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2F8D3" w14:textId="77777777" w:rsidR="00080512" w:rsidRPr="00B93702" w:rsidRDefault="00637F4C" w:rsidP="00FD1C09">
      <w:pPr>
        <w:pStyle w:val="ZA"/>
        <w:framePr w:wrap="notBeside"/>
      </w:pPr>
      <w:bookmarkStart w:id="0" w:name="page1"/>
      <w:r w:rsidRPr="00B93702">
        <w:rPr>
          <w:sz w:val="64"/>
        </w:rPr>
        <w:t>3GPP TS 37.141</w:t>
      </w:r>
      <w:r w:rsidR="00080512" w:rsidRPr="00B93702">
        <w:rPr>
          <w:sz w:val="64"/>
        </w:rPr>
        <w:t xml:space="preserve"> </w:t>
      </w:r>
      <w:r w:rsidR="00080512" w:rsidRPr="00B93702">
        <w:t>V</w:t>
      </w:r>
      <w:r w:rsidR="002937EF" w:rsidRPr="00B93702">
        <w:t>1</w:t>
      </w:r>
      <w:r w:rsidR="00572781" w:rsidRPr="00B93702">
        <w:t>6</w:t>
      </w:r>
      <w:r w:rsidR="00080512" w:rsidRPr="00B93702">
        <w:t>.</w:t>
      </w:r>
      <w:r w:rsidR="00DE12AF">
        <w:t>4</w:t>
      </w:r>
      <w:r w:rsidR="00080512" w:rsidRPr="00B93702">
        <w:t>.</w:t>
      </w:r>
      <w:r w:rsidR="008F3D22" w:rsidRPr="00B93702">
        <w:t>0</w:t>
      </w:r>
      <w:r w:rsidR="00080512" w:rsidRPr="00B93702">
        <w:t xml:space="preserve"> </w:t>
      </w:r>
      <w:r w:rsidR="00080512" w:rsidRPr="00B93702">
        <w:rPr>
          <w:sz w:val="32"/>
        </w:rPr>
        <w:t>(</w:t>
      </w:r>
      <w:r w:rsidR="00FD1C09" w:rsidRPr="00B93702">
        <w:rPr>
          <w:rFonts w:cs="v5.0.0"/>
          <w:sz w:val="32"/>
        </w:rPr>
        <w:t>201</w:t>
      </w:r>
      <w:r w:rsidR="000C7216" w:rsidRPr="00B93702">
        <w:rPr>
          <w:rFonts w:cs="v5.0.0"/>
          <w:sz w:val="32"/>
        </w:rPr>
        <w:t>9</w:t>
      </w:r>
      <w:r w:rsidR="00FD1C09" w:rsidRPr="00B93702">
        <w:rPr>
          <w:rFonts w:cs="v5.0.0"/>
          <w:sz w:val="32"/>
        </w:rPr>
        <w:t>-</w:t>
      </w:r>
      <w:r w:rsidR="00DE12AF">
        <w:rPr>
          <w:rFonts w:cs="v5.0.0"/>
          <w:sz w:val="32"/>
        </w:rPr>
        <w:t>12</w:t>
      </w:r>
      <w:r w:rsidR="00080512" w:rsidRPr="00B93702">
        <w:rPr>
          <w:sz w:val="32"/>
        </w:rPr>
        <w:t>)</w:t>
      </w:r>
    </w:p>
    <w:p w14:paraId="517085A0" w14:textId="77777777" w:rsidR="00080512" w:rsidRPr="00B93702" w:rsidRDefault="00080512">
      <w:pPr>
        <w:pStyle w:val="ZB"/>
        <w:framePr w:wrap="notBeside"/>
      </w:pPr>
      <w:r w:rsidRPr="00B93702">
        <w:t>Technical Specification</w:t>
      </w:r>
    </w:p>
    <w:p w14:paraId="64C33632" w14:textId="77777777" w:rsidR="00080512" w:rsidRPr="00B93702" w:rsidRDefault="00080512">
      <w:pPr>
        <w:pStyle w:val="ZT"/>
        <w:framePr w:wrap="notBeside"/>
      </w:pPr>
      <w:r w:rsidRPr="00B93702">
        <w:t>3rd Generation Partnership Project;</w:t>
      </w:r>
    </w:p>
    <w:p w14:paraId="30030BA9" w14:textId="77777777" w:rsidR="00080512" w:rsidRPr="00B93702" w:rsidRDefault="00080512" w:rsidP="00637F4C">
      <w:pPr>
        <w:pStyle w:val="ZT"/>
        <w:framePr w:wrap="notBeside"/>
      </w:pPr>
      <w:r w:rsidRPr="00B93702">
        <w:t xml:space="preserve">Technical Specification Group </w:t>
      </w:r>
      <w:r w:rsidR="002E0625" w:rsidRPr="00B93702">
        <w:t>Radio Access Network</w:t>
      </w:r>
      <w:r w:rsidRPr="00B93702">
        <w:t>;</w:t>
      </w:r>
    </w:p>
    <w:p w14:paraId="7FE310A8" w14:textId="77777777" w:rsidR="00080512" w:rsidRPr="00751205" w:rsidRDefault="00435F24">
      <w:pPr>
        <w:pStyle w:val="ZT"/>
        <w:framePr w:wrap="notBeside"/>
        <w:rPr>
          <w:lang w:val="sv-FI"/>
        </w:rPr>
      </w:pPr>
      <w:r w:rsidRPr="00751205">
        <w:rPr>
          <w:lang w:val="sv-FI"/>
        </w:rPr>
        <w:t xml:space="preserve">NR, </w:t>
      </w:r>
      <w:r w:rsidR="00637F4C" w:rsidRPr="00751205">
        <w:rPr>
          <w:lang w:val="sv-FI"/>
        </w:rPr>
        <w:t>E-UTRA, UTRA and GSM/EDGE</w:t>
      </w:r>
      <w:r w:rsidR="00080512" w:rsidRPr="00751205">
        <w:rPr>
          <w:lang w:val="sv-FI"/>
        </w:rPr>
        <w:t>;</w:t>
      </w:r>
    </w:p>
    <w:p w14:paraId="4502FB10" w14:textId="77777777" w:rsidR="00080512" w:rsidRPr="00B93702" w:rsidRDefault="00637F4C" w:rsidP="00637F4C">
      <w:pPr>
        <w:pStyle w:val="ZT"/>
        <w:framePr w:wrap="notBeside"/>
      </w:pPr>
      <w:r w:rsidRPr="00B93702">
        <w:t xml:space="preserve">Multi-Standard Radio (MSR) Base Station (BS) </w:t>
      </w:r>
      <w:r w:rsidR="0058293F" w:rsidRPr="00B93702">
        <w:br/>
      </w:r>
      <w:r w:rsidRPr="00B93702">
        <w:t>conformance testing</w:t>
      </w:r>
    </w:p>
    <w:p w14:paraId="1E665C5F" w14:textId="77777777" w:rsidR="00080512" w:rsidRPr="00B93702" w:rsidRDefault="00080512" w:rsidP="00637F4C">
      <w:pPr>
        <w:pStyle w:val="ZT"/>
        <w:framePr w:wrap="notBeside"/>
      </w:pPr>
      <w:r w:rsidRPr="00B93702">
        <w:t>(</w:t>
      </w:r>
      <w:r w:rsidRPr="00B93702">
        <w:rPr>
          <w:rStyle w:val="ZGSM"/>
        </w:rPr>
        <w:t xml:space="preserve">Release </w:t>
      </w:r>
      <w:r w:rsidR="002937EF" w:rsidRPr="00B93702">
        <w:rPr>
          <w:rStyle w:val="ZGSM"/>
        </w:rPr>
        <w:t>1</w:t>
      </w:r>
      <w:r w:rsidR="00572781" w:rsidRPr="00B93702">
        <w:rPr>
          <w:rStyle w:val="ZGSM"/>
        </w:rPr>
        <w:t>6</w:t>
      </w:r>
      <w:r w:rsidRPr="00B93702">
        <w:t>)</w:t>
      </w:r>
    </w:p>
    <w:p w14:paraId="57F26DE5" w14:textId="77777777" w:rsidR="00080512" w:rsidRPr="00B93702" w:rsidRDefault="00080512">
      <w:pPr>
        <w:pStyle w:val="ZT"/>
        <w:framePr w:wrap="notBeside"/>
        <w:rPr>
          <w:i/>
          <w:sz w:val="28"/>
        </w:rPr>
      </w:pPr>
    </w:p>
    <w:p w14:paraId="0A6ECBAD" w14:textId="77777777" w:rsidR="003439CE" w:rsidRPr="00B93702" w:rsidRDefault="00230AE1" w:rsidP="003439CE">
      <w:pPr>
        <w:pStyle w:val="ZU"/>
        <w:framePr w:h="4929" w:hRule="exact" w:wrap="notBeside"/>
        <w:tabs>
          <w:tab w:val="right" w:pos="10206"/>
        </w:tabs>
        <w:jc w:val="left"/>
      </w:pPr>
      <w:r w:rsidRPr="00B93702">
        <w:rPr>
          <w:i/>
        </w:rPr>
        <w:drawing>
          <wp:inline distT="0" distB="0" distL="0" distR="0" wp14:anchorId="29F5CB7B" wp14:editId="558BE428">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B93702">
        <w:tab/>
      </w:r>
      <w:r w:rsidRPr="00B93702">
        <w:drawing>
          <wp:inline distT="0" distB="0" distL="0" distR="0" wp14:anchorId="72BCAE64" wp14:editId="4B7B26B1">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57886B63" w14:textId="77777777" w:rsidR="00080512" w:rsidRPr="00B93702" w:rsidRDefault="00080512" w:rsidP="00734A5B">
      <w:pPr>
        <w:framePr w:h="1377" w:hRule="exact" w:wrap="notBeside" w:vAnchor="page" w:hAnchor="margin" w:y="15305"/>
        <w:rPr>
          <w:sz w:val="16"/>
        </w:rPr>
      </w:pPr>
      <w:r w:rsidRPr="00B93702">
        <w:rPr>
          <w:sz w:val="16"/>
        </w:rPr>
        <w:t>The present document has been developed within the 3</w:t>
      </w:r>
      <w:r w:rsidRPr="00B93702">
        <w:rPr>
          <w:sz w:val="16"/>
          <w:vertAlign w:val="superscript"/>
        </w:rPr>
        <w:t>rd</w:t>
      </w:r>
      <w:r w:rsidRPr="00B93702">
        <w:rPr>
          <w:sz w:val="16"/>
        </w:rPr>
        <w:t xml:space="preserve"> Generation Partnership Project (3GPP</w:t>
      </w:r>
      <w:r w:rsidRPr="00B93702">
        <w:rPr>
          <w:sz w:val="16"/>
          <w:vertAlign w:val="superscript"/>
        </w:rPr>
        <w:t xml:space="preserve"> TM</w:t>
      </w:r>
      <w:r w:rsidRPr="00B93702">
        <w:rPr>
          <w:sz w:val="16"/>
        </w:rPr>
        <w:t>) and may be further elaborated for the purposes of 3GPP.</w:t>
      </w:r>
      <w:r w:rsidRPr="00B93702">
        <w:rPr>
          <w:sz w:val="16"/>
        </w:rPr>
        <w:br/>
        <w:t>The present document has not been subject to any approval process by the 3GPP</w:t>
      </w:r>
      <w:r w:rsidRPr="00B93702">
        <w:rPr>
          <w:sz w:val="16"/>
          <w:vertAlign w:val="superscript"/>
        </w:rPr>
        <w:t xml:space="preserve"> </w:t>
      </w:r>
      <w:r w:rsidRPr="00B93702">
        <w:rPr>
          <w:sz w:val="16"/>
        </w:rPr>
        <w:t>Organizational Partners and shall not be implemented.</w:t>
      </w:r>
      <w:r w:rsidRPr="00B93702">
        <w:rPr>
          <w:sz w:val="16"/>
        </w:rPr>
        <w:br/>
        <w:t>This Specification is provided for future development work within 3GPP</w:t>
      </w:r>
      <w:r w:rsidRPr="00B93702">
        <w:rPr>
          <w:sz w:val="16"/>
          <w:vertAlign w:val="superscript"/>
        </w:rPr>
        <w:t xml:space="preserve"> </w:t>
      </w:r>
      <w:r w:rsidRPr="00B93702">
        <w:rPr>
          <w:sz w:val="16"/>
        </w:rPr>
        <w:t>only. The Organizational Partners accept no liability for any use of this Specification.</w:t>
      </w:r>
      <w:r w:rsidRPr="00B93702">
        <w:rPr>
          <w:sz w:val="16"/>
        </w:rPr>
        <w:br/>
        <w:t>Specifications and reports for implementation of the 3GPP</w:t>
      </w:r>
      <w:r w:rsidRPr="00B93702">
        <w:rPr>
          <w:sz w:val="16"/>
          <w:vertAlign w:val="superscript"/>
        </w:rPr>
        <w:t xml:space="preserve"> TM</w:t>
      </w:r>
      <w:r w:rsidRPr="00B93702">
        <w:rPr>
          <w:sz w:val="16"/>
        </w:rPr>
        <w:t xml:space="preserve"> system should be obtained via the 3GPP Organizational Partners' Publications Offices.</w:t>
      </w:r>
    </w:p>
    <w:p w14:paraId="278C9001" w14:textId="77777777" w:rsidR="00080512" w:rsidRPr="00B93702" w:rsidRDefault="00080512">
      <w:pPr>
        <w:pStyle w:val="ZV"/>
        <w:framePr w:wrap="notBeside"/>
      </w:pPr>
    </w:p>
    <w:bookmarkEnd w:id="0"/>
    <w:p w14:paraId="567D4470" w14:textId="77777777" w:rsidR="00064D80" w:rsidRPr="00B93702" w:rsidRDefault="00064D80" w:rsidP="005306F2"/>
    <w:p w14:paraId="1EB760DE" w14:textId="77777777" w:rsidR="00080512" w:rsidRPr="00B93702" w:rsidRDefault="00080512">
      <w:pPr>
        <w:sectPr w:rsidR="00080512" w:rsidRPr="00B93702">
          <w:footnotePr>
            <w:numRestart w:val="eachSect"/>
          </w:footnotePr>
          <w:pgSz w:w="11907" w:h="16840"/>
          <w:pgMar w:top="2268" w:right="851" w:bottom="10773" w:left="851" w:header="0" w:footer="0" w:gutter="0"/>
          <w:cols w:space="720"/>
        </w:sectPr>
      </w:pPr>
    </w:p>
    <w:p w14:paraId="7C0BF8DD" w14:textId="77777777" w:rsidR="00080512" w:rsidRPr="00B93702" w:rsidRDefault="00080512">
      <w:bookmarkStart w:id="1" w:name="page2"/>
    </w:p>
    <w:p w14:paraId="72573CC7" w14:textId="77777777" w:rsidR="00080512" w:rsidRPr="00B93702" w:rsidRDefault="00080512"/>
    <w:p w14:paraId="17C3A04C" w14:textId="77777777" w:rsidR="00080512" w:rsidRPr="00B93702" w:rsidRDefault="00080512">
      <w:pPr>
        <w:pStyle w:val="FP"/>
        <w:framePr w:wrap="notBeside" w:hAnchor="margin" w:yAlign="center"/>
        <w:spacing w:after="240"/>
        <w:ind w:left="2835" w:right="2835"/>
        <w:jc w:val="center"/>
        <w:rPr>
          <w:rFonts w:ascii="Arial" w:hAnsi="Arial"/>
          <w:b/>
          <w:i/>
        </w:rPr>
      </w:pPr>
      <w:r w:rsidRPr="00B93702">
        <w:rPr>
          <w:rFonts w:ascii="Arial" w:hAnsi="Arial"/>
          <w:b/>
          <w:i/>
        </w:rPr>
        <w:t>3GPP</w:t>
      </w:r>
    </w:p>
    <w:p w14:paraId="46E93CC8" w14:textId="77777777" w:rsidR="00080512" w:rsidRPr="00B93702" w:rsidRDefault="00080512">
      <w:pPr>
        <w:pStyle w:val="FP"/>
        <w:framePr w:wrap="notBeside" w:hAnchor="margin" w:yAlign="center"/>
        <w:pBdr>
          <w:bottom w:val="single" w:sz="6" w:space="1" w:color="auto"/>
        </w:pBdr>
        <w:ind w:left="2835" w:right="2835"/>
        <w:jc w:val="center"/>
      </w:pPr>
      <w:r w:rsidRPr="00B93702">
        <w:t>Postal address</w:t>
      </w:r>
    </w:p>
    <w:p w14:paraId="7CCD8ED5" w14:textId="77777777" w:rsidR="00080512" w:rsidRPr="00B93702" w:rsidRDefault="00080512">
      <w:pPr>
        <w:pStyle w:val="FP"/>
        <w:framePr w:wrap="notBeside" w:hAnchor="margin" w:yAlign="center"/>
        <w:ind w:left="2835" w:right="2835"/>
        <w:jc w:val="center"/>
        <w:rPr>
          <w:rFonts w:ascii="Arial" w:hAnsi="Arial"/>
          <w:sz w:val="18"/>
        </w:rPr>
      </w:pPr>
    </w:p>
    <w:p w14:paraId="74ED7AD6" w14:textId="77777777" w:rsidR="00080512" w:rsidRPr="00B93702" w:rsidRDefault="00080512">
      <w:pPr>
        <w:pStyle w:val="FP"/>
        <w:framePr w:wrap="notBeside" w:hAnchor="margin" w:yAlign="center"/>
        <w:pBdr>
          <w:bottom w:val="single" w:sz="6" w:space="1" w:color="auto"/>
        </w:pBdr>
        <w:spacing w:before="240"/>
        <w:ind w:left="2835" w:right="2835"/>
        <w:jc w:val="center"/>
      </w:pPr>
      <w:r w:rsidRPr="00B93702">
        <w:t>3GPP support office address</w:t>
      </w:r>
    </w:p>
    <w:p w14:paraId="558E4E84" w14:textId="77777777"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650 Route des Lucioles - Sophia Antipolis</w:t>
      </w:r>
    </w:p>
    <w:p w14:paraId="4F66F1A6" w14:textId="77777777"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Valbonne - FRANCE</w:t>
      </w:r>
    </w:p>
    <w:p w14:paraId="3B514306" w14:textId="77777777" w:rsidR="00080512" w:rsidRPr="00B93702" w:rsidRDefault="00080512">
      <w:pPr>
        <w:pStyle w:val="FP"/>
        <w:framePr w:wrap="notBeside" w:hAnchor="margin" w:yAlign="center"/>
        <w:spacing w:after="20"/>
        <w:ind w:left="2835" w:right="2835"/>
        <w:jc w:val="center"/>
        <w:rPr>
          <w:rFonts w:ascii="Arial" w:hAnsi="Arial"/>
          <w:sz w:val="18"/>
        </w:rPr>
      </w:pPr>
      <w:r w:rsidRPr="00B93702">
        <w:rPr>
          <w:rFonts w:ascii="Arial" w:hAnsi="Arial"/>
          <w:sz w:val="18"/>
        </w:rPr>
        <w:t>Tel.: +33 4 92 94 42 00 Fax: +33 4 93 65 47 16</w:t>
      </w:r>
    </w:p>
    <w:p w14:paraId="37850F3A" w14:textId="77777777" w:rsidR="00080512" w:rsidRPr="00B93702" w:rsidRDefault="00080512">
      <w:pPr>
        <w:pStyle w:val="FP"/>
        <w:framePr w:wrap="notBeside" w:hAnchor="margin" w:yAlign="center"/>
        <w:pBdr>
          <w:bottom w:val="single" w:sz="6" w:space="1" w:color="auto"/>
        </w:pBdr>
        <w:spacing w:before="240"/>
        <w:ind w:left="2835" w:right="2835"/>
        <w:jc w:val="center"/>
      </w:pPr>
      <w:r w:rsidRPr="00B93702">
        <w:t>Internet</w:t>
      </w:r>
    </w:p>
    <w:p w14:paraId="06A5F9F1" w14:textId="77777777"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http://www.3gpp.org</w:t>
      </w:r>
    </w:p>
    <w:p w14:paraId="28724C2C" w14:textId="77777777" w:rsidR="00080512" w:rsidRPr="00B93702" w:rsidRDefault="00080512"/>
    <w:p w14:paraId="43E1019C" w14:textId="77777777" w:rsidR="00080512" w:rsidRPr="00B9370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93702">
        <w:rPr>
          <w:rFonts w:ascii="Arial" w:hAnsi="Arial"/>
          <w:b/>
          <w:i/>
          <w:noProof/>
        </w:rPr>
        <w:t>Copyright Notification</w:t>
      </w:r>
    </w:p>
    <w:p w14:paraId="2A079E68" w14:textId="77777777" w:rsidR="00080512" w:rsidRPr="00B93702" w:rsidRDefault="00080512" w:rsidP="00FA1266">
      <w:pPr>
        <w:pStyle w:val="FP"/>
        <w:framePr w:h="3057" w:hRule="exact" w:wrap="notBeside" w:vAnchor="page" w:hAnchor="margin" w:y="12605"/>
        <w:jc w:val="center"/>
        <w:rPr>
          <w:noProof/>
        </w:rPr>
      </w:pPr>
      <w:r w:rsidRPr="00B93702">
        <w:rPr>
          <w:noProof/>
        </w:rPr>
        <w:t>No part may be reproduced except as authorized by written permission.</w:t>
      </w:r>
      <w:r w:rsidRPr="00B93702">
        <w:rPr>
          <w:noProof/>
        </w:rPr>
        <w:br/>
        <w:t>The copyright and the foregoing restriction extend to reproduction in all media.</w:t>
      </w:r>
    </w:p>
    <w:p w14:paraId="0154C25E" w14:textId="77777777" w:rsidR="00080512" w:rsidRPr="00B93702" w:rsidRDefault="00080512" w:rsidP="00FA1266">
      <w:pPr>
        <w:pStyle w:val="FP"/>
        <w:framePr w:h="3057" w:hRule="exact" w:wrap="notBeside" w:vAnchor="page" w:hAnchor="margin" w:y="12605"/>
        <w:jc w:val="center"/>
        <w:rPr>
          <w:noProof/>
        </w:rPr>
      </w:pPr>
    </w:p>
    <w:p w14:paraId="2BB147AC" w14:textId="77777777" w:rsidR="00080512" w:rsidRPr="00B93702" w:rsidRDefault="00DC309B" w:rsidP="00FA1266">
      <w:pPr>
        <w:pStyle w:val="FP"/>
        <w:framePr w:h="3057" w:hRule="exact" w:wrap="notBeside" w:vAnchor="page" w:hAnchor="margin" w:y="12605"/>
        <w:jc w:val="center"/>
        <w:rPr>
          <w:noProof/>
          <w:sz w:val="18"/>
        </w:rPr>
      </w:pPr>
      <w:r w:rsidRPr="00B93702">
        <w:rPr>
          <w:noProof/>
          <w:sz w:val="18"/>
        </w:rPr>
        <w:t xml:space="preserve">© </w:t>
      </w:r>
      <w:r w:rsidR="00FF6E6E" w:rsidRPr="00B93702">
        <w:rPr>
          <w:noProof/>
          <w:sz w:val="18"/>
        </w:rPr>
        <w:t>201</w:t>
      </w:r>
      <w:r w:rsidR="000C7216" w:rsidRPr="00B93702">
        <w:rPr>
          <w:noProof/>
          <w:sz w:val="18"/>
        </w:rPr>
        <w:t>9</w:t>
      </w:r>
      <w:r w:rsidR="00080512" w:rsidRPr="00B93702">
        <w:rPr>
          <w:noProof/>
          <w:sz w:val="18"/>
        </w:rPr>
        <w:t xml:space="preserve">, 3GPP Organizational Partners (ARIB, ATIS, CCSA, ETSI, </w:t>
      </w:r>
      <w:r w:rsidR="00FF6E6E" w:rsidRPr="00B93702">
        <w:rPr>
          <w:noProof/>
          <w:sz w:val="18"/>
        </w:rPr>
        <w:t xml:space="preserve">TSDSI, </w:t>
      </w:r>
      <w:r w:rsidR="00080512" w:rsidRPr="00B93702">
        <w:rPr>
          <w:noProof/>
          <w:sz w:val="18"/>
        </w:rPr>
        <w:t>TTA, TTC).</w:t>
      </w:r>
      <w:bookmarkStart w:id="2" w:name="copyrightaddon"/>
      <w:bookmarkEnd w:id="2"/>
    </w:p>
    <w:p w14:paraId="4B175BD0" w14:textId="77777777" w:rsidR="00734A5B" w:rsidRPr="00B93702" w:rsidRDefault="00080512" w:rsidP="00FA1266">
      <w:pPr>
        <w:pStyle w:val="FP"/>
        <w:framePr w:h="3057" w:hRule="exact" w:wrap="notBeside" w:vAnchor="page" w:hAnchor="margin" w:y="12605"/>
        <w:jc w:val="center"/>
        <w:rPr>
          <w:noProof/>
          <w:sz w:val="18"/>
        </w:rPr>
      </w:pPr>
      <w:r w:rsidRPr="00B93702">
        <w:rPr>
          <w:noProof/>
          <w:sz w:val="18"/>
        </w:rPr>
        <w:t>All rights reserved.</w:t>
      </w:r>
    </w:p>
    <w:p w14:paraId="5A2A2718" w14:textId="77777777" w:rsidR="00DA2F3C" w:rsidRPr="00B93702" w:rsidRDefault="00DA2F3C" w:rsidP="00FA1266">
      <w:pPr>
        <w:pStyle w:val="FP"/>
        <w:framePr w:h="3057" w:hRule="exact" w:wrap="notBeside" w:vAnchor="page" w:hAnchor="margin" w:y="12605"/>
        <w:jc w:val="center"/>
        <w:rPr>
          <w:noProof/>
          <w:sz w:val="18"/>
        </w:rPr>
      </w:pPr>
    </w:p>
    <w:p w14:paraId="1E2AB4DD" w14:textId="77777777" w:rsidR="00734A5B" w:rsidRPr="00B93702" w:rsidRDefault="00734A5B" w:rsidP="00FA1266">
      <w:pPr>
        <w:pStyle w:val="FP"/>
        <w:framePr w:h="3057" w:hRule="exact" w:wrap="notBeside" w:vAnchor="page" w:hAnchor="margin" w:y="12605"/>
        <w:rPr>
          <w:noProof/>
          <w:sz w:val="18"/>
        </w:rPr>
      </w:pPr>
      <w:r w:rsidRPr="00B93702">
        <w:rPr>
          <w:noProof/>
          <w:sz w:val="18"/>
        </w:rPr>
        <w:t>UMTS™ is a Trade Mark of ETSI registered for the benefit of its members</w:t>
      </w:r>
    </w:p>
    <w:p w14:paraId="67694066" w14:textId="77777777" w:rsidR="00080512" w:rsidRPr="00B93702" w:rsidRDefault="00734A5B" w:rsidP="00FA1266">
      <w:pPr>
        <w:pStyle w:val="FP"/>
        <w:framePr w:h="3057" w:hRule="exact" w:wrap="notBeside" w:vAnchor="page" w:hAnchor="margin" w:y="12605"/>
        <w:rPr>
          <w:noProof/>
          <w:sz w:val="18"/>
        </w:rPr>
      </w:pPr>
      <w:r w:rsidRPr="00B93702">
        <w:rPr>
          <w:noProof/>
          <w:sz w:val="18"/>
        </w:rPr>
        <w:t>3GPP™ is a Trade Mark of ETSI registered for the benefit of its Members and of the 3GPP Organizational Partners</w:t>
      </w:r>
      <w:r w:rsidR="00080512" w:rsidRPr="00B93702">
        <w:rPr>
          <w:noProof/>
          <w:sz w:val="18"/>
        </w:rPr>
        <w:br/>
      </w:r>
      <w:r w:rsidR="00FA1266" w:rsidRPr="00B93702">
        <w:rPr>
          <w:noProof/>
          <w:sz w:val="18"/>
        </w:rPr>
        <w:t>LTE™ is a Trade Mark of ETSI registered for the benefit of its Members and of the 3GPP Organizational Partners</w:t>
      </w:r>
    </w:p>
    <w:p w14:paraId="4BD87926" w14:textId="77777777" w:rsidR="00FA1266" w:rsidRPr="00B93702" w:rsidRDefault="00FA1266" w:rsidP="00FA1266">
      <w:pPr>
        <w:pStyle w:val="FP"/>
        <w:framePr w:h="3057" w:hRule="exact" w:wrap="notBeside" w:vAnchor="page" w:hAnchor="margin" w:y="12605"/>
        <w:rPr>
          <w:noProof/>
          <w:sz w:val="18"/>
        </w:rPr>
      </w:pPr>
      <w:r w:rsidRPr="00B93702">
        <w:rPr>
          <w:noProof/>
          <w:sz w:val="18"/>
        </w:rPr>
        <w:t>GSM® and the GSM logo are registered and owned by the GSM Association</w:t>
      </w:r>
    </w:p>
    <w:p w14:paraId="4AAC7674" w14:textId="77777777" w:rsidR="009453EC" w:rsidRPr="00B93702" w:rsidRDefault="009453EC" w:rsidP="009453EC">
      <w:pPr>
        <w:rPr>
          <w:noProof/>
        </w:rPr>
      </w:pPr>
    </w:p>
    <w:bookmarkEnd w:id="1"/>
    <w:p w14:paraId="55491D33" w14:textId="77777777" w:rsidR="00080512" w:rsidRPr="00B93702" w:rsidRDefault="00080512" w:rsidP="00F311C8">
      <w:pPr>
        <w:pStyle w:val="TT"/>
        <w:outlineLvl w:val="0"/>
      </w:pPr>
      <w:r w:rsidRPr="00B93702">
        <w:br w:type="page"/>
      </w:r>
      <w:r w:rsidRPr="00B93702">
        <w:lastRenderedPageBreak/>
        <w:t>Contents</w:t>
      </w:r>
    </w:p>
    <w:p w14:paraId="6BCA7789" w14:textId="3CD89B37" w:rsidR="00751205" w:rsidRDefault="0075120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_Toc29765325 \h </w:instrText>
      </w:r>
      <w:r>
        <w:fldChar w:fldCharType="separate"/>
      </w:r>
      <w:r>
        <w:t>11</w:t>
      </w:r>
      <w:r>
        <w:fldChar w:fldCharType="end"/>
      </w:r>
    </w:p>
    <w:p w14:paraId="5158B795" w14:textId="05A295EC" w:rsidR="00751205" w:rsidRDefault="0075120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_Toc29765326 \h </w:instrText>
      </w:r>
      <w:r>
        <w:fldChar w:fldCharType="separate"/>
      </w:r>
      <w:r>
        <w:t>12</w:t>
      </w:r>
      <w:r>
        <w:fldChar w:fldCharType="end"/>
      </w:r>
    </w:p>
    <w:p w14:paraId="5387AFDC" w14:textId="2E30C56A" w:rsidR="00751205" w:rsidRDefault="0075120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_Toc29765327 \h </w:instrText>
      </w:r>
      <w:r>
        <w:fldChar w:fldCharType="separate"/>
      </w:r>
      <w:r>
        <w:t>12</w:t>
      </w:r>
      <w:r>
        <w:fldChar w:fldCharType="end"/>
      </w:r>
    </w:p>
    <w:p w14:paraId="177277DF" w14:textId="771237FE" w:rsidR="00751205" w:rsidRDefault="0075120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_Toc29765328 \h </w:instrText>
      </w:r>
      <w:r>
        <w:fldChar w:fldCharType="separate"/>
      </w:r>
      <w:r>
        <w:t>13</w:t>
      </w:r>
      <w:r>
        <w:fldChar w:fldCharType="end"/>
      </w:r>
    </w:p>
    <w:p w14:paraId="1D6D5D89" w14:textId="395D8832" w:rsidR="00751205" w:rsidRDefault="0075120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_Toc29765329 \h </w:instrText>
      </w:r>
      <w:r>
        <w:fldChar w:fldCharType="separate"/>
      </w:r>
      <w:r>
        <w:t>13</w:t>
      </w:r>
      <w:r>
        <w:fldChar w:fldCharType="end"/>
      </w:r>
    </w:p>
    <w:p w14:paraId="07AA1B1A" w14:textId="26AFF817" w:rsidR="00751205" w:rsidRDefault="0075120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_Toc29765330 \h </w:instrText>
      </w:r>
      <w:r>
        <w:fldChar w:fldCharType="separate"/>
      </w:r>
      <w:r>
        <w:t>16</w:t>
      </w:r>
      <w:r>
        <w:fldChar w:fldCharType="end"/>
      </w:r>
    </w:p>
    <w:p w14:paraId="23DE6F1E" w14:textId="43D73845" w:rsidR="00751205" w:rsidRDefault="0075120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_Toc29765331 \h </w:instrText>
      </w:r>
      <w:r>
        <w:fldChar w:fldCharType="separate"/>
      </w:r>
      <w:r>
        <w:t>18</w:t>
      </w:r>
      <w:r>
        <w:fldChar w:fldCharType="end"/>
      </w:r>
    </w:p>
    <w:p w14:paraId="27598DFE" w14:textId="0ECA413C" w:rsidR="00751205" w:rsidRDefault="0075120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_Toc29765332 \h </w:instrText>
      </w:r>
      <w:r>
        <w:fldChar w:fldCharType="separate"/>
      </w:r>
      <w:r>
        <w:t>20</w:t>
      </w:r>
      <w:r>
        <w:fldChar w:fldCharType="end"/>
      </w:r>
    </w:p>
    <w:p w14:paraId="31A916AD" w14:textId="35DB5450" w:rsidR="00751205" w:rsidRDefault="0075120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_Toc29765333 \h </w:instrText>
      </w:r>
      <w:r>
        <w:fldChar w:fldCharType="separate"/>
      </w:r>
      <w:r>
        <w:t>20</w:t>
      </w:r>
      <w:r>
        <w:fldChar w:fldCharType="end"/>
      </w:r>
    </w:p>
    <w:p w14:paraId="3ED7B6AD" w14:textId="1B08E25D" w:rsidR="00751205" w:rsidRDefault="00751205">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_Toc29765334 \h </w:instrText>
      </w:r>
      <w:r>
        <w:fldChar w:fldCharType="separate"/>
      </w:r>
      <w:r>
        <w:t>20</w:t>
      </w:r>
      <w:r>
        <w:fldChar w:fldCharType="end"/>
      </w:r>
    </w:p>
    <w:p w14:paraId="7487DDCA" w14:textId="643B685C" w:rsidR="00751205" w:rsidRDefault="00751205">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_Toc29765335 \h </w:instrText>
      </w:r>
      <w:r>
        <w:fldChar w:fldCharType="separate"/>
      </w:r>
      <w:r>
        <w:t>20</w:t>
      </w:r>
      <w:r>
        <w:fldChar w:fldCharType="end"/>
      </w:r>
    </w:p>
    <w:p w14:paraId="1B549183" w14:textId="18278020" w:rsidR="00751205" w:rsidRDefault="00751205">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_Toc29765336 \h </w:instrText>
      </w:r>
      <w:r>
        <w:fldChar w:fldCharType="separate"/>
      </w:r>
      <w:r>
        <w:t>21</w:t>
      </w:r>
      <w:r>
        <w:fldChar w:fldCharType="end"/>
      </w:r>
    </w:p>
    <w:p w14:paraId="165EFD46" w14:textId="71544472" w:rsidR="00751205" w:rsidRDefault="00751205">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_Toc29765337 \h </w:instrText>
      </w:r>
      <w:r>
        <w:fldChar w:fldCharType="separate"/>
      </w:r>
      <w:r>
        <w:t>22</w:t>
      </w:r>
      <w:r>
        <w:fldChar w:fldCharType="end"/>
      </w:r>
    </w:p>
    <w:p w14:paraId="55272020" w14:textId="2B667D66" w:rsidR="00751205" w:rsidRDefault="00751205">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_Toc29765338 \h </w:instrText>
      </w:r>
      <w:r>
        <w:fldChar w:fldCharType="separate"/>
      </w:r>
      <w:r>
        <w:t>23</w:t>
      </w:r>
      <w:r>
        <w:fldChar w:fldCharType="end"/>
      </w:r>
    </w:p>
    <w:p w14:paraId="59084038" w14:textId="6A879C51" w:rsidR="00751205" w:rsidRDefault="0075120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_Toc29765339 \h </w:instrText>
      </w:r>
      <w:r>
        <w:fldChar w:fldCharType="separate"/>
      </w:r>
      <w:r>
        <w:t>23</w:t>
      </w:r>
      <w:r>
        <w:fldChar w:fldCharType="end"/>
      </w:r>
    </w:p>
    <w:p w14:paraId="2C9480F5" w14:textId="3E077096" w:rsidR="00751205" w:rsidRDefault="0075120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_Toc29765340 \h </w:instrText>
      </w:r>
      <w:r>
        <w:fldChar w:fldCharType="separate"/>
      </w:r>
      <w:r>
        <w:t>24</w:t>
      </w:r>
      <w:r>
        <w:fldChar w:fldCharType="end"/>
      </w:r>
    </w:p>
    <w:p w14:paraId="5823FDF6" w14:textId="3C0DA58E" w:rsidR="00751205" w:rsidRDefault="0075120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_Toc29765341 \h </w:instrText>
      </w:r>
      <w:r>
        <w:fldChar w:fldCharType="separate"/>
      </w:r>
      <w:r>
        <w:t>25</w:t>
      </w:r>
      <w:r>
        <w:fldChar w:fldCharType="end"/>
      </w:r>
    </w:p>
    <w:p w14:paraId="77D2A0BA" w14:textId="7300411A" w:rsidR="00751205" w:rsidRDefault="0075120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_Toc29765342 \h </w:instrText>
      </w:r>
      <w:r>
        <w:fldChar w:fldCharType="separate"/>
      </w:r>
      <w:r>
        <w:t>29</w:t>
      </w:r>
      <w:r>
        <w:fldChar w:fldCharType="end"/>
      </w:r>
    </w:p>
    <w:p w14:paraId="666D0205" w14:textId="17D21322" w:rsidR="00751205" w:rsidRDefault="0075120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_Toc29765343 \h </w:instrText>
      </w:r>
      <w:r>
        <w:fldChar w:fldCharType="separate"/>
      </w:r>
      <w:r>
        <w:t>30</w:t>
      </w:r>
      <w:r>
        <w:fldChar w:fldCharType="end"/>
      </w:r>
    </w:p>
    <w:p w14:paraId="7EF35CCB" w14:textId="499D82BC" w:rsidR="00751205" w:rsidRDefault="0075120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_Toc29765344 \h </w:instrText>
      </w:r>
      <w:r>
        <w:fldChar w:fldCharType="separate"/>
      </w:r>
      <w:r>
        <w:t>30</w:t>
      </w:r>
      <w:r>
        <w:fldChar w:fldCharType="end"/>
      </w:r>
    </w:p>
    <w:p w14:paraId="593BD5ED" w14:textId="18403038" w:rsidR="00751205" w:rsidRDefault="0075120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_Toc29765345 \h </w:instrText>
      </w:r>
      <w:r>
        <w:fldChar w:fldCharType="separate"/>
      </w:r>
      <w:r>
        <w:t>30</w:t>
      </w:r>
      <w:r>
        <w:fldChar w:fldCharType="end"/>
      </w:r>
    </w:p>
    <w:p w14:paraId="678ABA70" w14:textId="306A5229" w:rsidR="00751205" w:rsidRDefault="0075120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_Toc29765346 \h </w:instrText>
      </w:r>
      <w:r>
        <w:fldChar w:fldCharType="separate"/>
      </w:r>
      <w:r>
        <w:t>30</w:t>
      </w:r>
      <w:r>
        <w:fldChar w:fldCharType="end"/>
      </w:r>
    </w:p>
    <w:p w14:paraId="501F569E" w14:textId="0BEF736B" w:rsidR="00751205" w:rsidRDefault="00751205">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_Toc29765347 \h </w:instrText>
      </w:r>
      <w:r>
        <w:fldChar w:fldCharType="separate"/>
      </w:r>
      <w:r>
        <w:t>31</w:t>
      </w:r>
      <w:r>
        <w:fldChar w:fldCharType="end"/>
      </w:r>
    </w:p>
    <w:p w14:paraId="5D4AD5DF" w14:textId="010569BA" w:rsidR="00751205" w:rsidRDefault="0075120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_Toc29765348 \h </w:instrText>
      </w:r>
      <w:r>
        <w:fldChar w:fldCharType="separate"/>
      </w:r>
      <w:r>
        <w:t>31</w:t>
      </w:r>
      <w:r>
        <w:fldChar w:fldCharType="end"/>
      </w:r>
    </w:p>
    <w:p w14:paraId="1AFBAA20" w14:textId="27F7FB90" w:rsidR="00751205" w:rsidRDefault="0075120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_Toc29765349 \h </w:instrText>
      </w:r>
      <w:r>
        <w:fldChar w:fldCharType="separate"/>
      </w:r>
      <w:r>
        <w:t>32</w:t>
      </w:r>
      <w:r>
        <w:fldChar w:fldCharType="end"/>
      </w:r>
    </w:p>
    <w:p w14:paraId="43BA467F" w14:textId="0679B133" w:rsidR="00751205" w:rsidRDefault="0075120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_Toc29765350 \h </w:instrText>
      </w:r>
      <w:r>
        <w:fldChar w:fldCharType="separate"/>
      </w:r>
      <w:r>
        <w:t>32</w:t>
      </w:r>
      <w:r>
        <w:fldChar w:fldCharType="end"/>
      </w:r>
    </w:p>
    <w:p w14:paraId="5C2F4ACE" w14:textId="00B41EA6" w:rsidR="00751205" w:rsidRDefault="0075120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_Toc29765351 \h </w:instrText>
      </w:r>
      <w:r>
        <w:fldChar w:fldCharType="separate"/>
      </w:r>
      <w:r>
        <w:t>32</w:t>
      </w:r>
      <w:r>
        <w:fldChar w:fldCharType="end"/>
      </w:r>
    </w:p>
    <w:p w14:paraId="1D55A46B" w14:textId="5C9A2446" w:rsidR="00751205" w:rsidRDefault="0075120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_Toc29765352 \h </w:instrText>
      </w:r>
      <w:r>
        <w:fldChar w:fldCharType="separate"/>
      </w:r>
      <w:r>
        <w:t>32</w:t>
      </w:r>
      <w:r>
        <w:fldChar w:fldCharType="end"/>
      </w:r>
    </w:p>
    <w:p w14:paraId="79915FB4" w14:textId="215B03D6" w:rsidR="00751205" w:rsidRDefault="0075120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_Toc29765353 \h </w:instrText>
      </w:r>
      <w:r>
        <w:fldChar w:fldCharType="separate"/>
      </w:r>
      <w:r>
        <w:t>33</w:t>
      </w:r>
      <w:r>
        <w:fldChar w:fldCharType="end"/>
      </w:r>
    </w:p>
    <w:p w14:paraId="59117D7E" w14:textId="129F2FB6" w:rsidR="00751205" w:rsidRDefault="00751205">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_Toc29765354 \h </w:instrText>
      </w:r>
      <w:r>
        <w:fldChar w:fldCharType="separate"/>
      </w:r>
      <w:r>
        <w:t>33</w:t>
      </w:r>
      <w:r>
        <w:fldChar w:fldCharType="end"/>
      </w:r>
    </w:p>
    <w:p w14:paraId="0F08236B" w14:textId="6BEEB19F" w:rsidR="00751205" w:rsidRDefault="00751205">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_Toc29765355 \h </w:instrText>
      </w:r>
      <w:r>
        <w:fldChar w:fldCharType="separate"/>
      </w:r>
      <w:r>
        <w:t>33</w:t>
      </w:r>
      <w:r>
        <w:fldChar w:fldCharType="end"/>
      </w:r>
    </w:p>
    <w:p w14:paraId="46436EC7" w14:textId="0669FA6A" w:rsidR="00751205" w:rsidRDefault="00751205">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_Toc29765356 \h </w:instrText>
      </w:r>
      <w:r>
        <w:fldChar w:fldCharType="separate"/>
      </w:r>
      <w:r>
        <w:t>33</w:t>
      </w:r>
      <w:r>
        <w:fldChar w:fldCharType="end"/>
      </w:r>
    </w:p>
    <w:p w14:paraId="23FD96E5" w14:textId="76B3A8CB" w:rsidR="00751205" w:rsidRDefault="00751205">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_Toc29765357 \h </w:instrText>
      </w:r>
      <w:r>
        <w:fldChar w:fldCharType="separate"/>
      </w:r>
      <w:r>
        <w:t>34</w:t>
      </w:r>
      <w:r>
        <w:fldChar w:fldCharType="end"/>
      </w:r>
    </w:p>
    <w:p w14:paraId="5292976C" w14:textId="02D341B0" w:rsidR="00751205" w:rsidRDefault="0075120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_Toc29765358 \h </w:instrText>
      </w:r>
      <w:r>
        <w:fldChar w:fldCharType="separate"/>
      </w:r>
      <w:r>
        <w:t>34</w:t>
      </w:r>
      <w:r>
        <w:fldChar w:fldCharType="end"/>
      </w:r>
    </w:p>
    <w:p w14:paraId="5CC7E7F8" w14:textId="333AD8ED" w:rsidR="00751205" w:rsidRDefault="00751205">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_Toc29765359 \h </w:instrText>
      </w:r>
      <w:r>
        <w:fldChar w:fldCharType="separate"/>
      </w:r>
      <w:r>
        <w:t>34</w:t>
      </w:r>
      <w:r>
        <w:fldChar w:fldCharType="end"/>
      </w:r>
    </w:p>
    <w:p w14:paraId="7C1AF7D9" w14:textId="2BD964F4" w:rsidR="00751205" w:rsidRDefault="00751205">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_Toc29765360 \h </w:instrText>
      </w:r>
      <w:r>
        <w:fldChar w:fldCharType="separate"/>
      </w:r>
      <w:r>
        <w:t>37</w:t>
      </w:r>
      <w:r>
        <w:fldChar w:fldCharType="end"/>
      </w:r>
    </w:p>
    <w:p w14:paraId="31A3291C" w14:textId="01FAC093" w:rsidR="00751205" w:rsidRDefault="0075120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_Toc29765361 \h </w:instrText>
      </w:r>
      <w:r>
        <w:fldChar w:fldCharType="separate"/>
      </w:r>
      <w:r>
        <w:t>41</w:t>
      </w:r>
      <w:r>
        <w:fldChar w:fldCharType="end"/>
      </w:r>
    </w:p>
    <w:p w14:paraId="5B6CD297" w14:textId="7604151B" w:rsidR="00751205" w:rsidRDefault="0075120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_Toc29765362 \h </w:instrText>
      </w:r>
      <w:r>
        <w:fldChar w:fldCharType="separate"/>
      </w:r>
      <w:r>
        <w:t>41</w:t>
      </w:r>
      <w:r>
        <w:fldChar w:fldCharType="end"/>
      </w:r>
    </w:p>
    <w:p w14:paraId="78D7C644" w14:textId="3C0AF32E" w:rsidR="00751205" w:rsidRDefault="00751205">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_Toc29765363 \h </w:instrText>
      </w:r>
      <w:r>
        <w:fldChar w:fldCharType="separate"/>
      </w:r>
      <w:r>
        <w:t>41</w:t>
      </w:r>
      <w:r>
        <w:fldChar w:fldCharType="end"/>
      </w:r>
    </w:p>
    <w:p w14:paraId="08DE0FA0" w14:textId="231ECC0D" w:rsidR="00751205" w:rsidRDefault="00751205">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_Toc29765364 \h </w:instrText>
      </w:r>
      <w:r>
        <w:fldChar w:fldCharType="separate"/>
      </w:r>
      <w:r>
        <w:t>41</w:t>
      </w:r>
      <w:r>
        <w:fldChar w:fldCharType="end"/>
      </w:r>
    </w:p>
    <w:p w14:paraId="4A0A1669" w14:textId="36824D4E" w:rsidR="00751205" w:rsidRDefault="00751205">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_Toc29765365 \h </w:instrText>
      </w:r>
      <w:r>
        <w:fldChar w:fldCharType="separate"/>
      </w:r>
      <w:r>
        <w:t>41</w:t>
      </w:r>
      <w:r>
        <w:fldChar w:fldCharType="end"/>
      </w:r>
    </w:p>
    <w:p w14:paraId="000A9736" w14:textId="4B431B79" w:rsidR="00751205" w:rsidRDefault="00751205">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_Toc29765366 \h </w:instrText>
      </w:r>
      <w:r>
        <w:fldChar w:fldCharType="separate"/>
      </w:r>
      <w:r>
        <w:t>41</w:t>
      </w:r>
      <w:r>
        <w:fldChar w:fldCharType="end"/>
      </w:r>
    </w:p>
    <w:p w14:paraId="315796A9" w14:textId="1468FA54" w:rsidR="00751205" w:rsidRDefault="00751205">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_Toc29765367 \h </w:instrText>
      </w:r>
      <w:r>
        <w:fldChar w:fldCharType="separate"/>
      </w:r>
      <w:r>
        <w:t>41</w:t>
      </w:r>
      <w:r>
        <w:fldChar w:fldCharType="end"/>
      </w:r>
    </w:p>
    <w:p w14:paraId="083B9309" w14:textId="151EACAC" w:rsidR="00751205" w:rsidRDefault="00751205">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_Toc29765368 \h </w:instrText>
      </w:r>
      <w:r>
        <w:fldChar w:fldCharType="separate"/>
      </w:r>
      <w:r>
        <w:t>42</w:t>
      </w:r>
      <w:r>
        <w:fldChar w:fldCharType="end"/>
      </w:r>
    </w:p>
    <w:p w14:paraId="708485E0" w14:textId="04D080CA" w:rsidR="00751205" w:rsidRDefault="0075120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_Toc29765369 \h </w:instrText>
      </w:r>
      <w:r>
        <w:fldChar w:fldCharType="separate"/>
      </w:r>
      <w:r>
        <w:t>42</w:t>
      </w:r>
      <w:r>
        <w:fldChar w:fldCharType="end"/>
      </w:r>
    </w:p>
    <w:p w14:paraId="2710D8C3" w14:textId="077E7F52" w:rsidR="00751205" w:rsidRDefault="0075120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_Toc29765370 \h </w:instrText>
      </w:r>
      <w:r>
        <w:fldChar w:fldCharType="separate"/>
      </w:r>
      <w:r>
        <w:t>42</w:t>
      </w:r>
      <w:r>
        <w:fldChar w:fldCharType="end"/>
      </w:r>
    </w:p>
    <w:p w14:paraId="4C588A61" w14:textId="184F59BD" w:rsidR="00751205" w:rsidRDefault="00751205">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_Toc29765371 \h </w:instrText>
      </w:r>
      <w:r>
        <w:fldChar w:fldCharType="separate"/>
      </w:r>
      <w:r>
        <w:t>42</w:t>
      </w:r>
      <w:r>
        <w:fldChar w:fldCharType="end"/>
      </w:r>
    </w:p>
    <w:p w14:paraId="7BC18766" w14:textId="426726A9" w:rsidR="00751205" w:rsidRDefault="00751205">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_Toc29765372 \h </w:instrText>
      </w:r>
      <w:r>
        <w:fldChar w:fldCharType="separate"/>
      </w:r>
      <w:r>
        <w:t>42</w:t>
      </w:r>
      <w:r>
        <w:fldChar w:fldCharType="end"/>
      </w:r>
    </w:p>
    <w:p w14:paraId="4A743DEE" w14:textId="3C91736C" w:rsidR="00751205" w:rsidRDefault="00751205">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_Toc29765373 \h </w:instrText>
      </w:r>
      <w:r>
        <w:fldChar w:fldCharType="separate"/>
      </w:r>
      <w:r>
        <w:t>42</w:t>
      </w:r>
      <w:r>
        <w:fldChar w:fldCharType="end"/>
      </w:r>
    </w:p>
    <w:p w14:paraId="6878A043" w14:textId="6B0D8FEC" w:rsidR="00751205" w:rsidRDefault="00751205">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_Toc29765374 \h </w:instrText>
      </w:r>
      <w:r>
        <w:fldChar w:fldCharType="separate"/>
      </w:r>
      <w:r>
        <w:t>43</w:t>
      </w:r>
      <w:r>
        <w:fldChar w:fldCharType="end"/>
      </w:r>
    </w:p>
    <w:p w14:paraId="76A90B25" w14:textId="7D1D819E" w:rsidR="00751205" w:rsidRDefault="0075120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_Toc29765375 \h </w:instrText>
      </w:r>
      <w:r>
        <w:fldChar w:fldCharType="separate"/>
      </w:r>
      <w:r>
        <w:t>43</w:t>
      </w:r>
      <w:r>
        <w:fldChar w:fldCharType="end"/>
      </w:r>
    </w:p>
    <w:p w14:paraId="4E1D7E5B" w14:textId="3E3AEB72" w:rsidR="00751205" w:rsidRDefault="00751205">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_Toc29765376 \h </w:instrText>
      </w:r>
      <w:r>
        <w:fldChar w:fldCharType="separate"/>
      </w:r>
      <w:r>
        <w:t>43</w:t>
      </w:r>
      <w:r>
        <w:fldChar w:fldCharType="end"/>
      </w:r>
    </w:p>
    <w:p w14:paraId="5C8542E5" w14:textId="0639CDA7" w:rsidR="00751205" w:rsidRDefault="00751205">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_Toc29765377 \h </w:instrText>
      </w:r>
      <w:r>
        <w:fldChar w:fldCharType="separate"/>
      </w:r>
      <w:r>
        <w:t>43</w:t>
      </w:r>
      <w:r>
        <w:fldChar w:fldCharType="end"/>
      </w:r>
    </w:p>
    <w:p w14:paraId="7F644339" w14:textId="2C720E24" w:rsidR="00751205" w:rsidRDefault="00751205">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_Toc29765378 \h </w:instrText>
      </w:r>
      <w:r>
        <w:fldChar w:fldCharType="separate"/>
      </w:r>
      <w:r>
        <w:t>44</w:t>
      </w:r>
      <w:r>
        <w:fldChar w:fldCharType="end"/>
      </w:r>
    </w:p>
    <w:p w14:paraId="4473E176" w14:textId="036E3BE0" w:rsidR="00751205" w:rsidRDefault="00751205">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_Toc29765379 \h </w:instrText>
      </w:r>
      <w:r>
        <w:fldChar w:fldCharType="separate"/>
      </w:r>
      <w:r>
        <w:t>44</w:t>
      </w:r>
      <w:r>
        <w:fldChar w:fldCharType="end"/>
      </w:r>
    </w:p>
    <w:p w14:paraId="2C9D3A2B" w14:textId="0BE2296A" w:rsidR="00751205" w:rsidRDefault="00751205">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_Toc29765380 \h </w:instrText>
      </w:r>
      <w:r>
        <w:fldChar w:fldCharType="separate"/>
      </w:r>
      <w:r>
        <w:t>44</w:t>
      </w:r>
      <w:r>
        <w:fldChar w:fldCharType="end"/>
      </w:r>
    </w:p>
    <w:p w14:paraId="26CD5658" w14:textId="52ED8375" w:rsidR="00751205" w:rsidRDefault="00751205">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_Toc29765381 \h </w:instrText>
      </w:r>
      <w:r>
        <w:fldChar w:fldCharType="separate"/>
      </w:r>
      <w:r>
        <w:t>44</w:t>
      </w:r>
      <w:r>
        <w:fldChar w:fldCharType="end"/>
      </w:r>
    </w:p>
    <w:p w14:paraId="2E7635D4" w14:textId="48C32B98" w:rsidR="00751205" w:rsidRDefault="00751205">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_Toc29765382 \h </w:instrText>
      </w:r>
      <w:r>
        <w:fldChar w:fldCharType="separate"/>
      </w:r>
      <w:r>
        <w:t>45</w:t>
      </w:r>
      <w:r>
        <w:fldChar w:fldCharType="end"/>
      </w:r>
    </w:p>
    <w:p w14:paraId="07FBC0EA" w14:textId="6795E12B" w:rsidR="00751205" w:rsidRDefault="00751205">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_Toc29765383 \h </w:instrText>
      </w:r>
      <w:r>
        <w:fldChar w:fldCharType="separate"/>
      </w:r>
      <w:r>
        <w:t>45</w:t>
      </w:r>
      <w:r>
        <w:fldChar w:fldCharType="end"/>
      </w:r>
    </w:p>
    <w:p w14:paraId="60247BA4" w14:textId="4AA1FA90" w:rsidR="00751205" w:rsidRDefault="00751205">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_Toc29765384 \h </w:instrText>
      </w:r>
      <w:r>
        <w:fldChar w:fldCharType="separate"/>
      </w:r>
      <w:r>
        <w:t>45</w:t>
      </w:r>
      <w:r>
        <w:fldChar w:fldCharType="end"/>
      </w:r>
    </w:p>
    <w:p w14:paraId="72A829FA" w14:textId="1D32100D" w:rsidR="00751205" w:rsidRDefault="00751205">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_Toc29765385 \h </w:instrText>
      </w:r>
      <w:r>
        <w:fldChar w:fldCharType="separate"/>
      </w:r>
      <w:r>
        <w:t>45</w:t>
      </w:r>
      <w:r>
        <w:fldChar w:fldCharType="end"/>
      </w:r>
    </w:p>
    <w:p w14:paraId="385F4F23" w14:textId="3446DC9E" w:rsidR="00751205" w:rsidRDefault="00751205">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_Toc29765386 \h </w:instrText>
      </w:r>
      <w:r>
        <w:fldChar w:fldCharType="separate"/>
      </w:r>
      <w:r>
        <w:t>46</w:t>
      </w:r>
      <w:r>
        <w:fldChar w:fldCharType="end"/>
      </w:r>
    </w:p>
    <w:p w14:paraId="3B6BBA2C" w14:textId="25DB4B0A" w:rsidR="00751205" w:rsidRDefault="00751205">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_Toc29765387 \h </w:instrText>
      </w:r>
      <w:r>
        <w:fldChar w:fldCharType="separate"/>
      </w:r>
      <w:r>
        <w:t>46</w:t>
      </w:r>
      <w:r>
        <w:fldChar w:fldCharType="end"/>
      </w:r>
    </w:p>
    <w:p w14:paraId="2ED1F643" w14:textId="37CFF739" w:rsidR="00751205" w:rsidRDefault="00751205">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_Toc29765388 \h </w:instrText>
      </w:r>
      <w:r>
        <w:fldChar w:fldCharType="separate"/>
      </w:r>
      <w:r>
        <w:t>47</w:t>
      </w:r>
      <w:r>
        <w:fldChar w:fldCharType="end"/>
      </w:r>
    </w:p>
    <w:p w14:paraId="47E13EBB" w14:textId="778B888B" w:rsidR="00751205" w:rsidRDefault="00751205">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_Toc29765389 \h </w:instrText>
      </w:r>
      <w:r>
        <w:fldChar w:fldCharType="separate"/>
      </w:r>
      <w:r>
        <w:t>47</w:t>
      </w:r>
      <w:r>
        <w:fldChar w:fldCharType="end"/>
      </w:r>
    </w:p>
    <w:p w14:paraId="27307655" w14:textId="5B54851F" w:rsidR="00751205" w:rsidRDefault="00751205">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_Toc29765390 \h </w:instrText>
      </w:r>
      <w:r>
        <w:fldChar w:fldCharType="separate"/>
      </w:r>
      <w:r>
        <w:t>47</w:t>
      </w:r>
      <w:r>
        <w:fldChar w:fldCharType="end"/>
      </w:r>
    </w:p>
    <w:p w14:paraId="09387206" w14:textId="159FD1C5" w:rsidR="00751205" w:rsidRDefault="00751205">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_Toc29765391 \h </w:instrText>
      </w:r>
      <w:r>
        <w:fldChar w:fldCharType="separate"/>
      </w:r>
      <w:r>
        <w:t>48</w:t>
      </w:r>
      <w:r>
        <w:fldChar w:fldCharType="end"/>
      </w:r>
    </w:p>
    <w:p w14:paraId="557B0D2C" w14:textId="4FBD45D0" w:rsidR="00751205" w:rsidRDefault="00751205">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_Toc29765392 \h </w:instrText>
      </w:r>
      <w:r>
        <w:fldChar w:fldCharType="separate"/>
      </w:r>
      <w:r>
        <w:t>48</w:t>
      </w:r>
      <w:r>
        <w:fldChar w:fldCharType="end"/>
      </w:r>
    </w:p>
    <w:p w14:paraId="6CB52547" w14:textId="7D8AF230" w:rsidR="00751205" w:rsidRDefault="00751205">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_Toc29765393 \h </w:instrText>
      </w:r>
      <w:r>
        <w:fldChar w:fldCharType="separate"/>
      </w:r>
      <w:r>
        <w:t>49</w:t>
      </w:r>
      <w:r>
        <w:fldChar w:fldCharType="end"/>
      </w:r>
    </w:p>
    <w:p w14:paraId="7C63FBE4" w14:textId="41BB78C5" w:rsidR="00751205" w:rsidRDefault="00751205">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_Toc29765394 \h </w:instrText>
      </w:r>
      <w:r>
        <w:fldChar w:fldCharType="separate"/>
      </w:r>
      <w:r>
        <w:t>49</w:t>
      </w:r>
      <w:r>
        <w:fldChar w:fldCharType="end"/>
      </w:r>
    </w:p>
    <w:p w14:paraId="22C357A3" w14:textId="6EB38531" w:rsidR="00751205" w:rsidRDefault="00751205">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_Toc29765395 \h </w:instrText>
      </w:r>
      <w:r>
        <w:fldChar w:fldCharType="separate"/>
      </w:r>
      <w:r>
        <w:t>49</w:t>
      </w:r>
      <w:r>
        <w:fldChar w:fldCharType="end"/>
      </w:r>
    </w:p>
    <w:p w14:paraId="3B05BACB" w14:textId="1177BCB4" w:rsidR="00751205" w:rsidRDefault="00751205">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_Toc29765396 \h </w:instrText>
      </w:r>
      <w:r>
        <w:fldChar w:fldCharType="separate"/>
      </w:r>
      <w:r>
        <w:t>49</w:t>
      </w:r>
      <w:r>
        <w:fldChar w:fldCharType="end"/>
      </w:r>
    </w:p>
    <w:p w14:paraId="65DBC886" w14:textId="5B2F122B" w:rsidR="00751205" w:rsidRDefault="00751205">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_Toc29765397 \h </w:instrText>
      </w:r>
      <w:r>
        <w:fldChar w:fldCharType="separate"/>
      </w:r>
      <w:r>
        <w:t>50</w:t>
      </w:r>
      <w:r>
        <w:fldChar w:fldCharType="end"/>
      </w:r>
    </w:p>
    <w:p w14:paraId="3BA8A129" w14:textId="51E87C65" w:rsidR="00751205" w:rsidRDefault="00751205">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_Toc29765398 \h </w:instrText>
      </w:r>
      <w:r>
        <w:fldChar w:fldCharType="separate"/>
      </w:r>
      <w:r>
        <w:t>50</w:t>
      </w:r>
      <w:r>
        <w:fldChar w:fldCharType="end"/>
      </w:r>
    </w:p>
    <w:p w14:paraId="4F3B6BA0" w14:textId="7D4D69FB" w:rsidR="00751205" w:rsidRDefault="00751205">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_Toc29765399 \h </w:instrText>
      </w:r>
      <w:r>
        <w:fldChar w:fldCharType="separate"/>
      </w:r>
      <w:r>
        <w:t>50</w:t>
      </w:r>
      <w:r>
        <w:fldChar w:fldCharType="end"/>
      </w:r>
    </w:p>
    <w:p w14:paraId="359CA8C6" w14:textId="276CD210" w:rsidR="00751205" w:rsidRDefault="00751205">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_Toc29765400 \h </w:instrText>
      </w:r>
      <w:r>
        <w:fldChar w:fldCharType="separate"/>
      </w:r>
      <w:r>
        <w:t>50</w:t>
      </w:r>
      <w:r>
        <w:fldChar w:fldCharType="end"/>
      </w:r>
    </w:p>
    <w:p w14:paraId="560390FD" w14:textId="74AE07EE" w:rsidR="00751205" w:rsidRDefault="00751205">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_Toc29765401 \h </w:instrText>
      </w:r>
      <w:r>
        <w:fldChar w:fldCharType="separate"/>
      </w:r>
      <w:r>
        <w:t>50</w:t>
      </w:r>
      <w:r>
        <w:fldChar w:fldCharType="end"/>
      </w:r>
    </w:p>
    <w:p w14:paraId="61DE2AAD" w14:textId="77999FFA" w:rsidR="00751205" w:rsidRDefault="00751205">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_Toc29765402 \h </w:instrText>
      </w:r>
      <w:r>
        <w:fldChar w:fldCharType="separate"/>
      </w:r>
      <w:r>
        <w:t>50</w:t>
      </w:r>
      <w:r>
        <w:fldChar w:fldCharType="end"/>
      </w:r>
    </w:p>
    <w:p w14:paraId="231816DA" w14:textId="239A6607" w:rsidR="00751205" w:rsidRDefault="00751205">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_Toc29765403 \h </w:instrText>
      </w:r>
      <w:r>
        <w:fldChar w:fldCharType="separate"/>
      </w:r>
      <w:r>
        <w:t>50</w:t>
      </w:r>
      <w:r>
        <w:fldChar w:fldCharType="end"/>
      </w:r>
    </w:p>
    <w:p w14:paraId="6E31612A" w14:textId="6E328458" w:rsidR="00751205" w:rsidRDefault="00751205">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_Toc29765404 \h </w:instrText>
      </w:r>
      <w:r>
        <w:fldChar w:fldCharType="separate"/>
      </w:r>
      <w:r>
        <w:t>50</w:t>
      </w:r>
      <w:r>
        <w:fldChar w:fldCharType="end"/>
      </w:r>
    </w:p>
    <w:p w14:paraId="77697C65" w14:textId="72D788C4" w:rsidR="00751205" w:rsidRDefault="00751205">
      <w:pPr>
        <w:pStyle w:val="TOC3"/>
        <w:rPr>
          <w:rFonts w:asciiTheme="minorHAnsi" w:eastAsiaTheme="minorEastAsia" w:hAnsiTheme="minorHAnsi" w:cstheme="minorBidi"/>
          <w:sz w:val="22"/>
          <w:szCs w:val="22"/>
        </w:rPr>
      </w:pPr>
      <w:r w:rsidRPr="00751205">
        <w:t>4.8.7</w:t>
      </w:r>
      <w:r w:rsidRPr="00751205">
        <w:rPr>
          <w:rFonts w:asciiTheme="minorHAnsi" w:hAnsiTheme="minorHAnsi" w:cstheme="minorBidi"/>
          <w:sz w:val="22"/>
          <w:szCs w:val="22"/>
        </w:rPr>
        <w:tab/>
      </w:r>
      <w:r w:rsidRPr="00A77A1F">
        <w:rPr>
          <w:rFonts w:eastAsia="SimSun"/>
        </w:rPr>
        <w:t xml:space="preserve">Generation of MB-MSR </w:t>
      </w:r>
      <w:r w:rsidRPr="00A77A1F">
        <w:rPr>
          <w:rFonts w:eastAsia="SimSun"/>
          <w:lang w:eastAsia="zh-CN"/>
        </w:rPr>
        <w:t>test configurations</w:t>
      </w:r>
      <w:r>
        <w:tab/>
      </w:r>
      <w:r>
        <w:fldChar w:fldCharType="begin" w:fldLock="1"/>
      </w:r>
      <w:r>
        <w:instrText xml:space="preserve"> PAGEREF _Toc29765405 \h </w:instrText>
      </w:r>
      <w:r>
        <w:fldChar w:fldCharType="separate"/>
      </w:r>
      <w:r>
        <w:t>51</w:t>
      </w:r>
      <w:r>
        <w:fldChar w:fldCharType="end"/>
      </w:r>
    </w:p>
    <w:p w14:paraId="24D61D83" w14:textId="3427B070" w:rsidR="00751205" w:rsidRDefault="00751205">
      <w:pPr>
        <w:pStyle w:val="TOC4"/>
        <w:rPr>
          <w:rFonts w:asciiTheme="minorHAnsi" w:eastAsiaTheme="minorEastAsia" w:hAnsiTheme="minorHAnsi" w:cstheme="minorBidi"/>
          <w:sz w:val="22"/>
          <w:szCs w:val="22"/>
        </w:rPr>
      </w:pPr>
      <w:r w:rsidRPr="00751205">
        <w:t>4.8.7.1</w:t>
      </w:r>
      <w:r w:rsidRPr="00751205">
        <w:rPr>
          <w:rFonts w:asciiTheme="minorHAnsi" w:hAnsiTheme="minorHAnsi" w:cstheme="minorBidi"/>
          <w:sz w:val="22"/>
          <w:szCs w:val="22"/>
        </w:rPr>
        <w:tab/>
      </w:r>
      <w:r w:rsidRPr="00A77A1F">
        <w:rPr>
          <w:rFonts w:eastAsia="SimSun"/>
        </w:rPr>
        <w:t>TC7a: MB-MSR test configuration for full carrier allocation</w:t>
      </w:r>
      <w:r>
        <w:tab/>
      </w:r>
      <w:r>
        <w:fldChar w:fldCharType="begin" w:fldLock="1"/>
      </w:r>
      <w:r>
        <w:instrText xml:space="preserve"> PAGEREF _Toc29765406 \h </w:instrText>
      </w:r>
      <w:r>
        <w:fldChar w:fldCharType="separate"/>
      </w:r>
      <w:r>
        <w:t>51</w:t>
      </w:r>
      <w:r>
        <w:fldChar w:fldCharType="end"/>
      </w:r>
    </w:p>
    <w:p w14:paraId="4536F6F1" w14:textId="17453623" w:rsidR="00751205" w:rsidRDefault="00751205">
      <w:pPr>
        <w:pStyle w:val="TOC5"/>
        <w:rPr>
          <w:rFonts w:asciiTheme="minorHAnsi" w:eastAsiaTheme="minorEastAsia" w:hAnsiTheme="minorHAnsi" w:cstheme="minorBidi"/>
          <w:sz w:val="22"/>
          <w:szCs w:val="22"/>
        </w:rPr>
      </w:pPr>
      <w:r w:rsidRPr="00751205">
        <w:t>4.8.7.1.1</w:t>
      </w:r>
      <w:r w:rsidRPr="00751205">
        <w:rPr>
          <w:rFonts w:asciiTheme="minorHAnsi" w:hAnsiTheme="minorHAnsi" w:cstheme="minorBidi"/>
          <w:sz w:val="22"/>
          <w:szCs w:val="22"/>
        </w:rPr>
        <w:tab/>
      </w:r>
      <w:r w:rsidRPr="00A77A1F">
        <w:rPr>
          <w:rFonts w:eastAsia="SimSun"/>
        </w:rPr>
        <w:t>TC7a generation</w:t>
      </w:r>
      <w:r>
        <w:tab/>
      </w:r>
      <w:r>
        <w:fldChar w:fldCharType="begin" w:fldLock="1"/>
      </w:r>
      <w:r>
        <w:instrText xml:space="preserve"> PAGEREF _Toc29765407 \h </w:instrText>
      </w:r>
      <w:r>
        <w:fldChar w:fldCharType="separate"/>
      </w:r>
      <w:r>
        <w:t>51</w:t>
      </w:r>
      <w:r>
        <w:fldChar w:fldCharType="end"/>
      </w:r>
    </w:p>
    <w:p w14:paraId="68AC58E9" w14:textId="0ABFD596" w:rsidR="00751205" w:rsidRDefault="00751205">
      <w:pPr>
        <w:pStyle w:val="TOC5"/>
        <w:rPr>
          <w:rFonts w:asciiTheme="minorHAnsi" w:eastAsiaTheme="minorEastAsia" w:hAnsiTheme="minorHAnsi" w:cstheme="minorBidi"/>
          <w:sz w:val="22"/>
          <w:szCs w:val="22"/>
        </w:rPr>
      </w:pPr>
      <w:r w:rsidRPr="00751205">
        <w:t>4.8.7.1.2</w:t>
      </w:r>
      <w:r w:rsidRPr="00751205">
        <w:rPr>
          <w:rFonts w:asciiTheme="minorHAnsi" w:hAnsiTheme="minorHAnsi" w:cstheme="minorBidi"/>
          <w:sz w:val="22"/>
          <w:szCs w:val="22"/>
        </w:rPr>
        <w:tab/>
      </w:r>
      <w:r w:rsidRPr="00A77A1F">
        <w:rPr>
          <w:rFonts w:eastAsia="SimSun"/>
        </w:rPr>
        <w:t>TC7a power allocation</w:t>
      </w:r>
      <w:r>
        <w:tab/>
      </w:r>
      <w:r>
        <w:fldChar w:fldCharType="begin" w:fldLock="1"/>
      </w:r>
      <w:r>
        <w:instrText xml:space="preserve"> PAGEREF _Toc29765408 \h </w:instrText>
      </w:r>
      <w:r>
        <w:fldChar w:fldCharType="separate"/>
      </w:r>
      <w:r>
        <w:t>51</w:t>
      </w:r>
      <w:r>
        <w:fldChar w:fldCharType="end"/>
      </w:r>
    </w:p>
    <w:p w14:paraId="36DBC8EC" w14:textId="339142DD" w:rsidR="00751205" w:rsidRDefault="00751205">
      <w:pPr>
        <w:pStyle w:val="TOC4"/>
        <w:rPr>
          <w:rFonts w:asciiTheme="minorHAnsi" w:eastAsiaTheme="minorEastAsia" w:hAnsiTheme="minorHAnsi" w:cstheme="minorBidi"/>
          <w:sz w:val="22"/>
          <w:szCs w:val="22"/>
        </w:rPr>
      </w:pPr>
      <w:r w:rsidRPr="00751205">
        <w:t>4.8.7.2</w:t>
      </w:r>
      <w:r w:rsidRPr="00751205">
        <w:rPr>
          <w:rFonts w:asciiTheme="minorHAnsi" w:hAnsiTheme="minorHAnsi" w:cstheme="minorBidi"/>
          <w:sz w:val="22"/>
          <w:szCs w:val="22"/>
        </w:rPr>
        <w:tab/>
      </w:r>
      <w:r w:rsidRPr="00A77A1F">
        <w:rPr>
          <w:rFonts w:eastAsia="SimSun"/>
        </w:rPr>
        <w:t>TC7b: MB-MSR test configuration with high PSD per carrier</w:t>
      </w:r>
      <w:r>
        <w:tab/>
      </w:r>
      <w:r>
        <w:fldChar w:fldCharType="begin" w:fldLock="1"/>
      </w:r>
      <w:r>
        <w:instrText xml:space="preserve"> PAGEREF _Toc29765409 \h </w:instrText>
      </w:r>
      <w:r>
        <w:fldChar w:fldCharType="separate"/>
      </w:r>
      <w:r>
        <w:t>52</w:t>
      </w:r>
      <w:r>
        <w:fldChar w:fldCharType="end"/>
      </w:r>
    </w:p>
    <w:p w14:paraId="28B7DD41" w14:textId="32B4B43B" w:rsidR="00751205" w:rsidRDefault="00751205">
      <w:pPr>
        <w:pStyle w:val="TOC5"/>
        <w:rPr>
          <w:rFonts w:asciiTheme="minorHAnsi" w:eastAsiaTheme="minorEastAsia" w:hAnsiTheme="minorHAnsi" w:cstheme="minorBidi"/>
          <w:sz w:val="22"/>
          <w:szCs w:val="22"/>
        </w:rPr>
      </w:pPr>
      <w:r w:rsidRPr="00751205">
        <w:t>4.8.7.2.1</w:t>
      </w:r>
      <w:r w:rsidRPr="00751205">
        <w:rPr>
          <w:rFonts w:asciiTheme="minorHAnsi" w:hAnsiTheme="minorHAnsi" w:cstheme="minorBidi"/>
          <w:sz w:val="22"/>
          <w:szCs w:val="22"/>
        </w:rPr>
        <w:tab/>
      </w:r>
      <w:r w:rsidRPr="00A77A1F">
        <w:rPr>
          <w:rFonts w:eastAsia="SimSun"/>
        </w:rPr>
        <w:t>TC7b generation</w:t>
      </w:r>
      <w:r>
        <w:tab/>
      </w:r>
      <w:r>
        <w:fldChar w:fldCharType="begin" w:fldLock="1"/>
      </w:r>
      <w:r>
        <w:instrText xml:space="preserve"> PAGEREF _Toc29765410 \h </w:instrText>
      </w:r>
      <w:r>
        <w:fldChar w:fldCharType="separate"/>
      </w:r>
      <w:r>
        <w:t>52</w:t>
      </w:r>
      <w:r>
        <w:fldChar w:fldCharType="end"/>
      </w:r>
    </w:p>
    <w:p w14:paraId="30AFC016" w14:textId="48ECB6F6" w:rsidR="00751205" w:rsidRDefault="00751205">
      <w:pPr>
        <w:pStyle w:val="TOC5"/>
        <w:rPr>
          <w:rFonts w:asciiTheme="minorHAnsi" w:eastAsiaTheme="minorEastAsia" w:hAnsiTheme="minorHAnsi" w:cstheme="minorBidi"/>
          <w:sz w:val="22"/>
          <w:szCs w:val="22"/>
        </w:rPr>
      </w:pPr>
      <w:r w:rsidRPr="00751205">
        <w:t>4.8.7.2.2</w:t>
      </w:r>
      <w:r w:rsidRPr="00751205">
        <w:rPr>
          <w:rFonts w:asciiTheme="minorHAnsi" w:hAnsiTheme="minorHAnsi" w:cstheme="minorBidi"/>
          <w:sz w:val="22"/>
          <w:szCs w:val="22"/>
        </w:rPr>
        <w:tab/>
      </w:r>
      <w:r w:rsidRPr="00A77A1F">
        <w:rPr>
          <w:rFonts w:eastAsia="SimSun"/>
        </w:rPr>
        <w:t>TC7b power allocation</w:t>
      </w:r>
      <w:r>
        <w:tab/>
      </w:r>
      <w:r>
        <w:fldChar w:fldCharType="begin" w:fldLock="1"/>
      </w:r>
      <w:r>
        <w:instrText xml:space="preserve"> PAGEREF _Toc29765411 \h </w:instrText>
      </w:r>
      <w:r>
        <w:fldChar w:fldCharType="separate"/>
      </w:r>
      <w:r>
        <w:t>52</w:t>
      </w:r>
      <w:r>
        <w:fldChar w:fldCharType="end"/>
      </w:r>
    </w:p>
    <w:p w14:paraId="6168CBAE" w14:textId="48DCE013" w:rsidR="00751205" w:rsidRDefault="00751205">
      <w:pPr>
        <w:pStyle w:val="TOC4"/>
        <w:rPr>
          <w:rFonts w:asciiTheme="minorHAnsi" w:eastAsiaTheme="minorEastAsia" w:hAnsiTheme="minorHAnsi" w:cstheme="minorBidi"/>
          <w:sz w:val="22"/>
          <w:szCs w:val="22"/>
        </w:rPr>
      </w:pPr>
      <w:r w:rsidRPr="00751205">
        <w:t>4.8.7.3</w:t>
      </w:r>
      <w:r w:rsidRPr="00751205">
        <w:rPr>
          <w:rFonts w:asciiTheme="minorHAnsi" w:hAnsiTheme="minorHAnsi" w:cstheme="minorBidi"/>
          <w:sz w:val="22"/>
          <w:szCs w:val="22"/>
        </w:rPr>
        <w:tab/>
      </w:r>
      <w:r w:rsidRPr="00A77A1F">
        <w:rPr>
          <w:rFonts w:eastAsia="SimSun"/>
        </w:rPr>
        <w:t>TC7c: MB-MSR test configuration with GSM/EDGE single RAT operation in one band</w:t>
      </w:r>
      <w:r>
        <w:tab/>
      </w:r>
      <w:r>
        <w:fldChar w:fldCharType="begin" w:fldLock="1"/>
      </w:r>
      <w:r>
        <w:instrText xml:space="preserve"> PAGEREF _Toc29765412 \h </w:instrText>
      </w:r>
      <w:r>
        <w:fldChar w:fldCharType="separate"/>
      </w:r>
      <w:r>
        <w:t>53</w:t>
      </w:r>
      <w:r>
        <w:fldChar w:fldCharType="end"/>
      </w:r>
    </w:p>
    <w:p w14:paraId="0C5ABB30" w14:textId="02D4D6E5" w:rsidR="00751205" w:rsidRDefault="00751205">
      <w:pPr>
        <w:pStyle w:val="TOC5"/>
        <w:rPr>
          <w:rFonts w:asciiTheme="minorHAnsi" w:eastAsiaTheme="minorEastAsia" w:hAnsiTheme="minorHAnsi" w:cstheme="minorBidi"/>
          <w:sz w:val="22"/>
          <w:szCs w:val="22"/>
        </w:rPr>
      </w:pPr>
      <w:r w:rsidRPr="00751205">
        <w:t>4.8.7.3.1</w:t>
      </w:r>
      <w:r w:rsidRPr="00751205">
        <w:rPr>
          <w:rFonts w:asciiTheme="minorHAnsi" w:hAnsiTheme="minorHAnsi" w:cstheme="minorBidi"/>
          <w:sz w:val="22"/>
          <w:szCs w:val="22"/>
        </w:rPr>
        <w:tab/>
      </w:r>
      <w:r w:rsidRPr="00A77A1F">
        <w:rPr>
          <w:rFonts w:eastAsia="SimSun"/>
        </w:rPr>
        <w:t>TC7c generation</w:t>
      </w:r>
      <w:r>
        <w:tab/>
      </w:r>
      <w:r>
        <w:fldChar w:fldCharType="begin" w:fldLock="1"/>
      </w:r>
      <w:r>
        <w:instrText xml:space="preserve"> PAGEREF _Toc29765413 \h </w:instrText>
      </w:r>
      <w:r>
        <w:fldChar w:fldCharType="separate"/>
      </w:r>
      <w:r>
        <w:t>53</w:t>
      </w:r>
      <w:r>
        <w:fldChar w:fldCharType="end"/>
      </w:r>
    </w:p>
    <w:p w14:paraId="0FCBE646" w14:textId="1359AE51" w:rsidR="00751205" w:rsidRDefault="00751205">
      <w:pPr>
        <w:pStyle w:val="TOC5"/>
        <w:rPr>
          <w:rFonts w:asciiTheme="minorHAnsi" w:eastAsiaTheme="minorEastAsia" w:hAnsiTheme="minorHAnsi" w:cstheme="minorBidi"/>
          <w:sz w:val="22"/>
          <w:szCs w:val="22"/>
        </w:rPr>
      </w:pPr>
      <w:r w:rsidRPr="00751205">
        <w:t>4.8.7.3.2</w:t>
      </w:r>
      <w:r w:rsidRPr="00751205">
        <w:rPr>
          <w:rFonts w:asciiTheme="minorHAnsi" w:hAnsiTheme="minorHAnsi" w:cstheme="minorBidi"/>
          <w:sz w:val="22"/>
          <w:szCs w:val="22"/>
        </w:rPr>
        <w:tab/>
      </w:r>
      <w:r w:rsidRPr="00A77A1F">
        <w:rPr>
          <w:rFonts w:eastAsia="SimSun"/>
        </w:rPr>
        <w:t>TC7c power allocation</w:t>
      </w:r>
      <w:r>
        <w:tab/>
      </w:r>
      <w:r>
        <w:fldChar w:fldCharType="begin" w:fldLock="1"/>
      </w:r>
      <w:r>
        <w:instrText xml:space="preserve"> PAGEREF _Toc29765414 \h </w:instrText>
      </w:r>
      <w:r>
        <w:fldChar w:fldCharType="separate"/>
      </w:r>
      <w:r>
        <w:t>54</w:t>
      </w:r>
      <w:r>
        <w:fldChar w:fldCharType="end"/>
      </w:r>
    </w:p>
    <w:p w14:paraId="1C4DC9FF" w14:textId="6B8A3957" w:rsidR="00751205" w:rsidRDefault="00751205">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_Toc29765415 \h </w:instrText>
      </w:r>
      <w:r>
        <w:fldChar w:fldCharType="separate"/>
      </w:r>
      <w:r>
        <w:t>54</w:t>
      </w:r>
      <w:r>
        <w:fldChar w:fldCharType="end"/>
      </w:r>
    </w:p>
    <w:p w14:paraId="6F4B08CF" w14:textId="4ED06A6C" w:rsidR="00751205" w:rsidRDefault="00751205">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_Toc29765416 \h </w:instrText>
      </w:r>
      <w:r>
        <w:fldChar w:fldCharType="separate"/>
      </w:r>
      <w:r>
        <w:t>54</w:t>
      </w:r>
      <w:r>
        <w:fldChar w:fldCharType="end"/>
      </w:r>
    </w:p>
    <w:p w14:paraId="2C9DF0DA" w14:textId="3CA67445" w:rsidR="00751205" w:rsidRDefault="00751205">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_Toc29765417 \h </w:instrText>
      </w:r>
      <w:r>
        <w:fldChar w:fldCharType="separate"/>
      </w:r>
      <w:r>
        <w:t>54</w:t>
      </w:r>
      <w:r>
        <w:fldChar w:fldCharType="end"/>
      </w:r>
    </w:p>
    <w:p w14:paraId="422D9437" w14:textId="3E263A55" w:rsidR="00751205" w:rsidRDefault="00751205">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_Toc29765418 \h </w:instrText>
      </w:r>
      <w:r>
        <w:fldChar w:fldCharType="separate"/>
      </w:r>
      <w:r>
        <w:t>54</w:t>
      </w:r>
      <w:r>
        <w:fldChar w:fldCharType="end"/>
      </w:r>
    </w:p>
    <w:p w14:paraId="699BE495" w14:textId="6A3EA0C9" w:rsidR="00751205" w:rsidRDefault="00751205">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_Toc29765419 \h </w:instrText>
      </w:r>
      <w:r>
        <w:fldChar w:fldCharType="separate"/>
      </w:r>
      <w:r>
        <w:t>54</w:t>
      </w:r>
      <w:r>
        <w:fldChar w:fldCharType="end"/>
      </w:r>
    </w:p>
    <w:p w14:paraId="1C9D29D5" w14:textId="55C069D5" w:rsidR="00751205" w:rsidRDefault="00751205">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_Toc29765420 \h </w:instrText>
      </w:r>
      <w:r>
        <w:fldChar w:fldCharType="separate"/>
      </w:r>
      <w:r>
        <w:t>54</w:t>
      </w:r>
      <w:r>
        <w:fldChar w:fldCharType="end"/>
      </w:r>
    </w:p>
    <w:p w14:paraId="545A93F7" w14:textId="2EE53257" w:rsidR="00751205" w:rsidRDefault="00751205">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_Toc29765421 \h </w:instrText>
      </w:r>
      <w:r>
        <w:fldChar w:fldCharType="separate"/>
      </w:r>
      <w:r>
        <w:t>54</w:t>
      </w:r>
      <w:r>
        <w:fldChar w:fldCharType="end"/>
      </w:r>
    </w:p>
    <w:p w14:paraId="31EB3E6D" w14:textId="5440D5BF" w:rsidR="00751205" w:rsidRDefault="00751205">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_Toc29765422 \h </w:instrText>
      </w:r>
      <w:r>
        <w:fldChar w:fldCharType="separate"/>
      </w:r>
      <w:r>
        <w:t>54</w:t>
      </w:r>
      <w:r>
        <w:fldChar w:fldCharType="end"/>
      </w:r>
    </w:p>
    <w:p w14:paraId="28C6B151" w14:textId="119BC33E" w:rsidR="00751205" w:rsidRDefault="00751205">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_Toc29765423 \h </w:instrText>
      </w:r>
      <w:r>
        <w:fldChar w:fldCharType="separate"/>
      </w:r>
      <w:r>
        <w:t>55</w:t>
      </w:r>
      <w:r>
        <w:fldChar w:fldCharType="end"/>
      </w:r>
    </w:p>
    <w:p w14:paraId="698D4278" w14:textId="280CB4F7" w:rsidR="00751205" w:rsidRDefault="00751205">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_Toc29765424 \h </w:instrText>
      </w:r>
      <w:r>
        <w:fldChar w:fldCharType="separate"/>
      </w:r>
      <w:r>
        <w:t>55</w:t>
      </w:r>
      <w:r>
        <w:fldChar w:fldCharType="end"/>
      </w:r>
    </w:p>
    <w:p w14:paraId="6B3BF1D3" w14:textId="49C614EA" w:rsidR="00751205" w:rsidRDefault="00751205">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_Toc29765425 \h </w:instrText>
      </w:r>
      <w:r>
        <w:fldChar w:fldCharType="separate"/>
      </w:r>
      <w:r>
        <w:t>55</w:t>
      </w:r>
      <w:r>
        <w:fldChar w:fldCharType="end"/>
      </w:r>
    </w:p>
    <w:p w14:paraId="75B90BA2" w14:textId="66F1D952" w:rsidR="00751205" w:rsidRDefault="00751205">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_Toc29765426 \h </w:instrText>
      </w:r>
      <w:r>
        <w:fldChar w:fldCharType="separate"/>
      </w:r>
      <w:r>
        <w:t>56</w:t>
      </w:r>
      <w:r>
        <w:fldChar w:fldCharType="end"/>
      </w:r>
    </w:p>
    <w:p w14:paraId="570039EA" w14:textId="75594691" w:rsidR="00751205" w:rsidRDefault="00751205">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_Toc29765427 \h </w:instrText>
      </w:r>
      <w:r>
        <w:fldChar w:fldCharType="separate"/>
      </w:r>
      <w:r>
        <w:t>56</w:t>
      </w:r>
      <w:r>
        <w:fldChar w:fldCharType="end"/>
      </w:r>
    </w:p>
    <w:p w14:paraId="3EBAADC9" w14:textId="6EA9B087" w:rsidR="00751205" w:rsidRDefault="00751205">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_Toc29765428 \h </w:instrText>
      </w:r>
      <w:r>
        <w:fldChar w:fldCharType="separate"/>
      </w:r>
      <w:r>
        <w:t>56</w:t>
      </w:r>
      <w:r>
        <w:fldChar w:fldCharType="end"/>
      </w:r>
    </w:p>
    <w:p w14:paraId="1AA9C174" w14:textId="1F35FD41" w:rsidR="00751205" w:rsidRDefault="00751205">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_Toc29765429 \h </w:instrText>
      </w:r>
      <w:r>
        <w:fldChar w:fldCharType="separate"/>
      </w:r>
      <w:r>
        <w:t>56</w:t>
      </w:r>
      <w:r>
        <w:fldChar w:fldCharType="end"/>
      </w:r>
    </w:p>
    <w:p w14:paraId="7D6F32EA" w14:textId="0C5A5C61" w:rsidR="00751205" w:rsidRDefault="00751205">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_Toc29765430 \h </w:instrText>
      </w:r>
      <w:r>
        <w:fldChar w:fldCharType="separate"/>
      </w:r>
      <w:r>
        <w:t>56</w:t>
      </w:r>
      <w:r>
        <w:fldChar w:fldCharType="end"/>
      </w:r>
    </w:p>
    <w:p w14:paraId="2E01288E" w14:textId="23346426" w:rsidR="00751205" w:rsidRDefault="00751205">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_Toc29765431 \h </w:instrText>
      </w:r>
      <w:r>
        <w:fldChar w:fldCharType="separate"/>
      </w:r>
      <w:r>
        <w:t>56</w:t>
      </w:r>
      <w:r>
        <w:fldChar w:fldCharType="end"/>
      </w:r>
    </w:p>
    <w:p w14:paraId="7D7D98A3" w14:textId="4FCB5679" w:rsidR="00751205" w:rsidRDefault="00751205">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_Toc29765432 \h </w:instrText>
      </w:r>
      <w:r>
        <w:fldChar w:fldCharType="separate"/>
      </w:r>
      <w:r>
        <w:t>56</w:t>
      </w:r>
      <w:r>
        <w:fldChar w:fldCharType="end"/>
      </w:r>
    </w:p>
    <w:p w14:paraId="5655A93D" w14:textId="5FB16D55" w:rsidR="00751205" w:rsidRDefault="00751205">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_Toc29765433 \h </w:instrText>
      </w:r>
      <w:r>
        <w:fldChar w:fldCharType="separate"/>
      </w:r>
      <w:r>
        <w:t>57</w:t>
      </w:r>
      <w:r>
        <w:fldChar w:fldCharType="end"/>
      </w:r>
    </w:p>
    <w:p w14:paraId="2F4A6519" w14:textId="52F4D551" w:rsidR="00751205" w:rsidRDefault="00751205">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_Toc29765434 \h </w:instrText>
      </w:r>
      <w:r>
        <w:fldChar w:fldCharType="separate"/>
      </w:r>
      <w:r>
        <w:t>57</w:t>
      </w:r>
      <w:r>
        <w:fldChar w:fldCharType="end"/>
      </w:r>
    </w:p>
    <w:p w14:paraId="5415450D" w14:textId="3F30BC12" w:rsidR="00751205" w:rsidRDefault="00751205">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_Toc29765435 \h </w:instrText>
      </w:r>
      <w:r>
        <w:fldChar w:fldCharType="separate"/>
      </w:r>
      <w:r>
        <w:t>57</w:t>
      </w:r>
      <w:r>
        <w:fldChar w:fldCharType="end"/>
      </w:r>
    </w:p>
    <w:p w14:paraId="4F06DCD0" w14:textId="4EC437F7" w:rsidR="00751205" w:rsidRDefault="00751205">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_Toc29765436 \h </w:instrText>
      </w:r>
      <w:r>
        <w:fldChar w:fldCharType="separate"/>
      </w:r>
      <w:r>
        <w:t>57</w:t>
      </w:r>
      <w:r>
        <w:fldChar w:fldCharType="end"/>
      </w:r>
    </w:p>
    <w:p w14:paraId="5551F047" w14:textId="6FC5A626" w:rsidR="00751205" w:rsidRDefault="00751205">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_Toc29765437 \h </w:instrText>
      </w:r>
      <w:r>
        <w:fldChar w:fldCharType="separate"/>
      </w:r>
      <w:r>
        <w:t>57</w:t>
      </w:r>
      <w:r>
        <w:fldChar w:fldCharType="end"/>
      </w:r>
    </w:p>
    <w:p w14:paraId="437BB008" w14:textId="60E85A74" w:rsidR="00751205" w:rsidRDefault="00751205">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_Toc29765438 \h </w:instrText>
      </w:r>
      <w:r>
        <w:fldChar w:fldCharType="separate"/>
      </w:r>
      <w:r>
        <w:t>58</w:t>
      </w:r>
      <w:r>
        <w:fldChar w:fldCharType="end"/>
      </w:r>
    </w:p>
    <w:p w14:paraId="7B1CED62" w14:textId="14FBFBB6" w:rsidR="00751205" w:rsidRDefault="00751205">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_Toc29765439 \h </w:instrText>
      </w:r>
      <w:r>
        <w:fldChar w:fldCharType="separate"/>
      </w:r>
      <w:r>
        <w:t>58</w:t>
      </w:r>
      <w:r>
        <w:fldChar w:fldCharType="end"/>
      </w:r>
    </w:p>
    <w:p w14:paraId="1FCBB793" w14:textId="0DAF53ED" w:rsidR="00751205" w:rsidRDefault="00751205">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_Toc29765440 \h </w:instrText>
      </w:r>
      <w:r>
        <w:fldChar w:fldCharType="separate"/>
      </w:r>
      <w:r>
        <w:t>58</w:t>
      </w:r>
      <w:r>
        <w:fldChar w:fldCharType="end"/>
      </w:r>
    </w:p>
    <w:p w14:paraId="654E3653" w14:textId="39E8A6C2" w:rsidR="00751205" w:rsidRDefault="00751205">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_Toc29765441 \h </w:instrText>
      </w:r>
      <w:r>
        <w:fldChar w:fldCharType="separate"/>
      </w:r>
      <w:r>
        <w:t>58</w:t>
      </w:r>
      <w:r>
        <w:fldChar w:fldCharType="end"/>
      </w:r>
    </w:p>
    <w:p w14:paraId="048709A3" w14:textId="4F4F65C6" w:rsidR="00751205" w:rsidRDefault="00751205">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_Toc29765442 \h </w:instrText>
      </w:r>
      <w:r>
        <w:fldChar w:fldCharType="separate"/>
      </w:r>
      <w:r>
        <w:t>58</w:t>
      </w:r>
      <w:r>
        <w:fldChar w:fldCharType="end"/>
      </w:r>
    </w:p>
    <w:p w14:paraId="4B8972E1" w14:textId="2C1B64FC" w:rsidR="00751205" w:rsidRDefault="00751205">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_Toc29765443 \h </w:instrText>
      </w:r>
      <w:r>
        <w:fldChar w:fldCharType="separate"/>
      </w:r>
      <w:r>
        <w:t>58</w:t>
      </w:r>
      <w:r>
        <w:fldChar w:fldCharType="end"/>
      </w:r>
    </w:p>
    <w:p w14:paraId="7308F235" w14:textId="13F2D5BD" w:rsidR="00751205" w:rsidRDefault="00751205">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_Toc29765444 \h </w:instrText>
      </w:r>
      <w:r>
        <w:fldChar w:fldCharType="separate"/>
      </w:r>
      <w:r>
        <w:t>59</w:t>
      </w:r>
      <w:r>
        <w:fldChar w:fldCharType="end"/>
      </w:r>
    </w:p>
    <w:p w14:paraId="3940DE9B" w14:textId="0286C4CA" w:rsidR="00751205" w:rsidRDefault="00751205">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_Toc29765445 \h </w:instrText>
      </w:r>
      <w:r>
        <w:fldChar w:fldCharType="separate"/>
      </w:r>
      <w:r>
        <w:t>59</w:t>
      </w:r>
      <w:r>
        <w:fldChar w:fldCharType="end"/>
      </w:r>
    </w:p>
    <w:p w14:paraId="08A8A3D3" w14:textId="45AEBBC0" w:rsidR="00751205" w:rsidRDefault="00751205">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_Toc29765446 \h </w:instrText>
      </w:r>
      <w:r>
        <w:fldChar w:fldCharType="separate"/>
      </w:r>
      <w:r>
        <w:t>59</w:t>
      </w:r>
      <w:r>
        <w:fldChar w:fldCharType="end"/>
      </w:r>
    </w:p>
    <w:p w14:paraId="48A17C04" w14:textId="74388D84" w:rsidR="00751205" w:rsidRDefault="00751205">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_Toc29765447 \h </w:instrText>
      </w:r>
      <w:r>
        <w:fldChar w:fldCharType="separate"/>
      </w:r>
      <w:r>
        <w:t>59</w:t>
      </w:r>
      <w:r>
        <w:fldChar w:fldCharType="end"/>
      </w:r>
    </w:p>
    <w:p w14:paraId="761F7F4A" w14:textId="756941F9" w:rsidR="00751205" w:rsidRDefault="00751205">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_Toc29765448 \h </w:instrText>
      </w:r>
      <w:r>
        <w:fldChar w:fldCharType="separate"/>
      </w:r>
      <w:r>
        <w:t>59</w:t>
      </w:r>
      <w:r>
        <w:fldChar w:fldCharType="end"/>
      </w:r>
    </w:p>
    <w:p w14:paraId="316331EB" w14:textId="71AC95E7" w:rsidR="00751205" w:rsidRDefault="00751205">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_Toc29765449 \h </w:instrText>
      </w:r>
      <w:r>
        <w:fldChar w:fldCharType="separate"/>
      </w:r>
      <w:r>
        <w:t>59</w:t>
      </w:r>
      <w:r>
        <w:fldChar w:fldCharType="end"/>
      </w:r>
    </w:p>
    <w:p w14:paraId="457EDDE9" w14:textId="775D7663" w:rsidR="00751205" w:rsidRDefault="00751205">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_Toc29765450 \h </w:instrText>
      </w:r>
      <w:r>
        <w:fldChar w:fldCharType="separate"/>
      </w:r>
      <w:r>
        <w:t>59</w:t>
      </w:r>
      <w:r>
        <w:fldChar w:fldCharType="end"/>
      </w:r>
    </w:p>
    <w:p w14:paraId="2F140FCF" w14:textId="0343C90C" w:rsidR="00751205" w:rsidRDefault="00751205">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_Toc29765451 \h </w:instrText>
      </w:r>
      <w:r>
        <w:fldChar w:fldCharType="separate"/>
      </w:r>
      <w:r>
        <w:t>60</w:t>
      </w:r>
      <w:r>
        <w:fldChar w:fldCharType="end"/>
      </w:r>
    </w:p>
    <w:p w14:paraId="2FAF3BB6" w14:textId="0DCE0E86" w:rsidR="00751205" w:rsidRDefault="00751205">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_Toc29765452 \h </w:instrText>
      </w:r>
      <w:r>
        <w:fldChar w:fldCharType="separate"/>
      </w:r>
      <w:r>
        <w:t>60</w:t>
      </w:r>
      <w:r>
        <w:fldChar w:fldCharType="end"/>
      </w:r>
    </w:p>
    <w:p w14:paraId="709281D7" w14:textId="12D88B98" w:rsidR="00751205" w:rsidRDefault="00751205">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_Toc29765453 \h </w:instrText>
      </w:r>
      <w:r>
        <w:fldChar w:fldCharType="separate"/>
      </w:r>
      <w:r>
        <w:t>60</w:t>
      </w:r>
      <w:r>
        <w:fldChar w:fldCharType="end"/>
      </w:r>
    </w:p>
    <w:p w14:paraId="3F8C154F" w14:textId="6696DD28" w:rsidR="00751205" w:rsidRDefault="00751205">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 18, 19</w:t>
      </w:r>
      <w:r>
        <w:tab/>
      </w:r>
      <w:r>
        <w:fldChar w:fldCharType="begin" w:fldLock="1"/>
      </w:r>
      <w:r>
        <w:instrText xml:space="preserve"> PAGEREF _Toc29765454 \h </w:instrText>
      </w:r>
      <w:r>
        <w:fldChar w:fldCharType="separate"/>
      </w:r>
      <w:r>
        <w:t>60</w:t>
      </w:r>
      <w:r>
        <w:fldChar w:fldCharType="end"/>
      </w:r>
    </w:p>
    <w:p w14:paraId="7C1A4971" w14:textId="20047602" w:rsidR="00751205" w:rsidRDefault="00751205">
      <w:pPr>
        <w:pStyle w:val="TOC4"/>
        <w:rPr>
          <w:rFonts w:asciiTheme="minorHAnsi" w:eastAsiaTheme="minorEastAsia" w:hAnsiTheme="minorHAnsi" w:cstheme="minorBidi"/>
          <w:sz w:val="22"/>
          <w:szCs w:val="22"/>
        </w:rPr>
      </w:pPr>
      <w:r>
        <w:t>4.8.21.0</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_Toc29765455 \h </w:instrText>
      </w:r>
      <w:r>
        <w:fldChar w:fldCharType="separate"/>
      </w:r>
      <w:r>
        <w:t>60</w:t>
      </w:r>
      <w:r>
        <w:fldChar w:fldCharType="end"/>
      </w:r>
    </w:p>
    <w:p w14:paraId="17807AC6" w14:textId="67CD9753" w:rsidR="00751205" w:rsidRDefault="00751205">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_Toc29765456 \h </w:instrText>
      </w:r>
      <w:r>
        <w:fldChar w:fldCharType="separate"/>
      </w:r>
      <w:r>
        <w:t>60</w:t>
      </w:r>
      <w:r>
        <w:fldChar w:fldCharType="end"/>
      </w:r>
    </w:p>
    <w:p w14:paraId="36F2C82F" w14:textId="1E68974F" w:rsidR="00751205" w:rsidRDefault="00751205">
      <w:pPr>
        <w:pStyle w:val="TOC4"/>
        <w:rPr>
          <w:rFonts w:asciiTheme="minorHAnsi" w:eastAsiaTheme="minorEastAsia" w:hAnsiTheme="minorHAnsi" w:cstheme="minorBidi"/>
          <w:sz w:val="22"/>
          <w:szCs w:val="22"/>
        </w:rPr>
      </w:pPr>
      <w:r>
        <w:t>4.8.21.1A</w:t>
      </w:r>
      <w:r>
        <w:rPr>
          <w:rFonts w:asciiTheme="minorHAnsi" w:eastAsiaTheme="minorEastAsia" w:hAnsiTheme="minorHAnsi" w:cstheme="minorBidi"/>
          <w:sz w:val="22"/>
          <w:szCs w:val="22"/>
        </w:rPr>
        <w:tab/>
      </w:r>
      <w:r>
        <w:rPr>
          <w:lang w:eastAsia="zh-CN"/>
        </w:rPr>
        <w:t>TC21a generation</w:t>
      </w:r>
      <w:r>
        <w:tab/>
      </w:r>
      <w:r>
        <w:fldChar w:fldCharType="begin" w:fldLock="1"/>
      </w:r>
      <w:r>
        <w:instrText xml:space="preserve"> PAGEREF _Toc29765457 \h </w:instrText>
      </w:r>
      <w:r>
        <w:fldChar w:fldCharType="separate"/>
      </w:r>
      <w:r>
        <w:t>61</w:t>
      </w:r>
      <w:r>
        <w:fldChar w:fldCharType="end"/>
      </w:r>
    </w:p>
    <w:p w14:paraId="1AF68D24" w14:textId="0914762B" w:rsidR="00751205" w:rsidRDefault="00751205">
      <w:pPr>
        <w:pStyle w:val="TOC4"/>
        <w:rPr>
          <w:rFonts w:asciiTheme="minorHAnsi" w:eastAsiaTheme="minorEastAsia" w:hAnsiTheme="minorHAnsi" w:cstheme="minorBidi"/>
          <w:sz w:val="22"/>
          <w:szCs w:val="22"/>
        </w:rPr>
      </w:pPr>
      <w:r>
        <w:t>4.8.21.1B</w:t>
      </w:r>
      <w:r>
        <w:rPr>
          <w:rFonts w:asciiTheme="minorHAnsi" w:eastAsiaTheme="minorEastAsia" w:hAnsiTheme="minorHAnsi" w:cstheme="minorBidi"/>
          <w:sz w:val="22"/>
          <w:szCs w:val="22"/>
        </w:rPr>
        <w:tab/>
      </w:r>
      <w:r>
        <w:rPr>
          <w:lang w:eastAsia="zh-CN"/>
        </w:rPr>
        <w:t>TC21b generation</w:t>
      </w:r>
      <w:r>
        <w:tab/>
      </w:r>
      <w:r>
        <w:fldChar w:fldCharType="begin" w:fldLock="1"/>
      </w:r>
      <w:r>
        <w:instrText xml:space="preserve"> PAGEREF _Toc29765458 \h </w:instrText>
      </w:r>
      <w:r>
        <w:fldChar w:fldCharType="separate"/>
      </w:r>
      <w:r>
        <w:t>61</w:t>
      </w:r>
      <w:r>
        <w:fldChar w:fldCharType="end"/>
      </w:r>
    </w:p>
    <w:p w14:paraId="7F915E4A" w14:textId="5FF2CB3A" w:rsidR="00751205" w:rsidRDefault="00751205">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_Toc29765459 \h </w:instrText>
      </w:r>
      <w:r>
        <w:fldChar w:fldCharType="separate"/>
      </w:r>
      <w:r>
        <w:t>62</w:t>
      </w:r>
      <w:r>
        <w:fldChar w:fldCharType="end"/>
      </w:r>
    </w:p>
    <w:p w14:paraId="06DB3047" w14:textId="0D4E7A5F" w:rsidR="00751205" w:rsidRDefault="00751205">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 18, 19</w:t>
      </w:r>
      <w:r>
        <w:tab/>
      </w:r>
      <w:r>
        <w:fldChar w:fldCharType="begin" w:fldLock="1"/>
      </w:r>
      <w:r>
        <w:instrText xml:space="preserve"> PAGEREF _Toc29765460 \h </w:instrText>
      </w:r>
      <w:r>
        <w:fldChar w:fldCharType="separate"/>
      </w:r>
      <w:r>
        <w:t>62</w:t>
      </w:r>
      <w:r>
        <w:fldChar w:fldCharType="end"/>
      </w:r>
    </w:p>
    <w:p w14:paraId="21D7BCC8" w14:textId="58AF216B" w:rsidR="00751205" w:rsidRDefault="00751205">
      <w:pPr>
        <w:pStyle w:val="TOC4"/>
        <w:rPr>
          <w:rFonts w:asciiTheme="minorHAnsi" w:eastAsiaTheme="minorEastAsia" w:hAnsiTheme="minorHAnsi" w:cstheme="minorBidi"/>
          <w:sz w:val="22"/>
          <w:szCs w:val="22"/>
        </w:rPr>
      </w:pPr>
      <w:r>
        <w:t>4.8.22.0</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_Toc29765461 \h </w:instrText>
      </w:r>
      <w:r>
        <w:fldChar w:fldCharType="separate"/>
      </w:r>
      <w:r>
        <w:t>62</w:t>
      </w:r>
      <w:r>
        <w:fldChar w:fldCharType="end"/>
      </w:r>
    </w:p>
    <w:p w14:paraId="6C7205D7" w14:textId="75F8942C" w:rsidR="00751205" w:rsidRDefault="00751205">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_Toc29765462 \h </w:instrText>
      </w:r>
      <w:r>
        <w:fldChar w:fldCharType="separate"/>
      </w:r>
      <w:r>
        <w:t>62</w:t>
      </w:r>
      <w:r>
        <w:fldChar w:fldCharType="end"/>
      </w:r>
    </w:p>
    <w:p w14:paraId="6D570A5B" w14:textId="693ADA57" w:rsidR="00751205" w:rsidRDefault="00751205">
      <w:pPr>
        <w:pStyle w:val="TOC4"/>
        <w:rPr>
          <w:rFonts w:asciiTheme="minorHAnsi" w:eastAsiaTheme="minorEastAsia" w:hAnsiTheme="minorHAnsi" w:cstheme="minorBidi"/>
          <w:sz w:val="22"/>
          <w:szCs w:val="22"/>
        </w:rPr>
      </w:pPr>
      <w:r>
        <w:t>4.8.22.1A</w:t>
      </w:r>
      <w:r>
        <w:rPr>
          <w:rFonts w:asciiTheme="minorHAnsi" w:eastAsiaTheme="minorEastAsia" w:hAnsiTheme="minorHAnsi" w:cstheme="minorBidi"/>
          <w:sz w:val="22"/>
          <w:szCs w:val="22"/>
        </w:rPr>
        <w:tab/>
      </w:r>
      <w:r>
        <w:rPr>
          <w:lang w:eastAsia="zh-CN"/>
        </w:rPr>
        <w:t>NTC21a generation</w:t>
      </w:r>
      <w:r>
        <w:tab/>
      </w:r>
      <w:r>
        <w:fldChar w:fldCharType="begin" w:fldLock="1"/>
      </w:r>
      <w:r>
        <w:instrText xml:space="preserve"> PAGEREF _Toc29765463 \h </w:instrText>
      </w:r>
      <w:r>
        <w:fldChar w:fldCharType="separate"/>
      </w:r>
      <w:r>
        <w:t>63</w:t>
      </w:r>
      <w:r>
        <w:fldChar w:fldCharType="end"/>
      </w:r>
    </w:p>
    <w:p w14:paraId="3F352BA3" w14:textId="4899BBE3" w:rsidR="00751205" w:rsidRDefault="00751205">
      <w:pPr>
        <w:pStyle w:val="TOC4"/>
        <w:rPr>
          <w:rFonts w:asciiTheme="minorHAnsi" w:eastAsiaTheme="minorEastAsia" w:hAnsiTheme="minorHAnsi" w:cstheme="minorBidi"/>
          <w:sz w:val="22"/>
          <w:szCs w:val="22"/>
        </w:rPr>
      </w:pPr>
      <w:r>
        <w:t>4.8.22.1B</w:t>
      </w:r>
      <w:r>
        <w:rPr>
          <w:rFonts w:asciiTheme="minorHAnsi" w:eastAsiaTheme="minorEastAsia" w:hAnsiTheme="minorHAnsi" w:cstheme="minorBidi"/>
          <w:sz w:val="22"/>
          <w:szCs w:val="22"/>
        </w:rPr>
        <w:tab/>
      </w:r>
      <w:r>
        <w:rPr>
          <w:lang w:eastAsia="zh-CN"/>
        </w:rPr>
        <w:t>NTC21b generation</w:t>
      </w:r>
      <w:r>
        <w:tab/>
      </w:r>
      <w:r>
        <w:fldChar w:fldCharType="begin" w:fldLock="1"/>
      </w:r>
      <w:r>
        <w:instrText xml:space="preserve"> PAGEREF _Toc29765464 \h </w:instrText>
      </w:r>
      <w:r>
        <w:fldChar w:fldCharType="separate"/>
      </w:r>
      <w:r>
        <w:t>64</w:t>
      </w:r>
      <w:r>
        <w:fldChar w:fldCharType="end"/>
      </w:r>
    </w:p>
    <w:p w14:paraId="75D7D950" w14:textId="1AA05894" w:rsidR="00751205" w:rsidRDefault="00751205">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_Toc29765465 \h </w:instrText>
      </w:r>
      <w:r>
        <w:fldChar w:fldCharType="separate"/>
      </w:r>
      <w:r>
        <w:t>64</w:t>
      </w:r>
      <w:r>
        <w:fldChar w:fldCharType="end"/>
      </w:r>
    </w:p>
    <w:p w14:paraId="74B8CEBE" w14:textId="79A5E48D" w:rsidR="00751205" w:rsidRDefault="00751205">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_Toc29765466 \h </w:instrText>
      </w:r>
      <w:r>
        <w:fldChar w:fldCharType="separate"/>
      </w:r>
      <w:r>
        <w:t>65</w:t>
      </w:r>
      <w:r>
        <w:fldChar w:fldCharType="end"/>
      </w:r>
    </w:p>
    <w:p w14:paraId="70E03273" w14:textId="095C9B7B" w:rsidR="00751205" w:rsidRDefault="00751205">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_Toc29765467 \h </w:instrText>
      </w:r>
      <w:r>
        <w:fldChar w:fldCharType="separate"/>
      </w:r>
      <w:r>
        <w:t>65</w:t>
      </w:r>
      <w:r>
        <w:fldChar w:fldCharType="end"/>
      </w:r>
    </w:p>
    <w:p w14:paraId="63FC677A" w14:textId="3D6C049F" w:rsidR="00751205" w:rsidRDefault="00751205">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_Toc29765468 \h </w:instrText>
      </w:r>
      <w:r>
        <w:fldChar w:fldCharType="separate"/>
      </w:r>
      <w:r>
        <w:t>65</w:t>
      </w:r>
      <w:r>
        <w:fldChar w:fldCharType="end"/>
      </w:r>
    </w:p>
    <w:p w14:paraId="651A9D58" w14:textId="08D0B39F" w:rsidR="00751205" w:rsidRDefault="00751205">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_Toc29765469 \h </w:instrText>
      </w:r>
      <w:r>
        <w:fldChar w:fldCharType="separate"/>
      </w:r>
      <w:r>
        <w:t>65</w:t>
      </w:r>
      <w:r>
        <w:fldChar w:fldCharType="end"/>
      </w:r>
    </w:p>
    <w:p w14:paraId="491313A2" w14:textId="626703CF" w:rsidR="00751205" w:rsidRDefault="00751205">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_Toc29765470 \h </w:instrText>
      </w:r>
      <w:r>
        <w:fldChar w:fldCharType="separate"/>
      </w:r>
      <w:r>
        <w:t>65</w:t>
      </w:r>
      <w:r>
        <w:fldChar w:fldCharType="end"/>
      </w:r>
    </w:p>
    <w:p w14:paraId="7BE4FF72" w14:textId="7CDC4FE9" w:rsidR="00751205" w:rsidRDefault="00751205">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_Toc29765471 \h </w:instrText>
      </w:r>
      <w:r>
        <w:fldChar w:fldCharType="separate"/>
      </w:r>
      <w:r>
        <w:t>66</w:t>
      </w:r>
      <w:r>
        <w:fldChar w:fldCharType="end"/>
      </w:r>
    </w:p>
    <w:p w14:paraId="1B28B133" w14:textId="2EA39426" w:rsidR="00751205" w:rsidRDefault="00751205">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_Toc29765472 \h </w:instrText>
      </w:r>
      <w:r>
        <w:fldChar w:fldCharType="separate"/>
      </w:r>
      <w:r>
        <w:t>67</w:t>
      </w:r>
      <w:r>
        <w:fldChar w:fldCharType="end"/>
      </w:r>
    </w:p>
    <w:p w14:paraId="0322C3E1" w14:textId="10586FD2" w:rsidR="00751205" w:rsidRDefault="00751205">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_Toc29765473 \h </w:instrText>
      </w:r>
      <w:r>
        <w:fldChar w:fldCharType="separate"/>
      </w:r>
      <w:r>
        <w:t>67</w:t>
      </w:r>
      <w:r>
        <w:fldChar w:fldCharType="end"/>
      </w:r>
    </w:p>
    <w:p w14:paraId="67C133C0" w14:textId="6B1CE4A5" w:rsidR="00751205" w:rsidRDefault="00751205">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_Toc29765474 \h </w:instrText>
      </w:r>
      <w:r>
        <w:fldChar w:fldCharType="separate"/>
      </w:r>
      <w:r>
        <w:t>67</w:t>
      </w:r>
      <w:r>
        <w:fldChar w:fldCharType="end"/>
      </w:r>
    </w:p>
    <w:p w14:paraId="79EB429D" w14:textId="0E38A102" w:rsidR="00751205" w:rsidRDefault="00751205">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_Toc29765475 \h </w:instrText>
      </w:r>
      <w:r>
        <w:fldChar w:fldCharType="separate"/>
      </w:r>
      <w:r>
        <w:t>67</w:t>
      </w:r>
      <w:r>
        <w:fldChar w:fldCharType="end"/>
      </w:r>
    </w:p>
    <w:p w14:paraId="51676729" w14:textId="10C622C5" w:rsidR="00751205" w:rsidRDefault="00751205">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_Toc29765476 \h </w:instrText>
      </w:r>
      <w:r>
        <w:fldChar w:fldCharType="separate"/>
      </w:r>
      <w:r>
        <w:t>68</w:t>
      </w:r>
      <w:r>
        <w:fldChar w:fldCharType="end"/>
      </w:r>
    </w:p>
    <w:p w14:paraId="06ED7FEB" w14:textId="73E2E0AA" w:rsidR="00751205" w:rsidRDefault="00751205">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_Toc29765477 \h </w:instrText>
      </w:r>
      <w:r>
        <w:fldChar w:fldCharType="separate"/>
      </w:r>
      <w:r>
        <w:t>68</w:t>
      </w:r>
      <w:r>
        <w:fldChar w:fldCharType="end"/>
      </w:r>
    </w:p>
    <w:p w14:paraId="6050FCB0" w14:textId="3932B57F" w:rsidR="00751205" w:rsidRDefault="00751205">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_Toc29765478 \h </w:instrText>
      </w:r>
      <w:r>
        <w:fldChar w:fldCharType="separate"/>
      </w:r>
      <w:r>
        <w:t>68</w:t>
      </w:r>
      <w:r>
        <w:fldChar w:fldCharType="end"/>
      </w:r>
    </w:p>
    <w:p w14:paraId="1DFACD1F" w14:textId="1F2C8BD3" w:rsidR="00751205" w:rsidRDefault="00751205">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_Toc29765479 \h </w:instrText>
      </w:r>
      <w:r>
        <w:fldChar w:fldCharType="separate"/>
      </w:r>
      <w:r>
        <w:t>68</w:t>
      </w:r>
      <w:r>
        <w:fldChar w:fldCharType="end"/>
      </w:r>
    </w:p>
    <w:p w14:paraId="399BE84B" w14:textId="487F5109" w:rsidR="00751205" w:rsidRDefault="00751205">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_Toc29765480 \h </w:instrText>
      </w:r>
      <w:r>
        <w:fldChar w:fldCharType="separate"/>
      </w:r>
      <w:r>
        <w:t>69</w:t>
      </w:r>
      <w:r>
        <w:fldChar w:fldCharType="end"/>
      </w:r>
    </w:p>
    <w:p w14:paraId="2D2B4A68" w14:textId="662CB6FC" w:rsidR="00751205" w:rsidRDefault="00751205">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_Toc29765481 \h </w:instrText>
      </w:r>
      <w:r>
        <w:fldChar w:fldCharType="separate"/>
      </w:r>
      <w:r>
        <w:t>69</w:t>
      </w:r>
      <w:r>
        <w:fldChar w:fldCharType="end"/>
      </w:r>
    </w:p>
    <w:p w14:paraId="70D2445B" w14:textId="28139031" w:rsidR="00751205" w:rsidRDefault="00751205">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_Toc29765482 \h </w:instrText>
      </w:r>
      <w:r>
        <w:fldChar w:fldCharType="separate"/>
      </w:r>
      <w:r>
        <w:t>69</w:t>
      </w:r>
      <w:r>
        <w:fldChar w:fldCharType="end"/>
      </w:r>
    </w:p>
    <w:p w14:paraId="4D954953" w14:textId="2937B77B" w:rsidR="00751205" w:rsidRDefault="00751205">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_Toc29765483 \h </w:instrText>
      </w:r>
      <w:r>
        <w:fldChar w:fldCharType="separate"/>
      </w:r>
      <w:r>
        <w:t>70</w:t>
      </w:r>
      <w:r>
        <w:fldChar w:fldCharType="end"/>
      </w:r>
    </w:p>
    <w:p w14:paraId="732ACF23" w14:textId="365F2A3E" w:rsidR="00751205" w:rsidRDefault="00751205">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_Toc29765484 \h </w:instrText>
      </w:r>
      <w:r>
        <w:fldChar w:fldCharType="separate"/>
      </w:r>
      <w:r>
        <w:t>70</w:t>
      </w:r>
      <w:r>
        <w:fldChar w:fldCharType="end"/>
      </w:r>
    </w:p>
    <w:p w14:paraId="4C5977B0" w14:textId="54CF6FD9" w:rsidR="00751205" w:rsidRDefault="00751205">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_Toc29765485 \h </w:instrText>
      </w:r>
      <w:r>
        <w:fldChar w:fldCharType="separate"/>
      </w:r>
      <w:r>
        <w:t>71</w:t>
      </w:r>
      <w:r>
        <w:fldChar w:fldCharType="end"/>
      </w:r>
    </w:p>
    <w:p w14:paraId="1F516C16" w14:textId="608729E5" w:rsidR="00751205" w:rsidRDefault="00751205">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_Toc29765486 \h </w:instrText>
      </w:r>
      <w:r>
        <w:fldChar w:fldCharType="separate"/>
      </w:r>
      <w:r>
        <w:t>72</w:t>
      </w:r>
      <w:r>
        <w:fldChar w:fldCharType="end"/>
      </w:r>
    </w:p>
    <w:p w14:paraId="11AC56F8" w14:textId="704995FD" w:rsidR="00751205" w:rsidRDefault="0075120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_Toc29765487 \h </w:instrText>
      </w:r>
      <w:r>
        <w:fldChar w:fldCharType="separate"/>
      </w:r>
      <w:r>
        <w:t>72</w:t>
      </w:r>
      <w:r>
        <w:fldChar w:fldCharType="end"/>
      </w:r>
    </w:p>
    <w:p w14:paraId="1B912CCE" w14:textId="3603EB83" w:rsidR="00751205" w:rsidRDefault="0075120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_Toc29765488 \h </w:instrText>
      </w:r>
      <w:r>
        <w:fldChar w:fldCharType="separate"/>
      </w:r>
      <w:r>
        <w:t>74</w:t>
      </w:r>
      <w:r>
        <w:fldChar w:fldCharType="end"/>
      </w:r>
    </w:p>
    <w:p w14:paraId="2B70A3F8" w14:textId="0BD21A8A" w:rsidR="00751205" w:rsidRDefault="0075120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_Toc29765489 \h </w:instrText>
      </w:r>
      <w:r>
        <w:fldChar w:fldCharType="separate"/>
      </w:r>
      <w:r>
        <w:t>95</w:t>
      </w:r>
      <w:r>
        <w:fldChar w:fldCharType="end"/>
      </w:r>
    </w:p>
    <w:p w14:paraId="1B4F1F5D" w14:textId="2A34BDCB" w:rsidR="00751205" w:rsidRDefault="00751205">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_Toc29765490 \h </w:instrText>
      </w:r>
      <w:r>
        <w:fldChar w:fldCharType="separate"/>
      </w:r>
      <w:r>
        <w:t>105</w:t>
      </w:r>
      <w:r>
        <w:fldChar w:fldCharType="end"/>
      </w:r>
    </w:p>
    <w:p w14:paraId="4572E417" w14:textId="09BE17CB" w:rsidR="00751205" w:rsidRDefault="0075120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_Toc29765491 \h </w:instrText>
      </w:r>
      <w:r>
        <w:fldChar w:fldCharType="separate"/>
      </w:r>
      <w:r>
        <w:t>107</w:t>
      </w:r>
      <w:r>
        <w:fldChar w:fldCharType="end"/>
      </w:r>
    </w:p>
    <w:p w14:paraId="63A50DC3" w14:textId="02874311" w:rsidR="00751205" w:rsidRDefault="0075120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_Toc29765492 \h </w:instrText>
      </w:r>
      <w:r>
        <w:fldChar w:fldCharType="separate"/>
      </w:r>
      <w:r>
        <w:t>107</w:t>
      </w:r>
      <w:r>
        <w:fldChar w:fldCharType="end"/>
      </w:r>
    </w:p>
    <w:p w14:paraId="4E0DCFA6" w14:textId="4A54AA08" w:rsidR="00751205" w:rsidRDefault="0075120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_Toc29765493 \h </w:instrText>
      </w:r>
      <w:r>
        <w:fldChar w:fldCharType="separate"/>
      </w:r>
      <w:r>
        <w:t>107</w:t>
      </w:r>
      <w:r>
        <w:fldChar w:fldCharType="end"/>
      </w:r>
    </w:p>
    <w:p w14:paraId="02E3FD08" w14:textId="4814F42D" w:rsidR="00751205" w:rsidRDefault="0075120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_Toc29765494 \h </w:instrText>
      </w:r>
      <w:r>
        <w:fldChar w:fldCharType="separate"/>
      </w:r>
      <w:r>
        <w:t>107</w:t>
      </w:r>
      <w:r>
        <w:fldChar w:fldCharType="end"/>
      </w:r>
    </w:p>
    <w:p w14:paraId="7F6EDAB1" w14:textId="27A4033C" w:rsidR="00751205" w:rsidRDefault="00751205">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_Toc29765495 \h </w:instrText>
      </w:r>
      <w:r>
        <w:fldChar w:fldCharType="separate"/>
      </w:r>
      <w:r>
        <w:t>107</w:t>
      </w:r>
      <w:r>
        <w:fldChar w:fldCharType="end"/>
      </w:r>
    </w:p>
    <w:p w14:paraId="5AC8C0BF" w14:textId="06D0FC27" w:rsidR="00751205" w:rsidRDefault="00751205">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_Toc29765496 \h </w:instrText>
      </w:r>
      <w:r>
        <w:fldChar w:fldCharType="separate"/>
      </w:r>
      <w:r>
        <w:t>108</w:t>
      </w:r>
      <w:r>
        <w:fldChar w:fldCharType="end"/>
      </w:r>
    </w:p>
    <w:p w14:paraId="6297474F" w14:textId="076E5CF3" w:rsidR="00751205" w:rsidRDefault="00751205">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_Toc29765497 \h </w:instrText>
      </w:r>
      <w:r>
        <w:fldChar w:fldCharType="separate"/>
      </w:r>
      <w:r>
        <w:t>108</w:t>
      </w:r>
      <w:r>
        <w:fldChar w:fldCharType="end"/>
      </w:r>
    </w:p>
    <w:p w14:paraId="60979F6D" w14:textId="705475EF" w:rsidR="00751205" w:rsidRDefault="00751205">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_Toc29765498 \h </w:instrText>
      </w:r>
      <w:r>
        <w:fldChar w:fldCharType="separate"/>
      </w:r>
      <w:r>
        <w:t>108</w:t>
      </w:r>
      <w:r>
        <w:fldChar w:fldCharType="end"/>
      </w:r>
    </w:p>
    <w:p w14:paraId="33CC10DC" w14:textId="5DAFDBC8" w:rsidR="00751205" w:rsidRDefault="00751205">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_Toc29765499 \h </w:instrText>
      </w:r>
      <w:r>
        <w:fldChar w:fldCharType="separate"/>
      </w:r>
      <w:r>
        <w:t>108</w:t>
      </w:r>
      <w:r>
        <w:fldChar w:fldCharType="end"/>
      </w:r>
    </w:p>
    <w:p w14:paraId="36AF8FDB" w14:textId="58ABC673" w:rsidR="00751205" w:rsidRDefault="00751205">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_Toc29765500 \h </w:instrText>
      </w:r>
      <w:r>
        <w:fldChar w:fldCharType="separate"/>
      </w:r>
      <w:r>
        <w:t>108</w:t>
      </w:r>
      <w:r>
        <w:fldChar w:fldCharType="end"/>
      </w:r>
    </w:p>
    <w:p w14:paraId="082E866D" w14:textId="7B5B7E31" w:rsidR="00751205" w:rsidRDefault="00751205">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_Toc29765501 \h </w:instrText>
      </w:r>
      <w:r>
        <w:fldChar w:fldCharType="separate"/>
      </w:r>
      <w:r>
        <w:t>108</w:t>
      </w:r>
      <w:r>
        <w:fldChar w:fldCharType="end"/>
      </w:r>
    </w:p>
    <w:p w14:paraId="7BE7AA1C" w14:textId="16E8E0DC" w:rsidR="00751205" w:rsidRDefault="0075120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_Toc29765502 \h </w:instrText>
      </w:r>
      <w:r>
        <w:fldChar w:fldCharType="separate"/>
      </w:r>
      <w:r>
        <w:t>109</w:t>
      </w:r>
      <w:r>
        <w:fldChar w:fldCharType="end"/>
      </w:r>
    </w:p>
    <w:p w14:paraId="0175DBF4" w14:textId="119AEFC6" w:rsidR="00751205" w:rsidRDefault="00751205">
      <w:pPr>
        <w:pStyle w:val="TOC4"/>
        <w:rPr>
          <w:rFonts w:asciiTheme="minorHAnsi" w:eastAsiaTheme="minorEastAsia" w:hAnsiTheme="minorHAnsi" w:cstheme="minorBidi"/>
          <w:sz w:val="22"/>
          <w:szCs w:val="22"/>
        </w:rPr>
      </w:pPr>
      <w:r>
        <w:lastRenderedPageBreak/>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_Toc29765503 \h </w:instrText>
      </w:r>
      <w:r>
        <w:fldChar w:fldCharType="separate"/>
      </w:r>
      <w:r>
        <w:t>109</w:t>
      </w:r>
      <w:r>
        <w:fldChar w:fldCharType="end"/>
      </w:r>
    </w:p>
    <w:p w14:paraId="2183C2C9" w14:textId="5374EC10" w:rsidR="00751205" w:rsidRDefault="0075120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_Toc29765504 \h </w:instrText>
      </w:r>
      <w:r>
        <w:fldChar w:fldCharType="separate"/>
      </w:r>
      <w:r>
        <w:t>109</w:t>
      </w:r>
      <w:r>
        <w:fldChar w:fldCharType="end"/>
      </w:r>
    </w:p>
    <w:p w14:paraId="56D453C3" w14:textId="4815120C" w:rsidR="00751205" w:rsidRDefault="0075120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_Toc29765505 \h </w:instrText>
      </w:r>
      <w:r>
        <w:fldChar w:fldCharType="separate"/>
      </w:r>
      <w:r>
        <w:t>109</w:t>
      </w:r>
      <w:r>
        <w:fldChar w:fldCharType="end"/>
      </w:r>
    </w:p>
    <w:p w14:paraId="2A9E54C4" w14:textId="463F5B3F" w:rsidR="00751205" w:rsidRDefault="00751205">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_Toc29765506 \h </w:instrText>
      </w:r>
      <w:r>
        <w:fldChar w:fldCharType="separate"/>
      </w:r>
      <w:r>
        <w:t>109</w:t>
      </w:r>
      <w:r>
        <w:fldChar w:fldCharType="end"/>
      </w:r>
    </w:p>
    <w:p w14:paraId="1726BB2C" w14:textId="2A3B4076" w:rsidR="00751205" w:rsidRDefault="00751205">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_Toc29765507 \h </w:instrText>
      </w:r>
      <w:r>
        <w:fldChar w:fldCharType="separate"/>
      </w:r>
      <w:r>
        <w:t>109</w:t>
      </w:r>
      <w:r>
        <w:fldChar w:fldCharType="end"/>
      </w:r>
    </w:p>
    <w:p w14:paraId="43E743E7" w14:textId="076C4FAC" w:rsidR="00751205" w:rsidRDefault="0075120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_Toc29765508 \h </w:instrText>
      </w:r>
      <w:r>
        <w:fldChar w:fldCharType="separate"/>
      </w:r>
      <w:r>
        <w:t>109</w:t>
      </w:r>
      <w:r>
        <w:fldChar w:fldCharType="end"/>
      </w:r>
    </w:p>
    <w:p w14:paraId="1A24C23F" w14:textId="60EDA569" w:rsidR="00751205" w:rsidRDefault="00751205">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_Toc29765509 \h </w:instrText>
      </w:r>
      <w:r>
        <w:fldChar w:fldCharType="separate"/>
      </w:r>
      <w:r>
        <w:t>109</w:t>
      </w:r>
      <w:r>
        <w:fldChar w:fldCharType="end"/>
      </w:r>
    </w:p>
    <w:p w14:paraId="0F3CAFC0" w14:textId="1D2122A6" w:rsidR="00751205" w:rsidRDefault="00751205">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_Toc29765510 \h </w:instrText>
      </w:r>
      <w:r>
        <w:fldChar w:fldCharType="separate"/>
      </w:r>
      <w:r>
        <w:t>109</w:t>
      </w:r>
      <w:r>
        <w:fldChar w:fldCharType="end"/>
      </w:r>
    </w:p>
    <w:p w14:paraId="262F0975" w14:textId="4935C767" w:rsidR="00751205" w:rsidRDefault="00751205">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_Toc29765511 \h </w:instrText>
      </w:r>
      <w:r>
        <w:fldChar w:fldCharType="separate"/>
      </w:r>
      <w:r>
        <w:t>109</w:t>
      </w:r>
      <w:r>
        <w:fldChar w:fldCharType="end"/>
      </w:r>
    </w:p>
    <w:p w14:paraId="758A8386" w14:textId="407C9C12" w:rsidR="00751205" w:rsidRDefault="00751205">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_Toc29765512 \h </w:instrText>
      </w:r>
      <w:r>
        <w:fldChar w:fldCharType="separate"/>
      </w:r>
      <w:r>
        <w:t>109</w:t>
      </w:r>
      <w:r>
        <w:fldChar w:fldCharType="end"/>
      </w:r>
    </w:p>
    <w:p w14:paraId="5DE4AA75" w14:textId="4DBAF3DC" w:rsidR="00751205" w:rsidRDefault="00751205">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_Toc29765513 \h </w:instrText>
      </w:r>
      <w:r>
        <w:fldChar w:fldCharType="separate"/>
      </w:r>
      <w:r>
        <w:t>110</w:t>
      </w:r>
      <w:r>
        <w:fldChar w:fldCharType="end"/>
      </w:r>
    </w:p>
    <w:p w14:paraId="286C313B" w14:textId="11B63D15" w:rsidR="00751205" w:rsidRDefault="0075120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_Toc29765514 \h </w:instrText>
      </w:r>
      <w:r>
        <w:fldChar w:fldCharType="separate"/>
      </w:r>
      <w:r>
        <w:t>110</w:t>
      </w:r>
      <w:r>
        <w:fldChar w:fldCharType="end"/>
      </w:r>
    </w:p>
    <w:p w14:paraId="59A97F65" w14:textId="76C1A680" w:rsidR="00751205" w:rsidRDefault="00751205">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_Toc29765515 \h </w:instrText>
      </w:r>
      <w:r>
        <w:fldChar w:fldCharType="separate"/>
      </w:r>
      <w:r>
        <w:t>110</w:t>
      </w:r>
      <w:r>
        <w:fldChar w:fldCharType="end"/>
      </w:r>
    </w:p>
    <w:p w14:paraId="56893329" w14:textId="30421E36" w:rsidR="00751205" w:rsidRDefault="00751205">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_Toc29765516 \h </w:instrText>
      </w:r>
      <w:r>
        <w:fldChar w:fldCharType="separate"/>
      </w:r>
      <w:r>
        <w:t>110</w:t>
      </w:r>
      <w:r>
        <w:fldChar w:fldCharType="end"/>
      </w:r>
    </w:p>
    <w:p w14:paraId="687C9431" w14:textId="74E327EC" w:rsidR="00751205" w:rsidRDefault="00751205">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_Toc29765517 \h </w:instrText>
      </w:r>
      <w:r>
        <w:fldChar w:fldCharType="separate"/>
      </w:r>
      <w:r>
        <w:t>110</w:t>
      </w:r>
      <w:r>
        <w:fldChar w:fldCharType="end"/>
      </w:r>
    </w:p>
    <w:p w14:paraId="0E4E1603" w14:textId="7CE31FA0" w:rsidR="00751205" w:rsidRDefault="00751205">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_Toc29765518 \h </w:instrText>
      </w:r>
      <w:r>
        <w:fldChar w:fldCharType="separate"/>
      </w:r>
      <w:r>
        <w:t>110</w:t>
      </w:r>
      <w:r>
        <w:fldChar w:fldCharType="end"/>
      </w:r>
    </w:p>
    <w:p w14:paraId="64AF2E61" w14:textId="54AB2A4B" w:rsidR="00751205" w:rsidRDefault="00751205">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_Toc29765519 \h </w:instrText>
      </w:r>
      <w:r>
        <w:fldChar w:fldCharType="separate"/>
      </w:r>
      <w:r>
        <w:t>110</w:t>
      </w:r>
      <w:r>
        <w:fldChar w:fldCharType="end"/>
      </w:r>
    </w:p>
    <w:p w14:paraId="2F932F68" w14:textId="4EDEBD18" w:rsidR="00751205" w:rsidRDefault="0075120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_Toc29765520 \h </w:instrText>
      </w:r>
      <w:r>
        <w:fldChar w:fldCharType="separate"/>
      </w:r>
      <w:r>
        <w:t>110</w:t>
      </w:r>
      <w:r>
        <w:fldChar w:fldCharType="end"/>
      </w:r>
    </w:p>
    <w:p w14:paraId="3C8E7F66" w14:textId="4B4A15CA" w:rsidR="00751205" w:rsidRDefault="00751205">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_Toc29765521 \h </w:instrText>
      </w:r>
      <w:r>
        <w:fldChar w:fldCharType="separate"/>
      </w:r>
      <w:r>
        <w:t>110</w:t>
      </w:r>
      <w:r>
        <w:fldChar w:fldCharType="end"/>
      </w:r>
    </w:p>
    <w:p w14:paraId="41BA44FF" w14:textId="32AAD6C9" w:rsidR="00751205" w:rsidRDefault="00751205">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_Toc29765522 \h </w:instrText>
      </w:r>
      <w:r>
        <w:fldChar w:fldCharType="separate"/>
      </w:r>
      <w:r>
        <w:t>110</w:t>
      </w:r>
      <w:r>
        <w:fldChar w:fldCharType="end"/>
      </w:r>
    </w:p>
    <w:p w14:paraId="21F5B56B" w14:textId="1611D755" w:rsidR="00751205" w:rsidRDefault="00751205">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_Toc29765523 \h </w:instrText>
      </w:r>
      <w:r>
        <w:fldChar w:fldCharType="separate"/>
      </w:r>
      <w:r>
        <w:t>110</w:t>
      </w:r>
      <w:r>
        <w:fldChar w:fldCharType="end"/>
      </w:r>
    </w:p>
    <w:p w14:paraId="6A3D87FC" w14:textId="712CA3F4" w:rsidR="00751205" w:rsidRDefault="00751205">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_Toc29765524 \h </w:instrText>
      </w:r>
      <w:r>
        <w:fldChar w:fldCharType="separate"/>
      </w:r>
      <w:r>
        <w:t>111</w:t>
      </w:r>
      <w:r>
        <w:fldChar w:fldCharType="end"/>
      </w:r>
    </w:p>
    <w:p w14:paraId="5596BEA3" w14:textId="77CFB488" w:rsidR="00751205" w:rsidRDefault="00751205">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_Toc29765525 \h </w:instrText>
      </w:r>
      <w:r>
        <w:fldChar w:fldCharType="separate"/>
      </w:r>
      <w:r>
        <w:t>111</w:t>
      </w:r>
      <w:r>
        <w:fldChar w:fldCharType="end"/>
      </w:r>
    </w:p>
    <w:p w14:paraId="131C693B" w14:textId="5CD1DEA2" w:rsidR="00751205" w:rsidRDefault="00751205">
      <w:pPr>
        <w:pStyle w:val="TOC3"/>
        <w:rPr>
          <w:rFonts w:asciiTheme="minorHAnsi" w:eastAsiaTheme="minorEastAsia" w:hAnsiTheme="minorHAnsi" w:cstheme="minorBidi"/>
          <w:sz w:val="22"/>
          <w:szCs w:val="22"/>
        </w:rPr>
      </w:pPr>
      <w:r w:rsidRPr="00751205">
        <w:t>6.2.5</w:t>
      </w:r>
      <w:r w:rsidRPr="00751205">
        <w:rPr>
          <w:rFonts w:asciiTheme="minorHAnsi" w:hAnsiTheme="minorHAnsi" w:cstheme="minorBidi"/>
          <w:sz w:val="22"/>
          <w:szCs w:val="22"/>
        </w:rPr>
        <w:tab/>
      </w:r>
      <w:r w:rsidRPr="00A77A1F">
        <w:rPr>
          <w:rFonts w:eastAsia="SimSun"/>
          <w:lang w:eastAsia="zh-CN"/>
        </w:rPr>
        <w:t>NB-IoT DL NRS power</w:t>
      </w:r>
      <w:r>
        <w:tab/>
      </w:r>
      <w:r>
        <w:fldChar w:fldCharType="begin" w:fldLock="1"/>
      </w:r>
      <w:r>
        <w:instrText xml:space="preserve"> PAGEREF _Toc29765526 \h </w:instrText>
      </w:r>
      <w:r>
        <w:fldChar w:fldCharType="separate"/>
      </w:r>
      <w:r>
        <w:t>111</w:t>
      </w:r>
      <w:r>
        <w:fldChar w:fldCharType="end"/>
      </w:r>
    </w:p>
    <w:p w14:paraId="43FDB322" w14:textId="29018D74" w:rsidR="00751205" w:rsidRDefault="00751205">
      <w:pPr>
        <w:pStyle w:val="TOC4"/>
        <w:rPr>
          <w:rFonts w:asciiTheme="minorHAnsi" w:eastAsiaTheme="minorEastAsia" w:hAnsiTheme="minorHAnsi" w:cstheme="minorBidi"/>
          <w:sz w:val="22"/>
          <w:szCs w:val="22"/>
        </w:rPr>
      </w:pPr>
      <w:r w:rsidRPr="00751205">
        <w:t>6.2.5.1</w:t>
      </w:r>
      <w:r w:rsidRPr="00751205">
        <w:rPr>
          <w:rFonts w:asciiTheme="minorHAnsi" w:hAnsiTheme="minorHAnsi" w:cstheme="minorBidi"/>
          <w:sz w:val="22"/>
          <w:szCs w:val="22"/>
        </w:rPr>
        <w:tab/>
      </w:r>
      <w:r w:rsidRPr="00A77A1F">
        <w:rPr>
          <w:rFonts w:eastAsia="SimSun"/>
          <w:lang w:eastAsia="zh-CN"/>
        </w:rPr>
        <w:t>Definition and applicability</w:t>
      </w:r>
      <w:r>
        <w:tab/>
      </w:r>
      <w:r>
        <w:fldChar w:fldCharType="begin" w:fldLock="1"/>
      </w:r>
      <w:r>
        <w:instrText xml:space="preserve"> PAGEREF _Toc29765527 \h </w:instrText>
      </w:r>
      <w:r>
        <w:fldChar w:fldCharType="separate"/>
      </w:r>
      <w:r>
        <w:t>111</w:t>
      </w:r>
      <w:r>
        <w:fldChar w:fldCharType="end"/>
      </w:r>
    </w:p>
    <w:p w14:paraId="76CDE9C1" w14:textId="60B0F62F" w:rsidR="00751205" w:rsidRDefault="00751205">
      <w:pPr>
        <w:pStyle w:val="TOC4"/>
        <w:rPr>
          <w:rFonts w:asciiTheme="minorHAnsi" w:eastAsiaTheme="minorEastAsia" w:hAnsiTheme="minorHAnsi" w:cstheme="minorBidi"/>
          <w:sz w:val="22"/>
          <w:szCs w:val="22"/>
        </w:rPr>
      </w:pPr>
      <w:r w:rsidRPr="00751205">
        <w:t>6.2.5.2</w:t>
      </w:r>
      <w:r w:rsidRPr="00751205">
        <w:rPr>
          <w:rFonts w:asciiTheme="minorHAnsi" w:hAnsiTheme="minorHAnsi" w:cstheme="minorBidi"/>
          <w:sz w:val="22"/>
          <w:szCs w:val="22"/>
        </w:rPr>
        <w:tab/>
      </w:r>
      <w:r w:rsidRPr="00A77A1F">
        <w:rPr>
          <w:rFonts w:eastAsia="SimSun"/>
          <w:lang w:eastAsia="zh-CN"/>
        </w:rPr>
        <w:t>Minimum requirement</w:t>
      </w:r>
      <w:r>
        <w:tab/>
      </w:r>
      <w:r>
        <w:fldChar w:fldCharType="begin" w:fldLock="1"/>
      </w:r>
      <w:r>
        <w:instrText xml:space="preserve"> PAGEREF _Toc29765528 \h </w:instrText>
      </w:r>
      <w:r>
        <w:fldChar w:fldCharType="separate"/>
      </w:r>
      <w:r>
        <w:t>111</w:t>
      </w:r>
      <w:r>
        <w:fldChar w:fldCharType="end"/>
      </w:r>
    </w:p>
    <w:p w14:paraId="548D791D" w14:textId="258D8BB6" w:rsidR="00751205" w:rsidRDefault="00751205">
      <w:pPr>
        <w:pStyle w:val="TOC4"/>
        <w:rPr>
          <w:rFonts w:asciiTheme="minorHAnsi" w:eastAsiaTheme="minorEastAsia" w:hAnsiTheme="minorHAnsi" w:cstheme="minorBidi"/>
          <w:sz w:val="22"/>
          <w:szCs w:val="22"/>
        </w:rPr>
      </w:pPr>
      <w:r w:rsidRPr="00751205">
        <w:t>6.2.5.3</w:t>
      </w:r>
      <w:r w:rsidRPr="00751205">
        <w:rPr>
          <w:rFonts w:asciiTheme="minorHAnsi" w:hAnsiTheme="minorHAnsi" w:cstheme="minorBidi"/>
          <w:sz w:val="22"/>
          <w:szCs w:val="22"/>
        </w:rPr>
        <w:tab/>
      </w:r>
      <w:r w:rsidRPr="00A77A1F">
        <w:rPr>
          <w:rFonts w:eastAsia="SimSun"/>
          <w:lang w:eastAsia="zh-CN"/>
        </w:rPr>
        <w:t>Test purpose</w:t>
      </w:r>
      <w:r>
        <w:tab/>
      </w:r>
      <w:r>
        <w:fldChar w:fldCharType="begin" w:fldLock="1"/>
      </w:r>
      <w:r>
        <w:instrText xml:space="preserve"> PAGEREF _Toc29765529 \h </w:instrText>
      </w:r>
      <w:r>
        <w:fldChar w:fldCharType="separate"/>
      </w:r>
      <w:r>
        <w:t>111</w:t>
      </w:r>
      <w:r>
        <w:fldChar w:fldCharType="end"/>
      </w:r>
    </w:p>
    <w:p w14:paraId="526C2BDE" w14:textId="587C7EA5" w:rsidR="00751205" w:rsidRDefault="00751205">
      <w:pPr>
        <w:pStyle w:val="TOC4"/>
        <w:rPr>
          <w:rFonts w:asciiTheme="minorHAnsi" w:eastAsiaTheme="minorEastAsia" w:hAnsiTheme="minorHAnsi" w:cstheme="minorBidi"/>
          <w:sz w:val="22"/>
          <w:szCs w:val="22"/>
        </w:rPr>
      </w:pPr>
      <w:r w:rsidRPr="00751205">
        <w:t>6.2.5.4</w:t>
      </w:r>
      <w:r w:rsidRPr="00751205">
        <w:rPr>
          <w:rFonts w:asciiTheme="minorHAnsi" w:hAnsiTheme="minorHAnsi" w:cstheme="minorBidi"/>
          <w:sz w:val="22"/>
          <w:szCs w:val="22"/>
        </w:rPr>
        <w:tab/>
      </w:r>
      <w:r w:rsidRPr="00A77A1F">
        <w:rPr>
          <w:rFonts w:eastAsia="SimSun"/>
          <w:lang w:eastAsia="zh-CN"/>
        </w:rPr>
        <w:t>Method of test</w:t>
      </w:r>
      <w:r>
        <w:tab/>
      </w:r>
      <w:r>
        <w:fldChar w:fldCharType="begin" w:fldLock="1"/>
      </w:r>
      <w:r>
        <w:instrText xml:space="preserve"> PAGEREF _Toc29765530 \h </w:instrText>
      </w:r>
      <w:r>
        <w:fldChar w:fldCharType="separate"/>
      </w:r>
      <w:r>
        <w:t>111</w:t>
      </w:r>
      <w:r>
        <w:fldChar w:fldCharType="end"/>
      </w:r>
    </w:p>
    <w:p w14:paraId="1ADBD7CA" w14:textId="1C3D01FB" w:rsidR="00751205" w:rsidRDefault="00751205">
      <w:pPr>
        <w:pStyle w:val="TOC4"/>
        <w:rPr>
          <w:rFonts w:asciiTheme="minorHAnsi" w:eastAsiaTheme="minorEastAsia" w:hAnsiTheme="minorHAnsi" w:cstheme="minorBidi"/>
          <w:sz w:val="22"/>
          <w:szCs w:val="22"/>
        </w:rPr>
      </w:pPr>
      <w:r w:rsidRPr="00751205">
        <w:t>6.2.5.5</w:t>
      </w:r>
      <w:r w:rsidRPr="00751205">
        <w:rPr>
          <w:rFonts w:asciiTheme="minorHAnsi" w:hAnsiTheme="minorHAnsi" w:cstheme="minorBidi"/>
          <w:sz w:val="22"/>
          <w:szCs w:val="22"/>
        </w:rPr>
        <w:tab/>
      </w:r>
      <w:r w:rsidRPr="00A77A1F">
        <w:rPr>
          <w:rFonts w:eastAsia="SimSun"/>
          <w:lang w:eastAsia="zh-CN"/>
        </w:rPr>
        <w:t>Test requirements</w:t>
      </w:r>
      <w:r>
        <w:tab/>
      </w:r>
      <w:r>
        <w:fldChar w:fldCharType="begin" w:fldLock="1"/>
      </w:r>
      <w:r>
        <w:instrText xml:space="preserve"> PAGEREF _Toc29765531 \h </w:instrText>
      </w:r>
      <w:r>
        <w:fldChar w:fldCharType="separate"/>
      </w:r>
      <w:r>
        <w:t>111</w:t>
      </w:r>
      <w:r>
        <w:fldChar w:fldCharType="end"/>
      </w:r>
    </w:p>
    <w:p w14:paraId="7EF228AF" w14:textId="7B7EF3B7" w:rsidR="00751205" w:rsidRDefault="0075120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_Toc29765532 \h </w:instrText>
      </w:r>
      <w:r>
        <w:fldChar w:fldCharType="separate"/>
      </w:r>
      <w:r>
        <w:t>111</w:t>
      </w:r>
      <w:r>
        <w:fldChar w:fldCharType="end"/>
      </w:r>
    </w:p>
    <w:p w14:paraId="2B0FCCA5" w14:textId="52A7A7C2" w:rsidR="00751205" w:rsidRDefault="0075120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_Toc29765533 \h </w:instrText>
      </w:r>
      <w:r>
        <w:fldChar w:fldCharType="separate"/>
      </w:r>
      <w:r>
        <w:t>111</w:t>
      </w:r>
      <w:r>
        <w:fldChar w:fldCharType="end"/>
      </w:r>
    </w:p>
    <w:p w14:paraId="182A8E37" w14:textId="17E4F9EA" w:rsidR="00751205" w:rsidRDefault="0075120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_Toc29765534 \h </w:instrText>
      </w:r>
      <w:r>
        <w:fldChar w:fldCharType="separate"/>
      </w:r>
      <w:r>
        <w:t>111</w:t>
      </w:r>
      <w:r>
        <w:fldChar w:fldCharType="end"/>
      </w:r>
    </w:p>
    <w:p w14:paraId="339E9744" w14:textId="70129F44" w:rsidR="00751205" w:rsidRDefault="0075120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_Toc29765535 \h </w:instrText>
      </w:r>
      <w:r>
        <w:fldChar w:fldCharType="separate"/>
      </w:r>
      <w:r>
        <w:t>111</w:t>
      </w:r>
      <w:r>
        <w:fldChar w:fldCharType="end"/>
      </w:r>
    </w:p>
    <w:p w14:paraId="661DE9E3" w14:textId="2C2C24E2" w:rsidR="00751205" w:rsidRDefault="00751205">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_Toc29765536 \h </w:instrText>
      </w:r>
      <w:r>
        <w:fldChar w:fldCharType="separate"/>
      </w:r>
      <w:r>
        <w:t>112</w:t>
      </w:r>
      <w:r>
        <w:fldChar w:fldCharType="end"/>
      </w:r>
    </w:p>
    <w:p w14:paraId="24A28FAB" w14:textId="2BDC48A2" w:rsidR="00751205" w:rsidRDefault="0075120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 CS15 or CS18</w:t>
      </w:r>
      <w:r>
        <w:tab/>
      </w:r>
      <w:r>
        <w:fldChar w:fldCharType="begin" w:fldLock="1"/>
      </w:r>
      <w:r>
        <w:instrText xml:space="preserve"> PAGEREF _Toc29765537 \h </w:instrText>
      </w:r>
      <w:r>
        <w:fldChar w:fldCharType="separate"/>
      </w:r>
      <w:r>
        <w:t>112</w:t>
      </w:r>
      <w:r>
        <w:fldChar w:fldCharType="end"/>
      </w:r>
    </w:p>
    <w:p w14:paraId="0B6E63AC" w14:textId="1307D071" w:rsidR="00751205" w:rsidRDefault="0075120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 for CS7, CS15 or CS18</w:t>
      </w:r>
      <w:r>
        <w:tab/>
      </w:r>
      <w:r>
        <w:fldChar w:fldCharType="begin" w:fldLock="1"/>
      </w:r>
      <w:r>
        <w:instrText xml:space="preserve"> PAGEREF _Toc29765538 \h </w:instrText>
      </w:r>
      <w:r>
        <w:fldChar w:fldCharType="separate"/>
      </w:r>
      <w:r>
        <w:t>112</w:t>
      </w:r>
      <w:r>
        <w:fldChar w:fldCharType="end"/>
      </w:r>
    </w:p>
    <w:p w14:paraId="24F27B14" w14:textId="287B40E2" w:rsidR="00751205" w:rsidRDefault="00751205">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_Toc29765539 \h </w:instrText>
      </w:r>
      <w:r>
        <w:fldChar w:fldCharType="separate"/>
      </w:r>
      <w:r>
        <w:t>112</w:t>
      </w:r>
      <w:r>
        <w:fldChar w:fldCharType="end"/>
      </w:r>
    </w:p>
    <w:p w14:paraId="05686D95" w14:textId="3E7F820C" w:rsidR="00751205" w:rsidRDefault="0075120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_Toc29765540 \h </w:instrText>
      </w:r>
      <w:r>
        <w:fldChar w:fldCharType="separate"/>
      </w:r>
      <w:r>
        <w:t>113</w:t>
      </w:r>
      <w:r>
        <w:fldChar w:fldCharType="end"/>
      </w:r>
    </w:p>
    <w:p w14:paraId="1240B344" w14:textId="05BB866B" w:rsidR="00751205" w:rsidRDefault="0075120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_Toc29765541 \h </w:instrText>
      </w:r>
      <w:r>
        <w:fldChar w:fldCharType="separate"/>
      </w:r>
      <w:r>
        <w:t>113</w:t>
      </w:r>
      <w:r>
        <w:fldChar w:fldCharType="end"/>
      </w:r>
    </w:p>
    <w:p w14:paraId="5729EBC7" w14:textId="2D5DE134" w:rsidR="00751205" w:rsidRDefault="0075120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_Toc29765542 \h </w:instrText>
      </w:r>
      <w:r>
        <w:fldChar w:fldCharType="separate"/>
      </w:r>
      <w:r>
        <w:t>113</w:t>
      </w:r>
      <w:r>
        <w:fldChar w:fldCharType="end"/>
      </w:r>
    </w:p>
    <w:p w14:paraId="7E471458" w14:textId="6FD39FE8" w:rsidR="00751205" w:rsidRDefault="0075120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_Toc29765543 \h </w:instrText>
      </w:r>
      <w:r>
        <w:fldChar w:fldCharType="separate"/>
      </w:r>
      <w:r>
        <w:t>113</w:t>
      </w:r>
      <w:r>
        <w:fldChar w:fldCharType="end"/>
      </w:r>
    </w:p>
    <w:p w14:paraId="07E4791F" w14:textId="2D7D1502" w:rsidR="00751205" w:rsidRDefault="00751205">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_Toc29765544 \h </w:instrText>
      </w:r>
      <w:r>
        <w:fldChar w:fldCharType="separate"/>
      </w:r>
      <w:r>
        <w:t>114</w:t>
      </w:r>
      <w:r>
        <w:fldChar w:fldCharType="end"/>
      </w:r>
    </w:p>
    <w:p w14:paraId="63074532" w14:textId="1A1819EE" w:rsidR="00751205" w:rsidRDefault="00751205">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_Toc29765545 \h </w:instrText>
      </w:r>
      <w:r>
        <w:fldChar w:fldCharType="separate"/>
      </w:r>
      <w:r>
        <w:t>114</w:t>
      </w:r>
      <w:r>
        <w:fldChar w:fldCharType="end"/>
      </w:r>
    </w:p>
    <w:p w14:paraId="28F66C14" w14:textId="03100A5F" w:rsidR="00751205" w:rsidRDefault="00751205">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_Toc29765546 \h </w:instrText>
      </w:r>
      <w:r>
        <w:fldChar w:fldCharType="separate"/>
      </w:r>
      <w:r>
        <w:t>114</w:t>
      </w:r>
      <w:r>
        <w:fldChar w:fldCharType="end"/>
      </w:r>
    </w:p>
    <w:p w14:paraId="109CF7BC" w14:textId="7DF5AAB7" w:rsidR="00751205" w:rsidRDefault="00751205">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_Toc29765547 \h </w:instrText>
      </w:r>
      <w:r>
        <w:fldChar w:fldCharType="separate"/>
      </w:r>
      <w:r>
        <w:t>114</w:t>
      </w:r>
      <w:r>
        <w:fldChar w:fldCharType="end"/>
      </w:r>
    </w:p>
    <w:p w14:paraId="70D8B12C" w14:textId="51FDA444" w:rsidR="00751205" w:rsidRDefault="0075120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_Toc29765548 \h </w:instrText>
      </w:r>
      <w:r>
        <w:fldChar w:fldCharType="separate"/>
      </w:r>
      <w:r>
        <w:t>114</w:t>
      </w:r>
      <w:r>
        <w:fldChar w:fldCharType="end"/>
      </w:r>
    </w:p>
    <w:p w14:paraId="4411E8EF" w14:textId="4F5A2B9D" w:rsidR="00751205" w:rsidRDefault="0075120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_Toc29765549 \h </w:instrText>
      </w:r>
      <w:r>
        <w:fldChar w:fldCharType="separate"/>
      </w:r>
      <w:r>
        <w:t>114</w:t>
      </w:r>
      <w:r>
        <w:fldChar w:fldCharType="end"/>
      </w:r>
    </w:p>
    <w:p w14:paraId="7E21EDB7" w14:textId="2369BDAB" w:rsidR="00751205" w:rsidRDefault="0075120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_Toc29765550 \h </w:instrText>
      </w:r>
      <w:r>
        <w:fldChar w:fldCharType="separate"/>
      </w:r>
      <w:r>
        <w:t>114</w:t>
      </w:r>
      <w:r>
        <w:fldChar w:fldCharType="end"/>
      </w:r>
    </w:p>
    <w:p w14:paraId="76A97DF6" w14:textId="73A1DA93" w:rsidR="00751205" w:rsidRDefault="0075120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_Toc29765551 \h </w:instrText>
      </w:r>
      <w:r>
        <w:fldChar w:fldCharType="separate"/>
      </w:r>
      <w:r>
        <w:t>114</w:t>
      </w:r>
      <w:r>
        <w:fldChar w:fldCharType="end"/>
      </w:r>
    </w:p>
    <w:p w14:paraId="5F524991" w14:textId="0189D857" w:rsidR="00751205" w:rsidRDefault="00751205">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_Toc29765552 \h </w:instrText>
      </w:r>
      <w:r>
        <w:fldChar w:fldCharType="separate"/>
      </w:r>
      <w:r>
        <w:t>114</w:t>
      </w:r>
      <w:r>
        <w:fldChar w:fldCharType="end"/>
      </w:r>
    </w:p>
    <w:p w14:paraId="72DD1B9C" w14:textId="364B9AA5" w:rsidR="00751205" w:rsidRDefault="0075120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_Toc29765553 \h </w:instrText>
      </w:r>
      <w:r>
        <w:fldChar w:fldCharType="separate"/>
      </w:r>
      <w:r>
        <w:t>115</w:t>
      </w:r>
      <w:r>
        <w:fldChar w:fldCharType="end"/>
      </w:r>
    </w:p>
    <w:p w14:paraId="27792B01" w14:textId="14795755" w:rsidR="00751205" w:rsidRDefault="00751205">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_Toc29765554 \h </w:instrText>
      </w:r>
      <w:r>
        <w:fldChar w:fldCharType="separate"/>
      </w:r>
      <w:r>
        <w:t>115</w:t>
      </w:r>
      <w:r>
        <w:fldChar w:fldCharType="end"/>
      </w:r>
    </w:p>
    <w:p w14:paraId="6E739E9A" w14:textId="7A7E0363" w:rsidR="00751205" w:rsidRDefault="00751205">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_Toc29765555 \h </w:instrText>
      </w:r>
      <w:r>
        <w:fldChar w:fldCharType="separate"/>
      </w:r>
      <w:r>
        <w:t>115</w:t>
      </w:r>
      <w:r>
        <w:fldChar w:fldCharType="end"/>
      </w:r>
    </w:p>
    <w:p w14:paraId="64986098" w14:textId="2CC16EE5" w:rsidR="00751205" w:rsidRDefault="0075120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_Toc29765556 \h </w:instrText>
      </w:r>
      <w:r>
        <w:fldChar w:fldCharType="separate"/>
      </w:r>
      <w:r>
        <w:t>115</w:t>
      </w:r>
      <w:r>
        <w:fldChar w:fldCharType="end"/>
      </w:r>
    </w:p>
    <w:p w14:paraId="44BEA1BA" w14:textId="10AB7471" w:rsidR="00751205" w:rsidRDefault="00751205">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_Toc29765557 \h </w:instrText>
      </w:r>
      <w:r>
        <w:fldChar w:fldCharType="separate"/>
      </w:r>
      <w:r>
        <w:t>115</w:t>
      </w:r>
      <w:r>
        <w:fldChar w:fldCharType="end"/>
      </w:r>
    </w:p>
    <w:p w14:paraId="604F35BC" w14:textId="40F52CA4" w:rsidR="00751205" w:rsidRDefault="00751205">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_Toc29765558 \h </w:instrText>
      </w:r>
      <w:r>
        <w:fldChar w:fldCharType="separate"/>
      </w:r>
      <w:r>
        <w:t>115</w:t>
      </w:r>
      <w:r>
        <w:fldChar w:fldCharType="end"/>
      </w:r>
    </w:p>
    <w:p w14:paraId="59CD4CFB" w14:textId="42130E88" w:rsidR="00751205" w:rsidRDefault="00751205">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_Toc29765559 \h </w:instrText>
      </w:r>
      <w:r>
        <w:fldChar w:fldCharType="separate"/>
      </w:r>
      <w:r>
        <w:t>115</w:t>
      </w:r>
      <w:r>
        <w:fldChar w:fldCharType="end"/>
      </w:r>
    </w:p>
    <w:p w14:paraId="340F114D" w14:textId="61EBA97D" w:rsidR="00751205" w:rsidRDefault="00751205">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_Toc29765560 \h </w:instrText>
      </w:r>
      <w:r>
        <w:fldChar w:fldCharType="separate"/>
      </w:r>
      <w:r>
        <w:t>115</w:t>
      </w:r>
      <w:r>
        <w:fldChar w:fldCharType="end"/>
      </w:r>
    </w:p>
    <w:p w14:paraId="411781D4" w14:textId="02F1C7E0" w:rsidR="00751205" w:rsidRDefault="00751205">
      <w:pPr>
        <w:pStyle w:val="TOC5"/>
        <w:rPr>
          <w:rFonts w:asciiTheme="minorHAnsi" w:eastAsiaTheme="minorEastAsia" w:hAnsiTheme="minorHAnsi" w:cstheme="minorBidi"/>
          <w:sz w:val="22"/>
          <w:szCs w:val="22"/>
        </w:rPr>
      </w:pPr>
      <w:r w:rsidRPr="00751205">
        <w:t>6.5.1.5.5</w:t>
      </w:r>
      <w:r w:rsidRPr="00751205">
        <w:rPr>
          <w:rFonts w:asciiTheme="minorHAnsi" w:hAnsiTheme="minorHAnsi" w:cstheme="minorBidi"/>
          <w:sz w:val="22"/>
          <w:szCs w:val="22"/>
        </w:rPr>
        <w:tab/>
      </w:r>
      <w:r w:rsidRPr="00A77A1F">
        <w:rPr>
          <w:rFonts w:eastAsia="SimSun"/>
          <w:lang w:eastAsia="zh-CN"/>
        </w:rPr>
        <w:t>NB-IoT test requirement</w:t>
      </w:r>
      <w:r>
        <w:tab/>
      </w:r>
      <w:r>
        <w:fldChar w:fldCharType="begin" w:fldLock="1"/>
      </w:r>
      <w:r>
        <w:instrText xml:space="preserve"> PAGEREF _Toc29765561 \h </w:instrText>
      </w:r>
      <w:r>
        <w:fldChar w:fldCharType="separate"/>
      </w:r>
      <w:r>
        <w:t>116</w:t>
      </w:r>
      <w:r>
        <w:fldChar w:fldCharType="end"/>
      </w:r>
    </w:p>
    <w:p w14:paraId="3DDC671A" w14:textId="3A6F8CAC" w:rsidR="00751205" w:rsidRDefault="00751205">
      <w:pPr>
        <w:pStyle w:val="TOC5"/>
        <w:rPr>
          <w:rFonts w:asciiTheme="minorHAnsi" w:eastAsiaTheme="minorEastAsia" w:hAnsiTheme="minorHAnsi" w:cstheme="minorBidi"/>
          <w:sz w:val="22"/>
          <w:szCs w:val="22"/>
        </w:rPr>
      </w:pPr>
      <w:r w:rsidRPr="00751205">
        <w:t>6.5.1.5.6</w:t>
      </w:r>
      <w:r w:rsidRPr="00751205">
        <w:rPr>
          <w:rFonts w:asciiTheme="minorHAnsi" w:hAnsiTheme="minorHAnsi" w:cstheme="minorBidi"/>
          <w:sz w:val="22"/>
          <w:szCs w:val="22"/>
        </w:rPr>
        <w:tab/>
      </w:r>
      <w:r w:rsidRPr="00A77A1F">
        <w:rPr>
          <w:rFonts w:eastAsia="SimSun"/>
          <w:lang w:eastAsia="zh-CN"/>
        </w:rPr>
        <w:t>NR test requirement</w:t>
      </w:r>
      <w:r>
        <w:tab/>
      </w:r>
      <w:r>
        <w:fldChar w:fldCharType="begin" w:fldLock="1"/>
      </w:r>
      <w:r>
        <w:instrText xml:space="preserve"> PAGEREF _Toc29765562 \h </w:instrText>
      </w:r>
      <w:r>
        <w:fldChar w:fldCharType="separate"/>
      </w:r>
      <w:r>
        <w:t>116</w:t>
      </w:r>
      <w:r>
        <w:fldChar w:fldCharType="end"/>
      </w:r>
    </w:p>
    <w:p w14:paraId="4B6C160E" w14:textId="24499659" w:rsidR="00751205" w:rsidRDefault="0075120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_Toc29765563 \h </w:instrText>
      </w:r>
      <w:r>
        <w:fldChar w:fldCharType="separate"/>
      </w:r>
      <w:r>
        <w:t>116</w:t>
      </w:r>
      <w:r>
        <w:fldChar w:fldCharType="end"/>
      </w:r>
    </w:p>
    <w:p w14:paraId="0C96E71D" w14:textId="30DBF6EB" w:rsidR="00751205" w:rsidRDefault="0075120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_Toc29765564 \h </w:instrText>
      </w:r>
      <w:r>
        <w:fldChar w:fldCharType="separate"/>
      </w:r>
      <w:r>
        <w:t>116</w:t>
      </w:r>
      <w:r>
        <w:fldChar w:fldCharType="end"/>
      </w:r>
    </w:p>
    <w:p w14:paraId="142CF6B7" w14:textId="28CD6ACF" w:rsidR="00751205" w:rsidRDefault="00751205">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_Toc29765565 \h </w:instrText>
      </w:r>
      <w:r>
        <w:fldChar w:fldCharType="separate"/>
      </w:r>
      <w:r>
        <w:t>116</w:t>
      </w:r>
      <w:r>
        <w:fldChar w:fldCharType="end"/>
      </w:r>
    </w:p>
    <w:p w14:paraId="1C018048" w14:textId="159CECBE" w:rsidR="00751205" w:rsidRDefault="0075120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_Toc29765566 \h </w:instrText>
      </w:r>
      <w:r>
        <w:fldChar w:fldCharType="separate"/>
      </w:r>
      <w:r>
        <w:t>116</w:t>
      </w:r>
      <w:r>
        <w:fldChar w:fldCharType="end"/>
      </w:r>
    </w:p>
    <w:p w14:paraId="00A30DAC" w14:textId="30E3C45E" w:rsidR="00751205" w:rsidRDefault="0075120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_Toc29765567 \h </w:instrText>
      </w:r>
      <w:r>
        <w:fldChar w:fldCharType="separate"/>
      </w:r>
      <w:r>
        <w:t>116</w:t>
      </w:r>
      <w:r>
        <w:fldChar w:fldCharType="end"/>
      </w:r>
    </w:p>
    <w:p w14:paraId="0A5025DA" w14:textId="10E5C166" w:rsidR="00751205" w:rsidRDefault="0075120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_Toc29765568 \h </w:instrText>
      </w:r>
      <w:r>
        <w:fldChar w:fldCharType="separate"/>
      </w:r>
      <w:r>
        <w:t>116</w:t>
      </w:r>
      <w:r>
        <w:fldChar w:fldCharType="end"/>
      </w:r>
    </w:p>
    <w:p w14:paraId="3FC8CFAC" w14:textId="185CB4FE" w:rsidR="00751205" w:rsidRDefault="00751205">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_Toc29765569 \h </w:instrText>
      </w:r>
      <w:r>
        <w:fldChar w:fldCharType="separate"/>
      </w:r>
      <w:r>
        <w:t>116</w:t>
      </w:r>
      <w:r>
        <w:fldChar w:fldCharType="end"/>
      </w:r>
    </w:p>
    <w:p w14:paraId="15D3D6A9" w14:textId="7EE3F6FE" w:rsidR="00751205" w:rsidRDefault="00751205">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_Toc29765570 \h </w:instrText>
      </w:r>
      <w:r>
        <w:fldChar w:fldCharType="separate"/>
      </w:r>
      <w:r>
        <w:t>116</w:t>
      </w:r>
      <w:r>
        <w:fldChar w:fldCharType="end"/>
      </w:r>
    </w:p>
    <w:p w14:paraId="7ADED307" w14:textId="06EF4D80" w:rsidR="00751205" w:rsidRDefault="00751205">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_Toc29765571 \h </w:instrText>
      </w:r>
      <w:r>
        <w:fldChar w:fldCharType="separate"/>
      </w:r>
      <w:r>
        <w:t>116</w:t>
      </w:r>
      <w:r>
        <w:fldChar w:fldCharType="end"/>
      </w:r>
    </w:p>
    <w:p w14:paraId="5152B83E" w14:textId="0981DC44" w:rsidR="00751205" w:rsidRDefault="00751205">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_Toc29765572 \h </w:instrText>
      </w:r>
      <w:r>
        <w:fldChar w:fldCharType="separate"/>
      </w:r>
      <w:r>
        <w:t>116</w:t>
      </w:r>
      <w:r>
        <w:fldChar w:fldCharType="end"/>
      </w:r>
    </w:p>
    <w:p w14:paraId="6D72F05F" w14:textId="71D11D68" w:rsidR="00751205" w:rsidRDefault="00751205">
      <w:pPr>
        <w:pStyle w:val="TOC5"/>
        <w:rPr>
          <w:rFonts w:asciiTheme="minorHAnsi" w:eastAsiaTheme="minorEastAsia" w:hAnsiTheme="minorHAnsi" w:cstheme="minorBidi"/>
          <w:sz w:val="22"/>
          <w:szCs w:val="22"/>
        </w:rPr>
      </w:pPr>
      <w:r w:rsidRPr="00751205">
        <w:t>6.5.2.5.5</w:t>
      </w:r>
      <w:r w:rsidRPr="00751205">
        <w:rPr>
          <w:rFonts w:asciiTheme="minorHAnsi" w:hAnsiTheme="minorHAnsi" w:cstheme="minorBidi"/>
          <w:sz w:val="22"/>
          <w:szCs w:val="22"/>
        </w:rPr>
        <w:tab/>
      </w:r>
      <w:r w:rsidRPr="00A77A1F">
        <w:rPr>
          <w:rFonts w:eastAsia="SimSun"/>
          <w:lang w:eastAsia="zh-CN"/>
        </w:rPr>
        <w:t>NB-IoT test requirement</w:t>
      </w:r>
      <w:r>
        <w:tab/>
      </w:r>
      <w:r>
        <w:fldChar w:fldCharType="begin" w:fldLock="1"/>
      </w:r>
      <w:r>
        <w:instrText xml:space="preserve"> PAGEREF _Toc29765573 \h </w:instrText>
      </w:r>
      <w:r>
        <w:fldChar w:fldCharType="separate"/>
      </w:r>
      <w:r>
        <w:t>116</w:t>
      </w:r>
      <w:r>
        <w:fldChar w:fldCharType="end"/>
      </w:r>
    </w:p>
    <w:p w14:paraId="6D7C6226" w14:textId="7C1237BD" w:rsidR="00751205" w:rsidRDefault="00751205">
      <w:pPr>
        <w:pStyle w:val="TOC5"/>
        <w:rPr>
          <w:rFonts w:asciiTheme="minorHAnsi" w:eastAsiaTheme="minorEastAsia" w:hAnsiTheme="minorHAnsi" w:cstheme="minorBidi"/>
          <w:sz w:val="22"/>
          <w:szCs w:val="22"/>
        </w:rPr>
      </w:pPr>
      <w:r w:rsidRPr="00751205">
        <w:t>6.5.2.5.6</w:t>
      </w:r>
      <w:r w:rsidRPr="00751205">
        <w:rPr>
          <w:rFonts w:asciiTheme="minorHAnsi" w:hAnsiTheme="minorHAnsi" w:cstheme="minorBidi"/>
          <w:sz w:val="22"/>
          <w:szCs w:val="22"/>
        </w:rPr>
        <w:tab/>
      </w:r>
      <w:r w:rsidRPr="00A77A1F">
        <w:rPr>
          <w:rFonts w:eastAsia="SimSun"/>
          <w:lang w:eastAsia="zh-CN"/>
        </w:rPr>
        <w:t>NR test requirement</w:t>
      </w:r>
      <w:r>
        <w:tab/>
      </w:r>
      <w:r>
        <w:fldChar w:fldCharType="begin" w:fldLock="1"/>
      </w:r>
      <w:r>
        <w:instrText xml:space="preserve"> PAGEREF _Toc29765574 \h </w:instrText>
      </w:r>
      <w:r>
        <w:fldChar w:fldCharType="separate"/>
      </w:r>
      <w:r>
        <w:t>116</w:t>
      </w:r>
      <w:r>
        <w:fldChar w:fldCharType="end"/>
      </w:r>
    </w:p>
    <w:p w14:paraId="57CE2C89" w14:textId="16FF4A3D" w:rsidR="00751205" w:rsidRDefault="0075120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_Toc29765575 \h </w:instrText>
      </w:r>
      <w:r>
        <w:fldChar w:fldCharType="separate"/>
      </w:r>
      <w:r>
        <w:t>116</w:t>
      </w:r>
      <w:r>
        <w:fldChar w:fldCharType="end"/>
      </w:r>
    </w:p>
    <w:p w14:paraId="1B8F70CB" w14:textId="034AAE2C" w:rsidR="00751205" w:rsidRDefault="0075120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_Toc29765576 \h </w:instrText>
      </w:r>
      <w:r>
        <w:fldChar w:fldCharType="separate"/>
      </w:r>
      <w:r>
        <w:t>116</w:t>
      </w:r>
      <w:r>
        <w:fldChar w:fldCharType="end"/>
      </w:r>
    </w:p>
    <w:p w14:paraId="68E6DA3C" w14:textId="1543E2ED" w:rsidR="00751205" w:rsidRDefault="0075120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_Toc29765577 \h </w:instrText>
      </w:r>
      <w:r>
        <w:fldChar w:fldCharType="separate"/>
      </w:r>
      <w:r>
        <w:t>117</w:t>
      </w:r>
      <w:r>
        <w:fldChar w:fldCharType="end"/>
      </w:r>
    </w:p>
    <w:p w14:paraId="7B4F1C5D" w14:textId="2E8AB785" w:rsidR="00751205" w:rsidRDefault="0075120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_Toc29765578 \h </w:instrText>
      </w:r>
      <w:r>
        <w:fldChar w:fldCharType="separate"/>
      </w:r>
      <w:r>
        <w:t>117</w:t>
      </w:r>
      <w:r>
        <w:fldChar w:fldCharType="end"/>
      </w:r>
    </w:p>
    <w:p w14:paraId="2500238F" w14:textId="6BE01651" w:rsidR="00751205" w:rsidRDefault="0075120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_Toc29765579 \h </w:instrText>
      </w:r>
      <w:r>
        <w:fldChar w:fldCharType="separate"/>
      </w:r>
      <w:r>
        <w:t>117</w:t>
      </w:r>
      <w:r>
        <w:fldChar w:fldCharType="end"/>
      </w:r>
    </w:p>
    <w:p w14:paraId="1160DD86" w14:textId="50A78755" w:rsidR="00751205" w:rsidRDefault="0075120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_Toc29765580 \h </w:instrText>
      </w:r>
      <w:r>
        <w:fldChar w:fldCharType="separate"/>
      </w:r>
      <w:r>
        <w:t>117</w:t>
      </w:r>
      <w:r>
        <w:fldChar w:fldCharType="end"/>
      </w:r>
    </w:p>
    <w:p w14:paraId="4C1F167A" w14:textId="035D0840" w:rsidR="00751205" w:rsidRDefault="0075120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_Toc29765581 \h </w:instrText>
      </w:r>
      <w:r>
        <w:fldChar w:fldCharType="separate"/>
      </w:r>
      <w:r>
        <w:t>117</w:t>
      </w:r>
      <w:r>
        <w:fldChar w:fldCharType="end"/>
      </w:r>
    </w:p>
    <w:p w14:paraId="5FAE1405" w14:textId="318C194B" w:rsidR="00751205" w:rsidRDefault="0075120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_Toc29765582 \h </w:instrText>
      </w:r>
      <w:r>
        <w:fldChar w:fldCharType="separate"/>
      </w:r>
      <w:r>
        <w:t>118</w:t>
      </w:r>
      <w:r>
        <w:fldChar w:fldCharType="end"/>
      </w:r>
    </w:p>
    <w:p w14:paraId="3442EB85" w14:textId="4A0882F7" w:rsidR="00751205" w:rsidRDefault="0075120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_Toc29765583 \h </w:instrText>
      </w:r>
      <w:r>
        <w:fldChar w:fldCharType="separate"/>
      </w:r>
      <w:r>
        <w:t>118</w:t>
      </w:r>
      <w:r>
        <w:fldChar w:fldCharType="end"/>
      </w:r>
    </w:p>
    <w:p w14:paraId="06520FC8" w14:textId="620A80C7" w:rsidR="00751205" w:rsidRDefault="0075120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_Toc29765584 \h </w:instrText>
      </w:r>
      <w:r>
        <w:fldChar w:fldCharType="separate"/>
      </w:r>
      <w:r>
        <w:t>118</w:t>
      </w:r>
      <w:r>
        <w:fldChar w:fldCharType="end"/>
      </w:r>
    </w:p>
    <w:p w14:paraId="1534238E" w14:textId="0DD3D101" w:rsidR="00751205" w:rsidRDefault="0075120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_Toc29765585 \h </w:instrText>
      </w:r>
      <w:r>
        <w:fldChar w:fldCharType="separate"/>
      </w:r>
      <w:r>
        <w:t>118</w:t>
      </w:r>
      <w:r>
        <w:fldChar w:fldCharType="end"/>
      </w:r>
    </w:p>
    <w:p w14:paraId="0C44C566" w14:textId="4F7A4ABF" w:rsidR="00751205" w:rsidRDefault="0075120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_Toc29765586 \h </w:instrText>
      </w:r>
      <w:r>
        <w:fldChar w:fldCharType="separate"/>
      </w:r>
      <w:r>
        <w:t>118</w:t>
      </w:r>
      <w:r>
        <w:fldChar w:fldCharType="end"/>
      </w:r>
    </w:p>
    <w:p w14:paraId="4555801E" w14:textId="39B0CEFA" w:rsidR="00751205" w:rsidRDefault="0075120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_Toc29765587 \h </w:instrText>
      </w:r>
      <w:r>
        <w:fldChar w:fldCharType="separate"/>
      </w:r>
      <w:r>
        <w:t>118</w:t>
      </w:r>
      <w:r>
        <w:fldChar w:fldCharType="end"/>
      </w:r>
    </w:p>
    <w:p w14:paraId="7C20E339" w14:textId="2D23D0A5" w:rsidR="00751205" w:rsidRDefault="00751205">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_Toc29765588 \h </w:instrText>
      </w:r>
      <w:r>
        <w:fldChar w:fldCharType="separate"/>
      </w:r>
      <w:r>
        <w:t>118</w:t>
      </w:r>
      <w:r>
        <w:fldChar w:fldCharType="end"/>
      </w:r>
    </w:p>
    <w:p w14:paraId="14BA0A3B" w14:textId="06A4B806" w:rsidR="00751205" w:rsidRDefault="00751205">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_Toc29765589 \h </w:instrText>
      </w:r>
      <w:r>
        <w:fldChar w:fldCharType="separate"/>
      </w:r>
      <w:r>
        <w:t>119</w:t>
      </w:r>
      <w:r>
        <w:fldChar w:fldCharType="end"/>
      </w:r>
    </w:p>
    <w:p w14:paraId="40272B1D" w14:textId="400B2470" w:rsidR="00751205" w:rsidRDefault="00751205">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_Toc29765590 \h </w:instrText>
      </w:r>
      <w:r>
        <w:fldChar w:fldCharType="separate"/>
      </w:r>
      <w:r>
        <w:t>119</w:t>
      </w:r>
      <w:r>
        <w:fldChar w:fldCharType="end"/>
      </w:r>
    </w:p>
    <w:p w14:paraId="39ADBB6C" w14:textId="752FB78B" w:rsidR="00751205" w:rsidRDefault="00751205">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_Toc29765591 \h </w:instrText>
      </w:r>
      <w:r>
        <w:fldChar w:fldCharType="separate"/>
      </w:r>
      <w:r>
        <w:t>119</w:t>
      </w:r>
      <w:r>
        <w:fldChar w:fldCharType="end"/>
      </w:r>
    </w:p>
    <w:p w14:paraId="58FBE770" w14:textId="0896309A" w:rsidR="00751205" w:rsidRDefault="00751205">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_Toc29765592 \h </w:instrText>
      </w:r>
      <w:r>
        <w:fldChar w:fldCharType="separate"/>
      </w:r>
      <w:r>
        <w:t>119</w:t>
      </w:r>
      <w:r>
        <w:fldChar w:fldCharType="end"/>
      </w:r>
    </w:p>
    <w:p w14:paraId="52EA9F49" w14:textId="43B9E636" w:rsidR="00751205" w:rsidRDefault="00751205">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_Toc29765593 \h </w:instrText>
      </w:r>
      <w:r>
        <w:fldChar w:fldCharType="separate"/>
      </w:r>
      <w:r>
        <w:t>120</w:t>
      </w:r>
      <w:r>
        <w:fldChar w:fldCharType="end"/>
      </w:r>
    </w:p>
    <w:p w14:paraId="0DED8711" w14:textId="79ACD358" w:rsidR="00751205" w:rsidRDefault="00751205">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_Toc29765594 \h </w:instrText>
      </w:r>
      <w:r>
        <w:fldChar w:fldCharType="separate"/>
      </w:r>
      <w:r>
        <w:t>120</w:t>
      </w:r>
      <w:r>
        <w:fldChar w:fldCharType="end"/>
      </w:r>
    </w:p>
    <w:p w14:paraId="6C635EF4" w14:textId="0E03DA5F" w:rsidR="00751205" w:rsidRDefault="00751205">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_Toc29765595 \h </w:instrText>
      </w:r>
      <w:r>
        <w:fldChar w:fldCharType="separate"/>
      </w:r>
      <w:r>
        <w:t>128</w:t>
      </w:r>
      <w:r>
        <w:fldChar w:fldCharType="end"/>
      </w:r>
    </w:p>
    <w:p w14:paraId="3B3EB74B" w14:textId="1020A050" w:rsidR="00751205" w:rsidRDefault="0075120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_Toc29765596 \h </w:instrText>
      </w:r>
      <w:r>
        <w:fldChar w:fldCharType="separate"/>
      </w:r>
      <w:r>
        <w:t>133</w:t>
      </w:r>
      <w:r>
        <w:fldChar w:fldCharType="end"/>
      </w:r>
    </w:p>
    <w:p w14:paraId="700A8D70" w14:textId="4343A42D" w:rsidR="00751205" w:rsidRDefault="0075120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_Toc29765597 \h </w:instrText>
      </w:r>
      <w:r>
        <w:fldChar w:fldCharType="separate"/>
      </w:r>
      <w:r>
        <w:t>133</w:t>
      </w:r>
      <w:r>
        <w:fldChar w:fldCharType="end"/>
      </w:r>
    </w:p>
    <w:p w14:paraId="5FE0EFAE" w14:textId="234A9632" w:rsidR="00751205" w:rsidRDefault="0075120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_Toc29765598 \h </w:instrText>
      </w:r>
      <w:r>
        <w:fldChar w:fldCharType="separate"/>
      </w:r>
      <w:r>
        <w:t>134</w:t>
      </w:r>
      <w:r>
        <w:fldChar w:fldCharType="end"/>
      </w:r>
    </w:p>
    <w:p w14:paraId="5357D8ED" w14:textId="660A1DBA" w:rsidR="00751205" w:rsidRDefault="0075120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_Toc29765599 \h </w:instrText>
      </w:r>
      <w:r>
        <w:fldChar w:fldCharType="separate"/>
      </w:r>
      <w:r>
        <w:t>134</w:t>
      </w:r>
      <w:r>
        <w:fldChar w:fldCharType="end"/>
      </w:r>
    </w:p>
    <w:p w14:paraId="6C29D975" w14:textId="10EAF19F" w:rsidR="00751205" w:rsidRDefault="0075120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_Toc29765600 \h </w:instrText>
      </w:r>
      <w:r>
        <w:fldChar w:fldCharType="separate"/>
      </w:r>
      <w:r>
        <w:t>134</w:t>
      </w:r>
      <w:r>
        <w:fldChar w:fldCharType="end"/>
      </w:r>
    </w:p>
    <w:p w14:paraId="1C8843C9" w14:textId="34723D37" w:rsidR="00751205" w:rsidRDefault="0075120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_Toc29765601 \h </w:instrText>
      </w:r>
      <w:r>
        <w:fldChar w:fldCharType="separate"/>
      </w:r>
      <w:r>
        <w:t>134</w:t>
      </w:r>
      <w:r>
        <w:fldChar w:fldCharType="end"/>
      </w:r>
    </w:p>
    <w:p w14:paraId="329D2740" w14:textId="131509C8" w:rsidR="00751205" w:rsidRDefault="0075120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_Toc29765602 \h </w:instrText>
      </w:r>
      <w:r>
        <w:fldChar w:fldCharType="separate"/>
      </w:r>
      <w:r>
        <w:t>134</w:t>
      </w:r>
      <w:r>
        <w:fldChar w:fldCharType="end"/>
      </w:r>
    </w:p>
    <w:p w14:paraId="51F782B0" w14:textId="42C2FBB0" w:rsidR="00751205" w:rsidRDefault="00751205">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_Toc29765603 \h </w:instrText>
      </w:r>
      <w:r>
        <w:fldChar w:fldCharType="separate"/>
      </w:r>
      <w:r>
        <w:t>135</w:t>
      </w:r>
      <w:r>
        <w:fldChar w:fldCharType="end"/>
      </w:r>
    </w:p>
    <w:p w14:paraId="1F5D7BDF" w14:textId="210C149D" w:rsidR="00751205" w:rsidRDefault="00751205">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_Toc29765604 \h </w:instrText>
      </w:r>
      <w:r>
        <w:fldChar w:fldCharType="separate"/>
      </w:r>
      <w:r>
        <w:t>135</w:t>
      </w:r>
      <w:r>
        <w:fldChar w:fldCharType="end"/>
      </w:r>
    </w:p>
    <w:p w14:paraId="6065DCFF" w14:textId="0822F816" w:rsidR="00751205" w:rsidRDefault="00751205">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_Toc29765605 \h </w:instrText>
      </w:r>
      <w:r>
        <w:fldChar w:fldCharType="separate"/>
      </w:r>
      <w:r>
        <w:t>146</w:t>
      </w:r>
      <w:r>
        <w:fldChar w:fldCharType="end"/>
      </w:r>
    </w:p>
    <w:p w14:paraId="3EDC0B50" w14:textId="27FEC1C5" w:rsidR="00751205" w:rsidRDefault="00751205">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_Toc29765606 \h </w:instrText>
      </w:r>
      <w:r>
        <w:fldChar w:fldCharType="separate"/>
      </w:r>
      <w:r>
        <w:t>153</w:t>
      </w:r>
      <w:r>
        <w:fldChar w:fldCharType="end"/>
      </w:r>
    </w:p>
    <w:p w14:paraId="1AAACC63" w14:textId="5F960BFE" w:rsidR="00751205" w:rsidRDefault="00751205">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_Toc29765607 \h </w:instrText>
      </w:r>
      <w:r>
        <w:fldChar w:fldCharType="separate"/>
      </w:r>
      <w:r>
        <w:t>153</w:t>
      </w:r>
      <w:r>
        <w:fldChar w:fldCharType="end"/>
      </w:r>
    </w:p>
    <w:p w14:paraId="256FC104" w14:textId="2DD4FED1" w:rsidR="00751205" w:rsidRDefault="0075120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_Toc29765608 \h </w:instrText>
      </w:r>
      <w:r>
        <w:fldChar w:fldCharType="separate"/>
      </w:r>
      <w:r>
        <w:t>157</w:t>
      </w:r>
      <w:r>
        <w:fldChar w:fldCharType="end"/>
      </w:r>
    </w:p>
    <w:p w14:paraId="4B4C8221" w14:textId="2E237C91" w:rsidR="00751205" w:rsidRDefault="0075120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_Toc29765609 \h </w:instrText>
      </w:r>
      <w:r>
        <w:fldChar w:fldCharType="separate"/>
      </w:r>
      <w:r>
        <w:t>157</w:t>
      </w:r>
      <w:r>
        <w:fldChar w:fldCharType="end"/>
      </w:r>
    </w:p>
    <w:p w14:paraId="5129175C" w14:textId="1EF2CF87" w:rsidR="00751205" w:rsidRDefault="0075120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_Toc29765610 \h </w:instrText>
      </w:r>
      <w:r>
        <w:fldChar w:fldCharType="separate"/>
      </w:r>
      <w:r>
        <w:t>157</w:t>
      </w:r>
      <w:r>
        <w:fldChar w:fldCharType="end"/>
      </w:r>
    </w:p>
    <w:p w14:paraId="3072096D" w14:textId="71D66557" w:rsidR="00751205" w:rsidRDefault="0075120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_Toc29765611 \h </w:instrText>
      </w:r>
      <w:r>
        <w:fldChar w:fldCharType="separate"/>
      </w:r>
      <w:r>
        <w:t>157</w:t>
      </w:r>
      <w:r>
        <w:fldChar w:fldCharType="end"/>
      </w:r>
    </w:p>
    <w:p w14:paraId="21E06EBF" w14:textId="63C8053D" w:rsidR="00751205" w:rsidRDefault="00751205">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_Toc29765612 \h </w:instrText>
      </w:r>
      <w:r>
        <w:fldChar w:fldCharType="separate"/>
      </w:r>
      <w:r>
        <w:t>157</w:t>
      </w:r>
      <w:r>
        <w:fldChar w:fldCharType="end"/>
      </w:r>
    </w:p>
    <w:p w14:paraId="3A054830" w14:textId="5B64B469" w:rsidR="00751205" w:rsidRDefault="00751205">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_Toc29765613 \h </w:instrText>
      </w:r>
      <w:r>
        <w:fldChar w:fldCharType="separate"/>
      </w:r>
      <w:r>
        <w:t>157</w:t>
      </w:r>
      <w:r>
        <w:fldChar w:fldCharType="end"/>
      </w:r>
    </w:p>
    <w:p w14:paraId="77AF391E" w14:textId="5C39873E" w:rsidR="00751205" w:rsidRDefault="0075120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_Toc29765614 \h </w:instrText>
      </w:r>
      <w:r>
        <w:fldChar w:fldCharType="separate"/>
      </w:r>
      <w:r>
        <w:t>158</w:t>
      </w:r>
      <w:r>
        <w:fldChar w:fldCharType="end"/>
      </w:r>
    </w:p>
    <w:p w14:paraId="182F3261" w14:textId="7ECFFE57" w:rsidR="00751205" w:rsidRDefault="0075120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_Toc29765615 \h </w:instrText>
      </w:r>
      <w:r>
        <w:fldChar w:fldCharType="separate"/>
      </w:r>
      <w:r>
        <w:t>158</w:t>
      </w:r>
      <w:r>
        <w:fldChar w:fldCharType="end"/>
      </w:r>
    </w:p>
    <w:p w14:paraId="65AC7E17" w14:textId="3A858E7E" w:rsidR="00751205" w:rsidRDefault="0075120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_Toc29765616 \h </w:instrText>
      </w:r>
      <w:r>
        <w:fldChar w:fldCharType="separate"/>
      </w:r>
      <w:r>
        <w:t>158</w:t>
      </w:r>
      <w:r>
        <w:fldChar w:fldCharType="end"/>
      </w:r>
    </w:p>
    <w:p w14:paraId="256E23CE" w14:textId="3371E736" w:rsidR="00751205" w:rsidRDefault="0075120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_Toc29765617 \h </w:instrText>
      </w:r>
      <w:r>
        <w:fldChar w:fldCharType="separate"/>
      </w:r>
      <w:r>
        <w:t>158</w:t>
      </w:r>
      <w:r>
        <w:fldChar w:fldCharType="end"/>
      </w:r>
    </w:p>
    <w:p w14:paraId="0D605B73" w14:textId="7196F1FE" w:rsidR="00751205" w:rsidRDefault="0075120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_Toc29765618 \h </w:instrText>
      </w:r>
      <w:r>
        <w:fldChar w:fldCharType="separate"/>
      </w:r>
      <w:r>
        <w:t>158</w:t>
      </w:r>
      <w:r>
        <w:fldChar w:fldCharType="end"/>
      </w:r>
    </w:p>
    <w:p w14:paraId="44A0F470" w14:textId="7DB433D0" w:rsidR="00751205" w:rsidRDefault="00751205">
      <w:pPr>
        <w:pStyle w:val="TOC5"/>
        <w:rPr>
          <w:rFonts w:asciiTheme="minorHAnsi" w:eastAsiaTheme="minorEastAsia" w:hAnsiTheme="minorHAnsi" w:cstheme="minorBidi"/>
          <w:sz w:val="22"/>
          <w:szCs w:val="22"/>
        </w:rPr>
      </w:pPr>
      <w:r w:rsidRPr="00751205">
        <w:t>6.6.</w:t>
      </w:r>
      <w:r w:rsidRPr="00751205">
        <w:rPr>
          <w:lang w:eastAsia="zh-CN"/>
        </w:rPr>
        <w:t>4</w:t>
      </w:r>
      <w:r w:rsidRPr="00751205">
        <w:t>.4.1</w:t>
      </w:r>
      <w:r w:rsidRPr="00751205">
        <w:rPr>
          <w:rFonts w:asciiTheme="minorHAnsi" w:hAnsiTheme="minorHAnsi" w:cstheme="minorBidi"/>
          <w:sz w:val="22"/>
          <w:szCs w:val="22"/>
        </w:rPr>
        <w:tab/>
      </w:r>
      <w:r w:rsidRPr="00A77A1F">
        <w:rPr>
          <w:rFonts w:eastAsia="MS Mincho"/>
        </w:rPr>
        <w:t>Initial conditions</w:t>
      </w:r>
      <w:r>
        <w:tab/>
      </w:r>
      <w:r>
        <w:fldChar w:fldCharType="begin" w:fldLock="1"/>
      </w:r>
      <w:r>
        <w:instrText xml:space="preserve"> PAGEREF _Toc29765619 \h </w:instrText>
      </w:r>
      <w:r>
        <w:fldChar w:fldCharType="separate"/>
      </w:r>
      <w:r>
        <w:t>158</w:t>
      </w:r>
      <w:r>
        <w:fldChar w:fldCharType="end"/>
      </w:r>
    </w:p>
    <w:p w14:paraId="6DCE4639" w14:textId="4D6DF102" w:rsidR="00751205" w:rsidRDefault="00751205">
      <w:pPr>
        <w:pStyle w:val="TOC5"/>
        <w:rPr>
          <w:rFonts w:asciiTheme="minorHAnsi" w:eastAsiaTheme="minorEastAsia" w:hAnsiTheme="minorHAnsi" w:cstheme="minorBidi"/>
          <w:sz w:val="22"/>
          <w:szCs w:val="22"/>
        </w:rPr>
      </w:pPr>
      <w:r w:rsidRPr="00751205">
        <w:t>6.6.</w:t>
      </w:r>
      <w:r w:rsidRPr="00751205">
        <w:rPr>
          <w:lang w:eastAsia="zh-CN"/>
        </w:rPr>
        <w:t>4</w:t>
      </w:r>
      <w:r w:rsidRPr="00751205">
        <w:t>.4.2</w:t>
      </w:r>
      <w:r w:rsidRPr="00751205">
        <w:rPr>
          <w:rFonts w:asciiTheme="minorHAnsi" w:hAnsiTheme="minorHAnsi" w:cstheme="minorBidi"/>
          <w:sz w:val="22"/>
          <w:szCs w:val="22"/>
        </w:rPr>
        <w:tab/>
      </w:r>
      <w:r w:rsidRPr="00A77A1F">
        <w:rPr>
          <w:rFonts w:eastAsia="MS Mincho"/>
        </w:rPr>
        <w:t>Procedure</w:t>
      </w:r>
      <w:r>
        <w:tab/>
      </w:r>
      <w:r>
        <w:fldChar w:fldCharType="begin" w:fldLock="1"/>
      </w:r>
      <w:r>
        <w:instrText xml:space="preserve"> PAGEREF _Toc29765620 \h </w:instrText>
      </w:r>
      <w:r>
        <w:fldChar w:fldCharType="separate"/>
      </w:r>
      <w:r>
        <w:t>158</w:t>
      </w:r>
      <w:r>
        <w:fldChar w:fldCharType="end"/>
      </w:r>
    </w:p>
    <w:p w14:paraId="1D68FB3C" w14:textId="5E4BC791" w:rsidR="00751205" w:rsidRDefault="00751205">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_Toc29765621 \h </w:instrText>
      </w:r>
      <w:r>
        <w:fldChar w:fldCharType="separate"/>
      </w:r>
      <w:r>
        <w:t>159</w:t>
      </w:r>
      <w:r>
        <w:fldChar w:fldCharType="end"/>
      </w:r>
    </w:p>
    <w:p w14:paraId="5F7AF075" w14:textId="09B456B4" w:rsidR="00751205" w:rsidRDefault="00751205">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_Toc29765622 \h </w:instrText>
      </w:r>
      <w:r>
        <w:fldChar w:fldCharType="separate"/>
      </w:r>
      <w:r>
        <w:t>159</w:t>
      </w:r>
      <w:r>
        <w:fldChar w:fldCharType="end"/>
      </w:r>
    </w:p>
    <w:p w14:paraId="0A67932C" w14:textId="670D99FE" w:rsidR="00751205" w:rsidRDefault="00751205">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_Toc29765623 \h </w:instrText>
      </w:r>
      <w:r>
        <w:fldChar w:fldCharType="separate"/>
      </w:r>
      <w:r>
        <w:t>161</w:t>
      </w:r>
      <w:r>
        <w:fldChar w:fldCharType="end"/>
      </w:r>
    </w:p>
    <w:p w14:paraId="4285AA38" w14:textId="68F860AB" w:rsidR="00751205" w:rsidRDefault="00751205">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_Toc29765624 \h </w:instrText>
      </w:r>
      <w:r>
        <w:fldChar w:fldCharType="separate"/>
      </w:r>
      <w:r>
        <w:t>161</w:t>
      </w:r>
      <w:r>
        <w:fldChar w:fldCharType="end"/>
      </w:r>
    </w:p>
    <w:p w14:paraId="1CDFF8C4" w14:textId="77A1310E" w:rsidR="00751205" w:rsidRDefault="00751205">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_Toc29765625 \h </w:instrText>
      </w:r>
      <w:r>
        <w:fldChar w:fldCharType="separate"/>
      </w:r>
      <w:r>
        <w:t>161</w:t>
      </w:r>
      <w:r>
        <w:fldChar w:fldCharType="end"/>
      </w:r>
    </w:p>
    <w:p w14:paraId="5757498C" w14:textId="5558CDE7" w:rsidR="00751205" w:rsidRDefault="00751205">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_Toc29765626 \h </w:instrText>
      </w:r>
      <w:r>
        <w:fldChar w:fldCharType="separate"/>
      </w:r>
      <w:r>
        <w:t>162</w:t>
      </w:r>
      <w:r>
        <w:fldChar w:fldCharType="end"/>
      </w:r>
    </w:p>
    <w:p w14:paraId="4AAD719A" w14:textId="787AF58E" w:rsidR="00751205" w:rsidRDefault="00751205">
      <w:pPr>
        <w:pStyle w:val="TOC5"/>
        <w:rPr>
          <w:rFonts w:asciiTheme="minorHAnsi" w:eastAsiaTheme="minorEastAsia" w:hAnsiTheme="minorHAnsi" w:cstheme="minorBidi"/>
          <w:sz w:val="22"/>
          <w:szCs w:val="22"/>
        </w:rPr>
      </w:pPr>
      <w: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_Toc29765627 \h </w:instrText>
      </w:r>
      <w:r>
        <w:fldChar w:fldCharType="separate"/>
      </w:r>
      <w:r>
        <w:t>163</w:t>
      </w:r>
      <w:r>
        <w:fldChar w:fldCharType="end"/>
      </w:r>
    </w:p>
    <w:p w14:paraId="7AEBF071" w14:textId="7A7A9018" w:rsidR="00751205" w:rsidRDefault="0075120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_Toc29765628 \h </w:instrText>
      </w:r>
      <w:r>
        <w:fldChar w:fldCharType="separate"/>
      </w:r>
      <w:r>
        <w:t>164</w:t>
      </w:r>
      <w:r>
        <w:fldChar w:fldCharType="end"/>
      </w:r>
    </w:p>
    <w:p w14:paraId="4874148A" w14:textId="4BFEF2C3" w:rsidR="00751205" w:rsidRDefault="0075120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_Toc29765629 \h </w:instrText>
      </w:r>
      <w:r>
        <w:fldChar w:fldCharType="separate"/>
      </w:r>
      <w:r>
        <w:t>164</w:t>
      </w:r>
      <w:r>
        <w:fldChar w:fldCharType="end"/>
      </w:r>
    </w:p>
    <w:p w14:paraId="2844C4C8" w14:textId="5603960D" w:rsidR="00751205" w:rsidRDefault="0075120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_Toc29765630 \h </w:instrText>
      </w:r>
      <w:r>
        <w:fldChar w:fldCharType="separate"/>
      </w:r>
      <w:r>
        <w:t>165</w:t>
      </w:r>
      <w:r>
        <w:fldChar w:fldCharType="end"/>
      </w:r>
    </w:p>
    <w:p w14:paraId="713DED8B" w14:textId="1BD8FBB5" w:rsidR="00751205" w:rsidRDefault="00751205">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_Toc29765631 \h </w:instrText>
      </w:r>
      <w:r>
        <w:fldChar w:fldCharType="separate"/>
      </w:r>
      <w:r>
        <w:t>165</w:t>
      </w:r>
      <w:r>
        <w:fldChar w:fldCharType="end"/>
      </w:r>
    </w:p>
    <w:p w14:paraId="6FCED2DF" w14:textId="3F27A1FC" w:rsidR="00751205" w:rsidRDefault="0075120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_Toc29765632 \h </w:instrText>
      </w:r>
      <w:r>
        <w:fldChar w:fldCharType="separate"/>
      </w:r>
      <w:r>
        <w:t>165</w:t>
      </w:r>
      <w:r>
        <w:fldChar w:fldCharType="end"/>
      </w:r>
    </w:p>
    <w:p w14:paraId="6C7CAC12" w14:textId="7C825389" w:rsidR="00751205" w:rsidRDefault="0075120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_Toc29765633 \h </w:instrText>
      </w:r>
      <w:r>
        <w:fldChar w:fldCharType="separate"/>
      </w:r>
      <w:r>
        <w:t>165</w:t>
      </w:r>
      <w:r>
        <w:fldChar w:fldCharType="end"/>
      </w:r>
    </w:p>
    <w:p w14:paraId="05E22082" w14:textId="78903F35" w:rsidR="00751205" w:rsidRDefault="00751205">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_Toc29765634 \h </w:instrText>
      </w:r>
      <w:r>
        <w:fldChar w:fldCharType="separate"/>
      </w:r>
      <w:r>
        <w:t>165</w:t>
      </w:r>
      <w:r>
        <w:fldChar w:fldCharType="end"/>
      </w:r>
    </w:p>
    <w:p w14:paraId="4F05D957" w14:textId="26FB5C6D" w:rsidR="00751205" w:rsidRDefault="00751205">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_Toc29765635 \h </w:instrText>
      </w:r>
      <w:r>
        <w:fldChar w:fldCharType="separate"/>
      </w:r>
      <w:r>
        <w:t>165</w:t>
      </w:r>
      <w:r>
        <w:fldChar w:fldCharType="end"/>
      </w:r>
    </w:p>
    <w:p w14:paraId="2E6FCEB3" w14:textId="200C5CD5" w:rsidR="00751205" w:rsidRDefault="00751205">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_Toc29765636 \h </w:instrText>
      </w:r>
      <w:r>
        <w:fldChar w:fldCharType="separate"/>
      </w:r>
      <w:r>
        <w:t>165</w:t>
      </w:r>
      <w:r>
        <w:fldChar w:fldCharType="end"/>
      </w:r>
    </w:p>
    <w:p w14:paraId="125978AE" w14:textId="01002DF4" w:rsidR="00751205" w:rsidRDefault="00751205">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_Toc29765637 \h </w:instrText>
      </w:r>
      <w:r>
        <w:fldChar w:fldCharType="separate"/>
      </w:r>
      <w:r>
        <w:t>166</w:t>
      </w:r>
      <w:r>
        <w:fldChar w:fldCharType="end"/>
      </w:r>
    </w:p>
    <w:p w14:paraId="0D7761E9" w14:textId="2720FA75" w:rsidR="00751205" w:rsidRDefault="00751205">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_Toc29765638 \h </w:instrText>
      </w:r>
      <w:r>
        <w:fldChar w:fldCharType="separate"/>
      </w:r>
      <w:r>
        <w:t>166</w:t>
      </w:r>
      <w:r>
        <w:fldChar w:fldCharType="end"/>
      </w:r>
    </w:p>
    <w:p w14:paraId="37F3F20D" w14:textId="49D36BF3" w:rsidR="00751205" w:rsidRDefault="00751205">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_Toc29765639 \h </w:instrText>
      </w:r>
      <w:r>
        <w:fldChar w:fldCharType="separate"/>
      </w:r>
      <w:r>
        <w:t>167</w:t>
      </w:r>
      <w:r>
        <w:fldChar w:fldCharType="end"/>
      </w:r>
    </w:p>
    <w:p w14:paraId="24999E5D" w14:textId="52B4F64D" w:rsidR="00751205" w:rsidRDefault="00751205">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_Toc29765640 \h </w:instrText>
      </w:r>
      <w:r>
        <w:fldChar w:fldCharType="separate"/>
      </w:r>
      <w:r>
        <w:t>167</w:t>
      </w:r>
      <w:r>
        <w:fldChar w:fldCharType="end"/>
      </w:r>
    </w:p>
    <w:p w14:paraId="345D0DC2" w14:textId="72C56886" w:rsidR="00751205" w:rsidRDefault="00751205">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_Toc29765641 \h </w:instrText>
      </w:r>
      <w:r>
        <w:fldChar w:fldCharType="separate"/>
      </w:r>
      <w:r>
        <w:t>168</w:t>
      </w:r>
      <w:r>
        <w:fldChar w:fldCharType="end"/>
      </w:r>
    </w:p>
    <w:p w14:paraId="70E59940" w14:textId="13CCDBC8" w:rsidR="00751205" w:rsidRDefault="00751205">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_Toc29765642 \h </w:instrText>
      </w:r>
      <w:r>
        <w:fldChar w:fldCharType="separate"/>
      </w:r>
      <w:r>
        <w:t>168</w:t>
      </w:r>
      <w:r>
        <w:fldChar w:fldCharType="end"/>
      </w:r>
    </w:p>
    <w:p w14:paraId="33351AEC" w14:textId="07FE8D85" w:rsidR="00751205" w:rsidRDefault="00751205">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_Toc29765643 \h </w:instrText>
      </w:r>
      <w:r>
        <w:fldChar w:fldCharType="separate"/>
      </w:r>
      <w:r>
        <w:t>168</w:t>
      </w:r>
      <w:r>
        <w:fldChar w:fldCharType="end"/>
      </w:r>
    </w:p>
    <w:p w14:paraId="17568E27" w14:textId="2FA61EE0" w:rsidR="00751205" w:rsidRDefault="0075120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_Toc29765644 \h </w:instrText>
      </w:r>
      <w:r>
        <w:fldChar w:fldCharType="separate"/>
      </w:r>
      <w:r>
        <w:t>168</w:t>
      </w:r>
      <w:r>
        <w:fldChar w:fldCharType="end"/>
      </w:r>
    </w:p>
    <w:p w14:paraId="6E982D68" w14:textId="3327BE81" w:rsidR="00751205" w:rsidRDefault="0075120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_Toc29765645 \h </w:instrText>
      </w:r>
      <w:r>
        <w:fldChar w:fldCharType="separate"/>
      </w:r>
      <w:r>
        <w:t>168</w:t>
      </w:r>
      <w:r>
        <w:fldChar w:fldCharType="end"/>
      </w:r>
    </w:p>
    <w:p w14:paraId="5F12D44F" w14:textId="2A2F6283" w:rsidR="00751205" w:rsidRDefault="0075120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_Toc29765646 \h </w:instrText>
      </w:r>
      <w:r>
        <w:fldChar w:fldCharType="separate"/>
      </w:r>
      <w:r>
        <w:t>169</w:t>
      </w:r>
      <w:r>
        <w:fldChar w:fldCharType="end"/>
      </w:r>
    </w:p>
    <w:p w14:paraId="7067B955" w14:textId="7DF77CA5" w:rsidR="00751205" w:rsidRDefault="0075120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_Toc29765647 \h </w:instrText>
      </w:r>
      <w:r>
        <w:fldChar w:fldCharType="separate"/>
      </w:r>
      <w:r>
        <w:t>169</w:t>
      </w:r>
      <w:r>
        <w:fldChar w:fldCharType="end"/>
      </w:r>
    </w:p>
    <w:p w14:paraId="563DDB87" w14:textId="79087FFB" w:rsidR="00751205" w:rsidRDefault="0075120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_Toc29765648 \h </w:instrText>
      </w:r>
      <w:r>
        <w:fldChar w:fldCharType="separate"/>
      </w:r>
      <w:r>
        <w:t>169</w:t>
      </w:r>
      <w:r>
        <w:fldChar w:fldCharType="end"/>
      </w:r>
    </w:p>
    <w:p w14:paraId="1E1BA861" w14:textId="76F6BDBF" w:rsidR="00751205" w:rsidRDefault="0075120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_Toc29765649 \h </w:instrText>
      </w:r>
      <w:r>
        <w:fldChar w:fldCharType="separate"/>
      </w:r>
      <w:r>
        <w:t>169</w:t>
      </w:r>
      <w:r>
        <w:fldChar w:fldCharType="end"/>
      </w:r>
    </w:p>
    <w:p w14:paraId="26175F04" w14:textId="451076BE" w:rsidR="00751205" w:rsidRDefault="0075120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_Toc29765650 \h </w:instrText>
      </w:r>
      <w:r>
        <w:fldChar w:fldCharType="separate"/>
      </w:r>
      <w:r>
        <w:t>169</w:t>
      </w:r>
      <w:r>
        <w:fldChar w:fldCharType="end"/>
      </w:r>
    </w:p>
    <w:p w14:paraId="69A4E4C2" w14:textId="0011D811" w:rsidR="00751205" w:rsidRDefault="0075120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CS15 or CS18</w:t>
      </w:r>
      <w:r>
        <w:tab/>
      </w:r>
      <w:r>
        <w:fldChar w:fldCharType="begin" w:fldLock="1"/>
      </w:r>
      <w:r>
        <w:instrText xml:space="preserve"> PAGEREF _Toc29765651 \h </w:instrText>
      </w:r>
      <w:r>
        <w:fldChar w:fldCharType="separate"/>
      </w:r>
      <w:r>
        <w:t>169</w:t>
      </w:r>
      <w:r>
        <w:fldChar w:fldCharType="end"/>
      </w:r>
    </w:p>
    <w:p w14:paraId="75E8CB2D" w14:textId="76CB99F1" w:rsidR="00751205" w:rsidRDefault="0075120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CS15 or CS18</w:t>
      </w:r>
      <w:r>
        <w:tab/>
      </w:r>
      <w:r>
        <w:fldChar w:fldCharType="begin" w:fldLock="1"/>
      </w:r>
      <w:r>
        <w:instrText xml:space="preserve"> PAGEREF _Toc29765652 \h </w:instrText>
      </w:r>
      <w:r>
        <w:fldChar w:fldCharType="separate"/>
      </w:r>
      <w:r>
        <w:t>169</w:t>
      </w:r>
      <w:r>
        <w:fldChar w:fldCharType="end"/>
      </w:r>
    </w:p>
    <w:p w14:paraId="7EC78258" w14:textId="0E04FA78" w:rsidR="00751205" w:rsidRDefault="0075120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_Toc29765653 \h </w:instrText>
      </w:r>
      <w:r>
        <w:fldChar w:fldCharType="separate"/>
      </w:r>
      <w:r>
        <w:t>170</w:t>
      </w:r>
      <w:r>
        <w:fldChar w:fldCharType="end"/>
      </w:r>
    </w:p>
    <w:p w14:paraId="46E053B1" w14:textId="17897512" w:rsidR="00751205" w:rsidRDefault="0075120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_Toc29765654 \h </w:instrText>
      </w:r>
      <w:r>
        <w:fldChar w:fldCharType="separate"/>
      </w:r>
      <w:r>
        <w:t>170</w:t>
      </w:r>
      <w:r>
        <w:fldChar w:fldCharType="end"/>
      </w:r>
    </w:p>
    <w:p w14:paraId="26F79288" w14:textId="54E1A0B6" w:rsidR="00751205" w:rsidRDefault="0075120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_Toc29765655 \h </w:instrText>
      </w:r>
      <w:r>
        <w:fldChar w:fldCharType="separate"/>
      </w:r>
      <w:r>
        <w:t>170</w:t>
      </w:r>
      <w:r>
        <w:fldChar w:fldCharType="end"/>
      </w:r>
    </w:p>
    <w:p w14:paraId="02BD2E19" w14:textId="728BA0A6" w:rsidR="00751205" w:rsidRDefault="0075120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_Toc29765656 \h </w:instrText>
      </w:r>
      <w:r>
        <w:fldChar w:fldCharType="separate"/>
      </w:r>
      <w:r>
        <w:t>170</w:t>
      </w:r>
      <w:r>
        <w:fldChar w:fldCharType="end"/>
      </w:r>
    </w:p>
    <w:p w14:paraId="2E9E1B86" w14:textId="2F5E479C" w:rsidR="00751205" w:rsidRDefault="0075120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_Toc29765657 \h </w:instrText>
      </w:r>
      <w:r>
        <w:fldChar w:fldCharType="separate"/>
      </w:r>
      <w:r>
        <w:t>170</w:t>
      </w:r>
      <w:r>
        <w:fldChar w:fldCharType="end"/>
      </w:r>
    </w:p>
    <w:p w14:paraId="02929E21" w14:textId="5C813AB7" w:rsidR="00751205" w:rsidRDefault="0075120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_Toc29765658 \h </w:instrText>
      </w:r>
      <w:r>
        <w:fldChar w:fldCharType="separate"/>
      </w:r>
      <w:r>
        <w:t>170</w:t>
      </w:r>
      <w:r>
        <w:fldChar w:fldCharType="end"/>
      </w:r>
    </w:p>
    <w:p w14:paraId="4DC9162E" w14:textId="3DF9A139" w:rsidR="00751205" w:rsidRDefault="00751205">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CS15 or CS18</w:t>
      </w:r>
      <w:r>
        <w:tab/>
      </w:r>
      <w:r>
        <w:fldChar w:fldCharType="begin" w:fldLock="1"/>
      </w:r>
      <w:r>
        <w:instrText xml:space="preserve"> PAGEREF _Toc29765659 \h </w:instrText>
      </w:r>
      <w:r>
        <w:fldChar w:fldCharType="separate"/>
      </w:r>
      <w:r>
        <w:t>170</w:t>
      </w:r>
      <w:r>
        <w:fldChar w:fldCharType="end"/>
      </w:r>
    </w:p>
    <w:p w14:paraId="3664B369" w14:textId="39CE8482" w:rsidR="00751205" w:rsidRDefault="00751205">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CS15 or CS18</w:t>
      </w:r>
      <w:r>
        <w:tab/>
      </w:r>
      <w:r>
        <w:fldChar w:fldCharType="begin" w:fldLock="1"/>
      </w:r>
      <w:r>
        <w:instrText xml:space="preserve"> PAGEREF _Toc29765660 \h </w:instrText>
      </w:r>
      <w:r>
        <w:fldChar w:fldCharType="separate"/>
      </w:r>
      <w:r>
        <w:t>171</w:t>
      </w:r>
      <w:r>
        <w:fldChar w:fldCharType="end"/>
      </w:r>
    </w:p>
    <w:p w14:paraId="5043A5AD" w14:textId="241282C3" w:rsidR="00751205" w:rsidRDefault="00751205">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_Toc29765661 \h </w:instrText>
      </w:r>
      <w:r>
        <w:fldChar w:fldCharType="separate"/>
      </w:r>
      <w:r>
        <w:t>171</w:t>
      </w:r>
      <w:r>
        <w:fldChar w:fldCharType="end"/>
      </w:r>
    </w:p>
    <w:p w14:paraId="4E37B237" w14:textId="0F79DF51" w:rsidR="00751205" w:rsidRDefault="0075120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_Toc29765662 \h </w:instrText>
      </w:r>
      <w:r>
        <w:fldChar w:fldCharType="separate"/>
      </w:r>
      <w:r>
        <w:t>171</w:t>
      </w:r>
      <w:r>
        <w:fldChar w:fldCharType="end"/>
      </w:r>
    </w:p>
    <w:p w14:paraId="49BCD60D" w14:textId="1B28674A" w:rsidR="00751205" w:rsidRDefault="0075120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_Toc29765663 \h </w:instrText>
      </w:r>
      <w:r>
        <w:fldChar w:fldCharType="separate"/>
      </w:r>
      <w:r>
        <w:t>171</w:t>
      </w:r>
      <w:r>
        <w:fldChar w:fldCharType="end"/>
      </w:r>
    </w:p>
    <w:p w14:paraId="6C6C840A" w14:textId="3BECEE76" w:rsidR="00751205" w:rsidRDefault="0075120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_Toc29765664 \h </w:instrText>
      </w:r>
      <w:r>
        <w:fldChar w:fldCharType="separate"/>
      </w:r>
      <w:r>
        <w:t>172</w:t>
      </w:r>
      <w:r>
        <w:fldChar w:fldCharType="end"/>
      </w:r>
    </w:p>
    <w:p w14:paraId="1A12733D" w14:textId="356E176B" w:rsidR="00751205" w:rsidRDefault="0075120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_Toc29765665 \h </w:instrText>
      </w:r>
      <w:r>
        <w:fldChar w:fldCharType="separate"/>
      </w:r>
      <w:r>
        <w:t>172</w:t>
      </w:r>
      <w:r>
        <w:fldChar w:fldCharType="end"/>
      </w:r>
    </w:p>
    <w:p w14:paraId="50DBAB86" w14:textId="584374E8" w:rsidR="00751205" w:rsidRDefault="0075120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_Toc29765666 \h </w:instrText>
      </w:r>
      <w:r>
        <w:fldChar w:fldCharType="separate"/>
      </w:r>
      <w:r>
        <w:t>172</w:t>
      </w:r>
      <w:r>
        <w:fldChar w:fldCharType="end"/>
      </w:r>
    </w:p>
    <w:p w14:paraId="16500EA5" w14:textId="3464BBE2" w:rsidR="00751205" w:rsidRDefault="00751205">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_Toc29765667 \h </w:instrText>
      </w:r>
      <w:r>
        <w:fldChar w:fldCharType="separate"/>
      </w:r>
      <w:r>
        <w:t>172</w:t>
      </w:r>
      <w:r>
        <w:fldChar w:fldCharType="end"/>
      </w:r>
    </w:p>
    <w:p w14:paraId="184E970D" w14:textId="56E68053" w:rsidR="00751205" w:rsidRDefault="00751205">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_Toc29765668 \h </w:instrText>
      </w:r>
      <w:r>
        <w:fldChar w:fldCharType="separate"/>
      </w:r>
      <w:r>
        <w:t>172</w:t>
      </w:r>
      <w:r>
        <w:fldChar w:fldCharType="end"/>
      </w:r>
    </w:p>
    <w:p w14:paraId="1A058FAA" w14:textId="71EFDE70" w:rsidR="00751205" w:rsidRDefault="00751205">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_Toc29765669 \h </w:instrText>
      </w:r>
      <w:r>
        <w:fldChar w:fldCharType="separate"/>
      </w:r>
      <w:r>
        <w:t>172</w:t>
      </w:r>
      <w:r>
        <w:fldChar w:fldCharType="end"/>
      </w:r>
    </w:p>
    <w:p w14:paraId="62651A3D" w14:textId="3CB77C74" w:rsidR="00751205" w:rsidRDefault="00751205">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_Toc29765670 \h </w:instrText>
      </w:r>
      <w:r>
        <w:fldChar w:fldCharType="separate"/>
      </w:r>
      <w:r>
        <w:t>173</w:t>
      </w:r>
      <w:r>
        <w:fldChar w:fldCharType="end"/>
      </w:r>
    </w:p>
    <w:p w14:paraId="5BAC79D0" w14:textId="350817CB" w:rsidR="00751205" w:rsidRDefault="00751205">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_Toc29765671 \h </w:instrText>
      </w:r>
      <w:r>
        <w:fldChar w:fldCharType="separate"/>
      </w:r>
      <w:r>
        <w:t>173</w:t>
      </w:r>
      <w:r>
        <w:fldChar w:fldCharType="end"/>
      </w:r>
    </w:p>
    <w:p w14:paraId="02CA10BC" w14:textId="59D8DAD2" w:rsidR="00751205" w:rsidRDefault="00751205">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_Toc29765672 \h </w:instrText>
      </w:r>
      <w:r>
        <w:fldChar w:fldCharType="separate"/>
      </w:r>
      <w:r>
        <w:t>173</w:t>
      </w:r>
      <w:r>
        <w:fldChar w:fldCharType="end"/>
      </w:r>
    </w:p>
    <w:p w14:paraId="1CF0AC8E" w14:textId="46EEEDBF" w:rsidR="00751205" w:rsidRDefault="00751205">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_Toc29765673 \h </w:instrText>
      </w:r>
      <w:r>
        <w:fldChar w:fldCharType="separate"/>
      </w:r>
      <w:r>
        <w:t>173</w:t>
      </w:r>
      <w:r>
        <w:fldChar w:fldCharType="end"/>
      </w:r>
    </w:p>
    <w:p w14:paraId="5818762A" w14:textId="2D055E17" w:rsidR="00751205" w:rsidRDefault="00751205">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_Toc29765674 \h </w:instrText>
      </w:r>
      <w:r>
        <w:fldChar w:fldCharType="separate"/>
      </w:r>
      <w:r>
        <w:t>174</w:t>
      </w:r>
      <w:r>
        <w:fldChar w:fldCharType="end"/>
      </w:r>
    </w:p>
    <w:p w14:paraId="3D7A0B0A" w14:textId="526D2971" w:rsidR="00751205" w:rsidRDefault="00751205">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_Toc29765675 \h </w:instrText>
      </w:r>
      <w:r>
        <w:fldChar w:fldCharType="separate"/>
      </w:r>
      <w:r>
        <w:t>174</w:t>
      </w:r>
      <w:r>
        <w:fldChar w:fldCharType="end"/>
      </w:r>
    </w:p>
    <w:p w14:paraId="0E065A0C" w14:textId="127E426B" w:rsidR="00751205" w:rsidRDefault="00751205">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_Toc29765676 \h </w:instrText>
      </w:r>
      <w:r>
        <w:fldChar w:fldCharType="separate"/>
      </w:r>
      <w:r>
        <w:t>174</w:t>
      </w:r>
      <w:r>
        <w:fldChar w:fldCharType="end"/>
      </w:r>
    </w:p>
    <w:p w14:paraId="24B948EA" w14:textId="500B004C" w:rsidR="00751205" w:rsidRDefault="00751205">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_Toc29765677 \h </w:instrText>
      </w:r>
      <w:r>
        <w:fldChar w:fldCharType="separate"/>
      </w:r>
      <w:r>
        <w:t>174</w:t>
      </w:r>
      <w:r>
        <w:fldChar w:fldCharType="end"/>
      </w:r>
    </w:p>
    <w:p w14:paraId="732F0894" w14:textId="66F61AC5" w:rsidR="00751205" w:rsidRDefault="00751205">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_Toc29765678 \h </w:instrText>
      </w:r>
      <w:r>
        <w:fldChar w:fldCharType="separate"/>
      </w:r>
      <w:r>
        <w:t>174</w:t>
      </w:r>
      <w:r>
        <w:fldChar w:fldCharType="end"/>
      </w:r>
    </w:p>
    <w:p w14:paraId="6E691238" w14:textId="734CB0D4" w:rsidR="00751205" w:rsidRDefault="00751205">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_Toc29765679 \h </w:instrText>
      </w:r>
      <w:r>
        <w:fldChar w:fldCharType="separate"/>
      </w:r>
      <w:r>
        <w:t>176</w:t>
      </w:r>
      <w:r>
        <w:fldChar w:fldCharType="end"/>
      </w:r>
    </w:p>
    <w:p w14:paraId="4FECE34E" w14:textId="73F51273" w:rsidR="00751205" w:rsidRDefault="00751205">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_Toc29765680 \h </w:instrText>
      </w:r>
      <w:r>
        <w:fldChar w:fldCharType="separate"/>
      </w:r>
      <w:r>
        <w:t>177</w:t>
      </w:r>
      <w:r>
        <w:fldChar w:fldCharType="end"/>
      </w:r>
    </w:p>
    <w:p w14:paraId="4DD91601" w14:textId="2C9CC087" w:rsidR="00751205" w:rsidRDefault="00751205">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_Toc29765681 \h </w:instrText>
      </w:r>
      <w:r>
        <w:fldChar w:fldCharType="separate"/>
      </w:r>
      <w:r>
        <w:t>177</w:t>
      </w:r>
      <w:r>
        <w:fldChar w:fldCharType="end"/>
      </w:r>
    </w:p>
    <w:p w14:paraId="1C2E0912" w14:textId="60C6E4DD" w:rsidR="00751205" w:rsidRDefault="00751205">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_Toc29765682 \h </w:instrText>
      </w:r>
      <w:r>
        <w:fldChar w:fldCharType="separate"/>
      </w:r>
      <w:r>
        <w:t>177</w:t>
      </w:r>
      <w:r>
        <w:fldChar w:fldCharType="end"/>
      </w:r>
    </w:p>
    <w:p w14:paraId="2D1EAFD0" w14:textId="3FE0F7C6" w:rsidR="00751205" w:rsidRDefault="0075120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_Toc29765683 \h </w:instrText>
      </w:r>
      <w:r>
        <w:fldChar w:fldCharType="separate"/>
      </w:r>
      <w:r>
        <w:t>178</w:t>
      </w:r>
      <w:r>
        <w:fldChar w:fldCharType="end"/>
      </w:r>
    </w:p>
    <w:p w14:paraId="0D4B81DA" w14:textId="6174C852" w:rsidR="00751205" w:rsidRDefault="0075120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_Toc29765684 \h </w:instrText>
      </w:r>
      <w:r>
        <w:fldChar w:fldCharType="separate"/>
      </w:r>
      <w:r>
        <w:t>178</w:t>
      </w:r>
      <w:r>
        <w:fldChar w:fldCharType="end"/>
      </w:r>
    </w:p>
    <w:p w14:paraId="24C14005" w14:textId="320E3526" w:rsidR="00751205" w:rsidRDefault="0075120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_Toc29765685 \h </w:instrText>
      </w:r>
      <w:r>
        <w:fldChar w:fldCharType="separate"/>
      </w:r>
      <w:r>
        <w:t>178</w:t>
      </w:r>
      <w:r>
        <w:fldChar w:fldCharType="end"/>
      </w:r>
    </w:p>
    <w:p w14:paraId="24C1BFA8" w14:textId="3578B7AC" w:rsidR="00751205" w:rsidRDefault="00751205">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_Toc29765686 \h </w:instrText>
      </w:r>
      <w:r>
        <w:fldChar w:fldCharType="separate"/>
      </w:r>
      <w:r>
        <w:t>178</w:t>
      </w:r>
      <w:r>
        <w:fldChar w:fldCharType="end"/>
      </w:r>
    </w:p>
    <w:p w14:paraId="37E26094" w14:textId="25F05050" w:rsidR="00751205" w:rsidRDefault="00751205">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_Toc29765687 \h </w:instrText>
      </w:r>
      <w:r>
        <w:fldChar w:fldCharType="separate"/>
      </w:r>
      <w:r>
        <w:t>178</w:t>
      </w:r>
      <w:r>
        <w:fldChar w:fldCharType="end"/>
      </w:r>
    </w:p>
    <w:p w14:paraId="029FF1B9" w14:textId="63F4770A" w:rsidR="00751205" w:rsidRDefault="00751205">
      <w:pPr>
        <w:pStyle w:val="TOC4"/>
        <w:rPr>
          <w:rFonts w:asciiTheme="minorHAnsi" w:eastAsiaTheme="minorEastAsia" w:hAnsiTheme="minorHAnsi" w:cstheme="minorBidi"/>
          <w:sz w:val="22"/>
          <w:szCs w:val="22"/>
        </w:rPr>
      </w:pPr>
      <w:r>
        <w:lastRenderedPageBreak/>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_Toc29765688 \h </w:instrText>
      </w:r>
      <w:r>
        <w:fldChar w:fldCharType="separate"/>
      </w:r>
      <w:r>
        <w:t>178</w:t>
      </w:r>
      <w:r>
        <w:fldChar w:fldCharType="end"/>
      </w:r>
    </w:p>
    <w:p w14:paraId="4D090585" w14:textId="717A82D1" w:rsidR="00751205" w:rsidRDefault="00751205">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_Toc29765689 \h </w:instrText>
      </w:r>
      <w:r>
        <w:fldChar w:fldCharType="separate"/>
      </w:r>
      <w:r>
        <w:t>179</w:t>
      </w:r>
      <w:r>
        <w:fldChar w:fldCharType="end"/>
      </w:r>
    </w:p>
    <w:p w14:paraId="6E25ABD0" w14:textId="37E7506B" w:rsidR="00751205" w:rsidRDefault="00751205">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_Toc29765690 \h </w:instrText>
      </w:r>
      <w:r>
        <w:fldChar w:fldCharType="separate"/>
      </w:r>
      <w:r>
        <w:t>179</w:t>
      </w:r>
      <w:r>
        <w:fldChar w:fldCharType="end"/>
      </w:r>
    </w:p>
    <w:p w14:paraId="363D3C01" w14:textId="6308D1EC" w:rsidR="00751205" w:rsidRDefault="00751205">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_Toc29765691 \h </w:instrText>
      </w:r>
      <w:r>
        <w:fldChar w:fldCharType="separate"/>
      </w:r>
      <w:r>
        <w:t>179</w:t>
      </w:r>
      <w:r>
        <w:fldChar w:fldCharType="end"/>
      </w:r>
    </w:p>
    <w:p w14:paraId="6633CC80" w14:textId="7F92ED06" w:rsidR="00751205" w:rsidRDefault="00751205">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_Toc29765692 \h </w:instrText>
      </w:r>
      <w:r>
        <w:fldChar w:fldCharType="separate"/>
      </w:r>
      <w:r>
        <w:t>180</w:t>
      </w:r>
      <w:r>
        <w:fldChar w:fldCharType="end"/>
      </w:r>
    </w:p>
    <w:p w14:paraId="6C39380B" w14:textId="7CFCD650" w:rsidR="00751205" w:rsidRDefault="0075120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_Toc29765693 \h </w:instrText>
      </w:r>
      <w:r>
        <w:fldChar w:fldCharType="separate"/>
      </w:r>
      <w:r>
        <w:t>184</w:t>
      </w:r>
      <w:r>
        <w:fldChar w:fldCharType="end"/>
      </w:r>
    </w:p>
    <w:p w14:paraId="6A27ED43" w14:textId="411A5A03" w:rsidR="00751205" w:rsidRDefault="0075120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_Toc29765694 \h </w:instrText>
      </w:r>
      <w:r>
        <w:fldChar w:fldCharType="separate"/>
      </w:r>
      <w:r>
        <w:t>184</w:t>
      </w:r>
      <w:r>
        <w:fldChar w:fldCharType="end"/>
      </w:r>
    </w:p>
    <w:p w14:paraId="18C61981" w14:textId="49B40313" w:rsidR="00751205" w:rsidRDefault="0075120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_Toc29765695 \h </w:instrText>
      </w:r>
      <w:r>
        <w:fldChar w:fldCharType="separate"/>
      </w:r>
      <w:r>
        <w:t>184</w:t>
      </w:r>
      <w:r>
        <w:fldChar w:fldCharType="end"/>
      </w:r>
    </w:p>
    <w:p w14:paraId="02CD2E80" w14:textId="37C468BB" w:rsidR="00751205" w:rsidRDefault="00751205">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_Toc29765696 \h </w:instrText>
      </w:r>
      <w:r>
        <w:fldChar w:fldCharType="separate"/>
      </w:r>
      <w:r>
        <w:t>184</w:t>
      </w:r>
      <w:r>
        <w:fldChar w:fldCharType="end"/>
      </w:r>
    </w:p>
    <w:p w14:paraId="147DA6AA" w14:textId="3DA47EA6" w:rsidR="00751205" w:rsidRDefault="00751205">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_Toc29765697 \h </w:instrText>
      </w:r>
      <w:r>
        <w:fldChar w:fldCharType="separate"/>
      </w:r>
      <w:r>
        <w:t>184</w:t>
      </w:r>
      <w:r>
        <w:fldChar w:fldCharType="end"/>
      </w:r>
    </w:p>
    <w:p w14:paraId="336F8A26" w14:textId="7D45F652" w:rsidR="00751205" w:rsidRDefault="00751205">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_Toc29765698 \h </w:instrText>
      </w:r>
      <w:r>
        <w:fldChar w:fldCharType="separate"/>
      </w:r>
      <w:r>
        <w:t>184</w:t>
      </w:r>
      <w:r>
        <w:fldChar w:fldCharType="end"/>
      </w:r>
    </w:p>
    <w:p w14:paraId="59139BBC" w14:textId="3A1C9506" w:rsidR="00751205" w:rsidRDefault="00751205">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_Toc29765699 \h </w:instrText>
      </w:r>
      <w:r>
        <w:fldChar w:fldCharType="separate"/>
      </w:r>
      <w:r>
        <w:t>184</w:t>
      </w:r>
      <w:r>
        <w:fldChar w:fldCharType="end"/>
      </w:r>
    </w:p>
    <w:p w14:paraId="604A6385" w14:textId="4B7B71F2" w:rsidR="00751205" w:rsidRDefault="00751205">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_Toc29765700 \h </w:instrText>
      </w:r>
      <w:r>
        <w:fldChar w:fldCharType="separate"/>
      </w:r>
      <w:r>
        <w:t>184</w:t>
      </w:r>
      <w:r>
        <w:fldChar w:fldCharType="end"/>
      </w:r>
    </w:p>
    <w:p w14:paraId="20D8D88F" w14:textId="0662D908" w:rsidR="00751205" w:rsidRDefault="00751205">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_Toc29765701 \h </w:instrText>
      </w:r>
      <w:r>
        <w:fldChar w:fldCharType="separate"/>
      </w:r>
      <w:r>
        <w:t>184</w:t>
      </w:r>
      <w:r>
        <w:fldChar w:fldCharType="end"/>
      </w:r>
    </w:p>
    <w:p w14:paraId="39F8A75D" w14:textId="46CE8DD1" w:rsidR="00751205" w:rsidRDefault="00751205">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_Toc29765702 \h </w:instrText>
      </w:r>
      <w:r>
        <w:fldChar w:fldCharType="separate"/>
      </w:r>
      <w:r>
        <w:t>185</w:t>
      </w:r>
      <w:r>
        <w:fldChar w:fldCharType="end"/>
      </w:r>
    </w:p>
    <w:p w14:paraId="13396438" w14:textId="2A6CACCC" w:rsidR="00751205" w:rsidRDefault="0075120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_Toc29765703 \h </w:instrText>
      </w:r>
      <w:r>
        <w:fldChar w:fldCharType="separate"/>
      </w:r>
      <w:r>
        <w:t>185</w:t>
      </w:r>
      <w:r>
        <w:fldChar w:fldCharType="end"/>
      </w:r>
    </w:p>
    <w:p w14:paraId="1BC66C1F" w14:textId="706C2A32" w:rsidR="00751205" w:rsidRDefault="0075120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_Toc29765704 \h </w:instrText>
      </w:r>
      <w:r>
        <w:fldChar w:fldCharType="separate"/>
      </w:r>
      <w:r>
        <w:t>185</w:t>
      </w:r>
      <w:r>
        <w:fldChar w:fldCharType="end"/>
      </w:r>
    </w:p>
    <w:p w14:paraId="262EA872" w14:textId="42FB5A3C" w:rsidR="00751205" w:rsidRDefault="0075120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_Toc29765705 \h </w:instrText>
      </w:r>
      <w:r>
        <w:fldChar w:fldCharType="separate"/>
      </w:r>
      <w:r>
        <w:t>185</w:t>
      </w:r>
      <w:r>
        <w:fldChar w:fldCharType="end"/>
      </w:r>
    </w:p>
    <w:p w14:paraId="6700E651" w14:textId="14ED076D" w:rsidR="00751205" w:rsidRDefault="0075120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_Toc29765706 \h </w:instrText>
      </w:r>
      <w:r>
        <w:fldChar w:fldCharType="separate"/>
      </w:r>
      <w:r>
        <w:t>186</w:t>
      </w:r>
      <w:r>
        <w:fldChar w:fldCharType="end"/>
      </w:r>
    </w:p>
    <w:p w14:paraId="2890A784" w14:textId="646A8AC1" w:rsidR="00751205" w:rsidRDefault="00751205">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_Toc29765707 \h </w:instrText>
      </w:r>
      <w:r>
        <w:fldChar w:fldCharType="separate"/>
      </w:r>
      <w:r>
        <w:t>186</w:t>
      </w:r>
      <w:r>
        <w:fldChar w:fldCharType="end"/>
      </w:r>
    </w:p>
    <w:p w14:paraId="5077309E" w14:textId="2852EB56" w:rsidR="00751205" w:rsidRDefault="00751205">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_Toc29765708 \h </w:instrText>
      </w:r>
      <w:r>
        <w:fldChar w:fldCharType="separate"/>
      </w:r>
      <w:r>
        <w:t>186</w:t>
      </w:r>
      <w:r>
        <w:fldChar w:fldCharType="end"/>
      </w:r>
    </w:p>
    <w:p w14:paraId="07910A0C" w14:textId="4A46F8AE" w:rsidR="00751205" w:rsidRDefault="00751205">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_Toc29765709 \h </w:instrText>
      </w:r>
      <w:r>
        <w:fldChar w:fldCharType="separate"/>
      </w:r>
      <w:r>
        <w:t>186</w:t>
      </w:r>
      <w:r>
        <w:fldChar w:fldCharType="end"/>
      </w:r>
    </w:p>
    <w:p w14:paraId="623B305F" w14:textId="37718376" w:rsidR="00751205" w:rsidRDefault="00751205">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_Toc29765710 \h </w:instrText>
      </w:r>
      <w:r>
        <w:fldChar w:fldCharType="separate"/>
      </w:r>
      <w:r>
        <w:t>186</w:t>
      </w:r>
      <w:r>
        <w:fldChar w:fldCharType="end"/>
      </w:r>
    </w:p>
    <w:p w14:paraId="13BB8754" w14:textId="162C97B3" w:rsidR="00751205" w:rsidRDefault="00751205">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_Toc29765711 \h </w:instrText>
      </w:r>
      <w:r>
        <w:fldChar w:fldCharType="separate"/>
      </w:r>
      <w:r>
        <w:t>187</w:t>
      </w:r>
      <w:r>
        <w:fldChar w:fldCharType="end"/>
      </w:r>
    </w:p>
    <w:p w14:paraId="1C435AB0" w14:textId="0E4A2AB8" w:rsidR="00751205" w:rsidRDefault="00751205">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_Toc29765712 \h </w:instrText>
      </w:r>
      <w:r>
        <w:fldChar w:fldCharType="separate"/>
      </w:r>
      <w:r>
        <w:t>187</w:t>
      </w:r>
      <w:r>
        <w:fldChar w:fldCharType="end"/>
      </w:r>
    </w:p>
    <w:p w14:paraId="5EFADC1D" w14:textId="08B68EF3" w:rsidR="00751205" w:rsidRDefault="00751205">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_Toc29765713 \h </w:instrText>
      </w:r>
      <w:r>
        <w:fldChar w:fldCharType="separate"/>
      </w:r>
      <w:r>
        <w:t>187</w:t>
      </w:r>
      <w:r>
        <w:fldChar w:fldCharType="end"/>
      </w:r>
    </w:p>
    <w:p w14:paraId="58DB3DFE" w14:textId="2ABF3DCF" w:rsidR="00751205" w:rsidRDefault="00751205">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_Toc29765714 \h </w:instrText>
      </w:r>
      <w:r>
        <w:fldChar w:fldCharType="separate"/>
      </w:r>
      <w:r>
        <w:t>187</w:t>
      </w:r>
      <w:r>
        <w:fldChar w:fldCharType="end"/>
      </w:r>
    </w:p>
    <w:p w14:paraId="6DE623F8" w14:textId="6AF0E8A1" w:rsidR="00751205" w:rsidRDefault="00751205">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_Toc29765715 \h </w:instrText>
      </w:r>
      <w:r>
        <w:fldChar w:fldCharType="separate"/>
      </w:r>
      <w:r>
        <w:t>190</w:t>
      </w:r>
      <w:r>
        <w:fldChar w:fldCharType="end"/>
      </w:r>
    </w:p>
    <w:p w14:paraId="30FED41C" w14:textId="5941610E" w:rsidR="00751205" w:rsidRDefault="00751205">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_Toc29765716 \h </w:instrText>
      </w:r>
      <w:r>
        <w:fldChar w:fldCharType="separate"/>
      </w:r>
      <w:r>
        <w:t>193</w:t>
      </w:r>
      <w:r>
        <w:fldChar w:fldCharType="end"/>
      </w:r>
    </w:p>
    <w:p w14:paraId="3B1C091E" w14:textId="7D8E785D" w:rsidR="00751205" w:rsidRDefault="0075120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_Toc29765717 \h </w:instrText>
      </w:r>
      <w:r>
        <w:fldChar w:fldCharType="separate"/>
      </w:r>
      <w:r>
        <w:t>193</w:t>
      </w:r>
      <w:r>
        <w:fldChar w:fldCharType="end"/>
      </w:r>
    </w:p>
    <w:p w14:paraId="3D96A0A9" w14:textId="7DCF8D3F" w:rsidR="00751205" w:rsidRDefault="0075120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_Toc29765718 \h </w:instrText>
      </w:r>
      <w:r>
        <w:fldChar w:fldCharType="separate"/>
      </w:r>
      <w:r>
        <w:t>193</w:t>
      </w:r>
      <w:r>
        <w:fldChar w:fldCharType="end"/>
      </w:r>
    </w:p>
    <w:p w14:paraId="569E484A" w14:textId="434808B7" w:rsidR="00751205" w:rsidRDefault="0075120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_Toc29765719 \h </w:instrText>
      </w:r>
      <w:r>
        <w:fldChar w:fldCharType="separate"/>
      </w:r>
      <w:r>
        <w:t>193</w:t>
      </w:r>
      <w:r>
        <w:fldChar w:fldCharType="end"/>
      </w:r>
    </w:p>
    <w:p w14:paraId="11481102" w14:textId="5B6738C1" w:rsidR="00751205" w:rsidRDefault="00751205">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_Toc29765720 \h </w:instrText>
      </w:r>
      <w:r>
        <w:fldChar w:fldCharType="separate"/>
      </w:r>
      <w:r>
        <w:t>193</w:t>
      </w:r>
      <w:r>
        <w:fldChar w:fldCharType="end"/>
      </w:r>
    </w:p>
    <w:p w14:paraId="14C13034" w14:textId="550C1BCD" w:rsidR="00751205" w:rsidRDefault="00751205">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_Toc29765721 \h </w:instrText>
      </w:r>
      <w:r>
        <w:fldChar w:fldCharType="separate"/>
      </w:r>
      <w:r>
        <w:t>193</w:t>
      </w:r>
      <w:r>
        <w:fldChar w:fldCharType="end"/>
      </w:r>
    </w:p>
    <w:p w14:paraId="5262F063" w14:textId="00320944" w:rsidR="00751205" w:rsidRDefault="00751205">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_Toc29765722 \h </w:instrText>
      </w:r>
      <w:r>
        <w:fldChar w:fldCharType="separate"/>
      </w:r>
      <w:r>
        <w:t>193</w:t>
      </w:r>
      <w:r>
        <w:fldChar w:fldCharType="end"/>
      </w:r>
    </w:p>
    <w:p w14:paraId="38ACFA54" w14:textId="09B07406" w:rsidR="00751205" w:rsidRDefault="0075120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_Toc29765723 \h </w:instrText>
      </w:r>
      <w:r>
        <w:fldChar w:fldCharType="separate"/>
      </w:r>
      <w:r>
        <w:t>194</w:t>
      </w:r>
      <w:r>
        <w:fldChar w:fldCharType="end"/>
      </w:r>
    </w:p>
    <w:p w14:paraId="5F0C45BA" w14:textId="3B8C56EE" w:rsidR="00751205" w:rsidRDefault="00751205" w:rsidP="00751205">
      <w:pPr>
        <w:pStyle w:val="TOC8"/>
        <w:tabs>
          <w:tab w:val="right" w:leader="dot" w:pos="9639"/>
        </w:tabs>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_Toc29765724 \h </w:instrText>
      </w:r>
      <w:r>
        <w:fldChar w:fldCharType="separate"/>
      </w:r>
      <w:r>
        <w:t>195</w:t>
      </w:r>
      <w:r>
        <w:fldChar w:fldCharType="end"/>
      </w:r>
    </w:p>
    <w:p w14:paraId="74DBC8E8" w14:textId="14E7FDB8" w:rsidR="00751205" w:rsidRPr="00751205" w:rsidRDefault="00751205">
      <w:pPr>
        <w:pStyle w:val="TOC1"/>
        <w:rPr>
          <w:rFonts w:asciiTheme="minorHAnsi" w:eastAsiaTheme="minorEastAsia" w:hAnsiTheme="minorHAnsi" w:cstheme="minorBidi"/>
          <w:szCs w:val="22"/>
          <w:lang w:val="sv-FI"/>
        </w:rPr>
      </w:pPr>
      <w:r w:rsidRPr="00751205">
        <w:rPr>
          <w:lang w:val="sv-FI"/>
        </w:rPr>
        <w:t>A.1</w:t>
      </w:r>
      <w:r w:rsidRPr="00751205">
        <w:rPr>
          <w:rFonts w:asciiTheme="minorHAnsi" w:eastAsiaTheme="minorEastAsia" w:hAnsiTheme="minorHAnsi" w:cstheme="minorBidi"/>
          <w:szCs w:val="22"/>
          <w:lang w:val="sv-FI"/>
        </w:rPr>
        <w:tab/>
      </w:r>
      <w:r w:rsidRPr="00751205">
        <w:rPr>
          <w:lang w:val="sv-FI"/>
        </w:rPr>
        <w:t>UTRA FDD interfering signal</w:t>
      </w:r>
      <w:r w:rsidRPr="00751205">
        <w:rPr>
          <w:lang w:val="sv-FI"/>
        </w:rPr>
        <w:tab/>
      </w:r>
      <w:r>
        <w:fldChar w:fldCharType="begin" w:fldLock="1"/>
      </w:r>
      <w:r w:rsidRPr="00751205">
        <w:rPr>
          <w:lang w:val="sv-FI"/>
        </w:rPr>
        <w:instrText xml:space="preserve"> PAGEREF _Toc29765725 \h </w:instrText>
      </w:r>
      <w:r>
        <w:fldChar w:fldCharType="separate"/>
      </w:r>
      <w:r w:rsidRPr="00751205">
        <w:rPr>
          <w:lang w:val="sv-FI"/>
        </w:rPr>
        <w:t>195</w:t>
      </w:r>
      <w:r>
        <w:fldChar w:fldCharType="end"/>
      </w:r>
    </w:p>
    <w:p w14:paraId="2EB77267" w14:textId="2FD8A85A" w:rsidR="00751205" w:rsidRPr="00751205" w:rsidRDefault="00751205">
      <w:pPr>
        <w:pStyle w:val="TOC1"/>
        <w:rPr>
          <w:rFonts w:asciiTheme="minorHAnsi" w:eastAsiaTheme="minorEastAsia" w:hAnsiTheme="minorHAnsi" w:cstheme="minorBidi"/>
          <w:szCs w:val="22"/>
          <w:lang w:val="sv-FI"/>
        </w:rPr>
      </w:pPr>
      <w:r w:rsidRPr="00751205">
        <w:rPr>
          <w:lang w:val="sv-FI"/>
        </w:rPr>
        <w:t>A.2</w:t>
      </w:r>
      <w:r w:rsidRPr="00751205">
        <w:rPr>
          <w:rFonts w:asciiTheme="minorHAnsi" w:eastAsiaTheme="minorEastAsia" w:hAnsiTheme="minorHAnsi" w:cstheme="minorBidi"/>
          <w:szCs w:val="22"/>
          <w:lang w:val="sv-FI"/>
        </w:rPr>
        <w:tab/>
      </w:r>
      <w:r w:rsidRPr="00751205">
        <w:rPr>
          <w:lang w:val="sv-FI"/>
        </w:rPr>
        <w:t>UTRA TDD interfering signal</w:t>
      </w:r>
      <w:r w:rsidRPr="00751205">
        <w:rPr>
          <w:lang w:val="sv-FI"/>
        </w:rPr>
        <w:tab/>
      </w:r>
      <w:r>
        <w:fldChar w:fldCharType="begin" w:fldLock="1"/>
      </w:r>
      <w:r w:rsidRPr="00751205">
        <w:rPr>
          <w:lang w:val="sv-FI"/>
        </w:rPr>
        <w:instrText xml:space="preserve"> PAGEREF _Toc29765726 \h </w:instrText>
      </w:r>
      <w:r>
        <w:fldChar w:fldCharType="separate"/>
      </w:r>
      <w:r w:rsidRPr="00751205">
        <w:rPr>
          <w:lang w:val="sv-FI"/>
        </w:rPr>
        <w:t>195</w:t>
      </w:r>
      <w:r>
        <w:fldChar w:fldCharType="end"/>
      </w:r>
    </w:p>
    <w:p w14:paraId="4EACB8A7" w14:textId="4C58F129" w:rsidR="00751205" w:rsidRPr="00751205" w:rsidRDefault="00751205">
      <w:pPr>
        <w:pStyle w:val="TOC1"/>
        <w:rPr>
          <w:rFonts w:asciiTheme="minorHAnsi" w:eastAsiaTheme="minorEastAsia" w:hAnsiTheme="minorHAnsi" w:cstheme="minorBidi"/>
          <w:szCs w:val="22"/>
          <w:lang w:val="sv-FI"/>
        </w:rPr>
      </w:pPr>
      <w:r w:rsidRPr="00751205">
        <w:rPr>
          <w:lang w:val="sv-FI"/>
        </w:rPr>
        <w:t>A.3</w:t>
      </w:r>
      <w:r w:rsidRPr="00751205">
        <w:rPr>
          <w:rFonts w:asciiTheme="minorHAnsi" w:eastAsiaTheme="minorEastAsia" w:hAnsiTheme="minorHAnsi" w:cstheme="minorBidi"/>
          <w:szCs w:val="22"/>
          <w:lang w:val="sv-FI"/>
        </w:rPr>
        <w:tab/>
      </w:r>
      <w:r w:rsidRPr="00751205">
        <w:rPr>
          <w:lang w:val="sv-FI"/>
        </w:rPr>
        <w:t>E-UTRA interfering signal</w:t>
      </w:r>
      <w:r w:rsidRPr="00751205">
        <w:rPr>
          <w:lang w:val="sv-FI"/>
        </w:rPr>
        <w:tab/>
      </w:r>
      <w:r>
        <w:fldChar w:fldCharType="begin" w:fldLock="1"/>
      </w:r>
      <w:r w:rsidRPr="00751205">
        <w:rPr>
          <w:lang w:val="sv-FI"/>
        </w:rPr>
        <w:instrText xml:space="preserve"> PAGEREF _Toc29765727 \h </w:instrText>
      </w:r>
      <w:r>
        <w:fldChar w:fldCharType="separate"/>
      </w:r>
      <w:r w:rsidRPr="00751205">
        <w:rPr>
          <w:lang w:val="sv-FI"/>
        </w:rPr>
        <w:t>195</w:t>
      </w:r>
      <w:r>
        <w:fldChar w:fldCharType="end"/>
      </w:r>
    </w:p>
    <w:p w14:paraId="5334B356" w14:textId="78F17915" w:rsidR="00751205" w:rsidRDefault="00751205" w:rsidP="00751205">
      <w:pPr>
        <w:pStyle w:val="TOC8"/>
        <w:tabs>
          <w:tab w:val="right" w:leader="dot" w:pos="9639"/>
        </w:tabs>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_Toc29765728 \h </w:instrText>
      </w:r>
      <w:r>
        <w:fldChar w:fldCharType="separate"/>
      </w:r>
      <w:r>
        <w:t>196</w:t>
      </w:r>
      <w:r>
        <w:fldChar w:fldCharType="end"/>
      </w:r>
    </w:p>
    <w:p w14:paraId="27D0CDD3" w14:textId="7AAF3BC0" w:rsidR="00751205" w:rsidRDefault="0075120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_Toc29765729 \h </w:instrText>
      </w:r>
      <w:r>
        <w:fldChar w:fldCharType="separate"/>
      </w:r>
      <w:r>
        <w:t>196</w:t>
      </w:r>
      <w:r>
        <w:fldChar w:fldCharType="end"/>
      </w:r>
    </w:p>
    <w:p w14:paraId="1074DA7E" w14:textId="7B46669F" w:rsidR="00751205" w:rsidRDefault="0075120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A77A1F">
        <w:rPr>
          <w:rFonts w:cs="v4.2.0"/>
        </w:rPr>
        <w:t>Normal test environment</w:t>
      </w:r>
      <w:r>
        <w:tab/>
      </w:r>
      <w:r>
        <w:fldChar w:fldCharType="begin" w:fldLock="1"/>
      </w:r>
      <w:r>
        <w:instrText xml:space="preserve"> PAGEREF _Toc29765730 \h </w:instrText>
      </w:r>
      <w:r>
        <w:fldChar w:fldCharType="separate"/>
      </w:r>
      <w:r>
        <w:t>196</w:t>
      </w:r>
      <w:r>
        <w:fldChar w:fldCharType="end"/>
      </w:r>
    </w:p>
    <w:p w14:paraId="6DEEC825" w14:textId="328AA332" w:rsidR="00751205" w:rsidRDefault="0075120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A77A1F">
        <w:rPr>
          <w:rFonts w:cs="v4.2.0"/>
        </w:rPr>
        <w:t>Extreme test environment</w:t>
      </w:r>
      <w:r>
        <w:tab/>
      </w:r>
      <w:r>
        <w:fldChar w:fldCharType="begin" w:fldLock="1"/>
      </w:r>
      <w:r>
        <w:instrText xml:space="preserve"> PAGEREF _Toc29765731 \h </w:instrText>
      </w:r>
      <w:r>
        <w:fldChar w:fldCharType="separate"/>
      </w:r>
      <w:r>
        <w:t>196</w:t>
      </w:r>
      <w:r>
        <w:fldChar w:fldCharType="end"/>
      </w:r>
    </w:p>
    <w:p w14:paraId="7C81325E" w14:textId="4371F6EA" w:rsidR="00751205" w:rsidRDefault="00751205">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_Toc29765732 \h </w:instrText>
      </w:r>
      <w:r>
        <w:fldChar w:fldCharType="separate"/>
      </w:r>
      <w:r>
        <w:t>196</w:t>
      </w:r>
      <w:r>
        <w:fldChar w:fldCharType="end"/>
      </w:r>
    </w:p>
    <w:p w14:paraId="037634F7" w14:textId="243BA743" w:rsidR="00751205" w:rsidRDefault="00751205">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A77A1F">
        <w:rPr>
          <w:rFonts w:cs="v4.2.0"/>
        </w:rPr>
        <w:t>Vibration</w:t>
      </w:r>
      <w:r>
        <w:tab/>
      </w:r>
      <w:r>
        <w:fldChar w:fldCharType="begin" w:fldLock="1"/>
      </w:r>
      <w:r>
        <w:instrText xml:space="preserve"> PAGEREF _Toc29765733 \h </w:instrText>
      </w:r>
      <w:r>
        <w:fldChar w:fldCharType="separate"/>
      </w:r>
      <w:r>
        <w:t>197</w:t>
      </w:r>
      <w:r>
        <w:fldChar w:fldCharType="end"/>
      </w:r>
    </w:p>
    <w:p w14:paraId="68DAA219" w14:textId="35F24A40" w:rsidR="00751205" w:rsidRDefault="00751205">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A77A1F">
        <w:rPr>
          <w:rFonts w:cs="v4.2.0"/>
        </w:rPr>
        <w:t>Power supply</w:t>
      </w:r>
      <w:r>
        <w:tab/>
      </w:r>
      <w:r>
        <w:fldChar w:fldCharType="begin" w:fldLock="1"/>
      </w:r>
      <w:r>
        <w:instrText xml:space="preserve"> PAGEREF _Toc29765734 \h </w:instrText>
      </w:r>
      <w:r>
        <w:fldChar w:fldCharType="separate"/>
      </w:r>
      <w:r>
        <w:t>197</w:t>
      </w:r>
      <w:r>
        <w:fldChar w:fldCharType="end"/>
      </w:r>
    </w:p>
    <w:p w14:paraId="26898608" w14:textId="6B906200" w:rsidR="00751205" w:rsidRDefault="00751205">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_Toc29765735 \h </w:instrText>
      </w:r>
      <w:r>
        <w:fldChar w:fldCharType="separate"/>
      </w:r>
      <w:r>
        <w:t>197</w:t>
      </w:r>
      <w:r>
        <w:fldChar w:fldCharType="end"/>
      </w:r>
    </w:p>
    <w:p w14:paraId="04E7986F" w14:textId="08E6CBF1" w:rsidR="00751205" w:rsidRDefault="00751205" w:rsidP="00751205">
      <w:pPr>
        <w:pStyle w:val="TOC8"/>
        <w:tabs>
          <w:tab w:val="right" w:leader="dot" w:pos="9639"/>
        </w:tabs>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_Toc29765736 \h </w:instrText>
      </w:r>
      <w:r>
        <w:fldChar w:fldCharType="separate"/>
      </w:r>
      <w:r>
        <w:t>198</w:t>
      </w:r>
      <w:r>
        <w:fldChar w:fldCharType="end"/>
      </w:r>
    </w:p>
    <w:p w14:paraId="43CF7E4A" w14:textId="568F74A0" w:rsidR="00751205" w:rsidRDefault="0075120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_Toc29765737 \h </w:instrText>
      </w:r>
      <w:r>
        <w:fldChar w:fldCharType="separate"/>
      </w:r>
      <w:r>
        <w:t>199</w:t>
      </w:r>
      <w:r>
        <w:fldChar w:fldCharType="end"/>
      </w:r>
    </w:p>
    <w:p w14:paraId="0A2CBDEB" w14:textId="594699D4" w:rsidR="00751205" w:rsidRDefault="0075120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_Toc29765738 \h </w:instrText>
      </w:r>
      <w:r>
        <w:fldChar w:fldCharType="separate"/>
      </w:r>
      <w:r>
        <w:t>202</w:t>
      </w:r>
      <w:r>
        <w:fldChar w:fldCharType="end"/>
      </w:r>
    </w:p>
    <w:p w14:paraId="717E9C76" w14:textId="043021D6" w:rsidR="00751205" w:rsidRDefault="00751205" w:rsidP="00751205">
      <w:pPr>
        <w:pStyle w:val="TOC8"/>
        <w:tabs>
          <w:tab w:val="right" w:leader="dot" w:pos="9639"/>
        </w:tabs>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_Toc29765739 \h </w:instrText>
      </w:r>
      <w:r>
        <w:fldChar w:fldCharType="separate"/>
      </w:r>
      <w:r>
        <w:t>204</w:t>
      </w:r>
      <w:r>
        <w:fldChar w:fldCharType="end"/>
      </w:r>
    </w:p>
    <w:p w14:paraId="21454EA2" w14:textId="6FBE281C" w:rsidR="00751205" w:rsidRDefault="0075120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_Toc29765740 \h </w:instrText>
      </w:r>
      <w:r>
        <w:fldChar w:fldCharType="separate"/>
      </w:r>
      <w:r>
        <w:t>204</w:t>
      </w:r>
      <w:r>
        <w:fldChar w:fldCharType="end"/>
      </w:r>
    </w:p>
    <w:p w14:paraId="7AE668C0" w14:textId="501F51B3" w:rsidR="00751205" w:rsidRDefault="00751205">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_Toc29765741 \h </w:instrText>
      </w:r>
      <w:r>
        <w:fldChar w:fldCharType="separate"/>
      </w:r>
      <w:r>
        <w:t>204</w:t>
      </w:r>
      <w:r>
        <w:fldChar w:fldCharType="end"/>
      </w:r>
    </w:p>
    <w:p w14:paraId="744D8E06" w14:textId="63F9E9C4" w:rsidR="00751205" w:rsidRDefault="00751205">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_Toc29765742 \h </w:instrText>
      </w:r>
      <w:r>
        <w:fldChar w:fldCharType="separate"/>
      </w:r>
      <w:r>
        <w:t>204</w:t>
      </w:r>
      <w:r>
        <w:fldChar w:fldCharType="end"/>
      </w:r>
    </w:p>
    <w:p w14:paraId="5E4E7B2E" w14:textId="145B2C6D" w:rsidR="00751205" w:rsidRDefault="0075120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_Toc29765743 \h </w:instrText>
      </w:r>
      <w:r>
        <w:fldChar w:fldCharType="separate"/>
      </w:r>
      <w:r>
        <w:t>204</w:t>
      </w:r>
      <w:r>
        <w:fldChar w:fldCharType="end"/>
      </w:r>
    </w:p>
    <w:p w14:paraId="03D88F6C" w14:textId="52F33279" w:rsidR="00751205" w:rsidRDefault="00751205">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_Toc29765744 \h </w:instrText>
      </w:r>
      <w:r>
        <w:fldChar w:fldCharType="separate"/>
      </w:r>
      <w:r>
        <w:t>204</w:t>
      </w:r>
      <w:r>
        <w:fldChar w:fldCharType="end"/>
      </w:r>
    </w:p>
    <w:p w14:paraId="2602D171" w14:textId="06EFFECF" w:rsidR="00751205" w:rsidRDefault="00751205">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_Toc29765745 \h </w:instrText>
      </w:r>
      <w:r>
        <w:fldChar w:fldCharType="separate"/>
      </w:r>
      <w:r>
        <w:t>205</w:t>
      </w:r>
      <w:r>
        <w:fldChar w:fldCharType="end"/>
      </w:r>
    </w:p>
    <w:p w14:paraId="5529A029" w14:textId="290F7A7F" w:rsidR="00751205" w:rsidRDefault="00751205">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_Toc29765746 \h </w:instrText>
      </w:r>
      <w:r>
        <w:fldChar w:fldCharType="separate"/>
      </w:r>
      <w:r>
        <w:t>205</w:t>
      </w:r>
      <w:r>
        <w:fldChar w:fldCharType="end"/>
      </w:r>
    </w:p>
    <w:p w14:paraId="38F22301" w14:textId="35349518" w:rsidR="00751205" w:rsidRDefault="00751205" w:rsidP="00751205">
      <w:pPr>
        <w:pStyle w:val="TOC8"/>
        <w:tabs>
          <w:tab w:val="right" w:leader="dot" w:pos="9639"/>
        </w:tabs>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_Toc29765747 \h </w:instrText>
      </w:r>
      <w:r>
        <w:fldChar w:fldCharType="separate"/>
      </w:r>
      <w:r>
        <w:t>206</w:t>
      </w:r>
      <w:r>
        <w:fldChar w:fldCharType="end"/>
      </w:r>
    </w:p>
    <w:p w14:paraId="3C35BC99" w14:textId="353E3D7D" w:rsidR="00751205" w:rsidRDefault="00751205">
      <w:pPr>
        <w:pStyle w:val="TOC1"/>
        <w:rPr>
          <w:rFonts w:asciiTheme="minorHAnsi" w:eastAsiaTheme="minorEastAsia" w:hAnsiTheme="minorHAnsi" w:cstheme="minorBidi"/>
          <w:szCs w:val="22"/>
        </w:rPr>
      </w:pPr>
      <w:r w:rsidRPr="00751205">
        <w:t>E.0</w:t>
      </w:r>
      <w:r>
        <w:rPr>
          <w:rFonts w:asciiTheme="minorHAnsi" w:hAnsiTheme="minorHAnsi" w:cstheme="minorBidi"/>
          <w:szCs w:val="22"/>
        </w:rPr>
        <w:tab/>
      </w:r>
      <w:r w:rsidRPr="00A77A1F">
        <w:rPr>
          <w:rFonts w:eastAsia="MS Mincho"/>
        </w:rPr>
        <w:t>BC3 CS3 Test model description</w:t>
      </w:r>
      <w:r>
        <w:tab/>
      </w:r>
      <w:r>
        <w:fldChar w:fldCharType="begin" w:fldLock="1"/>
      </w:r>
      <w:r>
        <w:instrText xml:space="preserve"> PAGEREF _Toc29765748 \h </w:instrText>
      </w:r>
      <w:r>
        <w:fldChar w:fldCharType="separate"/>
      </w:r>
      <w:r>
        <w:t>206</w:t>
      </w:r>
      <w:r>
        <w:fldChar w:fldCharType="end"/>
      </w:r>
    </w:p>
    <w:p w14:paraId="74910E40" w14:textId="2DD35A44" w:rsidR="00751205" w:rsidRDefault="00751205">
      <w:pPr>
        <w:pStyle w:val="TOC1"/>
        <w:rPr>
          <w:rFonts w:asciiTheme="minorHAnsi" w:eastAsiaTheme="minorEastAsia" w:hAnsiTheme="minorHAnsi" w:cstheme="minorBidi"/>
          <w:szCs w:val="22"/>
        </w:rPr>
      </w:pPr>
      <w:r w:rsidRPr="00751205">
        <w:t>E.0A</w:t>
      </w:r>
      <w:r>
        <w:rPr>
          <w:rFonts w:asciiTheme="minorHAnsi" w:hAnsiTheme="minorHAnsi" w:cstheme="minorBidi"/>
          <w:szCs w:val="22"/>
        </w:rPr>
        <w:tab/>
      </w:r>
      <w:r w:rsidRPr="00A77A1F">
        <w:rPr>
          <w:rFonts w:eastAsia="MS Mincho"/>
        </w:rPr>
        <w:t>BC3 CS16/17 Test model description</w:t>
      </w:r>
      <w:r>
        <w:tab/>
      </w:r>
      <w:r>
        <w:fldChar w:fldCharType="begin" w:fldLock="1"/>
      </w:r>
      <w:r>
        <w:instrText xml:space="preserve"> PAGEREF _Toc29765749 \h </w:instrText>
      </w:r>
      <w:r>
        <w:fldChar w:fldCharType="separate"/>
      </w:r>
      <w:r>
        <w:t>207</w:t>
      </w:r>
      <w:r>
        <w:fldChar w:fldCharType="end"/>
      </w:r>
    </w:p>
    <w:p w14:paraId="7BDC90D4" w14:textId="79F262E1" w:rsidR="00751205" w:rsidRDefault="00751205">
      <w:pPr>
        <w:pStyle w:val="TOC1"/>
        <w:rPr>
          <w:rFonts w:asciiTheme="minorHAnsi" w:eastAsiaTheme="minorEastAsia" w:hAnsiTheme="minorHAnsi" w:cstheme="minorBidi"/>
          <w:szCs w:val="22"/>
        </w:rPr>
      </w:pPr>
      <w:r w:rsidRPr="00751205">
        <w:t>E.1</w:t>
      </w:r>
      <w:r>
        <w:rPr>
          <w:rFonts w:asciiTheme="minorHAnsi" w:hAnsiTheme="minorHAnsi" w:cstheme="minorBidi"/>
          <w:szCs w:val="22"/>
        </w:rPr>
        <w:tab/>
      </w:r>
      <w:r w:rsidRPr="00A77A1F">
        <w:rPr>
          <w:rFonts w:eastAsia="MS Mincho"/>
        </w:rPr>
        <w:t>E-UTRA Test Model 1.1 (E-TM1.1_</w:t>
      </w:r>
      <w:r>
        <w:rPr>
          <w:lang w:eastAsia="zh-CN"/>
        </w:rPr>
        <w:t>BC3</w:t>
      </w:r>
      <w:r w:rsidRPr="00A77A1F">
        <w:rPr>
          <w:rFonts w:eastAsia="MS Mincho"/>
        </w:rPr>
        <w:t>CS3)</w:t>
      </w:r>
      <w:r>
        <w:tab/>
      </w:r>
      <w:r>
        <w:fldChar w:fldCharType="begin" w:fldLock="1"/>
      </w:r>
      <w:r>
        <w:instrText xml:space="preserve"> PAGEREF _Toc29765750 \h </w:instrText>
      </w:r>
      <w:r>
        <w:fldChar w:fldCharType="separate"/>
      </w:r>
      <w:r>
        <w:t>207</w:t>
      </w:r>
      <w:r>
        <w:fldChar w:fldCharType="end"/>
      </w:r>
    </w:p>
    <w:p w14:paraId="57ACFE4A" w14:textId="77FC5ACF" w:rsidR="00751205" w:rsidRDefault="00751205">
      <w:pPr>
        <w:pStyle w:val="TOC1"/>
        <w:rPr>
          <w:rFonts w:asciiTheme="minorHAnsi" w:eastAsiaTheme="minorEastAsia" w:hAnsiTheme="minorHAnsi" w:cstheme="minorBidi"/>
          <w:szCs w:val="22"/>
        </w:rPr>
      </w:pPr>
      <w:r w:rsidRPr="00751205">
        <w:t>E.1A</w:t>
      </w:r>
      <w:r>
        <w:rPr>
          <w:rFonts w:asciiTheme="minorHAnsi" w:hAnsiTheme="minorHAnsi" w:cstheme="minorBidi"/>
          <w:szCs w:val="22"/>
        </w:rPr>
        <w:tab/>
      </w:r>
      <w:r w:rsidRPr="00A77A1F">
        <w:rPr>
          <w:rFonts w:eastAsia="MS Mincho"/>
        </w:rPr>
        <w:t>NR FR1 Test Model 1.1 (NR-FR1-TM1.1_BC3CS16/17)</w:t>
      </w:r>
      <w:r>
        <w:tab/>
      </w:r>
      <w:r>
        <w:fldChar w:fldCharType="begin" w:fldLock="1"/>
      </w:r>
      <w:r>
        <w:instrText xml:space="preserve"> PAGEREF _Toc29765751 \h </w:instrText>
      </w:r>
      <w:r>
        <w:fldChar w:fldCharType="separate"/>
      </w:r>
      <w:r>
        <w:t>207</w:t>
      </w:r>
      <w:r>
        <w:fldChar w:fldCharType="end"/>
      </w:r>
    </w:p>
    <w:p w14:paraId="22A43EAB" w14:textId="22940B03" w:rsidR="00751205" w:rsidRDefault="00751205">
      <w:pPr>
        <w:pStyle w:val="TOC1"/>
        <w:rPr>
          <w:rFonts w:asciiTheme="minorHAnsi" w:eastAsiaTheme="minorEastAsia" w:hAnsiTheme="minorHAnsi" w:cstheme="minorBidi"/>
          <w:szCs w:val="22"/>
        </w:rPr>
      </w:pPr>
      <w:r w:rsidRPr="00751205">
        <w:t>E.2</w:t>
      </w:r>
      <w:r>
        <w:rPr>
          <w:rFonts w:asciiTheme="minorHAnsi" w:hAnsiTheme="minorHAnsi" w:cstheme="minorBidi"/>
          <w:szCs w:val="22"/>
        </w:rPr>
        <w:tab/>
      </w:r>
      <w:r w:rsidRPr="00A77A1F">
        <w:rPr>
          <w:rFonts w:eastAsia="MS Mincho"/>
        </w:rPr>
        <w:t>E-UTRA Test Model 1.2 (E-TM1.2_</w:t>
      </w:r>
      <w:r>
        <w:rPr>
          <w:lang w:eastAsia="zh-CN"/>
        </w:rPr>
        <w:t>BC3</w:t>
      </w:r>
      <w:r w:rsidRPr="00A77A1F">
        <w:rPr>
          <w:rFonts w:eastAsia="MS Mincho"/>
        </w:rPr>
        <w:t>CS3)</w:t>
      </w:r>
      <w:r>
        <w:tab/>
      </w:r>
      <w:r>
        <w:fldChar w:fldCharType="begin" w:fldLock="1"/>
      </w:r>
      <w:r>
        <w:instrText xml:space="preserve"> PAGEREF _Toc29765752 \h </w:instrText>
      </w:r>
      <w:r>
        <w:fldChar w:fldCharType="separate"/>
      </w:r>
      <w:r>
        <w:t>208</w:t>
      </w:r>
      <w:r>
        <w:fldChar w:fldCharType="end"/>
      </w:r>
    </w:p>
    <w:p w14:paraId="1204DB2C" w14:textId="39608C29" w:rsidR="00751205" w:rsidRDefault="00751205">
      <w:pPr>
        <w:pStyle w:val="TOC1"/>
        <w:rPr>
          <w:rFonts w:asciiTheme="minorHAnsi" w:eastAsiaTheme="minorEastAsia" w:hAnsiTheme="minorHAnsi" w:cstheme="minorBidi"/>
          <w:szCs w:val="22"/>
        </w:rPr>
      </w:pPr>
      <w:r w:rsidRPr="00751205">
        <w:t>E.2A</w:t>
      </w:r>
      <w:r>
        <w:rPr>
          <w:rFonts w:asciiTheme="minorHAnsi" w:hAnsiTheme="minorHAnsi"/>
          <w:szCs w:val="22"/>
        </w:rPr>
        <w:tab/>
      </w:r>
      <w:r w:rsidRPr="00A77A1F">
        <w:rPr>
          <w:rFonts w:eastAsia="MS Mincho" w:cs="Arial"/>
          <w:bCs/>
        </w:rPr>
        <w:t>NR FR1 Test Model 1.2 (NR-FR1-TM1.2_BC3CS16/17)</w:t>
      </w:r>
      <w:r>
        <w:tab/>
      </w:r>
      <w:r>
        <w:fldChar w:fldCharType="begin" w:fldLock="1"/>
      </w:r>
      <w:r>
        <w:instrText xml:space="preserve"> PAGEREF _Toc29765753 \h </w:instrText>
      </w:r>
      <w:r>
        <w:fldChar w:fldCharType="separate"/>
      </w:r>
      <w:r>
        <w:t>208</w:t>
      </w:r>
      <w:r>
        <w:fldChar w:fldCharType="end"/>
      </w:r>
    </w:p>
    <w:p w14:paraId="5F58F189" w14:textId="7259E8FC" w:rsidR="00751205" w:rsidRDefault="00751205">
      <w:pPr>
        <w:pStyle w:val="TOC1"/>
        <w:rPr>
          <w:rFonts w:asciiTheme="minorHAnsi" w:eastAsiaTheme="minorEastAsia" w:hAnsiTheme="minorHAnsi" w:cstheme="minorBidi"/>
          <w:szCs w:val="22"/>
        </w:rPr>
      </w:pPr>
      <w:r w:rsidRPr="00751205">
        <w:t>E.3</w:t>
      </w:r>
      <w:r>
        <w:rPr>
          <w:rFonts w:asciiTheme="minorHAnsi" w:hAnsiTheme="minorHAnsi" w:cstheme="minorBidi"/>
          <w:szCs w:val="22"/>
        </w:rPr>
        <w:tab/>
      </w:r>
      <w:r w:rsidRPr="00A77A1F">
        <w:rPr>
          <w:rFonts w:eastAsia="MS Mincho"/>
        </w:rPr>
        <w:t>E-UTRA Test Model 2 (E-TM2_</w:t>
      </w:r>
      <w:r>
        <w:rPr>
          <w:lang w:eastAsia="zh-CN"/>
        </w:rPr>
        <w:t>BC3</w:t>
      </w:r>
      <w:r w:rsidRPr="00A77A1F">
        <w:rPr>
          <w:rFonts w:eastAsia="MS Mincho"/>
        </w:rPr>
        <w:t>CS3)</w:t>
      </w:r>
      <w:r>
        <w:tab/>
      </w:r>
      <w:r>
        <w:fldChar w:fldCharType="begin" w:fldLock="1"/>
      </w:r>
      <w:r>
        <w:instrText xml:space="preserve"> PAGEREF _Toc29765754 \h </w:instrText>
      </w:r>
      <w:r>
        <w:fldChar w:fldCharType="separate"/>
      </w:r>
      <w:r>
        <w:t>208</w:t>
      </w:r>
      <w:r>
        <w:fldChar w:fldCharType="end"/>
      </w:r>
    </w:p>
    <w:p w14:paraId="72370AB4" w14:textId="0BA15782" w:rsidR="00751205" w:rsidRDefault="00751205">
      <w:pPr>
        <w:pStyle w:val="TOC1"/>
        <w:rPr>
          <w:rFonts w:asciiTheme="minorHAnsi" w:eastAsiaTheme="minorEastAsia" w:hAnsiTheme="minorHAnsi" w:cstheme="minorBidi"/>
          <w:szCs w:val="22"/>
        </w:rPr>
      </w:pPr>
      <w:r w:rsidRPr="00751205">
        <w:t>E.3A</w:t>
      </w:r>
      <w:r>
        <w:rPr>
          <w:rFonts w:asciiTheme="minorHAnsi" w:hAnsiTheme="minorHAnsi"/>
          <w:szCs w:val="22"/>
        </w:rPr>
        <w:tab/>
      </w:r>
      <w:r w:rsidRPr="00A77A1F">
        <w:rPr>
          <w:rFonts w:eastAsia="MS Mincho" w:cs="Arial"/>
          <w:bCs/>
        </w:rPr>
        <w:t>NR FR1 Test Model 2 (NR-FR1-TM2_BC3CS16/17)</w:t>
      </w:r>
      <w:r>
        <w:tab/>
      </w:r>
      <w:r>
        <w:fldChar w:fldCharType="begin" w:fldLock="1"/>
      </w:r>
      <w:r>
        <w:instrText xml:space="preserve"> PAGEREF _Toc29765755 \h </w:instrText>
      </w:r>
      <w:r>
        <w:fldChar w:fldCharType="separate"/>
      </w:r>
      <w:r>
        <w:t>208</w:t>
      </w:r>
      <w:r>
        <w:fldChar w:fldCharType="end"/>
      </w:r>
    </w:p>
    <w:p w14:paraId="44A297D9" w14:textId="3EC10231" w:rsidR="00751205" w:rsidRDefault="00751205">
      <w:pPr>
        <w:pStyle w:val="TOC1"/>
        <w:rPr>
          <w:rFonts w:asciiTheme="minorHAnsi" w:eastAsiaTheme="minorEastAsia" w:hAnsiTheme="minorHAnsi" w:cstheme="minorBidi"/>
          <w:szCs w:val="22"/>
        </w:rPr>
      </w:pPr>
      <w:r w:rsidRPr="00751205">
        <w:t>E.3B</w:t>
      </w:r>
      <w:r>
        <w:rPr>
          <w:rFonts w:asciiTheme="minorHAnsi" w:hAnsiTheme="minorHAnsi"/>
          <w:szCs w:val="22"/>
        </w:rPr>
        <w:tab/>
      </w:r>
      <w:r w:rsidRPr="00A77A1F">
        <w:rPr>
          <w:rFonts w:eastAsia="MS Mincho" w:cs="Arial"/>
          <w:bCs/>
        </w:rPr>
        <w:t>NR FR1 Test Model 2a (NR-FR1-TM2a_BC3CS16/17)</w:t>
      </w:r>
      <w:r>
        <w:tab/>
      </w:r>
      <w:r>
        <w:fldChar w:fldCharType="begin" w:fldLock="1"/>
      </w:r>
      <w:r>
        <w:instrText xml:space="preserve"> PAGEREF _Toc29765756 \h </w:instrText>
      </w:r>
      <w:r>
        <w:fldChar w:fldCharType="separate"/>
      </w:r>
      <w:r>
        <w:t>208</w:t>
      </w:r>
      <w:r>
        <w:fldChar w:fldCharType="end"/>
      </w:r>
    </w:p>
    <w:p w14:paraId="2CA82E6F" w14:textId="47EDA03F" w:rsidR="00751205" w:rsidRDefault="00751205">
      <w:pPr>
        <w:pStyle w:val="TOC1"/>
        <w:rPr>
          <w:rFonts w:asciiTheme="minorHAnsi" w:eastAsiaTheme="minorEastAsia" w:hAnsiTheme="minorHAnsi" w:cstheme="minorBidi"/>
          <w:szCs w:val="22"/>
        </w:rPr>
      </w:pPr>
      <w:r w:rsidRPr="00751205">
        <w:t>E.3C</w:t>
      </w:r>
      <w:r>
        <w:rPr>
          <w:rFonts w:asciiTheme="minorHAnsi" w:hAnsiTheme="minorHAnsi" w:cstheme="minorBidi"/>
          <w:szCs w:val="22"/>
        </w:rPr>
        <w:tab/>
      </w:r>
      <w:r w:rsidRPr="00A77A1F">
        <w:rPr>
          <w:rFonts w:eastAsia="MS Mincho"/>
        </w:rPr>
        <w:t>E-UTRA Test Model 2a (E-TM2a_</w:t>
      </w:r>
      <w:r>
        <w:rPr>
          <w:lang w:eastAsia="zh-CN"/>
        </w:rPr>
        <w:t>BC3</w:t>
      </w:r>
      <w:r w:rsidRPr="00A77A1F">
        <w:rPr>
          <w:rFonts w:eastAsia="MS Mincho"/>
        </w:rPr>
        <w:t>CS3)</w:t>
      </w:r>
      <w:r>
        <w:tab/>
      </w:r>
      <w:r>
        <w:fldChar w:fldCharType="begin" w:fldLock="1"/>
      </w:r>
      <w:r>
        <w:instrText xml:space="preserve"> PAGEREF _Toc29765757 \h </w:instrText>
      </w:r>
      <w:r>
        <w:fldChar w:fldCharType="separate"/>
      </w:r>
      <w:r>
        <w:t>208</w:t>
      </w:r>
      <w:r>
        <w:fldChar w:fldCharType="end"/>
      </w:r>
    </w:p>
    <w:p w14:paraId="4B0A208E" w14:textId="6D376D24" w:rsidR="00751205" w:rsidRPr="00751205" w:rsidRDefault="00751205">
      <w:pPr>
        <w:pStyle w:val="TOC1"/>
        <w:rPr>
          <w:rFonts w:asciiTheme="minorHAnsi" w:eastAsiaTheme="minorEastAsia" w:hAnsiTheme="minorHAnsi" w:cstheme="minorBidi"/>
          <w:szCs w:val="22"/>
          <w:lang w:val="sv-FI"/>
        </w:rPr>
      </w:pPr>
      <w:r w:rsidRPr="00751205">
        <w:rPr>
          <w:lang w:val="sv-FI"/>
        </w:rPr>
        <w:t>E.3D</w:t>
      </w:r>
      <w:r w:rsidRPr="00751205">
        <w:rPr>
          <w:rFonts w:asciiTheme="minorHAnsi" w:hAnsiTheme="minorHAnsi" w:cstheme="minorBidi"/>
          <w:szCs w:val="22"/>
          <w:lang w:val="sv-FI"/>
        </w:rPr>
        <w:tab/>
      </w:r>
      <w:r w:rsidRPr="00751205">
        <w:rPr>
          <w:rFonts w:eastAsia="MS Mincho"/>
          <w:lang w:val="sv-FI"/>
        </w:rPr>
        <w:t>E-UTRA Test Model 2b (E-TM2b_</w:t>
      </w:r>
      <w:r w:rsidRPr="00751205">
        <w:rPr>
          <w:lang w:val="sv-FI" w:eastAsia="zh-CN"/>
        </w:rPr>
        <w:t>BC3</w:t>
      </w:r>
      <w:r w:rsidRPr="00751205">
        <w:rPr>
          <w:rFonts w:eastAsia="MS Mincho"/>
          <w:lang w:val="sv-FI"/>
        </w:rPr>
        <w:t>CS3)</w:t>
      </w:r>
      <w:r w:rsidRPr="00751205">
        <w:rPr>
          <w:lang w:val="sv-FI"/>
        </w:rPr>
        <w:tab/>
      </w:r>
      <w:r>
        <w:fldChar w:fldCharType="begin" w:fldLock="1"/>
      </w:r>
      <w:r w:rsidRPr="00751205">
        <w:rPr>
          <w:lang w:val="sv-FI"/>
        </w:rPr>
        <w:instrText xml:space="preserve"> PAGEREF _Toc29765758 \h </w:instrText>
      </w:r>
      <w:r>
        <w:fldChar w:fldCharType="separate"/>
      </w:r>
      <w:r w:rsidRPr="00751205">
        <w:rPr>
          <w:lang w:val="sv-FI"/>
        </w:rPr>
        <w:t>208</w:t>
      </w:r>
      <w:r>
        <w:fldChar w:fldCharType="end"/>
      </w:r>
    </w:p>
    <w:p w14:paraId="5E8FC552" w14:textId="18513E6F" w:rsidR="00751205" w:rsidRDefault="00751205">
      <w:pPr>
        <w:pStyle w:val="TOC1"/>
        <w:rPr>
          <w:rFonts w:asciiTheme="minorHAnsi" w:eastAsiaTheme="minorEastAsia" w:hAnsiTheme="minorHAnsi" w:cstheme="minorBidi"/>
          <w:szCs w:val="22"/>
        </w:rPr>
      </w:pPr>
      <w:r w:rsidRPr="00751205">
        <w:t>E.4</w:t>
      </w:r>
      <w:r>
        <w:rPr>
          <w:rFonts w:asciiTheme="minorHAnsi" w:hAnsiTheme="minorHAnsi" w:cstheme="minorBidi"/>
          <w:szCs w:val="22"/>
        </w:rPr>
        <w:tab/>
      </w:r>
      <w:r w:rsidRPr="00A77A1F">
        <w:rPr>
          <w:rFonts w:eastAsia="MS Mincho"/>
        </w:rPr>
        <w:t>E-UTRA Test Model 3.1 (E-TM3.1_</w:t>
      </w:r>
      <w:r>
        <w:rPr>
          <w:lang w:eastAsia="zh-CN"/>
        </w:rPr>
        <w:t>BC3</w:t>
      </w:r>
      <w:r w:rsidRPr="00A77A1F">
        <w:rPr>
          <w:rFonts w:eastAsia="MS Mincho"/>
        </w:rPr>
        <w:t>CS3)</w:t>
      </w:r>
      <w:r>
        <w:tab/>
      </w:r>
      <w:r>
        <w:fldChar w:fldCharType="begin" w:fldLock="1"/>
      </w:r>
      <w:r>
        <w:instrText xml:space="preserve"> PAGEREF _Toc29765759 \h </w:instrText>
      </w:r>
      <w:r>
        <w:fldChar w:fldCharType="separate"/>
      </w:r>
      <w:r>
        <w:t>208</w:t>
      </w:r>
      <w:r>
        <w:fldChar w:fldCharType="end"/>
      </w:r>
    </w:p>
    <w:p w14:paraId="4C91BD8B" w14:textId="4841B820" w:rsidR="00751205" w:rsidRDefault="00751205">
      <w:pPr>
        <w:pStyle w:val="TOC1"/>
        <w:rPr>
          <w:rFonts w:asciiTheme="minorHAnsi" w:eastAsiaTheme="minorEastAsia" w:hAnsiTheme="minorHAnsi" w:cstheme="minorBidi"/>
          <w:szCs w:val="22"/>
        </w:rPr>
      </w:pPr>
      <w:r w:rsidRPr="00751205">
        <w:t>E.4Y</w:t>
      </w:r>
      <w:r>
        <w:rPr>
          <w:rFonts w:asciiTheme="minorHAnsi" w:hAnsiTheme="minorHAnsi" w:cstheme="minorBidi"/>
          <w:szCs w:val="22"/>
        </w:rPr>
        <w:tab/>
      </w:r>
      <w:r w:rsidRPr="00A77A1F">
        <w:rPr>
          <w:rFonts w:eastAsia="MS Mincho"/>
          <w:lang w:val="en-US"/>
        </w:rPr>
        <w:t>E-UTRA Test Model 3.1a (E-TM3.1a_</w:t>
      </w:r>
      <w:r w:rsidRPr="00A77A1F">
        <w:rPr>
          <w:lang w:val="en-US" w:eastAsia="zh-CN"/>
        </w:rPr>
        <w:t>BC3</w:t>
      </w:r>
      <w:r w:rsidRPr="00A77A1F">
        <w:rPr>
          <w:rFonts w:eastAsia="MS Mincho"/>
          <w:lang w:val="en-US"/>
        </w:rPr>
        <w:t>CS3)</w:t>
      </w:r>
      <w:r>
        <w:tab/>
      </w:r>
      <w:r>
        <w:fldChar w:fldCharType="begin" w:fldLock="1"/>
      </w:r>
      <w:r>
        <w:instrText xml:space="preserve"> PAGEREF _Toc29765760 \h </w:instrText>
      </w:r>
      <w:r>
        <w:fldChar w:fldCharType="separate"/>
      </w:r>
      <w:r>
        <w:t>208</w:t>
      </w:r>
      <w:r>
        <w:fldChar w:fldCharType="end"/>
      </w:r>
    </w:p>
    <w:p w14:paraId="0E2166C6" w14:textId="3D7A2F1D" w:rsidR="00751205" w:rsidRPr="00751205" w:rsidRDefault="00751205">
      <w:pPr>
        <w:pStyle w:val="TOC1"/>
        <w:rPr>
          <w:rFonts w:asciiTheme="minorHAnsi" w:eastAsiaTheme="minorEastAsia" w:hAnsiTheme="minorHAnsi" w:cstheme="minorBidi"/>
          <w:szCs w:val="22"/>
          <w:lang w:val="sv-FI"/>
        </w:rPr>
      </w:pPr>
      <w:r w:rsidRPr="00751205">
        <w:rPr>
          <w:lang w:val="sv-FI"/>
        </w:rPr>
        <w:t>E.4Z</w:t>
      </w:r>
      <w:r w:rsidRPr="00751205">
        <w:rPr>
          <w:rFonts w:asciiTheme="minorHAnsi" w:hAnsiTheme="minorHAnsi" w:cstheme="minorBidi"/>
          <w:szCs w:val="22"/>
          <w:lang w:val="sv-FI"/>
        </w:rPr>
        <w:tab/>
      </w:r>
      <w:r w:rsidRPr="00751205">
        <w:rPr>
          <w:rFonts w:eastAsia="MS Mincho"/>
          <w:lang w:val="sv-FI"/>
        </w:rPr>
        <w:t>E-UTRA Test Model 3.1b (E-TM3.1b_</w:t>
      </w:r>
      <w:r w:rsidRPr="00751205">
        <w:rPr>
          <w:lang w:val="sv-FI" w:eastAsia="zh-CN"/>
        </w:rPr>
        <w:t>BC3</w:t>
      </w:r>
      <w:r w:rsidRPr="00751205">
        <w:rPr>
          <w:rFonts w:eastAsia="MS Mincho"/>
          <w:lang w:val="sv-FI"/>
        </w:rPr>
        <w:t>CS3)</w:t>
      </w:r>
      <w:r w:rsidRPr="00751205">
        <w:rPr>
          <w:lang w:val="sv-FI"/>
        </w:rPr>
        <w:tab/>
      </w:r>
      <w:r>
        <w:fldChar w:fldCharType="begin" w:fldLock="1"/>
      </w:r>
      <w:r w:rsidRPr="00751205">
        <w:rPr>
          <w:lang w:val="sv-FI"/>
        </w:rPr>
        <w:instrText xml:space="preserve"> PAGEREF _Toc29765761 \h </w:instrText>
      </w:r>
      <w:r>
        <w:fldChar w:fldCharType="separate"/>
      </w:r>
      <w:r w:rsidRPr="00751205">
        <w:rPr>
          <w:lang w:val="sv-FI"/>
        </w:rPr>
        <w:t>209</w:t>
      </w:r>
      <w:r>
        <w:fldChar w:fldCharType="end"/>
      </w:r>
    </w:p>
    <w:p w14:paraId="32707546" w14:textId="3CEE39BE" w:rsidR="00751205" w:rsidRDefault="00751205">
      <w:pPr>
        <w:pStyle w:val="TOC1"/>
        <w:tabs>
          <w:tab w:val="left" w:pos="851"/>
        </w:tabs>
        <w:rPr>
          <w:rFonts w:asciiTheme="minorHAnsi" w:eastAsiaTheme="minorEastAsia" w:hAnsiTheme="minorHAnsi" w:cstheme="minorBidi"/>
          <w:szCs w:val="22"/>
        </w:rPr>
      </w:pPr>
      <w:r w:rsidRPr="00751205">
        <w:t>E.4ZA</w:t>
      </w:r>
      <w:r>
        <w:rPr>
          <w:rFonts w:asciiTheme="minorHAnsi" w:hAnsiTheme="minorHAnsi" w:cstheme="minorBidi"/>
          <w:szCs w:val="22"/>
        </w:rPr>
        <w:tab/>
      </w:r>
      <w:r w:rsidRPr="00A77A1F">
        <w:rPr>
          <w:rFonts w:eastAsia="MS Mincho"/>
        </w:rPr>
        <w:t>NR Test Model 3.1a (NR-FR1-TM3.1a_</w:t>
      </w:r>
      <w:r>
        <w:rPr>
          <w:lang w:eastAsia="zh-CN"/>
        </w:rPr>
        <w:t>BC3</w:t>
      </w:r>
      <w:r w:rsidRPr="00A77A1F">
        <w:rPr>
          <w:rFonts w:eastAsia="MS Mincho"/>
        </w:rPr>
        <w:t>CS16/17)</w:t>
      </w:r>
      <w:r>
        <w:tab/>
      </w:r>
      <w:r>
        <w:fldChar w:fldCharType="begin" w:fldLock="1"/>
      </w:r>
      <w:r>
        <w:instrText xml:space="preserve"> PAGEREF _Toc29765762 \h </w:instrText>
      </w:r>
      <w:r>
        <w:fldChar w:fldCharType="separate"/>
      </w:r>
      <w:r>
        <w:t>209</w:t>
      </w:r>
      <w:r>
        <w:fldChar w:fldCharType="end"/>
      </w:r>
    </w:p>
    <w:p w14:paraId="1F4FD2E0" w14:textId="510C3452" w:rsidR="00751205" w:rsidRDefault="00751205">
      <w:pPr>
        <w:pStyle w:val="TOC1"/>
        <w:rPr>
          <w:rFonts w:asciiTheme="minorHAnsi" w:eastAsiaTheme="minorEastAsia" w:hAnsiTheme="minorHAnsi" w:cstheme="minorBidi"/>
          <w:szCs w:val="22"/>
        </w:rPr>
      </w:pPr>
      <w:r w:rsidRPr="00751205">
        <w:t>E.4A</w:t>
      </w:r>
      <w:r>
        <w:rPr>
          <w:rFonts w:asciiTheme="minorHAnsi" w:hAnsiTheme="minorHAnsi"/>
          <w:szCs w:val="22"/>
        </w:rPr>
        <w:tab/>
      </w:r>
      <w:r w:rsidRPr="00A77A1F">
        <w:rPr>
          <w:rFonts w:eastAsia="MS Mincho" w:cs="Arial"/>
          <w:bCs/>
        </w:rPr>
        <w:t>NR FR1 Test Model 3.1 (NR-FR1-TM3.1_BC3CS16/17)</w:t>
      </w:r>
      <w:r>
        <w:tab/>
      </w:r>
      <w:r>
        <w:fldChar w:fldCharType="begin" w:fldLock="1"/>
      </w:r>
      <w:r>
        <w:instrText xml:space="preserve"> PAGEREF _Toc29765763 \h </w:instrText>
      </w:r>
      <w:r>
        <w:fldChar w:fldCharType="separate"/>
      </w:r>
      <w:r>
        <w:t>209</w:t>
      </w:r>
      <w:r>
        <w:fldChar w:fldCharType="end"/>
      </w:r>
    </w:p>
    <w:p w14:paraId="5459AA0C" w14:textId="294DD5E3" w:rsidR="00751205" w:rsidRDefault="00751205">
      <w:pPr>
        <w:pStyle w:val="TOC1"/>
        <w:rPr>
          <w:rFonts w:asciiTheme="minorHAnsi" w:eastAsiaTheme="minorEastAsia" w:hAnsiTheme="minorHAnsi" w:cstheme="minorBidi"/>
          <w:szCs w:val="22"/>
        </w:rPr>
      </w:pPr>
      <w:r w:rsidRPr="00751205">
        <w:t>E.5</w:t>
      </w:r>
      <w:r>
        <w:rPr>
          <w:rFonts w:asciiTheme="minorHAnsi" w:hAnsiTheme="minorHAnsi" w:cstheme="minorBidi"/>
          <w:szCs w:val="22"/>
        </w:rPr>
        <w:tab/>
      </w:r>
      <w:r w:rsidRPr="00A77A1F">
        <w:rPr>
          <w:rFonts w:eastAsia="MS Mincho"/>
        </w:rPr>
        <w:t>E-UTRA Test Model 3.2 (E-TM3.2_</w:t>
      </w:r>
      <w:r>
        <w:rPr>
          <w:lang w:eastAsia="zh-CN"/>
        </w:rPr>
        <w:t>BC3</w:t>
      </w:r>
      <w:r w:rsidRPr="00A77A1F">
        <w:rPr>
          <w:rFonts w:eastAsia="MS Mincho"/>
        </w:rPr>
        <w:t>CS3)</w:t>
      </w:r>
      <w:r>
        <w:tab/>
      </w:r>
      <w:r>
        <w:fldChar w:fldCharType="begin" w:fldLock="1"/>
      </w:r>
      <w:r>
        <w:instrText xml:space="preserve"> PAGEREF _Toc29765764 \h </w:instrText>
      </w:r>
      <w:r>
        <w:fldChar w:fldCharType="separate"/>
      </w:r>
      <w:r>
        <w:t>209</w:t>
      </w:r>
      <w:r>
        <w:fldChar w:fldCharType="end"/>
      </w:r>
    </w:p>
    <w:p w14:paraId="0EDD83ED" w14:textId="6D3FB52A" w:rsidR="00751205" w:rsidRDefault="00751205">
      <w:pPr>
        <w:pStyle w:val="TOC1"/>
        <w:rPr>
          <w:rFonts w:asciiTheme="minorHAnsi" w:eastAsiaTheme="minorEastAsia" w:hAnsiTheme="minorHAnsi" w:cstheme="minorBidi"/>
          <w:szCs w:val="22"/>
        </w:rPr>
      </w:pPr>
      <w:r w:rsidRPr="00751205">
        <w:t>E.5A</w:t>
      </w:r>
      <w:r>
        <w:rPr>
          <w:rFonts w:asciiTheme="minorHAnsi" w:hAnsiTheme="minorHAnsi"/>
          <w:szCs w:val="22"/>
        </w:rPr>
        <w:tab/>
      </w:r>
      <w:r w:rsidRPr="00A77A1F">
        <w:rPr>
          <w:rFonts w:eastAsia="MS Mincho" w:cs="Arial"/>
          <w:bCs/>
        </w:rPr>
        <w:t>NR FR1 Test Model 3.2 (NR-FR1-TM3.2_BC3CS16/17)</w:t>
      </w:r>
      <w:r>
        <w:tab/>
      </w:r>
      <w:r>
        <w:fldChar w:fldCharType="begin" w:fldLock="1"/>
      </w:r>
      <w:r>
        <w:instrText xml:space="preserve"> PAGEREF _Toc29765765 \h </w:instrText>
      </w:r>
      <w:r>
        <w:fldChar w:fldCharType="separate"/>
      </w:r>
      <w:r>
        <w:t>209</w:t>
      </w:r>
      <w:r>
        <w:fldChar w:fldCharType="end"/>
      </w:r>
    </w:p>
    <w:p w14:paraId="631ACE59" w14:textId="7B242E7B" w:rsidR="00751205" w:rsidRDefault="00751205">
      <w:pPr>
        <w:pStyle w:val="TOC1"/>
        <w:rPr>
          <w:rFonts w:asciiTheme="minorHAnsi" w:eastAsiaTheme="minorEastAsia" w:hAnsiTheme="minorHAnsi" w:cstheme="minorBidi"/>
          <w:szCs w:val="22"/>
        </w:rPr>
      </w:pPr>
      <w:r w:rsidRPr="00751205">
        <w:t>E.6</w:t>
      </w:r>
      <w:r>
        <w:rPr>
          <w:rFonts w:asciiTheme="minorHAnsi" w:hAnsiTheme="minorHAnsi" w:cstheme="minorBidi"/>
          <w:szCs w:val="22"/>
        </w:rPr>
        <w:tab/>
      </w:r>
      <w:r w:rsidRPr="00A77A1F">
        <w:rPr>
          <w:rFonts w:eastAsia="MS Mincho"/>
        </w:rPr>
        <w:t>E-UTRA Test Model 3.3 (E-TM3.3_</w:t>
      </w:r>
      <w:r>
        <w:rPr>
          <w:lang w:eastAsia="zh-CN"/>
        </w:rPr>
        <w:t>BC3</w:t>
      </w:r>
      <w:r w:rsidRPr="00A77A1F">
        <w:rPr>
          <w:rFonts w:eastAsia="MS Mincho"/>
        </w:rPr>
        <w:t>CS3)</w:t>
      </w:r>
      <w:r>
        <w:tab/>
      </w:r>
      <w:r>
        <w:fldChar w:fldCharType="begin" w:fldLock="1"/>
      </w:r>
      <w:r>
        <w:instrText xml:space="preserve"> PAGEREF _Toc29765766 \h </w:instrText>
      </w:r>
      <w:r>
        <w:fldChar w:fldCharType="separate"/>
      </w:r>
      <w:r>
        <w:t>209</w:t>
      </w:r>
      <w:r>
        <w:fldChar w:fldCharType="end"/>
      </w:r>
    </w:p>
    <w:p w14:paraId="166B0F77" w14:textId="64999679" w:rsidR="00751205" w:rsidRDefault="00751205">
      <w:pPr>
        <w:pStyle w:val="TOC1"/>
        <w:rPr>
          <w:rFonts w:asciiTheme="minorHAnsi" w:eastAsiaTheme="minorEastAsia" w:hAnsiTheme="minorHAnsi" w:cstheme="minorBidi"/>
          <w:szCs w:val="22"/>
        </w:rPr>
      </w:pPr>
      <w:r w:rsidRPr="00751205">
        <w:t>E.6A</w:t>
      </w:r>
      <w:r>
        <w:rPr>
          <w:rFonts w:asciiTheme="minorHAnsi" w:hAnsiTheme="minorHAnsi"/>
          <w:szCs w:val="22"/>
        </w:rPr>
        <w:tab/>
      </w:r>
      <w:r w:rsidRPr="00A77A1F">
        <w:rPr>
          <w:rFonts w:eastAsia="SimSun" w:cs="Arial"/>
          <w:bCs/>
        </w:rPr>
        <w:t>NR FR1</w:t>
      </w:r>
      <w:r w:rsidRPr="00A77A1F">
        <w:rPr>
          <w:rFonts w:eastAsia="MS Mincho" w:cs="Arial"/>
          <w:bCs/>
        </w:rPr>
        <w:t xml:space="preserve"> Test Model 3.3 (</w:t>
      </w:r>
      <w:r w:rsidRPr="00A77A1F">
        <w:rPr>
          <w:rFonts w:eastAsia="SimSun" w:cs="Arial"/>
          <w:bCs/>
        </w:rPr>
        <w:t>NR</w:t>
      </w:r>
      <w:r w:rsidRPr="00A77A1F">
        <w:rPr>
          <w:rFonts w:eastAsia="MS Mincho" w:cs="Arial"/>
          <w:bCs/>
        </w:rPr>
        <w:t>-</w:t>
      </w:r>
      <w:r w:rsidRPr="00A77A1F">
        <w:rPr>
          <w:rFonts w:eastAsia="SimSun" w:cs="Arial"/>
          <w:bCs/>
        </w:rPr>
        <w:t>FR1-</w:t>
      </w:r>
      <w:r w:rsidRPr="00A77A1F">
        <w:rPr>
          <w:rFonts w:eastAsia="MS Mincho" w:cs="Arial"/>
          <w:bCs/>
        </w:rPr>
        <w:t>TM3.3_</w:t>
      </w:r>
      <w:r w:rsidRPr="00A77A1F">
        <w:rPr>
          <w:rFonts w:cs="Arial"/>
          <w:bCs/>
        </w:rPr>
        <w:t>BC3</w:t>
      </w:r>
      <w:r w:rsidRPr="00A77A1F">
        <w:rPr>
          <w:rFonts w:eastAsia="MS Mincho" w:cs="Arial"/>
          <w:bCs/>
        </w:rPr>
        <w:t>CS</w:t>
      </w:r>
      <w:r w:rsidRPr="00A77A1F">
        <w:rPr>
          <w:rFonts w:eastAsia="SimSun" w:cs="Arial"/>
          <w:bCs/>
        </w:rPr>
        <w:t>16/17</w:t>
      </w:r>
      <w:r w:rsidRPr="00A77A1F">
        <w:rPr>
          <w:rFonts w:eastAsia="MS Mincho" w:cs="Arial"/>
          <w:bCs/>
        </w:rPr>
        <w:t>)</w:t>
      </w:r>
      <w:r>
        <w:tab/>
      </w:r>
      <w:r>
        <w:fldChar w:fldCharType="begin" w:fldLock="1"/>
      </w:r>
      <w:r>
        <w:instrText xml:space="preserve"> PAGEREF _Toc29765767 \h </w:instrText>
      </w:r>
      <w:r>
        <w:fldChar w:fldCharType="separate"/>
      </w:r>
      <w:r>
        <w:t>209</w:t>
      </w:r>
      <w:r>
        <w:fldChar w:fldCharType="end"/>
      </w:r>
    </w:p>
    <w:p w14:paraId="243D079F" w14:textId="4F2BF750" w:rsidR="00751205" w:rsidRDefault="00751205" w:rsidP="00751205">
      <w:pPr>
        <w:pStyle w:val="TOC8"/>
        <w:tabs>
          <w:tab w:val="right" w:leader="dot" w:pos="9639"/>
        </w:tabs>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_Toc29765768 \h </w:instrText>
      </w:r>
      <w:r>
        <w:fldChar w:fldCharType="separate"/>
      </w:r>
      <w:r>
        <w:t>210</w:t>
      </w:r>
      <w:r>
        <w:fldChar w:fldCharType="end"/>
      </w:r>
    </w:p>
    <w:p w14:paraId="4D3AD818" w14:textId="139D7150" w:rsidR="00080512" w:rsidRPr="00B93702" w:rsidRDefault="00751205">
      <w:r>
        <w:rPr>
          <w:noProof/>
          <w:sz w:val="22"/>
        </w:rPr>
        <w:fldChar w:fldCharType="end"/>
      </w:r>
    </w:p>
    <w:p w14:paraId="6580E144" w14:textId="77777777" w:rsidR="00080512" w:rsidRPr="00B93702" w:rsidRDefault="00080512" w:rsidP="00F311C8">
      <w:pPr>
        <w:pStyle w:val="Heading1"/>
      </w:pPr>
      <w:r w:rsidRPr="00B93702">
        <w:br w:type="page"/>
      </w:r>
      <w:bookmarkStart w:id="3" w:name="_Toc21097763"/>
      <w:bookmarkStart w:id="4" w:name="_Toc29765325"/>
      <w:r w:rsidRPr="00B93702">
        <w:lastRenderedPageBreak/>
        <w:t>Foreword</w:t>
      </w:r>
      <w:bookmarkEnd w:id="3"/>
      <w:bookmarkEnd w:id="4"/>
    </w:p>
    <w:p w14:paraId="1C4ED1A9" w14:textId="77777777" w:rsidR="00080512" w:rsidRPr="00B93702" w:rsidRDefault="00080512">
      <w:r w:rsidRPr="00B93702">
        <w:t>This Technical Specification has been produced by the 3</w:t>
      </w:r>
      <w:r w:rsidRPr="00B93702">
        <w:rPr>
          <w:vertAlign w:val="superscript"/>
        </w:rPr>
        <w:t>rd</w:t>
      </w:r>
      <w:r w:rsidRPr="00B93702">
        <w:t xml:space="preserve"> Generation Partnership Project (3GPP).</w:t>
      </w:r>
    </w:p>
    <w:p w14:paraId="16CDFFB6" w14:textId="77777777" w:rsidR="00080512" w:rsidRPr="00B93702" w:rsidRDefault="00080512">
      <w:r w:rsidRPr="00B9370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7AF3F" w14:textId="77777777" w:rsidR="00080512" w:rsidRPr="00B93702" w:rsidRDefault="00080512">
      <w:pPr>
        <w:pStyle w:val="B10"/>
      </w:pPr>
      <w:r w:rsidRPr="00B93702">
        <w:t>Version x.y.z</w:t>
      </w:r>
    </w:p>
    <w:p w14:paraId="286B04B1" w14:textId="77777777" w:rsidR="00080512" w:rsidRPr="00B93702" w:rsidRDefault="00080512">
      <w:pPr>
        <w:pStyle w:val="B10"/>
      </w:pPr>
      <w:r w:rsidRPr="00B93702">
        <w:t>where:</w:t>
      </w:r>
    </w:p>
    <w:p w14:paraId="2C9FB712" w14:textId="77777777" w:rsidR="00080512" w:rsidRPr="00B93702" w:rsidRDefault="00080512">
      <w:pPr>
        <w:pStyle w:val="B20"/>
      </w:pPr>
      <w:r w:rsidRPr="00B93702">
        <w:t>x</w:t>
      </w:r>
      <w:r w:rsidRPr="00B93702">
        <w:tab/>
        <w:t>the first digit:</w:t>
      </w:r>
    </w:p>
    <w:p w14:paraId="063EECEF" w14:textId="77777777" w:rsidR="00080512" w:rsidRPr="00B93702" w:rsidRDefault="00080512">
      <w:pPr>
        <w:pStyle w:val="B30"/>
      </w:pPr>
      <w:r w:rsidRPr="00B93702">
        <w:t>1</w:t>
      </w:r>
      <w:r w:rsidRPr="00B93702">
        <w:tab/>
        <w:t>presented to TSG for information;</w:t>
      </w:r>
    </w:p>
    <w:p w14:paraId="37143390" w14:textId="77777777" w:rsidR="00080512" w:rsidRPr="00B93702" w:rsidRDefault="00080512">
      <w:pPr>
        <w:pStyle w:val="B30"/>
      </w:pPr>
      <w:r w:rsidRPr="00B93702">
        <w:t>2</w:t>
      </w:r>
      <w:r w:rsidRPr="00B93702">
        <w:tab/>
        <w:t>presented to TSG for approval;</w:t>
      </w:r>
    </w:p>
    <w:p w14:paraId="1D0AF1A2" w14:textId="77777777" w:rsidR="00080512" w:rsidRPr="00B93702" w:rsidRDefault="00080512">
      <w:pPr>
        <w:pStyle w:val="B30"/>
      </w:pPr>
      <w:r w:rsidRPr="00B93702">
        <w:t>3</w:t>
      </w:r>
      <w:r w:rsidRPr="00B93702">
        <w:tab/>
        <w:t>or greater indicates TSG approved document under change control.</w:t>
      </w:r>
    </w:p>
    <w:p w14:paraId="47E490EB" w14:textId="77777777" w:rsidR="00080512" w:rsidRPr="00B93702" w:rsidRDefault="00080512">
      <w:pPr>
        <w:pStyle w:val="B20"/>
      </w:pPr>
      <w:r w:rsidRPr="00B93702">
        <w:t>y</w:t>
      </w:r>
      <w:r w:rsidRPr="00B93702">
        <w:tab/>
        <w:t>the second digit is incremented for all changes of substance, i.e. technical enhancements, corrections, updates, etc.</w:t>
      </w:r>
    </w:p>
    <w:p w14:paraId="269862A3" w14:textId="77777777" w:rsidR="00080512" w:rsidRPr="00B93702" w:rsidRDefault="00080512">
      <w:pPr>
        <w:pStyle w:val="B20"/>
      </w:pPr>
      <w:r w:rsidRPr="00B93702">
        <w:t>z</w:t>
      </w:r>
      <w:r w:rsidRPr="00B93702">
        <w:tab/>
        <w:t>the third digit is incremented when editorial only changes have been incorporated in the document.</w:t>
      </w:r>
    </w:p>
    <w:p w14:paraId="3F0CC3D5" w14:textId="77777777" w:rsidR="00080512" w:rsidRPr="00B93702" w:rsidRDefault="00080512" w:rsidP="00F311C8">
      <w:pPr>
        <w:pStyle w:val="Heading1"/>
      </w:pPr>
      <w:r w:rsidRPr="00B93702">
        <w:br w:type="page"/>
      </w:r>
      <w:bookmarkStart w:id="5" w:name="_Toc21097764"/>
      <w:bookmarkStart w:id="6" w:name="_Toc29765326"/>
      <w:r w:rsidRPr="00B93702">
        <w:lastRenderedPageBreak/>
        <w:t>1</w:t>
      </w:r>
      <w:r w:rsidRPr="00B93702">
        <w:tab/>
        <w:t>Scope</w:t>
      </w:r>
      <w:bookmarkEnd w:id="5"/>
      <w:bookmarkEnd w:id="6"/>
    </w:p>
    <w:p w14:paraId="67C19A31" w14:textId="77777777" w:rsidR="00080512" w:rsidRPr="00B93702" w:rsidRDefault="00080512" w:rsidP="007B6122">
      <w:r w:rsidRPr="00B93702">
        <w:t xml:space="preserve">The present document </w:t>
      </w:r>
      <w:r w:rsidR="00F06C9E" w:rsidRPr="00B93702">
        <w:t xml:space="preserve">specifies the Radio Frequency (RF) test methods and conformance requirements for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Multi-Standard Radio (MSR) Base Station (BS). These have been derived from, and are consistent with the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MSR BS specification defined in [2]. </w:t>
      </w:r>
    </w:p>
    <w:p w14:paraId="09454583" w14:textId="77777777" w:rsidR="00080512" w:rsidRPr="00B93702" w:rsidRDefault="00080512" w:rsidP="00F311C8">
      <w:pPr>
        <w:pStyle w:val="Heading1"/>
      </w:pPr>
      <w:bookmarkStart w:id="7" w:name="_Toc21097765"/>
      <w:bookmarkStart w:id="8" w:name="_Toc29765327"/>
      <w:r w:rsidRPr="00B93702">
        <w:t>2</w:t>
      </w:r>
      <w:r w:rsidRPr="00B93702">
        <w:tab/>
        <w:t>References</w:t>
      </w:r>
      <w:bookmarkEnd w:id="7"/>
      <w:bookmarkEnd w:id="8"/>
    </w:p>
    <w:p w14:paraId="418861CB" w14:textId="77777777" w:rsidR="00080512" w:rsidRPr="00B93702" w:rsidRDefault="00080512">
      <w:r w:rsidRPr="00B93702">
        <w:t>The following documents contain provisions which, through reference in this text, constitute provisions of the present document.</w:t>
      </w:r>
    </w:p>
    <w:p w14:paraId="281C9339" w14:textId="77777777" w:rsidR="00080512" w:rsidRPr="00B93702" w:rsidRDefault="00080512">
      <w:pPr>
        <w:pStyle w:val="B10"/>
      </w:pPr>
      <w:r w:rsidRPr="00B93702">
        <w:t>-</w:t>
      </w:r>
      <w:r w:rsidRPr="00B93702">
        <w:tab/>
        <w:t>References are either specific (identified by date of publication, edition numbe</w:t>
      </w:r>
      <w:r w:rsidR="00DC4DA2" w:rsidRPr="00B93702">
        <w:t>r, version number, etc.) or non</w:t>
      </w:r>
      <w:r w:rsidR="00DC4DA2" w:rsidRPr="00B93702">
        <w:noBreakHyphen/>
      </w:r>
      <w:r w:rsidRPr="00B93702">
        <w:t>specific.</w:t>
      </w:r>
    </w:p>
    <w:p w14:paraId="6B48A974" w14:textId="77777777" w:rsidR="00080512" w:rsidRPr="00B93702" w:rsidRDefault="00080512">
      <w:pPr>
        <w:pStyle w:val="B10"/>
      </w:pPr>
      <w:r w:rsidRPr="00B93702">
        <w:t>-</w:t>
      </w:r>
      <w:r w:rsidRPr="00B93702">
        <w:tab/>
        <w:t>For a specific reference, subsequent revisions do not apply.</w:t>
      </w:r>
    </w:p>
    <w:p w14:paraId="5D99A65F" w14:textId="77777777" w:rsidR="00080512" w:rsidRPr="00B93702" w:rsidRDefault="00080512">
      <w:pPr>
        <w:pStyle w:val="B10"/>
      </w:pPr>
      <w:r w:rsidRPr="00B93702">
        <w:t>-</w:t>
      </w:r>
      <w:r w:rsidRPr="00B93702">
        <w:tab/>
        <w:t>For a non-specific reference, the latest version applies. In the case of a reference to a 3GPP document (including a GSM document), a non-specific reference implicitly refers to the latest version of that document</w:t>
      </w:r>
      <w:r w:rsidRPr="00B93702">
        <w:rPr>
          <w:i/>
        </w:rPr>
        <w:t xml:space="preserve"> in the same Release as the present document</w:t>
      </w:r>
      <w:r w:rsidRPr="00B93702">
        <w:t>.</w:t>
      </w:r>
    </w:p>
    <w:p w14:paraId="6A90859E" w14:textId="77777777" w:rsidR="00EC4A25" w:rsidRPr="00B93702" w:rsidRDefault="00EC4A25" w:rsidP="00EC4A25">
      <w:pPr>
        <w:pStyle w:val="EX"/>
      </w:pPr>
      <w:r w:rsidRPr="00B93702">
        <w:t>[1]</w:t>
      </w:r>
      <w:r w:rsidRPr="00B93702">
        <w:tab/>
        <w:t>3GPP TR 21.905: "Vocabulary for 3GPP Specifications".</w:t>
      </w:r>
    </w:p>
    <w:p w14:paraId="4562E8F2" w14:textId="77777777" w:rsidR="0012070E" w:rsidRPr="00B93702" w:rsidRDefault="00EC4A25" w:rsidP="0012070E">
      <w:pPr>
        <w:pStyle w:val="EX"/>
      </w:pPr>
      <w:r w:rsidRPr="00B93702">
        <w:t>[</w:t>
      </w:r>
      <w:r w:rsidRPr="00B93702">
        <w:rPr>
          <w:noProof/>
        </w:rPr>
        <w:t>2</w:t>
      </w:r>
      <w:r w:rsidRPr="00B93702">
        <w:t>]</w:t>
      </w:r>
      <w:r w:rsidRPr="00B93702">
        <w:tab/>
      </w:r>
      <w:r w:rsidR="000D61B2" w:rsidRPr="00B93702">
        <w:t>3GPP TS 37.104</w:t>
      </w:r>
      <w:r w:rsidR="00687D00" w:rsidRPr="00B93702">
        <w:t>: "</w:t>
      </w:r>
      <w:r w:rsidR="000D61B2" w:rsidRPr="00B93702">
        <w:t>E-UTRA, UTRA and GSM/EDGE; Multi-Standard Radio (MSR) Base Station (BS) radio transmission and reception</w:t>
      </w:r>
      <w:r w:rsidR="00687D00" w:rsidRPr="00B93702">
        <w:t>".</w:t>
      </w:r>
    </w:p>
    <w:p w14:paraId="7E8F70FD" w14:textId="77777777" w:rsidR="0012070E" w:rsidRPr="00B93702" w:rsidRDefault="0012070E" w:rsidP="0012070E">
      <w:pPr>
        <w:pStyle w:val="EX"/>
      </w:pPr>
      <w:r w:rsidRPr="00B93702">
        <w:t>[3]</w:t>
      </w:r>
      <w:r w:rsidRPr="00B93702">
        <w:tab/>
        <w:t>3GPP TS 25.104</w:t>
      </w:r>
      <w:r w:rsidR="00687D00" w:rsidRPr="00B93702">
        <w:t>: "</w:t>
      </w:r>
      <w:r w:rsidRPr="00B93702">
        <w:t>Base Station (BS) radio transmission and reception (FDD)</w:t>
      </w:r>
      <w:r w:rsidR="00687D00" w:rsidRPr="00B93702">
        <w:t xml:space="preserve"> ".</w:t>
      </w:r>
    </w:p>
    <w:p w14:paraId="5FEE9B62" w14:textId="77777777" w:rsidR="0012070E" w:rsidRPr="00B93702" w:rsidRDefault="0012070E" w:rsidP="0012070E">
      <w:pPr>
        <w:pStyle w:val="EX"/>
      </w:pPr>
      <w:r w:rsidRPr="00B93702">
        <w:t>[4]</w:t>
      </w:r>
      <w:r w:rsidRPr="00B93702">
        <w:tab/>
        <w:t>3GPP TS 25.105</w:t>
      </w:r>
      <w:r w:rsidR="00687D00" w:rsidRPr="00B93702">
        <w:t>: "</w:t>
      </w:r>
      <w:r w:rsidRPr="00B93702">
        <w:t>Base Station (BS) radio transmission and reception (TDD)</w:t>
      </w:r>
      <w:r w:rsidR="00687D00" w:rsidRPr="00B93702">
        <w:t xml:space="preserve"> ".</w:t>
      </w:r>
    </w:p>
    <w:p w14:paraId="5FCBFA02" w14:textId="77777777" w:rsidR="0012070E" w:rsidRPr="00B93702" w:rsidRDefault="0012070E" w:rsidP="0012070E">
      <w:pPr>
        <w:pStyle w:val="EX"/>
      </w:pPr>
      <w:r w:rsidRPr="00B93702">
        <w:t>[5]</w:t>
      </w:r>
      <w:r w:rsidRPr="00B93702">
        <w:tab/>
        <w:t>3GPP TS 36.104</w:t>
      </w:r>
      <w:r w:rsidR="00687D00" w:rsidRPr="00B93702">
        <w:t>: "</w:t>
      </w:r>
      <w:r w:rsidRPr="00B93702">
        <w:t>Evolved Universal Terrestrial Radio Access (E-UTRA); Base Station (BS) radio transmission and reception</w:t>
      </w:r>
      <w:r w:rsidR="00687D00" w:rsidRPr="00B93702">
        <w:t>".</w:t>
      </w:r>
    </w:p>
    <w:p w14:paraId="2F42FEC9" w14:textId="77777777" w:rsidR="0012070E" w:rsidRPr="00B93702" w:rsidRDefault="0012070E" w:rsidP="0012070E">
      <w:pPr>
        <w:pStyle w:val="EX"/>
      </w:pPr>
      <w:r w:rsidRPr="00B93702">
        <w:t>[6]</w:t>
      </w:r>
      <w:r w:rsidRPr="00B93702">
        <w:tab/>
        <w:t>3GPP TS 45.005</w:t>
      </w:r>
      <w:r w:rsidR="00687D00" w:rsidRPr="00B93702">
        <w:t>: "</w:t>
      </w:r>
      <w:r w:rsidRPr="00B93702">
        <w:t>Radio transmission and reception</w:t>
      </w:r>
      <w:r w:rsidR="00687D00" w:rsidRPr="00B93702">
        <w:t>".</w:t>
      </w:r>
    </w:p>
    <w:p w14:paraId="3835399D" w14:textId="77777777" w:rsidR="0099032D" w:rsidRPr="00B93702" w:rsidRDefault="0099032D" w:rsidP="0099032D">
      <w:pPr>
        <w:pStyle w:val="EX"/>
      </w:pPr>
      <w:r w:rsidRPr="00B93702">
        <w:t>[7]</w:t>
      </w:r>
      <w:r w:rsidRPr="00B93702">
        <w:tab/>
        <w:t xml:space="preserve">ITU-R Recommendation M.1545, </w:t>
      </w:r>
      <w:r w:rsidR="009C036A" w:rsidRPr="00B93702">
        <w:t>"</w:t>
      </w:r>
      <w:r w:rsidRPr="00B93702">
        <w:t>Measurement uncertainty as it applies to test limits for the terrestrial component of International Mobile Telecommunications-2000</w:t>
      </w:r>
      <w:r w:rsidR="009C036A" w:rsidRPr="00B93702">
        <w:t>"</w:t>
      </w:r>
      <w:r w:rsidRPr="00B93702">
        <w:t>.</w:t>
      </w:r>
    </w:p>
    <w:p w14:paraId="6CF018A5" w14:textId="77777777" w:rsidR="0099032D" w:rsidRPr="00B93702" w:rsidRDefault="0099032D" w:rsidP="0099032D">
      <w:pPr>
        <w:pStyle w:val="EX"/>
      </w:pPr>
      <w:r w:rsidRPr="00B93702">
        <w:t>[8]</w:t>
      </w:r>
      <w:r w:rsidRPr="00B93702">
        <w:tab/>
      </w:r>
      <w:r w:rsidR="009C036A" w:rsidRPr="00B93702">
        <w:t>"</w:t>
      </w:r>
      <w:r w:rsidRPr="00B93702">
        <w:t>Title 47 of the Code of Federal Regulations (CFR)</w:t>
      </w:r>
      <w:r w:rsidR="009C036A" w:rsidRPr="00B93702">
        <w:t>"</w:t>
      </w:r>
      <w:r w:rsidRPr="00B93702">
        <w:t xml:space="preserve">, Federal Communications Commission. </w:t>
      </w:r>
    </w:p>
    <w:p w14:paraId="51EE5F43" w14:textId="77777777" w:rsidR="0099032D" w:rsidRPr="00B93702" w:rsidRDefault="0024766B" w:rsidP="0099032D">
      <w:pPr>
        <w:pStyle w:val="EX"/>
      </w:pPr>
      <w:r w:rsidRPr="00B93702">
        <w:t>[9]</w:t>
      </w:r>
      <w:r w:rsidR="0099032D" w:rsidRPr="00B93702">
        <w:tab/>
        <w:t>3GPP TS 36.141</w:t>
      </w:r>
      <w:r w:rsidR="00687D00" w:rsidRPr="00B93702">
        <w:t>: "</w:t>
      </w:r>
      <w:r w:rsidR="0099032D" w:rsidRPr="00B93702">
        <w:t>Evolved Universal Terrestrial Radio Access (E-UTRA); Base Station (BS) conformance testing</w:t>
      </w:r>
      <w:r w:rsidR="00687D00" w:rsidRPr="00B93702">
        <w:t>".</w:t>
      </w:r>
    </w:p>
    <w:p w14:paraId="40C967C7" w14:textId="77777777" w:rsidR="0099032D" w:rsidRPr="00B93702" w:rsidRDefault="0099032D" w:rsidP="0099032D">
      <w:pPr>
        <w:pStyle w:val="EX"/>
      </w:pPr>
      <w:r w:rsidRPr="00B93702">
        <w:t>[10]</w:t>
      </w:r>
      <w:r w:rsidRPr="00B93702">
        <w:tab/>
        <w:t>3GPP TS 25.141</w:t>
      </w:r>
      <w:r w:rsidR="00687D00" w:rsidRPr="00B93702">
        <w:t>: "</w:t>
      </w:r>
      <w:r w:rsidRPr="00B93702">
        <w:t>Base Station (BS) conformance testing (FDD)</w:t>
      </w:r>
      <w:r w:rsidR="00687D00" w:rsidRPr="00B93702">
        <w:t xml:space="preserve"> ".</w:t>
      </w:r>
    </w:p>
    <w:p w14:paraId="099F205A" w14:textId="77777777" w:rsidR="0012070E" w:rsidRPr="00B93702" w:rsidRDefault="0099032D" w:rsidP="0099032D">
      <w:pPr>
        <w:pStyle w:val="EX"/>
      </w:pPr>
      <w:r w:rsidRPr="00B93702">
        <w:t>[11]</w:t>
      </w:r>
      <w:r w:rsidRPr="00B93702">
        <w:tab/>
        <w:t>3GPP TS 51.021</w:t>
      </w:r>
      <w:r w:rsidR="00687D00" w:rsidRPr="00B93702">
        <w:t>: "</w:t>
      </w:r>
      <w:r w:rsidRPr="00B93702">
        <w:t>Base Station System (BSS) equipment specification; Radio aspects</w:t>
      </w:r>
      <w:r w:rsidR="00687D00" w:rsidRPr="00B93702">
        <w:t>".</w:t>
      </w:r>
    </w:p>
    <w:p w14:paraId="38A8D51E" w14:textId="77777777" w:rsidR="00050AFD" w:rsidRPr="00B93702" w:rsidRDefault="00050AFD" w:rsidP="00050AFD">
      <w:pPr>
        <w:pStyle w:val="EX"/>
      </w:pPr>
      <w:r w:rsidRPr="00B93702">
        <w:t>[12]</w:t>
      </w:r>
      <w:r w:rsidRPr="00B93702">
        <w:tab/>
        <w:t>3GPP TS 25.142</w:t>
      </w:r>
      <w:r w:rsidR="00687D00" w:rsidRPr="00B93702">
        <w:t>: "</w:t>
      </w:r>
      <w:r w:rsidRPr="00B93702">
        <w:t>Base Station (BS) conformance testing (TDD)</w:t>
      </w:r>
      <w:r w:rsidR="00687D00" w:rsidRPr="00B93702">
        <w:t xml:space="preserve"> ".</w:t>
      </w:r>
    </w:p>
    <w:p w14:paraId="4004B11F" w14:textId="77777777" w:rsidR="00050AFD" w:rsidRPr="00B93702" w:rsidRDefault="00050AFD" w:rsidP="00050AFD">
      <w:pPr>
        <w:pStyle w:val="EX"/>
      </w:pPr>
      <w:r w:rsidRPr="00B93702">
        <w:t>[13]</w:t>
      </w:r>
      <w:r w:rsidRPr="00B93702">
        <w:tab/>
        <w:t xml:space="preserve">Recommendation ITU-R SM.329-10, </w:t>
      </w:r>
      <w:r w:rsidR="009C036A" w:rsidRPr="00B93702">
        <w:t>"</w:t>
      </w:r>
      <w:r w:rsidRPr="00B93702">
        <w:t>Unwanted emissions in the spurious domain</w:t>
      </w:r>
      <w:r w:rsidR="009C036A" w:rsidRPr="00B93702">
        <w:t>"</w:t>
      </w:r>
      <w:r w:rsidR="00687D00" w:rsidRPr="00B93702">
        <w:t>.</w:t>
      </w:r>
    </w:p>
    <w:p w14:paraId="0F0BC835" w14:textId="77777777" w:rsidR="00080512" w:rsidRPr="00B93702" w:rsidRDefault="00050AFD" w:rsidP="00050AFD">
      <w:pPr>
        <w:pStyle w:val="EX"/>
      </w:pPr>
      <w:r w:rsidRPr="00B93702">
        <w:t>[14]</w:t>
      </w:r>
      <w:r w:rsidRPr="00B93702">
        <w:tab/>
        <w:t>3GPP TR 25.942</w:t>
      </w:r>
      <w:r w:rsidR="00687D00" w:rsidRPr="00B93702">
        <w:t>: "</w:t>
      </w:r>
      <w:r w:rsidRPr="00B93702">
        <w:t>Radio Frequency (RF) system scenarios</w:t>
      </w:r>
      <w:r w:rsidR="00687D00" w:rsidRPr="00B93702">
        <w:t>".</w:t>
      </w:r>
    </w:p>
    <w:p w14:paraId="520C59D7" w14:textId="77777777" w:rsidR="006121E7" w:rsidRPr="00B93702" w:rsidRDefault="006121E7" w:rsidP="00050AFD">
      <w:pPr>
        <w:pStyle w:val="EX"/>
      </w:pPr>
      <w:r w:rsidRPr="00B93702">
        <w:t>[15]</w:t>
      </w:r>
      <w:r w:rsidRPr="00B93702">
        <w:tab/>
        <w:t xml:space="preserve">ITU-R recommendation SM.328: </w:t>
      </w:r>
      <w:r w:rsidR="009C036A" w:rsidRPr="00B93702">
        <w:t>"</w:t>
      </w:r>
      <w:r w:rsidRPr="00B93702">
        <w:t>Spectra and bandwidth of emissions</w:t>
      </w:r>
      <w:r w:rsidR="009C036A" w:rsidRPr="00B93702">
        <w:t>"</w:t>
      </w:r>
      <w:r w:rsidRPr="00B93702">
        <w:t>.</w:t>
      </w:r>
    </w:p>
    <w:p w14:paraId="3EDF7CF9" w14:textId="77777777" w:rsidR="00B42243" w:rsidRPr="00B93702" w:rsidRDefault="00B42243" w:rsidP="00B42243">
      <w:pPr>
        <w:pStyle w:val="EX"/>
      </w:pPr>
      <w:r w:rsidRPr="00B93702">
        <w:t>[16]</w:t>
      </w:r>
      <w:r w:rsidRPr="00B93702">
        <w:tab/>
        <w:t>IEC 60721: "Classification of environmental conditions".</w:t>
      </w:r>
    </w:p>
    <w:p w14:paraId="1ECA3D91" w14:textId="77777777" w:rsidR="00B42243" w:rsidRPr="00B93702" w:rsidRDefault="00B42243" w:rsidP="00B42243">
      <w:pPr>
        <w:pStyle w:val="EX"/>
      </w:pPr>
      <w:r w:rsidRPr="00B93702">
        <w:t>[17]</w:t>
      </w:r>
      <w:r w:rsidRPr="00B93702">
        <w:tab/>
        <w:t>IEC 60721-3-3: "Classification of environmental conditions - Part 3-3: Classification of groups of environmental parameters and their severities - Stationary use at weather protected locations".</w:t>
      </w:r>
    </w:p>
    <w:p w14:paraId="4FA8A6BC" w14:textId="77777777" w:rsidR="00B42243" w:rsidRPr="00B93702" w:rsidRDefault="00B42243" w:rsidP="00B42243">
      <w:pPr>
        <w:pStyle w:val="EX"/>
      </w:pPr>
      <w:r w:rsidRPr="00B93702">
        <w:t>[18]</w:t>
      </w:r>
      <w:r w:rsidRPr="00B93702">
        <w:tab/>
        <w:t>IEC 60721-3-4: "Classification of environmental conditions - Part 3: Classification of groups of environmental parameters and their severities - Section 4: Stationary use at non-weather protected locations".</w:t>
      </w:r>
    </w:p>
    <w:p w14:paraId="141169F1" w14:textId="77777777" w:rsidR="00B42243" w:rsidRPr="00B93702" w:rsidRDefault="00B42243" w:rsidP="00B42243">
      <w:pPr>
        <w:pStyle w:val="EX"/>
      </w:pPr>
      <w:r w:rsidRPr="00B93702">
        <w:lastRenderedPageBreak/>
        <w:t>[19]</w:t>
      </w:r>
      <w:r w:rsidRPr="00B93702">
        <w:tab/>
        <w:t xml:space="preserve">ETSI EN 300 019-1-3, </w:t>
      </w:r>
      <w:r w:rsidRPr="00B93702">
        <w:rPr>
          <w:i/>
        </w:rPr>
        <w:t>European Standard (Telecommunications series)</w:t>
      </w:r>
      <w:r w:rsidRPr="00B93702">
        <w:t>, “Environmental Engineering (EE); Environmental conditions and environmental tests for telecommunications equipment; Part 1-3: Classification of environmental conditions; Stationary use at weather protected locations”</w:t>
      </w:r>
    </w:p>
    <w:p w14:paraId="7B1A0EC0" w14:textId="77777777" w:rsidR="00B42243" w:rsidRPr="00B93702" w:rsidRDefault="00B42243" w:rsidP="00B42243">
      <w:pPr>
        <w:pStyle w:val="EX"/>
      </w:pPr>
      <w:r w:rsidRPr="00B93702">
        <w:t>[20]</w:t>
      </w:r>
      <w:r w:rsidRPr="00B93702">
        <w:tab/>
        <w:t xml:space="preserve">ETSI EN 300 019-1-4, </w:t>
      </w:r>
      <w:r w:rsidRPr="00B93702">
        <w:rPr>
          <w:i/>
        </w:rPr>
        <w:t>European Standard (Telecommunications series)</w:t>
      </w:r>
      <w:r w:rsidRPr="00B93702">
        <w:t>, “Environmental Engineering (EE); Environmental conditions and environmental tests for telecommunications equipment; Part 1-4: Classification of environmental conditions; Stationary use at non-weather protected locations”.</w:t>
      </w:r>
    </w:p>
    <w:p w14:paraId="31B4D18A" w14:textId="77777777" w:rsidR="00B42243" w:rsidRPr="00B93702" w:rsidRDefault="00B42243" w:rsidP="00B42243">
      <w:pPr>
        <w:pStyle w:val="EX"/>
        <w:rPr>
          <w:rFonts w:cs="v4.2.0"/>
        </w:rPr>
      </w:pPr>
      <w:bookmarkStart w:id="9" w:name="_Ref467262628"/>
      <w:r w:rsidRPr="00B93702">
        <w:rPr>
          <w:rFonts w:cs="v4.2.0"/>
        </w:rPr>
        <w:t>[21]</w:t>
      </w:r>
      <w:r w:rsidRPr="00B93702">
        <w:rPr>
          <w:rFonts w:cs="v4.2.0"/>
        </w:rPr>
        <w:tab/>
        <w:t>IEC 60068-2-1 (2007): "Environmental testing - Part 2: Tests. Tests A: Cold</w:t>
      </w:r>
      <w:bookmarkEnd w:id="9"/>
      <w:r w:rsidRPr="00B93702">
        <w:rPr>
          <w:rFonts w:cs="v4.2.0"/>
        </w:rPr>
        <w:t>".</w:t>
      </w:r>
    </w:p>
    <w:p w14:paraId="00D7634B" w14:textId="77777777" w:rsidR="00B42243" w:rsidRPr="00B93702" w:rsidRDefault="00B42243" w:rsidP="00B42243">
      <w:pPr>
        <w:pStyle w:val="EX"/>
        <w:rPr>
          <w:rFonts w:cs="v4.2.0"/>
        </w:rPr>
      </w:pPr>
      <w:bookmarkStart w:id="10" w:name="_Ref467262642"/>
      <w:r w:rsidRPr="00B93702">
        <w:rPr>
          <w:rFonts w:cs="v4.2.0"/>
        </w:rPr>
        <w:t>[22]</w:t>
      </w:r>
      <w:r w:rsidRPr="00B93702">
        <w:rPr>
          <w:rFonts w:cs="v4.2.0"/>
        </w:rPr>
        <w:tab/>
        <w:t>IEC 60068-2-2 (2007): "Environmental testing - Part 2: Tests. Tests B: Dry heat</w:t>
      </w:r>
      <w:bookmarkEnd w:id="10"/>
      <w:r w:rsidRPr="00B93702">
        <w:rPr>
          <w:rFonts w:cs="v4.2.0"/>
        </w:rPr>
        <w:t>".</w:t>
      </w:r>
    </w:p>
    <w:p w14:paraId="6208E4A6" w14:textId="77777777" w:rsidR="00B42243" w:rsidRPr="00B93702" w:rsidRDefault="00B42243" w:rsidP="00B42243">
      <w:pPr>
        <w:pStyle w:val="EX"/>
        <w:rPr>
          <w:rFonts w:cs="v4.2.0"/>
        </w:rPr>
      </w:pPr>
      <w:bookmarkStart w:id="11" w:name="_Ref467262669"/>
      <w:r w:rsidRPr="00B93702">
        <w:rPr>
          <w:rFonts w:cs="v4.2.0"/>
        </w:rPr>
        <w:t>[23]</w:t>
      </w:r>
      <w:r w:rsidRPr="00B93702">
        <w:rPr>
          <w:rFonts w:cs="v4.2.0"/>
        </w:rPr>
        <w:tab/>
        <w:t>IEC 60068-2-6 (2007): "Environmental testing - Part 2: Tests - Test Fc: Vibration (sinusoidal)</w:t>
      </w:r>
      <w:bookmarkEnd w:id="11"/>
      <w:r w:rsidRPr="00B93702">
        <w:rPr>
          <w:rFonts w:cs="v4.2.0"/>
        </w:rPr>
        <w:t>".</w:t>
      </w:r>
    </w:p>
    <w:p w14:paraId="0A389B30" w14:textId="77777777" w:rsidR="004C47BE" w:rsidRPr="00B93702" w:rsidRDefault="004C47BE" w:rsidP="00D445CD">
      <w:pPr>
        <w:pStyle w:val="EX"/>
      </w:pPr>
      <w:r w:rsidRPr="00B93702">
        <w:t>[24]</w:t>
      </w:r>
      <w:r w:rsidRPr="00B93702">
        <w:tab/>
        <w:t>CEPT ECC Decision (13)03, "The harmonised use of the frequency band 1452-1492 MHz for Mobile/Fixed Communications Networks Supplemental Downlink (MFCN SDL)".</w:t>
      </w:r>
    </w:p>
    <w:p w14:paraId="38A62813" w14:textId="77777777" w:rsidR="00387B44" w:rsidRPr="00B93702" w:rsidRDefault="00387B44" w:rsidP="00387B44">
      <w:pPr>
        <w:pStyle w:val="EX"/>
        <w:rPr>
          <w:lang w:val="en-US"/>
        </w:rPr>
      </w:pPr>
      <w:r w:rsidRPr="00B93702">
        <w:t>[25]</w:t>
      </w:r>
      <w:r w:rsidRPr="00B93702">
        <w:tab/>
      </w:r>
      <w:r w:rsidR="007C34D6" w:rsidRPr="00B93702">
        <w:rPr>
          <w:lang w:val="en-US"/>
        </w:rPr>
        <w:t xml:space="preserve">CEPT </w:t>
      </w:r>
      <w:r w:rsidRPr="00B93702">
        <w:rPr>
          <w:lang w:val="en-US"/>
        </w:rPr>
        <w:t>ECC Decision (17)</w:t>
      </w:r>
      <w:r w:rsidR="007C34D6" w:rsidRPr="00B93702">
        <w:rPr>
          <w:lang w:val="en-US"/>
        </w:rPr>
        <w:t>06</w:t>
      </w:r>
      <w:r w:rsidRPr="00B93702">
        <w:rPr>
          <w:lang w:val="en-US"/>
        </w:rPr>
        <w:t>, “The harmonised use of the frequency bands 1427-1452 MHz and 1492-1518 MHz for Mobile/Fixed Communications Networks Supplemental Downlink (MFCN SDL)”.</w:t>
      </w:r>
    </w:p>
    <w:p w14:paraId="595C3E1D" w14:textId="77777777" w:rsidR="00435F24" w:rsidRPr="00B93702" w:rsidRDefault="00435F24" w:rsidP="00435F24">
      <w:pPr>
        <w:pStyle w:val="EX"/>
      </w:pPr>
      <w:r w:rsidRPr="00B93702">
        <w:rPr>
          <w:lang w:val="en-US"/>
        </w:rPr>
        <w:t>[26]</w:t>
      </w:r>
      <w:r w:rsidRPr="00B93702">
        <w:rPr>
          <w:lang w:val="en-US"/>
        </w:rPr>
        <w:tab/>
      </w:r>
      <w:r w:rsidRPr="00B93702">
        <w:t>3GPP TS 38.141-1: "NR; Base Station (BS) conformance testing Part 1: Conducted conformance testing".</w:t>
      </w:r>
    </w:p>
    <w:p w14:paraId="42C7B6E0" w14:textId="77777777" w:rsidR="005C5CAD" w:rsidRPr="00B93702" w:rsidRDefault="00435F24" w:rsidP="005C5CAD">
      <w:pPr>
        <w:pStyle w:val="EX"/>
        <w:rPr>
          <w:lang w:val="en-US"/>
        </w:rPr>
      </w:pPr>
      <w:r w:rsidRPr="00B93702">
        <w:t>[27]</w:t>
      </w:r>
      <w:r w:rsidRPr="00B93702">
        <w:tab/>
        <w:t>3GPP TS 38.104: "NR; Base Station (BS) radio transmission and reception".</w:t>
      </w:r>
    </w:p>
    <w:p w14:paraId="02BF8F23" w14:textId="77777777" w:rsidR="00435F24" w:rsidRPr="00B93702" w:rsidRDefault="005C5CAD" w:rsidP="005C5CAD">
      <w:pPr>
        <w:pStyle w:val="EX"/>
      </w:pPr>
      <w:r w:rsidRPr="00B93702">
        <w:t>[28]</w:t>
      </w:r>
      <w:r w:rsidRPr="00B93702">
        <w:tab/>
        <w:t>3GPP TS 36.101: "Evolved Universal Terrestrial Radio Access (E-UTRA); User Equipment (UE) radio transmission and reception".</w:t>
      </w:r>
    </w:p>
    <w:p w14:paraId="09E2EA70" w14:textId="77777777" w:rsidR="00080512" w:rsidRPr="00B93702" w:rsidRDefault="00080512" w:rsidP="00F311C8">
      <w:pPr>
        <w:pStyle w:val="Heading1"/>
      </w:pPr>
      <w:bookmarkStart w:id="12" w:name="_Toc21097766"/>
      <w:bookmarkStart w:id="13" w:name="_Toc29765328"/>
      <w:r w:rsidRPr="00B93702">
        <w:t>3</w:t>
      </w:r>
      <w:r w:rsidRPr="00B93702">
        <w:tab/>
        <w:t>Definitions, symbols and abbreviations</w:t>
      </w:r>
      <w:bookmarkEnd w:id="12"/>
      <w:bookmarkEnd w:id="13"/>
    </w:p>
    <w:p w14:paraId="6148916C" w14:textId="77777777" w:rsidR="00080512" w:rsidRPr="00B93702" w:rsidRDefault="00080512" w:rsidP="00F311C8">
      <w:pPr>
        <w:pStyle w:val="Heading2"/>
      </w:pPr>
      <w:bookmarkStart w:id="14" w:name="_Toc21097767"/>
      <w:bookmarkStart w:id="15" w:name="_Toc29765329"/>
      <w:r w:rsidRPr="00B93702">
        <w:t>3.1</w:t>
      </w:r>
      <w:r w:rsidRPr="00B93702">
        <w:tab/>
        <w:t>Definitions</w:t>
      </w:r>
      <w:bookmarkEnd w:id="14"/>
      <w:bookmarkEnd w:id="15"/>
    </w:p>
    <w:p w14:paraId="37FFB8B0" w14:textId="77777777" w:rsidR="000D61B2" w:rsidRPr="00B93702" w:rsidRDefault="00080512" w:rsidP="000D61B2">
      <w:pPr>
        <w:keepNext/>
      </w:pPr>
      <w:r w:rsidRPr="00B93702">
        <w:t>For the purposes of the present document, the terms and definitions given in TR 21.905 [</w:t>
      </w:r>
      <w:r w:rsidR="00F06C9E" w:rsidRPr="00B93702">
        <w:t>1</w:t>
      </w:r>
      <w:r w:rsidRPr="00B93702">
        <w:t>] and the following apply. A term defined in the present document takes precedence over the definition of the same term, if any, in TR 21.905 [</w:t>
      </w:r>
      <w:r w:rsidR="00F06C9E" w:rsidRPr="00B93702">
        <w:t>1</w:t>
      </w:r>
      <w:r w:rsidRPr="00B93702">
        <w:t>].</w:t>
      </w:r>
      <w:r w:rsidR="000D61B2" w:rsidRPr="00B93702">
        <w:t xml:space="preserve"> </w:t>
      </w:r>
    </w:p>
    <w:p w14:paraId="685D0809" w14:textId="77777777" w:rsidR="0099032D" w:rsidRPr="00B93702" w:rsidRDefault="0099032D" w:rsidP="0099032D">
      <w:pPr>
        <w:rPr>
          <w:b/>
          <w:bCs/>
        </w:rPr>
      </w:pPr>
      <w:r w:rsidRPr="00B93702">
        <w:rPr>
          <w:b/>
        </w:rPr>
        <w:t>Band category:</w:t>
      </w:r>
      <w:r w:rsidRPr="00B93702">
        <w:t xml:space="preserve"> group of operating bands for which the same MSR scenarios apply</w:t>
      </w:r>
      <w:r w:rsidR="0086398E" w:rsidRPr="00B93702">
        <w:t>.</w:t>
      </w:r>
    </w:p>
    <w:p w14:paraId="540A21C7" w14:textId="77777777" w:rsidR="00464609" w:rsidRPr="00B93702" w:rsidRDefault="0099032D" w:rsidP="00464609">
      <w:r w:rsidRPr="00B93702">
        <w:rPr>
          <w:b/>
          <w:bCs/>
        </w:rPr>
        <w:t xml:space="preserve">Base Station RF </w:t>
      </w:r>
      <w:r w:rsidR="00F70B75" w:rsidRPr="00B93702">
        <w:rPr>
          <w:b/>
          <w:bCs/>
        </w:rPr>
        <w:t>B</w:t>
      </w:r>
      <w:r w:rsidRPr="00B93702">
        <w:rPr>
          <w:b/>
          <w:bCs/>
        </w:rPr>
        <w:t>andwidth:</w:t>
      </w:r>
      <w:r w:rsidRPr="00B93702">
        <w:t xml:space="preserve"> </w:t>
      </w:r>
      <w:r w:rsidR="00F70B75" w:rsidRPr="00B93702">
        <w:t xml:space="preserve">RF </w:t>
      </w:r>
      <w:r w:rsidRPr="00B93702">
        <w:t xml:space="preserve">bandwidth in which a </w:t>
      </w:r>
      <w:r w:rsidR="002E3846" w:rsidRPr="00B93702">
        <w:t xml:space="preserve">base station </w:t>
      </w:r>
      <w:r w:rsidRPr="00B93702">
        <w:t>transmits and</w:t>
      </w:r>
      <w:r w:rsidR="0054220A" w:rsidRPr="00B93702">
        <w:t>/or</w:t>
      </w:r>
      <w:r w:rsidRPr="00B93702">
        <w:t xml:space="preserve"> receives </w:t>
      </w:r>
      <w:r w:rsidR="002E3846" w:rsidRPr="00B93702">
        <w:t xml:space="preserve">single or </w:t>
      </w:r>
      <w:r w:rsidRPr="00B93702">
        <w:t>multiple carrier</w:t>
      </w:r>
      <w:r w:rsidR="002E3846" w:rsidRPr="00B93702">
        <w:t>(</w:t>
      </w:r>
      <w:r w:rsidRPr="00B93702">
        <w:t>s</w:t>
      </w:r>
      <w:r w:rsidR="002E3846" w:rsidRPr="00B93702">
        <w:t>)</w:t>
      </w:r>
      <w:r w:rsidRPr="00B93702">
        <w:t xml:space="preserve"> and/or RATs simultaneously </w:t>
      </w:r>
      <w:r w:rsidR="0086398E" w:rsidRPr="00B93702">
        <w:t xml:space="preserve">within </w:t>
      </w:r>
      <w:r w:rsidR="00FE0FE4" w:rsidRPr="00B93702">
        <w:rPr>
          <w:lang w:eastAsia="zh-CN"/>
        </w:rPr>
        <w:t>a</w:t>
      </w:r>
      <w:r w:rsidR="0086398E" w:rsidRPr="00B93702">
        <w:rPr>
          <w:lang w:eastAsia="zh-CN"/>
        </w:rPr>
        <w:t xml:space="preserve"> </w:t>
      </w:r>
      <w:r w:rsidR="0086398E" w:rsidRPr="00B93702">
        <w:t>supported operating band.</w:t>
      </w:r>
    </w:p>
    <w:p w14:paraId="23BEA756" w14:textId="77777777" w:rsidR="0099032D" w:rsidRPr="00B93702" w:rsidRDefault="00464609" w:rsidP="00464609">
      <w:pPr>
        <w:pStyle w:val="NO"/>
        <w:rPr>
          <w:b/>
        </w:rPr>
      </w:pPr>
      <w:r w:rsidRPr="00B93702">
        <w:t>NOTE:</w:t>
      </w:r>
      <w:r w:rsidRPr="00B93702">
        <w:tab/>
        <w:t xml:space="preserve">In single carrier operation, the Base Station RF </w:t>
      </w:r>
      <w:r w:rsidR="00F70B75" w:rsidRPr="00B93702">
        <w:t>B</w:t>
      </w:r>
      <w:r w:rsidRPr="00B93702">
        <w:t>andwidth is equal to the channel bandwidth.</w:t>
      </w:r>
    </w:p>
    <w:p w14:paraId="64265220" w14:textId="77777777" w:rsidR="0099032D" w:rsidRPr="00B93702" w:rsidRDefault="0099032D" w:rsidP="0099032D">
      <w:pPr>
        <w:rPr>
          <w:b/>
        </w:rPr>
      </w:pPr>
      <w:r w:rsidRPr="00B93702">
        <w:rPr>
          <w:b/>
        </w:rPr>
        <w:t xml:space="preserve">Base Station RF </w:t>
      </w:r>
      <w:r w:rsidR="00F70B75" w:rsidRPr="00B93702">
        <w:rPr>
          <w:b/>
        </w:rPr>
        <w:t>B</w:t>
      </w:r>
      <w:r w:rsidRPr="00B93702">
        <w:rPr>
          <w:b/>
        </w:rPr>
        <w:t xml:space="preserve">andwidth edge: </w:t>
      </w:r>
      <w:r w:rsidRPr="00B93702">
        <w:t xml:space="preserve">frequency of one of the edges of the Base Station RF </w:t>
      </w:r>
      <w:r w:rsidR="00F70B75" w:rsidRPr="00B93702">
        <w:t>B</w:t>
      </w:r>
      <w:r w:rsidRPr="00B93702">
        <w:t>andwidth</w:t>
      </w:r>
      <w:r w:rsidR="0086398E" w:rsidRPr="00B93702">
        <w:t>.</w:t>
      </w:r>
    </w:p>
    <w:p w14:paraId="2D298532" w14:textId="77777777" w:rsidR="0099032D" w:rsidRPr="00B93702" w:rsidRDefault="0099032D" w:rsidP="0099032D">
      <w:pPr>
        <w:rPr>
          <w:b/>
        </w:rPr>
      </w:pPr>
      <w:r w:rsidRPr="00B93702">
        <w:rPr>
          <w:b/>
        </w:rPr>
        <w:t xml:space="preserve">Carrier: </w:t>
      </w:r>
      <w:r w:rsidRPr="00B93702">
        <w:rPr>
          <w:bCs/>
        </w:rPr>
        <w:t xml:space="preserve">modulated waveform conveying the </w:t>
      </w:r>
      <w:r w:rsidR="00435F24" w:rsidRPr="00B93702">
        <w:rPr>
          <w:bCs/>
        </w:rPr>
        <w:t xml:space="preserve">NR, </w:t>
      </w:r>
      <w:r w:rsidRPr="00B93702">
        <w:rPr>
          <w:bCs/>
        </w:rPr>
        <w:t>E-UTRA, UTRA or GSM/EDGE physical channels</w:t>
      </w:r>
      <w:r w:rsidR="0086398E" w:rsidRPr="00B93702">
        <w:rPr>
          <w:bCs/>
        </w:rPr>
        <w:t>.</w:t>
      </w:r>
    </w:p>
    <w:p w14:paraId="2CE79466" w14:textId="77777777" w:rsidR="00CA5F77" w:rsidRPr="00B93702" w:rsidRDefault="00CA5F77" w:rsidP="00CA5F77">
      <w:pPr>
        <w:rPr>
          <w:b/>
          <w:bCs/>
        </w:rPr>
      </w:pPr>
      <w:r w:rsidRPr="00B93702">
        <w:rPr>
          <w:b/>
          <w:bCs/>
        </w:rPr>
        <w:t xml:space="preserve">Carrier aggregation: </w:t>
      </w:r>
      <w:r w:rsidRPr="00B93702">
        <w:rPr>
          <w:bCs/>
        </w:rPr>
        <w:t xml:space="preserve">aggregation of two or more </w:t>
      </w:r>
      <w:r w:rsidR="00435F24" w:rsidRPr="00B93702">
        <w:rPr>
          <w:bCs/>
        </w:rPr>
        <w:t xml:space="preserve">NR or </w:t>
      </w:r>
      <w:r w:rsidRPr="00B93702">
        <w:rPr>
          <w:bCs/>
          <w:lang w:eastAsia="zh-CN"/>
        </w:rPr>
        <w:t xml:space="preserve">E-UTRA </w:t>
      </w:r>
      <w:r w:rsidRPr="00B93702">
        <w:rPr>
          <w:bCs/>
        </w:rPr>
        <w:t>component carriers in order to support wider transmission bandwidths</w:t>
      </w:r>
      <w:r w:rsidR="0086398E" w:rsidRPr="00B93702">
        <w:rPr>
          <w:bCs/>
        </w:rPr>
        <w:t>.</w:t>
      </w:r>
    </w:p>
    <w:p w14:paraId="4B34E099" w14:textId="77777777" w:rsidR="00CA5F77" w:rsidRPr="00B93702" w:rsidRDefault="00CA5F77" w:rsidP="00CA5F77">
      <w:pPr>
        <w:rPr>
          <w:rFonts w:cs="v5.0.0"/>
          <w:lang w:eastAsia="zh-CN"/>
        </w:rPr>
      </w:pPr>
      <w:r w:rsidRPr="00B93702">
        <w:rPr>
          <w:b/>
          <w:bCs/>
        </w:rPr>
        <w:t>Carrier aggregation band</w:t>
      </w:r>
      <w:r w:rsidRPr="00B93702">
        <w:rPr>
          <w:b/>
        </w:rPr>
        <w:t xml:space="preserve">: </w:t>
      </w:r>
      <w:r w:rsidRPr="00B93702">
        <w:t xml:space="preserve">set of one or more operating bands across which </w:t>
      </w:r>
      <w:r w:rsidRPr="00B93702">
        <w:rPr>
          <w:lang w:eastAsia="zh-CN"/>
        </w:rPr>
        <w:t xml:space="preserve">multiple </w:t>
      </w:r>
      <w:r w:rsidR="00435F24" w:rsidRPr="00B93702">
        <w:rPr>
          <w:lang w:eastAsia="zh-CN"/>
        </w:rPr>
        <w:t xml:space="preserve">NR or </w:t>
      </w:r>
      <w:r w:rsidRPr="00B93702">
        <w:rPr>
          <w:lang w:eastAsia="zh-CN"/>
        </w:rPr>
        <w:t xml:space="preserve">E-UTRA </w:t>
      </w:r>
      <w:r w:rsidRPr="00B93702">
        <w:t xml:space="preserve">carriers </w:t>
      </w:r>
      <w:r w:rsidRPr="00B93702">
        <w:rPr>
          <w:lang w:eastAsia="zh-CN"/>
        </w:rPr>
        <w:t xml:space="preserve">are aggregated </w:t>
      </w:r>
      <w:r w:rsidRPr="00B93702">
        <w:rPr>
          <w:rFonts w:cs="v5.0.0"/>
        </w:rPr>
        <w:t>with a specific set of technical requirements</w:t>
      </w:r>
      <w:r w:rsidRPr="00B93702">
        <w:rPr>
          <w:rFonts w:cs="v5.0.0"/>
          <w:lang w:eastAsia="zh-CN"/>
        </w:rPr>
        <w:t>.</w:t>
      </w:r>
    </w:p>
    <w:p w14:paraId="46993BBA" w14:textId="77777777" w:rsidR="00CA5F77" w:rsidRPr="00B93702" w:rsidRDefault="00CA5F77" w:rsidP="00CA5F77">
      <w:pPr>
        <w:pStyle w:val="NO"/>
        <w:rPr>
          <w:lang w:eastAsia="zh-CN"/>
        </w:rPr>
      </w:pPr>
      <w:r w:rsidRPr="00B93702">
        <w:t>NOTE:</w:t>
      </w:r>
      <w:r w:rsidRPr="00B93702">
        <w:tab/>
        <w:t>Carrier aggregation band(s) for an E-UTRA BS is declared by the manufacturer</w:t>
      </w:r>
      <w:r w:rsidR="0086398E" w:rsidRPr="00B93702">
        <w:rPr>
          <w:lang w:eastAsia="zh-CN"/>
        </w:rPr>
        <w:t>.</w:t>
      </w:r>
    </w:p>
    <w:p w14:paraId="7F9528DB" w14:textId="77777777" w:rsidR="00F70B75" w:rsidRPr="00B93702" w:rsidRDefault="0099032D" w:rsidP="00F70B75">
      <w:r w:rsidRPr="00B93702">
        <w:rPr>
          <w:b/>
        </w:rPr>
        <w:t>Channel bandwidth:</w:t>
      </w:r>
      <w:r w:rsidRPr="00B93702">
        <w:t xml:space="preserve"> </w:t>
      </w:r>
      <w:r w:rsidR="00F70B75" w:rsidRPr="00B93702">
        <w:t xml:space="preserve">RF </w:t>
      </w:r>
      <w:r w:rsidRPr="00B93702">
        <w:t xml:space="preserve">bandwidth supporting a single </w:t>
      </w:r>
      <w:r w:rsidR="00435F24" w:rsidRPr="00B93702">
        <w:t xml:space="preserve">NR, </w:t>
      </w:r>
      <w:r w:rsidRPr="00B93702">
        <w:t>E-UTRA</w:t>
      </w:r>
      <w:r w:rsidR="008F0F80" w:rsidRPr="00B93702">
        <w:t>, UTRA or GSM/EDGE</w:t>
      </w:r>
      <w:r w:rsidRPr="00B93702">
        <w:t xml:space="preserve"> RF carrier with the transmission bandwidth configured in the uplink or downlink of a cell.</w:t>
      </w:r>
    </w:p>
    <w:p w14:paraId="184D550B" w14:textId="77777777" w:rsidR="00435F24" w:rsidRPr="00B93702" w:rsidRDefault="00F70B75" w:rsidP="00435F24">
      <w:pPr>
        <w:pStyle w:val="NO"/>
      </w:pPr>
      <w:r w:rsidRPr="00B93702">
        <w:t>NOTE:</w:t>
      </w:r>
      <w:r w:rsidRPr="00B93702">
        <w:tab/>
      </w:r>
      <w:r w:rsidR="0099032D" w:rsidRPr="00B93702">
        <w:t>The channel bandwidth is measured in MHz and is used as a reference for transmitter and receiver RF requirements.</w:t>
      </w:r>
    </w:p>
    <w:p w14:paraId="69C447A8" w14:textId="77777777" w:rsidR="0099032D" w:rsidRPr="00B93702" w:rsidRDefault="00435F24" w:rsidP="00435F24">
      <w:pPr>
        <w:pStyle w:val="NO"/>
      </w:pPr>
      <w:r w:rsidRPr="00B93702">
        <w:t>NOTE:</w:t>
      </w:r>
      <w:r w:rsidRPr="00B93702">
        <w:tab/>
        <w:t>The term channel bandwidth is referred to as BS channel bandwidth in the NR specifications, since for NR the BS and UE may operate with differing bandwidths.</w:t>
      </w:r>
    </w:p>
    <w:p w14:paraId="29FDEEDF" w14:textId="77777777" w:rsidR="00CA5F77" w:rsidRPr="00B93702" w:rsidRDefault="00CA5F77" w:rsidP="00CA5F77">
      <w:pPr>
        <w:pStyle w:val="BodyText"/>
        <w:rPr>
          <w:lang w:eastAsia="zh-CN"/>
        </w:rPr>
      </w:pPr>
      <w:r w:rsidRPr="00B93702">
        <w:rPr>
          <w:b/>
        </w:rPr>
        <w:lastRenderedPageBreak/>
        <w:t xml:space="preserve">Contiguous </w:t>
      </w:r>
      <w:r w:rsidRPr="00B93702">
        <w:rPr>
          <w:b/>
          <w:lang w:eastAsia="zh-CN"/>
        </w:rPr>
        <w:t xml:space="preserve">carriers: </w:t>
      </w:r>
      <w:r w:rsidRPr="00B93702">
        <w:rPr>
          <w:lang w:eastAsia="zh-CN"/>
        </w:rPr>
        <w:t>set of two or more carriers configured in a spectrum block where there are no RF requirements based on co-existence for un-coordinated operation within the spectrum block.</w:t>
      </w:r>
    </w:p>
    <w:p w14:paraId="0DC197A3" w14:textId="77777777" w:rsidR="0099032D" w:rsidRPr="00B93702" w:rsidRDefault="0099032D" w:rsidP="0099032D">
      <w:r w:rsidRPr="00B93702">
        <w:rPr>
          <w:b/>
        </w:rPr>
        <w:t>Carrier power:</w:t>
      </w:r>
      <w:r w:rsidRPr="00B93702">
        <w:t xml:space="preserve"> power at the antenna connector in the channel bandwidth of the carrier averaged over at least one subframe for </w:t>
      </w:r>
      <w:r w:rsidR="00435F24" w:rsidRPr="00B93702">
        <w:t xml:space="preserve">NR or </w:t>
      </w:r>
      <w:r w:rsidRPr="00B93702">
        <w:t>E-UTRA, at least one slot for UTRA and the useful part of the burst for GSM/EDGE.</w:t>
      </w:r>
    </w:p>
    <w:p w14:paraId="56E30BA6" w14:textId="77777777" w:rsidR="003C0A28" w:rsidRPr="00B93702" w:rsidRDefault="003C0A28" w:rsidP="0099032D">
      <w:r w:rsidRPr="00B93702">
        <w:rPr>
          <w:b/>
        </w:rPr>
        <w:t>Contiguous spectrum:</w:t>
      </w:r>
      <w:r w:rsidRPr="00B93702">
        <w:t xml:space="preserve"> </w:t>
      </w:r>
      <w:r w:rsidR="00F70B75" w:rsidRPr="00B93702">
        <w:t>s</w:t>
      </w:r>
      <w:r w:rsidRPr="00B93702">
        <w:t>pectrum consisting of a contiguous block of spectrum with no sub-block gap</w:t>
      </w:r>
      <w:r w:rsidR="00FE0FE4" w:rsidRPr="00B93702">
        <w:t>(</w:t>
      </w:r>
      <w:r w:rsidRPr="00B93702">
        <w:t>s</w:t>
      </w:r>
      <w:r w:rsidR="00FE0FE4" w:rsidRPr="00B93702">
        <w:t>)</w:t>
      </w:r>
      <w:r w:rsidRPr="00B93702">
        <w:t>.</w:t>
      </w:r>
    </w:p>
    <w:p w14:paraId="5F42CB6D" w14:textId="77777777" w:rsidR="0086398E" w:rsidRPr="00B93702" w:rsidRDefault="0099032D" w:rsidP="0086398E">
      <w:pPr>
        <w:rPr>
          <w:rFonts w:cs="v5.0.0"/>
        </w:rPr>
      </w:pPr>
      <w:r w:rsidRPr="00B93702">
        <w:rPr>
          <w:rFonts w:cs="v5.0.0"/>
          <w:b/>
          <w:bCs/>
        </w:rPr>
        <w:t xml:space="preserve">Downlink operating band: </w:t>
      </w:r>
      <w:r w:rsidRPr="00B93702">
        <w:rPr>
          <w:rFonts w:cs="v5.0.0"/>
        </w:rPr>
        <w:t>part of the operating band designated for downlink.</w:t>
      </w:r>
    </w:p>
    <w:p w14:paraId="2082F28F" w14:textId="77777777" w:rsidR="00FE0FE4" w:rsidRPr="00B93702" w:rsidRDefault="00FE0FE4" w:rsidP="0086398E">
      <w:pPr>
        <w:rPr>
          <w:rFonts w:cs="v5.0.0"/>
          <w:lang w:eastAsia="zh-CN"/>
        </w:rPr>
      </w:pPr>
      <w:r w:rsidRPr="00B93702">
        <w:rPr>
          <w:b/>
          <w:bCs/>
        </w:rPr>
        <w:t>Highest Carrier:</w:t>
      </w:r>
      <w:r w:rsidRPr="00B93702">
        <w:t xml:space="preserve"> carrier with the highest carrier centre frequency transmitted/received in </w:t>
      </w:r>
      <w:r w:rsidRPr="00B93702">
        <w:rPr>
          <w:lang w:eastAsia="zh-CN"/>
        </w:rPr>
        <w:t>the</w:t>
      </w:r>
      <w:r w:rsidRPr="00B93702">
        <w:t xml:space="preserve"> specified operating band</w:t>
      </w:r>
      <w:r w:rsidRPr="00B93702">
        <w:rPr>
          <w:lang w:eastAsia="zh-CN"/>
        </w:rPr>
        <w:t>(s).</w:t>
      </w:r>
    </w:p>
    <w:p w14:paraId="5AA0293F" w14:textId="77777777" w:rsidR="0099032D" w:rsidRPr="00B93702" w:rsidRDefault="0086398E" w:rsidP="0086398E">
      <w:pPr>
        <w:rPr>
          <w:rFonts w:cs="v5.0.0"/>
        </w:rPr>
      </w:pPr>
      <w:r w:rsidRPr="00B93702">
        <w:rPr>
          <w:b/>
          <w:lang w:eastAsia="zh-CN"/>
        </w:rPr>
        <w:t xml:space="preserve">Inter RF </w:t>
      </w:r>
      <w:r w:rsidR="00F70B75" w:rsidRPr="00B93702">
        <w:rPr>
          <w:b/>
          <w:lang w:eastAsia="zh-CN"/>
        </w:rPr>
        <w:t>B</w:t>
      </w:r>
      <w:r w:rsidRPr="00B93702">
        <w:rPr>
          <w:b/>
          <w:lang w:eastAsia="zh-CN"/>
        </w:rPr>
        <w:t>andwidth</w:t>
      </w:r>
      <w:r w:rsidRPr="00B93702" w:rsidDel="00F570A7">
        <w:rPr>
          <w:b/>
        </w:rPr>
        <w:t xml:space="preserve"> </w:t>
      </w:r>
      <w:r w:rsidRPr="00B93702">
        <w:rPr>
          <w:b/>
        </w:rPr>
        <w:t xml:space="preserve">gap: </w:t>
      </w:r>
      <w:r w:rsidRPr="00B93702">
        <w:t xml:space="preserve">frequency gap </w:t>
      </w:r>
      <w:r w:rsidRPr="00B93702">
        <w:rPr>
          <w:lang w:eastAsia="zh-CN"/>
        </w:rPr>
        <w:t xml:space="preserve">between two consecutive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 xml:space="preserve">andwidths that </w:t>
      </w:r>
      <w:r w:rsidRPr="00B93702">
        <w:rPr>
          <w:rFonts w:cs="v5.0.0"/>
        </w:rPr>
        <w:t>are placed within</w:t>
      </w:r>
      <w:r w:rsidRPr="00B93702">
        <w:rPr>
          <w:rFonts w:cs="v5.0.0"/>
          <w:lang w:eastAsia="zh-CN"/>
        </w:rPr>
        <w:t xml:space="preserve"> </w:t>
      </w:r>
      <w:r w:rsidRPr="00B93702">
        <w:rPr>
          <w:lang w:eastAsia="zh-CN"/>
        </w:rPr>
        <w:t xml:space="preserve">two supported operating </w:t>
      </w:r>
      <w:r w:rsidRPr="00B93702">
        <w:rPr>
          <w:rFonts w:cs="v5.0.0"/>
          <w:bCs/>
        </w:rPr>
        <w:t>bands</w:t>
      </w:r>
      <w:r w:rsidRPr="00B93702">
        <w:t>.</w:t>
      </w:r>
    </w:p>
    <w:p w14:paraId="4D5B32CC" w14:textId="77777777" w:rsidR="00CA5F77" w:rsidRPr="00B93702" w:rsidRDefault="00CA5F77" w:rsidP="00CA5F77">
      <w:pPr>
        <w:rPr>
          <w:b/>
          <w:bCs/>
          <w:lang w:eastAsia="zh-CN"/>
        </w:rPr>
      </w:pPr>
      <w:r w:rsidRPr="00B93702">
        <w:rPr>
          <w:b/>
          <w:bCs/>
        </w:rPr>
        <w:t>Inter-band carrier aggregation:</w:t>
      </w:r>
      <w:r w:rsidRPr="00B93702">
        <w:rPr>
          <w:bCs/>
        </w:rPr>
        <w:t xml:space="preserve"> carrier aggregation of </w:t>
      </w:r>
      <w:r w:rsidR="00435F24" w:rsidRPr="00B93702">
        <w:rPr>
          <w:bCs/>
        </w:rPr>
        <w:t xml:space="preserve">NR or </w:t>
      </w:r>
      <w:r w:rsidRPr="00B93702">
        <w:rPr>
          <w:bCs/>
          <w:lang w:eastAsia="zh-CN"/>
        </w:rPr>
        <w:t xml:space="preserve">E-UTRA </w:t>
      </w:r>
      <w:r w:rsidRPr="00B93702">
        <w:rPr>
          <w:bCs/>
        </w:rPr>
        <w:t>component carriers in different operating bands</w:t>
      </w:r>
      <w:r w:rsidRPr="00B93702">
        <w:rPr>
          <w:b/>
          <w:bCs/>
          <w:lang w:eastAsia="zh-CN"/>
        </w:rPr>
        <w:t>.</w:t>
      </w:r>
    </w:p>
    <w:p w14:paraId="3EB89EF1" w14:textId="77777777" w:rsidR="00CA5F77" w:rsidRPr="00B93702" w:rsidRDefault="00CA5F77" w:rsidP="00CA5F77">
      <w:pPr>
        <w:pStyle w:val="NO"/>
        <w:rPr>
          <w:lang w:eastAsia="zh-CN"/>
        </w:rPr>
      </w:pPr>
      <w:r w:rsidRPr="00B93702">
        <w:t>NOTE:</w:t>
      </w:r>
      <w:r w:rsidRPr="00B93702">
        <w:tab/>
      </w:r>
      <w:r w:rsidRPr="00B93702">
        <w:rPr>
          <w:lang w:eastAsia="zh-CN"/>
        </w:rPr>
        <w:t>C</w:t>
      </w:r>
      <w:r w:rsidRPr="00B93702">
        <w:t xml:space="preserve">arriers </w:t>
      </w:r>
      <w:r w:rsidRPr="00B93702">
        <w:rPr>
          <w:lang w:eastAsia="zh-CN"/>
        </w:rPr>
        <w:t xml:space="preserve">aggregated </w:t>
      </w:r>
      <w:r w:rsidRPr="00B93702">
        <w:t xml:space="preserve">in each band </w:t>
      </w:r>
      <w:r w:rsidRPr="00B93702">
        <w:rPr>
          <w:lang w:eastAsia="zh-CN"/>
        </w:rPr>
        <w:t>can be</w:t>
      </w:r>
      <w:r w:rsidRPr="00B93702">
        <w:t xml:space="preserve"> contiguous</w:t>
      </w:r>
      <w:r w:rsidRPr="00B93702">
        <w:rPr>
          <w:lang w:eastAsia="zh-CN"/>
        </w:rPr>
        <w:t xml:space="preserve"> or non-contiguous.</w:t>
      </w:r>
    </w:p>
    <w:p w14:paraId="4BB64D6E" w14:textId="77777777" w:rsidR="005033B6" w:rsidRPr="00B93702" w:rsidRDefault="005033B6" w:rsidP="005033B6">
      <w:pPr>
        <w:rPr>
          <w:b/>
        </w:rPr>
      </w:pPr>
      <w:r w:rsidRPr="00B93702">
        <w:rPr>
          <w:b/>
        </w:rPr>
        <w:t xml:space="preserve">Inter-band gap: </w:t>
      </w:r>
      <w:r w:rsidRPr="00B93702">
        <w:t>The frequency gap between two supported consecutive operating bands.</w:t>
      </w:r>
    </w:p>
    <w:p w14:paraId="2BC5528C" w14:textId="77777777" w:rsidR="00CA5F77" w:rsidRPr="00B93702" w:rsidRDefault="00CA5F77" w:rsidP="00CA5F77">
      <w:pPr>
        <w:rPr>
          <w:lang w:eastAsia="zh-CN"/>
        </w:rPr>
      </w:pPr>
      <w:r w:rsidRPr="00B93702">
        <w:rPr>
          <w:b/>
        </w:rPr>
        <w:t xml:space="preserve">Intra-band contiguous carrier aggregation: </w:t>
      </w:r>
      <w:r w:rsidRPr="00B93702">
        <w:rPr>
          <w:lang w:eastAsia="zh-CN"/>
        </w:rPr>
        <w:t>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14:paraId="4BFC99AE" w14:textId="77777777" w:rsidR="00CA5F77" w:rsidRPr="00B93702" w:rsidRDefault="00CA5F77" w:rsidP="00CA5F77">
      <w:pPr>
        <w:rPr>
          <w:lang w:eastAsia="zh-CN"/>
        </w:rPr>
      </w:pPr>
      <w:r w:rsidRPr="00B93702">
        <w:rPr>
          <w:b/>
        </w:rPr>
        <w:t xml:space="preserve">Intra-band </w:t>
      </w:r>
      <w:r w:rsidRPr="00B93702">
        <w:rPr>
          <w:b/>
          <w:lang w:eastAsia="zh-CN"/>
        </w:rPr>
        <w:t>non-</w:t>
      </w:r>
      <w:r w:rsidRPr="00B93702">
        <w:rPr>
          <w:b/>
        </w:rPr>
        <w:t xml:space="preserve">contiguous carrier aggregation: </w:t>
      </w:r>
      <w:r w:rsidRPr="00B93702">
        <w:rPr>
          <w:lang w:eastAsia="zh-CN"/>
        </w:rPr>
        <w:t>non-contiguous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14:paraId="34A0735D" w14:textId="77777777" w:rsidR="00FE0FE4" w:rsidRPr="00B93702" w:rsidRDefault="00FE0FE4" w:rsidP="00FE0FE4">
      <w:pPr>
        <w:rPr>
          <w:lang w:eastAsia="zh-CN"/>
        </w:rPr>
      </w:pPr>
      <w:r w:rsidRPr="00B93702">
        <w:rPr>
          <w:b/>
          <w:bCs/>
        </w:rPr>
        <w:t>Lowest Carrier:</w:t>
      </w:r>
      <w:r w:rsidRPr="00B93702">
        <w:tab/>
        <w:t xml:space="preserve">carrier with the lowest carrier centre frequency transmitted/received in </w:t>
      </w:r>
      <w:r w:rsidRPr="00B93702">
        <w:rPr>
          <w:lang w:eastAsia="zh-CN"/>
        </w:rPr>
        <w:t xml:space="preserve">the </w:t>
      </w:r>
      <w:r w:rsidRPr="00B93702">
        <w:t>specified operating band</w:t>
      </w:r>
      <w:r w:rsidRPr="00B93702">
        <w:rPr>
          <w:lang w:eastAsia="zh-CN"/>
        </w:rPr>
        <w:t>(s)</w:t>
      </w:r>
      <w:r w:rsidRPr="00B93702">
        <w:t>.</w:t>
      </w:r>
    </w:p>
    <w:p w14:paraId="0A7697BF" w14:textId="77777777" w:rsidR="0099032D" w:rsidRPr="00B93702" w:rsidRDefault="0099032D" w:rsidP="0099032D">
      <w:pPr>
        <w:tabs>
          <w:tab w:val="left" w:pos="3765"/>
        </w:tabs>
      </w:pPr>
      <w:r w:rsidRPr="00B93702">
        <w:rPr>
          <w:b/>
        </w:rPr>
        <w:t xml:space="preserve">Lower </w:t>
      </w:r>
      <w:r w:rsidR="00F70B75" w:rsidRPr="00B93702">
        <w:rPr>
          <w:b/>
        </w:rPr>
        <w:t xml:space="preserve">Base Station </w:t>
      </w:r>
      <w:r w:rsidRPr="00B93702">
        <w:rPr>
          <w:b/>
        </w:rPr>
        <w:t xml:space="preserve">RF </w:t>
      </w:r>
      <w:r w:rsidR="00F70B75" w:rsidRPr="00B93702">
        <w:rPr>
          <w:b/>
        </w:rPr>
        <w:t>B</w:t>
      </w:r>
      <w:r w:rsidRPr="00B93702">
        <w:rPr>
          <w:b/>
        </w:rPr>
        <w:t>andwidth edge:</w:t>
      </w:r>
      <w:r w:rsidR="00C462C9" w:rsidRPr="00B93702">
        <w:rPr>
          <w:b/>
        </w:rPr>
        <w:t xml:space="preserve"> </w:t>
      </w:r>
      <w:r w:rsidRPr="00B93702">
        <w:t xml:space="preserve">frequency of the lower Base Station RF </w:t>
      </w:r>
      <w:r w:rsidR="00F70B75" w:rsidRPr="00B93702">
        <w:t>B</w:t>
      </w:r>
      <w:r w:rsidRPr="00B93702">
        <w:t>andwidth</w:t>
      </w:r>
      <w:r w:rsidR="00F70B75" w:rsidRPr="00B93702">
        <w:t xml:space="preserve"> edge</w:t>
      </w:r>
      <w:r w:rsidRPr="00B93702">
        <w:t>, used as a frequency reference point for transmitter and receiver requirements</w:t>
      </w:r>
      <w:r w:rsidR="0086398E" w:rsidRPr="00B93702">
        <w:t>.</w:t>
      </w:r>
    </w:p>
    <w:p w14:paraId="02A82F84" w14:textId="77777777" w:rsidR="00F70B75" w:rsidRPr="00B93702" w:rsidRDefault="003C0A28" w:rsidP="00F70B75">
      <w:pPr>
        <w:tabs>
          <w:tab w:val="left" w:pos="3765"/>
        </w:tabs>
      </w:pPr>
      <w:r w:rsidRPr="00B93702">
        <w:rPr>
          <w:b/>
        </w:rPr>
        <w:t xml:space="preserve">Lower </w:t>
      </w:r>
      <w:r w:rsidRPr="00B93702">
        <w:rPr>
          <w:b/>
          <w:lang w:eastAsia="zh-CN"/>
        </w:rPr>
        <w:t>sub-block</w:t>
      </w:r>
      <w:r w:rsidRPr="00B93702">
        <w:rPr>
          <w:b/>
        </w:rPr>
        <w:t xml:space="preserve"> edge: </w:t>
      </w:r>
      <w:r w:rsidRPr="00B93702">
        <w:t xml:space="preserve">frequency at the lower edge of </w:t>
      </w:r>
      <w:r w:rsidRPr="00B93702">
        <w:rPr>
          <w:lang w:eastAsia="zh-CN"/>
        </w:rPr>
        <w:t>one</w:t>
      </w:r>
      <w:r w:rsidRPr="00B93702">
        <w:t xml:space="preserve"> </w:t>
      </w:r>
      <w:r w:rsidRPr="00B93702">
        <w:rPr>
          <w:lang w:eastAsia="zh-CN"/>
        </w:rPr>
        <w:t>sub-block</w:t>
      </w:r>
      <w:r w:rsidR="00F70B75" w:rsidRPr="00B93702">
        <w:t>.</w:t>
      </w:r>
    </w:p>
    <w:p w14:paraId="0933861E" w14:textId="77777777" w:rsidR="003C0A28" w:rsidRPr="00B93702" w:rsidRDefault="00F70B75" w:rsidP="00F70B75">
      <w:pPr>
        <w:pStyle w:val="NO"/>
      </w:pPr>
      <w:r w:rsidRPr="00B93702">
        <w:t>NOTE:</w:t>
      </w:r>
      <w:r w:rsidRPr="00B93702">
        <w:tab/>
      </w:r>
      <w:r w:rsidR="003C0A28" w:rsidRPr="00B93702">
        <w:t>It is used as a frequency reference point for both transmitter and receiver requirements.</w:t>
      </w:r>
    </w:p>
    <w:p w14:paraId="18ACD1FE" w14:textId="77777777" w:rsidR="0099032D" w:rsidRPr="00B93702" w:rsidRDefault="0099032D" w:rsidP="0099032D">
      <w:pPr>
        <w:tabs>
          <w:tab w:val="left" w:pos="3765"/>
        </w:tabs>
      </w:pPr>
      <w:r w:rsidRPr="00B93702">
        <w:rPr>
          <w:b/>
        </w:rPr>
        <w:t xml:space="preserve">Maximum Base Station RF </w:t>
      </w:r>
      <w:r w:rsidR="00F70B75" w:rsidRPr="00B93702">
        <w:rPr>
          <w:b/>
        </w:rPr>
        <w:t>B</w:t>
      </w:r>
      <w:r w:rsidRPr="00B93702">
        <w:rPr>
          <w:b/>
        </w:rPr>
        <w:t xml:space="preserve">andwidth: </w:t>
      </w:r>
      <w:r w:rsidRPr="00B93702">
        <w:t xml:space="preserve">maximum RF bandwidth supported by a BS within </w:t>
      </w:r>
      <w:r w:rsidR="0086398E" w:rsidRPr="00B93702">
        <w:rPr>
          <w:lang w:eastAsia="zh-CN"/>
        </w:rPr>
        <w:t xml:space="preserve">each supported </w:t>
      </w:r>
      <w:r w:rsidRPr="00B93702">
        <w:t>operating band.</w:t>
      </w:r>
    </w:p>
    <w:p w14:paraId="3900C45F" w14:textId="77777777" w:rsidR="003C0A28" w:rsidRPr="00B93702" w:rsidRDefault="003C0A28" w:rsidP="003C0A28">
      <w:pPr>
        <w:pStyle w:val="NO"/>
        <w:rPr>
          <w:b/>
        </w:rPr>
      </w:pPr>
      <w:r w:rsidRPr="00B93702">
        <w:t>NOTE:</w:t>
      </w:r>
      <w:r w:rsidRPr="00B93702">
        <w:tab/>
        <w:t xml:space="preserve">The </w:t>
      </w:r>
      <w:r w:rsidR="00F70B75" w:rsidRPr="00B93702">
        <w:t>m</w:t>
      </w:r>
      <w:r w:rsidRPr="00B93702">
        <w:t xml:space="preserve">aximum Base Station RF </w:t>
      </w:r>
      <w:r w:rsidR="00F70B75" w:rsidRPr="00B93702">
        <w:t>B</w:t>
      </w:r>
      <w:r w:rsidRPr="00B93702">
        <w:t xml:space="preserve">andwidth for BS configured for contiguous and non-contiguous operation </w:t>
      </w:r>
      <w:r w:rsidR="0086398E" w:rsidRPr="00B93702">
        <w:rPr>
          <w:lang w:eastAsia="zh-CN"/>
        </w:rPr>
        <w:t xml:space="preserve">within each supported operating band </w:t>
      </w:r>
      <w:r w:rsidRPr="00B93702">
        <w:t>is declared separately.</w:t>
      </w:r>
    </w:p>
    <w:p w14:paraId="6D7A4990" w14:textId="77777777" w:rsidR="0099032D" w:rsidRPr="00B93702" w:rsidRDefault="0099032D" w:rsidP="0099032D">
      <w:pPr>
        <w:tabs>
          <w:tab w:val="left" w:pos="3765"/>
        </w:tabs>
        <w:rPr>
          <w:bCs/>
        </w:rPr>
      </w:pPr>
      <w:r w:rsidRPr="00B93702">
        <w:rPr>
          <w:b/>
        </w:rPr>
        <w:t xml:space="preserve">Maximum carrier </w:t>
      </w:r>
      <w:r w:rsidR="00050AFD" w:rsidRPr="00B93702">
        <w:rPr>
          <w:b/>
        </w:rPr>
        <w:t xml:space="preserve">output </w:t>
      </w:r>
      <w:r w:rsidRPr="00B93702">
        <w:rPr>
          <w:b/>
        </w:rPr>
        <w:t>power:</w:t>
      </w:r>
      <w:r w:rsidRPr="00B93702">
        <w:t xml:space="preserve"> </w:t>
      </w:r>
      <w:r w:rsidR="00F70B75" w:rsidRPr="00B93702">
        <w:t>c</w:t>
      </w:r>
      <w:r w:rsidRPr="00B93702">
        <w:t xml:space="preserve">arrier power </w:t>
      </w:r>
      <w:r w:rsidRPr="00B93702">
        <w:rPr>
          <w:bCs/>
        </w:rPr>
        <w:t>available at the antenna connector for a specified reference condition.</w:t>
      </w:r>
    </w:p>
    <w:p w14:paraId="076501C4" w14:textId="77777777" w:rsidR="0086398E" w:rsidRPr="00B93702" w:rsidRDefault="0086398E" w:rsidP="0086398E">
      <w:pPr>
        <w:widowControl w:val="0"/>
        <w:spacing w:after="240"/>
        <w:rPr>
          <w:rFonts w:cs="v5.0.0"/>
          <w:bCs/>
          <w:lang w:eastAsia="zh-CN"/>
        </w:rPr>
      </w:pPr>
      <w:r w:rsidRPr="00B93702">
        <w:rPr>
          <w:b/>
          <w:bCs/>
          <w:lang w:eastAsia="zh-CN"/>
        </w:rPr>
        <w:t xml:space="preserve">Maximum </w:t>
      </w:r>
      <w:r w:rsidR="00F70B75" w:rsidRPr="00B93702">
        <w:rPr>
          <w:b/>
          <w:bCs/>
          <w:lang w:eastAsia="zh-CN"/>
        </w:rPr>
        <w:t>R</w:t>
      </w:r>
      <w:r w:rsidRPr="00B93702">
        <w:rPr>
          <w:b/>
          <w:bCs/>
        </w:rPr>
        <w:t xml:space="preserve">adio </w:t>
      </w:r>
      <w:r w:rsidR="00F70B75" w:rsidRPr="00B93702">
        <w:rPr>
          <w:b/>
          <w:bCs/>
        </w:rPr>
        <w:t>B</w:t>
      </w:r>
      <w:r w:rsidRPr="00B93702">
        <w:rPr>
          <w:b/>
          <w:bCs/>
        </w:rPr>
        <w:t>andwidth:</w:t>
      </w:r>
      <w:r w:rsidRPr="00B93702">
        <w:rPr>
          <w:lang w:eastAsia="zh-CN"/>
        </w:rPr>
        <w:t xml:space="preserve"> </w:t>
      </w:r>
      <w:r w:rsidR="00F70B75" w:rsidRPr="00B93702">
        <w:rPr>
          <w:bCs/>
        </w:rPr>
        <w:t>m</w:t>
      </w:r>
      <w:r w:rsidRPr="00B93702">
        <w:rPr>
          <w:bCs/>
        </w:rPr>
        <w:t>aximum frequency difference between the upper edge of the highest used carrier and the lower edge of the lowest used carrier.</w:t>
      </w:r>
    </w:p>
    <w:p w14:paraId="490177C5" w14:textId="77777777" w:rsidR="0099032D" w:rsidRPr="00B93702" w:rsidRDefault="0099032D" w:rsidP="0099032D">
      <w:pPr>
        <w:tabs>
          <w:tab w:val="left" w:pos="3765"/>
        </w:tabs>
      </w:pPr>
      <w:r w:rsidRPr="00B93702">
        <w:rPr>
          <w:b/>
        </w:rPr>
        <w:t xml:space="preserve">Maximum RAT </w:t>
      </w:r>
      <w:r w:rsidR="008F0F80" w:rsidRPr="00B93702">
        <w:rPr>
          <w:b/>
        </w:rPr>
        <w:t xml:space="preserve">output </w:t>
      </w:r>
      <w:r w:rsidRPr="00B93702">
        <w:rPr>
          <w:b/>
        </w:rPr>
        <w:t>power:</w:t>
      </w:r>
      <w:r w:rsidRPr="00B93702">
        <w:t xml:space="preserve"> </w:t>
      </w:r>
      <w:r w:rsidR="00050AFD" w:rsidRPr="00B93702">
        <w:t xml:space="preserve">sum of the power of all carriers of the same RAT </w:t>
      </w:r>
      <w:r w:rsidRPr="00B93702">
        <w:rPr>
          <w:bCs/>
        </w:rPr>
        <w:t>available at the antenna connector for a specified reference condition.</w:t>
      </w:r>
    </w:p>
    <w:p w14:paraId="585CA9EA" w14:textId="77777777" w:rsidR="0099032D" w:rsidRPr="00B93702" w:rsidRDefault="0099032D" w:rsidP="0099032D">
      <w:pPr>
        <w:tabs>
          <w:tab w:val="left" w:pos="3765"/>
        </w:tabs>
        <w:rPr>
          <w:bCs/>
        </w:rPr>
      </w:pPr>
      <w:r w:rsidRPr="00B93702">
        <w:rPr>
          <w:b/>
        </w:rPr>
        <w:t xml:space="preserve">Maximum throughput: </w:t>
      </w:r>
      <w:r w:rsidRPr="00B93702">
        <w:rPr>
          <w:bCs/>
        </w:rPr>
        <w:t xml:space="preserve">maximum achievable throughput for a reference measurement channel. </w:t>
      </w:r>
    </w:p>
    <w:p w14:paraId="75EF5EAE" w14:textId="77777777" w:rsidR="0086398E" w:rsidRPr="00B93702" w:rsidRDefault="0099032D" w:rsidP="0086398E">
      <w:pPr>
        <w:tabs>
          <w:tab w:val="left" w:pos="3765"/>
        </w:tabs>
        <w:rPr>
          <w:bCs/>
          <w:lang w:eastAsia="zh-CN"/>
        </w:rPr>
      </w:pPr>
      <w:r w:rsidRPr="00B93702">
        <w:rPr>
          <w:b/>
          <w:bCs/>
        </w:rPr>
        <w:t>Maximum total output power:</w:t>
      </w:r>
      <w:r w:rsidRPr="00B93702">
        <w:rPr>
          <w:bCs/>
        </w:rPr>
        <w:t xml:space="preserve"> </w:t>
      </w:r>
      <w:r w:rsidR="00050AFD" w:rsidRPr="00B93702">
        <w:rPr>
          <w:bCs/>
        </w:rPr>
        <w:t xml:space="preserve">sum of the power of all carriers </w:t>
      </w:r>
      <w:r w:rsidRPr="00B93702">
        <w:rPr>
          <w:bCs/>
        </w:rPr>
        <w:t>available at the antenna connector for a specified reference condition.</w:t>
      </w:r>
    </w:p>
    <w:p w14:paraId="7B102FE5" w14:textId="77777777" w:rsidR="0099032D" w:rsidRPr="00B93702" w:rsidRDefault="0086398E" w:rsidP="0086398E">
      <w:pPr>
        <w:tabs>
          <w:tab w:val="left" w:pos="3765"/>
        </w:tabs>
        <w:rPr>
          <w:lang w:eastAsia="zh-CN"/>
        </w:rPr>
      </w:pPr>
      <w:r w:rsidRPr="00B93702">
        <w:rPr>
          <w:rFonts w:cs="v5.0.0"/>
          <w:b/>
          <w:lang w:eastAsia="zh-CN"/>
        </w:rPr>
        <w:t>MB-MSR Base Station:</w:t>
      </w:r>
      <w:r w:rsidRPr="00B93702">
        <w:rPr>
          <w:lang w:eastAsia="zh-CN"/>
        </w:rPr>
        <w:t xml:space="preserve"> MSR </w:t>
      </w:r>
      <w:r w:rsidR="00F70B75" w:rsidRPr="00B93702">
        <w:rPr>
          <w:lang w:eastAsia="zh-CN"/>
        </w:rPr>
        <w:t>b</w:t>
      </w:r>
      <w:r w:rsidRPr="00B93702">
        <w:rPr>
          <w:lang w:eastAsia="zh-CN"/>
        </w:rPr>
        <w:t xml:space="preserve">ase </w:t>
      </w:r>
      <w:r w:rsidR="00F70B75" w:rsidRPr="00B93702">
        <w:rPr>
          <w:lang w:eastAsia="zh-CN"/>
        </w:rPr>
        <w:t>s</w:t>
      </w:r>
      <w:r w:rsidRPr="00B93702">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B93702">
        <w:rPr>
          <w:rFonts w:cs="v4.2.0"/>
        </w:rPr>
        <w:t>(which is not a sub-band or superseding-band of another supported operating band)</w:t>
      </w:r>
      <w:r w:rsidR="0047580E" w:rsidRPr="00B93702">
        <w:rPr>
          <w:rFonts w:cs="v4.2.0"/>
          <w:lang w:eastAsia="zh-CN"/>
        </w:rPr>
        <w:t xml:space="preserve"> </w:t>
      </w:r>
      <w:r w:rsidRPr="00B93702">
        <w:rPr>
          <w:lang w:eastAsia="zh-CN"/>
        </w:rPr>
        <w:t>than the other carrier(s).</w:t>
      </w:r>
    </w:p>
    <w:p w14:paraId="370A599B" w14:textId="77777777" w:rsidR="00D44B42" w:rsidRPr="00B93702" w:rsidRDefault="00D44B42" w:rsidP="00D44B42">
      <w:pPr>
        <w:tabs>
          <w:tab w:val="left" w:pos="2448"/>
          <w:tab w:val="left" w:pos="9198"/>
        </w:tabs>
      </w:pPr>
      <w:r w:rsidRPr="00B93702">
        <w:rPr>
          <w:b/>
        </w:rPr>
        <w:t xml:space="preserve">Mean power: </w:t>
      </w:r>
      <w:r w:rsidRPr="00B93702">
        <w:t xml:space="preserve">power measured in the bandwidth and period of measurement applicable for each RAT </w:t>
      </w:r>
    </w:p>
    <w:p w14:paraId="231C5B10" w14:textId="77777777" w:rsidR="00D44B42" w:rsidRPr="00B93702" w:rsidRDefault="00D44B42" w:rsidP="00D44B42">
      <w:pPr>
        <w:pStyle w:val="NO"/>
      </w:pPr>
      <w:r w:rsidRPr="00B93702">
        <w:t>NOTE:</w:t>
      </w:r>
      <w:r w:rsidRPr="00B93702">
        <w:tab/>
        <w:t>Mean power for an E-UTRA carrier is defined in TS 36.141 [9] and mean power for a UTRA carrier is defined in TS 25.141 [10]. In case of multiple carriers, the mean power is the sum of the mean power of all carriers.</w:t>
      </w:r>
    </w:p>
    <w:p w14:paraId="11DE40CB" w14:textId="77777777" w:rsidR="0099032D" w:rsidRPr="00B93702" w:rsidRDefault="0099032D" w:rsidP="0099032D">
      <w:r w:rsidRPr="00B93702">
        <w:rPr>
          <w:b/>
        </w:rPr>
        <w:lastRenderedPageBreak/>
        <w:t>Measurement bandwidth</w:t>
      </w:r>
      <w:r w:rsidRPr="00B93702">
        <w:t xml:space="preserve">: </w:t>
      </w:r>
      <w:r w:rsidR="00F70B75" w:rsidRPr="00B93702">
        <w:t xml:space="preserve">RF </w:t>
      </w:r>
      <w:r w:rsidRPr="00B93702">
        <w:t>bandwidth in which an emission level is specified.</w:t>
      </w:r>
    </w:p>
    <w:p w14:paraId="16686645" w14:textId="77777777" w:rsidR="0086398E" w:rsidRPr="00B93702" w:rsidRDefault="00A63983" w:rsidP="0086398E">
      <w:r w:rsidRPr="00B93702">
        <w:rPr>
          <w:b/>
        </w:rPr>
        <w:t>MSR Base S</w:t>
      </w:r>
      <w:r w:rsidR="0099032D" w:rsidRPr="00B93702">
        <w:rPr>
          <w:b/>
        </w:rPr>
        <w:t xml:space="preserve">tation: </w:t>
      </w:r>
      <w:r w:rsidR="00F70B75" w:rsidRPr="00B93702">
        <w:t>b</w:t>
      </w:r>
      <w:r w:rsidR="0099032D" w:rsidRPr="00B93702">
        <w:t xml:space="preserve">ase </w:t>
      </w:r>
      <w:r w:rsidR="00F70B75" w:rsidRPr="00B93702">
        <w:t>s</w:t>
      </w:r>
      <w:r w:rsidR="0099032D" w:rsidRPr="00B93702">
        <w:t xml:space="preserve">tation characterized by the ability of its receiver and transmitter to process two or more carriers in common active RF components simultaneously in a declared </w:t>
      </w:r>
      <w:r w:rsidR="00F70B75" w:rsidRPr="00B93702">
        <w:t xml:space="preserve">Base Station </w:t>
      </w:r>
      <w:r w:rsidR="0099032D" w:rsidRPr="00B93702">
        <w:t xml:space="preserve">RF </w:t>
      </w:r>
      <w:r w:rsidR="00F70B75" w:rsidRPr="00B93702">
        <w:t>B</w:t>
      </w:r>
      <w:r w:rsidR="0099032D" w:rsidRPr="00B93702">
        <w:t>andwidth, where at least one carrier is of a different RAT than the other carrier(s).</w:t>
      </w:r>
    </w:p>
    <w:p w14:paraId="3E281339" w14:textId="77777777" w:rsidR="00435F24" w:rsidRPr="00B93702" w:rsidRDefault="00435F24" w:rsidP="0086398E">
      <w:pPr>
        <w:rPr>
          <w:lang w:eastAsia="zh-CN"/>
        </w:rPr>
      </w:pPr>
      <w:r w:rsidRPr="00B93702">
        <w:rPr>
          <w:b/>
        </w:rPr>
        <w:t>Multi-band connector</w:t>
      </w:r>
      <w:r w:rsidRPr="00B93702">
        <w:t xml:space="preserve">: </w:t>
      </w:r>
      <w:r w:rsidRPr="00B93702">
        <w:rPr>
          <w:i/>
          <w:lang w:val="en-US"/>
        </w:rPr>
        <w:t>antenna</w:t>
      </w:r>
      <w:r w:rsidRPr="00B93702">
        <w:rPr>
          <w:lang w:val="en-US"/>
        </w:rPr>
        <w:t xml:space="preserve"> connector of the </w:t>
      </w:r>
      <w:r w:rsidRPr="00B93702">
        <w:rPr>
          <w:i/>
          <w:lang w:val="en-US"/>
        </w:rPr>
        <w:t>BS type 1-C</w:t>
      </w:r>
      <w:r w:rsidRPr="00B937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B93702">
        <w:rPr>
          <w:i/>
          <w:lang w:val="en-US"/>
        </w:rPr>
        <w:t>operating band</w:t>
      </w:r>
      <w:r w:rsidRPr="00B93702">
        <w:rPr>
          <w:lang w:val="en-US"/>
        </w:rPr>
        <w:t xml:space="preserve"> than the other carrier(s) and where this different </w:t>
      </w:r>
      <w:r w:rsidRPr="00B93702">
        <w:rPr>
          <w:i/>
          <w:lang w:val="en-US"/>
        </w:rPr>
        <w:t>operating band</w:t>
      </w:r>
      <w:r w:rsidRPr="00B93702">
        <w:rPr>
          <w:lang w:val="en-US"/>
        </w:rPr>
        <w:t xml:space="preserve"> is not a sub-band or superseding-band of another supported operating band.</w:t>
      </w:r>
    </w:p>
    <w:p w14:paraId="2276475A" w14:textId="77777777" w:rsidR="0086398E" w:rsidRPr="00B93702" w:rsidRDefault="0086398E" w:rsidP="0086398E">
      <w:r w:rsidRPr="00B93702">
        <w:rPr>
          <w:b/>
        </w:rPr>
        <w:t>Multi-band transmitter:</w:t>
      </w:r>
      <w:r w:rsidRPr="00B93702">
        <w:t xml:space="preserve"> </w:t>
      </w:r>
      <w:r w:rsidR="00F70B75" w:rsidRPr="00B93702">
        <w:t>t</w:t>
      </w:r>
      <w:r w:rsidRPr="00B93702">
        <w:t>ransmitter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14:paraId="2E9C12C6" w14:textId="77777777" w:rsidR="0099032D" w:rsidRPr="00B93702" w:rsidRDefault="0086398E" w:rsidP="0086398E">
      <w:r w:rsidRPr="00B93702">
        <w:rPr>
          <w:b/>
        </w:rPr>
        <w:t>Multi-band receiver:</w:t>
      </w:r>
      <w:r w:rsidRPr="00B93702">
        <w:t xml:space="preserve"> </w:t>
      </w:r>
      <w:r w:rsidR="00F70B75" w:rsidRPr="00B93702">
        <w:t>r</w:t>
      </w:r>
      <w:r w:rsidRPr="00B93702">
        <w:t>eceiver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14:paraId="34890FEB" w14:textId="77777777" w:rsidR="003C0A28" w:rsidRPr="00B93702" w:rsidRDefault="003C0A28" w:rsidP="0099032D">
      <w:pPr>
        <w:tabs>
          <w:tab w:val="left" w:pos="2448"/>
          <w:tab w:val="left" w:pos="9468"/>
        </w:tabs>
        <w:rPr>
          <w:rFonts w:cs="v5.0.0"/>
          <w:bCs/>
        </w:rPr>
      </w:pPr>
      <w:r w:rsidRPr="00B93702">
        <w:rPr>
          <w:b/>
        </w:rPr>
        <w:t>Non-contiguous spectrum:</w:t>
      </w:r>
      <w:r w:rsidRPr="00B93702">
        <w:t xml:space="preserve"> </w:t>
      </w:r>
      <w:r w:rsidR="00F70B75" w:rsidRPr="00B93702">
        <w:t>s</w:t>
      </w:r>
      <w:r w:rsidRPr="00B93702">
        <w:t>pectrum consisting of two or more sub-blocks separated by sub-block gap(s).</w:t>
      </w:r>
    </w:p>
    <w:p w14:paraId="093489FC" w14:textId="77777777" w:rsidR="00F02F57" w:rsidRPr="00B93702" w:rsidRDefault="00F02F57" w:rsidP="00F02F57">
      <w:pPr>
        <w:tabs>
          <w:tab w:val="left" w:pos="2448"/>
          <w:tab w:val="left" w:pos="9468"/>
        </w:tabs>
        <w:rPr>
          <w:lang w:eastAsia="zh-CN"/>
        </w:rPr>
      </w:pPr>
      <w:r w:rsidRPr="00B93702">
        <w:rPr>
          <w:b/>
        </w:rPr>
        <w:t>NB-IoT In-band operation:</w:t>
      </w:r>
      <w:r w:rsidRPr="00B93702">
        <w:t xml:space="preserve"> NB-IoT is operating in-band when it utilizes the resource block(s) within a normal E-UTRA carrier</w:t>
      </w:r>
      <w:r w:rsidRPr="00B93702">
        <w:rPr>
          <w:lang w:eastAsia="zh-CN"/>
        </w:rPr>
        <w:t>.</w:t>
      </w:r>
    </w:p>
    <w:p w14:paraId="3F9E3355" w14:textId="77777777" w:rsidR="00F02F57" w:rsidRPr="00B93702" w:rsidRDefault="00F02F57" w:rsidP="00F02F57">
      <w:r w:rsidRPr="00B93702">
        <w:rPr>
          <w:b/>
        </w:rPr>
        <w:t>NB-IoT guard band operation:</w:t>
      </w:r>
      <w:r w:rsidRPr="00B93702">
        <w:t xml:space="preserve"> NB-IoT is operating in guard band when it utilizes the unused resource block(s) within a E-UTRA carrier’s guard-band. </w:t>
      </w:r>
    </w:p>
    <w:p w14:paraId="332412DB" w14:textId="77777777" w:rsidR="00F02F57" w:rsidRPr="00B93702" w:rsidRDefault="00F02F57" w:rsidP="00F02F57">
      <w:pPr>
        <w:tabs>
          <w:tab w:val="left" w:pos="2448"/>
          <w:tab w:val="left" w:pos="9468"/>
        </w:tabs>
        <w:rPr>
          <w:lang w:eastAsia="zh-CN"/>
        </w:rPr>
      </w:pPr>
      <w:r w:rsidRPr="00B93702">
        <w:rPr>
          <w:b/>
        </w:rPr>
        <w:t>NB-IoT standalone operation:</w:t>
      </w:r>
      <w:r w:rsidRPr="00B93702">
        <w:t xml:space="preserve"> NB-IoT is operating standalone when it utilizes its own spectrum, for example the spectrum currently being used by GERAN systems as a replacement of one or more GSM carriers, as well as scattered spectrum for potential IoT deployment.</w:t>
      </w:r>
    </w:p>
    <w:p w14:paraId="09F42045" w14:textId="77777777" w:rsidR="0099032D" w:rsidRPr="00B93702" w:rsidRDefault="0099032D" w:rsidP="0099032D">
      <w:pPr>
        <w:tabs>
          <w:tab w:val="left" w:pos="2448"/>
          <w:tab w:val="left" w:pos="9468"/>
        </w:tabs>
        <w:rPr>
          <w:rFonts w:cs="v5.0.0"/>
        </w:rPr>
      </w:pPr>
      <w:r w:rsidRPr="00B93702">
        <w:rPr>
          <w:rFonts w:cs="v5.0.0"/>
          <w:b/>
          <w:bCs/>
        </w:rPr>
        <w:t>Occupied bandwidth:</w:t>
      </w:r>
      <w:r w:rsidRPr="00B93702">
        <w:rPr>
          <w:rFonts w:cs="v5.0.0"/>
        </w:rPr>
        <w:t xml:space="preserve"> width of a frequency band such that, below the lower and above the upper frequency limits, the mean powers emitted are each equal to a specified percentage β/2 of the total mean power of a given emission.</w:t>
      </w:r>
    </w:p>
    <w:p w14:paraId="7586C032" w14:textId="77777777" w:rsidR="0099032D" w:rsidRPr="00B93702" w:rsidRDefault="0099032D" w:rsidP="0099032D">
      <w:pPr>
        <w:tabs>
          <w:tab w:val="left" w:pos="2448"/>
          <w:tab w:val="left" w:pos="9468"/>
        </w:tabs>
        <w:rPr>
          <w:rFonts w:cs="v5.0.0"/>
          <w:b/>
          <w:bCs/>
        </w:rPr>
      </w:pPr>
      <w:r w:rsidRPr="00B93702">
        <w:rPr>
          <w:rFonts w:cs="v5.0.0"/>
          <w:b/>
          <w:bCs/>
        </w:rPr>
        <w:t xml:space="preserve">Operating band: </w:t>
      </w:r>
      <w:r w:rsidRPr="00B93702">
        <w:rPr>
          <w:rFonts w:cs="v5.0.0"/>
        </w:rPr>
        <w:t xml:space="preserve">A frequency range in which </w:t>
      </w:r>
      <w:r w:rsidR="00435F24" w:rsidRPr="00B93702">
        <w:rPr>
          <w:rFonts w:cs="v5.0.0"/>
        </w:rPr>
        <w:t xml:space="preserve">NR, </w:t>
      </w:r>
      <w:r w:rsidRPr="00B93702">
        <w:rPr>
          <w:rFonts w:cs="v5.0.0"/>
        </w:rPr>
        <w:t>E-UTRA, UTRA or GSM/EDGE operates (paired or unpaired), that is defined with a specific set of technical requirements</w:t>
      </w:r>
      <w:r w:rsidRPr="00B93702">
        <w:rPr>
          <w:rFonts w:cs="v5.0.0"/>
          <w:b/>
          <w:bCs/>
        </w:rPr>
        <w:t>.</w:t>
      </w:r>
    </w:p>
    <w:p w14:paraId="4D8822CB" w14:textId="77777777" w:rsidR="0099032D" w:rsidRPr="00B93702" w:rsidRDefault="0099032D" w:rsidP="0099032D">
      <w:pPr>
        <w:pStyle w:val="NO"/>
      </w:pPr>
      <w:r w:rsidRPr="00B93702">
        <w:t>NOTE:</w:t>
      </w:r>
      <w:r w:rsidRPr="00B93702">
        <w:tab/>
        <w:t xml:space="preserve">The operating band(s) for a </w:t>
      </w:r>
      <w:r w:rsidR="00F70B75" w:rsidRPr="00B93702">
        <w:t>base station</w:t>
      </w:r>
      <w:r w:rsidRPr="00B93702">
        <w:t xml:space="preserve"> is declared by the manufacturer.</w:t>
      </w:r>
    </w:p>
    <w:p w14:paraId="7AAB9D7C" w14:textId="77777777" w:rsidR="0047580E" w:rsidRPr="00B93702" w:rsidRDefault="0047580E" w:rsidP="0047580E">
      <w:pPr>
        <w:tabs>
          <w:tab w:val="left" w:pos="2448"/>
          <w:tab w:val="left" w:pos="9468"/>
        </w:tabs>
        <w:rPr>
          <w:rFonts w:cs="v4.2.0"/>
        </w:rPr>
      </w:pPr>
      <w:r w:rsidRPr="00B93702">
        <w:rPr>
          <w:rFonts w:cs="v4.2.0"/>
          <w:b/>
        </w:rPr>
        <w:t xml:space="preserve">Sub-band: </w:t>
      </w:r>
      <w:r w:rsidRPr="00B93702">
        <w:rPr>
          <w:rFonts w:cs="v4.2.0"/>
        </w:rPr>
        <w:t>A sub-band of an operating band contains a part of the uplink and downlink frequency range of the operating band.</w:t>
      </w:r>
    </w:p>
    <w:p w14:paraId="24C592CA" w14:textId="77777777" w:rsidR="00F70B75" w:rsidRPr="00B93702" w:rsidRDefault="003C0A28" w:rsidP="00F70B75">
      <w:r w:rsidRPr="00B93702">
        <w:rPr>
          <w:b/>
        </w:rPr>
        <w:t>Sub-block:</w:t>
      </w:r>
      <w:r w:rsidRPr="00B93702">
        <w:t xml:space="preserve"> one contiguous allocated block of spectrum for use by the same </w:t>
      </w:r>
      <w:r w:rsidR="00F70B75" w:rsidRPr="00B93702">
        <w:t>b</w:t>
      </w:r>
      <w:r w:rsidRPr="00B93702">
        <w:t xml:space="preserve">ase </w:t>
      </w:r>
      <w:r w:rsidR="00F70B75" w:rsidRPr="00B93702">
        <w:t>station.</w:t>
      </w:r>
    </w:p>
    <w:p w14:paraId="4A9D02DC" w14:textId="77777777" w:rsidR="003C0A28" w:rsidRPr="00B93702" w:rsidRDefault="00F70B75" w:rsidP="00F70B75">
      <w:pPr>
        <w:pStyle w:val="NO"/>
      </w:pPr>
      <w:r w:rsidRPr="00B93702">
        <w:t>NOTE:</w:t>
      </w:r>
      <w:r w:rsidRPr="00B93702">
        <w:tab/>
      </w:r>
      <w:r w:rsidR="003C0A28" w:rsidRPr="00B93702">
        <w:t>There may be multiple instances of sub-blocks within an RF bandwidth.</w:t>
      </w:r>
    </w:p>
    <w:p w14:paraId="04838399" w14:textId="77777777" w:rsidR="003C0A28" w:rsidRPr="00B93702" w:rsidRDefault="003C0A28" w:rsidP="003C0A28">
      <w:r w:rsidRPr="00B93702">
        <w:rPr>
          <w:b/>
        </w:rPr>
        <w:t xml:space="preserve">Sub-block bandwidth: </w:t>
      </w:r>
      <w:r w:rsidR="00F70B75" w:rsidRPr="00B93702">
        <w:t xml:space="preserve">RF </w:t>
      </w:r>
      <w:r w:rsidRPr="00B93702">
        <w:t>bandwidth of one sub-block.</w:t>
      </w:r>
    </w:p>
    <w:p w14:paraId="445C379C" w14:textId="77777777" w:rsidR="0086398E" w:rsidRPr="00B93702" w:rsidRDefault="003C0A28" w:rsidP="0086398E">
      <w:pPr>
        <w:tabs>
          <w:tab w:val="left" w:pos="2448"/>
          <w:tab w:val="left" w:pos="9468"/>
        </w:tabs>
        <w:rPr>
          <w:lang w:eastAsia="zh-CN"/>
        </w:rPr>
      </w:pPr>
      <w:r w:rsidRPr="00B93702">
        <w:rPr>
          <w:b/>
        </w:rPr>
        <w:t xml:space="preserve">Sub-block gap: </w:t>
      </w:r>
      <w:r w:rsidRPr="00B93702">
        <w:t xml:space="preserve">frequency gap between two consecutive sub-blocks within an </w:t>
      </w:r>
      <w:r w:rsidR="00F70B75" w:rsidRPr="00B93702">
        <w:t xml:space="preserve">Base Station </w:t>
      </w:r>
      <w:r w:rsidRPr="00B93702">
        <w:t xml:space="preserve">RF </w:t>
      </w:r>
      <w:r w:rsidR="00F70B75" w:rsidRPr="00B93702">
        <w:t>B</w:t>
      </w:r>
      <w:r w:rsidRPr="00B93702">
        <w:t>andwidth, where the RF requirements in the gap are based on co-existence for un-coordinated operation.</w:t>
      </w:r>
    </w:p>
    <w:p w14:paraId="20CE29E6" w14:textId="77777777" w:rsidR="0047580E" w:rsidRPr="00B93702" w:rsidRDefault="0047580E" w:rsidP="0047580E">
      <w:pPr>
        <w:tabs>
          <w:tab w:val="left" w:pos="2448"/>
          <w:tab w:val="left" w:pos="9468"/>
        </w:tabs>
        <w:rPr>
          <w:rFonts w:cs="v4.2.0"/>
        </w:rPr>
      </w:pPr>
      <w:r w:rsidRPr="00B93702">
        <w:rPr>
          <w:rFonts w:cs="v4.2.0"/>
          <w:b/>
        </w:rPr>
        <w:t xml:space="preserve">Superseding-band: </w:t>
      </w:r>
      <w:r w:rsidRPr="00B93702">
        <w:rPr>
          <w:rFonts w:cs="v4.2.0"/>
        </w:rPr>
        <w:t>A superseding-band of an operating band includes the whole of the uplink and downlink frequency range of the operating band.</w:t>
      </w:r>
    </w:p>
    <w:p w14:paraId="202A284F" w14:textId="77777777" w:rsidR="003C0A28" w:rsidRPr="00B93702" w:rsidRDefault="0086398E" w:rsidP="0086398E">
      <w:pPr>
        <w:tabs>
          <w:tab w:val="left" w:pos="2448"/>
          <w:tab w:val="left" w:pos="9468"/>
        </w:tabs>
        <w:rPr>
          <w:b/>
        </w:rPr>
      </w:pPr>
      <w:r w:rsidRPr="00B93702">
        <w:rPr>
          <w:b/>
        </w:rPr>
        <w:t>Single-RAT operation:</w:t>
      </w:r>
      <w:r w:rsidRPr="00B93702">
        <w:t xml:space="preserve"> operation of a </w:t>
      </w:r>
      <w:r w:rsidR="00F70B75" w:rsidRPr="00B93702">
        <w:t>base station</w:t>
      </w:r>
      <w:r w:rsidRPr="00B93702">
        <w:t xml:space="preserve"> in an operating band with only one RAT configured in that operating band.</w:t>
      </w:r>
    </w:p>
    <w:p w14:paraId="0C592AAE" w14:textId="77777777" w:rsidR="001575EF" w:rsidRPr="00B93702" w:rsidRDefault="001575EF" w:rsidP="001575EF">
      <w:pPr>
        <w:rPr>
          <w:rFonts w:cs="v5.0.0"/>
          <w:bCs/>
        </w:rPr>
      </w:pPr>
      <w:r w:rsidRPr="00B93702">
        <w:rPr>
          <w:rFonts w:cs="v5.0.0"/>
          <w:b/>
          <w:bCs/>
        </w:rPr>
        <w:t xml:space="preserve">Synchronized operation: </w:t>
      </w:r>
      <w:r w:rsidR="00F70B75" w:rsidRPr="00B93702">
        <w:rPr>
          <w:rFonts w:cs="v5.0.0"/>
          <w:bCs/>
        </w:rPr>
        <w:t>o</w:t>
      </w:r>
      <w:r w:rsidRPr="00B93702">
        <w:rPr>
          <w:rFonts w:cs="v5.0.0"/>
          <w:bCs/>
        </w:rPr>
        <w:t>peration of TDD in two different systems, where no simultaneous uplink and downlink occur.</w:t>
      </w:r>
    </w:p>
    <w:p w14:paraId="53C70FBB" w14:textId="77777777" w:rsidR="00200D14" w:rsidRPr="00B93702" w:rsidRDefault="0099032D" w:rsidP="00200D14">
      <w:pPr>
        <w:tabs>
          <w:tab w:val="left" w:pos="2448"/>
          <w:tab w:val="left" w:pos="9468"/>
        </w:tabs>
      </w:pPr>
      <w:r w:rsidRPr="00B93702">
        <w:rPr>
          <w:b/>
        </w:rPr>
        <w:t>RAT power:</w:t>
      </w:r>
      <w:r w:rsidRPr="00B93702">
        <w:t xml:space="preserve"> sum of all carrier powers for all carriers of the same type.</w:t>
      </w:r>
      <w:r w:rsidR="00200D14" w:rsidRPr="00B93702">
        <w:t xml:space="preserve"> </w:t>
      </w:r>
    </w:p>
    <w:p w14:paraId="16B34D75" w14:textId="77777777" w:rsidR="00200D14" w:rsidRPr="00B93702" w:rsidRDefault="00200D14" w:rsidP="00200D14">
      <w:pPr>
        <w:tabs>
          <w:tab w:val="left" w:pos="2448"/>
          <w:tab w:val="left" w:pos="9468"/>
        </w:tabs>
      </w:pPr>
      <w:r w:rsidRPr="00B93702">
        <w:rPr>
          <w:b/>
        </w:rPr>
        <w:t>Rated carrier output power:</w:t>
      </w:r>
      <w:r w:rsidRPr="00B93702">
        <w:t xml:space="preserve"> mean power level per carrier that the manufacturer has declared to be available at the antenna connector.</w:t>
      </w:r>
    </w:p>
    <w:p w14:paraId="77AF30C8" w14:textId="77777777" w:rsidR="00200D14" w:rsidRPr="00B93702" w:rsidRDefault="00200D14" w:rsidP="00200D14">
      <w:pPr>
        <w:tabs>
          <w:tab w:val="left" w:pos="2448"/>
          <w:tab w:val="left" w:pos="9468"/>
        </w:tabs>
      </w:pPr>
      <w:r w:rsidRPr="00B93702">
        <w:rPr>
          <w:b/>
        </w:rPr>
        <w:lastRenderedPageBreak/>
        <w:t>Rated RAT output power:</w:t>
      </w:r>
      <w:r w:rsidRPr="00B93702">
        <w:t xml:space="preserve"> mean power level per RAT that the manufacturer has declared to be available at the antenna connector.</w:t>
      </w:r>
    </w:p>
    <w:p w14:paraId="16EF5A1A" w14:textId="77777777" w:rsidR="0099032D" w:rsidRPr="00B93702" w:rsidRDefault="00200D14" w:rsidP="00200D14">
      <w:pPr>
        <w:tabs>
          <w:tab w:val="left" w:pos="2448"/>
          <w:tab w:val="left" w:pos="9468"/>
        </w:tabs>
      </w:pPr>
      <w:r w:rsidRPr="00B93702">
        <w:rPr>
          <w:b/>
        </w:rPr>
        <w:t>Rated total output power:</w:t>
      </w:r>
      <w:r w:rsidRPr="00B93702">
        <w:t xml:space="preserve"> total mean power level that the manufacturer has declared to be available at the antenna connector.</w:t>
      </w:r>
    </w:p>
    <w:p w14:paraId="77604B38" w14:textId="77777777" w:rsidR="0099032D" w:rsidRPr="00B93702" w:rsidRDefault="0099032D" w:rsidP="0099032D">
      <w:pPr>
        <w:tabs>
          <w:tab w:val="left" w:pos="2448"/>
          <w:tab w:val="left" w:pos="9468"/>
        </w:tabs>
      </w:pPr>
      <w:r w:rsidRPr="00B93702">
        <w:rPr>
          <w:b/>
        </w:rPr>
        <w:t xml:space="preserve">RRC filtered mean power: </w:t>
      </w:r>
      <w:r w:rsidRPr="00B93702">
        <w:t xml:space="preserve">mean power of a UTRA carrier as measured through a root raised cosine filter with roll-off factor </w:t>
      </w:r>
      <w:r w:rsidRPr="00B93702">
        <w:rPr>
          <w:rFonts w:ascii="Symbol" w:hAnsi="Symbol"/>
        </w:rPr>
        <w:t></w:t>
      </w:r>
      <w:r w:rsidRPr="00B93702">
        <w:t xml:space="preserve"> and a bandwidth equal to the chip rate of the radio access mode.</w:t>
      </w:r>
    </w:p>
    <w:p w14:paraId="443290E4" w14:textId="77777777" w:rsidR="0099032D" w:rsidRPr="00B93702" w:rsidRDefault="0099032D" w:rsidP="0099032D">
      <w:pPr>
        <w:pStyle w:val="NO"/>
      </w:pPr>
      <w:r w:rsidRPr="00B93702">
        <w:t>NOTE:</w:t>
      </w:r>
      <w:r w:rsidRPr="00B93702">
        <w:tab/>
        <w:t>The RRC filtered mean power of a perfectly modulated UTRA signal is 0.246 dB lower than the mean power of the same signal.</w:t>
      </w:r>
    </w:p>
    <w:p w14:paraId="62ED43E2" w14:textId="77777777" w:rsidR="0099032D" w:rsidRPr="00B93702" w:rsidRDefault="0099032D" w:rsidP="0099032D">
      <w:pPr>
        <w:rPr>
          <w:bCs/>
        </w:rPr>
      </w:pPr>
      <w:r w:rsidRPr="00B93702">
        <w:rPr>
          <w:b/>
        </w:rPr>
        <w:t xml:space="preserve">Throughput: </w:t>
      </w:r>
      <w:r w:rsidRPr="00B93702">
        <w:rPr>
          <w:bCs/>
        </w:rPr>
        <w:t>number of payload bits successfully received per second for a reference measurement channel in a specified reference condition.</w:t>
      </w:r>
    </w:p>
    <w:p w14:paraId="435212C3" w14:textId="77777777" w:rsidR="0086398E" w:rsidRPr="00B93702" w:rsidRDefault="0099032D" w:rsidP="0086398E">
      <w:r w:rsidRPr="00B93702">
        <w:rPr>
          <w:b/>
        </w:rPr>
        <w:t>Total output power:</w:t>
      </w:r>
      <w:r w:rsidRPr="00B93702">
        <w:t xml:space="preserve"> sum of all carrier powers for all carriers transmitted by the BS.</w:t>
      </w:r>
    </w:p>
    <w:p w14:paraId="3EA69EA1" w14:textId="77777777" w:rsidR="0099032D" w:rsidRPr="00B93702" w:rsidRDefault="0086398E" w:rsidP="0086398E">
      <w:r w:rsidRPr="00B93702">
        <w:rPr>
          <w:b/>
          <w:lang w:eastAsia="zh-CN"/>
        </w:rPr>
        <w:t xml:space="preserve">Total RF </w:t>
      </w:r>
      <w:r w:rsidR="00F70B75" w:rsidRPr="00B93702">
        <w:rPr>
          <w:b/>
          <w:lang w:eastAsia="zh-CN"/>
        </w:rPr>
        <w:t>B</w:t>
      </w:r>
      <w:r w:rsidRPr="00B93702">
        <w:rPr>
          <w:b/>
          <w:lang w:eastAsia="zh-CN"/>
        </w:rPr>
        <w:t>andwidth</w:t>
      </w:r>
      <w:r w:rsidRPr="00B93702">
        <w:rPr>
          <w:lang w:eastAsia="zh-CN"/>
        </w:rPr>
        <w:t xml:space="preserve">: </w:t>
      </w:r>
      <w:r w:rsidR="00F70B75" w:rsidRPr="00B93702">
        <w:rPr>
          <w:lang w:eastAsia="zh-CN"/>
        </w:rPr>
        <w:t>m</w:t>
      </w:r>
      <w:r w:rsidRPr="00B93702">
        <w:rPr>
          <w:lang w:eastAsia="zh-CN"/>
        </w:rPr>
        <w:t xml:space="preserve">aximum sum of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andwidths in all supported operating bands.</w:t>
      </w:r>
    </w:p>
    <w:p w14:paraId="19204D86" w14:textId="77777777" w:rsidR="0099032D" w:rsidRPr="00B93702" w:rsidRDefault="0099032D" w:rsidP="0099032D">
      <w:r w:rsidRPr="00B93702">
        <w:rPr>
          <w:b/>
        </w:rPr>
        <w:t>Transmission bandwidth:</w:t>
      </w:r>
      <w:r w:rsidRPr="00B93702">
        <w:t xml:space="preserve"> </w:t>
      </w:r>
      <w:r w:rsidR="00F70B75" w:rsidRPr="00B93702">
        <w:t>b</w:t>
      </w:r>
      <w:r w:rsidRPr="00B93702">
        <w:t xml:space="preserve">andwidth of an instantaneous </w:t>
      </w:r>
      <w:r w:rsidR="00435F24" w:rsidRPr="00B93702">
        <w:t xml:space="preserve">NR or </w:t>
      </w:r>
      <w:r w:rsidRPr="00B93702">
        <w:t xml:space="preserve">E-UTRA transmission from a UE or BS, measured in </w:t>
      </w:r>
      <w:r w:rsidR="00F70B75" w:rsidRPr="00B93702">
        <w:t>r</w:t>
      </w:r>
      <w:r w:rsidRPr="00B93702">
        <w:t xml:space="preserve">esource </w:t>
      </w:r>
      <w:r w:rsidR="00F70B75" w:rsidRPr="00B93702">
        <w:t>b</w:t>
      </w:r>
      <w:r w:rsidRPr="00B93702">
        <w:t>lock units.</w:t>
      </w:r>
    </w:p>
    <w:p w14:paraId="074AC8A7" w14:textId="77777777" w:rsidR="008F0F80" w:rsidRPr="00B93702" w:rsidRDefault="0099032D" w:rsidP="008F0F80">
      <w:r w:rsidRPr="00B93702">
        <w:rPr>
          <w:b/>
        </w:rPr>
        <w:t>Transmission bandwidth configuration:</w:t>
      </w:r>
      <w:r w:rsidRPr="00B93702">
        <w:t xml:space="preserve"> highest </w:t>
      </w:r>
      <w:r w:rsidR="00435F24" w:rsidRPr="00B93702">
        <w:t xml:space="preserve">NR or </w:t>
      </w:r>
      <w:r w:rsidRPr="00B93702">
        <w:t xml:space="preserve">E-UTRA transmission bandwidth allowed for uplink or downlink in a given channel bandwidth, measured in </w:t>
      </w:r>
      <w:r w:rsidR="00F70B75" w:rsidRPr="00B93702">
        <w:t>r</w:t>
      </w:r>
      <w:r w:rsidRPr="00B93702">
        <w:t xml:space="preserve">esource </w:t>
      </w:r>
      <w:r w:rsidR="00F70B75" w:rsidRPr="00B93702">
        <w:t>b</w:t>
      </w:r>
      <w:r w:rsidRPr="00B93702">
        <w:t>lock units.</w:t>
      </w:r>
    </w:p>
    <w:p w14:paraId="5B006045" w14:textId="77777777" w:rsidR="008F0F80" w:rsidRPr="00B93702" w:rsidRDefault="008F0F80" w:rsidP="008F0F80">
      <w:pPr>
        <w:rPr>
          <w:rFonts w:cs="v5.0.0"/>
          <w:bCs/>
        </w:rPr>
      </w:pPr>
      <w:r w:rsidRPr="00B93702">
        <w:rPr>
          <w:rFonts w:cs="v5.0.0"/>
          <w:b/>
          <w:bCs/>
        </w:rPr>
        <w:t xml:space="preserve">Transmitter ON period: </w:t>
      </w:r>
      <w:r w:rsidRPr="00B93702">
        <w:rPr>
          <w:rFonts w:cs="v5.0.0"/>
          <w:bCs/>
        </w:rPr>
        <w:t xml:space="preserve">time period during which the </w:t>
      </w:r>
      <w:r w:rsidR="00F70B75" w:rsidRPr="00B93702">
        <w:rPr>
          <w:rFonts w:cs="v5.0.0"/>
          <w:bCs/>
        </w:rPr>
        <w:t>base station</w:t>
      </w:r>
      <w:r w:rsidRPr="00B93702">
        <w:rPr>
          <w:rFonts w:cs="v5.0.0"/>
          <w:bCs/>
        </w:rPr>
        <w:t xml:space="preserve"> transmitter is transmitting data and/or reference symbols.</w:t>
      </w:r>
    </w:p>
    <w:p w14:paraId="387A1A59" w14:textId="77777777" w:rsidR="008F0F80" w:rsidRPr="00B93702" w:rsidRDefault="008F0F80" w:rsidP="008F0F80">
      <w:pPr>
        <w:rPr>
          <w:rFonts w:cs="v5.0.0"/>
          <w:bCs/>
        </w:rPr>
      </w:pPr>
      <w:r w:rsidRPr="00B93702">
        <w:rPr>
          <w:rFonts w:cs="v5.0.0"/>
          <w:b/>
          <w:bCs/>
        </w:rPr>
        <w:t>Transmitter OFF period:</w:t>
      </w:r>
      <w:r w:rsidRPr="00B93702">
        <w:rPr>
          <w:rFonts w:cs="v5.0.0"/>
          <w:bCs/>
        </w:rPr>
        <w:t xml:space="preserve"> time period during which the </w:t>
      </w:r>
      <w:r w:rsidR="00F70B75" w:rsidRPr="00B93702">
        <w:rPr>
          <w:rFonts w:cs="v5.0.0"/>
          <w:bCs/>
        </w:rPr>
        <w:t>base station</w:t>
      </w:r>
      <w:r w:rsidRPr="00B93702">
        <w:rPr>
          <w:rFonts w:cs="v5.0.0"/>
          <w:bCs/>
        </w:rPr>
        <w:t xml:space="preserve"> transmitter is not allowed to transmit.</w:t>
      </w:r>
    </w:p>
    <w:p w14:paraId="3F5195A9" w14:textId="77777777" w:rsidR="008F0F80" w:rsidRPr="00B93702" w:rsidRDefault="008F0F80" w:rsidP="008F0F80">
      <w:pPr>
        <w:rPr>
          <w:rFonts w:cs="v5.0.0"/>
          <w:bCs/>
        </w:rPr>
      </w:pPr>
      <w:r w:rsidRPr="00B93702">
        <w:rPr>
          <w:rFonts w:cs="v5.0.0"/>
          <w:b/>
          <w:bCs/>
        </w:rPr>
        <w:t>Transmitter transient period:</w:t>
      </w:r>
      <w:r w:rsidRPr="00B93702">
        <w:rPr>
          <w:rFonts w:cs="v5.0.0"/>
          <w:bCs/>
        </w:rPr>
        <w:t xml:space="preserve"> time period during which the transmitter is changing from the OFF period to the ON period or vice versa.</w:t>
      </w:r>
    </w:p>
    <w:p w14:paraId="37E73941" w14:textId="77777777" w:rsidR="001575EF" w:rsidRPr="00B93702" w:rsidRDefault="001575EF" w:rsidP="001575EF">
      <w:pPr>
        <w:tabs>
          <w:tab w:val="left" w:pos="2448"/>
          <w:tab w:val="left" w:pos="9468"/>
        </w:tabs>
        <w:spacing w:line="240" w:lineRule="exact"/>
        <w:rPr>
          <w:rFonts w:cs="v5.0.0"/>
        </w:rPr>
      </w:pPr>
      <w:r w:rsidRPr="00B93702">
        <w:rPr>
          <w:rFonts w:cs="v5.0.0"/>
          <w:b/>
          <w:bCs/>
        </w:rPr>
        <w:t xml:space="preserve">Unsynchronized operation: </w:t>
      </w:r>
      <w:r w:rsidRPr="00B93702">
        <w:rPr>
          <w:rFonts w:cs="v5.0.0"/>
        </w:rPr>
        <w:t>peration of TDD in two different systems, where the conditions for synchronized operation are not met.</w:t>
      </w:r>
    </w:p>
    <w:p w14:paraId="3C8C49AE" w14:textId="77777777" w:rsidR="0099032D" w:rsidRPr="00B93702" w:rsidRDefault="0099032D" w:rsidP="0099032D">
      <w:pPr>
        <w:rPr>
          <w:rFonts w:cs="v5.0.0"/>
        </w:rPr>
      </w:pPr>
      <w:r w:rsidRPr="00B93702">
        <w:rPr>
          <w:rFonts w:cs="v5.0.0"/>
          <w:b/>
          <w:bCs/>
        </w:rPr>
        <w:t xml:space="preserve">Uplink operating band: </w:t>
      </w:r>
      <w:r w:rsidRPr="00B93702">
        <w:rPr>
          <w:rFonts w:cs="v5.0.0"/>
        </w:rPr>
        <w:t xml:space="preserve">part of the operating band designated for uplink. </w:t>
      </w:r>
    </w:p>
    <w:p w14:paraId="6CF37498" w14:textId="77777777" w:rsidR="003C0A28" w:rsidRPr="00B93702" w:rsidRDefault="0099032D" w:rsidP="004C2E88">
      <w:pPr>
        <w:rPr>
          <w:b/>
        </w:rPr>
      </w:pPr>
      <w:r w:rsidRPr="00B93702">
        <w:rPr>
          <w:b/>
        </w:rPr>
        <w:t xml:space="preserve">Upper </w:t>
      </w:r>
      <w:r w:rsidR="00F70B75" w:rsidRPr="00B93702">
        <w:rPr>
          <w:b/>
        </w:rPr>
        <w:t xml:space="preserve">Base Station </w:t>
      </w:r>
      <w:r w:rsidRPr="00B93702">
        <w:rPr>
          <w:b/>
        </w:rPr>
        <w:t xml:space="preserve">RF </w:t>
      </w:r>
      <w:r w:rsidR="00F70B75" w:rsidRPr="00B93702">
        <w:rPr>
          <w:b/>
        </w:rPr>
        <w:t>B</w:t>
      </w:r>
      <w:r w:rsidRPr="00B93702">
        <w:rPr>
          <w:b/>
        </w:rPr>
        <w:t xml:space="preserve">andwidth edge: </w:t>
      </w:r>
      <w:r w:rsidRPr="00B93702">
        <w:t xml:space="preserve">frequency of the upper Base Station RF </w:t>
      </w:r>
      <w:r w:rsidR="00F70B75" w:rsidRPr="00B93702">
        <w:t>B</w:t>
      </w:r>
      <w:r w:rsidRPr="00B93702">
        <w:t>andwidth</w:t>
      </w:r>
      <w:r w:rsidR="00F70B75" w:rsidRPr="00B93702">
        <w:t xml:space="preserve"> edge</w:t>
      </w:r>
      <w:r w:rsidRPr="00B93702">
        <w:t>, used as a frequency reference point for transmitter and receiver requirements.</w:t>
      </w:r>
    </w:p>
    <w:p w14:paraId="52CCE9FF" w14:textId="77777777" w:rsidR="00F70B75" w:rsidRPr="00B93702" w:rsidRDefault="003C0A28" w:rsidP="00F70B75">
      <w:r w:rsidRPr="00B93702">
        <w:rPr>
          <w:b/>
        </w:rPr>
        <w:t xml:space="preserve">Upper </w:t>
      </w:r>
      <w:r w:rsidRPr="00B93702">
        <w:rPr>
          <w:b/>
          <w:lang w:eastAsia="zh-CN"/>
        </w:rPr>
        <w:t>sub-block</w:t>
      </w:r>
      <w:r w:rsidRPr="00B93702">
        <w:rPr>
          <w:b/>
        </w:rPr>
        <w:t xml:space="preserve"> edge: </w:t>
      </w:r>
      <w:r w:rsidRPr="00B93702">
        <w:t xml:space="preserve">frequency at the upper edge of </w:t>
      </w:r>
      <w:r w:rsidRPr="00B93702">
        <w:rPr>
          <w:lang w:eastAsia="zh-CN"/>
        </w:rPr>
        <w:t>one</w:t>
      </w:r>
      <w:r w:rsidRPr="00B93702">
        <w:t xml:space="preserve"> </w:t>
      </w:r>
      <w:r w:rsidRPr="00B93702">
        <w:rPr>
          <w:lang w:eastAsia="zh-CN"/>
        </w:rPr>
        <w:t>sub-block</w:t>
      </w:r>
      <w:r w:rsidR="00F70B75" w:rsidRPr="00B93702">
        <w:t>.</w:t>
      </w:r>
    </w:p>
    <w:p w14:paraId="1A39C25E" w14:textId="77777777" w:rsidR="000D61B2" w:rsidRPr="00B93702" w:rsidRDefault="00F70B75" w:rsidP="00F70B75">
      <w:pPr>
        <w:pStyle w:val="NO"/>
        <w:rPr>
          <w:b/>
        </w:rPr>
      </w:pPr>
      <w:r w:rsidRPr="00B93702">
        <w:t>NOTE:</w:t>
      </w:r>
      <w:r w:rsidRPr="00B93702">
        <w:tab/>
      </w:r>
      <w:r w:rsidR="003C0A28" w:rsidRPr="00B93702">
        <w:t>It is used as a frequency reference point for both transmitter and receiver requirements.</w:t>
      </w:r>
    </w:p>
    <w:p w14:paraId="34E244C0" w14:textId="77777777" w:rsidR="00080512" w:rsidRPr="00B93702" w:rsidRDefault="00080512" w:rsidP="00F311C8">
      <w:pPr>
        <w:pStyle w:val="Heading2"/>
      </w:pPr>
      <w:bookmarkStart w:id="16" w:name="_Toc21097768"/>
      <w:bookmarkStart w:id="17" w:name="_Toc29765330"/>
      <w:r w:rsidRPr="00B93702">
        <w:t>3.2</w:t>
      </w:r>
      <w:r w:rsidRPr="00B93702">
        <w:tab/>
        <w:t>Symbols</w:t>
      </w:r>
      <w:bookmarkEnd w:id="16"/>
      <w:bookmarkEnd w:id="17"/>
    </w:p>
    <w:p w14:paraId="677440DB" w14:textId="77777777" w:rsidR="0099032D" w:rsidRPr="00B93702" w:rsidRDefault="00080512" w:rsidP="0099032D">
      <w:pPr>
        <w:keepNext/>
      </w:pPr>
      <w:r w:rsidRPr="00B93702">
        <w:t>For the purposes of the present document, the following symbols apply:</w:t>
      </w:r>
      <w:r w:rsidR="0099032D" w:rsidRPr="00B93702">
        <w:t xml:space="preserve"> </w:t>
      </w:r>
    </w:p>
    <w:p w14:paraId="71E8F9DB" w14:textId="77777777" w:rsidR="0099032D" w:rsidRPr="00B93702" w:rsidRDefault="0099032D" w:rsidP="0099032D">
      <w:pPr>
        <w:pStyle w:val="EW"/>
      </w:pPr>
      <w:r w:rsidRPr="00B93702">
        <w:rPr>
          <w:rFonts w:ascii="Symbol" w:hAnsi="Symbol"/>
        </w:rPr>
        <w:t></w:t>
      </w:r>
      <w:r w:rsidRPr="00B93702">
        <w:rPr>
          <w:rFonts w:ascii="Symbol" w:hAnsi="Symbol"/>
        </w:rPr>
        <w:tab/>
      </w:r>
      <w:r w:rsidRPr="00B93702">
        <w:t>Roll-off factor</w:t>
      </w:r>
    </w:p>
    <w:p w14:paraId="11C640C5" w14:textId="77777777" w:rsidR="0099032D" w:rsidRPr="00B93702" w:rsidRDefault="0099032D" w:rsidP="0099032D">
      <w:pPr>
        <w:pStyle w:val="EW"/>
        <w:rPr>
          <w:rFonts w:cs="v5.0.0"/>
        </w:rPr>
      </w:pPr>
      <w:r w:rsidRPr="00B93702">
        <w:rPr>
          <w:rFonts w:ascii="Symbol" w:hAnsi="Symbol" w:cs="v5.0.0"/>
        </w:rPr>
        <w:t></w:t>
      </w:r>
      <w:r w:rsidRPr="00B93702">
        <w:rPr>
          <w:rFonts w:cs="v5.0.0"/>
        </w:rPr>
        <w:tab/>
        <w:t>Percentage of the mean transmitted power emitted outside the occupied bandwidth on the assigned channel</w:t>
      </w:r>
    </w:p>
    <w:p w14:paraId="7DAF82EE" w14:textId="77777777" w:rsidR="0099032D" w:rsidRPr="00B93702" w:rsidRDefault="0099032D" w:rsidP="0099032D">
      <w:pPr>
        <w:pStyle w:val="EW"/>
      </w:pPr>
      <w:r w:rsidRPr="00B93702">
        <w:t>BW</w:t>
      </w:r>
      <w:r w:rsidRPr="00B93702">
        <w:rPr>
          <w:vertAlign w:val="subscript"/>
        </w:rPr>
        <w:t>Channel</w:t>
      </w:r>
      <w:r w:rsidRPr="00B93702">
        <w:tab/>
        <w:t>Channel bandwidth (for E-UTRA</w:t>
      </w:r>
      <w:r w:rsidR="00435F24" w:rsidRPr="00B93702">
        <w:t xml:space="preserve"> and NR</w:t>
      </w:r>
      <w:r w:rsidRPr="00B93702">
        <w:t>)</w:t>
      </w:r>
    </w:p>
    <w:p w14:paraId="513EDB99" w14:textId="77777777" w:rsidR="0099032D" w:rsidRPr="00B93702" w:rsidRDefault="0099032D" w:rsidP="0099032D">
      <w:pPr>
        <w:pStyle w:val="EW"/>
      </w:pPr>
      <w:r w:rsidRPr="00B93702">
        <w:t>BW</w:t>
      </w:r>
      <w:r w:rsidRPr="00B93702">
        <w:rPr>
          <w:vertAlign w:val="subscript"/>
        </w:rPr>
        <w:t>Config</w:t>
      </w:r>
      <w:r w:rsidRPr="00B93702">
        <w:tab/>
        <w:t>Transmission bandwidth configuration (for E-UTRA), expressed in MHz, where BW</w:t>
      </w:r>
      <w:r w:rsidRPr="00B93702">
        <w:rPr>
          <w:vertAlign w:val="subscript"/>
        </w:rPr>
        <w:t>Config</w:t>
      </w:r>
      <w:r w:rsidRPr="00B93702">
        <w:t xml:space="preserve"> = </w:t>
      </w:r>
      <w:r w:rsidRPr="00B93702">
        <w:rPr>
          <w:i/>
          <w:iCs/>
        </w:rPr>
        <w:t>N</w:t>
      </w:r>
      <w:r w:rsidRPr="00B93702">
        <w:rPr>
          <w:vertAlign w:val="subscript"/>
        </w:rPr>
        <w:t>RB</w:t>
      </w:r>
      <w:r w:rsidRPr="00B93702">
        <w:t xml:space="preserve"> x 180 kHz in the uplink and BW</w:t>
      </w:r>
      <w:r w:rsidRPr="00B93702">
        <w:rPr>
          <w:vertAlign w:val="subscript"/>
        </w:rPr>
        <w:t>Config</w:t>
      </w:r>
      <w:r w:rsidRPr="00B93702">
        <w:t xml:space="preserve"> = 15 kHz + </w:t>
      </w:r>
      <w:r w:rsidRPr="00B93702">
        <w:rPr>
          <w:i/>
          <w:iCs/>
        </w:rPr>
        <w:t>N</w:t>
      </w:r>
      <w:r w:rsidRPr="00B93702">
        <w:rPr>
          <w:vertAlign w:val="subscript"/>
        </w:rPr>
        <w:t>RB</w:t>
      </w:r>
      <w:r w:rsidRPr="00B93702">
        <w:t xml:space="preserve"> x 180 kHz in the downlink.</w:t>
      </w:r>
      <w:r w:rsidR="00435F24" w:rsidRPr="00B93702">
        <w:t xml:space="preserve"> Transmission bandwidth configuration (for NR), where BW</w:t>
      </w:r>
      <w:r w:rsidR="00435F24" w:rsidRPr="00B93702">
        <w:rPr>
          <w:vertAlign w:val="subscript"/>
        </w:rPr>
        <w:t>Config</w:t>
      </w:r>
      <w:r w:rsidR="00435F24" w:rsidRPr="00B93702">
        <w:t xml:space="preserve"> = </w:t>
      </w:r>
      <w:r w:rsidR="00435F24" w:rsidRPr="00B93702">
        <w:rPr>
          <w:i/>
          <w:iCs/>
        </w:rPr>
        <w:t>N</w:t>
      </w:r>
      <w:r w:rsidR="00435F24" w:rsidRPr="00B93702">
        <w:rPr>
          <w:vertAlign w:val="subscript"/>
        </w:rPr>
        <w:t>RB</w:t>
      </w:r>
      <w:r w:rsidR="00435F24" w:rsidRPr="00B93702">
        <w:t xml:space="preserve"> x SCS x 12.</w:t>
      </w:r>
    </w:p>
    <w:p w14:paraId="737B4F3A" w14:textId="77777777" w:rsidR="0099032D" w:rsidRPr="00B93702" w:rsidRDefault="0099032D" w:rsidP="0099032D">
      <w:pPr>
        <w:pStyle w:val="EW"/>
      </w:pPr>
      <w:r w:rsidRPr="00B93702">
        <w:t>BW</w:t>
      </w:r>
      <w:r w:rsidRPr="00B93702">
        <w:rPr>
          <w:vertAlign w:val="subscript"/>
        </w:rPr>
        <w:t>RF</w:t>
      </w:r>
      <w:r w:rsidRPr="00B93702">
        <w:tab/>
        <w:t xml:space="preserve">Base Station RF </w:t>
      </w:r>
      <w:r w:rsidR="00147340" w:rsidRPr="00B93702">
        <w:t>B</w:t>
      </w:r>
      <w:r w:rsidRPr="00B93702">
        <w:t>andwidth, where BW</w:t>
      </w:r>
      <w:r w:rsidRPr="00B93702">
        <w:rPr>
          <w:vertAlign w:val="subscript"/>
        </w:rPr>
        <w:t xml:space="preserve">RF </w:t>
      </w:r>
      <w:r w:rsidRPr="00B93702">
        <w:t>= F</w:t>
      </w:r>
      <w:r w:rsidRPr="00B93702">
        <w:rPr>
          <w:vertAlign w:val="subscript"/>
        </w:rPr>
        <w:t xml:space="preserve">BW RF,high </w:t>
      </w:r>
      <w:r w:rsidRPr="00B93702">
        <w:t>– F</w:t>
      </w:r>
      <w:r w:rsidRPr="00B93702">
        <w:rPr>
          <w:vertAlign w:val="subscript"/>
        </w:rPr>
        <w:t>BW RF,low</w:t>
      </w:r>
      <w:r w:rsidRPr="00B93702">
        <w:t xml:space="preserve"> </w:t>
      </w:r>
    </w:p>
    <w:p w14:paraId="5C9B4B52" w14:textId="77777777" w:rsidR="00CF6B59" w:rsidRPr="00B93702" w:rsidRDefault="0099032D" w:rsidP="00CF6B59">
      <w:pPr>
        <w:pStyle w:val="EW"/>
      </w:pPr>
      <w:r w:rsidRPr="00B93702">
        <w:t>BW</w:t>
      </w:r>
      <w:r w:rsidRPr="00B93702">
        <w:rPr>
          <w:vertAlign w:val="subscript"/>
        </w:rPr>
        <w:t>RF,max</w:t>
      </w:r>
      <w:r w:rsidRPr="00B93702">
        <w:tab/>
        <w:t xml:space="preserve">Maximum Base Station RF </w:t>
      </w:r>
      <w:r w:rsidR="00147340" w:rsidRPr="00B93702">
        <w:t>B</w:t>
      </w:r>
      <w:r w:rsidRPr="00B93702">
        <w:t>andwidth</w:t>
      </w:r>
    </w:p>
    <w:p w14:paraId="4CA56E51" w14:textId="77777777" w:rsidR="0099032D" w:rsidRPr="00B93702" w:rsidRDefault="008F0F80" w:rsidP="008F0F80">
      <w:pPr>
        <w:pStyle w:val="EW"/>
      </w:pPr>
      <w:r w:rsidRPr="00B93702">
        <w:t>DwPTS</w:t>
      </w:r>
      <w:r w:rsidRPr="00B93702">
        <w:tab/>
        <w:t>Downlink part of the special subframe (for E-UTRA TDD operation</w:t>
      </w:r>
    </w:p>
    <w:p w14:paraId="0185F7FD" w14:textId="77777777" w:rsidR="0099032D" w:rsidRPr="00B93702" w:rsidRDefault="0099032D" w:rsidP="0099032D">
      <w:pPr>
        <w:pStyle w:val="EW"/>
      </w:pPr>
      <w:r w:rsidRPr="00B93702">
        <w:t>f</w:t>
      </w:r>
      <w:r w:rsidRPr="00B93702">
        <w:tab/>
        <w:t>Frequency</w:t>
      </w:r>
    </w:p>
    <w:p w14:paraId="0B87613B" w14:textId="77777777" w:rsidR="0099032D" w:rsidRPr="00B93702" w:rsidRDefault="0099032D" w:rsidP="0099032D">
      <w:pPr>
        <w:pStyle w:val="EW"/>
      </w:pPr>
      <w:r w:rsidRPr="00B93702">
        <w:sym w:font="Symbol" w:char="F044"/>
      </w:r>
      <w:r w:rsidRPr="00B93702">
        <w:t>f</w:t>
      </w:r>
      <w:r w:rsidRPr="00B93702">
        <w:tab/>
        <w:t xml:space="preserve">Separation between the Base Station RF </w:t>
      </w:r>
      <w:r w:rsidR="00147340" w:rsidRPr="00B93702">
        <w:t>B</w:t>
      </w:r>
      <w:r w:rsidRPr="00B93702">
        <w:t>andwidth edge frequency and the nominal -3dB point of the measuring filter closest to the carrier frequency</w:t>
      </w:r>
    </w:p>
    <w:p w14:paraId="63A9D060" w14:textId="77777777" w:rsidR="00435F24" w:rsidRPr="00B93702" w:rsidRDefault="0099032D" w:rsidP="00435F24">
      <w:pPr>
        <w:pStyle w:val="EW"/>
      </w:pPr>
      <w:r w:rsidRPr="00B93702">
        <w:sym w:font="Symbol" w:char="F044"/>
      </w:r>
      <w:r w:rsidRPr="00B93702">
        <w:t>f</w:t>
      </w:r>
      <w:r w:rsidRPr="00B93702">
        <w:rPr>
          <w:vertAlign w:val="subscript"/>
        </w:rPr>
        <w:t>max</w:t>
      </w:r>
      <w:r w:rsidRPr="00B93702">
        <w:tab/>
        <w:t xml:space="preserve">The largest value of </w:t>
      </w:r>
      <w:r w:rsidRPr="00B93702">
        <w:sym w:font="Symbol" w:char="F044"/>
      </w:r>
      <w:r w:rsidRPr="00B93702">
        <w:t>f used for defining the requirement</w:t>
      </w:r>
    </w:p>
    <w:p w14:paraId="04ABE435" w14:textId="77777777" w:rsidR="00435F24" w:rsidRPr="00B93702" w:rsidRDefault="00435F24" w:rsidP="00435F24">
      <w:pPr>
        <w:pStyle w:val="EW"/>
      </w:pPr>
      <w:r w:rsidRPr="00B93702">
        <w:t>Δf</w:t>
      </w:r>
      <w:r w:rsidRPr="00B93702">
        <w:rPr>
          <w:vertAlign w:val="subscript"/>
        </w:rPr>
        <w:t>OBUE</w:t>
      </w:r>
      <w:r w:rsidRPr="00B93702">
        <w:tab/>
        <w:t xml:space="preserve">Maximum offset of the </w:t>
      </w:r>
      <w:r w:rsidRPr="00B93702">
        <w:rPr>
          <w:i/>
        </w:rPr>
        <w:t>operating band</w:t>
      </w:r>
      <w:r w:rsidRPr="00B93702">
        <w:t xml:space="preserve"> unwanted emissions mask from the downlink </w:t>
      </w:r>
      <w:r w:rsidRPr="00B93702">
        <w:rPr>
          <w:i/>
        </w:rPr>
        <w:t>operating band</w:t>
      </w:r>
      <w:r w:rsidRPr="00B93702">
        <w:t xml:space="preserve"> edge </w:t>
      </w:r>
    </w:p>
    <w:p w14:paraId="515E81A5" w14:textId="77777777" w:rsidR="0099032D" w:rsidRPr="00B93702" w:rsidRDefault="00435F24" w:rsidP="00435F24">
      <w:pPr>
        <w:pStyle w:val="EW"/>
      </w:pPr>
      <w:r w:rsidRPr="00B93702">
        <w:lastRenderedPageBreak/>
        <w:t>Δf</w:t>
      </w:r>
      <w:r w:rsidRPr="00B93702">
        <w:rPr>
          <w:vertAlign w:val="subscript"/>
        </w:rPr>
        <w:t>OOB</w:t>
      </w:r>
      <w:r w:rsidRPr="00B93702">
        <w:rPr>
          <w:vertAlign w:val="subscript"/>
        </w:rPr>
        <w:tab/>
      </w:r>
      <w:r w:rsidRPr="00B93702">
        <w:t xml:space="preserve">Maximum offset of the </w:t>
      </w:r>
      <w:r w:rsidRPr="00B93702">
        <w:rPr>
          <w:rFonts w:cs="v5.0.0"/>
        </w:rPr>
        <w:t xml:space="preserve">out-of-band </w:t>
      </w:r>
      <w:r w:rsidRPr="00B93702">
        <w:t xml:space="preserve">boundary from the uplink </w:t>
      </w:r>
      <w:r w:rsidRPr="00B93702">
        <w:rPr>
          <w:i/>
        </w:rPr>
        <w:t>operating band</w:t>
      </w:r>
      <w:r w:rsidRPr="00B93702">
        <w:t xml:space="preserve"> edge</w:t>
      </w:r>
    </w:p>
    <w:p w14:paraId="31A08038" w14:textId="77777777" w:rsidR="008F0F80" w:rsidRPr="00B93702" w:rsidRDefault="0099032D" w:rsidP="008F0F80">
      <w:pPr>
        <w:pStyle w:val="EW"/>
      </w:pPr>
      <w:r w:rsidRPr="00B93702">
        <w:t>F</w:t>
      </w:r>
      <w:r w:rsidRPr="00B93702">
        <w:rPr>
          <w:vertAlign w:val="subscript"/>
        </w:rPr>
        <w:t>C</w:t>
      </w:r>
      <w:r w:rsidRPr="00B93702">
        <w:rPr>
          <w:vertAlign w:val="subscript"/>
        </w:rPr>
        <w:tab/>
      </w:r>
      <w:r w:rsidRPr="00B93702">
        <w:t>Carrier centre frequency</w:t>
      </w:r>
    </w:p>
    <w:p w14:paraId="75639FAF" w14:textId="77777777" w:rsidR="0099032D" w:rsidRPr="00B93702" w:rsidRDefault="008F0F80" w:rsidP="008F0F80">
      <w:pPr>
        <w:pStyle w:val="EW"/>
      </w:pPr>
      <w:r w:rsidRPr="00B93702">
        <w:t>F</w:t>
      </w:r>
      <w:r w:rsidRPr="00B93702">
        <w:rPr>
          <w:vertAlign w:val="subscript"/>
        </w:rPr>
        <w:t>filter</w:t>
      </w:r>
      <w:r w:rsidRPr="00B93702">
        <w:tab/>
        <w:t>Filter centre frequency</w:t>
      </w:r>
    </w:p>
    <w:p w14:paraId="09F1F763" w14:textId="77777777" w:rsidR="0099032D" w:rsidRPr="00B93702" w:rsidRDefault="0099032D" w:rsidP="0099032D">
      <w:pPr>
        <w:pStyle w:val="EW"/>
      </w:pPr>
      <w:r w:rsidRPr="00B93702">
        <w:t>f_offset</w:t>
      </w:r>
      <w:r w:rsidRPr="00B93702">
        <w:tab/>
        <w:t xml:space="preserve">Separation between the Base Station RF </w:t>
      </w:r>
      <w:r w:rsidR="00147340" w:rsidRPr="00B93702">
        <w:t>B</w:t>
      </w:r>
      <w:r w:rsidRPr="00B93702">
        <w:t>andwidth edge frequency and the centre of the measuring filter</w:t>
      </w:r>
    </w:p>
    <w:p w14:paraId="22AC395A" w14:textId="77777777" w:rsidR="0099032D" w:rsidRPr="00B93702" w:rsidRDefault="0099032D" w:rsidP="0099032D">
      <w:pPr>
        <w:pStyle w:val="EW"/>
      </w:pPr>
      <w:r w:rsidRPr="00B93702">
        <w:t>f_offset</w:t>
      </w:r>
      <w:r w:rsidRPr="00B93702">
        <w:rPr>
          <w:vertAlign w:val="subscript"/>
        </w:rPr>
        <w:t>max</w:t>
      </w:r>
      <w:r w:rsidRPr="00B93702">
        <w:tab/>
        <w:t>The maximum value of f_offset used for defining the requirement</w:t>
      </w:r>
    </w:p>
    <w:p w14:paraId="442107DD" w14:textId="77777777" w:rsidR="003C0A28" w:rsidRPr="00B93702" w:rsidRDefault="003C0A28" w:rsidP="003C0A28">
      <w:pPr>
        <w:pStyle w:val="EW"/>
        <w:rPr>
          <w:vertAlign w:val="subscript"/>
          <w:lang w:eastAsia="zh-CN"/>
        </w:rPr>
      </w:pPr>
      <w:r w:rsidRPr="00B93702">
        <w:t>F</w:t>
      </w:r>
      <w:r w:rsidRPr="00B93702">
        <w:rPr>
          <w:vertAlign w:val="subscript"/>
        </w:rPr>
        <w:t>block,high</w:t>
      </w:r>
      <w:r w:rsidRPr="00B93702">
        <w:tab/>
        <w:t xml:space="preserve">Upper </w:t>
      </w:r>
      <w:r w:rsidRPr="00B93702">
        <w:rPr>
          <w:lang w:eastAsia="zh-CN"/>
        </w:rPr>
        <w:t>sub-block</w:t>
      </w:r>
      <w:r w:rsidRPr="00B93702">
        <w:rPr>
          <w:b/>
        </w:rPr>
        <w:t xml:space="preserve"> </w:t>
      </w:r>
      <w:r w:rsidRPr="00B93702">
        <w:t>edge, where F</w:t>
      </w:r>
      <w:r w:rsidRPr="00B93702">
        <w:rPr>
          <w:vertAlign w:val="subscript"/>
        </w:rPr>
        <w:t xml:space="preserve">block,high </w:t>
      </w:r>
      <w:r w:rsidRPr="00B93702">
        <w:t>= F</w:t>
      </w:r>
      <w:r w:rsidRPr="00B93702">
        <w:rPr>
          <w:vertAlign w:val="subscript"/>
        </w:rPr>
        <w:t xml:space="preserve">C,block,high </w:t>
      </w:r>
      <w:r w:rsidRPr="00B93702">
        <w:t>+ F</w:t>
      </w:r>
      <w:r w:rsidRPr="00B93702">
        <w:rPr>
          <w:vertAlign w:val="subscript"/>
        </w:rPr>
        <w:t>offset, RAT</w:t>
      </w:r>
    </w:p>
    <w:p w14:paraId="42377EC7" w14:textId="77777777" w:rsidR="003C0A28" w:rsidRPr="00B93702" w:rsidRDefault="003C0A28" w:rsidP="003C0A28">
      <w:pPr>
        <w:pStyle w:val="EW"/>
      </w:pPr>
      <w:r w:rsidRPr="00B93702">
        <w:t>F</w:t>
      </w:r>
      <w:r w:rsidR="005E488C" w:rsidRPr="00B93702">
        <w:rPr>
          <w:vertAlign w:val="subscript"/>
        </w:rPr>
        <w:t>b</w:t>
      </w:r>
      <w:r w:rsidRPr="00B93702">
        <w:rPr>
          <w:vertAlign w:val="subscript"/>
        </w:rPr>
        <w:t>lock,low</w:t>
      </w:r>
      <w:r w:rsidRPr="00B93702">
        <w:tab/>
        <w:t xml:space="preserve">Lower </w:t>
      </w:r>
      <w:r w:rsidRPr="00B93702">
        <w:rPr>
          <w:lang w:eastAsia="zh-CN"/>
        </w:rPr>
        <w:t>sub-block</w:t>
      </w:r>
      <w:r w:rsidRPr="00B93702">
        <w:rPr>
          <w:b/>
        </w:rPr>
        <w:t xml:space="preserve"> </w:t>
      </w:r>
      <w:r w:rsidRPr="00B93702">
        <w:t>edge, where F</w:t>
      </w:r>
      <w:r w:rsidRPr="00B93702">
        <w:rPr>
          <w:vertAlign w:val="subscript"/>
        </w:rPr>
        <w:t xml:space="preserve">block,low </w:t>
      </w:r>
      <w:r w:rsidRPr="00B93702">
        <w:t>= F</w:t>
      </w:r>
      <w:r w:rsidRPr="00B93702">
        <w:rPr>
          <w:vertAlign w:val="subscript"/>
        </w:rPr>
        <w:t xml:space="preserve">C,block,low </w:t>
      </w:r>
      <w:r w:rsidRPr="00B93702">
        <w:t>- F</w:t>
      </w:r>
      <w:r w:rsidRPr="00B93702">
        <w:rPr>
          <w:vertAlign w:val="subscript"/>
        </w:rPr>
        <w:t>offset, RAT</w:t>
      </w:r>
    </w:p>
    <w:p w14:paraId="66077BCC" w14:textId="77777777" w:rsidR="0099032D" w:rsidRPr="00B93702" w:rsidRDefault="0099032D" w:rsidP="0099032D">
      <w:pPr>
        <w:pStyle w:val="EW"/>
        <w:rPr>
          <w:b/>
        </w:rPr>
      </w:pPr>
      <w:r w:rsidRPr="00B93702">
        <w:t>F</w:t>
      </w:r>
      <w:r w:rsidRPr="00B93702">
        <w:rPr>
          <w:vertAlign w:val="subscript"/>
        </w:rPr>
        <w:t>BW RF,high</w:t>
      </w:r>
      <w:r w:rsidRPr="00B93702">
        <w:tab/>
        <w:t xml:space="preserve">Upper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RF,high</w:t>
      </w:r>
      <w:r w:rsidR="00C462C9" w:rsidRPr="00B93702">
        <w:rPr>
          <w:vertAlign w:val="subscript"/>
        </w:rPr>
        <w:t xml:space="preserve"> </w:t>
      </w:r>
      <w:r w:rsidRPr="00B93702">
        <w:t>= F</w:t>
      </w:r>
      <w:r w:rsidRPr="00B93702">
        <w:rPr>
          <w:vertAlign w:val="subscript"/>
        </w:rPr>
        <w:t xml:space="preserve">C,high </w:t>
      </w:r>
      <w:r w:rsidRPr="00B93702">
        <w:t>+ F</w:t>
      </w:r>
      <w:r w:rsidRPr="00B93702">
        <w:rPr>
          <w:vertAlign w:val="subscript"/>
        </w:rPr>
        <w:t>offset, RAT</w:t>
      </w:r>
      <w:r w:rsidRPr="00B93702">
        <w:rPr>
          <w:b/>
        </w:rPr>
        <w:t xml:space="preserve"> </w:t>
      </w:r>
    </w:p>
    <w:p w14:paraId="48252357" w14:textId="77777777" w:rsidR="0099032D" w:rsidRPr="00B93702" w:rsidRDefault="0099032D" w:rsidP="0099032D">
      <w:pPr>
        <w:pStyle w:val="EW"/>
        <w:rPr>
          <w:vertAlign w:val="subscript"/>
        </w:rPr>
      </w:pPr>
      <w:r w:rsidRPr="00B93702">
        <w:t>F</w:t>
      </w:r>
      <w:r w:rsidRPr="00B93702">
        <w:rPr>
          <w:vertAlign w:val="subscript"/>
        </w:rPr>
        <w:t>BW RF,low</w:t>
      </w:r>
      <w:r w:rsidRPr="00B93702">
        <w:tab/>
        <w:t xml:space="preserve">Lower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RF,low</w:t>
      </w:r>
      <w:r w:rsidR="00C462C9" w:rsidRPr="00B93702">
        <w:rPr>
          <w:vertAlign w:val="subscript"/>
        </w:rPr>
        <w:t xml:space="preserve"> </w:t>
      </w:r>
      <w:r w:rsidRPr="00B93702">
        <w:t>= F</w:t>
      </w:r>
      <w:r w:rsidRPr="00B93702">
        <w:rPr>
          <w:vertAlign w:val="subscript"/>
        </w:rPr>
        <w:t xml:space="preserve">C,low </w:t>
      </w:r>
      <w:r w:rsidRPr="00B93702">
        <w:t>- F</w:t>
      </w:r>
      <w:r w:rsidRPr="00B93702">
        <w:rPr>
          <w:vertAlign w:val="subscript"/>
        </w:rPr>
        <w:t>offset, RAT</w:t>
      </w:r>
    </w:p>
    <w:p w14:paraId="53C99F77" w14:textId="77777777" w:rsidR="00E85B8F" w:rsidRPr="00B93702" w:rsidRDefault="00E85B8F" w:rsidP="00E85B8F">
      <w:pPr>
        <w:pStyle w:val="EW"/>
        <w:rPr>
          <w:vertAlign w:val="subscript"/>
        </w:rPr>
      </w:pPr>
      <w:r w:rsidRPr="00B93702">
        <w:t>F</w:t>
      </w:r>
      <w:r w:rsidRPr="00B93702">
        <w:rPr>
          <w:vertAlign w:val="subscript"/>
        </w:rPr>
        <w:t>C band, high</w:t>
      </w:r>
      <w:r w:rsidRPr="00B93702">
        <w:rPr>
          <w:vertAlign w:val="subscript"/>
        </w:rPr>
        <w:tab/>
      </w:r>
      <w:r w:rsidRPr="00B93702">
        <w:t>Center frequency of the highest transmitted/received carrier in a band.</w:t>
      </w:r>
    </w:p>
    <w:p w14:paraId="78F7706B" w14:textId="77777777" w:rsidR="00E85B8F" w:rsidRPr="00B93702" w:rsidRDefault="00E85B8F" w:rsidP="00E85B8F">
      <w:pPr>
        <w:pStyle w:val="EW"/>
      </w:pPr>
      <w:r w:rsidRPr="00B93702">
        <w:t>F</w:t>
      </w:r>
      <w:r w:rsidRPr="00B93702">
        <w:rPr>
          <w:vertAlign w:val="subscript"/>
        </w:rPr>
        <w:t>C band, low</w:t>
      </w:r>
      <w:r w:rsidRPr="00B93702">
        <w:rPr>
          <w:vertAlign w:val="subscript"/>
        </w:rPr>
        <w:tab/>
      </w:r>
      <w:r w:rsidRPr="00B93702">
        <w:t>Center frequency of the lowest transmitted/received carrier in a band.</w:t>
      </w:r>
    </w:p>
    <w:p w14:paraId="47A0B10E" w14:textId="77777777" w:rsidR="003C0A28" w:rsidRPr="00B93702" w:rsidRDefault="003C0A28" w:rsidP="003C0A28">
      <w:pPr>
        <w:pStyle w:val="EW"/>
        <w:rPr>
          <w:vertAlign w:val="subscript"/>
        </w:rPr>
      </w:pPr>
      <w:r w:rsidRPr="00B93702">
        <w:t>F</w:t>
      </w:r>
      <w:r w:rsidRPr="00B93702">
        <w:rPr>
          <w:vertAlign w:val="subscript"/>
        </w:rPr>
        <w:t>C,block, high</w:t>
      </w:r>
      <w:r w:rsidRPr="00B93702">
        <w:rPr>
          <w:vertAlign w:val="subscript"/>
        </w:rPr>
        <w:tab/>
      </w:r>
      <w:r w:rsidRPr="00B93702">
        <w:t>Centr</w:t>
      </w:r>
      <w:r w:rsidR="00275A6E" w:rsidRPr="00B93702">
        <w:t>e</w:t>
      </w:r>
      <w:r w:rsidRPr="00B93702">
        <w:t xml:space="preserve"> frequency of the highest transmitted/received carrier in a sub-block.</w:t>
      </w:r>
    </w:p>
    <w:p w14:paraId="7AB54D69" w14:textId="77777777" w:rsidR="003C0A28" w:rsidRPr="00B93702" w:rsidRDefault="003C0A28" w:rsidP="003C0A28">
      <w:pPr>
        <w:pStyle w:val="EW"/>
        <w:rPr>
          <w:b/>
        </w:rPr>
      </w:pPr>
      <w:r w:rsidRPr="00B93702">
        <w:t>F</w:t>
      </w:r>
      <w:r w:rsidRPr="00B93702">
        <w:rPr>
          <w:vertAlign w:val="subscript"/>
        </w:rPr>
        <w:t>C,block, low</w:t>
      </w:r>
      <w:r w:rsidRPr="00B93702">
        <w:rPr>
          <w:vertAlign w:val="subscript"/>
        </w:rPr>
        <w:tab/>
      </w:r>
      <w:r w:rsidRPr="00B93702">
        <w:t>Centr</w:t>
      </w:r>
      <w:r w:rsidR="00275A6E" w:rsidRPr="00B93702">
        <w:t>e</w:t>
      </w:r>
      <w:r w:rsidRPr="00B93702">
        <w:t xml:space="preserve"> frequency of the lowest transmitted/received carrier in a sub-block.</w:t>
      </w:r>
    </w:p>
    <w:p w14:paraId="1867A17E" w14:textId="77777777" w:rsidR="0099032D" w:rsidRPr="00B93702" w:rsidRDefault="0099032D" w:rsidP="0099032D">
      <w:pPr>
        <w:pStyle w:val="EW"/>
        <w:rPr>
          <w:vertAlign w:val="subscript"/>
        </w:rPr>
      </w:pPr>
      <w:r w:rsidRPr="00B93702">
        <w:t>F</w:t>
      </w:r>
      <w:r w:rsidRPr="00B93702">
        <w:rPr>
          <w:vertAlign w:val="subscript"/>
        </w:rPr>
        <w:t>C,high</w:t>
      </w:r>
      <w:r w:rsidRPr="00B93702">
        <w:rPr>
          <w:vertAlign w:val="subscript"/>
        </w:rPr>
        <w:tab/>
      </w:r>
      <w:r w:rsidRPr="00B93702">
        <w:t>Centr</w:t>
      </w:r>
      <w:r w:rsidR="00275A6E" w:rsidRPr="00B93702">
        <w:t>e</w:t>
      </w:r>
      <w:r w:rsidRPr="00B93702">
        <w:t xml:space="preserve"> frequency of the highest transmitted/received carrier.</w:t>
      </w:r>
    </w:p>
    <w:p w14:paraId="5AAB2B6C" w14:textId="77777777" w:rsidR="0099032D" w:rsidRPr="00B93702" w:rsidRDefault="0099032D" w:rsidP="0099032D">
      <w:pPr>
        <w:pStyle w:val="EW"/>
      </w:pPr>
      <w:r w:rsidRPr="00B93702">
        <w:t>F</w:t>
      </w:r>
      <w:r w:rsidRPr="00B93702">
        <w:rPr>
          <w:vertAlign w:val="subscript"/>
        </w:rPr>
        <w:t>C,low</w:t>
      </w:r>
      <w:r w:rsidRPr="00B93702">
        <w:rPr>
          <w:vertAlign w:val="subscript"/>
        </w:rPr>
        <w:tab/>
      </w:r>
      <w:r w:rsidRPr="00B93702">
        <w:t>Centr</w:t>
      </w:r>
      <w:r w:rsidR="00275A6E" w:rsidRPr="00B93702">
        <w:t>e</w:t>
      </w:r>
      <w:r w:rsidRPr="00B93702">
        <w:t xml:space="preserve"> frequency of the lowest transmitted/received carrier.</w:t>
      </w:r>
    </w:p>
    <w:p w14:paraId="73ADC777" w14:textId="77777777" w:rsidR="0099032D" w:rsidRPr="00B93702" w:rsidRDefault="0099032D" w:rsidP="0099032D">
      <w:pPr>
        <w:pStyle w:val="EW"/>
      </w:pPr>
      <w:r w:rsidRPr="00B93702">
        <w:t>F</w:t>
      </w:r>
      <w:r w:rsidRPr="00B93702">
        <w:rPr>
          <w:vertAlign w:val="subscript"/>
        </w:rPr>
        <w:t>offset, RAT</w:t>
      </w:r>
      <w:r w:rsidRPr="00B93702">
        <w:tab/>
      </w:r>
      <w:r w:rsidR="003C0A28" w:rsidRPr="00B93702">
        <w:t xml:space="preserve">Frequency offset from the centre frequency of the </w:t>
      </w:r>
      <w:r w:rsidR="003C0A28" w:rsidRPr="00B93702">
        <w:rPr>
          <w:i/>
        </w:rPr>
        <w:t>highest</w:t>
      </w:r>
      <w:r w:rsidR="003C0A28" w:rsidRPr="00B93702">
        <w:t xml:space="preserve"> transmitted/received carrier to the </w:t>
      </w:r>
      <w:r w:rsidR="003C0A28" w:rsidRPr="00B93702">
        <w:rPr>
          <w:i/>
        </w:rPr>
        <w:t xml:space="preserve">upper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w:t>
      </w:r>
      <w:r w:rsidR="00E85B8F" w:rsidRPr="00B93702">
        <w:t xml:space="preserve"> 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andwidth edge</w:t>
      </w:r>
      <w:r w:rsidR="003C0A28" w:rsidRPr="00B93702">
        <w:t xml:space="preserve">, or from the centre frequency of the </w:t>
      </w:r>
      <w:r w:rsidR="003C0A28" w:rsidRPr="00B93702">
        <w:rPr>
          <w:i/>
        </w:rPr>
        <w:t>lowest</w:t>
      </w:r>
      <w:r w:rsidR="003C0A28" w:rsidRPr="00B93702">
        <w:t xml:space="preserve"> transmitted/received carrier to the </w:t>
      </w:r>
      <w:r w:rsidR="003C0A28" w:rsidRPr="00B93702">
        <w:rPr>
          <w:i/>
        </w:rPr>
        <w:t xml:space="preserve">lower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 </w:t>
      </w:r>
      <w:r w:rsidR="00E85B8F" w:rsidRPr="00B93702">
        <w:t xml:space="preserve">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 xml:space="preserve">andwidth edge </w:t>
      </w:r>
      <w:r w:rsidR="003C0A28" w:rsidRPr="00B93702">
        <w:t>for a specific RAT</w:t>
      </w:r>
      <w:r w:rsidRPr="00B93702">
        <w:t>.</w:t>
      </w:r>
    </w:p>
    <w:p w14:paraId="6CCA1C62" w14:textId="77777777" w:rsidR="0099032D" w:rsidRPr="00B93702" w:rsidRDefault="0099032D" w:rsidP="0099032D">
      <w:pPr>
        <w:pStyle w:val="EW"/>
      </w:pPr>
      <w:r w:rsidRPr="00B93702">
        <w:t>F</w:t>
      </w:r>
      <w:r w:rsidRPr="00B93702">
        <w:rPr>
          <w:vertAlign w:val="subscript"/>
        </w:rPr>
        <w:t>DL_low</w:t>
      </w:r>
      <w:r w:rsidRPr="00B93702">
        <w:rPr>
          <w:vertAlign w:val="subscript"/>
        </w:rPr>
        <w:tab/>
      </w:r>
      <w:r w:rsidRPr="00B93702">
        <w:t>The lowest frequency of the downlink operating band</w:t>
      </w:r>
    </w:p>
    <w:p w14:paraId="20AFDB0F" w14:textId="77777777" w:rsidR="0099032D" w:rsidRPr="00B93702" w:rsidRDefault="0099032D" w:rsidP="0099032D">
      <w:pPr>
        <w:pStyle w:val="EW"/>
      </w:pPr>
      <w:r w:rsidRPr="00B93702">
        <w:t>F</w:t>
      </w:r>
      <w:r w:rsidRPr="00B93702">
        <w:rPr>
          <w:vertAlign w:val="subscript"/>
        </w:rPr>
        <w:t>DL_high</w:t>
      </w:r>
      <w:r w:rsidRPr="00B93702">
        <w:rPr>
          <w:vertAlign w:val="subscript"/>
        </w:rPr>
        <w:tab/>
      </w:r>
      <w:r w:rsidRPr="00B93702">
        <w:t>The highest frequency of the downlink operating band</w:t>
      </w:r>
    </w:p>
    <w:p w14:paraId="157380E1" w14:textId="77777777" w:rsidR="0099032D" w:rsidRPr="00B93702" w:rsidRDefault="0099032D" w:rsidP="0099032D">
      <w:pPr>
        <w:pStyle w:val="EW"/>
      </w:pPr>
      <w:r w:rsidRPr="00B93702">
        <w:t>F</w:t>
      </w:r>
      <w:r w:rsidRPr="00B93702">
        <w:rPr>
          <w:vertAlign w:val="subscript"/>
        </w:rPr>
        <w:t>UL_low</w:t>
      </w:r>
      <w:r w:rsidRPr="00B93702">
        <w:rPr>
          <w:vertAlign w:val="subscript"/>
        </w:rPr>
        <w:tab/>
      </w:r>
      <w:r w:rsidRPr="00B93702">
        <w:t>The lowest frequency of the uplink operating band</w:t>
      </w:r>
    </w:p>
    <w:p w14:paraId="0B23F495" w14:textId="77777777" w:rsidR="0099032D" w:rsidRPr="00B93702" w:rsidRDefault="0099032D" w:rsidP="0099032D">
      <w:pPr>
        <w:pStyle w:val="EW"/>
      </w:pPr>
      <w:r w:rsidRPr="00B93702">
        <w:t>F</w:t>
      </w:r>
      <w:r w:rsidRPr="00B93702">
        <w:rPr>
          <w:vertAlign w:val="subscript"/>
        </w:rPr>
        <w:t>UL_high</w:t>
      </w:r>
      <w:r w:rsidRPr="00B93702">
        <w:rPr>
          <w:vertAlign w:val="subscript"/>
        </w:rPr>
        <w:tab/>
      </w:r>
      <w:r w:rsidRPr="00B93702">
        <w:t>The highest frequency of the uplink operating band</w:t>
      </w:r>
    </w:p>
    <w:p w14:paraId="7D6ABE7C" w14:textId="77777777" w:rsidR="0099032D" w:rsidRPr="00B93702" w:rsidRDefault="0099032D" w:rsidP="0099032D">
      <w:pPr>
        <w:pStyle w:val="EW"/>
      </w:pPr>
      <w:r w:rsidRPr="00B93702">
        <w:t>N</w:t>
      </w:r>
      <w:r w:rsidRPr="00B93702">
        <w:rPr>
          <w:vertAlign w:val="subscript"/>
        </w:rPr>
        <w:t>RB</w:t>
      </w:r>
      <w:r w:rsidRPr="00B93702">
        <w:tab/>
        <w:t>Transmission bandwidth configuration, expressed in units of resource blocks (for E-UTRA)</w:t>
      </w:r>
    </w:p>
    <w:p w14:paraId="031A8A65" w14:textId="77777777" w:rsidR="00387B44" w:rsidRPr="00B93702" w:rsidRDefault="00387B44" w:rsidP="0099032D">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14:paraId="2C3BF52C" w14:textId="77777777" w:rsidR="00275A6E" w:rsidRPr="00B93702" w:rsidRDefault="00275A6E" w:rsidP="0099032D">
      <w:pPr>
        <w:pStyle w:val="EW"/>
      </w:pPr>
      <w:r w:rsidRPr="00B93702">
        <w:t>P</w:t>
      </w:r>
      <w:r w:rsidRPr="00B93702">
        <w:rPr>
          <w:vertAlign w:val="subscript"/>
        </w:rPr>
        <w:t>EM,B32,ind</w:t>
      </w:r>
      <w:r w:rsidRPr="00B93702">
        <w:rPr>
          <w:vertAlign w:val="subscript"/>
        </w:rPr>
        <w:tab/>
      </w:r>
      <w:r w:rsidRPr="00B93702">
        <w:t>Declared emission level in Band 32, ind= d, e</w:t>
      </w:r>
    </w:p>
    <w:p w14:paraId="13396079" w14:textId="77777777" w:rsidR="00387B44" w:rsidRPr="00B93702" w:rsidRDefault="00387B44" w:rsidP="0099032D">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14:paraId="1B36B104" w14:textId="77777777" w:rsidR="00D44B42" w:rsidRPr="00B93702" w:rsidRDefault="00D44B42" w:rsidP="00D44B42">
      <w:pPr>
        <w:pStyle w:val="EW"/>
      </w:pPr>
      <w:r w:rsidRPr="00B93702">
        <w:t>P</w:t>
      </w:r>
      <w:r w:rsidRPr="00B93702">
        <w:rPr>
          <w:vertAlign w:val="subscript"/>
        </w:rPr>
        <w:t>max</w:t>
      </w:r>
      <w:r w:rsidRPr="00B93702">
        <w:rPr>
          <w:vertAlign w:val="subscript"/>
        </w:rPr>
        <w:tab/>
      </w:r>
      <w:r w:rsidRPr="00B93702">
        <w:t>Maximum total output power</w:t>
      </w:r>
    </w:p>
    <w:p w14:paraId="1C319CA1" w14:textId="77777777" w:rsidR="00D44B42" w:rsidRPr="00B93702" w:rsidRDefault="00D44B42" w:rsidP="00D44B42">
      <w:pPr>
        <w:pStyle w:val="EW"/>
      </w:pPr>
      <w:r w:rsidRPr="00B93702">
        <w:t>P</w:t>
      </w:r>
      <w:r w:rsidRPr="00B93702">
        <w:rPr>
          <w:vertAlign w:val="subscript"/>
        </w:rPr>
        <w:t>max,c</w:t>
      </w:r>
      <w:r w:rsidRPr="00B93702">
        <w:tab/>
        <w:t>Maximum carrier output power</w:t>
      </w:r>
    </w:p>
    <w:p w14:paraId="36528C7A" w14:textId="77777777" w:rsidR="00D44B42" w:rsidRPr="00B93702" w:rsidRDefault="00D44B42" w:rsidP="00D44B42">
      <w:pPr>
        <w:pStyle w:val="EW"/>
      </w:pPr>
      <w:r w:rsidRPr="00B93702">
        <w:t>P</w:t>
      </w:r>
      <w:r w:rsidRPr="00B93702">
        <w:rPr>
          <w:vertAlign w:val="subscript"/>
        </w:rPr>
        <w:t>max,RAT</w:t>
      </w:r>
      <w:r w:rsidRPr="00B93702">
        <w:rPr>
          <w:vertAlign w:val="subscript"/>
        </w:rPr>
        <w:tab/>
      </w:r>
      <w:r w:rsidRPr="00B93702">
        <w:t>Maximum RAT output power</w:t>
      </w:r>
    </w:p>
    <w:p w14:paraId="17E402CF" w14:textId="77777777" w:rsidR="00D44B42" w:rsidRPr="00B93702" w:rsidRDefault="00D44B42" w:rsidP="00D44B42">
      <w:pPr>
        <w:pStyle w:val="EW"/>
      </w:pPr>
      <w:r w:rsidRPr="00B93702">
        <w:t>P</w:t>
      </w:r>
      <w:r w:rsidRPr="00B93702">
        <w:rPr>
          <w:vertAlign w:val="subscript"/>
        </w:rPr>
        <w:t>Rated,c</w:t>
      </w:r>
      <w:r w:rsidRPr="00B93702">
        <w:tab/>
        <w:t>Rated carrier output power</w:t>
      </w:r>
    </w:p>
    <w:p w14:paraId="214C748D" w14:textId="77777777" w:rsidR="0099032D" w:rsidRPr="00B93702" w:rsidRDefault="0099032D" w:rsidP="0099032D">
      <w:pPr>
        <w:pStyle w:val="EW"/>
      </w:pPr>
      <w:r w:rsidRPr="00B93702">
        <w:t>P</w:t>
      </w:r>
      <w:r w:rsidRPr="00B93702">
        <w:rPr>
          <w:vertAlign w:val="subscript"/>
        </w:rPr>
        <w:t>REFSENS</w:t>
      </w:r>
      <w:r w:rsidRPr="00B93702">
        <w:tab/>
        <w:t>Reference Sensitivity power level</w:t>
      </w:r>
    </w:p>
    <w:p w14:paraId="0D20054A" w14:textId="77777777" w:rsidR="003C0A28" w:rsidRPr="00B93702" w:rsidRDefault="003C0A28" w:rsidP="0099032D">
      <w:pPr>
        <w:pStyle w:val="EW"/>
      </w:pPr>
      <w:r w:rsidRPr="00B93702">
        <w:rPr>
          <w:rFonts w:cs="v5.0.0"/>
        </w:rPr>
        <w:t>W</w:t>
      </w:r>
      <w:r w:rsidRPr="00B93702">
        <w:rPr>
          <w:rFonts w:cs="v5.0.0"/>
          <w:vertAlign w:val="subscript"/>
        </w:rPr>
        <w:t>gap</w:t>
      </w:r>
      <w:r w:rsidRPr="00B93702">
        <w:tab/>
        <w:t>Sub-block gap size</w:t>
      </w:r>
      <w:r w:rsidR="0086398E" w:rsidRPr="00B93702">
        <w:rPr>
          <w:lang w:eastAsia="zh-CN"/>
        </w:rPr>
        <w:t xml:space="preserve"> or </w:t>
      </w:r>
      <w:r w:rsidR="00147340" w:rsidRPr="00B93702">
        <w:rPr>
          <w:lang w:eastAsia="zh-CN"/>
        </w:rPr>
        <w:t>I</w:t>
      </w:r>
      <w:r w:rsidR="0086398E" w:rsidRPr="00B93702">
        <w:rPr>
          <w:lang w:eastAsia="zh-CN"/>
        </w:rPr>
        <w:t xml:space="preserve">nter RF </w:t>
      </w:r>
      <w:r w:rsidR="00147340" w:rsidRPr="00B93702">
        <w:rPr>
          <w:lang w:eastAsia="zh-CN"/>
        </w:rPr>
        <w:t>B</w:t>
      </w:r>
      <w:r w:rsidR="0086398E" w:rsidRPr="00B93702">
        <w:rPr>
          <w:lang w:eastAsia="zh-CN"/>
        </w:rPr>
        <w:t>andwidth gap size</w:t>
      </w:r>
    </w:p>
    <w:p w14:paraId="2077A6FA" w14:textId="77777777" w:rsidR="0099032D" w:rsidRPr="00B93702" w:rsidRDefault="0099032D" w:rsidP="00ED1D11"/>
    <w:bookmarkStart w:id="18" w:name="_MON_1326001305"/>
    <w:bookmarkEnd w:id="18"/>
    <w:p w14:paraId="294D760D" w14:textId="77777777" w:rsidR="004F6AD7" w:rsidRPr="00B93702" w:rsidRDefault="00050AFD" w:rsidP="004F6AD7">
      <w:pPr>
        <w:pStyle w:val="TH"/>
      </w:pPr>
      <w:r w:rsidRPr="00B93702">
        <w:object w:dxaOrig="8639" w:dyaOrig="5230" w14:anchorId="12184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40378326" r:id="rId11"/>
        </w:object>
      </w:r>
    </w:p>
    <w:p w14:paraId="19DAA5D7" w14:textId="77777777" w:rsidR="000D61B2" w:rsidRPr="00B93702" w:rsidRDefault="0099032D" w:rsidP="004F6AD7">
      <w:pPr>
        <w:pStyle w:val="TF"/>
      </w:pPr>
      <w:r w:rsidRPr="00B93702">
        <w:t xml:space="preserve">Figure 3.2-1: Illustration of </w:t>
      </w:r>
      <w:r w:rsidR="00147340" w:rsidRPr="00B93702">
        <w:t xml:space="preserve">Base Station </w:t>
      </w:r>
      <w:r w:rsidRPr="00B93702">
        <w:t xml:space="preserve">RF </w:t>
      </w:r>
      <w:r w:rsidR="00147340" w:rsidRPr="00B93702">
        <w:t>B</w:t>
      </w:r>
      <w:r w:rsidRPr="00B93702">
        <w:t>andwidth related symbols and definitions for Multi-</w:t>
      </w:r>
      <w:r w:rsidR="00435F24" w:rsidRPr="00B93702">
        <w:t>Standard</w:t>
      </w:r>
      <w:r w:rsidRPr="00B93702">
        <w:t xml:space="preserve"> Radio</w:t>
      </w:r>
    </w:p>
    <w:p w14:paraId="7418EE7C" w14:textId="77777777" w:rsidR="003C0A28" w:rsidRPr="00B93702" w:rsidRDefault="003C0A28" w:rsidP="003C0A28"/>
    <w:bookmarkStart w:id="19" w:name="_MON_1351612194"/>
    <w:bookmarkEnd w:id="19"/>
    <w:bookmarkStart w:id="20" w:name="_MON_1351612452"/>
    <w:bookmarkEnd w:id="20"/>
    <w:p w14:paraId="7B8212E3" w14:textId="77777777" w:rsidR="003C0A28" w:rsidRPr="00B93702" w:rsidRDefault="003C0A28" w:rsidP="003C0A28">
      <w:pPr>
        <w:pStyle w:val="TH"/>
        <w:rPr>
          <w:lang w:eastAsia="zh-CN"/>
        </w:rPr>
      </w:pPr>
      <w:r w:rsidRPr="00B93702">
        <w:object w:dxaOrig="10500" w:dyaOrig="5039" w14:anchorId="7D2F2F48">
          <v:shape id="_x0000_i1026" type="#_x0000_t75" style="width:481.5pt;height:232pt" o:ole="">
            <v:imagedata r:id="rId12" o:title=""/>
          </v:shape>
          <o:OLEObject Type="Embed" ProgID="Word.Picture.8" ShapeID="_x0000_i1026" DrawAspect="Content" ObjectID="_1640378327" r:id="rId13"/>
        </w:object>
      </w:r>
    </w:p>
    <w:p w14:paraId="28CDC2F3" w14:textId="77777777" w:rsidR="003C0A28" w:rsidRPr="00B93702" w:rsidRDefault="003C0A28" w:rsidP="003C0A28">
      <w:pPr>
        <w:pStyle w:val="TF"/>
      </w:pPr>
      <w:r w:rsidRPr="00B93702">
        <w:t xml:space="preserve">Figure 3.2-2: </w:t>
      </w:r>
      <w:r w:rsidR="0086398E" w:rsidRPr="00B93702">
        <w:t xml:space="preserve">Illustration of </w:t>
      </w:r>
      <w:r w:rsidR="00147340" w:rsidRPr="00B93702">
        <w:t xml:space="preserve">Base Station </w:t>
      </w:r>
      <w:r w:rsidR="0086398E" w:rsidRPr="00B93702">
        <w:t xml:space="preserve">RF </w:t>
      </w:r>
      <w:r w:rsidR="00147340" w:rsidRPr="00B93702">
        <w:t>B</w:t>
      </w:r>
      <w:r w:rsidR="0086398E" w:rsidRPr="00B93702">
        <w:t>andwidth related symbols and definitions for non-contiguous Multi-</w:t>
      </w:r>
      <w:r w:rsidR="00435F24" w:rsidRPr="00B93702">
        <w:t>Standard</w:t>
      </w:r>
      <w:r w:rsidR="0086398E" w:rsidRPr="00B93702">
        <w:t xml:space="preserve"> Radio</w:t>
      </w:r>
    </w:p>
    <w:bookmarkStart w:id="21" w:name="_MON_1448782975"/>
    <w:bookmarkEnd w:id="21"/>
    <w:p w14:paraId="78BCB3FF" w14:textId="77777777" w:rsidR="0086398E" w:rsidRPr="00B93702" w:rsidRDefault="007873B2" w:rsidP="0086398E">
      <w:pPr>
        <w:pStyle w:val="TH"/>
        <w:rPr>
          <w:lang w:eastAsia="zh-CN"/>
        </w:rPr>
      </w:pPr>
      <w:r w:rsidRPr="00B93702">
        <w:object w:dxaOrig="10500" w:dyaOrig="5040" w14:anchorId="59BF7080">
          <v:shape id="_x0000_i1027" type="#_x0000_t75" style="width:481.5pt;height:232pt" o:ole="">
            <v:imagedata r:id="rId14" o:title=""/>
          </v:shape>
          <o:OLEObject Type="Embed" ProgID="Word.Picture.8" ShapeID="_x0000_i1027" DrawAspect="Content" ObjectID="_1640378328" r:id="rId15"/>
        </w:object>
      </w:r>
    </w:p>
    <w:p w14:paraId="16D9F187" w14:textId="77777777" w:rsidR="003C0A28" w:rsidRPr="00B93702" w:rsidRDefault="0086398E" w:rsidP="0086398E">
      <w:pPr>
        <w:pStyle w:val="TF"/>
        <w:rPr>
          <w:rFonts w:eastAsia="SimSun"/>
        </w:rPr>
      </w:pPr>
      <w:r w:rsidRPr="00B93702">
        <w:rPr>
          <w:rFonts w:eastAsia="SimSun"/>
        </w:rPr>
        <w:t>Figure 3.</w:t>
      </w:r>
      <w:r w:rsidRPr="00B93702">
        <w:rPr>
          <w:rFonts w:eastAsia="SimSun"/>
          <w:lang w:eastAsia="zh-CN"/>
        </w:rPr>
        <w:t>2</w:t>
      </w:r>
      <w:r w:rsidRPr="00B93702">
        <w:rPr>
          <w:rFonts w:eastAsia="SimSun"/>
        </w:rPr>
        <w:t>-</w:t>
      </w:r>
      <w:r w:rsidRPr="00B93702">
        <w:rPr>
          <w:rFonts w:eastAsia="SimSun"/>
          <w:lang w:eastAsia="zh-CN"/>
        </w:rPr>
        <w:t>3:</w:t>
      </w:r>
      <w:r w:rsidRPr="00B93702">
        <w:rPr>
          <w:rFonts w:eastAsia="SimSun"/>
        </w:rPr>
        <w:t xml:space="preserve"> Illustration of </w:t>
      </w:r>
      <w:r w:rsidR="00147340" w:rsidRPr="00B93702">
        <w:rPr>
          <w:rFonts w:eastAsia="SimSun"/>
        </w:rPr>
        <w:t>M</w:t>
      </w:r>
      <w:r w:rsidRPr="00B93702">
        <w:rPr>
          <w:rFonts w:eastAsia="SimSun"/>
        </w:rPr>
        <w:t xml:space="preserve">aximum </w:t>
      </w:r>
      <w:r w:rsidR="00147340" w:rsidRPr="00B93702">
        <w:rPr>
          <w:rFonts w:eastAsia="SimSun"/>
        </w:rPr>
        <w:t>R</w:t>
      </w:r>
      <w:r w:rsidRPr="00B93702">
        <w:rPr>
          <w:rFonts w:eastAsia="SimSun"/>
        </w:rPr>
        <w:t xml:space="preserve">adio </w:t>
      </w:r>
      <w:r w:rsidR="00147340" w:rsidRPr="00B93702">
        <w:rPr>
          <w:rFonts w:eastAsia="SimSun"/>
        </w:rPr>
        <w:t>B</w:t>
      </w:r>
      <w:r w:rsidRPr="00B93702">
        <w:rPr>
          <w:rFonts w:eastAsia="SimSun"/>
        </w:rPr>
        <w:t xml:space="preserve">andwidth and Total RF </w:t>
      </w:r>
      <w:r w:rsidR="00147340" w:rsidRPr="00B93702">
        <w:rPr>
          <w:rFonts w:eastAsia="SimSun"/>
        </w:rPr>
        <w:t>B</w:t>
      </w:r>
      <w:r w:rsidRPr="00B93702">
        <w:rPr>
          <w:rFonts w:eastAsia="SimSun"/>
        </w:rPr>
        <w:t>andwidth for Multi-band Multi-standard Radio</w:t>
      </w:r>
    </w:p>
    <w:p w14:paraId="421379A5" w14:textId="77777777" w:rsidR="00080512" w:rsidRPr="00B93702" w:rsidRDefault="00080512" w:rsidP="00F311C8">
      <w:pPr>
        <w:pStyle w:val="Heading2"/>
      </w:pPr>
      <w:bookmarkStart w:id="22" w:name="_Toc21097769"/>
      <w:bookmarkStart w:id="23" w:name="_Toc29765331"/>
      <w:r w:rsidRPr="00B93702">
        <w:t>3.3</w:t>
      </w:r>
      <w:r w:rsidRPr="00B93702">
        <w:tab/>
        <w:t>Abbreviations</w:t>
      </w:r>
      <w:bookmarkEnd w:id="22"/>
      <w:bookmarkEnd w:id="23"/>
    </w:p>
    <w:p w14:paraId="002E923A" w14:textId="77777777" w:rsidR="000D61B2" w:rsidRPr="00B93702" w:rsidRDefault="00080512" w:rsidP="00E50994">
      <w:r w:rsidRPr="00B93702">
        <w:t>For the purposes of the present document, the abbreviations given in TR 21.905 [</w:t>
      </w:r>
      <w:r w:rsidR="00BA3673" w:rsidRPr="00B93702">
        <w:t>1</w:t>
      </w:r>
      <w:r w:rsidRPr="00B93702">
        <w:t>] and the following apply. An abbreviation defined in the present document takes precedence over the definition of the same abbreviation, if any, in TR 21.905 [</w:t>
      </w:r>
      <w:r w:rsidR="00BA3673" w:rsidRPr="00B93702">
        <w:t>1</w:t>
      </w:r>
      <w:r w:rsidRPr="00B93702">
        <w:t>].</w:t>
      </w:r>
      <w:r w:rsidR="000D61B2" w:rsidRPr="00B93702">
        <w:t xml:space="preserve"> </w:t>
      </w:r>
    </w:p>
    <w:p w14:paraId="15AC6209" w14:textId="77777777" w:rsidR="00E50994" w:rsidRPr="00B93702" w:rsidRDefault="00E50994" w:rsidP="00E50994">
      <w:pPr>
        <w:pStyle w:val="EW"/>
      </w:pPr>
      <w:r w:rsidRPr="00B93702">
        <w:t>ACIR</w:t>
      </w:r>
      <w:r w:rsidRPr="00B93702">
        <w:tab/>
        <w:t>Adjacent Channel Interference Ratio</w:t>
      </w:r>
    </w:p>
    <w:p w14:paraId="1139B822" w14:textId="77777777" w:rsidR="00E50994" w:rsidRPr="00B93702" w:rsidRDefault="00E50994" w:rsidP="00E50994">
      <w:pPr>
        <w:pStyle w:val="EW"/>
      </w:pPr>
      <w:r w:rsidRPr="00B93702">
        <w:t>ACLR</w:t>
      </w:r>
      <w:r w:rsidRPr="00B93702">
        <w:tab/>
        <w:t>Adjacent Channel Leakage Ratio</w:t>
      </w:r>
    </w:p>
    <w:p w14:paraId="6E59AF6C" w14:textId="77777777" w:rsidR="00E50994" w:rsidRPr="00B93702" w:rsidRDefault="00E50994" w:rsidP="00E50994">
      <w:pPr>
        <w:pStyle w:val="EW"/>
      </w:pPr>
      <w:r w:rsidRPr="00B93702">
        <w:t>ACK</w:t>
      </w:r>
      <w:r w:rsidRPr="00B93702">
        <w:tab/>
        <w:t>Acknowledgement (in HARQ protocols)</w:t>
      </w:r>
    </w:p>
    <w:p w14:paraId="01ABA1AE" w14:textId="77777777" w:rsidR="00E50994" w:rsidRPr="00B93702" w:rsidRDefault="00E50994" w:rsidP="00E50994">
      <w:pPr>
        <w:pStyle w:val="EW"/>
      </w:pPr>
      <w:r w:rsidRPr="00B93702">
        <w:t>ACS</w:t>
      </w:r>
      <w:r w:rsidRPr="00B93702">
        <w:tab/>
        <w:t>Adjacent Channel Selectivity</w:t>
      </w:r>
    </w:p>
    <w:p w14:paraId="30663501" w14:textId="77777777" w:rsidR="00E50994" w:rsidRPr="00B93702" w:rsidRDefault="00E50994" w:rsidP="00E50994">
      <w:pPr>
        <w:pStyle w:val="EW"/>
      </w:pPr>
      <w:r w:rsidRPr="00B93702">
        <w:t>ARFCN</w:t>
      </w:r>
      <w:r w:rsidRPr="00B93702">
        <w:tab/>
        <w:t>Absolute Radio Frequency Channel Number</w:t>
      </w:r>
    </w:p>
    <w:p w14:paraId="5C0C21F5" w14:textId="77777777" w:rsidR="00E50994" w:rsidRPr="00B93702" w:rsidRDefault="00E50994" w:rsidP="00E50994">
      <w:pPr>
        <w:pStyle w:val="EW"/>
      </w:pPr>
      <w:r w:rsidRPr="00B93702">
        <w:t>AWGN</w:t>
      </w:r>
      <w:r w:rsidRPr="00B93702">
        <w:tab/>
        <w:t>Additive White Gaussian Noise</w:t>
      </w:r>
    </w:p>
    <w:p w14:paraId="587FA67E" w14:textId="77777777" w:rsidR="00E50994" w:rsidRPr="00B93702" w:rsidRDefault="00E50994" w:rsidP="00E50994">
      <w:pPr>
        <w:pStyle w:val="EW"/>
      </w:pPr>
      <w:r w:rsidRPr="00B93702">
        <w:lastRenderedPageBreak/>
        <w:t>BC</w:t>
      </w:r>
      <w:r w:rsidRPr="00B93702">
        <w:tab/>
        <w:t>Band Category</w:t>
      </w:r>
    </w:p>
    <w:p w14:paraId="34231E98" w14:textId="77777777" w:rsidR="00E50994" w:rsidRPr="00B93702" w:rsidRDefault="00E50994" w:rsidP="00E50994">
      <w:pPr>
        <w:pStyle w:val="EW"/>
      </w:pPr>
      <w:r w:rsidRPr="00B93702">
        <w:t>BER</w:t>
      </w:r>
      <w:r w:rsidRPr="00B93702">
        <w:tab/>
        <w:t>Bit Error Ratio</w:t>
      </w:r>
    </w:p>
    <w:p w14:paraId="4259797F" w14:textId="77777777" w:rsidR="00E50994" w:rsidRPr="00B93702" w:rsidRDefault="00E50994" w:rsidP="00E50994">
      <w:pPr>
        <w:pStyle w:val="EW"/>
      </w:pPr>
      <w:r w:rsidRPr="00B93702">
        <w:t>BS</w:t>
      </w:r>
      <w:r w:rsidRPr="00B93702">
        <w:tab/>
        <w:t>Base Station</w:t>
      </w:r>
    </w:p>
    <w:p w14:paraId="7D96D387" w14:textId="77777777" w:rsidR="00435F24" w:rsidRPr="00B93702" w:rsidRDefault="00E50994" w:rsidP="00435F24">
      <w:pPr>
        <w:pStyle w:val="EW"/>
      </w:pPr>
      <w:r w:rsidRPr="00B93702">
        <w:t>BTS</w:t>
      </w:r>
      <w:r w:rsidRPr="00B93702">
        <w:tab/>
        <w:t>Base Transceiver Station</w:t>
      </w:r>
    </w:p>
    <w:p w14:paraId="1E3DCC72" w14:textId="77777777" w:rsidR="00E50994" w:rsidRPr="00B93702" w:rsidRDefault="00435F24" w:rsidP="00435F24">
      <w:pPr>
        <w:pStyle w:val="EW"/>
      </w:pPr>
      <w:r w:rsidRPr="00B93702">
        <w:t>BW</w:t>
      </w:r>
      <w:r w:rsidRPr="00B93702">
        <w:tab/>
        <w:t>Bandwidth</w:t>
      </w:r>
    </w:p>
    <w:p w14:paraId="43D8E231" w14:textId="77777777" w:rsidR="00CF6B59" w:rsidRPr="00B93702" w:rsidRDefault="00CF6B59" w:rsidP="00E50994">
      <w:pPr>
        <w:pStyle w:val="EW"/>
      </w:pPr>
      <w:r w:rsidRPr="00B93702">
        <w:t>CA</w:t>
      </w:r>
      <w:r w:rsidRPr="00B93702">
        <w:tab/>
        <w:t>Carrier Aggregation</w:t>
      </w:r>
    </w:p>
    <w:p w14:paraId="726A5527" w14:textId="77777777" w:rsidR="00CA5F77" w:rsidRPr="00B93702" w:rsidRDefault="00CA5F77" w:rsidP="00E50994">
      <w:pPr>
        <w:pStyle w:val="EW"/>
      </w:pPr>
      <w:r w:rsidRPr="00B93702">
        <w:t>CACLR</w:t>
      </w:r>
      <w:r w:rsidRPr="00B93702">
        <w:tab/>
        <w:t>Cumulative Adjacent Channel Leakage Ratio</w:t>
      </w:r>
    </w:p>
    <w:p w14:paraId="7451B3D3" w14:textId="77777777" w:rsidR="00E50994" w:rsidRPr="00B93702" w:rsidRDefault="00E50994" w:rsidP="00E50994">
      <w:pPr>
        <w:pStyle w:val="EW"/>
      </w:pPr>
      <w:r w:rsidRPr="00B93702">
        <w:t>CP</w:t>
      </w:r>
      <w:r w:rsidRPr="00B93702">
        <w:tab/>
        <w:t>Cyclic prefix</w:t>
      </w:r>
    </w:p>
    <w:p w14:paraId="7D6C8CD3" w14:textId="77777777" w:rsidR="00E50994" w:rsidRPr="00B93702" w:rsidRDefault="00E50994" w:rsidP="00E50994">
      <w:pPr>
        <w:pStyle w:val="EW"/>
      </w:pPr>
      <w:r w:rsidRPr="00B93702">
        <w:t>CRC</w:t>
      </w:r>
      <w:r w:rsidRPr="00B93702">
        <w:tab/>
        <w:t>Cyclic Redundancy Check</w:t>
      </w:r>
    </w:p>
    <w:p w14:paraId="48637F80" w14:textId="77777777" w:rsidR="00E50994" w:rsidRPr="00B93702" w:rsidRDefault="00E50994" w:rsidP="00E50994">
      <w:pPr>
        <w:pStyle w:val="EW"/>
      </w:pPr>
      <w:r w:rsidRPr="00B93702">
        <w:t>CW</w:t>
      </w:r>
      <w:r w:rsidRPr="00B93702">
        <w:tab/>
        <w:t>Continuous Wave</w:t>
      </w:r>
    </w:p>
    <w:p w14:paraId="2C1F2D4A" w14:textId="77777777" w:rsidR="00E50994" w:rsidRPr="00B93702" w:rsidRDefault="00E50994" w:rsidP="00E50994">
      <w:pPr>
        <w:pStyle w:val="EW"/>
      </w:pPr>
      <w:r w:rsidRPr="00B93702">
        <w:t>DC</w:t>
      </w:r>
      <w:r w:rsidRPr="00B93702">
        <w:tab/>
        <w:t>Direct Current</w:t>
      </w:r>
    </w:p>
    <w:p w14:paraId="431936EA" w14:textId="77777777" w:rsidR="00E50994" w:rsidRPr="00B93702" w:rsidRDefault="00E50994" w:rsidP="00E50994">
      <w:pPr>
        <w:pStyle w:val="EW"/>
      </w:pPr>
      <w:r w:rsidRPr="00B93702">
        <w:t>DC-HSDPA</w:t>
      </w:r>
      <w:r w:rsidRPr="00B93702">
        <w:tab/>
        <w:t>Dual Cell HSDPA</w:t>
      </w:r>
    </w:p>
    <w:p w14:paraId="395C9057" w14:textId="77777777" w:rsidR="00E50994" w:rsidRPr="00B93702" w:rsidRDefault="00E50994" w:rsidP="00E50994">
      <w:pPr>
        <w:pStyle w:val="EW"/>
      </w:pPr>
      <w:r w:rsidRPr="00B93702">
        <w:t>DTX</w:t>
      </w:r>
      <w:r w:rsidRPr="00B93702">
        <w:tab/>
        <w:t>Discontinuous Transmission</w:t>
      </w:r>
    </w:p>
    <w:p w14:paraId="2F1A3193" w14:textId="77777777" w:rsidR="00E50994" w:rsidRPr="00B93702" w:rsidRDefault="00E50994" w:rsidP="00E50994">
      <w:pPr>
        <w:pStyle w:val="EW"/>
      </w:pPr>
      <w:r w:rsidRPr="00B93702">
        <w:t>EARFCN</w:t>
      </w:r>
      <w:r w:rsidRPr="00B93702">
        <w:tab/>
        <w:t xml:space="preserve">E-UTRA Absolute Radio Frequency Channel Number </w:t>
      </w:r>
    </w:p>
    <w:p w14:paraId="1AEC9152" w14:textId="77777777" w:rsidR="00E50994" w:rsidRPr="00B93702" w:rsidRDefault="00E50994" w:rsidP="00E50994">
      <w:pPr>
        <w:pStyle w:val="EW"/>
      </w:pPr>
      <w:r w:rsidRPr="00B93702">
        <w:t>EDGE</w:t>
      </w:r>
      <w:r w:rsidRPr="00B93702">
        <w:tab/>
        <w:t>Enhanced Data rates for GSM Evolution</w:t>
      </w:r>
    </w:p>
    <w:p w14:paraId="008FC41F" w14:textId="77777777" w:rsidR="00435F24" w:rsidRPr="00B93702" w:rsidRDefault="00275A6E" w:rsidP="00435F24">
      <w:pPr>
        <w:pStyle w:val="EW"/>
      </w:pPr>
      <w:r w:rsidRPr="00B93702">
        <w:t>EIRP</w:t>
      </w:r>
      <w:r w:rsidRPr="00B93702">
        <w:tab/>
        <w:t>Effective Isotropic Radiated Power</w:t>
      </w:r>
    </w:p>
    <w:p w14:paraId="266377C2" w14:textId="77777777" w:rsidR="00275A6E" w:rsidRPr="00B93702" w:rsidRDefault="00435F24" w:rsidP="00435F24">
      <w:pPr>
        <w:pStyle w:val="EW"/>
      </w:pPr>
      <w:r w:rsidRPr="00B93702">
        <w:rPr>
          <w:rFonts w:cs="v4.2.0"/>
        </w:rPr>
        <w:t>E-UTRA</w:t>
      </w:r>
      <w:r w:rsidRPr="00B93702">
        <w:rPr>
          <w:rFonts w:cs="v4.2.0"/>
        </w:rPr>
        <w:tab/>
        <w:t>Evolved UTRA</w:t>
      </w:r>
    </w:p>
    <w:p w14:paraId="50F6248B" w14:textId="77777777" w:rsidR="00E50994" w:rsidRPr="00B93702" w:rsidRDefault="00E50994" w:rsidP="00E50994">
      <w:pPr>
        <w:pStyle w:val="EW"/>
      </w:pPr>
      <w:r w:rsidRPr="00B93702">
        <w:t>EVM</w:t>
      </w:r>
      <w:r w:rsidRPr="00B93702">
        <w:tab/>
        <w:t>Error Vector Magnitude</w:t>
      </w:r>
    </w:p>
    <w:p w14:paraId="0DE4D063" w14:textId="77777777" w:rsidR="00E50994" w:rsidRPr="00B93702" w:rsidRDefault="00E50994" w:rsidP="00E50994">
      <w:pPr>
        <w:pStyle w:val="EW"/>
      </w:pPr>
      <w:r w:rsidRPr="00B93702">
        <w:t>FCC</w:t>
      </w:r>
      <w:r w:rsidRPr="00B93702">
        <w:tab/>
        <w:t>Federal Communications Commission</w:t>
      </w:r>
    </w:p>
    <w:p w14:paraId="1E1B26B5" w14:textId="77777777" w:rsidR="00435F24" w:rsidRPr="00B93702" w:rsidRDefault="00E50994" w:rsidP="00435F24">
      <w:pPr>
        <w:pStyle w:val="EW"/>
      </w:pPr>
      <w:r w:rsidRPr="00B93702">
        <w:t>FDD</w:t>
      </w:r>
      <w:r w:rsidRPr="00B93702">
        <w:tab/>
        <w:t>Frequency Division Duplex</w:t>
      </w:r>
    </w:p>
    <w:p w14:paraId="12A89ED6" w14:textId="77777777" w:rsidR="00E50994" w:rsidRPr="00B93702" w:rsidRDefault="00435F24" w:rsidP="00435F24">
      <w:pPr>
        <w:pStyle w:val="EW"/>
      </w:pPr>
      <w:r w:rsidRPr="00B93702">
        <w:t>FR</w:t>
      </w:r>
      <w:r w:rsidRPr="00B93702">
        <w:tab/>
        <w:t>Frequency Range</w:t>
      </w:r>
    </w:p>
    <w:p w14:paraId="69E22A3E" w14:textId="77777777" w:rsidR="00E50994" w:rsidRPr="00B93702" w:rsidRDefault="00E50994" w:rsidP="00E50994">
      <w:pPr>
        <w:pStyle w:val="EW"/>
      </w:pPr>
      <w:r w:rsidRPr="00B93702">
        <w:t>FRC</w:t>
      </w:r>
      <w:r w:rsidRPr="00B93702">
        <w:tab/>
        <w:t>Fixed Reference Channel</w:t>
      </w:r>
    </w:p>
    <w:p w14:paraId="247B76B3" w14:textId="77777777" w:rsidR="00E50994" w:rsidRPr="00B93702" w:rsidRDefault="00E50994" w:rsidP="00E50994">
      <w:pPr>
        <w:pStyle w:val="EW"/>
      </w:pPr>
      <w:r w:rsidRPr="00B93702">
        <w:t>GP</w:t>
      </w:r>
      <w:r w:rsidRPr="00B93702">
        <w:tab/>
        <w:t>Guard Period (for E-UTRA TDD operation)</w:t>
      </w:r>
    </w:p>
    <w:p w14:paraId="2F857344" w14:textId="77777777" w:rsidR="00E50994" w:rsidRPr="00B93702" w:rsidRDefault="00E50994" w:rsidP="00E50994">
      <w:pPr>
        <w:pStyle w:val="EW"/>
      </w:pPr>
      <w:r w:rsidRPr="00B93702">
        <w:t>GSM</w:t>
      </w:r>
      <w:r w:rsidRPr="00B93702">
        <w:tab/>
        <w:t>Global System for Mobile Communications</w:t>
      </w:r>
    </w:p>
    <w:p w14:paraId="2DA3C10F" w14:textId="77777777" w:rsidR="00E50994" w:rsidRPr="00B93702" w:rsidRDefault="00E50994" w:rsidP="00E50994">
      <w:pPr>
        <w:pStyle w:val="EW"/>
      </w:pPr>
      <w:r w:rsidRPr="00B93702">
        <w:t>HSDPA</w:t>
      </w:r>
      <w:r w:rsidRPr="00B93702">
        <w:tab/>
        <w:t>High Speed Downlink Packet Access</w:t>
      </w:r>
    </w:p>
    <w:p w14:paraId="7E322F9E" w14:textId="77777777" w:rsidR="00E50994" w:rsidRPr="00B93702" w:rsidRDefault="00E50994" w:rsidP="00E50994">
      <w:pPr>
        <w:pStyle w:val="EW"/>
      </w:pPr>
      <w:r w:rsidRPr="00B93702">
        <w:t>ICS</w:t>
      </w:r>
      <w:r w:rsidRPr="00B93702">
        <w:tab/>
        <w:t>In-Channel Selectivity</w:t>
      </w:r>
    </w:p>
    <w:p w14:paraId="6659B210" w14:textId="77777777" w:rsidR="00E42031" w:rsidRPr="00B93702" w:rsidRDefault="00E50994" w:rsidP="00E42031">
      <w:pPr>
        <w:pStyle w:val="EW"/>
      </w:pPr>
      <w:r w:rsidRPr="00B93702">
        <w:t>ITU</w:t>
      </w:r>
      <w:r w:rsidRPr="00B93702">
        <w:noBreakHyphen/>
        <w:t>R</w:t>
      </w:r>
      <w:r w:rsidRPr="00B93702">
        <w:tab/>
        <w:t>Radiocommunication Sector of the ITU</w:t>
      </w:r>
    </w:p>
    <w:p w14:paraId="1A10FEC9" w14:textId="77777777" w:rsidR="00E50994" w:rsidRPr="00B93702" w:rsidRDefault="00E42031" w:rsidP="00E42031">
      <w:pPr>
        <w:pStyle w:val="EW"/>
      </w:pPr>
      <w:r w:rsidRPr="00B93702">
        <w:t>LA</w:t>
      </w:r>
      <w:r w:rsidRPr="00B93702">
        <w:tab/>
        <w:t>Local Area</w:t>
      </w:r>
    </w:p>
    <w:p w14:paraId="190B18DF" w14:textId="77777777" w:rsidR="00E50994" w:rsidRPr="00B93702" w:rsidRDefault="00E50994" w:rsidP="00E50994">
      <w:pPr>
        <w:pStyle w:val="EW"/>
      </w:pPr>
      <w:r w:rsidRPr="00B93702">
        <w:t>LNA</w:t>
      </w:r>
      <w:r w:rsidRPr="00B93702">
        <w:tab/>
        <w:t>Low Noise Amplifier</w:t>
      </w:r>
    </w:p>
    <w:p w14:paraId="59C5F129" w14:textId="77777777" w:rsidR="00E50994" w:rsidRPr="00B93702" w:rsidRDefault="00E50994" w:rsidP="00E50994">
      <w:pPr>
        <w:pStyle w:val="EW"/>
      </w:pPr>
      <w:r w:rsidRPr="00B93702">
        <w:t>MCL</w:t>
      </w:r>
      <w:r w:rsidRPr="00B93702">
        <w:tab/>
        <w:t>Minimum Coupling Loss</w:t>
      </w:r>
    </w:p>
    <w:p w14:paraId="19C19D0B" w14:textId="77777777" w:rsidR="00E50994" w:rsidRPr="00B93702" w:rsidRDefault="00E50994" w:rsidP="00E50994">
      <w:pPr>
        <w:pStyle w:val="EW"/>
      </w:pPr>
      <w:r w:rsidRPr="00B93702">
        <w:t>MCS</w:t>
      </w:r>
      <w:r w:rsidRPr="00B93702">
        <w:tab/>
        <w:t>Modulation and Coding Scheme</w:t>
      </w:r>
    </w:p>
    <w:p w14:paraId="33B27F18" w14:textId="77777777" w:rsidR="00E42031" w:rsidRPr="00B93702" w:rsidRDefault="00E50994" w:rsidP="00E42031">
      <w:pPr>
        <w:pStyle w:val="EW"/>
      </w:pPr>
      <w:r w:rsidRPr="00B93702">
        <w:t>MIMO</w:t>
      </w:r>
      <w:r w:rsidRPr="00B93702">
        <w:tab/>
        <w:t>Multiple Input Multiple Output</w:t>
      </w:r>
    </w:p>
    <w:p w14:paraId="61C29C3A" w14:textId="77777777" w:rsidR="0086398E" w:rsidRPr="00B93702" w:rsidRDefault="0086398E" w:rsidP="0086398E">
      <w:pPr>
        <w:pStyle w:val="EW"/>
        <w:rPr>
          <w:lang w:eastAsia="zh-CN"/>
        </w:rPr>
      </w:pPr>
      <w:r w:rsidRPr="00B93702">
        <w:rPr>
          <w:lang w:eastAsia="zh-CN"/>
        </w:rPr>
        <w:t>MB-MSR</w:t>
      </w:r>
      <w:r w:rsidRPr="00B93702">
        <w:rPr>
          <w:lang w:eastAsia="zh-CN"/>
        </w:rPr>
        <w:tab/>
        <w:t>Multi-Band Multi-Standard Radio</w:t>
      </w:r>
    </w:p>
    <w:p w14:paraId="01F0351D" w14:textId="77777777" w:rsidR="0086398E" w:rsidRPr="00B93702" w:rsidRDefault="0086398E" w:rsidP="00E42031">
      <w:pPr>
        <w:pStyle w:val="EW"/>
        <w:rPr>
          <w:lang w:eastAsia="zh-CN"/>
        </w:rPr>
      </w:pPr>
      <w:r w:rsidRPr="00B93702">
        <w:rPr>
          <w:lang w:eastAsia="zh-CN"/>
        </w:rPr>
        <w:t>MBT</w:t>
      </w:r>
      <w:r w:rsidRPr="00B93702">
        <w:rPr>
          <w:lang w:eastAsia="zh-CN"/>
        </w:rPr>
        <w:tab/>
        <w:t>Multi-Band Testing</w:t>
      </w:r>
    </w:p>
    <w:p w14:paraId="77325D6B" w14:textId="77777777" w:rsidR="00387B44" w:rsidRPr="00B93702" w:rsidRDefault="00387B44" w:rsidP="00E42031">
      <w:pPr>
        <w:pStyle w:val="EW"/>
        <w:rPr>
          <w:lang w:eastAsia="zh-CN"/>
        </w:rPr>
      </w:pPr>
      <w:r w:rsidRPr="00B93702">
        <w:t>MFCN</w:t>
      </w:r>
      <w:r w:rsidRPr="00B93702">
        <w:tab/>
        <w:t>Mobile/Fixed Communications Network</w:t>
      </w:r>
    </w:p>
    <w:p w14:paraId="6236C171" w14:textId="77777777" w:rsidR="00E50994" w:rsidRPr="00B93702" w:rsidRDefault="00E42031" w:rsidP="00E42031">
      <w:pPr>
        <w:pStyle w:val="EW"/>
      </w:pPr>
      <w:r w:rsidRPr="00B93702">
        <w:t>MR</w:t>
      </w:r>
      <w:r w:rsidRPr="00B93702">
        <w:tab/>
        <w:t>Medium Range</w:t>
      </w:r>
    </w:p>
    <w:p w14:paraId="69A7E849" w14:textId="77777777" w:rsidR="00E50994" w:rsidRPr="00B93702" w:rsidRDefault="00E50994" w:rsidP="00E50994">
      <w:pPr>
        <w:pStyle w:val="EW"/>
      </w:pPr>
      <w:r w:rsidRPr="00B93702">
        <w:t>MS</w:t>
      </w:r>
      <w:r w:rsidRPr="00B93702">
        <w:tab/>
        <w:t>Mobile Station</w:t>
      </w:r>
    </w:p>
    <w:p w14:paraId="6987295C" w14:textId="77777777" w:rsidR="00E50994" w:rsidRPr="00B93702" w:rsidRDefault="00E50994" w:rsidP="00E50994">
      <w:pPr>
        <w:pStyle w:val="EW"/>
      </w:pPr>
      <w:r w:rsidRPr="00B93702">
        <w:t>MSR</w:t>
      </w:r>
      <w:r w:rsidRPr="00B93702">
        <w:tab/>
        <w:t>Multi-Standard Radio</w:t>
      </w:r>
    </w:p>
    <w:p w14:paraId="014A9D65" w14:textId="77777777" w:rsidR="00435F24" w:rsidRPr="00B93702" w:rsidRDefault="00F02F57" w:rsidP="00435F24">
      <w:pPr>
        <w:pStyle w:val="EW"/>
        <w:rPr>
          <w:lang w:eastAsia="zh-CN"/>
        </w:rPr>
      </w:pPr>
      <w:r w:rsidRPr="00B93702">
        <w:rPr>
          <w:lang w:eastAsia="zh-CN"/>
        </w:rPr>
        <w:t>NB-IoT</w:t>
      </w:r>
      <w:r w:rsidRPr="00B93702">
        <w:rPr>
          <w:lang w:eastAsia="zh-CN"/>
        </w:rPr>
        <w:tab/>
        <w:t>Narrowband-Internet of Things</w:t>
      </w:r>
    </w:p>
    <w:p w14:paraId="2684DF8B" w14:textId="77777777" w:rsidR="00435F24" w:rsidRPr="00B93702" w:rsidRDefault="00435F24" w:rsidP="00435F24">
      <w:pPr>
        <w:pStyle w:val="EW"/>
        <w:rPr>
          <w:lang w:eastAsia="zh-CN"/>
        </w:rPr>
      </w:pPr>
      <w:r w:rsidRPr="00B93702">
        <w:rPr>
          <w:lang w:eastAsia="zh-CN"/>
        </w:rPr>
        <w:t>NR</w:t>
      </w:r>
      <w:r w:rsidRPr="00B93702">
        <w:rPr>
          <w:lang w:eastAsia="zh-CN"/>
        </w:rPr>
        <w:tab/>
        <w:t>New Radio</w:t>
      </w:r>
    </w:p>
    <w:p w14:paraId="5280A5A6" w14:textId="77777777" w:rsidR="00F02F57" w:rsidRPr="00B93702" w:rsidRDefault="00435F24" w:rsidP="00435F24">
      <w:pPr>
        <w:pStyle w:val="EW"/>
        <w:rPr>
          <w:lang w:eastAsia="zh-CN"/>
        </w:rPr>
      </w:pPr>
      <w:r w:rsidRPr="00B93702">
        <w:t>NR-ARFCN</w:t>
      </w:r>
      <w:r w:rsidRPr="00B93702">
        <w:tab/>
        <w:t>NR Absolute Radio Frequency Channel Number</w:t>
      </w:r>
    </w:p>
    <w:p w14:paraId="2C5FA198" w14:textId="77777777" w:rsidR="00435F24" w:rsidRPr="00B93702" w:rsidRDefault="00F02F57" w:rsidP="00435F24">
      <w:pPr>
        <w:pStyle w:val="EW"/>
      </w:pPr>
      <w:r w:rsidRPr="00B93702">
        <w:t>NRS</w:t>
      </w:r>
      <w:r w:rsidRPr="00B93702">
        <w:tab/>
        <w:t>Narrowband Reference Signal</w:t>
      </w:r>
    </w:p>
    <w:p w14:paraId="6BC6FC90" w14:textId="77777777" w:rsidR="00F02F57" w:rsidRPr="00B93702" w:rsidRDefault="00435F24" w:rsidP="00435F24">
      <w:pPr>
        <w:pStyle w:val="EW"/>
        <w:rPr>
          <w:lang w:eastAsia="zh-CN"/>
        </w:rPr>
      </w:pPr>
      <w:r w:rsidRPr="00B93702">
        <w:t>OBUE</w:t>
      </w:r>
      <w:r w:rsidRPr="00B93702">
        <w:tab/>
        <w:t>Operating Band Unwanted Emissions</w:t>
      </w:r>
    </w:p>
    <w:p w14:paraId="4BD410EE" w14:textId="77777777" w:rsidR="00E50994" w:rsidRPr="00B93702" w:rsidRDefault="00E50994" w:rsidP="00E50994">
      <w:pPr>
        <w:pStyle w:val="EW"/>
      </w:pPr>
      <w:r w:rsidRPr="00B93702">
        <w:t>OFDM</w:t>
      </w:r>
      <w:r w:rsidRPr="00B93702">
        <w:tab/>
        <w:t>Orthogonal Frequency Division Multiplex</w:t>
      </w:r>
    </w:p>
    <w:p w14:paraId="219A549A" w14:textId="77777777" w:rsidR="00E50994" w:rsidRPr="00B93702" w:rsidRDefault="00E50994" w:rsidP="00E50994">
      <w:pPr>
        <w:pStyle w:val="EW"/>
      </w:pPr>
      <w:r w:rsidRPr="00B93702">
        <w:t>OOB</w:t>
      </w:r>
      <w:r w:rsidRPr="00B93702">
        <w:tab/>
        <w:t>Out-Of-band</w:t>
      </w:r>
    </w:p>
    <w:p w14:paraId="38AC5F21" w14:textId="77777777" w:rsidR="00E50994" w:rsidRPr="00B93702" w:rsidRDefault="00E50994" w:rsidP="00E50994">
      <w:pPr>
        <w:pStyle w:val="EW"/>
      </w:pPr>
      <w:r w:rsidRPr="00B93702">
        <w:t>PA</w:t>
      </w:r>
      <w:r w:rsidRPr="00B93702">
        <w:tab/>
        <w:t>Power Amplifier</w:t>
      </w:r>
    </w:p>
    <w:p w14:paraId="47CA3DE5" w14:textId="77777777" w:rsidR="00E50994" w:rsidRPr="00B93702" w:rsidRDefault="00E50994" w:rsidP="00E50994">
      <w:pPr>
        <w:pStyle w:val="EW"/>
      </w:pPr>
      <w:r w:rsidRPr="00B93702">
        <w:t>PHS</w:t>
      </w:r>
      <w:r w:rsidRPr="00B93702">
        <w:tab/>
        <w:t>Personal Handyphone System</w:t>
      </w:r>
    </w:p>
    <w:p w14:paraId="34B549EB" w14:textId="77777777" w:rsidR="00E50994" w:rsidRPr="00B93702" w:rsidRDefault="00E50994" w:rsidP="00E50994">
      <w:pPr>
        <w:pStyle w:val="EW"/>
      </w:pPr>
      <w:r w:rsidRPr="00B93702">
        <w:t>QAM</w:t>
      </w:r>
      <w:r w:rsidRPr="00B93702">
        <w:tab/>
        <w:t>Quadrature Amplitude Modulation</w:t>
      </w:r>
    </w:p>
    <w:p w14:paraId="29E17A0A" w14:textId="77777777" w:rsidR="00E50994" w:rsidRPr="00B93702" w:rsidRDefault="00E50994" w:rsidP="00E50994">
      <w:pPr>
        <w:pStyle w:val="EW"/>
      </w:pPr>
      <w:r w:rsidRPr="00B93702">
        <w:t>QPSK</w:t>
      </w:r>
      <w:r w:rsidRPr="00B93702">
        <w:tab/>
        <w:t>Quadrature Phase-Shift Keying</w:t>
      </w:r>
    </w:p>
    <w:p w14:paraId="4A1397EA" w14:textId="77777777" w:rsidR="00E50994" w:rsidRPr="00B93702" w:rsidRDefault="00E50994" w:rsidP="00E50994">
      <w:pPr>
        <w:pStyle w:val="EW"/>
      </w:pPr>
      <w:r w:rsidRPr="00B93702">
        <w:t>RAT</w:t>
      </w:r>
      <w:r w:rsidRPr="00B93702">
        <w:tab/>
        <w:t>Radio Access Technology</w:t>
      </w:r>
    </w:p>
    <w:p w14:paraId="6CB7D461" w14:textId="77777777" w:rsidR="00435F24" w:rsidRPr="00B93702" w:rsidRDefault="00E50994" w:rsidP="00435F24">
      <w:pPr>
        <w:pStyle w:val="EW"/>
      </w:pPr>
      <w:r w:rsidRPr="00B93702">
        <w:t>RB</w:t>
      </w:r>
      <w:r w:rsidRPr="00B93702">
        <w:tab/>
        <w:t>Resource Block</w:t>
      </w:r>
    </w:p>
    <w:p w14:paraId="635B8E6A" w14:textId="77777777" w:rsidR="00E50994" w:rsidRPr="00B93702" w:rsidRDefault="00435F24" w:rsidP="00E50994">
      <w:pPr>
        <w:pStyle w:val="EW"/>
      </w:pPr>
      <w:r w:rsidRPr="00B93702">
        <w:t>REFSENS</w:t>
      </w:r>
      <w:r w:rsidRPr="00B93702">
        <w:tab/>
        <w:t>Reference Sensitivity</w:t>
      </w:r>
    </w:p>
    <w:p w14:paraId="4A73580B" w14:textId="77777777" w:rsidR="00E50994" w:rsidRPr="00B93702" w:rsidRDefault="00E50994" w:rsidP="00E50994">
      <w:pPr>
        <w:pStyle w:val="EW"/>
      </w:pPr>
      <w:r w:rsidRPr="00B93702">
        <w:t>RF</w:t>
      </w:r>
      <w:r w:rsidRPr="00B93702">
        <w:tab/>
        <w:t>Radio Frequency</w:t>
      </w:r>
    </w:p>
    <w:p w14:paraId="4605682D" w14:textId="77777777" w:rsidR="00E50994" w:rsidRPr="00B93702" w:rsidRDefault="00E50994" w:rsidP="00E50994">
      <w:pPr>
        <w:pStyle w:val="EW"/>
      </w:pPr>
      <w:r w:rsidRPr="00B93702">
        <w:t>RMS</w:t>
      </w:r>
      <w:r w:rsidRPr="00B93702">
        <w:tab/>
        <w:t>Root Mean Square (value)</w:t>
      </w:r>
    </w:p>
    <w:p w14:paraId="587A5971" w14:textId="77777777" w:rsidR="00E50994" w:rsidRPr="00B93702" w:rsidRDefault="00E50994" w:rsidP="00E50994">
      <w:pPr>
        <w:pStyle w:val="EW"/>
      </w:pPr>
      <w:r w:rsidRPr="00B93702">
        <w:t>RS</w:t>
      </w:r>
      <w:r w:rsidRPr="00B93702">
        <w:tab/>
        <w:t>Reference Symbol</w:t>
      </w:r>
    </w:p>
    <w:p w14:paraId="68C62EBF" w14:textId="77777777" w:rsidR="00E50994" w:rsidRPr="00B93702" w:rsidRDefault="00E50994" w:rsidP="00E50994">
      <w:pPr>
        <w:pStyle w:val="EW"/>
      </w:pPr>
      <w:r w:rsidRPr="00B93702">
        <w:t>RX</w:t>
      </w:r>
      <w:r w:rsidRPr="00B93702">
        <w:tab/>
        <w:t>Receiver</w:t>
      </w:r>
    </w:p>
    <w:p w14:paraId="15FC4868" w14:textId="77777777" w:rsidR="00435F24" w:rsidRPr="00B93702" w:rsidRDefault="00E50994" w:rsidP="00435F24">
      <w:pPr>
        <w:pStyle w:val="EW"/>
      </w:pPr>
      <w:r w:rsidRPr="00B93702">
        <w:t>RRC</w:t>
      </w:r>
      <w:r w:rsidRPr="00B93702">
        <w:tab/>
        <w:t>Root Raised Cosine</w:t>
      </w:r>
    </w:p>
    <w:p w14:paraId="0A726A4B" w14:textId="77777777" w:rsidR="0086398E" w:rsidRPr="00B93702" w:rsidRDefault="00435F24" w:rsidP="00435F24">
      <w:pPr>
        <w:pStyle w:val="EW"/>
      </w:pPr>
      <w:r w:rsidRPr="00B93702">
        <w:t>SCS</w:t>
      </w:r>
      <w:r w:rsidRPr="00B93702">
        <w:tab/>
        <w:t>Sub-Carrier Spacing</w:t>
      </w:r>
    </w:p>
    <w:p w14:paraId="62646EAD" w14:textId="77777777" w:rsidR="00E50994" w:rsidRPr="00B93702" w:rsidRDefault="0086398E" w:rsidP="0086398E">
      <w:pPr>
        <w:pStyle w:val="EW"/>
      </w:pPr>
      <w:r w:rsidRPr="00B93702">
        <w:t>SBT</w:t>
      </w:r>
      <w:r w:rsidRPr="00B93702">
        <w:tab/>
        <w:t>Single Band Testing</w:t>
      </w:r>
    </w:p>
    <w:p w14:paraId="41F6BBDD" w14:textId="77777777" w:rsidR="00E50994" w:rsidRPr="00B93702" w:rsidRDefault="00E50994" w:rsidP="00E50994">
      <w:pPr>
        <w:pStyle w:val="EW"/>
      </w:pPr>
      <w:r w:rsidRPr="00B93702">
        <w:t>SNR</w:t>
      </w:r>
      <w:r w:rsidRPr="00B93702">
        <w:tab/>
        <w:t>Signal-to-Noise Ratio</w:t>
      </w:r>
    </w:p>
    <w:p w14:paraId="3191DF08" w14:textId="77777777" w:rsidR="00435F24" w:rsidRPr="00B93702" w:rsidRDefault="00435F24" w:rsidP="00E50994">
      <w:pPr>
        <w:pStyle w:val="EW"/>
      </w:pPr>
      <w:r w:rsidRPr="00B93702">
        <w:t>TAE</w:t>
      </w:r>
      <w:r w:rsidRPr="00B93702">
        <w:tab/>
        <w:t>Time Alignment Error</w:t>
      </w:r>
    </w:p>
    <w:p w14:paraId="44261644" w14:textId="77777777" w:rsidR="00E50994" w:rsidRPr="00B93702" w:rsidRDefault="00E50994" w:rsidP="00E50994">
      <w:pPr>
        <w:pStyle w:val="EW"/>
      </w:pPr>
      <w:r w:rsidRPr="00B93702">
        <w:t>TDD</w:t>
      </w:r>
      <w:r w:rsidRPr="00B93702">
        <w:tab/>
        <w:t>Time Division Duplex</w:t>
      </w:r>
    </w:p>
    <w:p w14:paraId="0430F8D0" w14:textId="77777777" w:rsidR="00E50994" w:rsidRPr="00B93702" w:rsidRDefault="00E50994" w:rsidP="00E50994">
      <w:pPr>
        <w:pStyle w:val="EW"/>
      </w:pPr>
      <w:r w:rsidRPr="00B93702">
        <w:lastRenderedPageBreak/>
        <w:t>TT</w:t>
      </w:r>
      <w:r w:rsidRPr="00B93702">
        <w:tab/>
        <w:t>Test Tolerance</w:t>
      </w:r>
    </w:p>
    <w:p w14:paraId="65C5E953" w14:textId="77777777" w:rsidR="00E50994" w:rsidRPr="00B93702" w:rsidRDefault="00E50994" w:rsidP="00E50994">
      <w:pPr>
        <w:pStyle w:val="EW"/>
      </w:pPr>
      <w:r w:rsidRPr="00B93702">
        <w:t>TX</w:t>
      </w:r>
      <w:r w:rsidRPr="00B93702">
        <w:tab/>
        <w:t xml:space="preserve">Transmitter </w:t>
      </w:r>
    </w:p>
    <w:p w14:paraId="749503F8" w14:textId="77777777" w:rsidR="00E50994" w:rsidRPr="00B93702" w:rsidRDefault="00E50994" w:rsidP="00E50994">
      <w:pPr>
        <w:pStyle w:val="EW"/>
      </w:pPr>
      <w:r w:rsidRPr="00B93702">
        <w:t>UARFCN</w:t>
      </w:r>
      <w:r w:rsidRPr="00B93702">
        <w:tab/>
        <w:t>UTRA Absolute Radio Frequency Channel Number</w:t>
      </w:r>
    </w:p>
    <w:p w14:paraId="13C633BD" w14:textId="77777777" w:rsidR="00E50994" w:rsidRPr="00B93702" w:rsidRDefault="00E50994" w:rsidP="00E50994">
      <w:pPr>
        <w:pStyle w:val="EW"/>
      </w:pPr>
      <w:r w:rsidRPr="00B93702">
        <w:t>UE</w:t>
      </w:r>
      <w:r w:rsidRPr="00B93702">
        <w:tab/>
        <w:t>User Equipment</w:t>
      </w:r>
    </w:p>
    <w:p w14:paraId="35BB89D7" w14:textId="77777777" w:rsidR="00E50994" w:rsidRPr="00B93702" w:rsidRDefault="00E50994" w:rsidP="00E50994">
      <w:pPr>
        <w:pStyle w:val="EW"/>
      </w:pPr>
      <w:r w:rsidRPr="00B93702">
        <w:t>UEM</w:t>
      </w:r>
      <w:r w:rsidRPr="00B93702">
        <w:tab/>
        <w:t>operating band Unwanted Emissions Mask</w:t>
      </w:r>
    </w:p>
    <w:p w14:paraId="76A3CF13" w14:textId="77777777" w:rsidR="00E42031" w:rsidRPr="00B93702" w:rsidRDefault="00E42031" w:rsidP="00E42031">
      <w:pPr>
        <w:pStyle w:val="EX"/>
      </w:pPr>
      <w:r w:rsidRPr="00B93702">
        <w:t>WA</w:t>
      </w:r>
      <w:r w:rsidRPr="00B93702">
        <w:tab/>
        <w:t>Wide Area</w:t>
      </w:r>
    </w:p>
    <w:p w14:paraId="054C012B" w14:textId="77777777" w:rsidR="00080512" w:rsidRPr="00B93702" w:rsidRDefault="00080512" w:rsidP="00F311C8">
      <w:pPr>
        <w:pStyle w:val="Heading1"/>
      </w:pPr>
      <w:bookmarkStart w:id="24" w:name="_Toc21097770"/>
      <w:bookmarkStart w:id="25" w:name="_Toc29765332"/>
      <w:r w:rsidRPr="00B93702">
        <w:t>4</w:t>
      </w:r>
      <w:r w:rsidRPr="00B93702">
        <w:tab/>
      </w:r>
      <w:r w:rsidR="00BA3673" w:rsidRPr="00B93702">
        <w:t>General test conditions and declarations</w:t>
      </w:r>
      <w:bookmarkEnd w:id="24"/>
      <w:bookmarkEnd w:id="25"/>
    </w:p>
    <w:p w14:paraId="4FD58C70" w14:textId="77777777" w:rsidR="00080512" w:rsidRPr="00B93702" w:rsidRDefault="00080512" w:rsidP="00F311C8">
      <w:pPr>
        <w:pStyle w:val="Heading2"/>
      </w:pPr>
      <w:bookmarkStart w:id="26" w:name="_Toc21097771"/>
      <w:bookmarkStart w:id="27" w:name="_Toc29765333"/>
      <w:r w:rsidRPr="00B93702">
        <w:t>4.1</w:t>
      </w:r>
      <w:r w:rsidRPr="00B93702">
        <w:tab/>
      </w:r>
      <w:r w:rsidR="003B499A" w:rsidRPr="00B93702">
        <w:t xml:space="preserve">Measurement uncertainties and </w:t>
      </w:r>
      <w:r w:rsidR="004F6AD7" w:rsidRPr="00B93702">
        <w:t>t</w:t>
      </w:r>
      <w:r w:rsidR="003B499A" w:rsidRPr="00B93702">
        <w:t xml:space="preserve">est </w:t>
      </w:r>
      <w:r w:rsidR="004F6AD7" w:rsidRPr="00B93702">
        <w:t>r</w:t>
      </w:r>
      <w:r w:rsidR="003B499A" w:rsidRPr="00B93702">
        <w:t>equirements</w:t>
      </w:r>
      <w:bookmarkEnd w:id="26"/>
      <w:bookmarkEnd w:id="27"/>
    </w:p>
    <w:p w14:paraId="4E7978E8" w14:textId="77777777" w:rsidR="00F9256D" w:rsidRPr="00B93702" w:rsidRDefault="00F9256D" w:rsidP="00F311C8">
      <w:pPr>
        <w:pStyle w:val="Heading3"/>
      </w:pPr>
      <w:bookmarkStart w:id="28" w:name="_Toc21097772"/>
      <w:bookmarkStart w:id="29" w:name="_Toc29765334"/>
      <w:r w:rsidRPr="00B93702">
        <w:t>4.1.1</w:t>
      </w:r>
      <w:r w:rsidRPr="00B93702">
        <w:tab/>
        <w:t>General</w:t>
      </w:r>
      <w:bookmarkEnd w:id="28"/>
      <w:bookmarkEnd w:id="29"/>
    </w:p>
    <w:p w14:paraId="25203C6B" w14:textId="77777777" w:rsidR="00F9256D" w:rsidRPr="00B93702" w:rsidRDefault="00F9256D" w:rsidP="00F104DF">
      <w:r w:rsidRPr="00B93702">
        <w:t>The requirements of this clause apply to all applicable tests in this specification.</w:t>
      </w:r>
    </w:p>
    <w:p w14:paraId="60BA8A12" w14:textId="77777777" w:rsidR="00EA0844" w:rsidRPr="00B93702" w:rsidRDefault="00F9256D" w:rsidP="00F9256D">
      <w:pPr>
        <w:keepNext/>
        <w:rPr>
          <w:rFonts w:cs="v5.0.0"/>
          <w:snapToGrid w:val="0"/>
        </w:rPr>
      </w:pPr>
      <w:r w:rsidRPr="00B93702">
        <w:rPr>
          <w:rFonts w:cs="v5.0.0"/>
          <w:snapToGrid w:val="0"/>
        </w:rPr>
        <w:t xml:space="preserve">The </w:t>
      </w:r>
      <w:r w:rsidR="00DB7FF2" w:rsidRPr="00B93702">
        <w:rPr>
          <w:rFonts w:cs="v5.0.0"/>
          <w:snapToGrid w:val="0"/>
        </w:rPr>
        <w:t>minimum requirement</w:t>
      </w:r>
      <w:r w:rsidRPr="00B93702">
        <w:rPr>
          <w:rFonts w:cs="v5.0.0"/>
          <w:snapToGrid w:val="0"/>
        </w:rPr>
        <w:t xml:space="preserve">s are given in </w:t>
      </w:r>
      <w:r w:rsidR="00974EE1" w:rsidRPr="00B93702">
        <w:rPr>
          <w:rFonts w:cs="v5.0.0"/>
          <w:snapToGrid w:val="0"/>
        </w:rPr>
        <w:t xml:space="preserve">TS </w:t>
      </w:r>
      <w:r w:rsidRPr="00B93702">
        <w:rPr>
          <w:rFonts w:cs="v5.0.0"/>
          <w:snapToGrid w:val="0"/>
        </w:rPr>
        <w:t>37.104 [2]</w:t>
      </w:r>
      <w:r w:rsidR="00EA0844" w:rsidRPr="00B93702">
        <w:rPr>
          <w:rFonts w:cs="v5.0.0"/>
          <w:snapToGrid w:val="0"/>
        </w:rPr>
        <w:t xml:space="preserve"> and the references therein. T</w:t>
      </w:r>
      <w:r w:rsidRPr="00B93702">
        <w:rPr>
          <w:rFonts w:cs="v5.0.0"/>
          <w:snapToGrid w:val="0"/>
        </w:rPr>
        <w:t>est requirements are given in this specification</w:t>
      </w:r>
      <w:r w:rsidR="00EA0844" w:rsidRPr="00B93702">
        <w:rPr>
          <w:rFonts w:cs="v5.0.0"/>
          <w:snapToGrid w:val="0"/>
        </w:rPr>
        <w:t xml:space="preserve"> or are included by reference to TS 25.141 [10], TS 25.142</w:t>
      </w:r>
      <w:r w:rsidR="001C45BF" w:rsidRPr="00B93702">
        <w:rPr>
          <w:rFonts w:cs="v5.0.0"/>
          <w:snapToGrid w:val="0"/>
        </w:rPr>
        <w:t> </w:t>
      </w:r>
      <w:r w:rsidR="00EA0844" w:rsidRPr="00B93702">
        <w:rPr>
          <w:rFonts w:cs="v5.0.0"/>
          <w:snapToGrid w:val="0"/>
        </w:rPr>
        <w:t>[12], TS 36.141</w:t>
      </w:r>
      <w:r w:rsidR="001C45BF" w:rsidRPr="00B93702">
        <w:rPr>
          <w:rFonts w:cs="v5.0.0"/>
          <w:snapToGrid w:val="0"/>
        </w:rPr>
        <w:t> </w:t>
      </w:r>
      <w:r w:rsidR="00EA0844" w:rsidRPr="00B93702">
        <w:rPr>
          <w:rFonts w:cs="v5.0.0"/>
          <w:snapToGrid w:val="0"/>
        </w:rPr>
        <w:t>[9]</w:t>
      </w:r>
      <w:r w:rsidR="00435F24" w:rsidRPr="00B93702">
        <w:rPr>
          <w:rFonts w:cs="v5.0.0"/>
          <w:snapToGrid w:val="0"/>
        </w:rPr>
        <w:t>, TS 38.141-1 [26]</w:t>
      </w:r>
      <w:r w:rsidR="00EA0844" w:rsidRPr="00B93702">
        <w:rPr>
          <w:rFonts w:cs="v5.0.0"/>
          <w:snapToGrid w:val="0"/>
        </w:rPr>
        <w:t xml:space="preserve"> or TS 51.021</w:t>
      </w:r>
      <w:r w:rsidR="001C45BF" w:rsidRPr="00B93702">
        <w:rPr>
          <w:rFonts w:cs="v5.0.0"/>
          <w:snapToGrid w:val="0"/>
        </w:rPr>
        <w:t> </w:t>
      </w:r>
      <w:r w:rsidR="00EA0844" w:rsidRPr="00B93702">
        <w:rPr>
          <w:rFonts w:cs="v5.0.0"/>
          <w:snapToGrid w:val="0"/>
        </w:rPr>
        <w:t>[11]</w:t>
      </w:r>
      <w:r w:rsidRPr="00B93702">
        <w:rPr>
          <w:rFonts w:cs="v5.0.0"/>
          <w:snapToGrid w:val="0"/>
        </w:rPr>
        <w:t xml:space="preserve">. Test Tolerances </w:t>
      </w:r>
      <w:r w:rsidR="00EA0844" w:rsidRPr="00B93702">
        <w:rPr>
          <w:rFonts w:cs="v5.0.0"/>
          <w:snapToGrid w:val="0"/>
        </w:rPr>
        <w:t>for the test requirements explicitly stated in the present specification are defined in Annex C of this specification</w:t>
      </w:r>
      <w:r w:rsidRPr="00B93702">
        <w:rPr>
          <w:rFonts w:cs="v5.0.0"/>
          <w:snapToGrid w:val="0"/>
        </w:rPr>
        <w:t xml:space="preserve">. </w:t>
      </w:r>
      <w:r w:rsidR="00EA0844" w:rsidRPr="00B93702">
        <w:rPr>
          <w:rFonts w:cs="v5.0.0"/>
          <w:snapToGrid w:val="0"/>
        </w:rPr>
        <w:t>Test Tolerances for test requirements included by reference are defined in the respective referred test specification.</w:t>
      </w:r>
    </w:p>
    <w:p w14:paraId="6F4FAD07" w14:textId="77777777" w:rsidR="00F9256D" w:rsidRPr="00B93702" w:rsidRDefault="00F9256D" w:rsidP="00F9256D">
      <w:pPr>
        <w:keepNext/>
        <w:rPr>
          <w:rFonts w:cs="v5.0.0"/>
          <w:snapToGrid w:val="0"/>
        </w:rPr>
      </w:pPr>
      <w:r w:rsidRPr="00B93702">
        <w:rPr>
          <w:rFonts w:cs="v5.0.0"/>
          <w:snapToGrid w:val="0"/>
        </w:rPr>
        <w:t xml:space="preserve">Test Tolerances are individually calculated for each test. The Test Tolerances are used to relax the </w:t>
      </w:r>
      <w:r w:rsidR="00DB7FF2" w:rsidRPr="00B93702">
        <w:rPr>
          <w:rFonts w:cs="v5.0.0"/>
          <w:snapToGrid w:val="0"/>
        </w:rPr>
        <w:t>minimum requirement</w:t>
      </w:r>
      <w:r w:rsidRPr="00B93702">
        <w:rPr>
          <w:rFonts w:cs="v5.0.0"/>
          <w:snapToGrid w:val="0"/>
        </w:rPr>
        <w:t xml:space="preserve">s to create </w:t>
      </w:r>
      <w:r w:rsidR="00DB7FF2" w:rsidRPr="00B93702">
        <w:rPr>
          <w:rFonts w:cs="v5.0.0"/>
          <w:snapToGrid w:val="0"/>
        </w:rPr>
        <w:t>test requirement</w:t>
      </w:r>
      <w:r w:rsidRPr="00B93702">
        <w:rPr>
          <w:rFonts w:cs="v5.0.0"/>
          <w:snapToGrid w:val="0"/>
        </w:rPr>
        <w:t>s.</w:t>
      </w:r>
    </w:p>
    <w:p w14:paraId="5EADD33D" w14:textId="77777777" w:rsidR="00F104DF" w:rsidRPr="00B93702" w:rsidRDefault="00F104DF" w:rsidP="00F104DF">
      <w:r w:rsidRPr="00B93702">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D8DA200" w14:textId="77777777" w:rsidR="00F9256D" w:rsidRPr="00B93702" w:rsidRDefault="00F9256D" w:rsidP="00F311C8">
      <w:pPr>
        <w:pStyle w:val="Heading3"/>
      </w:pPr>
      <w:bookmarkStart w:id="30" w:name="_Toc21097773"/>
      <w:bookmarkStart w:id="31" w:name="_Toc29765335"/>
      <w:r w:rsidRPr="00B93702">
        <w:t>4.1.2</w:t>
      </w:r>
      <w:r w:rsidRPr="00B93702">
        <w:tab/>
        <w:t xml:space="preserve">Acceptable uncertainty of </w:t>
      </w:r>
      <w:r w:rsidR="00627B32" w:rsidRPr="00B93702">
        <w:t>T</w:t>
      </w:r>
      <w:r w:rsidRPr="00B93702">
        <w:t xml:space="preserve">est </w:t>
      </w:r>
      <w:r w:rsidR="00627B32" w:rsidRPr="00B93702">
        <w:t>S</w:t>
      </w:r>
      <w:r w:rsidRPr="00B93702">
        <w:t>ystem</w:t>
      </w:r>
      <w:bookmarkEnd w:id="30"/>
      <w:bookmarkEnd w:id="31"/>
    </w:p>
    <w:p w14:paraId="4D8CC7D8" w14:textId="77777777" w:rsidR="00EA0844" w:rsidRPr="00B93702" w:rsidRDefault="00F9256D" w:rsidP="00EA0844">
      <w:pPr>
        <w:rPr>
          <w:rFonts w:cs="v4.2.0"/>
        </w:rPr>
      </w:pPr>
      <w:r w:rsidRPr="00B93702">
        <w:rPr>
          <w:rFonts w:cs="v4.2.0"/>
        </w:rPr>
        <w:t>The maximum acceptable uncertainty of the Test System is specified below for each test</w:t>
      </w:r>
      <w:r w:rsidR="00EA0844" w:rsidRPr="00B93702">
        <w:rPr>
          <w:rFonts w:cs="v4.2.0"/>
        </w:rPr>
        <w:t xml:space="preserve"> defined </w:t>
      </w:r>
      <w:r w:rsidR="00EA0844" w:rsidRPr="00B93702">
        <w:rPr>
          <w:rFonts w:cs="v5.0.0"/>
          <w:snapToGrid w:val="0"/>
        </w:rPr>
        <w:t>explicitly in the present specification</w:t>
      </w:r>
      <w:r w:rsidRPr="00B93702">
        <w:rPr>
          <w:rFonts w:cs="v4.2.0"/>
        </w:rPr>
        <w:t xml:space="preserve">, where appropriate. </w:t>
      </w:r>
      <w:r w:rsidR="00EA0844" w:rsidRPr="00B93702">
        <w:rPr>
          <w:rFonts w:cs="v4.2.0"/>
        </w:rPr>
        <w:t>The maximum acceptable uncertainty of the Test System</w:t>
      </w:r>
      <w:r w:rsidR="00EA0844" w:rsidRPr="00B93702">
        <w:rPr>
          <w:rFonts w:cs="v5.0.0"/>
          <w:snapToGrid w:val="0"/>
        </w:rPr>
        <w:t xml:space="preserve"> for test requirements included by reference is defined in the respective referred test specification.</w:t>
      </w:r>
    </w:p>
    <w:p w14:paraId="2CDB8E40" w14:textId="77777777" w:rsidR="00F9256D" w:rsidRPr="00B93702" w:rsidRDefault="00F9256D" w:rsidP="00F9256D">
      <w:pPr>
        <w:rPr>
          <w:rFonts w:cs="v4.2.0"/>
        </w:rPr>
      </w:pPr>
      <w:r w:rsidRPr="00B9370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ECEC7C" w14:textId="77777777" w:rsidR="00F9256D" w:rsidRPr="00B93702" w:rsidRDefault="00F9256D" w:rsidP="00F9256D">
      <w:pPr>
        <w:rPr>
          <w:rFonts w:cs="v4.2.0"/>
        </w:rPr>
      </w:pPr>
      <w:r w:rsidRPr="00B93702">
        <w:rPr>
          <w:rFonts w:cs="v4.2.0"/>
        </w:rPr>
        <w:t>A confidence level of 95% is the measurement uncertainty tolerance interval for a specific measurement that contains 95% of the performance of a population of test equipment.</w:t>
      </w:r>
    </w:p>
    <w:p w14:paraId="05395CF1" w14:textId="77777777" w:rsidR="00F02F57" w:rsidRPr="00B93702" w:rsidRDefault="00F9256D" w:rsidP="00F02F57">
      <w:pPr>
        <w:rPr>
          <w:rFonts w:cs="v4.2.0"/>
        </w:rPr>
      </w:pPr>
      <w:r w:rsidRPr="00B93702">
        <w:rPr>
          <w:rFonts w:cs="v4.2.0"/>
        </w:rPr>
        <w:t>For RF tests, it should be noted that the uncertainties in subclause 4.1.2 apply to the Test System operating into a nominal 50 ohm load and do not include system effects due to mismatch between the DUT and the Test System.</w:t>
      </w:r>
    </w:p>
    <w:p w14:paraId="04AF41D3" w14:textId="77777777" w:rsidR="00F9256D" w:rsidRPr="00B93702" w:rsidRDefault="00F02F57" w:rsidP="00F02F57">
      <w:pPr>
        <w:spacing w:after="0"/>
        <w:rPr>
          <w:rFonts w:cs="Arial"/>
        </w:rPr>
      </w:pPr>
      <w:r w:rsidRPr="00B93702">
        <w:rPr>
          <w:rFonts w:cs="Arial"/>
        </w:rPr>
        <w:t xml:space="preserve">Unless otherwise stated, the uncertainties in subclause 4.1.2 apply to the Test System for testing </w:t>
      </w:r>
      <w:r w:rsidR="008951E7" w:rsidRPr="00B93702">
        <w:rPr>
          <w:rFonts w:cs="Arial"/>
        </w:rPr>
        <w:t xml:space="preserve">NR, </w:t>
      </w:r>
      <w:r w:rsidRPr="00B93702">
        <w:rPr>
          <w:rFonts w:cs="Arial"/>
        </w:rPr>
        <w:t>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14:paraId="527CFEF0" w14:textId="77777777" w:rsidR="00F9256D" w:rsidRPr="00B93702" w:rsidRDefault="00F9256D" w:rsidP="00F311C8">
      <w:pPr>
        <w:pStyle w:val="Heading4"/>
      </w:pPr>
      <w:bookmarkStart w:id="32" w:name="_Toc21097774"/>
      <w:bookmarkStart w:id="33" w:name="_Toc29765336"/>
      <w:r w:rsidRPr="00B93702">
        <w:rPr>
          <w:lang w:eastAsia="sv-SE"/>
        </w:rPr>
        <w:lastRenderedPageBreak/>
        <w:t>4.1.</w:t>
      </w:r>
      <w:r w:rsidRPr="00B93702">
        <w:t>2.1</w:t>
      </w:r>
      <w:r w:rsidRPr="00B93702">
        <w:rPr>
          <w:lang w:eastAsia="sv-SE"/>
        </w:rPr>
        <w:tab/>
        <w:t>Measurement of t</w:t>
      </w:r>
      <w:r w:rsidRPr="00B93702">
        <w:t>ransmitter</w:t>
      </w:r>
      <w:bookmarkEnd w:id="32"/>
      <w:bookmarkEnd w:id="33"/>
    </w:p>
    <w:p w14:paraId="204D1B60" w14:textId="77777777" w:rsidR="00F9256D" w:rsidRPr="00B93702" w:rsidRDefault="00F9256D" w:rsidP="0048036E">
      <w:pPr>
        <w:pStyle w:val="TH"/>
      </w:pPr>
      <w:r w:rsidRPr="00B93702">
        <w:t xml:space="preserve">Table 4.1.2-1: Maximum Test System </w:t>
      </w:r>
      <w:r w:rsidR="00627B32" w:rsidRPr="00B93702">
        <w:t>u</w:t>
      </w:r>
      <w:r w:rsidRPr="00B93702">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B93702" w:rsidRPr="00B93702" w14:paraId="1058B7D1" w14:textId="77777777">
        <w:trPr>
          <w:cantSplit/>
          <w:jc w:val="center"/>
        </w:trPr>
        <w:tc>
          <w:tcPr>
            <w:tcW w:w="2436" w:type="dxa"/>
          </w:tcPr>
          <w:p w14:paraId="491FF1B7" w14:textId="77777777" w:rsidR="00F9256D" w:rsidRPr="00B93702" w:rsidRDefault="00F9256D" w:rsidP="00E634D2">
            <w:pPr>
              <w:pStyle w:val="TAH"/>
              <w:rPr>
                <w:rFonts w:cs="Arial"/>
                <w:lang w:eastAsia="en-US"/>
              </w:rPr>
            </w:pPr>
            <w:r w:rsidRPr="00B93702">
              <w:rPr>
                <w:rFonts w:cs="Arial"/>
                <w:lang w:eastAsia="en-US"/>
              </w:rPr>
              <w:t>Subclause</w:t>
            </w:r>
          </w:p>
        </w:tc>
        <w:tc>
          <w:tcPr>
            <w:tcW w:w="4536" w:type="dxa"/>
          </w:tcPr>
          <w:p w14:paraId="6988CA07" w14:textId="77777777" w:rsidR="00F9256D" w:rsidRPr="00B93702" w:rsidRDefault="00F9256D" w:rsidP="00E634D2">
            <w:pPr>
              <w:pStyle w:val="TAH"/>
              <w:rPr>
                <w:rFonts w:cs="Arial"/>
                <w:lang w:eastAsia="en-US"/>
              </w:rPr>
            </w:pPr>
            <w:r w:rsidRPr="00B93702">
              <w:rPr>
                <w:rFonts w:cs="Arial"/>
                <w:lang w:eastAsia="en-US"/>
              </w:rPr>
              <w:t>Maximum Test System Uncertainty</w:t>
            </w:r>
          </w:p>
        </w:tc>
        <w:tc>
          <w:tcPr>
            <w:tcW w:w="2721" w:type="dxa"/>
          </w:tcPr>
          <w:p w14:paraId="3FBB527F" w14:textId="77777777" w:rsidR="00F9256D" w:rsidRPr="00B93702" w:rsidRDefault="00F9256D" w:rsidP="00E634D2">
            <w:pPr>
              <w:pStyle w:val="TAH"/>
              <w:rPr>
                <w:rFonts w:cs="Arial"/>
                <w:lang w:eastAsia="en-US"/>
              </w:rPr>
            </w:pPr>
            <w:r w:rsidRPr="00B93702">
              <w:rPr>
                <w:rFonts w:cs="Arial"/>
                <w:lang w:eastAsia="en-US"/>
              </w:rPr>
              <w:t>Derivation of Test System Uncertainty</w:t>
            </w:r>
          </w:p>
        </w:tc>
      </w:tr>
      <w:tr w:rsidR="00B93702" w:rsidRPr="00B93702" w14:paraId="57EA6BEF" w14:textId="77777777">
        <w:trPr>
          <w:cantSplit/>
          <w:jc w:val="center"/>
        </w:trPr>
        <w:tc>
          <w:tcPr>
            <w:tcW w:w="2436" w:type="dxa"/>
          </w:tcPr>
          <w:p w14:paraId="3690930F" w14:textId="77777777" w:rsidR="0075643D" w:rsidRPr="00B93702" w:rsidRDefault="00A63983" w:rsidP="0075643D">
            <w:pPr>
              <w:pStyle w:val="TAL"/>
              <w:rPr>
                <w:rFonts w:cs="Arial"/>
                <w:lang w:eastAsia="en-US"/>
              </w:rPr>
            </w:pPr>
            <w:r w:rsidRPr="00B93702">
              <w:rPr>
                <w:rFonts w:cs="Arial"/>
                <w:lang w:eastAsia="en-US"/>
              </w:rPr>
              <w:t>6.2.1</w:t>
            </w:r>
            <w:r w:rsidRPr="00B93702">
              <w:rPr>
                <w:rFonts w:cs="Arial"/>
                <w:lang w:eastAsia="en-US"/>
              </w:rPr>
              <w:tab/>
              <w:t>Base S</w:t>
            </w:r>
            <w:r w:rsidR="0075643D" w:rsidRPr="00B93702">
              <w:rPr>
                <w:rFonts w:cs="Arial"/>
                <w:lang w:eastAsia="en-US"/>
              </w:rPr>
              <w:t>tation maximum output power</w:t>
            </w:r>
          </w:p>
        </w:tc>
        <w:tc>
          <w:tcPr>
            <w:tcW w:w="4536" w:type="dxa"/>
          </w:tcPr>
          <w:p w14:paraId="636680E3" w14:textId="77777777" w:rsidR="00782C9D" w:rsidRPr="00B93702" w:rsidRDefault="0075643D" w:rsidP="00782C9D">
            <w:pPr>
              <w:pStyle w:val="TAL"/>
              <w:rPr>
                <w:rFonts w:cs="v4.2.0"/>
                <w:lang w:eastAsia="en-US"/>
              </w:rPr>
            </w:pPr>
            <w:r w:rsidRPr="00B93702">
              <w:rPr>
                <w:rFonts w:cs="Arial"/>
                <w:lang w:eastAsia="en-US"/>
              </w:rPr>
              <w:t>±0.7 dB 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6E6B6784" w14:textId="77777777" w:rsidR="0075643D"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1.0 dB, 3.0 GHz &lt; f </w:t>
            </w:r>
            <w:r w:rsidRPr="00B93702">
              <w:rPr>
                <w:rFonts w:cs="Arial"/>
                <w:lang w:eastAsia="en-US"/>
              </w:rPr>
              <w:t>≤</w:t>
            </w:r>
            <w:r w:rsidRPr="00B93702">
              <w:rPr>
                <w:rFonts w:cs="v4.2.0"/>
                <w:lang w:eastAsia="en-US"/>
              </w:rPr>
              <w:t xml:space="preserve"> 4.2 GHz </w:t>
            </w:r>
            <w:r w:rsidRPr="00B93702">
              <w:rPr>
                <w:rFonts w:cs="Arial"/>
                <w:lang w:eastAsia="en-US"/>
              </w:rPr>
              <w:t>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p>
          <w:p w14:paraId="296F381A" w14:textId="77777777" w:rsidR="0075643D" w:rsidRPr="00B93702" w:rsidDel="006575B2" w:rsidRDefault="0075643D" w:rsidP="00E634D2">
            <w:pPr>
              <w:pStyle w:val="TAL"/>
              <w:rPr>
                <w:rFonts w:cs="Arial"/>
                <w:lang w:eastAsia="en-US"/>
              </w:rPr>
            </w:pPr>
            <w:r w:rsidRPr="00B93702">
              <w:rPr>
                <w:rFonts w:cs="Arial"/>
                <w:lang w:eastAsia="en-US"/>
              </w:rPr>
              <w:t>±1.0 dB for GSM/EDGE</w:t>
            </w:r>
            <w:r w:rsidR="00F02F57" w:rsidRPr="00B93702">
              <w:rPr>
                <w:rFonts w:cs="Arial"/>
                <w:lang w:eastAsia="en-US"/>
              </w:rPr>
              <w:t xml:space="preserve"> </w:t>
            </w:r>
            <w:r w:rsidR="00F02F57" w:rsidRPr="00B93702">
              <w:rPr>
                <w:rFonts w:cs="Arial"/>
                <w:szCs w:val="18"/>
                <w:lang w:eastAsia="ja-JP"/>
              </w:rPr>
              <w:t>or standalone NB-IoT</w:t>
            </w:r>
          </w:p>
        </w:tc>
        <w:tc>
          <w:tcPr>
            <w:tcW w:w="2721" w:type="dxa"/>
          </w:tcPr>
          <w:p w14:paraId="2AC80EBE" w14:textId="77777777" w:rsidR="0075643D" w:rsidRPr="00B93702" w:rsidDel="006575B2" w:rsidRDefault="0075643D" w:rsidP="00E634D2">
            <w:pPr>
              <w:pStyle w:val="TAL"/>
              <w:rPr>
                <w:rFonts w:cs="Arial"/>
                <w:lang w:eastAsia="en-US"/>
              </w:rPr>
            </w:pPr>
          </w:p>
        </w:tc>
      </w:tr>
      <w:tr w:rsidR="00B93702" w:rsidRPr="00B93702" w:rsidDel="002B4972" w14:paraId="61F80CC4" w14:textId="77777777">
        <w:trPr>
          <w:cantSplit/>
          <w:jc w:val="center"/>
        </w:trPr>
        <w:tc>
          <w:tcPr>
            <w:tcW w:w="2436" w:type="dxa"/>
          </w:tcPr>
          <w:p w14:paraId="573B92A7" w14:textId="77777777" w:rsidR="008F0F80" w:rsidRPr="00B93702" w:rsidRDefault="008F0F80" w:rsidP="009002E0">
            <w:pPr>
              <w:pStyle w:val="TAL"/>
              <w:tabs>
                <w:tab w:val="left" w:pos="523"/>
              </w:tabs>
              <w:rPr>
                <w:rFonts w:cs="Arial"/>
                <w:lang w:eastAsia="en-US"/>
              </w:rPr>
            </w:pPr>
            <w:r w:rsidRPr="00B93702">
              <w:rPr>
                <w:rFonts w:cs="Arial"/>
                <w:lang w:eastAsia="en-US"/>
              </w:rPr>
              <w:t>6.4 Transmit ON/OFF power</w:t>
            </w:r>
          </w:p>
        </w:tc>
        <w:tc>
          <w:tcPr>
            <w:tcW w:w="4536" w:type="dxa"/>
          </w:tcPr>
          <w:p w14:paraId="237600EA" w14:textId="77777777" w:rsidR="00782C9D" w:rsidRPr="00B93702" w:rsidRDefault="000B4117" w:rsidP="00782C9D">
            <w:pPr>
              <w:pStyle w:val="TAL"/>
              <w:rPr>
                <w:rFonts w:cs="v4.2.0"/>
                <w:lang w:eastAsia="en-US"/>
              </w:rPr>
            </w:pPr>
            <w:r w:rsidRPr="00B93702">
              <w:rPr>
                <w:rFonts w:cs="v4.2.0"/>
                <w:kern w:val="2"/>
                <w:lang w:eastAsia="en-US"/>
              </w:rPr>
              <w:t>±</w:t>
            </w:r>
            <w:r w:rsidR="008F0F80" w:rsidRPr="00B93702">
              <w:rPr>
                <w:rFonts w:cs="Arial"/>
                <w:lang w:eastAsia="en-US"/>
              </w:rPr>
              <w:t>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010DC83C" w14:textId="77777777" w:rsidR="008F0F80"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14:paraId="08C75442" w14:textId="77777777" w:rsidR="008F0F80" w:rsidRPr="00B93702" w:rsidDel="002B4972" w:rsidRDefault="008F0F80" w:rsidP="009002E0">
            <w:pPr>
              <w:pStyle w:val="TAL"/>
              <w:rPr>
                <w:rFonts w:cs="Arial"/>
                <w:lang w:eastAsia="en-US"/>
              </w:rPr>
            </w:pPr>
          </w:p>
        </w:tc>
      </w:tr>
      <w:tr w:rsidR="00B93702" w:rsidRPr="00B93702" w:rsidDel="002B4972" w14:paraId="2A8E50C6" w14:textId="77777777">
        <w:trPr>
          <w:cantSplit/>
          <w:jc w:val="center"/>
        </w:trPr>
        <w:tc>
          <w:tcPr>
            <w:tcW w:w="2436" w:type="dxa"/>
          </w:tcPr>
          <w:p w14:paraId="040EA7AA" w14:textId="77777777"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4536" w:type="dxa"/>
          </w:tcPr>
          <w:p w14:paraId="4142E87E" w14:textId="77777777" w:rsidR="00B42243" w:rsidRPr="00B93702" w:rsidRDefault="00B42243" w:rsidP="003819FB">
            <w:pPr>
              <w:pStyle w:val="TAL"/>
              <w:rPr>
                <w:rFonts w:cs="Arial"/>
                <w:lang w:eastAsia="en-US"/>
              </w:rPr>
            </w:pPr>
            <w:r w:rsidRPr="00B93702">
              <w:rPr>
                <w:rFonts w:cs="Arial"/>
                <w:lang w:eastAsia="en-US"/>
              </w:rPr>
              <w:t>9 kHz &lt; f ≤ 4 GHz: ±2.0 dB</w:t>
            </w:r>
          </w:p>
          <w:p w14:paraId="3EDE0B68" w14:textId="77777777"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14:paraId="67686241" w14:textId="77777777" w:rsidR="00B42243" w:rsidRPr="00B93702" w:rsidDel="002B4972" w:rsidRDefault="00B42243" w:rsidP="003819FB">
            <w:pPr>
              <w:pStyle w:val="TAL"/>
              <w:rPr>
                <w:rFonts w:cs="Arial"/>
                <w:lang w:eastAsia="en-US"/>
              </w:rPr>
            </w:pPr>
          </w:p>
        </w:tc>
      </w:tr>
      <w:tr w:rsidR="00B93702" w:rsidRPr="00B93702" w:rsidDel="002B4972" w14:paraId="7727EC07" w14:textId="77777777">
        <w:trPr>
          <w:cantSplit/>
          <w:jc w:val="center"/>
        </w:trPr>
        <w:tc>
          <w:tcPr>
            <w:tcW w:w="2436" w:type="dxa"/>
          </w:tcPr>
          <w:p w14:paraId="30BD8AC1" w14:textId="77777777"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4536" w:type="dxa"/>
          </w:tcPr>
          <w:p w14:paraId="7280EB3F" w14:textId="77777777" w:rsidR="00B42243" w:rsidRPr="00B93702" w:rsidRDefault="00B42243" w:rsidP="003819FB">
            <w:pPr>
              <w:pStyle w:val="TAL"/>
              <w:rPr>
                <w:rFonts w:cs="Arial"/>
                <w:lang w:eastAsia="en-US"/>
              </w:rPr>
            </w:pPr>
            <w:r w:rsidRPr="00B93702">
              <w:rPr>
                <w:rFonts w:cs="Arial"/>
                <w:lang w:eastAsia="en-US"/>
              </w:rPr>
              <w:t>9 kHz &lt; f ≤ 4 GHz: ±2.0 dB</w:t>
            </w:r>
          </w:p>
          <w:p w14:paraId="56CDC79F" w14:textId="77777777"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14:paraId="2F7002CB" w14:textId="77777777" w:rsidR="00B42243" w:rsidRPr="00B93702" w:rsidDel="002B4972" w:rsidRDefault="00B42243" w:rsidP="003819FB">
            <w:pPr>
              <w:pStyle w:val="TAL"/>
              <w:rPr>
                <w:rFonts w:cs="Arial"/>
                <w:lang w:eastAsia="en-US"/>
              </w:rPr>
            </w:pPr>
          </w:p>
        </w:tc>
      </w:tr>
      <w:tr w:rsidR="00B93702" w:rsidRPr="00B93702" w:rsidDel="002B4972" w14:paraId="0E13D47F" w14:textId="77777777">
        <w:trPr>
          <w:cantSplit/>
          <w:jc w:val="center"/>
        </w:trPr>
        <w:tc>
          <w:tcPr>
            <w:tcW w:w="2436" w:type="dxa"/>
          </w:tcPr>
          <w:p w14:paraId="5196B0EB" w14:textId="77777777"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4536" w:type="dxa"/>
          </w:tcPr>
          <w:p w14:paraId="1D0E0243" w14:textId="77777777" w:rsidR="00B42243" w:rsidRPr="00B93702" w:rsidRDefault="00B42243" w:rsidP="003819FB">
            <w:pPr>
              <w:pStyle w:val="TAL"/>
              <w:rPr>
                <w:rFonts w:cs="Arial"/>
                <w:lang w:eastAsia="en-US"/>
              </w:rPr>
            </w:pPr>
            <w:r w:rsidRPr="00B93702">
              <w:rPr>
                <w:rFonts w:cs="Arial"/>
                <w:lang w:eastAsia="en-US"/>
              </w:rPr>
              <w:t>9 kHz &lt; f ≤ 4 GHz: ±2.0 dB</w:t>
            </w:r>
          </w:p>
          <w:p w14:paraId="3D79847B" w14:textId="77777777" w:rsidR="00B42243" w:rsidRPr="00B93702" w:rsidRDefault="00B42243" w:rsidP="003819FB">
            <w:pPr>
              <w:pStyle w:val="TAL"/>
              <w:rPr>
                <w:rFonts w:cs="Arial"/>
                <w:lang w:eastAsia="en-US"/>
              </w:rPr>
            </w:pPr>
            <w:r w:rsidRPr="00B93702">
              <w:rPr>
                <w:rFonts w:cs="Arial"/>
                <w:lang w:eastAsia="en-US"/>
              </w:rPr>
              <w:t>4 GHz &lt; f ≤ 12.75 GHz: ±4.0 dB</w:t>
            </w:r>
          </w:p>
        </w:tc>
        <w:tc>
          <w:tcPr>
            <w:tcW w:w="2721" w:type="dxa"/>
          </w:tcPr>
          <w:p w14:paraId="79DC28BD" w14:textId="77777777" w:rsidR="00B42243" w:rsidRPr="00B93702" w:rsidDel="002B4972" w:rsidRDefault="00B42243" w:rsidP="003819FB">
            <w:pPr>
              <w:pStyle w:val="TAL"/>
              <w:rPr>
                <w:rFonts w:cs="Arial"/>
                <w:lang w:eastAsia="en-US"/>
              </w:rPr>
            </w:pPr>
          </w:p>
        </w:tc>
      </w:tr>
      <w:tr w:rsidR="00B93702" w:rsidRPr="00B93702" w:rsidDel="002B4972" w14:paraId="70EA0629" w14:textId="77777777">
        <w:trPr>
          <w:cantSplit/>
          <w:jc w:val="center"/>
        </w:trPr>
        <w:tc>
          <w:tcPr>
            <w:tcW w:w="2436" w:type="dxa"/>
          </w:tcPr>
          <w:p w14:paraId="29CBCD1A" w14:textId="77777777"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4536" w:type="dxa"/>
          </w:tcPr>
          <w:p w14:paraId="0A88246F" w14:textId="77777777" w:rsidR="00B42243" w:rsidRPr="00B93702" w:rsidRDefault="00B42243" w:rsidP="003819FB">
            <w:pPr>
              <w:pStyle w:val="TAL"/>
              <w:rPr>
                <w:rFonts w:cs="Arial"/>
                <w:lang w:eastAsia="en-US"/>
              </w:rPr>
            </w:pPr>
            <w:r w:rsidRPr="00B93702">
              <w:rPr>
                <w:rFonts w:cs="v4.2.0"/>
                <w:lang w:eastAsia="en-US"/>
              </w:rPr>
              <w:t>±3.0 dB</w:t>
            </w:r>
          </w:p>
        </w:tc>
        <w:tc>
          <w:tcPr>
            <w:tcW w:w="2721" w:type="dxa"/>
          </w:tcPr>
          <w:p w14:paraId="23EA5C77" w14:textId="77777777" w:rsidR="00B42243" w:rsidRPr="00B93702" w:rsidDel="002B4972" w:rsidRDefault="00B42243" w:rsidP="003819FB">
            <w:pPr>
              <w:pStyle w:val="TAL"/>
              <w:rPr>
                <w:rFonts w:cs="Arial"/>
                <w:lang w:eastAsia="en-US"/>
              </w:rPr>
            </w:pPr>
          </w:p>
        </w:tc>
      </w:tr>
      <w:tr w:rsidR="00B93702" w:rsidRPr="00B93702" w:rsidDel="002B4972" w14:paraId="2F162B23" w14:textId="77777777">
        <w:trPr>
          <w:cantSplit/>
          <w:jc w:val="center"/>
        </w:trPr>
        <w:tc>
          <w:tcPr>
            <w:tcW w:w="2436" w:type="dxa"/>
          </w:tcPr>
          <w:p w14:paraId="5CFB574B" w14:textId="77777777"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4536" w:type="dxa"/>
          </w:tcPr>
          <w:p w14:paraId="3150B096" w14:textId="77777777" w:rsidR="00782C9D" w:rsidRPr="00B93702" w:rsidRDefault="00B42243" w:rsidP="00782C9D">
            <w:pPr>
              <w:pStyle w:val="TAL"/>
              <w:rPr>
                <w:rFonts w:cs="v4.2.0"/>
                <w:lang w:eastAsia="en-US"/>
              </w:rPr>
            </w:pPr>
            <w:r w:rsidRPr="00B93702">
              <w:rPr>
                <w:rFonts w:cs="Arial"/>
                <w:lang w:eastAsia="en-US"/>
              </w:rPr>
              <w:t>±2.0 dB for &gt;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7F934A3F" w14:textId="77777777"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p w14:paraId="50945855" w14:textId="77777777" w:rsidR="00782C9D" w:rsidRPr="00B93702" w:rsidRDefault="00B42243" w:rsidP="00782C9D">
            <w:pPr>
              <w:pStyle w:val="TAL"/>
              <w:rPr>
                <w:rFonts w:cs="v4.2.0"/>
                <w:lang w:eastAsia="en-US"/>
              </w:rPr>
            </w:pPr>
            <w:r w:rsidRPr="00B93702">
              <w:rPr>
                <w:rFonts w:cs="Arial"/>
                <w:lang w:eastAsia="en-US"/>
              </w:rPr>
              <w:t>±3.0 dB for ≤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660DA20C" w14:textId="77777777"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3.5 dB, 3.0 GHz &lt; f </w:t>
            </w:r>
            <w:r w:rsidRPr="00B93702">
              <w:rPr>
                <w:rFonts w:cs="Arial"/>
                <w:lang w:eastAsia="en-US"/>
              </w:rPr>
              <w:t>≤</w:t>
            </w:r>
            <w:r w:rsidRPr="00B93702">
              <w:rPr>
                <w:rFonts w:cs="v4.2.0"/>
                <w:lang w:eastAsia="en-US"/>
              </w:rPr>
              <w:t xml:space="preserve"> 4.2 GHz</w:t>
            </w:r>
          </w:p>
        </w:tc>
        <w:tc>
          <w:tcPr>
            <w:tcW w:w="2721" w:type="dxa"/>
          </w:tcPr>
          <w:p w14:paraId="340E9927" w14:textId="77777777" w:rsidR="00B42243" w:rsidRPr="00B93702" w:rsidDel="002B4972" w:rsidRDefault="00B42243" w:rsidP="003819FB">
            <w:pPr>
              <w:pStyle w:val="TAL"/>
              <w:rPr>
                <w:rFonts w:cs="Arial"/>
                <w:lang w:eastAsia="en-US"/>
              </w:rPr>
            </w:pPr>
          </w:p>
        </w:tc>
      </w:tr>
      <w:tr w:rsidR="00B93702" w:rsidRPr="00B93702" w:rsidDel="002B4972" w14:paraId="779D2B90" w14:textId="77777777">
        <w:trPr>
          <w:cantSplit/>
          <w:jc w:val="center"/>
        </w:trPr>
        <w:tc>
          <w:tcPr>
            <w:tcW w:w="2436" w:type="dxa"/>
          </w:tcPr>
          <w:p w14:paraId="00819983" w14:textId="77777777"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4536" w:type="dxa"/>
          </w:tcPr>
          <w:p w14:paraId="06EAE81F" w14:textId="77777777" w:rsidR="00B42243" w:rsidRPr="00B93702" w:rsidRDefault="00B42243" w:rsidP="003819FB">
            <w:pPr>
              <w:pStyle w:val="TAL"/>
              <w:rPr>
                <w:rFonts w:cs="Arial"/>
                <w:lang w:eastAsia="en-US"/>
              </w:rPr>
            </w:pPr>
            <w:r w:rsidRPr="00B93702">
              <w:rPr>
                <w:rFonts w:cs="v4.2.0"/>
                <w:lang w:eastAsia="en-US"/>
              </w:rPr>
              <w:t>±3.0 dB</w:t>
            </w:r>
          </w:p>
        </w:tc>
        <w:tc>
          <w:tcPr>
            <w:tcW w:w="2721" w:type="dxa"/>
          </w:tcPr>
          <w:p w14:paraId="7CD7A335" w14:textId="77777777" w:rsidR="00B42243" w:rsidRPr="00B93702" w:rsidDel="002B4972" w:rsidRDefault="00B42243" w:rsidP="003819FB">
            <w:pPr>
              <w:pStyle w:val="TAL"/>
              <w:rPr>
                <w:rFonts w:cs="Arial"/>
                <w:lang w:eastAsia="en-US"/>
              </w:rPr>
            </w:pPr>
          </w:p>
        </w:tc>
      </w:tr>
      <w:tr w:rsidR="00B93702" w:rsidRPr="00B93702" w14:paraId="01E7C133" w14:textId="77777777">
        <w:trPr>
          <w:cantSplit/>
          <w:jc w:val="center"/>
        </w:trPr>
        <w:tc>
          <w:tcPr>
            <w:tcW w:w="2436" w:type="dxa"/>
          </w:tcPr>
          <w:p w14:paraId="639D2CEB" w14:textId="77777777" w:rsidR="0075643D" w:rsidRPr="00B93702" w:rsidRDefault="0075643D" w:rsidP="00E634D2">
            <w:pPr>
              <w:pStyle w:val="TAL"/>
              <w:tabs>
                <w:tab w:val="left" w:pos="523"/>
              </w:tabs>
              <w:rPr>
                <w:rFonts w:cs="v4.2.0"/>
                <w:lang w:eastAsia="en-US"/>
              </w:rPr>
            </w:pPr>
            <w:r w:rsidRPr="00B93702">
              <w:rPr>
                <w:rFonts w:cs="Arial"/>
                <w:lang w:eastAsia="en-US"/>
              </w:rPr>
              <w:t>6.6.2</w:t>
            </w:r>
            <w:r w:rsidRPr="00B93702">
              <w:rPr>
                <w:rFonts w:cs="Arial"/>
                <w:lang w:eastAsia="en-US"/>
              </w:rPr>
              <w:tab/>
              <w:t>Operating band unwanted emissions</w:t>
            </w:r>
            <w:r w:rsidRPr="00B93702">
              <w:rPr>
                <w:rFonts w:cs="Arial"/>
                <w:lang w:eastAsia="en-US"/>
              </w:rPr>
              <w:tab/>
            </w:r>
          </w:p>
        </w:tc>
        <w:tc>
          <w:tcPr>
            <w:tcW w:w="4536" w:type="dxa"/>
          </w:tcPr>
          <w:p w14:paraId="1FD12C15" w14:textId="77777777" w:rsidR="00782C9D" w:rsidRPr="00B93702" w:rsidRDefault="0075643D" w:rsidP="00782C9D">
            <w:pPr>
              <w:pStyle w:val="TAL"/>
              <w:rPr>
                <w:rFonts w:cs="v4.2.0"/>
                <w:lang w:eastAsia="en-US"/>
              </w:rPr>
            </w:pPr>
            <w:r w:rsidRPr="00B93702">
              <w:rPr>
                <w:rFonts w:cs="Arial"/>
                <w:lang w:eastAsia="en-US"/>
              </w:rPr>
              <w:t>±1.5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3694ED02" w14:textId="77777777" w:rsidR="0075643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2721" w:type="dxa"/>
          </w:tcPr>
          <w:p w14:paraId="0A55353B" w14:textId="77777777" w:rsidR="0075643D" w:rsidRPr="00B93702" w:rsidDel="006575B2" w:rsidRDefault="0075643D" w:rsidP="00E634D2">
            <w:pPr>
              <w:pStyle w:val="TAL"/>
              <w:rPr>
                <w:rFonts w:cs="Arial"/>
                <w:lang w:eastAsia="en-US"/>
              </w:rPr>
            </w:pPr>
          </w:p>
        </w:tc>
      </w:tr>
      <w:tr w:rsidR="00B93702" w:rsidRPr="00B93702" w14:paraId="5B19B7DC" w14:textId="77777777">
        <w:trPr>
          <w:cantSplit/>
          <w:jc w:val="center"/>
        </w:trPr>
        <w:tc>
          <w:tcPr>
            <w:tcW w:w="2436" w:type="dxa"/>
          </w:tcPr>
          <w:p w14:paraId="32EB6DD0" w14:textId="77777777" w:rsidR="00F9256D" w:rsidRPr="00B93702" w:rsidRDefault="00683446" w:rsidP="00E634D2">
            <w:pPr>
              <w:pStyle w:val="TAL"/>
              <w:tabs>
                <w:tab w:val="left" w:pos="523"/>
              </w:tabs>
              <w:rPr>
                <w:rFonts w:cs="Arial"/>
                <w:lang w:eastAsia="en-US"/>
              </w:rPr>
            </w:pPr>
            <w:r w:rsidRPr="00B93702">
              <w:rPr>
                <w:rFonts w:cs="Arial"/>
                <w:lang w:eastAsia="en-US"/>
              </w:rPr>
              <w:t>6.6.3</w:t>
            </w:r>
            <w:r w:rsidRPr="00B93702">
              <w:rPr>
                <w:rFonts w:cs="Arial"/>
                <w:lang w:eastAsia="en-US"/>
              </w:rPr>
              <w:tab/>
              <w:t>Occupied bandwidth</w:t>
            </w:r>
          </w:p>
        </w:tc>
        <w:tc>
          <w:tcPr>
            <w:tcW w:w="4536" w:type="dxa"/>
          </w:tcPr>
          <w:p w14:paraId="0CE08575" w14:textId="77777777" w:rsidR="008951E7" w:rsidRPr="00B93702" w:rsidRDefault="008951E7" w:rsidP="008951E7">
            <w:pPr>
              <w:pStyle w:val="TAL"/>
              <w:rPr>
                <w:lang w:eastAsia="ja-JP"/>
              </w:rPr>
            </w:pPr>
            <w:r w:rsidRPr="00B93702">
              <w:rPr>
                <w:rFonts w:cs="Arial"/>
                <w:u w:val="single"/>
                <w:lang w:eastAsia="en-US"/>
              </w:rPr>
              <w:t>For NR:</w:t>
            </w:r>
            <w:r w:rsidRPr="00B93702">
              <w:rPr>
                <w:rFonts w:cs="Arial"/>
                <w:lang w:eastAsia="en-US"/>
              </w:rPr>
              <w:br/>
            </w:r>
            <w:r w:rsidRPr="00B93702">
              <w:rPr>
                <w:lang w:eastAsia="ja-JP"/>
              </w:rPr>
              <w:t>5</w:t>
            </w:r>
            <w:r w:rsidRPr="00B93702">
              <w:rPr>
                <w:lang w:val="en-US" w:eastAsia="zh-CN"/>
              </w:rPr>
              <w:t xml:space="preserve"> </w:t>
            </w:r>
            <w:r w:rsidRPr="00B93702">
              <w:rPr>
                <w:lang w:eastAsia="ja-JP"/>
              </w:rPr>
              <w:t>MHz, 10</w:t>
            </w:r>
            <w:r w:rsidRPr="00B93702">
              <w:rPr>
                <w:lang w:val="en-US" w:eastAsia="zh-CN"/>
              </w:rPr>
              <w:t xml:space="preserve"> </w:t>
            </w:r>
            <w:r w:rsidRPr="00B93702">
              <w:rPr>
                <w:lang w:eastAsia="ja-JP"/>
              </w:rPr>
              <w:t xml:space="preserve">MHz </w:t>
            </w:r>
            <w:r w:rsidRPr="00B93702">
              <w:rPr>
                <w:lang w:val="en-US" w:eastAsia="zh-CN"/>
              </w:rPr>
              <w:t xml:space="preserve">BS </w:t>
            </w:r>
            <w:r w:rsidRPr="00B93702">
              <w:rPr>
                <w:lang w:eastAsia="ja-JP"/>
              </w:rPr>
              <w:t xml:space="preserve">Channel BW: </w:t>
            </w:r>
            <w:r w:rsidRPr="00B93702">
              <w:t>±</w:t>
            </w:r>
            <w:r w:rsidRPr="00B93702">
              <w:rPr>
                <w:lang w:eastAsia="ja-JP"/>
              </w:rPr>
              <w:t>100</w:t>
            </w:r>
            <w:r w:rsidRPr="00B93702">
              <w:rPr>
                <w:lang w:val="en-US" w:eastAsia="zh-CN"/>
              </w:rPr>
              <w:t xml:space="preserve"> </w:t>
            </w:r>
            <w:r w:rsidRPr="00B93702">
              <w:rPr>
                <w:lang w:eastAsia="ja-JP"/>
              </w:rPr>
              <w:t>kHz</w:t>
            </w:r>
          </w:p>
          <w:p w14:paraId="1C6C8929" w14:textId="77777777" w:rsidR="008951E7" w:rsidRPr="00B93702" w:rsidRDefault="008951E7" w:rsidP="008951E7">
            <w:pPr>
              <w:pStyle w:val="TAL"/>
              <w:rPr>
                <w:lang w:eastAsia="ja-JP"/>
              </w:rPr>
            </w:pPr>
            <w:r w:rsidRPr="00B93702">
              <w:rPr>
                <w:lang w:eastAsia="ja-JP"/>
              </w:rPr>
              <w:t>15</w:t>
            </w:r>
            <w:r w:rsidRPr="00B93702">
              <w:rPr>
                <w:lang w:val="en-US" w:eastAsia="zh-CN"/>
              </w:rPr>
              <w:t xml:space="preserve"> </w:t>
            </w:r>
            <w:r w:rsidRPr="00B93702">
              <w:rPr>
                <w:lang w:eastAsia="ja-JP"/>
              </w:rPr>
              <w:t xml:space="preserve">MHz, </w:t>
            </w:r>
            <w:r w:rsidRPr="00B93702">
              <w:rPr>
                <w:lang w:val="en-US" w:eastAsia="zh-CN"/>
              </w:rPr>
              <w:t xml:space="preserve">20 MHz, 25 MHz, 30 MHz, 40 MHz, 50 </w:t>
            </w:r>
            <w:r w:rsidRPr="00B93702">
              <w:rPr>
                <w:lang w:eastAsia="ja-JP"/>
              </w:rPr>
              <w:t>MHz</w:t>
            </w:r>
            <w:r w:rsidRPr="00B93702">
              <w:rPr>
                <w:lang w:val="en-US" w:eastAsia="zh-CN"/>
              </w:rPr>
              <w:t xml:space="preserve"> BS </w:t>
            </w:r>
            <w:r w:rsidRPr="00B93702">
              <w:rPr>
                <w:lang w:eastAsia="ja-JP"/>
              </w:rPr>
              <w:t xml:space="preserve">Channel BW: </w:t>
            </w:r>
            <w:r w:rsidRPr="00B93702">
              <w:t>±</w:t>
            </w:r>
            <w:r w:rsidRPr="00B93702">
              <w:rPr>
                <w:lang w:eastAsia="ja-JP"/>
              </w:rPr>
              <w:t>300</w:t>
            </w:r>
            <w:r w:rsidRPr="00B93702">
              <w:rPr>
                <w:lang w:val="en-US" w:eastAsia="zh-CN"/>
              </w:rPr>
              <w:t xml:space="preserve"> </w:t>
            </w:r>
            <w:r w:rsidRPr="00B93702">
              <w:rPr>
                <w:lang w:eastAsia="ja-JP"/>
              </w:rPr>
              <w:t>kHz</w:t>
            </w:r>
          </w:p>
          <w:p w14:paraId="0AD6B174" w14:textId="77777777" w:rsidR="008951E7" w:rsidRPr="00B93702" w:rsidRDefault="008951E7" w:rsidP="008951E7">
            <w:pPr>
              <w:pStyle w:val="TAL"/>
              <w:rPr>
                <w:rFonts w:cs="Arial"/>
                <w:u w:val="single"/>
                <w:lang w:eastAsia="en-US"/>
              </w:rPr>
            </w:pPr>
            <w:r w:rsidRPr="00B93702">
              <w:rPr>
                <w:lang w:val="en-US" w:eastAsia="zh-CN"/>
              </w:rPr>
              <w:t xml:space="preserve">60 MHz, 70 MHz, 80 MHz, 90 MHz, 100 MHz BS </w:t>
            </w:r>
            <w:r w:rsidRPr="00B93702">
              <w:rPr>
                <w:lang w:eastAsia="ja-JP"/>
              </w:rPr>
              <w:t>Channel BW</w:t>
            </w:r>
            <w:r w:rsidRPr="00B93702">
              <w:rPr>
                <w:lang w:val="en-US" w:eastAsia="zh-CN"/>
              </w:rPr>
              <w:t xml:space="preserve">: </w:t>
            </w:r>
            <w:r w:rsidRPr="00B93702">
              <w:t>±600</w:t>
            </w:r>
            <w:r w:rsidRPr="00B93702">
              <w:rPr>
                <w:lang w:val="en-US" w:eastAsia="zh-CN"/>
              </w:rPr>
              <w:t xml:space="preserve"> kHz</w:t>
            </w:r>
            <w:r w:rsidRPr="00B93702">
              <w:rPr>
                <w:rFonts w:cs="Arial"/>
                <w:u w:val="single"/>
                <w:lang w:eastAsia="en-US"/>
              </w:rPr>
              <w:t xml:space="preserve"> </w:t>
            </w:r>
          </w:p>
          <w:p w14:paraId="69627486" w14:textId="77777777" w:rsidR="008951E7" w:rsidRPr="00B93702" w:rsidRDefault="008951E7" w:rsidP="008951E7">
            <w:pPr>
              <w:pStyle w:val="TAL"/>
              <w:rPr>
                <w:rFonts w:cs="Arial"/>
                <w:u w:val="single"/>
                <w:lang w:eastAsia="en-US"/>
              </w:rPr>
            </w:pPr>
          </w:p>
          <w:p w14:paraId="011D1A2A" w14:textId="77777777" w:rsidR="00683446" w:rsidRPr="00751205" w:rsidRDefault="00683446" w:rsidP="00683446">
            <w:pPr>
              <w:pStyle w:val="TAL"/>
              <w:rPr>
                <w:rFonts w:cs="Arial"/>
                <w:lang w:val="sv-FI" w:eastAsia="en-US"/>
              </w:rPr>
            </w:pPr>
            <w:r w:rsidRPr="00751205">
              <w:rPr>
                <w:rFonts w:cs="Arial"/>
                <w:u w:val="single"/>
                <w:lang w:val="sv-FI" w:eastAsia="en-US"/>
              </w:rPr>
              <w:t>For E-UTRA:</w:t>
            </w:r>
            <w:r w:rsidRPr="00751205">
              <w:rPr>
                <w:rFonts w:cs="Arial"/>
                <w:lang w:val="sv-FI" w:eastAsia="en-US"/>
              </w:rPr>
              <w:br/>
              <w:t>1.4MHz, 3MHz Channel BW: ±30kHz</w:t>
            </w:r>
          </w:p>
          <w:p w14:paraId="54817CCC" w14:textId="77777777" w:rsidR="00683446" w:rsidRPr="00751205" w:rsidRDefault="00683446" w:rsidP="00683446">
            <w:pPr>
              <w:pStyle w:val="TAL"/>
              <w:rPr>
                <w:rFonts w:cs="Arial"/>
                <w:lang w:val="sv-FI" w:eastAsia="en-US"/>
              </w:rPr>
            </w:pPr>
            <w:r w:rsidRPr="00751205">
              <w:rPr>
                <w:rFonts w:cs="Arial"/>
                <w:lang w:val="sv-FI" w:eastAsia="en-US"/>
              </w:rPr>
              <w:t>5MHz, 10MHz Channel BW: ±100kHz</w:t>
            </w:r>
          </w:p>
          <w:p w14:paraId="069D7927" w14:textId="77777777" w:rsidR="00683446" w:rsidRPr="00751205" w:rsidRDefault="00683446" w:rsidP="00683446">
            <w:pPr>
              <w:pStyle w:val="TAL"/>
              <w:rPr>
                <w:rFonts w:cs="Arial"/>
                <w:lang w:val="sv-FI" w:eastAsia="en-US"/>
              </w:rPr>
            </w:pPr>
            <w:r w:rsidRPr="00751205">
              <w:rPr>
                <w:rFonts w:cs="Arial"/>
                <w:lang w:val="sv-FI" w:eastAsia="en-US"/>
              </w:rPr>
              <w:t>15MHz, 20MHz: Channel BW: ±300kHz</w:t>
            </w:r>
            <w:r w:rsidRPr="00751205">
              <w:rPr>
                <w:rFonts w:cs="Arial"/>
                <w:lang w:val="sv-FI" w:eastAsia="en-US"/>
              </w:rPr>
              <w:br/>
            </w:r>
          </w:p>
          <w:p w14:paraId="623D8058" w14:textId="77777777" w:rsidR="00F9256D" w:rsidRPr="00B93702" w:rsidRDefault="00683446" w:rsidP="00683446">
            <w:pPr>
              <w:pStyle w:val="TAL"/>
              <w:rPr>
                <w:rFonts w:cs="Arial"/>
                <w:lang w:eastAsia="en-US"/>
              </w:rPr>
            </w:pPr>
            <w:r w:rsidRPr="00B93702">
              <w:rPr>
                <w:rFonts w:cs="Arial"/>
                <w:u w:val="single"/>
                <w:lang w:eastAsia="en-US"/>
              </w:rPr>
              <w:t>For UTRA</w:t>
            </w:r>
            <w:r w:rsidRPr="00B93702">
              <w:rPr>
                <w:rFonts w:cs="Arial"/>
                <w:lang w:eastAsia="en-US"/>
              </w:rPr>
              <w:t>:   ±100kHz</w:t>
            </w:r>
          </w:p>
        </w:tc>
        <w:tc>
          <w:tcPr>
            <w:tcW w:w="2721" w:type="dxa"/>
          </w:tcPr>
          <w:p w14:paraId="6C718C21" w14:textId="77777777" w:rsidR="00F9256D" w:rsidRPr="00B93702" w:rsidRDefault="00F9256D" w:rsidP="00E634D2">
            <w:pPr>
              <w:pStyle w:val="TAL"/>
              <w:rPr>
                <w:rFonts w:cs="Arial"/>
                <w:lang w:eastAsia="en-US"/>
              </w:rPr>
            </w:pPr>
          </w:p>
        </w:tc>
      </w:tr>
      <w:tr w:rsidR="00B93702" w:rsidRPr="00B93702" w14:paraId="15DF29C2" w14:textId="77777777">
        <w:trPr>
          <w:cantSplit/>
          <w:jc w:val="center"/>
        </w:trPr>
        <w:tc>
          <w:tcPr>
            <w:tcW w:w="2436" w:type="dxa"/>
          </w:tcPr>
          <w:p w14:paraId="04AF6617" w14:textId="77777777" w:rsidR="003C0A28" w:rsidRPr="00B93702" w:rsidRDefault="003C0A28"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8951E7" w:rsidRPr="00B93702">
              <w:rPr>
                <w:rFonts w:cs="Arial"/>
                <w:lang w:eastAsia="en-US"/>
              </w:rPr>
              <w:t>Power</w:t>
            </w:r>
            <w:r w:rsidRPr="00B93702">
              <w:rPr>
                <w:rFonts w:cs="Arial"/>
                <w:lang w:eastAsia="en-US"/>
              </w:rPr>
              <w:t xml:space="preserve"> Ratio (ACLR)</w:t>
            </w:r>
          </w:p>
        </w:tc>
        <w:tc>
          <w:tcPr>
            <w:tcW w:w="4536" w:type="dxa"/>
          </w:tcPr>
          <w:p w14:paraId="57EC3ACC" w14:textId="77777777" w:rsidR="008951E7" w:rsidRPr="00B93702" w:rsidRDefault="008951E7" w:rsidP="008951E7">
            <w:pPr>
              <w:pStyle w:val="TAL"/>
              <w:rPr>
                <w:rFonts w:cs="Arial"/>
                <w:lang w:eastAsia="ja-JP"/>
              </w:rPr>
            </w:pPr>
            <w:r w:rsidRPr="00B93702">
              <w:rPr>
                <w:rFonts w:cs="Arial"/>
                <w:lang w:eastAsia="ja-JP"/>
              </w:rPr>
              <w:t>ACLR</w:t>
            </w:r>
          </w:p>
          <w:p w14:paraId="1C989807" w14:textId="77777777"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14:paraId="250CF7F2" w14:textId="77777777"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14:paraId="7D90C99D" w14:textId="77777777" w:rsidR="0086398E" w:rsidRPr="00B93702" w:rsidRDefault="0086398E" w:rsidP="0086398E">
            <w:pPr>
              <w:pStyle w:val="TAL"/>
              <w:rPr>
                <w:rFonts w:cs="Arial"/>
                <w:lang w:eastAsia="en-US"/>
              </w:rPr>
            </w:pPr>
          </w:p>
          <w:p w14:paraId="36938FE9" w14:textId="77777777" w:rsidR="0086398E" w:rsidRPr="00B93702" w:rsidRDefault="0086398E" w:rsidP="0086398E">
            <w:pPr>
              <w:pStyle w:val="TAL"/>
              <w:rPr>
                <w:rFonts w:cs="Arial"/>
                <w:lang w:eastAsia="en-US"/>
              </w:rPr>
            </w:pPr>
            <w:r w:rsidRPr="00B93702">
              <w:rPr>
                <w:rFonts w:cs="Arial"/>
                <w:lang w:eastAsia="en-US"/>
              </w:rPr>
              <w:t>Absolute power ±2.0 dB, f ≤ 3.0GHz</w:t>
            </w:r>
          </w:p>
          <w:p w14:paraId="5604AB7E" w14:textId="77777777" w:rsidR="0086398E" w:rsidRPr="00B93702" w:rsidRDefault="0086398E" w:rsidP="0086398E">
            <w:pPr>
              <w:pStyle w:val="TAL"/>
              <w:rPr>
                <w:rFonts w:cs="Arial"/>
                <w:lang w:eastAsia="en-US"/>
              </w:rPr>
            </w:pPr>
            <w:r w:rsidRPr="00B93702">
              <w:rPr>
                <w:rFonts w:cs="Arial"/>
                <w:lang w:eastAsia="en-US"/>
              </w:rPr>
              <w:t>Absolute power ±2.5 dB, 3.0GHz &lt; f ≤ 4.2GHz</w:t>
            </w:r>
          </w:p>
          <w:p w14:paraId="0C33F66A" w14:textId="77777777" w:rsidR="008951E7" w:rsidRPr="00B93702" w:rsidRDefault="008951E7" w:rsidP="008951E7">
            <w:pPr>
              <w:pStyle w:val="TAL"/>
              <w:rPr>
                <w:rFonts w:cs="Arial"/>
                <w:lang w:eastAsia="ja-JP"/>
              </w:rPr>
            </w:pPr>
          </w:p>
          <w:p w14:paraId="4080FABA" w14:textId="77777777" w:rsidR="008951E7" w:rsidRPr="00B93702" w:rsidRDefault="008951E7" w:rsidP="008951E7">
            <w:pPr>
              <w:pStyle w:val="TAL"/>
              <w:rPr>
                <w:rFonts w:cs="Arial"/>
                <w:lang w:eastAsia="ja-JP"/>
              </w:rPr>
            </w:pPr>
            <w:r w:rsidRPr="00B93702">
              <w:rPr>
                <w:rFonts w:cs="Arial"/>
                <w:lang w:eastAsia="ja-JP"/>
              </w:rPr>
              <w:t>CACLR</w:t>
            </w:r>
          </w:p>
          <w:p w14:paraId="2F1F9095" w14:textId="77777777"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14:paraId="68FA63E4" w14:textId="77777777"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14:paraId="68D711C5" w14:textId="77777777" w:rsidR="00782C9D" w:rsidRPr="00B93702" w:rsidRDefault="003C0A28" w:rsidP="00782C9D">
            <w:pPr>
              <w:pStyle w:val="TAL"/>
              <w:rPr>
                <w:rFonts w:cs="v4.2.0"/>
                <w:lang w:eastAsia="en-US"/>
              </w:rPr>
            </w:pPr>
            <w:r w:rsidRPr="00B93702">
              <w:rPr>
                <w:rFonts w:cs="Arial"/>
                <w:lang w:eastAsia="en-US"/>
              </w:rPr>
              <w:t>CACLR absolute power ±2.0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1DD19AA5" w14:textId="77777777" w:rsidR="003C0A28" w:rsidRPr="00B93702" w:rsidRDefault="00782C9D" w:rsidP="00782C9D">
            <w:pPr>
              <w:pStyle w:val="TAL"/>
              <w:rPr>
                <w:rFonts w:cs="Arial"/>
                <w:u w:val="single"/>
                <w:lang w:eastAsia="en-US"/>
              </w:rPr>
            </w:pPr>
            <w:r w:rsidRPr="00B93702">
              <w:rPr>
                <w:rFonts w:cs="Arial"/>
                <w:lang w:eastAsia="en-US"/>
              </w:rPr>
              <w:t>CACLR absolute power ±</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14:paraId="0D266AE2" w14:textId="77777777" w:rsidR="003C0A28" w:rsidRPr="00B93702" w:rsidRDefault="003C0A28" w:rsidP="00E634D2">
            <w:pPr>
              <w:pStyle w:val="TAL"/>
              <w:rPr>
                <w:rFonts w:cs="Arial"/>
                <w:lang w:eastAsia="en-US"/>
              </w:rPr>
            </w:pPr>
          </w:p>
        </w:tc>
      </w:tr>
      <w:tr w:rsidR="00F9256D" w:rsidRPr="00B93702" w14:paraId="5477154C" w14:textId="77777777">
        <w:trPr>
          <w:cantSplit/>
          <w:jc w:val="center"/>
        </w:trPr>
        <w:tc>
          <w:tcPr>
            <w:tcW w:w="2436" w:type="dxa"/>
          </w:tcPr>
          <w:p w14:paraId="2D51C029" w14:textId="77777777" w:rsidR="00683446" w:rsidRPr="00B93702" w:rsidRDefault="00683446" w:rsidP="00683446">
            <w:pPr>
              <w:pStyle w:val="TAL"/>
              <w:tabs>
                <w:tab w:val="left" w:pos="523"/>
              </w:tabs>
              <w:rPr>
                <w:rFonts w:cs="Arial"/>
                <w:lang w:eastAsia="en-US"/>
              </w:rPr>
            </w:pPr>
            <w:r w:rsidRPr="00B93702">
              <w:rPr>
                <w:rFonts w:cs="Arial"/>
                <w:lang w:eastAsia="en-US"/>
              </w:rPr>
              <w:t xml:space="preserve">6.7 Transmitter intermodulation </w:t>
            </w:r>
          </w:p>
          <w:p w14:paraId="34459FB7" w14:textId="77777777" w:rsidR="00683446" w:rsidRPr="00B93702" w:rsidRDefault="00683446" w:rsidP="00683446">
            <w:pPr>
              <w:pStyle w:val="TAL"/>
              <w:tabs>
                <w:tab w:val="left" w:pos="523"/>
              </w:tabs>
              <w:rPr>
                <w:rFonts w:cs="Arial"/>
                <w:lang w:eastAsia="en-US"/>
              </w:rPr>
            </w:pPr>
            <w:r w:rsidRPr="00B93702">
              <w:rPr>
                <w:rFonts w:cs="Arial"/>
                <w:lang w:eastAsia="en-US"/>
              </w:rPr>
              <w:t>(interferer requirements)</w:t>
            </w:r>
          </w:p>
          <w:p w14:paraId="6E0CF982" w14:textId="77777777" w:rsidR="00F9256D" w:rsidRPr="00B93702" w:rsidDel="006575B2" w:rsidRDefault="00683446" w:rsidP="00683446">
            <w:pPr>
              <w:pStyle w:val="TAL"/>
              <w:tabs>
                <w:tab w:val="left" w:pos="523"/>
              </w:tabs>
              <w:rPr>
                <w:rFonts w:cs="Arial"/>
                <w:lang w:eastAsia="en-US"/>
              </w:rPr>
            </w:pPr>
            <w:r w:rsidRPr="00B93702">
              <w:rPr>
                <w:rFonts w:cs="Arial"/>
                <w:lang w:eastAsia="en-US"/>
              </w:rPr>
              <w:t>This tolerance applies to the stimulus and not the measurements defined in 6.6.1, 6.6.2 and 6.6.4</w:t>
            </w:r>
            <w:r w:rsidRPr="00B93702" w:rsidDel="00683446">
              <w:rPr>
                <w:rFonts w:cs="Arial"/>
                <w:lang w:eastAsia="en-US"/>
              </w:rPr>
              <w:t xml:space="preserve"> </w:t>
            </w:r>
          </w:p>
        </w:tc>
        <w:tc>
          <w:tcPr>
            <w:tcW w:w="4536" w:type="dxa"/>
          </w:tcPr>
          <w:p w14:paraId="02CCDBC1" w14:textId="77777777" w:rsidR="00683446" w:rsidRPr="00B93702" w:rsidRDefault="00683446" w:rsidP="00683446">
            <w:pPr>
              <w:pStyle w:val="TAL"/>
              <w:rPr>
                <w:rFonts w:cs="Arial"/>
                <w:lang w:eastAsia="en-US"/>
              </w:rPr>
            </w:pPr>
            <w:r w:rsidRPr="00B93702">
              <w:rPr>
                <w:rFonts w:cs="Arial"/>
                <w:lang w:eastAsia="en-US"/>
              </w:rPr>
              <w:t>The value below applies only to the interfer</w:t>
            </w:r>
            <w:r w:rsidR="00ED3483" w:rsidRPr="00B93702">
              <w:rPr>
                <w:rFonts w:cs="Arial"/>
                <w:lang w:eastAsia="en-US"/>
              </w:rPr>
              <w:t>ing</w:t>
            </w:r>
            <w:r w:rsidRPr="00B93702">
              <w:rPr>
                <w:rFonts w:cs="Arial"/>
                <w:lang w:eastAsia="en-US"/>
              </w:rPr>
              <w:t xml:space="preserve"> signal and is unrelated to the measurement uncertainty of the tests (6.6.1, 6.6.2 and 6.6.4) which have to be carried out in the presence of the interferer.</w:t>
            </w:r>
          </w:p>
          <w:p w14:paraId="08172168" w14:textId="77777777" w:rsidR="00683446" w:rsidRPr="00B93702" w:rsidRDefault="00683446" w:rsidP="00683446">
            <w:pPr>
              <w:pStyle w:val="TAL"/>
              <w:rPr>
                <w:rFonts w:cs="Arial"/>
                <w:lang w:eastAsia="en-US"/>
              </w:rPr>
            </w:pPr>
            <w:r w:rsidRPr="00B93702">
              <w:rPr>
                <w:rFonts w:cs="Arial"/>
                <w:lang w:eastAsia="en-US"/>
              </w:rPr>
              <w:t xml:space="preserve"> </w:t>
            </w:r>
          </w:p>
          <w:p w14:paraId="7A693F4A" w14:textId="77777777" w:rsidR="00F9256D" w:rsidRPr="00B93702" w:rsidDel="006575B2" w:rsidRDefault="00683446" w:rsidP="00683446">
            <w:pPr>
              <w:pStyle w:val="TAL"/>
              <w:rPr>
                <w:rFonts w:cs="Arial"/>
                <w:lang w:eastAsia="en-US"/>
              </w:rPr>
            </w:pPr>
            <w:r w:rsidRPr="00B93702">
              <w:rPr>
                <w:rFonts w:cs="Arial"/>
                <w:lang w:eastAsia="en-US"/>
              </w:rPr>
              <w:t>±1.0 dB</w:t>
            </w:r>
          </w:p>
        </w:tc>
        <w:tc>
          <w:tcPr>
            <w:tcW w:w="2721" w:type="dxa"/>
          </w:tcPr>
          <w:p w14:paraId="32ADE6AC" w14:textId="77777777" w:rsidR="00F9256D" w:rsidRPr="00B93702" w:rsidDel="006575B2" w:rsidRDefault="00683446" w:rsidP="00E634D2">
            <w:pPr>
              <w:pStyle w:val="TAL"/>
              <w:rPr>
                <w:rFonts w:cs="Arial"/>
                <w:lang w:eastAsia="en-US"/>
              </w:rPr>
            </w:pPr>
            <w:r w:rsidRPr="00B93702">
              <w:rPr>
                <w:rFonts w:cs="Arial"/>
                <w:lang w:eastAsia="en-US"/>
              </w:rPr>
              <w:t>The uncertainty of interferer has double the effect on the result due to the frequency offset</w:t>
            </w:r>
          </w:p>
        </w:tc>
      </w:tr>
    </w:tbl>
    <w:p w14:paraId="7778E304" w14:textId="77777777" w:rsidR="00F9256D" w:rsidRPr="00B93702" w:rsidRDefault="00F9256D" w:rsidP="004F6AD7"/>
    <w:p w14:paraId="73AA0B8F" w14:textId="77777777" w:rsidR="00F9256D" w:rsidRPr="00B93702" w:rsidRDefault="00F9256D" w:rsidP="00F311C8">
      <w:pPr>
        <w:pStyle w:val="Heading4"/>
        <w:rPr>
          <w:lang w:eastAsia="sv-SE"/>
        </w:rPr>
      </w:pPr>
      <w:bookmarkStart w:id="34" w:name="_Toc21097775"/>
      <w:bookmarkStart w:id="35" w:name="_Toc29765337"/>
      <w:r w:rsidRPr="00B93702">
        <w:rPr>
          <w:lang w:eastAsia="sv-SE"/>
        </w:rPr>
        <w:lastRenderedPageBreak/>
        <w:t>4.1.</w:t>
      </w:r>
      <w:r w:rsidRPr="00B93702">
        <w:t>2.2</w:t>
      </w:r>
      <w:r w:rsidRPr="00B93702">
        <w:rPr>
          <w:lang w:eastAsia="sv-SE"/>
        </w:rPr>
        <w:tab/>
        <w:t xml:space="preserve">Measurement of </w:t>
      </w:r>
      <w:r w:rsidRPr="00B93702">
        <w:t>receiver</w:t>
      </w:r>
      <w:bookmarkEnd w:id="34"/>
      <w:bookmarkEnd w:id="35"/>
    </w:p>
    <w:p w14:paraId="5D8A5792" w14:textId="77777777" w:rsidR="00F9256D" w:rsidRPr="00B93702" w:rsidRDefault="00F9256D" w:rsidP="0048036E">
      <w:pPr>
        <w:pStyle w:val="TH"/>
      </w:pPr>
      <w:r w:rsidRPr="00B93702">
        <w:t xml:space="preserve">Table 4.1.2-2: Maximum Test System </w:t>
      </w:r>
      <w:r w:rsidR="004F6AD7" w:rsidRPr="00B93702">
        <w:t>U</w:t>
      </w:r>
      <w:r w:rsidRPr="00B93702">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B93702" w:rsidRPr="00B93702" w14:paraId="1EFC2279" w14:textId="77777777">
        <w:trPr>
          <w:cantSplit/>
          <w:jc w:val="center"/>
        </w:trPr>
        <w:tc>
          <w:tcPr>
            <w:tcW w:w="2285" w:type="dxa"/>
          </w:tcPr>
          <w:p w14:paraId="1F4E682A" w14:textId="77777777" w:rsidR="00F9256D" w:rsidRPr="00B93702" w:rsidRDefault="00F9256D" w:rsidP="006D3267">
            <w:pPr>
              <w:pStyle w:val="TAH"/>
              <w:rPr>
                <w:rFonts w:cs="Arial"/>
                <w:lang w:eastAsia="en-US"/>
              </w:rPr>
            </w:pPr>
            <w:r w:rsidRPr="00B93702">
              <w:rPr>
                <w:rFonts w:cs="Arial"/>
                <w:lang w:eastAsia="en-US"/>
              </w:rPr>
              <w:t>Subclause</w:t>
            </w:r>
          </w:p>
        </w:tc>
        <w:tc>
          <w:tcPr>
            <w:tcW w:w="3260" w:type="dxa"/>
            <w:gridSpan w:val="2"/>
          </w:tcPr>
          <w:p w14:paraId="1DFECADB" w14:textId="77777777" w:rsidR="00F9256D" w:rsidRPr="00B93702" w:rsidRDefault="00F9256D" w:rsidP="006D3267">
            <w:pPr>
              <w:pStyle w:val="TAH"/>
              <w:rPr>
                <w:rFonts w:cs="Arial"/>
                <w:lang w:eastAsia="en-US"/>
              </w:rPr>
            </w:pPr>
            <w:r w:rsidRPr="00B93702">
              <w:rPr>
                <w:rFonts w:cs="Arial"/>
                <w:lang w:eastAsia="en-US"/>
              </w:rPr>
              <w:t xml:space="preserve">Maximum Test System </w:t>
            </w:r>
            <w:r w:rsidR="004F6AD7" w:rsidRPr="00B93702">
              <w:rPr>
                <w:rFonts w:cs="Arial"/>
                <w:lang w:eastAsia="en-US"/>
              </w:rPr>
              <w:t>U</w:t>
            </w:r>
            <w:r w:rsidRPr="00B93702">
              <w:rPr>
                <w:rFonts w:cs="Arial"/>
                <w:lang w:eastAsia="en-US"/>
              </w:rPr>
              <w:t>ncertainty</w:t>
            </w:r>
          </w:p>
        </w:tc>
        <w:tc>
          <w:tcPr>
            <w:tcW w:w="3845" w:type="dxa"/>
          </w:tcPr>
          <w:p w14:paraId="52B904DB" w14:textId="77777777" w:rsidR="00F9256D" w:rsidRPr="00B93702" w:rsidRDefault="00F9256D" w:rsidP="006D3267">
            <w:pPr>
              <w:pStyle w:val="TAH"/>
              <w:rPr>
                <w:rFonts w:cs="Arial"/>
                <w:lang w:eastAsia="en-US"/>
              </w:rPr>
            </w:pPr>
            <w:r w:rsidRPr="00B93702">
              <w:rPr>
                <w:rFonts w:cs="Arial"/>
                <w:lang w:eastAsia="en-US"/>
              </w:rPr>
              <w:t xml:space="preserve">Derivation of Test System </w:t>
            </w:r>
            <w:r w:rsidR="004F6AD7" w:rsidRPr="00B93702">
              <w:rPr>
                <w:rFonts w:cs="Arial"/>
                <w:lang w:eastAsia="en-US"/>
              </w:rPr>
              <w:t>U</w:t>
            </w:r>
            <w:r w:rsidRPr="00B93702">
              <w:rPr>
                <w:rFonts w:cs="Arial"/>
                <w:lang w:eastAsia="en-US"/>
              </w:rPr>
              <w:t>ncertainty</w:t>
            </w:r>
          </w:p>
        </w:tc>
      </w:tr>
      <w:tr w:rsidR="00B93702" w:rsidRPr="00B93702" w14:paraId="4BBFC10F" w14:textId="77777777">
        <w:trPr>
          <w:cantSplit/>
          <w:jc w:val="center"/>
        </w:trPr>
        <w:tc>
          <w:tcPr>
            <w:tcW w:w="2285" w:type="dxa"/>
          </w:tcPr>
          <w:p w14:paraId="49C3386D" w14:textId="77777777" w:rsidR="00F9256D" w:rsidRPr="00B93702" w:rsidDel="006575B2" w:rsidRDefault="006D3267" w:rsidP="00E634D2">
            <w:pPr>
              <w:pStyle w:val="TAL"/>
              <w:rPr>
                <w:rFonts w:cs="Arial"/>
                <w:lang w:eastAsia="en-US"/>
              </w:rPr>
            </w:pPr>
            <w:r w:rsidRPr="00B93702">
              <w:rPr>
                <w:rFonts w:cs="Arial"/>
                <w:lang w:eastAsia="en-US"/>
              </w:rPr>
              <w:t>7.4 In-band selectivity and blocking (General blocking requirements)</w:t>
            </w:r>
          </w:p>
        </w:tc>
        <w:tc>
          <w:tcPr>
            <w:tcW w:w="3260" w:type="dxa"/>
            <w:gridSpan w:val="2"/>
          </w:tcPr>
          <w:p w14:paraId="6158777A" w14:textId="77777777"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19EC60E9" w14:textId="77777777"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14:paraId="1C4E791A" w14:textId="77777777" w:rsidR="006D3267" w:rsidRPr="00B93702" w:rsidRDefault="006D3267" w:rsidP="006D3267">
            <w:pPr>
              <w:pStyle w:val="TAL"/>
              <w:rPr>
                <w:rFonts w:cs="Arial"/>
                <w:lang w:eastAsia="en-US"/>
              </w:rPr>
            </w:pPr>
            <w:r w:rsidRPr="00B93702">
              <w:rPr>
                <w:rFonts w:cs="Arial"/>
                <w:lang w:eastAsia="en-US"/>
              </w:rPr>
              <w:t>Overall system uncertainty comprises three quantities:</w:t>
            </w:r>
          </w:p>
          <w:p w14:paraId="0988A59A" w14:textId="77777777" w:rsidR="006D3267" w:rsidRPr="00B93702" w:rsidRDefault="006D3267" w:rsidP="006D3267">
            <w:pPr>
              <w:pStyle w:val="TAL"/>
              <w:rPr>
                <w:rFonts w:cs="Arial"/>
                <w:lang w:eastAsia="en-US"/>
              </w:rPr>
            </w:pPr>
          </w:p>
          <w:p w14:paraId="5A45BF8A" w14:textId="77777777" w:rsidR="006D3267" w:rsidRPr="00B93702" w:rsidRDefault="006D3267" w:rsidP="006D3267">
            <w:pPr>
              <w:pStyle w:val="TAL"/>
              <w:rPr>
                <w:rFonts w:cs="Arial"/>
                <w:lang w:eastAsia="en-US"/>
              </w:rPr>
            </w:pPr>
            <w:r w:rsidRPr="00B93702">
              <w:rPr>
                <w:rFonts w:cs="Arial"/>
                <w:lang w:eastAsia="en-US"/>
              </w:rPr>
              <w:t>1. Wanted signal level error</w:t>
            </w:r>
          </w:p>
          <w:p w14:paraId="40D1EC9F" w14:textId="77777777" w:rsidR="006D3267" w:rsidRPr="00B93702" w:rsidRDefault="006D3267" w:rsidP="006D3267">
            <w:pPr>
              <w:pStyle w:val="TAL"/>
              <w:rPr>
                <w:rFonts w:cs="Arial"/>
                <w:lang w:eastAsia="en-US"/>
              </w:rPr>
            </w:pPr>
            <w:r w:rsidRPr="00B93702">
              <w:rPr>
                <w:rFonts w:cs="Arial"/>
                <w:lang w:eastAsia="en-US"/>
              </w:rPr>
              <w:t>2. Interferer signal level error</w:t>
            </w:r>
          </w:p>
          <w:p w14:paraId="506F6148" w14:textId="77777777" w:rsidR="006D3267" w:rsidRPr="00B93702" w:rsidRDefault="006D3267" w:rsidP="006D3267">
            <w:pPr>
              <w:pStyle w:val="TAL"/>
              <w:rPr>
                <w:rFonts w:cs="Arial"/>
                <w:lang w:eastAsia="en-US"/>
              </w:rPr>
            </w:pPr>
            <w:r w:rsidRPr="00B93702">
              <w:rPr>
                <w:rFonts w:cs="Arial"/>
                <w:lang w:eastAsia="en-US"/>
              </w:rPr>
              <w:t>3. Additional impact of interferer leakage</w:t>
            </w:r>
            <w:r w:rsidRPr="00B93702">
              <w:rPr>
                <w:rFonts w:cs="Arial"/>
                <w:lang w:eastAsia="en-US"/>
              </w:rPr>
              <w:br/>
            </w:r>
          </w:p>
          <w:p w14:paraId="5BF3F8F9" w14:textId="77777777"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leakage effect is systematic and is added arithmetically.</w:t>
            </w:r>
            <w:r w:rsidRPr="00B93702">
              <w:rPr>
                <w:rFonts w:cs="Arial"/>
                <w:lang w:eastAsia="en-US"/>
              </w:rPr>
              <w:br/>
            </w:r>
          </w:p>
          <w:p w14:paraId="39A33EED" w14:textId="77777777"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leakage effect.</w:t>
            </w:r>
          </w:p>
          <w:p w14:paraId="46B1D51A" w14:textId="77777777" w:rsidR="006D3267" w:rsidRPr="00B93702" w:rsidRDefault="006D3267" w:rsidP="006D3267">
            <w:pPr>
              <w:pStyle w:val="TAL"/>
              <w:rPr>
                <w:rFonts w:cs="Arial"/>
                <w:lang w:eastAsia="en-US"/>
              </w:rPr>
            </w:pPr>
          </w:p>
          <w:p w14:paraId="2F491978" w14:textId="77777777"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f ≤ 3.0 GHz</w:t>
            </w:r>
          </w:p>
          <w:p w14:paraId="2262CDF6" w14:textId="77777777" w:rsidR="006D3267" w:rsidRPr="00B93702" w:rsidRDefault="006D3267" w:rsidP="006D3267">
            <w:pPr>
              <w:pStyle w:val="TAL"/>
              <w:rPr>
                <w:rFonts w:cs="Arial"/>
                <w:lang w:eastAsia="en-US"/>
              </w:rPr>
            </w:pPr>
            <w:r w:rsidRPr="00B93702">
              <w:rPr>
                <w:rFonts w:cs="Arial"/>
                <w:lang w:eastAsia="en-US"/>
              </w:rPr>
              <w:t>Wanted signal level ± 0.7 dB</w:t>
            </w:r>
          </w:p>
          <w:p w14:paraId="43842724" w14:textId="77777777" w:rsidR="006D3267" w:rsidRPr="00B93702" w:rsidRDefault="006D3267" w:rsidP="006D3267">
            <w:pPr>
              <w:pStyle w:val="TAL"/>
              <w:rPr>
                <w:rFonts w:cs="Arial"/>
                <w:lang w:eastAsia="en-US"/>
              </w:rPr>
            </w:pPr>
            <w:r w:rsidRPr="00B93702">
              <w:rPr>
                <w:rFonts w:cs="Arial"/>
                <w:lang w:eastAsia="en-US"/>
              </w:rPr>
              <w:t>Interferer signal level ± 0.7 dB</w:t>
            </w:r>
          </w:p>
          <w:p w14:paraId="3FDE6293" w14:textId="77777777"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14:paraId="51787AB7" w14:textId="77777777"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Wanted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14:paraId="1608AC1A" w14:textId="77777777"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Interferer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14:paraId="65BF3151" w14:textId="77777777" w:rsidR="00782C9D" w:rsidRPr="00B93702" w:rsidRDefault="00782C9D" w:rsidP="00782C9D">
            <w:pPr>
              <w:pStyle w:val="TAL"/>
              <w:rPr>
                <w:rFonts w:cs="Arial"/>
                <w:lang w:eastAsia="en-US"/>
              </w:rPr>
            </w:pPr>
          </w:p>
          <w:p w14:paraId="72D3E264" w14:textId="77777777" w:rsidR="00782C9D" w:rsidRPr="00B93702" w:rsidRDefault="00782C9D" w:rsidP="00782C9D">
            <w:pPr>
              <w:pStyle w:val="TAL"/>
              <w:rPr>
                <w:rFonts w:cs="Arial"/>
                <w:lang w:eastAsia="en-US"/>
              </w:rPr>
            </w:pPr>
            <w:r w:rsidRPr="00B93702">
              <w:rPr>
                <w:rFonts w:cs="Arial"/>
                <w:lang w:eastAsia="en-US"/>
              </w:rPr>
              <w:t>f ≤ 4.2 GHz</w:t>
            </w:r>
          </w:p>
          <w:p w14:paraId="45A0FABB" w14:textId="77777777" w:rsidR="00F9256D" w:rsidRPr="00B93702" w:rsidDel="006575B2" w:rsidRDefault="006D3267" w:rsidP="006D3267">
            <w:pPr>
              <w:pStyle w:val="TAL"/>
              <w:rPr>
                <w:rFonts w:cs="Arial"/>
                <w:lang w:eastAsia="en-US"/>
              </w:rPr>
            </w:pPr>
            <w:r w:rsidRPr="00B93702">
              <w:rPr>
                <w:rFonts w:cs="Arial"/>
                <w:lang w:eastAsia="en-US"/>
              </w:rPr>
              <w:t xml:space="preserve">Impact of interferer leakage 0.4 dB. </w:t>
            </w:r>
          </w:p>
        </w:tc>
      </w:tr>
      <w:tr w:rsidR="00B93702" w:rsidRPr="00B93702" w14:paraId="1072423B" w14:textId="77777777">
        <w:trPr>
          <w:cantSplit/>
          <w:jc w:val="center"/>
        </w:trPr>
        <w:tc>
          <w:tcPr>
            <w:tcW w:w="2285" w:type="dxa"/>
          </w:tcPr>
          <w:p w14:paraId="165E3039" w14:textId="77777777" w:rsidR="00F9256D" w:rsidRPr="00B93702" w:rsidDel="006575B2" w:rsidRDefault="006D3267" w:rsidP="00E634D2">
            <w:pPr>
              <w:pStyle w:val="TAL"/>
              <w:rPr>
                <w:rFonts w:cs="Arial"/>
                <w:lang w:eastAsia="en-US"/>
              </w:rPr>
            </w:pPr>
            <w:r w:rsidRPr="00B93702">
              <w:rPr>
                <w:rFonts w:cs="Arial"/>
                <w:lang w:eastAsia="en-US"/>
              </w:rPr>
              <w:t>7.4 In-band selectivity and blocking (Narrowband blocking requirements)</w:t>
            </w:r>
          </w:p>
        </w:tc>
        <w:tc>
          <w:tcPr>
            <w:tcW w:w="3260" w:type="dxa"/>
            <w:gridSpan w:val="2"/>
          </w:tcPr>
          <w:p w14:paraId="366CB108" w14:textId="77777777"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02D04DD6" w14:textId="77777777" w:rsidR="00F9256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14:paraId="0C46BAA0" w14:textId="77777777"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14:paraId="1AF4C9B0" w14:textId="77777777">
        <w:trPr>
          <w:cantSplit/>
          <w:jc w:val="center"/>
        </w:trPr>
        <w:tc>
          <w:tcPr>
            <w:tcW w:w="2285" w:type="dxa"/>
            <w:tcBorders>
              <w:bottom w:val="single" w:sz="4" w:space="0" w:color="auto"/>
            </w:tcBorders>
          </w:tcPr>
          <w:p w14:paraId="0A637B17" w14:textId="77777777" w:rsidR="00F9256D" w:rsidRPr="00B93702" w:rsidRDefault="006D3267" w:rsidP="00E634D2">
            <w:pPr>
              <w:pStyle w:val="TAL"/>
              <w:rPr>
                <w:rFonts w:cs="Arial"/>
                <w:lang w:eastAsia="en-US"/>
              </w:rPr>
            </w:pPr>
            <w:r w:rsidRPr="00B93702">
              <w:rPr>
                <w:rFonts w:cs="Arial"/>
                <w:lang w:eastAsia="en-US"/>
              </w:rPr>
              <w:t>7.4 In-band selectivity and blocking (BC3 blocking requirements)</w:t>
            </w:r>
          </w:p>
        </w:tc>
        <w:tc>
          <w:tcPr>
            <w:tcW w:w="3260" w:type="dxa"/>
            <w:gridSpan w:val="2"/>
          </w:tcPr>
          <w:p w14:paraId="2575C549" w14:textId="77777777"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321E4BE3" w14:textId="77777777"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14:paraId="4F5214CD" w14:textId="77777777"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14:paraId="113C1189" w14:textId="77777777">
        <w:trPr>
          <w:cantSplit/>
          <w:jc w:val="center"/>
        </w:trPr>
        <w:tc>
          <w:tcPr>
            <w:tcW w:w="2285" w:type="dxa"/>
            <w:tcBorders>
              <w:bottom w:val="single" w:sz="4" w:space="0" w:color="auto"/>
            </w:tcBorders>
          </w:tcPr>
          <w:p w14:paraId="3BEA3290" w14:textId="77777777" w:rsidR="00F9256D" w:rsidRPr="00B93702" w:rsidRDefault="006D3267" w:rsidP="00E634D2">
            <w:pPr>
              <w:pStyle w:val="TAL"/>
              <w:rPr>
                <w:rFonts w:cs="Arial"/>
                <w:lang w:eastAsia="en-US"/>
              </w:rPr>
            </w:pPr>
            <w:r w:rsidRPr="00B93702">
              <w:rPr>
                <w:rFonts w:cs="Arial"/>
                <w:lang w:eastAsia="en-US"/>
              </w:rPr>
              <w:t>7.5 Out-of-band blocking</w:t>
            </w:r>
          </w:p>
        </w:tc>
        <w:tc>
          <w:tcPr>
            <w:tcW w:w="3260" w:type="dxa"/>
            <w:gridSpan w:val="2"/>
          </w:tcPr>
          <w:p w14:paraId="22A29F0C" w14:textId="77777777" w:rsidR="006D3267" w:rsidRPr="00751205" w:rsidRDefault="006D3267" w:rsidP="006D3267">
            <w:pPr>
              <w:pStyle w:val="TAL"/>
              <w:rPr>
                <w:rFonts w:cs="Arial"/>
                <w:lang w:val="sv-FI" w:eastAsia="en-US"/>
              </w:rPr>
            </w:pPr>
            <w:r w:rsidRPr="00751205">
              <w:rPr>
                <w:rFonts w:cs="Arial"/>
                <w:lang w:val="sv-FI" w:eastAsia="en-US"/>
              </w:rPr>
              <w:t xml:space="preserve">1 MHz </w:t>
            </w:r>
            <w:r w:rsidRPr="00B93702">
              <w:rPr>
                <w:rFonts w:cs="Arial"/>
                <w:lang w:eastAsia="en-US"/>
              </w:rPr>
              <w:sym w:font="Symbol" w:char="F0A3"/>
            </w:r>
            <w:r w:rsidRPr="00751205">
              <w:rPr>
                <w:rFonts w:cs="Arial"/>
                <w:lang w:val="sv-FI" w:eastAsia="en-US"/>
              </w:rPr>
              <w:t xml:space="preserve"> f</w:t>
            </w:r>
            <w:r w:rsidRPr="00751205">
              <w:rPr>
                <w:rFonts w:cs="Arial"/>
                <w:vertAlign w:val="subscript"/>
                <w:lang w:val="sv-FI" w:eastAsia="en-US"/>
              </w:rPr>
              <w:t>interferer</w:t>
            </w:r>
            <w:r w:rsidRPr="00751205">
              <w:rPr>
                <w:rFonts w:cs="Arial"/>
                <w:lang w:val="sv-FI" w:eastAsia="en-US"/>
              </w:rPr>
              <w:t xml:space="preserve"> </w:t>
            </w:r>
            <w:r w:rsidRPr="00B93702">
              <w:rPr>
                <w:rFonts w:cs="Arial"/>
                <w:lang w:eastAsia="en-US"/>
              </w:rPr>
              <w:sym w:font="Symbol" w:char="F0A3"/>
            </w:r>
            <w:r w:rsidRPr="00751205">
              <w:rPr>
                <w:rFonts w:cs="Arial"/>
                <w:lang w:val="sv-FI" w:eastAsia="en-US"/>
              </w:rPr>
              <w:t xml:space="preserve"> 3 GHz: ±1.3 dB</w:t>
            </w:r>
          </w:p>
          <w:p w14:paraId="53BC55F1" w14:textId="77777777" w:rsidR="00F9256D" w:rsidRPr="00751205" w:rsidDel="006575B2" w:rsidRDefault="006D3267" w:rsidP="006D3267">
            <w:pPr>
              <w:pStyle w:val="TAL"/>
              <w:rPr>
                <w:rFonts w:cs="Arial"/>
                <w:lang w:val="sv-FI" w:eastAsia="en-US"/>
              </w:rPr>
            </w:pPr>
            <w:r w:rsidRPr="00751205">
              <w:rPr>
                <w:rFonts w:cs="Arial"/>
                <w:lang w:val="sv-FI" w:eastAsia="en-US"/>
              </w:rPr>
              <w:t>3 GHz &lt; f</w:t>
            </w:r>
            <w:r w:rsidRPr="00751205">
              <w:rPr>
                <w:rFonts w:cs="Arial"/>
                <w:vertAlign w:val="subscript"/>
                <w:lang w:val="sv-FI" w:eastAsia="en-US"/>
              </w:rPr>
              <w:t>interferer</w:t>
            </w:r>
            <w:r w:rsidRPr="00751205">
              <w:rPr>
                <w:rFonts w:cs="Arial"/>
                <w:lang w:val="sv-FI" w:eastAsia="en-US"/>
              </w:rPr>
              <w:t xml:space="preserve"> </w:t>
            </w:r>
            <w:r w:rsidRPr="00B93702">
              <w:rPr>
                <w:rFonts w:cs="Arial"/>
                <w:lang w:eastAsia="en-US"/>
              </w:rPr>
              <w:sym w:font="Symbol" w:char="F0A3"/>
            </w:r>
            <w:r w:rsidRPr="00751205">
              <w:rPr>
                <w:rFonts w:cs="Arial"/>
                <w:lang w:val="sv-FI" w:eastAsia="en-US"/>
              </w:rPr>
              <w:t xml:space="preserve"> 12.75 GHz: ±3.2 dB</w:t>
            </w:r>
          </w:p>
        </w:tc>
        <w:tc>
          <w:tcPr>
            <w:tcW w:w="3845" w:type="dxa"/>
            <w:tcBorders>
              <w:bottom w:val="single" w:sz="4" w:space="0" w:color="auto"/>
            </w:tcBorders>
          </w:tcPr>
          <w:p w14:paraId="7B39DC6F" w14:textId="77777777" w:rsidR="006D3267" w:rsidRPr="00B93702" w:rsidRDefault="006D3267" w:rsidP="006D3267">
            <w:pPr>
              <w:pStyle w:val="TAL"/>
              <w:rPr>
                <w:rFonts w:cs="Arial"/>
                <w:lang w:eastAsia="en-US"/>
              </w:rPr>
            </w:pPr>
            <w:r w:rsidRPr="00B93702">
              <w:rPr>
                <w:rFonts w:cs="Arial"/>
                <w:lang w:eastAsia="en-US"/>
              </w:rPr>
              <w:t>Overall system uncertainty comprises three quantities:</w:t>
            </w:r>
          </w:p>
          <w:p w14:paraId="75CA7F03" w14:textId="77777777" w:rsidR="006D3267" w:rsidRPr="00B93702" w:rsidRDefault="006D3267" w:rsidP="006D3267">
            <w:pPr>
              <w:pStyle w:val="TAL"/>
              <w:rPr>
                <w:rFonts w:cs="Arial"/>
                <w:lang w:eastAsia="en-US"/>
              </w:rPr>
            </w:pPr>
          </w:p>
          <w:p w14:paraId="74779D7B" w14:textId="77777777" w:rsidR="006D3267" w:rsidRPr="00B93702" w:rsidRDefault="006D3267" w:rsidP="006D3267">
            <w:pPr>
              <w:pStyle w:val="TAL"/>
              <w:rPr>
                <w:rFonts w:cs="Arial"/>
                <w:lang w:eastAsia="en-US"/>
              </w:rPr>
            </w:pPr>
            <w:r w:rsidRPr="00B93702">
              <w:rPr>
                <w:rFonts w:cs="Arial"/>
                <w:lang w:eastAsia="en-US"/>
              </w:rPr>
              <w:t>1. Wanted signal level error</w:t>
            </w:r>
          </w:p>
          <w:p w14:paraId="2BE18094" w14:textId="77777777" w:rsidR="006D3267" w:rsidRPr="00B93702" w:rsidRDefault="006D3267" w:rsidP="006D3267">
            <w:pPr>
              <w:pStyle w:val="TAL"/>
              <w:rPr>
                <w:rFonts w:cs="Arial"/>
                <w:lang w:eastAsia="en-US"/>
              </w:rPr>
            </w:pPr>
            <w:r w:rsidRPr="00B93702">
              <w:rPr>
                <w:rFonts w:cs="Arial"/>
                <w:lang w:eastAsia="en-US"/>
              </w:rPr>
              <w:t>2. Interferer signal level error</w:t>
            </w:r>
          </w:p>
          <w:p w14:paraId="050E8237" w14:textId="77777777" w:rsidR="006D3267" w:rsidRPr="00B93702" w:rsidRDefault="006D3267" w:rsidP="006D3267">
            <w:pPr>
              <w:pStyle w:val="TAL"/>
              <w:rPr>
                <w:rFonts w:cs="Arial"/>
                <w:lang w:eastAsia="en-US"/>
              </w:rPr>
            </w:pPr>
            <w:r w:rsidRPr="00B93702">
              <w:rPr>
                <w:rFonts w:cs="Arial"/>
                <w:lang w:eastAsia="en-US"/>
              </w:rPr>
              <w:t>3. Interferer broadband noise</w:t>
            </w:r>
          </w:p>
          <w:p w14:paraId="18A6204B" w14:textId="77777777" w:rsidR="006D3267" w:rsidRPr="00B93702" w:rsidRDefault="006D3267" w:rsidP="006D3267">
            <w:pPr>
              <w:pStyle w:val="TAL"/>
              <w:rPr>
                <w:rFonts w:cs="Arial"/>
                <w:lang w:eastAsia="en-US"/>
              </w:rPr>
            </w:pPr>
          </w:p>
          <w:p w14:paraId="3831AC72" w14:textId="77777777"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Broadband noise effect is systematic and is added arithmetically.</w:t>
            </w:r>
          </w:p>
          <w:p w14:paraId="64B16B07" w14:textId="77777777" w:rsidR="006D3267" w:rsidRPr="00B93702" w:rsidRDefault="006D3267" w:rsidP="006D3267">
            <w:pPr>
              <w:pStyle w:val="TAL"/>
              <w:rPr>
                <w:rFonts w:cs="Arial"/>
                <w:lang w:eastAsia="en-US"/>
              </w:rPr>
            </w:pPr>
          </w:p>
          <w:p w14:paraId="0563CEAD" w14:textId="77777777"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Broadband noise effect.</w:t>
            </w:r>
          </w:p>
          <w:p w14:paraId="60FC823C" w14:textId="77777777" w:rsidR="006D3267" w:rsidRPr="00B93702" w:rsidRDefault="006D3267" w:rsidP="006D3267">
            <w:pPr>
              <w:pStyle w:val="TAL"/>
              <w:rPr>
                <w:rFonts w:cs="Arial"/>
                <w:lang w:eastAsia="en-US"/>
              </w:rPr>
            </w:pPr>
          </w:p>
          <w:p w14:paraId="521D2B43" w14:textId="77777777" w:rsidR="006D3267" w:rsidRPr="00B93702" w:rsidRDefault="006D3267" w:rsidP="006D3267">
            <w:pPr>
              <w:pStyle w:val="TAL"/>
              <w:rPr>
                <w:rFonts w:cs="Arial"/>
                <w:lang w:eastAsia="en-US"/>
              </w:rPr>
            </w:pPr>
            <w:r w:rsidRPr="00B93702">
              <w:rPr>
                <w:rFonts w:cs="Arial"/>
                <w:lang w:eastAsia="en-US"/>
              </w:rPr>
              <w:t>Out of band blocking, using CW interferer:</w:t>
            </w:r>
          </w:p>
          <w:p w14:paraId="44117FA8" w14:textId="77777777" w:rsidR="00782C9D" w:rsidRPr="00B93702" w:rsidRDefault="006D3267" w:rsidP="00782C9D">
            <w:pPr>
              <w:pStyle w:val="TAL"/>
              <w:rPr>
                <w:rFonts w:cs="Arial"/>
                <w:lang w:eastAsia="en-US"/>
              </w:rPr>
            </w:pPr>
            <w:r w:rsidRPr="00B93702">
              <w:rPr>
                <w:rFonts w:cs="Arial"/>
                <w:lang w:eastAsia="en-US"/>
              </w:rPr>
              <w:t>Wanted signal level</w:t>
            </w:r>
            <w:r w:rsidR="00782C9D" w:rsidRPr="00B93702">
              <w:rPr>
                <w:rFonts w:cs="Arial"/>
                <w:lang w:eastAsia="en-US"/>
              </w:rPr>
              <w:t>:</w:t>
            </w:r>
          </w:p>
          <w:p w14:paraId="6E5B3375" w14:textId="77777777" w:rsidR="00782C9D" w:rsidRPr="00B93702" w:rsidRDefault="006D3267" w:rsidP="00782C9D">
            <w:pPr>
              <w:pStyle w:val="TAL"/>
              <w:rPr>
                <w:rFonts w:cs="Arial"/>
                <w:lang w:eastAsia="en-US"/>
              </w:rPr>
            </w:pPr>
            <w:r w:rsidRPr="00B93702">
              <w:rPr>
                <w:rFonts w:cs="Arial"/>
                <w:lang w:eastAsia="en-US"/>
              </w:rPr>
              <w:t>± 0.7 dB</w:t>
            </w:r>
            <w:r w:rsidR="00782C9D" w:rsidRPr="00B93702">
              <w:rPr>
                <w:rFonts w:cs="Arial"/>
                <w:lang w:eastAsia="en-US"/>
              </w:rPr>
              <w:t xml:space="preserve"> up to 3 GHz</w:t>
            </w:r>
          </w:p>
          <w:p w14:paraId="3BD21121" w14:textId="77777777" w:rsidR="006D3267" w:rsidRPr="00B93702" w:rsidRDefault="00782C9D" w:rsidP="00782C9D">
            <w:pPr>
              <w:pStyle w:val="TAL"/>
              <w:rPr>
                <w:rFonts w:cs="Arial"/>
                <w:lang w:eastAsia="en-US"/>
              </w:rPr>
            </w:pPr>
            <w:r w:rsidRPr="00B93702">
              <w:rPr>
                <w:rFonts w:cs="Arial"/>
                <w:lang w:eastAsia="en-US"/>
              </w:rPr>
              <w:t>± 1.0 dB up to 4.2 GHz</w:t>
            </w:r>
          </w:p>
          <w:p w14:paraId="04E8021F" w14:textId="77777777" w:rsidR="006D3267" w:rsidRPr="00B93702" w:rsidRDefault="006D3267" w:rsidP="006D3267">
            <w:pPr>
              <w:pStyle w:val="TAL"/>
              <w:rPr>
                <w:rFonts w:cs="Arial"/>
                <w:lang w:eastAsia="en-US"/>
              </w:rPr>
            </w:pPr>
            <w:r w:rsidRPr="00B93702">
              <w:rPr>
                <w:rFonts w:cs="Arial"/>
                <w:lang w:eastAsia="en-US"/>
              </w:rPr>
              <w:t>Interferer signal level:</w:t>
            </w:r>
          </w:p>
          <w:p w14:paraId="53A61EA6" w14:textId="77777777" w:rsidR="006D3267" w:rsidRPr="00B93702" w:rsidRDefault="006D3267" w:rsidP="006D3267">
            <w:pPr>
              <w:pStyle w:val="TAL"/>
              <w:rPr>
                <w:rFonts w:cs="Arial"/>
                <w:lang w:eastAsia="en-US"/>
              </w:rPr>
            </w:pPr>
            <w:r w:rsidRPr="00B93702">
              <w:rPr>
                <w:rFonts w:cs="Arial"/>
                <w:lang w:eastAsia="en-US"/>
              </w:rPr>
              <w:t>± 1.0 dB up to 3 GHz</w:t>
            </w:r>
          </w:p>
          <w:p w14:paraId="26F2B9C5" w14:textId="77777777" w:rsidR="006D3267" w:rsidRPr="00B93702" w:rsidRDefault="006D3267" w:rsidP="006D3267">
            <w:pPr>
              <w:pStyle w:val="TAL"/>
              <w:rPr>
                <w:rFonts w:cs="Arial"/>
                <w:lang w:eastAsia="en-US"/>
              </w:rPr>
            </w:pPr>
            <w:r w:rsidRPr="00B93702">
              <w:rPr>
                <w:rFonts w:cs="Arial"/>
                <w:lang w:eastAsia="en-US"/>
              </w:rPr>
              <w:t>± 3.0 dB up to 12.75 GHz</w:t>
            </w:r>
          </w:p>
          <w:p w14:paraId="48CD90E2" w14:textId="77777777" w:rsidR="00F9256D" w:rsidRPr="00B93702" w:rsidDel="006575B2" w:rsidRDefault="006D3267" w:rsidP="006D3267">
            <w:pPr>
              <w:pStyle w:val="TAL"/>
              <w:rPr>
                <w:rFonts w:cs="Arial"/>
                <w:lang w:eastAsia="en-US"/>
              </w:rPr>
            </w:pPr>
            <w:r w:rsidRPr="00B93702">
              <w:rPr>
                <w:rFonts w:cs="Arial"/>
                <w:lang w:eastAsia="en-US"/>
              </w:rPr>
              <w:t xml:space="preserve">Impact of interferer Broadband noise 0.1 dB </w:t>
            </w:r>
          </w:p>
        </w:tc>
      </w:tr>
      <w:tr w:rsidR="00B93702" w:rsidRPr="00B93702" w14:paraId="31B3BF25" w14:textId="77777777">
        <w:trPr>
          <w:cantSplit/>
          <w:jc w:val="center"/>
        </w:trPr>
        <w:tc>
          <w:tcPr>
            <w:tcW w:w="2395" w:type="dxa"/>
            <w:gridSpan w:val="2"/>
          </w:tcPr>
          <w:p w14:paraId="487969AB" w14:textId="77777777" w:rsidR="006D3267" w:rsidRPr="00B93702" w:rsidRDefault="006D3267" w:rsidP="00033FE9">
            <w:pPr>
              <w:pStyle w:val="TAL"/>
              <w:rPr>
                <w:rFonts w:cs="Arial"/>
                <w:lang w:eastAsia="en-US"/>
              </w:rPr>
            </w:pPr>
            <w:r w:rsidRPr="00B93702">
              <w:rPr>
                <w:rFonts w:cs="Arial"/>
                <w:lang w:eastAsia="en-US"/>
              </w:rPr>
              <w:t>7.6 Receiver spurious emissions</w:t>
            </w:r>
          </w:p>
        </w:tc>
        <w:tc>
          <w:tcPr>
            <w:tcW w:w="3150" w:type="dxa"/>
          </w:tcPr>
          <w:p w14:paraId="74D7A819" w14:textId="77777777" w:rsidR="006D3267" w:rsidRPr="00B93702" w:rsidRDefault="006D3267" w:rsidP="00033FE9">
            <w:pPr>
              <w:pStyle w:val="TAL"/>
              <w:rPr>
                <w:rFonts w:cs="Arial"/>
                <w:lang w:eastAsia="en-US"/>
              </w:rPr>
            </w:pPr>
            <w:r w:rsidRPr="00B93702">
              <w:rPr>
                <w:rFonts w:cs="Arial"/>
                <w:lang w:eastAsia="en-US"/>
              </w:rPr>
              <w:t>30 MHz ≤ f ≤ 4 GHz: ±2.0 dB</w:t>
            </w:r>
          </w:p>
          <w:p w14:paraId="1058C544" w14:textId="77777777" w:rsidR="006D3267" w:rsidRPr="00B93702" w:rsidRDefault="006D3267" w:rsidP="00033FE9">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3845" w:type="dxa"/>
          </w:tcPr>
          <w:p w14:paraId="389470AF" w14:textId="77777777" w:rsidR="006D3267" w:rsidRPr="00B93702" w:rsidRDefault="006D3267" w:rsidP="00033FE9">
            <w:pPr>
              <w:pStyle w:val="TAL"/>
              <w:rPr>
                <w:rFonts w:cs="Arial"/>
                <w:lang w:eastAsia="en-US"/>
              </w:rPr>
            </w:pPr>
          </w:p>
        </w:tc>
      </w:tr>
      <w:tr w:rsidR="00B93702" w:rsidRPr="00B93702" w14:paraId="19514F75" w14:textId="77777777">
        <w:trPr>
          <w:cantSplit/>
          <w:jc w:val="center"/>
        </w:trPr>
        <w:tc>
          <w:tcPr>
            <w:tcW w:w="2395" w:type="dxa"/>
            <w:gridSpan w:val="2"/>
          </w:tcPr>
          <w:p w14:paraId="57B8B28D" w14:textId="77777777" w:rsidR="006D3267" w:rsidRPr="00B93702" w:rsidRDefault="006D3267" w:rsidP="00033FE9">
            <w:pPr>
              <w:pStyle w:val="TAL"/>
              <w:rPr>
                <w:rFonts w:cs="Arial"/>
                <w:lang w:eastAsia="en-US"/>
              </w:rPr>
            </w:pPr>
            <w:r w:rsidRPr="00B93702">
              <w:rPr>
                <w:rFonts w:cs="Arial"/>
                <w:lang w:eastAsia="en-US"/>
              </w:rPr>
              <w:lastRenderedPageBreak/>
              <w:t>7.7.5 Receiver intermodulation (General requirements)</w:t>
            </w:r>
          </w:p>
        </w:tc>
        <w:tc>
          <w:tcPr>
            <w:tcW w:w="3150" w:type="dxa"/>
          </w:tcPr>
          <w:p w14:paraId="63A6A955" w14:textId="77777777"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0BBB011E" w14:textId="77777777"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14:paraId="20268A35" w14:textId="77777777" w:rsidR="006D3267" w:rsidRPr="00B93702" w:rsidRDefault="006D3267" w:rsidP="00033FE9">
            <w:pPr>
              <w:pStyle w:val="TAL"/>
              <w:rPr>
                <w:rFonts w:cs="Arial"/>
                <w:lang w:eastAsia="en-US"/>
              </w:rPr>
            </w:pPr>
            <w:r w:rsidRPr="00B93702">
              <w:rPr>
                <w:rFonts w:cs="Arial"/>
                <w:lang w:eastAsia="en-US"/>
              </w:rPr>
              <w:t>Overall system uncertainty comprises four quantities:</w:t>
            </w:r>
          </w:p>
          <w:p w14:paraId="0190D079" w14:textId="77777777" w:rsidR="006D3267" w:rsidRPr="00B93702" w:rsidRDefault="006D3267" w:rsidP="00033FE9">
            <w:pPr>
              <w:pStyle w:val="TAL"/>
              <w:rPr>
                <w:rFonts w:cs="Arial"/>
                <w:lang w:eastAsia="en-US"/>
              </w:rPr>
            </w:pPr>
          </w:p>
          <w:p w14:paraId="2B9A74CB" w14:textId="77777777" w:rsidR="006D3267" w:rsidRPr="00B93702" w:rsidRDefault="006D3267" w:rsidP="00033FE9">
            <w:pPr>
              <w:pStyle w:val="TAL"/>
              <w:rPr>
                <w:rFonts w:cs="Arial"/>
                <w:lang w:eastAsia="en-US"/>
              </w:rPr>
            </w:pPr>
            <w:r w:rsidRPr="00B93702">
              <w:rPr>
                <w:rFonts w:cs="Arial"/>
                <w:lang w:eastAsia="en-US"/>
              </w:rPr>
              <w:t>1. Wanted signal level error</w:t>
            </w:r>
          </w:p>
          <w:p w14:paraId="5F7F6A7C" w14:textId="77777777" w:rsidR="006D3267" w:rsidRPr="00B93702" w:rsidRDefault="006D3267" w:rsidP="00033FE9">
            <w:pPr>
              <w:pStyle w:val="TAL"/>
              <w:rPr>
                <w:rFonts w:cs="Arial"/>
                <w:lang w:eastAsia="en-US"/>
              </w:rPr>
            </w:pPr>
            <w:r w:rsidRPr="00B93702">
              <w:rPr>
                <w:rFonts w:cs="Arial"/>
                <w:lang w:eastAsia="en-US"/>
              </w:rPr>
              <w:t>2. CW Interferer level error</w:t>
            </w:r>
          </w:p>
          <w:p w14:paraId="3624FB1D" w14:textId="77777777" w:rsidR="006D3267" w:rsidRPr="00B93702" w:rsidRDefault="006D3267" w:rsidP="00033FE9">
            <w:pPr>
              <w:pStyle w:val="TAL"/>
              <w:rPr>
                <w:rFonts w:cs="Arial"/>
                <w:lang w:eastAsia="en-US"/>
              </w:rPr>
            </w:pPr>
            <w:r w:rsidRPr="00B93702">
              <w:rPr>
                <w:rFonts w:cs="Arial"/>
                <w:lang w:eastAsia="en-US"/>
              </w:rPr>
              <w:t>3. Modulated Interferer level error</w:t>
            </w:r>
          </w:p>
          <w:p w14:paraId="43C26472" w14:textId="77777777" w:rsidR="006D3267" w:rsidRPr="00B93702" w:rsidRDefault="006D3267" w:rsidP="00033FE9">
            <w:pPr>
              <w:pStyle w:val="TAL"/>
              <w:rPr>
                <w:rFonts w:cs="Arial"/>
                <w:lang w:eastAsia="en-US"/>
              </w:rPr>
            </w:pPr>
            <w:r w:rsidRPr="00B93702">
              <w:rPr>
                <w:rFonts w:cs="Arial"/>
                <w:lang w:eastAsia="en-US"/>
              </w:rPr>
              <w:t xml:space="preserve">4. Impact of interferer ACLR </w:t>
            </w:r>
          </w:p>
          <w:p w14:paraId="13944C3F" w14:textId="77777777" w:rsidR="006D3267" w:rsidRPr="00B93702" w:rsidRDefault="006D3267" w:rsidP="00033FE9">
            <w:pPr>
              <w:pStyle w:val="TAL"/>
              <w:rPr>
                <w:rFonts w:cs="Arial"/>
                <w:lang w:eastAsia="en-US"/>
              </w:rPr>
            </w:pPr>
          </w:p>
          <w:p w14:paraId="3B3DD6C4" w14:textId="77777777" w:rsidR="006D3267" w:rsidRPr="00B93702" w:rsidRDefault="006D3267" w:rsidP="00033FE9">
            <w:pPr>
              <w:pStyle w:val="TAL"/>
              <w:rPr>
                <w:rFonts w:cs="Arial"/>
                <w:lang w:eastAsia="en-US"/>
              </w:rPr>
            </w:pPr>
            <w:r w:rsidRPr="00B93702">
              <w:rPr>
                <w:rFonts w:cs="Arial"/>
                <w:lang w:eastAsia="en-US"/>
              </w:rPr>
              <w:t>The effect of the closer CW signal has twice the effect.</w:t>
            </w:r>
          </w:p>
          <w:p w14:paraId="4E64FACA" w14:textId="77777777" w:rsidR="006D3267" w:rsidRPr="00B93702" w:rsidRDefault="006D3267" w:rsidP="00033FE9">
            <w:pPr>
              <w:pStyle w:val="TAL"/>
              <w:rPr>
                <w:rFonts w:cs="Arial"/>
                <w:lang w:eastAsia="en-US"/>
              </w:rPr>
            </w:pPr>
          </w:p>
          <w:p w14:paraId="12F5EC34" w14:textId="77777777" w:rsidR="006D3267" w:rsidRPr="00B93702" w:rsidRDefault="006D3267" w:rsidP="00033FE9">
            <w:pPr>
              <w:pStyle w:val="TAL"/>
              <w:rPr>
                <w:rFonts w:cs="Arial"/>
                <w:lang w:eastAsia="en-US"/>
              </w:rPr>
            </w:pPr>
            <w:r w:rsidRPr="00B93702">
              <w:rPr>
                <w:rFonts w:cs="Arial"/>
                <w:lang w:eastAsia="en-US"/>
              </w:rPr>
              <w:t>Items 1, 2 and 3 are assumed to be uncorrelated so can be root sum squared to provide the combined effect of the three signals. The interferer ACLR effect is systematic and is added arithmetically.</w:t>
            </w:r>
          </w:p>
          <w:p w14:paraId="7F73520A" w14:textId="77777777" w:rsidR="006D3267" w:rsidRPr="00B93702" w:rsidRDefault="006D3267" w:rsidP="00033FE9">
            <w:pPr>
              <w:pStyle w:val="TAL"/>
              <w:rPr>
                <w:rFonts w:cs="Arial"/>
                <w:lang w:eastAsia="en-US"/>
              </w:rPr>
            </w:pPr>
          </w:p>
          <w:p w14:paraId="061F50F5" w14:textId="77777777" w:rsidR="006D3267" w:rsidRPr="00B93702" w:rsidRDefault="006D3267" w:rsidP="00033FE9">
            <w:pPr>
              <w:pStyle w:val="TAL"/>
              <w:rPr>
                <w:rFonts w:cs="Arial"/>
                <w:lang w:eastAsia="en-US"/>
              </w:rPr>
            </w:pPr>
            <w:r w:rsidRPr="00B93702">
              <w:rPr>
                <w:rFonts w:cs="Arial"/>
                <w:lang w:eastAsia="en-US"/>
              </w:rPr>
              <w:t>Test System uncertainty = SQRT [(2 x CW_level_error)</w:t>
            </w:r>
            <w:r w:rsidRPr="00B93702">
              <w:rPr>
                <w:rFonts w:cs="Arial"/>
                <w:vertAlign w:val="superscript"/>
                <w:lang w:eastAsia="en-US"/>
              </w:rPr>
              <w:t>2</w:t>
            </w:r>
            <w:r w:rsidRPr="00B93702">
              <w:rPr>
                <w:rFonts w:cs="Arial"/>
                <w:lang w:eastAsia="en-US"/>
              </w:rPr>
              <w:t xml:space="preserve"> +(mod interferer_level_error)</w:t>
            </w:r>
            <w:r w:rsidRPr="00B93702">
              <w:rPr>
                <w:rFonts w:cs="Arial"/>
                <w:vertAlign w:val="superscript"/>
                <w:lang w:eastAsia="en-US"/>
              </w:rPr>
              <w:t>2</w:t>
            </w:r>
            <w:r w:rsidRPr="00B93702">
              <w:rPr>
                <w:rFonts w:cs="Arial"/>
                <w:lang w:eastAsia="en-US"/>
              </w:rPr>
              <w:t xml:space="preserve"> +(wanted signal_level_error)</w:t>
            </w:r>
            <w:r w:rsidRPr="00B93702">
              <w:rPr>
                <w:rFonts w:cs="Arial"/>
                <w:vertAlign w:val="superscript"/>
                <w:lang w:eastAsia="en-US"/>
              </w:rPr>
              <w:t>2</w:t>
            </w:r>
            <w:r w:rsidRPr="00B93702">
              <w:rPr>
                <w:rFonts w:cs="Arial"/>
                <w:lang w:eastAsia="en-US"/>
              </w:rPr>
              <w:t>] + ACLR effect.</w:t>
            </w:r>
          </w:p>
          <w:p w14:paraId="7A717C46" w14:textId="77777777" w:rsidR="006D3267" w:rsidRPr="00B93702" w:rsidRDefault="006D3267" w:rsidP="00033FE9">
            <w:pPr>
              <w:pStyle w:val="TAL"/>
              <w:rPr>
                <w:rFonts w:cs="Arial"/>
                <w:lang w:eastAsia="en-US"/>
              </w:rPr>
            </w:pPr>
          </w:p>
          <w:p w14:paraId="6EB98F40" w14:textId="77777777" w:rsidR="00782C9D" w:rsidRPr="00B93702" w:rsidRDefault="00782C9D" w:rsidP="00782C9D">
            <w:pPr>
              <w:pStyle w:val="TAL"/>
              <w:rPr>
                <w:rFonts w:cs="Arial"/>
                <w:lang w:eastAsia="en-US"/>
              </w:rPr>
            </w:pPr>
            <w:r w:rsidRPr="00B93702">
              <w:rPr>
                <w:rFonts w:cs="Arial"/>
                <w:lang w:eastAsia="en-US"/>
              </w:rPr>
              <w:t xml:space="preserve">f ≤ 3.0 GHz </w:t>
            </w:r>
          </w:p>
          <w:p w14:paraId="5FB973F9" w14:textId="77777777" w:rsidR="006D3267" w:rsidRPr="00B93702" w:rsidRDefault="006D3267" w:rsidP="00033FE9">
            <w:pPr>
              <w:pStyle w:val="TAL"/>
              <w:rPr>
                <w:rFonts w:cs="Arial"/>
                <w:lang w:eastAsia="en-US"/>
              </w:rPr>
            </w:pPr>
            <w:r w:rsidRPr="00B93702">
              <w:rPr>
                <w:rFonts w:cs="Arial"/>
                <w:lang w:eastAsia="en-US"/>
              </w:rPr>
              <w:t xml:space="preserve">Wanted signal level ± 0.7dB </w:t>
            </w:r>
          </w:p>
          <w:p w14:paraId="68A2FCAF" w14:textId="77777777" w:rsidR="006D3267" w:rsidRPr="00B93702" w:rsidRDefault="006D3267" w:rsidP="00033FE9">
            <w:pPr>
              <w:pStyle w:val="TAL"/>
              <w:rPr>
                <w:rFonts w:cs="Arial"/>
                <w:lang w:eastAsia="en-US"/>
              </w:rPr>
            </w:pPr>
            <w:r w:rsidRPr="00B93702">
              <w:rPr>
                <w:rFonts w:cs="Arial"/>
                <w:lang w:eastAsia="en-US"/>
              </w:rPr>
              <w:t>CW interferer level ± 0.5 dB</w:t>
            </w:r>
          </w:p>
          <w:p w14:paraId="4FC4AE9F" w14:textId="77777777" w:rsidR="006D3267" w:rsidRPr="00B93702" w:rsidRDefault="006D3267" w:rsidP="00033FE9">
            <w:pPr>
              <w:pStyle w:val="TAL"/>
              <w:rPr>
                <w:rFonts w:cs="Arial"/>
                <w:lang w:eastAsia="en-US"/>
              </w:rPr>
            </w:pPr>
            <w:r w:rsidRPr="00B93702">
              <w:rPr>
                <w:rFonts w:cs="Arial"/>
                <w:lang w:eastAsia="en-US"/>
              </w:rPr>
              <w:t>Mod interferer level ± 0.7 dB</w:t>
            </w:r>
          </w:p>
          <w:p w14:paraId="476BFCED" w14:textId="77777777"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14:paraId="14D2F0E8" w14:textId="77777777"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Wanted signal level ± 1.0 dB</w:t>
            </w:r>
          </w:p>
          <w:p w14:paraId="7B70C1D4" w14:textId="77777777"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CW Interferer level ± 0.7 dB</w:t>
            </w:r>
          </w:p>
          <w:p w14:paraId="2FC8E225" w14:textId="77777777" w:rsidR="00782C9D" w:rsidRPr="00B93702" w:rsidRDefault="00782C9D" w:rsidP="00782C9D">
            <w:pPr>
              <w:pStyle w:val="TAL"/>
              <w:keepNext w:val="0"/>
              <w:rPr>
                <w:rFonts w:cs="Arial"/>
                <w:noProof/>
                <w:lang w:eastAsia="sv-SE"/>
              </w:rPr>
            </w:pPr>
            <w:r w:rsidRPr="00B93702">
              <w:rPr>
                <w:rFonts w:cs="Arial"/>
                <w:noProof/>
                <w:lang w:eastAsia="sv-SE"/>
              </w:rPr>
              <w:t>Mod Interferer level ± 1.0 dB</w:t>
            </w:r>
          </w:p>
          <w:p w14:paraId="4898704B" w14:textId="77777777" w:rsidR="00782C9D" w:rsidRPr="00B93702" w:rsidRDefault="00782C9D" w:rsidP="00782C9D">
            <w:pPr>
              <w:pStyle w:val="TAL"/>
              <w:rPr>
                <w:rFonts w:cs="Arial"/>
                <w:lang w:eastAsia="en-US"/>
              </w:rPr>
            </w:pPr>
          </w:p>
          <w:p w14:paraId="1B18D8B2" w14:textId="77777777" w:rsidR="00782C9D" w:rsidRPr="00B93702" w:rsidRDefault="00782C9D" w:rsidP="00782C9D">
            <w:pPr>
              <w:pStyle w:val="TAL"/>
              <w:rPr>
                <w:rFonts w:cs="Arial"/>
                <w:lang w:eastAsia="en-US"/>
              </w:rPr>
            </w:pPr>
            <w:r w:rsidRPr="00B93702">
              <w:rPr>
                <w:rFonts w:cs="Arial"/>
                <w:noProof/>
                <w:lang w:eastAsia="sv-SE"/>
              </w:rPr>
              <w:t>f ≤ 4.2 GHz</w:t>
            </w:r>
          </w:p>
          <w:p w14:paraId="233DEA46" w14:textId="77777777" w:rsidR="006D3267" w:rsidRPr="00B93702" w:rsidRDefault="006D3267" w:rsidP="00033FE9">
            <w:pPr>
              <w:pStyle w:val="TAL"/>
              <w:rPr>
                <w:rFonts w:cs="Arial"/>
                <w:lang w:eastAsia="en-US"/>
              </w:rPr>
            </w:pPr>
            <w:r w:rsidRPr="00B93702">
              <w:rPr>
                <w:rFonts w:cs="Arial"/>
                <w:lang w:eastAsia="en-US"/>
              </w:rPr>
              <w:t>Impact of interferer ACLR 0.4 dB</w:t>
            </w:r>
          </w:p>
        </w:tc>
      </w:tr>
      <w:tr w:rsidR="00B93702" w:rsidRPr="00B93702" w14:paraId="30CC0925" w14:textId="77777777">
        <w:trPr>
          <w:cantSplit/>
          <w:jc w:val="center"/>
        </w:trPr>
        <w:tc>
          <w:tcPr>
            <w:tcW w:w="2395" w:type="dxa"/>
            <w:gridSpan w:val="2"/>
          </w:tcPr>
          <w:p w14:paraId="5F61EEAE" w14:textId="77777777" w:rsidR="006D3267" w:rsidRPr="00B93702" w:rsidRDefault="006D3267" w:rsidP="00033FE9">
            <w:pPr>
              <w:pStyle w:val="TAL"/>
              <w:rPr>
                <w:rFonts w:cs="Arial"/>
                <w:lang w:eastAsia="en-US"/>
              </w:rPr>
            </w:pPr>
            <w:r w:rsidRPr="00B93702">
              <w:rPr>
                <w:rFonts w:cs="Arial"/>
                <w:lang w:eastAsia="en-US"/>
              </w:rPr>
              <w:t>7.7.5 Receiver intermodulation (Narrowband requirements)</w:t>
            </w:r>
          </w:p>
        </w:tc>
        <w:tc>
          <w:tcPr>
            <w:tcW w:w="3150" w:type="dxa"/>
          </w:tcPr>
          <w:p w14:paraId="4B0E655F" w14:textId="77777777"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14:paraId="0253D764" w14:textId="77777777"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14:paraId="657ABDB1" w14:textId="77777777" w:rsidR="006D3267" w:rsidRPr="00B93702" w:rsidRDefault="006D3267" w:rsidP="00033FE9">
            <w:pPr>
              <w:pStyle w:val="TAL"/>
              <w:rPr>
                <w:rFonts w:cs="Arial"/>
                <w:lang w:eastAsia="en-US"/>
              </w:rPr>
            </w:pPr>
            <w:r w:rsidRPr="00B93702">
              <w:rPr>
                <w:rFonts w:cs="Arial"/>
                <w:lang w:eastAsia="en-US"/>
              </w:rPr>
              <w:t>Same as Receiver intermodulation (General requirements).</w:t>
            </w:r>
          </w:p>
        </w:tc>
      </w:tr>
      <w:tr w:rsidR="006D3267" w:rsidRPr="00B93702" w14:paraId="5215C670" w14:textId="77777777">
        <w:trPr>
          <w:cantSplit/>
          <w:trHeight w:val="185"/>
          <w:jc w:val="center"/>
        </w:trPr>
        <w:tc>
          <w:tcPr>
            <w:tcW w:w="9390" w:type="dxa"/>
            <w:gridSpan w:val="4"/>
            <w:tcBorders>
              <w:bottom w:val="single" w:sz="4" w:space="0" w:color="auto"/>
            </w:tcBorders>
          </w:tcPr>
          <w:p w14:paraId="1E8792C1" w14:textId="77777777" w:rsidR="006D3267" w:rsidRPr="00B93702" w:rsidRDefault="006D3267" w:rsidP="006D3267">
            <w:pPr>
              <w:pStyle w:val="TAN"/>
              <w:rPr>
                <w:rFonts w:cs="Arial"/>
                <w:lang w:eastAsia="en-US"/>
              </w:rPr>
            </w:pPr>
            <w:r w:rsidRPr="00B93702">
              <w:rPr>
                <w:rFonts w:cs="Arial"/>
                <w:lang w:eastAsia="en-US"/>
              </w:rPr>
              <w:t>NOTE 1:</w:t>
            </w:r>
            <w:r w:rsidRPr="00B93702">
              <w:rPr>
                <w:rFonts w:cs="Arial"/>
                <w:lang w:eastAsia="en-US"/>
              </w:rPr>
              <w:tab/>
              <w:t xml:space="preserve">Unless otherwise noted, only the Test System stimulus error is considered here. The effect of errors in the throughput measurements or </w:t>
            </w:r>
            <w:r w:rsidRPr="00B93702">
              <w:rPr>
                <w:rFonts w:cs="Arial"/>
                <w:lang w:eastAsia="sv-SE"/>
              </w:rPr>
              <w:t xml:space="preserve">the BER/FER </w:t>
            </w:r>
            <w:r w:rsidRPr="00B93702">
              <w:rPr>
                <w:rFonts w:cs="Arial"/>
                <w:lang w:eastAsia="en-US"/>
              </w:rPr>
              <w:t>due to finite test duration is not considered.</w:t>
            </w:r>
          </w:p>
        </w:tc>
      </w:tr>
    </w:tbl>
    <w:p w14:paraId="286A85BD" w14:textId="77777777" w:rsidR="00F9256D" w:rsidRPr="00B93702" w:rsidRDefault="00F9256D" w:rsidP="00F9256D"/>
    <w:p w14:paraId="19996F57" w14:textId="77777777" w:rsidR="00F9256D" w:rsidRPr="00B93702" w:rsidRDefault="00F9256D" w:rsidP="00F311C8">
      <w:pPr>
        <w:pStyle w:val="Heading3"/>
        <w:rPr>
          <w:lang w:eastAsia="sv-SE"/>
        </w:rPr>
      </w:pPr>
      <w:bookmarkStart w:id="36" w:name="_Toc21097776"/>
      <w:bookmarkStart w:id="37" w:name="_Toc29765338"/>
      <w:r w:rsidRPr="00B93702">
        <w:rPr>
          <w:lang w:eastAsia="sv-SE"/>
        </w:rPr>
        <w:t>4.1.</w:t>
      </w:r>
      <w:r w:rsidRPr="00B93702">
        <w:t>3</w:t>
      </w:r>
      <w:r w:rsidRPr="00B93702">
        <w:rPr>
          <w:lang w:eastAsia="sv-SE"/>
        </w:rPr>
        <w:tab/>
        <w:t>Interpretation of measurement results</w:t>
      </w:r>
      <w:bookmarkEnd w:id="36"/>
      <w:bookmarkEnd w:id="37"/>
    </w:p>
    <w:p w14:paraId="2E51219E" w14:textId="77777777" w:rsidR="00F9256D" w:rsidRPr="00B93702" w:rsidRDefault="00F9256D" w:rsidP="00F9256D">
      <w:pPr>
        <w:rPr>
          <w:rFonts w:cs="v4.2.0"/>
          <w:snapToGrid w:val="0"/>
        </w:rPr>
      </w:pPr>
      <w:r w:rsidRPr="00B93702">
        <w:rPr>
          <w:rFonts w:cs="v4.2.0"/>
          <w:snapToGrid w:val="0"/>
        </w:rPr>
        <w:t xml:space="preserve">The measurement results returned by the Test System are compared - without any modification - against the </w:t>
      </w:r>
      <w:r w:rsidR="00DB7FF2" w:rsidRPr="00B93702">
        <w:rPr>
          <w:rFonts w:cs="v4.2.0"/>
          <w:snapToGrid w:val="0"/>
        </w:rPr>
        <w:t>test requirement</w:t>
      </w:r>
      <w:r w:rsidRPr="00B93702">
        <w:rPr>
          <w:rFonts w:cs="v4.2.0"/>
          <w:snapToGrid w:val="0"/>
        </w:rPr>
        <w:t>s as defined by the Shared Risk principle.</w:t>
      </w:r>
    </w:p>
    <w:p w14:paraId="79836909" w14:textId="77777777" w:rsidR="00F9256D" w:rsidRPr="00B93702" w:rsidRDefault="00F9256D" w:rsidP="00F9256D">
      <w:pPr>
        <w:rPr>
          <w:rFonts w:cs="v4.2.0"/>
        </w:rPr>
      </w:pPr>
      <w:r w:rsidRPr="00B93702">
        <w:rPr>
          <w:rFonts w:cs="v5.0.0"/>
          <w:snapToGrid w:val="0"/>
        </w:rPr>
        <w:t>The Shared Risk principle is defined in ITU-R M.1545 [7].</w:t>
      </w:r>
    </w:p>
    <w:p w14:paraId="416178C7" w14:textId="77777777" w:rsidR="00F9256D" w:rsidRPr="00B93702" w:rsidRDefault="00F9256D" w:rsidP="00F9256D">
      <w:pPr>
        <w:rPr>
          <w:rFonts w:cs="v4.2.0"/>
        </w:rPr>
      </w:pPr>
      <w:r w:rsidRPr="00B93702">
        <w:rPr>
          <w:rFonts w:cs="v4.2.0"/>
        </w:rPr>
        <w:t>The actual measurement uncertainty of the Test System for the measurement of each parameter shall be included in the test report.</w:t>
      </w:r>
    </w:p>
    <w:p w14:paraId="53634388" w14:textId="77777777" w:rsidR="00F9256D" w:rsidRPr="00B93702" w:rsidRDefault="00F9256D" w:rsidP="00F9256D">
      <w:pPr>
        <w:rPr>
          <w:rFonts w:cs="v4.2.0"/>
        </w:rPr>
      </w:pPr>
      <w:r w:rsidRPr="00B93702">
        <w:rPr>
          <w:rFonts w:cs="v4.2.0"/>
        </w:rPr>
        <w:t>The recorded value for the Test System uncertainty shall be, for each measurement, equal to or lower than the appropriate figure in subclause 4.1.2 of this specification.</w:t>
      </w:r>
    </w:p>
    <w:p w14:paraId="22229F0F" w14:textId="77777777" w:rsidR="00F9256D" w:rsidRPr="00B93702" w:rsidRDefault="00F9256D" w:rsidP="00F9256D">
      <w:pPr>
        <w:rPr>
          <w:rFonts w:cs="v4.2.0"/>
        </w:rPr>
      </w:pPr>
      <w:r w:rsidRPr="00B93702">
        <w:rPr>
          <w:rFonts w:cs="v4.2.0"/>
        </w:rPr>
        <w:t>If the Test System for a test is known to have a measurement uncertainty greater than that specified in subclause 4.1.2, it is still permitted to use this apparatus provided that an adjustment is made as follows.</w:t>
      </w:r>
    </w:p>
    <w:p w14:paraId="253CD672" w14:textId="77777777" w:rsidR="00F9256D" w:rsidRPr="00B93702" w:rsidRDefault="00F9256D" w:rsidP="00F9256D">
      <w:pPr>
        <w:rPr>
          <w:rFonts w:cs="v4.2.0"/>
        </w:rPr>
      </w:pPr>
      <w:r w:rsidRPr="00B93702">
        <w:rPr>
          <w:rFonts w:cs="v4.2.0"/>
        </w:rPr>
        <w:t xml:space="preserve">Any additional uncertainty in the Test System over and above that specified in subclause 4.1.2 shall be used to tighten the </w:t>
      </w:r>
      <w:r w:rsidR="00DB7FF2" w:rsidRPr="00B93702">
        <w:rPr>
          <w:rFonts w:cs="v4.2.0"/>
        </w:rPr>
        <w:t>test requirement</w:t>
      </w:r>
      <w:r w:rsidRPr="00B93702">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29FB9EA5" w14:textId="77777777" w:rsidR="00636AF4" w:rsidRPr="00B93702" w:rsidRDefault="004F6AD7" w:rsidP="00F311C8">
      <w:pPr>
        <w:pStyle w:val="Heading2"/>
      </w:pPr>
      <w:bookmarkStart w:id="38" w:name="_Toc21097777"/>
      <w:bookmarkStart w:id="39" w:name="_Toc29765339"/>
      <w:r w:rsidRPr="00B93702">
        <w:t>4.2</w:t>
      </w:r>
      <w:r w:rsidRPr="00B93702">
        <w:tab/>
        <w:t>Base S</w:t>
      </w:r>
      <w:r w:rsidR="00636AF4" w:rsidRPr="00B93702">
        <w:t>tation classes</w:t>
      </w:r>
      <w:bookmarkEnd w:id="38"/>
      <w:bookmarkEnd w:id="39"/>
    </w:p>
    <w:p w14:paraId="3501E181" w14:textId="77777777" w:rsidR="00E42031" w:rsidRPr="00B93702" w:rsidRDefault="00E42031" w:rsidP="00E42031">
      <w:r w:rsidRPr="00B93702">
        <w:t>The requirements in this specification apply to Wide Area Base Stations, Medium Range Base Stations and Local Area Base Stations unless otherwise stated.</w:t>
      </w:r>
    </w:p>
    <w:p w14:paraId="2434E93B" w14:textId="77777777" w:rsidR="00E42031" w:rsidRPr="00B93702" w:rsidRDefault="00E42031" w:rsidP="00E42031">
      <w:r w:rsidRPr="00B93702">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1CE44E55" w14:textId="77777777" w:rsidR="00E42031" w:rsidRPr="00B93702" w:rsidRDefault="00E42031" w:rsidP="00E42031">
      <w:r w:rsidRPr="00B93702">
        <w:t>Medium Range Base Stations are characterised by requirements derived from Micro Cell scenarios with a BS to UE minimum coupling loss equals to 53 dB.</w:t>
      </w:r>
    </w:p>
    <w:p w14:paraId="7D9DDACE" w14:textId="77777777" w:rsidR="00E42031" w:rsidRPr="00B93702" w:rsidRDefault="00E42031" w:rsidP="00E42031">
      <w:r w:rsidRPr="00B93702">
        <w:t>Local Area Base Stations are characterised by requirements derived from Pico Cell scenarios with a BS to UE minimum coupling loss equal to 45 dB.</w:t>
      </w:r>
    </w:p>
    <w:p w14:paraId="2BE01F6D" w14:textId="77777777" w:rsidR="00F9256D" w:rsidRPr="00B93702" w:rsidRDefault="00E42031" w:rsidP="00E42031">
      <w:r w:rsidRPr="00B93702">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B93702">
        <w:t>MSR requirements for multi-RAT operation only apply for the highest GSM/EDGE static power step.</w:t>
      </w:r>
    </w:p>
    <w:p w14:paraId="5022658C" w14:textId="77777777" w:rsidR="00E42031" w:rsidRPr="00B93702" w:rsidRDefault="00E42031" w:rsidP="00E42031">
      <w:r w:rsidRPr="00B93702">
        <w:t>The manufacturer shall declare the intended class of the BS under test.</w:t>
      </w:r>
    </w:p>
    <w:p w14:paraId="529E9A9A" w14:textId="77777777" w:rsidR="00636AF4" w:rsidRPr="00B93702" w:rsidRDefault="00636AF4" w:rsidP="00F311C8">
      <w:pPr>
        <w:pStyle w:val="Heading2"/>
      </w:pPr>
      <w:bookmarkStart w:id="40" w:name="_Toc21097778"/>
      <w:bookmarkStart w:id="41" w:name="_Toc29765340"/>
      <w:r w:rsidRPr="00B93702">
        <w:t>4.3</w:t>
      </w:r>
      <w:r w:rsidRPr="00B93702">
        <w:tab/>
        <w:t>Regional requirements</w:t>
      </w:r>
      <w:bookmarkEnd w:id="40"/>
      <w:bookmarkEnd w:id="41"/>
    </w:p>
    <w:p w14:paraId="299DF19E" w14:textId="77777777" w:rsidR="00F9256D" w:rsidRPr="00B93702" w:rsidRDefault="00F9256D" w:rsidP="00F9256D">
      <w:pPr>
        <w:rPr>
          <w:rFonts w:cs="v5.0.0"/>
        </w:rPr>
      </w:pPr>
      <w:r w:rsidRPr="00B9370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B4B14EA" w14:textId="77777777" w:rsidR="00F9256D" w:rsidRPr="00B93702" w:rsidRDefault="00F9256D" w:rsidP="00F9256D">
      <w:r w:rsidRPr="00B93702">
        <w:t xml:space="preserve">Table 4.3-1lists all requirements in the present specification that may be applied differently in different regions. There are additional </w:t>
      </w:r>
      <w:r w:rsidR="00C473FF" w:rsidRPr="00B93702">
        <w:t xml:space="preserve">single-RAT </w:t>
      </w:r>
      <w:r w:rsidRPr="00B93702">
        <w:t>regional requirements that may apply. These are referenced from the present specification, but listed in the specification for the RATs concerned [3][4][5]</w:t>
      </w:r>
      <w:r w:rsidR="00D34CBD" w:rsidRPr="00B93702">
        <w:t>[6]</w:t>
      </w:r>
      <w:r w:rsidR="008951E7" w:rsidRPr="00B93702">
        <w:t>[27]</w:t>
      </w:r>
      <w:r w:rsidRPr="00B93702">
        <w:t>.</w:t>
      </w:r>
    </w:p>
    <w:p w14:paraId="7A6E18AA" w14:textId="77777777" w:rsidR="00F9256D" w:rsidRPr="00B93702" w:rsidRDefault="00F9256D" w:rsidP="0048036E">
      <w:pPr>
        <w:pStyle w:val="TH"/>
        <w:rPr>
          <w:rFonts w:cs="v5.0.0"/>
        </w:rPr>
      </w:pPr>
      <w:r w:rsidRPr="00B93702">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B93702" w:rsidRPr="00B93702" w14:paraId="3B588B5D"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6CB532C8" w14:textId="77777777" w:rsidR="00F9256D" w:rsidRPr="00B93702" w:rsidRDefault="00F9256D" w:rsidP="00E634D2">
            <w:pPr>
              <w:pStyle w:val="TAH"/>
              <w:rPr>
                <w:rFonts w:cs="Arial"/>
                <w:lang w:eastAsia="en-US"/>
              </w:rPr>
            </w:pPr>
            <w:r w:rsidRPr="00B93702">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7E6A1AC3" w14:textId="77777777" w:rsidR="00F9256D" w:rsidRPr="00B93702" w:rsidRDefault="00F9256D" w:rsidP="00E634D2">
            <w:pPr>
              <w:pStyle w:val="TAH"/>
              <w:rPr>
                <w:rFonts w:cs="Arial"/>
                <w:lang w:eastAsia="en-US"/>
              </w:rPr>
            </w:pPr>
            <w:r w:rsidRPr="00B93702">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91B1A3" w14:textId="77777777" w:rsidR="00F9256D" w:rsidRPr="00B93702" w:rsidRDefault="00F9256D" w:rsidP="00E634D2">
            <w:pPr>
              <w:pStyle w:val="TAH"/>
              <w:rPr>
                <w:rFonts w:cs="Arial"/>
                <w:lang w:eastAsia="en-US"/>
              </w:rPr>
            </w:pPr>
            <w:r w:rsidRPr="00B93702">
              <w:rPr>
                <w:rFonts w:cs="Arial"/>
                <w:lang w:eastAsia="en-US"/>
              </w:rPr>
              <w:t>Comments</w:t>
            </w:r>
          </w:p>
        </w:tc>
      </w:tr>
      <w:tr w:rsidR="00B93702" w:rsidRPr="00B93702" w14:paraId="0F15395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E73DC2" w14:textId="77777777" w:rsidR="00F9256D" w:rsidRPr="00B93702" w:rsidRDefault="00F9256D" w:rsidP="00E634D2">
            <w:pPr>
              <w:pStyle w:val="TAL"/>
              <w:rPr>
                <w:rFonts w:cs="Arial"/>
                <w:lang w:eastAsia="en-US"/>
              </w:rPr>
            </w:pPr>
            <w:r w:rsidRPr="00B93702">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1839268D" w14:textId="77777777" w:rsidR="00F9256D" w:rsidRPr="00B93702" w:rsidRDefault="00F9256D" w:rsidP="00E634D2">
            <w:pPr>
              <w:pStyle w:val="TAL"/>
              <w:rPr>
                <w:rFonts w:cs="Arial"/>
                <w:lang w:eastAsia="en-US"/>
              </w:rPr>
            </w:pPr>
            <w:r w:rsidRPr="00B93702">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6388B85A" w14:textId="77777777" w:rsidR="00F9256D" w:rsidRPr="00B93702" w:rsidRDefault="00F9256D" w:rsidP="00E634D2">
            <w:pPr>
              <w:pStyle w:val="TAL"/>
              <w:rPr>
                <w:rFonts w:cs="Arial"/>
                <w:lang w:eastAsia="en-US"/>
              </w:rPr>
            </w:pPr>
            <w:r w:rsidRPr="00B93702">
              <w:rPr>
                <w:rFonts w:cs="Arial"/>
                <w:lang w:eastAsia="en-US"/>
              </w:rPr>
              <w:t>Some bands may be applied regionally.</w:t>
            </w:r>
          </w:p>
        </w:tc>
      </w:tr>
      <w:tr w:rsidR="00B93702" w:rsidRPr="00B93702" w14:paraId="05C8485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3C44FCD2" w14:textId="77777777" w:rsidR="00820E2D" w:rsidRPr="00B93702" w:rsidRDefault="00820E2D" w:rsidP="00E634D2">
            <w:pPr>
              <w:pStyle w:val="TAL"/>
              <w:rPr>
                <w:rFonts w:cs="Arial"/>
                <w:lang w:eastAsia="en-US"/>
              </w:rPr>
            </w:pPr>
            <w:r w:rsidRPr="00B93702">
              <w:rPr>
                <w:rFonts w:cs="Arial"/>
                <w:lang w:eastAsia="en-US"/>
              </w:rPr>
              <w:t>6.6.1.</w:t>
            </w:r>
            <w:r w:rsidR="00E00D02" w:rsidRPr="00B93702">
              <w:rPr>
                <w:rFonts w:cs="Arial"/>
                <w:lang w:eastAsia="en-US"/>
              </w:rPr>
              <w:t>5.</w:t>
            </w:r>
            <w:r w:rsidRPr="00B93702">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3DA3CBB2" w14:textId="77777777" w:rsidR="00E00D02" w:rsidRPr="00B93702" w:rsidRDefault="00E00D02" w:rsidP="00E00D02">
            <w:pPr>
              <w:pStyle w:val="TAL"/>
              <w:rPr>
                <w:rFonts w:cs="Arial"/>
                <w:lang w:eastAsia="en-US"/>
              </w:rPr>
            </w:pPr>
            <w:r w:rsidRPr="00B93702">
              <w:rPr>
                <w:rFonts w:cs="Arial"/>
                <w:lang w:eastAsia="en-US"/>
              </w:rPr>
              <w:t>S</w:t>
            </w:r>
            <w:r w:rsidR="00820E2D" w:rsidRPr="00B93702">
              <w:rPr>
                <w:rFonts w:cs="Arial"/>
                <w:lang w:eastAsia="en-US"/>
              </w:rPr>
              <w:t>purious emissions</w:t>
            </w:r>
            <w:r w:rsidRPr="00B93702">
              <w:rPr>
                <w:rFonts w:cs="Arial"/>
                <w:lang w:eastAsia="en-US"/>
              </w:rPr>
              <w:t xml:space="preserve"> </w:t>
            </w:r>
          </w:p>
          <w:p w14:paraId="4FCA4979" w14:textId="77777777" w:rsidR="00820E2D" w:rsidRPr="00B93702" w:rsidRDefault="00E00D02" w:rsidP="00E00D02">
            <w:pPr>
              <w:pStyle w:val="TAL"/>
              <w:rPr>
                <w:rFonts w:cs="Arial"/>
                <w:lang w:eastAsia="en-US"/>
              </w:rPr>
            </w:pPr>
            <w:r w:rsidRPr="00B93702">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1E7190AF" w14:textId="77777777" w:rsidR="00820E2D" w:rsidRPr="00B93702" w:rsidRDefault="00820E2D" w:rsidP="00E634D2">
            <w:pPr>
              <w:pStyle w:val="TAL"/>
              <w:rPr>
                <w:rFonts w:cs="Arial"/>
                <w:lang w:eastAsia="en-US"/>
              </w:rPr>
            </w:pPr>
            <w:r w:rsidRPr="00B93702">
              <w:rPr>
                <w:rFonts w:cs="Arial"/>
                <w:lang w:eastAsia="en-US"/>
              </w:rPr>
              <w:t>Category A limits are mandatory for regions where Category A limits for spurious emissions, as defined in ITU-R Recommendation SM.329 [13] apply.</w:t>
            </w:r>
          </w:p>
        </w:tc>
      </w:tr>
      <w:tr w:rsidR="00B93702" w:rsidRPr="00B93702" w14:paraId="44B97CEA"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F8CF9DD" w14:textId="77777777" w:rsidR="00E00D02" w:rsidRPr="00B93702" w:rsidDel="00E00D02" w:rsidRDefault="00E00D02" w:rsidP="00E634D2">
            <w:pPr>
              <w:pStyle w:val="TAL"/>
              <w:rPr>
                <w:rFonts w:cs="Arial"/>
                <w:lang w:eastAsia="en-US"/>
              </w:rPr>
            </w:pPr>
            <w:r w:rsidRPr="00B93702">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0E5A8A93" w14:textId="77777777" w:rsidR="00E00D02" w:rsidRPr="00B93702" w:rsidRDefault="00E00D02" w:rsidP="004D45FD">
            <w:pPr>
              <w:pStyle w:val="TAL"/>
              <w:rPr>
                <w:rFonts w:cs="Arial"/>
                <w:lang w:eastAsia="en-US"/>
              </w:rPr>
            </w:pPr>
            <w:r w:rsidRPr="00B93702">
              <w:rPr>
                <w:rFonts w:cs="Arial"/>
                <w:lang w:eastAsia="en-US"/>
              </w:rPr>
              <w:t>Spurious emissions</w:t>
            </w:r>
          </w:p>
          <w:p w14:paraId="4282E379" w14:textId="77777777" w:rsidR="00E00D02" w:rsidRPr="00B93702" w:rsidDel="00E00D02" w:rsidRDefault="00E00D02" w:rsidP="00E00D02">
            <w:pPr>
              <w:pStyle w:val="TAL"/>
              <w:rPr>
                <w:rFonts w:cs="Arial"/>
                <w:lang w:eastAsia="en-US"/>
              </w:rPr>
            </w:pPr>
            <w:r w:rsidRPr="00B93702">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25D6A08" w14:textId="77777777"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14:paraId="5A1877F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AF9E5D7" w14:textId="77777777" w:rsidR="00E00D02" w:rsidRPr="00B93702" w:rsidDel="00E00D02" w:rsidRDefault="00E00D02" w:rsidP="00E634D2">
            <w:pPr>
              <w:pStyle w:val="TAL"/>
              <w:rPr>
                <w:rFonts w:cs="Arial"/>
                <w:lang w:eastAsia="en-US"/>
              </w:rPr>
            </w:pPr>
            <w:r w:rsidRPr="00B93702">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7FF331DB" w14:textId="77777777" w:rsidR="00E00D02" w:rsidRPr="00B93702" w:rsidDel="00E00D02" w:rsidRDefault="00E00D02" w:rsidP="00E00D02">
            <w:pPr>
              <w:pStyle w:val="TAL"/>
              <w:rPr>
                <w:rFonts w:cs="Arial"/>
                <w:lang w:eastAsia="en-US"/>
              </w:rPr>
            </w:pPr>
            <w:r w:rsidRPr="00B93702">
              <w:rPr>
                <w:rFonts w:cs="Arial"/>
                <w:lang w:eastAsia="en-US"/>
              </w:rPr>
              <w:t>Additional</w:t>
            </w:r>
            <w:r w:rsidR="00C462C9" w:rsidRPr="00B93702">
              <w:rPr>
                <w:rFonts w:cs="Arial"/>
                <w:lang w:eastAsia="en-US"/>
              </w:rPr>
              <w:t xml:space="preserve"> </w:t>
            </w:r>
            <w:r w:rsidRPr="00B93702">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2FCCAD13" w14:textId="77777777"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14:paraId="5F7C9D5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7BEEBD6" w14:textId="77777777" w:rsidR="00E00D02" w:rsidRPr="00B93702" w:rsidRDefault="00E00D02" w:rsidP="00E634D2">
            <w:pPr>
              <w:pStyle w:val="TAL"/>
              <w:rPr>
                <w:rFonts w:cs="Arial"/>
                <w:lang w:eastAsia="en-US"/>
              </w:rPr>
            </w:pPr>
            <w:r w:rsidRPr="00B93702">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726A57EA" w14:textId="77777777" w:rsidR="00E00D02" w:rsidRPr="00B93702" w:rsidRDefault="00E00D02" w:rsidP="00E634D2">
            <w:pPr>
              <w:pStyle w:val="TAL"/>
              <w:rPr>
                <w:rFonts w:cs="Arial"/>
                <w:lang w:eastAsia="en-US"/>
              </w:rPr>
            </w:pPr>
            <w:r w:rsidRPr="00B93702">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4BBB0DA" w14:textId="77777777" w:rsidR="00E00D02" w:rsidRPr="00B93702" w:rsidRDefault="00CF0DF8" w:rsidP="00E634D2">
            <w:pPr>
              <w:pStyle w:val="TAL"/>
              <w:rPr>
                <w:rFonts w:cs="Arial"/>
                <w:lang w:eastAsia="en-US"/>
              </w:rPr>
            </w:pPr>
            <w:r w:rsidRPr="00B93702">
              <w:rPr>
                <w:rFonts w:cs="Arial"/>
                <w:lang w:eastAsia="en-US"/>
              </w:rPr>
              <w:t xml:space="preserve">These requirements may be applied for the protection of system operating in frequency ranges other than the MSR BS operating band. </w:t>
            </w:r>
            <w:r w:rsidR="00E00D02" w:rsidRPr="00B93702">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B93702" w:rsidRPr="00B93702" w14:paraId="16F766D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AAD2670" w14:textId="77777777" w:rsidR="00E00D02" w:rsidRPr="00B93702" w:rsidRDefault="00E00D02" w:rsidP="00E634D2">
            <w:pPr>
              <w:pStyle w:val="TAL"/>
              <w:rPr>
                <w:rFonts w:cs="Arial"/>
                <w:lang w:eastAsia="en-US"/>
              </w:rPr>
            </w:pPr>
            <w:r w:rsidRPr="00B93702">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6FA87EFC" w14:textId="77777777" w:rsidR="00E00D02" w:rsidRPr="00B93702" w:rsidRDefault="00E00D02" w:rsidP="00E634D2">
            <w:pPr>
              <w:pStyle w:val="TAL"/>
              <w:rPr>
                <w:rFonts w:cs="Arial"/>
                <w:lang w:eastAsia="en-US"/>
              </w:rPr>
            </w:pPr>
            <w:r w:rsidRPr="00B93702">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2E1C83C2" w14:textId="77777777" w:rsidR="00E00D02" w:rsidRPr="00B93702" w:rsidRDefault="00E00D02" w:rsidP="00E634D2">
            <w:pPr>
              <w:pStyle w:val="TAL"/>
              <w:rPr>
                <w:rFonts w:cs="Arial"/>
                <w:lang w:eastAsia="en-US"/>
              </w:rPr>
            </w:pPr>
            <w:r w:rsidRPr="00B93702">
              <w:rPr>
                <w:rFonts w:cs="Arial"/>
                <w:lang w:eastAsia="en-US"/>
              </w:rPr>
              <w:t>These requirements may be applied for the protection of other BS receivers when a BS operating in another frequency band is co-located with any BS.</w:t>
            </w:r>
          </w:p>
        </w:tc>
      </w:tr>
      <w:tr w:rsidR="00B93702" w:rsidRPr="00B93702" w14:paraId="4A1C6A9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2C313D3E" w14:textId="77777777" w:rsidR="00724FF0" w:rsidRPr="00B93702" w:rsidRDefault="00724FF0" w:rsidP="00E634D2">
            <w:pPr>
              <w:pStyle w:val="TAL"/>
              <w:rPr>
                <w:rFonts w:cs="Arial"/>
                <w:lang w:eastAsia="en-US"/>
              </w:rPr>
            </w:pPr>
            <w:r w:rsidRPr="00B93702">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78074604" w14:textId="77777777" w:rsidR="00724FF0" w:rsidRPr="00B93702" w:rsidRDefault="00724FF0" w:rsidP="00E634D2">
            <w:pPr>
              <w:pStyle w:val="TAL"/>
              <w:rPr>
                <w:rFonts w:cs="Arial"/>
                <w:lang w:eastAsia="en-US"/>
              </w:rPr>
            </w:pPr>
            <w:r w:rsidRPr="00B93702">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A160721" w14:textId="77777777" w:rsidR="00724FF0" w:rsidRPr="00B93702" w:rsidRDefault="00724FF0" w:rsidP="00E634D2">
            <w:pPr>
              <w:pStyle w:val="TAL"/>
              <w:rPr>
                <w:rFonts w:cs="Arial"/>
                <w:lang w:eastAsia="en-US"/>
              </w:rPr>
            </w:pPr>
            <w:r w:rsidRPr="00B93702">
              <w:rPr>
                <w:rFonts w:cs="Arial"/>
                <w:lang w:eastAsia="en-US"/>
              </w:rPr>
              <w:t xml:space="preserve">In addition to the requirements in subclauses </w:t>
            </w:r>
            <w:r w:rsidR="00E00D02" w:rsidRPr="00B93702">
              <w:rPr>
                <w:rFonts w:cs="Arial"/>
                <w:lang w:eastAsia="en-US"/>
              </w:rPr>
              <w:t xml:space="preserve">6.6.2.5.1 </w:t>
            </w:r>
            <w:r w:rsidRPr="00B93702">
              <w:rPr>
                <w:rFonts w:cs="Arial"/>
                <w:lang w:eastAsia="en-US"/>
              </w:rPr>
              <w:t xml:space="preserve">and </w:t>
            </w:r>
            <w:r w:rsidR="00E00D02" w:rsidRPr="00B93702">
              <w:rPr>
                <w:rFonts w:cs="Arial"/>
                <w:lang w:eastAsia="en-US"/>
              </w:rPr>
              <w:t>6.6.2.5.2</w:t>
            </w:r>
            <w:r w:rsidRPr="00B93702">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B93702" w:rsidRPr="00B93702" w14:paraId="02C49732"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3F32B28C" w14:textId="77777777" w:rsidR="00724FF0" w:rsidRPr="00B93702" w:rsidRDefault="00724FF0" w:rsidP="00E634D2">
            <w:pPr>
              <w:pStyle w:val="TAL"/>
              <w:rPr>
                <w:rFonts w:cs="Arial"/>
                <w:lang w:eastAsia="en-US"/>
              </w:rPr>
            </w:pPr>
            <w:r w:rsidRPr="00B93702">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16F87077" w14:textId="77777777" w:rsidR="00724FF0" w:rsidRPr="00B93702" w:rsidRDefault="00724FF0" w:rsidP="00E634D2">
            <w:pPr>
              <w:pStyle w:val="TAL"/>
              <w:rPr>
                <w:rFonts w:cs="Arial"/>
                <w:lang w:eastAsia="en-US"/>
              </w:rPr>
            </w:pPr>
            <w:r w:rsidRPr="00B93702">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3FF4345" w14:textId="77777777" w:rsidR="00724FF0" w:rsidRPr="00B93702" w:rsidRDefault="00724FF0" w:rsidP="00E634D2">
            <w:pPr>
              <w:pStyle w:val="TAL"/>
              <w:rPr>
                <w:rFonts w:cs="Arial"/>
                <w:lang w:eastAsia="en-US"/>
              </w:rPr>
            </w:pPr>
            <w:r w:rsidRPr="00B93702">
              <w:rPr>
                <w:rFonts w:cs="Arial"/>
                <w:lang w:eastAsia="en-US"/>
              </w:rPr>
              <w:t>The requirements for unsynchronized TDD co-existence may apply regionally.</w:t>
            </w:r>
          </w:p>
        </w:tc>
      </w:tr>
      <w:tr w:rsidR="00B93702" w:rsidRPr="00B93702" w14:paraId="7213B2A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AE90692" w14:textId="77777777" w:rsidR="00724FF0" w:rsidRPr="00B93702" w:rsidRDefault="00724FF0" w:rsidP="00E634D2">
            <w:pPr>
              <w:pStyle w:val="TAL"/>
              <w:rPr>
                <w:rFonts w:cs="Arial"/>
                <w:lang w:eastAsia="en-US"/>
              </w:rPr>
            </w:pPr>
            <w:r w:rsidRPr="00B93702">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68ADEBBA" w14:textId="77777777" w:rsidR="00724FF0" w:rsidRPr="00B93702" w:rsidRDefault="00724FF0" w:rsidP="00E634D2">
            <w:pPr>
              <w:pStyle w:val="TAL"/>
              <w:rPr>
                <w:rFonts w:cs="Arial"/>
                <w:lang w:eastAsia="en-US"/>
              </w:rPr>
            </w:pPr>
            <w:r w:rsidRPr="00B93702">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39237F" w14:textId="77777777" w:rsidR="00724FF0" w:rsidRPr="00B93702" w:rsidRDefault="00724FF0" w:rsidP="00E634D2">
            <w:pPr>
              <w:pStyle w:val="TAL"/>
              <w:rPr>
                <w:rFonts w:cs="Arial"/>
                <w:lang w:eastAsia="en-US"/>
              </w:rPr>
            </w:pPr>
            <w:r w:rsidRPr="00B93702">
              <w:rPr>
                <w:rFonts w:cs="Arial"/>
                <w:lang w:eastAsia="en-US"/>
              </w:rPr>
              <w:t>The requirements for protection of DTT may apply regionally.</w:t>
            </w:r>
          </w:p>
        </w:tc>
      </w:tr>
      <w:tr w:rsidR="00B93702" w:rsidRPr="00B93702" w14:paraId="07834289"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8BA7448" w14:textId="77777777" w:rsidR="00724FF0" w:rsidRPr="00B93702" w:rsidRDefault="00724FF0" w:rsidP="00E634D2">
            <w:pPr>
              <w:pStyle w:val="TAL"/>
              <w:rPr>
                <w:rFonts w:cs="Arial"/>
                <w:lang w:eastAsia="en-US"/>
              </w:rPr>
            </w:pPr>
            <w:r w:rsidRPr="00B93702">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240BDB7B" w14:textId="77777777" w:rsidR="00724FF0" w:rsidRPr="00B93702" w:rsidRDefault="00724FF0" w:rsidP="00E634D2">
            <w:pPr>
              <w:pStyle w:val="TAL"/>
              <w:rPr>
                <w:rFonts w:cs="Arial"/>
                <w:lang w:eastAsia="en-US"/>
              </w:rPr>
            </w:pPr>
            <w:r w:rsidRPr="00B93702">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5EFB1C1" w14:textId="77777777" w:rsidR="00724FF0" w:rsidRPr="00B93702" w:rsidRDefault="00724FF0" w:rsidP="00E634D2">
            <w:pPr>
              <w:pStyle w:val="TAL"/>
              <w:rPr>
                <w:rFonts w:cs="Arial"/>
                <w:lang w:eastAsia="en-US"/>
              </w:rPr>
            </w:pPr>
            <w:r w:rsidRPr="00B93702">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3702" w:rsidRPr="00B93702" w14:paraId="2F05CBB2"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19C3A57" w14:textId="77777777" w:rsidR="00B95D90" w:rsidRPr="00B93702" w:rsidRDefault="00B95D90" w:rsidP="00C737DC">
            <w:pPr>
              <w:pStyle w:val="TAL"/>
              <w:rPr>
                <w:rFonts w:cs="Arial"/>
                <w:lang w:eastAsia="en-US"/>
              </w:rPr>
            </w:pPr>
            <w:r w:rsidRPr="00B93702">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7176FAC3" w14:textId="77777777" w:rsidR="00B95D90" w:rsidRPr="00B93702" w:rsidRDefault="00B95D90" w:rsidP="00C737DC">
            <w:pPr>
              <w:pStyle w:val="TAL"/>
              <w:rPr>
                <w:rFonts w:cs="Arial"/>
                <w:lang w:eastAsia="zh-CN"/>
              </w:rPr>
            </w:pPr>
            <w:r w:rsidRPr="00B93702">
              <w:rPr>
                <w:rFonts w:cs="Arial"/>
                <w:lang w:eastAsia="en-US"/>
              </w:rPr>
              <w:t xml:space="preserve">Additional requirements for band 41 </w:t>
            </w:r>
            <w:r w:rsidRPr="00B93702">
              <w:rPr>
                <w:rFonts w:cs="Arial"/>
                <w:lang w:eastAsia="zh-CN"/>
              </w:rPr>
              <w:t>(</w:t>
            </w:r>
            <w:r w:rsidRPr="00B93702">
              <w:rPr>
                <w:rFonts w:cs="Arial"/>
                <w:lang w:eastAsia="en-US"/>
              </w:rPr>
              <w:t>Operating band unwanted emissions</w:t>
            </w:r>
            <w:r w:rsidRPr="00B93702">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C7EFEE7" w14:textId="77777777" w:rsidR="00B95D90" w:rsidRPr="00B93702" w:rsidRDefault="00B95D90" w:rsidP="00C737DC">
            <w:pPr>
              <w:pStyle w:val="TAL"/>
              <w:rPr>
                <w:rFonts w:cs="v5.0.0"/>
                <w:lang w:eastAsia="en-US"/>
              </w:rPr>
            </w:pPr>
            <w:r w:rsidRPr="00B93702">
              <w:rPr>
                <w:rFonts w:cs="v5.0.0"/>
                <w:lang w:eastAsia="zh-CN"/>
              </w:rPr>
              <w:t xml:space="preserve">The requirements may apply </w:t>
            </w:r>
            <w:r w:rsidR="00C65D36" w:rsidRPr="00B93702">
              <w:rPr>
                <w:rFonts w:cs="Arial"/>
                <w:lang w:eastAsia="en-US"/>
              </w:rPr>
              <w:t>in certain regions as additional Operating band unwanted emission limits.</w:t>
            </w:r>
          </w:p>
        </w:tc>
      </w:tr>
      <w:tr w:rsidR="00B93702" w:rsidRPr="00B93702" w14:paraId="70C612FD"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C64352C" w14:textId="77777777" w:rsidR="00275A6E" w:rsidRPr="00B93702"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B93702">
                <w:rPr>
                  <w:rFonts w:cs="Arial"/>
                  <w:lang w:eastAsia="en-US"/>
                </w:rPr>
                <w:t>6.6.2</w:t>
              </w:r>
            </w:smartTag>
            <w:r w:rsidRPr="00B93702">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7B5893BA" w14:textId="77777777" w:rsidR="00275A6E" w:rsidRPr="00B93702" w:rsidRDefault="00275A6E" w:rsidP="00BC26EF">
            <w:pPr>
              <w:pStyle w:val="TAL"/>
              <w:rPr>
                <w:rFonts w:cs="Arial"/>
                <w:lang w:eastAsia="en-US"/>
              </w:rPr>
            </w:pPr>
            <w:r w:rsidRPr="00B93702">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0282FFF" w14:textId="77777777" w:rsidR="00275A6E" w:rsidRPr="00B93702" w:rsidRDefault="00275A6E" w:rsidP="00BC26EF">
            <w:pPr>
              <w:pStyle w:val="TAL"/>
              <w:rPr>
                <w:rFonts w:cs="Arial"/>
                <w:lang w:eastAsia="en-US"/>
              </w:rPr>
            </w:pPr>
            <w:r w:rsidRPr="00B93702">
              <w:rPr>
                <w:rFonts w:cs="Arial"/>
                <w:lang w:eastAsia="en-US"/>
              </w:rPr>
              <w:t xml:space="preserve">These requirements may apply in certain regions </w:t>
            </w:r>
          </w:p>
        </w:tc>
      </w:tr>
      <w:tr w:rsidR="00B93702" w:rsidRPr="00B93702" w14:paraId="30F3F9C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D36D71" w14:textId="77777777" w:rsidR="00820E2D" w:rsidRPr="00B93702" w:rsidRDefault="00820E2D" w:rsidP="00E634D2">
            <w:pPr>
              <w:pStyle w:val="TAL"/>
              <w:rPr>
                <w:rFonts w:cs="Arial"/>
                <w:lang w:eastAsia="en-US"/>
              </w:rPr>
            </w:pPr>
            <w:r w:rsidRPr="00B93702">
              <w:rPr>
                <w:rFonts w:cs="Arial"/>
                <w:lang w:eastAsia="en-US"/>
              </w:rPr>
              <w:t>6.6.3</w:t>
            </w:r>
            <w:r w:rsidR="00E00D02" w:rsidRPr="00B93702">
              <w:rPr>
                <w:rFonts w:cs="Arial"/>
                <w:lang w:eastAsia="en-US"/>
              </w:rPr>
              <w:t>.5</w:t>
            </w:r>
            <w:r w:rsidRPr="00B93702">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3F1A79DE" w14:textId="77777777" w:rsidR="00820E2D" w:rsidRPr="00B93702" w:rsidRDefault="00820E2D" w:rsidP="00E634D2">
            <w:pPr>
              <w:pStyle w:val="TAL"/>
              <w:rPr>
                <w:rFonts w:cs="Arial"/>
                <w:lang w:eastAsia="en-US"/>
              </w:rPr>
            </w:pPr>
            <w:r w:rsidRPr="00B93702">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5C21030" w14:textId="77777777" w:rsidR="00820E2D" w:rsidRPr="00B93702" w:rsidRDefault="00820E2D" w:rsidP="00E634D2">
            <w:pPr>
              <w:pStyle w:val="TAL"/>
              <w:rPr>
                <w:rFonts w:cs="Arial"/>
                <w:lang w:eastAsia="en-US"/>
              </w:rPr>
            </w:pPr>
            <w:r w:rsidRPr="00B93702">
              <w:rPr>
                <w:rFonts w:cs="Arial"/>
                <w:lang w:eastAsia="en-US"/>
              </w:rPr>
              <w:t>The requirement may be applied regionally. There may also be regional requirements to declare the Occupied bandwidth according to the definition.</w:t>
            </w:r>
          </w:p>
        </w:tc>
      </w:tr>
      <w:tr w:rsidR="00B93702" w:rsidRPr="00B93702" w14:paraId="7952EC3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AC1EFFB" w14:textId="77777777" w:rsidR="00C65D36" w:rsidRPr="00B93702" w:rsidRDefault="00C65D36" w:rsidP="00E634D2">
            <w:pPr>
              <w:pStyle w:val="TAL"/>
              <w:rPr>
                <w:rFonts w:cs="Arial"/>
                <w:lang w:eastAsia="en-US"/>
              </w:rPr>
            </w:pPr>
            <w:r w:rsidRPr="00B93702">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1D203BDD" w14:textId="77777777" w:rsidR="00C65D36" w:rsidRPr="00B93702" w:rsidRDefault="00C65D36" w:rsidP="00E634D2">
            <w:pPr>
              <w:pStyle w:val="TAL"/>
              <w:rPr>
                <w:rFonts w:cs="Arial"/>
                <w:lang w:eastAsia="en-US"/>
              </w:rPr>
            </w:pPr>
            <w:r w:rsidRPr="00B93702">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78A5524A" w14:textId="77777777"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B93702" w:rsidRPr="00B93702" w14:paraId="0D348F6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D3E2764" w14:textId="77777777" w:rsidR="00C65D36" w:rsidRPr="00B93702" w:rsidRDefault="00C65D36" w:rsidP="00E634D2">
            <w:pPr>
              <w:pStyle w:val="TAL"/>
              <w:rPr>
                <w:rFonts w:cs="Arial"/>
                <w:lang w:eastAsia="en-US"/>
              </w:rPr>
            </w:pPr>
            <w:r w:rsidRPr="00B93702">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547A26EE" w14:textId="77777777" w:rsidR="00C65D36" w:rsidRPr="00B93702" w:rsidRDefault="00C65D36" w:rsidP="00E634D2">
            <w:pPr>
              <w:pStyle w:val="TAL"/>
              <w:rPr>
                <w:rFonts w:cs="Arial"/>
                <w:lang w:eastAsia="en-US"/>
              </w:rPr>
            </w:pPr>
            <w:r w:rsidRPr="00B93702">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D345F2F" w14:textId="77777777"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F9256D" w:rsidRPr="00B93702" w14:paraId="0BE0469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346E29AD" w14:textId="77777777" w:rsidR="00F9256D" w:rsidRPr="00B93702" w:rsidRDefault="00F9256D" w:rsidP="00E634D2">
            <w:pPr>
              <w:pStyle w:val="TAL"/>
              <w:rPr>
                <w:rFonts w:cs="Arial"/>
                <w:lang w:eastAsia="en-US"/>
              </w:rPr>
            </w:pPr>
            <w:r w:rsidRPr="00B93702">
              <w:rPr>
                <w:rFonts w:cs="Arial"/>
                <w:lang w:eastAsia="en-US"/>
              </w:rPr>
              <w:t>7.5.2</w:t>
            </w:r>
            <w:r w:rsidR="00E00D02" w:rsidRPr="00B93702">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0141A1BA" w14:textId="77777777" w:rsidR="00F9256D" w:rsidRPr="00B93702" w:rsidRDefault="00F9256D" w:rsidP="00E634D2">
            <w:pPr>
              <w:pStyle w:val="TAL"/>
              <w:rPr>
                <w:rFonts w:cs="Arial"/>
                <w:lang w:eastAsia="en-US"/>
              </w:rPr>
            </w:pPr>
            <w:r w:rsidRPr="00B93702">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4DE601CF" w14:textId="77777777" w:rsidR="00F9256D" w:rsidRPr="00B93702" w:rsidRDefault="00F9256D" w:rsidP="00E634D2">
            <w:pPr>
              <w:pStyle w:val="TAL"/>
              <w:rPr>
                <w:rFonts w:cs="Arial"/>
                <w:lang w:eastAsia="en-US"/>
              </w:rPr>
            </w:pPr>
            <w:r w:rsidRPr="00B93702">
              <w:rPr>
                <w:rFonts w:cs="Arial"/>
                <w:lang w:eastAsia="en-US"/>
              </w:rPr>
              <w:t xml:space="preserve">These requirements may be applied for the protection of the BS receiver when a BS operating in another frequency band is co-located with </w:t>
            </w:r>
            <w:r w:rsidR="00820E2D" w:rsidRPr="00B93702">
              <w:rPr>
                <w:rFonts w:cs="Arial"/>
                <w:lang w:eastAsia="en-US"/>
              </w:rPr>
              <w:t>any</w:t>
            </w:r>
            <w:r w:rsidR="00974EE1" w:rsidRPr="00B93702">
              <w:rPr>
                <w:rFonts w:cs="Arial"/>
                <w:lang w:eastAsia="en-US"/>
              </w:rPr>
              <w:t xml:space="preserve"> </w:t>
            </w:r>
            <w:r w:rsidRPr="00B93702">
              <w:rPr>
                <w:rFonts w:cs="Arial"/>
                <w:lang w:eastAsia="en-US"/>
              </w:rPr>
              <w:t>BS.</w:t>
            </w:r>
          </w:p>
        </w:tc>
      </w:tr>
    </w:tbl>
    <w:p w14:paraId="36017689" w14:textId="77777777" w:rsidR="00E26E51" w:rsidRPr="00B93702" w:rsidRDefault="00E26E51" w:rsidP="00E26E51"/>
    <w:p w14:paraId="712D3185" w14:textId="77777777" w:rsidR="009545B3" w:rsidRPr="00B93702" w:rsidRDefault="004F6AD7" w:rsidP="00F311C8">
      <w:pPr>
        <w:pStyle w:val="Heading2"/>
      </w:pPr>
      <w:bookmarkStart w:id="42" w:name="_Toc21097779"/>
      <w:bookmarkStart w:id="43" w:name="_Toc29765341"/>
      <w:r w:rsidRPr="00B93702">
        <w:t>4.4</w:t>
      </w:r>
      <w:r w:rsidRPr="00B93702">
        <w:tab/>
        <w:t>Operating bands and band c</w:t>
      </w:r>
      <w:r w:rsidR="009545B3" w:rsidRPr="00B93702">
        <w:t>ategories</w:t>
      </w:r>
      <w:bookmarkEnd w:id="42"/>
      <w:bookmarkEnd w:id="43"/>
    </w:p>
    <w:p w14:paraId="6DD1ADA8" w14:textId="77777777" w:rsidR="00F9256D" w:rsidRPr="00B93702" w:rsidRDefault="00F9256D" w:rsidP="00F9256D">
      <w:r w:rsidRPr="00B93702">
        <w:t>MSR requirements are applicable for band definitions and band numbering as defined in the specifications TS 45.005 [</w:t>
      </w:r>
      <w:r w:rsidR="00F1786C" w:rsidRPr="00B93702">
        <w:t>6</w:t>
      </w:r>
      <w:r w:rsidRPr="00B93702">
        <w:t>], TS25.104 [3], TS 25.105 [4]</w:t>
      </w:r>
      <w:r w:rsidR="008951E7" w:rsidRPr="00B93702">
        <w:t>,</w:t>
      </w:r>
      <w:r w:rsidRPr="00B93702">
        <w:t xml:space="preserve"> TS 36.104 [5]</w:t>
      </w:r>
      <w:r w:rsidR="008951E7" w:rsidRPr="00B93702">
        <w:t xml:space="preserve"> and TS 38.104 [27]</w:t>
      </w:r>
      <w:r w:rsidRPr="00B93702">
        <w:t>. For the purpose of defining the BS requirements, the operating bands are divided into three band categories as follows:</w:t>
      </w:r>
    </w:p>
    <w:p w14:paraId="1FFFE711" w14:textId="77777777" w:rsidR="00F9256D" w:rsidRPr="00B93702" w:rsidRDefault="00F9256D" w:rsidP="00F02F57">
      <w:pPr>
        <w:pStyle w:val="B10"/>
      </w:pPr>
      <w:r w:rsidRPr="00B93702">
        <w:t>-</w:t>
      </w:r>
      <w:r w:rsidRPr="00B93702">
        <w:tab/>
        <w:t xml:space="preserve">Band Category 1 (BC1): Bands for </w:t>
      </w:r>
      <w:r w:rsidR="008951E7" w:rsidRPr="00B93702">
        <w:t xml:space="preserve">NR FDD, </w:t>
      </w:r>
      <w:r w:rsidRPr="00B93702">
        <w:t>E-UTRA FDD and</w:t>
      </w:r>
      <w:r w:rsidR="008951E7" w:rsidRPr="00B93702">
        <w:t>/or</w:t>
      </w:r>
      <w:r w:rsidRPr="00B93702">
        <w:t xml:space="preserve"> UTRA FDD operation</w:t>
      </w:r>
      <w:r w:rsidR="00F02F57" w:rsidRPr="00B93702">
        <w:t>.</w:t>
      </w:r>
      <w:r w:rsidR="00F02F57" w:rsidRPr="00B93702">
        <w:rPr>
          <w:rFonts w:eastAsia="MS Mincho"/>
        </w:rPr>
        <w:t xml:space="preserve"> Bands in this category are also used for NB-IoT operation (all modes).</w:t>
      </w:r>
    </w:p>
    <w:p w14:paraId="37503358" w14:textId="77777777" w:rsidR="00F9256D" w:rsidRPr="00B93702" w:rsidRDefault="00F9256D" w:rsidP="00F02F57">
      <w:pPr>
        <w:pStyle w:val="B10"/>
      </w:pPr>
      <w:r w:rsidRPr="00B93702">
        <w:lastRenderedPageBreak/>
        <w:t>-</w:t>
      </w:r>
      <w:r w:rsidRPr="00B93702">
        <w:tab/>
        <w:t xml:space="preserve">Band Category 2 (BC2): Bands for </w:t>
      </w:r>
      <w:r w:rsidR="008951E7" w:rsidRPr="00B93702">
        <w:t xml:space="preserve">NR FDD, </w:t>
      </w:r>
      <w:r w:rsidRPr="00B93702">
        <w:t>E-UTRA FDD, UTRA FDD and</w:t>
      </w:r>
      <w:r w:rsidR="008951E7" w:rsidRPr="00B93702">
        <w:t>/or</w:t>
      </w:r>
      <w:r w:rsidRPr="00B93702">
        <w:t xml:space="preserve"> GSM/EDGE operation</w:t>
      </w:r>
      <w:r w:rsidR="00F02F57" w:rsidRPr="00B93702">
        <w:t>. Bands in this category are also used for NB-IoT operation (all modes).</w:t>
      </w:r>
    </w:p>
    <w:p w14:paraId="1ACE8B57" w14:textId="77777777" w:rsidR="00F9256D" w:rsidRPr="00B93702" w:rsidRDefault="00F9256D" w:rsidP="00F9256D">
      <w:pPr>
        <w:pStyle w:val="B10"/>
      </w:pPr>
      <w:r w:rsidRPr="00B93702">
        <w:t>-</w:t>
      </w:r>
      <w:r w:rsidRPr="00B93702">
        <w:tab/>
        <w:t xml:space="preserve">Band Category 3 (BC3): Bands for </w:t>
      </w:r>
      <w:r w:rsidR="008951E7" w:rsidRPr="00B93702">
        <w:t xml:space="preserve">NR TDD, </w:t>
      </w:r>
      <w:r w:rsidRPr="00B93702">
        <w:t>E-UTRA TDD and</w:t>
      </w:r>
      <w:r w:rsidR="008951E7" w:rsidRPr="00B93702">
        <w:t>/or</w:t>
      </w:r>
      <w:r w:rsidRPr="00B93702">
        <w:t xml:space="preserve"> UTRA TDD operation</w:t>
      </w:r>
      <w:r w:rsidR="00282F6D" w:rsidRPr="00B93702">
        <w:t>. Bands in this category are also used for NB-IoT operation (all modes).</w:t>
      </w:r>
    </w:p>
    <w:p w14:paraId="00C45051" w14:textId="77777777" w:rsidR="00F9256D" w:rsidRPr="00B93702" w:rsidRDefault="00F9256D" w:rsidP="00F9256D">
      <w:pPr>
        <w:pStyle w:val="NO"/>
      </w:pPr>
      <w:r w:rsidRPr="00B93702">
        <w:t>NOTE:</w:t>
      </w:r>
      <w:r w:rsidRPr="00B93702">
        <w:tab/>
        <w:t>For UTRA TDD, requirements in the present document cover the 1.28 Mcps UTRA TDD option.</w:t>
      </w:r>
    </w:p>
    <w:p w14:paraId="0649E063" w14:textId="77777777" w:rsidR="00F9256D" w:rsidRPr="00B93702" w:rsidRDefault="00F9256D" w:rsidP="00F9256D">
      <w:r w:rsidRPr="00B93702">
        <w:t xml:space="preserve">The paired and unpaired bands for the three Band Categories are shown in Table 4.4-1 and 4.4-2, together with the corresponding </w:t>
      </w:r>
      <w:r w:rsidR="008951E7" w:rsidRPr="00B93702">
        <w:t xml:space="preserve">NR, </w:t>
      </w:r>
      <w:r w:rsidRPr="00B93702">
        <w:t>E-UTRA, UTRA and GSM/EDGE band designations. In the present specification, the operating band of an MSR Base Stations is designated using the E-UTRA band number according to the tables.</w:t>
      </w:r>
    </w:p>
    <w:p w14:paraId="5B31E8D7" w14:textId="77777777" w:rsidR="00F9256D" w:rsidRPr="00B93702" w:rsidRDefault="00F9256D" w:rsidP="0048036E">
      <w:pPr>
        <w:pStyle w:val="TH"/>
      </w:pPr>
      <w:r w:rsidRPr="00B93702">
        <w:lastRenderedPageBreak/>
        <w:t>Table 4.4-1: Paired ban</w:t>
      </w:r>
      <w:r w:rsidR="002D1511" w:rsidRPr="00B93702">
        <w:t xml:space="preserve">ds in </w:t>
      </w:r>
      <w:r w:rsidR="00E2714F" w:rsidRPr="00B93702">
        <w:t xml:space="preserve">NR, </w:t>
      </w:r>
      <w:r w:rsidR="002D1511" w:rsidRPr="00B93702">
        <w:t>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B93702" w:rsidRPr="00B93702" w14:paraId="7877E6B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E7242" w14:textId="77777777" w:rsidR="00E2714F" w:rsidRPr="00B93702" w:rsidRDefault="00E2714F" w:rsidP="00ED405B">
            <w:pPr>
              <w:pStyle w:val="TAH"/>
              <w:rPr>
                <w:rFonts w:cs="Arial"/>
                <w:lang w:eastAsia="en-US"/>
              </w:rPr>
            </w:pPr>
            <w:r w:rsidRPr="00B93702">
              <w:rPr>
                <w:rFonts w:cs="Arial"/>
                <w:lang w:eastAsia="en-US"/>
              </w:rPr>
              <w:t>MSR and E</w:t>
            </w:r>
            <w:r w:rsidRPr="00B93702">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393202A7" w14:textId="77777777" w:rsidR="00E2714F" w:rsidRPr="00B93702" w:rsidRDefault="00E2714F" w:rsidP="00ED405B">
            <w:pPr>
              <w:pStyle w:val="TAH"/>
              <w:rPr>
                <w:rFonts w:cs="Arial"/>
                <w:lang w:eastAsia="en-US"/>
              </w:rPr>
            </w:pPr>
            <w:r w:rsidRPr="00B93702">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9C8EBE" w14:textId="77777777" w:rsidR="00E2714F" w:rsidRPr="00B93702" w:rsidRDefault="00E2714F" w:rsidP="00ED405B">
            <w:pPr>
              <w:pStyle w:val="TAH"/>
              <w:rPr>
                <w:rFonts w:cs="Arial"/>
                <w:lang w:eastAsia="en-US"/>
              </w:rPr>
            </w:pPr>
            <w:r w:rsidRPr="00B93702">
              <w:rPr>
                <w:rFonts w:cs="Arial"/>
                <w:lang w:eastAsia="en-US"/>
              </w:rPr>
              <w:t>UTRA</w:t>
            </w:r>
            <w:r w:rsidRPr="00B93702">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1CF333" w14:textId="77777777" w:rsidR="00E2714F" w:rsidRPr="00B93702" w:rsidRDefault="00E2714F" w:rsidP="00ED405B">
            <w:pPr>
              <w:pStyle w:val="TAH"/>
              <w:rPr>
                <w:rFonts w:cs="Arial"/>
                <w:lang w:eastAsia="en-US"/>
              </w:rPr>
            </w:pPr>
            <w:r w:rsidRPr="00B93702">
              <w:rPr>
                <w:rFonts w:cs="Arial"/>
                <w:lang w:eastAsia="en-US"/>
              </w:rPr>
              <w:t>GSM/EDGE</w:t>
            </w:r>
          </w:p>
          <w:p w14:paraId="5CAAE61C" w14:textId="77777777" w:rsidR="00E2714F" w:rsidRPr="00B93702" w:rsidRDefault="00E2714F" w:rsidP="00ED405B">
            <w:pPr>
              <w:pStyle w:val="TAH"/>
              <w:rPr>
                <w:rFonts w:cs="Arial"/>
                <w:lang w:eastAsia="en-US"/>
              </w:rPr>
            </w:pPr>
            <w:r w:rsidRPr="00B93702">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AA04F" w14:textId="77777777" w:rsidR="00E2714F" w:rsidRPr="00B93702" w:rsidRDefault="00E2714F" w:rsidP="00ED405B">
            <w:pPr>
              <w:pStyle w:val="TAH"/>
              <w:rPr>
                <w:rFonts w:cs="Arial"/>
                <w:lang w:eastAsia="en-US"/>
              </w:rPr>
            </w:pPr>
            <w:r w:rsidRPr="00B93702">
              <w:rPr>
                <w:rFonts w:cs="Arial"/>
                <w:lang w:eastAsia="en-US"/>
              </w:rPr>
              <w:t>Uplink (UL) BS receive</w:t>
            </w:r>
            <w:r w:rsidRPr="00B93702">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00F4ABE7" w14:textId="77777777" w:rsidR="00E2714F" w:rsidRPr="00B93702" w:rsidRDefault="00E2714F" w:rsidP="00ED405B">
            <w:pPr>
              <w:pStyle w:val="TAH"/>
              <w:rPr>
                <w:rFonts w:cs="Arial"/>
                <w:lang w:eastAsia="en-US"/>
              </w:rPr>
            </w:pPr>
            <w:r w:rsidRPr="00B93702">
              <w:rPr>
                <w:rFonts w:cs="Arial"/>
                <w:lang w:eastAsia="en-US"/>
              </w:rPr>
              <w:t xml:space="preserve">Downlink (DL) BS transmit </w:t>
            </w:r>
            <w:r w:rsidRPr="00B93702">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736F0C" w14:textId="77777777" w:rsidR="00E2714F" w:rsidRPr="00B93702" w:rsidRDefault="00E2714F" w:rsidP="00ED405B">
            <w:pPr>
              <w:pStyle w:val="TAH"/>
              <w:rPr>
                <w:rFonts w:cs="Arial"/>
                <w:lang w:eastAsia="en-US"/>
              </w:rPr>
            </w:pPr>
            <w:r w:rsidRPr="00B93702">
              <w:rPr>
                <w:rFonts w:cs="Arial"/>
                <w:lang w:eastAsia="en-US"/>
              </w:rPr>
              <w:t>Band category</w:t>
            </w:r>
          </w:p>
        </w:tc>
      </w:tr>
      <w:tr w:rsidR="00B93702" w:rsidRPr="00B93702" w14:paraId="74A97C6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9F69C" w14:textId="77777777" w:rsidR="00E2714F" w:rsidRPr="00B93702" w:rsidRDefault="00E2714F" w:rsidP="00E2714F">
            <w:pPr>
              <w:pStyle w:val="TAC"/>
              <w:rPr>
                <w:rFonts w:cs="Arial"/>
                <w:lang w:eastAsia="en-US"/>
              </w:rPr>
            </w:pPr>
            <w:r w:rsidRPr="00B93702">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14:paraId="06D67E24" w14:textId="77777777" w:rsidR="00E2714F" w:rsidRPr="00B93702" w:rsidRDefault="00E2714F" w:rsidP="00E2714F">
            <w:pPr>
              <w:pStyle w:val="TAC"/>
              <w:rPr>
                <w:rFonts w:cs="Arial"/>
                <w:lang w:eastAsia="en-US"/>
              </w:rPr>
            </w:pPr>
            <w:r w:rsidRPr="00B93702">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B1D8C8" w14:textId="77777777" w:rsidR="00E2714F" w:rsidRPr="00B93702" w:rsidRDefault="00E2714F" w:rsidP="00E2714F">
            <w:pPr>
              <w:pStyle w:val="TAC"/>
              <w:rPr>
                <w:rFonts w:cs="Arial"/>
                <w:lang w:eastAsia="en-US"/>
              </w:rPr>
            </w:pPr>
            <w:r w:rsidRPr="00B93702">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6693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8F46DB" w14:textId="77777777" w:rsidR="00E2714F" w:rsidRPr="00B93702" w:rsidRDefault="00E2714F" w:rsidP="00E2714F">
            <w:pPr>
              <w:pStyle w:val="TAR"/>
              <w:jc w:val="center"/>
              <w:rPr>
                <w:rFonts w:cs="Arial"/>
                <w:lang w:eastAsia="en-US"/>
              </w:rPr>
            </w:pPr>
            <w:r w:rsidRPr="00B93702">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14:paraId="099E44A3"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7BBC51C" w14:textId="77777777" w:rsidR="00E2714F" w:rsidRPr="00B93702" w:rsidRDefault="00E2714F" w:rsidP="00E2714F">
            <w:pPr>
              <w:pStyle w:val="TAL"/>
              <w:jc w:val="center"/>
              <w:rPr>
                <w:rFonts w:cs="Arial"/>
                <w:lang w:eastAsia="en-US"/>
              </w:rPr>
            </w:pPr>
            <w:r w:rsidRPr="00B93702">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14:paraId="198576E0"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302E2F97"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6E480E1" w14:textId="77777777"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12D74"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1CAB07C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165D47" w14:textId="77777777" w:rsidR="00E2714F" w:rsidRPr="00B93702" w:rsidRDefault="00E2714F" w:rsidP="00E2714F">
            <w:pPr>
              <w:pStyle w:val="TAC"/>
              <w:rPr>
                <w:rFonts w:cs="Arial"/>
                <w:lang w:eastAsia="en-US"/>
              </w:rPr>
            </w:pPr>
            <w:r w:rsidRPr="00B93702">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14:paraId="660528F5" w14:textId="77777777" w:rsidR="00E2714F" w:rsidRPr="00B93702" w:rsidRDefault="00E2714F" w:rsidP="00E2714F">
            <w:pPr>
              <w:pStyle w:val="TAC"/>
              <w:rPr>
                <w:rFonts w:cs="Arial"/>
                <w:lang w:eastAsia="en-US"/>
              </w:rPr>
            </w:pPr>
            <w:r w:rsidRPr="00B93702">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139BC" w14:textId="77777777" w:rsidR="00E2714F" w:rsidRPr="00B93702" w:rsidRDefault="00E2714F" w:rsidP="00E2714F">
            <w:pPr>
              <w:pStyle w:val="TAC"/>
              <w:rPr>
                <w:rFonts w:cs="Arial"/>
                <w:lang w:eastAsia="en-US"/>
              </w:rPr>
            </w:pPr>
            <w:r w:rsidRPr="00B93702">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10CF5E" w14:textId="77777777" w:rsidR="00E2714F" w:rsidRPr="00B93702" w:rsidRDefault="00E2714F" w:rsidP="00E2714F">
            <w:pPr>
              <w:pStyle w:val="TAC"/>
              <w:rPr>
                <w:rFonts w:cs="Arial"/>
                <w:lang w:eastAsia="en-US"/>
              </w:rPr>
            </w:pPr>
            <w:r w:rsidRPr="00B93702">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8F01C8C" w14:textId="77777777"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14:paraId="1E83E0B5"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4503BEC" w14:textId="77777777" w:rsidR="00E2714F" w:rsidRPr="00B93702" w:rsidRDefault="00E2714F" w:rsidP="00E2714F">
            <w:pPr>
              <w:pStyle w:val="TAL"/>
              <w:jc w:val="center"/>
              <w:rPr>
                <w:rFonts w:cs="Arial"/>
                <w:lang w:eastAsia="en-US"/>
              </w:rPr>
            </w:pPr>
            <w:r w:rsidRPr="00B93702">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14:paraId="5517A11A" w14:textId="77777777"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14:paraId="068C508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FF9AB46" w14:textId="77777777" w:rsidR="00E2714F" w:rsidRPr="00B93702" w:rsidRDefault="00E2714F" w:rsidP="00E2714F">
            <w:pPr>
              <w:pStyle w:val="TAL"/>
              <w:jc w:val="center"/>
              <w:rPr>
                <w:rFonts w:cs="Arial"/>
                <w:lang w:eastAsia="en-US"/>
              </w:rPr>
            </w:pPr>
            <w:r w:rsidRPr="00B93702">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C75AC"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7833A84C"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0AEC" w14:textId="77777777" w:rsidR="00E2714F" w:rsidRPr="00B93702" w:rsidRDefault="00E2714F" w:rsidP="00E2714F">
            <w:pPr>
              <w:pStyle w:val="TAC"/>
              <w:rPr>
                <w:rFonts w:cs="Arial"/>
                <w:lang w:eastAsia="en-US"/>
              </w:rPr>
            </w:pPr>
            <w:r w:rsidRPr="00B93702">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14:paraId="47EDF153" w14:textId="77777777" w:rsidR="00E2714F" w:rsidRPr="00B93702" w:rsidRDefault="00E2714F" w:rsidP="00E2714F">
            <w:pPr>
              <w:pStyle w:val="TAC"/>
              <w:rPr>
                <w:rFonts w:cs="Arial"/>
                <w:lang w:eastAsia="en-US"/>
              </w:rPr>
            </w:pPr>
            <w:r w:rsidRPr="00B93702">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4FE515" w14:textId="77777777" w:rsidR="00E2714F" w:rsidRPr="00B93702" w:rsidRDefault="00E2714F" w:rsidP="00E2714F">
            <w:pPr>
              <w:pStyle w:val="TAC"/>
              <w:rPr>
                <w:rFonts w:cs="Arial"/>
                <w:lang w:eastAsia="en-US"/>
              </w:rPr>
            </w:pPr>
            <w:r w:rsidRPr="00B93702">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1407A2" w14:textId="77777777" w:rsidR="00E2714F" w:rsidRPr="00B93702" w:rsidRDefault="00E2714F" w:rsidP="00E2714F">
            <w:pPr>
              <w:pStyle w:val="TAC"/>
              <w:rPr>
                <w:rFonts w:cs="Arial"/>
                <w:lang w:eastAsia="en-US"/>
              </w:rPr>
            </w:pPr>
            <w:r w:rsidRPr="00B93702">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D75A3BF"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0517C4A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E12F6F" w14:textId="77777777" w:rsidR="00E2714F" w:rsidRPr="00B93702" w:rsidRDefault="00E2714F" w:rsidP="00E2714F">
            <w:pPr>
              <w:pStyle w:val="TAL"/>
              <w:jc w:val="center"/>
              <w:rPr>
                <w:rFonts w:cs="Arial"/>
                <w:lang w:eastAsia="en-US"/>
              </w:rPr>
            </w:pPr>
            <w:r w:rsidRPr="00B93702">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14:paraId="08E5A891" w14:textId="77777777" w:rsidR="00E2714F" w:rsidRPr="00B93702" w:rsidRDefault="00E2714F" w:rsidP="00E2714F">
            <w:pPr>
              <w:pStyle w:val="TAR"/>
              <w:jc w:val="center"/>
              <w:rPr>
                <w:rFonts w:cs="Arial"/>
                <w:lang w:eastAsia="en-US"/>
              </w:rPr>
            </w:pPr>
            <w:r w:rsidRPr="00B93702">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14:paraId="6D80843C"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65DEF86" w14:textId="77777777" w:rsidR="00E2714F" w:rsidRPr="00B93702" w:rsidRDefault="00E2714F" w:rsidP="00E2714F">
            <w:pPr>
              <w:pStyle w:val="TAL"/>
              <w:jc w:val="center"/>
              <w:rPr>
                <w:rFonts w:cs="Arial"/>
                <w:lang w:eastAsia="en-US"/>
              </w:rPr>
            </w:pPr>
            <w:r w:rsidRPr="00B93702">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AE018"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3B800AF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CC528F" w14:textId="77777777" w:rsidR="00E2714F" w:rsidRPr="00B93702" w:rsidRDefault="00E2714F" w:rsidP="00E2714F">
            <w:pPr>
              <w:pStyle w:val="TAC"/>
              <w:rPr>
                <w:rFonts w:cs="Arial"/>
                <w:lang w:eastAsia="en-US"/>
              </w:rPr>
            </w:pPr>
            <w:r w:rsidRPr="00B93702">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14:paraId="698827F7"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21DDA" w14:textId="77777777" w:rsidR="00E2714F" w:rsidRPr="00B93702" w:rsidRDefault="00E2714F" w:rsidP="00E2714F">
            <w:pPr>
              <w:pStyle w:val="TAC"/>
              <w:rPr>
                <w:rFonts w:cs="Arial"/>
                <w:lang w:eastAsia="en-US"/>
              </w:rPr>
            </w:pPr>
            <w:r w:rsidRPr="00B93702">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EFF5FB"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BC8A75"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4318700A"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8EF8B1" w14:textId="77777777" w:rsidR="00E2714F" w:rsidRPr="00B93702" w:rsidRDefault="00E2714F" w:rsidP="00E2714F">
            <w:pPr>
              <w:pStyle w:val="TAL"/>
              <w:jc w:val="center"/>
              <w:rPr>
                <w:rFonts w:cs="Arial"/>
                <w:lang w:eastAsia="en-US"/>
              </w:rPr>
            </w:pPr>
            <w:r w:rsidRPr="00B93702">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14:paraId="56E75599"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03CBAA6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753C58B" w14:textId="77777777" w:rsidR="00E2714F" w:rsidRPr="00B93702" w:rsidRDefault="00E2714F" w:rsidP="00E2714F">
            <w:pPr>
              <w:pStyle w:val="TAL"/>
              <w:jc w:val="center"/>
              <w:rPr>
                <w:rFonts w:cs="Arial"/>
                <w:lang w:eastAsia="en-US"/>
              </w:rPr>
            </w:pPr>
            <w:r w:rsidRPr="00B93702">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E46D4"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068D75D1"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322277" w14:textId="77777777" w:rsidR="00E2714F" w:rsidRPr="00B93702" w:rsidRDefault="00E2714F" w:rsidP="00E2714F">
            <w:pPr>
              <w:pStyle w:val="TAC"/>
              <w:rPr>
                <w:rFonts w:cs="Arial"/>
                <w:lang w:eastAsia="en-US"/>
              </w:rPr>
            </w:pPr>
            <w:r w:rsidRPr="00B93702">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14:paraId="3060FC8F" w14:textId="77777777" w:rsidR="00E2714F" w:rsidRPr="00B93702" w:rsidRDefault="00E2714F" w:rsidP="00E2714F">
            <w:pPr>
              <w:pStyle w:val="TAC"/>
              <w:rPr>
                <w:rFonts w:cs="Arial"/>
                <w:lang w:eastAsia="en-US"/>
              </w:rPr>
            </w:pPr>
            <w:r w:rsidRPr="00B93702">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5BED0" w14:textId="77777777" w:rsidR="00E2714F" w:rsidRPr="00B93702" w:rsidRDefault="00E2714F" w:rsidP="00E2714F">
            <w:pPr>
              <w:pStyle w:val="TAC"/>
              <w:rPr>
                <w:rFonts w:cs="Arial"/>
                <w:lang w:eastAsia="en-US"/>
              </w:rPr>
            </w:pPr>
            <w:r w:rsidRPr="00B93702">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5E245" w14:textId="77777777" w:rsidR="00E2714F" w:rsidRPr="00B93702" w:rsidRDefault="00E2714F" w:rsidP="00E2714F">
            <w:pPr>
              <w:pStyle w:val="TAC"/>
              <w:rPr>
                <w:rFonts w:cs="Arial"/>
                <w:lang w:eastAsia="en-US"/>
              </w:rPr>
            </w:pPr>
            <w:r w:rsidRPr="00B93702">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2362717" w14:textId="77777777" w:rsidR="00E2714F" w:rsidRPr="00B93702" w:rsidRDefault="00E2714F" w:rsidP="00E2714F">
            <w:pPr>
              <w:pStyle w:val="TAR"/>
              <w:jc w:val="center"/>
              <w:rPr>
                <w:rFonts w:cs="Arial"/>
                <w:lang w:eastAsia="en-US"/>
              </w:rPr>
            </w:pPr>
            <w:r w:rsidRPr="00B93702">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14:paraId="328675C6"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B60ED4A" w14:textId="77777777"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14:paraId="007C3137" w14:textId="77777777" w:rsidR="00E2714F" w:rsidRPr="00B93702" w:rsidRDefault="00E2714F" w:rsidP="00E2714F">
            <w:pPr>
              <w:pStyle w:val="TAR"/>
              <w:jc w:val="center"/>
              <w:rPr>
                <w:rFonts w:cs="Arial"/>
                <w:lang w:eastAsia="en-US"/>
              </w:rPr>
            </w:pPr>
            <w:r w:rsidRPr="00B93702">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14:paraId="3778ABE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B668040" w14:textId="77777777"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2EE52"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05A4B65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ED84F9" w14:textId="77777777" w:rsidR="00E2714F" w:rsidRPr="00B93702" w:rsidRDefault="00E2714F" w:rsidP="00E2714F">
            <w:pPr>
              <w:pStyle w:val="TAC"/>
              <w:rPr>
                <w:rFonts w:cs="Arial"/>
                <w:lang w:eastAsia="en-US"/>
              </w:rPr>
            </w:pPr>
            <w:r w:rsidRPr="00B93702">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14:paraId="6213518C"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2C42E6" w14:textId="77777777" w:rsidR="00E2714F" w:rsidRPr="00B93702" w:rsidRDefault="00E2714F" w:rsidP="00E2714F">
            <w:pPr>
              <w:pStyle w:val="TAC"/>
              <w:rPr>
                <w:rFonts w:cs="Arial"/>
                <w:lang w:eastAsia="en-US"/>
              </w:rPr>
            </w:pPr>
            <w:r w:rsidRPr="00B93702">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F3FA2"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708E7AA" w14:textId="77777777"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14:paraId="2BAC5F58"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ED26CBE" w14:textId="77777777" w:rsidR="00E2714F" w:rsidRPr="00B93702" w:rsidRDefault="00E2714F" w:rsidP="00E2714F">
            <w:pPr>
              <w:pStyle w:val="TAL"/>
              <w:jc w:val="center"/>
              <w:rPr>
                <w:rFonts w:cs="Arial"/>
                <w:lang w:eastAsia="en-US"/>
              </w:rPr>
            </w:pPr>
            <w:r w:rsidRPr="00B93702">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14:paraId="39A26A39" w14:textId="77777777"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14:paraId="26D1E53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D529CDC" w14:textId="77777777" w:rsidR="00E2714F" w:rsidRPr="00B93702" w:rsidRDefault="00E2714F" w:rsidP="00E2714F">
            <w:pPr>
              <w:pStyle w:val="TAL"/>
              <w:jc w:val="center"/>
              <w:rPr>
                <w:rFonts w:cs="Arial"/>
                <w:lang w:eastAsia="en-US"/>
              </w:rPr>
            </w:pPr>
            <w:r w:rsidRPr="00B93702">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587AC4"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E6A78AF" w14:textId="77777777" w:rsidR="00E2714F" w:rsidRPr="00B93702" w:rsidRDefault="00E2714F" w:rsidP="00E2714F">
            <w:pPr>
              <w:pStyle w:val="TAC"/>
              <w:rPr>
                <w:rFonts w:cs="Arial"/>
                <w:lang w:eastAsia="en-US"/>
              </w:rPr>
            </w:pPr>
            <w:r w:rsidRPr="00B93702">
              <w:rPr>
                <w:rFonts w:cs="Arial"/>
                <w:lang w:eastAsia="en-US"/>
              </w:rPr>
              <w:t>(NOTE 1)</w:t>
            </w:r>
          </w:p>
        </w:tc>
      </w:tr>
      <w:tr w:rsidR="00B93702" w:rsidRPr="00B93702" w14:paraId="302EF64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8060" w14:textId="77777777" w:rsidR="00E2714F" w:rsidRPr="00B93702" w:rsidRDefault="00E2714F" w:rsidP="00E2714F">
            <w:pPr>
              <w:pStyle w:val="TAC"/>
              <w:rPr>
                <w:rFonts w:cs="Arial"/>
                <w:lang w:eastAsia="en-US"/>
              </w:rPr>
            </w:pPr>
            <w:r w:rsidRPr="00B93702">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14:paraId="30EDA902" w14:textId="77777777" w:rsidR="00E2714F" w:rsidRPr="00B93702" w:rsidRDefault="00E2714F" w:rsidP="00E2714F">
            <w:pPr>
              <w:pStyle w:val="TAC"/>
              <w:rPr>
                <w:rFonts w:cs="Arial"/>
                <w:lang w:eastAsia="en-US"/>
              </w:rPr>
            </w:pPr>
            <w:r w:rsidRPr="00B93702">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798C2B" w14:textId="77777777" w:rsidR="00E2714F" w:rsidRPr="00B93702" w:rsidRDefault="00E2714F" w:rsidP="00E2714F">
            <w:pPr>
              <w:pStyle w:val="TAC"/>
              <w:rPr>
                <w:rFonts w:cs="Arial"/>
                <w:lang w:eastAsia="en-US"/>
              </w:rPr>
            </w:pPr>
            <w:r w:rsidRPr="00B93702">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030A50"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1AF7DD9" w14:textId="77777777" w:rsidR="00E2714F" w:rsidRPr="00B93702" w:rsidRDefault="00E2714F" w:rsidP="00E2714F">
            <w:pPr>
              <w:pStyle w:val="TAR"/>
              <w:jc w:val="center"/>
              <w:rPr>
                <w:rFonts w:cs="Arial"/>
                <w:lang w:eastAsia="en-US"/>
              </w:rPr>
            </w:pPr>
            <w:r w:rsidRPr="00B93702">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14:paraId="047BBF0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5D5208" w14:textId="77777777" w:rsidR="00E2714F" w:rsidRPr="00B93702" w:rsidRDefault="00E2714F" w:rsidP="00E2714F">
            <w:pPr>
              <w:pStyle w:val="TAL"/>
              <w:jc w:val="center"/>
              <w:rPr>
                <w:rFonts w:cs="Arial"/>
                <w:lang w:eastAsia="en-US"/>
              </w:rPr>
            </w:pPr>
            <w:r w:rsidRPr="00B93702">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14:paraId="0920BD80" w14:textId="77777777" w:rsidR="00E2714F" w:rsidRPr="00B93702" w:rsidRDefault="00E2714F" w:rsidP="00E2714F">
            <w:pPr>
              <w:pStyle w:val="TAR"/>
              <w:jc w:val="center"/>
              <w:rPr>
                <w:rFonts w:cs="Arial"/>
                <w:lang w:eastAsia="en-US"/>
              </w:rPr>
            </w:pPr>
            <w:r w:rsidRPr="00B93702">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14:paraId="48127AA4"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7F7C6B0" w14:textId="77777777" w:rsidR="00E2714F" w:rsidRPr="00B93702" w:rsidRDefault="00E2714F" w:rsidP="00E2714F">
            <w:pPr>
              <w:pStyle w:val="TAL"/>
              <w:jc w:val="center"/>
              <w:rPr>
                <w:rFonts w:cs="Arial"/>
                <w:lang w:eastAsia="en-US"/>
              </w:rPr>
            </w:pPr>
            <w:r w:rsidRPr="00B93702">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8E1100" w14:textId="77777777" w:rsidR="00E2714F" w:rsidRPr="00B93702" w:rsidRDefault="00E2714F" w:rsidP="00E573EE">
            <w:pPr>
              <w:pStyle w:val="TAC"/>
              <w:rPr>
                <w:rFonts w:cs="Arial"/>
                <w:lang w:eastAsia="en-US"/>
              </w:rPr>
            </w:pPr>
            <w:r w:rsidRPr="00B93702">
              <w:rPr>
                <w:rFonts w:cs="Arial"/>
                <w:lang w:eastAsia="en-US"/>
              </w:rPr>
              <w:t>1</w:t>
            </w:r>
          </w:p>
        </w:tc>
      </w:tr>
      <w:tr w:rsidR="00B93702" w:rsidRPr="00B93702" w14:paraId="0D5DB04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AF45C" w14:textId="77777777" w:rsidR="00E2714F" w:rsidRPr="00B93702" w:rsidRDefault="00E2714F" w:rsidP="00E2714F">
            <w:pPr>
              <w:pStyle w:val="TAC"/>
              <w:rPr>
                <w:rFonts w:cs="Arial"/>
                <w:lang w:eastAsia="en-US"/>
              </w:rPr>
            </w:pPr>
            <w:r w:rsidRPr="00B93702">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14:paraId="7D6D3CD8" w14:textId="77777777" w:rsidR="00E2714F" w:rsidRPr="00B93702" w:rsidRDefault="00E2714F" w:rsidP="00E2714F">
            <w:pPr>
              <w:pStyle w:val="TAC"/>
              <w:rPr>
                <w:rFonts w:cs="Arial"/>
                <w:lang w:eastAsia="en-US"/>
              </w:rPr>
            </w:pPr>
            <w:r w:rsidRPr="00B93702">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418FC" w14:textId="77777777" w:rsidR="00E2714F" w:rsidRPr="00B93702" w:rsidRDefault="00E2714F" w:rsidP="00E2714F">
            <w:pPr>
              <w:pStyle w:val="TAC"/>
              <w:rPr>
                <w:rFonts w:cs="Arial"/>
                <w:lang w:eastAsia="en-US"/>
              </w:rPr>
            </w:pPr>
            <w:r w:rsidRPr="00B93702">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F78C1" w14:textId="77777777" w:rsidR="00E2714F" w:rsidRPr="00B93702" w:rsidRDefault="00E2714F" w:rsidP="00E2714F">
            <w:pPr>
              <w:pStyle w:val="TAC"/>
              <w:rPr>
                <w:rFonts w:cs="Arial"/>
                <w:lang w:eastAsia="en-US"/>
              </w:rPr>
            </w:pPr>
            <w:r w:rsidRPr="00B93702">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C84B98" w14:textId="77777777" w:rsidR="00E2714F" w:rsidRPr="00B93702" w:rsidRDefault="00E2714F" w:rsidP="00E2714F">
            <w:pPr>
              <w:pStyle w:val="TAR"/>
              <w:jc w:val="center"/>
              <w:rPr>
                <w:rFonts w:cs="Arial"/>
                <w:lang w:eastAsia="en-US"/>
              </w:rPr>
            </w:pPr>
            <w:r w:rsidRPr="00B93702">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14:paraId="2508EB00"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22C1E3D" w14:textId="77777777" w:rsidR="00E2714F" w:rsidRPr="00B93702" w:rsidRDefault="00E2714F" w:rsidP="00E2714F">
            <w:pPr>
              <w:pStyle w:val="TAL"/>
              <w:jc w:val="center"/>
              <w:rPr>
                <w:rFonts w:cs="Arial"/>
                <w:lang w:eastAsia="en-US"/>
              </w:rPr>
            </w:pPr>
            <w:r w:rsidRPr="00B93702">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14:paraId="5190EFB0" w14:textId="77777777" w:rsidR="00E2714F" w:rsidRPr="00B93702" w:rsidRDefault="00E2714F" w:rsidP="00E2714F">
            <w:pPr>
              <w:pStyle w:val="TAR"/>
              <w:jc w:val="center"/>
              <w:rPr>
                <w:rFonts w:cs="Arial"/>
                <w:lang w:eastAsia="en-US"/>
              </w:rPr>
            </w:pPr>
            <w:r w:rsidRPr="00B93702">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14:paraId="4048117F"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D417D2" w14:textId="77777777" w:rsidR="00E2714F" w:rsidRPr="00B93702" w:rsidRDefault="00E2714F" w:rsidP="00E2714F">
            <w:pPr>
              <w:pStyle w:val="TAL"/>
              <w:jc w:val="center"/>
              <w:rPr>
                <w:rFonts w:cs="Arial"/>
                <w:lang w:eastAsia="en-US"/>
              </w:rPr>
            </w:pPr>
            <w:r w:rsidRPr="00B93702">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28F3C"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6031623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FCE68" w14:textId="77777777" w:rsidR="00E2714F" w:rsidRPr="00B93702" w:rsidRDefault="00E2714F" w:rsidP="00E2714F">
            <w:pPr>
              <w:pStyle w:val="TAC"/>
              <w:rPr>
                <w:rFonts w:cs="Arial"/>
                <w:lang w:eastAsia="en-US"/>
              </w:rPr>
            </w:pPr>
            <w:r w:rsidRPr="00B93702">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14:paraId="50DE6457"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C4168" w14:textId="77777777" w:rsidR="00E2714F" w:rsidRPr="00B93702" w:rsidRDefault="00E2714F" w:rsidP="00E2714F">
            <w:pPr>
              <w:pStyle w:val="TAC"/>
              <w:rPr>
                <w:rFonts w:cs="Arial"/>
                <w:lang w:eastAsia="en-US"/>
              </w:rPr>
            </w:pPr>
            <w:r w:rsidRPr="00B93702">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630E3"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F2E42EB" w14:textId="77777777" w:rsidR="00E2714F" w:rsidRPr="00B93702" w:rsidRDefault="00E2714F" w:rsidP="00E2714F">
            <w:pPr>
              <w:pStyle w:val="TAR"/>
              <w:jc w:val="center"/>
              <w:rPr>
                <w:rFonts w:cs="Arial"/>
                <w:lang w:eastAsia="en-US"/>
              </w:rPr>
            </w:pPr>
            <w:r w:rsidRPr="00B93702">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14:paraId="1CC9EBA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962BEBD" w14:textId="77777777" w:rsidR="00E2714F" w:rsidRPr="00B93702" w:rsidRDefault="00E2714F" w:rsidP="00E2714F">
            <w:pPr>
              <w:pStyle w:val="TAL"/>
              <w:jc w:val="center"/>
              <w:rPr>
                <w:rFonts w:cs="Arial"/>
                <w:lang w:eastAsia="en-US"/>
              </w:rPr>
            </w:pPr>
            <w:r w:rsidRPr="00B93702">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14:paraId="2C3C144E" w14:textId="77777777" w:rsidR="00E2714F" w:rsidRPr="00B93702" w:rsidRDefault="00E2714F" w:rsidP="00E2714F">
            <w:pPr>
              <w:pStyle w:val="TAR"/>
              <w:jc w:val="center"/>
              <w:rPr>
                <w:rFonts w:cs="Arial"/>
                <w:lang w:eastAsia="en-US"/>
              </w:rPr>
            </w:pPr>
            <w:r w:rsidRPr="00B93702">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14:paraId="17E3BE4B"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080170" w14:textId="77777777" w:rsidR="00E2714F" w:rsidRPr="00B93702" w:rsidRDefault="00E2714F" w:rsidP="00E2714F">
            <w:pPr>
              <w:pStyle w:val="TAL"/>
              <w:jc w:val="center"/>
              <w:rPr>
                <w:rFonts w:cs="Arial"/>
                <w:lang w:eastAsia="en-US"/>
              </w:rPr>
            </w:pPr>
            <w:r w:rsidRPr="00B93702">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663" w14:textId="77777777" w:rsidR="00E2714F" w:rsidRPr="00B93702" w:rsidRDefault="00E2714F" w:rsidP="00E2714F">
            <w:pPr>
              <w:pStyle w:val="TAC"/>
              <w:rPr>
                <w:rFonts w:cs="Arial"/>
                <w:lang w:eastAsia="en-US"/>
              </w:rPr>
            </w:pPr>
            <w:r w:rsidRPr="00B93702">
              <w:rPr>
                <w:rFonts w:cs="Arial"/>
                <w:lang w:eastAsia="en-US"/>
              </w:rPr>
              <w:t>1</w:t>
            </w:r>
          </w:p>
          <w:p w14:paraId="1697FF7F"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53C55AB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91787F" w14:textId="77777777" w:rsidR="00E2714F" w:rsidRPr="00B93702" w:rsidRDefault="00E2714F" w:rsidP="00E2714F">
            <w:pPr>
              <w:pStyle w:val="TAC"/>
              <w:rPr>
                <w:rFonts w:cs="Arial"/>
                <w:lang w:eastAsia="en-US"/>
              </w:rPr>
            </w:pPr>
            <w:r w:rsidRPr="00B93702">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14:paraId="24C899E6"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C4C666" w14:textId="77777777" w:rsidR="00E2714F" w:rsidRPr="00B93702" w:rsidRDefault="00E2714F" w:rsidP="00E2714F">
            <w:pPr>
              <w:pStyle w:val="TAC"/>
              <w:rPr>
                <w:rFonts w:cs="Arial"/>
                <w:lang w:eastAsia="en-US"/>
              </w:rPr>
            </w:pPr>
            <w:r w:rsidRPr="00B93702">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FC199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B6E63DC"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04F9DCF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09FCFAC" w14:textId="77777777" w:rsidR="00E2714F" w:rsidRPr="00B93702" w:rsidRDefault="00E2714F" w:rsidP="00E2714F">
            <w:pPr>
              <w:pStyle w:val="TAL"/>
              <w:jc w:val="center"/>
              <w:rPr>
                <w:rFonts w:cs="Arial"/>
                <w:lang w:eastAsia="en-US"/>
              </w:rPr>
            </w:pPr>
            <w:r w:rsidRPr="00B93702">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14:paraId="0DEEB355"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1962800D"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D72C3A" w14:textId="77777777"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C8A9CA" w14:textId="77777777" w:rsidR="00E2714F" w:rsidRPr="00B93702" w:rsidRDefault="00E2714F" w:rsidP="00E2714F">
            <w:pPr>
              <w:pStyle w:val="TAC"/>
              <w:rPr>
                <w:rFonts w:cs="Arial"/>
                <w:lang w:eastAsia="en-US"/>
              </w:rPr>
            </w:pPr>
            <w:r w:rsidRPr="00B93702">
              <w:rPr>
                <w:rFonts w:cs="Arial"/>
                <w:lang w:eastAsia="en-US"/>
              </w:rPr>
              <w:t>1</w:t>
            </w:r>
          </w:p>
          <w:p w14:paraId="04267E3B"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5BCADE5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65B60" w14:textId="77777777" w:rsidR="00E2714F" w:rsidRPr="00B93702" w:rsidRDefault="00E2714F" w:rsidP="00E2714F">
            <w:pPr>
              <w:pStyle w:val="TAC"/>
              <w:rPr>
                <w:rFonts w:cs="Arial"/>
                <w:lang w:eastAsia="en-US"/>
              </w:rPr>
            </w:pPr>
            <w:r w:rsidRPr="00B93702">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14:paraId="215C487F"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55E2B6" w14:textId="77777777" w:rsidR="00E2714F" w:rsidRPr="00B93702" w:rsidRDefault="00E2714F" w:rsidP="00E2714F">
            <w:pPr>
              <w:pStyle w:val="TAC"/>
              <w:rPr>
                <w:rFonts w:cs="Arial"/>
                <w:lang w:eastAsia="en-US"/>
              </w:rPr>
            </w:pPr>
            <w:r w:rsidRPr="00B93702">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E75143"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625359C" w14:textId="77777777" w:rsidR="00E2714F" w:rsidRPr="00B93702" w:rsidRDefault="00E2714F" w:rsidP="00E2714F">
            <w:pPr>
              <w:pStyle w:val="TAR"/>
              <w:jc w:val="center"/>
              <w:rPr>
                <w:rFonts w:cs="Arial"/>
                <w:lang w:eastAsia="en-US"/>
              </w:rPr>
            </w:pPr>
            <w:r w:rsidRPr="00B93702">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14:paraId="5C8652F9"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82A083B" w14:textId="77777777" w:rsidR="00E2714F" w:rsidRPr="00B93702" w:rsidRDefault="00E2714F" w:rsidP="00E2714F">
            <w:pPr>
              <w:pStyle w:val="TAL"/>
              <w:jc w:val="center"/>
              <w:rPr>
                <w:rFonts w:cs="Arial"/>
                <w:lang w:eastAsia="en-US"/>
              </w:rPr>
            </w:pPr>
            <w:r w:rsidRPr="00B93702">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14:paraId="6F8A76E1" w14:textId="77777777" w:rsidR="00E2714F" w:rsidRPr="00B93702" w:rsidRDefault="00E2714F" w:rsidP="00E2714F">
            <w:pPr>
              <w:pStyle w:val="TAR"/>
              <w:jc w:val="center"/>
              <w:rPr>
                <w:rFonts w:cs="Arial"/>
                <w:lang w:eastAsia="en-US"/>
              </w:rPr>
            </w:pPr>
            <w:r w:rsidRPr="00B93702">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14:paraId="2DFF7F77"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DC9B719" w14:textId="77777777" w:rsidR="00E2714F" w:rsidRPr="00B93702" w:rsidRDefault="00E2714F" w:rsidP="00E2714F">
            <w:pPr>
              <w:pStyle w:val="TAL"/>
              <w:jc w:val="center"/>
              <w:rPr>
                <w:rFonts w:cs="Arial"/>
                <w:lang w:eastAsia="en-US"/>
              </w:rPr>
            </w:pPr>
            <w:r w:rsidRPr="00B93702">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1FCC4"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79D9B98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C19D09" w14:textId="77777777" w:rsidR="00E2714F" w:rsidRPr="00B93702" w:rsidRDefault="00E2714F" w:rsidP="00E2714F">
            <w:pPr>
              <w:pStyle w:val="TAC"/>
              <w:rPr>
                <w:rFonts w:cs="Arial"/>
                <w:lang w:eastAsia="en-US"/>
              </w:rPr>
            </w:pPr>
            <w:r w:rsidRPr="00B93702">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14:paraId="6EB2106C" w14:textId="77777777" w:rsidR="00E2714F" w:rsidRPr="00B93702" w:rsidRDefault="00E2714F" w:rsidP="00E2714F">
            <w:pPr>
              <w:pStyle w:val="TAC"/>
              <w:rPr>
                <w:rFonts w:cs="Arial"/>
                <w:lang w:eastAsia="en-US"/>
              </w:rPr>
            </w:pPr>
            <w:r w:rsidRPr="00B93702">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2CFB3E" w14:textId="77777777" w:rsidR="00E2714F" w:rsidRPr="00B93702" w:rsidRDefault="00E2714F" w:rsidP="00E2714F">
            <w:pPr>
              <w:pStyle w:val="TAC"/>
              <w:rPr>
                <w:rFonts w:cs="Arial"/>
                <w:lang w:eastAsia="en-US"/>
              </w:rPr>
            </w:pPr>
            <w:r w:rsidRPr="00B93702">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F44AE"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6EA81CF" w14:textId="77777777" w:rsidR="00E2714F" w:rsidRPr="00B93702" w:rsidRDefault="00E2714F" w:rsidP="00E2714F">
            <w:pPr>
              <w:pStyle w:val="TAR"/>
              <w:jc w:val="center"/>
              <w:rPr>
                <w:rFonts w:cs="Arial"/>
                <w:lang w:eastAsia="en-US"/>
              </w:rPr>
            </w:pPr>
            <w:r w:rsidRPr="00B93702">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14:paraId="3D829753"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5F41CAC" w14:textId="77777777"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14:paraId="10FCE44E" w14:textId="77777777" w:rsidR="00E2714F" w:rsidRPr="00B93702" w:rsidRDefault="00E2714F" w:rsidP="00E2714F">
            <w:pPr>
              <w:pStyle w:val="TAR"/>
              <w:jc w:val="center"/>
              <w:rPr>
                <w:rFonts w:cs="Arial"/>
                <w:lang w:eastAsia="en-US"/>
              </w:rPr>
            </w:pPr>
            <w:r w:rsidRPr="00B93702">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14:paraId="50CF347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81B9E0E" w14:textId="77777777"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8B521C"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487AFF0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AFB3E8" w14:textId="77777777" w:rsidR="00E2714F" w:rsidRPr="00B93702" w:rsidRDefault="00E2714F" w:rsidP="00E2714F">
            <w:pPr>
              <w:pStyle w:val="TAC"/>
              <w:rPr>
                <w:rFonts w:cs="Arial"/>
                <w:lang w:eastAsia="en-US"/>
              </w:rPr>
            </w:pPr>
            <w:r w:rsidRPr="00B93702">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14:paraId="5F959DED"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D8745A" w14:textId="77777777" w:rsidR="00E2714F" w:rsidRPr="00B93702" w:rsidRDefault="00E2714F" w:rsidP="00E2714F">
            <w:pPr>
              <w:pStyle w:val="TAC"/>
              <w:rPr>
                <w:rFonts w:cs="Arial"/>
                <w:lang w:eastAsia="en-US"/>
              </w:rPr>
            </w:pPr>
            <w:r w:rsidRPr="00B93702">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45FB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D0899BD" w14:textId="77777777" w:rsidR="00E2714F" w:rsidRPr="00B93702" w:rsidRDefault="00E2714F" w:rsidP="00E2714F">
            <w:pPr>
              <w:pStyle w:val="TAR"/>
              <w:jc w:val="center"/>
              <w:rPr>
                <w:rFonts w:cs="Arial"/>
                <w:lang w:eastAsia="en-US"/>
              </w:rPr>
            </w:pPr>
            <w:r w:rsidRPr="00B93702">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14:paraId="7DFED294"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3E17FC3" w14:textId="77777777" w:rsidR="00E2714F" w:rsidRPr="00B93702" w:rsidRDefault="00E2714F" w:rsidP="00E2714F">
            <w:pPr>
              <w:pStyle w:val="TAL"/>
              <w:jc w:val="center"/>
              <w:rPr>
                <w:rFonts w:cs="Arial"/>
                <w:lang w:eastAsia="en-US"/>
              </w:rPr>
            </w:pPr>
            <w:r w:rsidRPr="00B93702">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14:paraId="6CEF2963" w14:textId="77777777" w:rsidR="00E2714F" w:rsidRPr="00B93702" w:rsidRDefault="00E2714F" w:rsidP="00E2714F">
            <w:pPr>
              <w:pStyle w:val="TAR"/>
              <w:jc w:val="center"/>
              <w:rPr>
                <w:rFonts w:cs="Arial"/>
                <w:lang w:eastAsia="en-US"/>
              </w:rPr>
            </w:pPr>
            <w:r w:rsidRPr="00B93702">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14:paraId="2E13BB1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5FD5292" w14:textId="77777777" w:rsidR="00E2714F" w:rsidRPr="00B93702" w:rsidRDefault="00E2714F" w:rsidP="00E2714F">
            <w:pPr>
              <w:pStyle w:val="TAL"/>
              <w:jc w:val="center"/>
              <w:rPr>
                <w:rFonts w:cs="Arial"/>
                <w:lang w:eastAsia="en-US"/>
              </w:rPr>
            </w:pPr>
            <w:r w:rsidRPr="00B93702">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55967D"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14E43203"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632D7" w14:textId="77777777" w:rsidR="00E2714F" w:rsidRPr="00B93702" w:rsidRDefault="00E2714F" w:rsidP="00E2714F">
            <w:pPr>
              <w:pStyle w:val="TAC"/>
              <w:rPr>
                <w:rFonts w:cs="Arial"/>
                <w:lang w:eastAsia="en-US"/>
              </w:rPr>
            </w:pPr>
            <w:r w:rsidRPr="00B93702">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14:paraId="6A293BA4" w14:textId="77777777" w:rsidR="00E2714F" w:rsidRPr="00B93702" w:rsidRDefault="00596ECB" w:rsidP="00E2714F">
            <w:pPr>
              <w:pStyle w:val="TAC"/>
              <w:rPr>
                <w:rFonts w:cs="Arial"/>
                <w:lang w:eastAsia="en-US"/>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E2051A" w14:textId="77777777" w:rsidR="00E2714F" w:rsidRPr="00B93702" w:rsidRDefault="00E2714F" w:rsidP="00E2714F">
            <w:pPr>
              <w:pStyle w:val="TAC"/>
              <w:rPr>
                <w:rFonts w:cs="Arial"/>
                <w:lang w:eastAsia="en-US"/>
              </w:rPr>
            </w:pPr>
            <w:r w:rsidRPr="00B93702">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EAA05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153684" w14:textId="77777777" w:rsidR="00E2714F" w:rsidRPr="00B93702" w:rsidRDefault="00E2714F" w:rsidP="00E2714F">
            <w:pPr>
              <w:pStyle w:val="TAR"/>
              <w:jc w:val="center"/>
              <w:rPr>
                <w:rFonts w:cs="Arial"/>
                <w:lang w:eastAsia="en-US"/>
              </w:rPr>
            </w:pPr>
            <w:r w:rsidRPr="00B93702">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14:paraId="6FD93FCA"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C71206A" w14:textId="77777777" w:rsidR="00E2714F" w:rsidRPr="00B93702" w:rsidRDefault="00E2714F" w:rsidP="00E2714F">
            <w:pPr>
              <w:pStyle w:val="TAL"/>
              <w:jc w:val="center"/>
              <w:rPr>
                <w:rFonts w:cs="Arial"/>
                <w:lang w:eastAsia="en-US"/>
              </w:rPr>
            </w:pPr>
            <w:r w:rsidRPr="00B93702">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14:paraId="1AF5826A" w14:textId="77777777"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14:paraId="5798D261"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CBC415" w14:textId="77777777" w:rsidR="00E2714F" w:rsidRPr="00B93702" w:rsidRDefault="00E2714F" w:rsidP="00E2714F">
            <w:pPr>
              <w:pStyle w:val="TAL"/>
              <w:jc w:val="center"/>
              <w:rPr>
                <w:rFonts w:cs="Arial"/>
                <w:lang w:eastAsia="en-US"/>
              </w:rPr>
            </w:pPr>
            <w:r w:rsidRPr="00B93702">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2E223C"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0DAA78B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F6B3E" w14:textId="77777777" w:rsidR="00E2714F" w:rsidRPr="00B93702" w:rsidRDefault="00E2714F" w:rsidP="00E2714F">
            <w:pPr>
              <w:pStyle w:val="TAC"/>
              <w:rPr>
                <w:rFonts w:cs="Arial"/>
                <w:lang w:eastAsia="en-US"/>
              </w:rPr>
            </w:pPr>
            <w:r w:rsidRPr="00B93702">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14:paraId="14A1EE50"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01CCD" w14:textId="77777777" w:rsidR="00E2714F" w:rsidRPr="00B93702" w:rsidRDefault="00E2714F" w:rsidP="00E2714F">
            <w:pPr>
              <w:pStyle w:val="TAC"/>
              <w:rPr>
                <w:rFonts w:cs="Arial"/>
                <w:lang w:eastAsia="en-US"/>
              </w:rPr>
            </w:pPr>
            <w:r w:rsidRPr="00B93702">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D9E9D"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2DAEB70"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14:paraId="33871203" w14:textId="77777777"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FCACD43" w14:textId="77777777"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14:paraId="02316AD2"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14:paraId="3CDBA7D9" w14:textId="77777777"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1C2F418" w14:textId="77777777"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B1968" w14:textId="77777777" w:rsidR="00E2714F" w:rsidRPr="00B93702" w:rsidRDefault="00E2714F" w:rsidP="00E2714F">
            <w:pPr>
              <w:pStyle w:val="TAC"/>
              <w:rPr>
                <w:rFonts w:cs="Arial"/>
                <w:lang w:eastAsia="en-US"/>
              </w:rPr>
            </w:pPr>
          </w:p>
        </w:tc>
      </w:tr>
      <w:tr w:rsidR="00B93702" w:rsidRPr="00B93702" w14:paraId="6E82671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E58DFF" w14:textId="77777777" w:rsidR="00E2714F" w:rsidRPr="00B93702" w:rsidRDefault="00E2714F" w:rsidP="00E2714F">
            <w:pPr>
              <w:pStyle w:val="TAC"/>
              <w:rPr>
                <w:rFonts w:cs="Arial"/>
                <w:lang w:eastAsia="en-US"/>
              </w:rPr>
            </w:pPr>
            <w:r w:rsidRPr="00B93702">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14:paraId="04854C1A"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53A78" w14:textId="77777777" w:rsidR="00E2714F" w:rsidRPr="00B93702" w:rsidRDefault="00E2714F" w:rsidP="00E2714F">
            <w:pPr>
              <w:pStyle w:val="TAC"/>
              <w:rPr>
                <w:rFonts w:cs="Arial"/>
                <w:lang w:eastAsia="en-US"/>
              </w:rPr>
            </w:pPr>
            <w:r w:rsidRPr="00B93702">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0C9D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92BF214"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14:paraId="35F2D337" w14:textId="77777777"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9DB8AD" w14:textId="77777777"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14:paraId="20C29A91"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14:paraId="64B07EB8" w14:textId="77777777"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1FA5513" w14:textId="77777777"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9E99E2" w14:textId="77777777" w:rsidR="00E2714F" w:rsidRPr="00B93702" w:rsidRDefault="00E2714F" w:rsidP="00E2714F">
            <w:pPr>
              <w:pStyle w:val="TAC"/>
              <w:rPr>
                <w:rFonts w:cs="Arial"/>
                <w:lang w:eastAsia="en-US"/>
              </w:rPr>
            </w:pPr>
          </w:p>
        </w:tc>
      </w:tr>
      <w:tr w:rsidR="00B93702" w:rsidRPr="00B93702" w14:paraId="4D93FF8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9BE17" w14:textId="77777777" w:rsidR="00E2714F" w:rsidRPr="00B93702" w:rsidRDefault="00E2714F" w:rsidP="00E2714F">
            <w:pPr>
              <w:pStyle w:val="TAC"/>
              <w:rPr>
                <w:rFonts w:cs="Arial"/>
                <w:lang w:eastAsia="en-US"/>
              </w:rPr>
            </w:pPr>
            <w:r w:rsidRPr="00B93702">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14:paraId="3FBE3F0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43AF3"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61C1F"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001B2AC" w14:textId="77777777" w:rsidR="00E2714F" w:rsidRPr="00B93702" w:rsidRDefault="00E2714F" w:rsidP="00E2714F">
            <w:pPr>
              <w:pStyle w:val="TAR"/>
              <w:jc w:val="center"/>
              <w:rPr>
                <w:rFonts w:cs="Arial"/>
                <w:lang w:eastAsia="en-US"/>
              </w:rPr>
            </w:pPr>
            <w:r w:rsidRPr="00B93702">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14:paraId="2C303499"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05E8954" w14:textId="77777777"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14:paraId="55C73AC0" w14:textId="77777777" w:rsidR="00E2714F" w:rsidRPr="00B93702" w:rsidRDefault="00E2714F" w:rsidP="00E2714F">
            <w:pPr>
              <w:pStyle w:val="TAR"/>
              <w:jc w:val="center"/>
              <w:rPr>
                <w:rFonts w:cs="Arial"/>
                <w:lang w:eastAsia="en-US"/>
              </w:rPr>
            </w:pPr>
            <w:r w:rsidRPr="00B93702">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14:paraId="5725AC6B"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B546873" w14:textId="77777777"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7ECFA"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C8B0D90"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35BDEB1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BE3941" w14:textId="77777777" w:rsidR="00E2714F" w:rsidRPr="00B93702" w:rsidRDefault="00E2714F" w:rsidP="00E2714F">
            <w:pPr>
              <w:pStyle w:val="TAC"/>
              <w:rPr>
                <w:rFonts w:cs="Arial"/>
                <w:lang w:eastAsia="en-US"/>
              </w:rPr>
            </w:pPr>
            <w:r w:rsidRPr="00B93702">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14:paraId="39A74556" w14:textId="77777777" w:rsidR="00E2714F" w:rsidRPr="00B93702" w:rsidRDefault="00962CF6" w:rsidP="00E2714F">
            <w:pPr>
              <w:pStyle w:val="TAC"/>
              <w:rPr>
                <w:rFonts w:cs="Arial"/>
                <w:lang w:eastAsia="en-US"/>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1BBC19"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BEC58"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476969A" w14:textId="77777777" w:rsidR="00E2714F" w:rsidRPr="00B93702" w:rsidRDefault="00E2714F" w:rsidP="00E2714F">
            <w:pPr>
              <w:pStyle w:val="TAR"/>
              <w:jc w:val="center"/>
              <w:rPr>
                <w:rFonts w:cs="Arial"/>
                <w:lang w:eastAsia="en-US"/>
              </w:rPr>
            </w:pPr>
            <w:r w:rsidRPr="00B93702">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14:paraId="347C7959"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64825EC" w14:textId="77777777" w:rsidR="00E2714F" w:rsidRPr="00B93702" w:rsidRDefault="00E2714F" w:rsidP="00E2714F">
            <w:pPr>
              <w:pStyle w:val="TAL"/>
              <w:jc w:val="center"/>
              <w:rPr>
                <w:rFonts w:cs="Arial"/>
                <w:lang w:eastAsia="en-US"/>
              </w:rPr>
            </w:pPr>
            <w:r w:rsidRPr="00B93702">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14:paraId="38E3995D" w14:textId="77777777" w:rsidR="00E2714F" w:rsidRPr="00B93702" w:rsidRDefault="00E2714F" w:rsidP="00E2714F">
            <w:pPr>
              <w:pStyle w:val="TAR"/>
              <w:jc w:val="center"/>
              <w:rPr>
                <w:rFonts w:cs="Arial"/>
                <w:lang w:eastAsia="en-US"/>
              </w:rPr>
            </w:pPr>
            <w:r w:rsidRPr="00B93702">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14:paraId="0E7F5B5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6DF777D" w14:textId="77777777" w:rsidR="00E2714F" w:rsidRPr="00B93702" w:rsidRDefault="00E2714F" w:rsidP="00E2714F">
            <w:pPr>
              <w:pStyle w:val="TAL"/>
              <w:jc w:val="center"/>
              <w:rPr>
                <w:rFonts w:cs="Arial"/>
                <w:lang w:eastAsia="en-US"/>
              </w:rPr>
            </w:pPr>
            <w:r w:rsidRPr="00B93702">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F7C550"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D594BCF"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4F346C3C"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F08F3F" w14:textId="77777777" w:rsidR="00E2714F" w:rsidRPr="00B93702" w:rsidRDefault="00E2714F" w:rsidP="00E2714F">
            <w:pPr>
              <w:pStyle w:val="TAC"/>
              <w:rPr>
                <w:rFonts w:cs="Arial"/>
                <w:lang w:eastAsia="en-US"/>
              </w:rPr>
            </w:pPr>
            <w:r w:rsidRPr="00B93702">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14:paraId="14B43F1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497EA" w14:textId="77777777" w:rsidR="00E2714F" w:rsidRPr="00B93702" w:rsidRDefault="00E2714F" w:rsidP="00E2714F">
            <w:pPr>
              <w:pStyle w:val="TAC"/>
              <w:rPr>
                <w:rFonts w:cs="Arial"/>
                <w:lang w:eastAsia="en-US"/>
              </w:rPr>
            </w:pPr>
            <w:r w:rsidRPr="00B93702">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A4C7F3"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19763E2" w14:textId="77777777"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14:paraId="07DFAE3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B2A6684" w14:textId="77777777" w:rsidR="00E2714F" w:rsidRPr="00B93702" w:rsidRDefault="00E2714F" w:rsidP="00E2714F">
            <w:pPr>
              <w:pStyle w:val="TAL"/>
              <w:jc w:val="center"/>
              <w:rPr>
                <w:rFonts w:cs="Arial"/>
                <w:lang w:eastAsia="en-US"/>
              </w:rPr>
            </w:pPr>
            <w:r w:rsidRPr="00B93702">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14:paraId="14ABB231" w14:textId="77777777"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14:paraId="19DFCC4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9ACAEC3" w14:textId="77777777" w:rsidR="00E2714F" w:rsidRPr="00B93702" w:rsidRDefault="00E2714F" w:rsidP="00E2714F">
            <w:pPr>
              <w:pStyle w:val="TAL"/>
              <w:jc w:val="center"/>
              <w:rPr>
                <w:rFonts w:cs="Arial"/>
                <w:lang w:eastAsia="en-US"/>
              </w:rPr>
            </w:pPr>
            <w:r w:rsidRPr="00B93702">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B9490E"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52E9B333"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924F2" w14:textId="77777777" w:rsidR="00E2714F" w:rsidRPr="00B93702" w:rsidRDefault="00E2714F" w:rsidP="00E2714F">
            <w:pPr>
              <w:pStyle w:val="TAC"/>
              <w:rPr>
                <w:rFonts w:cs="Arial"/>
                <w:lang w:eastAsia="en-US"/>
              </w:rPr>
            </w:pPr>
            <w:r w:rsidRPr="00B93702">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14:paraId="2A7B2804" w14:textId="77777777" w:rsidR="00E2714F" w:rsidRPr="00B93702" w:rsidRDefault="00E2714F" w:rsidP="00E2714F">
            <w:pPr>
              <w:pStyle w:val="TAC"/>
              <w:rPr>
                <w:rFonts w:cs="Arial"/>
                <w:lang w:eastAsia="en-US"/>
              </w:rPr>
            </w:pPr>
            <w:r w:rsidRPr="00B93702">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BADB99" w14:textId="77777777" w:rsidR="00E2714F" w:rsidRPr="00B93702" w:rsidRDefault="00E2714F" w:rsidP="00E2714F">
            <w:pPr>
              <w:pStyle w:val="TAC"/>
              <w:rPr>
                <w:rFonts w:cs="Arial"/>
                <w:lang w:eastAsia="en-US"/>
              </w:rPr>
            </w:pPr>
            <w:r w:rsidRPr="00B93702">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8754A0"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AC64202" w14:textId="77777777" w:rsidR="00E2714F" w:rsidRPr="00B93702" w:rsidRDefault="00E2714F" w:rsidP="00E2714F">
            <w:pPr>
              <w:pStyle w:val="TAR"/>
              <w:jc w:val="center"/>
              <w:rPr>
                <w:rFonts w:cs="Arial"/>
                <w:lang w:eastAsia="en-US"/>
              </w:rPr>
            </w:pPr>
            <w:r w:rsidRPr="00B93702">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14:paraId="32DF364C"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832C6D8" w14:textId="77777777" w:rsidR="00E2714F" w:rsidRPr="00B93702" w:rsidRDefault="00E2714F" w:rsidP="00E2714F">
            <w:pPr>
              <w:pStyle w:val="TAL"/>
              <w:jc w:val="center"/>
              <w:rPr>
                <w:rFonts w:cs="Arial"/>
                <w:lang w:eastAsia="en-US"/>
              </w:rPr>
            </w:pPr>
            <w:r w:rsidRPr="00B93702">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14:paraId="0F032004" w14:textId="77777777" w:rsidR="00E2714F" w:rsidRPr="00B93702" w:rsidRDefault="00E2714F" w:rsidP="00E2714F">
            <w:pPr>
              <w:pStyle w:val="TAR"/>
              <w:jc w:val="center"/>
              <w:rPr>
                <w:rFonts w:cs="Arial"/>
                <w:lang w:eastAsia="en-US"/>
              </w:rPr>
            </w:pPr>
            <w:r w:rsidRPr="00B93702">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14:paraId="05F0013D"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36C3515" w14:textId="77777777" w:rsidR="00E2714F" w:rsidRPr="00B93702" w:rsidRDefault="00E2714F" w:rsidP="00E2714F">
            <w:pPr>
              <w:pStyle w:val="TAL"/>
              <w:jc w:val="center"/>
              <w:rPr>
                <w:rFonts w:cs="Arial"/>
                <w:lang w:eastAsia="en-US"/>
              </w:rPr>
            </w:pPr>
            <w:r w:rsidRPr="00B93702">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3D621C"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58AFBF9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8C7C00" w14:textId="77777777" w:rsidR="00E2714F" w:rsidRPr="00B93702" w:rsidRDefault="00E2714F" w:rsidP="00E2714F">
            <w:pPr>
              <w:pStyle w:val="TAC"/>
              <w:rPr>
                <w:rFonts w:cs="Arial"/>
                <w:lang w:eastAsia="en-US"/>
              </w:rPr>
            </w:pPr>
            <w:r w:rsidRPr="00B93702">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14:paraId="2A7DE8FD"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FF559" w14:textId="77777777" w:rsidR="00E2714F" w:rsidRPr="00B93702" w:rsidRDefault="00E2714F" w:rsidP="00E2714F">
            <w:pPr>
              <w:pStyle w:val="TAC"/>
              <w:rPr>
                <w:rFonts w:cs="Arial"/>
                <w:lang w:eastAsia="en-US"/>
              </w:rPr>
            </w:pPr>
            <w:r w:rsidRPr="00B93702">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541D1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4ECD952" w14:textId="77777777" w:rsidR="00E2714F" w:rsidRPr="00B93702" w:rsidRDefault="00E2714F" w:rsidP="00E2714F">
            <w:pPr>
              <w:pStyle w:val="TAR"/>
              <w:jc w:val="center"/>
              <w:rPr>
                <w:rFonts w:cs="Arial"/>
                <w:lang w:eastAsia="en-US"/>
              </w:rPr>
            </w:pPr>
            <w:r w:rsidRPr="00B93702">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14:paraId="5D59C9D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8A25ADC" w14:textId="77777777" w:rsidR="00E2714F" w:rsidRPr="00B93702" w:rsidRDefault="00E2714F" w:rsidP="00E2714F">
            <w:pPr>
              <w:pStyle w:val="TAL"/>
              <w:jc w:val="center"/>
              <w:rPr>
                <w:rFonts w:cs="Arial"/>
                <w:lang w:eastAsia="en-US"/>
              </w:rPr>
            </w:pPr>
            <w:r w:rsidRPr="00B93702">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14:paraId="67848482" w14:textId="77777777" w:rsidR="00E2714F" w:rsidRPr="00B93702" w:rsidRDefault="00E2714F" w:rsidP="00E2714F">
            <w:pPr>
              <w:pStyle w:val="TAR"/>
              <w:jc w:val="center"/>
              <w:rPr>
                <w:rFonts w:cs="Arial"/>
                <w:lang w:eastAsia="en-US"/>
              </w:rPr>
            </w:pPr>
            <w:r w:rsidRPr="00B93702">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14:paraId="61DC6037"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E641AE2" w14:textId="77777777" w:rsidR="00E2714F" w:rsidRPr="00B93702" w:rsidRDefault="00E2714F" w:rsidP="00E2714F">
            <w:pPr>
              <w:pStyle w:val="TAL"/>
              <w:jc w:val="center"/>
              <w:rPr>
                <w:rFonts w:cs="Arial"/>
                <w:lang w:eastAsia="en-US"/>
              </w:rPr>
            </w:pPr>
            <w:r w:rsidRPr="00B93702">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84870"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024D74F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55C198" w14:textId="77777777" w:rsidR="00E2714F" w:rsidRPr="00B93702" w:rsidRDefault="00E2714F" w:rsidP="00E2714F">
            <w:pPr>
              <w:pStyle w:val="TAC"/>
              <w:rPr>
                <w:rFonts w:cs="Arial"/>
                <w:lang w:eastAsia="en-US"/>
              </w:rPr>
            </w:pPr>
            <w:r w:rsidRPr="00B93702">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14:paraId="19F0D7D6"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4EAA2" w14:textId="77777777" w:rsidR="00E2714F" w:rsidRPr="00B93702" w:rsidRDefault="00E2714F" w:rsidP="00E2714F">
            <w:pPr>
              <w:pStyle w:val="TAC"/>
              <w:rPr>
                <w:rFonts w:cs="Arial"/>
                <w:lang w:eastAsia="en-US"/>
              </w:rPr>
            </w:pPr>
            <w:r w:rsidRPr="00B93702">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A240A"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5456FA5" w14:textId="77777777" w:rsidR="00E2714F" w:rsidRPr="00B93702" w:rsidRDefault="00E2714F" w:rsidP="00E2714F">
            <w:pPr>
              <w:pStyle w:val="TAR"/>
              <w:jc w:val="center"/>
              <w:rPr>
                <w:rFonts w:cs="Arial"/>
                <w:lang w:eastAsia="en-US"/>
              </w:rPr>
            </w:pPr>
            <w:r w:rsidRPr="00B93702">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14:paraId="43D8E8E1"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36AD4B4" w14:textId="77777777" w:rsidR="00E2714F" w:rsidRPr="00B93702" w:rsidRDefault="00E2714F" w:rsidP="00E2714F">
            <w:pPr>
              <w:pStyle w:val="TAL"/>
              <w:jc w:val="center"/>
              <w:rPr>
                <w:rFonts w:cs="Arial"/>
                <w:lang w:eastAsia="en-US"/>
              </w:rPr>
            </w:pPr>
            <w:r w:rsidRPr="00B93702">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14:paraId="646EFCD7" w14:textId="77777777" w:rsidR="00E2714F" w:rsidRPr="00B93702" w:rsidRDefault="00E2714F" w:rsidP="00E2714F">
            <w:pPr>
              <w:pStyle w:val="TAR"/>
              <w:jc w:val="center"/>
              <w:rPr>
                <w:rFonts w:cs="Arial"/>
                <w:lang w:eastAsia="en-US"/>
              </w:rPr>
            </w:pPr>
            <w:r w:rsidRPr="00B93702">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14:paraId="10E6C34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FDD9E2E" w14:textId="77777777" w:rsidR="00E2714F" w:rsidRPr="00B93702" w:rsidRDefault="00E2714F" w:rsidP="00E2714F">
            <w:pPr>
              <w:pStyle w:val="TAL"/>
              <w:jc w:val="center"/>
              <w:rPr>
                <w:rFonts w:cs="Arial"/>
                <w:lang w:eastAsia="en-US"/>
              </w:rPr>
            </w:pPr>
            <w:r w:rsidRPr="00B93702">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0A376E" w14:textId="77777777" w:rsidR="00E2714F" w:rsidRPr="00B93702" w:rsidRDefault="00E2714F" w:rsidP="00E2714F">
            <w:pPr>
              <w:pStyle w:val="TAC"/>
              <w:rPr>
                <w:rFonts w:cs="Arial"/>
                <w:lang w:eastAsia="en-US"/>
              </w:rPr>
            </w:pPr>
            <w:r w:rsidRPr="00B93702">
              <w:rPr>
                <w:rFonts w:cs="Arial"/>
                <w:lang w:eastAsia="en-US"/>
              </w:rPr>
              <w:t>1</w:t>
            </w:r>
          </w:p>
          <w:p w14:paraId="46FD6661"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37DBF7F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8D5736" w14:textId="77777777" w:rsidR="00E2714F" w:rsidRPr="00B93702" w:rsidRDefault="00E2714F" w:rsidP="00E2714F">
            <w:pPr>
              <w:pStyle w:val="TAC"/>
              <w:rPr>
                <w:rFonts w:cs="Arial"/>
                <w:lang w:eastAsia="en-US"/>
              </w:rPr>
            </w:pPr>
            <w:r w:rsidRPr="00B93702">
              <w:rPr>
                <w:rFonts w:cs="Arial"/>
                <w:lang w:eastAsia="en-US"/>
              </w:rPr>
              <w:t>23</w:t>
            </w:r>
            <w:r w:rsidRPr="00B93702">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14:paraId="79579BE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04728A"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AE39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E9C7F6" w14:textId="77777777" w:rsidR="00E2714F" w:rsidRPr="00B93702" w:rsidRDefault="00E2714F" w:rsidP="00E2714F">
            <w:pPr>
              <w:pStyle w:val="TAR"/>
              <w:jc w:val="center"/>
              <w:rPr>
                <w:rFonts w:cs="Arial"/>
                <w:lang w:eastAsia="en-US"/>
              </w:rPr>
            </w:pPr>
            <w:r w:rsidRPr="00B93702">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14:paraId="63A8F35E"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8D5688" w14:textId="77777777" w:rsidR="00E2714F" w:rsidRPr="00B93702" w:rsidRDefault="00E2714F" w:rsidP="00E2714F">
            <w:pPr>
              <w:pStyle w:val="TAL"/>
              <w:jc w:val="center"/>
              <w:rPr>
                <w:rFonts w:cs="Arial"/>
                <w:lang w:eastAsia="en-US"/>
              </w:rPr>
            </w:pPr>
            <w:r w:rsidRPr="00B93702">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14:paraId="403D8323" w14:textId="77777777" w:rsidR="00E2714F" w:rsidRPr="00B93702" w:rsidRDefault="00E2714F" w:rsidP="00E2714F">
            <w:pPr>
              <w:pStyle w:val="TAR"/>
              <w:jc w:val="center"/>
              <w:rPr>
                <w:rFonts w:cs="Arial"/>
                <w:lang w:eastAsia="en-US"/>
              </w:rPr>
            </w:pPr>
            <w:r w:rsidRPr="00B93702">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14:paraId="12DCA67E"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5EBDBE8"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02C99"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89BB0D6"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79724A7C"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523CA" w14:textId="77777777" w:rsidR="00E2714F" w:rsidRPr="00B93702" w:rsidRDefault="00E2714F" w:rsidP="00E2714F">
            <w:pPr>
              <w:pStyle w:val="TAC"/>
              <w:rPr>
                <w:rFonts w:cs="Arial"/>
                <w:lang w:eastAsia="en-US"/>
              </w:rPr>
            </w:pPr>
            <w:r w:rsidRPr="00B93702">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14:paraId="01FABA6D"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CEAA5D"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A5F32"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D2CE7B" w14:textId="77777777" w:rsidR="00E2714F" w:rsidRPr="00B93702" w:rsidRDefault="00E2714F" w:rsidP="00E2714F">
            <w:pPr>
              <w:pStyle w:val="TAR"/>
              <w:jc w:val="center"/>
              <w:rPr>
                <w:rFonts w:cs="Arial"/>
                <w:lang w:eastAsia="en-US"/>
              </w:rPr>
            </w:pPr>
            <w:r w:rsidRPr="00B93702">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14:paraId="4E48209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1848BB" w14:textId="77777777" w:rsidR="00E2714F" w:rsidRPr="00B93702" w:rsidRDefault="00E2714F" w:rsidP="00E2714F">
            <w:pPr>
              <w:pStyle w:val="TAL"/>
              <w:jc w:val="center"/>
              <w:rPr>
                <w:rFonts w:cs="Arial"/>
                <w:lang w:eastAsia="en-US"/>
              </w:rPr>
            </w:pPr>
            <w:r w:rsidRPr="00B93702">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14:paraId="7EAB0705" w14:textId="77777777" w:rsidR="00E2714F" w:rsidRPr="00B93702" w:rsidRDefault="00E2714F" w:rsidP="00E2714F">
            <w:pPr>
              <w:pStyle w:val="TAR"/>
              <w:jc w:val="center"/>
              <w:rPr>
                <w:rFonts w:cs="Arial"/>
                <w:lang w:eastAsia="en-US"/>
              </w:rPr>
            </w:pPr>
            <w:r w:rsidRPr="00B93702">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14:paraId="023949E6"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AD4B26D" w14:textId="77777777" w:rsidR="00E2714F" w:rsidRPr="00B93702" w:rsidRDefault="00E2714F" w:rsidP="00E2714F">
            <w:pPr>
              <w:pStyle w:val="TAL"/>
              <w:jc w:val="center"/>
              <w:rPr>
                <w:rFonts w:cs="Arial"/>
                <w:lang w:eastAsia="en-US"/>
              </w:rPr>
            </w:pPr>
            <w:r w:rsidRPr="00B93702">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CDF070"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38DFEBD"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01F8F28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A06F3C" w14:textId="77777777" w:rsidR="00E2714F" w:rsidRPr="00B93702" w:rsidRDefault="00E2714F" w:rsidP="00E2714F">
            <w:pPr>
              <w:pStyle w:val="TAC"/>
              <w:rPr>
                <w:rFonts w:cs="Arial"/>
                <w:lang w:eastAsia="en-US"/>
              </w:rPr>
            </w:pPr>
            <w:r w:rsidRPr="00B93702">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14:paraId="15D811C3" w14:textId="77777777" w:rsidR="00E2714F" w:rsidRPr="00B93702" w:rsidRDefault="00E2714F" w:rsidP="00E2714F">
            <w:pPr>
              <w:pStyle w:val="TAC"/>
              <w:rPr>
                <w:rFonts w:cs="Arial"/>
                <w:lang w:eastAsia="en-US"/>
              </w:rPr>
            </w:pPr>
            <w:r w:rsidRPr="00B93702">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2E2BD3" w14:textId="77777777" w:rsidR="00E2714F" w:rsidRPr="00B93702" w:rsidRDefault="00E2714F" w:rsidP="00E2714F">
            <w:pPr>
              <w:pStyle w:val="TAC"/>
              <w:rPr>
                <w:rFonts w:cs="Arial"/>
                <w:lang w:eastAsia="en-US"/>
              </w:rPr>
            </w:pPr>
            <w:r w:rsidRPr="00B93702">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40A28"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6166578" w14:textId="77777777"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14:paraId="443F6444"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EF65CF8" w14:textId="77777777" w:rsidR="00E2714F" w:rsidRPr="00B93702" w:rsidRDefault="00E2714F" w:rsidP="00E2714F">
            <w:pPr>
              <w:pStyle w:val="TAL"/>
              <w:jc w:val="center"/>
              <w:rPr>
                <w:rFonts w:cs="Arial"/>
                <w:lang w:eastAsia="en-US"/>
              </w:rPr>
            </w:pPr>
            <w:r w:rsidRPr="00B93702">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14:paraId="5C596EE2" w14:textId="77777777"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14:paraId="6DFFB74E"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6281810" w14:textId="77777777" w:rsidR="00E2714F" w:rsidRPr="00B93702" w:rsidRDefault="00E2714F" w:rsidP="00E2714F">
            <w:pPr>
              <w:pStyle w:val="TAL"/>
              <w:jc w:val="center"/>
              <w:rPr>
                <w:rFonts w:cs="Arial"/>
                <w:lang w:eastAsia="en-US"/>
              </w:rPr>
            </w:pPr>
            <w:r w:rsidRPr="00B93702">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FC081"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1FA0A5C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CDA77" w14:textId="77777777" w:rsidR="00E2714F" w:rsidRPr="00B93702" w:rsidRDefault="00E2714F" w:rsidP="00E2714F">
            <w:pPr>
              <w:pStyle w:val="TAC"/>
              <w:rPr>
                <w:rFonts w:cs="Arial"/>
                <w:lang w:eastAsia="en-US"/>
              </w:rPr>
            </w:pPr>
            <w:r w:rsidRPr="00B93702">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14:paraId="3ED5F4A1"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9676" w14:textId="77777777" w:rsidR="00E2714F" w:rsidRPr="00B93702" w:rsidRDefault="00E2714F" w:rsidP="00E2714F">
            <w:pPr>
              <w:pStyle w:val="TAC"/>
              <w:rPr>
                <w:rFonts w:cs="Arial"/>
                <w:lang w:eastAsia="en-US"/>
              </w:rPr>
            </w:pPr>
            <w:r w:rsidRPr="00B93702">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6FBC4"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45724F" w14:textId="77777777" w:rsidR="00E2714F" w:rsidRPr="00B93702" w:rsidRDefault="00E2714F" w:rsidP="00E2714F">
            <w:pPr>
              <w:pStyle w:val="TAR"/>
              <w:jc w:val="center"/>
              <w:rPr>
                <w:rFonts w:cs="Arial"/>
                <w:lang w:eastAsia="en-US"/>
              </w:rPr>
            </w:pPr>
            <w:r w:rsidRPr="00B93702">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14:paraId="0C3F0DF4"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070787" w14:textId="77777777"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14:paraId="2AB8C798" w14:textId="77777777" w:rsidR="00E2714F" w:rsidRPr="00B93702" w:rsidRDefault="00E2714F" w:rsidP="00E2714F">
            <w:pPr>
              <w:pStyle w:val="TAR"/>
              <w:jc w:val="center"/>
              <w:rPr>
                <w:rFonts w:cs="Arial"/>
                <w:lang w:eastAsia="en-US"/>
              </w:rPr>
            </w:pPr>
            <w:r w:rsidRPr="00B93702">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14:paraId="0DCDEE3C"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039295F" w14:textId="77777777"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F4F67C"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15C01C7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0475A4" w14:textId="77777777" w:rsidR="00E2714F" w:rsidRPr="00B93702" w:rsidRDefault="00E2714F" w:rsidP="00E2714F">
            <w:pPr>
              <w:pStyle w:val="TAC"/>
              <w:rPr>
                <w:rFonts w:cs="Arial"/>
                <w:lang w:eastAsia="en-US"/>
              </w:rPr>
            </w:pPr>
            <w:r w:rsidRPr="00B93702">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14:paraId="5322172D"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00A43"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6A24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BC53E2" w14:textId="77777777" w:rsidR="00E2714F" w:rsidRPr="00B93702" w:rsidRDefault="00E2714F" w:rsidP="00E2714F">
            <w:pPr>
              <w:pStyle w:val="TAR"/>
              <w:jc w:val="center"/>
              <w:rPr>
                <w:rFonts w:cs="Arial"/>
                <w:lang w:eastAsia="en-US"/>
              </w:rPr>
            </w:pPr>
            <w:r w:rsidRPr="00B93702">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14:paraId="49EAFA10"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688267B" w14:textId="77777777" w:rsidR="00E2714F" w:rsidRPr="00B93702" w:rsidRDefault="00E2714F" w:rsidP="00E2714F">
            <w:pPr>
              <w:pStyle w:val="TAL"/>
              <w:jc w:val="center"/>
              <w:rPr>
                <w:rFonts w:cs="Arial"/>
                <w:lang w:eastAsia="en-US"/>
              </w:rPr>
            </w:pPr>
            <w:r w:rsidRPr="00B93702">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14:paraId="40392163" w14:textId="77777777" w:rsidR="00E2714F" w:rsidRPr="00B93702" w:rsidRDefault="00E2714F" w:rsidP="00E2714F">
            <w:pPr>
              <w:pStyle w:val="TAR"/>
              <w:jc w:val="center"/>
              <w:rPr>
                <w:rFonts w:cs="Arial"/>
                <w:lang w:eastAsia="en-US"/>
              </w:rPr>
            </w:pPr>
            <w:r w:rsidRPr="00B93702">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14:paraId="6AC2B199"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A24243B" w14:textId="77777777" w:rsidR="00E2714F" w:rsidRPr="00B93702" w:rsidRDefault="00E2714F" w:rsidP="00E2714F">
            <w:pPr>
              <w:pStyle w:val="TAL"/>
              <w:jc w:val="center"/>
              <w:rPr>
                <w:rFonts w:cs="Arial"/>
                <w:lang w:eastAsia="en-US"/>
              </w:rPr>
            </w:pPr>
            <w:r w:rsidRPr="00B93702">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EC99E"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BD99899"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46AA50C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1F1CE" w14:textId="77777777" w:rsidR="00E2714F" w:rsidRPr="00B93702" w:rsidRDefault="00E2714F" w:rsidP="00E2714F">
            <w:pPr>
              <w:pStyle w:val="TAC"/>
              <w:rPr>
                <w:rFonts w:cs="Arial"/>
                <w:lang w:eastAsia="en-US"/>
              </w:rPr>
            </w:pPr>
            <w:r w:rsidRPr="00B93702">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14:paraId="7976321E" w14:textId="77777777" w:rsidR="00E2714F" w:rsidRPr="00B93702" w:rsidRDefault="00E2714F" w:rsidP="00E2714F">
            <w:pPr>
              <w:pStyle w:val="TAC"/>
              <w:rPr>
                <w:rFonts w:cs="Arial"/>
                <w:lang w:eastAsia="en-US"/>
              </w:rPr>
            </w:pPr>
            <w:r w:rsidRPr="00B93702">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D9146"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6B055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8B7DAED" w14:textId="77777777" w:rsidR="00E2714F" w:rsidRPr="00B93702" w:rsidRDefault="00E2714F" w:rsidP="00E2714F">
            <w:pPr>
              <w:pStyle w:val="TAR"/>
              <w:jc w:val="center"/>
              <w:rPr>
                <w:rFonts w:cs="Arial"/>
                <w:lang w:eastAsia="en-US"/>
              </w:rPr>
            </w:pPr>
            <w:r w:rsidRPr="00B93702">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14:paraId="5056A285"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6A59BCA" w14:textId="77777777" w:rsidR="00E2714F" w:rsidRPr="00B93702" w:rsidRDefault="00E2714F" w:rsidP="00E2714F">
            <w:pPr>
              <w:pStyle w:val="TAL"/>
              <w:jc w:val="center"/>
              <w:rPr>
                <w:rFonts w:cs="Arial"/>
                <w:lang w:eastAsia="en-US"/>
              </w:rPr>
            </w:pPr>
            <w:r w:rsidRPr="00B93702">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14:paraId="3A565532" w14:textId="77777777"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14:paraId="1D0F3D9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CBA0525" w14:textId="77777777" w:rsidR="00E2714F" w:rsidRPr="00B93702" w:rsidRDefault="00E2714F" w:rsidP="00E2714F">
            <w:pPr>
              <w:pStyle w:val="TAL"/>
              <w:jc w:val="center"/>
              <w:rPr>
                <w:rFonts w:cs="Arial"/>
                <w:lang w:eastAsia="en-US"/>
              </w:rPr>
            </w:pPr>
            <w:r w:rsidRPr="00B93702">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6446FE" w14:textId="77777777" w:rsidR="00E2714F" w:rsidRPr="00B93702" w:rsidRDefault="00E2714F" w:rsidP="00E2714F">
            <w:pPr>
              <w:pStyle w:val="TAC"/>
              <w:rPr>
                <w:rFonts w:cs="Arial"/>
                <w:vertAlign w:val="superscript"/>
                <w:lang w:eastAsia="en-US"/>
              </w:rPr>
            </w:pPr>
            <w:r w:rsidRPr="00B93702">
              <w:rPr>
                <w:rFonts w:cs="Arial"/>
                <w:lang w:eastAsia="en-US"/>
              </w:rPr>
              <w:t>1</w:t>
            </w:r>
          </w:p>
          <w:p w14:paraId="1D043D24"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701ABDC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93C02" w14:textId="77777777" w:rsidR="00E2714F" w:rsidRPr="00B93702" w:rsidRDefault="00E2714F" w:rsidP="00E2714F">
            <w:pPr>
              <w:pStyle w:val="TAC"/>
              <w:rPr>
                <w:rFonts w:cs="Arial"/>
                <w:lang w:eastAsia="en-US"/>
              </w:rPr>
            </w:pPr>
            <w:r w:rsidRPr="00B93702">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14:paraId="24AFD32C" w14:textId="77777777" w:rsidR="00E2714F" w:rsidRPr="00B93702" w:rsidRDefault="00C80CA5" w:rsidP="00E2714F">
            <w:pPr>
              <w:pStyle w:val="TAC"/>
              <w:rPr>
                <w:rFonts w:cs="Arial"/>
                <w:lang w:eastAsia="en-US"/>
              </w:rPr>
            </w:pPr>
            <w:r w:rsidRPr="003501E9">
              <w:rPr>
                <w:rFonts w:cs="Arial"/>
                <w:lang w:eastAsia="en-US"/>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50C8A"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EBD88" w14:textId="77777777" w:rsidR="00E2714F" w:rsidRPr="00B93702" w:rsidRDefault="00E2714F" w:rsidP="00E2714F">
            <w:pPr>
              <w:pStyle w:val="TAC"/>
              <w:rPr>
                <w:rFonts w:cs="Arial"/>
                <w:lang w:eastAsia="en-US"/>
              </w:rPr>
            </w:pPr>
            <w:r w:rsidRPr="00B93702">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B9FB79" w14:textId="77777777" w:rsidR="00E2714F" w:rsidRPr="00B93702" w:rsidRDefault="00E2714F" w:rsidP="00E2714F">
            <w:pPr>
              <w:pStyle w:val="TAC"/>
              <w:rPr>
                <w:rFonts w:cs="Arial"/>
                <w:lang w:eastAsia="en-US"/>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37F12E78" w14:textId="77777777" w:rsidR="00E2714F" w:rsidRPr="00B93702" w:rsidRDefault="00E2714F" w:rsidP="00E2714F">
            <w:pPr>
              <w:pStyle w:val="TAR"/>
              <w:jc w:val="center"/>
              <w:rPr>
                <w:rFonts w:cs="Arial"/>
                <w:lang w:eastAsia="en-US"/>
              </w:rPr>
            </w:pPr>
            <w:r w:rsidRPr="00B93702">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14:paraId="3A907F72"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47607B0" w14:textId="77777777" w:rsidR="00E2714F" w:rsidRPr="00B93702" w:rsidRDefault="00E2714F" w:rsidP="00E2714F">
            <w:pPr>
              <w:pStyle w:val="TAL"/>
              <w:jc w:val="center"/>
              <w:rPr>
                <w:rFonts w:cs="Arial"/>
                <w:lang w:eastAsia="en-US"/>
              </w:rPr>
            </w:pPr>
            <w:r w:rsidRPr="00B93702">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11CB85" w14:textId="77777777" w:rsidR="00E2714F" w:rsidRPr="00B93702" w:rsidRDefault="00E2714F" w:rsidP="00E2714F">
            <w:pPr>
              <w:pStyle w:val="TAC"/>
              <w:rPr>
                <w:rFonts w:cs="Arial"/>
                <w:lang w:eastAsia="en-US"/>
              </w:rPr>
            </w:pPr>
            <w:r w:rsidRPr="00B93702">
              <w:rPr>
                <w:rFonts w:cs="Arial"/>
                <w:lang w:eastAsia="en-US"/>
              </w:rPr>
              <w:t>1</w:t>
            </w:r>
          </w:p>
          <w:p w14:paraId="78B98C53" w14:textId="77777777" w:rsidR="00E2714F" w:rsidRPr="00B93702" w:rsidRDefault="00E2714F" w:rsidP="00E2714F">
            <w:pPr>
              <w:pStyle w:val="TAC"/>
              <w:rPr>
                <w:rFonts w:cs="Arial"/>
                <w:lang w:eastAsia="en-US"/>
              </w:rPr>
            </w:pPr>
            <w:r w:rsidRPr="00B93702">
              <w:rPr>
                <w:rFonts w:cs="Arial"/>
                <w:lang w:eastAsia="en-US"/>
              </w:rPr>
              <w:t>(NOTE 2,</w:t>
            </w:r>
          </w:p>
          <w:p w14:paraId="01493249" w14:textId="77777777" w:rsidR="00E2714F" w:rsidRPr="00B93702" w:rsidRDefault="00E2714F" w:rsidP="00E2714F">
            <w:pPr>
              <w:pStyle w:val="TAC"/>
              <w:rPr>
                <w:rFonts w:cs="Arial"/>
                <w:lang w:eastAsia="en-US"/>
              </w:rPr>
            </w:pPr>
            <w:r w:rsidRPr="00B93702">
              <w:rPr>
                <w:rFonts w:cs="Arial"/>
                <w:lang w:eastAsia="en-US"/>
              </w:rPr>
              <w:t>NOTE 5)</w:t>
            </w:r>
          </w:p>
        </w:tc>
      </w:tr>
      <w:tr w:rsidR="00B93702" w:rsidRPr="00B93702" w14:paraId="18CC6A8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F09D3E" w14:textId="77777777" w:rsidR="00E2714F" w:rsidRPr="00B93702" w:rsidRDefault="00E2714F" w:rsidP="00E2714F">
            <w:pPr>
              <w:pStyle w:val="TAC"/>
              <w:rPr>
                <w:rFonts w:cs="Arial"/>
                <w:lang w:eastAsia="en-US"/>
              </w:rPr>
            </w:pPr>
            <w:r w:rsidRPr="00B93702">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14:paraId="45CD403F" w14:textId="77777777" w:rsidR="00E2714F" w:rsidRPr="00B93702" w:rsidRDefault="003C0DEB" w:rsidP="00E2714F">
            <w:pPr>
              <w:pStyle w:val="TAC"/>
              <w:rPr>
                <w:rFonts w:cs="Arial"/>
                <w:lang w:eastAsia="en-US"/>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679DD"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1E105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D65B996" w14:textId="77777777" w:rsidR="00E2714F" w:rsidRPr="00B93702" w:rsidRDefault="00E2714F" w:rsidP="00E2714F">
            <w:pPr>
              <w:pStyle w:val="TAR"/>
              <w:jc w:val="center"/>
              <w:rPr>
                <w:rFonts w:cs="Arial"/>
                <w:lang w:eastAsia="en-US"/>
              </w:rPr>
            </w:pPr>
            <w:r w:rsidRPr="00B93702">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14:paraId="428DA37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EC5866A" w14:textId="77777777" w:rsidR="00E2714F" w:rsidRPr="00B93702" w:rsidRDefault="00E2714F" w:rsidP="00E2714F">
            <w:pPr>
              <w:pStyle w:val="TAL"/>
              <w:jc w:val="center"/>
              <w:rPr>
                <w:rFonts w:cs="Arial"/>
                <w:lang w:eastAsia="en-US"/>
              </w:rPr>
            </w:pPr>
            <w:r w:rsidRPr="00B93702">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14:paraId="0AC27D75" w14:textId="77777777" w:rsidR="00E2714F" w:rsidRPr="00B93702" w:rsidRDefault="00E2714F" w:rsidP="00E2714F">
            <w:pPr>
              <w:pStyle w:val="TAR"/>
              <w:jc w:val="center"/>
              <w:rPr>
                <w:rFonts w:cs="Arial"/>
                <w:lang w:eastAsia="en-US"/>
              </w:rPr>
            </w:pPr>
            <w:r w:rsidRPr="00B93702">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14:paraId="6253A906"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883BDF" w14:textId="77777777" w:rsidR="00E2714F" w:rsidRPr="00B93702" w:rsidRDefault="00E2714F" w:rsidP="00E2714F">
            <w:pPr>
              <w:pStyle w:val="TAL"/>
              <w:jc w:val="center"/>
              <w:rPr>
                <w:rFonts w:cs="Arial"/>
                <w:lang w:eastAsia="en-US"/>
              </w:rPr>
            </w:pPr>
            <w:r w:rsidRPr="00B93702">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DBB0C"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BAD7775"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4304D73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202252" w14:textId="77777777" w:rsidR="00E2714F" w:rsidRPr="00B93702" w:rsidRDefault="00E2714F" w:rsidP="00E2714F">
            <w:pPr>
              <w:pStyle w:val="TAC"/>
              <w:rPr>
                <w:rFonts w:cs="Arial"/>
                <w:lang w:eastAsia="en-US"/>
              </w:rPr>
            </w:pPr>
            <w:r w:rsidRPr="00B93702">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14:paraId="6CD19D1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4A4EB"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7A74F"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F9A56AC" w14:textId="77777777" w:rsidR="00E2714F" w:rsidRPr="00B93702" w:rsidRDefault="00E2714F" w:rsidP="00E2714F">
            <w:pPr>
              <w:pStyle w:val="TAR"/>
              <w:jc w:val="center"/>
              <w:rPr>
                <w:rFonts w:cs="Arial"/>
                <w:lang w:eastAsia="en-US"/>
              </w:rPr>
            </w:pPr>
            <w:r w:rsidRPr="00B93702">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14:paraId="2EFBB736"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9B06B56" w14:textId="77777777" w:rsidR="00E2714F" w:rsidRPr="00B93702" w:rsidRDefault="00E2714F" w:rsidP="00E2714F">
            <w:pPr>
              <w:pStyle w:val="TAL"/>
              <w:jc w:val="center"/>
              <w:rPr>
                <w:rFonts w:cs="Arial"/>
                <w:lang w:eastAsia="en-US"/>
              </w:rPr>
            </w:pPr>
            <w:r w:rsidRPr="00B93702">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14:paraId="5012781D" w14:textId="77777777" w:rsidR="00E2714F" w:rsidRPr="00B93702" w:rsidRDefault="00E2714F" w:rsidP="00E2714F">
            <w:pPr>
              <w:pStyle w:val="TAR"/>
              <w:jc w:val="center"/>
              <w:rPr>
                <w:rFonts w:cs="Arial"/>
                <w:lang w:eastAsia="en-US"/>
              </w:rPr>
            </w:pPr>
            <w:r w:rsidRPr="00B93702">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14:paraId="6F96E16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A510ED9" w14:textId="77777777" w:rsidR="00E2714F" w:rsidRPr="00B93702" w:rsidRDefault="00E2714F" w:rsidP="00E2714F">
            <w:pPr>
              <w:pStyle w:val="TAL"/>
              <w:jc w:val="center"/>
              <w:rPr>
                <w:rFonts w:cs="Arial"/>
                <w:lang w:eastAsia="en-US"/>
              </w:rPr>
            </w:pPr>
            <w:r w:rsidRPr="00B93702">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B34EC1" w14:textId="77777777" w:rsidR="00E2714F" w:rsidRPr="00B93702" w:rsidRDefault="00E2714F" w:rsidP="00E2714F">
            <w:pPr>
              <w:pStyle w:val="TAC"/>
              <w:rPr>
                <w:rFonts w:cs="Arial"/>
                <w:vertAlign w:val="superscript"/>
                <w:lang w:eastAsia="en-US"/>
              </w:rPr>
            </w:pPr>
            <w:r w:rsidRPr="00B93702">
              <w:rPr>
                <w:rFonts w:cs="Arial"/>
                <w:lang w:eastAsia="en-US"/>
              </w:rPr>
              <w:t>1</w:t>
            </w:r>
          </w:p>
          <w:p w14:paraId="13E13D99"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290FB2A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C25C5C" w14:textId="77777777" w:rsidR="00E2714F" w:rsidRPr="00B93702" w:rsidRDefault="00E2714F" w:rsidP="00E2714F">
            <w:pPr>
              <w:pStyle w:val="TAC"/>
              <w:rPr>
                <w:rFonts w:cs="Arial"/>
                <w:lang w:eastAsia="en-US"/>
              </w:rPr>
            </w:pPr>
            <w:r w:rsidRPr="00B93702">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14:paraId="5A5E126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F50994" w14:textId="77777777" w:rsidR="00E2714F" w:rsidRPr="00B93702" w:rsidRDefault="00E2714F" w:rsidP="00E2714F">
            <w:pPr>
              <w:pStyle w:val="TAC"/>
              <w:rPr>
                <w:rFonts w:cs="Arial"/>
                <w:lang w:eastAsia="en-US"/>
              </w:rPr>
            </w:pPr>
            <w:r w:rsidRPr="00B93702">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D5EE4"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8AE086C"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27860EE6" w14:textId="77777777" w:rsidR="00E2714F" w:rsidRPr="00B93702" w:rsidRDefault="00E2714F" w:rsidP="00E2714F">
            <w:pPr>
              <w:pStyle w:val="TAC"/>
              <w:rPr>
                <w:rFonts w:cs="Arial"/>
                <w:lang w:eastAsia="en-US"/>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CF6441A" w14:textId="77777777"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14:paraId="6E9F7C46" w14:textId="77777777" w:rsidR="00E2714F" w:rsidRPr="00B93702" w:rsidRDefault="00E2714F" w:rsidP="00E2714F">
            <w:pPr>
              <w:pStyle w:val="TAR"/>
              <w:jc w:val="center"/>
              <w:rPr>
                <w:rFonts w:cs="Arial"/>
                <w:lang w:eastAsia="en-US"/>
              </w:rPr>
            </w:pPr>
            <w:r w:rsidRPr="00B93702">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14:paraId="776F79AB"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A9B9939" w14:textId="77777777" w:rsidR="00E2714F" w:rsidRPr="00B93702" w:rsidRDefault="00E2714F" w:rsidP="00E2714F">
            <w:pPr>
              <w:pStyle w:val="TAL"/>
              <w:jc w:val="center"/>
              <w:rPr>
                <w:rFonts w:cs="Arial"/>
                <w:lang w:eastAsia="en-US"/>
              </w:rPr>
            </w:pPr>
            <w:r w:rsidRPr="00B93702">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1DC2D" w14:textId="77777777" w:rsidR="00E2714F" w:rsidRPr="00B93702" w:rsidRDefault="00E2714F" w:rsidP="00E2714F">
            <w:pPr>
              <w:pStyle w:val="TAC"/>
              <w:rPr>
                <w:rFonts w:cs="Arial"/>
                <w:lang w:eastAsia="en-US"/>
              </w:rPr>
            </w:pPr>
            <w:r w:rsidRPr="00B93702">
              <w:rPr>
                <w:rFonts w:cs="Arial"/>
                <w:lang w:eastAsia="en-US"/>
              </w:rPr>
              <w:t>1</w:t>
            </w:r>
          </w:p>
          <w:p w14:paraId="75787439" w14:textId="77777777" w:rsidR="00E2714F" w:rsidRPr="00B93702" w:rsidRDefault="00E2714F" w:rsidP="00E2714F">
            <w:pPr>
              <w:pStyle w:val="TAC"/>
              <w:rPr>
                <w:rFonts w:cs="Arial"/>
                <w:lang w:eastAsia="en-US"/>
              </w:rPr>
            </w:pPr>
            <w:r w:rsidRPr="00B93702">
              <w:rPr>
                <w:rFonts w:cs="Arial"/>
                <w:szCs w:val="18"/>
                <w:lang w:eastAsia="ja-JP"/>
              </w:rPr>
              <w:t>(NOTE 3, NOTE 5)</w:t>
            </w:r>
          </w:p>
        </w:tc>
      </w:tr>
      <w:tr w:rsidR="00B93702" w:rsidRPr="00B93702" w14:paraId="52F8198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5ABEC" w14:textId="77777777" w:rsidR="00E2714F" w:rsidRPr="00B93702" w:rsidRDefault="00E2714F" w:rsidP="00E2714F">
            <w:pPr>
              <w:pStyle w:val="TAC"/>
              <w:rPr>
                <w:rFonts w:cs="Arial"/>
                <w:lang w:eastAsia="en-US"/>
              </w:rPr>
            </w:pPr>
            <w:r w:rsidRPr="00B93702">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14:paraId="3DE1753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AC22F"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D83A92"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B4BE768"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49F937B4" w14:textId="77777777" w:rsidR="00E2714F" w:rsidRPr="00B93702"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78DAD3B2" w14:textId="77777777" w:rsidR="00E2714F" w:rsidRPr="00B93702"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14:paraId="7DF855A9" w14:textId="77777777" w:rsidR="00E2714F" w:rsidRPr="00B93702" w:rsidRDefault="00E2714F" w:rsidP="00E2714F">
            <w:pPr>
              <w:pStyle w:val="TAL"/>
              <w:jc w:val="center"/>
              <w:rPr>
                <w:rFonts w:cs="Arial"/>
                <w:lang w:eastAsia="en-US"/>
              </w:rPr>
            </w:pPr>
            <w:r w:rsidRPr="00B93702">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3AFB3A4B" w14:textId="77777777" w:rsidR="00E2714F" w:rsidRPr="00B93702" w:rsidRDefault="00E2714F" w:rsidP="00E2714F">
            <w:pPr>
              <w:pStyle w:val="TAC"/>
              <w:rPr>
                <w:rFonts w:cs="Arial"/>
                <w:lang w:eastAsia="en-US"/>
              </w:rPr>
            </w:pPr>
          </w:p>
        </w:tc>
      </w:tr>
      <w:tr w:rsidR="00B93702" w:rsidRPr="00B93702" w14:paraId="386D80EC"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71D91" w14:textId="77777777" w:rsidR="00E2714F" w:rsidRPr="00B93702" w:rsidRDefault="00E2714F" w:rsidP="00E2714F">
            <w:pPr>
              <w:pStyle w:val="TAC"/>
              <w:rPr>
                <w:rFonts w:cs="Arial"/>
                <w:lang w:eastAsia="en-US"/>
              </w:rPr>
            </w:pPr>
            <w:r w:rsidRPr="00B93702">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14:paraId="2D3603E4" w14:textId="77777777" w:rsidR="00E2714F" w:rsidRPr="00B93702" w:rsidRDefault="005A363D" w:rsidP="00E2714F">
            <w:pPr>
              <w:pStyle w:val="TAC"/>
              <w:rPr>
                <w:rFonts w:cs="Arial"/>
                <w:lang w:eastAsia="en-US"/>
              </w:rPr>
            </w:pPr>
            <w:r w:rsidRPr="00B93702">
              <w:rPr>
                <w:rFonts w:cs="Arial"/>
                <w:lang w:eastAsia="en-US"/>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400EDC"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6B6E9"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B23C9D6" w14:textId="77777777" w:rsidR="00E2714F" w:rsidRPr="00B93702" w:rsidRDefault="00E2714F" w:rsidP="00E2714F">
            <w:pPr>
              <w:pStyle w:val="TAR"/>
              <w:jc w:val="center"/>
              <w:rPr>
                <w:rFonts w:cs="Arial"/>
                <w:lang w:eastAsia="en-US"/>
              </w:rPr>
            </w:pPr>
            <w:r w:rsidRPr="00B93702">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14:paraId="4702CB44" w14:textId="77777777"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13CD634" w14:textId="77777777" w:rsidR="00E2714F" w:rsidRPr="00B93702" w:rsidRDefault="00E2714F" w:rsidP="00E2714F">
            <w:pPr>
              <w:pStyle w:val="TAL"/>
              <w:jc w:val="center"/>
              <w:rPr>
                <w:rFonts w:cs="Arial"/>
                <w:lang w:eastAsia="en-US"/>
              </w:rPr>
            </w:pPr>
            <w:r w:rsidRPr="00B93702">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14:paraId="25F27550"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14:paraId="618B5188"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8C3B595"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9F38A" w14:textId="77777777" w:rsidR="00E2714F" w:rsidRPr="00B93702" w:rsidRDefault="00E2714F" w:rsidP="00E2714F">
            <w:pPr>
              <w:pStyle w:val="TAC"/>
              <w:rPr>
                <w:rFonts w:cs="Arial"/>
                <w:lang w:eastAsia="en-US"/>
              </w:rPr>
            </w:pPr>
            <w:r w:rsidRPr="00B93702">
              <w:rPr>
                <w:rFonts w:cs="Arial"/>
                <w:lang w:eastAsia="en-US"/>
              </w:rPr>
              <w:t>1</w:t>
            </w:r>
          </w:p>
          <w:p w14:paraId="49A0C9E0" w14:textId="77777777" w:rsidR="00E2714F" w:rsidRPr="00B93702" w:rsidRDefault="00E2714F" w:rsidP="00E2714F">
            <w:pPr>
              <w:pStyle w:val="TAC"/>
              <w:rPr>
                <w:rFonts w:cs="Arial"/>
                <w:lang w:eastAsia="en-US"/>
              </w:rPr>
            </w:pPr>
            <w:r w:rsidRPr="00B93702">
              <w:rPr>
                <w:rFonts w:cs="Arial"/>
                <w:lang w:eastAsia="en-US"/>
              </w:rPr>
              <w:t xml:space="preserve">(NOTE </w:t>
            </w:r>
            <w:r w:rsidR="005E0D0E" w:rsidRPr="00B93702">
              <w:rPr>
                <w:rFonts w:cs="Arial"/>
                <w:lang w:eastAsia="en-US"/>
              </w:rPr>
              <w:t>4</w:t>
            </w:r>
            <w:r w:rsidRPr="00B93702">
              <w:rPr>
                <w:rFonts w:cs="Arial"/>
                <w:lang w:eastAsia="en-US"/>
              </w:rPr>
              <w:t>)</w:t>
            </w:r>
          </w:p>
        </w:tc>
      </w:tr>
      <w:tr w:rsidR="00B93702" w:rsidRPr="00B93702" w14:paraId="54C35B8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7C2D0" w14:textId="77777777" w:rsidR="00E2714F" w:rsidRPr="00B93702" w:rsidRDefault="00E2714F" w:rsidP="00E2714F">
            <w:pPr>
              <w:pStyle w:val="TAC"/>
              <w:rPr>
                <w:rFonts w:cs="Arial"/>
                <w:lang w:eastAsia="en-US"/>
              </w:rPr>
            </w:pPr>
            <w:r w:rsidRPr="00B93702">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14:paraId="4AF980AD" w14:textId="77777777" w:rsidR="00E2714F" w:rsidRPr="00B93702" w:rsidRDefault="00E2714F" w:rsidP="00E2714F">
            <w:pPr>
              <w:pStyle w:val="TAC"/>
              <w:rPr>
                <w:rFonts w:cs="Arial"/>
                <w:lang w:eastAsia="en-US"/>
              </w:rPr>
            </w:pPr>
            <w:r w:rsidRPr="00B93702">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CA41E4"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4EA7E3"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468B840F"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14:paraId="7156100F" w14:textId="77777777"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DB2FCC6" w14:textId="77777777" w:rsidR="00E2714F" w:rsidRPr="00B93702" w:rsidRDefault="00E2714F" w:rsidP="00E2714F">
            <w:pPr>
              <w:pStyle w:val="TAL"/>
              <w:jc w:val="center"/>
              <w:rPr>
                <w:rFonts w:cs="Arial"/>
                <w:lang w:eastAsia="en-US"/>
              </w:rPr>
            </w:pPr>
            <w:r w:rsidRPr="00B93702">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14:paraId="2697EC02"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14:paraId="2D45C56C"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8B378A7"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89641" w14:textId="77777777" w:rsidR="00E2714F" w:rsidRPr="00B93702" w:rsidRDefault="00E2714F" w:rsidP="00E2714F">
            <w:pPr>
              <w:pStyle w:val="TAC"/>
              <w:rPr>
                <w:rFonts w:cs="Arial"/>
                <w:lang w:eastAsia="en-US"/>
              </w:rPr>
            </w:pPr>
            <w:r w:rsidRPr="00B93702">
              <w:rPr>
                <w:rFonts w:cs="Arial"/>
                <w:lang w:eastAsia="en-US"/>
              </w:rPr>
              <w:t>1</w:t>
            </w:r>
          </w:p>
          <w:p w14:paraId="5819118E" w14:textId="77777777" w:rsidR="00E2714F" w:rsidRPr="00B93702" w:rsidRDefault="00E2714F" w:rsidP="00E2714F">
            <w:pPr>
              <w:pStyle w:val="TAC"/>
              <w:rPr>
                <w:rFonts w:cs="Arial"/>
                <w:lang w:eastAsia="en-US"/>
              </w:rPr>
            </w:pPr>
            <w:r w:rsidRPr="00B93702">
              <w:rPr>
                <w:rFonts w:cs="Arial"/>
                <w:lang w:eastAsia="en-US"/>
              </w:rPr>
              <w:t>(NOTE 4, NOTE 7)</w:t>
            </w:r>
          </w:p>
        </w:tc>
      </w:tr>
      <w:tr w:rsidR="00B93702" w:rsidRPr="00B93702" w14:paraId="198D4471"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B86A3" w14:textId="77777777" w:rsidR="00E2714F" w:rsidRPr="00B93702" w:rsidRDefault="00E2714F" w:rsidP="00E2714F">
            <w:pPr>
              <w:pStyle w:val="TAC"/>
              <w:rPr>
                <w:rFonts w:cs="Arial"/>
                <w:lang w:eastAsia="en-US"/>
              </w:rPr>
            </w:pPr>
            <w:r w:rsidRPr="00B93702">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14:paraId="1A88FC5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44BF37"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686A43"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CC1588B"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606E9BEB" w14:textId="77777777" w:rsidR="00E2714F" w:rsidRPr="00B93702" w:rsidRDefault="00913132" w:rsidP="00E2714F">
            <w:pPr>
              <w:pStyle w:val="TAC"/>
              <w:rPr>
                <w:rFonts w:cs="Arial"/>
                <w:lang w:eastAsia="zh-CN"/>
              </w:rPr>
            </w:pPr>
            <w:r w:rsidRPr="00B93702">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6074E5" w14:textId="77777777"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14:paraId="25712599" w14:textId="77777777" w:rsidR="00E2714F" w:rsidRPr="00B93702" w:rsidRDefault="00E2714F" w:rsidP="00E2714F">
            <w:pPr>
              <w:pStyle w:val="TAR"/>
              <w:jc w:val="center"/>
              <w:rPr>
                <w:rFonts w:cs="Arial"/>
                <w:lang w:eastAsia="en-US"/>
              </w:rPr>
            </w:pPr>
            <w:r w:rsidRPr="00B93702">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14:paraId="00BC1F19"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C01C49E" w14:textId="77777777" w:rsidR="00E2714F" w:rsidRPr="00B93702" w:rsidRDefault="00E2714F" w:rsidP="00E2714F">
            <w:pPr>
              <w:pStyle w:val="TAL"/>
              <w:jc w:val="center"/>
              <w:rPr>
                <w:rFonts w:cs="Arial"/>
                <w:lang w:eastAsia="en-US"/>
              </w:rPr>
            </w:pPr>
            <w:r w:rsidRPr="00B93702">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0C6A0" w14:textId="77777777" w:rsidR="00E2714F" w:rsidRPr="00B93702" w:rsidRDefault="00E2714F" w:rsidP="00E2714F">
            <w:pPr>
              <w:pStyle w:val="TAC"/>
              <w:rPr>
                <w:rFonts w:cs="Arial"/>
                <w:lang w:eastAsia="en-US"/>
              </w:rPr>
            </w:pPr>
            <w:r w:rsidRPr="00B93702">
              <w:rPr>
                <w:rFonts w:cs="Arial"/>
                <w:lang w:eastAsia="en-US"/>
              </w:rPr>
              <w:t>1</w:t>
            </w:r>
          </w:p>
          <w:p w14:paraId="1C30DCA4" w14:textId="77777777" w:rsidR="00E2714F" w:rsidRPr="00B93702" w:rsidRDefault="00E2714F" w:rsidP="00E2714F">
            <w:pPr>
              <w:pStyle w:val="TAC"/>
              <w:rPr>
                <w:rFonts w:cs="Arial"/>
                <w:lang w:eastAsia="en-US"/>
              </w:rPr>
            </w:pPr>
            <w:r w:rsidRPr="00B93702">
              <w:rPr>
                <w:rFonts w:cs="Arial"/>
                <w:lang w:eastAsia="en-US"/>
              </w:rPr>
              <w:t>(NOTE 2, NOTE 5)</w:t>
            </w:r>
          </w:p>
        </w:tc>
      </w:tr>
      <w:tr w:rsidR="00B93702" w:rsidRPr="00B93702" w14:paraId="2A2D3B6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8753C1" w14:textId="77777777" w:rsidR="00E2714F" w:rsidRPr="00B93702" w:rsidRDefault="00E2714F" w:rsidP="00E2714F">
            <w:pPr>
              <w:pStyle w:val="TAC"/>
              <w:rPr>
                <w:rFonts w:cs="Arial"/>
                <w:lang w:eastAsia="en-US"/>
              </w:rPr>
            </w:pPr>
            <w:r w:rsidRPr="00B93702">
              <w:rPr>
                <w:rFonts w:cs="Arial"/>
                <w:lang w:eastAsia="en-US"/>
              </w:rPr>
              <w:t>68</w:t>
            </w:r>
          </w:p>
        </w:tc>
        <w:tc>
          <w:tcPr>
            <w:tcW w:w="450" w:type="pct"/>
            <w:tcBorders>
              <w:top w:val="single" w:sz="4" w:space="0" w:color="auto"/>
              <w:left w:val="single" w:sz="4" w:space="0" w:color="auto"/>
              <w:bottom w:val="single" w:sz="4" w:space="0" w:color="auto"/>
              <w:right w:val="single" w:sz="4" w:space="0" w:color="auto"/>
            </w:tcBorders>
            <w:vAlign w:val="center"/>
          </w:tcPr>
          <w:p w14:paraId="71A4EF7F"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4D9EA"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A8CCBD"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4C32343" w14:textId="77777777" w:rsidR="00E2714F" w:rsidRPr="00B93702" w:rsidRDefault="00E2714F" w:rsidP="00E2714F">
            <w:pPr>
              <w:pStyle w:val="TAR"/>
              <w:jc w:val="center"/>
              <w:rPr>
                <w:rFonts w:cs="Arial"/>
                <w:lang w:eastAsia="en-US"/>
              </w:rPr>
            </w:pPr>
            <w:r w:rsidRPr="00B93702">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14:paraId="1D2C8873" w14:textId="77777777"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7B65B7" w14:textId="77777777" w:rsidR="00E2714F" w:rsidRPr="00B93702" w:rsidRDefault="00E2714F" w:rsidP="00E2714F">
            <w:pPr>
              <w:pStyle w:val="TAL"/>
              <w:jc w:val="center"/>
              <w:rPr>
                <w:rFonts w:cs="Arial"/>
                <w:lang w:eastAsia="en-US"/>
              </w:rPr>
            </w:pPr>
            <w:r w:rsidRPr="00B93702">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14:paraId="28F9F154" w14:textId="77777777" w:rsidR="00E2714F" w:rsidRPr="00B93702" w:rsidRDefault="00E2714F" w:rsidP="00E2714F">
            <w:pPr>
              <w:pStyle w:val="TAR"/>
              <w:jc w:val="center"/>
              <w:rPr>
                <w:rFonts w:cs="Arial"/>
                <w:lang w:eastAsia="en-US"/>
              </w:rPr>
            </w:pPr>
            <w:r w:rsidRPr="00B93702">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14:paraId="17ABE0CF"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C2F01" w14:textId="77777777" w:rsidR="00E2714F" w:rsidRPr="00B93702" w:rsidRDefault="00E2714F" w:rsidP="00E2714F">
            <w:pPr>
              <w:pStyle w:val="TAL"/>
              <w:jc w:val="center"/>
              <w:rPr>
                <w:rFonts w:cs="Arial"/>
                <w:lang w:eastAsia="en-US"/>
              </w:rPr>
            </w:pPr>
            <w:r w:rsidRPr="00B93702">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040FFC" w14:textId="77777777" w:rsidR="00E2714F" w:rsidRPr="00B93702" w:rsidRDefault="00E2714F" w:rsidP="00E2714F">
            <w:pPr>
              <w:pStyle w:val="TAC"/>
              <w:rPr>
                <w:rFonts w:cs="Arial"/>
                <w:lang w:eastAsia="en-US"/>
              </w:rPr>
            </w:pPr>
            <w:r w:rsidRPr="00B93702">
              <w:rPr>
                <w:rFonts w:cs="Arial"/>
                <w:lang w:eastAsia="en-US"/>
              </w:rPr>
              <w:t>1</w:t>
            </w:r>
          </w:p>
          <w:p w14:paraId="57E5E91F" w14:textId="77777777" w:rsidR="00E2714F" w:rsidRPr="00B93702" w:rsidRDefault="00E2714F" w:rsidP="00E2714F">
            <w:pPr>
              <w:pStyle w:val="TAC"/>
              <w:rPr>
                <w:rFonts w:cs="Arial"/>
                <w:lang w:eastAsia="en-US"/>
              </w:rPr>
            </w:pPr>
            <w:r w:rsidRPr="00B93702">
              <w:rPr>
                <w:rFonts w:cs="Arial"/>
                <w:lang w:eastAsia="en-US"/>
              </w:rPr>
              <w:lastRenderedPageBreak/>
              <w:t>(NOTE 2)</w:t>
            </w:r>
          </w:p>
        </w:tc>
      </w:tr>
      <w:tr w:rsidR="00B93702" w:rsidRPr="00B93702" w14:paraId="69F932F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4CC2E6" w14:textId="77777777" w:rsidR="00E2714F" w:rsidRPr="00B93702" w:rsidRDefault="00E2714F" w:rsidP="00E2714F">
            <w:pPr>
              <w:pStyle w:val="TAC"/>
              <w:rPr>
                <w:rFonts w:cs="Arial"/>
                <w:lang w:eastAsia="en-US"/>
              </w:rPr>
            </w:pPr>
            <w:r w:rsidRPr="00B93702">
              <w:rPr>
                <w:rFonts w:cs="Arial"/>
                <w:lang w:eastAsia="en-US"/>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2FDDBB49"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66AF2B"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5AE1AF" w14:textId="77777777" w:rsidR="00E2714F" w:rsidRPr="00B93702" w:rsidRDefault="00E2714F" w:rsidP="00E2714F">
            <w:pPr>
              <w:pStyle w:val="TAC"/>
              <w:rPr>
                <w:rFonts w:cs="Arial"/>
                <w:lang w:eastAsia="en-US"/>
              </w:rPr>
            </w:pPr>
            <w:r w:rsidRPr="00B93702">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0C0FB" w14:textId="77777777" w:rsidR="00E2714F" w:rsidRPr="00B93702" w:rsidRDefault="00E2714F" w:rsidP="00E2714F">
            <w:pPr>
              <w:pStyle w:val="TAL"/>
              <w:jc w:val="center"/>
              <w:rPr>
                <w:rFonts w:cs="Arial"/>
                <w:lang w:eastAsia="en-US"/>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7481ED1" w14:textId="77777777" w:rsidR="00E2714F" w:rsidRPr="00B93702" w:rsidRDefault="00E2714F" w:rsidP="00E2714F">
            <w:pPr>
              <w:pStyle w:val="TAR"/>
              <w:jc w:val="center"/>
              <w:rPr>
                <w:rFonts w:cs="Arial"/>
                <w:lang w:eastAsia="en-US"/>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24D33CA0"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6C993F9" w14:textId="77777777" w:rsidR="00E2714F" w:rsidRPr="00B93702" w:rsidRDefault="00E2714F" w:rsidP="00E2714F">
            <w:pPr>
              <w:pStyle w:val="TAL"/>
              <w:jc w:val="center"/>
              <w:rPr>
                <w:rFonts w:cs="Arial"/>
                <w:lang w:eastAsia="en-US"/>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EAD19" w14:textId="77777777" w:rsidR="00E2714F" w:rsidRPr="00B93702" w:rsidRDefault="00E2714F" w:rsidP="00E2714F">
            <w:pPr>
              <w:pStyle w:val="TAC"/>
              <w:rPr>
                <w:rFonts w:cs="Arial"/>
                <w:lang w:eastAsia="en-US"/>
              </w:rPr>
            </w:pPr>
            <w:r w:rsidRPr="00B93702">
              <w:rPr>
                <w:rFonts w:cs="Arial"/>
                <w:lang w:eastAsia="en-US"/>
              </w:rPr>
              <w:t>1</w:t>
            </w:r>
          </w:p>
          <w:p w14:paraId="1583524E" w14:textId="77777777" w:rsidR="00E2714F" w:rsidRPr="00B93702" w:rsidRDefault="00E2714F" w:rsidP="00E2714F">
            <w:pPr>
              <w:pStyle w:val="TAC"/>
              <w:rPr>
                <w:rFonts w:cs="Arial"/>
                <w:lang w:eastAsia="en-US"/>
              </w:rPr>
            </w:pPr>
            <w:r w:rsidRPr="00B93702">
              <w:rPr>
                <w:rFonts w:cs="Arial"/>
                <w:lang w:eastAsia="en-US"/>
              </w:rPr>
              <w:t>(NOTE 2, NOTE 5)</w:t>
            </w:r>
          </w:p>
        </w:tc>
      </w:tr>
      <w:tr w:rsidR="00B93702" w:rsidRPr="00B93702" w14:paraId="29B8792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5AD50" w14:textId="77777777" w:rsidR="00E2714F" w:rsidRPr="00B93702" w:rsidRDefault="00E2714F" w:rsidP="00E2714F">
            <w:pPr>
              <w:pStyle w:val="TAC"/>
              <w:rPr>
                <w:rFonts w:cs="Arial"/>
                <w:lang w:eastAsia="en-US"/>
              </w:rPr>
            </w:pPr>
            <w:r w:rsidRPr="00B93702">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14:paraId="78769FA4" w14:textId="77777777" w:rsidR="00E2714F" w:rsidRPr="00B93702" w:rsidRDefault="00E2714F" w:rsidP="00E2714F">
            <w:pPr>
              <w:pStyle w:val="TAC"/>
              <w:rPr>
                <w:rFonts w:cs="Arial"/>
                <w:lang w:eastAsia="en-US"/>
              </w:rPr>
            </w:pPr>
            <w:r w:rsidRPr="00B93702">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73EA6"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B720C"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DA3070E" w14:textId="77777777" w:rsidR="00E2714F" w:rsidRPr="00B93702" w:rsidRDefault="00E2714F" w:rsidP="00E2714F">
            <w:pPr>
              <w:pStyle w:val="TAR"/>
              <w:jc w:val="center"/>
              <w:rPr>
                <w:rFonts w:cs="Arial"/>
                <w:lang w:eastAsia="en-US"/>
              </w:rPr>
            </w:pPr>
            <w:r w:rsidRPr="00B93702">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14:paraId="225295FB" w14:textId="77777777"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5507541" w14:textId="77777777" w:rsidR="00E2714F" w:rsidRPr="00B93702" w:rsidRDefault="00E2714F" w:rsidP="00E2714F">
            <w:pPr>
              <w:pStyle w:val="TAL"/>
              <w:jc w:val="center"/>
              <w:rPr>
                <w:rFonts w:cs="Arial"/>
                <w:lang w:eastAsia="en-US"/>
              </w:rPr>
            </w:pPr>
            <w:r w:rsidRPr="00B93702">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14:paraId="0AAF2BDD" w14:textId="77777777" w:rsidR="00E2714F" w:rsidRPr="00B93702" w:rsidRDefault="00E2714F" w:rsidP="00E2714F">
            <w:pPr>
              <w:pStyle w:val="TAR"/>
              <w:jc w:val="center"/>
              <w:rPr>
                <w:rFonts w:cs="Arial"/>
                <w:lang w:eastAsia="en-US"/>
              </w:rPr>
            </w:pPr>
            <w:r w:rsidRPr="00B93702">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14:paraId="7D326A50"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22585A3" w14:textId="77777777" w:rsidR="00E2714F" w:rsidRPr="00B93702" w:rsidRDefault="00E2714F" w:rsidP="00E2714F">
            <w:pPr>
              <w:pStyle w:val="TAL"/>
              <w:jc w:val="center"/>
              <w:rPr>
                <w:rFonts w:cs="Arial"/>
                <w:lang w:eastAsia="en-US"/>
              </w:rPr>
            </w:pPr>
            <w:r w:rsidRPr="00B93702">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847A62" w14:textId="77777777" w:rsidR="00E2714F" w:rsidRPr="00B93702" w:rsidRDefault="00E2714F" w:rsidP="00E2714F">
            <w:pPr>
              <w:pStyle w:val="TAC"/>
              <w:rPr>
                <w:rFonts w:cs="Arial"/>
                <w:vertAlign w:val="superscript"/>
                <w:lang w:eastAsia="en-US"/>
              </w:rPr>
            </w:pPr>
            <w:r w:rsidRPr="00B93702">
              <w:rPr>
                <w:rFonts w:cs="Arial"/>
                <w:lang w:eastAsia="en-US"/>
              </w:rPr>
              <w:t>1</w:t>
            </w:r>
          </w:p>
          <w:p w14:paraId="2957D5F9" w14:textId="77777777" w:rsidR="00E2714F" w:rsidRPr="00B93702" w:rsidRDefault="00E2714F" w:rsidP="00E2714F">
            <w:pPr>
              <w:pStyle w:val="TAC"/>
              <w:rPr>
                <w:rFonts w:cs="Arial"/>
                <w:lang w:eastAsia="en-US"/>
              </w:rPr>
            </w:pPr>
            <w:r w:rsidRPr="00B93702">
              <w:rPr>
                <w:rFonts w:cs="Arial"/>
                <w:lang w:eastAsia="en-US"/>
              </w:rPr>
              <w:t>(NOTE 4, NOTE 9)</w:t>
            </w:r>
          </w:p>
        </w:tc>
      </w:tr>
      <w:tr w:rsidR="00B93702" w:rsidRPr="00B93702" w14:paraId="5B003A1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D1394" w14:textId="77777777" w:rsidR="00E2714F" w:rsidRPr="00B93702" w:rsidRDefault="00E2714F" w:rsidP="00E2714F">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01B4EE02" w14:textId="77777777" w:rsidR="00E2714F" w:rsidRPr="00B93702" w:rsidRDefault="00E2714F" w:rsidP="00E2714F">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B8305"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7E0473"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C7D9203" w14:textId="77777777" w:rsidR="00E2714F" w:rsidRPr="00B93702" w:rsidRDefault="00E2714F" w:rsidP="00E2714F">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8573596"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4AF93AF" w14:textId="77777777" w:rsidR="00E2714F" w:rsidRPr="00B93702" w:rsidRDefault="00E2714F" w:rsidP="00E2714F">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6EC17265" w14:textId="77777777" w:rsidR="00E2714F" w:rsidRPr="00B93702" w:rsidRDefault="00E2714F" w:rsidP="00E2714F">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0E4E7405"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2C5A9DF" w14:textId="77777777" w:rsidR="00E2714F" w:rsidRPr="00B93702" w:rsidRDefault="00E2714F" w:rsidP="00E2714F">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2C9D9" w14:textId="77777777" w:rsidR="00E2714F" w:rsidRPr="00B93702" w:rsidRDefault="00E2714F" w:rsidP="00E2714F">
            <w:pPr>
              <w:pStyle w:val="TAC"/>
              <w:rPr>
                <w:rFonts w:cs="Arial"/>
                <w:vertAlign w:val="superscript"/>
              </w:rPr>
            </w:pPr>
            <w:r w:rsidRPr="00B93702">
              <w:rPr>
                <w:rFonts w:cs="Arial"/>
              </w:rPr>
              <w:t>1</w:t>
            </w:r>
          </w:p>
          <w:p w14:paraId="7FD64ACB" w14:textId="77777777" w:rsidR="00E2714F" w:rsidRPr="00B93702" w:rsidRDefault="00E2714F" w:rsidP="00E2714F">
            <w:pPr>
              <w:pStyle w:val="TAC"/>
              <w:rPr>
                <w:rFonts w:cs="Arial"/>
              </w:rPr>
            </w:pPr>
            <w:r w:rsidRPr="00B93702">
              <w:rPr>
                <w:rFonts w:cs="Arial"/>
              </w:rPr>
              <w:t>(NOTE 4)</w:t>
            </w:r>
          </w:p>
        </w:tc>
      </w:tr>
      <w:tr w:rsidR="00B93702" w:rsidRPr="00B93702" w14:paraId="0871D8D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1775F" w14:textId="77777777" w:rsidR="00E2714F" w:rsidRPr="00B93702" w:rsidRDefault="00E2714F" w:rsidP="00E2714F">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430D4A62"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EB6764"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EA66B5"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72FF81" w14:textId="77777777" w:rsidR="00E2714F" w:rsidRPr="00B93702" w:rsidRDefault="00E2714F" w:rsidP="00E2714F">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19C0B1DC"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740F07" w14:textId="77777777" w:rsidR="00E2714F" w:rsidRPr="00B93702" w:rsidRDefault="00E2714F" w:rsidP="00E2714F">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4F714BAB" w14:textId="77777777" w:rsidR="00E2714F" w:rsidRPr="00B93702" w:rsidRDefault="00E2714F" w:rsidP="00E2714F">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4870CDF1"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A9962D4" w14:textId="77777777" w:rsidR="00E2714F" w:rsidRPr="00B93702" w:rsidRDefault="00E2714F" w:rsidP="00E2714F">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13568" w14:textId="77777777" w:rsidR="00E2714F" w:rsidRPr="00B93702" w:rsidRDefault="00E2714F" w:rsidP="00E2714F">
            <w:pPr>
              <w:pStyle w:val="TAC"/>
              <w:rPr>
                <w:rFonts w:cs="Arial"/>
                <w:vertAlign w:val="superscript"/>
              </w:rPr>
            </w:pPr>
            <w:r w:rsidRPr="00B93702">
              <w:rPr>
                <w:rFonts w:cs="Arial"/>
              </w:rPr>
              <w:t>1</w:t>
            </w:r>
          </w:p>
          <w:p w14:paraId="671AC12D" w14:textId="77777777" w:rsidR="00E2714F" w:rsidRPr="00B93702" w:rsidRDefault="00E2714F" w:rsidP="00E2714F">
            <w:pPr>
              <w:pStyle w:val="TAC"/>
              <w:rPr>
                <w:rFonts w:cs="Arial"/>
              </w:rPr>
            </w:pPr>
            <w:r w:rsidRPr="00B93702">
              <w:rPr>
                <w:rFonts w:cs="Arial"/>
              </w:rPr>
              <w:t>(NOTE 4)</w:t>
            </w:r>
          </w:p>
        </w:tc>
      </w:tr>
      <w:tr w:rsidR="00B93702" w:rsidRPr="00B93702" w14:paraId="4861C88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99068E" w14:textId="77777777" w:rsidR="00E2714F" w:rsidRPr="00B93702" w:rsidRDefault="00E2714F" w:rsidP="00E2714F">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139D2385"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68660F"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FFE87"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47459E9" w14:textId="77777777" w:rsidR="00E2714F" w:rsidRPr="00B93702" w:rsidRDefault="00E2714F" w:rsidP="00E2714F">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1EAA0375"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7B5361BD" w14:textId="77777777" w:rsidR="00E2714F" w:rsidRPr="00B93702" w:rsidRDefault="00E2714F" w:rsidP="00E2714F">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48D97F61" w14:textId="77777777" w:rsidR="00E2714F" w:rsidRPr="00B93702" w:rsidRDefault="00E2714F" w:rsidP="00E2714F">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AF87F7B"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A3F8A52" w14:textId="77777777" w:rsidR="00E2714F" w:rsidRPr="00B93702" w:rsidRDefault="00E2714F" w:rsidP="00E2714F">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AA3033" w14:textId="77777777" w:rsidR="00E2714F" w:rsidRPr="00B93702" w:rsidRDefault="00E2714F" w:rsidP="00E2714F">
            <w:pPr>
              <w:pStyle w:val="TAC"/>
              <w:rPr>
                <w:rFonts w:cs="Arial"/>
                <w:vertAlign w:val="superscript"/>
              </w:rPr>
            </w:pPr>
            <w:r w:rsidRPr="00B93702">
              <w:rPr>
                <w:rFonts w:cs="Arial"/>
              </w:rPr>
              <w:t>1</w:t>
            </w:r>
          </w:p>
          <w:p w14:paraId="1607E826" w14:textId="77777777" w:rsidR="00E2714F" w:rsidRPr="00B93702" w:rsidRDefault="00E2714F" w:rsidP="00E2714F">
            <w:pPr>
              <w:pStyle w:val="TAC"/>
              <w:rPr>
                <w:rFonts w:cs="Arial"/>
              </w:rPr>
            </w:pPr>
            <w:r w:rsidRPr="00B93702">
              <w:rPr>
                <w:rFonts w:cs="Arial"/>
              </w:rPr>
              <w:t>(NOTE 4)</w:t>
            </w:r>
          </w:p>
        </w:tc>
      </w:tr>
      <w:tr w:rsidR="00B93702" w:rsidRPr="00B93702" w14:paraId="138F010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7C5C0" w14:textId="77777777" w:rsidR="00E2714F" w:rsidRPr="00B93702" w:rsidRDefault="00E2714F" w:rsidP="00E2714F">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444A529B" w14:textId="77777777" w:rsidR="00E2714F" w:rsidRPr="00B93702" w:rsidRDefault="00E2714F" w:rsidP="00E2714F">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4FE7D0"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CF8CA"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B6162AF" w14:textId="77777777" w:rsidR="00E2714F" w:rsidRPr="00B93702" w:rsidRDefault="00E2714F" w:rsidP="00E2714F">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02138C73"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FC615" w14:textId="77777777" w:rsidR="00E2714F" w:rsidRPr="00B93702" w:rsidRDefault="00E2714F" w:rsidP="00E2714F">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695EF735" w14:textId="77777777" w:rsidR="00E2714F" w:rsidRPr="00B93702" w:rsidRDefault="00E2714F" w:rsidP="00E2714F">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B3EAC74"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E6AD62D" w14:textId="77777777" w:rsidR="00E2714F" w:rsidRPr="00B93702" w:rsidRDefault="00E2714F" w:rsidP="00E2714F">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755E3" w14:textId="77777777"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hint="eastAsia"/>
                <w:sz w:val="18"/>
                <w:lang w:eastAsia="ja-JP"/>
              </w:rPr>
              <w:t>1</w:t>
            </w:r>
          </w:p>
          <w:p w14:paraId="5596C1A0" w14:textId="77777777" w:rsidR="00E2714F" w:rsidRPr="00B93702" w:rsidRDefault="00E2714F" w:rsidP="00E2714F">
            <w:pPr>
              <w:pStyle w:val="TAC"/>
              <w:rPr>
                <w:rFonts w:cs="Arial"/>
              </w:rPr>
            </w:pPr>
            <w:r w:rsidRPr="00B93702">
              <w:rPr>
                <w:rFonts w:cs="Arial" w:hint="eastAsia"/>
                <w:lang w:eastAsia="ja-JP"/>
              </w:rPr>
              <w:t>(NOTE 4)</w:t>
            </w:r>
          </w:p>
        </w:tc>
      </w:tr>
      <w:tr w:rsidR="00B93702" w:rsidRPr="00B93702" w14:paraId="492B5B2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629B9" w14:textId="77777777" w:rsidR="00E2714F" w:rsidRPr="00B93702" w:rsidRDefault="00E2714F" w:rsidP="00E2714F">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031B9E6A" w14:textId="77777777" w:rsidR="00E2714F" w:rsidRPr="00B93702" w:rsidRDefault="00E2714F" w:rsidP="00E2714F">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98F3E4"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D15230" w14:textId="77777777"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ADC8B" w14:textId="77777777"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6FBA9EC" w14:textId="77777777" w:rsidR="00E2714F" w:rsidRPr="00B93702" w:rsidRDefault="00E2714F" w:rsidP="00E2714F">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1FB28C04"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B241A8" w14:textId="77777777" w:rsidR="00E2714F" w:rsidRPr="00B93702" w:rsidRDefault="00E2714F" w:rsidP="00E2714F">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9975" w14:textId="77777777" w:rsidR="00E2714F" w:rsidRPr="00B93702" w:rsidRDefault="00E2714F" w:rsidP="00E2714F">
            <w:pPr>
              <w:pStyle w:val="TAC"/>
              <w:rPr>
                <w:rFonts w:cs="Arial"/>
                <w:vertAlign w:val="superscript"/>
              </w:rPr>
            </w:pPr>
            <w:r w:rsidRPr="00B93702">
              <w:rPr>
                <w:rFonts w:cs="Arial"/>
              </w:rPr>
              <w:t>1</w:t>
            </w:r>
          </w:p>
          <w:p w14:paraId="1744E5AA" w14:textId="77777777" w:rsidR="00E2714F" w:rsidRPr="00B93702" w:rsidRDefault="00E2714F" w:rsidP="00E2714F">
            <w:pPr>
              <w:pStyle w:val="TAC"/>
              <w:rPr>
                <w:rFonts w:cs="Arial"/>
              </w:rPr>
            </w:pPr>
            <w:r w:rsidRPr="00B93702">
              <w:rPr>
                <w:rFonts w:cs="Arial"/>
              </w:rPr>
              <w:t>(NOTE 2, NOTE 5)</w:t>
            </w:r>
          </w:p>
        </w:tc>
      </w:tr>
      <w:tr w:rsidR="00B93702" w:rsidRPr="00B93702" w14:paraId="7FA2B3F1"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551AC6" w14:textId="77777777" w:rsidR="00E2714F" w:rsidRPr="00B93702" w:rsidRDefault="00E2714F" w:rsidP="00E2714F">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1EF0E078" w14:textId="77777777" w:rsidR="00E2714F" w:rsidRPr="00B93702" w:rsidRDefault="00E2714F" w:rsidP="00E2714F">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E01A76"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3E38E" w14:textId="77777777"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D8B64" w14:textId="77777777"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1C7935C6" w14:textId="77777777" w:rsidR="00E2714F" w:rsidRPr="00B93702" w:rsidRDefault="00E2714F" w:rsidP="00E2714F">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7110BA7A"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9CEDA73" w14:textId="77777777" w:rsidR="00E2714F" w:rsidRPr="00B93702" w:rsidRDefault="00E2714F" w:rsidP="00E2714F">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F38A1" w14:textId="77777777" w:rsidR="00E2714F" w:rsidRPr="00B93702" w:rsidRDefault="00E2714F" w:rsidP="00E2714F">
            <w:pPr>
              <w:pStyle w:val="TAC"/>
              <w:rPr>
                <w:rFonts w:cs="Arial"/>
                <w:vertAlign w:val="superscript"/>
              </w:rPr>
            </w:pPr>
            <w:r w:rsidRPr="00B93702">
              <w:rPr>
                <w:rFonts w:cs="Arial"/>
              </w:rPr>
              <w:t>1</w:t>
            </w:r>
          </w:p>
          <w:p w14:paraId="1A4C63F0" w14:textId="77777777" w:rsidR="00E2714F" w:rsidRPr="00B93702" w:rsidRDefault="00E2714F" w:rsidP="00E2714F">
            <w:pPr>
              <w:pStyle w:val="TAC"/>
              <w:rPr>
                <w:rFonts w:cs="Arial"/>
              </w:rPr>
            </w:pPr>
            <w:r w:rsidRPr="00B93702">
              <w:rPr>
                <w:rFonts w:cs="Arial"/>
              </w:rPr>
              <w:t>(NOTE 2, NOTE 5)</w:t>
            </w:r>
          </w:p>
        </w:tc>
      </w:tr>
      <w:tr w:rsidR="00B93702" w:rsidRPr="00B93702" w14:paraId="44200BC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DE28E0" w14:textId="77777777" w:rsidR="00E2714F" w:rsidRPr="00B93702" w:rsidRDefault="00E2714F" w:rsidP="00E2714F">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28D2EAD3"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76523"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FCA4D"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940DCF8" w14:textId="77777777" w:rsidR="00E2714F" w:rsidRPr="00B93702" w:rsidRDefault="00E2714F" w:rsidP="00E2714F">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1869C646"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CE83D67" w14:textId="77777777" w:rsidR="00E2714F" w:rsidRPr="00B93702" w:rsidRDefault="00E2714F" w:rsidP="00E2714F">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4886751" w14:textId="77777777" w:rsidR="00E2714F" w:rsidRPr="00B93702" w:rsidRDefault="00E2714F" w:rsidP="00E2714F">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FF07287"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6698A9" w14:textId="77777777" w:rsidR="00E2714F" w:rsidRPr="00B93702" w:rsidRDefault="00E2714F" w:rsidP="00E2714F">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B4949" w14:textId="77777777"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sz w:val="18"/>
                <w:lang w:eastAsia="ja-JP"/>
              </w:rPr>
              <w:t>1</w:t>
            </w:r>
          </w:p>
          <w:p w14:paraId="6B3750B4" w14:textId="77777777" w:rsidR="00E2714F" w:rsidRPr="00B93702" w:rsidRDefault="00E2714F" w:rsidP="00E2714F">
            <w:pPr>
              <w:pStyle w:val="TAC"/>
              <w:rPr>
                <w:rFonts w:cs="Arial"/>
              </w:rPr>
            </w:pPr>
            <w:r w:rsidRPr="00B93702">
              <w:rPr>
                <w:rFonts w:cs="Arial"/>
                <w:lang w:eastAsia="ja-JP"/>
              </w:rPr>
              <w:t>(NOTE 4)</w:t>
            </w:r>
          </w:p>
        </w:tc>
      </w:tr>
      <w:tr w:rsidR="00B93702" w:rsidRPr="00B93702" w14:paraId="0FC94B8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703A25" w14:textId="77777777" w:rsidR="00FC0F5C" w:rsidRPr="00B93702" w:rsidRDefault="00FC0F5C" w:rsidP="00FC0F5C">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14:paraId="18734C0D" w14:textId="77777777"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394174" w14:textId="77777777"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90B17F" w14:textId="77777777"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46F60B03" w14:textId="77777777" w:rsidR="00FC0F5C" w:rsidRPr="00B93702" w:rsidRDefault="00FC0F5C" w:rsidP="00B93702">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14:paraId="68113C91" w14:textId="77777777"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784D75A4" w14:textId="77777777" w:rsidR="00FC0F5C" w:rsidRPr="00B93702" w:rsidRDefault="00FC0F5C" w:rsidP="00B93702">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14:paraId="4EA71528" w14:textId="77777777" w:rsidR="00FC0F5C" w:rsidRPr="00B93702" w:rsidRDefault="00FC0F5C" w:rsidP="00B93702">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14:paraId="7AE36DAE" w14:textId="77777777"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1F3975D" w14:textId="77777777" w:rsidR="00FC0F5C" w:rsidRPr="00B93702" w:rsidRDefault="00FC0F5C" w:rsidP="00B93702">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0274AB" w14:textId="77777777" w:rsidR="00FC0F5C" w:rsidRPr="00B93702" w:rsidRDefault="00FC0F5C" w:rsidP="00FC0F5C">
            <w:pPr>
              <w:pStyle w:val="TAC"/>
              <w:rPr>
                <w:lang w:eastAsia="ja-JP"/>
              </w:rPr>
            </w:pPr>
            <w:r w:rsidRPr="00B93702">
              <w:rPr>
                <w:lang w:eastAsia="ja-JP"/>
              </w:rPr>
              <w:t>1</w:t>
            </w:r>
          </w:p>
          <w:p w14:paraId="6E42B291" w14:textId="77777777" w:rsidR="00FC0F5C" w:rsidRPr="00B93702" w:rsidRDefault="00FC0F5C" w:rsidP="00B93702">
            <w:pPr>
              <w:pStyle w:val="TAC"/>
              <w:rPr>
                <w:rFonts w:cs="Arial"/>
                <w:lang w:eastAsia="ja-JP"/>
              </w:rPr>
            </w:pPr>
            <w:r w:rsidRPr="00B93702">
              <w:rPr>
                <w:lang w:eastAsia="ja-JP"/>
              </w:rPr>
              <w:t>(NOTE 4)</w:t>
            </w:r>
          </w:p>
        </w:tc>
      </w:tr>
      <w:tr w:rsidR="00B93702" w:rsidRPr="00B93702" w14:paraId="36453CD3"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44933" w14:textId="77777777" w:rsidR="00FC0F5C" w:rsidRPr="00B93702" w:rsidRDefault="00FC0F5C" w:rsidP="00FC0F5C">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14:paraId="7A58EF5B" w14:textId="77777777"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E3815A" w14:textId="77777777"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E626F2" w14:textId="77777777"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270F62C" w14:textId="77777777" w:rsidR="00FC0F5C" w:rsidRPr="00B93702" w:rsidRDefault="00FC0F5C" w:rsidP="00B93702">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14:paraId="42A0AAF5" w14:textId="77777777"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8CB62F5" w14:textId="77777777" w:rsidR="00FC0F5C" w:rsidRPr="00B93702" w:rsidRDefault="00FC0F5C" w:rsidP="00B93702">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14:paraId="1DA01557" w14:textId="77777777" w:rsidR="00FC0F5C" w:rsidRPr="00B93702" w:rsidRDefault="00FC0F5C" w:rsidP="00B93702">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14:paraId="215F7742" w14:textId="77777777"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66EF1D8" w14:textId="77777777" w:rsidR="00FC0F5C" w:rsidRPr="00B93702" w:rsidRDefault="00FC0F5C" w:rsidP="00B93702">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40E7A0" w14:textId="77777777" w:rsidR="00FC0F5C" w:rsidRPr="00B93702" w:rsidRDefault="00FC0F5C" w:rsidP="00FC0F5C">
            <w:pPr>
              <w:pStyle w:val="TAC"/>
              <w:rPr>
                <w:lang w:eastAsia="ja-JP"/>
              </w:rPr>
            </w:pPr>
            <w:r w:rsidRPr="00B93702">
              <w:rPr>
                <w:lang w:eastAsia="ja-JP"/>
              </w:rPr>
              <w:t>1</w:t>
            </w:r>
          </w:p>
          <w:p w14:paraId="5A02BE23" w14:textId="77777777" w:rsidR="00FC0F5C" w:rsidRPr="00B93702" w:rsidRDefault="00FC0F5C" w:rsidP="00B93702">
            <w:pPr>
              <w:pStyle w:val="TAC"/>
              <w:rPr>
                <w:rFonts w:cs="Arial"/>
                <w:lang w:eastAsia="ja-JP"/>
              </w:rPr>
            </w:pPr>
            <w:r w:rsidRPr="00B93702">
              <w:rPr>
                <w:lang w:eastAsia="ja-JP"/>
              </w:rPr>
              <w:t>(NOTE 4)</w:t>
            </w:r>
          </w:p>
        </w:tc>
      </w:tr>
      <w:tr w:rsidR="00FC0F5C" w:rsidRPr="00B93702" w14:paraId="0D54F6E0" w14:textId="77777777"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193B4B03" w14:textId="77777777" w:rsidR="00FC0F5C" w:rsidRPr="00B93702" w:rsidRDefault="00FC0F5C" w:rsidP="00FC0F5C">
            <w:pPr>
              <w:pStyle w:val="TAN"/>
              <w:rPr>
                <w:rFonts w:cs="Arial"/>
                <w:lang w:eastAsia="en-US"/>
              </w:rPr>
            </w:pPr>
            <w:r w:rsidRPr="00B93702">
              <w:rPr>
                <w:rFonts w:cs="Arial"/>
                <w:lang w:eastAsia="en-US"/>
              </w:rPr>
              <w:t>NOTE 1:</w:t>
            </w:r>
            <w:r w:rsidRPr="00B93702">
              <w:rPr>
                <w:rFonts w:cs="Arial"/>
                <w:lang w:eastAsia="en-US"/>
              </w:rPr>
              <w:tab/>
              <w:t>The band is for UTRA only.</w:t>
            </w:r>
          </w:p>
          <w:p w14:paraId="12B97C32" w14:textId="77777777"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The band is for E-UTRA and/or NR only.</w:t>
            </w:r>
          </w:p>
          <w:p w14:paraId="70DE564A" w14:textId="77777777" w:rsidR="00FC0F5C" w:rsidRPr="00B93702" w:rsidRDefault="00FC0F5C" w:rsidP="00FC0F5C">
            <w:pPr>
              <w:pStyle w:val="TAN"/>
              <w:rPr>
                <w:rFonts w:cs="Arial"/>
                <w:lang w:eastAsia="en-US"/>
              </w:rPr>
            </w:pPr>
            <w:r w:rsidRPr="00B93702">
              <w:rPr>
                <w:rFonts w:cs="Arial"/>
                <w:lang w:eastAsia="en-US"/>
              </w:rPr>
              <w:t>NOTE 3:</w:t>
            </w:r>
            <w:r w:rsidRPr="00B93702">
              <w:rPr>
                <w:rFonts w:cs="Arial"/>
                <w:lang w:eastAsia="en-US"/>
              </w:rPr>
              <w:tab/>
              <w:t>The band is for NR, E-UTRA and/or UTRA only.</w:t>
            </w:r>
          </w:p>
          <w:p w14:paraId="1CA143B4" w14:textId="77777777"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The band is for NR, E-UTRA and/or NB-IoT only.</w:t>
            </w:r>
          </w:p>
          <w:p w14:paraId="71AF1CBD" w14:textId="77777777" w:rsidR="00FC0F5C" w:rsidRPr="00B93702" w:rsidRDefault="00FC0F5C" w:rsidP="00FC0F5C">
            <w:pPr>
              <w:pStyle w:val="TAN"/>
              <w:rPr>
                <w:rFonts w:cs="Arial"/>
                <w:lang w:eastAsia="en-US"/>
              </w:rPr>
            </w:pPr>
            <w:r w:rsidRPr="00B93702">
              <w:rPr>
                <w:rFonts w:cs="Arial"/>
                <w:lang w:eastAsia="en-US"/>
              </w:rPr>
              <w:t>NOTE 5:</w:t>
            </w:r>
            <w:r w:rsidRPr="00B9370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5EE8262" w14:textId="77777777" w:rsidR="00FC0F5C" w:rsidRPr="00B93702" w:rsidRDefault="00FC0F5C" w:rsidP="00FC0F5C">
            <w:pPr>
              <w:pStyle w:val="TAN"/>
              <w:rPr>
                <w:rFonts w:cs="Arial"/>
                <w:lang w:eastAsia="en-US"/>
              </w:rPr>
            </w:pPr>
            <w:r w:rsidRPr="00B93702">
              <w:rPr>
                <w:rFonts w:cs="Arial"/>
                <w:lang w:eastAsia="en-US"/>
              </w:rPr>
              <w:t>NOTE 6:</w:t>
            </w:r>
            <w:r w:rsidRPr="00B93702">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0A0CD008" w14:textId="77777777" w:rsidR="00FC0F5C" w:rsidRPr="00B93702" w:rsidRDefault="00FC0F5C" w:rsidP="00FC0F5C">
            <w:pPr>
              <w:pStyle w:val="TAN"/>
              <w:rPr>
                <w:rFonts w:cs="Arial"/>
                <w:lang w:eastAsia="en-US"/>
              </w:rPr>
            </w:pPr>
            <w:r w:rsidRPr="00B93702">
              <w:rPr>
                <w:rFonts w:cs="Arial"/>
                <w:lang w:eastAsia="en-US"/>
              </w:rPr>
              <w:t>NOTE 7:</w:t>
            </w:r>
            <w:r w:rsidRPr="00B93702">
              <w:rPr>
                <w:rFonts w:cs="Arial"/>
                <w:lang w:eastAsia="en-US"/>
              </w:rPr>
              <w:tab/>
              <w:t>In E-UTRA operation, the range 2180 – 2200 MHz of the DL operating band is restricted to operation when carrier aggregation is configured.</w:t>
            </w:r>
          </w:p>
          <w:p w14:paraId="289581FF" w14:textId="77777777" w:rsidR="00FC0F5C" w:rsidRPr="00B93702" w:rsidRDefault="00FC0F5C" w:rsidP="00FC0F5C">
            <w:pPr>
              <w:pStyle w:val="TAN"/>
              <w:rPr>
                <w:rFonts w:cs="Arial"/>
                <w:lang w:eastAsia="en-US"/>
              </w:rPr>
            </w:pPr>
            <w:r w:rsidRPr="00B93702">
              <w:rPr>
                <w:rFonts w:cs="Arial"/>
                <w:lang w:eastAsia="en-US"/>
              </w:rPr>
              <w:t>NOTE 8:</w:t>
            </w:r>
            <w:r w:rsidRPr="00B93702">
              <w:rPr>
                <w:rFonts w:cs="Arial"/>
                <w:lang w:eastAsia="en-US"/>
              </w:rPr>
              <w:tab/>
              <w:t>Band 23 is not applicable.</w:t>
            </w:r>
          </w:p>
          <w:p w14:paraId="0AA8EB3B" w14:textId="77777777" w:rsidR="00FC0F5C" w:rsidRPr="00B93702" w:rsidRDefault="00FC0F5C" w:rsidP="00FC0F5C">
            <w:pPr>
              <w:pStyle w:val="TAN"/>
              <w:rPr>
                <w:rFonts w:cs="Arial"/>
                <w:lang w:eastAsia="en-US"/>
              </w:rPr>
            </w:pPr>
            <w:r w:rsidRPr="00B93702">
              <w:rPr>
                <w:rFonts w:cs="Arial"/>
                <w:lang w:eastAsia="en-US"/>
              </w:rPr>
              <w:t>NOTE 9:</w:t>
            </w:r>
            <w:r w:rsidRPr="00B93702">
              <w:rPr>
                <w:rFonts w:cs="Arial"/>
                <w:lang w:eastAsia="en-US"/>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0F8FAAF2" w14:textId="77777777" w:rsidR="00C473FF" w:rsidRPr="00B93702" w:rsidRDefault="00C473FF" w:rsidP="00C473FF"/>
    <w:p w14:paraId="159DC8E7" w14:textId="77777777" w:rsidR="00F9256D" w:rsidRPr="00B93702" w:rsidRDefault="00C473FF" w:rsidP="00C473FF">
      <w:pPr>
        <w:pStyle w:val="NO"/>
      </w:pPr>
      <w:r w:rsidRPr="00B93702">
        <w:t>NOTE:</w:t>
      </w:r>
      <w:r w:rsidRPr="00B93702">
        <w:tab/>
        <w:t>For BS capable of multi-band operation, the supported operating bands may belong to different Band Categories.</w:t>
      </w:r>
    </w:p>
    <w:p w14:paraId="6131083A" w14:textId="77777777" w:rsidR="00F9256D" w:rsidRPr="00B93702" w:rsidRDefault="00F9256D" w:rsidP="0048036E">
      <w:pPr>
        <w:pStyle w:val="TH"/>
      </w:pPr>
      <w:r w:rsidRPr="00B93702">
        <w:lastRenderedPageBreak/>
        <w:t>Table 4.4-2: Un</w:t>
      </w:r>
      <w:r w:rsidR="00161574" w:rsidRPr="00B93702">
        <w:t xml:space="preserve">paired bands in </w:t>
      </w:r>
      <w:r w:rsidR="00913132" w:rsidRPr="00B93702">
        <w:t xml:space="preserve">NR, </w:t>
      </w:r>
      <w:r w:rsidR="00161574" w:rsidRPr="00B93702">
        <w:t>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B93702" w:rsidRPr="00B93702" w14:paraId="5D8A8C8A"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31158FC2"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MSR and E</w:t>
            </w:r>
            <w:r w:rsidRPr="00B93702">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2338D487"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563E0AB8"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252E2038" w14:textId="77777777" w:rsidR="00913132" w:rsidRPr="00B93702" w:rsidRDefault="00913132" w:rsidP="00913132">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596C2FB" w14:textId="77777777" w:rsidR="00913132" w:rsidRPr="00B93702" w:rsidRDefault="00913132" w:rsidP="00913132">
            <w:pPr>
              <w:pStyle w:val="TAL"/>
              <w:jc w:val="center"/>
              <w:rPr>
                <w:rFonts w:cs="Arial"/>
                <w:b/>
                <w:bCs/>
                <w:lang w:eastAsia="en-US"/>
              </w:rPr>
            </w:pPr>
            <w:r w:rsidRPr="00B93702">
              <w:rPr>
                <w:rFonts w:cs="Arial"/>
                <w:b/>
                <w:bCs/>
                <w:lang w:eastAsia="en-US"/>
              </w:rPr>
              <w:t xml:space="preserve">Downlink (DL) BS transmit </w:t>
            </w:r>
            <w:r w:rsidRPr="00B93702">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33C311B1" w14:textId="77777777" w:rsidR="00913132" w:rsidRPr="00B93702" w:rsidRDefault="00913132" w:rsidP="00913132">
            <w:pPr>
              <w:pStyle w:val="TAC"/>
              <w:rPr>
                <w:rFonts w:cs="Arial"/>
                <w:b/>
                <w:bCs/>
                <w:sz w:val="20"/>
                <w:lang w:eastAsia="en-US"/>
              </w:rPr>
            </w:pPr>
            <w:r w:rsidRPr="00B93702">
              <w:rPr>
                <w:rFonts w:cs="Arial"/>
                <w:b/>
                <w:bCs/>
                <w:sz w:val="20"/>
                <w:lang w:eastAsia="en-US"/>
              </w:rPr>
              <w:t>Band category</w:t>
            </w:r>
          </w:p>
        </w:tc>
      </w:tr>
      <w:tr w:rsidR="00B93702" w:rsidRPr="00B93702" w14:paraId="38441B17"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73E70C9" w14:textId="77777777" w:rsidR="00913132" w:rsidRPr="00B93702" w:rsidRDefault="00913132" w:rsidP="00913132">
            <w:pPr>
              <w:pStyle w:val="TAC"/>
              <w:rPr>
                <w:rFonts w:cs="Arial"/>
                <w:lang w:eastAsia="en-US"/>
              </w:rPr>
            </w:pPr>
            <w:r w:rsidRPr="00B9370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2179A304"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526F9BAE" w14:textId="77777777"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14:paraId="1EB44A24" w14:textId="77777777"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14:paraId="058CF816"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0C160F87" w14:textId="77777777"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14:paraId="455E75F9" w14:textId="77777777"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14:paraId="53E0B9AE"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6F403B73" w14:textId="77777777"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E35928E"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0F18BB88"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7D02277" w14:textId="77777777" w:rsidR="00913132" w:rsidRPr="00B93702" w:rsidRDefault="00913132" w:rsidP="00913132">
            <w:pPr>
              <w:pStyle w:val="TAC"/>
              <w:rPr>
                <w:rFonts w:cs="Arial"/>
                <w:lang w:eastAsia="en-US"/>
              </w:rPr>
            </w:pPr>
            <w:r w:rsidRPr="00B9370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76C6F24A" w14:textId="77777777" w:rsidR="00913132" w:rsidRPr="00B93702" w:rsidRDefault="00913132" w:rsidP="00913132">
            <w:pPr>
              <w:pStyle w:val="TAC"/>
              <w:rPr>
                <w:rFonts w:cs="Arial"/>
                <w:lang w:eastAsia="en-US"/>
              </w:rPr>
            </w:pPr>
            <w:r w:rsidRPr="00B9370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4949F087" w14:textId="77777777"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14:paraId="349D3765" w14:textId="77777777" w:rsidR="00913132" w:rsidRPr="00B93702" w:rsidRDefault="00913132" w:rsidP="00913132">
            <w:pPr>
              <w:pStyle w:val="TAR"/>
              <w:rPr>
                <w:rFonts w:cs="Arial"/>
                <w:lang w:eastAsia="en-US"/>
              </w:rPr>
            </w:pPr>
            <w:r w:rsidRPr="00B93702">
              <w:rPr>
                <w:rFonts w:cs="Arial"/>
                <w:lang w:eastAsia="en-US"/>
              </w:rPr>
              <w:t>2010 MHz</w:t>
            </w:r>
          </w:p>
        </w:tc>
        <w:tc>
          <w:tcPr>
            <w:tcW w:w="317" w:type="dxa"/>
            <w:tcBorders>
              <w:top w:val="single" w:sz="4" w:space="0" w:color="auto"/>
              <w:bottom w:val="single" w:sz="4" w:space="0" w:color="auto"/>
            </w:tcBorders>
          </w:tcPr>
          <w:p w14:paraId="0E62FB0E"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06460801" w14:textId="77777777" w:rsidR="00913132" w:rsidRPr="00B93702" w:rsidRDefault="00913132" w:rsidP="00913132">
            <w:pPr>
              <w:pStyle w:val="TAL"/>
              <w:rPr>
                <w:rFonts w:cs="Arial"/>
                <w:lang w:eastAsia="en-US"/>
              </w:rPr>
            </w:pPr>
            <w:r w:rsidRPr="00B93702">
              <w:rPr>
                <w:rFonts w:cs="Arial"/>
                <w:lang w:eastAsia="en-US"/>
              </w:rPr>
              <w:t xml:space="preserve">2025 MHz </w:t>
            </w:r>
          </w:p>
        </w:tc>
        <w:tc>
          <w:tcPr>
            <w:tcW w:w="1146" w:type="dxa"/>
            <w:tcBorders>
              <w:top w:val="single" w:sz="4" w:space="0" w:color="auto"/>
              <w:bottom w:val="single" w:sz="4" w:space="0" w:color="auto"/>
            </w:tcBorders>
          </w:tcPr>
          <w:p w14:paraId="47ADBF84" w14:textId="77777777" w:rsidR="00913132" w:rsidRPr="00B93702" w:rsidRDefault="00913132" w:rsidP="00913132">
            <w:pPr>
              <w:pStyle w:val="TAR"/>
              <w:rPr>
                <w:rFonts w:cs="Arial"/>
                <w:lang w:eastAsia="en-US"/>
              </w:rPr>
            </w:pPr>
            <w:r w:rsidRPr="00B93702">
              <w:rPr>
                <w:rFonts w:cs="Arial"/>
                <w:lang w:eastAsia="en-US"/>
              </w:rPr>
              <w:t xml:space="preserve">2010 MHz </w:t>
            </w:r>
          </w:p>
        </w:tc>
        <w:tc>
          <w:tcPr>
            <w:tcW w:w="317" w:type="dxa"/>
            <w:tcBorders>
              <w:top w:val="single" w:sz="4" w:space="0" w:color="auto"/>
              <w:bottom w:val="single" w:sz="4" w:space="0" w:color="auto"/>
            </w:tcBorders>
          </w:tcPr>
          <w:p w14:paraId="6F990AC9"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5D3FA712" w14:textId="77777777" w:rsidR="00913132" w:rsidRPr="00B93702" w:rsidRDefault="00913132" w:rsidP="00913132">
            <w:pPr>
              <w:pStyle w:val="TAL"/>
              <w:rPr>
                <w:rFonts w:cs="Arial"/>
                <w:lang w:eastAsia="en-US"/>
              </w:rPr>
            </w:pPr>
            <w:r w:rsidRPr="00B9370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DF946A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0598B098"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2DF06E1" w14:textId="77777777" w:rsidR="00913132" w:rsidRPr="00B93702" w:rsidRDefault="00913132" w:rsidP="00913132">
            <w:pPr>
              <w:pStyle w:val="TAC"/>
              <w:rPr>
                <w:rFonts w:cs="Arial"/>
                <w:lang w:eastAsia="en-US"/>
              </w:rPr>
            </w:pPr>
            <w:r w:rsidRPr="00B9370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0117C19B"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076AFEF3" w14:textId="77777777"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14:paraId="2EC36721" w14:textId="77777777"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14:paraId="19581A78"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63FC35A3" w14:textId="77777777" w:rsidR="00913132" w:rsidRPr="00B93702" w:rsidRDefault="00913132" w:rsidP="00913132">
            <w:pPr>
              <w:pStyle w:val="TAL"/>
              <w:rPr>
                <w:rFonts w:cs="Arial"/>
                <w:lang w:eastAsia="en-US"/>
              </w:rPr>
            </w:pPr>
            <w:r w:rsidRPr="00B93702">
              <w:rPr>
                <w:rFonts w:cs="Arial"/>
                <w:lang w:eastAsia="en-US"/>
              </w:rPr>
              <w:t>1910 MHz</w:t>
            </w:r>
          </w:p>
        </w:tc>
        <w:tc>
          <w:tcPr>
            <w:tcW w:w="1146" w:type="dxa"/>
            <w:tcBorders>
              <w:top w:val="single" w:sz="4" w:space="0" w:color="auto"/>
              <w:left w:val="single" w:sz="4" w:space="0" w:color="auto"/>
              <w:bottom w:val="single" w:sz="4" w:space="0" w:color="auto"/>
            </w:tcBorders>
          </w:tcPr>
          <w:p w14:paraId="5DA28DB6" w14:textId="77777777"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14:paraId="40235908"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271B608C" w14:textId="77777777" w:rsidR="00913132" w:rsidRPr="00B93702" w:rsidRDefault="00913132" w:rsidP="00913132">
            <w:pPr>
              <w:pStyle w:val="TAL"/>
              <w:rPr>
                <w:rFonts w:cs="Arial"/>
                <w:lang w:eastAsia="en-US"/>
              </w:rPr>
            </w:pPr>
            <w:r w:rsidRPr="00B9370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53B020"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40564F67"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DBB5916" w14:textId="77777777" w:rsidR="00913132" w:rsidRPr="00B93702" w:rsidRDefault="00913132" w:rsidP="00913132">
            <w:pPr>
              <w:pStyle w:val="TAC"/>
              <w:rPr>
                <w:rFonts w:cs="Arial"/>
                <w:lang w:eastAsia="en-US"/>
              </w:rPr>
            </w:pPr>
            <w:r w:rsidRPr="00B9370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27557EBB"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15EB8854" w14:textId="77777777"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14:paraId="07D9C16E" w14:textId="77777777"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14:paraId="47DE544E"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375508C8" w14:textId="77777777" w:rsidR="00913132" w:rsidRPr="00B93702" w:rsidRDefault="00913132" w:rsidP="00913132">
            <w:pPr>
              <w:pStyle w:val="TAL"/>
              <w:rPr>
                <w:rFonts w:cs="Arial"/>
                <w:lang w:eastAsia="en-US"/>
              </w:rPr>
            </w:pPr>
            <w:r w:rsidRPr="00B93702">
              <w:rPr>
                <w:rFonts w:cs="Arial"/>
                <w:lang w:eastAsia="en-US"/>
              </w:rPr>
              <w:t>1990 MHz</w:t>
            </w:r>
          </w:p>
        </w:tc>
        <w:tc>
          <w:tcPr>
            <w:tcW w:w="1146" w:type="dxa"/>
            <w:tcBorders>
              <w:top w:val="single" w:sz="4" w:space="0" w:color="auto"/>
              <w:bottom w:val="single" w:sz="4" w:space="0" w:color="auto"/>
            </w:tcBorders>
          </w:tcPr>
          <w:p w14:paraId="543EAF54" w14:textId="77777777"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14:paraId="03D91F15"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3B8A1BE1" w14:textId="77777777" w:rsidR="00913132" w:rsidRPr="00B93702" w:rsidRDefault="00913132" w:rsidP="00913132">
            <w:pPr>
              <w:pStyle w:val="TAL"/>
              <w:rPr>
                <w:rFonts w:cs="Arial"/>
                <w:lang w:eastAsia="en-US"/>
              </w:rPr>
            </w:pPr>
            <w:r w:rsidRPr="00B9370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3C5C69DE"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7444CDD"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A30EF85" w14:textId="77777777" w:rsidR="00913132" w:rsidRPr="00B93702" w:rsidRDefault="00913132" w:rsidP="00913132">
            <w:pPr>
              <w:pStyle w:val="TAC"/>
              <w:rPr>
                <w:rFonts w:cs="Arial"/>
                <w:lang w:eastAsia="en-US"/>
              </w:rPr>
            </w:pPr>
            <w:r w:rsidRPr="00B9370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526197A2"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05030549" w14:textId="77777777" w:rsidR="00913132" w:rsidRPr="00B93702" w:rsidRDefault="00913132" w:rsidP="00913132">
            <w:pPr>
              <w:pStyle w:val="TAC"/>
              <w:rPr>
                <w:rFonts w:cs="Arial"/>
                <w:lang w:eastAsia="en-US"/>
              </w:rPr>
            </w:pPr>
            <w:r w:rsidRPr="00B93702">
              <w:rPr>
                <w:rFonts w:cs="Arial"/>
                <w:lang w:eastAsia="en-US"/>
              </w:rPr>
              <w:t>c)</w:t>
            </w:r>
          </w:p>
        </w:tc>
        <w:tc>
          <w:tcPr>
            <w:tcW w:w="1154" w:type="dxa"/>
            <w:tcBorders>
              <w:top w:val="single" w:sz="4" w:space="0" w:color="auto"/>
              <w:left w:val="single" w:sz="4" w:space="0" w:color="auto"/>
              <w:bottom w:val="single" w:sz="4" w:space="0" w:color="auto"/>
            </w:tcBorders>
          </w:tcPr>
          <w:p w14:paraId="5FEE766B" w14:textId="77777777"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14:paraId="5A41C9DA"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28E98803" w14:textId="77777777" w:rsidR="00913132" w:rsidRPr="00B93702" w:rsidRDefault="00913132" w:rsidP="00913132">
            <w:pPr>
              <w:pStyle w:val="TAL"/>
              <w:rPr>
                <w:rFonts w:cs="Arial"/>
                <w:lang w:eastAsia="en-US"/>
              </w:rPr>
            </w:pPr>
            <w:r w:rsidRPr="00B93702">
              <w:rPr>
                <w:rFonts w:cs="Arial"/>
                <w:lang w:eastAsia="en-US"/>
              </w:rPr>
              <w:t>1930 MHz</w:t>
            </w:r>
          </w:p>
        </w:tc>
        <w:tc>
          <w:tcPr>
            <w:tcW w:w="1146" w:type="dxa"/>
            <w:tcBorders>
              <w:top w:val="single" w:sz="4" w:space="0" w:color="auto"/>
              <w:bottom w:val="single" w:sz="4" w:space="0" w:color="auto"/>
            </w:tcBorders>
          </w:tcPr>
          <w:p w14:paraId="2213B06F" w14:textId="77777777"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14:paraId="686467E4"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6EF2804C" w14:textId="77777777" w:rsidR="00913132" w:rsidRPr="00B93702" w:rsidRDefault="00913132" w:rsidP="00913132">
            <w:pPr>
              <w:pStyle w:val="TAL"/>
              <w:rPr>
                <w:rFonts w:cs="Arial"/>
                <w:lang w:eastAsia="en-US"/>
              </w:rPr>
            </w:pPr>
            <w:r w:rsidRPr="00B9370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830E815"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401EAD7D"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2458EF4" w14:textId="77777777" w:rsidR="00913132" w:rsidRPr="00B93702" w:rsidRDefault="00913132" w:rsidP="00913132">
            <w:pPr>
              <w:pStyle w:val="TAC"/>
              <w:rPr>
                <w:rFonts w:cs="Arial"/>
                <w:lang w:eastAsia="en-US"/>
              </w:rPr>
            </w:pPr>
            <w:r w:rsidRPr="00B9370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518A0A38" w14:textId="77777777" w:rsidR="00913132" w:rsidRPr="00B93702" w:rsidRDefault="00913132" w:rsidP="00913132">
            <w:pPr>
              <w:pStyle w:val="TAC"/>
              <w:rPr>
                <w:rFonts w:cs="Arial"/>
                <w:lang w:eastAsia="en-US"/>
              </w:rPr>
            </w:pPr>
            <w:r w:rsidRPr="00B9370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37B6EF8B" w14:textId="77777777" w:rsidR="00913132" w:rsidRPr="00B93702" w:rsidRDefault="00913132" w:rsidP="00913132">
            <w:pPr>
              <w:pStyle w:val="TAC"/>
              <w:rPr>
                <w:rFonts w:cs="Arial"/>
                <w:lang w:eastAsia="en-US"/>
              </w:rPr>
            </w:pPr>
            <w:r w:rsidRPr="00B93702">
              <w:rPr>
                <w:rFonts w:cs="Arial"/>
                <w:lang w:eastAsia="en-US"/>
              </w:rPr>
              <w:t>d)</w:t>
            </w:r>
          </w:p>
        </w:tc>
        <w:tc>
          <w:tcPr>
            <w:tcW w:w="1154" w:type="dxa"/>
            <w:tcBorders>
              <w:top w:val="single" w:sz="4" w:space="0" w:color="auto"/>
              <w:left w:val="single" w:sz="4" w:space="0" w:color="auto"/>
              <w:bottom w:val="single" w:sz="4" w:space="0" w:color="auto"/>
            </w:tcBorders>
          </w:tcPr>
          <w:p w14:paraId="0010823D" w14:textId="77777777"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14:paraId="1461105D"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6ABD8E16" w14:textId="77777777" w:rsidR="00913132" w:rsidRPr="00B93702" w:rsidRDefault="00913132" w:rsidP="00913132">
            <w:pPr>
              <w:pStyle w:val="TAL"/>
              <w:rPr>
                <w:rFonts w:cs="Arial"/>
                <w:lang w:eastAsia="en-US"/>
              </w:rPr>
            </w:pPr>
            <w:r w:rsidRPr="00B93702">
              <w:rPr>
                <w:rFonts w:cs="Arial"/>
                <w:lang w:eastAsia="en-US"/>
              </w:rPr>
              <w:t>2620 MHz</w:t>
            </w:r>
          </w:p>
        </w:tc>
        <w:tc>
          <w:tcPr>
            <w:tcW w:w="1146" w:type="dxa"/>
            <w:tcBorders>
              <w:top w:val="single" w:sz="4" w:space="0" w:color="auto"/>
              <w:bottom w:val="single" w:sz="4" w:space="0" w:color="auto"/>
            </w:tcBorders>
          </w:tcPr>
          <w:p w14:paraId="0500C25F" w14:textId="77777777"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14:paraId="092D78C1"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307E271B" w14:textId="77777777" w:rsidR="00913132" w:rsidRPr="00B93702" w:rsidRDefault="00913132" w:rsidP="00913132">
            <w:pPr>
              <w:pStyle w:val="TAL"/>
              <w:rPr>
                <w:rFonts w:cs="Arial"/>
                <w:lang w:eastAsia="en-US"/>
              </w:rPr>
            </w:pPr>
            <w:r w:rsidRPr="00B9370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72AF09FA"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07974BAD"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73F25D03" w14:textId="77777777" w:rsidR="00913132" w:rsidRPr="00B93702" w:rsidRDefault="00913132" w:rsidP="00913132">
            <w:pPr>
              <w:pStyle w:val="TAC"/>
              <w:rPr>
                <w:rFonts w:cs="Arial"/>
                <w:lang w:eastAsia="en-US"/>
              </w:rPr>
            </w:pPr>
            <w:r w:rsidRPr="00B9370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33E73CAB" w14:textId="77777777" w:rsidR="00913132" w:rsidRPr="00B93702" w:rsidRDefault="00913132" w:rsidP="00913132">
            <w:pPr>
              <w:pStyle w:val="TAC"/>
              <w:rPr>
                <w:rFonts w:cs="Arial"/>
                <w:lang w:eastAsia="en-US"/>
              </w:rPr>
            </w:pPr>
            <w:r w:rsidRPr="00B9370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490F3A45" w14:textId="77777777" w:rsidR="00913132" w:rsidRPr="00B93702" w:rsidRDefault="00913132" w:rsidP="00913132">
            <w:pPr>
              <w:pStyle w:val="TAC"/>
              <w:rPr>
                <w:rFonts w:cs="Arial"/>
                <w:lang w:eastAsia="en-US"/>
              </w:rPr>
            </w:pPr>
            <w:r w:rsidRPr="00B93702">
              <w:rPr>
                <w:rFonts w:cs="Arial"/>
                <w:lang w:eastAsia="en-US"/>
              </w:rPr>
              <w:t>f)</w:t>
            </w:r>
          </w:p>
        </w:tc>
        <w:tc>
          <w:tcPr>
            <w:tcW w:w="1154" w:type="dxa"/>
            <w:tcBorders>
              <w:top w:val="single" w:sz="4" w:space="0" w:color="auto"/>
              <w:left w:val="single" w:sz="4" w:space="0" w:color="auto"/>
              <w:bottom w:val="single" w:sz="4" w:space="0" w:color="auto"/>
            </w:tcBorders>
          </w:tcPr>
          <w:p w14:paraId="683B5436" w14:textId="77777777"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14:paraId="471A9214"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6162E9C6" w14:textId="77777777"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14:paraId="2AAF28F9" w14:textId="77777777"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14:paraId="1CC39C58"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1751A52D" w14:textId="77777777"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323A7495"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26F10BC6"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523EF3A1" w14:textId="77777777" w:rsidR="00913132" w:rsidRPr="00B93702" w:rsidRDefault="00913132" w:rsidP="00913132">
            <w:pPr>
              <w:pStyle w:val="TAC"/>
              <w:rPr>
                <w:rFonts w:cs="Arial"/>
                <w:lang w:eastAsia="en-US"/>
              </w:rPr>
            </w:pPr>
            <w:r w:rsidRPr="00B9370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541541C7" w14:textId="77777777" w:rsidR="00913132" w:rsidRPr="00B93702" w:rsidRDefault="00913132" w:rsidP="00913132">
            <w:pPr>
              <w:pStyle w:val="TAC"/>
              <w:rPr>
                <w:rFonts w:cs="Arial"/>
                <w:lang w:eastAsia="en-US"/>
              </w:rPr>
            </w:pPr>
            <w:r w:rsidRPr="00B9370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4E894469" w14:textId="77777777" w:rsidR="00913132" w:rsidRPr="00B93702" w:rsidRDefault="00913132" w:rsidP="00913132">
            <w:pPr>
              <w:pStyle w:val="TAC"/>
              <w:rPr>
                <w:rFonts w:cs="Arial"/>
                <w:lang w:eastAsia="en-US"/>
              </w:rPr>
            </w:pPr>
            <w:r w:rsidRPr="00B93702">
              <w:rPr>
                <w:rFonts w:cs="Arial"/>
                <w:lang w:eastAsia="en-US"/>
              </w:rPr>
              <w:t>e)</w:t>
            </w:r>
          </w:p>
        </w:tc>
        <w:tc>
          <w:tcPr>
            <w:tcW w:w="1154" w:type="dxa"/>
            <w:tcBorders>
              <w:top w:val="single" w:sz="4" w:space="0" w:color="auto"/>
              <w:left w:val="single" w:sz="4" w:space="0" w:color="auto"/>
              <w:bottom w:val="single" w:sz="4" w:space="0" w:color="auto"/>
            </w:tcBorders>
          </w:tcPr>
          <w:p w14:paraId="0312572D" w14:textId="77777777"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14:paraId="71A70374"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2F3C7C7E" w14:textId="77777777" w:rsidR="00913132" w:rsidRPr="00B93702" w:rsidRDefault="00913132" w:rsidP="00913132">
            <w:pPr>
              <w:pStyle w:val="TAL"/>
              <w:rPr>
                <w:rFonts w:cs="Arial"/>
                <w:lang w:eastAsia="en-US"/>
              </w:rPr>
            </w:pPr>
            <w:r w:rsidRPr="00B93702">
              <w:rPr>
                <w:rFonts w:cs="Arial"/>
                <w:lang w:eastAsia="en-US"/>
              </w:rPr>
              <w:t>2400 MHz</w:t>
            </w:r>
          </w:p>
        </w:tc>
        <w:tc>
          <w:tcPr>
            <w:tcW w:w="1146" w:type="dxa"/>
            <w:tcBorders>
              <w:top w:val="single" w:sz="4" w:space="0" w:color="auto"/>
              <w:bottom w:val="single" w:sz="4" w:space="0" w:color="auto"/>
            </w:tcBorders>
          </w:tcPr>
          <w:p w14:paraId="3E80C836" w14:textId="77777777"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14:paraId="6D8DA2AC"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6DA67F44" w14:textId="77777777" w:rsidR="00913132" w:rsidRPr="00B93702" w:rsidRDefault="00913132" w:rsidP="00913132">
            <w:pPr>
              <w:pStyle w:val="TAL"/>
              <w:rPr>
                <w:rFonts w:cs="Arial"/>
                <w:lang w:eastAsia="en-US"/>
              </w:rPr>
            </w:pPr>
            <w:r w:rsidRPr="00B9370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76D4B5E"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30047B3"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085D6E5E" w14:textId="77777777" w:rsidR="00913132" w:rsidRPr="00B93702" w:rsidRDefault="00913132" w:rsidP="00913132">
            <w:pPr>
              <w:pStyle w:val="TAC"/>
              <w:rPr>
                <w:rFonts w:cs="Arial"/>
                <w:lang w:eastAsia="en-US"/>
              </w:rPr>
            </w:pPr>
            <w:r w:rsidRPr="00B9370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35FD1E9" w14:textId="77777777" w:rsidR="00913132" w:rsidRPr="00B93702" w:rsidRDefault="00913132" w:rsidP="00913132">
            <w:pPr>
              <w:pStyle w:val="TAC"/>
              <w:rPr>
                <w:rFonts w:cs="Arial"/>
                <w:lang w:eastAsia="en-US"/>
              </w:rPr>
            </w:pPr>
            <w:r w:rsidRPr="00B9370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0E048F3F"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5FF80ED2" w14:textId="77777777"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14:paraId="4A5D6B33"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7CE6665B" w14:textId="77777777" w:rsidR="00913132" w:rsidRPr="00B93702" w:rsidRDefault="00913132" w:rsidP="00913132">
            <w:pPr>
              <w:pStyle w:val="TAL"/>
              <w:rPr>
                <w:rFonts w:cs="Arial"/>
                <w:lang w:eastAsia="en-US"/>
              </w:rPr>
            </w:pPr>
            <w:r w:rsidRPr="00B93702">
              <w:rPr>
                <w:rFonts w:cs="Arial"/>
                <w:lang w:eastAsia="en-US"/>
              </w:rPr>
              <w:t>2690 MHz</w:t>
            </w:r>
          </w:p>
        </w:tc>
        <w:tc>
          <w:tcPr>
            <w:tcW w:w="1146" w:type="dxa"/>
            <w:tcBorders>
              <w:top w:val="single" w:sz="4" w:space="0" w:color="auto"/>
              <w:bottom w:val="single" w:sz="4" w:space="0" w:color="auto"/>
            </w:tcBorders>
          </w:tcPr>
          <w:p w14:paraId="2DF1A14D" w14:textId="77777777"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14:paraId="29C5E4B6"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27E3D683" w14:textId="77777777" w:rsidR="00913132" w:rsidRPr="00B93702" w:rsidRDefault="00913132" w:rsidP="00913132">
            <w:pPr>
              <w:pStyle w:val="TAL"/>
              <w:rPr>
                <w:rFonts w:cs="Arial"/>
                <w:lang w:eastAsia="en-US"/>
              </w:rPr>
            </w:pPr>
            <w:r w:rsidRPr="00B9370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AA92280" w14:textId="77777777" w:rsidR="00913132" w:rsidRPr="00B93702" w:rsidRDefault="00913132" w:rsidP="00913132">
            <w:pPr>
              <w:pStyle w:val="TAC"/>
              <w:rPr>
                <w:rFonts w:cs="Arial"/>
              </w:rPr>
            </w:pPr>
            <w:r w:rsidRPr="00B93702">
              <w:rPr>
                <w:rFonts w:cs="Arial"/>
                <w:lang w:eastAsia="en-US"/>
              </w:rPr>
              <w:t>3</w:t>
            </w:r>
          </w:p>
          <w:p w14:paraId="759D6A34" w14:textId="77777777" w:rsidR="00913132" w:rsidRPr="00B93702" w:rsidRDefault="00913132" w:rsidP="00913132">
            <w:pPr>
              <w:pStyle w:val="TAC"/>
              <w:rPr>
                <w:rFonts w:cs="Arial"/>
                <w:lang w:eastAsia="en-US"/>
              </w:rPr>
            </w:pPr>
            <w:r w:rsidRPr="00B93702">
              <w:rPr>
                <w:rFonts w:cs="Arial"/>
              </w:rPr>
              <w:t>(NOTE 1)</w:t>
            </w:r>
          </w:p>
        </w:tc>
      </w:tr>
      <w:tr w:rsidR="00B93702" w:rsidRPr="00B93702" w14:paraId="3B09C08B"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2CCB6CC7" w14:textId="77777777" w:rsidR="00913132" w:rsidRPr="00B93702" w:rsidRDefault="00913132" w:rsidP="00913132">
            <w:pPr>
              <w:pStyle w:val="TAC"/>
              <w:rPr>
                <w:rFonts w:cs="Arial"/>
                <w:lang w:eastAsia="en-US"/>
              </w:rPr>
            </w:pPr>
            <w:r w:rsidRPr="00B9370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1318E477"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D01585C"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77A7A4EC" w14:textId="77777777"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14:paraId="756EFA53"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3D864773" w14:textId="77777777" w:rsidR="00913132" w:rsidRPr="00B93702" w:rsidRDefault="00913132" w:rsidP="00913132">
            <w:pPr>
              <w:pStyle w:val="TAL"/>
              <w:rPr>
                <w:rFonts w:cs="Arial"/>
                <w:lang w:eastAsia="en-US"/>
              </w:rPr>
            </w:pPr>
            <w:r w:rsidRPr="00B93702">
              <w:rPr>
                <w:rFonts w:cs="Arial"/>
                <w:lang w:eastAsia="en-US"/>
              </w:rPr>
              <w:t>3600 MHz</w:t>
            </w:r>
          </w:p>
        </w:tc>
        <w:tc>
          <w:tcPr>
            <w:tcW w:w="1146" w:type="dxa"/>
            <w:tcBorders>
              <w:top w:val="single" w:sz="4" w:space="0" w:color="auto"/>
              <w:bottom w:val="single" w:sz="4" w:space="0" w:color="auto"/>
            </w:tcBorders>
          </w:tcPr>
          <w:p w14:paraId="636FE602" w14:textId="77777777"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14:paraId="56D7D5C2"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3130570F" w14:textId="77777777" w:rsidR="00913132" w:rsidRPr="00B93702" w:rsidRDefault="00913132" w:rsidP="00913132">
            <w:pPr>
              <w:pStyle w:val="TAL"/>
              <w:rPr>
                <w:rFonts w:cs="Arial"/>
                <w:lang w:eastAsia="en-US"/>
              </w:rPr>
            </w:pPr>
            <w:r w:rsidRPr="00B9370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26889D4A" w14:textId="77777777" w:rsidR="006D6AE2" w:rsidRDefault="00913132" w:rsidP="00905FAB">
            <w:pPr>
              <w:pStyle w:val="TAC"/>
              <w:rPr>
                <w:rFonts w:eastAsia="Malgun Gothic"/>
                <w:szCs w:val="22"/>
                <w:lang w:val="sv-SE"/>
              </w:rPr>
            </w:pPr>
            <w:r w:rsidRPr="00B93702">
              <w:rPr>
                <w:lang w:eastAsia="en-US"/>
              </w:rPr>
              <w:t>3</w:t>
            </w:r>
          </w:p>
          <w:p w14:paraId="6206D442" w14:textId="77777777" w:rsidR="00913132" w:rsidRPr="00B93702" w:rsidRDefault="006D6AE2" w:rsidP="006D6AE2">
            <w:pPr>
              <w:pStyle w:val="TAC"/>
              <w:rPr>
                <w:lang w:eastAsia="en-US"/>
              </w:rPr>
            </w:pPr>
            <w:r w:rsidRPr="0083209A">
              <w:rPr>
                <w:rFonts w:eastAsia="Malgun Gothic"/>
                <w:szCs w:val="22"/>
                <w:lang w:val="sv-SE" w:eastAsia="zh-CN"/>
              </w:rPr>
              <w:t>(NOTE 1)</w:t>
            </w:r>
          </w:p>
        </w:tc>
      </w:tr>
      <w:tr w:rsidR="00B93702" w:rsidRPr="00B93702" w14:paraId="0585CFB2"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002C62CD" w14:textId="77777777" w:rsidR="00913132" w:rsidRPr="00B93702" w:rsidRDefault="00913132" w:rsidP="00913132">
            <w:pPr>
              <w:pStyle w:val="TAC"/>
              <w:rPr>
                <w:rFonts w:cs="Arial"/>
                <w:lang w:eastAsia="en-US"/>
              </w:rPr>
            </w:pPr>
            <w:r w:rsidRPr="00B9370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41D6FED5"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FFAF93C"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0A386272" w14:textId="77777777"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14:paraId="30255567"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234A2DC8" w14:textId="77777777" w:rsidR="00913132" w:rsidRPr="00B93702" w:rsidRDefault="00913132" w:rsidP="00913132">
            <w:pPr>
              <w:pStyle w:val="TAL"/>
              <w:rPr>
                <w:rFonts w:cs="Arial"/>
                <w:lang w:eastAsia="en-US"/>
              </w:rPr>
            </w:pPr>
            <w:r w:rsidRPr="00B93702">
              <w:rPr>
                <w:rFonts w:cs="Arial"/>
                <w:lang w:eastAsia="en-US"/>
              </w:rPr>
              <w:t>3800 MHz</w:t>
            </w:r>
          </w:p>
        </w:tc>
        <w:tc>
          <w:tcPr>
            <w:tcW w:w="1146" w:type="dxa"/>
            <w:tcBorders>
              <w:top w:val="single" w:sz="4" w:space="0" w:color="auto"/>
              <w:bottom w:val="single" w:sz="4" w:space="0" w:color="auto"/>
            </w:tcBorders>
          </w:tcPr>
          <w:p w14:paraId="6FCB1191" w14:textId="77777777"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14:paraId="5C6DE58E"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7F0C586A" w14:textId="77777777" w:rsidR="00913132" w:rsidRPr="00B93702" w:rsidRDefault="00913132" w:rsidP="00913132">
            <w:pPr>
              <w:pStyle w:val="TAL"/>
              <w:rPr>
                <w:rFonts w:cs="Arial"/>
                <w:lang w:eastAsia="en-US"/>
              </w:rPr>
            </w:pPr>
            <w:r w:rsidRPr="00B9370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7A8E6ED" w14:textId="77777777" w:rsidR="006D6AE2" w:rsidRDefault="00913132" w:rsidP="00905FAB">
            <w:pPr>
              <w:pStyle w:val="TAC"/>
              <w:rPr>
                <w:rFonts w:eastAsia="Malgun Gothic"/>
                <w:szCs w:val="22"/>
                <w:lang w:val="sv-SE"/>
              </w:rPr>
            </w:pPr>
            <w:r w:rsidRPr="00B93702">
              <w:rPr>
                <w:lang w:eastAsia="en-US"/>
              </w:rPr>
              <w:t>3</w:t>
            </w:r>
          </w:p>
          <w:p w14:paraId="45AFD4DC" w14:textId="77777777" w:rsidR="00913132" w:rsidRPr="00B93702" w:rsidRDefault="006D6AE2" w:rsidP="006D6AE2">
            <w:pPr>
              <w:pStyle w:val="TAC"/>
              <w:rPr>
                <w:lang w:eastAsia="en-US"/>
              </w:rPr>
            </w:pPr>
            <w:r w:rsidRPr="0083209A">
              <w:rPr>
                <w:rFonts w:eastAsia="Malgun Gothic"/>
                <w:szCs w:val="22"/>
                <w:lang w:val="sv-SE" w:eastAsia="zh-CN"/>
              </w:rPr>
              <w:t>(NOTE 1)</w:t>
            </w:r>
          </w:p>
        </w:tc>
      </w:tr>
      <w:tr w:rsidR="00B93702" w:rsidRPr="00B93702" w14:paraId="4061C114"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797D95FC" w14:textId="77777777" w:rsidR="00913132" w:rsidRPr="00B93702" w:rsidRDefault="00913132" w:rsidP="00913132">
            <w:pPr>
              <w:pStyle w:val="TAC"/>
              <w:rPr>
                <w:rFonts w:cs="Arial"/>
                <w:lang w:eastAsia="en-US"/>
              </w:rPr>
            </w:pPr>
            <w:r w:rsidRPr="00B9370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1EFD8D5"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495E5FFC"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44952302" w14:textId="77777777"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14:paraId="286CE31D"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74518BC6" w14:textId="77777777" w:rsidR="00913132" w:rsidRPr="00B93702" w:rsidRDefault="00913132" w:rsidP="00913132">
            <w:pPr>
              <w:pStyle w:val="TAL"/>
              <w:rPr>
                <w:rFonts w:cs="Arial"/>
                <w:lang w:eastAsia="en-US"/>
              </w:rPr>
            </w:pPr>
            <w:r w:rsidRPr="00B93702">
              <w:rPr>
                <w:rFonts w:cs="Arial"/>
                <w:lang w:eastAsia="en-US"/>
              </w:rPr>
              <w:t>803 MHz</w:t>
            </w:r>
          </w:p>
        </w:tc>
        <w:tc>
          <w:tcPr>
            <w:tcW w:w="1146" w:type="dxa"/>
            <w:tcBorders>
              <w:top w:val="single" w:sz="4" w:space="0" w:color="auto"/>
              <w:bottom w:val="single" w:sz="4" w:space="0" w:color="auto"/>
            </w:tcBorders>
          </w:tcPr>
          <w:p w14:paraId="776C2CA1" w14:textId="77777777"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14:paraId="0BF90684"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6B7BAA53" w14:textId="77777777" w:rsidR="00913132" w:rsidRPr="00B93702" w:rsidRDefault="00913132" w:rsidP="00913132">
            <w:pPr>
              <w:pStyle w:val="TAL"/>
              <w:rPr>
                <w:rFonts w:cs="Arial"/>
                <w:lang w:eastAsia="en-US"/>
              </w:rPr>
            </w:pPr>
            <w:r w:rsidRPr="00B9370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02423116"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5108E146"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0138FCEE" w14:textId="77777777" w:rsidR="00913132" w:rsidRPr="00B93702" w:rsidRDefault="00913132" w:rsidP="00913132">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24BE6B8" w14:textId="77777777"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4DED36C"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6361AC83" w14:textId="77777777"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14:paraId="3523F9B7"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402FB4A7" w14:textId="77777777"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14:paraId="013235FA" w14:textId="77777777"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14:paraId="7E4D59FC"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78821227" w14:textId="77777777"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0FF666B" w14:textId="77777777" w:rsidR="00913132" w:rsidRPr="00B93702" w:rsidRDefault="00913132" w:rsidP="00913132">
            <w:pPr>
              <w:pStyle w:val="TAC"/>
              <w:rPr>
                <w:lang w:eastAsia="ja-JP"/>
              </w:rPr>
            </w:pPr>
            <w:r w:rsidRPr="00B93702">
              <w:rPr>
                <w:lang w:eastAsia="ja-JP"/>
              </w:rPr>
              <w:t>3</w:t>
            </w:r>
          </w:p>
        </w:tc>
      </w:tr>
      <w:tr w:rsidR="00B93702" w:rsidRPr="00B93702" w14:paraId="037C5866"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5CB7226E" w14:textId="77777777" w:rsidR="00913132" w:rsidRPr="00B93702" w:rsidRDefault="00913132" w:rsidP="00913132">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8B0B44B" w14:textId="77777777" w:rsidR="00913132" w:rsidRPr="00B93702" w:rsidRDefault="00C47888" w:rsidP="00913132">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2E019563"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0DCCBF6D" w14:textId="77777777"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14:paraId="02D85E84"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41AE9DFB" w14:textId="77777777" w:rsidR="00913132" w:rsidRPr="00B93702" w:rsidRDefault="00913132" w:rsidP="00913132">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14:paraId="62EF9095" w14:textId="77777777"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14:paraId="1B8A9247"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2E1A61B8" w14:textId="77777777" w:rsidR="00913132" w:rsidRPr="00B93702" w:rsidRDefault="00913132" w:rsidP="00913132">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523A4F6" w14:textId="77777777" w:rsidR="00913132" w:rsidRPr="00B93702" w:rsidRDefault="00913132" w:rsidP="00913132">
            <w:pPr>
              <w:pStyle w:val="TAC"/>
              <w:rPr>
                <w:lang w:eastAsia="ja-JP"/>
              </w:rPr>
            </w:pPr>
            <w:r w:rsidRPr="00B93702">
              <w:rPr>
                <w:lang w:eastAsia="ja-JP"/>
              </w:rPr>
              <w:t>3</w:t>
            </w:r>
          </w:p>
        </w:tc>
      </w:tr>
      <w:tr w:rsidR="00B93702" w:rsidRPr="00B93702" w14:paraId="2CAFCF56"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5457EB2A" w14:textId="77777777" w:rsidR="00913132" w:rsidRPr="00B93702" w:rsidRDefault="00913132" w:rsidP="00913132">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BE5873E" w14:textId="77777777" w:rsidR="00913132" w:rsidRPr="00B93702" w:rsidRDefault="00913132" w:rsidP="00913132">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3F823F53"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02C418EA" w14:textId="77777777"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14:paraId="37FC809B"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6CDE8B9B" w14:textId="77777777" w:rsidR="00913132" w:rsidRPr="00B93702" w:rsidRDefault="00913132" w:rsidP="00913132">
            <w:pPr>
              <w:pStyle w:val="TAC"/>
              <w:rPr>
                <w:lang w:eastAsia="zh-CN"/>
              </w:rPr>
            </w:pPr>
            <w:r w:rsidRPr="00B93702">
              <w:rPr>
                <w:lang w:eastAsia="zh-CN"/>
              </w:rPr>
              <w:t>1517 MHz</w:t>
            </w:r>
          </w:p>
        </w:tc>
        <w:tc>
          <w:tcPr>
            <w:tcW w:w="1146" w:type="dxa"/>
            <w:tcBorders>
              <w:top w:val="single" w:sz="4" w:space="0" w:color="auto"/>
              <w:bottom w:val="single" w:sz="4" w:space="0" w:color="auto"/>
            </w:tcBorders>
          </w:tcPr>
          <w:p w14:paraId="309EAD39" w14:textId="77777777"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14:paraId="52683D8C"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040DF589" w14:textId="77777777" w:rsidR="00913132" w:rsidRPr="00B93702" w:rsidRDefault="00913132" w:rsidP="00913132">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26913BCC" w14:textId="77777777" w:rsidR="00913132" w:rsidRPr="00B93702" w:rsidRDefault="00913132" w:rsidP="00913132">
            <w:pPr>
              <w:pStyle w:val="TAC"/>
              <w:rPr>
                <w:lang w:eastAsia="ja-JP"/>
              </w:rPr>
            </w:pPr>
            <w:r w:rsidRPr="00B93702">
              <w:rPr>
                <w:lang w:eastAsia="ja-JP"/>
              </w:rPr>
              <w:t>3</w:t>
            </w:r>
          </w:p>
        </w:tc>
      </w:tr>
      <w:tr w:rsidR="00B93702" w:rsidRPr="00B93702" w14:paraId="4F2FBB79"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6FB1E1FE" w14:textId="77777777" w:rsidR="00913132" w:rsidRPr="00B93702" w:rsidRDefault="00913132" w:rsidP="00913132">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637BF9E" w14:textId="77777777" w:rsidR="00913132" w:rsidRPr="00B93702" w:rsidRDefault="00913132" w:rsidP="00913132">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73BECB11"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79812DA1" w14:textId="77777777"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14:paraId="6BC06D66"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5031E242" w14:textId="77777777" w:rsidR="00913132" w:rsidRPr="00B93702" w:rsidRDefault="00913132" w:rsidP="00913132">
            <w:pPr>
              <w:pStyle w:val="TAC"/>
              <w:rPr>
                <w:lang w:eastAsia="zh-CN"/>
              </w:rPr>
            </w:pPr>
            <w:r w:rsidRPr="00B93702">
              <w:rPr>
                <w:lang w:eastAsia="zh-CN"/>
              </w:rPr>
              <w:t>1432 MHz</w:t>
            </w:r>
          </w:p>
        </w:tc>
        <w:tc>
          <w:tcPr>
            <w:tcW w:w="1146" w:type="dxa"/>
            <w:tcBorders>
              <w:top w:val="single" w:sz="4" w:space="0" w:color="auto"/>
              <w:bottom w:val="single" w:sz="4" w:space="0" w:color="auto"/>
            </w:tcBorders>
          </w:tcPr>
          <w:p w14:paraId="24C1CFBA" w14:textId="77777777"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14:paraId="3A4ACC91"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6296A0C7" w14:textId="77777777" w:rsidR="00913132" w:rsidRPr="00B93702" w:rsidRDefault="00913132" w:rsidP="00913132">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47A2E4C9" w14:textId="77777777" w:rsidR="00913132" w:rsidRPr="00B93702" w:rsidRDefault="00913132" w:rsidP="00913132">
            <w:pPr>
              <w:pStyle w:val="TAC"/>
              <w:rPr>
                <w:lang w:eastAsia="ja-JP"/>
              </w:rPr>
            </w:pPr>
            <w:r w:rsidRPr="00B93702">
              <w:rPr>
                <w:lang w:eastAsia="ja-JP"/>
              </w:rPr>
              <w:t>3</w:t>
            </w:r>
          </w:p>
        </w:tc>
      </w:tr>
      <w:tr w:rsidR="00B93702" w:rsidRPr="00B93702" w14:paraId="1F52AF61"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75380398" w14:textId="77777777" w:rsidR="00913132" w:rsidRPr="00B93702" w:rsidRDefault="00913132" w:rsidP="00913132">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00EEDAFB" w14:textId="77777777"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6536CEE"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2986C493" w14:textId="77777777"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14:paraId="322FFFBD"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7672C24F" w14:textId="77777777" w:rsidR="00913132" w:rsidRPr="00B93702" w:rsidRDefault="00913132" w:rsidP="00913132">
            <w:pPr>
              <w:pStyle w:val="TAC"/>
              <w:rPr>
                <w:lang w:eastAsia="zh-CN"/>
              </w:rPr>
            </w:pPr>
            <w:r w:rsidRPr="00B93702">
              <w:rPr>
                <w:lang w:eastAsia="zh-CN"/>
              </w:rPr>
              <w:t>3400 MHz</w:t>
            </w:r>
          </w:p>
        </w:tc>
        <w:tc>
          <w:tcPr>
            <w:tcW w:w="1146" w:type="dxa"/>
            <w:tcBorders>
              <w:top w:val="single" w:sz="4" w:space="0" w:color="auto"/>
              <w:bottom w:val="single" w:sz="4" w:space="0" w:color="auto"/>
            </w:tcBorders>
          </w:tcPr>
          <w:p w14:paraId="2B9549EF" w14:textId="77777777"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14:paraId="19422BC5"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1A95E528" w14:textId="77777777" w:rsidR="00913132" w:rsidRPr="00B93702" w:rsidRDefault="00913132" w:rsidP="00913132">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384F90A" w14:textId="77777777" w:rsidR="00913132" w:rsidRPr="00B93702" w:rsidRDefault="00913132" w:rsidP="00913132">
            <w:pPr>
              <w:pStyle w:val="TAC"/>
              <w:rPr>
                <w:lang w:eastAsia="ja-JP"/>
              </w:rPr>
            </w:pPr>
            <w:r w:rsidRPr="00B93702">
              <w:rPr>
                <w:lang w:eastAsia="ja-JP"/>
              </w:rPr>
              <w:t>3</w:t>
            </w:r>
          </w:p>
        </w:tc>
      </w:tr>
      <w:tr w:rsidR="00B93702" w:rsidRPr="00B93702" w14:paraId="39D4630B"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421EDF4D" w14:textId="77777777" w:rsidR="00D96E9D" w:rsidRPr="00B93702" w:rsidRDefault="00D96E9D" w:rsidP="00D96E9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35695641" w14:textId="77777777" w:rsidR="00D96E9D" w:rsidRPr="00B93702"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51EC7D1" w14:textId="77777777" w:rsidR="00D96E9D" w:rsidRPr="00B93702" w:rsidRDefault="00D96E9D" w:rsidP="00D96E9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14:paraId="28E46C5A" w14:textId="77777777"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14:paraId="5E1D80DA" w14:textId="77777777" w:rsidR="00D96E9D" w:rsidRPr="00B93702" w:rsidRDefault="00D96E9D" w:rsidP="00D96E9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14:paraId="2CE501F7" w14:textId="77777777" w:rsidR="00D96E9D" w:rsidRPr="00B93702" w:rsidRDefault="00D96E9D" w:rsidP="00D96E9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14:paraId="6889213E" w14:textId="77777777"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14:paraId="6FCD306C" w14:textId="77777777" w:rsidR="00D96E9D" w:rsidRPr="00B93702" w:rsidRDefault="00D96E9D" w:rsidP="00D96E9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14:paraId="2DC78477" w14:textId="77777777" w:rsidR="00D96E9D" w:rsidRPr="00B93702" w:rsidRDefault="00D96E9D" w:rsidP="00D96E9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318BFE" w14:textId="77777777" w:rsidR="00D96E9D" w:rsidRPr="00B93702" w:rsidRDefault="00D96E9D" w:rsidP="00D96E9D">
            <w:pPr>
              <w:pStyle w:val="TAC"/>
              <w:rPr>
                <w:lang w:eastAsia="ja-JP"/>
              </w:rPr>
            </w:pPr>
            <w:r w:rsidRPr="00B93702">
              <w:rPr>
                <w:lang w:val="en-US" w:eastAsia="ja-JP"/>
              </w:rPr>
              <w:t>3</w:t>
            </w:r>
          </w:p>
        </w:tc>
      </w:tr>
      <w:tr w:rsidR="00B93702" w:rsidRPr="00B93702" w14:paraId="1728146A"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23E879AF" w14:textId="77777777" w:rsidR="00D96E9D" w:rsidRPr="00B93702" w:rsidRDefault="00FB48BD" w:rsidP="00D96E9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2890FC80" w14:textId="77777777" w:rsidR="00D96E9D" w:rsidRPr="00B93702" w:rsidRDefault="00D96E9D" w:rsidP="00D96E9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D3390BE" w14:textId="77777777"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14:paraId="1E44A57D"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4A8D656E" w14:textId="77777777"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2D790F91" w14:textId="77777777" w:rsidR="00D96E9D" w:rsidRPr="00B93702" w:rsidRDefault="00D96E9D" w:rsidP="00D96E9D">
            <w:pPr>
              <w:pStyle w:val="TAC"/>
              <w:rPr>
                <w:lang w:eastAsia="zh-CN"/>
              </w:rPr>
            </w:pPr>
            <w:r w:rsidRPr="00B93702">
              <w:rPr>
                <w:lang w:eastAsia="zh-CN"/>
              </w:rPr>
              <w:t>4200 MHz</w:t>
            </w:r>
          </w:p>
        </w:tc>
        <w:tc>
          <w:tcPr>
            <w:tcW w:w="1146" w:type="dxa"/>
            <w:tcBorders>
              <w:top w:val="single" w:sz="4" w:space="0" w:color="auto"/>
              <w:bottom w:val="single" w:sz="4" w:space="0" w:color="auto"/>
            </w:tcBorders>
          </w:tcPr>
          <w:p w14:paraId="18570904"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5E01A209" w14:textId="77777777"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7FB22D53" w14:textId="77777777" w:rsidR="00D96E9D" w:rsidRPr="00B93702" w:rsidRDefault="00D96E9D" w:rsidP="00D96E9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7181C53B" w14:textId="77777777" w:rsidR="00FB48BD" w:rsidRPr="00B93702" w:rsidRDefault="00D96E9D" w:rsidP="00FB48BD">
            <w:pPr>
              <w:pStyle w:val="TAC"/>
              <w:rPr>
                <w:lang w:eastAsia="ja-JP"/>
              </w:rPr>
            </w:pPr>
            <w:r w:rsidRPr="00B93702">
              <w:rPr>
                <w:lang w:eastAsia="ja-JP"/>
              </w:rPr>
              <w:t>3</w:t>
            </w:r>
          </w:p>
          <w:p w14:paraId="1A7860D9" w14:textId="77777777" w:rsidR="00D96E9D" w:rsidRPr="00B93702" w:rsidRDefault="00FB48BD" w:rsidP="00FB48BD">
            <w:pPr>
              <w:pStyle w:val="TAC"/>
              <w:rPr>
                <w:lang w:eastAsia="ja-JP"/>
              </w:rPr>
            </w:pPr>
            <w:r w:rsidRPr="00B93702">
              <w:rPr>
                <w:lang w:eastAsia="ja-JP"/>
              </w:rPr>
              <w:t>(NOTE 2)</w:t>
            </w:r>
          </w:p>
        </w:tc>
      </w:tr>
      <w:tr w:rsidR="00B93702" w:rsidRPr="00B93702" w14:paraId="4E416BC5" w14:textId="77777777" w:rsidTr="00905FAB">
        <w:trPr>
          <w:jc w:val="center"/>
        </w:trPr>
        <w:tc>
          <w:tcPr>
            <w:tcW w:w="1120" w:type="dxa"/>
            <w:tcBorders>
              <w:top w:val="single" w:sz="4" w:space="0" w:color="auto"/>
              <w:left w:val="single" w:sz="4" w:space="0" w:color="auto"/>
              <w:bottom w:val="single" w:sz="4" w:space="0" w:color="auto"/>
              <w:right w:val="single" w:sz="4" w:space="0" w:color="auto"/>
            </w:tcBorders>
          </w:tcPr>
          <w:p w14:paraId="77A3E718" w14:textId="77777777" w:rsidR="00D96E9D" w:rsidRPr="00B93702" w:rsidRDefault="00FB48BD" w:rsidP="00D96E9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65E57396" w14:textId="77777777" w:rsidR="00D96E9D" w:rsidRPr="00B93702" w:rsidRDefault="00D96E9D" w:rsidP="00D96E9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2E9022AD" w14:textId="77777777"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14:paraId="6A8F10E0"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0D874CE7" w14:textId="77777777"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A9DE022" w14:textId="77777777" w:rsidR="00D96E9D" w:rsidRPr="00B93702" w:rsidRDefault="00D96E9D" w:rsidP="00D96E9D">
            <w:pPr>
              <w:pStyle w:val="TAC"/>
              <w:rPr>
                <w:lang w:eastAsia="zh-CN"/>
              </w:rPr>
            </w:pPr>
            <w:r w:rsidRPr="00B93702">
              <w:rPr>
                <w:lang w:eastAsia="zh-CN"/>
              </w:rPr>
              <w:t>3800 MHz</w:t>
            </w:r>
          </w:p>
        </w:tc>
        <w:tc>
          <w:tcPr>
            <w:tcW w:w="1146" w:type="dxa"/>
            <w:tcBorders>
              <w:top w:val="single" w:sz="4" w:space="0" w:color="auto"/>
              <w:bottom w:val="single" w:sz="4" w:space="0" w:color="auto"/>
            </w:tcBorders>
          </w:tcPr>
          <w:p w14:paraId="35AC4441"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2CC34B87" w14:textId="77777777"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5B3552AF" w14:textId="77777777" w:rsidR="00D96E9D" w:rsidRPr="00B93702" w:rsidRDefault="00D96E9D" w:rsidP="00D96E9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27B1D8D8" w14:textId="77777777" w:rsidR="00FB48BD" w:rsidRPr="00B93702" w:rsidRDefault="00D96E9D" w:rsidP="00FB48BD">
            <w:pPr>
              <w:pStyle w:val="TAC"/>
              <w:rPr>
                <w:lang w:eastAsia="ja-JP"/>
              </w:rPr>
            </w:pPr>
            <w:r w:rsidRPr="00B93702">
              <w:rPr>
                <w:lang w:eastAsia="ja-JP"/>
              </w:rPr>
              <w:t>3</w:t>
            </w:r>
          </w:p>
          <w:p w14:paraId="6CD8A511" w14:textId="77777777" w:rsidR="00D96E9D" w:rsidRPr="00B93702" w:rsidRDefault="00FB48BD" w:rsidP="00FB48BD">
            <w:pPr>
              <w:pStyle w:val="TAC"/>
              <w:rPr>
                <w:lang w:eastAsia="ja-JP"/>
              </w:rPr>
            </w:pPr>
            <w:r w:rsidRPr="00B93702">
              <w:rPr>
                <w:lang w:eastAsia="ja-JP"/>
              </w:rPr>
              <w:t>(NOTE 2)</w:t>
            </w:r>
          </w:p>
        </w:tc>
      </w:tr>
      <w:tr w:rsidR="00D96E9D" w:rsidRPr="00B93702" w14:paraId="634DD6D8" w14:textId="77777777" w:rsidTr="00905FA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3ED0424D" w14:textId="77777777" w:rsidR="00FB48BD" w:rsidRPr="00B93702" w:rsidRDefault="00D96E9D" w:rsidP="00FB48BD">
            <w:pPr>
              <w:pStyle w:val="TAN"/>
            </w:pPr>
            <w:r w:rsidRPr="00B93702">
              <w:rPr>
                <w:lang w:eastAsia="ja-JP"/>
              </w:rPr>
              <w:t>NOTE 1:</w:t>
            </w:r>
            <w:r w:rsidRPr="00B93702">
              <w:tab/>
              <w:t xml:space="preserve">The band </w:t>
            </w:r>
            <w:r w:rsidR="006D6AE2">
              <w:rPr>
                <w:rFonts w:eastAsia="Malgun Gothic"/>
                <w:szCs w:val="22"/>
                <w:lang w:val="en-US" w:eastAsia="zh-CN"/>
              </w:rPr>
              <w:t xml:space="preserve">41 </w:t>
            </w:r>
            <w:r w:rsidRPr="00B93702">
              <w:t>supports NB-IoT (in certain regions).</w:t>
            </w:r>
            <w:r w:rsidR="006D6AE2">
              <w:t xml:space="preserve"> </w:t>
            </w:r>
            <w:r w:rsidR="006D6AE2" w:rsidRPr="001B4409">
              <w:rPr>
                <w:rFonts w:eastAsia="Malgun Gothic"/>
                <w:szCs w:val="22"/>
                <w:lang w:val="en-US" w:eastAsia="zh-CN"/>
              </w:rPr>
              <w:t>The band 42 and 43 support NB-IoT.</w:t>
            </w:r>
          </w:p>
          <w:p w14:paraId="568C66BA" w14:textId="77777777" w:rsidR="00D96E9D" w:rsidRPr="00B93702" w:rsidRDefault="00FB48BD" w:rsidP="00FB48BD">
            <w:pPr>
              <w:pStyle w:val="TAN"/>
              <w:rPr>
                <w:lang w:eastAsia="ja-JP"/>
              </w:rPr>
            </w:pPr>
            <w:r w:rsidRPr="00B93702">
              <w:rPr>
                <w:lang w:eastAsia="ja-JP"/>
              </w:rPr>
              <w:t>NOTE 2:</w:t>
            </w:r>
            <w:r w:rsidRPr="00B93702">
              <w:rPr>
                <w:lang w:eastAsia="ja-JP"/>
              </w:rPr>
              <w:tab/>
              <w:t>The band is for NR only.</w:t>
            </w:r>
          </w:p>
        </w:tc>
      </w:tr>
    </w:tbl>
    <w:p w14:paraId="3C37FE2D" w14:textId="77777777" w:rsidR="00F9256D" w:rsidRPr="00B93702" w:rsidRDefault="00F9256D" w:rsidP="00F9256D"/>
    <w:p w14:paraId="4B1ED8CB" w14:textId="77777777" w:rsidR="00CF6B59" w:rsidRPr="00B93702" w:rsidRDefault="00CF6B59" w:rsidP="0048036E">
      <w:pPr>
        <w:pStyle w:val="TH"/>
      </w:pPr>
      <w:r w:rsidRPr="00B93702">
        <w:t xml:space="preserve">Table 4.4-3. </w:t>
      </w:r>
      <w:r w:rsidR="006B540F" w:rsidRPr="00B93702">
        <w:t>Void</w:t>
      </w:r>
    </w:p>
    <w:p w14:paraId="796FB26B" w14:textId="77777777" w:rsidR="00CF6B59" w:rsidRPr="00B93702" w:rsidRDefault="00CF6B59" w:rsidP="00CF6B59">
      <w:pPr>
        <w:pStyle w:val="TH"/>
      </w:pPr>
      <w:r w:rsidRPr="00B93702">
        <w:t xml:space="preserve">Table 4.4-4. </w:t>
      </w:r>
      <w:r w:rsidR="006B540F" w:rsidRPr="00B93702">
        <w:t>Void</w:t>
      </w:r>
    </w:p>
    <w:p w14:paraId="4D1CA86F" w14:textId="77777777" w:rsidR="006B540F" w:rsidRPr="00B93702" w:rsidRDefault="006B540F" w:rsidP="00F9256D">
      <w:r w:rsidRPr="00B93702">
        <w:t>E-UTRA is designed to operate for the carrier aggregation bands defined in TS 36.10</w:t>
      </w:r>
      <w:r w:rsidR="005C5CAD" w:rsidRPr="00B93702">
        <w:t>1</w:t>
      </w:r>
      <w:r w:rsidRPr="00B93702">
        <w:t xml:space="preserve"> [</w:t>
      </w:r>
      <w:r w:rsidR="005C5CAD" w:rsidRPr="00B93702">
        <w:t>28</w:t>
      </w:r>
      <w:r w:rsidRPr="00B93702">
        <w:t>]. The E-UTRA channel bandwidth BW</w:t>
      </w:r>
      <w:r w:rsidRPr="00B93702">
        <w:rPr>
          <w:vertAlign w:val="subscript"/>
        </w:rPr>
        <w:t>Channel</w:t>
      </w:r>
      <w:r w:rsidRPr="00B93702">
        <w:t xml:space="preserve"> for a single carrier and the Aggregated Channel Bandwidth BW</w:t>
      </w:r>
      <w:r w:rsidRPr="00B93702">
        <w:rPr>
          <w:vertAlign w:val="subscript"/>
        </w:rPr>
        <w:t>Channel_CA</w:t>
      </w:r>
      <w:r w:rsidRPr="00B93702">
        <w:t xml:space="preserve"> for E-UTRA carrier aggregation are specified in </w:t>
      </w:r>
      <w:r w:rsidR="009A4B89" w:rsidRPr="00B93702">
        <w:t>subclause</w:t>
      </w:r>
      <w:r w:rsidRPr="00B93702">
        <w:t xml:space="preserve"> 5.6 of TS 36.104 [5].</w:t>
      </w:r>
    </w:p>
    <w:p w14:paraId="5F768403" w14:textId="77777777" w:rsidR="003527EC" w:rsidRPr="00B93702" w:rsidRDefault="003527EC" w:rsidP="00F9256D">
      <w:pPr>
        <w:rPr>
          <w:lang w:eastAsia="zh-CN"/>
        </w:rPr>
      </w:pPr>
      <w:r w:rsidRPr="00B93702">
        <w:rPr>
          <w:lang w:eastAsia="zh-CN"/>
        </w:rPr>
        <w:t xml:space="preserve">The NB-IoT channel bandwidth </w:t>
      </w:r>
      <w:r w:rsidRPr="00B93702">
        <w:t>BW</w:t>
      </w:r>
      <w:r w:rsidRPr="00B93702">
        <w:rPr>
          <w:vertAlign w:val="subscript"/>
        </w:rPr>
        <w:t>Channel</w:t>
      </w:r>
      <w:r w:rsidRPr="00B93702">
        <w:rPr>
          <w:lang w:eastAsia="zh-CN"/>
        </w:rPr>
        <w:t xml:space="preserve"> is specified in </w:t>
      </w:r>
      <w:r w:rsidR="009A4B89" w:rsidRPr="00B93702">
        <w:t>subclause</w:t>
      </w:r>
      <w:r w:rsidRPr="00B93702">
        <w:rPr>
          <w:lang w:eastAsia="zh-CN"/>
        </w:rPr>
        <w:t xml:space="preserve"> 5.6 of TS 36.104 [5].</w:t>
      </w:r>
    </w:p>
    <w:p w14:paraId="60B35130" w14:textId="77777777" w:rsidR="009A4B89" w:rsidRPr="00B93702" w:rsidRDefault="009A4B89" w:rsidP="00F9256D">
      <w:r w:rsidRPr="00B93702">
        <w:rPr>
          <w:lang w:eastAsia="zh-CN"/>
        </w:rPr>
        <w:t xml:space="preserve">The NR BS channel bandwidth and PRB utilization is specified in </w:t>
      </w:r>
      <w:r w:rsidRPr="00B93702">
        <w:t>subclause</w:t>
      </w:r>
      <w:r w:rsidRPr="00B93702">
        <w:rPr>
          <w:lang w:eastAsia="zh-CN"/>
        </w:rPr>
        <w:t xml:space="preserve"> 5.3 of TS 38.104 [27].</w:t>
      </w:r>
    </w:p>
    <w:p w14:paraId="5A3E8011" w14:textId="77777777" w:rsidR="00F9256D" w:rsidRPr="00B93702" w:rsidRDefault="00F9256D" w:rsidP="00F311C8">
      <w:pPr>
        <w:pStyle w:val="Heading3"/>
      </w:pPr>
      <w:bookmarkStart w:id="44" w:name="_Toc21097780"/>
      <w:bookmarkStart w:id="45" w:name="_Toc29765342"/>
      <w:r w:rsidRPr="00B93702">
        <w:t>4.4.1</w:t>
      </w:r>
      <w:r w:rsidRPr="00B93702">
        <w:tab/>
        <w:t>Band category 1 aspects (BC1)</w:t>
      </w:r>
      <w:bookmarkEnd w:id="44"/>
      <w:bookmarkEnd w:id="45"/>
    </w:p>
    <w:p w14:paraId="2AC40004" w14:textId="77777777" w:rsidR="00F9256D" w:rsidRPr="00B93702" w:rsidRDefault="00BD4200" w:rsidP="00F9256D">
      <w:r w:rsidRPr="00B93702">
        <w:t xml:space="preserve">For each BC1 band, </w:t>
      </w:r>
      <w:r w:rsidR="00F9256D" w:rsidRPr="00B93702">
        <w:t xml:space="preserve">BC1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4.4.1-1. </w:t>
      </w:r>
    </w:p>
    <w:p w14:paraId="3C416C40" w14:textId="77777777" w:rsidR="00F9256D" w:rsidRPr="00B93702" w:rsidRDefault="00F9256D" w:rsidP="0048036E">
      <w:pPr>
        <w:pStyle w:val="TH"/>
      </w:pPr>
      <w:r w:rsidRPr="00B93702">
        <w:t>Table 4.4.1-1:</w:t>
      </w:r>
      <w:r w:rsidR="00C462C9" w:rsidRPr="00B93702">
        <w:t xml:space="preserve"> </w:t>
      </w:r>
      <w:r w:rsidRPr="00B93702">
        <w:t>F</w:t>
      </w:r>
      <w:r w:rsidRPr="00B93702">
        <w:rPr>
          <w:vertAlign w:val="subscript"/>
        </w:rPr>
        <w:t xml:space="preserve">offset, RAT </w:t>
      </w:r>
      <w:r w:rsidR="004F6AD7" w:rsidRPr="00B93702">
        <w:t>for band c</w:t>
      </w:r>
      <w:r w:rsidRPr="00B93702">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B93702" w:rsidRPr="00B93702" w14:paraId="7A52A100" w14:textId="77777777" w:rsidTr="00EA5ECC">
        <w:trPr>
          <w:jc w:val="center"/>
        </w:trPr>
        <w:tc>
          <w:tcPr>
            <w:tcW w:w="0" w:type="auto"/>
          </w:tcPr>
          <w:p w14:paraId="34E2A213" w14:textId="77777777" w:rsidR="00F9256D" w:rsidRPr="00B93702" w:rsidRDefault="00F9256D" w:rsidP="00E634D2">
            <w:pPr>
              <w:pStyle w:val="TAH"/>
              <w:rPr>
                <w:rFonts w:cs="Arial"/>
                <w:lang w:eastAsia="en-US"/>
              </w:rPr>
            </w:pPr>
            <w:r w:rsidRPr="00B93702">
              <w:rPr>
                <w:rFonts w:cs="Arial"/>
                <w:lang w:eastAsia="en-US"/>
              </w:rPr>
              <w:t>RAT</w:t>
            </w:r>
          </w:p>
        </w:tc>
        <w:tc>
          <w:tcPr>
            <w:tcW w:w="2637" w:type="dxa"/>
          </w:tcPr>
          <w:p w14:paraId="75709009" w14:textId="77777777"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14:paraId="10CC5FB5" w14:textId="77777777" w:rsidTr="00EA5ECC">
        <w:trPr>
          <w:jc w:val="center"/>
        </w:trPr>
        <w:tc>
          <w:tcPr>
            <w:tcW w:w="0" w:type="auto"/>
          </w:tcPr>
          <w:p w14:paraId="4EF78764" w14:textId="77777777" w:rsidR="00F9256D" w:rsidRPr="00B93702" w:rsidRDefault="00F9256D" w:rsidP="00E634D2">
            <w:pPr>
              <w:pStyle w:val="TAC"/>
              <w:rPr>
                <w:rFonts w:cs="Arial"/>
                <w:lang w:eastAsia="en-US"/>
              </w:rPr>
            </w:pPr>
            <w:r w:rsidRPr="00B93702">
              <w:rPr>
                <w:rFonts w:cs="Arial"/>
                <w:lang w:eastAsia="en-US"/>
              </w:rPr>
              <w:t>1.4, 3 MHz E-UTRA</w:t>
            </w:r>
          </w:p>
        </w:tc>
        <w:tc>
          <w:tcPr>
            <w:tcW w:w="2637" w:type="dxa"/>
          </w:tcPr>
          <w:p w14:paraId="0911F40E" w14:textId="77777777"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 + 200 kHz</w:t>
            </w:r>
          </w:p>
        </w:tc>
      </w:tr>
      <w:tr w:rsidR="00B93702" w:rsidRPr="00B93702" w14:paraId="02B970CB" w14:textId="77777777" w:rsidTr="00EA5ECC">
        <w:trPr>
          <w:jc w:val="center"/>
        </w:trPr>
        <w:tc>
          <w:tcPr>
            <w:tcW w:w="0" w:type="auto"/>
          </w:tcPr>
          <w:p w14:paraId="0B805316" w14:textId="77777777"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637" w:type="dxa"/>
          </w:tcPr>
          <w:p w14:paraId="55002C89" w14:textId="77777777"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w:t>
            </w:r>
          </w:p>
        </w:tc>
      </w:tr>
      <w:tr w:rsidR="00B93702" w:rsidRPr="00B93702" w14:paraId="78D23A8E" w14:textId="77777777" w:rsidTr="00EA5ECC">
        <w:trPr>
          <w:jc w:val="center"/>
        </w:trPr>
        <w:tc>
          <w:tcPr>
            <w:tcW w:w="0" w:type="auto"/>
          </w:tcPr>
          <w:p w14:paraId="1F28DA3D" w14:textId="77777777" w:rsidR="00F9256D" w:rsidRPr="00B93702" w:rsidRDefault="007474FF" w:rsidP="00E634D2">
            <w:pPr>
              <w:pStyle w:val="TAC"/>
              <w:rPr>
                <w:rFonts w:cs="Arial"/>
                <w:lang w:eastAsia="en-US"/>
              </w:rPr>
            </w:pPr>
            <w:r w:rsidRPr="00B93702">
              <w:rPr>
                <w:rFonts w:cs="Arial"/>
                <w:lang w:eastAsia="en-US"/>
              </w:rPr>
              <w:t>UTRA FDD</w:t>
            </w:r>
          </w:p>
        </w:tc>
        <w:tc>
          <w:tcPr>
            <w:tcW w:w="2637" w:type="dxa"/>
          </w:tcPr>
          <w:p w14:paraId="7D491C5E" w14:textId="77777777" w:rsidR="00F9256D" w:rsidRPr="00B93702" w:rsidRDefault="00F9256D" w:rsidP="00E634D2">
            <w:pPr>
              <w:pStyle w:val="TAC"/>
              <w:rPr>
                <w:rFonts w:cs="Arial"/>
                <w:lang w:eastAsia="en-US"/>
              </w:rPr>
            </w:pPr>
            <w:r w:rsidRPr="00B93702">
              <w:rPr>
                <w:rFonts w:cs="Arial"/>
                <w:lang w:eastAsia="en-US"/>
              </w:rPr>
              <w:t>2.5 MHz</w:t>
            </w:r>
          </w:p>
        </w:tc>
      </w:tr>
      <w:tr w:rsidR="0024766B" w:rsidRPr="00B93702" w14:paraId="75958C07" w14:textId="77777777" w:rsidTr="00EA5ECC">
        <w:trPr>
          <w:jc w:val="center"/>
        </w:trPr>
        <w:tc>
          <w:tcPr>
            <w:tcW w:w="0" w:type="auto"/>
            <w:tcBorders>
              <w:top w:val="single" w:sz="4" w:space="0" w:color="auto"/>
              <w:left w:val="single" w:sz="4" w:space="0" w:color="auto"/>
              <w:bottom w:val="single" w:sz="4" w:space="0" w:color="auto"/>
              <w:right w:val="single" w:sz="4" w:space="0" w:color="auto"/>
            </w:tcBorders>
          </w:tcPr>
          <w:p w14:paraId="341D55E5" w14:textId="77777777" w:rsidR="00F02F57" w:rsidRPr="00B93702" w:rsidRDefault="00F02F57" w:rsidP="00F02F57">
            <w:pPr>
              <w:pStyle w:val="TAC"/>
              <w:rPr>
                <w:rFonts w:cs="Arial"/>
                <w:lang w:eastAsia="en-US"/>
              </w:rPr>
            </w:pPr>
            <w:r w:rsidRPr="00B93702">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6474F2DA" w14:textId="77777777" w:rsidR="00F02F57" w:rsidRPr="00B93702" w:rsidRDefault="00F02F57" w:rsidP="00F02F57">
            <w:pPr>
              <w:pStyle w:val="TAC"/>
              <w:rPr>
                <w:rFonts w:cs="Arial"/>
                <w:lang w:eastAsia="en-US"/>
              </w:rPr>
            </w:pPr>
            <w:r w:rsidRPr="00B93702">
              <w:rPr>
                <w:rFonts w:cs="Arial"/>
                <w:lang w:eastAsia="en-US"/>
              </w:rPr>
              <w:t>200 kHz</w:t>
            </w:r>
          </w:p>
        </w:tc>
      </w:tr>
    </w:tbl>
    <w:p w14:paraId="0529EBE5" w14:textId="77777777" w:rsidR="00E26E51" w:rsidRPr="00B93702" w:rsidRDefault="00E26E51" w:rsidP="00E26E51"/>
    <w:p w14:paraId="344B73B4" w14:textId="77777777" w:rsidR="00F9256D" w:rsidRPr="00B93702" w:rsidRDefault="00F9256D" w:rsidP="00F311C8">
      <w:pPr>
        <w:pStyle w:val="Heading3"/>
      </w:pPr>
      <w:bookmarkStart w:id="46" w:name="_Toc21097781"/>
      <w:bookmarkStart w:id="47" w:name="_Toc29765343"/>
      <w:r w:rsidRPr="00B93702">
        <w:lastRenderedPageBreak/>
        <w:t>4.4.2</w:t>
      </w:r>
      <w:r w:rsidRPr="00B93702">
        <w:tab/>
        <w:t>Band category 2 aspects (BC2)</w:t>
      </w:r>
      <w:bookmarkEnd w:id="46"/>
      <w:bookmarkEnd w:id="47"/>
    </w:p>
    <w:p w14:paraId="4DA28D1E" w14:textId="77777777" w:rsidR="00F9256D" w:rsidRPr="00B93702" w:rsidRDefault="00BD4200" w:rsidP="00F9256D">
      <w:r w:rsidRPr="00B93702">
        <w:t xml:space="preserve">For each BC2 band, </w:t>
      </w:r>
      <w:r w:rsidR="00F9256D" w:rsidRPr="00B93702">
        <w:t xml:space="preserve">BC2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4.4.2-1. </w:t>
      </w:r>
    </w:p>
    <w:p w14:paraId="700C91BC" w14:textId="77777777" w:rsidR="00F9256D" w:rsidRPr="00B93702" w:rsidRDefault="00F9256D" w:rsidP="0048036E">
      <w:pPr>
        <w:pStyle w:val="TH"/>
      </w:pPr>
      <w:r w:rsidRPr="00B93702">
        <w:t>Table 4.4.2-1:</w:t>
      </w:r>
      <w:r w:rsidR="00C462C9" w:rsidRPr="00B93702">
        <w:t xml:space="preserve"> </w:t>
      </w:r>
      <w:r w:rsidRPr="00B93702">
        <w:t>F</w:t>
      </w:r>
      <w:r w:rsidRPr="00B93702">
        <w:rPr>
          <w:vertAlign w:val="subscript"/>
        </w:rPr>
        <w:t xml:space="preserve">offset, RAT </w:t>
      </w:r>
      <w:r w:rsidR="004F6AD7" w:rsidRPr="00B93702">
        <w:t>for band c</w:t>
      </w:r>
      <w:r w:rsidRPr="00B93702">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B93702" w:rsidRPr="00B93702" w14:paraId="53147C08" w14:textId="77777777" w:rsidTr="00EA5ECC">
        <w:trPr>
          <w:jc w:val="center"/>
        </w:trPr>
        <w:tc>
          <w:tcPr>
            <w:tcW w:w="2023" w:type="dxa"/>
          </w:tcPr>
          <w:p w14:paraId="2D3FD155" w14:textId="77777777" w:rsidR="00F9256D" w:rsidRPr="00B93702" w:rsidRDefault="00F9256D" w:rsidP="00E634D2">
            <w:pPr>
              <w:pStyle w:val="TAH"/>
              <w:rPr>
                <w:rFonts w:cs="Arial"/>
                <w:lang w:eastAsia="en-US"/>
              </w:rPr>
            </w:pPr>
            <w:r w:rsidRPr="00B93702">
              <w:rPr>
                <w:rFonts w:cs="Arial"/>
                <w:lang w:eastAsia="en-US"/>
              </w:rPr>
              <w:t>RAT</w:t>
            </w:r>
          </w:p>
        </w:tc>
        <w:tc>
          <w:tcPr>
            <w:tcW w:w="1808" w:type="dxa"/>
          </w:tcPr>
          <w:p w14:paraId="044E836C" w14:textId="77777777"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14:paraId="33E98271" w14:textId="77777777" w:rsidTr="00EA5ECC">
        <w:trPr>
          <w:jc w:val="center"/>
        </w:trPr>
        <w:tc>
          <w:tcPr>
            <w:tcW w:w="2023" w:type="dxa"/>
          </w:tcPr>
          <w:p w14:paraId="53E728C7" w14:textId="77777777" w:rsidR="00F9256D" w:rsidRPr="00B93702" w:rsidRDefault="00F9256D" w:rsidP="00E634D2">
            <w:pPr>
              <w:pStyle w:val="TAC"/>
              <w:rPr>
                <w:rFonts w:cs="Arial"/>
                <w:lang w:eastAsia="en-US"/>
              </w:rPr>
            </w:pPr>
            <w:r w:rsidRPr="00B93702">
              <w:rPr>
                <w:rFonts w:cs="Arial"/>
                <w:lang w:eastAsia="en-US"/>
              </w:rPr>
              <w:t>E-UTRA</w:t>
            </w:r>
            <w:r w:rsidR="009A4B89" w:rsidRPr="00B93702">
              <w:rPr>
                <w:rFonts w:cs="Arial"/>
                <w:lang w:eastAsia="en-US"/>
              </w:rPr>
              <w:t xml:space="preserve"> and NR</w:t>
            </w:r>
          </w:p>
        </w:tc>
        <w:tc>
          <w:tcPr>
            <w:tcW w:w="1808" w:type="dxa"/>
          </w:tcPr>
          <w:p w14:paraId="66144D61" w14:textId="77777777"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 xml:space="preserve">/2 </w:t>
            </w:r>
          </w:p>
        </w:tc>
      </w:tr>
      <w:tr w:rsidR="00B93702" w:rsidRPr="00B93702" w14:paraId="16C80FCF" w14:textId="77777777" w:rsidTr="00EA5ECC">
        <w:trPr>
          <w:jc w:val="center"/>
        </w:trPr>
        <w:tc>
          <w:tcPr>
            <w:tcW w:w="2023" w:type="dxa"/>
          </w:tcPr>
          <w:p w14:paraId="203DFABA" w14:textId="77777777" w:rsidR="00F9256D" w:rsidRPr="00B93702" w:rsidRDefault="00F9256D" w:rsidP="00E634D2">
            <w:pPr>
              <w:pStyle w:val="TAC"/>
              <w:rPr>
                <w:rFonts w:cs="Arial"/>
                <w:lang w:eastAsia="en-US"/>
              </w:rPr>
            </w:pPr>
            <w:r w:rsidRPr="00B93702">
              <w:rPr>
                <w:rFonts w:cs="Arial"/>
                <w:lang w:eastAsia="en-US"/>
              </w:rPr>
              <w:t>UTRA</w:t>
            </w:r>
            <w:r w:rsidR="007474FF" w:rsidRPr="00B93702">
              <w:rPr>
                <w:rFonts w:cs="Arial"/>
                <w:lang w:eastAsia="en-US"/>
              </w:rPr>
              <w:t xml:space="preserve"> FDD</w:t>
            </w:r>
          </w:p>
        </w:tc>
        <w:tc>
          <w:tcPr>
            <w:tcW w:w="1808" w:type="dxa"/>
          </w:tcPr>
          <w:p w14:paraId="04C8649A" w14:textId="77777777" w:rsidR="00F9256D" w:rsidRPr="00B93702" w:rsidRDefault="00F9256D" w:rsidP="00E634D2">
            <w:pPr>
              <w:pStyle w:val="TAC"/>
              <w:rPr>
                <w:rFonts w:cs="Arial"/>
                <w:lang w:eastAsia="en-US"/>
              </w:rPr>
            </w:pPr>
            <w:r w:rsidRPr="00B93702">
              <w:rPr>
                <w:rFonts w:cs="Arial"/>
                <w:lang w:eastAsia="en-US"/>
              </w:rPr>
              <w:t>2.5 MHz</w:t>
            </w:r>
          </w:p>
        </w:tc>
      </w:tr>
      <w:tr w:rsidR="00B93702" w:rsidRPr="00B93702" w14:paraId="48519548" w14:textId="77777777" w:rsidTr="00EA5ECC">
        <w:trPr>
          <w:jc w:val="center"/>
        </w:trPr>
        <w:tc>
          <w:tcPr>
            <w:tcW w:w="2023" w:type="dxa"/>
          </w:tcPr>
          <w:p w14:paraId="141343F4" w14:textId="77777777" w:rsidR="00F9256D" w:rsidRPr="00B93702" w:rsidRDefault="00F9256D" w:rsidP="00E634D2">
            <w:pPr>
              <w:pStyle w:val="TAC"/>
              <w:rPr>
                <w:rFonts w:cs="Arial"/>
                <w:lang w:eastAsia="en-US"/>
              </w:rPr>
            </w:pPr>
            <w:r w:rsidRPr="00B93702">
              <w:rPr>
                <w:rFonts w:cs="Arial"/>
                <w:lang w:eastAsia="en-US"/>
              </w:rPr>
              <w:t>GSM/EDGE</w:t>
            </w:r>
          </w:p>
        </w:tc>
        <w:tc>
          <w:tcPr>
            <w:tcW w:w="1808" w:type="dxa"/>
          </w:tcPr>
          <w:p w14:paraId="4222B39E" w14:textId="77777777" w:rsidR="00F9256D" w:rsidRPr="00B93702" w:rsidRDefault="00F9256D" w:rsidP="00E634D2">
            <w:pPr>
              <w:pStyle w:val="TAC"/>
              <w:rPr>
                <w:rFonts w:cs="Arial"/>
                <w:lang w:eastAsia="en-US"/>
              </w:rPr>
            </w:pPr>
            <w:r w:rsidRPr="00B93702">
              <w:rPr>
                <w:rFonts w:cs="Arial"/>
                <w:lang w:eastAsia="en-US"/>
              </w:rPr>
              <w:t>200 kHz</w:t>
            </w:r>
          </w:p>
        </w:tc>
      </w:tr>
      <w:tr w:rsidR="0024766B" w:rsidRPr="00B93702" w14:paraId="45311DED" w14:textId="77777777" w:rsidTr="00EA5ECC">
        <w:trPr>
          <w:jc w:val="center"/>
        </w:trPr>
        <w:tc>
          <w:tcPr>
            <w:tcW w:w="2023" w:type="dxa"/>
            <w:tcBorders>
              <w:top w:val="single" w:sz="4" w:space="0" w:color="auto"/>
              <w:left w:val="single" w:sz="4" w:space="0" w:color="auto"/>
              <w:bottom w:val="single" w:sz="4" w:space="0" w:color="auto"/>
              <w:right w:val="single" w:sz="4" w:space="0" w:color="auto"/>
            </w:tcBorders>
          </w:tcPr>
          <w:p w14:paraId="7CD8BFAC" w14:textId="77777777" w:rsidR="00F02F57" w:rsidRPr="00B93702" w:rsidRDefault="00F02F57" w:rsidP="00F02F57">
            <w:pPr>
              <w:pStyle w:val="TAC"/>
              <w:rPr>
                <w:rFonts w:cs="Arial"/>
                <w:lang w:eastAsia="en-US"/>
              </w:rPr>
            </w:pPr>
            <w:r w:rsidRPr="00B93702">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223E257E" w14:textId="77777777" w:rsidR="00F02F57" w:rsidRPr="00B93702" w:rsidRDefault="00F02F57" w:rsidP="00F02F57">
            <w:pPr>
              <w:pStyle w:val="TAC"/>
              <w:rPr>
                <w:rFonts w:cs="Arial"/>
                <w:lang w:eastAsia="en-US"/>
              </w:rPr>
            </w:pPr>
            <w:r w:rsidRPr="00B93702">
              <w:rPr>
                <w:rFonts w:cs="Arial"/>
                <w:lang w:eastAsia="en-US"/>
              </w:rPr>
              <w:t>200 kHz</w:t>
            </w:r>
          </w:p>
        </w:tc>
      </w:tr>
    </w:tbl>
    <w:p w14:paraId="0855EE0F" w14:textId="77777777" w:rsidR="00E26E51" w:rsidRPr="00B93702" w:rsidRDefault="00E26E51" w:rsidP="00E26E51"/>
    <w:p w14:paraId="639A6A92" w14:textId="77777777" w:rsidR="00F9256D" w:rsidRPr="00B93702" w:rsidRDefault="00F9256D" w:rsidP="00F311C8">
      <w:pPr>
        <w:pStyle w:val="Heading3"/>
      </w:pPr>
      <w:bookmarkStart w:id="48" w:name="_Toc21097782"/>
      <w:bookmarkStart w:id="49" w:name="_Toc29765344"/>
      <w:r w:rsidRPr="00B93702">
        <w:t>4.4.3</w:t>
      </w:r>
      <w:r w:rsidRPr="00B93702">
        <w:tab/>
        <w:t>Band category 3 aspects (BC3)</w:t>
      </w:r>
      <w:bookmarkEnd w:id="48"/>
      <w:bookmarkEnd w:id="49"/>
    </w:p>
    <w:p w14:paraId="35F75AED" w14:textId="77777777" w:rsidR="00F9256D" w:rsidRPr="00B93702" w:rsidRDefault="00BD4200" w:rsidP="00F9256D">
      <w:r w:rsidRPr="00B93702">
        <w:t xml:space="preserve">For each BC3 band, </w:t>
      </w:r>
      <w:r w:rsidR="00F9256D" w:rsidRPr="00B93702">
        <w:t xml:space="preserve">BC3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4.4.3-1. </w:t>
      </w:r>
    </w:p>
    <w:p w14:paraId="6D68018C" w14:textId="77777777" w:rsidR="00F9256D" w:rsidRPr="00B93702" w:rsidRDefault="00F9256D" w:rsidP="0048036E">
      <w:pPr>
        <w:pStyle w:val="TH"/>
      </w:pPr>
      <w:r w:rsidRPr="00B93702">
        <w:t>Table 4.4.3-1:</w:t>
      </w:r>
      <w:r w:rsidR="00C462C9" w:rsidRPr="00B93702">
        <w:t xml:space="preserve"> </w:t>
      </w:r>
      <w:r w:rsidRPr="00B93702">
        <w:t>F</w:t>
      </w:r>
      <w:r w:rsidRPr="00B93702">
        <w:rPr>
          <w:vertAlign w:val="subscript"/>
        </w:rPr>
        <w:t xml:space="preserve">offset, RAT </w:t>
      </w:r>
      <w:r w:rsidR="004F6AD7" w:rsidRPr="00B93702">
        <w:t>for band c</w:t>
      </w:r>
      <w:r w:rsidRPr="00B93702">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B93702" w:rsidRPr="00B93702" w14:paraId="2F42A419" w14:textId="77777777" w:rsidTr="00EA5ECC">
        <w:trPr>
          <w:jc w:val="center"/>
        </w:trPr>
        <w:tc>
          <w:tcPr>
            <w:tcW w:w="3314" w:type="dxa"/>
          </w:tcPr>
          <w:p w14:paraId="4A1054B1" w14:textId="77777777" w:rsidR="00F9256D" w:rsidRPr="00B93702" w:rsidRDefault="00F9256D" w:rsidP="00E634D2">
            <w:pPr>
              <w:pStyle w:val="TAH"/>
              <w:rPr>
                <w:rFonts w:cs="Arial"/>
                <w:lang w:eastAsia="en-US"/>
              </w:rPr>
            </w:pPr>
            <w:r w:rsidRPr="00B93702">
              <w:rPr>
                <w:rFonts w:cs="Arial"/>
                <w:lang w:eastAsia="en-US"/>
              </w:rPr>
              <w:t>RAT</w:t>
            </w:r>
          </w:p>
        </w:tc>
        <w:tc>
          <w:tcPr>
            <w:tcW w:w="2748" w:type="dxa"/>
          </w:tcPr>
          <w:p w14:paraId="6F8DD574" w14:textId="77777777"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14:paraId="09DDFB8D" w14:textId="77777777" w:rsidTr="00EA5ECC">
        <w:trPr>
          <w:jc w:val="center"/>
        </w:trPr>
        <w:tc>
          <w:tcPr>
            <w:tcW w:w="3314" w:type="dxa"/>
          </w:tcPr>
          <w:p w14:paraId="2A9E2EB9" w14:textId="77777777" w:rsidR="00F9256D" w:rsidRPr="00B93702" w:rsidRDefault="00F9256D" w:rsidP="00E634D2">
            <w:pPr>
              <w:pStyle w:val="TAC"/>
              <w:rPr>
                <w:rFonts w:cs="Arial"/>
                <w:lang w:eastAsia="en-US"/>
              </w:rPr>
            </w:pPr>
            <w:r w:rsidRPr="00B93702">
              <w:rPr>
                <w:rFonts w:cs="Arial"/>
                <w:lang w:eastAsia="en-US"/>
              </w:rPr>
              <w:t>1.4, 3 MHz E-UTRA</w:t>
            </w:r>
          </w:p>
        </w:tc>
        <w:tc>
          <w:tcPr>
            <w:tcW w:w="2748" w:type="dxa"/>
          </w:tcPr>
          <w:p w14:paraId="1173284E" w14:textId="77777777"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 + 200 kHz</w:t>
            </w:r>
          </w:p>
        </w:tc>
      </w:tr>
      <w:tr w:rsidR="00B93702" w:rsidRPr="00B93702" w14:paraId="38C7213F" w14:textId="77777777" w:rsidTr="00EA5ECC">
        <w:trPr>
          <w:jc w:val="center"/>
        </w:trPr>
        <w:tc>
          <w:tcPr>
            <w:tcW w:w="3314" w:type="dxa"/>
          </w:tcPr>
          <w:p w14:paraId="24080114" w14:textId="77777777"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748" w:type="dxa"/>
          </w:tcPr>
          <w:p w14:paraId="621E2039" w14:textId="77777777"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w:t>
            </w:r>
          </w:p>
        </w:tc>
      </w:tr>
      <w:tr w:rsidR="00B93702" w:rsidRPr="00B93702" w14:paraId="2C2DAFFF" w14:textId="77777777" w:rsidTr="00EA5ECC">
        <w:trPr>
          <w:jc w:val="center"/>
        </w:trPr>
        <w:tc>
          <w:tcPr>
            <w:tcW w:w="3314" w:type="dxa"/>
          </w:tcPr>
          <w:p w14:paraId="4A532F00" w14:textId="77777777" w:rsidR="00F9256D" w:rsidRPr="00B93702" w:rsidRDefault="00F9256D" w:rsidP="00E634D2">
            <w:pPr>
              <w:pStyle w:val="TAC"/>
              <w:rPr>
                <w:rFonts w:cs="Arial"/>
                <w:lang w:eastAsia="en-US"/>
              </w:rPr>
            </w:pPr>
            <w:r w:rsidRPr="00B93702">
              <w:rPr>
                <w:rFonts w:cs="Arial"/>
                <w:lang w:eastAsia="en-US"/>
              </w:rPr>
              <w:t>1.28 Mcps UTRA TDD</w:t>
            </w:r>
          </w:p>
        </w:tc>
        <w:tc>
          <w:tcPr>
            <w:tcW w:w="2748" w:type="dxa"/>
          </w:tcPr>
          <w:p w14:paraId="743EE6EB" w14:textId="77777777" w:rsidR="00F9256D" w:rsidRPr="00B93702" w:rsidRDefault="00F9256D" w:rsidP="00E634D2">
            <w:pPr>
              <w:pStyle w:val="TAC"/>
              <w:rPr>
                <w:rFonts w:cs="Arial"/>
                <w:lang w:eastAsia="en-US"/>
              </w:rPr>
            </w:pPr>
            <w:r w:rsidRPr="00B93702">
              <w:rPr>
                <w:rFonts w:cs="Arial"/>
                <w:lang w:eastAsia="en-US"/>
              </w:rPr>
              <w:t>1 MHz</w:t>
            </w:r>
          </w:p>
        </w:tc>
      </w:tr>
      <w:tr w:rsidR="0024766B" w:rsidRPr="00B93702" w14:paraId="6A021F1D" w14:textId="77777777" w:rsidTr="00EA5ECC">
        <w:trPr>
          <w:jc w:val="center"/>
        </w:trPr>
        <w:tc>
          <w:tcPr>
            <w:tcW w:w="3314" w:type="dxa"/>
            <w:tcBorders>
              <w:top w:val="single" w:sz="4" w:space="0" w:color="auto"/>
              <w:left w:val="single" w:sz="4" w:space="0" w:color="auto"/>
              <w:bottom w:val="single" w:sz="4" w:space="0" w:color="auto"/>
              <w:right w:val="single" w:sz="4" w:space="0" w:color="auto"/>
            </w:tcBorders>
          </w:tcPr>
          <w:p w14:paraId="6FC58F64" w14:textId="77777777" w:rsidR="00282F6D" w:rsidRPr="00B93702" w:rsidRDefault="00282F6D" w:rsidP="00282F6D">
            <w:pPr>
              <w:pStyle w:val="TAC"/>
              <w:rPr>
                <w:rFonts w:cs="Arial"/>
                <w:lang w:eastAsia="en-US"/>
              </w:rPr>
            </w:pPr>
            <w:r w:rsidRPr="00B93702">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91AF3A8" w14:textId="77777777" w:rsidR="00282F6D" w:rsidRPr="00B93702" w:rsidRDefault="00282F6D" w:rsidP="00282F6D">
            <w:pPr>
              <w:pStyle w:val="TAC"/>
              <w:rPr>
                <w:rFonts w:cs="Arial"/>
                <w:lang w:eastAsia="en-US"/>
              </w:rPr>
            </w:pPr>
            <w:r w:rsidRPr="00B93702">
              <w:rPr>
                <w:rFonts w:cs="Arial"/>
                <w:lang w:eastAsia="en-US"/>
              </w:rPr>
              <w:t>200 kHz</w:t>
            </w:r>
          </w:p>
        </w:tc>
      </w:tr>
    </w:tbl>
    <w:p w14:paraId="6E708661" w14:textId="77777777" w:rsidR="00E26E51" w:rsidRPr="00B93702" w:rsidRDefault="00E26E51" w:rsidP="00E26E51"/>
    <w:p w14:paraId="6DE03830" w14:textId="77777777" w:rsidR="009545B3" w:rsidRPr="00B93702" w:rsidRDefault="009545B3" w:rsidP="00F311C8">
      <w:pPr>
        <w:pStyle w:val="Heading2"/>
      </w:pPr>
      <w:bookmarkStart w:id="50" w:name="_Toc21097783"/>
      <w:bookmarkStart w:id="51" w:name="_Toc29765345"/>
      <w:r w:rsidRPr="00B93702">
        <w:t>4.</w:t>
      </w:r>
      <w:r w:rsidR="0097447C" w:rsidRPr="00B93702">
        <w:t>5</w:t>
      </w:r>
      <w:r w:rsidRPr="00B93702">
        <w:tab/>
        <w:t>Channel arrangement</w:t>
      </w:r>
      <w:bookmarkEnd w:id="50"/>
      <w:bookmarkEnd w:id="51"/>
    </w:p>
    <w:p w14:paraId="4DD87A81" w14:textId="77777777" w:rsidR="00090773" w:rsidRPr="00B93702" w:rsidRDefault="00090773" w:rsidP="00F311C8">
      <w:pPr>
        <w:pStyle w:val="Heading3"/>
      </w:pPr>
      <w:bookmarkStart w:id="52" w:name="_Toc21097784"/>
      <w:bookmarkStart w:id="53" w:name="_Toc29765346"/>
      <w:r w:rsidRPr="00B93702">
        <w:t>4.5.1</w:t>
      </w:r>
      <w:r w:rsidRPr="00B93702">
        <w:tab/>
        <w:t>Channel spacing</w:t>
      </w:r>
      <w:bookmarkEnd w:id="52"/>
      <w:bookmarkEnd w:id="53"/>
    </w:p>
    <w:p w14:paraId="04E08474" w14:textId="77777777" w:rsidR="00090773" w:rsidRPr="00B93702" w:rsidRDefault="00090773" w:rsidP="00090773">
      <w:r w:rsidRPr="00B93702">
        <w:t>The GSM/EDGE carrier spacing is 200 kHz [</w:t>
      </w:r>
      <w:r w:rsidR="00D34CBD" w:rsidRPr="00B93702">
        <w:t>6</w:t>
      </w:r>
      <w:r w:rsidRPr="00B93702">
        <w:t>].</w:t>
      </w:r>
    </w:p>
    <w:p w14:paraId="34460499" w14:textId="77777777" w:rsidR="00090773" w:rsidRPr="00B93702" w:rsidRDefault="00090773" w:rsidP="00090773">
      <w:r w:rsidRPr="00B93702">
        <w:t xml:space="preserve">The nominal UTRA </w:t>
      </w:r>
      <w:r w:rsidR="00820E2D" w:rsidRPr="00B93702">
        <w:t xml:space="preserve">FDD </w:t>
      </w:r>
      <w:r w:rsidRPr="00B93702">
        <w:t>channel spacing is 5 MHz. The nominal channel spacing is 1.6</w:t>
      </w:r>
      <w:r w:rsidR="00820E2D" w:rsidRPr="00B93702">
        <w:t> </w:t>
      </w:r>
      <w:r w:rsidRPr="00B93702">
        <w:t xml:space="preserve">MHz for </w:t>
      </w:r>
      <w:r w:rsidR="00820E2D" w:rsidRPr="00B93702">
        <w:t xml:space="preserve">the </w:t>
      </w:r>
      <w:r w:rsidRPr="00B93702">
        <w:t xml:space="preserve">1.28 Mcps </w:t>
      </w:r>
      <w:r w:rsidR="00820E2D" w:rsidRPr="00B93702">
        <w:t xml:space="preserve">UTRA </w:t>
      </w:r>
      <w:r w:rsidRPr="00B93702">
        <w:t>TDD Option. These can be adjusted to optimise performance in a particular deployment scenario [</w:t>
      </w:r>
      <w:r w:rsidR="00D34CBD" w:rsidRPr="00B93702">
        <w:t>3</w:t>
      </w:r>
      <w:r w:rsidRPr="00B93702">
        <w:t>,</w:t>
      </w:r>
      <w:r w:rsidR="00D34CBD" w:rsidRPr="00B93702">
        <w:t>4</w:t>
      </w:r>
      <w:r w:rsidRPr="00B93702">
        <w:t>].</w:t>
      </w:r>
    </w:p>
    <w:p w14:paraId="7D2B2CBB" w14:textId="77777777" w:rsidR="00090773" w:rsidRPr="00B93702" w:rsidRDefault="00090773" w:rsidP="00090773">
      <w:r w:rsidRPr="00B93702">
        <w:t>In E-UTRA the spacing between carriers will depend on the deployment scenario, the size of the frequency block available and the channel bandwidths. The nominal channel spacing between two adjacent E-UTRA carriers is defined as following:</w:t>
      </w:r>
    </w:p>
    <w:p w14:paraId="7C600940" w14:textId="77777777" w:rsidR="00090773" w:rsidRPr="00B93702" w:rsidRDefault="00090773" w:rsidP="00090773">
      <w:pPr>
        <w:pStyle w:val="EQ"/>
      </w:pPr>
      <w:r w:rsidRPr="00B93702">
        <w:tab/>
        <w:t>Nominal Channel spacing = (BW</w:t>
      </w:r>
      <w:r w:rsidRPr="00B93702">
        <w:rPr>
          <w:vertAlign w:val="subscript"/>
        </w:rPr>
        <w:t>Channel(1)</w:t>
      </w:r>
      <w:r w:rsidRPr="00B93702">
        <w:t xml:space="preserve"> + BW</w:t>
      </w:r>
      <w:r w:rsidRPr="00B93702">
        <w:rPr>
          <w:vertAlign w:val="subscript"/>
        </w:rPr>
        <w:t>Channel(2)</w:t>
      </w:r>
      <w:r w:rsidRPr="00B93702">
        <w:t xml:space="preserve">)/2 </w:t>
      </w:r>
    </w:p>
    <w:p w14:paraId="0B4FDE41" w14:textId="77777777" w:rsidR="00F02F57" w:rsidRPr="00B93702" w:rsidRDefault="00090773" w:rsidP="00F02F57">
      <w:r w:rsidRPr="00B93702">
        <w:t>where BW</w:t>
      </w:r>
      <w:r w:rsidRPr="00B93702">
        <w:rPr>
          <w:vertAlign w:val="subscript"/>
        </w:rPr>
        <w:t>Channel(1)</w:t>
      </w:r>
      <w:r w:rsidR="00C462C9" w:rsidRPr="00B93702">
        <w:t xml:space="preserve"> </w:t>
      </w:r>
      <w:r w:rsidRPr="00B93702">
        <w:t>and BW</w:t>
      </w:r>
      <w:r w:rsidRPr="00B93702">
        <w:rPr>
          <w:vertAlign w:val="subscript"/>
        </w:rPr>
        <w:t>Channel(2)</w:t>
      </w:r>
      <w:r w:rsidR="00C462C9" w:rsidRPr="00B93702">
        <w:t xml:space="preserve"> </w:t>
      </w:r>
      <w:r w:rsidRPr="00B93702">
        <w:t>are the channel bandwidths of the two respective E-UTRA carriers. The channel spacing can be adjusted to optimize performance in a particular deployment scenario [</w:t>
      </w:r>
      <w:r w:rsidR="00D34CBD" w:rsidRPr="00B93702">
        <w:t>5</w:t>
      </w:r>
      <w:r w:rsidRPr="00B93702">
        <w:t>].</w:t>
      </w:r>
    </w:p>
    <w:p w14:paraId="120E1CC9" w14:textId="77777777" w:rsidR="009A4B89" w:rsidRPr="00B93702" w:rsidRDefault="00F02F57" w:rsidP="009A4B89">
      <w:pPr>
        <w:overflowPunct/>
        <w:autoSpaceDE/>
        <w:autoSpaceDN/>
        <w:adjustRightInd/>
        <w:textAlignment w:val="auto"/>
        <w:rPr>
          <w:rFonts w:eastAsia="SimSun" w:cs="Arial"/>
          <w:lang w:eastAsia="zh-CN"/>
        </w:rPr>
      </w:pPr>
      <w:r w:rsidRPr="00B93702">
        <w:rPr>
          <w:rFonts w:eastAsia="SimSun" w:cs="Arial"/>
          <w:lang w:eastAsia="zh-CN"/>
        </w:rPr>
        <w:t>The standalone NB-IoT carrier spacing is 200 kHz.</w:t>
      </w:r>
    </w:p>
    <w:p w14:paraId="42731533" w14:textId="77777777" w:rsidR="009A4B89" w:rsidRPr="00B93702" w:rsidRDefault="009A4B89" w:rsidP="009A4B89">
      <w:pPr>
        <w:rPr>
          <w:lang w:eastAsia="zh-CN"/>
        </w:rPr>
      </w:pPr>
      <w:r w:rsidRPr="00B93702">
        <w:t xml:space="preserve">In NR the spacing between carriers will depend on the deployment scenario, the size of the frequency block available and the </w:t>
      </w:r>
      <w:r w:rsidRPr="00B93702">
        <w:rPr>
          <w:i/>
        </w:rPr>
        <w:t>BS channel bandwidths</w:t>
      </w:r>
      <w:r w:rsidRPr="00B93702">
        <w:t>. The nominal channel spacing between two adjacent NR carriers is defined as following:</w:t>
      </w:r>
      <w:r w:rsidRPr="00B93702">
        <w:rPr>
          <w:lang w:eastAsia="zh-CN"/>
        </w:rPr>
        <w:t xml:space="preserve"> </w:t>
      </w:r>
    </w:p>
    <w:p w14:paraId="5401189F" w14:textId="77777777"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w:t>
      </w:r>
      <w:r w:rsidRPr="00B93702">
        <w:rPr>
          <w:lang w:eastAsia="zh-CN"/>
        </w:rPr>
        <w:t>00</w:t>
      </w:r>
      <w:r w:rsidRPr="00B93702">
        <w:t xml:space="preserve"> kHz channel raster</w:t>
      </w:r>
      <w:r w:rsidRPr="00B93702">
        <w:rPr>
          <w:lang w:eastAsia="zh-CN"/>
        </w:rPr>
        <w:t>,</w:t>
      </w:r>
    </w:p>
    <w:p w14:paraId="491A7676" w14:textId="77777777"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)/2</w:t>
      </w:r>
    </w:p>
    <w:p w14:paraId="173F5986" w14:textId="77777777"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15 kHz channel raster</w:t>
      </w:r>
      <w:r w:rsidRPr="00B93702">
        <w:rPr>
          <w:lang w:eastAsia="zh-CN"/>
        </w:rPr>
        <w:t>,</w:t>
      </w:r>
    </w:p>
    <w:p w14:paraId="745A162F" w14:textId="77777777"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 xml:space="preserve">)/2 + </w:t>
      </w:r>
      <w:r w:rsidRPr="00B93702">
        <w:rPr>
          <w:lang w:eastAsia="zh-CN"/>
        </w:rPr>
        <w:t>{-5kHz, 0k</w:t>
      </w:r>
      <w:r w:rsidRPr="00B93702">
        <w:rPr>
          <w:rFonts w:hint="eastAsia"/>
          <w:lang w:eastAsia="zh-CN"/>
        </w:rPr>
        <w:t>Hz</w:t>
      </w:r>
      <w:r w:rsidRPr="00B93702">
        <w:rPr>
          <w:lang w:eastAsia="zh-CN"/>
        </w:rPr>
        <w:t>, 5kHz}</w:t>
      </w:r>
    </w:p>
    <w:p w14:paraId="3F12053B" w14:textId="77777777" w:rsidR="00090773" w:rsidRDefault="009A4B89" w:rsidP="009A4B89">
      <w:pPr>
        <w:overflowPunct/>
        <w:autoSpaceDE/>
        <w:autoSpaceDN/>
        <w:adjustRightInd/>
        <w:textAlignment w:val="auto"/>
      </w:pPr>
      <w:r w:rsidRPr="00B93702">
        <w:t>where 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NR carriers. The channel spacing can be adjusted </w:t>
      </w:r>
      <w:r w:rsidRPr="00B93702">
        <w:rPr>
          <w:rFonts w:eastAsia="Yu Mincho"/>
        </w:rPr>
        <w:t xml:space="preserve">depending on the channel raster </w:t>
      </w:r>
      <w:r w:rsidRPr="00B93702">
        <w:t>to optimize performance in a particular deployment scenario [27].</w:t>
      </w:r>
    </w:p>
    <w:p w14:paraId="315F8186" w14:textId="77777777" w:rsidR="00D623FB" w:rsidRDefault="00D623FB" w:rsidP="00D623FB">
      <w:pPr>
        <w:rPr>
          <w:rFonts w:eastAsia="Yu Mincho"/>
        </w:rPr>
      </w:pPr>
      <w:r>
        <w:rPr>
          <w:rFonts w:eastAsia="Yu Mincho"/>
        </w:rPr>
        <w:lastRenderedPageBreak/>
        <w:t>The spacing between E-UTRA and NR carriers will depend on the deployment scenario, the size of the frequency block available and the channel bandwidths. The nominal channel spacing between an E-UTRA carrier and an adjacent NR carrier is defined as following:</w:t>
      </w:r>
    </w:p>
    <w:p w14:paraId="37F8CA65" w14:textId="77777777" w:rsidR="00D623FB" w:rsidRDefault="00D623FB" w:rsidP="00D623FB">
      <w:pPr>
        <w:pStyle w:val="B10"/>
        <w:rPr>
          <w:rFonts w:eastAsia="SimSun"/>
        </w:rPr>
      </w:pPr>
      <w:r>
        <w:t>-</w:t>
      </w:r>
      <w:r>
        <w:tab/>
        <w:t>For NR operating bands with 100 kHz channel raster,</w:t>
      </w:r>
    </w:p>
    <w:p w14:paraId="5E7960ED" w14:textId="77777777" w:rsidR="00D623FB" w:rsidRDefault="00D623FB" w:rsidP="00D623FB">
      <w:pPr>
        <w:pStyle w:val="EQ"/>
        <w:jc w:val="center"/>
      </w:pPr>
      <w:r>
        <w:t>Nominal Channel spacing = (BW</w:t>
      </w:r>
      <w:r>
        <w:rPr>
          <w:vertAlign w:val="subscript"/>
        </w:rPr>
        <w:t>E-UTRA_Channel</w:t>
      </w:r>
      <w:r>
        <w:t xml:space="preserve"> + BW</w:t>
      </w:r>
      <w:r>
        <w:rPr>
          <w:vertAlign w:val="subscript"/>
        </w:rPr>
        <w:t>NR_Channel</w:t>
      </w:r>
      <w:r>
        <w:t>)/2</w:t>
      </w:r>
    </w:p>
    <w:p w14:paraId="718854F0" w14:textId="77777777" w:rsidR="00D623FB" w:rsidRDefault="00D623FB" w:rsidP="00D623FB">
      <w:pPr>
        <w:pStyle w:val="B10"/>
      </w:pPr>
      <w:r>
        <w:t>-</w:t>
      </w:r>
      <w:r>
        <w:tab/>
        <w:t>For NR operating bands with 15 kHz channel raster,</w:t>
      </w:r>
    </w:p>
    <w:p w14:paraId="162F6A29" w14:textId="77777777" w:rsidR="00D623FB" w:rsidRDefault="00D623FB" w:rsidP="00D623FB">
      <w:pPr>
        <w:pStyle w:val="EQ"/>
      </w:pPr>
      <w:r>
        <w:tab/>
        <w:t>Nominal Channel spacing = (BW</w:t>
      </w:r>
      <w:r>
        <w:rPr>
          <w:vertAlign w:val="subscript"/>
        </w:rPr>
        <w:t>E-UTRA_Channel</w:t>
      </w:r>
      <w:r>
        <w:t xml:space="preserve"> + BW</w:t>
      </w:r>
      <w:r>
        <w:rPr>
          <w:vertAlign w:val="subscript"/>
        </w:rPr>
        <w:t>NR_Channel</w:t>
      </w:r>
      <w:r>
        <w:t>)/2+{-5</w:t>
      </w:r>
      <w:r>
        <w:rPr>
          <w:lang w:val="en-US"/>
        </w:rPr>
        <w:t> </w:t>
      </w:r>
      <w:r>
        <w:t>kHz, 0</w:t>
      </w:r>
      <w:r>
        <w:rPr>
          <w:lang w:val="en-US"/>
        </w:rPr>
        <w:t> </w:t>
      </w:r>
      <w:r>
        <w:t>kHz, 5</w:t>
      </w:r>
      <w:r>
        <w:rPr>
          <w:lang w:val="en-US"/>
        </w:rPr>
        <w:t> </w:t>
      </w:r>
      <w:r>
        <w:t>kHz}</w:t>
      </w:r>
    </w:p>
    <w:p w14:paraId="34085AD2" w14:textId="77777777" w:rsidR="00D623FB" w:rsidRDefault="00D623FB" w:rsidP="00D623FB">
      <w:pPr>
        <w:pStyle w:val="B10"/>
      </w:pPr>
      <w:r>
        <w:t>-</w:t>
      </w:r>
      <w:r>
        <w:tab/>
        <w:t>For NR operating bands with 30 kHz channel raster,</w:t>
      </w:r>
    </w:p>
    <w:p w14:paraId="3F90FF68" w14:textId="77777777" w:rsidR="00D623FB" w:rsidRDefault="00D623FB" w:rsidP="00D623FB">
      <w:pPr>
        <w:pStyle w:val="EQ"/>
      </w:pPr>
      <w:r>
        <w:tab/>
        <w:t>Nominal Channel spacing = (BW</w:t>
      </w:r>
      <w:r>
        <w:rPr>
          <w:vertAlign w:val="subscript"/>
        </w:rPr>
        <w:t>E-UTRA_Channel</w:t>
      </w:r>
      <w:r>
        <w:t xml:space="preserve"> + BW</w:t>
      </w:r>
      <w:r>
        <w:rPr>
          <w:vertAlign w:val="subscript"/>
        </w:rPr>
        <w:t>NR_Channel</w:t>
      </w:r>
      <w:r>
        <w:t>)/2+{-10</w:t>
      </w:r>
      <w:r>
        <w:rPr>
          <w:lang w:val="en-US"/>
        </w:rPr>
        <w:t> </w:t>
      </w:r>
      <w:r>
        <w:t>kHz, 0</w:t>
      </w:r>
      <w:r>
        <w:rPr>
          <w:lang w:val="en-US"/>
        </w:rPr>
        <w:t> </w:t>
      </w:r>
      <w:r>
        <w:t>kHz, 10</w:t>
      </w:r>
      <w:r>
        <w:rPr>
          <w:lang w:val="en-US"/>
        </w:rPr>
        <w:t> </w:t>
      </w:r>
      <w:r>
        <w:t>kHz}</w:t>
      </w:r>
    </w:p>
    <w:p w14:paraId="38A31FCF" w14:textId="77777777" w:rsidR="00D623FB" w:rsidRPr="00B93702" w:rsidRDefault="00D623FB" w:rsidP="00D623FB">
      <w:pPr>
        <w:overflowPunct/>
        <w:autoSpaceDE/>
        <w:autoSpaceDN/>
        <w:adjustRightInd/>
        <w:textAlignment w:val="auto"/>
        <w:rPr>
          <w:rFonts w:eastAsia="SimSun" w:cs="Arial"/>
          <w:lang w:eastAsia="zh-CN"/>
        </w:rPr>
      </w:pPr>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p>
    <w:p w14:paraId="650818AC" w14:textId="77777777" w:rsidR="00CF6B59" w:rsidRPr="00B93702" w:rsidRDefault="00CF6B59" w:rsidP="00CF6B59">
      <w:pPr>
        <w:pStyle w:val="Heading3"/>
      </w:pPr>
      <w:bookmarkStart w:id="54" w:name="_Toc21097785"/>
      <w:bookmarkStart w:id="55" w:name="_Toc29765347"/>
      <w:r w:rsidRPr="00B93702">
        <w:t>4.5.1A</w:t>
      </w:r>
      <w:r w:rsidRPr="00B93702">
        <w:tab/>
        <w:t>CA Channel spacing</w:t>
      </w:r>
      <w:bookmarkEnd w:id="54"/>
      <w:bookmarkEnd w:id="55"/>
    </w:p>
    <w:p w14:paraId="02A75B79" w14:textId="77777777" w:rsidR="00CF6B59" w:rsidRPr="00B93702" w:rsidRDefault="009A4B89" w:rsidP="00CF6B59">
      <w:pPr>
        <w:rPr>
          <w:kern w:val="2"/>
        </w:rPr>
      </w:pPr>
      <w:r w:rsidRPr="00B93702">
        <w:t>In E-UTRA, f</w:t>
      </w:r>
      <w:r w:rsidR="00CF6B59" w:rsidRPr="00B93702">
        <w:t xml:space="preserve">or intra-band contiguously aggregated carriers the channel spacing between adjacent component carriers shall be multiple of 300 kHz. </w:t>
      </w:r>
    </w:p>
    <w:p w14:paraId="696CF464" w14:textId="77777777" w:rsidR="00CF6B59" w:rsidRPr="00B93702" w:rsidRDefault="00CF6B59" w:rsidP="00CF6B59">
      <w:r w:rsidRPr="00B93702">
        <w:t>The nominal channel spacing between two adjacent aggregated E-UTRA carriers is defined as follows:</w:t>
      </w:r>
    </w:p>
    <w:p w14:paraId="13E88C74" w14:textId="77777777" w:rsidR="009A4B89" w:rsidRPr="00B93702" w:rsidRDefault="005A0279" w:rsidP="005A0279">
      <w:pPr>
        <w:pStyle w:val="EQ"/>
      </w:pPr>
      <w:r w:rsidRPr="00B93702">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71248BD1" w14:textId="77777777" w:rsidR="009A4B89" w:rsidRPr="00B93702" w:rsidRDefault="00CF6B59" w:rsidP="009A4B89">
      <w:r w:rsidRPr="00B93702">
        <w:t>where BW</w:t>
      </w:r>
      <w:r w:rsidRPr="00B93702">
        <w:rPr>
          <w:vertAlign w:val="subscript"/>
        </w:rPr>
        <w:t>Channel(1)</w:t>
      </w:r>
      <w:r w:rsidRPr="00B93702">
        <w:t xml:space="preserve"> and BW</w:t>
      </w:r>
      <w:r w:rsidRPr="00B93702">
        <w:rPr>
          <w:vertAlign w:val="subscript"/>
        </w:rPr>
        <w:t>Channel(2)</w:t>
      </w:r>
      <w:r w:rsidRPr="00B9370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2214D613" w14:textId="77777777" w:rsidR="009A4B89" w:rsidRPr="00B93702" w:rsidRDefault="009A4B89" w:rsidP="009A4B89">
      <w:pPr>
        <w:rPr>
          <w:kern w:val="2"/>
          <w:lang w:eastAsia="en-US"/>
        </w:rPr>
      </w:pPr>
      <w:r w:rsidRPr="00B93702">
        <w:t>In NR for intra-band contiguously aggregated carriers</w:t>
      </w:r>
      <w:r w:rsidRPr="00B93702">
        <w:rPr>
          <w:lang w:eastAsia="zh-CN"/>
        </w:rPr>
        <w:t xml:space="preserve">, </w:t>
      </w:r>
      <w:r w:rsidRPr="00B93702">
        <w:t xml:space="preserve">the channel spacing between adjacent component carriers shall be multiple of </w:t>
      </w:r>
      <w:r w:rsidRPr="00B93702">
        <w:rPr>
          <w:lang w:eastAsia="zh-CN"/>
        </w:rPr>
        <w:t>least common multiple of channel raster and sub-carrier spacing</w:t>
      </w:r>
      <w:r w:rsidRPr="00B93702">
        <w:t xml:space="preserve">. </w:t>
      </w:r>
    </w:p>
    <w:p w14:paraId="14656834" w14:textId="77777777" w:rsidR="009A4B89" w:rsidRPr="00B93702" w:rsidRDefault="009A4B89" w:rsidP="009A4B89">
      <w:r w:rsidRPr="00B93702">
        <w:t xml:space="preserve">The nominal channel spacing between two adjacent aggregated </w:t>
      </w:r>
      <w:r w:rsidRPr="00B93702">
        <w:rPr>
          <w:lang w:eastAsia="zh-CN"/>
        </w:rPr>
        <w:t xml:space="preserve">NR </w:t>
      </w:r>
      <w:r w:rsidRPr="00B93702">
        <w:t>carriers</w:t>
      </w:r>
      <w:r w:rsidRPr="00B93702">
        <w:rPr>
          <w:lang w:eastAsia="zh-CN"/>
        </w:rPr>
        <w:t xml:space="preserve"> </w:t>
      </w:r>
      <w:r w:rsidRPr="00B93702">
        <w:t>is defined as follows:</w:t>
      </w:r>
    </w:p>
    <w:p w14:paraId="115B4971" w14:textId="77777777" w:rsidR="009A4B89" w:rsidRPr="00B93702" w:rsidRDefault="009A4B89" w:rsidP="009A4B89">
      <w:pPr>
        <w:spacing w:before="120" w:after="120"/>
        <w:rPr>
          <w:lang w:eastAsia="zh-CN"/>
        </w:rPr>
      </w:pPr>
      <w:r w:rsidRPr="00B93702">
        <w:t>For NR operating bands with 100 kHz channel raster</w:t>
      </w:r>
      <w:r w:rsidRPr="00B93702">
        <w:rPr>
          <w:lang w:eastAsia="zh-CN"/>
        </w:rPr>
        <w:t>:</w:t>
      </w:r>
    </w:p>
    <w:p w14:paraId="761D3084" w14:textId="77777777"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34438F2E" w14:textId="77777777" w:rsidR="009A4B89" w:rsidRPr="00B93702" w:rsidRDefault="009A4B89" w:rsidP="009A4B89">
      <w:pPr>
        <w:spacing w:before="120" w:after="120"/>
        <w:rPr>
          <w:lang w:eastAsia="zh-CN"/>
        </w:rPr>
      </w:pPr>
      <w:r w:rsidRPr="00B93702">
        <w:t>For NR operating bands with 1</w:t>
      </w:r>
      <w:r w:rsidRPr="00B93702">
        <w:rPr>
          <w:lang w:eastAsia="zh-CN"/>
        </w:rPr>
        <w:t>5</w:t>
      </w:r>
      <w:r w:rsidRPr="00B93702">
        <w:t xml:space="preserve"> kHz channel raster</w:t>
      </w:r>
      <w:r w:rsidRPr="00B93702">
        <w:rPr>
          <w:lang w:eastAsia="zh-CN"/>
        </w:rPr>
        <w:t>:</w:t>
      </w:r>
    </w:p>
    <w:p w14:paraId="1ED8A078" w14:textId="77777777"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1519E7DB" w14:textId="77777777" w:rsidR="009A4B89" w:rsidRPr="00B93702" w:rsidRDefault="009A4B89" w:rsidP="009A4B89">
      <w:pPr>
        <w:spacing w:before="120" w:after="120"/>
        <w:rPr>
          <w:lang w:eastAsia="zh-CN"/>
        </w:rPr>
      </w:pPr>
      <w:r w:rsidRPr="00B93702">
        <w:rPr>
          <w:lang w:eastAsia="zh-CN"/>
        </w:rPr>
        <w:t>with</w:t>
      </w:r>
    </w:p>
    <w:p w14:paraId="1DE07B0D" w14:textId="77777777" w:rsidR="009A4B89" w:rsidRPr="00B93702" w:rsidRDefault="009A4B89" w:rsidP="00EA5ECC">
      <w:pPr>
        <w:pStyle w:val="EQ"/>
        <w:rPr>
          <w:lang w:eastAsia="zh-CN"/>
        </w:rPr>
      </w:pPr>
      <w:r w:rsidRPr="00B93702">
        <w:rPr>
          <w:iCs/>
          <w:noProof w:val="0"/>
          <w:lang w:eastAsia="zh-CN"/>
        </w:rPr>
        <w:tab/>
      </w:r>
      <m:oMath>
        <m:r>
          <m:rPr>
            <m:sty m:val="p"/>
          </m:rPr>
          <w:rPr>
            <w:rFonts w:ascii="Cambria Math" w:hAnsi="Cambria Math"/>
            <w:position w:val="-10"/>
            <w:lang w:eastAsia="zh-CN"/>
          </w:rPr>
          <w:object w:dxaOrig="619" w:dyaOrig="319" w14:anchorId="7D9F1049">
            <v:shape id="对象 22" o:spid="_x0000_i1028" type="#_x0000_t75" style="width:31pt;height:15.5pt;mso-wrap-style:square;mso-position-horizontal-relative:page;mso-position-vertical-relative:page" o:ole="">
              <v:fill o:detectmouseclick="t"/>
              <v:imagedata r:id="rId16" o:title=""/>
            </v:shape>
            <o:OLEObject Type="Embed" ProgID="Equation.3" ShapeID="对象 22" DrawAspect="Content" ObjectID="_1640378329" r:id="rId17">
              <o:FieldCodes>\* MERGEFORMAT</o:FieldCodes>
            </o:OLEObject>
          </w:object>
        </m:r>
      </m:oMath>
    </w:p>
    <w:p w14:paraId="7F625FA4" w14:textId="77777777" w:rsidR="009A4B89" w:rsidRPr="00B93702" w:rsidRDefault="009A4B89" w:rsidP="009A4B89">
      <w:pPr>
        <w:spacing w:before="120" w:after="120"/>
        <w:rPr>
          <w:lang w:eastAsia="en-US"/>
        </w:rPr>
      </w:pPr>
      <w:r w:rsidRPr="00B93702">
        <w:rPr>
          <w:lang w:eastAsia="zh-CN"/>
        </w:rPr>
        <w:t xml:space="preserve">where </w:t>
      </w:r>
      <w:r w:rsidRPr="00B93702">
        <w:t>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w:t>
      </w:r>
      <w:r w:rsidRPr="00B93702">
        <w:rPr>
          <w:lang w:eastAsia="zh-CN"/>
        </w:rPr>
        <w:t>NR</w:t>
      </w:r>
      <w:r w:rsidRPr="00B93702">
        <w:t xml:space="preserve"> component carriers according to Table 5.</w:t>
      </w:r>
      <w:r w:rsidRPr="00B93702">
        <w:rPr>
          <w:lang w:eastAsia="zh-CN"/>
        </w:rPr>
        <w:t>3.3</w:t>
      </w:r>
      <w:r w:rsidRPr="00B93702">
        <w:t xml:space="preserve">-1 </w:t>
      </w:r>
      <w:r w:rsidRPr="00B93702">
        <w:rPr>
          <w:lang w:eastAsia="zh-CN"/>
        </w:rPr>
        <w:t>and 5.3.3-2</w:t>
      </w:r>
      <w:r w:rsidR="00B8646F" w:rsidRPr="00B8646F">
        <w:rPr>
          <w:rFonts w:hint="eastAsia"/>
          <w:lang w:val="en-US" w:eastAsia="zh-CN"/>
        </w:rPr>
        <w:t xml:space="preserve"> </w:t>
      </w:r>
      <w:r w:rsidR="00B8646F">
        <w:rPr>
          <w:rFonts w:hint="eastAsia"/>
          <w:lang w:val="en-US" w:eastAsia="zh-CN"/>
        </w:rPr>
        <w:t>in TS</w:t>
      </w:r>
      <w:r w:rsidR="00B8646F">
        <w:rPr>
          <w:lang w:val="en-US" w:eastAsia="zh-CN"/>
        </w:rPr>
        <w:t> </w:t>
      </w:r>
      <w:r w:rsidR="00B8646F">
        <w:rPr>
          <w:rFonts w:hint="eastAsia"/>
          <w:lang w:val="en-US" w:eastAsia="zh-CN"/>
        </w:rPr>
        <w:t>38.104 [17]</w:t>
      </w:r>
      <w:r w:rsidRPr="00B93702">
        <w:rPr>
          <w:lang w:eastAsia="zh-CN"/>
        </w:rPr>
        <w:t xml:space="preserve"> </w:t>
      </w:r>
      <w:r w:rsidRPr="00B93702">
        <w:t>with values in MHz</w:t>
      </w:r>
      <w:r w:rsidRPr="00B93702">
        <w:rPr>
          <w:lang w:eastAsia="zh-CN"/>
        </w:rPr>
        <w:t xml:space="preserve">, </w:t>
      </w:r>
      <w:r w:rsidR="00B8646F">
        <w:rPr>
          <w:lang w:eastAsia="zh-CN"/>
        </w:rPr>
        <w:t>μ</w:t>
      </w:r>
      <w:r w:rsidR="00B8646F">
        <w:rPr>
          <w:rFonts w:hint="eastAsia"/>
          <w:vertAlign w:val="subscript"/>
          <w:lang w:val="en-US" w:eastAsia="zh-CN"/>
        </w:rPr>
        <w:t xml:space="preserve">0 </w:t>
      </w:r>
      <w:r w:rsidR="00B8646F" w:rsidRPr="00905FAB">
        <w:rPr>
          <w:lang w:val="en-US" w:eastAsia="zh-CN"/>
        </w:rPr>
        <w:t>the</w:t>
      </w:r>
      <w:r w:rsidR="00B8646F">
        <w:rPr>
          <w:rFonts w:hint="eastAsia"/>
          <w:lang w:val="en-US" w:eastAsia="zh-CN"/>
        </w:rPr>
        <w:t xml:space="preserve"> largest </w:t>
      </w:r>
      <w:r w:rsidR="00B8646F">
        <w:rPr>
          <w:lang w:val="en-US" w:eastAsia="zh-CN"/>
        </w:rPr>
        <w:t>μ</w:t>
      </w:r>
      <w:r w:rsidR="00B8646F">
        <w:rPr>
          <w:rFonts w:hint="eastAsia"/>
          <w:lang w:val="en-US" w:eastAsia="zh-CN"/>
        </w:rPr>
        <w:t xml:space="preserve"> </w:t>
      </w:r>
      <w:r w:rsidR="00B8646F">
        <w:t xml:space="preserve">value among the subcarrier spacing configurations supported in the operating band for both of the channel bandwidths according to Table 5.3.5-1 </w:t>
      </w:r>
      <w:r w:rsidR="00B8646F">
        <w:rPr>
          <w:rFonts w:hint="eastAsia"/>
          <w:lang w:val="en-US" w:eastAsia="zh-CN"/>
        </w:rPr>
        <w:t xml:space="preserve">and </w:t>
      </w:r>
      <w:r w:rsidR="00B8646F">
        <w:rPr>
          <w:lang w:val="en-US" w:eastAsia="zh-CN"/>
        </w:rPr>
        <w:t>Table 5.3.5-2</w:t>
      </w:r>
      <w:r w:rsidR="00B8646F">
        <w:rPr>
          <w:rFonts w:hint="eastAsia"/>
          <w:lang w:val="en-US" w:eastAsia="zh-CN"/>
        </w:rPr>
        <w:t xml:space="preserve"> in TS</w:t>
      </w:r>
      <w:r w:rsidR="00B8646F">
        <w:rPr>
          <w:lang w:val="en-US" w:eastAsia="zh-CN"/>
        </w:rPr>
        <w:t xml:space="preserve"> </w:t>
      </w:r>
      <w:r w:rsidR="00B8646F">
        <w:rPr>
          <w:rFonts w:hint="eastAsia"/>
          <w:lang w:val="en-US" w:eastAsia="zh-CN"/>
        </w:rPr>
        <w:t xml:space="preserve">38.104 [17] and </w:t>
      </w:r>
      <w:r w:rsidR="00B8646F">
        <w:rPr>
          <w:rFonts w:eastAsia="Yu Mincho"/>
          <w:i/>
        </w:rPr>
        <w:t>GB</w:t>
      </w:r>
      <w:r w:rsidR="00B8646F">
        <w:rPr>
          <w:rFonts w:ascii="Times New Roman Italic" w:eastAsia="Yu Mincho" w:hAnsi="Times New Roman Italic"/>
          <w:i/>
          <w:vertAlign w:val="subscript"/>
        </w:rPr>
        <w:t>Channel(i)</w:t>
      </w:r>
      <w:r w:rsidR="00B8646F">
        <w:rPr>
          <w:rFonts w:eastAsia="Yu Mincho"/>
          <w:i/>
        </w:rPr>
        <w:t xml:space="preserve"> </w:t>
      </w:r>
      <w:r w:rsidR="00B8646F">
        <w:rPr>
          <w:rFonts w:eastAsia="Yu Mincho"/>
        </w:rPr>
        <w:t>the minimum guard band for channel bandwidth</w:t>
      </w:r>
      <w:r w:rsidR="00B8646F">
        <w:rPr>
          <w:rFonts w:eastAsia="Yu Mincho"/>
          <w:i/>
        </w:rPr>
        <w:t xml:space="preserve"> i</w:t>
      </w:r>
      <w:r w:rsidR="00B8646F">
        <w:rPr>
          <w:rFonts w:eastAsia="Yu Mincho"/>
        </w:rPr>
        <w:t xml:space="preserve"> according to Table 5.3.3-1 and Table 5.3.3-2 </w:t>
      </w:r>
      <w:r w:rsidR="00B8646F">
        <w:rPr>
          <w:rFonts w:hint="eastAsia"/>
          <w:lang w:val="en-US" w:eastAsia="zh-CN"/>
        </w:rPr>
        <w:t>in TS</w:t>
      </w:r>
      <w:r w:rsidR="00B8646F">
        <w:rPr>
          <w:lang w:val="en-US" w:eastAsia="zh-CN"/>
        </w:rPr>
        <w:t> </w:t>
      </w:r>
      <w:r w:rsidR="00B8646F">
        <w:rPr>
          <w:rFonts w:hint="eastAsia"/>
          <w:lang w:val="en-US" w:eastAsia="zh-CN"/>
        </w:rPr>
        <w:t xml:space="preserve">38.104 [17] </w:t>
      </w:r>
      <w:r w:rsidR="00B8646F">
        <w:t>for the said μ value,</w:t>
      </w:r>
      <w:r w:rsidR="00B8646F">
        <w:rPr>
          <w:rFonts w:hint="eastAsia"/>
          <w:lang w:val="en-US" w:eastAsia="zh-CN"/>
        </w:rPr>
        <w:t xml:space="preserve"> with </w:t>
      </w:r>
      <w:r w:rsidR="00B8646F">
        <w:rPr>
          <w:lang w:val="en-US" w:eastAsia="zh-CN"/>
        </w:rPr>
        <w:t>μ</w:t>
      </w:r>
      <w:r w:rsidRPr="00B93702">
        <w:rPr>
          <w:lang w:eastAsia="zh-CN"/>
        </w:rPr>
        <w:t xml:space="preserve"> as defined in TS 38.211.</w:t>
      </w:r>
    </w:p>
    <w:p w14:paraId="7BFC247D" w14:textId="77777777" w:rsidR="00CF6B59" w:rsidRPr="00B93702" w:rsidRDefault="009A4B89" w:rsidP="009A4B89">
      <w:r w:rsidRPr="00B93702">
        <w:t>In NR the channel spacing for intra-band contiguous carrier aggregation</w:t>
      </w:r>
      <w:r w:rsidRPr="00B93702">
        <w:rPr>
          <w:lang w:eastAsia="zh-CN"/>
        </w:rPr>
        <w:t xml:space="preserve"> </w:t>
      </w:r>
      <w:r w:rsidRPr="00B93702">
        <w:t xml:space="preserve">can be adjusted to any multiple of </w:t>
      </w:r>
      <w:r w:rsidRPr="00B93702">
        <w:rPr>
          <w:lang w:eastAsia="zh-CN"/>
        </w:rPr>
        <w:t>least common multiple of channel raster and sub-carrier spacing</w:t>
      </w:r>
      <w:r w:rsidRPr="00B93702">
        <w:t xml:space="preserve"> less than the nominal channel spacing to optimize performance in a particular deployment scenario.</w:t>
      </w:r>
    </w:p>
    <w:p w14:paraId="1310D0D0" w14:textId="77777777" w:rsidR="00090773" w:rsidRPr="00B93702" w:rsidRDefault="00090773" w:rsidP="00F311C8">
      <w:pPr>
        <w:pStyle w:val="Heading3"/>
      </w:pPr>
      <w:bookmarkStart w:id="56" w:name="_Toc21097786"/>
      <w:bookmarkStart w:id="57" w:name="_Toc29765348"/>
      <w:r w:rsidRPr="00B93702">
        <w:t>4.5.2</w:t>
      </w:r>
      <w:r w:rsidRPr="00B93702">
        <w:tab/>
        <w:t>Channel raster</w:t>
      </w:r>
      <w:bookmarkEnd w:id="56"/>
      <w:bookmarkEnd w:id="57"/>
    </w:p>
    <w:p w14:paraId="072789B7" w14:textId="77777777" w:rsidR="00090773" w:rsidRPr="00B93702" w:rsidRDefault="00090773" w:rsidP="00090773">
      <w:r w:rsidRPr="00B93702">
        <w:t>The GSM/EDGE channel raster is 200 kHz for all bands [</w:t>
      </w:r>
      <w:r w:rsidR="00D34CBD" w:rsidRPr="00B93702">
        <w:t>6</w:t>
      </w:r>
      <w:r w:rsidRPr="00B93702">
        <w:t>].</w:t>
      </w:r>
    </w:p>
    <w:p w14:paraId="12DAF645" w14:textId="77777777" w:rsidR="00090773" w:rsidRPr="00B93702" w:rsidRDefault="00090773" w:rsidP="00090773">
      <w:r w:rsidRPr="00B93702">
        <w:lastRenderedPageBreak/>
        <w:t xml:space="preserve">The UTRA FDD and TDD channel raster is 200 kHz for all bands, which means that the centre frequency must be an integer multiple of 200 kHz. In addition a number of additional centre frequencies are specified </w:t>
      </w:r>
      <w:r w:rsidR="0019601C" w:rsidRPr="00B93702">
        <w:rPr>
          <w:lang w:eastAsia="zh-CN"/>
        </w:rPr>
        <w:t xml:space="preserve">for UTRA FDD </w:t>
      </w:r>
      <w:r w:rsidRPr="00B93702">
        <w:t>according to [</w:t>
      </w:r>
      <w:r w:rsidR="00D34CBD" w:rsidRPr="00B93702">
        <w:t>3</w:t>
      </w:r>
      <w:r w:rsidRPr="00B93702">
        <w:t xml:space="preserve">], which means that the centre frequencies for </w:t>
      </w:r>
      <w:r w:rsidR="0019601C" w:rsidRPr="00B93702">
        <w:rPr>
          <w:lang w:eastAsia="zh-CN"/>
        </w:rPr>
        <w:t>UTRA FDD</w:t>
      </w:r>
      <w:r w:rsidR="0019601C" w:rsidRPr="00B93702">
        <w:t xml:space="preserve"> </w:t>
      </w:r>
      <w:r w:rsidRPr="00B93702">
        <w:t>channels are shifted 100 kHz relative to the general raster.</w:t>
      </w:r>
    </w:p>
    <w:p w14:paraId="75265ECC" w14:textId="77777777" w:rsidR="00F02F57" w:rsidRPr="00B93702" w:rsidRDefault="00090773" w:rsidP="00F02F57">
      <w:r w:rsidRPr="00B93702">
        <w:t>The E-UTRA channel raster is 100 kHz for all bands, which means that the carrier centre frequency must be an integer multiple of 100 kHz [</w:t>
      </w:r>
      <w:r w:rsidR="00D34CBD" w:rsidRPr="00B93702">
        <w:t>5</w:t>
      </w:r>
      <w:r w:rsidRPr="00B93702">
        <w:t>].</w:t>
      </w:r>
    </w:p>
    <w:p w14:paraId="5C0FBEFB" w14:textId="77777777" w:rsidR="00090773" w:rsidRPr="00B93702" w:rsidRDefault="00F02F57" w:rsidP="00090773">
      <w:pPr>
        <w:rPr>
          <w:rFonts w:eastAsia="SimSun" w:cs="Arial"/>
        </w:rPr>
      </w:pPr>
      <w:r w:rsidRPr="00B93702">
        <w:rPr>
          <w:rFonts w:eastAsia="SimSun" w:cs="Arial"/>
          <w:lang w:eastAsia="zh-CN"/>
        </w:rPr>
        <w:t>NB-IoT</w:t>
      </w:r>
      <w:r w:rsidRPr="00B93702">
        <w:rPr>
          <w:rFonts w:eastAsia="SimSun" w:cs="Arial"/>
        </w:rPr>
        <w:t xml:space="preserve"> channel raster is 100 kHz for all bands [</w:t>
      </w:r>
      <w:r w:rsidRPr="00B93702">
        <w:rPr>
          <w:rFonts w:eastAsia="SimSun" w:cs="Arial"/>
          <w:lang w:eastAsia="zh-CN"/>
        </w:rPr>
        <w:t>5</w:t>
      </w:r>
      <w:r w:rsidRPr="00B93702">
        <w:rPr>
          <w:rFonts w:eastAsia="SimSun" w:cs="Arial"/>
        </w:rPr>
        <w:t>].</w:t>
      </w:r>
    </w:p>
    <w:p w14:paraId="631E7B39" w14:textId="77777777" w:rsidR="005A0279" w:rsidRPr="00B93702" w:rsidRDefault="005A0279" w:rsidP="00090773">
      <w:pPr>
        <w:rPr>
          <w:rFonts w:eastAsia="SimSun" w:cs="Arial"/>
          <w:lang w:eastAsia="zh-CN"/>
        </w:rPr>
      </w:pPr>
      <w:r w:rsidRPr="00B93702">
        <w:t>NR channel raster is</w:t>
      </w:r>
      <w:r w:rsidRPr="00B93702">
        <w:rPr>
          <w:lang w:eastAsia="zh-CN"/>
        </w:rPr>
        <w:t xml:space="preserve"> specified in </w:t>
      </w:r>
      <w:r w:rsidRPr="00B93702">
        <w:t>subclause</w:t>
      </w:r>
      <w:r w:rsidRPr="00B93702">
        <w:rPr>
          <w:lang w:eastAsia="zh-CN"/>
        </w:rPr>
        <w:t xml:space="preserve"> 5.4.2 of TS 38.104 [27].</w:t>
      </w:r>
    </w:p>
    <w:p w14:paraId="236A23F5" w14:textId="77777777" w:rsidR="00090773" w:rsidRPr="00B93702" w:rsidRDefault="00090773" w:rsidP="00F311C8">
      <w:pPr>
        <w:pStyle w:val="Heading3"/>
      </w:pPr>
      <w:bookmarkStart w:id="58" w:name="_Toc21097787"/>
      <w:bookmarkStart w:id="59" w:name="_Toc29765349"/>
      <w:r w:rsidRPr="00B93702">
        <w:t>4.5.3</w:t>
      </w:r>
      <w:r w:rsidRPr="00B93702">
        <w:tab/>
        <w:t>Carrier frequencies and numbering</w:t>
      </w:r>
      <w:bookmarkEnd w:id="58"/>
      <w:bookmarkEnd w:id="59"/>
    </w:p>
    <w:p w14:paraId="39F23736" w14:textId="77777777" w:rsidR="00090773" w:rsidRPr="00B93702" w:rsidRDefault="00090773" w:rsidP="00090773">
      <w:r w:rsidRPr="00B93702">
        <w:t>The carrier frequencies and corresponding numbering is defined for each RAT in the respective specifications</w:t>
      </w:r>
      <w:r w:rsidR="005A0279" w:rsidRPr="00B93702">
        <w:t xml:space="preserve"> TS 38.104 [27],</w:t>
      </w:r>
      <w:r w:rsidRPr="00B93702">
        <w:t xml:space="preserve"> TS</w:t>
      </w:r>
      <w:r w:rsidR="001C45BF" w:rsidRPr="00B93702">
        <w:t> </w:t>
      </w:r>
      <w:r w:rsidRPr="00B93702">
        <w:t>36.104 [</w:t>
      </w:r>
      <w:r w:rsidR="00F1786C" w:rsidRPr="00B93702">
        <w:t>5</w:t>
      </w:r>
      <w:r w:rsidRPr="00B93702">
        <w:t>] TS</w:t>
      </w:r>
      <w:r w:rsidR="001C45BF" w:rsidRPr="00B93702">
        <w:t> </w:t>
      </w:r>
      <w:r w:rsidRPr="00B93702">
        <w:t>25.104 [</w:t>
      </w:r>
      <w:r w:rsidR="00F1786C" w:rsidRPr="00B93702">
        <w:t>3</w:t>
      </w:r>
      <w:r w:rsidRPr="00B93702">
        <w:t>], TS 25.105 [</w:t>
      </w:r>
      <w:r w:rsidR="00F1786C" w:rsidRPr="00B93702">
        <w:t>4</w:t>
      </w:r>
      <w:r w:rsidRPr="00B93702">
        <w:t>] and TS 45.005 [</w:t>
      </w:r>
      <w:r w:rsidR="00F1786C" w:rsidRPr="00B93702">
        <w:t>6</w:t>
      </w:r>
      <w:r w:rsidRPr="00B93702">
        <w:t>]. In the context of MSR, the frequency numbering scheme for each RAT will remain.</w:t>
      </w:r>
    </w:p>
    <w:p w14:paraId="1C3CD7DA" w14:textId="77777777" w:rsidR="00090773" w:rsidRPr="00B93702" w:rsidRDefault="00090773" w:rsidP="00090773">
      <w:pPr>
        <w:pStyle w:val="B10"/>
      </w:pPr>
      <w:r w:rsidRPr="00B93702">
        <w:t>-</w:t>
      </w:r>
      <w:r w:rsidRPr="00B93702">
        <w:tab/>
        <w:t>The E-UTRA carrier frequency numbering (EARFCN) is defined in subclause 5.7 of TS 36.104 [</w:t>
      </w:r>
      <w:r w:rsidR="00F1786C" w:rsidRPr="00B93702">
        <w:t>5</w:t>
      </w:r>
      <w:r w:rsidRPr="00B93702">
        <w:t>].</w:t>
      </w:r>
    </w:p>
    <w:p w14:paraId="653199BD" w14:textId="77777777" w:rsidR="00090773" w:rsidRPr="00B93702" w:rsidRDefault="00090773" w:rsidP="00090773">
      <w:pPr>
        <w:pStyle w:val="B10"/>
      </w:pPr>
      <w:r w:rsidRPr="00B93702">
        <w:t>-</w:t>
      </w:r>
      <w:r w:rsidRPr="00B93702">
        <w:tab/>
        <w:t>The UTRA FDD carrier frequency numbering (UARFCN) is defined in subclause 5.4 of TS 25.104 [</w:t>
      </w:r>
      <w:r w:rsidR="00F1786C" w:rsidRPr="00B93702">
        <w:t>3</w:t>
      </w:r>
      <w:r w:rsidRPr="00B93702">
        <w:t xml:space="preserve">]. </w:t>
      </w:r>
    </w:p>
    <w:p w14:paraId="3AE3D5CE" w14:textId="77777777" w:rsidR="00090773" w:rsidRPr="00B93702" w:rsidRDefault="00090773" w:rsidP="00090773">
      <w:pPr>
        <w:pStyle w:val="B10"/>
      </w:pPr>
      <w:r w:rsidRPr="00B93702">
        <w:t>-</w:t>
      </w:r>
      <w:r w:rsidRPr="00B93702">
        <w:tab/>
        <w:t>The UTRA TDD carrier frequency numbering (UARFCN) is defined in subclause 5.4 of TS 25.105 [</w:t>
      </w:r>
      <w:r w:rsidR="00F1786C" w:rsidRPr="00B93702">
        <w:t>4</w:t>
      </w:r>
      <w:r w:rsidRPr="00B93702">
        <w:t xml:space="preserve">]. </w:t>
      </w:r>
    </w:p>
    <w:p w14:paraId="518E1A20" w14:textId="77777777" w:rsidR="00F02F57" w:rsidRPr="00B93702" w:rsidRDefault="00090773" w:rsidP="00F02F57">
      <w:pPr>
        <w:pStyle w:val="B10"/>
      </w:pPr>
      <w:r w:rsidRPr="00B93702">
        <w:t>-</w:t>
      </w:r>
      <w:r w:rsidRPr="00B93702">
        <w:tab/>
        <w:t>The GSM/EDGE carrier frequency numbering (ARFCN) is defined subclause 2 of TS 45.005 [</w:t>
      </w:r>
      <w:r w:rsidR="00F1786C" w:rsidRPr="00B93702">
        <w:t>6</w:t>
      </w:r>
      <w:r w:rsidRPr="00B93702">
        <w:t>].</w:t>
      </w:r>
    </w:p>
    <w:p w14:paraId="538D12BE" w14:textId="77777777" w:rsidR="005A0279" w:rsidRPr="00B93702" w:rsidRDefault="00F02F57" w:rsidP="005A0279">
      <w:pPr>
        <w:pStyle w:val="B10"/>
        <w:rPr>
          <w:rFonts w:eastAsia="SimSun" w:cs="Arial"/>
        </w:rPr>
      </w:pPr>
      <w:r w:rsidRPr="00B93702">
        <w:rPr>
          <w:rFonts w:eastAsia="SimSun" w:cs="Arial"/>
        </w:rPr>
        <w:t>-</w:t>
      </w:r>
      <w:r w:rsidRPr="00B93702">
        <w:rPr>
          <w:rFonts w:eastAsia="SimSun" w:cs="Arial"/>
        </w:rPr>
        <w:tab/>
        <w:t>The NB-IoT carrier frequency numbering is defined in subclause 5.7 of TS 36.104 [</w:t>
      </w:r>
      <w:r w:rsidRPr="00B93702">
        <w:rPr>
          <w:rFonts w:eastAsia="SimSun" w:cs="Arial"/>
          <w:lang w:eastAsia="zh-CN"/>
        </w:rPr>
        <w:t>5</w:t>
      </w:r>
      <w:r w:rsidRPr="00B93702">
        <w:rPr>
          <w:rFonts w:eastAsia="SimSun" w:cs="Arial"/>
        </w:rPr>
        <w:t>].</w:t>
      </w:r>
    </w:p>
    <w:p w14:paraId="6614EA0C" w14:textId="77777777" w:rsidR="00090773" w:rsidRPr="00B93702" w:rsidRDefault="005A0279" w:rsidP="005A0279">
      <w:pPr>
        <w:pStyle w:val="B10"/>
      </w:pPr>
      <w:r w:rsidRPr="00B93702">
        <w:t>-</w:t>
      </w:r>
      <w:r w:rsidRPr="00B93702">
        <w:tab/>
        <w:t>The NR carrier frequency numbering (NR-ARFCN) is defined in subclause 5.4.2.3 of TS 38.104 [27].</w:t>
      </w:r>
    </w:p>
    <w:p w14:paraId="4B63C532" w14:textId="77777777" w:rsidR="00090773" w:rsidRPr="00B93702" w:rsidRDefault="00090773" w:rsidP="00090773">
      <w:pPr>
        <w:pStyle w:val="NO"/>
      </w:pPr>
      <w:r w:rsidRPr="00B93702">
        <w:t>NOTE:</w:t>
      </w:r>
      <w:r w:rsidRPr="00B93702">
        <w:tab/>
        <w:t>The numbering schemes for UTRA FDD and TDD are not coordinated, while both are called UARFCN.</w:t>
      </w:r>
    </w:p>
    <w:p w14:paraId="4D90EC26" w14:textId="77777777" w:rsidR="0012070E" w:rsidRPr="00B93702" w:rsidRDefault="0012070E" w:rsidP="00F311C8">
      <w:pPr>
        <w:pStyle w:val="Heading2"/>
      </w:pPr>
      <w:bookmarkStart w:id="60" w:name="_Toc21097788"/>
      <w:bookmarkStart w:id="61" w:name="_Toc29765350"/>
      <w:r w:rsidRPr="00B93702">
        <w:t>4.6</w:t>
      </w:r>
      <w:r w:rsidRPr="00B93702">
        <w:tab/>
        <w:t>Manufacturer</w:t>
      </w:r>
      <w:r w:rsidR="00ED1D11" w:rsidRPr="00B93702">
        <w:t>'</w:t>
      </w:r>
      <w:r w:rsidRPr="00B93702">
        <w:t>s declarations of regional and optional requirements</w:t>
      </w:r>
      <w:bookmarkEnd w:id="60"/>
      <w:bookmarkEnd w:id="61"/>
    </w:p>
    <w:p w14:paraId="4BC0579A" w14:textId="77777777" w:rsidR="00FE1EAC" w:rsidRPr="00B93702" w:rsidRDefault="00FE1EAC" w:rsidP="00F311C8">
      <w:pPr>
        <w:pStyle w:val="Heading3"/>
      </w:pPr>
      <w:bookmarkStart w:id="62" w:name="_Toc21097789"/>
      <w:bookmarkStart w:id="63" w:name="_Toc29765351"/>
      <w:r w:rsidRPr="00B93702">
        <w:t>4.6.1</w:t>
      </w:r>
      <w:r w:rsidRPr="00B93702">
        <w:tab/>
        <w:t>Operating band and frequency range</w:t>
      </w:r>
      <w:bookmarkEnd w:id="62"/>
      <w:bookmarkEnd w:id="63"/>
    </w:p>
    <w:p w14:paraId="2CED9B11" w14:textId="77777777" w:rsidR="00FE1EAC" w:rsidRPr="00B93702" w:rsidRDefault="00FE1EAC" w:rsidP="00FE1EAC">
      <w:r w:rsidRPr="00B93702">
        <w:t>The manufacturer shall declare which operating band(s) specified in clause 4.4 that is supported by the BS under test and if applicable, which frequency ranges within the operating band(s) that the</w:t>
      </w:r>
      <w:r w:rsidR="00A63983" w:rsidRPr="00B93702">
        <w:t xml:space="preserve"> Base S</w:t>
      </w:r>
      <w:r w:rsidRPr="00B93702">
        <w:t>tation can operate in. Requirements for other operating bands and frequency ranges need not be tested.</w:t>
      </w:r>
    </w:p>
    <w:p w14:paraId="3262B923" w14:textId="77777777" w:rsidR="00F02F57" w:rsidRPr="00B93702" w:rsidRDefault="00CF6B59" w:rsidP="00F02F57">
      <w:r w:rsidRPr="00B93702">
        <w:t>The manufacturer shall declare which operating band(s) specified in clause 4.4 are supported by the BS under test for carrier aggregation.</w:t>
      </w:r>
    </w:p>
    <w:p w14:paraId="10654504" w14:textId="77777777" w:rsidR="00F02F57" w:rsidRPr="00B93702" w:rsidRDefault="00F02F57" w:rsidP="00F02F57">
      <w:r w:rsidRPr="00B93702">
        <w:t>The manufacturer shall declare which NB-IoT operating mode (standalone, in-band and/or guard band) the BS supports for the declared supported band.</w:t>
      </w:r>
    </w:p>
    <w:p w14:paraId="18156101" w14:textId="77777777" w:rsidR="00CF6B59" w:rsidRPr="00B93702" w:rsidRDefault="00F02F57" w:rsidP="00F02F57">
      <w:r w:rsidRPr="00B93702">
        <w:t>For each supported E-UTRA channel bandwidth, manufacturer shall declare if BS supports NB-IoT in-band and/or guard band operation and the number of supported NB-IoT PRBs.</w:t>
      </w:r>
    </w:p>
    <w:p w14:paraId="07371FD6" w14:textId="77777777" w:rsidR="00FE1EAC" w:rsidRPr="00B93702" w:rsidRDefault="00C24412" w:rsidP="00F311C8">
      <w:pPr>
        <w:pStyle w:val="Heading3"/>
      </w:pPr>
      <w:bookmarkStart w:id="64" w:name="_Toc21097790"/>
      <w:bookmarkStart w:id="65" w:name="_Toc29765352"/>
      <w:r w:rsidRPr="00B93702">
        <w:t>4.6.2</w:t>
      </w:r>
      <w:r w:rsidRPr="00B93702">
        <w:tab/>
        <w:t>Spurious emissions c</w:t>
      </w:r>
      <w:r w:rsidR="00FE1EAC" w:rsidRPr="00B93702">
        <w:t>ategory</w:t>
      </w:r>
      <w:bookmarkEnd w:id="64"/>
      <w:bookmarkEnd w:id="65"/>
    </w:p>
    <w:p w14:paraId="68CCF842" w14:textId="77777777" w:rsidR="00FE1EAC" w:rsidRPr="00B93702" w:rsidRDefault="00FE1EAC" w:rsidP="00FE1EAC">
      <w:r w:rsidRPr="00B93702">
        <w:t>The manufacturer shall declare one of the following:</w:t>
      </w:r>
    </w:p>
    <w:p w14:paraId="1A5CD991" w14:textId="77777777" w:rsidR="00FE1EAC" w:rsidRPr="00B93702" w:rsidRDefault="00FE1EAC" w:rsidP="0048036E">
      <w:pPr>
        <w:pStyle w:val="B10"/>
      </w:pPr>
      <w:r w:rsidRPr="00B93702">
        <w:t>a)</w:t>
      </w:r>
      <w:r w:rsidRPr="00B93702">
        <w:tab/>
        <w:t>The BS is tested against Category A limits for spurious emissions, as defined in ITU-R Recommendation SM.329 [</w:t>
      </w:r>
      <w:r w:rsidR="00910AA2" w:rsidRPr="00B93702">
        <w:t>13</w:t>
      </w:r>
      <w:r w:rsidRPr="00B93702">
        <w:t>].</w:t>
      </w:r>
      <w:r w:rsidR="00C462C9" w:rsidRPr="00B93702">
        <w:t xml:space="preserve"> </w:t>
      </w:r>
      <w:r w:rsidRPr="00B93702">
        <w:t>In this case</w:t>
      </w:r>
    </w:p>
    <w:p w14:paraId="77133E21" w14:textId="77777777"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.1 is mandatory, and the requirements specified in clause 6.6.1.</w:t>
      </w:r>
      <w:r w:rsidR="00974EE1" w:rsidRPr="00B93702">
        <w:t>5</w:t>
      </w:r>
      <w:r w:rsidRPr="00B93702">
        <w:t>.2</w:t>
      </w:r>
      <w:r w:rsidR="00974EE1" w:rsidRPr="00B93702">
        <w:t xml:space="preserve"> and 6.6.1.5.3</w:t>
      </w:r>
      <w:r w:rsidRPr="00B93702">
        <w:t xml:space="preserve"> need not be demonstrated.</w:t>
      </w:r>
    </w:p>
    <w:p w14:paraId="38436981" w14:textId="77777777" w:rsidR="00FE1EAC" w:rsidRPr="00B93702" w:rsidRDefault="00FE1EAC" w:rsidP="0048036E">
      <w:pPr>
        <w:pStyle w:val="B10"/>
      </w:pPr>
      <w:r w:rsidRPr="00B93702">
        <w:t>b)</w:t>
      </w:r>
      <w:r w:rsidRPr="00B93702">
        <w:tab/>
        <w:t>The BS is tested against Category B limits for spurious emissions, as defined in ITU-R Recommendation SM.329 [</w:t>
      </w:r>
      <w:r w:rsidR="006323D8" w:rsidRPr="00B93702">
        <w:t>13</w:t>
      </w:r>
      <w:r w:rsidRPr="00B93702">
        <w:t>]. In this case,</w:t>
      </w:r>
    </w:p>
    <w:p w14:paraId="0D335AE6" w14:textId="77777777" w:rsidR="00FE1EAC" w:rsidRPr="00B93702" w:rsidRDefault="00FE1EAC" w:rsidP="00FE1EAC">
      <w:pPr>
        <w:pStyle w:val="B20"/>
      </w:pPr>
      <w:r w:rsidRPr="00B93702">
        <w:lastRenderedPageBreak/>
        <w:t>-</w:t>
      </w:r>
      <w:r w:rsidRPr="00B93702">
        <w:tab/>
        <w:t>conformance with the spurious emissions requirements in clause 6.6.1.</w:t>
      </w:r>
      <w:r w:rsidR="00974EE1" w:rsidRPr="00B93702">
        <w:t>5</w:t>
      </w:r>
      <w:r w:rsidRPr="00B93702">
        <w:t>.2</w:t>
      </w:r>
      <w:r w:rsidR="00974EE1" w:rsidRPr="00B93702">
        <w:t xml:space="preserve"> and 6.6.1.5.3 (for BC2)</w:t>
      </w:r>
      <w:r w:rsidRPr="00B93702">
        <w:t xml:space="preserve"> </w:t>
      </w:r>
      <w:r w:rsidR="00974EE1" w:rsidRPr="00B93702">
        <w:t xml:space="preserve">are </w:t>
      </w:r>
      <w:r w:rsidRPr="00B93702">
        <w:t>mandatory, and the requirements specified in clause 6.6.1.</w:t>
      </w:r>
      <w:r w:rsidR="00974EE1" w:rsidRPr="00B93702">
        <w:t>5</w:t>
      </w:r>
      <w:r w:rsidRPr="00B93702">
        <w:t xml:space="preserve">.1 need not be demonstrated. </w:t>
      </w:r>
    </w:p>
    <w:p w14:paraId="0632E5A7" w14:textId="77777777" w:rsidR="00FE1EAC" w:rsidRPr="00B93702" w:rsidRDefault="00FE1EAC" w:rsidP="00F311C8">
      <w:pPr>
        <w:pStyle w:val="Heading3"/>
      </w:pPr>
      <w:bookmarkStart w:id="66" w:name="_Toc21097791"/>
      <w:bookmarkStart w:id="67" w:name="_Toc29765353"/>
      <w:r w:rsidRPr="00B93702">
        <w:t>4.6.3</w:t>
      </w:r>
      <w:r w:rsidRPr="00B93702">
        <w:tab/>
        <w:t>Additional operating band unwanted emissions</w:t>
      </w:r>
      <w:bookmarkEnd w:id="66"/>
      <w:bookmarkEnd w:id="67"/>
    </w:p>
    <w:p w14:paraId="69A0DEB4" w14:textId="77777777" w:rsidR="00FE1EAC" w:rsidRPr="00B93702" w:rsidRDefault="00FE1EAC" w:rsidP="00FE1EAC">
      <w:r w:rsidRPr="00B93702">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5B8C9194" w14:textId="77777777" w:rsidR="00FE1EAC" w:rsidRPr="00B93702" w:rsidRDefault="00723BAA" w:rsidP="00FE1EAC">
      <w:pPr>
        <w:pStyle w:val="NO"/>
      </w:pPr>
      <w:r w:rsidRPr="00B93702">
        <w:t>NOTE</w:t>
      </w:r>
      <w:r w:rsidR="00FE1EAC" w:rsidRPr="00B93702">
        <w:t>:</w:t>
      </w:r>
      <w:r w:rsidR="00905FAB">
        <w:tab/>
      </w:r>
      <w:r w:rsidR="00FE1EAC" w:rsidRPr="00B93702">
        <w:t>For the emission limits established by FCC Title 47 [</w:t>
      </w:r>
      <w:r w:rsidR="006323D8" w:rsidRPr="00B93702">
        <w:t>8</w:t>
      </w:r>
      <w:r w:rsidR="00FE1EAC" w:rsidRPr="00B93702">
        <w:t xml:space="preserve">], there is no test method or requirement defined in the present specification. </w:t>
      </w:r>
    </w:p>
    <w:p w14:paraId="3AB9D413" w14:textId="77777777" w:rsidR="00FE1EAC" w:rsidRPr="00B93702" w:rsidRDefault="00FE1EAC" w:rsidP="00FE1EAC">
      <w:r w:rsidRPr="00B93702">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B93702">
        <w:t>Table 6.6.2.</w:t>
      </w:r>
      <w:r w:rsidR="00F90B94" w:rsidRPr="00B93702">
        <w:t>5.</w:t>
      </w:r>
      <w:r w:rsidR="00CF0DF8" w:rsidRPr="00B93702">
        <w:t>4.4-1</w:t>
      </w:r>
      <w:r w:rsidRPr="00B93702">
        <w:t xml:space="preserve"> and information in annex G of TS 36.104 [5] :</w:t>
      </w:r>
    </w:p>
    <w:p w14:paraId="0609B9AB" w14:textId="77777777" w:rsidR="00FE1EAC" w:rsidRPr="00B93702" w:rsidRDefault="00FE1EAC" w:rsidP="00FE1EAC">
      <w:pPr>
        <w:pStyle w:val="B10"/>
      </w:pPr>
      <w:r w:rsidRPr="00B93702">
        <w:t>P</w:t>
      </w:r>
      <w:r w:rsidRPr="00B93702">
        <w:rPr>
          <w:vertAlign w:val="subscript"/>
        </w:rPr>
        <w:t>EM,N</w:t>
      </w:r>
      <w:r w:rsidRPr="00B93702">
        <w:tab/>
      </w:r>
      <w:r w:rsidRPr="00B93702">
        <w:tab/>
        <w:t xml:space="preserve">Declared emission level for channel N </w:t>
      </w:r>
    </w:p>
    <w:p w14:paraId="3E2483A7" w14:textId="77777777" w:rsidR="00FE1EAC" w:rsidRPr="00B93702" w:rsidRDefault="00FE1EAC" w:rsidP="00FE1EAC">
      <w:pPr>
        <w:pStyle w:val="B10"/>
      </w:pPr>
      <w:r w:rsidRPr="00B93702">
        <w:rPr>
          <w:rFonts w:cs="v5.0.0"/>
        </w:rPr>
        <w:t>P</w:t>
      </w:r>
      <w:r w:rsidRPr="00B93702">
        <w:rPr>
          <w:rFonts w:cs="v5.0.0"/>
          <w:vertAlign w:val="subscript"/>
        </w:rPr>
        <w:t>10MHz</w:t>
      </w:r>
      <w:r w:rsidRPr="00B93702">
        <w:rPr>
          <w:rFonts w:cs="v5.0.0"/>
        </w:rPr>
        <w:tab/>
      </w:r>
      <w:r w:rsidR="001C45BF" w:rsidRPr="00B93702">
        <w:rPr>
          <w:rFonts w:cs="v5.0.0"/>
        </w:rPr>
        <w:tab/>
      </w:r>
      <w:r w:rsidRPr="00B93702">
        <w:t>Maximum output Power in 10 MHz</w:t>
      </w:r>
    </w:p>
    <w:p w14:paraId="19DB6FCB" w14:textId="77777777" w:rsidR="00FE1EAC" w:rsidRPr="00B93702" w:rsidRDefault="00FE1EAC" w:rsidP="00FE1EAC">
      <w:r w:rsidRPr="00B93702">
        <w:t>Conformance with the declared emission level P</w:t>
      </w:r>
      <w:r w:rsidRPr="00B93702">
        <w:rPr>
          <w:vertAlign w:val="subscript"/>
        </w:rPr>
        <w:t>EM,N</w:t>
      </w:r>
      <w:r w:rsidRPr="00B93702">
        <w:t xml:space="preserve"> shall be demonstrated.</w:t>
      </w:r>
    </w:p>
    <w:p w14:paraId="125C7539" w14:textId="77777777" w:rsidR="00A16E94" w:rsidRPr="00B93702" w:rsidRDefault="00A16E94" w:rsidP="00A16E94">
      <w:r w:rsidRPr="00B93702">
        <w:t>For a BS declared to support Band 32</w:t>
      </w:r>
      <w:r w:rsidR="00387B44" w:rsidRPr="00B93702">
        <w:t>, 75 or 76</w:t>
      </w:r>
      <w:r w:rsidRPr="00B93702">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.5.4.6-1</w:t>
      </w:r>
      <w:r w:rsidRPr="00B93702">
        <w:rPr>
          <w:lang w:eastAsia="zh-CN"/>
        </w:rPr>
        <w:t xml:space="preserve"> and </w:t>
      </w: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w:t>
      </w:r>
      <w:r w:rsidRPr="00B93702">
        <w:rPr>
          <w:lang w:eastAsia="zh-CN"/>
        </w:rPr>
        <w:t>2:</w:t>
      </w:r>
    </w:p>
    <w:p w14:paraId="0009C136" w14:textId="77777777" w:rsidR="00387B44" w:rsidRPr="00B93702" w:rsidRDefault="00387B44" w:rsidP="00A16E94">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14:paraId="1145DC42" w14:textId="77777777" w:rsidR="00A16E94" w:rsidRPr="00B93702" w:rsidRDefault="00A16E94" w:rsidP="00387B44">
      <w:pPr>
        <w:pStyle w:val="EW"/>
      </w:pPr>
      <w:r w:rsidRPr="00B93702">
        <w:t>P</w:t>
      </w:r>
      <w:r w:rsidRPr="00B93702">
        <w:rPr>
          <w:vertAlign w:val="subscript"/>
        </w:rPr>
        <w:t>EM,B32,ind</w:t>
      </w:r>
      <w:r w:rsidRPr="00B93702">
        <w:rPr>
          <w:vertAlign w:val="subscript"/>
        </w:rPr>
        <w:tab/>
      </w:r>
      <w:r w:rsidRPr="00B93702">
        <w:t>Declared emission level in Band 32, ind= d, e</w:t>
      </w:r>
    </w:p>
    <w:p w14:paraId="401F86D3" w14:textId="77777777" w:rsidR="00A16E94" w:rsidRPr="00B93702" w:rsidRDefault="00A16E94" w:rsidP="00FE1EAC">
      <w:r w:rsidRPr="00B93702">
        <w:t xml:space="preserve">Conformance with the declared emission level </w:t>
      </w:r>
      <w:r w:rsidR="00387B44" w:rsidRPr="00B93702">
        <w:t>P</w:t>
      </w:r>
      <w:r w:rsidR="00387B44" w:rsidRPr="00B93702">
        <w:rPr>
          <w:vertAlign w:val="subscript"/>
        </w:rPr>
        <w:t>EM</w:t>
      </w:r>
      <w:r w:rsidR="00387B44" w:rsidRPr="00B93702">
        <w:rPr>
          <w:rFonts w:hint="eastAsia"/>
          <w:vertAlign w:val="subscript"/>
        </w:rPr>
        <w:t>,</w:t>
      </w:r>
      <w:r w:rsidR="00387B44" w:rsidRPr="00B93702">
        <w:rPr>
          <w:vertAlign w:val="subscript"/>
        </w:rPr>
        <w:t>B32,B75,B76,</w:t>
      </w:r>
      <w:r w:rsidR="00387B44" w:rsidRPr="00B93702">
        <w:rPr>
          <w:rFonts w:hint="eastAsia"/>
          <w:vertAlign w:val="subscript"/>
        </w:rPr>
        <w:t>ind</w:t>
      </w:r>
      <w:r w:rsidR="00387B44" w:rsidRPr="00B93702">
        <w:t xml:space="preserve"> and </w:t>
      </w:r>
      <w:r w:rsidRPr="00B93702">
        <w:t>P</w:t>
      </w:r>
      <w:r w:rsidRPr="00B93702">
        <w:rPr>
          <w:vertAlign w:val="subscript"/>
        </w:rPr>
        <w:t>EM,B32,ind</w:t>
      </w:r>
      <w:r w:rsidRPr="00B93702">
        <w:t xml:space="preserve"> shall be demonstrated.</w:t>
      </w:r>
    </w:p>
    <w:p w14:paraId="148432A7" w14:textId="77777777" w:rsidR="00387B44" w:rsidRPr="00B93702" w:rsidRDefault="00387B44" w:rsidP="00387B44">
      <w:r w:rsidRPr="00B93702">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.5.4.6-3:</w:t>
      </w:r>
    </w:p>
    <w:p w14:paraId="2E97E472" w14:textId="77777777" w:rsidR="00387B44" w:rsidRPr="00B93702" w:rsidRDefault="00387B44" w:rsidP="00387B44">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14:paraId="1423B099" w14:textId="77777777" w:rsidR="00387B44" w:rsidRPr="00B93702" w:rsidRDefault="00387B44" w:rsidP="00387B44">
      <w:pPr>
        <w:pStyle w:val="EW"/>
      </w:pPr>
    </w:p>
    <w:p w14:paraId="383AA67D" w14:textId="77777777" w:rsidR="00387B44" w:rsidRPr="00B93702" w:rsidRDefault="00387B44" w:rsidP="00387B44">
      <w:r w:rsidRPr="00B93702">
        <w:t>Conformance with the declared emission level P</w:t>
      </w:r>
      <w:r w:rsidRPr="00B93702">
        <w:rPr>
          <w:vertAlign w:val="subscript"/>
        </w:rPr>
        <w:t>EM,B50,B74,B75</w:t>
      </w:r>
      <w:r w:rsidR="007C34D6" w:rsidRPr="00B93702">
        <w:rPr>
          <w:vertAlign w:val="subscript"/>
        </w:rPr>
        <w:t>,ind</w:t>
      </w:r>
      <w:r w:rsidRPr="00B93702">
        <w:rPr>
          <w:vertAlign w:val="subscript"/>
        </w:rPr>
        <w:t xml:space="preserve">  </w:t>
      </w:r>
      <w:r w:rsidRPr="00B93702">
        <w:t>shall be demonstrated.</w:t>
      </w:r>
    </w:p>
    <w:p w14:paraId="3D11D922" w14:textId="77777777" w:rsidR="00FE1EAC" w:rsidRPr="00B93702" w:rsidRDefault="00FE1EAC" w:rsidP="00F311C8">
      <w:pPr>
        <w:pStyle w:val="Heading3"/>
      </w:pPr>
      <w:bookmarkStart w:id="68" w:name="_Toc21097792"/>
      <w:bookmarkStart w:id="69" w:name="_Toc29765354"/>
      <w:r w:rsidRPr="00B93702">
        <w:t>4.6.4</w:t>
      </w:r>
      <w:r w:rsidRPr="00B93702">
        <w:tab/>
        <w:t>Co-existence with other systems</w:t>
      </w:r>
      <w:bookmarkEnd w:id="68"/>
      <w:bookmarkEnd w:id="69"/>
    </w:p>
    <w:p w14:paraId="70C3D161" w14:textId="77777777" w:rsidR="00FE1EAC" w:rsidRPr="00B93702" w:rsidRDefault="00FE1EAC" w:rsidP="00FE1EAC">
      <w:r w:rsidRPr="00B93702">
        <w:t xml:space="preserve">The manufacturer shall declare whether the BS under test is intended to operate in geographic areas where one or more of the systems GSM850, </w:t>
      </w:r>
      <w:r w:rsidRPr="00B93702">
        <w:rPr>
          <w:rFonts w:cs="v5.0.0"/>
        </w:rPr>
        <w:t>GSM900, DCS1800, PCS1900, UTRA FDD, UTRA TDD, E-UTRA</w:t>
      </w:r>
      <w:r w:rsidR="005A0279" w:rsidRPr="00B93702">
        <w:rPr>
          <w:rFonts w:cs="v5.0.0"/>
        </w:rPr>
        <w:t>, NR</w:t>
      </w:r>
      <w:r w:rsidRPr="00B93702">
        <w:rPr>
          <w:rFonts w:cs="v5.0.0"/>
        </w:rPr>
        <w:t xml:space="preserve"> and/or PHS operating in another band are deployed. If this is the case, </w:t>
      </w:r>
      <w:r w:rsidRPr="00B93702">
        <w:t>conformance with the applicable test requirement for spurious emissions specified in clause 6.6.1.</w:t>
      </w:r>
      <w:r w:rsidR="003F3706" w:rsidRPr="00B93702">
        <w:t>5.5</w:t>
      </w:r>
      <w:r w:rsidRPr="00B93702">
        <w:t xml:space="preserve"> shall be demonstrated.</w:t>
      </w:r>
    </w:p>
    <w:p w14:paraId="234462E3" w14:textId="77777777" w:rsidR="00FE1EAC" w:rsidRPr="00B93702" w:rsidRDefault="00C24412" w:rsidP="00F311C8">
      <w:pPr>
        <w:pStyle w:val="Heading3"/>
      </w:pPr>
      <w:bookmarkStart w:id="70" w:name="_Toc21097793"/>
      <w:bookmarkStart w:id="71" w:name="_Toc29765355"/>
      <w:r w:rsidRPr="00B93702">
        <w:t>4.6.5</w:t>
      </w:r>
      <w:r w:rsidRPr="00B93702">
        <w:tab/>
        <w:t>Co-location with other Base S</w:t>
      </w:r>
      <w:r w:rsidR="00FE1EAC" w:rsidRPr="00B93702">
        <w:t>tations</w:t>
      </w:r>
      <w:bookmarkEnd w:id="70"/>
      <w:bookmarkEnd w:id="71"/>
    </w:p>
    <w:p w14:paraId="119260A1" w14:textId="77777777" w:rsidR="00FE1EAC" w:rsidRPr="00B93702" w:rsidRDefault="00FE1EAC" w:rsidP="00FE1EAC">
      <w:pPr>
        <w:rPr>
          <w:rFonts w:cs="v5.0.0"/>
        </w:rPr>
      </w:pPr>
      <w:r w:rsidRPr="00B93702">
        <w:t>The manufacturer shall declare whether the BS under test is intended t</w:t>
      </w:r>
      <w:r w:rsidR="00A63983" w:rsidRPr="00B93702">
        <w:t>o operate co-located with Base S</w:t>
      </w:r>
      <w:r w:rsidRPr="00B93702">
        <w:t xml:space="preserve">tations of one or more of the systems GSM850, </w:t>
      </w:r>
      <w:r w:rsidRPr="00B93702">
        <w:rPr>
          <w:rFonts w:cs="v5.0.0"/>
        </w:rPr>
        <w:t>GSM900, DCS1800, PCS1900, UTRA FDD, UTRA TDD</w:t>
      </w:r>
      <w:r w:rsidR="005A0279" w:rsidRPr="00B93702">
        <w:rPr>
          <w:rFonts w:cs="v5.0.0"/>
        </w:rPr>
        <w:t>,</w:t>
      </w:r>
      <w:r w:rsidRPr="00B93702">
        <w:rPr>
          <w:rFonts w:cs="v5.0.0"/>
        </w:rPr>
        <w:t xml:space="preserve"> E-UTRA</w:t>
      </w:r>
      <w:r w:rsidR="005A0279" w:rsidRPr="00B93702">
        <w:rPr>
          <w:rFonts w:cs="v5.0.0"/>
        </w:rPr>
        <w:t xml:space="preserve"> and/or NR</w:t>
      </w:r>
      <w:r w:rsidRPr="00B93702">
        <w:rPr>
          <w:rFonts w:cs="v5.0.0"/>
        </w:rPr>
        <w:t xml:space="preserve"> operating in another band. If this is the case, </w:t>
      </w:r>
    </w:p>
    <w:p w14:paraId="3791C2E0" w14:textId="77777777" w:rsidR="00FE1EAC" w:rsidRPr="00B93702" w:rsidRDefault="00FE1EAC" w:rsidP="00FE1EAC">
      <w:pPr>
        <w:pStyle w:val="B10"/>
      </w:pPr>
      <w:r w:rsidRPr="00B93702">
        <w:t>-</w:t>
      </w:r>
      <w:r w:rsidRPr="00B93702">
        <w:tab/>
        <w:t>Conformance with the applicable test requirement for spurious emissions specified in clause 6.6.1.</w:t>
      </w:r>
      <w:r w:rsidR="00974EE1" w:rsidRPr="00B93702">
        <w:t>5.6</w:t>
      </w:r>
      <w:r w:rsidRPr="00B93702">
        <w:t xml:space="preserve"> shall be demonstrated.</w:t>
      </w:r>
    </w:p>
    <w:p w14:paraId="6DEDE2AA" w14:textId="77777777" w:rsidR="00F02F57" w:rsidRPr="00B93702" w:rsidRDefault="00FE1EAC" w:rsidP="00F02F57">
      <w:pPr>
        <w:pStyle w:val="B10"/>
      </w:pPr>
      <w:r w:rsidRPr="00B93702">
        <w:t>-</w:t>
      </w:r>
      <w:r w:rsidRPr="00B93702">
        <w:tab/>
        <w:t>Conformance with the applicable test requirement for receiver blocking specified in clause 7.5.</w:t>
      </w:r>
      <w:r w:rsidR="00974EE1" w:rsidRPr="00B93702">
        <w:t>5.</w:t>
      </w:r>
      <w:r w:rsidRPr="00B93702">
        <w:t>2 shall be demonstrated.</w:t>
      </w:r>
    </w:p>
    <w:p w14:paraId="5A1D850C" w14:textId="77777777" w:rsidR="00F02F57" w:rsidRPr="00B93702" w:rsidRDefault="00F02F57" w:rsidP="00F311C8">
      <w:pPr>
        <w:pStyle w:val="Heading3"/>
      </w:pPr>
      <w:bookmarkStart w:id="72" w:name="_Toc21097794"/>
      <w:bookmarkStart w:id="73" w:name="_Toc29765356"/>
      <w:r w:rsidRPr="00B93702">
        <w:t>4.6.6</w:t>
      </w:r>
      <w:r w:rsidRPr="00B93702">
        <w:tab/>
        <w:t>NB-IoT sub-carrier spacing</w:t>
      </w:r>
      <w:bookmarkEnd w:id="72"/>
      <w:bookmarkEnd w:id="73"/>
    </w:p>
    <w:p w14:paraId="39860FC7" w14:textId="77777777" w:rsidR="00F02F57" w:rsidRPr="00B93702" w:rsidRDefault="00F02F57" w:rsidP="00F02F57">
      <w:r w:rsidRPr="00B93702">
        <w:t>If the BS supports NB-IoT, manufacturer shall declare if it supports 15 kHz sub-carrier spacing, 3.75 kHz sub-carrier spacing, or both for NPUSCH.</w:t>
      </w:r>
    </w:p>
    <w:p w14:paraId="671806C7" w14:textId="77777777" w:rsidR="00F02F57" w:rsidRPr="00B93702" w:rsidRDefault="00CB0825" w:rsidP="00F311C8">
      <w:pPr>
        <w:pStyle w:val="Heading3"/>
      </w:pPr>
      <w:bookmarkStart w:id="74" w:name="_Toc21097795"/>
      <w:bookmarkStart w:id="75" w:name="_Toc29765357"/>
      <w:r w:rsidRPr="00B93702">
        <w:lastRenderedPageBreak/>
        <w:t>4.6.7</w:t>
      </w:r>
      <w:r w:rsidRPr="00B93702">
        <w:tab/>
      </w:r>
      <w:r w:rsidR="00F02F57" w:rsidRPr="00B93702">
        <w:t>NB-IoT power dynamic range</w:t>
      </w:r>
      <w:bookmarkEnd w:id="74"/>
      <w:bookmarkEnd w:id="75"/>
    </w:p>
    <w:p w14:paraId="1FC8F70E" w14:textId="77777777" w:rsidR="00F02F57" w:rsidRPr="00B93702" w:rsidRDefault="00F02F57" w:rsidP="00F02F57">
      <w:r w:rsidRPr="00B93702">
        <w:t>If the BS supports E-UTRA with NB-IoT operating in-band and/or in guard band, manufacturer shall declare the maximum power dynamic range it could support with a minimum of +6dB as mentioned in TS 36.104 [5] clause 6.3.3.</w:t>
      </w:r>
    </w:p>
    <w:p w14:paraId="7BBAAA1A" w14:textId="77777777" w:rsidR="00FE1EAC" w:rsidRPr="00B93702" w:rsidRDefault="00F02F57" w:rsidP="00F02F57">
      <w:r w:rsidRPr="00B93702">
        <w:t>If the BS supports 5 MHZ E-UTRA with NB-IoT operating in guard band, manufacturer shall also declare the maximum power that could be allocated to this NB-IoT PRB.</w:t>
      </w:r>
    </w:p>
    <w:p w14:paraId="431C955E" w14:textId="77777777" w:rsidR="0012070E" w:rsidRPr="00B93702" w:rsidRDefault="0012070E" w:rsidP="00F311C8">
      <w:pPr>
        <w:pStyle w:val="Heading2"/>
      </w:pPr>
      <w:bookmarkStart w:id="76" w:name="_Toc21097796"/>
      <w:bookmarkStart w:id="77" w:name="_Toc29765358"/>
      <w:r w:rsidRPr="00B93702">
        <w:t>4.7</w:t>
      </w:r>
      <w:r w:rsidRPr="00B93702">
        <w:tab/>
      </w:r>
      <w:r w:rsidR="00AB57F0" w:rsidRPr="00B93702">
        <w:t xml:space="preserve">Capability set definition and </w:t>
      </w:r>
      <w:r w:rsidR="00C24412" w:rsidRPr="00B93702">
        <w:t>m</w:t>
      </w:r>
      <w:r w:rsidRPr="00B93702">
        <w:t>anufacturer</w:t>
      </w:r>
      <w:r w:rsidR="00ED1D11" w:rsidRPr="00B93702">
        <w:t>'</w:t>
      </w:r>
      <w:r w:rsidRPr="00B93702">
        <w:t>s declarations of supported RF configurations</w:t>
      </w:r>
      <w:bookmarkEnd w:id="76"/>
      <w:bookmarkEnd w:id="77"/>
    </w:p>
    <w:p w14:paraId="3A9AFC9C" w14:textId="77777777" w:rsidR="00AB57F0" w:rsidRPr="00B93702" w:rsidRDefault="00AB57F0" w:rsidP="00F311C8">
      <w:pPr>
        <w:pStyle w:val="Heading3"/>
      </w:pPr>
      <w:bookmarkStart w:id="78" w:name="_Toc21097797"/>
      <w:bookmarkStart w:id="79" w:name="_Toc29765359"/>
      <w:r w:rsidRPr="00B93702">
        <w:t>4.7.1</w:t>
      </w:r>
      <w:r w:rsidRPr="00B93702">
        <w:tab/>
        <w:t>Definition of Capability Sets (CS)</w:t>
      </w:r>
      <w:bookmarkEnd w:id="78"/>
      <w:bookmarkEnd w:id="79"/>
    </w:p>
    <w:p w14:paraId="66D9AEC2" w14:textId="77777777" w:rsidR="00AB57F0" w:rsidRPr="00B93702" w:rsidRDefault="00AB57F0" w:rsidP="00AB57F0">
      <w:r w:rsidRPr="00B93702">
        <w:t>Capability set is defined as the BS capability to support certain RAT combinations</w:t>
      </w:r>
      <w:r w:rsidR="007F1CBB" w:rsidRPr="00B93702">
        <w:t xml:space="preserve"> in an operating band</w:t>
      </w:r>
      <w:r w:rsidRPr="00B93702">
        <w:t>.</w:t>
      </w:r>
    </w:p>
    <w:p w14:paraId="48122A42" w14:textId="77777777" w:rsidR="00AB57F0" w:rsidRPr="00B93702" w:rsidRDefault="00AB57F0" w:rsidP="00AB57F0">
      <w:r w:rsidRPr="00B93702">
        <w:t>The manufacturer shall declare the supported capability set(s) according to Table 4.7.1-1</w:t>
      </w:r>
      <w:r w:rsidR="007F1CBB" w:rsidRPr="00B93702">
        <w:t xml:space="preserve"> </w:t>
      </w:r>
      <w:r w:rsidR="00F02F57" w:rsidRPr="00B93702">
        <w:t xml:space="preserve">and Table 4.7.1.-2 </w:t>
      </w:r>
      <w:r w:rsidR="007F1CBB" w:rsidRPr="00B93702">
        <w:t>for each supported operating band</w:t>
      </w:r>
      <w:r w:rsidRPr="00B93702">
        <w:t>.</w:t>
      </w:r>
    </w:p>
    <w:p w14:paraId="7BEC0163" w14:textId="77777777" w:rsidR="00AB57F0" w:rsidRPr="00B93702" w:rsidRDefault="00C24412" w:rsidP="0048036E">
      <w:pPr>
        <w:pStyle w:val="TH"/>
      </w:pPr>
      <w:r w:rsidRPr="00B93702">
        <w:t>Table 4.7.1-1</w:t>
      </w:r>
      <w:r w:rsidR="000C7558">
        <w:t>:</w:t>
      </w:r>
      <w:r w:rsidRPr="00B93702">
        <w:t xml:space="preserve"> Capability s</w:t>
      </w:r>
      <w:r w:rsidR="00AB57F0" w:rsidRPr="00B93702">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974"/>
        <w:gridCol w:w="1087"/>
        <w:gridCol w:w="1166"/>
        <w:gridCol w:w="1165"/>
        <w:gridCol w:w="1306"/>
        <w:gridCol w:w="1290"/>
        <w:gridCol w:w="1088"/>
      </w:tblGrid>
      <w:tr w:rsidR="002201CF" w:rsidRPr="00B93702" w14:paraId="7010C8A1" w14:textId="77777777" w:rsidTr="00EA5ECC">
        <w:tc>
          <w:tcPr>
            <w:tcW w:w="0" w:type="auto"/>
          </w:tcPr>
          <w:p w14:paraId="27FE23E2" w14:textId="77777777" w:rsidR="002201CF" w:rsidRPr="00B93702" w:rsidRDefault="002201CF" w:rsidP="005A0279">
            <w:pPr>
              <w:pStyle w:val="TAH"/>
              <w:rPr>
                <w:rFonts w:cs="Arial"/>
                <w:bCs/>
                <w:lang w:eastAsia="en-US"/>
              </w:rPr>
            </w:pPr>
            <w:r w:rsidRPr="00B93702">
              <w:rPr>
                <w:rFonts w:cs="Arial"/>
                <w:lang w:eastAsia="en-US"/>
              </w:rPr>
              <w:t>Capability Set supported by the BS</w:t>
            </w:r>
          </w:p>
        </w:tc>
        <w:tc>
          <w:tcPr>
            <w:tcW w:w="0" w:type="auto"/>
            <w:vAlign w:val="center"/>
          </w:tcPr>
          <w:p w14:paraId="5BB364C0" w14:textId="77777777" w:rsidR="002201CF" w:rsidRPr="00B93702" w:rsidRDefault="002201CF" w:rsidP="005A0279">
            <w:pPr>
              <w:pStyle w:val="TAH"/>
              <w:rPr>
                <w:rFonts w:cs="Arial"/>
                <w:bCs/>
                <w:lang w:eastAsia="en-US"/>
              </w:rPr>
            </w:pPr>
            <w:r w:rsidRPr="00B93702">
              <w:rPr>
                <w:rFonts w:cs="Arial"/>
                <w:bCs/>
                <w:lang w:eastAsia="en-US"/>
              </w:rPr>
              <w:t>CS1</w:t>
            </w:r>
          </w:p>
        </w:tc>
        <w:tc>
          <w:tcPr>
            <w:tcW w:w="0" w:type="auto"/>
            <w:vAlign w:val="center"/>
          </w:tcPr>
          <w:p w14:paraId="0C2CF6D0" w14:textId="77777777" w:rsidR="002201CF" w:rsidRPr="00B93702" w:rsidRDefault="002201CF" w:rsidP="005A0279">
            <w:pPr>
              <w:pStyle w:val="TAH"/>
              <w:rPr>
                <w:rFonts w:cs="Arial"/>
                <w:bCs/>
                <w:lang w:eastAsia="en-US"/>
              </w:rPr>
            </w:pPr>
            <w:r w:rsidRPr="00B93702">
              <w:rPr>
                <w:rFonts w:cs="Arial"/>
                <w:bCs/>
                <w:lang w:eastAsia="en-US"/>
              </w:rPr>
              <w:t>CS2</w:t>
            </w:r>
          </w:p>
        </w:tc>
        <w:tc>
          <w:tcPr>
            <w:tcW w:w="0" w:type="auto"/>
            <w:vAlign w:val="center"/>
          </w:tcPr>
          <w:p w14:paraId="340553F8" w14:textId="77777777" w:rsidR="002201CF" w:rsidRPr="00B93702" w:rsidRDefault="002201CF" w:rsidP="005A0279">
            <w:pPr>
              <w:pStyle w:val="TAH"/>
              <w:rPr>
                <w:rFonts w:cs="Arial"/>
                <w:bCs/>
                <w:lang w:eastAsia="en-US"/>
              </w:rPr>
            </w:pPr>
            <w:r w:rsidRPr="00B93702">
              <w:rPr>
                <w:rFonts w:cs="Arial"/>
                <w:bCs/>
                <w:lang w:eastAsia="en-US"/>
              </w:rPr>
              <w:t>CS3</w:t>
            </w:r>
          </w:p>
        </w:tc>
        <w:tc>
          <w:tcPr>
            <w:tcW w:w="0" w:type="auto"/>
            <w:vAlign w:val="center"/>
          </w:tcPr>
          <w:p w14:paraId="4B7312BB" w14:textId="77777777" w:rsidR="002201CF" w:rsidRPr="00B93702" w:rsidRDefault="002201CF" w:rsidP="005A0279">
            <w:pPr>
              <w:pStyle w:val="TAH"/>
              <w:rPr>
                <w:rFonts w:cs="Arial"/>
                <w:bCs/>
                <w:lang w:eastAsia="en-US"/>
              </w:rPr>
            </w:pPr>
            <w:r w:rsidRPr="00B93702">
              <w:rPr>
                <w:rFonts w:cs="Arial"/>
                <w:bCs/>
                <w:lang w:eastAsia="en-US"/>
              </w:rPr>
              <w:t>CS4</w:t>
            </w:r>
          </w:p>
        </w:tc>
        <w:tc>
          <w:tcPr>
            <w:tcW w:w="0" w:type="auto"/>
            <w:vAlign w:val="center"/>
          </w:tcPr>
          <w:p w14:paraId="18A26E45" w14:textId="77777777" w:rsidR="002201CF" w:rsidRPr="00B93702" w:rsidRDefault="002201CF" w:rsidP="005A0279">
            <w:pPr>
              <w:pStyle w:val="TAH"/>
              <w:rPr>
                <w:rFonts w:cs="Arial"/>
                <w:bCs/>
                <w:lang w:eastAsia="en-US"/>
              </w:rPr>
            </w:pPr>
            <w:r w:rsidRPr="00B93702">
              <w:rPr>
                <w:rFonts w:cs="Arial"/>
                <w:bCs/>
                <w:lang w:eastAsia="en-US"/>
              </w:rPr>
              <w:t>CS5</w:t>
            </w:r>
          </w:p>
        </w:tc>
        <w:tc>
          <w:tcPr>
            <w:tcW w:w="0" w:type="auto"/>
            <w:vAlign w:val="center"/>
          </w:tcPr>
          <w:p w14:paraId="2A6D1AD8" w14:textId="77777777" w:rsidR="002201CF" w:rsidRPr="00B93702" w:rsidRDefault="002201CF" w:rsidP="005A0279">
            <w:pPr>
              <w:pStyle w:val="TAH"/>
              <w:rPr>
                <w:rFonts w:cs="Arial"/>
                <w:bCs/>
                <w:lang w:eastAsia="en-US"/>
              </w:rPr>
            </w:pPr>
            <w:r w:rsidRPr="00B93702">
              <w:rPr>
                <w:rFonts w:cs="Arial"/>
                <w:bCs/>
                <w:lang w:eastAsia="en-US"/>
              </w:rPr>
              <w:t>CS6</w:t>
            </w:r>
          </w:p>
        </w:tc>
        <w:tc>
          <w:tcPr>
            <w:tcW w:w="0" w:type="auto"/>
            <w:vAlign w:val="center"/>
          </w:tcPr>
          <w:p w14:paraId="36AB98C7" w14:textId="77777777" w:rsidR="002201CF" w:rsidRPr="00B93702" w:rsidRDefault="002201CF" w:rsidP="005A0279">
            <w:pPr>
              <w:pStyle w:val="TAH"/>
              <w:rPr>
                <w:rFonts w:cs="Arial"/>
                <w:bCs/>
                <w:lang w:eastAsia="en-US"/>
              </w:rPr>
            </w:pPr>
            <w:r w:rsidRPr="00B93702">
              <w:rPr>
                <w:rFonts w:cs="Arial"/>
                <w:bCs/>
                <w:lang w:eastAsia="en-US"/>
              </w:rPr>
              <w:t>CS7</w:t>
            </w:r>
          </w:p>
        </w:tc>
      </w:tr>
      <w:tr w:rsidR="002201CF" w:rsidRPr="00B93702" w14:paraId="75A25673" w14:textId="77777777" w:rsidTr="00EA5ECC">
        <w:tc>
          <w:tcPr>
            <w:tcW w:w="0" w:type="auto"/>
          </w:tcPr>
          <w:p w14:paraId="4EEDCD7C" w14:textId="77777777" w:rsidR="002201CF" w:rsidRPr="00B93702" w:rsidRDefault="002201CF" w:rsidP="000B2889">
            <w:pPr>
              <w:pStyle w:val="TAH"/>
              <w:rPr>
                <w:lang w:eastAsia="en-US"/>
              </w:rPr>
            </w:pPr>
            <w:r w:rsidRPr="00B93702">
              <w:rPr>
                <w:lang w:eastAsia="en-US"/>
              </w:rPr>
              <w:t>Supported RATs</w:t>
            </w:r>
          </w:p>
        </w:tc>
        <w:tc>
          <w:tcPr>
            <w:tcW w:w="0" w:type="auto"/>
            <w:vAlign w:val="center"/>
          </w:tcPr>
          <w:p w14:paraId="13F0F7C6" w14:textId="77777777" w:rsidR="002201CF" w:rsidRPr="00B93702" w:rsidRDefault="002201CF" w:rsidP="000B2889">
            <w:pPr>
              <w:pStyle w:val="TAH"/>
              <w:rPr>
                <w:lang w:eastAsia="en-US"/>
              </w:rPr>
            </w:pPr>
            <w:r w:rsidRPr="00B93702">
              <w:rPr>
                <w:lang w:eastAsia="en-US"/>
              </w:rPr>
              <w:t>UTRA</w:t>
            </w:r>
          </w:p>
          <w:p w14:paraId="1E5E25B9" w14:textId="77777777" w:rsidR="002201CF" w:rsidRPr="00B93702" w:rsidRDefault="002201CF" w:rsidP="000B2889">
            <w:pPr>
              <w:pStyle w:val="TAH"/>
              <w:rPr>
                <w:lang w:eastAsia="en-US"/>
              </w:rPr>
            </w:pPr>
            <w:r w:rsidRPr="00B93702">
              <w:rPr>
                <w:lang w:eastAsia="en-US"/>
              </w:rPr>
              <w:t>(MC)</w:t>
            </w:r>
          </w:p>
        </w:tc>
        <w:tc>
          <w:tcPr>
            <w:tcW w:w="0" w:type="auto"/>
            <w:vAlign w:val="center"/>
          </w:tcPr>
          <w:p w14:paraId="1CD9E5ED" w14:textId="77777777" w:rsidR="002201CF" w:rsidRPr="00B93702" w:rsidRDefault="002201CF" w:rsidP="000B2889">
            <w:pPr>
              <w:pStyle w:val="TAH"/>
              <w:rPr>
                <w:lang w:eastAsia="en-US"/>
              </w:rPr>
            </w:pPr>
            <w:r w:rsidRPr="00B93702">
              <w:rPr>
                <w:lang w:eastAsia="en-US"/>
              </w:rPr>
              <w:t>E-UTRA</w:t>
            </w:r>
          </w:p>
          <w:p w14:paraId="6E568605" w14:textId="77777777" w:rsidR="002201CF" w:rsidRPr="00B93702" w:rsidRDefault="002201CF" w:rsidP="000B2889">
            <w:pPr>
              <w:pStyle w:val="TAH"/>
              <w:rPr>
                <w:lang w:eastAsia="en-US"/>
              </w:rPr>
            </w:pPr>
            <w:r w:rsidRPr="00B93702">
              <w:rPr>
                <w:lang w:eastAsia="en-US"/>
              </w:rPr>
              <w:t>(MC)</w:t>
            </w:r>
            <w:r w:rsidRPr="00B93702">
              <w:rPr>
                <w:vertAlign w:val="superscript"/>
                <w:lang w:eastAsia="en-US"/>
              </w:rPr>
              <w:t>3</w:t>
            </w:r>
          </w:p>
        </w:tc>
        <w:tc>
          <w:tcPr>
            <w:tcW w:w="0" w:type="auto"/>
            <w:vAlign w:val="center"/>
          </w:tcPr>
          <w:p w14:paraId="08604E41" w14:textId="77777777" w:rsidR="002201CF" w:rsidRPr="00B93702" w:rsidRDefault="002201CF" w:rsidP="000B2889">
            <w:pPr>
              <w:pStyle w:val="TAH"/>
              <w:rPr>
                <w:lang w:eastAsia="en-US"/>
              </w:rPr>
            </w:pPr>
            <w:r w:rsidRPr="00B93702">
              <w:rPr>
                <w:lang w:eastAsia="en-US"/>
              </w:rPr>
              <w:t xml:space="preserve">UTRA, </w:t>
            </w:r>
            <w:r w:rsidRPr="00B93702">
              <w:rPr>
                <w:lang w:eastAsia="en-US"/>
              </w:rPr>
              <w:br/>
              <w:t>E-UTRA</w:t>
            </w:r>
            <w:r w:rsidRPr="00B93702">
              <w:rPr>
                <w:vertAlign w:val="superscript"/>
                <w:lang w:eastAsia="en-US"/>
              </w:rPr>
              <w:t>3</w:t>
            </w:r>
          </w:p>
        </w:tc>
        <w:tc>
          <w:tcPr>
            <w:tcW w:w="0" w:type="auto"/>
            <w:vAlign w:val="center"/>
          </w:tcPr>
          <w:p w14:paraId="71A6BE65" w14:textId="77777777" w:rsidR="002201CF" w:rsidRPr="00B93702" w:rsidRDefault="002201CF" w:rsidP="000B2889">
            <w:pPr>
              <w:pStyle w:val="TAH"/>
              <w:rPr>
                <w:lang w:eastAsia="en-US"/>
              </w:rPr>
            </w:pPr>
            <w:r w:rsidRPr="00B93702">
              <w:rPr>
                <w:lang w:eastAsia="en-US"/>
              </w:rPr>
              <w:t>GSM, UTRA</w:t>
            </w:r>
          </w:p>
        </w:tc>
        <w:tc>
          <w:tcPr>
            <w:tcW w:w="0" w:type="auto"/>
            <w:vAlign w:val="center"/>
          </w:tcPr>
          <w:p w14:paraId="24E31E08" w14:textId="77777777" w:rsidR="002201CF" w:rsidRPr="00B93702" w:rsidRDefault="002201CF" w:rsidP="000B2889">
            <w:pPr>
              <w:pStyle w:val="TAH"/>
              <w:rPr>
                <w:lang w:eastAsia="en-US"/>
              </w:rPr>
            </w:pPr>
            <w:r w:rsidRPr="00B93702">
              <w:rPr>
                <w:lang w:eastAsia="en-US"/>
              </w:rPr>
              <w:t>GSM, E-UTRA</w:t>
            </w:r>
            <w:r w:rsidRPr="00B93702">
              <w:rPr>
                <w:vertAlign w:val="superscript"/>
                <w:lang w:eastAsia="en-US"/>
              </w:rPr>
              <w:t>3</w:t>
            </w:r>
          </w:p>
        </w:tc>
        <w:tc>
          <w:tcPr>
            <w:tcW w:w="0" w:type="auto"/>
            <w:vAlign w:val="center"/>
          </w:tcPr>
          <w:p w14:paraId="3803DDC4" w14:textId="77777777" w:rsidR="002201CF" w:rsidRPr="00B93702" w:rsidRDefault="002201CF" w:rsidP="000B2889">
            <w:pPr>
              <w:pStyle w:val="TAH"/>
              <w:rPr>
                <w:lang w:eastAsia="en-US"/>
              </w:rPr>
            </w:pPr>
            <w:r w:rsidRPr="00B93702">
              <w:rPr>
                <w:lang w:eastAsia="en-US"/>
              </w:rPr>
              <w:t>GSM, UTRA, E-UTRA</w:t>
            </w:r>
          </w:p>
        </w:tc>
        <w:tc>
          <w:tcPr>
            <w:tcW w:w="0" w:type="auto"/>
            <w:vAlign w:val="center"/>
          </w:tcPr>
          <w:p w14:paraId="075F7F46" w14:textId="77777777" w:rsidR="002201CF" w:rsidRPr="00B93702" w:rsidRDefault="002201CF" w:rsidP="000B2889">
            <w:pPr>
              <w:pStyle w:val="TAH"/>
              <w:rPr>
                <w:lang w:eastAsia="en-US"/>
              </w:rPr>
            </w:pPr>
            <w:r w:rsidRPr="00B93702">
              <w:rPr>
                <w:lang w:eastAsia="en-US"/>
              </w:rPr>
              <w:t>GSM, UTRA, E-UTRA</w:t>
            </w:r>
            <w:r w:rsidRPr="00B93702">
              <w:rPr>
                <w:vertAlign w:val="superscript"/>
                <w:lang w:eastAsia="en-US"/>
              </w:rPr>
              <w:t>3</w:t>
            </w:r>
          </w:p>
        </w:tc>
      </w:tr>
      <w:tr w:rsidR="002201CF" w:rsidRPr="00B93702" w14:paraId="7D276A6A" w14:textId="77777777" w:rsidTr="00EA5ECC">
        <w:tc>
          <w:tcPr>
            <w:tcW w:w="0" w:type="auto"/>
          </w:tcPr>
          <w:p w14:paraId="6FDB788E" w14:textId="77777777" w:rsidR="002201CF" w:rsidRPr="00B93702" w:rsidRDefault="002201CF" w:rsidP="005A0279">
            <w:pPr>
              <w:pStyle w:val="TAC"/>
              <w:rPr>
                <w:rFonts w:cs="Arial"/>
                <w:lang w:eastAsia="en-US"/>
              </w:rPr>
            </w:pPr>
            <w:r w:rsidRPr="00B93702">
              <w:rPr>
                <w:rFonts w:cs="Arial"/>
                <w:lang w:eastAsia="en-US"/>
              </w:rPr>
              <w:t>Supported configurations</w:t>
            </w:r>
          </w:p>
        </w:tc>
        <w:tc>
          <w:tcPr>
            <w:tcW w:w="0" w:type="auto"/>
          </w:tcPr>
          <w:p w14:paraId="51ACC650" w14:textId="77777777" w:rsidR="002201CF" w:rsidRPr="00B93702" w:rsidRDefault="002201CF" w:rsidP="005A0279">
            <w:pPr>
              <w:pStyle w:val="TAC"/>
              <w:rPr>
                <w:rFonts w:cs="Arial"/>
                <w:lang w:eastAsia="en-US"/>
              </w:rPr>
            </w:pPr>
            <w:r w:rsidRPr="00B93702">
              <w:rPr>
                <w:rFonts w:cs="Arial"/>
                <w:lang w:eastAsia="en-US"/>
              </w:rPr>
              <w:t>SR UTRA (SC, MC)</w:t>
            </w:r>
          </w:p>
          <w:p w14:paraId="6C40C619" w14:textId="77777777" w:rsidR="002201CF" w:rsidRPr="00B93702" w:rsidRDefault="002201CF" w:rsidP="005A0279">
            <w:pPr>
              <w:pStyle w:val="TAC"/>
              <w:rPr>
                <w:rFonts w:cs="Arial"/>
                <w:lang w:eastAsia="en-US"/>
              </w:rPr>
            </w:pPr>
          </w:p>
        </w:tc>
        <w:tc>
          <w:tcPr>
            <w:tcW w:w="0" w:type="auto"/>
          </w:tcPr>
          <w:p w14:paraId="0BFCA186" w14:textId="77777777" w:rsidR="002201CF" w:rsidRPr="00751205" w:rsidRDefault="002201CF" w:rsidP="000B2889">
            <w:pPr>
              <w:pStyle w:val="TAC"/>
              <w:rPr>
                <w:rFonts w:cs="Arial"/>
                <w:b/>
                <w:bCs/>
                <w:lang w:val="sv-FI" w:eastAsia="en-US"/>
              </w:rPr>
            </w:pPr>
            <w:r w:rsidRPr="00751205">
              <w:rPr>
                <w:rFonts w:cs="Arial"/>
                <w:lang w:val="sv-FI" w:eastAsia="en-US"/>
              </w:rPr>
              <w:t xml:space="preserve">SR </w:t>
            </w:r>
            <w:r w:rsidRPr="00751205">
              <w:rPr>
                <w:rFonts w:cs="Arial"/>
                <w:lang w:val="sv-FI" w:eastAsia="en-US"/>
              </w:rPr>
              <w:br/>
              <w:t>E-UTRA</w:t>
            </w:r>
            <w:r w:rsidRPr="00751205">
              <w:rPr>
                <w:rFonts w:eastAsia="SimSun" w:cs="Arial"/>
                <w:kern w:val="24"/>
                <w:position w:val="7"/>
                <w:szCs w:val="18"/>
                <w:vertAlign w:val="superscript"/>
                <w:lang w:val="sv-FI"/>
              </w:rPr>
              <w:t>3</w:t>
            </w:r>
            <w:r w:rsidRPr="00751205">
              <w:rPr>
                <w:rFonts w:cs="Arial"/>
                <w:lang w:val="sv-FI" w:eastAsia="en-US"/>
              </w:rPr>
              <w:t xml:space="preserve"> (SC, MC, CA)</w:t>
            </w:r>
          </w:p>
        </w:tc>
        <w:tc>
          <w:tcPr>
            <w:tcW w:w="0" w:type="auto"/>
          </w:tcPr>
          <w:p w14:paraId="75CD4FA4" w14:textId="77777777" w:rsidR="002201CF" w:rsidRPr="00751205" w:rsidRDefault="002201CF" w:rsidP="005A0279">
            <w:pPr>
              <w:pStyle w:val="TAC"/>
              <w:rPr>
                <w:rFonts w:cs="Arial"/>
                <w:lang w:val="sv-FI" w:eastAsia="en-US"/>
              </w:rPr>
            </w:pPr>
            <w:r w:rsidRPr="00751205">
              <w:rPr>
                <w:rFonts w:cs="Arial"/>
                <w:lang w:val="sv-FI" w:eastAsia="en-US"/>
              </w:rPr>
              <w:t>MR UTRA + E-UTRA</w:t>
            </w:r>
            <w:r w:rsidRPr="00751205">
              <w:rPr>
                <w:rFonts w:eastAsia="SimSun" w:cs="Arial"/>
                <w:kern w:val="24"/>
                <w:position w:val="7"/>
                <w:szCs w:val="18"/>
                <w:vertAlign w:val="superscript"/>
                <w:lang w:val="sv-FI"/>
              </w:rPr>
              <w:t>3</w:t>
            </w:r>
          </w:p>
          <w:p w14:paraId="60754F19" w14:textId="77777777" w:rsidR="002201CF" w:rsidRPr="00751205" w:rsidRDefault="002201CF" w:rsidP="005A0279">
            <w:pPr>
              <w:pStyle w:val="TAC"/>
              <w:rPr>
                <w:rFonts w:cs="Arial"/>
                <w:lang w:val="sv-FI" w:eastAsia="en-US"/>
              </w:rPr>
            </w:pPr>
          </w:p>
          <w:p w14:paraId="0F684A20" w14:textId="77777777" w:rsidR="002201CF" w:rsidRPr="00751205" w:rsidRDefault="002201CF" w:rsidP="005A0279">
            <w:pPr>
              <w:pStyle w:val="TAC"/>
              <w:rPr>
                <w:rFonts w:cs="Arial"/>
                <w:lang w:val="sv-FI" w:eastAsia="en-US"/>
              </w:rPr>
            </w:pPr>
            <w:r w:rsidRPr="00751205">
              <w:rPr>
                <w:rFonts w:cs="Arial"/>
                <w:lang w:val="sv-FI" w:eastAsia="en-US"/>
              </w:rPr>
              <w:t>SR UTRA (SC, MC)</w:t>
            </w:r>
          </w:p>
          <w:p w14:paraId="2EF07183" w14:textId="77777777" w:rsidR="002201CF" w:rsidRPr="00751205" w:rsidRDefault="002201CF" w:rsidP="005A0279">
            <w:pPr>
              <w:pStyle w:val="TAC"/>
              <w:rPr>
                <w:rFonts w:cs="Arial"/>
                <w:lang w:val="sv-FI" w:eastAsia="en-US"/>
              </w:rPr>
            </w:pPr>
          </w:p>
          <w:p w14:paraId="593F77CB" w14:textId="77777777" w:rsidR="002201CF" w:rsidRPr="00751205" w:rsidRDefault="002201CF" w:rsidP="000B2889">
            <w:pPr>
              <w:pStyle w:val="TAC"/>
              <w:rPr>
                <w:rFonts w:cs="Arial"/>
                <w:b/>
                <w:bCs/>
                <w:lang w:val="sv-FI" w:eastAsia="en-US"/>
              </w:rPr>
            </w:pPr>
            <w:r w:rsidRPr="00751205">
              <w:rPr>
                <w:rFonts w:cs="Arial"/>
                <w:lang w:val="sv-FI" w:eastAsia="en-US"/>
              </w:rPr>
              <w:t>SR E-UTRA</w:t>
            </w:r>
            <w:r w:rsidRPr="00751205">
              <w:rPr>
                <w:rFonts w:eastAsia="SimSun" w:cs="Arial"/>
                <w:kern w:val="24"/>
                <w:position w:val="7"/>
                <w:szCs w:val="18"/>
                <w:vertAlign w:val="superscript"/>
                <w:lang w:val="sv-FI"/>
              </w:rPr>
              <w:t>3</w:t>
            </w:r>
            <w:r w:rsidRPr="00751205">
              <w:rPr>
                <w:rFonts w:cs="Arial"/>
                <w:lang w:val="sv-FI" w:eastAsia="en-US"/>
              </w:rPr>
              <w:t xml:space="preserve"> (SC, MC, CA)</w:t>
            </w:r>
          </w:p>
        </w:tc>
        <w:tc>
          <w:tcPr>
            <w:tcW w:w="0" w:type="auto"/>
          </w:tcPr>
          <w:p w14:paraId="72E39257" w14:textId="77777777" w:rsidR="002201CF" w:rsidRPr="00751205" w:rsidRDefault="002201CF" w:rsidP="005A0279">
            <w:pPr>
              <w:pStyle w:val="TAC"/>
              <w:rPr>
                <w:rFonts w:cs="Arial"/>
                <w:lang w:val="sv-FI" w:eastAsia="en-US"/>
              </w:rPr>
            </w:pPr>
            <w:r w:rsidRPr="00751205">
              <w:rPr>
                <w:rFonts w:cs="Arial"/>
                <w:lang w:val="sv-FI" w:eastAsia="en-US"/>
              </w:rPr>
              <w:t>MR GSM + UTRA</w:t>
            </w:r>
          </w:p>
          <w:p w14:paraId="1F720D84" w14:textId="77777777" w:rsidR="002201CF" w:rsidRPr="00751205" w:rsidRDefault="002201CF" w:rsidP="005A0279">
            <w:pPr>
              <w:pStyle w:val="TAC"/>
              <w:rPr>
                <w:rFonts w:cs="Arial"/>
                <w:lang w:val="sv-FI" w:eastAsia="en-US"/>
              </w:rPr>
            </w:pPr>
          </w:p>
          <w:p w14:paraId="757D48CE" w14:textId="77777777" w:rsidR="002201CF" w:rsidRPr="00751205" w:rsidRDefault="002201CF" w:rsidP="005A0279">
            <w:pPr>
              <w:pStyle w:val="TAC"/>
              <w:rPr>
                <w:rFonts w:cs="Arial"/>
                <w:lang w:val="sv-FI" w:eastAsia="en-US"/>
              </w:rPr>
            </w:pPr>
            <w:r w:rsidRPr="00751205">
              <w:rPr>
                <w:rFonts w:cs="Arial"/>
                <w:lang w:val="sv-FI" w:eastAsia="en-US"/>
              </w:rPr>
              <w:t>SR GSM (MCBTS)</w:t>
            </w:r>
          </w:p>
          <w:p w14:paraId="625F0E74" w14:textId="77777777" w:rsidR="002201CF" w:rsidRPr="00751205" w:rsidRDefault="002201CF" w:rsidP="005A0279">
            <w:pPr>
              <w:pStyle w:val="TAC"/>
              <w:rPr>
                <w:rFonts w:cs="Arial"/>
                <w:lang w:val="sv-FI" w:eastAsia="en-US"/>
              </w:rPr>
            </w:pPr>
          </w:p>
          <w:p w14:paraId="73BA6FA6" w14:textId="77777777" w:rsidR="002201CF" w:rsidRPr="00B93702" w:rsidRDefault="002201CF" w:rsidP="005A0279">
            <w:pPr>
              <w:pStyle w:val="TAC"/>
              <w:rPr>
                <w:rFonts w:cs="Arial"/>
                <w:lang w:eastAsia="en-US"/>
              </w:rPr>
            </w:pPr>
            <w:r w:rsidRPr="00B93702">
              <w:rPr>
                <w:rFonts w:cs="Arial"/>
                <w:lang w:eastAsia="en-US"/>
              </w:rPr>
              <w:t>SR UTRA (SC, MC)</w:t>
            </w:r>
          </w:p>
        </w:tc>
        <w:tc>
          <w:tcPr>
            <w:tcW w:w="0" w:type="auto"/>
          </w:tcPr>
          <w:p w14:paraId="525A28A4" w14:textId="77777777" w:rsidR="002201CF" w:rsidRPr="00751205" w:rsidRDefault="002201CF" w:rsidP="005A0279">
            <w:pPr>
              <w:pStyle w:val="TAC"/>
              <w:rPr>
                <w:rFonts w:cs="Arial"/>
                <w:lang w:val="sv-FI" w:eastAsia="en-US"/>
              </w:rPr>
            </w:pPr>
            <w:r w:rsidRPr="00751205">
              <w:rPr>
                <w:rFonts w:cs="Arial"/>
                <w:lang w:val="sv-FI" w:eastAsia="en-US"/>
              </w:rPr>
              <w:t>MR GSM + E-UTRA</w:t>
            </w:r>
            <w:r w:rsidRPr="00751205">
              <w:rPr>
                <w:rFonts w:eastAsia="SimSun" w:cs="Arial"/>
                <w:kern w:val="24"/>
                <w:position w:val="7"/>
                <w:szCs w:val="18"/>
                <w:vertAlign w:val="superscript"/>
                <w:lang w:val="sv-FI"/>
              </w:rPr>
              <w:t>3</w:t>
            </w:r>
          </w:p>
          <w:p w14:paraId="67D606CC" w14:textId="77777777" w:rsidR="002201CF" w:rsidRPr="00751205" w:rsidRDefault="002201CF" w:rsidP="005A0279">
            <w:pPr>
              <w:pStyle w:val="TAC"/>
              <w:rPr>
                <w:rFonts w:cs="Arial"/>
                <w:lang w:val="sv-FI" w:eastAsia="en-US"/>
              </w:rPr>
            </w:pPr>
          </w:p>
          <w:p w14:paraId="18CFBD8B" w14:textId="77777777" w:rsidR="002201CF" w:rsidRPr="00751205" w:rsidRDefault="002201CF" w:rsidP="005A0279">
            <w:pPr>
              <w:pStyle w:val="TAC"/>
              <w:rPr>
                <w:rFonts w:cs="Arial"/>
                <w:lang w:val="sv-FI" w:eastAsia="en-US"/>
              </w:rPr>
            </w:pPr>
            <w:r w:rsidRPr="00751205">
              <w:rPr>
                <w:rFonts w:cs="Arial"/>
                <w:lang w:val="sv-FI" w:eastAsia="en-US"/>
              </w:rPr>
              <w:t>SR GSM (MCBTS)</w:t>
            </w:r>
          </w:p>
          <w:p w14:paraId="74A73384" w14:textId="77777777" w:rsidR="002201CF" w:rsidRPr="00751205" w:rsidRDefault="002201CF" w:rsidP="005A0279">
            <w:pPr>
              <w:pStyle w:val="TAC"/>
              <w:rPr>
                <w:rFonts w:cs="Arial"/>
                <w:lang w:val="sv-FI" w:eastAsia="en-US"/>
              </w:rPr>
            </w:pPr>
          </w:p>
          <w:p w14:paraId="4D704DBB" w14:textId="77777777" w:rsidR="002201CF" w:rsidRPr="00B93702" w:rsidRDefault="002201CF" w:rsidP="000B2889">
            <w:pPr>
              <w:pStyle w:val="TAC"/>
              <w:rPr>
                <w:rFonts w:cs="Arial"/>
                <w:b/>
                <w:bCs/>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14:paraId="6862E5A8" w14:textId="77777777" w:rsidR="002201CF" w:rsidRPr="00B93702" w:rsidRDefault="002201CF" w:rsidP="005A0279">
            <w:pPr>
              <w:pStyle w:val="TAC"/>
              <w:rPr>
                <w:rFonts w:cs="Arial"/>
                <w:lang w:eastAsia="en-US"/>
              </w:rPr>
            </w:pPr>
            <w:r w:rsidRPr="00B93702">
              <w:rPr>
                <w:rFonts w:cs="Arial"/>
                <w:lang w:eastAsia="en-US"/>
              </w:rPr>
              <w:t xml:space="preserve">MR GSM + UTRA + </w:t>
            </w:r>
            <w:r w:rsidRPr="00B93702">
              <w:rPr>
                <w:rFonts w:cs="Arial"/>
                <w:lang w:eastAsia="en-US"/>
              </w:rPr>
              <w:br/>
              <w:t>E-UTRA</w:t>
            </w:r>
          </w:p>
          <w:p w14:paraId="35115F5C" w14:textId="77777777" w:rsidR="002201CF" w:rsidRPr="00B93702" w:rsidRDefault="002201CF" w:rsidP="005A0279">
            <w:pPr>
              <w:pStyle w:val="TAC"/>
              <w:rPr>
                <w:rFonts w:cs="Arial"/>
                <w:lang w:eastAsia="en-US"/>
              </w:rPr>
            </w:pPr>
          </w:p>
          <w:p w14:paraId="76841387" w14:textId="77777777" w:rsidR="002201CF" w:rsidRPr="00B93702" w:rsidRDefault="002201CF" w:rsidP="005A0279">
            <w:pPr>
              <w:pStyle w:val="TAC"/>
              <w:rPr>
                <w:rFonts w:cs="Arial"/>
                <w:lang w:eastAsia="en-US"/>
              </w:rPr>
            </w:pPr>
            <w:r w:rsidRPr="00B93702">
              <w:rPr>
                <w:rFonts w:cs="Arial"/>
                <w:lang w:eastAsia="en-US"/>
              </w:rPr>
              <w:t>MR GSM + UTRA</w:t>
            </w:r>
          </w:p>
          <w:p w14:paraId="43EE0A58" w14:textId="77777777" w:rsidR="002201CF" w:rsidRPr="00B93702" w:rsidRDefault="002201CF" w:rsidP="005A0279">
            <w:pPr>
              <w:pStyle w:val="TAC"/>
              <w:rPr>
                <w:rFonts w:cs="Arial"/>
                <w:lang w:eastAsia="en-US"/>
              </w:rPr>
            </w:pPr>
          </w:p>
          <w:p w14:paraId="1E0FA5D1" w14:textId="77777777" w:rsidR="002201CF" w:rsidRPr="00B93702" w:rsidRDefault="002201CF" w:rsidP="005A0279">
            <w:pPr>
              <w:pStyle w:val="TAC"/>
              <w:rPr>
                <w:rFonts w:cs="Arial"/>
                <w:lang w:eastAsia="en-US"/>
              </w:rPr>
            </w:pPr>
            <w:r w:rsidRPr="00B93702">
              <w:rPr>
                <w:rFonts w:cs="Arial"/>
                <w:lang w:eastAsia="en-US"/>
              </w:rPr>
              <w:t>MR GSM + E-UTRA</w:t>
            </w:r>
          </w:p>
          <w:p w14:paraId="59590037" w14:textId="77777777" w:rsidR="002201CF" w:rsidRPr="00B93702" w:rsidRDefault="002201CF" w:rsidP="005A0279">
            <w:pPr>
              <w:pStyle w:val="TAC"/>
              <w:rPr>
                <w:rFonts w:cs="Arial"/>
                <w:lang w:eastAsia="en-US"/>
              </w:rPr>
            </w:pPr>
          </w:p>
          <w:p w14:paraId="466A2E26" w14:textId="77777777" w:rsidR="002201CF" w:rsidRPr="00B93702" w:rsidRDefault="002201CF" w:rsidP="005A0279">
            <w:pPr>
              <w:pStyle w:val="TAC"/>
              <w:rPr>
                <w:rFonts w:cs="Arial"/>
                <w:lang w:eastAsia="en-US"/>
              </w:rPr>
            </w:pPr>
            <w:r w:rsidRPr="00B93702">
              <w:rPr>
                <w:rFonts w:cs="Arial"/>
                <w:lang w:eastAsia="en-US"/>
              </w:rPr>
              <w:t>MR UTRA + E-UTRA</w:t>
            </w:r>
          </w:p>
          <w:p w14:paraId="72793E6B" w14:textId="77777777" w:rsidR="002201CF" w:rsidRPr="00B93702" w:rsidRDefault="002201CF" w:rsidP="005A0279">
            <w:pPr>
              <w:pStyle w:val="TAC"/>
              <w:rPr>
                <w:rFonts w:cs="Arial"/>
                <w:lang w:eastAsia="en-US"/>
              </w:rPr>
            </w:pPr>
          </w:p>
          <w:p w14:paraId="305C8E2D" w14:textId="77777777" w:rsidR="002201CF" w:rsidRPr="00B93702" w:rsidRDefault="002201CF" w:rsidP="005A0279">
            <w:pPr>
              <w:pStyle w:val="TAC"/>
              <w:rPr>
                <w:rFonts w:cs="Arial"/>
                <w:lang w:eastAsia="en-US"/>
              </w:rPr>
            </w:pPr>
            <w:r w:rsidRPr="00B93702">
              <w:rPr>
                <w:rFonts w:cs="Arial"/>
                <w:lang w:eastAsia="en-US"/>
              </w:rPr>
              <w:t>SR GSM (MCBTS)</w:t>
            </w:r>
          </w:p>
          <w:p w14:paraId="69C71F33" w14:textId="77777777" w:rsidR="002201CF" w:rsidRPr="00B93702" w:rsidRDefault="002201CF" w:rsidP="005A0279">
            <w:pPr>
              <w:pStyle w:val="TAC"/>
              <w:rPr>
                <w:rFonts w:cs="Arial"/>
                <w:lang w:eastAsia="en-US"/>
              </w:rPr>
            </w:pPr>
          </w:p>
          <w:p w14:paraId="1704D2FA" w14:textId="77777777" w:rsidR="002201CF" w:rsidRPr="00B93702" w:rsidRDefault="002201CF" w:rsidP="005A0279">
            <w:pPr>
              <w:pStyle w:val="TAC"/>
              <w:rPr>
                <w:rFonts w:cs="Arial"/>
                <w:lang w:eastAsia="en-US"/>
              </w:rPr>
            </w:pPr>
            <w:r w:rsidRPr="00B93702">
              <w:rPr>
                <w:rFonts w:cs="Arial"/>
                <w:lang w:eastAsia="en-US"/>
              </w:rPr>
              <w:t>SR UTRA (SC, MC)</w:t>
            </w:r>
          </w:p>
          <w:p w14:paraId="2F1E866E" w14:textId="77777777" w:rsidR="002201CF" w:rsidRPr="00B93702" w:rsidRDefault="002201CF" w:rsidP="005A0279">
            <w:pPr>
              <w:pStyle w:val="TAC"/>
              <w:rPr>
                <w:rFonts w:cs="Arial"/>
                <w:lang w:eastAsia="en-US"/>
              </w:rPr>
            </w:pPr>
          </w:p>
          <w:p w14:paraId="4117F9FC" w14:textId="77777777" w:rsidR="002201CF" w:rsidRPr="00B93702" w:rsidRDefault="002201CF" w:rsidP="005A0279">
            <w:pPr>
              <w:pStyle w:val="TAC"/>
              <w:rPr>
                <w:rFonts w:cs="Arial"/>
                <w:lang w:eastAsia="en-US"/>
              </w:rPr>
            </w:pPr>
            <w:r w:rsidRPr="00B93702">
              <w:rPr>
                <w:rFonts w:cs="Arial"/>
                <w:lang w:eastAsia="en-US"/>
              </w:rPr>
              <w:t>SR E-UTRA (SC, MC, CA)</w:t>
            </w:r>
          </w:p>
        </w:tc>
        <w:tc>
          <w:tcPr>
            <w:tcW w:w="0" w:type="auto"/>
          </w:tcPr>
          <w:p w14:paraId="4FDE1216" w14:textId="77777777" w:rsidR="002201CF" w:rsidRPr="00B93702" w:rsidRDefault="002201CF" w:rsidP="005A0279">
            <w:pPr>
              <w:pStyle w:val="TAC"/>
              <w:rPr>
                <w:rFonts w:cs="Arial"/>
                <w:lang w:eastAsia="en-US"/>
              </w:rPr>
            </w:pPr>
            <w:r w:rsidRPr="00B93702">
              <w:rPr>
                <w:rFonts w:cs="Arial"/>
                <w:lang w:eastAsia="en-US"/>
              </w:rPr>
              <w:t>MR GSM + UTRA</w:t>
            </w:r>
            <w:r w:rsidRPr="00B93702">
              <w:rPr>
                <w:rFonts w:cs="Arial"/>
                <w:vertAlign w:val="superscript"/>
              </w:rPr>
              <w:t>2</w:t>
            </w:r>
          </w:p>
          <w:p w14:paraId="1568B228" w14:textId="77777777" w:rsidR="002201CF" w:rsidRPr="00B93702" w:rsidRDefault="002201CF" w:rsidP="005A0279">
            <w:pPr>
              <w:pStyle w:val="TAC"/>
              <w:rPr>
                <w:rFonts w:cs="Arial"/>
                <w:lang w:eastAsia="en-US"/>
              </w:rPr>
            </w:pPr>
          </w:p>
          <w:p w14:paraId="6C876C0A" w14:textId="77777777" w:rsidR="002201CF" w:rsidRPr="00B93702" w:rsidRDefault="002201CF" w:rsidP="005A0279">
            <w:pPr>
              <w:pStyle w:val="TAC"/>
              <w:rPr>
                <w:rFonts w:cs="Arial"/>
                <w:lang w:eastAsia="en-US"/>
              </w:rPr>
            </w:pPr>
            <w:r w:rsidRPr="00B93702">
              <w:rPr>
                <w:rFonts w:cs="Arial"/>
                <w:lang w:eastAsia="en-US"/>
              </w:rPr>
              <w:t xml:space="preserve">MR GSM + </w:t>
            </w:r>
          </w:p>
          <w:p w14:paraId="2248AEBA" w14:textId="77777777" w:rsidR="002201CF" w:rsidRPr="00B93702" w:rsidRDefault="002201CF" w:rsidP="005A0279">
            <w:pPr>
              <w:pStyle w:val="TAC"/>
              <w:rPr>
                <w:rFonts w:cs="Arial"/>
                <w:lang w:eastAsia="en-US"/>
              </w:rPr>
            </w:pPr>
            <w:r w:rsidRPr="00B93702">
              <w:rPr>
                <w:rFonts w:cs="Arial"/>
                <w:lang w:eastAsia="en-US"/>
              </w:rPr>
              <w:t>E-UTRA</w:t>
            </w:r>
            <w:r w:rsidRPr="00B93702">
              <w:rPr>
                <w:rFonts w:eastAsia="SimSun" w:cs="Arial"/>
                <w:kern w:val="24"/>
                <w:position w:val="7"/>
                <w:szCs w:val="18"/>
                <w:vertAlign w:val="superscript"/>
              </w:rPr>
              <w:t>3</w:t>
            </w:r>
          </w:p>
          <w:p w14:paraId="5963C90B" w14:textId="77777777" w:rsidR="002201CF" w:rsidRPr="00B93702" w:rsidRDefault="002201CF" w:rsidP="005A0279">
            <w:pPr>
              <w:pStyle w:val="TAC"/>
              <w:rPr>
                <w:rFonts w:cs="Arial"/>
                <w:lang w:eastAsia="en-US"/>
              </w:rPr>
            </w:pPr>
          </w:p>
          <w:p w14:paraId="6424A308" w14:textId="77777777" w:rsidR="002201CF" w:rsidRPr="00B93702" w:rsidRDefault="002201CF" w:rsidP="005A0279">
            <w:pPr>
              <w:pStyle w:val="TAC"/>
              <w:rPr>
                <w:rFonts w:cs="Arial"/>
                <w:lang w:eastAsia="en-US"/>
              </w:rPr>
            </w:pPr>
            <w:r w:rsidRPr="00B93702">
              <w:rPr>
                <w:rFonts w:cs="Arial"/>
                <w:lang w:eastAsia="en-US"/>
              </w:rPr>
              <w:t>MR E-UTRA</w:t>
            </w:r>
            <w:r w:rsidRPr="00B93702">
              <w:rPr>
                <w:rFonts w:eastAsia="SimSun" w:cs="Arial"/>
                <w:kern w:val="24"/>
                <w:position w:val="7"/>
                <w:szCs w:val="18"/>
                <w:vertAlign w:val="superscript"/>
              </w:rPr>
              <w:t>3</w:t>
            </w:r>
            <w:r w:rsidRPr="00B93702">
              <w:rPr>
                <w:rFonts w:cs="Arial"/>
                <w:lang w:eastAsia="en-US"/>
              </w:rPr>
              <w:t xml:space="preserve"> + UTRA</w:t>
            </w:r>
            <w:r w:rsidRPr="00B93702">
              <w:rPr>
                <w:rFonts w:cs="Arial"/>
                <w:vertAlign w:val="superscript"/>
              </w:rPr>
              <w:t>2</w:t>
            </w:r>
          </w:p>
          <w:p w14:paraId="6C8F434B" w14:textId="77777777" w:rsidR="002201CF" w:rsidRPr="00B93702" w:rsidRDefault="002201CF" w:rsidP="005A0279">
            <w:pPr>
              <w:pStyle w:val="TAC"/>
              <w:rPr>
                <w:rFonts w:cs="Arial"/>
                <w:lang w:eastAsia="en-US"/>
              </w:rPr>
            </w:pPr>
          </w:p>
          <w:p w14:paraId="4F1588D5" w14:textId="77777777" w:rsidR="002201CF" w:rsidRPr="00B93702" w:rsidRDefault="002201CF" w:rsidP="005A0279">
            <w:pPr>
              <w:pStyle w:val="TAC"/>
              <w:rPr>
                <w:rFonts w:cs="Arial"/>
                <w:lang w:eastAsia="en-US"/>
              </w:rPr>
            </w:pPr>
            <w:r w:rsidRPr="00B93702">
              <w:rPr>
                <w:rFonts w:cs="Arial"/>
                <w:lang w:eastAsia="en-US"/>
              </w:rPr>
              <w:t>SR UTRA (SC, MC)</w:t>
            </w:r>
            <w:r w:rsidRPr="00B93702">
              <w:rPr>
                <w:rFonts w:cs="Arial"/>
                <w:vertAlign w:val="superscript"/>
              </w:rPr>
              <w:t>2</w:t>
            </w:r>
          </w:p>
          <w:p w14:paraId="082F4580" w14:textId="77777777" w:rsidR="002201CF" w:rsidRPr="00B93702" w:rsidRDefault="002201CF" w:rsidP="005A0279">
            <w:pPr>
              <w:pStyle w:val="TAC"/>
              <w:rPr>
                <w:rFonts w:cs="Arial"/>
                <w:lang w:eastAsia="en-US"/>
              </w:rPr>
            </w:pPr>
          </w:p>
          <w:p w14:paraId="1889E51E" w14:textId="77777777" w:rsidR="002201CF" w:rsidRPr="00B93702" w:rsidRDefault="002201CF" w:rsidP="000B2889">
            <w:pPr>
              <w:pStyle w:val="TAC"/>
              <w:rPr>
                <w:rFonts w:cs="Arial"/>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w:t>
            </w:r>
          </w:p>
        </w:tc>
      </w:tr>
      <w:tr w:rsidR="002201CF" w:rsidRPr="00B93702" w14:paraId="0044AF8C" w14:textId="77777777" w:rsidTr="00EA5ECC">
        <w:tc>
          <w:tcPr>
            <w:tcW w:w="0" w:type="auto"/>
          </w:tcPr>
          <w:p w14:paraId="6C2A5F63" w14:textId="77777777" w:rsidR="002201CF" w:rsidRPr="00B93702" w:rsidRDefault="002201CF" w:rsidP="005A0279">
            <w:pPr>
              <w:pStyle w:val="TAC"/>
              <w:rPr>
                <w:rFonts w:cs="Arial"/>
                <w:lang w:eastAsia="en-US"/>
              </w:rPr>
            </w:pPr>
            <w:r w:rsidRPr="00B93702">
              <w:rPr>
                <w:rFonts w:cs="Arial"/>
                <w:lang w:eastAsia="en-US"/>
              </w:rPr>
              <w:t>Applicable BC</w:t>
            </w:r>
          </w:p>
        </w:tc>
        <w:tc>
          <w:tcPr>
            <w:tcW w:w="0" w:type="auto"/>
          </w:tcPr>
          <w:p w14:paraId="309A54F9" w14:textId="77777777" w:rsidR="002201CF" w:rsidRPr="00B93702" w:rsidRDefault="002201CF" w:rsidP="005A0279">
            <w:pPr>
              <w:pStyle w:val="TAC"/>
              <w:rPr>
                <w:rFonts w:cs="Arial"/>
                <w:lang w:eastAsia="en-US"/>
              </w:rPr>
            </w:pPr>
            <w:r w:rsidRPr="00B93702">
              <w:rPr>
                <w:rFonts w:cs="Arial"/>
                <w:lang w:eastAsia="en-US"/>
              </w:rPr>
              <w:t>BC1, BC2 or BC3</w:t>
            </w:r>
          </w:p>
        </w:tc>
        <w:tc>
          <w:tcPr>
            <w:tcW w:w="0" w:type="auto"/>
          </w:tcPr>
          <w:p w14:paraId="2BBA9F9D" w14:textId="77777777" w:rsidR="002201CF" w:rsidRPr="00B93702" w:rsidRDefault="002201CF" w:rsidP="005A0279">
            <w:pPr>
              <w:pStyle w:val="TAC"/>
              <w:rPr>
                <w:rFonts w:cs="Arial"/>
                <w:lang w:eastAsia="en-US"/>
              </w:rPr>
            </w:pPr>
            <w:r w:rsidRPr="00B93702">
              <w:rPr>
                <w:rFonts w:cs="Arial"/>
                <w:lang w:eastAsia="en-US"/>
              </w:rPr>
              <w:t>BC1, BC2 or BC3</w:t>
            </w:r>
          </w:p>
        </w:tc>
        <w:tc>
          <w:tcPr>
            <w:tcW w:w="0" w:type="auto"/>
          </w:tcPr>
          <w:p w14:paraId="318A04A1" w14:textId="77777777" w:rsidR="002201CF" w:rsidRPr="00B93702" w:rsidRDefault="002201CF" w:rsidP="005A0279">
            <w:pPr>
              <w:pStyle w:val="TAC"/>
              <w:rPr>
                <w:rFonts w:cs="Arial"/>
                <w:lang w:eastAsia="en-US"/>
              </w:rPr>
            </w:pPr>
            <w:r w:rsidRPr="00B93702">
              <w:rPr>
                <w:rFonts w:cs="Arial"/>
                <w:lang w:eastAsia="en-US"/>
              </w:rPr>
              <w:t>BC1, BC2 or BC3</w:t>
            </w:r>
          </w:p>
        </w:tc>
        <w:tc>
          <w:tcPr>
            <w:tcW w:w="0" w:type="auto"/>
          </w:tcPr>
          <w:p w14:paraId="16E06FFB" w14:textId="77777777" w:rsidR="002201CF" w:rsidRPr="00B93702" w:rsidRDefault="002201CF" w:rsidP="005A0279">
            <w:pPr>
              <w:pStyle w:val="TAC"/>
              <w:rPr>
                <w:rFonts w:cs="Arial"/>
                <w:lang w:eastAsia="en-US"/>
              </w:rPr>
            </w:pPr>
            <w:r w:rsidRPr="00B93702">
              <w:rPr>
                <w:rFonts w:cs="Arial"/>
                <w:lang w:eastAsia="en-US"/>
              </w:rPr>
              <w:t>BC2</w:t>
            </w:r>
          </w:p>
        </w:tc>
        <w:tc>
          <w:tcPr>
            <w:tcW w:w="0" w:type="auto"/>
          </w:tcPr>
          <w:p w14:paraId="3B349B58" w14:textId="77777777" w:rsidR="002201CF" w:rsidRPr="00B93702" w:rsidRDefault="002201CF" w:rsidP="005A0279">
            <w:pPr>
              <w:pStyle w:val="TAC"/>
              <w:rPr>
                <w:rFonts w:cs="Arial"/>
                <w:lang w:eastAsia="en-US"/>
              </w:rPr>
            </w:pPr>
            <w:r w:rsidRPr="00B93702">
              <w:rPr>
                <w:rFonts w:cs="Arial"/>
                <w:lang w:eastAsia="en-US"/>
              </w:rPr>
              <w:t>BC2</w:t>
            </w:r>
          </w:p>
        </w:tc>
        <w:tc>
          <w:tcPr>
            <w:tcW w:w="0" w:type="auto"/>
          </w:tcPr>
          <w:p w14:paraId="6C384A6B" w14:textId="77777777" w:rsidR="002201CF" w:rsidRPr="00B93702" w:rsidRDefault="002201CF" w:rsidP="005A0279">
            <w:pPr>
              <w:pStyle w:val="TAC"/>
              <w:rPr>
                <w:rFonts w:cs="Arial"/>
                <w:lang w:eastAsia="en-US"/>
              </w:rPr>
            </w:pPr>
            <w:r w:rsidRPr="00B93702">
              <w:rPr>
                <w:rFonts w:cs="Arial"/>
                <w:lang w:eastAsia="en-US"/>
              </w:rPr>
              <w:t>BC2</w:t>
            </w:r>
          </w:p>
        </w:tc>
        <w:tc>
          <w:tcPr>
            <w:tcW w:w="0" w:type="auto"/>
          </w:tcPr>
          <w:p w14:paraId="468BE7B4" w14:textId="77777777" w:rsidR="002201CF" w:rsidRPr="00B93702" w:rsidRDefault="002201CF" w:rsidP="005A0279">
            <w:pPr>
              <w:pStyle w:val="TAC"/>
              <w:rPr>
                <w:rFonts w:cs="Arial"/>
                <w:lang w:eastAsia="en-US"/>
              </w:rPr>
            </w:pPr>
            <w:r w:rsidRPr="00B93702">
              <w:rPr>
                <w:rFonts w:cs="Arial"/>
                <w:lang w:eastAsia="en-US"/>
              </w:rPr>
              <w:t>BC2</w:t>
            </w:r>
          </w:p>
        </w:tc>
      </w:tr>
      <w:tr w:rsidR="002201CF" w:rsidRPr="00B93702" w14:paraId="231994AB" w14:textId="77777777" w:rsidTr="002201CF">
        <w:tc>
          <w:tcPr>
            <w:tcW w:w="8868" w:type="dxa"/>
            <w:gridSpan w:val="8"/>
          </w:tcPr>
          <w:p w14:paraId="660F4874" w14:textId="77777777" w:rsidR="002201CF" w:rsidRPr="00B93702" w:rsidRDefault="002201CF" w:rsidP="005A0279">
            <w:pPr>
              <w:pStyle w:val="TAN"/>
              <w:rPr>
                <w:rFonts w:cs="Arial"/>
                <w:lang w:eastAsia="en-US"/>
              </w:rPr>
            </w:pPr>
            <w:r w:rsidRPr="00B93702">
              <w:rPr>
                <w:rFonts w:cs="Arial"/>
                <w:lang w:eastAsia="en-US"/>
              </w:rPr>
              <w:t>NOTE 1:</w:t>
            </w:r>
            <w:r w:rsidRPr="00B93702">
              <w:rPr>
                <w:rFonts w:cs="Arial"/>
                <w:lang w:eastAsia="en-US"/>
              </w:rPr>
              <w:tab/>
              <w:t>MC denotes multi-carrier in single RAT;</w:t>
            </w:r>
            <w:r w:rsidRPr="00B93702">
              <w:rPr>
                <w:rFonts w:cs="Arial"/>
                <w:lang w:eastAsia="en-US"/>
              </w:rPr>
              <w:br/>
              <w:t>SC denotes single carrier;</w:t>
            </w:r>
            <w:r w:rsidRPr="00B93702">
              <w:rPr>
                <w:rFonts w:cs="Arial"/>
                <w:lang w:eastAsia="en-US"/>
              </w:rPr>
              <w:br/>
              <w:t>MR denotes multi-RAT;</w:t>
            </w:r>
            <w:r w:rsidRPr="00B93702">
              <w:rPr>
                <w:rFonts w:cs="Arial"/>
                <w:lang w:eastAsia="en-US"/>
              </w:rPr>
              <w:br/>
              <w:t>SR denotes single-RAT.</w:t>
            </w:r>
          </w:p>
          <w:p w14:paraId="735B65A0" w14:textId="77777777" w:rsidR="002201CF" w:rsidRPr="00B93702" w:rsidRDefault="002201CF" w:rsidP="005A0279">
            <w:pPr>
              <w:pStyle w:val="TAN"/>
              <w:rPr>
                <w:rFonts w:cs="Arial"/>
                <w:lang w:eastAsia="en-US"/>
              </w:rPr>
            </w:pPr>
            <w:r w:rsidRPr="00B93702">
              <w:rPr>
                <w:rFonts w:cs="Arial"/>
                <w:lang w:eastAsia="en-US"/>
              </w:rPr>
              <w:t>NOTE 2:</w:t>
            </w:r>
            <w:r w:rsidRPr="00B93702">
              <w:rPr>
                <w:rFonts w:cs="Arial"/>
                <w:lang w:eastAsia="en-US"/>
              </w:rPr>
              <w:tab/>
              <w:t>For this configuration related to BC2 bands, the support of UTRA in band 3 is declared by the manufacturer.</w:t>
            </w:r>
          </w:p>
          <w:p w14:paraId="1456B166" w14:textId="77777777" w:rsidR="002201CF" w:rsidRDefault="002201CF" w:rsidP="000B2889">
            <w:pPr>
              <w:pStyle w:val="TAN"/>
              <w:rPr>
                <w:rFonts w:cs="Arial"/>
                <w:lang w:eastAsia="en-US"/>
              </w:rPr>
            </w:pPr>
            <w:r w:rsidRPr="00B93702">
              <w:rPr>
                <w:rFonts w:cs="Arial"/>
                <w:lang w:eastAsia="en-US"/>
              </w:rPr>
              <w:t>NOTE 3:</w:t>
            </w:r>
            <w:r w:rsidRPr="00B93702">
              <w:rPr>
                <w:rFonts w:cs="Arial"/>
                <w:lang w:eastAsia="en-US"/>
              </w:rPr>
              <w:tab/>
              <w:t>Includes optional (declared by the manufacturer) support of NB-IoT in-band and/or NB-IoT guard band operation within E-UTRA carrier(s)</w:t>
            </w:r>
          </w:p>
          <w:p w14:paraId="5CE05CB6" w14:textId="77777777" w:rsidR="002201CF" w:rsidRPr="00B93702" w:rsidRDefault="002201CF" w:rsidP="002201CF">
            <w:pPr>
              <w:pStyle w:val="TAN"/>
              <w:rPr>
                <w:rFonts w:cs="Arial"/>
                <w:lang w:eastAsia="en-US"/>
              </w:rPr>
            </w:pPr>
            <w:r w:rsidRPr="00B93702">
              <w:rPr>
                <w:rFonts w:cs="Arial"/>
                <w:lang w:eastAsia="en-US"/>
              </w:rPr>
              <w:t>NOTE 4:</w:t>
            </w:r>
            <w:r w:rsidRPr="00B93702">
              <w:rPr>
                <w:rFonts w:cs="Arial"/>
                <w:lang w:eastAsia="en-US"/>
              </w:rPr>
              <w:tab/>
              <w:t>Void</w:t>
            </w:r>
          </w:p>
          <w:p w14:paraId="265196F9" w14:textId="77777777" w:rsidR="002201CF" w:rsidRPr="00B93702" w:rsidRDefault="002201CF" w:rsidP="002201CF">
            <w:pPr>
              <w:pStyle w:val="TAN"/>
              <w:rPr>
                <w:rFonts w:cs="Arial"/>
                <w:lang w:eastAsia="en-US"/>
              </w:rPr>
            </w:pPr>
            <w:r w:rsidRPr="00B93702">
              <w:rPr>
                <w:rFonts w:cs="Arial"/>
                <w:lang w:eastAsia="en-US"/>
              </w:rPr>
              <w:t>NOTE 5:</w:t>
            </w:r>
            <w:r w:rsidRPr="00B93702">
              <w:rPr>
                <w:rFonts w:cs="Arial"/>
                <w:lang w:eastAsia="en-US"/>
              </w:rPr>
              <w:tab/>
              <w:t>Void</w:t>
            </w:r>
          </w:p>
        </w:tc>
      </w:tr>
    </w:tbl>
    <w:p w14:paraId="27691F2B" w14:textId="77777777" w:rsidR="00F02F57" w:rsidRDefault="00F02F57" w:rsidP="00F02F57"/>
    <w:p w14:paraId="06DD6D32" w14:textId="77777777" w:rsidR="00BA036B" w:rsidRDefault="00BA036B" w:rsidP="00BA036B">
      <w:pPr>
        <w:pStyle w:val="TH"/>
      </w:pPr>
      <w:bookmarkStart w:id="80" w:name="_Hlk20327192"/>
      <w:r>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BA036B" w14:paraId="1435DFAE" w14:textId="77777777" w:rsidTr="00DE05C9">
        <w:tc>
          <w:tcPr>
            <w:tcW w:w="2978" w:type="dxa"/>
          </w:tcPr>
          <w:p w14:paraId="77B2CFF5" w14:textId="77777777" w:rsidR="00BA036B" w:rsidRDefault="00BA036B" w:rsidP="00DE05C9">
            <w:pPr>
              <w:pStyle w:val="TAH"/>
              <w:rPr>
                <w:bCs/>
              </w:rPr>
            </w:pPr>
            <w:r>
              <w:t>Capability Set supported by the BS</w:t>
            </w:r>
          </w:p>
        </w:tc>
        <w:tc>
          <w:tcPr>
            <w:tcW w:w="2269" w:type="dxa"/>
            <w:vAlign w:val="center"/>
          </w:tcPr>
          <w:p w14:paraId="21E0DE12" w14:textId="77777777" w:rsidR="00BA036B" w:rsidRDefault="00BA036B" w:rsidP="00DE05C9">
            <w:pPr>
              <w:pStyle w:val="TAH"/>
              <w:rPr>
                <w:bCs/>
              </w:rPr>
            </w:pPr>
            <w:r>
              <w:rPr>
                <w:bCs/>
                <w:kern w:val="24"/>
                <w:szCs w:val="18"/>
              </w:rPr>
              <w:t>CS16</w:t>
            </w:r>
          </w:p>
        </w:tc>
        <w:tc>
          <w:tcPr>
            <w:tcW w:w="2175" w:type="dxa"/>
            <w:vAlign w:val="center"/>
          </w:tcPr>
          <w:p w14:paraId="4AB419F3" w14:textId="77777777" w:rsidR="00BA036B" w:rsidRDefault="00BA036B" w:rsidP="00DE05C9">
            <w:pPr>
              <w:pStyle w:val="TAH"/>
              <w:rPr>
                <w:bCs/>
              </w:rPr>
            </w:pPr>
            <w:r w:rsidRPr="00905FAB">
              <w:rPr>
                <w:rFonts w:eastAsia="SimSun"/>
                <w:bCs/>
                <w:color w:val="000000" w:themeColor="text1"/>
                <w:kern w:val="24"/>
                <w:szCs w:val="18"/>
                <w:lang w:val="zh-CN"/>
              </w:rPr>
              <w:t>CS</w:t>
            </w:r>
            <w:r w:rsidRPr="00905FAB">
              <w:rPr>
                <w:rFonts w:eastAsia="SimSun"/>
                <w:bCs/>
                <w:color w:val="000000" w:themeColor="text1"/>
                <w:kern w:val="24"/>
                <w:szCs w:val="18"/>
                <w:lang w:val="en-US"/>
              </w:rPr>
              <w:t>18</w:t>
            </w:r>
          </w:p>
        </w:tc>
        <w:tc>
          <w:tcPr>
            <w:tcW w:w="2207" w:type="dxa"/>
            <w:vAlign w:val="center"/>
          </w:tcPr>
          <w:p w14:paraId="7A546F11" w14:textId="77777777" w:rsidR="00BA036B" w:rsidRDefault="00BA036B" w:rsidP="00DE05C9">
            <w:pPr>
              <w:pStyle w:val="TAH"/>
              <w:rPr>
                <w:bCs/>
              </w:rPr>
            </w:pPr>
            <w:r w:rsidRPr="00905FAB">
              <w:rPr>
                <w:rFonts w:eastAsia="SimSun"/>
                <w:bCs/>
                <w:color w:val="000000" w:themeColor="text1"/>
                <w:kern w:val="24"/>
                <w:szCs w:val="18"/>
                <w:lang w:val="zh-CN"/>
              </w:rPr>
              <w:t>CS</w:t>
            </w:r>
            <w:r w:rsidRPr="00905FAB">
              <w:rPr>
                <w:rFonts w:eastAsia="SimSun"/>
                <w:bCs/>
                <w:color w:val="000000" w:themeColor="text1"/>
                <w:kern w:val="24"/>
                <w:szCs w:val="18"/>
                <w:lang w:val="en-US"/>
              </w:rPr>
              <w:t>19</w:t>
            </w:r>
          </w:p>
        </w:tc>
      </w:tr>
      <w:tr w:rsidR="00BA036B" w14:paraId="1CFBB4BC" w14:textId="77777777" w:rsidTr="00DE05C9">
        <w:tc>
          <w:tcPr>
            <w:tcW w:w="2978" w:type="dxa"/>
          </w:tcPr>
          <w:p w14:paraId="71D2DD77" w14:textId="77777777" w:rsidR="00BA036B" w:rsidRDefault="00BA036B" w:rsidP="00DE05C9">
            <w:pPr>
              <w:pStyle w:val="TAH"/>
            </w:pPr>
            <w:r>
              <w:t>Supported RATs</w:t>
            </w:r>
          </w:p>
        </w:tc>
        <w:tc>
          <w:tcPr>
            <w:tcW w:w="2269" w:type="dxa"/>
            <w:vAlign w:val="center"/>
          </w:tcPr>
          <w:p w14:paraId="41871478" w14:textId="77777777" w:rsidR="00BA036B" w:rsidRDefault="00BA036B" w:rsidP="00DE05C9">
            <w:pPr>
              <w:pStyle w:val="TAH"/>
            </w:pPr>
            <w:r>
              <w:rPr>
                <w:bCs/>
                <w:kern w:val="24"/>
                <w:szCs w:val="18"/>
              </w:rPr>
              <w:t>NR, E-UTRA</w:t>
            </w:r>
            <w:r>
              <w:rPr>
                <w:vertAlign w:val="superscript"/>
              </w:rPr>
              <w:t>3</w:t>
            </w:r>
          </w:p>
        </w:tc>
        <w:tc>
          <w:tcPr>
            <w:tcW w:w="2175" w:type="dxa"/>
            <w:vAlign w:val="center"/>
          </w:tcPr>
          <w:p w14:paraId="76290B58" w14:textId="77777777" w:rsidR="00BA036B" w:rsidRDefault="00BA036B" w:rsidP="00DE05C9">
            <w:pPr>
              <w:pStyle w:val="TAH"/>
            </w:pPr>
            <w:r w:rsidRPr="00905FAB">
              <w:rPr>
                <w:rFonts w:eastAsia="SimSun"/>
                <w:bCs/>
                <w:color w:val="000000" w:themeColor="text1"/>
                <w:kern w:val="24"/>
                <w:szCs w:val="18"/>
                <w:lang w:val="zh-CN"/>
              </w:rPr>
              <w:t xml:space="preserve">GSM, </w:t>
            </w:r>
            <w:r w:rsidRPr="00905FAB">
              <w:rPr>
                <w:rFonts w:eastAsia="SimSun"/>
                <w:bCs/>
                <w:color w:val="000000" w:themeColor="text1"/>
                <w:kern w:val="24"/>
                <w:szCs w:val="18"/>
                <w:lang w:val="en-US"/>
              </w:rPr>
              <w:t>E-</w:t>
            </w:r>
            <w:r w:rsidRPr="00905FAB">
              <w:rPr>
                <w:rFonts w:eastAsia="SimSun"/>
                <w:bCs/>
                <w:color w:val="000000" w:themeColor="text1"/>
                <w:kern w:val="24"/>
                <w:szCs w:val="18"/>
                <w:lang w:val="zh-CN"/>
              </w:rPr>
              <w:t>UTRA</w:t>
            </w:r>
            <w:r w:rsidRPr="00905FAB">
              <w:rPr>
                <w:rFonts w:eastAsia="SimSun"/>
                <w:bCs/>
                <w:color w:val="000000" w:themeColor="text1"/>
                <w:kern w:val="24"/>
                <w:position w:val="5"/>
                <w:szCs w:val="18"/>
                <w:vertAlign w:val="superscript"/>
                <w:lang w:val="en-US"/>
              </w:rPr>
              <w:t>3</w:t>
            </w:r>
            <w:r w:rsidRPr="00905FAB">
              <w:rPr>
                <w:rFonts w:eastAsia="SimSun"/>
                <w:bCs/>
                <w:color w:val="000000" w:themeColor="text1"/>
                <w:kern w:val="24"/>
                <w:szCs w:val="18"/>
                <w:lang w:val="en-US"/>
              </w:rPr>
              <w:t>, NR</w:t>
            </w:r>
          </w:p>
        </w:tc>
        <w:tc>
          <w:tcPr>
            <w:tcW w:w="2207" w:type="dxa"/>
            <w:vAlign w:val="center"/>
          </w:tcPr>
          <w:p w14:paraId="1FA52150" w14:textId="77777777" w:rsidR="00BA036B" w:rsidRDefault="00BA036B" w:rsidP="00DE05C9">
            <w:pPr>
              <w:pStyle w:val="TAH"/>
            </w:pPr>
            <w:r w:rsidRPr="00905FAB">
              <w:rPr>
                <w:rFonts w:eastAsia="SimSun"/>
                <w:bCs/>
                <w:color w:val="000000" w:themeColor="text1"/>
                <w:kern w:val="24"/>
                <w:szCs w:val="18"/>
                <w:lang w:val="en-US"/>
              </w:rPr>
              <w:t>UTRA</w:t>
            </w:r>
            <w:r w:rsidRPr="00905FAB">
              <w:rPr>
                <w:rFonts w:eastAsia="SimSun"/>
                <w:bCs/>
                <w:color w:val="000000" w:themeColor="text1"/>
                <w:kern w:val="24"/>
                <w:szCs w:val="18"/>
                <w:lang w:val="zh-CN"/>
              </w:rPr>
              <w:t>, E-UTRA</w:t>
            </w:r>
            <w:r w:rsidRPr="00905FAB">
              <w:rPr>
                <w:rFonts w:eastAsia="SimSun"/>
                <w:bCs/>
                <w:color w:val="000000" w:themeColor="text1"/>
                <w:kern w:val="24"/>
                <w:position w:val="5"/>
                <w:szCs w:val="18"/>
                <w:vertAlign w:val="superscript"/>
                <w:lang w:val="en-US"/>
              </w:rPr>
              <w:t>3</w:t>
            </w:r>
            <w:r w:rsidRPr="00905FAB">
              <w:rPr>
                <w:rFonts w:eastAsia="SimSun"/>
                <w:bCs/>
                <w:color w:val="000000" w:themeColor="text1"/>
                <w:kern w:val="24"/>
                <w:szCs w:val="18"/>
                <w:lang w:val="zh-CN"/>
              </w:rPr>
              <w:t>, N</w:t>
            </w:r>
            <w:r w:rsidRPr="00905FAB">
              <w:rPr>
                <w:rFonts w:eastAsia="SimSun"/>
                <w:bCs/>
                <w:color w:val="000000" w:themeColor="text1"/>
                <w:kern w:val="24"/>
                <w:szCs w:val="18"/>
                <w:lang w:val="en-US"/>
              </w:rPr>
              <w:t>R</w:t>
            </w:r>
          </w:p>
        </w:tc>
      </w:tr>
      <w:tr w:rsidR="00BA036B" w:rsidRPr="000D247B" w14:paraId="44C5F30E" w14:textId="77777777" w:rsidTr="00DE05C9">
        <w:tc>
          <w:tcPr>
            <w:tcW w:w="2978" w:type="dxa"/>
          </w:tcPr>
          <w:p w14:paraId="7F514C63" w14:textId="77777777" w:rsidR="00BA036B" w:rsidRDefault="00BA036B" w:rsidP="00DE05C9">
            <w:pPr>
              <w:pStyle w:val="TAC"/>
            </w:pPr>
            <w:r>
              <w:t>Supported configurations</w:t>
            </w:r>
          </w:p>
        </w:tc>
        <w:tc>
          <w:tcPr>
            <w:tcW w:w="2269" w:type="dxa"/>
          </w:tcPr>
          <w:p w14:paraId="6CEC65BA" w14:textId="77777777" w:rsidR="00BA036B" w:rsidRPr="00021B08" w:rsidRDefault="00BA036B" w:rsidP="00DE05C9">
            <w:pPr>
              <w:pStyle w:val="TAC"/>
              <w:rPr>
                <w:szCs w:val="18"/>
                <w:lang w:val="sv-SE"/>
              </w:rPr>
            </w:pPr>
            <w:r w:rsidRPr="00021B08">
              <w:rPr>
                <w:szCs w:val="18"/>
                <w:lang w:val="sv-SE"/>
              </w:rPr>
              <w:t>MR E-UTRA</w:t>
            </w:r>
            <w:r w:rsidRPr="00021B08">
              <w:rPr>
                <w:rFonts w:eastAsia="SimSun"/>
                <w:position w:val="7"/>
                <w:szCs w:val="18"/>
                <w:vertAlign w:val="superscript"/>
                <w:lang w:val="sv-SE"/>
              </w:rPr>
              <w:t>3</w:t>
            </w:r>
            <w:r w:rsidRPr="00021B08">
              <w:rPr>
                <w:szCs w:val="18"/>
                <w:lang w:val="sv-SE"/>
              </w:rPr>
              <w:t xml:space="preserve"> + NR</w:t>
            </w:r>
          </w:p>
          <w:p w14:paraId="440782D6" w14:textId="77777777" w:rsidR="00BA036B" w:rsidRPr="00021B08" w:rsidRDefault="00BA036B" w:rsidP="00DE05C9">
            <w:pPr>
              <w:pStyle w:val="TAC"/>
              <w:rPr>
                <w:szCs w:val="18"/>
                <w:lang w:val="sv-SE"/>
              </w:rPr>
            </w:pPr>
          </w:p>
          <w:p w14:paraId="6F3325BA" w14:textId="77777777" w:rsidR="00BA036B" w:rsidRPr="00021B08" w:rsidRDefault="00BA036B" w:rsidP="00DE05C9">
            <w:pPr>
              <w:pStyle w:val="TAC"/>
              <w:rPr>
                <w:rFonts w:ascii="Arial Narrow" w:eastAsia="SimSun" w:hAnsi="Arial Narrow"/>
                <w:szCs w:val="18"/>
                <w:lang w:val="sv-SE"/>
              </w:rPr>
            </w:pPr>
            <w:r w:rsidRPr="00021B08">
              <w:rPr>
                <w:rFonts w:eastAsia="SimSun"/>
                <w:szCs w:val="18"/>
                <w:lang w:val="sv-SE"/>
              </w:rPr>
              <w:t xml:space="preserve">SR NR </w:t>
            </w:r>
          </w:p>
          <w:p w14:paraId="183B568B" w14:textId="77777777" w:rsidR="00BA036B" w:rsidRPr="00021B08" w:rsidRDefault="00BA036B" w:rsidP="00DE05C9">
            <w:pPr>
              <w:pStyle w:val="TAC"/>
              <w:rPr>
                <w:rFonts w:eastAsia="SimSun"/>
                <w:szCs w:val="18"/>
                <w:lang w:val="pl-PL"/>
              </w:rPr>
            </w:pPr>
            <w:r w:rsidRPr="00021B08">
              <w:rPr>
                <w:rFonts w:eastAsia="SimSun"/>
                <w:szCs w:val="18"/>
                <w:lang w:val="pl-PL"/>
              </w:rPr>
              <w:t>(SC, MC, CA)</w:t>
            </w:r>
          </w:p>
          <w:p w14:paraId="3773E3A5" w14:textId="77777777" w:rsidR="00BA036B" w:rsidRPr="00021B08" w:rsidRDefault="00BA036B" w:rsidP="00DE05C9">
            <w:pPr>
              <w:pStyle w:val="TAC"/>
              <w:rPr>
                <w:szCs w:val="18"/>
                <w:lang w:val="pl-PL"/>
              </w:rPr>
            </w:pPr>
          </w:p>
          <w:p w14:paraId="73F0FFEA" w14:textId="77777777" w:rsidR="00BA036B" w:rsidRPr="00021B08" w:rsidRDefault="00BA036B" w:rsidP="00DE05C9">
            <w:pPr>
              <w:pStyle w:val="TAC"/>
              <w:rPr>
                <w:szCs w:val="18"/>
                <w:lang w:val="sv-SE"/>
              </w:rPr>
            </w:pPr>
            <w:r w:rsidRPr="00021B08">
              <w:rPr>
                <w:rFonts w:eastAsia="SimSun"/>
                <w:szCs w:val="18"/>
                <w:lang w:val="pl-PL"/>
              </w:rPr>
              <w:t>SR E-UTRA</w:t>
            </w:r>
            <w:r w:rsidRPr="00021B08">
              <w:rPr>
                <w:rFonts w:eastAsia="SimSun"/>
                <w:position w:val="7"/>
                <w:szCs w:val="18"/>
                <w:vertAlign w:val="superscript"/>
                <w:lang w:val="sv-SE"/>
              </w:rPr>
              <w:t>3</w:t>
            </w:r>
            <w:r w:rsidRPr="00021B08">
              <w:rPr>
                <w:rFonts w:eastAsia="SimSun"/>
                <w:szCs w:val="18"/>
                <w:lang w:val="pl-PL"/>
              </w:rPr>
              <w:t xml:space="preserve"> (SC, MC, CA)</w:t>
            </w:r>
          </w:p>
        </w:tc>
        <w:tc>
          <w:tcPr>
            <w:tcW w:w="2175" w:type="dxa"/>
          </w:tcPr>
          <w:p w14:paraId="7F969F14" w14:textId="77777777" w:rsidR="00BA036B" w:rsidRPr="00905FAB" w:rsidRDefault="00BA036B" w:rsidP="00905FAB">
            <w:pPr>
              <w:pStyle w:val="TAC"/>
              <w:rPr>
                <w:szCs w:val="18"/>
                <w:lang w:val="sv-SE"/>
              </w:rPr>
            </w:pPr>
            <w:r w:rsidRPr="00021B08">
              <w:rPr>
                <w:rFonts w:eastAsia="SimSun"/>
                <w:color w:val="000000" w:themeColor="text1"/>
                <w:szCs w:val="18"/>
                <w:lang w:val="zh-CN"/>
              </w:rPr>
              <w:t>SR E</w:t>
            </w:r>
            <w:r w:rsidRPr="00905FAB">
              <w:rPr>
                <w:rFonts w:eastAsia="SimSun"/>
                <w:color w:val="000000" w:themeColor="text1"/>
                <w:szCs w:val="18"/>
                <w:lang w:val="sv-SE"/>
              </w:rPr>
              <w:t>-UTRA</w:t>
            </w:r>
            <w:r w:rsidRPr="00905FAB">
              <w:rPr>
                <w:rFonts w:eastAsia="SimSun"/>
                <w:color w:val="000000" w:themeColor="text1"/>
                <w:position w:val="5"/>
                <w:szCs w:val="18"/>
                <w:vertAlign w:val="superscript"/>
                <w:lang w:val="sv-SE"/>
              </w:rPr>
              <w:t>3</w:t>
            </w:r>
            <w:r w:rsidRPr="00905FAB">
              <w:rPr>
                <w:rFonts w:eastAsia="SimSun"/>
                <w:color w:val="000000" w:themeColor="text1"/>
                <w:szCs w:val="18"/>
                <w:lang w:val="sv-SE"/>
              </w:rPr>
              <w:t xml:space="preserve"> (SC, MC, CA)</w:t>
            </w:r>
          </w:p>
          <w:p w14:paraId="5061B1D5" w14:textId="77777777" w:rsidR="00BA036B" w:rsidRDefault="00BA036B" w:rsidP="00DE05C9">
            <w:pPr>
              <w:pStyle w:val="TAC"/>
              <w:rPr>
                <w:rFonts w:eastAsia="SimSun"/>
                <w:color w:val="000000" w:themeColor="text1"/>
                <w:szCs w:val="18"/>
                <w:lang w:val="zh-CN"/>
              </w:rPr>
            </w:pPr>
          </w:p>
          <w:p w14:paraId="4EF0240D" w14:textId="77777777" w:rsidR="00BA036B" w:rsidRPr="00021B08" w:rsidRDefault="00BA036B" w:rsidP="00DE05C9">
            <w:pPr>
              <w:pStyle w:val="TAC"/>
              <w:rPr>
                <w:szCs w:val="18"/>
              </w:rPr>
            </w:pPr>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p>
          <w:p w14:paraId="6DA3E13C" w14:textId="77777777" w:rsidR="00BA036B" w:rsidRDefault="00BA036B" w:rsidP="00DE05C9">
            <w:pPr>
              <w:pStyle w:val="TAC"/>
              <w:rPr>
                <w:rFonts w:eastAsia="SimSun"/>
                <w:color w:val="000000" w:themeColor="text1"/>
                <w:szCs w:val="18"/>
                <w:lang w:val="en-US"/>
              </w:rPr>
            </w:pPr>
          </w:p>
          <w:p w14:paraId="4304A4D2" w14:textId="77777777" w:rsidR="00BA036B" w:rsidRPr="00021B08" w:rsidRDefault="00BA036B" w:rsidP="00DE05C9">
            <w:pPr>
              <w:pStyle w:val="TAC"/>
              <w:rPr>
                <w:szCs w:val="18"/>
              </w:rPr>
            </w:pPr>
            <w:r w:rsidRPr="00021B08">
              <w:rPr>
                <w:rFonts w:eastAsia="SimSun"/>
                <w:color w:val="000000" w:themeColor="text1"/>
                <w:szCs w:val="18"/>
                <w:lang w:val="en-US"/>
              </w:rPr>
              <w:t xml:space="preserve">MR </w:t>
            </w:r>
            <w:r w:rsidRPr="00021B08">
              <w:rPr>
                <w:rFonts w:eastAsia="SimSun"/>
                <w:color w:val="000000" w:themeColor="text1"/>
                <w:szCs w:val="18"/>
                <w:lang w:val="zh-CN"/>
              </w:rPr>
              <w:t>GSM + E</w:t>
            </w:r>
            <w:r w:rsidRPr="00021B08">
              <w:rPr>
                <w:rFonts w:eastAsia="SimSun"/>
                <w:color w:val="000000" w:themeColor="text1"/>
                <w:szCs w:val="18"/>
                <w:lang w:val="en-US"/>
              </w:rPr>
              <w:t>-UTRA</w:t>
            </w:r>
            <w:r w:rsidRPr="00021B08">
              <w:rPr>
                <w:rFonts w:eastAsia="SimSun"/>
                <w:color w:val="000000" w:themeColor="text1"/>
                <w:position w:val="5"/>
                <w:szCs w:val="18"/>
                <w:vertAlign w:val="superscript"/>
                <w:lang w:val="en-US"/>
              </w:rPr>
              <w:t>3</w:t>
            </w:r>
          </w:p>
          <w:p w14:paraId="2433E707" w14:textId="77777777" w:rsidR="00BA036B" w:rsidRDefault="00BA036B" w:rsidP="00DE05C9">
            <w:pPr>
              <w:pStyle w:val="TAC"/>
              <w:rPr>
                <w:rFonts w:eastAsia="SimSun"/>
                <w:color w:val="000000" w:themeColor="text1"/>
                <w:szCs w:val="18"/>
                <w:lang w:val="en-US"/>
              </w:rPr>
            </w:pPr>
          </w:p>
          <w:p w14:paraId="7632D01B" w14:textId="77777777" w:rsidR="00BA036B" w:rsidRPr="00021B08" w:rsidRDefault="00BA036B" w:rsidP="00DE05C9">
            <w:pPr>
              <w:pStyle w:val="TAC"/>
              <w:rPr>
                <w:szCs w:val="18"/>
              </w:rPr>
            </w:pPr>
            <w:r w:rsidRPr="00021B08">
              <w:rPr>
                <w:rFonts w:eastAsia="SimSun"/>
                <w:color w:val="000000" w:themeColor="text1"/>
                <w:szCs w:val="18"/>
                <w:lang w:val="en-US"/>
              </w:rPr>
              <w:t xml:space="preserve">MR </w:t>
            </w:r>
            <w:r w:rsidRPr="00021B08">
              <w:rPr>
                <w:rFonts w:eastAsia="SimSun"/>
                <w:color w:val="000000" w:themeColor="text1"/>
                <w:szCs w:val="18"/>
                <w:lang w:val="zh-CN"/>
              </w:rPr>
              <w:t>GSM + NR</w:t>
            </w:r>
          </w:p>
          <w:p w14:paraId="1666907A" w14:textId="77777777" w:rsidR="00BA036B" w:rsidRDefault="00BA036B" w:rsidP="00DE05C9">
            <w:pPr>
              <w:pStyle w:val="TAC"/>
              <w:rPr>
                <w:rFonts w:eastAsia="SimSun"/>
                <w:color w:val="000000" w:themeColor="text1"/>
                <w:szCs w:val="18"/>
                <w:lang w:val="sv-SE"/>
              </w:rPr>
            </w:pPr>
          </w:p>
          <w:p w14:paraId="77C144C0" w14:textId="77777777"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p w14:paraId="4C776EF0" w14:textId="77777777" w:rsidR="00BA036B" w:rsidRDefault="00BA036B" w:rsidP="00DE05C9">
            <w:pPr>
              <w:pStyle w:val="TAC"/>
              <w:rPr>
                <w:rFonts w:eastAsia="SimSun"/>
                <w:color w:val="000000" w:themeColor="text1"/>
                <w:szCs w:val="18"/>
                <w:lang w:val="sv-SE"/>
              </w:rPr>
            </w:pPr>
          </w:p>
          <w:p w14:paraId="1CE7CA53" w14:textId="77777777" w:rsidR="00BA036B" w:rsidRPr="00021B08" w:rsidRDefault="00BA036B" w:rsidP="00DE05C9">
            <w:pPr>
              <w:pStyle w:val="TAC"/>
              <w:rPr>
                <w:b/>
                <w:bCs/>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GSM+ E</w:t>
            </w:r>
            <w:r w:rsidRPr="00905FAB">
              <w:rPr>
                <w:rFonts w:eastAsia="SimSun"/>
                <w:color w:val="000000" w:themeColor="text1"/>
                <w:szCs w:val="18"/>
                <w:lang w:val="sv-SE"/>
              </w:rPr>
              <w:t>-UTRA</w:t>
            </w:r>
            <w:r w:rsidRPr="00905FAB">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tc>
        <w:tc>
          <w:tcPr>
            <w:tcW w:w="2207" w:type="dxa"/>
          </w:tcPr>
          <w:p w14:paraId="0349A387" w14:textId="77777777" w:rsidR="00BA036B" w:rsidRDefault="00BA036B" w:rsidP="00DE05C9">
            <w:pPr>
              <w:pStyle w:val="TAC"/>
              <w:rPr>
                <w:szCs w:val="18"/>
                <w:lang w:val="sv-SE"/>
              </w:rPr>
            </w:pPr>
            <w:r w:rsidRPr="00021B08">
              <w:rPr>
                <w:rFonts w:eastAsia="SimSun"/>
                <w:color w:val="000000" w:themeColor="text1"/>
                <w:szCs w:val="18"/>
                <w:lang w:val="zh-CN"/>
              </w:rPr>
              <w:t>SR UTRA</w:t>
            </w:r>
            <w:r w:rsidRPr="00905FAB">
              <w:rPr>
                <w:rFonts w:eastAsia="SimSun"/>
                <w:color w:val="000000" w:themeColor="text1"/>
                <w:szCs w:val="18"/>
                <w:lang w:val="sv-SE"/>
              </w:rPr>
              <w:t xml:space="preserve"> (SC, MC)</w:t>
            </w:r>
          </w:p>
          <w:p w14:paraId="3B132F8F" w14:textId="77777777" w:rsidR="00BA036B" w:rsidRPr="00905FAB" w:rsidRDefault="00BA036B" w:rsidP="00DE05C9">
            <w:pPr>
              <w:pStyle w:val="TAC"/>
              <w:rPr>
                <w:szCs w:val="18"/>
                <w:lang w:val="sv-SE" w:eastAsia="en-US"/>
              </w:rPr>
            </w:pPr>
          </w:p>
          <w:p w14:paraId="6A145FA9" w14:textId="77777777" w:rsidR="00BA036B" w:rsidRDefault="00BA036B" w:rsidP="00DE05C9">
            <w:pPr>
              <w:pStyle w:val="TAC"/>
              <w:rPr>
                <w:rFonts w:eastAsia="SimSun"/>
                <w:color w:val="000000" w:themeColor="text1"/>
                <w:szCs w:val="18"/>
                <w:lang w:val="sv-SE"/>
              </w:rPr>
            </w:pPr>
            <w:r w:rsidRPr="00021B08">
              <w:rPr>
                <w:rFonts w:eastAsia="SimSun"/>
                <w:color w:val="000000" w:themeColor="text1"/>
                <w:szCs w:val="18"/>
                <w:lang w:val="zh-CN"/>
              </w:rPr>
              <w:t>SR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sv-SE"/>
              </w:rPr>
              <w:t xml:space="preserve"> (SC, MC, CA)</w:t>
            </w:r>
          </w:p>
          <w:p w14:paraId="2AA6B7A7" w14:textId="77777777" w:rsidR="00BA036B" w:rsidRPr="00021B08" w:rsidRDefault="00BA036B" w:rsidP="00DE05C9">
            <w:pPr>
              <w:pStyle w:val="TAC"/>
              <w:rPr>
                <w:szCs w:val="18"/>
                <w:lang w:val="sv-SE"/>
              </w:rPr>
            </w:pPr>
          </w:p>
          <w:p w14:paraId="58E052AA" w14:textId="77777777" w:rsidR="00BA036B" w:rsidRPr="00021B08" w:rsidRDefault="00BA036B" w:rsidP="00DE05C9">
            <w:pPr>
              <w:pStyle w:val="TAC"/>
              <w:rPr>
                <w:szCs w:val="18"/>
              </w:rPr>
            </w:pPr>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p>
          <w:p w14:paraId="30D02B29" w14:textId="77777777" w:rsidR="00BA036B" w:rsidRDefault="00BA036B" w:rsidP="00DE05C9">
            <w:pPr>
              <w:pStyle w:val="TAC"/>
              <w:rPr>
                <w:rFonts w:eastAsia="SimSun"/>
                <w:color w:val="000000" w:themeColor="text1"/>
                <w:szCs w:val="18"/>
                <w:lang w:val="sv-SE"/>
              </w:rPr>
            </w:pPr>
          </w:p>
          <w:p w14:paraId="3D1490D9" w14:textId="77777777"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p>
          <w:p w14:paraId="59059D36" w14:textId="77777777" w:rsidR="00BA036B" w:rsidRDefault="00BA036B" w:rsidP="00DE05C9">
            <w:pPr>
              <w:pStyle w:val="TAC"/>
              <w:rPr>
                <w:rFonts w:eastAsia="SimSun"/>
                <w:color w:val="000000" w:themeColor="text1"/>
                <w:szCs w:val="18"/>
                <w:lang w:val="sv-SE"/>
              </w:rPr>
            </w:pPr>
          </w:p>
          <w:p w14:paraId="476D0C4A" w14:textId="77777777"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UTRA + NR</w:t>
            </w:r>
          </w:p>
          <w:p w14:paraId="3D7D4D66" w14:textId="77777777" w:rsidR="00BA036B" w:rsidRDefault="00BA036B" w:rsidP="00DE05C9">
            <w:pPr>
              <w:pStyle w:val="TAC"/>
              <w:rPr>
                <w:rFonts w:eastAsia="SimSun"/>
                <w:color w:val="000000" w:themeColor="text1"/>
                <w:szCs w:val="18"/>
                <w:lang w:val="sv-SE"/>
              </w:rPr>
            </w:pPr>
          </w:p>
          <w:p w14:paraId="0B0F05B8" w14:textId="77777777" w:rsidR="00BA036B" w:rsidRDefault="00BA036B" w:rsidP="00DE05C9">
            <w:pPr>
              <w:pStyle w:val="TAC"/>
              <w:rPr>
                <w:rFonts w:eastAsia="SimSun"/>
                <w:color w:val="000000" w:themeColor="text1"/>
                <w:szCs w:val="18"/>
                <w:lang w:val="zh-CN"/>
              </w:rPr>
            </w:pPr>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p w14:paraId="5A5B1824" w14:textId="77777777" w:rsidR="00BA036B" w:rsidRPr="00905FAB" w:rsidRDefault="00BA036B" w:rsidP="00DE05C9">
            <w:pPr>
              <w:pStyle w:val="TAC"/>
              <w:rPr>
                <w:szCs w:val="18"/>
                <w:lang w:val="sv-SE"/>
              </w:rPr>
            </w:pPr>
          </w:p>
          <w:p w14:paraId="73BA1509" w14:textId="77777777" w:rsidR="00BA036B" w:rsidRPr="00021B08" w:rsidRDefault="00BA036B" w:rsidP="00DE05C9">
            <w:pPr>
              <w:pStyle w:val="TAC"/>
              <w:rPr>
                <w:b/>
                <w:bCs/>
                <w:szCs w:val="18"/>
                <w:lang w:val="sv-SE"/>
              </w:rPr>
            </w:pPr>
            <w:r w:rsidRPr="00905FAB">
              <w:rPr>
                <w:rFonts w:eastAsia="SimSun"/>
                <w:color w:val="000000" w:themeColor="text1"/>
                <w:szCs w:val="18"/>
                <w:lang w:val="sv-S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tc>
      </w:tr>
      <w:tr w:rsidR="00BA036B" w14:paraId="40D4A711" w14:textId="77777777" w:rsidTr="00DE05C9">
        <w:tc>
          <w:tcPr>
            <w:tcW w:w="2978" w:type="dxa"/>
          </w:tcPr>
          <w:p w14:paraId="790A326E" w14:textId="77777777" w:rsidR="00BA036B" w:rsidRDefault="00BA036B" w:rsidP="00DE05C9">
            <w:pPr>
              <w:pStyle w:val="TAC"/>
              <w:rPr>
                <w:rFonts w:cs="Arial"/>
              </w:rPr>
            </w:pPr>
            <w:r>
              <w:rPr>
                <w:rFonts w:cs="Arial"/>
              </w:rPr>
              <w:t>Applicable BC</w:t>
            </w:r>
          </w:p>
        </w:tc>
        <w:tc>
          <w:tcPr>
            <w:tcW w:w="2269" w:type="dxa"/>
          </w:tcPr>
          <w:p w14:paraId="173D97B4" w14:textId="77777777" w:rsidR="00BA036B" w:rsidRDefault="00BA036B" w:rsidP="00DE05C9">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c>
          <w:tcPr>
            <w:tcW w:w="2175" w:type="dxa"/>
          </w:tcPr>
          <w:p w14:paraId="30F1A40A" w14:textId="77777777" w:rsidR="00BA036B" w:rsidRDefault="00BA036B" w:rsidP="00DE05C9">
            <w:pPr>
              <w:pStyle w:val="TAC"/>
              <w:rPr>
                <w:rFonts w:cs="Arial"/>
              </w:rPr>
            </w:pPr>
            <w:r>
              <w:rPr>
                <w:rFonts w:cs="Arial"/>
              </w:rPr>
              <w:t>BC2</w:t>
            </w:r>
          </w:p>
        </w:tc>
        <w:tc>
          <w:tcPr>
            <w:tcW w:w="2207" w:type="dxa"/>
          </w:tcPr>
          <w:p w14:paraId="412EF0B2" w14:textId="77777777" w:rsidR="00BA036B" w:rsidRDefault="00BA036B" w:rsidP="00DE05C9">
            <w:pPr>
              <w:pStyle w:val="TAC"/>
              <w:rPr>
                <w:rFonts w:cs="Arial"/>
              </w:rPr>
            </w:pPr>
            <w:r>
              <w:rPr>
                <w:rFonts w:cs="Arial"/>
              </w:rPr>
              <w:t>BC1, BC2</w:t>
            </w:r>
          </w:p>
        </w:tc>
      </w:tr>
      <w:tr w:rsidR="00BA036B" w14:paraId="769DE700" w14:textId="77777777" w:rsidTr="00DE05C9">
        <w:tc>
          <w:tcPr>
            <w:tcW w:w="9629" w:type="dxa"/>
            <w:gridSpan w:val="4"/>
          </w:tcPr>
          <w:p w14:paraId="391A1F2D" w14:textId="77777777" w:rsidR="00BA036B" w:rsidRDefault="00BA036B" w:rsidP="00DE05C9">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14:paraId="3A2ADFAF" w14:textId="77777777" w:rsidR="00BA036B" w:rsidRDefault="00BA036B" w:rsidP="00DE05C9">
            <w:pPr>
              <w:pStyle w:val="TAN"/>
              <w:rPr>
                <w:rFonts w:cs="Arial"/>
              </w:rPr>
            </w:pPr>
            <w:r>
              <w:rPr>
                <w:rFonts w:cs="Arial"/>
              </w:rPr>
              <w:t>NOTE 2:</w:t>
            </w:r>
            <w:r>
              <w:rPr>
                <w:rFonts w:cs="Arial"/>
              </w:rPr>
              <w:tab/>
              <w:t>For this configuration related to BC2 bands, the support of UTRA in band 3 is declared by the manufacturer.</w:t>
            </w:r>
          </w:p>
          <w:p w14:paraId="19D40A5A" w14:textId="77777777" w:rsidR="00BA036B" w:rsidRDefault="00BA036B" w:rsidP="00DE05C9">
            <w:pPr>
              <w:pStyle w:val="TAN"/>
              <w:rPr>
                <w:rFonts w:cs="Arial"/>
              </w:rPr>
            </w:pPr>
            <w:r>
              <w:rPr>
                <w:rFonts w:cs="Arial"/>
              </w:rPr>
              <w:t>NOTE 3:</w:t>
            </w:r>
            <w:r>
              <w:rPr>
                <w:rFonts w:cs="Arial"/>
              </w:rPr>
              <w:tab/>
              <w:t>Includes optional (declared by the manufacturer) support of NB-IoT in-band and/or NB-IoT guard band operation within E-UTRA carrier(s)</w:t>
            </w:r>
          </w:p>
        </w:tc>
      </w:tr>
      <w:bookmarkEnd w:id="80"/>
    </w:tbl>
    <w:p w14:paraId="22B3CFB5" w14:textId="77777777" w:rsidR="00D91D4A" w:rsidRPr="00B93702" w:rsidRDefault="00D91D4A" w:rsidP="00F02F57"/>
    <w:p w14:paraId="67340B06" w14:textId="3B313A5F" w:rsidR="00F02F57" w:rsidRPr="00B93702" w:rsidRDefault="00F02F57" w:rsidP="0048036E">
      <w:pPr>
        <w:pStyle w:val="TH"/>
        <w:rPr>
          <w:rFonts w:eastAsia="SimSun"/>
          <w:lang w:eastAsia="zh-CN"/>
        </w:rPr>
      </w:pPr>
      <w:r w:rsidRPr="00B93702">
        <w:rPr>
          <w:rFonts w:eastAsia="SimSun"/>
        </w:rPr>
        <w:lastRenderedPageBreak/>
        <w:t>Table 4.7.1-</w:t>
      </w:r>
      <w:r w:rsidRPr="00B93702">
        <w:rPr>
          <w:rFonts w:eastAsia="SimSun"/>
          <w:lang w:eastAsia="zh-CN"/>
        </w:rPr>
        <w:t>2</w:t>
      </w:r>
      <w:r w:rsidRPr="00B93702">
        <w:rPr>
          <w:rFonts w:eastAsia="SimSun"/>
        </w:rPr>
        <w:t xml:space="preserve"> Capability sets</w:t>
      </w:r>
      <w:r w:rsidRPr="00B93702">
        <w:rPr>
          <w:rFonts w:eastAsia="SimSun"/>
          <w:lang w:eastAsia="zh-CN"/>
        </w:rPr>
        <w:t xml:space="preserve"> with </w:t>
      </w:r>
      <w:bookmarkStart w:id="81" w:name="OLE_LINK56"/>
      <w:bookmarkStart w:id="82" w:name="OLE_LINK57"/>
      <w:r w:rsidRPr="00B93702">
        <w:rPr>
          <w:rFonts w:eastAsia="SimSun"/>
          <w:lang w:eastAsia="zh-CN"/>
        </w:rPr>
        <w:t>NB-IoT standalone</w:t>
      </w:r>
      <w:bookmarkEnd w:id="81"/>
      <w:bookmarkEnd w:id="82"/>
      <w:r w:rsidRPr="00B93702">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B93702" w:rsidRPr="00B93702" w14:paraId="1B1D96B4" w14:textId="77777777" w:rsidTr="003D3FB0">
        <w:tc>
          <w:tcPr>
            <w:tcW w:w="1021" w:type="dxa"/>
          </w:tcPr>
          <w:p w14:paraId="5297CED4" w14:textId="77777777" w:rsidR="000C5636" w:rsidRPr="00B93702" w:rsidRDefault="000C5636" w:rsidP="003D3FB0">
            <w:pPr>
              <w:pStyle w:val="TAH"/>
              <w:rPr>
                <w:rFonts w:ascii="Arial Narrow" w:eastAsia="SimSun" w:hAnsi="Arial Narrow" w:cs="Arial"/>
                <w:lang w:eastAsia="ja-JP"/>
              </w:rPr>
            </w:pPr>
            <w:r w:rsidRPr="00B93702">
              <w:rPr>
                <w:rFonts w:ascii="Arial Narrow" w:eastAsia="SimSun" w:hAnsi="Arial Narrow" w:cs="Arial"/>
                <w:lang w:eastAsia="ja-JP"/>
              </w:rPr>
              <w:t>Capability Set supported by the BS</w:t>
            </w:r>
          </w:p>
        </w:tc>
        <w:tc>
          <w:tcPr>
            <w:tcW w:w="850" w:type="dxa"/>
            <w:vAlign w:val="center"/>
          </w:tcPr>
          <w:p w14:paraId="24E67934"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8</w:t>
            </w:r>
          </w:p>
        </w:tc>
        <w:tc>
          <w:tcPr>
            <w:tcW w:w="851" w:type="dxa"/>
            <w:vAlign w:val="center"/>
          </w:tcPr>
          <w:p w14:paraId="38C47FBB"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9</w:t>
            </w:r>
          </w:p>
        </w:tc>
        <w:tc>
          <w:tcPr>
            <w:tcW w:w="850" w:type="dxa"/>
            <w:vAlign w:val="center"/>
          </w:tcPr>
          <w:p w14:paraId="6564F97B"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10</w:t>
            </w:r>
          </w:p>
        </w:tc>
        <w:tc>
          <w:tcPr>
            <w:tcW w:w="992" w:type="dxa"/>
            <w:vAlign w:val="center"/>
          </w:tcPr>
          <w:p w14:paraId="6DC3C7A3"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11</w:t>
            </w:r>
          </w:p>
        </w:tc>
        <w:tc>
          <w:tcPr>
            <w:tcW w:w="993" w:type="dxa"/>
            <w:vAlign w:val="center"/>
          </w:tcPr>
          <w:p w14:paraId="0ACE9DE5"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12</w:t>
            </w:r>
          </w:p>
        </w:tc>
        <w:tc>
          <w:tcPr>
            <w:tcW w:w="992" w:type="dxa"/>
            <w:vAlign w:val="center"/>
          </w:tcPr>
          <w:p w14:paraId="338C2066"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13</w:t>
            </w:r>
          </w:p>
        </w:tc>
        <w:tc>
          <w:tcPr>
            <w:tcW w:w="992" w:type="dxa"/>
            <w:vAlign w:val="center"/>
          </w:tcPr>
          <w:p w14:paraId="21C3CA77"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14</w:t>
            </w:r>
          </w:p>
        </w:tc>
        <w:tc>
          <w:tcPr>
            <w:tcW w:w="992" w:type="dxa"/>
            <w:vAlign w:val="center"/>
          </w:tcPr>
          <w:p w14:paraId="6F3AEFCC" w14:textId="77777777"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15</w:t>
            </w:r>
          </w:p>
        </w:tc>
        <w:tc>
          <w:tcPr>
            <w:tcW w:w="1276" w:type="dxa"/>
            <w:vAlign w:val="center"/>
          </w:tcPr>
          <w:p w14:paraId="430E6AA2" w14:textId="77777777" w:rsidR="000C5636" w:rsidRPr="00B93702" w:rsidRDefault="000C5636" w:rsidP="003D3FB0">
            <w:pPr>
              <w:pStyle w:val="TAH"/>
              <w:rPr>
                <w:rFonts w:ascii="Arial Narrow" w:eastAsia="SimSun" w:hAnsi="Arial Narrow" w:cs="Arial"/>
                <w:lang w:eastAsia="ja-JP"/>
              </w:rPr>
            </w:pPr>
            <w:r w:rsidRPr="00B93702">
              <w:rPr>
                <w:rFonts w:ascii="Arial Narrow" w:hAnsi="Arial Narrow" w:cs="Arial"/>
                <w:bCs/>
                <w:kern w:val="24"/>
                <w:szCs w:val="18"/>
                <w:lang w:val="sv-SE"/>
              </w:rPr>
              <w:t>CS17</w:t>
            </w:r>
          </w:p>
        </w:tc>
      </w:tr>
      <w:tr w:rsidR="00B93702" w:rsidRPr="00B93702" w14:paraId="00D2DBEC" w14:textId="77777777" w:rsidTr="003D3FB0">
        <w:tc>
          <w:tcPr>
            <w:tcW w:w="1021" w:type="dxa"/>
          </w:tcPr>
          <w:p w14:paraId="592B46AA"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Supported RATs</w:t>
            </w:r>
          </w:p>
        </w:tc>
        <w:tc>
          <w:tcPr>
            <w:tcW w:w="850" w:type="dxa"/>
            <w:vAlign w:val="center"/>
          </w:tcPr>
          <w:p w14:paraId="6C42C857"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1" w:type="dxa"/>
            <w:vAlign w:val="center"/>
          </w:tcPr>
          <w:p w14:paraId="590C909D"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GSM,</w:t>
            </w:r>
          </w:p>
          <w:p w14:paraId="5214BD29"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0" w:type="dxa"/>
            <w:vAlign w:val="center"/>
          </w:tcPr>
          <w:p w14:paraId="00A9BDD7"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UTRA</w:t>
            </w:r>
            <w:r w:rsidRPr="00B93702">
              <w:rPr>
                <w:rFonts w:ascii="Arial Narrow" w:eastAsia="SimSun" w:hAnsi="Arial Narrow" w:cs="Arial"/>
                <w:lang w:eastAsia="zh-CN"/>
              </w:rPr>
              <w:t xml:space="preserve">, </w:t>
            </w:r>
          </w:p>
          <w:p w14:paraId="0AE4A2D2"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992" w:type="dxa"/>
            <w:vAlign w:val="center"/>
          </w:tcPr>
          <w:p w14:paraId="0047113C"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E-</w:t>
            </w:r>
            <w:r w:rsidRPr="00B93702">
              <w:rPr>
                <w:rFonts w:ascii="Arial Narrow" w:eastAsia="SimSun" w:hAnsi="Arial Narrow" w:cs="Arial"/>
                <w:lang w:val="pl-PL" w:eastAsia="ja-JP"/>
              </w:rPr>
              <w:t xml:space="preserve">UTRA, </w:t>
            </w:r>
            <w:r w:rsidRPr="00B93702">
              <w:rPr>
                <w:rFonts w:ascii="Arial Narrow" w:eastAsia="SimSun" w:hAnsi="Arial Narrow" w:cs="Arial"/>
                <w:lang w:val="pl-PL" w:eastAsia="ja-JP"/>
              </w:rPr>
              <w:br/>
            </w:r>
            <w:r w:rsidRPr="00B93702">
              <w:rPr>
                <w:rFonts w:ascii="Arial Narrow" w:eastAsia="SimSun" w:hAnsi="Arial Narrow" w:cs="Arial"/>
                <w:lang w:val="pl-PL" w:eastAsia="zh-CN"/>
              </w:rPr>
              <w:t>NB-IoT standalone</w:t>
            </w:r>
          </w:p>
        </w:tc>
        <w:tc>
          <w:tcPr>
            <w:tcW w:w="993" w:type="dxa"/>
            <w:vAlign w:val="center"/>
          </w:tcPr>
          <w:p w14:paraId="416CD997" w14:textId="77777777"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w:t>
            </w:r>
            <w:r w:rsidRPr="00B93702">
              <w:rPr>
                <w:rFonts w:ascii="Arial Narrow" w:eastAsia="SimSun" w:hAnsi="Arial Narrow" w:cs="Arial"/>
                <w:lang w:val="pl-PL" w:eastAsia="zh-CN"/>
              </w:rPr>
              <w:t>,</w:t>
            </w:r>
          </w:p>
          <w:p w14:paraId="07E44D31" w14:textId="77777777"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14:paraId="5C71F404" w14:textId="77777777"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r w:rsidRPr="00B93702">
              <w:rPr>
                <w:rFonts w:ascii="Arial Narrow" w:eastAsia="SimSun" w:hAnsi="Arial Narrow" w:cs="Arial"/>
                <w:lang w:val="pl-PL" w:eastAsia="ja-JP"/>
              </w:rPr>
              <w:t xml:space="preserve"> </w:t>
            </w:r>
          </w:p>
          <w:p w14:paraId="1AAB2588"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NB-IoT standalone</w:t>
            </w:r>
          </w:p>
        </w:tc>
        <w:tc>
          <w:tcPr>
            <w:tcW w:w="992" w:type="dxa"/>
            <w:vAlign w:val="center"/>
          </w:tcPr>
          <w:p w14:paraId="32CB9159" w14:textId="77777777"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UTRA,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p>
          <w:p w14:paraId="4693CCFD" w14:textId="77777777"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14:paraId="2F2BCE98" w14:textId="77777777"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 E-UTRA</w:t>
            </w:r>
            <w:r w:rsidRPr="00B93702">
              <w:rPr>
                <w:rFonts w:ascii="Arial Narrow" w:eastAsia="SimSun" w:hAnsi="Arial Narrow" w:cs="Arial"/>
                <w:lang w:val="pl-PL" w:eastAsia="zh-CN"/>
              </w:rPr>
              <w:t xml:space="preserve">, </w:t>
            </w:r>
          </w:p>
          <w:p w14:paraId="3EA1580A" w14:textId="77777777"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1276" w:type="dxa"/>
            <w:vAlign w:val="center"/>
          </w:tcPr>
          <w:p w14:paraId="4EBB41A9" w14:textId="77777777" w:rsidR="000C5636" w:rsidRPr="00B93702" w:rsidRDefault="000C5636" w:rsidP="003D3FB0">
            <w:pPr>
              <w:pStyle w:val="TAC"/>
              <w:rPr>
                <w:rFonts w:ascii="Arial Narrow" w:eastAsia="SimSun" w:hAnsi="Arial Narrow" w:cs="Arial"/>
                <w:lang w:val="en-US" w:eastAsia="ja-JP"/>
              </w:rPr>
            </w:pPr>
            <w:r w:rsidRPr="00B93702">
              <w:rPr>
                <w:rFonts w:ascii="Arial Narrow" w:hAnsi="Arial Narrow" w:cs="Arial"/>
                <w:bCs/>
                <w:kern w:val="24"/>
                <w:szCs w:val="18"/>
              </w:rPr>
              <w:t>NR, E-UTRA</w:t>
            </w:r>
            <w:r w:rsidR="00334EB6" w:rsidRPr="00751205">
              <w:rPr>
                <w:rFonts w:ascii="Arial Narrow" w:hAnsi="Arial Narrow" w:cs="Arial"/>
                <w:bCs/>
                <w:kern w:val="24"/>
                <w:szCs w:val="18"/>
                <w:vertAlign w:val="superscript"/>
                <w:lang w:val="sv-SE"/>
              </w:rPr>
              <w:t>3</w:t>
            </w:r>
            <w:r w:rsidRPr="00B93702">
              <w:rPr>
                <w:rFonts w:ascii="Arial Narrow" w:hAnsi="Arial Narrow" w:cs="Arial"/>
                <w:bCs/>
                <w:kern w:val="24"/>
                <w:szCs w:val="18"/>
              </w:rPr>
              <w:t>, NB-IoT standalone</w:t>
            </w:r>
          </w:p>
        </w:tc>
      </w:tr>
      <w:tr w:rsidR="00B93702" w:rsidRPr="00B93702" w14:paraId="1B13F957" w14:textId="77777777" w:rsidTr="003D3FB0">
        <w:tc>
          <w:tcPr>
            <w:tcW w:w="1021" w:type="dxa"/>
          </w:tcPr>
          <w:p w14:paraId="344B92F3" w14:textId="77777777" w:rsidR="000C5636" w:rsidRPr="00B93702" w:rsidRDefault="00876B91" w:rsidP="003D3FB0">
            <w:pPr>
              <w:pStyle w:val="TAC"/>
              <w:rPr>
                <w:rFonts w:ascii="Arial Narrow" w:eastAsia="SimSun" w:hAnsi="Arial Narrow" w:cs="Arial"/>
                <w:lang w:eastAsia="ja-JP"/>
              </w:rPr>
            </w:pPr>
            <w:r w:rsidRPr="00B93702">
              <w:rPr>
                <w:rFonts w:ascii="Arial Narrow" w:eastAsia="SimSun" w:hAnsi="Arial Narrow" w:cs="Arial"/>
                <w:lang w:eastAsia="ja-JP"/>
              </w:rPr>
              <w:t>Supported configurations</w:t>
            </w:r>
          </w:p>
        </w:tc>
        <w:tc>
          <w:tcPr>
            <w:tcW w:w="850" w:type="dxa"/>
          </w:tcPr>
          <w:p w14:paraId="5251402E"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14:paraId="12180A21" w14:textId="77777777" w:rsidR="000C5636" w:rsidRPr="00B93702" w:rsidRDefault="000C5636" w:rsidP="003D3FB0">
            <w:pPr>
              <w:pStyle w:val="TAC"/>
              <w:rPr>
                <w:rFonts w:ascii="Arial Narrow" w:eastAsia="SimSun" w:hAnsi="Arial Narrow" w:cs="Arial"/>
                <w:lang w:val="pl-PL" w:eastAsia="ja-JP"/>
              </w:rPr>
            </w:pPr>
          </w:p>
        </w:tc>
        <w:tc>
          <w:tcPr>
            <w:tcW w:w="851" w:type="dxa"/>
          </w:tcPr>
          <w:p w14:paraId="3F4954E0"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NB-IoT standalone</w:t>
            </w:r>
          </w:p>
          <w:p w14:paraId="7B49FAC0" w14:textId="77777777" w:rsidR="000C5636" w:rsidRPr="00B93702" w:rsidRDefault="000C5636" w:rsidP="003D3FB0">
            <w:pPr>
              <w:pStyle w:val="TAC"/>
              <w:rPr>
                <w:rFonts w:ascii="Arial Narrow" w:eastAsia="SimSun" w:hAnsi="Arial Narrow" w:cs="Arial"/>
                <w:lang w:eastAsia="ja-JP"/>
              </w:rPr>
            </w:pPr>
          </w:p>
          <w:p w14:paraId="60258EBC"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14:paraId="1BE1AD39" w14:textId="77777777" w:rsidR="000C5636" w:rsidRPr="00B93702" w:rsidRDefault="000C5636" w:rsidP="003D3FB0">
            <w:pPr>
              <w:pStyle w:val="TAC"/>
              <w:rPr>
                <w:rFonts w:ascii="Arial Narrow" w:eastAsia="SimSun" w:hAnsi="Arial Narrow" w:cs="Arial"/>
                <w:lang w:eastAsia="ja-JP"/>
              </w:rPr>
            </w:pPr>
          </w:p>
          <w:p w14:paraId="3BBF1EE7"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14:paraId="2E114A6D" w14:textId="77777777" w:rsidR="000C5636" w:rsidRPr="00B93702" w:rsidRDefault="000C5636" w:rsidP="003D3FB0">
            <w:pPr>
              <w:pStyle w:val="TAC"/>
              <w:rPr>
                <w:rFonts w:ascii="Arial Narrow" w:eastAsia="SimSun" w:hAnsi="Arial Narrow" w:cs="Arial"/>
                <w:lang w:val="pl-PL" w:eastAsia="ja-JP"/>
              </w:rPr>
            </w:pPr>
          </w:p>
        </w:tc>
        <w:tc>
          <w:tcPr>
            <w:tcW w:w="850" w:type="dxa"/>
          </w:tcPr>
          <w:p w14:paraId="68610E83" w14:textId="77777777" w:rsidR="00876B91" w:rsidRPr="00B93702" w:rsidRDefault="00876B91" w:rsidP="00876B91">
            <w:pPr>
              <w:pStyle w:val="TAC"/>
              <w:rPr>
                <w:rFonts w:ascii="Arial Narrow" w:eastAsia="SimSun" w:hAnsi="Arial Narrow" w:cs="Arial"/>
                <w:lang w:eastAsia="ja-JP"/>
              </w:rPr>
            </w:pPr>
            <w:bookmarkStart w:id="83" w:name="OLE_LINK97"/>
            <w:bookmarkStart w:id="84" w:name="OLE_LINK98"/>
            <w:bookmarkStart w:id="85" w:name="OLE_LINK75"/>
            <w:bookmarkStart w:id="86" w:name="OLE_LINK76"/>
            <w:r w:rsidRPr="00B93702">
              <w:rPr>
                <w:rFonts w:ascii="Arial Narrow" w:eastAsia="SimSun" w:hAnsi="Arial Narrow" w:cs="Arial"/>
                <w:lang w:eastAsia="ja-JP"/>
              </w:rPr>
              <w:t>MR UTRA +</w:t>
            </w:r>
          </w:p>
          <w:p w14:paraId="6E76AC67" w14:textId="77777777"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NB-IoT standalone</w:t>
            </w:r>
            <w:bookmarkEnd w:id="83"/>
            <w:bookmarkEnd w:id="84"/>
          </w:p>
          <w:p w14:paraId="59C0CC13" w14:textId="77777777" w:rsidR="00876B91" w:rsidRPr="00B93702" w:rsidRDefault="00876B91" w:rsidP="00876B91">
            <w:pPr>
              <w:pStyle w:val="TAC"/>
              <w:rPr>
                <w:rFonts w:ascii="Arial Narrow" w:eastAsia="SimSun" w:hAnsi="Arial Narrow" w:cs="Arial"/>
                <w:lang w:eastAsia="ja-JP"/>
              </w:rPr>
            </w:pPr>
          </w:p>
          <w:p w14:paraId="5461DB07" w14:textId="77777777" w:rsidR="00876B91" w:rsidRPr="00B93702" w:rsidRDefault="00876B91" w:rsidP="00876B91">
            <w:pPr>
              <w:pStyle w:val="TAC"/>
              <w:rPr>
                <w:rFonts w:ascii="Arial Narrow" w:eastAsia="SimSun" w:hAnsi="Arial Narrow" w:cs="Arial"/>
                <w:lang w:eastAsia="ja-JP"/>
              </w:rPr>
            </w:pPr>
            <w:bookmarkStart w:id="87" w:name="OLE_LINK86"/>
            <w:bookmarkStart w:id="88" w:name="OLE_LINK87"/>
            <w:bookmarkEnd w:id="85"/>
            <w:bookmarkEnd w:id="86"/>
            <w:r w:rsidRPr="00B93702">
              <w:rPr>
                <w:rFonts w:ascii="Arial Narrow" w:eastAsia="SimSun" w:hAnsi="Arial Narrow" w:cs="Arial"/>
                <w:lang w:eastAsia="ja-JP"/>
              </w:rPr>
              <w:t xml:space="preserve">SR </w:t>
            </w:r>
            <w:bookmarkStart w:id="89" w:name="OLE_LINK68"/>
            <w:bookmarkStart w:id="90" w:name="OLE_LINK69"/>
            <w:r w:rsidRPr="00B93702">
              <w:rPr>
                <w:rFonts w:ascii="Arial Narrow" w:eastAsia="SimSun" w:hAnsi="Arial Narrow" w:cs="Arial"/>
                <w:lang w:eastAsia="ja-JP"/>
              </w:rPr>
              <w:t xml:space="preserve">UTRA </w:t>
            </w:r>
            <w:bookmarkEnd w:id="89"/>
            <w:bookmarkEnd w:id="90"/>
            <w:r w:rsidRPr="00B93702">
              <w:rPr>
                <w:rFonts w:ascii="Arial Narrow" w:eastAsia="SimSun" w:hAnsi="Arial Narrow" w:cs="Arial"/>
                <w:lang w:eastAsia="ja-JP"/>
              </w:rPr>
              <w:t>(SC, MC)</w:t>
            </w:r>
          </w:p>
          <w:bookmarkEnd w:id="87"/>
          <w:bookmarkEnd w:id="88"/>
          <w:p w14:paraId="491C8B7C" w14:textId="77777777" w:rsidR="00876B91" w:rsidRPr="00B93702" w:rsidRDefault="00876B91" w:rsidP="00876B91">
            <w:pPr>
              <w:pStyle w:val="TAC"/>
              <w:rPr>
                <w:rFonts w:ascii="Arial Narrow" w:eastAsia="SimSun" w:hAnsi="Arial Narrow" w:cs="Arial"/>
                <w:lang w:eastAsia="ja-JP"/>
              </w:rPr>
            </w:pPr>
          </w:p>
          <w:p w14:paraId="671FFC1F" w14:textId="77777777"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14:paraId="51181690" w14:textId="77777777" w:rsidR="000C5636" w:rsidRPr="00B93702" w:rsidRDefault="000C5636" w:rsidP="003D3FB0">
            <w:pPr>
              <w:pStyle w:val="TAC"/>
              <w:rPr>
                <w:rFonts w:ascii="Arial Narrow" w:eastAsia="SimSun" w:hAnsi="Arial Narrow" w:cs="Arial"/>
                <w:lang w:val="pl-PL" w:eastAsia="ja-JP"/>
              </w:rPr>
            </w:pPr>
          </w:p>
        </w:tc>
        <w:tc>
          <w:tcPr>
            <w:tcW w:w="992" w:type="dxa"/>
          </w:tcPr>
          <w:p w14:paraId="24268255"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NB-IoT standalone</w:t>
            </w:r>
          </w:p>
          <w:p w14:paraId="7462BF8E" w14:textId="77777777" w:rsidR="000C5636" w:rsidRPr="00B93702" w:rsidRDefault="000C5636" w:rsidP="003D3FB0">
            <w:pPr>
              <w:pStyle w:val="TAC"/>
              <w:rPr>
                <w:rFonts w:ascii="Arial Narrow" w:eastAsia="SimSun" w:hAnsi="Arial Narrow" w:cs="Arial"/>
                <w:lang w:val="pl-PL" w:eastAsia="ja-JP"/>
              </w:rPr>
            </w:pPr>
          </w:p>
          <w:p w14:paraId="0B5BB222"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14:paraId="57CD8C74" w14:textId="77777777" w:rsidR="000C5636" w:rsidRPr="00B93702" w:rsidRDefault="000C5636" w:rsidP="003D3FB0">
            <w:pPr>
              <w:pStyle w:val="TAC"/>
              <w:rPr>
                <w:rFonts w:ascii="Arial Narrow" w:eastAsia="SimSun" w:hAnsi="Arial Narrow" w:cs="Arial"/>
                <w:lang w:val="pl-PL" w:eastAsia="ja-JP"/>
              </w:rPr>
            </w:pPr>
          </w:p>
          <w:p w14:paraId="039230A3"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14:paraId="1A607F4F" w14:textId="77777777" w:rsidR="000C5636" w:rsidRPr="00B93702" w:rsidRDefault="000C5636" w:rsidP="003D3FB0">
            <w:pPr>
              <w:pStyle w:val="TAC"/>
              <w:rPr>
                <w:rFonts w:ascii="Arial Narrow" w:eastAsia="SimSun" w:hAnsi="Arial Narrow" w:cs="Arial"/>
                <w:lang w:val="pl-PL" w:eastAsia="ja-JP"/>
              </w:rPr>
            </w:pPr>
          </w:p>
          <w:p w14:paraId="0300C5FB" w14:textId="77777777" w:rsidR="000C5636" w:rsidRPr="00B93702" w:rsidRDefault="000C5636" w:rsidP="003D3FB0">
            <w:pPr>
              <w:pStyle w:val="TAC"/>
              <w:rPr>
                <w:rFonts w:ascii="Arial Narrow" w:eastAsia="SimSun" w:hAnsi="Arial Narrow" w:cs="Arial"/>
                <w:lang w:val="pl-PL" w:eastAsia="ja-JP"/>
              </w:rPr>
            </w:pPr>
          </w:p>
        </w:tc>
        <w:tc>
          <w:tcPr>
            <w:tcW w:w="993" w:type="dxa"/>
          </w:tcPr>
          <w:p w14:paraId="4FB7DE36"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 UTRA + NB</w:t>
            </w:r>
            <w:r w:rsidRPr="00B93702">
              <w:rPr>
                <w:rFonts w:ascii="Arial Narrow" w:eastAsia="SimSun" w:hAnsi="Arial Narrow" w:cs="Arial"/>
                <w:lang w:val="pl-PL" w:eastAsia="ja-JP"/>
              </w:rPr>
              <w:noBreakHyphen/>
              <w:t>IoT standalone</w:t>
            </w:r>
          </w:p>
          <w:p w14:paraId="5BD4A804" w14:textId="77777777" w:rsidR="000C5636" w:rsidRPr="00B93702" w:rsidRDefault="000C5636" w:rsidP="003D3FB0">
            <w:pPr>
              <w:pStyle w:val="TAC"/>
              <w:rPr>
                <w:rFonts w:ascii="Arial Narrow" w:eastAsia="SimSun" w:hAnsi="Arial Narrow" w:cs="Arial"/>
                <w:lang w:val="pl-PL" w:eastAsia="ja-JP"/>
              </w:rPr>
            </w:pPr>
          </w:p>
          <w:p w14:paraId="083E8F9A"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GSM (MCBTS)</w:t>
            </w:r>
          </w:p>
          <w:p w14:paraId="6317BADE" w14:textId="77777777" w:rsidR="000C5636" w:rsidRPr="00B93702" w:rsidRDefault="000C5636" w:rsidP="003D3FB0">
            <w:pPr>
              <w:pStyle w:val="TAC"/>
              <w:rPr>
                <w:rFonts w:ascii="Arial Narrow" w:eastAsia="SimSun" w:hAnsi="Arial Narrow" w:cs="Arial"/>
                <w:lang w:val="pl-PL" w:eastAsia="ja-JP"/>
              </w:rPr>
            </w:pPr>
          </w:p>
          <w:p w14:paraId="2068D222"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14:paraId="70522303" w14:textId="77777777" w:rsidR="000C5636" w:rsidRPr="00B93702" w:rsidRDefault="000C5636" w:rsidP="003D3FB0">
            <w:pPr>
              <w:pStyle w:val="TAC"/>
              <w:rPr>
                <w:rFonts w:ascii="Arial Narrow" w:eastAsia="SimSun" w:hAnsi="Arial Narrow" w:cs="Arial"/>
                <w:lang w:val="pl-PL" w:eastAsia="ja-JP"/>
              </w:rPr>
            </w:pPr>
          </w:p>
          <w:p w14:paraId="1A1620EE"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14:paraId="5DFA013B" w14:textId="77777777" w:rsidR="000C5636" w:rsidRPr="00B93702" w:rsidRDefault="000C5636" w:rsidP="003D3FB0">
            <w:pPr>
              <w:pStyle w:val="TAC"/>
              <w:rPr>
                <w:rFonts w:ascii="Arial Narrow" w:eastAsia="SimSun" w:hAnsi="Arial Narrow" w:cs="Arial"/>
                <w:lang w:val="pl-PL" w:eastAsia="ja-JP"/>
              </w:rPr>
            </w:pPr>
          </w:p>
          <w:p w14:paraId="5B0E2C2B"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w:t>
            </w:r>
          </w:p>
          <w:p w14:paraId="49C15180"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14:paraId="18607A36" w14:textId="77777777" w:rsidR="000C5636" w:rsidRPr="00B93702" w:rsidRDefault="000C5636" w:rsidP="003D3FB0">
            <w:pPr>
              <w:pStyle w:val="TAC"/>
              <w:rPr>
                <w:rFonts w:ascii="Arial Narrow" w:eastAsia="SimSun" w:hAnsi="Arial Narrow" w:cs="Arial"/>
                <w:lang w:eastAsia="ja-JP"/>
              </w:rPr>
            </w:pPr>
          </w:p>
          <w:p w14:paraId="483D33DF"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14:paraId="6EFBCC13"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14:paraId="4CD0DB7B" w14:textId="77777777" w:rsidR="000C5636" w:rsidRPr="00B93702" w:rsidRDefault="000C5636" w:rsidP="003D3FB0">
            <w:pPr>
              <w:pStyle w:val="TAC"/>
              <w:rPr>
                <w:rFonts w:ascii="Arial Narrow" w:eastAsia="SimSun" w:hAnsi="Arial Narrow" w:cs="Arial"/>
                <w:lang w:eastAsia="ja-JP"/>
              </w:rPr>
            </w:pPr>
          </w:p>
          <w:p w14:paraId="0380CACA"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14:paraId="7EF05755"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UTRA</w:t>
            </w:r>
          </w:p>
          <w:p w14:paraId="655361AC" w14:textId="77777777" w:rsidR="000C5636" w:rsidRPr="00B93702" w:rsidRDefault="000C5636" w:rsidP="003D3FB0">
            <w:pPr>
              <w:pStyle w:val="TAC"/>
              <w:rPr>
                <w:rFonts w:ascii="Arial Narrow" w:eastAsia="SimSun" w:hAnsi="Arial Narrow" w:cs="Arial"/>
                <w:lang w:eastAsia="ja-JP"/>
              </w:rPr>
            </w:pPr>
          </w:p>
        </w:tc>
        <w:tc>
          <w:tcPr>
            <w:tcW w:w="992" w:type="dxa"/>
          </w:tcPr>
          <w:p w14:paraId="4AD6DED2"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14:paraId="302F083D" w14:textId="77777777" w:rsidR="000C5636" w:rsidRPr="00B93702" w:rsidRDefault="000C5636" w:rsidP="003D3FB0">
            <w:pPr>
              <w:pStyle w:val="TAC"/>
              <w:rPr>
                <w:rFonts w:ascii="Arial Narrow" w:eastAsia="SimSun" w:hAnsi="Arial Narrow" w:cs="Arial"/>
                <w:lang w:eastAsia="ja-JP"/>
              </w:rPr>
            </w:pPr>
          </w:p>
          <w:p w14:paraId="175BDFDC"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14:paraId="3AA7AA47" w14:textId="77777777" w:rsidR="000C5636" w:rsidRPr="00B93702" w:rsidRDefault="000C5636" w:rsidP="003D3FB0">
            <w:pPr>
              <w:pStyle w:val="TAC"/>
              <w:rPr>
                <w:rFonts w:ascii="Arial Narrow" w:eastAsia="SimSun" w:hAnsi="Arial Narrow" w:cs="Arial"/>
                <w:lang w:eastAsia="ja-JP"/>
              </w:rPr>
            </w:pPr>
          </w:p>
          <w:p w14:paraId="4D3C37D7"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E-UTRA (SC, MC, CA)</w:t>
            </w:r>
          </w:p>
          <w:p w14:paraId="1A3708FA" w14:textId="77777777" w:rsidR="000C5636" w:rsidRPr="00B93702" w:rsidRDefault="000C5636" w:rsidP="003D3FB0">
            <w:pPr>
              <w:pStyle w:val="TAC"/>
              <w:rPr>
                <w:rFonts w:ascii="Arial Narrow" w:eastAsia="SimSun" w:hAnsi="Arial Narrow" w:cs="Arial"/>
                <w:lang w:eastAsia="ja-JP"/>
              </w:rPr>
            </w:pPr>
          </w:p>
          <w:p w14:paraId="4C601871"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14:paraId="1D9674AE" w14:textId="77777777" w:rsidR="000C5636" w:rsidRPr="00B93702" w:rsidRDefault="000C5636" w:rsidP="003D3FB0">
            <w:pPr>
              <w:pStyle w:val="TAC"/>
              <w:rPr>
                <w:rFonts w:ascii="Arial Narrow" w:eastAsia="SimSun" w:hAnsi="Arial Narrow" w:cs="Arial"/>
                <w:lang w:eastAsia="ja-JP"/>
              </w:rPr>
            </w:pPr>
          </w:p>
          <w:p w14:paraId="3006F195"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14:paraId="156EA7B7"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14:paraId="5124CF00" w14:textId="77777777" w:rsidR="000C5636" w:rsidRPr="00B93702" w:rsidRDefault="000C5636" w:rsidP="003D3FB0">
            <w:pPr>
              <w:pStyle w:val="TAC"/>
              <w:rPr>
                <w:rFonts w:ascii="Arial Narrow" w:eastAsia="SimSun" w:hAnsi="Arial Narrow" w:cs="Arial"/>
                <w:lang w:eastAsia="ja-JP"/>
              </w:rPr>
            </w:pPr>
          </w:p>
          <w:p w14:paraId="0C2623B2"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14:paraId="2E341E56" w14:textId="77777777" w:rsidR="000C5636" w:rsidRPr="00B93702" w:rsidRDefault="000C5636" w:rsidP="003D3FB0">
            <w:pPr>
              <w:pStyle w:val="TAC"/>
              <w:rPr>
                <w:rFonts w:ascii="Arial Narrow" w:eastAsia="SimSun" w:hAnsi="Arial Narrow" w:cs="Arial"/>
                <w:lang w:eastAsia="ja-JP"/>
              </w:rPr>
            </w:pPr>
          </w:p>
          <w:p w14:paraId="207C8556"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14:paraId="641401A4"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14:paraId="6E8FE2C4" w14:textId="77777777" w:rsidR="000C5636" w:rsidRPr="00B93702" w:rsidRDefault="000C5636" w:rsidP="003D3FB0">
            <w:pPr>
              <w:pStyle w:val="TAC"/>
              <w:rPr>
                <w:rFonts w:ascii="Arial Narrow" w:eastAsia="SimSun" w:hAnsi="Arial Narrow" w:cs="Arial"/>
                <w:lang w:eastAsia="ja-JP"/>
              </w:rPr>
            </w:pPr>
          </w:p>
        </w:tc>
        <w:tc>
          <w:tcPr>
            <w:tcW w:w="992" w:type="dxa"/>
          </w:tcPr>
          <w:p w14:paraId="20FB7284"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UTRA + E-UTRA + NB-IoT standalone</w:t>
            </w:r>
          </w:p>
          <w:p w14:paraId="6964E86C" w14:textId="77777777" w:rsidR="000C5636" w:rsidRPr="00B93702" w:rsidRDefault="000C5636" w:rsidP="003D3FB0">
            <w:pPr>
              <w:pStyle w:val="TAC"/>
              <w:rPr>
                <w:rFonts w:ascii="Arial Narrow" w:eastAsia="SimSun" w:hAnsi="Arial Narrow" w:cs="Arial"/>
                <w:lang w:val="pl-PL" w:eastAsia="ja-JP"/>
              </w:rPr>
            </w:pPr>
          </w:p>
          <w:p w14:paraId="5F357975"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14:paraId="218171DF" w14:textId="77777777" w:rsidR="000C5636" w:rsidRPr="00B93702" w:rsidRDefault="000C5636" w:rsidP="003D3FB0">
            <w:pPr>
              <w:pStyle w:val="TAC"/>
              <w:rPr>
                <w:rFonts w:ascii="Arial Narrow" w:eastAsia="SimSun" w:hAnsi="Arial Narrow" w:cs="Arial"/>
                <w:lang w:val="pl-PL" w:eastAsia="ja-JP"/>
              </w:rPr>
            </w:pPr>
          </w:p>
          <w:p w14:paraId="7DFA2EDB"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14:paraId="01E48644" w14:textId="77777777" w:rsidR="000C5636" w:rsidRPr="00B93702" w:rsidRDefault="000C5636" w:rsidP="003D3FB0">
            <w:pPr>
              <w:pStyle w:val="TAC"/>
              <w:rPr>
                <w:rFonts w:ascii="Arial Narrow" w:eastAsia="SimSun" w:hAnsi="Arial Narrow" w:cs="Arial"/>
                <w:lang w:val="pl-PL" w:eastAsia="ja-JP"/>
              </w:rPr>
            </w:pPr>
          </w:p>
          <w:p w14:paraId="36FF982D"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14:paraId="067DB60B" w14:textId="77777777" w:rsidR="000C5636" w:rsidRPr="00B93702" w:rsidRDefault="000C5636" w:rsidP="003D3FB0">
            <w:pPr>
              <w:pStyle w:val="TAC"/>
              <w:rPr>
                <w:rFonts w:ascii="Arial Narrow" w:eastAsia="SimSun" w:hAnsi="Arial Narrow" w:cs="Arial"/>
                <w:lang w:val="pl-PL" w:eastAsia="ja-JP"/>
              </w:rPr>
            </w:pPr>
          </w:p>
          <w:p w14:paraId="1FBD7740"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14:paraId="42948F04"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14:paraId="583F7234" w14:textId="77777777" w:rsidR="000C5636" w:rsidRPr="00B93702" w:rsidRDefault="000C5636" w:rsidP="003D3FB0">
            <w:pPr>
              <w:pStyle w:val="TAC"/>
              <w:rPr>
                <w:rFonts w:ascii="Arial Narrow" w:eastAsia="SimSun" w:hAnsi="Arial Narrow" w:cs="Arial"/>
                <w:lang w:eastAsia="ja-JP"/>
              </w:rPr>
            </w:pPr>
          </w:p>
          <w:p w14:paraId="150D285C"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14:paraId="34D20161" w14:textId="77777777" w:rsidR="000C5636" w:rsidRPr="00B93702" w:rsidRDefault="000C5636" w:rsidP="003D3FB0">
            <w:pPr>
              <w:pStyle w:val="TAC"/>
              <w:rPr>
                <w:rFonts w:ascii="Arial Narrow" w:eastAsia="SimSun" w:hAnsi="Arial Narrow" w:cs="Arial"/>
                <w:lang w:eastAsia="ja-JP"/>
              </w:rPr>
            </w:pPr>
          </w:p>
          <w:p w14:paraId="778BA34D"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14:paraId="4304C299"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14:paraId="28AA4AB7" w14:textId="77777777" w:rsidR="000C5636" w:rsidRPr="00B93702" w:rsidRDefault="000C5636" w:rsidP="003D3FB0">
            <w:pPr>
              <w:pStyle w:val="TAC"/>
              <w:rPr>
                <w:rFonts w:ascii="Arial Narrow" w:eastAsia="SimSun" w:hAnsi="Arial Narrow" w:cs="Arial"/>
                <w:lang w:eastAsia="ja-JP"/>
              </w:rPr>
            </w:pPr>
          </w:p>
        </w:tc>
        <w:tc>
          <w:tcPr>
            <w:tcW w:w="992" w:type="dxa"/>
          </w:tcPr>
          <w:p w14:paraId="28010DDF"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NB</w:t>
            </w:r>
            <w:r w:rsidRPr="00B93702">
              <w:rPr>
                <w:rFonts w:ascii="Arial Narrow" w:eastAsia="SimSun" w:hAnsi="Arial Narrow" w:cs="Arial"/>
                <w:lang w:eastAsia="ja-JP"/>
              </w:rPr>
              <w:noBreakHyphen/>
              <w:t>IoT standalone</w:t>
            </w:r>
          </w:p>
          <w:p w14:paraId="4B7DF11D" w14:textId="77777777" w:rsidR="000C5636" w:rsidRPr="00B93702" w:rsidRDefault="000C5636" w:rsidP="003D3FB0">
            <w:pPr>
              <w:pStyle w:val="TAC"/>
              <w:rPr>
                <w:rFonts w:ascii="Arial Narrow" w:eastAsia="SimSun" w:hAnsi="Arial Narrow" w:cs="Arial"/>
                <w:lang w:eastAsia="ja-JP"/>
              </w:rPr>
            </w:pPr>
          </w:p>
          <w:p w14:paraId="3997BBDA"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14:paraId="0D0E7DA1" w14:textId="77777777" w:rsidR="000C5636" w:rsidRPr="00B93702" w:rsidRDefault="000C5636" w:rsidP="003D3FB0">
            <w:pPr>
              <w:pStyle w:val="TAC"/>
              <w:rPr>
                <w:rFonts w:ascii="Arial Narrow" w:eastAsia="SimSun" w:hAnsi="Arial Narrow" w:cs="Arial"/>
                <w:lang w:eastAsia="ja-JP"/>
              </w:rPr>
            </w:pPr>
          </w:p>
          <w:p w14:paraId="7FF63E62"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E-UTRA + NB-IoT standalone</w:t>
            </w:r>
          </w:p>
          <w:p w14:paraId="24C43EF2" w14:textId="77777777" w:rsidR="000C5636" w:rsidRPr="00B93702" w:rsidRDefault="000C5636" w:rsidP="003D3FB0">
            <w:pPr>
              <w:pStyle w:val="TAC"/>
              <w:rPr>
                <w:rFonts w:ascii="Arial Narrow" w:eastAsia="SimSun" w:hAnsi="Arial Narrow" w:cs="Arial"/>
                <w:lang w:eastAsia="ja-JP"/>
              </w:rPr>
            </w:pPr>
          </w:p>
          <w:p w14:paraId="17AFA1CF"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14:paraId="47DF3826"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14:paraId="5979DB40" w14:textId="77777777" w:rsidR="000C5636" w:rsidRPr="00B93702" w:rsidRDefault="000C5636" w:rsidP="003D3FB0">
            <w:pPr>
              <w:pStyle w:val="TAC"/>
              <w:rPr>
                <w:rFonts w:ascii="Arial Narrow" w:eastAsia="SimSun" w:hAnsi="Arial Narrow" w:cs="Arial"/>
                <w:lang w:eastAsia="ja-JP"/>
              </w:rPr>
            </w:pPr>
          </w:p>
          <w:p w14:paraId="32DD1119"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w:t>
            </w:r>
          </w:p>
          <w:p w14:paraId="65E5C6AB"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14:paraId="3B037F1D" w14:textId="77777777" w:rsidR="000C5636" w:rsidRPr="00B93702" w:rsidRDefault="000C5636" w:rsidP="003D3FB0">
            <w:pPr>
              <w:pStyle w:val="TAC"/>
              <w:rPr>
                <w:rFonts w:ascii="Arial Narrow" w:eastAsia="SimSun" w:hAnsi="Arial Narrow" w:cs="Arial"/>
                <w:lang w:eastAsia="ja-JP"/>
              </w:rPr>
            </w:pPr>
          </w:p>
          <w:p w14:paraId="10305215"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14:paraId="28C99B3D" w14:textId="77777777" w:rsidR="000C5636" w:rsidRPr="00B93702" w:rsidRDefault="000C5636" w:rsidP="003D3FB0">
            <w:pPr>
              <w:pStyle w:val="TAC"/>
              <w:rPr>
                <w:rFonts w:ascii="Arial Narrow" w:eastAsia="SimSun" w:hAnsi="Arial Narrow" w:cs="Arial"/>
                <w:lang w:eastAsia="ja-JP"/>
              </w:rPr>
            </w:pPr>
          </w:p>
          <w:p w14:paraId="5955420F"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p>
          <w:p w14:paraId="36D41D8E" w14:textId="77777777" w:rsidR="000C5636" w:rsidRPr="00B93702" w:rsidRDefault="000C5636" w:rsidP="003D3FB0">
            <w:pPr>
              <w:pStyle w:val="TAC"/>
              <w:rPr>
                <w:rFonts w:ascii="Arial Narrow" w:eastAsia="SimSun" w:hAnsi="Arial Narrow" w:cs="Arial"/>
                <w:lang w:eastAsia="ja-JP"/>
              </w:rPr>
            </w:pPr>
          </w:p>
          <w:p w14:paraId="027E9DD7"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 xml:space="preserve">MR GSM + </w:t>
            </w:r>
          </w:p>
          <w:p w14:paraId="4E79FEFF"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E-UTRA</w:t>
            </w:r>
          </w:p>
          <w:p w14:paraId="393857D4" w14:textId="77777777" w:rsidR="000C5636" w:rsidRPr="00B93702" w:rsidRDefault="000C5636" w:rsidP="003D3FB0">
            <w:pPr>
              <w:pStyle w:val="TAC"/>
              <w:rPr>
                <w:rFonts w:ascii="Arial Narrow" w:eastAsia="SimSun" w:hAnsi="Arial Narrow" w:cs="Arial"/>
                <w:lang w:val="pl-PL" w:eastAsia="ja-JP"/>
              </w:rPr>
            </w:pPr>
          </w:p>
          <w:p w14:paraId="418E2CAB"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UTRA</w:t>
            </w:r>
            <w:r w:rsidRPr="00B93702">
              <w:rPr>
                <w:rFonts w:ascii="Arial Narrow" w:eastAsia="SimSun" w:hAnsi="Arial Narrow" w:cs="Arial"/>
                <w:vertAlign w:val="superscript"/>
                <w:lang w:val="pl-PL" w:eastAsia="ja-JP"/>
              </w:rPr>
              <w:t>2</w:t>
            </w:r>
            <w:r w:rsidRPr="00B93702">
              <w:rPr>
                <w:rFonts w:ascii="Arial Narrow" w:eastAsia="SimSun" w:hAnsi="Arial Narrow" w:cs="Arial"/>
                <w:lang w:val="pl-PL" w:eastAsia="ja-JP"/>
              </w:rPr>
              <w:t xml:space="preserve"> </w:t>
            </w:r>
          </w:p>
          <w:p w14:paraId="06546EFF" w14:textId="77777777" w:rsidR="000C5636" w:rsidRPr="00B93702" w:rsidRDefault="000C5636" w:rsidP="003D3FB0">
            <w:pPr>
              <w:pStyle w:val="TAC"/>
              <w:rPr>
                <w:rFonts w:ascii="Arial Narrow" w:eastAsia="SimSun" w:hAnsi="Arial Narrow" w:cs="Arial"/>
                <w:lang w:val="pl-PL" w:eastAsia="ja-JP"/>
              </w:rPr>
            </w:pPr>
          </w:p>
          <w:p w14:paraId="7032DC10"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r w:rsidRPr="00B93702">
              <w:rPr>
                <w:rFonts w:ascii="Arial Narrow" w:eastAsia="SimSun" w:hAnsi="Arial Narrow" w:cs="Arial"/>
                <w:vertAlign w:val="superscript"/>
                <w:lang w:val="pl-PL" w:eastAsia="ja-JP"/>
              </w:rPr>
              <w:t>2</w:t>
            </w:r>
          </w:p>
          <w:p w14:paraId="6A315130" w14:textId="77777777" w:rsidR="000C5636" w:rsidRPr="00B93702" w:rsidRDefault="000C5636" w:rsidP="003D3FB0">
            <w:pPr>
              <w:pStyle w:val="TAC"/>
              <w:rPr>
                <w:rFonts w:ascii="Arial Narrow" w:eastAsia="SimSun" w:hAnsi="Arial Narrow" w:cs="Arial"/>
                <w:lang w:val="pl-PL" w:eastAsia="ja-JP"/>
              </w:rPr>
            </w:pPr>
          </w:p>
          <w:p w14:paraId="0104968D"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w:t>
            </w:r>
          </w:p>
          <w:p w14:paraId="28105938" w14:textId="77777777" w:rsidR="000C5636" w:rsidRPr="00B93702" w:rsidRDefault="000C5636" w:rsidP="003D3FB0">
            <w:pPr>
              <w:pStyle w:val="TAC"/>
              <w:rPr>
                <w:rFonts w:ascii="Arial Narrow" w:eastAsia="SimSun" w:hAnsi="Arial Narrow" w:cs="Arial"/>
                <w:lang w:val="pl-PL" w:eastAsia="ja-JP"/>
              </w:rPr>
            </w:pPr>
          </w:p>
          <w:p w14:paraId="163B8374" w14:textId="77777777"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14:paraId="042EAA69" w14:textId="77777777" w:rsidR="000C5636" w:rsidRPr="00B93702" w:rsidRDefault="000C5636" w:rsidP="003D3FB0">
            <w:pPr>
              <w:pStyle w:val="TAC"/>
              <w:rPr>
                <w:rFonts w:ascii="Arial Narrow" w:eastAsia="SimSun" w:hAnsi="Arial Narrow" w:cs="Arial"/>
                <w:lang w:val="pl-PL" w:eastAsia="ja-JP"/>
              </w:rPr>
            </w:pPr>
          </w:p>
        </w:tc>
        <w:tc>
          <w:tcPr>
            <w:tcW w:w="1276" w:type="dxa"/>
          </w:tcPr>
          <w:p w14:paraId="0D4C2EE4" w14:textId="77777777"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MR E-UTRA</w:t>
            </w:r>
            <w:r w:rsidR="00334EB6" w:rsidRPr="000F344E">
              <w:rPr>
                <w:rFonts w:ascii="Arial Narrow" w:hAnsi="Arial Narrow" w:cs="Arial"/>
                <w:bCs/>
                <w:kern w:val="24"/>
                <w:szCs w:val="18"/>
                <w:vertAlign w:val="superscript"/>
                <w:lang w:val="sv-SE"/>
              </w:rPr>
              <w:t>3</w:t>
            </w:r>
            <w:r w:rsidRPr="00B93702">
              <w:rPr>
                <w:rFonts w:ascii="Arial Narrow" w:eastAsia="SimSun" w:hAnsi="Arial Narrow" w:cs="Arial"/>
                <w:lang w:eastAsia="ja-JP"/>
              </w:rPr>
              <w:t xml:space="preserve"> + NR</w:t>
            </w:r>
          </w:p>
          <w:p w14:paraId="3EAF8728" w14:textId="77777777" w:rsidR="00876B91" w:rsidRPr="00B93702" w:rsidRDefault="00876B91" w:rsidP="00876B91">
            <w:pPr>
              <w:pStyle w:val="TAC"/>
              <w:rPr>
                <w:rFonts w:ascii="Arial Narrow" w:eastAsia="SimSun" w:hAnsi="Arial Narrow" w:cs="Arial"/>
                <w:lang w:eastAsia="ja-JP"/>
              </w:rPr>
            </w:pPr>
          </w:p>
          <w:p w14:paraId="6EE0CCB4" w14:textId="77777777" w:rsidR="000C5636" w:rsidRPr="00B93702" w:rsidRDefault="00876B91" w:rsidP="00B93702">
            <w:pPr>
              <w:pStyle w:val="TAC"/>
              <w:rPr>
                <w:rFonts w:ascii="Arial Narrow" w:eastAsia="SimSun" w:hAnsi="Arial Narrow" w:cs="Arial"/>
                <w:kern w:val="24"/>
                <w:szCs w:val="18"/>
                <w:lang w:val="en-US"/>
              </w:rPr>
            </w:pPr>
            <w:r w:rsidRPr="00B93702">
              <w:rPr>
                <w:rFonts w:ascii="Arial Narrow" w:eastAsia="SimSun" w:hAnsi="Arial Narrow" w:cs="Arial"/>
                <w:lang w:eastAsia="ja-JP"/>
              </w:rPr>
              <w:t>SR NR</w:t>
            </w:r>
          </w:p>
          <w:p w14:paraId="4119FC58"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 CA)</w:t>
            </w:r>
          </w:p>
          <w:p w14:paraId="1CF285A0"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14:paraId="1EFD13CF"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SR E-UTRA</w:t>
            </w:r>
            <w:r w:rsidR="000B2889" w:rsidRPr="00B93702">
              <w:rPr>
                <w:rFonts w:ascii="Arial Narrow" w:eastAsia="SimSun" w:hAnsi="Arial Narrow" w:cs="Arial"/>
                <w:kern w:val="24"/>
                <w:sz w:val="18"/>
                <w:szCs w:val="18"/>
                <w:vertAlign w:val="superscript"/>
                <w:lang w:val="pl-PL"/>
              </w:rPr>
              <w:t>3</w:t>
            </w:r>
            <w:r w:rsidRPr="00B93702">
              <w:rPr>
                <w:rFonts w:ascii="Arial Narrow" w:eastAsia="SimSun" w:hAnsi="Arial Narrow" w:cs="Arial"/>
                <w:kern w:val="24"/>
                <w:sz w:val="18"/>
                <w:szCs w:val="18"/>
                <w:lang w:val="pl-PL"/>
              </w:rPr>
              <w:t xml:space="preserve"> (SC, MC, CA)</w:t>
            </w:r>
          </w:p>
          <w:p w14:paraId="6DEDA704"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14:paraId="512D34D8"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 xml:space="preserve">SR NB-IoT standalone </w:t>
            </w:r>
          </w:p>
          <w:p w14:paraId="4E512DFE"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w:t>
            </w:r>
          </w:p>
          <w:p w14:paraId="1B5E35DA" w14:textId="77777777" w:rsidR="000C5636" w:rsidRPr="00B93702" w:rsidRDefault="000C5636" w:rsidP="00AC0749">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p>
          <w:p w14:paraId="0844B81A"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14:paraId="4F5770FF"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E-UTRA</w:t>
            </w:r>
            <w:r w:rsidR="00334EB6" w:rsidRPr="00751205">
              <w:rPr>
                <w:rFonts w:ascii="Arial Narrow" w:hAnsi="Arial Narrow" w:cs="Arial"/>
                <w:bCs/>
                <w:kern w:val="24"/>
                <w:sz w:val="18"/>
                <w:szCs w:val="18"/>
                <w:vertAlign w:val="superscript"/>
                <w:lang w:val="en-US"/>
              </w:rPr>
              <w:t>3</w:t>
            </w:r>
            <w:r w:rsidRPr="00B93702">
              <w:rPr>
                <w:rFonts w:ascii="Arial Narrow" w:eastAsia="SimSun" w:hAnsi="Arial Narrow" w:cs="Arial"/>
                <w:kern w:val="24"/>
                <w:sz w:val="18"/>
                <w:szCs w:val="18"/>
                <w:lang w:val="en-GB"/>
              </w:rPr>
              <w:t xml:space="preserve"> + NB-IoT standalone</w:t>
            </w:r>
          </w:p>
          <w:p w14:paraId="6896BF46"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14:paraId="7A34DC0F"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NB</w:t>
            </w:r>
            <w:r w:rsidRPr="00B93702">
              <w:rPr>
                <w:rFonts w:ascii="Arial Narrow" w:eastAsia="SimSun" w:hAnsi="Arial Narrow" w:cs="Arial"/>
                <w:kern w:val="24"/>
                <w:sz w:val="18"/>
                <w:szCs w:val="18"/>
                <w:lang w:val="en-GB"/>
              </w:rPr>
              <w:noBreakHyphen/>
              <w:t>IoT standalone</w:t>
            </w:r>
          </w:p>
          <w:p w14:paraId="58EB2069"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14:paraId="4F474AD0"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E</w:t>
            </w:r>
            <w:r w:rsidRPr="00B93702">
              <w:rPr>
                <w:rFonts w:ascii="Arial Narrow" w:eastAsia="SimSun" w:hAnsi="Arial Narrow" w:cs="Arial"/>
                <w:kern w:val="24"/>
                <w:sz w:val="18"/>
                <w:szCs w:val="18"/>
                <w:lang w:val="en-GB"/>
              </w:rPr>
              <w:noBreakHyphen/>
              <w:t>UTRA</w:t>
            </w:r>
            <w:r w:rsidR="00CD4BFC" w:rsidRPr="00751205">
              <w:rPr>
                <w:rFonts w:ascii="Arial Narrow" w:hAnsi="Arial Narrow" w:cs="Arial"/>
                <w:bCs/>
                <w:kern w:val="24"/>
                <w:sz w:val="18"/>
                <w:szCs w:val="18"/>
                <w:vertAlign w:val="superscript"/>
                <w:lang w:val="sv-SE"/>
              </w:rPr>
              <w:t>3</w:t>
            </w:r>
            <w:r w:rsidRPr="00B93702">
              <w:rPr>
                <w:rFonts w:ascii="Arial Narrow" w:eastAsia="SimSun" w:hAnsi="Arial Narrow" w:cs="Arial"/>
                <w:kern w:val="24"/>
                <w:sz w:val="18"/>
                <w:szCs w:val="18"/>
                <w:lang w:val="en-GB"/>
              </w:rPr>
              <w:t xml:space="preserve"> + NB</w:t>
            </w:r>
            <w:r w:rsidRPr="00B93702">
              <w:rPr>
                <w:rFonts w:ascii="Arial Narrow" w:eastAsia="SimSun" w:hAnsi="Arial Narrow" w:cs="Arial"/>
                <w:kern w:val="24"/>
                <w:sz w:val="18"/>
                <w:szCs w:val="18"/>
                <w:lang w:val="en-GB"/>
              </w:rPr>
              <w:noBreakHyphen/>
              <w:t>IoT standalone</w:t>
            </w:r>
          </w:p>
          <w:p w14:paraId="7D0DF243" w14:textId="77777777" w:rsidR="000C5636" w:rsidRPr="00B93702" w:rsidRDefault="000C5636" w:rsidP="003D3FB0">
            <w:pPr>
              <w:pStyle w:val="TAC"/>
              <w:rPr>
                <w:rFonts w:ascii="Arial Narrow" w:eastAsia="SimSun" w:hAnsi="Arial Narrow" w:cs="Arial"/>
                <w:lang w:eastAsia="ja-JP"/>
              </w:rPr>
            </w:pPr>
          </w:p>
        </w:tc>
      </w:tr>
      <w:tr w:rsidR="00B93702" w:rsidRPr="00B93702" w14:paraId="71EA9612" w14:textId="77777777" w:rsidTr="003D3FB0">
        <w:tc>
          <w:tcPr>
            <w:tcW w:w="1021" w:type="dxa"/>
          </w:tcPr>
          <w:p w14:paraId="685141F7"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Applicable BC</w:t>
            </w:r>
          </w:p>
        </w:tc>
        <w:tc>
          <w:tcPr>
            <w:tcW w:w="850" w:type="dxa"/>
          </w:tcPr>
          <w:p w14:paraId="105C85E3"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 or BC3</w:t>
            </w:r>
          </w:p>
        </w:tc>
        <w:tc>
          <w:tcPr>
            <w:tcW w:w="851" w:type="dxa"/>
          </w:tcPr>
          <w:p w14:paraId="4889112F"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 xml:space="preserve">BC2 </w:t>
            </w:r>
          </w:p>
        </w:tc>
        <w:tc>
          <w:tcPr>
            <w:tcW w:w="850" w:type="dxa"/>
          </w:tcPr>
          <w:p w14:paraId="4D6508FF"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14:paraId="3816FF12"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3" w:type="dxa"/>
          </w:tcPr>
          <w:p w14:paraId="6544269C"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14:paraId="028A1D0C"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14:paraId="0788F7D5" w14:textId="77777777"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14:paraId="2C9848C6"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1276" w:type="dxa"/>
          </w:tcPr>
          <w:p w14:paraId="692CACB5" w14:textId="77777777"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w:t>
            </w:r>
            <w:r w:rsidRPr="00B93702">
              <w:rPr>
                <w:rFonts w:ascii="Arial Narrow" w:eastAsia="SimSun" w:hAnsi="Arial Narrow" w:cs="Arial"/>
                <w:lang w:eastAsia="zh-CN"/>
              </w:rPr>
              <w:t xml:space="preserve"> or</w:t>
            </w:r>
            <w:r w:rsidRPr="00B93702">
              <w:rPr>
                <w:rFonts w:ascii="Arial Narrow" w:eastAsia="SimSun" w:hAnsi="Arial Narrow" w:cs="Arial"/>
                <w:lang w:eastAsia="ja-JP"/>
              </w:rPr>
              <w:t xml:space="preserve"> BC3</w:t>
            </w:r>
          </w:p>
        </w:tc>
      </w:tr>
      <w:tr w:rsidR="0024766B" w:rsidRPr="00B93702" w14:paraId="2054373D" w14:textId="77777777" w:rsidTr="000C5636">
        <w:tc>
          <w:tcPr>
            <w:tcW w:w="9809" w:type="dxa"/>
            <w:gridSpan w:val="10"/>
          </w:tcPr>
          <w:p w14:paraId="4F8C31DD" w14:textId="77777777" w:rsidR="000C5636" w:rsidRPr="00B93702" w:rsidRDefault="000C5636" w:rsidP="003D3FB0">
            <w:pPr>
              <w:pStyle w:val="TAN"/>
              <w:rPr>
                <w:rFonts w:eastAsia="SimSun"/>
                <w:lang w:eastAsia="ja-JP"/>
              </w:rPr>
            </w:pPr>
            <w:r w:rsidRPr="00B93702">
              <w:rPr>
                <w:rFonts w:eastAsia="SimSun"/>
                <w:lang w:eastAsia="ja-JP"/>
              </w:rPr>
              <w:t>NOTE 1:</w:t>
            </w:r>
            <w:r w:rsidRPr="00B93702">
              <w:rPr>
                <w:rFonts w:eastAsia="SimSun"/>
                <w:lang w:eastAsia="ja-JP"/>
              </w:rPr>
              <w:tab/>
              <w:t>MC denotes multi-carrier in single RAT;</w:t>
            </w:r>
            <w:r w:rsidRPr="00B93702">
              <w:rPr>
                <w:rFonts w:eastAsia="SimSun"/>
                <w:lang w:eastAsia="ja-JP"/>
              </w:rPr>
              <w:br/>
              <w:t>SC denotes single carrier;</w:t>
            </w:r>
            <w:r w:rsidRPr="00B93702">
              <w:rPr>
                <w:rFonts w:eastAsia="SimSun"/>
                <w:lang w:eastAsia="ja-JP"/>
              </w:rPr>
              <w:br/>
              <w:t>MR denotes multi-RAT;</w:t>
            </w:r>
            <w:r w:rsidRPr="00B93702">
              <w:rPr>
                <w:rFonts w:eastAsia="SimSun"/>
                <w:lang w:eastAsia="ja-JP"/>
              </w:rPr>
              <w:br/>
              <w:t>SR denotes single-RAT.</w:t>
            </w:r>
          </w:p>
          <w:p w14:paraId="5061D8E8" w14:textId="77777777" w:rsidR="000C5636" w:rsidRPr="00B93702" w:rsidRDefault="000C5636" w:rsidP="003D3FB0">
            <w:pPr>
              <w:pStyle w:val="TAN"/>
              <w:rPr>
                <w:rFonts w:eastAsia="SimSun"/>
                <w:lang w:eastAsia="ja-JP"/>
              </w:rPr>
            </w:pPr>
            <w:r w:rsidRPr="00B93702">
              <w:rPr>
                <w:rFonts w:eastAsia="SimSun"/>
                <w:lang w:eastAsia="ja-JP"/>
              </w:rPr>
              <w:t>NOTE 2:</w:t>
            </w:r>
            <w:r w:rsidRPr="00B93702">
              <w:rPr>
                <w:rFonts w:eastAsia="SimSun"/>
                <w:lang w:eastAsia="ja-JP"/>
              </w:rPr>
              <w:tab/>
              <w:t>For this configuration related to BC2 bands, the support of UTRA in band 3 is declared by the manufacturer.</w:t>
            </w:r>
          </w:p>
          <w:p w14:paraId="54CB0C27" w14:textId="77777777" w:rsidR="000C5636" w:rsidRPr="00B93702" w:rsidRDefault="000C5636" w:rsidP="00AC0749">
            <w:pPr>
              <w:pStyle w:val="TAN"/>
              <w:rPr>
                <w:rFonts w:eastAsia="SimSun"/>
                <w:lang w:val="en-US" w:eastAsia="ja-JP"/>
              </w:rPr>
            </w:pPr>
            <w:r w:rsidRPr="00B93702">
              <w:rPr>
                <w:rFonts w:eastAsia="SimSun"/>
                <w:lang w:eastAsia="ja-JP"/>
              </w:rPr>
              <w:t>NOTE 3:</w:t>
            </w:r>
            <w:r w:rsidRPr="00B93702">
              <w:rPr>
                <w:rFonts w:eastAsia="SimSun"/>
                <w:lang w:eastAsia="ja-JP"/>
              </w:rPr>
              <w:tab/>
            </w:r>
            <w:r w:rsidR="000B2889" w:rsidRPr="00B93702">
              <w:rPr>
                <w:rFonts w:eastAsia="SimSun"/>
                <w:lang w:eastAsia="ja-JP"/>
              </w:rPr>
              <w:t>Includes optional (declared by the manufacturer) support of NB-IoT in-band and/or NB-IoT guard band operation within E-UTRA carrier(s).</w:t>
            </w:r>
          </w:p>
          <w:p w14:paraId="0C9E2623" w14:textId="77777777" w:rsidR="000C5636" w:rsidRPr="00B93702" w:rsidRDefault="000C5636" w:rsidP="003D3FB0">
            <w:pPr>
              <w:pStyle w:val="TAN"/>
              <w:rPr>
                <w:rFonts w:eastAsia="SimSun"/>
                <w:lang w:val="en-US" w:eastAsia="ja-JP"/>
              </w:rPr>
            </w:pPr>
            <w:r w:rsidRPr="00B93702">
              <w:rPr>
                <w:rFonts w:eastAsia="SimSun"/>
                <w:lang w:eastAsia="ja-JP"/>
              </w:rPr>
              <w:t>NOTE 4:</w:t>
            </w:r>
            <w:r w:rsidRPr="00B93702">
              <w:rPr>
                <w:rFonts w:eastAsia="SimSun"/>
                <w:lang w:eastAsia="ja-JP"/>
              </w:rPr>
              <w:tab/>
            </w:r>
            <w:r w:rsidR="000B2889" w:rsidRPr="00B93702">
              <w:rPr>
                <w:rFonts w:eastAsia="SimSun"/>
                <w:lang w:eastAsia="ja-JP"/>
              </w:rPr>
              <w:t>Void</w:t>
            </w:r>
          </w:p>
          <w:p w14:paraId="2A29CAC2" w14:textId="77777777" w:rsidR="000C5636" w:rsidRPr="00B93702" w:rsidRDefault="000C5636" w:rsidP="003D3FB0">
            <w:pPr>
              <w:pStyle w:val="TAN"/>
              <w:rPr>
                <w:rFonts w:eastAsia="SimSun"/>
                <w:lang w:eastAsia="ja-JP"/>
              </w:rPr>
            </w:pPr>
            <w:r w:rsidRPr="00B93702">
              <w:rPr>
                <w:rFonts w:eastAsia="SimSun"/>
                <w:lang w:eastAsia="ja-JP"/>
              </w:rPr>
              <w:t>NOTE 5:</w:t>
            </w:r>
            <w:r w:rsidRPr="00B93702">
              <w:rPr>
                <w:rFonts w:eastAsia="SimSun"/>
                <w:lang w:eastAsia="ja-JP"/>
              </w:rPr>
              <w:tab/>
            </w:r>
            <w:r w:rsidR="000B2889" w:rsidRPr="00B93702">
              <w:rPr>
                <w:rFonts w:eastAsia="SimSun"/>
                <w:lang w:eastAsia="ja-JP"/>
              </w:rPr>
              <w:t>Void</w:t>
            </w:r>
          </w:p>
        </w:tc>
      </w:tr>
    </w:tbl>
    <w:p w14:paraId="59D7F2EE" w14:textId="77777777" w:rsidR="00F02F57" w:rsidRPr="00B93702" w:rsidRDefault="00F02F57" w:rsidP="00AB57F0"/>
    <w:p w14:paraId="4C8F7126" w14:textId="77777777" w:rsidR="00AB57F0" w:rsidRPr="00B93702" w:rsidRDefault="00AB57F0" w:rsidP="00AB57F0">
      <w:r w:rsidRPr="00B93702">
        <w:lastRenderedPageBreak/>
        <w:t>The applicable test configurations for each RF requirement are defined in sub-clause 5.1 and 5.2 for the declared capability set(s).</w:t>
      </w:r>
      <w:r w:rsidR="00C473FF" w:rsidRPr="00B93702">
        <w:t xml:space="preserve"> </w:t>
      </w:r>
      <w:r w:rsidR="00C473FF" w:rsidRPr="00B93702">
        <w:rPr>
          <w:snapToGrid w:val="0"/>
          <w:lang w:eastAsia="zh-CN"/>
        </w:rPr>
        <w:t xml:space="preserve">For a BS declared to be capable of multi-band operation, the </w:t>
      </w:r>
      <w:r w:rsidR="00C473FF" w:rsidRPr="00B93702">
        <w:t>applicable test configurations for each RF requirement are defined in sub-clause 5.3 for the declared capability set(s).</w:t>
      </w:r>
    </w:p>
    <w:p w14:paraId="35F48CBB" w14:textId="77777777" w:rsidR="00AB57F0" w:rsidRPr="00B93702" w:rsidRDefault="00AB57F0" w:rsidP="00AB57F0">
      <w:pPr>
        <w:pStyle w:val="NO"/>
      </w:pPr>
      <w:r w:rsidRPr="00B93702">
        <w:t>NOTE:</w:t>
      </w:r>
      <w:r w:rsidRPr="00B93702">
        <w:tab/>
        <w:t xml:space="preserve">Not every supported configuration within a CS </w:t>
      </w:r>
      <w:r w:rsidR="00200D14" w:rsidRPr="00B93702">
        <w:t>is</w:t>
      </w:r>
      <w:r w:rsidRPr="00B93702">
        <w:t xml:space="preserve"> tested, but </w:t>
      </w:r>
      <w:r w:rsidR="00200D14" w:rsidRPr="00B93702">
        <w:t>the tables in sub-clause 5.1</w:t>
      </w:r>
      <w:r w:rsidR="00C473FF" w:rsidRPr="00B93702">
        <w:t>,</w:t>
      </w:r>
      <w:r w:rsidR="00200D14" w:rsidRPr="00B93702">
        <w:t xml:space="preserve"> 5.2 </w:t>
      </w:r>
      <w:r w:rsidR="00C473FF" w:rsidRPr="00B93702">
        <w:t xml:space="preserve">and 5.3 </w:t>
      </w:r>
      <w:r w:rsidR="00200D14" w:rsidRPr="00B93702">
        <w:t xml:space="preserve">provide </w:t>
      </w:r>
      <w:r w:rsidRPr="00B93702">
        <w:t>a judicious choice among the supported configurations and test configurations to ensure proper test coverage.</w:t>
      </w:r>
    </w:p>
    <w:p w14:paraId="01C7B82E" w14:textId="77777777" w:rsidR="00325748" w:rsidRPr="00B93702" w:rsidRDefault="00325748" w:rsidP="00F311C8">
      <w:pPr>
        <w:pStyle w:val="Heading3"/>
      </w:pPr>
      <w:bookmarkStart w:id="91" w:name="_Toc21097798"/>
      <w:bookmarkStart w:id="92" w:name="_Toc29765360"/>
      <w:r w:rsidRPr="00B93702">
        <w:t>4.7.2</w:t>
      </w:r>
      <w:r w:rsidRPr="00B93702">
        <w:tab/>
        <w:t>Manufacturer</w:t>
      </w:r>
      <w:r w:rsidR="00ED1D11" w:rsidRPr="00B93702">
        <w:t>'</w:t>
      </w:r>
      <w:r w:rsidRPr="00B93702">
        <w:t>s declarations of supported RF configurations</w:t>
      </w:r>
      <w:bookmarkEnd w:id="91"/>
      <w:bookmarkEnd w:id="92"/>
    </w:p>
    <w:p w14:paraId="65F172CF" w14:textId="77777777" w:rsidR="00F3022A" w:rsidRPr="00B93702" w:rsidRDefault="00F3022A" w:rsidP="00F3022A">
      <w:r w:rsidRPr="00B93702">
        <w:t>The manufacturer shall declare which operational configurations the BS supports by declaring the following parameters:</w:t>
      </w:r>
    </w:p>
    <w:p w14:paraId="7ACE4E95" w14:textId="77777777" w:rsidR="00F3022A" w:rsidRPr="00B93702" w:rsidRDefault="00200D14" w:rsidP="00200D14">
      <w:pPr>
        <w:pStyle w:val="B10"/>
      </w:pPr>
      <w:r w:rsidRPr="00B93702">
        <w:t>a)</w:t>
      </w:r>
      <w:r w:rsidRPr="00B93702">
        <w:tab/>
      </w:r>
      <w:r w:rsidR="00F3022A" w:rsidRPr="00B93702">
        <w:t>General Parameters:</w:t>
      </w:r>
    </w:p>
    <w:p w14:paraId="57A9A3BD" w14:textId="77777777" w:rsidR="00A54D29" w:rsidRPr="00B93702" w:rsidRDefault="00753F76" w:rsidP="00200D14">
      <w:pPr>
        <w:pStyle w:val="B20"/>
      </w:pPr>
      <w:r w:rsidRPr="00B93702">
        <w:t>-</w:t>
      </w:r>
      <w:r w:rsidR="004C2E88" w:rsidRPr="00B93702">
        <w:tab/>
      </w:r>
      <w:r w:rsidR="00A54D29" w:rsidRPr="00B93702">
        <w:t>Support of the BS in non-contiguous spectrum operation. If the BS does not support non-contiguous spectrum operation the parameters for non-contiguous spectrum operation below shall not be declared.</w:t>
      </w:r>
    </w:p>
    <w:p w14:paraId="21FB5C02" w14:textId="77777777" w:rsidR="00325748" w:rsidRPr="00B93702" w:rsidRDefault="00753F76" w:rsidP="00200D14">
      <w:pPr>
        <w:pStyle w:val="B20"/>
      </w:pPr>
      <w:r w:rsidRPr="00B93702">
        <w:t>-</w:t>
      </w:r>
      <w:r w:rsidR="00A54D29" w:rsidRPr="00B93702">
        <w:tab/>
      </w:r>
      <w:r w:rsidR="00325748" w:rsidRPr="00B93702">
        <w:t xml:space="preserve">The supported operating bands defined in subclause 4.4. </w:t>
      </w:r>
    </w:p>
    <w:p w14:paraId="4305841B" w14:textId="77777777" w:rsidR="00325748" w:rsidRPr="00B93702" w:rsidRDefault="00753F76" w:rsidP="00200D14">
      <w:pPr>
        <w:pStyle w:val="B20"/>
      </w:pPr>
      <w:r w:rsidRPr="00B93702">
        <w:t>-</w:t>
      </w:r>
      <w:r w:rsidR="004C2E88" w:rsidRPr="00B93702">
        <w:tab/>
      </w:r>
      <w:r w:rsidR="00325748" w:rsidRPr="00B93702">
        <w:t>The frequency range within the above frequency band(s) supported by the BS.</w:t>
      </w:r>
    </w:p>
    <w:p w14:paraId="45A9CF4F" w14:textId="77777777" w:rsidR="000B4117" w:rsidRPr="00B93702" w:rsidRDefault="00753F76" w:rsidP="000B4117">
      <w:pPr>
        <w:pStyle w:val="B20"/>
        <w:rPr>
          <w:lang w:eastAsia="zh-CN"/>
        </w:rPr>
      </w:pPr>
      <w:r w:rsidRPr="00B93702">
        <w:t>-</w:t>
      </w:r>
      <w:r w:rsidR="004C2E88" w:rsidRPr="00B93702">
        <w:tab/>
      </w:r>
      <w:r w:rsidR="00325748" w:rsidRPr="00B93702">
        <w:t>Supported capability set</w:t>
      </w:r>
      <w:r w:rsidR="007F1CBB" w:rsidRPr="00B93702">
        <w:t>(s) in each supported operating band</w:t>
      </w:r>
    </w:p>
    <w:p w14:paraId="1E82D8D3" w14:textId="77777777" w:rsidR="000B4117" w:rsidRPr="00B93702" w:rsidRDefault="00753F76" w:rsidP="000B4117">
      <w:pPr>
        <w:pStyle w:val="B20"/>
      </w:pPr>
      <w:r w:rsidRPr="00B93702">
        <w:t>-</w:t>
      </w:r>
      <w:r w:rsidR="000B4117" w:rsidRPr="00B93702">
        <w:tab/>
        <w:t xml:space="preserve">The maximum </w:t>
      </w:r>
      <w:r w:rsidR="00147340" w:rsidRPr="00B93702">
        <w:t>Base Station RF Bandwidth</w:t>
      </w:r>
      <w:r w:rsidR="000B4117" w:rsidRPr="00B93702">
        <w:t xml:space="preserve"> supported by a MSR BS within an operating band when the BS is configured with carriers of different RATs.</w:t>
      </w:r>
    </w:p>
    <w:p w14:paraId="1CC4E94D" w14:textId="77777777" w:rsidR="000B4117" w:rsidRPr="00B93702" w:rsidRDefault="00753F76" w:rsidP="000B4117">
      <w:pPr>
        <w:pStyle w:val="B30"/>
      </w:pPr>
      <w:r w:rsidRPr="00B93702">
        <w:t>-</w:t>
      </w:r>
      <w:r w:rsidR="000B4117" w:rsidRPr="00B93702">
        <w:tab/>
        <w:t>for contiguous spectrum operation.</w:t>
      </w:r>
    </w:p>
    <w:p w14:paraId="4936EFDC" w14:textId="77777777" w:rsidR="000B4117" w:rsidRPr="00B93702" w:rsidRDefault="00753F76" w:rsidP="000B4117">
      <w:pPr>
        <w:pStyle w:val="B30"/>
      </w:pPr>
      <w:r w:rsidRPr="00B93702">
        <w:t>-</w:t>
      </w:r>
      <w:r w:rsidR="000B4117" w:rsidRPr="00B93702">
        <w:tab/>
        <w:t>for non-contiguous spectrum operation</w:t>
      </w:r>
    </w:p>
    <w:p w14:paraId="5B9CB04C" w14:textId="77777777" w:rsidR="000B4117" w:rsidRPr="00B93702" w:rsidRDefault="00753F76" w:rsidP="000B4117">
      <w:pPr>
        <w:pStyle w:val="B20"/>
      </w:pPr>
      <w:r w:rsidRPr="00B93702">
        <w:t>-</w:t>
      </w:r>
      <w:r w:rsidR="000B4117" w:rsidRPr="00B93702">
        <w:tab/>
        <w:t>The rated total output power as a sum over all RATs</w:t>
      </w:r>
    </w:p>
    <w:p w14:paraId="25244A99" w14:textId="77777777" w:rsidR="000B4117" w:rsidRPr="00B93702" w:rsidRDefault="00753F76" w:rsidP="000B4117">
      <w:pPr>
        <w:pStyle w:val="B30"/>
      </w:pPr>
      <w:r w:rsidRPr="00B93702">
        <w:t>-</w:t>
      </w:r>
      <w:r w:rsidR="000B4117" w:rsidRPr="00B93702">
        <w:tab/>
        <w:t>for contiguous spectrum operation.</w:t>
      </w:r>
    </w:p>
    <w:p w14:paraId="7C4E9423" w14:textId="77777777" w:rsidR="00083797" w:rsidRPr="00B93702" w:rsidRDefault="00753F76" w:rsidP="00083797">
      <w:pPr>
        <w:pStyle w:val="B30"/>
      </w:pPr>
      <w:r w:rsidRPr="00B93702">
        <w:t>-</w:t>
      </w:r>
      <w:r w:rsidR="000B4117" w:rsidRPr="00B93702">
        <w:tab/>
        <w:t>for non-contiguous spectrum operation</w:t>
      </w:r>
    </w:p>
    <w:p w14:paraId="6D960AA2" w14:textId="77777777" w:rsidR="00325748" w:rsidRPr="00B93702" w:rsidRDefault="00083797" w:rsidP="00EA5ECC">
      <w:pPr>
        <w:pStyle w:val="B20"/>
        <w:rPr>
          <w:snapToGrid w:val="0"/>
          <w:lang w:val="de-DE" w:eastAsia="en-US"/>
        </w:rPr>
      </w:pPr>
      <w:r w:rsidRPr="00B93702">
        <w:rPr>
          <w:snapToGrid w:val="0"/>
          <w:lang w:val="de-DE" w:eastAsia="en-US"/>
        </w:rPr>
        <w:tab/>
        <w:t>NOTE</w:t>
      </w:r>
      <w:r w:rsidR="00F535E8" w:rsidRPr="00B93702">
        <w:rPr>
          <w:snapToGrid w:val="0"/>
          <w:lang w:val="de-DE" w:eastAsia="en-US"/>
        </w:rPr>
        <w:t xml:space="preserve"> 1</w:t>
      </w:r>
      <w:r w:rsidRPr="00B93702">
        <w:rPr>
          <w:snapToGrid w:val="0"/>
          <w:lang w:val="de-DE" w:eastAsia="en-US"/>
        </w:rPr>
        <w:t>:</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14:paraId="3022D5E0" w14:textId="77777777" w:rsidR="00F535E8" w:rsidRPr="00B93702" w:rsidRDefault="00F535E8" w:rsidP="00F535E8">
      <w:pPr>
        <w:pStyle w:val="B20"/>
        <w:rPr>
          <w:lang w:eastAsia="zh-CN"/>
        </w:rPr>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373B0F1" w14:textId="77777777" w:rsidR="00F3022A" w:rsidRPr="00B93702" w:rsidRDefault="00753F76" w:rsidP="00200D14">
      <w:pPr>
        <w:pStyle w:val="B20"/>
      </w:pPr>
      <w:r w:rsidRPr="00B93702">
        <w:t>-</w:t>
      </w:r>
      <w:r w:rsidR="004C2E88" w:rsidRPr="00B93702">
        <w:tab/>
      </w:r>
      <w:r w:rsidR="00F3022A" w:rsidRPr="00B93702">
        <w:t>Maximum supported power difference between carriers</w:t>
      </w:r>
    </w:p>
    <w:p w14:paraId="4857DABA" w14:textId="77777777" w:rsidR="00200D14" w:rsidRPr="00B93702" w:rsidRDefault="00753F76" w:rsidP="00200D14">
      <w:pPr>
        <w:pStyle w:val="B20"/>
      </w:pPr>
      <w:r w:rsidRPr="00B93702">
        <w:t>-</w:t>
      </w:r>
      <w:r w:rsidR="004C2E88" w:rsidRPr="00B93702">
        <w:tab/>
      </w:r>
      <w:r w:rsidR="00F3022A" w:rsidRPr="00B93702">
        <w:t>Total number of supported carriers</w:t>
      </w:r>
      <w:r w:rsidR="00200D14" w:rsidRPr="00B93702">
        <w:t xml:space="preserve"> </w:t>
      </w:r>
    </w:p>
    <w:p w14:paraId="6D6EEEDB" w14:textId="77777777" w:rsidR="00A94968" w:rsidRPr="00B93702" w:rsidRDefault="00A94968" w:rsidP="00200D14">
      <w:r w:rsidRPr="00B93702">
        <w:t xml:space="preserve">For MSR BS supporting CS7, the rated total output power as a sum over all RATs, total number of supported carriers and the maximum </w:t>
      </w:r>
      <w:r w:rsidR="00147340" w:rsidRPr="00B93702">
        <w:t>Base Station RF Bandwidth</w:t>
      </w:r>
      <w:r w:rsidRPr="00B93702">
        <w:t xml:space="preserve"> is declared in e).</w:t>
      </w:r>
    </w:p>
    <w:p w14:paraId="53CE26DE" w14:textId="77777777" w:rsidR="00200D14" w:rsidRPr="00B93702" w:rsidRDefault="00200D14" w:rsidP="00200D14">
      <w:r w:rsidRPr="00B93702">
        <w:t>If the rated total output power and total number of supported carriers are not simultaneously supported in Multi-RAT operations, the manufacturer shall declare the following additional parameters:</w:t>
      </w:r>
    </w:p>
    <w:p w14:paraId="26B5EE4A" w14:textId="77777777" w:rsidR="00200D14" w:rsidRPr="00B93702" w:rsidRDefault="00753F76" w:rsidP="00200D14">
      <w:pPr>
        <w:pStyle w:val="B20"/>
      </w:pPr>
      <w:r w:rsidRPr="00B93702">
        <w:t>-</w:t>
      </w:r>
      <w:r w:rsidR="00200D14" w:rsidRPr="00B93702">
        <w:tab/>
        <w:t>The reduced number of supported carriers at the rated total output power in Multi-RAT operations</w:t>
      </w:r>
      <w:r w:rsidR="008F0F80" w:rsidRPr="00B93702">
        <w:t xml:space="preserve"> </w:t>
      </w:r>
      <w:r w:rsidR="00200D14" w:rsidRPr="00B93702">
        <w:t xml:space="preserve">(i.e. &lt; total number of supported carriers) </w:t>
      </w:r>
    </w:p>
    <w:p w14:paraId="2C8345FB" w14:textId="77777777" w:rsidR="00F3022A" w:rsidRPr="00B93702" w:rsidRDefault="00753F76" w:rsidP="00200D14">
      <w:pPr>
        <w:pStyle w:val="B20"/>
        <w:rPr>
          <w:lang w:eastAsia="zh-CN"/>
        </w:rPr>
      </w:pPr>
      <w:r w:rsidRPr="00B93702">
        <w:t>-</w:t>
      </w:r>
      <w:r w:rsidR="00200D14" w:rsidRPr="00B93702">
        <w:tab/>
        <w:t xml:space="preserve">The reduced total output power at the total number of supported carriers in Multi-RAT operations </w:t>
      </w:r>
      <w:r w:rsidR="00200D14" w:rsidRPr="00B93702">
        <w:rPr>
          <w:lang w:eastAsia="zh-CN"/>
        </w:rPr>
        <w:t>(i.e. &lt; rated total output power)</w:t>
      </w:r>
    </w:p>
    <w:p w14:paraId="43207165" w14:textId="77777777" w:rsidR="00083797" w:rsidRPr="00B93702" w:rsidRDefault="00F535E8" w:rsidP="00F535E8">
      <w:pPr>
        <w:pStyle w:val="B20"/>
        <w:rPr>
          <w:snapToGrid w:val="0"/>
          <w:lang w:val="de-DE" w:eastAsia="en-US"/>
        </w:rPr>
      </w:pPr>
      <w:r w:rsidRPr="00B93702">
        <w:rPr>
          <w:snapToGrid w:val="0"/>
          <w:lang w:val="de-DE" w:eastAsia="en-US"/>
        </w:rPr>
        <w:tab/>
      </w:r>
      <w:r w:rsidR="00083797" w:rsidRPr="00B93702">
        <w:rPr>
          <w:snapToGrid w:val="0"/>
          <w:lang w:val="de-DE" w:eastAsia="en-US"/>
        </w:rPr>
        <w:t>NOTE</w:t>
      </w:r>
      <w:r w:rsidRPr="00B93702">
        <w:rPr>
          <w:snapToGrid w:val="0"/>
          <w:lang w:val="de-DE" w:eastAsia="en-US"/>
        </w:rPr>
        <w:t xml:space="preserve"> 1</w:t>
      </w:r>
      <w:r w:rsidR="00083797" w:rsidRPr="00B93702">
        <w:rPr>
          <w:snapToGrid w:val="0"/>
          <w:lang w:val="de-DE" w:eastAsia="en-US"/>
        </w:rPr>
        <w:t>:</w:t>
      </w:r>
      <w:r w:rsidR="00083797" w:rsidRPr="00B93702">
        <w:rPr>
          <w:snapToGrid w:val="0"/>
          <w:lang w:val="de-DE" w:eastAsia="en-US"/>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14:paraId="4EAB06E8" w14:textId="77777777" w:rsidR="00F535E8" w:rsidRPr="00B93702" w:rsidRDefault="00F535E8" w:rsidP="00FC1672">
      <w:pPr>
        <w:pStyle w:val="B20"/>
      </w:pPr>
      <w:r w:rsidRPr="00B93702">
        <w:rPr>
          <w:snapToGrid w:val="0"/>
          <w:lang w:val="de-DE"/>
        </w:rPr>
        <w:lastRenderedPageBreak/>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234DC9C" w14:textId="77777777" w:rsidR="00F3022A" w:rsidRPr="00B93702" w:rsidRDefault="00200D14" w:rsidP="00200D14">
      <w:pPr>
        <w:pStyle w:val="B10"/>
      </w:pPr>
      <w:r w:rsidRPr="00B93702">
        <w:t>b)</w:t>
      </w:r>
      <w:r w:rsidRPr="00B93702">
        <w:tab/>
      </w:r>
      <w:r w:rsidR="00F3022A" w:rsidRPr="00B93702">
        <w:t>Parameters related to operation of GSM:</w:t>
      </w:r>
    </w:p>
    <w:p w14:paraId="10FFF67C" w14:textId="77777777" w:rsidR="00F3022A" w:rsidRPr="00B93702" w:rsidRDefault="00753F76" w:rsidP="00200D14">
      <w:pPr>
        <w:pStyle w:val="B20"/>
      </w:pPr>
      <w:r w:rsidRPr="00B93702">
        <w:t>-</w:t>
      </w:r>
      <w:r w:rsidR="004C2E88" w:rsidRPr="00B93702">
        <w:tab/>
      </w:r>
      <w:r w:rsidR="00F3022A" w:rsidRPr="00B93702">
        <w:t>The maximum number of supported GSM carriers</w:t>
      </w:r>
    </w:p>
    <w:p w14:paraId="469FB429" w14:textId="77777777"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GSM carriers only</w:t>
      </w:r>
    </w:p>
    <w:p w14:paraId="77CF5CD0" w14:textId="77777777" w:rsidR="00A54D29" w:rsidRPr="00B93702" w:rsidRDefault="00753F76" w:rsidP="00A54D29">
      <w:pPr>
        <w:pStyle w:val="B30"/>
      </w:pPr>
      <w:r w:rsidRPr="00B93702">
        <w:t>-</w:t>
      </w:r>
      <w:r w:rsidR="00A54D29" w:rsidRPr="00B93702">
        <w:tab/>
        <w:t>for contiguous spectrum operation</w:t>
      </w:r>
    </w:p>
    <w:p w14:paraId="6928822F" w14:textId="77777777" w:rsidR="00A54D29" w:rsidRPr="00B93702" w:rsidRDefault="00753F76" w:rsidP="00A54D29">
      <w:pPr>
        <w:pStyle w:val="B30"/>
      </w:pPr>
      <w:r w:rsidRPr="00B93702">
        <w:t>-</w:t>
      </w:r>
      <w:r w:rsidR="00A54D29" w:rsidRPr="00B93702">
        <w:tab/>
        <w:t>for non-contiguous spectrum operation</w:t>
      </w:r>
    </w:p>
    <w:p w14:paraId="52173132" w14:textId="77777777" w:rsidR="00A54D29"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GSM</w:t>
      </w:r>
      <w:r w:rsidR="00200D14" w:rsidRPr="00B93702">
        <w:t xml:space="preserve"> for each supported number of GSM carriers up to the maximum, for the case that all carriers are operated at the same nominal output power. </w:t>
      </w:r>
    </w:p>
    <w:p w14:paraId="5EC7291F" w14:textId="77777777" w:rsidR="00A54D29" w:rsidRPr="00B93702" w:rsidRDefault="00753F76" w:rsidP="00A54D29">
      <w:pPr>
        <w:pStyle w:val="B30"/>
      </w:pPr>
      <w:r w:rsidRPr="00B93702">
        <w:t>-</w:t>
      </w:r>
      <w:r w:rsidR="00A54D29" w:rsidRPr="00B93702">
        <w:tab/>
        <w:t>for contiguous spectrum operation</w:t>
      </w:r>
    </w:p>
    <w:p w14:paraId="198181ED" w14:textId="77777777" w:rsidR="00A54D29" w:rsidRPr="00B93702" w:rsidRDefault="00753F76" w:rsidP="00A54D29">
      <w:pPr>
        <w:pStyle w:val="B30"/>
      </w:pPr>
      <w:r w:rsidRPr="00B93702">
        <w:t>-</w:t>
      </w:r>
      <w:r w:rsidR="00A54D29" w:rsidRPr="00B93702">
        <w:tab/>
        <w:t>for non-contiguous spectrum operation</w:t>
      </w:r>
    </w:p>
    <w:p w14:paraId="186217A6" w14:textId="77777777" w:rsidR="00F3022A" w:rsidRPr="00B93702" w:rsidRDefault="00200D14" w:rsidP="00200D14">
      <w:pPr>
        <w:pStyle w:val="B20"/>
      </w:pPr>
      <w:r w:rsidRPr="00B93702">
        <w:t>The declaration shall be given for each supported modulation.</w:t>
      </w:r>
    </w:p>
    <w:p w14:paraId="0631F7C7" w14:textId="77777777" w:rsidR="00F3022A" w:rsidRPr="00B93702" w:rsidRDefault="00200D14" w:rsidP="00200D14">
      <w:pPr>
        <w:pStyle w:val="B10"/>
      </w:pPr>
      <w:r w:rsidRPr="00B93702">
        <w:t>c)</w:t>
      </w:r>
      <w:r w:rsidRPr="00B93702">
        <w:tab/>
      </w:r>
      <w:r w:rsidR="00F3022A" w:rsidRPr="00B93702">
        <w:t>Parameters related to operation of UTRA:</w:t>
      </w:r>
    </w:p>
    <w:p w14:paraId="45FB30CF" w14:textId="77777777" w:rsidR="00F3022A" w:rsidRPr="00B93702" w:rsidRDefault="00753F76" w:rsidP="00200D14">
      <w:pPr>
        <w:pStyle w:val="B20"/>
      </w:pPr>
      <w:r w:rsidRPr="00B93702">
        <w:t>-</w:t>
      </w:r>
      <w:r w:rsidR="004C2E88" w:rsidRPr="00B93702">
        <w:tab/>
      </w:r>
      <w:r w:rsidR="00F3022A" w:rsidRPr="00B93702">
        <w:t>The maximum number of supported UTRA carriers</w:t>
      </w:r>
    </w:p>
    <w:p w14:paraId="508C52C9" w14:textId="77777777"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UTRA carriers only</w:t>
      </w:r>
    </w:p>
    <w:p w14:paraId="3250BDD7" w14:textId="77777777" w:rsidR="00A54D29" w:rsidRPr="00B93702" w:rsidRDefault="00753F76" w:rsidP="00A54D29">
      <w:pPr>
        <w:pStyle w:val="B30"/>
      </w:pPr>
      <w:r w:rsidRPr="00B93702">
        <w:t>-</w:t>
      </w:r>
      <w:r w:rsidR="00A54D29" w:rsidRPr="00B93702">
        <w:tab/>
        <w:t>for contiguous spectrum operation</w:t>
      </w:r>
    </w:p>
    <w:p w14:paraId="5E8FAC42" w14:textId="77777777" w:rsidR="00A54D29" w:rsidRPr="00B93702" w:rsidRDefault="00753F76" w:rsidP="00A54D29">
      <w:pPr>
        <w:pStyle w:val="B30"/>
      </w:pPr>
      <w:r w:rsidRPr="00B93702">
        <w:t>-</w:t>
      </w:r>
      <w:r w:rsidR="00A54D29" w:rsidRPr="00B93702">
        <w:tab/>
        <w:t>for non-contiguous spectrum operation</w:t>
      </w:r>
    </w:p>
    <w:p w14:paraId="48D040EF" w14:textId="77777777"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RAT </w:t>
      </w:r>
      <w:r w:rsidR="00F3022A" w:rsidRPr="00B93702">
        <w:t>output power for UTRA as a sum of all UTRA carriers</w:t>
      </w:r>
    </w:p>
    <w:p w14:paraId="7857EC4F" w14:textId="77777777" w:rsidR="00A54D29" w:rsidRPr="00B93702" w:rsidRDefault="00753F76" w:rsidP="00A54D29">
      <w:pPr>
        <w:pStyle w:val="B30"/>
      </w:pPr>
      <w:r w:rsidRPr="00B93702">
        <w:t>-</w:t>
      </w:r>
      <w:r w:rsidR="00A54D29" w:rsidRPr="00B93702">
        <w:tab/>
        <w:t>for contiguous spectrum operation</w:t>
      </w:r>
    </w:p>
    <w:p w14:paraId="60118A95" w14:textId="77777777" w:rsidR="00A54D29" w:rsidRPr="00B93702" w:rsidRDefault="00753F76" w:rsidP="00A54D29">
      <w:pPr>
        <w:pStyle w:val="B30"/>
      </w:pPr>
      <w:r w:rsidRPr="00B93702">
        <w:t>-</w:t>
      </w:r>
      <w:r w:rsidR="00A54D29" w:rsidRPr="00B93702">
        <w:tab/>
        <w:t>for non-contiguous spectrum operation</w:t>
      </w:r>
    </w:p>
    <w:p w14:paraId="1BFE67F3" w14:textId="77777777"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UTRA</w:t>
      </w:r>
    </w:p>
    <w:p w14:paraId="09E68563" w14:textId="77777777" w:rsidR="00A54D29" w:rsidRPr="00B93702" w:rsidRDefault="00753F76" w:rsidP="00A54D29">
      <w:pPr>
        <w:pStyle w:val="B30"/>
      </w:pPr>
      <w:r w:rsidRPr="00B93702">
        <w:t>-</w:t>
      </w:r>
      <w:r w:rsidR="00A54D29" w:rsidRPr="00B93702">
        <w:tab/>
        <w:t>for contiguous spectrum operation</w:t>
      </w:r>
    </w:p>
    <w:p w14:paraId="6B97CB9A" w14:textId="77777777" w:rsidR="00A54D29" w:rsidRPr="00B93702" w:rsidRDefault="00753F76" w:rsidP="00A54D29">
      <w:pPr>
        <w:pStyle w:val="B30"/>
      </w:pPr>
      <w:r w:rsidRPr="00B93702">
        <w:t>-</w:t>
      </w:r>
      <w:r w:rsidR="00A54D29" w:rsidRPr="00B93702">
        <w:tab/>
        <w:t>for non-contiguous spectrum operation</w:t>
      </w:r>
    </w:p>
    <w:p w14:paraId="396ACC54" w14:textId="77777777" w:rsidR="00F3022A" w:rsidRPr="00B93702" w:rsidRDefault="00200D14" w:rsidP="00200D14">
      <w:pPr>
        <w:pStyle w:val="B10"/>
      </w:pPr>
      <w:r w:rsidRPr="00B93702">
        <w:t>d)</w:t>
      </w:r>
      <w:r w:rsidRPr="00B93702">
        <w:tab/>
      </w:r>
      <w:r w:rsidR="00F3022A" w:rsidRPr="00B93702">
        <w:t xml:space="preserve">Parameters related to operation of </w:t>
      </w:r>
      <w:r w:rsidR="00FF1616" w:rsidRPr="00B93702">
        <w:t>E-</w:t>
      </w:r>
      <w:r w:rsidR="00F3022A" w:rsidRPr="00B93702">
        <w:t>UTRA:</w:t>
      </w:r>
    </w:p>
    <w:p w14:paraId="512D963F" w14:textId="77777777" w:rsidR="00F3022A" w:rsidRPr="00B93702" w:rsidRDefault="00753F76" w:rsidP="00200D14">
      <w:pPr>
        <w:pStyle w:val="B20"/>
      </w:pPr>
      <w:r w:rsidRPr="00B93702">
        <w:t>-</w:t>
      </w:r>
      <w:r w:rsidR="004C2E88" w:rsidRPr="00B93702">
        <w:tab/>
      </w:r>
      <w:r w:rsidR="00F3022A" w:rsidRPr="00B93702">
        <w:t>Which of the E-UTRA channel bandwidths specified in TS</w:t>
      </w:r>
      <w:r w:rsidR="00FF1616" w:rsidRPr="00B93702">
        <w:t> </w:t>
      </w:r>
      <w:r w:rsidR="00F3022A" w:rsidRPr="00B93702">
        <w:t xml:space="preserve">36.104 </w:t>
      </w:r>
      <w:r w:rsidR="00F1786C" w:rsidRPr="00B93702">
        <w:t xml:space="preserve">[5] </w:t>
      </w:r>
      <w:r w:rsidR="008F0F80" w:rsidRPr="00B93702">
        <w:t>sub</w:t>
      </w:r>
      <w:r w:rsidR="00F3022A" w:rsidRPr="00B93702">
        <w:t>clause 5.6 are supported</w:t>
      </w:r>
    </w:p>
    <w:p w14:paraId="5CE9BFA8" w14:textId="77777777" w:rsidR="00F3022A" w:rsidRPr="00B93702" w:rsidRDefault="00753F76" w:rsidP="00200D14">
      <w:pPr>
        <w:pStyle w:val="B20"/>
      </w:pPr>
      <w:r w:rsidRPr="00B93702">
        <w:t>-</w:t>
      </w:r>
      <w:r w:rsidR="004C2E88" w:rsidRPr="00B93702">
        <w:tab/>
      </w:r>
      <w:r w:rsidR="00F3022A" w:rsidRPr="00B93702">
        <w:t>The maximum number of supported E-UTRA carriers</w:t>
      </w:r>
    </w:p>
    <w:p w14:paraId="0E6A88E5" w14:textId="77777777"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E-UTRA carriers only</w:t>
      </w:r>
    </w:p>
    <w:p w14:paraId="28126C25" w14:textId="77777777" w:rsidR="00A54D29" w:rsidRPr="00B93702" w:rsidRDefault="00753F76" w:rsidP="00A54D29">
      <w:pPr>
        <w:pStyle w:val="B30"/>
      </w:pPr>
      <w:r w:rsidRPr="00B93702">
        <w:t>-</w:t>
      </w:r>
      <w:r w:rsidR="00A54D29" w:rsidRPr="00B93702">
        <w:tab/>
        <w:t>for contiguous spectrum operation</w:t>
      </w:r>
    </w:p>
    <w:p w14:paraId="65CB8EB2" w14:textId="77777777" w:rsidR="00A54D29" w:rsidRPr="00B93702" w:rsidRDefault="00753F76" w:rsidP="00A54D29">
      <w:pPr>
        <w:pStyle w:val="B30"/>
      </w:pPr>
      <w:r w:rsidRPr="00B93702">
        <w:t>-</w:t>
      </w:r>
      <w:r w:rsidR="00A54D29" w:rsidRPr="00B93702">
        <w:tab/>
        <w:t>for non-contiguous spectrum operation</w:t>
      </w:r>
    </w:p>
    <w:p w14:paraId="4D2E38E7" w14:textId="77777777" w:rsidR="00F3022A" w:rsidRPr="00B93702" w:rsidRDefault="004C2E88" w:rsidP="0048036E">
      <w:pPr>
        <w:pStyle w:val="B20"/>
      </w:pPr>
      <w:r w:rsidRPr="00B93702">
        <w:tab/>
      </w:r>
      <w:r w:rsidR="00F3022A" w:rsidRPr="00B93702">
        <w:t xml:space="preserve">The rated </w:t>
      </w:r>
      <w:r w:rsidR="00644FAE" w:rsidRPr="00B93702">
        <w:t xml:space="preserve">RAT </w:t>
      </w:r>
      <w:r w:rsidR="00F3022A" w:rsidRPr="00B93702">
        <w:t>output power for E-UTRA as a sum of all E-UTRA carriers</w:t>
      </w:r>
    </w:p>
    <w:p w14:paraId="0149C186" w14:textId="77777777" w:rsidR="00A54D29" w:rsidRPr="00B93702" w:rsidRDefault="00753F76" w:rsidP="00A54D29">
      <w:pPr>
        <w:pStyle w:val="B30"/>
      </w:pPr>
      <w:r w:rsidRPr="00B93702">
        <w:t>-</w:t>
      </w:r>
      <w:r w:rsidR="00A54D29" w:rsidRPr="00B93702">
        <w:tab/>
        <w:t>for contiguous spectrum operation</w:t>
      </w:r>
    </w:p>
    <w:p w14:paraId="0591EFB9" w14:textId="77777777" w:rsidR="00A54D29" w:rsidRPr="00B93702" w:rsidRDefault="00753F76" w:rsidP="00A54D29">
      <w:pPr>
        <w:pStyle w:val="B30"/>
      </w:pPr>
      <w:r w:rsidRPr="00B93702">
        <w:t>-</w:t>
      </w:r>
      <w:r w:rsidR="00A54D29" w:rsidRPr="00B93702">
        <w:tab/>
        <w:t>for non-contiguous spectrum operation</w:t>
      </w:r>
    </w:p>
    <w:p w14:paraId="4AA64EF8" w14:textId="77777777" w:rsidR="00167AE2" w:rsidRPr="00B93702" w:rsidRDefault="00167AE2" w:rsidP="00B93702">
      <w:pPr>
        <w:pStyle w:val="B30"/>
      </w:pPr>
      <w:r w:rsidRPr="00B93702">
        <w:lastRenderedPageBreak/>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69305F5C" w14:textId="77777777"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7FC73026" w14:textId="77777777" w:rsidR="00F3022A" w:rsidRPr="00B93702" w:rsidRDefault="00753F76" w:rsidP="00200D14">
      <w:pPr>
        <w:pStyle w:val="B20"/>
      </w:pPr>
      <w:r w:rsidRPr="00B93702">
        <w:t>-</w:t>
      </w:r>
      <w:r w:rsidR="004C2E88" w:rsidRPr="00B93702">
        <w:tab/>
      </w:r>
      <w:r w:rsidR="00F3022A" w:rsidRPr="00B93702">
        <w:t xml:space="preserve">The rated </w:t>
      </w:r>
      <w:r w:rsidR="00644FAE" w:rsidRPr="00B93702">
        <w:t xml:space="preserve">carrier </w:t>
      </w:r>
      <w:r w:rsidR="00F3022A" w:rsidRPr="00B93702">
        <w:t xml:space="preserve">output power </w:t>
      </w:r>
      <w:r w:rsidR="00644FAE" w:rsidRPr="00B93702">
        <w:t>for E-UTRA</w:t>
      </w:r>
    </w:p>
    <w:p w14:paraId="178F18F2" w14:textId="77777777" w:rsidR="00A54D29" w:rsidRPr="00B93702" w:rsidRDefault="00753F76" w:rsidP="00A54D29">
      <w:pPr>
        <w:pStyle w:val="B30"/>
      </w:pPr>
      <w:r w:rsidRPr="00B93702">
        <w:t>-</w:t>
      </w:r>
      <w:r w:rsidR="00A54D29" w:rsidRPr="00B93702">
        <w:tab/>
        <w:t>for contiguous spectrum operation</w:t>
      </w:r>
    </w:p>
    <w:p w14:paraId="67BCA832" w14:textId="77777777" w:rsidR="00A54D29" w:rsidRPr="00B93702" w:rsidRDefault="00753F76" w:rsidP="00A54D29">
      <w:pPr>
        <w:pStyle w:val="B30"/>
      </w:pPr>
      <w:r w:rsidRPr="00B93702">
        <w:t>-</w:t>
      </w:r>
      <w:r w:rsidR="00A54D29" w:rsidRPr="00B93702">
        <w:tab/>
        <w:t>for non-contiguous spectrum operation</w:t>
      </w:r>
    </w:p>
    <w:p w14:paraId="4B8D6D6A" w14:textId="77777777" w:rsidR="00167AE2" w:rsidRPr="00B93702" w:rsidRDefault="00167AE2" w:rsidP="00B93702">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0BAB60E4" w14:textId="77777777"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8B0B516" w14:textId="77777777" w:rsidR="00753F76" w:rsidRPr="00B93702" w:rsidRDefault="00753F76" w:rsidP="00753F76">
      <w:pPr>
        <w:pStyle w:val="B20"/>
        <w:rPr>
          <w:lang w:eastAsia="zh-CN"/>
        </w:rPr>
      </w:pPr>
      <w:r w:rsidRPr="00B93702">
        <w:t>-</w:t>
      </w:r>
      <w:r w:rsidR="00CF6B59" w:rsidRPr="00B93702">
        <w:tab/>
        <w:t xml:space="preserve">The </w:t>
      </w:r>
      <w:r w:rsidR="00CF6B59" w:rsidRPr="00B93702">
        <w:rPr>
          <w:lang w:eastAsia="zh-CN"/>
        </w:rPr>
        <w:t>supported component carrier combinations at nominal channel spacing within each operating band.</w:t>
      </w:r>
    </w:p>
    <w:p w14:paraId="3E1FF7EA" w14:textId="77777777" w:rsidR="006410DA" w:rsidRPr="00B93702" w:rsidRDefault="006410DA" w:rsidP="006410DA">
      <w:pPr>
        <w:pStyle w:val="B10"/>
      </w:pPr>
      <w:r w:rsidRPr="00B93702">
        <w:rPr>
          <w:lang w:eastAsia="zh-CN"/>
        </w:rPr>
        <w:t>e)</w:t>
      </w:r>
      <w:r w:rsidR="00905FAB">
        <w:tab/>
      </w:r>
      <w:r w:rsidRPr="00B93702">
        <w:t>Parameters related to CS7:</w:t>
      </w:r>
    </w:p>
    <w:p w14:paraId="6B76AD90" w14:textId="77777777" w:rsidR="006410DA" w:rsidRPr="00B93702" w:rsidRDefault="00753F76" w:rsidP="006410DA">
      <w:pPr>
        <w:pStyle w:val="B20"/>
        <w:ind w:left="567" w:firstLine="0"/>
      </w:pPr>
      <w:r w:rsidRPr="00B93702">
        <w:t>-</w:t>
      </w:r>
      <w:r w:rsidR="006410DA" w:rsidRPr="00B93702">
        <w:tab/>
        <w:t>The RAT combinations can be categorized into two sub-groups, where all RAT combinations of both sub-groups are mandatory.</w:t>
      </w:r>
    </w:p>
    <w:p w14:paraId="42ED5A2F" w14:textId="77777777" w:rsidR="006410DA" w:rsidRPr="00B93702" w:rsidRDefault="00753F76" w:rsidP="00376A16">
      <w:pPr>
        <w:pStyle w:val="B30"/>
        <w:rPr>
          <w:lang w:eastAsia="zh-CN"/>
        </w:rPr>
      </w:pPr>
      <w:r w:rsidRPr="00B93702">
        <w:t>-</w:t>
      </w:r>
      <w:r w:rsidRPr="00B93702">
        <w:tab/>
      </w:r>
      <w:r w:rsidR="00376A16" w:rsidRPr="00B93702">
        <w:t>Sub-group 1:</w:t>
      </w:r>
    </w:p>
    <w:p w14:paraId="26A99411" w14:textId="77777777" w:rsidR="00A94968" w:rsidRPr="00B93702" w:rsidRDefault="00753F76" w:rsidP="00376A16">
      <w:pPr>
        <w:pStyle w:val="B4"/>
      </w:pPr>
      <w:r w:rsidRPr="00B93702">
        <w:t>-</w:t>
      </w:r>
      <w:r w:rsidR="00A94968" w:rsidRPr="00B93702">
        <w:tab/>
        <w:t>MR UTRA+E-UTRA</w:t>
      </w:r>
    </w:p>
    <w:p w14:paraId="52A22598" w14:textId="77777777" w:rsidR="00A94968" w:rsidRPr="00B93702" w:rsidRDefault="00753F76" w:rsidP="00376A16">
      <w:pPr>
        <w:pStyle w:val="B4"/>
      </w:pPr>
      <w:r w:rsidRPr="00B93702">
        <w:t>-</w:t>
      </w:r>
      <w:r w:rsidR="00A94968" w:rsidRPr="00B93702">
        <w:tab/>
        <w:t xml:space="preserve">SR UTRA </w:t>
      </w:r>
    </w:p>
    <w:p w14:paraId="318914C2" w14:textId="77777777" w:rsidR="00A94968" w:rsidRPr="00B93702" w:rsidRDefault="00753F76" w:rsidP="00376A16">
      <w:pPr>
        <w:pStyle w:val="B4"/>
      </w:pPr>
      <w:r w:rsidRPr="00B93702">
        <w:t>-</w:t>
      </w:r>
      <w:r w:rsidR="00A94968" w:rsidRPr="00B93702">
        <w:tab/>
        <w:t>SR E-UTRA</w:t>
      </w:r>
    </w:p>
    <w:p w14:paraId="72EE1676" w14:textId="77777777" w:rsidR="00A94968" w:rsidRPr="00B93702" w:rsidRDefault="00753F76" w:rsidP="00376A16">
      <w:pPr>
        <w:pStyle w:val="B30"/>
      </w:pPr>
      <w:r w:rsidRPr="00B93702">
        <w:t>-</w:t>
      </w:r>
      <w:r w:rsidR="00A94968" w:rsidRPr="00B93702">
        <w:tab/>
        <w:t>Sub-group 2:</w:t>
      </w:r>
    </w:p>
    <w:p w14:paraId="32E0B1B7" w14:textId="77777777" w:rsidR="00A94968" w:rsidRPr="00B93702" w:rsidRDefault="00753F76" w:rsidP="00376A16">
      <w:pPr>
        <w:pStyle w:val="B4"/>
      </w:pPr>
      <w:r w:rsidRPr="00B93702">
        <w:t>-</w:t>
      </w:r>
      <w:r w:rsidR="00A94968" w:rsidRPr="00B93702">
        <w:tab/>
        <w:t>MR GSM+UTRA</w:t>
      </w:r>
    </w:p>
    <w:p w14:paraId="710E9544" w14:textId="77777777" w:rsidR="00A94968" w:rsidRPr="00B93702" w:rsidRDefault="00753F76" w:rsidP="00376A16">
      <w:pPr>
        <w:pStyle w:val="B4"/>
      </w:pPr>
      <w:r w:rsidRPr="00B93702">
        <w:t>-</w:t>
      </w:r>
      <w:r w:rsidR="00A94968" w:rsidRPr="00B93702">
        <w:tab/>
        <w:t>MR GSM+E-UTRA</w:t>
      </w:r>
    </w:p>
    <w:p w14:paraId="57813F19" w14:textId="77777777" w:rsidR="00376A16" w:rsidRPr="00B93702" w:rsidRDefault="00753F76" w:rsidP="00376A16">
      <w:pPr>
        <w:pStyle w:val="B20"/>
      </w:pPr>
      <w:r w:rsidRPr="00B93702">
        <w:t>-</w:t>
      </w:r>
      <w:r w:rsidR="00376A16" w:rsidRPr="00B93702">
        <w:tab/>
        <w:t>For above CS7 configurations including UTRA and related to BC2 bands, the manufacturer shall declare support of UTRA in Band 3.</w:t>
      </w:r>
    </w:p>
    <w:p w14:paraId="145E836B" w14:textId="77777777" w:rsidR="00376A16" w:rsidRPr="00B93702" w:rsidRDefault="00753F76" w:rsidP="00376A16">
      <w:pPr>
        <w:pStyle w:val="B20"/>
      </w:pPr>
      <w:r w:rsidRPr="00B93702">
        <w:t>-</w:t>
      </w:r>
      <w:r w:rsidR="00376A16" w:rsidRPr="00B93702">
        <w:tab/>
        <w:t>Total number of supported carriers</w:t>
      </w:r>
    </w:p>
    <w:p w14:paraId="08E4517A" w14:textId="77777777" w:rsidR="00A94968" w:rsidRPr="00B93702" w:rsidRDefault="00753F76" w:rsidP="00376A16">
      <w:pPr>
        <w:pStyle w:val="B30"/>
      </w:pPr>
      <w:r w:rsidRPr="00B93702">
        <w:t>-</w:t>
      </w:r>
      <w:r w:rsidR="00A94968" w:rsidRPr="00B93702">
        <w:tab/>
        <w:t>for Sub-group 1</w:t>
      </w:r>
    </w:p>
    <w:p w14:paraId="3A16723D" w14:textId="77777777" w:rsidR="00A94968" w:rsidRPr="00B93702" w:rsidRDefault="00753F76" w:rsidP="00376A16">
      <w:pPr>
        <w:pStyle w:val="B30"/>
        <w:rPr>
          <w:lang w:eastAsia="zh-CN"/>
        </w:rPr>
      </w:pPr>
      <w:r w:rsidRPr="00B93702">
        <w:t>-</w:t>
      </w:r>
      <w:r w:rsidR="00A94968" w:rsidRPr="00B93702">
        <w:tab/>
        <w:t xml:space="preserve">for Sub-group </w:t>
      </w:r>
      <w:r w:rsidR="00A94968" w:rsidRPr="00B93702">
        <w:rPr>
          <w:lang w:eastAsia="zh-CN"/>
        </w:rPr>
        <w:t>2</w:t>
      </w:r>
    </w:p>
    <w:p w14:paraId="0A295B7D" w14:textId="77777777" w:rsidR="00376A16" w:rsidRPr="00B93702" w:rsidRDefault="00753F76" w:rsidP="00376A16">
      <w:pPr>
        <w:pStyle w:val="B20"/>
        <w:rPr>
          <w:lang w:eastAsia="zh-CN"/>
        </w:rPr>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1</w:t>
      </w:r>
    </w:p>
    <w:p w14:paraId="6FA78F44" w14:textId="77777777" w:rsidR="00A94968" w:rsidRPr="00B93702" w:rsidRDefault="00753F76" w:rsidP="00376A16">
      <w:pPr>
        <w:pStyle w:val="B30"/>
      </w:pPr>
      <w:r w:rsidRPr="00B93702">
        <w:t>-</w:t>
      </w:r>
      <w:r w:rsidR="00A94968" w:rsidRPr="00B93702">
        <w:tab/>
        <w:t>for contiguous spectrum operation</w:t>
      </w:r>
    </w:p>
    <w:p w14:paraId="0A302123" w14:textId="77777777" w:rsidR="00A94968" w:rsidRPr="00B93702" w:rsidRDefault="00753F76" w:rsidP="00376A16">
      <w:pPr>
        <w:pStyle w:val="B30"/>
      </w:pPr>
      <w:r w:rsidRPr="00B93702">
        <w:t>-</w:t>
      </w:r>
      <w:r w:rsidR="00A94968" w:rsidRPr="00B93702">
        <w:tab/>
        <w:t>for non-contiguous spectrum operation</w:t>
      </w:r>
    </w:p>
    <w:p w14:paraId="7373F1E3" w14:textId="77777777" w:rsidR="00376A16" w:rsidRPr="00B93702" w:rsidRDefault="00753F76" w:rsidP="00376A16">
      <w:pPr>
        <w:pStyle w:val="B20"/>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2</w:t>
      </w:r>
    </w:p>
    <w:p w14:paraId="421377D1" w14:textId="77777777" w:rsidR="00A94968" w:rsidRPr="00B93702" w:rsidRDefault="00753F76" w:rsidP="00376A16">
      <w:pPr>
        <w:pStyle w:val="B30"/>
      </w:pPr>
      <w:r w:rsidRPr="00B93702">
        <w:t>-</w:t>
      </w:r>
      <w:r w:rsidR="00A94968" w:rsidRPr="00B93702">
        <w:tab/>
        <w:t>for contiguous spectrum operation</w:t>
      </w:r>
    </w:p>
    <w:p w14:paraId="7FE86B8E" w14:textId="77777777" w:rsidR="00A94968" w:rsidRPr="00B93702" w:rsidRDefault="00753F76" w:rsidP="00376A16">
      <w:pPr>
        <w:pStyle w:val="B30"/>
      </w:pPr>
      <w:r w:rsidRPr="00B93702">
        <w:t>-</w:t>
      </w:r>
      <w:r w:rsidR="00A94968" w:rsidRPr="00B93702">
        <w:tab/>
        <w:t>for non-contiguous spectrum operation</w:t>
      </w:r>
    </w:p>
    <w:p w14:paraId="1273369A" w14:textId="77777777" w:rsidR="00083797" w:rsidRPr="00B93702" w:rsidRDefault="00083797" w:rsidP="00083797">
      <w:pPr>
        <w:pStyle w:val="B10"/>
      </w:pPr>
      <w:r w:rsidRPr="00B93702">
        <w:lastRenderedPageBreak/>
        <w:t>f)</w:t>
      </w:r>
      <w:r w:rsidRPr="00B93702">
        <w:tab/>
        <w:t>Parameters related to operation of NR:</w:t>
      </w:r>
    </w:p>
    <w:p w14:paraId="690269EA" w14:textId="77777777" w:rsidR="00083797" w:rsidRPr="00B93702" w:rsidRDefault="00083797" w:rsidP="00083797">
      <w:pPr>
        <w:pStyle w:val="B20"/>
      </w:pPr>
      <w:r w:rsidRPr="00B93702">
        <w:t>-</w:t>
      </w:r>
      <w:r w:rsidRPr="00B93702">
        <w:tab/>
        <w:t>Which of the NR channel bandwidths and SCS specified in TS 38.104 [27] subclause 5.</w:t>
      </w:r>
      <w:r w:rsidR="00167AE2" w:rsidRPr="00B93702">
        <w:t>3</w:t>
      </w:r>
      <w:r w:rsidRPr="00B93702">
        <w:t xml:space="preserve"> are supported</w:t>
      </w:r>
    </w:p>
    <w:p w14:paraId="1CA62A26" w14:textId="77777777" w:rsidR="00083797" w:rsidRPr="00B93702" w:rsidRDefault="00083797" w:rsidP="00083797">
      <w:pPr>
        <w:pStyle w:val="B20"/>
      </w:pPr>
      <w:r w:rsidRPr="00B93702">
        <w:t>-</w:t>
      </w:r>
      <w:r w:rsidRPr="00B93702">
        <w:tab/>
        <w:t>The maximum number of supported NR carriers</w:t>
      </w:r>
    </w:p>
    <w:p w14:paraId="2DABBC1D" w14:textId="77777777" w:rsidR="00083797" w:rsidRPr="00B93702" w:rsidRDefault="00083797" w:rsidP="00083797">
      <w:pPr>
        <w:pStyle w:val="B20"/>
      </w:pPr>
      <w:r w:rsidRPr="00B93702">
        <w:t>-</w:t>
      </w:r>
      <w:r w:rsidRPr="00B93702">
        <w:tab/>
        <w:t>The maximum Base Station RF Bandwidth supported by the MSR BS when configured with NR carriers</w:t>
      </w:r>
      <w:r w:rsidR="00167AE2" w:rsidRPr="00B93702">
        <w:t xml:space="preserve"> only</w:t>
      </w:r>
    </w:p>
    <w:p w14:paraId="305C62E0" w14:textId="77777777" w:rsidR="00083797" w:rsidRPr="00B93702" w:rsidRDefault="00083797" w:rsidP="00083797">
      <w:pPr>
        <w:pStyle w:val="B30"/>
      </w:pPr>
      <w:r w:rsidRPr="00B93702">
        <w:t>-</w:t>
      </w:r>
      <w:r w:rsidRPr="00B93702">
        <w:tab/>
        <w:t>for contiguous spectrum operation</w:t>
      </w:r>
    </w:p>
    <w:p w14:paraId="634A0A02" w14:textId="77777777" w:rsidR="00083797" w:rsidRPr="00B93702" w:rsidRDefault="00083797" w:rsidP="00083797">
      <w:pPr>
        <w:pStyle w:val="B30"/>
      </w:pPr>
      <w:r w:rsidRPr="00B93702">
        <w:t>-</w:t>
      </w:r>
      <w:r w:rsidRPr="00B93702">
        <w:tab/>
        <w:t>for non-contiguous spectrum operation</w:t>
      </w:r>
    </w:p>
    <w:p w14:paraId="2A6ED861" w14:textId="77777777" w:rsidR="00083797" w:rsidRPr="00B93702" w:rsidRDefault="00083797" w:rsidP="00083797">
      <w:pPr>
        <w:pStyle w:val="B20"/>
      </w:pPr>
      <w:r w:rsidRPr="00B93702">
        <w:tab/>
        <w:t>The rated RAT output power for NR as a sum of all NR carriers</w:t>
      </w:r>
    </w:p>
    <w:p w14:paraId="796FB90F" w14:textId="77777777" w:rsidR="00083797" w:rsidRPr="00B93702" w:rsidRDefault="00083797" w:rsidP="00083797">
      <w:pPr>
        <w:pStyle w:val="B30"/>
      </w:pPr>
      <w:r w:rsidRPr="00B93702">
        <w:t>-</w:t>
      </w:r>
      <w:r w:rsidRPr="00B93702">
        <w:tab/>
        <w:t>for contiguous spectrum operation</w:t>
      </w:r>
    </w:p>
    <w:p w14:paraId="4E1B5AA7" w14:textId="77777777" w:rsidR="00083797" w:rsidRPr="00B93702" w:rsidRDefault="00083797" w:rsidP="00083797">
      <w:pPr>
        <w:pStyle w:val="B30"/>
      </w:pPr>
      <w:r w:rsidRPr="00B93702">
        <w:t>-</w:t>
      </w:r>
      <w:r w:rsidRPr="00B93702">
        <w:tab/>
        <w:t>for non-contiguous spectrum operation</w:t>
      </w:r>
    </w:p>
    <w:p w14:paraId="0A718938" w14:textId="77777777" w:rsidR="00083797" w:rsidRPr="00B93702" w:rsidRDefault="00083797" w:rsidP="00EA5ECC">
      <w:pPr>
        <w:pStyle w:val="B20"/>
        <w:rPr>
          <w:lang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14:paraId="40A9E6EF" w14:textId="77777777" w:rsidR="00083797" w:rsidRPr="00B93702" w:rsidRDefault="00083797" w:rsidP="00083797">
      <w:pPr>
        <w:pStyle w:val="B20"/>
      </w:pPr>
      <w:r w:rsidRPr="00B93702">
        <w:t>-</w:t>
      </w:r>
      <w:r w:rsidRPr="00B93702">
        <w:tab/>
        <w:t>The rated carrier output power for NR</w:t>
      </w:r>
    </w:p>
    <w:p w14:paraId="510D4480" w14:textId="77777777" w:rsidR="00083797" w:rsidRPr="00B93702" w:rsidRDefault="00083797" w:rsidP="00083797">
      <w:pPr>
        <w:pStyle w:val="B30"/>
      </w:pPr>
      <w:r w:rsidRPr="00B93702">
        <w:t>-</w:t>
      </w:r>
      <w:r w:rsidRPr="00B93702">
        <w:tab/>
        <w:t>for contiguous spectrum operation</w:t>
      </w:r>
    </w:p>
    <w:p w14:paraId="0509CF00" w14:textId="77777777" w:rsidR="00083797" w:rsidRPr="00B93702" w:rsidRDefault="00083797" w:rsidP="00083797">
      <w:pPr>
        <w:pStyle w:val="B30"/>
      </w:pPr>
      <w:r w:rsidRPr="00B93702">
        <w:t>-</w:t>
      </w:r>
      <w:r w:rsidRPr="00B93702">
        <w:tab/>
        <w:t>for non-contiguous spectrum operation</w:t>
      </w:r>
    </w:p>
    <w:p w14:paraId="6456E713" w14:textId="77777777" w:rsidR="00083797" w:rsidRPr="00B93702" w:rsidRDefault="00083797" w:rsidP="00EA5ECC">
      <w:pPr>
        <w:pStyle w:val="B20"/>
        <w:rPr>
          <w:lang w:val="de-DE"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14:paraId="74EBA6F4" w14:textId="77777777" w:rsidR="00083797" w:rsidRPr="00B93702" w:rsidRDefault="00083797" w:rsidP="00EA5ECC">
      <w:pPr>
        <w:pStyle w:val="B20"/>
      </w:pPr>
      <w:r w:rsidRPr="00B93702">
        <w:t>-</w:t>
      </w:r>
      <w:r w:rsidRPr="00B93702">
        <w:tab/>
        <w:t xml:space="preserve">The </w:t>
      </w:r>
      <w:r w:rsidRPr="00B93702">
        <w:rPr>
          <w:lang w:eastAsia="zh-CN"/>
        </w:rPr>
        <w:t>supported component carrier combinations at nominal channel spacing within each operating band.</w:t>
      </w:r>
    </w:p>
    <w:p w14:paraId="0F70E3CB" w14:textId="77777777" w:rsidR="00C473FF" w:rsidRPr="00B93702" w:rsidRDefault="00C473FF" w:rsidP="00C473FF">
      <w:pPr>
        <w:rPr>
          <w:rFonts w:eastAsia="SimSun"/>
          <w:lang w:eastAsia="zh-CN"/>
        </w:rPr>
      </w:pPr>
      <w:r w:rsidRPr="00B93702">
        <w:t xml:space="preserve">For BS capable of multi-band operation, the parameters in a) to </w:t>
      </w:r>
      <w:r w:rsidR="00376A16" w:rsidRPr="00B93702">
        <w:t>e</w:t>
      </w:r>
      <w:r w:rsidRPr="00B93702">
        <w:t xml:space="preserve">) shall be </w:t>
      </w:r>
      <w:r w:rsidR="00644FAE" w:rsidRPr="00B93702">
        <w:t>declared</w:t>
      </w:r>
      <w:r w:rsidRPr="00B93702">
        <w:t xml:space="preserve"> for each supported operating band, in which declarations of </w:t>
      </w:r>
      <w:r w:rsidR="00376A16" w:rsidRPr="00B93702">
        <w:t xml:space="preserve">supported capability set, </w:t>
      </w:r>
      <w:r w:rsidRPr="00B93702">
        <w:t xml:space="preserve">the maximum </w:t>
      </w:r>
      <w:r w:rsidR="00147340" w:rsidRPr="00B93702">
        <w:t>Base Station RF Bandwidth</w:t>
      </w:r>
      <w:r w:rsidR="00907574" w:rsidRPr="00B93702">
        <w:t xml:space="preserve">, total number of supported carriers, the rated </w:t>
      </w:r>
      <w:r w:rsidR="00644FAE" w:rsidRPr="00B93702">
        <w:t xml:space="preserve">carrier </w:t>
      </w:r>
      <w:r w:rsidR="00907574" w:rsidRPr="00B93702">
        <w:t xml:space="preserve">output power </w:t>
      </w:r>
      <w:r w:rsidRPr="00B93702">
        <w:t>and rated total output power are applied for single-band operation only. In addition t</w:t>
      </w:r>
      <w:r w:rsidRPr="00B93702">
        <w:rPr>
          <w:rFonts w:eastAsia="SimSun"/>
          <w:lang w:eastAsia="zh-CN"/>
        </w:rPr>
        <w:t xml:space="preserve">he </w:t>
      </w:r>
      <w:r w:rsidRPr="00B93702">
        <w:t>manufacturer shall declare the</w:t>
      </w:r>
      <w:r w:rsidRPr="00B93702">
        <w:rPr>
          <w:rFonts w:eastAsia="SimSun"/>
          <w:lang w:eastAsia="zh-CN"/>
        </w:rPr>
        <w:t xml:space="preserve"> following additional parameters for BS capable of multi-band operation:</w:t>
      </w:r>
    </w:p>
    <w:p w14:paraId="78DF8DAD" w14:textId="77777777" w:rsidR="00C473FF" w:rsidRPr="00B93702" w:rsidRDefault="00753F76" w:rsidP="00C473FF">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 combinations of the BS</w:t>
      </w:r>
    </w:p>
    <w:p w14:paraId="334B2920" w14:textId="77777777" w:rsidR="00376A16" w:rsidRPr="00B93702" w:rsidRDefault="00753F76" w:rsidP="00376A16">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band(s) of each antenna connector</w:t>
      </w:r>
    </w:p>
    <w:p w14:paraId="65756D17" w14:textId="77777777" w:rsidR="00C473FF" w:rsidRPr="00B93702" w:rsidRDefault="00376A16" w:rsidP="00376A16">
      <w:pPr>
        <w:pStyle w:val="B10"/>
        <w:rPr>
          <w:rFonts w:eastAsia="SimSun"/>
          <w:lang w:eastAsia="zh-CN"/>
        </w:rPr>
      </w:pPr>
      <w:r w:rsidRPr="00B93702">
        <w:rPr>
          <w:rFonts w:eastAsia="SimSun"/>
          <w:lang w:eastAsia="zh-CN"/>
        </w:rPr>
        <w:t>-</w:t>
      </w:r>
      <w:r w:rsidRPr="00B93702">
        <w:rPr>
          <w:rFonts w:eastAsia="SimSun"/>
          <w:lang w:eastAsia="zh-CN"/>
        </w:rPr>
        <w:tab/>
        <w:t>Supported capability set in each supported operating band in multi-band operation</w:t>
      </w:r>
    </w:p>
    <w:p w14:paraId="64E6FB99" w14:textId="77777777"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Support of multi-band transmitter and/or multi-band receiver, including mapping to antenna connector(s)</w:t>
      </w:r>
    </w:p>
    <w:p w14:paraId="0C4EFA2C" w14:textId="77777777"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Total number of supported carriers for the declared band combinations of the BS</w:t>
      </w:r>
    </w:p>
    <w:p w14:paraId="4CE01871" w14:textId="77777777"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number of supported carriers per band in multi-band operation</w:t>
      </w:r>
    </w:p>
    <w:p w14:paraId="4C167234" w14:textId="77777777"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147340" w:rsidRPr="00B93702">
        <w:rPr>
          <w:rFonts w:eastAsia="SimSun"/>
          <w:lang w:eastAsia="zh-CN"/>
        </w:rPr>
        <w:t>Total RF Bandwidth</w:t>
      </w:r>
      <w:r w:rsidRPr="00B93702">
        <w:rPr>
          <w:rFonts w:eastAsia="SimSun"/>
          <w:lang w:eastAsia="zh-CN"/>
        </w:rPr>
        <w:t xml:space="preserve"> of transmitter and receiver for the declared band combinations of the BS</w:t>
      </w:r>
    </w:p>
    <w:p w14:paraId="142815DA" w14:textId="77777777"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 xml:space="preserve">Maximum </w:t>
      </w:r>
      <w:r w:rsidR="00147340" w:rsidRPr="00B93702">
        <w:rPr>
          <w:rFonts w:eastAsia="SimSun"/>
          <w:lang w:eastAsia="zh-CN"/>
        </w:rPr>
        <w:t>Base Station RF Bandwidth</w:t>
      </w:r>
      <w:r w:rsidRPr="00B93702">
        <w:rPr>
          <w:rFonts w:eastAsia="SimSun"/>
          <w:lang w:eastAsia="zh-CN"/>
        </w:rPr>
        <w:t xml:space="preserve"> of each supported operating band in multi-band operation</w:t>
      </w:r>
    </w:p>
    <w:p w14:paraId="60DB0151" w14:textId="77777777" w:rsidR="00C473FF" w:rsidRPr="00B93702" w:rsidRDefault="00C473FF" w:rsidP="00C473FF">
      <w:pPr>
        <w:pStyle w:val="B10"/>
        <w:rPr>
          <w:rFonts w:eastAsia="SimSun"/>
        </w:rPr>
      </w:pPr>
      <w:r w:rsidRPr="00B93702">
        <w:rPr>
          <w:rFonts w:eastAsia="SimSun"/>
        </w:rPr>
        <w:t>-</w:t>
      </w:r>
      <w:r w:rsidRPr="00B93702">
        <w:rPr>
          <w:rFonts w:eastAsia="SimSun"/>
        </w:rPr>
        <w:tab/>
      </w:r>
      <w:r w:rsidR="00147340" w:rsidRPr="00B93702">
        <w:rPr>
          <w:rFonts w:eastAsia="SimSun"/>
        </w:rPr>
        <w:t>Maximum Radio Bandwidth</w:t>
      </w:r>
      <w:r w:rsidRPr="00B93702">
        <w:rPr>
          <w:rFonts w:eastAsia="SimSun"/>
        </w:rPr>
        <w:t xml:space="preserve"> </w:t>
      </w:r>
      <w:r w:rsidRPr="00B93702">
        <w:rPr>
          <w:rFonts w:eastAsia="SimSun"/>
          <w:lang w:eastAsia="zh-CN"/>
        </w:rPr>
        <w:t>in transmit and receive direction</w:t>
      </w:r>
      <w:r w:rsidRPr="00B93702">
        <w:rPr>
          <w:rFonts w:eastAsia="SimSun"/>
        </w:rPr>
        <w:t xml:space="preserve"> for the declared band combinations of the BS</w:t>
      </w:r>
    </w:p>
    <w:p w14:paraId="4CCE7850" w14:textId="77777777" w:rsidR="00C473FF" w:rsidRPr="00B93702" w:rsidRDefault="00C473FF" w:rsidP="00C473FF">
      <w:pPr>
        <w:pStyle w:val="B10"/>
        <w:rPr>
          <w:rFonts w:eastAsia="SimSun"/>
        </w:rPr>
      </w:pPr>
      <w:r w:rsidRPr="00B93702">
        <w:rPr>
          <w:rFonts w:eastAsia="SimSun"/>
        </w:rPr>
        <w:t>-</w:t>
      </w:r>
      <w:r w:rsidRPr="00B93702">
        <w:rPr>
          <w:rFonts w:eastAsia="SimSun"/>
        </w:rPr>
        <w:tab/>
        <w:t>Any other limitations under simultaneous operation in the declared band combinations of the BS which have any impact on the test configuration generation</w:t>
      </w:r>
    </w:p>
    <w:p w14:paraId="27EA6084" w14:textId="77777777"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644FAE" w:rsidRPr="00B93702">
        <w:rPr>
          <w:rFonts w:eastAsia="SimSun"/>
          <w:lang w:eastAsia="zh-CN"/>
        </w:rPr>
        <w:t>Rated t</w:t>
      </w:r>
      <w:r w:rsidRPr="00B93702">
        <w:rPr>
          <w:rFonts w:eastAsia="SimSun"/>
          <w:lang w:eastAsia="zh-CN"/>
        </w:rPr>
        <w:t>otal output power as a sum over all supported operating bands in the declared band combinations of the BS</w:t>
      </w:r>
    </w:p>
    <w:p w14:paraId="65857E6B" w14:textId="77777777"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supported power difference between any two carriers in any two different supported operating bands</w:t>
      </w:r>
    </w:p>
    <w:p w14:paraId="4D4FC03D" w14:textId="77777777" w:rsidR="00C473FF" w:rsidRPr="00B93702" w:rsidRDefault="00C473FF" w:rsidP="00C473FF">
      <w:pPr>
        <w:pStyle w:val="B10"/>
        <w:rPr>
          <w:rFonts w:eastAsia="SimSun"/>
        </w:rPr>
      </w:pPr>
      <w:r w:rsidRPr="00B93702">
        <w:rPr>
          <w:rFonts w:eastAsia="SimSun"/>
        </w:rPr>
        <w:t>-</w:t>
      </w:r>
      <w:r w:rsidRPr="00B93702">
        <w:rPr>
          <w:rFonts w:eastAsia="SimSun"/>
        </w:rPr>
        <w:tab/>
        <w:t xml:space="preserve">The rated </w:t>
      </w:r>
      <w:r w:rsidR="00644FAE" w:rsidRPr="00B93702">
        <w:rPr>
          <w:rFonts w:eastAsia="SimSun"/>
        </w:rPr>
        <w:t xml:space="preserve">carrier </w:t>
      </w:r>
      <w:r w:rsidRPr="00B93702">
        <w:rPr>
          <w:rFonts w:eastAsia="SimSun"/>
        </w:rPr>
        <w:t xml:space="preserve">output power </w:t>
      </w:r>
      <w:r w:rsidRPr="00B93702">
        <w:rPr>
          <w:rFonts w:eastAsia="SimSun"/>
          <w:lang w:eastAsia="zh-CN"/>
        </w:rPr>
        <w:t>in multi-band operation</w:t>
      </w:r>
    </w:p>
    <w:p w14:paraId="078EB72F" w14:textId="77777777" w:rsidR="00CF6B59" w:rsidRPr="00B93702" w:rsidRDefault="00C473FF" w:rsidP="00972E52">
      <w:pPr>
        <w:pStyle w:val="B10"/>
        <w:rPr>
          <w:rFonts w:eastAsia="SimSun"/>
        </w:rPr>
      </w:pPr>
      <w:r w:rsidRPr="00B93702">
        <w:rPr>
          <w:rFonts w:eastAsia="SimSun"/>
          <w:lang w:eastAsia="zh-CN"/>
        </w:rPr>
        <w:t>-</w:t>
      </w:r>
      <w:r w:rsidRPr="00B93702">
        <w:rPr>
          <w:rFonts w:eastAsia="SimSun"/>
          <w:lang w:eastAsia="zh-CN"/>
        </w:rPr>
        <w:tab/>
        <w:t>Rated total output power of each supported operating band in multi-band operation</w:t>
      </w:r>
    </w:p>
    <w:p w14:paraId="09164372" w14:textId="77777777" w:rsidR="00CA5F77" w:rsidRPr="00B93702" w:rsidRDefault="00CA5F77" w:rsidP="00CA5F77">
      <w:pPr>
        <w:pStyle w:val="NO"/>
      </w:pPr>
      <w:r w:rsidRPr="00B93702">
        <w:lastRenderedPageBreak/>
        <w:t>NOTE:</w:t>
      </w:r>
      <w:r w:rsidRPr="00B93702">
        <w:tab/>
        <w:t>Certain parameter combinations may result in test configurations that are not possible to use for testing. The manufacturer shall ensure that the declared parameters generate test configurations possible to use for test.</w:t>
      </w:r>
    </w:p>
    <w:p w14:paraId="362616D3" w14:textId="77777777" w:rsidR="009545B3" w:rsidRPr="00B93702" w:rsidRDefault="001B6FC1" w:rsidP="00F311C8">
      <w:pPr>
        <w:pStyle w:val="Heading2"/>
      </w:pPr>
      <w:bookmarkStart w:id="93" w:name="_Toc21097799"/>
      <w:bookmarkStart w:id="94" w:name="_Toc29765361"/>
      <w:r w:rsidRPr="00B93702">
        <w:t>4.</w:t>
      </w:r>
      <w:r w:rsidR="0012070E" w:rsidRPr="00B93702">
        <w:t>8</w:t>
      </w:r>
      <w:r w:rsidRPr="00B93702">
        <w:tab/>
        <w:t>MSR test configurations</w:t>
      </w:r>
      <w:bookmarkEnd w:id="93"/>
      <w:bookmarkEnd w:id="94"/>
    </w:p>
    <w:p w14:paraId="6E466F25" w14:textId="77777777" w:rsidR="009C7F12" w:rsidRPr="00B93702" w:rsidRDefault="009C7F12" w:rsidP="009C7F12">
      <w:r w:rsidRPr="00B93702">
        <w:t>The test configurations shall be constructed using the method</w:t>
      </w:r>
      <w:r w:rsidR="003C5777" w:rsidRPr="00B93702">
        <w:t>s defined</w:t>
      </w:r>
      <w:r w:rsidRPr="00B93702">
        <w:t xml:space="preserve"> below </w:t>
      </w:r>
      <w:r w:rsidR="003C5777" w:rsidRPr="00B93702">
        <w:t xml:space="preserve">subject to </w:t>
      </w:r>
      <w:r w:rsidRPr="00B93702">
        <w:t>the parameters declared by the manufacturer as listed in subclause 4.7.</w:t>
      </w:r>
    </w:p>
    <w:p w14:paraId="1F22DE1F" w14:textId="77777777" w:rsidR="009C7F12" w:rsidRPr="00B93702" w:rsidRDefault="009C7F12" w:rsidP="009C7F12">
      <w:r w:rsidRPr="00B93702">
        <w:t xml:space="preserve">For test </w:t>
      </w:r>
      <w:r w:rsidR="00A54D29" w:rsidRPr="00B93702">
        <w:t xml:space="preserve">contiguous operation </w:t>
      </w:r>
      <w:r w:rsidRPr="00B93702">
        <w:t xml:space="preserve">configurations used in receiver tests only the outermost carriers need to be generated by the test equipment. </w:t>
      </w:r>
      <w:r w:rsidR="00A54D29" w:rsidRPr="00B93702">
        <w:t>For non-contiguous operation test configurations used in receiver tests, outermost carriers for each sub-block need to be generated by the test equipment.</w:t>
      </w:r>
    </w:p>
    <w:p w14:paraId="17B01285" w14:textId="77777777" w:rsidR="003C5777" w:rsidRPr="00B93702" w:rsidRDefault="003C5777" w:rsidP="003C5777">
      <w:r w:rsidRPr="00B93702">
        <w:t xml:space="preserve">The applicable test models for generation of the carrier transmit test signal are defined in </w:t>
      </w:r>
      <w:r w:rsidR="008F0F80" w:rsidRPr="00B93702">
        <w:t>sub</w:t>
      </w:r>
      <w:r w:rsidR="0094346B" w:rsidRPr="00B93702">
        <w:t>clause</w:t>
      </w:r>
      <w:r w:rsidRPr="00B93702">
        <w:t xml:space="preserve"> 4.9.2.</w:t>
      </w:r>
    </w:p>
    <w:p w14:paraId="58C34830" w14:textId="77777777" w:rsidR="00CA5F77" w:rsidRPr="00B93702" w:rsidRDefault="00CA5F77" w:rsidP="00CA5F77">
      <w:pPr>
        <w:pStyle w:val="NO"/>
      </w:pPr>
      <w:r w:rsidRPr="00B93702">
        <w:t>NOTE:</w:t>
      </w:r>
      <w:r w:rsidRPr="00B93702">
        <w:tab/>
        <w:t>In case carriers are shifted to align with the channel raster Foffset, RAT as defined in clauses 4.4.1 and 4.4.2 may be different.</w:t>
      </w:r>
    </w:p>
    <w:p w14:paraId="56B54B67" w14:textId="77777777" w:rsidR="009C7F12" w:rsidRPr="00B93702" w:rsidRDefault="009C7F12" w:rsidP="00F311C8">
      <w:pPr>
        <w:pStyle w:val="Heading3"/>
      </w:pPr>
      <w:bookmarkStart w:id="95" w:name="_Toc21097800"/>
      <w:bookmarkStart w:id="96" w:name="_Toc29765362"/>
      <w:r w:rsidRPr="00B93702">
        <w:t>4.8.1</w:t>
      </w:r>
      <w:r w:rsidRPr="00B93702">
        <w:tab/>
        <w:t>TC1: UTRA multicarrier operation</w:t>
      </w:r>
      <w:bookmarkEnd w:id="95"/>
      <w:bookmarkEnd w:id="96"/>
    </w:p>
    <w:p w14:paraId="041A92D3" w14:textId="77777777" w:rsidR="009C7F12" w:rsidRPr="00B93702" w:rsidRDefault="009C7F12" w:rsidP="009C7F12">
      <w:r w:rsidRPr="00B93702">
        <w:t>The purpose of TC1 is to test UTRA multi-carrier aspects.</w:t>
      </w:r>
    </w:p>
    <w:p w14:paraId="0A7F6B6B" w14:textId="77777777" w:rsidR="009C7F12" w:rsidRPr="00B93702" w:rsidRDefault="009C7F12" w:rsidP="00F311C8">
      <w:pPr>
        <w:pStyle w:val="Heading4"/>
      </w:pPr>
      <w:bookmarkStart w:id="97" w:name="_Toc21097801"/>
      <w:bookmarkStart w:id="98" w:name="_Toc29765363"/>
      <w:r w:rsidRPr="00B93702">
        <w:t>4.8.1.1</w:t>
      </w:r>
      <w:r w:rsidRPr="00B93702">
        <w:tab/>
        <w:t>TC1a generation</w:t>
      </w:r>
      <w:bookmarkEnd w:id="97"/>
      <w:bookmarkEnd w:id="98"/>
    </w:p>
    <w:p w14:paraId="55489547" w14:textId="77777777" w:rsidR="009C7F12" w:rsidRPr="00B93702" w:rsidRDefault="009C7F12" w:rsidP="009C7F12">
      <w:r w:rsidRPr="00B93702">
        <w:t>TC1a is constructed using the following method:</w:t>
      </w:r>
    </w:p>
    <w:p w14:paraId="5C93A17A" w14:textId="77777777"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14:paraId="26A6B99C" w14:textId="77777777" w:rsidR="009C7F12" w:rsidRPr="00B93702" w:rsidRDefault="00753F76" w:rsidP="004C2E88">
      <w:pPr>
        <w:pStyle w:val="B10"/>
      </w:pPr>
      <w:r w:rsidRPr="00B93702">
        <w:t>-</w:t>
      </w:r>
      <w:r w:rsidR="004C2E88" w:rsidRPr="00B93702">
        <w:tab/>
      </w:r>
      <w:r w:rsidR="009C7F12" w:rsidRPr="00B93702">
        <w:t xml:space="preserve">Place two UTRA FDD carriers adjacent to the </w:t>
      </w:r>
      <w:r w:rsidR="00147340" w:rsidRPr="00B93702">
        <w:t>upper</w:t>
      </w:r>
      <w:r w:rsidR="009C7F12" w:rsidRPr="00B93702">
        <w:t xml:space="preserve"> and low</w:t>
      </w:r>
      <w:r w:rsidR="00147340" w:rsidRPr="00B93702">
        <w:t>er</w:t>
      </w:r>
      <w:r w:rsidR="009C7F12" w:rsidRPr="00B93702">
        <w:t xml:space="preserve"> </w:t>
      </w:r>
      <w:r w:rsidR="00147340" w:rsidRPr="00B93702">
        <w:t>Base Station RF Bandwidth edges</w:t>
      </w:r>
      <w:r w:rsidR="009C7F12" w:rsidRPr="00B93702">
        <w:t xml:space="preserve">. </w:t>
      </w:r>
      <w:r w:rsidR="003C5777" w:rsidRPr="00B93702">
        <w:t>T</w:t>
      </w:r>
      <w:r w:rsidR="009C7F12" w:rsidRPr="00B93702">
        <w:t>he specified F</w:t>
      </w:r>
      <w:r w:rsidR="009C7F12" w:rsidRPr="00B93702">
        <w:rPr>
          <w:vertAlign w:val="subscript"/>
        </w:rPr>
        <w:t>Offset-RAT</w:t>
      </w:r>
      <w:r w:rsidR="009C7F12" w:rsidRPr="00B93702">
        <w:t xml:space="preserve"> shall apply.</w:t>
      </w:r>
    </w:p>
    <w:p w14:paraId="652B6BEA" w14:textId="77777777" w:rsidR="009C7F12" w:rsidRPr="00B93702" w:rsidRDefault="00753F76" w:rsidP="004C2E88">
      <w:pPr>
        <w:pStyle w:val="B10"/>
      </w:pPr>
      <w:r w:rsidRPr="00B93702">
        <w:t>-</w:t>
      </w:r>
      <w:r w:rsidR="004C2E88" w:rsidRPr="00B93702">
        <w:tab/>
      </w:r>
      <w:r w:rsidR="003C5777" w:rsidRPr="00B93702">
        <w:t>For transmitter tests, a</w:t>
      </w:r>
      <w:r w:rsidR="009C7F12" w:rsidRPr="00B93702">
        <w:t xml:space="preserve">lternately place a UTRA FDD carrier adjacent to the </w:t>
      </w:r>
      <w:r w:rsidR="00200D14" w:rsidRPr="00B93702">
        <w:t xml:space="preserve">already placed </w:t>
      </w:r>
      <w:r w:rsidR="009C7F12" w:rsidRPr="00B93702">
        <w:t>carrier</w:t>
      </w:r>
      <w:r w:rsidR="00200D14" w:rsidRPr="00B93702">
        <w:t>s</w:t>
      </w:r>
      <w:r w:rsidR="009C7F12" w:rsidRPr="00B93702">
        <w:t xml:space="preserve"> at the low</w:t>
      </w:r>
      <w:r w:rsidR="00147340" w:rsidRPr="00B93702">
        <w:t>er</w:t>
      </w:r>
      <w:r w:rsidR="009C7F12" w:rsidRPr="00B93702">
        <w:t xml:space="preserve"> and </w:t>
      </w:r>
      <w:r w:rsidR="00147340" w:rsidRPr="00B93702">
        <w:t>upper</w:t>
      </w:r>
      <w:r w:rsidR="009C7F12" w:rsidRPr="00B93702">
        <w:t xml:space="preserve"> </w:t>
      </w:r>
      <w:r w:rsidR="00147340" w:rsidRPr="00B93702">
        <w:t>Base Station RF Bandwidth edges</w:t>
      </w:r>
      <w:r w:rsidR="009C7F12" w:rsidRPr="00B93702">
        <w:t xml:space="preserve"> until there is no more </w:t>
      </w:r>
      <w:r w:rsidR="003C5777" w:rsidRPr="00B93702">
        <w:t xml:space="preserve">space </w:t>
      </w:r>
      <w:r w:rsidR="009C7F12"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14:paraId="4DD7CC78" w14:textId="77777777" w:rsidR="00534444" w:rsidRPr="00B93702" w:rsidRDefault="00753F76" w:rsidP="004C2E88">
      <w:pPr>
        <w:pStyle w:val="B10"/>
      </w:pPr>
      <w:r w:rsidRPr="00B93702">
        <w:t>-</w:t>
      </w:r>
      <w:r w:rsidR="00534444" w:rsidRPr="00B93702">
        <w:tab/>
        <w:t>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14:paraId="6ACBF6FA" w14:textId="77777777" w:rsidR="009C7F12" w:rsidRPr="00B93702" w:rsidRDefault="009C7F12" w:rsidP="00F311C8">
      <w:pPr>
        <w:pStyle w:val="Heading4"/>
      </w:pPr>
      <w:bookmarkStart w:id="99" w:name="_Toc21097802"/>
      <w:bookmarkStart w:id="100" w:name="_Toc29765364"/>
      <w:r w:rsidRPr="00B93702">
        <w:t>4.8.1.</w:t>
      </w:r>
      <w:r w:rsidR="00BE7721" w:rsidRPr="00B93702">
        <w:t>2</w:t>
      </w:r>
      <w:r w:rsidRPr="00B93702">
        <w:tab/>
        <w:t>TC1b generation</w:t>
      </w:r>
      <w:bookmarkEnd w:id="99"/>
      <w:bookmarkEnd w:id="100"/>
    </w:p>
    <w:p w14:paraId="2DCEB76D" w14:textId="77777777" w:rsidR="00325748" w:rsidRPr="00B93702" w:rsidRDefault="00325748" w:rsidP="00325748">
      <w:r w:rsidRPr="00B93702">
        <w:t>TC1b is constructed using the following method:</w:t>
      </w:r>
    </w:p>
    <w:p w14:paraId="6E5FABEF" w14:textId="77777777"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14:paraId="6753D9C5" w14:textId="77777777" w:rsidR="00325748" w:rsidRPr="00B93702" w:rsidRDefault="00753F76" w:rsidP="004C2E88">
      <w:pPr>
        <w:pStyle w:val="B10"/>
      </w:pPr>
      <w:r w:rsidRPr="00B93702">
        <w:t>-</w:t>
      </w:r>
      <w:r w:rsidR="004C2E88" w:rsidRPr="00B93702">
        <w:tab/>
      </w:r>
      <w:r w:rsidR="00325748" w:rsidRPr="00B93702">
        <w:t xml:space="preserve">Place two UTRA TDD carriers adjacent to the </w:t>
      </w:r>
      <w:r w:rsidR="00147340" w:rsidRPr="00B93702">
        <w:t>upper</w:t>
      </w:r>
      <w:r w:rsidR="00325748" w:rsidRPr="00B93702">
        <w:t xml:space="preserve"> and low</w:t>
      </w:r>
      <w:r w:rsidR="00147340" w:rsidRPr="00B93702">
        <w:t>er</w:t>
      </w:r>
      <w:r w:rsidR="00325748" w:rsidRPr="00B93702">
        <w:t xml:space="preserve"> </w:t>
      </w:r>
      <w:r w:rsidR="00147340" w:rsidRPr="00B93702">
        <w:t>Base Station RF Bandwidth edges</w:t>
      </w:r>
      <w:r w:rsidR="00325748" w:rsidRPr="00B93702">
        <w:t xml:space="preserve">. </w:t>
      </w:r>
      <w:r w:rsidR="003C5777" w:rsidRPr="00B93702">
        <w:t>The</w:t>
      </w:r>
      <w:r w:rsidR="00325748" w:rsidRPr="00B93702">
        <w:t xml:space="preserve"> specified F</w:t>
      </w:r>
      <w:r w:rsidR="00325748" w:rsidRPr="00B93702">
        <w:rPr>
          <w:vertAlign w:val="subscript"/>
        </w:rPr>
        <w:t>Offset-RAT</w:t>
      </w:r>
      <w:r w:rsidR="00325748" w:rsidRPr="00B93702">
        <w:t xml:space="preserve"> shall apply.</w:t>
      </w:r>
    </w:p>
    <w:p w14:paraId="16D654C7" w14:textId="77777777" w:rsidR="00325748" w:rsidRPr="00B93702" w:rsidRDefault="00753F76" w:rsidP="004C2E88">
      <w:pPr>
        <w:pStyle w:val="B10"/>
      </w:pPr>
      <w:r w:rsidRPr="00B93702">
        <w:t>-</w:t>
      </w:r>
      <w:r w:rsidR="004C2E88" w:rsidRPr="00B93702">
        <w:tab/>
      </w:r>
      <w:r w:rsidR="003C5777" w:rsidRPr="00B93702">
        <w:t xml:space="preserve">For transmitter tests, alternately </w:t>
      </w:r>
      <w:r w:rsidR="00325748" w:rsidRPr="00B93702">
        <w:t xml:space="preserve">place a UTRA TDD carrier adjacent to the </w:t>
      </w:r>
      <w:r w:rsidR="00200D14" w:rsidRPr="00B93702">
        <w:t xml:space="preserve">already placed </w:t>
      </w:r>
      <w:r w:rsidR="00325748" w:rsidRPr="00B93702">
        <w:t>carrier</w:t>
      </w:r>
      <w:r w:rsidR="00200D14" w:rsidRPr="00B93702">
        <w:t>s</w:t>
      </w:r>
      <w:r w:rsidR="00325748" w:rsidRPr="00B93702">
        <w:t xml:space="preserve"> at the low</w:t>
      </w:r>
      <w:r w:rsidR="00147340" w:rsidRPr="00B93702">
        <w:t>er</w:t>
      </w:r>
      <w:r w:rsidR="00325748" w:rsidRPr="00B93702">
        <w:t xml:space="preserve"> and </w:t>
      </w:r>
      <w:r w:rsidR="00147340" w:rsidRPr="00B93702">
        <w:t>upper</w:t>
      </w:r>
      <w:r w:rsidR="00325748" w:rsidRPr="00B93702">
        <w:t xml:space="preserve"> </w:t>
      </w:r>
      <w:r w:rsidR="00147340" w:rsidRPr="00B93702">
        <w:t>Base Station RF Bandwidth edges</w:t>
      </w:r>
      <w:r w:rsidR="00325748" w:rsidRPr="00B93702">
        <w:t xml:space="preserve"> until there is no more </w:t>
      </w:r>
      <w:r w:rsidR="003C5777" w:rsidRPr="00B93702">
        <w:t xml:space="preserve">space </w:t>
      </w:r>
      <w:r w:rsidR="00325748"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14:paraId="377F1396" w14:textId="77777777" w:rsidR="009C7F12" w:rsidRPr="00B93702" w:rsidRDefault="009C7F12" w:rsidP="00F311C8">
      <w:pPr>
        <w:pStyle w:val="Heading4"/>
      </w:pPr>
      <w:bookmarkStart w:id="101" w:name="_Toc21097803"/>
      <w:bookmarkStart w:id="102" w:name="_Toc29765365"/>
      <w:r w:rsidRPr="00B93702">
        <w:t>4.8.1.</w:t>
      </w:r>
      <w:r w:rsidR="00325748" w:rsidRPr="00B93702">
        <w:t>3</w:t>
      </w:r>
      <w:r w:rsidRPr="00B93702">
        <w:tab/>
        <w:t>TC1 power allocation</w:t>
      </w:r>
      <w:bookmarkEnd w:id="101"/>
      <w:bookmarkEnd w:id="102"/>
    </w:p>
    <w:p w14:paraId="211F2B4C" w14:textId="77777777" w:rsidR="00200D14" w:rsidRPr="00B93702" w:rsidRDefault="00200D14" w:rsidP="00200D14">
      <w:r w:rsidRPr="00B93702">
        <w:t xml:space="preserve">Set the power of each carrier to the same power so that the sum of the carrier powers equals the rated </w:t>
      </w:r>
      <w:r w:rsidR="00644FAE" w:rsidRPr="00B93702">
        <w:t xml:space="preserve">RAT </w:t>
      </w:r>
      <w:r w:rsidRPr="00B93702">
        <w:t>output power for UTRA according to the manufacturer’s declaration in subclause 4.7.2 c).</w:t>
      </w:r>
    </w:p>
    <w:p w14:paraId="43CCD93A" w14:textId="77777777" w:rsidR="00546BDF" w:rsidRPr="00B93702" w:rsidRDefault="00546BDF" w:rsidP="00546BDF">
      <w:pPr>
        <w:pStyle w:val="Heading3"/>
      </w:pPr>
      <w:bookmarkStart w:id="103" w:name="_Toc21097804"/>
      <w:bookmarkStart w:id="104" w:name="_Toc29765366"/>
      <w:r w:rsidRPr="00B93702">
        <w:t>4.8.1a</w:t>
      </w:r>
      <w:r w:rsidRPr="00B93702">
        <w:tab/>
        <w:t>NTC1: UTRA multicarrier non-contiguous operation</w:t>
      </w:r>
      <w:bookmarkEnd w:id="103"/>
      <w:bookmarkEnd w:id="104"/>
    </w:p>
    <w:p w14:paraId="24B65F03" w14:textId="77777777" w:rsidR="00546BDF" w:rsidRPr="00B93702" w:rsidRDefault="00546BDF" w:rsidP="00546BDF">
      <w:r w:rsidRPr="00B93702">
        <w:t>The purpose of NTC1 is to test UTRA multicarrier non-contiguous aspects.</w:t>
      </w:r>
    </w:p>
    <w:p w14:paraId="0367C0DF" w14:textId="77777777" w:rsidR="00546BDF" w:rsidRPr="00B93702" w:rsidRDefault="00546BDF" w:rsidP="00546BDF">
      <w:pPr>
        <w:pStyle w:val="Heading4"/>
      </w:pPr>
      <w:bookmarkStart w:id="105" w:name="_Toc21097805"/>
      <w:bookmarkStart w:id="106" w:name="_Toc29765367"/>
      <w:r w:rsidRPr="00B93702">
        <w:t>4.8.1a.1</w:t>
      </w:r>
      <w:r w:rsidRPr="00B93702">
        <w:tab/>
        <w:t>NTC1a generation</w:t>
      </w:r>
      <w:bookmarkEnd w:id="105"/>
      <w:bookmarkEnd w:id="106"/>
    </w:p>
    <w:p w14:paraId="3E5EE921" w14:textId="77777777" w:rsidR="00546BDF" w:rsidRPr="00B93702" w:rsidRDefault="00546BDF" w:rsidP="00546BDF">
      <w:r w:rsidRPr="00B93702">
        <w:t xml:space="preserve">The purpose of NTC1a is to test UTRA multicarrier non-contiguous aspects. NTC1a is constructed using the following method: </w:t>
      </w:r>
    </w:p>
    <w:p w14:paraId="5A2260B7" w14:textId="77777777" w:rsidR="00546BDF" w:rsidRPr="00B93702" w:rsidRDefault="00753F76" w:rsidP="00546BDF">
      <w:pPr>
        <w:pStyle w:val="B10"/>
        <w:rPr>
          <w:lang w:eastAsia="zh-CN"/>
        </w:rPr>
      </w:pPr>
      <w:r w:rsidRPr="00B93702">
        <w:lastRenderedPageBreak/>
        <w:t>-</w:t>
      </w:r>
      <w:r w:rsidR="00546BDF" w:rsidRPr="00B93702">
        <w:tab/>
        <w:t xml:space="preserve">The </w:t>
      </w:r>
      <w:r w:rsidR="00147340" w:rsidRPr="00B93702">
        <w:t>Base Station RF Bandwidth</w:t>
      </w:r>
      <w:r w:rsidR="00546BDF" w:rsidRPr="00B93702">
        <w:t xml:space="preserve"> shall be the </w:t>
      </w:r>
      <w:r w:rsidR="00147340" w:rsidRPr="00B93702">
        <w:t>maximum Base Station RF Bandwidth</w:t>
      </w:r>
      <w:r w:rsidR="00546BDF" w:rsidRPr="00B93702">
        <w:t xml:space="preserve"> for non-contiguous operation. The </w:t>
      </w:r>
      <w:r w:rsidR="00147340" w:rsidRPr="00B93702">
        <w:t>Base Station RF Bandwidth</w:t>
      </w:r>
      <w:r w:rsidR="00546BDF" w:rsidRPr="00B93702">
        <w:t xml:space="preserve"> consists of one sub-block gap and two sub-blocks located at the edges of the declared </w:t>
      </w:r>
      <w:r w:rsidR="00147340" w:rsidRPr="00B93702">
        <w:t>maximum Base Station RF Bandwidth</w:t>
      </w:r>
      <w:r w:rsidR="00546BDF" w:rsidRPr="00B93702">
        <w:t>.</w:t>
      </w:r>
    </w:p>
    <w:p w14:paraId="73E5427D" w14:textId="77777777"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w:t>
      </w:r>
    </w:p>
    <w:p w14:paraId="3D34B8D6" w14:textId="77777777" w:rsidR="008D388E" w:rsidRPr="00B93702" w:rsidRDefault="00753F76" w:rsidP="008D388E">
      <w:pPr>
        <w:pStyle w:val="B10"/>
      </w:pPr>
      <w:r w:rsidRPr="00B93702">
        <w:t>-</w:t>
      </w:r>
      <w:r w:rsidR="00546BDF" w:rsidRPr="00B93702">
        <w:tab/>
        <w:t>For receiver tests</w:t>
      </w:r>
      <w:r w:rsidR="00546BDF" w:rsidRPr="00B93702">
        <w:rPr>
          <w:lang w:eastAsia="zh-CN"/>
        </w:rPr>
        <w:t xml:space="preserve">,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w:t>
      </w:r>
    </w:p>
    <w:p w14:paraId="2AA3B44C" w14:textId="77777777" w:rsidR="00546BDF" w:rsidRPr="00B93702" w:rsidRDefault="00753F76" w:rsidP="008D388E">
      <w:pPr>
        <w:pStyle w:val="B10"/>
      </w:pPr>
      <w:r w:rsidRPr="00B93702">
        <w:t>-</w:t>
      </w:r>
      <w:r w:rsidR="008D388E" w:rsidRPr="00B93702">
        <w:tab/>
      </w:r>
      <w:r w:rsidR="00D14EDA" w:rsidRPr="00B93702">
        <w:t xml:space="preserve">For </w:t>
      </w:r>
      <w:r w:rsidR="00D14EDA" w:rsidRPr="00B93702">
        <w:rPr>
          <w:lang w:eastAsia="zh-CN"/>
        </w:rPr>
        <w:t>single-band operation</w:t>
      </w:r>
      <w:r w:rsidR="008D388E" w:rsidRPr="00B93702">
        <w:rPr>
          <w:lang w:eastAsia="zh-CN"/>
        </w:rPr>
        <w:t xml:space="preserve"> receiver tests</w:t>
      </w:r>
      <w:r w:rsidR="00D14EDA" w:rsidRPr="00B93702">
        <w:rPr>
          <w:lang w:eastAsia="zh-CN"/>
        </w:rPr>
        <w:t>,</w:t>
      </w:r>
      <w:r w:rsidR="00D14EDA" w:rsidRPr="00B93702">
        <w:t xml:space="preserve"> </w:t>
      </w:r>
      <w:r w:rsidR="00D14EDA" w:rsidRPr="00B93702">
        <w:rPr>
          <w:lang w:eastAsia="zh-CN"/>
        </w:rPr>
        <w:t>if</w:t>
      </w:r>
      <w:r w:rsidR="00546BDF" w:rsidRPr="00B93702">
        <w:rPr>
          <w:lang w:eastAsia="zh-CN"/>
        </w:rPr>
        <w:t xml:space="preserve"> the </w:t>
      </w:r>
      <w:r w:rsidR="00147340" w:rsidRPr="00B93702">
        <w:rPr>
          <w:lang w:eastAsia="zh-CN"/>
        </w:rPr>
        <w:t>maximum Base Station RF Bandwidth</w:t>
      </w:r>
      <w:r w:rsidR="00546BDF" w:rsidRPr="00B93702">
        <w:rPr>
          <w:lang w:eastAsia="zh-CN"/>
        </w:rPr>
        <w:t xml:space="preserve"> is at least 35 MHz and the BS supports at least 4 UTRA FDD carriers, place a </w:t>
      </w:r>
      <w:r w:rsidR="00546BDF" w:rsidRPr="00B93702">
        <w:t xml:space="preserve">UTRA FDD carrier adjacent to each </w:t>
      </w:r>
      <w:r w:rsidR="00546BDF" w:rsidRPr="00B93702">
        <w:rPr>
          <w:lang w:eastAsia="zh-CN"/>
        </w:rPr>
        <w:t>already placed carrier for each sub-block.</w:t>
      </w:r>
      <w:r w:rsidR="00546BDF" w:rsidRPr="00B93702">
        <w:t xml:space="preserve"> The nominal carrier spacing defined in subclause 4.5.1 shall apply.</w:t>
      </w:r>
    </w:p>
    <w:p w14:paraId="6548972E" w14:textId="77777777"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14:paraId="2CDCBC2B" w14:textId="77777777" w:rsidR="00534444" w:rsidRPr="00B93702" w:rsidRDefault="00753F76" w:rsidP="00546BDF">
      <w:pPr>
        <w:pStyle w:val="B10"/>
      </w:pPr>
      <w:r w:rsidRPr="00B93702">
        <w:t>-</w:t>
      </w:r>
      <w:r w:rsidR="00534444" w:rsidRPr="00B93702">
        <w:tab/>
        <w:t>The UTRA FDD carrier in the lower sub-block may be shifted maximum100 kHz towards lower frequencies and the UTRA FDD carrier in the upper sub-block may be shifted maximum100 kHz towards higher frequencies to align with the channel raster.</w:t>
      </w:r>
    </w:p>
    <w:p w14:paraId="2B2B8C26" w14:textId="77777777" w:rsidR="00546BDF" w:rsidRPr="00B93702" w:rsidRDefault="00546BDF" w:rsidP="00F311C8">
      <w:pPr>
        <w:pStyle w:val="Heading4"/>
      </w:pPr>
      <w:bookmarkStart w:id="107" w:name="_Toc21097806"/>
      <w:bookmarkStart w:id="108" w:name="_Toc29765368"/>
      <w:r w:rsidRPr="00B93702">
        <w:t>4.8.1a.2</w:t>
      </w:r>
      <w:r w:rsidRPr="00B93702">
        <w:tab/>
        <w:t>NTC1 power allocation</w:t>
      </w:r>
      <w:bookmarkEnd w:id="107"/>
      <w:bookmarkEnd w:id="108"/>
    </w:p>
    <w:p w14:paraId="40AC4F11" w14:textId="77777777" w:rsidR="00A54D29" w:rsidRPr="00B93702" w:rsidRDefault="00546BDF" w:rsidP="00546BDF">
      <w:r w:rsidRPr="00B93702">
        <w:t xml:space="preserve">Set the power of each carrier to the same power so that the sum of the carrier powers equals the rated </w:t>
      </w:r>
      <w:r w:rsidR="00644FAE" w:rsidRPr="00B93702">
        <w:t xml:space="preserve">RAT </w:t>
      </w:r>
      <w:r w:rsidRPr="00B93702">
        <w:t>output power according to the manufacturer’s declaration in subclause 4.7.2 c).</w:t>
      </w:r>
    </w:p>
    <w:p w14:paraId="2D622109" w14:textId="77777777" w:rsidR="009C7F12" w:rsidRPr="00B93702" w:rsidRDefault="009C7F12" w:rsidP="00F311C8">
      <w:pPr>
        <w:pStyle w:val="Heading3"/>
      </w:pPr>
      <w:bookmarkStart w:id="109" w:name="_Toc21097807"/>
      <w:bookmarkStart w:id="110" w:name="_Toc29765369"/>
      <w:r w:rsidRPr="00B93702">
        <w:t>4.8.2</w:t>
      </w:r>
      <w:r w:rsidRPr="00B93702">
        <w:tab/>
        <w:t>TC2: E-UTRA multicarrier operation</w:t>
      </w:r>
      <w:bookmarkEnd w:id="109"/>
      <w:bookmarkEnd w:id="110"/>
    </w:p>
    <w:p w14:paraId="289A124A" w14:textId="77777777" w:rsidR="009C7F12" w:rsidRPr="00B93702" w:rsidRDefault="009C7F12" w:rsidP="009C7F12">
      <w:r w:rsidRPr="00B93702">
        <w:t>The purpose of the TC2 is to test E-UTRA multi-carrier aspects.</w:t>
      </w:r>
    </w:p>
    <w:p w14:paraId="39BC6751" w14:textId="77777777" w:rsidR="009C7F12" w:rsidRPr="00B93702" w:rsidRDefault="009C7F12" w:rsidP="00F311C8">
      <w:pPr>
        <w:pStyle w:val="Heading4"/>
      </w:pPr>
      <w:bookmarkStart w:id="111" w:name="_Toc21097808"/>
      <w:bookmarkStart w:id="112" w:name="_Toc29765370"/>
      <w:r w:rsidRPr="00B93702">
        <w:t>4.8.2.1</w:t>
      </w:r>
      <w:r w:rsidRPr="00B93702">
        <w:tab/>
        <w:t>TC2 generation</w:t>
      </w:r>
      <w:bookmarkEnd w:id="111"/>
      <w:bookmarkEnd w:id="112"/>
    </w:p>
    <w:p w14:paraId="0BD45E61" w14:textId="77777777" w:rsidR="009C7F12" w:rsidRPr="00B93702" w:rsidRDefault="009C7F12" w:rsidP="009C7F12">
      <w:r w:rsidRPr="00B93702">
        <w:t>TC2 is constructed using the following method:</w:t>
      </w:r>
    </w:p>
    <w:p w14:paraId="6D355B72" w14:textId="77777777"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14:paraId="330204B3" w14:textId="77777777" w:rsidR="009C7F12" w:rsidRPr="00B93702" w:rsidRDefault="00753F76" w:rsidP="004C2E88">
      <w:pPr>
        <w:pStyle w:val="B10"/>
      </w:pPr>
      <w:r w:rsidRPr="00B93702">
        <w:t>-</w:t>
      </w:r>
      <w:r w:rsidR="004C2E88" w:rsidRPr="00B93702">
        <w:tab/>
      </w:r>
      <w:r w:rsidR="009C7F12" w:rsidRPr="00B93702">
        <w:t xml:space="preserve">Select the narrowest supported E-UTRA carrier and place it </w:t>
      </w:r>
      <w:r w:rsidR="003C5777" w:rsidRPr="00B93702">
        <w:t xml:space="preserve">adjacent to </w:t>
      </w:r>
      <w:r w:rsidR="009C7F12" w:rsidRPr="00B93702">
        <w:t>the low</w:t>
      </w:r>
      <w:r w:rsidR="00147340" w:rsidRPr="00B93702">
        <w:t>er</w:t>
      </w:r>
      <w:r w:rsidR="009C7F12" w:rsidRPr="00B93702">
        <w:t xml:space="preserve"> </w:t>
      </w:r>
      <w:r w:rsidR="00147340" w:rsidRPr="00B93702">
        <w:t>Base Station RF Bandwidth edge</w:t>
      </w:r>
      <w:r w:rsidR="009C7F12" w:rsidRPr="00B93702">
        <w:t xml:space="preserve">. </w:t>
      </w:r>
      <w:r w:rsidR="00F325B9" w:rsidRPr="00B93702">
        <w:t xml:space="preserve">Place a 5 MHz E-UTRA carrier adjacent to the </w:t>
      </w:r>
      <w:r w:rsidR="00147340" w:rsidRPr="00B93702">
        <w:t>upper</w:t>
      </w:r>
      <w:r w:rsidR="00F325B9" w:rsidRPr="00B93702">
        <w:t xml:space="preserve"> </w:t>
      </w:r>
      <w:r w:rsidR="00147340" w:rsidRPr="00B93702">
        <w:t>Base Station RF Bandwidth edge</w:t>
      </w:r>
      <w:r w:rsidR="00F325B9" w:rsidRPr="00B93702">
        <w:t>. T</w:t>
      </w:r>
      <w:r w:rsidR="009C7F12" w:rsidRPr="00B93702">
        <w:t>he specified F</w:t>
      </w:r>
      <w:r w:rsidR="009C7F12" w:rsidRPr="00B93702">
        <w:rPr>
          <w:vertAlign w:val="subscript"/>
        </w:rPr>
        <w:t>Offset-RAT</w:t>
      </w:r>
      <w:r w:rsidR="009C7F12" w:rsidRPr="00B93702">
        <w:t xml:space="preserve"> shall</w:t>
      </w:r>
      <w:r w:rsidR="00200D14" w:rsidRPr="00B93702">
        <w:t xml:space="preserve"> apply</w:t>
      </w:r>
      <w:r w:rsidR="009C7F12" w:rsidRPr="00B93702">
        <w:t xml:space="preserve">. </w:t>
      </w:r>
    </w:p>
    <w:p w14:paraId="6F7B0A3C" w14:textId="77777777" w:rsidR="009C7F12" w:rsidRPr="00B93702" w:rsidRDefault="00753F76" w:rsidP="004C2E88">
      <w:pPr>
        <w:pStyle w:val="B10"/>
      </w:pPr>
      <w:r w:rsidRPr="00B93702">
        <w:t>-</w:t>
      </w:r>
      <w:r w:rsidR="004C2E88" w:rsidRPr="00B93702">
        <w:tab/>
      </w:r>
      <w:r w:rsidR="00F325B9" w:rsidRPr="00B93702">
        <w:t>For transmitter tests, s</w:t>
      </w:r>
      <w:r w:rsidR="009C7F12" w:rsidRPr="00B93702">
        <w:t xml:space="preserve">elect as many 5 MHz E-UTRA carriers that the BS supports and that fit in the rest of the </w:t>
      </w:r>
      <w:r w:rsidR="00147340" w:rsidRPr="00B93702">
        <w:t>Base Station RF Bandwidth</w:t>
      </w:r>
      <w:r w:rsidR="009C7F12" w:rsidRPr="00B93702">
        <w:t xml:space="preserve">. Place the carriers adjacent to each other </w:t>
      </w:r>
      <w:r w:rsidR="00F325B9" w:rsidRPr="00B93702">
        <w:t>starting from</w:t>
      </w:r>
      <w:r w:rsidR="00083797" w:rsidRPr="00B93702">
        <w:t xml:space="preserve"> </w:t>
      </w:r>
      <w:r w:rsidR="009C7F12" w:rsidRPr="00B93702">
        <w:t xml:space="preserve">the high </w:t>
      </w:r>
      <w:r w:rsidR="004B3A64" w:rsidRPr="00B93702">
        <w:t>Base Station RF Bandwidth</w:t>
      </w:r>
      <w:r w:rsidR="009C7F12" w:rsidRPr="00B93702">
        <w:t xml:space="preserve"> edge. </w:t>
      </w:r>
      <w:r w:rsidR="00F325B9" w:rsidRPr="00B93702">
        <w:t xml:space="preserve">The nominal carrier spacing defined in </w:t>
      </w:r>
      <w:r w:rsidR="008F0F80" w:rsidRPr="00B93702">
        <w:t>sub</w:t>
      </w:r>
      <w:r w:rsidR="0094346B" w:rsidRPr="00B93702">
        <w:t>clause</w:t>
      </w:r>
      <w:r w:rsidR="00F325B9" w:rsidRPr="00B93702">
        <w:t xml:space="preserve"> 4.5 shall apply. T</w:t>
      </w:r>
      <w:r w:rsidR="009C7F12" w:rsidRPr="00B93702">
        <w:t>he specified F</w:t>
      </w:r>
      <w:r w:rsidR="009C7F12" w:rsidRPr="00B93702">
        <w:rPr>
          <w:vertAlign w:val="subscript"/>
        </w:rPr>
        <w:t>Offset-RAT</w:t>
      </w:r>
      <w:r w:rsidR="009C7F12" w:rsidRPr="00B93702">
        <w:t xml:space="preserve"> shall apply.</w:t>
      </w:r>
    </w:p>
    <w:p w14:paraId="5E449D60" w14:textId="77777777" w:rsidR="009C7F12" w:rsidRPr="00B93702" w:rsidRDefault="00753F76" w:rsidP="004C2E88">
      <w:pPr>
        <w:pStyle w:val="B10"/>
      </w:pPr>
      <w:r w:rsidRPr="00B93702">
        <w:t>-</w:t>
      </w:r>
      <w:r w:rsidR="004C2E88" w:rsidRPr="00B93702">
        <w:tab/>
      </w:r>
      <w:r w:rsidR="009C7F12" w:rsidRPr="00B93702">
        <w:t xml:space="preserve">If 5 MHz </w:t>
      </w:r>
      <w:r w:rsidR="00200D14" w:rsidRPr="00B93702">
        <w:t xml:space="preserve">E-UTRA </w:t>
      </w:r>
      <w:r w:rsidR="009C7F12" w:rsidRPr="00B93702">
        <w:t xml:space="preserve">carriers are not supported </w:t>
      </w:r>
      <w:r w:rsidR="00F325B9" w:rsidRPr="00B93702">
        <w:t xml:space="preserve">by the BS </w:t>
      </w:r>
      <w:r w:rsidR="009C7F12" w:rsidRPr="00B93702">
        <w:t xml:space="preserve">the narrowest supported </w:t>
      </w:r>
      <w:r w:rsidR="00F325B9" w:rsidRPr="00B93702">
        <w:t xml:space="preserve">channel </w:t>
      </w:r>
      <w:r w:rsidR="009C7F12" w:rsidRPr="00B93702">
        <w:t xml:space="preserve">BW </w:t>
      </w:r>
      <w:r w:rsidR="00F325B9" w:rsidRPr="00B93702">
        <w:t xml:space="preserve">shall </w:t>
      </w:r>
      <w:r w:rsidR="009C7F12" w:rsidRPr="00B93702">
        <w:t>be selected instead.</w:t>
      </w:r>
    </w:p>
    <w:p w14:paraId="09565634" w14:textId="77777777" w:rsidR="009C7F12" w:rsidRPr="00B93702" w:rsidRDefault="009C7F12" w:rsidP="00F311C8">
      <w:pPr>
        <w:pStyle w:val="Heading4"/>
      </w:pPr>
      <w:bookmarkStart w:id="113" w:name="_Toc21097809"/>
      <w:bookmarkStart w:id="114" w:name="_Toc29765371"/>
      <w:r w:rsidRPr="00B93702">
        <w:t>4.8.2.2</w:t>
      </w:r>
      <w:r w:rsidRPr="00B93702">
        <w:tab/>
        <w:t>TC2 power allocation</w:t>
      </w:r>
      <w:bookmarkEnd w:id="113"/>
      <w:bookmarkEnd w:id="114"/>
    </w:p>
    <w:p w14:paraId="5035B2B3" w14:textId="77777777" w:rsidR="003819FB" w:rsidRPr="00B93702" w:rsidRDefault="003819FB" w:rsidP="003819FB">
      <w:r w:rsidRPr="00B93702">
        <w:t xml:space="preserve">Set the power of each carrier to the same power so that the sum of the carrier powers equals the rated </w:t>
      </w:r>
      <w:r w:rsidR="00993B5F" w:rsidRPr="00B93702">
        <w:t>RAT</w:t>
      </w:r>
      <w:r w:rsidR="008F0F80" w:rsidRPr="00B93702">
        <w:t xml:space="preserve"> </w:t>
      </w:r>
      <w:r w:rsidRPr="00B93702">
        <w:t>output power for E-UTRA according to the manufacturer’s declaration in sub clause 4.7.2 d).</w:t>
      </w:r>
    </w:p>
    <w:p w14:paraId="37156481" w14:textId="77777777" w:rsidR="00546BDF" w:rsidRPr="00B93702" w:rsidRDefault="00546BDF" w:rsidP="00546BDF">
      <w:pPr>
        <w:pStyle w:val="Heading3"/>
      </w:pPr>
      <w:bookmarkStart w:id="115" w:name="_Toc21097810"/>
      <w:bookmarkStart w:id="116" w:name="_Toc29765372"/>
      <w:r w:rsidRPr="00B93702">
        <w:t>4.8.2a</w:t>
      </w:r>
      <w:r w:rsidRPr="00B93702">
        <w:tab/>
        <w:t>NTC2: E-UTRA multicarrier non-contiguous operation</w:t>
      </w:r>
      <w:bookmarkEnd w:id="115"/>
      <w:bookmarkEnd w:id="116"/>
    </w:p>
    <w:p w14:paraId="4ABD7CC8" w14:textId="77777777" w:rsidR="00546BDF" w:rsidRPr="00B93702" w:rsidRDefault="00546BDF" w:rsidP="00546BDF">
      <w:r w:rsidRPr="00B93702">
        <w:t>The purpose of NTC2 is to test E-UTRA multicarrier non-contiguous aspects.</w:t>
      </w:r>
    </w:p>
    <w:p w14:paraId="6268EF47" w14:textId="77777777" w:rsidR="00546BDF" w:rsidRPr="00B93702" w:rsidRDefault="00546BDF" w:rsidP="00546BDF">
      <w:pPr>
        <w:pStyle w:val="Heading4"/>
      </w:pPr>
      <w:bookmarkStart w:id="117" w:name="_Toc21097811"/>
      <w:bookmarkStart w:id="118" w:name="_Toc29765373"/>
      <w:r w:rsidRPr="00B93702">
        <w:t>4.8.2a.1</w:t>
      </w:r>
      <w:r w:rsidRPr="00B93702">
        <w:tab/>
        <w:t>NTC2 generation</w:t>
      </w:r>
      <w:bookmarkEnd w:id="117"/>
      <w:bookmarkEnd w:id="118"/>
    </w:p>
    <w:p w14:paraId="6EB062D6" w14:textId="77777777" w:rsidR="00546BDF" w:rsidRPr="00B93702" w:rsidRDefault="00546BDF" w:rsidP="00546BDF">
      <w:r w:rsidRPr="00B93702">
        <w:t>The purpose of NTC2 is to test E-UTRA multicarrier non-contiguous aspects. NTC2 is constructed using the following method:</w:t>
      </w:r>
    </w:p>
    <w:p w14:paraId="7FCCA918" w14:textId="77777777" w:rsidR="00546BDF" w:rsidRPr="00B93702" w:rsidRDefault="00753F76" w:rsidP="00546BDF">
      <w:pPr>
        <w:pStyle w:val="B10"/>
        <w:rPr>
          <w:lang w:eastAsia="zh-CN"/>
        </w:rPr>
      </w:pPr>
      <w:r w:rsidRPr="00B93702">
        <w:t>-</w:t>
      </w:r>
      <w:r w:rsidR="00546BDF" w:rsidRPr="00B93702">
        <w:tab/>
        <w:t xml:space="preserve">The </w:t>
      </w:r>
      <w:r w:rsidR="004B3A64" w:rsidRPr="00B93702">
        <w:t>Base Station RF Bandwidth</w:t>
      </w:r>
      <w:r w:rsidR="00546BDF" w:rsidRPr="00B93702">
        <w:t xml:space="preserve"> shall be the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14:paraId="697FF993" w14:textId="77777777" w:rsidR="00546BDF" w:rsidRPr="00B93702" w:rsidRDefault="00753F76" w:rsidP="00546BDF">
      <w:pPr>
        <w:pStyle w:val="B10"/>
      </w:pPr>
      <w:r w:rsidRPr="00B93702">
        <w:lastRenderedPageBreak/>
        <w:t>-</w:t>
      </w:r>
      <w:r w:rsidR="00546BDF" w:rsidRPr="00B93702">
        <w:tab/>
      </w:r>
      <w:r w:rsidR="00546BDF" w:rsidRPr="00B93702">
        <w:rPr>
          <w:lang w:eastAsia="zh-CN"/>
        </w:rPr>
        <w:t xml:space="preserve">For transmitter tests,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w:t>
      </w:r>
      <w:r w:rsidR="00546BDF" w:rsidRPr="00B93702">
        <w:rPr>
          <w:lang w:eastAsia="zh-CN"/>
        </w:rPr>
        <w:t xml:space="preserve">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p>
    <w:p w14:paraId="6D965FFB" w14:textId="77777777"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 </w:t>
      </w:r>
      <w:r w:rsidR="004B3A64" w:rsidRPr="00B93702">
        <w:t>Base Station RF Bandwidth</w:t>
      </w:r>
      <w:r w:rsidR="00546BDF" w:rsidRPr="00B93702">
        <w:t xml:space="preserve"> edge. If 5 MHz E-UTRA carriers are not supported by the BS, the narrowest supported channel BW shall be selected instead.</w:t>
      </w:r>
    </w:p>
    <w:p w14:paraId="3CED0962" w14:textId="77777777"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6C8DCF56" w14:textId="77777777"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14:paraId="1758152C" w14:textId="77777777" w:rsidR="00546BDF" w:rsidRPr="00B93702" w:rsidRDefault="00546BDF" w:rsidP="00F311C8">
      <w:pPr>
        <w:pStyle w:val="Heading4"/>
      </w:pPr>
      <w:bookmarkStart w:id="119" w:name="_Toc21097812"/>
      <w:bookmarkStart w:id="120" w:name="_Toc29765374"/>
      <w:r w:rsidRPr="00B93702">
        <w:t>4.8.2a.2</w:t>
      </w:r>
      <w:r w:rsidRPr="00B93702">
        <w:tab/>
        <w:t>NTC2 power allocation</w:t>
      </w:r>
      <w:bookmarkEnd w:id="119"/>
      <w:bookmarkEnd w:id="120"/>
    </w:p>
    <w:p w14:paraId="29310770" w14:textId="77777777" w:rsidR="00546BDF" w:rsidRPr="00B93702" w:rsidRDefault="00546BDF" w:rsidP="00546BDF">
      <w:r w:rsidRPr="00B93702">
        <w:t xml:space="preserve">Set the power of each carrier to the same power so that the sum of the carrier powers equals the rated </w:t>
      </w:r>
      <w:r w:rsidR="00993B5F" w:rsidRPr="00B93702">
        <w:t xml:space="preserve">RAT </w:t>
      </w:r>
      <w:r w:rsidRPr="00B93702">
        <w:t>output power according to the manufacturer’s declaration in subclause 4.7.2 d).</w:t>
      </w:r>
    </w:p>
    <w:p w14:paraId="58F70DFB" w14:textId="77777777" w:rsidR="009C7F12" w:rsidRPr="00B93702" w:rsidRDefault="009C7F12" w:rsidP="00F311C8">
      <w:pPr>
        <w:pStyle w:val="Heading3"/>
      </w:pPr>
      <w:bookmarkStart w:id="121" w:name="_Toc21097813"/>
      <w:bookmarkStart w:id="122" w:name="_Toc29765375"/>
      <w:r w:rsidRPr="00B93702">
        <w:t>4.8.3</w:t>
      </w:r>
      <w:r w:rsidRPr="00B93702">
        <w:tab/>
        <w:t>TC3: UTRA and E-UTRA multi RAT operation</w:t>
      </w:r>
      <w:bookmarkEnd w:id="121"/>
      <w:bookmarkEnd w:id="122"/>
    </w:p>
    <w:p w14:paraId="18E03C2A" w14:textId="77777777" w:rsidR="009C7F12" w:rsidRPr="00B93702" w:rsidRDefault="009C7F12" w:rsidP="009C7F12">
      <w:r w:rsidRPr="00B93702">
        <w:t>The purpose of TC3 is to test UTRA and E-UTRA multi-RAT aspects.</w:t>
      </w:r>
    </w:p>
    <w:p w14:paraId="6D70D2E6" w14:textId="77777777" w:rsidR="003819FB" w:rsidRPr="00B93702" w:rsidRDefault="003819FB" w:rsidP="003819FB">
      <w:r w:rsidRPr="00B93702">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1C57B1E0" w14:textId="77777777"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14:paraId="6B4F9CA3" w14:textId="77777777" w:rsidR="003819FB" w:rsidRPr="00B93702" w:rsidRDefault="003819FB" w:rsidP="003819FB">
      <w:pPr>
        <w:pStyle w:val="B10"/>
      </w:pPr>
      <w:r w:rsidRPr="00B93702">
        <w:t>2)</w:t>
      </w:r>
      <w:r w:rsidRPr="00B93702">
        <w:tab/>
        <w:t>The reduced total output power at the total number of supported carriers in Multi-RAT operations and the total number of supported carriers.</w:t>
      </w:r>
    </w:p>
    <w:p w14:paraId="6839173E" w14:textId="77777777" w:rsidR="003819FB" w:rsidRPr="00B93702" w:rsidRDefault="003819FB" w:rsidP="003819FB">
      <w:r w:rsidRPr="00B93702">
        <w:t>Tests that use TC3 shall be performed using both instances 1) and 2) of TC3.</w:t>
      </w:r>
    </w:p>
    <w:p w14:paraId="713D9371" w14:textId="77777777" w:rsidR="009C7F12" w:rsidRPr="00B93702" w:rsidRDefault="009C7F12" w:rsidP="00F311C8">
      <w:pPr>
        <w:pStyle w:val="Heading4"/>
      </w:pPr>
      <w:bookmarkStart w:id="123" w:name="_Toc21097814"/>
      <w:bookmarkStart w:id="124" w:name="_Toc29765376"/>
      <w:r w:rsidRPr="00B93702">
        <w:t>4.8.3.1</w:t>
      </w:r>
      <w:r w:rsidRPr="00B93702">
        <w:tab/>
        <w:t>TC3a generation</w:t>
      </w:r>
      <w:bookmarkEnd w:id="123"/>
      <w:bookmarkEnd w:id="124"/>
    </w:p>
    <w:p w14:paraId="624E41CC" w14:textId="77777777" w:rsidR="008F0F80" w:rsidRPr="00B93702" w:rsidRDefault="009C7F12" w:rsidP="008F0F80">
      <w:r w:rsidRPr="00B93702">
        <w:t>TC3a is constructed using the following method:</w:t>
      </w:r>
    </w:p>
    <w:p w14:paraId="6F3F10BD" w14:textId="77777777" w:rsidR="008F0F80" w:rsidRPr="00B93702" w:rsidRDefault="00753F76" w:rsidP="008F0F80">
      <w:pPr>
        <w:pStyle w:val="B10"/>
      </w:pPr>
      <w:r w:rsidRPr="00B93702">
        <w:t>-</w:t>
      </w:r>
      <w:r w:rsidR="008F0F80" w:rsidRPr="00B93702">
        <w:tab/>
        <w:t xml:space="preserve">The </w:t>
      </w:r>
      <w:r w:rsidR="004B3A64" w:rsidRPr="00B93702">
        <w:t>Base Station RF Bandwidth</w:t>
      </w:r>
      <w:r w:rsidR="008F0F80" w:rsidRPr="00B93702">
        <w:t xml:space="preserve"> shall be the declared </w:t>
      </w:r>
      <w:r w:rsidR="004B3A64" w:rsidRPr="00B93702">
        <w:t>maximum Base Station RF Bandwidth</w:t>
      </w:r>
      <w:r w:rsidR="008F0F80" w:rsidRPr="00B93702">
        <w:t>.</w:t>
      </w:r>
    </w:p>
    <w:p w14:paraId="6172167F" w14:textId="77777777" w:rsidR="009C7F12" w:rsidRPr="00B93702" w:rsidRDefault="00753F76" w:rsidP="004C2E88">
      <w:pPr>
        <w:pStyle w:val="B10"/>
      </w:pPr>
      <w:r w:rsidRPr="00B93702">
        <w:t>-</w:t>
      </w:r>
      <w:r w:rsidR="004C2E88" w:rsidRPr="00B93702">
        <w:tab/>
      </w:r>
      <w:r w:rsidR="009C7F12" w:rsidRPr="00B93702">
        <w:t>Select a</w:t>
      </w:r>
      <w:r w:rsidR="00F325B9" w:rsidRPr="00B93702">
        <w:t xml:space="preserve">n </w:t>
      </w:r>
      <w:r w:rsidR="009C7F12" w:rsidRPr="00B93702">
        <w:t xml:space="preserve">FDD UTRA carrier to be placed at </w:t>
      </w:r>
      <w:r w:rsidR="00F325B9" w:rsidRPr="00B93702">
        <w:t>the low</w:t>
      </w:r>
      <w:r w:rsidR="004B3A64" w:rsidRPr="00B93702">
        <w:t>er</w:t>
      </w:r>
      <w:r w:rsidR="00F325B9" w:rsidRPr="00B93702">
        <w:t xml:space="preserve"> </w:t>
      </w:r>
      <w:r w:rsidR="004B3A64" w:rsidRPr="00B93702">
        <w:t xml:space="preserve">Base Station </w:t>
      </w:r>
      <w:r w:rsidR="009C7F12" w:rsidRPr="00B93702">
        <w:t>RF Bandwidth edge. The specified F</w:t>
      </w:r>
      <w:r w:rsidR="009C7F12" w:rsidRPr="00B93702">
        <w:rPr>
          <w:vertAlign w:val="subscript"/>
        </w:rPr>
        <w:t>Offset-RAT</w:t>
      </w:r>
      <w:r w:rsidR="009C7F12" w:rsidRPr="00B93702">
        <w:t xml:space="preserve"> shall apply.</w:t>
      </w:r>
      <w:r w:rsidR="00534444" w:rsidRPr="00B93702">
        <w:t xml:space="preserve"> The UTRA FDD may be shifted maximum 100 kHz towards lower frequencies to align with the channel raster.</w:t>
      </w:r>
    </w:p>
    <w:p w14:paraId="70D5FF71" w14:textId="77777777" w:rsidR="009C7F12" w:rsidRPr="00B93702" w:rsidRDefault="00753F76" w:rsidP="004C2E88">
      <w:pPr>
        <w:pStyle w:val="B10"/>
      </w:pPr>
      <w:r w:rsidRPr="00B93702">
        <w:t>-</w:t>
      </w:r>
      <w:r w:rsidR="004C2E88" w:rsidRPr="00B93702">
        <w:tab/>
      </w:r>
      <w:r w:rsidR="009C7F12" w:rsidRPr="00B93702">
        <w:t xml:space="preserve">Place a 5 MHz E-UTRA carrier at the </w:t>
      </w:r>
      <w:r w:rsidR="004B3A64" w:rsidRPr="00B93702">
        <w:t>upper</w:t>
      </w:r>
      <w:r w:rsidR="00F325B9" w:rsidRPr="00B93702">
        <w:t xml:space="preserve"> </w:t>
      </w:r>
      <w:r w:rsidR="004B3A64" w:rsidRPr="00B93702">
        <w:t>Base Station RF Bandwidth</w:t>
      </w:r>
      <w:r w:rsidR="009C7F12" w:rsidRPr="00B93702">
        <w:t xml:space="preserve"> edge. If that is not possible </w:t>
      </w:r>
      <w:r w:rsidR="00F325B9" w:rsidRPr="00B93702">
        <w:t xml:space="preserve">use </w:t>
      </w:r>
      <w:r w:rsidR="009C7F12" w:rsidRPr="00B93702">
        <w:t xml:space="preserve">the narrowest E-UTRA carrier supported </w:t>
      </w:r>
      <w:r w:rsidR="00F325B9" w:rsidRPr="00B93702">
        <w:t>by the BS.</w:t>
      </w:r>
      <w:r w:rsidR="009C7F12" w:rsidRPr="00B93702">
        <w:t xml:space="preserve"> </w:t>
      </w:r>
      <w:r w:rsidR="00F325B9" w:rsidRPr="00B93702">
        <w:t>T</w:t>
      </w:r>
      <w:r w:rsidR="009C7F12" w:rsidRPr="00B93702">
        <w:t>he specified F</w:t>
      </w:r>
      <w:r w:rsidR="009C7F12" w:rsidRPr="00B93702">
        <w:rPr>
          <w:vertAlign w:val="subscript"/>
        </w:rPr>
        <w:t>Offset-RAT</w:t>
      </w:r>
      <w:r w:rsidR="009C7F12" w:rsidRPr="00B93702">
        <w:t xml:space="preserve"> shall apply.</w:t>
      </w:r>
    </w:p>
    <w:p w14:paraId="5CB5952D" w14:textId="77777777" w:rsidR="009C7F12" w:rsidRPr="00B93702" w:rsidRDefault="00753F76" w:rsidP="004C2E88">
      <w:pPr>
        <w:pStyle w:val="B10"/>
      </w:pPr>
      <w:r w:rsidRPr="00B93702">
        <w:t>-</w:t>
      </w:r>
      <w:r w:rsidR="004C2E88" w:rsidRPr="00B93702">
        <w:tab/>
      </w:r>
      <w:r w:rsidR="00C21B63" w:rsidRPr="00B93702">
        <w:t>For transmitter tests, a</w:t>
      </w:r>
      <w:r w:rsidR="009C7F12" w:rsidRPr="00B93702">
        <w:t xml:space="preserve">lternately add FDD UTRA carriers at </w:t>
      </w:r>
      <w:r w:rsidR="003819FB" w:rsidRPr="00B93702">
        <w:t xml:space="preserve">the low </w:t>
      </w:r>
      <w:r w:rsidR="009C7F12" w:rsidRPr="00B93702">
        <w:t xml:space="preserve">end and 5 MHz E-UTRA carriers at the </w:t>
      </w:r>
      <w:r w:rsidR="003819FB" w:rsidRPr="00B93702">
        <w:t xml:space="preserve">high </w:t>
      </w:r>
      <w:r w:rsidR="009C7F12" w:rsidRPr="00B93702">
        <w:t xml:space="preserve">end adjacent to the already placed carriers until the </w:t>
      </w:r>
      <w:r w:rsidR="004B3A64" w:rsidRPr="00B93702">
        <w:t>Base Station RF Bandwidth</w:t>
      </w:r>
      <w:r w:rsidR="009C7F12" w:rsidRPr="00B93702">
        <w:t xml:space="preserve"> is filled or the </w:t>
      </w:r>
      <w:r w:rsidR="003819FB" w:rsidRPr="00B93702">
        <w:t xml:space="preserve">total </w:t>
      </w:r>
      <w:r w:rsidR="009C7F12" w:rsidRPr="00B93702">
        <w:t>number of supported carriers is reached.</w:t>
      </w:r>
      <w:r w:rsidR="00C21B63" w:rsidRPr="00B93702">
        <w:t xml:space="preserve"> The nominal carrier spacing defined in </w:t>
      </w:r>
      <w:r w:rsidR="00C70977" w:rsidRPr="00B93702">
        <w:t>sub</w:t>
      </w:r>
      <w:r w:rsidR="0094346B" w:rsidRPr="00B93702">
        <w:t>clause</w:t>
      </w:r>
      <w:r w:rsidR="00C21B63" w:rsidRPr="00B93702">
        <w:t xml:space="preserve"> 4.5.1 shall apply.</w:t>
      </w:r>
    </w:p>
    <w:p w14:paraId="3D28B464" w14:textId="77777777" w:rsidR="009C7F12" w:rsidRPr="00B93702" w:rsidRDefault="009C7F12" w:rsidP="00F311C8">
      <w:pPr>
        <w:pStyle w:val="Heading4"/>
      </w:pPr>
      <w:bookmarkStart w:id="125" w:name="_Toc21097815"/>
      <w:bookmarkStart w:id="126" w:name="_Toc29765377"/>
      <w:r w:rsidRPr="00B93702">
        <w:t>4.8.3.2</w:t>
      </w:r>
      <w:r w:rsidRPr="00B93702">
        <w:tab/>
        <w:t>TC3b generation</w:t>
      </w:r>
      <w:bookmarkEnd w:id="125"/>
      <w:bookmarkEnd w:id="126"/>
    </w:p>
    <w:p w14:paraId="5D9D4062" w14:textId="77777777" w:rsidR="00325748" w:rsidRPr="00B93702" w:rsidRDefault="00325748" w:rsidP="00325748">
      <w:r w:rsidRPr="00B93702">
        <w:t>TC3b is constructed using the following method:</w:t>
      </w:r>
    </w:p>
    <w:p w14:paraId="74BBEA8E" w14:textId="77777777" w:rsidR="00C21B63" w:rsidRPr="00B93702" w:rsidRDefault="00753F76" w:rsidP="004C2E88">
      <w:pPr>
        <w:pStyle w:val="B10"/>
      </w:pPr>
      <w:r w:rsidRPr="00B93702">
        <w:t>-</w:t>
      </w:r>
      <w:r w:rsidR="004C2E88" w:rsidRPr="00B93702">
        <w:tab/>
      </w:r>
      <w:r w:rsidR="00C21B63" w:rsidRPr="00B93702">
        <w:t xml:space="preserve">The </w:t>
      </w:r>
      <w:r w:rsidR="004B3A64" w:rsidRPr="00B93702">
        <w:t>Base Station RF Bandwidth</w:t>
      </w:r>
      <w:r w:rsidR="00C21B63" w:rsidRPr="00B93702">
        <w:t xml:space="preserve"> shall be the declared </w:t>
      </w:r>
      <w:r w:rsidR="004B3A64" w:rsidRPr="00B93702">
        <w:t>maximum Base Station RF Bandwidth</w:t>
      </w:r>
      <w:r w:rsidR="00C21B63" w:rsidRPr="00B93702">
        <w:t>.</w:t>
      </w:r>
    </w:p>
    <w:p w14:paraId="68224C8F" w14:textId="77777777" w:rsidR="00325748" w:rsidRPr="00B93702" w:rsidRDefault="00753F76" w:rsidP="004C2E88">
      <w:pPr>
        <w:pStyle w:val="B10"/>
      </w:pPr>
      <w:r w:rsidRPr="00B93702">
        <w:t>-</w:t>
      </w:r>
      <w:r w:rsidR="004C2E88" w:rsidRPr="00B93702">
        <w:tab/>
      </w:r>
      <w:r w:rsidR="00325748" w:rsidRPr="00B93702">
        <w:t xml:space="preserve">Select a UTRA TDD carrier to be placed at </w:t>
      </w:r>
      <w:r w:rsidR="00C21B63" w:rsidRPr="00B93702">
        <w:t>the low</w:t>
      </w:r>
      <w:r w:rsidR="004B3A64" w:rsidRPr="00B93702">
        <w:t>er</w:t>
      </w:r>
      <w:r w:rsidR="00C21B63" w:rsidRPr="00B93702">
        <w:t xml:space="preserve"> </w:t>
      </w:r>
      <w:r w:rsidR="004B3A64" w:rsidRPr="00B93702">
        <w:t xml:space="preserve">Base Station </w:t>
      </w:r>
      <w:r w:rsidR="00325748" w:rsidRPr="00B93702">
        <w:t>RF Bandwidth edge. The specified F</w:t>
      </w:r>
      <w:r w:rsidR="00325748" w:rsidRPr="00B93702">
        <w:rPr>
          <w:vertAlign w:val="subscript"/>
        </w:rPr>
        <w:t>Offset-RAT</w:t>
      </w:r>
      <w:r w:rsidR="00325748" w:rsidRPr="00B93702">
        <w:t xml:space="preserve"> shall apply.</w:t>
      </w:r>
    </w:p>
    <w:p w14:paraId="06DFF746" w14:textId="77777777" w:rsidR="00325748" w:rsidRPr="00B93702" w:rsidRDefault="00753F76" w:rsidP="004C2E88">
      <w:pPr>
        <w:pStyle w:val="B10"/>
      </w:pPr>
      <w:r w:rsidRPr="00B93702">
        <w:lastRenderedPageBreak/>
        <w:t>-</w:t>
      </w:r>
      <w:r w:rsidR="004C2E88" w:rsidRPr="00B93702">
        <w:tab/>
      </w:r>
      <w:r w:rsidR="00325748" w:rsidRPr="00B93702">
        <w:t xml:space="preserve">Place a 5 MHz E-UTRA carrier at the </w:t>
      </w:r>
      <w:r w:rsidR="004B3A64" w:rsidRPr="00B93702">
        <w:t>upper</w:t>
      </w:r>
      <w:r w:rsidR="00C21B63" w:rsidRPr="00B93702">
        <w:t xml:space="preserve"> </w:t>
      </w:r>
      <w:r w:rsidR="004B3A64" w:rsidRPr="00B93702">
        <w:t>Base Station RF Bandwidth</w:t>
      </w:r>
      <w:r w:rsidR="00325748" w:rsidRPr="00B93702">
        <w:t xml:space="preserve"> edge. If that is not possible </w:t>
      </w:r>
      <w:r w:rsidR="00C21B63" w:rsidRPr="00B93702">
        <w:t xml:space="preserve">use </w:t>
      </w:r>
      <w:r w:rsidR="00325748" w:rsidRPr="00B93702">
        <w:t xml:space="preserve">the narrowest E-UTRA carrier supported </w:t>
      </w:r>
      <w:r w:rsidR="00C21B63" w:rsidRPr="00B93702">
        <w:t>by the BS</w:t>
      </w:r>
      <w:r w:rsidR="00325748" w:rsidRPr="00B93702">
        <w:t xml:space="preserve">. </w:t>
      </w:r>
      <w:r w:rsidR="00C21B63" w:rsidRPr="00B93702">
        <w:t>T</w:t>
      </w:r>
      <w:r w:rsidR="00325748" w:rsidRPr="00B93702">
        <w:t>he specified F</w:t>
      </w:r>
      <w:r w:rsidR="00325748" w:rsidRPr="00B93702">
        <w:rPr>
          <w:vertAlign w:val="subscript"/>
        </w:rPr>
        <w:t>Offset-RAT</w:t>
      </w:r>
      <w:r w:rsidR="00325748" w:rsidRPr="00B93702">
        <w:t xml:space="preserve"> shall apply.</w:t>
      </w:r>
    </w:p>
    <w:p w14:paraId="591DEC6E" w14:textId="77777777" w:rsidR="00325748" w:rsidRPr="00B93702" w:rsidRDefault="00753F76" w:rsidP="004C2E88">
      <w:pPr>
        <w:pStyle w:val="B10"/>
      </w:pPr>
      <w:r w:rsidRPr="00B93702">
        <w:t>-</w:t>
      </w:r>
      <w:r w:rsidR="004C2E88" w:rsidRPr="00B93702">
        <w:tab/>
      </w:r>
      <w:r w:rsidR="00C21B63" w:rsidRPr="00B93702">
        <w:t xml:space="preserve">For transmitter tests, alternately </w:t>
      </w:r>
      <w:r w:rsidR="00325748" w:rsidRPr="00B93702">
        <w:t xml:space="preserve">add UTRA TDD carriers at </w:t>
      </w:r>
      <w:r w:rsidR="003819FB" w:rsidRPr="00B93702">
        <w:t xml:space="preserve">the low </w:t>
      </w:r>
      <w:r w:rsidR="00325748" w:rsidRPr="00B93702">
        <w:t xml:space="preserve">end and 5 MHz E-UTRA carriers at the </w:t>
      </w:r>
      <w:r w:rsidR="003819FB" w:rsidRPr="00B93702">
        <w:t xml:space="preserve">high </w:t>
      </w:r>
      <w:r w:rsidR="00325748" w:rsidRPr="00B93702">
        <w:t xml:space="preserve">end adjacent to the already placed carriers until the </w:t>
      </w:r>
      <w:r w:rsidR="004B3A64" w:rsidRPr="00B93702">
        <w:t>Base Station RF Bandwidth</w:t>
      </w:r>
      <w:r w:rsidR="00325748" w:rsidRPr="00B93702">
        <w:t xml:space="preserve"> is filled or the </w:t>
      </w:r>
      <w:r w:rsidR="003819FB" w:rsidRPr="00B93702">
        <w:t xml:space="preserve">total </w:t>
      </w:r>
      <w:r w:rsidR="00325748" w:rsidRPr="00B93702">
        <w:t>number of supported carriers is reached.</w:t>
      </w:r>
      <w:r w:rsidR="00C21B63" w:rsidRPr="00B93702">
        <w:t xml:space="preserve"> The nominal carrier spacing defined in </w:t>
      </w:r>
      <w:r w:rsidR="0094346B" w:rsidRPr="00B93702">
        <w:t>clause</w:t>
      </w:r>
      <w:r w:rsidR="00C21B63" w:rsidRPr="00B93702">
        <w:t xml:space="preserve"> 4.5.1 shall apply.</w:t>
      </w:r>
    </w:p>
    <w:p w14:paraId="6C04140C" w14:textId="77777777" w:rsidR="009C7F12" w:rsidRPr="00B93702" w:rsidRDefault="009C7F12" w:rsidP="00F311C8">
      <w:pPr>
        <w:pStyle w:val="Heading4"/>
      </w:pPr>
      <w:bookmarkStart w:id="127" w:name="_Toc21097816"/>
      <w:bookmarkStart w:id="128" w:name="_Toc29765378"/>
      <w:r w:rsidRPr="00B93702">
        <w:t>4.8.3.3</w:t>
      </w:r>
      <w:r w:rsidRPr="00B93702">
        <w:tab/>
        <w:t>TC3 power allocation</w:t>
      </w:r>
      <w:bookmarkEnd w:id="127"/>
      <w:bookmarkEnd w:id="128"/>
    </w:p>
    <w:p w14:paraId="7381F343" w14:textId="77777777" w:rsidR="009C7F12" w:rsidRPr="00B93702" w:rsidRDefault="003819FB" w:rsidP="004C2E88">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14:paraId="5B5E488D" w14:textId="77777777" w:rsidR="00546BDF" w:rsidRPr="00B93702" w:rsidRDefault="00546BDF" w:rsidP="00546BDF">
      <w:pPr>
        <w:pStyle w:val="Heading3"/>
      </w:pPr>
      <w:bookmarkStart w:id="129" w:name="_Toc21097817"/>
      <w:bookmarkStart w:id="130" w:name="_Toc29765379"/>
      <w:r w:rsidRPr="00B93702">
        <w:t>4.8.3a</w:t>
      </w:r>
      <w:r w:rsidRPr="00B93702">
        <w:tab/>
        <w:t>NTC3: UTRA and E-UTRA multi RAT non-contiguous operation</w:t>
      </w:r>
      <w:bookmarkEnd w:id="129"/>
      <w:bookmarkEnd w:id="130"/>
    </w:p>
    <w:p w14:paraId="4B1222C3" w14:textId="77777777" w:rsidR="00546BDF" w:rsidRPr="00B93702" w:rsidRDefault="00546BDF" w:rsidP="00546BDF">
      <w:r w:rsidRPr="00B93702">
        <w:t>The purpose of NTC3 is to test UTRA and E-UTRA multi RAT non-contiguous aspects.</w:t>
      </w:r>
    </w:p>
    <w:p w14:paraId="11CC6F01" w14:textId="77777777" w:rsidR="00546BDF" w:rsidRPr="00B93702" w:rsidRDefault="00546BDF" w:rsidP="00546BDF">
      <w:r w:rsidRPr="00B93702">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6ACB3CDF" w14:textId="77777777"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14:paraId="11EB2A1B" w14:textId="77777777" w:rsidR="00546BDF" w:rsidRPr="00B93702" w:rsidRDefault="00546BDF" w:rsidP="00546BDF">
      <w:pPr>
        <w:pStyle w:val="B10"/>
      </w:pPr>
      <w:r w:rsidRPr="00B93702">
        <w:t>2)</w:t>
      </w:r>
      <w:r w:rsidRPr="00B93702">
        <w:tab/>
        <w:t>The reduced total output power at the total number of supported carriers in Multi-RAT operations and the total number of supported carriers.</w:t>
      </w:r>
    </w:p>
    <w:p w14:paraId="05BB014A" w14:textId="77777777" w:rsidR="00546BDF" w:rsidRPr="00B93702" w:rsidRDefault="00546BDF" w:rsidP="00546BDF">
      <w:r w:rsidRPr="00B93702">
        <w:t>If the reduced number of supported carriers is 4 or more, only instance 1) of NTC3 shall be used in the tests, otherwise both instances 1) and 2) of NTC3 shall be used in the tests.</w:t>
      </w:r>
    </w:p>
    <w:p w14:paraId="722D1F30" w14:textId="77777777" w:rsidR="00546BDF" w:rsidRPr="00B93702" w:rsidRDefault="00546BDF" w:rsidP="00F311C8">
      <w:pPr>
        <w:pStyle w:val="Heading4"/>
      </w:pPr>
      <w:bookmarkStart w:id="131" w:name="_Toc21097818"/>
      <w:bookmarkStart w:id="132" w:name="_Toc29765380"/>
      <w:r w:rsidRPr="00B93702">
        <w:t>4.8.3a.1</w:t>
      </w:r>
      <w:r w:rsidRPr="00B93702">
        <w:tab/>
        <w:t>NTC3a generation</w:t>
      </w:r>
      <w:bookmarkEnd w:id="131"/>
      <w:bookmarkEnd w:id="132"/>
    </w:p>
    <w:p w14:paraId="48127431" w14:textId="77777777" w:rsidR="00546BDF" w:rsidRPr="00B93702" w:rsidRDefault="00546BDF" w:rsidP="00546BDF">
      <w:pPr>
        <w:rPr>
          <w:lang w:eastAsia="zh-CN"/>
        </w:rPr>
      </w:pPr>
      <w:r w:rsidRPr="00B93702">
        <w:t xml:space="preserve">The purpose of NTC3a is to test UTRA and E-UTRA multi RAT non-contiguous aspects. NTC3a is constructed using the following method: </w:t>
      </w:r>
    </w:p>
    <w:p w14:paraId="07004A1B" w14:textId="77777777"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rPr>
          <w:lang w:eastAsia="zh-CN"/>
        </w:rPr>
        <w:t xml:space="preserve"> for non-contiguous operation</w:t>
      </w:r>
      <w:r w:rsidR="00546BDF" w:rsidRPr="00B93702">
        <w:t xml:space="preserve">.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14:paraId="31279A2B" w14:textId="77777777"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r w:rsidR="00534444" w:rsidRPr="00B93702">
        <w:t xml:space="preserve"> The UTRA FDD </w:t>
      </w:r>
      <w:r w:rsidR="008D388E" w:rsidRPr="00B93702">
        <w:t xml:space="preserve">carrier </w:t>
      </w:r>
      <w:r w:rsidR="00534444" w:rsidRPr="00B93702">
        <w:t>may be shifted maximum 100 kHz towards lower frequencies to align with the channel raster.</w:t>
      </w:r>
    </w:p>
    <w:p w14:paraId="57522B7A" w14:textId="77777777"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 </w:t>
      </w:r>
      <w:r w:rsidR="00534444" w:rsidRPr="00B93702">
        <w:t xml:space="preserve">The UTRA FDD </w:t>
      </w:r>
      <w:r w:rsidR="008D388E" w:rsidRPr="00B93702">
        <w:t xml:space="preserve">carrier </w:t>
      </w:r>
      <w:r w:rsidR="00534444" w:rsidRPr="00B93702">
        <w:t>may be shifted maximum 100 kHz towards lower frequencies to align with the channel raster.</w:t>
      </w:r>
    </w:p>
    <w:p w14:paraId="065AC895" w14:textId="77777777"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B93702">
        <w:t>Base Station RF Bandwidth</w:t>
      </w:r>
      <w:r w:rsidR="00546BDF" w:rsidRPr="00B93702">
        <w:t xml:space="preserve"> edge and UTRA carrier adjacent to the carrier at the upper </w:t>
      </w:r>
      <w:r w:rsidR="004B3A64" w:rsidRPr="00B93702">
        <w:t>Base Station RF Bandwidth</w:t>
      </w:r>
      <w:r w:rsidR="00546BDF" w:rsidRPr="00B93702">
        <w:t xml:space="preserve"> edge. The nominal carrier spacing defined in subclause 4.5.1 shall apply.</w:t>
      </w:r>
      <w:r w:rsidR="00534444" w:rsidRPr="00B93702">
        <w:t xml:space="preserve"> The UTRA FDD </w:t>
      </w:r>
      <w:r w:rsidR="008D388E" w:rsidRPr="00B93702">
        <w:t xml:space="preserve">carrier </w:t>
      </w:r>
      <w:r w:rsidR="00534444" w:rsidRPr="00B93702">
        <w:t xml:space="preserve">may be shifted maximum 100 kHz towards </w:t>
      </w:r>
      <w:r w:rsidR="0019601C" w:rsidRPr="00B93702">
        <w:t xml:space="preserve">higher </w:t>
      </w:r>
      <w:r w:rsidR="00534444" w:rsidRPr="00B93702">
        <w:t>frequencies to align with the channel raster.</w:t>
      </w:r>
    </w:p>
    <w:p w14:paraId="63CDA6C3" w14:textId="77777777"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14:paraId="63836E3D" w14:textId="77777777" w:rsidR="00546BDF" w:rsidRPr="00B93702" w:rsidRDefault="00546BDF" w:rsidP="00F311C8">
      <w:pPr>
        <w:pStyle w:val="Heading4"/>
      </w:pPr>
      <w:bookmarkStart w:id="133" w:name="_Toc21097819"/>
      <w:bookmarkStart w:id="134" w:name="_Toc29765381"/>
      <w:r w:rsidRPr="00B93702">
        <w:t>4.8.3a.2</w:t>
      </w:r>
      <w:r w:rsidRPr="00B93702">
        <w:tab/>
        <w:t>NTC3 power allocation</w:t>
      </w:r>
      <w:bookmarkEnd w:id="133"/>
      <w:bookmarkEnd w:id="134"/>
    </w:p>
    <w:p w14:paraId="44290D7A" w14:textId="77777777" w:rsidR="00546BDF" w:rsidRPr="00B93702" w:rsidRDefault="00546BDF" w:rsidP="00546BDF">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14:paraId="75F6C9B3" w14:textId="77777777" w:rsidR="009C7F12" w:rsidRPr="00B93702" w:rsidRDefault="009C7F12" w:rsidP="00F311C8">
      <w:pPr>
        <w:pStyle w:val="Heading3"/>
      </w:pPr>
      <w:bookmarkStart w:id="135" w:name="_Toc21097820"/>
      <w:bookmarkStart w:id="136" w:name="_Toc29765382"/>
      <w:r w:rsidRPr="00B93702">
        <w:lastRenderedPageBreak/>
        <w:t>4.8.4</w:t>
      </w:r>
      <w:r w:rsidRPr="00B93702">
        <w:tab/>
        <w:t>TC4: BC2 transmitter operation</w:t>
      </w:r>
      <w:bookmarkEnd w:id="135"/>
      <w:bookmarkEnd w:id="136"/>
    </w:p>
    <w:p w14:paraId="17A4C3B4" w14:textId="77777777" w:rsidR="003819FB" w:rsidRPr="00B93702" w:rsidRDefault="009C7F12" w:rsidP="003819FB">
      <w:r w:rsidRPr="00B93702">
        <w:t>The purpose of TC4 is to test multi-RAT operations with GSM for the transmitter.</w:t>
      </w:r>
      <w:r w:rsidR="003819FB" w:rsidRPr="00B93702">
        <w:t xml:space="preserve"> </w:t>
      </w:r>
    </w:p>
    <w:p w14:paraId="26F4849E" w14:textId="77777777" w:rsidR="003819FB" w:rsidRPr="00B93702" w:rsidRDefault="003819FB" w:rsidP="003819FB">
      <w:r w:rsidRPr="00B93702">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0D906C08" w14:textId="77777777"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14:paraId="788D1F15" w14:textId="77777777" w:rsidR="003819FB" w:rsidRPr="00B93702" w:rsidRDefault="003819FB" w:rsidP="003819FB">
      <w:pPr>
        <w:pStyle w:val="B10"/>
      </w:pPr>
      <w:r w:rsidRPr="00B93702">
        <w:t>2)</w:t>
      </w:r>
      <w:r w:rsidRPr="00B93702">
        <w:tab/>
        <w:t>The reduced rated total output power at the total number of supported carriers in Multi-RAT operations and the total number of supported carriers.</w:t>
      </w:r>
    </w:p>
    <w:p w14:paraId="58EE60F6" w14:textId="77777777" w:rsidR="009C7F12" w:rsidRPr="00B93702" w:rsidRDefault="00C70977" w:rsidP="003819FB">
      <w:r w:rsidRPr="00B93702">
        <w:t>If the rated total output power and total number of supported carriers are not simultaneously supported in Multi-RAT operations, t</w:t>
      </w:r>
      <w:r w:rsidR="003819FB" w:rsidRPr="00B93702">
        <w:t xml:space="preserve">ests that use TC4 shall be performed using both instances 1) and 2) of TC4, except tests for modulation accuracy in which </w:t>
      </w:r>
      <w:r w:rsidRPr="00B93702">
        <w:t xml:space="preserve">only </w:t>
      </w:r>
      <w:r w:rsidR="003819FB" w:rsidRPr="00B93702">
        <w:t>TC4 according to 2) shall be used.</w:t>
      </w:r>
    </w:p>
    <w:p w14:paraId="4C0AB2C8" w14:textId="77777777" w:rsidR="009C7F12" w:rsidRPr="00B93702" w:rsidRDefault="009C7F12" w:rsidP="00F311C8">
      <w:pPr>
        <w:pStyle w:val="Heading4"/>
      </w:pPr>
      <w:bookmarkStart w:id="137" w:name="_Toc21097821"/>
      <w:bookmarkStart w:id="138" w:name="_Toc29765383"/>
      <w:r w:rsidRPr="00B93702">
        <w:t>4.8.4.1</w:t>
      </w:r>
      <w:r w:rsidRPr="00B93702">
        <w:tab/>
        <w:t>TC4a generation</w:t>
      </w:r>
      <w:bookmarkEnd w:id="137"/>
      <w:bookmarkEnd w:id="138"/>
    </w:p>
    <w:p w14:paraId="51796E55" w14:textId="77777777" w:rsidR="009C7F12" w:rsidRPr="00B93702" w:rsidRDefault="009C7F12" w:rsidP="009C7F12">
      <w:r w:rsidRPr="00B93702">
        <w:t>TC4a is only applicable for a BS that supports UTRA</w:t>
      </w:r>
      <w:r w:rsidR="003819FB" w:rsidRPr="00B93702">
        <w:t xml:space="preserve"> and GSM</w:t>
      </w:r>
      <w:r w:rsidRPr="00B93702">
        <w:t>. TC4a is constructed using the following method:</w:t>
      </w:r>
    </w:p>
    <w:p w14:paraId="3A8A9E40" w14:textId="77777777"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14:paraId="72E5E240" w14:textId="77777777" w:rsidR="00CF6B59" w:rsidRPr="00B93702" w:rsidRDefault="00753F76" w:rsidP="004C2E88">
      <w:pPr>
        <w:pStyle w:val="B10"/>
      </w:pPr>
      <w:r w:rsidRPr="00B93702">
        <w:t>-</w:t>
      </w:r>
      <w:r w:rsidR="00CF6B59" w:rsidRPr="00B93702">
        <w:tab/>
        <w:t xml:space="preserve">In the case of a BS supporting only one GSM carrier and one UTRA carrier, place a GSM carrier at the lower edge and a 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14:paraId="7825ABC1" w14:textId="77777777" w:rsidR="009C7F12" w:rsidRPr="00B93702" w:rsidRDefault="00753F76" w:rsidP="004C2E88">
      <w:pPr>
        <w:pStyle w:val="B10"/>
      </w:pPr>
      <w:r w:rsidRPr="00B93702">
        <w:t>-</w:t>
      </w:r>
      <w:r w:rsidR="004C2E88" w:rsidRPr="00B93702">
        <w:tab/>
      </w:r>
      <w:r w:rsidR="003819FB" w:rsidRPr="00B93702">
        <w:t xml:space="preserve">Place a </w:t>
      </w:r>
      <w:r w:rsidR="009C7F12" w:rsidRPr="00B93702">
        <w:t xml:space="preserve">GSM carrier at the </w:t>
      </w:r>
      <w:r w:rsidR="00CF6B59" w:rsidRPr="00B93702">
        <w:t xml:space="preserve">upper edge </w:t>
      </w:r>
      <w:r w:rsidR="009C7F12" w:rsidRPr="00B93702">
        <w:t xml:space="preserve">and </w:t>
      </w:r>
      <w:r w:rsidR="003819FB" w:rsidRPr="00B93702">
        <w:t>a</w:t>
      </w:r>
      <w:r w:rsidR="009C7F12" w:rsidRPr="00B93702">
        <w:t xml:space="preserve"> GSM carrier at the low</w:t>
      </w:r>
      <w:r w:rsidR="00CF6B59"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14:paraId="583B0AB7" w14:textId="77777777" w:rsidR="009C7F12" w:rsidRPr="00B93702" w:rsidRDefault="00753F76" w:rsidP="004C2E88">
      <w:pPr>
        <w:pStyle w:val="B10"/>
      </w:pPr>
      <w:r w:rsidRPr="00B93702">
        <w:t>-</w:t>
      </w:r>
      <w:r w:rsidR="004C2E88" w:rsidRPr="00B93702">
        <w:tab/>
      </w:r>
      <w:r w:rsidR="009C7F12" w:rsidRPr="00B93702">
        <w:t xml:space="preserve">Place two UTRA FDD carriers in the middle of the </w:t>
      </w:r>
      <w:r w:rsidR="004B3A64" w:rsidRPr="00B93702">
        <w:t>Base Station RF Bandwidth</w:t>
      </w:r>
      <w:r w:rsidR="009C7F12" w:rsidRPr="00B93702">
        <w:t xml:space="preserve">. If two UTRA FDD carriers </w:t>
      </w:r>
      <w:r w:rsidR="003819FB" w:rsidRPr="00B93702">
        <w:t xml:space="preserve">do not </w:t>
      </w:r>
      <w:r w:rsidR="009C7F12" w:rsidRPr="00B93702">
        <w:t>fit</w:t>
      </w:r>
      <w:r w:rsidR="003819FB" w:rsidRPr="00B93702">
        <w:t>,</w:t>
      </w:r>
      <w:r w:rsidR="009C7F12" w:rsidRPr="00B93702">
        <w:t xml:space="preserve"> </w:t>
      </w:r>
      <w:r w:rsidR="003819FB" w:rsidRPr="00B93702">
        <w:t>place</w:t>
      </w:r>
      <w:r w:rsidR="009C7F12" w:rsidRPr="00B93702">
        <w:t xml:space="preserve"> only one</w:t>
      </w:r>
      <w:r w:rsidR="00534444" w:rsidRPr="00B93702">
        <w:t xml:space="preserve"> carrier in the middle of the </w:t>
      </w:r>
      <w:r w:rsidR="004B3A64" w:rsidRPr="00B93702">
        <w:t>Base Station RF Bandwidth</w:t>
      </w:r>
      <w:r w:rsidR="00534444" w:rsidRPr="00B93702">
        <w:t>. The UTRA FDD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r w:rsidR="009C7F12" w:rsidRPr="00B93702">
        <w:t>.</w:t>
      </w:r>
    </w:p>
    <w:p w14:paraId="6C16F534" w14:textId="77777777" w:rsidR="003819FB" w:rsidRPr="00B93702" w:rsidRDefault="00753F76" w:rsidP="003819FB">
      <w:pPr>
        <w:pStyle w:val="B10"/>
      </w:pPr>
      <w:r w:rsidRPr="00B93702">
        <w:t>-</w:t>
      </w:r>
      <w:r w:rsidR="00731F2D" w:rsidRPr="00B93702">
        <w:tab/>
      </w:r>
      <w:r w:rsidR="003819FB" w:rsidRPr="00B93702">
        <w:t>Add GSM carriers at the edges using 600 kHz spacing until no more GSM carriers are supported or no more GSM carriers fit.</w:t>
      </w:r>
    </w:p>
    <w:p w14:paraId="47C9CD37" w14:textId="77777777" w:rsidR="009C7F12" w:rsidRPr="00B93702" w:rsidRDefault="00753F76" w:rsidP="0056351C">
      <w:pPr>
        <w:pStyle w:val="B10"/>
      </w:pPr>
      <w:r w:rsidRPr="00B93702">
        <w:t>-</w:t>
      </w:r>
      <w:r w:rsidR="003819FB" w:rsidRPr="00B93702">
        <w:tab/>
        <w:t>Add additional UTRA FDD carriers in the middle if possible.</w:t>
      </w:r>
    </w:p>
    <w:p w14:paraId="23D2A49A" w14:textId="77777777" w:rsidR="009C7F12" w:rsidRPr="00B93702" w:rsidRDefault="009C7F12" w:rsidP="00F311C8">
      <w:pPr>
        <w:pStyle w:val="Heading4"/>
      </w:pPr>
      <w:bookmarkStart w:id="139" w:name="_Toc21097822"/>
      <w:bookmarkStart w:id="140" w:name="_Toc29765384"/>
      <w:r w:rsidRPr="00B93702">
        <w:t>4.8.4.2</w:t>
      </w:r>
      <w:r w:rsidRPr="00B93702">
        <w:tab/>
        <w:t>TC4b generation</w:t>
      </w:r>
      <w:bookmarkEnd w:id="139"/>
      <w:bookmarkEnd w:id="140"/>
    </w:p>
    <w:p w14:paraId="630177D1" w14:textId="77777777" w:rsidR="009C7F12" w:rsidRPr="00B93702" w:rsidRDefault="009C7F12" w:rsidP="009C7F12">
      <w:r w:rsidRPr="00B93702">
        <w:t>TC4b is only applicable for a BS that supports E-UTRA</w:t>
      </w:r>
      <w:r w:rsidR="003819FB" w:rsidRPr="00B93702">
        <w:t xml:space="preserve"> and GSM</w:t>
      </w:r>
      <w:r w:rsidRPr="00B93702">
        <w:t>. TC4b is constructed using the following method:</w:t>
      </w:r>
    </w:p>
    <w:p w14:paraId="4A5E7EE4" w14:textId="77777777"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14:paraId="2636D53C" w14:textId="77777777" w:rsidR="00CF6B59" w:rsidRPr="00B93702" w:rsidRDefault="00753F76" w:rsidP="004C2E88">
      <w:pPr>
        <w:pStyle w:val="B10"/>
      </w:pPr>
      <w:r w:rsidRPr="00B93702">
        <w:t>-</w:t>
      </w:r>
      <w:r w:rsidR="00CF6B59" w:rsidRPr="00B93702">
        <w:tab/>
        <w:t xml:space="preserve">In the case of a BS supporting only one GSM carrier and one E-UTRA carrier, place a GSM carrier at the lower edge and a E-UTRA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14:paraId="209F218F" w14:textId="77777777" w:rsidR="009C7F12" w:rsidRPr="00B93702" w:rsidRDefault="00753F76" w:rsidP="004C2E88">
      <w:pPr>
        <w:pStyle w:val="B10"/>
      </w:pPr>
      <w:r w:rsidRPr="00B93702">
        <w:t>-</w:t>
      </w:r>
      <w:r w:rsidR="004C2E88" w:rsidRPr="00B93702">
        <w:tab/>
      </w:r>
      <w:r w:rsidR="003819FB" w:rsidRPr="00B93702">
        <w:t>Place a</w:t>
      </w:r>
      <w:r w:rsidR="009C7F12" w:rsidRPr="00B93702">
        <w:t xml:space="preserve"> GSM carrier at the </w:t>
      </w:r>
      <w:r w:rsidR="00CF6B59" w:rsidRPr="00B93702">
        <w:t xml:space="preserve">upper edge </w:t>
      </w:r>
      <w:r w:rsidR="009C7F12" w:rsidRPr="00B93702">
        <w:t xml:space="preserve">and </w:t>
      </w:r>
      <w:r w:rsidR="003819FB" w:rsidRPr="00B93702">
        <w:t xml:space="preserve">a </w:t>
      </w:r>
      <w:r w:rsidR="009C7F12" w:rsidRPr="00B93702">
        <w:t>GSM carrier at the low</w:t>
      </w:r>
      <w:r w:rsidR="00AF56D3"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14:paraId="13D73EB9" w14:textId="77777777" w:rsidR="003819FB" w:rsidRPr="00B93702" w:rsidRDefault="00753F76" w:rsidP="003819FB">
      <w:pPr>
        <w:pStyle w:val="B10"/>
      </w:pPr>
      <w:r w:rsidRPr="00B93702">
        <w:t>-</w:t>
      </w:r>
      <w:r w:rsidR="004C2E88" w:rsidRPr="00B93702">
        <w:tab/>
      </w:r>
      <w:r w:rsidR="009C7F12" w:rsidRPr="00B93702">
        <w:t xml:space="preserve">Place two 5 MHz E-UTRA carriers in the middle of the </w:t>
      </w:r>
      <w:r w:rsidR="004B3A64" w:rsidRPr="00B93702">
        <w:t>Base Station RF Bandwidth</w:t>
      </w:r>
      <w:r w:rsidR="009C7F12" w:rsidRPr="00B93702">
        <w:t xml:space="preserve">. If the BS does not support 5 MHz channel BW use the narrowest supported BW, </w:t>
      </w:r>
      <w:r w:rsidR="003819FB" w:rsidRPr="00B93702">
        <w:t xml:space="preserve">if </w:t>
      </w:r>
      <w:r w:rsidR="009C7F12" w:rsidRPr="00B93702">
        <w:t xml:space="preserve">two carriers do not fit </w:t>
      </w:r>
      <w:r w:rsidR="003819FB" w:rsidRPr="00B93702">
        <w:t xml:space="preserve">place </w:t>
      </w:r>
      <w:r w:rsidR="009C7F12" w:rsidRPr="00B93702">
        <w:t>only one carrier.</w:t>
      </w:r>
    </w:p>
    <w:p w14:paraId="438DF588" w14:textId="77777777" w:rsidR="003819FB" w:rsidRPr="00B93702" w:rsidRDefault="00753F76" w:rsidP="003819FB">
      <w:pPr>
        <w:pStyle w:val="B10"/>
      </w:pPr>
      <w:r w:rsidRPr="00B93702">
        <w:t>-</w:t>
      </w:r>
      <w:r w:rsidR="003819FB" w:rsidRPr="00B93702">
        <w:tab/>
        <w:t>Add GSM carriers at the edges using 600 kHz spacing until no more GSM carriers are supported or no more GSM carriers fit.</w:t>
      </w:r>
    </w:p>
    <w:p w14:paraId="38113055" w14:textId="77777777" w:rsidR="009C7F12" w:rsidRPr="00B93702" w:rsidRDefault="00753F76" w:rsidP="0056351C">
      <w:pPr>
        <w:pStyle w:val="B10"/>
      </w:pPr>
      <w:r w:rsidRPr="00B93702">
        <w:t>-</w:t>
      </w:r>
      <w:r w:rsidR="003819FB" w:rsidRPr="00B93702">
        <w:tab/>
        <w:t>Add additional E-UTRA carriers of the same bandwidth as the already allocated E-UTRA carriers in the middle if possible.</w:t>
      </w:r>
    </w:p>
    <w:p w14:paraId="06780320" w14:textId="77777777" w:rsidR="009C7F12" w:rsidRPr="00B93702" w:rsidRDefault="009C7F12" w:rsidP="00F311C8">
      <w:pPr>
        <w:pStyle w:val="Heading4"/>
      </w:pPr>
      <w:bookmarkStart w:id="141" w:name="_Toc21097823"/>
      <w:bookmarkStart w:id="142" w:name="_Toc29765385"/>
      <w:r w:rsidRPr="00B93702">
        <w:t>4.8.4.3</w:t>
      </w:r>
      <w:r w:rsidRPr="00B93702">
        <w:tab/>
        <w:t>TC4c generation</w:t>
      </w:r>
      <w:bookmarkEnd w:id="141"/>
      <w:bookmarkEnd w:id="142"/>
    </w:p>
    <w:p w14:paraId="451C98B9" w14:textId="77777777" w:rsidR="00F104DF" w:rsidRPr="00B93702" w:rsidRDefault="00F104DF" w:rsidP="00F104DF">
      <w:r w:rsidRPr="00B93702">
        <w:t>TC4c is only applicable for a BS that supports UTRA, E-UTRA and GSM. TC4c is constructed using the following method:</w:t>
      </w:r>
    </w:p>
    <w:p w14:paraId="751BD096" w14:textId="77777777" w:rsidR="00F104DF" w:rsidRPr="00B93702" w:rsidRDefault="00753F76" w:rsidP="00731F2D">
      <w:pPr>
        <w:pStyle w:val="B10"/>
      </w:pPr>
      <w:r w:rsidRPr="00B93702">
        <w:lastRenderedPageBreak/>
        <w:t>-</w:t>
      </w:r>
      <w:r w:rsidR="00F104DF" w:rsidRPr="00B93702">
        <w:tab/>
        <w:t xml:space="preserve">The </w:t>
      </w:r>
      <w:r w:rsidR="004B3A64" w:rsidRPr="00B93702">
        <w:t>Base Station RF Bandwidth</w:t>
      </w:r>
      <w:r w:rsidR="00F104DF" w:rsidRPr="00B93702">
        <w:t xml:space="preserve"> shall be the declared </w:t>
      </w:r>
      <w:r w:rsidR="004B3A64" w:rsidRPr="00B93702">
        <w:t>maximum Base Station RF Bandwidth</w:t>
      </w:r>
      <w:r w:rsidR="00F104DF" w:rsidRPr="00B93702">
        <w:t>.</w:t>
      </w:r>
    </w:p>
    <w:p w14:paraId="471E1376" w14:textId="77777777" w:rsidR="00F104DF" w:rsidRPr="00B93702" w:rsidRDefault="00753F76" w:rsidP="00731F2D">
      <w:pPr>
        <w:pStyle w:val="B10"/>
      </w:pPr>
      <w:r w:rsidRPr="00B93702">
        <w:t>-</w:t>
      </w:r>
      <w:r w:rsidR="00F104DF" w:rsidRPr="00B93702">
        <w:tab/>
        <w:t xml:space="preserve">Place a GSM carrier at the </w:t>
      </w:r>
      <w:r w:rsidR="00AF56D3" w:rsidRPr="00B93702">
        <w:t>upper edge</w:t>
      </w:r>
      <w:r w:rsidR="00F104DF" w:rsidRPr="00B93702">
        <w:t xml:space="preserve"> and a GSM carrier at the low</w:t>
      </w:r>
      <w:r w:rsidR="00AF56D3" w:rsidRPr="00B93702">
        <w:t xml:space="preserve">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p>
    <w:p w14:paraId="67DD7134" w14:textId="77777777" w:rsidR="00AF56D3" w:rsidRPr="00B93702" w:rsidRDefault="00753F76" w:rsidP="00731F2D">
      <w:pPr>
        <w:pStyle w:val="B10"/>
      </w:pPr>
      <w:r w:rsidRPr="00B93702">
        <w:t>-</w:t>
      </w:r>
      <w:r w:rsidR="00AF56D3" w:rsidRPr="00B93702">
        <w:tab/>
        <w:t xml:space="preserve">In the case of a BS supporting only one GSM carrier and one E-UTRA or UTRA carrier, place a GSM carrier at the lower edge and a E-UTRA carrier at the upper </w:t>
      </w:r>
      <w:r w:rsidR="004B3A64" w:rsidRPr="00B93702">
        <w:t>Base Station RF Bandwidth edge</w:t>
      </w:r>
      <w:r w:rsidR="00AF56D3" w:rsidRPr="00B93702">
        <w:t>. The specified F</w:t>
      </w:r>
      <w:r w:rsidR="00AF56D3" w:rsidRPr="00B93702">
        <w:rPr>
          <w:vertAlign w:val="subscript"/>
        </w:rPr>
        <w:t>Offset-RAT</w:t>
      </w:r>
      <w:r w:rsidR="00AF56D3" w:rsidRPr="00B93702">
        <w:t xml:space="preserve"> shall apply.</w:t>
      </w:r>
    </w:p>
    <w:p w14:paraId="354CC1D7" w14:textId="77777777" w:rsidR="00F104DF" w:rsidRPr="00B93702" w:rsidRDefault="00753F76" w:rsidP="00731F2D">
      <w:pPr>
        <w:pStyle w:val="B10"/>
      </w:pPr>
      <w:r w:rsidRPr="00B93702">
        <w:t>-</w:t>
      </w:r>
      <w:r w:rsidR="00F104DF" w:rsidRPr="00B93702">
        <w:tab/>
        <w:t xml:space="preserve">Place one 5 MHz E-UTRA carrier and one UTRA carrier in the middle of the </w:t>
      </w:r>
      <w:r w:rsidR="004B3A64" w:rsidRPr="00B93702">
        <w:t>Base Station RF Bandwidth</w:t>
      </w:r>
      <w:r w:rsidR="00F104DF" w:rsidRPr="00B93702">
        <w:t>. If the BS does not support 5 MHz E-UTRA channel BW use the narrowest supported BW.</w:t>
      </w:r>
      <w:r w:rsidR="00534444" w:rsidRPr="00B93702">
        <w:t xml:space="preserve"> 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14:paraId="5CB528CD" w14:textId="77777777" w:rsidR="00F104DF" w:rsidRPr="00B93702" w:rsidRDefault="00753F76" w:rsidP="00731F2D">
      <w:pPr>
        <w:pStyle w:val="B10"/>
      </w:pPr>
      <w:r w:rsidRPr="00B93702">
        <w:t>-</w:t>
      </w:r>
      <w:r w:rsidR="00F104DF" w:rsidRPr="00B93702">
        <w:tab/>
        <w:t>Add GSM carriers at the edges using 600 kHz spacing until no more GSM carriers are supported or no more GSM carriers fit.</w:t>
      </w:r>
    </w:p>
    <w:p w14:paraId="2CEB1631" w14:textId="77777777" w:rsidR="00F104DF" w:rsidRPr="00B93702" w:rsidRDefault="00753F76" w:rsidP="0056351C">
      <w:pPr>
        <w:pStyle w:val="B10"/>
      </w:pPr>
      <w:r w:rsidRPr="00B93702">
        <w:t>-</w:t>
      </w:r>
      <w:r w:rsidR="00F104DF" w:rsidRPr="00B93702">
        <w:tab/>
        <w:t>Add additional UTRA and E-UTRA carriers in the middle if possible. For E-UTRA the same bandwidth as the already allocated E-UTRA carriers shall be used.</w:t>
      </w:r>
    </w:p>
    <w:p w14:paraId="51BF27D9" w14:textId="77777777" w:rsidR="00F104DF" w:rsidRPr="00B93702" w:rsidRDefault="00F104DF" w:rsidP="00F311C8">
      <w:pPr>
        <w:pStyle w:val="Heading4"/>
      </w:pPr>
      <w:bookmarkStart w:id="143" w:name="_Toc21097824"/>
      <w:bookmarkStart w:id="144" w:name="_Toc29765386"/>
      <w:r w:rsidRPr="00B93702">
        <w:t>4.8.4.4</w:t>
      </w:r>
      <w:r w:rsidRPr="00B93702">
        <w:tab/>
        <w:t>TC4d generation</w:t>
      </w:r>
      <w:bookmarkEnd w:id="143"/>
      <w:bookmarkEnd w:id="144"/>
    </w:p>
    <w:p w14:paraId="2D6885B4" w14:textId="77777777" w:rsidR="00294466" w:rsidRPr="00B93702" w:rsidRDefault="00F104DF" w:rsidP="00294466">
      <w:r w:rsidRPr="00B93702">
        <w:t>TC4d is only applicable for a BS that supports UTRA</w:t>
      </w:r>
      <w:r w:rsidR="00C70977" w:rsidRPr="00B93702">
        <w:t xml:space="preserve"> and GSM</w:t>
      </w:r>
      <w:r w:rsidRPr="00B93702">
        <w:t>. TC4d is only applicable when</w:t>
      </w:r>
      <w:r w:rsidR="00294466" w:rsidRPr="00B93702">
        <w:t xml:space="preserve"> any of the following conditions is satisfied:</w:t>
      </w:r>
    </w:p>
    <w:p w14:paraId="1DDE0403" w14:textId="77777777"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 </w:t>
      </w:r>
      <w:r w:rsidRPr="00B93702">
        <w:t xml:space="preserve">single-RAT operation </w:t>
      </w:r>
      <w:r w:rsidR="00F104DF" w:rsidRPr="00B93702">
        <w:t xml:space="preserve">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14:paraId="694CB4B7" w14:textId="77777777"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14:paraId="3EBDB137" w14:textId="77777777" w:rsidR="00F104DF" w:rsidRPr="00B93702" w:rsidRDefault="00F104DF" w:rsidP="00294466">
      <w:r w:rsidRPr="00B93702">
        <w:t>TC4d is constructed using the following method:</w:t>
      </w:r>
    </w:p>
    <w:p w14:paraId="0E445191" w14:textId="77777777"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14:paraId="6DF9DF32" w14:textId="77777777"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high end of the frequency range supported by the BS.</w:t>
      </w:r>
    </w:p>
    <w:p w14:paraId="25F471DC" w14:textId="77777777"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 xml:space="preserve">er edge </w:t>
      </w:r>
      <w:r w:rsidR="00F104DF" w:rsidRPr="00B93702">
        <w:t>using 600 kHz spacing. The specified F</w:t>
      </w:r>
      <w:r w:rsidR="00F104DF" w:rsidRPr="00B93702">
        <w:rPr>
          <w:vertAlign w:val="subscript"/>
        </w:rPr>
        <w:t>Offset-RAT</w:t>
      </w:r>
      <w:r w:rsidR="00F104DF" w:rsidRPr="00B93702">
        <w:t xml:space="preserve"> shall apply.</w:t>
      </w:r>
    </w:p>
    <w:p w14:paraId="2DC0BF98" w14:textId="77777777" w:rsidR="00F104DF" w:rsidRPr="00B93702" w:rsidRDefault="00753F76" w:rsidP="00731F2D">
      <w:pPr>
        <w:pStyle w:val="B10"/>
      </w:pPr>
      <w:r w:rsidRPr="00B93702">
        <w:t>-</w:t>
      </w:r>
      <w:r w:rsidR="00F104DF" w:rsidRPr="00B93702">
        <w:tab/>
      </w:r>
      <w:r w:rsidR="00294466" w:rsidRPr="00B93702">
        <w:t xml:space="preserve">Place </w:t>
      </w:r>
      <w:r w:rsidR="00F104DF" w:rsidRPr="00B93702">
        <w:t xml:space="preserve">one UTRA carrier adjacent to the </w:t>
      </w:r>
      <w:r w:rsidR="00AF56D3" w:rsidRPr="00B93702">
        <w:t xml:space="preserve">upper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r w:rsidR="00534444" w:rsidRPr="00B93702">
        <w:t xml:space="preserve"> The carrier may be shifted maximum 100 kHz towards higher frequencies to align with the channel raster.</w:t>
      </w:r>
    </w:p>
    <w:p w14:paraId="5682E64F" w14:textId="77777777" w:rsidR="00F104DF" w:rsidRPr="00B93702" w:rsidRDefault="00F104DF" w:rsidP="00F311C8">
      <w:pPr>
        <w:pStyle w:val="Heading4"/>
      </w:pPr>
      <w:bookmarkStart w:id="145" w:name="_Toc21097825"/>
      <w:bookmarkStart w:id="146" w:name="_Toc29765387"/>
      <w:r w:rsidRPr="00B93702">
        <w:t>4.8.4.5</w:t>
      </w:r>
      <w:r w:rsidRPr="00B93702">
        <w:tab/>
        <w:t>TC4e generation</w:t>
      </w:r>
      <w:bookmarkEnd w:id="145"/>
      <w:bookmarkEnd w:id="146"/>
    </w:p>
    <w:p w14:paraId="76CA5876" w14:textId="77777777" w:rsidR="00294466" w:rsidRPr="00B93702" w:rsidRDefault="00F104DF" w:rsidP="00294466">
      <w:r w:rsidRPr="00B93702">
        <w:t>TC4e is only applicable for a BS that supports E-UTRA</w:t>
      </w:r>
      <w:r w:rsidR="00C70977" w:rsidRPr="00B93702">
        <w:t xml:space="preserve"> and GSM</w:t>
      </w:r>
      <w:r w:rsidRPr="00B93702">
        <w:t>. TC4e is only applicable when</w:t>
      </w:r>
      <w:r w:rsidR="00294466" w:rsidRPr="00B93702">
        <w:t xml:space="preserve"> any of the following conditions is satisfied:</w:t>
      </w:r>
    </w:p>
    <w:p w14:paraId="4BB0990F" w14:textId="77777777"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w:t>
      </w:r>
      <w:r w:rsidRPr="00B93702">
        <w:t xml:space="preserve"> single-RAT operation</w:t>
      </w:r>
      <w:r w:rsidR="00F104DF" w:rsidRPr="00B93702">
        <w:t xml:space="preserve"> 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14:paraId="50ECA765" w14:textId="77777777"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14:paraId="21DEAA74" w14:textId="77777777" w:rsidR="00F104DF" w:rsidRPr="00B93702" w:rsidRDefault="00F104DF" w:rsidP="00294466">
      <w:r w:rsidRPr="00B93702">
        <w:t>TC4e is constructed using the following method:</w:t>
      </w:r>
    </w:p>
    <w:p w14:paraId="763DF908" w14:textId="77777777"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14:paraId="4287A064" w14:textId="77777777"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w:t>
      </w:r>
      <w:r w:rsidR="00AF56D3" w:rsidRPr="00B93702">
        <w:t xml:space="preserve">upper edge </w:t>
      </w:r>
      <w:r w:rsidR="00F104DF" w:rsidRPr="00B93702">
        <w:t>of the frequency range supported by the BS.</w:t>
      </w:r>
    </w:p>
    <w:p w14:paraId="6820F92A" w14:textId="77777777"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er edge</w:t>
      </w:r>
      <w:r w:rsidR="00F104DF" w:rsidRPr="00B93702">
        <w:t xml:space="preserve"> using 600 kHz spacing. The specified F</w:t>
      </w:r>
      <w:r w:rsidR="00F104DF" w:rsidRPr="00B93702">
        <w:rPr>
          <w:vertAlign w:val="subscript"/>
        </w:rPr>
        <w:t>Offset-RAT</w:t>
      </w:r>
      <w:r w:rsidR="00F104DF" w:rsidRPr="00B93702">
        <w:t xml:space="preserve"> shall apply.</w:t>
      </w:r>
    </w:p>
    <w:p w14:paraId="54039C1E" w14:textId="77777777" w:rsidR="00F104DF" w:rsidRPr="00B93702" w:rsidRDefault="00753F76" w:rsidP="00731F2D">
      <w:pPr>
        <w:pStyle w:val="B10"/>
      </w:pPr>
      <w:r w:rsidRPr="00B93702">
        <w:t>-</w:t>
      </w:r>
      <w:r w:rsidR="00F104DF" w:rsidRPr="00B93702">
        <w:tab/>
      </w:r>
      <w:r w:rsidR="00294466" w:rsidRPr="00B93702">
        <w:t>Place</w:t>
      </w:r>
      <w:r w:rsidR="00F104DF" w:rsidRPr="00B93702">
        <w:t xml:space="preserve"> one 5 MHz E-UTRA carrier adjacent to the </w:t>
      </w:r>
      <w:r w:rsidR="00AF56D3" w:rsidRPr="00B93702">
        <w:t xml:space="preserve">upper </w:t>
      </w:r>
      <w:r w:rsidR="004B3A64" w:rsidRPr="00B93702">
        <w:t>Base Station RF Bandwidth edge</w:t>
      </w:r>
      <w:r w:rsidR="00F104DF" w:rsidRPr="00B93702">
        <w:t>. If the BS does not support 5 MHz channel BW use the narrowest supported BW. The specified F</w:t>
      </w:r>
      <w:r w:rsidR="00F104DF" w:rsidRPr="00B93702">
        <w:rPr>
          <w:vertAlign w:val="subscript"/>
        </w:rPr>
        <w:t>Offset-RAT</w:t>
      </w:r>
      <w:r w:rsidR="00F104DF" w:rsidRPr="00B93702">
        <w:t xml:space="preserve"> shall apply.</w:t>
      </w:r>
    </w:p>
    <w:p w14:paraId="29891F44" w14:textId="77777777" w:rsidR="00F104DF" w:rsidRPr="00B93702" w:rsidRDefault="00F104DF" w:rsidP="00F311C8">
      <w:pPr>
        <w:pStyle w:val="Heading4"/>
      </w:pPr>
      <w:bookmarkStart w:id="147" w:name="_Toc21097826"/>
      <w:bookmarkStart w:id="148" w:name="_Toc29765388"/>
      <w:r w:rsidRPr="00B93702">
        <w:lastRenderedPageBreak/>
        <w:t>4.8.4.6</w:t>
      </w:r>
      <w:r w:rsidRPr="00B93702">
        <w:tab/>
        <w:t>TC4 power allocation</w:t>
      </w:r>
      <w:bookmarkEnd w:id="147"/>
      <w:bookmarkEnd w:id="148"/>
    </w:p>
    <w:p w14:paraId="0C812A8E" w14:textId="77777777" w:rsidR="00F104DF" w:rsidRPr="00B93702" w:rsidRDefault="00F104DF" w:rsidP="00F104DF">
      <w:pPr>
        <w:pStyle w:val="B10"/>
      </w:pPr>
      <w:r w:rsidRPr="00B93702">
        <w:t>a)</w:t>
      </w:r>
      <w:r w:rsidRPr="00B93702">
        <w:tab/>
        <w:t xml:space="preserve">Unless otherwise stated, set each carrier to the same power so that the sum of the carrier powers equals the rated total output power according to manufacturer’s declarations in </w:t>
      </w:r>
      <w:r w:rsidR="00C70977" w:rsidRPr="00B93702">
        <w:t>sub</w:t>
      </w:r>
      <w:r w:rsidRPr="00B93702">
        <w:t xml:space="preserve">clause 4.7.2 a) </w:t>
      </w:r>
    </w:p>
    <w:p w14:paraId="524A3B90" w14:textId="77777777" w:rsidR="00F104DF" w:rsidRPr="00B93702" w:rsidRDefault="00F104DF" w:rsidP="00F104DF">
      <w:pPr>
        <w:pStyle w:val="B10"/>
      </w:pPr>
      <w:r w:rsidRPr="00B93702">
        <w:t>b)</w:t>
      </w:r>
      <w:r w:rsidRPr="00B93702">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04DBE313" w14:textId="77777777" w:rsidR="00F104DF" w:rsidRPr="00B93702" w:rsidRDefault="00F104DF" w:rsidP="00F104DF">
      <w:r w:rsidRPr="00B93702">
        <w:t>If in the case of b) the power of one RAT needs to be reduced in order to meet the manufacture’s declaration</w:t>
      </w:r>
      <w:r w:rsidR="00993B5F" w:rsidRPr="00B93702">
        <w:t>,</w:t>
      </w:r>
      <w:r w:rsidRPr="00B93702">
        <w:t xml:space="preserve"> the power in the other RAT(s) does not need to be increased.</w:t>
      </w:r>
    </w:p>
    <w:p w14:paraId="02A308A1" w14:textId="77777777" w:rsidR="00546BDF" w:rsidRPr="00B93702" w:rsidRDefault="00546BDF" w:rsidP="00546BDF">
      <w:pPr>
        <w:pStyle w:val="Heading3"/>
      </w:pPr>
      <w:bookmarkStart w:id="149" w:name="_Toc21097827"/>
      <w:bookmarkStart w:id="150" w:name="_Toc29765389"/>
      <w:r w:rsidRPr="00B93702">
        <w:t>4.8.4a</w:t>
      </w:r>
      <w:r w:rsidRPr="00B93702">
        <w:tab/>
        <w:t>NTC4: Non-contiguous multi RAT operations with GSM for the transmitter</w:t>
      </w:r>
      <w:bookmarkEnd w:id="149"/>
      <w:bookmarkEnd w:id="150"/>
    </w:p>
    <w:p w14:paraId="438EA8DB" w14:textId="77777777" w:rsidR="00546BDF" w:rsidRPr="00B93702" w:rsidRDefault="00546BDF" w:rsidP="00546BDF">
      <w:r w:rsidRPr="00B93702">
        <w:t xml:space="preserve">The purpose of NTC4 is to test non-contiguous multi RAT operations with GSM for the transmitter. </w:t>
      </w:r>
    </w:p>
    <w:p w14:paraId="52F0C562" w14:textId="77777777" w:rsidR="00546BDF" w:rsidRPr="00B93702" w:rsidRDefault="00546BDF" w:rsidP="00546BDF">
      <w:r w:rsidRPr="00B93702">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9D119B0" w14:textId="77777777"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14:paraId="65D37404" w14:textId="77777777" w:rsidR="00546BDF" w:rsidRPr="00B93702" w:rsidRDefault="00546BDF" w:rsidP="00546BDF">
      <w:pPr>
        <w:pStyle w:val="B10"/>
      </w:pPr>
      <w:r w:rsidRPr="00B93702">
        <w:t>2)</w:t>
      </w:r>
      <w:r w:rsidRPr="00B93702">
        <w:tab/>
        <w:t>The reduced rated total output power at the total number of supported carriers in Multi-RAT operations and the total number of supported carriers.</w:t>
      </w:r>
    </w:p>
    <w:p w14:paraId="7C1699B0" w14:textId="77777777" w:rsidR="00546BDF" w:rsidRPr="00B93702" w:rsidRDefault="00546BDF" w:rsidP="00546BDF">
      <w:r w:rsidRPr="00B93702">
        <w:t>If the rated total output power and total number of supported carriers are not simultaneously supported in Multi-RAT operations, tests that use NTC4 shall be performed using both instances 1) and 2) of NTC4, except:</w:t>
      </w:r>
    </w:p>
    <w:p w14:paraId="0A12E5C8" w14:textId="77777777" w:rsidR="00546BDF" w:rsidRPr="00B93702" w:rsidRDefault="00546BDF" w:rsidP="00546BDF">
      <w:pPr>
        <w:ind w:firstLine="284"/>
      </w:pPr>
      <w:r w:rsidRPr="00B93702">
        <w:t>1)</w:t>
      </w:r>
      <w:r w:rsidRPr="00B93702">
        <w:tab/>
        <w:t>Tests for modulation accuracy in which only NTC4 according to 2) shall be used.</w:t>
      </w:r>
    </w:p>
    <w:p w14:paraId="1205F26A" w14:textId="77777777" w:rsidR="00546BDF" w:rsidRPr="00B93702" w:rsidRDefault="00546BDF" w:rsidP="00546BDF">
      <w:pPr>
        <w:ind w:firstLine="284"/>
      </w:pPr>
      <w:r w:rsidRPr="00B93702">
        <w:t>2)</w:t>
      </w:r>
      <w:r w:rsidRPr="00B93702">
        <w:tab/>
        <w:t>If the reduced number of supported carriers is 6 or more, only instance 1) of NTC4 shall be used.</w:t>
      </w:r>
    </w:p>
    <w:p w14:paraId="09318E4C" w14:textId="77777777" w:rsidR="00546BDF" w:rsidRPr="00B93702" w:rsidRDefault="00546BDF" w:rsidP="00546BDF">
      <w:pPr>
        <w:pStyle w:val="Heading4"/>
      </w:pPr>
      <w:bookmarkStart w:id="151" w:name="_Toc21097828"/>
      <w:bookmarkStart w:id="152" w:name="_Toc29765390"/>
      <w:r w:rsidRPr="00B93702">
        <w:t>4.8.4a.1</w:t>
      </w:r>
      <w:r w:rsidRPr="00B93702">
        <w:tab/>
        <w:t>NTC4a generation</w:t>
      </w:r>
      <w:bookmarkEnd w:id="151"/>
      <w:bookmarkEnd w:id="152"/>
    </w:p>
    <w:p w14:paraId="4D2CBF84" w14:textId="77777777" w:rsidR="00546BDF" w:rsidRPr="00B93702" w:rsidRDefault="00546BDF" w:rsidP="00546BDF">
      <w:r w:rsidRPr="00B93702">
        <w:t>NTC4a is only applicable for a BS that supports UTRA and GSM. NTC4a is constructed using the following method:</w:t>
      </w:r>
    </w:p>
    <w:p w14:paraId="48BC16DA" w14:textId="77777777"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 The sub-block bandwidth shall be equal to 6MHz.</w:t>
      </w:r>
    </w:p>
    <w:p w14:paraId="72C5723F" w14:textId="77777777"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UTRA FDD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The upper sub-block edge adjacent to the sub-block gap shall be determined using the specified F</w:t>
      </w:r>
      <w:r w:rsidR="00546BDF" w:rsidRPr="00B93702">
        <w:rPr>
          <w:vertAlign w:val="subscript"/>
        </w:rPr>
        <w:t>Offset-RAT</w:t>
      </w:r>
      <w:r w:rsidR="00546BDF" w:rsidRPr="00B93702">
        <w:t xml:space="preserve"> for the UTRA carrier in the upper sub-block.</w:t>
      </w:r>
      <w:r w:rsidR="00534444" w:rsidRPr="00B93702">
        <w:t xml:space="preserve"> The UTRA FDD carrier may be shifted maximum 100 kHz towards higher frequencies to align with the channel raster.</w:t>
      </w:r>
    </w:p>
    <w:p w14:paraId="1BBCDEEA" w14:textId="77777777"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UTRA FDD carrier adjacent to the upper sub-block edge of the lower sub-block and one UTRA FDD carrier adjacent to the lower sub-block edge of the upper sub-block.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lower sub-block may be shifted maximum 100 kHz towards higher frequencies and the UTRA FDD carrier in the upper sub-block may be shifted maximum 100 kHz towards lower frequencies to align with the channel raster.</w:t>
      </w:r>
    </w:p>
    <w:p w14:paraId="37C06C95" w14:textId="77777777"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upper sub-block may be shifted maximum 100 kHz towards lower frequencies to align with the channel raster.</w:t>
      </w:r>
    </w:p>
    <w:p w14:paraId="6C126518" w14:textId="77777777" w:rsidR="00546BDF" w:rsidRPr="00B93702" w:rsidRDefault="00753F76" w:rsidP="00546BDF">
      <w:pPr>
        <w:pStyle w:val="B10"/>
      </w:pPr>
      <w:r w:rsidRPr="00B93702">
        <w:lastRenderedPageBreak/>
        <w:t>-</w:t>
      </w:r>
      <w:r w:rsidR="00546BDF" w:rsidRPr="00B93702">
        <w:tab/>
      </w:r>
      <w:r w:rsidR="00546BDF" w:rsidRPr="00B93702">
        <w:rPr>
          <w:lang w:eastAsia="zh-CN"/>
        </w:rPr>
        <w:t>If the BS supports at least 6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B93702">
        <w:t>The specified F</w:t>
      </w:r>
      <w:r w:rsidR="00546BDF" w:rsidRPr="00B93702">
        <w:rPr>
          <w:vertAlign w:val="subscript"/>
        </w:rPr>
        <w:t>Offset-RAT</w:t>
      </w:r>
      <w:r w:rsidR="00546BDF" w:rsidRPr="00B93702">
        <w:t xml:space="preserve"> shall apply.</w:t>
      </w:r>
    </w:p>
    <w:p w14:paraId="18BD492D" w14:textId="77777777" w:rsidR="00546BDF" w:rsidRPr="00B93702" w:rsidRDefault="00546BDF" w:rsidP="00F311C8">
      <w:pPr>
        <w:pStyle w:val="Heading4"/>
      </w:pPr>
      <w:bookmarkStart w:id="153" w:name="_Toc21097829"/>
      <w:bookmarkStart w:id="154" w:name="_Toc29765391"/>
      <w:r w:rsidRPr="00B93702">
        <w:t>4.8.4a.2</w:t>
      </w:r>
      <w:r w:rsidRPr="00B93702">
        <w:tab/>
        <w:t>NTC4b generation</w:t>
      </w:r>
      <w:bookmarkEnd w:id="153"/>
      <w:bookmarkEnd w:id="154"/>
    </w:p>
    <w:p w14:paraId="30ACF5C7" w14:textId="77777777" w:rsidR="00546BDF" w:rsidRPr="00B93702" w:rsidRDefault="00546BDF" w:rsidP="00546BDF">
      <w:r w:rsidRPr="00B93702">
        <w:t>NTC4b is only applicable for a BS that supports E-UTRA and GSM. NTC4b is constructed using the following method:</w:t>
      </w:r>
    </w:p>
    <w:p w14:paraId="765D9022" w14:textId="77777777"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14:paraId="7E6F5512" w14:textId="77777777"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5MHz E-UTRA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p>
    <w:p w14:paraId="101F82F6" w14:textId="77777777"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E-UTRA FDD carrier 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14:paraId="23EFCEBE" w14:textId="77777777"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 The specified F</w:t>
      </w:r>
      <w:r w:rsidR="00546BDF" w:rsidRPr="00B93702">
        <w:rPr>
          <w:vertAlign w:val="subscript"/>
        </w:rPr>
        <w:t>Offset-RAT</w:t>
      </w:r>
      <w:r w:rsidR="00546BDF" w:rsidRPr="00B93702">
        <w:t xml:space="preserve"> shall apply.</w:t>
      </w:r>
    </w:p>
    <w:p w14:paraId="41DB0B6A" w14:textId="77777777"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14:paraId="0B51CAC9" w14:textId="77777777" w:rsidR="00546BDF" w:rsidRPr="00B93702" w:rsidRDefault="00546BDF" w:rsidP="00F311C8">
      <w:pPr>
        <w:pStyle w:val="Heading4"/>
      </w:pPr>
      <w:bookmarkStart w:id="155" w:name="_Toc21097830"/>
      <w:bookmarkStart w:id="156" w:name="_Toc29765392"/>
      <w:r w:rsidRPr="00B93702">
        <w:t>4.8.4a.3</w:t>
      </w:r>
      <w:r w:rsidRPr="00B93702">
        <w:tab/>
        <w:t>NTC4c generation</w:t>
      </w:r>
      <w:bookmarkEnd w:id="155"/>
      <w:bookmarkEnd w:id="156"/>
    </w:p>
    <w:p w14:paraId="5BDD3C5D" w14:textId="77777777" w:rsidR="00546BDF" w:rsidRPr="00B93702" w:rsidRDefault="00546BDF" w:rsidP="00546BDF">
      <w:r w:rsidRPr="00B93702">
        <w:t>NTC4c is only applicable for a BS that supports UTRA, E-UTRA and GSM. NTC4c is constructed using the following method:</w:t>
      </w:r>
    </w:p>
    <w:p w14:paraId="5161903B" w14:textId="77777777"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14:paraId="26E6F61C" w14:textId="77777777"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UTRA FDD carrier adjacent to the upper sub-block edge of the lower sub-block. Place a 5MHz E-UTRA carrier adjacent to the upper </w:t>
      </w:r>
      <w:r w:rsidR="00D32095"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r w:rsidR="00534444" w:rsidRPr="00B93702">
        <w:t xml:space="preserve"> The UTRA FDD carrier may be shifted maximum 100 kHz towards higher frequencies to align with the channel raster.</w:t>
      </w:r>
    </w:p>
    <w:p w14:paraId="057C5F60" w14:textId="77777777"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UTRA FDD carrier </w:t>
      </w:r>
      <w:r w:rsidR="00546BDF" w:rsidRPr="00B93702">
        <w:rPr>
          <w:lang w:eastAsia="zh-CN"/>
        </w:rPr>
        <w:lastRenderedPageBreak/>
        <w:t xml:space="preserve">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may be shifted maximum 100 kHz towards higher frequencies to align with the channel raster.</w:t>
      </w:r>
    </w:p>
    <w:p w14:paraId="0F639921" w14:textId="77777777"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1MHz.The specified F</w:t>
      </w:r>
      <w:r w:rsidR="00546BDF" w:rsidRPr="00B93702">
        <w:rPr>
          <w:vertAlign w:val="subscript"/>
        </w:rPr>
        <w:t>Offset-RAT</w:t>
      </w:r>
      <w:r w:rsidR="00546BDF" w:rsidRPr="00B93702">
        <w:t xml:space="preserve"> shall apply.</w:t>
      </w:r>
    </w:p>
    <w:p w14:paraId="7AF643C0" w14:textId="77777777"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14:paraId="549228DD" w14:textId="77777777" w:rsidR="00546BDF" w:rsidRPr="00B93702" w:rsidRDefault="00546BDF" w:rsidP="00F311C8">
      <w:pPr>
        <w:pStyle w:val="Heading4"/>
      </w:pPr>
      <w:bookmarkStart w:id="157" w:name="_Toc21097831"/>
      <w:bookmarkStart w:id="158" w:name="_Toc29765393"/>
      <w:r w:rsidRPr="00B93702">
        <w:t>4.8.4a.4</w:t>
      </w:r>
      <w:r w:rsidRPr="00B93702">
        <w:tab/>
        <w:t>NTC4 power allocation</w:t>
      </w:r>
      <w:bookmarkEnd w:id="157"/>
      <w:bookmarkEnd w:id="158"/>
    </w:p>
    <w:p w14:paraId="063699E7" w14:textId="77777777" w:rsidR="00546BDF" w:rsidRPr="00B93702" w:rsidRDefault="00546BDF" w:rsidP="00546BDF">
      <w:pPr>
        <w:pStyle w:val="B10"/>
      </w:pPr>
      <w:r w:rsidRPr="00B93702">
        <w:t>a)</w:t>
      </w:r>
      <w:r w:rsidRPr="00B93702">
        <w:tab/>
        <w:t xml:space="preserve">Unless otherwise stated, set each carrier to the same power so that the sum of the carrier powers equals the rated total output power according to manufacturer’s declarations in subclause 4.7.2 a) </w:t>
      </w:r>
    </w:p>
    <w:p w14:paraId="77BAF0CE" w14:textId="77777777" w:rsidR="00546BDF" w:rsidRPr="00B93702" w:rsidRDefault="00546BDF" w:rsidP="00546BDF">
      <w:pPr>
        <w:pStyle w:val="B10"/>
      </w:pPr>
      <w:r w:rsidRPr="00B93702">
        <w:t>b)</w:t>
      </w:r>
      <w:r w:rsidRPr="00B93702">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59B51063" w14:textId="77777777" w:rsidR="00546BDF" w:rsidRPr="00B93702" w:rsidRDefault="00546BDF" w:rsidP="001E1501">
      <w:r w:rsidRPr="00B93702">
        <w:t>If in the case of b) the power of one RAT needs to be reduced in order to meet the manufacture’s declaration the power in the other RAT(s) does not need to be increased.</w:t>
      </w:r>
    </w:p>
    <w:p w14:paraId="1242820E" w14:textId="77777777" w:rsidR="009C7F12" w:rsidRPr="00B93702" w:rsidRDefault="009C7F12" w:rsidP="00F311C8">
      <w:pPr>
        <w:pStyle w:val="Heading3"/>
      </w:pPr>
      <w:bookmarkStart w:id="159" w:name="_Toc21097832"/>
      <w:bookmarkStart w:id="160" w:name="_Toc29765394"/>
      <w:r w:rsidRPr="00B93702">
        <w:t>4.8.5</w:t>
      </w:r>
      <w:r w:rsidRPr="00B93702">
        <w:tab/>
        <w:t>TC5: BC2 receiver operation</w:t>
      </w:r>
      <w:bookmarkEnd w:id="159"/>
      <w:bookmarkEnd w:id="160"/>
    </w:p>
    <w:p w14:paraId="1C840FA1" w14:textId="77777777" w:rsidR="009C7F12" w:rsidRPr="00B93702" w:rsidRDefault="009C7F12" w:rsidP="00F311C8">
      <w:pPr>
        <w:pStyle w:val="Heading4"/>
      </w:pPr>
      <w:bookmarkStart w:id="161" w:name="_Toc21097833"/>
      <w:bookmarkStart w:id="162" w:name="_Toc29765395"/>
      <w:r w:rsidRPr="00B93702">
        <w:t>4.8.5.1</w:t>
      </w:r>
      <w:r w:rsidRPr="00B93702">
        <w:tab/>
        <w:t>TC5a generation</w:t>
      </w:r>
      <w:bookmarkEnd w:id="161"/>
      <w:bookmarkEnd w:id="162"/>
    </w:p>
    <w:p w14:paraId="11586457" w14:textId="77777777" w:rsidR="009C7F12" w:rsidRPr="00B93702" w:rsidRDefault="009C7F12" w:rsidP="009C7F12">
      <w:r w:rsidRPr="00B93702">
        <w:t>TC5a is constructed using the following method:</w:t>
      </w:r>
    </w:p>
    <w:p w14:paraId="070E10B6" w14:textId="77777777"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14:paraId="41A3C4F3" w14:textId="77777777"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14:paraId="42C765E9" w14:textId="77777777" w:rsidR="009C7F12" w:rsidRPr="00B93702" w:rsidRDefault="00753F76" w:rsidP="004C2E88">
      <w:pPr>
        <w:pStyle w:val="B10"/>
      </w:pPr>
      <w:r w:rsidRPr="00B93702">
        <w:t>-</w:t>
      </w:r>
      <w:r w:rsidR="004C2E88" w:rsidRPr="00B93702">
        <w:tab/>
      </w:r>
      <w:r w:rsidR="009C7F12" w:rsidRPr="00B93702">
        <w:t xml:space="preserve">Place a UTRA FDD carrier at the </w:t>
      </w:r>
      <w:r w:rsidR="00D32095" w:rsidRPr="00B93702">
        <w:t>upper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r w:rsidR="00534444" w:rsidRPr="00B93702">
        <w:t xml:space="preserve"> The UTRA FDD carrier may be shifted maximum 100 kHz towards higher frequencies to align with the channel raster.</w:t>
      </w:r>
    </w:p>
    <w:p w14:paraId="769D67FE" w14:textId="77777777" w:rsidR="009C7F12" w:rsidRPr="00B93702" w:rsidRDefault="009C7F12" w:rsidP="00F311C8">
      <w:pPr>
        <w:pStyle w:val="Heading4"/>
      </w:pPr>
      <w:bookmarkStart w:id="163" w:name="_Toc21097834"/>
      <w:bookmarkStart w:id="164" w:name="_Toc29765396"/>
      <w:r w:rsidRPr="00B93702">
        <w:t>4.8.5.2</w:t>
      </w:r>
      <w:r w:rsidRPr="00B93702">
        <w:tab/>
        <w:t>TC5b generation</w:t>
      </w:r>
      <w:bookmarkEnd w:id="163"/>
      <w:bookmarkEnd w:id="164"/>
    </w:p>
    <w:p w14:paraId="0FAB7F00" w14:textId="77777777" w:rsidR="009C7F12" w:rsidRPr="00B93702" w:rsidRDefault="009C7F12" w:rsidP="009C7F12">
      <w:r w:rsidRPr="00B93702">
        <w:t>TC5b is constructed using the following method:</w:t>
      </w:r>
    </w:p>
    <w:p w14:paraId="4133E310" w14:textId="77777777"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14:paraId="7E9AC243" w14:textId="77777777"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14:paraId="121B824C" w14:textId="77777777" w:rsidR="009C7F12" w:rsidRPr="00B93702" w:rsidRDefault="00753F76" w:rsidP="00C24412">
      <w:pPr>
        <w:pStyle w:val="B10"/>
      </w:pPr>
      <w:r w:rsidRPr="00B93702">
        <w:t>-</w:t>
      </w:r>
      <w:r w:rsidR="004C2E88" w:rsidRPr="00B93702">
        <w:tab/>
      </w:r>
      <w:r w:rsidR="009C7F12" w:rsidRPr="00B93702">
        <w:t xml:space="preserve">Place a 5MHz E-UTRA carrier at the </w:t>
      </w:r>
      <w:r w:rsidR="00D32095" w:rsidRPr="00B93702">
        <w:t>upper</w:t>
      </w:r>
      <w:r w:rsidR="009C7F12" w:rsidRPr="00B93702">
        <w:t xml:space="preserve"> </w:t>
      </w:r>
      <w:r w:rsidR="00D32095" w:rsidRPr="00B93702">
        <w:t>Base Station RF Bandwidth</w:t>
      </w:r>
      <w:r w:rsidR="009C7F12" w:rsidRPr="00B93702">
        <w:t xml:space="preserve"> edge. If the BS does not support 5 MHz channel BW select the narrowest supported channel BW. </w:t>
      </w:r>
      <w:r w:rsidR="00FE1FFF" w:rsidRPr="00B93702">
        <w:t>T</w:t>
      </w:r>
      <w:r w:rsidR="009C7F12" w:rsidRPr="00B93702">
        <w:t>he specified F</w:t>
      </w:r>
      <w:r w:rsidR="009C7F12" w:rsidRPr="00B93702">
        <w:rPr>
          <w:vertAlign w:val="subscript"/>
        </w:rPr>
        <w:t>Offset-RAT</w:t>
      </w:r>
      <w:r w:rsidR="009C7F12" w:rsidRPr="00B93702">
        <w:t xml:space="preserve"> shall apply.</w:t>
      </w:r>
    </w:p>
    <w:p w14:paraId="44625E1F" w14:textId="77777777" w:rsidR="00546BDF" w:rsidRPr="00B93702" w:rsidRDefault="00546BDF" w:rsidP="00546BDF">
      <w:pPr>
        <w:pStyle w:val="Heading3"/>
      </w:pPr>
      <w:bookmarkStart w:id="165" w:name="_Toc21097835"/>
      <w:bookmarkStart w:id="166" w:name="_Toc29765397"/>
      <w:r w:rsidRPr="00B93702">
        <w:lastRenderedPageBreak/>
        <w:t>4.8.5a</w:t>
      </w:r>
      <w:r w:rsidRPr="00B93702">
        <w:tab/>
        <w:t>NTC5: Non-contiguous multi RAT operations with GSM for the receiver</w:t>
      </w:r>
      <w:bookmarkEnd w:id="165"/>
      <w:bookmarkEnd w:id="166"/>
    </w:p>
    <w:p w14:paraId="0CC1B42A" w14:textId="77777777" w:rsidR="00546BDF" w:rsidRPr="00B93702" w:rsidRDefault="00546BDF" w:rsidP="00546BDF">
      <w:r w:rsidRPr="00B93702">
        <w:t xml:space="preserve">The purpose of NTC5 is to test non-contiguous multi RAT operations with GSM for the receiver. </w:t>
      </w:r>
    </w:p>
    <w:p w14:paraId="7E296E1F" w14:textId="77777777" w:rsidR="00546BDF" w:rsidRPr="00B93702" w:rsidRDefault="00546BDF" w:rsidP="00F311C8">
      <w:pPr>
        <w:pStyle w:val="Heading4"/>
      </w:pPr>
      <w:bookmarkStart w:id="167" w:name="_Toc21097836"/>
      <w:bookmarkStart w:id="168" w:name="_Toc29765398"/>
      <w:r w:rsidRPr="00B93702">
        <w:t>4.8.5a.1</w:t>
      </w:r>
      <w:r w:rsidRPr="00B93702">
        <w:tab/>
        <w:t>NTC5a generation</w:t>
      </w:r>
      <w:bookmarkEnd w:id="167"/>
      <w:bookmarkEnd w:id="168"/>
    </w:p>
    <w:p w14:paraId="16728450" w14:textId="77777777" w:rsidR="00546BDF" w:rsidRPr="00B93702" w:rsidRDefault="00546BDF" w:rsidP="00546BDF">
      <w:r w:rsidRPr="00B93702">
        <w:t>NTC5a is only applicable for a BS that supports UTRA and GSM. NTC5a is constructed using the following method:</w:t>
      </w:r>
    </w:p>
    <w:p w14:paraId="424ABE04" w14:textId="77777777"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 The sub-block bandwidth shall be equal to 6MHz.</w:t>
      </w:r>
    </w:p>
    <w:p w14:paraId="486867D5" w14:textId="77777777" w:rsidR="00546BDF" w:rsidRPr="00B93702" w:rsidRDefault="00753F76" w:rsidP="00546BDF">
      <w:pPr>
        <w:pStyle w:val="B10"/>
      </w:pPr>
      <w:r w:rsidRPr="00B93702">
        <w:t>-</w:t>
      </w:r>
      <w:r w:rsidR="00546BDF" w:rsidRPr="00B93702">
        <w:tab/>
        <w:t>If the BS supports up to 3 carriers use the method to generate NTC4a for up to 3 carriers.</w:t>
      </w:r>
    </w:p>
    <w:p w14:paraId="6864420C" w14:textId="77777777" w:rsidR="00546BDF" w:rsidRPr="00B93702" w:rsidRDefault="00753F76" w:rsidP="00546BDF">
      <w:pPr>
        <w:pStyle w:val="B10"/>
      </w:pPr>
      <w:r w:rsidRPr="00B93702">
        <w:t>-</w:t>
      </w:r>
      <w:r w:rsidR="00546BDF" w:rsidRPr="00B93702">
        <w:tab/>
        <w:t>If the BS supports at least 4 carriers use the method to generate NTC4a for up to 4 carriers.</w:t>
      </w:r>
    </w:p>
    <w:p w14:paraId="6946C73C" w14:textId="77777777" w:rsidR="00546BDF" w:rsidRPr="00B93702" w:rsidRDefault="00546BDF" w:rsidP="00F311C8">
      <w:pPr>
        <w:pStyle w:val="Heading4"/>
      </w:pPr>
      <w:bookmarkStart w:id="169" w:name="_Toc21097837"/>
      <w:bookmarkStart w:id="170" w:name="_Toc29765399"/>
      <w:r w:rsidRPr="00B93702">
        <w:t>4.8.5a.2</w:t>
      </w:r>
      <w:r w:rsidRPr="00B93702">
        <w:tab/>
        <w:t>NTC5b generation</w:t>
      </w:r>
      <w:bookmarkEnd w:id="169"/>
      <w:bookmarkEnd w:id="170"/>
    </w:p>
    <w:p w14:paraId="5B5632D2" w14:textId="77777777" w:rsidR="00546BDF" w:rsidRPr="00B93702" w:rsidRDefault="00376A16" w:rsidP="00546BDF">
      <w:r w:rsidRPr="00B93702">
        <w:t xml:space="preserve">NTC5b </w:t>
      </w:r>
      <w:r w:rsidR="00546BDF" w:rsidRPr="00B93702">
        <w:t>is only applicable for a BS that supports E-UTRA and GSM. NTC5b is constructed using the following method:</w:t>
      </w:r>
    </w:p>
    <w:p w14:paraId="14E87CF5" w14:textId="77777777"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14:paraId="360E6E3D" w14:textId="77777777" w:rsidR="00546BDF" w:rsidRPr="00B93702" w:rsidRDefault="00753F76" w:rsidP="00546BDF">
      <w:pPr>
        <w:pStyle w:val="B10"/>
      </w:pPr>
      <w:r w:rsidRPr="00B93702">
        <w:t>-</w:t>
      </w:r>
      <w:r w:rsidR="00546BDF" w:rsidRPr="00B93702">
        <w:tab/>
        <w:t>If the BS supports up to 3 carriers use the method to generate NTC4b for up to 3 carriers.</w:t>
      </w:r>
    </w:p>
    <w:p w14:paraId="62A7EC94" w14:textId="77777777" w:rsidR="00546BDF" w:rsidRPr="00B93702" w:rsidRDefault="00753F76" w:rsidP="00546BDF">
      <w:pPr>
        <w:pStyle w:val="B10"/>
      </w:pPr>
      <w:r w:rsidRPr="00B93702">
        <w:t>-</w:t>
      </w:r>
      <w:r w:rsidR="00546BDF" w:rsidRPr="00B93702">
        <w:tab/>
        <w:t>If the BS supports at least 4 carriers use the method to generate NTC4b for up to 4 carriers.</w:t>
      </w:r>
    </w:p>
    <w:p w14:paraId="5F2BE279" w14:textId="77777777" w:rsidR="00546BDF" w:rsidRPr="00B93702" w:rsidRDefault="00546BDF" w:rsidP="00F311C8">
      <w:pPr>
        <w:pStyle w:val="Heading4"/>
      </w:pPr>
      <w:bookmarkStart w:id="171" w:name="_Toc21097838"/>
      <w:bookmarkStart w:id="172" w:name="_Toc29765400"/>
      <w:r w:rsidRPr="00B93702">
        <w:t>4.8.5a.3</w:t>
      </w:r>
      <w:r w:rsidRPr="00B93702">
        <w:tab/>
        <w:t>NTC5c generation</w:t>
      </w:r>
      <w:bookmarkEnd w:id="171"/>
      <w:bookmarkEnd w:id="172"/>
    </w:p>
    <w:p w14:paraId="319C2DB3" w14:textId="77777777" w:rsidR="00546BDF" w:rsidRPr="00B93702" w:rsidRDefault="00546BDF" w:rsidP="00546BDF">
      <w:r w:rsidRPr="00B93702">
        <w:t>NTC5c is only applicable for a BS that supports UTRA, E-UTRA and GSM. NTC5c is constructed using the following method:</w:t>
      </w:r>
    </w:p>
    <w:p w14:paraId="4F91FB87" w14:textId="77777777"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14:paraId="2E6B392B" w14:textId="77777777" w:rsidR="00546BDF" w:rsidRPr="00B93702" w:rsidRDefault="00753F76" w:rsidP="00546BDF">
      <w:pPr>
        <w:pStyle w:val="B10"/>
      </w:pPr>
      <w:r w:rsidRPr="00B93702">
        <w:t>-</w:t>
      </w:r>
      <w:r w:rsidR="00546BDF" w:rsidRPr="00B93702">
        <w:tab/>
        <w:t>If the BS supports up to 3 carriers use the method to generate NTC4c for up to 3 carriers.</w:t>
      </w:r>
    </w:p>
    <w:p w14:paraId="627CF944" w14:textId="77777777" w:rsidR="00546BDF" w:rsidRPr="00B93702" w:rsidRDefault="00753F76" w:rsidP="00546BDF">
      <w:pPr>
        <w:pStyle w:val="B10"/>
      </w:pPr>
      <w:r w:rsidRPr="00B93702">
        <w:t>-</w:t>
      </w:r>
      <w:r w:rsidR="00546BDF" w:rsidRPr="00B93702">
        <w:tab/>
        <w:t>If the BS supports at least 4 carriers use the method to generate NTC4c for up to 4 carriers.</w:t>
      </w:r>
    </w:p>
    <w:p w14:paraId="6F738CF4" w14:textId="77777777" w:rsidR="009C7F12" w:rsidRPr="00B93702" w:rsidRDefault="009C7F12" w:rsidP="00F311C8">
      <w:pPr>
        <w:pStyle w:val="Heading3"/>
      </w:pPr>
      <w:bookmarkStart w:id="173" w:name="_Toc21097839"/>
      <w:bookmarkStart w:id="174" w:name="_Toc29765401"/>
      <w:r w:rsidRPr="00B93702">
        <w:t>4.8.6</w:t>
      </w:r>
      <w:r w:rsidRPr="00B93702">
        <w:tab/>
        <w:t>TC6: Single carrier for receiver tests</w:t>
      </w:r>
      <w:bookmarkEnd w:id="173"/>
      <w:bookmarkEnd w:id="174"/>
    </w:p>
    <w:p w14:paraId="3EF35205" w14:textId="77777777" w:rsidR="009C7F12" w:rsidRPr="00B93702" w:rsidRDefault="009C7F12" w:rsidP="00F311C8">
      <w:pPr>
        <w:pStyle w:val="Heading4"/>
      </w:pPr>
      <w:bookmarkStart w:id="175" w:name="_Toc21097840"/>
      <w:bookmarkStart w:id="176" w:name="_Toc29765402"/>
      <w:r w:rsidRPr="00B93702">
        <w:t>4.8.6.1</w:t>
      </w:r>
      <w:r w:rsidRPr="00B93702">
        <w:tab/>
        <w:t>TC6a generation</w:t>
      </w:r>
      <w:bookmarkEnd w:id="175"/>
      <w:bookmarkEnd w:id="176"/>
    </w:p>
    <w:p w14:paraId="179E5A84" w14:textId="77777777" w:rsidR="009C7F12" w:rsidRPr="00B93702" w:rsidRDefault="009C7F12" w:rsidP="009C7F12">
      <w:r w:rsidRPr="00B93702">
        <w:t>TC6a is constructed using the following method:</w:t>
      </w:r>
    </w:p>
    <w:p w14:paraId="3103457B" w14:textId="77777777" w:rsidR="009C7F12" w:rsidRPr="00B93702" w:rsidRDefault="00753F76" w:rsidP="004C2E88">
      <w:pPr>
        <w:pStyle w:val="B10"/>
      </w:pPr>
      <w:r w:rsidRPr="00B93702">
        <w:t>-</w:t>
      </w:r>
      <w:r w:rsidR="004C2E88" w:rsidRPr="00B93702">
        <w:tab/>
      </w:r>
      <w:r w:rsidR="009C7F12" w:rsidRPr="00B93702">
        <w:t xml:space="preserve">Place a single UTRA carrier in the middle of the </w:t>
      </w:r>
      <w:r w:rsidR="00D32095" w:rsidRPr="00B93702">
        <w:t>maximum Base Station RF Bandwidth</w:t>
      </w:r>
      <w:r w:rsidR="009C7F12" w:rsidRPr="00B93702">
        <w:t>.</w:t>
      </w:r>
      <w:r w:rsidR="00534444" w:rsidRPr="00B93702">
        <w:t xml:space="preserve"> The carrier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14:paraId="658D5D1E" w14:textId="77777777" w:rsidR="009C7F12" w:rsidRPr="00B93702" w:rsidRDefault="009C7F12" w:rsidP="00F311C8">
      <w:pPr>
        <w:pStyle w:val="Heading4"/>
      </w:pPr>
      <w:bookmarkStart w:id="177" w:name="_Toc21097841"/>
      <w:bookmarkStart w:id="178" w:name="_Toc29765403"/>
      <w:r w:rsidRPr="00B93702">
        <w:t>4.8.6.2</w:t>
      </w:r>
      <w:r w:rsidRPr="00B93702">
        <w:tab/>
        <w:t>TC6b generation</w:t>
      </w:r>
      <w:bookmarkEnd w:id="177"/>
      <w:bookmarkEnd w:id="178"/>
    </w:p>
    <w:p w14:paraId="7B3A3524" w14:textId="77777777" w:rsidR="009C7F12" w:rsidRPr="00B93702" w:rsidRDefault="009C7F12" w:rsidP="009C7F12">
      <w:r w:rsidRPr="00B93702">
        <w:t>TC6b is constructed using the following method:</w:t>
      </w:r>
    </w:p>
    <w:p w14:paraId="03159FD7" w14:textId="77777777" w:rsidR="009C7F12" w:rsidRPr="00B93702" w:rsidRDefault="00753F76" w:rsidP="004C2E88">
      <w:pPr>
        <w:pStyle w:val="B10"/>
      </w:pPr>
      <w:r w:rsidRPr="00B93702">
        <w:t>-</w:t>
      </w:r>
      <w:r w:rsidR="004C2E88" w:rsidRPr="00B93702">
        <w:tab/>
      </w:r>
      <w:r w:rsidR="009C7F12" w:rsidRPr="00B93702">
        <w:t xml:space="preserve">Place the narrowest supported E-UTRA carrier in the middle of the </w:t>
      </w:r>
      <w:r w:rsidR="00D32095" w:rsidRPr="00B93702">
        <w:t>maximum Base Station RF Bandwidth</w:t>
      </w:r>
      <w:r w:rsidR="009C7F12" w:rsidRPr="00B93702">
        <w:t>.</w:t>
      </w:r>
    </w:p>
    <w:p w14:paraId="6FA1B506" w14:textId="77777777" w:rsidR="009C7F12" w:rsidRPr="00B93702" w:rsidRDefault="009C7F12" w:rsidP="00F311C8">
      <w:pPr>
        <w:pStyle w:val="Heading4"/>
      </w:pPr>
      <w:bookmarkStart w:id="179" w:name="_Toc21097842"/>
      <w:bookmarkStart w:id="180" w:name="_Toc29765404"/>
      <w:r w:rsidRPr="00B93702">
        <w:t>4.8.6.3</w:t>
      </w:r>
      <w:r w:rsidRPr="00B93702">
        <w:tab/>
        <w:t>TC6c generation</w:t>
      </w:r>
      <w:bookmarkEnd w:id="179"/>
      <w:bookmarkEnd w:id="180"/>
    </w:p>
    <w:p w14:paraId="29AA90AF" w14:textId="77777777" w:rsidR="00325748" w:rsidRPr="00B93702" w:rsidRDefault="00325748" w:rsidP="00325748">
      <w:r w:rsidRPr="00B93702">
        <w:t>TC6c is constructed using the following method:</w:t>
      </w:r>
    </w:p>
    <w:p w14:paraId="0F7D4A8A" w14:textId="77777777" w:rsidR="00325748" w:rsidRPr="00B93702" w:rsidRDefault="00753F76" w:rsidP="004C2E88">
      <w:pPr>
        <w:pStyle w:val="B10"/>
      </w:pPr>
      <w:r w:rsidRPr="00B93702">
        <w:t>-</w:t>
      </w:r>
      <w:r w:rsidR="004C2E88" w:rsidRPr="00B93702">
        <w:tab/>
      </w:r>
      <w:r w:rsidR="00325748" w:rsidRPr="00B93702">
        <w:t xml:space="preserve">Place a single UTRA TDD carrier in the middle of the </w:t>
      </w:r>
      <w:r w:rsidR="00D32095" w:rsidRPr="00B93702">
        <w:t>maximum Base Station RF Bandwidth</w:t>
      </w:r>
      <w:r w:rsidR="00325748" w:rsidRPr="00B93702">
        <w:t>.</w:t>
      </w:r>
    </w:p>
    <w:p w14:paraId="54A1561D" w14:textId="77777777" w:rsidR="00D14EDA" w:rsidRPr="00B93702" w:rsidRDefault="00D14EDA" w:rsidP="00F311C8">
      <w:pPr>
        <w:pStyle w:val="Heading3"/>
        <w:rPr>
          <w:rFonts w:eastAsia="SimSun"/>
          <w:lang w:eastAsia="zh-CN"/>
        </w:rPr>
      </w:pPr>
      <w:bookmarkStart w:id="181" w:name="_Toc21097843"/>
      <w:bookmarkStart w:id="182" w:name="_Toc29765405"/>
      <w:r w:rsidRPr="00B93702">
        <w:rPr>
          <w:rFonts w:eastAsia="SimSun"/>
          <w:lang w:eastAsia="zh-CN"/>
        </w:rPr>
        <w:lastRenderedPageBreak/>
        <w:t>4.8.7</w:t>
      </w:r>
      <w:r w:rsidRPr="00B93702">
        <w:rPr>
          <w:rFonts w:eastAsia="SimSun"/>
        </w:rPr>
        <w:tab/>
        <w:t xml:space="preserve">Generation of MB-MSR </w:t>
      </w:r>
      <w:r w:rsidRPr="00B93702">
        <w:rPr>
          <w:rFonts w:eastAsia="SimSun"/>
          <w:lang w:eastAsia="zh-CN"/>
        </w:rPr>
        <w:t>test configurations</w:t>
      </w:r>
      <w:bookmarkEnd w:id="181"/>
      <w:bookmarkEnd w:id="182"/>
    </w:p>
    <w:p w14:paraId="4C718966" w14:textId="77777777" w:rsidR="00D14EDA" w:rsidRPr="00B93702" w:rsidRDefault="00D14EDA" w:rsidP="00F311C8">
      <w:pPr>
        <w:pStyle w:val="Heading4"/>
        <w:rPr>
          <w:rFonts w:eastAsia="SimSun"/>
        </w:rPr>
      </w:pPr>
      <w:bookmarkStart w:id="183" w:name="_Toc21097844"/>
      <w:bookmarkStart w:id="184" w:name="_Toc29765406"/>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rPr>
        <w:tab/>
        <w:t>TC7a: MB-MSR test configuration for full carrier allocation</w:t>
      </w:r>
      <w:bookmarkEnd w:id="183"/>
      <w:bookmarkEnd w:id="184"/>
    </w:p>
    <w:p w14:paraId="3AB0F95A" w14:textId="77777777" w:rsidR="00D14EDA" w:rsidRPr="00B93702" w:rsidRDefault="00D14EDA" w:rsidP="00D14EDA">
      <w:r w:rsidRPr="00B93702">
        <w:t>The purpose of TC7a is to test multi-band operation aspects considering maximum supported number of carriers.</w:t>
      </w:r>
    </w:p>
    <w:p w14:paraId="325ACFBB" w14:textId="77777777" w:rsidR="00D14EDA" w:rsidRPr="00B93702" w:rsidRDefault="00D14EDA" w:rsidP="00F311C8">
      <w:pPr>
        <w:pStyle w:val="Heading5"/>
        <w:rPr>
          <w:rFonts w:eastAsia="SimSun"/>
        </w:rPr>
      </w:pPr>
      <w:bookmarkStart w:id="185" w:name="_Toc21097845"/>
      <w:bookmarkStart w:id="186" w:name="_Toc29765407"/>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.1.1</w:t>
      </w:r>
      <w:r w:rsidRPr="00B93702">
        <w:rPr>
          <w:rFonts w:eastAsia="SimSun"/>
        </w:rPr>
        <w:tab/>
        <w:t>TC7a generation</w:t>
      </w:r>
      <w:bookmarkEnd w:id="185"/>
      <w:bookmarkEnd w:id="186"/>
    </w:p>
    <w:p w14:paraId="60E01133" w14:textId="77777777" w:rsidR="00D14EDA" w:rsidRPr="00B93702" w:rsidRDefault="00D14EDA" w:rsidP="00D14EDA">
      <w:pPr>
        <w:rPr>
          <w:lang w:eastAsia="zh-CN"/>
        </w:rPr>
      </w:pPr>
      <w:r w:rsidRPr="00B93702">
        <w:t>TC7a is based on re-using the existing test configurations applicable per band involved in multi-band operation. TC7a is constructed using the following method:</w:t>
      </w:r>
    </w:p>
    <w:p w14:paraId="0F00AA52" w14:textId="77777777" w:rsidR="00D14EDA" w:rsidRPr="00B93702" w:rsidRDefault="00D14EDA" w:rsidP="00D14EDA">
      <w:pPr>
        <w:pStyle w:val="B10"/>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14:paraId="2792C8A2" w14:textId="77777777" w:rsidR="00D14EDA" w:rsidRPr="00B93702" w:rsidRDefault="00D14EDA" w:rsidP="00D14EDA">
      <w:pPr>
        <w:pStyle w:val="B10"/>
        <w:rPr>
          <w:rFonts w:eastAsia="SimSun"/>
          <w:lang w:eastAsia="zh-CN"/>
        </w:rPr>
      </w:pPr>
      <w:r w:rsidRPr="00B93702">
        <w:t>-</w:t>
      </w:r>
      <w:r w:rsidRPr="00B93702">
        <w:tab/>
      </w:r>
      <w:r w:rsidRPr="00B93702">
        <w:rPr>
          <w:lang w:eastAsia="zh-CN"/>
        </w:rPr>
        <w:t>The number of carriers</w:t>
      </w:r>
      <w:r w:rsidRPr="00B93702">
        <w:t xml:space="preserve"> of each supported operating band shall be the declared </w:t>
      </w:r>
      <w:r w:rsidRPr="00B93702">
        <w:rPr>
          <w:lang w:eastAsia="zh-CN"/>
        </w:rPr>
        <w:t>maximum number of supported carriers</w:t>
      </w:r>
      <w:r w:rsidRPr="00B93702">
        <w:t xml:space="preserve"> in multi-band operation. </w:t>
      </w:r>
      <w:r w:rsidRPr="00B93702">
        <w:rPr>
          <w:rFonts w:eastAsia="SimSun"/>
          <w:lang w:eastAsia="zh-CN"/>
        </w:rPr>
        <w:t xml:space="preserve">Carriers shall first be placed at the outermost edges of the declared </w:t>
      </w:r>
      <w:r w:rsidR="00D32095" w:rsidRPr="00B93702">
        <w:rPr>
          <w:rFonts w:eastAsia="SimSun"/>
          <w:lang w:eastAsia="zh-CN"/>
        </w:rPr>
        <w:t>Maximum Radio Bandwidth</w:t>
      </w:r>
      <w:r w:rsidR="004379D2" w:rsidRPr="00B93702">
        <w:rPr>
          <w:lang w:eastAsia="zh-CN"/>
        </w:rPr>
        <w:t xml:space="preserve"> 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 xml:space="preserve">Base Station </w:t>
      </w:r>
      <w:r w:rsidRPr="00B93702">
        <w:rPr>
          <w:rFonts w:eastAsia="SimSun"/>
          <w:lang w:eastAsia="zh-CN"/>
        </w:rPr>
        <w:t xml:space="preserve">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 if possible.</w:t>
      </w:r>
    </w:p>
    <w:p w14:paraId="4527B536" w14:textId="77777777"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14:paraId="1F5FA19A" w14:textId="77777777" w:rsidR="00D14EDA" w:rsidRPr="00B93702" w:rsidRDefault="00D14EDA" w:rsidP="00D14EDA">
      <w:pPr>
        <w:pStyle w:val="B10"/>
        <w:rPr>
          <w:lang w:eastAsia="zh-CN"/>
        </w:rPr>
      </w:pPr>
      <w:r w:rsidRPr="00B93702">
        <w:t>-</w:t>
      </w:r>
      <w:r w:rsidRPr="00B93702">
        <w:tab/>
      </w:r>
      <w:r w:rsidRPr="00B93702">
        <w:rPr>
          <w:lang w:eastAsia="zh-CN"/>
        </w:rPr>
        <w:t>E</w:t>
      </w:r>
      <w:r w:rsidRPr="00B93702">
        <w:t>ach concerned band shall be considered as a</w:t>
      </w:r>
      <w:r w:rsidRPr="00B93702">
        <w:rPr>
          <w:lang w:eastAsia="zh-CN"/>
        </w:rPr>
        <w:t>n independent band</w:t>
      </w:r>
      <w:r w:rsidRPr="00B93702">
        <w:t xml:space="preserve"> and the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4.8.7.1.1-1,</w:t>
      </w:r>
      <w:r w:rsidR="00363FA6" w:rsidRPr="00B93702">
        <w:rPr>
          <w:lang w:eastAsia="zh-CN"/>
        </w:rPr>
        <w:t xml:space="preserve"> where the declared parameters for multi-band operation shall apply</w:t>
      </w:r>
      <w:r w:rsidRPr="00B93702">
        <w:t>.</w:t>
      </w:r>
      <w:r w:rsidRPr="00B93702">
        <w:rPr>
          <w:lang w:eastAsia="zh-CN"/>
        </w:rPr>
        <w:t xml:space="preserve"> </w:t>
      </w:r>
      <w:r w:rsidRPr="00B93702">
        <w:t xml:space="preserve">The mirror image of the single band test configuration shall be used </w:t>
      </w:r>
      <w:r w:rsidR="004379D2" w:rsidRPr="00B93702">
        <w:t xml:space="preserve">in each alternate band(s) and </w:t>
      </w:r>
      <w:r w:rsidRPr="00B93702">
        <w:t>in the highest band being tested for the BS.</w:t>
      </w:r>
    </w:p>
    <w:p w14:paraId="32C74146" w14:textId="77777777" w:rsidR="00D14EDA" w:rsidRPr="00B93702" w:rsidRDefault="00D14EDA" w:rsidP="00D14EDA">
      <w:pPr>
        <w:pStyle w:val="B10"/>
        <w:rPr>
          <w:lang w:eastAsia="zh-CN"/>
        </w:rPr>
      </w:pPr>
      <w:r w:rsidRPr="00B93702">
        <w:t>-</w:t>
      </w:r>
      <w:r w:rsidRPr="00B93702">
        <w:tab/>
      </w:r>
      <w:bookmarkStart w:id="187" w:name="OLE_LINK130"/>
      <w:r w:rsidR="004379D2" w:rsidRPr="00B93702">
        <w:t xml:space="preserve">If only one carrier can be placed </w:t>
      </w:r>
      <w:r w:rsidR="004379D2" w:rsidRPr="00B93702">
        <w:rPr>
          <w:lang w:eastAsia="zh-CN"/>
        </w:rPr>
        <w:t xml:space="preserve">for the concerned band(s), </w:t>
      </w:r>
      <w:r w:rsidR="004379D2" w:rsidRPr="00B93702">
        <w:t xml:space="preserve">the carrier(s) shall be placed at the </w:t>
      </w:r>
      <w:r w:rsidR="004379D2" w:rsidRPr="00B93702">
        <w:rPr>
          <w:lang w:eastAsia="zh-CN"/>
        </w:rPr>
        <w:t xml:space="preserve">outermost </w:t>
      </w:r>
      <w:r w:rsidR="004379D2" w:rsidRPr="00B93702">
        <w:t>edges of the declared maximum radio bandwidth</w:t>
      </w:r>
      <w:r w:rsidR="004379D2" w:rsidRPr="00B93702">
        <w:rPr>
          <w:lang w:eastAsia="zh-CN"/>
        </w:rPr>
        <w:t xml:space="preserve"> for outermost band(s) and at one of the outermost edges of the supported frequency range within the </w:t>
      </w:r>
      <w:r w:rsidR="004379D2" w:rsidRPr="00B93702">
        <w:t>Base Station</w:t>
      </w:r>
      <w:r w:rsidR="004379D2" w:rsidRPr="00B93702">
        <w:rPr>
          <w:lang w:eastAsia="zh-CN"/>
        </w:rPr>
        <w:t xml:space="preserve"> RF Bandwidths for middle band(s) if any</w:t>
      </w:r>
      <w:r w:rsidR="004379D2" w:rsidRPr="00B93702">
        <w:t>.</w:t>
      </w:r>
      <w:bookmarkEnd w:id="187"/>
    </w:p>
    <w:p w14:paraId="211FFA57" w14:textId="77777777" w:rsidR="00D14EDA" w:rsidRPr="00B93702" w:rsidRDefault="00D14EDA" w:rsidP="00D14EDA">
      <w:pPr>
        <w:pStyle w:val="B10"/>
        <w:rPr>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14:paraId="62D3A243" w14:textId="77777777" w:rsidR="00D14EDA" w:rsidRPr="00B93702" w:rsidRDefault="00D14EDA" w:rsidP="00D14EDA">
      <w:pPr>
        <w:pStyle w:val="B10"/>
        <w:rPr>
          <w:lang w:eastAsia="zh-CN"/>
        </w:rPr>
      </w:pPr>
      <w:r w:rsidRPr="00B93702">
        <w:t>-</w:t>
      </w:r>
      <w:r w:rsidRPr="00B93702">
        <w:tab/>
        <w:t xml:space="preserve">If the sum of the </w:t>
      </w:r>
      <w:r w:rsidRPr="00B93702">
        <w:rPr>
          <w:lang w:eastAsia="zh-CN"/>
        </w:rPr>
        <w:t>maximum number of supported carrier</w:t>
      </w:r>
      <w:r w:rsidRPr="00B93702">
        <w:t xml:space="preserve"> of each supported operating bands in multi-band operation is larger than the declared </w:t>
      </w:r>
      <w:r w:rsidRPr="00B93702">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B93702">
        <w:t xml:space="preserve">shall be reduced so that the </w:t>
      </w:r>
      <w:r w:rsidRPr="00B93702">
        <w:rPr>
          <w:lang w:eastAsia="zh-CN"/>
        </w:rPr>
        <w:t>total number of supported carriers is not be exceeded and vice versa.</w:t>
      </w:r>
    </w:p>
    <w:p w14:paraId="6C04C931" w14:textId="77777777" w:rsidR="00D14EDA" w:rsidRPr="00B93702" w:rsidRDefault="00D14EDA" w:rsidP="0048036E">
      <w:pPr>
        <w:pStyle w:val="TH"/>
        <w:rPr>
          <w:rFonts w:eastAsia="SimSun"/>
          <w:lang w:eastAsia="zh-CN"/>
        </w:rPr>
      </w:pPr>
      <w:r w:rsidRPr="00B93702">
        <w:rPr>
          <w:rFonts w:eastAsia="SimSun"/>
          <w:lang w:eastAsia="zh-CN"/>
        </w:rPr>
        <w:t>Table 4.8.7.1.1-1: The applicability of test configuration</w:t>
      </w:r>
      <w:r w:rsidR="00363FA6" w:rsidRPr="00B93702">
        <w:rPr>
          <w:rFonts w:eastAsia="SimSun"/>
          <w:lang w:eastAsia="zh-CN"/>
        </w:rPr>
        <w:t xml:space="preserve"> for carrier placement</w:t>
      </w:r>
      <w:r w:rsidRPr="00B93702">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BA036B" w:rsidRPr="00B93702" w14:paraId="0BF4944E" w14:textId="77777777" w:rsidTr="00905FAB">
        <w:trPr>
          <w:trHeight w:val="255"/>
          <w:jc w:val="center"/>
        </w:trPr>
        <w:tc>
          <w:tcPr>
            <w:tcW w:w="754" w:type="dxa"/>
            <w:shd w:val="clear" w:color="auto" w:fill="auto"/>
            <w:vAlign w:val="center"/>
          </w:tcPr>
          <w:p w14:paraId="0EA74960" w14:textId="77777777" w:rsidR="00BA036B" w:rsidRPr="00B93702" w:rsidRDefault="00BA036B" w:rsidP="00BA036B">
            <w:pPr>
              <w:pStyle w:val="TAH"/>
              <w:rPr>
                <w:rFonts w:eastAsia="SimSun" w:cs="Arial"/>
                <w:lang w:eastAsia="zh-CN"/>
              </w:rPr>
            </w:pPr>
            <w:r w:rsidRPr="00B93702">
              <w:rPr>
                <w:rFonts w:eastAsia="SimSun" w:cs="Arial"/>
                <w:lang w:eastAsia="zh-CN"/>
              </w:rPr>
              <w:t>BC</w:t>
            </w:r>
          </w:p>
        </w:tc>
        <w:tc>
          <w:tcPr>
            <w:tcW w:w="754" w:type="dxa"/>
            <w:shd w:val="clear" w:color="auto" w:fill="auto"/>
            <w:vAlign w:val="center"/>
          </w:tcPr>
          <w:p w14:paraId="42B6A2FE" w14:textId="77777777" w:rsidR="00BA036B" w:rsidRPr="00B93702" w:rsidRDefault="00BA036B" w:rsidP="00BA036B">
            <w:pPr>
              <w:pStyle w:val="TAH"/>
              <w:rPr>
                <w:rFonts w:eastAsia="SimSun" w:cs="Arial"/>
                <w:lang w:eastAsia="zh-CN"/>
              </w:rPr>
            </w:pPr>
            <w:r w:rsidRPr="00B93702">
              <w:rPr>
                <w:rFonts w:eastAsia="SimSun" w:cs="Arial"/>
                <w:lang w:eastAsia="zh-CN"/>
              </w:rPr>
              <w:t>CS 1</w:t>
            </w:r>
          </w:p>
        </w:tc>
        <w:tc>
          <w:tcPr>
            <w:tcW w:w="754" w:type="dxa"/>
            <w:shd w:val="clear" w:color="auto" w:fill="auto"/>
            <w:vAlign w:val="center"/>
          </w:tcPr>
          <w:p w14:paraId="7397D02C" w14:textId="77777777" w:rsidR="00BA036B" w:rsidRPr="00B93702" w:rsidRDefault="00BA036B" w:rsidP="00BA036B">
            <w:pPr>
              <w:pStyle w:val="TAH"/>
              <w:rPr>
                <w:rFonts w:eastAsia="SimSun" w:cs="Arial"/>
                <w:lang w:eastAsia="zh-CN"/>
              </w:rPr>
            </w:pPr>
            <w:r w:rsidRPr="00B93702">
              <w:rPr>
                <w:rFonts w:eastAsia="SimSun" w:cs="Arial"/>
                <w:lang w:eastAsia="zh-CN"/>
              </w:rPr>
              <w:t>CS 2</w:t>
            </w:r>
          </w:p>
        </w:tc>
        <w:tc>
          <w:tcPr>
            <w:tcW w:w="754" w:type="dxa"/>
            <w:shd w:val="clear" w:color="auto" w:fill="auto"/>
            <w:vAlign w:val="center"/>
          </w:tcPr>
          <w:p w14:paraId="221A2963" w14:textId="77777777" w:rsidR="00BA036B" w:rsidRPr="00B93702" w:rsidRDefault="00BA036B" w:rsidP="00BA036B">
            <w:pPr>
              <w:pStyle w:val="TAH"/>
              <w:rPr>
                <w:rFonts w:eastAsia="SimSun" w:cs="Arial"/>
                <w:lang w:eastAsia="zh-CN"/>
              </w:rPr>
            </w:pPr>
            <w:r w:rsidRPr="00B93702">
              <w:rPr>
                <w:rFonts w:eastAsia="SimSun" w:cs="Arial"/>
                <w:lang w:eastAsia="zh-CN"/>
              </w:rPr>
              <w:t>CS 3</w:t>
            </w:r>
          </w:p>
        </w:tc>
        <w:tc>
          <w:tcPr>
            <w:tcW w:w="754" w:type="dxa"/>
            <w:shd w:val="clear" w:color="auto" w:fill="auto"/>
            <w:vAlign w:val="center"/>
          </w:tcPr>
          <w:p w14:paraId="60B2891D" w14:textId="77777777" w:rsidR="00BA036B" w:rsidRPr="00B93702" w:rsidRDefault="00BA036B" w:rsidP="00BA036B">
            <w:pPr>
              <w:pStyle w:val="TAH"/>
              <w:rPr>
                <w:rFonts w:eastAsia="SimSun" w:cs="Arial"/>
                <w:lang w:eastAsia="zh-CN"/>
              </w:rPr>
            </w:pPr>
            <w:r w:rsidRPr="00B93702">
              <w:rPr>
                <w:rFonts w:eastAsia="SimSun" w:cs="Arial"/>
                <w:lang w:eastAsia="zh-CN"/>
              </w:rPr>
              <w:t>CS 4</w:t>
            </w:r>
          </w:p>
        </w:tc>
        <w:tc>
          <w:tcPr>
            <w:tcW w:w="754" w:type="dxa"/>
            <w:shd w:val="clear" w:color="auto" w:fill="auto"/>
            <w:vAlign w:val="center"/>
          </w:tcPr>
          <w:p w14:paraId="3C4308AF" w14:textId="77777777" w:rsidR="00BA036B" w:rsidRPr="00B93702" w:rsidRDefault="00BA036B" w:rsidP="00BA036B">
            <w:pPr>
              <w:pStyle w:val="TAH"/>
              <w:rPr>
                <w:rFonts w:eastAsia="SimSun" w:cs="Arial"/>
                <w:lang w:eastAsia="zh-CN"/>
              </w:rPr>
            </w:pPr>
            <w:r w:rsidRPr="00B93702">
              <w:rPr>
                <w:rFonts w:eastAsia="SimSun" w:cs="Arial"/>
                <w:lang w:eastAsia="zh-CN"/>
              </w:rPr>
              <w:t>CS 5</w:t>
            </w:r>
          </w:p>
        </w:tc>
        <w:tc>
          <w:tcPr>
            <w:tcW w:w="754" w:type="dxa"/>
            <w:shd w:val="clear" w:color="auto" w:fill="auto"/>
            <w:vAlign w:val="center"/>
          </w:tcPr>
          <w:p w14:paraId="72B0F1AB" w14:textId="77777777" w:rsidR="00BA036B" w:rsidRPr="00B93702" w:rsidRDefault="00BA036B" w:rsidP="00BA036B">
            <w:pPr>
              <w:pStyle w:val="TAH"/>
              <w:rPr>
                <w:rFonts w:eastAsia="SimSun" w:cs="Arial"/>
                <w:lang w:eastAsia="zh-CN"/>
              </w:rPr>
            </w:pPr>
            <w:r w:rsidRPr="00B93702">
              <w:rPr>
                <w:rFonts w:eastAsia="SimSun" w:cs="Arial"/>
                <w:lang w:eastAsia="zh-CN"/>
              </w:rPr>
              <w:t>CS 6</w:t>
            </w:r>
          </w:p>
        </w:tc>
        <w:tc>
          <w:tcPr>
            <w:tcW w:w="754" w:type="dxa"/>
          </w:tcPr>
          <w:p w14:paraId="093433FF" w14:textId="77777777" w:rsidR="00BA036B" w:rsidRPr="00B93702" w:rsidRDefault="00BA036B" w:rsidP="00BA036B">
            <w:pPr>
              <w:pStyle w:val="TAH"/>
              <w:rPr>
                <w:rFonts w:eastAsia="SimSun" w:cs="Arial"/>
                <w:lang w:eastAsia="zh-CN"/>
              </w:rPr>
            </w:pPr>
            <w:r w:rsidRPr="00B93702">
              <w:rPr>
                <w:rFonts w:eastAsia="SimSun" w:cs="Arial"/>
                <w:lang w:eastAsia="zh-CN"/>
              </w:rPr>
              <w:t>CS 7</w:t>
            </w:r>
          </w:p>
        </w:tc>
        <w:tc>
          <w:tcPr>
            <w:tcW w:w="754" w:type="dxa"/>
          </w:tcPr>
          <w:p w14:paraId="32BB6F51" w14:textId="77777777" w:rsidR="00BA036B" w:rsidRPr="00B93702" w:rsidRDefault="00BA036B" w:rsidP="00BA036B">
            <w:pPr>
              <w:pStyle w:val="TAH"/>
              <w:rPr>
                <w:rFonts w:eastAsia="SimSun" w:cs="Arial"/>
                <w:lang w:eastAsia="zh-CN"/>
              </w:rPr>
            </w:pPr>
            <w:r w:rsidRPr="00B93702">
              <w:rPr>
                <w:rFonts w:cs="Arial"/>
                <w:lang w:val="en-US" w:eastAsia="zh-CN"/>
              </w:rPr>
              <w:t>CS16</w:t>
            </w:r>
          </w:p>
        </w:tc>
        <w:tc>
          <w:tcPr>
            <w:tcW w:w="754" w:type="dxa"/>
          </w:tcPr>
          <w:p w14:paraId="5BAA3A4F" w14:textId="77777777" w:rsidR="00BA036B" w:rsidRPr="00B93702" w:rsidRDefault="00BA036B" w:rsidP="00BA036B">
            <w:pPr>
              <w:pStyle w:val="TAH"/>
              <w:rPr>
                <w:rFonts w:cs="Arial"/>
                <w:lang w:val="en-US" w:eastAsia="zh-CN"/>
              </w:rPr>
            </w:pPr>
            <w:r>
              <w:rPr>
                <w:rFonts w:cs="Arial"/>
                <w:lang w:val="en-US" w:eastAsia="zh-CN"/>
              </w:rPr>
              <w:t>CS18</w:t>
            </w:r>
          </w:p>
        </w:tc>
        <w:tc>
          <w:tcPr>
            <w:tcW w:w="754" w:type="dxa"/>
          </w:tcPr>
          <w:p w14:paraId="2C8BD845" w14:textId="77777777" w:rsidR="00BA036B" w:rsidRPr="00B93702" w:rsidRDefault="00BA036B" w:rsidP="00BA036B">
            <w:pPr>
              <w:pStyle w:val="TAH"/>
              <w:rPr>
                <w:rFonts w:cs="Arial"/>
                <w:lang w:val="en-US" w:eastAsia="zh-CN"/>
              </w:rPr>
            </w:pPr>
            <w:r>
              <w:rPr>
                <w:rFonts w:cs="Arial"/>
                <w:lang w:val="en-US" w:eastAsia="zh-CN"/>
              </w:rPr>
              <w:t>CS19</w:t>
            </w:r>
          </w:p>
        </w:tc>
      </w:tr>
      <w:tr w:rsidR="00BA036B" w:rsidRPr="00B93702" w14:paraId="5B54EA4C" w14:textId="77777777" w:rsidTr="00905FAB">
        <w:trPr>
          <w:trHeight w:val="255"/>
          <w:jc w:val="center"/>
        </w:trPr>
        <w:tc>
          <w:tcPr>
            <w:tcW w:w="754" w:type="dxa"/>
            <w:shd w:val="clear" w:color="auto" w:fill="auto"/>
            <w:vAlign w:val="center"/>
          </w:tcPr>
          <w:p w14:paraId="40EA2185" w14:textId="77777777" w:rsidR="00BA036B" w:rsidRPr="00B93702" w:rsidRDefault="00BA036B" w:rsidP="00BA036B">
            <w:pPr>
              <w:pStyle w:val="TAC"/>
              <w:rPr>
                <w:rFonts w:eastAsia="SimSun" w:cs="Arial"/>
                <w:lang w:eastAsia="zh-CN"/>
              </w:rPr>
            </w:pPr>
            <w:r w:rsidRPr="00B93702">
              <w:rPr>
                <w:rFonts w:eastAsia="SimSun" w:cs="Arial"/>
                <w:lang w:eastAsia="zh-CN"/>
              </w:rPr>
              <w:t>BC1</w:t>
            </w:r>
          </w:p>
        </w:tc>
        <w:tc>
          <w:tcPr>
            <w:tcW w:w="754" w:type="dxa"/>
            <w:shd w:val="clear" w:color="auto" w:fill="auto"/>
            <w:vAlign w:val="center"/>
          </w:tcPr>
          <w:p w14:paraId="7114B318" w14:textId="77777777"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14:paraId="4227A05F" w14:textId="77777777"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14:paraId="054031B6" w14:textId="77777777"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14:paraId="0ABFB464"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14:paraId="77780650"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14:paraId="52972EC9"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14:paraId="0CEABB73"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14:paraId="2425E9DE" w14:textId="77777777"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14:paraId="5D89C13D" w14:textId="77777777" w:rsidR="00BA036B" w:rsidRPr="00B93702" w:rsidRDefault="00BA036B" w:rsidP="00BA036B">
            <w:pPr>
              <w:pStyle w:val="TAC"/>
              <w:rPr>
                <w:rFonts w:cs="Arial"/>
                <w:lang w:val="en-US" w:eastAsia="zh-CN"/>
              </w:rPr>
            </w:pPr>
            <w:r>
              <w:rPr>
                <w:rFonts w:cs="Arial"/>
                <w:lang w:val="en-US" w:eastAsia="zh-CN"/>
              </w:rPr>
              <w:t>N/A</w:t>
            </w:r>
          </w:p>
        </w:tc>
        <w:tc>
          <w:tcPr>
            <w:tcW w:w="754" w:type="dxa"/>
          </w:tcPr>
          <w:p w14:paraId="08C727F7" w14:textId="77777777" w:rsidR="00BA036B" w:rsidRPr="00B93702" w:rsidRDefault="00BA036B" w:rsidP="00BA036B">
            <w:pPr>
              <w:pStyle w:val="TAC"/>
              <w:rPr>
                <w:rFonts w:cs="Arial"/>
                <w:lang w:val="en-US" w:eastAsia="zh-CN"/>
              </w:rPr>
            </w:pPr>
            <w:r>
              <w:rPr>
                <w:rFonts w:cs="Arial"/>
                <w:lang w:val="en-US" w:eastAsia="zh-CN"/>
              </w:rPr>
              <w:t>TC21b</w:t>
            </w:r>
          </w:p>
        </w:tc>
      </w:tr>
      <w:tr w:rsidR="00BA036B" w:rsidRPr="00B93702" w14:paraId="62AC276A" w14:textId="77777777" w:rsidTr="00905FAB">
        <w:trPr>
          <w:trHeight w:val="255"/>
          <w:jc w:val="center"/>
        </w:trPr>
        <w:tc>
          <w:tcPr>
            <w:tcW w:w="754" w:type="dxa"/>
            <w:shd w:val="clear" w:color="auto" w:fill="auto"/>
            <w:vAlign w:val="center"/>
          </w:tcPr>
          <w:p w14:paraId="63AD4EF5" w14:textId="77777777" w:rsidR="00BA036B" w:rsidRPr="00B93702" w:rsidRDefault="00BA036B" w:rsidP="00BA036B">
            <w:pPr>
              <w:pStyle w:val="TAC"/>
              <w:rPr>
                <w:rFonts w:eastAsia="SimSun" w:cs="Arial"/>
                <w:lang w:eastAsia="zh-CN"/>
              </w:rPr>
            </w:pPr>
            <w:r w:rsidRPr="00B93702">
              <w:rPr>
                <w:rFonts w:eastAsia="SimSun" w:cs="Arial"/>
                <w:lang w:eastAsia="zh-CN"/>
              </w:rPr>
              <w:t>BC2</w:t>
            </w:r>
          </w:p>
        </w:tc>
        <w:tc>
          <w:tcPr>
            <w:tcW w:w="754" w:type="dxa"/>
            <w:shd w:val="clear" w:color="auto" w:fill="auto"/>
            <w:vAlign w:val="center"/>
          </w:tcPr>
          <w:p w14:paraId="0ABAF5AF" w14:textId="77777777"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14:paraId="416FE489" w14:textId="77777777"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14:paraId="7C9F2AD1" w14:textId="77777777"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14:paraId="013A85F9" w14:textId="77777777" w:rsidR="00BA036B" w:rsidRPr="00B93702" w:rsidRDefault="00BA036B" w:rsidP="00BA036B">
            <w:pPr>
              <w:pStyle w:val="TAC"/>
              <w:rPr>
                <w:rFonts w:eastAsia="SimSun" w:cs="Arial"/>
                <w:lang w:eastAsia="zh-CN"/>
              </w:rPr>
            </w:pPr>
            <w:r w:rsidRPr="00B93702">
              <w:rPr>
                <w:rFonts w:eastAsia="SimSun" w:cs="Arial"/>
                <w:lang w:eastAsia="zh-CN"/>
              </w:rPr>
              <w:t>TC4a</w:t>
            </w:r>
          </w:p>
        </w:tc>
        <w:tc>
          <w:tcPr>
            <w:tcW w:w="754" w:type="dxa"/>
            <w:shd w:val="clear" w:color="auto" w:fill="auto"/>
            <w:vAlign w:val="center"/>
          </w:tcPr>
          <w:p w14:paraId="3D324041" w14:textId="77777777" w:rsidR="00BA036B" w:rsidRPr="00B93702" w:rsidRDefault="00BA036B" w:rsidP="00BA036B">
            <w:pPr>
              <w:pStyle w:val="TAC"/>
              <w:rPr>
                <w:rFonts w:eastAsia="SimSun" w:cs="Arial"/>
                <w:lang w:eastAsia="zh-CN"/>
              </w:rPr>
            </w:pPr>
            <w:r w:rsidRPr="00B93702">
              <w:rPr>
                <w:rFonts w:eastAsia="SimSun" w:cs="Arial"/>
                <w:lang w:eastAsia="zh-CN"/>
              </w:rPr>
              <w:t>TC4b</w:t>
            </w:r>
          </w:p>
        </w:tc>
        <w:tc>
          <w:tcPr>
            <w:tcW w:w="754" w:type="dxa"/>
            <w:shd w:val="clear" w:color="auto" w:fill="auto"/>
            <w:vAlign w:val="center"/>
          </w:tcPr>
          <w:p w14:paraId="4BD7CA31" w14:textId="77777777" w:rsidR="00BA036B" w:rsidRPr="00B93702" w:rsidRDefault="00BA036B" w:rsidP="00BA036B">
            <w:pPr>
              <w:pStyle w:val="TAC"/>
              <w:rPr>
                <w:rFonts w:eastAsia="SimSun" w:cs="Arial"/>
                <w:lang w:eastAsia="zh-CN"/>
              </w:rPr>
            </w:pPr>
            <w:r w:rsidRPr="00B93702">
              <w:rPr>
                <w:rFonts w:eastAsia="SimSun" w:cs="Arial"/>
                <w:lang w:eastAsia="zh-CN"/>
              </w:rPr>
              <w:t>TC4c</w:t>
            </w:r>
          </w:p>
        </w:tc>
        <w:tc>
          <w:tcPr>
            <w:tcW w:w="754" w:type="dxa"/>
          </w:tcPr>
          <w:p w14:paraId="3074912B" w14:textId="77777777" w:rsidR="00BA036B" w:rsidRPr="00B93702" w:rsidRDefault="00BA036B" w:rsidP="00BA036B">
            <w:pPr>
              <w:pStyle w:val="TAC"/>
              <w:rPr>
                <w:rFonts w:eastAsia="SimSun" w:cs="Arial"/>
                <w:lang w:eastAsia="zh-CN"/>
              </w:rPr>
            </w:pPr>
            <w:r w:rsidRPr="00B93702">
              <w:rPr>
                <w:rFonts w:eastAsia="SimSun" w:cs="Arial"/>
                <w:lang w:eastAsia="zh-CN"/>
              </w:rPr>
              <w:t>TC4a and TC4b</w:t>
            </w:r>
          </w:p>
        </w:tc>
        <w:tc>
          <w:tcPr>
            <w:tcW w:w="754" w:type="dxa"/>
          </w:tcPr>
          <w:p w14:paraId="02F1F086" w14:textId="77777777"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14:paraId="16A4E640" w14:textId="77777777" w:rsidR="00BA036B" w:rsidRPr="00B93702" w:rsidRDefault="00BA036B" w:rsidP="00BA036B">
            <w:pPr>
              <w:pStyle w:val="TAC"/>
              <w:rPr>
                <w:rFonts w:cs="Arial"/>
                <w:lang w:val="en-US" w:eastAsia="zh-CN"/>
              </w:rPr>
            </w:pPr>
            <w:r>
              <w:rPr>
                <w:rFonts w:cs="Arial"/>
                <w:lang w:val="en-US" w:eastAsia="zh-CN"/>
              </w:rPr>
              <w:t>TC21a</w:t>
            </w:r>
          </w:p>
        </w:tc>
        <w:tc>
          <w:tcPr>
            <w:tcW w:w="754" w:type="dxa"/>
          </w:tcPr>
          <w:p w14:paraId="4F21E71D" w14:textId="77777777" w:rsidR="00BA036B" w:rsidRPr="00B93702" w:rsidRDefault="00BA036B" w:rsidP="00BA036B">
            <w:pPr>
              <w:pStyle w:val="TAC"/>
              <w:rPr>
                <w:rFonts w:cs="Arial"/>
                <w:lang w:val="en-US" w:eastAsia="zh-CN"/>
              </w:rPr>
            </w:pPr>
            <w:r>
              <w:rPr>
                <w:rFonts w:cs="Arial"/>
                <w:lang w:val="en-US" w:eastAsia="zh-CN"/>
              </w:rPr>
              <w:t>TC21b</w:t>
            </w:r>
          </w:p>
        </w:tc>
      </w:tr>
      <w:tr w:rsidR="00BA036B" w:rsidRPr="00B93702" w14:paraId="7D2B8AE7" w14:textId="77777777" w:rsidTr="00905FAB">
        <w:trPr>
          <w:trHeight w:val="255"/>
          <w:jc w:val="center"/>
        </w:trPr>
        <w:tc>
          <w:tcPr>
            <w:tcW w:w="754" w:type="dxa"/>
            <w:shd w:val="clear" w:color="auto" w:fill="auto"/>
            <w:vAlign w:val="center"/>
          </w:tcPr>
          <w:p w14:paraId="0170EC39" w14:textId="77777777" w:rsidR="00BA036B" w:rsidRPr="00B93702" w:rsidRDefault="00BA036B" w:rsidP="00BA036B">
            <w:pPr>
              <w:pStyle w:val="TAC"/>
              <w:rPr>
                <w:rFonts w:eastAsia="SimSun" w:cs="Arial"/>
                <w:lang w:eastAsia="zh-CN"/>
              </w:rPr>
            </w:pPr>
            <w:r w:rsidRPr="00B93702">
              <w:rPr>
                <w:rFonts w:eastAsia="SimSun" w:cs="Arial"/>
                <w:lang w:eastAsia="zh-CN"/>
              </w:rPr>
              <w:t>BC3</w:t>
            </w:r>
          </w:p>
        </w:tc>
        <w:tc>
          <w:tcPr>
            <w:tcW w:w="754" w:type="dxa"/>
            <w:shd w:val="clear" w:color="auto" w:fill="auto"/>
            <w:vAlign w:val="center"/>
          </w:tcPr>
          <w:p w14:paraId="6422EA99" w14:textId="77777777" w:rsidR="00BA036B" w:rsidRPr="00B93702" w:rsidRDefault="00BA036B" w:rsidP="00BA036B">
            <w:pPr>
              <w:pStyle w:val="TAC"/>
              <w:rPr>
                <w:rFonts w:eastAsia="SimSun" w:cs="Arial"/>
                <w:lang w:eastAsia="zh-CN"/>
              </w:rPr>
            </w:pPr>
            <w:r w:rsidRPr="00B93702">
              <w:rPr>
                <w:rFonts w:eastAsia="SimSun" w:cs="Arial"/>
                <w:lang w:eastAsia="zh-CN"/>
              </w:rPr>
              <w:t>TC1b</w:t>
            </w:r>
          </w:p>
        </w:tc>
        <w:tc>
          <w:tcPr>
            <w:tcW w:w="754" w:type="dxa"/>
            <w:shd w:val="clear" w:color="auto" w:fill="auto"/>
            <w:vAlign w:val="center"/>
          </w:tcPr>
          <w:p w14:paraId="2A8EC9A6" w14:textId="77777777"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14:paraId="42DAB0FB" w14:textId="77777777" w:rsidR="00BA036B" w:rsidRPr="00B93702" w:rsidRDefault="00BA036B" w:rsidP="00BA036B">
            <w:pPr>
              <w:pStyle w:val="TAC"/>
              <w:rPr>
                <w:rFonts w:eastAsia="SimSun" w:cs="Arial"/>
                <w:lang w:eastAsia="zh-CN"/>
              </w:rPr>
            </w:pPr>
            <w:r w:rsidRPr="00B93702">
              <w:rPr>
                <w:rFonts w:eastAsia="SimSun" w:cs="Arial"/>
                <w:lang w:eastAsia="zh-CN"/>
              </w:rPr>
              <w:t>TC3b</w:t>
            </w:r>
          </w:p>
        </w:tc>
        <w:tc>
          <w:tcPr>
            <w:tcW w:w="754" w:type="dxa"/>
            <w:shd w:val="clear" w:color="auto" w:fill="auto"/>
            <w:vAlign w:val="center"/>
          </w:tcPr>
          <w:p w14:paraId="5AC4788E"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14:paraId="3E51C497"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14:paraId="61EFA900"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14:paraId="42333E2A" w14:textId="77777777"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14:paraId="42E4B0F1" w14:textId="77777777"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14:paraId="5A64E5AA" w14:textId="77777777" w:rsidR="00BA036B" w:rsidRPr="00B93702" w:rsidRDefault="00BA036B" w:rsidP="00BA036B">
            <w:pPr>
              <w:pStyle w:val="TAC"/>
              <w:rPr>
                <w:rFonts w:cs="Arial"/>
                <w:lang w:val="en-US" w:eastAsia="zh-CN"/>
              </w:rPr>
            </w:pPr>
            <w:r>
              <w:rPr>
                <w:rFonts w:cs="Arial"/>
                <w:lang w:val="en-US" w:eastAsia="zh-CN"/>
              </w:rPr>
              <w:t>N/A</w:t>
            </w:r>
          </w:p>
        </w:tc>
        <w:tc>
          <w:tcPr>
            <w:tcW w:w="754" w:type="dxa"/>
          </w:tcPr>
          <w:p w14:paraId="6BCB9BF9" w14:textId="77777777" w:rsidR="00BA036B" w:rsidRPr="00B93702" w:rsidRDefault="00BA036B" w:rsidP="00BA036B">
            <w:pPr>
              <w:pStyle w:val="TAC"/>
              <w:rPr>
                <w:rFonts w:cs="Arial"/>
                <w:lang w:val="en-US" w:eastAsia="zh-CN"/>
              </w:rPr>
            </w:pPr>
            <w:r>
              <w:rPr>
                <w:rFonts w:cs="Arial"/>
                <w:lang w:val="en-US" w:eastAsia="zh-CN"/>
              </w:rPr>
              <w:t>N/A</w:t>
            </w:r>
          </w:p>
        </w:tc>
      </w:tr>
    </w:tbl>
    <w:p w14:paraId="0A7CAC0B" w14:textId="77777777" w:rsidR="00D14EDA" w:rsidRPr="00B93702" w:rsidRDefault="00D14EDA" w:rsidP="00EA5ECC">
      <w:pPr>
        <w:rPr>
          <w:lang w:eastAsia="zh-CN"/>
        </w:rPr>
      </w:pPr>
    </w:p>
    <w:p w14:paraId="6BE0D9AA" w14:textId="77777777" w:rsidR="00D14EDA" w:rsidRPr="00B93702" w:rsidRDefault="00D14EDA" w:rsidP="00F311C8">
      <w:pPr>
        <w:pStyle w:val="Heading5"/>
        <w:rPr>
          <w:rFonts w:eastAsia="SimSun"/>
        </w:rPr>
      </w:pPr>
      <w:bookmarkStart w:id="188" w:name="_Toc21097846"/>
      <w:bookmarkStart w:id="189" w:name="_Toc29765408"/>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lang w:eastAsia="zh-CN"/>
        </w:rPr>
        <w:t>2</w:t>
      </w:r>
      <w:r w:rsidRPr="00B93702">
        <w:rPr>
          <w:rFonts w:eastAsia="SimSun"/>
        </w:rPr>
        <w:tab/>
        <w:t>TC7a power allocation</w:t>
      </w:r>
      <w:bookmarkEnd w:id="188"/>
      <w:bookmarkEnd w:id="189"/>
    </w:p>
    <w:p w14:paraId="2C0B4D63" w14:textId="77777777"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14:paraId="48A4A7E8" w14:textId="77777777"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14:paraId="6FCA3A0F" w14:textId="77777777" w:rsidR="00D14EDA" w:rsidRPr="00B93702" w:rsidRDefault="00D14EDA" w:rsidP="00F311C8">
      <w:pPr>
        <w:pStyle w:val="Heading4"/>
        <w:rPr>
          <w:rFonts w:eastAsia="SimSun"/>
        </w:rPr>
      </w:pPr>
      <w:bookmarkStart w:id="190" w:name="_Toc21097847"/>
      <w:bookmarkStart w:id="191" w:name="_Toc29765409"/>
      <w:r w:rsidRPr="00B93702">
        <w:rPr>
          <w:rFonts w:eastAsia="SimSun"/>
          <w:lang w:eastAsia="zh-CN"/>
        </w:rPr>
        <w:lastRenderedPageBreak/>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w:t>
      </w:r>
      <w:r w:rsidRPr="00B93702">
        <w:rPr>
          <w:rFonts w:eastAsia="SimSun"/>
        </w:rPr>
        <w:tab/>
        <w:t>TC7b: MB-MSR test configuration with high PSD per carrier</w:t>
      </w:r>
      <w:bookmarkEnd w:id="190"/>
      <w:bookmarkEnd w:id="191"/>
    </w:p>
    <w:p w14:paraId="3C2235EE" w14:textId="77777777" w:rsidR="00D14EDA" w:rsidRDefault="00D14EDA" w:rsidP="00D14EDA">
      <w:r w:rsidRPr="00B93702">
        <w:t>The purpose of TC7b is to test multi-band operation aspects considering higher PSD cases with reduced number of carriers</w:t>
      </w:r>
      <w:r w:rsidR="00363FA6" w:rsidRPr="00B93702">
        <w:t xml:space="preserve"> and non-contiguous operation (if supported) in multi-band mode</w:t>
      </w:r>
      <w:r w:rsidRPr="00B93702">
        <w:t>.</w:t>
      </w:r>
    </w:p>
    <w:p w14:paraId="077BB545" w14:textId="1E7AEE95" w:rsidR="00BA036B" w:rsidRPr="00B93702" w:rsidRDefault="00BA036B" w:rsidP="00D14EDA">
      <w:r>
        <w:t xml:space="preserve">Unless otherwise stated, for all test configurations in this </w:t>
      </w:r>
      <w:r w:rsidR="00751205">
        <w:t>clause</w:t>
      </w:r>
      <w:r>
        <w:t>, t</w:t>
      </w:r>
      <w:r>
        <w:rPr>
          <w:rFonts w:eastAsia="SimSun"/>
          <w:lang w:eastAsia="zh-CN"/>
        </w:rPr>
        <w:t>he narrowest supported NR channel bandwidth and lowest SCS for that bandwidth and the narrowest supported E-UTRA channel bandwidth for each operating band shall be used in the test configuration.</w:t>
      </w:r>
    </w:p>
    <w:p w14:paraId="2FE5C852" w14:textId="77777777" w:rsidR="00D14EDA" w:rsidRPr="00B93702" w:rsidRDefault="00D14EDA" w:rsidP="00F311C8">
      <w:pPr>
        <w:pStyle w:val="Heading5"/>
        <w:rPr>
          <w:rFonts w:eastAsia="SimSun"/>
        </w:rPr>
      </w:pPr>
      <w:bookmarkStart w:id="192" w:name="_Toc21097848"/>
      <w:bookmarkStart w:id="193" w:name="_Toc29765410"/>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.2.1</w:t>
      </w:r>
      <w:r w:rsidRPr="00B93702">
        <w:rPr>
          <w:rFonts w:eastAsia="SimSun"/>
        </w:rPr>
        <w:tab/>
        <w:t>TC7b generation</w:t>
      </w:r>
      <w:bookmarkEnd w:id="192"/>
      <w:bookmarkEnd w:id="193"/>
    </w:p>
    <w:p w14:paraId="1D42CABB" w14:textId="77777777" w:rsidR="00D14EDA" w:rsidRPr="00B93702" w:rsidRDefault="00D14EDA" w:rsidP="00D14EDA">
      <w:pPr>
        <w:rPr>
          <w:lang w:eastAsia="zh-CN"/>
        </w:rPr>
      </w:pPr>
      <w:r w:rsidRPr="00B93702">
        <w:t>TC7b is based on re-using the existing test configurations applicable per band involved in multi-band operation. TC7b is constructed using the following method:</w:t>
      </w:r>
    </w:p>
    <w:p w14:paraId="266832B7" w14:textId="77777777"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14:paraId="066E549A" w14:textId="77777777"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14:paraId="51B03B50" w14:textId="77777777" w:rsidR="00D14EDA" w:rsidRPr="00B93702" w:rsidRDefault="00D14EDA" w:rsidP="00D14EDA">
      <w:pPr>
        <w:pStyle w:val="B10"/>
        <w:rPr>
          <w:lang w:eastAsia="zh-CN"/>
        </w:rPr>
      </w:pPr>
      <w:r w:rsidRPr="00B93702">
        <w:t>-</w:t>
      </w:r>
      <w:r w:rsidRPr="00B93702">
        <w:tab/>
      </w:r>
      <w:r w:rsidRPr="00B93702">
        <w:rPr>
          <w:rFonts w:eastAsia="SimSun"/>
        </w:rPr>
        <w:t xml:space="preserve">The maximum number of carriers for </w:t>
      </w:r>
      <w:r w:rsidRPr="00B93702">
        <w:rPr>
          <w:rFonts w:eastAsia="SimSun"/>
          <w:lang w:eastAsia="zh-CN"/>
        </w:rPr>
        <w:t>a</w:t>
      </w:r>
      <w:r w:rsidRPr="00B93702">
        <w:rPr>
          <w:rFonts w:eastAsia="SimSun"/>
        </w:rPr>
        <w:t xml:space="preserve"> BC2 band is limited to three per band for transmitter tests when the BS </w:t>
      </w:r>
      <w:r w:rsidRPr="00B93702">
        <w:rPr>
          <w:rFonts w:eastAsia="SimSun"/>
          <w:lang w:eastAsia="zh-CN"/>
        </w:rPr>
        <w:t>supports CS4, CS5</w:t>
      </w:r>
      <w:r w:rsidR="00376A16" w:rsidRPr="00B93702">
        <w:rPr>
          <w:rFonts w:eastAsia="SimSun"/>
          <w:lang w:eastAsia="zh-CN"/>
        </w:rPr>
        <w:t>,</w:t>
      </w:r>
      <w:r w:rsidRPr="00B93702">
        <w:rPr>
          <w:rFonts w:eastAsia="SimSun"/>
          <w:lang w:eastAsia="zh-CN"/>
        </w:rPr>
        <w:t xml:space="preserve"> CS6</w:t>
      </w:r>
      <w:r w:rsidR="00BA036B">
        <w:rPr>
          <w:rFonts w:eastAsia="SimSun"/>
          <w:lang w:eastAsia="zh-CN"/>
        </w:rPr>
        <w:t>, CS7</w:t>
      </w:r>
      <w:r w:rsidR="00376A16" w:rsidRPr="00B93702">
        <w:rPr>
          <w:rFonts w:eastAsia="SimSun"/>
          <w:lang w:eastAsia="zh-CN"/>
        </w:rPr>
        <w:t xml:space="preserve"> or CS</w:t>
      </w:r>
      <w:r w:rsidR="00BA036B">
        <w:rPr>
          <w:rFonts w:eastAsia="SimSun"/>
          <w:lang w:eastAsia="zh-CN"/>
        </w:rPr>
        <w:t>18</w:t>
      </w:r>
      <w:r w:rsidRPr="00B93702">
        <w:rPr>
          <w:rFonts w:eastAsia="SimSun"/>
          <w:lang w:eastAsia="zh-CN"/>
        </w:rPr>
        <w:t>.</w:t>
      </w:r>
      <w:r w:rsidR="000C7558">
        <w:rPr>
          <w:rFonts w:eastAsia="SimSun"/>
          <w:lang w:eastAsia="zh-CN"/>
        </w:rPr>
        <w:t xml:space="preserve"> </w:t>
      </w:r>
      <w:r w:rsidR="0047580E" w:rsidRPr="00B93702">
        <w:rPr>
          <w:rFonts w:eastAsia="SimSun"/>
        </w:rPr>
        <w:t>For other transmitter tests and for all receiver tests</w:t>
      </w:r>
      <w:r w:rsidRPr="00B93702">
        <w:rPr>
          <w:rFonts w:eastAsia="SimSun"/>
          <w:lang w:eastAsia="zh-CN"/>
        </w:rPr>
        <w:t>,</w:t>
      </w:r>
      <w:r w:rsidRPr="00B93702">
        <w:rPr>
          <w:rFonts w:eastAsia="SimSun"/>
        </w:rPr>
        <w:t xml:space="preserve"> the</w:t>
      </w:r>
      <w:r w:rsidRPr="00B93702">
        <w:t xml:space="preserve"> maximum number of carriers </w:t>
      </w:r>
      <w:r w:rsidRPr="00B93702">
        <w:rPr>
          <w:rFonts w:eastAsia="SimSun"/>
        </w:rPr>
        <w:t>is limited to</w:t>
      </w:r>
      <w:r w:rsidRPr="00B93702">
        <w:rPr>
          <w:rFonts w:eastAsia="SimSun"/>
          <w:lang w:eastAsia="zh-CN"/>
        </w:rPr>
        <w:t xml:space="preserve"> </w:t>
      </w:r>
      <w:r w:rsidRPr="00B93702">
        <w:rPr>
          <w:rFonts w:eastAsia="SimSun"/>
        </w:rPr>
        <w:t>two per band.</w:t>
      </w:r>
      <w:r w:rsidRPr="00B93702">
        <w:rPr>
          <w:rFonts w:eastAsia="SimSun"/>
          <w:lang w:eastAsia="zh-CN"/>
        </w:rPr>
        <w:t xml:space="preserve"> </w:t>
      </w:r>
      <w:r w:rsidRPr="00B93702">
        <w:rPr>
          <w:lang w:eastAsia="zh-CN"/>
        </w:rPr>
        <w:t xml:space="preserve"> </w:t>
      </w:r>
      <w:r w:rsidRPr="00B93702">
        <w:rPr>
          <w:rFonts w:eastAsia="SimSun"/>
          <w:lang w:eastAsia="zh-CN"/>
        </w:rPr>
        <w:t xml:space="preserve">Carriers shall first be placed at the outermost edges of the declared </w:t>
      </w:r>
      <w:r w:rsidR="00D32095" w:rsidRPr="00B93702">
        <w:rPr>
          <w:rFonts w:eastAsia="SimSun"/>
          <w:lang w:eastAsia="zh-CN"/>
        </w:rPr>
        <w:t xml:space="preserve">Maximum </w:t>
      </w:r>
      <w:r w:rsidR="004379D2" w:rsidRPr="00B93702">
        <w:rPr>
          <w:rFonts w:eastAsia="SimSun"/>
          <w:lang w:eastAsia="zh-CN"/>
        </w:rPr>
        <w:t xml:space="preserve">Base Station </w:t>
      </w:r>
      <w:r w:rsidR="00D32095" w:rsidRPr="00B93702">
        <w:rPr>
          <w:rFonts w:eastAsia="SimSun"/>
          <w:lang w:eastAsia="zh-CN"/>
        </w:rPr>
        <w:t>Radio Bandwidth</w:t>
      </w:r>
      <w:r w:rsidR="004379D2" w:rsidRPr="00B93702">
        <w:rPr>
          <w:rFonts w:eastAsia="SimSun"/>
          <w:lang w:eastAsia="zh-CN"/>
        </w:rPr>
        <w:t xml:space="preserve">, </w:t>
      </w:r>
      <w:r w:rsidR="004379D2" w:rsidRPr="00B93702">
        <w:rPr>
          <w:lang w:eastAsia="zh-CN"/>
        </w:rPr>
        <w:t xml:space="preserve">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Base Station</w:t>
      </w:r>
      <w:r w:rsidRPr="00B93702">
        <w:rPr>
          <w:rFonts w:eastAsia="SimSun"/>
          <w:lang w:eastAsia="zh-CN"/>
        </w:rPr>
        <w:t xml:space="preserve"> 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w:t>
      </w:r>
    </w:p>
    <w:p w14:paraId="70E03BB5" w14:textId="77777777"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F</w:t>
      </w:r>
      <w:r w:rsidRPr="00B93702">
        <w:rPr>
          <w:lang w:eastAsia="zh-CN"/>
        </w:rPr>
        <w:t xml:space="preserve">or </w:t>
      </w:r>
      <w:r w:rsidRPr="00B93702">
        <w:rPr>
          <w:rFonts w:eastAsia="SimSun"/>
          <w:lang w:eastAsia="zh-CN"/>
        </w:rPr>
        <w:t>BS supporting CS1, CS2</w:t>
      </w:r>
      <w:r w:rsidR="00083797" w:rsidRPr="00B93702">
        <w:rPr>
          <w:rFonts w:eastAsia="SimSun"/>
          <w:lang w:eastAsia="zh-CN"/>
        </w:rPr>
        <w:t>,</w:t>
      </w:r>
      <w:r w:rsidRPr="00B93702">
        <w:rPr>
          <w:rFonts w:eastAsia="SimSun"/>
          <w:lang w:eastAsia="zh-CN"/>
        </w:rPr>
        <w:t xml:space="preserve"> CS3</w:t>
      </w:r>
      <w:r w:rsidR="00BA036B">
        <w:rPr>
          <w:rFonts w:eastAsia="SimSun"/>
          <w:lang w:eastAsia="zh-CN"/>
        </w:rPr>
        <w:t>, CS16</w:t>
      </w:r>
      <w:r w:rsidR="00083797" w:rsidRPr="00B93702">
        <w:rPr>
          <w:rFonts w:eastAsia="SimSun"/>
          <w:lang w:eastAsia="zh-CN"/>
        </w:rPr>
        <w:t xml:space="preserve"> or CS1</w:t>
      </w:r>
      <w:r w:rsidR="00BA036B">
        <w:rPr>
          <w:rFonts w:eastAsia="SimSun"/>
          <w:lang w:eastAsia="zh-CN"/>
        </w:rPr>
        <w:t>9</w:t>
      </w:r>
      <w:r w:rsidRPr="00B93702">
        <w:rPr>
          <w:rFonts w:eastAsia="SimSun"/>
          <w:lang w:eastAsia="zh-CN"/>
        </w:rPr>
        <w:t xml:space="preserve"> in the </w:t>
      </w:r>
      <w:r w:rsidRPr="00B93702">
        <w:rPr>
          <w:lang w:eastAsia="zh-CN"/>
        </w:rPr>
        <w:t>band</w:t>
      </w:r>
      <w:r w:rsidRPr="00B93702">
        <w:rPr>
          <w:rFonts w:eastAsia="SimSun"/>
          <w:lang w:eastAsia="zh-CN"/>
        </w:rPr>
        <w:t>, e</w:t>
      </w:r>
      <w:r w:rsidRPr="00B93702">
        <w:rPr>
          <w:rFonts w:eastAsia="SimSun"/>
        </w:rPr>
        <w:t>ach concerned band shall be considered as a</w:t>
      </w:r>
      <w:r w:rsidRPr="00B93702">
        <w:rPr>
          <w:rFonts w:eastAsia="SimSun"/>
          <w:lang w:eastAsia="zh-CN"/>
        </w:rPr>
        <w:t>n independent band</w:t>
      </w:r>
      <w:r w:rsidRPr="00B93702">
        <w:rPr>
          <w:rFonts w:eastAsia="SimSun"/>
        </w:rPr>
        <w:t xml:space="preserve"> and the</w:t>
      </w:r>
      <w:r w:rsidR="00083797" w:rsidRPr="00B93702">
        <w:rPr>
          <w:rFonts w:eastAsia="SimSun"/>
        </w:rPr>
        <w:t xml:space="preserv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4.8.7.2.1-1,</w:t>
      </w:r>
      <w:r w:rsidR="00363FA6" w:rsidRPr="00B93702">
        <w:rPr>
          <w:lang w:eastAsia="zh-CN"/>
        </w:rPr>
        <w:t xml:space="preserve"> where the declared parameters for multi-band operation shall apply</w:t>
      </w:r>
      <w:r w:rsidRPr="00B93702">
        <w:rPr>
          <w:rFonts w:eastAsia="SimSun"/>
          <w:lang w:eastAsia="zh-CN"/>
        </w:rPr>
        <w:t>.</w:t>
      </w:r>
      <w:r w:rsidR="001E0DF6" w:rsidRPr="00B93702">
        <w:rPr>
          <w:rFonts w:eastAsia="SimSun"/>
          <w:lang w:eastAsia="zh-CN"/>
        </w:rPr>
        <w:t xml:space="preserve"> </w:t>
      </w:r>
      <w:r w:rsidRPr="00B93702">
        <w:rPr>
          <w:rFonts w:eastAsia="SimSun"/>
        </w:rPr>
        <w:t xml:space="preserve">The mirror image of the single band test configuration shall be used </w:t>
      </w:r>
      <w:r w:rsidR="004379D2" w:rsidRPr="00B93702">
        <w:t>in each alternate band(s) and</w:t>
      </w:r>
      <w:r w:rsidR="004379D2" w:rsidRPr="00B93702">
        <w:rPr>
          <w:rFonts w:eastAsia="SimSun"/>
        </w:rPr>
        <w:t xml:space="preserve"> </w:t>
      </w:r>
      <w:r w:rsidRPr="00B93702">
        <w:rPr>
          <w:rFonts w:eastAsia="SimSun"/>
        </w:rPr>
        <w:t>in the highest band being tested for the BS.</w:t>
      </w:r>
    </w:p>
    <w:p w14:paraId="655F922D" w14:textId="77777777"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If the maximum supported number of carriers is two for a BC2 band when the BS supports CS4, CS5</w:t>
      </w:r>
      <w:r w:rsidR="00376A16" w:rsidRPr="00B93702">
        <w:rPr>
          <w:rFonts w:eastAsia="SimSun"/>
          <w:lang w:eastAsia="zh-CN"/>
        </w:rPr>
        <w:t>,</w:t>
      </w:r>
      <w:r w:rsidRPr="00B93702">
        <w:rPr>
          <w:rFonts w:eastAsia="SimSun"/>
          <w:lang w:eastAsia="zh-CN"/>
        </w:rPr>
        <w:t xml:space="preserve"> CS6</w:t>
      </w:r>
      <w:r w:rsidR="00376A16" w:rsidRPr="00B93702">
        <w:rPr>
          <w:rFonts w:eastAsia="SimSun"/>
          <w:lang w:eastAsia="zh-CN"/>
        </w:rPr>
        <w:t xml:space="preserve"> or CS7</w:t>
      </w:r>
      <w:r w:rsidRPr="00B93702">
        <w:rPr>
          <w:rFonts w:eastAsia="SimSun"/>
          <w:lang w:eastAsia="zh-CN"/>
        </w:rPr>
        <w:t xml:space="preserve">,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w:t>
      </w:r>
      <w:r w:rsidR="00363FA6" w:rsidRPr="00B93702">
        <w:rPr>
          <w:rFonts w:eastAsia="SimSun"/>
          <w:lang w:eastAsia="zh-CN"/>
        </w:rPr>
        <w:t xml:space="preserve"> and</w:t>
      </w:r>
      <w:r w:rsidRPr="00B93702">
        <w:rPr>
          <w:rFonts w:eastAsia="SimSun"/>
          <w:lang w:eastAsia="zh-CN"/>
        </w:rPr>
        <w:t xml:space="preserve"> place </w:t>
      </w:r>
      <w:r w:rsidRPr="00B93702">
        <w:rPr>
          <w:rFonts w:eastAsia="SimSun"/>
        </w:rPr>
        <w:t>the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Pr="00B93702">
        <w:rPr>
          <w:rFonts w:eastAsia="SimSun"/>
        </w:rPr>
        <w:t>.</w:t>
      </w:r>
    </w:p>
    <w:p w14:paraId="1E77B944" w14:textId="77777777" w:rsidR="00D14EDA" w:rsidRPr="00B93702" w:rsidRDefault="00D14EDA" w:rsidP="00D14EDA">
      <w:pPr>
        <w:pStyle w:val="B10"/>
        <w:rPr>
          <w:lang w:eastAsia="zh-CN"/>
        </w:rPr>
      </w:pPr>
      <w:r w:rsidRPr="00B93702">
        <w:t>-</w:t>
      </w:r>
      <w:r w:rsidRPr="00B93702">
        <w:tab/>
      </w:r>
      <w:r w:rsidRPr="00B93702">
        <w:rPr>
          <w:rFonts w:eastAsia="SimSun"/>
          <w:lang w:eastAsia="zh-CN"/>
        </w:rPr>
        <w:t>If the maximum supported number of carriers is three or more for a BC2 band when the BS supports CS4, CS5</w:t>
      </w:r>
      <w:r w:rsidR="00376A16" w:rsidRPr="00B93702">
        <w:rPr>
          <w:rFonts w:eastAsia="SimSun"/>
          <w:lang w:eastAsia="zh-CN"/>
        </w:rPr>
        <w:t>,</w:t>
      </w:r>
      <w:r w:rsidRPr="00B93702">
        <w:rPr>
          <w:rFonts w:eastAsia="SimSun"/>
          <w:lang w:eastAsia="zh-CN"/>
        </w:rPr>
        <w:t xml:space="preserve"> CS6</w:t>
      </w:r>
      <w:r w:rsidR="00BA036B">
        <w:rPr>
          <w:rFonts w:eastAsia="SimSun"/>
          <w:lang w:eastAsia="zh-CN"/>
        </w:rPr>
        <w:t>, CS7</w:t>
      </w:r>
      <w:r w:rsidR="00376A16" w:rsidRPr="00B93702">
        <w:rPr>
          <w:rFonts w:eastAsia="SimSun"/>
          <w:lang w:eastAsia="zh-CN"/>
        </w:rPr>
        <w:t xml:space="preserve"> or CS</w:t>
      </w:r>
      <w:r w:rsidR="00BA036B">
        <w:rPr>
          <w:rFonts w:eastAsia="SimSun"/>
          <w:lang w:eastAsia="zh-CN"/>
        </w:rPr>
        <w:t>18</w:t>
      </w:r>
      <w:r w:rsidRPr="00B93702">
        <w:rPr>
          <w:rFonts w:eastAsia="SimSun"/>
          <w:lang w:eastAsia="zh-CN"/>
        </w:rPr>
        <w:t xml:space="preserve">, </w:t>
      </w:r>
      <w:r w:rsidRPr="00B93702">
        <w:rPr>
          <w:rFonts w:eastAsia="SimSun"/>
        </w:rPr>
        <w:t>place one GSM</w:t>
      </w:r>
      <w:r w:rsidRPr="00B93702">
        <w:rPr>
          <w:rFonts w:eastAsia="SimSun"/>
          <w:lang w:eastAsia="zh-CN"/>
        </w:rPr>
        <w:t>/EDGE</w:t>
      </w:r>
      <w:r w:rsidRPr="00B93702">
        <w:rPr>
          <w:rFonts w:eastAsia="SimSun"/>
        </w:rPr>
        <w:t xml:space="preserve"> </w:t>
      </w:r>
      <w:r w:rsidRPr="00B93702">
        <w:rPr>
          <w:rFonts w:eastAsia="SimSun"/>
          <w:lang w:eastAsia="zh-CN"/>
        </w:rPr>
        <w:t xml:space="preserve">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place </w:t>
      </w:r>
      <w:r w:rsidRPr="00B93702">
        <w:rPr>
          <w:rFonts w:eastAsia="SimSun"/>
        </w:rPr>
        <w:t>the second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00363FA6" w:rsidRPr="00B93702">
        <w:rPr>
          <w:rFonts w:eastAsia="SimSun"/>
        </w:rPr>
        <w:t xml:space="preserve"> and</w:t>
      </w:r>
      <w:r w:rsidRPr="00B93702">
        <w:rPr>
          <w:rFonts w:eastAsia="SimSun"/>
        </w:rPr>
        <w:t xml:space="preserve"> place the </w:t>
      </w:r>
      <w:r w:rsidRPr="00B93702">
        <w:rPr>
          <w:rFonts w:eastAsia="SimSun"/>
          <w:lang w:eastAsia="zh-CN"/>
        </w:rPr>
        <w:t>UTRA/E-UTRA</w:t>
      </w:r>
      <w:r w:rsidR="00BA036B">
        <w:rPr>
          <w:rFonts w:eastAsia="SimSun"/>
          <w:lang w:eastAsia="zh-CN"/>
        </w:rPr>
        <w:t>/NR</w:t>
      </w:r>
      <w:r w:rsidRPr="00B93702">
        <w:rPr>
          <w:rFonts w:eastAsia="SimSun"/>
          <w:lang w:eastAsia="zh-CN"/>
        </w:rPr>
        <w:t xml:space="preserve"> carrier</w:t>
      </w:r>
      <w:r w:rsidR="00363FA6" w:rsidRPr="00B93702" w:rsidDel="006A6F8A">
        <w:rPr>
          <w:rFonts w:eastAsia="SimSun"/>
          <w:lang w:eastAsia="zh-CN"/>
        </w:rPr>
        <w:t xml:space="preserve"> </w:t>
      </w:r>
      <w:r w:rsidR="00363FA6" w:rsidRPr="00B93702">
        <w:rPr>
          <w:rFonts w:eastAsia="SimSun"/>
          <w:lang w:eastAsia="zh-CN"/>
        </w:rPr>
        <w:t>adjacent to the GSM/EDGE carrier at the inter RF bandwidth gap</w:t>
      </w:r>
      <w:r w:rsidRPr="00B93702">
        <w:rPr>
          <w:rFonts w:eastAsia="SimSun"/>
        </w:rPr>
        <w:t>.</w:t>
      </w:r>
      <w:r w:rsidR="00406C82" w:rsidRPr="00B93702">
        <w:rPr>
          <w:rFonts w:eastAsia="SimSun"/>
        </w:rPr>
        <w:t xml:space="preserve"> The adjacent UTRA/E-UTRA</w:t>
      </w:r>
      <w:r w:rsidR="00BA036B">
        <w:rPr>
          <w:rFonts w:eastAsia="SimSun"/>
        </w:rPr>
        <w:t>/NR</w:t>
      </w:r>
      <w:r w:rsidR="00406C82" w:rsidRPr="00B93702">
        <w:rPr>
          <w:rFonts w:eastAsia="SimSun"/>
        </w:rPr>
        <w:t xml:space="preserve"> carrier shall be placed with its channel BW edge aligned with the channel BW edge of the GSM/EDGE carrie</w:t>
      </w:r>
      <w:r w:rsidR="00083797" w:rsidRPr="00B93702">
        <w:rPr>
          <w:rFonts w:eastAsia="SimSun"/>
        </w:rPr>
        <w:t>r</w:t>
      </w:r>
      <w:r w:rsidR="00D40DCD" w:rsidRPr="00B93702">
        <w:rPr>
          <w:rFonts w:eastAsia="SimSun"/>
        </w:rPr>
        <w:t xml:space="preserve"> by applying</w:t>
      </w:r>
      <w:r w:rsidR="00406C82" w:rsidRPr="00B93702">
        <w:rPr>
          <w:rFonts w:eastAsia="SimSun"/>
        </w:rPr>
        <w:t xml:space="preserve"> F</w:t>
      </w:r>
      <w:r w:rsidR="00406C82" w:rsidRPr="00B93702">
        <w:rPr>
          <w:rFonts w:eastAsia="SimSun"/>
          <w:vertAlign w:val="subscript"/>
        </w:rPr>
        <w:t>offset,RAT </w:t>
      </w:r>
      <w:r w:rsidR="00406C82" w:rsidRPr="00B93702">
        <w:rPr>
          <w:rFonts w:eastAsia="SimSun"/>
        </w:rPr>
        <w:t>in clause 4.4.2.</w:t>
      </w:r>
    </w:p>
    <w:p w14:paraId="720B3546" w14:textId="77777777" w:rsidR="00D14EDA" w:rsidRPr="00B93702" w:rsidRDefault="00D14EDA" w:rsidP="00D14EDA">
      <w:pPr>
        <w:pStyle w:val="B10"/>
        <w:rPr>
          <w:rFonts w:eastAsia="SimSun"/>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14:paraId="3307BAE3" w14:textId="77777777" w:rsidR="00D14EDA" w:rsidRPr="00B93702" w:rsidRDefault="00D14EDA" w:rsidP="0048036E">
      <w:pPr>
        <w:pStyle w:val="TH"/>
        <w:rPr>
          <w:lang w:eastAsia="zh-CN"/>
        </w:rPr>
      </w:pPr>
      <w:r w:rsidRPr="00B93702">
        <w:rPr>
          <w:lang w:eastAsia="zh-CN"/>
        </w:rPr>
        <w:t xml:space="preserve">Table 4.8.7.2.1-1: The applicability of test configuration </w:t>
      </w:r>
      <w:r w:rsidR="00406C82" w:rsidRPr="00B93702">
        <w:rPr>
          <w:lang w:eastAsia="zh-CN"/>
        </w:rPr>
        <w:t xml:space="preserve">for carrier placement </w:t>
      </w:r>
      <w:r w:rsidRPr="00B93702">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BA036B" w:rsidRPr="00B93702" w14:paraId="05BDD8A4" w14:textId="77777777" w:rsidTr="00905FAB">
        <w:trPr>
          <w:trHeight w:val="255"/>
          <w:jc w:val="center"/>
        </w:trPr>
        <w:tc>
          <w:tcPr>
            <w:tcW w:w="567" w:type="dxa"/>
            <w:shd w:val="clear" w:color="auto" w:fill="auto"/>
            <w:vAlign w:val="center"/>
          </w:tcPr>
          <w:p w14:paraId="4A996510" w14:textId="77777777" w:rsidR="00BA036B" w:rsidRPr="00B93702" w:rsidRDefault="00BA036B" w:rsidP="00BA036B">
            <w:pPr>
              <w:pStyle w:val="TAH"/>
              <w:rPr>
                <w:rFonts w:eastAsia="SimSun" w:cs="Arial"/>
                <w:lang w:eastAsia="zh-CN"/>
              </w:rPr>
            </w:pPr>
            <w:r w:rsidRPr="00B93702">
              <w:rPr>
                <w:rFonts w:eastAsia="SimSun" w:cs="Arial"/>
                <w:lang w:eastAsia="zh-CN"/>
              </w:rPr>
              <w:t>BC</w:t>
            </w:r>
          </w:p>
        </w:tc>
        <w:tc>
          <w:tcPr>
            <w:tcW w:w="787" w:type="dxa"/>
            <w:shd w:val="clear" w:color="auto" w:fill="auto"/>
            <w:vAlign w:val="center"/>
          </w:tcPr>
          <w:p w14:paraId="79C70567" w14:textId="77777777" w:rsidR="00BA036B" w:rsidRPr="00B93702" w:rsidRDefault="00BA036B" w:rsidP="00BA036B">
            <w:pPr>
              <w:pStyle w:val="TAH"/>
              <w:rPr>
                <w:rFonts w:eastAsia="SimSun" w:cs="Arial"/>
                <w:lang w:eastAsia="zh-CN"/>
              </w:rPr>
            </w:pPr>
            <w:r w:rsidRPr="00B93702">
              <w:rPr>
                <w:rFonts w:eastAsia="SimSun" w:cs="Arial"/>
                <w:lang w:eastAsia="zh-CN"/>
              </w:rPr>
              <w:t>CS 1</w:t>
            </w:r>
          </w:p>
        </w:tc>
        <w:tc>
          <w:tcPr>
            <w:tcW w:w="687" w:type="dxa"/>
            <w:shd w:val="clear" w:color="auto" w:fill="auto"/>
            <w:vAlign w:val="center"/>
          </w:tcPr>
          <w:p w14:paraId="63274484" w14:textId="77777777" w:rsidR="00BA036B" w:rsidRPr="00B93702" w:rsidRDefault="00BA036B" w:rsidP="00BA036B">
            <w:pPr>
              <w:pStyle w:val="TAH"/>
              <w:rPr>
                <w:rFonts w:eastAsia="SimSun" w:cs="Arial"/>
                <w:lang w:eastAsia="zh-CN"/>
              </w:rPr>
            </w:pPr>
            <w:r w:rsidRPr="00B93702">
              <w:rPr>
                <w:rFonts w:eastAsia="SimSun" w:cs="Arial"/>
                <w:lang w:eastAsia="zh-CN"/>
              </w:rPr>
              <w:t>CS 2</w:t>
            </w:r>
          </w:p>
        </w:tc>
        <w:tc>
          <w:tcPr>
            <w:tcW w:w="787" w:type="dxa"/>
            <w:shd w:val="clear" w:color="auto" w:fill="auto"/>
            <w:vAlign w:val="center"/>
          </w:tcPr>
          <w:p w14:paraId="747C5EC8" w14:textId="77777777" w:rsidR="00BA036B" w:rsidRPr="00B93702" w:rsidRDefault="00BA036B" w:rsidP="00BA036B">
            <w:pPr>
              <w:pStyle w:val="TAH"/>
              <w:rPr>
                <w:rFonts w:eastAsia="SimSun" w:cs="Arial"/>
                <w:lang w:eastAsia="zh-CN"/>
              </w:rPr>
            </w:pPr>
            <w:r w:rsidRPr="00B93702">
              <w:rPr>
                <w:rFonts w:eastAsia="SimSun" w:cs="Arial"/>
                <w:lang w:eastAsia="zh-CN"/>
              </w:rPr>
              <w:t>CS 3</w:t>
            </w:r>
          </w:p>
        </w:tc>
        <w:tc>
          <w:tcPr>
            <w:tcW w:w="787" w:type="dxa"/>
          </w:tcPr>
          <w:p w14:paraId="624D0EE6" w14:textId="77777777" w:rsidR="00BA036B" w:rsidRPr="00B93702" w:rsidRDefault="00BA036B" w:rsidP="00BA036B">
            <w:pPr>
              <w:pStyle w:val="TAH"/>
              <w:rPr>
                <w:rFonts w:eastAsia="SimSun" w:cs="Arial"/>
                <w:lang w:eastAsia="zh-CN"/>
              </w:rPr>
            </w:pPr>
            <w:r w:rsidRPr="00B93702">
              <w:rPr>
                <w:rFonts w:cs="Arial"/>
                <w:lang w:val="en-US" w:eastAsia="zh-CN"/>
              </w:rPr>
              <w:t>CS16</w:t>
            </w:r>
          </w:p>
        </w:tc>
        <w:tc>
          <w:tcPr>
            <w:tcW w:w="887" w:type="dxa"/>
          </w:tcPr>
          <w:p w14:paraId="41416B4A" w14:textId="77777777" w:rsidR="00BA036B" w:rsidRPr="00B93702" w:rsidRDefault="00BA036B" w:rsidP="00BA036B">
            <w:pPr>
              <w:pStyle w:val="TAH"/>
              <w:rPr>
                <w:rFonts w:cs="Arial"/>
                <w:lang w:val="en-US" w:eastAsia="zh-CN"/>
              </w:rPr>
            </w:pPr>
            <w:r>
              <w:rPr>
                <w:rFonts w:cs="Arial"/>
                <w:lang w:val="en-US" w:eastAsia="zh-CN"/>
              </w:rPr>
              <w:t>CS19</w:t>
            </w:r>
          </w:p>
        </w:tc>
      </w:tr>
      <w:tr w:rsidR="00BA036B" w:rsidRPr="00B93702" w14:paraId="4768904D" w14:textId="77777777" w:rsidTr="00905FAB">
        <w:trPr>
          <w:trHeight w:val="255"/>
          <w:jc w:val="center"/>
        </w:trPr>
        <w:tc>
          <w:tcPr>
            <w:tcW w:w="567" w:type="dxa"/>
            <w:shd w:val="clear" w:color="auto" w:fill="auto"/>
            <w:vAlign w:val="center"/>
          </w:tcPr>
          <w:p w14:paraId="5F2CCE7D" w14:textId="77777777" w:rsidR="00BA036B" w:rsidRPr="00B93702" w:rsidRDefault="00BA036B" w:rsidP="00905FAB">
            <w:pPr>
              <w:pStyle w:val="TAC"/>
              <w:rPr>
                <w:lang w:eastAsia="zh-CN"/>
              </w:rPr>
            </w:pPr>
            <w:r w:rsidRPr="00B93702">
              <w:rPr>
                <w:lang w:eastAsia="zh-CN"/>
              </w:rPr>
              <w:t>BC1</w:t>
            </w:r>
          </w:p>
        </w:tc>
        <w:tc>
          <w:tcPr>
            <w:tcW w:w="787" w:type="dxa"/>
            <w:shd w:val="clear" w:color="auto" w:fill="auto"/>
            <w:vAlign w:val="center"/>
          </w:tcPr>
          <w:p w14:paraId="54FA731E" w14:textId="77777777" w:rsidR="00BA036B" w:rsidRPr="00B93702" w:rsidRDefault="00BA036B" w:rsidP="00905FAB">
            <w:pPr>
              <w:pStyle w:val="TAC"/>
              <w:rPr>
                <w:lang w:eastAsia="zh-CN"/>
              </w:rPr>
            </w:pPr>
            <w:r w:rsidRPr="00B93702">
              <w:rPr>
                <w:lang w:eastAsia="zh-CN"/>
              </w:rPr>
              <w:t>NTC1a</w:t>
            </w:r>
          </w:p>
        </w:tc>
        <w:tc>
          <w:tcPr>
            <w:tcW w:w="687" w:type="dxa"/>
            <w:shd w:val="clear" w:color="auto" w:fill="auto"/>
            <w:vAlign w:val="center"/>
          </w:tcPr>
          <w:p w14:paraId="271F1A58" w14:textId="77777777"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14:paraId="6F4270A4" w14:textId="77777777" w:rsidR="00BA036B" w:rsidRPr="00B93702" w:rsidRDefault="00BA036B" w:rsidP="00905FAB">
            <w:pPr>
              <w:pStyle w:val="TAC"/>
              <w:rPr>
                <w:lang w:eastAsia="zh-CN"/>
              </w:rPr>
            </w:pPr>
            <w:r w:rsidRPr="00B93702">
              <w:rPr>
                <w:lang w:eastAsia="zh-CN"/>
              </w:rPr>
              <w:t>NTC3a</w:t>
            </w:r>
          </w:p>
        </w:tc>
        <w:tc>
          <w:tcPr>
            <w:tcW w:w="787" w:type="dxa"/>
          </w:tcPr>
          <w:p w14:paraId="62E83924" w14:textId="77777777" w:rsidR="00BA036B" w:rsidRPr="00B93702" w:rsidRDefault="00BA036B" w:rsidP="00905FAB">
            <w:pPr>
              <w:pStyle w:val="TAC"/>
              <w:rPr>
                <w:lang w:eastAsia="zh-CN"/>
              </w:rPr>
            </w:pPr>
            <w:r w:rsidRPr="00B93702">
              <w:rPr>
                <w:lang w:val="en-US" w:eastAsia="zh-CN"/>
              </w:rPr>
              <w:t>NTC21</w:t>
            </w:r>
          </w:p>
        </w:tc>
        <w:tc>
          <w:tcPr>
            <w:tcW w:w="887" w:type="dxa"/>
          </w:tcPr>
          <w:p w14:paraId="01E4F3C5" w14:textId="77777777" w:rsidR="00BA036B" w:rsidRPr="00B93702" w:rsidRDefault="00BA036B" w:rsidP="00905FAB">
            <w:pPr>
              <w:pStyle w:val="TAC"/>
              <w:rPr>
                <w:lang w:val="en-US" w:eastAsia="zh-CN"/>
              </w:rPr>
            </w:pPr>
            <w:r>
              <w:rPr>
                <w:lang w:val="en-US" w:eastAsia="zh-CN"/>
              </w:rPr>
              <w:t>NTC21b</w:t>
            </w:r>
          </w:p>
        </w:tc>
      </w:tr>
      <w:tr w:rsidR="00BA036B" w:rsidRPr="00B93702" w14:paraId="3071E3E6" w14:textId="77777777" w:rsidTr="00905FAB">
        <w:trPr>
          <w:trHeight w:val="255"/>
          <w:jc w:val="center"/>
        </w:trPr>
        <w:tc>
          <w:tcPr>
            <w:tcW w:w="567" w:type="dxa"/>
            <w:shd w:val="clear" w:color="auto" w:fill="auto"/>
            <w:vAlign w:val="center"/>
          </w:tcPr>
          <w:p w14:paraId="1174BB9C" w14:textId="77777777" w:rsidR="00BA036B" w:rsidRPr="00B93702" w:rsidRDefault="00BA036B" w:rsidP="00905FAB">
            <w:pPr>
              <w:pStyle w:val="TAC"/>
              <w:rPr>
                <w:lang w:eastAsia="zh-CN"/>
              </w:rPr>
            </w:pPr>
            <w:r w:rsidRPr="00B93702">
              <w:rPr>
                <w:lang w:eastAsia="zh-CN"/>
              </w:rPr>
              <w:t>BC2</w:t>
            </w:r>
          </w:p>
        </w:tc>
        <w:tc>
          <w:tcPr>
            <w:tcW w:w="787" w:type="dxa"/>
            <w:shd w:val="clear" w:color="auto" w:fill="auto"/>
            <w:vAlign w:val="center"/>
          </w:tcPr>
          <w:p w14:paraId="464E0DCA" w14:textId="77777777" w:rsidR="00BA036B" w:rsidRPr="00B93702" w:rsidRDefault="00BA036B" w:rsidP="00905FAB">
            <w:pPr>
              <w:pStyle w:val="TAC"/>
              <w:rPr>
                <w:lang w:eastAsia="zh-CN"/>
              </w:rPr>
            </w:pPr>
            <w:r w:rsidRPr="00B93702">
              <w:rPr>
                <w:lang w:eastAsia="zh-CN"/>
              </w:rPr>
              <w:t>NTC1a</w:t>
            </w:r>
          </w:p>
        </w:tc>
        <w:tc>
          <w:tcPr>
            <w:tcW w:w="687" w:type="dxa"/>
            <w:shd w:val="clear" w:color="auto" w:fill="auto"/>
            <w:vAlign w:val="center"/>
          </w:tcPr>
          <w:p w14:paraId="3B73C81D" w14:textId="77777777"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14:paraId="63D0D02F" w14:textId="77777777" w:rsidR="00BA036B" w:rsidRPr="00B93702" w:rsidRDefault="00BA036B" w:rsidP="00905FAB">
            <w:pPr>
              <w:pStyle w:val="TAC"/>
              <w:rPr>
                <w:lang w:eastAsia="zh-CN"/>
              </w:rPr>
            </w:pPr>
            <w:r w:rsidRPr="00B93702">
              <w:rPr>
                <w:lang w:eastAsia="zh-CN"/>
              </w:rPr>
              <w:t>NTC3a</w:t>
            </w:r>
          </w:p>
        </w:tc>
        <w:tc>
          <w:tcPr>
            <w:tcW w:w="787" w:type="dxa"/>
          </w:tcPr>
          <w:p w14:paraId="5CCF7822" w14:textId="77777777" w:rsidR="00BA036B" w:rsidRPr="00B93702" w:rsidRDefault="00BA036B" w:rsidP="00905FAB">
            <w:pPr>
              <w:pStyle w:val="TAC"/>
              <w:rPr>
                <w:lang w:eastAsia="zh-CN"/>
              </w:rPr>
            </w:pPr>
            <w:r w:rsidRPr="00B93702">
              <w:rPr>
                <w:lang w:val="en-US" w:eastAsia="zh-CN"/>
              </w:rPr>
              <w:t>NTC21</w:t>
            </w:r>
          </w:p>
        </w:tc>
        <w:tc>
          <w:tcPr>
            <w:tcW w:w="887" w:type="dxa"/>
          </w:tcPr>
          <w:p w14:paraId="1E40A11F" w14:textId="77777777" w:rsidR="00BA036B" w:rsidRPr="00B93702" w:rsidRDefault="00BA036B" w:rsidP="00905FAB">
            <w:pPr>
              <w:pStyle w:val="TAC"/>
              <w:rPr>
                <w:lang w:val="en-US" w:eastAsia="zh-CN"/>
              </w:rPr>
            </w:pPr>
            <w:r>
              <w:rPr>
                <w:lang w:val="en-US" w:eastAsia="zh-CN"/>
              </w:rPr>
              <w:t>NTC21b</w:t>
            </w:r>
          </w:p>
        </w:tc>
      </w:tr>
      <w:tr w:rsidR="00BA036B" w:rsidRPr="00B93702" w14:paraId="059B0395" w14:textId="77777777" w:rsidTr="00905FAB">
        <w:trPr>
          <w:trHeight w:val="255"/>
          <w:jc w:val="center"/>
        </w:trPr>
        <w:tc>
          <w:tcPr>
            <w:tcW w:w="567" w:type="dxa"/>
            <w:shd w:val="clear" w:color="auto" w:fill="auto"/>
            <w:vAlign w:val="center"/>
          </w:tcPr>
          <w:p w14:paraId="1C40CCE4" w14:textId="77777777" w:rsidR="00BA036B" w:rsidRPr="00B93702" w:rsidRDefault="00BA036B" w:rsidP="00905FAB">
            <w:pPr>
              <w:pStyle w:val="TAC"/>
              <w:rPr>
                <w:lang w:eastAsia="zh-CN"/>
              </w:rPr>
            </w:pPr>
            <w:r w:rsidRPr="00B93702">
              <w:rPr>
                <w:lang w:eastAsia="zh-CN"/>
              </w:rPr>
              <w:t>BC3</w:t>
            </w:r>
          </w:p>
        </w:tc>
        <w:tc>
          <w:tcPr>
            <w:tcW w:w="787" w:type="dxa"/>
            <w:shd w:val="clear" w:color="auto" w:fill="auto"/>
            <w:vAlign w:val="center"/>
          </w:tcPr>
          <w:p w14:paraId="7D01149A" w14:textId="77777777" w:rsidR="00BA036B" w:rsidRPr="00B93702" w:rsidRDefault="00BA036B" w:rsidP="00905FAB">
            <w:pPr>
              <w:pStyle w:val="TAC"/>
              <w:rPr>
                <w:lang w:eastAsia="zh-CN"/>
              </w:rPr>
            </w:pPr>
            <w:r w:rsidRPr="00B93702">
              <w:rPr>
                <w:lang w:eastAsia="zh-CN"/>
              </w:rPr>
              <w:t xml:space="preserve">TC1b </w:t>
            </w:r>
          </w:p>
        </w:tc>
        <w:tc>
          <w:tcPr>
            <w:tcW w:w="687" w:type="dxa"/>
            <w:shd w:val="clear" w:color="auto" w:fill="auto"/>
            <w:vAlign w:val="center"/>
          </w:tcPr>
          <w:p w14:paraId="2D80469E" w14:textId="77777777"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14:paraId="2D21D9D1" w14:textId="77777777" w:rsidR="00BA036B" w:rsidRPr="00B93702" w:rsidRDefault="00BA036B" w:rsidP="00905FAB">
            <w:pPr>
              <w:pStyle w:val="TAC"/>
              <w:rPr>
                <w:lang w:eastAsia="zh-CN"/>
              </w:rPr>
            </w:pPr>
            <w:r w:rsidRPr="00B93702">
              <w:rPr>
                <w:lang w:eastAsia="zh-CN"/>
              </w:rPr>
              <w:t>NTC3a</w:t>
            </w:r>
          </w:p>
        </w:tc>
        <w:tc>
          <w:tcPr>
            <w:tcW w:w="787" w:type="dxa"/>
          </w:tcPr>
          <w:p w14:paraId="06ADE62B" w14:textId="77777777" w:rsidR="00BA036B" w:rsidRPr="00B93702" w:rsidRDefault="00BA036B" w:rsidP="00905FAB">
            <w:pPr>
              <w:pStyle w:val="TAC"/>
              <w:rPr>
                <w:lang w:eastAsia="zh-CN"/>
              </w:rPr>
            </w:pPr>
            <w:r w:rsidRPr="00B93702">
              <w:rPr>
                <w:lang w:val="en-US" w:eastAsia="zh-CN"/>
              </w:rPr>
              <w:t>NTC21</w:t>
            </w:r>
          </w:p>
        </w:tc>
        <w:tc>
          <w:tcPr>
            <w:tcW w:w="887" w:type="dxa"/>
          </w:tcPr>
          <w:p w14:paraId="5863BEC9" w14:textId="77777777" w:rsidR="00BA036B" w:rsidRPr="00B93702" w:rsidRDefault="00BA036B" w:rsidP="00905FAB">
            <w:pPr>
              <w:pStyle w:val="TAC"/>
              <w:rPr>
                <w:lang w:val="en-US" w:eastAsia="zh-CN"/>
              </w:rPr>
            </w:pPr>
            <w:r>
              <w:rPr>
                <w:lang w:val="en-US" w:eastAsia="zh-CN"/>
              </w:rPr>
              <w:t>N/A</w:t>
            </w:r>
          </w:p>
        </w:tc>
      </w:tr>
    </w:tbl>
    <w:p w14:paraId="26E52773" w14:textId="77777777" w:rsidR="00D445CD" w:rsidRPr="00B93702" w:rsidRDefault="00D445CD" w:rsidP="00D445CD">
      <w:pPr>
        <w:rPr>
          <w:rFonts w:eastAsia="SimSun"/>
          <w:lang w:eastAsia="zh-CN"/>
        </w:rPr>
      </w:pPr>
    </w:p>
    <w:p w14:paraId="402722B8" w14:textId="77777777" w:rsidR="00D14EDA" w:rsidRPr="00B93702" w:rsidRDefault="00D14EDA" w:rsidP="00F311C8">
      <w:pPr>
        <w:pStyle w:val="Heading5"/>
        <w:rPr>
          <w:rFonts w:eastAsia="SimSun"/>
          <w:lang w:eastAsia="zh-CN"/>
        </w:rPr>
      </w:pPr>
      <w:bookmarkStart w:id="194" w:name="_Toc21097849"/>
      <w:bookmarkStart w:id="195" w:name="_Toc29765411"/>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.2.2</w:t>
      </w:r>
      <w:r w:rsidRPr="00B93702">
        <w:rPr>
          <w:rFonts w:eastAsia="SimSun"/>
        </w:rPr>
        <w:tab/>
        <w:t>TC7b power allocation</w:t>
      </w:r>
      <w:bookmarkEnd w:id="194"/>
      <w:bookmarkEnd w:id="195"/>
    </w:p>
    <w:p w14:paraId="386BD2AC" w14:textId="77777777"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14:paraId="1B7DE48E" w14:textId="77777777"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w:t>
      </w:r>
      <w:r w:rsidRPr="00B93702">
        <w:rPr>
          <w:lang w:eastAsia="zh-CN"/>
        </w:rPr>
        <w:lastRenderedPageBreak/>
        <w:t xml:space="preserve">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14:paraId="47B5EDC8" w14:textId="77777777" w:rsidR="00D14EDA" w:rsidRPr="00B93702" w:rsidRDefault="00D14EDA" w:rsidP="00F311C8">
      <w:pPr>
        <w:pStyle w:val="Heading4"/>
        <w:rPr>
          <w:rFonts w:eastAsia="SimSun"/>
        </w:rPr>
      </w:pPr>
      <w:bookmarkStart w:id="196" w:name="_Toc21097850"/>
      <w:bookmarkStart w:id="197" w:name="_Toc29765412"/>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w:t>
      </w:r>
      <w:r w:rsidRPr="00B93702">
        <w:rPr>
          <w:rFonts w:eastAsia="SimSun"/>
        </w:rPr>
        <w:tab/>
        <w:t>TC7c: MB-MSR test configuration with GSM/EDGE single RAT operation in one band</w:t>
      </w:r>
      <w:bookmarkEnd w:id="196"/>
      <w:bookmarkEnd w:id="197"/>
    </w:p>
    <w:p w14:paraId="296FF576" w14:textId="77777777" w:rsidR="00D14EDA" w:rsidRPr="00B93702" w:rsidRDefault="00D14EDA" w:rsidP="00D14EDA">
      <w:r w:rsidRPr="00B93702">
        <w:t xml:space="preserve">The purpose of TC7c is to test </w:t>
      </w:r>
      <w:r w:rsidRPr="00B93702">
        <w:rPr>
          <w:rFonts w:eastAsia="SimSun"/>
          <w:lang w:eastAsia="zh-CN"/>
        </w:rPr>
        <w:t>single-RAT GSM/EDGE UEM requirement for multi-band base station supporting GSM/EDGE single-RAT operation in BC2 band</w:t>
      </w:r>
      <w:r w:rsidRPr="00B93702">
        <w:t>.</w:t>
      </w:r>
    </w:p>
    <w:p w14:paraId="4728879C" w14:textId="77777777" w:rsidR="00D14EDA" w:rsidRPr="00B93702" w:rsidRDefault="00D14EDA" w:rsidP="00F311C8">
      <w:pPr>
        <w:pStyle w:val="Heading5"/>
        <w:rPr>
          <w:rFonts w:eastAsia="SimSun"/>
        </w:rPr>
      </w:pPr>
      <w:bookmarkStart w:id="198" w:name="_Toc21097851"/>
      <w:bookmarkStart w:id="199" w:name="_Toc29765413"/>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.3.1</w:t>
      </w:r>
      <w:r w:rsidRPr="00B93702">
        <w:rPr>
          <w:rFonts w:eastAsia="SimSun"/>
        </w:rPr>
        <w:tab/>
        <w:t>TC7c generation</w:t>
      </w:r>
      <w:bookmarkEnd w:id="198"/>
      <w:bookmarkEnd w:id="199"/>
    </w:p>
    <w:p w14:paraId="78E73A0B" w14:textId="77777777" w:rsidR="00D14EDA" w:rsidRPr="00B93702" w:rsidRDefault="00D14EDA" w:rsidP="00D14EDA">
      <w:pPr>
        <w:rPr>
          <w:lang w:eastAsia="zh-CN"/>
        </w:rPr>
      </w:pPr>
      <w:r w:rsidRPr="00B93702">
        <w:t>TC7c is constructed using the following method:</w:t>
      </w:r>
    </w:p>
    <w:p w14:paraId="59AAB80C" w14:textId="77777777"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14:paraId="05638E89" w14:textId="77777777" w:rsidR="00D14EDA" w:rsidRPr="00B93702" w:rsidRDefault="00D14EDA" w:rsidP="00D14EDA">
      <w:pPr>
        <w:pStyle w:val="B10"/>
        <w:rPr>
          <w:rFonts w:eastAsia="SimSun"/>
          <w:lang w:eastAsia="zh-CN"/>
        </w:rPr>
      </w:pPr>
      <w:r w:rsidRPr="00B93702">
        <w:t>-</w:t>
      </w:r>
      <w:r w:rsidRPr="00B93702">
        <w:tab/>
      </w:r>
      <w:r w:rsidRPr="00B93702">
        <w:rPr>
          <w:lang w:eastAsia="zh-CN"/>
        </w:rPr>
        <w:t xml:space="preserve">The allocated </w:t>
      </w:r>
      <w:r w:rsidR="00D32095" w:rsidRPr="00B93702">
        <w:rPr>
          <w:lang w:eastAsia="zh-CN"/>
        </w:rPr>
        <w:t>Base Station RF Bandwidth</w:t>
      </w:r>
      <w:r w:rsidRPr="00B93702">
        <w:rPr>
          <w:lang w:eastAsia="zh-CN"/>
        </w:rPr>
        <w:t xml:space="preserve"> of the outermost bands shall be located at the outermost edges of the declared </w:t>
      </w:r>
      <w:r w:rsidR="00D32095" w:rsidRPr="00B93702">
        <w:rPr>
          <w:lang w:eastAsia="zh-CN"/>
        </w:rPr>
        <w:t>Maximum Radio Bandwidth</w:t>
      </w:r>
      <w:r w:rsidRPr="00B93702">
        <w:rPr>
          <w:lang w:eastAsia="zh-CN"/>
        </w:rPr>
        <w:t>.</w:t>
      </w:r>
    </w:p>
    <w:p w14:paraId="575FE001" w14:textId="77777777" w:rsidR="00D14EDA" w:rsidRPr="00B93702" w:rsidRDefault="00D14EDA" w:rsidP="00D14EDA">
      <w:pPr>
        <w:pStyle w:val="B10"/>
        <w:rPr>
          <w:rFonts w:eastAsia="SimSun"/>
          <w:lang w:eastAsia="zh-CN"/>
        </w:rPr>
      </w:pPr>
      <w:r w:rsidRPr="00B93702">
        <w:rPr>
          <w:rFonts w:eastAsia="SimSun"/>
        </w:rPr>
        <w:t>-</w:t>
      </w:r>
      <w:r w:rsidRPr="00B93702">
        <w:rPr>
          <w:rFonts w:eastAsia="SimSun"/>
        </w:rPr>
        <w:tab/>
        <w:t>If the BS supports one BC1 band and one BC2 band, t</w:t>
      </w:r>
      <w:r w:rsidRPr="00B93702">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If two or more carriers are supported in BC1 band, additional UTRA/E-UTRA carrier shall next be placed at the BC1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For BC2 band, where GSM/EDGE single-RAT operation is supported, one GSM/EDGE carrier shall first be placed at the other outermost edge of the declared </w:t>
      </w:r>
      <w:r w:rsidR="00D32095" w:rsidRPr="00B93702">
        <w:rPr>
          <w:rFonts w:eastAsia="SimSun"/>
          <w:lang w:eastAsia="zh-CN"/>
        </w:rPr>
        <w:t>Maximum Radio Bandwidth</w:t>
      </w:r>
      <w:r w:rsidRPr="00B93702">
        <w:rPr>
          <w:rFonts w:eastAsia="SimSun"/>
          <w:lang w:eastAsia="zh-CN"/>
        </w:rPr>
        <w:t xml:space="preserve"> and additional GSM/EDGE carriers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p>
    <w:p w14:paraId="14217616" w14:textId="77777777" w:rsidR="001E0DF6" w:rsidRPr="00B93702" w:rsidRDefault="00D14EDA" w:rsidP="00D14EDA">
      <w:pPr>
        <w:pStyle w:val="B10"/>
      </w:pPr>
      <w:r w:rsidRPr="00B93702">
        <w:rPr>
          <w:rFonts w:eastAsia="SimSun"/>
        </w:rPr>
        <w:t>-</w:t>
      </w:r>
      <w:r w:rsidRPr="00B93702">
        <w:rPr>
          <w:rFonts w:eastAsia="SimSun"/>
          <w:lang w:eastAsia="zh-CN"/>
        </w:rPr>
        <w:tab/>
      </w:r>
      <w:r w:rsidRPr="00B93702">
        <w:rPr>
          <w:rFonts w:eastAsia="SimSun"/>
        </w:rPr>
        <w:t>If the BS supports two BC2 bands</w:t>
      </w:r>
      <w:r w:rsidRPr="00B93702">
        <w:rPr>
          <w:rFonts w:eastAsia="SimSun"/>
          <w:lang w:eastAsia="zh-CN"/>
        </w:rPr>
        <w:t>, the maximum number of carriers in a test configuration is two for a BC2 band where CS1, CS2 or CS3 is supported.</w:t>
      </w:r>
      <w:r w:rsidR="00242DAD" w:rsidRPr="00B93702">
        <w:t xml:space="preserve"> </w:t>
      </w:r>
    </w:p>
    <w:p w14:paraId="62BBD6CC" w14:textId="77777777" w:rsidR="00D14EDA" w:rsidRPr="00B93702" w:rsidRDefault="00242DAD" w:rsidP="00D14EDA">
      <w:pPr>
        <w:pStyle w:val="B10"/>
        <w:rPr>
          <w:rFonts w:eastAsia="SimSun"/>
          <w:lang w:eastAsia="zh-CN"/>
        </w:rPr>
      </w:pPr>
      <w:r w:rsidRPr="00B93702">
        <w:br/>
      </w:r>
      <w:r w:rsidR="00D14EDA" w:rsidRPr="00B93702">
        <w:rPr>
          <w:rFonts w:eastAsia="SimSun"/>
          <w:lang w:eastAsia="zh-CN"/>
        </w:rPr>
        <w:t xml:space="preserve">One UTRA/E-UTRA carrier from the BC2 band, where CS1, CS2 or CS3 is supported, shall first be placed at the outermost edge of the declared </w:t>
      </w:r>
      <w:r w:rsidR="00D32095" w:rsidRPr="00B93702">
        <w:rPr>
          <w:rFonts w:eastAsia="SimSun"/>
          <w:lang w:eastAsia="zh-CN"/>
        </w:rPr>
        <w:t>Maximum Radio Bandwidth</w:t>
      </w:r>
      <w:r w:rsidR="00D14EDA" w:rsidRPr="00B93702">
        <w:rPr>
          <w:rFonts w:eastAsia="SimSun"/>
          <w:lang w:eastAsia="zh-CN"/>
        </w:rPr>
        <w:t xml:space="preserve">. If two or more carriers are supported in this BC2 band, additional UTRA/E-UTRA carrier shall next be placed at the </w:t>
      </w:r>
      <w:r w:rsidR="00D32095" w:rsidRPr="00B93702">
        <w:rPr>
          <w:rFonts w:eastAsia="SimSun"/>
          <w:lang w:eastAsia="zh-CN"/>
        </w:rPr>
        <w:t>Base Station RF Bandwidth</w:t>
      </w:r>
      <w:r w:rsidR="00D14EDA" w:rsidRPr="00B93702">
        <w:rPr>
          <w:rFonts w:eastAsia="SimSun"/>
          <w:lang w:eastAsia="zh-CN"/>
        </w:rPr>
        <w:t xml:space="preserve"> edge adjacent to the </w:t>
      </w:r>
      <w:r w:rsidR="00D32095" w:rsidRPr="00B93702">
        <w:rPr>
          <w:rFonts w:eastAsia="SimSun"/>
          <w:lang w:eastAsia="zh-CN"/>
        </w:rPr>
        <w:t>Inter RF Bandwidth</w:t>
      </w:r>
      <w:r w:rsidR="00D14EDA" w:rsidRPr="00B93702">
        <w:rPr>
          <w:rFonts w:eastAsia="SimSun"/>
          <w:lang w:eastAsia="zh-CN"/>
        </w:rPr>
        <w:t xml:space="preserve"> gap. For BC2 band, where GSM/EDGE single-RAT operation is supported, place GSM/EDGE carrier at the other outermost edge of the declared </w:t>
      </w:r>
      <w:r w:rsidR="00D32095" w:rsidRPr="00B93702">
        <w:rPr>
          <w:rFonts w:eastAsia="SimSun"/>
          <w:lang w:eastAsia="zh-CN"/>
        </w:rPr>
        <w:t>Maximum Radio Bandwidth</w:t>
      </w:r>
      <w:r w:rsidR="00D14EDA" w:rsidRPr="00B93702">
        <w:rPr>
          <w:rFonts w:eastAsia="SimSun"/>
          <w:lang w:eastAsia="zh-CN"/>
        </w:rPr>
        <w:t xml:space="preserve">, additional GSM/EDGE carriers shall be placed within the declared maximum </w:t>
      </w:r>
      <w:r w:rsidR="00D32095" w:rsidRPr="00B93702">
        <w:rPr>
          <w:rFonts w:eastAsia="SimSun"/>
          <w:lang w:eastAsia="zh-CN"/>
        </w:rPr>
        <w:t>Base Station RF Bandwidth</w:t>
      </w:r>
      <w:r w:rsidR="00D14EDA" w:rsidRPr="00B93702">
        <w:rPr>
          <w:rFonts w:eastAsia="SimSun"/>
          <w:lang w:eastAsia="zh-CN"/>
        </w:rPr>
        <w:t xml:space="preserve"> for the GSM/EDGE single-RAT BC2 band according to test case b) in TS 51.021 clause 6.12.2.</w:t>
      </w:r>
    </w:p>
    <w:p w14:paraId="5B2C41C6" w14:textId="77777777" w:rsidR="00D14EDA" w:rsidRPr="00B93702" w:rsidRDefault="00242DAD" w:rsidP="00D14EDA">
      <w:pPr>
        <w:pStyle w:val="B10"/>
        <w:rPr>
          <w:rFonts w:eastAsia="SimSun"/>
          <w:lang w:eastAsia="zh-CN"/>
        </w:rPr>
      </w:pPr>
      <w:r w:rsidRPr="00B93702">
        <w:t>-</w:t>
      </w:r>
      <w:r w:rsidR="00D14EDA" w:rsidRPr="00B93702">
        <w:tab/>
      </w:r>
      <w:r w:rsidR="00D14EDA" w:rsidRPr="00B93702">
        <w:rPr>
          <w:rFonts w:eastAsia="SimSun"/>
          <w:lang w:eastAsia="zh-CN"/>
        </w:rPr>
        <w:t xml:space="preserve">If the BS supports two BC2 bands </w:t>
      </w:r>
      <w:r w:rsidR="00376A16" w:rsidRPr="00B93702">
        <w:rPr>
          <w:rFonts w:eastAsia="SimSun"/>
          <w:lang w:eastAsia="zh-CN"/>
        </w:rPr>
        <w:t xml:space="preserve">with GSM/EDGE operation (CS4, CS5, CS6 or CS7) </w:t>
      </w:r>
      <w:r w:rsidR="00D14EDA" w:rsidRPr="00B93702">
        <w:rPr>
          <w:rFonts w:eastAsia="SimSun"/>
          <w:lang w:eastAsia="zh-CN"/>
        </w:rPr>
        <w:t xml:space="preserve">and </w:t>
      </w:r>
      <w:r w:rsidR="00376A16" w:rsidRPr="00B93702">
        <w:rPr>
          <w:rFonts w:eastAsia="SimSun"/>
          <w:lang w:eastAsia="zh-CN"/>
        </w:rPr>
        <w:t xml:space="preserve">in at least one band </w:t>
      </w:r>
      <w:r w:rsidR="00D14EDA" w:rsidRPr="00B93702">
        <w:rPr>
          <w:rFonts w:eastAsia="SimSun"/>
          <w:lang w:eastAsia="zh-CN"/>
        </w:rPr>
        <w:t xml:space="preserve">CS4, CS5 or CS6 </w:t>
      </w:r>
      <w:r w:rsidR="00376A16" w:rsidRPr="00B93702">
        <w:rPr>
          <w:rFonts w:eastAsia="SimSun"/>
          <w:lang w:eastAsia="zh-CN"/>
        </w:rPr>
        <w:t xml:space="preserve">is </w:t>
      </w:r>
      <w:r w:rsidR="00D14EDA" w:rsidRPr="00B93702">
        <w:rPr>
          <w:rFonts w:eastAsia="SimSun"/>
          <w:lang w:eastAsia="zh-CN"/>
        </w:rPr>
        <w:t>supported, t</w:t>
      </w:r>
      <w:r w:rsidR="00D14EDA" w:rsidRPr="00B93702">
        <w:rPr>
          <w:rFonts w:eastAsia="SimSun"/>
        </w:rPr>
        <w:t>he maximum number of carriers for</w:t>
      </w:r>
      <w:r w:rsidR="00D14EDA" w:rsidRPr="00B93702">
        <w:rPr>
          <w:rFonts w:eastAsia="SimSun"/>
          <w:lang w:eastAsia="zh-CN"/>
        </w:rPr>
        <w:t xml:space="preserve"> one</w:t>
      </w:r>
      <w:r w:rsidR="00D14EDA" w:rsidRPr="00B93702">
        <w:rPr>
          <w:rFonts w:eastAsia="SimSun"/>
        </w:rPr>
        <w:t xml:space="preserve"> BC2 band</w:t>
      </w:r>
      <w:r w:rsidR="00D14EDA" w:rsidRPr="00B93702">
        <w:rPr>
          <w:rFonts w:eastAsia="SimSun"/>
          <w:lang w:eastAsia="zh-CN"/>
        </w:rPr>
        <w:t xml:space="preserve"> configured to multi-RAT operation</w:t>
      </w:r>
      <w:r w:rsidR="00D14EDA" w:rsidRPr="00B93702">
        <w:rPr>
          <w:rFonts w:eastAsia="SimSun"/>
        </w:rPr>
        <w:t xml:space="preserve"> is limited to three</w:t>
      </w:r>
      <w:r w:rsidR="00D14EDA" w:rsidRPr="00B93702">
        <w:rPr>
          <w:rFonts w:eastAsia="SimSun"/>
          <w:lang w:eastAsia="zh-CN"/>
        </w:rPr>
        <w:t>.</w:t>
      </w:r>
    </w:p>
    <w:p w14:paraId="4BE437D3" w14:textId="77777777"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GSM/EDGE single-RAT BC2 band, one GSM/EDGE carrier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additional GSM/EDGE carriers for the BC2 band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r w:rsidR="00242DAD" w:rsidRPr="00B93702">
        <w:rPr>
          <w:rFonts w:eastAsia="SimSun"/>
          <w:lang w:eastAsia="zh-CN"/>
        </w:rPr>
        <w:t>.</w:t>
      </w:r>
    </w:p>
    <w:p w14:paraId="0D3E6CE7" w14:textId="77777777"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two,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w:t>
      </w:r>
      <w:r w:rsidRPr="00B93702">
        <w:rPr>
          <w:rFonts w:eastAsia="SimSun"/>
        </w:rPr>
        <w:t>the GSM</w:t>
      </w:r>
      <w:r w:rsidRPr="00B93702">
        <w:rPr>
          <w:rFonts w:eastAsia="SimSun"/>
          <w:lang w:eastAsia="zh-CN"/>
        </w:rPr>
        <w:t>/EDGE</w:t>
      </w:r>
      <w:r w:rsidRPr="00B93702">
        <w:rPr>
          <w:rFonts w:eastAsia="SimSun"/>
        </w:rPr>
        <w:t xml:space="preserve"> carrier at the </w:t>
      </w:r>
      <w:r w:rsidRPr="00B93702">
        <w:rPr>
          <w:rFonts w:eastAsia="SimSun"/>
          <w:lang w:eastAsia="zh-CN"/>
        </w:rPr>
        <w:t xml:space="preserve">other </w:t>
      </w:r>
      <w:r w:rsidRPr="00B93702">
        <w:rPr>
          <w:rFonts w:eastAsia="SimSun"/>
        </w:rPr>
        <w:t xml:space="preserve">edge of the </w:t>
      </w:r>
      <w:r w:rsidRPr="00B93702">
        <w:rPr>
          <w:rFonts w:eastAsia="SimSun"/>
          <w:lang w:eastAsia="zh-CN"/>
        </w:rPr>
        <w:t>declared</w:t>
      </w:r>
      <w:r w:rsidRPr="00B93702">
        <w:rPr>
          <w:rFonts w:eastAsia="SimSun"/>
        </w:rPr>
        <w:t xml:space="preserve"> </w:t>
      </w:r>
      <w:r w:rsidR="00D32095" w:rsidRPr="00B93702">
        <w:rPr>
          <w:rFonts w:eastAsia="SimSun"/>
        </w:rPr>
        <w:t>Maximum Radio Bandwidth</w:t>
      </w:r>
      <w:r w:rsidRPr="00B93702">
        <w:rPr>
          <w:rFonts w:eastAsia="SimSun"/>
        </w:rPr>
        <w:t>.</w:t>
      </w:r>
    </w:p>
    <w:p w14:paraId="2EE485D4" w14:textId="77777777"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three or more, place one GSM/EDGE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the second GSM/EDGE carrier at the other edge of the declared </w:t>
      </w:r>
      <w:r w:rsidR="00D32095" w:rsidRPr="00B93702">
        <w:rPr>
          <w:rFonts w:eastAsia="SimSun"/>
          <w:lang w:eastAsia="zh-CN"/>
        </w:rPr>
        <w:t>Maximum Radio Bandwidth</w:t>
      </w:r>
      <w:r w:rsidRPr="00B93702">
        <w:rPr>
          <w:rFonts w:eastAsia="SimSun"/>
          <w:lang w:eastAsia="zh-CN"/>
        </w:rPr>
        <w:t xml:space="preserve">, then place the UTRA/E-UTRA carrier in the middle of the </w:t>
      </w:r>
      <w:r w:rsidR="00D32095" w:rsidRPr="00B93702">
        <w:rPr>
          <w:rFonts w:eastAsia="SimSun"/>
          <w:lang w:eastAsia="zh-CN"/>
        </w:rPr>
        <w:t>Base Station RF Bandwidth</w:t>
      </w:r>
      <w:r w:rsidRPr="00B93702">
        <w:rPr>
          <w:rFonts w:eastAsia="SimSun"/>
          <w:lang w:eastAsia="zh-CN"/>
        </w:rPr>
        <w:t>.</w:t>
      </w:r>
    </w:p>
    <w:p w14:paraId="0FEEDA6E" w14:textId="77777777" w:rsidR="00D14EDA" w:rsidRPr="00B93702" w:rsidRDefault="00A36306" w:rsidP="00242DAD">
      <w:pPr>
        <w:rPr>
          <w:rFonts w:eastAsia="SimSun"/>
          <w:lang w:eastAsia="zh-CN"/>
        </w:rPr>
      </w:pPr>
      <w:r w:rsidRPr="00B93702">
        <w:rPr>
          <w:rFonts w:eastAsia="SimSun"/>
          <w:lang w:eastAsia="zh-CN"/>
        </w:rPr>
        <w:t>If both BC2 bands are declared as CS4, CS5 or CS6, r</w:t>
      </w:r>
      <w:r w:rsidR="00D14EDA" w:rsidRPr="00B93702">
        <w:rPr>
          <w:rFonts w:eastAsia="SimSun"/>
          <w:lang w:eastAsia="zh-CN"/>
        </w:rPr>
        <w:t>epeat the steps above with the allocated carriers swapped between the two BC2 bands so that each BC2 band is tested once according to test case b) in TS 51.021 clause 6.12.2</w:t>
      </w:r>
      <w:r w:rsidR="00242DAD" w:rsidRPr="00B93702">
        <w:rPr>
          <w:rFonts w:eastAsia="SimSun"/>
          <w:lang w:eastAsia="zh-CN"/>
        </w:rPr>
        <w:t>.</w:t>
      </w:r>
    </w:p>
    <w:p w14:paraId="593E5B37" w14:textId="77777777" w:rsidR="00D14EDA" w:rsidRPr="00B93702" w:rsidRDefault="00242DAD" w:rsidP="00242DAD">
      <w:pPr>
        <w:pStyle w:val="B10"/>
        <w:rPr>
          <w:rFonts w:eastAsia="SimSun"/>
          <w:lang w:eastAsia="zh-CN"/>
        </w:rPr>
      </w:pPr>
      <w:r w:rsidRPr="00B93702">
        <w:t>-</w:t>
      </w:r>
      <w:r w:rsidR="00D14EDA" w:rsidRPr="00B93702">
        <w:tab/>
      </w:r>
      <w:r w:rsidR="00D14EDA" w:rsidRPr="00B93702">
        <w:rPr>
          <w:lang w:eastAsia="zh-CN"/>
        </w:rPr>
        <w:t>The narrowest supported E-UTRA channel bandwidth shall be used in the test configuration</w:t>
      </w:r>
      <w:r w:rsidR="00D14EDA" w:rsidRPr="00B93702">
        <w:t>.</w:t>
      </w:r>
    </w:p>
    <w:p w14:paraId="483E4218" w14:textId="77777777" w:rsidR="00D14EDA" w:rsidRPr="00B93702" w:rsidRDefault="00242DAD" w:rsidP="00242DAD">
      <w:pPr>
        <w:pStyle w:val="B10"/>
        <w:rPr>
          <w:lang w:eastAsia="zh-CN"/>
        </w:rPr>
      </w:pPr>
      <w:r w:rsidRPr="00B93702">
        <w:t>-</w:t>
      </w:r>
      <w:r w:rsidR="00D14EDA" w:rsidRPr="00B93702">
        <w:tab/>
      </w:r>
      <w:r w:rsidR="00D14EDA" w:rsidRPr="00B93702">
        <w:rPr>
          <w:lang w:eastAsia="zh-CN"/>
        </w:rPr>
        <w:t xml:space="preserve">If the sum of the maximum </w:t>
      </w:r>
      <w:r w:rsidR="00D32095" w:rsidRPr="00B93702">
        <w:rPr>
          <w:lang w:eastAsia="zh-CN"/>
        </w:rPr>
        <w:t>Base Station RF Bandwidth</w:t>
      </w:r>
      <w:r w:rsidR="00D14EDA" w:rsidRPr="00B93702">
        <w:rPr>
          <w:lang w:eastAsia="zh-CN"/>
        </w:rPr>
        <w:t xml:space="preserve"> of each supported operating bands is larger than the declared total bandwidth of transmitter and receiver for the declared band combinations of the BS, repeat the </w:t>
      </w:r>
      <w:r w:rsidR="00D14EDA" w:rsidRPr="00B93702">
        <w:rPr>
          <w:lang w:eastAsia="zh-CN"/>
        </w:rPr>
        <w:lastRenderedPageBreak/>
        <w:t xml:space="preserve">steps above for test configurations where the </w:t>
      </w:r>
      <w:r w:rsidR="00D32095" w:rsidRPr="00B93702">
        <w:rPr>
          <w:lang w:eastAsia="zh-CN"/>
        </w:rPr>
        <w:t>Base Station RF Bandwidth</w:t>
      </w:r>
      <w:r w:rsidR="00D14EDA" w:rsidRPr="00B93702">
        <w:rPr>
          <w:lang w:eastAsia="zh-CN"/>
        </w:rPr>
        <w:t xml:space="preserve"> of one of the operating band shall be reduced so that the </w:t>
      </w:r>
      <w:r w:rsidR="00D32095" w:rsidRPr="00B93702">
        <w:rPr>
          <w:lang w:eastAsia="zh-CN"/>
        </w:rPr>
        <w:t>Total RF Bandwidth</w:t>
      </w:r>
      <w:r w:rsidR="00D14EDA" w:rsidRPr="00B93702">
        <w:rPr>
          <w:lang w:eastAsia="zh-CN"/>
        </w:rPr>
        <w:t xml:space="preserve"> of transmitter and receiver </w:t>
      </w:r>
      <w:r w:rsidRPr="00B93702">
        <w:rPr>
          <w:lang w:eastAsia="zh-CN"/>
        </w:rPr>
        <w:t>is not exceeded and vice versa.</w:t>
      </w:r>
    </w:p>
    <w:p w14:paraId="177A68E4" w14:textId="77777777" w:rsidR="00D14EDA" w:rsidRPr="00B93702" w:rsidRDefault="00D14EDA" w:rsidP="00F311C8">
      <w:pPr>
        <w:pStyle w:val="Heading5"/>
        <w:rPr>
          <w:rFonts w:eastAsia="SimSun"/>
          <w:lang w:eastAsia="zh-CN"/>
        </w:rPr>
      </w:pPr>
      <w:bookmarkStart w:id="200" w:name="_Toc21097852"/>
      <w:bookmarkStart w:id="201" w:name="_Toc29765414"/>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00242DAD" w:rsidRPr="00B93702">
        <w:rPr>
          <w:rFonts w:eastAsia="SimSun"/>
        </w:rPr>
        <w:t>.3.2</w:t>
      </w:r>
      <w:r w:rsidR="00242DAD" w:rsidRPr="00B93702">
        <w:rPr>
          <w:rFonts w:eastAsia="SimSun"/>
        </w:rPr>
        <w:tab/>
      </w:r>
      <w:r w:rsidRPr="00B93702">
        <w:rPr>
          <w:rFonts w:eastAsia="SimSun"/>
        </w:rPr>
        <w:t>TC7c power allocation</w:t>
      </w:r>
      <w:bookmarkEnd w:id="200"/>
      <w:bookmarkEnd w:id="201"/>
      <w:r w:rsidRPr="00B93702">
        <w:rPr>
          <w:rFonts w:eastAsia="SimSun"/>
        </w:rPr>
        <w:tab/>
      </w:r>
    </w:p>
    <w:p w14:paraId="4E16A1F5" w14:textId="77777777"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14:paraId="55501782" w14:textId="77777777"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14:paraId="7CA2B874" w14:textId="77777777" w:rsidR="002F6EF4" w:rsidRPr="00B93702" w:rsidRDefault="002F6EF4" w:rsidP="00F311C8">
      <w:pPr>
        <w:pStyle w:val="Heading3"/>
        <w:rPr>
          <w:lang w:eastAsia="zh-CN"/>
        </w:rPr>
      </w:pPr>
      <w:bookmarkStart w:id="202" w:name="_Toc21097853"/>
      <w:bookmarkStart w:id="203" w:name="_Toc29765415"/>
      <w:r w:rsidRPr="00B93702">
        <w:rPr>
          <w:lang w:eastAsia="zh-CN"/>
        </w:rPr>
        <w:t>4.8.8</w:t>
      </w:r>
      <w:r w:rsidRPr="00B93702">
        <w:rPr>
          <w:lang w:eastAsia="zh-CN"/>
        </w:rPr>
        <w:tab/>
        <w:t>TC8: NB-IoT standalone multi-carrier operation</w:t>
      </w:r>
      <w:bookmarkEnd w:id="202"/>
      <w:bookmarkEnd w:id="203"/>
    </w:p>
    <w:p w14:paraId="098B3F5E" w14:textId="77777777" w:rsidR="002F6EF4" w:rsidRPr="00B93702" w:rsidRDefault="002F6EF4" w:rsidP="002F6EF4">
      <w:pPr>
        <w:rPr>
          <w:rFonts w:cs="Arial"/>
        </w:rPr>
      </w:pPr>
      <w:r w:rsidRPr="00B93702">
        <w:rPr>
          <w:rFonts w:cs="Arial"/>
        </w:rPr>
        <w:t>The purpose of the TC8 is to test NB-IoT standalone multi-carrier aspects.</w:t>
      </w:r>
    </w:p>
    <w:p w14:paraId="3E0AAB20" w14:textId="77777777" w:rsidR="002F6EF4" w:rsidRPr="00B93702" w:rsidRDefault="002F6EF4" w:rsidP="00F311C8">
      <w:pPr>
        <w:pStyle w:val="Heading4"/>
        <w:rPr>
          <w:lang w:eastAsia="zh-CN"/>
        </w:rPr>
      </w:pPr>
      <w:bookmarkStart w:id="204" w:name="_Toc21097854"/>
      <w:bookmarkStart w:id="205" w:name="_Toc29765416"/>
      <w:r w:rsidRPr="00B93702">
        <w:rPr>
          <w:lang w:eastAsia="zh-CN"/>
        </w:rPr>
        <w:t>4.8.8.1</w:t>
      </w:r>
      <w:r w:rsidRPr="00B93702">
        <w:rPr>
          <w:lang w:eastAsia="zh-CN"/>
        </w:rPr>
        <w:tab/>
        <w:t>TC8 generation</w:t>
      </w:r>
      <w:bookmarkEnd w:id="204"/>
      <w:bookmarkEnd w:id="205"/>
    </w:p>
    <w:p w14:paraId="3A53CA62" w14:textId="77777777" w:rsidR="002F6EF4" w:rsidRPr="00B93702" w:rsidRDefault="002F6EF4" w:rsidP="002F6EF4">
      <w:pPr>
        <w:rPr>
          <w:rFonts w:cs="Arial"/>
        </w:rPr>
      </w:pPr>
      <w:r w:rsidRPr="00B93702">
        <w:rPr>
          <w:rFonts w:cs="Arial"/>
        </w:rPr>
        <w:t>TC8 is constructed using the following method:</w:t>
      </w:r>
    </w:p>
    <w:p w14:paraId="3B87F0B0" w14:textId="77777777" w:rsidR="002F6EF4" w:rsidRPr="00B93702" w:rsidRDefault="002F6EF4" w:rsidP="002F6EF4">
      <w:pPr>
        <w:pStyle w:val="B10"/>
      </w:pPr>
      <w:r w:rsidRPr="00B93702">
        <w:t>-</w:t>
      </w:r>
      <w:r w:rsidRPr="00B93702">
        <w:tab/>
        <w:t>The Base Station RF Bandwidth shall be the declared maximum Base Station RF Bandwidth.</w:t>
      </w:r>
    </w:p>
    <w:p w14:paraId="692956AB" w14:textId="77777777" w:rsidR="002F6EF4" w:rsidRPr="00B93702" w:rsidRDefault="002F6EF4" w:rsidP="002F6EF4">
      <w:pPr>
        <w:pStyle w:val="B1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14:paraId="71EEC9F1" w14:textId="77777777" w:rsidR="002F6EF4" w:rsidRPr="00B93702" w:rsidRDefault="002F6EF4" w:rsidP="002F6EF4">
      <w:pPr>
        <w:pStyle w:val="B10"/>
      </w:pPr>
      <w:r w:rsidRPr="00B93702">
        <w:t>-</w:t>
      </w:r>
      <w:r w:rsidRPr="00B93702">
        <w:tab/>
        <w:t>For transmitter tests, add NB-IoT carriers at the edges using 600 kHz spacing until no more NB-IoT carriers are supported or no more NB-IoT carriers fit.</w:t>
      </w:r>
    </w:p>
    <w:p w14:paraId="70C60B00" w14:textId="77777777" w:rsidR="002F6EF4" w:rsidRPr="00B93702" w:rsidRDefault="002F6EF4" w:rsidP="00F311C8">
      <w:pPr>
        <w:pStyle w:val="Heading4"/>
        <w:rPr>
          <w:lang w:eastAsia="zh-CN"/>
        </w:rPr>
      </w:pPr>
      <w:bookmarkStart w:id="206" w:name="_Toc21097855"/>
      <w:bookmarkStart w:id="207" w:name="_Toc29765417"/>
      <w:r w:rsidRPr="00B93702">
        <w:rPr>
          <w:lang w:eastAsia="zh-CN"/>
        </w:rPr>
        <w:t>4.8.8.2</w:t>
      </w:r>
      <w:r w:rsidRPr="00B93702">
        <w:rPr>
          <w:lang w:eastAsia="zh-CN"/>
        </w:rPr>
        <w:tab/>
        <w:t>TC8 power allocation</w:t>
      </w:r>
      <w:bookmarkEnd w:id="206"/>
      <w:bookmarkEnd w:id="207"/>
    </w:p>
    <w:p w14:paraId="78A0E0EE"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4EE1F3E2" w14:textId="77777777" w:rsidR="002F6EF4" w:rsidRPr="00B93702" w:rsidRDefault="002F6EF4" w:rsidP="00F311C8">
      <w:pPr>
        <w:pStyle w:val="Heading3"/>
        <w:rPr>
          <w:lang w:eastAsia="zh-CN"/>
        </w:rPr>
      </w:pPr>
      <w:bookmarkStart w:id="208" w:name="_Toc21097856"/>
      <w:bookmarkStart w:id="209" w:name="_Toc29765418"/>
      <w:r w:rsidRPr="00B93702">
        <w:rPr>
          <w:lang w:eastAsia="zh-CN"/>
        </w:rPr>
        <w:t>4.8.9</w:t>
      </w:r>
      <w:r w:rsidRPr="00B93702">
        <w:rPr>
          <w:lang w:eastAsia="zh-CN"/>
        </w:rPr>
        <w:tab/>
        <w:t>TC9: GSM and NB-IoT standalone multi-carrier operation</w:t>
      </w:r>
      <w:bookmarkEnd w:id="208"/>
      <w:bookmarkEnd w:id="209"/>
    </w:p>
    <w:p w14:paraId="4D5614D2" w14:textId="77777777" w:rsidR="002F6EF4" w:rsidRPr="00B93702" w:rsidRDefault="002F6EF4" w:rsidP="002F6EF4">
      <w:pPr>
        <w:rPr>
          <w:rFonts w:cs="Arial"/>
        </w:rPr>
      </w:pPr>
      <w:r w:rsidRPr="00B93702">
        <w:rPr>
          <w:rFonts w:cs="Arial"/>
        </w:rPr>
        <w:t>The purpose of the TC9 is to test GSM and NB-IoT standalone multi-carrier aspects.</w:t>
      </w:r>
    </w:p>
    <w:p w14:paraId="7A698F75" w14:textId="77777777" w:rsidR="002F6EF4" w:rsidRPr="00B93702" w:rsidRDefault="002F6EF4" w:rsidP="00F311C8">
      <w:pPr>
        <w:pStyle w:val="Heading4"/>
        <w:rPr>
          <w:lang w:eastAsia="zh-CN"/>
        </w:rPr>
      </w:pPr>
      <w:bookmarkStart w:id="210" w:name="_Toc21097857"/>
      <w:bookmarkStart w:id="211" w:name="_Toc29765419"/>
      <w:r w:rsidRPr="00B93702">
        <w:rPr>
          <w:lang w:eastAsia="zh-CN"/>
        </w:rPr>
        <w:t>4.8.9.1</w:t>
      </w:r>
      <w:r w:rsidRPr="00B93702">
        <w:rPr>
          <w:lang w:eastAsia="zh-CN"/>
        </w:rPr>
        <w:tab/>
        <w:t>TC9 generation</w:t>
      </w:r>
      <w:bookmarkEnd w:id="210"/>
      <w:bookmarkEnd w:id="211"/>
    </w:p>
    <w:p w14:paraId="3EB16D2C" w14:textId="77777777" w:rsidR="002F6EF4" w:rsidRPr="00B93702" w:rsidRDefault="002F6EF4" w:rsidP="002F6EF4">
      <w:pPr>
        <w:rPr>
          <w:rFonts w:cs="Arial"/>
        </w:rPr>
      </w:pPr>
      <w:r w:rsidRPr="00B93702">
        <w:rPr>
          <w:rFonts w:cs="Arial"/>
        </w:rPr>
        <w:t>TC9 is constructed using the following method:</w:t>
      </w:r>
    </w:p>
    <w:p w14:paraId="37B5F997" w14:textId="77777777" w:rsidR="002F6EF4" w:rsidRPr="00B93702" w:rsidRDefault="002F6EF4" w:rsidP="002F6EF4">
      <w:pPr>
        <w:pStyle w:val="B10"/>
      </w:pPr>
      <w:r w:rsidRPr="00B93702">
        <w:t>-</w:t>
      </w:r>
      <w:r w:rsidRPr="00B93702">
        <w:tab/>
        <w:t>The Base Station RF Bandwidth shall be the declared maximum Base Station RF Bandwidth.</w:t>
      </w:r>
    </w:p>
    <w:p w14:paraId="5B34F011" w14:textId="77777777"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14:paraId="18EAB0B1" w14:textId="77777777"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14:paraId="7E893B15" w14:textId="77777777" w:rsidR="002F6EF4" w:rsidRPr="00B93702" w:rsidRDefault="002F6EF4" w:rsidP="00F311C8">
      <w:pPr>
        <w:pStyle w:val="Heading4"/>
        <w:rPr>
          <w:lang w:eastAsia="zh-CN"/>
        </w:rPr>
      </w:pPr>
      <w:bookmarkStart w:id="212" w:name="_Toc21097858"/>
      <w:bookmarkStart w:id="213" w:name="_Toc29765420"/>
      <w:r w:rsidRPr="00B93702">
        <w:rPr>
          <w:lang w:eastAsia="zh-CN"/>
        </w:rPr>
        <w:t>4.8.9.2</w:t>
      </w:r>
      <w:r w:rsidRPr="00B93702">
        <w:rPr>
          <w:lang w:eastAsia="zh-CN"/>
        </w:rPr>
        <w:tab/>
        <w:t>TC9 power allocation</w:t>
      </w:r>
      <w:bookmarkEnd w:id="212"/>
      <w:bookmarkEnd w:id="213"/>
    </w:p>
    <w:p w14:paraId="71AC8B16"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0360D1F1" w14:textId="77777777" w:rsidR="002F6EF4" w:rsidRPr="00B93702" w:rsidRDefault="002F6EF4" w:rsidP="00F311C8">
      <w:pPr>
        <w:pStyle w:val="Heading3"/>
        <w:rPr>
          <w:lang w:eastAsia="zh-CN"/>
        </w:rPr>
      </w:pPr>
      <w:bookmarkStart w:id="214" w:name="_Toc21097859"/>
      <w:bookmarkStart w:id="215" w:name="_Toc29765421"/>
      <w:r w:rsidRPr="00B93702">
        <w:rPr>
          <w:lang w:eastAsia="zh-CN"/>
        </w:rPr>
        <w:t>4.8.10</w:t>
      </w:r>
      <w:r w:rsidRPr="00B93702">
        <w:rPr>
          <w:lang w:eastAsia="zh-CN"/>
        </w:rPr>
        <w:tab/>
        <w:t>TC10: UTRA and NB-IoT standalone multi-carrier operation</w:t>
      </w:r>
      <w:bookmarkEnd w:id="214"/>
      <w:bookmarkEnd w:id="215"/>
    </w:p>
    <w:p w14:paraId="3462C346" w14:textId="77777777" w:rsidR="002F6EF4" w:rsidRPr="00B93702" w:rsidRDefault="002F6EF4" w:rsidP="002F6EF4">
      <w:pPr>
        <w:rPr>
          <w:rFonts w:cs="Arial"/>
        </w:rPr>
      </w:pPr>
      <w:r w:rsidRPr="00B93702">
        <w:rPr>
          <w:rFonts w:cs="Arial"/>
        </w:rPr>
        <w:t>The purpose of the TC10 is to test UTRA and NB-IoT standalone multi-carrier aspects.</w:t>
      </w:r>
    </w:p>
    <w:p w14:paraId="4BEA1B29" w14:textId="77777777" w:rsidR="002F6EF4" w:rsidRPr="00B93702" w:rsidRDefault="002F6EF4" w:rsidP="00F311C8">
      <w:pPr>
        <w:pStyle w:val="Heading4"/>
        <w:rPr>
          <w:lang w:eastAsia="zh-CN"/>
        </w:rPr>
      </w:pPr>
      <w:bookmarkStart w:id="216" w:name="_Toc21097860"/>
      <w:bookmarkStart w:id="217" w:name="_Toc29765422"/>
      <w:r w:rsidRPr="00B93702">
        <w:rPr>
          <w:lang w:eastAsia="zh-CN"/>
        </w:rPr>
        <w:t>4.8.10.1</w:t>
      </w:r>
      <w:r w:rsidRPr="00B93702">
        <w:rPr>
          <w:lang w:eastAsia="zh-CN"/>
        </w:rPr>
        <w:tab/>
        <w:t>TC10 generation</w:t>
      </w:r>
      <w:bookmarkEnd w:id="216"/>
      <w:bookmarkEnd w:id="217"/>
    </w:p>
    <w:p w14:paraId="6F20DFB7" w14:textId="77777777" w:rsidR="002F6EF4" w:rsidRPr="00B93702" w:rsidRDefault="002F6EF4" w:rsidP="002F6EF4">
      <w:pPr>
        <w:rPr>
          <w:rFonts w:cs="Arial"/>
        </w:rPr>
      </w:pPr>
      <w:r w:rsidRPr="00B93702">
        <w:rPr>
          <w:rFonts w:cs="Arial"/>
        </w:rPr>
        <w:t>TC10 is constructed using the following method:</w:t>
      </w:r>
    </w:p>
    <w:p w14:paraId="5B3357EE" w14:textId="77777777" w:rsidR="002F6EF4" w:rsidRPr="00B93702" w:rsidRDefault="002F6EF4" w:rsidP="002F6EF4">
      <w:pPr>
        <w:pStyle w:val="B10"/>
      </w:pPr>
      <w:r w:rsidRPr="00B93702">
        <w:t>-</w:t>
      </w:r>
      <w:r w:rsidRPr="00B93702">
        <w:tab/>
        <w:t>The Base Station RF Bandwidth shall be the declared maximum Base Station RF Bandwidth.</w:t>
      </w:r>
    </w:p>
    <w:p w14:paraId="5BC12764" w14:textId="77777777" w:rsidR="002F6EF4" w:rsidRPr="00B93702" w:rsidRDefault="002F6EF4" w:rsidP="002F6EF4">
      <w:pPr>
        <w:pStyle w:val="B10"/>
      </w:pPr>
      <w:r w:rsidRPr="00B93702">
        <w:lastRenderedPageBreak/>
        <w:t>-</w:t>
      </w:r>
      <w:r w:rsidRPr="00B93702">
        <w:tab/>
        <w:t>For receiver tests, place a NB-IoT carrier at the lower edge and a UTRA FDD carrier at the upper Base Station RF Bandwidth edge. The specified F</w:t>
      </w:r>
      <w:r w:rsidRPr="00B93702">
        <w:rPr>
          <w:vertAlign w:val="subscript"/>
        </w:rPr>
        <w:t>Offset-RAT</w:t>
      </w:r>
      <w:r w:rsidRPr="00B93702">
        <w:t xml:space="preserve"> shall apply.</w:t>
      </w:r>
    </w:p>
    <w:p w14:paraId="1C1110AE" w14:textId="77777777" w:rsidR="002F6EF4" w:rsidRPr="00B93702" w:rsidRDefault="002F6EF4" w:rsidP="002F6EF4">
      <w:pPr>
        <w:pStyle w:val="B10"/>
      </w:pPr>
      <w:r w:rsidRPr="00B93702">
        <w:t>-</w:t>
      </w:r>
      <w:r w:rsidRPr="00B93702">
        <w:tab/>
        <w:t>For transmitter tests and in the case of a BS supporting only one NB-IoT carrier, place a NB-IoT carrier at the lower edge and a UTRA FDD carrier at the upper Base Station RF Bandwidth edge. The specified F</w:t>
      </w:r>
      <w:r w:rsidRPr="00B93702">
        <w:rPr>
          <w:vertAlign w:val="subscript"/>
        </w:rPr>
        <w:t>Offset-RAT</w:t>
      </w:r>
      <w:r w:rsidRPr="00B93702">
        <w:t xml:space="preserve"> shall apply. Add additional UTRA FDD carriers in the middle if possible.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14:paraId="55B9A585" w14:textId="77777777" w:rsidR="002F6EF4" w:rsidRPr="00B93702" w:rsidRDefault="002F6EF4" w:rsidP="002F6EF4">
      <w:pPr>
        <w:pStyle w:val="B10"/>
      </w:pPr>
      <w:r w:rsidRPr="00B93702">
        <w:t>-</w:t>
      </w:r>
      <w:r w:rsidRPr="00B93702">
        <w:tab/>
        <w:t>For transmitter tests and in the case of a BS supporting more than one NB-IoT carrier, carry out the following steps.</w:t>
      </w:r>
    </w:p>
    <w:p w14:paraId="4E0FD601" w14:textId="77777777"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14:paraId="5091B369" w14:textId="77777777" w:rsidR="002F6EF4" w:rsidRPr="00B93702" w:rsidRDefault="002F6EF4" w:rsidP="00F311C8">
      <w:pPr>
        <w:pStyle w:val="B2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14:paraId="009CB531" w14:textId="77777777"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14:paraId="16DFB773" w14:textId="77777777" w:rsidR="002F6EF4" w:rsidRPr="00B93702" w:rsidRDefault="002F6EF4" w:rsidP="00F311C8">
      <w:pPr>
        <w:pStyle w:val="B20"/>
      </w:pPr>
      <w:r w:rsidRPr="00B93702">
        <w:t>-</w:t>
      </w:r>
      <w:r w:rsidRPr="00B93702">
        <w:tab/>
        <w:t>Add additional UTRA FDD carriers in the middle if possible.</w:t>
      </w:r>
    </w:p>
    <w:p w14:paraId="1F8D756C" w14:textId="77777777" w:rsidR="002F6EF4" w:rsidRPr="00B93702" w:rsidRDefault="002F6EF4" w:rsidP="00F311C8">
      <w:pPr>
        <w:pStyle w:val="Heading4"/>
        <w:rPr>
          <w:lang w:eastAsia="zh-CN"/>
        </w:rPr>
      </w:pPr>
      <w:bookmarkStart w:id="218" w:name="_Toc21097861"/>
      <w:bookmarkStart w:id="219" w:name="_Toc29765423"/>
      <w:r w:rsidRPr="00B93702">
        <w:rPr>
          <w:lang w:eastAsia="zh-CN"/>
        </w:rPr>
        <w:t>4.8.10.2</w:t>
      </w:r>
      <w:r w:rsidRPr="00B93702">
        <w:rPr>
          <w:lang w:eastAsia="zh-CN"/>
        </w:rPr>
        <w:tab/>
        <w:t>TC10 power allocation</w:t>
      </w:r>
      <w:bookmarkEnd w:id="218"/>
      <w:bookmarkEnd w:id="219"/>
    </w:p>
    <w:p w14:paraId="10DE6985"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3F82D4C4" w14:textId="77777777" w:rsidR="002F6EF4" w:rsidRPr="00B93702" w:rsidRDefault="002F6EF4" w:rsidP="00F311C8">
      <w:pPr>
        <w:pStyle w:val="Heading3"/>
        <w:rPr>
          <w:lang w:eastAsia="zh-CN"/>
        </w:rPr>
      </w:pPr>
      <w:bookmarkStart w:id="220" w:name="_Toc21097862"/>
      <w:bookmarkStart w:id="221" w:name="_Toc29765424"/>
      <w:r w:rsidRPr="00B93702">
        <w:rPr>
          <w:lang w:eastAsia="zh-CN"/>
        </w:rPr>
        <w:t>4.8.11</w:t>
      </w:r>
      <w:r w:rsidRPr="00B93702">
        <w:rPr>
          <w:lang w:eastAsia="zh-CN"/>
        </w:rPr>
        <w:tab/>
        <w:t>TC11: E-UTRA and NB-IoT standalone multi-carrier operation</w:t>
      </w:r>
      <w:bookmarkEnd w:id="220"/>
      <w:bookmarkEnd w:id="221"/>
    </w:p>
    <w:p w14:paraId="1929434D" w14:textId="77777777" w:rsidR="002F6EF4" w:rsidRPr="00B93702" w:rsidRDefault="002F6EF4" w:rsidP="002F6EF4">
      <w:pPr>
        <w:rPr>
          <w:rFonts w:cs="Arial"/>
        </w:rPr>
      </w:pPr>
      <w:r w:rsidRPr="00B93702">
        <w:rPr>
          <w:rFonts w:cs="Arial"/>
        </w:rPr>
        <w:t>The purpose of the TC11 is to test E-UTRA and NB-IoT standalone multi-carrier aspects.</w:t>
      </w:r>
    </w:p>
    <w:p w14:paraId="5F07A5E8" w14:textId="77777777" w:rsidR="002F6EF4" w:rsidRPr="00B93702" w:rsidRDefault="002F6EF4" w:rsidP="00F311C8">
      <w:pPr>
        <w:pStyle w:val="Heading4"/>
        <w:rPr>
          <w:lang w:eastAsia="zh-CN"/>
        </w:rPr>
      </w:pPr>
      <w:bookmarkStart w:id="222" w:name="_Toc21097863"/>
      <w:bookmarkStart w:id="223" w:name="_Toc29765425"/>
      <w:r w:rsidRPr="00B93702">
        <w:rPr>
          <w:lang w:eastAsia="zh-CN"/>
        </w:rPr>
        <w:t>4.8.11.1</w:t>
      </w:r>
      <w:r w:rsidRPr="00B93702">
        <w:rPr>
          <w:lang w:eastAsia="zh-CN"/>
        </w:rPr>
        <w:tab/>
        <w:t>TC11 generation</w:t>
      </w:r>
      <w:bookmarkEnd w:id="222"/>
      <w:bookmarkEnd w:id="223"/>
    </w:p>
    <w:p w14:paraId="43749351" w14:textId="77777777" w:rsidR="002F6EF4" w:rsidRPr="00B93702" w:rsidRDefault="002F6EF4" w:rsidP="002F6EF4">
      <w:pPr>
        <w:rPr>
          <w:rFonts w:cs="Arial"/>
        </w:rPr>
      </w:pPr>
      <w:r w:rsidRPr="00B93702">
        <w:rPr>
          <w:rFonts w:cs="Arial"/>
        </w:rPr>
        <w:t>TC11 is constructed using the following method:</w:t>
      </w:r>
    </w:p>
    <w:p w14:paraId="6A4462B0" w14:textId="77777777" w:rsidR="002F6EF4" w:rsidRPr="00B93702" w:rsidRDefault="002F6EF4" w:rsidP="002F6EF4">
      <w:pPr>
        <w:pStyle w:val="B10"/>
      </w:pPr>
      <w:r w:rsidRPr="00B93702">
        <w:t>-</w:t>
      </w:r>
      <w:r w:rsidRPr="00B93702">
        <w:tab/>
        <w:t>The Base Station RF Bandwidth shall be the declared maximum Base Station RF Bandwidth.</w:t>
      </w:r>
    </w:p>
    <w:p w14:paraId="5C8AF917" w14:textId="77777777"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w:t>
      </w:r>
    </w:p>
    <w:p w14:paraId="5A82CA8F" w14:textId="77777777"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Add additional E-UTRA carriers of the same bandwidth as the already allocated E-UTRA carriers in the middle if possible.</w:t>
      </w:r>
    </w:p>
    <w:p w14:paraId="66A1BCAB" w14:textId="77777777" w:rsidR="002F6EF4" w:rsidRPr="00B93702" w:rsidRDefault="002F6EF4" w:rsidP="002F6EF4">
      <w:pPr>
        <w:pStyle w:val="B10"/>
      </w:pPr>
      <w:r w:rsidRPr="00B93702">
        <w:t>-</w:t>
      </w:r>
      <w:r w:rsidRPr="00B93702">
        <w:tab/>
        <w:t>For transmitter tests and in the case of a BS supporting more than one NB-IoT carrier, carry out the following steps.</w:t>
      </w:r>
    </w:p>
    <w:p w14:paraId="65CFDB76" w14:textId="77777777"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14:paraId="72233AEB" w14:textId="77777777" w:rsidR="002F6EF4" w:rsidRPr="00B93702" w:rsidRDefault="002F6EF4" w:rsidP="00F311C8">
      <w:pPr>
        <w:pStyle w:val="B2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14:paraId="4C984FA4" w14:textId="77777777"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14:paraId="0A34339A" w14:textId="77777777" w:rsidR="002F6EF4" w:rsidRPr="00B93702" w:rsidRDefault="002F6EF4" w:rsidP="00F311C8">
      <w:pPr>
        <w:pStyle w:val="B20"/>
      </w:pPr>
      <w:r w:rsidRPr="00B93702">
        <w:t>-</w:t>
      </w:r>
      <w:r w:rsidRPr="00B93702">
        <w:tab/>
        <w:t>Add additional E-UTRA carriers of the same bandwidth as the already allocated E-UTRA carriers in the middle if possible.</w:t>
      </w:r>
    </w:p>
    <w:p w14:paraId="0FAC5970" w14:textId="77777777" w:rsidR="002F6EF4" w:rsidRPr="00B93702" w:rsidRDefault="002F6EF4" w:rsidP="00F311C8">
      <w:pPr>
        <w:pStyle w:val="Heading4"/>
        <w:rPr>
          <w:lang w:eastAsia="zh-CN"/>
        </w:rPr>
      </w:pPr>
      <w:bookmarkStart w:id="224" w:name="_Toc21097864"/>
      <w:bookmarkStart w:id="225" w:name="_Toc29765426"/>
      <w:r w:rsidRPr="00B93702">
        <w:rPr>
          <w:lang w:eastAsia="zh-CN"/>
        </w:rPr>
        <w:lastRenderedPageBreak/>
        <w:t>4.8.11.2</w:t>
      </w:r>
      <w:r w:rsidRPr="00B93702">
        <w:rPr>
          <w:lang w:eastAsia="zh-CN"/>
        </w:rPr>
        <w:tab/>
        <w:t>TC11 power allocation</w:t>
      </w:r>
      <w:bookmarkEnd w:id="224"/>
      <w:bookmarkEnd w:id="225"/>
    </w:p>
    <w:p w14:paraId="61EFE3E5"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4B06A999" w14:textId="77777777" w:rsidR="002F6EF4" w:rsidRPr="00B93702" w:rsidRDefault="002F6EF4" w:rsidP="00F311C8">
      <w:pPr>
        <w:pStyle w:val="Heading3"/>
        <w:rPr>
          <w:lang w:eastAsia="zh-CN"/>
        </w:rPr>
      </w:pPr>
      <w:bookmarkStart w:id="226" w:name="_Toc21097865"/>
      <w:bookmarkStart w:id="227" w:name="_Toc29765427"/>
      <w:r w:rsidRPr="00B93702">
        <w:rPr>
          <w:lang w:eastAsia="zh-CN"/>
        </w:rPr>
        <w:t>4.8.12</w:t>
      </w:r>
      <w:r w:rsidRPr="00B93702">
        <w:rPr>
          <w:lang w:eastAsia="zh-CN"/>
        </w:rPr>
        <w:tab/>
        <w:t>TC12: GSM and UTRA and NB-IoT standalone multi-carrier operation</w:t>
      </w:r>
      <w:bookmarkEnd w:id="226"/>
      <w:bookmarkEnd w:id="227"/>
    </w:p>
    <w:p w14:paraId="59A53184" w14:textId="77777777" w:rsidR="002F6EF4" w:rsidRPr="00B93702" w:rsidRDefault="002F6EF4" w:rsidP="002F6EF4">
      <w:pPr>
        <w:rPr>
          <w:rFonts w:cs="Arial"/>
        </w:rPr>
      </w:pPr>
      <w:r w:rsidRPr="00B93702">
        <w:rPr>
          <w:rFonts w:cs="Arial"/>
        </w:rPr>
        <w:t>The purpose of the TC12 is to test GSM and UTRA and NB-IoT standalone multi-carrier aspects.</w:t>
      </w:r>
    </w:p>
    <w:p w14:paraId="3169741D" w14:textId="77777777" w:rsidR="002F6EF4" w:rsidRPr="00B93702" w:rsidRDefault="002F6EF4" w:rsidP="00F311C8">
      <w:pPr>
        <w:pStyle w:val="Heading4"/>
        <w:rPr>
          <w:lang w:eastAsia="zh-CN"/>
        </w:rPr>
      </w:pPr>
      <w:bookmarkStart w:id="228" w:name="_Toc21097866"/>
      <w:bookmarkStart w:id="229" w:name="_Toc29765428"/>
      <w:r w:rsidRPr="00B93702">
        <w:rPr>
          <w:lang w:eastAsia="zh-CN"/>
        </w:rPr>
        <w:t>4.8.12.1</w:t>
      </w:r>
      <w:r w:rsidRPr="00B93702">
        <w:rPr>
          <w:lang w:eastAsia="zh-CN"/>
        </w:rPr>
        <w:tab/>
        <w:t>TC12 generation</w:t>
      </w:r>
      <w:bookmarkEnd w:id="228"/>
      <w:bookmarkEnd w:id="229"/>
    </w:p>
    <w:p w14:paraId="35984A3D" w14:textId="77777777" w:rsidR="002F6EF4" w:rsidRPr="00B93702" w:rsidRDefault="002F6EF4" w:rsidP="002F6EF4">
      <w:pPr>
        <w:rPr>
          <w:rFonts w:cs="Arial"/>
        </w:rPr>
      </w:pPr>
      <w:r w:rsidRPr="00B93702">
        <w:rPr>
          <w:rFonts w:cs="Arial"/>
        </w:rPr>
        <w:t>TC12 is constructed using the following method:</w:t>
      </w:r>
    </w:p>
    <w:p w14:paraId="2E64C780" w14:textId="77777777" w:rsidR="002F6EF4" w:rsidRPr="00B93702" w:rsidRDefault="002F6EF4" w:rsidP="002F6EF4">
      <w:pPr>
        <w:pStyle w:val="B10"/>
      </w:pPr>
      <w:r w:rsidRPr="00B93702">
        <w:t>-</w:t>
      </w:r>
      <w:r w:rsidRPr="00B93702">
        <w:tab/>
        <w:t>The Base Station RF Bandwidth shall be the declared maximum Base Station RF Bandwidth.</w:t>
      </w:r>
    </w:p>
    <w:p w14:paraId="6B463BF6" w14:textId="77777777"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14:paraId="00772AA2" w14:textId="77777777" w:rsidR="002F6EF4" w:rsidRPr="00B93702" w:rsidRDefault="002F6EF4" w:rsidP="002F6EF4">
      <w:pPr>
        <w:pStyle w:val="B1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14:paraId="76AB2971" w14:textId="77777777"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14:paraId="1F61D4C8" w14:textId="77777777" w:rsidR="002F6EF4" w:rsidRPr="00B93702" w:rsidRDefault="002F6EF4" w:rsidP="002F6EF4">
      <w:pPr>
        <w:pStyle w:val="B10"/>
      </w:pPr>
      <w:r w:rsidRPr="00B93702">
        <w:t>-</w:t>
      </w:r>
      <w:r w:rsidRPr="00B93702">
        <w:tab/>
        <w:t>For transmitter tests, add additional UTRA FDD carriers in the middle if possible.</w:t>
      </w:r>
    </w:p>
    <w:p w14:paraId="072CBDEC" w14:textId="77777777" w:rsidR="002F6EF4" w:rsidRPr="00B93702" w:rsidRDefault="002F6EF4" w:rsidP="00F311C8">
      <w:pPr>
        <w:pStyle w:val="Heading4"/>
        <w:rPr>
          <w:lang w:eastAsia="zh-CN"/>
        </w:rPr>
      </w:pPr>
      <w:bookmarkStart w:id="230" w:name="_Toc21097867"/>
      <w:bookmarkStart w:id="231" w:name="_Toc29765429"/>
      <w:r w:rsidRPr="00B93702">
        <w:rPr>
          <w:lang w:eastAsia="zh-CN"/>
        </w:rPr>
        <w:t>4.8.12.2</w:t>
      </w:r>
      <w:r w:rsidRPr="00B93702">
        <w:rPr>
          <w:lang w:eastAsia="zh-CN"/>
        </w:rPr>
        <w:tab/>
        <w:t>TC12 power allocation</w:t>
      </w:r>
      <w:bookmarkEnd w:id="230"/>
      <w:bookmarkEnd w:id="231"/>
    </w:p>
    <w:p w14:paraId="5A7EC23A"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4BEE0D73" w14:textId="77777777" w:rsidR="002F6EF4" w:rsidRPr="00B93702" w:rsidRDefault="002F6EF4" w:rsidP="00F311C8">
      <w:pPr>
        <w:pStyle w:val="Heading3"/>
        <w:rPr>
          <w:lang w:eastAsia="zh-CN"/>
        </w:rPr>
      </w:pPr>
      <w:bookmarkStart w:id="232" w:name="_Toc21097868"/>
      <w:bookmarkStart w:id="233" w:name="_Toc29765430"/>
      <w:r w:rsidRPr="00B93702">
        <w:rPr>
          <w:lang w:eastAsia="zh-CN"/>
        </w:rPr>
        <w:t>4.8.13</w:t>
      </w:r>
      <w:r w:rsidRPr="00B93702">
        <w:rPr>
          <w:lang w:eastAsia="zh-CN"/>
        </w:rPr>
        <w:tab/>
        <w:t>TC13: GSM and E-UTRA and NB-IoT standalone multi-carrier operation</w:t>
      </w:r>
      <w:bookmarkEnd w:id="232"/>
      <w:bookmarkEnd w:id="233"/>
    </w:p>
    <w:p w14:paraId="0686E194" w14:textId="77777777" w:rsidR="002F6EF4" w:rsidRPr="00B93702" w:rsidRDefault="002F6EF4" w:rsidP="002F6EF4">
      <w:pPr>
        <w:rPr>
          <w:rFonts w:cs="Arial"/>
        </w:rPr>
      </w:pPr>
      <w:r w:rsidRPr="00B93702">
        <w:rPr>
          <w:rFonts w:cs="Arial"/>
        </w:rPr>
        <w:t>The purpose of the TC13 is to test GSM and E-UTRA and NB-IoT standalone multi-carrier aspects.</w:t>
      </w:r>
    </w:p>
    <w:p w14:paraId="7F889459" w14:textId="77777777" w:rsidR="002F6EF4" w:rsidRPr="00B93702" w:rsidRDefault="002F6EF4" w:rsidP="00F311C8">
      <w:pPr>
        <w:pStyle w:val="Heading4"/>
        <w:rPr>
          <w:lang w:eastAsia="zh-CN"/>
        </w:rPr>
      </w:pPr>
      <w:bookmarkStart w:id="234" w:name="_Toc21097869"/>
      <w:bookmarkStart w:id="235" w:name="_Toc29765431"/>
      <w:r w:rsidRPr="00B93702">
        <w:rPr>
          <w:lang w:eastAsia="zh-CN"/>
        </w:rPr>
        <w:t>4.8.13.1</w:t>
      </w:r>
      <w:r w:rsidRPr="00B93702">
        <w:rPr>
          <w:lang w:eastAsia="zh-CN"/>
        </w:rPr>
        <w:tab/>
        <w:t>TC13 generation</w:t>
      </w:r>
      <w:bookmarkEnd w:id="234"/>
      <w:bookmarkEnd w:id="235"/>
    </w:p>
    <w:p w14:paraId="35B01344" w14:textId="77777777" w:rsidR="002F6EF4" w:rsidRPr="00B93702" w:rsidRDefault="002F6EF4" w:rsidP="002F6EF4">
      <w:pPr>
        <w:rPr>
          <w:rFonts w:cs="Arial"/>
        </w:rPr>
      </w:pPr>
      <w:r w:rsidRPr="00B93702">
        <w:rPr>
          <w:rFonts w:cs="Arial"/>
        </w:rPr>
        <w:t>TC13 is constructed using the following method:</w:t>
      </w:r>
    </w:p>
    <w:p w14:paraId="3EDFF823" w14:textId="77777777" w:rsidR="002F6EF4" w:rsidRPr="00B93702" w:rsidRDefault="002F6EF4" w:rsidP="002F6EF4">
      <w:pPr>
        <w:pStyle w:val="B10"/>
      </w:pPr>
      <w:r w:rsidRPr="00B93702">
        <w:t>-</w:t>
      </w:r>
      <w:r w:rsidRPr="00B93702">
        <w:tab/>
        <w:t>The Base Station RF Bandwidth shall be the declared maximum Base Station RF Bandwidth.</w:t>
      </w:r>
    </w:p>
    <w:p w14:paraId="313F27CA" w14:textId="77777777"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14:paraId="5EE63863" w14:textId="77777777" w:rsidR="002F6EF4" w:rsidRPr="00B93702" w:rsidRDefault="002F6EF4" w:rsidP="002F6EF4">
      <w:pPr>
        <w:pStyle w:val="B1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14:paraId="410E1D29" w14:textId="77777777"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14:paraId="558176A6" w14:textId="77777777" w:rsidR="002F6EF4" w:rsidRPr="00B93702" w:rsidRDefault="002F6EF4" w:rsidP="002F6EF4">
      <w:pPr>
        <w:pStyle w:val="B10"/>
      </w:pPr>
      <w:r w:rsidRPr="00B93702">
        <w:t>-</w:t>
      </w:r>
      <w:r w:rsidRPr="00B93702">
        <w:tab/>
        <w:t>For transmitter tests, add additional E-UTRA carriers of the same bandwidth as the already allocated E-UTRA carriers in the middle if possible.</w:t>
      </w:r>
    </w:p>
    <w:p w14:paraId="62B1A674" w14:textId="77777777" w:rsidR="002F6EF4" w:rsidRPr="00B93702" w:rsidRDefault="002F6EF4" w:rsidP="00F311C8">
      <w:pPr>
        <w:pStyle w:val="Heading4"/>
        <w:rPr>
          <w:lang w:eastAsia="zh-CN"/>
        </w:rPr>
      </w:pPr>
      <w:bookmarkStart w:id="236" w:name="_Toc21097870"/>
      <w:bookmarkStart w:id="237" w:name="_Toc29765432"/>
      <w:r w:rsidRPr="00B93702">
        <w:rPr>
          <w:lang w:eastAsia="zh-CN"/>
        </w:rPr>
        <w:t>4.8.13.2</w:t>
      </w:r>
      <w:r w:rsidRPr="00B93702">
        <w:rPr>
          <w:lang w:eastAsia="zh-CN"/>
        </w:rPr>
        <w:tab/>
        <w:t>TC13 power allocation</w:t>
      </w:r>
      <w:bookmarkEnd w:id="236"/>
      <w:bookmarkEnd w:id="237"/>
    </w:p>
    <w:p w14:paraId="544B9C69"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73BC540A" w14:textId="77777777" w:rsidR="002F6EF4" w:rsidRPr="00B93702" w:rsidRDefault="002F6EF4" w:rsidP="00F311C8">
      <w:pPr>
        <w:pStyle w:val="Heading3"/>
        <w:rPr>
          <w:lang w:eastAsia="zh-CN"/>
        </w:rPr>
      </w:pPr>
      <w:bookmarkStart w:id="238" w:name="_Toc21097871"/>
      <w:bookmarkStart w:id="239" w:name="_Toc29765433"/>
      <w:r w:rsidRPr="00B93702">
        <w:rPr>
          <w:lang w:eastAsia="zh-CN"/>
        </w:rPr>
        <w:lastRenderedPageBreak/>
        <w:t>4.8.14</w:t>
      </w:r>
      <w:r w:rsidRPr="00B93702">
        <w:rPr>
          <w:lang w:eastAsia="zh-CN"/>
        </w:rPr>
        <w:tab/>
        <w:t>TC14: UTRA and E-UTRA and NB-IoT standalone multi-carrier operation</w:t>
      </w:r>
      <w:bookmarkEnd w:id="238"/>
      <w:bookmarkEnd w:id="239"/>
    </w:p>
    <w:p w14:paraId="1AF0F30E" w14:textId="77777777" w:rsidR="002F6EF4" w:rsidRPr="00B93702" w:rsidRDefault="002F6EF4" w:rsidP="002F6EF4">
      <w:pPr>
        <w:rPr>
          <w:rFonts w:cs="Arial"/>
        </w:rPr>
      </w:pPr>
      <w:r w:rsidRPr="00B93702">
        <w:rPr>
          <w:rFonts w:cs="Arial"/>
        </w:rPr>
        <w:t>The purpose of the TC14 is to test UTRA and E-UTRA and NB-IoT standalone multi-carrier aspects.</w:t>
      </w:r>
    </w:p>
    <w:p w14:paraId="28A91776" w14:textId="77777777" w:rsidR="002F6EF4" w:rsidRPr="00B93702" w:rsidRDefault="002F6EF4" w:rsidP="00F311C8">
      <w:pPr>
        <w:pStyle w:val="Heading4"/>
        <w:rPr>
          <w:lang w:eastAsia="zh-CN"/>
        </w:rPr>
      </w:pPr>
      <w:bookmarkStart w:id="240" w:name="_Toc21097872"/>
      <w:bookmarkStart w:id="241" w:name="_Toc29765434"/>
      <w:r w:rsidRPr="00B93702">
        <w:rPr>
          <w:lang w:eastAsia="zh-CN"/>
        </w:rPr>
        <w:t>4.8.14.1</w:t>
      </w:r>
      <w:r w:rsidRPr="00B93702">
        <w:rPr>
          <w:lang w:eastAsia="zh-CN"/>
        </w:rPr>
        <w:tab/>
        <w:t>TC14 generation</w:t>
      </w:r>
      <w:bookmarkEnd w:id="240"/>
      <w:bookmarkEnd w:id="241"/>
    </w:p>
    <w:p w14:paraId="79F5C642" w14:textId="77777777" w:rsidR="002F6EF4" w:rsidRPr="00B93702" w:rsidRDefault="002F6EF4" w:rsidP="002F6EF4">
      <w:pPr>
        <w:rPr>
          <w:rFonts w:cs="Arial"/>
        </w:rPr>
      </w:pPr>
      <w:r w:rsidRPr="00B93702">
        <w:rPr>
          <w:rFonts w:cs="Arial"/>
        </w:rPr>
        <w:t>TC14 is constructed using the following method:</w:t>
      </w:r>
    </w:p>
    <w:p w14:paraId="64C3BB40" w14:textId="77777777" w:rsidR="002F6EF4" w:rsidRPr="00B93702" w:rsidRDefault="002F6EF4" w:rsidP="002F6EF4">
      <w:pPr>
        <w:pStyle w:val="B10"/>
      </w:pPr>
      <w:r w:rsidRPr="00B93702">
        <w:t>-</w:t>
      </w:r>
      <w:r w:rsidRPr="00B93702">
        <w:tab/>
        <w:t>The Base Station RF Bandwidth shall be the declared maximum Base Station RF Bandwidth.</w:t>
      </w:r>
    </w:p>
    <w:p w14:paraId="43F36808" w14:textId="77777777"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14:paraId="6BEAD651" w14:textId="77777777"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Add additional UTRA and E-UTRA carriers in the middle if possible. For E-UTRA the same bandwidth as the already allocated E-UTRA carriers shall be used.</w:t>
      </w:r>
    </w:p>
    <w:p w14:paraId="2B2CD258" w14:textId="77777777" w:rsidR="002F6EF4" w:rsidRPr="00B93702" w:rsidRDefault="002F6EF4" w:rsidP="002F6EF4">
      <w:pPr>
        <w:pStyle w:val="B10"/>
      </w:pPr>
      <w:r w:rsidRPr="00B93702">
        <w:t>-</w:t>
      </w:r>
      <w:r w:rsidRPr="00B93702">
        <w:tab/>
        <w:t>For transmitter tests and in the case of a BS supporting more than one NB-IoT carrier, carry out the following steps.</w:t>
      </w:r>
    </w:p>
    <w:p w14:paraId="718E499D" w14:textId="77777777"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14:paraId="7AAB0F75" w14:textId="77777777" w:rsidR="002F6EF4" w:rsidRPr="00B93702" w:rsidRDefault="002F6EF4" w:rsidP="00F311C8">
      <w:pPr>
        <w:pStyle w:val="B20"/>
      </w:pPr>
      <w:r w:rsidRPr="00B93702">
        <w:t>-</w:t>
      </w:r>
      <w:r w:rsidRPr="00B93702">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14:paraId="0F7CEC6D" w14:textId="77777777"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14:paraId="4686BAE2" w14:textId="77777777" w:rsidR="002F6EF4" w:rsidRPr="00B93702" w:rsidRDefault="002F6EF4" w:rsidP="00F311C8">
      <w:pPr>
        <w:pStyle w:val="B20"/>
      </w:pPr>
      <w:r w:rsidRPr="00B93702">
        <w:t>-</w:t>
      </w:r>
      <w:r w:rsidRPr="00B93702">
        <w:tab/>
        <w:t>Add additional UTRA and E-UTRA carriers in the middle if possible. For E-UTRA the same bandwidth as the already allocated E-UTRA carriers shall be used.</w:t>
      </w:r>
    </w:p>
    <w:p w14:paraId="39BC4D2A" w14:textId="77777777" w:rsidR="002F6EF4" w:rsidRPr="00B93702" w:rsidRDefault="002F6EF4" w:rsidP="00F311C8">
      <w:pPr>
        <w:pStyle w:val="Heading4"/>
        <w:rPr>
          <w:lang w:eastAsia="zh-CN"/>
        </w:rPr>
      </w:pPr>
      <w:bookmarkStart w:id="242" w:name="_Toc21097873"/>
      <w:bookmarkStart w:id="243" w:name="_Toc29765435"/>
      <w:r w:rsidRPr="00B93702">
        <w:rPr>
          <w:lang w:eastAsia="zh-CN"/>
        </w:rPr>
        <w:t>4.8.14.2</w:t>
      </w:r>
      <w:r w:rsidRPr="00B93702">
        <w:rPr>
          <w:lang w:eastAsia="zh-CN"/>
        </w:rPr>
        <w:tab/>
        <w:t>TC14 power allocation</w:t>
      </w:r>
      <w:bookmarkEnd w:id="242"/>
      <w:bookmarkEnd w:id="243"/>
    </w:p>
    <w:p w14:paraId="07E90EAA"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12E45166" w14:textId="77777777" w:rsidR="002F6EF4" w:rsidRPr="00B93702" w:rsidRDefault="002F6EF4" w:rsidP="00F311C8">
      <w:pPr>
        <w:pStyle w:val="Heading3"/>
        <w:rPr>
          <w:lang w:eastAsia="zh-CN"/>
        </w:rPr>
      </w:pPr>
      <w:bookmarkStart w:id="244" w:name="_Toc21097874"/>
      <w:bookmarkStart w:id="245" w:name="_Toc29765436"/>
      <w:r w:rsidRPr="00B93702">
        <w:rPr>
          <w:lang w:eastAsia="zh-CN"/>
        </w:rPr>
        <w:t>4.8.15</w:t>
      </w:r>
      <w:r w:rsidRPr="00B93702">
        <w:rPr>
          <w:lang w:eastAsia="zh-CN"/>
        </w:rPr>
        <w:tab/>
        <w:t>TC15: GSM and E-UTRA with NB-IoT in-band multi-carrier operation</w:t>
      </w:r>
      <w:bookmarkEnd w:id="244"/>
      <w:bookmarkEnd w:id="245"/>
    </w:p>
    <w:p w14:paraId="5C136E06" w14:textId="77777777" w:rsidR="002F6EF4" w:rsidRPr="00B93702" w:rsidRDefault="002F6EF4" w:rsidP="002F6EF4">
      <w:pPr>
        <w:rPr>
          <w:rFonts w:cs="Arial"/>
        </w:rPr>
      </w:pPr>
      <w:r w:rsidRPr="00B93702">
        <w:rPr>
          <w:rFonts w:cs="Arial"/>
        </w:rPr>
        <w:t>The purpose of the TC15 is to test GSM and NB-IoT in-band multi-carrier aspects.</w:t>
      </w:r>
    </w:p>
    <w:p w14:paraId="7070D051" w14:textId="77777777" w:rsidR="002F6EF4" w:rsidRPr="00B93702" w:rsidRDefault="002F6EF4" w:rsidP="00F311C8">
      <w:pPr>
        <w:pStyle w:val="Heading4"/>
        <w:rPr>
          <w:lang w:eastAsia="zh-CN"/>
        </w:rPr>
      </w:pPr>
      <w:bookmarkStart w:id="246" w:name="_Toc21097875"/>
      <w:bookmarkStart w:id="247" w:name="_Toc29765437"/>
      <w:r w:rsidRPr="00B93702">
        <w:rPr>
          <w:lang w:eastAsia="zh-CN"/>
        </w:rPr>
        <w:t>4.8.15.1</w:t>
      </w:r>
      <w:r w:rsidRPr="00B93702">
        <w:rPr>
          <w:lang w:eastAsia="zh-CN"/>
        </w:rPr>
        <w:tab/>
        <w:t>TC15 generation</w:t>
      </w:r>
      <w:bookmarkEnd w:id="246"/>
      <w:bookmarkEnd w:id="247"/>
    </w:p>
    <w:p w14:paraId="32F4A219" w14:textId="77777777" w:rsidR="002F6EF4" w:rsidRPr="00B93702" w:rsidRDefault="002F6EF4" w:rsidP="002F6EF4">
      <w:pPr>
        <w:rPr>
          <w:rFonts w:cs="Arial"/>
        </w:rPr>
      </w:pPr>
      <w:r w:rsidRPr="00B93702">
        <w:rPr>
          <w:rFonts w:cs="Arial"/>
        </w:rPr>
        <w:t>TC15 is constructed using the following method:</w:t>
      </w:r>
    </w:p>
    <w:p w14:paraId="6DFB577F" w14:textId="77777777" w:rsidR="002F6EF4" w:rsidRPr="00B93702" w:rsidRDefault="002F6EF4" w:rsidP="002F6EF4">
      <w:pPr>
        <w:pStyle w:val="B10"/>
      </w:pPr>
      <w:r w:rsidRPr="00B93702">
        <w:t>-</w:t>
      </w:r>
      <w:r w:rsidRPr="00B93702">
        <w:tab/>
        <w:t>The Base Station RF Bandwidth shall be the declared maximum Base Station RF Bandwidth.</w:t>
      </w:r>
    </w:p>
    <w:p w14:paraId="5E5888BD" w14:textId="77777777" w:rsidR="002F6EF4" w:rsidRPr="00B93702" w:rsidRDefault="002F6EF4" w:rsidP="002F6EF4">
      <w:pPr>
        <w:pStyle w:val="B10"/>
      </w:pPr>
      <w:r w:rsidRPr="00B93702">
        <w:t>-</w:t>
      </w:r>
      <w:r w:rsidRPr="00B93702">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14:paraId="0582A031" w14:textId="77777777" w:rsidR="002F6EF4" w:rsidRPr="00B93702" w:rsidRDefault="002F6EF4" w:rsidP="002F6EF4">
      <w:pPr>
        <w:pStyle w:val="B10"/>
      </w:pPr>
      <w:r w:rsidRPr="00B93702">
        <w:t>-</w:t>
      </w:r>
      <w:r w:rsidRPr="00B93702">
        <w:tab/>
        <w:t xml:space="preserve">For transmitter tests, add GSM carriers at the edges using 600 kHz spacing until no more GSM carriers are supported or no more GSM carriers fit, then select as many 5 MHz E-UTRA carriers that the BS supports and </w:t>
      </w:r>
      <w:r w:rsidRPr="00B93702">
        <w:lastRenderedPageBreak/>
        <w:t>that fit in the rest of the Base Station RF Bandwidth. Place the carriers adjacent to each other starting from the high Base Station RF Bandwidth edge. The nominal carrier spacing defined in subclause 4.5.1 shall apply.</w:t>
      </w:r>
    </w:p>
    <w:p w14:paraId="7F482FFE" w14:textId="77777777" w:rsidR="002F6EF4" w:rsidRPr="00B93702" w:rsidRDefault="002F6EF4" w:rsidP="002F6EF4">
      <w:pPr>
        <w:pStyle w:val="B10"/>
      </w:pPr>
      <w:r w:rsidRPr="00B93702">
        <w:t>-</w:t>
      </w:r>
      <w:r w:rsidRPr="00B93702">
        <w:tab/>
        <w:t>If 5 MHz E-UTRA carriers are not supported by the BS the narrowest supported channel BW shall be selected instead.</w:t>
      </w:r>
    </w:p>
    <w:p w14:paraId="0F662C52" w14:textId="77777777" w:rsidR="002F6EF4" w:rsidRPr="00B93702" w:rsidRDefault="002F6EF4" w:rsidP="00F311C8">
      <w:pPr>
        <w:pStyle w:val="Heading4"/>
        <w:rPr>
          <w:lang w:eastAsia="zh-CN"/>
        </w:rPr>
      </w:pPr>
      <w:bookmarkStart w:id="248" w:name="_Toc21097876"/>
      <w:bookmarkStart w:id="249" w:name="_Toc29765438"/>
      <w:r w:rsidRPr="00B93702">
        <w:rPr>
          <w:lang w:eastAsia="zh-CN"/>
        </w:rPr>
        <w:t>4.8.15.2</w:t>
      </w:r>
      <w:r w:rsidRPr="00B93702">
        <w:rPr>
          <w:lang w:eastAsia="zh-CN"/>
        </w:rPr>
        <w:tab/>
        <w:t>TC15 power allocation</w:t>
      </w:r>
      <w:bookmarkEnd w:id="248"/>
      <w:bookmarkEnd w:id="249"/>
    </w:p>
    <w:p w14:paraId="5DBF01CE"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03B528A3" w14:textId="77777777" w:rsidR="002F6EF4" w:rsidRPr="00B93702" w:rsidRDefault="002F6EF4" w:rsidP="00F311C8">
      <w:pPr>
        <w:pStyle w:val="Heading3"/>
        <w:rPr>
          <w:lang w:eastAsia="zh-CN"/>
        </w:rPr>
      </w:pPr>
      <w:bookmarkStart w:id="250" w:name="_Toc21097877"/>
      <w:bookmarkStart w:id="251" w:name="_Toc29765439"/>
      <w:r w:rsidRPr="00B93702">
        <w:rPr>
          <w:lang w:eastAsia="zh-CN"/>
        </w:rPr>
        <w:t>4.8.16</w:t>
      </w:r>
      <w:r w:rsidRPr="00B93702">
        <w:rPr>
          <w:lang w:eastAsia="zh-CN"/>
        </w:rPr>
        <w:tab/>
        <w:t>TC16: UTRA and E-UTRA with NB-IoT in-band multi-carrier operation</w:t>
      </w:r>
      <w:bookmarkEnd w:id="250"/>
      <w:bookmarkEnd w:id="251"/>
    </w:p>
    <w:p w14:paraId="57E49ECD" w14:textId="77777777" w:rsidR="002F6EF4" w:rsidRPr="00B93702" w:rsidRDefault="002F6EF4" w:rsidP="002F6EF4">
      <w:pPr>
        <w:rPr>
          <w:rFonts w:cs="Arial"/>
        </w:rPr>
      </w:pPr>
      <w:r w:rsidRPr="00B93702">
        <w:rPr>
          <w:rFonts w:cs="Arial"/>
        </w:rPr>
        <w:t>The purpose of the TC16 is to test UTRA and NB-IoT in-band multi-carrier aspects.</w:t>
      </w:r>
    </w:p>
    <w:p w14:paraId="78ACF10A" w14:textId="77777777" w:rsidR="002F6EF4" w:rsidRPr="00B93702" w:rsidRDefault="002F6EF4" w:rsidP="00F311C8">
      <w:pPr>
        <w:pStyle w:val="Heading4"/>
        <w:rPr>
          <w:lang w:eastAsia="zh-CN"/>
        </w:rPr>
      </w:pPr>
      <w:bookmarkStart w:id="252" w:name="_Toc21097878"/>
      <w:bookmarkStart w:id="253" w:name="_Toc29765440"/>
      <w:r w:rsidRPr="00B93702">
        <w:rPr>
          <w:lang w:eastAsia="zh-CN"/>
        </w:rPr>
        <w:t>4.8.16.1</w:t>
      </w:r>
      <w:r w:rsidRPr="00B93702">
        <w:rPr>
          <w:lang w:eastAsia="zh-CN"/>
        </w:rPr>
        <w:tab/>
        <w:t>TC16 generation</w:t>
      </w:r>
      <w:bookmarkEnd w:id="252"/>
      <w:bookmarkEnd w:id="253"/>
    </w:p>
    <w:p w14:paraId="1DA81348" w14:textId="77777777" w:rsidR="002F6EF4" w:rsidRPr="00B93702" w:rsidRDefault="002F6EF4" w:rsidP="002F6EF4">
      <w:pPr>
        <w:rPr>
          <w:rFonts w:cs="Arial"/>
        </w:rPr>
      </w:pPr>
      <w:r w:rsidRPr="00B93702">
        <w:rPr>
          <w:rFonts w:cs="Arial"/>
        </w:rPr>
        <w:t>TC16 is constructed using the following method:</w:t>
      </w:r>
    </w:p>
    <w:p w14:paraId="53F8745E" w14:textId="77777777" w:rsidR="002F6EF4" w:rsidRPr="00B93702" w:rsidRDefault="002F6EF4" w:rsidP="002F6EF4">
      <w:pPr>
        <w:pStyle w:val="B10"/>
      </w:pPr>
      <w:r w:rsidRPr="00B93702">
        <w:t>-</w:t>
      </w:r>
      <w:r w:rsidRPr="00B93702">
        <w:tab/>
        <w:t>The Base Station RF Bandwidth shall be the declared maximum Base Station RF Bandwidth.</w:t>
      </w:r>
    </w:p>
    <w:p w14:paraId="7D95115D" w14:textId="77777777" w:rsidR="002F6EF4" w:rsidRPr="00B93702" w:rsidRDefault="002F6EF4" w:rsidP="002F6EF4">
      <w:pPr>
        <w:pStyle w:val="B10"/>
      </w:pPr>
      <w:r w:rsidRPr="00B93702">
        <w:t>-</w:t>
      </w:r>
      <w:r w:rsidRPr="00B93702">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14:paraId="5AC8071B" w14:textId="77777777"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6C58D6C" w14:textId="77777777" w:rsidR="002F6EF4" w:rsidRPr="00B93702" w:rsidRDefault="002F6EF4" w:rsidP="002F6EF4">
      <w:pPr>
        <w:pStyle w:val="B10"/>
      </w:pPr>
      <w:r w:rsidRPr="00B93702">
        <w:t>-</w:t>
      </w:r>
      <w:r w:rsidRPr="00B93702">
        <w:tab/>
        <w:t>If 5 MHz E-UTRA carriers are not supported by the BS the narrowest supported channel BW shall be selected instead.</w:t>
      </w:r>
    </w:p>
    <w:p w14:paraId="23CF3051" w14:textId="77777777" w:rsidR="002F6EF4" w:rsidRPr="00B93702" w:rsidRDefault="002F6EF4" w:rsidP="00F311C8">
      <w:pPr>
        <w:pStyle w:val="Heading4"/>
        <w:rPr>
          <w:lang w:eastAsia="zh-CN"/>
        </w:rPr>
      </w:pPr>
      <w:bookmarkStart w:id="254" w:name="_Toc21097879"/>
      <w:bookmarkStart w:id="255" w:name="_Toc29765441"/>
      <w:r w:rsidRPr="00B93702">
        <w:rPr>
          <w:lang w:eastAsia="zh-CN"/>
        </w:rPr>
        <w:t>4.8.16.2</w:t>
      </w:r>
      <w:r w:rsidRPr="00B93702">
        <w:rPr>
          <w:lang w:eastAsia="zh-CN"/>
        </w:rPr>
        <w:tab/>
        <w:t>TC16 power allocation</w:t>
      </w:r>
      <w:bookmarkEnd w:id="254"/>
      <w:bookmarkEnd w:id="255"/>
    </w:p>
    <w:p w14:paraId="5E7D6339"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0B546CB5" w14:textId="77777777" w:rsidR="002F6EF4" w:rsidRPr="00B93702" w:rsidRDefault="002F6EF4" w:rsidP="00F311C8">
      <w:pPr>
        <w:pStyle w:val="Heading3"/>
        <w:rPr>
          <w:lang w:eastAsia="zh-CN"/>
        </w:rPr>
      </w:pPr>
      <w:bookmarkStart w:id="256" w:name="_Toc21097880"/>
      <w:bookmarkStart w:id="257" w:name="_Toc29765442"/>
      <w:r w:rsidRPr="00B93702">
        <w:rPr>
          <w:lang w:eastAsia="zh-CN"/>
        </w:rPr>
        <w:t>4.8.17</w:t>
      </w:r>
      <w:r w:rsidRPr="00B93702">
        <w:rPr>
          <w:lang w:eastAsia="zh-CN"/>
        </w:rPr>
        <w:tab/>
        <w:t>TC17: E-UTRA and E-UTRA with NB-IoT in-band multi-carrier operation</w:t>
      </w:r>
      <w:bookmarkEnd w:id="256"/>
      <w:bookmarkEnd w:id="257"/>
    </w:p>
    <w:p w14:paraId="40DB1DEA" w14:textId="77777777" w:rsidR="002F6EF4" w:rsidRPr="00B93702" w:rsidRDefault="002F6EF4" w:rsidP="002F6EF4">
      <w:pPr>
        <w:rPr>
          <w:rFonts w:cs="Arial"/>
        </w:rPr>
      </w:pPr>
      <w:r w:rsidRPr="00B93702">
        <w:rPr>
          <w:rFonts w:cs="Arial"/>
        </w:rPr>
        <w:t>The purpose of the TC17 is to test E-UTRA and NB-IoT in-band multi-carrier aspects.</w:t>
      </w:r>
    </w:p>
    <w:p w14:paraId="311782C2" w14:textId="77777777" w:rsidR="002F6EF4" w:rsidRPr="00B93702" w:rsidRDefault="002F6EF4" w:rsidP="00F311C8">
      <w:pPr>
        <w:pStyle w:val="Heading4"/>
        <w:rPr>
          <w:lang w:eastAsia="zh-CN"/>
        </w:rPr>
      </w:pPr>
      <w:bookmarkStart w:id="258" w:name="_Toc21097881"/>
      <w:bookmarkStart w:id="259" w:name="_Toc29765443"/>
      <w:r w:rsidRPr="00B93702">
        <w:rPr>
          <w:lang w:eastAsia="zh-CN"/>
        </w:rPr>
        <w:t>4.8.17.1</w:t>
      </w:r>
      <w:r w:rsidRPr="00B93702">
        <w:rPr>
          <w:lang w:eastAsia="zh-CN"/>
        </w:rPr>
        <w:tab/>
        <w:t>TC17 generation</w:t>
      </w:r>
      <w:bookmarkEnd w:id="258"/>
      <w:bookmarkEnd w:id="259"/>
    </w:p>
    <w:p w14:paraId="6E0023C4" w14:textId="77777777" w:rsidR="002F6EF4" w:rsidRPr="00B93702" w:rsidRDefault="002F6EF4" w:rsidP="002F6EF4">
      <w:pPr>
        <w:rPr>
          <w:rFonts w:cs="Arial"/>
        </w:rPr>
      </w:pPr>
      <w:r w:rsidRPr="00B93702">
        <w:rPr>
          <w:rFonts w:cs="Arial"/>
        </w:rPr>
        <w:t>TC17 is constructed using the following method:</w:t>
      </w:r>
    </w:p>
    <w:p w14:paraId="1669077F" w14:textId="77777777" w:rsidR="002F6EF4" w:rsidRPr="00B93702" w:rsidRDefault="002F6EF4" w:rsidP="002F6EF4">
      <w:pPr>
        <w:pStyle w:val="B10"/>
      </w:pPr>
      <w:r w:rsidRPr="00B93702">
        <w:t>-</w:t>
      </w:r>
      <w:r w:rsidRPr="00B93702">
        <w:tab/>
        <w:t>The Base Station RF Bandwidth shall be the declared maximum Base Station RF Bandwidth.</w:t>
      </w:r>
    </w:p>
    <w:p w14:paraId="56515F30" w14:textId="77777777" w:rsidR="002F6EF4" w:rsidRPr="00B93702" w:rsidRDefault="002F6EF4" w:rsidP="002F6EF4">
      <w:pPr>
        <w:pStyle w:val="B10"/>
      </w:pPr>
      <w:r w:rsidRPr="00B93702">
        <w:t>-</w:t>
      </w:r>
      <w:r w:rsidRPr="00B93702">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14:paraId="0ABD9C4B" w14:textId="77777777"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27219348" w14:textId="77777777" w:rsidR="002F6EF4" w:rsidRPr="00B93702" w:rsidRDefault="002F6EF4" w:rsidP="002F6EF4">
      <w:pPr>
        <w:pStyle w:val="B10"/>
      </w:pPr>
      <w:r w:rsidRPr="00B93702">
        <w:t>-</w:t>
      </w:r>
      <w:r w:rsidRPr="00B93702">
        <w:tab/>
        <w:t>If 5 MHz E-UTRA carriers are not supported by the BS the narrowest supported channel BW shall be selected instead.</w:t>
      </w:r>
    </w:p>
    <w:p w14:paraId="4E1C072C" w14:textId="77777777" w:rsidR="002F6EF4" w:rsidRPr="00B93702" w:rsidRDefault="002F6EF4" w:rsidP="00F311C8">
      <w:pPr>
        <w:pStyle w:val="Heading4"/>
        <w:rPr>
          <w:lang w:eastAsia="zh-CN"/>
        </w:rPr>
      </w:pPr>
      <w:bookmarkStart w:id="260" w:name="_Toc21097882"/>
      <w:bookmarkStart w:id="261" w:name="_Toc29765444"/>
      <w:r w:rsidRPr="00B93702">
        <w:rPr>
          <w:lang w:eastAsia="zh-CN"/>
        </w:rPr>
        <w:lastRenderedPageBreak/>
        <w:t>4.8.17.2</w:t>
      </w:r>
      <w:r w:rsidRPr="00B93702">
        <w:rPr>
          <w:lang w:eastAsia="zh-CN"/>
        </w:rPr>
        <w:tab/>
        <w:t>TC17 power allocation</w:t>
      </w:r>
      <w:bookmarkEnd w:id="260"/>
      <w:bookmarkEnd w:id="261"/>
    </w:p>
    <w:p w14:paraId="244C10E8"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153159AB" w14:textId="77777777" w:rsidR="002F6EF4" w:rsidRPr="00B93702" w:rsidRDefault="002F6EF4" w:rsidP="00F311C8">
      <w:pPr>
        <w:pStyle w:val="Heading3"/>
        <w:rPr>
          <w:lang w:eastAsia="zh-CN"/>
        </w:rPr>
      </w:pPr>
      <w:bookmarkStart w:id="262" w:name="_Toc21097883"/>
      <w:bookmarkStart w:id="263" w:name="_Toc29765445"/>
      <w:r w:rsidRPr="00B93702">
        <w:rPr>
          <w:lang w:eastAsia="zh-CN"/>
        </w:rPr>
        <w:t>4.8.18</w:t>
      </w:r>
      <w:r w:rsidRPr="00B93702">
        <w:rPr>
          <w:lang w:eastAsia="zh-CN"/>
        </w:rPr>
        <w:tab/>
        <w:t>TC18: GSM and E-UTRA with NB-IoT guard-band multi-carrier operation</w:t>
      </w:r>
      <w:bookmarkEnd w:id="262"/>
      <w:bookmarkEnd w:id="263"/>
    </w:p>
    <w:p w14:paraId="2149B03E" w14:textId="77777777" w:rsidR="002F6EF4" w:rsidRPr="00B93702" w:rsidRDefault="002F6EF4" w:rsidP="002F6EF4">
      <w:pPr>
        <w:rPr>
          <w:rFonts w:cs="Arial"/>
        </w:rPr>
      </w:pPr>
      <w:r w:rsidRPr="00B93702">
        <w:rPr>
          <w:rFonts w:cs="Arial"/>
        </w:rPr>
        <w:t>The purpose of the TC18 is to test GSM and NB-IoT guard-band multi-carrier aspects.</w:t>
      </w:r>
    </w:p>
    <w:p w14:paraId="22FAFA11" w14:textId="77777777" w:rsidR="002F6EF4" w:rsidRPr="00B93702" w:rsidRDefault="002F6EF4" w:rsidP="00F311C8">
      <w:pPr>
        <w:pStyle w:val="Heading4"/>
        <w:rPr>
          <w:lang w:eastAsia="zh-CN"/>
        </w:rPr>
      </w:pPr>
      <w:bookmarkStart w:id="264" w:name="_Toc21097884"/>
      <w:bookmarkStart w:id="265" w:name="_Toc29765446"/>
      <w:r w:rsidRPr="00B93702">
        <w:rPr>
          <w:lang w:eastAsia="zh-CN"/>
        </w:rPr>
        <w:t>4.8.18.1</w:t>
      </w:r>
      <w:r w:rsidRPr="00B93702">
        <w:rPr>
          <w:lang w:eastAsia="zh-CN"/>
        </w:rPr>
        <w:tab/>
        <w:t>TC18 generation</w:t>
      </w:r>
      <w:bookmarkEnd w:id="264"/>
      <w:bookmarkEnd w:id="265"/>
    </w:p>
    <w:p w14:paraId="115812DB" w14:textId="77777777" w:rsidR="002F6EF4" w:rsidRPr="00B93702" w:rsidRDefault="002F6EF4" w:rsidP="002F6EF4">
      <w:pPr>
        <w:rPr>
          <w:rFonts w:cs="Arial"/>
        </w:rPr>
      </w:pPr>
      <w:r w:rsidRPr="00B93702">
        <w:rPr>
          <w:rFonts w:cs="Arial"/>
        </w:rPr>
        <w:t>TC18 is constructed using the following method:</w:t>
      </w:r>
    </w:p>
    <w:p w14:paraId="7AD80344" w14:textId="77777777" w:rsidR="002F6EF4" w:rsidRPr="00B93702" w:rsidRDefault="002F6EF4" w:rsidP="002F6EF4">
      <w:pPr>
        <w:ind w:left="568" w:hanging="284"/>
      </w:pPr>
      <w:r w:rsidRPr="00B93702">
        <w:t>-</w:t>
      </w:r>
      <w:r w:rsidRPr="00B93702">
        <w:tab/>
        <w:t>The Base Station RF Bandwidth shall be the declared maximum Base Station RF Bandwidth.</w:t>
      </w:r>
    </w:p>
    <w:p w14:paraId="4C02523F" w14:textId="77777777" w:rsidR="002F6EF4" w:rsidRPr="00B93702" w:rsidRDefault="002F6EF4" w:rsidP="002F6EF4">
      <w:pPr>
        <w:pStyle w:val="B10"/>
      </w:pPr>
      <w:r w:rsidRPr="00B93702">
        <w:t>-</w:t>
      </w:r>
      <w:r w:rsidRPr="00B93702">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B93702">
        <w:t xml:space="preserve"> </w:t>
      </w:r>
      <w:r w:rsidRPr="00B93702">
        <w:t xml:space="preserve">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14:paraId="101A0F2F" w14:textId="77777777" w:rsidR="002F6EF4" w:rsidRPr="00B93702" w:rsidRDefault="002F6EF4" w:rsidP="002F6EF4">
      <w:pPr>
        <w:pStyle w:val="B10"/>
      </w:pPr>
      <w:r w:rsidRPr="00B93702">
        <w:t>-</w:t>
      </w:r>
      <w:r w:rsidRPr="00B93702">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2C53ED0" w14:textId="77777777" w:rsidR="002F6EF4" w:rsidRPr="00B93702" w:rsidRDefault="002F6EF4" w:rsidP="002F6EF4">
      <w:pPr>
        <w:pStyle w:val="B10"/>
      </w:pPr>
      <w:r w:rsidRPr="00B93702">
        <w:t>-</w:t>
      </w:r>
      <w:r w:rsidRPr="00B93702">
        <w:tab/>
        <w:t>If 10 MHz E-UTRA carriers are not supported by the BS the narrowest supported channel BW shall be selected instead.</w:t>
      </w:r>
    </w:p>
    <w:p w14:paraId="74078900" w14:textId="77777777" w:rsidR="002F6EF4" w:rsidRPr="00B93702" w:rsidRDefault="002F6EF4" w:rsidP="00F311C8">
      <w:pPr>
        <w:pStyle w:val="Heading4"/>
        <w:rPr>
          <w:lang w:eastAsia="zh-CN"/>
        </w:rPr>
      </w:pPr>
      <w:bookmarkStart w:id="266" w:name="_Toc21097885"/>
      <w:bookmarkStart w:id="267" w:name="_Toc29765447"/>
      <w:r w:rsidRPr="00B93702">
        <w:rPr>
          <w:lang w:eastAsia="zh-CN"/>
        </w:rPr>
        <w:t>4.8.18.2</w:t>
      </w:r>
      <w:r w:rsidRPr="00B93702">
        <w:rPr>
          <w:lang w:eastAsia="zh-CN"/>
        </w:rPr>
        <w:tab/>
        <w:t>TC18 power allocation</w:t>
      </w:r>
      <w:bookmarkEnd w:id="266"/>
      <w:bookmarkEnd w:id="267"/>
    </w:p>
    <w:p w14:paraId="601FC43A"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3DB7CF65" w14:textId="77777777" w:rsidR="002F6EF4" w:rsidRPr="00B93702" w:rsidRDefault="002F6EF4" w:rsidP="00F311C8">
      <w:pPr>
        <w:pStyle w:val="Heading3"/>
        <w:rPr>
          <w:lang w:eastAsia="zh-CN"/>
        </w:rPr>
      </w:pPr>
      <w:bookmarkStart w:id="268" w:name="_Toc21097886"/>
      <w:bookmarkStart w:id="269" w:name="_Toc29765448"/>
      <w:r w:rsidRPr="00B93702">
        <w:rPr>
          <w:lang w:eastAsia="zh-CN"/>
        </w:rPr>
        <w:t>4.8.19</w:t>
      </w:r>
      <w:r w:rsidRPr="00B93702">
        <w:rPr>
          <w:lang w:eastAsia="zh-CN"/>
        </w:rPr>
        <w:tab/>
        <w:t>TC19: UTRA and E-UTRA with NB-IoT guard-band multi-carrier operation</w:t>
      </w:r>
      <w:bookmarkEnd w:id="268"/>
      <w:bookmarkEnd w:id="269"/>
    </w:p>
    <w:p w14:paraId="4F9C25DD" w14:textId="77777777" w:rsidR="002F6EF4" w:rsidRPr="00B93702" w:rsidRDefault="002F6EF4" w:rsidP="002F6EF4">
      <w:pPr>
        <w:rPr>
          <w:rFonts w:cs="Arial"/>
        </w:rPr>
      </w:pPr>
      <w:r w:rsidRPr="00B93702">
        <w:rPr>
          <w:rFonts w:cs="Arial"/>
        </w:rPr>
        <w:t>The purpose of the TC19 is to test UTRA and NB-IoT guard-band multi-carrier aspects.</w:t>
      </w:r>
    </w:p>
    <w:p w14:paraId="346576C3" w14:textId="77777777" w:rsidR="002F6EF4" w:rsidRPr="00B93702" w:rsidRDefault="002F6EF4" w:rsidP="00F311C8">
      <w:pPr>
        <w:pStyle w:val="Heading4"/>
        <w:rPr>
          <w:lang w:eastAsia="zh-CN"/>
        </w:rPr>
      </w:pPr>
      <w:bookmarkStart w:id="270" w:name="_Toc21097887"/>
      <w:bookmarkStart w:id="271" w:name="_Toc29765449"/>
      <w:r w:rsidRPr="00B93702">
        <w:rPr>
          <w:lang w:eastAsia="zh-CN"/>
        </w:rPr>
        <w:t>4.8.19.1</w:t>
      </w:r>
      <w:r w:rsidRPr="00B93702">
        <w:rPr>
          <w:lang w:eastAsia="zh-CN"/>
        </w:rPr>
        <w:tab/>
        <w:t>TC19 generation</w:t>
      </w:r>
      <w:bookmarkEnd w:id="270"/>
      <w:bookmarkEnd w:id="271"/>
    </w:p>
    <w:p w14:paraId="3389EAC3" w14:textId="77777777" w:rsidR="002F6EF4" w:rsidRPr="00B93702" w:rsidRDefault="002F6EF4" w:rsidP="002F6EF4">
      <w:pPr>
        <w:rPr>
          <w:rFonts w:cs="Arial"/>
        </w:rPr>
      </w:pPr>
      <w:r w:rsidRPr="00B93702">
        <w:rPr>
          <w:rFonts w:cs="Arial"/>
        </w:rPr>
        <w:t>TC19 is constructed using the following method:</w:t>
      </w:r>
    </w:p>
    <w:p w14:paraId="4CFFFF19" w14:textId="77777777" w:rsidR="002F6EF4" w:rsidRPr="00B93702" w:rsidRDefault="002F6EF4" w:rsidP="002F6EF4">
      <w:pPr>
        <w:pStyle w:val="B10"/>
      </w:pPr>
      <w:r w:rsidRPr="00B93702">
        <w:t>-</w:t>
      </w:r>
      <w:r w:rsidRPr="00B93702">
        <w:tab/>
        <w:t>The Base Station RF Bandwidth shall be the declared maximum Base Station RF Bandwidth.</w:t>
      </w:r>
    </w:p>
    <w:p w14:paraId="13EA4E22" w14:textId="77777777" w:rsidR="002F6EF4" w:rsidRPr="00B93702" w:rsidRDefault="002F6EF4" w:rsidP="002F6EF4">
      <w:pPr>
        <w:pStyle w:val="B10"/>
      </w:pPr>
      <w:r w:rsidRPr="00B93702">
        <w:t>-</w:t>
      </w:r>
      <w:r w:rsidRPr="00B93702">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14:paraId="1EC41EFB" w14:textId="77777777" w:rsidR="002F6EF4" w:rsidRPr="00B93702" w:rsidRDefault="002F6EF4" w:rsidP="002F6EF4">
      <w:pPr>
        <w:pStyle w:val="B10"/>
      </w:pPr>
      <w:r w:rsidRPr="00B93702">
        <w:t>-</w:t>
      </w:r>
      <w:r w:rsidRPr="00B93702">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The nominal carrier spacing defined in subclause 4.5.1 shall apply.</w:t>
      </w:r>
    </w:p>
    <w:p w14:paraId="64E5589A" w14:textId="77777777" w:rsidR="002F6EF4" w:rsidRPr="00B93702" w:rsidRDefault="002F6EF4" w:rsidP="00F311C8">
      <w:pPr>
        <w:pStyle w:val="Heading4"/>
        <w:rPr>
          <w:lang w:eastAsia="zh-CN"/>
        </w:rPr>
      </w:pPr>
      <w:bookmarkStart w:id="272" w:name="_Toc21097888"/>
      <w:bookmarkStart w:id="273" w:name="_Toc29765450"/>
      <w:r w:rsidRPr="00B93702">
        <w:rPr>
          <w:lang w:eastAsia="zh-CN"/>
        </w:rPr>
        <w:t>4.8.19.2</w:t>
      </w:r>
      <w:r w:rsidRPr="00B93702">
        <w:rPr>
          <w:lang w:eastAsia="zh-CN"/>
        </w:rPr>
        <w:tab/>
        <w:t>TC19 power allocation</w:t>
      </w:r>
      <w:bookmarkEnd w:id="272"/>
      <w:bookmarkEnd w:id="273"/>
    </w:p>
    <w:p w14:paraId="4D84E87B" w14:textId="77777777"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7ED79D08" w14:textId="77777777" w:rsidR="002F6EF4" w:rsidRPr="00B93702" w:rsidRDefault="002F6EF4" w:rsidP="00F311C8">
      <w:pPr>
        <w:pStyle w:val="Heading3"/>
        <w:rPr>
          <w:lang w:eastAsia="zh-CN"/>
        </w:rPr>
      </w:pPr>
      <w:bookmarkStart w:id="274" w:name="_Toc21097889"/>
      <w:bookmarkStart w:id="275" w:name="_Toc29765451"/>
      <w:r w:rsidRPr="00B93702">
        <w:rPr>
          <w:lang w:eastAsia="zh-CN"/>
        </w:rPr>
        <w:lastRenderedPageBreak/>
        <w:t>4.8.20</w:t>
      </w:r>
      <w:r w:rsidRPr="00B93702">
        <w:rPr>
          <w:lang w:eastAsia="zh-CN"/>
        </w:rPr>
        <w:tab/>
        <w:t>TC20: E-UTRA and E-UTRA with NB-IoT guard-band multi-carrier operation</w:t>
      </w:r>
      <w:bookmarkEnd w:id="274"/>
      <w:bookmarkEnd w:id="275"/>
    </w:p>
    <w:p w14:paraId="30B040C1" w14:textId="77777777" w:rsidR="002F6EF4" w:rsidRPr="00B93702" w:rsidRDefault="002F6EF4" w:rsidP="002F6EF4">
      <w:pPr>
        <w:rPr>
          <w:rFonts w:cs="Arial"/>
        </w:rPr>
      </w:pPr>
      <w:r w:rsidRPr="00B93702">
        <w:rPr>
          <w:rFonts w:cs="Arial"/>
        </w:rPr>
        <w:t>The purpose of the TC20 is to test E-UTRA and NB-IoT guard-band multi-carrier aspects.</w:t>
      </w:r>
    </w:p>
    <w:p w14:paraId="74B107E6" w14:textId="77777777" w:rsidR="002F6EF4" w:rsidRPr="00B93702" w:rsidRDefault="002F6EF4" w:rsidP="00F311C8">
      <w:pPr>
        <w:pStyle w:val="Heading4"/>
        <w:rPr>
          <w:lang w:eastAsia="zh-CN"/>
        </w:rPr>
      </w:pPr>
      <w:bookmarkStart w:id="276" w:name="_Toc21097890"/>
      <w:bookmarkStart w:id="277" w:name="_Toc29765452"/>
      <w:r w:rsidRPr="00B93702">
        <w:rPr>
          <w:lang w:eastAsia="zh-CN"/>
        </w:rPr>
        <w:t>4.8.20.1</w:t>
      </w:r>
      <w:r w:rsidRPr="00B93702">
        <w:rPr>
          <w:lang w:eastAsia="zh-CN"/>
        </w:rPr>
        <w:tab/>
        <w:t>TC20 generation</w:t>
      </w:r>
      <w:bookmarkEnd w:id="276"/>
      <w:bookmarkEnd w:id="277"/>
    </w:p>
    <w:p w14:paraId="4688EFF3" w14:textId="77777777" w:rsidR="002F6EF4" w:rsidRPr="00B93702" w:rsidRDefault="002F6EF4" w:rsidP="002F6EF4">
      <w:pPr>
        <w:rPr>
          <w:rFonts w:cs="Arial"/>
        </w:rPr>
      </w:pPr>
      <w:r w:rsidRPr="00B93702">
        <w:rPr>
          <w:rFonts w:cs="Arial"/>
        </w:rPr>
        <w:t>TC20 is constructed using the following method:</w:t>
      </w:r>
    </w:p>
    <w:p w14:paraId="0E6A1E9D" w14:textId="77777777" w:rsidR="002F6EF4" w:rsidRPr="00B93702" w:rsidRDefault="002F6EF4" w:rsidP="002F6EF4">
      <w:pPr>
        <w:ind w:left="568" w:hanging="284"/>
        <w:rPr>
          <w:rFonts w:cs="Arial"/>
        </w:rPr>
      </w:pPr>
      <w:r w:rsidRPr="00B93702">
        <w:rPr>
          <w:rFonts w:cs="Arial"/>
        </w:rPr>
        <w:t>-</w:t>
      </w:r>
      <w:r w:rsidRPr="00B93702">
        <w:rPr>
          <w:rFonts w:cs="Arial"/>
        </w:rPr>
        <w:tab/>
        <w:t>The Base Station RF Bandwidth shall be the declared maximum Base Station RF Bandwidth.</w:t>
      </w:r>
    </w:p>
    <w:p w14:paraId="18251EA4" w14:textId="77777777" w:rsidR="002F6EF4" w:rsidRPr="00B93702" w:rsidRDefault="002F6EF4" w:rsidP="002F6EF4">
      <w:pPr>
        <w:ind w:left="568" w:hanging="284"/>
        <w:rPr>
          <w:rFonts w:cs="Arial"/>
        </w:rPr>
      </w:pPr>
      <w:r w:rsidRPr="00B93702">
        <w:rPr>
          <w:rFonts w:cs="Arial"/>
        </w:rPr>
        <w:t>-</w:t>
      </w:r>
      <w:r w:rsidRPr="00B93702">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lower </w:t>
      </w:r>
      <w:r w:rsidRPr="00B93702">
        <w:rPr>
          <w:rFonts w:cs="Arial"/>
        </w:rPr>
        <w:t>Base Station RF Bandwidth edge</w:t>
      </w:r>
      <w:r w:rsidRPr="00B93702">
        <w:rPr>
          <w:rFonts w:eastAsia="SimSun" w:cs="Arial"/>
          <w:lang w:eastAsia="zh-CN"/>
        </w:rPr>
        <w:t>)</w:t>
      </w:r>
      <w:r w:rsidRPr="00B93702">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upper </w:t>
      </w:r>
      <w:r w:rsidRPr="00B93702">
        <w:rPr>
          <w:rFonts w:cs="Arial"/>
        </w:rPr>
        <w:t>Base Station RF Bandwidth edge</w:t>
      </w:r>
      <w:r w:rsidRPr="00B93702">
        <w:rPr>
          <w:rFonts w:eastAsia="SimSun" w:cs="Arial"/>
          <w:lang w:eastAsia="zh-CN"/>
        </w:rPr>
        <w:t>)</w:t>
      </w:r>
      <w:r w:rsidRPr="00B93702">
        <w:rPr>
          <w:rFonts w:cs="Arial"/>
        </w:rPr>
        <w:t>. The specified F</w:t>
      </w:r>
      <w:r w:rsidRPr="00B93702">
        <w:rPr>
          <w:rFonts w:cs="Arial"/>
          <w:vertAlign w:val="subscript"/>
        </w:rPr>
        <w:t>Offset-RAT</w:t>
      </w:r>
      <w:r w:rsidRPr="00B93702">
        <w:rPr>
          <w:rFonts w:cs="Arial"/>
        </w:rPr>
        <w:t xml:space="preserve"> shall apply.</w:t>
      </w:r>
    </w:p>
    <w:p w14:paraId="6315367E" w14:textId="77777777" w:rsidR="002F6EF4" w:rsidRPr="00B93702" w:rsidRDefault="002F6EF4" w:rsidP="002F6EF4">
      <w:pPr>
        <w:ind w:left="568" w:hanging="284"/>
        <w:rPr>
          <w:rFonts w:cs="Arial"/>
        </w:rPr>
      </w:pPr>
      <w:r w:rsidRPr="00B93702">
        <w:rPr>
          <w:rFonts w:cs="Arial"/>
        </w:rPr>
        <w:t>-</w:t>
      </w:r>
      <w:r w:rsidRPr="00B93702">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3FD87377" w14:textId="77777777" w:rsidR="002F6EF4" w:rsidRPr="00B93702" w:rsidRDefault="002F6EF4" w:rsidP="002F6EF4">
      <w:pPr>
        <w:ind w:left="568" w:hanging="284"/>
        <w:rPr>
          <w:rFonts w:cs="Arial"/>
        </w:rPr>
      </w:pPr>
      <w:r w:rsidRPr="00B93702">
        <w:rPr>
          <w:rFonts w:cs="Arial"/>
        </w:rPr>
        <w:t>-</w:t>
      </w:r>
      <w:r w:rsidRPr="00B93702">
        <w:rPr>
          <w:rFonts w:cs="Arial"/>
        </w:rPr>
        <w:tab/>
        <w:t>If 10 MHz E-UTRA carriers are not supported by the BS, the narrowest supported channel BW &gt; 10 MHz shall be selected instead.</w:t>
      </w:r>
    </w:p>
    <w:p w14:paraId="6DD26116" w14:textId="77777777" w:rsidR="002F6EF4" w:rsidRPr="00B93702" w:rsidRDefault="002F6EF4" w:rsidP="00F311C8">
      <w:pPr>
        <w:pStyle w:val="Heading4"/>
        <w:rPr>
          <w:lang w:eastAsia="zh-CN"/>
        </w:rPr>
      </w:pPr>
      <w:bookmarkStart w:id="278" w:name="_Toc21097891"/>
      <w:bookmarkStart w:id="279" w:name="_Toc29765453"/>
      <w:r w:rsidRPr="00B93702">
        <w:rPr>
          <w:lang w:eastAsia="zh-CN"/>
        </w:rPr>
        <w:t>4.8.20.2</w:t>
      </w:r>
      <w:r w:rsidRPr="00B93702">
        <w:rPr>
          <w:lang w:eastAsia="zh-CN"/>
        </w:rPr>
        <w:tab/>
        <w:t>TC20 power allocation</w:t>
      </w:r>
      <w:bookmarkEnd w:id="278"/>
      <w:bookmarkEnd w:id="279"/>
    </w:p>
    <w:p w14:paraId="3AE3866C" w14:textId="77777777" w:rsidR="00EB2E9D" w:rsidRPr="00B93702" w:rsidRDefault="002F6EF4" w:rsidP="00D14EDA">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14:paraId="45A8B9C5" w14:textId="77777777" w:rsidR="00374709" w:rsidRPr="00B93702" w:rsidRDefault="00374709" w:rsidP="00374709">
      <w:pPr>
        <w:pStyle w:val="Heading3"/>
        <w:rPr>
          <w:lang w:eastAsia="zh-CN"/>
        </w:rPr>
      </w:pPr>
      <w:bookmarkStart w:id="280" w:name="_Toc21097892"/>
      <w:bookmarkStart w:id="281" w:name="_Toc29765454"/>
      <w:r w:rsidRPr="00B93702">
        <w:rPr>
          <w:lang w:eastAsia="zh-CN"/>
        </w:rPr>
        <w:t>4.8.21</w:t>
      </w:r>
      <w:r w:rsidRPr="00B93702">
        <w:rPr>
          <w:lang w:eastAsia="zh-CN"/>
        </w:rPr>
        <w:tab/>
        <w:t>TC21: Contiguous operation in CS16</w:t>
      </w:r>
      <w:r w:rsidR="000C7558" w:rsidRPr="00EF08BF">
        <w:rPr>
          <w:lang w:eastAsia="zh-CN"/>
        </w:rPr>
        <w:t>, 18, 19</w:t>
      </w:r>
      <w:bookmarkEnd w:id="280"/>
      <w:bookmarkEnd w:id="281"/>
    </w:p>
    <w:p w14:paraId="74EBA0EA" w14:textId="77777777" w:rsidR="00BA036B" w:rsidRDefault="00BA036B" w:rsidP="00BA036B">
      <w:pPr>
        <w:pStyle w:val="Heading4"/>
        <w:rPr>
          <w:lang w:eastAsia="zh-CN"/>
        </w:rPr>
      </w:pPr>
      <w:bookmarkStart w:id="282" w:name="_Toc21097893"/>
      <w:bookmarkStart w:id="283" w:name="_Toc29765455"/>
      <w:r>
        <w:rPr>
          <w:lang w:eastAsia="zh-CN"/>
        </w:rPr>
        <w:t>4.8.21.0</w:t>
      </w:r>
      <w:r>
        <w:rPr>
          <w:lang w:eastAsia="zh-CN"/>
        </w:rPr>
        <w:tab/>
        <w:t>General</w:t>
      </w:r>
      <w:bookmarkEnd w:id="282"/>
      <w:bookmarkEnd w:id="283"/>
    </w:p>
    <w:p w14:paraId="0E8935DC" w14:textId="77777777" w:rsidR="00BA036B" w:rsidRDefault="00BA036B" w:rsidP="00BA036B">
      <w:r>
        <w:t>The purpose of TC21, TC21a and TC21b is to test multi-RAT operations with NR.</w:t>
      </w:r>
    </w:p>
    <w:p w14:paraId="40E3EE59" w14:textId="72D36998" w:rsidR="00BA036B" w:rsidRDefault="00BA036B" w:rsidP="001771A6">
      <w:pPr>
        <w:rPr>
          <w:rFonts w:eastAsia="SimSun"/>
          <w:lang w:eastAsia="zh-CN"/>
        </w:rPr>
      </w:pPr>
      <w:r>
        <w:t xml:space="preserve">Unless otherwise stated, for all test configurations in this </w:t>
      </w:r>
      <w:r w:rsidR="00751205">
        <w:t>clause</w:t>
      </w:r>
      <w:r>
        <w:t>, t</w:t>
      </w:r>
      <w:r>
        <w:rPr>
          <w:rFonts w:eastAsia="SimSun"/>
          <w:lang w:eastAsia="zh-CN"/>
        </w:rPr>
        <w:t xml:space="preserve">he narrowest supported NR channel bandwidth and lowest SCS for that bandwidth for the operating band shall be used in the test configuration. </w:t>
      </w:r>
    </w:p>
    <w:p w14:paraId="033B935E" w14:textId="77777777" w:rsidR="00BA036B" w:rsidRDefault="00BA036B" w:rsidP="00905FAB">
      <w:pPr>
        <w:rPr>
          <w:lang w:eastAsia="zh-CN"/>
        </w:rPr>
      </w:pPr>
      <w:r>
        <w:rPr>
          <w:rFonts w:eastAsia="SimSun"/>
          <w:lang w:eastAsia="zh-CN"/>
        </w:rPr>
        <w:t>Unless otherwise stated, the E-UTRA bandwidth shall be 5</w:t>
      </w:r>
      <w:r w:rsidR="000C7558">
        <w:rPr>
          <w:rFonts w:eastAsia="SimSun"/>
          <w:lang w:eastAsia="zh-CN"/>
        </w:rPr>
        <w:t> </w:t>
      </w:r>
      <w:r>
        <w:rPr>
          <w:rFonts w:eastAsia="SimSun"/>
          <w:lang w:eastAsia="zh-CN"/>
        </w:rPr>
        <w:t>MHz unless the BS does not support 5</w:t>
      </w:r>
      <w:r w:rsidR="000C7558">
        <w:rPr>
          <w:rFonts w:eastAsia="SimSun"/>
          <w:lang w:eastAsia="zh-CN"/>
        </w:rPr>
        <w:t> </w:t>
      </w:r>
      <w:r>
        <w:rPr>
          <w:rFonts w:eastAsia="SimSun"/>
          <w:lang w:eastAsia="zh-CN"/>
        </w:rPr>
        <w:t>MHz E-UTRA, in which case the E-UTRA bandwidth shall be the lowest supported bandwidth for the operating band.</w:t>
      </w:r>
    </w:p>
    <w:p w14:paraId="1F91381F" w14:textId="77777777" w:rsidR="00374709" w:rsidRPr="00B93702" w:rsidRDefault="00374709" w:rsidP="00374709">
      <w:pPr>
        <w:pStyle w:val="Heading4"/>
        <w:rPr>
          <w:lang w:eastAsia="zh-CN"/>
        </w:rPr>
      </w:pPr>
      <w:bookmarkStart w:id="284" w:name="_Toc21097894"/>
      <w:bookmarkStart w:id="285" w:name="_Toc29765456"/>
      <w:r w:rsidRPr="00B93702">
        <w:rPr>
          <w:lang w:eastAsia="zh-CN"/>
        </w:rPr>
        <w:t>4.8.21.1</w:t>
      </w:r>
      <w:r w:rsidRPr="00B93702">
        <w:rPr>
          <w:lang w:eastAsia="zh-CN"/>
        </w:rPr>
        <w:tab/>
        <w:t>TC21 generation</w:t>
      </w:r>
      <w:bookmarkEnd w:id="284"/>
      <w:bookmarkEnd w:id="285"/>
    </w:p>
    <w:p w14:paraId="2122AEDE" w14:textId="77777777" w:rsidR="00374709" w:rsidRPr="00B93702" w:rsidRDefault="00BA036B" w:rsidP="00374709">
      <w:pPr>
        <w:rPr>
          <w:rFonts w:cs="Arial"/>
        </w:rPr>
      </w:pPr>
      <w:r>
        <w:t xml:space="preserve">TC21 is only applicable for a BS that supports E-UTRA and NR. </w:t>
      </w:r>
      <w:r w:rsidR="00374709" w:rsidRPr="00B93702">
        <w:rPr>
          <w:rFonts w:cs="Arial"/>
        </w:rPr>
        <w:t>TC21 is constructed using the following method:</w:t>
      </w:r>
    </w:p>
    <w:p w14:paraId="4A9B4E91" w14:textId="77777777"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14:paraId="4321FB4D" w14:textId="77777777" w:rsidR="00374709" w:rsidRPr="00B93702" w:rsidRDefault="00374709" w:rsidP="00374709">
      <w:pPr>
        <w:pStyle w:val="B10"/>
      </w:pPr>
      <w:r w:rsidRPr="00B93702">
        <w:t>-</w:t>
      </w:r>
      <w:r w:rsidRPr="00B93702">
        <w:tab/>
        <w:t>Place a</w:t>
      </w:r>
      <w:r w:rsidR="000C7558">
        <w:t>n</w:t>
      </w:r>
      <w:r w:rsidRPr="00B93702">
        <w:t xml:space="preserve"> NR carrier at the lower Base Station RF Bandwidth edge and:</w:t>
      </w:r>
    </w:p>
    <w:p w14:paraId="09B27EA9" w14:textId="77777777" w:rsidR="00374709" w:rsidRPr="00B93702" w:rsidRDefault="00374709" w:rsidP="00EA5ECC">
      <w:pPr>
        <w:pStyle w:val="B20"/>
      </w:pPr>
      <w:r w:rsidRPr="00B93702">
        <w:t>-</w:t>
      </w:r>
      <w:r w:rsidRPr="00B93702">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14:paraId="1FB1CA06" w14:textId="77777777"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14:paraId="02A01D9A" w14:textId="77777777" w:rsidR="00374709" w:rsidRPr="00B93702" w:rsidRDefault="00374709" w:rsidP="00EA5ECC">
      <w:pPr>
        <w:pStyle w:val="B20"/>
      </w:pPr>
      <w:r w:rsidRPr="00B93702">
        <w:lastRenderedPageBreak/>
        <w:t>-</w:t>
      </w:r>
      <w:r w:rsidRPr="00B93702">
        <w:tab/>
        <w:t>If neither NB-IoT guard-band nor NB-IoT in-band operation is supported, place a</w:t>
      </w:r>
      <w:r w:rsidR="001771A6">
        <w:t>n</w:t>
      </w:r>
      <w:r w:rsidRPr="00B93702">
        <w:t xml:space="preserve"> E-UTRA carrier adjacent to the upper Base Station RF Bandwidth edge. The specified F</w:t>
      </w:r>
      <w:r w:rsidRPr="00B93702">
        <w:rPr>
          <w:vertAlign w:val="subscript"/>
        </w:rPr>
        <w:t>Offset-RAT</w:t>
      </w:r>
      <w:r w:rsidRPr="00B93702">
        <w:t xml:space="preserve"> shall apply.</w:t>
      </w:r>
    </w:p>
    <w:p w14:paraId="539C531E" w14:textId="77777777" w:rsidR="00374709" w:rsidRDefault="00374709" w:rsidP="001771A6">
      <w:pPr>
        <w:pStyle w:val="B10"/>
      </w:pPr>
      <w:r w:rsidRPr="00B93702">
        <w:t>-</w:t>
      </w:r>
      <w:r w:rsidRPr="00B93702">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F2D8C41" w14:textId="77777777" w:rsidR="001771A6" w:rsidRDefault="001771A6" w:rsidP="001771A6">
      <w:pPr>
        <w:pStyle w:val="Heading4"/>
        <w:rPr>
          <w:lang w:eastAsia="zh-CN"/>
        </w:rPr>
      </w:pPr>
      <w:bookmarkStart w:id="286" w:name="_Toc21097895"/>
      <w:bookmarkStart w:id="287" w:name="_Toc29765457"/>
      <w:r>
        <w:rPr>
          <w:lang w:eastAsia="zh-CN"/>
        </w:rPr>
        <w:t>4.8.21.1A</w:t>
      </w:r>
      <w:r>
        <w:rPr>
          <w:lang w:eastAsia="zh-CN"/>
        </w:rPr>
        <w:tab/>
        <w:t>TC21a generation</w:t>
      </w:r>
      <w:bookmarkEnd w:id="286"/>
      <w:bookmarkEnd w:id="287"/>
    </w:p>
    <w:p w14:paraId="016A68BE" w14:textId="77777777" w:rsidR="001771A6" w:rsidRDefault="001771A6" w:rsidP="001771A6">
      <w:pPr>
        <w:rPr>
          <w:rFonts w:cs="Arial"/>
        </w:rPr>
      </w:pPr>
      <w:r>
        <w:t xml:space="preserve">TC21a is only applicable for a BS that supports GSM, E-UTRA and NR. </w:t>
      </w:r>
      <w:r>
        <w:rPr>
          <w:rFonts w:cs="Arial"/>
        </w:rPr>
        <w:t>TC21a is constructed using the following method:</w:t>
      </w:r>
    </w:p>
    <w:p w14:paraId="6A40ED4E" w14:textId="77777777" w:rsidR="001771A6" w:rsidRDefault="001771A6" w:rsidP="001771A6">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57DCB096" w14:textId="77777777" w:rsidR="001771A6" w:rsidRDefault="001771A6" w:rsidP="00DE05C9">
      <w:pPr>
        <w:pStyle w:val="B10"/>
      </w:pPr>
      <w:r>
        <w:t>1)</w:t>
      </w:r>
      <w:r>
        <w:tab/>
        <w:t>The rated total output power and the reduced number of supported carriers at the rated total output power in Multi-RAT operations</w:t>
      </w:r>
    </w:p>
    <w:p w14:paraId="486F5B56" w14:textId="77777777" w:rsidR="001771A6" w:rsidRDefault="001771A6" w:rsidP="00DE05C9">
      <w:pPr>
        <w:pStyle w:val="B10"/>
      </w:pPr>
      <w:r>
        <w:t>2)</w:t>
      </w:r>
      <w:r>
        <w:tab/>
        <w:t>The reduced rated total output power at the total number of supported carriers in Multi-RAT operations and the total number of supported carriers.</w:t>
      </w:r>
    </w:p>
    <w:p w14:paraId="730FBAD8" w14:textId="77777777" w:rsidR="001771A6" w:rsidRDefault="001771A6" w:rsidP="005A2A2C">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D7FF10C" w14:textId="77777777" w:rsidR="001771A6" w:rsidRDefault="001771A6" w:rsidP="00905FAB">
      <w:pPr>
        <w:pStyle w:val="B10"/>
      </w:pPr>
      <w:r>
        <w:t>-</w:t>
      </w:r>
      <w:r>
        <w:tab/>
        <w:t>The Base Station RF Bandwidth shall be the declared maximum Base Station RF Bandwidth.</w:t>
      </w:r>
    </w:p>
    <w:p w14:paraId="704F2782" w14:textId="77777777" w:rsidR="001771A6" w:rsidRDefault="001771A6" w:rsidP="00905FAB">
      <w:pPr>
        <w:pStyle w:val="B10"/>
      </w:pPr>
      <w:r>
        <w:t>-</w:t>
      </w:r>
      <w:r>
        <w:tab/>
        <w:t>Place a GSM carrier at the lower Base Station RF Bandwidth edge and:</w:t>
      </w:r>
    </w:p>
    <w:p w14:paraId="27AB9160" w14:textId="77777777" w:rsidR="001771A6" w:rsidRDefault="001771A6" w:rsidP="00905FAB">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14:paraId="7BF4E01F" w14:textId="77777777" w:rsidR="001771A6" w:rsidRDefault="001771A6" w:rsidP="00905FAB">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14:paraId="7C46F3B4" w14:textId="77777777" w:rsidR="001771A6" w:rsidRDefault="001771A6" w:rsidP="00905FAB">
      <w:pPr>
        <w:pStyle w:val="B20"/>
      </w:pPr>
      <w:r>
        <w:t>-</w:t>
      </w:r>
      <w:r>
        <w:tab/>
        <w:t>If neither NB-IoT guard-band nor NB-IoT in-band operation is supported, place a GSM carrier adjacent to the upper Base Station RF Bandwidth edge. The specified F</w:t>
      </w:r>
      <w:r>
        <w:rPr>
          <w:vertAlign w:val="subscript"/>
        </w:rPr>
        <w:t>Offset-RAT</w:t>
      </w:r>
      <w:r>
        <w:t xml:space="preserve"> shall apply.</w:t>
      </w:r>
      <w:r w:rsidRPr="00217F69">
        <w:t xml:space="preserve"> </w:t>
      </w:r>
      <w:r>
        <w:t>Place one E-UTRA carrier adjacent to the already placed GSM carrier.</w:t>
      </w:r>
      <w:r w:rsidRPr="008E74C6">
        <w:t xml:space="preserve"> </w:t>
      </w:r>
      <w:r w:rsidRPr="005D7096">
        <w:t>The specified F</w:t>
      </w:r>
      <w:r w:rsidRPr="005D7096">
        <w:rPr>
          <w:vertAlign w:val="subscript"/>
        </w:rPr>
        <w:t>Offset-RAT</w:t>
      </w:r>
      <w:r w:rsidRPr="005D7096">
        <w:t xml:space="preserve"> shall apply.</w:t>
      </w:r>
    </w:p>
    <w:p w14:paraId="490036B4" w14:textId="77777777" w:rsidR="001771A6" w:rsidRDefault="001771A6" w:rsidP="00905FAB">
      <w:pPr>
        <w:pStyle w:val="B10"/>
      </w:pPr>
      <w:r>
        <w:t>-</w:t>
      </w:r>
      <w:r>
        <w:tab/>
        <w:t>Place one NR carrier adjacent to the already placed E-UTRA carrier.</w:t>
      </w:r>
    </w:p>
    <w:p w14:paraId="283F6A0A" w14:textId="77777777" w:rsidR="001771A6" w:rsidRDefault="001771A6" w:rsidP="00905FAB">
      <w:pPr>
        <w:pStyle w:val="B10"/>
      </w:pPr>
      <w:r>
        <w:t>-</w:t>
      </w:r>
      <w:r>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23D3C286" w14:textId="77777777" w:rsidR="001771A6" w:rsidRDefault="001771A6" w:rsidP="001771A6">
      <w:pPr>
        <w:pStyle w:val="Heading4"/>
        <w:rPr>
          <w:lang w:eastAsia="zh-CN"/>
        </w:rPr>
      </w:pPr>
      <w:bookmarkStart w:id="288" w:name="_Toc21097896"/>
      <w:bookmarkStart w:id="289" w:name="_Toc29765458"/>
      <w:r>
        <w:rPr>
          <w:lang w:eastAsia="zh-CN"/>
        </w:rPr>
        <w:t>4.8.21.1B</w:t>
      </w:r>
      <w:r>
        <w:rPr>
          <w:lang w:eastAsia="zh-CN"/>
        </w:rPr>
        <w:tab/>
        <w:t>TC21b generation</w:t>
      </w:r>
      <w:bookmarkEnd w:id="288"/>
      <w:bookmarkEnd w:id="289"/>
      <w:r>
        <w:rPr>
          <w:lang w:eastAsia="zh-CN"/>
        </w:rPr>
        <w:t xml:space="preserve"> </w:t>
      </w:r>
    </w:p>
    <w:p w14:paraId="0DDA4DB3" w14:textId="77777777" w:rsidR="001771A6" w:rsidRDefault="001771A6" w:rsidP="001771A6">
      <w:pPr>
        <w:rPr>
          <w:rFonts w:cs="Arial"/>
        </w:rPr>
      </w:pPr>
      <w:r>
        <w:t xml:space="preserve">TC21b is only applicable for a BS that supports UTRA, E-UTRA and NR. </w:t>
      </w:r>
      <w:r>
        <w:rPr>
          <w:rFonts w:cs="Arial"/>
        </w:rPr>
        <w:t>TC21b is constructed using the following method:</w:t>
      </w:r>
    </w:p>
    <w:p w14:paraId="0AE3764A" w14:textId="77777777" w:rsidR="001771A6" w:rsidRDefault="001771A6" w:rsidP="001771A6">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533DB971" w14:textId="77777777" w:rsidR="001771A6" w:rsidRDefault="001771A6" w:rsidP="001771A6">
      <w:pPr>
        <w:pStyle w:val="B10"/>
      </w:pPr>
      <w:r>
        <w:t>1)</w:t>
      </w:r>
      <w:r>
        <w:tab/>
        <w:t>The rated total output power and the reduced number of supported carriers at the rated total output power in Multi-RAT operations</w:t>
      </w:r>
    </w:p>
    <w:p w14:paraId="0200059D" w14:textId="77777777" w:rsidR="001771A6" w:rsidRDefault="001771A6" w:rsidP="001771A6">
      <w:pPr>
        <w:pStyle w:val="B10"/>
      </w:pPr>
      <w:r>
        <w:lastRenderedPageBreak/>
        <w:t>2)</w:t>
      </w:r>
      <w:r>
        <w:tab/>
        <w:t>The reduced rated total output power at the total number of supported carriers in Multi-RAT operations and the total number of supported carriers.</w:t>
      </w:r>
    </w:p>
    <w:p w14:paraId="55E3F82E" w14:textId="77777777" w:rsidR="001771A6" w:rsidRDefault="001771A6" w:rsidP="001771A6">
      <w:r>
        <w:t>If the rated total output power and total number of supported carriers are not simultaneously supported in Multi-RAT operations, tests that use TC21b shall be performed using both instances 1) and 2) of TC21b.</w:t>
      </w:r>
    </w:p>
    <w:p w14:paraId="25B4D3A2" w14:textId="77777777" w:rsidR="001771A6" w:rsidRDefault="001771A6" w:rsidP="00905FAB">
      <w:pPr>
        <w:pStyle w:val="B10"/>
      </w:pPr>
      <w:r>
        <w:rPr>
          <w:rFonts w:cs="Arial"/>
        </w:rPr>
        <w:t>-</w:t>
      </w:r>
      <w:r>
        <w:rPr>
          <w:rFonts w:cs="Arial"/>
        </w:rPr>
        <w:tab/>
      </w:r>
      <w:r>
        <w:t>The Base Station RF Bandwidth shall be the declared maximum Base Station RF Bandwidth.</w:t>
      </w:r>
    </w:p>
    <w:p w14:paraId="2527ACF1" w14:textId="77777777" w:rsidR="001771A6" w:rsidRDefault="001771A6" w:rsidP="00905FAB">
      <w:pPr>
        <w:pStyle w:val="B10"/>
      </w:pPr>
      <w:r>
        <w:t>-</w:t>
      </w:r>
      <w:r>
        <w:tab/>
        <w:t>Place a NR carrier at the lower Base Station RF Bandwidth edge and:</w:t>
      </w:r>
    </w:p>
    <w:p w14:paraId="7E227123" w14:textId="77777777" w:rsidR="001771A6" w:rsidRDefault="001771A6" w:rsidP="00905FAB">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14:paraId="0A5B58E2" w14:textId="77777777" w:rsidR="001771A6" w:rsidRDefault="001771A6" w:rsidP="00905FAB">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14:paraId="6D6D91AB" w14:textId="77777777" w:rsidR="001771A6" w:rsidRDefault="001771A6" w:rsidP="00905FAB">
      <w:pPr>
        <w:pStyle w:val="B20"/>
      </w:pPr>
      <w:r>
        <w:t>-</w:t>
      </w:r>
      <w:r>
        <w:tab/>
        <w:t>If neither NB-IoT guard-band nor NB-IoT in-band operation is supported, place a E-UTRA carrier adjacent to the upper Base Station RF Bandwidth edge. The specified F</w:t>
      </w:r>
      <w:r>
        <w:rPr>
          <w:vertAlign w:val="subscript"/>
        </w:rPr>
        <w:t>Offset-RAT</w:t>
      </w:r>
      <w:r>
        <w:t xml:space="preserve"> shall apply.</w:t>
      </w:r>
    </w:p>
    <w:p w14:paraId="1F7A3679" w14:textId="77777777" w:rsidR="001771A6" w:rsidRDefault="001771A6" w:rsidP="00905FAB">
      <w:pPr>
        <w:pStyle w:val="B10"/>
      </w:pPr>
      <w:r>
        <w:t>-</w:t>
      </w:r>
      <w:r>
        <w:tab/>
        <w:t xml:space="preserve">Place UTRA carrier adjacent to the already placed E-UTRA carrier. </w:t>
      </w:r>
      <w:r w:rsidRPr="00B93702">
        <w:t>The UTRA FDD may be shifted maximum 100</w:t>
      </w:r>
      <w:r>
        <w:t> </w:t>
      </w:r>
      <w:r w:rsidRPr="00B93702">
        <w:t>kHz towards lower frequencies to align with the channel raster</w:t>
      </w:r>
      <w:r>
        <w:t>.</w:t>
      </w:r>
    </w:p>
    <w:p w14:paraId="2E88826B" w14:textId="77777777" w:rsidR="001771A6" w:rsidRPr="00B93702" w:rsidRDefault="001771A6" w:rsidP="00DE05C9">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46002121" w14:textId="77777777" w:rsidR="00374709" w:rsidRPr="00B93702" w:rsidRDefault="00374709" w:rsidP="00374709">
      <w:pPr>
        <w:pStyle w:val="Heading4"/>
        <w:rPr>
          <w:lang w:eastAsia="zh-CN"/>
        </w:rPr>
      </w:pPr>
      <w:bookmarkStart w:id="290" w:name="_Toc21097897"/>
      <w:bookmarkStart w:id="291" w:name="_Toc29765459"/>
      <w:r w:rsidRPr="00B93702">
        <w:rPr>
          <w:lang w:eastAsia="zh-CN"/>
        </w:rPr>
        <w:t>4.8.21.2</w:t>
      </w:r>
      <w:r w:rsidRPr="00B93702">
        <w:rPr>
          <w:lang w:eastAsia="zh-CN"/>
        </w:rPr>
        <w:tab/>
        <w:t>TC21 power allocation</w:t>
      </w:r>
      <w:bookmarkEnd w:id="290"/>
      <w:bookmarkEnd w:id="291"/>
    </w:p>
    <w:p w14:paraId="0E03DC2A" w14:textId="77777777" w:rsidR="005A2A2C" w:rsidRDefault="005A2A2C" w:rsidP="005A2A2C">
      <w:pPr>
        <w:pStyle w:val="B10"/>
      </w:pPr>
      <w:r>
        <w:t>a)</w:t>
      </w:r>
      <w:r>
        <w:tab/>
        <w:t>Unless otherwise stated, set each carrier to the same power so that the sum of the carrier powers equals the rated total output power as appropriate for the test configuration according to manufacturer’s declarations in subclause 4.7.2</w:t>
      </w:r>
    </w:p>
    <w:p w14:paraId="4521DD52" w14:textId="77777777" w:rsidR="005A2A2C" w:rsidRDefault="005A2A2C" w:rsidP="005A2A2C">
      <w:pPr>
        <w:pStyle w:val="B10"/>
      </w:pPr>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F34771E" w14:textId="77777777" w:rsidR="00374709" w:rsidRPr="00B93702" w:rsidRDefault="005A2A2C" w:rsidP="005A2A2C">
      <w:pPr>
        <w:rPr>
          <w:rFonts w:cs="Arial"/>
        </w:rPr>
      </w:pPr>
      <w:r>
        <w:t>If in the case of b) the power of one RAT needs to be reduced in order to meet the manufacture’s declaration the power in the other RAT(s) does not need to be increased.</w:t>
      </w:r>
    </w:p>
    <w:p w14:paraId="5ACA9C0E" w14:textId="77777777" w:rsidR="005A2A2C" w:rsidRDefault="00374709" w:rsidP="005A2A2C">
      <w:pPr>
        <w:pStyle w:val="Heading3"/>
        <w:rPr>
          <w:lang w:eastAsia="zh-CN"/>
        </w:rPr>
      </w:pPr>
      <w:bookmarkStart w:id="292" w:name="_Toc21097898"/>
      <w:bookmarkStart w:id="293" w:name="_Toc29765460"/>
      <w:r w:rsidRPr="00B93702">
        <w:rPr>
          <w:lang w:eastAsia="zh-CN"/>
        </w:rPr>
        <w:t>4.8.22</w:t>
      </w:r>
      <w:r w:rsidRPr="00B93702">
        <w:rPr>
          <w:lang w:eastAsia="zh-CN"/>
        </w:rPr>
        <w:tab/>
        <w:t>NTC21: Non-contiguous operation in CS16</w:t>
      </w:r>
      <w:r w:rsidR="005A2A2C">
        <w:rPr>
          <w:lang w:eastAsia="zh-CN"/>
        </w:rPr>
        <w:t>, 18, 19</w:t>
      </w:r>
      <w:bookmarkEnd w:id="292"/>
      <w:bookmarkEnd w:id="293"/>
    </w:p>
    <w:p w14:paraId="29D19CFA" w14:textId="77777777" w:rsidR="005A2A2C" w:rsidRDefault="005A2A2C" w:rsidP="005A2A2C">
      <w:pPr>
        <w:pStyle w:val="Heading4"/>
        <w:rPr>
          <w:lang w:eastAsia="zh-CN"/>
        </w:rPr>
      </w:pPr>
      <w:bookmarkStart w:id="294" w:name="_Toc21097899"/>
      <w:bookmarkStart w:id="295" w:name="_Toc29765461"/>
      <w:r>
        <w:rPr>
          <w:lang w:eastAsia="zh-CN"/>
        </w:rPr>
        <w:t>4.8.22.0</w:t>
      </w:r>
      <w:r>
        <w:rPr>
          <w:lang w:eastAsia="zh-CN"/>
        </w:rPr>
        <w:tab/>
        <w:t>General</w:t>
      </w:r>
      <w:bookmarkEnd w:id="294"/>
      <w:bookmarkEnd w:id="295"/>
    </w:p>
    <w:p w14:paraId="697FFF21" w14:textId="77777777" w:rsidR="005A2A2C" w:rsidRDefault="005A2A2C" w:rsidP="005A2A2C">
      <w:r>
        <w:t>The purpose of NTC21, NTC21a and NTC21b is to test multi-RAT operations with NR.</w:t>
      </w:r>
    </w:p>
    <w:p w14:paraId="6E6B8CCC" w14:textId="15F8F6E6" w:rsidR="005A2A2C" w:rsidRDefault="005A2A2C" w:rsidP="005A2A2C">
      <w:pPr>
        <w:rPr>
          <w:rFonts w:eastAsia="SimSun"/>
          <w:lang w:eastAsia="zh-CN"/>
        </w:rPr>
      </w:pPr>
      <w:r>
        <w:t xml:space="preserve">Unless otherwise stated, for all test configurations in this </w:t>
      </w:r>
      <w:r w:rsidR="00751205">
        <w:t>clause</w:t>
      </w:r>
      <w:r>
        <w:t>, t</w:t>
      </w:r>
      <w:r>
        <w:rPr>
          <w:rFonts w:eastAsia="SimSun"/>
          <w:lang w:eastAsia="zh-CN"/>
        </w:rPr>
        <w:t xml:space="preserve">he narrowest supported NR channel bandwidth and lowest SCS for that bandwidth shall be used in the test configuration. </w:t>
      </w:r>
    </w:p>
    <w:p w14:paraId="2F0558F5" w14:textId="77777777" w:rsidR="00374709" w:rsidRPr="00B93702" w:rsidRDefault="005A2A2C" w:rsidP="00905FAB">
      <w:pPr>
        <w:rPr>
          <w:lang w:eastAsia="zh-CN"/>
        </w:rPr>
      </w:pPr>
      <w:r>
        <w:rPr>
          <w:rFonts w:eastAsia="SimSun"/>
          <w:lang w:eastAsia="zh-CN"/>
        </w:rPr>
        <w:t>Unless otherwise stated, the E-UTRA bandwidth shall be 5 MHz unless the BS does not support 5 MHz E-UTRA, in which case the E-UTRA bandwidth shall be the lowest supported bandwidth.</w:t>
      </w:r>
    </w:p>
    <w:p w14:paraId="7B3289BD" w14:textId="77777777" w:rsidR="00374709" w:rsidRPr="00B93702" w:rsidRDefault="00374709" w:rsidP="00374709">
      <w:pPr>
        <w:pStyle w:val="Heading4"/>
        <w:rPr>
          <w:lang w:eastAsia="zh-CN"/>
        </w:rPr>
      </w:pPr>
      <w:bookmarkStart w:id="296" w:name="_Toc21097900"/>
      <w:bookmarkStart w:id="297" w:name="_Toc29765462"/>
      <w:r w:rsidRPr="00B93702">
        <w:rPr>
          <w:lang w:eastAsia="zh-CN"/>
        </w:rPr>
        <w:t>4.8.22.1</w:t>
      </w:r>
      <w:r w:rsidRPr="00B93702">
        <w:rPr>
          <w:lang w:eastAsia="zh-CN"/>
        </w:rPr>
        <w:tab/>
        <w:t>NTC21 generation</w:t>
      </w:r>
      <w:bookmarkEnd w:id="296"/>
      <w:bookmarkEnd w:id="297"/>
    </w:p>
    <w:p w14:paraId="5CDB1696" w14:textId="77777777" w:rsidR="00374709" w:rsidRPr="00B93702" w:rsidRDefault="005A2A2C" w:rsidP="00374709">
      <w:pPr>
        <w:rPr>
          <w:rFonts w:cs="Arial"/>
        </w:rPr>
      </w:pPr>
      <w:r>
        <w:t xml:space="preserve">NTC21 is only applicable for a BS that supports E-UTRA and NR. </w:t>
      </w:r>
      <w:r w:rsidR="00374709" w:rsidRPr="00B93702">
        <w:rPr>
          <w:rFonts w:cs="Arial"/>
        </w:rPr>
        <w:t>NTC21 is constructed using the following method:</w:t>
      </w:r>
    </w:p>
    <w:p w14:paraId="5BFE6D4E" w14:textId="77777777"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14:paraId="4AB429FE" w14:textId="77777777" w:rsidR="00374709" w:rsidRPr="00B93702" w:rsidRDefault="00374709" w:rsidP="00374709">
      <w:pPr>
        <w:pStyle w:val="B10"/>
        <w:rPr>
          <w:lang w:eastAsia="zh-CN"/>
        </w:rPr>
      </w:pPr>
      <w:r w:rsidRPr="00B93702">
        <w:lastRenderedPageBreak/>
        <w:t>-</w:t>
      </w:r>
      <w:r w:rsidRPr="00B93702">
        <w:tab/>
        <w:t>Place a</w:t>
      </w:r>
      <w:r w:rsidR="005A2A2C">
        <w:t>n</w:t>
      </w:r>
      <w:r w:rsidRPr="00B93702">
        <w:t xml:space="preserve"> NR carrier at the lower RF Bandwidth edge</w:t>
      </w:r>
      <w:r w:rsidRPr="00B93702">
        <w:rPr>
          <w:lang w:eastAsia="zh-CN"/>
        </w:rPr>
        <w:t xml:space="preserve"> and:</w:t>
      </w:r>
    </w:p>
    <w:p w14:paraId="7CBBDB3F" w14:textId="77777777" w:rsidR="00374709" w:rsidRPr="00B93702" w:rsidRDefault="00374709" w:rsidP="00EA5ECC">
      <w:pPr>
        <w:pStyle w:val="B20"/>
      </w:pPr>
      <w:r w:rsidRPr="00B93702">
        <w:rPr>
          <w:lang w:eastAsia="zh-CN"/>
        </w:rPr>
        <w:t>-</w:t>
      </w:r>
      <w:r w:rsidRPr="00B93702">
        <w:rPr>
          <w:lang w:eastAsia="zh-CN"/>
        </w:rPr>
        <w:tab/>
        <w:t>If NB-IoT guard band operation is supported</w:t>
      </w:r>
      <w:r w:rsidRPr="00B93702">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14:paraId="4DD70841" w14:textId="77777777" w:rsidR="00374709" w:rsidRPr="00B93702" w:rsidRDefault="00374709" w:rsidP="00EA5ECC">
      <w:pPr>
        <w:pStyle w:val="B20"/>
      </w:pPr>
      <w:r w:rsidRPr="00B93702">
        <w:t>-</w:t>
      </w:r>
      <w:r w:rsidRPr="00B93702">
        <w:tab/>
        <w:t>If NB-IoT guard-band operation is not supported</w:t>
      </w:r>
      <w:r w:rsidR="00EA60CD" w:rsidRPr="000D1070">
        <w:t xml:space="preserve"> </w:t>
      </w:r>
      <w:r w:rsidR="00EA60CD">
        <w:t>and NB-IoT in-band operation is supported</w:t>
      </w:r>
      <w:r w:rsidRPr="00B93702">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14:paraId="4D6495EE" w14:textId="77777777" w:rsidR="00374709" w:rsidRPr="00B93702" w:rsidRDefault="00374709" w:rsidP="00EA5ECC">
      <w:pPr>
        <w:pStyle w:val="B20"/>
      </w:pPr>
      <w:r w:rsidRPr="00B93702">
        <w:t>-</w:t>
      </w:r>
      <w:r w:rsidRPr="00B93702">
        <w:tab/>
        <w:t>If neither NB-IoT guard-band nor NB-IoT in-band operation is supported, place a</w:t>
      </w:r>
      <w:r w:rsidR="005A2A2C">
        <w:t>n</w:t>
      </w:r>
      <w:r w:rsidRPr="00B93702">
        <w:t xml:space="preserve"> E-UTRA carrier adjacent to the upper Base Station RF Bandwidth edge. The specified F</w:t>
      </w:r>
      <w:r w:rsidRPr="00B93702">
        <w:rPr>
          <w:vertAlign w:val="subscript"/>
        </w:rPr>
        <w:t>Offset-RAT</w:t>
      </w:r>
      <w:r w:rsidRPr="00B93702">
        <w:t xml:space="preserve"> shall apply.</w:t>
      </w:r>
    </w:p>
    <w:p w14:paraId="26D8B004" w14:textId="77777777" w:rsidR="00374709" w:rsidRDefault="00374709" w:rsidP="008D1866">
      <w:pPr>
        <w:pStyle w:val="B10"/>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14:paraId="61E55A26" w14:textId="77777777" w:rsidR="008D1866" w:rsidRDefault="008D1866" w:rsidP="008D1866">
      <w:pPr>
        <w:pStyle w:val="Heading4"/>
        <w:rPr>
          <w:lang w:eastAsia="zh-CN"/>
        </w:rPr>
      </w:pPr>
      <w:bookmarkStart w:id="298" w:name="_Toc21097901"/>
      <w:bookmarkStart w:id="299" w:name="_Toc29765463"/>
      <w:r>
        <w:rPr>
          <w:lang w:eastAsia="zh-CN"/>
        </w:rPr>
        <w:t>4.8.22.1A</w:t>
      </w:r>
      <w:r>
        <w:rPr>
          <w:lang w:eastAsia="zh-CN"/>
        </w:rPr>
        <w:tab/>
        <w:t>NTC21a generation</w:t>
      </w:r>
      <w:bookmarkEnd w:id="298"/>
      <w:bookmarkEnd w:id="299"/>
    </w:p>
    <w:p w14:paraId="36C055B2" w14:textId="77777777" w:rsidR="008D1866" w:rsidRDefault="008D1866" w:rsidP="008D1866">
      <w:pPr>
        <w:rPr>
          <w:rFonts w:cs="Arial"/>
        </w:rPr>
      </w:pPr>
      <w:r>
        <w:t>NTC21a is only applicable for a BS that supports GSM, E-UTRA and NR. N</w:t>
      </w:r>
      <w:r>
        <w:rPr>
          <w:rFonts w:cs="Arial"/>
        </w:rPr>
        <w:t>TC21a is constructed using the following method:</w:t>
      </w:r>
    </w:p>
    <w:p w14:paraId="0BA46B1A" w14:textId="77777777" w:rsidR="008D1866" w:rsidRDefault="008D1866" w:rsidP="008D1866">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3DAD8B54" w14:textId="77777777" w:rsidR="008D1866" w:rsidRDefault="008D1866" w:rsidP="00DE05C9">
      <w:pPr>
        <w:pStyle w:val="B10"/>
      </w:pPr>
      <w:r>
        <w:t>1)</w:t>
      </w:r>
      <w:r>
        <w:tab/>
        <w:t>The rated total output power and the reduced number of supported carriers at the rated total output power in Multi-RAT operations</w:t>
      </w:r>
    </w:p>
    <w:p w14:paraId="45C6E8E9" w14:textId="77777777" w:rsidR="008D1866" w:rsidRDefault="008D1866" w:rsidP="00DE05C9">
      <w:pPr>
        <w:pStyle w:val="B10"/>
      </w:pPr>
      <w:r>
        <w:t>2)</w:t>
      </w:r>
      <w:r>
        <w:tab/>
        <w:t>The reduced rated total output power at the total number of supported carriers in Multi-RAT operations and the total number of supported carriers.</w:t>
      </w:r>
    </w:p>
    <w:p w14:paraId="7AE212D9" w14:textId="77777777" w:rsidR="008D1866" w:rsidRPr="00DE05C9" w:rsidRDefault="008D1866" w:rsidP="008D1866">
      <w:r>
        <w:t>If the rated total output power and total number of supported carriers are not simultaneously supported in Multi-RAT operations, tests that use NTC21a sh</w:t>
      </w:r>
      <w:r w:rsidRPr="00DE05C9">
        <w:t>all be performed using both instances 1) and 2) of NTC21a except:</w:t>
      </w:r>
    </w:p>
    <w:p w14:paraId="4DFA17BA" w14:textId="77777777" w:rsidR="008D1866" w:rsidRPr="00DE05C9" w:rsidRDefault="008D1866" w:rsidP="00905FAB">
      <w:pPr>
        <w:pStyle w:val="B10"/>
      </w:pPr>
      <w:r w:rsidRPr="00DE05C9">
        <w:t>1)</w:t>
      </w:r>
      <w:r w:rsidRPr="00DE05C9">
        <w:tab/>
        <w:t>Tests for modulation accuracy in which only NTC21a according to 2) shall be used.</w:t>
      </w:r>
    </w:p>
    <w:p w14:paraId="0E6D0F05" w14:textId="77777777" w:rsidR="008D1866" w:rsidRPr="00DE05C9" w:rsidRDefault="008D1866" w:rsidP="00905FAB">
      <w:pPr>
        <w:pStyle w:val="B10"/>
      </w:pPr>
      <w:r w:rsidRPr="00DE05C9">
        <w:t>2)</w:t>
      </w:r>
      <w:r w:rsidRPr="00DE05C9">
        <w:tab/>
        <w:t>If the reduced number of supported carriers is 6 or more, only instance 1) of NTC21a shall be used.</w:t>
      </w:r>
    </w:p>
    <w:p w14:paraId="08E5DB22" w14:textId="77777777" w:rsidR="008D1866" w:rsidRPr="000C7558" w:rsidRDefault="008D1866" w:rsidP="00DE05C9">
      <w:pPr>
        <w:pStyle w:val="B10"/>
      </w:pPr>
      <w:r w:rsidRPr="00DE05C9">
        <w:rPr>
          <w:rFonts w:cs="Arial"/>
        </w:rPr>
        <w:t>-</w:t>
      </w:r>
      <w:r w:rsidRPr="00DE05C9">
        <w:rPr>
          <w:rFonts w:cs="Arial"/>
        </w:rPr>
        <w:tab/>
      </w:r>
      <w:r w:rsidRPr="0031151C">
        <w:t>The Base Station RF Bandwidth shall be the declared maximum Base Station RF Bandwidth</w:t>
      </w:r>
      <w:r w:rsidRPr="0031151C">
        <w:rPr>
          <w:lang w:eastAsia="zh-CN"/>
        </w:rPr>
        <w:t xml:space="preserve"> for non-contiguous operation</w:t>
      </w:r>
      <w:r w:rsidRPr="000C7558">
        <w:t>. The Base Station RF Bandwidth consists of one sub-block gap and two sub-blocks located at the edges of the declared maximum Base Station RF Bandwidth.</w:t>
      </w:r>
    </w:p>
    <w:p w14:paraId="7514502F" w14:textId="77777777" w:rsidR="008D1866" w:rsidRPr="000C7558" w:rsidRDefault="008D1866" w:rsidP="00DE05C9">
      <w:pPr>
        <w:pStyle w:val="B10"/>
        <w:rPr>
          <w:lang w:eastAsia="zh-CN"/>
        </w:rPr>
      </w:pPr>
      <w:r w:rsidRPr="000C7558">
        <w:t>-</w:t>
      </w:r>
      <w:r w:rsidRPr="000C7558">
        <w:tab/>
        <w:t>Place a GSM carrier at the lower RF Bandwidth edge. The specified F</w:t>
      </w:r>
      <w:r w:rsidRPr="000C7558">
        <w:rPr>
          <w:vertAlign w:val="subscript"/>
        </w:rPr>
        <w:t>Offset-RAT</w:t>
      </w:r>
      <w:r w:rsidRPr="000C7558">
        <w:t xml:space="preserve"> shall apply. Place one GSM carrier adjacent to the upper sub-block edge of the lower sub-block. Place NR carrier in the middle of the lower sub-block bandwidth</w:t>
      </w:r>
      <w:r w:rsidRPr="000C7558">
        <w:rPr>
          <w:lang w:eastAsia="zh-CN"/>
        </w:rPr>
        <w:t xml:space="preserve"> and:</w:t>
      </w:r>
    </w:p>
    <w:p w14:paraId="27551B0E" w14:textId="77777777" w:rsidR="008D1866" w:rsidRDefault="008D1866" w:rsidP="00DE05C9">
      <w:pPr>
        <w:pStyle w:val="B20"/>
      </w:pPr>
      <w:r w:rsidRPr="000C7558">
        <w:rPr>
          <w:lang w:eastAsia="zh-CN"/>
        </w:rPr>
        <w:t>-</w:t>
      </w:r>
      <w:r w:rsidRPr="000C7558">
        <w:rPr>
          <w:lang w:eastAsia="zh-CN"/>
        </w:rPr>
        <w:tab/>
        <w:t>If NB-IoT guard band operation is supported</w:t>
      </w:r>
      <w:r w:rsidRPr="000C7558">
        <w:t>, place a 10 MHz E-UTRA carrier adjacent to the upper Base Station RF Bandwidth edge. Place the power boosted NB-IoT PRB at the outermost guard-band position eligible for NB-IoT PRB (according to sub</w:t>
      </w:r>
      <w:r>
        <w:t xml:space="preserve">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14:paraId="06FBA4DB" w14:textId="77777777" w:rsidR="008D1866" w:rsidRDefault="008D1866" w:rsidP="00DE05C9">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14:paraId="7EF024F2" w14:textId="77777777" w:rsidR="008D1866" w:rsidRDefault="008D1866" w:rsidP="00DE05C9">
      <w:pPr>
        <w:pStyle w:val="B20"/>
      </w:pPr>
      <w:r>
        <w:t>-</w:t>
      </w:r>
      <w:r>
        <w:tab/>
        <w:t xml:space="preserve">If neither NB-IoT guard-band nor NB-IoT in-band operation is supported, place a GSM carrier adjacent to the upper Base Station RF Bandwidth edge. </w:t>
      </w:r>
      <w:r w:rsidRPr="005D7096">
        <w:t>The specified F</w:t>
      </w:r>
      <w:r w:rsidRPr="005D7096">
        <w:rPr>
          <w:vertAlign w:val="subscript"/>
        </w:rPr>
        <w:t>Offset-RAT</w:t>
      </w:r>
      <w:r w:rsidRPr="005D7096">
        <w:t xml:space="preserve"> shall apply.</w:t>
      </w:r>
    </w:p>
    <w:p w14:paraId="5DC64B61" w14:textId="77777777" w:rsidR="008D1866" w:rsidRDefault="008D1866" w:rsidP="00DE05C9">
      <w:pPr>
        <w:pStyle w:val="B10"/>
      </w:pPr>
      <w:r>
        <w:t>-</w:t>
      </w:r>
      <w:r>
        <w:tab/>
      </w:r>
      <w:r w:rsidRPr="005D7096">
        <w:t>Place a GSM carrier adjacent to the lower sub-block edge of the upper sub-block. Place an E-UTRA carrier in the middle of the upper sub-block bandwidth.</w:t>
      </w:r>
    </w:p>
    <w:p w14:paraId="1B469EA2" w14:textId="77777777" w:rsidR="008D1866" w:rsidRDefault="008D1866" w:rsidP="00905FAB">
      <w:pPr>
        <w:pStyle w:val="B10"/>
      </w:pPr>
      <w:r>
        <w:lastRenderedPageBreak/>
        <w:t>-</w:t>
      </w:r>
      <w:r>
        <w:tab/>
        <w:t>The nominal carrier spacing defined in subclause 4.5.1 shall apply. The sub-block edges adjacent to the sub-block gap shall be determined using the specified F</w:t>
      </w:r>
      <w:r>
        <w:rPr>
          <w:vertAlign w:val="subscript"/>
        </w:rPr>
        <w:t>Offset-RAT</w:t>
      </w:r>
      <w:r>
        <w:t xml:space="preserve"> for the carrier adjacent to the sub-block gap. </w:t>
      </w:r>
    </w:p>
    <w:p w14:paraId="7F4070E2" w14:textId="77777777" w:rsidR="008D1866" w:rsidRDefault="008D1866" w:rsidP="008D1866">
      <w:pPr>
        <w:pStyle w:val="Heading4"/>
        <w:rPr>
          <w:lang w:eastAsia="zh-CN"/>
        </w:rPr>
      </w:pPr>
      <w:bookmarkStart w:id="300" w:name="_Toc21097902"/>
      <w:bookmarkStart w:id="301" w:name="_Toc29765464"/>
      <w:r>
        <w:rPr>
          <w:lang w:eastAsia="zh-CN"/>
        </w:rPr>
        <w:t>4.8.22.1B</w:t>
      </w:r>
      <w:r>
        <w:rPr>
          <w:lang w:eastAsia="zh-CN"/>
        </w:rPr>
        <w:tab/>
        <w:t>NTC21b generation</w:t>
      </w:r>
      <w:bookmarkEnd w:id="300"/>
      <w:bookmarkEnd w:id="301"/>
    </w:p>
    <w:p w14:paraId="66378B9B" w14:textId="77777777" w:rsidR="008D1866" w:rsidRDefault="008D1866" w:rsidP="008D1866">
      <w:pPr>
        <w:rPr>
          <w:rFonts w:cs="Arial"/>
        </w:rPr>
      </w:pPr>
      <w:r>
        <w:t>NTC21b is only applicable for a BS that supports UTRA, E-UTRA and NR. N</w:t>
      </w:r>
      <w:r>
        <w:rPr>
          <w:rFonts w:cs="Arial"/>
        </w:rPr>
        <w:t>TC21b is constructed using the following method:</w:t>
      </w:r>
    </w:p>
    <w:p w14:paraId="7BF39CBC" w14:textId="77777777" w:rsidR="008D1866" w:rsidRDefault="008D1866" w:rsidP="008D1866">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4BD0D9EC" w14:textId="77777777" w:rsidR="008D1866" w:rsidRDefault="008D1866" w:rsidP="00DE05C9">
      <w:pPr>
        <w:pStyle w:val="B10"/>
      </w:pPr>
      <w:r>
        <w:t>1)</w:t>
      </w:r>
      <w:r>
        <w:tab/>
        <w:t>The rated total output power and the reduced number of supported carriers at the rated total output power in Multi-RAT operations</w:t>
      </w:r>
    </w:p>
    <w:p w14:paraId="264515DE" w14:textId="77777777" w:rsidR="008D1866" w:rsidRDefault="008D1866" w:rsidP="00DE05C9">
      <w:pPr>
        <w:pStyle w:val="B10"/>
      </w:pPr>
      <w:r>
        <w:t>2)</w:t>
      </w:r>
      <w:r>
        <w:tab/>
        <w:t>The reduced rated total output power at the total number of supported carriers in Multi-RAT operations and the total number of supported carriers.</w:t>
      </w:r>
    </w:p>
    <w:p w14:paraId="4364A50A" w14:textId="77777777" w:rsidR="008D1866" w:rsidRDefault="008D1866" w:rsidP="008D1866">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071C3DBD" w14:textId="77777777" w:rsidR="008D1866" w:rsidRDefault="008D1866" w:rsidP="00DE05C9">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61792B9D" w14:textId="77777777" w:rsidR="008D1866" w:rsidRDefault="008D1866" w:rsidP="00DE05C9">
      <w:pPr>
        <w:pStyle w:val="B10"/>
        <w:rPr>
          <w:lang w:eastAsia="zh-CN"/>
        </w:rPr>
      </w:pPr>
      <w:r>
        <w:t>-</w:t>
      </w:r>
      <w:r>
        <w:tab/>
        <w:t>Place an NR carrier at the lower RF Bandwidth edge</w:t>
      </w:r>
      <w:r>
        <w:rPr>
          <w:lang w:eastAsia="zh-CN"/>
        </w:rPr>
        <w:t xml:space="preserve"> and:</w:t>
      </w:r>
    </w:p>
    <w:p w14:paraId="008B0978" w14:textId="77777777" w:rsidR="008D1866" w:rsidRDefault="008D1866" w:rsidP="00DE05C9">
      <w:pPr>
        <w:pStyle w:val="B20"/>
      </w:pPr>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14:paraId="70F6F57E" w14:textId="77777777" w:rsidR="008D1866" w:rsidRDefault="008D1866" w:rsidP="00DE05C9">
      <w:pPr>
        <w:pStyle w:val="B20"/>
      </w:pPr>
      <w:r>
        <w:t>-</w:t>
      </w:r>
      <w:r>
        <w:tab/>
        <w:t>If NB-IoT guard-band operation is not supported and NB-IoT in-band operation is supported, place a 5</w:t>
      </w:r>
      <w:r w:rsidR="00DE05C9">
        <w:t> </w:t>
      </w:r>
      <w:r>
        <w:t>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14:paraId="4D34C5C1" w14:textId="77777777" w:rsidR="008D1866" w:rsidRDefault="008D1866" w:rsidP="00DE05C9">
      <w:pPr>
        <w:pStyle w:val="B20"/>
      </w:pPr>
      <w:r>
        <w:t>-</w:t>
      </w:r>
      <w:r>
        <w:tab/>
        <w:t>If neither NB-IoT guard-band nor NB-IoT in-band operation is supported, place an E-UTRA carrier adjacent to the upper Base Station RF Bandwidth edge. The specified F</w:t>
      </w:r>
      <w:r>
        <w:rPr>
          <w:vertAlign w:val="subscript"/>
        </w:rPr>
        <w:t>Offset-RAT</w:t>
      </w:r>
      <w:r>
        <w:t xml:space="preserve"> shall apply.</w:t>
      </w:r>
    </w:p>
    <w:p w14:paraId="7C93608A" w14:textId="77777777" w:rsidR="008D1866" w:rsidRDefault="008D1866" w:rsidP="00905FAB">
      <w:pPr>
        <w:pStyle w:val="B10"/>
      </w:pPr>
      <w:r>
        <w:t>-</w:t>
      </w:r>
      <w:r w:rsidR="00DE05C9">
        <w:tab/>
      </w:r>
      <w:r>
        <w:t>Place a UTRA carrier adjacent to the lower sub-block edge of the upper sub-block.</w:t>
      </w:r>
      <w:r>
        <w:tab/>
      </w:r>
    </w:p>
    <w:p w14:paraId="3CEB8FC2" w14:textId="77777777" w:rsidR="008D1866" w:rsidRDefault="008D1866" w:rsidP="00905FAB">
      <w:pPr>
        <w:pStyle w:val="B10"/>
      </w:pPr>
      <w:r>
        <w:t>-</w:t>
      </w:r>
      <w:r>
        <w:tab/>
        <w:t>For transmitter tests, place one UTRA adjacent to the upper sub-block edge of the lower sub-block. The nominal carrier spacing defined in subclause 4.5.1 shall apply.</w:t>
      </w:r>
    </w:p>
    <w:p w14:paraId="33F6E89C" w14:textId="77777777" w:rsidR="008D1866" w:rsidRPr="00B93702" w:rsidRDefault="008D1866" w:rsidP="008D1866">
      <w:pPr>
        <w:pStyle w:val="B10"/>
      </w:pPr>
      <w:r>
        <w:t>-</w:t>
      </w:r>
      <w:r>
        <w:tab/>
        <w:t>The sub-block edges adjacent to the sub-block gap shall be determined using the specified F</w:t>
      </w:r>
      <w:r>
        <w:rPr>
          <w:vertAlign w:val="subscript"/>
        </w:rPr>
        <w:t>Offset-RAT</w:t>
      </w:r>
      <w:r>
        <w:t xml:space="preserve"> for the carrier adjacent to the sub-block gap. The carrier(s) may be shifted maximum 100 kHz towards higher frequencies to align with the channel raster.</w:t>
      </w:r>
    </w:p>
    <w:p w14:paraId="22466810" w14:textId="77777777" w:rsidR="00374709" w:rsidRPr="00B93702" w:rsidRDefault="00374709" w:rsidP="00374709">
      <w:pPr>
        <w:pStyle w:val="Heading4"/>
        <w:rPr>
          <w:lang w:eastAsia="zh-CN"/>
        </w:rPr>
      </w:pPr>
      <w:bookmarkStart w:id="302" w:name="_Toc21097903"/>
      <w:bookmarkStart w:id="303" w:name="_Toc29765465"/>
      <w:r w:rsidRPr="00B93702">
        <w:rPr>
          <w:lang w:eastAsia="zh-CN"/>
        </w:rPr>
        <w:t>4.8.22.2</w:t>
      </w:r>
      <w:r w:rsidRPr="00B93702">
        <w:rPr>
          <w:lang w:eastAsia="zh-CN"/>
        </w:rPr>
        <w:tab/>
        <w:t>NTC21 power allocation</w:t>
      </w:r>
      <w:bookmarkEnd w:id="302"/>
      <w:bookmarkEnd w:id="303"/>
    </w:p>
    <w:p w14:paraId="0212FAEB" w14:textId="77777777" w:rsidR="00DE05C9" w:rsidRDefault="00DE05C9" w:rsidP="00DE05C9">
      <w:pPr>
        <w:pStyle w:val="B10"/>
      </w:pPr>
      <w:r>
        <w:t>a)</w:t>
      </w:r>
      <w:r>
        <w:tab/>
        <w:t>Unless otherwise stated, set each carrier to the same power so that the sum of the carrier powers equals the rated total output power appropriate for the test configuration according to manufacturer’s declarations in subclause 4.7.2.</w:t>
      </w:r>
    </w:p>
    <w:p w14:paraId="2D30B954" w14:textId="77777777" w:rsidR="00DE05C9" w:rsidRDefault="00DE05C9" w:rsidP="00DE05C9">
      <w:pPr>
        <w:pStyle w:val="B10"/>
      </w:pPr>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1428896" w14:textId="77777777" w:rsidR="00374709" w:rsidRPr="00B93702" w:rsidRDefault="00DE05C9" w:rsidP="00DE05C9">
      <w:pPr>
        <w:rPr>
          <w:rFonts w:cs="Arial"/>
        </w:rPr>
      </w:pPr>
      <w:r>
        <w:t>If in the case of b) the power of one RAT needs to be reduced in order to meet the manufacture’s declaration the power in the other RAT(s) does not need to be increased.</w:t>
      </w:r>
    </w:p>
    <w:p w14:paraId="307EAE65" w14:textId="77777777" w:rsidR="00374709" w:rsidRPr="00B93702" w:rsidRDefault="00374709" w:rsidP="00374709">
      <w:pPr>
        <w:pStyle w:val="Heading3"/>
        <w:rPr>
          <w:lang w:eastAsia="zh-CN"/>
        </w:rPr>
      </w:pPr>
      <w:bookmarkStart w:id="304" w:name="_Toc21097904"/>
      <w:bookmarkStart w:id="305" w:name="_Toc29765466"/>
      <w:r w:rsidRPr="00B93702">
        <w:rPr>
          <w:lang w:eastAsia="zh-CN"/>
        </w:rPr>
        <w:lastRenderedPageBreak/>
        <w:t>4.8.23</w:t>
      </w:r>
      <w:r w:rsidRPr="00B93702">
        <w:rPr>
          <w:lang w:eastAsia="zh-CN"/>
        </w:rPr>
        <w:tab/>
        <w:t>TC22: Contiguous operation in CS17</w:t>
      </w:r>
      <w:bookmarkEnd w:id="304"/>
      <w:bookmarkEnd w:id="305"/>
    </w:p>
    <w:p w14:paraId="06F5329C" w14:textId="77777777" w:rsidR="00374709" w:rsidRPr="00B93702" w:rsidRDefault="00374709" w:rsidP="00374709">
      <w:pPr>
        <w:pStyle w:val="Heading4"/>
        <w:rPr>
          <w:lang w:eastAsia="zh-CN"/>
        </w:rPr>
      </w:pPr>
      <w:bookmarkStart w:id="306" w:name="_Toc21097905"/>
      <w:bookmarkStart w:id="307" w:name="_Toc29765467"/>
      <w:r w:rsidRPr="00B93702">
        <w:rPr>
          <w:lang w:eastAsia="zh-CN"/>
        </w:rPr>
        <w:t>4.8.23.1</w:t>
      </w:r>
      <w:r w:rsidRPr="00B93702">
        <w:rPr>
          <w:lang w:eastAsia="zh-CN"/>
        </w:rPr>
        <w:tab/>
        <w:t>TC22 generation</w:t>
      </w:r>
      <w:bookmarkEnd w:id="306"/>
      <w:bookmarkEnd w:id="307"/>
    </w:p>
    <w:p w14:paraId="07A33CF4" w14:textId="77777777" w:rsidR="00374709" w:rsidRPr="00B93702" w:rsidRDefault="00374709" w:rsidP="00374709">
      <w:pPr>
        <w:rPr>
          <w:rFonts w:cs="Arial"/>
        </w:rPr>
      </w:pPr>
      <w:r w:rsidRPr="00B93702">
        <w:rPr>
          <w:rFonts w:cs="Arial"/>
        </w:rPr>
        <w:t>TC22 is constructed using the following method:</w:t>
      </w:r>
    </w:p>
    <w:p w14:paraId="1C660B8C" w14:textId="77777777"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14:paraId="11D5C876" w14:textId="77777777" w:rsidR="00374709" w:rsidRPr="00B93702" w:rsidRDefault="00374709" w:rsidP="00374709">
      <w:pPr>
        <w:pStyle w:val="B10"/>
        <w:ind w:left="284" w:firstLine="0"/>
      </w:pPr>
      <w:r w:rsidRPr="00B93702">
        <w:t>-</w:t>
      </w:r>
      <w:r w:rsidRPr="00B93702">
        <w:tab/>
        <w:t>Place a standalone NB-IoT carrier at the upper Base Station RF Bandwidth edge.</w:t>
      </w:r>
    </w:p>
    <w:p w14:paraId="51781F19" w14:textId="77777777" w:rsidR="00374709" w:rsidRPr="00B93702" w:rsidRDefault="00374709" w:rsidP="00EA5ECC">
      <w:pPr>
        <w:pStyle w:val="B20"/>
      </w:pPr>
      <w:r w:rsidRPr="00B93702">
        <w:t>-</w:t>
      </w:r>
      <w:r w:rsidRPr="00B93702">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lower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 Place a 5MHz / 15kHz SCS NR carrier adjacent to the 10 MHz E-UTRA carrier.</w:t>
      </w:r>
    </w:p>
    <w:p w14:paraId="084DDFD2" w14:textId="77777777"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B93702">
        <w:rPr>
          <w:vertAlign w:val="subscript"/>
        </w:rPr>
        <w:t>Offset-RAT</w:t>
      </w:r>
      <w:r w:rsidRPr="00B93702">
        <w:t xml:space="preserve"> shall apply. Place a 5MHz / 15kHz SCS NR carrier adjacent to the 5 MHz E-UTRA carrier.</w:t>
      </w:r>
    </w:p>
    <w:p w14:paraId="2E9037AF" w14:textId="77777777" w:rsidR="00374709" w:rsidRPr="00B93702" w:rsidRDefault="00374709" w:rsidP="00EA5ECC">
      <w:pPr>
        <w:pStyle w:val="B20"/>
      </w:pPr>
      <w:r w:rsidRPr="00B93702">
        <w:t>-</w:t>
      </w:r>
      <w:r w:rsidRPr="00B93702">
        <w:tab/>
        <w:t>If neither NB-IoT guard-band nor NB-IoT in-band operation is supported, place a 5MHz/15kHz SCS NR carrier adjacent to the lower Base Station RF Bandwidth edge. The specified F</w:t>
      </w:r>
      <w:r w:rsidRPr="00B93702">
        <w:rPr>
          <w:vertAlign w:val="subscript"/>
        </w:rPr>
        <w:t>Offset-RAT</w:t>
      </w:r>
      <w:r w:rsidRPr="00B93702">
        <w:t xml:space="preserve"> shall apply. Place a 5 MHz E-UTRA carrier adjacent to the 5MHz / 15kHz SCS NR carrier.</w:t>
      </w:r>
    </w:p>
    <w:p w14:paraId="6DB4F77C" w14:textId="77777777" w:rsidR="00374709" w:rsidRPr="00B93702" w:rsidRDefault="00374709" w:rsidP="00374709">
      <w:pPr>
        <w:pStyle w:val="B10"/>
      </w:pPr>
      <w:r w:rsidRPr="00B93702">
        <w:t>-</w:t>
      </w:r>
      <w:r w:rsidRPr="00B93702">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528731C1" w14:textId="77777777" w:rsidR="00374709" w:rsidRPr="00B93702" w:rsidRDefault="00374709" w:rsidP="0037470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14:paraId="278C8D8F" w14:textId="77777777" w:rsidR="00374709" w:rsidRPr="00B93702" w:rsidRDefault="00374709" w:rsidP="00374709">
      <w:pPr>
        <w:pStyle w:val="Heading4"/>
        <w:rPr>
          <w:lang w:eastAsia="zh-CN"/>
        </w:rPr>
      </w:pPr>
      <w:bookmarkStart w:id="308" w:name="_Toc21097906"/>
      <w:bookmarkStart w:id="309" w:name="_Toc29765468"/>
      <w:r w:rsidRPr="00B93702">
        <w:rPr>
          <w:lang w:eastAsia="zh-CN"/>
        </w:rPr>
        <w:t>4.8.23.2</w:t>
      </w:r>
      <w:r w:rsidRPr="00B93702">
        <w:rPr>
          <w:lang w:eastAsia="zh-CN"/>
        </w:rPr>
        <w:tab/>
        <w:t>TC22 power allocation</w:t>
      </w:r>
      <w:bookmarkEnd w:id="308"/>
      <w:bookmarkEnd w:id="309"/>
    </w:p>
    <w:p w14:paraId="561F759F" w14:textId="77777777" w:rsidR="00374709" w:rsidRPr="00B93702" w:rsidRDefault="00374709" w:rsidP="00D14EDA">
      <w:pPr>
        <w:rPr>
          <w:lang w:eastAsia="zh-CN"/>
        </w:rPr>
      </w:pPr>
      <w:r w:rsidRPr="00B93702">
        <w:rPr>
          <w:rFonts w:cs="Arial"/>
        </w:rPr>
        <w:t>Set the power of each carrier to the same power so that the sum of the carrier powers equals the rated total output power according to the manufacturer’s declaration in subclause 4.7.2.</w:t>
      </w:r>
    </w:p>
    <w:p w14:paraId="0FF04A54" w14:textId="77777777" w:rsidR="00504192" w:rsidRPr="00B93702" w:rsidRDefault="00C24412" w:rsidP="00F311C8">
      <w:pPr>
        <w:pStyle w:val="Heading2"/>
      </w:pPr>
      <w:bookmarkStart w:id="310" w:name="_Toc21097907"/>
      <w:bookmarkStart w:id="311" w:name="_Toc29765469"/>
      <w:r w:rsidRPr="00B93702">
        <w:t>4.9</w:t>
      </w:r>
      <w:r w:rsidRPr="00B93702">
        <w:tab/>
        <w:t>RF channels and t</w:t>
      </w:r>
      <w:r w:rsidR="00504192" w:rsidRPr="00B93702">
        <w:t>est models</w:t>
      </w:r>
      <w:bookmarkEnd w:id="310"/>
      <w:bookmarkEnd w:id="311"/>
      <w:r w:rsidR="00504192" w:rsidRPr="00B93702">
        <w:t xml:space="preserve"> </w:t>
      </w:r>
    </w:p>
    <w:p w14:paraId="10602BC5" w14:textId="77777777" w:rsidR="00504192" w:rsidRPr="00B93702" w:rsidRDefault="00504192" w:rsidP="00F311C8">
      <w:pPr>
        <w:pStyle w:val="Heading3"/>
      </w:pPr>
      <w:bookmarkStart w:id="312" w:name="_Toc21097908"/>
      <w:bookmarkStart w:id="313" w:name="_Toc29765470"/>
      <w:r w:rsidRPr="00B93702">
        <w:t>4.9.1</w:t>
      </w:r>
      <w:r w:rsidRPr="00B93702">
        <w:tab/>
        <w:t>RF channels</w:t>
      </w:r>
      <w:bookmarkEnd w:id="312"/>
      <w:bookmarkEnd w:id="313"/>
    </w:p>
    <w:p w14:paraId="547BE155" w14:textId="77777777" w:rsidR="00504192" w:rsidRPr="00B93702" w:rsidRDefault="00504192" w:rsidP="00504192">
      <w:pPr>
        <w:rPr>
          <w:rFonts w:cs="v4.2.0"/>
        </w:rPr>
      </w:pPr>
      <w:r w:rsidRPr="00B93702">
        <w:rPr>
          <w:rFonts w:cs="v4.2.0"/>
        </w:rPr>
        <w:t xml:space="preserve">Many tests in this TS are performed with the maximum </w:t>
      </w:r>
      <w:r w:rsidR="00D32095" w:rsidRPr="00B93702">
        <w:rPr>
          <w:rFonts w:cs="v4.2.0"/>
        </w:rPr>
        <w:t>Base Station RF Bandwidth</w:t>
      </w:r>
      <w:r w:rsidRPr="00B93702">
        <w:rPr>
          <w:rFonts w:cs="v4.2.0"/>
        </w:rPr>
        <w:t xml:space="preserve"> located at the bottom, middle and top of the supported frequency range in the operating band. These are denoted as B</w:t>
      </w:r>
      <w:r w:rsidRPr="00B93702">
        <w:rPr>
          <w:rFonts w:cs="v4.2.0"/>
          <w:vertAlign w:val="subscript"/>
        </w:rPr>
        <w:t>RFBW</w:t>
      </w:r>
      <w:r w:rsidRPr="00B93702">
        <w:rPr>
          <w:rFonts w:cs="v4.2.0"/>
        </w:rPr>
        <w:t xml:space="preserve"> (bottom), M</w:t>
      </w:r>
      <w:r w:rsidRPr="00B93702">
        <w:rPr>
          <w:rFonts w:cs="v4.2.0"/>
          <w:vertAlign w:val="subscript"/>
        </w:rPr>
        <w:t>RFBW</w:t>
      </w:r>
      <w:r w:rsidRPr="00B93702">
        <w:rPr>
          <w:rFonts w:cs="v4.2.0"/>
        </w:rPr>
        <w:t xml:space="preserve"> (middle) and T</w:t>
      </w:r>
      <w:r w:rsidRPr="00B93702">
        <w:rPr>
          <w:rFonts w:cs="v4.2.0"/>
          <w:vertAlign w:val="subscript"/>
        </w:rPr>
        <w:t>RFBW</w:t>
      </w:r>
      <w:r w:rsidRPr="00B93702">
        <w:rPr>
          <w:rFonts w:cs="v4.2.0"/>
        </w:rPr>
        <w:t> (top).</w:t>
      </w:r>
    </w:p>
    <w:p w14:paraId="2F805FA2" w14:textId="77777777" w:rsidR="00504192" w:rsidRPr="00B93702" w:rsidRDefault="00504192" w:rsidP="001154E3">
      <w:pPr>
        <w:pStyle w:val="B10"/>
      </w:pPr>
      <w:r w:rsidRPr="00B93702">
        <w:t>Unless otherwise stated, the test shall be performed at B</w:t>
      </w:r>
      <w:r w:rsidRPr="00B93702">
        <w:rPr>
          <w:vertAlign w:val="subscript"/>
        </w:rPr>
        <w:t>RFBW</w:t>
      </w:r>
      <w:r w:rsidRPr="00B93702">
        <w:t>, M</w:t>
      </w:r>
      <w:r w:rsidRPr="00B93702">
        <w:rPr>
          <w:vertAlign w:val="subscript"/>
        </w:rPr>
        <w:t>RFBW</w:t>
      </w:r>
      <w:r w:rsidRPr="00B93702">
        <w:t xml:space="preserve"> and T</w:t>
      </w:r>
      <w:r w:rsidRPr="00B93702">
        <w:rPr>
          <w:vertAlign w:val="subscript"/>
        </w:rPr>
        <w:t>RFBW</w:t>
      </w:r>
      <w:r w:rsidRPr="00B93702">
        <w:t xml:space="preserve"> defined as following:</w:t>
      </w:r>
    </w:p>
    <w:p w14:paraId="6AE196F3" w14:textId="77777777" w:rsidR="00504192" w:rsidRPr="00B93702" w:rsidRDefault="00504192" w:rsidP="001C45BF">
      <w:pPr>
        <w:pStyle w:val="B10"/>
        <w:tabs>
          <w:tab w:val="left" w:pos="1134"/>
        </w:tabs>
      </w:pPr>
      <w:r w:rsidRPr="00B93702">
        <w:t>B</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at the bottom of the supported frequency range in the operating band.</w:t>
      </w:r>
    </w:p>
    <w:p w14:paraId="6B68E4F5" w14:textId="77777777" w:rsidR="00504192" w:rsidRPr="00B93702" w:rsidDel="00975E4F" w:rsidRDefault="00504192" w:rsidP="001C45BF">
      <w:pPr>
        <w:pStyle w:val="B10"/>
        <w:tabs>
          <w:tab w:val="left" w:pos="1134"/>
        </w:tabs>
      </w:pPr>
      <w:r w:rsidRPr="00B93702">
        <w:t>M</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in the middle of the supported frequency range in the operating band.</w:t>
      </w:r>
      <w:r w:rsidR="00534444" w:rsidRPr="00B93702">
        <w:t xml:space="preserve"> M</w:t>
      </w:r>
      <w:r w:rsidR="00534444" w:rsidRPr="00B93702">
        <w:rPr>
          <w:vertAlign w:val="subscript"/>
        </w:rPr>
        <w:t>RFBW</w:t>
      </w:r>
      <w:r w:rsidR="00534444" w:rsidRPr="00B93702">
        <w:t xml:space="preserve"> may be shifted maximum 100 kHz towards lower frequencies to align carriers with the channel raster.</w:t>
      </w:r>
    </w:p>
    <w:p w14:paraId="32246E6F" w14:textId="77777777" w:rsidR="00504192" w:rsidRPr="00B93702" w:rsidRDefault="00504192" w:rsidP="001C45BF">
      <w:pPr>
        <w:pStyle w:val="B10"/>
        <w:tabs>
          <w:tab w:val="left" w:pos="1134"/>
        </w:tabs>
      </w:pPr>
      <w:r w:rsidRPr="00B93702">
        <w:t>T</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at the top of the supported frequency range in the operating band.</w:t>
      </w:r>
    </w:p>
    <w:p w14:paraId="3AAD73AA" w14:textId="77777777" w:rsidR="00504192" w:rsidRPr="00B93702" w:rsidRDefault="00015D5D" w:rsidP="001E2DE2">
      <w:pPr>
        <w:rPr>
          <w:rFonts w:cs="v4.2.0"/>
        </w:rPr>
      </w:pPr>
      <w:r w:rsidRPr="00B93702">
        <w:rPr>
          <w:rFonts w:cs="v5.0.0"/>
          <w:snapToGrid w:val="0"/>
        </w:rPr>
        <w:t>For the test of certain RF requirements the present specification refers to test procedures defined in the single-RAT specifications. In this case</w:t>
      </w:r>
      <w:r w:rsidR="00504192" w:rsidRPr="00B93702">
        <w:rPr>
          <w:rFonts w:cs="v4.2.0"/>
        </w:rPr>
        <w:t>, the interpretation of the RF channels to be tested shall be according to the definitions</w:t>
      </w:r>
      <w:r w:rsidR="001E2DE2" w:rsidRPr="00B93702">
        <w:rPr>
          <w:rFonts w:cs="v4.2.0"/>
        </w:rPr>
        <w:t xml:space="preserve"> in the corresponding single-RAT specifications.</w:t>
      </w:r>
    </w:p>
    <w:p w14:paraId="2B3B0458" w14:textId="77777777" w:rsidR="00242DAD" w:rsidRPr="00B93702" w:rsidRDefault="00242DAD" w:rsidP="00242DAD">
      <w:r w:rsidRPr="00B93702">
        <w:lastRenderedPageBreak/>
        <w:t xml:space="preserve">For BS capable of </w:t>
      </w:r>
      <w:r w:rsidR="004379D2" w:rsidRPr="00B93702">
        <w:t>multi-band</w:t>
      </w:r>
      <w:r w:rsidRPr="00B93702">
        <w:t xml:space="preserve"> operation, </w:t>
      </w:r>
      <w:r w:rsidRPr="00B93702">
        <w:rPr>
          <w:lang w:eastAsia="zh-CN"/>
        </w:rPr>
        <w:t>u</w:t>
      </w:r>
      <w:r w:rsidRPr="00B93702">
        <w:t>nless otherwise stated, the test shall be performed at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defined as following:</w:t>
      </w:r>
    </w:p>
    <w:p w14:paraId="122277AB" w14:textId="77777777" w:rsidR="00242DAD" w:rsidRPr="00B93702" w:rsidRDefault="00242DAD" w:rsidP="00242DAD">
      <w:pPr>
        <w:pStyle w:val="B10"/>
        <w:rPr>
          <w:lang w:eastAsia="zh-CN"/>
        </w:rPr>
      </w:pPr>
      <w:r w:rsidRPr="00B93702">
        <w:t>-</w:t>
      </w:r>
      <w:r w:rsidRPr="00B93702">
        <w:tab/>
        <w:t>B</w:t>
      </w:r>
      <w:r w:rsidRPr="00B93702">
        <w:rPr>
          <w:vertAlign w:val="subscript"/>
        </w:rPr>
        <w:t>RFBW</w:t>
      </w:r>
      <w:r w:rsidRPr="00B93702">
        <w:t>_ T</w:t>
      </w:r>
      <w:r w:rsidRPr="00B93702">
        <w:rPr>
          <w:lang w:eastAsia="zh-CN"/>
        </w:rPr>
        <w:t>’</w:t>
      </w:r>
      <w:r w:rsidRPr="00B93702">
        <w:rPr>
          <w:vertAlign w:val="subscript"/>
        </w:rPr>
        <w:t>RFBW</w:t>
      </w:r>
      <w:r w:rsidRPr="00B93702">
        <w:t xml:space="preserve">: </w:t>
      </w:r>
      <w:r w:rsidRPr="00B93702">
        <w:rPr>
          <w:lang w:eastAsia="zh-CN"/>
        </w:rPr>
        <w:t>the</w:t>
      </w:r>
      <w:r w:rsidRPr="00B93702">
        <w:t xml:space="preserve"> </w:t>
      </w:r>
      <w:r w:rsidR="00D32095" w:rsidRPr="00B93702">
        <w:t>Base Station RF Bandwidths</w:t>
      </w:r>
      <w:r w:rsidRPr="00B93702">
        <w:t xml:space="preserve"> located at the bottom of the supported frequency range in the </w:t>
      </w:r>
      <w:r w:rsidR="004379D2" w:rsidRPr="00B93702">
        <w:rPr>
          <w:lang w:eastAsia="zh-CN"/>
        </w:rPr>
        <w:t xml:space="preserve">lowest </w:t>
      </w:r>
      <w:r w:rsidRPr="00B93702">
        <w:rPr>
          <w:lang w:eastAsia="zh-CN"/>
        </w:rPr>
        <w:t xml:space="preserve">operating </w:t>
      </w:r>
      <w:r w:rsidRPr="00B93702">
        <w:t>band</w:t>
      </w:r>
      <w:r w:rsidRPr="00B93702">
        <w:rPr>
          <w:lang w:eastAsia="zh-CN"/>
        </w:rPr>
        <w:t xml:space="preserve"> and</w:t>
      </w:r>
      <w:r w:rsidRPr="00B93702">
        <w:t xml:space="preserve"> at the </w:t>
      </w:r>
      <w:r w:rsidRPr="00B93702">
        <w:rPr>
          <w:lang w:eastAsia="zh-CN"/>
        </w:rPr>
        <w:t xml:space="preserve">highest possible simultaneous frequency position, within the </w:t>
      </w:r>
      <w:r w:rsidR="00D32095" w:rsidRPr="00B93702">
        <w:rPr>
          <w:lang w:eastAsia="zh-CN"/>
        </w:rPr>
        <w:t>Maximum Radio Bandwidth</w:t>
      </w:r>
      <w:r w:rsidRPr="00B93702">
        <w:rPr>
          <w:lang w:eastAsia="zh-CN"/>
        </w:rPr>
        <w:t>,</w:t>
      </w:r>
      <w:r w:rsidRPr="00B93702">
        <w:t xml:space="preserve"> in the </w:t>
      </w:r>
      <w:r w:rsidR="004379D2" w:rsidRPr="00B93702">
        <w:rPr>
          <w:lang w:eastAsia="zh-CN"/>
        </w:rPr>
        <w:t xml:space="preserve">highest </w:t>
      </w:r>
      <w:r w:rsidRPr="00B93702">
        <w:rPr>
          <w:lang w:eastAsia="zh-CN"/>
        </w:rPr>
        <w:t xml:space="preserve">operating </w:t>
      </w:r>
      <w:r w:rsidRPr="00B93702">
        <w:t>band.</w:t>
      </w:r>
      <w:r w:rsidR="004379D2" w:rsidRPr="00B93702">
        <w:rPr>
          <w:lang w:eastAsia="zh-CN"/>
        </w:rPr>
        <w:t xml:space="preserve"> The Base Station RF Bandwidth(s) are located at the bottom of the supported frequency range(s) in the middle band(s).</w:t>
      </w:r>
    </w:p>
    <w:p w14:paraId="4F558A7A" w14:textId="77777777" w:rsidR="00242DAD" w:rsidRPr="00B93702" w:rsidRDefault="00242DAD" w:rsidP="00242DAD">
      <w:pPr>
        <w:pStyle w:val="B10"/>
        <w:rPr>
          <w:lang w:eastAsia="zh-CN"/>
        </w:rPr>
      </w:pPr>
      <w:r w:rsidRPr="00B93702">
        <w:t>-</w:t>
      </w:r>
      <w:r w:rsidRPr="00B93702">
        <w:tab/>
        <w:t>B’</w:t>
      </w:r>
      <w:r w:rsidRPr="00B93702">
        <w:rPr>
          <w:vertAlign w:val="subscript"/>
        </w:rPr>
        <w:t>RFBW</w:t>
      </w:r>
      <w:r w:rsidRPr="00B93702">
        <w:t>_T</w:t>
      </w:r>
      <w:r w:rsidRPr="00B93702">
        <w:rPr>
          <w:vertAlign w:val="subscript"/>
        </w:rPr>
        <w:t>RFBW:</w:t>
      </w:r>
      <w:r w:rsidRPr="00B93702">
        <w:t xml:space="preserve"> the </w:t>
      </w:r>
      <w:r w:rsidR="00D32095" w:rsidRPr="00B93702">
        <w:t>Base Station RF Bandwidths</w:t>
      </w:r>
      <w:r w:rsidRPr="00B93702">
        <w:t xml:space="preserve"> located at the top of the supported frequency range in the </w:t>
      </w:r>
      <w:r w:rsidR="004379D2" w:rsidRPr="00B93702">
        <w:rPr>
          <w:lang w:eastAsia="zh-CN"/>
        </w:rPr>
        <w:t>highest</w:t>
      </w:r>
      <w:r w:rsidRPr="00B93702">
        <w:t xml:space="preserve">operating band and at the lowest possible simultaneous frequency position, within the </w:t>
      </w:r>
      <w:r w:rsidR="00D32095" w:rsidRPr="00B93702">
        <w:t>Maximum Radio Bandwidth</w:t>
      </w:r>
      <w:r w:rsidRPr="00B93702">
        <w:t xml:space="preserve">, in the </w:t>
      </w:r>
      <w:r w:rsidR="004379D2" w:rsidRPr="00B93702">
        <w:t xml:space="preserve">lowest </w:t>
      </w:r>
      <w:r w:rsidRPr="00B93702">
        <w:t>operating band.</w:t>
      </w:r>
      <w:r w:rsidR="004379D2" w:rsidRPr="00B93702">
        <w:t xml:space="preserve"> </w:t>
      </w:r>
      <w:r w:rsidR="004379D2" w:rsidRPr="00B93702">
        <w:rPr>
          <w:lang w:eastAsia="zh-CN"/>
        </w:rPr>
        <w:t>The Base Station RF Bandwidth(s) are located at the top of the supported frequency range(s) in the middle band(s).</w:t>
      </w:r>
    </w:p>
    <w:p w14:paraId="1FAE3C5E" w14:textId="77777777" w:rsidR="00242DAD" w:rsidRPr="00B93702" w:rsidRDefault="00242DAD" w:rsidP="00242DAD">
      <w:pPr>
        <w:pStyle w:val="NO"/>
        <w:rPr>
          <w:lang w:eastAsia="zh-CN"/>
        </w:rPr>
      </w:pPr>
      <w:r w:rsidRPr="00B93702">
        <w:rPr>
          <w:lang w:eastAsia="zh-CN"/>
        </w:rPr>
        <w:t>NOTE:</w:t>
      </w:r>
      <w:r w:rsidRPr="00B93702">
        <w:rPr>
          <w:lang w:eastAsia="zh-CN"/>
        </w:rPr>
        <w:tab/>
      </w:r>
      <w:r w:rsidRPr="00B93702">
        <w:t>B</w:t>
      </w:r>
      <w:r w:rsidRPr="00B93702">
        <w:rPr>
          <w:vertAlign w:val="subscript"/>
        </w:rPr>
        <w:t>RFBW</w:t>
      </w:r>
      <w:r w:rsidRPr="00B93702">
        <w:t>_</w:t>
      </w:r>
      <w:r w:rsidRPr="00B93702">
        <w:rPr>
          <w:lang w:eastAsia="zh-CN"/>
        </w:rPr>
        <w:t>T’</w:t>
      </w:r>
      <w:r w:rsidRPr="00B93702">
        <w:rPr>
          <w:vertAlign w:val="subscript"/>
        </w:rPr>
        <w:t>RFBW</w:t>
      </w:r>
      <w:r w:rsidRPr="00B93702">
        <w:t xml:space="preserve"> = </w:t>
      </w:r>
      <w:r w:rsidRPr="00B93702">
        <w:rPr>
          <w:lang w:eastAsia="zh-CN"/>
        </w:rPr>
        <w:t>B’</w:t>
      </w:r>
      <w:r w:rsidRPr="00B93702">
        <w:rPr>
          <w:vertAlign w:val="subscript"/>
        </w:rPr>
        <w:t>RFBW</w:t>
      </w:r>
      <w:r w:rsidRPr="00B93702">
        <w:t>_T</w:t>
      </w:r>
      <w:r w:rsidRPr="00B93702">
        <w:rPr>
          <w:vertAlign w:val="subscript"/>
        </w:rPr>
        <w:t>RFBW</w:t>
      </w:r>
      <w:r w:rsidRPr="00B93702">
        <w:t xml:space="preserve"> = B</w:t>
      </w:r>
      <w:r w:rsidRPr="00B93702">
        <w:rPr>
          <w:vertAlign w:val="subscript"/>
        </w:rPr>
        <w:t>RFBW</w:t>
      </w:r>
      <w:r w:rsidRPr="00B93702">
        <w:t>_T</w:t>
      </w:r>
      <w:r w:rsidRPr="00B93702">
        <w:rPr>
          <w:vertAlign w:val="subscript"/>
        </w:rPr>
        <w:t>RFBW</w:t>
      </w:r>
      <w:r w:rsidRPr="00B93702">
        <w:t xml:space="preserve"> when the </w:t>
      </w:r>
      <w:r w:rsidRPr="00B93702">
        <w:rPr>
          <w:lang w:eastAsia="zh-CN"/>
        </w:rPr>
        <w:t xml:space="preserve">declared </w:t>
      </w:r>
      <w:r w:rsidR="00D32095" w:rsidRPr="00B93702">
        <w:t>Maximum Radio Bandwidth</w:t>
      </w:r>
      <w:r w:rsidRPr="00B93702">
        <w:t xml:space="preserve"> </w:t>
      </w:r>
      <w:r w:rsidRPr="00B93702">
        <w:rPr>
          <w:lang w:eastAsia="zh-CN"/>
        </w:rPr>
        <w:t xml:space="preserve">spans </w:t>
      </w:r>
      <w:r w:rsidR="004379D2" w:rsidRPr="00B93702">
        <w:rPr>
          <w:lang w:eastAsia="zh-CN"/>
        </w:rPr>
        <w:t xml:space="preserve">all </w:t>
      </w:r>
      <w:r w:rsidRPr="00B93702">
        <w:rPr>
          <w:lang w:eastAsia="zh-CN"/>
        </w:rPr>
        <w:t xml:space="preserve">operating bands. </w:t>
      </w:r>
      <w:r w:rsidRPr="00B93702">
        <w:t>B</w:t>
      </w:r>
      <w:r w:rsidRPr="00B93702">
        <w:rPr>
          <w:vertAlign w:val="subscript"/>
        </w:rPr>
        <w:t>RFBW</w:t>
      </w:r>
      <w:r w:rsidRPr="00B93702">
        <w:t>_</w:t>
      </w:r>
      <w:r w:rsidRPr="00B93702">
        <w:rPr>
          <w:lang w:eastAsia="zh-CN"/>
        </w:rPr>
        <w:t>T</w:t>
      </w:r>
      <w:r w:rsidRPr="00B93702">
        <w:rPr>
          <w:vertAlign w:val="subscript"/>
        </w:rPr>
        <w:t>RFBW</w:t>
      </w:r>
      <w:r w:rsidRPr="00B93702">
        <w:rPr>
          <w:lang w:eastAsia="zh-CN"/>
        </w:rPr>
        <w:t xml:space="preserve"> means the </w:t>
      </w:r>
      <w:r w:rsidR="00D32095" w:rsidRPr="00B93702">
        <w:rPr>
          <w:lang w:eastAsia="zh-CN"/>
        </w:rPr>
        <w:t>Base Station RF Bandwidths</w:t>
      </w:r>
      <w:r w:rsidRPr="00B93702">
        <w:rPr>
          <w:lang w:eastAsia="zh-CN"/>
        </w:rPr>
        <w:t xml:space="preserve"> are located at the bottom of the supported frequency range in the </w:t>
      </w:r>
      <w:r w:rsidR="004379D2" w:rsidRPr="00B93702">
        <w:rPr>
          <w:lang w:eastAsia="zh-CN"/>
        </w:rPr>
        <w:t xml:space="preserve">lowest </w:t>
      </w:r>
      <w:r w:rsidRPr="00B93702">
        <w:rPr>
          <w:lang w:eastAsia="zh-CN"/>
        </w:rPr>
        <w:t xml:space="preserve">operating band and at the top of the supported frequency range in the </w:t>
      </w:r>
      <w:r w:rsidR="004379D2" w:rsidRPr="00B93702">
        <w:rPr>
          <w:lang w:eastAsia="zh-CN"/>
        </w:rPr>
        <w:t xml:space="preserve">highest </w:t>
      </w:r>
      <w:r w:rsidRPr="00B93702">
        <w:t>operating</w:t>
      </w:r>
      <w:r w:rsidRPr="00B93702">
        <w:rPr>
          <w:lang w:eastAsia="zh-CN"/>
        </w:rPr>
        <w:t xml:space="preserve"> band</w:t>
      </w:r>
      <w:r w:rsidR="004379D2" w:rsidRPr="00B93702">
        <w:rPr>
          <w:lang w:eastAsia="zh-CN"/>
        </w:rPr>
        <w:t>, and the Base Station RF Bandwidth(s) are located at the bottom of the supported frequency range(s) in the middle band(s) in the first test and then at the top of the supported frequency range(s) in the middle band(s) in the second test</w:t>
      </w:r>
      <w:r w:rsidRPr="00B93702">
        <w:rPr>
          <w:lang w:eastAsia="zh-CN"/>
        </w:rPr>
        <w:t>.</w:t>
      </w:r>
    </w:p>
    <w:p w14:paraId="7A4EB803" w14:textId="77777777" w:rsidR="00504192" w:rsidRPr="00B93702" w:rsidRDefault="00504192" w:rsidP="001E2DE2">
      <w:pPr>
        <w:rPr>
          <w:rFonts w:cs="v4.2.0"/>
        </w:rPr>
      </w:pPr>
      <w:r w:rsidRPr="00B93702">
        <w:rPr>
          <w:rFonts w:cs="v4.2.0"/>
        </w:rPr>
        <w:t>When a test is performed by a test laboratory, the position of B</w:t>
      </w:r>
      <w:r w:rsidRPr="00B93702">
        <w:rPr>
          <w:rFonts w:cs="v4.2.0"/>
          <w:vertAlign w:val="subscript"/>
        </w:rPr>
        <w:t>RFBW</w:t>
      </w:r>
      <w:r w:rsidRPr="00B93702">
        <w:rPr>
          <w:rFonts w:cs="v4.2.0"/>
        </w:rPr>
        <w:t>, M</w:t>
      </w:r>
      <w:r w:rsidRPr="00B93702">
        <w:rPr>
          <w:rFonts w:cs="v4.2.0"/>
          <w:vertAlign w:val="subscript"/>
        </w:rPr>
        <w:t>RFBW</w:t>
      </w:r>
      <w:r w:rsidRPr="00B93702">
        <w:rPr>
          <w:rFonts w:cs="v4.2.0"/>
        </w:rPr>
        <w:t xml:space="preserve"> and T</w:t>
      </w:r>
      <w:r w:rsidRPr="00B93702">
        <w:rPr>
          <w:rFonts w:cs="v4.2.0"/>
          <w:vertAlign w:val="subscript"/>
        </w:rPr>
        <w:t>RFBW</w:t>
      </w:r>
      <w:r w:rsidRPr="00B93702">
        <w:rPr>
          <w:rFonts w:cs="v4.2.0"/>
        </w:rPr>
        <w:t xml:space="preserve"> in </w:t>
      </w:r>
      <w:r w:rsidR="00242DAD" w:rsidRPr="00B93702">
        <w:rPr>
          <w:rFonts w:cs="v4.2.0"/>
        </w:rPr>
        <w:t xml:space="preserve">each supported </w:t>
      </w:r>
      <w:r w:rsidRPr="00B93702">
        <w:rPr>
          <w:rFonts w:cs="v4.2.0"/>
        </w:rPr>
        <w:t>operating band</w:t>
      </w:r>
      <w:r w:rsidR="00242DAD" w:rsidRPr="00B93702">
        <w:rPr>
          <w:rFonts w:cs="v4.2.0"/>
        </w:rPr>
        <w:t>,</w:t>
      </w:r>
      <w:r w:rsidR="00242DAD" w:rsidRPr="00B93702">
        <w:rPr>
          <w:rFonts w:eastAsia="MS Mincho" w:cs="v4.2.0"/>
        </w:rPr>
        <w:t xml:space="preserve"> the position of </w:t>
      </w:r>
      <w:r w:rsidR="00242DAD" w:rsidRPr="00B93702">
        <w:t>B</w:t>
      </w:r>
      <w:r w:rsidR="00242DAD" w:rsidRPr="00B93702">
        <w:rPr>
          <w:vertAlign w:val="subscript"/>
        </w:rPr>
        <w:t>RFBW</w:t>
      </w:r>
      <w:r w:rsidR="00242DAD" w:rsidRPr="00B93702">
        <w:t>_T</w:t>
      </w:r>
      <w:r w:rsidR="00242DAD" w:rsidRPr="00B93702">
        <w:rPr>
          <w:lang w:eastAsia="zh-CN"/>
        </w:rPr>
        <w:t>’</w:t>
      </w:r>
      <w:r w:rsidR="00242DAD" w:rsidRPr="00B93702">
        <w:rPr>
          <w:vertAlign w:val="subscript"/>
        </w:rPr>
        <w:t>RFBW</w:t>
      </w:r>
      <w:r w:rsidR="00242DAD" w:rsidRPr="00B93702">
        <w:rPr>
          <w:rFonts w:eastAsia="MS Mincho" w:cs="v4.2.0"/>
        </w:rPr>
        <w:t xml:space="preserve"> and </w:t>
      </w:r>
      <w:r w:rsidR="00242DAD" w:rsidRPr="00B93702">
        <w:t>B’</w:t>
      </w:r>
      <w:r w:rsidR="00242DAD" w:rsidRPr="00B93702">
        <w:rPr>
          <w:vertAlign w:val="subscript"/>
        </w:rPr>
        <w:t>RFBW</w:t>
      </w:r>
      <w:r w:rsidR="00242DAD" w:rsidRPr="00B93702">
        <w:t>_T</w:t>
      </w:r>
      <w:r w:rsidR="00242DAD" w:rsidRPr="00B93702">
        <w:rPr>
          <w:vertAlign w:val="subscript"/>
        </w:rPr>
        <w:t>RFBW</w:t>
      </w:r>
      <w:r w:rsidR="00242DAD" w:rsidRPr="00B93702">
        <w:rPr>
          <w:rFonts w:eastAsia="MS Mincho" w:cs="v4.2.0"/>
        </w:rPr>
        <w:t xml:space="preserve"> in the </w:t>
      </w:r>
      <w:r w:rsidR="00242DAD" w:rsidRPr="00B93702">
        <w:rPr>
          <w:rFonts w:eastAsia="SimSun"/>
          <w:lang w:eastAsia="zh-CN"/>
        </w:rPr>
        <w:t>supported operating band combinations</w:t>
      </w:r>
      <w:r w:rsidRPr="00B93702">
        <w:rPr>
          <w:rFonts w:cs="v4.2.0"/>
        </w:rPr>
        <w:t xml:space="preserve"> shall be specified by the laboratory. The laboratory may consult with operators, the manufacturer or other bodies.</w:t>
      </w:r>
    </w:p>
    <w:p w14:paraId="38F65170" w14:textId="77777777" w:rsidR="00B37886" w:rsidRPr="00B93702" w:rsidRDefault="008C7D66" w:rsidP="00F311C8">
      <w:pPr>
        <w:pStyle w:val="Heading3"/>
      </w:pPr>
      <w:bookmarkStart w:id="314" w:name="_Toc21097909"/>
      <w:bookmarkStart w:id="315" w:name="_Toc29765471"/>
      <w:r w:rsidRPr="00B93702">
        <w:t>4.9.2</w:t>
      </w:r>
      <w:r w:rsidRPr="00B93702">
        <w:tab/>
      </w:r>
      <w:r w:rsidR="00B37886" w:rsidRPr="00B93702">
        <w:t>Test models</w:t>
      </w:r>
      <w:bookmarkEnd w:id="314"/>
      <w:bookmarkEnd w:id="315"/>
    </w:p>
    <w:p w14:paraId="5C9F0363" w14:textId="77777777" w:rsidR="00B37886" w:rsidRPr="00B93702" w:rsidRDefault="00F104DF" w:rsidP="0048036E">
      <w:pPr>
        <w:pStyle w:val="B10"/>
      </w:pPr>
      <w:r w:rsidRPr="00B93702">
        <w:t>a)</w:t>
      </w:r>
      <w:r w:rsidRPr="00B93702">
        <w:tab/>
      </w:r>
      <w:r w:rsidR="00B37886" w:rsidRPr="00B93702">
        <w:t>Unless otherwise stated, carriers within MSR test configurations used for transmitter tests shall be configured as follows:</w:t>
      </w:r>
    </w:p>
    <w:p w14:paraId="5B51D4AA" w14:textId="77777777" w:rsidR="00B37886" w:rsidRPr="00B93702" w:rsidRDefault="001C45BF" w:rsidP="00F104DF">
      <w:pPr>
        <w:pStyle w:val="B20"/>
      </w:pPr>
      <w:r w:rsidRPr="00B93702">
        <w:t>-</w:t>
      </w:r>
      <w:r w:rsidR="00B37886" w:rsidRPr="00B93702">
        <w:tab/>
        <w:t>UTRA FDD carriers shall be configured according to TM1 as defined in TS 25.141 [10] subclause 6.1.1.1.</w:t>
      </w:r>
    </w:p>
    <w:p w14:paraId="6D586694" w14:textId="77777777" w:rsidR="00B37886" w:rsidRPr="00B93702" w:rsidRDefault="001C45BF" w:rsidP="00F104DF">
      <w:pPr>
        <w:pStyle w:val="B20"/>
      </w:pPr>
      <w:r w:rsidRPr="00B93702">
        <w:t>-</w:t>
      </w:r>
      <w:r w:rsidR="00B37886" w:rsidRPr="00B93702">
        <w:tab/>
        <w:t>UTRA TDD carriers shall be configured according to Table 6.1A as defined in TS 25.142 [12] subclause 6.2.4.1.2.</w:t>
      </w:r>
    </w:p>
    <w:p w14:paraId="73644063" w14:textId="77777777" w:rsidR="00826EF6" w:rsidRDefault="001C45BF" w:rsidP="00F104DF">
      <w:pPr>
        <w:pStyle w:val="B20"/>
      </w:pPr>
      <w:r w:rsidRPr="00B93702">
        <w:t>-</w:t>
      </w:r>
      <w:r w:rsidR="00B37886" w:rsidRPr="00B93702">
        <w:tab/>
        <w:t>E-UTRA carriers shall be configured according to E-TM1</w:t>
      </w:r>
      <w:r w:rsidR="00282F6D" w:rsidRPr="00B93702">
        <w:t>.1</w:t>
      </w:r>
      <w:r w:rsidR="00B37886" w:rsidRPr="00B93702">
        <w:t xml:space="preserve"> as defined in subclause 6.1.1.1</w:t>
      </w:r>
      <w:r w:rsidR="00826EF6">
        <w:t xml:space="preserve"> of TS 36.141 [9], </w:t>
      </w:r>
      <w:r w:rsidR="00826EF6" w:rsidRPr="007D7887">
        <w:t>and data content of physical channels and signals as defined in subclause 6.1.2 of TS</w:t>
      </w:r>
      <w:r w:rsidR="00826EF6">
        <w:t> </w:t>
      </w:r>
      <w:r w:rsidR="00826EF6" w:rsidRPr="007D7887">
        <w:t>36.141</w:t>
      </w:r>
      <w:r w:rsidR="00826EF6">
        <w:t> [9]</w:t>
      </w:r>
      <w:r w:rsidR="00B37886" w:rsidRPr="00B93702">
        <w:t>.</w:t>
      </w:r>
    </w:p>
    <w:p w14:paraId="68070348" w14:textId="77777777" w:rsidR="00826EF6" w:rsidRDefault="00826EF6" w:rsidP="00F104DF">
      <w:pPr>
        <w:pStyle w:val="B20"/>
      </w:pPr>
      <w:r>
        <w:tab/>
      </w:r>
      <w:r w:rsidR="00541781" w:rsidRPr="00B93702">
        <w:t>For BC3 CS3</w:t>
      </w:r>
      <w:r w:rsidR="00374709" w:rsidRPr="00B93702">
        <w:t>, BC3 CS16 and BC3 CS17</w:t>
      </w:r>
      <w:r w:rsidR="00541781" w:rsidRPr="00B93702">
        <w:t xml:space="preserve"> BS testing, E-UTRA carriers shall be configured according to E-TM1</w:t>
      </w:r>
      <w:r w:rsidR="00282F6D" w:rsidRPr="00B93702">
        <w:t>.1</w:t>
      </w:r>
      <w:r w:rsidR="00541781" w:rsidRPr="00B93702">
        <w:t>_BC3CS3 defined in Annex E.</w:t>
      </w:r>
    </w:p>
    <w:p w14:paraId="7015E1F5" w14:textId="77777777" w:rsidR="00B37886" w:rsidRPr="00B93702" w:rsidRDefault="00826EF6" w:rsidP="00F104DF">
      <w:pPr>
        <w:pStyle w:val="B20"/>
      </w:pPr>
      <w:r>
        <w:tab/>
      </w:r>
      <w:r w:rsidR="00282F6D" w:rsidRPr="00B93702">
        <w:t>For BC3 CS2 BS testing with NB-IoT inband and/or guard band, E-UTRA carriers shall be configured according to E-TM1.1_BC3CS3 defined in Annex E.</w:t>
      </w:r>
    </w:p>
    <w:p w14:paraId="128A5710" w14:textId="77777777" w:rsidR="002F6EF4" w:rsidRPr="00B93702" w:rsidRDefault="001C45BF" w:rsidP="002F6EF4">
      <w:pPr>
        <w:pStyle w:val="B20"/>
      </w:pPr>
      <w:r w:rsidRPr="00B93702">
        <w:t>-</w:t>
      </w:r>
      <w:r w:rsidR="00B37886" w:rsidRPr="00B93702">
        <w:tab/>
        <w:t>GSM carriers shall use GMSK modulation as defined in TS 51.021 [11] clause 6.2.2.</w:t>
      </w:r>
    </w:p>
    <w:p w14:paraId="603AB962" w14:textId="77777777" w:rsidR="00B37886" w:rsidRPr="00B93702" w:rsidRDefault="002F6EF4" w:rsidP="00F104DF">
      <w:pPr>
        <w:pStyle w:val="B20"/>
        <w:rPr>
          <w:rFonts w:eastAsia="SimSun"/>
          <w:lang w:eastAsia="zh-CN"/>
        </w:rPr>
      </w:pPr>
      <w:r w:rsidRPr="00B93702">
        <w:rPr>
          <w:rFonts w:eastAsia="SimSun"/>
        </w:rPr>
        <w:t>-</w:t>
      </w:r>
      <w:r w:rsidRPr="00B93702">
        <w:rPr>
          <w:rFonts w:eastAsia="SimSun"/>
        </w:rPr>
        <w:tab/>
      </w:r>
      <w:r w:rsidRPr="00B93702">
        <w:rPr>
          <w:rFonts w:eastAsia="SimSun"/>
          <w:lang w:eastAsia="zh-CN"/>
        </w:rPr>
        <w:t>NB-IoT</w:t>
      </w:r>
      <w:r w:rsidRPr="00B93702">
        <w:rPr>
          <w:rFonts w:eastAsia="SimSun"/>
        </w:rPr>
        <w:t xml:space="preserve"> carriers shall be configured according to </w:t>
      </w:r>
      <w:r w:rsidRPr="00B93702">
        <w:rPr>
          <w:rFonts w:eastAsia="SimSun"/>
          <w:lang w:eastAsia="zh-CN"/>
        </w:rPr>
        <w:t>N</w:t>
      </w:r>
      <w:r w:rsidRPr="00B93702">
        <w:rPr>
          <w:rFonts w:eastAsia="SimSun"/>
        </w:rPr>
        <w:t>-TM as defined in TS 36.141 [9] subclause</w:t>
      </w:r>
      <w:r w:rsidR="00672819" w:rsidRPr="00B93702">
        <w:rPr>
          <w:rFonts w:eastAsia="SimSun"/>
        </w:rPr>
        <w:t>s</w:t>
      </w:r>
      <w:r w:rsidRPr="00B93702">
        <w:rPr>
          <w:rFonts w:eastAsia="SimSun"/>
        </w:rPr>
        <w:t xml:space="preserve"> 6.1.</w:t>
      </w:r>
      <w:r w:rsidRPr="00B93702">
        <w:rPr>
          <w:rFonts w:eastAsia="SimSun"/>
          <w:lang w:eastAsia="zh-CN"/>
        </w:rPr>
        <w:t>3</w:t>
      </w:r>
      <w:r w:rsidR="00672819" w:rsidRPr="00B93702">
        <w:rPr>
          <w:rFonts w:eastAsia="SimSun"/>
          <w:lang w:eastAsia="zh-CN"/>
        </w:rPr>
        <w:t>, 6.1.4, 6.1.5</w:t>
      </w:r>
      <w:r w:rsidRPr="00B93702">
        <w:rPr>
          <w:rFonts w:eastAsia="SimSun"/>
          <w:lang w:eastAsia="zh-CN"/>
        </w:rPr>
        <w:t xml:space="preserve"> and 6.1.</w:t>
      </w:r>
      <w:r w:rsidR="00672819" w:rsidRPr="00B93702">
        <w:rPr>
          <w:rFonts w:eastAsia="SimSun"/>
          <w:lang w:eastAsia="zh-CN"/>
        </w:rPr>
        <w:t>6</w:t>
      </w:r>
      <w:r w:rsidRPr="00B93702">
        <w:rPr>
          <w:rFonts w:eastAsia="SimSun"/>
          <w:lang w:eastAsia="zh-CN"/>
        </w:rPr>
        <w:t>.</w:t>
      </w:r>
    </w:p>
    <w:p w14:paraId="47E6C3C3" w14:textId="77777777" w:rsidR="00374709" w:rsidRPr="00B93702" w:rsidRDefault="00374709" w:rsidP="00F104DF">
      <w:pPr>
        <w:pStyle w:val="B20"/>
        <w:rPr>
          <w:rFonts w:eastAsia="SimSun"/>
          <w:lang w:eastAsia="zh-CN"/>
        </w:rPr>
      </w:pPr>
      <w:r w:rsidRPr="00B93702">
        <w:t>-</w:t>
      </w:r>
      <w:r w:rsidRPr="00B93702">
        <w:tab/>
        <w:t>NR carriers shall be configured according to NR-FR1-TM1.1 as defined in subclause 4.9.2</w:t>
      </w:r>
      <w:r w:rsidR="00826EF6">
        <w:t xml:space="preserve"> of </w:t>
      </w:r>
      <w:r w:rsidR="00826EF6" w:rsidRPr="00EA5ECC">
        <w:t>TS</w:t>
      </w:r>
      <w:r w:rsidR="00826EF6">
        <w:t> </w:t>
      </w:r>
      <w:r w:rsidR="00826EF6" w:rsidRPr="00EA5ECC">
        <w:t>38.141-1</w:t>
      </w:r>
      <w:r w:rsidR="00826EF6">
        <w:t> </w:t>
      </w:r>
      <w:r w:rsidR="00826EF6" w:rsidRPr="00EA5ECC">
        <w:t>[26]</w:t>
      </w:r>
      <w:r w:rsidR="00826EF6">
        <w:t xml:space="preserve">, </w:t>
      </w:r>
      <w:r w:rsidR="00826EF6" w:rsidRPr="007D7887">
        <w:t>and data content of physical channels and signals as defined in subclause 4.9.2.3 of TS</w:t>
      </w:r>
      <w:r w:rsidR="00826EF6">
        <w:t> </w:t>
      </w:r>
      <w:r w:rsidR="00826EF6" w:rsidRPr="007D7887">
        <w:t>38.141-1</w:t>
      </w:r>
      <w:r w:rsidR="00826EF6">
        <w:t> </w:t>
      </w:r>
      <w:r w:rsidR="00826EF6" w:rsidRPr="007D7887">
        <w:t>[</w:t>
      </w:r>
      <w:r w:rsidR="00826EF6">
        <w:t>26</w:t>
      </w:r>
      <w:r w:rsidR="00826EF6" w:rsidRPr="007D7887">
        <w:t>]</w:t>
      </w:r>
      <w:r w:rsidRPr="00B93702">
        <w:t>.</w:t>
      </w:r>
    </w:p>
    <w:p w14:paraId="7AF0DD8A" w14:textId="77777777" w:rsidR="00B37886" w:rsidRPr="00B93702" w:rsidRDefault="00F104DF" w:rsidP="0048036E">
      <w:pPr>
        <w:pStyle w:val="B10"/>
      </w:pPr>
      <w:r w:rsidRPr="00B93702">
        <w:t>b)</w:t>
      </w:r>
      <w:r w:rsidRPr="00B93702">
        <w:tab/>
      </w:r>
      <w:r w:rsidR="00B37886" w:rsidRPr="00B93702">
        <w:t xml:space="preserve">The configuration of the carriers in test configurations used for testing modulation quality and frequency error </w:t>
      </w:r>
      <w:r w:rsidRPr="00B93702">
        <w:t>shall be as follows:</w:t>
      </w:r>
    </w:p>
    <w:p w14:paraId="056FDED6" w14:textId="77777777" w:rsidR="00F104DF" w:rsidRPr="00B93702" w:rsidRDefault="00F104DF" w:rsidP="00F104DF">
      <w:pPr>
        <w:pStyle w:val="B20"/>
      </w:pPr>
      <w:r w:rsidRPr="00B93702">
        <w:t>-</w:t>
      </w:r>
      <w:r w:rsidRPr="00B93702">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2FC47A34" w14:textId="77777777" w:rsidR="00F104DF" w:rsidRPr="00B93702" w:rsidRDefault="00F104DF" w:rsidP="00F104DF">
      <w:pPr>
        <w:pStyle w:val="B20"/>
      </w:pPr>
      <w:r w:rsidRPr="00B93702">
        <w:t>-</w:t>
      </w:r>
      <w:r w:rsidRPr="00B93702">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1F90FB27" w14:textId="77777777" w:rsidR="00826EF6" w:rsidRDefault="00F104DF" w:rsidP="00F104DF">
      <w:pPr>
        <w:pStyle w:val="B20"/>
      </w:pPr>
      <w:r w:rsidRPr="00B93702">
        <w:lastRenderedPageBreak/>
        <w:t>-</w:t>
      </w:r>
      <w:r w:rsidRPr="00B93702">
        <w:tab/>
        <w:t xml:space="preserve">For the case that modulation accuracy is measured for E-UTRA, the E-UTRA carriers shall be configured according to the supported E-TM3.1, </w:t>
      </w:r>
      <w:r w:rsidR="00F535E8" w:rsidRPr="00B93702">
        <w:t xml:space="preserve">E-TM3.1a, E-TM3.1b, </w:t>
      </w:r>
      <w:r w:rsidRPr="00B93702">
        <w:t>E-TM3.2, E-TM3.3 and E-TM2 as defined in subclause</w:t>
      </w:r>
      <w:r w:rsidR="00826EF6">
        <w:t>s</w:t>
      </w:r>
      <w:r w:rsidRPr="00B93702">
        <w:t xml:space="preserve"> 6.1.1.4, 6.1.1.5, 6.1.1.6 and 6.1.1.3</w:t>
      </w:r>
      <w:r w:rsidR="00826EF6">
        <w:t xml:space="preserve"> of TS 36.141 [9], </w:t>
      </w:r>
      <w:r w:rsidR="00826EF6" w:rsidRPr="005730BD">
        <w:t xml:space="preserve">and data content of physical channels and signals as defined in subclause </w:t>
      </w:r>
      <w:r w:rsidR="00826EF6">
        <w:t>6.1.2</w:t>
      </w:r>
      <w:r w:rsidR="00826EF6" w:rsidRPr="005730BD">
        <w:t xml:space="preserve"> of TS 3</w:t>
      </w:r>
      <w:r w:rsidR="00826EF6">
        <w:t>6</w:t>
      </w:r>
      <w:r w:rsidR="00826EF6" w:rsidRPr="005730BD">
        <w:t>.141</w:t>
      </w:r>
      <w:r w:rsidR="00826EF6">
        <w:t xml:space="preserve"> [9],</w:t>
      </w:r>
      <w:r w:rsidRPr="00B93702">
        <w:t xml:space="preserve"> whilst any remaining carriers from other RAT(s) shall be configured according to a).</w:t>
      </w:r>
    </w:p>
    <w:p w14:paraId="17FFCDFA" w14:textId="77777777" w:rsidR="00F104DF" w:rsidRPr="00B93702" w:rsidRDefault="00826EF6" w:rsidP="00F104DF">
      <w:pPr>
        <w:pStyle w:val="B20"/>
      </w:pPr>
      <w:r>
        <w:tab/>
      </w:r>
      <w:r w:rsidR="00541781" w:rsidRPr="00B93702">
        <w:t>For BC3 CS3</w:t>
      </w:r>
      <w:r w:rsidR="00374709" w:rsidRPr="00B93702">
        <w:t>, BC3 CS16 and BC3 CS17</w:t>
      </w:r>
      <w:r w:rsidR="00541781" w:rsidRPr="00B93702">
        <w:t xml:space="preserve"> BS testing, E-UTRA carriers shall be configured according to E-TM3.1_BC3CS3, </w:t>
      </w:r>
      <w:r w:rsidR="00F535E8" w:rsidRPr="00B93702">
        <w:t xml:space="preserve">E-TM3.1a_BC3CS3, E-TM3.1b_BC3CS3, </w:t>
      </w:r>
      <w:r w:rsidR="00541781" w:rsidRPr="00B93702">
        <w:t>E-TM3.2_BC3CS3, E-TM3.3_BC3CS3</w:t>
      </w:r>
      <w:r w:rsidR="00167AE2" w:rsidRPr="00B93702">
        <w:t>,</w:t>
      </w:r>
      <w:r w:rsidR="00541781" w:rsidRPr="00B93702">
        <w:t xml:space="preserve"> E-TM2_BC3CS3</w:t>
      </w:r>
      <w:r w:rsidR="00167AE2" w:rsidRPr="00B93702">
        <w:t>, E-TM2a_BC3CS3 and E-TM2b_BC3CS3</w:t>
      </w:r>
      <w:r w:rsidR="00541781" w:rsidRPr="00B93702">
        <w:t xml:space="preserve"> defined in Annex E.</w:t>
      </w:r>
    </w:p>
    <w:p w14:paraId="4B8DBC3F" w14:textId="77777777" w:rsidR="00F104DF" w:rsidRPr="00B93702" w:rsidRDefault="00F104DF" w:rsidP="00F104DF">
      <w:pPr>
        <w:pStyle w:val="B20"/>
      </w:pPr>
      <w:r w:rsidRPr="00B93702">
        <w:t>-</w:t>
      </w:r>
      <w:r w:rsidRPr="00B93702">
        <w:tab/>
        <w:t>For the case that modulation accuracy is measured for GSM, the GSM carriers shall be configured for the supported modulation according to TS 51.021 [11] clause 6.2.2 whilst any remaining carriers from other RAT(s) shall be configured according to a).</w:t>
      </w:r>
    </w:p>
    <w:p w14:paraId="177BA138" w14:textId="77777777" w:rsidR="00374709" w:rsidRPr="00B93702" w:rsidRDefault="00374709" w:rsidP="00F104DF">
      <w:pPr>
        <w:pStyle w:val="B20"/>
        <w:rPr>
          <w:rFonts w:cs="v4.2.0"/>
        </w:rPr>
      </w:pPr>
      <w:r w:rsidRPr="00B93702">
        <w:t>-</w:t>
      </w:r>
      <w:r w:rsidRPr="00B93702">
        <w:tab/>
        <w:t>For the case that modulation accuracy is measured for NR, the NR carriers shall be configured according to the supported NR-FR1-TM2, NR- FR1-TM2a, NR- FR1-TM3.1, NR- FR1-TM3.1a, NR- FR1-TM3.2 and NR- FR1-TM3.3, as defined in subclause</w:t>
      </w:r>
      <w:r w:rsidR="00826EF6">
        <w:t>s</w:t>
      </w:r>
      <w:r w:rsidRPr="00B93702">
        <w:t xml:space="preserve"> 4.9.2.2.3, 4.9.2.2.4, 4.9.2.2.5, 4.9.2.2.6, 4.9.2.2.7 and 4.9.2.2.8</w:t>
      </w:r>
      <w:r w:rsidR="00826EF6">
        <w:t xml:space="preserve"> of </w:t>
      </w:r>
      <w:r w:rsidR="00826EF6" w:rsidRPr="00EA5ECC">
        <w:t>TS 38.141-1 [26],</w:t>
      </w:r>
      <w:r w:rsidR="00826EF6">
        <w:t xml:space="preserve"> </w:t>
      </w:r>
      <w:r w:rsidR="00826EF6" w:rsidRPr="007D7887">
        <w:t>and data content of physical channels and signals as defined in subclause 4.9.2.3 of TS 38.141-1 [</w:t>
      </w:r>
      <w:r w:rsidR="00826EF6">
        <w:t>26</w:t>
      </w:r>
      <w:r w:rsidR="00826EF6" w:rsidRPr="007D7887">
        <w:t>]</w:t>
      </w:r>
      <w:r w:rsidRPr="00B93702">
        <w:t>, whilst any remaining carriers from other RAT(s) shall be configured according to a).</w:t>
      </w:r>
    </w:p>
    <w:p w14:paraId="7CE49D22" w14:textId="77777777" w:rsidR="00B37886" w:rsidRPr="00B93702" w:rsidRDefault="00B37886" w:rsidP="00B37886">
      <w:pPr>
        <w:rPr>
          <w:rFonts w:cs="v4.2.0"/>
        </w:rPr>
      </w:pPr>
      <w:r w:rsidRPr="00B93702">
        <w:rPr>
          <w:rFonts w:cs="v4.2.0"/>
        </w:rPr>
        <w:t xml:space="preserve">For the test of certain RF requirements </w:t>
      </w:r>
      <w:r w:rsidR="0094346B" w:rsidRPr="00B93702">
        <w:rPr>
          <w:rFonts w:cs="v4.2.0"/>
        </w:rPr>
        <w:t>clause</w:t>
      </w:r>
      <w:r w:rsidRPr="00B93702">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696D1F9B" w14:textId="77777777" w:rsidR="00636AF4" w:rsidRPr="00B93702" w:rsidRDefault="00015D5D" w:rsidP="00F311C8">
      <w:pPr>
        <w:pStyle w:val="Heading2"/>
      </w:pPr>
      <w:bookmarkStart w:id="316" w:name="_Toc21097910"/>
      <w:bookmarkStart w:id="317" w:name="_Toc29765472"/>
      <w:r w:rsidRPr="00B93702">
        <w:t>4.10</w:t>
      </w:r>
      <w:r w:rsidR="00C24412" w:rsidRPr="00B93702">
        <w:tab/>
        <w:t>BS c</w:t>
      </w:r>
      <w:r w:rsidR="00636AF4" w:rsidRPr="00B93702">
        <w:t>onfigurations</w:t>
      </w:r>
      <w:bookmarkEnd w:id="316"/>
      <w:bookmarkEnd w:id="317"/>
    </w:p>
    <w:p w14:paraId="1A6259B3" w14:textId="77777777" w:rsidR="00F9256D" w:rsidRPr="00B93702" w:rsidRDefault="00015D5D" w:rsidP="00F311C8">
      <w:pPr>
        <w:pStyle w:val="Heading3"/>
      </w:pPr>
      <w:bookmarkStart w:id="318" w:name="_Toc21097911"/>
      <w:bookmarkStart w:id="319" w:name="_Toc29765473"/>
      <w:r w:rsidRPr="00B93702">
        <w:t>4.10</w:t>
      </w:r>
      <w:r w:rsidR="00F9256D" w:rsidRPr="00B93702">
        <w:t>.1</w:t>
      </w:r>
      <w:r w:rsidR="00F9256D" w:rsidRPr="00B93702">
        <w:tab/>
        <w:t>Transmit configurations</w:t>
      </w:r>
      <w:bookmarkEnd w:id="318"/>
      <w:bookmarkEnd w:id="319"/>
    </w:p>
    <w:p w14:paraId="4A17DA14" w14:textId="77777777" w:rsidR="00F9256D" w:rsidRPr="00B93702" w:rsidRDefault="00F9256D" w:rsidP="00F9256D">
      <w:r w:rsidRPr="00B93702">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20" w:name="_MON_1105856707"/>
    <w:bookmarkStart w:id="321" w:name="_MON_1106037551"/>
    <w:bookmarkStart w:id="322" w:name="_MON_1106051040"/>
    <w:bookmarkEnd w:id="320"/>
    <w:bookmarkEnd w:id="321"/>
    <w:bookmarkEnd w:id="322"/>
    <w:bookmarkStart w:id="323" w:name="_MON_1106136882"/>
    <w:bookmarkEnd w:id="323"/>
    <w:p w14:paraId="101617FF" w14:textId="77777777" w:rsidR="00F9256D" w:rsidRPr="00B93702" w:rsidRDefault="00F9256D" w:rsidP="004C2E88">
      <w:pPr>
        <w:pStyle w:val="TH"/>
      </w:pPr>
      <w:r w:rsidRPr="00B93702">
        <w:object w:dxaOrig="8805" w:dyaOrig="2520" w14:anchorId="7DFB04E8">
          <v:shape id="_x0000_i1029" type="#_x0000_t75" style="width:442.3pt;height:128.55pt" o:ole="" fillcolor="window">
            <v:imagedata r:id="rId18" o:title=""/>
          </v:shape>
          <o:OLEObject Type="Embed" ProgID="Word.Picture.8" ShapeID="_x0000_i1029" DrawAspect="Content" ObjectID="_1640378330" r:id="rId19"/>
        </w:object>
      </w:r>
    </w:p>
    <w:p w14:paraId="4BA712B1" w14:textId="77777777" w:rsidR="00F9256D" w:rsidRPr="00B93702" w:rsidRDefault="00F9256D" w:rsidP="0048036E">
      <w:pPr>
        <w:pStyle w:val="TF"/>
      </w:pPr>
      <w:r w:rsidRPr="00B93702">
        <w:t xml:space="preserve">Figure </w:t>
      </w:r>
      <w:r w:rsidR="00015D5D" w:rsidRPr="00B93702">
        <w:t>4.10</w:t>
      </w:r>
      <w:r w:rsidRPr="00B93702">
        <w:t>.1-1: Transmitter test ports</w:t>
      </w:r>
    </w:p>
    <w:p w14:paraId="6384EA10" w14:textId="77777777" w:rsidR="00F9256D" w:rsidRPr="00B93702" w:rsidRDefault="00015D5D" w:rsidP="00F311C8">
      <w:pPr>
        <w:pStyle w:val="Heading4"/>
      </w:pPr>
      <w:bookmarkStart w:id="324" w:name="_Toc21097912"/>
      <w:bookmarkStart w:id="325" w:name="_Toc29765474"/>
      <w:r w:rsidRPr="00B93702">
        <w:t>4.10</w:t>
      </w:r>
      <w:r w:rsidR="00F9256D" w:rsidRPr="00B93702">
        <w:t>.1.1</w:t>
      </w:r>
      <w:r w:rsidR="00F9256D" w:rsidRPr="00B93702">
        <w:tab/>
      </w:r>
      <w:r w:rsidR="00534444" w:rsidRPr="00B93702">
        <w:t>T</w:t>
      </w:r>
      <w:r w:rsidR="00E17194" w:rsidRPr="00B93702">
        <w:t>ransmission with multiple transmitter antenna connectors</w:t>
      </w:r>
      <w:bookmarkEnd w:id="324"/>
      <w:bookmarkEnd w:id="325"/>
    </w:p>
    <w:p w14:paraId="7D1458E0" w14:textId="77777777" w:rsidR="00B42243" w:rsidRPr="00B93702" w:rsidRDefault="00F9256D" w:rsidP="00F9256D">
      <w:pPr>
        <w:rPr>
          <w:rFonts w:cs="v4.2.0"/>
        </w:rPr>
      </w:pPr>
      <w:r w:rsidRPr="00B93702">
        <w:rPr>
          <w:rFonts w:cs="v4.2.0"/>
        </w:rPr>
        <w:t xml:space="preserve">Unless otherwise stated, for the tests in clause 6 of the present document, </w:t>
      </w:r>
      <w:r w:rsidRPr="00B93702">
        <w:t>the requirement applies for each transmitter antenna connector</w:t>
      </w:r>
      <w:r w:rsidRPr="00B93702">
        <w:rPr>
          <w:rFonts w:cs="v4.2.0"/>
        </w:rPr>
        <w:t xml:space="preserve"> in </w:t>
      </w:r>
      <w:r w:rsidR="00B42243" w:rsidRPr="00B93702">
        <w:rPr>
          <w:rFonts w:cs="v4.2.0"/>
        </w:rPr>
        <w:t xml:space="preserve">the </w:t>
      </w:r>
      <w:r w:rsidRPr="00B93702">
        <w:rPr>
          <w:rFonts w:cs="v4.2.0"/>
        </w:rPr>
        <w:t xml:space="preserve">case of </w:t>
      </w:r>
      <w:r w:rsidR="00E17194" w:rsidRPr="00B93702">
        <w:rPr>
          <w:rFonts w:cs="v4.2.0"/>
        </w:rPr>
        <w:t>transmission with multiple transmitter antenna connectors</w:t>
      </w:r>
      <w:r w:rsidRPr="00B93702">
        <w:rPr>
          <w:rFonts w:cs="v4.2.0"/>
        </w:rPr>
        <w:t>.</w:t>
      </w:r>
    </w:p>
    <w:p w14:paraId="10A28D41" w14:textId="77777777" w:rsidR="00F9256D" w:rsidRPr="00B93702" w:rsidRDefault="00B42243" w:rsidP="00F9256D">
      <w:pPr>
        <w:rPr>
          <w:rFonts w:cs="v4.2.0"/>
        </w:rPr>
      </w:pPr>
      <w:r w:rsidRPr="00B93702">
        <w:rPr>
          <w:rFonts w:cs="v4.2.0"/>
        </w:rPr>
        <w:t>Transmitter requirements are tested at the antenna connector, with the remaining antenna connector(s) being terminated.</w:t>
      </w:r>
      <w:r w:rsidRPr="00B93702">
        <w:t xml:space="preserve"> </w:t>
      </w:r>
      <w:r w:rsidR="00F9256D" w:rsidRPr="00B93702">
        <w:t>If the manufacturer has declared the transmitter paths to be equivalent, it is sufficient to measure the signal at any one of the transmitter antenna connectors</w:t>
      </w:r>
      <w:r w:rsidR="00F9256D" w:rsidRPr="00B93702">
        <w:rPr>
          <w:rFonts w:cs="v4.2.0"/>
        </w:rPr>
        <w:t>.</w:t>
      </w:r>
    </w:p>
    <w:p w14:paraId="47119E1A" w14:textId="77777777" w:rsidR="00F9256D" w:rsidRPr="00B93702" w:rsidRDefault="00015D5D" w:rsidP="00F311C8">
      <w:pPr>
        <w:pStyle w:val="Heading3"/>
      </w:pPr>
      <w:bookmarkStart w:id="326" w:name="_Toc21097913"/>
      <w:bookmarkStart w:id="327" w:name="_Toc29765475"/>
      <w:r w:rsidRPr="00B93702">
        <w:t>4.10</w:t>
      </w:r>
      <w:r w:rsidR="00F9256D" w:rsidRPr="00B93702">
        <w:t>.2</w:t>
      </w:r>
      <w:r w:rsidR="00F9256D" w:rsidRPr="00B93702">
        <w:tab/>
        <w:t>Receive configurations</w:t>
      </w:r>
      <w:bookmarkEnd w:id="326"/>
      <w:bookmarkEnd w:id="327"/>
    </w:p>
    <w:p w14:paraId="09EB1AB9" w14:textId="77777777" w:rsidR="00F9256D" w:rsidRPr="00B93702" w:rsidRDefault="00F9256D" w:rsidP="00F9256D">
      <w:r w:rsidRPr="00B93702">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28" w:name="_MON_1106051095"/>
    <w:bookmarkStart w:id="329" w:name="_MON_1105856815"/>
    <w:bookmarkEnd w:id="328"/>
    <w:bookmarkEnd w:id="329"/>
    <w:bookmarkStart w:id="330" w:name="_MON_1106037602"/>
    <w:bookmarkEnd w:id="330"/>
    <w:p w14:paraId="1B6CE56E" w14:textId="77777777" w:rsidR="00F9256D" w:rsidRPr="00B93702" w:rsidRDefault="00F9256D" w:rsidP="004C2E88">
      <w:pPr>
        <w:pStyle w:val="TH"/>
      </w:pPr>
      <w:r w:rsidRPr="00B93702">
        <w:object w:dxaOrig="8880" w:dyaOrig="2520" w14:anchorId="72942698">
          <v:shape id="_x0000_i1030" type="#_x0000_t75" style="width:447.45pt;height:128.55pt" o:ole="" fillcolor="window">
            <v:imagedata r:id="rId20" o:title=""/>
          </v:shape>
          <o:OLEObject Type="Embed" ProgID="Word.Picture.8" ShapeID="_x0000_i1030" DrawAspect="Content" ObjectID="_1640378331" r:id="rId21"/>
        </w:object>
      </w:r>
    </w:p>
    <w:p w14:paraId="74993DEA" w14:textId="77777777" w:rsidR="00F9256D" w:rsidRPr="00B93702" w:rsidRDefault="00F9256D" w:rsidP="0048036E">
      <w:pPr>
        <w:pStyle w:val="TF"/>
      </w:pPr>
      <w:r w:rsidRPr="00B93702">
        <w:t xml:space="preserve">Figure </w:t>
      </w:r>
      <w:r w:rsidR="00015D5D" w:rsidRPr="00B93702">
        <w:t>4.10</w:t>
      </w:r>
      <w:r w:rsidRPr="00B93702">
        <w:t>.2-1: Receiver test ports</w:t>
      </w:r>
    </w:p>
    <w:p w14:paraId="35E92229" w14:textId="77777777" w:rsidR="00F9256D" w:rsidRPr="00B93702" w:rsidRDefault="00015D5D" w:rsidP="00F311C8">
      <w:pPr>
        <w:pStyle w:val="Heading4"/>
      </w:pPr>
      <w:bookmarkStart w:id="331" w:name="_Toc21097914"/>
      <w:bookmarkStart w:id="332" w:name="_Toc29765476"/>
      <w:r w:rsidRPr="00B93702">
        <w:t>4.10</w:t>
      </w:r>
      <w:r w:rsidR="00F9256D" w:rsidRPr="00B93702">
        <w:t>.2.1</w:t>
      </w:r>
      <w:r w:rsidR="00F9256D" w:rsidRPr="00B93702">
        <w:tab/>
      </w:r>
      <w:r w:rsidR="00534444" w:rsidRPr="00B93702">
        <w:t>R</w:t>
      </w:r>
      <w:r w:rsidR="00E17194" w:rsidRPr="00B93702">
        <w:t xml:space="preserve">eception with multiple receiver antenna connectors, </w:t>
      </w:r>
      <w:r w:rsidR="00C24412" w:rsidRPr="00B93702">
        <w:t>r</w:t>
      </w:r>
      <w:r w:rsidR="00F9256D" w:rsidRPr="00B93702">
        <w:t>eceiver diversity</w:t>
      </w:r>
      <w:bookmarkEnd w:id="331"/>
      <w:bookmarkEnd w:id="332"/>
    </w:p>
    <w:p w14:paraId="4BD044F4" w14:textId="77777777" w:rsidR="00B42243" w:rsidRPr="00B93702" w:rsidRDefault="00F9256D" w:rsidP="00F9256D">
      <w:pPr>
        <w:rPr>
          <w:rFonts w:cs="v4.2.0"/>
        </w:rPr>
      </w:pPr>
      <w:r w:rsidRPr="00B93702">
        <w:rPr>
          <w:rFonts w:cs="v4.2.0"/>
        </w:rPr>
        <w:t xml:space="preserve">For the tests in clause 7 of the present document, the requirement applies at each receiver antenna connector for receivers with antenna diversity </w:t>
      </w:r>
      <w:r w:rsidRPr="00B93702">
        <w:rPr>
          <w:rFonts w:cs="v5.0.0"/>
        </w:rPr>
        <w:t xml:space="preserve">or in </w:t>
      </w:r>
      <w:r w:rsidR="00B42243" w:rsidRPr="00B93702">
        <w:rPr>
          <w:rFonts w:cs="v5.0.0"/>
        </w:rPr>
        <w:t xml:space="preserve">the </w:t>
      </w:r>
      <w:r w:rsidRPr="00B93702">
        <w:rPr>
          <w:rFonts w:cs="v5.0.0"/>
        </w:rPr>
        <w:t xml:space="preserve">case of </w:t>
      </w:r>
      <w:r w:rsidR="00E17194" w:rsidRPr="00B93702">
        <w:rPr>
          <w:rFonts w:cs="v4.2.0"/>
        </w:rPr>
        <w:t>multi-carrier reception with multiple receiver antenna connectors</w:t>
      </w:r>
      <w:r w:rsidRPr="00B93702">
        <w:rPr>
          <w:rFonts w:cs="v4.2.0"/>
        </w:rPr>
        <w:t>.</w:t>
      </w:r>
    </w:p>
    <w:p w14:paraId="0FF2181D" w14:textId="77777777" w:rsidR="00242DAD" w:rsidRPr="00B93702" w:rsidRDefault="00F9256D" w:rsidP="00F9256D">
      <w:pPr>
        <w:rPr>
          <w:rFonts w:cs="v4.2.0"/>
        </w:rPr>
      </w:pPr>
      <w:r w:rsidRPr="00B93702">
        <w:t xml:space="preserve"> </w:t>
      </w:r>
      <w:r w:rsidR="00B42243" w:rsidRPr="00B93702">
        <w:rPr>
          <w:rFonts w:cs="v4.2.0"/>
        </w:rPr>
        <w:t>Receiver requirements are tested at the antenna connector, with the remaining receiver(s) disabled or their antenna connector</w:t>
      </w:r>
      <w:r w:rsidR="00B42243" w:rsidRPr="00B93702">
        <w:t xml:space="preserve"> </w:t>
      </w:r>
      <w:r w:rsidR="00B42243" w:rsidRPr="00B93702">
        <w:rPr>
          <w:rFonts w:cs="v4.2.0"/>
        </w:rPr>
        <w:t>(s) being terminated.</w:t>
      </w:r>
      <w:r w:rsidR="00B42243" w:rsidRPr="00B93702">
        <w:t xml:space="preserve"> </w:t>
      </w:r>
      <w:r w:rsidRPr="00B93702">
        <w:t>If the manufacturer has declared the receiver paths to be equivalent, it is sufficient to apply the specified test signal at any one of the receiver antenna connectors</w:t>
      </w:r>
      <w:r w:rsidR="00B42243" w:rsidRPr="00B93702">
        <w:t>.</w:t>
      </w:r>
    </w:p>
    <w:p w14:paraId="5593D159" w14:textId="77777777" w:rsidR="00F9256D" w:rsidRPr="00B93702" w:rsidRDefault="00242DAD" w:rsidP="00F9256D">
      <w:pPr>
        <w:rPr>
          <w:noProof/>
        </w:rPr>
      </w:pPr>
      <w:r w:rsidRPr="00B93702">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22D321BE" w14:textId="77777777" w:rsidR="00F9256D" w:rsidRPr="00B93702" w:rsidRDefault="00015D5D" w:rsidP="00F311C8">
      <w:pPr>
        <w:pStyle w:val="Heading3"/>
      </w:pPr>
      <w:bookmarkStart w:id="333" w:name="_Toc21097915"/>
      <w:bookmarkStart w:id="334" w:name="_Toc29765477"/>
      <w:r w:rsidRPr="00B93702">
        <w:t>4.10</w:t>
      </w:r>
      <w:r w:rsidR="00F9256D" w:rsidRPr="00B93702">
        <w:t>.3</w:t>
      </w:r>
      <w:r w:rsidR="00F9256D" w:rsidRPr="00B93702">
        <w:tab/>
        <w:t>Duplexers</w:t>
      </w:r>
      <w:bookmarkEnd w:id="333"/>
      <w:bookmarkEnd w:id="334"/>
    </w:p>
    <w:p w14:paraId="18C24AC5" w14:textId="77777777" w:rsidR="00E17194" w:rsidRPr="00B93702" w:rsidRDefault="00F9256D" w:rsidP="00F9256D">
      <w:r w:rsidRPr="00B93702">
        <w:t>The requirements of the present document shall be met with a duplexer fitted, if a duplexer is supplied as part of the BS.</w:t>
      </w:r>
    </w:p>
    <w:p w14:paraId="70BB2BC0" w14:textId="77777777" w:rsidR="00E17194" w:rsidRPr="00B93702" w:rsidRDefault="00E17194" w:rsidP="00E17194">
      <w:pPr>
        <w:pStyle w:val="NO"/>
      </w:pPr>
      <w:r w:rsidRPr="00B93702">
        <w:t>NOTE:</w:t>
      </w:r>
      <w:r w:rsidRPr="00B93702">
        <w:tab/>
        <w:t>The present release of this specification does not contain test requirements for the case that the duplexer is supplied as an option by the manufacturer. This is left for future releases.</w:t>
      </w:r>
    </w:p>
    <w:p w14:paraId="578A49D4" w14:textId="77777777" w:rsidR="00F9256D" w:rsidRPr="00B93702" w:rsidRDefault="00015D5D" w:rsidP="00F311C8">
      <w:pPr>
        <w:pStyle w:val="Heading3"/>
      </w:pPr>
      <w:bookmarkStart w:id="335" w:name="_Toc21097916"/>
      <w:bookmarkStart w:id="336" w:name="_Toc29765478"/>
      <w:r w:rsidRPr="00B93702">
        <w:t>4.10</w:t>
      </w:r>
      <w:r w:rsidR="00F9256D" w:rsidRPr="00B93702">
        <w:t>.4</w:t>
      </w:r>
      <w:r w:rsidR="00F9256D" w:rsidRPr="00B93702">
        <w:tab/>
        <w:t>Power supply options</w:t>
      </w:r>
      <w:bookmarkEnd w:id="335"/>
      <w:bookmarkEnd w:id="336"/>
    </w:p>
    <w:p w14:paraId="6F3F2533" w14:textId="77777777" w:rsidR="00F9256D" w:rsidRPr="00B93702" w:rsidRDefault="00F9256D" w:rsidP="00F9256D">
      <w:r w:rsidRPr="00B93702">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48317E7" w14:textId="77777777" w:rsidR="00F9256D" w:rsidRPr="00B93702" w:rsidRDefault="00F9256D" w:rsidP="00F9256D">
      <w:r w:rsidRPr="00B93702">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1438D4DC" w14:textId="77777777" w:rsidR="00F9256D" w:rsidRPr="00B93702" w:rsidRDefault="00015D5D" w:rsidP="00F311C8">
      <w:pPr>
        <w:pStyle w:val="Heading3"/>
      </w:pPr>
      <w:bookmarkStart w:id="337" w:name="_Toc21097917"/>
      <w:bookmarkStart w:id="338" w:name="_Toc29765479"/>
      <w:r w:rsidRPr="00B93702">
        <w:t>4.10</w:t>
      </w:r>
      <w:r w:rsidR="00F9256D" w:rsidRPr="00B93702">
        <w:t>.5</w:t>
      </w:r>
      <w:r w:rsidR="00F9256D" w:rsidRPr="00B93702">
        <w:tab/>
        <w:t>Ancillary RF amplifiers</w:t>
      </w:r>
      <w:bookmarkEnd w:id="337"/>
      <w:bookmarkEnd w:id="338"/>
    </w:p>
    <w:p w14:paraId="634AAA87" w14:textId="77777777" w:rsidR="00F9256D" w:rsidRPr="00B93702" w:rsidRDefault="00F9256D" w:rsidP="00F9256D">
      <w:r w:rsidRPr="00B93702">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27CD622" w14:textId="77777777" w:rsidR="008C22CD" w:rsidRPr="00B93702" w:rsidRDefault="008C22CD" w:rsidP="008C22CD">
      <w:pPr>
        <w:rPr>
          <w:rFonts w:cs="v4.2.0"/>
        </w:rPr>
      </w:pPr>
      <w:r w:rsidRPr="00B93702">
        <w:rPr>
          <w:rFonts w:cs="v4.2.0"/>
        </w:rPr>
        <w:t>Sufficient tests should be repeated with the ancillary amplifier fitted and, if it is optional, without the ancillary RF amplifier to verify that the BS meets the requirements of the present document in both cases.</w:t>
      </w:r>
    </w:p>
    <w:p w14:paraId="4A2FAF11" w14:textId="77777777" w:rsidR="008C22CD" w:rsidRPr="00B93702" w:rsidRDefault="008C22CD" w:rsidP="008C22CD">
      <w:pPr>
        <w:rPr>
          <w:rFonts w:cs="v4.2.0"/>
        </w:rPr>
      </w:pPr>
      <w:r w:rsidRPr="00B93702">
        <w:rPr>
          <w:rFonts w:cs="v4.2.0"/>
        </w:rPr>
        <w:t xml:space="preserve">When testing, the following tests shall be repeated with the optional ancillary amplifier fitted according to </w:t>
      </w:r>
      <w:r w:rsidR="00B42243" w:rsidRPr="00B93702">
        <w:rPr>
          <w:rFonts w:cs="v4.2.0"/>
        </w:rPr>
        <w:t>Table 4.10.5-1</w:t>
      </w:r>
      <w:r w:rsidRPr="00B93702">
        <w:rPr>
          <w:rFonts w:cs="v4.2.0"/>
        </w:rPr>
        <w:t>, where x denotes that the test is applicable:</w:t>
      </w:r>
    </w:p>
    <w:p w14:paraId="225BFB6A" w14:textId="77777777" w:rsidR="008C22CD" w:rsidRPr="00B93702" w:rsidRDefault="008C22CD" w:rsidP="0048036E">
      <w:pPr>
        <w:pStyle w:val="TH"/>
      </w:pPr>
      <w:r w:rsidRPr="00B93702">
        <w:lastRenderedPageBreak/>
        <w:t xml:space="preserve">Table </w:t>
      </w:r>
      <w:r w:rsidR="00015D5D" w:rsidRPr="00B93702">
        <w:t>4.10</w:t>
      </w:r>
      <w:r w:rsidR="00C24412" w:rsidRPr="00B93702">
        <w:t>.5-1</w:t>
      </w:r>
      <w:r w:rsidR="00D445CD" w:rsidRPr="00B93702">
        <w:t>:</w:t>
      </w:r>
      <w:r w:rsidR="00C24412" w:rsidRPr="00B93702">
        <w:t xml:space="preserve"> Tests applicable to a</w:t>
      </w:r>
      <w:r w:rsidRPr="00B93702">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B93702" w:rsidRPr="00B93702" w14:paraId="32CD9E94" w14:textId="77777777">
        <w:trPr>
          <w:cantSplit/>
          <w:jc w:val="center"/>
        </w:trPr>
        <w:tc>
          <w:tcPr>
            <w:tcW w:w="1188" w:type="dxa"/>
            <w:vMerge w:val="restart"/>
            <w:tcBorders>
              <w:top w:val="single" w:sz="6" w:space="0" w:color="auto"/>
              <w:left w:val="single" w:sz="6" w:space="0" w:color="auto"/>
            </w:tcBorders>
          </w:tcPr>
          <w:p w14:paraId="3DC8DBFD" w14:textId="77777777" w:rsidR="008C22CD" w:rsidRPr="00B93702" w:rsidRDefault="008C22CD" w:rsidP="00D5192A">
            <w:pPr>
              <w:pStyle w:val="TAH"/>
              <w:rPr>
                <w:rFonts w:cs="v4.2.0"/>
                <w:lang w:eastAsia="en-US"/>
              </w:rPr>
            </w:pPr>
            <w:r w:rsidRPr="00B93702">
              <w:rPr>
                <w:rFonts w:cs="v4.2.0"/>
                <w:lang w:eastAsia="en-US"/>
              </w:rPr>
              <w:t>Receiver Tests</w:t>
            </w:r>
          </w:p>
        </w:tc>
        <w:tc>
          <w:tcPr>
            <w:tcW w:w="1559" w:type="dxa"/>
            <w:tcBorders>
              <w:top w:val="single" w:sz="6" w:space="0" w:color="auto"/>
            </w:tcBorders>
          </w:tcPr>
          <w:p w14:paraId="5DAC4184" w14:textId="77777777" w:rsidR="008C22CD" w:rsidRPr="00B93702" w:rsidRDefault="008C22CD" w:rsidP="00D5192A">
            <w:pPr>
              <w:pStyle w:val="TAH"/>
              <w:rPr>
                <w:rFonts w:cs="v4.2.0"/>
                <w:lang w:eastAsia="en-US"/>
              </w:rPr>
            </w:pPr>
            <w:r w:rsidRPr="00B93702">
              <w:rPr>
                <w:rFonts w:cs="v4.2.0"/>
                <w:lang w:eastAsia="en-US"/>
              </w:rPr>
              <w:t>Subclause</w:t>
            </w:r>
          </w:p>
        </w:tc>
        <w:tc>
          <w:tcPr>
            <w:tcW w:w="1985" w:type="dxa"/>
            <w:tcBorders>
              <w:top w:val="single" w:sz="6" w:space="0" w:color="auto"/>
            </w:tcBorders>
          </w:tcPr>
          <w:p w14:paraId="345A3F2B" w14:textId="77777777" w:rsidR="008C22CD" w:rsidRPr="00B93702" w:rsidRDefault="008C22CD" w:rsidP="00D5192A">
            <w:pPr>
              <w:pStyle w:val="TAH"/>
              <w:rPr>
                <w:rFonts w:cs="v4.2.0"/>
                <w:lang w:eastAsia="en-US"/>
              </w:rPr>
            </w:pPr>
            <w:r w:rsidRPr="00B93702">
              <w:rPr>
                <w:rFonts w:cs="v4.2.0"/>
                <w:lang w:eastAsia="en-US"/>
              </w:rPr>
              <w:t>TX amplifier only</w:t>
            </w:r>
          </w:p>
        </w:tc>
        <w:tc>
          <w:tcPr>
            <w:tcW w:w="1843" w:type="dxa"/>
            <w:tcBorders>
              <w:top w:val="single" w:sz="6" w:space="0" w:color="auto"/>
            </w:tcBorders>
          </w:tcPr>
          <w:p w14:paraId="053622C6" w14:textId="77777777" w:rsidR="008C22CD" w:rsidRPr="00B93702" w:rsidRDefault="008C22CD" w:rsidP="00D5192A">
            <w:pPr>
              <w:pStyle w:val="TAH"/>
              <w:rPr>
                <w:rFonts w:cs="v4.2.0"/>
                <w:lang w:eastAsia="en-US"/>
              </w:rPr>
            </w:pPr>
            <w:r w:rsidRPr="00B93702">
              <w:rPr>
                <w:rFonts w:cs="v4.2.0"/>
                <w:lang w:eastAsia="en-US"/>
              </w:rPr>
              <w:t>RX amplifier only</w:t>
            </w:r>
          </w:p>
        </w:tc>
        <w:tc>
          <w:tcPr>
            <w:tcW w:w="2120" w:type="dxa"/>
            <w:tcBorders>
              <w:top w:val="single" w:sz="6" w:space="0" w:color="auto"/>
              <w:bottom w:val="single" w:sz="6" w:space="0" w:color="auto"/>
              <w:right w:val="single" w:sz="6" w:space="0" w:color="auto"/>
            </w:tcBorders>
          </w:tcPr>
          <w:p w14:paraId="08E0CAB8" w14:textId="77777777" w:rsidR="008C22CD" w:rsidRPr="00B93702" w:rsidRDefault="008C22CD" w:rsidP="00D5192A">
            <w:pPr>
              <w:pStyle w:val="TAH"/>
              <w:rPr>
                <w:rFonts w:cs="v4.2.0"/>
                <w:lang w:eastAsia="en-US"/>
              </w:rPr>
            </w:pPr>
            <w:r w:rsidRPr="00B93702">
              <w:rPr>
                <w:rFonts w:cs="v4.2.0"/>
                <w:lang w:eastAsia="en-US"/>
              </w:rPr>
              <w:t>TX/RX amplifiers combined (Note)</w:t>
            </w:r>
          </w:p>
        </w:tc>
      </w:tr>
      <w:tr w:rsidR="00B93702" w:rsidRPr="00B93702" w14:paraId="04BB842E" w14:textId="77777777">
        <w:trPr>
          <w:cantSplit/>
          <w:jc w:val="center"/>
        </w:trPr>
        <w:tc>
          <w:tcPr>
            <w:tcW w:w="1188" w:type="dxa"/>
            <w:vMerge/>
            <w:tcBorders>
              <w:left w:val="single" w:sz="6" w:space="0" w:color="auto"/>
            </w:tcBorders>
          </w:tcPr>
          <w:p w14:paraId="15497447" w14:textId="77777777" w:rsidR="008C22CD" w:rsidRPr="00B93702" w:rsidRDefault="008C22CD" w:rsidP="00D5192A">
            <w:pPr>
              <w:pStyle w:val="TAH"/>
              <w:rPr>
                <w:rFonts w:cs="v4.2.0"/>
                <w:lang w:eastAsia="en-US"/>
              </w:rPr>
            </w:pPr>
          </w:p>
        </w:tc>
        <w:tc>
          <w:tcPr>
            <w:tcW w:w="1559" w:type="dxa"/>
          </w:tcPr>
          <w:p w14:paraId="3DFE7979" w14:textId="77777777" w:rsidR="008C22CD" w:rsidRPr="00B93702" w:rsidRDefault="008C22CD" w:rsidP="00D5192A">
            <w:pPr>
              <w:pStyle w:val="TAC"/>
              <w:rPr>
                <w:rFonts w:cs="v4.2.0"/>
                <w:lang w:eastAsia="en-US"/>
              </w:rPr>
            </w:pPr>
            <w:r w:rsidRPr="00B93702">
              <w:rPr>
                <w:rFonts w:cs="v4.2.0"/>
                <w:lang w:eastAsia="en-US"/>
              </w:rPr>
              <w:t>7.2</w:t>
            </w:r>
          </w:p>
        </w:tc>
        <w:tc>
          <w:tcPr>
            <w:tcW w:w="1985" w:type="dxa"/>
          </w:tcPr>
          <w:p w14:paraId="6686DAD7" w14:textId="77777777" w:rsidR="008C22CD" w:rsidRPr="00B93702" w:rsidRDefault="008C22CD" w:rsidP="00D5192A">
            <w:pPr>
              <w:pStyle w:val="TAC"/>
              <w:rPr>
                <w:rFonts w:ascii="Helvetica" w:hAnsi="Helvetica" w:cs="v4.2.0"/>
                <w:caps/>
                <w:lang w:eastAsia="en-US"/>
              </w:rPr>
            </w:pPr>
          </w:p>
        </w:tc>
        <w:tc>
          <w:tcPr>
            <w:tcW w:w="1843" w:type="dxa"/>
          </w:tcPr>
          <w:p w14:paraId="5E8659AC"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32B0714"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302E00FE" w14:textId="77777777">
        <w:trPr>
          <w:cantSplit/>
          <w:jc w:val="center"/>
        </w:trPr>
        <w:tc>
          <w:tcPr>
            <w:tcW w:w="1188" w:type="dxa"/>
            <w:vMerge/>
            <w:tcBorders>
              <w:left w:val="single" w:sz="6" w:space="0" w:color="auto"/>
            </w:tcBorders>
          </w:tcPr>
          <w:p w14:paraId="28CA7A21" w14:textId="77777777" w:rsidR="008C22CD" w:rsidRPr="00B93702" w:rsidRDefault="008C22CD" w:rsidP="00D5192A">
            <w:pPr>
              <w:pStyle w:val="TAH"/>
              <w:rPr>
                <w:rFonts w:cs="v4.2.0"/>
                <w:lang w:eastAsia="en-US"/>
              </w:rPr>
            </w:pPr>
          </w:p>
        </w:tc>
        <w:tc>
          <w:tcPr>
            <w:tcW w:w="1559" w:type="dxa"/>
          </w:tcPr>
          <w:p w14:paraId="7ABC1E46" w14:textId="77777777" w:rsidR="008C22CD" w:rsidRPr="00B93702" w:rsidRDefault="00A07B05" w:rsidP="00D5192A">
            <w:pPr>
              <w:pStyle w:val="TAC"/>
              <w:rPr>
                <w:rFonts w:cs="v4.2.0"/>
                <w:lang w:eastAsia="en-US"/>
              </w:rPr>
            </w:pPr>
            <w:r w:rsidRPr="00B93702">
              <w:rPr>
                <w:rFonts w:cs="v4.2.0"/>
                <w:lang w:eastAsia="en-US"/>
              </w:rPr>
              <w:t>7.4</w:t>
            </w:r>
          </w:p>
        </w:tc>
        <w:tc>
          <w:tcPr>
            <w:tcW w:w="1985" w:type="dxa"/>
          </w:tcPr>
          <w:p w14:paraId="1DE25EEA" w14:textId="77777777" w:rsidR="008C22CD" w:rsidRPr="00B93702" w:rsidRDefault="008C22CD" w:rsidP="00D5192A">
            <w:pPr>
              <w:pStyle w:val="TAC"/>
              <w:rPr>
                <w:rFonts w:ascii="Helvetica" w:hAnsi="Helvetica" w:cs="v4.2.0"/>
                <w:caps/>
                <w:lang w:eastAsia="en-US"/>
              </w:rPr>
            </w:pPr>
          </w:p>
        </w:tc>
        <w:tc>
          <w:tcPr>
            <w:tcW w:w="1843" w:type="dxa"/>
          </w:tcPr>
          <w:p w14:paraId="105FF7AD"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CAD51F5"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747C291A" w14:textId="77777777">
        <w:trPr>
          <w:cantSplit/>
          <w:jc w:val="center"/>
        </w:trPr>
        <w:tc>
          <w:tcPr>
            <w:tcW w:w="1188" w:type="dxa"/>
            <w:vMerge/>
            <w:tcBorders>
              <w:left w:val="single" w:sz="6" w:space="0" w:color="auto"/>
            </w:tcBorders>
          </w:tcPr>
          <w:p w14:paraId="6FE8D3B5" w14:textId="77777777" w:rsidR="008C22CD" w:rsidRPr="00B93702" w:rsidRDefault="008C22CD" w:rsidP="00D5192A">
            <w:pPr>
              <w:pStyle w:val="TAH"/>
              <w:rPr>
                <w:rFonts w:cs="v4.2.0"/>
                <w:lang w:eastAsia="en-US"/>
              </w:rPr>
            </w:pPr>
          </w:p>
        </w:tc>
        <w:tc>
          <w:tcPr>
            <w:tcW w:w="1559" w:type="dxa"/>
          </w:tcPr>
          <w:p w14:paraId="520EB2E0" w14:textId="77777777"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5</w:t>
            </w:r>
          </w:p>
        </w:tc>
        <w:tc>
          <w:tcPr>
            <w:tcW w:w="1985" w:type="dxa"/>
          </w:tcPr>
          <w:p w14:paraId="18F1196A" w14:textId="77777777" w:rsidR="008C22CD" w:rsidRPr="00B93702" w:rsidRDefault="008C22CD" w:rsidP="00D5192A">
            <w:pPr>
              <w:pStyle w:val="TAC"/>
              <w:rPr>
                <w:rFonts w:ascii="Helvetica" w:hAnsi="Helvetica" w:cs="v4.2.0"/>
                <w:caps/>
                <w:lang w:eastAsia="en-US"/>
              </w:rPr>
            </w:pPr>
          </w:p>
        </w:tc>
        <w:tc>
          <w:tcPr>
            <w:tcW w:w="1843" w:type="dxa"/>
          </w:tcPr>
          <w:p w14:paraId="7468A968"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E37F9EF"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343BED96" w14:textId="77777777">
        <w:trPr>
          <w:cantSplit/>
          <w:jc w:val="center"/>
        </w:trPr>
        <w:tc>
          <w:tcPr>
            <w:tcW w:w="1188" w:type="dxa"/>
            <w:vMerge/>
            <w:tcBorders>
              <w:left w:val="single" w:sz="6" w:space="0" w:color="auto"/>
            </w:tcBorders>
          </w:tcPr>
          <w:p w14:paraId="5A41BE35" w14:textId="77777777" w:rsidR="008C22CD" w:rsidRPr="00B93702" w:rsidRDefault="008C22CD" w:rsidP="00D5192A">
            <w:pPr>
              <w:pStyle w:val="TAH"/>
              <w:rPr>
                <w:rFonts w:cs="v4.2.0"/>
                <w:lang w:eastAsia="en-US"/>
              </w:rPr>
            </w:pPr>
          </w:p>
        </w:tc>
        <w:tc>
          <w:tcPr>
            <w:tcW w:w="1559" w:type="dxa"/>
            <w:tcBorders>
              <w:bottom w:val="nil"/>
            </w:tcBorders>
          </w:tcPr>
          <w:p w14:paraId="272AE985" w14:textId="77777777"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6</w:t>
            </w:r>
          </w:p>
        </w:tc>
        <w:tc>
          <w:tcPr>
            <w:tcW w:w="1985" w:type="dxa"/>
            <w:tcBorders>
              <w:bottom w:val="nil"/>
            </w:tcBorders>
          </w:tcPr>
          <w:p w14:paraId="344D6D3B" w14:textId="77777777" w:rsidR="008C22CD" w:rsidRPr="00B93702" w:rsidRDefault="008C22CD" w:rsidP="00D5192A">
            <w:pPr>
              <w:pStyle w:val="TAC"/>
              <w:rPr>
                <w:rFonts w:ascii="Helvetica" w:hAnsi="Helvetica" w:cs="v4.2.0"/>
                <w:caps/>
                <w:lang w:eastAsia="en-US"/>
              </w:rPr>
            </w:pPr>
          </w:p>
        </w:tc>
        <w:tc>
          <w:tcPr>
            <w:tcW w:w="1843" w:type="dxa"/>
            <w:tcBorders>
              <w:bottom w:val="nil"/>
            </w:tcBorders>
          </w:tcPr>
          <w:p w14:paraId="19644914"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nil"/>
              <w:right w:val="single" w:sz="6" w:space="0" w:color="auto"/>
            </w:tcBorders>
          </w:tcPr>
          <w:p w14:paraId="3754332C"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4E9C7DE2" w14:textId="77777777">
        <w:trPr>
          <w:cantSplit/>
          <w:jc w:val="center"/>
        </w:trPr>
        <w:tc>
          <w:tcPr>
            <w:tcW w:w="1188" w:type="dxa"/>
            <w:vMerge/>
            <w:tcBorders>
              <w:left w:val="single" w:sz="6" w:space="0" w:color="auto"/>
              <w:bottom w:val="single" w:sz="6" w:space="0" w:color="auto"/>
            </w:tcBorders>
          </w:tcPr>
          <w:p w14:paraId="7A165BB8" w14:textId="77777777" w:rsidR="008C22CD" w:rsidRPr="00B93702"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46C9A5F1" w14:textId="77777777"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40EFF162" w14:textId="77777777" w:rsidR="008C22CD" w:rsidRPr="00B93702"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500C067B"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78617A44" w14:textId="77777777" w:rsidR="008C22CD" w:rsidRPr="00B93702" w:rsidRDefault="008C22CD" w:rsidP="00D5192A">
            <w:pPr>
              <w:pStyle w:val="TAC"/>
              <w:rPr>
                <w:rFonts w:ascii="Helvetica" w:hAnsi="Helvetica" w:cs="v4.2.0"/>
                <w:caps/>
                <w:lang w:eastAsia="en-US"/>
              </w:rPr>
            </w:pPr>
          </w:p>
        </w:tc>
      </w:tr>
      <w:tr w:rsidR="00B93702" w:rsidRPr="00B93702" w14:paraId="1DD87072" w14:textId="77777777">
        <w:trPr>
          <w:cantSplit/>
          <w:jc w:val="center"/>
        </w:trPr>
        <w:tc>
          <w:tcPr>
            <w:tcW w:w="1188" w:type="dxa"/>
            <w:vMerge w:val="restart"/>
            <w:tcBorders>
              <w:top w:val="single" w:sz="6" w:space="0" w:color="auto"/>
              <w:left w:val="single" w:sz="6" w:space="0" w:color="auto"/>
              <w:right w:val="nil"/>
            </w:tcBorders>
          </w:tcPr>
          <w:p w14:paraId="6496389E" w14:textId="77777777" w:rsidR="008C22CD" w:rsidRPr="00B93702" w:rsidRDefault="008C22CD" w:rsidP="00D5192A">
            <w:pPr>
              <w:pStyle w:val="TAH"/>
              <w:rPr>
                <w:rFonts w:cs="v4.2.0"/>
                <w:lang w:eastAsia="en-US"/>
              </w:rPr>
            </w:pPr>
            <w:r w:rsidRPr="00B93702">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7206E65A" w14:textId="77777777" w:rsidR="008C22CD" w:rsidRPr="00B93702" w:rsidRDefault="008C22CD" w:rsidP="00D5192A">
            <w:pPr>
              <w:pStyle w:val="TAC"/>
              <w:rPr>
                <w:rFonts w:cs="v4.2.0"/>
                <w:lang w:eastAsia="en-US"/>
              </w:rPr>
            </w:pPr>
            <w:r w:rsidRPr="00B93702">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0DC00C8D"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BAE2875" w14:textId="77777777" w:rsidR="008C22CD" w:rsidRPr="00B93702"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0352E2EE"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65E0F584" w14:textId="77777777">
        <w:trPr>
          <w:cantSplit/>
          <w:jc w:val="center"/>
        </w:trPr>
        <w:tc>
          <w:tcPr>
            <w:tcW w:w="1188" w:type="dxa"/>
            <w:vMerge/>
            <w:tcBorders>
              <w:left w:val="single" w:sz="6" w:space="0" w:color="auto"/>
            </w:tcBorders>
          </w:tcPr>
          <w:p w14:paraId="135E90CC" w14:textId="77777777" w:rsidR="008C22CD" w:rsidRPr="00B93702" w:rsidRDefault="008C22CD" w:rsidP="00D5192A">
            <w:pPr>
              <w:pStyle w:val="TAH"/>
              <w:rPr>
                <w:rFonts w:cs="v4.2.0"/>
                <w:lang w:eastAsia="en-US"/>
              </w:rPr>
            </w:pPr>
          </w:p>
        </w:tc>
        <w:tc>
          <w:tcPr>
            <w:tcW w:w="1559" w:type="dxa"/>
            <w:tcBorders>
              <w:top w:val="nil"/>
            </w:tcBorders>
          </w:tcPr>
          <w:p w14:paraId="2DE5A240" w14:textId="77777777" w:rsidR="008C22CD" w:rsidRPr="00B93702" w:rsidRDefault="008C22CD" w:rsidP="00D5192A">
            <w:pPr>
              <w:pStyle w:val="TAC"/>
              <w:rPr>
                <w:rFonts w:cs="v4.2.0"/>
                <w:lang w:eastAsia="en-US"/>
              </w:rPr>
            </w:pPr>
            <w:r w:rsidRPr="00B93702">
              <w:rPr>
                <w:rFonts w:cs="v4.2.0"/>
                <w:lang w:eastAsia="en-US"/>
              </w:rPr>
              <w:t>6.6.1</w:t>
            </w:r>
          </w:p>
        </w:tc>
        <w:tc>
          <w:tcPr>
            <w:tcW w:w="1985" w:type="dxa"/>
            <w:tcBorders>
              <w:top w:val="nil"/>
            </w:tcBorders>
          </w:tcPr>
          <w:p w14:paraId="5D8E374E"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14:paraId="33ECA52C" w14:textId="77777777" w:rsidR="008C22CD" w:rsidRPr="00B93702"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188949CD"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4731C5D5" w14:textId="77777777">
        <w:trPr>
          <w:cantSplit/>
          <w:jc w:val="center"/>
        </w:trPr>
        <w:tc>
          <w:tcPr>
            <w:tcW w:w="1188" w:type="dxa"/>
            <w:vMerge/>
            <w:tcBorders>
              <w:left w:val="single" w:sz="6" w:space="0" w:color="auto"/>
            </w:tcBorders>
          </w:tcPr>
          <w:p w14:paraId="0237C410" w14:textId="77777777" w:rsidR="00A07B05" w:rsidRPr="00B93702" w:rsidRDefault="00A07B05" w:rsidP="00D5192A">
            <w:pPr>
              <w:pStyle w:val="TAH"/>
              <w:rPr>
                <w:rFonts w:cs="v4.2.0"/>
                <w:lang w:eastAsia="en-US"/>
              </w:rPr>
            </w:pPr>
          </w:p>
        </w:tc>
        <w:tc>
          <w:tcPr>
            <w:tcW w:w="1559" w:type="dxa"/>
            <w:tcBorders>
              <w:top w:val="nil"/>
            </w:tcBorders>
          </w:tcPr>
          <w:p w14:paraId="30695E00" w14:textId="77777777" w:rsidR="00A07B05" w:rsidRPr="00B93702" w:rsidRDefault="00A07B05" w:rsidP="00D5192A">
            <w:pPr>
              <w:pStyle w:val="TAC"/>
              <w:rPr>
                <w:rFonts w:cs="v4.2.0"/>
                <w:lang w:eastAsia="en-US"/>
              </w:rPr>
            </w:pPr>
            <w:r w:rsidRPr="00B93702">
              <w:rPr>
                <w:rFonts w:cs="v4.2.0"/>
                <w:lang w:eastAsia="en-US"/>
              </w:rPr>
              <w:t>6.6.2</w:t>
            </w:r>
          </w:p>
        </w:tc>
        <w:tc>
          <w:tcPr>
            <w:tcW w:w="1985" w:type="dxa"/>
            <w:tcBorders>
              <w:top w:val="nil"/>
            </w:tcBorders>
          </w:tcPr>
          <w:p w14:paraId="5547E4B7" w14:textId="77777777"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14:paraId="421E3299" w14:textId="77777777" w:rsidR="00A07B05" w:rsidRPr="00B93702"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1B87E390" w14:textId="77777777"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5343587E" w14:textId="77777777">
        <w:trPr>
          <w:cantSplit/>
          <w:jc w:val="center"/>
        </w:trPr>
        <w:tc>
          <w:tcPr>
            <w:tcW w:w="1188" w:type="dxa"/>
            <w:vMerge/>
            <w:tcBorders>
              <w:left w:val="single" w:sz="6" w:space="0" w:color="auto"/>
            </w:tcBorders>
          </w:tcPr>
          <w:p w14:paraId="5B7F50E6" w14:textId="77777777" w:rsidR="008C22CD" w:rsidRPr="00B93702" w:rsidRDefault="008C22CD" w:rsidP="00D5192A">
            <w:pPr>
              <w:pStyle w:val="TAH"/>
              <w:rPr>
                <w:rFonts w:cs="v4.2.0"/>
                <w:lang w:eastAsia="en-US"/>
              </w:rPr>
            </w:pPr>
          </w:p>
        </w:tc>
        <w:tc>
          <w:tcPr>
            <w:tcW w:w="1559" w:type="dxa"/>
          </w:tcPr>
          <w:p w14:paraId="3E4F5D33" w14:textId="77777777" w:rsidR="008C22CD" w:rsidRPr="00B93702" w:rsidRDefault="008C22CD" w:rsidP="00D5192A">
            <w:pPr>
              <w:pStyle w:val="TAC"/>
              <w:rPr>
                <w:rFonts w:cs="v4.2.0"/>
                <w:lang w:eastAsia="en-US"/>
              </w:rPr>
            </w:pPr>
            <w:r w:rsidRPr="00B93702">
              <w:rPr>
                <w:rFonts w:cs="v4.2.0"/>
                <w:lang w:eastAsia="en-US"/>
              </w:rPr>
              <w:t>6.6.</w:t>
            </w:r>
            <w:r w:rsidR="00A07B05" w:rsidRPr="00B93702">
              <w:rPr>
                <w:rFonts w:cs="v4.2.0"/>
                <w:lang w:eastAsia="en-US"/>
              </w:rPr>
              <w:t>3</w:t>
            </w:r>
          </w:p>
        </w:tc>
        <w:tc>
          <w:tcPr>
            <w:tcW w:w="1985" w:type="dxa"/>
          </w:tcPr>
          <w:p w14:paraId="05B7389C"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Pr>
          <w:p w14:paraId="61036C4C" w14:textId="77777777"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5B5E7F37"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14:paraId="3861A3EB" w14:textId="77777777">
        <w:trPr>
          <w:cantSplit/>
          <w:jc w:val="center"/>
        </w:trPr>
        <w:tc>
          <w:tcPr>
            <w:tcW w:w="1188" w:type="dxa"/>
            <w:vMerge/>
            <w:tcBorders>
              <w:left w:val="single" w:sz="6" w:space="0" w:color="auto"/>
            </w:tcBorders>
          </w:tcPr>
          <w:p w14:paraId="59A6A8BF" w14:textId="77777777" w:rsidR="008C22CD" w:rsidRPr="00B93702" w:rsidRDefault="008C22CD" w:rsidP="00D5192A">
            <w:pPr>
              <w:pStyle w:val="TAH"/>
              <w:rPr>
                <w:rFonts w:cs="v4.2.0"/>
                <w:lang w:eastAsia="en-US"/>
              </w:rPr>
            </w:pPr>
          </w:p>
        </w:tc>
        <w:tc>
          <w:tcPr>
            <w:tcW w:w="1559" w:type="dxa"/>
            <w:tcBorders>
              <w:bottom w:val="nil"/>
            </w:tcBorders>
          </w:tcPr>
          <w:p w14:paraId="69A49275" w14:textId="77777777" w:rsidR="008C22CD" w:rsidRPr="00B93702" w:rsidRDefault="008C22CD" w:rsidP="00D5192A">
            <w:pPr>
              <w:pStyle w:val="TAC"/>
              <w:rPr>
                <w:rFonts w:cs="v4.2.0"/>
                <w:lang w:eastAsia="en-US"/>
              </w:rPr>
            </w:pPr>
            <w:r w:rsidRPr="00B93702">
              <w:rPr>
                <w:rFonts w:cs="v4.2.0"/>
                <w:lang w:eastAsia="en-US"/>
              </w:rPr>
              <w:t>6.6.4</w:t>
            </w:r>
          </w:p>
        </w:tc>
        <w:tc>
          <w:tcPr>
            <w:tcW w:w="1985" w:type="dxa"/>
            <w:tcBorders>
              <w:bottom w:val="nil"/>
            </w:tcBorders>
          </w:tcPr>
          <w:p w14:paraId="699381FF"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nil"/>
            </w:tcBorders>
          </w:tcPr>
          <w:p w14:paraId="5AEEF844" w14:textId="77777777"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CB7205F"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8C22CD" w:rsidRPr="00B93702" w14:paraId="4058510A" w14:textId="77777777">
        <w:trPr>
          <w:cantSplit/>
          <w:trHeight w:val="332"/>
          <w:jc w:val="center"/>
        </w:trPr>
        <w:tc>
          <w:tcPr>
            <w:tcW w:w="1188" w:type="dxa"/>
            <w:vMerge/>
            <w:tcBorders>
              <w:left w:val="single" w:sz="6" w:space="0" w:color="auto"/>
              <w:bottom w:val="single" w:sz="6" w:space="0" w:color="auto"/>
            </w:tcBorders>
          </w:tcPr>
          <w:p w14:paraId="14DA4C2F" w14:textId="77777777" w:rsidR="008C22CD" w:rsidRPr="00B93702" w:rsidRDefault="008C22CD" w:rsidP="00D5192A">
            <w:pPr>
              <w:pStyle w:val="TAH"/>
              <w:rPr>
                <w:rFonts w:cs="v4.2.0"/>
                <w:lang w:eastAsia="en-US"/>
              </w:rPr>
            </w:pPr>
          </w:p>
        </w:tc>
        <w:tc>
          <w:tcPr>
            <w:tcW w:w="1559" w:type="dxa"/>
            <w:tcBorders>
              <w:bottom w:val="single" w:sz="6" w:space="0" w:color="auto"/>
            </w:tcBorders>
          </w:tcPr>
          <w:p w14:paraId="15A96A70" w14:textId="77777777" w:rsidR="008C22CD" w:rsidRPr="00B93702" w:rsidRDefault="008C22CD" w:rsidP="00D5192A">
            <w:pPr>
              <w:pStyle w:val="TAC"/>
              <w:rPr>
                <w:rFonts w:cs="v4.2.0"/>
                <w:lang w:eastAsia="en-US"/>
              </w:rPr>
            </w:pPr>
            <w:r w:rsidRPr="00B93702">
              <w:rPr>
                <w:rFonts w:cs="v4.2.0"/>
                <w:lang w:eastAsia="en-US"/>
              </w:rPr>
              <w:t>6.7</w:t>
            </w:r>
          </w:p>
        </w:tc>
        <w:tc>
          <w:tcPr>
            <w:tcW w:w="1985" w:type="dxa"/>
            <w:tcBorders>
              <w:bottom w:val="single" w:sz="6" w:space="0" w:color="auto"/>
            </w:tcBorders>
          </w:tcPr>
          <w:p w14:paraId="1F65097B"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single" w:sz="6" w:space="0" w:color="auto"/>
            </w:tcBorders>
          </w:tcPr>
          <w:p w14:paraId="02296F68" w14:textId="77777777"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0AA39358" w14:textId="77777777"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bl>
    <w:p w14:paraId="1729D4B4" w14:textId="77777777" w:rsidR="008C22CD" w:rsidRPr="00B93702" w:rsidRDefault="008C22CD" w:rsidP="008C22CD">
      <w:pPr>
        <w:rPr>
          <w:rFonts w:cs="v4.2.0"/>
        </w:rPr>
      </w:pPr>
    </w:p>
    <w:p w14:paraId="3AD1AD0C" w14:textId="77777777" w:rsidR="008C22CD" w:rsidRPr="00B93702" w:rsidRDefault="008C22CD" w:rsidP="008C22CD">
      <w:pPr>
        <w:pStyle w:val="NO"/>
        <w:rPr>
          <w:rFonts w:cs="v4.2.0"/>
        </w:rPr>
      </w:pPr>
      <w:r w:rsidRPr="00B93702">
        <w:rPr>
          <w:rFonts w:cs="v4.2.0"/>
        </w:rPr>
        <w:t>NOTE:</w:t>
      </w:r>
      <w:r w:rsidRPr="00B93702">
        <w:rPr>
          <w:rFonts w:cs="v4.2.0"/>
        </w:rPr>
        <w:tab/>
        <w:t>Combining can be by duplex filters or any other network. The amplifiers can either be in RX or TX branch or in both. Either one of these amplifiers could be a passive network.</w:t>
      </w:r>
    </w:p>
    <w:p w14:paraId="18E86CEB" w14:textId="77777777" w:rsidR="008C22CD" w:rsidRPr="00B93702" w:rsidRDefault="008C22CD" w:rsidP="008C22CD">
      <w:r w:rsidRPr="00B93702">
        <w:t>In test according to subclauses 6.2 and 7.2 highest applicable attenuation value is applied.</w:t>
      </w:r>
    </w:p>
    <w:p w14:paraId="27A738C2" w14:textId="77777777" w:rsidR="00F9256D" w:rsidRPr="00B93702" w:rsidRDefault="00015D5D" w:rsidP="00F311C8">
      <w:pPr>
        <w:pStyle w:val="Heading3"/>
      </w:pPr>
      <w:bookmarkStart w:id="339" w:name="_Toc21097918"/>
      <w:bookmarkStart w:id="340" w:name="_Toc29765480"/>
      <w:r w:rsidRPr="00B93702">
        <w:t>4.10</w:t>
      </w:r>
      <w:r w:rsidR="00F9256D" w:rsidRPr="00B93702">
        <w:t>.6</w:t>
      </w:r>
      <w:r w:rsidR="00F9256D" w:rsidRPr="00B93702">
        <w:tab/>
        <w:t>BS with integrated Iuant BS modem</w:t>
      </w:r>
      <w:bookmarkEnd w:id="339"/>
      <w:bookmarkEnd w:id="340"/>
    </w:p>
    <w:p w14:paraId="55392598" w14:textId="77777777" w:rsidR="00F9256D" w:rsidRPr="00B93702" w:rsidRDefault="00F9256D" w:rsidP="00F9256D">
      <w:r w:rsidRPr="00B93702">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0C641E20" w14:textId="77777777" w:rsidR="00F9256D" w:rsidRPr="00B93702" w:rsidRDefault="00015D5D" w:rsidP="00F311C8">
      <w:pPr>
        <w:pStyle w:val="Heading3"/>
      </w:pPr>
      <w:bookmarkStart w:id="341" w:name="_Toc21097919"/>
      <w:bookmarkStart w:id="342" w:name="_Toc29765481"/>
      <w:r w:rsidRPr="00B93702">
        <w:t>4.10</w:t>
      </w:r>
      <w:r w:rsidR="00F9256D" w:rsidRPr="00B93702">
        <w:t>.7</w:t>
      </w:r>
      <w:r w:rsidR="00F9256D" w:rsidRPr="00B93702">
        <w:tab/>
        <w:t>BS using antenna arrays</w:t>
      </w:r>
      <w:bookmarkEnd w:id="341"/>
      <w:bookmarkEnd w:id="342"/>
    </w:p>
    <w:p w14:paraId="77E4664C" w14:textId="77777777" w:rsidR="00F9256D" w:rsidRPr="00B93702" w:rsidRDefault="00F9256D" w:rsidP="00F9256D">
      <w:r w:rsidRPr="00B93702">
        <w:t>A BS may be configured with a multiple antenna port connection for some or all of its transceivers or with an antenna array related to one cell (not one array per transceiver). This subclause applies to a BS which meets at least one of the following conditions:</w:t>
      </w:r>
      <w:r w:rsidRPr="00B93702">
        <w:rPr>
          <w:i/>
          <w:iCs/>
        </w:rPr>
        <w:t xml:space="preserve"> </w:t>
      </w:r>
    </w:p>
    <w:p w14:paraId="1035660D" w14:textId="77777777" w:rsidR="008C22CD" w:rsidRPr="00B93702" w:rsidRDefault="008C22CD" w:rsidP="008C22CD">
      <w:pPr>
        <w:pStyle w:val="B10"/>
        <w:rPr>
          <w:rFonts w:cs="v4.2.0"/>
        </w:rPr>
      </w:pPr>
      <w:r w:rsidRPr="00B93702">
        <w:rPr>
          <w:rFonts w:cs="v4.2.0"/>
        </w:rPr>
        <w:t>-</w:t>
      </w:r>
      <w:r w:rsidRPr="00B93702">
        <w:rPr>
          <w:rFonts w:cs="v4.2.0"/>
        </w:rPr>
        <w:tab/>
        <w:t>the transmitter output signals from one or more transceiver appear at more than one antenna port; or</w:t>
      </w:r>
    </w:p>
    <w:p w14:paraId="6B98BEB0" w14:textId="77777777" w:rsidR="008C22CD" w:rsidRPr="00B93702" w:rsidRDefault="008C22CD" w:rsidP="008C22CD">
      <w:pPr>
        <w:pStyle w:val="B10"/>
        <w:rPr>
          <w:rFonts w:cs="v4.2.0"/>
        </w:rPr>
      </w:pPr>
      <w:r w:rsidRPr="00B93702">
        <w:rPr>
          <w:rFonts w:cs="v4.2.0"/>
        </w:rPr>
        <w:t>-</w:t>
      </w:r>
      <w:r w:rsidRPr="00B93702">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5DD84818" w14:textId="77777777" w:rsidR="008C22CD" w:rsidRPr="00B93702" w:rsidRDefault="008C22CD" w:rsidP="008C22CD">
      <w:pPr>
        <w:pStyle w:val="B10"/>
        <w:rPr>
          <w:rFonts w:cs="v4.2.0"/>
        </w:rPr>
      </w:pPr>
      <w:r w:rsidRPr="00B93702">
        <w:rPr>
          <w:rFonts w:cs="v4.2.0"/>
        </w:rPr>
        <w:t>-</w:t>
      </w:r>
      <w:r w:rsidRPr="00B93702">
        <w:rPr>
          <w:rFonts w:cs="v4.2.0"/>
        </w:rPr>
        <w:tab/>
        <w:t>transmitters and receivers are connected via duplexers to more than one antenna.</w:t>
      </w:r>
    </w:p>
    <w:p w14:paraId="4D5298C2" w14:textId="77777777" w:rsidR="008C22CD" w:rsidRPr="00B93702" w:rsidRDefault="008C22CD" w:rsidP="008C22CD">
      <w:r w:rsidRPr="00B93702">
        <w:rPr>
          <w:rFonts w:cs="v4.2.0"/>
        </w:rPr>
        <w:t>In case of diversity or spatial multiplexing, multiple antennas are not considered as an antenna array.</w:t>
      </w:r>
    </w:p>
    <w:p w14:paraId="74BB34B9" w14:textId="77777777" w:rsidR="008C22CD" w:rsidRPr="00B93702" w:rsidRDefault="008C22CD" w:rsidP="008C22CD">
      <w:pPr>
        <w:rPr>
          <w:rFonts w:cs="v4.2.0"/>
        </w:rPr>
      </w:pPr>
      <w:r w:rsidRPr="00B93702">
        <w:rPr>
          <w:rFonts w:cs="v4.2.0"/>
        </w:rPr>
        <w:t xml:space="preserve">If a BS is used, in normal operation, in conjunction with an antenna system which contains filters or active elements which are necessary to meet the </w:t>
      </w:r>
      <w:r w:rsidR="00015D5D" w:rsidRPr="00B93702">
        <w:rPr>
          <w:rFonts w:cs="v4.2.0"/>
        </w:rPr>
        <w:t>BS</w:t>
      </w:r>
      <w:r w:rsidRPr="00B93702">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4CE28CC6" w14:textId="77777777" w:rsidR="008C22CD" w:rsidRPr="00B93702" w:rsidRDefault="008C22CD" w:rsidP="008C22CD">
      <w:pPr>
        <w:rPr>
          <w:rFonts w:cs="v4.2.0"/>
        </w:rPr>
      </w:pPr>
      <w:r w:rsidRPr="00B93702">
        <w:rPr>
          <w:rFonts w:cs="v4.2.0"/>
        </w:rPr>
        <w:t>For conformance testing of such a BS, the following procedure may be used.</w:t>
      </w:r>
    </w:p>
    <w:p w14:paraId="2A3F739A" w14:textId="77777777" w:rsidR="00F9256D" w:rsidRPr="00B93702" w:rsidRDefault="00015D5D" w:rsidP="00F311C8">
      <w:pPr>
        <w:pStyle w:val="Heading4"/>
      </w:pPr>
      <w:bookmarkStart w:id="343" w:name="_Toc21097920"/>
      <w:bookmarkStart w:id="344" w:name="_Toc29765482"/>
      <w:r w:rsidRPr="00B93702">
        <w:t>4.10</w:t>
      </w:r>
      <w:r w:rsidR="00F9256D" w:rsidRPr="00B93702">
        <w:t>.7.1</w:t>
      </w:r>
      <w:r w:rsidR="00F9256D" w:rsidRPr="00B93702">
        <w:tab/>
        <w:t>Receiver tests</w:t>
      </w:r>
      <w:bookmarkEnd w:id="343"/>
      <w:bookmarkEnd w:id="344"/>
    </w:p>
    <w:p w14:paraId="5F42B575" w14:textId="77777777" w:rsidR="00F9256D" w:rsidRPr="00B93702" w:rsidRDefault="00F9256D" w:rsidP="00F9256D">
      <w:r w:rsidRPr="00B93702">
        <w:t>For each test, the test signals applied to the receiver antenna connectors shall be such that the sum of the powers of the signals applied equals the power of the test signal(s) specified in the test.</w:t>
      </w:r>
    </w:p>
    <w:p w14:paraId="1D383388" w14:textId="77777777" w:rsidR="00F9256D" w:rsidRPr="00B93702" w:rsidRDefault="00F9256D" w:rsidP="00F9256D">
      <w:r w:rsidRPr="00B93702">
        <w:t xml:space="preserve">An example of a suitable test configuration is shown in figure </w:t>
      </w:r>
      <w:r w:rsidR="00015D5D" w:rsidRPr="00B93702">
        <w:t>4.10</w:t>
      </w:r>
      <w:r w:rsidRPr="00B93702">
        <w:t>.7.1-1.</w:t>
      </w:r>
    </w:p>
    <w:bookmarkStart w:id="345" w:name="_MON_1378799470"/>
    <w:bookmarkStart w:id="346" w:name="_MON_1378814151"/>
    <w:bookmarkStart w:id="347" w:name="_MON_1380699930"/>
    <w:bookmarkEnd w:id="345"/>
    <w:bookmarkEnd w:id="346"/>
    <w:bookmarkEnd w:id="347"/>
    <w:bookmarkStart w:id="348" w:name="_MON_1383985414"/>
    <w:bookmarkEnd w:id="348"/>
    <w:p w14:paraId="101D9CB6" w14:textId="77777777" w:rsidR="008C74F0" w:rsidRPr="00B93702" w:rsidRDefault="008C74F0" w:rsidP="008C74F0">
      <w:pPr>
        <w:pStyle w:val="TH"/>
      </w:pPr>
      <w:r w:rsidRPr="00B93702">
        <w:object w:dxaOrig="9025" w:dyaOrig="2842" w14:anchorId="79401D33">
          <v:shape id="_x0000_i1031" type="#_x0000_t75" style="width:390.85pt;height:123.45pt" o:ole="">
            <v:imagedata r:id="rId22" o:title=""/>
          </v:shape>
          <o:OLEObject Type="Embed" ProgID="Word.Picture.8" ShapeID="_x0000_i1031" DrawAspect="Content" ObjectID="_1640378332" r:id="rId23"/>
        </w:object>
      </w:r>
    </w:p>
    <w:p w14:paraId="2E310396" w14:textId="77777777" w:rsidR="00F9256D" w:rsidRPr="00B93702" w:rsidRDefault="00F9256D" w:rsidP="0048036E">
      <w:pPr>
        <w:pStyle w:val="TF"/>
      </w:pPr>
      <w:r w:rsidRPr="00B93702">
        <w:t xml:space="preserve">Figure </w:t>
      </w:r>
      <w:r w:rsidR="00015D5D" w:rsidRPr="00B93702">
        <w:t>4.10</w:t>
      </w:r>
      <w:r w:rsidRPr="00B93702">
        <w:t>.7.1-1: Receiver test set-up</w:t>
      </w:r>
    </w:p>
    <w:p w14:paraId="296367D0" w14:textId="77777777" w:rsidR="00F9256D" w:rsidRPr="00B93702" w:rsidRDefault="00F9256D" w:rsidP="00F9256D">
      <w:r w:rsidRPr="00B93702">
        <w:t>For spurious emissions from the receiver antenna connector, the test may be performed separately for each receiver antenna connector.</w:t>
      </w:r>
    </w:p>
    <w:p w14:paraId="659253A1" w14:textId="77777777" w:rsidR="00F9256D" w:rsidRPr="00B93702" w:rsidRDefault="00015D5D" w:rsidP="00F311C8">
      <w:pPr>
        <w:pStyle w:val="Heading4"/>
      </w:pPr>
      <w:bookmarkStart w:id="349" w:name="_Toc21097921"/>
      <w:bookmarkStart w:id="350" w:name="_Toc29765483"/>
      <w:r w:rsidRPr="00B93702">
        <w:t>4.10</w:t>
      </w:r>
      <w:r w:rsidR="00F9256D" w:rsidRPr="00B93702">
        <w:t>.7.2</w:t>
      </w:r>
      <w:r w:rsidR="00F9256D" w:rsidRPr="00B93702">
        <w:tab/>
        <w:t>Transmitter tests</w:t>
      </w:r>
      <w:bookmarkEnd w:id="349"/>
      <w:bookmarkEnd w:id="350"/>
    </w:p>
    <w:p w14:paraId="399F22C0" w14:textId="77777777" w:rsidR="00F9256D" w:rsidRPr="00B93702" w:rsidRDefault="00F9256D" w:rsidP="00F9256D">
      <w:r w:rsidRPr="00B93702">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290502BB" w14:textId="77777777" w:rsidR="00F9256D" w:rsidRPr="00B93702" w:rsidRDefault="00F9256D" w:rsidP="00F9256D">
      <w:r w:rsidRPr="00B93702">
        <w:t xml:space="preserve">An example of a suitable test configuration is shown in figure </w:t>
      </w:r>
      <w:r w:rsidR="00015D5D" w:rsidRPr="00B93702">
        <w:t>4.10</w:t>
      </w:r>
      <w:r w:rsidRPr="00B93702">
        <w:t>.7.2-1.</w:t>
      </w:r>
    </w:p>
    <w:bookmarkStart w:id="351" w:name="_MON_1520073873"/>
    <w:bookmarkEnd w:id="351"/>
    <w:p w14:paraId="404697C0" w14:textId="77777777" w:rsidR="008C74F0" w:rsidRPr="00B93702" w:rsidRDefault="008C74F0" w:rsidP="008C74F0">
      <w:pPr>
        <w:pStyle w:val="TH"/>
      </w:pPr>
      <w:r w:rsidRPr="00B93702">
        <w:object w:dxaOrig="9462" w:dyaOrig="3280" w14:anchorId="3BFD7EC4">
          <v:shape id="_x0000_i1032" type="#_x0000_t75" style="width:411.45pt;height:2in" o:ole="">
            <v:imagedata r:id="rId24" o:title=""/>
          </v:shape>
          <o:OLEObject Type="Embed" ProgID="Word.Picture.8" ShapeID="_x0000_i1032" DrawAspect="Content" ObjectID="_1640378333" r:id="rId25"/>
        </w:object>
      </w:r>
    </w:p>
    <w:p w14:paraId="01590A1E" w14:textId="77777777" w:rsidR="00F9256D" w:rsidRPr="00B93702" w:rsidRDefault="00F9256D" w:rsidP="0048036E">
      <w:pPr>
        <w:pStyle w:val="TF"/>
      </w:pPr>
      <w:r w:rsidRPr="00B93702">
        <w:t xml:space="preserve">Figure </w:t>
      </w:r>
      <w:r w:rsidR="00015D5D" w:rsidRPr="00B93702">
        <w:t>4.10</w:t>
      </w:r>
      <w:r w:rsidRPr="00B93702">
        <w:t>.7.2-1: Transmitter test set-up</w:t>
      </w:r>
    </w:p>
    <w:p w14:paraId="4FE5DD84" w14:textId="77777777" w:rsidR="00F9256D" w:rsidRPr="00B93702" w:rsidRDefault="00F9256D" w:rsidP="00F9256D">
      <w:r w:rsidRPr="00B93702">
        <w:t>For Intermodulation attenuation, the test may be performed separately for each transmitter antenna connector.</w:t>
      </w:r>
    </w:p>
    <w:p w14:paraId="406FE8C5" w14:textId="77777777" w:rsidR="00922DAC" w:rsidRPr="00B93702" w:rsidRDefault="00015D5D" w:rsidP="00F311C8">
      <w:pPr>
        <w:pStyle w:val="Heading2"/>
      </w:pPr>
      <w:bookmarkStart w:id="352" w:name="_Toc21097922"/>
      <w:bookmarkStart w:id="353" w:name="_Toc29765484"/>
      <w:r w:rsidRPr="00B93702">
        <w:t>4.11</w:t>
      </w:r>
      <w:r w:rsidR="00922DAC" w:rsidRPr="00B93702">
        <w:tab/>
        <w:t>Format and interpretation of tests</w:t>
      </w:r>
      <w:bookmarkEnd w:id="352"/>
      <w:bookmarkEnd w:id="353"/>
    </w:p>
    <w:p w14:paraId="2041AE60" w14:textId="77777777" w:rsidR="00050AFD" w:rsidRPr="00B93702" w:rsidRDefault="00050AFD" w:rsidP="00050AFD">
      <w:pPr>
        <w:rPr>
          <w:rFonts w:cs="v4.2.0"/>
        </w:rPr>
      </w:pPr>
      <w:r w:rsidRPr="00B93702">
        <w:rPr>
          <w:rFonts w:cs="v4.2.0"/>
        </w:rPr>
        <w:t>Each test in the following clauses has a standard format:</w:t>
      </w:r>
    </w:p>
    <w:p w14:paraId="12CB666E" w14:textId="77777777" w:rsidR="00050AFD" w:rsidRPr="00B93702" w:rsidRDefault="00050AFD" w:rsidP="00050AFD">
      <w:pPr>
        <w:rPr>
          <w:b/>
        </w:rPr>
      </w:pPr>
      <w:r w:rsidRPr="00B93702">
        <w:rPr>
          <w:b/>
        </w:rPr>
        <w:t>X</w:t>
      </w:r>
      <w:r w:rsidRPr="00B93702">
        <w:rPr>
          <w:b/>
        </w:rPr>
        <w:tab/>
        <w:t>Title</w:t>
      </w:r>
    </w:p>
    <w:p w14:paraId="20253D5D" w14:textId="77777777" w:rsidR="00050AFD" w:rsidRPr="00B93702" w:rsidRDefault="00050AFD" w:rsidP="00050AFD">
      <w:pPr>
        <w:rPr>
          <w:b/>
        </w:rPr>
      </w:pPr>
      <w:r w:rsidRPr="00B93702">
        <w:t>All tests are applicable to all equipment within the scope of the present document, unless otherwise stated.</w:t>
      </w:r>
    </w:p>
    <w:p w14:paraId="4FAFE37D" w14:textId="77777777" w:rsidR="00050AFD" w:rsidRPr="00B93702" w:rsidRDefault="00050AFD" w:rsidP="0048036E">
      <w:pPr>
        <w:rPr>
          <w:b/>
        </w:rPr>
      </w:pPr>
      <w:r w:rsidRPr="00B93702">
        <w:rPr>
          <w:b/>
        </w:rPr>
        <w:t>X.1</w:t>
      </w:r>
      <w:r w:rsidRPr="00B93702">
        <w:rPr>
          <w:b/>
        </w:rPr>
        <w:tab/>
        <w:t>Definition and applicability</w:t>
      </w:r>
    </w:p>
    <w:p w14:paraId="29B70FEC" w14:textId="77777777" w:rsidR="00050AFD" w:rsidRPr="00B93702" w:rsidRDefault="00050AFD" w:rsidP="00050AFD">
      <w:r w:rsidRPr="00B93702">
        <w:t>This subclause gives the general definition of the parameter under consideration and specifies whether the test is applicable to all equipment or only to a certain subset. Required manufacturer declarations may be included here.</w:t>
      </w:r>
    </w:p>
    <w:p w14:paraId="6EEA9E95" w14:textId="77777777" w:rsidR="00050AFD" w:rsidRPr="00B93702" w:rsidRDefault="00050AFD" w:rsidP="00050AFD">
      <w:pPr>
        <w:rPr>
          <w:b/>
        </w:rPr>
      </w:pPr>
      <w:r w:rsidRPr="00B93702">
        <w:rPr>
          <w:b/>
        </w:rPr>
        <w:t>X.2</w:t>
      </w:r>
      <w:r w:rsidRPr="00B93702">
        <w:rPr>
          <w:b/>
        </w:rPr>
        <w:tab/>
      </w:r>
      <w:r w:rsidR="00DB7FF2" w:rsidRPr="00B93702">
        <w:rPr>
          <w:b/>
        </w:rPr>
        <w:t>Minimum requirement</w:t>
      </w:r>
    </w:p>
    <w:p w14:paraId="39D2AFC4" w14:textId="77777777" w:rsidR="00050AFD" w:rsidRPr="00B93702" w:rsidRDefault="00050AFD" w:rsidP="00050AFD">
      <w:r w:rsidRPr="00B93702">
        <w:t xml:space="preserve">This subclause contains the reference to the subclause to the 3GPP reference (or core) specification which defines the </w:t>
      </w:r>
      <w:r w:rsidR="00DB7FF2" w:rsidRPr="00B93702">
        <w:t>minimum requirement</w:t>
      </w:r>
      <w:r w:rsidRPr="00B93702">
        <w:t>.</w:t>
      </w:r>
    </w:p>
    <w:p w14:paraId="62ADD2EF" w14:textId="77777777" w:rsidR="00050AFD" w:rsidRPr="00B93702" w:rsidRDefault="00C24412" w:rsidP="0048036E">
      <w:pPr>
        <w:rPr>
          <w:b/>
        </w:rPr>
      </w:pPr>
      <w:r w:rsidRPr="00B93702">
        <w:rPr>
          <w:b/>
        </w:rPr>
        <w:t>X.3</w:t>
      </w:r>
      <w:r w:rsidRPr="00B93702">
        <w:rPr>
          <w:b/>
        </w:rPr>
        <w:tab/>
        <w:t>Test p</w:t>
      </w:r>
      <w:r w:rsidR="00050AFD" w:rsidRPr="00B93702">
        <w:rPr>
          <w:b/>
        </w:rPr>
        <w:t>urpose</w:t>
      </w:r>
    </w:p>
    <w:p w14:paraId="418207C5" w14:textId="77777777" w:rsidR="00050AFD" w:rsidRPr="00B93702" w:rsidRDefault="00050AFD" w:rsidP="00050AFD">
      <w:r w:rsidRPr="00B93702">
        <w:lastRenderedPageBreak/>
        <w:t>This subclause defines the purpose of the test.</w:t>
      </w:r>
    </w:p>
    <w:p w14:paraId="3470EE74" w14:textId="77777777" w:rsidR="00050AFD" w:rsidRPr="00B93702" w:rsidRDefault="00050AFD" w:rsidP="00050AFD">
      <w:pPr>
        <w:rPr>
          <w:b/>
        </w:rPr>
      </w:pPr>
      <w:r w:rsidRPr="00B93702">
        <w:rPr>
          <w:b/>
        </w:rPr>
        <w:t>X.4</w:t>
      </w:r>
      <w:r w:rsidRPr="00B93702">
        <w:rPr>
          <w:b/>
        </w:rPr>
        <w:tab/>
        <w:t>Method of test</w:t>
      </w:r>
    </w:p>
    <w:p w14:paraId="6B78A278" w14:textId="77777777" w:rsidR="00050AFD" w:rsidRPr="00B93702" w:rsidRDefault="00050AFD" w:rsidP="0048036E">
      <w:pPr>
        <w:rPr>
          <w:b/>
        </w:rPr>
      </w:pPr>
      <w:r w:rsidRPr="00B93702">
        <w:rPr>
          <w:b/>
        </w:rPr>
        <w:t>X.4.1</w:t>
      </w:r>
      <w:r w:rsidRPr="00B93702">
        <w:rPr>
          <w:b/>
        </w:rPr>
        <w:tab/>
        <w:t>Initial conditions</w:t>
      </w:r>
    </w:p>
    <w:p w14:paraId="0DFDB6A1" w14:textId="77777777" w:rsidR="00050AFD" w:rsidRPr="00B93702" w:rsidRDefault="00050AFD" w:rsidP="00050AFD">
      <w:r w:rsidRPr="00B93702">
        <w:t>This subclause defines the initial conditions for each test, including the test environment, the RF channels to be tested and the basic measurement set-up.</w:t>
      </w:r>
      <w:r w:rsidR="00E17194" w:rsidRPr="00B93702">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5953FAA8" w14:textId="77777777" w:rsidR="00050AFD" w:rsidRPr="00B93702" w:rsidRDefault="00050AFD" w:rsidP="00050AFD">
      <w:pPr>
        <w:rPr>
          <w:b/>
        </w:rPr>
      </w:pPr>
      <w:r w:rsidRPr="00B93702">
        <w:rPr>
          <w:b/>
        </w:rPr>
        <w:t>X.4.2</w:t>
      </w:r>
      <w:r w:rsidRPr="00B93702">
        <w:rPr>
          <w:b/>
        </w:rPr>
        <w:tab/>
        <w:t>Procedure</w:t>
      </w:r>
    </w:p>
    <w:p w14:paraId="05C3D368" w14:textId="77777777" w:rsidR="00050AFD" w:rsidRPr="00B93702" w:rsidRDefault="00050AFD" w:rsidP="00050AFD">
      <w:r w:rsidRPr="00B93702">
        <w:t>This subclause describes the steps necessary to perform the test and provides further details of the test definition like point of access (e.g. test port), domain (e.g. frequency-span), range, weighting (e.g. bandwidth), and algorithms (e.g. averaging).</w:t>
      </w:r>
      <w:r w:rsidR="00E17194" w:rsidRPr="00B93702">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4491DE20" w14:textId="77777777" w:rsidR="00050AFD" w:rsidRPr="00B93702" w:rsidRDefault="00050AFD" w:rsidP="0048036E">
      <w:pPr>
        <w:rPr>
          <w:b/>
        </w:rPr>
      </w:pPr>
      <w:r w:rsidRPr="00B93702">
        <w:rPr>
          <w:b/>
        </w:rPr>
        <w:t>X.5</w:t>
      </w:r>
      <w:r w:rsidRPr="00B93702">
        <w:rPr>
          <w:b/>
        </w:rPr>
        <w:tab/>
      </w:r>
      <w:r w:rsidR="00DB7FF2" w:rsidRPr="00B93702">
        <w:rPr>
          <w:b/>
        </w:rPr>
        <w:t>Test requirement</w:t>
      </w:r>
    </w:p>
    <w:p w14:paraId="2B0344F2" w14:textId="77777777" w:rsidR="00050AFD" w:rsidRPr="00B93702" w:rsidRDefault="00050AFD" w:rsidP="00050AFD">
      <w:r w:rsidRPr="00B93702">
        <w:t>This subclause defines the pass/fail criteria for the equipment under test. See subclause 4.1.3 Interpretation of measurement results.</w:t>
      </w:r>
      <w:r w:rsidR="00E17194" w:rsidRPr="00B93702">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3778D128" w14:textId="77777777" w:rsidR="00717662" w:rsidRPr="00B93702" w:rsidRDefault="00717662" w:rsidP="00F311C8">
      <w:pPr>
        <w:pStyle w:val="Heading2"/>
      </w:pPr>
      <w:bookmarkStart w:id="354" w:name="_Toc21097923"/>
      <w:bookmarkStart w:id="355" w:name="_Toc29765485"/>
      <w:r w:rsidRPr="00B93702">
        <w:t>4.</w:t>
      </w:r>
      <w:r w:rsidRPr="00B93702">
        <w:rPr>
          <w:lang w:eastAsia="zh-CN"/>
        </w:rPr>
        <w:t>12</w:t>
      </w:r>
      <w:r w:rsidRPr="00B93702">
        <w:tab/>
        <w:t>Requirements for BS capable of multi-band operation</w:t>
      </w:r>
      <w:bookmarkEnd w:id="354"/>
      <w:bookmarkEnd w:id="355"/>
    </w:p>
    <w:p w14:paraId="30FCABD2" w14:textId="77777777" w:rsidR="00374709" w:rsidRPr="00B93702" w:rsidRDefault="00717662" w:rsidP="00717662">
      <w:r w:rsidRPr="00B93702">
        <w:t>For BS capable of multi-band operation</w:t>
      </w:r>
      <w:r w:rsidR="00374709" w:rsidRPr="00B93702">
        <w:t xml:space="preserve"> (for NR this refers to BS type 1-C with a multi-band connector)</w:t>
      </w:r>
      <w:r w:rsidRPr="00B93702">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B93702" w:rsidDel="0036098E">
        <w:t xml:space="preserve"> </w:t>
      </w:r>
      <w:r w:rsidRPr="00B93702">
        <w:t>is determined based on the RAT configuration within only that operating band, unless otherwise stated.</w:t>
      </w:r>
    </w:p>
    <w:p w14:paraId="68586B48" w14:textId="77777777" w:rsidR="00717662" w:rsidRPr="00B93702" w:rsidRDefault="00717662" w:rsidP="00717662">
      <w:r w:rsidRPr="00B93702">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B93702">
        <w:t xml:space="preserve">In the case where multiple bands are mapped on an antenna connector, the exclusions or provisions for multi-band capable BS are applicable to this antenna connector. </w:t>
      </w:r>
      <w:r w:rsidRPr="00B93702">
        <w:t xml:space="preserve">In the case where </w:t>
      </w:r>
      <w:r w:rsidR="004379D2" w:rsidRPr="00B93702">
        <w:t>a single band is</w:t>
      </w:r>
      <w:r w:rsidRPr="00B93702">
        <w:t xml:space="preserve"> mapped on </w:t>
      </w:r>
      <w:r w:rsidR="004379D2" w:rsidRPr="00B93702">
        <w:t xml:space="preserve">an </w:t>
      </w:r>
      <w:r w:rsidRPr="00B93702">
        <w:t>antenna connector, the following applies:</w:t>
      </w:r>
    </w:p>
    <w:p w14:paraId="23189AC0" w14:textId="77777777" w:rsidR="00717662" w:rsidRPr="00B93702" w:rsidRDefault="00717662" w:rsidP="00717662">
      <w:pPr>
        <w:pStyle w:val="B10"/>
      </w:pPr>
      <w:r w:rsidRPr="00B93702">
        <w:t>-</w:t>
      </w:r>
      <w:r w:rsidRPr="00B93702">
        <w:tab/>
        <w:t xml:space="preserve">Single-band transmitter spurious emissions, operating band unwanted emissions, ACLR, transmitter intermodulation and receiver spurious emissions requirements apply to </w:t>
      </w:r>
      <w:r w:rsidR="004379D2" w:rsidRPr="00B93702">
        <w:t xml:space="preserve">this </w:t>
      </w:r>
      <w:r w:rsidRPr="00B93702">
        <w:t>antenna connector</w:t>
      </w:r>
      <w:r w:rsidR="004379D2" w:rsidRPr="00B93702">
        <w:t xml:space="preserve"> that is mapped to single-band</w:t>
      </w:r>
      <w:r w:rsidRPr="00B93702">
        <w:t>.</w:t>
      </w:r>
    </w:p>
    <w:p w14:paraId="01F57951" w14:textId="77777777" w:rsidR="004379D2" w:rsidRPr="00B93702" w:rsidRDefault="00717662" w:rsidP="004379D2">
      <w:pPr>
        <w:pStyle w:val="B10"/>
      </w:pPr>
      <w:r w:rsidRPr="00B93702">
        <w:t>-</w:t>
      </w:r>
      <w:r w:rsidRPr="00B93702">
        <w:tab/>
        <w:t xml:space="preserve">If the BS is configured </w:t>
      </w:r>
      <w:r w:rsidRPr="00B93702">
        <w:rPr>
          <w:lang w:eastAsia="zh-CN"/>
        </w:rPr>
        <w:t>for</w:t>
      </w:r>
      <w:r w:rsidRPr="00B93702">
        <w:t xml:space="preserve"> single-band operation, single-band requirements shall apply to </w:t>
      </w:r>
      <w:r w:rsidR="004379D2" w:rsidRPr="00B93702">
        <w:t xml:space="preserve">this </w:t>
      </w:r>
      <w:r w:rsidRPr="00B93702">
        <w:t>antenna connector</w:t>
      </w:r>
      <w:r w:rsidRPr="00B93702">
        <w:rPr>
          <w:lang w:eastAsia="zh-CN"/>
        </w:rPr>
        <w:t xml:space="preserve"> configured for single-band operation</w:t>
      </w:r>
      <w:r w:rsidRPr="00B93702">
        <w:t xml:space="preserve"> and no exclusions or provisions for multi-band capable BS are applicable. Single-band requirements </w:t>
      </w:r>
      <w:r w:rsidRPr="00B93702">
        <w:rPr>
          <w:lang w:eastAsia="zh-CN"/>
        </w:rPr>
        <w:t>are tested</w:t>
      </w:r>
      <w:r w:rsidRPr="00B93702">
        <w:t xml:space="preserve"> separately at </w:t>
      </w:r>
      <w:r w:rsidRPr="00B93702">
        <w:rPr>
          <w:lang w:eastAsia="zh-CN"/>
        </w:rPr>
        <w:t>the</w:t>
      </w:r>
      <w:r w:rsidRPr="00B93702">
        <w:t xml:space="preserve"> antenna connector </w:t>
      </w:r>
      <w:r w:rsidRPr="00B93702">
        <w:rPr>
          <w:lang w:eastAsia="zh-CN"/>
        </w:rPr>
        <w:t xml:space="preserve">configured for </w:t>
      </w:r>
      <w:r w:rsidRPr="00B93702">
        <w:t>single-band</w:t>
      </w:r>
      <w:r w:rsidRPr="00B93702">
        <w:rPr>
          <w:lang w:eastAsia="zh-CN"/>
        </w:rPr>
        <w:t xml:space="preserve"> operation</w:t>
      </w:r>
      <w:r w:rsidRPr="00B93702">
        <w:t>, with all other antenna connectors terminated.</w:t>
      </w:r>
    </w:p>
    <w:p w14:paraId="413BC96E" w14:textId="77777777" w:rsidR="00717662" w:rsidRPr="00B93702" w:rsidRDefault="004379D2" w:rsidP="004379D2">
      <w:r w:rsidRPr="00B9370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DAB52DD" w14:textId="77777777" w:rsidR="00717662" w:rsidRPr="00B93702" w:rsidRDefault="00717662" w:rsidP="00717662">
      <w:r w:rsidRPr="00B93702">
        <w:t>For a BS capable of multi-band operation supporting BC3 bands for TDD, the RF requirements in the present specification assume synchronized operation, where no simultaneous uplink and downlink occur between the bands.</w:t>
      </w:r>
    </w:p>
    <w:p w14:paraId="2096A0DC" w14:textId="77777777" w:rsidR="004379D2" w:rsidRPr="00B93702" w:rsidRDefault="00F32A9A" w:rsidP="004379D2">
      <w:pPr>
        <w:rPr>
          <w:rFonts w:eastAsia="MS Mincho"/>
        </w:rPr>
      </w:pPr>
      <w:r w:rsidRPr="00B93702">
        <w:rPr>
          <w:rFonts w:eastAsia="MS Mincho"/>
        </w:rPr>
        <w:t>The RF requirements in the present specification are FFS for multi-band operation supporting bands for both FDD and TDD.</w:t>
      </w:r>
    </w:p>
    <w:p w14:paraId="4DA5D0B8" w14:textId="77777777" w:rsidR="004379D2" w:rsidRPr="00B93702" w:rsidRDefault="004379D2" w:rsidP="00F311C8">
      <w:pPr>
        <w:pStyle w:val="Heading2"/>
        <w:rPr>
          <w:lang w:eastAsia="zh-CN"/>
        </w:rPr>
      </w:pPr>
      <w:bookmarkStart w:id="356" w:name="_Toc21097924"/>
      <w:bookmarkStart w:id="357" w:name="_Toc29765486"/>
      <w:r w:rsidRPr="00B93702">
        <w:lastRenderedPageBreak/>
        <w:t>4.1</w:t>
      </w:r>
      <w:r w:rsidRPr="00B93702">
        <w:rPr>
          <w:lang w:eastAsia="zh-CN"/>
        </w:rPr>
        <w:t>3</w:t>
      </w:r>
      <w:r w:rsidRPr="00B93702">
        <w:tab/>
        <w:t>Tests for BS capable of multi-band operation with three or more bands</w:t>
      </w:r>
      <w:bookmarkEnd w:id="356"/>
      <w:bookmarkEnd w:id="357"/>
    </w:p>
    <w:p w14:paraId="6D44F08B" w14:textId="77777777" w:rsidR="004379D2" w:rsidRPr="00B93702" w:rsidRDefault="004379D2" w:rsidP="004379D2">
      <w:pPr>
        <w:rPr>
          <w:lang w:eastAsia="zh-CN"/>
        </w:rPr>
      </w:pPr>
      <w:r w:rsidRPr="00B93702">
        <w:rPr>
          <w:lang w:eastAsia="zh-CN"/>
        </w:rPr>
        <w:t xml:space="preserve">For BS supports multiple </w:t>
      </w:r>
      <w:r w:rsidRPr="00B93702">
        <w:t>multi-band combinations</w:t>
      </w:r>
      <w:r w:rsidRPr="00B93702">
        <w:rPr>
          <w:lang w:eastAsia="zh-CN"/>
        </w:rPr>
        <w:t>, the test(s) shall be applied using the following principles:</w:t>
      </w:r>
    </w:p>
    <w:p w14:paraId="08CCEC33" w14:textId="77777777" w:rsidR="004379D2" w:rsidRPr="00B93702" w:rsidRDefault="004379D2" w:rsidP="004379D2">
      <w:pPr>
        <w:pStyle w:val="B10"/>
      </w:pPr>
      <w:r w:rsidRPr="00B93702">
        <w:t>1)</w:t>
      </w:r>
      <w:r w:rsidRPr="00B93702">
        <w:tab/>
        <w:t>The supported multi-band combination covering the widest radio bandwidth should be tested.</w:t>
      </w:r>
    </w:p>
    <w:p w14:paraId="388E22FD" w14:textId="77777777" w:rsidR="004379D2" w:rsidRPr="00B93702" w:rsidRDefault="004379D2" w:rsidP="004379D2">
      <w:pPr>
        <w:pStyle w:val="B10"/>
      </w:pPr>
      <w:r w:rsidRPr="00B93702">
        <w:t>2)</w:t>
      </w:r>
      <w:r w:rsidRPr="00B93702">
        <w:tab/>
        <w:t>Among the remaining supported multi-band combinations, the following ones should also be tested:</w:t>
      </w:r>
    </w:p>
    <w:p w14:paraId="3FE1222C" w14:textId="77777777" w:rsidR="004379D2" w:rsidRPr="00B93702" w:rsidRDefault="004379D2" w:rsidP="004379D2">
      <w:pPr>
        <w:pStyle w:val="B20"/>
      </w:pPr>
      <w:r w:rsidRPr="00B93702">
        <w:t>-</w:t>
      </w:r>
      <w:r w:rsidRPr="00B93702">
        <w:tab/>
        <w:t>Those with a larger rated total output power (per band or per band combination).</w:t>
      </w:r>
    </w:p>
    <w:p w14:paraId="3AE8B8CB" w14:textId="77777777" w:rsidR="004379D2" w:rsidRPr="00B93702" w:rsidRDefault="004379D2" w:rsidP="004379D2">
      <w:pPr>
        <w:pStyle w:val="B20"/>
      </w:pPr>
      <w:r w:rsidRPr="00B93702">
        <w:t>-</w:t>
      </w:r>
      <w:r w:rsidRPr="00B93702">
        <w:tab/>
        <w:t>Those with a larger total number of supported carriers (per band or per band combination).</w:t>
      </w:r>
    </w:p>
    <w:p w14:paraId="0D06102D" w14:textId="77777777" w:rsidR="00F32A9A" w:rsidRPr="00B93702" w:rsidRDefault="004379D2" w:rsidP="004379D2">
      <w:pPr>
        <w:pStyle w:val="B20"/>
      </w:pPr>
      <w:r w:rsidRPr="00B93702">
        <w:t>-</w:t>
      </w:r>
      <w:r w:rsidRPr="00B93702">
        <w:tab/>
        <w:t>Those with a larger Maximum Base Station RF Bandwidth (per band).</w:t>
      </w:r>
    </w:p>
    <w:p w14:paraId="3CA74C50" w14:textId="77777777" w:rsidR="00A26C61" w:rsidRPr="00B93702" w:rsidRDefault="00A26C61" w:rsidP="00F311C8">
      <w:pPr>
        <w:pStyle w:val="Heading1"/>
      </w:pPr>
      <w:bookmarkStart w:id="358" w:name="_Toc21097925"/>
      <w:bookmarkStart w:id="359" w:name="_Toc29765487"/>
      <w:r w:rsidRPr="00B93702">
        <w:t>5</w:t>
      </w:r>
      <w:r w:rsidRPr="00B93702">
        <w:tab/>
        <w:t>Applicability of requirements</w:t>
      </w:r>
      <w:r w:rsidR="00AB57F0" w:rsidRPr="00B93702">
        <w:t xml:space="preserve"> and test configurations</w:t>
      </w:r>
      <w:bookmarkEnd w:id="358"/>
      <w:bookmarkEnd w:id="359"/>
    </w:p>
    <w:p w14:paraId="79277B37" w14:textId="77777777" w:rsidR="00385A68" w:rsidRPr="00B93702" w:rsidRDefault="00AB57F0" w:rsidP="00AB57F0">
      <w:r w:rsidRPr="00B93702">
        <w:t xml:space="preserve">The present clause defines </w:t>
      </w:r>
      <w:r w:rsidR="00385A68" w:rsidRPr="00B93702">
        <w:t xml:space="preserve">for each RF test requirement the set of mandatory test configurations which shall be used for demonstrating conformance. </w:t>
      </w:r>
      <w:r w:rsidRPr="00B93702">
        <w:t xml:space="preserve">This is specified in the </w:t>
      </w:r>
      <w:r w:rsidR="00385A68" w:rsidRPr="00B93702">
        <w:t>T</w:t>
      </w:r>
      <w:r w:rsidRPr="00B93702">
        <w:t xml:space="preserve">able </w:t>
      </w:r>
      <w:r w:rsidR="005B180D" w:rsidRPr="00B93702">
        <w:rPr>
          <w:lang w:eastAsia="zh-CN"/>
        </w:rPr>
        <w:t>5.2-1</w:t>
      </w:r>
      <w:r w:rsidR="00385A68" w:rsidRPr="00B93702">
        <w:t xml:space="preserve"> </w:t>
      </w:r>
      <w:r w:rsidR="00851E78" w:rsidRPr="00B93702">
        <w:t xml:space="preserve">and Table 5.2-1a </w:t>
      </w:r>
      <w:r w:rsidRPr="00B93702">
        <w:t>for single-RAT Multi-carrier</w:t>
      </w:r>
      <w:r w:rsidR="00CB2905" w:rsidRPr="00B93702">
        <w:t>,</w:t>
      </w:r>
      <w:r w:rsidRPr="00B93702">
        <w:t xml:space="preserve"> </w:t>
      </w:r>
      <w:r w:rsidR="00385A68" w:rsidRPr="00B93702">
        <w:t>Table 5.1-1</w:t>
      </w:r>
      <w:r w:rsidR="002F6EF4" w:rsidRPr="00B93702">
        <w:t>, Table 5.1-1a</w:t>
      </w:r>
      <w:r w:rsidR="000A17E8" w:rsidRPr="00B93702">
        <w:t>,</w:t>
      </w:r>
      <w:r w:rsidR="002F6EF4" w:rsidRPr="00B93702">
        <w:t xml:space="preserve"> Table 5.1-1b</w:t>
      </w:r>
      <w:r w:rsidR="000A17E8" w:rsidRPr="00B93702">
        <w:t xml:space="preserve"> and Table 5.1-1c</w:t>
      </w:r>
      <w:r w:rsidR="00385A68" w:rsidRPr="00B93702">
        <w:t xml:space="preserve"> for </w:t>
      </w:r>
      <w:r w:rsidRPr="00B93702">
        <w:t>multi-RAT Base Stations</w:t>
      </w:r>
      <w:r w:rsidR="00CB2905" w:rsidRPr="00B93702">
        <w:rPr>
          <w:lang w:eastAsia="zh-CN"/>
        </w:rPr>
        <w:t xml:space="preserve"> and Table 5.3-1 for multi-band capable Base</w:t>
      </w:r>
      <w:r w:rsidR="006C6D8D" w:rsidRPr="00B93702">
        <w:rPr>
          <w:lang w:eastAsia="zh-CN"/>
        </w:rPr>
        <w:t xml:space="preserve"> </w:t>
      </w:r>
      <w:r w:rsidR="00CB2905" w:rsidRPr="00B93702">
        <w:rPr>
          <w:lang w:eastAsia="zh-CN"/>
        </w:rPr>
        <w:t>Station</w:t>
      </w:r>
      <w:r w:rsidRPr="00B93702">
        <w:t>.</w:t>
      </w:r>
    </w:p>
    <w:p w14:paraId="7AAEEB3B" w14:textId="77777777" w:rsidR="00AB57F0" w:rsidRPr="00B93702" w:rsidRDefault="00AB57F0" w:rsidP="00AB57F0">
      <w:r w:rsidRPr="00B93702">
        <w:t xml:space="preserve">Requirements apply according to the declared RAT Capability Set (CS) </w:t>
      </w:r>
      <w:r w:rsidR="00CB2905" w:rsidRPr="00B93702">
        <w:rPr>
          <w:lang w:eastAsia="zh-CN"/>
        </w:rPr>
        <w:t xml:space="preserve">within each supported operating band </w:t>
      </w:r>
      <w:r w:rsidRPr="00B93702">
        <w:t xml:space="preserve">of the MSR Base Station and the Band Category of the declared operating band (BC1, BC2 or BC3), as listed in the heading of each table. Some </w:t>
      </w:r>
      <w:r w:rsidR="00385A68" w:rsidRPr="00B93702">
        <w:t xml:space="preserve">RF </w:t>
      </w:r>
      <w:r w:rsidRPr="00B93702">
        <w:t>requirements listed in the tables may not be mandatory or they may apply only regionally. This is further specified for each requirement in clause 6 and 7, and in Table 4.3-1.</w:t>
      </w:r>
    </w:p>
    <w:p w14:paraId="2383392F" w14:textId="77777777" w:rsidR="00AB57F0" w:rsidRPr="00B93702" w:rsidRDefault="00AB57F0" w:rsidP="00AB57F0">
      <w:r w:rsidRPr="00B93702">
        <w:t>For a declared RAT Capability Set (CS)</w:t>
      </w:r>
      <w:r w:rsidR="00CB2905" w:rsidRPr="00B93702">
        <w:rPr>
          <w:lang w:eastAsia="zh-CN"/>
        </w:rPr>
        <w:t xml:space="preserve"> in Table 5.1-1</w:t>
      </w:r>
      <w:r w:rsidR="002F6EF4" w:rsidRPr="00B93702">
        <w:rPr>
          <w:lang w:eastAsia="zh-CN"/>
        </w:rPr>
        <w:t xml:space="preserve">, </w:t>
      </w:r>
      <w:r w:rsidR="002F6EF4" w:rsidRPr="00B93702">
        <w:t xml:space="preserve">5.1-1a, </w:t>
      </w:r>
      <w:r w:rsidR="002F6EF4" w:rsidRPr="00B93702">
        <w:rPr>
          <w:lang w:eastAsia="zh-CN"/>
        </w:rPr>
        <w:t>5.1-1b</w:t>
      </w:r>
      <w:r w:rsidR="000A17E8" w:rsidRPr="00B93702">
        <w:rPr>
          <w:lang w:eastAsia="zh-CN"/>
        </w:rPr>
        <w:t>, 5.1-1c</w:t>
      </w:r>
      <w:r w:rsidR="00CB2905" w:rsidRPr="00B93702">
        <w:rPr>
          <w:lang w:eastAsia="zh-CN"/>
        </w:rPr>
        <w:t xml:space="preserve"> and 5.2-1</w:t>
      </w:r>
      <w:r w:rsidRPr="00B93702">
        <w:t xml:space="preserve">, only the requirements listed in the column for that CS apply. Requirements listed under CS </w:t>
      </w:r>
      <w:r w:rsidR="00385A68" w:rsidRPr="00B93702">
        <w:t xml:space="preserve">other </w:t>
      </w:r>
      <w:r w:rsidRPr="00B93702">
        <w:t>than the declared CS</w:t>
      </w:r>
      <w:r w:rsidR="00385A68" w:rsidRPr="00B93702">
        <w:t>(s)</w:t>
      </w:r>
      <w:r w:rsidRPr="00B93702">
        <w:t xml:space="preserve"> need not be tested.</w:t>
      </w:r>
      <w:r w:rsidR="00DE05C9">
        <w:t xml:space="preserve"> </w:t>
      </w:r>
      <w:r w:rsidR="00DE05C9">
        <w:rPr>
          <w:lang w:val="en-US"/>
        </w:rPr>
        <w:t>In case the BS is declared to support more than one CS, the tests that are common between different supported CSs are not repeated.</w:t>
      </w:r>
    </w:p>
    <w:p w14:paraId="7C359890" w14:textId="77777777" w:rsidR="00546BDF" w:rsidRPr="00B93702" w:rsidRDefault="00546BDF" w:rsidP="00546BDF">
      <w:pPr>
        <w:rPr>
          <w:snapToGrid w:val="0"/>
        </w:rPr>
      </w:pPr>
      <w:r w:rsidRPr="00B93702">
        <w:rPr>
          <w:snapToGrid w:val="0"/>
        </w:rPr>
        <w:t>For a BS declared to be capable of contiguous operation only, the test configuration(s) in Tables 5.1-1</w:t>
      </w:r>
      <w:r w:rsidR="000A17E8" w:rsidRPr="00B93702">
        <w:rPr>
          <w:snapToGrid w:val="0"/>
        </w:rPr>
        <w:t>, 5.1-1c</w:t>
      </w:r>
      <w:r w:rsidRPr="00B93702">
        <w:rPr>
          <w:snapToGrid w:val="0"/>
        </w:rPr>
        <w:t xml:space="preserve"> and 5.2-1 denoted by a “C” and entries that refer to single-RAT specifications shall be used for testing. </w:t>
      </w:r>
    </w:p>
    <w:p w14:paraId="2F2ABA02" w14:textId="77777777" w:rsidR="00546BDF" w:rsidRPr="00B93702" w:rsidRDefault="00546BDF" w:rsidP="00546BDF">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“CNC” and entries that refer to single-RAT specifications shall be used.</w:t>
      </w:r>
    </w:p>
    <w:p w14:paraId="152EB592" w14:textId="77777777" w:rsidR="002F6EF4" w:rsidRPr="00B93702" w:rsidRDefault="00546BDF" w:rsidP="002F6EF4">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w:t>
      </w:r>
      <w:r w:rsidRPr="00B93702">
        <w:t>C/</w:t>
      </w:r>
      <w:r w:rsidRPr="00B93702">
        <w:rPr>
          <w:snapToGrid w:val="0"/>
        </w:rPr>
        <w:t>NC” and entries that refer to single-RAT specifications shall be used for testing.</w:t>
      </w:r>
    </w:p>
    <w:p w14:paraId="3BF86985" w14:textId="77777777" w:rsidR="002F6EF4" w:rsidRPr="00B93702" w:rsidRDefault="002F6EF4" w:rsidP="002F6EF4">
      <w:pPr>
        <w:rPr>
          <w:snapToGrid w:val="0"/>
        </w:rPr>
      </w:pPr>
      <w:r w:rsidRPr="00B93702">
        <w:rPr>
          <w:snapToGrid w:val="0"/>
        </w:rPr>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w:t>
      </w:r>
      <w:r w:rsidR="000A17E8" w:rsidRPr="00B93702">
        <w:rPr>
          <w:snapToGrid w:val="0"/>
        </w:rPr>
        <w:t xml:space="preserve"> For a BS declared to support NB-IoT operating in-band, the test configuration(s</w:t>
      </w:r>
      <w:r w:rsidR="000A17E8" w:rsidRPr="00B93702">
        <w:rPr>
          <w:snapToGrid w:val="0"/>
          <w:lang w:eastAsia="zh-CN"/>
        </w:rPr>
        <w:t xml:space="preserve">) in Table 5.1-1c </w:t>
      </w:r>
      <w:r w:rsidR="000A17E8"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43F4F818" w14:textId="77777777" w:rsidR="002F6EF4" w:rsidRPr="00B93702" w:rsidRDefault="002F6EF4" w:rsidP="002F6EF4">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w:t>
      </w:r>
      <w:r w:rsidR="000A17E8" w:rsidRPr="00B93702">
        <w:rPr>
          <w:snapToGrid w:val="0"/>
        </w:rPr>
        <w:t xml:space="preserve"> For a BS declared to support NB-IoT operating in guard band, the test configuration(s</w:t>
      </w:r>
      <w:r w:rsidR="000A17E8" w:rsidRPr="00B93702">
        <w:rPr>
          <w:snapToGrid w:val="0"/>
          <w:lang w:eastAsia="zh-CN"/>
        </w:rPr>
        <w:t>) in Table 5.1-1c</w:t>
      </w:r>
      <w:r w:rsidR="000A17E8"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27DE9653" w14:textId="77777777" w:rsidR="002F6EF4" w:rsidRPr="00B93702" w:rsidRDefault="002F6EF4" w:rsidP="002F6EF4">
      <w:pPr>
        <w:rPr>
          <w:snapToGrid w:val="0"/>
        </w:rPr>
      </w:pPr>
      <w:r w:rsidRPr="00B93702">
        <w:rPr>
          <w:snapToGrid w:val="0"/>
        </w:rPr>
        <w:t>For a BS declared to support NB-IoT operating in guard band and in-band, the test configuration(s</w:t>
      </w:r>
      <w:r w:rsidRPr="00B93702">
        <w:rPr>
          <w:snapToGrid w:val="0"/>
          <w:lang w:eastAsia="zh-CN"/>
        </w:rPr>
        <w:t>) in Table 5.1-1</w:t>
      </w:r>
      <w:r w:rsidR="000A17E8" w:rsidRPr="00B93702">
        <w:rPr>
          <w:snapToGrid w:val="0"/>
          <w:lang w:eastAsia="zh-CN"/>
        </w:rPr>
        <w:t>, 5.1-1c</w:t>
      </w:r>
      <w:r w:rsidRPr="00B93702">
        <w:rPr>
          <w:snapToGrid w:val="0"/>
          <w:lang w:eastAsia="zh-CN"/>
        </w:rPr>
        <w:t xml:space="preserve"> and 5.2-1</w:t>
      </w:r>
      <w:r w:rsidRPr="00B93702">
        <w:rPr>
          <w:snapToGrid w:val="0"/>
        </w:rPr>
        <w:t xml:space="preserve"> denoted by “NG” or/and “NI” and entries that refer to single-RAT specifications shall be used for testing.</w:t>
      </w:r>
    </w:p>
    <w:p w14:paraId="2139AD52" w14:textId="77777777" w:rsidR="00546BDF" w:rsidRPr="00B93702" w:rsidRDefault="002F6EF4" w:rsidP="002F6EF4">
      <w:pPr>
        <w:rPr>
          <w:snapToGrid w:val="0"/>
        </w:rPr>
      </w:pPr>
      <w:r w:rsidRPr="00B93702">
        <w:rPr>
          <w:snapToGrid w:val="0"/>
        </w:rPr>
        <w:lastRenderedPageBreak/>
        <w:t>For a BS declared to support NB-IoT standalone, the test configuration(s</w:t>
      </w:r>
      <w:r w:rsidRPr="00B93702">
        <w:rPr>
          <w:snapToGrid w:val="0"/>
          <w:lang w:eastAsia="zh-CN"/>
        </w:rPr>
        <w:t>) in Table 5.1-1a, 5.1-1b</w:t>
      </w:r>
      <w:r w:rsidR="000A17E8" w:rsidRPr="00B93702">
        <w:rPr>
          <w:snapToGrid w:val="0"/>
          <w:lang w:eastAsia="zh-CN"/>
        </w:rPr>
        <w:t>, 5.1-1c</w:t>
      </w:r>
      <w:r w:rsidRPr="00B93702">
        <w:rPr>
          <w:snapToGrid w:val="0"/>
          <w:lang w:eastAsia="zh-CN"/>
        </w:rPr>
        <w:t xml:space="preserve"> and 5.2-1</w:t>
      </w:r>
      <w:r w:rsidRPr="00B93702">
        <w:rPr>
          <w:snapToGrid w:val="0"/>
        </w:rPr>
        <w:t xml:space="preserve"> and entries that refer to single-RAT specifications shall be used for testing.</w:t>
      </w:r>
    </w:p>
    <w:p w14:paraId="3CBADAFC" w14:textId="77777777" w:rsidR="00385A68" w:rsidRPr="00B93702" w:rsidRDefault="00385A68" w:rsidP="00385A68">
      <w:pPr>
        <w:rPr>
          <w:snapToGrid w:val="0"/>
        </w:rPr>
      </w:pPr>
      <w:r w:rsidRPr="00B93702">
        <w:rPr>
          <w:snapToGrid w:val="0"/>
        </w:rPr>
        <w:t xml:space="preserve">For some of the RF test requirements entries within </w:t>
      </w:r>
      <w:r w:rsidRPr="00B93702">
        <w:t xml:space="preserve">Tables 5.1-1 and </w:t>
      </w:r>
      <w:r w:rsidR="005B180D" w:rsidRPr="00B93702">
        <w:rPr>
          <w:lang w:eastAsia="zh-CN"/>
        </w:rPr>
        <w:t>5.2-1</w:t>
      </w:r>
      <w:r w:rsidR="005B180D" w:rsidRPr="00B93702">
        <w:rPr>
          <w:snapToGrid w:val="0"/>
        </w:rPr>
        <w:t xml:space="preserve"> </w:t>
      </w:r>
      <w:r w:rsidRPr="00B93702">
        <w:rPr>
          <w:snapToGrid w:val="0"/>
        </w:rPr>
        <w:t xml:space="preserve">refer to the single-RAT specifications; this is denoted by </w:t>
      </w:r>
      <w:r w:rsidR="00ED1D11" w:rsidRPr="00B93702">
        <w:t>"</w:t>
      </w:r>
      <w:r w:rsidRPr="00B93702">
        <w:rPr>
          <w:snapToGrid w:val="0"/>
        </w:rPr>
        <w:t>(TS 25.141)</w:t>
      </w:r>
      <w:r w:rsidR="00ED1D11" w:rsidRPr="00B93702">
        <w:t>"</w:t>
      </w:r>
      <w:r w:rsidRPr="00B93702">
        <w:rPr>
          <w:snapToGrid w:val="0"/>
        </w:rPr>
        <w:t xml:space="preserve">, </w:t>
      </w:r>
      <w:r w:rsidR="00ED1D11" w:rsidRPr="00B93702">
        <w:t>"</w:t>
      </w:r>
      <w:r w:rsidRPr="00B93702">
        <w:rPr>
          <w:snapToGrid w:val="0"/>
        </w:rPr>
        <w:t>(TS 25.142)</w:t>
      </w:r>
      <w:r w:rsidR="00ED1D11" w:rsidRPr="00B93702">
        <w:t>"</w:t>
      </w:r>
      <w:r w:rsidR="00ED1D11" w:rsidRPr="00B93702">
        <w:rPr>
          <w:snapToGrid w:val="0"/>
        </w:rPr>
        <w:t xml:space="preserve">, </w:t>
      </w:r>
      <w:r w:rsidR="00ED1D11" w:rsidRPr="00B93702">
        <w:t>"</w:t>
      </w:r>
      <w:r w:rsidR="00ED1D11" w:rsidRPr="00B93702">
        <w:rPr>
          <w:snapToGrid w:val="0"/>
        </w:rPr>
        <w:t>(TS 36.141)</w:t>
      </w:r>
      <w:r w:rsidR="00ED1D11" w:rsidRPr="00B93702">
        <w:t>"</w:t>
      </w:r>
      <w:r w:rsidR="000A17E8" w:rsidRPr="00B93702">
        <w:t>,</w:t>
      </w:r>
      <w:r w:rsidR="00ED1D11" w:rsidRPr="00B93702">
        <w:rPr>
          <w:snapToGrid w:val="0"/>
        </w:rPr>
        <w:t xml:space="preserve"> </w:t>
      </w:r>
      <w:r w:rsidR="00ED1D11" w:rsidRPr="00B93702">
        <w:t>"</w:t>
      </w:r>
      <w:r w:rsidR="00ED1D11" w:rsidRPr="00B93702">
        <w:rPr>
          <w:snapToGrid w:val="0"/>
        </w:rPr>
        <w:t>(TS 51.021)</w:t>
      </w:r>
      <w:r w:rsidR="00ED1D11" w:rsidRPr="00B93702">
        <w:t>"</w:t>
      </w:r>
      <w:r w:rsidR="000A17E8" w:rsidRPr="00B93702">
        <w:t xml:space="preserve"> or "(TS 38.141-1)"</w:t>
      </w:r>
      <w:r w:rsidRPr="00B93702">
        <w:rPr>
          <w:snapToGrid w:val="0"/>
        </w:rPr>
        <w:t>. In this case the following shall apply:</w:t>
      </w:r>
    </w:p>
    <w:p w14:paraId="676FD83A" w14:textId="77777777" w:rsidR="00385A68" w:rsidRPr="00B93702" w:rsidRDefault="00385A68" w:rsidP="00385A68">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14:paraId="48C70B60" w14:textId="77777777"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document.</w:t>
      </w:r>
    </w:p>
    <w:p w14:paraId="170C47B5" w14:textId="77777777"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document. In this case (see </w:t>
      </w:r>
      <w:r w:rsidR="0094346B" w:rsidRPr="00B93702">
        <w:rPr>
          <w:snapToGrid w:val="0"/>
        </w:rPr>
        <w:t>clause</w:t>
      </w:r>
      <w:r w:rsidRPr="00B93702">
        <w:rPr>
          <w:snapToGrid w:val="0"/>
        </w:rPr>
        <w:t xml:space="preserve"> 4.1):</w:t>
      </w:r>
    </w:p>
    <w:p w14:paraId="4D279876" w14:textId="77777777" w:rsidR="00385A68" w:rsidRPr="00B93702" w:rsidRDefault="00385A68" w:rsidP="00385A68">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14:paraId="0310B911" w14:textId="77777777" w:rsidR="00385A68" w:rsidRPr="00B93702" w:rsidRDefault="00385A68" w:rsidP="00385A68">
      <w:pPr>
        <w:pStyle w:val="B20"/>
        <w:rPr>
          <w:snapToGrid w:val="0"/>
        </w:rPr>
      </w:pPr>
      <w:r w:rsidRPr="00B93702">
        <w:rPr>
          <w:snapToGrid w:val="0"/>
        </w:rPr>
        <w:t>-</w:t>
      </w:r>
      <w:r w:rsidRPr="00B93702">
        <w:rPr>
          <w:snapToGrid w:val="0"/>
        </w:rPr>
        <w:tab/>
        <w:t xml:space="preserve">Test Tolerances are defined in the respective referred test specification. </w:t>
      </w:r>
    </w:p>
    <w:p w14:paraId="33987E9E" w14:textId="77777777" w:rsidR="00CB2905" w:rsidRPr="00B93702" w:rsidRDefault="00546BDF" w:rsidP="00CB2905">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7C3E4B23" w14:textId="77777777" w:rsidR="00CB2905" w:rsidRPr="00B93702" w:rsidRDefault="00CB2905" w:rsidP="00CB2905">
      <w:pPr>
        <w:rPr>
          <w:snapToGrid w:val="0"/>
        </w:rPr>
      </w:pPr>
      <w:r w:rsidRPr="00B93702">
        <w:rPr>
          <w:snapToGrid w:val="0"/>
        </w:rPr>
        <w:t>For a BS declared to be capable of multi-band operation, the applicability of the requirement for each operating band is determined by the RAT configuration within that operating band as identified in Tables 5.1-1</w:t>
      </w:r>
      <w:r w:rsidR="004675F4" w:rsidRPr="00B93702">
        <w:rPr>
          <w:snapToGrid w:val="0"/>
        </w:rPr>
        <w:t>, 5.1-1c</w:t>
      </w:r>
      <w:r w:rsidRPr="00B93702">
        <w:rPr>
          <w:snapToGrid w:val="0"/>
        </w:rPr>
        <w:t xml:space="preserve"> and 5.2-1, unless otherwise stated. The testing of multi-band capable BS shall be according to Table 5.3-1 as follows:</w:t>
      </w:r>
    </w:p>
    <w:p w14:paraId="7CD58974" w14:textId="77777777"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w:t>
      </w:r>
      <w:r w:rsidR="004675F4" w:rsidRPr="00B93702">
        <w:rPr>
          <w:snapToGrid w:val="0"/>
          <w:lang w:eastAsia="zh-CN"/>
        </w:rPr>
        <w:t>, 5.1-1c</w:t>
      </w:r>
      <w:r w:rsidRPr="00B93702">
        <w:rPr>
          <w:snapToGrid w:val="0"/>
          <w:lang w:eastAsia="zh-CN"/>
        </w:rPr>
        <w:t xml:space="preserve"> and 5.2-1 shall be used for each operating band depending on the RAT configuration within that band.</w:t>
      </w:r>
    </w:p>
    <w:p w14:paraId="27071E34" w14:textId="77777777"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14:paraId="571E7C7E" w14:textId="77777777" w:rsidR="00AB57F0" w:rsidRPr="00B93702" w:rsidRDefault="00C24412" w:rsidP="00F311C8">
      <w:pPr>
        <w:pStyle w:val="Heading2"/>
      </w:pPr>
      <w:bookmarkStart w:id="360" w:name="_Toc21097926"/>
      <w:bookmarkStart w:id="361" w:name="_Toc29765488"/>
      <w:r w:rsidRPr="00B93702">
        <w:lastRenderedPageBreak/>
        <w:t>5.1</w:t>
      </w:r>
      <w:r w:rsidRPr="00B93702">
        <w:tab/>
        <w:t>Multi-RAT capable Base S</w:t>
      </w:r>
      <w:r w:rsidR="00AB57F0" w:rsidRPr="00B93702">
        <w:t>tations</w:t>
      </w:r>
      <w:bookmarkEnd w:id="360"/>
      <w:bookmarkEnd w:id="361"/>
      <w:r w:rsidR="00AB57F0" w:rsidRPr="00B93702">
        <w:t xml:space="preserve"> </w:t>
      </w:r>
    </w:p>
    <w:p w14:paraId="479AD22D" w14:textId="77777777" w:rsidR="00AB57F0" w:rsidRPr="00B93702" w:rsidRDefault="00AB57F0" w:rsidP="0048036E">
      <w:pPr>
        <w:pStyle w:val="TH"/>
      </w:pPr>
      <w:r w:rsidRPr="00B93702">
        <w:t>Table 5.1</w:t>
      </w:r>
      <w:r w:rsidR="00C24412" w:rsidRPr="00B93702">
        <w:t>-1: Test configurations for capability s</w:t>
      </w:r>
      <w:r w:rsidRPr="00B93702">
        <w:t xml:space="preserve">ets </w:t>
      </w:r>
      <w:r w:rsidR="002F6EF4" w:rsidRPr="00B93702">
        <w:t xml:space="preserve">(CS 3-7) </w:t>
      </w:r>
      <w:r w:rsidRPr="00B93702">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93702" w:rsidRPr="00B93702" w14:paraId="71219440" w14:textId="77777777" w:rsidTr="00E46DAC">
        <w:trPr>
          <w:tblHeader/>
          <w:jc w:val="center"/>
        </w:trPr>
        <w:tc>
          <w:tcPr>
            <w:tcW w:w="1788" w:type="dxa"/>
          </w:tcPr>
          <w:p w14:paraId="197DF17A" w14:textId="77777777" w:rsidR="00E46DAC" w:rsidRPr="00B93702" w:rsidRDefault="00E46DAC" w:rsidP="00AB57F0">
            <w:pPr>
              <w:pStyle w:val="TAH"/>
              <w:rPr>
                <w:rFonts w:cs="Arial"/>
                <w:lang w:eastAsia="en-US"/>
              </w:rPr>
            </w:pPr>
            <w:r w:rsidRPr="00B93702">
              <w:rPr>
                <w:rFonts w:cs="Arial"/>
                <w:lang w:eastAsia="en-US"/>
              </w:rPr>
              <w:t>Capability Set</w:t>
            </w:r>
          </w:p>
        </w:tc>
        <w:tc>
          <w:tcPr>
            <w:tcW w:w="3834" w:type="dxa"/>
            <w:gridSpan w:val="3"/>
          </w:tcPr>
          <w:p w14:paraId="0FA582BB" w14:textId="77777777" w:rsidR="002F6EF4" w:rsidRPr="00B93702" w:rsidRDefault="00E46DAC" w:rsidP="002F6EF4">
            <w:pPr>
              <w:pStyle w:val="TAH"/>
              <w:rPr>
                <w:rFonts w:cs="Arial"/>
                <w:lang w:eastAsia="en-US"/>
              </w:rPr>
            </w:pPr>
            <w:r w:rsidRPr="00B93702">
              <w:rPr>
                <w:rFonts w:cs="Arial"/>
                <w:lang w:eastAsia="en-US"/>
              </w:rPr>
              <w:t xml:space="preserve">UTRA + E-UTRA </w:t>
            </w:r>
          </w:p>
          <w:p w14:paraId="5B94F641" w14:textId="77777777" w:rsidR="002F6EF4" w:rsidRPr="00B93702" w:rsidRDefault="002F6EF4"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14:paraId="7CB80FE6" w14:textId="77777777"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3)</w:t>
            </w:r>
          </w:p>
        </w:tc>
        <w:tc>
          <w:tcPr>
            <w:tcW w:w="1278" w:type="dxa"/>
            <w:vAlign w:val="center"/>
          </w:tcPr>
          <w:p w14:paraId="3C46E729" w14:textId="77777777" w:rsidR="00E46DAC" w:rsidRPr="00B93702" w:rsidRDefault="00E46DAC" w:rsidP="00AB57F0">
            <w:pPr>
              <w:pStyle w:val="TAH"/>
              <w:rPr>
                <w:rFonts w:cs="Arial"/>
                <w:lang w:eastAsia="en-US"/>
              </w:rPr>
            </w:pPr>
            <w:r w:rsidRPr="00B93702">
              <w:rPr>
                <w:rFonts w:cs="Arial"/>
                <w:lang w:eastAsia="en-US"/>
              </w:rPr>
              <w:t xml:space="preserve">GSM+ UTRA </w:t>
            </w:r>
            <w:r w:rsidRPr="00B93702">
              <w:rPr>
                <w:rFonts w:cs="Arial"/>
                <w:lang w:eastAsia="en-US"/>
              </w:rPr>
              <w:br/>
              <w:t>(CS 4)</w:t>
            </w:r>
          </w:p>
        </w:tc>
        <w:tc>
          <w:tcPr>
            <w:tcW w:w="1278" w:type="dxa"/>
            <w:vAlign w:val="center"/>
          </w:tcPr>
          <w:p w14:paraId="071EEC6F" w14:textId="77777777" w:rsidR="00E46DAC" w:rsidRPr="00B93702" w:rsidRDefault="00E46DAC" w:rsidP="00AB57F0">
            <w:pPr>
              <w:pStyle w:val="TAH"/>
              <w:rPr>
                <w:rFonts w:cs="Arial"/>
                <w:lang w:eastAsia="en-US"/>
              </w:rPr>
            </w:pPr>
            <w:r w:rsidRPr="00B93702">
              <w:rPr>
                <w:rFonts w:cs="Arial"/>
                <w:lang w:eastAsia="en-US"/>
              </w:rPr>
              <w:t xml:space="preserve">GSM + </w:t>
            </w:r>
          </w:p>
          <w:p w14:paraId="48611E50" w14:textId="77777777" w:rsidR="002F6EF4" w:rsidRPr="00B93702" w:rsidRDefault="00E46DAC" w:rsidP="002F6EF4">
            <w:pPr>
              <w:keepNext/>
              <w:keepLines/>
              <w:spacing w:after="0"/>
              <w:jc w:val="center"/>
              <w:rPr>
                <w:rFonts w:cs="Arial"/>
                <w:b/>
                <w:bCs/>
                <w:sz w:val="18"/>
                <w:szCs w:val="18"/>
              </w:rPr>
            </w:pPr>
            <w:r w:rsidRPr="00B93702">
              <w:rPr>
                <w:rFonts w:cs="Arial"/>
                <w:lang w:eastAsia="en-US"/>
              </w:rPr>
              <w:t>E-UTRA</w:t>
            </w:r>
            <w:r w:rsidR="002F6EF4" w:rsidRPr="00B93702">
              <w:rPr>
                <w:rFonts w:cs="Arial"/>
                <w:b/>
              </w:rPr>
              <w:t>,</w:t>
            </w:r>
            <w:r w:rsidR="002F6EF4" w:rsidRPr="00B93702">
              <w:rPr>
                <w:rFonts w:ascii="Arial" w:hAnsi="Arial"/>
                <w:b/>
                <w:sz w:val="18"/>
              </w:rPr>
              <w:t xml:space="preserve"> NB-IoT in-band***, </w:t>
            </w:r>
          </w:p>
          <w:p w14:paraId="50D4C18C" w14:textId="77777777"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5)</w:t>
            </w:r>
          </w:p>
        </w:tc>
        <w:tc>
          <w:tcPr>
            <w:tcW w:w="1460" w:type="dxa"/>
            <w:vAlign w:val="center"/>
          </w:tcPr>
          <w:p w14:paraId="0D11F393" w14:textId="77777777" w:rsidR="00E46DAC" w:rsidRPr="00B93702" w:rsidRDefault="00E46DAC" w:rsidP="00AB57F0">
            <w:pPr>
              <w:pStyle w:val="TAH"/>
              <w:rPr>
                <w:rFonts w:cs="Arial"/>
                <w:lang w:eastAsia="en-US"/>
              </w:rPr>
            </w:pPr>
            <w:r w:rsidRPr="00B93702">
              <w:rPr>
                <w:rFonts w:cs="Arial"/>
                <w:lang w:eastAsia="en-US"/>
              </w:rPr>
              <w:t>GSM + UTRA + E-UTRA</w:t>
            </w:r>
            <w:r w:rsidRPr="00B93702">
              <w:rPr>
                <w:rFonts w:cs="Arial"/>
                <w:lang w:eastAsia="en-US"/>
              </w:rPr>
              <w:br/>
              <w:t>(CS 6)</w:t>
            </w:r>
          </w:p>
        </w:tc>
        <w:tc>
          <w:tcPr>
            <w:tcW w:w="1460" w:type="dxa"/>
          </w:tcPr>
          <w:p w14:paraId="04BA0E78" w14:textId="77777777" w:rsidR="002F6EF4" w:rsidRPr="00B93702" w:rsidRDefault="00E46DAC" w:rsidP="002F6EF4">
            <w:pPr>
              <w:pStyle w:val="TAH"/>
              <w:rPr>
                <w:rFonts w:cs="Arial"/>
                <w:bCs/>
                <w:szCs w:val="18"/>
                <w:lang w:eastAsia="ja-JP"/>
              </w:rPr>
            </w:pPr>
            <w:r w:rsidRPr="00B93702">
              <w:t xml:space="preserve">GSM+UTRA/ </w:t>
            </w:r>
            <w:r w:rsidRPr="00B93702">
              <w:br/>
              <w:t>E-UTRA, UTRA+</w:t>
            </w:r>
            <w:r w:rsidRPr="00B93702">
              <w:br/>
              <w:t>E-UTRA</w:t>
            </w:r>
            <w:r w:rsidR="002F6EF4" w:rsidRPr="00B93702">
              <w:t>,</w:t>
            </w:r>
            <w:r w:rsidR="002F6EF4" w:rsidRPr="00B93702">
              <w:rPr>
                <w:rFonts w:cs="Arial"/>
                <w:bCs/>
                <w:szCs w:val="18"/>
                <w:lang w:eastAsia="ja-JP"/>
              </w:rPr>
              <w:t xml:space="preserve"> </w:t>
            </w:r>
          </w:p>
          <w:p w14:paraId="70C9D0AE" w14:textId="77777777" w:rsidR="002F6EF4" w:rsidRPr="00B93702" w:rsidRDefault="002F6EF4" w:rsidP="002F6EF4">
            <w:pPr>
              <w:pStyle w:val="TAH"/>
              <w:rPr>
                <w:rFonts w:cs="Arial"/>
                <w:bCs/>
                <w:szCs w:val="18"/>
                <w:lang w:eastAsia="ja-JP"/>
              </w:rPr>
            </w:pPr>
            <w:r w:rsidRPr="00B93702">
              <w:rPr>
                <w:rFonts w:cs="Arial"/>
                <w:bCs/>
                <w:szCs w:val="18"/>
                <w:lang w:eastAsia="ja-JP"/>
              </w:rPr>
              <w:t xml:space="preserve">NB-IoT in-band***, </w:t>
            </w:r>
          </w:p>
          <w:p w14:paraId="0957A12B" w14:textId="77777777" w:rsidR="00E46DAC" w:rsidRPr="00B93702" w:rsidRDefault="002F6EF4" w:rsidP="002F6EF4">
            <w:pPr>
              <w:pStyle w:val="TAH"/>
            </w:pPr>
            <w:r w:rsidRPr="00B93702">
              <w:rPr>
                <w:rFonts w:cs="Arial"/>
                <w:bCs/>
                <w:szCs w:val="18"/>
                <w:lang w:eastAsia="ja-JP"/>
              </w:rPr>
              <w:t>NB-IoT guard band****</w:t>
            </w:r>
          </w:p>
          <w:p w14:paraId="01CEAF23" w14:textId="77777777" w:rsidR="00E46DAC" w:rsidRPr="00B93702" w:rsidRDefault="00E46DAC" w:rsidP="00E46DAC">
            <w:pPr>
              <w:pStyle w:val="TAH"/>
              <w:rPr>
                <w:rFonts w:cs="Arial"/>
                <w:lang w:eastAsia="en-US"/>
              </w:rPr>
            </w:pPr>
            <w:r w:rsidRPr="00B93702">
              <w:rPr>
                <w:rFonts w:cs="Arial"/>
              </w:rPr>
              <w:t>(CS7)</w:t>
            </w:r>
          </w:p>
        </w:tc>
      </w:tr>
      <w:tr w:rsidR="00B93702" w:rsidRPr="00B93702" w14:paraId="7312CA71" w14:textId="77777777" w:rsidTr="00E46DAC">
        <w:trPr>
          <w:tblHeader/>
          <w:jc w:val="center"/>
        </w:trPr>
        <w:tc>
          <w:tcPr>
            <w:tcW w:w="1788" w:type="dxa"/>
          </w:tcPr>
          <w:p w14:paraId="3041407B" w14:textId="77777777" w:rsidR="00E46DAC" w:rsidRPr="00B93702" w:rsidRDefault="00E46DAC" w:rsidP="00AB57F0">
            <w:pPr>
              <w:pStyle w:val="TH"/>
              <w:ind w:left="14"/>
              <w:jc w:val="left"/>
              <w:rPr>
                <w:rFonts w:cs="Arial"/>
                <w:i/>
                <w:lang w:eastAsia="en-US"/>
              </w:rPr>
            </w:pPr>
            <w:r w:rsidRPr="00B93702">
              <w:rPr>
                <w:rFonts w:cs="Arial"/>
                <w:sz w:val="18"/>
                <w:szCs w:val="18"/>
                <w:lang w:eastAsia="en-US"/>
              </w:rPr>
              <w:t>BS test case</w:t>
            </w:r>
          </w:p>
        </w:tc>
        <w:tc>
          <w:tcPr>
            <w:tcW w:w="1278" w:type="dxa"/>
            <w:vAlign w:val="center"/>
          </w:tcPr>
          <w:p w14:paraId="5253885F" w14:textId="77777777" w:rsidR="00E46DAC" w:rsidRPr="00B93702" w:rsidRDefault="00E46DAC" w:rsidP="00AB57F0">
            <w:pPr>
              <w:pStyle w:val="TAH"/>
              <w:rPr>
                <w:rFonts w:cs="Arial"/>
                <w:lang w:eastAsia="en-US"/>
              </w:rPr>
            </w:pPr>
            <w:r w:rsidRPr="00B93702">
              <w:rPr>
                <w:rFonts w:cs="Arial"/>
                <w:lang w:eastAsia="en-US"/>
              </w:rPr>
              <w:t>BC1</w:t>
            </w:r>
          </w:p>
        </w:tc>
        <w:tc>
          <w:tcPr>
            <w:tcW w:w="1278" w:type="dxa"/>
            <w:vAlign w:val="center"/>
          </w:tcPr>
          <w:p w14:paraId="69A38E9C" w14:textId="77777777"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14:paraId="42A2D84E" w14:textId="77777777" w:rsidR="00E46DAC" w:rsidRPr="00B93702" w:rsidRDefault="00E46DAC" w:rsidP="00AB57F0">
            <w:pPr>
              <w:pStyle w:val="TAH"/>
              <w:rPr>
                <w:rFonts w:cs="Arial"/>
                <w:lang w:eastAsia="en-US"/>
              </w:rPr>
            </w:pPr>
            <w:r w:rsidRPr="00B93702">
              <w:rPr>
                <w:rFonts w:cs="Arial"/>
                <w:lang w:eastAsia="en-US"/>
              </w:rPr>
              <w:t>BC3</w:t>
            </w:r>
          </w:p>
        </w:tc>
        <w:tc>
          <w:tcPr>
            <w:tcW w:w="1278" w:type="dxa"/>
            <w:vAlign w:val="center"/>
          </w:tcPr>
          <w:p w14:paraId="7C50F5CF" w14:textId="77777777"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14:paraId="48F2FF5C" w14:textId="77777777"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14:paraId="2D3B3B53" w14:textId="77777777"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14:paraId="545F9CE4" w14:textId="77777777" w:rsidR="00E46DAC" w:rsidRPr="00B93702" w:rsidRDefault="00E46DAC" w:rsidP="00E46DAC">
            <w:pPr>
              <w:pStyle w:val="TAH"/>
              <w:rPr>
                <w:rFonts w:cs="Arial"/>
                <w:lang w:eastAsia="en-US"/>
              </w:rPr>
            </w:pPr>
            <w:r w:rsidRPr="00B93702">
              <w:rPr>
                <w:rFonts w:cs="Arial"/>
                <w:lang w:eastAsia="en-US"/>
              </w:rPr>
              <w:t>BC2</w:t>
            </w:r>
          </w:p>
        </w:tc>
      </w:tr>
      <w:tr w:rsidR="00B93702" w:rsidRPr="00B93702" w14:paraId="557DA773" w14:textId="77777777" w:rsidTr="00E46DAC">
        <w:trPr>
          <w:jc w:val="center"/>
        </w:trPr>
        <w:tc>
          <w:tcPr>
            <w:tcW w:w="1788" w:type="dxa"/>
          </w:tcPr>
          <w:p w14:paraId="32ED354E" w14:textId="77777777" w:rsidR="00E46DAC" w:rsidRPr="00B93702" w:rsidRDefault="00E46DAC" w:rsidP="00AB57F0">
            <w:pPr>
              <w:pStyle w:val="TAL"/>
              <w:ind w:left="14"/>
              <w:rPr>
                <w:rFonts w:cs="Arial"/>
                <w:b/>
                <w:lang w:eastAsia="en-US"/>
              </w:rPr>
            </w:pPr>
            <w:r w:rsidRPr="00B93702">
              <w:rPr>
                <w:rFonts w:cs="Arial"/>
                <w:b/>
                <w:lang w:eastAsia="en-US"/>
              </w:rPr>
              <w:t>6.2 Base Station output power</w:t>
            </w:r>
          </w:p>
        </w:tc>
        <w:tc>
          <w:tcPr>
            <w:tcW w:w="1278" w:type="dxa"/>
          </w:tcPr>
          <w:p w14:paraId="5122CCAC"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3F12CC6F"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4F399205"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6EA39F88"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162C1CD2"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355A53DF"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65505299" w14:textId="77777777" w:rsidR="00E46DAC" w:rsidRPr="00B93702" w:rsidRDefault="00E46DAC" w:rsidP="00AB57F0">
            <w:pPr>
              <w:pStyle w:val="TAL"/>
              <w:rPr>
                <w:rFonts w:cs="Arial"/>
                <w:lang w:eastAsia="en-US"/>
              </w:rPr>
            </w:pPr>
            <w:r w:rsidRPr="00B93702">
              <w:rPr>
                <w:rFonts w:cs="Arial"/>
                <w:lang w:eastAsia="en-US"/>
              </w:rPr>
              <w:t>-</w:t>
            </w:r>
          </w:p>
        </w:tc>
      </w:tr>
      <w:tr w:rsidR="00B93702" w:rsidRPr="00B93702" w14:paraId="676324B0" w14:textId="77777777" w:rsidTr="00E46DAC">
        <w:trPr>
          <w:jc w:val="center"/>
        </w:trPr>
        <w:tc>
          <w:tcPr>
            <w:tcW w:w="1788" w:type="dxa"/>
          </w:tcPr>
          <w:p w14:paraId="508DC7E2" w14:textId="77777777" w:rsidR="00E46DAC" w:rsidRPr="00B93702" w:rsidRDefault="00E46DAC" w:rsidP="00AB57F0">
            <w:pPr>
              <w:pStyle w:val="TAL"/>
              <w:ind w:left="14"/>
              <w:rPr>
                <w:rFonts w:cs="Arial"/>
                <w:lang w:eastAsia="en-US"/>
              </w:rPr>
            </w:pPr>
            <w:r w:rsidRPr="00B93702">
              <w:rPr>
                <w:rFonts w:cs="Arial"/>
                <w:lang w:eastAsia="en-US"/>
              </w:rPr>
              <w:t xml:space="preserve">Base Station maximum output power </w:t>
            </w:r>
          </w:p>
        </w:tc>
        <w:tc>
          <w:tcPr>
            <w:tcW w:w="1278" w:type="dxa"/>
          </w:tcPr>
          <w:p w14:paraId="6A3A1286" w14:textId="77777777" w:rsidR="00E46DAC" w:rsidRPr="00B93702" w:rsidRDefault="00E46DAC" w:rsidP="00546BDF">
            <w:pPr>
              <w:pStyle w:val="TAL"/>
              <w:rPr>
                <w:rFonts w:cs="Arial"/>
                <w:lang w:eastAsia="en-US"/>
              </w:rPr>
            </w:pPr>
            <w:r w:rsidRPr="00B93702">
              <w:rPr>
                <w:rFonts w:cs="Arial"/>
                <w:lang w:eastAsia="en-US"/>
              </w:rPr>
              <w:t>C: TC3a</w:t>
            </w:r>
          </w:p>
          <w:p w14:paraId="50E58E52" w14:textId="77777777" w:rsidR="00E46DAC" w:rsidRPr="00B93702" w:rsidRDefault="00E46DAC" w:rsidP="00546BDF">
            <w:pPr>
              <w:pStyle w:val="TAL"/>
              <w:rPr>
                <w:rFonts w:cs="Arial"/>
                <w:lang w:eastAsia="en-US"/>
              </w:rPr>
            </w:pPr>
            <w:r w:rsidRPr="00B93702">
              <w:rPr>
                <w:rFonts w:cs="Arial"/>
                <w:lang w:eastAsia="en-US"/>
              </w:rPr>
              <w:t>CNC: TC3a</w:t>
            </w:r>
          </w:p>
          <w:p w14:paraId="1191D25C" w14:textId="77777777" w:rsidR="002F6EF4" w:rsidRPr="00B93702" w:rsidRDefault="00E46DAC" w:rsidP="002F6EF4">
            <w:pPr>
              <w:pStyle w:val="TAL"/>
              <w:rPr>
                <w:rFonts w:cs="Arial"/>
                <w:lang w:eastAsia="en-US"/>
              </w:rPr>
            </w:pPr>
            <w:r w:rsidRPr="00B93702">
              <w:rPr>
                <w:rFonts w:cs="Arial"/>
                <w:lang w:eastAsia="en-US"/>
              </w:rPr>
              <w:t>C/NC: TC3a, NTC3a</w:t>
            </w:r>
          </w:p>
          <w:p w14:paraId="223FBC7C" w14:textId="77777777" w:rsidR="002F6EF4" w:rsidRPr="00B93702" w:rsidRDefault="002F6EF4" w:rsidP="002F6EF4">
            <w:pPr>
              <w:pStyle w:val="TAL"/>
              <w:rPr>
                <w:rFonts w:cs="Arial"/>
                <w:lang w:eastAsia="en-US"/>
              </w:rPr>
            </w:pPr>
            <w:r w:rsidRPr="00B93702">
              <w:rPr>
                <w:rFonts w:cs="Arial"/>
                <w:lang w:eastAsia="en-US"/>
              </w:rPr>
              <w:t>NI: TC16</w:t>
            </w:r>
          </w:p>
          <w:p w14:paraId="022EA935"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531E06A8" w14:textId="77777777" w:rsidR="00E46DAC" w:rsidRPr="00B93702" w:rsidRDefault="00E46DAC" w:rsidP="00546BDF">
            <w:pPr>
              <w:pStyle w:val="TAL"/>
              <w:rPr>
                <w:rFonts w:cs="Arial"/>
                <w:lang w:eastAsia="en-US"/>
              </w:rPr>
            </w:pPr>
            <w:r w:rsidRPr="00B93702">
              <w:rPr>
                <w:rFonts w:cs="Arial"/>
                <w:lang w:eastAsia="en-US"/>
              </w:rPr>
              <w:t>C: TC3a</w:t>
            </w:r>
          </w:p>
          <w:p w14:paraId="41F241E9" w14:textId="77777777"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14:paraId="05D76130" w14:textId="77777777" w:rsidR="002F6EF4" w:rsidRPr="00B93702" w:rsidRDefault="002F6EF4" w:rsidP="002F6EF4">
            <w:pPr>
              <w:pStyle w:val="TAL"/>
              <w:rPr>
                <w:rFonts w:cs="Arial"/>
                <w:lang w:eastAsia="en-US"/>
              </w:rPr>
            </w:pPr>
            <w:r w:rsidRPr="00B93702">
              <w:rPr>
                <w:rFonts w:cs="Arial"/>
                <w:lang w:eastAsia="en-US"/>
              </w:rPr>
              <w:t>NI: TC16</w:t>
            </w:r>
          </w:p>
          <w:p w14:paraId="32B8243D"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5D52FBAB" w14:textId="77777777" w:rsidR="00282F6D" w:rsidRPr="00B93702" w:rsidRDefault="00E46DAC" w:rsidP="00282F6D">
            <w:pPr>
              <w:pStyle w:val="TAL"/>
              <w:rPr>
                <w:rFonts w:cs="Arial"/>
                <w:lang w:val="sv-SE"/>
              </w:rPr>
            </w:pPr>
            <w:r w:rsidRPr="00B93702">
              <w:rPr>
                <w:rFonts w:cs="Arial"/>
                <w:lang w:eastAsia="en-US"/>
              </w:rPr>
              <w:t>C: TC3b</w:t>
            </w:r>
          </w:p>
          <w:p w14:paraId="538DC236" w14:textId="77777777" w:rsidR="00282F6D" w:rsidRPr="00B93702" w:rsidRDefault="00282F6D" w:rsidP="00282F6D">
            <w:pPr>
              <w:pStyle w:val="TAL"/>
              <w:rPr>
                <w:rFonts w:cs="Arial"/>
                <w:lang w:val="sv-SE"/>
              </w:rPr>
            </w:pPr>
            <w:r w:rsidRPr="00B93702">
              <w:rPr>
                <w:rFonts w:cs="Arial"/>
                <w:lang w:val="sv-SE"/>
              </w:rPr>
              <w:t>NI: TC16</w:t>
            </w:r>
          </w:p>
          <w:p w14:paraId="00606B76" w14:textId="77777777" w:rsidR="00E46DAC" w:rsidRPr="00B93702" w:rsidRDefault="00282F6D" w:rsidP="00282F6D">
            <w:pPr>
              <w:pStyle w:val="TAL"/>
              <w:rPr>
                <w:rFonts w:cs="Arial"/>
                <w:lang w:eastAsia="en-US"/>
              </w:rPr>
            </w:pPr>
            <w:r w:rsidRPr="00B93702">
              <w:rPr>
                <w:rFonts w:cs="Arial"/>
                <w:lang w:val="sv-SE"/>
              </w:rPr>
              <w:t>NG: TC19</w:t>
            </w:r>
          </w:p>
        </w:tc>
        <w:tc>
          <w:tcPr>
            <w:tcW w:w="1278" w:type="dxa"/>
          </w:tcPr>
          <w:p w14:paraId="0E07392E" w14:textId="77777777" w:rsidR="00E46DAC" w:rsidRPr="00B93702" w:rsidRDefault="00E46DAC" w:rsidP="00546BDF">
            <w:pPr>
              <w:pStyle w:val="TAL"/>
              <w:rPr>
                <w:rFonts w:cs="Arial"/>
                <w:lang w:eastAsia="en-US"/>
              </w:rPr>
            </w:pPr>
            <w:r w:rsidRPr="00B93702">
              <w:rPr>
                <w:rFonts w:cs="Arial"/>
                <w:lang w:eastAsia="en-US"/>
              </w:rPr>
              <w:t>C: TC4a</w:t>
            </w:r>
          </w:p>
          <w:p w14:paraId="46294CBD" w14:textId="77777777"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14:paraId="3971CB41" w14:textId="77777777" w:rsidR="00E46DAC" w:rsidRPr="00B93702" w:rsidRDefault="00E46DAC" w:rsidP="00546BDF">
            <w:pPr>
              <w:pStyle w:val="TAL"/>
              <w:rPr>
                <w:rFonts w:cs="Arial"/>
                <w:lang w:eastAsia="en-US"/>
              </w:rPr>
            </w:pPr>
            <w:r w:rsidRPr="00B93702">
              <w:rPr>
                <w:rFonts w:cs="Arial"/>
                <w:lang w:eastAsia="en-US"/>
              </w:rPr>
              <w:t>C: TC4b</w:t>
            </w:r>
          </w:p>
          <w:p w14:paraId="5D8F4B70" w14:textId="77777777" w:rsidR="002F6EF4" w:rsidRPr="00B93702" w:rsidRDefault="00E46DAC" w:rsidP="002F6EF4">
            <w:pPr>
              <w:pStyle w:val="TAL"/>
              <w:rPr>
                <w:rFonts w:cs="Arial"/>
                <w:lang w:eastAsia="en-US"/>
              </w:rPr>
            </w:pPr>
            <w:r w:rsidRPr="00B93702">
              <w:rPr>
                <w:rFonts w:cs="Arial"/>
                <w:lang w:eastAsia="en-US"/>
              </w:rPr>
              <w:t>CNC: TC4b</w:t>
            </w:r>
            <w:r w:rsidRPr="00B93702">
              <w:rPr>
                <w:rFonts w:cs="Arial"/>
                <w:lang w:eastAsia="en-US"/>
              </w:rPr>
              <w:br/>
              <w:t>C/NC: TC4b, NTC4b</w:t>
            </w:r>
          </w:p>
          <w:p w14:paraId="5D4DE4D2" w14:textId="77777777" w:rsidR="002F6EF4" w:rsidRPr="00B93702" w:rsidRDefault="002F6EF4" w:rsidP="002F6EF4">
            <w:pPr>
              <w:pStyle w:val="TAL"/>
              <w:rPr>
                <w:rFonts w:cs="Arial"/>
                <w:lang w:eastAsia="en-US"/>
              </w:rPr>
            </w:pPr>
            <w:r w:rsidRPr="00B93702">
              <w:rPr>
                <w:rFonts w:cs="Arial"/>
                <w:lang w:eastAsia="en-US"/>
              </w:rPr>
              <w:t>NI: TC15</w:t>
            </w:r>
          </w:p>
          <w:p w14:paraId="10504407" w14:textId="77777777" w:rsidR="00E46DAC" w:rsidRPr="00B93702" w:rsidRDefault="002F6EF4" w:rsidP="002F6EF4">
            <w:pPr>
              <w:pStyle w:val="TAL"/>
              <w:rPr>
                <w:rFonts w:cs="Arial"/>
                <w:lang w:eastAsia="en-US"/>
              </w:rPr>
            </w:pPr>
            <w:r w:rsidRPr="00B93702">
              <w:rPr>
                <w:rFonts w:cs="Arial"/>
                <w:lang w:eastAsia="en-US"/>
              </w:rPr>
              <w:t>NG: TC18</w:t>
            </w:r>
          </w:p>
        </w:tc>
        <w:tc>
          <w:tcPr>
            <w:tcW w:w="1460" w:type="dxa"/>
          </w:tcPr>
          <w:p w14:paraId="724E7E0E" w14:textId="77777777" w:rsidR="00E46DAC" w:rsidRPr="00B93702" w:rsidRDefault="00E46DAC" w:rsidP="00546BDF">
            <w:pPr>
              <w:pStyle w:val="TAL"/>
              <w:rPr>
                <w:rFonts w:cs="Arial"/>
                <w:lang w:eastAsia="en-US"/>
              </w:rPr>
            </w:pPr>
            <w:r w:rsidRPr="00B93702">
              <w:rPr>
                <w:rFonts w:cs="Arial"/>
                <w:lang w:eastAsia="en-US"/>
              </w:rPr>
              <w:t>C: TC4c</w:t>
            </w:r>
          </w:p>
          <w:p w14:paraId="4846E429" w14:textId="77777777"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14:paraId="62ABC326" w14:textId="77777777" w:rsidR="00E46DAC" w:rsidRPr="00B93702" w:rsidRDefault="00E46DAC" w:rsidP="00E46DAC">
            <w:pPr>
              <w:keepNext/>
              <w:keepLines/>
              <w:spacing w:after="0"/>
              <w:rPr>
                <w:rFonts w:ascii="Arial" w:hAnsi="Arial"/>
                <w:sz w:val="18"/>
              </w:rPr>
            </w:pPr>
            <w:r w:rsidRPr="00B93702">
              <w:rPr>
                <w:rFonts w:ascii="Arial" w:hAnsi="Arial"/>
                <w:sz w:val="18"/>
              </w:rPr>
              <w:t>C: TC4a*, TC4b, TC3a*</w:t>
            </w:r>
          </w:p>
          <w:p w14:paraId="726A62DE" w14:textId="77777777" w:rsidR="00E46DAC" w:rsidRPr="00B93702" w:rsidRDefault="00E46DAC" w:rsidP="00E46DAC">
            <w:pPr>
              <w:keepNext/>
              <w:keepLines/>
              <w:spacing w:after="0"/>
              <w:rPr>
                <w:rFonts w:ascii="Arial" w:hAnsi="Arial"/>
                <w:sz w:val="18"/>
              </w:rPr>
            </w:pPr>
          </w:p>
          <w:p w14:paraId="765FC539" w14:textId="77777777" w:rsidR="00E46DAC" w:rsidRPr="00B93702" w:rsidRDefault="00E46DAC" w:rsidP="00E46DAC">
            <w:pPr>
              <w:keepNext/>
              <w:keepLines/>
              <w:spacing w:after="0"/>
              <w:rPr>
                <w:rFonts w:ascii="Arial" w:hAnsi="Arial"/>
                <w:sz w:val="18"/>
              </w:rPr>
            </w:pPr>
            <w:r w:rsidRPr="00B93702">
              <w:rPr>
                <w:rFonts w:ascii="Arial" w:hAnsi="Arial"/>
                <w:sz w:val="18"/>
              </w:rPr>
              <w:t>CNC: TC4a*, TC4b, TC3a*</w:t>
            </w:r>
          </w:p>
          <w:p w14:paraId="531E0F2C" w14:textId="77777777" w:rsidR="002F6EF4" w:rsidRPr="00B93702" w:rsidRDefault="00E46DAC" w:rsidP="002F6EF4">
            <w:pPr>
              <w:pStyle w:val="TAL"/>
            </w:pPr>
            <w:r w:rsidRPr="00B93702">
              <w:br/>
              <w:t>C/NC: TC4a*, NTC4a*, TC4b, NTC4b, TC3a*, NTC3a*</w:t>
            </w:r>
          </w:p>
          <w:p w14:paraId="4338E160" w14:textId="77777777" w:rsidR="002F6EF4" w:rsidRPr="00B93702" w:rsidRDefault="002F6EF4" w:rsidP="002F6EF4">
            <w:pPr>
              <w:pStyle w:val="TAL"/>
            </w:pPr>
          </w:p>
          <w:p w14:paraId="782B0A45" w14:textId="77777777" w:rsidR="002F6EF4" w:rsidRPr="00B93702" w:rsidRDefault="002F6EF4" w:rsidP="002F6EF4">
            <w:pPr>
              <w:pStyle w:val="TAL"/>
              <w:rPr>
                <w:rFonts w:cs="Arial"/>
                <w:lang w:eastAsia="en-US"/>
              </w:rPr>
            </w:pPr>
            <w:r w:rsidRPr="00B93702">
              <w:rPr>
                <w:rFonts w:cs="Arial"/>
                <w:lang w:eastAsia="en-US"/>
              </w:rPr>
              <w:t>NI: TC15,TC16*</w:t>
            </w:r>
          </w:p>
          <w:p w14:paraId="2635F693" w14:textId="77777777" w:rsidR="002F6EF4" w:rsidRPr="00B93702" w:rsidRDefault="002F6EF4" w:rsidP="002F6EF4">
            <w:pPr>
              <w:pStyle w:val="TAL"/>
              <w:rPr>
                <w:rFonts w:cs="Arial"/>
                <w:lang w:eastAsia="en-US"/>
              </w:rPr>
            </w:pPr>
          </w:p>
          <w:p w14:paraId="7F412277" w14:textId="77777777" w:rsidR="00E46DAC" w:rsidRPr="00B93702" w:rsidRDefault="002F6EF4" w:rsidP="002F6EF4">
            <w:pPr>
              <w:pStyle w:val="TAL"/>
            </w:pPr>
            <w:r w:rsidRPr="00B93702">
              <w:rPr>
                <w:rFonts w:cs="Arial"/>
                <w:lang w:eastAsia="ja-JP"/>
              </w:rPr>
              <w:t>NG: TC18,TC19*</w:t>
            </w:r>
          </w:p>
          <w:p w14:paraId="00D430DC" w14:textId="77777777" w:rsidR="00E46DAC" w:rsidRPr="00B93702" w:rsidRDefault="00E46DAC" w:rsidP="00546BDF">
            <w:pPr>
              <w:pStyle w:val="TAL"/>
              <w:rPr>
                <w:rFonts w:cs="Arial"/>
                <w:lang w:eastAsia="en-US"/>
              </w:rPr>
            </w:pPr>
          </w:p>
        </w:tc>
      </w:tr>
      <w:tr w:rsidR="00B93702" w:rsidRPr="00B93702" w14:paraId="090B7D74" w14:textId="77777777" w:rsidTr="00E46DAC">
        <w:trPr>
          <w:trHeight w:val="892"/>
          <w:jc w:val="center"/>
        </w:trPr>
        <w:tc>
          <w:tcPr>
            <w:tcW w:w="1788" w:type="dxa"/>
          </w:tcPr>
          <w:p w14:paraId="618359B1" w14:textId="77777777" w:rsidR="00E46DAC" w:rsidRPr="00B93702" w:rsidRDefault="00E46DAC" w:rsidP="00AB57F0">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278" w:type="dxa"/>
          </w:tcPr>
          <w:p w14:paraId="0714B3DF"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04519F3"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36015200" w14:textId="77777777"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14:paraId="6BB391DB"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2EF5FD0"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143BA613"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4F5EF5E0"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270F48B2" w14:textId="77777777" w:rsidTr="00E46DAC">
        <w:trPr>
          <w:jc w:val="center"/>
        </w:trPr>
        <w:tc>
          <w:tcPr>
            <w:tcW w:w="1788" w:type="dxa"/>
            <w:vAlign w:val="center"/>
          </w:tcPr>
          <w:p w14:paraId="18D86DE9" w14:textId="77777777" w:rsidR="00E46DAC" w:rsidRPr="00B93702" w:rsidRDefault="00E46DAC" w:rsidP="00AB57F0">
            <w:pPr>
              <w:pStyle w:val="TAL"/>
              <w:ind w:left="14"/>
              <w:rPr>
                <w:rFonts w:cs="Arial"/>
                <w:lang w:eastAsia="en-US"/>
              </w:rPr>
            </w:pPr>
            <w:r w:rsidRPr="00B93702">
              <w:rPr>
                <w:rFonts w:cs="Arial"/>
                <w:lang w:eastAsia="en-US"/>
              </w:rPr>
              <w:t>E-UTRA for DL RS power</w:t>
            </w:r>
          </w:p>
        </w:tc>
        <w:tc>
          <w:tcPr>
            <w:tcW w:w="1278" w:type="dxa"/>
          </w:tcPr>
          <w:p w14:paraId="41FD41E9"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2BD65F50"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5A134778"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30A9A468"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7714ED24"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78DA633A"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6D1DB0AA" w14:textId="77777777" w:rsidR="00E46DAC" w:rsidRPr="00B93702" w:rsidRDefault="00E46DAC" w:rsidP="00AB57F0">
            <w:pPr>
              <w:pStyle w:val="TAL"/>
              <w:rPr>
                <w:rFonts w:cs="Arial"/>
                <w:lang w:eastAsia="en-US"/>
              </w:rPr>
            </w:pPr>
            <w:r w:rsidRPr="00B93702">
              <w:rPr>
                <w:rFonts w:cs="Arial"/>
              </w:rPr>
              <w:t>(TS 36.141)</w:t>
            </w:r>
          </w:p>
        </w:tc>
      </w:tr>
      <w:tr w:rsidR="00B93702" w:rsidRPr="00B93702" w14:paraId="632DA76A" w14:textId="77777777" w:rsidTr="00E819CF">
        <w:trPr>
          <w:jc w:val="center"/>
        </w:trPr>
        <w:tc>
          <w:tcPr>
            <w:tcW w:w="1788" w:type="dxa"/>
            <w:vAlign w:val="center"/>
          </w:tcPr>
          <w:p w14:paraId="10648D8A" w14:textId="77777777" w:rsidR="002F6EF4" w:rsidRPr="00B93702" w:rsidRDefault="002F6EF4" w:rsidP="002F6EF4">
            <w:pPr>
              <w:pStyle w:val="TAL"/>
              <w:rPr>
                <w:lang w:eastAsia="en-US"/>
              </w:rPr>
            </w:pPr>
            <w:r w:rsidRPr="00B93702">
              <w:rPr>
                <w:lang w:eastAsia="en-US"/>
              </w:rPr>
              <w:t>NB-IoT for DL RS power</w:t>
            </w:r>
          </w:p>
        </w:tc>
        <w:tc>
          <w:tcPr>
            <w:tcW w:w="1278" w:type="dxa"/>
          </w:tcPr>
          <w:p w14:paraId="7C96956F" w14:textId="77777777" w:rsidR="002F6EF4" w:rsidRPr="00B93702" w:rsidRDefault="002F6EF4" w:rsidP="002F6EF4">
            <w:pPr>
              <w:pStyle w:val="TAL"/>
              <w:rPr>
                <w:lang w:eastAsia="en-US"/>
              </w:rPr>
            </w:pPr>
            <w:r w:rsidRPr="00B93702">
              <w:rPr>
                <w:lang w:eastAsia="en-US"/>
              </w:rPr>
              <w:t>(TS 36.141)</w:t>
            </w:r>
          </w:p>
        </w:tc>
        <w:tc>
          <w:tcPr>
            <w:tcW w:w="1278" w:type="dxa"/>
          </w:tcPr>
          <w:p w14:paraId="37EFCD45" w14:textId="77777777" w:rsidR="002F6EF4" w:rsidRPr="00B93702" w:rsidRDefault="002F6EF4" w:rsidP="002F6EF4">
            <w:pPr>
              <w:pStyle w:val="TAL"/>
              <w:rPr>
                <w:lang w:eastAsia="en-US"/>
              </w:rPr>
            </w:pPr>
            <w:r w:rsidRPr="00B93702">
              <w:rPr>
                <w:lang w:eastAsia="en-US"/>
              </w:rPr>
              <w:t>(TS 36.141)</w:t>
            </w:r>
          </w:p>
        </w:tc>
        <w:tc>
          <w:tcPr>
            <w:tcW w:w="1278" w:type="dxa"/>
          </w:tcPr>
          <w:p w14:paraId="05A292FB" w14:textId="77777777" w:rsidR="002F6EF4" w:rsidRPr="00B93702" w:rsidRDefault="002F6EF4" w:rsidP="002F6EF4">
            <w:pPr>
              <w:pStyle w:val="TAL"/>
              <w:rPr>
                <w:lang w:eastAsia="en-US"/>
              </w:rPr>
            </w:pPr>
            <w:r w:rsidRPr="00B93702">
              <w:rPr>
                <w:lang w:eastAsia="en-US"/>
              </w:rPr>
              <w:t>N/A</w:t>
            </w:r>
          </w:p>
        </w:tc>
        <w:tc>
          <w:tcPr>
            <w:tcW w:w="1278" w:type="dxa"/>
          </w:tcPr>
          <w:p w14:paraId="48ED6287" w14:textId="77777777" w:rsidR="002F6EF4" w:rsidRPr="00B93702" w:rsidRDefault="002F6EF4" w:rsidP="002F6EF4">
            <w:pPr>
              <w:pStyle w:val="TAL"/>
              <w:rPr>
                <w:lang w:eastAsia="en-US"/>
              </w:rPr>
            </w:pPr>
            <w:r w:rsidRPr="00B93702">
              <w:rPr>
                <w:lang w:eastAsia="en-US"/>
              </w:rPr>
              <w:t>N/A</w:t>
            </w:r>
          </w:p>
        </w:tc>
        <w:tc>
          <w:tcPr>
            <w:tcW w:w="1278" w:type="dxa"/>
          </w:tcPr>
          <w:p w14:paraId="55E9A97C" w14:textId="77777777" w:rsidR="002F6EF4" w:rsidRPr="00B93702" w:rsidRDefault="002F6EF4" w:rsidP="002F6EF4">
            <w:pPr>
              <w:pStyle w:val="TAL"/>
              <w:rPr>
                <w:lang w:eastAsia="en-US"/>
              </w:rPr>
            </w:pPr>
            <w:r w:rsidRPr="00B93702">
              <w:rPr>
                <w:lang w:eastAsia="en-US"/>
              </w:rPr>
              <w:t>(TS 36.141)</w:t>
            </w:r>
          </w:p>
        </w:tc>
        <w:tc>
          <w:tcPr>
            <w:tcW w:w="1460" w:type="dxa"/>
          </w:tcPr>
          <w:p w14:paraId="0017EF17" w14:textId="77777777" w:rsidR="002F6EF4" w:rsidRPr="00B93702" w:rsidRDefault="002F6EF4" w:rsidP="002F6EF4">
            <w:pPr>
              <w:pStyle w:val="TAL"/>
              <w:rPr>
                <w:lang w:eastAsia="en-US"/>
              </w:rPr>
            </w:pPr>
            <w:r w:rsidRPr="00B93702">
              <w:rPr>
                <w:lang w:eastAsia="en-US"/>
              </w:rPr>
              <w:t>N/A</w:t>
            </w:r>
          </w:p>
        </w:tc>
        <w:tc>
          <w:tcPr>
            <w:tcW w:w="1460" w:type="dxa"/>
          </w:tcPr>
          <w:p w14:paraId="313BEE31" w14:textId="77777777" w:rsidR="002F6EF4" w:rsidRPr="00B93702" w:rsidRDefault="002F6EF4" w:rsidP="002F6EF4">
            <w:pPr>
              <w:pStyle w:val="TAL"/>
            </w:pPr>
            <w:r w:rsidRPr="00B93702">
              <w:rPr>
                <w:lang w:eastAsia="en-US"/>
              </w:rPr>
              <w:t>(TS 36.141)</w:t>
            </w:r>
          </w:p>
        </w:tc>
      </w:tr>
      <w:tr w:rsidR="00B93702" w:rsidRPr="00B93702" w14:paraId="10768989" w14:textId="77777777" w:rsidTr="00E46DAC">
        <w:trPr>
          <w:jc w:val="center"/>
        </w:trPr>
        <w:tc>
          <w:tcPr>
            <w:tcW w:w="1788" w:type="dxa"/>
            <w:vAlign w:val="center"/>
          </w:tcPr>
          <w:p w14:paraId="697C7E46" w14:textId="77777777" w:rsidR="00E46DAC" w:rsidRPr="00B93702" w:rsidRDefault="00E46DAC" w:rsidP="00AB57F0">
            <w:pPr>
              <w:pStyle w:val="TAL"/>
              <w:ind w:left="14"/>
              <w:rPr>
                <w:rFonts w:cs="Arial"/>
                <w:lang w:eastAsia="en-US"/>
              </w:rPr>
            </w:pPr>
            <w:r w:rsidRPr="00B93702">
              <w:rPr>
                <w:rFonts w:cs="Arial"/>
                <w:lang w:eastAsia="en-US"/>
              </w:rPr>
              <w:t>UTRA FDD primary CPICH power</w:t>
            </w:r>
          </w:p>
        </w:tc>
        <w:tc>
          <w:tcPr>
            <w:tcW w:w="1278" w:type="dxa"/>
          </w:tcPr>
          <w:p w14:paraId="68052B6E"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295FF94C"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61EBA662"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285AEC46"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4326F7C5"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48FC1F33" w14:textId="77777777" w:rsidR="00E46DAC" w:rsidRPr="00B93702" w:rsidRDefault="00E46DAC" w:rsidP="00AB57F0">
            <w:pPr>
              <w:pStyle w:val="TAL"/>
              <w:rPr>
                <w:rFonts w:cs="Arial"/>
                <w:lang w:eastAsia="en-US"/>
              </w:rPr>
            </w:pPr>
            <w:r w:rsidRPr="00B93702">
              <w:rPr>
                <w:rFonts w:cs="Arial"/>
                <w:lang w:eastAsia="en-US"/>
              </w:rPr>
              <w:t>(TS 25.141)</w:t>
            </w:r>
          </w:p>
        </w:tc>
        <w:tc>
          <w:tcPr>
            <w:tcW w:w="1460" w:type="dxa"/>
          </w:tcPr>
          <w:p w14:paraId="0B45D12E" w14:textId="77777777" w:rsidR="00E46DAC" w:rsidRPr="00B93702" w:rsidRDefault="00E46DAC" w:rsidP="00AB57F0">
            <w:pPr>
              <w:pStyle w:val="TAL"/>
              <w:rPr>
                <w:rFonts w:cs="Arial"/>
                <w:lang w:eastAsia="en-US"/>
              </w:rPr>
            </w:pPr>
            <w:r w:rsidRPr="00B93702">
              <w:rPr>
                <w:rFonts w:cs="Arial"/>
              </w:rPr>
              <w:t>(TS 25.141)*</w:t>
            </w:r>
          </w:p>
        </w:tc>
      </w:tr>
      <w:tr w:rsidR="00B93702" w:rsidRPr="00B93702" w14:paraId="03EE30B1" w14:textId="77777777" w:rsidTr="00E46DAC">
        <w:trPr>
          <w:jc w:val="center"/>
        </w:trPr>
        <w:tc>
          <w:tcPr>
            <w:tcW w:w="1788" w:type="dxa"/>
            <w:vAlign w:val="center"/>
          </w:tcPr>
          <w:p w14:paraId="2E870C9C" w14:textId="77777777" w:rsidR="00E46DAC" w:rsidRPr="00B93702" w:rsidRDefault="00E46DAC" w:rsidP="00242DAD">
            <w:pPr>
              <w:pStyle w:val="TAL"/>
              <w:ind w:left="14"/>
              <w:rPr>
                <w:rFonts w:cs="Arial"/>
                <w:lang w:eastAsia="en-US"/>
              </w:rPr>
            </w:pPr>
            <w:r w:rsidRPr="00B93702">
              <w:rPr>
                <w:rFonts w:cs="Arial"/>
                <w:lang w:eastAsia="en-US"/>
              </w:rPr>
              <w:t>UTRA FDD secondary CPICH power</w:t>
            </w:r>
          </w:p>
        </w:tc>
        <w:tc>
          <w:tcPr>
            <w:tcW w:w="1278" w:type="dxa"/>
          </w:tcPr>
          <w:p w14:paraId="0DFB8D39" w14:textId="77777777" w:rsidR="00E46DAC" w:rsidRPr="00B93702" w:rsidRDefault="00E46DAC" w:rsidP="00242DAD">
            <w:pPr>
              <w:pStyle w:val="TAL"/>
              <w:rPr>
                <w:rFonts w:cs="Arial"/>
                <w:lang w:eastAsia="en-US"/>
              </w:rPr>
            </w:pPr>
            <w:r w:rsidRPr="00B93702">
              <w:rPr>
                <w:rFonts w:cs="Arial"/>
                <w:lang w:eastAsia="en-US"/>
              </w:rPr>
              <w:t>(TS 25.141)</w:t>
            </w:r>
          </w:p>
        </w:tc>
        <w:tc>
          <w:tcPr>
            <w:tcW w:w="1278" w:type="dxa"/>
          </w:tcPr>
          <w:p w14:paraId="0665814D" w14:textId="77777777" w:rsidR="00E46DAC" w:rsidRPr="00B93702" w:rsidRDefault="00E46DAC" w:rsidP="00242DAD">
            <w:pPr>
              <w:pStyle w:val="TAL"/>
              <w:rPr>
                <w:rFonts w:cs="Arial"/>
                <w:lang w:eastAsia="en-US"/>
              </w:rPr>
            </w:pPr>
            <w:r w:rsidRPr="00B93702">
              <w:rPr>
                <w:rFonts w:cs="Arial"/>
                <w:lang w:eastAsia="en-US"/>
              </w:rPr>
              <w:t>(TS 25.141)</w:t>
            </w:r>
          </w:p>
        </w:tc>
        <w:tc>
          <w:tcPr>
            <w:tcW w:w="1278" w:type="dxa"/>
          </w:tcPr>
          <w:p w14:paraId="7F1E2649" w14:textId="77777777" w:rsidR="00E46DAC" w:rsidRPr="00B93702" w:rsidRDefault="00E46DAC" w:rsidP="00242DAD">
            <w:pPr>
              <w:pStyle w:val="TAL"/>
              <w:rPr>
                <w:rFonts w:cs="Arial"/>
                <w:lang w:eastAsia="en-US"/>
              </w:rPr>
            </w:pPr>
            <w:r w:rsidRPr="00B93702">
              <w:rPr>
                <w:rFonts w:cs="Arial"/>
                <w:lang w:eastAsia="en-US"/>
              </w:rPr>
              <w:t>N/A</w:t>
            </w:r>
          </w:p>
        </w:tc>
        <w:tc>
          <w:tcPr>
            <w:tcW w:w="1278" w:type="dxa"/>
          </w:tcPr>
          <w:p w14:paraId="42AFAB04" w14:textId="77777777" w:rsidR="00E46DAC" w:rsidRPr="00B93702" w:rsidRDefault="00E46DAC" w:rsidP="00242DAD">
            <w:pPr>
              <w:pStyle w:val="TAL"/>
              <w:rPr>
                <w:rFonts w:cs="Arial"/>
                <w:lang w:eastAsia="en-US"/>
              </w:rPr>
            </w:pPr>
            <w:r w:rsidRPr="00B93702">
              <w:rPr>
                <w:rFonts w:cs="Arial"/>
                <w:lang w:eastAsia="en-US"/>
              </w:rPr>
              <w:t>(TS 25.141)</w:t>
            </w:r>
          </w:p>
        </w:tc>
        <w:tc>
          <w:tcPr>
            <w:tcW w:w="1278" w:type="dxa"/>
          </w:tcPr>
          <w:p w14:paraId="684092E4" w14:textId="77777777" w:rsidR="00E46DAC" w:rsidRPr="00B93702" w:rsidRDefault="00E46DAC" w:rsidP="00242DAD">
            <w:pPr>
              <w:pStyle w:val="TAL"/>
              <w:rPr>
                <w:rFonts w:cs="Arial"/>
                <w:lang w:eastAsia="en-US"/>
              </w:rPr>
            </w:pPr>
            <w:r w:rsidRPr="00B93702">
              <w:rPr>
                <w:rFonts w:cs="Arial"/>
                <w:lang w:eastAsia="en-US"/>
              </w:rPr>
              <w:t>N/A</w:t>
            </w:r>
          </w:p>
        </w:tc>
        <w:tc>
          <w:tcPr>
            <w:tcW w:w="1460" w:type="dxa"/>
          </w:tcPr>
          <w:p w14:paraId="105017E3" w14:textId="77777777" w:rsidR="00E46DAC" w:rsidRPr="00B93702" w:rsidRDefault="00E46DAC" w:rsidP="00242DAD">
            <w:pPr>
              <w:pStyle w:val="TAL"/>
              <w:rPr>
                <w:rFonts w:cs="Arial"/>
                <w:lang w:eastAsia="en-US"/>
              </w:rPr>
            </w:pPr>
            <w:r w:rsidRPr="00B93702">
              <w:rPr>
                <w:rFonts w:cs="Arial"/>
                <w:lang w:eastAsia="en-US"/>
              </w:rPr>
              <w:t>(TS 25.141)</w:t>
            </w:r>
          </w:p>
        </w:tc>
        <w:tc>
          <w:tcPr>
            <w:tcW w:w="1460" w:type="dxa"/>
          </w:tcPr>
          <w:p w14:paraId="6BB117E2" w14:textId="77777777" w:rsidR="00E46DAC" w:rsidRPr="00B93702" w:rsidRDefault="00E46DAC" w:rsidP="00242DAD">
            <w:pPr>
              <w:pStyle w:val="TAL"/>
              <w:rPr>
                <w:rFonts w:cs="Arial"/>
                <w:lang w:eastAsia="en-US"/>
              </w:rPr>
            </w:pPr>
            <w:r w:rsidRPr="00B93702">
              <w:rPr>
                <w:rFonts w:cs="Arial"/>
              </w:rPr>
              <w:t>(TS 25.141)*</w:t>
            </w:r>
          </w:p>
        </w:tc>
      </w:tr>
      <w:tr w:rsidR="00B93702" w:rsidRPr="00B93702" w14:paraId="3E93C517" w14:textId="77777777" w:rsidTr="00E46DAC">
        <w:trPr>
          <w:jc w:val="center"/>
        </w:trPr>
        <w:tc>
          <w:tcPr>
            <w:tcW w:w="1788" w:type="dxa"/>
            <w:vAlign w:val="center"/>
          </w:tcPr>
          <w:p w14:paraId="63CEA5E1" w14:textId="77777777" w:rsidR="00E46DAC" w:rsidRPr="00B93702" w:rsidRDefault="00E46DAC" w:rsidP="00AB57F0">
            <w:pPr>
              <w:pStyle w:val="TAL"/>
              <w:ind w:left="14"/>
              <w:rPr>
                <w:rFonts w:cs="Arial"/>
                <w:lang w:eastAsia="en-US"/>
              </w:rPr>
            </w:pPr>
            <w:r w:rsidRPr="00B93702">
              <w:rPr>
                <w:rFonts w:cs="Arial"/>
                <w:lang w:eastAsia="en-US"/>
              </w:rPr>
              <w:t>UTRA TDD primary CCPCH power</w:t>
            </w:r>
          </w:p>
        </w:tc>
        <w:tc>
          <w:tcPr>
            <w:tcW w:w="1278" w:type="dxa"/>
          </w:tcPr>
          <w:p w14:paraId="09BE8FB2"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E9B42C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55EB9F1" w14:textId="77777777" w:rsidR="00E46DAC" w:rsidRPr="00B93702" w:rsidRDefault="00E46DAC" w:rsidP="00AB57F0">
            <w:pPr>
              <w:pStyle w:val="TAL"/>
              <w:rPr>
                <w:rFonts w:cs="Arial"/>
                <w:lang w:eastAsia="en-US"/>
              </w:rPr>
            </w:pPr>
            <w:r w:rsidRPr="00B93702">
              <w:rPr>
                <w:rFonts w:cs="Arial"/>
                <w:lang w:eastAsia="en-US"/>
              </w:rPr>
              <w:t>(TS 25.142)</w:t>
            </w:r>
          </w:p>
        </w:tc>
        <w:tc>
          <w:tcPr>
            <w:tcW w:w="1278" w:type="dxa"/>
          </w:tcPr>
          <w:p w14:paraId="2E103BFA"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3FD9AF1A"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1D1F44A6"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539963BA"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5A354329" w14:textId="77777777" w:rsidTr="00E46DAC">
        <w:trPr>
          <w:jc w:val="center"/>
        </w:trPr>
        <w:tc>
          <w:tcPr>
            <w:tcW w:w="1788" w:type="dxa"/>
            <w:vAlign w:val="center"/>
          </w:tcPr>
          <w:p w14:paraId="45FCDA1F" w14:textId="77777777" w:rsidR="00E46DAC" w:rsidRPr="00B93702" w:rsidRDefault="00E46DAC" w:rsidP="00AB57F0">
            <w:pPr>
              <w:pStyle w:val="TAL"/>
              <w:ind w:left="14"/>
              <w:rPr>
                <w:rFonts w:cs="Arial"/>
                <w:b/>
                <w:lang w:eastAsia="en-US"/>
              </w:rPr>
            </w:pPr>
            <w:r w:rsidRPr="00B93702">
              <w:rPr>
                <w:rFonts w:cs="Arial"/>
                <w:b/>
                <w:lang w:eastAsia="en-US"/>
              </w:rPr>
              <w:t>6.3 Output power dynamics</w:t>
            </w:r>
          </w:p>
        </w:tc>
        <w:tc>
          <w:tcPr>
            <w:tcW w:w="1278" w:type="dxa"/>
          </w:tcPr>
          <w:p w14:paraId="1048BE24"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51B32D9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61E9C543"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60418463"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4C80BD21"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01E47BC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356E0EA9" w14:textId="77777777" w:rsidR="00E46DAC" w:rsidRPr="00B93702" w:rsidRDefault="00E46DAC" w:rsidP="00AB57F0">
            <w:pPr>
              <w:pStyle w:val="TAL"/>
              <w:rPr>
                <w:rFonts w:cs="Arial"/>
                <w:lang w:eastAsia="en-US"/>
              </w:rPr>
            </w:pPr>
            <w:r w:rsidRPr="00B93702">
              <w:rPr>
                <w:rFonts w:cs="Arial"/>
                <w:lang w:eastAsia="en-US"/>
              </w:rPr>
              <w:t>-</w:t>
            </w:r>
          </w:p>
        </w:tc>
      </w:tr>
      <w:tr w:rsidR="00B93702" w:rsidRPr="00B93702" w14:paraId="1A2B906F" w14:textId="77777777" w:rsidTr="00E46DAC">
        <w:trPr>
          <w:jc w:val="center"/>
        </w:trPr>
        <w:tc>
          <w:tcPr>
            <w:tcW w:w="1788" w:type="dxa"/>
            <w:vAlign w:val="center"/>
          </w:tcPr>
          <w:p w14:paraId="485E5D9A" w14:textId="77777777"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14:paraId="6739B163"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2B571801"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4740AD90"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174F46E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760D53A"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38E0F7D3"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299026C1" w14:textId="77777777" w:rsidR="00E46DAC" w:rsidRPr="00B93702" w:rsidRDefault="00E46DAC" w:rsidP="00AB57F0">
            <w:pPr>
              <w:pStyle w:val="TAL"/>
              <w:rPr>
                <w:rFonts w:cs="Arial"/>
                <w:lang w:eastAsia="en-US"/>
              </w:rPr>
            </w:pPr>
            <w:r w:rsidRPr="00B93702">
              <w:rPr>
                <w:rFonts w:cs="Arial"/>
              </w:rPr>
              <w:t>(TS 36.141)</w:t>
            </w:r>
          </w:p>
        </w:tc>
      </w:tr>
      <w:tr w:rsidR="00B93702" w:rsidRPr="00B93702" w14:paraId="2EC62B61" w14:textId="77777777" w:rsidTr="00E46DAC">
        <w:trPr>
          <w:jc w:val="center"/>
        </w:trPr>
        <w:tc>
          <w:tcPr>
            <w:tcW w:w="1788" w:type="dxa"/>
            <w:vAlign w:val="center"/>
          </w:tcPr>
          <w:p w14:paraId="1450AF65" w14:textId="77777777"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14:paraId="76656A96"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2BB705D6"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2767BAA3"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16FB52A"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4585DDB4"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3B972D3D" w14:textId="77777777" w:rsidR="00E46DAC" w:rsidRPr="00B93702" w:rsidRDefault="00E46DAC" w:rsidP="00AB57F0">
            <w:pPr>
              <w:pStyle w:val="TAL"/>
              <w:rPr>
                <w:rFonts w:cs="Arial"/>
                <w:lang w:eastAsia="en-US"/>
              </w:rPr>
            </w:pPr>
            <w:r w:rsidRPr="00B93702">
              <w:rPr>
                <w:rFonts w:cs="Arial"/>
                <w:lang w:eastAsia="en-US"/>
              </w:rPr>
              <w:t>(TS 25.141)</w:t>
            </w:r>
          </w:p>
        </w:tc>
        <w:tc>
          <w:tcPr>
            <w:tcW w:w="1460" w:type="dxa"/>
          </w:tcPr>
          <w:p w14:paraId="31AF57C0" w14:textId="77777777" w:rsidR="00E46DAC" w:rsidRPr="00B93702" w:rsidRDefault="00E46DAC" w:rsidP="00AB57F0">
            <w:pPr>
              <w:pStyle w:val="TAL"/>
              <w:rPr>
                <w:rFonts w:cs="Arial"/>
                <w:lang w:eastAsia="en-US"/>
              </w:rPr>
            </w:pPr>
            <w:r w:rsidRPr="00B93702">
              <w:rPr>
                <w:rFonts w:cs="Arial"/>
              </w:rPr>
              <w:t>(TS 25.141)*</w:t>
            </w:r>
          </w:p>
        </w:tc>
      </w:tr>
      <w:tr w:rsidR="00B93702" w:rsidRPr="00B93702" w14:paraId="39B4278D" w14:textId="77777777" w:rsidTr="00E46DAC">
        <w:trPr>
          <w:jc w:val="center"/>
        </w:trPr>
        <w:tc>
          <w:tcPr>
            <w:tcW w:w="1788" w:type="dxa"/>
            <w:vAlign w:val="center"/>
          </w:tcPr>
          <w:p w14:paraId="037AFEC9" w14:textId="77777777"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14:paraId="208D10A1"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EC3BF63"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16921D12" w14:textId="77777777" w:rsidR="00E46DAC" w:rsidRPr="00B93702" w:rsidRDefault="00E46DAC" w:rsidP="00AB57F0">
            <w:pPr>
              <w:pStyle w:val="TAL"/>
              <w:rPr>
                <w:rFonts w:cs="Arial"/>
                <w:lang w:eastAsia="en-US"/>
              </w:rPr>
            </w:pPr>
            <w:r w:rsidRPr="00B93702">
              <w:rPr>
                <w:rFonts w:cs="Arial"/>
                <w:lang w:eastAsia="en-US"/>
              </w:rPr>
              <w:t>(TS 25.142)</w:t>
            </w:r>
          </w:p>
        </w:tc>
        <w:tc>
          <w:tcPr>
            <w:tcW w:w="1278" w:type="dxa"/>
          </w:tcPr>
          <w:p w14:paraId="7E7208C9"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77C811A2"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5159758D"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6FFF8C3E"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2CBD4253" w14:textId="77777777" w:rsidTr="00E46DAC">
        <w:trPr>
          <w:jc w:val="center"/>
        </w:trPr>
        <w:tc>
          <w:tcPr>
            <w:tcW w:w="1788" w:type="dxa"/>
          </w:tcPr>
          <w:p w14:paraId="4F5E1DF8" w14:textId="77777777" w:rsidR="00E46DAC" w:rsidRPr="00B93702" w:rsidRDefault="00E46DAC" w:rsidP="00AB57F0">
            <w:pPr>
              <w:pStyle w:val="TAL"/>
              <w:rPr>
                <w:rFonts w:cs="Arial"/>
                <w:lang w:eastAsia="en-US"/>
              </w:rPr>
            </w:pPr>
            <w:r w:rsidRPr="00B93702">
              <w:rPr>
                <w:rFonts w:cs="Arial"/>
                <w:lang w:eastAsia="en-US"/>
              </w:rPr>
              <w:t>GSM/EDGE</w:t>
            </w:r>
          </w:p>
        </w:tc>
        <w:tc>
          <w:tcPr>
            <w:tcW w:w="1278" w:type="dxa"/>
          </w:tcPr>
          <w:p w14:paraId="68B09373"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915933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2BBEA404"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BA6F5E9" w14:textId="77777777" w:rsidR="00E46DAC" w:rsidRPr="00B93702" w:rsidRDefault="00E46DAC" w:rsidP="00AB57F0">
            <w:pPr>
              <w:pStyle w:val="TAL"/>
              <w:rPr>
                <w:rFonts w:cs="Arial"/>
                <w:lang w:eastAsia="en-US"/>
              </w:rPr>
            </w:pPr>
            <w:r w:rsidRPr="00B93702">
              <w:rPr>
                <w:rFonts w:cs="Arial"/>
                <w:lang w:eastAsia="en-US"/>
              </w:rPr>
              <w:t>(TS 51.021)</w:t>
            </w:r>
          </w:p>
        </w:tc>
        <w:tc>
          <w:tcPr>
            <w:tcW w:w="1278" w:type="dxa"/>
          </w:tcPr>
          <w:p w14:paraId="5F34B7EC" w14:textId="77777777" w:rsidR="00E46DAC" w:rsidRPr="00B93702" w:rsidRDefault="00E46DAC" w:rsidP="00AB57F0">
            <w:pPr>
              <w:pStyle w:val="TAL"/>
              <w:rPr>
                <w:rFonts w:cs="Arial"/>
                <w:lang w:eastAsia="en-US"/>
              </w:rPr>
            </w:pPr>
            <w:r w:rsidRPr="00B93702">
              <w:rPr>
                <w:rFonts w:cs="Arial"/>
                <w:lang w:eastAsia="en-US"/>
              </w:rPr>
              <w:t>(TS 51.021)</w:t>
            </w:r>
          </w:p>
        </w:tc>
        <w:tc>
          <w:tcPr>
            <w:tcW w:w="1460" w:type="dxa"/>
          </w:tcPr>
          <w:p w14:paraId="0480AF21" w14:textId="77777777" w:rsidR="00E46DAC" w:rsidRPr="00B93702" w:rsidRDefault="00E46DAC" w:rsidP="00AB57F0">
            <w:pPr>
              <w:pStyle w:val="TAL"/>
              <w:rPr>
                <w:rFonts w:cs="Arial"/>
                <w:lang w:eastAsia="en-US"/>
              </w:rPr>
            </w:pPr>
            <w:r w:rsidRPr="00B93702">
              <w:rPr>
                <w:rFonts w:cs="Arial"/>
                <w:lang w:eastAsia="en-US"/>
              </w:rPr>
              <w:t>(TS 51.021)</w:t>
            </w:r>
          </w:p>
        </w:tc>
        <w:tc>
          <w:tcPr>
            <w:tcW w:w="1460" w:type="dxa"/>
          </w:tcPr>
          <w:p w14:paraId="57CB4906" w14:textId="77777777" w:rsidR="00E46DAC" w:rsidRPr="00B93702" w:rsidRDefault="00E46DAC" w:rsidP="00AB57F0">
            <w:pPr>
              <w:pStyle w:val="TAL"/>
              <w:rPr>
                <w:rFonts w:cs="Arial"/>
                <w:lang w:eastAsia="en-US"/>
              </w:rPr>
            </w:pPr>
            <w:r w:rsidRPr="00B93702">
              <w:rPr>
                <w:rFonts w:cs="Arial"/>
              </w:rPr>
              <w:t>TC4b</w:t>
            </w:r>
          </w:p>
        </w:tc>
      </w:tr>
      <w:tr w:rsidR="00B93702" w:rsidRPr="00B93702" w14:paraId="32F34F5C" w14:textId="77777777" w:rsidTr="00E819CF">
        <w:trPr>
          <w:jc w:val="center"/>
        </w:trPr>
        <w:tc>
          <w:tcPr>
            <w:tcW w:w="1788" w:type="dxa"/>
          </w:tcPr>
          <w:p w14:paraId="73A62724" w14:textId="77777777" w:rsidR="002F6EF4" w:rsidRPr="00B93702" w:rsidRDefault="002F6EF4" w:rsidP="00E819CF">
            <w:pPr>
              <w:pStyle w:val="TAL"/>
              <w:rPr>
                <w:rFonts w:cs="Arial"/>
                <w:lang w:eastAsia="en-US"/>
              </w:rPr>
            </w:pPr>
            <w:r w:rsidRPr="00B93702">
              <w:rPr>
                <w:rFonts w:cs="Arial"/>
                <w:lang w:eastAsia="en-US"/>
              </w:rPr>
              <w:t>NB-IoT</w:t>
            </w:r>
          </w:p>
        </w:tc>
        <w:tc>
          <w:tcPr>
            <w:tcW w:w="1278" w:type="dxa"/>
          </w:tcPr>
          <w:p w14:paraId="48388ABC" w14:textId="77777777" w:rsidR="002F6EF4" w:rsidRPr="00B93702" w:rsidRDefault="002F6EF4" w:rsidP="00E819CF">
            <w:pPr>
              <w:pStyle w:val="TAL"/>
              <w:rPr>
                <w:rFonts w:cs="Arial"/>
                <w:lang w:eastAsia="en-US"/>
              </w:rPr>
            </w:pPr>
            <w:r w:rsidRPr="00B93702">
              <w:rPr>
                <w:rFonts w:cs="Arial"/>
                <w:lang w:eastAsia="en-US"/>
              </w:rPr>
              <w:t>(TS 36.141)</w:t>
            </w:r>
          </w:p>
        </w:tc>
        <w:tc>
          <w:tcPr>
            <w:tcW w:w="1278" w:type="dxa"/>
          </w:tcPr>
          <w:p w14:paraId="3C2F3579" w14:textId="77777777" w:rsidR="002F6EF4" w:rsidRPr="00B93702" w:rsidRDefault="002F6EF4" w:rsidP="00E819CF">
            <w:pPr>
              <w:pStyle w:val="TAL"/>
              <w:rPr>
                <w:rFonts w:cs="Arial"/>
                <w:lang w:eastAsia="en-US"/>
              </w:rPr>
            </w:pPr>
            <w:r w:rsidRPr="00B93702">
              <w:rPr>
                <w:rFonts w:cs="Arial"/>
                <w:lang w:eastAsia="en-US"/>
              </w:rPr>
              <w:t>(TS 36.141)</w:t>
            </w:r>
          </w:p>
        </w:tc>
        <w:tc>
          <w:tcPr>
            <w:tcW w:w="1278" w:type="dxa"/>
          </w:tcPr>
          <w:p w14:paraId="7A23415D" w14:textId="77777777" w:rsidR="002F6EF4" w:rsidRPr="00B93702" w:rsidRDefault="002F6EF4" w:rsidP="00E819CF">
            <w:pPr>
              <w:pStyle w:val="TAL"/>
              <w:rPr>
                <w:rFonts w:cs="Arial"/>
                <w:lang w:eastAsia="en-US"/>
              </w:rPr>
            </w:pPr>
            <w:r w:rsidRPr="00B93702">
              <w:rPr>
                <w:rFonts w:cs="Arial"/>
                <w:lang w:eastAsia="en-US"/>
              </w:rPr>
              <w:t>N/A</w:t>
            </w:r>
          </w:p>
        </w:tc>
        <w:tc>
          <w:tcPr>
            <w:tcW w:w="1278" w:type="dxa"/>
          </w:tcPr>
          <w:p w14:paraId="358F87E5" w14:textId="77777777" w:rsidR="002F6EF4" w:rsidRPr="00B93702" w:rsidRDefault="002F6EF4" w:rsidP="00E819CF">
            <w:pPr>
              <w:pStyle w:val="TAL"/>
              <w:rPr>
                <w:rFonts w:cs="Arial"/>
                <w:lang w:eastAsia="en-US"/>
              </w:rPr>
            </w:pPr>
            <w:r w:rsidRPr="00B93702">
              <w:rPr>
                <w:rFonts w:cs="Arial"/>
                <w:lang w:eastAsia="en-US"/>
              </w:rPr>
              <w:t>N/A</w:t>
            </w:r>
          </w:p>
        </w:tc>
        <w:tc>
          <w:tcPr>
            <w:tcW w:w="1278" w:type="dxa"/>
          </w:tcPr>
          <w:p w14:paraId="5E5D2073" w14:textId="77777777" w:rsidR="002F6EF4" w:rsidRPr="00B93702" w:rsidRDefault="002F6EF4" w:rsidP="00E819CF">
            <w:pPr>
              <w:pStyle w:val="TAL"/>
              <w:rPr>
                <w:rFonts w:cs="Arial"/>
                <w:lang w:eastAsia="en-US"/>
              </w:rPr>
            </w:pPr>
            <w:r w:rsidRPr="00B93702">
              <w:rPr>
                <w:rFonts w:cs="Arial"/>
                <w:lang w:eastAsia="en-US"/>
              </w:rPr>
              <w:t>(TS 36.141)</w:t>
            </w:r>
          </w:p>
        </w:tc>
        <w:tc>
          <w:tcPr>
            <w:tcW w:w="1460" w:type="dxa"/>
          </w:tcPr>
          <w:p w14:paraId="35B2C7D3" w14:textId="77777777" w:rsidR="002F6EF4" w:rsidRPr="00B93702" w:rsidRDefault="002F6EF4" w:rsidP="00E819CF">
            <w:pPr>
              <w:pStyle w:val="TAL"/>
              <w:rPr>
                <w:rFonts w:cs="Arial"/>
                <w:lang w:eastAsia="en-US"/>
              </w:rPr>
            </w:pPr>
            <w:r w:rsidRPr="00B93702">
              <w:rPr>
                <w:rFonts w:cs="Arial"/>
                <w:lang w:eastAsia="en-US"/>
              </w:rPr>
              <w:t>N/A</w:t>
            </w:r>
          </w:p>
        </w:tc>
        <w:tc>
          <w:tcPr>
            <w:tcW w:w="1460" w:type="dxa"/>
          </w:tcPr>
          <w:p w14:paraId="26A8C0A5" w14:textId="77777777" w:rsidR="002F6EF4" w:rsidRPr="00B93702" w:rsidRDefault="002F6EF4" w:rsidP="00E819CF">
            <w:pPr>
              <w:pStyle w:val="TAL"/>
              <w:rPr>
                <w:rFonts w:cs="Arial"/>
              </w:rPr>
            </w:pPr>
            <w:r w:rsidRPr="00B93702">
              <w:rPr>
                <w:rFonts w:cs="Arial"/>
                <w:lang w:eastAsia="en-US"/>
              </w:rPr>
              <w:t>(TS 36.141)</w:t>
            </w:r>
          </w:p>
        </w:tc>
      </w:tr>
      <w:tr w:rsidR="00B93702" w:rsidRPr="00B93702" w14:paraId="05032031" w14:textId="77777777" w:rsidTr="00E46DAC">
        <w:trPr>
          <w:jc w:val="center"/>
        </w:trPr>
        <w:tc>
          <w:tcPr>
            <w:tcW w:w="1788" w:type="dxa"/>
            <w:vAlign w:val="center"/>
          </w:tcPr>
          <w:p w14:paraId="3B3858F5" w14:textId="77777777" w:rsidR="00E46DAC" w:rsidRPr="00B93702" w:rsidRDefault="00E46DAC" w:rsidP="00AB57F0">
            <w:pPr>
              <w:pStyle w:val="TAL"/>
              <w:ind w:left="14"/>
              <w:rPr>
                <w:rFonts w:cs="Arial"/>
                <w:b/>
                <w:lang w:eastAsia="en-US"/>
              </w:rPr>
            </w:pPr>
            <w:r w:rsidRPr="00B93702">
              <w:rPr>
                <w:rFonts w:cs="Arial"/>
                <w:b/>
                <w:lang w:eastAsia="en-US"/>
              </w:rPr>
              <w:t>6.4 Transmit ON/OFF power</w:t>
            </w:r>
          </w:p>
        </w:tc>
        <w:tc>
          <w:tcPr>
            <w:tcW w:w="1278" w:type="dxa"/>
          </w:tcPr>
          <w:p w14:paraId="7BB9955A"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19A3A28C"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359F8A49"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4488D98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510ED78E"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41703A8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09831682" w14:textId="77777777" w:rsidR="00E46DAC" w:rsidRPr="00B93702" w:rsidRDefault="00E46DAC" w:rsidP="00AB57F0">
            <w:pPr>
              <w:pStyle w:val="TAL"/>
              <w:rPr>
                <w:rFonts w:cs="Arial"/>
                <w:lang w:eastAsia="en-US"/>
              </w:rPr>
            </w:pPr>
            <w:r w:rsidRPr="00B93702">
              <w:rPr>
                <w:rFonts w:cs="Arial"/>
                <w:lang w:eastAsia="en-US"/>
              </w:rPr>
              <w:t>-</w:t>
            </w:r>
          </w:p>
        </w:tc>
      </w:tr>
      <w:tr w:rsidR="00B93702" w:rsidRPr="00B93702" w14:paraId="28DBF574" w14:textId="77777777" w:rsidTr="00E46DAC">
        <w:trPr>
          <w:jc w:val="center"/>
        </w:trPr>
        <w:tc>
          <w:tcPr>
            <w:tcW w:w="1788" w:type="dxa"/>
            <w:vAlign w:val="center"/>
          </w:tcPr>
          <w:p w14:paraId="63F6BCA8" w14:textId="77777777" w:rsidR="00E46DAC" w:rsidRPr="00B93702" w:rsidRDefault="00E46DAC" w:rsidP="00AB57F0">
            <w:pPr>
              <w:pStyle w:val="TAL"/>
              <w:ind w:left="14"/>
              <w:rPr>
                <w:rFonts w:cs="Arial"/>
                <w:lang w:eastAsia="en-US"/>
              </w:rPr>
            </w:pPr>
            <w:r w:rsidRPr="00B93702">
              <w:rPr>
                <w:rFonts w:cs="Arial"/>
                <w:lang w:eastAsia="en-US"/>
              </w:rPr>
              <w:t>Transmitter OFF power</w:t>
            </w:r>
          </w:p>
        </w:tc>
        <w:tc>
          <w:tcPr>
            <w:tcW w:w="1278" w:type="dxa"/>
          </w:tcPr>
          <w:p w14:paraId="0BB07677"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0BBD6942"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7C7BBB06" w14:textId="77777777" w:rsidR="00E46DAC" w:rsidRPr="00B93702" w:rsidRDefault="00E46DAC" w:rsidP="00AB57F0">
            <w:pPr>
              <w:pStyle w:val="TAL"/>
              <w:rPr>
                <w:rFonts w:cs="Arial"/>
                <w:lang w:eastAsia="en-US"/>
              </w:rPr>
            </w:pPr>
            <w:r w:rsidRPr="00B93702">
              <w:rPr>
                <w:rFonts w:cs="Arial"/>
                <w:lang w:eastAsia="en-US"/>
              </w:rPr>
              <w:t>C: TC3b</w:t>
            </w:r>
          </w:p>
        </w:tc>
        <w:tc>
          <w:tcPr>
            <w:tcW w:w="1278" w:type="dxa"/>
          </w:tcPr>
          <w:p w14:paraId="31C2E245"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1C6F4C1B"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74C775E2"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23024348"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3040EFC0" w14:textId="77777777" w:rsidTr="00E46DAC">
        <w:trPr>
          <w:jc w:val="center"/>
        </w:trPr>
        <w:tc>
          <w:tcPr>
            <w:tcW w:w="1788" w:type="dxa"/>
            <w:vAlign w:val="center"/>
          </w:tcPr>
          <w:p w14:paraId="196423E2" w14:textId="77777777" w:rsidR="00E46DAC" w:rsidRPr="00B93702" w:rsidRDefault="00E46DAC" w:rsidP="00AB57F0">
            <w:pPr>
              <w:pStyle w:val="TAL"/>
              <w:ind w:left="14"/>
              <w:rPr>
                <w:rFonts w:cs="Arial"/>
                <w:lang w:eastAsia="en-US"/>
              </w:rPr>
            </w:pPr>
            <w:r w:rsidRPr="00B93702">
              <w:rPr>
                <w:rFonts w:cs="Arial"/>
                <w:lang w:eastAsia="en-US"/>
              </w:rPr>
              <w:t>Transmitter transient period</w:t>
            </w:r>
          </w:p>
        </w:tc>
        <w:tc>
          <w:tcPr>
            <w:tcW w:w="1278" w:type="dxa"/>
          </w:tcPr>
          <w:p w14:paraId="31C1462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EAE2B93"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ACA9093" w14:textId="77777777" w:rsidR="00E46DAC" w:rsidRPr="00B93702" w:rsidRDefault="00E46DAC" w:rsidP="00AB57F0">
            <w:pPr>
              <w:pStyle w:val="TAL"/>
              <w:rPr>
                <w:rFonts w:cs="Arial"/>
                <w:lang w:eastAsia="en-US"/>
              </w:rPr>
            </w:pPr>
            <w:r w:rsidRPr="00B93702">
              <w:rPr>
                <w:rFonts w:cs="Arial"/>
                <w:lang w:eastAsia="en-US"/>
              </w:rPr>
              <w:t>C: TC3b</w:t>
            </w:r>
          </w:p>
        </w:tc>
        <w:tc>
          <w:tcPr>
            <w:tcW w:w="1278" w:type="dxa"/>
          </w:tcPr>
          <w:p w14:paraId="28194001"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BB92FB7"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3A687904"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54F759E8"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3121816C" w14:textId="77777777" w:rsidTr="00E46DAC">
        <w:trPr>
          <w:jc w:val="center"/>
        </w:trPr>
        <w:tc>
          <w:tcPr>
            <w:tcW w:w="1788" w:type="dxa"/>
            <w:vAlign w:val="center"/>
          </w:tcPr>
          <w:p w14:paraId="463A63C1" w14:textId="77777777" w:rsidR="00E46DAC" w:rsidRPr="00B93702" w:rsidRDefault="00E46DAC" w:rsidP="00AB57F0">
            <w:pPr>
              <w:pStyle w:val="TAL"/>
              <w:ind w:left="14"/>
              <w:rPr>
                <w:rFonts w:cs="Arial"/>
                <w:b/>
                <w:lang w:eastAsia="en-US"/>
              </w:rPr>
            </w:pPr>
            <w:r w:rsidRPr="00B93702">
              <w:rPr>
                <w:rFonts w:cs="Arial"/>
                <w:b/>
                <w:lang w:eastAsia="en-US"/>
              </w:rPr>
              <w:t>6.5 Transmitted signal quality</w:t>
            </w:r>
          </w:p>
        </w:tc>
        <w:tc>
          <w:tcPr>
            <w:tcW w:w="1278" w:type="dxa"/>
          </w:tcPr>
          <w:p w14:paraId="4911B622"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7851A15"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8466867"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202009EB"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08292F5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2F094A69"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12786E05" w14:textId="77777777"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14:paraId="48F83789" w14:textId="77777777" w:rsidTr="00E46DAC">
        <w:trPr>
          <w:jc w:val="center"/>
        </w:trPr>
        <w:tc>
          <w:tcPr>
            <w:tcW w:w="1788" w:type="dxa"/>
            <w:vAlign w:val="center"/>
          </w:tcPr>
          <w:p w14:paraId="6D6ECA46" w14:textId="77777777" w:rsidR="00E46DAC" w:rsidRPr="00B93702" w:rsidRDefault="00E46DAC" w:rsidP="00AB57F0">
            <w:pPr>
              <w:pStyle w:val="TAL"/>
              <w:ind w:left="14"/>
              <w:rPr>
                <w:rFonts w:cs="Arial"/>
                <w:b/>
                <w:lang w:eastAsia="en-US"/>
              </w:rPr>
            </w:pPr>
            <w:r w:rsidRPr="00B93702">
              <w:rPr>
                <w:rFonts w:cs="Arial"/>
                <w:b/>
                <w:lang w:eastAsia="en-US"/>
              </w:rPr>
              <w:lastRenderedPageBreak/>
              <w:t>6.5.1 Modulation quality</w:t>
            </w:r>
          </w:p>
        </w:tc>
        <w:tc>
          <w:tcPr>
            <w:tcW w:w="1278" w:type="dxa"/>
          </w:tcPr>
          <w:p w14:paraId="4E52C88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8E4C36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B2A369D"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7D7E153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9004281"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4A044E2B"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22379267" w14:textId="77777777"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14:paraId="7D89BE6C" w14:textId="77777777" w:rsidTr="00E46DAC">
        <w:trPr>
          <w:jc w:val="center"/>
        </w:trPr>
        <w:tc>
          <w:tcPr>
            <w:tcW w:w="1788" w:type="dxa"/>
            <w:vAlign w:val="center"/>
          </w:tcPr>
          <w:p w14:paraId="75774C7F" w14:textId="77777777"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14:paraId="7CBE9A25" w14:textId="77777777" w:rsidR="00E46DAC" w:rsidRPr="00B93702" w:rsidRDefault="00E46DAC" w:rsidP="00546BDF">
            <w:pPr>
              <w:pStyle w:val="TAL"/>
              <w:rPr>
                <w:rFonts w:cs="Arial"/>
                <w:lang w:eastAsia="en-US"/>
              </w:rPr>
            </w:pPr>
            <w:r w:rsidRPr="00B93702">
              <w:rPr>
                <w:rFonts w:cs="Arial"/>
                <w:lang w:eastAsia="en-US"/>
              </w:rPr>
              <w:t>C: TC3a</w:t>
            </w:r>
          </w:p>
          <w:p w14:paraId="372C80F1" w14:textId="77777777"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14:paraId="415B6F00" w14:textId="77777777" w:rsidR="00E46DAC" w:rsidRPr="00B93702" w:rsidRDefault="002F6EF4" w:rsidP="002F6EF4">
            <w:pPr>
              <w:pStyle w:val="TAL"/>
              <w:rPr>
                <w:rFonts w:cs="Arial"/>
                <w:lang w:eastAsia="en-US"/>
              </w:rPr>
            </w:pPr>
            <w:r w:rsidRPr="00B93702">
              <w:rPr>
                <w:rFonts w:cs="Arial"/>
                <w:lang w:eastAsia="en-US"/>
              </w:rPr>
              <w:t>NI/NG : (Note2)</w:t>
            </w:r>
          </w:p>
        </w:tc>
        <w:tc>
          <w:tcPr>
            <w:tcW w:w="1278" w:type="dxa"/>
          </w:tcPr>
          <w:p w14:paraId="6BBE177B" w14:textId="77777777"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p w14:paraId="7697CAA2" w14:textId="77777777" w:rsidR="00E46DAC" w:rsidRPr="00B93702" w:rsidRDefault="002F6EF4" w:rsidP="002F6EF4">
            <w:pPr>
              <w:pStyle w:val="TAL"/>
              <w:rPr>
                <w:rFonts w:cs="Arial"/>
                <w:lang w:eastAsia="en-US"/>
              </w:rPr>
            </w:pPr>
            <w:r w:rsidRPr="00B93702">
              <w:rPr>
                <w:rFonts w:cs="Arial"/>
                <w:lang w:eastAsia="en-US"/>
              </w:rPr>
              <w:t>NI/NG : (Note2)</w:t>
            </w:r>
          </w:p>
        </w:tc>
        <w:tc>
          <w:tcPr>
            <w:tcW w:w="1278" w:type="dxa"/>
          </w:tcPr>
          <w:p w14:paraId="384599EB" w14:textId="77777777" w:rsidR="00282F6D" w:rsidRPr="00B93702" w:rsidRDefault="00E46DAC" w:rsidP="00282F6D">
            <w:pPr>
              <w:pStyle w:val="TAL"/>
              <w:rPr>
                <w:rFonts w:cs="Arial"/>
                <w:lang w:val="sv-SE"/>
              </w:rPr>
            </w:pPr>
            <w:r w:rsidRPr="00B93702">
              <w:rPr>
                <w:rFonts w:cs="Arial"/>
                <w:lang w:eastAsia="en-US"/>
              </w:rPr>
              <w:t>C: TC3b</w:t>
            </w:r>
          </w:p>
          <w:p w14:paraId="612EA9F4" w14:textId="77777777" w:rsidR="00E46DAC" w:rsidRPr="00B93702" w:rsidRDefault="00282F6D" w:rsidP="00282F6D">
            <w:pPr>
              <w:pStyle w:val="TAL"/>
              <w:rPr>
                <w:rFonts w:cs="Arial"/>
                <w:lang w:eastAsia="en-US"/>
              </w:rPr>
            </w:pPr>
            <w:r w:rsidRPr="00B93702">
              <w:rPr>
                <w:rFonts w:cs="Arial"/>
                <w:lang w:val="sv-SE"/>
              </w:rPr>
              <w:t>NI/NG : (Note2)</w:t>
            </w:r>
          </w:p>
        </w:tc>
        <w:tc>
          <w:tcPr>
            <w:tcW w:w="1278" w:type="dxa"/>
          </w:tcPr>
          <w:p w14:paraId="563AF0D2"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2E3599CF" w14:textId="77777777" w:rsidR="002F6EF4" w:rsidRPr="00B93702" w:rsidRDefault="00E46DAC" w:rsidP="002F6EF4">
            <w:pPr>
              <w:pStyle w:val="TAL"/>
              <w:rPr>
                <w:rFonts w:cs="Arial"/>
                <w:lang w:eastAsia="en-US"/>
              </w:rPr>
            </w:pPr>
            <w:r w:rsidRPr="00B93702">
              <w:rPr>
                <w:rFonts w:cs="Arial"/>
                <w:lang w:eastAsia="en-US"/>
              </w:rPr>
              <w:t>C: TC4b</w:t>
            </w:r>
            <w:r w:rsidRPr="00B93702">
              <w:rPr>
                <w:rFonts w:cs="Arial"/>
                <w:lang w:eastAsia="en-US"/>
              </w:rPr>
              <w:br/>
              <w:t>CNC: TC4b</w:t>
            </w:r>
            <w:r w:rsidRPr="00B93702">
              <w:rPr>
                <w:rFonts w:cs="Arial"/>
                <w:lang w:eastAsia="en-US"/>
              </w:rPr>
              <w:br/>
              <w:t>C/NC: TC4b, NTC4b</w:t>
            </w:r>
          </w:p>
          <w:p w14:paraId="595A54CB" w14:textId="77777777" w:rsidR="00E46DAC" w:rsidRPr="00B93702" w:rsidRDefault="002F6EF4" w:rsidP="002F6EF4">
            <w:pPr>
              <w:pStyle w:val="TAL"/>
              <w:rPr>
                <w:rFonts w:cs="Arial"/>
                <w:lang w:eastAsia="en-US"/>
              </w:rPr>
            </w:pPr>
            <w:r w:rsidRPr="00B93702">
              <w:rPr>
                <w:rFonts w:cs="Arial"/>
                <w:lang w:eastAsia="en-US"/>
              </w:rPr>
              <w:t>NI/NG: (Note2)</w:t>
            </w:r>
          </w:p>
        </w:tc>
        <w:tc>
          <w:tcPr>
            <w:tcW w:w="1460" w:type="dxa"/>
          </w:tcPr>
          <w:p w14:paraId="7973CB3B" w14:textId="77777777" w:rsidR="00E46DAC" w:rsidRPr="00B93702" w:rsidRDefault="00E46DAC" w:rsidP="00546BDF">
            <w:pPr>
              <w:pStyle w:val="TAL"/>
              <w:rPr>
                <w:rFonts w:cs="Arial"/>
                <w:lang w:eastAsia="en-US"/>
              </w:rPr>
            </w:pPr>
            <w:r w:rsidRPr="00B93702">
              <w:rPr>
                <w:rFonts w:cs="Arial"/>
                <w:lang w:eastAsia="en-US"/>
              </w:rPr>
              <w:t>C: TC4c</w:t>
            </w:r>
          </w:p>
          <w:p w14:paraId="6A488E51" w14:textId="77777777"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14:paraId="7C88AB3D" w14:textId="77777777" w:rsidR="002F6EF4" w:rsidRPr="00B93702" w:rsidRDefault="00E46DAC" w:rsidP="002F6EF4">
            <w:pPr>
              <w:pStyle w:val="TAL"/>
              <w:rPr>
                <w:rFonts w:cs="Arial"/>
              </w:rPr>
            </w:pPr>
            <w:r w:rsidRPr="00B93702">
              <w:rPr>
                <w:rFonts w:cs="Arial"/>
              </w:rPr>
              <w:t>C: TC4b</w:t>
            </w:r>
            <w:r w:rsidRPr="00B93702">
              <w:rPr>
                <w:rFonts w:cs="Arial"/>
              </w:rPr>
              <w:br/>
              <w:t>CNC: TC4b</w:t>
            </w:r>
            <w:r w:rsidRPr="00B93702">
              <w:rPr>
                <w:rFonts w:cs="Arial"/>
              </w:rPr>
              <w:br/>
              <w:t>C/NC: TC4b, NTC4b</w:t>
            </w:r>
          </w:p>
          <w:p w14:paraId="221E3FFE" w14:textId="77777777" w:rsidR="00E46DAC" w:rsidRPr="00B93702" w:rsidRDefault="002F6EF4" w:rsidP="002F6EF4">
            <w:pPr>
              <w:pStyle w:val="TAL"/>
              <w:rPr>
                <w:rFonts w:cs="Arial"/>
                <w:lang w:eastAsia="en-US"/>
              </w:rPr>
            </w:pPr>
            <w:r w:rsidRPr="00B93702">
              <w:rPr>
                <w:rFonts w:cs="Arial"/>
                <w:lang w:eastAsia="en-US"/>
              </w:rPr>
              <w:t>NI/NG: (Note2)</w:t>
            </w:r>
          </w:p>
        </w:tc>
      </w:tr>
      <w:tr w:rsidR="00B93702" w:rsidRPr="00B93702" w14:paraId="7615CBE4" w14:textId="77777777" w:rsidTr="00E46DAC">
        <w:trPr>
          <w:jc w:val="center"/>
        </w:trPr>
        <w:tc>
          <w:tcPr>
            <w:tcW w:w="1788" w:type="dxa"/>
            <w:vAlign w:val="center"/>
          </w:tcPr>
          <w:p w14:paraId="285B3C8F" w14:textId="77777777"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14:paraId="4F2EEF39" w14:textId="77777777" w:rsidR="00E46DAC" w:rsidRPr="00B93702" w:rsidRDefault="00E46DAC" w:rsidP="00546BDF">
            <w:pPr>
              <w:pStyle w:val="TAL"/>
              <w:rPr>
                <w:rFonts w:cs="Arial"/>
                <w:lang w:eastAsia="en-US"/>
              </w:rPr>
            </w:pPr>
            <w:r w:rsidRPr="00B93702">
              <w:rPr>
                <w:rFonts w:cs="Arial"/>
                <w:lang w:eastAsia="en-US"/>
              </w:rPr>
              <w:t>C: TC3a</w:t>
            </w:r>
          </w:p>
          <w:p w14:paraId="569C3D2A" w14:textId="77777777" w:rsidR="00E46DAC" w:rsidRPr="00B93702" w:rsidRDefault="00E46DAC" w:rsidP="00546BDF">
            <w:pPr>
              <w:pStyle w:val="TAL"/>
              <w:rPr>
                <w:rFonts w:cs="Arial"/>
                <w:lang w:eastAsia="en-US"/>
              </w:rPr>
            </w:pPr>
            <w:r w:rsidRPr="00B93702">
              <w:rPr>
                <w:rFonts w:cs="Arial"/>
                <w:lang w:eastAsia="en-US"/>
              </w:rPr>
              <w:t>CNC: TC3a</w:t>
            </w:r>
            <w:r w:rsidRPr="00B93702">
              <w:rPr>
                <w:rFonts w:cs="Arial"/>
                <w:lang w:eastAsia="en-US"/>
              </w:rPr>
              <w:br/>
              <w:t>C/NC: TC3a, NTC3a</w:t>
            </w:r>
          </w:p>
        </w:tc>
        <w:tc>
          <w:tcPr>
            <w:tcW w:w="1278" w:type="dxa"/>
          </w:tcPr>
          <w:p w14:paraId="42E35DD5" w14:textId="77777777" w:rsidR="00E46DAC" w:rsidRPr="00B93702" w:rsidRDefault="00E46DAC" w:rsidP="00AB57F0">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tc>
        <w:tc>
          <w:tcPr>
            <w:tcW w:w="1278" w:type="dxa"/>
          </w:tcPr>
          <w:p w14:paraId="27938B99"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25F308A" w14:textId="77777777" w:rsidR="00E46DAC" w:rsidRPr="00B93702" w:rsidRDefault="00E46DAC" w:rsidP="00546BDF">
            <w:pPr>
              <w:pStyle w:val="TAL"/>
              <w:rPr>
                <w:rFonts w:cs="Arial"/>
                <w:lang w:eastAsia="en-US"/>
              </w:rPr>
            </w:pPr>
            <w:r w:rsidRPr="00B93702">
              <w:rPr>
                <w:rFonts w:cs="Arial"/>
                <w:lang w:eastAsia="en-US"/>
              </w:rPr>
              <w:t>C: TC4a</w:t>
            </w:r>
          </w:p>
          <w:p w14:paraId="78D614AB" w14:textId="77777777"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14:paraId="47E3CB99"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09068095" w14:textId="77777777" w:rsidR="00E46DAC" w:rsidRPr="00B93702" w:rsidRDefault="00E46DAC" w:rsidP="00AB57F0">
            <w:pPr>
              <w:pStyle w:val="TAL"/>
              <w:rPr>
                <w:rFonts w:cs="Arial"/>
                <w:lang w:eastAsia="en-US"/>
              </w:rPr>
            </w:pPr>
            <w:r w:rsidRPr="00B93702">
              <w:rPr>
                <w:rFonts w:cs="Arial"/>
                <w:lang w:eastAsia="en-US"/>
              </w:rPr>
              <w:t>C: TC4c</w:t>
            </w:r>
            <w:r w:rsidRPr="00B93702">
              <w:rPr>
                <w:rFonts w:cs="Arial"/>
                <w:lang w:eastAsia="en-US"/>
              </w:rPr>
              <w:br/>
              <w:t>CNC: TC4c</w:t>
            </w:r>
            <w:r w:rsidRPr="00B93702">
              <w:rPr>
                <w:rFonts w:cs="Arial"/>
                <w:lang w:eastAsia="en-US"/>
              </w:rPr>
              <w:br/>
              <w:t>C/NC: TC4c, NTC4c</w:t>
            </w:r>
          </w:p>
        </w:tc>
        <w:tc>
          <w:tcPr>
            <w:tcW w:w="1460" w:type="dxa"/>
          </w:tcPr>
          <w:p w14:paraId="597F78FE" w14:textId="77777777" w:rsidR="00E46DAC" w:rsidRPr="00B93702" w:rsidRDefault="00E46DAC" w:rsidP="00E46DAC">
            <w:pPr>
              <w:keepNext/>
              <w:keepLines/>
              <w:spacing w:after="0"/>
              <w:rPr>
                <w:rFonts w:ascii="Arial" w:hAnsi="Arial"/>
                <w:sz w:val="18"/>
              </w:rPr>
            </w:pPr>
            <w:r w:rsidRPr="00B93702">
              <w:rPr>
                <w:rFonts w:ascii="Arial" w:hAnsi="Arial"/>
                <w:sz w:val="18"/>
              </w:rPr>
              <w:t>C: TC4a*</w:t>
            </w:r>
          </w:p>
          <w:p w14:paraId="0A519034" w14:textId="77777777" w:rsidR="00E46DAC" w:rsidRPr="00B93702" w:rsidRDefault="00E46DAC" w:rsidP="00E46DAC">
            <w:pPr>
              <w:pStyle w:val="TAL"/>
              <w:rPr>
                <w:rFonts w:cs="Arial"/>
                <w:lang w:eastAsia="en-US"/>
              </w:rPr>
            </w:pPr>
            <w:r w:rsidRPr="00B93702">
              <w:rPr>
                <w:rFonts w:cs="Arial"/>
              </w:rPr>
              <w:t>CNC: TC4a*</w:t>
            </w:r>
            <w:r w:rsidRPr="00B93702">
              <w:rPr>
                <w:rFonts w:cs="Arial"/>
              </w:rPr>
              <w:br/>
              <w:t>C/NC: TC4a*, NTC4a*</w:t>
            </w:r>
          </w:p>
        </w:tc>
      </w:tr>
      <w:tr w:rsidR="00B93702" w:rsidRPr="00B93702" w14:paraId="0B02B21C" w14:textId="77777777" w:rsidTr="00E46DAC">
        <w:trPr>
          <w:jc w:val="center"/>
        </w:trPr>
        <w:tc>
          <w:tcPr>
            <w:tcW w:w="1788" w:type="dxa"/>
            <w:vAlign w:val="center"/>
          </w:tcPr>
          <w:p w14:paraId="3D3BE217" w14:textId="77777777"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14:paraId="3D5D545D"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07A3C9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2C744228" w14:textId="77777777" w:rsidR="00E46DAC" w:rsidRPr="00B93702" w:rsidRDefault="00E46DAC" w:rsidP="00AB57F0">
            <w:pPr>
              <w:pStyle w:val="TAL"/>
              <w:rPr>
                <w:rFonts w:cs="Arial"/>
                <w:lang w:eastAsia="en-US"/>
              </w:rPr>
            </w:pPr>
            <w:r w:rsidRPr="00B93702">
              <w:rPr>
                <w:rFonts w:cs="Arial"/>
                <w:lang w:eastAsia="en-US"/>
              </w:rPr>
              <w:t>C: TC3b</w:t>
            </w:r>
          </w:p>
        </w:tc>
        <w:tc>
          <w:tcPr>
            <w:tcW w:w="1278" w:type="dxa"/>
          </w:tcPr>
          <w:p w14:paraId="031ABA53"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336AA1B3"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1CCA1591"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0FAA1560"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267BA3CF" w14:textId="77777777" w:rsidTr="00E46DAC">
        <w:trPr>
          <w:jc w:val="center"/>
        </w:trPr>
        <w:tc>
          <w:tcPr>
            <w:tcW w:w="1788" w:type="dxa"/>
            <w:vAlign w:val="center"/>
          </w:tcPr>
          <w:p w14:paraId="0177926D" w14:textId="77777777"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14:paraId="63390031"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1CC9322B"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D965CC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3C734C16" w14:textId="77777777" w:rsidR="00E46DAC" w:rsidRPr="00B93702" w:rsidRDefault="00E46DAC" w:rsidP="00546BDF">
            <w:pPr>
              <w:pStyle w:val="TAL"/>
              <w:rPr>
                <w:rFonts w:cs="Arial"/>
                <w:lang w:eastAsia="en-US"/>
              </w:rPr>
            </w:pPr>
            <w:r w:rsidRPr="00B93702">
              <w:rPr>
                <w:rFonts w:cs="Arial"/>
                <w:lang w:eastAsia="en-US"/>
              </w:rPr>
              <w:t>C: TC4a</w:t>
            </w:r>
          </w:p>
          <w:p w14:paraId="2E3ACE92" w14:textId="77777777"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14:paraId="21138411" w14:textId="77777777" w:rsidR="00E46DAC" w:rsidRPr="00B93702" w:rsidRDefault="00E46DAC" w:rsidP="00546BDF">
            <w:pPr>
              <w:pStyle w:val="TAL"/>
              <w:rPr>
                <w:rFonts w:cs="Arial"/>
                <w:lang w:eastAsia="en-US"/>
              </w:rPr>
            </w:pPr>
            <w:r w:rsidRPr="00B93702">
              <w:rPr>
                <w:rFonts w:cs="Arial"/>
                <w:lang w:eastAsia="en-US"/>
              </w:rPr>
              <w:t>C: TC4b</w:t>
            </w:r>
          </w:p>
          <w:p w14:paraId="04BE4F87" w14:textId="77777777" w:rsidR="00E46DAC" w:rsidRPr="00B93702" w:rsidRDefault="00E46DAC" w:rsidP="00546BDF">
            <w:pPr>
              <w:pStyle w:val="TAL"/>
              <w:rPr>
                <w:rFonts w:cs="Arial"/>
                <w:lang w:eastAsia="en-US"/>
              </w:rPr>
            </w:pPr>
            <w:r w:rsidRPr="00B93702">
              <w:rPr>
                <w:rFonts w:cs="Arial"/>
                <w:lang w:eastAsia="en-US"/>
              </w:rPr>
              <w:t>CNC: TC4b</w:t>
            </w:r>
            <w:r w:rsidRPr="00B93702">
              <w:rPr>
                <w:rFonts w:cs="Arial"/>
                <w:lang w:eastAsia="en-US"/>
              </w:rPr>
              <w:br/>
              <w:t>C/NC: TC4b, NTC4b</w:t>
            </w:r>
          </w:p>
        </w:tc>
        <w:tc>
          <w:tcPr>
            <w:tcW w:w="1460" w:type="dxa"/>
          </w:tcPr>
          <w:p w14:paraId="13FDAF3C" w14:textId="77777777" w:rsidR="00E46DAC" w:rsidRPr="00B93702" w:rsidRDefault="00E46DAC" w:rsidP="00546BDF">
            <w:pPr>
              <w:pStyle w:val="TAL"/>
              <w:rPr>
                <w:rFonts w:cs="Arial"/>
                <w:lang w:eastAsia="en-US"/>
              </w:rPr>
            </w:pPr>
            <w:r w:rsidRPr="00B93702">
              <w:rPr>
                <w:rFonts w:cs="Arial"/>
                <w:lang w:eastAsia="en-US"/>
              </w:rPr>
              <w:t>C: TC4c</w:t>
            </w:r>
          </w:p>
          <w:p w14:paraId="06384553" w14:textId="77777777"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14:paraId="37C8414B" w14:textId="77777777" w:rsidR="00E46DAC" w:rsidRPr="00B93702" w:rsidRDefault="00E46DAC" w:rsidP="00E46DAC">
            <w:pPr>
              <w:keepNext/>
              <w:keepLines/>
              <w:spacing w:after="0"/>
              <w:rPr>
                <w:rFonts w:ascii="Arial" w:hAnsi="Arial"/>
                <w:sz w:val="18"/>
              </w:rPr>
            </w:pPr>
            <w:r w:rsidRPr="00B93702">
              <w:rPr>
                <w:rFonts w:ascii="Arial" w:hAnsi="Arial"/>
                <w:sz w:val="18"/>
              </w:rPr>
              <w:t>C: TC4b</w:t>
            </w:r>
          </w:p>
          <w:p w14:paraId="187DA04F" w14:textId="77777777" w:rsidR="00E46DAC" w:rsidRPr="00B93702" w:rsidRDefault="00E46DAC" w:rsidP="00E46DAC">
            <w:pPr>
              <w:pStyle w:val="TAL"/>
              <w:rPr>
                <w:rFonts w:cs="Arial"/>
                <w:lang w:eastAsia="en-US"/>
              </w:rPr>
            </w:pPr>
            <w:r w:rsidRPr="00B93702">
              <w:rPr>
                <w:rFonts w:cs="Arial"/>
              </w:rPr>
              <w:t>CNC: TC4b</w:t>
            </w:r>
            <w:r w:rsidRPr="00B93702">
              <w:rPr>
                <w:rFonts w:cs="Arial"/>
              </w:rPr>
              <w:br/>
              <w:t>C/NC: TC4b, NTC4b</w:t>
            </w:r>
          </w:p>
        </w:tc>
      </w:tr>
      <w:tr w:rsidR="00B93702" w:rsidRPr="00B93702" w14:paraId="0180EEFB" w14:textId="77777777" w:rsidTr="00E819CF">
        <w:trPr>
          <w:jc w:val="center"/>
        </w:trPr>
        <w:tc>
          <w:tcPr>
            <w:tcW w:w="1788" w:type="dxa"/>
          </w:tcPr>
          <w:p w14:paraId="7047FD02" w14:textId="77777777" w:rsidR="002F6EF4" w:rsidRPr="00B93702" w:rsidRDefault="002F6EF4" w:rsidP="002F6EF4">
            <w:pPr>
              <w:pStyle w:val="TAL"/>
              <w:rPr>
                <w:lang w:eastAsia="en-US"/>
              </w:rPr>
            </w:pPr>
            <w:r w:rsidRPr="00B93702">
              <w:rPr>
                <w:lang w:eastAsia="en-US"/>
              </w:rPr>
              <w:t>NB-IoT</w:t>
            </w:r>
          </w:p>
        </w:tc>
        <w:tc>
          <w:tcPr>
            <w:tcW w:w="1278" w:type="dxa"/>
          </w:tcPr>
          <w:p w14:paraId="14C23A81" w14:textId="77777777" w:rsidR="002F6EF4" w:rsidRPr="00B93702" w:rsidRDefault="002F6EF4" w:rsidP="002F6EF4">
            <w:pPr>
              <w:pStyle w:val="TAL"/>
              <w:rPr>
                <w:lang w:eastAsia="en-US"/>
              </w:rPr>
            </w:pPr>
            <w:r w:rsidRPr="00B93702">
              <w:rPr>
                <w:lang w:eastAsia="en-US"/>
              </w:rPr>
              <w:t>N/A : (Note2)</w:t>
            </w:r>
          </w:p>
        </w:tc>
        <w:tc>
          <w:tcPr>
            <w:tcW w:w="1278" w:type="dxa"/>
          </w:tcPr>
          <w:p w14:paraId="7A4B153E" w14:textId="77777777" w:rsidR="002F6EF4" w:rsidRPr="00B93702" w:rsidRDefault="002F6EF4" w:rsidP="002F6EF4">
            <w:pPr>
              <w:pStyle w:val="TAL"/>
              <w:rPr>
                <w:lang w:eastAsia="en-US"/>
              </w:rPr>
            </w:pPr>
            <w:r w:rsidRPr="00B93702">
              <w:rPr>
                <w:lang w:eastAsia="en-US"/>
              </w:rPr>
              <w:t>N/A : (Note2)</w:t>
            </w:r>
          </w:p>
        </w:tc>
        <w:tc>
          <w:tcPr>
            <w:tcW w:w="1278" w:type="dxa"/>
          </w:tcPr>
          <w:p w14:paraId="2D7AD613" w14:textId="77777777" w:rsidR="002F6EF4" w:rsidRPr="00B93702" w:rsidRDefault="002F6EF4" w:rsidP="002F6EF4">
            <w:pPr>
              <w:pStyle w:val="TAL"/>
              <w:rPr>
                <w:lang w:eastAsia="en-US"/>
              </w:rPr>
            </w:pPr>
            <w:r w:rsidRPr="00B93702">
              <w:rPr>
                <w:lang w:eastAsia="en-US"/>
              </w:rPr>
              <w:t>N/A</w:t>
            </w:r>
            <w:r w:rsidR="00282F6D" w:rsidRPr="00B93702">
              <w:t>: (Note 2)</w:t>
            </w:r>
          </w:p>
        </w:tc>
        <w:tc>
          <w:tcPr>
            <w:tcW w:w="1278" w:type="dxa"/>
          </w:tcPr>
          <w:p w14:paraId="5C7355C4" w14:textId="77777777" w:rsidR="002F6EF4" w:rsidRPr="00B93702" w:rsidRDefault="002F6EF4" w:rsidP="002F6EF4">
            <w:pPr>
              <w:pStyle w:val="TAL"/>
              <w:rPr>
                <w:lang w:eastAsia="en-US"/>
              </w:rPr>
            </w:pPr>
            <w:r w:rsidRPr="00B93702">
              <w:rPr>
                <w:lang w:eastAsia="en-US"/>
              </w:rPr>
              <w:t>N/A</w:t>
            </w:r>
          </w:p>
        </w:tc>
        <w:tc>
          <w:tcPr>
            <w:tcW w:w="1278" w:type="dxa"/>
          </w:tcPr>
          <w:p w14:paraId="4FAE2941" w14:textId="77777777" w:rsidR="002F6EF4" w:rsidRPr="00B93702" w:rsidRDefault="002F6EF4" w:rsidP="002F6EF4">
            <w:pPr>
              <w:pStyle w:val="TAL"/>
              <w:rPr>
                <w:lang w:eastAsia="en-US"/>
              </w:rPr>
            </w:pPr>
            <w:r w:rsidRPr="00B93702">
              <w:rPr>
                <w:lang w:eastAsia="en-US"/>
              </w:rPr>
              <w:t>N/A: (Note2)</w:t>
            </w:r>
          </w:p>
        </w:tc>
        <w:tc>
          <w:tcPr>
            <w:tcW w:w="1460" w:type="dxa"/>
          </w:tcPr>
          <w:p w14:paraId="67716F6A" w14:textId="77777777" w:rsidR="002F6EF4" w:rsidRPr="00B93702" w:rsidRDefault="002F6EF4" w:rsidP="002F6EF4">
            <w:pPr>
              <w:pStyle w:val="TAL"/>
              <w:rPr>
                <w:lang w:eastAsia="en-US"/>
              </w:rPr>
            </w:pPr>
            <w:r w:rsidRPr="00B93702">
              <w:rPr>
                <w:lang w:eastAsia="en-US"/>
              </w:rPr>
              <w:t>N/A</w:t>
            </w:r>
          </w:p>
        </w:tc>
        <w:tc>
          <w:tcPr>
            <w:tcW w:w="1460" w:type="dxa"/>
          </w:tcPr>
          <w:p w14:paraId="05CC1652" w14:textId="77777777" w:rsidR="002F6EF4" w:rsidRPr="00B93702" w:rsidRDefault="002F6EF4" w:rsidP="002F6EF4">
            <w:pPr>
              <w:pStyle w:val="TAL"/>
            </w:pPr>
            <w:r w:rsidRPr="00B93702">
              <w:rPr>
                <w:lang w:eastAsia="ja-JP"/>
              </w:rPr>
              <w:t>N/A: (Note2)</w:t>
            </w:r>
          </w:p>
        </w:tc>
      </w:tr>
      <w:tr w:rsidR="00B93702" w:rsidRPr="00B93702" w14:paraId="7C1F4E7C" w14:textId="77777777" w:rsidTr="00E46DAC">
        <w:trPr>
          <w:trHeight w:val="476"/>
          <w:jc w:val="center"/>
        </w:trPr>
        <w:tc>
          <w:tcPr>
            <w:tcW w:w="1788" w:type="dxa"/>
            <w:vAlign w:val="center"/>
          </w:tcPr>
          <w:p w14:paraId="4A5CC696" w14:textId="77777777" w:rsidR="00E46DAC" w:rsidRPr="00B93702" w:rsidRDefault="00E46DAC" w:rsidP="00AB57F0">
            <w:pPr>
              <w:pStyle w:val="TAL"/>
              <w:ind w:left="14"/>
              <w:rPr>
                <w:rFonts w:cs="Arial"/>
                <w:b/>
                <w:lang w:eastAsia="en-US"/>
              </w:rPr>
            </w:pPr>
            <w:r w:rsidRPr="00B93702">
              <w:rPr>
                <w:rFonts w:cs="Arial"/>
                <w:b/>
                <w:lang w:eastAsia="en-US"/>
              </w:rPr>
              <w:t>6.5.2 Frequency error</w:t>
            </w:r>
          </w:p>
        </w:tc>
        <w:tc>
          <w:tcPr>
            <w:tcW w:w="1278" w:type="dxa"/>
          </w:tcPr>
          <w:p w14:paraId="643B3332"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E27EE2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CE7A0E9"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0D14EF94"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7737A7A6"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2D2795EC"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62AF5A12" w14:textId="77777777"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14:paraId="6C4D1FDB" w14:textId="77777777" w:rsidTr="00E46DAC">
        <w:trPr>
          <w:jc w:val="center"/>
        </w:trPr>
        <w:tc>
          <w:tcPr>
            <w:tcW w:w="1788" w:type="dxa"/>
            <w:vAlign w:val="center"/>
          </w:tcPr>
          <w:p w14:paraId="5812E51B" w14:textId="77777777"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14:paraId="67EC1299" w14:textId="77777777" w:rsidR="002F6EF4" w:rsidRPr="00B93702" w:rsidRDefault="00E46DAC" w:rsidP="002F6EF4">
            <w:pPr>
              <w:pStyle w:val="TAL"/>
              <w:rPr>
                <w:rFonts w:cs="Arial"/>
                <w:lang w:eastAsia="en-US"/>
              </w:rPr>
            </w:pPr>
            <w:r w:rsidRPr="00B93702">
              <w:rPr>
                <w:rFonts w:cs="Arial"/>
                <w:lang w:eastAsia="en-US"/>
              </w:rPr>
              <w:t>Same TC as used in 6.5.1</w:t>
            </w:r>
          </w:p>
          <w:p w14:paraId="669276F5" w14:textId="77777777" w:rsidR="00E46DAC" w:rsidRPr="00B93702" w:rsidRDefault="002F6EF4" w:rsidP="002F6EF4">
            <w:pPr>
              <w:pStyle w:val="TAL"/>
              <w:rPr>
                <w:rFonts w:cs="Arial"/>
                <w:lang w:eastAsia="en-US"/>
              </w:rPr>
            </w:pPr>
            <w:r w:rsidRPr="00B93702">
              <w:rPr>
                <w:rFonts w:cs="Arial"/>
                <w:lang w:eastAsia="en-US"/>
              </w:rPr>
              <w:t>NI/NG: (Note2)</w:t>
            </w:r>
            <w:r w:rsidR="00E46DAC" w:rsidRPr="00B93702">
              <w:rPr>
                <w:rFonts w:cs="Arial"/>
                <w:lang w:eastAsia="en-US"/>
              </w:rPr>
              <w:t xml:space="preserve"> </w:t>
            </w:r>
          </w:p>
        </w:tc>
        <w:tc>
          <w:tcPr>
            <w:tcW w:w="1278" w:type="dxa"/>
          </w:tcPr>
          <w:p w14:paraId="1BEA8D1E" w14:textId="77777777" w:rsidR="002F6EF4" w:rsidRPr="00B93702" w:rsidRDefault="00E46DAC" w:rsidP="002F6EF4">
            <w:pPr>
              <w:pStyle w:val="TAL"/>
              <w:rPr>
                <w:rFonts w:cs="Arial"/>
                <w:lang w:eastAsia="en-US"/>
              </w:rPr>
            </w:pPr>
            <w:r w:rsidRPr="00B93702">
              <w:rPr>
                <w:rFonts w:cs="Arial"/>
                <w:lang w:eastAsia="en-US"/>
              </w:rPr>
              <w:t>Same TC as used in 6.5.1</w:t>
            </w:r>
          </w:p>
          <w:p w14:paraId="103471E5" w14:textId="77777777" w:rsidR="00E46DAC" w:rsidRPr="00B93702" w:rsidRDefault="002F6EF4" w:rsidP="002F6EF4">
            <w:pPr>
              <w:pStyle w:val="TAL"/>
              <w:rPr>
                <w:rFonts w:cs="Arial"/>
                <w:lang w:eastAsia="en-US"/>
              </w:rPr>
            </w:pPr>
            <w:r w:rsidRPr="00B93702">
              <w:rPr>
                <w:rFonts w:cs="Arial"/>
                <w:lang w:eastAsia="en-US"/>
              </w:rPr>
              <w:t>NI/NG: (Note2)</w:t>
            </w:r>
          </w:p>
        </w:tc>
        <w:tc>
          <w:tcPr>
            <w:tcW w:w="1278" w:type="dxa"/>
          </w:tcPr>
          <w:p w14:paraId="4702284C" w14:textId="77777777" w:rsidR="00282F6D" w:rsidRPr="00B93702" w:rsidRDefault="00E46DAC" w:rsidP="00282F6D">
            <w:pPr>
              <w:pStyle w:val="TAL"/>
              <w:rPr>
                <w:rFonts w:cs="Arial"/>
              </w:rPr>
            </w:pPr>
            <w:r w:rsidRPr="00B93702">
              <w:rPr>
                <w:rFonts w:cs="Arial"/>
                <w:lang w:eastAsia="en-US"/>
              </w:rPr>
              <w:t>Same TC as used in 6.5.1</w:t>
            </w:r>
          </w:p>
          <w:p w14:paraId="38D0B7BD" w14:textId="77777777" w:rsidR="00E46DAC" w:rsidRPr="00B93702" w:rsidRDefault="00282F6D" w:rsidP="00282F6D">
            <w:pPr>
              <w:pStyle w:val="TAL"/>
              <w:rPr>
                <w:rFonts w:cs="Arial"/>
                <w:lang w:eastAsia="en-US"/>
              </w:rPr>
            </w:pPr>
            <w:r w:rsidRPr="00B93702">
              <w:rPr>
                <w:rFonts w:cs="Arial"/>
              </w:rPr>
              <w:t>NI/NG: (Note2)</w:t>
            </w:r>
          </w:p>
        </w:tc>
        <w:tc>
          <w:tcPr>
            <w:tcW w:w="1278" w:type="dxa"/>
          </w:tcPr>
          <w:p w14:paraId="3A25961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EFCC92D" w14:textId="77777777" w:rsidR="002F6EF4" w:rsidRPr="00B93702" w:rsidRDefault="00E46DAC" w:rsidP="002F6EF4">
            <w:pPr>
              <w:pStyle w:val="TAL"/>
              <w:rPr>
                <w:rFonts w:cs="Arial"/>
                <w:lang w:eastAsia="en-US"/>
              </w:rPr>
            </w:pPr>
            <w:r w:rsidRPr="00B93702">
              <w:rPr>
                <w:rFonts w:cs="Arial"/>
                <w:lang w:eastAsia="en-US"/>
              </w:rPr>
              <w:t>Same TC as used in 6.5.1</w:t>
            </w:r>
          </w:p>
          <w:p w14:paraId="52BE99BD" w14:textId="77777777" w:rsidR="00E46DAC" w:rsidRPr="00B93702" w:rsidRDefault="002F6EF4" w:rsidP="002F6EF4">
            <w:pPr>
              <w:pStyle w:val="TAL"/>
              <w:rPr>
                <w:rFonts w:cs="Arial"/>
                <w:lang w:eastAsia="en-US"/>
              </w:rPr>
            </w:pPr>
            <w:r w:rsidRPr="00B93702">
              <w:rPr>
                <w:rFonts w:cs="Arial"/>
                <w:lang w:eastAsia="en-US"/>
              </w:rPr>
              <w:t>NI/NG: (Note2)</w:t>
            </w:r>
          </w:p>
        </w:tc>
        <w:tc>
          <w:tcPr>
            <w:tcW w:w="1460" w:type="dxa"/>
          </w:tcPr>
          <w:p w14:paraId="751CD20E"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14:paraId="6DB36097" w14:textId="77777777" w:rsidR="002F6EF4" w:rsidRPr="00B93702" w:rsidRDefault="00E46DAC" w:rsidP="002F6EF4">
            <w:pPr>
              <w:pStyle w:val="TAL"/>
              <w:rPr>
                <w:rFonts w:cs="Arial"/>
              </w:rPr>
            </w:pPr>
            <w:r w:rsidRPr="00B93702">
              <w:rPr>
                <w:rFonts w:cs="Arial"/>
              </w:rPr>
              <w:t>Same TC as used in 6.5.1</w:t>
            </w:r>
          </w:p>
          <w:p w14:paraId="158D644A" w14:textId="77777777" w:rsidR="00E46DAC" w:rsidRPr="00B93702" w:rsidRDefault="002F6EF4" w:rsidP="002F6EF4">
            <w:pPr>
              <w:pStyle w:val="TAL"/>
              <w:rPr>
                <w:rFonts w:cs="Arial"/>
                <w:lang w:eastAsia="en-US"/>
              </w:rPr>
            </w:pPr>
            <w:r w:rsidRPr="00B93702">
              <w:rPr>
                <w:rFonts w:cs="Arial"/>
                <w:lang w:eastAsia="en-US"/>
              </w:rPr>
              <w:t>NI/NG: (Note2)</w:t>
            </w:r>
          </w:p>
        </w:tc>
      </w:tr>
      <w:tr w:rsidR="00B93702" w:rsidRPr="00B93702" w14:paraId="3A5284D8" w14:textId="77777777" w:rsidTr="00E46DAC">
        <w:trPr>
          <w:jc w:val="center"/>
        </w:trPr>
        <w:tc>
          <w:tcPr>
            <w:tcW w:w="1788" w:type="dxa"/>
            <w:vAlign w:val="center"/>
          </w:tcPr>
          <w:p w14:paraId="65CBFE81" w14:textId="77777777"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14:paraId="5DEF9512"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14:paraId="4B36B731"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14:paraId="0D1EC2F9"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702A7AB5"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14:paraId="28B2710F"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60A8174D"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14:paraId="2B92D06C" w14:textId="77777777" w:rsidR="00E46DAC" w:rsidRPr="00B93702" w:rsidRDefault="00E46DAC" w:rsidP="00AB57F0">
            <w:pPr>
              <w:pStyle w:val="TAL"/>
              <w:rPr>
                <w:rFonts w:cs="Arial"/>
                <w:lang w:eastAsia="en-US"/>
              </w:rPr>
            </w:pPr>
            <w:r w:rsidRPr="00B93702">
              <w:rPr>
                <w:rFonts w:cs="Arial"/>
              </w:rPr>
              <w:t>Same TC as used in 6.5.1</w:t>
            </w:r>
          </w:p>
        </w:tc>
      </w:tr>
      <w:tr w:rsidR="00B93702" w:rsidRPr="00B93702" w14:paraId="7E95B297" w14:textId="77777777" w:rsidTr="00E46DAC">
        <w:trPr>
          <w:jc w:val="center"/>
        </w:trPr>
        <w:tc>
          <w:tcPr>
            <w:tcW w:w="1788" w:type="dxa"/>
            <w:vAlign w:val="center"/>
          </w:tcPr>
          <w:p w14:paraId="0ABF227F" w14:textId="77777777"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14:paraId="619B1550"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158D7A3A"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F96C694"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14:paraId="064D0EDC"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53FC166"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09EB37BB"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1FC5B3F6"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21D91BE7" w14:textId="77777777" w:rsidTr="00E46DAC">
        <w:trPr>
          <w:jc w:val="center"/>
        </w:trPr>
        <w:tc>
          <w:tcPr>
            <w:tcW w:w="1788" w:type="dxa"/>
            <w:vAlign w:val="center"/>
          </w:tcPr>
          <w:p w14:paraId="4FF13CF8" w14:textId="77777777"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14:paraId="74BCE882"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0E30AB15"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7C1FEECF"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70198584"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14:paraId="1E23FEC8"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14:paraId="65F212CC" w14:textId="77777777"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14:paraId="12C81BA4" w14:textId="77777777" w:rsidR="00E46DAC" w:rsidRPr="00B93702" w:rsidRDefault="00E46DAC" w:rsidP="00AB57F0">
            <w:pPr>
              <w:pStyle w:val="TAL"/>
              <w:rPr>
                <w:rFonts w:cs="Arial"/>
                <w:lang w:eastAsia="en-US"/>
              </w:rPr>
            </w:pPr>
            <w:r w:rsidRPr="00B93702">
              <w:rPr>
                <w:rFonts w:cs="Arial"/>
              </w:rPr>
              <w:t>Same TC as used in 6.5.1</w:t>
            </w:r>
          </w:p>
        </w:tc>
      </w:tr>
      <w:tr w:rsidR="00B93702" w:rsidRPr="00B93702" w14:paraId="152DDCC0" w14:textId="77777777" w:rsidTr="00E819CF">
        <w:trPr>
          <w:jc w:val="center"/>
        </w:trPr>
        <w:tc>
          <w:tcPr>
            <w:tcW w:w="1788" w:type="dxa"/>
            <w:vAlign w:val="center"/>
          </w:tcPr>
          <w:p w14:paraId="21101EAC" w14:textId="77777777" w:rsidR="002F6EF4" w:rsidRPr="00B93702" w:rsidRDefault="002F6EF4" w:rsidP="002F6EF4">
            <w:pPr>
              <w:pStyle w:val="TAL"/>
              <w:rPr>
                <w:lang w:eastAsia="en-US"/>
              </w:rPr>
            </w:pPr>
            <w:r w:rsidRPr="00B93702">
              <w:rPr>
                <w:lang w:eastAsia="en-US"/>
              </w:rPr>
              <w:t>NB-IoT</w:t>
            </w:r>
          </w:p>
        </w:tc>
        <w:tc>
          <w:tcPr>
            <w:tcW w:w="1278" w:type="dxa"/>
          </w:tcPr>
          <w:p w14:paraId="02757758" w14:textId="77777777" w:rsidR="002F6EF4" w:rsidRPr="00B93702" w:rsidRDefault="002F6EF4" w:rsidP="002F6EF4">
            <w:pPr>
              <w:pStyle w:val="TAL"/>
              <w:rPr>
                <w:lang w:eastAsia="en-US"/>
              </w:rPr>
            </w:pPr>
            <w:r w:rsidRPr="00B93702">
              <w:rPr>
                <w:lang w:eastAsia="en-US"/>
              </w:rPr>
              <w:t>N/A: (Note2)</w:t>
            </w:r>
          </w:p>
        </w:tc>
        <w:tc>
          <w:tcPr>
            <w:tcW w:w="1278" w:type="dxa"/>
          </w:tcPr>
          <w:p w14:paraId="6F7009B0" w14:textId="77777777" w:rsidR="002F6EF4" w:rsidRPr="00B93702" w:rsidRDefault="002F6EF4" w:rsidP="002F6EF4">
            <w:pPr>
              <w:pStyle w:val="TAL"/>
              <w:rPr>
                <w:lang w:eastAsia="en-US"/>
              </w:rPr>
            </w:pPr>
            <w:r w:rsidRPr="00B93702">
              <w:rPr>
                <w:lang w:eastAsia="en-US"/>
              </w:rPr>
              <w:t>N/A: (Note2)</w:t>
            </w:r>
          </w:p>
        </w:tc>
        <w:tc>
          <w:tcPr>
            <w:tcW w:w="1278" w:type="dxa"/>
          </w:tcPr>
          <w:p w14:paraId="383090EA" w14:textId="77777777"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14:paraId="3A3421AC" w14:textId="77777777" w:rsidR="002F6EF4" w:rsidRPr="00B93702" w:rsidRDefault="002F6EF4" w:rsidP="002F6EF4">
            <w:pPr>
              <w:pStyle w:val="TAL"/>
              <w:rPr>
                <w:lang w:eastAsia="en-US"/>
              </w:rPr>
            </w:pPr>
            <w:r w:rsidRPr="00B93702">
              <w:rPr>
                <w:lang w:eastAsia="en-US"/>
              </w:rPr>
              <w:t>N/A</w:t>
            </w:r>
          </w:p>
        </w:tc>
        <w:tc>
          <w:tcPr>
            <w:tcW w:w="1278" w:type="dxa"/>
          </w:tcPr>
          <w:p w14:paraId="7CFC93F4" w14:textId="77777777" w:rsidR="002F6EF4" w:rsidRPr="00B93702" w:rsidRDefault="002F6EF4" w:rsidP="002F6EF4">
            <w:pPr>
              <w:pStyle w:val="TAL"/>
              <w:rPr>
                <w:lang w:eastAsia="en-US"/>
              </w:rPr>
            </w:pPr>
            <w:r w:rsidRPr="00B93702">
              <w:rPr>
                <w:lang w:eastAsia="en-US"/>
              </w:rPr>
              <w:t>N/A: (Note2)</w:t>
            </w:r>
          </w:p>
        </w:tc>
        <w:tc>
          <w:tcPr>
            <w:tcW w:w="1460" w:type="dxa"/>
          </w:tcPr>
          <w:p w14:paraId="00C4FAFE" w14:textId="77777777" w:rsidR="002F6EF4" w:rsidRPr="00B93702" w:rsidRDefault="002F6EF4" w:rsidP="002F6EF4">
            <w:pPr>
              <w:pStyle w:val="TAL"/>
              <w:rPr>
                <w:lang w:eastAsia="en-US"/>
              </w:rPr>
            </w:pPr>
            <w:r w:rsidRPr="00B93702">
              <w:rPr>
                <w:lang w:eastAsia="en-US"/>
              </w:rPr>
              <w:t>N/A</w:t>
            </w:r>
          </w:p>
        </w:tc>
        <w:tc>
          <w:tcPr>
            <w:tcW w:w="1460" w:type="dxa"/>
          </w:tcPr>
          <w:p w14:paraId="1FDDA5C9" w14:textId="77777777" w:rsidR="002F6EF4" w:rsidRPr="00B93702" w:rsidRDefault="002F6EF4" w:rsidP="002F6EF4">
            <w:pPr>
              <w:pStyle w:val="TAL"/>
            </w:pPr>
            <w:r w:rsidRPr="00B93702">
              <w:rPr>
                <w:lang w:eastAsia="en-US"/>
              </w:rPr>
              <w:t>N/A: (Note2)</w:t>
            </w:r>
          </w:p>
        </w:tc>
      </w:tr>
      <w:tr w:rsidR="00B93702" w:rsidRPr="00B93702" w14:paraId="4F0B1D1A" w14:textId="77777777" w:rsidTr="00E46DAC">
        <w:trPr>
          <w:jc w:val="center"/>
        </w:trPr>
        <w:tc>
          <w:tcPr>
            <w:tcW w:w="1788" w:type="dxa"/>
            <w:vAlign w:val="center"/>
          </w:tcPr>
          <w:p w14:paraId="1B7A70BB" w14:textId="77777777" w:rsidR="00E46DAC" w:rsidRPr="00B93702" w:rsidRDefault="00E46DAC" w:rsidP="00AB57F0">
            <w:pPr>
              <w:pStyle w:val="TAL"/>
              <w:ind w:left="14"/>
              <w:rPr>
                <w:rFonts w:cs="Arial"/>
                <w:b/>
                <w:lang w:eastAsia="en-US"/>
              </w:rPr>
            </w:pPr>
            <w:r w:rsidRPr="00B93702">
              <w:rPr>
                <w:rFonts w:cs="Arial"/>
                <w:b/>
                <w:lang w:eastAsia="en-US"/>
              </w:rPr>
              <w:t>6.5.3 Time alignment error</w:t>
            </w:r>
          </w:p>
        </w:tc>
        <w:tc>
          <w:tcPr>
            <w:tcW w:w="1278" w:type="dxa"/>
          </w:tcPr>
          <w:p w14:paraId="43436FE4"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0D2857A2"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5FB69CE5"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7BADDC1F"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57E296C8"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2ABF6ADF"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0C73BC4A" w14:textId="77777777" w:rsidR="00E46DAC" w:rsidRPr="00B93702" w:rsidRDefault="00E46DAC" w:rsidP="00AB57F0">
            <w:pPr>
              <w:pStyle w:val="TAL"/>
              <w:rPr>
                <w:rFonts w:cs="Arial"/>
                <w:lang w:eastAsia="en-US"/>
              </w:rPr>
            </w:pPr>
            <w:r w:rsidRPr="00B93702">
              <w:rPr>
                <w:rFonts w:cs="Arial"/>
                <w:lang w:eastAsia="en-US"/>
              </w:rPr>
              <w:t>-</w:t>
            </w:r>
          </w:p>
        </w:tc>
      </w:tr>
      <w:tr w:rsidR="00B93702" w:rsidRPr="00B93702" w14:paraId="6C749410" w14:textId="77777777" w:rsidTr="00E46DAC">
        <w:trPr>
          <w:jc w:val="center"/>
        </w:trPr>
        <w:tc>
          <w:tcPr>
            <w:tcW w:w="1788" w:type="dxa"/>
            <w:vAlign w:val="center"/>
          </w:tcPr>
          <w:p w14:paraId="78684D74" w14:textId="77777777"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14:paraId="54704144" w14:textId="77777777" w:rsidR="002F6EF4" w:rsidRPr="00B93702" w:rsidRDefault="00E46DAC" w:rsidP="002F6EF4">
            <w:pPr>
              <w:pStyle w:val="TAL"/>
              <w:rPr>
                <w:rFonts w:cs="Arial"/>
                <w:lang w:eastAsia="en-US"/>
              </w:rPr>
            </w:pPr>
            <w:r w:rsidRPr="00B93702">
              <w:rPr>
                <w:rFonts w:cs="Arial"/>
                <w:lang w:eastAsia="en-US"/>
              </w:rPr>
              <w:t>(TS 36.141)</w:t>
            </w:r>
          </w:p>
          <w:p w14:paraId="7184BDB8" w14:textId="77777777" w:rsidR="00E46DAC" w:rsidRPr="00B93702" w:rsidRDefault="002F6EF4" w:rsidP="002F6EF4">
            <w:pPr>
              <w:pStyle w:val="TAL"/>
              <w:rPr>
                <w:rFonts w:cs="Arial"/>
                <w:lang w:eastAsia="en-US"/>
              </w:rPr>
            </w:pPr>
            <w:r w:rsidRPr="00B93702">
              <w:rPr>
                <w:rFonts w:cs="Arial"/>
                <w:lang w:eastAsia="en-US"/>
              </w:rPr>
              <w:t>NI/NG: (Note2)</w:t>
            </w:r>
          </w:p>
        </w:tc>
        <w:tc>
          <w:tcPr>
            <w:tcW w:w="1278" w:type="dxa"/>
          </w:tcPr>
          <w:p w14:paraId="0C6F2AE4" w14:textId="77777777" w:rsidR="002F6EF4" w:rsidRPr="00B93702" w:rsidRDefault="00E46DAC" w:rsidP="002F6EF4">
            <w:pPr>
              <w:pStyle w:val="TAL"/>
              <w:rPr>
                <w:rFonts w:cs="Arial"/>
                <w:lang w:eastAsia="en-US"/>
              </w:rPr>
            </w:pPr>
            <w:r w:rsidRPr="00B93702">
              <w:rPr>
                <w:rFonts w:cs="Arial"/>
                <w:lang w:eastAsia="en-US"/>
              </w:rPr>
              <w:t>(TS 36.141)</w:t>
            </w:r>
          </w:p>
          <w:p w14:paraId="1FCD27CD" w14:textId="77777777" w:rsidR="00E46DAC" w:rsidRPr="00B93702" w:rsidRDefault="002F6EF4" w:rsidP="002F6EF4">
            <w:pPr>
              <w:pStyle w:val="TAL"/>
              <w:rPr>
                <w:rFonts w:cs="Arial"/>
                <w:lang w:eastAsia="en-US"/>
              </w:rPr>
            </w:pPr>
            <w:r w:rsidRPr="00B93702">
              <w:rPr>
                <w:rFonts w:cs="Arial"/>
                <w:lang w:eastAsia="en-US"/>
              </w:rPr>
              <w:t>NI/NG: (Note2)</w:t>
            </w:r>
          </w:p>
        </w:tc>
        <w:tc>
          <w:tcPr>
            <w:tcW w:w="1278" w:type="dxa"/>
          </w:tcPr>
          <w:p w14:paraId="1C7C9514" w14:textId="77777777" w:rsidR="00282F6D" w:rsidRPr="00B93702" w:rsidRDefault="00E46DAC" w:rsidP="00282F6D">
            <w:pPr>
              <w:pStyle w:val="TAL"/>
              <w:rPr>
                <w:rFonts w:cs="Arial"/>
              </w:rPr>
            </w:pPr>
            <w:r w:rsidRPr="00B93702">
              <w:rPr>
                <w:rFonts w:cs="Arial"/>
                <w:lang w:eastAsia="en-US"/>
              </w:rPr>
              <w:t>(TS 36.141)</w:t>
            </w:r>
            <w:r w:rsidR="00282F6D" w:rsidRPr="00B93702">
              <w:rPr>
                <w:rFonts w:cs="Arial"/>
              </w:rPr>
              <w:t xml:space="preserve"> </w:t>
            </w:r>
          </w:p>
          <w:p w14:paraId="726FDD2E" w14:textId="77777777" w:rsidR="00E46DAC" w:rsidRPr="00B93702" w:rsidRDefault="00282F6D" w:rsidP="00282F6D">
            <w:pPr>
              <w:pStyle w:val="TAL"/>
              <w:rPr>
                <w:rFonts w:cs="Arial"/>
                <w:lang w:eastAsia="en-US"/>
              </w:rPr>
            </w:pPr>
            <w:r w:rsidRPr="00B93702">
              <w:rPr>
                <w:rFonts w:cs="Arial"/>
              </w:rPr>
              <w:t>NI/NG: (Note2)</w:t>
            </w:r>
          </w:p>
        </w:tc>
        <w:tc>
          <w:tcPr>
            <w:tcW w:w="1278" w:type="dxa"/>
          </w:tcPr>
          <w:p w14:paraId="48852166"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365F3147" w14:textId="77777777" w:rsidR="002F6EF4" w:rsidRPr="00B93702" w:rsidRDefault="00E46DAC" w:rsidP="002F6EF4">
            <w:pPr>
              <w:pStyle w:val="TAL"/>
              <w:rPr>
                <w:rFonts w:cs="Arial"/>
                <w:lang w:eastAsia="en-US"/>
              </w:rPr>
            </w:pPr>
            <w:r w:rsidRPr="00B93702">
              <w:rPr>
                <w:rFonts w:cs="Arial"/>
                <w:lang w:eastAsia="en-US"/>
              </w:rPr>
              <w:t>(TS 36.141)</w:t>
            </w:r>
          </w:p>
          <w:p w14:paraId="7CF247DB" w14:textId="77777777" w:rsidR="00E46DAC" w:rsidRPr="00B93702" w:rsidRDefault="002F6EF4" w:rsidP="002F6EF4">
            <w:pPr>
              <w:pStyle w:val="TAL"/>
              <w:rPr>
                <w:rFonts w:cs="Arial"/>
                <w:lang w:eastAsia="en-US"/>
              </w:rPr>
            </w:pPr>
            <w:r w:rsidRPr="00B93702">
              <w:rPr>
                <w:rFonts w:cs="Arial"/>
                <w:lang w:eastAsia="en-US"/>
              </w:rPr>
              <w:t>NI/NG: (Note2)</w:t>
            </w:r>
          </w:p>
        </w:tc>
        <w:tc>
          <w:tcPr>
            <w:tcW w:w="1460" w:type="dxa"/>
          </w:tcPr>
          <w:p w14:paraId="75BB9F4E"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39DB7231" w14:textId="77777777" w:rsidR="002F6EF4" w:rsidRPr="00B93702" w:rsidRDefault="00E46DAC" w:rsidP="002F6EF4">
            <w:pPr>
              <w:pStyle w:val="TAL"/>
              <w:rPr>
                <w:rFonts w:cs="Arial"/>
              </w:rPr>
            </w:pPr>
            <w:r w:rsidRPr="00B93702">
              <w:rPr>
                <w:rFonts w:cs="Arial"/>
              </w:rPr>
              <w:t>(TS 36.141)</w:t>
            </w:r>
          </w:p>
          <w:p w14:paraId="32B88935" w14:textId="77777777" w:rsidR="00E46DAC" w:rsidRPr="00B93702" w:rsidRDefault="002F6EF4" w:rsidP="002F6EF4">
            <w:pPr>
              <w:pStyle w:val="TAL"/>
              <w:rPr>
                <w:rFonts w:cs="Arial"/>
                <w:lang w:eastAsia="en-US"/>
              </w:rPr>
            </w:pPr>
            <w:r w:rsidRPr="00B93702">
              <w:rPr>
                <w:rFonts w:cs="Arial"/>
                <w:lang w:eastAsia="en-US"/>
              </w:rPr>
              <w:t>NI/NG: (Note2)</w:t>
            </w:r>
          </w:p>
        </w:tc>
      </w:tr>
      <w:tr w:rsidR="00B93702" w:rsidRPr="00B93702" w14:paraId="2B35B255" w14:textId="77777777" w:rsidTr="00E46DAC">
        <w:trPr>
          <w:jc w:val="center"/>
        </w:trPr>
        <w:tc>
          <w:tcPr>
            <w:tcW w:w="1788" w:type="dxa"/>
            <w:vAlign w:val="center"/>
          </w:tcPr>
          <w:p w14:paraId="4F611389" w14:textId="77777777"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14:paraId="5A3753FF"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179E46B0"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2E0A9AB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7DF2577"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76AD3A24"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6E9C7734" w14:textId="77777777" w:rsidR="00E46DAC" w:rsidRPr="00B93702" w:rsidRDefault="00E46DAC" w:rsidP="00AB57F0">
            <w:pPr>
              <w:pStyle w:val="TAL"/>
              <w:rPr>
                <w:rFonts w:cs="Arial"/>
                <w:lang w:eastAsia="en-US"/>
              </w:rPr>
            </w:pPr>
            <w:r w:rsidRPr="00B93702">
              <w:rPr>
                <w:rFonts w:cs="Arial"/>
                <w:lang w:eastAsia="en-US"/>
              </w:rPr>
              <w:t>(TS 25.141)</w:t>
            </w:r>
          </w:p>
        </w:tc>
        <w:tc>
          <w:tcPr>
            <w:tcW w:w="1460" w:type="dxa"/>
          </w:tcPr>
          <w:p w14:paraId="0395F71C" w14:textId="77777777" w:rsidR="00E46DAC" w:rsidRPr="00B93702" w:rsidRDefault="00E46DAC" w:rsidP="00AB57F0">
            <w:pPr>
              <w:pStyle w:val="TAL"/>
              <w:rPr>
                <w:rFonts w:cs="Arial"/>
                <w:lang w:eastAsia="en-US"/>
              </w:rPr>
            </w:pPr>
            <w:r w:rsidRPr="00B93702">
              <w:rPr>
                <w:rFonts w:cs="Arial"/>
              </w:rPr>
              <w:t>(TS 25.141)*</w:t>
            </w:r>
          </w:p>
        </w:tc>
      </w:tr>
      <w:tr w:rsidR="00B93702" w:rsidRPr="00B93702" w14:paraId="06F2D5EE" w14:textId="77777777" w:rsidTr="00E46DAC">
        <w:trPr>
          <w:jc w:val="center"/>
        </w:trPr>
        <w:tc>
          <w:tcPr>
            <w:tcW w:w="1788" w:type="dxa"/>
            <w:vAlign w:val="center"/>
          </w:tcPr>
          <w:p w14:paraId="46073375" w14:textId="77777777"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14:paraId="1D4DDB69"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EE6FEB2"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0EC5CB4F" w14:textId="77777777" w:rsidR="00E46DAC" w:rsidRPr="00B93702" w:rsidRDefault="00E46DAC" w:rsidP="00AB57F0">
            <w:pPr>
              <w:pStyle w:val="TAL"/>
              <w:rPr>
                <w:rFonts w:cs="Arial"/>
                <w:lang w:eastAsia="en-US"/>
              </w:rPr>
            </w:pPr>
            <w:r w:rsidRPr="00B93702">
              <w:rPr>
                <w:rFonts w:cs="Arial"/>
                <w:lang w:eastAsia="en-US"/>
              </w:rPr>
              <w:t>(TS 25.142)</w:t>
            </w:r>
          </w:p>
        </w:tc>
        <w:tc>
          <w:tcPr>
            <w:tcW w:w="1278" w:type="dxa"/>
          </w:tcPr>
          <w:p w14:paraId="5515449A"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2BF5BCE9"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0D5CFEE1"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43AAB51C" w14:textId="77777777" w:rsidR="00E46DAC" w:rsidRPr="00B93702" w:rsidRDefault="00E46DAC" w:rsidP="00AB57F0">
            <w:pPr>
              <w:pStyle w:val="TAL"/>
              <w:rPr>
                <w:rFonts w:cs="Arial"/>
                <w:lang w:eastAsia="en-US"/>
              </w:rPr>
            </w:pPr>
            <w:r w:rsidRPr="00B93702">
              <w:rPr>
                <w:rFonts w:cs="Arial"/>
                <w:lang w:eastAsia="en-US"/>
              </w:rPr>
              <w:t>N/A</w:t>
            </w:r>
          </w:p>
        </w:tc>
      </w:tr>
      <w:tr w:rsidR="00B93702" w:rsidRPr="00B93702" w14:paraId="273F93EB" w14:textId="77777777" w:rsidTr="00E819CF">
        <w:trPr>
          <w:jc w:val="center"/>
        </w:trPr>
        <w:tc>
          <w:tcPr>
            <w:tcW w:w="1788" w:type="dxa"/>
            <w:vAlign w:val="center"/>
          </w:tcPr>
          <w:p w14:paraId="2D05CE60" w14:textId="77777777" w:rsidR="002F6EF4" w:rsidRPr="00B93702" w:rsidRDefault="002F6EF4" w:rsidP="002F6EF4">
            <w:pPr>
              <w:pStyle w:val="TAL"/>
              <w:rPr>
                <w:lang w:eastAsia="en-US"/>
              </w:rPr>
            </w:pPr>
            <w:r w:rsidRPr="00B93702">
              <w:rPr>
                <w:lang w:eastAsia="en-US"/>
              </w:rPr>
              <w:t>NB-IoT</w:t>
            </w:r>
          </w:p>
        </w:tc>
        <w:tc>
          <w:tcPr>
            <w:tcW w:w="1278" w:type="dxa"/>
          </w:tcPr>
          <w:p w14:paraId="52CAF438" w14:textId="77777777" w:rsidR="002F6EF4" w:rsidRPr="00B93702" w:rsidRDefault="002F6EF4" w:rsidP="002F6EF4">
            <w:pPr>
              <w:pStyle w:val="TAL"/>
              <w:rPr>
                <w:lang w:eastAsia="en-US"/>
              </w:rPr>
            </w:pPr>
            <w:r w:rsidRPr="00B93702">
              <w:rPr>
                <w:lang w:eastAsia="en-US"/>
              </w:rPr>
              <w:t>N/A: (Note2)</w:t>
            </w:r>
          </w:p>
        </w:tc>
        <w:tc>
          <w:tcPr>
            <w:tcW w:w="1278" w:type="dxa"/>
          </w:tcPr>
          <w:p w14:paraId="4F07DCCA" w14:textId="77777777" w:rsidR="002F6EF4" w:rsidRPr="00B93702" w:rsidRDefault="002F6EF4" w:rsidP="002F6EF4">
            <w:pPr>
              <w:pStyle w:val="TAL"/>
              <w:rPr>
                <w:lang w:eastAsia="en-US"/>
              </w:rPr>
            </w:pPr>
            <w:r w:rsidRPr="00B93702">
              <w:rPr>
                <w:lang w:eastAsia="en-US"/>
              </w:rPr>
              <w:t>N/A: (Note2)</w:t>
            </w:r>
          </w:p>
        </w:tc>
        <w:tc>
          <w:tcPr>
            <w:tcW w:w="1278" w:type="dxa"/>
          </w:tcPr>
          <w:p w14:paraId="7BAE000E" w14:textId="77777777"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14:paraId="5D450EA6" w14:textId="77777777" w:rsidR="002F6EF4" w:rsidRPr="00B93702" w:rsidRDefault="002F6EF4" w:rsidP="002F6EF4">
            <w:pPr>
              <w:pStyle w:val="TAL"/>
              <w:rPr>
                <w:lang w:eastAsia="en-US"/>
              </w:rPr>
            </w:pPr>
            <w:r w:rsidRPr="00B93702">
              <w:rPr>
                <w:lang w:eastAsia="en-US"/>
              </w:rPr>
              <w:t>N/A</w:t>
            </w:r>
          </w:p>
        </w:tc>
        <w:tc>
          <w:tcPr>
            <w:tcW w:w="1278" w:type="dxa"/>
          </w:tcPr>
          <w:p w14:paraId="3D4FCFFF" w14:textId="77777777" w:rsidR="002F6EF4" w:rsidRPr="00B93702" w:rsidRDefault="002F6EF4" w:rsidP="002F6EF4">
            <w:pPr>
              <w:pStyle w:val="TAL"/>
              <w:rPr>
                <w:lang w:eastAsia="en-US"/>
              </w:rPr>
            </w:pPr>
            <w:r w:rsidRPr="00B93702">
              <w:rPr>
                <w:lang w:eastAsia="en-US"/>
              </w:rPr>
              <w:t>N/A: (Note2)</w:t>
            </w:r>
          </w:p>
        </w:tc>
        <w:tc>
          <w:tcPr>
            <w:tcW w:w="1460" w:type="dxa"/>
          </w:tcPr>
          <w:p w14:paraId="39EB2D5F" w14:textId="77777777" w:rsidR="002F6EF4" w:rsidRPr="00B93702" w:rsidRDefault="002F6EF4" w:rsidP="002F6EF4">
            <w:pPr>
              <w:pStyle w:val="TAL"/>
              <w:rPr>
                <w:lang w:eastAsia="en-US"/>
              </w:rPr>
            </w:pPr>
            <w:r w:rsidRPr="00B93702">
              <w:rPr>
                <w:lang w:eastAsia="en-US"/>
              </w:rPr>
              <w:t>N/A</w:t>
            </w:r>
          </w:p>
        </w:tc>
        <w:tc>
          <w:tcPr>
            <w:tcW w:w="1460" w:type="dxa"/>
          </w:tcPr>
          <w:p w14:paraId="0E387726" w14:textId="77777777" w:rsidR="002F6EF4" w:rsidRPr="00B93702" w:rsidRDefault="002F6EF4" w:rsidP="002F6EF4">
            <w:pPr>
              <w:pStyle w:val="TAL"/>
              <w:rPr>
                <w:lang w:eastAsia="en-US"/>
              </w:rPr>
            </w:pPr>
            <w:r w:rsidRPr="00B93702">
              <w:rPr>
                <w:lang w:eastAsia="en-US"/>
              </w:rPr>
              <w:t>N/A: (Note2)</w:t>
            </w:r>
          </w:p>
        </w:tc>
      </w:tr>
      <w:tr w:rsidR="00B93702" w:rsidRPr="00B93702" w14:paraId="155A477C" w14:textId="77777777" w:rsidTr="00E46DAC">
        <w:trPr>
          <w:jc w:val="center"/>
        </w:trPr>
        <w:tc>
          <w:tcPr>
            <w:tcW w:w="1788" w:type="dxa"/>
            <w:vAlign w:val="center"/>
          </w:tcPr>
          <w:p w14:paraId="4D1A712B" w14:textId="77777777" w:rsidR="00E46DAC" w:rsidRPr="00B93702" w:rsidRDefault="00E46DAC" w:rsidP="00AB57F0">
            <w:pPr>
              <w:pStyle w:val="TAL"/>
              <w:ind w:left="14"/>
              <w:rPr>
                <w:rFonts w:cs="Arial"/>
                <w:b/>
                <w:lang w:eastAsia="en-US"/>
              </w:rPr>
            </w:pPr>
            <w:r w:rsidRPr="00B93702">
              <w:rPr>
                <w:rFonts w:cs="Arial"/>
                <w:b/>
                <w:lang w:eastAsia="en-US"/>
              </w:rPr>
              <w:t>6.6 Unwanted emissions</w:t>
            </w:r>
          </w:p>
        </w:tc>
        <w:tc>
          <w:tcPr>
            <w:tcW w:w="1278" w:type="dxa"/>
          </w:tcPr>
          <w:p w14:paraId="0A744D7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2ACBEB8D"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C185198"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7BFF1818"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044C55DF"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7F86F6F1"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77BC7ED2" w14:textId="77777777"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14:paraId="6EB29228" w14:textId="77777777" w:rsidTr="00E46DAC">
        <w:trPr>
          <w:jc w:val="center"/>
        </w:trPr>
        <w:tc>
          <w:tcPr>
            <w:tcW w:w="1788" w:type="dxa"/>
            <w:vAlign w:val="center"/>
          </w:tcPr>
          <w:p w14:paraId="43752A00" w14:textId="77777777" w:rsidR="00E46DAC" w:rsidRPr="00B93702" w:rsidRDefault="00E46DAC" w:rsidP="00AB57F0">
            <w:pPr>
              <w:pStyle w:val="TAL"/>
              <w:ind w:left="14"/>
              <w:rPr>
                <w:rFonts w:cs="Arial"/>
                <w:b/>
                <w:lang w:eastAsia="en-US"/>
              </w:rPr>
            </w:pPr>
            <w:r w:rsidRPr="00B93702">
              <w:rPr>
                <w:rFonts w:cs="Arial"/>
                <w:b/>
                <w:lang w:eastAsia="en-US"/>
              </w:rPr>
              <w:t>6.6.1 Transmitter spurious emissions</w:t>
            </w:r>
          </w:p>
        </w:tc>
        <w:tc>
          <w:tcPr>
            <w:tcW w:w="1278" w:type="dxa"/>
          </w:tcPr>
          <w:p w14:paraId="00D9268F"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25A8E649"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B974A0C"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600974C"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FB9142D"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2A47ECD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2455127A" w14:textId="77777777"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14:paraId="4FCB4D38" w14:textId="77777777" w:rsidTr="00E46DAC">
        <w:trPr>
          <w:jc w:val="center"/>
        </w:trPr>
        <w:tc>
          <w:tcPr>
            <w:tcW w:w="1788" w:type="dxa"/>
          </w:tcPr>
          <w:p w14:paraId="539DFF71" w14:textId="77777777" w:rsidR="00E46DAC" w:rsidRPr="00B93702" w:rsidRDefault="00E46DAC" w:rsidP="00AB57F0">
            <w:pPr>
              <w:pStyle w:val="TAL"/>
              <w:rPr>
                <w:rFonts w:cs="Arial"/>
                <w:lang w:eastAsia="en-US"/>
              </w:rPr>
            </w:pPr>
            <w:r w:rsidRPr="00B93702">
              <w:rPr>
                <w:rFonts w:cs="Arial"/>
                <w:lang w:eastAsia="en-US"/>
              </w:rPr>
              <w:t>(Category A)</w:t>
            </w:r>
          </w:p>
        </w:tc>
        <w:tc>
          <w:tcPr>
            <w:tcW w:w="1278" w:type="dxa"/>
          </w:tcPr>
          <w:p w14:paraId="6F5D7614" w14:textId="77777777" w:rsidR="00E46DAC" w:rsidRPr="00B93702" w:rsidRDefault="00E46DAC" w:rsidP="00546BDF">
            <w:pPr>
              <w:pStyle w:val="TAL"/>
              <w:rPr>
                <w:rFonts w:cs="Arial"/>
                <w:lang w:eastAsia="en-US"/>
              </w:rPr>
            </w:pPr>
            <w:r w:rsidRPr="00B93702">
              <w:rPr>
                <w:rFonts w:cs="Arial"/>
                <w:lang w:eastAsia="en-US"/>
              </w:rPr>
              <w:t>C: TC3a</w:t>
            </w:r>
          </w:p>
          <w:p w14:paraId="6F87C9E9" w14:textId="77777777"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14:paraId="4759D82B" w14:textId="77777777" w:rsidR="002F6EF4" w:rsidRPr="00B93702" w:rsidRDefault="002F6EF4" w:rsidP="002F6EF4">
            <w:pPr>
              <w:pStyle w:val="TAL"/>
              <w:rPr>
                <w:rFonts w:cs="Arial"/>
                <w:lang w:eastAsia="en-US"/>
              </w:rPr>
            </w:pPr>
            <w:r w:rsidRPr="00B93702">
              <w:rPr>
                <w:rFonts w:cs="Arial"/>
                <w:lang w:eastAsia="en-US"/>
              </w:rPr>
              <w:t>NI: TC16</w:t>
            </w:r>
          </w:p>
          <w:p w14:paraId="5CC6D272"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52843DAC" w14:textId="77777777" w:rsidR="00E46DAC" w:rsidRPr="00B93702" w:rsidRDefault="00E46DAC" w:rsidP="00546BDF">
            <w:pPr>
              <w:pStyle w:val="TAL"/>
              <w:rPr>
                <w:rFonts w:cs="Arial"/>
                <w:lang w:eastAsia="en-US"/>
              </w:rPr>
            </w:pPr>
            <w:r w:rsidRPr="00B93702">
              <w:rPr>
                <w:rFonts w:cs="Arial"/>
                <w:lang w:eastAsia="en-US"/>
              </w:rPr>
              <w:t>C: TC3a</w:t>
            </w:r>
          </w:p>
          <w:p w14:paraId="363EDCA8" w14:textId="77777777" w:rsidR="00E46DAC" w:rsidRPr="00B93702" w:rsidRDefault="00E46DAC" w:rsidP="00546BDF">
            <w:pPr>
              <w:pStyle w:val="TAL"/>
              <w:rPr>
                <w:rFonts w:cs="Arial"/>
                <w:lang w:eastAsia="en-US"/>
              </w:rPr>
            </w:pPr>
            <w:r w:rsidRPr="00B93702">
              <w:rPr>
                <w:rFonts w:cs="Arial"/>
                <w:lang w:eastAsia="en-US"/>
              </w:rPr>
              <w:t>CNC: NTC3a</w:t>
            </w:r>
          </w:p>
          <w:p w14:paraId="24A3E576" w14:textId="77777777" w:rsidR="002F6EF4" w:rsidRPr="00B93702" w:rsidRDefault="00E46DAC" w:rsidP="002F6EF4">
            <w:pPr>
              <w:pStyle w:val="TAL"/>
              <w:rPr>
                <w:rFonts w:cs="Arial"/>
                <w:lang w:eastAsia="en-US"/>
              </w:rPr>
            </w:pPr>
            <w:r w:rsidRPr="00B93702">
              <w:rPr>
                <w:rFonts w:cs="Arial"/>
                <w:lang w:eastAsia="en-US"/>
              </w:rPr>
              <w:t>C/NC: TC3a, NTC3a</w:t>
            </w:r>
          </w:p>
          <w:p w14:paraId="3EA69DD5" w14:textId="77777777" w:rsidR="002F6EF4" w:rsidRPr="00B93702" w:rsidRDefault="002F6EF4" w:rsidP="002F6EF4">
            <w:pPr>
              <w:pStyle w:val="TAL"/>
              <w:rPr>
                <w:rFonts w:cs="Arial"/>
                <w:lang w:eastAsia="en-US"/>
              </w:rPr>
            </w:pPr>
            <w:r w:rsidRPr="00B93702">
              <w:rPr>
                <w:rFonts w:cs="Arial"/>
                <w:lang w:eastAsia="en-US"/>
              </w:rPr>
              <w:t>NI: TC16</w:t>
            </w:r>
          </w:p>
          <w:p w14:paraId="1901D68A"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76901DA8" w14:textId="77777777" w:rsidR="00282F6D" w:rsidRPr="00B93702" w:rsidRDefault="00E46DAC" w:rsidP="00282F6D">
            <w:pPr>
              <w:pStyle w:val="TAL"/>
              <w:rPr>
                <w:rFonts w:cs="Arial"/>
                <w:lang w:val="sv-SE"/>
              </w:rPr>
            </w:pPr>
            <w:r w:rsidRPr="00B93702">
              <w:rPr>
                <w:rFonts w:cs="Arial"/>
                <w:lang w:eastAsia="en-US"/>
              </w:rPr>
              <w:t>C: TC3b</w:t>
            </w:r>
          </w:p>
          <w:p w14:paraId="11CEB8B6" w14:textId="77777777" w:rsidR="00282F6D" w:rsidRPr="00B93702" w:rsidRDefault="00282F6D" w:rsidP="00282F6D">
            <w:pPr>
              <w:pStyle w:val="TAL"/>
              <w:rPr>
                <w:rFonts w:cs="Arial"/>
                <w:lang w:val="sv-SE"/>
              </w:rPr>
            </w:pPr>
            <w:r w:rsidRPr="00B93702">
              <w:rPr>
                <w:rFonts w:cs="Arial"/>
                <w:lang w:val="sv-SE"/>
              </w:rPr>
              <w:t>NI: TC16</w:t>
            </w:r>
          </w:p>
          <w:p w14:paraId="4290C933" w14:textId="77777777" w:rsidR="00E46DAC" w:rsidRPr="00B93702" w:rsidRDefault="00282F6D" w:rsidP="00282F6D">
            <w:pPr>
              <w:pStyle w:val="TAL"/>
              <w:rPr>
                <w:rFonts w:cs="Arial"/>
                <w:lang w:eastAsia="en-US"/>
              </w:rPr>
            </w:pPr>
            <w:r w:rsidRPr="00B93702">
              <w:rPr>
                <w:rFonts w:cs="Arial"/>
                <w:lang w:val="sv-SE"/>
              </w:rPr>
              <w:t>NG: TC19</w:t>
            </w:r>
          </w:p>
        </w:tc>
        <w:tc>
          <w:tcPr>
            <w:tcW w:w="1278" w:type="dxa"/>
          </w:tcPr>
          <w:p w14:paraId="47839460" w14:textId="77777777" w:rsidR="00E46DAC" w:rsidRPr="00B93702" w:rsidRDefault="00E46DAC" w:rsidP="00546BDF">
            <w:pPr>
              <w:pStyle w:val="TAL"/>
              <w:rPr>
                <w:rFonts w:cs="Arial"/>
                <w:lang w:eastAsia="en-US"/>
              </w:rPr>
            </w:pPr>
            <w:r w:rsidRPr="00B93702">
              <w:rPr>
                <w:rFonts w:cs="Arial"/>
                <w:lang w:eastAsia="en-US"/>
              </w:rPr>
              <w:t>C: TC4a</w:t>
            </w:r>
          </w:p>
          <w:p w14:paraId="1DE00177" w14:textId="77777777" w:rsidR="00E46DAC" w:rsidRPr="00B93702" w:rsidRDefault="00E46DAC" w:rsidP="00546BDF">
            <w:pPr>
              <w:pStyle w:val="TAL"/>
              <w:rPr>
                <w:rFonts w:cs="Arial"/>
                <w:lang w:eastAsia="en-US"/>
              </w:rPr>
            </w:pPr>
            <w:r w:rsidRPr="00B93702">
              <w:rPr>
                <w:rFonts w:cs="Arial"/>
                <w:lang w:eastAsia="en-US"/>
              </w:rPr>
              <w:t>CNC: NTC4a</w:t>
            </w:r>
            <w:r w:rsidRPr="00B93702">
              <w:rPr>
                <w:rFonts w:cs="Arial"/>
                <w:lang w:eastAsia="en-US"/>
              </w:rPr>
              <w:br/>
              <w:t>C/NC: TC4a, NTC4a</w:t>
            </w:r>
          </w:p>
        </w:tc>
        <w:tc>
          <w:tcPr>
            <w:tcW w:w="1278" w:type="dxa"/>
          </w:tcPr>
          <w:p w14:paraId="35A4FCDC" w14:textId="77777777" w:rsidR="00E46DAC" w:rsidRPr="00B93702" w:rsidRDefault="00E46DAC" w:rsidP="00546BDF">
            <w:pPr>
              <w:pStyle w:val="TAL"/>
              <w:rPr>
                <w:rFonts w:cs="Arial"/>
                <w:lang w:eastAsia="en-US"/>
              </w:rPr>
            </w:pPr>
            <w:r w:rsidRPr="00B93702">
              <w:rPr>
                <w:rFonts w:cs="Arial"/>
                <w:lang w:eastAsia="en-US"/>
              </w:rPr>
              <w:t>C: TC4b</w:t>
            </w:r>
          </w:p>
          <w:p w14:paraId="15855A78" w14:textId="77777777" w:rsidR="002F6EF4" w:rsidRPr="00B93702" w:rsidRDefault="00E46DAC" w:rsidP="002F6EF4">
            <w:pPr>
              <w:pStyle w:val="TAL"/>
              <w:rPr>
                <w:rFonts w:cs="Arial"/>
                <w:lang w:eastAsia="en-US"/>
              </w:rPr>
            </w:pPr>
            <w:r w:rsidRPr="00B93702">
              <w:rPr>
                <w:rFonts w:cs="Arial"/>
                <w:lang w:eastAsia="en-US"/>
              </w:rPr>
              <w:t>CNC: NTC4b</w:t>
            </w:r>
            <w:r w:rsidRPr="00B93702">
              <w:rPr>
                <w:rFonts w:cs="Arial"/>
                <w:lang w:eastAsia="en-US"/>
              </w:rPr>
              <w:br/>
              <w:t>C/NC: TC4b, NTC4b</w:t>
            </w:r>
          </w:p>
          <w:p w14:paraId="37EC5934" w14:textId="77777777" w:rsidR="002F6EF4" w:rsidRPr="00B93702" w:rsidRDefault="002F6EF4" w:rsidP="002F6EF4">
            <w:pPr>
              <w:pStyle w:val="TAL"/>
              <w:rPr>
                <w:rFonts w:cs="Arial"/>
                <w:lang w:eastAsia="en-US"/>
              </w:rPr>
            </w:pPr>
            <w:r w:rsidRPr="00B93702">
              <w:rPr>
                <w:rFonts w:cs="Arial"/>
                <w:lang w:eastAsia="en-US"/>
              </w:rPr>
              <w:t>NI: TC15</w:t>
            </w:r>
          </w:p>
          <w:p w14:paraId="0126EECB" w14:textId="77777777" w:rsidR="00E46DAC" w:rsidRPr="00B93702" w:rsidRDefault="002F6EF4" w:rsidP="002F6EF4">
            <w:pPr>
              <w:pStyle w:val="TAL"/>
              <w:rPr>
                <w:rFonts w:cs="Arial"/>
                <w:lang w:eastAsia="en-US"/>
              </w:rPr>
            </w:pPr>
            <w:r w:rsidRPr="00B93702">
              <w:rPr>
                <w:rFonts w:cs="Arial"/>
                <w:lang w:eastAsia="en-US"/>
              </w:rPr>
              <w:t>NG: TC18</w:t>
            </w:r>
          </w:p>
        </w:tc>
        <w:tc>
          <w:tcPr>
            <w:tcW w:w="1460" w:type="dxa"/>
          </w:tcPr>
          <w:p w14:paraId="4DA39F7D" w14:textId="77777777" w:rsidR="00E46DAC" w:rsidRPr="00B93702" w:rsidRDefault="00E46DAC" w:rsidP="00546BDF">
            <w:pPr>
              <w:pStyle w:val="TAL"/>
              <w:rPr>
                <w:rFonts w:cs="Arial"/>
                <w:lang w:eastAsia="en-US"/>
              </w:rPr>
            </w:pPr>
            <w:r w:rsidRPr="00B93702">
              <w:rPr>
                <w:rFonts w:cs="Arial"/>
                <w:lang w:eastAsia="en-US"/>
              </w:rPr>
              <w:t>C: TC4c</w:t>
            </w:r>
          </w:p>
          <w:p w14:paraId="192A4BAA" w14:textId="77777777" w:rsidR="00E46DAC" w:rsidRPr="00B93702" w:rsidRDefault="00E46DAC" w:rsidP="00546BDF">
            <w:pPr>
              <w:pStyle w:val="TAL"/>
              <w:rPr>
                <w:rFonts w:cs="Arial"/>
                <w:lang w:eastAsia="en-US"/>
              </w:rPr>
            </w:pPr>
            <w:r w:rsidRPr="00B93702">
              <w:rPr>
                <w:rFonts w:cs="Arial"/>
                <w:lang w:eastAsia="en-US"/>
              </w:rPr>
              <w:t>CNC: NTC4c</w:t>
            </w:r>
            <w:r w:rsidRPr="00B93702">
              <w:rPr>
                <w:rFonts w:cs="Arial"/>
                <w:lang w:eastAsia="en-US"/>
              </w:rPr>
              <w:br/>
              <w:t>C/NC: TC4c, NTC4c</w:t>
            </w:r>
          </w:p>
        </w:tc>
        <w:tc>
          <w:tcPr>
            <w:tcW w:w="1460" w:type="dxa"/>
          </w:tcPr>
          <w:p w14:paraId="06A5821E" w14:textId="77777777" w:rsidR="00D74D27" w:rsidRPr="00B93702" w:rsidRDefault="00D74D27" w:rsidP="00D74D27">
            <w:pPr>
              <w:keepNext/>
              <w:keepLines/>
              <w:spacing w:after="0"/>
              <w:rPr>
                <w:rFonts w:ascii="Arial" w:hAnsi="Arial"/>
                <w:sz w:val="18"/>
                <w:vertAlign w:val="superscript"/>
              </w:rPr>
            </w:pPr>
            <w:r w:rsidRPr="00B93702">
              <w:rPr>
                <w:rFonts w:ascii="Arial" w:hAnsi="Arial"/>
                <w:sz w:val="18"/>
              </w:rPr>
              <w:t>C: (TC4a, TC3a)*, TC4b</w:t>
            </w:r>
          </w:p>
          <w:p w14:paraId="167D65B5" w14:textId="77777777" w:rsidR="00D74D27" w:rsidRPr="00B93702" w:rsidRDefault="00D74D27" w:rsidP="00D74D27">
            <w:pPr>
              <w:keepNext/>
              <w:keepLines/>
              <w:spacing w:after="0"/>
              <w:rPr>
                <w:rFonts w:ascii="Arial" w:hAnsi="Arial"/>
                <w:sz w:val="18"/>
              </w:rPr>
            </w:pPr>
          </w:p>
          <w:p w14:paraId="63B39C0E" w14:textId="77777777" w:rsidR="00D74D27" w:rsidRPr="00B93702" w:rsidRDefault="00D74D27" w:rsidP="00D74D27">
            <w:pPr>
              <w:pStyle w:val="TAL"/>
              <w:rPr>
                <w:rFonts w:cs="Arial"/>
              </w:rPr>
            </w:pPr>
            <w:r w:rsidRPr="00B93702">
              <w:rPr>
                <w:rFonts w:cs="Arial"/>
              </w:rPr>
              <w:t xml:space="preserve">CNC: (NTC4a, NTC3a)*, NTC4b </w:t>
            </w:r>
            <w:r w:rsidRPr="00B93702">
              <w:rPr>
                <w:rFonts w:cs="Arial"/>
              </w:rPr>
              <w:br/>
            </w:r>
            <w:r w:rsidRPr="00B93702">
              <w:rPr>
                <w:rFonts w:cs="Arial"/>
              </w:rPr>
              <w:br/>
              <w:t>C/NC: (TC4a, NTC4a,TC3a, NTC3a)*,</w:t>
            </w:r>
          </w:p>
          <w:p w14:paraId="7C76B3FA" w14:textId="77777777" w:rsidR="002F6EF4" w:rsidRPr="00B93702" w:rsidRDefault="00D74D27" w:rsidP="002F6EF4">
            <w:pPr>
              <w:pStyle w:val="TAL"/>
              <w:rPr>
                <w:rFonts w:cs="Arial"/>
              </w:rPr>
            </w:pPr>
            <w:r w:rsidRPr="00B93702">
              <w:rPr>
                <w:rFonts w:cs="Arial"/>
              </w:rPr>
              <w:t>TC4b,NTC4b</w:t>
            </w:r>
          </w:p>
          <w:p w14:paraId="70E3776D" w14:textId="77777777" w:rsidR="002F6EF4" w:rsidRPr="00B93702" w:rsidRDefault="002F6EF4" w:rsidP="002F6EF4">
            <w:pPr>
              <w:pStyle w:val="TAL"/>
              <w:rPr>
                <w:rFonts w:cs="Arial"/>
              </w:rPr>
            </w:pPr>
          </w:p>
          <w:p w14:paraId="6169894E" w14:textId="77777777" w:rsidR="002F6EF4" w:rsidRPr="00B93702" w:rsidRDefault="002F6EF4" w:rsidP="002F6EF4">
            <w:pPr>
              <w:pStyle w:val="TAL"/>
              <w:rPr>
                <w:rFonts w:cs="Arial"/>
                <w:lang w:eastAsia="en-US"/>
              </w:rPr>
            </w:pPr>
            <w:r w:rsidRPr="00B93702">
              <w:rPr>
                <w:rFonts w:cs="Arial"/>
                <w:lang w:eastAsia="en-US"/>
              </w:rPr>
              <w:lastRenderedPageBreak/>
              <w:t>NI: TC15,(TC16)*</w:t>
            </w:r>
          </w:p>
          <w:p w14:paraId="28C56727" w14:textId="77777777" w:rsidR="002F6EF4" w:rsidRPr="00B93702" w:rsidRDefault="002F6EF4" w:rsidP="002F6EF4">
            <w:pPr>
              <w:pStyle w:val="TAL"/>
              <w:rPr>
                <w:rFonts w:cs="Arial"/>
                <w:lang w:eastAsia="en-US"/>
              </w:rPr>
            </w:pPr>
          </w:p>
          <w:p w14:paraId="381319A3" w14:textId="77777777" w:rsidR="00E46DAC" w:rsidRPr="00B93702" w:rsidRDefault="002F6EF4" w:rsidP="002F6EF4">
            <w:pPr>
              <w:pStyle w:val="TAL"/>
              <w:rPr>
                <w:rFonts w:cs="Arial"/>
                <w:lang w:eastAsia="en-US"/>
              </w:rPr>
            </w:pPr>
            <w:r w:rsidRPr="00B93702">
              <w:rPr>
                <w:rFonts w:cs="Arial"/>
                <w:lang w:eastAsia="ja-JP"/>
              </w:rPr>
              <w:t>NG: TC18,</w:t>
            </w:r>
            <w:r w:rsidR="007F1786" w:rsidRPr="00B93702">
              <w:rPr>
                <w:rFonts w:cs="Arial"/>
                <w:lang w:eastAsia="ja-JP"/>
              </w:rPr>
              <w:t xml:space="preserve"> </w:t>
            </w:r>
            <w:r w:rsidRPr="00B93702">
              <w:rPr>
                <w:rFonts w:cs="Arial"/>
                <w:lang w:eastAsia="ja-JP"/>
              </w:rPr>
              <w:t>(TC19)*</w:t>
            </w:r>
          </w:p>
        </w:tc>
      </w:tr>
      <w:tr w:rsidR="00B93702" w:rsidRPr="00B93702" w14:paraId="0D0F4313" w14:textId="77777777" w:rsidTr="00E46DAC">
        <w:trPr>
          <w:jc w:val="center"/>
        </w:trPr>
        <w:tc>
          <w:tcPr>
            <w:tcW w:w="1788" w:type="dxa"/>
          </w:tcPr>
          <w:p w14:paraId="455E305D" w14:textId="77777777" w:rsidR="00E46DAC" w:rsidRPr="00B93702" w:rsidRDefault="00E46DAC" w:rsidP="00AB57F0">
            <w:pPr>
              <w:pStyle w:val="TAL"/>
              <w:rPr>
                <w:rFonts w:cs="Arial"/>
                <w:lang w:eastAsia="en-US"/>
              </w:rPr>
            </w:pPr>
            <w:r w:rsidRPr="00B93702">
              <w:rPr>
                <w:rFonts w:cs="Arial"/>
                <w:lang w:eastAsia="en-US"/>
              </w:rPr>
              <w:lastRenderedPageBreak/>
              <w:t>(Category B)</w:t>
            </w:r>
          </w:p>
        </w:tc>
        <w:tc>
          <w:tcPr>
            <w:tcW w:w="1278" w:type="dxa"/>
          </w:tcPr>
          <w:p w14:paraId="49724384" w14:textId="77777777" w:rsidR="00E46DAC" w:rsidRPr="00B93702" w:rsidRDefault="00E46DAC" w:rsidP="00546BDF">
            <w:pPr>
              <w:pStyle w:val="TAL"/>
              <w:rPr>
                <w:rFonts w:cs="Arial"/>
                <w:lang w:eastAsia="en-US"/>
              </w:rPr>
            </w:pPr>
            <w:r w:rsidRPr="00B93702">
              <w:rPr>
                <w:rFonts w:cs="Arial"/>
                <w:lang w:eastAsia="en-US"/>
              </w:rPr>
              <w:t>C: TC3a</w:t>
            </w:r>
          </w:p>
          <w:p w14:paraId="3F94EFBA" w14:textId="77777777"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14:paraId="4FBD8511" w14:textId="77777777" w:rsidR="002F6EF4" w:rsidRPr="00B93702" w:rsidRDefault="002F6EF4" w:rsidP="002F6EF4">
            <w:pPr>
              <w:pStyle w:val="TAL"/>
              <w:rPr>
                <w:rFonts w:cs="Arial"/>
                <w:lang w:eastAsia="en-US"/>
              </w:rPr>
            </w:pPr>
            <w:r w:rsidRPr="00B93702">
              <w:rPr>
                <w:rFonts w:cs="Arial"/>
                <w:lang w:eastAsia="en-US"/>
              </w:rPr>
              <w:t>NI: TC16</w:t>
            </w:r>
          </w:p>
          <w:p w14:paraId="34A6B67E"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7AB3C707" w14:textId="77777777"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NTC3a</w:t>
            </w:r>
            <w:r w:rsidRPr="00B93702">
              <w:rPr>
                <w:rFonts w:cs="Arial"/>
                <w:lang w:eastAsia="en-US"/>
              </w:rPr>
              <w:br/>
              <w:t>C/NC: TC3a, NTC3a</w:t>
            </w:r>
          </w:p>
          <w:p w14:paraId="5DE74DC7" w14:textId="77777777" w:rsidR="002F6EF4" w:rsidRPr="00B93702" w:rsidRDefault="002F6EF4" w:rsidP="002F6EF4">
            <w:pPr>
              <w:pStyle w:val="TAL"/>
              <w:rPr>
                <w:rFonts w:cs="Arial"/>
                <w:lang w:eastAsia="en-US"/>
              </w:rPr>
            </w:pPr>
            <w:r w:rsidRPr="00B93702">
              <w:rPr>
                <w:rFonts w:cs="Arial"/>
                <w:lang w:eastAsia="en-US"/>
              </w:rPr>
              <w:t>NI: TC16</w:t>
            </w:r>
          </w:p>
          <w:p w14:paraId="0D9FBD6A"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4432311F" w14:textId="77777777" w:rsidR="00282F6D" w:rsidRPr="00B93702" w:rsidRDefault="00E46DAC" w:rsidP="00282F6D">
            <w:pPr>
              <w:pStyle w:val="TAL"/>
              <w:rPr>
                <w:rFonts w:cs="Arial"/>
                <w:lang w:val="sv-SE"/>
              </w:rPr>
            </w:pPr>
            <w:r w:rsidRPr="00B93702">
              <w:rPr>
                <w:rFonts w:cs="Arial"/>
                <w:lang w:eastAsia="en-US"/>
              </w:rPr>
              <w:t>C: TC3b</w:t>
            </w:r>
          </w:p>
          <w:p w14:paraId="54935325" w14:textId="77777777" w:rsidR="00282F6D" w:rsidRPr="00B93702" w:rsidRDefault="00282F6D" w:rsidP="00282F6D">
            <w:pPr>
              <w:pStyle w:val="TAL"/>
              <w:rPr>
                <w:rFonts w:cs="Arial"/>
                <w:lang w:val="sv-SE"/>
              </w:rPr>
            </w:pPr>
            <w:r w:rsidRPr="00B93702">
              <w:rPr>
                <w:rFonts w:cs="Arial"/>
                <w:lang w:val="sv-SE"/>
              </w:rPr>
              <w:t>NI: TC16</w:t>
            </w:r>
          </w:p>
          <w:p w14:paraId="32E986F6" w14:textId="77777777" w:rsidR="00E46DAC" w:rsidRPr="00B93702" w:rsidRDefault="00282F6D" w:rsidP="00282F6D">
            <w:pPr>
              <w:pStyle w:val="TAL"/>
              <w:rPr>
                <w:rFonts w:cs="Arial"/>
                <w:lang w:eastAsia="en-US"/>
              </w:rPr>
            </w:pPr>
            <w:r w:rsidRPr="00B93702">
              <w:rPr>
                <w:rFonts w:cs="Arial"/>
                <w:lang w:val="sv-SE"/>
              </w:rPr>
              <w:t>NG: TC19</w:t>
            </w:r>
          </w:p>
        </w:tc>
        <w:tc>
          <w:tcPr>
            <w:tcW w:w="1278" w:type="dxa"/>
          </w:tcPr>
          <w:p w14:paraId="43EB6103" w14:textId="77777777"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14:paraId="37F57B2B" w14:textId="77777777"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14:paraId="5F82FA9C" w14:textId="77777777" w:rsidR="00E46DAC" w:rsidRPr="00B93702" w:rsidRDefault="00E46DAC" w:rsidP="00546BDF">
            <w:pPr>
              <w:pStyle w:val="TAL"/>
              <w:rPr>
                <w:rFonts w:cs="Arial"/>
                <w:lang w:eastAsia="en-US"/>
              </w:rPr>
            </w:pPr>
            <w:r w:rsidRPr="00B93702">
              <w:rPr>
                <w:rFonts w:cs="Arial"/>
                <w:lang w:eastAsia="en-US"/>
              </w:rPr>
              <w:t>C: TC4b</w:t>
            </w:r>
          </w:p>
          <w:p w14:paraId="3ED51248" w14:textId="77777777" w:rsidR="00E46DAC" w:rsidRPr="00B93702" w:rsidRDefault="00E46DAC" w:rsidP="00546BDF">
            <w:pPr>
              <w:pStyle w:val="TAL"/>
              <w:rPr>
                <w:rFonts w:cs="Arial"/>
                <w:lang w:eastAsia="en-US"/>
              </w:rPr>
            </w:pPr>
            <w:r w:rsidRPr="00B93702">
              <w:rPr>
                <w:rFonts w:cs="Arial"/>
                <w:lang w:eastAsia="en-US"/>
              </w:rPr>
              <w:t>CNC: NTC4b</w:t>
            </w:r>
          </w:p>
          <w:p w14:paraId="0F2B254F" w14:textId="77777777" w:rsidR="002F6EF4" w:rsidRPr="00B93702" w:rsidRDefault="00E46DAC" w:rsidP="002F6EF4">
            <w:pPr>
              <w:pStyle w:val="TAL"/>
              <w:rPr>
                <w:rFonts w:cs="Arial"/>
                <w:lang w:eastAsia="en-US"/>
              </w:rPr>
            </w:pPr>
            <w:r w:rsidRPr="00B93702">
              <w:rPr>
                <w:rFonts w:cs="Arial"/>
                <w:lang w:eastAsia="en-US"/>
              </w:rPr>
              <w:t>C/NC: TC4b, NTC4b</w:t>
            </w:r>
          </w:p>
          <w:p w14:paraId="0542F050" w14:textId="77777777" w:rsidR="002F6EF4" w:rsidRPr="00B93702" w:rsidRDefault="002F6EF4" w:rsidP="002F6EF4">
            <w:pPr>
              <w:pStyle w:val="TAL"/>
              <w:rPr>
                <w:rFonts w:cs="Arial"/>
                <w:lang w:eastAsia="en-US"/>
              </w:rPr>
            </w:pPr>
            <w:r w:rsidRPr="00B93702">
              <w:rPr>
                <w:rFonts w:cs="Arial"/>
                <w:lang w:eastAsia="en-US"/>
              </w:rPr>
              <w:t>NI: TC15</w:t>
            </w:r>
          </w:p>
          <w:p w14:paraId="7409F1C5" w14:textId="77777777" w:rsidR="00E46DAC" w:rsidRPr="00B93702" w:rsidRDefault="002F6EF4" w:rsidP="002F6EF4">
            <w:pPr>
              <w:pStyle w:val="TAL"/>
              <w:rPr>
                <w:rFonts w:cs="Arial"/>
                <w:lang w:eastAsia="en-US"/>
              </w:rPr>
            </w:pPr>
            <w:r w:rsidRPr="00B93702">
              <w:rPr>
                <w:rFonts w:cs="Arial"/>
                <w:lang w:eastAsia="en-US"/>
              </w:rPr>
              <w:t>NG: TC18</w:t>
            </w:r>
          </w:p>
        </w:tc>
        <w:tc>
          <w:tcPr>
            <w:tcW w:w="1460" w:type="dxa"/>
          </w:tcPr>
          <w:p w14:paraId="3C8D020F" w14:textId="77777777"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14:paraId="0894DE15" w14:textId="77777777"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14:paraId="52187CEE" w14:textId="77777777" w:rsidR="00D74D27" w:rsidRPr="00B93702" w:rsidRDefault="00D74D27" w:rsidP="00D74D27">
            <w:pPr>
              <w:keepNext/>
              <w:keepLines/>
              <w:spacing w:after="0"/>
              <w:rPr>
                <w:rFonts w:ascii="Arial" w:hAnsi="Arial"/>
                <w:sz w:val="18"/>
              </w:rPr>
            </w:pPr>
            <w:r w:rsidRPr="00B93702">
              <w:rPr>
                <w:rFonts w:ascii="Arial" w:hAnsi="Arial"/>
                <w:sz w:val="18"/>
              </w:rPr>
              <w:t>C: (TC4a, TC3a)*, TC4b</w:t>
            </w:r>
          </w:p>
          <w:p w14:paraId="107DA43C" w14:textId="77777777" w:rsidR="00D74D27" w:rsidRPr="00B93702" w:rsidRDefault="00D74D27" w:rsidP="00D74D27">
            <w:pPr>
              <w:keepNext/>
              <w:keepLines/>
              <w:spacing w:after="0"/>
              <w:rPr>
                <w:rFonts w:ascii="Arial" w:hAnsi="Arial"/>
                <w:sz w:val="18"/>
              </w:rPr>
            </w:pPr>
          </w:p>
          <w:p w14:paraId="3F12493F" w14:textId="77777777" w:rsidR="00D74D27" w:rsidRPr="00B93702" w:rsidRDefault="00D74D27" w:rsidP="00D74D27">
            <w:pPr>
              <w:keepNext/>
              <w:keepLines/>
              <w:spacing w:after="0"/>
              <w:rPr>
                <w:rFonts w:ascii="Arial" w:hAnsi="Arial"/>
                <w:sz w:val="18"/>
              </w:rPr>
            </w:pPr>
            <w:r w:rsidRPr="00B93702">
              <w:rPr>
                <w:rFonts w:ascii="Arial" w:hAnsi="Arial"/>
                <w:sz w:val="18"/>
              </w:rPr>
              <w:t>CNC: (NTC4a, NTC3a)*, NTC4b</w:t>
            </w:r>
          </w:p>
          <w:p w14:paraId="3B90B93F" w14:textId="77777777" w:rsidR="00D74D27" w:rsidRPr="00B93702" w:rsidRDefault="00D74D27" w:rsidP="00D74D27">
            <w:pPr>
              <w:pStyle w:val="TAL"/>
              <w:rPr>
                <w:rFonts w:cs="Arial"/>
              </w:rPr>
            </w:pPr>
            <w:r w:rsidRPr="00B93702">
              <w:rPr>
                <w:rFonts w:cs="Arial"/>
              </w:rPr>
              <w:br/>
              <w:t xml:space="preserve">C/NC: (TC4a, NTC4a, TC3a, NTC3a)*, </w:t>
            </w:r>
          </w:p>
          <w:p w14:paraId="3A1F8B0A" w14:textId="77777777" w:rsidR="002F6EF4" w:rsidRPr="00B93702" w:rsidRDefault="00D74D27" w:rsidP="002F6EF4">
            <w:pPr>
              <w:pStyle w:val="TAL"/>
              <w:rPr>
                <w:rFonts w:cs="Arial"/>
                <w:lang w:eastAsia="en-US"/>
              </w:rPr>
            </w:pPr>
            <w:r w:rsidRPr="00B93702">
              <w:rPr>
                <w:rFonts w:cs="Arial"/>
              </w:rPr>
              <w:t>TC4b,NTC4b</w:t>
            </w:r>
          </w:p>
          <w:p w14:paraId="6725E0B6" w14:textId="77777777" w:rsidR="002F6EF4" w:rsidRPr="00B93702" w:rsidRDefault="002F6EF4" w:rsidP="002F6EF4">
            <w:pPr>
              <w:pStyle w:val="TAL"/>
              <w:rPr>
                <w:rFonts w:cs="Arial"/>
                <w:lang w:eastAsia="en-US"/>
              </w:rPr>
            </w:pPr>
          </w:p>
          <w:p w14:paraId="332A9D67" w14:textId="77777777" w:rsidR="002F6EF4" w:rsidRPr="00B93702" w:rsidRDefault="002F6EF4" w:rsidP="002F6EF4">
            <w:pPr>
              <w:pStyle w:val="TAL"/>
              <w:rPr>
                <w:rFonts w:cs="Arial"/>
                <w:lang w:eastAsia="en-US"/>
              </w:rPr>
            </w:pPr>
            <w:r w:rsidRPr="00B93702">
              <w:rPr>
                <w:rFonts w:cs="Arial"/>
                <w:lang w:eastAsia="en-US"/>
              </w:rPr>
              <w:t>NI: TC15,(TC16)*</w:t>
            </w:r>
          </w:p>
          <w:p w14:paraId="04E558DB" w14:textId="77777777" w:rsidR="002F6EF4" w:rsidRPr="00B93702" w:rsidRDefault="002F6EF4" w:rsidP="002F6EF4">
            <w:pPr>
              <w:pStyle w:val="TAL"/>
              <w:rPr>
                <w:rFonts w:cs="Arial"/>
                <w:lang w:eastAsia="en-US"/>
              </w:rPr>
            </w:pPr>
          </w:p>
          <w:p w14:paraId="6D8E7444" w14:textId="77777777"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w:t>
            </w:r>
            <w:r w:rsidR="007F1786" w:rsidRPr="00B93702">
              <w:rPr>
                <w:rFonts w:cs="Arial"/>
                <w:lang w:eastAsia="en-US"/>
              </w:rPr>
              <w:t xml:space="preserve"> </w:t>
            </w:r>
            <w:r w:rsidRPr="00B93702">
              <w:rPr>
                <w:rFonts w:cs="Arial"/>
                <w:lang w:eastAsia="en-US"/>
              </w:rPr>
              <w:t>(TC19)*</w:t>
            </w:r>
          </w:p>
        </w:tc>
      </w:tr>
      <w:tr w:rsidR="00B93702" w:rsidRPr="00B93702" w14:paraId="0CA6E728" w14:textId="77777777" w:rsidTr="00E46DAC">
        <w:trPr>
          <w:jc w:val="center"/>
        </w:trPr>
        <w:tc>
          <w:tcPr>
            <w:tcW w:w="1788" w:type="dxa"/>
            <w:vAlign w:val="center"/>
          </w:tcPr>
          <w:p w14:paraId="1D8CF8CF" w14:textId="77777777" w:rsidR="00E46DAC" w:rsidRPr="00B93702" w:rsidRDefault="00E46DAC" w:rsidP="00AB57F0">
            <w:pPr>
              <w:pStyle w:val="TAL"/>
              <w:rPr>
                <w:rFonts w:cs="Arial"/>
                <w:lang w:eastAsia="en-US"/>
              </w:rPr>
            </w:pPr>
            <w:r w:rsidRPr="00B93702">
              <w:rPr>
                <w:rFonts w:cs="Arial"/>
                <w:lang w:eastAsia="en-US"/>
              </w:rPr>
              <w:t>Additional requirement for BC2 (Category B)</w:t>
            </w:r>
          </w:p>
        </w:tc>
        <w:tc>
          <w:tcPr>
            <w:tcW w:w="1278" w:type="dxa"/>
          </w:tcPr>
          <w:p w14:paraId="4431ECEC"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A5AFDC3"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1FC60E7D"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0C26936D" w14:textId="77777777"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14:paraId="3EF2710C" w14:textId="77777777"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14:paraId="75E7B8E4" w14:textId="77777777" w:rsidR="00E46DAC" w:rsidRPr="00B93702" w:rsidRDefault="00E46DAC" w:rsidP="00546BDF">
            <w:pPr>
              <w:pStyle w:val="TAL"/>
              <w:rPr>
                <w:rFonts w:cs="Arial"/>
                <w:lang w:eastAsia="en-US"/>
              </w:rPr>
            </w:pPr>
            <w:r w:rsidRPr="00B93702">
              <w:rPr>
                <w:rFonts w:cs="Arial"/>
                <w:lang w:eastAsia="en-US"/>
              </w:rPr>
              <w:t>C: TC4b</w:t>
            </w:r>
          </w:p>
          <w:p w14:paraId="55ACF35F" w14:textId="77777777" w:rsidR="00E46DAC" w:rsidRPr="00B93702" w:rsidRDefault="00E46DAC" w:rsidP="00546BDF">
            <w:pPr>
              <w:pStyle w:val="TAL"/>
              <w:rPr>
                <w:rFonts w:cs="Arial"/>
                <w:lang w:eastAsia="en-US"/>
              </w:rPr>
            </w:pPr>
            <w:r w:rsidRPr="00B93702">
              <w:rPr>
                <w:rFonts w:cs="Arial"/>
                <w:lang w:eastAsia="en-US"/>
              </w:rPr>
              <w:t>CNC: NTC4b</w:t>
            </w:r>
          </w:p>
          <w:p w14:paraId="670156C1" w14:textId="77777777" w:rsidR="002F6EF4" w:rsidRPr="00B93702" w:rsidRDefault="00E46DAC" w:rsidP="002F6EF4">
            <w:pPr>
              <w:pStyle w:val="TAL"/>
              <w:rPr>
                <w:rFonts w:cs="Arial"/>
                <w:lang w:eastAsia="en-US"/>
              </w:rPr>
            </w:pPr>
            <w:r w:rsidRPr="00B93702">
              <w:rPr>
                <w:rFonts w:cs="Arial"/>
                <w:lang w:eastAsia="en-US"/>
              </w:rPr>
              <w:t>C/NC: TC4b, NTC4b</w:t>
            </w:r>
          </w:p>
          <w:p w14:paraId="396A22C0" w14:textId="77777777" w:rsidR="00E46DAC" w:rsidRPr="00B93702" w:rsidRDefault="002F6EF4" w:rsidP="002F6EF4">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14:paraId="37C3E429" w14:textId="77777777"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14:paraId="7114CC83" w14:textId="77777777"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14:paraId="45F6B2B4" w14:textId="77777777" w:rsidR="00D74D27" w:rsidRPr="00B93702" w:rsidRDefault="00D74D27" w:rsidP="00D74D27">
            <w:pPr>
              <w:keepNext/>
              <w:keepLines/>
              <w:spacing w:after="0"/>
              <w:rPr>
                <w:rFonts w:ascii="Arial" w:hAnsi="Arial" w:cs="Arial"/>
                <w:sz w:val="18"/>
                <w:szCs w:val="18"/>
              </w:rPr>
            </w:pPr>
            <w:r w:rsidRPr="00B93702">
              <w:rPr>
                <w:rFonts w:ascii="Arial" w:hAnsi="Arial" w:cs="Arial"/>
                <w:sz w:val="18"/>
                <w:szCs w:val="18"/>
              </w:rPr>
              <w:t>C: TC4a*, TC4b</w:t>
            </w:r>
          </w:p>
          <w:p w14:paraId="243279A3" w14:textId="77777777" w:rsidR="002F6EF4" w:rsidRPr="00B93702" w:rsidRDefault="00D74D27" w:rsidP="002F6EF4">
            <w:pPr>
              <w:pStyle w:val="TAL"/>
              <w:rPr>
                <w:rFonts w:cs="Arial"/>
              </w:rPr>
            </w:pPr>
            <w:r w:rsidRPr="00B93702">
              <w:rPr>
                <w:rFonts w:cs="Arial"/>
              </w:rPr>
              <w:t xml:space="preserve">CNC: NTC4a*, NTC4b </w:t>
            </w:r>
            <w:r w:rsidRPr="00B93702">
              <w:rPr>
                <w:rFonts w:cs="Arial"/>
              </w:rPr>
              <w:br/>
            </w:r>
            <w:r w:rsidRPr="00B93702">
              <w:rPr>
                <w:rFonts w:cs="Arial"/>
              </w:rPr>
              <w:br/>
              <w:t xml:space="preserve">C/NC: (TC4a, NTC4a)*, </w:t>
            </w:r>
            <w:r w:rsidRPr="00B93702">
              <w:rPr>
                <w:rFonts w:cs="Arial"/>
              </w:rPr>
              <w:br/>
              <w:t>TC4b,NTC4b</w:t>
            </w:r>
          </w:p>
          <w:p w14:paraId="3F711850" w14:textId="77777777" w:rsidR="002F6EF4" w:rsidRPr="00B93702" w:rsidRDefault="002F6EF4" w:rsidP="002F6EF4">
            <w:pPr>
              <w:pStyle w:val="TAL"/>
              <w:rPr>
                <w:rFonts w:cs="Arial"/>
              </w:rPr>
            </w:pPr>
          </w:p>
          <w:p w14:paraId="70BE9472" w14:textId="77777777" w:rsidR="002F6EF4" w:rsidRPr="00B93702" w:rsidRDefault="002F6EF4" w:rsidP="002F6EF4">
            <w:pPr>
              <w:pStyle w:val="TAL"/>
              <w:rPr>
                <w:rFonts w:cs="Arial"/>
                <w:lang w:eastAsia="en-US"/>
              </w:rPr>
            </w:pPr>
            <w:r w:rsidRPr="00B93702">
              <w:rPr>
                <w:rFonts w:cs="Arial"/>
                <w:lang w:eastAsia="en-US"/>
              </w:rPr>
              <w:t>NI: TC15</w:t>
            </w:r>
          </w:p>
          <w:p w14:paraId="5A51BC05" w14:textId="77777777" w:rsidR="00E46DAC" w:rsidRPr="00B93702" w:rsidRDefault="002F6EF4" w:rsidP="002F6EF4">
            <w:pPr>
              <w:pStyle w:val="TAL"/>
              <w:rPr>
                <w:rFonts w:cs="Arial"/>
                <w:lang w:eastAsia="en-US"/>
              </w:rPr>
            </w:pPr>
            <w:r w:rsidRPr="00B93702">
              <w:rPr>
                <w:rFonts w:cs="Arial"/>
                <w:lang w:eastAsia="en-US"/>
              </w:rPr>
              <w:br/>
              <w:t>NG: TC18</w:t>
            </w:r>
          </w:p>
        </w:tc>
      </w:tr>
      <w:tr w:rsidR="00B93702" w:rsidRPr="00B93702" w14:paraId="10C61CB1" w14:textId="77777777" w:rsidTr="00E46DAC">
        <w:trPr>
          <w:jc w:val="center"/>
        </w:trPr>
        <w:tc>
          <w:tcPr>
            <w:tcW w:w="1788" w:type="dxa"/>
          </w:tcPr>
          <w:p w14:paraId="79FEAD1D" w14:textId="77777777" w:rsidR="00E46DAC" w:rsidRPr="00B93702" w:rsidRDefault="00E46DAC" w:rsidP="00AB57F0">
            <w:pPr>
              <w:pStyle w:val="TAL"/>
              <w:rPr>
                <w:rFonts w:cs="Arial"/>
                <w:lang w:eastAsia="en-US"/>
              </w:rPr>
            </w:pPr>
            <w:r w:rsidRPr="00B93702">
              <w:rPr>
                <w:rFonts w:cs="Arial"/>
                <w:lang w:eastAsia="en-US"/>
              </w:rPr>
              <w:t>Protection of the BS receiver of own or different BS</w:t>
            </w:r>
          </w:p>
        </w:tc>
        <w:tc>
          <w:tcPr>
            <w:tcW w:w="1278" w:type="dxa"/>
          </w:tcPr>
          <w:p w14:paraId="3A442B98" w14:textId="77777777" w:rsidR="00E46DAC" w:rsidRPr="00B93702" w:rsidRDefault="00E46DAC" w:rsidP="00546BDF">
            <w:pPr>
              <w:pStyle w:val="TAL"/>
              <w:rPr>
                <w:rFonts w:cs="Arial"/>
                <w:lang w:eastAsia="en-US"/>
              </w:rPr>
            </w:pPr>
            <w:r w:rsidRPr="00B93702">
              <w:rPr>
                <w:rFonts w:cs="Arial"/>
                <w:lang w:eastAsia="en-US"/>
              </w:rPr>
              <w:t>C: TC3a</w:t>
            </w:r>
          </w:p>
          <w:p w14:paraId="64493C02" w14:textId="77777777" w:rsidR="00E46DAC" w:rsidRPr="00B93702" w:rsidRDefault="00E46DAC" w:rsidP="00546BDF">
            <w:pPr>
              <w:pStyle w:val="TAL"/>
              <w:rPr>
                <w:rFonts w:cs="Arial"/>
                <w:lang w:eastAsia="en-US"/>
              </w:rPr>
            </w:pPr>
            <w:r w:rsidRPr="00B93702">
              <w:rPr>
                <w:rFonts w:cs="Arial"/>
                <w:lang w:eastAsia="en-US"/>
              </w:rPr>
              <w:t>CNC: NTC3a</w:t>
            </w:r>
          </w:p>
          <w:p w14:paraId="6890181A" w14:textId="77777777" w:rsidR="002F6EF4" w:rsidRPr="00B93702" w:rsidRDefault="00E46DAC" w:rsidP="002F6EF4">
            <w:pPr>
              <w:pStyle w:val="TAL"/>
              <w:rPr>
                <w:rFonts w:cs="Arial"/>
                <w:lang w:eastAsia="en-US"/>
              </w:rPr>
            </w:pPr>
            <w:r w:rsidRPr="00B93702">
              <w:rPr>
                <w:rFonts w:cs="Arial"/>
                <w:lang w:eastAsia="en-US"/>
              </w:rPr>
              <w:t>C/NC: TC3a, NTC3a</w:t>
            </w:r>
          </w:p>
          <w:p w14:paraId="7AF9958D" w14:textId="77777777" w:rsidR="002F6EF4" w:rsidRPr="00B93702" w:rsidRDefault="002F6EF4" w:rsidP="002F6EF4">
            <w:pPr>
              <w:pStyle w:val="TAL"/>
              <w:rPr>
                <w:rFonts w:cs="Arial"/>
                <w:lang w:eastAsia="en-US"/>
              </w:rPr>
            </w:pPr>
            <w:r w:rsidRPr="00B93702">
              <w:rPr>
                <w:rFonts w:cs="Arial"/>
                <w:lang w:eastAsia="en-US"/>
              </w:rPr>
              <w:t>NI: TC16</w:t>
            </w:r>
          </w:p>
          <w:p w14:paraId="53EB48F1"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045A362C" w14:textId="77777777" w:rsidR="00E46DAC" w:rsidRPr="00B93702" w:rsidRDefault="00E46DAC" w:rsidP="00546BDF">
            <w:pPr>
              <w:pStyle w:val="TAL"/>
              <w:rPr>
                <w:rFonts w:cs="Arial"/>
                <w:lang w:eastAsia="en-US"/>
              </w:rPr>
            </w:pPr>
            <w:r w:rsidRPr="00B93702">
              <w:rPr>
                <w:rFonts w:cs="Arial"/>
                <w:lang w:eastAsia="en-US"/>
              </w:rPr>
              <w:t>C: TC3a</w:t>
            </w:r>
          </w:p>
          <w:p w14:paraId="13DCE9B0" w14:textId="77777777" w:rsidR="00E46DAC" w:rsidRPr="00B93702" w:rsidRDefault="00E46DAC" w:rsidP="00546BDF">
            <w:pPr>
              <w:pStyle w:val="TAL"/>
              <w:rPr>
                <w:rFonts w:cs="Arial"/>
                <w:lang w:eastAsia="en-US"/>
              </w:rPr>
            </w:pPr>
            <w:r w:rsidRPr="00B93702">
              <w:rPr>
                <w:rFonts w:cs="Arial"/>
                <w:lang w:eastAsia="en-US"/>
              </w:rPr>
              <w:t>CNC: NTC3a</w:t>
            </w:r>
          </w:p>
          <w:p w14:paraId="1CFDC527" w14:textId="77777777" w:rsidR="002F6EF4" w:rsidRPr="00B93702" w:rsidRDefault="00E46DAC" w:rsidP="002F6EF4">
            <w:pPr>
              <w:pStyle w:val="TAL"/>
              <w:rPr>
                <w:rFonts w:cs="Arial"/>
                <w:lang w:eastAsia="en-US"/>
              </w:rPr>
            </w:pPr>
            <w:r w:rsidRPr="00B93702">
              <w:rPr>
                <w:rFonts w:cs="Arial"/>
                <w:lang w:eastAsia="en-US"/>
              </w:rPr>
              <w:t>C/NC: TC3a, NTC3a</w:t>
            </w:r>
          </w:p>
          <w:p w14:paraId="4E813632" w14:textId="77777777" w:rsidR="002F6EF4" w:rsidRPr="00B93702" w:rsidRDefault="002F6EF4" w:rsidP="002F6EF4">
            <w:pPr>
              <w:pStyle w:val="TAL"/>
              <w:rPr>
                <w:rFonts w:cs="Arial"/>
                <w:lang w:eastAsia="en-US"/>
              </w:rPr>
            </w:pPr>
            <w:r w:rsidRPr="00B93702">
              <w:rPr>
                <w:rFonts w:cs="Arial"/>
                <w:lang w:eastAsia="en-US"/>
              </w:rPr>
              <w:t>NI: TC16</w:t>
            </w:r>
          </w:p>
          <w:p w14:paraId="4E08EB83"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473FE824" w14:textId="77777777" w:rsidR="00282F6D" w:rsidRPr="00B93702" w:rsidRDefault="00E46DAC" w:rsidP="00282F6D">
            <w:pPr>
              <w:pStyle w:val="TAL"/>
              <w:rPr>
                <w:rFonts w:cs="Arial"/>
                <w:lang w:val="sv-SE"/>
              </w:rPr>
            </w:pPr>
            <w:r w:rsidRPr="00B93702">
              <w:rPr>
                <w:rFonts w:cs="Arial"/>
                <w:lang w:eastAsia="en-US"/>
              </w:rPr>
              <w:t>C: TC3b</w:t>
            </w:r>
          </w:p>
          <w:p w14:paraId="79B987F7" w14:textId="77777777" w:rsidR="00282F6D" w:rsidRPr="00B93702" w:rsidRDefault="00282F6D" w:rsidP="00282F6D">
            <w:pPr>
              <w:pStyle w:val="TAL"/>
              <w:rPr>
                <w:rFonts w:cs="Arial"/>
                <w:lang w:val="sv-SE"/>
              </w:rPr>
            </w:pPr>
            <w:r w:rsidRPr="00B93702">
              <w:rPr>
                <w:rFonts w:cs="Arial"/>
                <w:lang w:val="sv-SE"/>
              </w:rPr>
              <w:t>NI: TC16</w:t>
            </w:r>
          </w:p>
          <w:p w14:paraId="5DA1F53B" w14:textId="77777777" w:rsidR="00E46DAC" w:rsidRPr="00B93702" w:rsidRDefault="00282F6D" w:rsidP="00282F6D">
            <w:pPr>
              <w:pStyle w:val="TAL"/>
              <w:rPr>
                <w:rFonts w:cs="Arial"/>
                <w:lang w:eastAsia="en-US"/>
              </w:rPr>
            </w:pPr>
            <w:r w:rsidRPr="00B93702">
              <w:rPr>
                <w:rFonts w:cs="Arial"/>
                <w:lang w:val="sv-SE"/>
              </w:rPr>
              <w:t>NG: TC19</w:t>
            </w:r>
          </w:p>
        </w:tc>
        <w:tc>
          <w:tcPr>
            <w:tcW w:w="1278" w:type="dxa"/>
          </w:tcPr>
          <w:p w14:paraId="2949C4DB" w14:textId="77777777" w:rsidR="00E46DAC" w:rsidRPr="00B93702" w:rsidRDefault="00E46DAC" w:rsidP="00546BDF">
            <w:pPr>
              <w:pStyle w:val="TAL"/>
              <w:rPr>
                <w:rFonts w:cs="Arial"/>
                <w:lang w:eastAsia="en-US"/>
              </w:rPr>
            </w:pPr>
            <w:r w:rsidRPr="00B93702">
              <w:rPr>
                <w:rFonts w:cs="Arial"/>
                <w:lang w:eastAsia="en-US"/>
              </w:rPr>
              <w:t>C: TC4a</w:t>
            </w:r>
          </w:p>
          <w:p w14:paraId="0E11D908" w14:textId="77777777" w:rsidR="00E46DAC" w:rsidRPr="00B93702" w:rsidRDefault="00E46DAC" w:rsidP="00546BDF">
            <w:pPr>
              <w:pStyle w:val="TAL"/>
              <w:rPr>
                <w:rFonts w:cs="Arial"/>
                <w:lang w:eastAsia="en-US"/>
              </w:rPr>
            </w:pPr>
            <w:r w:rsidRPr="00B93702">
              <w:rPr>
                <w:rFonts w:cs="Arial"/>
                <w:lang w:eastAsia="en-US"/>
              </w:rPr>
              <w:t>CNC: NTC4a</w:t>
            </w:r>
          </w:p>
          <w:p w14:paraId="5DBFC8B8" w14:textId="77777777"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14:paraId="21841941" w14:textId="77777777" w:rsidR="00E46DAC" w:rsidRPr="00B93702" w:rsidRDefault="00E46DAC" w:rsidP="00546BDF">
            <w:pPr>
              <w:pStyle w:val="TAL"/>
              <w:rPr>
                <w:rFonts w:cs="Arial"/>
                <w:lang w:eastAsia="en-US"/>
              </w:rPr>
            </w:pPr>
            <w:r w:rsidRPr="00B93702">
              <w:rPr>
                <w:rFonts w:cs="Arial"/>
                <w:lang w:eastAsia="en-US"/>
              </w:rPr>
              <w:t>C: TC4b</w:t>
            </w:r>
          </w:p>
          <w:p w14:paraId="63C9A75B" w14:textId="77777777" w:rsidR="00E46DAC" w:rsidRPr="00B93702" w:rsidRDefault="00E46DAC" w:rsidP="00546BDF">
            <w:pPr>
              <w:pStyle w:val="TAL"/>
              <w:rPr>
                <w:rFonts w:cs="Arial"/>
                <w:lang w:eastAsia="en-US"/>
              </w:rPr>
            </w:pPr>
            <w:r w:rsidRPr="00B93702">
              <w:rPr>
                <w:rFonts w:cs="Arial"/>
                <w:lang w:eastAsia="en-US"/>
              </w:rPr>
              <w:t>CNC: NTC4b</w:t>
            </w:r>
          </w:p>
          <w:p w14:paraId="4A26389B" w14:textId="77777777" w:rsidR="002F6EF4" w:rsidRPr="00B93702" w:rsidRDefault="00E46DAC" w:rsidP="002F6EF4">
            <w:pPr>
              <w:pStyle w:val="TAL"/>
              <w:rPr>
                <w:rFonts w:cs="Arial"/>
                <w:lang w:eastAsia="en-US"/>
              </w:rPr>
            </w:pPr>
            <w:r w:rsidRPr="00B93702">
              <w:rPr>
                <w:rFonts w:cs="Arial"/>
                <w:lang w:eastAsia="en-US"/>
              </w:rPr>
              <w:t>C/NC: TC4b, NTC4b</w:t>
            </w:r>
          </w:p>
          <w:p w14:paraId="37567763" w14:textId="77777777" w:rsidR="002F6EF4" w:rsidRPr="00B93702" w:rsidRDefault="002F6EF4" w:rsidP="002F6EF4">
            <w:pPr>
              <w:pStyle w:val="TAL"/>
              <w:rPr>
                <w:rFonts w:cs="Arial"/>
                <w:lang w:eastAsia="en-US"/>
              </w:rPr>
            </w:pPr>
            <w:r w:rsidRPr="00B93702">
              <w:rPr>
                <w:rFonts w:cs="Arial"/>
                <w:lang w:eastAsia="en-US"/>
              </w:rPr>
              <w:t>NI: TC15</w:t>
            </w:r>
          </w:p>
          <w:p w14:paraId="0B2EEC15" w14:textId="77777777" w:rsidR="00E46DAC" w:rsidRPr="00B93702" w:rsidRDefault="002F6EF4" w:rsidP="002F6EF4">
            <w:pPr>
              <w:pStyle w:val="TAL"/>
              <w:rPr>
                <w:rFonts w:cs="Arial"/>
                <w:lang w:eastAsia="en-US"/>
              </w:rPr>
            </w:pPr>
            <w:r w:rsidRPr="00B93702">
              <w:rPr>
                <w:rFonts w:cs="Arial"/>
                <w:lang w:eastAsia="en-US"/>
              </w:rPr>
              <w:t>NG: TC18</w:t>
            </w:r>
          </w:p>
        </w:tc>
        <w:tc>
          <w:tcPr>
            <w:tcW w:w="1460" w:type="dxa"/>
          </w:tcPr>
          <w:p w14:paraId="22239050" w14:textId="77777777" w:rsidR="00E46DAC" w:rsidRPr="00B93702" w:rsidRDefault="00E46DAC" w:rsidP="00546BDF">
            <w:pPr>
              <w:pStyle w:val="TAL"/>
              <w:rPr>
                <w:rFonts w:cs="Arial"/>
                <w:lang w:eastAsia="en-US"/>
              </w:rPr>
            </w:pPr>
            <w:r w:rsidRPr="00B93702">
              <w:rPr>
                <w:rFonts w:cs="Arial"/>
                <w:lang w:eastAsia="en-US"/>
              </w:rPr>
              <w:t>C: TC4c</w:t>
            </w:r>
          </w:p>
          <w:p w14:paraId="496406C2" w14:textId="77777777" w:rsidR="00E46DAC" w:rsidRPr="00B93702" w:rsidRDefault="00E46DAC" w:rsidP="00546BDF">
            <w:pPr>
              <w:pStyle w:val="TAL"/>
              <w:rPr>
                <w:rFonts w:cs="Arial"/>
                <w:lang w:eastAsia="en-US"/>
              </w:rPr>
            </w:pPr>
            <w:r w:rsidRPr="00B93702">
              <w:rPr>
                <w:rFonts w:cs="Arial"/>
                <w:lang w:eastAsia="en-US"/>
              </w:rPr>
              <w:t>CNC: NTC4c</w:t>
            </w:r>
          </w:p>
          <w:p w14:paraId="1D641513" w14:textId="77777777"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14:paraId="23893027" w14:textId="77777777" w:rsidR="00D74D27" w:rsidRPr="00B93702" w:rsidRDefault="00D74D27" w:rsidP="00D74D27">
            <w:pPr>
              <w:keepNext/>
              <w:keepLines/>
              <w:spacing w:after="0"/>
              <w:rPr>
                <w:rFonts w:ascii="Arial" w:hAnsi="Arial"/>
                <w:sz w:val="18"/>
              </w:rPr>
            </w:pPr>
            <w:r w:rsidRPr="00B93702">
              <w:rPr>
                <w:rFonts w:ascii="Arial" w:hAnsi="Arial"/>
                <w:sz w:val="18"/>
              </w:rPr>
              <w:t>C: (TC4a, TC3a)*, TC4b</w:t>
            </w:r>
          </w:p>
          <w:p w14:paraId="61090F20" w14:textId="77777777" w:rsidR="00D74D27" w:rsidRPr="00B93702" w:rsidRDefault="00D74D27" w:rsidP="00D74D27">
            <w:pPr>
              <w:keepNext/>
              <w:keepLines/>
              <w:spacing w:after="0"/>
              <w:rPr>
                <w:rFonts w:ascii="Arial" w:hAnsi="Arial"/>
                <w:sz w:val="18"/>
              </w:rPr>
            </w:pPr>
          </w:p>
          <w:p w14:paraId="339618FD" w14:textId="77777777" w:rsidR="00D74D27" w:rsidRPr="00B93702" w:rsidRDefault="00D74D27" w:rsidP="00D74D27">
            <w:pPr>
              <w:keepNext/>
              <w:keepLines/>
              <w:spacing w:after="0"/>
              <w:rPr>
                <w:rFonts w:ascii="Arial" w:hAnsi="Arial"/>
                <w:sz w:val="18"/>
              </w:rPr>
            </w:pPr>
            <w:r w:rsidRPr="00B93702">
              <w:rPr>
                <w:rFonts w:ascii="Arial" w:hAnsi="Arial"/>
                <w:sz w:val="18"/>
              </w:rPr>
              <w:t>CNC: (NTC4a, NTC3a)*, NTC4b</w:t>
            </w:r>
          </w:p>
          <w:p w14:paraId="20497E00" w14:textId="77777777" w:rsidR="002F6EF4" w:rsidRPr="00B93702" w:rsidRDefault="00D74D27" w:rsidP="002F6EF4">
            <w:pPr>
              <w:pStyle w:val="TAL"/>
              <w:rPr>
                <w:rFonts w:cs="Arial"/>
              </w:rPr>
            </w:pPr>
            <w:r w:rsidRPr="00B93702">
              <w:rPr>
                <w:rFonts w:cs="Arial"/>
              </w:rPr>
              <w:br/>
              <w:t>C/NC: (TC4a, NTC4a, TC3a, NTC3a)*, TC4b, NTC4b</w:t>
            </w:r>
          </w:p>
          <w:p w14:paraId="3E73828B" w14:textId="77777777" w:rsidR="002F6EF4" w:rsidRPr="00B93702" w:rsidRDefault="002F6EF4" w:rsidP="002F6EF4">
            <w:pPr>
              <w:pStyle w:val="TAL"/>
              <w:rPr>
                <w:rFonts w:cs="Arial"/>
                <w:lang w:eastAsia="en-US"/>
              </w:rPr>
            </w:pPr>
          </w:p>
          <w:p w14:paraId="7063DF57" w14:textId="77777777" w:rsidR="002F6EF4" w:rsidRPr="00B93702" w:rsidRDefault="002F6EF4" w:rsidP="002F6EF4">
            <w:pPr>
              <w:pStyle w:val="TAL"/>
              <w:rPr>
                <w:rFonts w:cs="Arial"/>
                <w:lang w:eastAsia="en-US"/>
              </w:rPr>
            </w:pPr>
            <w:r w:rsidRPr="00B93702">
              <w:rPr>
                <w:rFonts w:cs="Arial"/>
                <w:lang w:eastAsia="en-US"/>
              </w:rPr>
              <w:t>NI: TC15,(TC16)*</w:t>
            </w:r>
          </w:p>
          <w:p w14:paraId="427C0C6F" w14:textId="77777777" w:rsidR="002F6EF4" w:rsidRPr="00B93702" w:rsidRDefault="002F6EF4" w:rsidP="002F6EF4">
            <w:pPr>
              <w:pStyle w:val="TAL"/>
              <w:rPr>
                <w:rFonts w:cs="Arial"/>
                <w:lang w:eastAsia="en-US"/>
              </w:rPr>
            </w:pPr>
          </w:p>
          <w:p w14:paraId="2BF5D3AB" w14:textId="77777777"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14:paraId="33610C50" w14:textId="77777777" w:rsidTr="00E46DAC">
        <w:trPr>
          <w:jc w:val="center"/>
        </w:trPr>
        <w:tc>
          <w:tcPr>
            <w:tcW w:w="1788" w:type="dxa"/>
          </w:tcPr>
          <w:p w14:paraId="1B47766A" w14:textId="77777777" w:rsidR="00D74D27" w:rsidRPr="00B93702" w:rsidRDefault="00D74D27" w:rsidP="00AB57F0">
            <w:pPr>
              <w:pStyle w:val="TAL"/>
              <w:rPr>
                <w:rFonts w:cs="Arial"/>
                <w:lang w:eastAsia="en-US"/>
              </w:rPr>
            </w:pPr>
            <w:r w:rsidRPr="00B93702">
              <w:rPr>
                <w:rFonts w:cs="Arial"/>
                <w:lang w:eastAsia="en-US"/>
              </w:rPr>
              <w:t>Additional spurious emissions requirements</w:t>
            </w:r>
          </w:p>
        </w:tc>
        <w:tc>
          <w:tcPr>
            <w:tcW w:w="1278" w:type="dxa"/>
          </w:tcPr>
          <w:p w14:paraId="1F967842" w14:textId="77777777" w:rsidR="00D74D27" w:rsidRPr="00B93702" w:rsidRDefault="00D74D27" w:rsidP="00546BDF">
            <w:pPr>
              <w:pStyle w:val="TAL"/>
              <w:rPr>
                <w:rFonts w:cs="Arial"/>
                <w:lang w:eastAsia="en-US"/>
              </w:rPr>
            </w:pPr>
            <w:r w:rsidRPr="00B93702">
              <w:rPr>
                <w:rFonts w:cs="Arial"/>
                <w:lang w:eastAsia="en-US"/>
              </w:rPr>
              <w:t>C: TC3a</w:t>
            </w:r>
          </w:p>
          <w:p w14:paraId="6A9034D8" w14:textId="77777777" w:rsidR="00D74D27" w:rsidRPr="00B93702" w:rsidRDefault="00D74D27" w:rsidP="00546BDF">
            <w:pPr>
              <w:pStyle w:val="TAL"/>
              <w:rPr>
                <w:rFonts w:cs="Arial"/>
                <w:lang w:eastAsia="en-US"/>
              </w:rPr>
            </w:pPr>
            <w:r w:rsidRPr="00B93702">
              <w:rPr>
                <w:rFonts w:cs="Arial"/>
                <w:lang w:eastAsia="en-US"/>
              </w:rPr>
              <w:t>CNC: NTC3a</w:t>
            </w:r>
          </w:p>
          <w:p w14:paraId="39483D80" w14:textId="77777777" w:rsidR="002F6EF4" w:rsidRPr="00B93702" w:rsidRDefault="00D74D27" w:rsidP="002F6EF4">
            <w:pPr>
              <w:pStyle w:val="TAL"/>
              <w:rPr>
                <w:rFonts w:cs="Arial"/>
                <w:lang w:eastAsia="en-US"/>
              </w:rPr>
            </w:pPr>
            <w:r w:rsidRPr="00B93702">
              <w:rPr>
                <w:rFonts w:cs="Arial"/>
                <w:lang w:eastAsia="en-US"/>
              </w:rPr>
              <w:t>C/NC: TC3a, NTC3a</w:t>
            </w:r>
          </w:p>
          <w:p w14:paraId="236C3B15" w14:textId="77777777" w:rsidR="002F6EF4" w:rsidRPr="00B93702" w:rsidRDefault="002F6EF4" w:rsidP="002F6EF4">
            <w:pPr>
              <w:pStyle w:val="TAL"/>
              <w:rPr>
                <w:rFonts w:cs="Arial"/>
                <w:lang w:eastAsia="en-US"/>
              </w:rPr>
            </w:pPr>
            <w:r w:rsidRPr="00B93702">
              <w:rPr>
                <w:rFonts w:cs="Arial"/>
                <w:lang w:eastAsia="en-US"/>
              </w:rPr>
              <w:t>NI: TC16</w:t>
            </w:r>
          </w:p>
          <w:p w14:paraId="0A235778"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08DF4AF9" w14:textId="77777777" w:rsidR="00D74D27" w:rsidRPr="00B93702" w:rsidRDefault="00D74D27" w:rsidP="00546BDF">
            <w:pPr>
              <w:pStyle w:val="TAL"/>
              <w:rPr>
                <w:rFonts w:cs="Arial"/>
                <w:lang w:eastAsia="en-US"/>
              </w:rPr>
            </w:pPr>
            <w:r w:rsidRPr="00B93702">
              <w:rPr>
                <w:rFonts w:cs="Arial"/>
                <w:lang w:eastAsia="en-US"/>
              </w:rPr>
              <w:t>C: TC3a</w:t>
            </w:r>
          </w:p>
          <w:p w14:paraId="794BE4A8" w14:textId="77777777" w:rsidR="00D74D27" w:rsidRPr="00B93702" w:rsidRDefault="00D74D27" w:rsidP="00546BDF">
            <w:pPr>
              <w:pStyle w:val="TAL"/>
              <w:rPr>
                <w:rFonts w:cs="Arial"/>
                <w:lang w:eastAsia="en-US"/>
              </w:rPr>
            </w:pPr>
            <w:r w:rsidRPr="00B93702">
              <w:rPr>
                <w:rFonts w:cs="Arial"/>
                <w:lang w:eastAsia="en-US"/>
              </w:rPr>
              <w:t>CNC: NTC3a</w:t>
            </w:r>
          </w:p>
          <w:p w14:paraId="6F8FF5B1" w14:textId="77777777" w:rsidR="002F6EF4" w:rsidRPr="00B93702" w:rsidRDefault="00D74D27" w:rsidP="002F6EF4">
            <w:pPr>
              <w:pStyle w:val="TAL"/>
              <w:rPr>
                <w:rFonts w:cs="Arial"/>
                <w:lang w:eastAsia="en-US"/>
              </w:rPr>
            </w:pPr>
            <w:r w:rsidRPr="00B93702">
              <w:rPr>
                <w:rFonts w:cs="Arial"/>
                <w:lang w:eastAsia="en-US"/>
              </w:rPr>
              <w:t>C/NC: TC3a, NTC3a</w:t>
            </w:r>
          </w:p>
          <w:p w14:paraId="00D18077" w14:textId="77777777" w:rsidR="002F6EF4" w:rsidRPr="00B93702" w:rsidRDefault="002F6EF4" w:rsidP="002F6EF4">
            <w:pPr>
              <w:pStyle w:val="TAL"/>
              <w:rPr>
                <w:rFonts w:cs="Arial"/>
                <w:lang w:eastAsia="en-US"/>
              </w:rPr>
            </w:pPr>
            <w:r w:rsidRPr="00B93702">
              <w:rPr>
                <w:rFonts w:cs="Arial"/>
                <w:lang w:eastAsia="en-US"/>
              </w:rPr>
              <w:t>NI: TC16</w:t>
            </w:r>
          </w:p>
          <w:p w14:paraId="0039FDC5"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4BC92C4F" w14:textId="77777777" w:rsidR="00282F6D" w:rsidRPr="00B93702" w:rsidRDefault="00D74D27" w:rsidP="00282F6D">
            <w:pPr>
              <w:pStyle w:val="TAL"/>
              <w:rPr>
                <w:rFonts w:cs="Arial"/>
                <w:lang w:val="sv-SE"/>
              </w:rPr>
            </w:pPr>
            <w:r w:rsidRPr="00B93702">
              <w:rPr>
                <w:rFonts w:cs="Arial"/>
                <w:lang w:eastAsia="en-US"/>
              </w:rPr>
              <w:t>C: TC3b</w:t>
            </w:r>
          </w:p>
          <w:p w14:paraId="7FB5AB72" w14:textId="77777777" w:rsidR="00282F6D" w:rsidRPr="00B93702" w:rsidRDefault="00282F6D" w:rsidP="00282F6D">
            <w:pPr>
              <w:pStyle w:val="TAL"/>
              <w:rPr>
                <w:rFonts w:cs="Arial"/>
                <w:lang w:val="sv-SE"/>
              </w:rPr>
            </w:pPr>
            <w:r w:rsidRPr="00B93702">
              <w:rPr>
                <w:rFonts w:cs="Arial"/>
                <w:lang w:val="sv-SE"/>
              </w:rPr>
              <w:t>NI: TC16</w:t>
            </w:r>
          </w:p>
          <w:p w14:paraId="777F398F" w14:textId="77777777" w:rsidR="00D74D27" w:rsidRPr="00B93702" w:rsidRDefault="00282F6D" w:rsidP="00282F6D">
            <w:pPr>
              <w:pStyle w:val="TAL"/>
              <w:rPr>
                <w:rFonts w:cs="Arial"/>
                <w:lang w:eastAsia="en-US"/>
              </w:rPr>
            </w:pPr>
            <w:r w:rsidRPr="00B93702">
              <w:rPr>
                <w:rFonts w:cs="Arial"/>
                <w:lang w:val="sv-SE"/>
              </w:rPr>
              <w:t>NG: TC19</w:t>
            </w:r>
          </w:p>
        </w:tc>
        <w:tc>
          <w:tcPr>
            <w:tcW w:w="1278" w:type="dxa"/>
          </w:tcPr>
          <w:p w14:paraId="66D01A9C" w14:textId="77777777" w:rsidR="00D74D27" w:rsidRPr="00B93702" w:rsidRDefault="00D74D27" w:rsidP="00546BDF">
            <w:pPr>
              <w:pStyle w:val="TAL"/>
              <w:rPr>
                <w:rFonts w:cs="Arial"/>
                <w:lang w:eastAsia="en-US"/>
              </w:rPr>
            </w:pPr>
            <w:r w:rsidRPr="00B93702">
              <w:rPr>
                <w:rFonts w:cs="Arial"/>
                <w:lang w:eastAsia="en-US"/>
              </w:rPr>
              <w:t>C: TC4a</w:t>
            </w:r>
          </w:p>
          <w:p w14:paraId="5899AFA8" w14:textId="77777777" w:rsidR="00D74D27" w:rsidRPr="00B93702" w:rsidRDefault="00D74D27" w:rsidP="00546BDF">
            <w:pPr>
              <w:pStyle w:val="TAL"/>
              <w:rPr>
                <w:rFonts w:cs="Arial"/>
                <w:lang w:eastAsia="en-US"/>
              </w:rPr>
            </w:pPr>
            <w:r w:rsidRPr="00B93702">
              <w:rPr>
                <w:rFonts w:cs="Arial"/>
                <w:lang w:eastAsia="en-US"/>
              </w:rPr>
              <w:t>CNC: NTC4a</w:t>
            </w:r>
          </w:p>
          <w:p w14:paraId="1AF4A9D5" w14:textId="77777777"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14:paraId="37241623" w14:textId="77777777" w:rsidR="00D74D27" w:rsidRPr="00B93702" w:rsidRDefault="00D74D27" w:rsidP="00546BDF">
            <w:pPr>
              <w:pStyle w:val="TAL"/>
              <w:rPr>
                <w:rFonts w:cs="Arial"/>
                <w:lang w:eastAsia="en-US"/>
              </w:rPr>
            </w:pPr>
            <w:r w:rsidRPr="00B93702">
              <w:rPr>
                <w:rFonts w:cs="Arial"/>
                <w:lang w:eastAsia="en-US"/>
              </w:rPr>
              <w:t>C: TC4b</w:t>
            </w:r>
          </w:p>
          <w:p w14:paraId="7E721AAC" w14:textId="77777777" w:rsidR="00D74D27" w:rsidRPr="00B93702" w:rsidRDefault="00D74D27" w:rsidP="00546BDF">
            <w:pPr>
              <w:pStyle w:val="TAL"/>
              <w:rPr>
                <w:rFonts w:cs="Arial"/>
                <w:lang w:eastAsia="en-US"/>
              </w:rPr>
            </w:pPr>
            <w:r w:rsidRPr="00B93702">
              <w:rPr>
                <w:rFonts w:cs="Arial"/>
                <w:lang w:eastAsia="en-US"/>
              </w:rPr>
              <w:t>CNC: NTC4b</w:t>
            </w:r>
          </w:p>
          <w:p w14:paraId="7A763024" w14:textId="77777777" w:rsidR="002F6EF4" w:rsidRPr="00B93702" w:rsidRDefault="00D74D27" w:rsidP="002F6EF4">
            <w:pPr>
              <w:pStyle w:val="TAL"/>
              <w:rPr>
                <w:rFonts w:cs="Arial"/>
                <w:lang w:eastAsia="en-US"/>
              </w:rPr>
            </w:pPr>
            <w:r w:rsidRPr="00B93702">
              <w:rPr>
                <w:rFonts w:cs="Arial"/>
                <w:lang w:eastAsia="en-US"/>
              </w:rPr>
              <w:t>C/NC: TC4b, NTC4b</w:t>
            </w:r>
          </w:p>
          <w:p w14:paraId="2321D86E" w14:textId="77777777" w:rsidR="002F6EF4" w:rsidRPr="00B93702" w:rsidRDefault="002F6EF4" w:rsidP="002F6EF4">
            <w:pPr>
              <w:pStyle w:val="TAL"/>
              <w:rPr>
                <w:rFonts w:cs="Arial"/>
                <w:lang w:eastAsia="en-US"/>
              </w:rPr>
            </w:pPr>
            <w:r w:rsidRPr="00B93702">
              <w:rPr>
                <w:rFonts w:cs="Arial"/>
                <w:lang w:eastAsia="en-US"/>
              </w:rPr>
              <w:t>NI: TC15</w:t>
            </w:r>
          </w:p>
          <w:p w14:paraId="6478B778"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062369B0" w14:textId="77777777" w:rsidR="00D74D27" w:rsidRPr="00B93702" w:rsidRDefault="00D74D27" w:rsidP="00546BDF">
            <w:pPr>
              <w:pStyle w:val="TAL"/>
              <w:rPr>
                <w:rFonts w:cs="Arial"/>
                <w:lang w:eastAsia="en-US"/>
              </w:rPr>
            </w:pPr>
            <w:r w:rsidRPr="00B93702">
              <w:rPr>
                <w:rFonts w:cs="Arial"/>
                <w:lang w:eastAsia="en-US"/>
              </w:rPr>
              <w:t>C: TC4c</w:t>
            </w:r>
          </w:p>
          <w:p w14:paraId="179A386B" w14:textId="77777777" w:rsidR="00D74D27" w:rsidRPr="00B93702" w:rsidRDefault="00D74D27" w:rsidP="00546BDF">
            <w:pPr>
              <w:pStyle w:val="TAL"/>
              <w:rPr>
                <w:rFonts w:cs="Arial"/>
                <w:lang w:eastAsia="en-US"/>
              </w:rPr>
            </w:pPr>
            <w:r w:rsidRPr="00B93702">
              <w:rPr>
                <w:rFonts w:cs="Arial"/>
                <w:lang w:eastAsia="en-US"/>
              </w:rPr>
              <w:t>CNC: NTC4c</w:t>
            </w:r>
          </w:p>
          <w:p w14:paraId="12730C2F" w14:textId="77777777"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14:paraId="62A71A19" w14:textId="77777777" w:rsidR="00D74D27" w:rsidRPr="00B93702" w:rsidRDefault="00D74D27" w:rsidP="00B0695F">
            <w:pPr>
              <w:keepNext/>
              <w:keepLines/>
              <w:spacing w:after="0"/>
              <w:rPr>
                <w:rFonts w:ascii="Arial" w:hAnsi="Arial"/>
                <w:sz w:val="18"/>
              </w:rPr>
            </w:pPr>
            <w:r w:rsidRPr="00B93702">
              <w:rPr>
                <w:rFonts w:ascii="Arial" w:hAnsi="Arial"/>
                <w:sz w:val="18"/>
              </w:rPr>
              <w:t>C: (TC4a, TC3a)*, TC4b</w:t>
            </w:r>
          </w:p>
          <w:p w14:paraId="3FA125AC" w14:textId="77777777" w:rsidR="00D74D27" w:rsidRPr="00B93702" w:rsidRDefault="00D74D27" w:rsidP="00B0695F">
            <w:pPr>
              <w:keepNext/>
              <w:keepLines/>
              <w:spacing w:after="0"/>
              <w:rPr>
                <w:rFonts w:ascii="Arial" w:hAnsi="Arial"/>
                <w:sz w:val="18"/>
              </w:rPr>
            </w:pPr>
          </w:p>
          <w:p w14:paraId="242F033D" w14:textId="77777777" w:rsidR="00D74D27" w:rsidRPr="00B93702" w:rsidRDefault="00D74D27" w:rsidP="00B0695F">
            <w:pPr>
              <w:keepNext/>
              <w:keepLines/>
              <w:spacing w:after="0"/>
              <w:rPr>
                <w:rFonts w:ascii="Arial" w:hAnsi="Arial"/>
                <w:sz w:val="18"/>
              </w:rPr>
            </w:pPr>
            <w:r w:rsidRPr="00B93702">
              <w:rPr>
                <w:rFonts w:ascii="Arial" w:hAnsi="Arial"/>
                <w:sz w:val="18"/>
              </w:rPr>
              <w:t>CNC: (NTC4a, NTC3a)*, NTC4b</w:t>
            </w:r>
          </w:p>
          <w:p w14:paraId="3A9C0723" w14:textId="77777777" w:rsidR="002F6EF4" w:rsidRPr="00B93702" w:rsidRDefault="00D74D27" w:rsidP="002F6EF4">
            <w:pPr>
              <w:pStyle w:val="TAL"/>
              <w:rPr>
                <w:rFonts w:cs="Arial"/>
              </w:rPr>
            </w:pPr>
            <w:r w:rsidRPr="00B93702">
              <w:rPr>
                <w:rFonts w:cs="Arial"/>
              </w:rPr>
              <w:lastRenderedPageBreak/>
              <w:br/>
              <w:t>C/NC: (TC4a, NTC4a, TC3a, NTC3a)*, TC4b, NTC4b</w:t>
            </w:r>
          </w:p>
          <w:p w14:paraId="0ECAAA9A" w14:textId="77777777" w:rsidR="002F6EF4" w:rsidRPr="00B93702" w:rsidRDefault="002F6EF4" w:rsidP="002F6EF4">
            <w:pPr>
              <w:pStyle w:val="TAL"/>
              <w:rPr>
                <w:rFonts w:cs="Arial"/>
                <w:lang w:eastAsia="en-US"/>
              </w:rPr>
            </w:pPr>
          </w:p>
          <w:p w14:paraId="0FFF841B" w14:textId="77777777" w:rsidR="002F6EF4" w:rsidRPr="00B93702" w:rsidRDefault="002F6EF4" w:rsidP="002F6EF4">
            <w:pPr>
              <w:pStyle w:val="TAL"/>
              <w:rPr>
                <w:rFonts w:cs="Arial"/>
                <w:lang w:eastAsia="en-US"/>
              </w:rPr>
            </w:pPr>
            <w:r w:rsidRPr="00B93702">
              <w:rPr>
                <w:rFonts w:cs="Arial"/>
                <w:lang w:eastAsia="en-US"/>
              </w:rPr>
              <w:t>NI: TC15,(TC16)*</w:t>
            </w:r>
          </w:p>
          <w:p w14:paraId="587BAF16" w14:textId="77777777" w:rsidR="002F6EF4" w:rsidRPr="00B93702" w:rsidRDefault="002F6EF4" w:rsidP="002F6EF4">
            <w:pPr>
              <w:pStyle w:val="TAL"/>
              <w:rPr>
                <w:rFonts w:cs="Arial"/>
                <w:lang w:eastAsia="en-US"/>
              </w:rPr>
            </w:pPr>
          </w:p>
          <w:p w14:paraId="1BF8D070" w14:textId="77777777"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14:paraId="4B9D07A2" w14:textId="77777777" w:rsidTr="00E46DAC">
        <w:trPr>
          <w:jc w:val="center"/>
        </w:trPr>
        <w:tc>
          <w:tcPr>
            <w:tcW w:w="1788" w:type="dxa"/>
            <w:vAlign w:val="center"/>
          </w:tcPr>
          <w:p w14:paraId="2D2238AC" w14:textId="77777777" w:rsidR="00D74D27" w:rsidRPr="00B93702" w:rsidRDefault="00D74D27" w:rsidP="00AB57F0">
            <w:pPr>
              <w:pStyle w:val="TAL"/>
              <w:rPr>
                <w:rFonts w:cs="Arial"/>
                <w:lang w:eastAsia="en-US"/>
              </w:rPr>
            </w:pPr>
            <w:r w:rsidRPr="00B93702">
              <w:rPr>
                <w:rFonts w:cs="Arial"/>
                <w:lang w:eastAsia="en-US"/>
              </w:rPr>
              <w:lastRenderedPageBreak/>
              <w:t>Co-location with other Base Stations</w:t>
            </w:r>
          </w:p>
        </w:tc>
        <w:tc>
          <w:tcPr>
            <w:tcW w:w="1278" w:type="dxa"/>
          </w:tcPr>
          <w:p w14:paraId="14E4EFA2" w14:textId="77777777" w:rsidR="00D74D27" w:rsidRPr="00B93702" w:rsidRDefault="00D74D27" w:rsidP="00546BDF">
            <w:pPr>
              <w:pStyle w:val="TAL"/>
              <w:rPr>
                <w:rFonts w:cs="Arial"/>
                <w:lang w:eastAsia="en-US"/>
              </w:rPr>
            </w:pPr>
            <w:r w:rsidRPr="00B93702">
              <w:rPr>
                <w:rFonts w:cs="Arial"/>
                <w:lang w:eastAsia="en-US"/>
              </w:rPr>
              <w:t>C: TC3a</w:t>
            </w:r>
          </w:p>
          <w:p w14:paraId="2DC9E8D4" w14:textId="77777777" w:rsidR="00D74D27" w:rsidRPr="00B93702" w:rsidRDefault="00D74D27" w:rsidP="00546BDF">
            <w:pPr>
              <w:pStyle w:val="TAL"/>
              <w:rPr>
                <w:rFonts w:cs="Arial"/>
                <w:lang w:eastAsia="en-US"/>
              </w:rPr>
            </w:pPr>
            <w:r w:rsidRPr="00B93702">
              <w:rPr>
                <w:rFonts w:cs="Arial"/>
                <w:lang w:eastAsia="en-US"/>
              </w:rPr>
              <w:t>CNC: NTC3a</w:t>
            </w:r>
          </w:p>
          <w:p w14:paraId="35F5D1BA" w14:textId="77777777" w:rsidR="002F6EF4" w:rsidRPr="00B93702" w:rsidRDefault="00D74D27" w:rsidP="002F6EF4">
            <w:pPr>
              <w:pStyle w:val="TAL"/>
              <w:rPr>
                <w:rFonts w:cs="Arial"/>
                <w:lang w:eastAsia="en-US"/>
              </w:rPr>
            </w:pPr>
            <w:r w:rsidRPr="00B93702">
              <w:rPr>
                <w:rFonts w:cs="Arial"/>
                <w:lang w:eastAsia="en-US"/>
              </w:rPr>
              <w:t>C/NC: TC3a, NTC3a</w:t>
            </w:r>
          </w:p>
          <w:p w14:paraId="327B95B4" w14:textId="77777777" w:rsidR="002F6EF4" w:rsidRPr="00B93702" w:rsidRDefault="002F6EF4" w:rsidP="002F6EF4">
            <w:pPr>
              <w:pStyle w:val="TAL"/>
              <w:rPr>
                <w:rFonts w:cs="Arial"/>
                <w:lang w:eastAsia="en-US"/>
              </w:rPr>
            </w:pPr>
            <w:r w:rsidRPr="00B93702">
              <w:rPr>
                <w:rFonts w:cs="Arial"/>
                <w:lang w:eastAsia="en-US"/>
              </w:rPr>
              <w:t>NI: TC16</w:t>
            </w:r>
          </w:p>
          <w:p w14:paraId="4A2AD8A8"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68C67CB2" w14:textId="77777777" w:rsidR="00D74D27" w:rsidRPr="00B93702" w:rsidRDefault="00D74D27" w:rsidP="00546BDF">
            <w:pPr>
              <w:pStyle w:val="TAL"/>
              <w:rPr>
                <w:rFonts w:cs="Arial"/>
                <w:lang w:eastAsia="en-US"/>
              </w:rPr>
            </w:pPr>
            <w:r w:rsidRPr="00B93702">
              <w:rPr>
                <w:rFonts w:cs="Arial"/>
                <w:lang w:eastAsia="en-US"/>
              </w:rPr>
              <w:t>C: TC3a</w:t>
            </w:r>
          </w:p>
          <w:p w14:paraId="21AAA670" w14:textId="77777777" w:rsidR="00D74D27" w:rsidRPr="00B93702" w:rsidRDefault="00D74D27" w:rsidP="00546BDF">
            <w:pPr>
              <w:pStyle w:val="TAL"/>
              <w:rPr>
                <w:rFonts w:cs="Arial"/>
                <w:lang w:eastAsia="en-US"/>
              </w:rPr>
            </w:pPr>
            <w:r w:rsidRPr="00B93702">
              <w:rPr>
                <w:rFonts w:cs="Arial"/>
                <w:lang w:eastAsia="en-US"/>
              </w:rPr>
              <w:t>CNC: NTC3a</w:t>
            </w:r>
          </w:p>
          <w:p w14:paraId="2ABFCE23" w14:textId="77777777" w:rsidR="002F6EF4" w:rsidRPr="00B93702" w:rsidRDefault="00D74D27" w:rsidP="002F6EF4">
            <w:pPr>
              <w:pStyle w:val="TAL"/>
              <w:rPr>
                <w:rFonts w:cs="Arial"/>
                <w:lang w:eastAsia="en-US"/>
              </w:rPr>
            </w:pPr>
            <w:r w:rsidRPr="00B93702">
              <w:rPr>
                <w:rFonts w:cs="Arial"/>
                <w:lang w:eastAsia="en-US"/>
              </w:rPr>
              <w:t>C/NC: TC3a, NTC3a</w:t>
            </w:r>
          </w:p>
          <w:p w14:paraId="1B53D814" w14:textId="77777777" w:rsidR="002F6EF4" w:rsidRPr="00B93702" w:rsidRDefault="002F6EF4" w:rsidP="002F6EF4">
            <w:pPr>
              <w:pStyle w:val="TAL"/>
              <w:rPr>
                <w:rFonts w:cs="Arial"/>
                <w:lang w:eastAsia="en-US"/>
              </w:rPr>
            </w:pPr>
            <w:r w:rsidRPr="00B93702">
              <w:rPr>
                <w:rFonts w:cs="Arial"/>
                <w:lang w:eastAsia="en-US"/>
              </w:rPr>
              <w:t>NI: TC16</w:t>
            </w:r>
          </w:p>
          <w:p w14:paraId="7A95360D"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4947992B" w14:textId="77777777" w:rsidR="00282F6D" w:rsidRPr="00B93702" w:rsidRDefault="00D74D27" w:rsidP="00282F6D">
            <w:pPr>
              <w:pStyle w:val="TAL"/>
              <w:rPr>
                <w:rFonts w:cs="Arial"/>
                <w:lang w:val="sv-SE"/>
              </w:rPr>
            </w:pPr>
            <w:r w:rsidRPr="00B93702">
              <w:rPr>
                <w:rFonts w:cs="Arial"/>
                <w:lang w:eastAsia="en-US"/>
              </w:rPr>
              <w:t>C: TC3b</w:t>
            </w:r>
          </w:p>
          <w:p w14:paraId="5ACBD79E" w14:textId="77777777" w:rsidR="00282F6D" w:rsidRPr="00B93702" w:rsidRDefault="00282F6D" w:rsidP="00282F6D">
            <w:pPr>
              <w:pStyle w:val="TAL"/>
              <w:rPr>
                <w:rFonts w:cs="Arial"/>
                <w:lang w:val="sv-SE"/>
              </w:rPr>
            </w:pPr>
            <w:r w:rsidRPr="00B93702">
              <w:rPr>
                <w:rFonts w:cs="Arial"/>
                <w:lang w:val="sv-SE"/>
              </w:rPr>
              <w:t>NI: TC16</w:t>
            </w:r>
          </w:p>
          <w:p w14:paraId="591BAFCC" w14:textId="77777777" w:rsidR="00D74D27" w:rsidRPr="00B93702" w:rsidRDefault="00282F6D" w:rsidP="00282F6D">
            <w:pPr>
              <w:pStyle w:val="TAL"/>
              <w:rPr>
                <w:rFonts w:cs="Arial"/>
                <w:lang w:eastAsia="en-US"/>
              </w:rPr>
            </w:pPr>
            <w:r w:rsidRPr="00B93702">
              <w:rPr>
                <w:rFonts w:cs="Arial"/>
                <w:lang w:val="sv-SE"/>
              </w:rPr>
              <w:t>NG: TC19</w:t>
            </w:r>
          </w:p>
        </w:tc>
        <w:tc>
          <w:tcPr>
            <w:tcW w:w="1278" w:type="dxa"/>
          </w:tcPr>
          <w:p w14:paraId="1634186D" w14:textId="77777777" w:rsidR="00D74D27" w:rsidRPr="00B93702" w:rsidRDefault="00D74D27" w:rsidP="00546BDF">
            <w:pPr>
              <w:pStyle w:val="TAL"/>
              <w:rPr>
                <w:rFonts w:cs="Arial"/>
                <w:lang w:eastAsia="en-US"/>
              </w:rPr>
            </w:pPr>
            <w:r w:rsidRPr="00B93702">
              <w:rPr>
                <w:rFonts w:cs="Arial"/>
                <w:lang w:eastAsia="en-US"/>
              </w:rPr>
              <w:t>C: TC4a</w:t>
            </w:r>
          </w:p>
          <w:p w14:paraId="6799D5FA" w14:textId="77777777" w:rsidR="00D74D27" w:rsidRPr="00B93702" w:rsidRDefault="00D74D27" w:rsidP="00546BDF">
            <w:pPr>
              <w:pStyle w:val="TAL"/>
              <w:rPr>
                <w:rFonts w:cs="Arial"/>
                <w:lang w:eastAsia="en-US"/>
              </w:rPr>
            </w:pPr>
            <w:r w:rsidRPr="00B93702">
              <w:rPr>
                <w:rFonts w:cs="Arial"/>
                <w:lang w:eastAsia="en-US"/>
              </w:rPr>
              <w:t>CNC: NTC4a</w:t>
            </w:r>
          </w:p>
          <w:p w14:paraId="13B2C37F" w14:textId="77777777"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14:paraId="4C029349" w14:textId="77777777" w:rsidR="00D74D27" w:rsidRPr="00B93702" w:rsidRDefault="00D74D27" w:rsidP="00546BDF">
            <w:pPr>
              <w:pStyle w:val="TAL"/>
              <w:rPr>
                <w:rFonts w:cs="Arial"/>
                <w:lang w:eastAsia="en-US"/>
              </w:rPr>
            </w:pPr>
            <w:r w:rsidRPr="00B93702">
              <w:rPr>
                <w:rFonts w:cs="Arial"/>
                <w:lang w:eastAsia="en-US"/>
              </w:rPr>
              <w:t>C: TC4b</w:t>
            </w:r>
            <w:r w:rsidRPr="00B93702">
              <w:rPr>
                <w:rFonts w:cs="Arial"/>
                <w:lang w:eastAsia="en-US"/>
              </w:rPr>
              <w:br/>
              <w:t>CNC: NTC4b</w:t>
            </w:r>
          </w:p>
          <w:p w14:paraId="19D9418C" w14:textId="77777777" w:rsidR="002F6EF4" w:rsidRPr="00B93702" w:rsidRDefault="00D74D27" w:rsidP="002F6EF4">
            <w:pPr>
              <w:pStyle w:val="TAL"/>
              <w:rPr>
                <w:rFonts w:cs="Arial"/>
                <w:lang w:eastAsia="en-US"/>
              </w:rPr>
            </w:pPr>
            <w:r w:rsidRPr="00B93702">
              <w:rPr>
                <w:rFonts w:cs="Arial"/>
                <w:lang w:eastAsia="en-US"/>
              </w:rPr>
              <w:t>C/NC: TC4b, NTC4b</w:t>
            </w:r>
          </w:p>
          <w:p w14:paraId="3EB44C29" w14:textId="77777777" w:rsidR="002F6EF4" w:rsidRPr="00B93702" w:rsidRDefault="002F6EF4" w:rsidP="002F6EF4">
            <w:pPr>
              <w:pStyle w:val="TAL"/>
              <w:rPr>
                <w:rFonts w:cs="Arial"/>
                <w:lang w:eastAsia="en-US"/>
              </w:rPr>
            </w:pPr>
            <w:r w:rsidRPr="00B93702">
              <w:rPr>
                <w:rFonts w:cs="Arial"/>
                <w:lang w:eastAsia="en-US"/>
              </w:rPr>
              <w:t>NI: TC15</w:t>
            </w:r>
          </w:p>
          <w:p w14:paraId="25DA927E"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4D32BE32" w14:textId="77777777" w:rsidR="00D74D27" w:rsidRPr="00B93702" w:rsidRDefault="00D74D27" w:rsidP="00546BDF">
            <w:pPr>
              <w:pStyle w:val="TAL"/>
              <w:rPr>
                <w:rFonts w:cs="Arial"/>
                <w:lang w:eastAsia="en-US"/>
              </w:rPr>
            </w:pPr>
            <w:r w:rsidRPr="00B93702">
              <w:rPr>
                <w:rFonts w:cs="Arial"/>
                <w:lang w:eastAsia="en-US"/>
              </w:rPr>
              <w:t>C: TC4c</w:t>
            </w:r>
          </w:p>
          <w:p w14:paraId="2EB75683" w14:textId="77777777" w:rsidR="00D74D27" w:rsidRPr="00B93702" w:rsidRDefault="00D74D27" w:rsidP="00546BDF">
            <w:pPr>
              <w:pStyle w:val="TAL"/>
              <w:rPr>
                <w:rFonts w:cs="Arial"/>
                <w:lang w:eastAsia="en-US"/>
              </w:rPr>
            </w:pPr>
            <w:r w:rsidRPr="00B93702">
              <w:rPr>
                <w:rFonts w:cs="Arial"/>
                <w:lang w:eastAsia="en-US"/>
              </w:rPr>
              <w:t>CNC: NTC4c</w:t>
            </w:r>
          </w:p>
          <w:p w14:paraId="4A7EAAF8" w14:textId="77777777"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14:paraId="7871BB97" w14:textId="77777777" w:rsidR="00D74D27" w:rsidRPr="00B93702" w:rsidRDefault="00D74D27" w:rsidP="00B0695F">
            <w:pPr>
              <w:keepNext/>
              <w:keepLines/>
              <w:spacing w:after="0"/>
              <w:rPr>
                <w:rFonts w:ascii="Arial" w:hAnsi="Arial"/>
                <w:sz w:val="18"/>
              </w:rPr>
            </w:pPr>
            <w:r w:rsidRPr="00B93702">
              <w:rPr>
                <w:rFonts w:ascii="Arial" w:hAnsi="Arial"/>
                <w:sz w:val="18"/>
              </w:rPr>
              <w:t>C: (TC4a, TC3a)*, TC4b</w:t>
            </w:r>
          </w:p>
          <w:p w14:paraId="3E368558" w14:textId="77777777" w:rsidR="00D74D27" w:rsidRPr="00B93702" w:rsidRDefault="00D74D27" w:rsidP="00B0695F">
            <w:pPr>
              <w:keepNext/>
              <w:keepLines/>
              <w:spacing w:after="0"/>
              <w:rPr>
                <w:rFonts w:ascii="Arial" w:hAnsi="Arial"/>
                <w:sz w:val="18"/>
              </w:rPr>
            </w:pPr>
          </w:p>
          <w:p w14:paraId="4CA6539D" w14:textId="77777777" w:rsidR="00D74D27" w:rsidRPr="00B93702" w:rsidRDefault="00D74D27" w:rsidP="00B0695F">
            <w:pPr>
              <w:keepNext/>
              <w:keepLines/>
              <w:spacing w:after="0"/>
              <w:rPr>
                <w:rFonts w:ascii="Arial" w:hAnsi="Arial"/>
                <w:sz w:val="18"/>
              </w:rPr>
            </w:pPr>
            <w:r w:rsidRPr="00B93702">
              <w:rPr>
                <w:rFonts w:ascii="Arial" w:hAnsi="Arial"/>
                <w:sz w:val="18"/>
              </w:rPr>
              <w:t>CNC: (NTC4a, NTC3a)*, NTC4b</w:t>
            </w:r>
          </w:p>
          <w:p w14:paraId="23E2954A" w14:textId="77777777" w:rsidR="002F6EF4" w:rsidRPr="00B93702" w:rsidRDefault="00D74D27" w:rsidP="002F6EF4">
            <w:pPr>
              <w:pStyle w:val="TAL"/>
              <w:rPr>
                <w:rFonts w:cs="Arial"/>
              </w:rPr>
            </w:pPr>
            <w:r w:rsidRPr="00B93702">
              <w:rPr>
                <w:rFonts w:cs="Arial"/>
              </w:rPr>
              <w:br/>
              <w:t>C/NC: (TC4a, NTC4a, TC3a, NTC3a)*, TC4b, NTC4b</w:t>
            </w:r>
          </w:p>
          <w:p w14:paraId="4685F6E6" w14:textId="77777777" w:rsidR="002F6EF4" w:rsidRPr="00B93702" w:rsidRDefault="002F6EF4" w:rsidP="002F6EF4">
            <w:pPr>
              <w:pStyle w:val="TAL"/>
              <w:rPr>
                <w:rFonts w:cs="Arial"/>
              </w:rPr>
            </w:pPr>
          </w:p>
          <w:p w14:paraId="1C5DA62E" w14:textId="77777777" w:rsidR="002F6EF4" w:rsidRPr="00B93702" w:rsidRDefault="002F6EF4" w:rsidP="002F6EF4">
            <w:pPr>
              <w:pStyle w:val="TAL"/>
              <w:rPr>
                <w:rFonts w:cs="Arial"/>
                <w:lang w:eastAsia="en-US"/>
              </w:rPr>
            </w:pPr>
            <w:r w:rsidRPr="00B93702">
              <w:rPr>
                <w:rFonts w:cs="Arial"/>
                <w:lang w:eastAsia="en-US"/>
              </w:rPr>
              <w:t>NI: TC15,(TC16)*</w:t>
            </w:r>
          </w:p>
          <w:p w14:paraId="4FBCF745" w14:textId="77777777" w:rsidR="002F6EF4" w:rsidRPr="00B93702" w:rsidRDefault="002F6EF4" w:rsidP="002F6EF4">
            <w:pPr>
              <w:pStyle w:val="TAL"/>
              <w:rPr>
                <w:rFonts w:cs="Arial"/>
                <w:lang w:eastAsia="en-US"/>
              </w:rPr>
            </w:pPr>
          </w:p>
          <w:p w14:paraId="1F66F3A0" w14:textId="77777777"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14:paraId="2FFC9A84" w14:textId="77777777" w:rsidTr="00E46DAC">
        <w:trPr>
          <w:jc w:val="center"/>
        </w:trPr>
        <w:tc>
          <w:tcPr>
            <w:tcW w:w="1788" w:type="dxa"/>
            <w:vAlign w:val="center"/>
          </w:tcPr>
          <w:p w14:paraId="623AA8C4" w14:textId="77777777" w:rsidR="00E46DAC" w:rsidRPr="00B93702" w:rsidRDefault="00E46DAC" w:rsidP="00AB57F0">
            <w:pPr>
              <w:pStyle w:val="TAL"/>
              <w:ind w:left="14"/>
              <w:rPr>
                <w:rFonts w:cs="Arial"/>
                <w:b/>
                <w:lang w:eastAsia="en-US"/>
              </w:rPr>
            </w:pPr>
            <w:r w:rsidRPr="00B93702">
              <w:rPr>
                <w:rFonts w:cs="Arial"/>
                <w:b/>
                <w:lang w:eastAsia="en-US"/>
              </w:rPr>
              <w:t>6.6.2 Operating band unwanted emissions</w:t>
            </w:r>
          </w:p>
        </w:tc>
        <w:tc>
          <w:tcPr>
            <w:tcW w:w="1278" w:type="dxa"/>
          </w:tcPr>
          <w:p w14:paraId="7F695C03"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07FBE61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65B7A64C"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5173A18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5C09864C"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7471F6E9"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531A38A9" w14:textId="77777777" w:rsidR="00E46DAC" w:rsidRPr="00B93702" w:rsidRDefault="00D74D27" w:rsidP="00AB57F0">
            <w:pPr>
              <w:pStyle w:val="TAL"/>
              <w:rPr>
                <w:rFonts w:cs="Arial"/>
                <w:lang w:eastAsia="en-US"/>
              </w:rPr>
            </w:pPr>
            <w:r w:rsidRPr="00B93702">
              <w:rPr>
                <w:rFonts w:cs="Arial"/>
                <w:lang w:eastAsia="en-US"/>
              </w:rPr>
              <w:t>-</w:t>
            </w:r>
          </w:p>
        </w:tc>
      </w:tr>
      <w:tr w:rsidR="00B93702" w:rsidRPr="00B93702" w14:paraId="650BE8D5" w14:textId="77777777" w:rsidTr="00E46DAC">
        <w:trPr>
          <w:jc w:val="center"/>
        </w:trPr>
        <w:tc>
          <w:tcPr>
            <w:tcW w:w="1788" w:type="dxa"/>
            <w:vAlign w:val="center"/>
          </w:tcPr>
          <w:p w14:paraId="08C07BBE" w14:textId="77777777" w:rsidR="00E46DAC" w:rsidRPr="00B93702" w:rsidRDefault="00E46DAC" w:rsidP="00AB57F0">
            <w:pPr>
              <w:pStyle w:val="TAL"/>
              <w:rPr>
                <w:rFonts w:cs="Arial"/>
                <w:lang w:eastAsia="en-US"/>
              </w:rPr>
            </w:pPr>
            <w:r w:rsidRPr="00B93702">
              <w:rPr>
                <w:rFonts w:cs="Arial"/>
                <w:lang w:eastAsia="en-US"/>
              </w:rPr>
              <w:t>General requirement for Band Categories 1 and 3</w:t>
            </w:r>
          </w:p>
        </w:tc>
        <w:tc>
          <w:tcPr>
            <w:tcW w:w="1278" w:type="dxa"/>
          </w:tcPr>
          <w:p w14:paraId="5B57EDEE" w14:textId="77777777"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14:paraId="574FAF5B" w14:textId="77777777" w:rsidR="00E46DAC" w:rsidRPr="00B93702" w:rsidRDefault="00E46DAC" w:rsidP="00546BDF">
            <w:pPr>
              <w:pStyle w:val="TAL"/>
              <w:rPr>
                <w:rFonts w:cs="Arial"/>
                <w:lang w:eastAsia="en-US"/>
              </w:rPr>
            </w:pPr>
            <w:r w:rsidRPr="00B93702">
              <w:rPr>
                <w:rFonts w:cs="Arial"/>
                <w:lang w:eastAsia="en-US"/>
              </w:rPr>
              <w:t>C: TC3a</w:t>
            </w:r>
          </w:p>
          <w:p w14:paraId="2707257B" w14:textId="77777777" w:rsidR="00E46DAC" w:rsidRPr="00B93702" w:rsidRDefault="00E46DAC" w:rsidP="00546BDF">
            <w:pPr>
              <w:pStyle w:val="TAL"/>
              <w:rPr>
                <w:rFonts w:cs="Arial"/>
                <w:lang w:eastAsia="en-US"/>
              </w:rPr>
            </w:pPr>
            <w:r w:rsidRPr="00B93702">
              <w:rPr>
                <w:rFonts w:cs="Arial"/>
                <w:lang w:eastAsia="en-US"/>
              </w:rPr>
              <w:t>CNC: TC3a, NTC3a</w:t>
            </w:r>
          </w:p>
          <w:p w14:paraId="583596FB" w14:textId="77777777" w:rsidR="002F6EF4" w:rsidRPr="00B93702" w:rsidRDefault="00E46DAC" w:rsidP="002F6EF4">
            <w:pPr>
              <w:pStyle w:val="TAL"/>
              <w:rPr>
                <w:rFonts w:cs="Arial"/>
                <w:lang w:eastAsia="en-US"/>
              </w:rPr>
            </w:pPr>
            <w:r w:rsidRPr="00B93702">
              <w:rPr>
                <w:rFonts w:cs="Arial"/>
                <w:lang w:eastAsia="en-US"/>
              </w:rPr>
              <w:t>C/NC: TC3a, NTC3a</w:t>
            </w:r>
          </w:p>
          <w:p w14:paraId="1AEDF6F9" w14:textId="77777777" w:rsidR="002F6EF4" w:rsidRPr="00B93702" w:rsidRDefault="002F6EF4" w:rsidP="002F6EF4">
            <w:pPr>
              <w:pStyle w:val="TAL"/>
              <w:rPr>
                <w:rFonts w:cs="Arial"/>
                <w:lang w:eastAsia="en-US"/>
              </w:rPr>
            </w:pPr>
            <w:r w:rsidRPr="00B93702">
              <w:rPr>
                <w:rFonts w:cs="Arial"/>
                <w:lang w:eastAsia="en-US"/>
              </w:rPr>
              <w:t>NI: TC16</w:t>
            </w:r>
          </w:p>
          <w:p w14:paraId="3628757D"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49301DBE"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5F1D9FD" w14:textId="77777777" w:rsidR="00E46DAC" w:rsidRPr="00B93702" w:rsidRDefault="00E46DAC" w:rsidP="00546BDF">
            <w:pPr>
              <w:pStyle w:val="TAL"/>
              <w:rPr>
                <w:rFonts w:cs="Arial"/>
                <w:lang w:eastAsia="en-US"/>
              </w:rPr>
            </w:pPr>
            <w:r w:rsidRPr="00B93702">
              <w:rPr>
                <w:rFonts w:cs="Arial"/>
                <w:lang w:eastAsia="en-US"/>
              </w:rPr>
              <w:t xml:space="preserve">(TS 25.142) </w:t>
            </w:r>
            <w:r w:rsidRPr="00B93702">
              <w:rPr>
                <w:rFonts w:cs="Arial"/>
                <w:lang w:eastAsia="en-US"/>
              </w:rPr>
              <w:br/>
              <w:t>(TS 36.141)</w:t>
            </w:r>
          </w:p>
          <w:p w14:paraId="3A44A231" w14:textId="77777777" w:rsidR="00282F6D" w:rsidRPr="00B93702" w:rsidRDefault="00E46DAC" w:rsidP="00282F6D">
            <w:pPr>
              <w:pStyle w:val="TAL"/>
              <w:rPr>
                <w:rFonts w:cs="Arial"/>
                <w:lang w:val="sv-SE" w:eastAsia="zh-CN"/>
              </w:rPr>
            </w:pPr>
            <w:r w:rsidRPr="00B93702">
              <w:rPr>
                <w:rFonts w:cs="Arial"/>
                <w:lang w:eastAsia="en-US"/>
              </w:rPr>
              <w:t>C: TC3</w:t>
            </w:r>
            <w:r w:rsidRPr="00B93702">
              <w:rPr>
                <w:rFonts w:cs="Arial"/>
                <w:lang w:eastAsia="zh-CN"/>
              </w:rPr>
              <w:t>b</w:t>
            </w:r>
          </w:p>
          <w:p w14:paraId="760EFF20" w14:textId="77777777" w:rsidR="00282F6D" w:rsidRPr="00B93702" w:rsidRDefault="00282F6D" w:rsidP="00282F6D">
            <w:pPr>
              <w:pStyle w:val="TAL"/>
              <w:rPr>
                <w:rFonts w:cs="Arial"/>
                <w:lang w:val="sv-SE"/>
              </w:rPr>
            </w:pPr>
            <w:r w:rsidRPr="00B93702">
              <w:rPr>
                <w:rFonts w:cs="Arial"/>
                <w:lang w:val="sv-SE"/>
              </w:rPr>
              <w:t>NI: TC16</w:t>
            </w:r>
          </w:p>
          <w:p w14:paraId="385E59D9" w14:textId="77777777" w:rsidR="00E46DAC" w:rsidRPr="00B93702" w:rsidRDefault="00282F6D" w:rsidP="00282F6D">
            <w:pPr>
              <w:pStyle w:val="TAL"/>
              <w:rPr>
                <w:rFonts w:cs="Arial"/>
                <w:lang w:eastAsia="en-US"/>
              </w:rPr>
            </w:pPr>
            <w:r w:rsidRPr="00B93702">
              <w:rPr>
                <w:rFonts w:cs="Arial"/>
              </w:rPr>
              <w:t>NG: TC19</w:t>
            </w:r>
          </w:p>
        </w:tc>
        <w:tc>
          <w:tcPr>
            <w:tcW w:w="1278" w:type="dxa"/>
          </w:tcPr>
          <w:p w14:paraId="16A9B0FA"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06F723D1"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5225B6DB" w14:textId="77777777" w:rsidR="00E46DAC" w:rsidRPr="00B93702" w:rsidRDefault="00E46DAC" w:rsidP="00AB57F0">
            <w:pPr>
              <w:pStyle w:val="TAL"/>
              <w:rPr>
                <w:rFonts w:cs="Arial"/>
                <w:lang w:eastAsia="en-US"/>
              </w:rPr>
            </w:pPr>
            <w:r w:rsidRPr="00B93702">
              <w:rPr>
                <w:rFonts w:cs="Arial"/>
                <w:lang w:eastAsia="en-US"/>
              </w:rPr>
              <w:t>N/A</w:t>
            </w:r>
          </w:p>
        </w:tc>
        <w:tc>
          <w:tcPr>
            <w:tcW w:w="1460" w:type="dxa"/>
          </w:tcPr>
          <w:p w14:paraId="0BE4D6AA" w14:textId="77777777" w:rsidR="00E46DAC" w:rsidRPr="00B93702" w:rsidRDefault="00D74D27" w:rsidP="00AB57F0">
            <w:pPr>
              <w:pStyle w:val="TAL"/>
              <w:rPr>
                <w:rFonts w:cs="Arial"/>
                <w:lang w:eastAsia="en-US"/>
              </w:rPr>
            </w:pPr>
            <w:r w:rsidRPr="00B93702">
              <w:rPr>
                <w:rFonts w:cs="Arial"/>
                <w:lang w:eastAsia="en-US"/>
              </w:rPr>
              <w:t>N/A</w:t>
            </w:r>
          </w:p>
        </w:tc>
      </w:tr>
      <w:tr w:rsidR="00B93702" w:rsidRPr="00B93702" w14:paraId="044A943C" w14:textId="77777777" w:rsidTr="00E46DAC">
        <w:trPr>
          <w:jc w:val="center"/>
        </w:trPr>
        <w:tc>
          <w:tcPr>
            <w:tcW w:w="1788" w:type="dxa"/>
          </w:tcPr>
          <w:p w14:paraId="14F0329C" w14:textId="77777777" w:rsidR="00E46DAC" w:rsidRPr="00B93702" w:rsidRDefault="00E46DAC" w:rsidP="00AB57F0">
            <w:pPr>
              <w:pStyle w:val="TAL"/>
              <w:rPr>
                <w:rFonts w:cs="Arial"/>
                <w:lang w:eastAsia="en-US"/>
              </w:rPr>
            </w:pPr>
            <w:r w:rsidRPr="00B93702">
              <w:rPr>
                <w:rFonts w:cs="Arial"/>
                <w:lang w:eastAsia="en-US"/>
              </w:rPr>
              <w:t>General requirement for Band Category 2</w:t>
            </w:r>
          </w:p>
        </w:tc>
        <w:tc>
          <w:tcPr>
            <w:tcW w:w="1278" w:type="dxa"/>
          </w:tcPr>
          <w:p w14:paraId="5DD24E7B"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6819AD48" w14:textId="77777777"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14:paraId="3C1992E0" w14:textId="77777777" w:rsidR="00E46DAC" w:rsidRPr="00B93702" w:rsidRDefault="00E46DAC" w:rsidP="00546BDF">
            <w:pPr>
              <w:pStyle w:val="TAL"/>
              <w:rPr>
                <w:rFonts w:cs="Arial"/>
                <w:lang w:eastAsia="en-US"/>
              </w:rPr>
            </w:pPr>
            <w:r w:rsidRPr="00B93702">
              <w:rPr>
                <w:rFonts w:cs="Arial"/>
                <w:lang w:eastAsia="en-US"/>
              </w:rPr>
              <w:t>C: TC3a</w:t>
            </w:r>
          </w:p>
          <w:p w14:paraId="3C246E8C" w14:textId="77777777" w:rsidR="00E46DAC" w:rsidRPr="00B93702" w:rsidRDefault="00E46DAC" w:rsidP="00546BDF">
            <w:pPr>
              <w:pStyle w:val="TAL"/>
              <w:rPr>
                <w:rFonts w:cs="Arial"/>
                <w:lang w:eastAsia="en-US"/>
              </w:rPr>
            </w:pPr>
            <w:r w:rsidRPr="00B93702">
              <w:rPr>
                <w:rFonts w:cs="Arial"/>
                <w:lang w:eastAsia="en-US"/>
              </w:rPr>
              <w:t>CNC: TC3a, NTC3a</w:t>
            </w:r>
          </w:p>
          <w:p w14:paraId="5CB1BC29" w14:textId="77777777" w:rsidR="002F6EF4" w:rsidRPr="00B93702" w:rsidRDefault="00E46DAC" w:rsidP="002F6EF4">
            <w:pPr>
              <w:pStyle w:val="TAL"/>
              <w:rPr>
                <w:rFonts w:cs="Arial"/>
                <w:lang w:eastAsia="en-US"/>
              </w:rPr>
            </w:pPr>
            <w:r w:rsidRPr="00B93702">
              <w:rPr>
                <w:rFonts w:cs="Arial"/>
                <w:lang w:eastAsia="en-US"/>
              </w:rPr>
              <w:t>C/NC: TC3a, NTC3a</w:t>
            </w:r>
          </w:p>
          <w:p w14:paraId="298C5FCA" w14:textId="77777777" w:rsidR="002F6EF4" w:rsidRPr="00B93702" w:rsidRDefault="002F6EF4" w:rsidP="002F6EF4">
            <w:pPr>
              <w:pStyle w:val="TAL"/>
              <w:rPr>
                <w:rFonts w:cs="Arial"/>
                <w:lang w:eastAsia="en-US"/>
              </w:rPr>
            </w:pPr>
            <w:r w:rsidRPr="00B93702">
              <w:rPr>
                <w:rFonts w:cs="Arial"/>
                <w:lang w:eastAsia="en-US"/>
              </w:rPr>
              <w:t>NI: TC16</w:t>
            </w:r>
          </w:p>
          <w:p w14:paraId="09439BA2" w14:textId="77777777" w:rsidR="00E46DAC" w:rsidRPr="00B93702" w:rsidRDefault="002F6EF4" w:rsidP="002F6EF4">
            <w:pPr>
              <w:pStyle w:val="TAL"/>
              <w:rPr>
                <w:rFonts w:cs="Arial"/>
                <w:lang w:eastAsia="en-US"/>
              </w:rPr>
            </w:pPr>
            <w:r w:rsidRPr="00B93702">
              <w:rPr>
                <w:rFonts w:cs="Arial"/>
                <w:lang w:eastAsia="en-US"/>
              </w:rPr>
              <w:t>NG: TC19</w:t>
            </w:r>
          </w:p>
        </w:tc>
        <w:tc>
          <w:tcPr>
            <w:tcW w:w="1278" w:type="dxa"/>
          </w:tcPr>
          <w:p w14:paraId="01B641C4"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8059A40" w14:textId="77777777" w:rsidR="00E46DAC" w:rsidRPr="00B93702" w:rsidRDefault="00E46DAC" w:rsidP="00546BDF">
            <w:pPr>
              <w:pStyle w:val="TAL"/>
              <w:rPr>
                <w:rFonts w:cs="Arial"/>
                <w:lang w:eastAsia="en-US"/>
              </w:rPr>
            </w:pPr>
            <w:r w:rsidRPr="00B93702">
              <w:rPr>
                <w:rFonts w:cs="Arial"/>
                <w:lang w:eastAsia="en-US"/>
              </w:rPr>
              <w:t>(TS 25.141)</w:t>
            </w:r>
          </w:p>
          <w:p w14:paraId="19FB5CE0" w14:textId="77777777" w:rsidR="00E46DAC" w:rsidRPr="00B93702" w:rsidRDefault="00E46DAC" w:rsidP="00546BDF">
            <w:pPr>
              <w:pStyle w:val="TAL"/>
              <w:rPr>
                <w:rFonts w:cs="Arial"/>
                <w:lang w:eastAsia="en-US"/>
              </w:rPr>
            </w:pPr>
            <w:r w:rsidRPr="00B93702">
              <w:rPr>
                <w:rFonts w:cs="Arial"/>
                <w:lang w:eastAsia="en-US"/>
              </w:rPr>
              <w:t>C: TC4a, TC4d (note1)</w:t>
            </w:r>
            <w:r w:rsidRPr="00B93702">
              <w:rPr>
                <w:rFonts w:cs="Arial"/>
                <w:lang w:eastAsia="en-US"/>
              </w:rPr>
              <w:br/>
              <w:t>CNC:TC4a, TC4d(note1), NTC4a</w:t>
            </w:r>
          </w:p>
          <w:p w14:paraId="5B26BCC3" w14:textId="77777777" w:rsidR="00E46DAC" w:rsidRPr="00B93702" w:rsidRDefault="00E46DAC" w:rsidP="00AB57F0">
            <w:pPr>
              <w:pStyle w:val="TAL"/>
              <w:rPr>
                <w:rFonts w:cs="Arial"/>
                <w:lang w:eastAsia="en-US"/>
              </w:rPr>
            </w:pPr>
            <w:r w:rsidRPr="00B93702">
              <w:rPr>
                <w:rFonts w:cs="Arial"/>
                <w:lang w:eastAsia="en-US"/>
              </w:rPr>
              <w:t>C/NC: TC4a, TC4d(note1), NTC4a</w:t>
            </w:r>
          </w:p>
        </w:tc>
        <w:tc>
          <w:tcPr>
            <w:tcW w:w="1278" w:type="dxa"/>
          </w:tcPr>
          <w:p w14:paraId="7824784D" w14:textId="77777777" w:rsidR="00E46DAC" w:rsidRPr="00B93702" w:rsidRDefault="00E46DAC" w:rsidP="00546BDF">
            <w:pPr>
              <w:pStyle w:val="TAL"/>
              <w:rPr>
                <w:rFonts w:cs="Arial"/>
                <w:lang w:eastAsia="en-US"/>
              </w:rPr>
            </w:pPr>
            <w:r w:rsidRPr="00B93702">
              <w:rPr>
                <w:rFonts w:cs="Arial"/>
                <w:lang w:eastAsia="en-US"/>
              </w:rPr>
              <w:t>(TS 36.141)</w:t>
            </w:r>
          </w:p>
          <w:p w14:paraId="2A281EA8" w14:textId="77777777" w:rsidR="00E46DAC" w:rsidRPr="00B93702" w:rsidRDefault="00E46DAC" w:rsidP="00546BDF">
            <w:pPr>
              <w:pStyle w:val="TAL"/>
              <w:rPr>
                <w:rFonts w:cs="Arial"/>
                <w:lang w:eastAsia="en-US"/>
              </w:rPr>
            </w:pPr>
            <w:r w:rsidRPr="00B93702">
              <w:rPr>
                <w:rFonts w:cs="Arial"/>
                <w:lang w:eastAsia="en-US"/>
              </w:rPr>
              <w:t xml:space="preserve">C: TC4b, </w:t>
            </w:r>
            <w:r w:rsidRPr="00B93702">
              <w:rPr>
                <w:rFonts w:cs="Arial"/>
                <w:lang w:eastAsia="en-US"/>
              </w:rPr>
              <w:br/>
              <w:t>TC4e (note1)</w:t>
            </w:r>
          </w:p>
          <w:p w14:paraId="602CD019" w14:textId="77777777" w:rsidR="00E46DAC" w:rsidRPr="00B93702" w:rsidRDefault="00E46DAC" w:rsidP="00546BDF">
            <w:pPr>
              <w:pStyle w:val="TAL"/>
              <w:rPr>
                <w:rFonts w:cs="Arial"/>
                <w:lang w:eastAsia="en-US"/>
              </w:rPr>
            </w:pPr>
            <w:r w:rsidRPr="00B93702">
              <w:rPr>
                <w:rFonts w:cs="Arial"/>
                <w:lang w:eastAsia="en-US"/>
              </w:rPr>
              <w:t xml:space="preserve">CNC:TC4b, TC4e(note1), NTC4b </w:t>
            </w:r>
          </w:p>
          <w:p w14:paraId="32382A59" w14:textId="77777777" w:rsidR="002F6EF4" w:rsidRPr="00B93702" w:rsidRDefault="00E46DAC" w:rsidP="002F6EF4">
            <w:pPr>
              <w:pStyle w:val="TAL"/>
              <w:rPr>
                <w:rFonts w:cs="Arial"/>
                <w:lang w:eastAsia="en-US"/>
              </w:rPr>
            </w:pPr>
            <w:r w:rsidRPr="00B93702">
              <w:rPr>
                <w:rFonts w:cs="Arial"/>
                <w:lang w:eastAsia="en-US"/>
              </w:rPr>
              <w:t>C/NC: TC4b, TC4e(note1), NTC4b</w:t>
            </w:r>
          </w:p>
          <w:p w14:paraId="2FBD54F3" w14:textId="77777777" w:rsidR="002F6EF4" w:rsidRPr="00B93702" w:rsidRDefault="002F6EF4" w:rsidP="002F6EF4">
            <w:pPr>
              <w:pStyle w:val="TAL"/>
              <w:rPr>
                <w:rFonts w:cs="Arial"/>
                <w:lang w:eastAsia="en-US"/>
              </w:rPr>
            </w:pPr>
            <w:r w:rsidRPr="00B93702">
              <w:rPr>
                <w:rFonts w:cs="Arial"/>
                <w:lang w:eastAsia="en-US"/>
              </w:rPr>
              <w:t>NI: TC15</w:t>
            </w:r>
          </w:p>
          <w:p w14:paraId="0D70C619" w14:textId="77777777" w:rsidR="00E46DAC" w:rsidRPr="00B93702" w:rsidRDefault="002F6EF4" w:rsidP="002F6EF4">
            <w:pPr>
              <w:pStyle w:val="TAL"/>
              <w:rPr>
                <w:rFonts w:cs="Arial"/>
                <w:lang w:eastAsia="en-US"/>
              </w:rPr>
            </w:pPr>
            <w:r w:rsidRPr="00B93702">
              <w:rPr>
                <w:rFonts w:cs="Arial"/>
                <w:lang w:eastAsia="en-US"/>
              </w:rPr>
              <w:t>NG: TC18</w:t>
            </w:r>
          </w:p>
        </w:tc>
        <w:tc>
          <w:tcPr>
            <w:tcW w:w="1460" w:type="dxa"/>
          </w:tcPr>
          <w:p w14:paraId="3A6C5C10" w14:textId="77777777"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14:paraId="6A14A761" w14:textId="77777777" w:rsidR="00E46DAC" w:rsidRPr="00B93702" w:rsidRDefault="00E46DAC" w:rsidP="00546BDF">
            <w:pPr>
              <w:pStyle w:val="TAL"/>
              <w:rPr>
                <w:rFonts w:cs="Arial"/>
                <w:lang w:eastAsia="en-US"/>
              </w:rPr>
            </w:pPr>
            <w:r w:rsidRPr="00B93702">
              <w:rPr>
                <w:rFonts w:cs="Arial"/>
                <w:lang w:eastAsia="en-US"/>
              </w:rPr>
              <w:t xml:space="preserve">C: TC4c, </w:t>
            </w:r>
            <w:r w:rsidRPr="00B93702">
              <w:rPr>
                <w:rFonts w:cs="Arial"/>
                <w:lang w:eastAsia="en-US"/>
              </w:rPr>
              <w:br/>
              <w:t>TC4e (note1)</w:t>
            </w:r>
          </w:p>
          <w:p w14:paraId="35661EB6" w14:textId="77777777" w:rsidR="00E46DAC" w:rsidRPr="00B93702" w:rsidRDefault="00E46DAC" w:rsidP="00546BDF">
            <w:pPr>
              <w:pStyle w:val="TAL"/>
              <w:rPr>
                <w:rFonts w:cs="Arial"/>
                <w:lang w:eastAsia="en-US"/>
              </w:rPr>
            </w:pPr>
            <w:r w:rsidRPr="00B93702">
              <w:rPr>
                <w:rFonts w:cs="Arial"/>
                <w:lang w:eastAsia="en-US"/>
              </w:rPr>
              <w:t xml:space="preserve">CNC: TC4c, </w:t>
            </w:r>
            <w:r w:rsidRPr="00B93702">
              <w:rPr>
                <w:rFonts w:cs="Arial"/>
                <w:lang w:eastAsia="en-US"/>
              </w:rPr>
              <w:br/>
              <w:t xml:space="preserve">TC4e (note1), NTC4c </w:t>
            </w:r>
          </w:p>
          <w:p w14:paraId="29B50A3B" w14:textId="77777777" w:rsidR="00E46DAC" w:rsidRPr="00B93702" w:rsidRDefault="00E46DAC" w:rsidP="00AB57F0">
            <w:pPr>
              <w:pStyle w:val="TAL"/>
              <w:rPr>
                <w:rFonts w:cs="Arial"/>
                <w:lang w:eastAsia="en-US"/>
              </w:rPr>
            </w:pPr>
            <w:r w:rsidRPr="00B93702">
              <w:rPr>
                <w:rFonts w:cs="Arial"/>
                <w:lang w:eastAsia="en-US"/>
              </w:rPr>
              <w:t xml:space="preserve">C/NC: TC4c, </w:t>
            </w:r>
            <w:r w:rsidRPr="00B93702">
              <w:rPr>
                <w:rFonts w:cs="Arial"/>
                <w:lang w:eastAsia="en-US"/>
              </w:rPr>
              <w:br/>
              <w:t>TC4e (note1), NTC4c</w:t>
            </w:r>
          </w:p>
        </w:tc>
        <w:tc>
          <w:tcPr>
            <w:tcW w:w="1460" w:type="dxa"/>
          </w:tcPr>
          <w:p w14:paraId="2156324E" w14:textId="77777777" w:rsidR="00D74D27" w:rsidRPr="00B93702" w:rsidRDefault="00D74D27" w:rsidP="00D74D27">
            <w:pPr>
              <w:keepNext/>
              <w:keepLines/>
              <w:spacing w:after="0"/>
              <w:rPr>
                <w:rFonts w:ascii="Arial" w:hAnsi="Arial"/>
                <w:sz w:val="18"/>
              </w:rPr>
            </w:pPr>
            <w:r w:rsidRPr="00B93702">
              <w:rPr>
                <w:rFonts w:ascii="Arial" w:hAnsi="Arial"/>
                <w:sz w:val="18"/>
              </w:rPr>
              <w:t>(TS 36.141)</w:t>
            </w:r>
          </w:p>
          <w:p w14:paraId="02D4AF02" w14:textId="77777777" w:rsidR="00D74D27" w:rsidRPr="00B93702" w:rsidRDefault="00D74D27" w:rsidP="00D74D27">
            <w:pPr>
              <w:keepNext/>
              <w:keepLines/>
              <w:spacing w:after="0"/>
              <w:rPr>
                <w:rFonts w:ascii="Arial" w:hAnsi="Arial"/>
                <w:sz w:val="18"/>
              </w:rPr>
            </w:pPr>
            <w:r w:rsidRPr="00B93702">
              <w:rPr>
                <w:rFonts w:ascii="Arial" w:hAnsi="Arial"/>
                <w:sz w:val="18"/>
              </w:rPr>
              <w:t>(TS 25.141)*</w:t>
            </w:r>
          </w:p>
          <w:p w14:paraId="344A9CF2" w14:textId="77777777" w:rsidR="00D74D27" w:rsidRPr="00B93702" w:rsidRDefault="00D74D27" w:rsidP="00D74D27">
            <w:pPr>
              <w:keepNext/>
              <w:keepLines/>
              <w:spacing w:after="0"/>
              <w:rPr>
                <w:rFonts w:ascii="Arial" w:hAnsi="Arial"/>
                <w:sz w:val="18"/>
              </w:rPr>
            </w:pPr>
            <w:r w:rsidRPr="00B93702">
              <w:rPr>
                <w:rFonts w:ascii="Arial" w:hAnsi="Arial"/>
                <w:sz w:val="18"/>
              </w:rPr>
              <w:t>C: TC4b, TC3a*</w:t>
            </w:r>
          </w:p>
          <w:p w14:paraId="2D73B2C1" w14:textId="77777777" w:rsidR="00D74D27" w:rsidRPr="00B93702" w:rsidRDefault="00D74D27" w:rsidP="00D74D27">
            <w:pPr>
              <w:keepNext/>
              <w:keepLines/>
              <w:spacing w:after="0"/>
              <w:rPr>
                <w:rFonts w:ascii="Arial" w:hAnsi="Arial"/>
                <w:sz w:val="18"/>
              </w:rPr>
            </w:pPr>
            <w:r w:rsidRPr="00B93702">
              <w:rPr>
                <w:rFonts w:ascii="Arial" w:hAnsi="Arial"/>
                <w:sz w:val="18"/>
              </w:rPr>
              <w:t xml:space="preserve">CNC:TC4b, NTC4b, TC3a*, NTC3a* </w:t>
            </w:r>
          </w:p>
          <w:p w14:paraId="4A9D617E" w14:textId="77777777" w:rsidR="002F6EF4" w:rsidRPr="00B93702" w:rsidRDefault="00D74D27" w:rsidP="002F6EF4">
            <w:pPr>
              <w:pStyle w:val="TAL"/>
              <w:rPr>
                <w:rFonts w:cs="Arial"/>
              </w:rPr>
            </w:pPr>
            <w:r w:rsidRPr="00B93702">
              <w:rPr>
                <w:rFonts w:cs="Arial"/>
              </w:rPr>
              <w:t>C/NC: TC4b, NTC4b, TC3a*, NTC3a*</w:t>
            </w:r>
          </w:p>
          <w:p w14:paraId="12B1EE47" w14:textId="77777777" w:rsidR="002F6EF4" w:rsidRPr="00B93702" w:rsidRDefault="002F6EF4" w:rsidP="002F6EF4">
            <w:pPr>
              <w:pStyle w:val="TAL"/>
              <w:rPr>
                <w:rFonts w:cs="Arial"/>
                <w:lang w:eastAsia="en-US"/>
              </w:rPr>
            </w:pPr>
            <w:r w:rsidRPr="00B93702">
              <w:rPr>
                <w:rFonts w:cs="Arial"/>
                <w:lang w:eastAsia="en-US"/>
              </w:rPr>
              <w:t>NI: TC15</w:t>
            </w:r>
          </w:p>
          <w:p w14:paraId="4F0EC28E" w14:textId="77777777" w:rsidR="00E46DAC" w:rsidRPr="00B93702" w:rsidRDefault="002F6EF4" w:rsidP="002F6EF4">
            <w:pPr>
              <w:pStyle w:val="TAL"/>
              <w:rPr>
                <w:rFonts w:cs="Arial"/>
                <w:lang w:eastAsia="en-US"/>
              </w:rPr>
            </w:pPr>
            <w:r w:rsidRPr="00B93702">
              <w:rPr>
                <w:rFonts w:cs="Arial"/>
                <w:lang w:eastAsia="en-US"/>
              </w:rPr>
              <w:t>NG: TC18</w:t>
            </w:r>
          </w:p>
        </w:tc>
      </w:tr>
      <w:tr w:rsidR="00B93702" w:rsidRPr="00B93702" w14:paraId="24D74343" w14:textId="77777777" w:rsidTr="00E46DAC">
        <w:trPr>
          <w:jc w:val="center"/>
        </w:trPr>
        <w:tc>
          <w:tcPr>
            <w:tcW w:w="1788" w:type="dxa"/>
          </w:tcPr>
          <w:p w14:paraId="3C2582AF" w14:textId="77777777" w:rsidR="00E46DAC" w:rsidRPr="00B93702" w:rsidRDefault="00E46DAC" w:rsidP="00AB57F0">
            <w:pPr>
              <w:pStyle w:val="TAL"/>
              <w:rPr>
                <w:rFonts w:cs="Arial"/>
                <w:lang w:eastAsia="en-US"/>
              </w:rPr>
            </w:pPr>
            <w:r w:rsidRPr="00B93702">
              <w:rPr>
                <w:rFonts w:cs="Arial"/>
                <w:lang w:eastAsia="en-US"/>
              </w:rPr>
              <w:t>GSM/EDGE single-RAT requirement</w:t>
            </w:r>
          </w:p>
        </w:tc>
        <w:tc>
          <w:tcPr>
            <w:tcW w:w="1278" w:type="dxa"/>
          </w:tcPr>
          <w:p w14:paraId="061358F5"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2F485944"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05954A44"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4B4ECDE5" w14:textId="77777777" w:rsidR="00E46DAC" w:rsidRPr="00B93702" w:rsidRDefault="00E46DAC" w:rsidP="00AB57F0">
            <w:pPr>
              <w:pStyle w:val="TAL"/>
              <w:rPr>
                <w:rFonts w:cs="Arial"/>
                <w:lang w:eastAsia="en-US"/>
              </w:rPr>
            </w:pPr>
            <w:r w:rsidRPr="00B93702">
              <w:rPr>
                <w:rFonts w:cs="Arial"/>
                <w:lang w:eastAsia="en-US"/>
              </w:rPr>
              <w:t>(TS 51.021)</w:t>
            </w:r>
          </w:p>
        </w:tc>
        <w:tc>
          <w:tcPr>
            <w:tcW w:w="1278" w:type="dxa"/>
          </w:tcPr>
          <w:p w14:paraId="293DB710" w14:textId="77777777" w:rsidR="00E46DAC" w:rsidRPr="00B93702" w:rsidRDefault="00E46DAC" w:rsidP="00AB57F0">
            <w:pPr>
              <w:pStyle w:val="TAL"/>
              <w:rPr>
                <w:rFonts w:cs="Arial"/>
                <w:lang w:eastAsia="en-US"/>
              </w:rPr>
            </w:pPr>
            <w:r w:rsidRPr="00B93702">
              <w:rPr>
                <w:rFonts w:cs="Arial"/>
                <w:lang w:eastAsia="en-US"/>
              </w:rPr>
              <w:t>(TS 51.021)</w:t>
            </w:r>
          </w:p>
        </w:tc>
        <w:tc>
          <w:tcPr>
            <w:tcW w:w="1460" w:type="dxa"/>
          </w:tcPr>
          <w:p w14:paraId="3FA4B7BB" w14:textId="77777777" w:rsidR="00E46DAC" w:rsidRPr="00B93702" w:rsidRDefault="00E46DAC" w:rsidP="00AB57F0">
            <w:pPr>
              <w:pStyle w:val="TAL"/>
              <w:rPr>
                <w:rFonts w:cs="Arial"/>
                <w:lang w:eastAsia="en-US"/>
              </w:rPr>
            </w:pPr>
            <w:r w:rsidRPr="00B93702">
              <w:rPr>
                <w:rFonts w:cs="Arial"/>
                <w:lang w:eastAsia="en-US"/>
              </w:rPr>
              <w:t>(TS 51.021)</w:t>
            </w:r>
          </w:p>
        </w:tc>
        <w:tc>
          <w:tcPr>
            <w:tcW w:w="1460" w:type="dxa"/>
          </w:tcPr>
          <w:p w14:paraId="2D294F63" w14:textId="77777777" w:rsidR="00E46DAC" w:rsidRPr="00B93702" w:rsidRDefault="00D74D27" w:rsidP="00AB57F0">
            <w:pPr>
              <w:pStyle w:val="TAL"/>
              <w:rPr>
                <w:rFonts w:cs="Arial"/>
                <w:lang w:eastAsia="en-US"/>
              </w:rPr>
            </w:pPr>
            <w:r w:rsidRPr="00B93702">
              <w:rPr>
                <w:rFonts w:cs="Arial"/>
                <w:lang w:eastAsia="en-US"/>
              </w:rPr>
              <w:t>N/A</w:t>
            </w:r>
          </w:p>
        </w:tc>
      </w:tr>
      <w:tr w:rsidR="00B93702" w:rsidRPr="00B93702" w14:paraId="5A184DDA" w14:textId="77777777" w:rsidTr="00E46DAC">
        <w:trPr>
          <w:trHeight w:val="877"/>
          <w:jc w:val="center"/>
        </w:trPr>
        <w:tc>
          <w:tcPr>
            <w:tcW w:w="1788" w:type="dxa"/>
          </w:tcPr>
          <w:p w14:paraId="713C20F4" w14:textId="77777777" w:rsidR="00E46DAC" w:rsidRPr="00B93702" w:rsidRDefault="00E46DAC" w:rsidP="00AB57F0">
            <w:pPr>
              <w:pStyle w:val="TAL"/>
              <w:rPr>
                <w:rFonts w:cs="Arial"/>
                <w:lang w:eastAsia="en-US"/>
              </w:rPr>
            </w:pPr>
            <w:r w:rsidRPr="00B93702">
              <w:rPr>
                <w:rFonts w:cs="Arial"/>
                <w:lang w:eastAsia="en-US"/>
              </w:rPr>
              <w:lastRenderedPageBreak/>
              <w:t>Additional requirements</w:t>
            </w:r>
          </w:p>
        </w:tc>
        <w:tc>
          <w:tcPr>
            <w:tcW w:w="1278" w:type="dxa"/>
          </w:tcPr>
          <w:p w14:paraId="2AC912A6" w14:textId="77777777"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14:paraId="7EDD3441" w14:textId="77777777"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14:paraId="072AAC89" w14:textId="77777777"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14:paraId="0B29AE42" w14:textId="77777777"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14:paraId="590ECD14" w14:textId="77777777"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14:paraId="27DE4D76" w14:textId="77777777"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14:paraId="164E6F80" w14:textId="77777777" w:rsidR="00E46DAC" w:rsidRPr="00B93702" w:rsidRDefault="00D74D27" w:rsidP="00AB57F0">
            <w:pPr>
              <w:pStyle w:val="TAL"/>
              <w:rPr>
                <w:rFonts w:cs="Arial"/>
                <w:lang w:eastAsia="en-US"/>
              </w:rPr>
            </w:pPr>
            <w:r w:rsidRPr="00B93702">
              <w:rPr>
                <w:rFonts w:cs="Arial"/>
              </w:rPr>
              <w:t>Compliance stated by manufacturer declaration</w:t>
            </w:r>
          </w:p>
        </w:tc>
      </w:tr>
      <w:tr w:rsidR="00B93702" w:rsidRPr="00B93702" w14:paraId="33C4A7BE" w14:textId="77777777" w:rsidTr="00E46DAC">
        <w:trPr>
          <w:jc w:val="center"/>
        </w:trPr>
        <w:tc>
          <w:tcPr>
            <w:tcW w:w="1788" w:type="dxa"/>
            <w:vAlign w:val="center"/>
          </w:tcPr>
          <w:p w14:paraId="716F818E" w14:textId="77777777" w:rsidR="00E46DAC" w:rsidRPr="00B93702" w:rsidRDefault="00E46DAC" w:rsidP="00AB57F0">
            <w:pPr>
              <w:pStyle w:val="TAL"/>
              <w:ind w:left="14"/>
              <w:rPr>
                <w:rFonts w:cs="Arial"/>
                <w:b/>
                <w:lang w:eastAsia="en-US"/>
              </w:rPr>
            </w:pPr>
            <w:r w:rsidRPr="00B93702">
              <w:rPr>
                <w:rFonts w:cs="Arial"/>
                <w:b/>
                <w:lang w:eastAsia="en-US"/>
              </w:rPr>
              <w:t>6.6.3 Occupied bandwidth</w:t>
            </w:r>
          </w:p>
        </w:tc>
        <w:tc>
          <w:tcPr>
            <w:tcW w:w="1278" w:type="dxa"/>
          </w:tcPr>
          <w:p w14:paraId="5DCA0ADD"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2B0F97E1"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1042532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B7DC747"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0352D825"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1C3AC5C1"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15C14D71"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69769F3C" w14:textId="77777777" w:rsidTr="00E46DAC">
        <w:trPr>
          <w:jc w:val="center"/>
        </w:trPr>
        <w:tc>
          <w:tcPr>
            <w:tcW w:w="1788" w:type="dxa"/>
            <w:vAlign w:val="center"/>
          </w:tcPr>
          <w:p w14:paraId="1A63E6A3" w14:textId="77777777" w:rsidR="00E46DAC" w:rsidRPr="00B93702" w:rsidRDefault="00E46DAC" w:rsidP="00AB57F0">
            <w:pPr>
              <w:pStyle w:val="TAL"/>
              <w:ind w:left="14"/>
              <w:rPr>
                <w:rFonts w:cs="Arial"/>
                <w:lang w:eastAsia="en-US"/>
              </w:rPr>
            </w:pPr>
            <w:r w:rsidRPr="00B93702">
              <w:rPr>
                <w:rFonts w:cs="Arial"/>
                <w:lang w:eastAsia="en-US"/>
              </w:rPr>
              <w:t>Minimum requirement</w:t>
            </w:r>
          </w:p>
        </w:tc>
        <w:tc>
          <w:tcPr>
            <w:tcW w:w="1278" w:type="dxa"/>
          </w:tcPr>
          <w:p w14:paraId="0593C10D" w14:textId="77777777"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14:paraId="1061CE4A" w14:textId="77777777"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14:paraId="1333BA10" w14:textId="77777777" w:rsidR="00E46DAC" w:rsidRPr="00B93702" w:rsidRDefault="00E46DAC" w:rsidP="00AB57F0">
            <w:pPr>
              <w:pStyle w:val="TAL"/>
              <w:rPr>
                <w:rFonts w:cs="Arial"/>
                <w:lang w:eastAsia="en-US"/>
              </w:rPr>
            </w:pPr>
            <w:r w:rsidRPr="00B93702">
              <w:rPr>
                <w:rFonts w:cs="Arial"/>
                <w:lang w:eastAsia="en-US"/>
              </w:rPr>
              <w:t>(TS 25.142) (TS 36.141)</w:t>
            </w:r>
          </w:p>
        </w:tc>
        <w:tc>
          <w:tcPr>
            <w:tcW w:w="1278" w:type="dxa"/>
          </w:tcPr>
          <w:p w14:paraId="4275AEBC" w14:textId="77777777" w:rsidR="00E46DAC" w:rsidRPr="00B93702" w:rsidRDefault="00E46DAC" w:rsidP="00AB57F0">
            <w:pPr>
              <w:pStyle w:val="TAL"/>
              <w:rPr>
                <w:rFonts w:cs="Arial"/>
                <w:lang w:eastAsia="en-US"/>
              </w:rPr>
            </w:pPr>
            <w:r w:rsidRPr="00B93702">
              <w:rPr>
                <w:rFonts w:cs="Arial"/>
                <w:lang w:eastAsia="en-US"/>
              </w:rPr>
              <w:t>(TS 25.141)</w:t>
            </w:r>
          </w:p>
        </w:tc>
        <w:tc>
          <w:tcPr>
            <w:tcW w:w="1278" w:type="dxa"/>
          </w:tcPr>
          <w:p w14:paraId="37BD419B"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728AB2F1" w14:textId="77777777" w:rsidR="00E46DAC" w:rsidRPr="00B93702" w:rsidRDefault="00E46DAC" w:rsidP="00AB57F0">
            <w:pPr>
              <w:pStyle w:val="TAL"/>
              <w:rPr>
                <w:rFonts w:cs="Arial"/>
                <w:lang w:eastAsia="en-US"/>
              </w:rPr>
            </w:pPr>
            <w:r w:rsidRPr="00B93702">
              <w:rPr>
                <w:rFonts w:cs="Arial"/>
                <w:lang w:eastAsia="en-US"/>
              </w:rPr>
              <w:t>(TS 25.141) (TS 36.141)</w:t>
            </w:r>
          </w:p>
        </w:tc>
        <w:tc>
          <w:tcPr>
            <w:tcW w:w="1460" w:type="dxa"/>
          </w:tcPr>
          <w:p w14:paraId="4DFFCD5F" w14:textId="77777777" w:rsidR="00E46DAC" w:rsidRPr="00B93702" w:rsidRDefault="00D74D27" w:rsidP="00AB57F0">
            <w:pPr>
              <w:pStyle w:val="TAL"/>
              <w:rPr>
                <w:rFonts w:cs="Arial"/>
                <w:lang w:eastAsia="en-US"/>
              </w:rPr>
            </w:pPr>
            <w:r w:rsidRPr="00B93702">
              <w:rPr>
                <w:rFonts w:cs="Arial"/>
              </w:rPr>
              <w:t>(TS 25.141)* (TS 36.141)</w:t>
            </w:r>
          </w:p>
        </w:tc>
      </w:tr>
      <w:tr w:rsidR="00B93702" w:rsidRPr="00B93702" w14:paraId="0121788F" w14:textId="77777777" w:rsidTr="00E46DAC">
        <w:trPr>
          <w:jc w:val="center"/>
        </w:trPr>
        <w:tc>
          <w:tcPr>
            <w:tcW w:w="1788" w:type="dxa"/>
            <w:vAlign w:val="center"/>
          </w:tcPr>
          <w:p w14:paraId="06C7A5F4" w14:textId="77777777" w:rsidR="00E46DAC" w:rsidRPr="00B93702" w:rsidRDefault="00E46DAC" w:rsidP="00AB57F0">
            <w:pPr>
              <w:pStyle w:val="TAL"/>
              <w:ind w:left="14"/>
              <w:rPr>
                <w:rFonts w:cs="Arial"/>
                <w:b/>
                <w:lang w:eastAsia="en-US"/>
              </w:rPr>
            </w:pPr>
            <w:r w:rsidRPr="00B93702">
              <w:rPr>
                <w:rFonts w:cs="Arial"/>
                <w:b/>
                <w:lang w:eastAsia="en-US"/>
              </w:rPr>
              <w:t>6.6.4 Adjacent Channel Leakage power Ratio (ACLR)</w:t>
            </w:r>
          </w:p>
        </w:tc>
        <w:tc>
          <w:tcPr>
            <w:tcW w:w="1278" w:type="dxa"/>
          </w:tcPr>
          <w:p w14:paraId="34363D5C"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1FDCC359"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733EE766"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4F402B7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6BD148ED"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56E7A93A"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1053FD1A" w14:textId="77777777" w:rsidR="00E46DAC" w:rsidRPr="00B93702" w:rsidRDefault="00D74D27" w:rsidP="00AB57F0">
            <w:pPr>
              <w:pStyle w:val="TAL"/>
              <w:rPr>
                <w:rFonts w:cs="Arial"/>
                <w:lang w:eastAsia="en-US"/>
              </w:rPr>
            </w:pPr>
            <w:r w:rsidRPr="00B93702">
              <w:rPr>
                <w:rFonts w:cs="Arial"/>
                <w:lang w:eastAsia="en-US"/>
              </w:rPr>
              <w:t>-</w:t>
            </w:r>
          </w:p>
        </w:tc>
      </w:tr>
      <w:tr w:rsidR="00B93702" w:rsidRPr="00B93702" w14:paraId="3AEE8524" w14:textId="77777777" w:rsidTr="00E46DAC">
        <w:trPr>
          <w:trHeight w:val="219"/>
          <w:jc w:val="center"/>
        </w:trPr>
        <w:tc>
          <w:tcPr>
            <w:tcW w:w="1788" w:type="dxa"/>
          </w:tcPr>
          <w:p w14:paraId="7C1ABC92" w14:textId="77777777" w:rsidR="00D74D27" w:rsidRPr="00B93702" w:rsidRDefault="00D74D27" w:rsidP="00AB57F0">
            <w:pPr>
              <w:pStyle w:val="TAL"/>
              <w:rPr>
                <w:rFonts w:cs="Arial"/>
                <w:lang w:eastAsia="en-US"/>
              </w:rPr>
            </w:pPr>
            <w:r w:rsidRPr="00B93702">
              <w:rPr>
                <w:rFonts w:cs="Arial"/>
                <w:lang w:eastAsia="en-US"/>
              </w:rPr>
              <w:t>E- UTRA</w:t>
            </w:r>
          </w:p>
        </w:tc>
        <w:tc>
          <w:tcPr>
            <w:tcW w:w="1278" w:type="dxa"/>
          </w:tcPr>
          <w:p w14:paraId="28C116D7" w14:textId="77777777"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14:paraId="12960768" w14:textId="77777777"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14:paraId="20A6D755" w14:textId="77777777"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278" w:type="dxa"/>
          </w:tcPr>
          <w:p w14:paraId="3B9F9459"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740AE435" w14:textId="77777777"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14:paraId="60E1C933" w14:textId="77777777"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14:paraId="50F0A4C9" w14:textId="77777777" w:rsidR="00D74D27" w:rsidRPr="00B93702" w:rsidRDefault="00D74D27" w:rsidP="00AB57F0">
            <w:pPr>
              <w:pStyle w:val="TAL"/>
              <w:rPr>
                <w:rFonts w:cs="Arial"/>
                <w:lang w:eastAsia="en-US"/>
              </w:rPr>
            </w:pPr>
            <w:r w:rsidRPr="00B93702">
              <w:rPr>
                <w:rFonts w:cs="Arial"/>
              </w:rPr>
              <w:t>C: TC2</w:t>
            </w:r>
            <w:r w:rsidRPr="00B93702">
              <w:rPr>
                <w:rFonts w:cs="Arial"/>
              </w:rPr>
              <w:br/>
              <w:t>CNC: NTC2</w:t>
            </w:r>
            <w:r w:rsidRPr="00B93702">
              <w:rPr>
                <w:rFonts w:cs="Arial"/>
              </w:rPr>
              <w:br/>
              <w:t>C/NC:TC2, NTC2</w:t>
            </w:r>
          </w:p>
        </w:tc>
      </w:tr>
      <w:tr w:rsidR="00B93702" w:rsidRPr="00B93702" w14:paraId="393879F6" w14:textId="77777777" w:rsidTr="00E46DAC">
        <w:trPr>
          <w:trHeight w:val="137"/>
          <w:jc w:val="center"/>
        </w:trPr>
        <w:tc>
          <w:tcPr>
            <w:tcW w:w="1788" w:type="dxa"/>
            <w:vAlign w:val="center"/>
          </w:tcPr>
          <w:p w14:paraId="6B7692E9" w14:textId="77777777" w:rsidR="00D74D27" w:rsidRPr="00B93702" w:rsidRDefault="00D74D27" w:rsidP="00AB57F0">
            <w:pPr>
              <w:pStyle w:val="TAL"/>
              <w:rPr>
                <w:rFonts w:cs="Arial"/>
                <w:lang w:eastAsia="en-US"/>
              </w:rPr>
            </w:pPr>
            <w:r w:rsidRPr="00B93702">
              <w:rPr>
                <w:rFonts w:cs="Arial"/>
                <w:lang w:eastAsia="en-US"/>
              </w:rPr>
              <w:t>UTRA FDD</w:t>
            </w:r>
          </w:p>
        </w:tc>
        <w:tc>
          <w:tcPr>
            <w:tcW w:w="1278" w:type="dxa"/>
          </w:tcPr>
          <w:p w14:paraId="3EEEF6DF"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70819729"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3690EB0B"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7095D53E"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3F2299F8"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2D798F0B"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2B716B92" w14:textId="77777777" w:rsidR="00D74D27" w:rsidRPr="00B93702" w:rsidRDefault="00D74D27" w:rsidP="00AB57F0">
            <w:pPr>
              <w:pStyle w:val="TAL"/>
              <w:rPr>
                <w:rFonts w:cs="Arial"/>
                <w:lang w:eastAsia="en-US"/>
              </w:rPr>
            </w:pPr>
            <w:r w:rsidRPr="00B93702">
              <w:rPr>
                <w:rFonts w:cs="Arial"/>
              </w:rPr>
              <w:t>(TS 25.141)*</w:t>
            </w:r>
          </w:p>
        </w:tc>
      </w:tr>
      <w:tr w:rsidR="00B93702" w:rsidRPr="00B93702" w14:paraId="2CC7CD04" w14:textId="77777777" w:rsidTr="00E46DAC">
        <w:trPr>
          <w:trHeight w:val="197"/>
          <w:jc w:val="center"/>
        </w:trPr>
        <w:tc>
          <w:tcPr>
            <w:tcW w:w="1788" w:type="dxa"/>
            <w:vAlign w:val="center"/>
          </w:tcPr>
          <w:p w14:paraId="46AB9581" w14:textId="77777777" w:rsidR="00D74D27" w:rsidRPr="00B93702" w:rsidRDefault="00D74D27" w:rsidP="00AB57F0">
            <w:pPr>
              <w:pStyle w:val="TAL"/>
              <w:rPr>
                <w:rFonts w:cs="Arial"/>
                <w:lang w:eastAsia="en-US"/>
              </w:rPr>
            </w:pPr>
            <w:r w:rsidRPr="00B93702">
              <w:rPr>
                <w:rFonts w:cs="Arial"/>
                <w:lang w:eastAsia="en-US"/>
              </w:rPr>
              <w:t>UTRA TDD</w:t>
            </w:r>
          </w:p>
        </w:tc>
        <w:tc>
          <w:tcPr>
            <w:tcW w:w="1278" w:type="dxa"/>
          </w:tcPr>
          <w:p w14:paraId="3F93461D"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0FF58E9F"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5A6D1332" w14:textId="77777777" w:rsidR="00D74D27" w:rsidRPr="00B93702" w:rsidRDefault="00D74D27" w:rsidP="00AB57F0">
            <w:pPr>
              <w:pStyle w:val="TAL"/>
              <w:rPr>
                <w:rFonts w:cs="Arial"/>
                <w:lang w:eastAsia="en-US"/>
              </w:rPr>
            </w:pPr>
            <w:r w:rsidRPr="00B93702">
              <w:rPr>
                <w:rFonts w:cs="Arial"/>
                <w:lang w:eastAsia="en-US"/>
              </w:rPr>
              <w:t>(TS 25.142)</w:t>
            </w:r>
          </w:p>
        </w:tc>
        <w:tc>
          <w:tcPr>
            <w:tcW w:w="1278" w:type="dxa"/>
          </w:tcPr>
          <w:p w14:paraId="2586502A"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2CBE1D6C"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147B7AA0"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601BFD0D" w14:textId="77777777" w:rsidR="00D74D27" w:rsidRPr="00B93702" w:rsidRDefault="00D74D27" w:rsidP="00AB57F0">
            <w:pPr>
              <w:pStyle w:val="TAL"/>
              <w:rPr>
                <w:rFonts w:cs="Arial"/>
                <w:lang w:eastAsia="en-US"/>
              </w:rPr>
            </w:pPr>
            <w:r w:rsidRPr="00B93702">
              <w:rPr>
                <w:rFonts w:cs="Arial"/>
              </w:rPr>
              <w:t>N/A</w:t>
            </w:r>
          </w:p>
        </w:tc>
      </w:tr>
      <w:tr w:rsidR="00B93702" w:rsidRPr="00B93702" w14:paraId="0412A436" w14:textId="77777777" w:rsidTr="00E819CF">
        <w:trPr>
          <w:trHeight w:val="197"/>
          <w:jc w:val="center"/>
        </w:trPr>
        <w:tc>
          <w:tcPr>
            <w:tcW w:w="1788" w:type="dxa"/>
            <w:vAlign w:val="center"/>
          </w:tcPr>
          <w:p w14:paraId="0810DE82" w14:textId="77777777" w:rsidR="002F6EF4" w:rsidRPr="00B93702" w:rsidRDefault="002F6EF4" w:rsidP="00E819CF">
            <w:pPr>
              <w:pStyle w:val="TAL"/>
              <w:rPr>
                <w:rFonts w:cs="Arial"/>
                <w:lang w:eastAsia="en-US"/>
              </w:rPr>
            </w:pPr>
            <w:r w:rsidRPr="00B93702">
              <w:rPr>
                <w:rFonts w:cs="Arial"/>
                <w:lang w:eastAsia="en-US"/>
              </w:rPr>
              <w:t>NB-IoT</w:t>
            </w:r>
          </w:p>
        </w:tc>
        <w:tc>
          <w:tcPr>
            <w:tcW w:w="1278" w:type="dxa"/>
          </w:tcPr>
          <w:p w14:paraId="0A34E2B8" w14:textId="77777777" w:rsidR="002F6EF4" w:rsidRPr="00B93702" w:rsidRDefault="002F6EF4" w:rsidP="00E819CF">
            <w:pPr>
              <w:pStyle w:val="TAL"/>
              <w:rPr>
                <w:rFonts w:cs="Arial"/>
                <w:lang w:eastAsia="en-US"/>
              </w:rPr>
            </w:pPr>
            <w:r w:rsidRPr="00B93702">
              <w:rPr>
                <w:rFonts w:cs="Arial"/>
                <w:lang w:eastAsia="en-US"/>
              </w:rPr>
              <w:t>NI: TC16</w:t>
            </w:r>
          </w:p>
          <w:p w14:paraId="29EA56E1" w14:textId="77777777" w:rsidR="002F6EF4" w:rsidRPr="00B93702" w:rsidRDefault="002F6EF4" w:rsidP="00E819CF">
            <w:pPr>
              <w:pStyle w:val="TAL"/>
              <w:rPr>
                <w:rFonts w:cs="Arial"/>
                <w:lang w:eastAsia="en-US"/>
              </w:rPr>
            </w:pPr>
            <w:r w:rsidRPr="00B93702">
              <w:rPr>
                <w:rFonts w:cs="Arial"/>
                <w:lang w:eastAsia="en-US"/>
              </w:rPr>
              <w:t>NG: TC19</w:t>
            </w:r>
          </w:p>
        </w:tc>
        <w:tc>
          <w:tcPr>
            <w:tcW w:w="1278" w:type="dxa"/>
          </w:tcPr>
          <w:p w14:paraId="1E13CBC2" w14:textId="77777777" w:rsidR="002F6EF4" w:rsidRPr="00B93702" w:rsidRDefault="002F6EF4" w:rsidP="00E819CF">
            <w:pPr>
              <w:pStyle w:val="TAL"/>
              <w:rPr>
                <w:rFonts w:cs="Arial"/>
                <w:lang w:eastAsia="en-US"/>
              </w:rPr>
            </w:pPr>
            <w:r w:rsidRPr="00B93702">
              <w:rPr>
                <w:rFonts w:cs="Arial"/>
                <w:lang w:eastAsia="en-US"/>
              </w:rPr>
              <w:t>NI: TC16</w:t>
            </w:r>
          </w:p>
          <w:p w14:paraId="787C9908" w14:textId="77777777" w:rsidR="002F6EF4" w:rsidRPr="00B93702" w:rsidRDefault="002F6EF4" w:rsidP="00E819CF">
            <w:pPr>
              <w:pStyle w:val="TAL"/>
              <w:rPr>
                <w:rFonts w:cs="Arial"/>
                <w:lang w:eastAsia="en-US"/>
              </w:rPr>
            </w:pPr>
            <w:r w:rsidRPr="00B93702">
              <w:rPr>
                <w:rFonts w:cs="Arial"/>
                <w:lang w:eastAsia="en-US"/>
              </w:rPr>
              <w:t>NG: TC19</w:t>
            </w:r>
          </w:p>
        </w:tc>
        <w:tc>
          <w:tcPr>
            <w:tcW w:w="1278" w:type="dxa"/>
          </w:tcPr>
          <w:p w14:paraId="5F07B3A7" w14:textId="77777777" w:rsidR="00282F6D" w:rsidRPr="00B93702" w:rsidRDefault="00282F6D" w:rsidP="00282F6D">
            <w:pPr>
              <w:pStyle w:val="TAL"/>
              <w:rPr>
                <w:rFonts w:cs="Arial"/>
              </w:rPr>
            </w:pPr>
            <w:r w:rsidRPr="00B93702">
              <w:rPr>
                <w:rFonts w:cs="Arial"/>
              </w:rPr>
              <w:t>NI: TC16</w:t>
            </w:r>
          </w:p>
          <w:p w14:paraId="4583EF4D" w14:textId="77777777" w:rsidR="002F6EF4" w:rsidRPr="00B93702" w:rsidRDefault="00282F6D" w:rsidP="00282F6D">
            <w:pPr>
              <w:pStyle w:val="TAL"/>
              <w:rPr>
                <w:rFonts w:cs="Arial"/>
                <w:lang w:eastAsia="en-US"/>
              </w:rPr>
            </w:pPr>
            <w:r w:rsidRPr="00B93702">
              <w:rPr>
                <w:rFonts w:cs="Arial"/>
              </w:rPr>
              <w:t>NG: TC19</w:t>
            </w:r>
          </w:p>
        </w:tc>
        <w:tc>
          <w:tcPr>
            <w:tcW w:w="1278" w:type="dxa"/>
          </w:tcPr>
          <w:p w14:paraId="71802A72" w14:textId="77777777" w:rsidR="002F6EF4" w:rsidRPr="00B93702" w:rsidRDefault="002F6EF4" w:rsidP="00E819CF">
            <w:pPr>
              <w:pStyle w:val="TAL"/>
              <w:rPr>
                <w:rFonts w:cs="Arial"/>
                <w:lang w:eastAsia="en-US"/>
              </w:rPr>
            </w:pPr>
            <w:r w:rsidRPr="00B93702">
              <w:rPr>
                <w:rFonts w:cs="Arial"/>
                <w:lang w:eastAsia="en-US"/>
              </w:rPr>
              <w:t>N/A</w:t>
            </w:r>
          </w:p>
        </w:tc>
        <w:tc>
          <w:tcPr>
            <w:tcW w:w="1278" w:type="dxa"/>
          </w:tcPr>
          <w:p w14:paraId="5CE95092" w14:textId="77777777" w:rsidR="002F6EF4" w:rsidRPr="00B93702" w:rsidRDefault="002F6EF4" w:rsidP="00E819CF">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14:paraId="7DC4E64C" w14:textId="77777777" w:rsidR="002F6EF4" w:rsidRPr="00B93702" w:rsidRDefault="002F6EF4" w:rsidP="00E819CF">
            <w:pPr>
              <w:pStyle w:val="TAL"/>
              <w:rPr>
                <w:rFonts w:cs="Arial"/>
                <w:lang w:eastAsia="en-US"/>
              </w:rPr>
            </w:pPr>
            <w:r w:rsidRPr="00B93702">
              <w:rPr>
                <w:rFonts w:cs="Arial"/>
                <w:lang w:eastAsia="en-US"/>
              </w:rPr>
              <w:t>N/A</w:t>
            </w:r>
          </w:p>
        </w:tc>
        <w:tc>
          <w:tcPr>
            <w:tcW w:w="1460" w:type="dxa"/>
          </w:tcPr>
          <w:p w14:paraId="05C3FC15" w14:textId="77777777" w:rsidR="002F6EF4" w:rsidRPr="00B93702" w:rsidRDefault="002F6EF4" w:rsidP="00E819CF">
            <w:pPr>
              <w:pStyle w:val="TAL"/>
              <w:rPr>
                <w:rFonts w:cs="Arial"/>
                <w:lang w:eastAsia="en-US"/>
              </w:rPr>
            </w:pPr>
            <w:r w:rsidRPr="00B93702">
              <w:rPr>
                <w:rFonts w:cs="Arial"/>
                <w:lang w:eastAsia="en-US"/>
              </w:rPr>
              <w:t>NI: TC15,(TC16)*</w:t>
            </w:r>
          </w:p>
          <w:p w14:paraId="4AAA5884" w14:textId="77777777" w:rsidR="002F6EF4" w:rsidRPr="00B93702" w:rsidRDefault="002F6EF4" w:rsidP="00E819CF">
            <w:pPr>
              <w:pStyle w:val="TAL"/>
              <w:rPr>
                <w:rFonts w:cs="Arial"/>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14:paraId="61A682A0" w14:textId="77777777" w:rsidTr="00E46DAC">
        <w:trPr>
          <w:trHeight w:val="197"/>
          <w:jc w:val="center"/>
        </w:trPr>
        <w:tc>
          <w:tcPr>
            <w:tcW w:w="1788" w:type="dxa"/>
            <w:vAlign w:val="center"/>
          </w:tcPr>
          <w:p w14:paraId="5A326071" w14:textId="77777777" w:rsidR="00D74D27" w:rsidRPr="00B93702" w:rsidRDefault="00D74D27" w:rsidP="00AB57F0">
            <w:pPr>
              <w:pStyle w:val="TAL"/>
              <w:rPr>
                <w:rFonts w:cs="Arial"/>
                <w:lang w:eastAsia="en-US"/>
              </w:rPr>
            </w:pPr>
            <w:r w:rsidRPr="00B93702">
              <w:rPr>
                <w:rFonts w:cs="Arial"/>
                <w:lang w:eastAsia="en-US"/>
              </w:rPr>
              <w:t>Cumulative ACLR</w:t>
            </w:r>
          </w:p>
        </w:tc>
        <w:tc>
          <w:tcPr>
            <w:tcW w:w="1278" w:type="dxa"/>
          </w:tcPr>
          <w:p w14:paraId="59AAAB10" w14:textId="77777777" w:rsidR="00D74D27" w:rsidRPr="00B93702" w:rsidRDefault="00D74D27" w:rsidP="00546BDF">
            <w:pPr>
              <w:pStyle w:val="TAL"/>
              <w:rPr>
                <w:rFonts w:cs="Arial"/>
                <w:lang w:eastAsia="en-US"/>
              </w:rPr>
            </w:pPr>
            <w:r w:rsidRPr="00B93702">
              <w:rPr>
                <w:rFonts w:cs="Arial"/>
                <w:lang w:eastAsia="en-US"/>
              </w:rPr>
              <w:t>CNC: NTC3a</w:t>
            </w:r>
          </w:p>
          <w:p w14:paraId="037160C1" w14:textId="77777777"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14:paraId="2F997AB8" w14:textId="77777777" w:rsidR="00D74D27" w:rsidRPr="00B93702" w:rsidRDefault="00D74D27" w:rsidP="00546BDF">
            <w:pPr>
              <w:pStyle w:val="TAL"/>
              <w:rPr>
                <w:rFonts w:cs="Arial"/>
                <w:lang w:eastAsia="en-US"/>
              </w:rPr>
            </w:pPr>
            <w:r w:rsidRPr="00B93702">
              <w:rPr>
                <w:rFonts w:cs="Arial"/>
                <w:lang w:eastAsia="en-US"/>
              </w:rPr>
              <w:t>CNC: NTC3a</w:t>
            </w:r>
          </w:p>
          <w:p w14:paraId="2E05BDEF" w14:textId="77777777"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14:paraId="2D54528A" w14:textId="77777777" w:rsidR="00D74D27" w:rsidRPr="00B93702" w:rsidRDefault="00D74D27" w:rsidP="00546BDF">
            <w:pPr>
              <w:pStyle w:val="TAL"/>
              <w:rPr>
                <w:rFonts w:cs="Arial"/>
                <w:lang w:eastAsia="en-US"/>
              </w:rPr>
            </w:pPr>
          </w:p>
        </w:tc>
        <w:tc>
          <w:tcPr>
            <w:tcW w:w="1278" w:type="dxa"/>
          </w:tcPr>
          <w:p w14:paraId="16EF545F" w14:textId="77777777" w:rsidR="00D74D27" w:rsidRPr="00B93702" w:rsidRDefault="00D74D27" w:rsidP="00546BDF">
            <w:pPr>
              <w:pStyle w:val="TAL"/>
              <w:rPr>
                <w:rFonts w:cs="Arial"/>
                <w:lang w:eastAsia="en-US"/>
              </w:rPr>
            </w:pPr>
            <w:r w:rsidRPr="00B93702">
              <w:rPr>
                <w:rFonts w:cs="Arial"/>
                <w:lang w:eastAsia="en-US"/>
              </w:rPr>
              <w:t>CNC: NTC1a</w:t>
            </w:r>
          </w:p>
          <w:p w14:paraId="76848AFD" w14:textId="77777777"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NTC1a</w:t>
            </w:r>
          </w:p>
        </w:tc>
        <w:tc>
          <w:tcPr>
            <w:tcW w:w="1278" w:type="dxa"/>
          </w:tcPr>
          <w:p w14:paraId="55D4FAE1" w14:textId="77777777" w:rsidR="00D74D27" w:rsidRPr="00B93702" w:rsidRDefault="00D74D27" w:rsidP="00546BDF">
            <w:pPr>
              <w:pStyle w:val="TAL"/>
              <w:rPr>
                <w:rFonts w:cs="Arial"/>
                <w:lang w:eastAsia="en-US"/>
              </w:rPr>
            </w:pPr>
            <w:r w:rsidRPr="00B93702">
              <w:rPr>
                <w:rFonts w:cs="Arial"/>
                <w:lang w:eastAsia="en-US"/>
              </w:rPr>
              <w:t>CNC: NTC2</w:t>
            </w:r>
          </w:p>
          <w:p w14:paraId="66A96406" w14:textId="77777777"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NTC2</w:t>
            </w:r>
          </w:p>
        </w:tc>
        <w:tc>
          <w:tcPr>
            <w:tcW w:w="1460" w:type="dxa"/>
          </w:tcPr>
          <w:p w14:paraId="0B6F35AA" w14:textId="77777777" w:rsidR="00D74D27" w:rsidRPr="00B93702" w:rsidRDefault="00D74D27" w:rsidP="00546BDF">
            <w:pPr>
              <w:pStyle w:val="TAL"/>
              <w:rPr>
                <w:rFonts w:cs="Arial"/>
                <w:lang w:eastAsia="en-US"/>
              </w:rPr>
            </w:pPr>
            <w:r w:rsidRPr="00B93702">
              <w:rPr>
                <w:rFonts w:cs="Arial"/>
                <w:lang w:eastAsia="en-US"/>
              </w:rPr>
              <w:t>CNC: NTC3a</w:t>
            </w:r>
          </w:p>
          <w:p w14:paraId="446A7B6C" w14:textId="77777777"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460" w:type="dxa"/>
          </w:tcPr>
          <w:p w14:paraId="440DAEB5" w14:textId="77777777" w:rsidR="00D74D27" w:rsidRPr="00B93702" w:rsidRDefault="00D74D27" w:rsidP="00B0695F">
            <w:pPr>
              <w:keepNext/>
              <w:keepLines/>
              <w:spacing w:after="0"/>
              <w:rPr>
                <w:rFonts w:ascii="Arial" w:hAnsi="Arial"/>
                <w:sz w:val="18"/>
              </w:rPr>
            </w:pPr>
            <w:r w:rsidRPr="00B93702">
              <w:rPr>
                <w:rFonts w:ascii="Arial" w:hAnsi="Arial"/>
                <w:sz w:val="18"/>
              </w:rPr>
              <w:t>CNC: NTC3a*, NTC2**</w:t>
            </w:r>
          </w:p>
          <w:p w14:paraId="5BF432BD" w14:textId="77777777" w:rsidR="00D74D27" w:rsidRPr="00B93702" w:rsidRDefault="00D74D27" w:rsidP="00B0695F">
            <w:pPr>
              <w:keepNext/>
              <w:keepLines/>
              <w:spacing w:after="0"/>
              <w:rPr>
                <w:rFonts w:ascii="Arial" w:hAnsi="Arial"/>
                <w:sz w:val="18"/>
              </w:rPr>
            </w:pPr>
            <w:r w:rsidRPr="00B93702">
              <w:rPr>
                <w:rFonts w:ascii="Arial" w:hAnsi="Arial"/>
                <w:sz w:val="18"/>
              </w:rPr>
              <w:t>C/NC:</w:t>
            </w:r>
            <w:r w:rsidR="007F1786" w:rsidRPr="00B93702">
              <w:rPr>
                <w:rFonts w:ascii="Arial" w:hAnsi="Arial"/>
                <w:sz w:val="18"/>
              </w:rPr>
              <w:t xml:space="preserve"> </w:t>
            </w:r>
            <w:r w:rsidRPr="00B93702">
              <w:rPr>
                <w:rFonts w:ascii="Arial" w:hAnsi="Arial"/>
                <w:sz w:val="18"/>
              </w:rPr>
              <w:t>NTC3a*,</w:t>
            </w:r>
          </w:p>
          <w:p w14:paraId="424B6676" w14:textId="77777777" w:rsidR="00D74D27" w:rsidRPr="00B93702" w:rsidRDefault="00D74D27" w:rsidP="00546BDF">
            <w:pPr>
              <w:pStyle w:val="TAL"/>
              <w:rPr>
                <w:rFonts w:cs="Arial"/>
                <w:lang w:eastAsia="en-US"/>
              </w:rPr>
            </w:pPr>
            <w:r w:rsidRPr="00B93702">
              <w:rPr>
                <w:rFonts w:cs="Arial"/>
              </w:rPr>
              <w:t>NTC2**</w:t>
            </w:r>
          </w:p>
        </w:tc>
      </w:tr>
      <w:tr w:rsidR="00B93702" w:rsidRPr="00B93702" w14:paraId="0A5E53A6" w14:textId="77777777" w:rsidTr="00E46DAC">
        <w:trPr>
          <w:jc w:val="center"/>
        </w:trPr>
        <w:tc>
          <w:tcPr>
            <w:tcW w:w="1788" w:type="dxa"/>
            <w:vAlign w:val="center"/>
          </w:tcPr>
          <w:p w14:paraId="4BEE1216" w14:textId="77777777" w:rsidR="00E46DAC" w:rsidRPr="00B93702" w:rsidRDefault="00E46DAC" w:rsidP="00AB57F0">
            <w:pPr>
              <w:pStyle w:val="TAL"/>
              <w:ind w:left="14"/>
              <w:rPr>
                <w:rFonts w:cs="Arial"/>
                <w:b/>
                <w:lang w:eastAsia="en-US"/>
              </w:rPr>
            </w:pPr>
            <w:r w:rsidRPr="00B93702">
              <w:rPr>
                <w:rFonts w:cs="Arial"/>
                <w:b/>
                <w:lang w:eastAsia="en-US"/>
              </w:rPr>
              <w:t>6.7 Transmitter intermodulation</w:t>
            </w:r>
          </w:p>
        </w:tc>
        <w:tc>
          <w:tcPr>
            <w:tcW w:w="1278" w:type="dxa"/>
          </w:tcPr>
          <w:p w14:paraId="0738A74B"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23769ECC"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18B6B494"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343A5BA5"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3DDAA687"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08335DD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35A4B270"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4B840BF6" w14:textId="77777777" w:rsidTr="00E46DAC">
        <w:trPr>
          <w:jc w:val="center"/>
        </w:trPr>
        <w:tc>
          <w:tcPr>
            <w:tcW w:w="1788" w:type="dxa"/>
          </w:tcPr>
          <w:p w14:paraId="5FBBBC6D" w14:textId="77777777"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14:paraId="4038997C"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14:paraId="5664F580"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14:paraId="7A2B05F7"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14:paraId="5F90C618"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14:paraId="500C802D"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14:paraId="0A9E290D"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14:paraId="70997E02" w14:textId="77777777" w:rsidR="00D74D27" w:rsidRPr="00B93702" w:rsidRDefault="00D74D27" w:rsidP="00AB57F0">
            <w:pPr>
              <w:pStyle w:val="TAL"/>
              <w:rPr>
                <w:rFonts w:cs="Arial"/>
                <w:lang w:eastAsia="en-US"/>
              </w:rPr>
            </w:pPr>
            <w:r w:rsidRPr="00B93702">
              <w:rPr>
                <w:rFonts w:cs="Arial"/>
              </w:rPr>
              <w:t>Same TC as used in 6.6</w:t>
            </w:r>
          </w:p>
        </w:tc>
      </w:tr>
      <w:tr w:rsidR="00B93702" w:rsidRPr="00B93702" w14:paraId="1D273BE9" w14:textId="77777777" w:rsidTr="00E46DAC">
        <w:trPr>
          <w:jc w:val="center"/>
        </w:trPr>
        <w:tc>
          <w:tcPr>
            <w:tcW w:w="1788" w:type="dxa"/>
          </w:tcPr>
          <w:p w14:paraId="23CBB250" w14:textId="77777777" w:rsidR="00D74D27" w:rsidRPr="00B93702" w:rsidRDefault="00D74D27" w:rsidP="00AB57F0">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278" w:type="dxa"/>
          </w:tcPr>
          <w:p w14:paraId="588467A6" w14:textId="77777777" w:rsidR="00D74D27" w:rsidRPr="00B93702" w:rsidRDefault="00D74D27" w:rsidP="00C737DC">
            <w:pPr>
              <w:pStyle w:val="TAL"/>
              <w:rPr>
                <w:rFonts w:cs="Arial"/>
                <w:lang w:eastAsia="en-US"/>
              </w:rPr>
            </w:pPr>
            <w:r w:rsidRPr="00B93702">
              <w:rPr>
                <w:rFonts w:cs="Arial"/>
                <w:lang w:eastAsia="en-US"/>
              </w:rPr>
              <w:t>CNC: NTC3a</w:t>
            </w:r>
          </w:p>
          <w:p w14:paraId="6A893B2C" w14:textId="77777777" w:rsidR="00D74D27" w:rsidRPr="00B93702" w:rsidRDefault="00D74D27" w:rsidP="00C737DC">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p>
        </w:tc>
        <w:tc>
          <w:tcPr>
            <w:tcW w:w="1278" w:type="dxa"/>
          </w:tcPr>
          <w:p w14:paraId="2DAFE818"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14:paraId="5067A3C7"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3302F8F0"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14:paraId="1414DB65"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14:paraId="7F315AC0"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14:paraId="23736645" w14:textId="77777777" w:rsidR="00D74D27" w:rsidRPr="00B93702" w:rsidRDefault="00D74D27" w:rsidP="00AB57F0">
            <w:pPr>
              <w:pStyle w:val="TAL"/>
              <w:rPr>
                <w:rFonts w:cs="Arial"/>
                <w:lang w:eastAsia="en-US"/>
              </w:rPr>
            </w:pPr>
            <w:r w:rsidRPr="00B93702">
              <w:rPr>
                <w:rFonts w:cs="Arial"/>
              </w:rPr>
              <w:t>Same TC as used in 6.6</w:t>
            </w:r>
          </w:p>
        </w:tc>
      </w:tr>
      <w:tr w:rsidR="00B93702" w:rsidRPr="00B93702" w14:paraId="2741D8F1" w14:textId="77777777" w:rsidTr="00E46DAC">
        <w:trPr>
          <w:jc w:val="center"/>
        </w:trPr>
        <w:tc>
          <w:tcPr>
            <w:tcW w:w="1788" w:type="dxa"/>
            <w:vAlign w:val="center"/>
          </w:tcPr>
          <w:p w14:paraId="05322121" w14:textId="77777777" w:rsidR="00D74D27" w:rsidRPr="00B93702" w:rsidRDefault="00D74D27" w:rsidP="00AB57F0">
            <w:pPr>
              <w:pStyle w:val="TAL"/>
              <w:ind w:left="14"/>
              <w:rPr>
                <w:rFonts w:cs="Arial"/>
                <w:lang w:eastAsia="en-US"/>
              </w:rPr>
            </w:pPr>
            <w:r w:rsidRPr="00B93702">
              <w:rPr>
                <w:rFonts w:cs="Arial"/>
                <w:lang w:eastAsia="en-US"/>
              </w:rPr>
              <w:t>Additional requirement (BC3)</w:t>
            </w:r>
          </w:p>
        </w:tc>
        <w:tc>
          <w:tcPr>
            <w:tcW w:w="1278" w:type="dxa"/>
          </w:tcPr>
          <w:p w14:paraId="6F2DAD67"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46622E05"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3F8C5B58" w14:textId="77777777"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14:paraId="06991D88"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3B0EA6B9"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3C1EE983"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08F12C6C" w14:textId="77777777" w:rsidR="00D74D27" w:rsidRPr="00B93702" w:rsidRDefault="00D74D27" w:rsidP="00AB57F0">
            <w:pPr>
              <w:pStyle w:val="TAL"/>
              <w:rPr>
                <w:rFonts w:cs="Arial"/>
                <w:lang w:eastAsia="en-US"/>
              </w:rPr>
            </w:pPr>
            <w:r w:rsidRPr="00B93702">
              <w:rPr>
                <w:rFonts w:cs="Arial"/>
              </w:rPr>
              <w:t>N/A</w:t>
            </w:r>
          </w:p>
        </w:tc>
      </w:tr>
      <w:tr w:rsidR="00B93702" w:rsidRPr="00B93702" w14:paraId="5005F323" w14:textId="77777777" w:rsidTr="00E46DAC">
        <w:trPr>
          <w:jc w:val="center"/>
        </w:trPr>
        <w:tc>
          <w:tcPr>
            <w:tcW w:w="1788" w:type="dxa"/>
            <w:vAlign w:val="center"/>
          </w:tcPr>
          <w:p w14:paraId="242C67C0" w14:textId="77777777" w:rsidR="00E46DAC" w:rsidRPr="00B93702" w:rsidRDefault="00E46DAC" w:rsidP="00AB57F0">
            <w:pPr>
              <w:pStyle w:val="TAL"/>
              <w:ind w:left="14"/>
              <w:rPr>
                <w:rFonts w:cs="Arial"/>
                <w:b/>
                <w:bCs/>
                <w:lang w:eastAsia="en-US"/>
              </w:rPr>
            </w:pPr>
            <w:r w:rsidRPr="00B93702">
              <w:rPr>
                <w:rFonts w:cs="Arial"/>
                <w:b/>
                <w:bCs/>
                <w:lang w:eastAsia="en-US"/>
              </w:rPr>
              <w:t>7.2 Reference sensitivity level</w:t>
            </w:r>
          </w:p>
        </w:tc>
        <w:tc>
          <w:tcPr>
            <w:tcW w:w="1278" w:type="dxa"/>
          </w:tcPr>
          <w:p w14:paraId="5694EE31"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2A82A58B"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711593D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3D6ABB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3D85DC34"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535D7920"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43FCB058"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04172071" w14:textId="77777777" w:rsidTr="00E46DAC">
        <w:trPr>
          <w:jc w:val="center"/>
        </w:trPr>
        <w:tc>
          <w:tcPr>
            <w:tcW w:w="1788" w:type="dxa"/>
            <w:vAlign w:val="center"/>
          </w:tcPr>
          <w:p w14:paraId="0F4D7762" w14:textId="77777777"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14:paraId="29E9B322" w14:textId="77777777" w:rsidR="00D74D27" w:rsidRPr="00B93702" w:rsidRDefault="00D74D27" w:rsidP="00AB57F0">
            <w:pPr>
              <w:pStyle w:val="TAL"/>
              <w:rPr>
                <w:rFonts w:cs="Arial"/>
                <w:lang w:eastAsia="en-US"/>
              </w:rPr>
            </w:pPr>
            <w:r w:rsidRPr="00B93702">
              <w:rPr>
                <w:rFonts w:cs="Arial"/>
                <w:lang w:eastAsia="en-US"/>
              </w:rPr>
              <w:t>(TS 36.141)</w:t>
            </w:r>
          </w:p>
        </w:tc>
        <w:tc>
          <w:tcPr>
            <w:tcW w:w="1278" w:type="dxa"/>
          </w:tcPr>
          <w:p w14:paraId="0589F29A" w14:textId="77777777" w:rsidR="00D74D27" w:rsidRPr="00B93702" w:rsidRDefault="00D74D27" w:rsidP="00AB57F0">
            <w:pPr>
              <w:pStyle w:val="TAL"/>
              <w:rPr>
                <w:rFonts w:cs="Arial"/>
                <w:lang w:eastAsia="en-US"/>
              </w:rPr>
            </w:pPr>
            <w:r w:rsidRPr="00B93702">
              <w:rPr>
                <w:rFonts w:cs="Arial"/>
                <w:lang w:eastAsia="en-US"/>
              </w:rPr>
              <w:t>(TS 36.141)</w:t>
            </w:r>
          </w:p>
        </w:tc>
        <w:tc>
          <w:tcPr>
            <w:tcW w:w="1278" w:type="dxa"/>
          </w:tcPr>
          <w:p w14:paraId="182CA9DB" w14:textId="77777777" w:rsidR="00D74D27" w:rsidRPr="00B93702" w:rsidRDefault="00D74D27" w:rsidP="00AB57F0">
            <w:pPr>
              <w:pStyle w:val="TAL"/>
              <w:rPr>
                <w:rFonts w:cs="Arial"/>
                <w:lang w:eastAsia="en-US"/>
              </w:rPr>
            </w:pPr>
            <w:r w:rsidRPr="00B93702">
              <w:rPr>
                <w:rFonts w:cs="Arial"/>
                <w:lang w:eastAsia="en-US"/>
              </w:rPr>
              <w:t>(TS 36.141)</w:t>
            </w:r>
          </w:p>
        </w:tc>
        <w:tc>
          <w:tcPr>
            <w:tcW w:w="1278" w:type="dxa"/>
          </w:tcPr>
          <w:p w14:paraId="047CFAF9"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49B4CFB7" w14:textId="77777777" w:rsidR="00D74D27" w:rsidRPr="00B93702" w:rsidRDefault="00D74D27" w:rsidP="00AB57F0">
            <w:pPr>
              <w:pStyle w:val="TAL"/>
              <w:rPr>
                <w:rFonts w:cs="Arial"/>
                <w:lang w:eastAsia="en-US"/>
              </w:rPr>
            </w:pPr>
            <w:r w:rsidRPr="00B93702">
              <w:rPr>
                <w:rFonts w:cs="Arial"/>
                <w:lang w:eastAsia="en-US"/>
              </w:rPr>
              <w:t>(TS 36.141)</w:t>
            </w:r>
          </w:p>
        </w:tc>
        <w:tc>
          <w:tcPr>
            <w:tcW w:w="1460" w:type="dxa"/>
          </w:tcPr>
          <w:p w14:paraId="38916E3B" w14:textId="77777777" w:rsidR="00D74D27" w:rsidRPr="00B93702" w:rsidRDefault="00D74D27" w:rsidP="00AB57F0">
            <w:pPr>
              <w:pStyle w:val="TAL"/>
              <w:rPr>
                <w:rFonts w:cs="Arial"/>
                <w:lang w:eastAsia="en-US"/>
              </w:rPr>
            </w:pPr>
            <w:r w:rsidRPr="00B93702">
              <w:rPr>
                <w:rFonts w:cs="Arial"/>
                <w:lang w:eastAsia="en-US"/>
              </w:rPr>
              <w:t>(TS 36.141)</w:t>
            </w:r>
          </w:p>
        </w:tc>
        <w:tc>
          <w:tcPr>
            <w:tcW w:w="1460" w:type="dxa"/>
          </w:tcPr>
          <w:p w14:paraId="3E3EA39A" w14:textId="77777777" w:rsidR="00D74D27" w:rsidRPr="00B93702" w:rsidRDefault="00D74D27" w:rsidP="00AB57F0">
            <w:pPr>
              <w:pStyle w:val="TAL"/>
              <w:rPr>
                <w:rFonts w:cs="Arial"/>
                <w:lang w:eastAsia="en-US"/>
              </w:rPr>
            </w:pPr>
            <w:r w:rsidRPr="00B93702">
              <w:rPr>
                <w:rFonts w:cs="Arial"/>
              </w:rPr>
              <w:t>(TS 36.141)</w:t>
            </w:r>
          </w:p>
        </w:tc>
      </w:tr>
      <w:tr w:rsidR="00B93702" w:rsidRPr="00B93702" w14:paraId="3E7A269E" w14:textId="77777777" w:rsidTr="00E46DAC">
        <w:trPr>
          <w:jc w:val="center"/>
        </w:trPr>
        <w:tc>
          <w:tcPr>
            <w:tcW w:w="1788" w:type="dxa"/>
            <w:vAlign w:val="center"/>
          </w:tcPr>
          <w:p w14:paraId="06444C32" w14:textId="77777777"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14:paraId="052BD609"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7DBECFC3"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1C356A65"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483F7696"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45B546C9"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5669753E" w14:textId="77777777" w:rsidR="00D74D27" w:rsidRPr="00B93702" w:rsidRDefault="00D74D27" w:rsidP="00AB57F0">
            <w:pPr>
              <w:pStyle w:val="TAL"/>
              <w:rPr>
                <w:rFonts w:cs="Arial"/>
                <w:lang w:eastAsia="en-US"/>
              </w:rPr>
            </w:pPr>
            <w:r w:rsidRPr="00B93702">
              <w:rPr>
                <w:rFonts w:cs="Arial"/>
                <w:lang w:eastAsia="en-US"/>
              </w:rPr>
              <w:t>(TS 25.141)</w:t>
            </w:r>
          </w:p>
        </w:tc>
        <w:tc>
          <w:tcPr>
            <w:tcW w:w="1460" w:type="dxa"/>
          </w:tcPr>
          <w:p w14:paraId="26C3BEC4" w14:textId="77777777" w:rsidR="00D74D27" w:rsidRPr="00B93702" w:rsidRDefault="00D74D27" w:rsidP="00AB57F0">
            <w:pPr>
              <w:pStyle w:val="TAL"/>
              <w:rPr>
                <w:rFonts w:cs="Arial"/>
                <w:lang w:eastAsia="en-US"/>
              </w:rPr>
            </w:pPr>
            <w:r w:rsidRPr="00B93702">
              <w:rPr>
                <w:rFonts w:cs="Arial"/>
              </w:rPr>
              <w:t>(TS 25.141)*</w:t>
            </w:r>
          </w:p>
        </w:tc>
      </w:tr>
      <w:tr w:rsidR="00B93702" w:rsidRPr="00B93702" w14:paraId="4F8B4533" w14:textId="77777777" w:rsidTr="00E46DAC">
        <w:trPr>
          <w:jc w:val="center"/>
        </w:trPr>
        <w:tc>
          <w:tcPr>
            <w:tcW w:w="1788" w:type="dxa"/>
            <w:vAlign w:val="center"/>
          </w:tcPr>
          <w:p w14:paraId="6F2844D3" w14:textId="77777777"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14:paraId="76E55327"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56B3ECC9"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4F8FD155" w14:textId="77777777" w:rsidR="00D74D27" w:rsidRPr="00B93702" w:rsidRDefault="00D74D27" w:rsidP="00AB57F0">
            <w:pPr>
              <w:pStyle w:val="TAL"/>
              <w:rPr>
                <w:rFonts w:cs="Arial"/>
                <w:lang w:eastAsia="en-US"/>
              </w:rPr>
            </w:pPr>
            <w:r w:rsidRPr="00B93702">
              <w:rPr>
                <w:rFonts w:cs="Arial"/>
                <w:lang w:eastAsia="en-US"/>
              </w:rPr>
              <w:t>(TS 25.142)</w:t>
            </w:r>
          </w:p>
        </w:tc>
        <w:tc>
          <w:tcPr>
            <w:tcW w:w="1278" w:type="dxa"/>
          </w:tcPr>
          <w:p w14:paraId="5B5E7C73"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52D9280F"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6FE2B0F2"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66AB2A86" w14:textId="77777777" w:rsidR="00D74D27" w:rsidRPr="00B93702" w:rsidRDefault="00D74D27" w:rsidP="00AB57F0">
            <w:pPr>
              <w:pStyle w:val="TAL"/>
              <w:rPr>
                <w:rFonts w:cs="Arial"/>
                <w:lang w:eastAsia="en-US"/>
              </w:rPr>
            </w:pPr>
            <w:r w:rsidRPr="00B93702">
              <w:rPr>
                <w:rFonts w:cs="Arial"/>
              </w:rPr>
              <w:t>N/A</w:t>
            </w:r>
          </w:p>
        </w:tc>
      </w:tr>
      <w:tr w:rsidR="00B93702" w:rsidRPr="00B93702" w14:paraId="19FD6BF3" w14:textId="77777777" w:rsidTr="00E46DAC">
        <w:trPr>
          <w:jc w:val="center"/>
        </w:trPr>
        <w:tc>
          <w:tcPr>
            <w:tcW w:w="1788" w:type="dxa"/>
            <w:vAlign w:val="center"/>
          </w:tcPr>
          <w:p w14:paraId="2CEA8C4C" w14:textId="77777777"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14:paraId="3D150020"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69B28E29"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0204A020"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067FAE51" w14:textId="77777777" w:rsidR="00D74D27" w:rsidRPr="00B93702" w:rsidRDefault="00D74D27" w:rsidP="00AB57F0">
            <w:pPr>
              <w:pStyle w:val="TAL"/>
              <w:rPr>
                <w:rFonts w:cs="Arial"/>
                <w:lang w:eastAsia="en-US"/>
              </w:rPr>
            </w:pPr>
            <w:r w:rsidRPr="00B93702">
              <w:rPr>
                <w:rFonts w:cs="Arial"/>
                <w:lang w:eastAsia="en-US"/>
              </w:rPr>
              <w:t>(TS 51.021)</w:t>
            </w:r>
          </w:p>
        </w:tc>
        <w:tc>
          <w:tcPr>
            <w:tcW w:w="1278" w:type="dxa"/>
          </w:tcPr>
          <w:p w14:paraId="6B4EFFDD"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50BAB916"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265B5CA2" w14:textId="77777777" w:rsidR="00D74D27" w:rsidRPr="00B93702" w:rsidRDefault="00D74D27" w:rsidP="00AB57F0">
            <w:pPr>
              <w:pStyle w:val="TAL"/>
              <w:rPr>
                <w:rFonts w:cs="Arial"/>
                <w:lang w:eastAsia="en-US"/>
              </w:rPr>
            </w:pPr>
            <w:r w:rsidRPr="00B93702">
              <w:rPr>
                <w:rFonts w:cs="Arial"/>
              </w:rPr>
              <w:t>TC5b</w:t>
            </w:r>
          </w:p>
        </w:tc>
      </w:tr>
      <w:tr w:rsidR="00B93702" w:rsidRPr="00B93702" w14:paraId="2D9C1359" w14:textId="77777777" w:rsidTr="00E819CF">
        <w:trPr>
          <w:jc w:val="center"/>
        </w:trPr>
        <w:tc>
          <w:tcPr>
            <w:tcW w:w="1788" w:type="dxa"/>
            <w:vAlign w:val="center"/>
          </w:tcPr>
          <w:p w14:paraId="2A230C7D" w14:textId="77777777" w:rsidR="002F6EF4" w:rsidRPr="00B93702" w:rsidRDefault="002F6EF4" w:rsidP="002F6EF4">
            <w:pPr>
              <w:pStyle w:val="TAL"/>
              <w:rPr>
                <w:lang w:eastAsia="en-US"/>
              </w:rPr>
            </w:pPr>
            <w:r w:rsidRPr="00B93702">
              <w:rPr>
                <w:lang w:eastAsia="en-US"/>
              </w:rPr>
              <w:t>NB-IoT</w:t>
            </w:r>
          </w:p>
        </w:tc>
        <w:tc>
          <w:tcPr>
            <w:tcW w:w="1278" w:type="dxa"/>
          </w:tcPr>
          <w:p w14:paraId="1DA2EEA1" w14:textId="77777777" w:rsidR="002F6EF4" w:rsidRPr="00B93702" w:rsidRDefault="002F6EF4" w:rsidP="002F6EF4">
            <w:pPr>
              <w:pStyle w:val="TAL"/>
              <w:rPr>
                <w:lang w:eastAsia="en-US"/>
              </w:rPr>
            </w:pPr>
            <w:r w:rsidRPr="00B93702">
              <w:rPr>
                <w:lang w:eastAsia="en-US"/>
              </w:rPr>
              <w:t>(TS 36.141)</w:t>
            </w:r>
          </w:p>
        </w:tc>
        <w:tc>
          <w:tcPr>
            <w:tcW w:w="1278" w:type="dxa"/>
          </w:tcPr>
          <w:p w14:paraId="0EA95A74" w14:textId="77777777" w:rsidR="002F6EF4" w:rsidRPr="00B93702" w:rsidRDefault="002F6EF4" w:rsidP="002F6EF4">
            <w:pPr>
              <w:pStyle w:val="TAL"/>
              <w:rPr>
                <w:lang w:eastAsia="en-US"/>
              </w:rPr>
            </w:pPr>
            <w:r w:rsidRPr="00B93702">
              <w:rPr>
                <w:lang w:eastAsia="en-US"/>
              </w:rPr>
              <w:t>(TS 36.141)</w:t>
            </w:r>
          </w:p>
        </w:tc>
        <w:tc>
          <w:tcPr>
            <w:tcW w:w="1278" w:type="dxa"/>
          </w:tcPr>
          <w:p w14:paraId="11FFBDF4" w14:textId="77777777" w:rsidR="002F6EF4" w:rsidRPr="00B93702" w:rsidRDefault="00282F6D" w:rsidP="002F6EF4">
            <w:pPr>
              <w:pStyle w:val="TAL"/>
              <w:rPr>
                <w:lang w:eastAsia="en-US"/>
              </w:rPr>
            </w:pPr>
            <w:r w:rsidRPr="00B93702">
              <w:t>(TS 36.141)</w:t>
            </w:r>
          </w:p>
        </w:tc>
        <w:tc>
          <w:tcPr>
            <w:tcW w:w="1278" w:type="dxa"/>
          </w:tcPr>
          <w:p w14:paraId="1B26FAC2" w14:textId="77777777" w:rsidR="002F6EF4" w:rsidRPr="00B93702" w:rsidRDefault="002F6EF4" w:rsidP="002F6EF4">
            <w:pPr>
              <w:pStyle w:val="TAL"/>
              <w:rPr>
                <w:lang w:eastAsia="en-US"/>
              </w:rPr>
            </w:pPr>
            <w:r w:rsidRPr="00B93702">
              <w:rPr>
                <w:lang w:eastAsia="en-US"/>
              </w:rPr>
              <w:t>N/A</w:t>
            </w:r>
          </w:p>
        </w:tc>
        <w:tc>
          <w:tcPr>
            <w:tcW w:w="1278" w:type="dxa"/>
          </w:tcPr>
          <w:p w14:paraId="416E9209" w14:textId="77777777" w:rsidR="002F6EF4" w:rsidRPr="00B93702" w:rsidRDefault="002F6EF4" w:rsidP="002F6EF4">
            <w:pPr>
              <w:pStyle w:val="TAL"/>
              <w:rPr>
                <w:lang w:eastAsia="en-US"/>
              </w:rPr>
            </w:pPr>
            <w:r w:rsidRPr="00B93702">
              <w:rPr>
                <w:lang w:eastAsia="en-US"/>
              </w:rPr>
              <w:t>(TS 36.141)</w:t>
            </w:r>
          </w:p>
        </w:tc>
        <w:tc>
          <w:tcPr>
            <w:tcW w:w="1460" w:type="dxa"/>
          </w:tcPr>
          <w:p w14:paraId="49E52787" w14:textId="77777777" w:rsidR="002F6EF4" w:rsidRPr="00B93702" w:rsidRDefault="002F6EF4" w:rsidP="002F6EF4">
            <w:pPr>
              <w:pStyle w:val="TAL"/>
              <w:rPr>
                <w:lang w:eastAsia="en-US"/>
              </w:rPr>
            </w:pPr>
            <w:r w:rsidRPr="00B93702">
              <w:rPr>
                <w:lang w:eastAsia="en-US"/>
              </w:rPr>
              <w:t>N/A</w:t>
            </w:r>
          </w:p>
        </w:tc>
        <w:tc>
          <w:tcPr>
            <w:tcW w:w="1460" w:type="dxa"/>
          </w:tcPr>
          <w:p w14:paraId="772A5216" w14:textId="77777777" w:rsidR="002F6EF4" w:rsidRPr="00B93702" w:rsidRDefault="002F6EF4" w:rsidP="002F6EF4">
            <w:pPr>
              <w:pStyle w:val="TAL"/>
            </w:pPr>
            <w:r w:rsidRPr="00B93702">
              <w:rPr>
                <w:lang w:eastAsia="en-US"/>
              </w:rPr>
              <w:t>(TS 36.141)</w:t>
            </w:r>
          </w:p>
        </w:tc>
      </w:tr>
      <w:tr w:rsidR="00B93702" w:rsidRPr="00B93702" w14:paraId="21E566D3" w14:textId="77777777" w:rsidTr="00E46DAC">
        <w:trPr>
          <w:jc w:val="center"/>
        </w:trPr>
        <w:tc>
          <w:tcPr>
            <w:tcW w:w="1788" w:type="dxa"/>
            <w:vAlign w:val="center"/>
          </w:tcPr>
          <w:p w14:paraId="579F12D3" w14:textId="77777777" w:rsidR="00E46DAC" w:rsidRPr="00B93702" w:rsidRDefault="00E46DAC" w:rsidP="00AB57F0">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278" w:type="dxa"/>
          </w:tcPr>
          <w:p w14:paraId="0CA20C29"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3FB93CC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05CE3B3"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6982238"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565902A"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34588296"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42967A7A"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45304881" w14:textId="77777777" w:rsidTr="00E46DAC">
        <w:trPr>
          <w:jc w:val="center"/>
        </w:trPr>
        <w:tc>
          <w:tcPr>
            <w:tcW w:w="1788" w:type="dxa"/>
            <w:vAlign w:val="center"/>
          </w:tcPr>
          <w:p w14:paraId="78A67195" w14:textId="77777777"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14:paraId="24606587" w14:textId="77777777" w:rsidR="00D74D27" w:rsidRPr="00B93702" w:rsidRDefault="00D74D27" w:rsidP="00AB57F0">
            <w:pPr>
              <w:pStyle w:val="TAL"/>
              <w:rPr>
                <w:rFonts w:cs="Arial"/>
                <w:lang w:eastAsia="en-US"/>
              </w:rPr>
            </w:pPr>
            <w:r w:rsidRPr="00B93702">
              <w:rPr>
                <w:rFonts w:cs="Arial"/>
                <w:lang w:eastAsia="en-US"/>
              </w:rPr>
              <w:t>(TS 36.141)</w:t>
            </w:r>
          </w:p>
        </w:tc>
        <w:tc>
          <w:tcPr>
            <w:tcW w:w="1278" w:type="dxa"/>
          </w:tcPr>
          <w:p w14:paraId="2123C463" w14:textId="77777777" w:rsidR="00D74D27" w:rsidRPr="00B93702" w:rsidRDefault="00D74D27" w:rsidP="00AB57F0">
            <w:pPr>
              <w:pStyle w:val="TAL"/>
              <w:rPr>
                <w:rFonts w:cs="Arial"/>
                <w:lang w:eastAsia="en-US"/>
              </w:rPr>
            </w:pPr>
            <w:r w:rsidRPr="00B93702">
              <w:rPr>
                <w:rFonts w:cs="Arial"/>
                <w:lang w:eastAsia="en-US"/>
              </w:rPr>
              <w:t>(TS 36.141)</w:t>
            </w:r>
          </w:p>
        </w:tc>
        <w:tc>
          <w:tcPr>
            <w:tcW w:w="1278" w:type="dxa"/>
          </w:tcPr>
          <w:p w14:paraId="7431C35B" w14:textId="77777777" w:rsidR="00D74D27" w:rsidRPr="00B93702" w:rsidRDefault="00D74D27" w:rsidP="00AB57F0">
            <w:pPr>
              <w:pStyle w:val="TAL"/>
              <w:rPr>
                <w:rFonts w:cs="Arial"/>
                <w:lang w:eastAsia="en-US"/>
              </w:rPr>
            </w:pPr>
            <w:r w:rsidRPr="00B93702">
              <w:rPr>
                <w:rFonts w:cs="Arial"/>
                <w:lang w:eastAsia="en-US"/>
              </w:rPr>
              <w:t>(TS 36.141)</w:t>
            </w:r>
          </w:p>
        </w:tc>
        <w:tc>
          <w:tcPr>
            <w:tcW w:w="1278" w:type="dxa"/>
          </w:tcPr>
          <w:p w14:paraId="34207F82"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5DC86508" w14:textId="77777777" w:rsidR="00D74D27" w:rsidRPr="00B93702" w:rsidRDefault="00D74D27" w:rsidP="00AB57F0">
            <w:pPr>
              <w:pStyle w:val="TAL"/>
              <w:rPr>
                <w:rFonts w:cs="Arial"/>
                <w:lang w:eastAsia="en-US"/>
              </w:rPr>
            </w:pPr>
            <w:r w:rsidRPr="00B93702">
              <w:rPr>
                <w:rFonts w:cs="Arial"/>
                <w:lang w:eastAsia="en-US"/>
              </w:rPr>
              <w:t>(TS 36.141)</w:t>
            </w:r>
          </w:p>
        </w:tc>
        <w:tc>
          <w:tcPr>
            <w:tcW w:w="1460" w:type="dxa"/>
          </w:tcPr>
          <w:p w14:paraId="6BD8D6B2" w14:textId="77777777" w:rsidR="00D74D27" w:rsidRPr="00B93702" w:rsidRDefault="00D74D27" w:rsidP="00AB57F0">
            <w:pPr>
              <w:pStyle w:val="TAL"/>
              <w:rPr>
                <w:rFonts w:cs="Arial"/>
                <w:lang w:eastAsia="en-US"/>
              </w:rPr>
            </w:pPr>
            <w:r w:rsidRPr="00B93702">
              <w:rPr>
                <w:rFonts w:cs="Arial"/>
                <w:lang w:eastAsia="en-US"/>
              </w:rPr>
              <w:t>(TS 36.141)</w:t>
            </w:r>
          </w:p>
        </w:tc>
        <w:tc>
          <w:tcPr>
            <w:tcW w:w="1460" w:type="dxa"/>
          </w:tcPr>
          <w:p w14:paraId="78B14EFD" w14:textId="77777777" w:rsidR="00D74D27" w:rsidRPr="00B93702" w:rsidRDefault="00D74D27" w:rsidP="00AB57F0">
            <w:pPr>
              <w:pStyle w:val="TAL"/>
              <w:rPr>
                <w:rFonts w:cs="Arial"/>
                <w:lang w:eastAsia="en-US"/>
              </w:rPr>
            </w:pPr>
            <w:r w:rsidRPr="00B93702">
              <w:rPr>
                <w:rFonts w:cs="Arial"/>
              </w:rPr>
              <w:t>(TS 36.141)</w:t>
            </w:r>
          </w:p>
        </w:tc>
      </w:tr>
      <w:tr w:rsidR="00B93702" w:rsidRPr="00B93702" w14:paraId="004B5029" w14:textId="77777777" w:rsidTr="00E46DAC">
        <w:trPr>
          <w:jc w:val="center"/>
        </w:trPr>
        <w:tc>
          <w:tcPr>
            <w:tcW w:w="1788" w:type="dxa"/>
            <w:vAlign w:val="center"/>
          </w:tcPr>
          <w:p w14:paraId="685A5BCC" w14:textId="77777777"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14:paraId="6D808044"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75C5A4C4"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3A4EDAFB"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7E3398AF" w14:textId="77777777" w:rsidR="00D74D27" w:rsidRPr="00B93702" w:rsidRDefault="00D74D27" w:rsidP="00AB57F0">
            <w:pPr>
              <w:pStyle w:val="TAL"/>
              <w:rPr>
                <w:rFonts w:cs="Arial"/>
                <w:lang w:eastAsia="en-US"/>
              </w:rPr>
            </w:pPr>
            <w:r w:rsidRPr="00B93702">
              <w:rPr>
                <w:rFonts w:cs="Arial"/>
                <w:lang w:eastAsia="en-US"/>
              </w:rPr>
              <w:t>(TS 25.141)</w:t>
            </w:r>
          </w:p>
        </w:tc>
        <w:tc>
          <w:tcPr>
            <w:tcW w:w="1278" w:type="dxa"/>
          </w:tcPr>
          <w:p w14:paraId="1C75790C"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61B1846B" w14:textId="77777777" w:rsidR="00D74D27" w:rsidRPr="00B93702" w:rsidRDefault="00D74D27" w:rsidP="00AB57F0">
            <w:pPr>
              <w:pStyle w:val="TAL"/>
              <w:rPr>
                <w:rFonts w:cs="Arial"/>
                <w:lang w:eastAsia="en-US"/>
              </w:rPr>
            </w:pPr>
            <w:r w:rsidRPr="00B93702">
              <w:rPr>
                <w:rFonts w:cs="Arial"/>
                <w:lang w:eastAsia="en-US"/>
              </w:rPr>
              <w:t>(TS 25.141)</w:t>
            </w:r>
          </w:p>
        </w:tc>
        <w:tc>
          <w:tcPr>
            <w:tcW w:w="1460" w:type="dxa"/>
          </w:tcPr>
          <w:p w14:paraId="7231EC83" w14:textId="77777777" w:rsidR="00D74D27" w:rsidRPr="00B93702" w:rsidRDefault="00D74D27" w:rsidP="00AB57F0">
            <w:pPr>
              <w:pStyle w:val="TAL"/>
              <w:rPr>
                <w:rFonts w:cs="Arial"/>
                <w:lang w:eastAsia="en-US"/>
              </w:rPr>
            </w:pPr>
            <w:r w:rsidRPr="00B93702">
              <w:rPr>
                <w:rFonts w:cs="Arial"/>
              </w:rPr>
              <w:t>(TS 25.141)*</w:t>
            </w:r>
          </w:p>
        </w:tc>
      </w:tr>
      <w:tr w:rsidR="00B93702" w:rsidRPr="00B93702" w14:paraId="0F3E4DBB" w14:textId="77777777" w:rsidTr="00E46DAC">
        <w:trPr>
          <w:jc w:val="center"/>
        </w:trPr>
        <w:tc>
          <w:tcPr>
            <w:tcW w:w="1788" w:type="dxa"/>
            <w:vAlign w:val="center"/>
          </w:tcPr>
          <w:p w14:paraId="644EDE07" w14:textId="77777777"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14:paraId="40A8A808"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21431BF1"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2693A8A5" w14:textId="77777777" w:rsidR="00D74D27" w:rsidRPr="00B93702" w:rsidRDefault="00D74D27" w:rsidP="00AB57F0">
            <w:pPr>
              <w:pStyle w:val="TAL"/>
              <w:rPr>
                <w:rFonts w:cs="Arial"/>
                <w:lang w:eastAsia="en-US"/>
              </w:rPr>
            </w:pPr>
            <w:r w:rsidRPr="00B93702">
              <w:rPr>
                <w:rFonts w:cs="Arial"/>
                <w:lang w:eastAsia="en-US"/>
              </w:rPr>
              <w:t>(TS 25.142)</w:t>
            </w:r>
          </w:p>
        </w:tc>
        <w:tc>
          <w:tcPr>
            <w:tcW w:w="1278" w:type="dxa"/>
          </w:tcPr>
          <w:p w14:paraId="09B98F59"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2EBCEECC"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2121DB0F"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2ADD84D9" w14:textId="77777777" w:rsidR="00D74D27" w:rsidRPr="00B93702" w:rsidRDefault="00D74D27" w:rsidP="00AB57F0">
            <w:pPr>
              <w:pStyle w:val="TAL"/>
              <w:rPr>
                <w:rFonts w:cs="Arial"/>
                <w:lang w:eastAsia="en-US"/>
              </w:rPr>
            </w:pPr>
            <w:r w:rsidRPr="00B93702">
              <w:rPr>
                <w:rFonts w:cs="Arial"/>
              </w:rPr>
              <w:t>N/A</w:t>
            </w:r>
          </w:p>
        </w:tc>
      </w:tr>
      <w:tr w:rsidR="00B93702" w:rsidRPr="00B93702" w14:paraId="3B71EADC" w14:textId="77777777" w:rsidTr="00E46DAC">
        <w:trPr>
          <w:jc w:val="center"/>
        </w:trPr>
        <w:tc>
          <w:tcPr>
            <w:tcW w:w="1788" w:type="dxa"/>
            <w:vAlign w:val="center"/>
          </w:tcPr>
          <w:p w14:paraId="6438AAB1" w14:textId="77777777"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14:paraId="6CF92522"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2D128B94"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3B817AEB"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71554E27" w14:textId="77777777" w:rsidR="00D74D27" w:rsidRPr="00B93702" w:rsidRDefault="00D74D27" w:rsidP="00AB57F0">
            <w:pPr>
              <w:pStyle w:val="TAL"/>
              <w:rPr>
                <w:rFonts w:cs="Arial"/>
                <w:lang w:eastAsia="en-US"/>
              </w:rPr>
            </w:pPr>
            <w:r w:rsidRPr="00B93702">
              <w:rPr>
                <w:rFonts w:cs="Arial"/>
                <w:lang w:eastAsia="en-US"/>
              </w:rPr>
              <w:t>(TS 51.021)</w:t>
            </w:r>
          </w:p>
        </w:tc>
        <w:tc>
          <w:tcPr>
            <w:tcW w:w="1278" w:type="dxa"/>
          </w:tcPr>
          <w:p w14:paraId="70A424A1"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641E1512"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711B329F" w14:textId="77777777" w:rsidR="00D74D27" w:rsidRPr="00B93702" w:rsidRDefault="00D74D27" w:rsidP="00AB57F0">
            <w:pPr>
              <w:pStyle w:val="TAL"/>
              <w:rPr>
                <w:rFonts w:cs="Arial"/>
                <w:lang w:eastAsia="en-US"/>
              </w:rPr>
            </w:pPr>
            <w:r w:rsidRPr="00B93702">
              <w:rPr>
                <w:rFonts w:cs="Arial"/>
              </w:rPr>
              <w:t>TC5b</w:t>
            </w:r>
          </w:p>
        </w:tc>
      </w:tr>
      <w:tr w:rsidR="00B93702" w:rsidRPr="00B93702" w14:paraId="0D7E510E" w14:textId="77777777" w:rsidTr="00E819CF">
        <w:trPr>
          <w:jc w:val="center"/>
        </w:trPr>
        <w:tc>
          <w:tcPr>
            <w:tcW w:w="1788" w:type="dxa"/>
            <w:vAlign w:val="center"/>
          </w:tcPr>
          <w:p w14:paraId="1C4BBF62" w14:textId="77777777" w:rsidR="002F6EF4" w:rsidRPr="00B93702" w:rsidRDefault="002F6EF4" w:rsidP="002F6EF4">
            <w:pPr>
              <w:pStyle w:val="TAL"/>
              <w:rPr>
                <w:lang w:eastAsia="en-US"/>
              </w:rPr>
            </w:pPr>
            <w:r w:rsidRPr="00B93702">
              <w:rPr>
                <w:lang w:eastAsia="en-US"/>
              </w:rPr>
              <w:t>NB-IoT</w:t>
            </w:r>
          </w:p>
        </w:tc>
        <w:tc>
          <w:tcPr>
            <w:tcW w:w="1278" w:type="dxa"/>
          </w:tcPr>
          <w:p w14:paraId="20F9D4B1" w14:textId="77777777" w:rsidR="002F6EF4" w:rsidRPr="00B93702" w:rsidRDefault="002F6EF4" w:rsidP="002F6EF4">
            <w:pPr>
              <w:pStyle w:val="TAL"/>
              <w:rPr>
                <w:lang w:eastAsia="en-US"/>
              </w:rPr>
            </w:pPr>
            <w:r w:rsidRPr="00B93702">
              <w:rPr>
                <w:lang w:eastAsia="en-US"/>
              </w:rPr>
              <w:t>(TS 36.141)</w:t>
            </w:r>
          </w:p>
        </w:tc>
        <w:tc>
          <w:tcPr>
            <w:tcW w:w="1278" w:type="dxa"/>
          </w:tcPr>
          <w:p w14:paraId="2B6145B8" w14:textId="77777777" w:rsidR="002F6EF4" w:rsidRPr="00B93702" w:rsidRDefault="002F6EF4" w:rsidP="002F6EF4">
            <w:pPr>
              <w:pStyle w:val="TAL"/>
              <w:rPr>
                <w:lang w:eastAsia="en-US"/>
              </w:rPr>
            </w:pPr>
            <w:r w:rsidRPr="00B93702">
              <w:rPr>
                <w:lang w:eastAsia="en-US"/>
              </w:rPr>
              <w:t>(TS 36.141)</w:t>
            </w:r>
          </w:p>
        </w:tc>
        <w:tc>
          <w:tcPr>
            <w:tcW w:w="1278" w:type="dxa"/>
          </w:tcPr>
          <w:p w14:paraId="4DBC7F41" w14:textId="77777777" w:rsidR="002F6EF4" w:rsidRPr="00B93702" w:rsidRDefault="00282F6D" w:rsidP="002F6EF4">
            <w:pPr>
              <w:pStyle w:val="TAL"/>
              <w:rPr>
                <w:lang w:eastAsia="en-US"/>
              </w:rPr>
            </w:pPr>
            <w:r w:rsidRPr="00B93702">
              <w:t>(TS 36.141)</w:t>
            </w:r>
          </w:p>
        </w:tc>
        <w:tc>
          <w:tcPr>
            <w:tcW w:w="1278" w:type="dxa"/>
          </w:tcPr>
          <w:p w14:paraId="536AD188" w14:textId="77777777" w:rsidR="002F6EF4" w:rsidRPr="00B93702" w:rsidRDefault="002F6EF4" w:rsidP="002F6EF4">
            <w:pPr>
              <w:pStyle w:val="TAL"/>
              <w:rPr>
                <w:lang w:eastAsia="en-US"/>
              </w:rPr>
            </w:pPr>
            <w:r w:rsidRPr="00B93702">
              <w:rPr>
                <w:lang w:eastAsia="en-US"/>
              </w:rPr>
              <w:t>N/A</w:t>
            </w:r>
          </w:p>
        </w:tc>
        <w:tc>
          <w:tcPr>
            <w:tcW w:w="1278" w:type="dxa"/>
          </w:tcPr>
          <w:p w14:paraId="43F51DFB" w14:textId="77777777" w:rsidR="002F6EF4" w:rsidRPr="00B93702" w:rsidRDefault="002F6EF4" w:rsidP="002F6EF4">
            <w:pPr>
              <w:pStyle w:val="TAL"/>
              <w:rPr>
                <w:lang w:eastAsia="en-US"/>
              </w:rPr>
            </w:pPr>
            <w:r w:rsidRPr="00B93702">
              <w:rPr>
                <w:lang w:eastAsia="en-US"/>
              </w:rPr>
              <w:t>(TS 36.141)</w:t>
            </w:r>
          </w:p>
        </w:tc>
        <w:tc>
          <w:tcPr>
            <w:tcW w:w="1460" w:type="dxa"/>
          </w:tcPr>
          <w:p w14:paraId="2D8BFC47" w14:textId="77777777" w:rsidR="002F6EF4" w:rsidRPr="00B93702" w:rsidRDefault="002F6EF4" w:rsidP="002F6EF4">
            <w:pPr>
              <w:pStyle w:val="TAL"/>
              <w:rPr>
                <w:lang w:eastAsia="en-US"/>
              </w:rPr>
            </w:pPr>
            <w:r w:rsidRPr="00B93702">
              <w:rPr>
                <w:lang w:eastAsia="en-US"/>
              </w:rPr>
              <w:t>N/A</w:t>
            </w:r>
          </w:p>
        </w:tc>
        <w:tc>
          <w:tcPr>
            <w:tcW w:w="1460" w:type="dxa"/>
          </w:tcPr>
          <w:p w14:paraId="6E59FE51" w14:textId="77777777" w:rsidR="002F6EF4" w:rsidRPr="00B93702" w:rsidRDefault="002F6EF4" w:rsidP="002F6EF4">
            <w:pPr>
              <w:pStyle w:val="TAL"/>
            </w:pPr>
            <w:r w:rsidRPr="00B93702">
              <w:rPr>
                <w:lang w:eastAsia="en-US"/>
              </w:rPr>
              <w:t>(TS 36.141)</w:t>
            </w:r>
          </w:p>
        </w:tc>
      </w:tr>
      <w:tr w:rsidR="00B93702" w:rsidRPr="00B93702" w14:paraId="5E5FAD0F" w14:textId="77777777" w:rsidTr="00E46DAC">
        <w:trPr>
          <w:trHeight w:val="563"/>
          <w:jc w:val="center"/>
        </w:trPr>
        <w:tc>
          <w:tcPr>
            <w:tcW w:w="1788" w:type="dxa"/>
          </w:tcPr>
          <w:p w14:paraId="41F841A7" w14:textId="77777777" w:rsidR="00E46DAC" w:rsidRPr="00B93702" w:rsidRDefault="00E46DAC" w:rsidP="00AB57F0">
            <w:pPr>
              <w:pStyle w:val="TAL"/>
              <w:rPr>
                <w:rFonts w:cs="Arial"/>
                <w:b/>
                <w:lang w:eastAsia="en-US"/>
              </w:rPr>
            </w:pPr>
            <w:r w:rsidRPr="00B93702">
              <w:rPr>
                <w:rFonts w:cs="Arial"/>
                <w:b/>
                <w:lang w:eastAsia="en-US"/>
              </w:rPr>
              <w:t>7.4 In- band selectivity and blocking</w:t>
            </w:r>
          </w:p>
        </w:tc>
        <w:tc>
          <w:tcPr>
            <w:tcW w:w="1278" w:type="dxa"/>
          </w:tcPr>
          <w:p w14:paraId="6BFB8D04"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2C5DBB21"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22E0B163" w14:textId="77777777"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14:paraId="2101F8FC" w14:textId="77777777" w:rsidR="00E46DAC" w:rsidRPr="00B93702" w:rsidRDefault="00E46DAC" w:rsidP="00AB57F0">
            <w:pPr>
              <w:pStyle w:val="TAL"/>
              <w:rPr>
                <w:rFonts w:cs="Arial"/>
                <w:lang w:eastAsia="en-US"/>
              </w:rPr>
            </w:pPr>
          </w:p>
        </w:tc>
        <w:tc>
          <w:tcPr>
            <w:tcW w:w="1278" w:type="dxa"/>
          </w:tcPr>
          <w:p w14:paraId="63B9A31A"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63B30831" w14:textId="77777777"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14:paraId="664E2148" w14:textId="77777777" w:rsidR="00E46DAC" w:rsidRPr="00B93702" w:rsidRDefault="00D74D27" w:rsidP="00AB57F0">
            <w:pPr>
              <w:pStyle w:val="TAL"/>
              <w:rPr>
                <w:rFonts w:cs="Arial"/>
                <w:lang w:eastAsia="en-US"/>
              </w:rPr>
            </w:pPr>
            <w:r w:rsidRPr="00B93702">
              <w:rPr>
                <w:rFonts w:cs="Arial"/>
                <w:lang w:eastAsia="en-US"/>
              </w:rPr>
              <w:t>-</w:t>
            </w:r>
          </w:p>
        </w:tc>
      </w:tr>
      <w:tr w:rsidR="00B93702" w:rsidRPr="00B93702" w14:paraId="2B96BFF5" w14:textId="77777777" w:rsidTr="00E46DAC">
        <w:trPr>
          <w:jc w:val="center"/>
        </w:trPr>
        <w:tc>
          <w:tcPr>
            <w:tcW w:w="1788" w:type="dxa"/>
            <w:vAlign w:val="center"/>
          </w:tcPr>
          <w:p w14:paraId="177EF37D" w14:textId="77777777" w:rsidR="00D74D27" w:rsidRPr="00B93702" w:rsidRDefault="00D74D27" w:rsidP="00AB57F0">
            <w:pPr>
              <w:pStyle w:val="TAL"/>
              <w:ind w:left="14"/>
              <w:rPr>
                <w:rFonts w:cs="Arial"/>
                <w:lang w:eastAsia="en-US"/>
              </w:rPr>
            </w:pPr>
            <w:r w:rsidRPr="00B93702">
              <w:rPr>
                <w:rFonts w:cs="Arial"/>
                <w:lang w:eastAsia="en-US"/>
              </w:rPr>
              <w:t>General blocking requirement</w:t>
            </w:r>
          </w:p>
        </w:tc>
        <w:tc>
          <w:tcPr>
            <w:tcW w:w="1278" w:type="dxa"/>
          </w:tcPr>
          <w:p w14:paraId="7C4FD07B" w14:textId="77777777" w:rsidR="00D74D27" w:rsidRPr="00B93702" w:rsidRDefault="00D74D27" w:rsidP="00546BDF">
            <w:pPr>
              <w:pStyle w:val="TAL"/>
              <w:rPr>
                <w:rFonts w:cs="Arial"/>
                <w:lang w:eastAsia="en-US"/>
              </w:rPr>
            </w:pPr>
            <w:r w:rsidRPr="00B93702">
              <w:rPr>
                <w:rFonts w:cs="Arial"/>
                <w:lang w:eastAsia="en-US"/>
              </w:rPr>
              <w:t>C: TC3a</w:t>
            </w:r>
          </w:p>
          <w:p w14:paraId="1CFE093A" w14:textId="77777777" w:rsidR="002F6EF4" w:rsidRPr="00B93702" w:rsidRDefault="00D74D27" w:rsidP="002F6EF4">
            <w:pPr>
              <w:pStyle w:val="TAL"/>
              <w:rPr>
                <w:rFonts w:cs="Arial"/>
                <w:lang w:eastAsia="en-US"/>
              </w:rPr>
            </w:pPr>
            <w:r w:rsidRPr="00B93702">
              <w:rPr>
                <w:rFonts w:cs="Arial"/>
                <w:lang w:eastAsia="en-US"/>
              </w:rPr>
              <w:t>CNC: NTC3a</w:t>
            </w:r>
            <w:r w:rsidRPr="00B93702">
              <w:rPr>
                <w:rFonts w:cs="Arial"/>
                <w:lang w:eastAsia="en-US"/>
              </w:rPr>
              <w:br/>
              <w:t>C/NC: TC3a, NTC3a</w:t>
            </w:r>
          </w:p>
          <w:p w14:paraId="58B4CA5D" w14:textId="77777777" w:rsidR="002F6EF4" w:rsidRPr="00B93702" w:rsidRDefault="002F6EF4" w:rsidP="002F6EF4">
            <w:pPr>
              <w:pStyle w:val="TAL"/>
              <w:rPr>
                <w:rFonts w:cs="Arial"/>
                <w:lang w:eastAsia="en-US"/>
              </w:rPr>
            </w:pPr>
            <w:r w:rsidRPr="00B93702">
              <w:rPr>
                <w:rFonts w:cs="Arial"/>
                <w:lang w:eastAsia="en-US"/>
              </w:rPr>
              <w:lastRenderedPageBreak/>
              <w:t>NI: TC16</w:t>
            </w:r>
          </w:p>
          <w:p w14:paraId="2AC438E3"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44C733E8" w14:textId="77777777" w:rsidR="00D74D27" w:rsidRPr="00B93702" w:rsidRDefault="00D74D27" w:rsidP="00546BDF">
            <w:pPr>
              <w:pStyle w:val="TAL"/>
              <w:rPr>
                <w:rFonts w:cs="Arial"/>
                <w:lang w:eastAsia="en-US"/>
              </w:rPr>
            </w:pPr>
            <w:r w:rsidRPr="00B93702">
              <w:rPr>
                <w:rFonts w:cs="Arial"/>
                <w:lang w:eastAsia="en-US"/>
              </w:rPr>
              <w:lastRenderedPageBreak/>
              <w:t>C: TC3a</w:t>
            </w:r>
          </w:p>
          <w:p w14:paraId="291F2426" w14:textId="77777777" w:rsidR="00D74D27" w:rsidRPr="00B93702" w:rsidRDefault="00D74D27" w:rsidP="00546BDF">
            <w:pPr>
              <w:pStyle w:val="TAL"/>
              <w:rPr>
                <w:rFonts w:cs="Arial"/>
                <w:lang w:eastAsia="en-US"/>
              </w:rPr>
            </w:pPr>
            <w:r w:rsidRPr="00B93702">
              <w:rPr>
                <w:rFonts w:cs="Arial"/>
                <w:lang w:eastAsia="en-US"/>
              </w:rPr>
              <w:t>CNC: NTC3a</w:t>
            </w:r>
          </w:p>
          <w:p w14:paraId="2ABA899E" w14:textId="77777777" w:rsidR="002F6EF4" w:rsidRPr="00B93702" w:rsidRDefault="00D74D27" w:rsidP="002F6EF4">
            <w:pPr>
              <w:pStyle w:val="TAL"/>
              <w:rPr>
                <w:rFonts w:cs="Arial"/>
                <w:lang w:eastAsia="en-US"/>
              </w:rPr>
            </w:pPr>
            <w:r w:rsidRPr="00B93702">
              <w:rPr>
                <w:rFonts w:cs="Arial"/>
                <w:lang w:eastAsia="en-US"/>
              </w:rPr>
              <w:t>C/NC: TC3a, NTC3a</w:t>
            </w:r>
          </w:p>
          <w:p w14:paraId="513E34A2" w14:textId="77777777" w:rsidR="002F6EF4" w:rsidRPr="00B93702" w:rsidRDefault="002F6EF4" w:rsidP="002F6EF4">
            <w:pPr>
              <w:pStyle w:val="TAL"/>
              <w:rPr>
                <w:rFonts w:cs="Arial"/>
                <w:lang w:eastAsia="en-US"/>
              </w:rPr>
            </w:pPr>
            <w:r w:rsidRPr="00B93702">
              <w:rPr>
                <w:rFonts w:cs="Arial"/>
                <w:lang w:eastAsia="en-US"/>
              </w:rPr>
              <w:lastRenderedPageBreak/>
              <w:t>NI: TC16</w:t>
            </w:r>
          </w:p>
          <w:p w14:paraId="5A761A91"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7FE62635" w14:textId="77777777" w:rsidR="00282F6D" w:rsidRPr="00B93702" w:rsidRDefault="00D74D27" w:rsidP="00282F6D">
            <w:pPr>
              <w:pStyle w:val="TAL"/>
              <w:rPr>
                <w:rFonts w:cs="Arial"/>
                <w:lang w:val="sv-SE"/>
              </w:rPr>
            </w:pPr>
            <w:r w:rsidRPr="00B93702">
              <w:rPr>
                <w:rFonts w:cs="Arial"/>
                <w:lang w:eastAsia="en-US"/>
              </w:rPr>
              <w:lastRenderedPageBreak/>
              <w:t>C: TC3b</w:t>
            </w:r>
          </w:p>
          <w:p w14:paraId="3B54B0EC" w14:textId="77777777" w:rsidR="00282F6D" w:rsidRPr="00B93702" w:rsidRDefault="00282F6D" w:rsidP="00282F6D">
            <w:pPr>
              <w:pStyle w:val="TAL"/>
              <w:rPr>
                <w:rFonts w:cs="Arial"/>
                <w:lang w:val="sv-SE"/>
              </w:rPr>
            </w:pPr>
            <w:r w:rsidRPr="00B93702">
              <w:rPr>
                <w:rFonts w:cs="Arial"/>
                <w:lang w:val="sv-SE"/>
              </w:rPr>
              <w:t>NI: TC16</w:t>
            </w:r>
          </w:p>
          <w:p w14:paraId="3B141657" w14:textId="77777777" w:rsidR="00D74D27" w:rsidRPr="00B93702" w:rsidRDefault="00282F6D" w:rsidP="00282F6D">
            <w:pPr>
              <w:pStyle w:val="TAL"/>
              <w:rPr>
                <w:rFonts w:cs="Arial"/>
                <w:lang w:eastAsia="en-US"/>
              </w:rPr>
            </w:pPr>
            <w:r w:rsidRPr="00B93702">
              <w:rPr>
                <w:rFonts w:cs="Arial"/>
                <w:lang w:val="sv-SE"/>
              </w:rPr>
              <w:t>NG: TC19</w:t>
            </w:r>
          </w:p>
        </w:tc>
        <w:tc>
          <w:tcPr>
            <w:tcW w:w="1278" w:type="dxa"/>
          </w:tcPr>
          <w:p w14:paraId="0CA9E1D3" w14:textId="77777777" w:rsidR="00D74D27" w:rsidRPr="00B93702" w:rsidRDefault="00D74D27" w:rsidP="00546BDF">
            <w:pPr>
              <w:pStyle w:val="TAL"/>
              <w:rPr>
                <w:rFonts w:cs="Arial"/>
                <w:lang w:eastAsia="en-US"/>
              </w:rPr>
            </w:pPr>
            <w:r w:rsidRPr="00B93702">
              <w:rPr>
                <w:rFonts w:cs="Arial"/>
                <w:lang w:eastAsia="en-US"/>
              </w:rPr>
              <w:t>C: TC5a</w:t>
            </w:r>
          </w:p>
          <w:p w14:paraId="6C490370" w14:textId="77777777" w:rsidR="00D74D27" w:rsidRPr="00B93702" w:rsidRDefault="00D74D27" w:rsidP="00546BDF">
            <w:pPr>
              <w:pStyle w:val="TAL"/>
              <w:rPr>
                <w:rFonts w:cs="Arial"/>
                <w:lang w:eastAsia="en-US"/>
              </w:rPr>
            </w:pPr>
            <w:r w:rsidRPr="00B93702">
              <w:rPr>
                <w:rFonts w:cs="Arial"/>
                <w:lang w:eastAsia="en-US"/>
              </w:rPr>
              <w:t>CNC: NTC5a</w:t>
            </w:r>
          </w:p>
          <w:p w14:paraId="4815CAD6" w14:textId="77777777"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14:paraId="071343FF" w14:textId="77777777" w:rsidR="00D74D27" w:rsidRPr="00B93702" w:rsidRDefault="00D74D27" w:rsidP="00546BDF">
            <w:pPr>
              <w:pStyle w:val="TAL"/>
              <w:rPr>
                <w:rFonts w:cs="Arial"/>
                <w:lang w:eastAsia="en-US"/>
              </w:rPr>
            </w:pPr>
            <w:r w:rsidRPr="00B93702">
              <w:rPr>
                <w:rFonts w:cs="Arial"/>
                <w:lang w:eastAsia="en-US"/>
              </w:rPr>
              <w:t>C: TC5b</w:t>
            </w:r>
          </w:p>
          <w:p w14:paraId="09242F5C" w14:textId="77777777" w:rsidR="00D74D27" w:rsidRPr="00B93702" w:rsidRDefault="00D74D27" w:rsidP="00546BDF">
            <w:pPr>
              <w:pStyle w:val="TAL"/>
              <w:rPr>
                <w:rFonts w:cs="Arial"/>
                <w:lang w:eastAsia="en-US"/>
              </w:rPr>
            </w:pPr>
            <w:r w:rsidRPr="00B93702">
              <w:rPr>
                <w:rFonts w:cs="Arial"/>
                <w:lang w:eastAsia="en-US"/>
              </w:rPr>
              <w:t>CNC: NTC5b</w:t>
            </w:r>
          </w:p>
          <w:p w14:paraId="4C3985DB" w14:textId="77777777" w:rsidR="002F6EF4" w:rsidRPr="00B93702" w:rsidRDefault="00D74D27" w:rsidP="002F6EF4">
            <w:pPr>
              <w:pStyle w:val="TAL"/>
              <w:rPr>
                <w:rFonts w:cs="Arial"/>
                <w:lang w:eastAsia="en-US"/>
              </w:rPr>
            </w:pPr>
            <w:r w:rsidRPr="00B93702">
              <w:rPr>
                <w:rFonts w:cs="Arial"/>
                <w:lang w:eastAsia="en-US"/>
              </w:rPr>
              <w:t>C/NC: TC5b, NTC5b</w:t>
            </w:r>
          </w:p>
          <w:p w14:paraId="55D10D8E" w14:textId="77777777" w:rsidR="002F6EF4" w:rsidRPr="00B93702" w:rsidRDefault="002F6EF4" w:rsidP="002F6EF4">
            <w:pPr>
              <w:pStyle w:val="TAL"/>
              <w:rPr>
                <w:rFonts w:cs="Arial"/>
                <w:lang w:eastAsia="en-US"/>
              </w:rPr>
            </w:pPr>
            <w:r w:rsidRPr="00B93702">
              <w:rPr>
                <w:rFonts w:cs="Arial"/>
                <w:lang w:eastAsia="en-US"/>
              </w:rPr>
              <w:lastRenderedPageBreak/>
              <w:t>NI: TC15</w:t>
            </w:r>
          </w:p>
          <w:p w14:paraId="5001E91C"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7458BFEB" w14:textId="77777777" w:rsidR="00D74D27" w:rsidRPr="00B93702" w:rsidRDefault="00D74D27" w:rsidP="00546BDF">
            <w:pPr>
              <w:pStyle w:val="TAL"/>
              <w:rPr>
                <w:rFonts w:cs="Arial"/>
                <w:lang w:eastAsia="en-US"/>
              </w:rPr>
            </w:pPr>
            <w:r w:rsidRPr="00B93702">
              <w:rPr>
                <w:rFonts w:cs="Arial"/>
                <w:lang w:eastAsia="en-US"/>
              </w:rPr>
              <w:lastRenderedPageBreak/>
              <w:t>C: TC5b</w:t>
            </w:r>
          </w:p>
          <w:p w14:paraId="0BC79808" w14:textId="77777777" w:rsidR="00D74D27" w:rsidRPr="00B93702" w:rsidRDefault="00D74D27" w:rsidP="00546BDF">
            <w:pPr>
              <w:pStyle w:val="TAL"/>
              <w:rPr>
                <w:rFonts w:cs="Arial"/>
                <w:lang w:eastAsia="en-US"/>
              </w:rPr>
            </w:pPr>
            <w:r w:rsidRPr="00B93702">
              <w:rPr>
                <w:rFonts w:cs="Arial"/>
                <w:lang w:eastAsia="en-US"/>
              </w:rPr>
              <w:t>CNC: NTC5c</w:t>
            </w:r>
          </w:p>
          <w:p w14:paraId="03200F8D" w14:textId="77777777"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14:paraId="000140E2" w14:textId="77777777" w:rsidR="00D74D27" w:rsidRPr="00B93702" w:rsidRDefault="00D74D27" w:rsidP="00B0695F">
            <w:pPr>
              <w:keepNext/>
              <w:keepLines/>
              <w:spacing w:after="0"/>
              <w:rPr>
                <w:rFonts w:ascii="Arial" w:hAnsi="Arial"/>
                <w:sz w:val="18"/>
              </w:rPr>
            </w:pPr>
            <w:r w:rsidRPr="00B93702">
              <w:rPr>
                <w:rFonts w:ascii="Arial" w:hAnsi="Arial"/>
                <w:sz w:val="18"/>
              </w:rPr>
              <w:t>C: TC5b</w:t>
            </w:r>
          </w:p>
          <w:p w14:paraId="4B22DB78" w14:textId="77777777" w:rsidR="00D74D27" w:rsidRPr="00B93702" w:rsidRDefault="00D74D27" w:rsidP="00B0695F">
            <w:pPr>
              <w:keepNext/>
              <w:keepLines/>
              <w:spacing w:after="0"/>
              <w:rPr>
                <w:rFonts w:ascii="Arial" w:hAnsi="Arial"/>
                <w:sz w:val="18"/>
              </w:rPr>
            </w:pPr>
            <w:r w:rsidRPr="00B93702">
              <w:rPr>
                <w:rFonts w:ascii="Arial" w:hAnsi="Arial"/>
                <w:sz w:val="18"/>
              </w:rPr>
              <w:t>CNC: NTC5b</w:t>
            </w:r>
          </w:p>
          <w:p w14:paraId="134A725E" w14:textId="77777777" w:rsidR="002F6EF4" w:rsidRPr="00B93702" w:rsidRDefault="00D74D27" w:rsidP="002F6EF4">
            <w:pPr>
              <w:pStyle w:val="TAL"/>
              <w:rPr>
                <w:rFonts w:cs="Arial"/>
              </w:rPr>
            </w:pPr>
            <w:r w:rsidRPr="00B93702">
              <w:rPr>
                <w:rFonts w:cs="Arial"/>
              </w:rPr>
              <w:t>C/NC: TC5b, NTC5b</w:t>
            </w:r>
          </w:p>
          <w:p w14:paraId="2A1238CC" w14:textId="77777777" w:rsidR="002F6EF4" w:rsidRPr="00B93702" w:rsidRDefault="002F6EF4" w:rsidP="002F6EF4">
            <w:pPr>
              <w:pStyle w:val="TAL"/>
              <w:rPr>
                <w:rFonts w:cs="Arial"/>
                <w:lang w:eastAsia="en-US"/>
              </w:rPr>
            </w:pPr>
            <w:r w:rsidRPr="00B93702">
              <w:rPr>
                <w:rFonts w:cs="Arial"/>
                <w:lang w:eastAsia="en-US"/>
              </w:rPr>
              <w:lastRenderedPageBreak/>
              <w:t>NI: TC15</w:t>
            </w:r>
          </w:p>
          <w:p w14:paraId="1819A9E0" w14:textId="77777777" w:rsidR="00D74D27" w:rsidRPr="00B93702" w:rsidRDefault="002F6EF4" w:rsidP="002F6EF4">
            <w:pPr>
              <w:pStyle w:val="TAL"/>
              <w:rPr>
                <w:rFonts w:cs="Arial"/>
                <w:lang w:eastAsia="en-US"/>
              </w:rPr>
            </w:pPr>
            <w:r w:rsidRPr="00B93702">
              <w:rPr>
                <w:rFonts w:cs="Arial"/>
                <w:lang w:eastAsia="en-US"/>
              </w:rPr>
              <w:t>NG: TC18</w:t>
            </w:r>
          </w:p>
        </w:tc>
      </w:tr>
      <w:tr w:rsidR="00B93702" w:rsidRPr="00B93702" w14:paraId="743767D4" w14:textId="77777777" w:rsidTr="00E46DAC">
        <w:trPr>
          <w:jc w:val="center"/>
        </w:trPr>
        <w:tc>
          <w:tcPr>
            <w:tcW w:w="1788" w:type="dxa"/>
            <w:vAlign w:val="center"/>
          </w:tcPr>
          <w:p w14:paraId="514EDBB7" w14:textId="77777777" w:rsidR="00D74D27" w:rsidRPr="00B93702" w:rsidRDefault="00D74D27" w:rsidP="00AB57F0">
            <w:pPr>
              <w:pStyle w:val="TAL"/>
              <w:ind w:left="14"/>
              <w:rPr>
                <w:rFonts w:cs="Arial"/>
                <w:lang w:eastAsia="en-US"/>
              </w:rPr>
            </w:pPr>
            <w:r w:rsidRPr="00B93702">
              <w:rPr>
                <w:rFonts w:cs="Arial"/>
                <w:lang w:eastAsia="en-US"/>
              </w:rPr>
              <w:lastRenderedPageBreak/>
              <w:t>General narrowband blocking requirement</w:t>
            </w:r>
          </w:p>
        </w:tc>
        <w:tc>
          <w:tcPr>
            <w:tcW w:w="1278" w:type="dxa"/>
          </w:tcPr>
          <w:p w14:paraId="594FE0C8" w14:textId="77777777" w:rsidR="00D74D27" w:rsidRPr="00B93702" w:rsidRDefault="00D74D27" w:rsidP="00546BDF">
            <w:pPr>
              <w:pStyle w:val="TAL"/>
              <w:rPr>
                <w:rFonts w:cs="Arial"/>
                <w:lang w:eastAsia="en-US"/>
              </w:rPr>
            </w:pPr>
            <w:r w:rsidRPr="00B93702">
              <w:rPr>
                <w:rFonts w:cs="Arial"/>
                <w:lang w:eastAsia="en-US"/>
              </w:rPr>
              <w:t>C: TC3a, TC6b</w:t>
            </w:r>
          </w:p>
          <w:p w14:paraId="686F48AC"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14:paraId="1043DD88" w14:textId="77777777"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w:t>
            </w:r>
          </w:p>
          <w:p w14:paraId="1696653A" w14:textId="77777777" w:rsidR="002F6EF4" w:rsidRPr="00B93702" w:rsidRDefault="002F6EF4" w:rsidP="002F6EF4">
            <w:pPr>
              <w:pStyle w:val="TAL"/>
              <w:rPr>
                <w:rFonts w:cs="Arial"/>
                <w:lang w:eastAsia="en-US"/>
              </w:rPr>
            </w:pPr>
            <w:r w:rsidRPr="00B93702">
              <w:rPr>
                <w:rFonts w:cs="Arial"/>
                <w:lang w:eastAsia="en-US"/>
              </w:rPr>
              <w:t>NI: TC16</w:t>
            </w:r>
          </w:p>
          <w:p w14:paraId="22B62C1A"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41C6A69B" w14:textId="77777777" w:rsidR="00D74D27" w:rsidRPr="00B93702" w:rsidRDefault="00D74D27" w:rsidP="00546BDF">
            <w:pPr>
              <w:pStyle w:val="TAL"/>
              <w:rPr>
                <w:rFonts w:cs="Arial"/>
                <w:lang w:eastAsia="en-US"/>
              </w:rPr>
            </w:pPr>
            <w:r w:rsidRPr="00B93702">
              <w:rPr>
                <w:rFonts w:cs="Arial"/>
                <w:lang w:eastAsia="en-US"/>
              </w:rPr>
              <w:t>C: TC3a, TC6b</w:t>
            </w:r>
          </w:p>
          <w:p w14:paraId="7CF254E2"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14:paraId="77AF545D" w14:textId="77777777"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14:paraId="1C447424" w14:textId="77777777" w:rsidR="002F6EF4" w:rsidRPr="00B93702" w:rsidRDefault="002F6EF4" w:rsidP="002F6EF4">
            <w:pPr>
              <w:pStyle w:val="TAL"/>
              <w:rPr>
                <w:rFonts w:cs="Arial"/>
                <w:lang w:eastAsia="en-US"/>
              </w:rPr>
            </w:pPr>
            <w:r w:rsidRPr="00B93702">
              <w:rPr>
                <w:rFonts w:cs="Arial"/>
                <w:lang w:eastAsia="en-US"/>
              </w:rPr>
              <w:t>NI: TC16</w:t>
            </w:r>
          </w:p>
          <w:p w14:paraId="09284267"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68881B2B" w14:textId="77777777" w:rsidR="00282F6D" w:rsidRPr="00B93702" w:rsidRDefault="00D74D27" w:rsidP="00282F6D">
            <w:pPr>
              <w:pStyle w:val="TAL"/>
              <w:rPr>
                <w:rFonts w:cs="Arial"/>
              </w:rPr>
            </w:pPr>
            <w:r w:rsidRPr="00B93702">
              <w:rPr>
                <w:rFonts w:cs="Arial"/>
                <w:lang w:eastAsia="en-US"/>
              </w:rPr>
              <w:t>C: TC3b, TC6b</w:t>
            </w:r>
          </w:p>
          <w:p w14:paraId="488731D6" w14:textId="77777777" w:rsidR="00282F6D" w:rsidRPr="00B93702" w:rsidRDefault="00282F6D" w:rsidP="00282F6D">
            <w:pPr>
              <w:pStyle w:val="TAL"/>
              <w:rPr>
                <w:rFonts w:cs="Arial"/>
              </w:rPr>
            </w:pPr>
            <w:r w:rsidRPr="00B93702">
              <w:rPr>
                <w:rFonts w:cs="Arial"/>
              </w:rPr>
              <w:t>NI: TC16</w:t>
            </w:r>
          </w:p>
          <w:p w14:paraId="058FCA31" w14:textId="77777777" w:rsidR="00D74D27" w:rsidRPr="00B93702" w:rsidRDefault="00282F6D" w:rsidP="00282F6D">
            <w:pPr>
              <w:pStyle w:val="TAL"/>
              <w:rPr>
                <w:rFonts w:cs="Arial"/>
                <w:lang w:eastAsia="en-US"/>
              </w:rPr>
            </w:pPr>
            <w:r w:rsidRPr="00B93702">
              <w:rPr>
                <w:rFonts w:cs="Arial"/>
              </w:rPr>
              <w:t>NG: TC19</w:t>
            </w:r>
          </w:p>
          <w:p w14:paraId="784C7F68" w14:textId="77777777" w:rsidR="00D74D27" w:rsidRPr="00B93702" w:rsidRDefault="00D74D27" w:rsidP="00AB57F0">
            <w:pPr>
              <w:pStyle w:val="TAL"/>
              <w:rPr>
                <w:rFonts w:cs="Arial"/>
                <w:lang w:eastAsia="en-US"/>
              </w:rPr>
            </w:pPr>
          </w:p>
        </w:tc>
        <w:tc>
          <w:tcPr>
            <w:tcW w:w="1278" w:type="dxa"/>
          </w:tcPr>
          <w:p w14:paraId="29C0AF2B" w14:textId="77777777" w:rsidR="00D74D27" w:rsidRPr="00B93702" w:rsidRDefault="00D74D27" w:rsidP="00546BDF">
            <w:pPr>
              <w:pStyle w:val="TAL"/>
              <w:rPr>
                <w:rFonts w:cs="Arial"/>
                <w:lang w:eastAsia="en-US"/>
              </w:rPr>
            </w:pPr>
            <w:r w:rsidRPr="00B93702">
              <w:rPr>
                <w:rFonts w:cs="Arial"/>
                <w:lang w:eastAsia="en-US"/>
              </w:rPr>
              <w:t>C: TC5a, TC6a</w:t>
            </w:r>
          </w:p>
          <w:p w14:paraId="600CDE29"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14:paraId="68B3A70E" w14:textId="77777777"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14:paraId="4F1CADF6" w14:textId="77777777" w:rsidR="00D74D27" w:rsidRPr="00B93702" w:rsidRDefault="00D74D27" w:rsidP="00546BDF">
            <w:pPr>
              <w:pStyle w:val="TAL"/>
              <w:rPr>
                <w:rFonts w:cs="Arial"/>
                <w:lang w:eastAsia="en-US"/>
              </w:rPr>
            </w:pPr>
            <w:r w:rsidRPr="00B93702">
              <w:rPr>
                <w:rFonts w:cs="Arial"/>
                <w:lang w:eastAsia="en-US"/>
              </w:rPr>
              <w:t>C:TC5b, TC6b</w:t>
            </w:r>
          </w:p>
          <w:p w14:paraId="1A4A8319"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14:paraId="3794098F" w14:textId="77777777"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p>
          <w:p w14:paraId="453F849F" w14:textId="77777777" w:rsidR="002F6EF4" w:rsidRPr="00B93702" w:rsidRDefault="002F6EF4" w:rsidP="002F6EF4">
            <w:pPr>
              <w:pStyle w:val="TAL"/>
              <w:rPr>
                <w:rFonts w:cs="Arial"/>
                <w:lang w:eastAsia="en-US"/>
              </w:rPr>
            </w:pPr>
            <w:r w:rsidRPr="00B93702">
              <w:rPr>
                <w:rFonts w:cs="Arial"/>
                <w:lang w:eastAsia="en-US"/>
              </w:rPr>
              <w:t>NI: TC15</w:t>
            </w:r>
          </w:p>
          <w:p w14:paraId="30CFA127"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28662365" w14:textId="77777777" w:rsidR="00D74D27" w:rsidRPr="00B93702" w:rsidRDefault="00D74D27" w:rsidP="00546BDF">
            <w:pPr>
              <w:pStyle w:val="TAL"/>
              <w:rPr>
                <w:rFonts w:cs="Arial"/>
                <w:lang w:eastAsia="en-US"/>
              </w:rPr>
            </w:pPr>
            <w:r w:rsidRPr="00B93702">
              <w:rPr>
                <w:rFonts w:cs="Arial"/>
                <w:lang w:eastAsia="en-US"/>
              </w:rPr>
              <w:t>C: TC5b, TC6a</w:t>
            </w:r>
          </w:p>
          <w:p w14:paraId="7168A571"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14:paraId="569FD264" w14:textId="77777777"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14:paraId="4C57275C" w14:textId="77777777" w:rsidR="00D74D27" w:rsidRPr="00B93702" w:rsidRDefault="00D74D27" w:rsidP="00B0695F">
            <w:pPr>
              <w:keepNext/>
              <w:keepLines/>
              <w:spacing w:after="0"/>
              <w:rPr>
                <w:rFonts w:ascii="Arial" w:hAnsi="Arial"/>
                <w:sz w:val="18"/>
              </w:rPr>
            </w:pPr>
            <w:r w:rsidRPr="00B93702">
              <w:rPr>
                <w:rFonts w:ascii="Arial" w:hAnsi="Arial"/>
                <w:sz w:val="18"/>
              </w:rPr>
              <w:t>C: TC5b, TC6a*</w:t>
            </w:r>
          </w:p>
          <w:p w14:paraId="468DD6E1" w14:textId="77777777" w:rsidR="00D74D27" w:rsidRPr="00B93702" w:rsidRDefault="00D74D27" w:rsidP="00B0695F">
            <w:pPr>
              <w:keepNext/>
              <w:keepLines/>
              <w:spacing w:after="0"/>
              <w:rPr>
                <w:rFonts w:ascii="Arial" w:hAnsi="Arial"/>
                <w:sz w:val="18"/>
              </w:rPr>
            </w:pPr>
            <w:r w:rsidRPr="00B93702">
              <w:rPr>
                <w:rFonts w:ascii="Arial" w:hAnsi="Arial"/>
                <w:sz w:val="18"/>
              </w:rPr>
              <w:t>CNC:</w:t>
            </w:r>
            <w:r w:rsidR="00560179" w:rsidRPr="00B93702">
              <w:rPr>
                <w:rFonts w:ascii="Arial" w:hAnsi="Arial"/>
                <w:sz w:val="18"/>
              </w:rPr>
              <w:t xml:space="preserve"> </w:t>
            </w:r>
            <w:r w:rsidRPr="00B93702">
              <w:rPr>
                <w:rFonts w:ascii="Arial" w:hAnsi="Arial"/>
                <w:sz w:val="18"/>
              </w:rPr>
              <w:t>NTC5b, TC6a*</w:t>
            </w:r>
          </w:p>
          <w:p w14:paraId="4A794324" w14:textId="77777777" w:rsidR="002F6EF4" w:rsidRPr="00B93702" w:rsidRDefault="00D74D27" w:rsidP="002F6EF4">
            <w:pPr>
              <w:pStyle w:val="TAL"/>
              <w:rPr>
                <w:rFonts w:cs="Arial"/>
              </w:rPr>
            </w:pPr>
            <w:r w:rsidRPr="00B93702">
              <w:rPr>
                <w:rFonts w:cs="Arial"/>
              </w:rPr>
              <w:t>C/NC: TC5b. NTC5b,</w:t>
            </w:r>
            <w:r w:rsidR="00560179" w:rsidRPr="00B93702">
              <w:rPr>
                <w:rFonts w:cs="Arial"/>
              </w:rPr>
              <w:t xml:space="preserve"> </w:t>
            </w:r>
            <w:r w:rsidRPr="00B93702">
              <w:rPr>
                <w:rFonts w:cs="Arial"/>
              </w:rPr>
              <w:t>TC6a*</w:t>
            </w:r>
          </w:p>
          <w:p w14:paraId="291187E8" w14:textId="77777777" w:rsidR="002F6EF4" w:rsidRPr="00B93702" w:rsidRDefault="002F6EF4" w:rsidP="002F6EF4">
            <w:pPr>
              <w:pStyle w:val="TAL"/>
              <w:rPr>
                <w:rFonts w:cs="Arial"/>
                <w:lang w:eastAsia="en-US"/>
              </w:rPr>
            </w:pPr>
            <w:r w:rsidRPr="00B93702">
              <w:rPr>
                <w:rFonts w:cs="Arial"/>
                <w:lang w:eastAsia="en-US"/>
              </w:rPr>
              <w:t>NI: TC15</w:t>
            </w:r>
          </w:p>
          <w:p w14:paraId="2097A23B" w14:textId="77777777" w:rsidR="00D74D27" w:rsidRPr="00B93702" w:rsidRDefault="002F6EF4" w:rsidP="002F6EF4">
            <w:pPr>
              <w:pStyle w:val="TAL"/>
              <w:rPr>
                <w:rFonts w:cs="Arial"/>
                <w:lang w:eastAsia="en-US"/>
              </w:rPr>
            </w:pPr>
            <w:r w:rsidRPr="00B93702">
              <w:rPr>
                <w:rFonts w:cs="Arial"/>
                <w:lang w:eastAsia="en-US"/>
              </w:rPr>
              <w:t>NG: TC18</w:t>
            </w:r>
          </w:p>
        </w:tc>
      </w:tr>
      <w:tr w:rsidR="00B93702" w:rsidRPr="00B93702" w14:paraId="5B91710F" w14:textId="77777777" w:rsidTr="00E46DAC">
        <w:trPr>
          <w:jc w:val="center"/>
        </w:trPr>
        <w:tc>
          <w:tcPr>
            <w:tcW w:w="1788" w:type="dxa"/>
            <w:vAlign w:val="center"/>
          </w:tcPr>
          <w:p w14:paraId="0C972B47" w14:textId="77777777" w:rsidR="00D74D27" w:rsidRPr="00B93702" w:rsidRDefault="00D74D27" w:rsidP="00AB57F0">
            <w:pPr>
              <w:pStyle w:val="TAL"/>
              <w:ind w:left="14"/>
              <w:rPr>
                <w:rFonts w:cs="Arial"/>
                <w:lang w:eastAsia="en-US"/>
              </w:rPr>
            </w:pPr>
            <w:r w:rsidRPr="00B93702">
              <w:rPr>
                <w:rFonts w:cs="Arial"/>
                <w:lang w:eastAsia="en-US"/>
              </w:rPr>
              <w:t>Additional narrowband blocking requirement for GSM/EDGE</w:t>
            </w:r>
          </w:p>
        </w:tc>
        <w:tc>
          <w:tcPr>
            <w:tcW w:w="1278" w:type="dxa"/>
          </w:tcPr>
          <w:p w14:paraId="1E63EEA1"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7AC653ED"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258EA934"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6CFDFE57" w14:textId="77777777" w:rsidR="00D74D27" w:rsidRPr="00B93702" w:rsidRDefault="00D74D27" w:rsidP="00AB57F0">
            <w:pPr>
              <w:pStyle w:val="TAL"/>
              <w:rPr>
                <w:rFonts w:cs="Arial"/>
                <w:lang w:eastAsia="en-US"/>
              </w:rPr>
            </w:pPr>
            <w:r w:rsidRPr="00B93702">
              <w:rPr>
                <w:rFonts w:cs="Arial"/>
                <w:lang w:eastAsia="en-US"/>
              </w:rPr>
              <w:t>(TS 51.021)</w:t>
            </w:r>
          </w:p>
        </w:tc>
        <w:tc>
          <w:tcPr>
            <w:tcW w:w="1278" w:type="dxa"/>
          </w:tcPr>
          <w:p w14:paraId="67133043"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662F6077"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4294A52C" w14:textId="77777777" w:rsidR="00D74D27" w:rsidRPr="00B93702" w:rsidRDefault="00D74D27" w:rsidP="00AB57F0">
            <w:pPr>
              <w:pStyle w:val="TAL"/>
              <w:rPr>
                <w:rFonts w:cs="Arial"/>
                <w:lang w:eastAsia="en-US"/>
              </w:rPr>
            </w:pPr>
            <w:r w:rsidRPr="00B93702">
              <w:rPr>
                <w:rFonts w:cs="Arial"/>
              </w:rPr>
              <w:t>TC5b</w:t>
            </w:r>
          </w:p>
        </w:tc>
      </w:tr>
      <w:tr w:rsidR="00B93702" w:rsidRPr="00B93702" w14:paraId="34920EED" w14:textId="77777777" w:rsidTr="00E46DAC">
        <w:trPr>
          <w:jc w:val="center"/>
        </w:trPr>
        <w:tc>
          <w:tcPr>
            <w:tcW w:w="1788" w:type="dxa"/>
            <w:vAlign w:val="center"/>
          </w:tcPr>
          <w:p w14:paraId="75AB31C0" w14:textId="77777777" w:rsidR="00D74D27" w:rsidRPr="00B93702" w:rsidRDefault="00D74D27" w:rsidP="00AB57F0">
            <w:pPr>
              <w:pStyle w:val="TAL"/>
              <w:ind w:left="14"/>
              <w:rPr>
                <w:rFonts w:cs="Arial"/>
                <w:lang w:eastAsia="en-US"/>
              </w:rPr>
            </w:pPr>
            <w:r w:rsidRPr="00B93702">
              <w:rPr>
                <w:rFonts w:cs="Arial"/>
                <w:lang w:eastAsia="en-US"/>
              </w:rPr>
              <w:t>GSM/EDGE requirements for AM suppression</w:t>
            </w:r>
          </w:p>
        </w:tc>
        <w:tc>
          <w:tcPr>
            <w:tcW w:w="1278" w:type="dxa"/>
          </w:tcPr>
          <w:p w14:paraId="43A082C5"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7FC58851"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580B99F0"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501D789C" w14:textId="77777777" w:rsidR="00D74D27" w:rsidRPr="00B93702" w:rsidRDefault="00D74D27" w:rsidP="00AB57F0">
            <w:pPr>
              <w:pStyle w:val="TAL"/>
              <w:rPr>
                <w:rFonts w:cs="Arial"/>
                <w:lang w:eastAsia="en-US"/>
              </w:rPr>
            </w:pPr>
            <w:r w:rsidRPr="00B93702">
              <w:rPr>
                <w:rFonts w:cs="Arial"/>
                <w:lang w:eastAsia="en-US"/>
              </w:rPr>
              <w:t>(TS 51.021)</w:t>
            </w:r>
          </w:p>
        </w:tc>
        <w:tc>
          <w:tcPr>
            <w:tcW w:w="1278" w:type="dxa"/>
          </w:tcPr>
          <w:p w14:paraId="15A8CC25"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07AC6842"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7C286405" w14:textId="77777777" w:rsidR="00D74D27" w:rsidRPr="00B93702" w:rsidRDefault="00D74D27" w:rsidP="00AB57F0">
            <w:pPr>
              <w:pStyle w:val="TAL"/>
              <w:rPr>
                <w:rFonts w:cs="Arial"/>
                <w:lang w:eastAsia="en-US"/>
              </w:rPr>
            </w:pPr>
            <w:r w:rsidRPr="00B93702">
              <w:rPr>
                <w:rFonts w:cs="Arial"/>
              </w:rPr>
              <w:t>TC5b</w:t>
            </w:r>
          </w:p>
        </w:tc>
      </w:tr>
      <w:tr w:rsidR="00B93702" w:rsidRPr="00B93702" w14:paraId="00D65C3E" w14:textId="77777777" w:rsidTr="00E46DAC">
        <w:trPr>
          <w:jc w:val="center"/>
        </w:trPr>
        <w:tc>
          <w:tcPr>
            <w:tcW w:w="1788" w:type="dxa"/>
            <w:vAlign w:val="center"/>
          </w:tcPr>
          <w:p w14:paraId="62535E5B" w14:textId="77777777" w:rsidR="00D74D27" w:rsidRPr="00B93702" w:rsidRDefault="00D74D27" w:rsidP="00AB57F0">
            <w:pPr>
              <w:pStyle w:val="TAL"/>
              <w:ind w:left="14"/>
              <w:rPr>
                <w:rFonts w:cs="Arial"/>
                <w:lang w:eastAsia="en-US"/>
              </w:rPr>
            </w:pPr>
            <w:r w:rsidRPr="00B93702">
              <w:rPr>
                <w:rFonts w:cs="Arial"/>
                <w:lang w:eastAsia="en-US"/>
              </w:rPr>
              <w:t>Additional BC3 blocking requirement</w:t>
            </w:r>
          </w:p>
        </w:tc>
        <w:tc>
          <w:tcPr>
            <w:tcW w:w="1278" w:type="dxa"/>
          </w:tcPr>
          <w:p w14:paraId="3357B51B"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46CBA3CD"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0D57C4E5" w14:textId="77777777" w:rsidR="00D74D27" w:rsidRPr="00B93702" w:rsidRDefault="00D74D27" w:rsidP="00AB57F0">
            <w:pPr>
              <w:pStyle w:val="TAL"/>
              <w:rPr>
                <w:rFonts w:cs="Arial"/>
                <w:lang w:eastAsia="en-US"/>
              </w:rPr>
            </w:pPr>
            <w:r w:rsidRPr="00B93702">
              <w:rPr>
                <w:rFonts w:cs="Arial"/>
                <w:lang w:eastAsia="en-US"/>
              </w:rPr>
              <w:t>C: TC3b</w:t>
            </w:r>
          </w:p>
        </w:tc>
        <w:tc>
          <w:tcPr>
            <w:tcW w:w="1278" w:type="dxa"/>
          </w:tcPr>
          <w:p w14:paraId="7B293B5C"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77D74522"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18842E5A" w14:textId="77777777" w:rsidR="00D74D27" w:rsidRPr="00B93702" w:rsidRDefault="00D74D27" w:rsidP="00AB57F0">
            <w:pPr>
              <w:pStyle w:val="TAL"/>
              <w:rPr>
                <w:rFonts w:cs="Arial"/>
                <w:lang w:eastAsia="en-US"/>
              </w:rPr>
            </w:pPr>
            <w:r w:rsidRPr="00B93702">
              <w:rPr>
                <w:rFonts w:cs="Arial"/>
                <w:lang w:eastAsia="en-US"/>
              </w:rPr>
              <w:t>N/A</w:t>
            </w:r>
          </w:p>
        </w:tc>
        <w:tc>
          <w:tcPr>
            <w:tcW w:w="1460" w:type="dxa"/>
          </w:tcPr>
          <w:p w14:paraId="21F2F60F" w14:textId="77777777" w:rsidR="00D74D27" w:rsidRPr="00B93702" w:rsidRDefault="00D74D27" w:rsidP="00AB57F0">
            <w:pPr>
              <w:pStyle w:val="TAL"/>
              <w:rPr>
                <w:rFonts w:cs="Arial"/>
                <w:lang w:eastAsia="en-US"/>
              </w:rPr>
            </w:pPr>
            <w:r w:rsidRPr="00B93702">
              <w:rPr>
                <w:rFonts w:cs="Arial"/>
              </w:rPr>
              <w:t>N/A</w:t>
            </w:r>
          </w:p>
        </w:tc>
      </w:tr>
      <w:tr w:rsidR="00B93702" w:rsidRPr="00B93702" w14:paraId="7DCC03D0" w14:textId="77777777" w:rsidTr="00E46DAC">
        <w:trPr>
          <w:jc w:val="center"/>
        </w:trPr>
        <w:tc>
          <w:tcPr>
            <w:tcW w:w="1788" w:type="dxa"/>
            <w:vAlign w:val="center"/>
          </w:tcPr>
          <w:p w14:paraId="3A9D723E" w14:textId="77777777" w:rsidR="00E46DAC" w:rsidRPr="00B93702" w:rsidRDefault="00E46DAC" w:rsidP="00AB57F0">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278" w:type="dxa"/>
          </w:tcPr>
          <w:p w14:paraId="45348572"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0AF05250"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092901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1AFAC8F"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5B7BC5BC"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365DAAB1"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426A29A2"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3C4C4697" w14:textId="77777777" w:rsidTr="00E46DAC">
        <w:trPr>
          <w:jc w:val="center"/>
        </w:trPr>
        <w:tc>
          <w:tcPr>
            <w:tcW w:w="1788" w:type="dxa"/>
          </w:tcPr>
          <w:p w14:paraId="16BB4C35" w14:textId="77777777"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14:paraId="2A675AA8" w14:textId="77777777" w:rsidR="00D74D27" w:rsidRPr="00B93702" w:rsidRDefault="00D74D27" w:rsidP="00546BDF">
            <w:pPr>
              <w:pStyle w:val="TAL"/>
              <w:rPr>
                <w:rFonts w:cs="Arial"/>
                <w:lang w:eastAsia="en-US"/>
              </w:rPr>
            </w:pPr>
            <w:r w:rsidRPr="00B93702">
              <w:rPr>
                <w:rFonts w:cs="Arial"/>
                <w:lang w:eastAsia="en-US"/>
              </w:rPr>
              <w:t>C: TC3a</w:t>
            </w:r>
          </w:p>
          <w:p w14:paraId="5A0DAADB" w14:textId="77777777" w:rsidR="00D74D27" w:rsidRPr="00B93702" w:rsidRDefault="00D74D27" w:rsidP="00546BDF">
            <w:pPr>
              <w:pStyle w:val="TAL"/>
              <w:rPr>
                <w:rFonts w:cs="Arial"/>
                <w:lang w:eastAsia="en-US"/>
              </w:rPr>
            </w:pPr>
            <w:r w:rsidRPr="00B93702">
              <w:rPr>
                <w:rFonts w:cs="Arial"/>
                <w:lang w:eastAsia="en-US"/>
              </w:rPr>
              <w:t>CNC: NTC3a</w:t>
            </w:r>
          </w:p>
          <w:p w14:paraId="59608CDE" w14:textId="77777777" w:rsidR="002F6EF4" w:rsidRPr="00B93702" w:rsidRDefault="00D74D27" w:rsidP="002F6EF4">
            <w:pPr>
              <w:pStyle w:val="TAL"/>
              <w:rPr>
                <w:rFonts w:cs="Arial"/>
                <w:lang w:eastAsia="en-US"/>
              </w:rPr>
            </w:pPr>
            <w:r w:rsidRPr="00B93702">
              <w:rPr>
                <w:rFonts w:cs="Arial"/>
                <w:lang w:eastAsia="en-US"/>
              </w:rPr>
              <w:t>C/NC: TC3a, NTC3a</w:t>
            </w:r>
          </w:p>
          <w:p w14:paraId="6808FD68" w14:textId="77777777" w:rsidR="002F6EF4" w:rsidRPr="00B93702" w:rsidRDefault="002F6EF4" w:rsidP="002F6EF4">
            <w:pPr>
              <w:pStyle w:val="TAL"/>
              <w:rPr>
                <w:rFonts w:cs="Arial"/>
                <w:lang w:eastAsia="en-US"/>
              </w:rPr>
            </w:pPr>
            <w:r w:rsidRPr="00B93702">
              <w:rPr>
                <w:rFonts w:cs="Arial"/>
                <w:lang w:eastAsia="en-US"/>
              </w:rPr>
              <w:t>NI: TC16</w:t>
            </w:r>
          </w:p>
          <w:p w14:paraId="3BEE7A0A"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46CCA3C1" w14:textId="77777777" w:rsidR="00D74D27" w:rsidRPr="00B93702" w:rsidRDefault="00D74D27" w:rsidP="00546BDF">
            <w:pPr>
              <w:pStyle w:val="TAL"/>
              <w:rPr>
                <w:rFonts w:cs="Arial"/>
                <w:lang w:eastAsia="en-US"/>
              </w:rPr>
            </w:pPr>
            <w:r w:rsidRPr="00B93702">
              <w:rPr>
                <w:rFonts w:cs="Arial"/>
                <w:lang w:eastAsia="en-US"/>
              </w:rPr>
              <w:t>C: TC3a</w:t>
            </w:r>
          </w:p>
          <w:p w14:paraId="33B2FFF3" w14:textId="77777777" w:rsidR="00D74D27" w:rsidRPr="00B93702" w:rsidRDefault="00D74D27" w:rsidP="00546BDF">
            <w:pPr>
              <w:pStyle w:val="TAL"/>
              <w:rPr>
                <w:rFonts w:cs="Arial"/>
                <w:lang w:eastAsia="en-US"/>
              </w:rPr>
            </w:pPr>
            <w:r w:rsidRPr="00B93702">
              <w:rPr>
                <w:rFonts w:cs="Arial"/>
                <w:lang w:eastAsia="en-US"/>
              </w:rPr>
              <w:t>CNC: NTC3a</w:t>
            </w:r>
          </w:p>
          <w:p w14:paraId="7511E923" w14:textId="77777777" w:rsidR="002F6EF4" w:rsidRPr="00B93702" w:rsidRDefault="00D74D27" w:rsidP="002F6EF4">
            <w:pPr>
              <w:pStyle w:val="TAL"/>
              <w:rPr>
                <w:rFonts w:cs="Arial"/>
                <w:lang w:eastAsia="en-US"/>
              </w:rPr>
            </w:pPr>
            <w:r w:rsidRPr="00B93702">
              <w:rPr>
                <w:rFonts w:cs="Arial"/>
                <w:lang w:eastAsia="en-US"/>
              </w:rPr>
              <w:t>C/NC: TC3a, NTC3a</w:t>
            </w:r>
          </w:p>
          <w:p w14:paraId="4B29D814" w14:textId="77777777" w:rsidR="002F6EF4" w:rsidRPr="00B93702" w:rsidRDefault="002F6EF4" w:rsidP="002F6EF4">
            <w:pPr>
              <w:pStyle w:val="TAL"/>
              <w:rPr>
                <w:rFonts w:cs="Arial"/>
                <w:lang w:eastAsia="en-US"/>
              </w:rPr>
            </w:pPr>
            <w:r w:rsidRPr="00B93702">
              <w:rPr>
                <w:rFonts w:cs="Arial"/>
                <w:lang w:eastAsia="en-US"/>
              </w:rPr>
              <w:t>NI: TC16</w:t>
            </w:r>
          </w:p>
          <w:p w14:paraId="1F53548E"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5ADF8488" w14:textId="77777777" w:rsidR="00282F6D" w:rsidRPr="00B93702" w:rsidRDefault="00D74D27" w:rsidP="00282F6D">
            <w:pPr>
              <w:pStyle w:val="TAL"/>
              <w:rPr>
                <w:rFonts w:cs="Arial"/>
              </w:rPr>
            </w:pPr>
            <w:r w:rsidRPr="00B93702">
              <w:rPr>
                <w:rFonts w:cs="Arial"/>
                <w:lang w:eastAsia="en-US"/>
              </w:rPr>
              <w:t>C: TC3b</w:t>
            </w:r>
          </w:p>
          <w:p w14:paraId="4BEC310B" w14:textId="77777777" w:rsidR="00282F6D" w:rsidRPr="00B93702" w:rsidRDefault="00282F6D" w:rsidP="00282F6D">
            <w:pPr>
              <w:pStyle w:val="TAL"/>
              <w:rPr>
                <w:rFonts w:cs="Arial"/>
              </w:rPr>
            </w:pPr>
            <w:r w:rsidRPr="00B93702">
              <w:rPr>
                <w:rFonts w:cs="Arial"/>
              </w:rPr>
              <w:t>NI: TC16</w:t>
            </w:r>
          </w:p>
          <w:p w14:paraId="3F225275" w14:textId="77777777" w:rsidR="00D74D27" w:rsidRPr="00B93702" w:rsidRDefault="00282F6D" w:rsidP="00282F6D">
            <w:pPr>
              <w:pStyle w:val="TAL"/>
              <w:rPr>
                <w:rFonts w:cs="Arial"/>
                <w:lang w:eastAsia="en-US"/>
              </w:rPr>
            </w:pPr>
            <w:r w:rsidRPr="00B93702">
              <w:rPr>
                <w:rFonts w:cs="Arial"/>
              </w:rPr>
              <w:t>NG: TC19</w:t>
            </w:r>
          </w:p>
        </w:tc>
        <w:tc>
          <w:tcPr>
            <w:tcW w:w="1278" w:type="dxa"/>
          </w:tcPr>
          <w:p w14:paraId="22C215B7" w14:textId="77777777" w:rsidR="00D74D27" w:rsidRPr="00B93702" w:rsidRDefault="00D74D27" w:rsidP="00546BDF">
            <w:pPr>
              <w:pStyle w:val="TAL"/>
              <w:rPr>
                <w:rFonts w:cs="Arial"/>
                <w:lang w:eastAsia="en-US"/>
              </w:rPr>
            </w:pPr>
            <w:r w:rsidRPr="00B93702">
              <w:rPr>
                <w:rFonts w:cs="Arial"/>
                <w:lang w:eastAsia="en-US"/>
              </w:rPr>
              <w:t>C: TC5a</w:t>
            </w:r>
          </w:p>
          <w:p w14:paraId="0AC7E4B3" w14:textId="77777777" w:rsidR="00D74D27" w:rsidRPr="00B93702" w:rsidRDefault="00D74D27" w:rsidP="00546BDF">
            <w:pPr>
              <w:pStyle w:val="TAL"/>
              <w:rPr>
                <w:rFonts w:cs="Arial"/>
                <w:lang w:eastAsia="en-US"/>
              </w:rPr>
            </w:pPr>
            <w:r w:rsidRPr="00B93702">
              <w:rPr>
                <w:rFonts w:cs="Arial"/>
                <w:lang w:eastAsia="en-US"/>
              </w:rPr>
              <w:t>CNC: NTC5a</w:t>
            </w:r>
          </w:p>
          <w:p w14:paraId="319D6AFD" w14:textId="77777777"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14:paraId="7F1E3C14" w14:textId="77777777" w:rsidR="00D74D27" w:rsidRPr="00B93702" w:rsidRDefault="00D74D27" w:rsidP="00546BDF">
            <w:pPr>
              <w:pStyle w:val="TAL"/>
              <w:rPr>
                <w:rFonts w:cs="Arial"/>
                <w:lang w:eastAsia="en-US"/>
              </w:rPr>
            </w:pPr>
            <w:r w:rsidRPr="00B93702">
              <w:rPr>
                <w:rFonts w:cs="Arial"/>
                <w:lang w:eastAsia="en-US"/>
              </w:rPr>
              <w:t>C: TC5b</w:t>
            </w:r>
          </w:p>
          <w:p w14:paraId="45F3D91B" w14:textId="77777777" w:rsidR="00D74D27" w:rsidRPr="00B93702" w:rsidRDefault="00D74D27" w:rsidP="00546BDF">
            <w:pPr>
              <w:pStyle w:val="TAL"/>
              <w:rPr>
                <w:rFonts w:cs="Arial"/>
                <w:lang w:eastAsia="en-US"/>
              </w:rPr>
            </w:pPr>
            <w:r w:rsidRPr="00B93702">
              <w:rPr>
                <w:rFonts w:cs="Arial"/>
                <w:lang w:eastAsia="en-US"/>
              </w:rPr>
              <w:t>CNC: NTC5b</w:t>
            </w:r>
          </w:p>
          <w:p w14:paraId="36DCB4CE" w14:textId="77777777" w:rsidR="002F6EF4" w:rsidRPr="00B93702" w:rsidRDefault="00D74D27" w:rsidP="002F6EF4">
            <w:pPr>
              <w:pStyle w:val="TAL"/>
              <w:rPr>
                <w:rFonts w:cs="Arial"/>
                <w:lang w:eastAsia="en-US"/>
              </w:rPr>
            </w:pPr>
            <w:r w:rsidRPr="00B93702">
              <w:rPr>
                <w:rFonts w:cs="Arial"/>
                <w:lang w:eastAsia="en-US"/>
              </w:rPr>
              <w:t>C/NC: TC5b, NTC5b</w:t>
            </w:r>
          </w:p>
          <w:p w14:paraId="4C110E10" w14:textId="77777777" w:rsidR="002F6EF4" w:rsidRPr="00B93702" w:rsidRDefault="002F6EF4" w:rsidP="002F6EF4">
            <w:pPr>
              <w:pStyle w:val="TAL"/>
              <w:rPr>
                <w:rFonts w:cs="Arial"/>
                <w:lang w:eastAsia="en-US"/>
              </w:rPr>
            </w:pPr>
            <w:r w:rsidRPr="00B93702">
              <w:rPr>
                <w:rFonts w:cs="Arial"/>
                <w:lang w:eastAsia="en-US"/>
              </w:rPr>
              <w:t>NI: TC15</w:t>
            </w:r>
          </w:p>
          <w:p w14:paraId="455563BD"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77E02106" w14:textId="77777777" w:rsidR="00D74D27" w:rsidRPr="00B93702" w:rsidRDefault="00D74D27" w:rsidP="00546BDF">
            <w:pPr>
              <w:pStyle w:val="TAL"/>
              <w:rPr>
                <w:rFonts w:cs="Arial"/>
                <w:lang w:eastAsia="en-US"/>
              </w:rPr>
            </w:pPr>
            <w:r w:rsidRPr="00B93702">
              <w:rPr>
                <w:rFonts w:cs="Arial"/>
                <w:lang w:eastAsia="en-US"/>
              </w:rPr>
              <w:t>C: TC5b</w:t>
            </w:r>
          </w:p>
          <w:p w14:paraId="6C5FDB70" w14:textId="77777777" w:rsidR="00D74D27" w:rsidRPr="00B93702" w:rsidRDefault="00D74D27" w:rsidP="00546BDF">
            <w:pPr>
              <w:pStyle w:val="TAL"/>
              <w:rPr>
                <w:rFonts w:cs="Arial"/>
                <w:lang w:eastAsia="en-US"/>
              </w:rPr>
            </w:pPr>
            <w:r w:rsidRPr="00B93702">
              <w:rPr>
                <w:rFonts w:cs="Arial"/>
                <w:lang w:eastAsia="en-US"/>
              </w:rPr>
              <w:t>CNC: NTC5c, C/NC: TC5b, NTC5c</w:t>
            </w:r>
          </w:p>
        </w:tc>
        <w:tc>
          <w:tcPr>
            <w:tcW w:w="1460" w:type="dxa"/>
          </w:tcPr>
          <w:p w14:paraId="3472460F" w14:textId="77777777" w:rsidR="00D74D27" w:rsidRPr="00B93702" w:rsidRDefault="00D74D27" w:rsidP="00B0695F">
            <w:pPr>
              <w:keepNext/>
              <w:keepLines/>
              <w:spacing w:after="0"/>
              <w:rPr>
                <w:rFonts w:ascii="Arial" w:hAnsi="Arial"/>
                <w:sz w:val="18"/>
              </w:rPr>
            </w:pPr>
            <w:r w:rsidRPr="00B93702">
              <w:rPr>
                <w:rFonts w:ascii="Arial" w:hAnsi="Arial"/>
                <w:sz w:val="18"/>
              </w:rPr>
              <w:t>C: TC5b</w:t>
            </w:r>
          </w:p>
          <w:p w14:paraId="1EF6765B" w14:textId="77777777" w:rsidR="00D74D27" w:rsidRPr="00B93702" w:rsidRDefault="00D74D27" w:rsidP="00B0695F">
            <w:pPr>
              <w:keepNext/>
              <w:keepLines/>
              <w:spacing w:after="0"/>
              <w:rPr>
                <w:rFonts w:ascii="Arial" w:hAnsi="Arial"/>
                <w:sz w:val="18"/>
              </w:rPr>
            </w:pPr>
            <w:r w:rsidRPr="00B93702">
              <w:rPr>
                <w:rFonts w:ascii="Arial" w:hAnsi="Arial"/>
                <w:sz w:val="18"/>
              </w:rPr>
              <w:t>CNC: NTC5b</w:t>
            </w:r>
          </w:p>
          <w:p w14:paraId="702750C8" w14:textId="77777777" w:rsidR="002F6EF4" w:rsidRPr="00B93702" w:rsidRDefault="00D74D27" w:rsidP="002F6EF4">
            <w:pPr>
              <w:pStyle w:val="TAL"/>
              <w:rPr>
                <w:rFonts w:cs="Arial"/>
              </w:rPr>
            </w:pPr>
            <w:r w:rsidRPr="00B93702">
              <w:rPr>
                <w:rFonts w:cs="Arial"/>
              </w:rPr>
              <w:t>C/NC: TC5b, NTC5b</w:t>
            </w:r>
          </w:p>
          <w:p w14:paraId="2F52ECB0" w14:textId="77777777" w:rsidR="002F6EF4" w:rsidRPr="00B93702" w:rsidRDefault="002F6EF4" w:rsidP="002F6EF4">
            <w:pPr>
              <w:pStyle w:val="TAL"/>
              <w:rPr>
                <w:rFonts w:cs="Arial"/>
                <w:lang w:eastAsia="en-US"/>
              </w:rPr>
            </w:pPr>
            <w:r w:rsidRPr="00B93702">
              <w:rPr>
                <w:rFonts w:cs="Arial"/>
                <w:lang w:eastAsia="en-US"/>
              </w:rPr>
              <w:t>NI: TC15</w:t>
            </w:r>
          </w:p>
          <w:p w14:paraId="1B4EE24C" w14:textId="77777777" w:rsidR="00D74D27" w:rsidRPr="00B93702" w:rsidRDefault="002F6EF4" w:rsidP="002F6EF4">
            <w:pPr>
              <w:pStyle w:val="TAL"/>
              <w:rPr>
                <w:rFonts w:cs="Arial"/>
                <w:lang w:eastAsia="en-US"/>
              </w:rPr>
            </w:pPr>
            <w:r w:rsidRPr="00B93702">
              <w:rPr>
                <w:rFonts w:cs="Arial"/>
                <w:lang w:eastAsia="en-US"/>
              </w:rPr>
              <w:t>NG: TC18</w:t>
            </w:r>
          </w:p>
        </w:tc>
      </w:tr>
      <w:tr w:rsidR="00B93702" w:rsidRPr="00B93702" w14:paraId="262BB8EA" w14:textId="77777777" w:rsidTr="00E46DAC">
        <w:trPr>
          <w:jc w:val="center"/>
        </w:trPr>
        <w:tc>
          <w:tcPr>
            <w:tcW w:w="1788" w:type="dxa"/>
          </w:tcPr>
          <w:p w14:paraId="553CE58C" w14:textId="77777777" w:rsidR="00D74D27" w:rsidRPr="00B93702" w:rsidRDefault="00D74D27" w:rsidP="00AB57F0">
            <w:pPr>
              <w:pStyle w:val="TAL"/>
              <w:rPr>
                <w:rFonts w:cs="Arial"/>
                <w:lang w:eastAsia="en-US"/>
              </w:rPr>
            </w:pPr>
            <w:r w:rsidRPr="00B93702">
              <w:rPr>
                <w:rFonts w:cs="Arial"/>
                <w:lang w:eastAsia="en-US"/>
              </w:rPr>
              <w:t>Co-location requirement</w:t>
            </w:r>
          </w:p>
        </w:tc>
        <w:tc>
          <w:tcPr>
            <w:tcW w:w="1278" w:type="dxa"/>
          </w:tcPr>
          <w:p w14:paraId="1C3F0BC5" w14:textId="77777777" w:rsidR="00D74D27" w:rsidRPr="00B93702" w:rsidRDefault="00D74D27" w:rsidP="00546BDF">
            <w:pPr>
              <w:pStyle w:val="TAL"/>
              <w:rPr>
                <w:rFonts w:cs="Arial"/>
                <w:lang w:eastAsia="en-US"/>
              </w:rPr>
            </w:pPr>
            <w:r w:rsidRPr="00B93702">
              <w:rPr>
                <w:rFonts w:cs="Arial"/>
                <w:lang w:eastAsia="en-US"/>
              </w:rPr>
              <w:t>C: TC3a</w:t>
            </w:r>
          </w:p>
          <w:p w14:paraId="39B34B39" w14:textId="77777777" w:rsidR="00D74D27" w:rsidRPr="00B93702" w:rsidRDefault="00D74D27" w:rsidP="00546BDF">
            <w:pPr>
              <w:pStyle w:val="TAL"/>
              <w:rPr>
                <w:rFonts w:cs="Arial"/>
                <w:lang w:eastAsia="en-US"/>
              </w:rPr>
            </w:pPr>
            <w:r w:rsidRPr="00B93702">
              <w:rPr>
                <w:rFonts w:cs="Arial"/>
                <w:lang w:eastAsia="en-US"/>
              </w:rPr>
              <w:t>CNC: NTC3a</w:t>
            </w:r>
          </w:p>
          <w:p w14:paraId="2E59AE90" w14:textId="77777777" w:rsidR="002F6EF4" w:rsidRPr="00B93702" w:rsidRDefault="00D74D27" w:rsidP="002F6EF4">
            <w:pPr>
              <w:pStyle w:val="TAL"/>
              <w:rPr>
                <w:rFonts w:cs="Arial"/>
                <w:lang w:eastAsia="en-US"/>
              </w:rPr>
            </w:pPr>
            <w:r w:rsidRPr="00B93702">
              <w:rPr>
                <w:rFonts w:cs="Arial"/>
                <w:lang w:eastAsia="en-US"/>
              </w:rPr>
              <w:t>C/NC: TC3a, NTC3a</w:t>
            </w:r>
          </w:p>
          <w:p w14:paraId="418A9085" w14:textId="77777777" w:rsidR="002F6EF4" w:rsidRPr="00B93702" w:rsidRDefault="002F6EF4" w:rsidP="002F6EF4">
            <w:pPr>
              <w:pStyle w:val="TAL"/>
              <w:rPr>
                <w:rFonts w:cs="Arial"/>
                <w:lang w:eastAsia="en-US"/>
              </w:rPr>
            </w:pPr>
            <w:r w:rsidRPr="00B93702">
              <w:rPr>
                <w:rFonts w:cs="Arial"/>
                <w:lang w:eastAsia="en-US"/>
              </w:rPr>
              <w:t>NI: TC16</w:t>
            </w:r>
          </w:p>
          <w:p w14:paraId="7BD71FB8"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06E8DB25" w14:textId="77777777" w:rsidR="00D74D27" w:rsidRPr="00B93702" w:rsidRDefault="00D74D27" w:rsidP="00546BDF">
            <w:pPr>
              <w:pStyle w:val="TAL"/>
              <w:rPr>
                <w:rFonts w:cs="Arial"/>
                <w:lang w:eastAsia="en-US"/>
              </w:rPr>
            </w:pPr>
            <w:r w:rsidRPr="00B93702">
              <w:rPr>
                <w:rFonts w:cs="Arial"/>
                <w:lang w:eastAsia="en-US"/>
              </w:rPr>
              <w:t>C: TC3a</w:t>
            </w:r>
          </w:p>
          <w:p w14:paraId="2E2BD350" w14:textId="77777777" w:rsidR="00D74D27" w:rsidRPr="00B93702" w:rsidRDefault="00D74D27" w:rsidP="00546BDF">
            <w:pPr>
              <w:pStyle w:val="TAL"/>
              <w:rPr>
                <w:rFonts w:cs="Arial"/>
                <w:lang w:eastAsia="en-US"/>
              </w:rPr>
            </w:pPr>
            <w:r w:rsidRPr="00B93702">
              <w:rPr>
                <w:rFonts w:cs="Arial"/>
                <w:lang w:eastAsia="en-US"/>
              </w:rPr>
              <w:t>CNC: NTC3a</w:t>
            </w:r>
          </w:p>
          <w:p w14:paraId="625678BB" w14:textId="77777777" w:rsidR="002F6EF4" w:rsidRPr="00B93702" w:rsidRDefault="00D74D27" w:rsidP="002F6EF4">
            <w:pPr>
              <w:pStyle w:val="TAL"/>
              <w:rPr>
                <w:rFonts w:cs="Arial"/>
                <w:lang w:eastAsia="en-US"/>
              </w:rPr>
            </w:pPr>
            <w:r w:rsidRPr="00B93702">
              <w:rPr>
                <w:rFonts w:cs="Arial"/>
                <w:lang w:eastAsia="en-US"/>
              </w:rPr>
              <w:t>C/NC: TC3a, NTC3a</w:t>
            </w:r>
          </w:p>
          <w:p w14:paraId="2A628184" w14:textId="77777777" w:rsidR="002F6EF4" w:rsidRPr="00B93702" w:rsidRDefault="002F6EF4" w:rsidP="002F6EF4">
            <w:pPr>
              <w:pStyle w:val="TAL"/>
              <w:rPr>
                <w:rFonts w:cs="Arial"/>
                <w:lang w:eastAsia="en-US"/>
              </w:rPr>
            </w:pPr>
            <w:r w:rsidRPr="00B93702">
              <w:rPr>
                <w:rFonts w:cs="Arial"/>
                <w:lang w:eastAsia="en-US"/>
              </w:rPr>
              <w:t>NI: TC16</w:t>
            </w:r>
          </w:p>
          <w:p w14:paraId="200F67CB"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0A0D8B20" w14:textId="77777777" w:rsidR="00282F6D" w:rsidRPr="00B93702" w:rsidRDefault="00D74D27" w:rsidP="00282F6D">
            <w:pPr>
              <w:pStyle w:val="TAL"/>
              <w:rPr>
                <w:rFonts w:cs="Arial"/>
                <w:lang w:val="sv-SE"/>
              </w:rPr>
            </w:pPr>
            <w:r w:rsidRPr="00B93702">
              <w:rPr>
                <w:rFonts w:cs="Arial"/>
                <w:lang w:eastAsia="en-US"/>
              </w:rPr>
              <w:t>C: TC3b</w:t>
            </w:r>
          </w:p>
          <w:p w14:paraId="449EFCD4" w14:textId="77777777" w:rsidR="00282F6D" w:rsidRPr="00B93702" w:rsidRDefault="00282F6D" w:rsidP="00282F6D">
            <w:pPr>
              <w:pStyle w:val="TAL"/>
              <w:rPr>
                <w:rFonts w:cs="Arial"/>
                <w:lang w:val="sv-SE"/>
              </w:rPr>
            </w:pPr>
            <w:r w:rsidRPr="00B93702">
              <w:rPr>
                <w:rFonts w:cs="Arial"/>
                <w:lang w:val="sv-SE"/>
              </w:rPr>
              <w:t>NI: TC16</w:t>
            </w:r>
          </w:p>
          <w:p w14:paraId="22561F51" w14:textId="77777777" w:rsidR="00D74D27" w:rsidRPr="00B93702" w:rsidRDefault="00282F6D" w:rsidP="00282F6D">
            <w:pPr>
              <w:pStyle w:val="TAL"/>
              <w:rPr>
                <w:rFonts w:cs="Arial"/>
                <w:lang w:eastAsia="en-US"/>
              </w:rPr>
            </w:pPr>
            <w:r w:rsidRPr="00B93702">
              <w:rPr>
                <w:rFonts w:cs="Arial"/>
                <w:lang w:val="sv-SE"/>
              </w:rPr>
              <w:t>NG: TC19</w:t>
            </w:r>
          </w:p>
        </w:tc>
        <w:tc>
          <w:tcPr>
            <w:tcW w:w="1278" w:type="dxa"/>
          </w:tcPr>
          <w:p w14:paraId="5CFC3925" w14:textId="77777777" w:rsidR="00D74D27" w:rsidRPr="00B93702" w:rsidRDefault="00D74D27" w:rsidP="00546BDF">
            <w:pPr>
              <w:pStyle w:val="TAL"/>
              <w:rPr>
                <w:rFonts w:cs="Arial"/>
                <w:lang w:eastAsia="en-US"/>
              </w:rPr>
            </w:pPr>
            <w:r w:rsidRPr="00B93702">
              <w:rPr>
                <w:rFonts w:cs="Arial"/>
                <w:lang w:eastAsia="en-US"/>
              </w:rPr>
              <w:t>C: TC5a</w:t>
            </w:r>
          </w:p>
          <w:p w14:paraId="53292EA9" w14:textId="77777777" w:rsidR="00D74D27" w:rsidRPr="00B93702" w:rsidRDefault="00D74D27" w:rsidP="00546BDF">
            <w:pPr>
              <w:pStyle w:val="TAL"/>
              <w:rPr>
                <w:rFonts w:cs="Arial"/>
                <w:lang w:eastAsia="en-US"/>
              </w:rPr>
            </w:pPr>
            <w:r w:rsidRPr="00B93702">
              <w:rPr>
                <w:rFonts w:cs="Arial"/>
                <w:lang w:eastAsia="en-US"/>
              </w:rPr>
              <w:t>CNC: NTC5a</w:t>
            </w:r>
          </w:p>
          <w:p w14:paraId="6DEFEAA6" w14:textId="77777777"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14:paraId="2809D9AB" w14:textId="77777777" w:rsidR="00D74D27" w:rsidRPr="00B93702" w:rsidRDefault="00D74D27" w:rsidP="00546BDF">
            <w:pPr>
              <w:pStyle w:val="TAL"/>
              <w:rPr>
                <w:rFonts w:cs="Arial"/>
                <w:lang w:eastAsia="en-US"/>
              </w:rPr>
            </w:pPr>
            <w:r w:rsidRPr="00B93702">
              <w:rPr>
                <w:rFonts w:cs="Arial"/>
                <w:lang w:eastAsia="en-US"/>
              </w:rPr>
              <w:t>C: TC5b</w:t>
            </w:r>
          </w:p>
          <w:p w14:paraId="1CF0363C" w14:textId="77777777" w:rsidR="00D74D27" w:rsidRPr="00B93702" w:rsidRDefault="00D74D27" w:rsidP="00546BDF">
            <w:pPr>
              <w:pStyle w:val="TAL"/>
              <w:rPr>
                <w:rFonts w:cs="Arial"/>
                <w:lang w:eastAsia="en-US"/>
              </w:rPr>
            </w:pPr>
            <w:r w:rsidRPr="00B93702">
              <w:rPr>
                <w:rFonts w:cs="Arial"/>
                <w:lang w:eastAsia="en-US"/>
              </w:rPr>
              <w:t>CNC: NTC5b</w:t>
            </w:r>
          </w:p>
          <w:p w14:paraId="465D6FB7" w14:textId="77777777" w:rsidR="002F6EF4" w:rsidRPr="00B93702" w:rsidRDefault="00D74D27" w:rsidP="002F6EF4">
            <w:pPr>
              <w:pStyle w:val="TAL"/>
              <w:rPr>
                <w:rFonts w:cs="Arial"/>
                <w:lang w:eastAsia="en-US"/>
              </w:rPr>
            </w:pPr>
            <w:r w:rsidRPr="00B93702">
              <w:rPr>
                <w:rFonts w:cs="Arial"/>
                <w:lang w:eastAsia="en-US"/>
              </w:rPr>
              <w:t>C/NC: TC5b, NTC5b</w:t>
            </w:r>
          </w:p>
          <w:p w14:paraId="0993AA1B" w14:textId="77777777" w:rsidR="002F6EF4" w:rsidRPr="00B93702" w:rsidRDefault="002F6EF4" w:rsidP="002F6EF4">
            <w:pPr>
              <w:pStyle w:val="TAL"/>
              <w:rPr>
                <w:rFonts w:cs="Arial"/>
                <w:lang w:eastAsia="en-US"/>
              </w:rPr>
            </w:pPr>
            <w:r w:rsidRPr="00B93702">
              <w:rPr>
                <w:rFonts w:cs="Arial"/>
                <w:lang w:eastAsia="en-US"/>
              </w:rPr>
              <w:t>NI: TC15</w:t>
            </w:r>
          </w:p>
          <w:p w14:paraId="00F1937F"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4EB41FC4" w14:textId="77777777" w:rsidR="00D74D27" w:rsidRPr="00B93702" w:rsidRDefault="00D74D27" w:rsidP="00546BDF">
            <w:pPr>
              <w:pStyle w:val="TAL"/>
              <w:rPr>
                <w:rFonts w:cs="Arial"/>
                <w:lang w:eastAsia="en-US"/>
              </w:rPr>
            </w:pPr>
            <w:r w:rsidRPr="00B93702">
              <w:rPr>
                <w:rFonts w:cs="Arial"/>
                <w:lang w:eastAsia="en-US"/>
              </w:rPr>
              <w:t>C: TC5b</w:t>
            </w:r>
          </w:p>
          <w:p w14:paraId="6F33779F" w14:textId="77777777" w:rsidR="00D74D27" w:rsidRPr="00B93702" w:rsidRDefault="00D74D27" w:rsidP="00546BDF">
            <w:pPr>
              <w:pStyle w:val="TAL"/>
              <w:rPr>
                <w:rFonts w:cs="Arial"/>
                <w:lang w:eastAsia="en-US"/>
              </w:rPr>
            </w:pPr>
            <w:r w:rsidRPr="00B93702">
              <w:rPr>
                <w:rFonts w:cs="Arial"/>
                <w:lang w:eastAsia="en-US"/>
              </w:rPr>
              <w:t>CNC: NTC5c</w:t>
            </w:r>
          </w:p>
          <w:p w14:paraId="2480F6C4" w14:textId="77777777"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14:paraId="0287752E" w14:textId="77777777" w:rsidR="00D74D27" w:rsidRPr="00B93702" w:rsidRDefault="00D74D27" w:rsidP="00B0695F">
            <w:pPr>
              <w:keepNext/>
              <w:keepLines/>
              <w:spacing w:after="0"/>
              <w:rPr>
                <w:rFonts w:ascii="Arial" w:hAnsi="Arial"/>
                <w:sz w:val="18"/>
              </w:rPr>
            </w:pPr>
            <w:r w:rsidRPr="00B93702">
              <w:rPr>
                <w:rFonts w:ascii="Arial" w:hAnsi="Arial"/>
                <w:sz w:val="18"/>
              </w:rPr>
              <w:t>C: TC5b</w:t>
            </w:r>
          </w:p>
          <w:p w14:paraId="21A70D20" w14:textId="77777777" w:rsidR="00D74D27" w:rsidRPr="00B93702" w:rsidRDefault="00D74D27" w:rsidP="00B0695F">
            <w:pPr>
              <w:keepNext/>
              <w:keepLines/>
              <w:spacing w:after="0"/>
              <w:rPr>
                <w:rFonts w:ascii="Arial" w:hAnsi="Arial"/>
                <w:sz w:val="18"/>
              </w:rPr>
            </w:pPr>
            <w:r w:rsidRPr="00B93702">
              <w:rPr>
                <w:rFonts w:ascii="Arial" w:hAnsi="Arial"/>
                <w:sz w:val="18"/>
              </w:rPr>
              <w:t>CNC: NTC5b</w:t>
            </w:r>
          </w:p>
          <w:p w14:paraId="20AF4CEF" w14:textId="77777777" w:rsidR="002F6EF4" w:rsidRPr="00B93702" w:rsidRDefault="00D74D27" w:rsidP="002F6EF4">
            <w:pPr>
              <w:pStyle w:val="TAL"/>
              <w:rPr>
                <w:rFonts w:cs="Arial"/>
              </w:rPr>
            </w:pPr>
            <w:r w:rsidRPr="00B93702">
              <w:rPr>
                <w:rFonts w:cs="Arial"/>
              </w:rPr>
              <w:t>C/NC: TC5b, NTC5b</w:t>
            </w:r>
          </w:p>
          <w:p w14:paraId="0027422C" w14:textId="77777777" w:rsidR="002F6EF4" w:rsidRPr="00B93702" w:rsidRDefault="002F6EF4" w:rsidP="002F6EF4">
            <w:pPr>
              <w:pStyle w:val="TAL"/>
              <w:rPr>
                <w:rFonts w:cs="Arial"/>
                <w:lang w:eastAsia="en-US"/>
              </w:rPr>
            </w:pPr>
            <w:r w:rsidRPr="00B93702">
              <w:rPr>
                <w:rFonts w:cs="Arial"/>
                <w:lang w:eastAsia="en-US"/>
              </w:rPr>
              <w:t>NI: TC15</w:t>
            </w:r>
          </w:p>
          <w:p w14:paraId="7D224130" w14:textId="77777777" w:rsidR="00D74D27" w:rsidRPr="00B93702" w:rsidRDefault="002F6EF4" w:rsidP="002F6EF4">
            <w:pPr>
              <w:pStyle w:val="TAL"/>
              <w:rPr>
                <w:rFonts w:cs="Arial"/>
                <w:lang w:eastAsia="en-US"/>
              </w:rPr>
            </w:pPr>
            <w:r w:rsidRPr="00B93702">
              <w:rPr>
                <w:rFonts w:cs="Arial"/>
                <w:lang w:eastAsia="en-US"/>
              </w:rPr>
              <w:t>NG: TC18</w:t>
            </w:r>
          </w:p>
        </w:tc>
      </w:tr>
      <w:tr w:rsidR="00B93702" w:rsidRPr="00B93702" w14:paraId="64DDF1F5" w14:textId="77777777" w:rsidTr="00E46DAC">
        <w:trPr>
          <w:jc w:val="center"/>
        </w:trPr>
        <w:tc>
          <w:tcPr>
            <w:tcW w:w="1788" w:type="dxa"/>
            <w:vAlign w:val="center"/>
          </w:tcPr>
          <w:p w14:paraId="7661AF36" w14:textId="77777777" w:rsidR="00E46DAC" w:rsidRPr="00B93702" w:rsidRDefault="00E46DAC" w:rsidP="00AB57F0">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278" w:type="dxa"/>
          </w:tcPr>
          <w:p w14:paraId="1C8BB264"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36475EE6"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B107CB6"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728D462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30CA3A7D"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593296EA"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04D4701E"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7D711FB3" w14:textId="77777777" w:rsidTr="00E46DAC">
        <w:trPr>
          <w:jc w:val="center"/>
        </w:trPr>
        <w:tc>
          <w:tcPr>
            <w:tcW w:w="1788" w:type="dxa"/>
          </w:tcPr>
          <w:p w14:paraId="319833A6" w14:textId="77777777"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14:paraId="37023382" w14:textId="77777777" w:rsidR="00D74D27" w:rsidRPr="00B93702" w:rsidRDefault="00D74D27" w:rsidP="00546BDF">
            <w:pPr>
              <w:pStyle w:val="TAL"/>
              <w:rPr>
                <w:rFonts w:cs="Arial"/>
                <w:lang w:eastAsia="en-US"/>
              </w:rPr>
            </w:pPr>
            <w:r w:rsidRPr="00B93702">
              <w:rPr>
                <w:rFonts w:cs="Arial"/>
                <w:lang w:eastAsia="en-US"/>
              </w:rPr>
              <w:t>C: TC3a</w:t>
            </w:r>
          </w:p>
          <w:p w14:paraId="6A7ED1A6" w14:textId="77777777" w:rsidR="00D74D27" w:rsidRPr="00B93702" w:rsidRDefault="00D74D27" w:rsidP="00546BDF">
            <w:pPr>
              <w:pStyle w:val="TAL"/>
              <w:rPr>
                <w:rFonts w:cs="Arial"/>
                <w:lang w:eastAsia="en-US"/>
              </w:rPr>
            </w:pPr>
            <w:r w:rsidRPr="00B93702">
              <w:rPr>
                <w:rFonts w:cs="Arial"/>
                <w:lang w:eastAsia="en-US"/>
              </w:rPr>
              <w:t>CNC: NTC3a</w:t>
            </w:r>
          </w:p>
          <w:p w14:paraId="1E3DBBD4" w14:textId="77777777" w:rsidR="002F6EF4" w:rsidRPr="00B93702" w:rsidRDefault="00D74D27" w:rsidP="002F6EF4">
            <w:pPr>
              <w:pStyle w:val="TAL"/>
              <w:rPr>
                <w:rFonts w:cs="Arial"/>
                <w:lang w:eastAsia="en-US"/>
              </w:rPr>
            </w:pPr>
            <w:r w:rsidRPr="00B93702">
              <w:rPr>
                <w:rFonts w:cs="Arial"/>
                <w:lang w:eastAsia="en-US"/>
              </w:rPr>
              <w:t>C/NC: TC3a, NTC3a</w:t>
            </w:r>
          </w:p>
          <w:p w14:paraId="415B646B" w14:textId="77777777" w:rsidR="002F6EF4" w:rsidRPr="00B93702" w:rsidRDefault="002F6EF4" w:rsidP="002F6EF4">
            <w:pPr>
              <w:pStyle w:val="TAL"/>
              <w:rPr>
                <w:rFonts w:cs="Arial"/>
                <w:lang w:eastAsia="en-US"/>
              </w:rPr>
            </w:pPr>
            <w:r w:rsidRPr="00B93702">
              <w:rPr>
                <w:rFonts w:cs="Arial"/>
                <w:lang w:eastAsia="en-US"/>
              </w:rPr>
              <w:t>NI: TC16</w:t>
            </w:r>
          </w:p>
          <w:p w14:paraId="6A2843BF"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25BBDF4A" w14:textId="77777777" w:rsidR="00D74D27" w:rsidRPr="00B93702" w:rsidRDefault="00D74D27" w:rsidP="00546BDF">
            <w:pPr>
              <w:pStyle w:val="TAL"/>
              <w:rPr>
                <w:rFonts w:cs="Arial"/>
                <w:lang w:eastAsia="en-US"/>
              </w:rPr>
            </w:pPr>
            <w:r w:rsidRPr="00B93702">
              <w:rPr>
                <w:rFonts w:cs="Arial"/>
                <w:lang w:eastAsia="en-US"/>
              </w:rPr>
              <w:t>C: TC3a</w:t>
            </w:r>
          </w:p>
          <w:p w14:paraId="3371D8C0" w14:textId="77777777" w:rsidR="00D74D27" w:rsidRPr="00B93702" w:rsidRDefault="00D74D27" w:rsidP="00546BDF">
            <w:pPr>
              <w:pStyle w:val="TAL"/>
              <w:rPr>
                <w:rFonts w:cs="Arial"/>
                <w:lang w:eastAsia="en-US"/>
              </w:rPr>
            </w:pPr>
            <w:r w:rsidRPr="00B93702">
              <w:rPr>
                <w:rFonts w:cs="Arial"/>
                <w:lang w:eastAsia="en-US"/>
              </w:rPr>
              <w:t>CNC: NTC3a</w:t>
            </w:r>
          </w:p>
          <w:p w14:paraId="31950070" w14:textId="77777777" w:rsidR="002F6EF4" w:rsidRPr="00B93702" w:rsidRDefault="00D74D27" w:rsidP="002F6EF4">
            <w:pPr>
              <w:pStyle w:val="TAL"/>
              <w:rPr>
                <w:rFonts w:cs="Arial"/>
                <w:lang w:eastAsia="en-US"/>
              </w:rPr>
            </w:pPr>
            <w:r w:rsidRPr="00B93702">
              <w:rPr>
                <w:rFonts w:cs="Arial"/>
                <w:lang w:eastAsia="en-US"/>
              </w:rPr>
              <w:t>C/NC: TC3a, NTC3a</w:t>
            </w:r>
          </w:p>
          <w:p w14:paraId="3C3E957D" w14:textId="77777777" w:rsidR="002F6EF4" w:rsidRPr="00B93702" w:rsidRDefault="002F6EF4" w:rsidP="002F6EF4">
            <w:pPr>
              <w:pStyle w:val="TAL"/>
              <w:rPr>
                <w:rFonts w:cs="Arial"/>
                <w:lang w:eastAsia="en-US"/>
              </w:rPr>
            </w:pPr>
            <w:r w:rsidRPr="00B93702">
              <w:rPr>
                <w:rFonts w:cs="Arial"/>
                <w:lang w:eastAsia="en-US"/>
              </w:rPr>
              <w:t>NI: TC16</w:t>
            </w:r>
          </w:p>
          <w:p w14:paraId="47F9BD38"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52DCDAE5" w14:textId="77777777" w:rsidR="00282F6D" w:rsidRPr="00B93702" w:rsidRDefault="00D74D27" w:rsidP="00282F6D">
            <w:pPr>
              <w:pStyle w:val="TAL"/>
              <w:rPr>
                <w:rFonts w:cs="Arial"/>
                <w:lang w:val="sv-SE"/>
              </w:rPr>
            </w:pPr>
            <w:r w:rsidRPr="00B93702">
              <w:rPr>
                <w:rFonts w:cs="Arial"/>
                <w:lang w:eastAsia="en-US"/>
              </w:rPr>
              <w:t>C: TC3b</w:t>
            </w:r>
          </w:p>
          <w:p w14:paraId="7DC65CF4" w14:textId="77777777" w:rsidR="00282F6D" w:rsidRPr="00B93702" w:rsidRDefault="00282F6D" w:rsidP="00282F6D">
            <w:pPr>
              <w:pStyle w:val="TAL"/>
              <w:rPr>
                <w:rFonts w:cs="Arial"/>
                <w:lang w:val="sv-SE"/>
              </w:rPr>
            </w:pPr>
            <w:r w:rsidRPr="00B93702">
              <w:rPr>
                <w:rFonts w:cs="Arial"/>
                <w:lang w:val="sv-SE"/>
              </w:rPr>
              <w:t>NI: TC16</w:t>
            </w:r>
          </w:p>
          <w:p w14:paraId="3DE8EDB5" w14:textId="77777777" w:rsidR="00D74D27" w:rsidRPr="00B93702" w:rsidRDefault="00282F6D" w:rsidP="00282F6D">
            <w:pPr>
              <w:pStyle w:val="TAL"/>
              <w:rPr>
                <w:rFonts w:cs="Arial"/>
                <w:lang w:eastAsia="en-US"/>
              </w:rPr>
            </w:pPr>
            <w:r w:rsidRPr="00B93702">
              <w:rPr>
                <w:rFonts w:cs="Arial"/>
                <w:lang w:val="sv-SE"/>
              </w:rPr>
              <w:t>NG: TC19</w:t>
            </w:r>
          </w:p>
        </w:tc>
        <w:tc>
          <w:tcPr>
            <w:tcW w:w="1278" w:type="dxa"/>
          </w:tcPr>
          <w:p w14:paraId="2BF41657" w14:textId="77777777" w:rsidR="00D74D27" w:rsidRPr="00B93702" w:rsidRDefault="00D74D27" w:rsidP="00546BDF">
            <w:pPr>
              <w:pStyle w:val="TAL"/>
              <w:rPr>
                <w:rFonts w:cs="Arial"/>
                <w:lang w:eastAsia="en-US"/>
              </w:rPr>
            </w:pPr>
            <w:r w:rsidRPr="00B93702">
              <w:rPr>
                <w:rFonts w:cs="Arial"/>
                <w:lang w:eastAsia="en-US"/>
              </w:rPr>
              <w:t>C: TC4a</w:t>
            </w:r>
          </w:p>
          <w:p w14:paraId="4E09DC6C" w14:textId="77777777" w:rsidR="00D74D27" w:rsidRPr="00B93702" w:rsidRDefault="00D74D27" w:rsidP="00546BDF">
            <w:pPr>
              <w:pStyle w:val="TAL"/>
              <w:rPr>
                <w:rFonts w:cs="Arial"/>
                <w:lang w:eastAsia="en-US"/>
              </w:rPr>
            </w:pPr>
            <w:r w:rsidRPr="00B93702">
              <w:rPr>
                <w:rFonts w:cs="Arial"/>
                <w:lang w:eastAsia="en-US"/>
              </w:rPr>
              <w:t>CNC: NTC4a</w:t>
            </w:r>
          </w:p>
          <w:p w14:paraId="6B5A0CC0" w14:textId="77777777"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14:paraId="78A802B4" w14:textId="77777777" w:rsidR="00D74D27" w:rsidRPr="00B93702" w:rsidRDefault="00D74D27" w:rsidP="00546BDF">
            <w:pPr>
              <w:pStyle w:val="TAL"/>
              <w:rPr>
                <w:rFonts w:cs="Arial"/>
                <w:lang w:eastAsia="en-US"/>
              </w:rPr>
            </w:pPr>
            <w:r w:rsidRPr="00B93702">
              <w:rPr>
                <w:rFonts w:cs="Arial"/>
                <w:lang w:eastAsia="en-US"/>
              </w:rPr>
              <w:t>C: TC4b</w:t>
            </w:r>
          </w:p>
          <w:p w14:paraId="607CB564" w14:textId="77777777" w:rsidR="00D74D27" w:rsidRPr="00B93702" w:rsidRDefault="00D74D27" w:rsidP="00546BDF">
            <w:pPr>
              <w:pStyle w:val="TAL"/>
              <w:rPr>
                <w:rFonts w:cs="Arial"/>
                <w:lang w:eastAsia="en-US"/>
              </w:rPr>
            </w:pPr>
            <w:r w:rsidRPr="00B93702">
              <w:rPr>
                <w:rFonts w:cs="Arial"/>
                <w:lang w:eastAsia="en-US"/>
              </w:rPr>
              <w:t>CNC: NTC4b</w:t>
            </w:r>
          </w:p>
          <w:p w14:paraId="2B479CDD" w14:textId="77777777" w:rsidR="002F6EF4" w:rsidRPr="00B93702" w:rsidRDefault="00D74D27" w:rsidP="002F6EF4">
            <w:pPr>
              <w:pStyle w:val="TAL"/>
              <w:rPr>
                <w:rFonts w:cs="Arial"/>
                <w:lang w:eastAsia="en-US"/>
              </w:rPr>
            </w:pPr>
            <w:r w:rsidRPr="00B93702">
              <w:rPr>
                <w:rFonts w:cs="Arial"/>
                <w:lang w:eastAsia="en-US"/>
              </w:rPr>
              <w:t>C/NC: TC4b, NTC4b</w:t>
            </w:r>
          </w:p>
          <w:p w14:paraId="75599476" w14:textId="77777777" w:rsidR="002F6EF4" w:rsidRPr="00B93702" w:rsidRDefault="002F6EF4" w:rsidP="002F6EF4">
            <w:pPr>
              <w:pStyle w:val="TAL"/>
              <w:rPr>
                <w:rFonts w:cs="Arial"/>
                <w:lang w:eastAsia="en-US"/>
              </w:rPr>
            </w:pPr>
            <w:r w:rsidRPr="00B93702">
              <w:rPr>
                <w:rFonts w:cs="Arial"/>
                <w:lang w:eastAsia="en-US"/>
              </w:rPr>
              <w:t>NI: TC15</w:t>
            </w:r>
          </w:p>
          <w:p w14:paraId="08A16C54"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33C596ED" w14:textId="77777777" w:rsidR="00D74D27" w:rsidRPr="00B93702" w:rsidRDefault="00D74D27" w:rsidP="00546BDF">
            <w:pPr>
              <w:pStyle w:val="TAL"/>
              <w:rPr>
                <w:rFonts w:cs="Arial"/>
                <w:lang w:eastAsia="en-US"/>
              </w:rPr>
            </w:pPr>
            <w:r w:rsidRPr="00B93702">
              <w:rPr>
                <w:rFonts w:cs="Arial"/>
                <w:lang w:eastAsia="en-US"/>
              </w:rPr>
              <w:t>C: TC4c</w:t>
            </w:r>
          </w:p>
          <w:p w14:paraId="3E3BD5B8" w14:textId="77777777" w:rsidR="00D74D27" w:rsidRPr="00B93702" w:rsidRDefault="00D74D27" w:rsidP="00546BDF">
            <w:pPr>
              <w:pStyle w:val="TAL"/>
              <w:rPr>
                <w:rFonts w:cs="Arial"/>
                <w:lang w:eastAsia="en-US"/>
              </w:rPr>
            </w:pPr>
            <w:r w:rsidRPr="00B93702">
              <w:rPr>
                <w:rFonts w:cs="Arial"/>
                <w:lang w:eastAsia="en-US"/>
              </w:rPr>
              <w:t>CNC: NTC4c</w:t>
            </w:r>
          </w:p>
          <w:p w14:paraId="1882C299" w14:textId="77777777"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14:paraId="6B701762" w14:textId="77777777" w:rsidR="00D74D27" w:rsidRPr="00B93702" w:rsidRDefault="00D74D27" w:rsidP="00B0695F">
            <w:pPr>
              <w:keepNext/>
              <w:keepLines/>
              <w:spacing w:after="0"/>
              <w:rPr>
                <w:rFonts w:ascii="Arial" w:hAnsi="Arial"/>
                <w:sz w:val="18"/>
              </w:rPr>
            </w:pPr>
            <w:r w:rsidRPr="00B93702">
              <w:rPr>
                <w:rFonts w:ascii="Arial" w:hAnsi="Arial"/>
                <w:sz w:val="18"/>
              </w:rPr>
              <w:t>C: (TC4a, TC3a)*, TC4b</w:t>
            </w:r>
          </w:p>
          <w:p w14:paraId="463E0675" w14:textId="77777777" w:rsidR="00D74D27" w:rsidRPr="00B93702" w:rsidRDefault="00D74D27" w:rsidP="00B0695F">
            <w:pPr>
              <w:keepNext/>
              <w:keepLines/>
              <w:spacing w:after="0"/>
              <w:rPr>
                <w:rFonts w:ascii="Arial" w:hAnsi="Arial"/>
                <w:sz w:val="18"/>
              </w:rPr>
            </w:pPr>
          </w:p>
          <w:p w14:paraId="548A9A15" w14:textId="77777777" w:rsidR="00D74D27" w:rsidRPr="00B93702" w:rsidRDefault="00D74D27" w:rsidP="00B0695F">
            <w:pPr>
              <w:keepNext/>
              <w:keepLines/>
              <w:spacing w:after="0"/>
              <w:rPr>
                <w:rFonts w:ascii="Arial" w:hAnsi="Arial"/>
                <w:sz w:val="18"/>
              </w:rPr>
            </w:pPr>
            <w:r w:rsidRPr="00B93702">
              <w:rPr>
                <w:rFonts w:ascii="Arial" w:hAnsi="Arial"/>
                <w:sz w:val="18"/>
              </w:rPr>
              <w:t>CNC: (NTC4a, NTC3a)*, NTC4b</w:t>
            </w:r>
          </w:p>
          <w:p w14:paraId="644600D4" w14:textId="77777777" w:rsidR="002F6EF4" w:rsidRPr="00B93702" w:rsidRDefault="00D74D27" w:rsidP="002F6EF4">
            <w:pPr>
              <w:pStyle w:val="TAL"/>
              <w:rPr>
                <w:rFonts w:cs="Arial"/>
              </w:rPr>
            </w:pPr>
            <w:r w:rsidRPr="00B93702">
              <w:rPr>
                <w:rFonts w:cs="Arial"/>
              </w:rPr>
              <w:br/>
              <w:t>C/NC: (TC4a, NTC4a, TC3a, NTC3a)* , TC4b, NTC4b</w:t>
            </w:r>
          </w:p>
          <w:p w14:paraId="6C9A9FC0" w14:textId="77777777" w:rsidR="002F6EF4" w:rsidRPr="00B93702" w:rsidRDefault="002F6EF4" w:rsidP="002F6EF4">
            <w:pPr>
              <w:pStyle w:val="TAL"/>
              <w:rPr>
                <w:rFonts w:cs="Arial"/>
              </w:rPr>
            </w:pPr>
          </w:p>
          <w:p w14:paraId="02EF87AF" w14:textId="77777777" w:rsidR="002F6EF4" w:rsidRPr="00B93702" w:rsidRDefault="002F6EF4" w:rsidP="002F6EF4">
            <w:pPr>
              <w:pStyle w:val="TAL"/>
              <w:rPr>
                <w:rFonts w:cs="Arial"/>
                <w:lang w:eastAsia="en-US"/>
              </w:rPr>
            </w:pPr>
            <w:r w:rsidRPr="00B93702">
              <w:rPr>
                <w:rFonts w:cs="Arial"/>
                <w:lang w:eastAsia="en-US"/>
              </w:rPr>
              <w:t>NI: TC15,(TC16)*</w:t>
            </w:r>
          </w:p>
          <w:p w14:paraId="3A34ECA9" w14:textId="77777777" w:rsidR="002F6EF4" w:rsidRPr="00B93702" w:rsidRDefault="002F6EF4" w:rsidP="002F6EF4">
            <w:pPr>
              <w:pStyle w:val="TAL"/>
              <w:rPr>
                <w:rFonts w:cs="Arial"/>
                <w:lang w:eastAsia="en-US"/>
              </w:rPr>
            </w:pPr>
          </w:p>
          <w:p w14:paraId="1B67F00F" w14:textId="77777777"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14:paraId="4E22C81B" w14:textId="77777777" w:rsidTr="00E46DAC">
        <w:trPr>
          <w:jc w:val="center"/>
        </w:trPr>
        <w:tc>
          <w:tcPr>
            <w:tcW w:w="1788" w:type="dxa"/>
            <w:vAlign w:val="center"/>
          </w:tcPr>
          <w:p w14:paraId="77DA1554" w14:textId="77777777" w:rsidR="00D74D27" w:rsidRPr="00B93702" w:rsidRDefault="00D74D27" w:rsidP="00AB57F0">
            <w:pPr>
              <w:pStyle w:val="TAL"/>
              <w:ind w:left="14"/>
              <w:rPr>
                <w:rFonts w:cs="Arial"/>
                <w:lang w:eastAsia="en-US"/>
              </w:rPr>
            </w:pPr>
            <w:r w:rsidRPr="00B93702">
              <w:rPr>
                <w:rFonts w:cs="Arial"/>
                <w:lang w:eastAsia="en-US"/>
              </w:rPr>
              <w:lastRenderedPageBreak/>
              <w:t>Additional requirement for BC2 (Category B)</w:t>
            </w:r>
          </w:p>
        </w:tc>
        <w:tc>
          <w:tcPr>
            <w:tcW w:w="1278" w:type="dxa"/>
          </w:tcPr>
          <w:p w14:paraId="047128BC"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04347976"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6C244A14"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473AD388" w14:textId="77777777" w:rsidR="00D74D27" w:rsidRPr="00B93702" w:rsidRDefault="00D74D27" w:rsidP="00546BDF">
            <w:pPr>
              <w:pStyle w:val="TAL"/>
              <w:rPr>
                <w:rFonts w:cs="Arial"/>
                <w:lang w:eastAsia="en-US"/>
              </w:rPr>
            </w:pPr>
            <w:r w:rsidRPr="00B93702">
              <w:rPr>
                <w:rFonts w:cs="Arial"/>
                <w:lang w:eastAsia="en-US"/>
              </w:rPr>
              <w:t>C: TC4a</w:t>
            </w:r>
          </w:p>
          <w:p w14:paraId="36D1E265" w14:textId="77777777" w:rsidR="00D74D27" w:rsidRPr="00B93702" w:rsidRDefault="00D74D27" w:rsidP="00546BDF">
            <w:pPr>
              <w:pStyle w:val="TAL"/>
              <w:rPr>
                <w:rFonts w:cs="Arial"/>
                <w:lang w:eastAsia="en-US"/>
              </w:rPr>
            </w:pPr>
            <w:r w:rsidRPr="00B93702">
              <w:rPr>
                <w:rFonts w:cs="Arial"/>
                <w:lang w:eastAsia="en-US"/>
              </w:rPr>
              <w:t>CNC: NTC4a</w:t>
            </w:r>
          </w:p>
          <w:p w14:paraId="2CE71C4D" w14:textId="77777777"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14:paraId="3935871F" w14:textId="77777777" w:rsidR="00D74D27" w:rsidRPr="00B93702" w:rsidRDefault="00D74D27" w:rsidP="00546BDF">
            <w:pPr>
              <w:pStyle w:val="TAL"/>
              <w:rPr>
                <w:rFonts w:cs="Arial"/>
                <w:lang w:eastAsia="en-US"/>
              </w:rPr>
            </w:pPr>
            <w:r w:rsidRPr="00B93702">
              <w:rPr>
                <w:rFonts w:cs="Arial"/>
                <w:lang w:eastAsia="en-US"/>
              </w:rPr>
              <w:t>C: TC4b</w:t>
            </w:r>
          </w:p>
          <w:p w14:paraId="558D7F3C" w14:textId="77777777" w:rsidR="00D74D27" w:rsidRPr="00B93702" w:rsidRDefault="00D74D27" w:rsidP="00546BDF">
            <w:pPr>
              <w:pStyle w:val="TAL"/>
              <w:rPr>
                <w:rFonts w:cs="Arial"/>
                <w:lang w:eastAsia="en-US"/>
              </w:rPr>
            </w:pPr>
            <w:r w:rsidRPr="00B93702">
              <w:rPr>
                <w:rFonts w:cs="Arial"/>
                <w:lang w:eastAsia="en-US"/>
              </w:rPr>
              <w:t>CNC: NTC4b</w:t>
            </w:r>
          </w:p>
          <w:p w14:paraId="30570BDF" w14:textId="77777777" w:rsidR="002F6EF4" w:rsidRPr="00B93702" w:rsidRDefault="00D74D27" w:rsidP="002F6EF4">
            <w:pPr>
              <w:pStyle w:val="TAL"/>
              <w:rPr>
                <w:rFonts w:cs="Arial"/>
                <w:lang w:eastAsia="en-US"/>
              </w:rPr>
            </w:pPr>
            <w:r w:rsidRPr="00B93702">
              <w:rPr>
                <w:rFonts w:cs="Arial"/>
                <w:lang w:eastAsia="en-US"/>
              </w:rPr>
              <w:t>C/NC: TC4b, NTC4b</w:t>
            </w:r>
          </w:p>
          <w:p w14:paraId="166F3325" w14:textId="77777777" w:rsidR="002F6EF4" w:rsidRPr="00B93702" w:rsidRDefault="002F6EF4" w:rsidP="002F6EF4">
            <w:pPr>
              <w:pStyle w:val="TAL"/>
              <w:rPr>
                <w:rFonts w:cs="Arial"/>
                <w:lang w:eastAsia="en-US"/>
              </w:rPr>
            </w:pPr>
            <w:r w:rsidRPr="00B93702">
              <w:rPr>
                <w:rFonts w:cs="Arial"/>
                <w:lang w:eastAsia="en-US"/>
              </w:rPr>
              <w:t>NI: TC15</w:t>
            </w:r>
          </w:p>
          <w:p w14:paraId="4309D0B5"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6A98876B" w14:textId="77777777" w:rsidR="00D74D27" w:rsidRPr="00B93702" w:rsidRDefault="00D74D27" w:rsidP="00546BDF">
            <w:pPr>
              <w:pStyle w:val="TAL"/>
              <w:rPr>
                <w:rFonts w:cs="Arial"/>
                <w:lang w:eastAsia="en-US"/>
              </w:rPr>
            </w:pPr>
            <w:r w:rsidRPr="00B93702">
              <w:rPr>
                <w:rFonts w:cs="Arial"/>
                <w:lang w:eastAsia="en-US"/>
              </w:rPr>
              <w:t>C: TC4c</w:t>
            </w:r>
          </w:p>
          <w:p w14:paraId="789001A3" w14:textId="77777777" w:rsidR="00D74D27" w:rsidRPr="00B93702" w:rsidRDefault="00D74D27" w:rsidP="00546BDF">
            <w:pPr>
              <w:pStyle w:val="TAL"/>
              <w:rPr>
                <w:rFonts w:cs="Arial"/>
                <w:lang w:eastAsia="en-US"/>
              </w:rPr>
            </w:pPr>
            <w:r w:rsidRPr="00B93702">
              <w:rPr>
                <w:rFonts w:cs="Arial"/>
                <w:lang w:eastAsia="en-US"/>
              </w:rPr>
              <w:t>CNC: NTC4c</w:t>
            </w:r>
          </w:p>
          <w:p w14:paraId="479BCE63" w14:textId="77777777"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14:paraId="3F4995B0" w14:textId="77777777" w:rsidR="00D74D27" w:rsidRPr="00B93702" w:rsidRDefault="00D74D27" w:rsidP="00B0695F">
            <w:pPr>
              <w:keepNext/>
              <w:keepLines/>
              <w:spacing w:after="0"/>
              <w:rPr>
                <w:rFonts w:ascii="Arial" w:hAnsi="Arial"/>
                <w:sz w:val="18"/>
              </w:rPr>
            </w:pPr>
            <w:r w:rsidRPr="00B93702">
              <w:rPr>
                <w:rFonts w:ascii="Arial" w:hAnsi="Arial"/>
                <w:sz w:val="18"/>
              </w:rPr>
              <w:t>C: TC4a*, TC4b</w:t>
            </w:r>
          </w:p>
          <w:p w14:paraId="05006618" w14:textId="77777777" w:rsidR="002F6EF4" w:rsidRPr="00B93702" w:rsidRDefault="00D74D27" w:rsidP="002F6EF4">
            <w:pPr>
              <w:pStyle w:val="TAL"/>
              <w:rPr>
                <w:rFonts w:cs="Arial"/>
              </w:rPr>
            </w:pPr>
            <w:r w:rsidRPr="00B93702">
              <w:rPr>
                <w:rFonts w:cs="Arial"/>
              </w:rPr>
              <w:t xml:space="preserve">CNC: NTC4a*, NTC4b </w:t>
            </w:r>
            <w:r w:rsidRPr="00B93702">
              <w:rPr>
                <w:rFonts w:cs="Arial"/>
              </w:rPr>
              <w:br/>
              <w:t>C/NC: (TC4a, NTC4a)*, TC4b, NTC4b</w:t>
            </w:r>
          </w:p>
          <w:p w14:paraId="7B59626F" w14:textId="77777777" w:rsidR="002F6EF4" w:rsidRPr="00B93702" w:rsidRDefault="002F6EF4" w:rsidP="002F6EF4">
            <w:pPr>
              <w:pStyle w:val="TAL"/>
              <w:rPr>
                <w:rFonts w:cs="Arial"/>
                <w:lang w:eastAsia="en-US"/>
              </w:rPr>
            </w:pPr>
            <w:r w:rsidRPr="00B93702">
              <w:rPr>
                <w:rFonts w:cs="Arial"/>
                <w:lang w:eastAsia="en-US"/>
              </w:rPr>
              <w:t>NI: TC15</w:t>
            </w:r>
          </w:p>
          <w:p w14:paraId="2F22339D" w14:textId="77777777" w:rsidR="00D74D27" w:rsidRPr="00B93702" w:rsidRDefault="002F6EF4" w:rsidP="002F6EF4">
            <w:pPr>
              <w:pStyle w:val="TAL"/>
              <w:rPr>
                <w:rFonts w:cs="Arial"/>
                <w:lang w:eastAsia="en-US"/>
              </w:rPr>
            </w:pPr>
            <w:r w:rsidRPr="00B93702">
              <w:rPr>
                <w:rFonts w:cs="Arial"/>
                <w:lang w:eastAsia="en-US"/>
              </w:rPr>
              <w:t>NG: TC18</w:t>
            </w:r>
          </w:p>
        </w:tc>
      </w:tr>
      <w:tr w:rsidR="00B93702" w:rsidRPr="00B93702" w14:paraId="696BE379" w14:textId="77777777" w:rsidTr="00E46DAC">
        <w:trPr>
          <w:jc w:val="center"/>
        </w:trPr>
        <w:tc>
          <w:tcPr>
            <w:tcW w:w="1788" w:type="dxa"/>
            <w:vAlign w:val="center"/>
          </w:tcPr>
          <w:p w14:paraId="276384E2" w14:textId="77777777" w:rsidR="00E46DAC" w:rsidRPr="00B93702" w:rsidRDefault="00E46DAC" w:rsidP="00AB57F0">
            <w:pPr>
              <w:pStyle w:val="TAL"/>
              <w:ind w:left="14"/>
              <w:rPr>
                <w:rFonts w:cs="Arial"/>
                <w:b/>
                <w:bCs/>
                <w:lang w:eastAsia="en-US"/>
              </w:rPr>
            </w:pPr>
            <w:r w:rsidRPr="00B93702">
              <w:rPr>
                <w:rFonts w:cs="Arial"/>
                <w:b/>
                <w:bCs/>
                <w:lang w:eastAsia="en-US"/>
              </w:rPr>
              <w:t>7.7 Receiver intermodulation</w:t>
            </w:r>
          </w:p>
        </w:tc>
        <w:tc>
          <w:tcPr>
            <w:tcW w:w="1278" w:type="dxa"/>
          </w:tcPr>
          <w:p w14:paraId="2FED9A1C"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93DED00"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7BA081E"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66D64F0C"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6A36BA1"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0664EB64"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68A6FE05"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2C46732A" w14:textId="77777777" w:rsidTr="00E46DAC">
        <w:trPr>
          <w:jc w:val="center"/>
        </w:trPr>
        <w:tc>
          <w:tcPr>
            <w:tcW w:w="1788" w:type="dxa"/>
            <w:vAlign w:val="center"/>
          </w:tcPr>
          <w:p w14:paraId="6B029B1B" w14:textId="77777777" w:rsidR="00D74D27" w:rsidRPr="00B93702" w:rsidRDefault="00D74D27" w:rsidP="00AB57F0">
            <w:pPr>
              <w:pStyle w:val="TAL"/>
              <w:ind w:left="14"/>
              <w:rPr>
                <w:rFonts w:cs="Arial"/>
                <w:lang w:eastAsia="en-US"/>
              </w:rPr>
            </w:pPr>
            <w:r w:rsidRPr="00B93702">
              <w:rPr>
                <w:rFonts w:cs="Arial"/>
                <w:lang w:eastAsia="en-US"/>
              </w:rPr>
              <w:t>General intermodulation requirement</w:t>
            </w:r>
          </w:p>
        </w:tc>
        <w:tc>
          <w:tcPr>
            <w:tcW w:w="1278" w:type="dxa"/>
          </w:tcPr>
          <w:p w14:paraId="5E054834" w14:textId="77777777" w:rsidR="00D74D27" w:rsidRPr="00B93702" w:rsidRDefault="00D74D27" w:rsidP="00546BDF">
            <w:pPr>
              <w:pStyle w:val="TAL"/>
              <w:rPr>
                <w:rFonts w:cs="Arial"/>
                <w:lang w:eastAsia="en-US"/>
              </w:rPr>
            </w:pPr>
            <w:r w:rsidRPr="00B93702">
              <w:rPr>
                <w:rFonts w:cs="Arial"/>
                <w:lang w:eastAsia="en-US"/>
              </w:rPr>
              <w:t>C: TC3a</w:t>
            </w:r>
          </w:p>
          <w:p w14:paraId="0BAFD43A" w14:textId="77777777" w:rsidR="002F6EF4" w:rsidRPr="00B93702" w:rsidRDefault="00D74D27" w:rsidP="002F6EF4">
            <w:pPr>
              <w:pStyle w:val="TAL"/>
              <w:rPr>
                <w:rFonts w:cs="Arial"/>
                <w:lang w:eastAsia="en-US"/>
              </w:rPr>
            </w:pPr>
            <w:r w:rsidRPr="00B93702">
              <w:rPr>
                <w:rFonts w:cs="Arial"/>
                <w:lang w:eastAsia="en-US"/>
              </w:rPr>
              <w:t>CNC: NTC3a C/NC: TC3a, NTC3a</w:t>
            </w:r>
          </w:p>
          <w:p w14:paraId="736D66AC" w14:textId="77777777" w:rsidR="002F6EF4" w:rsidRPr="00B93702" w:rsidRDefault="002F6EF4" w:rsidP="002F6EF4">
            <w:pPr>
              <w:pStyle w:val="TAL"/>
              <w:rPr>
                <w:rFonts w:cs="Arial"/>
                <w:lang w:eastAsia="en-US"/>
              </w:rPr>
            </w:pPr>
            <w:r w:rsidRPr="00B93702">
              <w:rPr>
                <w:rFonts w:cs="Arial"/>
                <w:lang w:eastAsia="en-US"/>
              </w:rPr>
              <w:t>NI: TC16</w:t>
            </w:r>
          </w:p>
          <w:p w14:paraId="4708B7C4"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347EA79B" w14:textId="77777777" w:rsidR="00D74D27" w:rsidRPr="00B93702" w:rsidRDefault="00D74D27" w:rsidP="00546BDF">
            <w:pPr>
              <w:pStyle w:val="TAL"/>
              <w:rPr>
                <w:rFonts w:cs="Arial"/>
                <w:lang w:eastAsia="en-US"/>
              </w:rPr>
            </w:pPr>
            <w:r w:rsidRPr="00B93702">
              <w:rPr>
                <w:rFonts w:cs="Arial"/>
                <w:lang w:eastAsia="en-US"/>
              </w:rPr>
              <w:t xml:space="preserve">C: TC3a </w:t>
            </w:r>
          </w:p>
          <w:p w14:paraId="79F0B122" w14:textId="77777777" w:rsidR="00D74D27" w:rsidRPr="00B93702" w:rsidRDefault="00D74D27" w:rsidP="00546BDF">
            <w:pPr>
              <w:pStyle w:val="TAL"/>
              <w:rPr>
                <w:rFonts w:cs="Arial"/>
                <w:lang w:eastAsia="en-US"/>
              </w:rPr>
            </w:pPr>
            <w:r w:rsidRPr="00B93702">
              <w:rPr>
                <w:rFonts w:cs="Arial"/>
                <w:lang w:eastAsia="en-US"/>
              </w:rPr>
              <w:t>CNC NTC3a</w:t>
            </w:r>
          </w:p>
          <w:p w14:paraId="21C85EAA" w14:textId="77777777" w:rsidR="002F6EF4" w:rsidRPr="00B93702" w:rsidRDefault="00D74D27" w:rsidP="002F6EF4">
            <w:pPr>
              <w:pStyle w:val="TAL"/>
              <w:rPr>
                <w:rFonts w:cs="Arial"/>
                <w:lang w:eastAsia="en-US"/>
              </w:rPr>
            </w:pPr>
            <w:r w:rsidRPr="00B93702">
              <w:rPr>
                <w:rFonts w:cs="Arial"/>
                <w:lang w:eastAsia="en-US"/>
              </w:rPr>
              <w:t>C/NC: TC3a, NTC3a</w:t>
            </w:r>
          </w:p>
          <w:p w14:paraId="1EE4563C" w14:textId="77777777" w:rsidR="002F6EF4" w:rsidRPr="00B93702" w:rsidRDefault="002F6EF4" w:rsidP="002F6EF4">
            <w:pPr>
              <w:pStyle w:val="TAL"/>
              <w:rPr>
                <w:rFonts w:cs="Arial"/>
                <w:lang w:eastAsia="en-US"/>
              </w:rPr>
            </w:pPr>
            <w:r w:rsidRPr="00B93702">
              <w:rPr>
                <w:rFonts w:cs="Arial"/>
                <w:lang w:eastAsia="en-US"/>
              </w:rPr>
              <w:t>NI: TC16</w:t>
            </w:r>
          </w:p>
          <w:p w14:paraId="38CCF14C"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2951BE9D" w14:textId="77777777" w:rsidR="00282F6D" w:rsidRPr="00B93702" w:rsidRDefault="00D74D27" w:rsidP="00282F6D">
            <w:pPr>
              <w:pStyle w:val="TAL"/>
              <w:rPr>
                <w:rFonts w:cs="Arial"/>
                <w:lang w:val="sv-SE"/>
              </w:rPr>
            </w:pPr>
            <w:r w:rsidRPr="00B93702">
              <w:rPr>
                <w:rFonts w:cs="Arial"/>
                <w:lang w:eastAsia="en-US"/>
              </w:rPr>
              <w:t>C: TC3b</w:t>
            </w:r>
          </w:p>
          <w:p w14:paraId="400A43E2" w14:textId="77777777" w:rsidR="00282F6D" w:rsidRPr="00B93702" w:rsidRDefault="00282F6D" w:rsidP="00282F6D">
            <w:pPr>
              <w:pStyle w:val="TAL"/>
              <w:rPr>
                <w:rFonts w:cs="Arial"/>
                <w:lang w:val="sv-SE"/>
              </w:rPr>
            </w:pPr>
            <w:r w:rsidRPr="00B93702">
              <w:rPr>
                <w:rFonts w:cs="Arial"/>
                <w:lang w:val="sv-SE"/>
              </w:rPr>
              <w:t>NI: TC16</w:t>
            </w:r>
          </w:p>
          <w:p w14:paraId="64DB0D71" w14:textId="77777777" w:rsidR="00D74D27" w:rsidRPr="00B93702" w:rsidRDefault="00282F6D" w:rsidP="00282F6D">
            <w:pPr>
              <w:pStyle w:val="TAL"/>
              <w:rPr>
                <w:rFonts w:cs="Arial"/>
                <w:lang w:eastAsia="en-US"/>
              </w:rPr>
            </w:pPr>
            <w:r w:rsidRPr="00B93702">
              <w:rPr>
                <w:rFonts w:cs="Arial"/>
                <w:lang w:val="sv-SE"/>
              </w:rPr>
              <w:t>NG: TC19</w:t>
            </w:r>
          </w:p>
        </w:tc>
        <w:tc>
          <w:tcPr>
            <w:tcW w:w="1278" w:type="dxa"/>
          </w:tcPr>
          <w:p w14:paraId="429F87CF" w14:textId="77777777" w:rsidR="00D74D27" w:rsidRPr="00B93702" w:rsidRDefault="00D74D27" w:rsidP="00546BDF">
            <w:pPr>
              <w:pStyle w:val="TAL"/>
              <w:rPr>
                <w:rFonts w:cs="Arial"/>
                <w:lang w:eastAsia="en-US"/>
              </w:rPr>
            </w:pPr>
            <w:r w:rsidRPr="00B93702">
              <w:rPr>
                <w:rFonts w:cs="Arial"/>
                <w:lang w:eastAsia="en-US"/>
              </w:rPr>
              <w:t>C: TC5a</w:t>
            </w:r>
          </w:p>
          <w:p w14:paraId="7D29EF48" w14:textId="77777777" w:rsidR="00D74D27" w:rsidRPr="00B93702" w:rsidRDefault="00D74D27" w:rsidP="00546BDF">
            <w:pPr>
              <w:pStyle w:val="TAL"/>
              <w:rPr>
                <w:rFonts w:cs="Arial"/>
                <w:lang w:eastAsia="en-US"/>
              </w:rPr>
            </w:pPr>
            <w:r w:rsidRPr="00B93702">
              <w:rPr>
                <w:rFonts w:cs="Arial"/>
                <w:lang w:eastAsia="en-US"/>
              </w:rPr>
              <w:t>CNC: NTC5a C/NC: TC5a, NTC5a</w:t>
            </w:r>
          </w:p>
        </w:tc>
        <w:tc>
          <w:tcPr>
            <w:tcW w:w="1278" w:type="dxa"/>
          </w:tcPr>
          <w:p w14:paraId="4CCD8A40" w14:textId="77777777" w:rsidR="00D74D27" w:rsidRPr="00B93702" w:rsidRDefault="00D74D27" w:rsidP="00546BDF">
            <w:pPr>
              <w:pStyle w:val="TAL"/>
              <w:rPr>
                <w:rFonts w:cs="Arial"/>
                <w:lang w:eastAsia="en-US"/>
              </w:rPr>
            </w:pPr>
            <w:r w:rsidRPr="00B93702">
              <w:rPr>
                <w:rFonts w:cs="Arial"/>
                <w:lang w:eastAsia="en-US"/>
              </w:rPr>
              <w:t>C: TC5b</w:t>
            </w:r>
          </w:p>
          <w:p w14:paraId="043DA513" w14:textId="77777777" w:rsidR="00D74D27" w:rsidRPr="00B93702" w:rsidRDefault="00D74D27" w:rsidP="00546BDF">
            <w:pPr>
              <w:pStyle w:val="TAL"/>
              <w:rPr>
                <w:rFonts w:cs="Arial"/>
                <w:lang w:eastAsia="en-US"/>
              </w:rPr>
            </w:pPr>
            <w:r w:rsidRPr="00B93702">
              <w:rPr>
                <w:rFonts w:cs="Arial"/>
                <w:lang w:eastAsia="en-US"/>
              </w:rPr>
              <w:t>CNC NTC5b</w:t>
            </w:r>
          </w:p>
          <w:p w14:paraId="4BF28BFD" w14:textId="77777777" w:rsidR="002F6EF4" w:rsidRPr="00B93702" w:rsidRDefault="00D74D27" w:rsidP="002F6EF4">
            <w:pPr>
              <w:pStyle w:val="TAL"/>
              <w:rPr>
                <w:rFonts w:cs="Arial"/>
                <w:lang w:eastAsia="en-US"/>
              </w:rPr>
            </w:pPr>
            <w:r w:rsidRPr="00B93702">
              <w:rPr>
                <w:rFonts w:cs="Arial"/>
                <w:lang w:eastAsia="en-US"/>
              </w:rPr>
              <w:t>C/NC: TC5b, NTC5b</w:t>
            </w:r>
          </w:p>
          <w:p w14:paraId="32F14AB1" w14:textId="77777777" w:rsidR="002F6EF4" w:rsidRPr="00B93702" w:rsidRDefault="002F6EF4" w:rsidP="002F6EF4">
            <w:pPr>
              <w:pStyle w:val="TAL"/>
              <w:rPr>
                <w:rFonts w:cs="Arial"/>
                <w:lang w:eastAsia="en-US"/>
              </w:rPr>
            </w:pPr>
            <w:r w:rsidRPr="00B93702">
              <w:rPr>
                <w:rFonts w:cs="Arial"/>
                <w:lang w:eastAsia="en-US"/>
              </w:rPr>
              <w:t>NI: TC15</w:t>
            </w:r>
          </w:p>
          <w:p w14:paraId="6DCB43B6"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29F18E09" w14:textId="77777777" w:rsidR="00D74D27" w:rsidRPr="00B93702" w:rsidRDefault="00D74D27" w:rsidP="00546BDF">
            <w:pPr>
              <w:pStyle w:val="TAL"/>
              <w:rPr>
                <w:rFonts w:cs="Arial"/>
                <w:lang w:eastAsia="en-US"/>
              </w:rPr>
            </w:pPr>
            <w:r w:rsidRPr="00B93702">
              <w:rPr>
                <w:rFonts w:cs="Arial"/>
                <w:lang w:eastAsia="en-US"/>
              </w:rPr>
              <w:t>C: TC5b</w:t>
            </w:r>
          </w:p>
          <w:p w14:paraId="32E2BEEB" w14:textId="77777777" w:rsidR="00D74D27" w:rsidRPr="00B93702" w:rsidRDefault="00D74D27" w:rsidP="00546BDF">
            <w:pPr>
              <w:pStyle w:val="TAL"/>
              <w:rPr>
                <w:rFonts w:cs="Arial"/>
                <w:lang w:eastAsia="en-US"/>
              </w:rPr>
            </w:pPr>
            <w:r w:rsidRPr="00B93702">
              <w:rPr>
                <w:rFonts w:cs="Arial"/>
                <w:lang w:eastAsia="en-US"/>
              </w:rPr>
              <w:t>CNC: NTC5c</w:t>
            </w:r>
          </w:p>
          <w:p w14:paraId="3FC31A6F" w14:textId="77777777"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14:paraId="3AD9DEBB" w14:textId="77777777" w:rsidR="00D74D27" w:rsidRPr="00B93702" w:rsidRDefault="00D74D27" w:rsidP="00B0695F">
            <w:pPr>
              <w:keepNext/>
              <w:keepLines/>
              <w:spacing w:after="0"/>
              <w:rPr>
                <w:rFonts w:ascii="Arial" w:hAnsi="Arial"/>
                <w:sz w:val="18"/>
              </w:rPr>
            </w:pPr>
            <w:r w:rsidRPr="00B93702">
              <w:rPr>
                <w:rFonts w:ascii="Arial" w:hAnsi="Arial"/>
                <w:sz w:val="18"/>
              </w:rPr>
              <w:t>C: TC5b</w:t>
            </w:r>
          </w:p>
          <w:p w14:paraId="53426D92" w14:textId="77777777" w:rsidR="00D74D27" w:rsidRPr="00B93702" w:rsidRDefault="00D74D27" w:rsidP="00B0695F">
            <w:pPr>
              <w:keepNext/>
              <w:keepLines/>
              <w:spacing w:after="0"/>
              <w:rPr>
                <w:rFonts w:ascii="Arial" w:hAnsi="Arial"/>
                <w:sz w:val="18"/>
              </w:rPr>
            </w:pPr>
            <w:r w:rsidRPr="00B93702">
              <w:rPr>
                <w:rFonts w:ascii="Arial" w:hAnsi="Arial"/>
                <w:sz w:val="18"/>
              </w:rPr>
              <w:t>CNC NTC5b</w:t>
            </w:r>
          </w:p>
          <w:p w14:paraId="36725860" w14:textId="77777777" w:rsidR="002F6EF4" w:rsidRPr="00B93702" w:rsidRDefault="00D74D27" w:rsidP="002F6EF4">
            <w:pPr>
              <w:pStyle w:val="TAL"/>
              <w:rPr>
                <w:rFonts w:cs="Arial"/>
              </w:rPr>
            </w:pPr>
            <w:r w:rsidRPr="00B93702">
              <w:rPr>
                <w:rFonts w:cs="Arial"/>
              </w:rPr>
              <w:t>C/NC: TC5b, NTC5b</w:t>
            </w:r>
          </w:p>
          <w:p w14:paraId="5BB528A6" w14:textId="77777777" w:rsidR="002F6EF4" w:rsidRPr="00B93702" w:rsidRDefault="002F6EF4" w:rsidP="002F6EF4">
            <w:pPr>
              <w:pStyle w:val="TAL"/>
              <w:rPr>
                <w:rFonts w:cs="Arial"/>
                <w:lang w:eastAsia="en-US"/>
              </w:rPr>
            </w:pPr>
            <w:r w:rsidRPr="00B93702">
              <w:rPr>
                <w:rFonts w:cs="Arial"/>
                <w:lang w:eastAsia="en-US"/>
              </w:rPr>
              <w:t>NI: TC15</w:t>
            </w:r>
          </w:p>
          <w:p w14:paraId="4FE556F9" w14:textId="77777777" w:rsidR="00D74D27" w:rsidRPr="00B93702" w:rsidRDefault="002F6EF4" w:rsidP="002F6EF4">
            <w:pPr>
              <w:pStyle w:val="TAL"/>
              <w:rPr>
                <w:rFonts w:cs="Arial"/>
                <w:lang w:eastAsia="en-US"/>
              </w:rPr>
            </w:pPr>
            <w:r w:rsidRPr="00B93702">
              <w:rPr>
                <w:rFonts w:cs="Arial"/>
                <w:lang w:eastAsia="en-US"/>
              </w:rPr>
              <w:t>NG: TC18</w:t>
            </w:r>
          </w:p>
        </w:tc>
      </w:tr>
      <w:tr w:rsidR="00B93702" w:rsidRPr="00B93702" w14:paraId="48545E3D" w14:textId="77777777" w:rsidTr="00E46DAC">
        <w:trPr>
          <w:jc w:val="center"/>
        </w:trPr>
        <w:tc>
          <w:tcPr>
            <w:tcW w:w="1788" w:type="dxa"/>
            <w:vAlign w:val="center"/>
          </w:tcPr>
          <w:p w14:paraId="25BCCA88" w14:textId="77777777" w:rsidR="00D74D27" w:rsidRPr="00B93702" w:rsidRDefault="00D74D27" w:rsidP="00AB57F0">
            <w:pPr>
              <w:pStyle w:val="TAL"/>
              <w:ind w:left="14"/>
              <w:rPr>
                <w:rFonts w:cs="Arial"/>
                <w:lang w:eastAsia="en-US"/>
              </w:rPr>
            </w:pPr>
            <w:r w:rsidRPr="00B93702">
              <w:rPr>
                <w:rFonts w:cs="Arial"/>
                <w:lang w:eastAsia="en-US"/>
              </w:rPr>
              <w:t>General narrowband intermodulation requirement</w:t>
            </w:r>
          </w:p>
        </w:tc>
        <w:tc>
          <w:tcPr>
            <w:tcW w:w="1278" w:type="dxa"/>
          </w:tcPr>
          <w:p w14:paraId="56B286B1" w14:textId="77777777" w:rsidR="00D74D27" w:rsidRPr="00B93702" w:rsidRDefault="00D74D27" w:rsidP="00546BDF">
            <w:pPr>
              <w:pStyle w:val="TAL"/>
              <w:rPr>
                <w:rFonts w:cs="Arial"/>
                <w:lang w:eastAsia="en-US"/>
              </w:rPr>
            </w:pPr>
            <w:r w:rsidRPr="00B93702">
              <w:rPr>
                <w:rFonts w:cs="Arial"/>
                <w:lang w:eastAsia="en-US"/>
              </w:rPr>
              <w:t>C: TC3a, TC6b</w:t>
            </w:r>
          </w:p>
          <w:p w14:paraId="19E6127D"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14:paraId="2A600540" w14:textId="77777777"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14:paraId="40B638CC" w14:textId="77777777" w:rsidR="002F6EF4" w:rsidRPr="00B93702" w:rsidRDefault="002F6EF4" w:rsidP="002F6EF4">
            <w:pPr>
              <w:pStyle w:val="TAL"/>
              <w:rPr>
                <w:rFonts w:cs="Arial"/>
                <w:lang w:eastAsia="en-US"/>
              </w:rPr>
            </w:pPr>
            <w:r w:rsidRPr="00B93702">
              <w:rPr>
                <w:rFonts w:cs="Arial"/>
                <w:lang w:eastAsia="en-US"/>
              </w:rPr>
              <w:t>NI: TC16</w:t>
            </w:r>
          </w:p>
          <w:p w14:paraId="29ADCE11"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0BC7217E" w14:textId="77777777" w:rsidR="00D74D27" w:rsidRPr="00B93702" w:rsidRDefault="00D74D27" w:rsidP="00546BDF">
            <w:pPr>
              <w:pStyle w:val="TAL"/>
              <w:rPr>
                <w:rFonts w:cs="Arial"/>
                <w:lang w:eastAsia="en-US"/>
              </w:rPr>
            </w:pPr>
            <w:r w:rsidRPr="00B93702">
              <w:rPr>
                <w:rFonts w:cs="Arial"/>
                <w:lang w:eastAsia="en-US"/>
              </w:rPr>
              <w:t>C: TC3a TC6b</w:t>
            </w:r>
          </w:p>
          <w:p w14:paraId="715CA4E7"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r w:rsidR="00560179" w:rsidRPr="00B93702">
              <w:rPr>
                <w:rFonts w:cs="Arial"/>
                <w:lang w:eastAsia="en-US"/>
              </w:rPr>
              <w:t xml:space="preserve"> </w:t>
            </w:r>
            <w:r w:rsidRPr="00B93702">
              <w:rPr>
                <w:rFonts w:cs="Arial"/>
                <w:lang w:eastAsia="en-US"/>
              </w:rPr>
              <w:t>TC6b</w:t>
            </w:r>
          </w:p>
          <w:p w14:paraId="0A2F32B9" w14:textId="77777777"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14:paraId="4FB99FF9" w14:textId="77777777" w:rsidR="002F6EF4" w:rsidRPr="00B93702" w:rsidRDefault="002F6EF4" w:rsidP="002F6EF4">
            <w:pPr>
              <w:pStyle w:val="TAL"/>
              <w:rPr>
                <w:rFonts w:cs="Arial"/>
                <w:lang w:eastAsia="en-US"/>
              </w:rPr>
            </w:pPr>
            <w:r w:rsidRPr="00B93702">
              <w:rPr>
                <w:rFonts w:cs="Arial"/>
                <w:lang w:eastAsia="en-US"/>
              </w:rPr>
              <w:t>NI: TC16</w:t>
            </w:r>
          </w:p>
          <w:p w14:paraId="1F3AF936" w14:textId="77777777" w:rsidR="00D74D27" w:rsidRPr="00B93702" w:rsidRDefault="002F6EF4" w:rsidP="002F6EF4">
            <w:pPr>
              <w:pStyle w:val="TAL"/>
              <w:rPr>
                <w:rFonts w:cs="Arial"/>
                <w:lang w:eastAsia="en-US"/>
              </w:rPr>
            </w:pPr>
            <w:r w:rsidRPr="00B93702">
              <w:rPr>
                <w:rFonts w:cs="Arial"/>
                <w:lang w:eastAsia="en-US"/>
              </w:rPr>
              <w:t>NG: TC19</w:t>
            </w:r>
          </w:p>
        </w:tc>
        <w:tc>
          <w:tcPr>
            <w:tcW w:w="1278" w:type="dxa"/>
          </w:tcPr>
          <w:p w14:paraId="347759B8" w14:textId="77777777" w:rsidR="00282F6D" w:rsidRPr="00B93702" w:rsidRDefault="00D74D27" w:rsidP="00282F6D">
            <w:pPr>
              <w:pStyle w:val="TAL"/>
              <w:rPr>
                <w:rFonts w:cs="Arial"/>
              </w:rPr>
            </w:pPr>
            <w:r w:rsidRPr="00B93702">
              <w:rPr>
                <w:rFonts w:cs="Arial"/>
                <w:lang w:eastAsia="en-US"/>
              </w:rPr>
              <w:t>C: TC3b, TC6b</w:t>
            </w:r>
          </w:p>
          <w:p w14:paraId="61B9BE29" w14:textId="77777777" w:rsidR="00282F6D" w:rsidRPr="00B93702" w:rsidRDefault="00282F6D" w:rsidP="00282F6D">
            <w:pPr>
              <w:pStyle w:val="TAL"/>
              <w:rPr>
                <w:rFonts w:cs="Arial"/>
              </w:rPr>
            </w:pPr>
            <w:r w:rsidRPr="00B93702">
              <w:rPr>
                <w:rFonts w:cs="Arial"/>
              </w:rPr>
              <w:t>NI: TC16</w:t>
            </w:r>
          </w:p>
          <w:p w14:paraId="2DC10E53" w14:textId="77777777" w:rsidR="00D74D27" w:rsidRPr="00B93702" w:rsidRDefault="00282F6D" w:rsidP="00282F6D">
            <w:pPr>
              <w:pStyle w:val="TAL"/>
              <w:rPr>
                <w:rFonts w:cs="Arial"/>
                <w:lang w:eastAsia="en-US"/>
              </w:rPr>
            </w:pPr>
            <w:r w:rsidRPr="00B93702">
              <w:rPr>
                <w:rFonts w:cs="Arial"/>
              </w:rPr>
              <w:t>NG: TC19</w:t>
            </w:r>
          </w:p>
        </w:tc>
        <w:tc>
          <w:tcPr>
            <w:tcW w:w="1278" w:type="dxa"/>
          </w:tcPr>
          <w:p w14:paraId="624F616A" w14:textId="77777777" w:rsidR="00D74D27" w:rsidRPr="00B93702" w:rsidRDefault="00D74D27" w:rsidP="00546BDF">
            <w:pPr>
              <w:pStyle w:val="TAL"/>
              <w:rPr>
                <w:rFonts w:cs="Arial"/>
                <w:lang w:eastAsia="en-US"/>
              </w:rPr>
            </w:pPr>
            <w:r w:rsidRPr="00B93702">
              <w:rPr>
                <w:rFonts w:cs="Arial"/>
                <w:lang w:eastAsia="en-US"/>
              </w:rPr>
              <w:t>C: TC5a, TC6a</w:t>
            </w:r>
          </w:p>
          <w:p w14:paraId="1A59027E"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14:paraId="63C14D39" w14:textId="77777777"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14:paraId="09BC7F6B" w14:textId="77777777" w:rsidR="00D74D27" w:rsidRPr="00B93702" w:rsidRDefault="00D74D27" w:rsidP="00546BDF">
            <w:pPr>
              <w:pStyle w:val="TAL"/>
              <w:rPr>
                <w:rFonts w:cs="Arial"/>
                <w:lang w:eastAsia="en-US"/>
              </w:rPr>
            </w:pPr>
            <w:r w:rsidRPr="00B93702">
              <w:rPr>
                <w:rFonts w:cs="Arial"/>
                <w:lang w:eastAsia="en-US"/>
              </w:rPr>
              <w:t>C: TC5b, TC6b</w:t>
            </w:r>
          </w:p>
          <w:p w14:paraId="1F70DB14"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14:paraId="47915260" w14:textId="77777777"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NI: TC15</w:t>
            </w:r>
          </w:p>
          <w:p w14:paraId="2D120AFD" w14:textId="77777777" w:rsidR="00D74D27" w:rsidRPr="00B93702" w:rsidRDefault="002F6EF4" w:rsidP="002F6EF4">
            <w:pPr>
              <w:pStyle w:val="TAL"/>
              <w:rPr>
                <w:rFonts w:cs="Arial"/>
                <w:lang w:eastAsia="en-US"/>
              </w:rPr>
            </w:pPr>
            <w:r w:rsidRPr="00B93702">
              <w:rPr>
                <w:rFonts w:cs="Arial"/>
                <w:lang w:eastAsia="en-US"/>
              </w:rPr>
              <w:t>NG: TC18</w:t>
            </w:r>
          </w:p>
        </w:tc>
        <w:tc>
          <w:tcPr>
            <w:tcW w:w="1460" w:type="dxa"/>
          </w:tcPr>
          <w:p w14:paraId="283C44C8" w14:textId="77777777" w:rsidR="00D74D27" w:rsidRPr="00B93702" w:rsidRDefault="00D74D27" w:rsidP="00546BDF">
            <w:pPr>
              <w:pStyle w:val="TAL"/>
              <w:rPr>
                <w:rFonts w:cs="Arial"/>
                <w:lang w:eastAsia="en-US"/>
              </w:rPr>
            </w:pPr>
            <w:r w:rsidRPr="00B93702">
              <w:rPr>
                <w:rFonts w:cs="Arial"/>
                <w:lang w:eastAsia="en-US"/>
              </w:rPr>
              <w:t>C: TC5b, TC6a</w:t>
            </w:r>
          </w:p>
          <w:p w14:paraId="2B278154" w14:textId="77777777"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14:paraId="259930BC" w14:textId="77777777"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14:paraId="00EF5F23" w14:textId="77777777" w:rsidR="00D74D27" w:rsidRPr="00B93702" w:rsidRDefault="00D74D27" w:rsidP="00B0695F">
            <w:pPr>
              <w:keepNext/>
              <w:keepLines/>
              <w:spacing w:after="0"/>
              <w:rPr>
                <w:rFonts w:ascii="Arial" w:hAnsi="Arial"/>
                <w:sz w:val="18"/>
              </w:rPr>
            </w:pPr>
            <w:r w:rsidRPr="00B93702">
              <w:rPr>
                <w:rFonts w:ascii="Arial" w:hAnsi="Arial"/>
                <w:sz w:val="18"/>
              </w:rPr>
              <w:t>C: TC5b, TC6a*</w:t>
            </w:r>
          </w:p>
          <w:p w14:paraId="7A217616" w14:textId="77777777" w:rsidR="00D74D27" w:rsidRPr="00B93702" w:rsidRDefault="00D74D27" w:rsidP="00B0695F">
            <w:pPr>
              <w:keepNext/>
              <w:keepLines/>
              <w:spacing w:after="0"/>
              <w:rPr>
                <w:rFonts w:ascii="Arial" w:hAnsi="Arial"/>
                <w:strike/>
                <w:sz w:val="18"/>
              </w:rPr>
            </w:pPr>
            <w:r w:rsidRPr="00B93702">
              <w:rPr>
                <w:rFonts w:ascii="Arial" w:hAnsi="Arial"/>
                <w:sz w:val="18"/>
              </w:rPr>
              <w:t>CNC:</w:t>
            </w:r>
            <w:r w:rsidR="00560179" w:rsidRPr="00B93702">
              <w:rPr>
                <w:rFonts w:ascii="Arial" w:hAnsi="Arial"/>
                <w:sz w:val="18"/>
              </w:rPr>
              <w:t xml:space="preserve"> </w:t>
            </w:r>
            <w:r w:rsidRPr="00B93702">
              <w:rPr>
                <w:rFonts w:ascii="Arial" w:hAnsi="Arial"/>
                <w:sz w:val="18"/>
              </w:rPr>
              <w:t>NTC5b, TC6a*</w:t>
            </w:r>
          </w:p>
          <w:p w14:paraId="70BC28EB" w14:textId="77777777" w:rsidR="002F6EF4" w:rsidRPr="00B93702" w:rsidRDefault="00D74D27" w:rsidP="002F6EF4">
            <w:pPr>
              <w:pStyle w:val="TAL"/>
              <w:rPr>
                <w:rFonts w:cs="Arial"/>
              </w:rPr>
            </w:pPr>
            <w:r w:rsidRPr="00B93702">
              <w:rPr>
                <w:rFonts w:cs="Arial"/>
              </w:rPr>
              <w:t>C/NC: TC5b NTC5b,</w:t>
            </w:r>
            <w:r w:rsidR="00560179" w:rsidRPr="00B93702">
              <w:rPr>
                <w:rFonts w:cs="Arial"/>
              </w:rPr>
              <w:t xml:space="preserve"> </w:t>
            </w:r>
            <w:r w:rsidRPr="00B93702">
              <w:rPr>
                <w:rFonts w:cs="Arial"/>
              </w:rPr>
              <w:t>TC6a*</w:t>
            </w:r>
          </w:p>
          <w:p w14:paraId="7D7ABF92" w14:textId="77777777" w:rsidR="002F6EF4" w:rsidRPr="00B93702" w:rsidRDefault="002F6EF4" w:rsidP="002F6EF4">
            <w:pPr>
              <w:pStyle w:val="TAL"/>
              <w:rPr>
                <w:rFonts w:cs="Arial"/>
                <w:lang w:eastAsia="en-US"/>
              </w:rPr>
            </w:pPr>
            <w:r w:rsidRPr="00B93702">
              <w:rPr>
                <w:rFonts w:cs="Arial"/>
                <w:lang w:eastAsia="en-US"/>
              </w:rPr>
              <w:t>NI: TC15,(TC16)*</w:t>
            </w:r>
          </w:p>
          <w:p w14:paraId="69143C26" w14:textId="77777777"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14:paraId="23BC6215" w14:textId="77777777" w:rsidTr="00E46DAC">
        <w:trPr>
          <w:jc w:val="center"/>
        </w:trPr>
        <w:tc>
          <w:tcPr>
            <w:tcW w:w="1788" w:type="dxa"/>
            <w:vAlign w:val="center"/>
          </w:tcPr>
          <w:p w14:paraId="67B01B3B" w14:textId="77777777" w:rsidR="00D74D27" w:rsidRPr="00B93702" w:rsidRDefault="00D74D27" w:rsidP="00AB57F0">
            <w:pPr>
              <w:pStyle w:val="TAL"/>
              <w:ind w:left="14"/>
              <w:rPr>
                <w:rFonts w:cs="Arial"/>
                <w:lang w:eastAsia="en-US"/>
              </w:rPr>
            </w:pPr>
            <w:r w:rsidRPr="00B93702">
              <w:rPr>
                <w:rFonts w:cs="Arial"/>
                <w:lang w:eastAsia="en-US"/>
              </w:rPr>
              <w:t>Additional narrowband intermodulation requirement for GSM/EDGE</w:t>
            </w:r>
          </w:p>
        </w:tc>
        <w:tc>
          <w:tcPr>
            <w:tcW w:w="1278" w:type="dxa"/>
          </w:tcPr>
          <w:p w14:paraId="6A1194CD"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3F866BAB"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22DD47E1" w14:textId="77777777" w:rsidR="00D74D27" w:rsidRPr="00B93702" w:rsidRDefault="00D74D27" w:rsidP="00AB57F0">
            <w:pPr>
              <w:pStyle w:val="TAL"/>
              <w:rPr>
                <w:rFonts w:cs="Arial"/>
                <w:lang w:eastAsia="en-US"/>
              </w:rPr>
            </w:pPr>
            <w:r w:rsidRPr="00B93702">
              <w:rPr>
                <w:rFonts w:cs="Arial"/>
                <w:lang w:eastAsia="en-US"/>
              </w:rPr>
              <w:t>N/A</w:t>
            </w:r>
          </w:p>
        </w:tc>
        <w:tc>
          <w:tcPr>
            <w:tcW w:w="1278" w:type="dxa"/>
          </w:tcPr>
          <w:p w14:paraId="1E1B4487" w14:textId="77777777" w:rsidR="00D74D27" w:rsidRPr="00B93702" w:rsidRDefault="00D74D27" w:rsidP="00AB57F0">
            <w:pPr>
              <w:pStyle w:val="TAL"/>
              <w:rPr>
                <w:rFonts w:cs="Arial"/>
                <w:lang w:eastAsia="en-US"/>
              </w:rPr>
            </w:pPr>
            <w:r w:rsidRPr="00B93702">
              <w:rPr>
                <w:rFonts w:cs="Arial"/>
                <w:lang w:eastAsia="en-US"/>
              </w:rPr>
              <w:t>(TS 51.021)</w:t>
            </w:r>
          </w:p>
        </w:tc>
        <w:tc>
          <w:tcPr>
            <w:tcW w:w="1278" w:type="dxa"/>
          </w:tcPr>
          <w:p w14:paraId="1720B4F4"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5CCABA2C" w14:textId="77777777" w:rsidR="00D74D27" w:rsidRPr="00B93702" w:rsidRDefault="00D74D27" w:rsidP="00AB57F0">
            <w:pPr>
              <w:pStyle w:val="TAL"/>
              <w:rPr>
                <w:rFonts w:cs="Arial"/>
                <w:lang w:eastAsia="en-US"/>
              </w:rPr>
            </w:pPr>
            <w:r w:rsidRPr="00B93702">
              <w:rPr>
                <w:rFonts w:cs="Arial"/>
                <w:lang w:eastAsia="en-US"/>
              </w:rPr>
              <w:t>(TS 51.021)</w:t>
            </w:r>
          </w:p>
        </w:tc>
        <w:tc>
          <w:tcPr>
            <w:tcW w:w="1460" w:type="dxa"/>
          </w:tcPr>
          <w:p w14:paraId="68551967" w14:textId="77777777" w:rsidR="00D74D27" w:rsidRPr="00B93702" w:rsidRDefault="00D74D27" w:rsidP="00AB57F0">
            <w:pPr>
              <w:pStyle w:val="TAL"/>
              <w:rPr>
                <w:rFonts w:cs="Arial"/>
                <w:lang w:eastAsia="en-US"/>
              </w:rPr>
            </w:pPr>
            <w:r w:rsidRPr="00B93702">
              <w:rPr>
                <w:rFonts w:cs="Arial"/>
              </w:rPr>
              <w:t>TC5b</w:t>
            </w:r>
          </w:p>
        </w:tc>
      </w:tr>
      <w:tr w:rsidR="00B93702" w:rsidRPr="00B93702" w14:paraId="3ED66265" w14:textId="77777777" w:rsidTr="00E46DAC">
        <w:trPr>
          <w:trHeight w:val="50"/>
          <w:jc w:val="center"/>
        </w:trPr>
        <w:tc>
          <w:tcPr>
            <w:tcW w:w="1788" w:type="dxa"/>
            <w:vAlign w:val="center"/>
          </w:tcPr>
          <w:p w14:paraId="0D0B750E" w14:textId="77777777" w:rsidR="00E46DAC" w:rsidRPr="00B93702" w:rsidRDefault="00E46DAC" w:rsidP="00AB57F0">
            <w:pPr>
              <w:pStyle w:val="TAL"/>
              <w:ind w:left="14"/>
              <w:rPr>
                <w:rFonts w:cs="Arial"/>
                <w:b/>
                <w:bCs/>
                <w:lang w:eastAsia="en-US"/>
              </w:rPr>
            </w:pPr>
            <w:r w:rsidRPr="00B93702">
              <w:rPr>
                <w:rFonts w:cs="Arial"/>
                <w:b/>
                <w:bCs/>
                <w:lang w:eastAsia="en-US"/>
              </w:rPr>
              <w:t>7.8 In-channel selectivity</w:t>
            </w:r>
          </w:p>
        </w:tc>
        <w:tc>
          <w:tcPr>
            <w:tcW w:w="1278" w:type="dxa"/>
          </w:tcPr>
          <w:p w14:paraId="0B96611F"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23189D3B"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0254B867"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07330457"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14:paraId="4B3A2492"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1099D0E5" w14:textId="77777777"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14:paraId="77EF9FE7" w14:textId="77777777"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14:paraId="72A3BCE4" w14:textId="77777777" w:rsidTr="00E46DAC">
        <w:trPr>
          <w:jc w:val="center"/>
        </w:trPr>
        <w:tc>
          <w:tcPr>
            <w:tcW w:w="1788" w:type="dxa"/>
            <w:vAlign w:val="center"/>
          </w:tcPr>
          <w:p w14:paraId="418991BC" w14:textId="77777777" w:rsidR="00E46DAC" w:rsidRPr="00B93702" w:rsidRDefault="00E46DAC" w:rsidP="00AB57F0">
            <w:pPr>
              <w:pStyle w:val="TAL"/>
              <w:ind w:left="14"/>
              <w:rPr>
                <w:rFonts w:cs="Arial"/>
                <w:lang w:eastAsia="en-US"/>
              </w:rPr>
            </w:pPr>
            <w:r w:rsidRPr="00B93702">
              <w:rPr>
                <w:rFonts w:cs="Arial"/>
                <w:lang w:eastAsia="en-US"/>
              </w:rPr>
              <w:t>E-UTRA requirement</w:t>
            </w:r>
          </w:p>
        </w:tc>
        <w:tc>
          <w:tcPr>
            <w:tcW w:w="1278" w:type="dxa"/>
          </w:tcPr>
          <w:p w14:paraId="55A8B95B"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44DBACA7"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3A7B5F48" w14:textId="77777777" w:rsidR="00E46DAC" w:rsidRPr="00B93702" w:rsidRDefault="00E46DAC" w:rsidP="00AB57F0">
            <w:pPr>
              <w:pStyle w:val="TAL"/>
              <w:rPr>
                <w:rFonts w:cs="Arial"/>
                <w:lang w:eastAsia="en-US"/>
              </w:rPr>
            </w:pPr>
            <w:r w:rsidRPr="00B93702">
              <w:rPr>
                <w:rFonts w:cs="Arial"/>
                <w:lang w:eastAsia="en-US"/>
              </w:rPr>
              <w:t>(TS 36.141)</w:t>
            </w:r>
          </w:p>
        </w:tc>
        <w:tc>
          <w:tcPr>
            <w:tcW w:w="1278" w:type="dxa"/>
          </w:tcPr>
          <w:p w14:paraId="2A03141D" w14:textId="77777777" w:rsidR="00E46DAC" w:rsidRPr="00B93702" w:rsidRDefault="00E46DAC" w:rsidP="00AB57F0">
            <w:pPr>
              <w:pStyle w:val="TAL"/>
              <w:rPr>
                <w:rFonts w:cs="Arial"/>
                <w:lang w:eastAsia="en-US"/>
              </w:rPr>
            </w:pPr>
            <w:r w:rsidRPr="00B93702">
              <w:rPr>
                <w:rFonts w:cs="Arial"/>
                <w:lang w:eastAsia="en-US"/>
              </w:rPr>
              <w:t>N/A</w:t>
            </w:r>
          </w:p>
        </w:tc>
        <w:tc>
          <w:tcPr>
            <w:tcW w:w="1278" w:type="dxa"/>
          </w:tcPr>
          <w:p w14:paraId="532776E6"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2C0931A5" w14:textId="77777777" w:rsidR="00E46DAC" w:rsidRPr="00B93702" w:rsidRDefault="00E46DAC" w:rsidP="00AB57F0">
            <w:pPr>
              <w:pStyle w:val="TAL"/>
              <w:rPr>
                <w:rFonts w:cs="Arial"/>
                <w:lang w:eastAsia="en-US"/>
              </w:rPr>
            </w:pPr>
            <w:r w:rsidRPr="00B93702">
              <w:rPr>
                <w:rFonts w:cs="Arial"/>
                <w:lang w:eastAsia="en-US"/>
              </w:rPr>
              <w:t>(TS 36.141)</w:t>
            </w:r>
          </w:p>
        </w:tc>
        <w:tc>
          <w:tcPr>
            <w:tcW w:w="1460" w:type="dxa"/>
          </w:tcPr>
          <w:p w14:paraId="77C2437B" w14:textId="77777777" w:rsidR="00E46DAC" w:rsidRPr="00B93702" w:rsidRDefault="00D74D27" w:rsidP="00AB57F0">
            <w:pPr>
              <w:pStyle w:val="TAL"/>
              <w:rPr>
                <w:rFonts w:cs="Arial"/>
                <w:lang w:eastAsia="en-US"/>
              </w:rPr>
            </w:pPr>
            <w:r w:rsidRPr="00B93702">
              <w:rPr>
                <w:rFonts w:cs="Arial"/>
              </w:rPr>
              <w:t>(TS 36.141)</w:t>
            </w:r>
          </w:p>
        </w:tc>
      </w:tr>
      <w:tr w:rsidR="00B93702" w:rsidRPr="00B93702" w14:paraId="71B24266" w14:textId="77777777" w:rsidTr="00E819CF">
        <w:trPr>
          <w:jc w:val="center"/>
        </w:trPr>
        <w:tc>
          <w:tcPr>
            <w:tcW w:w="1788" w:type="dxa"/>
            <w:vAlign w:val="center"/>
          </w:tcPr>
          <w:p w14:paraId="0E9276BC" w14:textId="77777777" w:rsidR="002F6EF4" w:rsidRPr="00B93702" w:rsidRDefault="002F6EF4" w:rsidP="002F6EF4">
            <w:pPr>
              <w:pStyle w:val="TAL"/>
              <w:rPr>
                <w:lang w:eastAsia="en-US"/>
              </w:rPr>
            </w:pPr>
            <w:r w:rsidRPr="00B93702">
              <w:rPr>
                <w:lang w:eastAsia="en-US"/>
              </w:rPr>
              <w:t>NB-IoT requirement</w:t>
            </w:r>
          </w:p>
        </w:tc>
        <w:tc>
          <w:tcPr>
            <w:tcW w:w="1278" w:type="dxa"/>
          </w:tcPr>
          <w:p w14:paraId="23E1C02C" w14:textId="77777777" w:rsidR="002F6EF4" w:rsidRPr="00B93702" w:rsidRDefault="002F6EF4" w:rsidP="002F6EF4">
            <w:pPr>
              <w:pStyle w:val="TAL"/>
              <w:rPr>
                <w:lang w:eastAsia="en-US"/>
              </w:rPr>
            </w:pPr>
            <w:r w:rsidRPr="00B93702">
              <w:rPr>
                <w:lang w:eastAsia="en-US"/>
              </w:rPr>
              <w:t>(TS 36.141)</w:t>
            </w:r>
          </w:p>
        </w:tc>
        <w:tc>
          <w:tcPr>
            <w:tcW w:w="1278" w:type="dxa"/>
          </w:tcPr>
          <w:p w14:paraId="26962277" w14:textId="77777777" w:rsidR="002F6EF4" w:rsidRPr="00B93702" w:rsidRDefault="002F6EF4" w:rsidP="002F6EF4">
            <w:pPr>
              <w:pStyle w:val="TAL"/>
              <w:rPr>
                <w:lang w:eastAsia="en-US"/>
              </w:rPr>
            </w:pPr>
            <w:r w:rsidRPr="00B93702">
              <w:rPr>
                <w:lang w:eastAsia="en-US"/>
              </w:rPr>
              <w:t>(TS 36.141)</w:t>
            </w:r>
          </w:p>
        </w:tc>
        <w:tc>
          <w:tcPr>
            <w:tcW w:w="1278" w:type="dxa"/>
          </w:tcPr>
          <w:p w14:paraId="68B4F7D5" w14:textId="77777777" w:rsidR="002F6EF4" w:rsidRPr="00B93702" w:rsidRDefault="00282F6D" w:rsidP="002F6EF4">
            <w:pPr>
              <w:pStyle w:val="TAL"/>
              <w:rPr>
                <w:lang w:eastAsia="en-US"/>
              </w:rPr>
            </w:pPr>
            <w:r w:rsidRPr="00B93702">
              <w:t>(TS 36.141)</w:t>
            </w:r>
          </w:p>
        </w:tc>
        <w:tc>
          <w:tcPr>
            <w:tcW w:w="1278" w:type="dxa"/>
          </w:tcPr>
          <w:p w14:paraId="0194A6F6" w14:textId="77777777" w:rsidR="002F6EF4" w:rsidRPr="00B93702" w:rsidRDefault="002F6EF4" w:rsidP="002F6EF4">
            <w:pPr>
              <w:pStyle w:val="TAL"/>
              <w:rPr>
                <w:lang w:eastAsia="en-US"/>
              </w:rPr>
            </w:pPr>
            <w:r w:rsidRPr="00B93702">
              <w:rPr>
                <w:lang w:eastAsia="en-US"/>
              </w:rPr>
              <w:t>N/A</w:t>
            </w:r>
          </w:p>
        </w:tc>
        <w:tc>
          <w:tcPr>
            <w:tcW w:w="1278" w:type="dxa"/>
          </w:tcPr>
          <w:p w14:paraId="3ED5D328" w14:textId="77777777" w:rsidR="002F6EF4" w:rsidRPr="00B93702" w:rsidRDefault="002F6EF4" w:rsidP="002F6EF4">
            <w:pPr>
              <w:pStyle w:val="TAL"/>
              <w:rPr>
                <w:lang w:eastAsia="en-US"/>
              </w:rPr>
            </w:pPr>
            <w:r w:rsidRPr="00B93702">
              <w:rPr>
                <w:lang w:eastAsia="en-US"/>
              </w:rPr>
              <w:t>(TS 36.141)</w:t>
            </w:r>
          </w:p>
        </w:tc>
        <w:tc>
          <w:tcPr>
            <w:tcW w:w="1460" w:type="dxa"/>
          </w:tcPr>
          <w:p w14:paraId="2C126A51" w14:textId="77777777" w:rsidR="002F6EF4" w:rsidRPr="00B93702" w:rsidRDefault="002F6EF4" w:rsidP="002F6EF4">
            <w:pPr>
              <w:pStyle w:val="TAL"/>
              <w:rPr>
                <w:lang w:eastAsia="en-US"/>
              </w:rPr>
            </w:pPr>
            <w:r w:rsidRPr="00B93702">
              <w:rPr>
                <w:lang w:eastAsia="en-US"/>
              </w:rPr>
              <w:t>N/A</w:t>
            </w:r>
          </w:p>
        </w:tc>
        <w:tc>
          <w:tcPr>
            <w:tcW w:w="1460" w:type="dxa"/>
          </w:tcPr>
          <w:p w14:paraId="598580FD" w14:textId="77777777" w:rsidR="002F6EF4" w:rsidRPr="00B93702" w:rsidRDefault="002F6EF4" w:rsidP="002F6EF4">
            <w:pPr>
              <w:pStyle w:val="TAL"/>
            </w:pPr>
            <w:r w:rsidRPr="00B93702">
              <w:rPr>
                <w:lang w:eastAsia="en-US"/>
              </w:rPr>
              <w:t>(TS 36.141)</w:t>
            </w:r>
          </w:p>
        </w:tc>
      </w:tr>
      <w:tr w:rsidR="00E46DAC" w:rsidRPr="00B93702" w14:paraId="72D58803" w14:textId="77777777" w:rsidTr="00E46DAC">
        <w:trPr>
          <w:jc w:val="center"/>
        </w:trPr>
        <w:tc>
          <w:tcPr>
            <w:tcW w:w="11098" w:type="dxa"/>
            <w:gridSpan w:val="8"/>
            <w:vAlign w:val="center"/>
          </w:tcPr>
          <w:p w14:paraId="5EAA30C0" w14:textId="77777777" w:rsidR="00D74D27" w:rsidRPr="00B93702" w:rsidRDefault="00E46DAC" w:rsidP="002F6EF4">
            <w:pPr>
              <w:pStyle w:val="TAN"/>
              <w:rPr>
                <w:lang w:eastAsia="en-US"/>
              </w:rPr>
            </w:pPr>
            <w:r w:rsidRPr="00B93702">
              <w:rPr>
                <w:lang w:eastAsia="en-US"/>
              </w:rPr>
              <w:t>NOTE 1:</w:t>
            </w:r>
            <w:r w:rsidRPr="00B93702">
              <w:rPr>
                <w:lang w:eastAsia="en-US"/>
              </w:rPr>
              <w:tab/>
              <w:t xml:space="preserve">The TC shall be used for performing tests when the declared </w:t>
            </w:r>
            <w:r w:rsidR="005A010E" w:rsidRPr="00B93702">
              <w:rPr>
                <w:lang w:eastAsia="en-US"/>
              </w:rPr>
              <w:t>Base Station RF Bandwidth</w:t>
            </w:r>
            <w:r w:rsidRPr="00B93702">
              <w:rPr>
                <w:lang w:eastAsia="en-US"/>
              </w:rPr>
              <w:t xml:space="preserve"> for GSM single-RAT operation is not equal to the declared </w:t>
            </w:r>
            <w:r w:rsidR="005A010E" w:rsidRPr="00B93702">
              <w:rPr>
                <w:lang w:eastAsia="en-US"/>
              </w:rPr>
              <w:t>Base Station RF Bandwidth</w:t>
            </w:r>
            <w:r w:rsidRPr="00B93702">
              <w:rPr>
                <w:lang w:eastAsia="en-US"/>
              </w:rPr>
              <w:t xml:space="preserve"> for multi-RAT operations and the frequency range supported by the BS is a subset of the operating band, or when the </w:t>
            </w:r>
            <w:r w:rsidR="005A010E" w:rsidRPr="00B93702">
              <w:rPr>
                <w:lang w:eastAsia="en-US"/>
              </w:rPr>
              <w:t>maximum Base Station RF Bandwidth</w:t>
            </w:r>
            <w:r w:rsidRPr="00B93702">
              <w:rPr>
                <w:lang w:eastAsia="en-US"/>
              </w:rPr>
              <w:t xml:space="preserve"> covers the entire operating band.</w:t>
            </w:r>
          </w:p>
          <w:p w14:paraId="421D0C98" w14:textId="77777777" w:rsidR="002F6EF4" w:rsidRPr="00B93702" w:rsidRDefault="002F6EF4" w:rsidP="002F6EF4">
            <w:pPr>
              <w:pStyle w:val="TAN"/>
              <w:rPr>
                <w:rFonts w:eastAsia="SimSun"/>
                <w:lang w:eastAsia="ja-JP"/>
              </w:rPr>
            </w:pPr>
            <w:r w:rsidRPr="00B93702">
              <w:rPr>
                <w:rFonts w:eastAsia="SimSun"/>
                <w:lang w:eastAsia="ja-JP"/>
              </w:rPr>
              <w:t>NOTE 2:</w:t>
            </w:r>
            <w:r w:rsidRPr="00B93702">
              <w:rPr>
                <w:lang w:eastAsia="en-US"/>
              </w:rPr>
              <w:tab/>
            </w:r>
            <w:r w:rsidRPr="00B93702">
              <w:rPr>
                <w:rFonts w:eastAsia="SimSun"/>
                <w:lang w:eastAsia="ja-JP"/>
              </w:rPr>
              <w:t>There is no specific test with NB-IoT for those requirements, tests could be performed using E-UTRA signal only, without NB-IoT.</w:t>
            </w:r>
          </w:p>
          <w:p w14:paraId="6F78EAB3" w14:textId="77777777" w:rsidR="00D74D27" w:rsidRPr="00B93702" w:rsidRDefault="00D74D27" w:rsidP="002F6EF4">
            <w:pPr>
              <w:pStyle w:val="TAN"/>
              <w:rPr>
                <w:lang w:eastAsia="en-US"/>
              </w:rPr>
            </w:pPr>
            <w:r w:rsidRPr="00B93702">
              <w:rPr>
                <w:lang w:eastAsia="en-US"/>
              </w:rPr>
              <w:t>NOTE *:</w:t>
            </w:r>
            <w:r w:rsidRPr="00B93702">
              <w:rPr>
                <w:lang w:eastAsia="en-US"/>
              </w:rPr>
              <w:tab/>
              <w:t>For Band 3, the test configuration is only applicable if UTRA is declared to be supported in Band 3.</w:t>
            </w:r>
          </w:p>
          <w:p w14:paraId="0CD0B9CF" w14:textId="77777777" w:rsidR="00D74D27" w:rsidRPr="00B93702" w:rsidRDefault="00D74D27" w:rsidP="002F6EF4">
            <w:pPr>
              <w:pStyle w:val="TAN"/>
              <w:rPr>
                <w:lang w:eastAsia="en-US"/>
              </w:rPr>
            </w:pPr>
            <w:r w:rsidRPr="00B93702">
              <w:rPr>
                <w:lang w:eastAsia="en-US"/>
              </w:rPr>
              <w:t>For other BC2 bands, the test configurations are always applicable.</w:t>
            </w:r>
          </w:p>
          <w:p w14:paraId="3E74F984" w14:textId="77777777" w:rsidR="00E46DAC" w:rsidRPr="00B93702" w:rsidRDefault="00D74D27" w:rsidP="002F6EF4">
            <w:pPr>
              <w:pStyle w:val="TAN"/>
              <w:rPr>
                <w:lang w:eastAsia="en-US"/>
              </w:rPr>
            </w:pPr>
            <w:r w:rsidRPr="00B93702">
              <w:rPr>
                <w:lang w:eastAsia="en-US"/>
              </w:rPr>
              <w:t>NOTE **:</w:t>
            </w:r>
            <w:r w:rsidRPr="00B93702">
              <w:rPr>
                <w:lang w:eastAsia="en-US"/>
              </w:rPr>
              <w:tab/>
              <w:t>For Band 3 only, the test configuration is only applicable if UTRA is not declared to be supported in Band 3</w:t>
            </w:r>
            <w:r w:rsidR="002F6EF4" w:rsidRPr="00B93702">
              <w:rPr>
                <w:lang w:eastAsia="en-US"/>
              </w:rPr>
              <w:t>.</w:t>
            </w:r>
          </w:p>
          <w:p w14:paraId="28950316" w14:textId="77777777" w:rsidR="002F6EF4" w:rsidRPr="00B93702" w:rsidRDefault="002F6EF4" w:rsidP="002F6EF4">
            <w:pPr>
              <w:pStyle w:val="TAN"/>
              <w:rPr>
                <w:szCs w:val="18"/>
                <w:lang w:eastAsia="ja-JP"/>
              </w:rPr>
            </w:pPr>
            <w:r w:rsidRPr="00B93702">
              <w:rPr>
                <w:lang w:eastAsia="ja-JP"/>
              </w:rPr>
              <w:t>NOTE ***:</w:t>
            </w:r>
            <w:r w:rsidRPr="00B93702">
              <w:rPr>
                <w:szCs w:val="18"/>
                <w:lang w:eastAsia="ja-JP"/>
              </w:rPr>
              <w:t xml:space="preserve"> The support of NB-IoT in-band operation is optional and declared by the manufacturer. If not supported, the test configurations denoted by “NI” shall not be used for testing.</w:t>
            </w:r>
          </w:p>
          <w:p w14:paraId="77A43D6D" w14:textId="77777777" w:rsidR="002F6EF4" w:rsidRPr="00B93702" w:rsidRDefault="002F6EF4" w:rsidP="00753F76">
            <w:pPr>
              <w:pStyle w:val="TAN"/>
              <w:rPr>
                <w:szCs w:val="18"/>
                <w:lang w:eastAsia="ja-JP"/>
              </w:rPr>
            </w:pPr>
            <w:r w:rsidRPr="00B93702">
              <w:rPr>
                <w:szCs w:val="18"/>
                <w:lang w:eastAsia="ja-JP"/>
              </w:rPr>
              <w:t>NOTE****:The support of NB-IoT guard band operation is optional and declared by the manufacturer. If not supported, the test configurations denoted by “NG” shall not be used for testing.</w:t>
            </w:r>
          </w:p>
        </w:tc>
      </w:tr>
    </w:tbl>
    <w:p w14:paraId="04CFE064" w14:textId="77777777" w:rsidR="002F6EF4" w:rsidRPr="00B93702" w:rsidRDefault="002F6EF4" w:rsidP="002F6EF4"/>
    <w:p w14:paraId="35E01533" w14:textId="77777777" w:rsidR="002F6EF4" w:rsidRPr="00B93702" w:rsidRDefault="002F6EF4" w:rsidP="0048036E">
      <w:pPr>
        <w:pStyle w:val="TH"/>
      </w:pPr>
      <w:r w:rsidRPr="00B93702">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B93702" w:rsidRPr="00B93702" w14:paraId="706F6967" w14:textId="77777777" w:rsidTr="005D5A78">
        <w:trPr>
          <w:jc w:val="center"/>
        </w:trPr>
        <w:tc>
          <w:tcPr>
            <w:tcW w:w="675" w:type="pct"/>
          </w:tcPr>
          <w:p w14:paraId="709A1A32" w14:textId="77777777" w:rsidR="004D2A03" w:rsidRPr="00B93702" w:rsidRDefault="004D2A03" w:rsidP="005D5A78">
            <w:pPr>
              <w:pStyle w:val="TAH"/>
              <w:rPr>
                <w:lang w:eastAsia="en-US"/>
              </w:rPr>
            </w:pPr>
            <w:r w:rsidRPr="00B93702">
              <w:rPr>
                <w:lang w:eastAsia="en-US"/>
              </w:rPr>
              <w:t>Capability Set</w:t>
            </w:r>
          </w:p>
        </w:tc>
        <w:tc>
          <w:tcPr>
            <w:tcW w:w="543" w:type="pct"/>
          </w:tcPr>
          <w:p w14:paraId="62EBD3BE" w14:textId="77777777" w:rsidR="004D2A03" w:rsidRPr="00B93702" w:rsidRDefault="004D2A03" w:rsidP="004D2A03">
            <w:pPr>
              <w:pStyle w:val="TAH"/>
              <w:rPr>
                <w:lang w:eastAsia="en-US"/>
              </w:rPr>
            </w:pPr>
            <w:r w:rsidRPr="00B93702">
              <w:rPr>
                <w:lang w:eastAsia="en-US"/>
              </w:rPr>
              <w:t xml:space="preserve">GSM+NB-IoT standalone </w:t>
            </w:r>
            <w:r w:rsidRPr="00B93702">
              <w:rPr>
                <w:lang w:eastAsia="en-US"/>
              </w:rPr>
              <w:br/>
              <w:t>(CS 9)</w:t>
            </w:r>
          </w:p>
        </w:tc>
        <w:tc>
          <w:tcPr>
            <w:tcW w:w="1025" w:type="pct"/>
            <w:gridSpan w:val="2"/>
          </w:tcPr>
          <w:p w14:paraId="0C27094D" w14:textId="77777777" w:rsidR="004D2A03" w:rsidRPr="00B93702" w:rsidRDefault="004D2A03" w:rsidP="004D2A03">
            <w:pPr>
              <w:pStyle w:val="TAH"/>
              <w:rPr>
                <w:lang w:eastAsia="en-US"/>
              </w:rPr>
            </w:pPr>
            <w:r w:rsidRPr="00B93702">
              <w:rPr>
                <w:lang w:eastAsia="en-US"/>
              </w:rPr>
              <w:t>UTRA +</w:t>
            </w:r>
          </w:p>
          <w:p w14:paraId="509C8A51" w14:textId="77777777" w:rsidR="004D2A03" w:rsidRPr="00B93702" w:rsidRDefault="004D2A03" w:rsidP="004D2A03">
            <w:pPr>
              <w:pStyle w:val="TAH"/>
              <w:rPr>
                <w:lang w:eastAsia="en-US"/>
              </w:rPr>
            </w:pPr>
            <w:r w:rsidRPr="00B93702">
              <w:rPr>
                <w:bCs/>
                <w:szCs w:val="18"/>
                <w:lang w:eastAsia="ja-JP"/>
              </w:rPr>
              <w:t>NB-IoT standalone</w:t>
            </w:r>
            <w:r w:rsidRPr="00B93702">
              <w:rPr>
                <w:bCs/>
                <w:szCs w:val="18"/>
                <w:lang w:eastAsia="zh-CN"/>
              </w:rPr>
              <w:t xml:space="preserve"> </w:t>
            </w:r>
            <w:r w:rsidRPr="00B93702">
              <w:rPr>
                <w:lang w:eastAsia="ja-JP"/>
              </w:rPr>
              <w:t>(CS 10)</w:t>
            </w:r>
          </w:p>
        </w:tc>
        <w:tc>
          <w:tcPr>
            <w:tcW w:w="1552" w:type="pct"/>
            <w:gridSpan w:val="3"/>
          </w:tcPr>
          <w:p w14:paraId="207319DF" w14:textId="77777777" w:rsidR="004D2A03" w:rsidRPr="00B93702" w:rsidRDefault="004D2A03" w:rsidP="004D2A03">
            <w:pPr>
              <w:pStyle w:val="TAH"/>
            </w:pPr>
            <w:r w:rsidRPr="00B93702">
              <w:t>E-UTRA + NB-IoT standalone</w:t>
            </w:r>
            <w:r w:rsidRPr="00B93702">
              <w:br/>
              <w:t>(CS 11)</w:t>
            </w:r>
          </w:p>
        </w:tc>
        <w:tc>
          <w:tcPr>
            <w:tcW w:w="589" w:type="pct"/>
          </w:tcPr>
          <w:p w14:paraId="7AB44EAF" w14:textId="77777777" w:rsidR="004D2A03" w:rsidRPr="00B93702" w:rsidRDefault="004D2A03" w:rsidP="005D5A78">
            <w:pPr>
              <w:pStyle w:val="TAH"/>
            </w:pPr>
            <w:r w:rsidRPr="00B93702">
              <w:t xml:space="preserve">GSM+UTRA+NB-IoT standalone </w:t>
            </w:r>
            <w:r w:rsidRPr="00B93702">
              <w:br/>
              <w:t>(CS 12)</w:t>
            </w:r>
          </w:p>
        </w:tc>
        <w:tc>
          <w:tcPr>
            <w:tcW w:w="616" w:type="pct"/>
          </w:tcPr>
          <w:p w14:paraId="723B8522" w14:textId="77777777" w:rsidR="004D2A03" w:rsidRPr="00B93702" w:rsidRDefault="004D2A03" w:rsidP="005D5A78">
            <w:pPr>
              <w:pStyle w:val="TAH"/>
            </w:pPr>
            <w:r w:rsidRPr="00B93702">
              <w:t xml:space="preserve">GSM+ E-UTRA+NB-IoT standalone </w:t>
            </w:r>
            <w:r w:rsidRPr="00B93702">
              <w:br/>
              <w:t>(CS 13)</w:t>
            </w:r>
          </w:p>
        </w:tc>
      </w:tr>
      <w:tr w:rsidR="00B93702" w:rsidRPr="00B93702" w14:paraId="2CA634D6" w14:textId="77777777" w:rsidTr="005D5A78">
        <w:trPr>
          <w:jc w:val="center"/>
        </w:trPr>
        <w:tc>
          <w:tcPr>
            <w:tcW w:w="675" w:type="pct"/>
          </w:tcPr>
          <w:p w14:paraId="7D2B7E97" w14:textId="77777777" w:rsidR="004D2A03" w:rsidRPr="00B93702" w:rsidRDefault="004D2A03" w:rsidP="004D2A03">
            <w:pPr>
              <w:pStyle w:val="TAH"/>
              <w:rPr>
                <w:lang w:eastAsia="en-US"/>
              </w:rPr>
            </w:pPr>
            <w:r w:rsidRPr="00B93702">
              <w:rPr>
                <w:lang w:eastAsia="en-US"/>
              </w:rPr>
              <w:t>BS test case</w:t>
            </w:r>
          </w:p>
        </w:tc>
        <w:tc>
          <w:tcPr>
            <w:tcW w:w="543" w:type="pct"/>
          </w:tcPr>
          <w:p w14:paraId="08A44F89" w14:textId="77777777" w:rsidR="004D2A03" w:rsidRPr="00B93702" w:rsidRDefault="004D2A03" w:rsidP="004D2A03">
            <w:pPr>
              <w:pStyle w:val="TAH"/>
              <w:rPr>
                <w:rFonts w:cs="Arial"/>
                <w:lang w:eastAsia="en-US"/>
              </w:rPr>
            </w:pPr>
            <w:r w:rsidRPr="00B93702">
              <w:rPr>
                <w:lang w:eastAsia="ja-JP"/>
              </w:rPr>
              <w:t>BC2</w:t>
            </w:r>
          </w:p>
        </w:tc>
        <w:tc>
          <w:tcPr>
            <w:tcW w:w="506" w:type="pct"/>
          </w:tcPr>
          <w:p w14:paraId="228BE4CE" w14:textId="77777777" w:rsidR="004D2A03" w:rsidRPr="00B93702" w:rsidRDefault="004D2A03" w:rsidP="004D2A03">
            <w:pPr>
              <w:pStyle w:val="TAH"/>
              <w:rPr>
                <w:rFonts w:cs="Arial"/>
                <w:lang w:eastAsia="en-US"/>
              </w:rPr>
            </w:pPr>
            <w:r w:rsidRPr="00B93702">
              <w:rPr>
                <w:lang w:eastAsia="ja-JP"/>
              </w:rPr>
              <w:t>BC1</w:t>
            </w:r>
          </w:p>
        </w:tc>
        <w:tc>
          <w:tcPr>
            <w:tcW w:w="519" w:type="pct"/>
          </w:tcPr>
          <w:p w14:paraId="6BD588DA" w14:textId="77777777" w:rsidR="004D2A03" w:rsidRPr="00B93702" w:rsidRDefault="004D2A03" w:rsidP="004D2A03">
            <w:pPr>
              <w:pStyle w:val="TAH"/>
              <w:rPr>
                <w:rFonts w:cs="Arial"/>
                <w:lang w:eastAsia="en-US"/>
              </w:rPr>
            </w:pPr>
            <w:r w:rsidRPr="00B93702">
              <w:rPr>
                <w:rFonts w:cs="Arial"/>
                <w:lang w:eastAsia="en-US"/>
              </w:rPr>
              <w:t>BC2</w:t>
            </w:r>
          </w:p>
        </w:tc>
        <w:tc>
          <w:tcPr>
            <w:tcW w:w="482" w:type="pct"/>
          </w:tcPr>
          <w:p w14:paraId="79F0011D" w14:textId="77777777" w:rsidR="004D2A03" w:rsidRPr="00B93702" w:rsidRDefault="004D2A03" w:rsidP="004D2A03">
            <w:pPr>
              <w:pStyle w:val="TAH"/>
              <w:rPr>
                <w:rFonts w:cs="Arial"/>
                <w:lang w:eastAsia="ja-JP"/>
              </w:rPr>
            </w:pPr>
            <w:r w:rsidRPr="00B93702">
              <w:rPr>
                <w:lang w:eastAsia="ja-JP"/>
              </w:rPr>
              <w:t>BC1</w:t>
            </w:r>
          </w:p>
        </w:tc>
        <w:tc>
          <w:tcPr>
            <w:tcW w:w="482" w:type="pct"/>
          </w:tcPr>
          <w:p w14:paraId="0767A15C" w14:textId="77777777" w:rsidR="004D2A03" w:rsidRPr="00B93702" w:rsidRDefault="004D2A03" w:rsidP="004D2A03">
            <w:pPr>
              <w:pStyle w:val="TAH"/>
              <w:rPr>
                <w:lang w:eastAsia="ja-JP"/>
              </w:rPr>
            </w:pPr>
            <w:r w:rsidRPr="00B93702">
              <w:rPr>
                <w:lang w:eastAsia="ja-JP"/>
              </w:rPr>
              <w:t>BC2</w:t>
            </w:r>
          </w:p>
        </w:tc>
        <w:tc>
          <w:tcPr>
            <w:tcW w:w="589" w:type="pct"/>
          </w:tcPr>
          <w:p w14:paraId="2DA60896" w14:textId="77777777" w:rsidR="004D2A03" w:rsidRPr="00B93702" w:rsidRDefault="004D2A03" w:rsidP="004D2A03">
            <w:pPr>
              <w:pStyle w:val="TAH"/>
              <w:rPr>
                <w:lang w:eastAsia="ja-JP"/>
              </w:rPr>
            </w:pPr>
            <w:r w:rsidRPr="00B93702">
              <w:rPr>
                <w:lang w:eastAsia="ja-JP"/>
              </w:rPr>
              <w:t>BC3</w:t>
            </w:r>
          </w:p>
        </w:tc>
        <w:tc>
          <w:tcPr>
            <w:tcW w:w="589" w:type="pct"/>
          </w:tcPr>
          <w:p w14:paraId="55A424E1" w14:textId="77777777" w:rsidR="004D2A03" w:rsidRPr="00B93702" w:rsidRDefault="004D2A03" w:rsidP="004D2A03">
            <w:pPr>
              <w:pStyle w:val="TAH"/>
              <w:rPr>
                <w:rFonts w:cs="Arial"/>
                <w:lang w:eastAsia="ja-JP"/>
              </w:rPr>
            </w:pPr>
            <w:r w:rsidRPr="00B93702">
              <w:rPr>
                <w:lang w:eastAsia="ja-JP"/>
              </w:rPr>
              <w:t>BC1</w:t>
            </w:r>
          </w:p>
        </w:tc>
        <w:tc>
          <w:tcPr>
            <w:tcW w:w="616" w:type="pct"/>
          </w:tcPr>
          <w:p w14:paraId="1527A308" w14:textId="77777777" w:rsidR="004D2A03" w:rsidRPr="00B93702" w:rsidRDefault="004D2A03" w:rsidP="004D2A03">
            <w:pPr>
              <w:pStyle w:val="TAH"/>
              <w:rPr>
                <w:rFonts w:cs="Arial"/>
                <w:lang w:eastAsia="ja-JP"/>
              </w:rPr>
            </w:pPr>
            <w:r w:rsidRPr="00B93702">
              <w:rPr>
                <w:lang w:eastAsia="ja-JP"/>
              </w:rPr>
              <w:t>BC2</w:t>
            </w:r>
          </w:p>
        </w:tc>
      </w:tr>
      <w:tr w:rsidR="00B93702" w:rsidRPr="00B93702" w14:paraId="5EC64A8A" w14:textId="77777777" w:rsidTr="005D5A78">
        <w:trPr>
          <w:jc w:val="center"/>
        </w:trPr>
        <w:tc>
          <w:tcPr>
            <w:tcW w:w="675" w:type="pct"/>
          </w:tcPr>
          <w:p w14:paraId="7F45C1CA" w14:textId="77777777"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543" w:type="pct"/>
          </w:tcPr>
          <w:p w14:paraId="32287099" w14:textId="77777777" w:rsidR="004D2A03" w:rsidRPr="00B93702" w:rsidRDefault="004D2A03" w:rsidP="004D2A03">
            <w:pPr>
              <w:pStyle w:val="TAL"/>
              <w:rPr>
                <w:rFonts w:cs="Arial"/>
                <w:lang w:eastAsia="en-US"/>
              </w:rPr>
            </w:pPr>
            <w:r w:rsidRPr="00B93702">
              <w:rPr>
                <w:rFonts w:cs="Arial"/>
                <w:lang w:eastAsia="en-US"/>
              </w:rPr>
              <w:t>-</w:t>
            </w:r>
          </w:p>
        </w:tc>
        <w:tc>
          <w:tcPr>
            <w:tcW w:w="506" w:type="pct"/>
          </w:tcPr>
          <w:p w14:paraId="54746E21" w14:textId="77777777" w:rsidR="004D2A03" w:rsidRPr="00B93702" w:rsidRDefault="004D2A03" w:rsidP="004D2A03">
            <w:pPr>
              <w:pStyle w:val="TAL"/>
              <w:rPr>
                <w:rFonts w:cs="Arial"/>
                <w:lang w:eastAsia="en-US"/>
              </w:rPr>
            </w:pPr>
            <w:r w:rsidRPr="00B93702">
              <w:rPr>
                <w:rFonts w:cs="Arial"/>
                <w:lang w:eastAsia="en-US"/>
              </w:rPr>
              <w:t xml:space="preserve">- </w:t>
            </w:r>
          </w:p>
        </w:tc>
        <w:tc>
          <w:tcPr>
            <w:tcW w:w="519" w:type="pct"/>
          </w:tcPr>
          <w:p w14:paraId="11B1CBF2" w14:textId="77777777" w:rsidR="004D2A03" w:rsidRPr="00B93702" w:rsidRDefault="004D2A03" w:rsidP="004D2A03">
            <w:pPr>
              <w:pStyle w:val="TAL"/>
              <w:rPr>
                <w:rFonts w:cs="Arial"/>
                <w:lang w:eastAsia="en-US"/>
              </w:rPr>
            </w:pPr>
            <w:r w:rsidRPr="00B93702">
              <w:rPr>
                <w:rFonts w:cs="Arial"/>
                <w:lang w:eastAsia="en-US"/>
              </w:rPr>
              <w:t>-</w:t>
            </w:r>
          </w:p>
        </w:tc>
        <w:tc>
          <w:tcPr>
            <w:tcW w:w="482" w:type="pct"/>
          </w:tcPr>
          <w:p w14:paraId="6CE9C23A" w14:textId="77777777" w:rsidR="004D2A03" w:rsidRPr="00B93702" w:rsidRDefault="004D2A03" w:rsidP="004D2A03">
            <w:pPr>
              <w:pStyle w:val="TAL"/>
              <w:rPr>
                <w:rFonts w:cs="Arial"/>
                <w:lang w:eastAsia="en-US"/>
              </w:rPr>
            </w:pPr>
            <w:r w:rsidRPr="00B93702">
              <w:rPr>
                <w:rFonts w:cs="Arial"/>
                <w:lang w:eastAsia="en-US"/>
              </w:rPr>
              <w:t xml:space="preserve">- </w:t>
            </w:r>
          </w:p>
        </w:tc>
        <w:tc>
          <w:tcPr>
            <w:tcW w:w="482" w:type="pct"/>
          </w:tcPr>
          <w:p w14:paraId="5ECD1791" w14:textId="77777777" w:rsidR="004D2A03" w:rsidRPr="00B93702" w:rsidRDefault="004D2A03" w:rsidP="004D2A03">
            <w:pPr>
              <w:pStyle w:val="TAL"/>
              <w:rPr>
                <w:rFonts w:cs="Arial"/>
                <w:lang w:eastAsia="en-US"/>
              </w:rPr>
            </w:pPr>
            <w:r w:rsidRPr="00B93702">
              <w:rPr>
                <w:rFonts w:cs="Arial"/>
                <w:lang w:eastAsia="en-US"/>
              </w:rPr>
              <w:t>-</w:t>
            </w:r>
          </w:p>
        </w:tc>
        <w:tc>
          <w:tcPr>
            <w:tcW w:w="589" w:type="pct"/>
          </w:tcPr>
          <w:p w14:paraId="7D0DF01C" w14:textId="77777777" w:rsidR="004D2A03" w:rsidRPr="00B93702" w:rsidRDefault="004D2A03" w:rsidP="004D2A03">
            <w:pPr>
              <w:pStyle w:val="TAL"/>
              <w:rPr>
                <w:rFonts w:cs="Arial"/>
                <w:lang w:eastAsia="en-US"/>
              </w:rPr>
            </w:pPr>
            <w:r w:rsidRPr="00B93702">
              <w:rPr>
                <w:rFonts w:cs="Arial"/>
              </w:rPr>
              <w:t>-</w:t>
            </w:r>
          </w:p>
        </w:tc>
        <w:tc>
          <w:tcPr>
            <w:tcW w:w="589" w:type="pct"/>
          </w:tcPr>
          <w:p w14:paraId="1AC16B98" w14:textId="77777777" w:rsidR="004D2A03" w:rsidRPr="00B93702" w:rsidRDefault="004D2A03" w:rsidP="004D2A03">
            <w:pPr>
              <w:pStyle w:val="TAL"/>
              <w:rPr>
                <w:rFonts w:cs="Arial"/>
                <w:lang w:eastAsia="en-US"/>
              </w:rPr>
            </w:pPr>
            <w:r w:rsidRPr="00B93702">
              <w:rPr>
                <w:rFonts w:cs="Arial"/>
                <w:lang w:eastAsia="en-US"/>
              </w:rPr>
              <w:t>-</w:t>
            </w:r>
          </w:p>
        </w:tc>
        <w:tc>
          <w:tcPr>
            <w:tcW w:w="616" w:type="pct"/>
          </w:tcPr>
          <w:p w14:paraId="09495ECB" w14:textId="77777777" w:rsidR="004D2A03" w:rsidRPr="00B93702" w:rsidRDefault="004D2A03" w:rsidP="004D2A03">
            <w:pPr>
              <w:pStyle w:val="TAL"/>
              <w:rPr>
                <w:rFonts w:cs="Arial"/>
                <w:lang w:eastAsia="en-US"/>
              </w:rPr>
            </w:pPr>
            <w:r w:rsidRPr="00B93702">
              <w:rPr>
                <w:rFonts w:cs="Arial"/>
                <w:lang w:eastAsia="en-US"/>
              </w:rPr>
              <w:t>-</w:t>
            </w:r>
          </w:p>
        </w:tc>
      </w:tr>
      <w:tr w:rsidR="00B93702" w:rsidRPr="00B93702" w14:paraId="22D539CF" w14:textId="77777777" w:rsidTr="005D5A78">
        <w:trPr>
          <w:jc w:val="center"/>
        </w:trPr>
        <w:tc>
          <w:tcPr>
            <w:tcW w:w="675" w:type="pct"/>
          </w:tcPr>
          <w:p w14:paraId="78268432" w14:textId="77777777"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543" w:type="pct"/>
          </w:tcPr>
          <w:p w14:paraId="78AA59DD" w14:textId="77777777" w:rsidR="004D2A03" w:rsidRPr="00B93702" w:rsidRDefault="004D2A03" w:rsidP="004D2A03">
            <w:pPr>
              <w:pStyle w:val="TAL"/>
              <w:rPr>
                <w:lang w:eastAsia="en-US"/>
              </w:rPr>
            </w:pPr>
            <w:r w:rsidRPr="00B93702">
              <w:rPr>
                <w:lang w:eastAsia="en-US"/>
              </w:rPr>
              <w:t>TC9</w:t>
            </w:r>
          </w:p>
        </w:tc>
        <w:tc>
          <w:tcPr>
            <w:tcW w:w="506" w:type="pct"/>
          </w:tcPr>
          <w:p w14:paraId="3A465C1C" w14:textId="77777777" w:rsidR="004D2A03" w:rsidRPr="00B93702" w:rsidRDefault="004D2A03" w:rsidP="004D2A03">
            <w:pPr>
              <w:pStyle w:val="TAL"/>
              <w:rPr>
                <w:lang w:eastAsia="en-US"/>
              </w:rPr>
            </w:pPr>
            <w:r w:rsidRPr="00B93702">
              <w:rPr>
                <w:lang w:eastAsia="en-US"/>
              </w:rPr>
              <w:t>TC10</w:t>
            </w:r>
          </w:p>
        </w:tc>
        <w:tc>
          <w:tcPr>
            <w:tcW w:w="519" w:type="pct"/>
          </w:tcPr>
          <w:p w14:paraId="38487C82" w14:textId="77777777" w:rsidR="004D2A03" w:rsidRPr="00B93702" w:rsidRDefault="004D2A03" w:rsidP="004D2A03">
            <w:pPr>
              <w:pStyle w:val="TAL"/>
              <w:rPr>
                <w:lang w:eastAsia="en-US"/>
              </w:rPr>
            </w:pPr>
            <w:r w:rsidRPr="00B93702">
              <w:rPr>
                <w:lang w:eastAsia="en-US"/>
              </w:rPr>
              <w:t>TC10</w:t>
            </w:r>
          </w:p>
        </w:tc>
        <w:tc>
          <w:tcPr>
            <w:tcW w:w="482" w:type="pct"/>
          </w:tcPr>
          <w:p w14:paraId="4FDD5500" w14:textId="77777777" w:rsidR="004D2A03" w:rsidRPr="00B93702" w:rsidRDefault="004D2A03" w:rsidP="004D2A03">
            <w:pPr>
              <w:pStyle w:val="TAL"/>
              <w:rPr>
                <w:lang w:eastAsia="en-US"/>
              </w:rPr>
            </w:pPr>
            <w:r w:rsidRPr="00B93702">
              <w:rPr>
                <w:lang w:eastAsia="en-US"/>
              </w:rPr>
              <w:t>TC11</w:t>
            </w:r>
          </w:p>
        </w:tc>
        <w:tc>
          <w:tcPr>
            <w:tcW w:w="482" w:type="pct"/>
          </w:tcPr>
          <w:p w14:paraId="7912CFAA" w14:textId="77777777" w:rsidR="004D2A03" w:rsidRPr="00B93702" w:rsidRDefault="004D2A03" w:rsidP="005D5A78">
            <w:pPr>
              <w:pStyle w:val="TAL"/>
            </w:pPr>
            <w:r w:rsidRPr="00B93702">
              <w:t>TC11</w:t>
            </w:r>
          </w:p>
        </w:tc>
        <w:tc>
          <w:tcPr>
            <w:tcW w:w="589" w:type="pct"/>
          </w:tcPr>
          <w:p w14:paraId="61B5B7D3" w14:textId="77777777" w:rsidR="004D2A03" w:rsidRPr="00B93702" w:rsidRDefault="004D2A03" w:rsidP="004D2A03">
            <w:pPr>
              <w:pStyle w:val="TAL"/>
            </w:pPr>
            <w:r w:rsidRPr="00B93702">
              <w:t>TC11</w:t>
            </w:r>
          </w:p>
        </w:tc>
        <w:tc>
          <w:tcPr>
            <w:tcW w:w="589" w:type="pct"/>
          </w:tcPr>
          <w:p w14:paraId="1359F84A" w14:textId="77777777" w:rsidR="004D2A03" w:rsidRPr="00B93702" w:rsidRDefault="004D2A03" w:rsidP="005D5A78">
            <w:pPr>
              <w:pStyle w:val="TAL"/>
            </w:pPr>
            <w:r w:rsidRPr="00B93702">
              <w:t>TC12</w:t>
            </w:r>
          </w:p>
        </w:tc>
        <w:tc>
          <w:tcPr>
            <w:tcW w:w="616" w:type="pct"/>
          </w:tcPr>
          <w:p w14:paraId="7D96F22A" w14:textId="77777777" w:rsidR="004D2A03" w:rsidRPr="00B93702" w:rsidRDefault="004D2A03" w:rsidP="005D5A78">
            <w:pPr>
              <w:pStyle w:val="TAL"/>
            </w:pPr>
            <w:r w:rsidRPr="00B93702">
              <w:t>TC13</w:t>
            </w:r>
          </w:p>
        </w:tc>
      </w:tr>
      <w:tr w:rsidR="00B93702" w:rsidRPr="00B93702" w14:paraId="25633125" w14:textId="77777777" w:rsidTr="005D5A78">
        <w:trPr>
          <w:trHeight w:val="892"/>
          <w:jc w:val="center"/>
        </w:trPr>
        <w:tc>
          <w:tcPr>
            <w:tcW w:w="675" w:type="pct"/>
          </w:tcPr>
          <w:p w14:paraId="69177A1C" w14:textId="77777777"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543" w:type="pct"/>
          </w:tcPr>
          <w:p w14:paraId="44B4820D" w14:textId="77777777" w:rsidR="004D2A03" w:rsidRPr="00B93702" w:rsidRDefault="004D2A03" w:rsidP="004D2A03">
            <w:pPr>
              <w:pStyle w:val="TAL"/>
              <w:rPr>
                <w:lang w:eastAsia="en-US"/>
              </w:rPr>
            </w:pPr>
            <w:r w:rsidRPr="00B93702">
              <w:rPr>
                <w:lang w:eastAsia="en-US"/>
              </w:rPr>
              <w:t>N/A</w:t>
            </w:r>
          </w:p>
        </w:tc>
        <w:tc>
          <w:tcPr>
            <w:tcW w:w="506" w:type="pct"/>
          </w:tcPr>
          <w:p w14:paraId="5BEE0C8E" w14:textId="77777777" w:rsidR="004D2A03" w:rsidRPr="00B93702" w:rsidRDefault="004D2A03" w:rsidP="004D2A03">
            <w:pPr>
              <w:pStyle w:val="TAL"/>
              <w:rPr>
                <w:lang w:eastAsia="en-US"/>
              </w:rPr>
            </w:pPr>
            <w:r w:rsidRPr="00B93702">
              <w:rPr>
                <w:lang w:eastAsia="en-US"/>
              </w:rPr>
              <w:t>N/A</w:t>
            </w:r>
          </w:p>
        </w:tc>
        <w:tc>
          <w:tcPr>
            <w:tcW w:w="519" w:type="pct"/>
          </w:tcPr>
          <w:p w14:paraId="566489A3" w14:textId="77777777" w:rsidR="004D2A03" w:rsidRPr="00B93702" w:rsidRDefault="004D2A03" w:rsidP="004D2A03">
            <w:pPr>
              <w:pStyle w:val="TAL"/>
              <w:rPr>
                <w:lang w:eastAsia="en-US"/>
              </w:rPr>
            </w:pPr>
            <w:r w:rsidRPr="00B93702">
              <w:rPr>
                <w:lang w:eastAsia="en-US"/>
              </w:rPr>
              <w:t>N/A</w:t>
            </w:r>
          </w:p>
        </w:tc>
        <w:tc>
          <w:tcPr>
            <w:tcW w:w="482" w:type="pct"/>
          </w:tcPr>
          <w:p w14:paraId="6A011B30" w14:textId="77777777" w:rsidR="004D2A03" w:rsidRPr="00B93702" w:rsidRDefault="004D2A03" w:rsidP="004D2A03">
            <w:pPr>
              <w:pStyle w:val="TAL"/>
              <w:rPr>
                <w:lang w:eastAsia="en-US"/>
              </w:rPr>
            </w:pPr>
            <w:r w:rsidRPr="00B93702">
              <w:rPr>
                <w:lang w:eastAsia="en-US"/>
              </w:rPr>
              <w:t>N/A</w:t>
            </w:r>
          </w:p>
        </w:tc>
        <w:tc>
          <w:tcPr>
            <w:tcW w:w="482" w:type="pct"/>
          </w:tcPr>
          <w:p w14:paraId="477CECA2" w14:textId="77777777" w:rsidR="004D2A03" w:rsidRPr="00B93702" w:rsidRDefault="004D2A03" w:rsidP="004D2A03">
            <w:pPr>
              <w:pStyle w:val="TAL"/>
              <w:rPr>
                <w:lang w:eastAsia="en-US"/>
              </w:rPr>
            </w:pPr>
            <w:r w:rsidRPr="00B93702">
              <w:rPr>
                <w:lang w:eastAsia="en-US"/>
              </w:rPr>
              <w:t>N/A</w:t>
            </w:r>
          </w:p>
        </w:tc>
        <w:tc>
          <w:tcPr>
            <w:tcW w:w="589" w:type="pct"/>
          </w:tcPr>
          <w:p w14:paraId="1E8EE7C8" w14:textId="77777777" w:rsidR="004D2A03" w:rsidRPr="00B93702" w:rsidRDefault="004D2A03" w:rsidP="004D2A03">
            <w:pPr>
              <w:pStyle w:val="TAL"/>
              <w:rPr>
                <w:lang w:eastAsia="en-US"/>
              </w:rPr>
            </w:pPr>
            <w:r w:rsidRPr="00B93702">
              <w:rPr>
                <w:rFonts w:cs="Arial"/>
              </w:rPr>
              <w:t>N/A</w:t>
            </w:r>
          </w:p>
        </w:tc>
        <w:tc>
          <w:tcPr>
            <w:tcW w:w="589" w:type="pct"/>
          </w:tcPr>
          <w:p w14:paraId="6B5EB0D4" w14:textId="77777777" w:rsidR="004D2A03" w:rsidRPr="00B93702" w:rsidRDefault="004D2A03" w:rsidP="004D2A03">
            <w:pPr>
              <w:pStyle w:val="TAL"/>
              <w:rPr>
                <w:lang w:eastAsia="en-US"/>
              </w:rPr>
            </w:pPr>
            <w:r w:rsidRPr="00B93702">
              <w:rPr>
                <w:lang w:eastAsia="en-US"/>
              </w:rPr>
              <w:t>N/A</w:t>
            </w:r>
          </w:p>
        </w:tc>
        <w:tc>
          <w:tcPr>
            <w:tcW w:w="616" w:type="pct"/>
          </w:tcPr>
          <w:p w14:paraId="2AB2B8AB" w14:textId="77777777" w:rsidR="004D2A03" w:rsidRPr="00B93702" w:rsidRDefault="004D2A03" w:rsidP="004D2A03">
            <w:pPr>
              <w:pStyle w:val="TAL"/>
              <w:rPr>
                <w:lang w:eastAsia="en-US"/>
              </w:rPr>
            </w:pPr>
            <w:r w:rsidRPr="00B93702">
              <w:rPr>
                <w:lang w:eastAsia="en-US"/>
              </w:rPr>
              <w:t>N/A</w:t>
            </w:r>
          </w:p>
        </w:tc>
      </w:tr>
      <w:tr w:rsidR="00B93702" w:rsidRPr="00B93702" w14:paraId="6B62220B" w14:textId="77777777" w:rsidTr="005D5A78">
        <w:trPr>
          <w:jc w:val="center"/>
        </w:trPr>
        <w:tc>
          <w:tcPr>
            <w:tcW w:w="675" w:type="pct"/>
            <w:vAlign w:val="center"/>
          </w:tcPr>
          <w:p w14:paraId="696114AE" w14:textId="77777777" w:rsidR="004D2A03" w:rsidRPr="00B93702" w:rsidRDefault="004D2A03" w:rsidP="004D2A03">
            <w:pPr>
              <w:pStyle w:val="TAL"/>
              <w:ind w:left="14"/>
              <w:rPr>
                <w:rFonts w:cs="Arial"/>
                <w:lang w:eastAsia="en-US"/>
              </w:rPr>
            </w:pPr>
            <w:r w:rsidRPr="00B93702">
              <w:rPr>
                <w:rFonts w:cs="Arial"/>
                <w:lang w:eastAsia="en-US"/>
              </w:rPr>
              <w:t>E-UTRA for DL RS power</w:t>
            </w:r>
          </w:p>
        </w:tc>
        <w:tc>
          <w:tcPr>
            <w:tcW w:w="543" w:type="pct"/>
          </w:tcPr>
          <w:p w14:paraId="4C6358E9" w14:textId="77777777" w:rsidR="004D2A03" w:rsidRPr="00B93702" w:rsidRDefault="004D2A03" w:rsidP="004D2A03">
            <w:pPr>
              <w:pStyle w:val="TAL"/>
              <w:rPr>
                <w:lang w:eastAsia="en-US"/>
              </w:rPr>
            </w:pPr>
            <w:r w:rsidRPr="00B93702">
              <w:rPr>
                <w:lang w:eastAsia="en-US"/>
              </w:rPr>
              <w:t>N/A</w:t>
            </w:r>
          </w:p>
        </w:tc>
        <w:tc>
          <w:tcPr>
            <w:tcW w:w="506" w:type="pct"/>
          </w:tcPr>
          <w:p w14:paraId="1A56CC99" w14:textId="77777777" w:rsidR="004D2A03" w:rsidRPr="00B93702" w:rsidRDefault="004D2A03" w:rsidP="004D2A03">
            <w:pPr>
              <w:pStyle w:val="TAL"/>
              <w:rPr>
                <w:lang w:eastAsia="en-US"/>
              </w:rPr>
            </w:pPr>
            <w:r w:rsidRPr="00B93702">
              <w:rPr>
                <w:lang w:eastAsia="en-US"/>
              </w:rPr>
              <w:t>N/A</w:t>
            </w:r>
          </w:p>
        </w:tc>
        <w:tc>
          <w:tcPr>
            <w:tcW w:w="519" w:type="pct"/>
          </w:tcPr>
          <w:p w14:paraId="0EF3B6EB" w14:textId="77777777" w:rsidR="004D2A03" w:rsidRPr="00B93702" w:rsidRDefault="004D2A03" w:rsidP="004D2A03">
            <w:pPr>
              <w:pStyle w:val="TAL"/>
              <w:rPr>
                <w:lang w:eastAsia="en-US"/>
              </w:rPr>
            </w:pPr>
            <w:r w:rsidRPr="00B93702">
              <w:rPr>
                <w:lang w:eastAsia="en-US"/>
              </w:rPr>
              <w:t>N/A</w:t>
            </w:r>
          </w:p>
        </w:tc>
        <w:tc>
          <w:tcPr>
            <w:tcW w:w="482" w:type="pct"/>
          </w:tcPr>
          <w:p w14:paraId="36BD04BA" w14:textId="77777777" w:rsidR="004D2A03" w:rsidRPr="00B93702" w:rsidRDefault="004D2A03" w:rsidP="004D2A03">
            <w:pPr>
              <w:pStyle w:val="TAL"/>
              <w:rPr>
                <w:lang w:eastAsia="en-US"/>
              </w:rPr>
            </w:pPr>
            <w:r w:rsidRPr="00B93702">
              <w:rPr>
                <w:lang w:eastAsia="en-US"/>
              </w:rPr>
              <w:t>(TS 36.141)</w:t>
            </w:r>
          </w:p>
        </w:tc>
        <w:tc>
          <w:tcPr>
            <w:tcW w:w="482" w:type="pct"/>
          </w:tcPr>
          <w:p w14:paraId="0C6B259F" w14:textId="77777777" w:rsidR="004D2A03" w:rsidRPr="00B93702" w:rsidRDefault="004D2A03" w:rsidP="004D2A03">
            <w:pPr>
              <w:pStyle w:val="TAL"/>
            </w:pPr>
            <w:r w:rsidRPr="00B93702">
              <w:rPr>
                <w:lang w:eastAsia="en-US"/>
              </w:rPr>
              <w:t>(TS 36.141)</w:t>
            </w:r>
          </w:p>
        </w:tc>
        <w:tc>
          <w:tcPr>
            <w:tcW w:w="589" w:type="pct"/>
          </w:tcPr>
          <w:p w14:paraId="058EF445" w14:textId="77777777" w:rsidR="004D2A03" w:rsidRPr="00B93702" w:rsidRDefault="004D2A03" w:rsidP="004D2A03">
            <w:pPr>
              <w:pStyle w:val="TAL"/>
              <w:rPr>
                <w:lang w:eastAsia="en-US"/>
              </w:rPr>
            </w:pPr>
            <w:r w:rsidRPr="00B93702">
              <w:rPr>
                <w:rFonts w:cs="Arial"/>
              </w:rPr>
              <w:t>(TS 36.141)</w:t>
            </w:r>
          </w:p>
        </w:tc>
        <w:tc>
          <w:tcPr>
            <w:tcW w:w="589" w:type="pct"/>
          </w:tcPr>
          <w:p w14:paraId="583DB4AF" w14:textId="77777777" w:rsidR="004D2A03" w:rsidRPr="00B93702" w:rsidRDefault="004D2A03" w:rsidP="004D2A03">
            <w:pPr>
              <w:pStyle w:val="TAL"/>
            </w:pPr>
            <w:r w:rsidRPr="00B93702">
              <w:rPr>
                <w:lang w:eastAsia="en-US"/>
              </w:rPr>
              <w:t>N/A</w:t>
            </w:r>
          </w:p>
        </w:tc>
        <w:tc>
          <w:tcPr>
            <w:tcW w:w="616" w:type="pct"/>
          </w:tcPr>
          <w:p w14:paraId="52499190" w14:textId="77777777" w:rsidR="004D2A03" w:rsidRPr="00B93702" w:rsidRDefault="004D2A03" w:rsidP="004D2A03">
            <w:pPr>
              <w:pStyle w:val="TAL"/>
            </w:pPr>
            <w:r w:rsidRPr="00B93702">
              <w:rPr>
                <w:lang w:eastAsia="en-US"/>
              </w:rPr>
              <w:t>(TS 36.141)</w:t>
            </w:r>
          </w:p>
        </w:tc>
      </w:tr>
      <w:tr w:rsidR="00B93702" w:rsidRPr="00B93702" w14:paraId="17627DE7" w14:textId="77777777" w:rsidTr="005D5A78">
        <w:trPr>
          <w:jc w:val="center"/>
        </w:trPr>
        <w:tc>
          <w:tcPr>
            <w:tcW w:w="675" w:type="pct"/>
            <w:vAlign w:val="center"/>
          </w:tcPr>
          <w:p w14:paraId="2EC0ECF1" w14:textId="77777777" w:rsidR="004D2A03" w:rsidRPr="00B93702" w:rsidRDefault="004D2A03" w:rsidP="004D2A03">
            <w:pPr>
              <w:pStyle w:val="TAL"/>
              <w:ind w:left="14"/>
              <w:rPr>
                <w:rFonts w:cs="Arial"/>
                <w:lang w:eastAsia="en-US"/>
              </w:rPr>
            </w:pPr>
            <w:r w:rsidRPr="00B93702">
              <w:rPr>
                <w:rFonts w:cs="Arial"/>
                <w:lang w:eastAsia="en-US"/>
              </w:rPr>
              <w:t>NB-IoT for DL RS power</w:t>
            </w:r>
          </w:p>
        </w:tc>
        <w:tc>
          <w:tcPr>
            <w:tcW w:w="543" w:type="pct"/>
          </w:tcPr>
          <w:p w14:paraId="3A4EB796" w14:textId="77777777" w:rsidR="004D2A03" w:rsidRPr="00B93702" w:rsidRDefault="004D2A03" w:rsidP="004D2A03">
            <w:pPr>
              <w:pStyle w:val="TAL"/>
              <w:rPr>
                <w:lang w:eastAsia="en-US"/>
              </w:rPr>
            </w:pPr>
            <w:r w:rsidRPr="00B93702">
              <w:rPr>
                <w:lang w:eastAsia="en-US"/>
              </w:rPr>
              <w:t>(TS 36.141)</w:t>
            </w:r>
          </w:p>
        </w:tc>
        <w:tc>
          <w:tcPr>
            <w:tcW w:w="506" w:type="pct"/>
          </w:tcPr>
          <w:p w14:paraId="78E5CDC1" w14:textId="77777777" w:rsidR="004D2A03" w:rsidRPr="00B93702" w:rsidRDefault="004D2A03" w:rsidP="004D2A03">
            <w:pPr>
              <w:pStyle w:val="TAL"/>
              <w:rPr>
                <w:lang w:eastAsia="en-US"/>
              </w:rPr>
            </w:pPr>
            <w:r w:rsidRPr="00B93702">
              <w:rPr>
                <w:lang w:eastAsia="en-US"/>
              </w:rPr>
              <w:t>(TS 36.141)</w:t>
            </w:r>
          </w:p>
        </w:tc>
        <w:tc>
          <w:tcPr>
            <w:tcW w:w="519" w:type="pct"/>
          </w:tcPr>
          <w:p w14:paraId="23136445" w14:textId="77777777" w:rsidR="004D2A03" w:rsidRPr="00B93702" w:rsidRDefault="004D2A03" w:rsidP="004D2A03">
            <w:pPr>
              <w:pStyle w:val="TAL"/>
              <w:rPr>
                <w:lang w:eastAsia="en-US"/>
              </w:rPr>
            </w:pPr>
            <w:r w:rsidRPr="00B93702">
              <w:rPr>
                <w:lang w:eastAsia="en-US"/>
              </w:rPr>
              <w:t>(TS 36.141)</w:t>
            </w:r>
          </w:p>
        </w:tc>
        <w:tc>
          <w:tcPr>
            <w:tcW w:w="482" w:type="pct"/>
          </w:tcPr>
          <w:p w14:paraId="39FA67FC" w14:textId="77777777" w:rsidR="004D2A03" w:rsidRPr="00B93702" w:rsidRDefault="004D2A03" w:rsidP="004D2A03">
            <w:pPr>
              <w:pStyle w:val="TAL"/>
              <w:rPr>
                <w:lang w:eastAsia="en-US"/>
              </w:rPr>
            </w:pPr>
            <w:r w:rsidRPr="00B93702">
              <w:rPr>
                <w:lang w:eastAsia="en-US"/>
              </w:rPr>
              <w:t>(TS 36.141)</w:t>
            </w:r>
          </w:p>
        </w:tc>
        <w:tc>
          <w:tcPr>
            <w:tcW w:w="482" w:type="pct"/>
          </w:tcPr>
          <w:p w14:paraId="5673FBDF" w14:textId="77777777" w:rsidR="004D2A03" w:rsidRPr="00B93702" w:rsidRDefault="004D2A03" w:rsidP="004D2A03">
            <w:pPr>
              <w:pStyle w:val="TAL"/>
              <w:rPr>
                <w:lang w:eastAsia="en-US"/>
              </w:rPr>
            </w:pPr>
            <w:r w:rsidRPr="00B93702">
              <w:rPr>
                <w:lang w:eastAsia="en-US"/>
              </w:rPr>
              <w:t>(TS 36.141)</w:t>
            </w:r>
          </w:p>
        </w:tc>
        <w:tc>
          <w:tcPr>
            <w:tcW w:w="589" w:type="pct"/>
          </w:tcPr>
          <w:p w14:paraId="3A92853C" w14:textId="77777777" w:rsidR="004D2A03" w:rsidRPr="00B93702" w:rsidRDefault="004D2A03" w:rsidP="004D2A03">
            <w:pPr>
              <w:pStyle w:val="TAL"/>
              <w:rPr>
                <w:lang w:eastAsia="en-US"/>
              </w:rPr>
            </w:pPr>
            <w:r w:rsidRPr="00B93702">
              <w:rPr>
                <w:rFonts w:cs="Arial"/>
              </w:rPr>
              <w:t>(TS 36.141)</w:t>
            </w:r>
          </w:p>
        </w:tc>
        <w:tc>
          <w:tcPr>
            <w:tcW w:w="589" w:type="pct"/>
          </w:tcPr>
          <w:p w14:paraId="220E25DE" w14:textId="77777777" w:rsidR="004D2A03" w:rsidRPr="00B93702" w:rsidRDefault="004D2A03" w:rsidP="004D2A03">
            <w:pPr>
              <w:pStyle w:val="TAL"/>
              <w:rPr>
                <w:lang w:eastAsia="en-US"/>
              </w:rPr>
            </w:pPr>
            <w:r w:rsidRPr="00B93702">
              <w:rPr>
                <w:lang w:eastAsia="en-US"/>
              </w:rPr>
              <w:t>(TS 36.141)</w:t>
            </w:r>
          </w:p>
        </w:tc>
        <w:tc>
          <w:tcPr>
            <w:tcW w:w="616" w:type="pct"/>
          </w:tcPr>
          <w:p w14:paraId="13CF6BAD" w14:textId="77777777" w:rsidR="004D2A03" w:rsidRPr="00B93702" w:rsidRDefault="004D2A03" w:rsidP="004D2A03">
            <w:pPr>
              <w:pStyle w:val="TAL"/>
              <w:rPr>
                <w:lang w:eastAsia="en-US"/>
              </w:rPr>
            </w:pPr>
            <w:r w:rsidRPr="00B93702">
              <w:rPr>
                <w:lang w:eastAsia="en-US"/>
              </w:rPr>
              <w:t>(TS 36.141)</w:t>
            </w:r>
          </w:p>
        </w:tc>
      </w:tr>
      <w:tr w:rsidR="00B93702" w:rsidRPr="00B93702" w14:paraId="785DB1C2" w14:textId="77777777" w:rsidTr="005D5A78">
        <w:trPr>
          <w:jc w:val="center"/>
        </w:trPr>
        <w:tc>
          <w:tcPr>
            <w:tcW w:w="675" w:type="pct"/>
            <w:vAlign w:val="center"/>
          </w:tcPr>
          <w:p w14:paraId="3884C748" w14:textId="77777777"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543" w:type="pct"/>
          </w:tcPr>
          <w:p w14:paraId="58DDF01E" w14:textId="77777777" w:rsidR="004D2A03" w:rsidRPr="00B93702" w:rsidRDefault="004D2A03" w:rsidP="004D2A03">
            <w:pPr>
              <w:pStyle w:val="TAL"/>
              <w:rPr>
                <w:lang w:eastAsia="en-US"/>
              </w:rPr>
            </w:pPr>
            <w:r w:rsidRPr="00B93702">
              <w:rPr>
                <w:lang w:eastAsia="en-US"/>
              </w:rPr>
              <w:t>N/A</w:t>
            </w:r>
          </w:p>
        </w:tc>
        <w:tc>
          <w:tcPr>
            <w:tcW w:w="506" w:type="pct"/>
          </w:tcPr>
          <w:p w14:paraId="55519C5E" w14:textId="77777777" w:rsidR="004D2A03" w:rsidRPr="00B93702" w:rsidRDefault="004D2A03" w:rsidP="004D2A03">
            <w:pPr>
              <w:pStyle w:val="TAL"/>
              <w:rPr>
                <w:lang w:eastAsia="en-US"/>
              </w:rPr>
            </w:pPr>
            <w:r w:rsidRPr="00B93702">
              <w:rPr>
                <w:lang w:eastAsia="en-US"/>
              </w:rPr>
              <w:t>(TS 25.141)</w:t>
            </w:r>
          </w:p>
        </w:tc>
        <w:tc>
          <w:tcPr>
            <w:tcW w:w="519" w:type="pct"/>
          </w:tcPr>
          <w:p w14:paraId="36E8AA73" w14:textId="77777777" w:rsidR="004D2A03" w:rsidRPr="00B93702" w:rsidRDefault="004D2A03" w:rsidP="004D2A03">
            <w:pPr>
              <w:pStyle w:val="TAL"/>
              <w:rPr>
                <w:lang w:eastAsia="en-US"/>
              </w:rPr>
            </w:pPr>
            <w:r w:rsidRPr="00B93702">
              <w:rPr>
                <w:lang w:eastAsia="en-US"/>
              </w:rPr>
              <w:t>(TS 25.141)</w:t>
            </w:r>
          </w:p>
        </w:tc>
        <w:tc>
          <w:tcPr>
            <w:tcW w:w="482" w:type="pct"/>
          </w:tcPr>
          <w:p w14:paraId="16DFD1A0" w14:textId="77777777" w:rsidR="004D2A03" w:rsidRPr="00B93702" w:rsidRDefault="004D2A03" w:rsidP="004D2A03">
            <w:pPr>
              <w:pStyle w:val="TAL"/>
              <w:rPr>
                <w:lang w:eastAsia="en-US"/>
              </w:rPr>
            </w:pPr>
            <w:r w:rsidRPr="00B93702">
              <w:rPr>
                <w:lang w:eastAsia="en-US"/>
              </w:rPr>
              <w:t>N/A</w:t>
            </w:r>
          </w:p>
        </w:tc>
        <w:tc>
          <w:tcPr>
            <w:tcW w:w="482" w:type="pct"/>
          </w:tcPr>
          <w:p w14:paraId="2379A46B" w14:textId="77777777" w:rsidR="004D2A03" w:rsidRPr="00B93702" w:rsidRDefault="004D2A03" w:rsidP="004D2A03">
            <w:pPr>
              <w:pStyle w:val="TAL"/>
            </w:pPr>
            <w:r w:rsidRPr="00B93702">
              <w:rPr>
                <w:lang w:eastAsia="en-US"/>
              </w:rPr>
              <w:t>N/A</w:t>
            </w:r>
          </w:p>
        </w:tc>
        <w:tc>
          <w:tcPr>
            <w:tcW w:w="589" w:type="pct"/>
          </w:tcPr>
          <w:p w14:paraId="0CA566AE" w14:textId="77777777" w:rsidR="004D2A03" w:rsidRPr="00B93702" w:rsidRDefault="004D2A03" w:rsidP="004D2A03">
            <w:pPr>
              <w:pStyle w:val="TAL"/>
              <w:rPr>
                <w:lang w:eastAsia="en-US"/>
              </w:rPr>
            </w:pPr>
            <w:r w:rsidRPr="00B93702">
              <w:rPr>
                <w:rFonts w:cs="Arial"/>
              </w:rPr>
              <w:t>N/A</w:t>
            </w:r>
          </w:p>
        </w:tc>
        <w:tc>
          <w:tcPr>
            <w:tcW w:w="589" w:type="pct"/>
          </w:tcPr>
          <w:p w14:paraId="4060D177" w14:textId="77777777" w:rsidR="004D2A03" w:rsidRPr="00B93702" w:rsidRDefault="004D2A03" w:rsidP="004D2A03">
            <w:pPr>
              <w:pStyle w:val="TAL"/>
            </w:pPr>
            <w:r w:rsidRPr="00B93702">
              <w:rPr>
                <w:lang w:eastAsia="en-US"/>
              </w:rPr>
              <w:t>(TS 25.141)</w:t>
            </w:r>
          </w:p>
        </w:tc>
        <w:tc>
          <w:tcPr>
            <w:tcW w:w="616" w:type="pct"/>
          </w:tcPr>
          <w:p w14:paraId="5D509B2B" w14:textId="77777777" w:rsidR="004D2A03" w:rsidRPr="00B93702" w:rsidRDefault="004D2A03" w:rsidP="004D2A03">
            <w:pPr>
              <w:pStyle w:val="TAL"/>
            </w:pPr>
            <w:r w:rsidRPr="00B93702">
              <w:rPr>
                <w:lang w:eastAsia="en-US"/>
              </w:rPr>
              <w:t>N/A</w:t>
            </w:r>
          </w:p>
        </w:tc>
      </w:tr>
      <w:tr w:rsidR="00B93702" w:rsidRPr="00B93702" w14:paraId="5FBFFE25" w14:textId="77777777" w:rsidTr="005D5A78">
        <w:trPr>
          <w:jc w:val="center"/>
        </w:trPr>
        <w:tc>
          <w:tcPr>
            <w:tcW w:w="675" w:type="pct"/>
            <w:vAlign w:val="center"/>
          </w:tcPr>
          <w:p w14:paraId="3D796A52" w14:textId="77777777"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543" w:type="pct"/>
          </w:tcPr>
          <w:p w14:paraId="75F09597" w14:textId="77777777" w:rsidR="004D2A03" w:rsidRPr="00B93702" w:rsidRDefault="004D2A03" w:rsidP="004D2A03">
            <w:pPr>
              <w:pStyle w:val="TAL"/>
              <w:rPr>
                <w:lang w:eastAsia="en-US"/>
              </w:rPr>
            </w:pPr>
            <w:r w:rsidRPr="00B93702">
              <w:rPr>
                <w:lang w:eastAsia="en-US"/>
              </w:rPr>
              <w:t>N/A</w:t>
            </w:r>
          </w:p>
        </w:tc>
        <w:tc>
          <w:tcPr>
            <w:tcW w:w="506" w:type="pct"/>
          </w:tcPr>
          <w:p w14:paraId="29A7BED6" w14:textId="77777777" w:rsidR="004D2A03" w:rsidRPr="00B93702" w:rsidRDefault="004D2A03" w:rsidP="004D2A03">
            <w:pPr>
              <w:pStyle w:val="TAL"/>
              <w:rPr>
                <w:lang w:eastAsia="en-US"/>
              </w:rPr>
            </w:pPr>
            <w:r w:rsidRPr="00B93702">
              <w:rPr>
                <w:lang w:eastAsia="en-US"/>
              </w:rPr>
              <w:t>(TS 25.141)</w:t>
            </w:r>
          </w:p>
        </w:tc>
        <w:tc>
          <w:tcPr>
            <w:tcW w:w="519" w:type="pct"/>
          </w:tcPr>
          <w:p w14:paraId="2350F0AF" w14:textId="77777777" w:rsidR="004D2A03" w:rsidRPr="00B93702" w:rsidRDefault="004D2A03" w:rsidP="004D2A03">
            <w:pPr>
              <w:pStyle w:val="TAL"/>
              <w:rPr>
                <w:lang w:eastAsia="en-US"/>
              </w:rPr>
            </w:pPr>
            <w:r w:rsidRPr="00B93702">
              <w:rPr>
                <w:lang w:eastAsia="en-US"/>
              </w:rPr>
              <w:t>(TS 25.141)</w:t>
            </w:r>
          </w:p>
        </w:tc>
        <w:tc>
          <w:tcPr>
            <w:tcW w:w="482" w:type="pct"/>
          </w:tcPr>
          <w:p w14:paraId="732E345A" w14:textId="77777777" w:rsidR="004D2A03" w:rsidRPr="00B93702" w:rsidRDefault="004D2A03" w:rsidP="004D2A03">
            <w:pPr>
              <w:pStyle w:val="TAL"/>
              <w:rPr>
                <w:lang w:eastAsia="en-US"/>
              </w:rPr>
            </w:pPr>
            <w:r w:rsidRPr="00B93702">
              <w:rPr>
                <w:lang w:eastAsia="en-US"/>
              </w:rPr>
              <w:t>N/A</w:t>
            </w:r>
          </w:p>
        </w:tc>
        <w:tc>
          <w:tcPr>
            <w:tcW w:w="482" w:type="pct"/>
          </w:tcPr>
          <w:p w14:paraId="4E9B452C" w14:textId="77777777" w:rsidR="004D2A03" w:rsidRPr="00B93702" w:rsidRDefault="004D2A03" w:rsidP="004D2A03">
            <w:pPr>
              <w:pStyle w:val="TAL"/>
            </w:pPr>
            <w:r w:rsidRPr="00B93702">
              <w:rPr>
                <w:lang w:eastAsia="en-US"/>
              </w:rPr>
              <w:t>N/A</w:t>
            </w:r>
          </w:p>
        </w:tc>
        <w:tc>
          <w:tcPr>
            <w:tcW w:w="589" w:type="pct"/>
          </w:tcPr>
          <w:p w14:paraId="35B99927" w14:textId="77777777" w:rsidR="004D2A03" w:rsidRPr="00B93702" w:rsidRDefault="004D2A03" w:rsidP="004D2A03">
            <w:pPr>
              <w:pStyle w:val="TAL"/>
              <w:rPr>
                <w:lang w:eastAsia="en-US"/>
              </w:rPr>
            </w:pPr>
            <w:r w:rsidRPr="00B93702">
              <w:rPr>
                <w:rFonts w:cs="Arial"/>
              </w:rPr>
              <w:t>N/A</w:t>
            </w:r>
          </w:p>
        </w:tc>
        <w:tc>
          <w:tcPr>
            <w:tcW w:w="589" w:type="pct"/>
          </w:tcPr>
          <w:p w14:paraId="2C3543C9" w14:textId="77777777" w:rsidR="004D2A03" w:rsidRPr="00B93702" w:rsidRDefault="004D2A03" w:rsidP="004D2A03">
            <w:pPr>
              <w:pStyle w:val="TAL"/>
            </w:pPr>
            <w:r w:rsidRPr="00B93702">
              <w:rPr>
                <w:lang w:eastAsia="en-US"/>
              </w:rPr>
              <w:t>(TS 25.141)</w:t>
            </w:r>
          </w:p>
        </w:tc>
        <w:tc>
          <w:tcPr>
            <w:tcW w:w="616" w:type="pct"/>
          </w:tcPr>
          <w:p w14:paraId="12764EF6" w14:textId="77777777" w:rsidR="004D2A03" w:rsidRPr="00B93702" w:rsidRDefault="004D2A03" w:rsidP="004D2A03">
            <w:pPr>
              <w:pStyle w:val="TAL"/>
            </w:pPr>
            <w:r w:rsidRPr="00B93702">
              <w:rPr>
                <w:lang w:eastAsia="en-US"/>
              </w:rPr>
              <w:t>N/A</w:t>
            </w:r>
          </w:p>
        </w:tc>
      </w:tr>
      <w:tr w:rsidR="00B93702" w:rsidRPr="00B93702" w14:paraId="62192257" w14:textId="77777777" w:rsidTr="005D5A78">
        <w:trPr>
          <w:jc w:val="center"/>
        </w:trPr>
        <w:tc>
          <w:tcPr>
            <w:tcW w:w="675" w:type="pct"/>
            <w:vAlign w:val="center"/>
          </w:tcPr>
          <w:p w14:paraId="6385B5EB" w14:textId="77777777"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543" w:type="pct"/>
          </w:tcPr>
          <w:p w14:paraId="1BA0E877" w14:textId="77777777" w:rsidR="004D2A03" w:rsidRPr="00B93702" w:rsidRDefault="004D2A03" w:rsidP="004D2A03">
            <w:pPr>
              <w:pStyle w:val="TAL"/>
              <w:rPr>
                <w:lang w:eastAsia="en-US"/>
              </w:rPr>
            </w:pPr>
            <w:r w:rsidRPr="00B93702">
              <w:rPr>
                <w:lang w:eastAsia="en-US"/>
              </w:rPr>
              <w:t>N/A</w:t>
            </w:r>
          </w:p>
        </w:tc>
        <w:tc>
          <w:tcPr>
            <w:tcW w:w="506" w:type="pct"/>
          </w:tcPr>
          <w:p w14:paraId="0702ECE2" w14:textId="77777777" w:rsidR="004D2A03" w:rsidRPr="00B93702" w:rsidRDefault="004D2A03" w:rsidP="004D2A03">
            <w:pPr>
              <w:pStyle w:val="TAL"/>
              <w:rPr>
                <w:lang w:eastAsia="en-US"/>
              </w:rPr>
            </w:pPr>
            <w:r w:rsidRPr="00B93702">
              <w:rPr>
                <w:lang w:eastAsia="en-US"/>
              </w:rPr>
              <w:t>N/A</w:t>
            </w:r>
          </w:p>
        </w:tc>
        <w:tc>
          <w:tcPr>
            <w:tcW w:w="519" w:type="pct"/>
          </w:tcPr>
          <w:p w14:paraId="164650CD" w14:textId="77777777" w:rsidR="004D2A03" w:rsidRPr="00B93702" w:rsidRDefault="004D2A03" w:rsidP="004D2A03">
            <w:pPr>
              <w:pStyle w:val="TAL"/>
              <w:rPr>
                <w:lang w:eastAsia="en-US"/>
              </w:rPr>
            </w:pPr>
            <w:r w:rsidRPr="00B93702">
              <w:rPr>
                <w:lang w:eastAsia="en-US"/>
              </w:rPr>
              <w:t>N/A</w:t>
            </w:r>
          </w:p>
        </w:tc>
        <w:tc>
          <w:tcPr>
            <w:tcW w:w="482" w:type="pct"/>
          </w:tcPr>
          <w:p w14:paraId="229692E1" w14:textId="77777777" w:rsidR="004D2A03" w:rsidRPr="00B93702" w:rsidRDefault="004D2A03" w:rsidP="004D2A03">
            <w:pPr>
              <w:pStyle w:val="TAL"/>
              <w:rPr>
                <w:lang w:eastAsia="en-US"/>
              </w:rPr>
            </w:pPr>
            <w:r w:rsidRPr="00B93702">
              <w:rPr>
                <w:lang w:eastAsia="en-US"/>
              </w:rPr>
              <w:t>N/A</w:t>
            </w:r>
          </w:p>
        </w:tc>
        <w:tc>
          <w:tcPr>
            <w:tcW w:w="482" w:type="pct"/>
          </w:tcPr>
          <w:p w14:paraId="058D8361" w14:textId="77777777" w:rsidR="004D2A03" w:rsidRPr="00B93702" w:rsidRDefault="004D2A03" w:rsidP="004D2A03">
            <w:pPr>
              <w:pStyle w:val="TAL"/>
              <w:rPr>
                <w:lang w:eastAsia="en-US"/>
              </w:rPr>
            </w:pPr>
            <w:r w:rsidRPr="00B93702">
              <w:rPr>
                <w:lang w:eastAsia="en-US"/>
              </w:rPr>
              <w:t>N/A</w:t>
            </w:r>
          </w:p>
        </w:tc>
        <w:tc>
          <w:tcPr>
            <w:tcW w:w="589" w:type="pct"/>
          </w:tcPr>
          <w:p w14:paraId="20F5D836" w14:textId="77777777" w:rsidR="004D2A03" w:rsidRPr="00B93702" w:rsidRDefault="004D2A03" w:rsidP="004D2A03">
            <w:pPr>
              <w:pStyle w:val="TAL"/>
              <w:rPr>
                <w:lang w:eastAsia="en-US"/>
              </w:rPr>
            </w:pPr>
            <w:r w:rsidRPr="00B93702">
              <w:rPr>
                <w:rFonts w:cs="Arial"/>
              </w:rPr>
              <w:t>N/A</w:t>
            </w:r>
          </w:p>
        </w:tc>
        <w:tc>
          <w:tcPr>
            <w:tcW w:w="589" w:type="pct"/>
          </w:tcPr>
          <w:p w14:paraId="12745D65" w14:textId="77777777" w:rsidR="004D2A03" w:rsidRPr="00B93702" w:rsidRDefault="004D2A03" w:rsidP="004D2A03">
            <w:pPr>
              <w:pStyle w:val="TAL"/>
              <w:rPr>
                <w:lang w:eastAsia="en-US"/>
              </w:rPr>
            </w:pPr>
            <w:r w:rsidRPr="00B93702">
              <w:rPr>
                <w:lang w:eastAsia="en-US"/>
              </w:rPr>
              <w:t>N/A</w:t>
            </w:r>
          </w:p>
        </w:tc>
        <w:tc>
          <w:tcPr>
            <w:tcW w:w="616" w:type="pct"/>
          </w:tcPr>
          <w:p w14:paraId="152FB400" w14:textId="77777777" w:rsidR="004D2A03" w:rsidRPr="00B93702" w:rsidRDefault="004D2A03" w:rsidP="004D2A03">
            <w:pPr>
              <w:pStyle w:val="TAL"/>
              <w:rPr>
                <w:lang w:eastAsia="en-US"/>
              </w:rPr>
            </w:pPr>
            <w:r w:rsidRPr="00B93702">
              <w:rPr>
                <w:lang w:eastAsia="en-US"/>
              </w:rPr>
              <w:t>N/A</w:t>
            </w:r>
          </w:p>
        </w:tc>
      </w:tr>
      <w:tr w:rsidR="00B93702" w:rsidRPr="00B93702" w14:paraId="5AE13D5A" w14:textId="77777777" w:rsidTr="005D5A78">
        <w:trPr>
          <w:jc w:val="center"/>
        </w:trPr>
        <w:tc>
          <w:tcPr>
            <w:tcW w:w="675" w:type="pct"/>
            <w:vAlign w:val="center"/>
          </w:tcPr>
          <w:p w14:paraId="7947423D" w14:textId="77777777"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543" w:type="pct"/>
          </w:tcPr>
          <w:p w14:paraId="3DC507CF" w14:textId="77777777" w:rsidR="004D2A03" w:rsidRPr="00B93702" w:rsidRDefault="004D2A03" w:rsidP="004D2A03">
            <w:pPr>
              <w:pStyle w:val="TAL"/>
              <w:rPr>
                <w:lang w:eastAsia="en-US"/>
              </w:rPr>
            </w:pPr>
            <w:r w:rsidRPr="00B93702">
              <w:rPr>
                <w:lang w:eastAsia="en-US"/>
              </w:rPr>
              <w:t>-</w:t>
            </w:r>
          </w:p>
        </w:tc>
        <w:tc>
          <w:tcPr>
            <w:tcW w:w="506" w:type="pct"/>
          </w:tcPr>
          <w:p w14:paraId="4AC96E89" w14:textId="77777777" w:rsidR="004D2A03" w:rsidRPr="00B93702" w:rsidRDefault="004D2A03" w:rsidP="004D2A03">
            <w:pPr>
              <w:pStyle w:val="TAL"/>
              <w:rPr>
                <w:lang w:eastAsia="en-US"/>
              </w:rPr>
            </w:pPr>
            <w:r w:rsidRPr="00B93702">
              <w:rPr>
                <w:lang w:eastAsia="en-US"/>
              </w:rPr>
              <w:t xml:space="preserve">- </w:t>
            </w:r>
          </w:p>
        </w:tc>
        <w:tc>
          <w:tcPr>
            <w:tcW w:w="519" w:type="pct"/>
          </w:tcPr>
          <w:p w14:paraId="2CA24B8C" w14:textId="77777777" w:rsidR="004D2A03" w:rsidRPr="00B93702" w:rsidRDefault="004D2A03" w:rsidP="004D2A03">
            <w:pPr>
              <w:pStyle w:val="TAL"/>
              <w:rPr>
                <w:lang w:eastAsia="en-US"/>
              </w:rPr>
            </w:pPr>
            <w:r w:rsidRPr="00B93702">
              <w:rPr>
                <w:lang w:eastAsia="en-US"/>
              </w:rPr>
              <w:t>-</w:t>
            </w:r>
          </w:p>
        </w:tc>
        <w:tc>
          <w:tcPr>
            <w:tcW w:w="482" w:type="pct"/>
          </w:tcPr>
          <w:p w14:paraId="6939022A" w14:textId="77777777" w:rsidR="004D2A03" w:rsidRPr="00B93702" w:rsidRDefault="004D2A03" w:rsidP="004D2A03">
            <w:pPr>
              <w:pStyle w:val="TAL"/>
              <w:rPr>
                <w:lang w:eastAsia="en-US"/>
              </w:rPr>
            </w:pPr>
            <w:r w:rsidRPr="00B93702">
              <w:rPr>
                <w:lang w:eastAsia="en-US"/>
              </w:rPr>
              <w:t xml:space="preserve">- </w:t>
            </w:r>
          </w:p>
        </w:tc>
        <w:tc>
          <w:tcPr>
            <w:tcW w:w="482" w:type="pct"/>
          </w:tcPr>
          <w:p w14:paraId="4B14E9F6" w14:textId="77777777" w:rsidR="004D2A03" w:rsidRPr="00B93702" w:rsidRDefault="004D2A03" w:rsidP="004D2A03">
            <w:pPr>
              <w:pStyle w:val="TAL"/>
              <w:rPr>
                <w:lang w:eastAsia="en-US"/>
              </w:rPr>
            </w:pPr>
            <w:r w:rsidRPr="00B93702">
              <w:rPr>
                <w:lang w:eastAsia="en-US"/>
              </w:rPr>
              <w:t>-</w:t>
            </w:r>
          </w:p>
        </w:tc>
        <w:tc>
          <w:tcPr>
            <w:tcW w:w="589" w:type="pct"/>
          </w:tcPr>
          <w:p w14:paraId="7C606100" w14:textId="77777777" w:rsidR="004D2A03" w:rsidRPr="00B93702" w:rsidRDefault="004D2A03" w:rsidP="004D2A03">
            <w:pPr>
              <w:pStyle w:val="TAL"/>
              <w:rPr>
                <w:lang w:eastAsia="en-US"/>
              </w:rPr>
            </w:pPr>
            <w:r w:rsidRPr="00B93702">
              <w:rPr>
                <w:rFonts w:cs="Arial"/>
              </w:rPr>
              <w:t>-</w:t>
            </w:r>
          </w:p>
        </w:tc>
        <w:tc>
          <w:tcPr>
            <w:tcW w:w="589" w:type="pct"/>
          </w:tcPr>
          <w:p w14:paraId="187626A7" w14:textId="77777777" w:rsidR="004D2A03" w:rsidRPr="00B93702" w:rsidRDefault="004D2A03" w:rsidP="004D2A03">
            <w:pPr>
              <w:pStyle w:val="TAL"/>
              <w:rPr>
                <w:lang w:eastAsia="en-US"/>
              </w:rPr>
            </w:pPr>
            <w:r w:rsidRPr="00B93702">
              <w:rPr>
                <w:lang w:eastAsia="en-US"/>
              </w:rPr>
              <w:t>-</w:t>
            </w:r>
          </w:p>
        </w:tc>
        <w:tc>
          <w:tcPr>
            <w:tcW w:w="616" w:type="pct"/>
          </w:tcPr>
          <w:p w14:paraId="07B58CA5" w14:textId="77777777" w:rsidR="004D2A03" w:rsidRPr="00B93702" w:rsidRDefault="004D2A03" w:rsidP="004D2A03">
            <w:pPr>
              <w:pStyle w:val="TAL"/>
              <w:rPr>
                <w:lang w:eastAsia="en-US"/>
              </w:rPr>
            </w:pPr>
            <w:r w:rsidRPr="00B93702">
              <w:rPr>
                <w:lang w:eastAsia="en-US"/>
              </w:rPr>
              <w:t>-</w:t>
            </w:r>
          </w:p>
        </w:tc>
      </w:tr>
      <w:tr w:rsidR="00B93702" w:rsidRPr="00B93702" w14:paraId="68FDBE79" w14:textId="77777777" w:rsidTr="005D5A78">
        <w:trPr>
          <w:jc w:val="center"/>
        </w:trPr>
        <w:tc>
          <w:tcPr>
            <w:tcW w:w="675" w:type="pct"/>
            <w:vAlign w:val="center"/>
          </w:tcPr>
          <w:p w14:paraId="0DFB945E" w14:textId="77777777"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14:paraId="0777987E" w14:textId="77777777" w:rsidR="004D2A03" w:rsidRPr="00B93702" w:rsidRDefault="004D2A03" w:rsidP="004D2A03">
            <w:pPr>
              <w:pStyle w:val="TAL"/>
              <w:rPr>
                <w:lang w:eastAsia="en-US"/>
              </w:rPr>
            </w:pPr>
            <w:r w:rsidRPr="00B93702">
              <w:rPr>
                <w:lang w:eastAsia="en-US"/>
              </w:rPr>
              <w:t>N/A</w:t>
            </w:r>
          </w:p>
        </w:tc>
        <w:tc>
          <w:tcPr>
            <w:tcW w:w="506" w:type="pct"/>
          </w:tcPr>
          <w:p w14:paraId="1221D20C" w14:textId="77777777" w:rsidR="004D2A03" w:rsidRPr="00B93702" w:rsidRDefault="004D2A03" w:rsidP="004D2A03">
            <w:pPr>
              <w:pStyle w:val="TAL"/>
              <w:rPr>
                <w:lang w:eastAsia="en-US"/>
              </w:rPr>
            </w:pPr>
            <w:r w:rsidRPr="00B93702">
              <w:rPr>
                <w:lang w:eastAsia="en-US"/>
              </w:rPr>
              <w:t>N/A</w:t>
            </w:r>
          </w:p>
        </w:tc>
        <w:tc>
          <w:tcPr>
            <w:tcW w:w="519" w:type="pct"/>
          </w:tcPr>
          <w:p w14:paraId="3683D9A5" w14:textId="77777777" w:rsidR="004D2A03" w:rsidRPr="00B93702" w:rsidRDefault="004D2A03" w:rsidP="004D2A03">
            <w:pPr>
              <w:pStyle w:val="TAL"/>
              <w:rPr>
                <w:lang w:eastAsia="en-US"/>
              </w:rPr>
            </w:pPr>
            <w:r w:rsidRPr="00B93702">
              <w:rPr>
                <w:lang w:eastAsia="en-US"/>
              </w:rPr>
              <w:t>N/A</w:t>
            </w:r>
          </w:p>
        </w:tc>
        <w:tc>
          <w:tcPr>
            <w:tcW w:w="482" w:type="pct"/>
          </w:tcPr>
          <w:p w14:paraId="7B416D1F" w14:textId="77777777" w:rsidR="004D2A03" w:rsidRPr="00B93702" w:rsidRDefault="004D2A03" w:rsidP="004D2A03">
            <w:pPr>
              <w:pStyle w:val="TAL"/>
              <w:rPr>
                <w:lang w:eastAsia="en-US"/>
              </w:rPr>
            </w:pPr>
            <w:r w:rsidRPr="00B93702">
              <w:rPr>
                <w:lang w:eastAsia="en-US"/>
              </w:rPr>
              <w:t>(TS 36.141)</w:t>
            </w:r>
          </w:p>
        </w:tc>
        <w:tc>
          <w:tcPr>
            <w:tcW w:w="482" w:type="pct"/>
          </w:tcPr>
          <w:p w14:paraId="18044AD4" w14:textId="77777777" w:rsidR="004D2A03" w:rsidRPr="00B93702" w:rsidRDefault="004D2A03" w:rsidP="004D2A03">
            <w:pPr>
              <w:pStyle w:val="TAL"/>
            </w:pPr>
            <w:r w:rsidRPr="00B93702">
              <w:rPr>
                <w:lang w:eastAsia="en-US"/>
              </w:rPr>
              <w:t>(TS 36.141)</w:t>
            </w:r>
          </w:p>
        </w:tc>
        <w:tc>
          <w:tcPr>
            <w:tcW w:w="589" w:type="pct"/>
          </w:tcPr>
          <w:p w14:paraId="77B7778F" w14:textId="77777777" w:rsidR="004D2A03" w:rsidRPr="00B93702" w:rsidRDefault="004D2A03" w:rsidP="004D2A03">
            <w:pPr>
              <w:pStyle w:val="TAL"/>
              <w:rPr>
                <w:lang w:eastAsia="en-US"/>
              </w:rPr>
            </w:pPr>
            <w:r w:rsidRPr="00B93702">
              <w:rPr>
                <w:rFonts w:cs="Arial"/>
              </w:rPr>
              <w:t>(TS 36.141)</w:t>
            </w:r>
          </w:p>
        </w:tc>
        <w:tc>
          <w:tcPr>
            <w:tcW w:w="589" w:type="pct"/>
          </w:tcPr>
          <w:p w14:paraId="5472B344" w14:textId="77777777" w:rsidR="004D2A03" w:rsidRPr="00B93702" w:rsidRDefault="004D2A03" w:rsidP="004D2A03">
            <w:pPr>
              <w:pStyle w:val="TAL"/>
            </w:pPr>
            <w:r w:rsidRPr="00B93702">
              <w:rPr>
                <w:lang w:eastAsia="en-US"/>
              </w:rPr>
              <w:t>N/A</w:t>
            </w:r>
          </w:p>
        </w:tc>
        <w:tc>
          <w:tcPr>
            <w:tcW w:w="616" w:type="pct"/>
          </w:tcPr>
          <w:p w14:paraId="4F541D88" w14:textId="77777777" w:rsidR="004D2A03" w:rsidRPr="00B93702" w:rsidRDefault="004D2A03" w:rsidP="004D2A03">
            <w:pPr>
              <w:pStyle w:val="TAL"/>
            </w:pPr>
            <w:r w:rsidRPr="00B93702">
              <w:rPr>
                <w:lang w:eastAsia="en-US"/>
              </w:rPr>
              <w:t>(TS 36.141)</w:t>
            </w:r>
          </w:p>
        </w:tc>
      </w:tr>
      <w:tr w:rsidR="00B93702" w:rsidRPr="00B93702" w14:paraId="0CB70CB9" w14:textId="77777777" w:rsidTr="005D5A78">
        <w:trPr>
          <w:jc w:val="center"/>
        </w:trPr>
        <w:tc>
          <w:tcPr>
            <w:tcW w:w="675" w:type="pct"/>
            <w:vAlign w:val="center"/>
          </w:tcPr>
          <w:p w14:paraId="69812084"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14:paraId="19C94BC3" w14:textId="77777777" w:rsidR="004D2A03" w:rsidRPr="00B93702" w:rsidRDefault="004D2A03" w:rsidP="004D2A03">
            <w:pPr>
              <w:pStyle w:val="TAL"/>
              <w:rPr>
                <w:lang w:eastAsia="en-US"/>
              </w:rPr>
            </w:pPr>
            <w:r w:rsidRPr="00B93702">
              <w:rPr>
                <w:lang w:eastAsia="en-US"/>
              </w:rPr>
              <w:t>N/A</w:t>
            </w:r>
          </w:p>
        </w:tc>
        <w:tc>
          <w:tcPr>
            <w:tcW w:w="506" w:type="pct"/>
          </w:tcPr>
          <w:p w14:paraId="5A6C2937" w14:textId="77777777" w:rsidR="004D2A03" w:rsidRPr="00B93702" w:rsidRDefault="004D2A03" w:rsidP="004D2A03">
            <w:pPr>
              <w:pStyle w:val="TAL"/>
              <w:rPr>
                <w:lang w:eastAsia="en-US"/>
              </w:rPr>
            </w:pPr>
            <w:r w:rsidRPr="00B93702">
              <w:rPr>
                <w:lang w:eastAsia="en-US"/>
              </w:rPr>
              <w:t>(TS 25.141)</w:t>
            </w:r>
          </w:p>
        </w:tc>
        <w:tc>
          <w:tcPr>
            <w:tcW w:w="519" w:type="pct"/>
          </w:tcPr>
          <w:p w14:paraId="027617B9" w14:textId="77777777" w:rsidR="004D2A03" w:rsidRPr="00B93702" w:rsidRDefault="004D2A03" w:rsidP="004D2A03">
            <w:pPr>
              <w:pStyle w:val="TAL"/>
              <w:rPr>
                <w:lang w:eastAsia="en-US"/>
              </w:rPr>
            </w:pPr>
            <w:r w:rsidRPr="00B93702">
              <w:rPr>
                <w:lang w:eastAsia="en-US"/>
              </w:rPr>
              <w:t>(TS 25.141)</w:t>
            </w:r>
          </w:p>
        </w:tc>
        <w:tc>
          <w:tcPr>
            <w:tcW w:w="482" w:type="pct"/>
          </w:tcPr>
          <w:p w14:paraId="0778C789" w14:textId="77777777" w:rsidR="004D2A03" w:rsidRPr="00B93702" w:rsidRDefault="004D2A03" w:rsidP="004D2A03">
            <w:pPr>
              <w:pStyle w:val="TAL"/>
              <w:rPr>
                <w:lang w:eastAsia="en-US"/>
              </w:rPr>
            </w:pPr>
            <w:r w:rsidRPr="00B93702">
              <w:rPr>
                <w:lang w:eastAsia="en-US"/>
              </w:rPr>
              <w:t>N/A</w:t>
            </w:r>
          </w:p>
        </w:tc>
        <w:tc>
          <w:tcPr>
            <w:tcW w:w="482" w:type="pct"/>
          </w:tcPr>
          <w:p w14:paraId="3F8B9682" w14:textId="77777777" w:rsidR="004D2A03" w:rsidRPr="00B93702" w:rsidRDefault="004D2A03" w:rsidP="004D2A03">
            <w:pPr>
              <w:pStyle w:val="TAL"/>
            </w:pPr>
            <w:r w:rsidRPr="00B93702">
              <w:rPr>
                <w:lang w:eastAsia="en-US"/>
              </w:rPr>
              <w:t>N/A</w:t>
            </w:r>
          </w:p>
        </w:tc>
        <w:tc>
          <w:tcPr>
            <w:tcW w:w="589" w:type="pct"/>
          </w:tcPr>
          <w:p w14:paraId="6919CB7C" w14:textId="77777777" w:rsidR="004D2A03" w:rsidRPr="00B93702" w:rsidRDefault="004D2A03" w:rsidP="004D2A03">
            <w:pPr>
              <w:pStyle w:val="TAL"/>
              <w:rPr>
                <w:lang w:eastAsia="en-US"/>
              </w:rPr>
            </w:pPr>
            <w:r w:rsidRPr="00B93702">
              <w:rPr>
                <w:rFonts w:cs="Arial"/>
              </w:rPr>
              <w:t>N/A</w:t>
            </w:r>
          </w:p>
        </w:tc>
        <w:tc>
          <w:tcPr>
            <w:tcW w:w="589" w:type="pct"/>
          </w:tcPr>
          <w:p w14:paraId="1DA055E6" w14:textId="77777777" w:rsidR="004D2A03" w:rsidRPr="00B93702" w:rsidRDefault="004D2A03" w:rsidP="004D2A03">
            <w:pPr>
              <w:pStyle w:val="TAL"/>
            </w:pPr>
            <w:r w:rsidRPr="00B93702">
              <w:rPr>
                <w:lang w:eastAsia="en-US"/>
              </w:rPr>
              <w:t>(TS 25.141)</w:t>
            </w:r>
          </w:p>
        </w:tc>
        <w:tc>
          <w:tcPr>
            <w:tcW w:w="616" w:type="pct"/>
          </w:tcPr>
          <w:p w14:paraId="2B0C2A14" w14:textId="77777777" w:rsidR="004D2A03" w:rsidRPr="00B93702" w:rsidRDefault="004D2A03" w:rsidP="004D2A03">
            <w:pPr>
              <w:pStyle w:val="TAL"/>
            </w:pPr>
            <w:r w:rsidRPr="00B93702">
              <w:rPr>
                <w:lang w:eastAsia="en-US"/>
              </w:rPr>
              <w:t>N/A</w:t>
            </w:r>
          </w:p>
        </w:tc>
      </w:tr>
      <w:tr w:rsidR="00B93702" w:rsidRPr="00B93702" w14:paraId="6100289A" w14:textId="77777777" w:rsidTr="005D5A78">
        <w:trPr>
          <w:jc w:val="center"/>
        </w:trPr>
        <w:tc>
          <w:tcPr>
            <w:tcW w:w="675" w:type="pct"/>
            <w:vAlign w:val="center"/>
          </w:tcPr>
          <w:p w14:paraId="656FC54F"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14:paraId="0BF15912" w14:textId="77777777" w:rsidR="004D2A03" w:rsidRPr="00B93702" w:rsidRDefault="004D2A03" w:rsidP="004D2A03">
            <w:pPr>
              <w:pStyle w:val="TAL"/>
              <w:rPr>
                <w:lang w:eastAsia="en-US"/>
              </w:rPr>
            </w:pPr>
            <w:r w:rsidRPr="00B93702">
              <w:rPr>
                <w:lang w:eastAsia="en-US"/>
              </w:rPr>
              <w:t>N/A</w:t>
            </w:r>
          </w:p>
        </w:tc>
        <w:tc>
          <w:tcPr>
            <w:tcW w:w="506" w:type="pct"/>
          </w:tcPr>
          <w:p w14:paraId="44F2B432" w14:textId="77777777" w:rsidR="004D2A03" w:rsidRPr="00B93702" w:rsidRDefault="004D2A03" w:rsidP="004D2A03">
            <w:pPr>
              <w:pStyle w:val="TAL"/>
              <w:rPr>
                <w:lang w:eastAsia="en-US"/>
              </w:rPr>
            </w:pPr>
            <w:r w:rsidRPr="00B93702">
              <w:rPr>
                <w:lang w:eastAsia="en-US"/>
              </w:rPr>
              <w:t>N/A</w:t>
            </w:r>
          </w:p>
        </w:tc>
        <w:tc>
          <w:tcPr>
            <w:tcW w:w="519" w:type="pct"/>
          </w:tcPr>
          <w:p w14:paraId="2DF7C5E5" w14:textId="77777777" w:rsidR="004D2A03" w:rsidRPr="00B93702" w:rsidRDefault="004D2A03" w:rsidP="004D2A03">
            <w:pPr>
              <w:pStyle w:val="TAL"/>
              <w:rPr>
                <w:lang w:eastAsia="en-US"/>
              </w:rPr>
            </w:pPr>
            <w:r w:rsidRPr="00B93702">
              <w:rPr>
                <w:lang w:eastAsia="en-US"/>
              </w:rPr>
              <w:t>N/A</w:t>
            </w:r>
          </w:p>
        </w:tc>
        <w:tc>
          <w:tcPr>
            <w:tcW w:w="482" w:type="pct"/>
          </w:tcPr>
          <w:p w14:paraId="156FB2F8" w14:textId="77777777" w:rsidR="004D2A03" w:rsidRPr="00B93702" w:rsidRDefault="004D2A03" w:rsidP="004D2A03">
            <w:pPr>
              <w:pStyle w:val="TAL"/>
              <w:rPr>
                <w:lang w:eastAsia="en-US"/>
              </w:rPr>
            </w:pPr>
            <w:r w:rsidRPr="00B93702">
              <w:rPr>
                <w:lang w:eastAsia="en-US"/>
              </w:rPr>
              <w:t>N/A</w:t>
            </w:r>
          </w:p>
        </w:tc>
        <w:tc>
          <w:tcPr>
            <w:tcW w:w="482" w:type="pct"/>
          </w:tcPr>
          <w:p w14:paraId="79318039" w14:textId="77777777" w:rsidR="004D2A03" w:rsidRPr="00B93702" w:rsidRDefault="004D2A03" w:rsidP="004D2A03">
            <w:pPr>
              <w:pStyle w:val="TAL"/>
              <w:rPr>
                <w:lang w:eastAsia="en-US"/>
              </w:rPr>
            </w:pPr>
            <w:r w:rsidRPr="00B93702">
              <w:rPr>
                <w:lang w:eastAsia="en-US"/>
              </w:rPr>
              <w:t>N/A</w:t>
            </w:r>
          </w:p>
        </w:tc>
        <w:tc>
          <w:tcPr>
            <w:tcW w:w="589" w:type="pct"/>
          </w:tcPr>
          <w:p w14:paraId="7B110A62" w14:textId="77777777" w:rsidR="004D2A03" w:rsidRPr="00B93702" w:rsidRDefault="004D2A03" w:rsidP="004D2A03">
            <w:pPr>
              <w:pStyle w:val="TAL"/>
              <w:rPr>
                <w:lang w:eastAsia="en-US"/>
              </w:rPr>
            </w:pPr>
            <w:r w:rsidRPr="00B93702">
              <w:rPr>
                <w:rFonts w:cs="Arial"/>
              </w:rPr>
              <w:t>N/A</w:t>
            </w:r>
          </w:p>
        </w:tc>
        <w:tc>
          <w:tcPr>
            <w:tcW w:w="589" w:type="pct"/>
          </w:tcPr>
          <w:p w14:paraId="57C83F38" w14:textId="77777777" w:rsidR="004D2A03" w:rsidRPr="00B93702" w:rsidRDefault="004D2A03" w:rsidP="004D2A03">
            <w:pPr>
              <w:pStyle w:val="TAL"/>
              <w:rPr>
                <w:lang w:eastAsia="en-US"/>
              </w:rPr>
            </w:pPr>
          </w:p>
        </w:tc>
        <w:tc>
          <w:tcPr>
            <w:tcW w:w="616" w:type="pct"/>
          </w:tcPr>
          <w:p w14:paraId="382E3DA8" w14:textId="77777777" w:rsidR="004D2A03" w:rsidRPr="00B93702" w:rsidRDefault="004D2A03" w:rsidP="004D2A03">
            <w:pPr>
              <w:pStyle w:val="TAL"/>
              <w:rPr>
                <w:lang w:eastAsia="en-US"/>
              </w:rPr>
            </w:pPr>
            <w:r w:rsidRPr="00B93702">
              <w:rPr>
                <w:lang w:eastAsia="en-US"/>
              </w:rPr>
              <w:t>N/A</w:t>
            </w:r>
          </w:p>
        </w:tc>
      </w:tr>
      <w:tr w:rsidR="00B93702" w:rsidRPr="00B93702" w14:paraId="492FA0DC" w14:textId="77777777" w:rsidTr="005D5A78">
        <w:trPr>
          <w:jc w:val="center"/>
        </w:trPr>
        <w:tc>
          <w:tcPr>
            <w:tcW w:w="675" w:type="pct"/>
          </w:tcPr>
          <w:p w14:paraId="5E227C3A" w14:textId="77777777" w:rsidR="004D2A03" w:rsidRPr="00B93702" w:rsidRDefault="004D2A03" w:rsidP="004D2A03">
            <w:pPr>
              <w:pStyle w:val="TAL"/>
              <w:rPr>
                <w:rFonts w:cs="Arial"/>
                <w:lang w:eastAsia="en-US"/>
              </w:rPr>
            </w:pPr>
            <w:r w:rsidRPr="00B93702">
              <w:rPr>
                <w:rFonts w:cs="Arial"/>
                <w:lang w:eastAsia="en-US"/>
              </w:rPr>
              <w:t>GSM/EDGE</w:t>
            </w:r>
          </w:p>
        </w:tc>
        <w:tc>
          <w:tcPr>
            <w:tcW w:w="543" w:type="pct"/>
          </w:tcPr>
          <w:p w14:paraId="6C04A691" w14:textId="77777777" w:rsidR="004D2A03" w:rsidRPr="00B93702" w:rsidRDefault="004D2A03" w:rsidP="004D2A03">
            <w:pPr>
              <w:pStyle w:val="TAL"/>
              <w:rPr>
                <w:lang w:eastAsia="en-US"/>
              </w:rPr>
            </w:pPr>
            <w:r w:rsidRPr="00B93702">
              <w:rPr>
                <w:lang w:eastAsia="en-US"/>
              </w:rPr>
              <w:t>(TS 51.021)</w:t>
            </w:r>
          </w:p>
        </w:tc>
        <w:tc>
          <w:tcPr>
            <w:tcW w:w="506" w:type="pct"/>
          </w:tcPr>
          <w:p w14:paraId="0976FF4A" w14:textId="77777777" w:rsidR="004D2A03" w:rsidRPr="00B93702" w:rsidRDefault="004D2A03" w:rsidP="004D2A03">
            <w:pPr>
              <w:pStyle w:val="TAL"/>
              <w:rPr>
                <w:lang w:eastAsia="en-US"/>
              </w:rPr>
            </w:pPr>
            <w:r w:rsidRPr="00B93702">
              <w:rPr>
                <w:lang w:eastAsia="en-US"/>
              </w:rPr>
              <w:t>N/A</w:t>
            </w:r>
          </w:p>
        </w:tc>
        <w:tc>
          <w:tcPr>
            <w:tcW w:w="519" w:type="pct"/>
          </w:tcPr>
          <w:p w14:paraId="352C820A" w14:textId="77777777" w:rsidR="004D2A03" w:rsidRPr="00B93702" w:rsidRDefault="004D2A03" w:rsidP="004D2A03">
            <w:pPr>
              <w:pStyle w:val="TAL"/>
              <w:rPr>
                <w:lang w:eastAsia="en-US"/>
              </w:rPr>
            </w:pPr>
            <w:r w:rsidRPr="00B93702">
              <w:rPr>
                <w:lang w:eastAsia="en-US"/>
              </w:rPr>
              <w:t>N/A</w:t>
            </w:r>
          </w:p>
        </w:tc>
        <w:tc>
          <w:tcPr>
            <w:tcW w:w="482" w:type="pct"/>
          </w:tcPr>
          <w:p w14:paraId="07859067" w14:textId="77777777" w:rsidR="004D2A03" w:rsidRPr="00B93702" w:rsidRDefault="004D2A03" w:rsidP="004D2A03">
            <w:pPr>
              <w:pStyle w:val="TAL"/>
              <w:rPr>
                <w:lang w:eastAsia="en-US"/>
              </w:rPr>
            </w:pPr>
            <w:r w:rsidRPr="00B93702">
              <w:rPr>
                <w:lang w:eastAsia="en-US"/>
              </w:rPr>
              <w:t>N/A</w:t>
            </w:r>
          </w:p>
        </w:tc>
        <w:tc>
          <w:tcPr>
            <w:tcW w:w="482" w:type="pct"/>
          </w:tcPr>
          <w:p w14:paraId="2A017FEF" w14:textId="77777777" w:rsidR="004D2A03" w:rsidRPr="00B93702" w:rsidRDefault="004D2A03" w:rsidP="004D2A03">
            <w:pPr>
              <w:pStyle w:val="TAL"/>
            </w:pPr>
            <w:r w:rsidRPr="00B93702">
              <w:rPr>
                <w:lang w:eastAsia="en-US"/>
              </w:rPr>
              <w:t>N/A</w:t>
            </w:r>
          </w:p>
        </w:tc>
        <w:tc>
          <w:tcPr>
            <w:tcW w:w="589" w:type="pct"/>
          </w:tcPr>
          <w:p w14:paraId="1695B65D" w14:textId="77777777" w:rsidR="004D2A03" w:rsidRPr="00B93702" w:rsidRDefault="004D2A03" w:rsidP="004D2A03">
            <w:pPr>
              <w:pStyle w:val="TAL"/>
              <w:rPr>
                <w:lang w:eastAsia="en-US"/>
              </w:rPr>
            </w:pPr>
            <w:r w:rsidRPr="00B93702">
              <w:rPr>
                <w:rFonts w:cs="Arial"/>
              </w:rPr>
              <w:t>N/A</w:t>
            </w:r>
          </w:p>
        </w:tc>
        <w:tc>
          <w:tcPr>
            <w:tcW w:w="589" w:type="pct"/>
          </w:tcPr>
          <w:p w14:paraId="0881CCA7" w14:textId="77777777" w:rsidR="004D2A03" w:rsidRPr="00B93702" w:rsidRDefault="004D2A03" w:rsidP="004D2A03">
            <w:pPr>
              <w:pStyle w:val="TAL"/>
            </w:pPr>
            <w:r w:rsidRPr="00B93702">
              <w:rPr>
                <w:lang w:eastAsia="en-US"/>
              </w:rPr>
              <w:t>(TS 51.021)</w:t>
            </w:r>
          </w:p>
        </w:tc>
        <w:tc>
          <w:tcPr>
            <w:tcW w:w="616" w:type="pct"/>
          </w:tcPr>
          <w:p w14:paraId="7694E55A" w14:textId="77777777" w:rsidR="004D2A03" w:rsidRPr="00B93702" w:rsidRDefault="004D2A03" w:rsidP="004D2A03">
            <w:pPr>
              <w:pStyle w:val="TAL"/>
            </w:pPr>
            <w:r w:rsidRPr="00B93702">
              <w:rPr>
                <w:lang w:eastAsia="en-US"/>
              </w:rPr>
              <w:t>(TS 51.021)</w:t>
            </w:r>
          </w:p>
        </w:tc>
      </w:tr>
      <w:tr w:rsidR="00B93702" w:rsidRPr="00B93702" w14:paraId="4CC83D94" w14:textId="77777777" w:rsidTr="005D5A78">
        <w:trPr>
          <w:jc w:val="center"/>
        </w:trPr>
        <w:tc>
          <w:tcPr>
            <w:tcW w:w="675" w:type="pct"/>
          </w:tcPr>
          <w:p w14:paraId="433AF8CE" w14:textId="77777777" w:rsidR="004D2A03" w:rsidRPr="00B93702" w:rsidRDefault="004D2A03" w:rsidP="004D2A03">
            <w:pPr>
              <w:pStyle w:val="TAL"/>
              <w:rPr>
                <w:rFonts w:cs="Arial"/>
                <w:lang w:eastAsia="en-US"/>
              </w:rPr>
            </w:pPr>
            <w:r w:rsidRPr="00B93702">
              <w:rPr>
                <w:rFonts w:cs="Arial"/>
                <w:lang w:eastAsia="en-US"/>
              </w:rPr>
              <w:t>NB-IoT</w:t>
            </w:r>
          </w:p>
        </w:tc>
        <w:tc>
          <w:tcPr>
            <w:tcW w:w="543" w:type="pct"/>
          </w:tcPr>
          <w:p w14:paraId="4867CB5B" w14:textId="77777777" w:rsidR="004D2A03" w:rsidRPr="00B93702" w:rsidRDefault="004D2A03" w:rsidP="004D2A03">
            <w:pPr>
              <w:pStyle w:val="TAL"/>
              <w:rPr>
                <w:lang w:eastAsia="en-US"/>
              </w:rPr>
            </w:pPr>
            <w:r w:rsidRPr="00B93702">
              <w:rPr>
                <w:lang w:eastAsia="en-US"/>
              </w:rPr>
              <w:t>(TS 36.141)</w:t>
            </w:r>
          </w:p>
        </w:tc>
        <w:tc>
          <w:tcPr>
            <w:tcW w:w="506" w:type="pct"/>
          </w:tcPr>
          <w:p w14:paraId="50F137B3" w14:textId="77777777" w:rsidR="004D2A03" w:rsidRPr="00B93702" w:rsidRDefault="004D2A03" w:rsidP="004D2A03">
            <w:pPr>
              <w:pStyle w:val="TAL"/>
              <w:rPr>
                <w:lang w:eastAsia="en-US"/>
              </w:rPr>
            </w:pPr>
            <w:r w:rsidRPr="00B93702">
              <w:rPr>
                <w:lang w:eastAsia="en-US"/>
              </w:rPr>
              <w:t>(TS 36.141)</w:t>
            </w:r>
          </w:p>
        </w:tc>
        <w:tc>
          <w:tcPr>
            <w:tcW w:w="519" w:type="pct"/>
          </w:tcPr>
          <w:p w14:paraId="50F2BF78" w14:textId="77777777" w:rsidR="004D2A03" w:rsidRPr="00B93702" w:rsidRDefault="004D2A03" w:rsidP="004D2A03">
            <w:pPr>
              <w:pStyle w:val="TAL"/>
              <w:rPr>
                <w:lang w:eastAsia="en-US"/>
              </w:rPr>
            </w:pPr>
            <w:r w:rsidRPr="00B93702">
              <w:rPr>
                <w:lang w:eastAsia="en-US"/>
              </w:rPr>
              <w:t>(TS 36.141)</w:t>
            </w:r>
          </w:p>
        </w:tc>
        <w:tc>
          <w:tcPr>
            <w:tcW w:w="482" w:type="pct"/>
          </w:tcPr>
          <w:p w14:paraId="0BA83896" w14:textId="77777777" w:rsidR="004D2A03" w:rsidRPr="00B93702" w:rsidRDefault="004D2A03" w:rsidP="004D2A03">
            <w:pPr>
              <w:pStyle w:val="TAL"/>
              <w:rPr>
                <w:lang w:eastAsia="en-US"/>
              </w:rPr>
            </w:pPr>
            <w:r w:rsidRPr="00B93702">
              <w:rPr>
                <w:lang w:eastAsia="en-US"/>
              </w:rPr>
              <w:t>(TS 36.141)</w:t>
            </w:r>
          </w:p>
        </w:tc>
        <w:tc>
          <w:tcPr>
            <w:tcW w:w="482" w:type="pct"/>
          </w:tcPr>
          <w:p w14:paraId="4F8F8BBD" w14:textId="77777777" w:rsidR="004D2A03" w:rsidRPr="00B93702" w:rsidRDefault="004D2A03" w:rsidP="004D2A03">
            <w:pPr>
              <w:pStyle w:val="TAL"/>
              <w:rPr>
                <w:lang w:eastAsia="en-US"/>
              </w:rPr>
            </w:pPr>
            <w:r w:rsidRPr="00B93702">
              <w:rPr>
                <w:lang w:eastAsia="en-US"/>
              </w:rPr>
              <w:t>(TS 36.141)</w:t>
            </w:r>
          </w:p>
        </w:tc>
        <w:tc>
          <w:tcPr>
            <w:tcW w:w="589" w:type="pct"/>
          </w:tcPr>
          <w:p w14:paraId="50F0A2CF" w14:textId="77777777" w:rsidR="004D2A03" w:rsidRPr="00B93702" w:rsidRDefault="004D2A03" w:rsidP="004D2A03">
            <w:pPr>
              <w:pStyle w:val="TAL"/>
              <w:rPr>
                <w:lang w:eastAsia="en-US"/>
              </w:rPr>
            </w:pPr>
            <w:r w:rsidRPr="00B93702">
              <w:rPr>
                <w:rFonts w:cs="Arial"/>
              </w:rPr>
              <w:t>(TS 36.141)</w:t>
            </w:r>
          </w:p>
        </w:tc>
        <w:tc>
          <w:tcPr>
            <w:tcW w:w="589" w:type="pct"/>
          </w:tcPr>
          <w:p w14:paraId="3AA2AE2D" w14:textId="77777777" w:rsidR="004D2A03" w:rsidRPr="00B93702" w:rsidRDefault="004D2A03" w:rsidP="004D2A03">
            <w:pPr>
              <w:pStyle w:val="TAL"/>
              <w:rPr>
                <w:lang w:eastAsia="en-US"/>
              </w:rPr>
            </w:pPr>
            <w:r w:rsidRPr="00B93702">
              <w:rPr>
                <w:lang w:eastAsia="en-US"/>
              </w:rPr>
              <w:t>(TS 36.141)</w:t>
            </w:r>
          </w:p>
        </w:tc>
        <w:tc>
          <w:tcPr>
            <w:tcW w:w="616" w:type="pct"/>
          </w:tcPr>
          <w:p w14:paraId="0E00B90F" w14:textId="77777777" w:rsidR="004D2A03" w:rsidRPr="00B93702" w:rsidRDefault="004D2A03" w:rsidP="004D2A03">
            <w:pPr>
              <w:pStyle w:val="TAL"/>
              <w:rPr>
                <w:lang w:eastAsia="en-US"/>
              </w:rPr>
            </w:pPr>
            <w:r w:rsidRPr="00B93702">
              <w:rPr>
                <w:lang w:eastAsia="en-US"/>
              </w:rPr>
              <w:t>(TS 36.141)</w:t>
            </w:r>
          </w:p>
        </w:tc>
      </w:tr>
      <w:tr w:rsidR="00B93702" w:rsidRPr="00B93702" w14:paraId="433E4464" w14:textId="77777777" w:rsidTr="005D5A78">
        <w:trPr>
          <w:jc w:val="center"/>
        </w:trPr>
        <w:tc>
          <w:tcPr>
            <w:tcW w:w="675" w:type="pct"/>
            <w:vAlign w:val="center"/>
          </w:tcPr>
          <w:p w14:paraId="38EF3B65" w14:textId="77777777"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543" w:type="pct"/>
          </w:tcPr>
          <w:p w14:paraId="4CC6695B" w14:textId="77777777" w:rsidR="004D2A03" w:rsidRPr="00B93702" w:rsidRDefault="004D2A03" w:rsidP="004D2A03">
            <w:pPr>
              <w:pStyle w:val="TAL"/>
              <w:rPr>
                <w:lang w:eastAsia="en-US"/>
              </w:rPr>
            </w:pPr>
            <w:r w:rsidRPr="00B93702">
              <w:rPr>
                <w:lang w:eastAsia="en-US"/>
              </w:rPr>
              <w:t>-</w:t>
            </w:r>
          </w:p>
        </w:tc>
        <w:tc>
          <w:tcPr>
            <w:tcW w:w="506" w:type="pct"/>
          </w:tcPr>
          <w:p w14:paraId="72C4B5D3" w14:textId="77777777" w:rsidR="004D2A03" w:rsidRPr="00B93702" w:rsidRDefault="004D2A03" w:rsidP="004D2A03">
            <w:pPr>
              <w:pStyle w:val="TAL"/>
              <w:rPr>
                <w:lang w:eastAsia="en-US"/>
              </w:rPr>
            </w:pPr>
            <w:r w:rsidRPr="00B93702">
              <w:rPr>
                <w:lang w:eastAsia="en-US"/>
              </w:rPr>
              <w:t xml:space="preserve">- </w:t>
            </w:r>
          </w:p>
        </w:tc>
        <w:tc>
          <w:tcPr>
            <w:tcW w:w="519" w:type="pct"/>
          </w:tcPr>
          <w:p w14:paraId="7F8063D3" w14:textId="77777777" w:rsidR="004D2A03" w:rsidRPr="00B93702" w:rsidRDefault="004D2A03" w:rsidP="004D2A03">
            <w:pPr>
              <w:pStyle w:val="TAL"/>
              <w:rPr>
                <w:lang w:eastAsia="en-US"/>
              </w:rPr>
            </w:pPr>
            <w:r w:rsidRPr="00B93702">
              <w:rPr>
                <w:lang w:eastAsia="en-US"/>
              </w:rPr>
              <w:t>-</w:t>
            </w:r>
          </w:p>
        </w:tc>
        <w:tc>
          <w:tcPr>
            <w:tcW w:w="482" w:type="pct"/>
          </w:tcPr>
          <w:p w14:paraId="7B827F5F" w14:textId="77777777" w:rsidR="004D2A03" w:rsidRPr="00B93702" w:rsidRDefault="004D2A03" w:rsidP="004D2A03">
            <w:pPr>
              <w:pStyle w:val="TAL"/>
              <w:rPr>
                <w:lang w:eastAsia="en-US"/>
              </w:rPr>
            </w:pPr>
            <w:r w:rsidRPr="00B93702">
              <w:rPr>
                <w:lang w:eastAsia="en-US"/>
              </w:rPr>
              <w:t xml:space="preserve">- </w:t>
            </w:r>
          </w:p>
        </w:tc>
        <w:tc>
          <w:tcPr>
            <w:tcW w:w="482" w:type="pct"/>
          </w:tcPr>
          <w:p w14:paraId="585D6B1A" w14:textId="77777777" w:rsidR="004D2A03" w:rsidRPr="00B93702" w:rsidRDefault="004D2A03" w:rsidP="004D2A03">
            <w:pPr>
              <w:pStyle w:val="TAL"/>
              <w:rPr>
                <w:lang w:eastAsia="en-US"/>
              </w:rPr>
            </w:pPr>
            <w:r w:rsidRPr="00B93702">
              <w:rPr>
                <w:lang w:eastAsia="en-US"/>
              </w:rPr>
              <w:t>-</w:t>
            </w:r>
          </w:p>
        </w:tc>
        <w:tc>
          <w:tcPr>
            <w:tcW w:w="589" w:type="pct"/>
          </w:tcPr>
          <w:p w14:paraId="12E2AD93" w14:textId="77777777" w:rsidR="004D2A03" w:rsidRPr="00B93702" w:rsidRDefault="004D2A03" w:rsidP="004D2A03">
            <w:pPr>
              <w:pStyle w:val="TAL"/>
              <w:rPr>
                <w:lang w:eastAsia="en-US"/>
              </w:rPr>
            </w:pPr>
            <w:r w:rsidRPr="00B93702">
              <w:rPr>
                <w:rFonts w:cs="Arial"/>
              </w:rPr>
              <w:t>-</w:t>
            </w:r>
          </w:p>
        </w:tc>
        <w:tc>
          <w:tcPr>
            <w:tcW w:w="589" w:type="pct"/>
          </w:tcPr>
          <w:p w14:paraId="1D298DD0" w14:textId="77777777" w:rsidR="004D2A03" w:rsidRPr="00B93702" w:rsidRDefault="004D2A03" w:rsidP="004D2A03">
            <w:pPr>
              <w:pStyle w:val="TAL"/>
              <w:rPr>
                <w:lang w:eastAsia="en-US"/>
              </w:rPr>
            </w:pPr>
            <w:r w:rsidRPr="00B93702">
              <w:rPr>
                <w:lang w:eastAsia="en-US"/>
              </w:rPr>
              <w:t>-</w:t>
            </w:r>
          </w:p>
        </w:tc>
        <w:tc>
          <w:tcPr>
            <w:tcW w:w="616" w:type="pct"/>
          </w:tcPr>
          <w:p w14:paraId="5E321AE2" w14:textId="77777777" w:rsidR="004D2A03" w:rsidRPr="00B93702" w:rsidRDefault="004D2A03" w:rsidP="004D2A03">
            <w:pPr>
              <w:pStyle w:val="TAL"/>
              <w:rPr>
                <w:lang w:eastAsia="en-US"/>
              </w:rPr>
            </w:pPr>
            <w:r w:rsidRPr="00B93702">
              <w:rPr>
                <w:lang w:eastAsia="en-US"/>
              </w:rPr>
              <w:t>-</w:t>
            </w:r>
          </w:p>
        </w:tc>
      </w:tr>
      <w:tr w:rsidR="00B93702" w:rsidRPr="00B93702" w14:paraId="3578D439" w14:textId="77777777" w:rsidTr="005D5A78">
        <w:trPr>
          <w:jc w:val="center"/>
        </w:trPr>
        <w:tc>
          <w:tcPr>
            <w:tcW w:w="675" w:type="pct"/>
            <w:vAlign w:val="center"/>
          </w:tcPr>
          <w:p w14:paraId="46D28692" w14:textId="77777777" w:rsidR="004D2A03" w:rsidRPr="00B93702" w:rsidRDefault="004D2A03" w:rsidP="004D2A03">
            <w:pPr>
              <w:pStyle w:val="TAL"/>
              <w:ind w:left="14"/>
              <w:rPr>
                <w:rFonts w:cs="Arial"/>
                <w:lang w:eastAsia="en-US"/>
              </w:rPr>
            </w:pPr>
            <w:r w:rsidRPr="00B93702">
              <w:rPr>
                <w:rFonts w:cs="Arial"/>
                <w:lang w:eastAsia="en-US"/>
              </w:rPr>
              <w:t>Transmitter OFF power</w:t>
            </w:r>
          </w:p>
        </w:tc>
        <w:tc>
          <w:tcPr>
            <w:tcW w:w="543" w:type="pct"/>
          </w:tcPr>
          <w:p w14:paraId="15816B81" w14:textId="77777777" w:rsidR="004D2A03" w:rsidRPr="00B93702" w:rsidRDefault="004D2A03" w:rsidP="004D2A03">
            <w:pPr>
              <w:pStyle w:val="TAL"/>
              <w:rPr>
                <w:lang w:eastAsia="en-US"/>
              </w:rPr>
            </w:pPr>
            <w:r w:rsidRPr="00B93702">
              <w:rPr>
                <w:lang w:eastAsia="en-US"/>
              </w:rPr>
              <w:t>N/A</w:t>
            </w:r>
          </w:p>
        </w:tc>
        <w:tc>
          <w:tcPr>
            <w:tcW w:w="506" w:type="pct"/>
          </w:tcPr>
          <w:p w14:paraId="2105ECE3" w14:textId="77777777" w:rsidR="004D2A03" w:rsidRPr="00B93702" w:rsidRDefault="004D2A03" w:rsidP="004D2A03">
            <w:pPr>
              <w:pStyle w:val="TAL"/>
              <w:rPr>
                <w:lang w:eastAsia="en-US"/>
              </w:rPr>
            </w:pPr>
            <w:r w:rsidRPr="00B93702">
              <w:rPr>
                <w:lang w:eastAsia="en-US"/>
              </w:rPr>
              <w:t>N/A</w:t>
            </w:r>
          </w:p>
        </w:tc>
        <w:tc>
          <w:tcPr>
            <w:tcW w:w="519" w:type="pct"/>
          </w:tcPr>
          <w:p w14:paraId="7B5D7CB4" w14:textId="77777777" w:rsidR="004D2A03" w:rsidRPr="00B93702" w:rsidRDefault="004D2A03" w:rsidP="004D2A03">
            <w:pPr>
              <w:pStyle w:val="TAL"/>
              <w:rPr>
                <w:lang w:eastAsia="en-US"/>
              </w:rPr>
            </w:pPr>
            <w:r w:rsidRPr="00B93702">
              <w:rPr>
                <w:lang w:eastAsia="en-US"/>
              </w:rPr>
              <w:t>N/A</w:t>
            </w:r>
          </w:p>
        </w:tc>
        <w:tc>
          <w:tcPr>
            <w:tcW w:w="482" w:type="pct"/>
          </w:tcPr>
          <w:p w14:paraId="4C860717" w14:textId="77777777" w:rsidR="004D2A03" w:rsidRPr="00B93702" w:rsidRDefault="004D2A03" w:rsidP="004D2A03">
            <w:pPr>
              <w:pStyle w:val="TAL"/>
              <w:rPr>
                <w:lang w:eastAsia="en-US"/>
              </w:rPr>
            </w:pPr>
            <w:r w:rsidRPr="00B93702">
              <w:rPr>
                <w:lang w:eastAsia="en-US"/>
              </w:rPr>
              <w:t>N/A</w:t>
            </w:r>
          </w:p>
        </w:tc>
        <w:tc>
          <w:tcPr>
            <w:tcW w:w="482" w:type="pct"/>
          </w:tcPr>
          <w:p w14:paraId="4CCAE761" w14:textId="77777777" w:rsidR="004D2A03" w:rsidRPr="00B93702" w:rsidRDefault="004D2A03" w:rsidP="004D2A03">
            <w:pPr>
              <w:pStyle w:val="TAL"/>
              <w:rPr>
                <w:lang w:eastAsia="en-US"/>
              </w:rPr>
            </w:pPr>
            <w:r w:rsidRPr="00B93702">
              <w:rPr>
                <w:lang w:eastAsia="en-US"/>
              </w:rPr>
              <w:t>N/A</w:t>
            </w:r>
          </w:p>
        </w:tc>
        <w:tc>
          <w:tcPr>
            <w:tcW w:w="589" w:type="pct"/>
          </w:tcPr>
          <w:p w14:paraId="1F1B4EE7" w14:textId="77777777" w:rsidR="004D2A03" w:rsidRPr="00B93702" w:rsidRDefault="004D2A03" w:rsidP="004D2A03">
            <w:pPr>
              <w:pStyle w:val="TAL"/>
              <w:rPr>
                <w:lang w:eastAsia="en-US"/>
              </w:rPr>
            </w:pPr>
            <w:r w:rsidRPr="00B93702">
              <w:rPr>
                <w:rFonts w:cs="Arial"/>
              </w:rPr>
              <w:t>TC11</w:t>
            </w:r>
          </w:p>
        </w:tc>
        <w:tc>
          <w:tcPr>
            <w:tcW w:w="589" w:type="pct"/>
          </w:tcPr>
          <w:p w14:paraId="75AEC583" w14:textId="77777777" w:rsidR="004D2A03" w:rsidRPr="00B93702" w:rsidRDefault="004D2A03" w:rsidP="004D2A03">
            <w:pPr>
              <w:pStyle w:val="TAL"/>
              <w:rPr>
                <w:lang w:eastAsia="en-US"/>
              </w:rPr>
            </w:pPr>
            <w:r w:rsidRPr="00B93702">
              <w:rPr>
                <w:lang w:eastAsia="en-US"/>
              </w:rPr>
              <w:t>N/A</w:t>
            </w:r>
          </w:p>
        </w:tc>
        <w:tc>
          <w:tcPr>
            <w:tcW w:w="616" w:type="pct"/>
          </w:tcPr>
          <w:p w14:paraId="4CDC2B60" w14:textId="77777777" w:rsidR="004D2A03" w:rsidRPr="00B93702" w:rsidRDefault="004D2A03" w:rsidP="004D2A03">
            <w:pPr>
              <w:pStyle w:val="TAL"/>
              <w:rPr>
                <w:lang w:eastAsia="en-US"/>
              </w:rPr>
            </w:pPr>
            <w:r w:rsidRPr="00B93702">
              <w:rPr>
                <w:lang w:eastAsia="en-US"/>
              </w:rPr>
              <w:t>N/A</w:t>
            </w:r>
          </w:p>
        </w:tc>
      </w:tr>
      <w:tr w:rsidR="00B93702" w:rsidRPr="00B93702" w14:paraId="1C117A03" w14:textId="77777777" w:rsidTr="005D5A78">
        <w:trPr>
          <w:jc w:val="center"/>
        </w:trPr>
        <w:tc>
          <w:tcPr>
            <w:tcW w:w="675" w:type="pct"/>
            <w:vAlign w:val="center"/>
          </w:tcPr>
          <w:p w14:paraId="77725A15" w14:textId="77777777"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543" w:type="pct"/>
          </w:tcPr>
          <w:p w14:paraId="78F6CD7D" w14:textId="77777777" w:rsidR="004D2A03" w:rsidRPr="00B93702" w:rsidRDefault="004D2A03" w:rsidP="004D2A03">
            <w:pPr>
              <w:pStyle w:val="TAL"/>
              <w:rPr>
                <w:lang w:eastAsia="en-US"/>
              </w:rPr>
            </w:pPr>
            <w:r w:rsidRPr="00B93702">
              <w:rPr>
                <w:lang w:eastAsia="en-US"/>
              </w:rPr>
              <w:t>N/A</w:t>
            </w:r>
          </w:p>
        </w:tc>
        <w:tc>
          <w:tcPr>
            <w:tcW w:w="506" w:type="pct"/>
          </w:tcPr>
          <w:p w14:paraId="2F3629F9" w14:textId="77777777" w:rsidR="004D2A03" w:rsidRPr="00B93702" w:rsidRDefault="004D2A03" w:rsidP="004D2A03">
            <w:pPr>
              <w:pStyle w:val="TAL"/>
              <w:rPr>
                <w:lang w:eastAsia="en-US"/>
              </w:rPr>
            </w:pPr>
            <w:r w:rsidRPr="00B93702">
              <w:rPr>
                <w:lang w:eastAsia="en-US"/>
              </w:rPr>
              <w:t>N/A</w:t>
            </w:r>
          </w:p>
        </w:tc>
        <w:tc>
          <w:tcPr>
            <w:tcW w:w="519" w:type="pct"/>
          </w:tcPr>
          <w:p w14:paraId="4BF50F25" w14:textId="77777777" w:rsidR="004D2A03" w:rsidRPr="00B93702" w:rsidRDefault="004D2A03" w:rsidP="004D2A03">
            <w:pPr>
              <w:pStyle w:val="TAL"/>
              <w:rPr>
                <w:lang w:eastAsia="en-US"/>
              </w:rPr>
            </w:pPr>
            <w:r w:rsidRPr="00B93702">
              <w:rPr>
                <w:lang w:eastAsia="en-US"/>
              </w:rPr>
              <w:t>N/A</w:t>
            </w:r>
          </w:p>
        </w:tc>
        <w:tc>
          <w:tcPr>
            <w:tcW w:w="482" w:type="pct"/>
          </w:tcPr>
          <w:p w14:paraId="1352E88B" w14:textId="77777777" w:rsidR="004D2A03" w:rsidRPr="00B93702" w:rsidRDefault="004D2A03" w:rsidP="004D2A03">
            <w:pPr>
              <w:pStyle w:val="TAL"/>
              <w:rPr>
                <w:lang w:eastAsia="en-US"/>
              </w:rPr>
            </w:pPr>
            <w:r w:rsidRPr="00B93702">
              <w:rPr>
                <w:lang w:eastAsia="en-US"/>
              </w:rPr>
              <w:t>N/A</w:t>
            </w:r>
          </w:p>
        </w:tc>
        <w:tc>
          <w:tcPr>
            <w:tcW w:w="482" w:type="pct"/>
          </w:tcPr>
          <w:p w14:paraId="6EAFD7C3" w14:textId="77777777" w:rsidR="004D2A03" w:rsidRPr="00B93702" w:rsidRDefault="004D2A03" w:rsidP="004D2A03">
            <w:pPr>
              <w:pStyle w:val="TAL"/>
              <w:rPr>
                <w:lang w:eastAsia="en-US"/>
              </w:rPr>
            </w:pPr>
            <w:r w:rsidRPr="00B93702">
              <w:rPr>
                <w:lang w:eastAsia="en-US"/>
              </w:rPr>
              <w:t>N/A</w:t>
            </w:r>
          </w:p>
        </w:tc>
        <w:tc>
          <w:tcPr>
            <w:tcW w:w="589" w:type="pct"/>
          </w:tcPr>
          <w:p w14:paraId="6AF547AD" w14:textId="77777777" w:rsidR="004D2A03" w:rsidRPr="00B93702" w:rsidRDefault="004D2A03" w:rsidP="004D2A03">
            <w:pPr>
              <w:pStyle w:val="TAL"/>
              <w:rPr>
                <w:lang w:eastAsia="en-US"/>
              </w:rPr>
            </w:pPr>
            <w:r w:rsidRPr="00B93702">
              <w:rPr>
                <w:rFonts w:cs="Arial"/>
              </w:rPr>
              <w:t>TC11</w:t>
            </w:r>
          </w:p>
        </w:tc>
        <w:tc>
          <w:tcPr>
            <w:tcW w:w="589" w:type="pct"/>
          </w:tcPr>
          <w:p w14:paraId="5ECBB128" w14:textId="77777777" w:rsidR="004D2A03" w:rsidRPr="00B93702" w:rsidRDefault="004D2A03" w:rsidP="004D2A03">
            <w:pPr>
              <w:pStyle w:val="TAL"/>
              <w:rPr>
                <w:lang w:eastAsia="en-US"/>
              </w:rPr>
            </w:pPr>
            <w:r w:rsidRPr="00B93702">
              <w:rPr>
                <w:lang w:eastAsia="en-US"/>
              </w:rPr>
              <w:t>N/A</w:t>
            </w:r>
          </w:p>
        </w:tc>
        <w:tc>
          <w:tcPr>
            <w:tcW w:w="616" w:type="pct"/>
          </w:tcPr>
          <w:p w14:paraId="4758285E" w14:textId="77777777" w:rsidR="004D2A03" w:rsidRPr="00B93702" w:rsidRDefault="004D2A03" w:rsidP="004D2A03">
            <w:pPr>
              <w:pStyle w:val="TAL"/>
              <w:rPr>
                <w:lang w:eastAsia="en-US"/>
              </w:rPr>
            </w:pPr>
            <w:r w:rsidRPr="00B93702">
              <w:rPr>
                <w:lang w:eastAsia="en-US"/>
              </w:rPr>
              <w:t>N/A</w:t>
            </w:r>
          </w:p>
        </w:tc>
      </w:tr>
      <w:tr w:rsidR="00B93702" w:rsidRPr="00B93702" w14:paraId="36F8C303" w14:textId="77777777" w:rsidTr="005D5A78">
        <w:trPr>
          <w:jc w:val="center"/>
        </w:trPr>
        <w:tc>
          <w:tcPr>
            <w:tcW w:w="675" w:type="pct"/>
            <w:vAlign w:val="center"/>
          </w:tcPr>
          <w:p w14:paraId="65829317" w14:textId="77777777"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543" w:type="pct"/>
          </w:tcPr>
          <w:p w14:paraId="5D51B691"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22D5B105"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7AF4C635"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1B64E4B4"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08A69434"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799034F3"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2C4C58F9"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07FE0454"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3642B785" w14:textId="77777777" w:rsidTr="005D5A78">
        <w:trPr>
          <w:jc w:val="center"/>
        </w:trPr>
        <w:tc>
          <w:tcPr>
            <w:tcW w:w="675" w:type="pct"/>
            <w:vAlign w:val="center"/>
          </w:tcPr>
          <w:p w14:paraId="005E2249" w14:textId="77777777"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543" w:type="pct"/>
          </w:tcPr>
          <w:p w14:paraId="3655F5FB"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1ACA5F27"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60B1092C"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02B9CB0F"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2CAFAB68"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6A4F8E05"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0908537A"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1F7713E3"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47BFA8CF" w14:textId="77777777" w:rsidTr="005D5A78">
        <w:trPr>
          <w:jc w:val="center"/>
        </w:trPr>
        <w:tc>
          <w:tcPr>
            <w:tcW w:w="675" w:type="pct"/>
            <w:vAlign w:val="center"/>
          </w:tcPr>
          <w:p w14:paraId="38872ACE" w14:textId="77777777"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14:paraId="3481F13C" w14:textId="77777777" w:rsidR="004D2A03" w:rsidRPr="00B93702" w:rsidRDefault="004D2A03" w:rsidP="004D2A03">
            <w:pPr>
              <w:pStyle w:val="TAL"/>
              <w:rPr>
                <w:lang w:eastAsia="en-US"/>
              </w:rPr>
            </w:pPr>
            <w:r w:rsidRPr="00B93702">
              <w:rPr>
                <w:lang w:eastAsia="en-US"/>
              </w:rPr>
              <w:t>N/A</w:t>
            </w:r>
          </w:p>
        </w:tc>
        <w:tc>
          <w:tcPr>
            <w:tcW w:w="506" w:type="pct"/>
          </w:tcPr>
          <w:p w14:paraId="781060D0" w14:textId="77777777" w:rsidR="004D2A03" w:rsidRPr="00B93702" w:rsidRDefault="004D2A03" w:rsidP="004D2A03">
            <w:pPr>
              <w:pStyle w:val="TAL"/>
              <w:rPr>
                <w:lang w:eastAsia="en-US"/>
              </w:rPr>
            </w:pPr>
            <w:r w:rsidRPr="00B93702">
              <w:rPr>
                <w:lang w:eastAsia="en-US"/>
              </w:rPr>
              <w:t>N/A</w:t>
            </w:r>
          </w:p>
        </w:tc>
        <w:tc>
          <w:tcPr>
            <w:tcW w:w="519" w:type="pct"/>
          </w:tcPr>
          <w:p w14:paraId="275EF97C" w14:textId="77777777" w:rsidR="004D2A03" w:rsidRPr="00B93702" w:rsidRDefault="004D2A03" w:rsidP="004D2A03">
            <w:pPr>
              <w:pStyle w:val="TAL"/>
              <w:rPr>
                <w:lang w:eastAsia="en-US"/>
              </w:rPr>
            </w:pPr>
            <w:r w:rsidRPr="00B93702">
              <w:rPr>
                <w:lang w:eastAsia="en-US"/>
              </w:rPr>
              <w:t>N/A</w:t>
            </w:r>
          </w:p>
        </w:tc>
        <w:tc>
          <w:tcPr>
            <w:tcW w:w="482" w:type="pct"/>
          </w:tcPr>
          <w:p w14:paraId="0195CF82" w14:textId="77777777" w:rsidR="004D2A03" w:rsidRPr="00B93702" w:rsidRDefault="004D2A03" w:rsidP="004D2A03">
            <w:pPr>
              <w:pStyle w:val="TAL"/>
              <w:rPr>
                <w:lang w:eastAsia="en-US"/>
              </w:rPr>
            </w:pPr>
            <w:r w:rsidRPr="00B93702">
              <w:rPr>
                <w:lang w:eastAsia="en-US"/>
              </w:rPr>
              <w:t>TC11</w:t>
            </w:r>
          </w:p>
        </w:tc>
        <w:tc>
          <w:tcPr>
            <w:tcW w:w="482" w:type="pct"/>
          </w:tcPr>
          <w:p w14:paraId="6B467050" w14:textId="77777777" w:rsidR="004D2A03" w:rsidRPr="00B93702" w:rsidRDefault="004D2A03" w:rsidP="004D2A03">
            <w:pPr>
              <w:pStyle w:val="TAL"/>
            </w:pPr>
            <w:r w:rsidRPr="00B93702">
              <w:t>TC11</w:t>
            </w:r>
          </w:p>
        </w:tc>
        <w:tc>
          <w:tcPr>
            <w:tcW w:w="589" w:type="pct"/>
          </w:tcPr>
          <w:p w14:paraId="084F8ED9" w14:textId="77777777" w:rsidR="004D2A03" w:rsidRPr="00B93702" w:rsidRDefault="004D2A03" w:rsidP="004D2A03">
            <w:pPr>
              <w:pStyle w:val="TAL"/>
              <w:rPr>
                <w:lang w:eastAsia="en-US"/>
              </w:rPr>
            </w:pPr>
            <w:r w:rsidRPr="00B93702">
              <w:rPr>
                <w:rFonts w:cs="Arial"/>
              </w:rPr>
              <w:t>TC11</w:t>
            </w:r>
          </w:p>
        </w:tc>
        <w:tc>
          <w:tcPr>
            <w:tcW w:w="589" w:type="pct"/>
          </w:tcPr>
          <w:p w14:paraId="6F27DB7E" w14:textId="77777777" w:rsidR="004D2A03" w:rsidRPr="00B93702" w:rsidRDefault="004D2A03" w:rsidP="004D2A03">
            <w:pPr>
              <w:pStyle w:val="TAL"/>
            </w:pPr>
            <w:r w:rsidRPr="00B93702">
              <w:rPr>
                <w:lang w:eastAsia="en-US"/>
              </w:rPr>
              <w:t>N/A</w:t>
            </w:r>
          </w:p>
        </w:tc>
        <w:tc>
          <w:tcPr>
            <w:tcW w:w="616" w:type="pct"/>
          </w:tcPr>
          <w:p w14:paraId="671C679C" w14:textId="77777777" w:rsidR="004D2A03" w:rsidRPr="00B93702" w:rsidRDefault="004D2A03" w:rsidP="004D2A03">
            <w:pPr>
              <w:pStyle w:val="TAL"/>
            </w:pPr>
            <w:r w:rsidRPr="00B93702">
              <w:t>TC13</w:t>
            </w:r>
          </w:p>
        </w:tc>
      </w:tr>
      <w:tr w:rsidR="00B93702" w:rsidRPr="00B93702" w14:paraId="5BF4D2D6" w14:textId="77777777" w:rsidTr="005D5A78">
        <w:trPr>
          <w:jc w:val="center"/>
        </w:trPr>
        <w:tc>
          <w:tcPr>
            <w:tcW w:w="675" w:type="pct"/>
            <w:vAlign w:val="center"/>
          </w:tcPr>
          <w:p w14:paraId="1EBBDE93"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14:paraId="28566AEC" w14:textId="77777777" w:rsidR="004D2A03" w:rsidRPr="00B93702" w:rsidRDefault="004D2A03" w:rsidP="004D2A03">
            <w:pPr>
              <w:pStyle w:val="TAL"/>
              <w:rPr>
                <w:lang w:eastAsia="en-US"/>
              </w:rPr>
            </w:pPr>
            <w:r w:rsidRPr="00B93702">
              <w:rPr>
                <w:lang w:eastAsia="en-US"/>
              </w:rPr>
              <w:t>N/A</w:t>
            </w:r>
          </w:p>
        </w:tc>
        <w:tc>
          <w:tcPr>
            <w:tcW w:w="506" w:type="pct"/>
          </w:tcPr>
          <w:p w14:paraId="16509815" w14:textId="77777777" w:rsidR="004D2A03" w:rsidRPr="00B93702" w:rsidRDefault="004D2A03" w:rsidP="004D2A03">
            <w:pPr>
              <w:pStyle w:val="TAL"/>
              <w:rPr>
                <w:lang w:eastAsia="en-US"/>
              </w:rPr>
            </w:pPr>
            <w:r w:rsidRPr="00B93702">
              <w:rPr>
                <w:lang w:eastAsia="en-US"/>
              </w:rPr>
              <w:t>TC10</w:t>
            </w:r>
          </w:p>
        </w:tc>
        <w:tc>
          <w:tcPr>
            <w:tcW w:w="519" w:type="pct"/>
          </w:tcPr>
          <w:p w14:paraId="2CE727E2" w14:textId="77777777" w:rsidR="004D2A03" w:rsidRPr="00B93702" w:rsidRDefault="004D2A03" w:rsidP="004D2A03">
            <w:pPr>
              <w:pStyle w:val="TAL"/>
              <w:rPr>
                <w:lang w:eastAsia="en-US"/>
              </w:rPr>
            </w:pPr>
            <w:r w:rsidRPr="00B93702">
              <w:rPr>
                <w:lang w:eastAsia="en-US"/>
              </w:rPr>
              <w:t>TC10</w:t>
            </w:r>
          </w:p>
        </w:tc>
        <w:tc>
          <w:tcPr>
            <w:tcW w:w="482" w:type="pct"/>
          </w:tcPr>
          <w:p w14:paraId="3AF1E32A" w14:textId="77777777" w:rsidR="004D2A03" w:rsidRPr="00B93702" w:rsidRDefault="004D2A03" w:rsidP="004D2A03">
            <w:pPr>
              <w:pStyle w:val="TAL"/>
              <w:rPr>
                <w:lang w:eastAsia="en-US"/>
              </w:rPr>
            </w:pPr>
            <w:r w:rsidRPr="00B93702">
              <w:rPr>
                <w:lang w:eastAsia="en-US"/>
              </w:rPr>
              <w:t>N/A</w:t>
            </w:r>
          </w:p>
        </w:tc>
        <w:tc>
          <w:tcPr>
            <w:tcW w:w="482" w:type="pct"/>
          </w:tcPr>
          <w:p w14:paraId="6CA4A8D5" w14:textId="77777777" w:rsidR="004D2A03" w:rsidRPr="00B93702" w:rsidRDefault="004D2A03" w:rsidP="005D5A78">
            <w:pPr>
              <w:pStyle w:val="TAL"/>
            </w:pPr>
            <w:r w:rsidRPr="00B93702">
              <w:t>N/A</w:t>
            </w:r>
          </w:p>
        </w:tc>
        <w:tc>
          <w:tcPr>
            <w:tcW w:w="589" w:type="pct"/>
          </w:tcPr>
          <w:p w14:paraId="03EDE6C6" w14:textId="77777777" w:rsidR="004D2A03" w:rsidRPr="00B93702" w:rsidRDefault="004D2A03" w:rsidP="004D2A03">
            <w:pPr>
              <w:pStyle w:val="TAL"/>
            </w:pPr>
            <w:r w:rsidRPr="00B93702">
              <w:rPr>
                <w:rFonts w:cs="Arial"/>
              </w:rPr>
              <w:t>N/A</w:t>
            </w:r>
          </w:p>
        </w:tc>
        <w:tc>
          <w:tcPr>
            <w:tcW w:w="589" w:type="pct"/>
          </w:tcPr>
          <w:p w14:paraId="58BAE2EA" w14:textId="77777777" w:rsidR="004D2A03" w:rsidRPr="00B93702" w:rsidRDefault="004D2A03" w:rsidP="005D5A78">
            <w:pPr>
              <w:pStyle w:val="TAL"/>
            </w:pPr>
            <w:r w:rsidRPr="00B93702">
              <w:t>TC12</w:t>
            </w:r>
          </w:p>
        </w:tc>
        <w:tc>
          <w:tcPr>
            <w:tcW w:w="616" w:type="pct"/>
          </w:tcPr>
          <w:p w14:paraId="14A01290" w14:textId="77777777" w:rsidR="004D2A03" w:rsidRPr="00B93702" w:rsidRDefault="004D2A03" w:rsidP="005D5A78">
            <w:pPr>
              <w:pStyle w:val="TAL"/>
            </w:pPr>
            <w:r w:rsidRPr="00B93702">
              <w:t>N/A</w:t>
            </w:r>
          </w:p>
        </w:tc>
      </w:tr>
      <w:tr w:rsidR="00B93702" w:rsidRPr="00B93702" w14:paraId="5A5535AE" w14:textId="77777777" w:rsidTr="005D5A78">
        <w:trPr>
          <w:jc w:val="center"/>
        </w:trPr>
        <w:tc>
          <w:tcPr>
            <w:tcW w:w="675" w:type="pct"/>
            <w:vAlign w:val="center"/>
          </w:tcPr>
          <w:p w14:paraId="5A49423E"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14:paraId="477F30F2" w14:textId="77777777" w:rsidR="004D2A03" w:rsidRPr="00B93702" w:rsidRDefault="004D2A03" w:rsidP="004D2A03">
            <w:pPr>
              <w:pStyle w:val="TAL"/>
              <w:rPr>
                <w:lang w:eastAsia="en-US"/>
              </w:rPr>
            </w:pPr>
            <w:r w:rsidRPr="00B93702">
              <w:rPr>
                <w:lang w:eastAsia="en-US"/>
              </w:rPr>
              <w:t>N/A</w:t>
            </w:r>
          </w:p>
        </w:tc>
        <w:tc>
          <w:tcPr>
            <w:tcW w:w="506" w:type="pct"/>
          </w:tcPr>
          <w:p w14:paraId="75858762" w14:textId="77777777" w:rsidR="004D2A03" w:rsidRPr="00B93702" w:rsidRDefault="004D2A03" w:rsidP="004D2A03">
            <w:pPr>
              <w:pStyle w:val="TAL"/>
              <w:rPr>
                <w:lang w:eastAsia="en-US"/>
              </w:rPr>
            </w:pPr>
            <w:r w:rsidRPr="00B93702">
              <w:rPr>
                <w:lang w:eastAsia="en-US"/>
              </w:rPr>
              <w:t>N/A</w:t>
            </w:r>
          </w:p>
        </w:tc>
        <w:tc>
          <w:tcPr>
            <w:tcW w:w="519" w:type="pct"/>
          </w:tcPr>
          <w:p w14:paraId="1EA7A1C8" w14:textId="77777777" w:rsidR="004D2A03" w:rsidRPr="00B93702" w:rsidRDefault="004D2A03" w:rsidP="004D2A03">
            <w:pPr>
              <w:pStyle w:val="TAL"/>
              <w:rPr>
                <w:lang w:eastAsia="en-US"/>
              </w:rPr>
            </w:pPr>
            <w:r w:rsidRPr="00B93702">
              <w:rPr>
                <w:lang w:eastAsia="en-US"/>
              </w:rPr>
              <w:t>N/A</w:t>
            </w:r>
          </w:p>
        </w:tc>
        <w:tc>
          <w:tcPr>
            <w:tcW w:w="482" w:type="pct"/>
          </w:tcPr>
          <w:p w14:paraId="1FF62DC8" w14:textId="77777777" w:rsidR="004D2A03" w:rsidRPr="00B93702" w:rsidRDefault="004D2A03" w:rsidP="004D2A03">
            <w:pPr>
              <w:pStyle w:val="TAL"/>
              <w:rPr>
                <w:lang w:eastAsia="en-US"/>
              </w:rPr>
            </w:pPr>
            <w:r w:rsidRPr="00B93702">
              <w:rPr>
                <w:lang w:eastAsia="en-US"/>
              </w:rPr>
              <w:t>N/A</w:t>
            </w:r>
          </w:p>
        </w:tc>
        <w:tc>
          <w:tcPr>
            <w:tcW w:w="482" w:type="pct"/>
          </w:tcPr>
          <w:p w14:paraId="42470701" w14:textId="77777777" w:rsidR="004D2A03" w:rsidRPr="00B93702" w:rsidRDefault="004D2A03" w:rsidP="004D2A03">
            <w:pPr>
              <w:pStyle w:val="TAL"/>
              <w:rPr>
                <w:lang w:eastAsia="en-US"/>
              </w:rPr>
            </w:pPr>
            <w:r w:rsidRPr="00B93702">
              <w:rPr>
                <w:lang w:eastAsia="en-US"/>
              </w:rPr>
              <w:t>N/A</w:t>
            </w:r>
          </w:p>
        </w:tc>
        <w:tc>
          <w:tcPr>
            <w:tcW w:w="589" w:type="pct"/>
          </w:tcPr>
          <w:p w14:paraId="39E497CA" w14:textId="77777777" w:rsidR="004D2A03" w:rsidRPr="00B93702" w:rsidRDefault="004D2A03" w:rsidP="004D2A03">
            <w:pPr>
              <w:pStyle w:val="TAL"/>
              <w:rPr>
                <w:lang w:eastAsia="en-US"/>
              </w:rPr>
            </w:pPr>
            <w:r w:rsidRPr="00B93702">
              <w:rPr>
                <w:rFonts w:cs="Arial"/>
              </w:rPr>
              <w:t>N/A</w:t>
            </w:r>
          </w:p>
        </w:tc>
        <w:tc>
          <w:tcPr>
            <w:tcW w:w="589" w:type="pct"/>
          </w:tcPr>
          <w:p w14:paraId="11A005D7" w14:textId="77777777" w:rsidR="004D2A03" w:rsidRPr="00B93702" w:rsidRDefault="004D2A03" w:rsidP="004D2A03">
            <w:pPr>
              <w:pStyle w:val="TAL"/>
              <w:rPr>
                <w:lang w:eastAsia="en-US"/>
              </w:rPr>
            </w:pPr>
            <w:r w:rsidRPr="00B93702">
              <w:rPr>
                <w:lang w:eastAsia="en-US"/>
              </w:rPr>
              <w:t>N/A</w:t>
            </w:r>
          </w:p>
        </w:tc>
        <w:tc>
          <w:tcPr>
            <w:tcW w:w="616" w:type="pct"/>
          </w:tcPr>
          <w:p w14:paraId="430CBA55" w14:textId="77777777" w:rsidR="004D2A03" w:rsidRPr="00B93702" w:rsidRDefault="004D2A03" w:rsidP="004D2A03">
            <w:pPr>
              <w:pStyle w:val="TAL"/>
              <w:rPr>
                <w:lang w:eastAsia="en-US"/>
              </w:rPr>
            </w:pPr>
            <w:r w:rsidRPr="00B93702">
              <w:rPr>
                <w:lang w:eastAsia="en-US"/>
              </w:rPr>
              <w:t>N/A</w:t>
            </w:r>
          </w:p>
        </w:tc>
      </w:tr>
      <w:tr w:rsidR="00B93702" w:rsidRPr="00B93702" w14:paraId="722ACC71" w14:textId="77777777" w:rsidTr="005D5A78">
        <w:trPr>
          <w:jc w:val="center"/>
        </w:trPr>
        <w:tc>
          <w:tcPr>
            <w:tcW w:w="675" w:type="pct"/>
            <w:vAlign w:val="center"/>
          </w:tcPr>
          <w:p w14:paraId="11F93625"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14:paraId="209EEC6E" w14:textId="77777777" w:rsidR="004D2A03" w:rsidRPr="00B93702" w:rsidRDefault="004D2A03" w:rsidP="004D2A03">
            <w:pPr>
              <w:pStyle w:val="TAL"/>
              <w:rPr>
                <w:lang w:eastAsia="en-US"/>
              </w:rPr>
            </w:pPr>
            <w:r w:rsidRPr="00B93702">
              <w:rPr>
                <w:lang w:eastAsia="en-US"/>
              </w:rPr>
              <w:t>TC9</w:t>
            </w:r>
          </w:p>
        </w:tc>
        <w:tc>
          <w:tcPr>
            <w:tcW w:w="506" w:type="pct"/>
          </w:tcPr>
          <w:p w14:paraId="0BE0FA47" w14:textId="77777777" w:rsidR="004D2A03" w:rsidRPr="00B93702" w:rsidRDefault="004D2A03" w:rsidP="004D2A03">
            <w:pPr>
              <w:pStyle w:val="TAL"/>
              <w:rPr>
                <w:lang w:eastAsia="en-US"/>
              </w:rPr>
            </w:pPr>
            <w:r w:rsidRPr="00B93702">
              <w:rPr>
                <w:lang w:eastAsia="en-US"/>
              </w:rPr>
              <w:t>N/A</w:t>
            </w:r>
          </w:p>
        </w:tc>
        <w:tc>
          <w:tcPr>
            <w:tcW w:w="519" w:type="pct"/>
          </w:tcPr>
          <w:p w14:paraId="50EE1FC1" w14:textId="77777777" w:rsidR="004D2A03" w:rsidRPr="00B93702" w:rsidRDefault="004D2A03" w:rsidP="004D2A03">
            <w:pPr>
              <w:pStyle w:val="TAL"/>
              <w:rPr>
                <w:lang w:eastAsia="en-US"/>
              </w:rPr>
            </w:pPr>
            <w:r w:rsidRPr="00B93702">
              <w:rPr>
                <w:lang w:eastAsia="en-US"/>
              </w:rPr>
              <w:t>N/A</w:t>
            </w:r>
          </w:p>
        </w:tc>
        <w:tc>
          <w:tcPr>
            <w:tcW w:w="482" w:type="pct"/>
          </w:tcPr>
          <w:p w14:paraId="5A44FE29" w14:textId="77777777" w:rsidR="004D2A03" w:rsidRPr="00B93702" w:rsidRDefault="004D2A03" w:rsidP="004D2A03">
            <w:pPr>
              <w:pStyle w:val="TAL"/>
              <w:rPr>
                <w:lang w:eastAsia="en-US"/>
              </w:rPr>
            </w:pPr>
            <w:r w:rsidRPr="00B93702">
              <w:rPr>
                <w:lang w:eastAsia="en-US"/>
              </w:rPr>
              <w:t>N/A</w:t>
            </w:r>
          </w:p>
        </w:tc>
        <w:tc>
          <w:tcPr>
            <w:tcW w:w="482" w:type="pct"/>
          </w:tcPr>
          <w:p w14:paraId="23D75CF0" w14:textId="77777777" w:rsidR="004D2A03" w:rsidRPr="00B93702" w:rsidRDefault="004D2A03" w:rsidP="005D5A78">
            <w:pPr>
              <w:pStyle w:val="TAL"/>
            </w:pPr>
            <w:r w:rsidRPr="00B93702">
              <w:t>N/A</w:t>
            </w:r>
          </w:p>
        </w:tc>
        <w:tc>
          <w:tcPr>
            <w:tcW w:w="589" w:type="pct"/>
          </w:tcPr>
          <w:p w14:paraId="18152833" w14:textId="77777777" w:rsidR="004D2A03" w:rsidRPr="00B93702" w:rsidRDefault="004D2A03" w:rsidP="004D2A03">
            <w:pPr>
              <w:pStyle w:val="TAL"/>
            </w:pPr>
            <w:r w:rsidRPr="00B93702">
              <w:rPr>
                <w:rFonts w:cs="Arial"/>
              </w:rPr>
              <w:t>N/A</w:t>
            </w:r>
          </w:p>
        </w:tc>
        <w:tc>
          <w:tcPr>
            <w:tcW w:w="589" w:type="pct"/>
          </w:tcPr>
          <w:p w14:paraId="7EB3EB2A" w14:textId="77777777" w:rsidR="004D2A03" w:rsidRPr="00B93702" w:rsidRDefault="004D2A03" w:rsidP="005D5A78">
            <w:pPr>
              <w:pStyle w:val="TAL"/>
            </w:pPr>
            <w:r w:rsidRPr="00B93702">
              <w:t>TC12</w:t>
            </w:r>
          </w:p>
        </w:tc>
        <w:tc>
          <w:tcPr>
            <w:tcW w:w="616" w:type="pct"/>
          </w:tcPr>
          <w:p w14:paraId="5751A4C4" w14:textId="77777777" w:rsidR="004D2A03" w:rsidRPr="00B93702" w:rsidRDefault="004D2A03" w:rsidP="005D5A78">
            <w:pPr>
              <w:pStyle w:val="TAL"/>
            </w:pPr>
            <w:r w:rsidRPr="00B93702">
              <w:t>TC13</w:t>
            </w:r>
          </w:p>
        </w:tc>
      </w:tr>
      <w:tr w:rsidR="00B93702" w:rsidRPr="00B93702" w14:paraId="3F560BB5" w14:textId="77777777" w:rsidTr="005D5A78">
        <w:trPr>
          <w:jc w:val="center"/>
        </w:trPr>
        <w:tc>
          <w:tcPr>
            <w:tcW w:w="675" w:type="pct"/>
            <w:vAlign w:val="center"/>
          </w:tcPr>
          <w:p w14:paraId="6EF1F1B3" w14:textId="77777777"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14:paraId="52D25A89" w14:textId="77777777" w:rsidR="004D2A03" w:rsidRPr="00B93702" w:rsidRDefault="004D2A03" w:rsidP="004D2A03">
            <w:pPr>
              <w:pStyle w:val="TAL"/>
              <w:rPr>
                <w:lang w:eastAsia="en-US"/>
              </w:rPr>
            </w:pPr>
            <w:r w:rsidRPr="00B93702">
              <w:rPr>
                <w:lang w:eastAsia="en-US"/>
              </w:rPr>
              <w:t>TC9</w:t>
            </w:r>
          </w:p>
        </w:tc>
        <w:tc>
          <w:tcPr>
            <w:tcW w:w="506" w:type="pct"/>
          </w:tcPr>
          <w:p w14:paraId="6AE81302" w14:textId="77777777" w:rsidR="004D2A03" w:rsidRPr="00B93702" w:rsidRDefault="004D2A03" w:rsidP="004D2A03">
            <w:pPr>
              <w:pStyle w:val="TAL"/>
              <w:rPr>
                <w:lang w:eastAsia="en-US"/>
              </w:rPr>
            </w:pPr>
            <w:r w:rsidRPr="00B93702">
              <w:rPr>
                <w:lang w:eastAsia="en-US"/>
              </w:rPr>
              <w:t>TC10</w:t>
            </w:r>
          </w:p>
        </w:tc>
        <w:tc>
          <w:tcPr>
            <w:tcW w:w="519" w:type="pct"/>
          </w:tcPr>
          <w:p w14:paraId="642E1A60" w14:textId="77777777" w:rsidR="004D2A03" w:rsidRPr="00B93702" w:rsidRDefault="004D2A03" w:rsidP="004D2A03">
            <w:pPr>
              <w:pStyle w:val="TAL"/>
              <w:rPr>
                <w:lang w:eastAsia="en-US"/>
              </w:rPr>
            </w:pPr>
            <w:r w:rsidRPr="00B93702">
              <w:rPr>
                <w:lang w:eastAsia="en-US"/>
              </w:rPr>
              <w:t>TC10</w:t>
            </w:r>
          </w:p>
        </w:tc>
        <w:tc>
          <w:tcPr>
            <w:tcW w:w="482" w:type="pct"/>
          </w:tcPr>
          <w:p w14:paraId="57B6CF62" w14:textId="77777777" w:rsidR="004D2A03" w:rsidRPr="00B93702" w:rsidRDefault="004D2A03" w:rsidP="004D2A03">
            <w:pPr>
              <w:pStyle w:val="TAL"/>
              <w:rPr>
                <w:lang w:eastAsia="en-US"/>
              </w:rPr>
            </w:pPr>
            <w:r w:rsidRPr="00B93702">
              <w:rPr>
                <w:lang w:eastAsia="en-US"/>
              </w:rPr>
              <w:t>TC11</w:t>
            </w:r>
          </w:p>
        </w:tc>
        <w:tc>
          <w:tcPr>
            <w:tcW w:w="482" w:type="pct"/>
          </w:tcPr>
          <w:p w14:paraId="1B3EBBC5" w14:textId="77777777" w:rsidR="004D2A03" w:rsidRPr="00B93702" w:rsidRDefault="004D2A03" w:rsidP="004D2A03">
            <w:pPr>
              <w:pStyle w:val="TAL"/>
              <w:rPr>
                <w:lang w:eastAsia="en-US"/>
              </w:rPr>
            </w:pPr>
            <w:r w:rsidRPr="00B93702">
              <w:rPr>
                <w:lang w:eastAsia="en-US"/>
              </w:rPr>
              <w:t>TC11</w:t>
            </w:r>
          </w:p>
        </w:tc>
        <w:tc>
          <w:tcPr>
            <w:tcW w:w="589" w:type="pct"/>
          </w:tcPr>
          <w:p w14:paraId="50B62DE3" w14:textId="77777777" w:rsidR="004D2A03" w:rsidRPr="00B93702" w:rsidRDefault="004D2A03" w:rsidP="004D2A03">
            <w:pPr>
              <w:pStyle w:val="TAL"/>
              <w:rPr>
                <w:lang w:eastAsia="en-US"/>
              </w:rPr>
            </w:pPr>
            <w:r w:rsidRPr="00B93702">
              <w:rPr>
                <w:rFonts w:cs="Arial"/>
              </w:rPr>
              <w:t>TC11</w:t>
            </w:r>
          </w:p>
        </w:tc>
        <w:tc>
          <w:tcPr>
            <w:tcW w:w="589" w:type="pct"/>
          </w:tcPr>
          <w:p w14:paraId="780B3594" w14:textId="77777777" w:rsidR="004D2A03" w:rsidRPr="00B93702" w:rsidRDefault="004D2A03" w:rsidP="004D2A03">
            <w:pPr>
              <w:pStyle w:val="TAL"/>
              <w:rPr>
                <w:lang w:eastAsia="en-US"/>
              </w:rPr>
            </w:pPr>
            <w:r w:rsidRPr="00B93702">
              <w:rPr>
                <w:lang w:eastAsia="en-US"/>
              </w:rPr>
              <w:t>TC12</w:t>
            </w:r>
          </w:p>
        </w:tc>
        <w:tc>
          <w:tcPr>
            <w:tcW w:w="616" w:type="pct"/>
          </w:tcPr>
          <w:p w14:paraId="61135FFB" w14:textId="77777777" w:rsidR="004D2A03" w:rsidRPr="00B93702" w:rsidRDefault="004D2A03" w:rsidP="004D2A03">
            <w:pPr>
              <w:pStyle w:val="TAL"/>
              <w:rPr>
                <w:lang w:eastAsia="en-US"/>
              </w:rPr>
            </w:pPr>
            <w:r w:rsidRPr="00B93702">
              <w:rPr>
                <w:lang w:eastAsia="en-US"/>
              </w:rPr>
              <w:t>TC13</w:t>
            </w:r>
          </w:p>
        </w:tc>
      </w:tr>
      <w:tr w:rsidR="00B93702" w:rsidRPr="00B93702" w14:paraId="542096BF" w14:textId="77777777" w:rsidTr="005D5A78">
        <w:trPr>
          <w:trHeight w:val="476"/>
          <w:jc w:val="center"/>
        </w:trPr>
        <w:tc>
          <w:tcPr>
            <w:tcW w:w="675" w:type="pct"/>
            <w:vAlign w:val="center"/>
          </w:tcPr>
          <w:p w14:paraId="630BEB54" w14:textId="77777777" w:rsidR="004D2A03" w:rsidRPr="00B93702" w:rsidRDefault="004D2A03" w:rsidP="004D2A03">
            <w:pPr>
              <w:pStyle w:val="TAL"/>
              <w:ind w:left="14"/>
              <w:rPr>
                <w:rFonts w:cs="Arial"/>
                <w:b/>
                <w:lang w:eastAsia="en-US"/>
              </w:rPr>
            </w:pPr>
            <w:r w:rsidRPr="00B93702">
              <w:rPr>
                <w:rFonts w:cs="Arial"/>
                <w:b/>
                <w:lang w:eastAsia="en-US"/>
              </w:rPr>
              <w:lastRenderedPageBreak/>
              <w:t>6.5.2 Frequency error</w:t>
            </w:r>
          </w:p>
        </w:tc>
        <w:tc>
          <w:tcPr>
            <w:tcW w:w="543" w:type="pct"/>
          </w:tcPr>
          <w:p w14:paraId="5B4FE7C8"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237BBD93" w14:textId="77777777" w:rsidR="004D2A03" w:rsidRPr="00B93702" w:rsidRDefault="004D2A03" w:rsidP="004D2A03">
            <w:pPr>
              <w:pStyle w:val="TAL"/>
              <w:rPr>
                <w:sz w:val="16"/>
                <w:szCs w:val="16"/>
                <w:lang w:eastAsia="en-US"/>
              </w:rPr>
            </w:pPr>
            <w:r w:rsidRPr="00B93702">
              <w:rPr>
                <w:sz w:val="16"/>
                <w:szCs w:val="16"/>
                <w:lang w:eastAsia="en-US"/>
              </w:rPr>
              <w:t>-</w:t>
            </w:r>
          </w:p>
        </w:tc>
        <w:tc>
          <w:tcPr>
            <w:tcW w:w="519" w:type="pct"/>
          </w:tcPr>
          <w:p w14:paraId="5D2462AE"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57EA827A"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5A9C7748"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3F98F3C0"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69CBEA7C"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4EEF79CD"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4261B314" w14:textId="77777777" w:rsidTr="005D5A78">
        <w:trPr>
          <w:jc w:val="center"/>
        </w:trPr>
        <w:tc>
          <w:tcPr>
            <w:tcW w:w="675" w:type="pct"/>
            <w:vAlign w:val="center"/>
          </w:tcPr>
          <w:p w14:paraId="0143FF19" w14:textId="77777777"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14:paraId="289E102A" w14:textId="77777777" w:rsidR="004D2A03" w:rsidRPr="00B93702" w:rsidRDefault="004D2A03" w:rsidP="004D2A03">
            <w:pPr>
              <w:pStyle w:val="TAL"/>
              <w:rPr>
                <w:lang w:eastAsia="en-US"/>
              </w:rPr>
            </w:pPr>
            <w:r w:rsidRPr="00B93702">
              <w:rPr>
                <w:lang w:eastAsia="en-US"/>
              </w:rPr>
              <w:t>N/A</w:t>
            </w:r>
          </w:p>
        </w:tc>
        <w:tc>
          <w:tcPr>
            <w:tcW w:w="506" w:type="pct"/>
          </w:tcPr>
          <w:p w14:paraId="52DEE9EF" w14:textId="77777777" w:rsidR="004D2A03" w:rsidRPr="00B93702" w:rsidRDefault="004D2A03" w:rsidP="004D2A03">
            <w:pPr>
              <w:pStyle w:val="TAL"/>
              <w:rPr>
                <w:lang w:eastAsia="en-US"/>
              </w:rPr>
            </w:pPr>
            <w:r w:rsidRPr="00B93702">
              <w:rPr>
                <w:lang w:eastAsia="en-US"/>
              </w:rPr>
              <w:t>N/A</w:t>
            </w:r>
          </w:p>
        </w:tc>
        <w:tc>
          <w:tcPr>
            <w:tcW w:w="519" w:type="pct"/>
          </w:tcPr>
          <w:p w14:paraId="4CC15086" w14:textId="77777777" w:rsidR="004D2A03" w:rsidRPr="00B93702" w:rsidRDefault="004D2A03" w:rsidP="004D2A03">
            <w:pPr>
              <w:pStyle w:val="TAL"/>
              <w:rPr>
                <w:lang w:eastAsia="en-US"/>
              </w:rPr>
            </w:pPr>
            <w:r w:rsidRPr="00B93702">
              <w:rPr>
                <w:lang w:eastAsia="en-US"/>
              </w:rPr>
              <w:t>N/A</w:t>
            </w:r>
          </w:p>
        </w:tc>
        <w:tc>
          <w:tcPr>
            <w:tcW w:w="482" w:type="pct"/>
          </w:tcPr>
          <w:p w14:paraId="2F3B0CFB" w14:textId="77777777" w:rsidR="004D2A03" w:rsidRPr="00B93702" w:rsidRDefault="004D2A03" w:rsidP="004D2A03">
            <w:pPr>
              <w:pStyle w:val="TAL"/>
              <w:rPr>
                <w:lang w:eastAsia="en-US"/>
              </w:rPr>
            </w:pPr>
            <w:r w:rsidRPr="00B93702">
              <w:rPr>
                <w:lang w:eastAsia="en-US"/>
              </w:rPr>
              <w:t xml:space="preserve">Same TC as used in 6.5.1 </w:t>
            </w:r>
          </w:p>
        </w:tc>
        <w:tc>
          <w:tcPr>
            <w:tcW w:w="482" w:type="pct"/>
          </w:tcPr>
          <w:p w14:paraId="076DCD08" w14:textId="77777777" w:rsidR="004D2A03" w:rsidRPr="00B93702" w:rsidRDefault="004D2A03" w:rsidP="004D2A03">
            <w:pPr>
              <w:pStyle w:val="TAL"/>
            </w:pPr>
            <w:r w:rsidRPr="00B93702">
              <w:rPr>
                <w:lang w:eastAsia="en-US"/>
              </w:rPr>
              <w:t>Same TC as used in 6.5.1</w:t>
            </w:r>
          </w:p>
        </w:tc>
        <w:tc>
          <w:tcPr>
            <w:tcW w:w="589" w:type="pct"/>
          </w:tcPr>
          <w:p w14:paraId="1A5F6933" w14:textId="77777777" w:rsidR="004D2A03" w:rsidRPr="00B93702" w:rsidRDefault="004D2A03" w:rsidP="004D2A03">
            <w:pPr>
              <w:pStyle w:val="TAL"/>
              <w:rPr>
                <w:lang w:eastAsia="en-US"/>
              </w:rPr>
            </w:pPr>
            <w:r w:rsidRPr="00B93702">
              <w:rPr>
                <w:rFonts w:cs="Arial"/>
              </w:rPr>
              <w:t>Same TC as used in 6.5.1</w:t>
            </w:r>
          </w:p>
        </w:tc>
        <w:tc>
          <w:tcPr>
            <w:tcW w:w="589" w:type="pct"/>
          </w:tcPr>
          <w:p w14:paraId="59539355" w14:textId="77777777" w:rsidR="004D2A03" w:rsidRPr="00B93702" w:rsidRDefault="004D2A03" w:rsidP="004D2A03">
            <w:pPr>
              <w:pStyle w:val="TAL"/>
            </w:pPr>
            <w:r w:rsidRPr="00B93702">
              <w:rPr>
                <w:lang w:eastAsia="en-US"/>
              </w:rPr>
              <w:t>N/A</w:t>
            </w:r>
          </w:p>
        </w:tc>
        <w:tc>
          <w:tcPr>
            <w:tcW w:w="616" w:type="pct"/>
          </w:tcPr>
          <w:p w14:paraId="7647FA7E" w14:textId="77777777" w:rsidR="004D2A03" w:rsidRPr="00B93702" w:rsidRDefault="004D2A03" w:rsidP="004D2A03">
            <w:pPr>
              <w:pStyle w:val="TAL"/>
            </w:pPr>
            <w:r w:rsidRPr="00B93702">
              <w:rPr>
                <w:lang w:eastAsia="en-US"/>
              </w:rPr>
              <w:t>Same TC as used in 6.5.1</w:t>
            </w:r>
          </w:p>
        </w:tc>
      </w:tr>
      <w:tr w:rsidR="00B93702" w:rsidRPr="00B93702" w14:paraId="72E3E714" w14:textId="77777777" w:rsidTr="005D5A78">
        <w:trPr>
          <w:jc w:val="center"/>
        </w:trPr>
        <w:tc>
          <w:tcPr>
            <w:tcW w:w="675" w:type="pct"/>
            <w:vAlign w:val="center"/>
          </w:tcPr>
          <w:p w14:paraId="391FD11F"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14:paraId="14A65759" w14:textId="77777777" w:rsidR="004D2A03" w:rsidRPr="00B93702" w:rsidRDefault="004D2A03" w:rsidP="004D2A03">
            <w:pPr>
              <w:pStyle w:val="TAL"/>
              <w:rPr>
                <w:lang w:eastAsia="en-US"/>
              </w:rPr>
            </w:pPr>
            <w:r w:rsidRPr="00B93702">
              <w:rPr>
                <w:lang w:eastAsia="en-US"/>
              </w:rPr>
              <w:t>N/A</w:t>
            </w:r>
          </w:p>
        </w:tc>
        <w:tc>
          <w:tcPr>
            <w:tcW w:w="506" w:type="pct"/>
          </w:tcPr>
          <w:p w14:paraId="4C71B6F1" w14:textId="77777777" w:rsidR="004D2A03" w:rsidRPr="00B93702" w:rsidRDefault="004D2A03" w:rsidP="004D2A03">
            <w:pPr>
              <w:pStyle w:val="TAL"/>
              <w:rPr>
                <w:lang w:eastAsia="en-US"/>
              </w:rPr>
            </w:pPr>
            <w:r w:rsidRPr="00B93702">
              <w:rPr>
                <w:lang w:eastAsia="en-US"/>
              </w:rPr>
              <w:t>Same TC as used in 6.5.1</w:t>
            </w:r>
          </w:p>
        </w:tc>
        <w:tc>
          <w:tcPr>
            <w:tcW w:w="519" w:type="pct"/>
          </w:tcPr>
          <w:p w14:paraId="41840B93" w14:textId="77777777" w:rsidR="004D2A03" w:rsidRPr="00B93702" w:rsidRDefault="004D2A03" w:rsidP="004D2A03">
            <w:pPr>
              <w:pStyle w:val="TAL"/>
              <w:rPr>
                <w:lang w:eastAsia="en-US"/>
              </w:rPr>
            </w:pPr>
            <w:r w:rsidRPr="00B93702">
              <w:rPr>
                <w:lang w:eastAsia="en-US"/>
              </w:rPr>
              <w:t>Same TC as used in 6.5.1</w:t>
            </w:r>
          </w:p>
        </w:tc>
        <w:tc>
          <w:tcPr>
            <w:tcW w:w="482" w:type="pct"/>
          </w:tcPr>
          <w:p w14:paraId="01BCDFF2" w14:textId="77777777" w:rsidR="004D2A03" w:rsidRPr="00B93702" w:rsidRDefault="004D2A03" w:rsidP="004D2A03">
            <w:pPr>
              <w:pStyle w:val="TAL"/>
              <w:rPr>
                <w:lang w:eastAsia="en-US"/>
              </w:rPr>
            </w:pPr>
            <w:r w:rsidRPr="00B93702">
              <w:rPr>
                <w:lang w:eastAsia="en-US"/>
              </w:rPr>
              <w:t>N/A</w:t>
            </w:r>
          </w:p>
        </w:tc>
        <w:tc>
          <w:tcPr>
            <w:tcW w:w="482" w:type="pct"/>
          </w:tcPr>
          <w:p w14:paraId="45E7FCB6" w14:textId="77777777" w:rsidR="004D2A03" w:rsidRPr="00B93702" w:rsidRDefault="004D2A03" w:rsidP="004D2A03">
            <w:pPr>
              <w:pStyle w:val="TAL"/>
            </w:pPr>
            <w:r w:rsidRPr="00B93702">
              <w:rPr>
                <w:lang w:eastAsia="en-US"/>
              </w:rPr>
              <w:t>N/A</w:t>
            </w:r>
          </w:p>
        </w:tc>
        <w:tc>
          <w:tcPr>
            <w:tcW w:w="589" w:type="pct"/>
          </w:tcPr>
          <w:p w14:paraId="6FD6BBFE" w14:textId="77777777" w:rsidR="004D2A03" w:rsidRPr="00B93702" w:rsidRDefault="004D2A03" w:rsidP="004D2A03">
            <w:pPr>
              <w:pStyle w:val="TAL"/>
              <w:rPr>
                <w:lang w:eastAsia="en-US"/>
              </w:rPr>
            </w:pPr>
            <w:r w:rsidRPr="00B93702">
              <w:rPr>
                <w:rFonts w:cs="Arial"/>
              </w:rPr>
              <w:t>N/A</w:t>
            </w:r>
          </w:p>
        </w:tc>
        <w:tc>
          <w:tcPr>
            <w:tcW w:w="589" w:type="pct"/>
          </w:tcPr>
          <w:p w14:paraId="1BF6E301" w14:textId="77777777" w:rsidR="004D2A03" w:rsidRPr="00B93702" w:rsidRDefault="004D2A03" w:rsidP="004D2A03">
            <w:pPr>
              <w:pStyle w:val="TAL"/>
            </w:pPr>
            <w:r w:rsidRPr="00B93702">
              <w:rPr>
                <w:lang w:eastAsia="en-US"/>
              </w:rPr>
              <w:t>Same TC as used in 6.5.1</w:t>
            </w:r>
          </w:p>
        </w:tc>
        <w:tc>
          <w:tcPr>
            <w:tcW w:w="616" w:type="pct"/>
          </w:tcPr>
          <w:p w14:paraId="696F6E35" w14:textId="77777777" w:rsidR="004D2A03" w:rsidRPr="00B93702" w:rsidRDefault="004D2A03" w:rsidP="004D2A03">
            <w:pPr>
              <w:pStyle w:val="TAL"/>
            </w:pPr>
            <w:r w:rsidRPr="00B93702">
              <w:rPr>
                <w:lang w:eastAsia="en-US"/>
              </w:rPr>
              <w:t>N/A</w:t>
            </w:r>
          </w:p>
        </w:tc>
      </w:tr>
      <w:tr w:rsidR="00B93702" w:rsidRPr="00B93702" w14:paraId="35A57198" w14:textId="77777777" w:rsidTr="005D5A78">
        <w:trPr>
          <w:jc w:val="center"/>
        </w:trPr>
        <w:tc>
          <w:tcPr>
            <w:tcW w:w="675" w:type="pct"/>
            <w:vAlign w:val="center"/>
          </w:tcPr>
          <w:p w14:paraId="2C24E5D3"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14:paraId="1E91975C" w14:textId="77777777" w:rsidR="004D2A03" w:rsidRPr="00B93702" w:rsidRDefault="004D2A03" w:rsidP="004D2A03">
            <w:pPr>
              <w:pStyle w:val="TAL"/>
              <w:rPr>
                <w:lang w:eastAsia="en-US"/>
              </w:rPr>
            </w:pPr>
            <w:r w:rsidRPr="00B93702">
              <w:rPr>
                <w:lang w:eastAsia="en-US"/>
              </w:rPr>
              <w:t>N/A</w:t>
            </w:r>
          </w:p>
        </w:tc>
        <w:tc>
          <w:tcPr>
            <w:tcW w:w="506" w:type="pct"/>
          </w:tcPr>
          <w:p w14:paraId="526877BE" w14:textId="77777777" w:rsidR="004D2A03" w:rsidRPr="00B93702" w:rsidRDefault="004D2A03" w:rsidP="004D2A03">
            <w:pPr>
              <w:pStyle w:val="TAL"/>
              <w:rPr>
                <w:lang w:eastAsia="en-US"/>
              </w:rPr>
            </w:pPr>
            <w:r w:rsidRPr="00B93702">
              <w:rPr>
                <w:lang w:eastAsia="en-US"/>
              </w:rPr>
              <w:t>N/A</w:t>
            </w:r>
          </w:p>
        </w:tc>
        <w:tc>
          <w:tcPr>
            <w:tcW w:w="519" w:type="pct"/>
          </w:tcPr>
          <w:p w14:paraId="0CC68D44" w14:textId="77777777" w:rsidR="004D2A03" w:rsidRPr="00B93702" w:rsidRDefault="004D2A03" w:rsidP="004D2A03">
            <w:pPr>
              <w:pStyle w:val="TAL"/>
              <w:rPr>
                <w:lang w:eastAsia="en-US"/>
              </w:rPr>
            </w:pPr>
            <w:r w:rsidRPr="00B93702">
              <w:rPr>
                <w:lang w:eastAsia="en-US"/>
              </w:rPr>
              <w:t>N/A</w:t>
            </w:r>
          </w:p>
        </w:tc>
        <w:tc>
          <w:tcPr>
            <w:tcW w:w="482" w:type="pct"/>
          </w:tcPr>
          <w:p w14:paraId="382629FE" w14:textId="77777777" w:rsidR="004D2A03" w:rsidRPr="00B93702" w:rsidRDefault="004D2A03" w:rsidP="004D2A03">
            <w:pPr>
              <w:pStyle w:val="TAL"/>
              <w:rPr>
                <w:lang w:eastAsia="en-US"/>
              </w:rPr>
            </w:pPr>
            <w:r w:rsidRPr="00B93702">
              <w:rPr>
                <w:lang w:eastAsia="en-US"/>
              </w:rPr>
              <w:t>N/A</w:t>
            </w:r>
          </w:p>
        </w:tc>
        <w:tc>
          <w:tcPr>
            <w:tcW w:w="482" w:type="pct"/>
          </w:tcPr>
          <w:p w14:paraId="2B25C945" w14:textId="77777777" w:rsidR="004D2A03" w:rsidRPr="00B93702" w:rsidRDefault="004D2A03" w:rsidP="004D2A03">
            <w:pPr>
              <w:pStyle w:val="TAL"/>
              <w:rPr>
                <w:lang w:eastAsia="en-US"/>
              </w:rPr>
            </w:pPr>
            <w:r w:rsidRPr="00B93702">
              <w:rPr>
                <w:lang w:eastAsia="en-US"/>
              </w:rPr>
              <w:t>N/A</w:t>
            </w:r>
          </w:p>
        </w:tc>
        <w:tc>
          <w:tcPr>
            <w:tcW w:w="589" w:type="pct"/>
          </w:tcPr>
          <w:p w14:paraId="63A7274B" w14:textId="77777777" w:rsidR="004D2A03" w:rsidRPr="00B93702" w:rsidRDefault="004D2A03" w:rsidP="004D2A03">
            <w:pPr>
              <w:pStyle w:val="TAL"/>
              <w:rPr>
                <w:lang w:eastAsia="en-US"/>
              </w:rPr>
            </w:pPr>
            <w:r w:rsidRPr="00B93702">
              <w:rPr>
                <w:rFonts w:cs="Arial"/>
              </w:rPr>
              <w:t>N/A</w:t>
            </w:r>
          </w:p>
        </w:tc>
        <w:tc>
          <w:tcPr>
            <w:tcW w:w="589" w:type="pct"/>
          </w:tcPr>
          <w:p w14:paraId="1E9B502D" w14:textId="77777777" w:rsidR="004D2A03" w:rsidRPr="00B93702" w:rsidRDefault="004D2A03" w:rsidP="004D2A03">
            <w:pPr>
              <w:pStyle w:val="TAL"/>
              <w:rPr>
                <w:lang w:eastAsia="en-US"/>
              </w:rPr>
            </w:pPr>
            <w:r w:rsidRPr="00B93702">
              <w:rPr>
                <w:lang w:eastAsia="en-US"/>
              </w:rPr>
              <w:t>N/A</w:t>
            </w:r>
          </w:p>
        </w:tc>
        <w:tc>
          <w:tcPr>
            <w:tcW w:w="616" w:type="pct"/>
          </w:tcPr>
          <w:p w14:paraId="475F7F5A" w14:textId="77777777" w:rsidR="004D2A03" w:rsidRPr="00B93702" w:rsidRDefault="004D2A03" w:rsidP="004D2A03">
            <w:pPr>
              <w:pStyle w:val="TAL"/>
              <w:rPr>
                <w:lang w:eastAsia="en-US"/>
              </w:rPr>
            </w:pPr>
            <w:r w:rsidRPr="00B93702">
              <w:rPr>
                <w:lang w:eastAsia="en-US"/>
              </w:rPr>
              <w:t>N/A</w:t>
            </w:r>
          </w:p>
        </w:tc>
      </w:tr>
      <w:tr w:rsidR="00B93702" w:rsidRPr="00B93702" w14:paraId="50466452" w14:textId="77777777" w:rsidTr="005D5A78">
        <w:trPr>
          <w:jc w:val="center"/>
        </w:trPr>
        <w:tc>
          <w:tcPr>
            <w:tcW w:w="675" w:type="pct"/>
            <w:vAlign w:val="center"/>
          </w:tcPr>
          <w:p w14:paraId="27039C27"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14:paraId="508A4607" w14:textId="77777777" w:rsidR="004D2A03" w:rsidRPr="00B93702" w:rsidRDefault="004D2A03" w:rsidP="004D2A03">
            <w:pPr>
              <w:pStyle w:val="TAL"/>
              <w:rPr>
                <w:lang w:eastAsia="en-US"/>
              </w:rPr>
            </w:pPr>
            <w:r w:rsidRPr="00B93702">
              <w:rPr>
                <w:lang w:eastAsia="en-US"/>
              </w:rPr>
              <w:t>Same TC as used in 6.5.1</w:t>
            </w:r>
          </w:p>
        </w:tc>
        <w:tc>
          <w:tcPr>
            <w:tcW w:w="506" w:type="pct"/>
          </w:tcPr>
          <w:p w14:paraId="63AD6DC8" w14:textId="77777777" w:rsidR="004D2A03" w:rsidRPr="00B93702" w:rsidRDefault="004D2A03" w:rsidP="004D2A03">
            <w:pPr>
              <w:pStyle w:val="TAL"/>
              <w:rPr>
                <w:lang w:eastAsia="en-US"/>
              </w:rPr>
            </w:pPr>
            <w:r w:rsidRPr="00B93702">
              <w:rPr>
                <w:lang w:eastAsia="en-US"/>
              </w:rPr>
              <w:t>N/A</w:t>
            </w:r>
          </w:p>
        </w:tc>
        <w:tc>
          <w:tcPr>
            <w:tcW w:w="519" w:type="pct"/>
          </w:tcPr>
          <w:p w14:paraId="0F59796F" w14:textId="77777777" w:rsidR="004D2A03" w:rsidRPr="00B93702" w:rsidRDefault="004D2A03" w:rsidP="004D2A03">
            <w:pPr>
              <w:pStyle w:val="TAL"/>
              <w:rPr>
                <w:lang w:eastAsia="en-US"/>
              </w:rPr>
            </w:pPr>
            <w:r w:rsidRPr="00B93702">
              <w:rPr>
                <w:lang w:eastAsia="en-US"/>
              </w:rPr>
              <w:t>N/A</w:t>
            </w:r>
          </w:p>
        </w:tc>
        <w:tc>
          <w:tcPr>
            <w:tcW w:w="482" w:type="pct"/>
          </w:tcPr>
          <w:p w14:paraId="769460C0" w14:textId="77777777" w:rsidR="004D2A03" w:rsidRPr="00B93702" w:rsidRDefault="004D2A03" w:rsidP="004D2A03">
            <w:pPr>
              <w:pStyle w:val="TAL"/>
              <w:rPr>
                <w:lang w:eastAsia="en-US"/>
              </w:rPr>
            </w:pPr>
            <w:r w:rsidRPr="00B93702">
              <w:rPr>
                <w:lang w:eastAsia="en-US"/>
              </w:rPr>
              <w:t>N/A</w:t>
            </w:r>
          </w:p>
        </w:tc>
        <w:tc>
          <w:tcPr>
            <w:tcW w:w="482" w:type="pct"/>
          </w:tcPr>
          <w:p w14:paraId="3550A641" w14:textId="77777777" w:rsidR="004D2A03" w:rsidRPr="00B93702" w:rsidRDefault="004D2A03" w:rsidP="004D2A03">
            <w:pPr>
              <w:pStyle w:val="TAL"/>
            </w:pPr>
            <w:r w:rsidRPr="00B93702">
              <w:rPr>
                <w:lang w:eastAsia="en-US"/>
              </w:rPr>
              <w:t>N/A</w:t>
            </w:r>
          </w:p>
        </w:tc>
        <w:tc>
          <w:tcPr>
            <w:tcW w:w="589" w:type="pct"/>
          </w:tcPr>
          <w:p w14:paraId="7206D2DE" w14:textId="77777777" w:rsidR="004D2A03" w:rsidRPr="00B93702" w:rsidRDefault="004D2A03" w:rsidP="004D2A03">
            <w:pPr>
              <w:pStyle w:val="TAL"/>
              <w:rPr>
                <w:lang w:eastAsia="en-US"/>
              </w:rPr>
            </w:pPr>
            <w:r w:rsidRPr="00B93702">
              <w:rPr>
                <w:rFonts w:cs="Arial"/>
              </w:rPr>
              <w:t>N/A</w:t>
            </w:r>
          </w:p>
        </w:tc>
        <w:tc>
          <w:tcPr>
            <w:tcW w:w="589" w:type="pct"/>
          </w:tcPr>
          <w:p w14:paraId="0AD484E4" w14:textId="77777777" w:rsidR="004D2A03" w:rsidRPr="00B93702" w:rsidRDefault="004D2A03" w:rsidP="004D2A03">
            <w:pPr>
              <w:pStyle w:val="TAL"/>
            </w:pPr>
            <w:r w:rsidRPr="00B93702">
              <w:rPr>
                <w:lang w:eastAsia="en-US"/>
              </w:rPr>
              <w:t>Same TC as used in 6.5.1</w:t>
            </w:r>
          </w:p>
        </w:tc>
        <w:tc>
          <w:tcPr>
            <w:tcW w:w="616" w:type="pct"/>
          </w:tcPr>
          <w:p w14:paraId="15FAC438" w14:textId="77777777" w:rsidR="004D2A03" w:rsidRPr="00B93702" w:rsidRDefault="004D2A03" w:rsidP="004D2A03">
            <w:pPr>
              <w:pStyle w:val="TAL"/>
            </w:pPr>
            <w:r w:rsidRPr="00B93702">
              <w:rPr>
                <w:lang w:eastAsia="en-US"/>
              </w:rPr>
              <w:t>Same TC as used in 6.5.1</w:t>
            </w:r>
          </w:p>
        </w:tc>
      </w:tr>
      <w:tr w:rsidR="00B93702" w:rsidRPr="00B93702" w14:paraId="3F584259" w14:textId="77777777" w:rsidTr="005D5A78">
        <w:trPr>
          <w:jc w:val="center"/>
        </w:trPr>
        <w:tc>
          <w:tcPr>
            <w:tcW w:w="675" w:type="pct"/>
            <w:vAlign w:val="center"/>
          </w:tcPr>
          <w:p w14:paraId="37837EAC" w14:textId="77777777"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14:paraId="4A9F6101" w14:textId="77777777" w:rsidR="004D2A03" w:rsidRPr="00B93702" w:rsidRDefault="004D2A03" w:rsidP="004D2A03">
            <w:pPr>
              <w:pStyle w:val="TAL"/>
              <w:rPr>
                <w:lang w:eastAsia="en-US"/>
              </w:rPr>
            </w:pPr>
            <w:r w:rsidRPr="00B93702">
              <w:rPr>
                <w:lang w:eastAsia="en-US"/>
              </w:rPr>
              <w:t>Same TC as used in 6.5.1</w:t>
            </w:r>
          </w:p>
        </w:tc>
        <w:tc>
          <w:tcPr>
            <w:tcW w:w="506" w:type="pct"/>
          </w:tcPr>
          <w:p w14:paraId="5F593901" w14:textId="77777777" w:rsidR="004D2A03" w:rsidRPr="00B93702" w:rsidRDefault="004D2A03" w:rsidP="004D2A03">
            <w:pPr>
              <w:pStyle w:val="TAL"/>
              <w:rPr>
                <w:lang w:eastAsia="en-US"/>
              </w:rPr>
            </w:pPr>
            <w:r w:rsidRPr="00B93702">
              <w:rPr>
                <w:lang w:eastAsia="en-US"/>
              </w:rPr>
              <w:t>Same TC as used in 6.5.1</w:t>
            </w:r>
          </w:p>
        </w:tc>
        <w:tc>
          <w:tcPr>
            <w:tcW w:w="519" w:type="pct"/>
          </w:tcPr>
          <w:p w14:paraId="7CECCCCD" w14:textId="77777777" w:rsidR="004D2A03" w:rsidRPr="00B93702" w:rsidRDefault="004D2A03" w:rsidP="004D2A03">
            <w:pPr>
              <w:pStyle w:val="TAL"/>
              <w:rPr>
                <w:lang w:eastAsia="en-US"/>
              </w:rPr>
            </w:pPr>
            <w:r w:rsidRPr="00B93702">
              <w:rPr>
                <w:lang w:eastAsia="en-US"/>
              </w:rPr>
              <w:t>Same TC as used in 6.5.1</w:t>
            </w:r>
          </w:p>
        </w:tc>
        <w:tc>
          <w:tcPr>
            <w:tcW w:w="482" w:type="pct"/>
          </w:tcPr>
          <w:p w14:paraId="2379D4D4" w14:textId="77777777" w:rsidR="004D2A03" w:rsidRPr="00B93702" w:rsidRDefault="004D2A03" w:rsidP="004D2A03">
            <w:pPr>
              <w:pStyle w:val="TAL"/>
              <w:rPr>
                <w:lang w:eastAsia="en-US"/>
              </w:rPr>
            </w:pPr>
            <w:r w:rsidRPr="00B93702">
              <w:rPr>
                <w:lang w:eastAsia="en-US"/>
              </w:rPr>
              <w:t>Same TC as used in 6.5.1</w:t>
            </w:r>
          </w:p>
        </w:tc>
        <w:tc>
          <w:tcPr>
            <w:tcW w:w="482" w:type="pct"/>
          </w:tcPr>
          <w:p w14:paraId="13E68257" w14:textId="77777777" w:rsidR="004D2A03" w:rsidRPr="00B93702" w:rsidRDefault="004D2A03" w:rsidP="004D2A03">
            <w:pPr>
              <w:pStyle w:val="TAL"/>
              <w:rPr>
                <w:lang w:eastAsia="en-US"/>
              </w:rPr>
            </w:pPr>
            <w:r w:rsidRPr="00B93702">
              <w:rPr>
                <w:lang w:eastAsia="en-US"/>
              </w:rPr>
              <w:t>Same TC as used in 6.5.1</w:t>
            </w:r>
          </w:p>
        </w:tc>
        <w:tc>
          <w:tcPr>
            <w:tcW w:w="589" w:type="pct"/>
          </w:tcPr>
          <w:p w14:paraId="0D22F55C" w14:textId="77777777" w:rsidR="004D2A03" w:rsidRPr="00B93702" w:rsidRDefault="004D2A03" w:rsidP="004D2A03">
            <w:pPr>
              <w:pStyle w:val="TAL"/>
              <w:rPr>
                <w:lang w:eastAsia="en-US"/>
              </w:rPr>
            </w:pPr>
            <w:r w:rsidRPr="00B93702">
              <w:rPr>
                <w:rFonts w:cs="Arial"/>
              </w:rPr>
              <w:t>Same TC as used in 6.5.1</w:t>
            </w:r>
          </w:p>
        </w:tc>
        <w:tc>
          <w:tcPr>
            <w:tcW w:w="589" w:type="pct"/>
          </w:tcPr>
          <w:p w14:paraId="112B9547" w14:textId="77777777" w:rsidR="004D2A03" w:rsidRPr="00B93702" w:rsidRDefault="004D2A03" w:rsidP="004D2A03">
            <w:pPr>
              <w:pStyle w:val="TAL"/>
              <w:rPr>
                <w:lang w:eastAsia="en-US"/>
              </w:rPr>
            </w:pPr>
            <w:r w:rsidRPr="00B93702">
              <w:rPr>
                <w:lang w:eastAsia="en-US"/>
              </w:rPr>
              <w:t>Same TC as used in 6.5.1</w:t>
            </w:r>
          </w:p>
        </w:tc>
        <w:tc>
          <w:tcPr>
            <w:tcW w:w="616" w:type="pct"/>
          </w:tcPr>
          <w:p w14:paraId="500A89E0" w14:textId="77777777" w:rsidR="004D2A03" w:rsidRPr="00B93702" w:rsidRDefault="004D2A03" w:rsidP="004D2A03">
            <w:pPr>
              <w:pStyle w:val="TAL"/>
              <w:rPr>
                <w:lang w:eastAsia="en-US"/>
              </w:rPr>
            </w:pPr>
            <w:r w:rsidRPr="00B93702">
              <w:rPr>
                <w:lang w:eastAsia="en-US"/>
              </w:rPr>
              <w:t>Same TC as used in 6.5.1</w:t>
            </w:r>
          </w:p>
        </w:tc>
      </w:tr>
      <w:tr w:rsidR="00B93702" w:rsidRPr="00B93702" w14:paraId="073B3A66" w14:textId="77777777" w:rsidTr="005D5A78">
        <w:trPr>
          <w:jc w:val="center"/>
        </w:trPr>
        <w:tc>
          <w:tcPr>
            <w:tcW w:w="675" w:type="pct"/>
            <w:vAlign w:val="center"/>
          </w:tcPr>
          <w:p w14:paraId="37F6205B" w14:textId="77777777"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543" w:type="pct"/>
          </w:tcPr>
          <w:p w14:paraId="78441C98" w14:textId="77777777" w:rsidR="004D2A03" w:rsidRPr="00B93702" w:rsidRDefault="004D2A03" w:rsidP="004D2A03">
            <w:pPr>
              <w:pStyle w:val="TAL"/>
              <w:rPr>
                <w:lang w:eastAsia="en-US"/>
              </w:rPr>
            </w:pPr>
            <w:r w:rsidRPr="00B93702">
              <w:rPr>
                <w:lang w:eastAsia="en-US"/>
              </w:rPr>
              <w:t>-</w:t>
            </w:r>
          </w:p>
        </w:tc>
        <w:tc>
          <w:tcPr>
            <w:tcW w:w="506" w:type="pct"/>
          </w:tcPr>
          <w:p w14:paraId="6809F5BE" w14:textId="77777777" w:rsidR="004D2A03" w:rsidRPr="00B93702" w:rsidRDefault="004D2A03" w:rsidP="004D2A03">
            <w:pPr>
              <w:pStyle w:val="TAL"/>
              <w:rPr>
                <w:lang w:eastAsia="en-US"/>
              </w:rPr>
            </w:pPr>
            <w:r w:rsidRPr="00B93702">
              <w:rPr>
                <w:lang w:eastAsia="en-US"/>
              </w:rPr>
              <w:t xml:space="preserve">- </w:t>
            </w:r>
          </w:p>
        </w:tc>
        <w:tc>
          <w:tcPr>
            <w:tcW w:w="519" w:type="pct"/>
          </w:tcPr>
          <w:p w14:paraId="6125640C" w14:textId="77777777" w:rsidR="004D2A03" w:rsidRPr="00B93702" w:rsidRDefault="004D2A03" w:rsidP="004D2A03">
            <w:pPr>
              <w:pStyle w:val="TAL"/>
              <w:rPr>
                <w:lang w:eastAsia="en-US"/>
              </w:rPr>
            </w:pPr>
            <w:r w:rsidRPr="00B93702">
              <w:rPr>
                <w:lang w:eastAsia="en-US"/>
              </w:rPr>
              <w:t>-</w:t>
            </w:r>
          </w:p>
        </w:tc>
        <w:tc>
          <w:tcPr>
            <w:tcW w:w="482" w:type="pct"/>
          </w:tcPr>
          <w:p w14:paraId="727BFB05" w14:textId="77777777" w:rsidR="004D2A03" w:rsidRPr="00B93702" w:rsidRDefault="004D2A03" w:rsidP="004D2A03">
            <w:pPr>
              <w:pStyle w:val="TAL"/>
              <w:rPr>
                <w:lang w:eastAsia="en-US"/>
              </w:rPr>
            </w:pPr>
            <w:r w:rsidRPr="00B93702">
              <w:rPr>
                <w:lang w:eastAsia="en-US"/>
              </w:rPr>
              <w:t xml:space="preserve">- </w:t>
            </w:r>
          </w:p>
        </w:tc>
        <w:tc>
          <w:tcPr>
            <w:tcW w:w="482" w:type="pct"/>
          </w:tcPr>
          <w:p w14:paraId="1959E6C7" w14:textId="77777777" w:rsidR="004D2A03" w:rsidRPr="00B93702" w:rsidRDefault="004D2A03" w:rsidP="004D2A03">
            <w:pPr>
              <w:pStyle w:val="TAL"/>
              <w:rPr>
                <w:lang w:eastAsia="en-US"/>
              </w:rPr>
            </w:pPr>
            <w:r w:rsidRPr="00B93702">
              <w:rPr>
                <w:lang w:eastAsia="en-US"/>
              </w:rPr>
              <w:t>-</w:t>
            </w:r>
          </w:p>
        </w:tc>
        <w:tc>
          <w:tcPr>
            <w:tcW w:w="589" w:type="pct"/>
          </w:tcPr>
          <w:p w14:paraId="28F732CA" w14:textId="77777777" w:rsidR="004D2A03" w:rsidRPr="00B93702" w:rsidRDefault="004D2A03" w:rsidP="004D2A03">
            <w:pPr>
              <w:pStyle w:val="TAL"/>
              <w:rPr>
                <w:lang w:eastAsia="en-US"/>
              </w:rPr>
            </w:pPr>
            <w:r w:rsidRPr="00B93702">
              <w:rPr>
                <w:rFonts w:cs="Arial"/>
              </w:rPr>
              <w:t>-</w:t>
            </w:r>
          </w:p>
        </w:tc>
        <w:tc>
          <w:tcPr>
            <w:tcW w:w="589" w:type="pct"/>
          </w:tcPr>
          <w:p w14:paraId="2E6448B3" w14:textId="77777777" w:rsidR="004D2A03" w:rsidRPr="00B93702" w:rsidRDefault="004D2A03" w:rsidP="004D2A03">
            <w:pPr>
              <w:pStyle w:val="TAL"/>
              <w:rPr>
                <w:lang w:eastAsia="en-US"/>
              </w:rPr>
            </w:pPr>
            <w:r w:rsidRPr="00B93702">
              <w:rPr>
                <w:lang w:eastAsia="en-US"/>
              </w:rPr>
              <w:t>-</w:t>
            </w:r>
          </w:p>
        </w:tc>
        <w:tc>
          <w:tcPr>
            <w:tcW w:w="616" w:type="pct"/>
          </w:tcPr>
          <w:p w14:paraId="5845C248" w14:textId="77777777" w:rsidR="004D2A03" w:rsidRPr="00B93702" w:rsidRDefault="004D2A03" w:rsidP="004D2A03">
            <w:pPr>
              <w:pStyle w:val="TAL"/>
              <w:rPr>
                <w:lang w:eastAsia="en-US"/>
              </w:rPr>
            </w:pPr>
            <w:r w:rsidRPr="00B93702">
              <w:rPr>
                <w:lang w:eastAsia="en-US"/>
              </w:rPr>
              <w:t>-</w:t>
            </w:r>
          </w:p>
        </w:tc>
      </w:tr>
      <w:tr w:rsidR="00B93702" w:rsidRPr="00B93702" w14:paraId="12C86AC2" w14:textId="77777777" w:rsidTr="005D5A78">
        <w:trPr>
          <w:jc w:val="center"/>
        </w:trPr>
        <w:tc>
          <w:tcPr>
            <w:tcW w:w="675" w:type="pct"/>
            <w:vAlign w:val="center"/>
          </w:tcPr>
          <w:p w14:paraId="063C004C" w14:textId="77777777"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14:paraId="46E421A6" w14:textId="77777777" w:rsidR="004D2A03" w:rsidRPr="00B93702" w:rsidRDefault="004D2A03" w:rsidP="004D2A03">
            <w:pPr>
              <w:pStyle w:val="TAL"/>
              <w:rPr>
                <w:lang w:eastAsia="en-US"/>
              </w:rPr>
            </w:pPr>
            <w:r w:rsidRPr="00B93702">
              <w:rPr>
                <w:lang w:eastAsia="en-US"/>
              </w:rPr>
              <w:t>N/A</w:t>
            </w:r>
          </w:p>
        </w:tc>
        <w:tc>
          <w:tcPr>
            <w:tcW w:w="506" w:type="pct"/>
          </w:tcPr>
          <w:p w14:paraId="38EBC66E" w14:textId="77777777" w:rsidR="004D2A03" w:rsidRPr="00B93702" w:rsidRDefault="004D2A03" w:rsidP="004D2A03">
            <w:pPr>
              <w:pStyle w:val="TAL"/>
              <w:rPr>
                <w:lang w:eastAsia="en-US"/>
              </w:rPr>
            </w:pPr>
            <w:r w:rsidRPr="00B93702">
              <w:rPr>
                <w:lang w:eastAsia="en-US"/>
              </w:rPr>
              <w:t>N/A</w:t>
            </w:r>
          </w:p>
        </w:tc>
        <w:tc>
          <w:tcPr>
            <w:tcW w:w="519" w:type="pct"/>
          </w:tcPr>
          <w:p w14:paraId="48283DBB" w14:textId="77777777" w:rsidR="004D2A03" w:rsidRPr="00B93702" w:rsidRDefault="004D2A03" w:rsidP="004D2A03">
            <w:pPr>
              <w:pStyle w:val="TAL"/>
              <w:rPr>
                <w:lang w:eastAsia="en-US"/>
              </w:rPr>
            </w:pPr>
            <w:r w:rsidRPr="00B93702">
              <w:rPr>
                <w:lang w:eastAsia="en-US"/>
              </w:rPr>
              <w:t>N/A</w:t>
            </w:r>
          </w:p>
        </w:tc>
        <w:tc>
          <w:tcPr>
            <w:tcW w:w="482" w:type="pct"/>
          </w:tcPr>
          <w:p w14:paraId="4AD50B9F" w14:textId="77777777" w:rsidR="004D2A03" w:rsidRPr="00B93702" w:rsidRDefault="004D2A03" w:rsidP="004D2A03">
            <w:pPr>
              <w:pStyle w:val="TAL"/>
              <w:rPr>
                <w:lang w:eastAsia="en-US"/>
              </w:rPr>
            </w:pPr>
            <w:r w:rsidRPr="00B93702">
              <w:rPr>
                <w:lang w:eastAsia="en-US"/>
              </w:rPr>
              <w:t>(TS 36.141)</w:t>
            </w:r>
          </w:p>
        </w:tc>
        <w:tc>
          <w:tcPr>
            <w:tcW w:w="482" w:type="pct"/>
          </w:tcPr>
          <w:p w14:paraId="6A2BA0AF" w14:textId="77777777" w:rsidR="004D2A03" w:rsidRPr="00B93702" w:rsidRDefault="004D2A03" w:rsidP="004D2A03">
            <w:pPr>
              <w:pStyle w:val="TAL"/>
            </w:pPr>
            <w:r w:rsidRPr="00B93702">
              <w:rPr>
                <w:lang w:eastAsia="en-US"/>
              </w:rPr>
              <w:t>(TS 36.141)</w:t>
            </w:r>
          </w:p>
        </w:tc>
        <w:tc>
          <w:tcPr>
            <w:tcW w:w="589" w:type="pct"/>
          </w:tcPr>
          <w:p w14:paraId="26C0562F" w14:textId="77777777" w:rsidR="004D2A03" w:rsidRPr="00B93702" w:rsidRDefault="004D2A03" w:rsidP="004D2A03">
            <w:pPr>
              <w:pStyle w:val="TAL"/>
              <w:rPr>
                <w:lang w:eastAsia="en-US"/>
              </w:rPr>
            </w:pPr>
            <w:r w:rsidRPr="00B93702">
              <w:rPr>
                <w:rFonts w:cs="Arial"/>
              </w:rPr>
              <w:t>(TS 36.141)</w:t>
            </w:r>
          </w:p>
        </w:tc>
        <w:tc>
          <w:tcPr>
            <w:tcW w:w="589" w:type="pct"/>
          </w:tcPr>
          <w:p w14:paraId="3BB6FF2C" w14:textId="77777777" w:rsidR="004D2A03" w:rsidRPr="00B93702" w:rsidRDefault="004D2A03" w:rsidP="004D2A03">
            <w:pPr>
              <w:pStyle w:val="TAL"/>
            </w:pPr>
            <w:r w:rsidRPr="00B93702">
              <w:rPr>
                <w:lang w:eastAsia="en-US"/>
              </w:rPr>
              <w:t>N/A</w:t>
            </w:r>
          </w:p>
        </w:tc>
        <w:tc>
          <w:tcPr>
            <w:tcW w:w="616" w:type="pct"/>
          </w:tcPr>
          <w:p w14:paraId="76681A5D" w14:textId="77777777" w:rsidR="004D2A03" w:rsidRPr="00B93702" w:rsidRDefault="004D2A03" w:rsidP="004D2A03">
            <w:pPr>
              <w:pStyle w:val="TAL"/>
            </w:pPr>
            <w:r w:rsidRPr="00B93702">
              <w:rPr>
                <w:lang w:eastAsia="en-US"/>
              </w:rPr>
              <w:t>(TS 36.141)</w:t>
            </w:r>
          </w:p>
        </w:tc>
      </w:tr>
      <w:tr w:rsidR="00B93702" w:rsidRPr="00B93702" w14:paraId="349B107B" w14:textId="77777777" w:rsidTr="005D5A78">
        <w:trPr>
          <w:jc w:val="center"/>
        </w:trPr>
        <w:tc>
          <w:tcPr>
            <w:tcW w:w="675" w:type="pct"/>
            <w:vAlign w:val="center"/>
          </w:tcPr>
          <w:p w14:paraId="2DB44974"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14:paraId="7872AAB9" w14:textId="77777777" w:rsidR="004D2A03" w:rsidRPr="00B93702" w:rsidRDefault="004D2A03" w:rsidP="004D2A03">
            <w:pPr>
              <w:pStyle w:val="TAL"/>
              <w:rPr>
                <w:lang w:eastAsia="en-US"/>
              </w:rPr>
            </w:pPr>
            <w:r w:rsidRPr="00B93702">
              <w:rPr>
                <w:lang w:eastAsia="en-US"/>
              </w:rPr>
              <w:t>N/A</w:t>
            </w:r>
          </w:p>
        </w:tc>
        <w:tc>
          <w:tcPr>
            <w:tcW w:w="506" w:type="pct"/>
          </w:tcPr>
          <w:p w14:paraId="620C7543" w14:textId="77777777" w:rsidR="004D2A03" w:rsidRPr="00B93702" w:rsidRDefault="004D2A03" w:rsidP="004D2A03">
            <w:pPr>
              <w:pStyle w:val="TAL"/>
              <w:rPr>
                <w:lang w:eastAsia="en-US"/>
              </w:rPr>
            </w:pPr>
            <w:r w:rsidRPr="00B93702">
              <w:rPr>
                <w:lang w:eastAsia="en-US"/>
              </w:rPr>
              <w:t>(TS 25.141)</w:t>
            </w:r>
          </w:p>
        </w:tc>
        <w:tc>
          <w:tcPr>
            <w:tcW w:w="519" w:type="pct"/>
          </w:tcPr>
          <w:p w14:paraId="12FB8780" w14:textId="77777777" w:rsidR="004D2A03" w:rsidRPr="00B93702" w:rsidRDefault="004D2A03" w:rsidP="004D2A03">
            <w:pPr>
              <w:pStyle w:val="TAL"/>
              <w:rPr>
                <w:lang w:eastAsia="en-US"/>
              </w:rPr>
            </w:pPr>
            <w:r w:rsidRPr="00B93702">
              <w:rPr>
                <w:lang w:eastAsia="en-US"/>
              </w:rPr>
              <w:t>(TS 25.141)</w:t>
            </w:r>
          </w:p>
        </w:tc>
        <w:tc>
          <w:tcPr>
            <w:tcW w:w="482" w:type="pct"/>
          </w:tcPr>
          <w:p w14:paraId="5689EC27" w14:textId="77777777" w:rsidR="004D2A03" w:rsidRPr="00B93702" w:rsidRDefault="004D2A03" w:rsidP="004D2A03">
            <w:pPr>
              <w:pStyle w:val="TAL"/>
              <w:rPr>
                <w:lang w:eastAsia="en-US"/>
              </w:rPr>
            </w:pPr>
            <w:r w:rsidRPr="00B93702">
              <w:rPr>
                <w:lang w:eastAsia="en-US"/>
              </w:rPr>
              <w:t>N/A</w:t>
            </w:r>
          </w:p>
        </w:tc>
        <w:tc>
          <w:tcPr>
            <w:tcW w:w="482" w:type="pct"/>
          </w:tcPr>
          <w:p w14:paraId="043565EB" w14:textId="77777777" w:rsidR="004D2A03" w:rsidRPr="00B93702" w:rsidRDefault="004D2A03" w:rsidP="004D2A03">
            <w:pPr>
              <w:pStyle w:val="TAL"/>
            </w:pPr>
            <w:r w:rsidRPr="00B93702">
              <w:rPr>
                <w:lang w:eastAsia="en-US"/>
              </w:rPr>
              <w:t>N/A</w:t>
            </w:r>
          </w:p>
        </w:tc>
        <w:tc>
          <w:tcPr>
            <w:tcW w:w="589" w:type="pct"/>
          </w:tcPr>
          <w:p w14:paraId="0F93A25E" w14:textId="77777777" w:rsidR="004D2A03" w:rsidRPr="00B93702" w:rsidRDefault="004D2A03" w:rsidP="004D2A03">
            <w:pPr>
              <w:pStyle w:val="TAL"/>
              <w:rPr>
                <w:lang w:eastAsia="en-US"/>
              </w:rPr>
            </w:pPr>
            <w:r w:rsidRPr="00B93702">
              <w:rPr>
                <w:rFonts w:cs="Arial"/>
              </w:rPr>
              <w:t>N/A</w:t>
            </w:r>
          </w:p>
        </w:tc>
        <w:tc>
          <w:tcPr>
            <w:tcW w:w="589" w:type="pct"/>
          </w:tcPr>
          <w:p w14:paraId="2DC8BA41" w14:textId="77777777" w:rsidR="004D2A03" w:rsidRPr="00B93702" w:rsidRDefault="004D2A03" w:rsidP="004D2A03">
            <w:pPr>
              <w:pStyle w:val="TAL"/>
            </w:pPr>
            <w:r w:rsidRPr="00B93702">
              <w:rPr>
                <w:lang w:eastAsia="en-US"/>
              </w:rPr>
              <w:t>(TS 25.141)</w:t>
            </w:r>
          </w:p>
        </w:tc>
        <w:tc>
          <w:tcPr>
            <w:tcW w:w="616" w:type="pct"/>
          </w:tcPr>
          <w:p w14:paraId="089E1BBE" w14:textId="77777777" w:rsidR="004D2A03" w:rsidRPr="00B93702" w:rsidRDefault="004D2A03" w:rsidP="004D2A03">
            <w:pPr>
              <w:pStyle w:val="TAL"/>
            </w:pPr>
            <w:r w:rsidRPr="00B93702">
              <w:rPr>
                <w:lang w:eastAsia="en-US"/>
              </w:rPr>
              <w:t>N/A</w:t>
            </w:r>
          </w:p>
        </w:tc>
      </w:tr>
      <w:tr w:rsidR="00B93702" w:rsidRPr="00B93702" w14:paraId="71BF674D" w14:textId="77777777" w:rsidTr="005D5A78">
        <w:trPr>
          <w:jc w:val="center"/>
        </w:trPr>
        <w:tc>
          <w:tcPr>
            <w:tcW w:w="675" w:type="pct"/>
            <w:vAlign w:val="center"/>
          </w:tcPr>
          <w:p w14:paraId="3BD40AF6"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14:paraId="50B555C2" w14:textId="77777777" w:rsidR="004D2A03" w:rsidRPr="00B93702" w:rsidRDefault="004D2A03" w:rsidP="004D2A03">
            <w:pPr>
              <w:pStyle w:val="TAL"/>
              <w:rPr>
                <w:lang w:eastAsia="en-US"/>
              </w:rPr>
            </w:pPr>
            <w:r w:rsidRPr="00B93702">
              <w:rPr>
                <w:lang w:eastAsia="en-US"/>
              </w:rPr>
              <w:t>N/A</w:t>
            </w:r>
          </w:p>
        </w:tc>
        <w:tc>
          <w:tcPr>
            <w:tcW w:w="506" w:type="pct"/>
          </w:tcPr>
          <w:p w14:paraId="57A7DDE0" w14:textId="77777777" w:rsidR="004D2A03" w:rsidRPr="00B93702" w:rsidRDefault="004D2A03" w:rsidP="004D2A03">
            <w:pPr>
              <w:pStyle w:val="TAL"/>
              <w:rPr>
                <w:lang w:eastAsia="en-US"/>
              </w:rPr>
            </w:pPr>
            <w:r w:rsidRPr="00B93702">
              <w:rPr>
                <w:lang w:eastAsia="en-US"/>
              </w:rPr>
              <w:t>N/A</w:t>
            </w:r>
          </w:p>
        </w:tc>
        <w:tc>
          <w:tcPr>
            <w:tcW w:w="519" w:type="pct"/>
          </w:tcPr>
          <w:p w14:paraId="5DF7B184" w14:textId="77777777" w:rsidR="004D2A03" w:rsidRPr="00B93702" w:rsidRDefault="004D2A03" w:rsidP="004D2A03">
            <w:pPr>
              <w:pStyle w:val="TAL"/>
              <w:rPr>
                <w:lang w:eastAsia="en-US"/>
              </w:rPr>
            </w:pPr>
            <w:r w:rsidRPr="00B93702">
              <w:rPr>
                <w:lang w:eastAsia="en-US"/>
              </w:rPr>
              <w:t>N/A</w:t>
            </w:r>
          </w:p>
        </w:tc>
        <w:tc>
          <w:tcPr>
            <w:tcW w:w="482" w:type="pct"/>
          </w:tcPr>
          <w:p w14:paraId="0261F850" w14:textId="77777777" w:rsidR="004D2A03" w:rsidRPr="00B93702" w:rsidRDefault="004D2A03" w:rsidP="004D2A03">
            <w:pPr>
              <w:pStyle w:val="TAL"/>
              <w:rPr>
                <w:lang w:eastAsia="en-US"/>
              </w:rPr>
            </w:pPr>
            <w:r w:rsidRPr="00B93702">
              <w:rPr>
                <w:lang w:eastAsia="en-US"/>
              </w:rPr>
              <w:t>N/A</w:t>
            </w:r>
          </w:p>
        </w:tc>
        <w:tc>
          <w:tcPr>
            <w:tcW w:w="482" w:type="pct"/>
          </w:tcPr>
          <w:p w14:paraId="037FC2FF" w14:textId="77777777" w:rsidR="004D2A03" w:rsidRPr="00B93702" w:rsidRDefault="004D2A03" w:rsidP="004D2A03">
            <w:pPr>
              <w:pStyle w:val="TAL"/>
              <w:rPr>
                <w:lang w:eastAsia="en-US"/>
              </w:rPr>
            </w:pPr>
            <w:r w:rsidRPr="00B93702">
              <w:rPr>
                <w:lang w:eastAsia="en-US"/>
              </w:rPr>
              <w:t>N/A</w:t>
            </w:r>
          </w:p>
        </w:tc>
        <w:tc>
          <w:tcPr>
            <w:tcW w:w="589" w:type="pct"/>
          </w:tcPr>
          <w:p w14:paraId="57687160" w14:textId="77777777" w:rsidR="004D2A03" w:rsidRPr="00B93702" w:rsidRDefault="004D2A03" w:rsidP="004D2A03">
            <w:pPr>
              <w:pStyle w:val="TAL"/>
              <w:rPr>
                <w:lang w:eastAsia="en-US"/>
              </w:rPr>
            </w:pPr>
            <w:r w:rsidRPr="00B93702">
              <w:rPr>
                <w:rFonts w:cs="Arial"/>
              </w:rPr>
              <w:t>N/A</w:t>
            </w:r>
          </w:p>
        </w:tc>
        <w:tc>
          <w:tcPr>
            <w:tcW w:w="589" w:type="pct"/>
          </w:tcPr>
          <w:p w14:paraId="5CD25E4F" w14:textId="77777777" w:rsidR="004D2A03" w:rsidRPr="00B93702" w:rsidRDefault="004D2A03" w:rsidP="004D2A03">
            <w:pPr>
              <w:pStyle w:val="TAL"/>
              <w:rPr>
                <w:lang w:eastAsia="en-US"/>
              </w:rPr>
            </w:pPr>
            <w:r w:rsidRPr="00B93702">
              <w:rPr>
                <w:lang w:eastAsia="en-US"/>
              </w:rPr>
              <w:t>N/A</w:t>
            </w:r>
          </w:p>
        </w:tc>
        <w:tc>
          <w:tcPr>
            <w:tcW w:w="616" w:type="pct"/>
          </w:tcPr>
          <w:p w14:paraId="0D78E394" w14:textId="77777777" w:rsidR="004D2A03" w:rsidRPr="00B93702" w:rsidRDefault="004D2A03" w:rsidP="004D2A03">
            <w:pPr>
              <w:pStyle w:val="TAL"/>
              <w:rPr>
                <w:lang w:eastAsia="en-US"/>
              </w:rPr>
            </w:pPr>
            <w:r w:rsidRPr="00B93702">
              <w:rPr>
                <w:lang w:eastAsia="en-US"/>
              </w:rPr>
              <w:t>N/A</w:t>
            </w:r>
          </w:p>
        </w:tc>
      </w:tr>
      <w:tr w:rsidR="00B93702" w:rsidRPr="00B93702" w14:paraId="3B61FE2B" w14:textId="77777777" w:rsidTr="005D5A78">
        <w:trPr>
          <w:jc w:val="center"/>
        </w:trPr>
        <w:tc>
          <w:tcPr>
            <w:tcW w:w="675" w:type="pct"/>
            <w:vAlign w:val="center"/>
          </w:tcPr>
          <w:p w14:paraId="56EADA33" w14:textId="77777777"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14:paraId="0AC1BFA8" w14:textId="77777777" w:rsidR="004D2A03" w:rsidRPr="00B93702" w:rsidRDefault="004D2A03" w:rsidP="004D2A03">
            <w:pPr>
              <w:pStyle w:val="TAL"/>
              <w:rPr>
                <w:lang w:eastAsia="en-US"/>
              </w:rPr>
            </w:pPr>
            <w:r w:rsidRPr="00B93702">
              <w:rPr>
                <w:lang w:eastAsia="en-US"/>
              </w:rPr>
              <w:t>(TS 36.141)</w:t>
            </w:r>
          </w:p>
        </w:tc>
        <w:tc>
          <w:tcPr>
            <w:tcW w:w="506" w:type="pct"/>
          </w:tcPr>
          <w:p w14:paraId="45E23D70" w14:textId="77777777" w:rsidR="004D2A03" w:rsidRPr="00B93702" w:rsidRDefault="004D2A03" w:rsidP="004D2A03">
            <w:pPr>
              <w:pStyle w:val="TAL"/>
              <w:rPr>
                <w:lang w:eastAsia="en-US"/>
              </w:rPr>
            </w:pPr>
            <w:r w:rsidRPr="00B93702">
              <w:rPr>
                <w:lang w:eastAsia="en-US"/>
              </w:rPr>
              <w:t>(TS 36.141)</w:t>
            </w:r>
          </w:p>
        </w:tc>
        <w:tc>
          <w:tcPr>
            <w:tcW w:w="519" w:type="pct"/>
          </w:tcPr>
          <w:p w14:paraId="135BCE60" w14:textId="77777777" w:rsidR="004D2A03" w:rsidRPr="00B93702" w:rsidRDefault="004D2A03" w:rsidP="004D2A03">
            <w:pPr>
              <w:pStyle w:val="TAL"/>
              <w:rPr>
                <w:lang w:eastAsia="en-US"/>
              </w:rPr>
            </w:pPr>
            <w:r w:rsidRPr="00B93702">
              <w:rPr>
                <w:lang w:eastAsia="en-US"/>
              </w:rPr>
              <w:t>(TS 36.141)</w:t>
            </w:r>
          </w:p>
        </w:tc>
        <w:tc>
          <w:tcPr>
            <w:tcW w:w="482" w:type="pct"/>
          </w:tcPr>
          <w:p w14:paraId="440906CD" w14:textId="77777777" w:rsidR="004D2A03" w:rsidRPr="00B93702" w:rsidRDefault="004D2A03" w:rsidP="004D2A03">
            <w:pPr>
              <w:pStyle w:val="TAL"/>
              <w:rPr>
                <w:lang w:eastAsia="en-US"/>
              </w:rPr>
            </w:pPr>
            <w:r w:rsidRPr="00B93702">
              <w:rPr>
                <w:lang w:eastAsia="en-US"/>
              </w:rPr>
              <w:t>(TS 36.141)</w:t>
            </w:r>
          </w:p>
        </w:tc>
        <w:tc>
          <w:tcPr>
            <w:tcW w:w="482" w:type="pct"/>
          </w:tcPr>
          <w:p w14:paraId="2956BCB8" w14:textId="77777777" w:rsidR="004D2A03" w:rsidRPr="00B93702" w:rsidRDefault="004D2A03" w:rsidP="004D2A03">
            <w:pPr>
              <w:pStyle w:val="TAL"/>
              <w:rPr>
                <w:lang w:eastAsia="en-US"/>
              </w:rPr>
            </w:pPr>
            <w:r w:rsidRPr="00B93702">
              <w:rPr>
                <w:lang w:eastAsia="en-US"/>
              </w:rPr>
              <w:t>(TS 36.141)</w:t>
            </w:r>
          </w:p>
        </w:tc>
        <w:tc>
          <w:tcPr>
            <w:tcW w:w="589" w:type="pct"/>
          </w:tcPr>
          <w:p w14:paraId="7F9294F0" w14:textId="77777777" w:rsidR="004D2A03" w:rsidRPr="00B93702" w:rsidRDefault="004D2A03" w:rsidP="004D2A03">
            <w:pPr>
              <w:pStyle w:val="TAL"/>
              <w:rPr>
                <w:lang w:eastAsia="en-US"/>
              </w:rPr>
            </w:pPr>
            <w:r w:rsidRPr="00B93702">
              <w:rPr>
                <w:rFonts w:cs="Arial"/>
              </w:rPr>
              <w:t>(TS 36.141)</w:t>
            </w:r>
          </w:p>
        </w:tc>
        <w:tc>
          <w:tcPr>
            <w:tcW w:w="589" w:type="pct"/>
          </w:tcPr>
          <w:p w14:paraId="3568C0EF" w14:textId="77777777" w:rsidR="004D2A03" w:rsidRPr="00B93702" w:rsidRDefault="004D2A03" w:rsidP="004D2A03">
            <w:pPr>
              <w:pStyle w:val="TAL"/>
              <w:rPr>
                <w:lang w:eastAsia="en-US"/>
              </w:rPr>
            </w:pPr>
            <w:r w:rsidRPr="00B93702">
              <w:rPr>
                <w:lang w:eastAsia="en-US"/>
              </w:rPr>
              <w:t>(TS 36.141)</w:t>
            </w:r>
          </w:p>
        </w:tc>
        <w:tc>
          <w:tcPr>
            <w:tcW w:w="616" w:type="pct"/>
          </w:tcPr>
          <w:p w14:paraId="0EBE7382" w14:textId="77777777" w:rsidR="004D2A03" w:rsidRPr="00B93702" w:rsidRDefault="004D2A03" w:rsidP="004D2A03">
            <w:pPr>
              <w:pStyle w:val="TAL"/>
              <w:rPr>
                <w:lang w:eastAsia="en-US"/>
              </w:rPr>
            </w:pPr>
            <w:r w:rsidRPr="00B93702">
              <w:rPr>
                <w:lang w:eastAsia="en-US"/>
              </w:rPr>
              <w:t>(TS 36.141)</w:t>
            </w:r>
          </w:p>
        </w:tc>
      </w:tr>
      <w:tr w:rsidR="00B93702" w:rsidRPr="00B93702" w14:paraId="057441A9" w14:textId="77777777" w:rsidTr="005D5A78">
        <w:trPr>
          <w:jc w:val="center"/>
        </w:trPr>
        <w:tc>
          <w:tcPr>
            <w:tcW w:w="675" w:type="pct"/>
            <w:vAlign w:val="center"/>
          </w:tcPr>
          <w:p w14:paraId="39609D73" w14:textId="77777777"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543" w:type="pct"/>
          </w:tcPr>
          <w:p w14:paraId="4A8518D9"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6F170F07"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62A86358"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70F82512"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7AB31846"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43B735A2"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66915999"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712722F0"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4F6F2E40" w14:textId="77777777" w:rsidTr="005D5A78">
        <w:trPr>
          <w:jc w:val="center"/>
        </w:trPr>
        <w:tc>
          <w:tcPr>
            <w:tcW w:w="675" w:type="pct"/>
            <w:vAlign w:val="center"/>
          </w:tcPr>
          <w:p w14:paraId="5807963B" w14:textId="77777777"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543" w:type="pct"/>
          </w:tcPr>
          <w:p w14:paraId="361B4B39"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502191DD"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32E5A20E"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2E86B39A"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00A4DD7C"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4FD19CE9"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377D7FB2"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6498A7ED"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3063014C" w14:textId="77777777" w:rsidTr="005D5A78">
        <w:trPr>
          <w:jc w:val="center"/>
        </w:trPr>
        <w:tc>
          <w:tcPr>
            <w:tcW w:w="675" w:type="pct"/>
          </w:tcPr>
          <w:p w14:paraId="774E3074" w14:textId="77777777" w:rsidR="004D2A03" w:rsidRPr="00B93702" w:rsidRDefault="004D2A03" w:rsidP="004D2A03">
            <w:pPr>
              <w:pStyle w:val="TAL"/>
              <w:rPr>
                <w:rFonts w:cs="Arial"/>
                <w:lang w:eastAsia="en-US"/>
              </w:rPr>
            </w:pPr>
            <w:r w:rsidRPr="00B93702">
              <w:rPr>
                <w:rFonts w:cs="Arial"/>
                <w:lang w:eastAsia="en-US"/>
              </w:rPr>
              <w:t>(Category A)</w:t>
            </w:r>
          </w:p>
        </w:tc>
        <w:tc>
          <w:tcPr>
            <w:tcW w:w="543" w:type="pct"/>
          </w:tcPr>
          <w:p w14:paraId="0DA5BEDD" w14:textId="77777777" w:rsidR="004D2A03" w:rsidRPr="00B93702" w:rsidRDefault="004D2A03" w:rsidP="004D2A03">
            <w:pPr>
              <w:pStyle w:val="TAL"/>
              <w:rPr>
                <w:lang w:eastAsia="en-US"/>
              </w:rPr>
            </w:pPr>
            <w:r w:rsidRPr="00B93702">
              <w:rPr>
                <w:lang w:eastAsia="en-US"/>
              </w:rPr>
              <w:t>TC9</w:t>
            </w:r>
          </w:p>
        </w:tc>
        <w:tc>
          <w:tcPr>
            <w:tcW w:w="506" w:type="pct"/>
          </w:tcPr>
          <w:p w14:paraId="2A97ED58" w14:textId="77777777" w:rsidR="004D2A03" w:rsidRPr="00B93702" w:rsidRDefault="004D2A03" w:rsidP="004D2A03">
            <w:pPr>
              <w:pStyle w:val="TAL"/>
              <w:rPr>
                <w:lang w:eastAsia="en-US"/>
              </w:rPr>
            </w:pPr>
            <w:r w:rsidRPr="00B93702">
              <w:rPr>
                <w:lang w:eastAsia="en-US"/>
              </w:rPr>
              <w:t>TC10</w:t>
            </w:r>
          </w:p>
        </w:tc>
        <w:tc>
          <w:tcPr>
            <w:tcW w:w="519" w:type="pct"/>
          </w:tcPr>
          <w:p w14:paraId="21790045" w14:textId="77777777" w:rsidR="004D2A03" w:rsidRPr="00B93702" w:rsidRDefault="004D2A03" w:rsidP="004D2A03">
            <w:pPr>
              <w:pStyle w:val="TAL"/>
              <w:rPr>
                <w:lang w:eastAsia="en-US"/>
              </w:rPr>
            </w:pPr>
            <w:r w:rsidRPr="00B93702">
              <w:rPr>
                <w:lang w:eastAsia="en-US"/>
              </w:rPr>
              <w:t>TC10</w:t>
            </w:r>
          </w:p>
        </w:tc>
        <w:tc>
          <w:tcPr>
            <w:tcW w:w="482" w:type="pct"/>
          </w:tcPr>
          <w:p w14:paraId="3A0C0C7E" w14:textId="77777777" w:rsidR="004D2A03" w:rsidRPr="00B93702" w:rsidRDefault="004D2A03" w:rsidP="004D2A03">
            <w:pPr>
              <w:pStyle w:val="TAL"/>
              <w:rPr>
                <w:lang w:eastAsia="en-US"/>
              </w:rPr>
            </w:pPr>
            <w:r w:rsidRPr="00B93702">
              <w:rPr>
                <w:lang w:eastAsia="en-US"/>
              </w:rPr>
              <w:t>TC11</w:t>
            </w:r>
          </w:p>
        </w:tc>
        <w:tc>
          <w:tcPr>
            <w:tcW w:w="482" w:type="pct"/>
          </w:tcPr>
          <w:p w14:paraId="7B4804CD" w14:textId="77777777" w:rsidR="004D2A03" w:rsidRPr="00B93702" w:rsidRDefault="004D2A03" w:rsidP="005D5A78">
            <w:pPr>
              <w:pStyle w:val="TAL"/>
            </w:pPr>
            <w:r w:rsidRPr="00B93702">
              <w:t>TC11</w:t>
            </w:r>
          </w:p>
        </w:tc>
        <w:tc>
          <w:tcPr>
            <w:tcW w:w="589" w:type="pct"/>
          </w:tcPr>
          <w:p w14:paraId="14ED342C" w14:textId="77777777" w:rsidR="004D2A03" w:rsidRPr="00B93702" w:rsidRDefault="004D2A03" w:rsidP="004D2A03">
            <w:pPr>
              <w:pStyle w:val="TAL"/>
            </w:pPr>
            <w:r w:rsidRPr="00B93702">
              <w:t>TC11</w:t>
            </w:r>
          </w:p>
        </w:tc>
        <w:tc>
          <w:tcPr>
            <w:tcW w:w="589" w:type="pct"/>
          </w:tcPr>
          <w:p w14:paraId="6AF72DA9" w14:textId="77777777" w:rsidR="004D2A03" w:rsidRPr="00B93702" w:rsidRDefault="004D2A03" w:rsidP="005D5A78">
            <w:pPr>
              <w:pStyle w:val="TAL"/>
            </w:pPr>
            <w:r w:rsidRPr="00B93702">
              <w:t>TC12</w:t>
            </w:r>
          </w:p>
        </w:tc>
        <w:tc>
          <w:tcPr>
            <w:tcW w:w="616" w:type="pct"/>
          </w:tcPr>
          <w:p w14:paraId="279F96A5" w14:textId="77777777" w:rsidR="004D2A03" w:rsidRPr="00B93702" w:rsidRDefault="004D2A03" w:rsidP="005D5A78">
            <w:pPr>
              <w:pStyle w:val="TAL"/>
            </w:pPr>
            <w:r w:rsidRPr="00B93702">
              <w:t>TC13</w:t>
            </w:r>
          </w:p>
        </w:tc>
      </w:tr>
      <w:tr w:rsidR="00B93702" w:rsidRPr="00B93702" w14:paraId="15C5F085" w14:textId="77777777" w:rsidTr="005D5A78">
        <w:trPr>
          <w:jc w:val="center"/>
        </w:trPr>
        <w:tc>
          <w:tcPr>
            <w:tcW w:w="675" w:type="pct"/>
          </w:tcPr>
          <w:p w14:paraId="613593C7" w14:textId="77777777" w:rsidR="004D2A03" w:rsidRPr="00B93702" w:rsidRDefault="004D2A03" w:rsidP="004D2A03">
            <w:pPr>
              <w:pStyle w:val="TAL"/>
              <w:rPr>
                <w:rFonts w:cs="Arial"/>
                <w:lang w:eastAsia="en-US"/>
              </w:rPr>
            </w:pPr>
            <w:r w:rsidRPr="00B93702">
              <w:rPr>
                <w:rFonts w:cs="Arial"/>
                <w:lang w:eastAsia="en-US"/>
              </w:rPr>
              <w:t>(Category B)</w:t>
            </w:r>
          </w:p>
        </w:tc>
        <w:tc>
          <w:tcPr>
            <w:tcW w:w="543" w:type="pct"/>
          </w:tcPr>
          <w:p w14:paraId="5F732AF5" w14:textId="77777777" w:rsidR="004D2A03" w:rsidRPr="00B93702" w:rsidRDefault="004D2A03" w:rsidP="004D2A03">
            <w:pPr>
              <w:pStyle w:val="TAL"/>
              <w:rPr>
                <w:lang w:eastAsia="en-US"/>
              </w:rPr>
            </w:pPr>
            <w:r w:rsidRPr="00B93702">
              <w:rPr>
                <w:lang w:eastAsia="en-US"/>
              </w:rPr>
              <w:t>TC9</w:t>
            </w:r>
          </w:p>
        </w:tc>
        <w:tc>
          <w:tcPr>
            <w:tcW w:w="506" w:type="pct"/>
          </w:tcPr>
          <w:p w14:paraId="6043E7E5" w14:textId="77777777" w:rsidR="004D2A03" w:rsidRPr="00B93702" w:rsidRDefault="004D2A03" w:rsidP="004D2A03">
            <w:pPr>
              <w:pStyle w:val="TAL"/>
              <w:rPr>
                <w:lang w:eastAsia="en-US"/>
              </w:rPr>
            </w:pPr>
            <w:r w:rsidRPr="00B93702">
              <w:rPr>
                <w:lang w:eastAsia="en-US"/>
              </w:rPr>
              <w:t>TC10</w:t>
            </w:r>
          </w:p>
        </w:tc>
        <w:tc>
          <w:tcPr>
            <w:tcW w:w="519" w:type="pct"/>
          </w:tcPr>
          <w:p w14:paraId="282435CD" w14:textId="77777777" w:rsidR="004D2A03" w:rsidRPr="00B93702" w:rsidRDefault="004D2A03" w:rsidP="004D2A03">
            <w:pPr>
              <w:pStyle w:val="TAL"/>
              <w:rPr>
                <w:lang w:eastAsia="en-US"/>
              </w:rPr>
            </w:pPr>
            <w:r w:rsidRPr="00B93702">
              <w:rPr>
                <w:lang w:eastAsia="en-US"/>
              </w:rPr>
              <w:t>TC10</w:t>
            </w:r>
          </w:p>
        </w:tc>
        <w:tc>
          <w:tcPr>
            <w:tcW w:w="482" w:type="pct"/>
          </w:tcPr>
          <w:p w14:paraId="1030CBBF" w14:textId="77777777" w:rsidR="004D2A03" w:rsidRPr="00B93702" w:rsidRDefault="004D2A03" w:rsidP="004D2A03">
            <w:pPr>
              <w:pStyle w:val="TAL"/>
              <w:rPr>
                <w:lang w:eastAsia="en-US"/>
              </w:rPr>
            </w:pPr>
            <w:r w:rsidRPr="00B93702">
              <w:rPr>
                <w:lang w:eastAsia="en-US"/>
              </w:rPr>
              <w:t>TC11</w:t>
            </w:r>
          </w:p>
        </w:tc>
        <w:tc>
          <w:tcPr>
            <w:tcW w:w="482" w:type="pct"/>
          </w:tcPr>
          <w:p w14:paraId="3B0522CC" w14:textId="77777777" w:rsidR="004D2A03" w:rsidRPr="00B93702" w:rsidRDefault="004D2A03" w:rsidP="005D5A78">
            <w:pPr>
              <w:pStyle w:val="TAL"/>
            </w:pPr>
            <w:r w:rsidRPr="00B93702">
              <w:t>TC11</w:t>
            </w:r>
          </w:p>
        </w:tc>
        <w:tc>
          <w:tcPr>
            <w:tcW w:w="589" w:type="pct"/>
          </w:tcPr>
          <w:p w14:paraId="4F14BFBB" w14:textId="77777777" w:rsidR="004D2A03" w:rsidRPr="00B93702" w:rsidRDefault="004D2A03" w:rsidP="004D2A03">
            <w:pPr>
              <w:pStyle w:val="TAL"/>
            </w:pPr>
            <w:r w:rsidRPr="00B93702">
              <w:t>TC11</w:t>
            </w:r>
          </w:p>
        </w:tc>
        <w:tc>
          <w:tcPr>
            <w:tcW w:w="589" w:type="pct"/>
          </w:tcPr>
          <w:p w14:paraId="6A0C37AE" w14:textId="77777777" w:rsidR="004D2A03" w:rsidRPr="00B93702" w:rsidRDefault="004D2A03" w:rsidP="005D5A78">
            <w:pPr>
              <w:pStyle w:val="TAL"/>
            </w:pPr>
            <w:r w:rsidRPr="00B93702">
              <w:t>TC12</w:t>
            </w:r>
          </w:p>
        </w:tc>
        <w:tc>
          <w:tcPr>
            <w:tcW w:w="616" w:type="pct"/>
          </w:tcPr>
          <w:p w14:paraId="71C10ABD" w14:textId="77777777" w:rsidR="004D2A03" w:rsidRPr="00B93702" w:rsidRDefault="004D2A03" w:rsidP="005D5A78">
            <w:pPr>
              <w:pStyle w:val="TAL"/>
            </w:pPr>
            <w:r w:rsidRPr="00B93702">
              <w:t>TC13</w:t>
            </w:r>
          </w:p>
        </w:tc>
      </w:tr>
      <w:tr w:rsidR="00B93702" w:rsidRPr="00B93702" w14:paraId="52B42299" w14:textId="77777777" w:rsidTr="005D5A78">
        <w:trPr>
          <w:jc w:val="center"/>
        </w:trPr>
        <w:tc>
          <w:tcPr>
            <w:tcW w:w="675" w:type="pct"/>
            <w:vAlign w:val="center"/>
          </w:tcPr>
          <w:p w14:paraId="65A8DB88" w14:textId="77777777" w:rsidR="004D2A03" w:rsidRPr="00B93702" w:rsidRDefault="004D2A03" w:rsidP="004D2A03">
            <w:pPr>
              <w:pStyle w:val="TAL"/>
              <w:rPr>
                <w:rFonts w:cs="Arial"/>
                <w:lang w:eastAsia="en-US"/>
              </w:rPr>
            </w:pPr>
            <w:r w:rsidRPr="00B93702">
              <w:rPr>
                <w:rFonts w:cs="Arial"/>
                <w:lang w:eastAsia="en-US"/>
              </w:rPr>
              <w:t>Additional requirement for BC2 (Category B)</w:t>
            </w:r>
          </w:p>
        </w:tc>
        <w:tc>
          <w:tcPr>
            <w:tcW w:w="543" w:type="pct"/>
          </w:tcPr>
          <w:p w14:paraId="19FAD99C" w14:textId="77777777" w:rsidR="004D2A03" w:rsidRPr="00B93702" w:rsidRDefault="004D2A03" w:rsidP="004D2A03">
            <w:pPr>
              <w:pStyle w:val="TAL"/>
              <w:rPr>
                <w:lang w:eastAsia="en-US"/>
              </w:rPr>
            </w:pPr>
            <w:r w:rsidRPr="00B93702">
              <w:rPr>
                <w:lang w:eastAsia="en-US"/>
              </w:rPr>
              <w:t>TC9</w:t>
            </w:r>
          </w:p>
        </w:tc>
        <w:tc>
          <w:tcPr>
            <w:tcW w:w="506" w:type="pct"/>
          </w:tcPr>
          <w:p w14:paraId="477AEA0C" w14:textId="77777777" w:rsidR="004D2A03" w:rsidRPr="00B93702" w:rsidRDefault="004D2A03" w:rsidP="004D2A03">
            <w:pPr>
              <w:pStyle w:val="TAL"/>
              <w:rPr>
                <w:lang w:eastAsia="en-US"/>
              </w:rPr>
            </w:pPr>
            <w:r w:rsidRPr="00B93702">
              <w:rPr>
                <w:lang w:eastAsia="en-US"/>
              </w:rPr>
              <w:t>TC10</w:t>
            </w:r>
          </w:p>
        </w:tc>
        <w:tc>
          <w:tcPr>
            <w:tcW w:w="519" w:type="pct"/>
          </w:tcPr>
          <w:p w14:paraId="5171A6ED" w14:textId="77777777" w:rsidR="004D2A03" w:rsidRPr="00B93702" w:rsidRDefault="004D2A03" w:rsidP="004D2A03">
            <w:pPr>
              <w:pStyle w:val="TAL"/>
              <w:rPr>
                <w:lang w:eastAsia="en-US"/>
              </w:rPr>
            </w:pPr>
            <w:r w:rsidRPr="00B93702">
              <w:rPr>
                <w:lang w:eastAsia="en-US"/>
              </w:rPr>
              <w:t>TC10</w:t>
            </w:r>
          </w:p>
        </w:tc>
        <w:tc>
          <w:tcPr>
            <w:tcW w:w="482" w:type="pct"/>
          </w:tcPr>
          <w:p w14:paraId="101DA067" w14:textId="77777777" w:rsidR="004D2A03" w:rsidRPr="00B93702" w:rsidRDefault="004D2A03" w:rsidP="004D2A03">
            <w:pPr>
              <w:pStyle w:val="TAL"/>
              <w:rPr>
                <w:lang w:eastAsia="en-US"/>
              </w:rPr>
            </w:pPr>
            <w:r w:rsidRPr="00B93702">
              <w:rPr>
                <w:lang w:eastAsia="en-US"/>
              </w:rPr>
              <w:t>TC11</w:t>
            </w:r>
          </w:p>
        </w:tc>
        <w:tc>
          <w:tcPr>
            <w:tcW w:w="482" w:type="pct"/>
          </w:tcPr>
          <w:p w14:paraId="5B9F3BC6" w14:textId="77777777" w:rsidR="004D2A03" w:rsidRPr="00B93702" w:rsidRDefault="004D2A03" w:rsidP="005D5A78">
            <w:pPr>
              <w:pStyle w:val="TAL"/>
              <w:rPr>
                <w:szCs w:val="18"/>
              </w:rPr>
            </w:pPr>
            <w:r w:rsidRPr="00B93702">
              <w:t>TC11</w:t>
            </w:r>
          </w:p>
        </w:tc>
        <w:tc>
          <w:tcPr>
            <w:tcW w:w="589" w:type="pct"/>
          </w:tcPr>
          <w:p w14:paraId="06C50927" w14:textId="77777777" w:rsidR="004D2A03" w:rsidRPr="00B93702" w:rsidRDefault="004D2A03" w:rsidP="004D2A03">
            <w:pPr>
              <w:pStyle w:val="TAL"/>
            </w:pPr>
            <w:r w:rsidRPr="00B93702">
              <w:t>N/A</w:t>
            </w:r>
          </w:p>
        </w:tc>
        <w:tc>
          <w:tcPr>
            <w:tcW w:w="589" w:type="pct"/>
          </w:tcPr>
          <w:p w14:paraId="4FFCD810" w14:textId="77777777" w:rsidR="004D2A03" w:rsidRPr="00B93702" w:rsidRDefault="004D2A03" w:rsidP="005D5A78">
            <w:pPr>
              <w:pStyle w:val="TAL"/>
              <w:rPr>
                <w:szCs w:val="18"/>
              </w:rPr>
            </w:pPr>
            <w:r w:rsidRPr="00B93702">
              <w:t>TC12</w:t>
            </w:r>
          </w:p>
        </w:tc>
        <w:tc>
          <w:tcPr>
            <w:tcW w:w="616" w:type="pct"/>
          </w:tcPr>
          <w:p w14:paraId="31F9AED0" w14:textId="77777777" w:rsidR="004D2A03" w:rsidRPr="00B93702" w:rsidRDefault="004D2A03" w:rsidP="005D5A78">
            <w:pPr>
              <w:pStyle w:val="TAL"/>
              <w:rPr>
                <w:szCs w:val="18"/>
              </w:rPr>
            </w:pPr>
            <w:r w:rsidRPr="00B93702">
              <w:t>TC13</w:t>
            </w:r>
          </w:p>
        </w:tc>
      </w:tr>
      <w:tr w:rsidR="00B93702" w:rsidRPr="00B93702" w14:paraId="01FCC1F2" w14:textId="77777777" w:rsidTr="005D5A78">
        <w:trPr>
          <w:jc w:val="center"/>
        </w:trPr>
        <w:tc>
          <w:tcPr>
            <w:tcW w:w="675" w:type="pct"/>
          </w:tcPr>
          <w:p w14:paraId="63A03AE5" w14:textId="77777777"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543" w:type="pct"/>
          </w:tcPr>
          <w:p w14:paraId="150051F0" w14:textId="77777777" w:rsidR="004D2A03" w:rsidRPr="00B93702" w:rsidRDefault="004D2A03" w:rsidP="004D2A03">
            <w:pPr>
              <w:pStyle w:val="TAL"/>
              <w:rPr>
                <w:lang w:eastAsia="en-US"/>
              </w:rPr>
            </w:pPr>
            <w:r w:rsidRPr="00B93702">
              <w:rPr>
                <w:lang w:eastAsia="en-US"/>
              </w:rPr>
              <w:t>TC9</w:t>
            </w:r>
          </w:p>
        </w:tc>
        <w:tc>
          <w:tcPr>
            <w:tcW w:w="506" w:type="pct"/>
          </w:tcPr>
          <w:p w14:paraId="4854297F" w14:textId="77777777" w:rsidR="004D2A03" w:rsidRPr="00B93702" w:rsidRDefault="004D2A03" w:rsidP="004D2A03">
            <w:pPr>
              <w:pStyle w:val="TAL"/>
              <w:rPr>
                <w:lang w:eastAsia="en-US"/>
              </w:rPr>
            </w:pPr>
            <w:r w:rsidRPr="00B93702">
              <w:rPr>
                <w:lang w:eastAsia="en-US"/>
              </w:rPr>
              <w:t>TC10</w:t>
            </w:r>
          </w:p>
        </w:tc>
        <w:tc>
          <w:tcPr>
            <w:tcW w:w="519" w:type="pct"/>
          </w:tcPr>
          <w:p w14:paraId="5FC8C7A6" w14:textId="77777777" w:rsidR="004D2A03" w:rsidRPr="00B93702" w:rsidRDefault="004D2A03" w:rsidP="004D2A03">
            <w:pPr>
              <w:pStyle w:val="TAL"/>
              <w:rPr>
                <w:lang w:eastAsia="en-US"/>
              </w:rPr>
            </w:pPr>
            <w:r w:rsidRPr="00B93702">
              <w:rPr>
                <w:lang w:eastAsia="en-US"/>
              </w:rPr>
              <w:t>TC10</w:t>
            </w:r>
          </w:p>
        </w:tc>
        <w:tc>
          <w:tcPr>
            <w:tcW w:w="482" w:type="pct"/>
          </w:tcPr>
          <w:p w14:paraId="34A01554" w14:textId="77777777" w:rsidR="004D2A03" w:rsidRPr="00B93702" w:rsidRDefault="004D2A03" w:rsidP="004D2A03">
            <w:pPr>
              <w:pStyle w:val="TAL"/>
              <w:rPr>
                <w:lang w:eastAsia="en-US"/>
              </w:rPr>
            </w:pPr>
            <w:r w:rsidRPr="00B93702">
              <w:rPr>
                <w:lang w:eastAsia="en-US"/>
              </w:rPr>
              <w:t>TC11</w:t>
            </w:r>
          </w:p>
        </w:tc>
        <w:tc>
          <w:tcPr>
            <w:tcW w:w="482" w:type="pct"/>
          </w:tcPr>
          <w:p w14:paraId="7C5F122D" w14:textId="77777777" w:rsidR="004D2A03" w:rsidRPr="00B93702" w:rsidRDefault="004D2A03" w:rsidP="005D5A78">
            <w:pPr>
              <w:pStyle w:val="TAL"/>
            </w:pPr>
            <w:r w:rsidRPr="00B93702">
              <w:t>TC11</w:t>
            </w:r>
          </w:p>
        </w:tc>
        <w:tc>
          <w:tcPr>
            <w:tcW w:w="589" w:type="pct"/>
          </w:tcPr>
          <w:p w14:paraId="6649404E" w14:textId="77777777" w:rsidR="004D2A03" w:rsidRPr="00B93702" w:rsidRDefault="004D2A03" w:rsidP="004D2A03">
            <w:pPr>
              <w:pStyle w:val="TAL"/>
            </w:pPr>
            <w:r w:rsidRPr="00B93702">
              <w:t>TC11</w:t>
            </w:r>
          </w:p>
        </w:tc>
        <w:tc>
          <w:tcPr>
            <w:tcW w:w="589" w:type="pct"/>
          </w:tcPr>
          <w:p w14:paraId="2334E933" w14:textId="77777777" w:rsidR="004D2A03" w:rsidRPr="00B93702" w:rsidRDefault="004D2A03" w:rsidP="005D5A78">
            <w:pPr>
              <w:pStyle w:val="TAL"/>
            </w:pPr>
            <w:r w:rsidRPr="00B93702">
              <w:t>TC12</w:t>
            </w:r>
          </w:p>
        </w:tc>
        <w:tc>
          <w:tcPr>
            <w:tcW w:w="616" w:type="pct"/>
          </w:tcPr>
          <w:p w14:paraId="3FE2FC7B" w14:textId="77777777" w:rsidR="004D2A03" w:rsidRPr="00B93702" w:rsidRDefault="004D2A03" w:rsidP="005D5A78">
            <w:pPr>
              <w:pStyle w:val="TAL"/>
            </w:pPr>
            <w:r w:rsidRPr="00B93702">
              <w:t>TC13</w:t>
            </w:r>
          </w:p>
        </w:tc>
      </w:tr>
      <w:tr w:rsidR="00B93702" w:rsidRPr="00B93702" w14:paraId="389CF53D" w14:textId="77777777" w:rsidTr="005D5A78">
        <w:trPr>
          <w:jc w:val="center"/>
        </w:trPr>
        <w:tc>
          <w:tcPr>
            <w:tcW w:w="675" w:type="pct"/>
          </w:tcPr>
          <w:p w14:paraId="58A90A6C" w14:textId="77777777"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543" w:type="pct"/>
          </w:tcPr>
          <w:p w14:paraId="6801C333" w14:textId="77777777" w:rsidR="004D2A03" w:rsidRPr="00B93702" w:rsidRDefault="004D2A03" w:rsidP="004D2A03">
            <w:pPr>
              <w:pStyle w:val="TAL"/>
              <w:rPr>
                <w:lang w:eastAsia="en-US"/>
              </w:rPr>
            </w:pPr>
            <w:r w:rsidRPr="00B93702">
              <w:rPr>
                <w:lang w:eastAsia="en-US"/>
              </w:rPr>
              <w:t>TC9</w:t>
            </w:r>
          </w:p>
        </w:tc>
        <w:tc>
          <w:tcPr>
            <w:tcW w:w="506" w:type="pct"/>
          </w:tcPr>
          <w:p w14:paraId="26AA76F0" w14:textId="77777777" w:rsidR="004D2A03" w:rsidRPr="00B93702" w:rsidRDefault="004D2A03" w:rsidP="004D2A03">
            <w:pPr>
              <w:pStyle w:val="TAL"/>
              <w:rPr>
                <w:lang w:eastAsia="en-US"/>
              </w:rPr>
            </w:pPr>
            <w:r w:rsidRPr="00B93702">
              <w:rPr>
                <w:lang w:eastAsia="en-US"/>
              </w:rPr>
              <w:t>TC10</w:t>
            </w:r>
          </w:p>
        </w:tc>
        <w:tc>
          <w:tcPr>
            <w:tcW w:w="519" w:type="pct"/>
          </w:tcPr>
          <w:p w14:paraId="74A18EE1" w14:textId="77777777" w:rsidR="004D2A03" w:rsidRPr="00B93702" w:rsidRDefault="004D2A03" w:rsidP="004D2A03">
            <w:pPr>
              <w:pStyle w:val="TAL"/>
              <w:rPr>
                <w:lang w:eastAsia="en-US"/>
              </w:rPr>
            </w:pPr>
            <w:r w:rsidRPr="00B93702">
              <w:rPr>
                <w:lang w:eastAsia="en-US"/>
              </w:rPr>
              <w:t>TC10</w:t>
            </w:r>
          </w:p>
        </w:tc>
        <w:tc>
          <w:tcPr>
            <w:tcW w:w="482" w:type="pct"/>
          </w:tcPr>
          <w:p w14:paraId="74F348B1" w14:textId="77777777" w:rsidR="004D2A03" w:rsidRPr="00B93702" w:rsidRDefault="004D2A03" w:rsidP="004D2A03">
            <w:pPr>
              <w:pStyle w:val="TAL"/>
              <w:rPr>
                <w:lang w:eastAsia="en-US"/>
              </w:rPr>
            </w:pPr>
            <w:r w:rsidRPr="00B93702">
              <w:rPr>
                <w:lang w:eastAsia="en-US"/>
              </w:rPr>
              <w:t>TC11</w:t>
            </w:r>
          </w:p>
        </w:tc>
        <w:tc>
          <w:tcPr>
            <w:tcW w:w="482" w:type="pct"/>
          </w:tcPr>
          <w:p w14:paraId="3438B15A" w14:textId="77777777" w:rsidR="004D2A03" w:rsidRPr="00B93702" w:rsidRDefault="004D2A03" w:rsidP="005D5A78">
            <w:pPr>
              <w:pStyle w:val="TAL"/>
            </w:pPr>
            <w:r w:rsidRPr="00B93702">
              <w:t>TC11</w:t>
            </w:r>
          </w:p>
        </w:tc>
        <w:tc>
          <w:tcPr>
            <w:tcW w:w="589" w:type="pct"/>
          </w:tcPr>
          <w:p w14:paraId="7DF897B1" w14:textId="77777777" w:rsidR="004D2A03" w:rsidRPr="00B93702" w:rsidRDefault="004D2A03" w:rsidP="004D2A03">
            <w:pPr>
              <w:pStyle w:val="TAL"/>
            </w:pPr>
            <w:r w:rsidRPr="00B93702">
              <w:t>TC11</w:t>
            </w:r>
          </w:p>
        </w:tc>
        <w:tc>
          <w:tcPr>
            <w:tcW w:w="589" w:type="pct"/>
          </w:tcPr>
          <w:p w14:paraId="44E064E0" w14:textId="77777777" w:rsidR="004D2A03" w:rsidRPr="00B93702" w:rsidRDefault="004D2A03" w:rsidP="005D5A78">
            <w:pPr>
              <w:pStyle w:val="TAL"/>
            </w:pPr>
            <w:r w:rsidRPr="00B93702">
              <w:t>TC12</w:t>
            </w:r>
          </w:p>
        </w:tc>
        <w:tc>
          <w:tcPr>
            <w:tcW w:w="616" w:type="pct"/>
          </w:tcPr>
          <w:p w14:paraId="6F8ABDB6" w14:textId="77777777" w:rsidR="004D2A03" w:rsidRPr="00B93702" w:rsidRDefault="004D2A03" w:rsidP="005D5A78">
            <w:pPr>
              <w:pStyle w:val="TAL"/>
            </w:pPr>
            <w:r w:rsidRPr="00B93702">
              <w:t>TC13</w:t>
            </w:r>
          </w:p>
        </w:tc>
      </w:tr>
      <w:tr w:rsidR="00B93702" w:rsidRPr="00B93702" w14:paraId="27D21DA5" w14:textId="77777777" w:rsidTr="005D5A78">
        <w:trPr>
          <w:jc w:val="center"/>
        </w:trPr>
        <w:tc>
          <w:tcPr>
            <w:tcW w:w="675" w:type="pct"/>
            <w:vAlign w:val="center"/>
          </w:tcPr>
          <w:p w14:paraId="78790464" w14:textId="77777777" w:rsidR="004D2A03" w:rsidRPr="00B93702" w:rsidRDefault="004D2A03" w:rsidP="004D2A03">
            <w:pPr>
              <w:pStyle w:val="TAL"/>
              <w:rPr>
                <w:rFonts w:cs="Arial"/>
                <w:lang w:eastAsia="en-US"/>
              </w:rPr>
            </w:pPr>
            <w:r w:rsidRPr="00B93702">
              <w:rPr>
                <w:rFonts w:cs="Arial"/>
                <w:lang w:eastAsia="en-US"/>
              </w:rPr>
              <w:t>Co-location with other Base Stations</w:t>
            </w:r>
          </w:p>
        </w:tc>
        <w:tc>
          <w:tcPr>
            <w:tcW w:w="543" w:type="pct"/>
          </w:tcPr>
          <w:p w14:paraId="55AA6B5C" w14:textId="77777777" w:rsidR="004D2A03" w:rsidRPr="00B93702" w:rsidRDefault="004D2A03" w:rsidP="004D2A03">
            <w:pPr>
              <w:pStyle w:val="TAL"/>
              <w:rPr>
                <w:lang w:eastAsia="en-US"/>
              </w:rPr>
            </w:pPr>
            <w:r w:rsidRPr="00B93702">
              <w:rPr>
                <w:lang w:eastAsia="en-US"/>
              </w:rPr>
              <w:t>TC9</w:t>
            </w:r>
          </w:p>
        </w:tc>
        <w:tc>
          <w:tcPr>
            <w:tcW w:w="506" w:type="pct"/>
          </w:tcPr>
          <w:p w14:paraId="05E58C28" w14:textId="77777777" w:rsidR="004D2A03" w:rsidRPr="00B93702" w:rsidRDefault="004D2A03" w:rsidP="004D2A03">
            <w:pPr>
              <w:pStyle w:val="TAL"/>
              <w:rPr>
                <w:lang w:eastAsia="en-US"/>
              </w:rPr>
            </w:pPr>
            <w:r w:rsidRPr="00B93702">
              <w:rPr>
                <w:lang w:eastAsia="en-US"/>
              </w:rPr>
              <w:t>TC10</w:t>
            </w:r>
          </w:p>
        </w:tc>
        <w:tc>
          <w:tcPr>
            <w:tcW w:w="519" w:type="pct"/>
          </w:tcPr>
          <w:p w14:paraId="523E84F1" w14:textId="77777777" w:rsidR="004D2A03" w:rsidRPr="00B93702" w:rsidRDefault="004D2A03" w:rsidP="004D2A03">
            <w:pPr>
              <w:pStyle w:val="TAL"/>
              <w:rPr>
                <w:lang w:eastAsia="en-US"/>
              </w:rPr>
            </w:pPr>
            <w:r w:rsidRPr="00B93702">
              <w:rPr>
                <w:lang w:eastAsia="en-US"/>
              </w:rPr>
              <w:t>TC10</w:t>
            </w:r>
          </w:p>
        </w:tc>
        <w:tc>
          <w:tcPr>
            <w:tcW w:w="482" w:type="pct"/>
          </w:tcPr>
          <w:p w14:paraId="437EE40C" w14:textId="77777777" w:rsidR="004D2A03" w:rsidRPr="00B93702" w:rsidRDefault="004D2A03" w:rsidP="004D2A03">
            <w:pPr>
              <w:pStyle w:val="TAL"/>
              <w:rPr>
                <w:lang w:eastAsia="en-US"/>
              </w:rPr>
            </w:pPr>
            <w:r w:rsidRPr="00B93702">
              <w:rPr>
                <w:lang w:eastAsia="en-US"/>
              </w:rPr>
              <w:t>TC11</w:t>
            </w:r>
          </w:p>
        </w:tc>
        <w:tc>
          <w:tcPr>
            <w:tcW w:w="482" w:type="pct"/>
          </w:tcPr>
          <w:p w14:paraId="75FF79AC" w14:textId="77777777" w:rsidR="004D2A03" w:rsidRPr="00B93702" w:rsidRDefault="004D2A03" w:rsidP="005D5A78">
            <w:pPr>
              <w:pStyle w:val="TAL"/>
            </w:pPr>
            <w:r w:rsidRPr="00B93702">
              <w:t>TC11</w:t>
            </w:r>
          </w:p>
        </w:tc>
        <w:tc>
          <w:tcPr>
            <w:tcW w:w="589" w:type="pct"/>
          </w:tcPr>
          <w:p w14:paraId="64EBA91A" w14:textId="77777777" w:rsidR="004D2A03" w:rsidRPr="00B93702" w:rsidRDefault="004D2A03" w:rsidP="004D2A03">
            <w:pPr>
              <w:pStyle w:val="TAL"/>
            </w:pPr>
            <w:r w:rsidRPr="00B93702">
              <w:t>TC11</w:t>
            </w:r>
          </w:p>
        </w:tc>
        <w:tc>
          <w:tcPr>
            <w:tcW w:w="589" w:type="pct"/>
          </w:tcPr>
          <w:p w14:paraId="3FC340C2" w14:textId="77777777" w:rsidR="004D2A03" w:rsidRPr="00B93702" w:rsidRDefault="004D2A03" w:rsidP="005D5A78">
            <w:pPr>
              <w:pStyle w:val="TAL"/>
            </w:pPr>
            <w:r w:rsidRPr="00B93702">
              <w:t>TC12</w:t>
            </w:r>
          </w:p>
        </w:tc>
        <w:tc>
          <w:tcPr>
            <w:tcW w:w="616" w:type="pct"/>
          </w:tcPr>
          <w:p w14:paraId="4098250C" w14:textId="77777777" w:rsidR="004D2A03" w:rsidRPr="00B93702" w:rsidRDefault="004D2A03" w:rsidP="005D5A78">
            <w:pPr>
              <w:pStyle w:val="TAL"/>
            </w:pPr>
            <w:r w:rsidRPr="00B93702">
              <w:t>TC13</w:t>
            </w:r>
          </w:p>
        </w:tc>
      </w:tr>
      <w:tr w:rsidR="00B93702" w:rsidRPr="00B93702" w14:paraId="045EFE28" w14:textId="77777777" w:rsidTr="005D5A78">
        <w:trPr>
          <w:jc w:val="center"/>
        </w:trPr>
        <w:tc>
          <w:tcPr>
            <w:tcW w:w="675" w:type="pct"/>
            <w:vAlign w:val="center"/>
          </w:tcPr>
          <w:p w14:paraId="42C80614" w14:textId="77777777"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543" w:type="pct"/>
          </w:tcPr>
          <w:p w14:paraId="0E9DFD84" w14:textId="77777777" w:rsidR="004D2A03" w:rsidRPr="00B93702" w:rsidRDefault="004D2A03" w:rsidP="004D2A03">
            <w:pPr>
              <w:pStyle w:val="TAL"/>
              <w:rPr>
                <w:lang w:eastAsia="en-US"/>
              </w:rPr>
            </w:pPr>
            <w:r w:rsidRPr="00B93702">
              <w:rPr>
                <w:lang w:eastAsia="en-US"/>
              </w:rPr>
              <w:t>-</w:t>
            </w:r>
          </w:p>
        </w:tc>
        <w:tc>
          <w:tcPr>
            <w:tcW w:w="506" w:type="pct"/>
          </w:tcPr>
          <w:p w14:paraId="5E137908" w14:textId="77777777" w:rsidR="004D2A03" w:rsidRPr="00B93702" w:rsidRDefault="004D2A03" w:rsidP="004D2A03">
            <w:pPr>
              <w:pStyle w:val="TAL"/>
              <w:rPr>
                <w:lang w:eastAsia="en-US"/>
              </w:rPr>
            </w:pPr>
            <w:r w:rsidRPr="00B93702">
              <w:rPr>
                <w:lang w:eastAsia="en-US"/>
              </w:rPr>
              <w:t xml:space="preserve">- </w:t>
            </w:r>
          </w:p>
        </w:tc>
        <w:tc>
          <w:tcPr>
            <w:tcW w:w="519" w:type="pct"/>
          </w:tcPr>
          <w:p w14:paraId="2C171E12" w14:textId="77777777" w:rsidR="004D2A03" w:rsidRPr="00B93702" w:rsidRDefault="004D2A03" w:rsidP="004D2A03">
            <w:pPr>
              <w:pStyle w:val="TAL"/>
              <w:rPr>
                <w:lang w:eastAsia="en-US"/>
              </w:rPr>
            </w:pPr>
            <w:r w:rsidRPr="00B93702">
              <w:rPr>
                <w:lang w:eastAsia="en-US"/>
              </w:rPr>
              <w:t>-</w:t>
            </w:r>
          </w:p>
        </w:tc>
        <w:tc>
          <w:tcPr>
            <w:tcW w:w="482" w:type="pct"/>
          </w:tcPr>
          <w:p w14:paraId="0DE95D2D" w14:textId="77777777" w:rsidR="004D2A03" w:rsidRPr="00B93702" w:rsidRDefault="004D2A03" w:rsidP="004D2A03">
            <w:pPr>
              <w:pStyle w:val="TAL"/>
              <w:rPr>
                <w:lang w:eastAsia="en-US"/>
              </w:rPr>
            </w:pPr>
            <w:r w:rsidRPr="00B93702">
              <w:rPr>
                <w:lang w:eastAsia="en-US"/>
              </w:rPr>
              <w:t xml:space="preserve">- </w:t>
            </w:r>
          </w:p>
        </w:tc>
        <w:tc>
          <w:tcPr>
            <w:tcW w:w="482" w:type="pct"/>
          </w:tcPr>
          <w:p w14:paraId="4CA84982" w14:textId="77777777" w:rsidR="004D2A03" w:rsidRPr="00B93702" w:rsidRDefault="004D2A03" w:rsidP="004D2A03">
            <w:pPr>
              <w:pStyle w:val="TAL"/>
              <w:rPr>
                <w:lang w:eastAsia="en-US"/>
              </w:rPr>
            </w:pPr>
            <w:r w:rsidRPr="00B93702">
              <w:rPr>
                <w:lang w:eastAsia="en-US"/>
              </w:rPr>
              <w:t>-</w:t>
            </w:r>
          </w:p>
        </w:tc>
        <w:tc>
          <w:tcPr>
            <w:tcW w:w="589" w:type="pct"/>
          </w:tcPr>
          <w:p w14:paraId="6F18E8F9" w14:textId="77777777" w:rsidR="004D2A03" w:rsidRPr="00B93702" w:rsidRDefault="004D2A03" w:rsidP="004D2A03">
            <w:pPr>
              <w:pStyle w:val="TAL"/>
              <w:rPr>
                <w:lang w:eastAsia="en-US"/>
              </w:rPr>
            </w:pPr>
            <w:r w:rsidRPr="00B93702">
              <w:rPr>
                <w:rFonts w:cs="Arial"/>
              </w:rPr>
              <w:t>-</w:t>
            </w:r>
          </w:p>
        </w:tc>
        <w:tc>
          <w:tcPr>
            <w:tcW w:w="589" w:type="pct"/>
          </w:tcPr>
          <w:p w14:paraId="29AE961D" w14:textId="77777777" w:rsidR="004D2A03" w:rsidRPr="00B93702" w:rsidRDefault="004D2A03" w:rsidP="004D2A03">
            <w:pPr>
              <w:pStyle w:val="TAL"/>
              <w:rPr>
                <w:lang w:eastAsia="en-US"/>
              </w:rPr>
            </w:pPr>
            <w:r w:rsidRPr="00B93702">
              <w:rPr>
                <w:lang w:eastAsia="en-US"/>
              </w:rPr>
              <w:t>-</w:t>
            </w:r>
          </w:p>
        </w:tc>
        <w:tc>
          <w:tcPr>
            <w:tcW w:w="616" w:type="pct"/>
          </w:tcPr>
          <w:p w14:paraId="29C1A18A" w14:textId="77777777" w:rsidR="004D2A03" w:rsidRPr="00B93702" w:rsidRDefault="004D2A03" w:rsidP="004D2A03">
            <w:pPr>
              <w:pStyle w:val="TAL"/>
              <w:rPr>
                <w:lang w:eastAsia="en-US"/>
              </w:rPr>
            </w:pPr>
            <w:r w:rsidRPr="00B93702">
              <w:rPr>
                <w:lang w:eastAsia="en-US"/>
              </w:rPr>
              <w:t>-</w:t>
            </w:r>
          </w:p>
        </w:tc>
      </w:tr>
      <w:tr w:rsidR="00B93702" w:rsidRPr="00B93702" w14:paraId="5BDA5569" w14:textId="77777777" w:rsidTr="005D5A78">
        <w:trPr>
          <w:jc w:val="center"/>
        </w:trPr>
        <w:tc>
          <w:tcPr>
            <w:tcW w:w="675" w:type="pct"/>
            <w:vAlign w:val="center"/>
          </w:tcPr>
          <w:p w14:paraId="4B4901E6" w14:textId="77777777"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543" w:type="pct"/>
          </w:tcPr>
          <w:p w14:paraId="4ADAA554" w14:textId="77777777" w:rsidR="004D2A03" w:rsidRPr="00B93702" w:rsidRDefault="004D2A03" w:rsidP="004D2A03">
            <w:pPr>
              <w:pStyle w:val="TAL"/>
              <w:rPr>
                <w:lang w:eastAsia="en-US"/>
              </w:rPr>
            </w:pPr>
            <w:r w:rsidRPr="00B93702">
              <w:rPr>
                <w:lang w:eastAsia="en-US"/>
              </w:rPr>
              <w:t>N/A</w:t>
            </w:r>
          </w:p>
        </w:tc>
        <w:tc>
          <w:tcPr>
            <w:tcW w:w="506" w:type="pct"/>
          </w:tcPr>
          <w:p w14:paraId="41055A03" w14:textId="77777777" w:rsidR="004D2A03" w:rsidRPr="00B93702" w:rsidRDefault="004D2A03" w:rsidP="004D2A03">
            <w:pPr>
              <w:pStyle w:val="TAL"/>
              <w:rPr>
                <w:lang w:eastAsia="en-US"/>
              </w:rPr>
            </w:pPr>
            <w:r w:rsidRPr="00B93702">
              <w:rPr>
                <w:lang w:eastAsia="en-US"/>
              </w:rPr>
              <w:t>(TS 36.141)</w:t>
            </w:r>
          </w:p>
          <w:p w14:paraId="055AFE69" w14:textId="77777777" w:rsidR="004D2A03" w:rsidRPr="00B93702" w:rsidRDefault="004D2A03" w:rsidP="004D2A03">
            <w:pPr>
              <w:pStyle w:val="TAL"/>
              <w:rPr>
                <w:lang w:eastAsia="en-US"/>
              </w:rPr>
            </w:pPr>
            <w:r w:rsidRPr="00B93702">
              <w:rPr>
                <w:lang w:eastAsia="en-US"/>
              </w:rPr>
              <w:t>(TS 25.141)</w:t>
            </w:r>
          </w:p>
          <w:p w14:paraId="0EDEA30B" w14:textId="77777777" w:rsidR="004D2A03" w:rsidRPr="00B93702" w:rsidRDefault="004D2A03" w:rsidP="004D2A03">
            <w:pPr>
              <w:pStyle w:val="TAL"/>
              <w:rPr>
                <w:lang w:eastAsia="en-US"/>
              </w:rPr>
            </w:pPr>
            <w:r w:rsidRPr="00B93702">
              <w:rPr>
                <w:lang w:eastAsia="en-US"/>
              </w:rPr>
              <w:t>TC10</w:t>
            </w:r>
          </w:p>
        </w:tc>
        <w:tc>
          <w:tcPr>
            <w:tcW w:w="519" w:type="pct"/>
          </w:tcPr>
          <w:p w14:paraId="0E218682" w14:textId="77777777" w:rsidR="004D2A03" w:rsidRPr="00B93702" w:rsidRDefault="004D2A03" w:rsidP="004D2A03">
            <w:pPr>
              <w:pStyle w:val="TAL"/>
              <w:rPr>
                <w:lang w:eastAsia="en-US"/>
              </w:rPr>
            </w:pPr>
            <w:r w:rsidRPr="00B93702">
              <w:rPr>
                <w:lang w:eastAsia="en-US"/>
              </w:rPr>
              <w:t>N/A</w:t>
            </w:r>
          </w:p>
        </w:tc>
        <w:tc>
          <w:tcPr>
            <w:tcW w:w="482" w:type="pct"/>
          </w:tcPr>
          <w:p w14:paraId="3731F4D4" w14:textId="77777777" w:rsidR="004D2A03" w:rsidRPr="00B93702" w:rsidRDefault="004D2A03" w:rsidP="004D2A03">
            <w:pPr>
              <w:pStyle w:val="TAL"/>
              <w:rPr>
                <w:lang w:eastAsia="en-US"/>
              </w:rPr>
            </w:pPr>
            <w:r w:rsidRPr="00B93702">
              <w:rPr>
                <w:lang w:eastAsia="en-US"/>
              </w:rPr>
              <w:t>(TS 36.141)</w:t>
            </w:r>
          </w:p>
          <w:p w14:paraId="128A4D6C" w14:textId="77777777" w:rsidR="004D2A03" w:rsidRPr="00B93702" w:rsidRDefault="004D2A03" w:rsidP="004D2A03">
            <w:pPr>
              <w:pStyle w:val="TAL"/>
              <w:rPr>
                <w:lang w:eastAsia="en-US"/>
              </w:rPr>
            </w:pPr>
            <w:r w:rsidRPr="00B93702">
              <w:rPr>
                <w:lang w:eastAsia="en-US"/>
              </w:rPr>
              <w:t>TC11</w:t>
            </w:r>
          </w:p>
        </w:tc>
        <w:tc>
          <w:tcPr>
            <w:tcW w:w="482" w:type="pct"/>
          </w:tcPr>
          <w:p w14:paraId="5EC8EAFE" w14:textId="77777777" w:rsidR="004D2A03" w:rsidRPr="00B93702" w:rsidRDefault="004D2A03" w:rsidP="004D2A03">
            <w:pPr>
              <w:pStyle w:val="TAL"/>
              <w:rPr>
                <w:lang w:eastAsia="en-US"/>
              </w:rPr>
            </w:pPr>
            <w:r w:rsidRPr="00B93702">
              <w:t>N/A</w:t>
            </w:r>
          </w:p>
        </w:tc>
        <w:tc>
          <w:tcPr>
            <w:tcW w:w="589" w:type="pct"/>
          </w:tcPr>
          <w:p w14:paraId="5CEC0C68" w14:textId="77777777" w:rsidR="004D2A03" w:rsidRPr="00B93702" w:rsidRDefault="004D2A03" w:rsidP="004D2A03">
            <w:pPr>
              <w:pStyle w:val="TAL"/>
              <w:rPr>
                <w:rFonts w:cs="Arial"/>
              </w:rPr>
            </w:pPr>
            <w:r w:rsidRPr="00B93702">
              <w:rPr>
                <w:rFonts w:cs="Arial"/>
              </w:rPr>
              <w:t>(TS 36.141)</w:t>
            </w:r>
          </w:p>
          <w:p w14:paraId="66A4CE77" w14:textId="77777777" w:rsidR="004D2A03" w:rsidRPr="00B93702" w:rsidRDefault="004D2A03" w:rsidP="004D2A03">
            <w:pPr>
              <w:pStyle w:val="TAL"/>
            </w:pPr>
            <w:r w:rsidRPr="00B93702">
              <w:rPr>
                <w:rFonts w:cs="Arial"/>
              </w:rPr>
              <w:t>TC11</w:t>
            </w:r>
          </w:p>
        </w:tc>
        <w:tc>
          <w:tcPr>
            <w:tcW w:w="589" w:type="pct"/>
          </w:tcPr>
          <w:p w14:paraId="5B919F85" w14:textId="77777777" w:rsidR="004D2A03" w:rsidRPr="00B93702" w:rsidRDefault="004D2A03" w:rsidP="004D2A03">
            <w:pPr>
              <w:pStyle w:val="TAL"/>
              <w:rPr>
                <w:lang w:eastAsia="en-US"/>
              </w:rPr>
            </w:pPr>
            <w:r w:rsidRPr="00B93702">
              <w:t>N/A</w:t>
            </w:r>
          </w:p>
        </w:tc>
        <w:tc>
          <w:tcPr>
            <w:tcW w:w="616" w:type="pct"/>
          </w:tcPr>
          <w:p w14:paraId="7CA1878E" w14:textId="77777777" w:rsidR="004D2A03" w:rsidRPr="00B93702" w:rsidRDefault="004D2A03" w:rsidP="004D2A03">
            <w:pPr>
              <w:pStyle w:val="TAL"/>
              <w:rPr>
                <w:lang w:eastAsia="en-US"/>
              </w:rPr>
            </w:pPr>
            <w:r w:rsidRPr="00B93702">
              <w:t>N/A</w:t>
            </w:r>
          </w:p>
        </w:tc>
      </w:tr>
      <w:tr w:rsidR="00B93702" w:rsidRPr="00B93702" w14:paraId="43281691" w14:textId="77777777" w:rsidTr="005D5A78">
        <w:trPr>
          <w:jc w:val="center"/>
        </w:trPr>
        <w:tc>
          <w:tcPr>
            <w:tcW w:w="675" w:type="pct"/>
          </w:tcPr>
          <w:p w14:paraId="620B7CAD" w14:textId="77777777"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543" w:type="pct"/>
          </w:tcPr>
          <w:p w14:paraId="6DBAE963" w14:textId="77777777" w:rsidR="004D2A03" w:rsidRPr="00B93702" w:rsidRDefault="004D2A03" w:rsidP="004D2A03">
            <w:pPr>
              <w:pStyle w:val="TAL"/>
              <w:rPr>
                <w:lang w:eastAsia="en-US"/>
              </w:rPr>
            </w:pPr>
            <w:r w:rsidRPr="00B93702">
              <w:rPr>
                <w:lang w:eastAsia="en-US"/>
              </w:rPr>
              <w:t>(TS 36.141)</w:t>
            </w:r>
          </w:p>
          <w:p w14:paraId="3698746D" w14:textId="77777777" w:rsidR="004D2A03" w:rsidRPr="00B93702" w:rsidRDefault="004D2A03" w:rsidP="004D2A03">
            <w:pPr>
              <w:pStyle w:val="TAL"/>
              <w:rPr>
                <w:lang w:eastAsia="en-US"/>
              </w:rPr>
            </w:pPr>
            <w:r w:rsidRPr="00B93702">
              <w:rPr>
                <w:lang w:eastAsia="en-US"/>
              </w:rPr>
              <w:t>TC9</w:t>
            </w:r>
          </w:p>
        </w:tc>
        <w:tc>
          <w:tcPr>
            <w:tcW w:w="506" w:type="pct"/>
          </w:tcPr>
          <w:p w14:paraId="11B73E03" w14:textId="77777777" w:rsidR="004D2A03" w:rsidRPr="00B93702" w:rsidRDefault="004D2A03" w:rsidP="004D2A03">
            <w:pPr>
              <w:pStyle w:val="TAL"/>
              <w:rPr>
                <w:lang w:eastAsia="en-US"/>
              </w:rPr>
            </w:pPr>
            <w:r w:rsidRPr="00B93702">
              <w:rPr>
                <w:lang w:eastAsia="en-US"/>
              </w:rPr>
              <w:t>N/A</w:t>
            </w:r>
          </w:p>
        </w:tc>
        <w:tc>
          <w:tcPr>
            <w:tcW w:w="519" w:type="pct"/>
          </w:tcPr>
          <w:p w14:paraId="3DD2A659" w14:textId="77777777" w:rsidR="004D2A03" w:rsidRPr="00B93702" w:rsidRDefault="004D2A03" w:rsidP="004D2A03">
            <w:pPr>
              <w:pStyle w:val="TAL"/>
              <w:rPr>
                <w:lang w:eastAsia="en-US"/>
              </w:rPr>
            </w:pPr>
            <w:r w:rsidRPr="00B93702">
              <w:rPr>
                <w:lang w:eastAsia="en-US"/>
              </w:rPr>
              <w:t>(TS 36.141)</w:t>
            </w:r>
          </w:p>
          <w:p w14:paraId="55447315" w14:textId="77777777" w:rsidR="004D2A03" w:rsidRPr="00B93702" w:rsidRDefault="004D2A03" w:rsidP="004D2A03">
            <w:pPr>
              <w:pStyle w:val="TAL"/>
              <w:rPr>
                <w:lang w:eastAsia="en-US"/>
              </w:rPr>
            </w:pPr>
            <w:r w:rsidRPr="00B93702">
              <w:rPr>
                <w:lang w:eastAsia="en-US"/>
              </w:rPr>
              <w:t>(TS 25.141)</w:t>
            </w:r>
          </w:p>
          <w:p w14:paraId="3DFFC2CC" w14:textId="77777777" w:rsidR="004D2A03" w:rsidRPr="00B93702" w:rsidRDefault="004D2A03" w:rsidP="004D2A03">
            <w:pPr>
              <w:pStyle w:val="TAL"/>
              <w:rPr>
                <w:lang w:eastAsia="en-US"/>
              </w:rPr>
            </w:pPr>
            <w:r w:rsidRPr="00B93702">
              <w:rPr>
                <w:lang w:eastAsia="en-US"/>
              </w:rPr>
              <w:lastRenderedPageBreak/>
              <w:t>TC10</w:t>
            </w:r>
          </w:p>
        </w:tc>
        <w:tc>
          <w:tcPr>
            <w:tcW w:w="482" w:type="pct"/>
          </w:tcPr>
          <w:p w14:paraId="17E0E19B" w14:textId="77777777" w:rsidR="004D2A03" w:rsidRPr="00B93702" w:rsidRDefault="004D2A03" w:rsidP="004D2A03">
            <w:pPr>
              <w:pStyle w:val="TAL"/>
              <w:rPr>
                <w:lang w:eastAsia="en-US"/>
              </w:rPr>
            </w:pPr>
            <w:r w:rsidRPr="00B93702">
              <w:rPr>
                <w:lang w:eastAsia="en-US"/>
              </w:rPr>
              <w:lastRenderedPageBreak/>
              <w:t>N/A</w:t>
            </w:r>
          </w:p>
        </w:tc>
        <w:tc>
          <w:tcPr>
            <w:tcW w:w="482" w:type="pct"/>
          </w:tcPr>
          <w:p w14:paraId="293BB474" w14:textId="77777777" w:rsidR="004D2A03" w:rsidRPr="00B93702" w:rsidRDefault="004D2A03" w:rsidP="004D2A03">
            <w:pPr>
              <w:pStyle w:val="TAL"/>
              <w:rPr>
                <w:lang w:eastAsia="en-US"/>
              </w:rPr>
            </w:pPr>
            <w:r w:rsidRPr="00B93702">
              <w:rPr>
                <w:lang w:eastAsia="en-US"/>
              </w:rPr>
              <w:t>(TS 36.141)</w:t>
            </w:r>
          </w:p>
          <w:p w14:paraId="72868201" w14:textId="77777777" w:rsidR="004D2A03" w:rsidRPr="00B93702" w:rsidRDefault="004D2A03" w:rsidP="005D5A78">
            <w:pPr>
              <w:pStyle w:val="TAL"/>
            </w:pPr>
            <w:r w:rsidRPr="00B93702">
              <w:t>TC11</w:t>
            </w:r>
          </w:p>
        </w:tc>
        <w:tc>
          <w:tcPr>
            <w:tcW w:w="589" w:type="pct"/>
          </w:tcPr>
          <w:p w14:paraId="2D366596" w14:textId="77777777" w:rsidR="004D2A03" w:rsidRPr="00B93702" w:rsidRDefault="004D2A03" w:rsidP="004D2A03">
            <w:pPr>
              <w:pStyle w:val="TAL"/>
              <w:rPr>
                <w:lang w:eastAsia="en-US"/>
              </w:rPr>
            </w:pPr>
            <w:r w:rsidRPr="00B93702">
              <w:rPr>
                <w:rFonts w:cs="Arial"/>
              </w:rPr>
              <w:t>N/A</w:t>
            </w:r>
          </w:p>
        </w:tc>
        <w:tc>
          <w:tcPr>
            <w:tcW w:w="589" w:type="pct"/>
          </w:tcPr>
          <w:p w14:paraId="1AE403D6" w14:textId="77777777" w:rsidR="004D2A03" w:rsidRPr="00B93702" w:rsidRDefault="004D2A03" w:rsidP="004D2A03">
            <w:pPr>
              <w:pStyle w:val="TAL"/>
              <w:rPr>
                <w:lang w:eastAsia="en-US"/>
              </w:rPr>
            </w:pPr>
            <w:r w:rsidRPr="00B93702">
              <w:rPr>
                <w:lang w:eastAsia="en-US"/>
              </w:rPr>
              <w:t>(TS 36.141)</w:t>
            </w:r>
          </w:p>
          <w:p w14:paraId="3873E223" w14:textId="77777777" w:rsidR="004D2A03" w:rsidRPr="00B93702" w:rsidRDefault="004D2A03" w:rsidP="004D2A03">
            <w:pPr>
              <w:pStyle w:val="TAL"/>
              <w:rPr>
                <w:lang w:eastAsia="en-US"/>
              </w:rPr>
            </w:pPr>
            <w:r w:rsidRPr="00B93702">
              <w:rPr>
                <w:lang w:eastAsia="en-US"/>
              </w:rPr>
              <w:t>(TS 25.141)</w:t>
            </w:r>
          </w:p>
          <w:p w14:paraId="50B737CC" w14:textId="77777777" w:rsidR="004D2A03" w:rsidRPr="00B93702" w:rsidRDefault="004D2A03" w:rsidP="005D5A78">
            <w:pPr>
              <w:pStyle w:val="TAL"/>
            </w:pPr>
            <w:r w:rsidRPr="00B93702">
              <w:lastRenderedPageBreak/>
              <w:t>TC12</w:t>
            </w:r>
          </w:p>
        </w:tc>
        <w:tc>
          <w:tcPr>
            <w:tcW w:w="616" w:type="pct"/>
          </w:tcPr>
          <w:p w14:paraId="1FE47A35" w14:textId="77777777" w:rsidR="004D2A03" w:rsidRPr="00B93702" w:rsidRDefault="004D2A03" w:rsidP="004D2A03">
            <w:pPr>
              <w:pStyle w:val="TAL"/>
              <w:rPr>
                <w:lang w:eastAsia="en-US"/>
              </w:rPr>
            </w:pPr>
            <w:r w:rsidRPr="00B93702">
              <w:rPr>
                <w:lang w:eastAsia="en-US"/>
              </w:rPr>
              <w:lastRenderedPageBreak/>
              <w:t>(TS 36.141)</w:t>
            </w:r>
          </w:p>
          <w:p w14:paraId="1B3108B7" w14:textId="77777777" w:rsidR="004D2A03" w:rsidRPr="00B93702" w:rsidRDefault="004D2A03" w:rsidP="005D5A78">
            <w:pPr>
              <w:pStyle w:val="TAL"/>
            </w:pPr>
            <w:r w:rsidRPr="00B93702">
              <w:t>TC13</w:t>
            </w:r>
          </w:p>
        </w:tc>
      </w:tr>
      <w:tr w:rsidR="00B93702" w:rsidRPr="00B93702" w14:paraId="30FD6F69" w14:textId="77777777" w:rsidTr="005D5A78">
        <w:trPr>
          <w:jc w:val="center"/>
        </w:trPr>
        <w:tc>
          <w:tcPr>
            <w:tcW w:w="675" w:type="pct"/>
          </w:tcPr>
          <w:p w14:paraId="73F69A74" w14:textId="77777777" w:rsidR="004D2A03" w:rsidRPr="00B93702" w:rsidRDefault="004D2A03" w:rsidP="004D2A03">
            <w:pPr>
              <w:pStyle w:val="TAL"/>
              <w:rPr>
                <w:rFonts w:cs="Arial"/>
                <w:lang w:eastAsia="en-US"/>
              </w:rPr>
            </w:pPr>
            <w:r w:rsidRPr="00B93702">
              <w:rPr>
                <w:rFonts w:cs="Arial"/>
                <w:lang w:eastAsia="en-US"/>
              </w:rPr>
              <w:t>GSM/EDGE single-RAT requirement</w:t>
            </w:r>
          </w:p>
        </w:tc>
        <w:tc>
          <w:tcPr>
            <w:tcW w:w="543" w:type="pct"/>
          </w:tcPr>
          <w:p w14:paraId="569055EA" w14:textId="77777777" w:rsidR="004D2A03" w:rsidRPr="00B93702" w:rsidRDefault="004D2A03" w:rsidP="004D2A03">
            <w:pPr>
              <w:pStyle w:val="TAL"/>
              <w:rPr>
                <w:lang w:eastAsia="en-US"/>
              </w:rPr>
            </w:pPr>
            <w:r w:rsidRPr="00B93702">
              <w:rPr>
                <w:lang w:eastAsia="en-US"/>
              </w:rPr>
              <w:t>(TS 51.021)</w:t>
            </w:r>
          </w:p>
        </w:tc>
        <w:tc>
          <w:tcPr>
            <w:tcW w:w="506" w:type="pct"/>
          </w:tcPr>
          <w:p w14:paraId="7A3CE2EC" w14:textId="77777777" w:rsidR="004D2A03" w:rsidRPr="00B93702" w:rsidRDefault="004D2A03" w:rsidP="004D2A03">
            <w:pPr>
              <w:pStyle w:val="TAL"/>
              <w:rPr>
                <w:lang w:eastAsia="en-US"/>
              </w:rPr>
            </w:pPr>
            <w:r w:rsidRPr="00B93702">
              <w:rPr>
                <w:lang w:eastAsia="en-US"/>
              </w:rPr>
              <w:t>N/A</w:t>
            </w:r>
          </w:p>
        </w:tc>
        <w:tc>
          <w:tcPr>
            <w:tcW w:w="519" w:type="pct"/>
          </w:tcPr>
          <w:p w14:paraId="0CDA6DAD" w14:textId="77777777" w:rsidR="004D2A03" w:rsidRPr="00B93702" w:rsidRDefault="004D2A03" w:rsidP="004D2A03">
            <w:pPr>
              <w:pStyle w:val="TAL"/>
              <w:rPr>
                <w:lang w:eastAsia="en-US"/>
              </w:rPr>
            </w:pPr>
            <w:r w:rsidRPr="00B93702">
              <w:rPr>
                <w:lang w:eastAsia="en-US"/>
              </w:rPr>
              <w:t>N/A</w:t>
            </w:r>
          </w:p>
        </w:tc>
        <w:tc>
          <w:tcPr>
            <w:tcW w:w="482" w:type="pct"/>
          </w:tcPr>
          <w:p w14:paraId="32AE35BA" w14:textId="77777777" w:rsidR="004D2A03" w:rsidRPr="00B93702" w:rsidRDefault="004D2A03" w:rsidP="004D2A03">
            <w:pPr>
              <w:pStyle w:val="TAL"/>
              <w:rPr>
                <w:lang w:eastAsia="en-US"/>
              </w:rPr>
            </w:pPr>
            <w:r w:rsidRPr="00B93702">
              <w:rPr>
                <w:lang w:eastAsia="en-US"/>
              </w:rPr>
              <w:t>N/A</w:t>
            </w:r>
          </w:p>
        </w:tc>
        <w:tc>
          <w:tcPr>
            <w:tcW w:w="482" w:type="pct"/>
          </w:tcPr>
          <w:p w14:paraId="604FFD08" w14:textId="77777777" w:rsidR="004D2A03" w:rsidRPr="00B93702" w:rsidRDefault="004D2A03" w:rsidP="004D2A03">
            <w:pPr>
              <w:pStyle w:val="TAL"/>
              <w:rPr>
                <w:lang w:eastAsia="en-US"/>
              </w:rPr>
            </w:pPr>
            <w:r w:rsidRPr="00B93702">
              <w:rPr>
                <w:lang w:eastAsia="en-US"/>
              </w:rPr>
              <w:t>N/A</w:t>
            </w:r>
          </w:p>
        </w:tc>
        <w:tc>
          <w:tcPr>
            <w:tcW w:w="589" w:type="pct"/>
          </w:tcPr>
          <w:p w14:paraId="77AAFB49" w14:textId="77777777" w:rsidR="004D2A03" w:rsidRPr="00B93702" w:rsidRDefault="004D2A03" w:rsidP="004D2A03">
            <w:pPr>
              <w:pStyle w:val="TAL"/>
              <w:rPr>
                <w:lang w:eastAsia="en-US"/>
              </w:rPr>
            </w:pPr>
            <w:r w:rsidRPr="00B93702">
              <w:rPr>
                <w:rFonts w:cs="Arial"/>
              </w:rPr>
              <w:t>N/A</w:t>
            </w:r>
          </w:p>
        </w:tc>
        <w:tc>
          <w:tcPr>
            <w:tcW w:w="589" w:type="pct"/>
          </w:tcPr>
          <w:p w14:paraId="7577287C" w14:textId="77777777" w:rsidR="004D2A03" w:rsidRPr="00B93702" w:rsidRDefault="004D2A03" w:rsidP="004D2A03">
            <w:pPr>
              <w:pStyle w:val="TAL"/>
              <w:rPr>
                <w:lang w:eastAsia="en-US"/>
              </w:rPr>
            </w:pPr>
            <w:r w:rsidRPr="00B93702">
              <w:rPr>
                <w:lang w:eastAsia="en-US"/>
              </w:rPr>
              <w:t>(TS 51.021)</w:t>
            </w:r>
          </w:p>
        </w:tc>
        <w:tc>
          <w:tcPr>
            <w:tcW w:w="616" w:type="pct"/>
          </w:tcPr>
          <w:p w14:paraId="77591EBF" w14:textId="77777777" w:rsidR="004D2A03" w:rsidRPr="00B93702" w:rsidRDefault="004D2A03" w:rsidP="004D2A03">
            <w:pPr>
              <w:pStyle w:val="TAL"/>
              <w:rPr>
                <w:lang w:eastAsia="en-US"/>
              </w:rPr>
            </w:pPr>
            <w:r w:rsidRPr="00B93702">
              <w:rPr>
                <w:lang w:eastAsia="en-US"/>
              </w:rPr>
              <w:t>(TS 51.021)</w:t>
            </w:r>
          </w:p>
        </w:tc>
      </w:tr>
      <w:tr w:rsidR="00B93702" w:rsidRPr="00B93702" w14:paraId="2D924D6E" w14:textId="77777777" w:rsidTr="005D5A78">
        <w:trPr>
          <w:trHeight w:val="877"/>
          <w:jc w:val="center"/>
        </w:trPr>
        <w:tc>
          <w:tcPr>
            <w:tcW w:w="675" w:type="pct"/>
          </w:tcPr>
          <w:p w14:paraId="05A7E9E3" w14:textId="77777777" w:rsidR="004D2A03" w:rsidRPr="00B93702" w:rsidRDefault="004D2A03" w:rsidP="004D2A03">
            <w:pPr>
              <w:pStyle w:val="TAL"/>
              <w:rPr>
                <w:rFonts w:cs="Arial"/>
                <w:lang w:eastAsia="en-US"/>
              </w:rPr>
            </w:pPr>
            <w:r w:rsidRPr="00B93702">
              <w:rPr>
                <w:rFonts w:cs="Arial"/>
                <w:lang w:eastAsia="en-US"/>
              </w:rPr>
              <w:t>Additional requirements</w:t>
            </w:r>
          </w:p>
        </w:tc>
        <w:tc>
          <w:tcPr>
            <w:tcW w:w="543" w:type="pct"/>
          </w:tcPr>
          <w:p w14:paraId="15C45BAB" w14:textId="77777777" w:rsidR="004D2A03" w:rsidRPr="00B93702" w:rsidRDefault="004D2A03" w:rsidP="004D2A03">
            <w:pPr>
              <w:pStyle w:val="TAL"/>
              <w:rPr>
                <w:lang w:eastAsia="en-US"/>
              </w:rPr>
            </w:pPr>
            <w:r w:rsidRPr="00B93702">
              <w:rPr>
                <w:lang w:eastAsia="en-US"/>
              </w:rPr>
              <w:t>Compliance stated by manufacturer declaration</w:t>
            </w:r>
          </w:p>
        </w:tc>
        <w:tc>
          <w:tcPr>
            <w:tcW w:w="506" w:type="pct"/>
          </w:tcPr>
          <w:p w14:paraId="28FD7D6C" w14:textId="77777777" w:rsidR="004D2A03" w:rsidRPr="00B93702" w:rsidRDefault="004D2A03" w:rsidP="004D2A03">
            <w:pPr>
              <w:pStyle w:val="TAL"/>
              <w:rPr>
                <w:lang w:eastAsia="en-US"/>
              </w:rPr>
            </w:pPr>
            <w:r w:rsidRPr="00B93702">
              <w:rPr>
                <w:lang w:eastAsia="en-US"/>
              </w:rPr>
              <w:t>Compliance stated by manufacturer declaration</w:t>
            </w:r>
          </w:p>
        </w:tc>
        <w:tc>
          <w:tcPr>
            <w:tcW w:w="519" w:type="pct"/>
          </w:tcPr>
          <w:p w14:paraId="1FC16AF5" w14:textId="77777777" w:rsidR="004D2A03" w:rsidRPr="00B93702" w:rsidRDefault="004D2A03" w:rsidP="004D2A03">
            <w:pPr>
              <w:pStyle w:val="TAL"/>
              <w:rPr>
                <w:lang w:eastAsia="en-US"/>
              </w:rPr>
            </w:pPr>
            <w:r w:rsidRPr="00B93702">
              <w:rPr>
                <w:lang w:eastAsia="en-US"/>
              </w:rPr>
              <w:t>Compliance stated by manufacturer declaration</w:t>
            </w:r>
          </w:p>
        </w:tc>
        <w:tc>
          <w:tcPr>
            <w:tcW w:w="482" w:type="pct"/>
          </w:tcPr>
          <w:p w14:paraId="5A3100DC" w14:textId="77777777" w:rsidR="004D2A03" w:rsidRPr="00B93702" w:rsidRDefault="004D2A03" w:rsidP="004D2A03">
            <w:pPr>
              <w:pStyle w:val="TAL"/>
              <w:rPr>
                <w:lang w:eastAsia="en-US"/>
              </w:rPr>
            </w:pPr>
            <w:r w:rsidRPr="00B93702">
              <w:rPr>
                <w:lang w:eastAsia="en-US"/>
              </w:rPr>
              <w:t>Compliance stated by manufacturer declaration</w:t>
            </w:r>
          </w:p>
        </w:tc>
        <w:tc>
          <w:tcPr>
            <w:tcW w:w="482" w:type="pct"/>
          </w:tcPr>
          <w:p w14:paraId="24FAD92E" w14:textId="77777777" w:rsidR="004D2A03" w:rsidRPr="00B93702" w:rsidRDefault="004D2A03" w:rsidP="004D2A03">
            <w:pPr>
              <w:pStyle w:val="TAL"/>
            </w:pPr>
            <w:r w:rsidRPr="00B93702">
              <w:rPr>
                <w:lang w:eastAsia="en-US"/>
              </w:rPr>
              <w:t>Compliance stated by manufacturer declaration</w:t>
            </w:r>
          </w:p>
        </w:tc>
        <w:tc>
          <w:tcPr>
            <w:tcW w:w="589" w:type="pct"/>
          </w:tcPr>
          <w:p w14:paraId="466A8AB5" w14:textId="77777777" w:rsidR="004D2A03" w:rsidRPr="00B93702" w:rsidRDefault="004D2A03" w:rsidP="004D2A03">
            <w:pPr>
              <w:pStyle w:val="TAL"/>
              <w:rPr>
                <w:lang w:eastAsia="en-US"/>
              </w:rPr>
            </w:pPr>
            <w:r w:rsidRPr="00B93702">
              <w:rPr>
                <w:rFonts w:cs="Arial"/>
              </w:rPr>
              <w:t>Compliance stated by manufacturer declaration</w:t>
            </w:r>
          </w:p>
        </w:tc>
        <w:tc>
          <w:tcPr>
            <w:tcW w:w="589" w:type="pct"/>
          </w:tcPr>
          <w:p w14:paraId="00582929" w14:textId="77777777" w:rsidR="004D2A03" w:rsidRPr="00B93702" w:rsidRDefault="004D2A03" w:rsidP="004D2A03">
            <w:pPr>
              <w:pStyle w:val="TAL"/>
            </w:pPr>
            <w:r w:rsidRPr="00B93702">
              <w:rPr>
                <w:lang w:eastAsia="en-US"/>
              </w:rPr>
              <w:t>Compliance stated by manufacturer declaration</w:t>
            </w:r>
          </w:p>
        </w:tc>
        <w:tc>
          <w:tcPr>
            <w:tcW w:w="616" w:type="pct"/>
          </w:tcPr>
          <w:p w14:paraId="512FB07B" w14:textId="77777777" w:rsidR="004D2A03" w:rsidRPr="00B93702" w:rsidRDefault="004D2A03" w:rsidP="004D2A03">
            <w:pPr>
              <w:pStyle w:val="TAL"/>
            </w:pPr>
            <w:r w:rsidRPr="00B93702">
              <w:rPr>
                <w:lang w:eastAsia="en-US"/>
              </w:rPr>
              <w:t>Compliance stated by manufacturer declaration</w:t>
            </w:r>
          </w:p>
        </w:tc>
      </w:tr>
      <w:tr w:rsidR="00B93702" w:rsidRPr="00B93702" w14:paraId="5415241D" w14:textId="77777777" w:rsidTr="005D5A78">
        <w:trPr>
          <w:jc w:val="center"/>
        </w:trPr>
        <w:tc>
          <w:tcPr>
            <w:tcW w:w="675" w:type="pct"/>
            <w:vAlign w:val="center"/>
          </w:tcPr>
          <w:p w14:paraId="60B148A7" w14:textId="77777777"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543" w:type="pct"/>
          </w:tcPr>
          <w:p w14:paraId="0C3D2AC1"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219DD9CC"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3FB93CFA"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406522CE"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02F50677"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0D05BD9A"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30478388"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428DC6EC"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78176F73" w14:textId="77777777" w:rsidTr="005D5A78">
        <w:trPr>
          <w:jc w:val="center"/>
        </w:trPr>
        <w:tc>
          <w:tcPr>
            <w:tcW w:w="675" w:type="pct"/>
            <w:vAlign w:val="center"/>
          </w:tcPr>
          <w:p w14:paraId="4A173C8F" w14:textId="77777777" w:rsidR="004D2A03" w:rsidRPr="00B93702" w:rsidRDefault="004D2A03" w:rsidP="004D2A03">
            <w:pPr>
              <w:pStyle w:val="TAL"/>
              <w:ind w:left="14"/>
              <w:rPr>
                <w:rFonts w:cs="Arial"/>
                <w:lang w:eastAsia="en-US"/>
              </w:rPr>
            </w:pPr>
            <w:r w:rsidRPr="00B93702">
              <w:rPr>
                <w:rFonts w:cs="Arial"/>
                <w:lang w:eastAsia="en-US"/>
              </w:rPr>
              <w:t>Minimum requirement</w:t>
            </w:r>
          </w:p>
        </w:tc>
        <w:tc>
          <w:tcPr>
            <w:tcW w:w="543" w:type="pct"/>
          </w:tcPr>
          <w:p w14:paraId="787B137C" w14:textId="77777777" w:rsidR="004D2A03" w:rsidRPr="00B93702" w:rsidRDefault="004D2A03" w:rsidP="004D2A03">
            <w:pPr>
              <w:pStyle w:val="TAL"/>
              <w:rPr>
                <w:lang w:eastAsia="en-US"/>
              </w:rPr>
            </w:pPr>
            <w:r w:rsidRPr="00B93702">
              <w:rPr>
                <w:lang w:eastAsia="en-US"/>
              </w:rPr>
              <w:t>(TS 36.141)</w:t>
            </w:r>
          </w:p>
        </w:tc>
        <w:tc>
          <w:tcPr>
            <w:tcW w:w="506" w:type="pct"/>
          </w:tcPr>
          <w:p w14:paraId="24A77E93" w14:textId="77777777" w:rsidR="004D2A03" w:rsidRPr="00B93702" w:rsidRDefault="004D2A03" w:rsidP="004D2A03">
            <w:pPr>
              <w:pStyle w:val="TAL"/>
              <w:rPr>
                <w:lang w:eastAsia="en-US"/>
              </w:rPr>
            </w:pPr>
            <w:r w:rsidRPr="00B93702">
              <w:rPr>
                <w:lang w:eastAsia="en-US"/>
              </w:rPr>
              <w:t>(TS 25.141) (TS 36.141)</w:t>
            </w:r>
          </w:p>
        </w:tc>
        <w:tc>
          <w:tcPr>
            <w:tcW w:w="519" w:type="pct"/>
          </w:tcPr>
          <w:p w14:paraId="48AF9110" w14:textId="77777777" w:rsidR="004D2A03" w:rsidRPr="00B93702" w:rsidRDefault="004D2A03" w:rsidP="004D2A03">
            <w:pPr>
              <w:pStyle w:val="TAL"/>
              <w:rPr>
                <w:lang w:eastAsia="en-US"/>
              </w:rPr>
            </w:pPr>
            <w:r w:rsidRPr="00B93702">
              <w:rPr>
                <w:lang w:eastAsia="en-US"/>
              </w:rPr>
              <w:t>(TS 25.141) (TS 36.141)</w:t>
            </w:r>
          </w:p>
        </w:tc>
        <w:tc>
          <w:tcPr>
            <w:tcW w:w="482" w:type="pct"/>
          </w:tcPr>
          <w:p w14:paraId="125CED7B" w14:textId="77777777" w:rsidR="004D2A03" w:rsidRPr="00B93702" w:rsidRDefault="004D2A03" w:rsidP="004D2A03">
            <w:pPr>
              <w:pStyle w:val="TAL"/>
              <w:rPr>
                <w:lang w:eastAsia="en-US"/>
              </w:rPr>
            </w:pPr>
            <w:r w:rsidRPr="00B93702">
              <w:rPr>
                <w:lang w:eastAsia="en-US"/>
              </w:rPr>
              <w:t>(TS 36.141)</w:t>
            </w:r>
          </w:p>
        </w:tc>
        <w:tc>
          <w:tcPr>
            <w:tcW w:w="482" w:type="pct"/>
          </w:tcPr>
          <w:p w14:paraId="120F32EC" w14:textId="77777777" w:rsidR="004D2A03" w:rsidRPr="00B93702" w:rsidRDefault="004D2A03" w:rsidP="004D2A03">
            <w:pPr>
              <w:pStyle w:val="TAL"/>
            </w:pPr>
            <w:r w:rsidRPr="00B93702">
              <w:rPr>
                <w:lang w:eastAsia="en-US"/>
              </w:rPr>
              <w:t>(TS 36.141)</w:t>
            </w:r>
          </w:p>
        </w:tc>
        <w:tc>
          <w:tcPr>
            <w:tcW w:w="589" w:type="pct"/>
          </w:tcPr>
          <w:p w14:paraId="6C2133CA" w14:textId="77777777" w:rsidR="004D2A03" w:rsidRPr="00B93702" w:rsidRDefault="004D2A03" w:rsidP="004D2A03">
            <w:pPr>
              <w:pStyle w:val="TAL"/>
              <w:rPr>
                <w:lang w:eastAsia="en-US"/>
              </w:rPr>
            </w:pPr>
            <w:r w:rsidRPr="00B93702">
              <w:rPr>
                <w:rFonts w:cs="Arial"/>
              </w:rPr>
              <w:t>(TS 36.141)</w:t>
            </w:r>
          </w:p>
        </w:tc>
        <w:tc>
          <w:tcPr>
            <w:tcW w:w="589" w:type="pct"/>
          </w:tcPr>
          <w:p w14:paraId="50CCC517" w14:textId="77777777" w:rsidR="004D2A03" w:rsidRPr="00B93702" w:rsidRDefault="004D2A03" w:rsidP="004D2A03">
            <w:pPr>
              <w:pStyle w:val="TAL"/>
            </w:pPr>
            <w:r w:rsidRPr="00B93702">
              <w:rPr>
                <w:lang w:eastAsia="en-US"/>
              </w:rPr>
              <w:t>(TS 25.141) (TS 36.141)</w:t>
            </w:r>
          </w:p>
        </w:tc>
        <w:tc>
          <w:tcPr>
            <w:tcW w:w="616" w:type="pct"/>
          </w:tcPr>
          <w:p w14:paraId="5AB1F52C" w14:textId="77777777" w:rsidR="004D2A03" w:rsidRPr="00B93702" w:rsidRDefault="004D2A03" w:rsidP="004D2A03">
            <w:pPr>
              <w:pStyle w:val="TAL"/>
            </w:pPr>
            <w:r w:rsidRPr="00B93702">
              <w:rPr>
                <w:lang w:eastAsia="en-US"/>
              </w:rPr>
              <w:t>(TS 36.141)</w:t>
            </w:r>
          </w:p>
        </w:tc>
      </w:tr>
      <w:tr w:rsidR="00B93702" w:rsidRPr="00B93702" w14:paraId="5F442FE1" w14:textId="77777777" w:rsidTr="005D5A78">
        <w:trPr>
          <w:jc w:val="center"/>
        </w:trPr>
        <w:tc>
          <w:tcPr>
            <w:tcW w:w="675" w:type="pct"/>
            <w:vAlign w:val="center"/>
          </w:tcPr>
          <w:p w14:paraId="361B8025" w14:textId="77777777"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543" w:type="pct"/>
          </w:tcPr>
          <w:p w14:paraId="580FDE89" w14:textId="77777777" w:rsidR="004D2A03" w:rsidRPr="00B93702" w:rsidRDefault="004D2A03" w:rsidP="004D2A03">
            <w:pPr>
              <w:pStyle w:val="TAL"/>
              <w:rPr>
                <w:lang w:eastAsia="en-US"/>
              </w:rPr>
            </w:pPr>
            <w:r w:rsidRPr="00B93702">
              <w:rPr>
                <w:lang w:eastAsia="en-US"/>
              </w:rPr>
              <w:t>-</w:t>
            </w:r>
          </w:p>
        </w:tc>
        <w:tc>
          <w:tcPr>
            <w:tcW w:w="506" w:type="pct"/>
          </w:tcPr>
          <w:p w14:paraId="73D91877" w14:textId="77777777" w:rsidR="004D2A03" w:rsidRPr="00B93702" w:rsidRDefault="004D2A03" w:rsidP="004D2A03">
            <w:pPr>
              <w:pStyle w:val="TAL"/>
              <w:rPr>
                <w:lang w:eastAsia="en-US"/>
              </w:rPr>
            </w:pPr>
            <w:r w:rsidRPr="00B93702">
              <w:rPr>
                <w:lang w:eastAsia="en-US"/>
              </w:rPr>
              <w:t xml:space="preserve">- </w:t>
            </w:r>
          </w:p>
        </w:tc>
        <w:tc>
          <w:tcPr>
            <w:tcW w:w="519" w:type="pct"/>
          </w:tcPr>
          <w:p w14:paraId="6A8C803E" w14:textId="77777777" w:rsidR="004D2A03" w:rsidRPr="00B93702" w:rsidRDefault="004D2A03" w:rsidP="004D2A03">
            <w:pPr>
              <w:pStyle w:val="TAL"/>
              <w:rPr>
                <w:lang w:eastAsia="en-US"/>
              </w:rPr>
            </w:pPr>
            <w:r w:rsidRPr="00B93702">
              <w:rPr>
                <w:lang w:eastAsia="en-US"/>
              </w:rPr>
              <w:t>-</w:t>
            </w:r>
          </w:p>
        </w:tc>
        <w:tc>
          <w:tcPr>
            <w:tcW w:w="482" w:type="pct"/>
          </w:tcPr>
          <w:p w14:paraId="2B20C3D5" w14:textId="77777777" w:rsidR="004D2A03" w:rsidRPr="00B93702" w:rsidRDefault="004D2A03" w:rsidP="004D2A03">
            <w:pPr>
              <w:pStyle w:val="TAL"/>
              <w:rPr>
                <w:lang w:eastAsia="en-US"/>
              </w:rPr>
            </w:pPr>
            <w:r w:rsidRPr="00B93702">
              <w:rPr>
                <w:lang w:eastAsia="en-US"/>
              </w:rPr>
              <w:t xml:space="preserve">- </w:t>
            </w:r>
          </w:p>
        </w:tc>
        <w:tc>
          <w:tcPr>
            <w:tcW w:w="482" w:type="pct"/>
          </w:tcPr>
          <w:p w14:paraId="23059F24" w14:textId="77777777" w:rsidR="004D2A03" w:rsidRPr="00B93702" w:rsidRDefault="004D2A03" w:rsidP="004D2A03">
            <w:pPr>
              <w:pStyle w:val="TAL"/>
              <w:rPr>
                <w:lang w:eastAsia="en-US"/>
              </w:rPr>
            </w:pPr>
            <w:r w:rsidRPr="00B93702">
              <w:rPr>
                <w:lang w:eastAsia="en-US"/>
              </w:rPr>
              <w:t>-</w:t>
            </w:r>
          </w:p>
        </w:tc>
        <w:tc>
          <w:tcPr>
            <w:tcW w:w="589" w:type="pct"/>
          </w:tcPr>
          <w:p w14:paraId="29B6FCF9" w14:textId="77777777" w:rsidR="004D2A03" w:rsidRPr="00B93702" w:rsidRDefault="004D2A03" w:rsidP="004D2A03">
            <w:pPr>
              <w:pStyle w:val="TAL"/>
              <w:rPr>
                <w:lang w:eastAsia="en-US"/>
              </w:rPr>
            </w:pPr>
            <w:r w:rsidRPr="00B93702">
              <w:rPr>
                <w:rFonts w:cs="Arial"/>
              </w:rPr>
              <w:t>-</w:t>
            </w:r>
          </w:p>
        </w:tc>
        <w:tc>
          <w:tcPr>
            <w:tcW w:w="589" w:type="pct"/>
          </w:tcPr>
          <w:p w14:paraId="6C13AE93" w14:textId="77777777" w:rsidR="004D2A03" w:rsidRPr="00B93702" w:rsidRDefault="004D2A03" w:rsidP="004D2A03">
            <w:pPr>
              <w:pStyle w:val="TAL"/>
              <w:rPr>
                <w:lang w:eastAsia="en-US"/>
              </w:rPr>
            </w:pPr>
            <w:r w:rsidRPr="00B93702">
              <w:rPr>
                <w:lang w:eastAsia="en-US"/>
              </w:rPr>
              <w:t>-</w:t>
            </w:r>
          </w:p>
        </w:tc>
        <w:tc>
          <w:tcPr>
            <w:tcW w:w="616" w:type="pct"/>
          </w:tcPr>
          <w:p w14:paraId="4A1D409A" w14:textId="77777777" w:rsidR="004D2A03" w:rsidRPr="00B93702" w:rsidRDefault="004D2A03" w:rsidP="004D2A03">
            <w:pPr>
              <w:pStyle w:val="TAL"/>
              <w:rPr>
                <w:lang w:eastAsia="en-US"/>
              </w:rPr>
            </w:pPr>
            <w:r w:rsidRPr="00B93702">
              <w:rPr>
                <w:lang w:eastAsia="en-US"/>
              </w:rPr>
              <w:t>-</w:t>
            </w:r>
          </w:p>
        </w:tc>
      </w:tr>
      <w:tr w:rsidR="00B93702" w:rsidRPr="00B93702" w14:paraId="176BDC5C" w14:textId="77777777" w:rsidTr="005D5A78">
        <w:trPr>
          <w:trHeight w:val="219"/>
          <w:jc w:val="center"/>
        </w:trPr>
        <w:tc>
          <w:tcPr>
            <w:tcW w:w="675" w:type="pct"/>
          </w:tcPr>
          <w:p w14:paraId="55EDC612" w14:textId="77777777" w:rsidR="004D2A03" w:rsidRPr="00B93702" w:rsidRDefault="004D2A03" w:rsidP="004D2A03">
            <w:pPr>
              <w:pStyle w:val="TAL"/>
              <w:rPr>
                <w:rFonts w:cs="Arial"/>
                <w:lang w:eastAsia="en-US"/>
              </w:rPr>
            </w:pPr>
            <w:r w:rsidRPr="00B93702">
              <w:rPr>
                <w:rFonts w:cs="Arial"/>
                <w:lang w:eastAsia="en-US"/>
              </w:rPr>
              <w:t>E- UTRA</w:t>
            </w:r>
          </w:p>
        </w:tc>
        <w:tc>
          <w:tcPr>
            <w:tcW w:w="543" w:type="pct"/>
          </w:tcPr>
          <w:p w14:paraId="1DD479A2" w14:textId="77777777" w:rsidR="004D2A03" w:rsidRPr="00B93702" w:rsidRDefault="004D2A03" w:rsidP="004D2A03">
            <w:pPr>
              <w:pStyle w:val="TAL"/>
              <w:rPr>
                <w:lang w:eastAsia="en-US"/>
              </w:rPr>
            </w:pPr>
            <w:r w:rsidRPr="00B93702">
              <w:rPr>
                <w:lang w:eastAsia="en-US"/>
              </w:rPr>
              <w:t>N/A</w:t>
            </w:r>
          </w:p>
        </w:tc>
        <w:tc>
          <w:tcPr>
            <w:tcW w:w="506" w:type="pct"/>
          </w:tcPr>
          <w:p w14:paraId="7B4AEE33" w14:textId="77777777" w:rsidR="004D2A03" w:rsidRPr="00B93702" w:rsidRDefault="004D2A03" w:rsidP="004D2A03">
            <w:pPr>
              <w:pStyle w:val="TAL"/>
              <w:rPr>
                <w:lang w:eastAsia="en-US"/>
              </w:rPr>
            </w:pPr>
            <w:r w:rsidRPr="00B93702">
              <w:rPr>
                <w:lang w:eastAsia="en-US"/>
              </w:rPr>
              <w:t>N/A</w:t>
            </w:r>
          </w:p>
        </w:tc>
        <w:tc>
          <w:tcPr>
            <w:tcW w:w="519" w:type="pct"/>
          </w:tcPr>
          <w:p w14:paraId="04A11D22" w14:textId="77777777" w:rsidR="004D2A03" w:rsidRPr="00B93702" w:rsidRDefault="004D2A03" w:rsidP="004D2A03">
            <w:pPr>
              <w:pStyle w:val="TAL"/>
              <w:rPr>
                <w:lang w:eastAsia="en-US"/>
              </w:rPr>
            </w:pPr>
            <w:r w:rsidRPr="00B93702">
              <w:rPr>
                <w:lang w:eastAsia="en-US"/>
              </w:rPr>
              <w:t>N/A</w:t>
            </w:r>
          </w:p>
        </w:tc>
        <w:tc>
          <w:tcPr>
            <w:tcW w:w="482" w:type="pct"/>
          </w:tcPr>
          <w:p w14:paraId="33E7458B" w14:textId="77777777" w:rsidR="004D2A03" w:rsidRPr="00B93702" w:rsidRDefault="004D2A03" w:rsidP="004D2A03">
            <w:pPr>
              <w:pStyle w:val="TAL"/>
              <w:rPr>
                <w:lang w:eastAsia="en-US"/>
              </w:rPr>
            </w:pPr>
            <w:r w:rsidRPr="00B93702">
              <w:rPr>
                <w:lang w:eastAsia="en-US"/>
              </w:rPr>
              <w:t>TC11</w:t>
            </w:r>
          </w:p>
        </w:tc>
        <w:tc>
          <w:tcPr>
            <w:tcW w:w="482" w:type="pct"/>
          </w:tcPr>
          <w:p w14:paraId="4A63B512" w14:textId="77777777" w:rsidR="004D2A03" w:rsidRPr="00B93702" w:rsidRDefault="004D2A03" w:rsidP="004D2A03">
            <w:pPr>
              <w:pStyle w:val="TAL"/>
            </w:pPr>
            <w:r w:rsidRPr="00B93702">
              <w:t>TC11</w:t>
            </w:r>
          </w:p>
        </w:tc>
        <w:tc>
          <w:tcPr>
            <w:tcW w:w="589" w:type="pct"/>
          </w:tcPr>
          <w:p w14:paraId="6E2649A1" w14:textId="77777777" w:rsidR="004D2A03" w:rsidRPr="00B93702" w:rsidRDefault="004D2A03" w:rsidP="004D2A03">
            <w:pPr>
              <w:pStyle w:val="TAL"/>
              <w:rPr>
                <w:lang w:eastAsia="en-US"/>
              </w:rPr>
            </w:pPr>
            <w:r w:rsidRPr="00B93702">
              <w:t>TC11</w:t>
            </w:r>
          </w:p>
        </w:tc>
        <w:tc>
          <w:tcPr>
            <w:tcW w:w="589" w:type="pct"/>
          </w:tcPr>
          <w:p w14:paraId="4DE39A60" w14:textId="77777777" w:rsidR="004D2A03" w:rsidRPr="00B93702" w:rsidRDefault="004D2A03" w:rsidP="004D2A03">
            <w:pPr>
              <w:pStyle w:val="TAL"/>
            </w:pPr>
            <w:r w:rsidRPr="00B93702">
              <w:rPr>
                <w:lang w:eastAsia="en-US"/>
              </w:rPr>
              <w:t>N/A</w:t>
            </w:r>
          </w:p>
        </w:tc>
        <w:tc>
          <w:tcPr>
            <w:tcW w:w="616" w:type="pct"/>
          </w:tcPr>
          <w:p w14:paraId="2FA63C81" w14:textId="77777777" w:rsidR="004D2A03" w:rsidRPr="00B93702" w:rsidRDefault="004D2A03" w:rsidP="004D2A03">
            <w:pPr>
              <w:pStyle w:val="TAL"/>
            </w:pPr>
            <w:r w:rsidRPr="00B93702">
              <w:t>TC13</w:t>
            </w:r>
          </w:p>
        </w:tc>
      </w:tr>
      <w:tr w:rsidR="00B93702" w:rsidRPr="00B93702" w14:paraId="6C6C7175" w14:textId="77777777" w:rsidTr="005D5A78">
        <w:trPr>
          <w:trHeight w:val="137"/>
          <w:jc w:val="center"/>
        </w:trPr>
        <w:tc>
          <w:tcPr>
            <w:tcW w:w="675" w:type="pct"/>
            <w:vAlign w:val="center"/>
          </w:tcPr>
          <w:p w14:paraId="1FF17171" w14:textId="77777777" w:rsidR="004D2A03" w:rsidRPr="00B93702" w:rsidRDefault="004D2A03" w:rsidP="004D2A03">
            <w:pPr>
              <w:pStyle w:val="TAL"/>
              <w:rPr>
                <w:rFonts w:cs="Arial"/>
                <w:lang w:eastAsia="en-US"/>
              </w:rPr>
            </w:pPr>
            <w:r w:rsidRPr="00B93702">
              <w:rPr>
                <w:rFonts w:cs="Arial"/>
                <w:lang w:eastAsia="en-US"/>
              </w:rPr>
              <w:t>UTRA FDD</w:t>
            </w:r>
          </w:p>
        </w:tc>
        <w:tc>
          <w:tcPr>
            <w:tcW w:w="543" w:type="pct"/>
          </w:tcPr>
          <w:p w14:paraId="0C99C27D" w14:textId="77777777" w:rsidR="004D2A03" w:rsidRPr="00B93702" w:rsidRDefault="004D2A03" w:rsidP="004D2A03">
            <w:pPr>
              <w:pStyle w:val="TAL"/>
              <w:rPr>
                <w:lang w:eastAsia="en-US"/>
              </w:rPr>
            </w:pPr>
            <w:r w:rsidRPr="00B93702">
              <w:rPr>
                <w:lang w:eastAsia="en-US"/>
              </w:rPr>
              <w:t>N/A</w:t>
            </w:r>
          </w:p>
        </w:tc>
        <w:tc>
          <w:tcPr>
            <w:tcW w:w="506" w:type="pct"/>
          </w:tcPr>
          <w:p w14:paraId="01C6DF00" w14:textId="77777777" w:rsidR="004D2A03" w:rsidRPr="00B93702" w:rsidRDefault="004D2A03" w:rsidP="004D2A03">
            <w:pPr>
              <w:pStyle w:val="TAL"/>
              <w:rPr>
                <w:lang w:eastAsia="en-US"/>
              </w:rPr>
            </w:pPr>
            <w:r w:rsidRPr="00B93702">
              <w:rPr>
                <w:lang w:eastAsia="en-US"/>
              </w:rPr>
              <w:t>TC10</w:t>
            </w:r>
          </w:p>
        </w:tc>
        <w:tc>
          <w:tcPr>
            <w:tcW w:w="519" w:type="pct"/>
          </w:tcPr>
          <w:p w14:paraId="4565AF35" w14:textId="77777777" w:rsidR="004D2A03" w:rsidRPr="00B93702" w:rsidRDefault="004D2A03" w:rsidP="004D2A03">
            <w:pPr>
              <w:pStyle w:val="TAL"/>
              <w:rPr>
                <w:lang w:eastAsia="en-US"/>
              </w:rPr>
            </w:pPr>
            <w:r w:rsidRPr="00B93702">
              <w:rPr>
                <w:lang w:eastAsia="en-US"/>
              </w:rPr>
              <w:t>TC10</w:t>
            </w:r>
          </w:p>
        </w:tc>
        <w:tc>
          <w:tcPr>
            <w:tcW w:w="482" w:type="pct"/>
          </w:tcPr>
          <w:p w14:paraId="68FF6489" w14:textId="77777777" w:rsidR="004D2A03" w:rsidRPr="00B93702" w:rsidRDefault="004D2A03" w:rsidP="004D2A03">
            <w:pPr>
              <w:pStyle w:val="TAL"/>
              <w:rPr>
                <w:lang w:eastAsia="en-US"/>
              </w:rPr>
            </w:pPr>
            <w:r w:rsidRPr="00B93702">
              <w:rPr>
                <w:lang w:eastAsia="en-US"/>
              </w:rPr>
              <w:t>N/A</w:t>
            </w:r>
          </w:p>
        </w:tc>
        <w:tc>
          <w:tcPr>
            <w:tcW w:w="482" w:type="pct"/>
          </w:tcPr>
          <w:p w14:paraId="28C0DC46" w14:textId="77777777" w:rsidR="004D2A03" w:rsidRPr="00B93702" w:rsidRDefault="004D2A03" w:rsidP="004D2A03">
            <w:pPr>
              <w:pStyle w:val="TAL"/>
            </w:pPr>
            <w:r w:rsidRPr="00B93702">
              <w:rPr>
                <w:lang w:eastAsia="en-US"/>
              </w:rPr>
              <w:t>N/A</w:t>
            </w:r>
          </w:p>
        </w:tc>
        <w:tc>
          <w:tcPr>
            <w:tcW w:w="589" w:type="pct"/>
          </w:tcPr>
          <w:p w14:paraId="09CF309D" w14:textId="77777777" w:rsidR="004D2A03" w:rsidRPr="00B93702" w:rsidRDefault="004D2A03" w:rsidP="004D2A03">
            <w:pPr>
              <w:pStyle w:val="TAL"/>
            </w:pPr>
            <w:r w:rsidRPr="00B93702">
              <w:rPr>
                <w:rFonts w:cs="Arial"/>
              </w:rPr>
              <w:t>N/A</w:t>
            </w:r>
          </w:p>
        </w:tc>
        <w:tc>
          <w:tcPr>
            <w:tcW w:w="589" w:type="pct"/>
          </w:tcPr>
          <w:p w14:paraId="6C88BFF0" w14:textId="77777777" w:rsidR="004D2A03" w:rsidRPr="00B93702" w:rsidRDefault="004D2A03" w:rsidP="004D2A03">
            <w:pPr>
              <w:pStyle w:val="TAL"/>
            </w:pPr>
            <w:r w:rsidRPr="00B93702">
              <w:t>TC12</w:t>
            </w:r>
          </w:p>
        </w:tc>
        <w:tc>
          <w:tcPr>
            <w:tcW w:w="616" w:type="pct"/>
          </w:tcPr>
          <w:p w14:paraId="55385046" w14:textId="77777777" w:rsidR="004D2A03" w:rsidRPr="00B93702" w:rsidRDefault="004D2A03" w:rsidP="004D2A03">
            <w:pPr>
              <w:pStyle w:val="TAL"/>
            </w:pPr>
            <w:r w:rsidRPr="00B93702">
              <w:rPr>
                <w:lang w:eastAsia="en-US"/>
              </w:rPr>
              <w:t>N/A</w:t>
            </w:r>
          </w:p>
        </w:tc>
      </w:tr>
      <w:tr w:rsidR="00B93702" w:rsidRPr="00B93702" w14:paraId="5942B9E0" w14:textId="77777777" w:rsidTr="005D5A78">
        <w:trPr>
          <w:trHeight w:val="197"/>
          <w:jc w:val="center"/>
        </w:trPr>
        <w:tc>
          <w:tcPr>
            <w:tcW w:w="675" w:type="pct"/>
            <w:vAlign w:val="center"/>
          </w:tcPr>
          <w:p w14:paraId="17498227" w14:textId="77777777" w:rsidR="004D2A03" w:rsidRPr="00B93702" w:rsidRDefault="004D2A03" w:rsidP="004D2A03">
            <w:pPr>
              <w:pStyle w:val="TAL"/>
              <w:rPr>
                <w:rFonts w:cs="Arial"/>
                <w:lang w:eastAsia="en-US"/>
              </w:rPr>
            </w:pPr>
            <w:r w:rsidRPr="00B93702">
              <w:rPr>
                <w:rFonts w:cs="Arial"/>
                <w:lang w:eastAsia="en-US"/>
              </w:rPr>
              <w:t>UTRA TDD</w:t>
            </w:r>
          </w:p>
        </w:tc>
        <w:tc>
          <w:tcPr>
            <w:tcW w:w="543" w:type="pct"/>
          </w:tcPr>
          <w:p w14:paraId="7A12D454" w14:textId="77777777" w:rsidR="004D2A03" w:rsidRPr="00B93702" w:rsidRDefault="004D2A03" w:rsidP="004D2A03">
            <w:pPr>
              <w:pStyle w:val="TAL"/>
              <w:rPr>
                <w:lang w:eastAsia="en-US"/>
              </w:rPr>
            </w:pPr>
            <w:r w:rsidRPr="00B93702">
              <w:rPr>
                <w:lang w:eastAsia="en-US"/>
              </w:rPr>
              <w:t>N/A</w:t>
            </w:r>
          </w:p>
        </w:tc>
        <w:tc>
          <w:tcPr>
            <w:tcW w:w="506" w:type="pct"/>
          </w:tcPr>
          <w:p w14:paraId="3F688344" w14:textId="77777777" w:rsidR="004D2A03" w:rsidRPr="00B93702" w:rsidRDefault="004D2A03" w:rsidP="004D2A03">
            <w:pPr>
              <w:pStyle w:val="TAL"/>
              <w:rPr>
                <w:lang w:eastAsia="en-US"/>
              </w:rPr>
            </w:pPr>
            <w:r w:rsidRPr="00B93702">
              <w:rPr>
                <w:lang w:eastAsia="en-US"/>
              </w:rPr>
              <w:t>N/A</w:t>
            </w:r>
          </w:p>
        </w:tc>
        <w:tc>
          <w:tcPr>
            <w:tcW w:w="519" w:type="pct"/>
          </w:tcPr>
          <w:p w14:paraId="27809F25" w14:textId="77777777" w:rsidR="004D2A03" w:rsidRPr="00B93702" w:rsidRDefault="004D2A03" w:rsidP="004D2A03">
            <w:pPr>
              <w:pStyle w:val="TAL"/>
              <w:rPr>
                <w:lang w:eastAsia="en-US"/>
              </w:rPr>
            </w:pPr>
            <w:r w:rsidRPr="00B93702">
              <w:rPr>
                <w:lang w:eastAsia="en-US"/>
              </w:rPr>
              <w:t>N/A</w:t>
            </w:r>
          </w:p>
        </w:tc>
        <w:tc>
          <w:tcPr>
            <w:tcW w:w="482" w:type="pct"/>
          </w:tcPr>
          <w:p w14:paraId="0C66274F" w14:textId="77777777" w:rsidR="004D2A03" w:rsidRPr="00B93702" w:rsidRDefault="004D2A03" w:rsidP="004D2A03">
            <w:pPr>
              <w:pStyle w:val="TAL"/>
              <w:rPr>
                <w:lang w:eastAsia="en-US"/>
              </w:rPr>
            </w:pPr>
            <w:r w:rsidRPr="00B93702">
              <w:rPr>
                <w:lang w:eastAsia="en-US"/>
              </w:rPr>
              <w:t>N/A</w:t>
            </w:r>
          </w:p>
        </w:tc>
        <w:tc>
          <w:tcPr>
            <w:tcW w:w="482" w:type="pct"/>
          </w:tcPr>
          <w:p w14:paraId="45FEC582" w14:textId="77777777" w:rsidR="004D2A03" w:rsidRPr="00B93702" w:rsidRDefault="004D2A03" w:rsidP="004D2A03">
            <w:pPr>
              <w:pStyle w:val="TAL"/>
            </w:pPr>
            <w:r w:rsidRPr="00B93702">
              <w:rPr>
                <w:lang w:eastAsia="en-US"/>
              </w:rPr>
              <w:t>N/A</w:t>
            </w:r>
          </w:p>
        </w:tc>
        <w:tc>
          <w:tcPr>
            <w:tcW w:w="589" w:type="pct"/>
          </w:tcPr>
          <w:p w14:paraId="59EBF4D3" w14:textId="77777777" w:rsidR="004D2A03" w:rsidRPr="00B93702" w:rsidRDefault="004D2A03" w:rsidP="004D2A03">
            <w:pPr>
              <w:pStyle w:val="TAL"/>
              <w:rPr>
                <w:lang w:eastAsia="en-US"/>
              </w:rPr>
            </w:pPr>
            <w:r w:rsidRPr="00B93702">
              <w:rPr>
                <w:rFonts w:cs="Arial"/>
              </w:rPr>
              <w:t>N/A</w:t>
            </w:r>
          </w:p>
        </w:tc>
        <w:tc>
          <w:tcPr>
            <w:tcW w:w="589" w:type="pct"/>
          </w:tcPr>
          <w:p w14:paraId="4C1C325F" w14:textId="77777777" w:rsidR="004D2A03" w:rsidRPr="00B93702" w:rsidRDefault="004D2A03" w:rsidP="004D2A03">
            <w:pPr>
              <w:pStyle w:val="TAL"/>
            </w:pPr>
            <w:r w:rsidRPr="00B93702">
              <w:rPr>
                <w:lang w:eastAsia="en-US"/>
              </w:rPr>
              <w:t>N/A</w:t>
            </w:r>
          </w:p>
        </w:tc>
        <w:tc>
          <w:tcPr>
            <w:tcW w:w="616" w:type="pct"/>
          </w:tcPr>
          <w:p w14:paraId="70C539AE" w14:textId="77777777" w:rsidR="004D2A03" w:rsidRPr="00B93702" w:rsidRDefault="004D2A03" w:rsidP="004D2A03">
            <w:pPr>
              <w:pStyle w:val="TAL"/>
            </w:pPr>
            <w:r w:rsidRPr="00B93702">
              <w:rPr>
                <w:lang w:eastAsia="en-US"/>
              </w:rPr>
              <w:t>N/A</w:t>
            </w:r>
          </w:p>
        </w:tc>
      </w:tr>
      <w:tr w:rsidR="00B93702" w:rsidRPr="00B93702" w14:paraId="1126759A" w14:textId="77777777" w:rsidTr="005D5A78">
        <w:trPr>
          <w:trHeight w:val="197"/>
          <w:jc w:val="center"/>
        </w:trPr>
        <w:tc>
          <w:tcPr>
            <w:tcW w:w="675" w:type="pct"/>
            <w:vAlign w:val="center"/>
          </w:tcPr>
          <w:p w14:paraId="6FE1B557" w14:textId="77777777" w:rsidR="004D2A03" w:rsidRPr="00B93702" w:rsidRDefault="004D2A03" w:rsidP="004D2A03">
            <w:pPr>
              <w:pStyle w:val="TAL"/>
              <w:rPr>
                <w:rFonts w:cs="Arial"/>
                <w:lang w:eastAsia="en-US"/>
              </w:rPr>
            </w:pPr>
            <w:r w:rsidRPr="00B93702">
              <w:rPr>
                <w:rFonts w:cs="Arial"/>
                <w:lang w:eastAsia="en-US"/>
              </w:rPr>
              <w:t>NB-IoT</w:t>
            </w:r>
          </w:p>
        </w:tc>
        <w:tc>
          <w:tcPr>
            <w:tcW w:w="543" w:type="pct"/>
          </w:tcPr>
          <w:p w14:paraId="40F6CB2F" w14:textId="77777777" w:rsidR="004D2A03" w:rsidRPr="00B93702" w:rsidRDefault="004D2A03" w:rsidP="004D2A03">
            <w:pPr>
              <w:pStyle w:val="TAL"/>
              <w:rPr>
                <w:lang w:eastAsia="en-US"/>
              </w:rPr>
            </w:pPr>
            <w:r w:rsidRPr="00B93702">
              <w:rPr>
                <w:lang w:eastAsia="en-US"/>
              </w:rPr>
              <w:t>TC9</w:t>
            </w:r>
          </w:p>
        </w:tc>
        <w:tc>
          <w:tcPr>
            <w:tcW w:w="506" w:type="pct"/>
          </w:tcPr>
          <w:p w14:paraId="56DD9839" w14:textId="77777777" w:rsidR="004D2A03" w:rsidRPr="00B93702" w:rsidRDefault="004D2A03" w:rsidP="004D2A03">
            <w:pPr>
              <w:pStyle w:val="TAL"/>
              <w:rPr>
                <w:lang w:eastAsia="en-US"/>
              </w:rPr>
            </w:pPr>
            <w:r w:rsidRPr="00B93702">
              <w:rPr>
                <w:lang w:eastAsia="en-US"/>
              </w:rPr>
              <w:t>TC10</w:t>
            </w:r>
          </w:p>
        </w:tc>
        <w:tc>
          <w:tcPr>
            <w:tcW w:w="519" w:type="pct"/>
          </w:tcPr>
          <w:p w14:paraId="0E25ADDC" w14:textId="77777777" w:rsidR="004D2A03" w:rsidRPr="00B93702" w:rsidRDefault="004D2A03" w:rsidP="004D2A03">
            <w:pPr>
              <w:pStyle w:val="TAL"/>
              <w:rPr>
                <w:lang w:eastAsia="en-US"/>
              </w:rPr>
            </w:pPr>
            <w:r w:rsidRPr="00B93702">
              <w:rPr>
                <w:lang w:eastAsia="en-US"/>
              </w:rPr>
              <w:t>TC10</w:t>
            </w:r>
          </w:p>
        </w:tc>
        <w:tc>
          <w:tcPr>
            <w:tcW w:w="482" w:type="pct"/>
          </w:tcPr>
          <w:p w14:paraId="568B7AA8" w14:textId="77777777" w:rsidR="004D2A03" w:rsidRPr="00B93702" w:rsidRDefault="004D2A03" w:rsidP="004D2A03">
            <w:pPr>
              <w:pStyle w:val="TAL"/>
              <w:rPr>
                <w:lang w:eastAsia="en-US"/>
              </w:rPr>
            </w:pPr>
            <w:r w:rsidRPr="00B93702">
              <w:rPr>
                <w:lang w:eastAsia="en-US"/>
              </w:rPr>
              <w:t>TC11</w:t>
            </w:r>
          </w:p>
        </w:tc>
        <w:tc>
          <w:tcPr>
            <w:tcW w:w="482" w:type="pct"/>
          </w:tcPr>
          <w:p w14:paraId="3FED5F8A" w14:textId="77777777" w:rsidR="004D2A03" w:rsidRPr="00B93702" w:rsidRDefault="004D2A03" w:rsidP="004D2A03">
            <w:pPr>
              <w:pStyle w:val="TAL"/>
              <w:rPr>
                <w:lang w:eastAsia="en-US"/>
              </w:rPr>
            </w:pPr>
            <w:r w:rsidRPr="00B93702">
              <w:t>TC11</w:t>
            </w:r>
          </w:p>
        </w:tc>
        <w:tc>
          <w:tcPr>
            <w:tcW w:w="589" w:type="pct"/>
          </w:tcPr>
          <w:p w14:paraId="1077092D" w14:textId="77777777" w:rsidR="004D2A03" w:rsidRPr="00B93702" w:rsidRDefault="004D2A03" w:rsidP="004D2A03">
            <w:pPr>
              <w:pStyle w:val="TAL"/>
            </w:pPr>
            <w:r w:rsidRPr="00B93702">
              <w:t>TC11</w:t>
            </w:r>
          </w:p>
        </w:tc>
        <w:tc>
          <w:tcPr>
            <w:tcW w:w="589" w:type="pct"/>
          </w:tcPr>
          <w:p w14:paraId="41A7C73C" w14:textId="77777777" w:rsidR="004D2A03" w:rsidRPr="00B93702" w:rsidRDefault="004D2A03" w:rsidP="004D2A03">
            <w:pPr>
              <w:pStyle w:val="TAL"/>
              <w:rPr>
                <w:lang w:eastAsia="en-US"/>
              </w:rPr>
            </w:pPr>
            <w:r w:rsidRPr="00B93702">
              <w:t>TC12</w:t>
            </w:r>
          </w:p>
        </w:tc>
        <w:tc>
          <w:tcPr>
            <w:tcW w:w="616" w:type="pct"/>
          </w:tcPr>
          <w:p w14:paraId="5C931200" w14:textId="77777777" w:rsidR="004D2A03" w:rsidRPr="00B93702" w:rsidRDefault="004D2A03" w:rsidP="004D2A03">
            <w:pPr>
              <w:pStyle w:val="TAL"/>
              <w:rPr>
                <w:lang w:eastAsia="en-US"/>
              </w:rPr>
            </w:pPr>
            <w:r w:rsidRPr="00B93702">
              <w:t>TC13</w:t>
            </w:r>
          </w:p>
        </w:tc>
      </w:tr>
      <w:tr w:rsidR="00B93702" w:rsidRPr="00B93702" w14:paraId="14705994" w14:textId="77777777" w:rsidTr="005D5A78">
        <w:trPr>
          <w:trHeight w:val="197"/>
          <w:jc w:val="center"/>
        </w:trPr>
        <w:tc>
          <w:tcPr>
            <w:tcW w:w="675" w:type="pct"/>
            <w:vAlign w:val="center"/>
          </w:tcPr>
          <w:p w14:paraId="0B7A4221" w14:textId="77777777" w:rsidR="004D2A03" w:rsidRPr="00B93702" w:rsidRDefault="004D2A03" w:rsidP="004D2A03">
            <w:pPr>
              <w:pStyle w:val="TAL"/>
              <w:rPr>
                <w:rFonts w:cs="Arial"/>
                <w:lang w:eastAsia="en-US"/>
              </w:rPr>
            </w:pPr>
            <w:r w:rsidRPr="00B93702">
              <w:rPr>
                <w:rFonts w:cs="Arial"/>
                <w:lang w:eastAsia="en-US"/>
              </w:rPr>
              <w:t>Cumulative ACLR</w:t>
            </w:r>
          </w:p>
        </w:tc>
        <w:tc>
          <w:tcPr>
            <w:tcW w:w="543" w:type="pct"/>
          </w:tcPr>
          <w:p w14:paraId="6C47B3C4" w14:textId="77777777" w:rsidR="004D2A03" w:rsidRPr="00B93702" w:rsidRDefault="004D2A03" w:rsidP="004D2A03">
            <w:pPr>
              <w:pStyle w:val="TAL"/>
              <w:rPr>
                <w:lang w:eastAsia="en-US"/>
              </w:rPr>
            </w:pPr>
            <w:r w:rsidRPr="00B93702">
              <w:rPr>
                <w:lang w:eastAsia="en-US"/>
              </w:rPr>
              <w:t>N/A</w:t>
            </w:r>
          </w:p>
        </w:tc>
        <w:tc>
          <w:tcPr>
            <w:tcW w:w="506" w:type="pct"/>
          </w:tcPr>
          <w:p w14:paraId="15C866DC" w14:textId="77777777" w:rsidR="004D2A03" w:rsidRPr="00B93702" w:rsidRDefault="004D2A03" w:rsidP="004D2A03">
            <w:pPr>
              <w:pStyle w:val="TAL"/>
              <w:rPr>
                <w:lang w:eastAsia="en-US"/>
              </w:rPr>
            </w:pPr>
            <w:r w:rsidRPr="00B93702">
              <w:rPr>
                <w:lang w:eastAsia="en-US"/>
              </w:rPr>
              <w:t>N/A</w:t>
            </w:r>
          </w:p>
        </w:tc>
        <w:tc>
          <w:tcPr>
            <w:tcW w:w="519" w:type="pct"/>
          </w:tcPr>
          <w:p w14:paraId="441EB4C1" w14:textId="77777777" w:rsidR="004D2A03" w:rsidRPr="00B93702" w:rsidRDefault="004D2A03" w:rsidP="004D2A03">
            <w:pPr>
              <w:pStyle w:val="TAL"/>
              <w:rPr>
                <w:lang w:eastAsia="en-US"/>
              </w:rPr>
            </w:pPr>
            <w:r w:rsidRPr="00B93702">
              <w:rPr>
                <w:lang w:eastAsia="en-US"/>
              </w:rPr>
              <w:t>N/A</w:t>
            </w:r>
          </w:p>
        </w:tc>
        <w:tc>
          <w:tcPr>
            <w:tcW w:w="482" w:type="pct"/>
          </w:tcPr>
          <w:p w14:paraId="690917BE" w14:textId="77777777" w:rsidR="004D2A03" w:rsidRPr="00B93702" w:rsidRDefault="004D2A03" w:rsidP="004D2A03">
            <w:pPr>
              <w:pStyle w:val="TAL"/>
              <w:rPr>
                <w:lang w:eastAsia="en-US"/>
              </w:rPr>
            </w:pPr>
            <w:r w:rsidRPr="00B93702">
              <w:rPr>
                <w:lang w:eastAsia="en-US"/>
              </w:rPr>
              <w:t>N/A</w:t>
            </w:r>
          </w:p>
        </w:tc>
        <w:tc>
          <w:tcPr>
            <w:tcW w:w="482" w:type="pct"/>
          </w:tcPr>
          <w:p w14:paraId="1CE0C6BE" w14:textId="77777777" w:rsidR="004D2A03" w:rsidRPr="00B93702" w:rsidRDefault="004D2A03" w:rsidP="005D5A78">
            <w:pPr>
              <w:pStyle w:val="TAL"/>
            </w:pPr>
            <w:r w:rsidRPr="00B93702">
              <w:t>N/A</w:t>
            </w:r>
          </w:p>
        </w:tc>
        <w:tc>
          <w:tcPr>
            <w:tcW w:w="589" w:type="pct"/>
          </w:tcPr>
          <w:p w14:paraId="76351E05" w14:textId="77777777" w:rsidR="004D2A03" w:rsidRPr="00B93702" w:rsidRDefault="004D2A03" w:rsidP="004D2A03">
            <w:pPr>
              <w:pStyle w:val="TAL"/>
            </w:pPr>
            <w:r w:rsidRPr="00B93702">
              <w:rPr>
                <w:rFonts w:cs="Arial"/>
              </w:rPr>
              <w:t>N/A</w:t>
            </w:r>
          </w:p>
        </w:tc>
        <w:tc>
          <w:tcPr>
            <w:tcW w:w="589" w:type="pct"/>
          </w:tcPr>
          <w:p w14:paraId="6ECD8C17" w14:textId="77777777" w:rsidR="004D2A03" w:rsidRPr="00B93702" w:rsidRDefault="004D2A03" w:rsidP="005D5A78">
            <w:pPr>
              <w:pStyle w:val="TAL"/>
            </w:pPr>
            <w:r w:rsidRPr="00B93702">
              <w:t>N/A</w:t>
            </w:r>
          </w:p>
        </w:tc>
        <w:tc>
          <w:tcPr>
            <w:tcW w:w="616" w:type="pct"/>
          </w:tcPr>
          <w:p w14:paraId="5E844C4F" w14:textId="77777777" w:rsidR="004D2A03" w:rsidRPr="00B93702" w:rsidRDefault="004D2A03" w:rsidP="005D5A78">
            <w:pPr>
              <w:pStyle w:val="TAL"/>
            </w:pPr>
            <w:r w:rsidRPr="00B93702">
              <w:t>N/A</w:t>
            </w:r>
          </w:p>
        </w:tc>
      </w:tr>
      <w:tr w:rsidR="00B93702" w:rsidRPr="00B93702" w14:paraId="14302C82" w14:textId="77777777" w:rsidTr="005D5A78">
        <w:trPr>
          <w:jc w:val="center"/>
        </w:trPr>
        <w:tc>
          <w:tcPr>
            <w:tcW w:w="675" w:type="pct"/>
            <w:vAlign w:val="center"/>
          </w:tcPr>
          <w:p w14:paraId="3529454E" w14:textId="77777777"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543" w:type="pct"/>
          </w:tcPr>
          <w:p w14:paraId="0B548034" w14:textId="77777777" w:rsidR="004D2A03" w:rsidRPr="00B93702" w:rsidRDefault="004D2A03" w:rsidP="004D2A03">
            <w:pPr>
              <w:pStyle w:val="TAL"/>
              <w:rPr>
                <w:sz w:val="16"/>
                <w:szCs w:val="16"/>
                <w:lang w:eastAsia="en-US"/>
              </w:rPr>
            </w:pPr>
          </w:p>
        </w:tc>
        <w:tc>
          <w:tcPr>
            <w:tcW w:w="506" w:type="pct"/>
          </w:tcPr>
          <w:p w14:paraId="43C70D94"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4660B391" w14:textId="77777777" w:rsidR="004D2A03" w:rsidRPr="00B93702" w:rsidRDefault="004D2A03" w:rsidP="004D2A03">
            <w:pPr>
              <w:pStyle w:val="TAL"/>
              <w:rPr>
                <w:sz w:val="16"/>
                <w:szCs w:val="16"/>
                <w:lang w:eastAsia="en-US"/>
              </w:rPr>
            </w:pPr>
          </w:p>
        </w:tc>
        <w:tc>
          <w:tcPr>
            <w:tcW w:w="482" w:type="pct"/>
          </w:tcPr>
          <w:p w14:paraId="06D5A27D"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4CC73C99" w14:textId="77777777" w:rsidR="004D2A03" w:rsidRPr="00B93702" w:rsidRDefault="004D2A03" w:rsidP="004D2A03">
            <w:pPr>
              <w:pStyle w:val="TAL"/>
              <w:rPr>
                <w:sz w:val="16"/>
                <w:szCs w:val="16"/>
                <w:lang w:eastAsia="en-US"/>
              </w:rPr>
            </w:pPr>
          </w:p>
        </w:tc>
        <w:tc>
          <w:tcPr>
            <w:tcW w:w="589" w:type="pct"/>
          </w:tcPr>
          <w:p w14:paraId="126C9359" w14:textId="77777777" w:rsidR="004D2A03" w:rsidRPr="00B93702" w:rsidRDefault="004D2A03" w:rsidP="004D2A03">
            <w:pPr>
              <w:pStyle w:val="TAL"/>
              <w:rPr>
                <w:sz w:val="16"/>
                <w:szCs w:val="16"/>
                <w:lang w:eastAsia="en-US"/>
              </w:rPr>
            </w:pPr>
          </w:p>
        </w:tc>
        <w:tc>
          <w:tcPr>
            <w:tcW w:w="589" w:type="pct"/>
          </w:tcPr>
          <w:p w14:paraId="6A5D8809" w14:textId="77777777" w:rsidR="004D2A03" w:rsidRPr="00B93702" w:rsidRDefault="004D2A03" w:rsidP="004D2A03">
            <w:pPr>
              <w:pStyle w:val="TAL"/>
              <w:rPr>
                <w:sz w:val="16"/>
                <w:szCs w:val="16"/>
                <w:lang w:eastAsia="en-US"/>
              </w:rPr>
            </w:pPr>
          </w:p>
        </w:tc>
        <w:tc>
          <w:tcPr>
            <w:tcW w:w="616" w:type="pct"/>
          </w:tcPr>
          <w:p w14:paraId="21389EC8" w14:textId="77777777" w:rsidR="004D2A03" w:rsidRPr="00B93702" w:rsidRDefault="004D2A03" w:rsidP="004D2A03">
            <w:pPr>
              <w:pStyle w:val="TAL"/>
              <w:rPr>
                <w:sz w:val="16"/>
                <w:szCs w:val="16"/>
                <w:lang w:eastAsia="en-US"/>
              </w:rPr>
            </w:pPr>
          </w:p>
        </w:tc>
      </w:tr>
      <w:tr w:rsidR="00B93702" w:rsidRPr="00B93702" w14:paraId="3E5B62F2" w14:textId="77777777" w:rsidTr="005D5A78">
        <w:trPr>
          <w:jc w:val="center"/>
        </w:trPr>
        <w:tc>
          <w:tcPr>
            <w:tcW w:w="675" w:type="pct"/>
          </w:tcPr>
          <w:p w14:paraId="17284681" w14:textId="77777777"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14:paraId="7F257D14" w14:textId="77777777" w:rsidR="004D2A03" w:rsidRPr="00B93702" w:rsidRDefault="004D2A03" w:rsidP="004D2A03">
            <w:pPr>
              <w:pStyle w:val="TAL"/>
              <w:rPr>
                <w:lang w:eastAsia="en-US"/>
              </w:rPr>
            </w:pPr>
            <w:r w:rsidRPr="00B93702">
              <w:rPr>
                <w:lang w:eastAsia="en-US"/>
              </w:rPr>
              <w:t>Same TC as used in 6.6</w:t>
            </w:r>
          </w:p>
        </w:tc>
        <w:tc>
          <w:tcPr>
            <w:tcW w:w="506" w:type="pct"/>
          </w:tcPr>
          <w:p w14:paraId="5C3C6DA3" w14:textId="77777777" w:rsidR="004D2A03" w:rsidRPr="00B93702" w:rsidRDefault="004D2A03" w:rsidP="004D2A03">
            <w:pPr>
              <w:pStyle w:val="TAL"/>
              <w:rPr>
                <w:lang w:eastAsia="en-US"/>
              </w:rPr>
            </w:pPr>
            <w:r w:rsidRPr="00B93702">
              <w:rPr>
                <w:lang w:eastAsia="en-US"/>
              </w:rPr>
              <w:t>Same TC as used in 6.6</w:t>
            </w:r>
          </w:p>
        </w:tc>
        <w:tc>
          <w:tcPr>
            <w:tcW w:w="519" w:type="pct"/>
          </w:tcPr>
          <w:p w14:paraId="1546EC58" w14:textId="77777777" w:rsidR="004D2A03" w:rsidRPr="00B93702" w:rsidRDefault="004D2A03" w:rsidP="004D2A03">
            <w:pPr>
              <w:pStyle w:val="TAL"/>
              <w:rPr>
                <w:lang w:eastAsia="en-US"/>
              </w:rPr>
            </w:pPr>
            <w:r w:rsidRPr="00B93702">
              <w:rPr>
                <w:lang w:eastAsia="en-US"/>
              </w:rPr>
              <w:t>Same TC as used in 6.6</w:t>
            </w:r>
          </w:p>
        </w:tc>
        <w:tc>
          <w:tcPr>
            <w:tcW w:w="482" w:type="pct"/>
          </w:tcPr>
          <w:p w14:paraId="5CE5B58C" w14:textId="77777777" w:rsidR="004D2A03" w:rsidRPr="00B93702" w:rsidRDefault="004D2A03" w:rsidP="004D2A03">
            <w:pPr>
              <w:pStyle w:val="TAL"/>
              <w:rPr>
                <w:lang w:eastAsia="en-US"/>
              </w:rPr>
            </w:pPr>
            <w:r w:rsidRPr="00B93702">
              <w:rPr>
                <w:lang w:eastAsia="en-US"/>
              </w:rPr>
              <w:t>Same TC as used in 6.6</w:t>
            </w:r>
          </w:p>
        </w:tc>
        <w:tc>
          <w:tcPr>
            <w:tcW w:w="482" w:type="pct"/>
          </w:tcPr>
          <w:p w14:paraId="7372A3EF" w14:textId="77777777" w:rsidR="004D2A03" w:rsidRPr="00B93702" w:rsidRDefault="004D2A03" w:rsidP="004D2A03">
            <w:pPr>
              <w:pStyle w:val="TAL"/>
            </w:pPr>
            <w:r w:rsidRPr="00B93702">
              <w:rPr>
                <w:lang w:eastAsia="en-US"/>
              </w:rPr>
              <w:t>Same TC as used in 6.6</w:t>
            </w:r>
          </w:p>
        </w:tc>
        <w:tc>
          <w:tcPr>
            <w:tcW w:w="589" w:type="pct"/>
          </w:tcPr>
          <w:p w14:paraId="1007ED21" w14:textId="77777777" w:rsidR="004D2A03" w:rsidRPr="00B93702" w:rsidRDefault="004D2A03" w:rsidP="004D2A03">
            <w:pPr>
              <w:pStyle w:val="TAL"/>
              <w:rPr>
                <w:lang w:eastAsia="en-US"/>
              </w:rPr>
            </w:pPr>
            <w:r w:rsidRPr="00B93702">
              <w:rPr>
                <w:rFonts w:cs="Arial"/>
              </w:rPr>
              <w:t>Same TC as used in 6.6</w:t>
            </w:r>
          </w:p>
        </w:tc>
        <w:tc>
          <w:tcPr>
            <w:tcW w:w="589" w:type="pct"/>
          </w:tcPr>
          <w:p w14:paraId="1B20D4A5" w14:textId="77777777" w:rsidR="004D2A03" w:rsidRPr="00B93702" w:rsidRDefault="004D2A03" w:rsidP="004D2A03">
            <w:pPr>
              <w:pStyle w:val="TAL"/>
            </w:pPr>
            <w:r w:rsidRPr="00B93702">
              <w:rPr>
                <w:lang w:eastAsia="en-US"/>
              </w:rPr>
              <w:t>Same TC as used in 6.6</w:t>
            </w:r>
          </w:p>
        </w:tc>
        <w:tc>
          <w:tcPr>
            <w:tcW w:w="616" w:type="pct"/>
          </w:tcPr>
          <w:p w14:paraId="558A869F" w14:textId="77777777" w:rsidR="004D2A03" w:rsidRPr="00B93702" w:rsidRDefault="004D2A03" w:rsidP="004D2A03">
            <w:pPr>
              <w:pStyle w:val="TAL"/>
            </w:pPr>
            <w:r w:rsidRPr="00B93702">
              <w:rPr>
                <w:lang w:eastAsia="en-US"/>
              </w:rPr>
              <w:t>Same TC as used in 6.6</w:t>
            </w:r>
          </w:p>
        </w:tc>
      </w:tr>
      <w:tr w:rsidR="00B93702" w:rsidRPr="00B93702" w14:paraId="23271D9B" w14:textId="77777777" w:rsidTr="005D5A78">
        <w:trPr>
          <w:jc w:val="center"/>
        </w:trPr>
        <w:tc>
          <w:tcPr>
            <w:tcW w:w="675" w:type="pct"/>
          </w:tcPr>
          <w:p w14:paraId="52EFA7F1" w14:textId="77777777"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543" w:type="pct"/>
          </w:tcPr>
          <w:p w14:paraId="4F0AB413" w14:textId="77777777" w:rsidR="004D2A03" w:rsidRPr="00B93702" w:rsidRDefault="004D2A03" w:rsidP="004D2A03">
            <w:pPr>
              <w:pStyle w:val="TAL"/>
              <w:rPr>
                <w:lang w:eastAsia="en-US"/>
              </w:rPr>
            </w:pPr>
            <w:r w:rsidRPr="00B93702">
              <w:rPr>
                <w:lang w:eastAsia="en-US"/>
              </w:rPr>
              <w:t>Same TC as used in 6.6</w:t>
            </w:r>
          </w:p>
        </w:tc>
        <w:tc>
          <w:tcPr>
            <w:tcW w:w="506" w:type="pct"/>
          </w:tcPr>
          <w:p w14:paraId="68AB097A" w14:textId="77777777" w:rsidR="004D2A03" w:rsidRPr="00B93702" w:rsidRDefault="004D2A03" w:rsidP="004D2A03">
            <w:pPr>
              <w:pStyle w:val="TAL"/>
              <w:rPr>
                <w:lang w:eastAsia="en-US"/>
              </w:rPr>
            </w:pPr>
            <w:r w:rsidRPr="00B93702">
              <w:rPr>
                <w:lang w:eastAsia="en-US"/>
              </w:rPr>
              <w:t>Same TC as used in 6.6</w:t>
            </w:r>
          </w:p>
        </w:tc>
        <w:tc>
          <w:tcPr>
            <w:tcW w:w="519" w:type="pct"/>
          </w:tcPr>
          <w:p w14:paraId="04977F97" w14:textId="77777777" w:rsidR="004D2A03" w:rsidRPr="00B93702" w:rsidRDefault="004D2A03" w:rsidP="004D2A03">
            <w:pPr>
              <w:pStyle w:val="TAL"/>
              <w:rPr>
                <w:lang w:eastAsia="en-US"/>
              </w:rPr>
            </w:pPr>
            <w:r w:rsidRPr="00B93702">
              <w:rPr>
                <w:lang w:eastAsia="en-US"/>
              </w:rPr>
              <w:t>Same TC as used in 6.6</w:t>
            </w:r>
          </w:p>
        </w:tc>
        <w:tc>
          <w:tcPr>
            <w:tcW w:w="482" w:type="pct"/>
          </w:tcPr>
          <w:p w14:paraId="43067768" w14:textId="77777777" w:rsidR="004D2A03" w:rsidRPr="00B93702" w:rsidRDefault="004D2A03" w:rsidP="004D2A03">
            <w:pPr>
              <w:pStyle w:val="TAL"/>
              <w:rPr>
                <w:lang w:eastAsia="en-US"/>
              </w:rPr>
            </w:pPr>
            <w:r w:rsidRPr="00B93702">
              <w:rPr>
                <w:lang w:eastAsia="en-US"/>
              </w:rPr>
              <w:t>Same TC as used in 6.6</w:t>
            </w:r>
          </w:p>
        </w:tc>
        <w:tc>
          <w:tcPr>
            <w:tcW w:w="482" w:type="pct"/>
          </w:tcPr>
          <w:p w14:paraId="6A1FA96B" w14:textId="77777777" w:rsidR="004D2A03" w:rsidRPr="00B93702" w:rsidRDefault="004D2A03" w:rsidP="004D2A03">
            <w:pPr>
              <w:pStyle w:val="TAL"/>
            </w:pPr>
            <w:r w:rsidRPr="00B93702">
              <w:rPr>
                <w:lang w:eastAsia="en-US"/>
              </w:rPr>
              <w:t>Same TC as used in 6.6</w:t>
            </w:r>
          </w:p>
        </w:tc>
        <w:tc>
          <w:tcPr>
            <w:tcW w:w="589" w:type="pct"/>
          </w:tcPr>
          <w:p w14:paraId="5BB36980" w14:textId="77777777" w:rsidR="004D2A03" w:rsidRPr="00B93702" w:rsidRDefault="004D2A03" w:rsidP="004D2A03">
            <w:pPr>
              <w:pStyle w:val="TAL"/>
              <w:rPr>
                <w:lang w:eastAsia="en-US"/>
              </w:rPr>
            </w:pPr>
            <w:r w:rsidRPr="00B93702">
              <w:rPr>
                <w:rFonts w:cs="Arial"/>
              </w:rPr>
              <w:t>N/A</w:t>
            </w:r>
          </w:p>
        </w:tc>
        <w:tc>
          <w:tcPr>
            <w:tcW w:w="589" w:type="pct"/>
          </w:tcPr>
          <w:p w14:paraId="0CE34877" w14:textId="77777777" w:rsidR="004D2A03" w:rsidRPr="00B93702" w:rsidRDefault="004D2A03" w:rsidP="004D2A03">
            <w:pPr>
              <w:pStyle w:val="TAL"/>
            </w:pPr>
            <w:r w:rsidRPr="00B93702">
              <w:rPr>
                <w:lang w:eastAsia="en-US"/>
              </w:rPr>
              <w:t>Same TC as used in 6.6</w:t>
            </w:r>
          </w:p>
        </w:tc>
        <w:tc>
          <w:tcPr>
            <w:tcW w:w="616" w:type="pct"/>
          </w:tcPr>
          <w:p w14:paraId="065FC577" w14:textId="77777777" w:rsidR="004D2A03" w:rsidRPr="00B93702" w:rsidRDefault="004D2A03" w:rsidP="004D2A03">
            <w:pPr>
              <w:pStyle w:val="TAL"/>
            </w:pPr>
            <w:r w:rsidRPr="00B93702">
              <w:rPr>
                <w:lang w:eastAsia="en-US"/>
              </w:rPr>
              <w:t>Same TC as used in 6.6</w:t>
            </w:r>
          </w:p>
        </w:tc>
      </w:tr>
      <w:tr w:rsidR="00B93702" w:rsidRPr="00B93702" w14:paraId="6BC83BE9" w14:textId="77777777" w:rsidTr="005D5A78">
        <w:trPr>
          <w:jc w:val="center"/>
        </w:trPr>
        <w:tc>
          <w:tcPr>
            <w:tcW w:w="675" w:type="pct"/>
            <w:vAlign w:val="center"/>
          </w:tcPr>
          <w:p w14:paraId="2EA77FB4" w14:textId="77777777"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543" w:type="pct"/>
          </w:tcPr>
          <w:p w14:paraId="6ADADF4D" w14:textId="77777777" w:rsidR="004D2A03" w:rsidRPr="00B93702" w:rsidRDefault="004D2A03" w:rsidP="004D2A03">
            <w:pPr>
              <w:pStyle w:val="TAL"/>
              <w:rPr>
                <w:lang w:eastAsia="en-US"/>
              </w:rPr>
            </w:pPr>
            <w:r w:rsidRPr="00B93702">
              <w:rPr>
                <w:lang w:eastAsia="en-US"/>
              </w:rPr>
              <w:t>N/A</w:t>
            </w:r>
          </w:p>
        </w:tc>
        <w:tc>
          <w:tcPr>
            <w:tcW w:w="506" w:type="pct"/>
          </w:tcPr>
          <w:p w14:paraId="69B56EAD" w14:textId="77777777" w:rsidR="004D2A03" w:rsidRPr="00B93702" w:rsidRDefault="004D2A03" w:rsidP="004D2A03">
            <w:pPr>
              <w:pStyle w:val="TAL"/>
              <w:rPr>
                <w:lang w:eastAsia="en-US"/>
              </w:rPr>
            </w:pPr>
            <w:r w:rsidRPr="00B93702">
              <w:rPr>
                <w:lang w:eastAsia="en-US"/>
              </w:rPr>
              <w:t>N/A</w:t>
            </w:r>
          </w:p>
        </w:tc>
        <w:tc>
          <w:tcPr>
            <w:tcW w:w="519" w:type="pct"/>
          </w:tcPr>
          <w:p w14:paraId="7063DDA7" w14:textId="77777777" w:rsidR="004D2A03" w:rsidRPr="00B93702" w:rsidRDefault="004D2A03" w:rsidP="004D2A03">
            <w:pPr>
              <w:pStyle w:val="TAL"/>
              <w:rPr>
                <w:lang w:eastAsia="en-US"/>
              </w:rPr>
            </w:pPr>
            <w:r w:rsidRPr="00B93702">
              <w:rPr>
                <w:lang w:eastAsia="en-US"/>
              </w:rPr>
              <w:t>N/A</w:t>
            </w:r>
          </w:p>
        </w:tc>
        <w:tc>
          <w:tcPr>
            <w:tcW w:w="482" w:type="pct"/>
          </w:tcPr>
          <w:p w14:paraId="423B44B5" w14:textId="77777777" w:rsidR="004D2A03" w:rsidRPr="00B93702" w:rsidRDefault="004D2A03" w:rsidP="004D2A03">
            <w:pPr>
              <w:pStyle w:val="TAL"/>
              <w:rPr>
                <w:lang w:eastAsia="en-US"/>
              </w:rPr>
            </w:pPr>
            <w:r w:rsidRPr="00B93702">
              <w:rPr>
                <w:lang w:eastAsia="en-US"/>
              </w:rPr>
              <w:t>N/A</w:t>
            </w:r>
          </w:p>
        </w:tc>
        <w:tc>
          <w:tcPr>
            <w:tcW w:w="482" w:type="pct"/>
          </w:tcPr>
          <w:p w14:paraId="76C7A31A" w14:textId="77777777" w:rsidR="004D2A03" w:rsidRPr="00B93702" w:rsidRDefault="004D2A03" w:rsidP="004D2A03">
            <w:pPr>
              <w:pStyle w:val="TAL"/>
            </w:pPr>
            <w:r w:rsidRPr="00B93702">
              <w:rPr>
                <w:lang w:eastAsia="en-US"/>
              </w:rPr>
              <w:t>N/A</w:t>
            </w:r>
          </w:p>
        </w:tc>
        <w:tc>
          <w:tcPr>
            <w:tcW w:w="589" w:type="pct"/>
          </w:tcPr>
          <w:p w14:paraId="63C903FF" w14:textId="77777777" w:rsidR="004D2A03" w:rsidRPr="00B93702" w:rsidRDefault="004D2A03" w:rsidP="004D2A03">
            <w:pPr>
              <w:pStyle w:val="TAL"/>
              <w:rPr>
                <w:lang w:eastAsia="en-US"/>
              </w:rPr>
            </w:pPr>
            <w:r w:rsidRPr="00B93702">
              <w:rPr>
                <w:rFonts w:cs="Arial"/>
              </w:rPr>
              <w:t>Same TC as used in 6.6</w:t>
            </w:r>
          </w:p>
        </w:tc>
        <w:tc>
          <w:tcPr>
            <w:tcW w:w="589" w:type="pct"/>
          </w:tcPr>
          <w:p w14:paraId="31AB28AD" w14:textId="77777777" w:rsidR="004D2A03" w:rsidRPr="00B93702" w:rsidRDefault="004D2A03" w:rsidP="004D2A03">
            <w:pPr>
              <w:pStyle w:val="TAL"/>
            </w:pPr>
            <w:r w:rsidRPr="00B93702">
              <w:rPr>
                <w:lang w:eastAsia="en-US"/>
              </w:rPr>
              <w:t>N/A</w:t>
            </w:r>
          </w:p>
        </w:tc>
        <w:tc>
          <w:tcPr>
            <w:tcW w:w="616" w:type="pct"/>
          </w:tcPr>
          <w:p w14:paraId="0E4442ED" w14:textId="77777777" w:rsidR="004D2A03" w:rsidRPr="00B93702" w:rsidRDefault="004D2A03" w:rsidP="004D2A03">
            <w:pPr>
              <w:pStyle w:val="TAL"/>
            </w:pPr>
            <w:r w:rsidRPr="00B93702">
              <w:rPr>
                <w:lang w:eastAsia="en-US"/>
              </w:rPr>
              <w:t>N/A</w:t>
            </w:r>
          </w:p>
        </w:tc>
      </w:tr>
      <w:tr w:rsidR="00B93702" w:rsidRPr="00B93702" w14:paraId="44147817" w14:textId="77777777" w:rsidTr="005D5A78">
        <w:trPr>
          <w:jc w:val="center"/>
        </w:trPr>
        <w:tc>
          <w:tcPr>
            <w:tcW w:w="675" w:type="pct"/>
            <w:vAlign w:val="center"/>
          </w:tcPr>
          <w:p w14:paraId="7BAF5439" w14:textId="77777777"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543" w:type="pct"/>
          </w:tcPr>
          <w:p w14:paraId="103F1535"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5F1D4787"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014DE581"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246A4913"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1C82351F"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4A3CB5B9"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16145908"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25A84965"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0BA43528" w14:textId="77777777" w:rsidTr="005D5A78">
        <w:trPr>
          <w:jc w:val="center"/>
        </w:trPr>
        <w:tc>
          <w:tcPr>
            <w:tcW w:w="675" w:type="pct"/>
            <w:vAlign w:val="center"/>
          </w:tcPr>
          <w:p w14:paraId="604FE05F" w14:textId="77777777"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14:paraId="735F8A6E" w14:textId="77777777" w:rsidR="004D2A03" w:rsidRPr="00B93702" w:rsidRDefault="004D2A03" w:rsidP="004D2A03">
            <w:pPr>
              <w:pStyle w:val="TAL"/>
              <w:rPr>
                <w:lang w:eastAsia="en-US"/>
              </w:rPr>
            </w:pPr>
            <w:r w:rsidRPr="00B93702">
              <w:rPr>
                <w:lang w:eastAsia="en-US"/>
              </w:rPr>
              <w:t>N/A</w:t>
            </w:r>
          </w:p>
        </w:tc>
        <w:tc>
          <w:tcPr>
            <w:tcW w:w="506" w:type="pct"/>
          </w:tcPr>
          <w:p w14:paraId="334E89B5" w14:textId="77777777" w:rsidR="004D2A03" w:rsidRPr="00B93702" w:rsidRDefault="004D2A03" w:rsidP="004D2A03">
            <w:pPr>
              <w:pStyle w:val="TAL"/>
              <w:rPr>
                <w:lang w:eastAsia="en-US"/>
              </w:rPr>
            </w:pPr>
            <w:r w:rsidRPr="00B93702">
              <w:rPr>
                <w:lang w:eastAsia="en-US"/>
              </w:rPr>
              <w:t>N/A</w:t>
            </w:r>
          </w:p>
        </w:tc>
        <w:tc>
          <w:tcPr>
            <w:tcW w:w="519" w:type="pct"/>
          </w:tcPr>
          <w:p w14:paraId="6705C662" w14:textId="77777777" w:rsidR="004D2A03" w:rsidRPr="00B93702" w:rsidRDefault="004D2A03" w:rsidP="004D2A03">
            <w:pPr>
              <w:pStyle w:val="TAL"/>
              <w:rPr>
                <w:lang w:eastAsia="en-US"/>
              </w:rPr>
            </w:pPr>
            <w:r w:rsidRPr="00B93702">
              <w:rPr>
                <w:lang w:eastAsia="en-US"/>
              </w:rPr>
              <w:t>N/A</w:t>
            </w:r>
          </w:p>
        </w:tc>
        <w:tc>
          <w:tcPr>
            <w:tcW w:w="482" w:type="pct"/>
          </w:tcPr>
          <w:p w14:paraId="63989170" w14:textId="77777777" w:rsidR="004D2A03" w:rsidRPr="00B93702" w:rsidRDefault="004D2A03" w:rsidP="004D2A03">
            <w:pPr>
              <w:pStyle w:val="TAL"/>
              <w:rPr>
                <w:lang w:eastAsia="en-US"/>
              </w:rPr>
            </w:pPr>
            <w:r w:rsidRPr="00B93702">
              <w:rPr>
                <w:lang w:eastAsia="en-US"/>
              </w:rPr>
              <w:t>(TS 36.141)</w:t>
            </w:r>
          </w:p>
        </w:tc>
        <w:tc>
          <w:tcPr>
            <w:tcW w:w="482" w:type="pct"/>
          </w:tcPr>
          <w:p w14:paraId="6F106ED8" w14:textId="77777777" w:rsidR="004D2A03" w:rsidRPr="00B93702" w:rsidRDefault="004D2A03" w:rsidP="004D2A03">
            <w:pPr>
              <w:pStyle w:val="TAL"/>
            </w:pPr>
            <w:r w:rsidRPr="00B93702">
              <w:rPr>
                <w:lang w:eastAsia="en-US"/>
              </w:rPr>
              <w:t>(TS 36.141)</w:t>
            </w:r>
          </w:p>
        </w:tc>
        <w:tc>
          <w:tcPr>
            <w:tcW w:w="589" w:type="pct"/>
          </w:tcPr>
          <w:p w14:paraId="647949A8" w14:textId="77777777" w:rsidR="004D2A03" w:rsidRPr="00B93702" w:rsidRDefault="004D2A03" w:rsidP="004D2A03">
            <w:pPr>
              <w:pStyle w:val="TAL"/>
              <w:rPr>
                <w:lang w:eastAsia="en-US"/>
              </w:rPr>
            </w:pPr>
            <w:r w:rsidRPr="00B93702">
              <w:rPr>
                <w:rFonts w:cs="Arial"/>
              </w:rPr>
              <w:t>(TS 36.141)</w:t>
            </w:r>
          </w:p>
        </w:tc>
        <w:tc>
          <w:tcPr>
            <w:tcW w:w="589" w:type="pct"/>
          </w:tcPr>
          <w:p w14:paraId="1C0B8F2B" w14:textId="77777777" w:rsidR="004D2A03" w:rsidRPr="00B93702" w:rsidRDefault="004D2A03" w:rsidP="004D2A03">
            <w:pPr>
              <w:pStyle w:val="TAL"/>
            </w:pPr>
            <w:r w:rsidRPr="00B93702">
              <w:rPr>
                <w:lang w:eastAsia="en-US"/>
              </w:rPr>
              <w:t>N/A</w:t>
            </w:r>
          </w:p>
        </w:tc>
        <w:tc>
          <w:tcPr>
            <w:tcW w:w="616" w:type="pct"/>
          </w:tcPr>
          <w:p w14:paraId="028035FF" w14:textId="77777777" w:rsidR="004D2A03" w:rsidRPr="00B93702" w:rsidRDefault="004D2A03" w:rsidP="004D2A03">
            <w:pPr>
              <w:pStyle w:val="TAL"/>
            </w:pPr>
            <w:r w:rsidRPr="00B93702">
              <w:rPr>
                <w:lang w:eastAsia="en-US"/>
              </w:rPr>
              <w:t>(TS 36.141)</w:t>
            </w:r>
          </w:p>
        </w:tc>
      </w:tr>
      <w:tr w:rsidR="00B93702" w:rsidRPr="00B93702" w14:paraId="6DBB3C09" w14:textId="77777777" w:rsidTr="005D5A78">
        <w:trPr>
          <w:jc w:val="center"/>
        </w:trPr>
        <w:tc>
          <w:tcPr>
            <w:tcW w:w="675" w:type="pct"/>
            <w:vAlign w:val="center"/>
          </w:tcPr>
          <w:p w14:paraId="3597F7E1"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14:paraId="220D53FD" w14:textId="77777777" w:rsidR="004D2A03" w:rsidRPr="00B93702" w:rsidRDefault="004D2A03" w:rsidP="004D2A03">
            <w:pPr>
              <w:pStyle w:val="TAL"/>
              <w:rPr>
                <w:lang w:eastAsia="en-US"/>
              </w:rPr>
            </w:pPr>
            <w:r w:rsidRPr="00B93702">
              <w:rPr>
                <w:lang w:eastAsia="en-US"/>
              </w:rPr>
              <w:t>N/A</w:t>
            </w:r>
          </w:p>
        </w:tc>
        <w:tc>
          <w:tcPr>
            <w:tcW w:w="506" w:type="pct"/>
          </w:tcPr>
          <w:p w14:paraId="745BD29F" w14:textId="77777777" w:rsidR="004D2A03" w:rsidRPr="00B93702" w:rsidRDefault="004D2A03" w:rsidP="004D2A03">
            <w:pPr>
              <w:pStyle w:val="TAL"/>
              <w:rPr>
                <w:lang w:eastAsia="en-US"/>
              </w:rPr>
            </w:pPr>
            <w:r w:rsidRPr="00B93702">
              <w:rPr>
                <w:lang w:eastAsia="en-US"/>
              </w:rPr>
              <w:t>(TS 25.141)</w:t>
            </w:r>
          </w:p>
        </w:tc>
        <w:tc>
          <w:tcPr>
            <w:tcW w:w="519" w:type="pct"/>
          </w:tcPr>
          <w:p w14:paraId="01AC0312" w14:textId="77777777" w:rsidR="004D2A03" w:rsidRPr="00B93702" w:rsidRDefault="004D2A03" w:rsidP="004D2A03">
            <w:pPr>
              <w:pStyle w:val="TAL"/>
              <w:rPr>
                <w:lang w:eastAsia="en-US"/>
              </w:rPr>
            </w:pPr>
            <w:r w:rsidRPr="00B93702">
              <w:rPr>
                <w:lang w:eastAsia="en-US"/>
              </w:rPr>
              <w:t>(TS 25.141)</w:t>
            </w:r>
          </w:p>
        </w:tc>
        <w:tc>
          <w:tcPr>
            <w:tcW w:w="482" w:type="pct"/>
          </w:tcPr>
          <w:p w14:paraId="3EFE6CD5" w14:textId="77777777" w:rsidR="004D2A03" w:rsidRPr="00B93702" w:rsidRDefault="004D2A03" w:rsidP="004D2A03">
            <w:pPr>
              <w:pStyle w:val="TAL"/>
              <w:rPr>
                <w:lang w:eastAsia="en-US"/>
              </w:rPr>
            </w:pPr>
            <w:r w:rsidRPr="00B93702">
              <w:rPr>
                <w:lang w:eastAsia="en-US"/>
              </w:rPr>
              <w:t>N/A</w:t>
            </w:r>
          </w:p>
        </w:tc>
        <w:tc>
          <w:tcPr>
            <w:tcW w:w="482" w:type="pct"/>
          </w:tcPr>
          <w:p w14:paraId="41A1F010" w14:textId="77777777" w:rsidR="004D2A03" w:rsidRPr="00B93702" w:rsidRDefault="004D2A03" w:rsidP="004D2A03">
            <w:pPr>
              <w:pStyle w:val="TAL"/>
            </w:pPr>
            <w:r w:rsidRPr="00B93702">
              <w:rPr>
                <w:lang w:eastAsia="en-US"/>
              </w:rPr>
              <w:t>N/A</w:t>
            </w:r>
          </w:p>
        </w:tc>
        <w:tc>
          <w:tcPr>
            <w:tcW w:w="589" w:type="pct"/>
          </w:tcPr>
          <w:p w14:paraId="7C8367A1" w14:textId="77777777" w:rsidR="004D2A03" w:rsidRPr="00B93702" w:rsidRDefault="004D2A03" w:rsidP="004D2A03">
            <w:pPr>
              <w:pStyle w:val="TAL"/>
              <w:rPr>
                <w:lang w:eastAsia="en-US"/>
              </w:rPr>
            </w:pPr>
            <w:r w:rsidRPr="00B93702">
              <w:rPr>
                <w:rFonts w:cs="Arial"/>
              </w:rPr>
              <w:t>N/A</w:t>
            </w:r>
          </w:p>
        </w:tc>
        <w:tc>
          <w:tcPr>
            <w:tcW w:w="589" w:type="pct"/>
          </w:tcPr>
          <w:p w14:paraId="582B992D" w14:textId="77777777" w:rsidR="004D2A03" w:rsidRPr="00B93702" w:rsidRDefault="004D2A03" w:rsidP="004D2A03">
            <w:pPr>
              <w:pStyle w:val="TAL"/>
            </w:pPr>
            <w:r w:rsidRPr="00B93702">
              <w:rPr>
                <w:lang w:eastAsia="en-US"/>
              </w:rPr>
              <w:t>(TS 25.141)</w:t>
            </w:r>
          </w:p>
        </w:tc>
        <w:tc>
          <w:tcPr>
            <w:tcW w:w="616" w:type="pct"/>
          </w:tcPr>
          <w:p w14:paraId="1BA03FC5" w14:textId="77777777" w:rsidR="004D2A03" w:rsidRPr="00B93702" w:rsidRDefault="004D2A03" w:rsidP="004D2A03">
            <w:pPr>
              <w:pStyle w:val="TAL"/>
            </w:pPr>
            <w:r w:rsidRPr="00B93702">
              <w:rPr>
                <w:lang w:eastAsia="en-US"/>
              </w:rPr>
              <w:t>N/A</w:t>
            </w:r>
          </w:p>
        </w:tc>
      </w:tr>
      <w:tr w:rsidR="00B93702" w:rsidRPr="00B93702" w14:paraId="7BD6E7F8" w14:textId="77777777" w:rsidTr="005D5A78">
        <w:trPr>
          <w:jc w:val="center"/>
        </w:trPr>
        <w:tc>
          <w:tcPr>
            <w:tcW w:w="675" w:type="pct"/>
            <w:vAlign w:val="center"/>
          </w:tcPr>
          <w:p w14:paraId="42FB0C72"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14:paraId="34194FE6" w14:textId="77777777" w:rsidR="004D2A03" w:rsidRPr="00B93702" w:rsidRDefault="004D2A03" w:rsidP="004D2A03">
            <w:pPr>
              <w:pStyle w:val="TAL"/>
              <w:rPr>
                <w:lang w:eastAsia="en-US"/>
              </w:rPr>
            </w:pPr>
            <w:r w:rsidRPr="00B93702">
              <w:rPr>
                <w:lang w:eastAsia="en-US"/>
              </w:rPr>
              <w:t>N/A</w:t>
            </w:r>
          </w:p>
        </w:tc>
        <w:tc>
          <w:tcPr>
            <w:tcW w:w="506" w:type="pct"/>
          </w:tcPr>
          <w:p w14:paraId="4A1B0644" w14:textId="77777777" w:rsidR="004D2A03" w:rsidRPr="00B93702" w:rsidRDefault="004D2A03" w:rsidP="004D2A03">
            <w:pPr>
              <w:pStyle w:val="TAL"/>
              <w:rPr>
                <w:lang w:eastAsia="en-US"/>
              </w:rPr>
            </w:pPr>
            <w:r w:rsidRPr="00B93702">
              <w:rPr>
                <w:lang w:eastAsia="en-US"/>
              </w:rPr>
              <w:t>N/A</w:t>
            </w:r>
          </w:p>
        </w:tc>
        <w:tc>
          <w:tcPr>
            <w:tcW w:w="519" w:type="pct"/>
          </w:tcPr>
          <w:p w14:paraId="09CC4522" w14:textId="77777777" w:rsidR="004D2A03" w:rsidRPr="00B93702" w:rsidRDefault="004D2A03" w:rsidP="004D2A03">
            <w:pPr>
              <w:pStyle w:val="TAL"/>
              <w:rPr>
                <w:lang w:eastAsia="en-US"/>
              </w:rPr>
            </w:pPr>
            <w:r w:rsidRPr="00B93702">
              <w:rPr>
                <w:lang w:eastAsia="en-US"/>
              </w:rPr>
              <w:t>N/A</w:t>
            </w:r>
          </w:p>
        </w:tc>
        <w:tc>
          <w:tcPr>
            <w:tcW w:w="482" w:type="pct"/>
          </w:tcPr>
          <w:p w14:paraId="7C84E870" w14:textId="77777777" w:rsidR="004D2A03" w:rsidRPr="00B93702" w:rsidRDefault="004D2A03" w:rsidP="004D2A03">
            <w:pPr>
              <w:pStyle w:val="TAL"/>
              <w:rPr>
                <w:lang w:eastAsia="en-US"/>
              </w:rPr>
            </w:pPr>
            <w:r w:rsidRPr="00B93702">
              <w:rPr>
                <w:lang w:eastAsia="en-US"/>
              </w:rPr>
              <w:t>N/A</w:t>
            </w:r>
          </w:p>
        </w:tc>
        <w:tc>
          <w:tcPr>
            <w:tcW w:w="482" w:type="pct"/>
          </w:tcPr>
          <w:p w14:paraId="11D60EA5" w14:textId="77777777" w:rsidR="004D2A03" w:rsidRPr="00B93702" w:rsidRDefault="004D2A03" w:rsidP="004D2A03">
            <w:pPr>
              <w:pStyle w:val="TAL"/>
            </w:pPr>
            <w:r w:rsidRPr="00B93702">
              <w:rPr>
                <w:lang w:eastAsia="en-US"/>
              </w:rPr>
              <w:t>N/A</w:t>
            </w:r>
          </w:p>
        </w:tc>
        <w:tc>
          <w:tcPr>
            <w:tcW w:w="589" w:type="pct"/>
          </w:tcPr>
          <w:p w14:paraId="5BFC9074" w14:textId="77777777" w:rsidR="004D2A03" w:rsidRPr="00B93702" w:rsidRDefault="004D2A03" w:rsidP="004D2A03">
            <w:pPr>
              <w:pStyle w:val="TAL"/>
              <w:rPr>
                <w:lang w:eastAsia="en-US"/>
              </w:rPr>
            </w:pPr>
            <w:r w:rsidRPr="00B93702">
              <w:rPr>
                <w:rFonts w:cs="Arial"/>
              </w:rPr>
              <w:t>N/A</w:t>
            </w:r>
          </w:p>
        </w:tc>
        <w:tc>
          <w:tcPr>
            <w:tcW w:w="589" w:type="pct"/>
          </w:tcPr>
          <w:p w14:paraId="033E9B0B" w14:textId="77777777" w:rsidR="004D2A03" w:rsidRPr="00B93702" w:rsidRDefault="004D2A03" w:rsidP="004D2A03">
            <w:pPr>
              <w:pStyle w:val="TAL"/>
            </w:pPr>
            <w:r w:rsidRPr="00B93702">
              <w:rPr>
                <w:lang w:eastAsia="en-US"/>
              </w:rPr>
              <w:t>N/A</w:t>
            </w:r>
          </w:p>
        </w:tc>
        <w:tc>
          <w:tcPr>
            <w:tcW w:w="616" w:type="pct"/>
          </w:tcPr>
          <w:p w14:paraId="13CEB3DD" w14:textId="77777777" w:rsidR="004D2A03" w:rsidRPr="00B93702" w:rsidRDefault="004D2A03" w:rsidP="004D2A03">
            <w:pPr>
              <w:pStyle w:val="TAL"/>
            </w:pPr>
            <w:r w:rsidRPr="00B93702">
              <w:rPr>
                <w:lang w:eastAsia="en-US"/>
              </w:rPr>
              <w:t>N/A</w:t>
            </w:r>
          </w:p>
        </w:tc>
      </w:tr>
      <w:tr w:rsidR="00B93702" w:rsidRPr="00B93702" w14:paraId="11A8C2F1" w14:textId="77777777" w:rsidTr="005D5A78">
        <w:trPr>
          <w:jc w:val="center"/>
        </w:trPr>
        <w:tc>
          <w:tcPr>
            <w:tcW w:w="675" w:type="pct"/>
            <w:vAlign w:val="center"/>
          </w:tcPr>
          <w:p w14:paraId="7E8E1F42"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14:paraId="2D522515" w14:textId="77777777" w:rsidR="004D2A03" w:rsidRPr="00B93702" w:rsidRDefault="004D2A03" w:rsidP="004D2A03">
            <w:pPr>
              <w:pStyle w:val="TAL"/>
              <w:rPr>
                <w:lang w:eastAsia="en-US"/>
              </w:rPr>
            </w:pPr>
            <w:r w:rsidRPr="00B93702">
              <w:rPr>
                <w:lang w:eastAsia="en-US"/>
              </w:rPr>
              <w:t>(TS 51.021)</w:t>
            </w:r>
          </w:p>
        </w:tc>
        <w:tc>
          <w:tcPr>
            <w:tcW w:w="506" w:type="pct"/>
          </w:tcPr>
          <w:p w14:paraId="43656514" w14:textId="77777777" w:rsidR="004D2A03" w:rsidRPr="00B93702" w:rsidRDefault="004D2A03" w:rsidP="004D2A03">
            <w:pPr>
              <w:pStyle w:val="TAL"/>
              <w:rPr>
                <w:lang w:eastAsia="en-US"/>
              </w:rPr>
            </w:pPr>
            <w:r w:rsidRPr="00B93702">
              <w:rPr>
                <w:lang w:eastAsia="en-US"/>
              </w:rPr>
              <w:t>N/A</w:t>
            </w:r>
          </w:p>
        </w:tc>
        <w:tc>
          <w:tcPr>
            <w:tcW w:w="519" w:type="pct"/>
          </w:tcPr>
          <w:p w14:paraId="23E390ED" w14:textId="77777777" w:rsidR="004D2A03" w:rsidRPr="00B93702" w:rsidRDefault="004D2A03" w:rsidP="004D2A03">
            <w:pPr>
              <w:pStyle w:val="TAL"/>
              <w:rPr>
                <w:lang w:eastAsia="en-US"/>
              </w:rPr>
            </w:pPr>
            <w:r w:rsidRPr="00B93702">
              <w:rPr>
                <w:lang w:eastAsia="en-US"/>
              </w:rPr>
              <w:t>N/A</w:t>
            </w:r>
          </w:p>
        </w:tc>
        <w:tc>
          <w:tcPr>
            <w:tcW w:w="482" w:type="pct"/>
          </w:tcPr>
          <w:p w14:paraId="6C3B93B6" w14:textId="77777777" w:rsidR="004D2A03" w:rsidRPr="00B93702" w:rsidRDefault="004D2A03" w:rsidP="004D2A03">
            <w:pPr>
              <w:pStyle w:val="TAL"/>
              <w:rPr>
                <w:lang w:eastAsia="en-US"/>
              </w:rPr>
            </w:pPr>
            <w:r w:rsidRPr="00B93702">
              <w:rPr>
                <w:lang w:eastAsia="en-US"/>
              </w:rPr>
              <w:t>N/A</w:t>
            </w:r>
          </w:p>
        </w:tc>
        <w:tc>
          <w:tcPr>
            <w:tcW w:w="482" w:type="pct"/>
          </w:tcPr>
          <w:p w14:paraId="449E8F20" w14:textId="77777777" w:rsidR="004D2A03" w:rsidRPr="00B93702" w:rsidRDefault="004D2A03" w:rsidP="004D2A03">
            <w:pPr>
              <w:pStyle w:val="TAL"/>
            </w:pPr>
            <w:r w:rsidRPr="00B93702">
              <w:rPr>
                <w:lang w:eastAsia="en-US"/>
              </w:rPr>
              <w:t>N/A</w:t>
            </w:r>
          </w:p>
        </w:tc>
        <w:tc>
          <w:tcPr>
            <w:tcW w:w="589" w:type="pct"/>
          </w:tcPr>
          <w:p w14:paraId="11E58895" w14:textId="77777777" w:rsidR="004D2A03" w:rsidRPr="00B93702" w:rsidRDefault="004D2A03" w:rsidP="004D2A03">
            <w:pPr>
              <w:pStyle w:val="TAL"/>
              <w:rPr>
                <w:lang w:eastAsia="en-US"/>
              </w:rPr>
            </w:pPr>
            <w:r w:rsidRPr="00B93702">
              <w:rPr>
                <w:rFonts w:cs="Arial"/>
              </w:rPr>
              <w:t>N/A</w:t>
            </w:r>
          </w:p>
        </w:tc>
        <w:tc>
          <w:tcPr>
            <w:tcW w:w="589" w:type="pct"/>
          </w:tcPr>
          <w:p w14:paraId="2DB57A52" w14:textId="77777777" w:rsidR="004D2A03" w:rsidRPr="00B93702" w:rsidRDefault="004D2A03" w:rsidP="004D2A03">
            <w:pPr>
              <w:pStyle w:val="TAL"/>
            </w:pPr>
            <w:r w:rsidRPr="00B93702">
              <w:rPr>
                <w:lang w:eastAsia="en-US"/>
              </w:rPr>
              <w:t>(TS 51.021)</w:t>
            </w:r>
          </w:p>
        </w:tc>
        <w:tc>
          <w:tcPr>
            <w:tcW w:w="616" w:type="pct"/>
          </w:tcPr>
          <w:p w14:paraId="26226C7D" w14:textId="77777777" w:rsidR="004D2A03" w:rsidRPr="00B93702" w:rsidRDefault="004D2A03" w:rsidP="004D2A03">
            <w:pPr>
              <w:pStyle w:val="TAL"/>
            </w:pPr>
            <w:r w:rsidRPr="00B93702">
              <w:rPr>
                <w:lang w:eastAsia="en-US"/>
              </w:rPr>
              <w:t>(TS 51.021)</w:t>
            </w:r>
          </w:p>
        </w:tc>
      </w:tr>
      <w:tr w:rsidR="00B93702" w:rsidRPr="00B93702" w14:paraId="13463612" w14:textId="77777777" w:rsidTr="005D5A78">
        <w:trPr>
          <w:jc w:val="center"/>
        </w:trPr>
        <w:tc>
          <w:tcPr>
            <w:tcW w:w="675" w:type="pct"/>
            <w:vAlign w:val="center"/>
          </w:tcPr>
          <w:p w14:paraId="124B4EA0" w14:textId="77777777"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14:paraId="6E141701" w14:textId="77777777" w:rsidR="004D2A03" w:rsidRPr="00B93702" w:rsidRDefault="004D2A03" w:rsidP="004D2A03">
            <w:pPr>
              <w:pStyle w:val="TAL"/>
              <w:rPr>
                <w:lang w:eastAsia="en-US"/>
              </w:rPr>
            </w:pPr>
            <w:r w:rsidRPr="00B93702">
              <w:rPr>
                <w:lang w:eastAsia="en-US"/>
              </w:rPr>
              <w:t>(TS 36.141)</w:t>
            </w:r>
          </w:p>
        </w:tc>
        <w:tc>
          <w:tcPr>
            <w:tcW w:w="506" w:type="pct"/>
          </w:tcPr>
          <w:p w14:paraId="13C37B20" w14:textId="77777777" w:rsidR="004D2A03" w:rsidRPr="00B93702" w:rsidRDefault="004D2A03" w:rsidP="004D2A03">
            <w:pPr>
              <w:pStyle w:val="TAL"/>
              <w:rPr>
                <w:lang w:eastAsia="en-US"/>
              </w:rPr>
            </w:pPr>
            <w:r w:rsidRPr="00B93702">
              <w:rPr>
                <w:lang w:eastAsia="en-US"/>
              </w:rPr>
              <w:t>(TS 36.141)</w:t>
            </w:r>
          </w:p>
        </w:tc>
        <w:tc>
          <w:tcPr>
            <w:tcW w:w="519" w:type="pct"/>
          </w:tcPr>
          <w:p w14:paraId="4D57348B" w14:textId="77777777" w:rsidR="004D2A03" w:rsidRPr="00B93702" w:rsidRDefault="004D2A03" w:rsidP="004D2A03">
            <w:pPr>
              <w:pStyle w:val="TAL"/>
              <w:rPr>
                <w:lang w:eastAsia="en-US"/>
              </w:rPr>
            </w:pPr>
            <w:r w:rsidRPr="00B93702">
              <w:rPr>
                <w:lang w:eastAsia="en-US"/>
              </w:rPr>
              <w:t>(TS 36.141)</w:t>
            </w:r>
          </w:p>
        </w:tc>
        <w:tc>
          <w:tcPr>
            <w:tcW w:w="482" w:type="pct"/>
          </w:tcPr>
          <w:p w14:paraId="2587A1FF" w14:textId="77777777" w:rsidR="004D2A03" w:rsidRPr="00B93702" w:rsidRDefault="004D2A03" w:rsidP="004D2A03">
            <w:pPr>
              <w:pStyle w:val="TAL"/>
              <w:rPr>
                <w:lang w:eastAsia="en-US"/>
              </w:rPr>
            </w:pPr>
            <w:r w:rsidRPr="00B93702">
              <w:rPr>
                <w:lang w:eastAsia="en-US"/>
              </w:rPr>
              <w:t>(TS 36.141)</w:t>
            </w:r>
          </w:p>
        </w:tc>
        <w:tc>
          <w:tcPr>
            <w:tcW w:w="482" w:type="pct"/>
          </w:tcPr>
          <w:p w14:paraId="5F5E83E2" w14:textId="77777777" w:rsidR="004D2A03" w:rsidRPr="00B93702" w:rsidRDefault="004D2A03" w:rsidP="004D2A03">
            <w:pPr>
              <w:pStyle w:val="TAL"/>
              <w:rPr>
                <w:lang w:eastAsia="en-US"/>
              </w:rPr>
            </w:pPr>
            <w:r w:rsidRPr="00B93702">
              <w:rPr>
                <w:lang w:eastAsia="en-US"/>
              </w:rPr>
              <w:t>(TS 36.141)</w:t>
            </w:r>
          </w:p>
        </w:tc>
        <w:tc>
          <w:tcPr>
            <w:tcW w:w="589" w:type="pct"/>
          </w:tcPr>
          <w:p w14:paraId="47F6638C" w14:textId="77777777" w:rsidR="004D2A03" w:rsidRPr="00B93702" w:rsidRDefault="004D2A03" w:rsidP="004D2A03">
            <w:pPr>
              <w:pStyle w:val="TAL"/>
              <w:rPr>
                <w:lang w:eastAsia="en-US"/>
              </w:rPr>
            </w:pPr>
            <w:r w:rsidRPr="00B93702">
              <w:rPr>
                <w:rFonts w:cs="Arial"/>
              </w:rPr>
              <w:t>(TS 36.141)</w:t>
            </w:r>
          </w:p>
        </w:tc>
        <w:tc>
          <w:tcPr>
            <w:tcW w:w="589" w:type="pct"/>
          </w:tcPr>
          <w:p w14:paraId="5255C1A8" w14:textId="77777777" w:rsidR="004D2A03" w:rsidRPr="00B93702" w:rsidRDefault="004D2A03" w:rsidP="004D2A03">
            <w:pPr>
              <w:pStyle w:val="TAL"/>
              <w:rPr>
                <w:lang w:eastAsia="en-US"/>
              </w:rPr>
            </w:pPr>
            <w:r w:rsidRPr="00B93702">
              <w:rPr>
                <w:lang w:eastAsia="en-US"/>
              </w:rPr>
              <w:t>(TS 36.141)</w:t>
            </w:r>
          </w:p>
        </w:tc>
        <w:tc>
          <w:tcPr>
            <w:tcW w:w="616" w:type="pct"/>
          </w:tcPr>
          <w:p w14:paraId="3EF33507" w14:textId="77777777" w:rsidR="004D2A03" w:rsidRPr="00B93702" w:rsidRDefault="004D2A03" w:rsidP="004D2A03">
            <w:pPr>
              <w:pStyle w:val="TAL"/>
              <w:rPr>
                <w:lang w:eastAsia="en-US"/>
              </w:rPr>
            </w:pPr>
            <w:r w:rsidRPr="00B93702">
              <w:rPr>
                <w:lang w:eastAsia="en-US"/>
              </w:rPr>
              <w:t>(TS 36.141)</w:t>
            </w:r>
          </w:p>
        </w:tc>
      </w:tr>
      <w:tr w:rsidR="00B93702" w:rsidRPr="00B93702" w14:paraId="5C902BD8" w14:textId="77777777" w:rsidTr="005D5A78">
        <w:trPr>
          <w:jc w:val="center"/>
        </w:trPr>
        <w:tc>
          <w:tcPr>
            <w:tcW w:w="675" w:type="pct"/>
            <w:vAlign w:val="center"/>
          </w:tcPr>
          <w:p w14:paraId="079512EE" w14:textId="77777777"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543" w:type="pct"/>
          </w:tcPr>
          <w:p w14:paraId="7D03E563"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1983F842"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76D7C807"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4F219C65"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57799F3D"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6FDECB1D"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5122FD36"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4658ED30"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689BAE93" w14:textId="77777777" w:rsidTr="005D5A78">
        <w:trPr>
          <w:jc w:val="center"/>
        </w:trPr>
        <w:tc>
          <w:tcPr>
            <w:tcW w:w="675" w:type="pct"/>
            <w:vAlign w:val="center"/>
          </w:tcPr>
          <w:p w14:paraId="21EEDC68" w14:textId="77777777"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14:paraId="638A3A93" w14:textId="77777777" w:rsidR="004D2A03" w:rsidRPr="00B93702" w:rsidRDefault="004D2A03" w:rsidP="004D2A03">
            <w:pPr>
              <w:pStyle w:val="TAL"/>
              <w:rPr>
                <w:lang w:eastAsia="en-US"/>
              </w:rPr>
            </w:pPr>
            <w:r w:rsidRPr="00B93702">
              <w:rPr>
                <w:lang w:eastAsia="en-US"/>
              </w:rPr>
              <w:t>N/A</w:t>
            </w:r>
          </w:p>
        </w:tc>
        <w:tc>
          <w:tcPr>
            <w:tcW w:w="506" w:type="pct"/>
          </w:tcPr>
          <w:p w14:paraId="48F60D77" w14:textId="77777777" w:rsidR="004D2A03" w:rsidRPr="00B93702" w:rsidRDefault="004D2A03" w:rsidP="004D2A03">
            <w:pPr>
              <w:pStyle w:val="TAL"/>
              <w:rPr>
                <w:lang w:eastAsia="en-US"/>
              </w:rPr>
            </w:pPr>
            <w:r w:rsidRPr="00B93702">
              <w:rPr>
                <w:lang w:eastAsia="en-US"/>
              </w:rPr>
              <w:t>N/A</w:t>
            </w:r>
          </w:p>
        </w:tc>
        <w:tc>
          <w:tcPr>
            <w:tcW w:w="519" w:type="pct"/>
          </w:tcPr>
          <w:p w14:paraId="226F75EF" w14:textId="77777777" w:rsidR="004D2A03" w:rsidRPr="00B93702" w:rsidRDefault="004D2A03" w:rsidP="004D2A03">
            <w:pPr>
              <w:pStyle w:val="TAL"/>
              <w:rPr>
                <w:lang w:eastAsia="en-US"/>
              </w:rPr>
            </w:pPr>
            <w:r w:rsidRPr="00B93702">
              <w:rPr>
                <w:lang w:eastAsia="en-US"/>
              </w:rPr>
              <w:t>N/A</w:t>
            </w:r>
          </w:p>
        </w:tc>
        <w:tc>
          <w:tcPr>
            <w:tcW w:w="482" w:type="pct"/>
          </w:tcPr>
          <w:p w14:paraId="290C144A" w14:textId="77777777" w:rsidR="004D2A03" w:rsidRPr="00B93702" w:rsidRDefault="004D2A03" w:rsidP="004D2A03">
            <w:pPr>
              <w:pStyle w:val="TAL"/>
              <w:rPr>
                <w:lang w:eastAsia="en-US"/>
              </w:rPr>
            </w:pPr>
            <w:r w:rsidRPr="00B93702">
              <w:rPr>
                <w:lang w:eastAsia="en-US"/>
              </w:rPr>
              <w:t>(TS 36.141)</w:t>
            </w:r>
          </w:p>
        </w:tc>
        <w:tc>
          <w:tcPr>
            <w:tcW w:w="482" w:type="pct"/>
          </w:tcPr>
          <w:p w14:paraId="4F7312C7" w14:textId="77777777" w:rsidR="004D2A03" w:rsidRPr="00B93702" w:rsidRDefault="004D2A03" w:rsidP="004D2A03">
            <w:pPr>
              <w:pStyle w:val="TAL"/>
            </w:pPr>
            <w:r w:rsidRPr="00B93702">
              <w:rPr>
                <w:lang w:eastAsia="en-US"/>
              </w:rPr>
              <w:t>(TS 36.141)</w:t>
            </w:r>
          </w:p>
        </w:tc>
        <w:tc>
          <w:tcPr>
            <w:tcW w:w="589" w:type="pct"/>
          </w:tcPr>
          <w:p w14:paraId="0CA44978" w14:textId="77777777" w:rsidR="004D2A03" w:rsidRPr="00B93702" w:rsidRDefault="004D2A03" w:rsidP="004D2A03">
            <w:pPr>
              <w:pStyle w:val="TAL"/>
              <w:rPr>
                <w:lang w:eastAsia="en-US"/>
              </w:rPr>
            </w:pPr>
            <w:r w:rsidRPr="00B93702">
              <w:rPr>
                <w:rFonts w:cs="Arial"/>
              </w:rPr>
              <w:t>(TS 36.141)</w:t>
            </w:r>
          </w:p>
        </w:tc>
        <w:tc>
          <w:tcPr>
            <w:tcW w:w="589" w:type="pct"/>
          </w:tcPr>
          <w:p w14:paraId="15A326A9" w14:textId="77777777" w:rsidR="004D2A03" w:rsidRPr="00B93702" w:rsidRDefault="004D2A03" w:rsidP="004D2A03">
            <w:pPr>
              <w:pStyle w:val="TAL"/>
            </w:pPr>
            <w:r w:rsidRPr="00B93702">
              <w:rPr>
                <w:lang w:eastAsia="en-US"/>
              </w:rPr>
              <w:t>N/A</w:t>
            </w:r>
          </w:p>
        </w:tc>
        <w:tc>
          <w:tcPr>
            <w:tcW w:w="616" w:type="pct"/>
          </w:tcPr>
          <w:p w14:paraId="2F0EDF5D" w14:textId="77777777" w:rsidR="004D2A03" w:rsidRPr="00B93702" w:rsidRDefault="004D2A03" w:rsidP="004D2A03">
            <w:pPr>
              <w:pStyle w:val="TAL"/>
            </w:pPr>
            <w:r w:rsidRPr="00B93702">
              <w:rPr>
                <w:lang w:eastAsia="en-US"/>
              </w:rPr>
              <w:t>(TS 36.141)</w:t>
            </w:r>
          </w:p>
        </w:tc>
      </w:tr>
      <w:tr w:rsidR="00B93702" w:rsidRPr="00B93702" w14:paraId="0D9E16E5" w14:textId="77777777" w:rsidTr="005D5A78">
        <w:trPr>
          <w:jc w:val="center"/>
        </w:trPr>
        <w:tc>
          <w:tcPr>
            <w:tcW w:w="675" w:type="pct"/>
            <w:vAlign w:val="center"/>
          </w:tcPr>
          <w:p w14:paraId="37853BA8"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14:paraId="0D4E7859" w14:textId="77777777" w:rsidR="004D2A03" w:rsidRPr="00B93702" w:rsidRDefault="004D2A03" w:rsidP="004D2A03">
            <w:pPr>
              <w:pStyle w:val="TAL"/>
              <w:rPr>
                <w:lang w:eastAsia="en-US"/>
              </w:rPr>
            </w:pPr>
            <w:r w:rsidRPr="00B93702">
              <w:rPr>
                <w:lang w:eastAsia="en-US"/>
              </w:rPr>
              <w:t>N/A</w:t>
            </w:r>
          </w:p>
        </w:tc>
        <w:tc>
          <w:tcPr>
            <w:tcW w:w="506" w:type="pct"/>
          </w:tcPr>
          <w:p w14:paraId="166B996B" w14:textId="77777777" w:rsidR="004D2A03" w:rsidRPr="00B93702" w:rsidRDefault="004D2A03" w:rsidP="004D2A03">
            <w:pPr>
              <w:pStyle w:val="TAL"/>
              <w:rPr>
                <w:lang w:eastAsia="en-US"/>
              </w:rPr>
            </w:pPr>
            <w:r w:rsidRPr="00B93702">
              <w:rPr>
                <w:lang w:eastAsia="en-US"/>
              </w:rPr>
              <w:t>(TS 25.141)</w:t>
            </w:r>
          </w:p>
        </w:tc>
        <w:tc>
          <w:tcPr>
            <w:tcW w:w="519" w:type="pct"/>
          </w:tcPr>
          <w:p w14:paraId="38E9625B" w14:textId="77777777" w:rsidR="004D2A03" w:rsidRPr="00B93702" w:rsidRDefault="004D2A03" w:rsidP="004D2A03">
            <w:pPr>
              <w:pStyle w:val="TAL"/>
              <w:rPr>
                <w:lang w:eastAsia="en-US"/>
              </w:rPr>
            </w:pPr>
            <w:r w:rsidRPr="00B93702">
              <w:rPr>
                <w:lang w:eastAsia="en-US"/>
              </w:rPr>
              <w:t>(TS 25.141)</w:t>
            </w:r>
          </w:p>
        </w:tc>
        <w:tc>
          <w:tcPr>
            <w:tcW w:w="482" w:type="pct"/>
          </w:tcPr>
          <w:p w14:paraId="6C6F17A5" w14:textId="77777777" w:rsidR="004D2A03" w:rsidRPr="00B93702" w:rsidRDefault="004D2A03" w:rsidP="004D2A03">
            <w:pPr>
              <w:pStyle w:val="TAL"/>
              <w:rPr>
                <w:lang w:eastAsia="en-US"/>
              </w:rPr>
            </w:pPr>
            <w:r w:rsidRPr="00B93702">
              <w:rPr>
                <w:lang w:eastAsia="en-US"/>
              </w:rPr>
              <w:t>N/A</w:t>
            </w:r>
          </w:p>
        </w:tc>
        <w:tc>
          <w:tcPr>
            <w:tcW w:w="482" w:type="pct"/>
          </w:tcPr>
          <w:p w14:paraId="7CEB05EE" w14:textId="77777777" w:rsidR="004D2A03" w:rsidRPr="00B93702" w:rsidRDefault="004D2A03" w:rsidP="004D2A03">
            <w:pPr>
              <w:pStyle w:val="TAL"/>
            </w:pPr>
            <w:r w:rsidRPr="00B93702">
              <w:rPr>
                <w:lang w:eastAsia="en-US"/>
              </w:rPr>
              <w:t>N/A</w:t>
            </w:r>
          </w:p>
        </w:tc>
        <w:tc>
          <w:tcPr>
            <w:tcW w:w="589" w:type="pct"/>
          </w:tcPr>
          <w:p w14:paraId="5F4F785D" w14:textId="77777777" w:rsidR="004D2A03" w:rsidRPr="00B93702" w:rsidRDefault="004D2A03" w:rsidP="004D2A03">
            <w:pPr>
              <w:pStyle w:val="TAL"/>
              <w:rPr>
                <w:lang w:eastAsia="en-US"/>
              </w:rPr>
            </w:pPr>
            <w:r w:rsidRPr="00B93702">
              <w:rPr>
                <w:rFonts w:cs="Arial"/>
              </w:rPr>
              <w:t>N/A</w:t>
            </w:r>
          </w:p>
        </w:tc>
        <w:tc>
          <w:tcPr>
            <w:tcW w:w="589" w:type="pct"/>
          </w:tcPr>
          <w:p w14:paraId="06C98033" w14:textId="77777777" w:rsidR="004D2A03" w:rsidRPr="00B93702" w:rsidRDefault="004D2A03" w:rsidP="004D2A03">
            <w:pPr>
              <w:pStyle w:val="TAL"/>
            </w:pPr>
            <w:r w:rsidRPr="00B93702">
              <w:rPr>
                <w:lang w:eastAsia="en-US"/>
              </w:rPr>
              <w:t>(TS 25.141)</w:t>
            </w:r>
          </w:p>
        </w:tc>
        <w:tc>
          <w:tcPr>
            <w:tcW w:w="616" w:type="pct"/>
          </w:tcPr>
          <w:p w14:paraId="7B47D407" w14:textId="77777777" w:rsidR="004D2A03" w:rsidRPr="00B93702" w:rsidRDefault="004D2A03" w:rsidP="004D2A03">
            <w:pPr>
              <w:pStyle w:val="TAL"/>
            </w:pPr>
            <w:r w:rsidRPr="00B93702">
              <w:rPr>
                <w:lang w:eastAsia="en-US"/>
              </w:rPr>
              <w:t>N/A</w:t>
            </w:r>
          </w:p>
        </w:tc>
      </w:tr>
      <w:tr w:rsidR="00B93702" w:rsidRPr="00B93702" w14:paraId="2913C528" w14:textId="77777777" w:rsidTr="005D5A78">
        <w:trPr>
          <w:jc w:val="center"/>
        </w:trPr>
        <w:tc>
          <w:tcPr>
            <w:tcW w:w="675" w:type="pct"/>
            <w:vAlign w:val="center"/>
          </w:tcPr>
          <w:p w14:paraId="04E0F688"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14:paraId="455E80BE" w14:textId="77777777" w:rsidR="004D2A03" w:rsidRPr="00B93702" w:rsidRDefault="004D2A03" w:rsidP="004D2A03">
            <w:pPr>
              <w:pStyle w:val="TAL"/>
              <w:rPr>
                <w:lang w:eastAsia="en-US"/>
              </w:rPr>
            </w:pPr>
            <w:r w:rsidRPr="00B93702">
              <w:rPr>
                <w:lang w:eastAsia="en-US"/>
              </w:rPr>
              <w:t>N/A</w:t>
            </w:r>
          </w:p>
        </w:tc>
        <w:tc>
          <w:tcPr>
            <w:tcW w:w="506" w:type="pct"/>
          </w:tcPr>
          <w:p w14:paraId="557DE1D9" w14:textId="77777777" w:rsidR="004D2A03" w:rsidRPr="00B93702" w:rsidRDefault="004D2A03" w:rsidP="004D2A03">
            <w:pPr>
              <w:pStyle w:val="TAL"/>
              <w:rPr>
                <w:lang w:eastAsia="en-US"/>
              </w:rPr>
            </w:pPr>
            <w:r w:rsidRPr="00B93702">
              <w:rPr>
                <w:lang w:eastAsia="en-US"/>
              </w:rPr>
              <w:t>N/A</w:t>
            </w:r>
          </w:p>
        </w:tc>
        <w:tc>
          <w:tcPr>
            <w:tcW w:w="519" w:type="pct"/>
          </w:tcPr>
          <w:p w14:paraId="594E2017" w14:textId="77777777" w:rsidR="004D2A03" w:rsidRPr="00B93702" w:rsidRDefault="004D2A03" w:rsidP="004D2A03">
            <w:pPr>
              <w:pStyle w:val="TAL"/>
              <w:rPr>
                <w:lang w:eastAsia="en-US"/>
              </w:rPr>
            </w:pPr>
            <w:r w:rsidRPr="00B93702">
              <w:rPr>
                <w:lang w:eastAsia="en-US"/>
              </w:rPr>
              <w:t>N/A</w:t>
            </w:r>
          </w:p>
        </w:tc>
        <w:tc>
          <w:tcPr>
            <w:tcW w:w="482" w:type="pct"/>
          </w:tcPr>
          <w:p w14:paraId="2531FF87" w14:textId="77777777" w:rsidR="004D2A03" w:rsidRPr="00B93702" w:rsidRDefault="004D2A03" w:rsidP="004D2A03">
            <w:pPr>
              <w:pStyle w:val="TAL"/>
              <w:rPr>
                <w:lang w:eastAsia="en-US"/>
              </w:rPr>
            </w:pPr>
            <w:r w:rsidRPr="00B93702">
              <w:rPr>
                <w:lang w:eastAsia="en-US"/>
              </w:rPr>
              <w:t>N/A</w:t>
            </w:r>
          </w:p>
        </w:tc>
        <w:tc>
          <w:tcPr>
            <w:tcW w:w="482" w:type="pct"/>
          </w:tcPr>
          <w:p w14:paraId="0A24AA79" w14:textId="77777777" w:rsidR="004D2A03" w:rsidRPr="00B93702" w:rsidRDefault="004D2A03" w:rsidP="004D2A03">
            <w:pPr>
              <w:pStyle w:val="TAL"/>
            </w:pPr>
            <w:r w:rsidRPr="00B93702">
              <w:rPr>
                <w:lang w:eastAsia="en-US"/>
              </w:rPr>
              <w:t>N/A</w:t>
            </w:r>
          </w:p>
        </w:tc>
        <w:tc>
          <w:tcPr>
            <w:tcW w:w="589" w:type="pct"/>
          </w:tcPr>
          <w:p w14:paraId="3BACA1EC" w14:textId="77777777" w:rsidR="004D2A03" w:rsidRPr="00B93702" w:rsidRDefault="004D2A03" w:rsidP="004D2A03">
            <w:pPr>
              <w:pStyle w:val="TAL"/>
              <w:rPr>
                <w:lang w:eastAsia="en-US"/>
              </w:rPr>
            </w:pPr>
            <w:r w:rsidRPr="00B93702">
              <w:rPr>
                <w:rFonts w:cs="Arial"/>
              </w:rPr>
              <w:t>N/A</w:t>
            </w:r>
          </w:p>
        </w:tc>
        <w:tc>
          <w:tcPr>
            <w:tcW w:w="589" w:type="pct"/>
          </w:tcPr>
          <w:p w14:paraId="68CCBCE3" w14:textId="77777777" w:rsidR="004D2A03" w:rsidRPr="00B93702" w:rsidRDefault="004D2A03" w:rsidP="004D2A03">
            <w:pPr>
              <w:pStyle w:val="TAL"/>
            </w:pPr>
            <w:r w:rsidRPr="00B93702">
              <w:rPr>
                <w:lang w:eastAsia="en-US"/>
              </w:rPr>
              <w:t>N/A</w:t>
            </w:r>
          </w:p>
        </w:tc>
        <w:tc>
          <w:tcPr>
            <w:tcW w:w="616" w:type="pct"/>
          </w:tcPr>
          <w:p w14:paraId="11774EB9" w14:textId="77777777" w:rsidR="004D2A03" w:rsidRPr="00B93702" w:rsidRDefault="004D2A03" w:rsidP="004D2A03">
            <w:pPr>
              <w:pStyle w:val="TAL"/>
            </w:pPr>
            <w:r w:rsidRPr="00B93702">
              <w:rPr>
                <w:lang w:eastAsia="en-US"/>
              </w:rPr>
              <w:t>N/A</w:t>
            </w:r>
          </w:p>
        </w:tc>
      </w:tr>
      <w:tr w:rsidR="00B93702" w:rsidRPr="00B93702" w14:paraId="4C3014AA" w14:textId="77777777" w:rsidTr="005D5A78">
        <w:trPr>
          <w:jc w:val="center"/>
        </w:trPr>
        <w:tc>
          <w:tcPr>
            <w:tcW w:w="675" w:type="pct"/>
            <w:vAlign w:val="center"/>
          </w:tcPr>
          <w:p w14:paraId="767F60FA"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14:paraId="0FB841AC" w14:textId="77777777" w:rsidR="004D2A03" w:rsidRPr="00B93702" w:rsidRDefault="004D2A03" w:rsidP="004D2A03">
            <w:pPr>
              <w:pStyle w:val="TAL"/>
              <w:rPr>
                <w:lang w:eastAsia="en-US"/>
              </w:rPr>
            </w:pPr>
            <w:r w:rsidRPr="00B93702">
              <w:rPr>
                <w:lang w:eastAsia="en-US"/>
              </w:rPr>
              <w:t>(TS 51.021)</w:t>
            </w:r>
          </w:p>
        </w:tc>
        <w:tc>
          <w:tcPr>
            <w:tcW w:w="506" w:type="pct"/>
          </w:tcPr>
          <w:p w14:paraId="2ABC17DC" w14:textId="77777777" w:rsidR="004D2A03" w:rsidRPr="00B93702" w:rsidRDefault="004D2A03" w:rsidP="004D2A03">
            <w:pPr>
              <w:pStyle w:val="TAL"/>
              <w:rPr>
                <w:lang w:eastAsia="en-US"/>
              </w:rPr>
            </w:pPr>
            <w:r w:rsidRPr="00B93702">
              <w:rPr>
                <w:lang w:eastAsia="en-US"/>
              </w:rPr>
              <w:t>(TS 51.021)</w:t>
            </w:r>
          </w:p>
        </w:tc>
        <w:tc>
          <w:tcPr>
            <w:tcW w:w="519" w:type="pct"/>
          </w:tcPr>
          <w:p w14:paraId="0CEC2B7E" w14:textId="77777777" w:rsidR="004D2A03" w:rsidRPr="00B93702" w:rsidRDefault="004D2A03" w:rsidP="004D2A03">
            <w:pPr>
              <w:pStyle w:val="TAL"/>
              <w:rPr>
                <w:lang w:eastAsia="en-US"/>
              </w:rPr>
            </w:pPr>
            <w:r w:rsidRPr="00B93702">
              <w:rPr>
                <w:lang w:eastAsia="en-US"/>
              </w:rPr>
              <w:t>N/A</w:t>
            </w:r>
          </w:p>
        </w:tc>
        <w:tc>
          <w:tcPr>
            <w:tcW w:w="482" w:type="pct"/>
          </w:tcPr>
          <w:p w14:paraId="5B4D28B5" w14:textId="77777777" w:rsidR="004D2A03" w:rsidRPr="00B93702" w:rsidRDefault="004D2A03" w:rsidP="004D2A03">
            <w:pPr>
              <w:pStyle w:val="TAL"/>
              <w:rPr>
                <w:lang w:eastAsia="en-US"/>
              </w:rPr>
            </w:pPr>
            <w:r w:rsidRPr="00B93702">
              <w:rPr>
                <w:lang w:eastAsia="en-US"/>
              </w:rPr>
              <w:t>N/A</w:t>
            </w:r>
          </w:p>
        </w:tc>
        <w:tc>
          <w:tcPr>
            <w:tcW w:w="482" w:type="pct"/>
          </w:tcPr>
          <w:p w14:paraId="3A1FA0D7" w14:textId="77777777" w:rsidR="004D2A03" w:rsidRPr="00B93702" w:rsidRDefault="004D2A03" w:rsidP="004D2A03">
            <w:pPr>
              <w:pStyle w:val="TAL"/>
            </w:pPr>
            <w:r w:rsidRPr="00B93702">
              <w:rPr>
                <w:lang w:eastAsia="en-US"/>
              </w:rPr>
              <w:t>N/A</w:t>
            </w:r>
          </w:p>
        </w:tc>
        <w:tc>
          <w:tcPr>
            <w:tcW w:w="589" w:type="pct"/>
          </w:tcPr>
          <w:p w14:paraId="6A6A1FF6" w14:textId="77777777" w:rsidR="004D2A03" w:rsidRPr="00B93702" w:rsidRDefault="004D2A03" w:rsidP="004D2A03">
            <w:pPr>
              <w:pStyle w:val="TAL"/>
              <w:rPr>
                <w:lang w:eastAsia="en-US"/>
              </w:rPr>
            </w:pPr>
            <w:r w:rsidRPr="00B93702">
              <w:rPr>
                <w:rFonts w:cs="Arial"/>
              </w:rPr>
              <w:t>N/A</w:t>
            </w:r>
          </w:p>
        </w:tc>
        <w:tc>
          <w:tcPr>
            <w:tcW w:w="589" w:type="pct"/>
          </w:tcPr>
          <w:p w14:paraId="045901A1" w14:textId="77777777" w:rsidR="004D2A03" w:rsidRPr="00B93702" w:rsidRDefault="004D2A03" w:rsidP="004D2A03">
            <w:pPr>
              <w:pStyle w:val="TAL"/>
            </w:pPr>
            <w:r w:rsidRPr="00B93702">
              <w:rPr>
                <w:lang w:eastAsia="en-US"/>
              </w:rPr>
              <w:t>(TS 51.021)</w:t>
            </w:r>
          </w:p>
        </w:tc>
        <w:tc>
          <w:tcPr>
            <w:tcW w:w="616" w:type="pct"/>
          </w:tcPr>
          <w:p w14:paraId="65A0281F" w14:textId="77777777" w:rsidR="004D2A03" w:rsidRPr="00B93702" w:rsidRDefault="004D2A03" w:rsidP="004D2A03">
            <w:pPr>
              <w:pStyle w:val="TAL"/>
            </w:pPr>
            <w:r w:rsidRPr="00B93702">
              <w:rPr>
                <w:lang w:eastAsia="en-US"/>
              </w:rPr>
              <w:t>(TS 51.021)</w:t>
            </w:r>
          </w:p>
        </w:tc>
      </w:tr>
      <w:tr w:rsidR="00B93702" w:rsidRPr="00B93702" w14:paraId="4DF12A75" w14:textId="77777777" w:rsidTr="005D5A78">
        <w:trPr>
          <w:jc w:val="center"/>
        </w:trPr>
        <w:tc>
          <w:tcPr>
            <w:tcW w:w="675" w:type="pct"/>
            <w:vAlign w:val="center"/>
          </w:tcPr>
          <w:p w14:paraId="6B958AB5" w14:textId="77777777" w:rsidR="004D2A03" w:rsidRPr="00B93702" w:rsidRDefault="004D2A03" w:rsidP="004D2A03">
            <w:pPr>
              <w:pStyle w:val="TAL"/>
              <w:ind w:left="14"/>
              <w:rPr>
                <w:rFonts w:cs="Arial"/>
                <w:lang w:eastAsia="en-US"/>
              </w:rPr>
            </w:pPr>
            <w:r w:rsidRPr="00B93702">
              <w:rPr>
                <w:rFonts w:cs="Arial"/>
                <w:lang w:eastAsia="en-US"/>
              </w:rPr>
              <w:lastRenderedPageBreak/>
              <w:t>NB-IoT</w:t>
            </w:r>
          </w:p>
        </w:tc>
        <w:tc>
          <w:tcPr>
            <w:tcW w:w="543" w:type="pct"/>
          </w:tcPr>
          <w:p w14:paraId="62F7307F" w14:textId="77777777" w:rsidR="004D2A03" w:rsidRPr="00B93702" w:rsidRDefault="004D2A03" w:rsidP="004D2A03">
            <w:pPr>
              <w:pStyle w:val="TAL"/>
              <w:rPr>
                <w:lang w:eastAsia="en-US"/>
              </w:rPr>
            </w:pPr>
            <w:r w:rsidRPr="00B93702">
              <w:rPr>
                <w:lang w:eastAsia="en-US"/>
              </w:rPr>
              <w:t>(TS 36.141)</w:t>
            </w:r>
          </w:p>
        </w:tc>
        <w:tc>
          <w:tcPr>
            <w:tcW w:w="506" w:type="pct"/>
          </w:tcPr>
          <w:p w14:paraId="400C63F5" w14:textId="77777777" w:rsidR="004D2A03" w:rsidRPr="00B93702" w:rsidRDefault="004D2A03" w:rsidP="004D2A03">
            <w:pPr>
              <w:pStyle w:val="TAL"/>
              <w:rPr>
                <w:lang w:eastAsia="en-US"/>
              </w:rPr>
            </w:pPr>
            <w:r w:rsidRPr="00B93702">
              <w:rPr>
                <w:lang w:eastAsia="en-US"/>
              </w:rPr>
              <w:t>(TS 36.141)</w:t>
            </w:r>
          </w:p>
        </w:tc>
        <w:tc>
          <w:tcPr>
            <w:tcW w:w="519" w:type="pct"/>
          </w:tcPr>
          <w:p w14:paraId="36639674" w14:textId="77777777" w:rsidR="004D2A03" w:rsidRPr="00B93702" w:rsidRDefault="004D2A03" w:rsidP="004D2A03">
            <w:pPr>
              <w:pStyle w:val="TAL"/>
              <w:rPr>
                <w:lang w:eastAsia="en-US"/>
              </w:rPr>
            </w:pPr>
            <w:r w:rsidRPr="00B93702">
              <w:rPr>
                <w:lang w:eastAsia="en-US"/>
              </w:rPr>
              <w:t>(TS 36.141)</w:t>
            </w:r>
          </w:p>
        </w:tc>
        <w:tc>
          <w:tcPr>
            <w:tcW w:w="482" w:type="pct"/>
          </w:tcPr>
          <w:p w14:paraId="258FC1ED" w14:textId="77777777" w:rsidR="004D2A03" w:rsidRPr="00B93702" w:rsidRDefault="004D2A03" w:rsidP="004D2A03">
            <w:pPr>
              <w:pStyle w:val="TAL"/>
              <w:rPr>
                <w:lang w:eastAsia="en-US"/>
              </w:rPr>
            </w:pPr>
            <w:r w:rsidRPr="00B93702">
              <w:rPr>
                <w:lang w:eastAsia="en-US"/>
              </w:rPr>
              <w:t>(TS 36.141)</w:t>
            </w:r>
          </w:p>
        </w:tc>
        <w:tc>
          <w:tcPr>
            <w:tcW w:w="482" w:type="pct"/>
          </w:tcPr>
          <w:p w14:paraId="170F5626" w14:textId="77777777" w:rsidR="004D2A03" w:rsidRPr="00B93702" w:rsidRDefault="004D2A03" w:rsidP="004D2A03">
            <w:pPr>
              <w:pStyle w:val="TAL"/>
              <w:rPr>
                <w:lang w:eastAsia="en-US"/>
              </w:rPr>
            </w:pPr>
            <w:r w:rsidRPr="00B93702">
              <w:rPr>
                <w:lang w:eastAsia="en-US"/>
              </w:rPr>
              <w:t>(TS 36.141)</w:t>
            </w:r>
          </w:p>
        </w:tc>
        <w:tc>
          <w:tcPr>
            <w:tcW w:w="589" w:type="pct"/>
          </w:tcPr>
          <w:p w14:paraId="4268BA5C" w14:textId="77777777" w:rsidR="004D2A03" w:rsidRPr="00B93702" w:rsidRDefault="004D2A03" w:rsidP="004D2A03">
            <w:pPr>
              <w:pStyle w:val="TAL"/>
              <w:rPr>
                <w:lang w:eastAsia="en-US"/>
              </w:rPr>
            </w:pPr>
            <w:r w:rsidRPr="00B93702">
              <w:rPr>
                <w:rFonts w:cs="Arial"/>
              </w:rPr>
              <w:t>(TS 36.141)</w:t>
            </w:r>
          </w:p>
        </w:tc>
        <w:tc>
          <w:tcPr>
            <w:tcW w:w="589" w:type="pct"/>
          </w:tcPr>
          <w:p w14:paraId="46C22AFF" w14:textId="77777777" w:rsidR="004D2A03" w:rsidRPr="00B93702" w:rsidRDefault="004D2A03" w:rsidP="004D2A03">
            <w:pPr>
              <w:pStyle w:val="TAL"/>
              <w:rPr>
                <w:lang w:eastAsia="en-US"/>
              </w:rPr>
            </w:pPr>
            <w:r w:rsidRPr="00B93702">
              <w:rPr>
                <w:lang w:eastAsia="en-US"/>
              </w:rPr>
              <w:t>(TS 36.141)</w:t>
            </w:r>
          </w:p>
        </w:tc>
        <w:tc>
          <w:tcPr>
            <w:tcW w:w="616" w:type="pct"/>
          </w:tcPr>
          <w:p w14:paraId="21F84EBB" w14:textId="77777777" w:rsidR="004D2A03" w:rsidRPr="00B93702" w:rsidRDefault="004D2A03" w:rsidP="004D2A03">
            <w:pPr>
              <w:pStyle w:val="TAL"/>
              <w:rPr>
                <w:lang w:eastAsia="en-US"/>
              </w:rPr>
            </w:pPr>
            <w:r w:rsidRPr="00B93702">
              <w:rPr>
                <w:lang w:eastAsia="en-US"/>
              </w:rPr>
              <w:t>(TS 36.141)</w:t>
            </w:r>
          </w:p>
        </w:tc>
      </w:tr>
      <w:tr w:rsidR="00B93702" w:rsidRPr="00B93702" w14:paraId="22E3D696" w14:textId="77777777" w:rsidTr="005D5A78">
        <w:trPr>
          <w:trHeight w:val="563"/>
          <w:jc w:val="center"/>
        </w:trPr>
        <w:tc>
          <w:tcPr>
            <w:tcW w:w="675" w:type="pct"/>
          </w:tcPr>
          <w:p w14:paraId="37F6B221" w14:textId="77777777"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543" w:type="pct"/>
          </w:tcPr>
          <w:p w14:paraId="0E1C7DD9" w14:textId="77777777" w:rsidR="004D2A03" w:rsidRPr="00B93702" w:rsidRDefault="004D2A03" w:rsidP="004D2A03">
            <w:pPr>
              <w:pStyle w:val="TAL"/>
              <w:rPr>
                <w:lang w:eastAsia="en-US"/>
              </w:rPr>
            </w:pPr>
            <w:r w:rsidRPr="00B93702">
              <w:rPr>
                <w:lang w:eastAsia="en-US"/>
              </w:rPr>
              <w:t>-</w:t>
            </w:r>
          </w:p>
        </w:tc>
        <w:tc>
          <w:tcPr>
            <w:tcW w:w="506" w:type="pct"/>
          </w:tcPr>
          <w:p w14:paraId="7614A9D9" w14:textId="77777777" w:rsidR="004D2A03" w:rsidRPr="00B93702" w:rsidRDefault="004D2A03" w:rsidP="004D2A03">
            <w:pPr>
              <w:pStyle w:val="TAL"/>
              <w:rPr>
                <w:lang w:eastAsia="en-US"/>
              </w:rPr>
            </w:pPr>
            <w:r w:rsidRPr="00B93702">
              <w:rPr>
                <w:lang w:eastAsia="en-US"/>
              </w:rPr>
              <w:t>-</w:t>
            </w:r>
          </w:p>
        </w:tc>
        <w:tc>
          <w:tcPr>
            <w:tcW w:w="519" w:type="pct"/>
          </w:tcPr>
          <w:p w14:paraId="11C4D6A2" w14:textId="77777777" w:rsidR="004D2A03" w:rsidRPr="00B93702" w:rsidRDefault="004D2A03" w:rsidP="004D2A03">
            <w:pPr>
              <w:pStyle w:val="TAL"/>
              <w:rPr>
                <w:lang w:eastAsia="en-US"/>
              </w:rPr>
            </w:pPr>
            <w:r w:rsidRPr="00B93702">
              <w:rPr>
                <w:lang w:eastAsia="en-US"/>
              </w:rPr>
              <w:t>-</w:t>
            </w:r>
          </w:p>
        </w:tc>
        <w:tc>
          <w:tcPr>
            <w:tcW w:w="482" w:type="pct"/>
          </w:tcPr>
          <w:p w14:paraId="476AAE70" w14:textId="77777777" w:rsidR="004D2A03" w:rsidRPr="00B93702" w:rsidRDefault="004D2A03" w:rsidP="004D2A03">
            <w:pPr>
              <w:pStyle w:val="TAL"/>
              <w:rPr>
                <w:lang w:eastAsia="en-US"/>
              </w:rPr>
            </w:pPr>
            <w:r w:rsidRPr="00B93702">
              <w:rPr>
                <w:lang w:eastAsia="en-US"/>
              </w:rPr>
              <w:t xml:space="preserve">- </w:t>
            </w:r>
          </w:p>
        </w:tc>
        <w:tc>
          <w:tcPr>
            <w:tcW w:w="482" w:type="pct"/>
          </w:tcPr>
          <w:p w14:paraId="62B2D142" w14:textId="77777777" w:rsidR="004D2A03" w:rsidRPr="00B93702" w:rsidRDefault="004D2A03" w:rsidP="004D2A03">
            <w:pPr>
              <w:pStyle w:val="TAL"/>
              <w:rPr>
                <w:lang w:eastAsia="en-US"/>
              </w:rPr>
            </w:pPr>
            <w:r w:rsidRPr="00B93702">
              <w:rPr>
                <w:lang w:eastAsia="en-US"/>
              </w:rPr>
              <w:t>-</w:t>
            </w:r>
          </w:p>
        </w:tc>
        <w:tc>
          <w:tcPr>
            <w:tcW w:w="589" w:type="pct"/>
          </w:tcPr>
          <w:p w14:paraId="0112B143" w14:textId="77777777" w:rsidR="004D2A03" w:rsidRPr="00B93702" w:rsidRDefault="004D2A03" w:rsidP="004D2A03">
            <w:pPr>
              <w:pStyle w:val="TAL"/>
              <w:rPr>
                <w:lang w:eastAsia="en-US"/>
              </w:rPr>
            </w:pPr>
            <w:r w:rsidRPr="00B93702">
              <w:rPr>
                <w:rFonts w:cs="Arial"/>
              </w:rPr>
              <w:t>-</w:t>
            </w:r>
          </w:p>
        </w:tc>
        <w:tc>
          <w:tcPr>
            <w:tcW w:w="589" w:type="pct"/>
          </w:tcPr>
          <w:p w14:paraId="45271A7A" w14:textId="77777777" w:rsidR="004D2A03" w:rsidRPr="00B93702" w:rsidRDefault="004D2A03" w:rsidP="004D2A03">
            <w:pPr>
              <w:pStyle w:val="TAL"/>
              <w:rPr>
                <w:lang w:eastAsia="en-US"/>
              </w:rPr>
            </w:pPr>
            <w:r w:rsidRPr="00B93702">
              <w:rPr>
                <w:lang w:eastAsia="en-US"/>
              </w:rPr>
              <w:t>-</w:t>
            </w:r>
          </w:p>
        </w:tc>
        <w:tc>
          <w:tcPr>
            <w:tcW w:w="616" w:type="pct"/>
          </w:tcPr>
          <w:p w14:paraId="082F8A93" w14:textId="77777777" w:rsidR="004D2A03" w:rsidRPr="00B93702" w:rsidRDefault="004D2A03" w:rsidP="004D2A03">
            <w:pPr>
              <w:pStyle w:val="TAL"/>
              <w:rPr>
                <w:lang w:eastAsia="en-US"/>
              </w:rPr>
            </w:pPr>
            <w:r w:rsidRPr="00B93702">
              <w:rPr>
                <w:lang w:eastAsia="en-US"/>
              </w:rPr>
              <w:t>-</w:t>
            </w:r>
          </w:p>
        </w:tc>
      </w:tr>
      <w:tr w:rsidR="00B93702" w:rsidRPr="00B93702" w14:paraId="7E968AE0" w14:textId="77777777" w:rsidTr="005D5A78">
        <w:trPr>
          <w:jc w:val="center"/>
        </w:trPr>
        <w:tc>
          <w:tcPr>
            <w:tcW w:w="675" w:type="pct"/>
            <w:vAlign w:val="center"/>
          </w:tcPr>
          <w:p w14:paraId="19AC0047" w14:textId="77777777"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543" w:type="pct"/>
          </w:tcPr>
          <w:p w14:paraId="769357B7" w14:textId="77777777" w:rsidR="004D2A03" w:rsidRPr="00B93702" w:rsidRDefault="004D2A03" w:rsidP="004D2A03">
            <w:pPr>
              <w:pStyle w:val="TAL"/>
              <w:rPr>
                <w:lang w:eastAsia="en-US"/>
              </w:rPr>
            </w:pPr>
            <w:r w:rsidRPr="00B93702">
              <w:rPr>
                <w:lang w:eastAsia="en-US"/>
              </w:rPr>
              <w:t>TC9</w:t>
            </w:r>
          </w:p>
        </w:tc>
        <w:tc>
          <w:tcPr>
            <w:tcW w:w="506" w:type="pct"/>
          </w:tcPr>
          <w:p w14:paraId="0D9902F7" w14:textId="77777777" w:rsidR="004D2A03" w:rsidRPr="00B93702" w:rsidRDefault="004D2A03" w:rsidP="005D5A78">
            <w:pPr>
              <w:pStyle w:val="TAL"/>
            </w:pPr>
            <w:r w:rsidRPr="00B93702">
              <w:t>TC10</w:t>
            </w:r>
          </w:p>
        </w:tc>
        <w:tc>
          <w:tcPr>
            <w:tcW w:w="519" w:type="pct"/>
          </w:tcPr>
          <w:p w14:paraId="42137E65" w14:textId="77777777" w:rsidR="004D2A03" w:rsidRPr="00B93702" w:rsidRDefault="004D2A03" w:rsidP="004D2A03">
            <w:pPr>
              <w:pStyle w:val="TAL"/>
              <w:rPr>
                <w:lang w:eastAsia="en-US"/>
              </w:rPr>
            </w:pPr>
            <w:r w:rsidRPr="00B93702">
              <w:rPr>
                <w:lang w:eastAsia="en-US"/>
              </w:rPr>
              <w:t>TC10</w:t>
            </w:r>
          </w:p>
        </w:tc>
        <w:tc>
          <w:tcPr>
            <w:tcW w:w="482" w:type="pct"/>
          </w:tcPr>
          <w:p w14:paraId="00E4B92B" w14:textId="77777777" w:rsidR="004D2A03" w:rsidRPr="00B93702" w:rsidRDefault="004D2A03" w:rsidP="004D2A03">
            <w:pPr>
              <w:pStyle w:val="TAL"/>
              <w:rPr>
                <w:lang w:eastAsia="en-US"/>
              </w:rPr>
            </w:pPr>
            <w:r w:rsidRPr="00B93702">
              <w:rPr>
                <w:lang w:eastAsia="en-US"/>
              </w:rPr>
              <w:t>TC11</w:t>
            </w:r>
          </w:p>
        </w:tc>
        <w:tc>
          <w:tcPr>
            <w:tcW w:w="482" w:type="pct"/>
          </w:tcPr>
          <w:p w14:paraId="61A05D3E" w14:textId="77777777" w:rsidR="004D2A03" w:rsidRPr="00B93702" w:rsidRDefault="004D2A03" w:rsidP="005D5A78">
            <w:pPr>
              <w:pStyle w:val="TAL"/>
            </w:pPr>
            <w:r w:rsidRPr="00B93702">
              <w:t>TC11</w:t>
            </w:r>
          </w:p>
        </w:tc>
        <w:tc>
          <w:tcPr>
            <w:tcW w:w="589" w:type="pct"/>
          </w:tcPr>
          <w:p w14:paraId="6025FD52" w14:textId="77777777" w:rsidR="004D2A03" w:rsidRPr="00B93702" w:rsidRDefault="004D2A03" w:rsidP="004D2A03">
            <w:pPr>
              <w:pStyle w:val="TAL"/>
            </w:pPr>
            <w:r w:rsidRPr="00B93702">
              <w:t>TC11</w:t>
            </w:r>
          </w:p>
        </w:tc>
        <w:tc>
          <w:tcPr>
            <w:tcW w:w="589" w:type="pct"/>
          </w:tcPr>
          <w:p w14:paraId="2C742A60" w14:textId="77777777" w:rsidR="004D2A03" w:rsidRPr="00B93702" w:rsidRDefault="004D2A03" w:rsidP="005D5A78">
            <w:pPr>
              <w:pStyle w:val="TAL"/>
            </w:pPr>
            <w:r w:rsidRPr="00B93702">
              <w:t>TC12</w:t>
            </w:r>
          </w:p>
        </w:tc>
        <w:tc>
          <w:tcPr>
            <w:tcW w:w="616" w:type="pct"/>
          </w:tcPr>
          <w:p w14:paraId="7F8A7AD0" w14:textId="77777777" w:rsidR="004D2A03" w:rsidRPr="00B93702" w:rsidRDefault="004D2A03" w:rsidP="005D5A78">
            <w:pPr>
              <w:pStyle w:val="TAL"/>
            </w:pPr>
            <w:r w:rsidRPr="00B93702">
              <w:t>TC13</w:t>
            </w:r>
          </w:p>
        </w:tc>
      </w:tr>
      <w:tr w:rsidR="00B93702" w:rsidRPr="00B93702" w14:paraId="67FCC757" w14:textId="77777777" w:rsidTr="005D5A78">
        <w:trPr>
          <w:jc w:val="center"/>
        </w:trPr>
        <w:tc>
          <w:tcPr>
            <w:tcW w:w="675" w:type="pct"/>
            <w:vAlign w:val="center"/>
          </w:tcPr>
          <w:p w14:paraId="705AA364" w14:textId="77777777" w:rsidR="004D2A03" w:rsidRPr="00B93702" w:rsidRDefault="004D2A03" w:rsidP="004D2A03">
            <w:pPr>
              <w:pStyle w:val="TAL"/>
              <w:ind w:left="14"/>
              <w:rPr>
                <w:rFonts w:cs="Arial"/>
                <w:lang w:eastAsia="en-US"/>
              </w:rPr>
            </w:pPr>
            <w:r w:rsidRPr="00B93702">
              <w:rPr>
                <w:rFonts w:cs="Arial"/>
                <w:lang w:eastAsia="en-US"/>
              </w:rPr>
              <w:t>General narrowband blocking requirement</w:t>
            </w:r>
          </w:p>
        </w:tc>
        <w:tc>
          <w:tcPr>
            <w:tcW w:w="543" w:type="pct"/>
          </w:tcPr>
          <w:p w14:paraId="603B2272" w14:textId="77777777" w:rsidR="004D2A03" w:rsidRPr="00B93702" w:rsidRDefault="004D2A03" w:rsidP="004D2A03">
            <w:pPr>
              <w:pStyle w:val="TAL"/>
              <w:rPr>
                <w:lang w:eastAsia="en-US"/>
              </w:rPr>
            </w:pPr>
            <w:r w:rsidRPr="00B93702">
              <w:rPr>
                <w:lang w:eastAsia="en-US"/>
              </w:rPr>
              <w:t>TC9</w:t>
            </w:r>
          </w:p>
        </w:tc>
        <w:tc>
          <w:tcPr>
            <w:tcW w:w="506" w:type="pct"/>
          </w:tcPr>
          <w:p w14:paraId="57A557A3" w14:textId="77777777" w:rsidR="004D2A03" w:rsidRPr="00B93702" w:rsidRDefault="004D2A03" w:rsidP="004D2A03">
            <w:pPr>
              <w:pStyle w:val="TAL"/>
              <w:rPr>
                <w:lang w:eastAsia="en-US"/>
              </w:rPr>
            </w:pPr>
            <w:r w:rsidRPr="00B93702">
              <w:rPr>
                <w:lang w:eastAsia="en-US"/>
              </w:rPr>
              <w:t>TC10</w:t>
            </w:r>
          </w:p>
        </w:tc>
        <w:tc>
          <w:tcPr>
            <w:tcW w:w="519" w:type="pct"/>
          </w:tcPr>
          <w:p w14:paraId="7D1FFB73" w14:textId="77777777" w:rsidR="004D2A03" w:rsidRPr="00B93702" w:rsidRDefault="004D2A03" w:rsidP="004D2A03">
            <w:pPr>
              <w:pStyle w:val="TAL"/>
              <w:rPr>
                <w:lang w:eastAsia="en-US"/>
              </w:rPr>
            </w:pPr>
            <w:r w:rsidRPr="00B93702">
              <w:rPr>
                <w:lang w:eastAsia="en-US"/>
              </w:rPr>
              <w:t>TC10</w:t>
            </w:r>
          </w:p>
        </w:tc>
        <w:tc>
          <w:tcPr>
            <w:tcW w:w="482" w:type="pct"/>
          </w:tcPr>
          <w:p w14:paraId="4EFE78EA" w14:textId="77777777" w:rsidR="004D2A03" w:rsidRPr="00B93702" w:rsidRDefault="004D2A03" w:rsidP="004D2A03">
            <w:pPr>
              <w:pStyle w:val="TAL"/>
              <w:rPr>
                <w:lang w:eastAsia="en-US"/>
              </w:rPr>
            </w:pPr>
            <w:r w:rsidRPr="00B93702">
              <w:rPr>
                <w:lang w:eastAsia="en-US"/>
              </w:rPr>
              <w:t>TC11</w:t>
            </w:r>
          </w:p>
        </w:tc>
        <w:tc>
          <w:tcPr>
            <w:tcW w:w="482" w:type="pct"/>
          </w:tcPr>
          <w:p w14:paraId="137198E1" w14:textId="77777777" w:rsidR="004D2A03" w:rsidRPr="00B93702" w:rsidRDefault="004D2A03" w:rsidP="005D5A78">
            <w:pPr>
              <w:pStyle w:val="TAL"/>
            </w:pPr>
            <w:r w:rsidRPr="00B93702">
              <w:t>TC11</w:t>
            </w:r>
          </w:p>
        </w:tc>
        <w:tc>
          <w:tcPr>
            <w:tcW w:w="589" w:type="pct"/>
          </w:tcPr>
          <w:p w14:paraId="0802AA7C" w14:textId="77777777" w:rsidR="004D2A03" w:rsidRPr="00B93702" w:rsidRDefault="004D2A03" w:rsidP="004D2A03">
            <w:pPr>
              <w:pStyle w:val="TAL"/>
            </w:pPr>
            <w:r w:rsidRPr="00B93702">
              <w:t>TC11</w:t>
            </w:r>
          </w:p>
        </w:tc>
        <w:tc>
          <w:tcPr>
            <w:tcW w:w="589" w:type="pct"/>
          </w:tcPr>
          <w:p w14:paraId="69531A1B" w14:textId="77777777" w:rsidR="004D2A03" w:rsidRPr="00B93702" w:rsidRDefault="004D2A03" w:rsidP="005D5A78">
            <w:pPr>
              <w:pStyle w:val="TAL"/>
            </w:pPr>
            <w:r w:rsidRPr="00B93702">
              <w:t>TC12</w:t>
            </w:r>
          </w:p>
        </w:tc>
        <w:tc>
          <w:tcPr>
            <w:tcW w:w="616" w:type="pct"/>
          </w:tcPr>
          <w:p w14:paraId="341D6D74" w14:textId="77777777" w:rsidR="004D2A03" w:rsidRPr="00B93702" w:rsidRDefault="004D2A03" w:rsidP="005D5A78">
            <w:pPr>
              <w:pStyle w:val="TAL"/>
            </w:pPr>
            <w:r w:rsidRPr="00B93702">
              <w:t>TC13</w:t>
            </w:r>
          </w:p>
        </w:tc>
      </w:tr>
      <w:tr w:rsidR="00B93702" w:rsidRPr="00B93702" w14:paraId="05079FAC" w14:textId="77777777" w:rsidTr="005D5A78">
        <w:trPr>
          <w:jc w:val="center"/>
        </w:trPr>
        <w:tc>
          <w:tcPr>
            <w:tcW w:w="675" w:type="pct"/>
            <w:vAlign w:val="center"/>
          </w:tcPr>
          <w:p w14:paraId="67784A64" w14:textId="77777777"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543" w:type="pct"/>
          </w:tcPr>
          <w:p w14:paraId="0CCACCDA" w14:textId="77777777" w:rsidR="004D2A03" w:rsidRPr="00B93702" w:rsidRDefault="004D2A03" w:rsidP="004D2A03">
            <w:pPr>
              <w:pStyle w:val="TAL"/>
              <w:rPr>
                <w:lang w:eastAsia="en-US"/>
              </w:rPr>
            </w:pPr>
            <w:r w:rsidRPr="00B93702">
              <w:rPr>
                <w:lang w:eastAsia="en-US"/>
              </w:rPr>
              <w:t>(TS 51.021)</w:t>
            </w:r>
          </w:p>
        </w:tc>
        <w:tc>
          <w:tcPr>
            <w:tcW w:w="506" w:type="pct"/>
          </w:tcPr>
          <w:p w14:paraId="5B217799" w14:textId="77777777" w:rsidR="004D2A03" w:rsidRPr="00B93702" w:rsidRDefault="004D2A03" w:rsidP="004D2A03">
            <w:pPr>
              <w:pStyle w:val="TAL"/>
              <w:rPr>
                <w:lang w:eastAsia="en-US"/>
              </w:rPr>
            </w:pPr>
            <w:r w:rsidRPr="00B93702">
              <w:rPr>
                <w:lang w:eastAsia="en-US"/>
              </w:rPr>
              <w:t>N/A</w:t>
            </w:r>
          </w:p>
        </w:tc>
        <w:tc>
          <w:tcPr>
            <w:tcW w:w="519" w:type="pct"/>
          </w:tcPr>
          <w:p w14:paraId="2DF60F76" w14:textId="77777777" w:rsidR="004D2A03" w:rsidRPr="00B93702" w:rsidRDefault="004D2A03" w:rsidP="004D2A03">
            <w:pPr>
              <w:pStyle w:val="TAL"/>
              <w:rPr>
                <w:lang w:eastAsia="en-US"/>
              </w:rPr>
            </w:pPr>
            <w:r w:rsidRPr="00B93702">
              <w:rPr>
                <w:lang w:eastAsia="en-US"/>
              </w:rPr>
              <w:t>N/A</w:t>
            </w:r>
          </w:p>
        </w:tc>
        <w:tc>
          <w:tcPr>
            <w:tcW w:w="482" w:type="pct"/>
          </w:tcPr>
          <w:p w14:paraId="53BBE467" w14:textId="77777777" w:rsidR="004D2A03" w:rsidRPr="00B93702" w:rsidRDefault="004D2A03" w:rsidP="004D2A03">
            <w:pPr>
              <w:pStyle w:val="TAL"/>
              <w:rPr>
                <w:lang w:eastAsia="en-US"/>
              </w:rPr>
            </w:pPr>
            <w:r w:rsidRPr="00B93702">
              <w:rPr>
                <w:lang w:eastAsia="en-US"/>
              </w:rPr>
              <w:t>N/A</w:t>
            </w:r>
          </w:p>
        </w:tc>
        <w:tc>
          <w:tcPr>
            <w:tcW w:w="482" w:type="pct"/>
          </w:tcPr>
          <w:p w14:paraId="6A3628A5" w14:textId="77777777" w:rsidR="004D2A03" w:rsidRPr="00B93702" w:rsidRDefault="004D2A03" w:rsidP="004D2A03">
            <w:pPr>
              <w:pStyle w:val="TAL"/>
            </w:pPr>
            <w:r w:rsidRPr="00B93702">
              <w:rPr>
                <w:lang w:eastAsia="en-US"/>
              </w:rPr>
              <w:t>N/A</w:t>
            </w:r>
          </w:p>
        </w:tc>
        <w:tc>
          <w:tcPr>
            <w:tcW w:w="589" w:type="pct"/>
          </w:tcPr>
          <w:p w14:paraId="3AC22AFE" w14:textId="77777777" w:rsidR="004D2A03" w:rsidRPr="00B93702" w:rsidRDefault="004D2A03" w:rsidP="004D2A03">
            <w:pPr>
              <w:pStyle w:val="TAL"/>
              <w:rPr>
                <w:lang w:eastAsia="en-US"/>
              </w:rPr>
            </w:pPr>
            <w:r w:rsidRPr="00B93702">
              <w:rPr>
                <w:rFonts w:cs="Arial"/>
              </w:rPr>
              <w:t>N/A</w:t>
            </w:r>
          </w:p>
        </w:tc>
        <w:tc>
          <w:tcPr>
            <w:tcW w:w="589" w:type="pct"/>
          </w:tcPr>
          <w:p w14:paraId="45F81F13" w14:textId="77777777" w:rsidR="004D2A03" w:rsidRPr="00B93702" w:rsidRDefault="004D2A03" w:rsidP="004D2A03">
            <w:pPr>
              <w:pStyle w:val="TAL"/>
            </w:pPr>
            <w:r w:rsidRPr="00B93702">
              <w:rPr>
                <w:lang w:eastAsia="en-US"/>
              </w:rPr>
              <w:t>(TS 51.021)</w:t>
            </w:r>
          </w:p>
        </w:tc>
        <w:tc>
          <w:tcPr>
            <w:tcW w:w="616" w:type="pct"/>
          </w:tcPr>
          <w:p w14:paraId="5ACCFCB5" w14:textId="77777777" w:rsidR="004D2A03" w:rsidRPr="00B93702" w:rsidRDefault="004D2A03" w:rsidP="004D2A03">
            <w:pPr>
              <w:pStyle w:val="TAL"/>
            </w:pPr>
            <w:r w:rsidRPr="00B93702">
              <w:rPr>
                <w:lang w:eastAsia="en-US"/>
              </w:rPr>
              <w:t>(TS 51.021)</w:t>
            </w:r>
          </w:p>
        </w:tc>
      </w:tr>
      <w:tr w:rsidR="00B93702" w:rsidRPr="00B93702" w14:paraId="54955C51" w14:textId="77777777" w:rsidTr="005D5A78">
        <w:trPr>
          <w:jc w:val="center"/>
        </w:trPr>
        <w:tc>
          <w:tcPr>
            <w:tcW w:w="675" w:type="pct"/>
            <w:vAlign w:val="center"/>
          </w:tcPr>
          <w:p w14:paraId="10853CE3" w14:textId="77777777"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543" w:type="pct"/>
          </w:tcPr>
          <w:p w14:paraId="627D9B2B" w14:textId="77777777" w:rsidR="004D2A03" w:rsidRPr="00B93702" w:rsidRDefault="004D2A03" w:rsidP="004D2A03">
            <w:pPr>
              <w:pStyle w:val="TAL"/>
              <w:rPr>
                <w:lang w:eastAsia="en-US"/>
              </w:rPr>
            </w:pPr>
            <w:r w:rsidRPr="00B93702">
              <w:rPr>
                <w:lang w:eastAsia="en-US"/>
              </w:rPr>
              <w:t>(TS 51.021)</w:t>
            </w:r>
          </w:p>
        </w:tc>
        <w:tc>
          <w:tcPr>
            <w:tcW w:w="506" w:type="pct"/>
          </w:tcPr>
          <w:p w14:paraId="07B69E23" w14:textId="77777777" w:rsidR="004D2A03" w:rsidRPr="00B93702" w:rsidRDefault="004D2A03" w:rsidP="004D2A03">
            <w:pPr>
              <w:pStyle w:val="TAL"/>
              <w:rPr>
                <w:lang w:eastAsia="en-US"/>
              </w:rPr>
            </w:pPr>
            <w:r w:rsidRPr="00B93702">
              <w:rPr>
                <w:lang w:eastAsia="en-US"/>
              </w:rPr>
              <w:t>N/A</w:t>
            </w:r>
          </w:p>
        </w:tc>
        <w:tc>
          <w:tcPr>
            <w:tcW w:w="519" w:type="pct"/>
          </w:tcPr>
          <w:p w14:paraId="03DD4C35" w14:textId="77777777" w:rsidR="004D2A03" w:rsidRPr="00B93702" w:rsidRDefault="004D2A03" w:rsidP="004D2A03">
            <w:pPr>
              <w:pStyle w:val="TAL"/>
              <w:rPr>
                <w:lang w:eastAsia="en-US"/>
              </w:rPr>
            </w:pPr>
            <w:r w:rsidRPr="00B93702">
              <w:rPr>
                <w:lang w:eastAsia="en-US"/>
              </w:rPr>
              <w:t>N/A</w:t>
            </w:r>
          </w:p>
        </w:tc>
        <w:tc>
          <w:tcPr>
            <w:tcW w:w="482" w:type="pct"/>
          </w:tcPr>
          <w:p w14:paraId="5BC1362A" w14:textId="77777777" w:rsidR="004D2A03" w:rsidRPr="00B93702" w:rsidRDefault="004D2A03" w:rsidP="004D2A03">
            <w:pPr>
              <w:pStyle w:val="TAL"/>
              <w:rPr>
                <w:lang w:eastAsia="en-US"/>
              </w:rPr>
            </w:pPr>
            <w:r w:rsidRPr="00B93702">
              <w:rPr>
                <w:lang w:eastAsia="en-US"/>
              </w:rPr>
              <w:t>N/A</w:t>
            </w:r>
          </w:p>
        </w:tc>
        <w:tc>
          <w:tcPr>
            <w:tcW w:w="482" w:type="pct"/>
          </w:tcPr>
          <w:p w14:paraId="1E47C9D8" w14:textId="77777777" w:rsidR="004D2A03" w:rsidRPr="00B93702" w:rsidRDefault="004D2A03" w:rsidP="004D2A03">
            <w:pPr>
              <w:pStyle w:val="TAL"/>
            </w:pPr>
            <w:r w:rsidRPr="00B93702">
              <w:rPr>
                <w:lang w:eastAsia="en-US"/>
              </w:rPr>
              <w:t>N/A</w:t>
            </w:r>
          </w:p>
        </w:tc>
        <w:tc>
          <w:tcPr>
            <w:tcW w:w="589" w:type="pct"/>
          </w:tcPr>
          <w:p w14:paraId="43171C1D" w14:textId="77777777" w:rsidR="004D2A03" w:rsidRPr="00B93702" w:rsidRDefault="004D2A03" w:rsidP="004D2A03">
            <w:pPr>
              <w:pStyle w:val="TAL"/>
              <w:rPr>
                <w:lang w:eastAsia="en-US"/>
              </w:rPr>
            </w:pPr>
            <w:r w:rsidRPr="00B93702">
              <w:rPr>
                <w:rFonts w:cs="Arial"/>
              </w:rPr>
              <w:t>N/A</w:t>
            </w:r>
          </w:p>
        </w:tc>
        <w:tc>
          <w:tcPr>
            <w:tcW w:w="589" w:type="pct"/>
          </w:tcPr>
          <w:p w14:paraId="689E6AA9" w14:textId="77777777" w:rsidR="004D2A03" w:rsidRPr="00B93702" w:rsidRDefault="004D2A03" w:rsidP="004D2A03">
            <w:pPr>
              <w:pStyle w:val="TAL"/>
            </w:pPr>
            <w:r w:rsidRPr="00B93702">
              <w:rPr>
                <w:lang w:eastAsia="en-US"/>
              </w:rPr>
              <w:t>(TS 51.021)</w:t>
            </w:r>
          </w:p>
        </w:tc>
        <w:tc>
          <w:tcPr>
            <w:tcW w:w="616" w:type="pct"/>
          </w:tcPr>
          <w:p w14:paraId="206EC557" w14:textId="77777777" w:rsidR="004D2A03" w:rsidRPr="00B93702" w:rsidRDefault="004D2A03" w:rsidP="004D2A03">
            <w:pPr>
              <w:pStyle w:val="TAL"/>
            </w:pPr>
            <w:r w:rsidRPr="00B93702">
              <w:rPr>
                <w:lang w:eastAsia="en-US"/>
              </w:rPr>
              <w:t>(TS 51.021)</w:t>
            </w:r>
          </w:p>
        </w:tc>
      </w:tr>
      <w:tr w:rsidR="00B93702" w:rsidRPr="00B93702" w14:paraId="1B6151E2" w14:textId="77777777" w:rsidTr="005D5A78">
        <w:trPr>
          <w:jc w:val="center"/>
        </w:trPr>
        <w:tc>
          <w:tcPr>
            <w:tcW w:w="675" w:type="pct"/>
            <w:vAlign w:val="center"/>
          </w:tcPr>
          <w:p w14:paraId="010374BC" w14:textId="77777777"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543" w:type="pct"/>
          </w:tcPr>
          <w:p w14:paraId="7CA1F396" w14:textId="77777777" w:rsidR="004D2A03" w:rsidRPr="00B93702" w:rsidRDefault="004D2A03" w:rsidP="004D2A03">
            <w:pPr>
              <w:pStyle w:val="TAL"/>
              <w:rPr>
                <w:lang w:eastAsia="en-US"/>
              </w:rPr>
            </w:pPr>
            <w:r w:rsidRPr="00B93702">
              <w:rPr>
                <w:lang w:eastAsia="en-US"/>
              </w:rPr>
              <w:t>N/A</w:t>
            </w:r>
          </w:p>
        </w:tc>
        <w:tc>
          <w:tcPr>
            <w:tcW w:w="506" w:type="pct"/>
          </w:tcPr>
          <w:p w14:paraId="6C0AB089" w14:textId="77777777" w:rsidR="004D2A03" w:rsidRPr="00B93702" w:rsidRDefault="004D2A03" w:rsidP="004D2A03">
            <w:pPr>
              <w:pStyle w:val="TAL"/>
              <w:rPr>
                <w:lang w:eastAsia="en-US"/>
              </w:rPr>
            </w:pPr>
            <w:r w:rsidRPr="00B93702">
              <w:rPr>
                <w:lang w:eastAsia="en-US"/>
              </w:rPr>
              <w:t>N/A</w:t>
            </w:r>
          </w:p>
        </w:tc>
        <w:tc>
          <w:tcPr>
            <w:tcW w:w="519" w:type="pct"/>
          </w:tcPr>
          <w:p w14:paraId="7123647D" w14:textId="77777777" w:rsidR="004D2A03" w:rsidRPr="00B93702" w:rsidRDefault="004D2A03" w:rsidP="004D2A03">
            <w:pPr>
              <w:pStyle w:val="TAL"/>
              <w:rPr>
                <w:lang w:eastAsia="en-US"/>
              </w:rPr>
            </w:pPr>
            <w:r w:rsidRPr="00B93702">
              <w:rPr>
                <w:lang w:eastAsia="en-US"/>
              </w:rPr>
              <w:t>N/A</w:t>
            </w:r>
          </w:p>
        </w:tc>
        <w:tc>
          <w:tcPr>
            <w:tcW w:w="482" w:type="pct"/>
          </w:tcPr>
          <w:p w14:paraId="75D2FED3" w14:textId="77777777" w:rsidR="004D2A03" w:rsidRPr="00B93702" w:rsidRDefault="004D2A03" w:rsidP="004D2A03">
            <w:pPr>
              <w:pStyle w:val="TAL"/>
              <w:rPr>
                <w:lang w:eastAsia="en-US"/>
              </w:rPr>
            </w:pPr>
            <w:r w:rsidRPr="00B93702">
              <w:rPr>
                <w:lang w:eastAsia="en-US"/>
              </w:rPr>
              <w:t>N/A</w:t>
            </w:r>
          </w:p>
        </w:tc>
        <w:tc>
          <w:tcPr>
            <w:tcW w:w="482" w:type="pct"/>
          </w:tcPr>
          <w:p w14:paraId="3A86E8C0" w14:textId="77777777" w:rsidR="004D2A03" w:rsidRPr="00B93702" w:rsidRDefault="004D2A03" w:rsidP="004D2A03">
            <w:pPr>
              <w:pStyle w:val="TAL"/>
            </w:pPr>
            <w:r w:rsidRPr="00B93702">
              <w:rPr>
                <w:lang w:eastAsia="en-US"/>
              </w:rPr>
              <w:t>N/A</w:t>
            </w:r>
          </w:p>
        </w:tc>
        <w:tc>
          <w:tcPr>
            <w:tcW w:w="589" w:type="pct"/>
          </w:tcPr>
          <w:p w14:paraId="649BF094" w14:textId="77777777" w:rsidR="004D2A03" w:rsidRPr="00B93702" w:rsidRDefault="004D2A03" w:rsidP="004D2A03">
            <w:pPr>
              <w:pStyle w:val="TAL"/>
              <w:rPr>
                <w:lang w:eastAsia="en-US"/>
              </w:rPr>
            </w:pPr>
            <w:r w:rsidRPr="00B93702">
              <w:rPr>
                <w:rFonts w:cs="Arial"/>
              </w:rPr>
              <w:t>TC11</w:t>
            </w:r>
          </w:p>
        </w:tc>
        <w:tc>
          <w:tcPr>
            <w:tcW w:w="589" w:type="pct"/>
          </w:tcPr>
          <w:p w14:paraId="4D694E02" w14:textId="77777777" w:rsidR="004D2A03" w:rsidRPr="00B93702" w:rsidRDefault="004D2A03" w:rsidP="004D2A03">
            <w:pPr>
              <w:pStyle w:val="TAL"/>
            </w:pPr>
            <w:r w:rsidRPr="00B93702">
              <w:rPr>
                <w:lang w:eastAsia="en-US"/>
              </w:rPr>
              <w:t>N/A</w:t>
            </w:r>
          </w:p>
        </w:tc>
        <w:tc>
          <w:tcPr>
            <w:tcW w:w="616" w:type="pct"/>
          </w:tcPr>
          <w:p w14:paraId="5BE28050" w14:textId="77777777" w:rsidR="004D2A03" w:rsidRPr="00B93702" w:rsidRDefault="004D2A03" w:rsidP="004D2A03">
            <w:pPr>
              <w:pStyle w:val="TAL"/>
            </w:pPr>
            <w:r w:rsidRPr="00B93702">
              <w:rPr>
                <w:lang w:eastAsia="en-US"/>
              </w:rPr>
              <w:t>N/A</w:t>
            </w:r>
          </w:p>
        </w:tc>
      </w:tr>
      <w:tr w:rsidR="00B93702" w:rsidRPr="00B93702" w14:paraId="5A53688B" w14:textId="77777777" w:rsidTr="005D5A78">
        <w:trPr>
          <w:jc w:val="center"/>
        </w:trPr>
        <w:tc>
          <w:tcPr>
            <w:tcW w:w="675" w:type="pct"/>
            <w:vAlign w:val="center"/>
          </w:tcPr>
          <w:p w14:paraId="7F8F1640" w14:textId="77777777"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543" w:type="pct"/>
          </w:tcPr>
          <w:p w14:paraId="2F559C92"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026468AE"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6110944E"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54165DE9"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791DA1DC"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00D77C8C"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65D1B1A4"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3898D5EB"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477C4AEF" w14:textId="77777777" w:rsidTr="005D5A78">
        <w:trPr>
          <w:jc w:val="center"/>
        </w:trPr>
        <w:tc>
          <w:tcPr>
            <w:tcW w:w="675" w:type="pct"/>
          </w:tcPr>
          <w:p w14:paraId="4CDE83F9" w14:textId="77777777"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14:paraId="0F79BB61" w14:textId="77777777" w:rsidR="004D2A03" w:rsidRPr="00B93702" w:rsidRDefault="004D2A03" w:rsidP="004D2A03">
            <w:pPr>
              <w:pStyle w:val="TAL"/>
              <w:rPr>
                <w:lang w:eastAsia="en-US"/>
              </w:rPr>
            </w:pPr>
            <w:r w:rsidRPr="00B93702">
              <w:rPr>
                <w:lang w:eastAsia="en-US"/>
              </w:rPr>
              <w:t>TC9</w:t>
            </w:r>
          </w:p>
        </w:tc>
        <w:tc>
          <w:tcPr>
            <w:tcW w:w="506" w:type="pct"/>
          </w:tcPr>
          <w:p w14:paraId="4C163C7F" w14:textId="77777777" w:rsidR="004D2A03" w:rsidRPr="00B93702" w:rsidRDefault="004D2A03" w:rsidP="004D2A03">
            <w:pPr>
              <w:pStyle w:val="TAL"/>
              <w:rPr>
                <w:lang w:eastAsia="en-US"/>
              </w:rPr>
            </w:pPr>
            <w:r w:rsidRPr="00B93702">
              <w:rPr>
                <w:lang w:eastAsia="en-US"/>
              </w:rPr>
              <w:t>TC10</w:t>
            </w:r>
          </w:p>
        </w:tc>
        <w:tc>
          <w:tcPr>
            <w:tcW w:w="519" w:type="pct"/>
          </w:tcPr>
          <w:p w14:paraId="0C1BC030" w14:textId="77777777" w:rsidR="004D2A03" w:rsidRPr="00B93702" w:rsidRDefault="004D2A03" w:rsidP="004D2A03">
            <w:pPr>
              <w:pStyle w:val="TAL"/>
              <w:rPr>
                <w:lang w:eastAsia="en-US"/>
              </w:rPr>
            </w:pPr>
            <w:r w:rsidRPr="00B93702">
              <w:rPr>
                <w:lang w:eastAsia="en-US"/>
              </w:rPr>
              <w:t>TC10</w:t>
            </w:r>
          </w:p>
        </w:tc>
        <w:tc>
          <w:tcPr>
            <w:tcW w:w="482" w:type="pct"/>
          </w:tcPr>
          <w:p w14:paraId="1FA8A211" w14:textId="77777777" w:rsidR="004D2A03" w:rsidRPr="00B93702" w:rsidRDefault="004D2A03" w:rsidP="004D2A03">
            <w:pPr>
              <w:pStyle w:val="TAL"/>
              <w:rPr>
                <w:lang w:eastAsia="en-US"/>
              </w:rPr>
            </w:pPr>
            <w:r w:rsidRPr="00B93702">
              <w:rPr>
                <w:lang w:eastAsia="en-US"/>
              </w:rPr>
              <w:t>TC11</w:t>
            </w:r>
          </w:p>
        </w:tc>
        <w:tc>
          <w:tcPr>
            <w:tcW w:w="482" w:type="pct"/>
          </w:tcPr>
          <w:p w14:paraId="235E3B99" w14:textId="77777777" w:rsidR="004D2A03" w:rsidRPr="00B93702" w:rsidRDefault="004D2A03" w:rsidP="005D5A78">
            <w:pPr>
              <w:pStyle w:val="TAL"/>
            </w:pPr>
            <w:r w:rsidRPr="00B93702">
              <w:t>TC11</w:t>
            </w:r>
          </w:p>
        </w:tc>
        <w:tc>
          <w:tcPr>
            <w:tcW w:w="589" w:type="pct"/>
          </w:tcPr>
          <w:p w14:paraId="712112C1" w14:textId="77777777" w:rsidR="004D2A03" w:rsidRPr="00B93702" w:rsidRDefault="004D2A03" w:rsidP="004D2A03">
            <w:pPr>
              <w:pStyle w:val="TAL"/>
            </w:pPr>
            <w:r w:rsidRPr="00B93702">
              <w:t>TC11</w:t>
            </w:r>
          </w:p>
        </w:tc>
        <w:tc>
          <w:tcPr>
            <w:tcW w:w="589" w:type="pct"/>
          </w:tcPr>
          <w:p w14:paraId="1CD95C78" w14:textId="77777777" w:rsidR="004D2A03" w:rsidRPr="00B93702" w:rsidRDefault="004D2A03" w:rsidP="005D5A78">
            <w:pPr>
              <w:pStyle w:val="TAL"/>
            </w:pPr>
            <w:r w:rsidRPr="00B93702">
              <w:t>TC12</w:t>
            </w:r>
          </w:p>
        </w:tc>
        <w:tc>
          <w:tcPr>
            <w:tcW w:w="616" w:type="pct"/>
          </w:tcPr>
          <w:p w14:paraId="59BD1FDD" w14:textId="77777777" w:rsidR="004D2A03" w:rsidRPr="00B93702" w:rsidRDefault="004D2A03" w:rsidP="005D5A78">
            <w:pPr>
              <w:pStyle w:val="TAL"/>
            </w:pPr>
            <w:r w:rsidRPr="00B93702">
              <w:t>TC13</w:t>
            </w:r>
          </w:p>
        </w:tc>
      </w:tr>
      <w:tr w:rsidR="00B93702" w:rsidRPr="00B93702" w14:paraId="65094741" w14:textId="77777777" w:rsidTr="005D5A78">
        <w:trPr>
          <w:jc w:val="center"/>
        </w:trPr>
        <w:tc>
          <w:tcPr>
            <w:tcW w:w="675" w:type="pct"/>
          </w:tcPr>
          <w:p w14:paraId="06539103" w14:textId="77777777" w:rsidR="004D2A03" w:rsidRPr="00B93702" w:rsidRDefault="004D2A03" w:rsidP="004D2A03">
            <w:pPr>
              <w:pStyle w:val="TAL"/>
              <w:rPr>
                <w:rFonts w:cs="Arial"/>
                <w:lang w:eastAsia="en-US"/>
              </w:rPr>
            </w:pPr>
            <w:r w:rsidRPr="00B93702">
              <w:rPr>
                <w:rFonts w:cs="Arial"/>
                <w:lang w:eastAsia="en-US"/>
              </w:rPr>
              <w:t>Co-location requirement</w:t>
            </w:r>
          </w:p>
        </w:tc>
        <w:tc>
          <w:tcPr>
            <w:tcW w:w="543" w:type="pct"/>
          </w:tcPr>
          <w:p w14:paraId="4EEEDFEE" w14:textId="77777777" w:rsidR="004D2A03" w:rsidRPr="00B93702" w:rsidRDefault="004D2A03" w:rsidP="004D2A03">
            <w:pPr>
              <w:pStyle w:val="TAL"/>
              <w:rPr>
                <w:lang w:eastAsia="en-US"/>
              </w:rPr>
            </w:pPr>
            <w:r w:rsidRPr="00B93702">
              <w:rPr>
                <w:lang w:eastAsia="en-US"/>
              </w:rPr>
              <w:t>TC9</w:t>
            </w:r>
          </w:p>
        </w:tc>
        <w:tc>
          <w:tcPr>
            <w:tcW w:w="506" w:type="pct"/>
          </w:tcPr>
          <w:p w14:paraId="3D117E02" w14:textId="77777777" w:rsidR="004D2A03" w:rsidRPr="00B93702" w:rsidRDefault="004D2A03" w:rsidP="004D2A03">
            <w:pPr>
              <w:pStyle w:val="TAL"/>
              <w:rPr>
                <w:lang w:eastAsia="en-US"/>
              </w:rPr>
            </w:pPr>
            <w:r w:rsidRPr="00B93702">
              <w:rPr>
                <w:lang w:eastAsia="en-US"/>
              </w:rPr>
              <w:t>TC10</w:t>
            </w:r>
          </w:p>
        </w:tc>
        <w:tc>
          <w:tcPr>
            <w:tcW w:w="519" w:type="pct"/>
          </w:tcPr>
          <w:p w14:paraId="631BF6AE" w14:textId="77777777" w:rsidR="004D2A03" w:rsidRPr="00B93702" w:rsidRDefault="004D2A03" w:rsidP="004D2A03">
            <w:pPr>
              <w:pStyle w:val="TAL"/>
              <w:rPr>
                <w:lang w:eastAsia="en-US"/>
              </w:rPr>
            </w:pPr>
            <w:r w:rsidRPr="00B93702">
              <w:rPr>
                <w:lang w:eastAsia="en-US"/>
              </w:rPr>
              <w:t>TC10</w:t>
            </w:r>
          </w:p>
        </w:tc>
        <w:tc>
          <w:tcPr>
            <w:tcW w:w="482" w:type="pct"/>
          </w:tcPr>
          <w:p w14:paraId="42D356E4" w14:textId="77777777" w:rsidR="004D2A03" w:rsidRPr="00B93702" w:rsidRDefault="004D2A03" w:rsidP="004D2A03">
            <w:pPr>
              <w:pStyle w:val="TAL"/>
              <w:rPr>
                <w:lang w:eastAsia="en-US"/>
              </w:rPr>
            </w:pPr>
            <w:r w:rsidRPr="00B93702">
              <w:rPr>
                <w:lang w:eastAsia="en-US"/>
              </w:rPr>
              <w:t>TC11</w:t>
            </w:r>
          </w:p>
        </w:tc>
        <w:tc>
          <w:tcPr>
            <w:tcW w:w="482" w:type="pct"/>
          </w:tcPr>
          <w:p w14:paraId="40B92EF6" w14:textId="77777777" w:rsidR="004D2A03" w:rsidRPr="00B93702" w:rsidRDefault="004D2A03" w:rsidP="005D5A78">
            <w:pPr>
              <w:pStyle w:val="TAL"/>
            </w:pPr>
            <w:r w:rsidRPr="00B93702">
              <w:t>TC11</w:t>
            </w:r>
          </w:p>
        </w:tc>
        <w:tc>
          <w:tcPr>
            <w:tcW w:w="589" w:type="pct"/>
          </w:tcPr>
          <w:p w14:paraId="1B4B6DCF" w14:textId="77777777" w:rsidR="004D2A03" w:rsidRPr="00B93702" w:rsidRDefault="004D2A03" w:rsidP="004D2A03">
            <w:pPr>
              <w:pStyle w:val="TAL"/>
            </w:pPr>
            <w:r w:rsidRPr="00B93702">
              <w:t>TC11</w:t>
            </w:r>
          </w:p>
        </w:tc>
        <w:tc>
          <w:tcPr>
            <w:tcW w:w="589" w:type="pct"/>
          </w:tcPr>
          <w:p w14:paraId="37C05AE4" w14:textId="77777777" w:rsidR="004D2A03" w:rsidRPr="00B93702" w:rsidRDefault="004D2A03" w:rsidP="005D5A78">
            <w:pPr>
              <w:pStyle w:val="TAL"/>
            </w:pPr>
            <w:r w:rsidRPr="00B93702">
              <w:t>TC12</w:t>
            </w:r>
          </w:p>
        </w:tc>
        <w:tc>
          <w:tcPr>
            <w:tcW w:w="616" w:type="pct"/>
          </w:tcPr>
          <w:p w14:paraId="696BBB9C" w14:textId="77777777" w:rsidR="004D2A03" w:rsidRPr="00B93702" w:rsidRDefault="004D2A03" w:rsidP="005D5A78">
            <w:pPr>
              <w:pStyle w:val="TAL"/>
            </w:pPr>
            <w:r w:rsidRPr="00B93702">
              <w:t>TC13</w:t>
            </w:r>
          </w:p>
        </w:tc>
      </w:tr>
      <w:tr w:rsidR="00B93702" w:rsidRPr="00B93702" w14:paraId="58B0B511" w14:textId="77777777" w:rsidTr="005D5A78">
        <w:trPr>
          <w:jc w:val="center"/>
        </w:trPr>
        <w:tc>
          <w:tcPr>
            <w:tcW w:w="675" w:type="pct"/>
            <w:vAlign w:val="center"/>
          </w:tcPr>
          <w:p w14:paraId="2FFF84EC" w14:textId="77777777"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543" w:type="pct"/>
          </w:tcPr>
          <w:p w14:paraId="789B1252"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701AC3A8"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4DD0E536"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61F63915"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3DF8CD1F"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0CE1E6B9"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515CED1F"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750194A7"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5BC21784" w14:textId="77777777" w:rsidTr="005D5A78">
        <w:trPr>
          <w:jc w:val="center"/>
        </w:trPr>
        <w:tc>
          <w:tcPr>
            <w:tcW w:w="675" w:type="pct"/>
          </w:tcPr>
          <w:p w14:paraId="0E1F2452" w14:textId="77777777"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14:paraId="5BC11AC8" w14:textId="77777777" w:rsidR="004D2A03" w:rsidRPr="00B93702" w:rsidRDefault="004D2A03" w:rsidP="004D2A03">
            <w:pPr>
              <w:pStyle w:val="TAL"/>
              <w:rPr>
                <w:lang w:eastAsia="en-US"/>
              </w:rPr>
            </w:pPr>
            <w:r w:rsidRPr="00B93702">
              <w:rPr>
                <w:lang w:eastAsia="en-US"/>
              </w:rPr>
              <w:t>TC9</w:t>
            </w:r>
          </w:p>
        </w:tc>
        <w:tc>
          <w:tcPr>
            <w:tcW w:w="506" w:type="pct"/>
          </w:tcPr>
          <w:p w14:paraId="1A2D3EF4" w14:textId="77777777" w:rsidR="004D2A03" w:rsidRPr="00B93702" w:rsidRDefault="004D2A03" w:rsidP="004D2A03">
            <w:pPr>
              <w:pStyle w:val="TAL"/>
              <w:rPr>
                <w:lang w:eastAsia="en-US"/>
              </w:rPr>
            </w:pPr>
            <w:r w:rsidRPr="00B93702">
              <w:rPr>
                <w:lang w:eastAsia="en-US"/>
              </w:rPr>
              <w:t>TC10</w:t>
            </w:r>
          </w:p>
        </w:tc>
        <w:tc>
          <w:tcPr>
            <w:tcW w:w="519" w:type="pct"/>
          </w:tcPr>
          <w:p w14:paraId="54D4D761" w14:textId="77777777" w:rsidR="004D2A03" w:rsidRPr="00B93702" w:rsidRDefault="004D2A03" w:rsidP="004D2A03">
            <w:pPr>
              <w:pStyle w:val="TAL"/>
              <w:rPr>
                <w:lang w:eastAsia="en-US"/>
              </w:rPr>
            </w:pPr>
            <w:r w:rsidRPr="00B93702">
              <w:rPr>
                <w:lang w:eastAsia="en-US"/>
              </w:rPr>
              <w:t>TC10</w:t>
            </w:r>
          </w:p>
        </w:tc>
        <w:tc>
          <w:tcPr>
            <w:tcW w:w="482" w:type="pct"/>
          </w:tcPr>
          <w:p w14:paraId="04577BAF" w14:textId="77777777" w:rsidR="004D2A03" w:rsidRPr="00B93702" w:rsidRDefault="004D2A03" w:rsidP="004D2A03">
            <w:pPr>
              <w:pStyle w:val="TAL"/>
              <w:rPr>
                <w:lang w:eastAsia="en-US"/>
              </w:rPr>
            </w:pPr>
            <w:r w:rsidRPr="00B93702">
              <w:rPr>
                <w:lang w:eastAsia="en-US"/>
              </w:rPr>
              <w:t>TC11</w:t>
            </w:r>
          </w:p>
        </w:tc>
        <w:tc>
          <w:tcPr>
            <w:tcW w:w="482" w:type="pct"/>
          </w:tcPr>
          <w:p w14:paraId="2B309B14" w14:textId="77777777" w:rsidR="004D2A03" w:rsidRPr="00B93702" w:rsidRDefault="004D2A03" w:rsidP="005D5A78">
            <w:pPr>
              <w:pStyle w:val="TAL"/>
            </w:pPr>
            <w:r w:rsidRPr="00B93702">
              <w:t>TC11</w:t>
            </w:r>
          </w:p>
        </w:tc>
        <w:tc>
          <w:tcPr>
            <w:tcW w:w="589" w:type="pct"/>
          </w:tcPr>
          <w:p w14:paraId="02BA1214" w14:textId="77777777" w:rsidR="004D2A03" w:rsidRPr="00B93702" w:rsidRDefault="004D2A03" w:rsidP="004D2A03">
            <w:pPr>
              <w:pStyle w:val="TAL"/>
            </w:pPr>
            <w:r w:rsidRPr="00B93702">
              <w:t>TC11</w:t>
            </w:r>
          </w:p>
        </w:tc>
        <w:tc>
          <w:tcPr>
            <w:tcW w:w="589" w:type="pct"/>
          </w:tcPr>
          <w:p w14:paraId="37544B81" w14:textId="77777777" w:rsidR="004D2A03" w:rsidRPr="00B93702" w:rsidRDefault="004D2A03" w:rsidP="005D5A78">
            <w:pPr>
              <w:pStyle w:val="TAL"/>
            </w:pPr>
            <w:r w:rsidRPr="00B93702">
              <w:t>TC12</w:t>
            </w:r>
          </w:p>
        </w:tc>
        <w:tc>
          <w:tcPr>
            <w:tcW w:w="616" w:type="pct"/>
          </w:tcPr>
          <w:p w14:paraId="37E15D39" w14:textId="77777777" w:rsidR="004D2A03" w:rsidRPr="00B93702" w:rsidRDefault="004D2A03" w:rsidP="005D5A78">
            <w:pPr>
              <w:pStyle w:val="TAL"/>
            </w:pPr>
            <w:r w:rsidRPr="00B93702">
              <w:t>TC13</w:t>
            </w:r>
          </w:p>
        </w:tc>
      </w:tr>
      <w:tr w:rsidR="00B93702" w:rsidRPr="00B93702" w14:paraId="6AABA573" w14:textId="77777777" w:rsidTr="005D5A78">
        <w:trPr>
          <w:jc w:val="center"/>
        </w:trPr>
        <w:tc>
          <w:tcPr>
            <w:tcW w:w="675" w:type="pct"/>
            <w:vAlign w:val="center"/>
          </w:tcPr>
          <w:p w14:paraId="400D0B8E" w14:textId="77777777"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543" w:type="pct"/>
          </w:tcPr>
          <w:p w14:paraId="4F810FF1" w14:textId="77777777" w:rsidR="004D2A03" w:rsidRPr="00B93702" w:rsidRDefault="004D2A03" w:rsidP="004D2A03">
            <w:pPr>
              <w:pStyle w:val="TAL"/>
              <w:rPr>
                <w:lang w:eastAsia="en-US"/>
              </w:rPr>
            </w:pPr>
            <w:r w:rsidRPr="00B93702">
              <w:rPr>
                <w:lang w:eastAsia="en-US"/>
              </w:rPr>
              <w:t>TC9</w:t>
            </w:r>
          </w:p>
        </w:tc>
        <w:tc>
          <w:tcPr>
            <w:tcW w:w="506" w:type="pct"/>
          </w:tcPr>
          <w:p w14:paraId="254D63B9" w14:textId="77777777" w:rsidR="004D2A03" w:rsidRPr="00B93702" w:rsidRDefault="004D2A03" w:rsidP="004D2A03">
            <w:pPr>
              <w:pStyle w:val="TAL"/>
              <w:rPr>
                <w:lang w:eastAsia="en-US"/>
              </w:rPr>
            </w:pPr>
            <w:r w:rsidRPr="00B93702">
              <w:rPr>
                <w:lang w:eastAsia="en-US"/>
              </w:rPr>
              <w:t>N/A</w:t>
            </w:r>
          </w:p>
        </w:tc>
        <w:tc>
          <w:tcPr>
            <w:tcW w:w="519" w:type="pct"/>
          </w:tcPr>
          <w:p w14:paraId="24F77B83" w14:textId="77777777" w:rsidR="004D2A03" w:rsidRPr="00B93702" w:rsidRDefault="004D2A03" w:rsidP="004D2A03">
            <w:pPr>
              <w:pStyle w:val="TAL"/>
              <w:rPr>
                <w:lang w:eastAsia="en-US"/>
              </w:rPr>
            </w:pPr>
            <w:r w:rsidRPr="00B93702">
              <w:rPr>
                <w:lang w:eastAsia="en-US"/>
              </w:rPr>
              <w:t>TC10</w:t>
            </w:r>
          </w:p>
        </w:tc>
        <w:tc>
          <w:tcPr>
            <w:tcW w:w="482" w:type="pct"/>
          </w:tcPr>
          <w:p w14:paraId="454A191F" w14:textId="77777777" w:rsidR="004D2A03" w:rsidRPr="00B93702" w:rsidRDefault="004D2A03" w:rsidP="004D2A03">
            <w:pPr>
              <w:pStyle w:val="TAL"/>
              <w:rPr>
                <w:lang w:eastAsia="en-US"/>
              </w:rPr>
            </w:pPr>
            <w:r w:rsidRPr="00B93702">
              <w:rPr>
                <w:lang w:eastAsia="en-US"/>
              </w:rPr>
              <w:t>N/A</w:t>
            </w:r>
          </w:p>
        </w:tc>
        <w:tc>
          <w:tcPr>
            <w:tcW w:w="482" w:type="pct"/>
          </w:tcPr>
          <w:p w14:paraId="46B28D82" w14:textId="77777777" w:rsidR="004D2A03" w:rsidRPr="00B93702" w:rsidRDefault="004D2A03" w:rsidP="005D5A78">
            <w:pPr>
              <w:pStyle w:val="TAL"/>
            </w:pPr>
            <w:r w:rsidRPr="00B93702">
              <w:t>TC11</w:t>
            </w:r>
          </w:p>
        </w:tc>
        <w:tc>
          <w:tcPr>
            <w:tcW w:w="589" w:type="pct"/>
          </w:tcPr>
          <w:p w14:paraId="4AEB867F" w14:textId="77777777" w:rsidR="004D2A03" w:rsidRPr="00B93702" w:rsidRDefault="004D2A03" w:rsidP="004D2A03">
            <w:pPr>
              <w:pStyle w:val="TAL"/>
            </w:pPr>
            <w:r w:rsidRPr="00B93702">
              <w:t>TC11</w:t>
            </w:r>
          </w:p>
        </w:tc>
        <w:tc>
          <w:tcPr>
            <w:tcW w:w="589" w:type="pct"/>
          </w:tcPr>
          <w:p w14:paraId="4893A0E9" w14:textId="77777777" w:rsidR="004D2A03" w:rsidRPr="00B93702" w:rsidRDefault="004D2A03" w:rsidP="005D5A78">
            <w:pPr>
              <w:pStyle w:val="TAL"/>
            </w:pPr>
            <w:r w:rsidRPr="00B93702">
              <w:t>TC12</w:t>
            </w:r>
          </w:p>
        </w:tc>
        <w:tc>
          <w:tcPr>
            <w:tcW w:w="616" w:type="pct"/>
          </w:tcPr>
          <w:p w14:paraId="6290DE43" w14:textId="77777777" w:rsidR="004D2A03" w:rsidRPr="00B93702" w:rsidRDefault="004D2A03" w:rsidP="005D5A78">
            <w:pPr>
              <w:pStyle w:val="TAL"/>
            </w:pPr>
            <w:r w:rsidRPr="00B93702">
              <w:t>TC13</w:t>
            </w:r>
          </w:p>
        </w:tc>
      </w:tr>
      <w:tr w:rsidR="00B93702" w:rsidRPr="00B93702" w14:paraId="1B7B2FF1" w14:textId="77777777" w:rsidTr="005D5A78">
        <w:trPr>
          <w:jc w:val="center"/>
        </w:trPr>
        <w:tc>
          <w:tcPr>
            <w:tcW w:w="675" w:type="pct"/>
            <w:vAlign w:val="center"/>
          </w:tcPr>
          <w:p w14:paraId="55F7294F" w14:textId="77777777"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543" w:type="pct"/>
          </w:tcPr>
          <w:p w14:paraId="05F89132"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2BE6E84F"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546ADA91"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224FCB8A"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6A401EF5"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38F09531"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009839C5"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6AECDA2F"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3B8673CB" w14:textId="77777777" w:rsidTr="005D5A78">
        <w:trPr>
          <w:jc w:val="center"/>
        </w:trPr>
        <w:tc>
          <w:tcPr>
            <w:tcW w:w="675" w:type="pct"/>
            <w:vAlign w:val="center"/>
          </w:tcPr>
          <w:p w14:paraId="5FEB0119" w14:textId="77777777"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543" w:type="pct"/>
          </w:tcPr>
          <w:p w14:paraId="55960009" w14:textId="77777777" w:rsidR="004D2A03" w:rsidRPr="00B93702" w:rsidRDefault="004D2A03" w:rsidP="004D2A03">
            <w:pPr>
              <w:pStyle w:val="TAL"/>
              <w:rPr>
                <w:lang w:eastAsia="en-US"/>
              </w:rPr>
            </w:pPr>
            <w:r w:rsidRPr="00B93702">
              <w:rPr>
                <w:lang w:eastAsia="en-US"/>
              </w:rPr>
              <w:t>TC9</w:t>
            </w:r>
          </w:p>
        </w:tc>
        <w:tc>
          <w:tcPr>
            <w:tcW w:w="506" w:type="pct"/>
          </w:tcPr>
          <w:p w14:paraId="768C3EF2" w14:textId="77777777" w:rsidR="004D2A03" w:rsidRPr="00B93702" w:rsidRDefault="004D2A03" w:rsidP="004D2A03">
            <w:pPr>
              <w:pStyle w:val="TAL"/>
              <w:rPr>
                <w:lang w:eastAsia="en-US"/>
              </w:rPr>
            </w:pPr>
            <w:r w:rsidRPr="00B93702">
              <w:rPr>
                <w:lang w:eastAsia="en-US"/>
              </w:rPr>
              <w:t>TC10</w:t>
            </w:r>
          </w:p>
        </w:tc>
        <w:tc>
          <w:tcPr>
            <w:tcW w:w="519" w:type="pct"/>
          </w:tcPr>
          <w:p w14:paraId="7D57B668" w14:textId="77777777" w:rsidR="004D2A03" w:rsidRPr="00B93702" w:rsidRDefault="004D2A03" w:rsidP="004D2A03">
            <w:pPr>
              <w:pStyle w:val="TAL"/>
              <w:rPr>
                <w:lang w:eastAsia="en-US"/>
              </w:rPr>
            </w:pPr>
            <w:r w:rsidRPr="00B93702">
              <w:rPr>
                <w:lang w:eastAsia="en-US"/>
              </w:rPr>
              <w:t>TC10</w:t>
            </w:r>
          </w:p>
        </w:tc>
        <w:tc>
          <w:tcPr>
            <w:tcW w:w="482" w:type="pct"/>
          </w:tcPr>
          <w:p w14:paraId="28FDB496" w14:textId="77777777" w:rsidR="004D2A03" w:rsidRPr="00B93702" w:rsidRDefault="004D2A03" w:rsidP="004D2A03">
            <w:pPr>
              <w:pStyle w:val="TAL"/>
              <w:rPr>
                <w:lang w:eastAsia="en-US"/>
              </w:rPr>
            </w:pPr>
            <w:r w:rsidRPr="00B93702">
              <w:rPr>
                <w:lang w:eastAsia="en-US"/>
              </w:rPr>
              <w:t>TC11</w:t>
            </w:r>
          </w:p>
        </w:tc>
        <w:tc>
          <w:tcPr>
            <w:tcW w:w="482" w:type="pct"/>
          </w:tcPr>
          <w:p w14:paraId="28059B43" w14:textId="77777777" w:rsidR="004D2A03" w:rsidRPr="00B93702" w:rsidRDefault="004D2A03" w:rsidP="005D5A78">
            <w:pPr>
              <w:pStyle w:val="TAL"/>
            </w:pPr>
            <w:r w:rsidRPr="00B93702">
              <w:t>TC11</w:t>
            </w:r>
          </w:p>
        </w:tc>
        <w:tc>
          <w:tcPr>
            <w:tcW w:w="589" w:type="pct"/>
          </w:tcPr>
          <w:p w14:paraId="7A2218BA" w14:textId="77777777" w:rsidR="004D2A03" w:rsidRPr="00B93702" w:rsidRDefault="004D2A03" w:rsidP="004D2A03">
            <w:pPr>
              <w:pStyle w:val="TAL"/>
            </w:pPr>
            <w:r w:rsidRPr="00B93702">
              <w:t>TC11</w:t>
            </w:r>
          </w:p>
        </w:tc>
        <w:tc>
          <w:tcPr>
            <w:tcW w:w="589" w:type="pct"/>
          </w:tcPr>
          <w:p w14:paraId="091B8B0A" w14:textId="77777777" w:rsidR="004D2A03" w:rsidRPr="00B93702" w:rsidRDefault="004D2A03" w:rsidP="005D5A78">
            <w:pPr>
              <w:pStyle w:val="TAL"/>
            </w:pPr>
            <w:r w:rsidRPr="00B93702">
              <w:t>TC12</w:t>
            </w:r>
          </w:p>
        </w:tc>
        <w:tc>
          <w:tcPr>
            <w:tcW w:w="616" w:type="pct"/>
          </w:tcPr>
          <w:p w14:paraId="00B1AEAB" w14:textId="77777777" w:rsidR="004D2A03" w:rsidRPr="00B93702" w:rsidRDefault="004D2A03" w:rsidP="005D5A78">
            <w:pPr>
              <w:pStyle w:val="TAL"/>
            </w:pPr>
            <w:r w:rsidRPr="00B93702">
              <w:t>TC13</w:t>
            </w:r>
          </w:p>
        </w:tc>
      </w:tr>
      <w:tr w:rsidR="00B93702" w:rsidRPr="00B93702" w14:paraId="55D92285" w14:textId="77777777" w:rsidTr="005D5A78">
        <w:trPr>
          <w:jc w:val="center"/>
        </w:trPr>
        <w:tc>
          <w:tcPr>
            <w:tcW w:w="675" w:type="pct"/>
            <w:vAlign w:val="center"/>
          </w:tcPr>
          <w:p w14:paraId="301509E4" w14:textId="77777777"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543" w:type="pct"/>
          </w:tcPr>
          <w:p w14:paraId="32293849" w14:textId="77777777" w:rsidR="004D2A03" w:rsidRPr="00B93702" w:rsidRDefault="004D2A03" w:rsidP="004D2A03">
            <w:pPr>
              <w:pStyle w:val="TAL"/>
              <w:rPr>
                <w:lang w:eastAsia="en-US"/>
              </w:rPr>
            </w:pPr>
            <w:r w:rsidRPr="00B93702">
              <w:rPr>
                <w:lang w:eastAsia="en-US"/>
              </w:rPr>
              <w:t>TC9</w:t>
            </w:r>
          </w:p>
        </w:tc>
        <w:tc>
          <w:tcPr>
            <w:tcW w:w="506" w:type="pct"/>
          </w:tcPr>
          <w:p w14:paraId="726114CB" w14:textId="77777777" w:rsidR="004D2A03" w:rsidRPr="00B93702" w:rsidRDefault="004D2A03" w:rsidP="004D2A03">
            <w:pPr>
              <w:pStyle w:val="TAL"/>
              <w:rPr>
                <w:lang w:eastAsia="en-US"/>
              </w:rPr>
            </w:pPr>
            <w:r w:rsidRPr="00B93702">
              <w:rPr>
                <w:lang w:eastAsia="en-US"/>
              </w:rPr>
              <w:t>TC10</w:t>
            </w:r>
          </w:p>
        </w:tc>
        <w:tc>
          <w:tcPr>
            <w:tcW w:w="519" w:type="pct"/>
          </w:tcPr>
          <w:p w14:paraId="1167AC81" w14:textId="77777777" w:rsidR="004D2A03" w:rsidRPr="00B93702" w:rsidRDefault="004D2A03" w:rsidP="004D2A03">
            <w:pPr>
              <w:pStyle w:val="TAL"/>
              <w:rPr>
                <w:lang w:eastAsia="en-US"/>
              </w:rPr>
            </w:pPr>
            <w:r w:rsidRPr="00B93702">
              <w:rPr>
                <w:lang w:eastAsia="en-US"/>
              </w:rPr>
              <w:t>TC10</w:t>
            </w:r>
          </w:p>
        </w:tc>
        <w:tc>
          <w:tcPr>
            <w:tcW w:w="482" w:type="pct"/>
          </w:tcPr>
          <w:p w14:paraId="515194F9" w14:textId="77777777" w:rsidR="004D2A03" w:rsidRPr="00B93702" w:rsidRDefault="004D2A03" w:rsidP="004D2A03">
            <w:pPr>
              <w:pStyle w:val="TAL"/>
              <w:rPr>
                <w:lang w:eastAsia="en-US"/>
              </w:rPr>
            </w:pPr>
            <w:r w:rsidRPr="00B93702">
              <w:rPr>
                <w:lang w:eastAsia="en-US"/>
              </w:rPr>
              <w:t>TC11</w:t>
            </w:r>
          </w:p>
        </w:tc>
        <w:tc>
          <w:tcPr>
            <w:tcW w:w="482" w:type="pct"/>
          </w:tcPr>
          <w:p w14:paraId="41CCF291" w14:textId="77777777" w:rsidR="004D2A03" w:rsidRPr="00B93702" w:rsidRDefault="004D2A03" w:rsidP="005D5A78">
            <w:pPr>
              <w:pStyle w:val="TAL"/>
            </w:pPr>
            <w:r w:rsidRPr="00B93702">
              <w:t>TC11</w:t>
            </w:r>
          </w:p>
        </w:tc>
        <w:tc>
          <w:tcPr>
            <w:tcW w:w="589" w:type="pct"/>
          </w:tcPr>
          <w:p w14:paraId="6E8283E8" w14:textId="77777777" w:rsidR="004D2A03" w:rsidRPr="00B93702" w:rsidRDefault="004D2A03" w:rsidP="004D2A03">
            <w:pPr>
              <w:pStyle w:val="TAL"/>
            </w:pPr>
            <w:r w:rsidRPr="00B93702">
              <w:t>TC11</w:t>
            </w:r>
          </w:p>
        </w:tc>
        <w:tc>
          <w:tcPr>
            <w:tcW w:w="589" w:type="pct"/>
          </w:tcPr>
          <w:p w14:paraId="200B5651" w14:textId="77777777" w:rsidR="004D2A03" w:rsidRPr="00B93702" w:rsidRDefault="004D2A03" w:rsidP="005D5A78">
            <w:pPr>
              <w:pStyle w:val="TAL"/>
            </w:pPr>
            <w:r w:rsidRPr="00B93702">
              <w:t>TC12</w:t>
            </w:r>
          </w:p>
        </w:tc>
        <w:tc>
          <w:tcPr>
            <w:tcW w:w="616" w:type="pct"/>
          </w:tcPr>
          <w:p w14:paraId="6DFB1ECA" w14:textId="77777777" w:rsidR="004D2A03" w:rsidRPr="00B93702" w:rsidRDefault="004D2A03" w:rsidP="005D5A78">
            <w:pPr>
              <w:pStyle w:val="TAL"/>
            </w:pPr>
            <w:r w:rsidRPr="00B93702">
              <w:t>TC13</w:t>
            </w:r>
          </w:p>
        </w:tc>
      </w:tr>
      <w:tr w:rsidR="00B93702" w:rsidRPr="00B93702" w14:paraId="12981492" w14:textId="77777777" w:rsidTr="005D5A78">
        <w:trPr>
          <w:jc w:val="center"/>
        </w:trPr>
        <w:tc>
          <w:tcPr>
            <w:tcW w:w="675" w:type="pct"/>
            <w:vAlign w:val="center"/>
          </w:tcPr>
          <w:p w14:paraId="060E1AF7" w14:textId="77777777"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543" w:type="pct"/>
          </w:tcPr>
          <w:p w14:paraId="662D369E" w14:textId="77777777" w:rsidR="004D2A03" w:rsidRPr="00B93702" w:rsidRDefault="004D2A03" w:rsidP="004D2A03">
            <w:pPr>
              <w:pStyle w:val="TAL"/>
              <w:rPr>
                <w:lang w:eastAsia="en-US"/>
              </w:rPr>
            </w:pPr>
            <w:r w:rsidRPr="00B93702">
              <w:rPr>
                <w:lang w:eastAsia="en-US"/>
              </w:rPr>
              <w:t>(TS 51.021)</w:t>
            </w:r>
          </w:p>
        </w:tc>
        <w:tc>
          <w:tcPr>
            <w:tcW w:w="506" w:type="pct"/>
          </w:tcPr>
          <w:p w14:paraId="6F9530C6" w14:textId="77777777" w:rsidR="004D2A03" w:rsidRPr="00B93702" w:rsidRDefault="004D2A03" w:rsidP="004D2A03">
            <w:pPr>
              <w:pStyle w:val="TAL"/>
              <w:rPr>
                <w:lang w:eastAsia="en-US"/>
              </w:rPr>
            </w:pPr>
            <w:r w:rsidRPr="00B93702">
              <w:rPr>
                <w:lang w:eastAsia="en-US"/>
              </w:rPr>
              <w:t>N/A</w:t>
            </w:r>
          </w:p>
        </w:tc>
        <w:tc>
          <w:tcPr>
            <w:tcW w:w="519" w:type="pct"/>
          </w:tcPr>
          <w:p w14:paraId="497D12EA" w14:textId="77777777" w:rsidR="004D2A03" w:rsidRPr="00B93702" w:rsidRDefault="004D2A03" w:rsidP="004D2A03">
            <w:pPr>
              <w:pStyle w:val="TAL"/>
              <w:rPr>
                <w:lang w:eastAsia="en-US"/>
              </w:rPr>
            </w:pPr>
            <w:r w:rsidRPr="00B93702">
              <w:rPr>
                <w:lang w:eastAsia="en-US"/>
              </w:rPr>
              <w:t>N/A</w:t>
            </w:r>
          </w:p>
        </w:tc>
        <w:tc>
          <w:tcPr>
            <w:tcW w:w="482" w:type="pct"/>
          </w:tcPr>
          <w:p w14:paraId="5E4B85EE" w14:textId="77777777" w:rsidR="004D2A03" w:rsidRPr="00B93702" w:rsidRDefault="004D2A03" w:rsidP="004D2A03">
            <w:pPr>
              <w:pStyle w:val="TAL"/>
              <w:rPr>
                <w:lang w:eastAsia="en-US"/>
              </w:rPr>
            </w:pPr>
            <w:r w:rsidRPr="00B93702">
              <w:rPr>
                <w:lang w:eastAsia="en-US"/>
              </w:rPr>
              <w:t>N/A</w:t>
            </w:r>
          </w:p>
        </w:tc>
        <w:tc>
          <w:tcPr>
            <w:tcW w:w="482" w:type="pct"/>
          </w:tcPr>
          <w:p w14:paraId="125DDD05" w14:textId="77777777" w:rsidR="004D2A03" w:rsidRPr="00B93702" w:rsidRDefault="004D2A03" w:rsidP="004D2A03">
            <w:pPr>
              <w:pStyle w:val="TAL"/>
            </w:pPr>
            <w:r w:rsidRPr="00B93702">
              <w:t>N/A</w:t>
            </w:r>
          </w:p>
        </w:tc>
        <w:tc>
          <w:tcPr>
            <w:tcW w:w="589" w:type="pct"/>
          </w:tcPr>
          <w:p w14:paraId="35F4CF53" w14:textId="77777777" w:rsidR="004D2A03" w:rsidRPr="00B93702" w:rsidRDefault="004D2A03" w:rsidP="004D2A03">
            <w:pPr>
              <w:pStyle w:val="TAL"/>
              <w:rPr>
                <w:lang w:eastAsia="en-US"/>
              </w:rPr>
            </w:pPr>
            <w:r w:rsidRPr="00B93702">
              <w:rPr>
                <w:rFonts w:cs="Arial"/>
              </w:rPr>
              <w:t>N/A</w:t>
            </w:r>
          </w:p>
        </w:tc>
        <w:tc>
          <w:tcPr>
            <w:tcW w:w="589" w:type="pct"/>
          </w:tcPr>
          <w:p w14:paraId="0BC27A13" w14:textId="77777777" w:rsidR="004D2A03" w:rsidRPr="00B93702" w:rsidRDefault="004D2A03" w:rsidP="004D2A03">
            <w:pPr>
              <w:pStyle w:val="TAL"/>
            </w:pPr>
            <w:r w:rsidRPr="00B93702">
              <w:rPr>
                <w:lang w:eastAsia="en-US"/>
              </w:rPr>
              <w:t>(TS 51.021)</w:t>
            </w:r>
          </w:p>
        </w:tc>
        <w:tc>
          <w:tcPr>
            <w:tcW w:w="616" w:type="pct"/>
          </w:tcPr>
          <w:p w14:paraId="3ED1D2FD" w14:textId="77777777" w:rsidR="004D2A03" w:rsidRPr="00B93702" w:rsidRDefault="004D2A03" w:rsidP="004D2A03">
            <w:pPr>
              <w:pStyle w:val="TAL"/>
            </w:pPr>
            <w:r w:rsidRPr="00B93702">
              <w:rPr>
                <w:lang w:eastAsia="en-US"/>
              </w:rPr>
              <w:t>(TS 51.021)</w:t>
            </w:r>
          </w:p>
        </w:tc>
      </w:tr>
      <w:tr w:rsidR="00B93702" w:rsidRPr="00B93702" w14:paraId="1F4BE2FB" w14:textId="77777777" w:rsidTr="005D5A78">
        <w:trPr>
          <w:trHeight w:val="50"/>
          <w:jc w:val="center"/>
        </w:trPr>
        <w:tc>
          <w:tcPr>
            <w:tcW w:w="675" w:type="pct"/>
            <w:vAlign w:val="center"/>
          </w:tcPr>
          <w:p w14:paraId="6F59E4A7" w14:textId="77777777"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543" w:type="pct"/>
          </w:tcPr>
          <w:p w14:paraId="66A5BCAC" w14:textId="77777777" w:rsidR="004D2A03" w:rsidRPr="00B93702" w:rsidRDefault="004D2A03" w:rsidP="004D2A03">
            <w:pPr>
              <w:pStyle w:val="TAL"/>
              <w:rPr>
                <w:sz w:val="16"/>
                <w:szCs w:val="16"/>
                <w:lang w:eastAsia="en-US"/>
              </w:rPr>
            </w:pPr>
            <w:r w:rsidRPr="00B93702">
              <w:rPr>
                <w:sz w:val="16"/>
                <w:szCs w:val="16"/>
                <w:lang w:eastAsia="en-US"/>
              </w:rPr>
              <w:t>-</w:t>
            </w:r>
          </w:p>
        </w:tc>
        <w:tc>
          <w:tcPr>
            <w:tcW w:w="506" w:type="pct"/>
          </w:tcPr>
          <w:p w14:paraId="7F4402CC"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14:paraId="6F2C5706" w14:textId="77777777" w:rsidR="004D2A03" w:rsidRPr="00B93702" w:rsidRDefault="004D2A03" w:rsidP="004D2A03">
            <w:pPr>
              <w:pStyle w:val="TAL"/>
              <w:rPr>
                <w:sz w:val="16"/>
                <w:szCs w:val="16"/>
                <w:lang w:eastAsia="en-US"/>
              </w:rPr>
            </w:pPr>
            <w:r w:rsidRPr="00B93702">
              <w:rPr>
                <w:sz w:val="16"/>
                <w:szCs w:val="16"/>
                <w:lang w:eastAsia="en-US"/>
              </w:rPr>
              <w:t>-</w:t>
            </w:r>
          </w:p>
        </w:tc>
        <w:tc>
          <w:tcPr>
            <w:tcW w:w="482" w:type="pct"/>
          </w:tcPr>
          <w:p w14:paraId="13137865" w14:textId="77777777"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14:paraId="6CFE6DDD" w14:textId="77777777" w:rsidR="004D2A03" w:rsidRPr="00B93702" w:rsidRDefault="004D2A03" w:rsidP="004D2A03">
            <w:pPr>
              <w:pStyle w:val="TAL"/>
              <w:rPr>
                <w:sz w:val="16"/>
                <w:szCs w:val="16"/>
                <w:lang w:eastAsia="en-US"/>
              </w:rPr>
            </w:pPr>
            <w:r w:rsidRPr="00B93702">
              <w:rPr>
                <w:sz w:val="16"/>
                <w:szCs w:val="16"/>
                <w:lang w:eastAsia="en-US"/>
              </w:rPr>
              <w:t>-</w:t>
            </w:r>
          </w:p>
        </w:tc>
        <w:tc>
          <w:tcPr>
            <w:tcW w:w="589" w:type="pct"/>
          </w:tcPr>
          <w:p w14:paraId="77C9B9CF" w14:textId="77777777" w:rsidR="004D2A03" w:rsidRPr="00B93702" w:rsidRDefault="004D2A03" w:rsidP="004D2A03">
            <w:pPr>
              <w:pStyle w:val="TAL"/>
              <w:rPr>
                <w:sz w:val="16"/>
                <w:szCs w:val="16"/>
                <w:lang w:eastAsia="en-US"/>
              </w:rPr>
            </w:pPr>
            <w:r w:rsidRPr="00B93702">
              <w:rPr>
                <w:rFonts w:cs="Arial"/>
                <w:sz w:val="16"/>
                <w:szCs w:val="16"/>
              </w:rPr>
              <w:t>-</w:t>
            </w:r>
          </w:p>
        </w:tc>
        <w:tc>
          <w:tcPr>
            <w:tcW w:w="589" w:type="pct"/>
          </w:tcPr>
          <w:p w14:paraId="10EA243A" w14:textId="77777777" w:rsidR="004D2A03" w:rsidRPr="00B93702" w:rsidRDefault="004D2A03" w:rsidP="004D2A03">
            <w:pPr>
              <w:pStyle w:val="TAL"/>
              <w:rPr>
                <w:sz w:val="16"/>
                <w:szCs w:val="16"/>
                <w:lang w:eastAsia="en-US"/>
              </w:rPr>
            </w:pPr>
            <w:r w:rsidRPr="00B93702">
              <w:rPr>
                <w:sz w:val="16"/>
                <w:szCs w:val="16"/>
                <w:lang w:eastAsia="en-US"/>
              </w:rPr>
              <w:t>-</w:t>
            </w:r>
          </w:p>
        </w:tc>
        <w:tc>
          <w:tcPr>
            <w:tcW w:w="616" w:type="pct"/>
          </w:tcPr>
          <w:p w14:paraId="017C7973" w14:textId="77777777"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14:paraId="5914F719" w14:textId="77777777" w:rsidTr="005D5A78">
        <w:trPr>
          <w:jc w:val="center"/>
        </w:trPr>
        <w:tc>
          <w:tcPr>
            <w:tcW w:w="675" w:type="pct"/>
            <w:vAlign w:val="center"/>
          </w:tcPr>
          <w:p w14:paraId="3D4F857C" w14:textId="77777777" w:rsidR="004D2A03" w:rsidRPr="00B93702" w:rsidRDefault="004D2A03" w:rsidP="004D2A03">
            <w:pPr>
              <w:pStyle w:val="TAL"/>
              <w:ind w:left="14"/>
              <w:rPr>
                <w:rFonts w:cs="Arial"/>
                <w:lang w:eastAsia="en-US"/>
              </w:rPr>
            </w:pPr>
            <w:r w:rsidRPr="00B93702">
              <w:rPr>
                <w:rFonts w:cs="Arial"/>
                <w:lang w:eastAsia="en-US"/>
              </w:rPr>
              <w:t>E-UTRA requirement</w:t>
            </w:r>
          </w:p>
        </w:tc>
        <w:tc>
          <w:tcPr>
            <w:tcW w:w="543" w:type="pct"/>
          </w:tcPr>
          <w:p w14:paraId="2EC0C445" w14:textId="77777777" w:rsidR="004D2A03" w:rsidRPr="00B93702" w:rsidRDefault="004D2A03" w:rsidP="004D2A03">
            <w:pPr>
              <w:pStyle w:val="TAL"/>
              <w:rPr>
                <w:lang w:eastAsia="en-US"/>
              </w:rPr>
            </w:pPr>
            <w:r w:rsidRPr="00B93702">
              <w:rPr>
                <w:lang w:eastAsia="en-US"/>
              </w:rPr>
              <w:t>N/A</w:t>
            </w:r>
          </w:p>
        </w:tc>
        <w:tc>
          <w:tcPr>
            <w:tcW w:w="506" w:type="pct"/>
          </w:tcPr>
          <w:p w14:paraId="34366189" w14:textId="77777777" w:rsidR="004D2A03" w:rsidRPr="00B93702" w:rsidRDefault="004D2A03" w:rsidP="004D2A03">
            <w:pPr>
              <w:pStyle w:val="TAL"/>
              <w:rPr>
                <w:lang w:eastAsia="en-US"/>
              </w:rPr>
            </w:pPr>
            <w:r w:rsidRPr="00B93702">
              <w:rPr>
                <w:lang w:eastAsia="en-US"/>
              </w:rPr>
              <w:t>N/A</w:t>
            </w:r>
          </w:p>
        </w:tc>
        <w:tc>
          <w:tcPr>
            <w:tcW w:w="519" w:type="pct"/>
          </w:tcPr>
          <w:p w14:paraId="25488FC6" w14:textId="77777777" w:rsidR="004D2A03" w:rsidRPr="00B93702" w:rsidRDefault="004D2A03" w:rsidP="004D2A03">
            <w:pPr>
              <w:pStyle w:val="TAL"/>
              <w:rPr>
                <w:lang w:eastAsia="en-US"/>
              </w:rPr>
            </w:pPr>
            <w:r w:rsidRPr="00B93702">
              <w:rPr>
                <w:lang w:eastAsia="en-US"/>
              </w:rPr>
              <w:t>N/A</w:t>
            </w:r>
          </w:p>
        </w:tc>
        <w:tc>
          <w:tcPr>
            <w:tcW w:w="482" w:type="pct"/>
          </w:tcPr>
          <w:p w14:paraId="6BC071F3" w14:textId="77777777" w:rsidR="004D2A03" w:rsidRPr="00B93702" w:rsidRDefault="004D2A03" w:rsidP="004D2A03">
            <w:pPr>
              <w:pStyle w:val="TAL"/>
              <w:rPr>
                <w:lang w:eastAsia="en-US"/>
              </w:rPr>
            </w:pPr>
            <w:r w:rsidRPr="00B93702">
              <w:rPr>
                <w:lang w:eastAsia="en-US"/>
              </w:rPr>
              <w:t>(TS 36.141)</w:t>
            </w:r>
          </w:p>
        </w:tc>
        <w:tc>
          <w:tcPr>
            <w:tcW w:w="482" w:type="pct"/>
          </w:tcPr>
          <w:p w14:paraId="50E05B02" w14:textId="77777777" w:rsidR="004D2A03" w:rsidRPr="00B93702" w:rsidRDefault="004D2A03" w:rsidP="004D2A03">
            <w:pPr>
              <w:pStyle w:val="TAL"/>
            </w:pPr>
            <w:r w:rsidRPr="00B93702">
              <w:rPr>
                <w:lang w:eastAsia="en-US"/>
              </w:rPr>
              <w:t>(TS 36.141)</w:t>
            </w:r>
          </w:p>
        </w:tc>
        <w:tc>
          <w:tcPr>
            <w:tcW w:w="589" w:type="pct"/>
          </w:tcPr>
          <w:p w14:paraId="4A102C93" w14:textId="77777777" w:rsidR="004D2A03" w:rsidRPr="00B93702" w:rsidRDefault="004D2A03" w:rsidP="004D2A03">
            <w:pPr>
              <w:pStyle w:val="TAL"/>
              <w:rPr>
                <w:lang w:eastAsia="en-US"/>
              </w:rPr>
            </w:pPr>
            <w:r w:rsidRPr="00B93702">
              <w:rPr>
                <w:rFonts w:cs="Arial"/>
              </w:rPr>
              <w:t>(TS 36.141)</w:t>
            </w:r>
          </w:p>
        </w:tc>
        <w:tc>
          <w:tcPr>
            <w:tcW w:w="589" w:type="pct"/>
          </w:tcPr>
          <w:p w14:paraId="698ADCDD" w14:textId="77777777" w:rsidR="004D2A03" w:rsidRPr="00B93702" w:rsidRDefault="004D2A03" w:rsidP="004D2A03">
            <w:pPr>
              <w:pStyle w:val="TAL"/>
            </w:pPr>
            <w:r w:rsidRPr="00B93702">
              <w:rPr>
                <w:lang w:eastAsia="en-US"/>
              </w:rPr>
              <w:t>N/A</w:t>
            </w:r>
          </w:p>
        </w:tc>
        <w:tc>
          <w:tcPr>
            <w:tcW w:w="616" w:type="pct"/>
          </w:tcPr>
          <w:p w14:paraId="0F4805D8" w14:textId="77777777" w:rsidR="004D2A03" w:rsidRPr="00B93702" w:rsidRDefault="004D2A03" w:rsidP="004D2A03">
            <w:pPr>
              <w:pStyle w:val="TAL"/>
            </w:pPr>
            <w:r w:rsidRPr="00B93702">
              <w:rPr>
                <w:lang w:eastAsia="en-US"/>
              </w:rPr>
              <w:t>(TS 36.141)</w:t>
            </w:r>
          </w:p>
        </w:tc>
      </w:tr>
      <w:tr w:rsidR="005D5A78" w:rsidRPr="00B93702" w14:paraId="1D23A70C" w14:textId="77777777" w:rsidTr="005D5A78">
        <w:trPr>
          <w:jc w:val="center"/>
        </w:trPr>
        <w:tc>
          <w:tcPr>
            <w:tcW w:w="675" w:type="pct"/>
            <w:vAlign w:val="center"/>
          </w:tcPr>
          <w:p w14:paraId="14586CCD" w14:textId="77777777"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14:paraId="1F52AB79" w14:textId="77777777" w:rsidR="004D2A03" w:rsidRPr="00B93702" w:rsidRDefault="004D2A03" w:rsidP="004D2A03">
            <w:pPr>
              <w:pStyle w:val="TAL"/>
              <w:rPr>
                <w:lang w:eastAsia="en-US"/>
              </w:rPr>
            </w:pPr>
            <w:r w:rsidRPr="00B93702">
              <w:rPr>
                <w:lang w:eastAsia="en-US"/>
              </w:rPr>
              <w:t>N/A</w:t>
            </w:r>
          </w:p>
        </w:tc>
        <w:tc>
          <w:tcPr>
            <w:tcW w:w="506" w:type="pct"/>
          </w:tcPr>
          <w:p w14:paraId="418900DF" w14:textId="77777777" w:rsidR="004D2A03" w:rsidRPr="00B93702" w:rsidRDefault="004D2A03" w:rsidP="004D2A03">
            <w:pPr>
              <w:pStyle w:val="TAL"/>
              <w:rPr>
                <w:lang w:eastAsia="en-US"/>
              </w:rPr>
            </w:pPr>
            <w:r w:rsidRPr="00B93702">
              <w:rPr>
                <w:lang w:eastAsia="en-US"/>
              </w:rPr>
              <w:t>N/A</w:t>
            </w:r>
          </w:p>
        </w:tc>
        <w:tc>
          <w:tcPr>
            <w:tcW w:w="519" w:type="pct"/>
          </w:tcPr>
          <w:p w14:paraId="3FF34287" w14:textId="77777777" w:rsidR="004D2A03" w:rsidRPr="00B93702" w:rsidRDefault="004D2A03" w:rsidP="004D2A03">
            <w:pPr>
              <w:pStyle w:val="TAL"/>
              <w:rPr>
                <w:lang w:eastAsia="en-US"/>
              </w:rPr>
            </w:pPr>
            <w:r w:rsidRPr="00B93702">
              <w:rPr>
                <w:lang w:eastAsia="en-US"/>
              </w:rPr>
              <w:t>N/A</w:t>
            </w:r>
          </w:p>
        </w:tc>
        <w:tc>
          <w:tcPr>
            <w:tcW w:w="482" w:type="pct"/>
          </w:tcPr>
          <w:p w14:paraId="724C14E0" w14:textId="77777777" w:rsidR="004D2A03" w:rsidRPr="00B93702" w:rsidRDefault="004D2A03" w:rsidP="004D2A03">
            <w:pPr>
              <w:pStyle w:val="TAL"/>
              <w:rPr>
                <w:lang w:eastAsia="en-US"/>
              </w:rPr>
            </w:pPr>
            <w:r w:rsidRPr="00B93702">
              <w:rPr>
                <w:lang w:eastAsia="en-US"/>
              </w:rPr>
              <w:t>N/A</w:t>
            </w:r>
          </w:p>
        </w:tc>
        <w:tc>
          <w:tcPr>
            <w:tcW w:w="482" w:type="pct"/>
          </w:tcPr>
          <w:p w14:paraId="6BC9BB6D" w14:textId="77777777" w:rsidR="004D2A03" w:rsidRPr="00B93702" w:rsidRDefault="004D2A03" w:rsidP="004D2A03">
            <w:pPr>
              <w:pStyle w:val="TAL"/>
              <w:rPr>
                <w:lang w:eastAsia="en-US"/>
              </w:rPr>
            </w:pPr>
            <w:r w:rsidRPr="00B93702">
              <w:rPr>
                <w:lang w:eastAsia="en-US"/>
              </w:rPr>
              <w:t>N/A</w:t>
            </w:r>
          </w:p>
        </w:tc>
        <w:tc>
          <w:tcPr>
            <w:tcW w:w="589" w:type="pct"/>
          </w:tcPr>
          <w:p w14:paraId="35282DB9" w14:textId="77777777" w:rsidR="004D2A03" w:rsidRPr="00B93702" w:rsidRDefault="004D2A03" w:rsidP="004D2A03">
            <w:pPr>
              <w:pStyle w:val="TAL"/>
              <w:rPr>
                <w:lang w:eastAsia="en-US"/>
              </w:rPr>
            </w:pPr>
            <w:r w:rsidRPr="00B93702">
              <w:rPr>
                <w:rFonts w:cs="Arial"/>
              </w:rPr>
              <w:t>N/A</w:t>
            </w:r>
          </w:p>
        </w:tc>
        <w:tc>
          <w:tcPr>
            <w:tcW w:w="589" w:type="pct"/>
          </w:tcPr>
          <w:p w14:paraId="616EE60D" w14:textId="77777777" w:rsidR="004D2A03" w:rsidRPr="00B93702" w:rsidRDefault="004D2A03" w:rsidP="004D2A03">
            <w:pPr>
              <w:pStyle w:val="TAL"/>
              <w:rPr>
                <w:lang w:eastAsia="en-US"/>
              </w:rPr>
            </w:pPr>
            <w:r w:rsidRPr="00B93702">
              <w:rPr>
                <w:lang w:eastAsia="en-US"/>
              </w:rPr>
              <w:t>N/A</w:t>
            </w:r>
          </w:p>
        </w:tc>
        <w:tc>
          <w:tcPr>
            <w:tcW w:w="616" w:type="pct"/>
          </w:tcPr>
          <w:p w14:paraId="767C6460" w14:textId="77777777" w:rsidR="004D2A03" w:rsidRPr="00B93702" w:rsidRDefault="004D2A03" w:rsidP="004D2A03">
            <w:pPr>
              <w:pStyle w:val="TAL"/>
              <w:rPr>
                <w:lang w:eastAsia="en-US"/>
              </w:rPr>
            </w:pPr>
            <w:r w:rsidRPr="00B93702">
              <w:rPr>
                <w:lang w:eastAsia="en-US"/>
              </w:rPr>
              <w:t>N/A</w:t>
            </w:r>
          </w:p>
        </w:tc>
      </w:tr>
    </w:tbl>
    <w:p w14:paraId="7BCC27AF" w14:textId="77777777" w:rsidR="002F6EF4" w:rsidRPr="00B93702" w:rsidRDefault="002F6EF4" w:rsidP="002F6EF4"/>
    <w:p w14:paraId="621B6AD8" w14:textId="77777777" w:rsidR="002F6EF4" w:rsidRPr="00B93702" w:rsidRDefault="002F6EF4" w:rsidP="0048036E">
      <w:pPr>
        <w:pStyle w:val="TH"/>
      </w:pPr>
      <w:r w:rsidRPr="00B93702">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93702" w:rsidRPr="00B93702" w14:paraId="3D5790A8" w14:textId="77777777" w:rsidTr="004D2A03">
        <w:trPr>
          <w:tblHeader/>
          <w:jc w:val="center"/>
        </w:trPr>
        <w:tc>
          <w:tcPr>
            <w:tcW w:w="2447" w:type="dxa"/>
          </w:tcPr>
          <w:p w14:paraId="50DECD7D" w14:textId="77777777" w:rsidR="004D2A03" w:rsidRPr="00B93702" w:rsidRDefault="004D2A03" w:rsidP="005D5A78">
            <w:pPr>
              <w:pStyle w:val="TAH"/>
              <w:rPr>
                <w:lang w:eastAsia="en-US"/>
              </w:rPr>
            </w:pPr>
            <w:r w:rsidRPr="00B93702">
              <w:rPr>
                <w:lang w:eastAsia="en-US"/>
              </w:rPr>
              <w:t>Capability Set</w:t>
            </w:r>
          </w:p>
        </w:tc>
        <w:tc>
          <w:tcPr>
            <w:tcW w:w="5177" w:type="dxa"/>
            <w:gridSpan w:val="3"/>
          </w:tcPr>
          <w:p w14:paraId="0E7E1944" w14:textId="77777777" w:rsidR="004D2A03" w:rsidRPr="00B93702" w:rsidRDefault="004D2A03" w:rsidP="004D2A03">
            <w:pPr>
              <w:pStyle w:val="TAH"/>
              <w:rPr>
                <w:lang w:eastAsia="en-US"/>
              </w:rPr>
            </w:pPr>
            <w:r w:rsidRPr="00B93702">
              <w:rPr>
                <w:lang w:eastAsia="en-US"/>
              </w:rPr>
              <w:t>UTRA + E-UTRA +</w:t>
            </w:r>
          </w:p>
          <w:p w14:paraId="169C0BEA" w14:textId="77777777" w:rsidR="004D2A03" w:rsidRPr="00B93702" w:rsidRDefault="004D2A03" w:rsidP="005D5A78">
            <w:pPr>
              <w:pStyle w:val="TAH"/>
            </w:pPr>
            <w:r w:rsidRPr="00B93702">
              <w:rPr>
                <w:bCs/>
                <w:szCs w:val="18"/>
                <w:lang w:eastAsia="ja-JP"/>
              </w:rPr>
              <w:t>NB-IoT standalone</w:t>
            </w:r>
            <w:r w:rsidRPr="00B93702">
              <w:rPr>
                <w:bCs/>
                <w:szCs w:val="18"/>
                <w:lang w:eastAsia="zh-CN"/>
              </w:rPr>
              <w:t xml:space="preserve"> </w:t>
            </w:r>
            <w:r w:rsidRPr="00B93702">
              <w:rPr>
                <w:lang w:eastAsia="ja-JP"/>
              </w:rPr>
              <w:t>(CS 14)</w:t>
            </w:r>
          </w:p>
        </w:tc>
        <w:tc>
          <w:tcPr>
            <w:tcW w:w="1847" w:type="dxa"/>
            <w:gridSpan w:val="2"/>
          </w:tcPr>
          <w:p w14:paraId="7B81CB0C" w14:textId="77777777" w:rsidR="004D2A03" w:rsidRPr="00B93702" w:rsidRDefault="004D2A03" w:rsidP="005D5A78">
            <w:pPr>
              <w:pStyle w:val="TAH"/>
            </w:pPr>
            <w:r w:rsidRPr="00B93702">
              <w:t>GSM + UTRA + E-UTRA + NB-IoT standalone</w:t>
            </w:r>
            <w:r w:rsidRPr="00B93702">
              <w:br/>
              <w:t>(CS 15)</w:t>
            </w:r>
          </w:p>
        </w:tc>
      </w:tr>
      <w:tr w:rsidR="00B93702" w:rsidRPr="00B93702" w14:paraId="067DF6CC" w14:textId="77777777" w:rsidTr="005D5A78">
        <w:trPr>
          <w:tblHeader/>
          <w:jc w:val="center"/>
        </w:trPr>
        <w:tc>
          <w:tcPr>
            <w:tcW w:w="2447" w:type="dxa"/>
          </w:tcPr>
          <w:p w14:paraId="63555C43" w14:textId="77777777" w:rsidR="004D2A03" w:rsidRPr="00B93702" w:rsidRDefault="004D2A03" w:rsidP="004D2A03">
            <w:pPr>
              <w:pStyle w:val="TAH"/>
              <w:rPr>
                <w:lang w:eastAsia="en-US"/>
              </w:rPr>
            </w:pPr>
            <w:r w:rsidRPr="00B93702">
              <w:rPr>
                <w:lang w:eastAsia="ja-JP"/>
              </w:rPr>
              <w:t>BS test case</w:t>
            </w:r>
          </w:p>
        </w:tc>
        <w:tc>
          <w:tcPr>
            <w:tcW w:w="1665" w:type="dxa"/>
          </w:tcPr>
          <w:p w14:paraId="5CC1715F" w14:textId="77777777" w:rsidR="004D2A03" w:rsidRPr="00B93702" w:rsidRDefault="004D2A03" w:rsidP="004D2A03">
            <w:pPr>
              <w:pStyle w:val="TAH"/>
              <w:rPr>
                <w:lang w:eastAsia="en-US"/>
              </w:rPr>
            </w:pPr>
            <w:r w:rsidRPr="00B93702">
              <w:rPr>
                <w:lang w:eastAsia="ja-JP"/>
              </w:rPr>
              <w:t>BC1</w:t>
            </w:r>
          </w:p>
        </w:tc>
        <w:tc>
          <w:tcPr>
            <w:tcW w:w="1665" w:type="dxa"/>
          </w:tcPr>
          <w:p w14:paraId="04272D18" w14:textId="77777777" w:rsidR="004D2A03" w:rsidRPr="00B93702" w:rsidRDefault="004D2A03" w:rsidP="004D2A03">
            <w:pPr>
              <w:pStyle w:val="TAH"/>
              <w:rPr>
                <w:lang w:eastAsia="en-US"/>
              </w:rPr>
            </w:pPr>
            <w:r w:rsidRPr="00B93702">
              <w:rPr>
                <w:lang w:eastAsia="en-US"/>
              </w:rPr>
              <w:t>BC2</w:t>
            </w:r>
          </w:p>
        </w:tc>
        <w:tc>
          <w:tcPr>
            <w:tcW w:w="1847" w:type="dxa"/>
          </w:tcPr>
          <w:p w14:paraId="6DF9B48D" w14:textId="77777777" w:rsidR="004D2A03" w:rsidRPr="00B93702" w:rsidRDefault="004D2A03" w:rsidP="004D2A03">
            <w:pPr>
              <w:pStyle w:val="TAH"/>
              <w:rPr>
                <w:lang w:eastAsia="ja-JP"/>
              </w:rPr>
            </w:pPr>
            <w:r w:rsidRPr="00B93702">
              <w:rPr>
                <w:lang w:eastAsia="ja-JP"/>
              </w:rPr>
              <w:t>BC3</w:t>
            </w:r>
          </w:p>
        </w:tc>
        <w:tc>
          <w:tcPr>
            <w:tcW w:w="1847" w:type="dxa"/>
            <w:gridSpan w:val="2"/>
          </w:tcPr>
          <w:p w14:paraId="1F908654" w14:textId="77777777" w:rsidR="004D2A03" w:rsidRPr="00B93702" w:rsidRDefault="004D2A03" w:rsidP="004D2A03">
            <w:pPr>
              <w:pStyle w:val="TAH"/>
              <w:rPr>
                <w:lang w:eastAsia="ja-JP"/>
              </w:rPr>
            </w:pPr>
            <w:r w:rsidRPr="00B93702">
              <w:rPr>
                <w:lang w:eastAsia="ja-JP"/>
              </w:rPr>
              <w:t>BC2</w:t>
            </w:r>
          </w:p>
        </w:tc>
      </w:tr>
      <w:tr w:rsidR="00B93702" w:rsidRPr="00B93702" w14:paraId="354B7D74" w14:textId="77777777" w:rsidTr="005D5A78">
        <w:trPr>
          <w:gridAfter w:val="1"/>
          <w:wAfter w:w="8" w:type="dxa"/>
          <w:jc w:val="center"/>
        </w:trPr>
        <w:tc>
          <w:tcPr>
            <w:tcW w:w="2447" w:type="dxa"/>
          </w:tcPr>
          <w:p w14:paraId="29719F04" w14:textId="77777777"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1665" w:type="dxa"/>
          </w:tcPr>
          <w:p w14:paraId="06EE2B0F" w14:textId="77777777" w:rsidR="004D2A03" w:rsidRPr="00B93702" w:rsidRDefault="004D2A03" w:rsidP="007459C5">
            <w:pPr>
              <w:pStyle w:val="TAL"/>
              <w:rPr>
                <w:lang w:eastAsia="en-US"/>
              </w:rPr>
            </w:pPr>
            <w:r w:rsidRPr="00B93702">
              <w:rPr>
                <w:lang w:eastAsia="en-US"/>
              </w:rPr>
              <w:t xml:space="preserve">- </w:t>
            </w:r>
          </w:p>
        </w:tc>
        <w:tc>
          <w:tcPr>
            <w:tcW w:w="1665" w:type="dxa"/>
          </w:tcPr>
          <w:p w14:paraId="79F68050" w14:textId="77777777" w:rsidR="004D2A03" w:rsidRPr="00B93702" w:rsidRDefault="004D2A03" w:rsidP="002E7A10">
            <w:pPr>
              <w:pStyle w:val="TAL"/>
              <w:rPr>
                <w:lang w:eastAsia="en-US"/>
              </w:rPr>
            </w:pPr>
            <w:r w:rsidRPr="00B93702">
              <w:rPr>
                <w:lang w:eastAsia="en-US"/>
              </w:rPr>
              <w:t>-</w:t>
            </w:r>
          </w:p>
        </w:tc>
        <w:tc>
          <w:tcPr>
            <w:tcW w:w="1847" w:type="dxa"/>
          </w:tcPr>
          <w:p w14:paraId="00A5812A" w14:textId="77777777" w:rsidR="004D2A03" w:rsidRPr="00B93702" w:rsidRDefault="004D2A03">
            <w:pPr>
              <w:pStyle w:val="TAL"/>
              <w:rPr>
                <w:lang w:eastAsia="en-US"/>
              </w:rPr>
            </w:pPr>
            <w:r w:rsidRPr="00B93702">
              <w:t>-</w:t>
            </w:r>
          </w:p>
        </w:tc>
        <w:tc>
          <w:tcPr>
            <w:tcW w:w="1839" w:type="dxa"/>
          </w:tcPr>
          <w:p w14:paraId="6858E4B9" w14:textId="77777777" w:rsidR="004D2A03" w:rsidRPr="00B93702" w:rsidRDefault="004D2A03">
            <w:pPr>
              <w:pStyle w:val="TAL"/>
              <w:rPr>
                <w:lang w:eastAsia="en-US"/>
              </w:rPr>
            </w:pPr>
            <w:r w:rsidRPr="00B93702">
              <w:rPr>
                <w:lang w:eastAsia="en-US"/>
              </w:rPr>
              <w:t>-</w:t>
            </w:r>
          </w:p>
        </w:tc>
      </w:tr>
      <w:tr w:rsidR="00B93702" w:rsidRPr="00B93702" w14:paraId="43804349" w14:textId="77777777" w:rsidTr="005D5A78">
        <w:trPr>
          <w:gridAfter w:val="1"/>
          <w:wAfter w:w="8" w:type="dxa"/>
          <w:jc w:val="center"/>
        </w:trPr>
        <w:tc>
          <w:tcPr>
            <w:tcW w:w="2447" w:type="dxa"/>
          </w:tcPr>
          <w:p w14:paraId="2C188DD4" w14:textId="77777777"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1665" w:type="dxa"/>
          </w:tcPr>
          <w:p w14:paraId="4505CAD1" w14:textId="77777777" w:rsidR="004D2A03" w:rsidRPr="00B93702" w:rsidRDefault="004D2A03" w:rsidP="007459C5">
            <w:pPr>
              <w:pStyle w:val="TAL"/>
              <w:rPr>
                <w:lang w:eastAsia="en-US"/>
              </w:rPr>
            </w:pPr>
            <w:r w:rsidRPr="00B93702">
              <w:rPr>
                <w:lang w:eastAsia="en-US"/>
              </w:rPr>
              <w:t>TC14</w:t>
            </w:r>
          </w:p>
        </w:tc>
        <w:tc>
          <w:tcPr>
            <w:tcW w:w="1665" w:type="dxa"/>
          </w:tcPr>
          <w:p w14:paraId="0A4294BD" w14:textId="77777777" w:rsidR="004D2A03" w:rsidRPr="00B93702" w:rsidRDefault="004D2A03" w:rsidP="002E7A10">
            <w:pPr>
              <w:pStyle w:val="TAL"/>
              <w:rPr>
                <w:lang w:eastAsia="en-US"/>
              </w:rPr>
            </w:pPr>
            <w:r w:rsidRPr="00B93702">
              <w:rPr>
                <w:lang w:eastAsia="en-US"/>
              </w:rPr>
              <w:t>TC14</w:t>
            </w:r>
          </w:p>
        </w:tc>
        <w:tc>
          <w:tcPr>
            <w:tcW w:w="1847" w:type="dxa"/>
          </w:tcPr>
          <w:p w14:paraId="3750BDD9" w14:textId="77777777" w:rsidR="004D2A03" w:rsidRPr="00B93702" w:rsidRDefault="004D2A03">
            <w:pPr>
              <w:pStyle w:val="TAL"/>
              <w:rPr>
                <w:lang w:eastAsia="en-US"/>
              </w:rPr>
            </w:pPr>
            <w:r w:rsidRPr="00B93702">
              <w:t>TC14</w:t>
            </w:r>
          </w:p>
        </w:tc>
        <w:tc>
          <w:tcPr>
            <w:tcW w:w="1839" w:type="dxa"/>
          </w:tcPr>
          <w:p w14:paraId="2F900799" w14:textId="77777777" w:rsidR="004D2A03" w:rsidRPr="00B93702" w:rsidRDefault="004D2A03">
            <w:pPr>
              <w:pStyle w:val="TAL"/>
              <w:rPr>
                <w:lang w:eastAsia="en-US"/>
              </w:rPr>
            </w:pPr>
            <w:r w:rsidRPr="00B93702">
              <w:rPr>
                <w:lang w:eastAsia="en-US"/>
              </w:rPr>
              <w:t>TC13, TC12*</w:t>
            </w:r>
          </w:p>
        </w:tc>
      </w:tr>
      <w:tr w:rsidR="00B93702" w:rsidRPr="00B93702" w14:paraId="4A0F3598" w14:textId="77777777" w:rsidTr="005D5A78">
        <w:trPr>
          <w:gridAfter w:val="1"/>
          <w:wAfter w:w="8" w:type="dxa"/>
          <w:trHeight w:val="892"/>
          <w:jc w:val="center"/>
        </w:trPr>
        <w:tc>
          <w:tcPr>
            <w:tcW w:w="2447" w:type="dxa"/>
          </w:tcPr>
          <w:p w14:paraId="2AA22508" w14:textId="77777777"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665" w:type="dxa"/>
          </w:tcPr>
          <w:p w14:paraId="297371C2" w14:textId="77777777" w:rsidR="004D2A03" w:rsidRPr="00B93702" w:rsidRDefault="004D2A03" w:rsidP="007459C5">
            <w:pPr>
              <w:pStyle w:val="TAL"/>
              <w:rPr>
                <w:lang w:eastAsia="en-US"/>
              </w:rPr>
            </w:pPr>
            <w:r w:rsidRPr="00B93702">
              <w:rPr>
                <w:lang w:eastAsia="en-US"/>
              </w:rPr>
              <w:t>N/A</w:t>
            </w:r>
          </w:p>
        </w:tc>
        <w:tc>
          <w:tcPr>
            <w:tcW w:w="1665" w:type="dxa"/>
          </w:tcPr>
          <w:p w14:paraId="4CDFEEC0" w14:textId="77777777" w:rsidR="004D2A03" w:rsidRPr="00B93702" w:rsidRDefault="004D2A03" w:rsidP="002E7A10">
            <w:pPr>
              <w:pStyle w:val="TAL"/>
              <w:rPr>
                <w:lang w:eastAsia="en-US"/>
              </w:rPr>
            </w:pPr>
            <w:r w:rsidRPr="00B93702">
              <w:rPr>
                <w:lang w:eastAsia="en-US"/>
              </w:rPr>
              <w:t>N/A</w:t>
            </w:r>
          </w:p>
        </w:tc>
        <w:tc>
          <w:tcPr>
            <w:tcW w:w="1847" w:type="dxa"/>
          </w:tcPr>
          <w:p w14:paraId="45D71C55" w14:textId="77777777" w:rsidR="004D2A03" w:rsidRPr="00B93702" w:rsidRDefault="004D2A03">
            <w:pPr>
              <w:pStyle w:val="TAL"/>
              <w:rPr>
                <w:lang w:eastAsia="en-US"/>
              </w:rPr>
            </w:pPr>
            <w:r w:rsidRPr="00B93702">
              <w:t>N/A</w:t>
            </w:r>
          </w:p>
        </w:tc>
        <w:tc>
          <w:tcPr>
            <w:tcW w:w="1839" w:type="dxa"/>
          </w:tcPr>
          <w:p w14:paraId="6866C7E3" w14:textId="77777777" w:rsidR="004D2A03" w:rsidRPr="00B93702" w:rsidRDefault="004D2A03">
            <w:pPr>
              <w:pStyle w:val="TAL"/>
              <w:rPr>
                <w:lang w:eastAsia="en-US"/>
              </w:rPr>
            </w:pPr>
            <w:r w:rsidRPr="00B93702">
              <w:rPr>
                <w:lang w:eastAsia="en-US"/>
              </w:rPr>
              <w:t>N/A</w:t>
            </w:r>
          </w:p>
        </w:tc>
      </w:tr>
      <w:tr w:rsidR="00B93702" w:rsidRPr="00B93702" w14:paraId="2FB16A11" w14:textId="77777777" w:rsidTr="005D5A78">
        <w:trPr>
          <w:gridAfter w:val="1"/>
          <w:wAfter w:w="8" w:type="dxa"/>
          <w:jc w:val="center"/>
        </w:trPr>
        <w:tc>
          <w:tcPr>
            <w:tcW w:w="2447" w:type="dxa"/>
            <w:vAlign w:val="center"/>
          </w:tcPr>
          <w:p w14:paraId="4487D1CC" w14:textId="77777777" w:rsidR="004D2A03" w:rsidRPr="00B93702" w:rsidRDefault="004D2A03" w:rsidP="004D2A03">
            <w:pPr>
              <w:pStyle w:val="TAL"/>
              <w:ind w:left="14"/>
              <w:rPr>
                <w:rFonts w:cs="Arial"/>
                <w:lang w:eastAsia="en-US"/>
              </w:rPr>
            </w:pPr>
            <w:r w:rsidRPr="00B93702">
              <w:rPr>
                <w:rFonts w:cs="Arial"/>
                <w:lang w:eastAsia="en-US"/>
              </w:rPr>
              <w:t>E-UTRA for DL RS power</w:t>
            </w:r>
          </w:p>
        </w:tc>
        <w:tc>
          <w:tcPr>
            <w:tcW w:w="1665" w:type="dxa"/>
          </w:tcPr>
          <w:p w14:paraId="29886730" w14:textId="77777777" w:rsidR="004D2A03" w:rsidRPr="00B93702" w:rsidRDefault="004D2A03" w:rsidP="007459C5">
            <w:pPr>
              <w:pStyle w:val="TAL"/>
              <w:rPr>
                <w:lang w:eastAsia="en-US"/>
              </w:rPr>
            </w:pPr>
            <w:r w:rsidRPr="00B93702">
              <w:rPr>
                <w:lang w:eastAsia="en-US"/>
              </w:rPr>
              <w:t>(TS 36.141)</w:t>
            </w:r>
          </w:p>
        </w:tc>
        <w:tc>
          <w:tcPr>
            <w:tcW w:w="1665" w:type="dxa"/>
          </w:tcPr>
          <w:p w14:paraId="70EB5B60" w14:textId="77777777" w:rsidR="004D2A03" w:rsidRPr="00B93702" w:rsidRDefault="004D2A03" w:rsidP="002E7A10">
            <w:pPr>
              <w:pStyle w:val="TAL"/>
              <w:rPr>
                <w:lang w:eastAsia="en-US"/>
              </w:rPr>
            </w:pPr>
            <w:r w:rsidRPr="00B93702">
              <w:rPr>
                <w:lang w:eastAsia="en-US"/>
              </w:rPr>
              <w:t>(TS 36.141)</w:t>
            </w:r>
          </w:p>
        </w:tc>
        <w:tc>
          <w:tcPr>
            <w:tcW w:w="1847" w:type="dxa"/>
          </w:tcPr>
          <w:p w14:paraId="101D61E5" w14:textId="77777777" w:rsidR="004D2A03" w:rsidRPr="00B93702" w:rsidRDefault="004D2A03">
            <w:pPr>
              <w:pStyle w:val="TAL"/>
              <w:rPr>
                <w:lang w:eastAsia="en-US"/>
              </w:rPr>
            </w:pPr>
            <w:r w:rsidRPr="00B93702">
              <w:t>(TS 36.141)</w:t>
            </w:r>
          </w:p>
        </w:tc>
        <w:tc>
          <w:tcPr>
            <w:tcW w:w="1839" w:type="dxa"/>
          </w:tcPr>
          <w:p w14:paraId="524156F2" w14:textId="77777777" w:rsidR="004D2A03" w:rsidRPr="00B93702" w:rsidRDefault="004D2A03">
            <w:pPr>
              <w:pStyle w:val="TAL"/>
              <w:rPr>
                <w:lang w:eastAsia="en-US"/>
              </w:rPr>
            </w:pPr>
            <w:r w:rsidRPr="00B93702">
              <w:rPr>
                <w:lang w:eastAsia="en-US"/>
              </w:rPr>
              <w:t>(TS 36.141)</w:t>
            </w:r>
          </w:p>
        </w:tc>
      </w:tr>
      <w:tr w:rsidR="00B93702" w:rsidRPr="00B93702" w14:paraId="3A77EB56" w14:textId="77777777" w:rsidTr="005D5A78">
        <w:trPr>
          <w:gridAfter w:val="1"/>
          <w:wAfter w:w="8" w:type="dxa"/>
          <w:jc w:val="center"/>
        </w:trPr>
        <w:tc>
          <w:tcPr>
            <w:tcW w:w="2447" w:type="dxa"/>
            <w:vAlign w:val="center"/>
          </w:tcPr>
          <w:p w14:paraId="443ED415" w14:textId="77777777" w:rsidR="004D2A03" w:rsidRPr="00B93702" w:rsidRDefault="004D2A03" w:rsidP="004D2A03">
            <w:pPr>
              <w:pStyle w:val="TAL"/>
              <w:ind w:left="14"/>
              <w:rPr>
                <w:rFonts w:cs="Arial"/>
                <w:lang w:eastAsia="en-US"/>
              </w:rPr>
            </w:pPr>
            <w:r w:rsidRPr="00B93702">
              <w:rPr>
                <w:rFonts w:cs="Arial"/>
                <w:lang w:eastAsia="en-US"/>
              </w:rPr>
              <w:t>NB-IoT for DL RS power</w:t>
            </w:r>
          </w:p>
        </w:tc>
        <w:tc>
          <w:tcPr>
            <w:tcW w:w="1665" w:type="dxa"/>
          </w:tcPr>
          <w:p w14:paraId="395B1587" w14:textId="77777777" w:rsidR="004D2A03" w:rsidRPr="00B93702" w:rsidRDefault="004D2A03" w:rsidP="007459C5">
            <w:pPr>
              <w:pStyle w:val="TAL"/>
              <w:rPr>
                <w:lang w:eastAsia="en-US"/>
              </w:rPr>
            </w:pPr>
            <w:r w:rsidRPr="00B93702">
              <w:rPr>
                <w:lang w:eastAsia="en-US"/>
              </w:rPr>
              <w:t>(TS 36.141)</w:t>
            </w:r>
          </w:p>
        </w:tc>
        <w:tc>
          <w:tcPr>
            <w:tcW w:w="1665" w:type="dxa"/>
          </w:tcPr>
          <w:p w14:paraId="7655A518" w14:textId="77777777" w:rsidR="004D2A03" w:rsidRPr="00B93702" w:rsidRDefault="004D2A03" w:rsidP="002E7A10">
            <w:pPr>
              <w:pStyle w:val="TAL"/>
              <w:rPr>
                <w:lang w:eastAsia="en-US"/>
              </w:rPr>
            </w:pPr>
            <w:r w:rsidRPr="00B93702">
              <w:rPr>
                <w:lang w:eastAsia="en-US"/>
              </w:rPr>
              <w:t>(TS 36.141)</w:t>
            </w:r>
          </w:p>
        </w:tc>
        <w:tc>
          <w:tcPr>
            <w:tcW w:w="1847" w:type="dxa"/>
          </w:tcPr>
          <w:p w14:paraId="4EAB8DBE" w14:textId="77777777" w:rsidR="004D2A03" w:rsidRPr="00B93702" w:rsidRDefault="004D2A03">
            <w:pPr>
              <w:pStyle w:val="TAL"/>
              <w:rPr>
                <w:lang w:eastAsia="en-US"/>
              </w:rPr>
            </w:pPr>
            <w:r w:rsidRPr="00B93702">
              <w:t>(TS 36.141)</w:t>
            </w:r>
          </w:p>
        </w:tc>
        <w:tc>
          <w:tcPr>
            <w:tcW w:w="1839" w:type="dxa"/>
          </w:tcPr>
          <w:p w14:paraId="26698DF6" w14:textId="77777777" w:rsidR="004D2A03" w:rsidRPr="00B93702" w:rsidRDefault="004D2A03">
            <w:pPr>
              <w:pStyle w:val="TAL"/>
              <w:rPr>
                <w:lang w:eastAsia="en-US"/>
              </w:rPr>
            </w:pPr>
            <w:r w:rsidRPr="00B93702">
              <w:rPr>
                <w:lang w:eastAsia="en-US"/>
              </w:rPr>
              <w:t>(TS 36.141)</w:t>
            </w:r>
          </w:p>
        </w:tc>
      </w:tr>
      <w:tr w:rsidR="00B93702" w:rsidRPr="00B93702" w14:paraId="1BF8C362" w14:textId="77777777" w:rsidTr="005D5A78">
        <w:trPr>
          <w:gridAfter w:val="1"/>
          <w:wAfter w:w="8" w:type="dxa"/>
          <w:jc w:val="center"/>
        </w:trPr>
        <w:tc>
          <w:tcPr>
            <w:tcW w:w="2447" w:type="dxa"/>
            <w:vAlign w:val="center"/>
          </w:tcPr>
          <w:p w14:paraId="258C1B55" w14:textId="77777777"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1665" w:type="dxa"/>
          </w:tcPr>
          <w:p w14:paraId="0B016499" w14:textId="77777777" w:rsidR="004D2A03" w:rsidRPr="00B93702" w:rsidRDefault="004D2A03" w:rsidP="007459C5">
            <w:pPr>
              <w:pStyle w:val="TAL"/>
              <w:rPr>
                <w:lang w:eastAsia="en-US"/>
              </w:rPr>
            </w:pPr>
            <w:r w:rsidRPr="00B93702">
              <w:rPr>
                <w:lang w:eastAsia="en-US"/>
              </w:rPr>
              <w:t>(TS 25.141)</w:t>
            </w:r>
          </w:p>
        </w:tc>
        <w:tc>
          <w:tcPr>
            <w:tcW w:w="1665" w:type="dxa"/>
          </w:tcPr>
          <w:p w14:paraId="4F7CF774" w14:textId="77777777" w:rsidR="004D2A03" w:rsidRPr="00B93702" w:rsidRDefault="004D2A03" w:rsidP="002E7A10">
            <w:pPr>
              <w:pStyle w:val="TAL"/>
              <w:rPr>
                <w:lang w:eastAsia="en-US"/>
              </w:rPr>
            </w:pPr>
            <w:r w:rsidRPr="00B93702">
              <w:rPr>
                <w:lang w:eastAsia="en-US"/>
              </w:rPr>
              <w:t>(TS 25.141)</w:t>
            </w:r>
          </w:p>
        </w:tc>
        <w:tc>
          <w:tcPr>
            <w:tcW w:w="1847" w:type="dxa"/>
          </w:tcPr>
          <w:p w14:paraId="082E0DFD" w14:textId="77777777" w:rsidR="004D2A03" w:rsidRPr="00B93702" w:rsidRDefault="004D2A03">
            <w:pPr>
              <w:pStyle w:val="TAL"/>
              <w:rPr>
                <w:lang w:eastAsia="en-US"/>
              </w:rPr>
            </w:pPr>
            <w:r w:rsidRPr="00B93702">
              <w:t>(TS 25.141)</w:t>
            </w:r>
          </w:p>
        </w:tc>
        <w:tc>
          <w:tcPr>
            <w:tcW w:w="1839" w:type="dxa"/>
          </w:tcPr>
          <w:p w14:paraId="69DB4526" w14:textId="77777777" w:rsidR="004D2A03" w:rsidRPr="00B93702" w:rsidRDefault="004D2A03">
            <w:pPr>
              <w:pStyle w:val="TAL"/>
              <w:rPr>
                <w:lang w:eastAsia="en-US"/>
              </w:rPr>
            </w:pPr>
            <w:r w:rsidRPr="00B93702">
              <w:rPr>
                <w:lang w:eastAsia="en-US"/>
              </w:rPr>
              <w:t>(TS 25.141)*</w:t>
            </w:r>
          </w:p>
        </w:tc>
      </w:tr>
      <w:tr w:rsidR="00B93702" w:rsidRPr="00B93702" w14:paraId="55017436" w14:textId="77777777" w:rsidTr="005D5A78">
        <w:trPr>
          <w:gridAfter w:val="1"/>
          <w:wAfter w:w="8" w:type="dxa"/>
          <w:jc w:val="center"/>
        </w:trPr>
        <w:tc>
          <w:tcPr>
            <w:tcW w:w="2447" w:type="dxa"/>
            <w:vAlign w:val="center"/>
          </w:tcPr>
          <w:p w14:paraId="316C54C1" w14:textId="77777777"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1665" w:type="dxa"/>
          </w:tcPr>
          <w:p w14:paraId="23FC34E6" w14:textId="77777777" w:rsidR="004D2A03" w:rsidRPr="00B93702" w:rsidRDefault="004D2A03" w:rsidP="007459C5">
            <w:pPr>
              <w:pStyle w:val="TAL"/>
              <w:rPr>
                <w:lang w:eastAsia="en-US"/>
              </w:rPr>
            </w:pPr>
            <w:r w:rsidRPr="00B93702">
              <w:rPr>
                <w:lang w:eastAsia="en-US"/>
              </w:rPr>
              <w:t>(TS 25.141)</w:t>
            </w:r>
          </w:p>
        </w:tc>
        <w:tc>
          <w:tcPr>
            <w:tcW w:w="1665" w:type="dxa"/>
          </w:tcPr>
          <w:p w14:paraId="1D862BA8" w14:textId="77777777" w:rsidR="004D2A03" w:rsidRPr="00B93702" w:rsidRDefault="004D2A03" w:rsidP="002E7A10">
            <w:pPr>
              <w:pStyle w:val="TAL"/>
              <w:rPr>
                <w:lang w:eastAsia="en-US"/>
              </w:rPr>
            </w:pPr>
            <w:r w:rsidRPr="00B93702">
              <w:rPr>
                <w:lang w:eastAsia="en-US"/>
              </w:rPr>
              <w:t>(TS 25.141)</w:t>
            </w:r>
          </w:p>
        </w:tc>
        <w:tc>
          <w:tcPr>
            <w:tcW w:w="1847" w:type="dxa"/>
          </w:tcPr>
          <w:p w14:paraId="3F45862D" w14:textId="77777777" w:rsidR="004D2A03" w:rsidRPr="00B93702" w:rsidRDefault="004D2A03">
            <w:pPr>
              <w:pStyle w:val="TAL"/>
              <w:rPr>
                <w:lang w:eastAsia="en-US"/>
              </w:rPr>
            </w:pPr>
            <w:r w:rsidRPr="00B93702">
              <w:t>(TS 25.141)</w:t>
            </w:r>
          </w:p>
        </w:tc>
        <w:tc>
          <w:tcPr>
            <w:tcW w:w="1839" w:type="dxa"/>
          </w:tcPr>
          <w:p w14:paraId="69394463" w14:textId="77777777" w:rsidR="004D2A03" w:rsidRPr="00B93702" w:rsidRDefault="004D2A03">
            <w:pPr>
              <w:pStyle w:val="TAL"/>
              <w:rPr>
                <w:lang w:eastAsia="en-US"/>
              </w:rPr>
            </w:pPr>
            <w:r w:rsidRPr="00B93702">
              <w:rPr>
                <w:lang w:eastAsia="en-US"/>
              </w:rPr>
              <w:t>(TS 25.141)*</w:t>
            </w:r>
          </w:p>
        </w:tc>
      </w:tr>
      <w:tr w:rsidR="00B93702" w:rsidRPr="00B93702" w14:paraId="5519F33A" w14:textId="77777777" w:rsidTr="005D5A78">
        <w:trPr>
          <w:gridAfter w:val="1"/>
          <w:wAfter w:w="8" w:type="dxa"/>
          <w:jc w:val="center"/>
        </w:trPr>
        <w:tc>
          <w:tcPr>
            <w:tcW w:w="2447" w:type="dxa"/>
            <w:vAlign w:val="center"/>
          </w:tcPr>
          <w:p w14:paraId="33D42B30" w14:textId="77777777"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1665" w:type="dxa"/>
          </w:tcPr>
          <w:p w14:paraId="6D8995AB" w14:textId="77777777" w:rsidR="004D2A03" w:rsidRPr="00B93702" w:rsidRDefault="004D2A03" w:rsidP="007459C5">
            <w:pPr>
              <w:pStyle w:val="TAL"/>
              <w:rPr>
                <w:lang w:eastAsia="en-US"/>
              </w:rPr>
            </w:pPr>
            <w:r w:rsidRPr="00B93702">
              <w:rPr>
                <w:lang w:eastAsia="en-US"/>
              </w:rPr>
              <w:t>N/A</w:t>
            </w:r>
          </w:p>
        </w:tc>
        <w:tc>
          <w:tcPr>
            <w:tcW w:w="1665" w:type="dxa"/>
          </w:tcPr>
          <w:p w14:paraId="523FBB07" w14:textId="77777777" w:rsidR="004D2A03" w:rsidRPr="00B93702" w:rsidRDefault="004D2A03" w:rsidP="002E7A10">
            <w:pPr>
              <w:pStyle w:val="TAL"/>
              <w:rPr>
                <w:lang w:eastAsia="en-US"/>
              </w:rPr>
            </w:pPr>
            <w:r w:rsidRPr="00B93702">
              <w:rPr>
                <w:lang w:eastAsia="en-US"/>
              </w:rPr>
              <w:t>N/A</w:t>
            </w:r>
          </w:p>
        </w:tc>
        <w:tc>
          <w:tcPr>
            <w:tcW w:w="1847" w:type="dxa"/>
          </w:tcPr>
          <w:p w14:paraId="71F6E9C2" w14:textId="77777777" w:rsidR="004D2A03" w:rsidRPr="00B93702" w:rsidRDefault="004D2A03">
            <w:pPr>
              <w:pStyle w:val="TAL"/>
              <w:rPr>
                <w:lang w:eastAsia="en-US"/>
              </w:rPr>
            </w:pPr>
            <w:r w:rsidRPr="00B93702">
              <w:t>N/A</w:t>
            </w:r>
          </w:p>
        </w:tc>
        <w:tc>
          <w:tcPr>
            <w:tcW w:w="1839" w:type="dxa"/>
          </w:tcPr>
          <w:p w14:paraId="2872BF19" w14:textId="77777777" w:rsidR="004D2A03" w:rsidRPr="00B93702" w:rsidRDefault="004D2A03">
            <w:pPr>
              <w:pStyle w:val="TAL"/>
              <w:rPr>
                <w:lang w:eastAsia="en-US"/>
              </w:rPr>
            </w:pPr>
            <w:r w:rsidRPr="00B93702">
              <w:rPr>
                <w:lang w:eastAsia="en-US"/>
              </w:rPr>
              <w:t>N/A</w:t>
            </w:r>
          </w:p>
        </w:tc>
      </w:tr>
      <w:tr w:rsidR="00B93702" w:rsidRPr="00B93702" w14:paraId="44415BE1" w14:textId="77777777" w:rsidTr="005D5A78">
        <w:trPr>
          <w:gridAfter w:val="1"/>
          <w:wAfter w:w="8" w:type="dxa"/>
          <w:jc w:val="center"/>
        </w:trPr>
        <w:tc>
          <w:tcPr>
            <w:tcW w:w="2447" w:type="dxa"/>
            <w:vAlign w:val="center"/>
          </w:tcPr>
          <w:p w14:paraId="5F94ED68" w14:textId="77777777"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1665" w:type="dxa"/>
          </w:tcPr>
          <w:p w14:paraId="6F6499DA" w14:textId="77777777" w:rsidR="004D2A03" w:rsidRPr="00B93702" w:rsidRDefault="004D2A03" w:rsidP="007459C5">
            <w:pPr>
              <w:pStyle w:val="TAL"/>
              <w:rPr>
                <w:lang w:eastAsia="en-US"/>
              </w:rPr>
            </w:pPr>
            <w:r w:rsidRPr="00B93702">
              <w:rPr>
                <w:lang w:eastAsia="en-US"/>
              </w:rPr>
              <w:t xml:space="preserve">- </w:t>
            </w:r>
          </w:p>
        </w:tc>
        <w:tc>
          <w:tcPr>
            <w:tcW w:w="1665" w:type="dxa"/>
          </w:tcPr>
          <w:p w14:paraId="016F2FB1" w14:textId="77777777" w:rsidR="004D2A03" w:rsidRPr="00B93702" w:rsidRDefault="004D2A03" w:rsidP="002E7A10">
            <w:pPr>
              <w:pStyle w:val="TAL"/>
              <w:rPr>
                <w:lang w:eastAsia="en-US"/>
              </w:rPr>
            </w:pPr>
            <w:r w:rsidRPr="00B93702">
              <w:rPr>
                <w:lang w:eastAsia="en-US"/>
              </w:rPr>
              <w:t>-</w:t>
            </w:r>
          </w:p>
        </w:tc>
        <w:tc>
          <w:tcPr>
            <w:tcW w:w="1847" w:type="dxa"/>
          </w:tcPr>
          <w:p w14:paraId="21855792" w14:textId="77777777" w:rsidR="004D2A03" w:rsidRPr="00B93702" w:rsidRDefault="004D2A03">
            <w:pPr>
              <w:pStyle w:val="TAL"/>
              <w:rPr>
                <w:lang w:eastAsia="en-US"/>
              </w:rPr>
            </w:pPr>
            <w:r w:rsidRPr="00B93702">
              <w:t>-</w:t>
            </w:r>
          </w:p>
        </w:tc>
        <w:tc>
          <w:tcPr>
            <w:tcW w:w="1839" w:type="dxa"/>
          </w:tcPr>
          <w:p w14:paraId="137D2D59" w14:textId="77777777" w:rsidR="004D2A03" w:rsidRPr="00B93702" w:rsidRDefault="004D2A03">
            <w:pPr>
              <w:pStyle w:val="TAL"/>
              <w:rPr>
                <w:lang w:eastAsia="en-US"/>
              </w:rPr>
            </w:pPr>
            <w:r w:rsidRPr="00B93702">
              <w:rPr>
                <w:lang w:eastAsia="en-US"/>
              </w:rPr>
              <w:t>-</w:t>
            </w:r>
          </w:p>
        </w:tc>
      </w:tr>
      <w:tr w:rsidR="00B93702" w:rsidRPr="00B93702" w14:paraId="43BEC43B" w14:textId="77777777" w:rsidTr="005D5A78">
        <w:trPr>
          <w:gridAfter w:val="1"/>
          <w:wAfter w:w="8" w:type="dxa"/>
          <w:jc w:val="center"/>
        </w:trPr>
        <w:tc>
          <w:tcPr>
            <w:tcW w:w="2447" w:type="dxa"/>
            <w:vAlign w:val="center"/>
          </w:tcPr>
          <w:p w14:paraId="1A6E8CD6" w14:textId="77777777"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14:paraId="1E1DB17B" w14:textId="77777777" w:rsidR="004D2A03" w:rsidRPr="00B93702" w:rsidRDefault="004D2A03" w:rsidP="007459C5">
            <w:pPr>
              <w:pStyle w:val="TAL"/>
              <w:rPr>
                <w:lang w:eastAsia="en-US"/>
              </w:rPr>
            </w:pPr>
            <w:r w:rsidRPr="00B93702">
              <w:rPr>
                <w:lang w:eastAsia="en-US"/>
              </w:rPr>
              <w:t>(TS 36.141)</w:t>
            </w:r>
          </w:p>
        </w:tc>
        <w:tc>
          <w:tcPr>
            <w:tcW w:w="1665" w:type="dxa"/>
          </w:tcPr>
          <w:p w14:paraId="742E76F3" w14:textId="77777777" w:rsidR="004D2A03" w:rsidRPr="00B93702" w:rsidRDefault="004D2A03" w:rsidP="002E7A10">
            <w:pPr>
              <w:pStyle w:val="TAL"/>
              <w:rPr>
                <w:lang w:eastAsia="en-US"/>
              </w:rPr>
            </w:pPr>
            <w:r w:rsidRPr="00B93702">
              <w:rPr>
                <w:lang w:eastAsia="en-US"/>
              </w:rPr>
              <w:t>(TS 36.141)</w:t>
            </w:r>
          </w:p>
        </w:tc>
        <w:tc>
          <w:tcPr>
            <w:tcW w:w="1847" w:type="dxa"/>
          </w:tcPr>
          <w:p w14:paraId="35963C1E" w14:textId="77777777" w:rsidR="004D2A03" w:rsidRPr="00B93702" w:rsidRDefault="004D2A03">
            <w:pPr>
              <w:pStyle w:val="TAL"/>
              <w:rPr>
                <w:lang w:eastAsia="en-US"/>
              </w:rPr>
            </w:pPr>
            <w:r w:rsidRPr="00B93702">
              <w:t>(TS 36.141)</w:t>
            </w:r>
          </w:p>
        </w:tc>
        <w:tc>
          <w:tcPr>
            <w:tcW w:w="1839" w:type="dxa"/>
          </w:tcPr>
          <w:p w14:paraId="5F8D1DD8" w14:textId="77777777" w:rsidR="004D2A03" w:rsidRPr="00B93702" w:rsidRDefault="004D2A03">
            <w:pPr>
              <w:pStyle w:val="TAL"/>
              <w:rPr>
                <w:lang w:eastAsia="en-US"/>
              </w:rPr>
            </w:pPr>
            <w:r w:rsidRPr="00B93702">
              <w:rPr>
                <w:lang w:eastAsia="en-US"/>
              </w:rPr>
              <w:t>(TS 36.141)</w:t>
            </w:r>
          </w:p>
        </w:tc>
      </w:tr>
      <w:tr w:rsidR="00B93702" w:rsidRPr="00B93702" w14:paraId="56FEC8E0" w14:textId="77777777" w:rsidTr="005D5A78">
        <w:trPr>
          <w:gridAfter w:val="1"/>
          <w:wAfter w:w="8" w:type="dxa"/>
          <w:jc w:val="center"/>
        </w:trPr>
        <w:tc>
          <w:tcPr>
            <w:tcW w:w="2447" w:type="dxa"/>
            <w:vAlign w:val="center"/>
          </w:tcPr>
          <w:p w14:paraId="087AE055"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14:paraId="6CFCC8A2" w14:textId="77777777" w:rsidR="004D2A03" w:rsidRPr="00B93702" w:rsidRDefault="004D2A03" w:rsidP="007459C5">
            <w:pPr>
              <w:pStyle w:val="TAL"/>
              <w:rPr>
                <w:lang w:eastAsia="en-US"/>
              </w:rPr>
            </w:pPr>
            <w:r w:rsidRPr="00B93702">
              <w:rPr>
                <w:lang w:eastAsia="en-US"/>
              </w:rPr>
              <w:t>(TS 25.141)</w:t>
            </w:r>
          </w:p>
        </w:tc>
        <w:tc>
          <w:tcPr>
            <w:tcW w:w="1665" w:type="dxa"/>
          </w:tcPr>
          <w:p w14:paraId="38A9F20D" w14:textId="77777777" w:rsidR="004D2A03" w:rsidRPr="00B93702" w:rsidRDefault="004D2A03" w:rsidP="002E7A10">
            <w:pPr>
              <w:pStyle w:val="TAL"/>
              <w:rPr>
                <w:lang w:eastAsia="en-US"/>
              </w:rPr>
            </w:pPr>
            <w:r w:rsidRPr="00B93702">
              <w:rPr>
                <w:lang w:eastAsia="en-US"/>
              </w:rPr>
              <w:t>(TS 25.141)</w:t>
            </w:r>
          </w:p>
        </w:tc>
        <w:tc>
          <w:tcPr>
            <w:tcW w:w="1847" w:type="dxa"/>
          </w:tcPr>
          <w:p w14:paraId="6AB7B8A8" w14:textId="77777777" w:rsidR="004D2A03" w:rsidRPr="00B93702" w:rsidRDefault="004D2A03">
            <w:pPr>
              <w:pStyle w:val="TAL"/>
              <w:rPr>
                <w:lang w:eastAsia="en-US"/>
              </w:rPr>
            </w:pPr>
            <w:r w:rsidRPr="00B93702">
              <w:t>(TS 25.141)</w:t>
            </w:r>
          </w:p>
        </w:tc>
        <w:tc>
          <w:tcPr>
            <w:tcW w:w="1839" w:type="dxa"/>
          </w:tcPr>
          <w:p w14:paraId="2534005D" w14:textId="77777777" w:rsidR="004D2A03" w:rsidRPr="00B93702" w:rsidRDefault="004D2A03">
            <w:pPr>
              <w:pStyle w:val="TAL"/>
              <w:rPr>
                <w:lang w:eastAsia="en-US"/>
              </w:rPr>
            </w:pPr>
            <w:r w:rsidRPr="00B93702">
              <w:rPr>
                <w:lang w:eastAsia="en-US"/>
              </w:rPr>
              <w:t>(TS 25.141)*</w:t>
            </w:r>
          </w:p>
        </w:tc>
      </w:tr>
      <w:tr w:rsidR="00B93702" w:rsidRPr="00B93702" w14:paraId="7C640B41" w14:textId="77777777" w:rsidTr="005D5A78">
        <w:trPr>
          <w:gridAfter w:val="1"/>
          <w:wAfter w:w="8" w:type="dxa"/>
          <w:jc w:val="center"/>
        </w:trPr>
        <w:tc>
          <w:tcPr>
            <w:tcW w:w="2447" w:type="dxa"/>
            <w:vAlign w:val="center"/>
          </w:tcPr>
          <w:p w14:paraId="076D1218"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14:paraId="7E5BD897" w14:textId="77777777" w:rsidR="004D2A03" w:rsidRPr="00B93702" w:rsidRDefault="004D2A03" w:rsidP="007459C5">
            <w:pPr>
              <w:pStyle w:val="TAL"/>
              <w:rPr>
                <w:lang w:eastAsia="en-US"/>
              </w:rPr>
            </w:pPr>
            <w:r w:rsidRPr="00B93702">
              <w:rPr>
                <w:lang w:eastAsia="en-US"/>
              </w:rPr>
              <w:t>N/A</w:t>
            </w:r>
          </w:p>
        </w:tc>
        <w:tc>
          <w:tcPr>
            <w:tcW w:w="1665" w:type="dxa"/>
          </w:tcPr>
          <w:p w14:paraId="249109B3" w14:textId="77777777" w:rsidR="004D2A03" w:rsidRPr="00B93702" w:rsidRDefault="004D2A03" w:rsidP="002E7A10">
            <w:pPr>
              <w:pStyle w:val="TAL"/>
              <w:rPr>
                <w:lang w:eastAsia="en-US"/>
              </w:rPr>
            </w:pPr>
            <w:r w:rsidRPr="00B93702">
              <w:rPr>
                <w:lang w:eastAsia="en-US"/>
              </w:rPr>
              <w:t>N/A</w:t>
            </w:r>
          </w:p>
        </w:tc>
        <w:tc>
          <w:tcPr>
            <w:tcW w:w="1847" w:type="dxa"/>
          </w:tcPr>
          <w:p w14:paraId="6B2DE0C8" w14:textId="77777777" w:rsidR="004D2A03" w:rsidRPr="00B93702" w:rsidRDefault="004D2A03">
            <w:pPr>
              <w:pStyle w:val="TAL"/>
              <w:rPr>
                <w:lang w:eastAsia="en-US"/>
              </w:rPr>
            </w:pPr>
            <w:r w:rsidRPr="00B93702">
              <w:t>N/A</w:t>
            </w:r>
          </w:p>
        </w:tc>
        <w:tc>
          <w:tcPr>
            <w:tcW w:w="1839" w:type="dxa"/>
          </w:tcPr>
          <w:p w14:paraId="5A1540CE" w14:textId="77777777" w:rsidR="004D2A03" w:rsidRPr="00B93702" w:rsidRDefault="004D2A03">
            <w:pPr>
              <w:pStyle w:val="TAL"/>
              <w:rPr>
                <w:lang w:eastAsia="en-US"/>
              </w:rPr>
            </w:pPr>
            <w:r w:rsidRPr="00B93702">
              <w:rPr>
                <w:lang w:eastAsia="en-US"/>
              </w:rPr>
              <w:t>N/A</w:t>
            </w:r>
          </w:p>
        </w:tc>
      </w:tr>
      <w:tr w:rsidR="00B93702" w:rsidRPr="00B93702" w14:paraId="62DFB62F" w14:textId="77777777" w:rsidTr="005D5A78">
        <w:trPr>
          <w:gridAfter w:val="1"/>
          <w:wAfter w:w="8" w:type="dxa"/>
          <w:jc w:val="center"/>
        </w:trPr>
        <w:tc>
          <w:tcPr>
            <w:tcW w:w="2447" w:type="dxa"/>
          </w:tcPr>
          <w:p w14:paraId="2510B673" w14:textId="77777777" w:rsidR="004D2A03" w:rsidRPr="00B93702" w:rsidRDefault="004D2A03" w:rsidP="004D2A03">
            <w:pPr>
              <w:pStyle w:val="TAL"/>
              <w:rPr>
                <w:rFonts w:cs="Arial"/>
                <w:lang w:eastAsia="en-US"/>
              </w:rPr>
            </w:pPr>
            <w:r w:rsidRPr="00B93702">
              <w:rPr>
                <w:rFonts w:cs="Arial"/>
                <w:lang w:eastAsia="en-US"/>
              </w:rPr>
              <w:t>GSM/EDGE</w:t>
            </w:r>
          </w:p>
        </w:tc>
        <w:tc>
          <w:tcPr>
            <w:tcW w:w="1665" w:type="dxa"/>
          </w:tcPr>
          <w:p w14:paraId="0D341ABE" w14:textId="77777777" w:rsidR="004D2A03" w:rsidRPr="00B93702" w:rsidRDefault="004D2A03" w:rsidP="007459C5">
            <w:pPr>
              <w:pStyle w:val="TAL"/>
              <w:rPr>
                <w:lang w:eastAsia="en-US"/>
              </w:rPr>
            </w:pPr>
            <w:r w:rsidRPr="00B93702">
              <w:rPr>
                <w:lang w:eastAsia="en-US"/>
              </w:rPr>
              <w:t>N/A</w:t>
            </w:r>
          </w:p>
        </w:tc>
        <w:tc>
          <w:tcPr>
            <w:tcW w:w="1665" w:type="dxa"/>
          </w:tcPr>
          <w:p w14:paraId="22F2B102" w14:textId="77777777" w:rsidR="004D2A03" w:rsidRPr="00B93702" w:rsidRDefault="004D2A03" w:rsidP="002E7A10">
            <w:pPr>
              <w:pStyle w:val="TAL"/>
              <w:rPr>
                <w:lang w:eastAsia="en-US"/>
              </w:rPr>
            </w:pPr>
            <w:r w:rsidRPr="00B93702">
              <w:rPr>
                <w:lang w:eastAsia="en-US"/>
              </w:rPr>
              <w:t>N/A</w:t>
            </w:r>
          </w:p>
        </w:tc>
        <w:tc>
          <w:tcPr>
            <w:tcW w:w="1847" w:type="dxa"/>
          </w:tcPr>
          <w:p w14:paraId="537D663A" w14:textId="77777777" w:rsidR="004D2A03" w:rsidRPr="00B93702" w:rsidRDefault="004D2A03">
            <w:pPr>
              <w:pStyle w:val="TAL"/>
              <w:rPr>
                <w:lang w:eastAsia="en-US"/>
              </w:rPr>
            </w:pPr>
            <w:r w:rsidRPr="00B93702">
              <w:t>N/A</w:t>
            </w:r>
          </w:p>
        </w:tc>
        <w:tc>
          <w:tcPr>
            <w:tcW w:w="1839" w:type="dxa"/>
          </w:tcPr>
          <w:p w14:paraId="0CC7AA5F" w14:textId="77777777" w:rsidR="004D2A03" w:rsidRPr="00B93702" w:rsidRDefault="004D2A03">
            <w:pPr>
              <w:pStyle w:val="TAL"/>
              <w:rPr>
                <w:lang w:eastAsia="en-US"/>
              </w:rPr>
            </w:pPr>
            <w:r w:rsidRPr="00B93702">
              <w:rPr>
                <w:lang w:eastAsia="en-US"/>
              </w:rPr>
              <w:t>TC13</w:t>
            </w:r>
          </w:p>
        </w:tc>
      </w:tr>
      <w:tr w:rsidR="00B93702" w:rsidRPr="00B93702" w14:paraId="1544029B" w14:textId="77777777" w:rsidTr="005D5A78">
        <w:trPr>
          <w:gridAfter w:val="1"/>
          <w:wAfter w:w="8" w:type="dxa"/>
          <w:jc w:val="center"/>
        </w:trPr>
        <w:tc>
          <w:tcPr>
            <w:tcW w:w="2447" w:type="dxa"/>
          </w:tcPr>
          <w:p w14:paraId="3B5D0157" w14:textId="77777777" w:rsidR="004D2A03" w:rsidRPr="00B93702" w:rsidRDefault="004D2A03" w:rsidP="004D2A03">
            <w:pPr>
              <w:pStyle w:val="TAL"/>
              <w:rPr>
                <w:rFonts w:cs="Arial"/>
                <w:lang w:eastAsia="en-US"/>
              </w:rPr>
            </w:pPr>
            <w:r w:rsidRPr="00B93702">
              <w:rPr>
                <w:rFonts w:cs="Arial"/>
                <w:lang w:eastAsia="en-US"/>
              </w:rPr>
              <w:t>NB-IoT</w:t>
            </w:r>
          </w:p>
        </w:tc>
        <w:tc>
          <w:tcPr>
            <w:tcW w:w="1665" w:type="dxa"/>
          </w:tcPr>
          <w:p w14:paraId="7A093F64" w14:textId="77777777" w:rsidR="004D2A03" w:rsidRPr="00B93702" w:rsidRDefault="004D2A03" w:rsidP="007459C5">
            <w:pPr>
              <w:pStyle w:val="TAL"/>
              <w:rPr>
                <w:lang w:eastAsia="en-US"/>
              </w:rPr>
            </w:pPr>
            <w:r w:rsidRPr="00B93702">
              <w:rPr>
                <w:lang w:eastAsia="en-US"/>
              </w:rPr>
              <w:t>(TS 36.141)</w:t>
            </w:r>
          </w:p>
        </w:tc>
        <w:tc>
          <w:tcPr>
            <w:tcW w:w="1665" w:type="dxa"/>
          </w:tcPr>
          <w:p w14:paraId="4FD1E8E5" w14:textId="77777777" w:rsidR="004D2A03" w:rsidRPr="00B93702" w:rsidRDefault="004D2A03" w:rsidP="002E7A10">
            <w:pPr>
              <w:pStyle w:val="TAL"/>
              <w:rPr>
                <w:lang w:eastAsia="en-US"/>
              </w:rPr>
            </w:pPr>
            <w:r w:rsidRPr="00B93702">
              <w:rPr>
                <w:lang w:eastAsia="en-US"/>
              </w:rPr>
              <w:t>(TS 36.141)</w:t>
            </w:r>
          </w:p>
        </w:tc>
        <w:tc>
          <w:tcPr>
            <w:tcW w:w="1847" w:type="dxa"/>
          </w:tcPr>
          <w:p w14:paraId="42E085EA" w14:textId="77777777" w:rsidR="004D2A03" w:rsidRPr="00B93702" w:rsidRDefault="004D2A03">
            <w:pPr>
              <w:pStyle w:val="TAL"/>
              <w:rPr>
                <w:lang w:eastAsia="en-US"/>
              </w:rPr>
            </w:pPr>
            <w:r w:rsidRPr="00B93702">
              <w:t>(TS 36.141)</w:t>
            </w:r>
          </w:p>
        </w:tc>
        <w:tc>
          <w:tcPr>
            <w:tcW w:w="1839" w:type="dxa"/>
          </w:tcPr>
          <w:p w14:paraId="3A7E2AFD" w14:textId="77777777" w:rsidR="004D2A03" w:rsidRPr="00B93702" w:rsidRDefault="004D2A03">
            <w:pPr>
              <w:pStyle w:val="TAL"/>
              <w:rPr>
                <w:lang w:eastAsia="en-US"/>
              </w:rPr>
            </w:pPr>
            <w:r w:rsidRPr="00B93702">
              <w:rPr>
                <w:lang w:eastAsia="en-US"/>
              </w:rPr>
              <w:t>(TS 36.141)</w:t>
            </w:r>
          </w:p>
        </w:tc>
      </w:tr>
      <w:tr w:rsidR="00B93702" w:rsidRPr="00B93702" w14:paraId="52C861B6" w14:textId="77777777" w:rsidTr="005D5A78">
        <w:trPr>
          <w:gridAfter w:val="1"/>
          <w:wAfter w:w="8" w:type="dxa"/>
          <w:jc w:val="center"/>
        </w:trPr>
        <w:tc>
          <w:tcPr>
            <w:tcW w:w="2447" w:type="dxa"/>
            <w:vAlign w:val="center"/>
          </w:tcPr>
          <w:p w14:paraId="6D24ADDA" w14:textId="77777777"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1665" w:type="dxa"/>
          </w:tcPr>
          <w:p w14:paraId="332E7138" w14:textId="77777777" w:rsidR="004D2A03" w:rsidRPr="00B93702" w:rsidRDefault="004D2A03" w:rsidP="007459C5">
            <w:pPr>
              <w:pStyle w:val="TAL"/>
              <w:rPr>
                <w:lang w:eastAsia="en-US"/>
              </w:rPr>
            </w:pPr>
            <w:r w:rsidRPr="00B93702">
              <w:rPr>
                <w:lang w:eastAsia="en-US"/>
              </w:rPr>
              <w:t xml:space="preserve">- </w:t>
            </w:r>
          </w:p>
        </w:tc>
        <w:tc>
          <w:tcPr>
            <w:tcW w:w="1665" w:type="dxa"/>
          </w:tcPr>
          <w:p w14:paraId="17BA2FE9" w14:textId="77777777" w:rsidR="004D2A03" w:rsidRPr="00B93702" w:rsidRDefault="004D2A03" w:rsidP="002E7A10">
            <w:pPr>
              <w:pStyle w:val="TAL"/>
              <w:rPr>
                <w:lang w:eastAsia="en-US"/>
              </w:rPr>
            </w:pPr>
            <w:r w:rsidRPr="00B93702">
              <w:rPr>
                <w:lang w:eastAsia="en-US"/>
              </w:rPr>
              <w:t>-</w:t>
            </w:r>
          </w:p>
        </w:tc>
        <w:tc>
          <w:tcPr>
            <w:tcW w:w="1847" w:type="dxa"/>
          </w:tcPr>
          <w:p w14:paraId="5CCCCAD2" w14:textId="77777777" w:rsidR="004D2A03" w:rsidRPr="00B93702" w:rsidRDefault="004D2A03">
            <w:pPr>
              <w:pStyle w:val="TAL"/>
              <w:rPr>
                <w:lang w:eastAsia="en-US"/>
              </w:rPr>
            </w:pPr>
            <w:r w:rsidRPr="00B93702">
              <w:t>-</w:t>
            </w:r>
          </w:p>
        </w:tc>
        <w:tc>
          <w:tcPr>
            <w:tcW w:w="1839" w:type="dxa"/>
          </w:tcPr>
          <w:p w14:paraId="378DB793" w14:textId="77777777" w:rsidR="004D2A03" w:rsidRPr="00B93702" w:rsidRDefault="004D2A03">
            <w:pPr>
              <w:pStyle w:val="TAL"/>
              <w:rPr>
                <w:lang w:eastAsia="en-US"/>
              </w:rPr>
            </w:pPr>
            <w:r w:rsidRPr="00B93702">
              <w:rPr>
                <w:lang w:eastAsia="en-US"/>
              </w:rPr>
              <w:t>-</w:t>
            </w:r>
          </w:p>
        </w:tc>
      </w:tr>
      <w:tr w:rsidR="00B93702" w:rsidRPr="00B93702" w14:paraId="000FD5FC" w14:textId="77777777" w:rsidTr="005D5A78">
        <w:trPr>
          <w:gridAfter w:val="1"/>
          <w:wAfter w:w="8" w:type="dxa"/>
          <w:jc w:val="center"/>
        </w:trPr>
        <w:tc>
          <w:tcPr>
            <w:tcW w:w="2447" w:type="dxa"/>
            <w:vAlign w:val="center"/>
          </w:tcPr>
          <w:p w14:paraId="6C595EC1" w14:textId="77777777" w:rsidR="004D2A03" w:rsidRPr="00B93702" w:rsidRDefault="004D2A03" w:rsidP="004D2A03">
            <w:pPr>
              <w:pStyle w:val="TAL"/>
              <w:ind w:left="14"/>
              <w:rPr>
                <w:rFonts w:cs="Arial"/>
                <w:lang w:eastAsia="en-US"/>
              </w:rPr>
            </w:pPr>
            <w:r w:rsidRPr="00B93702">
              <w:rPr>
                <w:rFonts w:cs="Arial"/>
                <w:lang w:eastAsia="en-US"/>
              </w:rPr>
              <w:t>Transmitter OFF power</w:t>
            </w:r>
          </w:p>
        </w:tc>
        <w:tc>
          <w:tcPr>
            <w:tcW w:w="1665" w:type="dxa"/>
          </w:tcPr>
          <w:p w14:paraId="3B94F193" w14:textId="77777777" w:rsidR="004D2A03" w:rsidRPr="00B93702" w:rsidRDefault="004D2A03" w:rsidP="007459C5">
            <w:pPr>
              <w:pStyle w:val="TAL"/>
              <w:rPr>
                <w:lang w:eastAsia="en-US"/>
              </w:rPr>
            </w:pPr>
            <w:r w:rsidRPr="00B93702">
              <w:rPr>
                <w:lang w:eastAsia="en-US"/>
              </w:rPr>
              <w:t>N/A</w:t>
            </w:r>
          </w:p>
        </w:tc>
        <w:tc>
          <w:tcPr>
            <w:tcW w:w="1665" w:type="dxa"/>
          </w:tcPr>
          <w:p w14:paraId="5C0457C3" w14:textId="77777777" w:rsidR="004D2A03" w:rsidRPr="00B93702" w:rsidRDefault="004D2A03" w:rsidP="002E7A10">
            <w:pPr>
              <w:pStyle w:val="TAL"/>
              <w:rPr>
                <w:lang w:eastAsia="en-US"/>
              </w:rPr>
            </w:pPr>
            <w:r w:rsidRPr="00B93702">
              <w:rPr>
                <w:lang w:eastAsia="en-US"/>
              </w:rPr>
              <w:t>N/A</w:t>
            </w:r>
          </w:p>
        </w:tc>
        <w:tc>
          <w:tcPr>
            <w:tcW w:w="1847" w:type="dxa"/>
          </w:tcPr>
          <w:p w14:paraId="2DA7B8FF" w14:textId="77777777" w:rsidR="004D2A03" w:rsidRPr="00B93702" w:rsidRDefault="004D2A03">
            <w:pPr>
              <w:pStyle w:val="TAL"/>
              <w:rPr>
                <w:lang w:eastAsia="en-US"/>
              </w:rPr>
            </w:pPr>
            <w:r w:rsidRPr="00B93702">
              <w:t>TC14</w:t>
            </w:r>
          </w:p>
        </w:tc>
        <w:tc>
          <w:tcPr>
            <w:tcW w:w="1839" w:type="dxa"/>
          </w:tcPr>
          <w:p w14:paraId="1670CA5C" w14:textId="77777777" w:rsidR="004D2A03" w:rsidRPr="00B93702" w:rsidRDefault="004D2A03">
            <w:pPr>
              <w:pStyle w:val="TAL"/>
              <w:rPr>
                <w:lang w:eastAsia="en-US"/>
              </w:rPr>
            </w:pPr>
            <w:r w:rsidRPr="00B93702">
              <w:rPr>
                <w:lang w:eastAsia="en-US"/>
              </w:rPr>
              <w:t>N/A</w:t>
            </w:r>
          </w:p>
        </w:tc>
      </w:tr>
      <w:tr w:rsidR="00B93702" w:rsidRPr="00B93702" w14:paraId="502CFFA2" w14:textId="77777777" w:rsidTr="005D5A78">
        <w:trPr>
          <w:gridAfter w:val="1"/>
          <w:wAfter w:w="8" w:type="dxa"/>
          <w:jc w:val="center"/>
        </w:trPr>
        <w:tc>
          <w:tcPr>
            <w:tcW w:w="2447" w:type="dxa"/>
            <w:vAlign w:val="center"/>
          </w:tcPr>
          <w:p w14:paraId="7A90DE9D" w14:textId="77777777"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1665" w:type="dxa"/>
          </w:tcPr>
          <w:p w14:paraId="22B92479" w14:textId="77777777" w:rsidR="004D2A03" w:rsidRPr="00B93702" w:rsidRDefault="004D2A03" w:rsidP="007459C5">
            <w:pPr>
              <w:pStyle w:val="TAL"/>
              <w:rPr>
                <w:lang w:eastAsia="en-US"/>
              </w:rPr>
            </w:pPr>
            <w:r w:rsidRPr="00B93702">
              <w:rPr>
                <w:lang w:eastAsia="en-US"/>
              </w:rPr>
              <w:t>N/A</w:t>
            </w:r>
          </w:p>
        </w:tc>
        <w:tc>
          <w:tcPr>
            <w:tcW w:w="1665" w:type="dxa"/>
          </w:tcPr>
          <w:p w14:paraId="33B90BC0" w14:textId="77777777" w:rsidR="004D2A03" w:rsidRPr="00B93702" w:rsidRDefault="004D2A03" w:rsidP="002E7A10">
            <w:pPr>
              <w:pStyle w:val="TAL"/>
              <w:rPr>
                <w:lang w:eastAsia="en-US"/>
              </w:rPr>
            </w:pPr>
            <w:r w:rsidRPr="00B93702">
              <w:rPr>
                <w:lang w:eastAsia="en-US"/>
              </w:rPr>
              <w:t>N/A</w:t>
            </w:r>
          </w:p>
        </w:tc>
        <w:tc>
          <w:tcPr>
            <w:tcW w:w="1847" w:type="dxa"/>
          </w:tcPr>
          <w:p w14:paraId="5D049DC3" w14:textId="77777777" w:rsidR="004D2A03" w:rsidRPr="00B93702" w:rsidRDefault="004D2A03">
            <w:pPr>
              <w:pStyle w:val="TAL"/>
              <w:rPr>
                <w:lang w:eastAsia="en-US"/>
              </w:rPr>
            </w:pPr>
            <w:r w:rsidRPr="00B93702">
              <w:t>TC14</w:t>
            </w:r>
          </w:p>
        </w:tc>
        <w:tc>
          <w:tcPr>
            <w:tcW w:w="1839" w:type="dxa"/>
          </w:tcPr>
          <w:p w14:paraId="152539F4" w14:textId="77777777" w:rsidR="004D2A03" w:rsidRPr="00B93702" w:rsidRDefault="004D2A03">
            <w:pPr>
              <w:pStyle w:val="TAL"/>
              <w:rPr>
                <w:lang w:eastAsia="en-US"/>
              </w:rPr>
            </w:pPr>
            <w:r w:rsidRPr="00B93702">
              <w:rPr>
                <w:lang w:eastAsia="en-US"/>
              </w:rPr>
              <w:t>N/A</w:t>
            </w:r>
          </w:p>
        </w:tc>
      </w:tr>
      <w:tr w:rsidR="00B93702" w:rsidRPr="00B93702" w14:paraId="334309B0" w14:textId="77777777" w:rsidTr="005D5A78">
        <w:trPr>
          <w:gridAfter w:val="1"/>
          <w:wAfter w:w="8" w:type="dxa"/>
          <w:jc w:val="center"/>
        </w:trPr>
        <w:tc>
          <w:tcPr>
            <w:tcW w:w="2447" w:type="dxa"/>
            <w:vAlign w:val="center"/>
          </w:tcPr>
          <w:p w14:paraId="6957DA51" w14:textId="77777777"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1665" w:type="dxa"/>
          </w:tcPr>
          <w:p w14:paraId="6A5F47EA"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6456CAD3"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70AFF34A" w14:textId="77777777" w:rsidR="004D2A03" w:rsidRPr="00B93702" w:rsidRDefault="004D2A03">
            <w:pPr>
              <w:pStyle w:val="TAL"/>
              <w:rPr>
                <w:sz w:val="16"/>
                <w:szCs w:val="16"/>
                <w:lang w:eastAsia="en-US"/>
              </w:rPr>
            </w:pPr>
            <w:r w:rsidRPr="00B93702">
              <w:rPr>
                <w:sz w:val="16"/>
                <w:szCs w:val="16"/>
              </w:rPr>
              <w:t>-</w:t>
            </w:r>
          </w:p>
        </w:tc>
        <w:tc>
          <w:tcPr>
            <w:tcW w:w="1839" w:type="dxa"/>
          </w:tcPr>
          <w:p w14:paraId="29155AA4"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60003CC5" w14:textId="77777777" w:rsidTr="005D5A78">
        <w:trPr>
          <w:gridAfter w:val="1"/>
          <w:wAfter w:w="8" w:type="dxa"/>
          <w:jc w:val="center"/>
        </w:trPr>
        <w:tc>
          <w:tcPr>
            <w:tcW w:w="2447" w:type="dxa"/>
            <w:vAlign w:val="center"/>
          </w:tcPr>
          <w:p w14:paraId="2DD7830D" w14:textId="77777777"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1665" w:type="dxa"/>
          </w:tcPr>
          <w:p w14:paraId="3FCB4298"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73C695E3"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2471090C" w14:textId="77777777" w:rsidR="004D2A03" w:rsidRPr="00B93702" w:rsidRDefault="004D2A03">
            <w:pPr>
              <w:pStyle w:val="TAL"/>
              <w:rPr>
                <w:sz w:val="16"/>
                <w:szCs w:val="16"/>
                <w:lang w:eastAsia="en-US"/>
              </w:rPr>
            </w:pPr>
            <w:r w:rsidRPr="00B93702">
              <w:rPr>
                <w:sz w:val="16"/>
                <w:szCs w:val="16"/>
              </w:rPr>
              <w:t>-</w:t>
            </w:r>
          </w:p>
        </w:tc>
        <w:tc>
          <w:tcPr>
            <w:tcW w:w="1839" w:type="dxa"/>
          </w:tcPr>
          <w:p w14:paraId="1F74D446"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0EDF8320" w14:textId="77777777" w:rsidTr="005D5A78">
        <w:trPr>
          <w:gridAfter w:val="1"/>
          <w:wAfter w:w="8" w:type="dxa"/>
          <w:jc w:val="center"/>
        </w:trPr>
        <w:tc>
          <w:tcPr>
            <w:tcW w:w="2447" w:type="dxa"/>
            <w:vAlign w:val="center"/>
          </w:tcPr>
          <w:p w14:paraId="04284C61" w14:textId="77777777"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14:paraId="1906CD8D" w14:textId="77777777" w:rsidR="004D2A03" w:rsidRPr="00B93702" w:rsidRDefault="004D2A03" w:rsidP="007459C5">
            <w:pPr>
              <w:pStyle w:val="TAL"/>
              <w:rPr>
                <w:lang w:eastAsia="en-US"/>
              </w:rPr>
            </w:pPr>
            <w:r w:rsidRPr="00B93702">
              <w:rPr>
                <w:lang w:eastAsia="en-US"/>
              </w:rPr>
              <w:t>TC14</w:t>
            </w:r>
          </w:p>
        </w:tc>
        <w:tc>
          <w:tcPr>
            <w:tcW w:w="1665" w:type="dxa"/>
          </w:tcPr>
          <w:p w14:paraId="3508696C" w14:textId="77777777" w:rsidR="004D2A03" w:rsidRPr="00B93702" w:rsidRDefault="004D2A03" w:rsidP="002E7A10">
            <w:pPr>
              <w:pStyle w:val="TAL"/>
              <w:rPr>
                <w:lang w:eastAsia="en-US"/>
              </w:rPr>
            </w:pPr>
            <w:r w:rsidRPr="00B93702">
              <w:rPr>
                <w:lang w:eastAsia="en-US"/>
              </w:rPr>
              <w:t>TC14</w:t>
            </w:r>
          </w:p>
        </w:tc>
        <w:tc>
          <w:tcPr>
            <w:tcW w:w="1847" w:type="dxa"/>
          </w:tcPr>
          <w:p w14:paraId="1EC12DDA" w14:textId="77777777" w:rsidR="004D2A03" w:rsidRPr="00B93702" w:rsidRDefault="004D2A03">
            <w:pPr>
              <w:pStyle w:val="TAL"/>
              <w:rPr>
                <w:lang w:eastAsia="en-US"/>
              </w:rPr>
            </w:pPr>
            <w:r w:rsidRPr="00B93702">
              <w:t>TC14</w:t>
            </w:r>
          </w:p>
        </w:tc>
        <w:tc>
          <w:tcPr>
            <w:tcW w:w="1839" w:type="dxa"/>
          </w:tcPr>
          <w:p w14:paraId="7408C0F6" w14:textId="77777777" w:rsidR="004D2A03" w:rsidRPr="00B93702" w:rsidRDefault="004D2A03">
            <w:pPr>
              <w:pStyle w:val="TAL"/>
              <w:rPr>
                <w:lang w:eastAsia="en-US"/>
              </w:rPr>
            </w:pPr>
            <w:r w:rsidRPr="00B93702">
              <w:rPr>
                <w:lang w:eastAsia="en-US"/>
              </w:rPr>
              <w:t>TC13</w:t>
            </w:r>
          </w:p>
        </w:tc>
      </w:tr>
      <w:tr w:rsidR="00B93702" w:rsidRPr="00B93702" w14:paraId="4C0004AF" w14:textId="77777777" w:rsidTr="005D5A78">
        <w:trPr>
          <w:gridAfter w:val="1"/>
          <w:wAfter w:w="8" w:type="dxa"/>
          <w:jc w:val="center"/>
        </w:trPr>
        <w:tc>
          <w:tcPr>
            <w:tcW w:w="2447" w:type="dxa"/>
            <w:vAlign w:val="center"/>
          </w:tcPr>
          <w:p w14:paraId="2FB60984"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14:paraId="7597CAD7" w14:textId="77777777" w:rsidR="004D2A03" w:rsidRPr="00B93702" w:rsidRDefault="004D2A03" w:rsidP="007459C5">
            <w:pPr>
              <w:pStyle w:val="TAL"/>
              <w:rPr>
                <w:lang w:eastAsia="en-US"/>
              </w:rPr>
            </w:pPr>
            <w:r w:rsidRPr="00B93702">
              <w:rPr>
                <w:lang w:eastAsia="en-US"/>
              </w:rPr>
              <w:t>TC14</w:t>
            </w:r>
          </w:p>
        </w:tc>
        <w:tc>
          <w:tcPr>
            <w:tcW w:w="1665" w:type="dxa"/>
          </w:tcPr>
          <w:p w14:paraId="5B4D9BA8" w14:textId="77777777" w:rsidR="004D2A03" w:rsidRPr="00B93702" w:rsidRDefault="004D2A03" w:rsidP="002E7A10">
            <w:pPr>
              <w:pStyle w:val="TAL"/>
              <w:rPr>
                <w:lang w:eastAsia="en-US"/>
              </w:rPr>
            </w:pPr>
            <w:r w:rsidRPr="00B93702">
              <w:rPr>
                <w:lang w:eastAsia="en-US"/>
              </w:rPr>
              <w:t>TC14</w:t>
            </w:r>
          </w:p>
        </w:tc>
        <w:tc>
          <w:tcPr>
            <w:tcW w:w="1847" w:type="dxa"/>
          </w:tcPr>
          <w:p w14:paraId="4B59581E" w14:textId="77777777" w:rsidR="004D2A03" w:rsidRPr="00B93702" w:rsidRDefault="004D2A03">
            <w:pPr>
              <w:pStyle w:val="TAL"/>
              <w:rPr>
                <w:lang w:eastAsia="en-US"/>
              </w:rPr>
            </w:pPr>
            <w:r w:rsidRPr="00B93702">
              <w:t>TC14</w:t>
            </w:r>
          </w:p>
        </w:tc>
        <w:tc>
          <w:tcPr>
            <w:tcW w:w="1839" w:type="dxa"/>
          </w:tcPr>
          <w:p w14:paraId="3D9659CE" w14:textId="77777777" w:rsidR="004D2A03" w:rsidRPr="00B93702" w:rsidRDefault="004D2A03">
            <w:pPr>
              <w:pStyle w:val="TAL"/>
              <w:rPr>
                <w:lang w:eastAsia="en-US"/>
              </w:rPr>
            </w:pPr>
            <w:r w:rsidRPr="00B93702">
              <w:rPr>
                <w:lang w:eastAsia="en-US"/>
              </w:rPr>
              <w:t>TC12*</w:t>
            </w:r>
          </w:p>
        </w:tc>
      </w:tr>
      <w:tr w:rsidR="00B93702" w:rsidRPr="00B93702" w14:paraId="6817DB9A" w14:textId="77777777" w:rsidTr="005D5A78">
        <w:trPr>
          <w:gridAfter w:val="1"/>
          <w:wAfter w:w="8" w:type="dxa"/>
          <w:jc w:val="center"/>
        </w:trPr>
        <w:tc>
          <w:tcPr>
            <w:tcW w:w="2447" w:type="dxa"/>
            <w:vAlign w:val="center"/>
          </w:tcPr>
          <w:p w14:paraId="37C0870A"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14:paraId="70095FD3" w14:textId="77777777" w:rsidR="004D2A03" w:rsidRPr="00B93702" w:rsidRDefault="004D2A03" w:rsidP="007459C5">
            <w:pPr>
              <w:pStyle w:val="TAL"/>
              <w:rPr>
                <w:lang w:eastAsia="en-US"/>
              </w:rPr>
            </w:pPr>
            <w:r w:rsidRPr="00B93702">
              <w:rPr>
                <w:lang w:eastAsia="en-US"/>
              </w:rPr>
              <w:t>N/A</w:t>
            </w:r>
          </w:p>
        </w:tc>
        <w:tc>
          <w:tcPr>
            <w:tcW w:w="1665" w:type="dxa"/>
          </w:tcPr>
          <w:p w14:paraId="32AE0FA6" w14:textId="77777777" w:rsidR="004D2A03" w:rsidRPr="00B93702" w:rsidRDefault="004D2A03" w:rsidP="002E7A10">
            <w:pPr>
              <w:pStyle w:val="TAL"/>
              <w:rPr>
                <w:lang w:eastAsia="en-US"/>
              </w:rPr>
            </w:pPr>
            <w:r w:rsidRPr="00B93702">
              <w:rPr>
                <w:lang w:eastAsia="en-US"/>
              </w:rPr>
              <w:t>N/A</w:t>
            </w:r>
          </w:p>
        </w:tc>
        <w:tc>
          <w:tcPr>
            <w:tcW w:w="1847" w:type="dxa"/>
          </w:tcPr>
          <w:p w14:paraId="5A9B1FA8" w14:textId="77777777" w:rsidR="004D2A03" w:rsidRPr="00B93702" w:rsidRDefault="004D2A03">
            <w:pPr>
              <w:pStyle w:val="TAL"/>
              <w:rPr>
                <w:lang w:eastAsia="en-US"/>
              </w:rPr>
            </w:pPr>
            <w:r w:rsidRPr="00B93702">
              <w:t>N/A</w:t>
            </w:r>
          </w:p>
        </w:tc>
        <w:tc>
          <w:tcPr>
            <w:tcW w:w="1839" w:type="dxa"/>
          </w:tcPr>
          <w:p w14:paraId="0C1A4D65" w14:textId="77777777" w:rsidR="004D2A03" w:rsidRPr="00B93702" w:rsidRDefault="004D2A03">
            <w:pPr>
              <w:pStyle w:val="TAL"/>
              <w:rPr>
                <w:lang w:eastAsia="en-US"/>
              </w:rPr>
            </w:pPr>
            <w:r w:rsidRPr="00B93702">
              <w:rPr>
                <w:lang w:eastAsia="en-US"/>
              </w:rPr>
              <w:t>N/A</w:t>
            </w:r>
          </w:p>
        </w:tc>
      </w:tr>
      <w:tr w:rsidR="00B93702" w:rsidRPr="00B93702" w14:paraId="66911D5C" w14:textId="77777777" w:rsidTr="005D5A78">
        <w:trPr>
          <w:gridAfter w:val="1"/>
          <w:wAfter w:w="8" w:type="dxa"/>
          <w:jc w:val="center"/>
        </w:trPr>
        <w:tc>
          <w:tcPr>
            <w:tcW w:w="2447" w:type="dxa"/>
            <w:vAlign w:val="center"/>
          </w:tcPr>
          <w:p w14:paraId="7650A0D2"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14:paraId="0E369E7D" w14:textId="77777777" w:rsidR="004D2A03" w:rsidRPr="00B93702" w:rsidRDefault="004D2A03" w:rsidP="007459C5">
            <w:pPr>
              <w:pStyle w:val="TAL"/>
              <w:rPr>
                <w:lang w:eastAsia="en-US"/>
              </w:rPr>
            </w:pPr>
            <w:r w:rsidRPr="00B93702">
              <w:rPr>
                <w:lang w:eastAsia="en-US"/>
              </w:rPr>
              <w:t>N/A</w:t>
            </w:r>
          </w:p>
        </w:tc>
        <w:tc>
          <w:tcPr>
            <w:tcW w:w="1665" w:type="dxa"/>
          </w:tcPr>
          <w:p w14:paraId="606AE12C" w14:textId="77777777" w:rsidR="004D2A03" w:rsidRPr="00B93702" w:rsidRDefault="004D2A03" w:rsidP="002E7A10">
            <w:pPr>
              <w:pStyle w:val="TAL"/>
              <w:rPr>
                <w:lang w:eastAsia="en-US"/>
              </w:rPr>
            </w:pPr>
            <w:r w:rsidRPr="00B93702">
              <w:rPr>
                <w:lang w:eastAsia="en-US"/>
              </w:rPr>
              <w:t>N/A</w:t>
            </w:r>
          </w:p>
        </w:tc>
        <w:tc>
          <w:tcPr>
            <w:tcW w:w="1847" w:type="dxa"/>
          </w:tcPr>
          <w:p w14:paraId="7F4D44EC" w14:textId="77777777" w:rsidR="004D2A03" w:rsidRPr="00B93702" w:rsidRDefault="004D2A03">
            <w:pPr>
              <w:pStyle w:val="TAL"/>
              <w:rPr>
                <w:lang w:eastAsia="en-US"/>
              </w:rPr>
            </w:pPr>
            <w:r w:rsidRPr="00B93702">
              <w:t>N/A</w:t>
            </w:r>
          </w:p>
        </w:tc>
        <w:tc>
          <w:tcPr>
            <w:tcW w:w="1839" w:type="dxa"/>
          </w:tcPr>
          <w:p w14:paraId="525A202C" w14:textId="77777777" w:rsidR="004D2A03" w:rsidRPr="00B93702" w:rsidRDefault="004D2A03">
            <w:pPr>
              <w:pStyle w:val="TAL"/>
              <w:rPr>
                <w:lang w:eastAsia="en-US"/>
              </w:rPr>
            </w:pPr>
            <w:r w:rsidRPr="00B93702">
              <w:rPr>
                <w:lang w:eastAsia="en-US"/>
              </w:rPr>
              <w:t>TC13</w:t>
            </w:r>
          </w:p>
        </w:tc>
      </w:tr>
      <w:tr w:rsidR="00B93702" w:rsidRPr="00B93702" w14:paraId="7F93CDA2" w14:textId="77777777" w:rsidTr="005D5A78">
        <w:trPr>
          <w:gridAfter w:val="1"/>
          <w:wAfter w:w="8" w:type="dxa"/>
          <w:jc w:val="center"/>
        </w:trPr>
        <w:tc>
          <w:tcPr>
            <w:tcW w:w="2447" w:type="dxa"/>
            <w:vAlign w:val="center"/>
          </w:tcPr>
          <w:p w14:paraId="68204968" w14:textId="77777777"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14:paraId="39AD05B4" w14:textId="77777777" w:rsidR="004D2A03" w:rsidRPr="00B93702" w:rsidRDefault="004D2A03" w:rsidP="007459C5">
            <w:pPr>
              <w:pStyle w:val="TAL"/>
              <w:rPr>
                <w:lang w:eastAsia="en-US"/>
              </w:rPr>
            </w:pPr>
            <w:r w:rsidRPr="00B93702">
              <w:rPr>
                <w:lang w:eastAsia="en-US"/>
              </w:rPr>
              <w:t>TC14</w:t>
            </w:r>
          </w:p>
        </w:tc>
        <w:tc>
          <w:tcPr>
            <w:tcW w:w="1665" w:type="dxa"/>
          </w:tcPr>
          <w:p w14:paraId="3DC0ABF3" w14:textId="77777777" w:rsidR="004D2A03" w:rsidRPr="00B93702" w:rsidRDefault="004D2A03" w:rsidP="002E7A10">
            <w:pPr>
              <w:pStyle w:val="TAL"/>
              <w:rPr>
                <w:lang w:eastAsia="en-US"/>
              </w:rPr>
            </w:pPr>
            <w:r w:rsidRPr="00B93702">
              <w:rPr>
                <w:lang w:eastAsia="en-US"/>
              </w:rPr>
              <w:t>TC14</w:t>
            </w:r>
          </w:p>
        </w:tc>
        <w:tc>
          <w:tcPr>
            <w:tcW w:w="1847" w:type="dxa"/>
          </w:tcPr>
          <w:p w14:paraId="23914FC9" w14:textId="77777777" w:rsidR="004D2A03" w:rsidRPr="00B93702" w:rsidRDefault="004D2A03">
            <w:pPr>
              <w:pStyle w:val="TAL"/>
              <w:rPr>
                <w:lang w:eastAsia="en-US"/>
              </w:rPr>
            </w:pPr>
            <w:r w:rsidRPr="00B93702">
              <w:t>TC14</w:t>
            </w:r>
          </w:p>
        </w:tc>
        <w:tc>
          <w:tcPr>
            <w:tcW w:w="1839" w:type="dxa"/>
          </w:tcPr>
          <w:p w14:paraId="18AEA8F0" w14:textId="77777777" w:rsidR="004D2A03" w:rsidRPr="00B93702" w:rsidRDefault="004D2A03">
            <w:pPr>
              <w:pStyle w:val="TAL"/>
              <w:rPr>
                <w:lang w:eastAsia="en-US"/>
              </w:rPr>
            </w:pPr>
            <w:r w:rsidRPr="00B93702">
              <w:rPr>
                <w:lang w:eastAsia="en-US"/>
              </w:rPr>
              <w:t>TC13</w:t>
            </w:r>
          </w:p>
        </w:tc>
      </w:tr>
      <w:tr w:rsidR="00B93702" w:rsidRPr="00B93702" w14:paraId="0F2B8131" w14:textId="77777777" w:rsidTr="005D5A78">
        <w:trPr>
          <w:gridAfter w:val="1"/>
          <w:wAfter w:w="8" w:type="dxa"/>
          <w:trHeight w:val="476"/>
          <w:jc w:val="center"/>
        </w:trPr>
        <w:tc>
          <w:tcPr>
            <w:tcW w:w="2447" w:type="dxa"/>
            <w:vAlign w:val="center"/>
          </w:tcPr>
          <w:p w14:paraId="6444C6DF" w14:textId="77777777" w:rsidR="004D2A03" w:rsidRPr="00B93702" w:rsidRDefault="004D2A03" w:rsidP="004D2A03">
            <w:pPr>
              <w:pStyle w:val="TAL"/>
              <w:ind w:left="14"/>
              <w:rPr>
                <w:rFonts w:cs="Arial"/>
                <w:b/>
                <w:lang w:eastAsia="en-US"/>
              </w:rPr>
            </w:pPr>
            <w:r w:rsidRPr="00B93702">
              <w:rPr>
                <w:rFonts w:cs="Arial"/>
                <w:b/>
                <w:lang w:eastAsia="en-US"/>
              </w:rPr>
              <w:t>6.5.2 Frequency error</w:t>
            </w:r>
          </w:p>
        </w:tc>
        <w:tc>
          <w:tcPr>
            <w:tcW w:w="1665" w:type="dxa"/>
          </w:tcPr>
          <w:p w14:paraId="3D8E3F24"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151911A9"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7DC7421A" w14:textId="77777777" w:rsidR="004D2A03" w:rsidRPr="00B93702" w:rsidRDefault="004D2A03">
            <w:pPr>
              <w:pStyle w:val="TAL"/>
              <w:rPr>
                <w:sz w:val="16"/>
                <w:szCs w:val="16"/>
                <w:lang w:eastAsia="en-US"/>
              </w:rPr>
            </w:pPr>
            <w:r w:rsidRPr="00B93702">
              <w:rPr>
                <w:sz w:val="16"/>
                <w:szCs w:val="16"/>
              </w:rPr>
              <w:t>-</w:t>
            </w:r>
          </w:p>
        </w:tc>
        <w:tc>
          <w:tcPr>
            <w:tcW w:w="1839" w:type="dxa"/>
          </w:tcPr>
          <w:p w14:paraId="603FEB1C"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3A901942" w14:textId="77777777" w:rsidTr="005D5A78">
        <w:trPr>
          <w:gridAfter w:val="1"/>
          <w:wAfter w:w="8" w:type="dxa"/>
          <w:jc w:val="center"/>
        </w:trPr>
        <w:tc>
          <w:tcPr>
            <w:tcW w:w="2447" w:type="dxa"/>
            <w:vAlign w:val="center"/>
          </w:tcPr>
          <w:p w14:paraId="1307FD7C" w14:textId="77777777"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14:paraId="349438DE" w14:textId="77777777" w:rsidR="004D2A03" w:rsidRPr="00B93702" w:rsidRDefault="004D2A03" w:rsidP="007459C5">
            <w:pPr>
              <w:pStyle w:val="TAL"/>
              <w:rPr>
                <w:lang w:eastAsia="en-US"/>
              </w:rPr>
            </w:pPr>
            <w:r w:rsidRPr="00B93702">
              <w:rPr>
                <w:lang w:eastAsia="en-US"/>
              </w:rPr>
              <w:t xml:space="preserve">Same TC as used in 6.5.1 </w:t>
            </w:r>
          </w:p>
        </w:tc>
        <w:tc>
          <w:tcPr>
            <w:tcW w:w="1665" w:type="dxa"/>
          </w:tcPr>
          <w:p w14:paraId="355666AE" w14:textId="77777777" w:rsidR="004D2A03" w:rsidRPr="00B93702" w:rsidRDefault="004D2A03" w:rsidP="002E7A10">
            <w:pPr>
              <w:pStyle w:val="TAL"/>
              <w:rPr>
                <w:lang w:eastAsia="en-US"/>
              </w:rPr>
            </w:pPr>
            <w:r w:rsidRPr="00B93702">
              <w:rPr>
                <w:lang w:eastAsia="en-US"/>
              </w:rPr>
              <w:t>Same TC as used in 6.5.1</w:t>
            </w:r>
          </w:p>
        </w:tc>
        <w:tc>
          <w:tcPr>
            <w:tcW w:w="1847" w:type="dxa"/>
          </w:tcPr>
          <w:p w14:paraId="4EADE65F" w14:textId="77777777" w:rsidR="004D2A03" w:rsidRPr="00B93702" w:rsidRDefault="004D2A03">
            <w:pPr>
              <w:pStyle w:val="TAL"/>
              <w:rPr>
                <w:lang w:eastAsia="en-US"/>
              </w:rPr>
            </w:pPr>
            <w:r w:rsidRPr="00B93702">
              <w:t>Same TC as used in 6.5.1</w:t>
            </w:r>
          </w:p>
        </w:tc>
        <w:tc>
          <w:tcPr>
            <w:tcW w:w="1839" w:type="dxa"/>
          </w:tcPr>
          <w:p w14:paraId="006B9718" w14:textId="77777777" w:rsidR="004D2A03" w:rsidRPr="00B93702" w:rsidRDefault="004D2A03">
            <w:pPr>
              <w:pStyle w:val="TAL"/>
              <w:rPr>
                <w:lang w:eastAsia="en-US"/>
              </w:rPr>
            </w:pPr>
            <w:r w:rsidRPr="00B93702">
              <w:rPr>
                <w:lang w:eastAsia="en-US"/>
              </w:rPr>
              <w:t>Same TC as used in 6.5.1</w:t>
            </w:r>
          </w:p>
        </w:tc>
      </w:tr>
      <w:tr w:rsidR="00B93702" w:rsidRPr="00B93702" w14:paraId="41C696DB" w14:textId="77777777" w:rsidTr="005D5A78">
        <w:trPr>
          <w:gridAfter w:val="1"/>
          <w:wAfter w:w="8" w:type="dxa"/>
          <w:jc w:val="center"/>
        </w:trPr>
        <w:tc>
          <w:tcPr>
            <w:tcW w:w="2447" w:type="dxa"/>
            <w:vAlign w:val="center"/>
          </w:tcPr>
          <w:p w14:paraId="4525D2E4"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14:paraId="571858EE" w14:textId="77777777" w:rsidR="004D2A03" w:rsidRPr="00B93702" w:rsidRDefault="004D2A03" w:rsidP="007459C5">
            <w:pPr>
              <w:pStyle w:val="TAL"/>
              <w:rPr>
                <w:lang w:eastAsia="en-US"/>
              </w:rPr>
            </w:pPr>
            <w:r w:rsidRPr="00B93702">
              <w:rPr>
                <w:lang w:eastAsia="en-US"/>
              </w:rPr>
              <w:t>Same TC as used in 6.5.1</w:t>
            </w:r>
          </w:p>
        </w:tc>
        <w:tc>
          <w:tcPr>
            <w:tcW w:w="1665" w:type="dxa"/>
          </w:tcPr>
          <w:p w14:paraId="5C189613" w14:textId="77777777" w:rsidR="004D2A03" w:rsidRPr="00B93702" w:rsidRDefault="004D2A03" w:rsidP="002E7A10">
            <w:pPr>
              <w:pStyle w:val="TAL"/>
              <w:rPr>
                <w:lang w:eastAsia="en-US"/>
              </w:rPr>
            </w:pPr>
            <w:r w:rsidRPr="00B93702">
              <w:rPr>
                <w:lang w:eastAsia="en-US"/>
              </w:rPr>
              <w:t>Same TC as used in 6.5.1</w:t>
            </w:r>
          </w:p>
        </w:tc>
        <w:tc>
          <w:tcPr>
            <w:tcW w:w="1847" w:type="dxa"/>
          </w:tcPr>
          <w:p w14:paraId="36423B28" w14:textId="77777777" w:rsidR="004D2A03" w:rsidRPr="00B93702" w:rsidRDefault="004D2A03">
            <w:pPr>
              <w:pStyle w:val="TAL"/>
              <w:rPr>
                <w:lang w:eastAsia="en-US"/>
              </w:rPr>
            </w:pPr>
            <w:r w:rsidRPr="00B93702">
              <w:t>Same TC as used in 6.5.1</w:t>
            </w:r>
          </w:p>
        </w:tc>
        <w:tc>
          <w:tcPr>
            <w:tcW w:w="1839" w:type="dxa"/>
          </w:tcPr>
          <w:p w14:paraId="25E448B9" w14:textId="77777777" w:rsidR="004D2A03" w:rsidRPr="00B93702" w:rsidRDefault="004D2A03">
            <w:pPr>
              <w:pStyle w:val="TAL"/>
              <w:rPr>
                <w:lang w:eastAsia="en-US"/>
              </w:rPr>
            </w:pPr>
            <w:r w:rsidRPr="00B93702">
              <w:rPr>
                <w:lang w:eastAsia="en-US"/>
              </w:rPr>
              <w:t>Same TC as used in 6.5.1</w:t>
            </w:r>
          </w:p>
        </w:tc>
      </w:tr>
      <w:tr w:rsidR="00B93702" w:rsidRPr="00B93702" w14:paraId="0A298C1D" w14:textId="77777777" w:rsidTr="005D5A78">
        <w:trPr>
          <w:gridAfter w:val="1"/>
          <w:wAfter w:w="8" w:type="dxa"/>
          <w:jc w:val="center"/>
        </w:trPr>
        <w:tc>
          <w:tcPr>
            <w:tcW w:w="2447" w:type="dxa"/>
            <w:vAlign w:val="center"/>
          </w:tcPr>
          <w:p w14:paraId="7A962B7E"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14:paraId="6E0F7C1A" w14:textId="77777777" w:rsidR="004D2A03" w:rsidRPr="00B93702" w:rsidRDefault="004D2A03" w:rsidP="007459C5">
            <w:pPr>
              <w:pStyle w:val="TAL"/>
              <w:rPr>
                <w:lang w:eastAsia="en-US"/>
              </w:rPr>
            </w:pPr>
            <w:r w:rsidRPr="00B93702">
              <w:rPr>
                <w:lang w:eastAsia="en-US"/>
              </w:rPr>
              <w:t>N/A</w:t>
            </w:r>
          </w:p>
        </w:tc>
        <w:tc>
          <w:tcPr>
            <w:tcW w:w="1665" w:type="dxa"/>
          </w:tcPr>
          <w:p w14:paraId="6318F10C" w14:textId="77777777" w:rsidR="004D2A03" w:rsidRPr="00B93702" w:rsidRDefault="004D2A03" w:rsidP="002E7A10">
            <w:pPr>
              <w:pStyle w:val="TAL"/>
              <w:rPr>
                <w:lang w:eastAsia="en-US"/>
              </w:rPr>
            </w:pPr>
            <w:r w:rsidRPr="00B93702">
              <w:rPr>
                <w:lang w:eastAsia="en-US"/>
              </w:rPr>
              <w:t>N/A</w:t>
            </w:r>
          </w:p>
        </w:tc>
        <w:tc>
          <w:tcPr>
            <w:tcW w:w="1847" w:type="dxa"/>
          </w:tcPr>
          <w:p w14:paraId="4EE44016" w14:textId="77777777" w:rsidR="004D2A03" w:rsidRPr="00B93702" w:rsidRDefault="004D2A03">
            <w:pPr>
              <w:pStyle w:val="TAL"/>
              <w:rPr>
                <w:lang w:eastAsia="en-US"/>
              </w:rPr>
            </w:pPr>
            <w:r w:rsidRPr="00B93702">
              <w:t>N/A</w:t>
            </w:r>
          </w:p>
        </w:tc>
        <w:tc>
          <w:tcPr>
            <w:tcW w:w="1839" w:type="dxa"/>
          </w:tcPr>
          <w:p w14:paraId="257B66F5" w14:textId="77777777" w:rsidR="004D2A03" w:rsidRPr="00B93702" w:rsidRDefault="004D2A03">
            <w:pPr>
              <w:pStyle w:val="TAL"/>
              <w:rPr>
                <w:lang w:eastAsia="en-US"/>
              </w:rPr>
            </w:pPr>
            <w:r w:rsidRPr="00B93702">
              <w:rPr>
                <w:lang w:eastAsia="en-US"/>
              </w:rPr>
              <w:t>N/A</w:t>
            </w:r>
          </w:p>
        </w:tc>
      </w:tr>
      <w:tr w:rsidR="00B93702" w:rsidRPr="00B93702" w14:paraId="7233B4ED" w14:textId="77777777" w:rsidTr="005D5A78">
        <w:trPr>
          <w:gridAfter w:val="1"/>
          <w:wAfter w:w="8" w:type="dxa"/>
          <w:jc w:val="center"/>
        </w:trPr>
        <w:tc>
          <w:tcPr>
            <w:tcW w:w="2447" w:type="dxa"/>
            <w:vAlign w:val="center"/>
          </w:tcPr>
          <w:p w14:paraId="76F0F678"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14:paraId="152C53CE" w14:textId="77777777" w:rsidR="004D2A03" w:rsidRPr="00B93702" w:rsidRDefault="004D2A03" w:rsidP="007459C5">
            <w:pPr>
              <w:pStyle w:val="TAL"/>
              <w:rPr>
                <w:lang w:eastAsia="en-US"/>
              </w:rPr>
            </w:pPr>
            <w:r w:rsidRPr="00B93702">
              <w:rPr>
                <w:lang w:eastAsia="en-US"/>
              </w:rPr>
              <w:t xml:space="preserve">N/A </w:t>
            </w:r>
          </w:p>
        </w:tc>
        <w:tc>
          <w:tcPr>
            <w:tcW w:w="1665" w:type="dxa"/>
          </w:tcPr>
          <w:p w14:paraId="6097C333" w14:textId="77777777" w:rsidR="004D2A03" w:rsidRPr="00B93702" w:rsidRDefault="004D2A03" w:rsidP="002E7A10">
            <w:pPr>
              <w:pStyle w:val="TAL"/>
              <w:rPr>
                <w:lang w:eastAsia="en-US"/>
              </w:rPr>
            </w:pPr>
            <w:r w:rsidRPr="00B93702">
              <w:rPr>
                <w:lang w:eastAsia="en-US"/>
              </w:rPr>
              <w:t>N/A</w:t>
            </w:r>
          </w:p>
        </w:tc>
        <w:tc>
          <w:tcPr>
            <w:tcW w:w="1847" w:type="dxa"/>
          </w:tcPr>
          <w:p w14:paraId="392872AA" w14:textId="77777777" w:rsidR="004D2A03" w:rsidRPr="00B93702" w:rsidRDefault="004D2A03">
            <w:pPr>
              <w:pStyle w:val="TAL"/>
              <w:rPr>
                <w:lang w:eastAsia="en-US"/>
              </w:rPr>
            </w:pPr>
            <w:r w:rsidRPr="00B93702">
              <w:t>N/A</w:t>
            </w:r>
          </w:p>
        </w:tc>
        <w:tc>
          <w:tcPr>
            <w:tcW w:w="1839" w:type="dxa"/>
          </w:tcPr>
          <w:p w14:paraId="5FC3B641" w14:textId="77777777" w:rsidR="004D2A03" w:rsidRPr="00B93702" w:rsidRDefault="004D2A03">
            <w:pPr>
              <w:pStyle w:val="TAL"/>
              <w:rPr>
                <w:lang w:eastAsia="en-US"/>
              </w:rPr>
            </w:pPr>
            <w:r w:rsidRPr="00B93702">
              <w:rPr>
                <w:lang w:eastAsia="en-US"/>
              </w:rPr>
              <w:t>Same TC as used in 6.5.1</w:t>
            </w:r>
          </w:p>
        </w:tc>
      </w:tr>
      <w:tr w:rsidR="00B93702" w:rsidRPr="00B93702" w14:paraId="34A196DD" w14:textId="77777777" w:rsidTr="005D5A78">
        <w:trPr>
          <w:gridAfter w:val="1"/>
          <w:wAfter w:w="8" w:type="dxa"/>
          <w:jc w:val="center"/>
        </w:trPr>
        <w:tc>
          <w:tcPr>
            <w:tcW w:w="2447" w:type="dxa"/>
            <w:vAlign w:val="center"/>
          </w:tcPr>
          <w:p w14:paraId="44B0D5B8" w14:textId="77777777"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14:paraId="4F03C3CB" w14:textId="77777777" w:rsidR="004D2A03" w:rsidRPr="00B93702" w:rsidRDefault="004D2A03" w:rsidP="007459C5">
            <w:pPr>
              <w:pStyle w:val="TAL"/>
              <w:rPr>
                <w:lang w:eastAsia="en-US"/>
              </w:rPr>
            </w:pPr>
            <w:r w:rsidRPr="00B93702">
              <w:rPr>
                <w:lang w:eastAsia="en-US"/>
              </w:rPr>
              <w:t>Same TC as used in 6.5.1</w:t>
            </w:r>
          </w:p>
        </w:tc>
        <w:tc>
          <w:tcPr>
            <w:tcW w:w="1665" w:type="dxa"/>
          </w:tcPr>
          <w:p w14:paraId="5E7B1551" w14:textId="77777777" w:rsidR="004D2A03" w:rsidRPr="00B93702" w:rsidRDefault="004D2A03" w:rsidP="002E7A10">
            <w:pPr>
              <w:pStyle w:val="TAL"/>
              <w:rPr>
                <w:lang w:eastAsia="en-US"/>
              </w:rPr>
            </w:pPr>
            <w:r w:rsidRPr="00B93702">
              <w:rPr>
                <w:lang w:eastAsia="en-US"/>
              </w:rPr>
              <w:t>Same TC as used in 6.5.1</w:t>
            </w:r>
          </w:p>
        </w:tc>
        <w:tc>
          <w:tcPr>
            <w:tcW w:w="1847" w:type="dxa"/>
          </w:tcPr>
          <w:p w14:paraId="32EDA4B6" w14:textId="77777777" w:rsidR="004D2A03" w:rsidRPr="00B93702" w:rsidRDefault="004D2A03">
            <w:pPr>
              <w:pStyle w:val="TAL"/>
              <w:rPr>
                <w:lang w:eastAsia="en-US"/>
              </w:rPr>
            </w:pPr>
            <w:r w:rsidRPr="00B93702">
              <w:t>Same TC as used in 6.5.1</w:t>
            </w:r>
          </w:p>
        </w:tc>
        <w:tc>
          <w:tcPr>
            <w:tcW w:w="1839" w:type="dxa"/>
          </w:tcPr>
          <w:p w14:paraId="61D49D40" w14:textId="77777777" w:rsidR="004D2A03" w:rsidRPr="00B93702" w:rsidRDefault="004D2A03">
            <w:pPr>
              <w:pStyle w:val="TAL"/>
              <w:rPr>
                <w:lang w:eastAsia="en-US"/>
              </w:rPr>
            </w:pPr>
            <w:r w:rsidRPr="00B93702">
              <w:rPr>
                <w:lang w:eastAsia="en-US"/>
              </w:rPr>
              <w:t>Same TC as used in 6.5.1</w:t>
            </w:r>
          </w:p>
        </w:tc>
      </w:tr>
      <w:tr w:rsidR="00B93702" w:rsidRPr="00B93702" w14:paraId="63DDDFF4" w14:textId="77777777" w:rsidTr="005D5A78">
        <w:trPr>
          <w:gridAfter w:val="1"/>
          <w:wAfter w:w="8" w:type="dxa"/>
          <w:jc w:val="center"/>
        </w:trPr>
        <w:tc>
          <w:tcPr>
            <w:tcW w:w="2447" w:type="dxa"/>
            <w:vAlign w:val="center"/>
          </w:tcPr>
          <w:p w14:paraId="3625645E" w14:textId="77777777"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1665" w:type="dxa"/>
          </w:tcPr>
          <w:p w14:paraId="538839F2" w14:textId="77777777" w:rsidR="004D2A03" w:rsidRPr="00B93702" w:rsidRDefault="004D2A03" w:rsidP="007459C5">
            <w:pPr>
              <w:pStyle w:val="TAL"/>
              <w:rPr>
                <w:lang w:eastAsia="en-US"/>
              </w:rPr>
            </w:pPr>
            <w:r w:rsidRPr="00B93702">
              <w:rPr>
                <w:lang w:eastAsia="en-US"/>
              </w:rPr>
              <w:t xml:space="preserve">- </w:t>
            </w:r>
          </w:p>
        </w:tc>
        <w:tc>
          <w:tcPr>
            <w:tcW w:w="1665" w:type="dxa"/>
          </w:tcPr>
          <w:p w14:paraId="2C23E3EA" w14:textId="77777777" w:rsidR="004D2A03" w:rsidRPr="00B93702" w:rsidRDefault="004D2A03" w:rsidP="002E7A10">
            <w:pPr>
              <w:pStyle w:val="TAL"/>
              <w:rPr>
                <w:lang w:eastAsia="en-US"/>
              </w:rPr>
            </w:pPr>
            <w:r w:rsidRPr="00B93702">
              <w:rPr>
                <w:lang w:eastAsia="en-US"/>
              </w:rPr>
              <w:t>-</w:t>
            </w:r>
          </w:p>
        </w:tc>
        <w:tc>
          <w:tcPr>
            <w:tcW w:w="1847" w:type="dxa"/>
          </w:tcPr>
          <w:p w14:paraId="77EB4A2B" w14:textId="77777777" w:rsidR="004D2A03" w:rsidRPr="00B93702" w:rsidRDefault="004D2A03">
            <w:pPr>
              <w:pStyle w:val="TAL"/>
              <w:rPr>
                <w:lang w:eastAsia="en-US"/>
              </w:rPr>
            </w:pPr>
            <w:r w:rsidRPr="00B93702">
              <w:t>-</w:t>
            </w:r>
          </w:p>
        </w:tc>
        <w:tc>
          <w:tcPr>
            <w:tcW w:w="1839" w:type="dxa"/>
          </w:tcPr>
          <w:p w14:paraId="18893C60" w14:textId="77777777" w:rsidR="004D2A03" w:rsidRPr="00B93702" w:rsidRDefault="004D2A03">
            <w:pPr>
              <w:pStyle w:val="TAL"/>
              <w:rPr>
                <w:lang w:eastAsia="en-US"/>
              </w:rPr>
            </w:pPr>
            <w:r w:rsidRPr="00B93702">
              <w:rPr>
                <w:lang w:eastAsia="en-US"/>
              </w:rPr>
              <w:t>-</w:t>
            </w:r>
          </w:p>
        </w:tc>
      </w:tr>
      <w:tr w:rsidR="00B93702" w:rsidRPr="00B93702" w14:paraId="22914998" w14:textId="77777777" w:rsidTr="005D5A78">
        <w:trPr>
          <w:gridAfter w:val="1"/>
          <w:wAfter w:w="8" w:type="dxa"/>
          <w:jc w:val="center"/>
        </w:trPr>
        <w:tc>
          <w:tcPr>
            <w:tcW w:w="2447" w:type="dxa"/>
            <w:vAlign w:val="center"/>
          </w:tcPr>
          <w:p w14:paraId="51E56C81" w14:textId="77777777"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14:paraId="69807B09" w14:textId="77777777" w:rsidR="004D2A03" w:rsidRPr="00B93702" w:rsidRDefault="004D2A03" w:rsidP="007459C5">
            <w:pPr>
              <w:pStyle w:val="TAL"/>
              <w:rPr>
                <w:lang w:eastAsia="en-US"/>
              </w:rPr>
            </w:pPr>
            <w:r w:rsidRPr="00B93702">
              <w:rPr>
                <w:lang w:eastAsia="en-US"/>
              </w:rPr>
              <w:t>(TS 36.141)</w:t>
            </w:r>
          </w:p>
        </w:tc>
        <w:tc>
          <w:tcPr>
            <w:tcW w:w="1665" w:type="dxa"/>
          </w:tcPr>
          <w:p w14:paraId="00FCF0E0" w14:textId="77777777" w:rsidR="004D2A03" w:rsidRPr="00B93702" w:rsidRDefault="004D2A03" w:rsidP="002E7A10">
            <w:pPr>
              <w:pStyle w:val="TAL"/>
              <w:rPr>
                <w:lang w:eastAsia="en-US"/>
              </w:rPr>
            </w:pPr>
            <w:r w:rsidRPr="00B93702">
              <w:rPr>
                <w:lang w:eastAsia="en-US"/>
              </w:rPr>
              <w:t>(TS 36.141)</w:t>
            </w:r>
          </w:p>
        </w:tc>
        <w:tc>
          <w:tcPr>
            <w:tcW w:w="1847" w:type="dxa"/>
          </w:tcPr>
          <w:p w14:paraId="02B1645F" w14:textId="77777777" w:rsidR="004D2A03" w:rsidRPr="00B93702" w:rsidRDefault="004D2A03">
            <w:pPr>
              <w:pStyle w:val="TAL"/>
              <w:rPr>
                <w:lang w:eastAsia="en-US"/>
              </w:rPr>
            </w:pPr>
            <w:r w:rsidRPr="00B93702">
              <w:t>(TS 36.141)</w:t>
            </w:r>
          </w:p>
        </w:tc>
        <w:tc>
          <w:tcPr>
            <w:tcW w:w="1839" w:type="dxa"/>
          </w:tcPr>
          <w:p w14:paraId="6A643D51" w14:textId="77777777" w:rsidR="004D2A03" w:rsidRPr="00B93702" w:rsidRDefault="004D2A03">
            <w:pPr>
              <w:pStyle w:val="TAL"/>
              <w:rPr>
                <w:lang w:eastAsia="en-US"/>
              </w:rPr>
            </w:pPr>
            <w:r w:rsidRPr="00B93702">
              <w:rPr>
                <w:lang w:eastAsia="en-US"/>
              </w:rPr>
              <w:t>(TS 36.141)</w:t>
            </w:r>
          </w:p>
        </w:tc>
      </w:tr>
      <w:tr w:rsidR="00B93702" w:rsidRPr="00B93702" w14:paraId="0EB992A2" w14:textId="77777777" w:rsidTr="005D5A78">
        <w:trPr>
          <w:gridAfter w:val="1"/>
          <w:wAfter w:w="8" w:type="dxa"/>
          <w:jc w:val="center"/>
        </w:trPr>
        <w:tc>
          <w:tcPr>
            <w:tcW w:w="2447" w:type="dxa"/>
            <w:vAlign w:val="center"/>
          </w:tcPr>
          <w:p w14:paraId="3AC10C6F"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14:paraId="1B06CB5A" w14:textId="77777777" w:rsidR="004D2A03" w:rsidRPr="00B93702" w:rsidRDefault="004D2A03" w:rsidP="007459C5">
            <w:pPr>
              <w:pStyle w:val="TAL"/>
              <w:rPr>
                <w:lang w:eastAsia="en-US"/>
              </w:rPr>
            </w:pPr>
            <w:r w:rsidRPr="00B93702">
              <w:rPr>
                <w:lang w:eastAsia="en-US"/>
              </w:rPr>
              <w:t>(TS 25.141)</w:t>
            </w:r>
          </w:p>
        </w:tc>
        <w:tc>
          <w:tcPr>
            <w:tcW w:w="1665" w:type="dxa"/>
          </w:tcPr>
          <w:p w14:paraId="6EB40B0B" w14:textId="77777777" w:rsidR="004D2A03" w:rsidRPr="00B93702" w:rsidRDefault="004D2A03" w:rsidP="002E7A10">
            <w:pPr>
              <w:pStyle w:val="TAL"/>
              <w:rPr>
                <w:lang w:eastAsia="en-US"/>
              </w:rPr>
            </w:pPr>
            <w:r w:rsidRPr="00B93702">
              <w:rPr>
                <w:lang w:eastAsia="en-US"/>
              </w:rPr>
              <w:t>(TS 25.141)</w:t>
            </w:r>
          </w:p>
        </w:tc>
        <w:tc>
          <w:tcPr>
            <w:tcW w:w="1847" w:type="dxa"/>
          </w:tcPr>
          <w:p w14:paraId="0C188C8D" w14:textId="77777777" w:rsidR="004D2A03" w:rsidRPr="00B93702" w:rsidRDefault="004D2A03">
            <w:pPr>
              <w:pStyle w:val="TAL"/>
              <w:rPr>
                <w:lang w:eastAsia="en-US"/>
              </w:rPr>
            </w:pPr>
            <w:r w:rsidRPr="00B93702">
              <w:t>(TS 25.141)</w:t>
            </w:r>
          </w:p>
        </w:tc>
        <w:tc>
          <w:tcPr>
            <w:tcW w:w="1839" w:type="dxa"/>
          </w:tcPr>
          <w:p w14:paraId="24D4B1E6" w14:textId="77777777" w:rsidR="004D2A03" w:rsidRPr="00B93702" w:rsidRDefault="004D2A03">
            <w:pPr>
              <w:pStyle w:val="TAL"/>
              <w:rPr>
                <w:lang w:eastAsia="en-US"/>
              </w:rPr>
            </w:pPr>
            <w:r w:rsidRPr="00B93702">
              <w:rPr>
                <w:lang w:eastAsia="en-US"/>
              </w:rPr>
              <w:t>(TS 25.141)*</w:t>
            </w:r>
          </w:p>
        </w:tc>
      </w:tr>
      <w:tr w:rsidR="00B93702" w:rsidRPr="00B93702" w14:paraId="5A7A8CC1" w14:textId="77777777" w:rsidTr="005D5A78">
        <w:trPr>
          <w:gridAfter w:val="1"/>
          <w:wAfter w:w="8" w:type="dxa"/>
          <w:jc w:val="center"/>
        </w:trPr>
        <w:tc>
          <w:tcPr>
            <w:tcW w:w="2447" w:type="dxa"/>
            <w:vAlign w:val="center"/>
          </w:tcPr>
          <w:p w14:paraId="003B0EAC"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14:paraId="74AE8A56" w14:textId="77777777" w:rsidR="004D2A03" w:rsidRPr="00B93702" w:rsidRDefault="004D2A03" w:rsidP="007459C5">
            <w:pPr>
              <w:pStyle w:val="TAL"/>
              <w:rPr>
                <w:lang w:eastAsia="en-US"/>
              </w:rPr>
            </w:pPr>
            <w:r w:rsidRPr="00B93702">
              <w:rPr>
                <w:lang w:eastAsia="en-US"/>
              </w:rPr>
              <w:t>N/A</w:t>
            </w:r>
          </w:p>
        </w:tc>
        <w:tc>
          <w:tcPr>
            <w:tcW w:w="1665" w:type="dxa"/>
          </w:tcPr>
          <w:p w14:paraId="66FE0BBD" w14:textId="77777777" w:rsidR="004D2A03" w:rsidRPr="00B93702" w:rsidRDefault="004D2A03" w:rsidP="002E7A10">
            <w:pPr>
              <w:pStyle w:val="TAL"/>
              <w:rPr>
                <w:lang w:eastAsia="en-US"/>
              </w:rPr>
            </w:pPr>
            <w:r w:rsidRPr="00B93702">
              <w:rPr>
                <w:lang w:eastAsia="en-US"/>
              </w:rPr>
              <w:t>N/A</w:t>
            </w:r>
          </w:p>
        </w:tc>
        <w:tc>
          <w:tcPr>
            <w:tcW w:w="1847" w:type="dxa"/>
          </w:tcPr>
          <w:p w14:paraId="3B153BAF" w14:textId="77777777" w:rsidR="004D2A03" w:rsidRPr="00B93702" w:rsidRDefault="004D2A03">
            <w:pPr>
              <w:pStyle w:val="TAL"/>
              <w:rPr>
                <w:lang w:eastAsia="en-US"/>
              </w:rPr>
            </w:pPr>
            <w:r w:rsidRPr="00B93702">
              <w:t>N/A</w:t>
            </w:r>
          </w:p>
        </w:tc>
        <w:tc>
          <w:tcPr>
            <w:tcW w:w="1839" w:type="dxa"/>
          </w:tcPr>
          <w:p w14:paraId="389F833D" w14:textId="77777777" w:rsidR="004D2A03" w:rsidRPr="00B93702" w:rsidRDefault="004D2A03">
            <w:pPr>
              <w:pStyle w:val="TAL"/>
              <w:rPr>
                <w:lang w:eastAsia="en-US"/>
              </w:rPr>
            </w:pPr>
            <w:r w:rsidRPr="00B93702">
              <w:rPr>
                <w:lang w:eastAsia="en-US"/>
              </w:rPr>
              <w:t>N/A</w:t>
            </w:r>
          </w:p>
        </w:tc>
      </w:tr>
      <w:tr w:rsidR="00B93702" w:rsidRPr="00B93702" w14:paraId="20F10442" w14:textId="77777777" w:rsidTr="005D5A78">
        <w:trPr>
          <w:gridAfter w:val="1"/>
          <w:wAfter w:w="8" w:type="dxa"/>
          <w:jc w:val="center"/>
        </w:trPr>
        <w:tc>
          <w:tcPr>
            <w:tcW w:w="2447" w:type="dxa"/>
            <w:vAlign w:val="center"/>
          </w:tcPr>
          <w:p w14:paraId="2A76C0E6" w14:textId="77777777"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14:paraId="28D309E7" w14:textId="77777777" w:rsidR="004D2A03" w:rsidRPr="00B93702" w:rsidRDefault="004D2A03" w:rsidP="007459C5">
            <w:pPr>
              <w:pStyle w:val="TAL"/>
              <w:rPr>
                <w:lang w:eastAsia="en-US"/>
              </w:rPr>
            </w:pPr>
            <w:r w:rsidRPr="00B93702">
              <w:rPr>
                <w:lang w:eastAsia="en-US"/>
              </w:rPr>
              <w:t>(TS 36.141)</w:t>
            </w:r>
          </w:p>
        </w:tc>
        <w:tc>
          <w:tcPr>
            <w:tcW w:w="1665" w:type="dxa"/>
          </w:tcPr>
          <w:p w14:paraId="432FAE4C" w14:textId="77777777" w:rsidR="004D2A03" w:rsidRPr="00B93702" w:rsidRDefault="004D2A03" w:rsidP="002E7A10">
            <w:pPr>
              <w:pStyle w:val="TAL"/>
              <w:rPr>
                <w:lang w:eastAsia="en-US"/>
              </w:rPr>
            </w:pPr>
            <w:r w:rsidRPr="00B93702">
              <w:rPr>
                <w:lang w:eastAsia="en-US"/>
              </w:rPr>
              <w:t>(TS 36.141)</w:t>
            </w:r>
          </w:p>
        </w:tc>
        <w:tc>
          <w:tcPr>
            <w:tcW w:w="1847" w:type="dxa"/>
          </w:tcPr>
          <w:p w14:paraId="173E691C" w14:textId="77777777" w:rsidR="004D2A03" w:rsidRPr="00B93702" w:rsidRDefault="004D2A03">
            <w:pPr>
              <w:pStyle w:val="TAL"/>
              <w:rPr>
                <w:lang w:eastAsia="en-US"/>
              </w:rPr>
            </w:pPr>
            <w:r w:rsidRPr="00B93702">
              <w:t>(TS 36.141)</w:t>
            </w:r>
          </w:p>
        </w:tc>
        <w:tc>
          <w:tcPr>
            <w:tcW w:w="1839" w:type="dxa"/>
          </w:tcPr>
          <w:p w14:paraId="5053264C" w14:textId="77777777" w:rsidR="004D2A03" w:rsidRPr="00B93702" w:rsidRDefault="004D2A03">
            <w:pPr>
              <w:pStyle w:val="TAL"/>
              <w:rPr>
                <w:lang w:eastAsia="en-US"/>
              </w:rPr>
            </w:pPr>
            <w:r w:rsidRPr="00B93702">
              <w:rPr>
                <w:lang w:eastAsia="en-US"/>
              </w:rPr>
              <w:t>(TS 36.141)</w:t>
            </w:r>
          </w:p>
        </w:tc>
      </w:tr>
      <w:tr w:rsidR="00B93702" w:rsidRPr="00B93702" w14:paraId="2BA187CD" w14:textId="77777777" w:rsidTr="005D5A78">
        <w:trPr>
          <w:gridAfter w:val="1"/>
          <w:wAfter w:w="8" w:type="dxa"/>
          <w:jc w:val="center"/>
        </w:trPr>
        <w:tc>
          <w:tcPr>
            <w:tcW w:w="2447" w:type="dxa"/>
            <w:vAlign w:val="center"/>
          </w:tcPr>
          <w:p w14:paraId="593D18DD" w14:textId="77777777"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1665" w:type="dxa"/>
          </w:tcPr>
          <w:p w14:paraId="17EFBBAA"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62FF3961"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74492928" w14:textId="77777777" w:rsidR="004D2A03" w:rsidRPr="00B93702" w:rsidRDefault="004D2A03">
            <w:pPr>
              <w:pStyle w:val="TAL"/>
              <w:rPr>
                <w:sz w:val="16"/>
                <w:szCs w:val="16"/>
                <w:lang w:eastAsia="en-US"/>
              </w:rPr>
            </w:pPr>
            <w:r w:rsidRPr="00B93702">
              <w:rPr>
                <w:sz w:val="16"/>
                <w:szCs w:val="16"/>
              </w:rPr>
              <w:t>-</w:t>
            </w:r>
          </w:p>
        </w:tc>
        <w:tc>
          <w:tcPr>
            <w:tcW w:w="1839" w:type="dxa"/>
          </w:tcPr>
          <w:p w14:paraId="35BCEB74"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337A436C" w14:textId="77777777" w:rsidTr="005D5A78">
        <w:trPr>
          <w:gridAfter w:val="1"/>
          <w:wAfter w:w="8" w:type="dxa"/>
          <w:jc w:val="center"/>
        </w:trPr>
        <w:tc>
          <w:tcPr>
            <w:tcW w:w="2447" w:type="dxa"/>
            <w:vAlign w:val="center"/>
          </w:tcPr>
          <w:p w14:paraId="6EE381F6" w14:textId="77777777"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1665" w:type="dxa"/>
          </w:tcPr>
          <w:p w14:paraId="28FDA6F1"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25FA26AC"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08AA5407" w14:textId="77777777" w:rsidR="004D2A03" w:rsidRPr="00B93702" w:rsidRDefault="004D2A03">
            <w:pPr>
              <w:pStyle w:val="TAL"/>
              <w:rPr>
                <w:sz w:val="16"/>
                <w:szCs w:val="16"/>
                <w:lang w:eastAsia="en-US"/>
              </w:rPr>
            </w:pPr>
            <w:r w:rsidRPr="00B93702">
              <w:rPr>
                <w:sz w:val="16"/>
                <w:szCs w:val="16"/>
              </w:rPr>
              <w:t>-</w:t>
            </w:r>
          </w:p>
        </w:tc>
        <w:tc>
          <w:tcPr>
            <w:tcW w:w="1839" w:type="dxa"/>
          </w:tcPr>
          <w:p w14:paraId="09664539"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1D12857B" w14:textId="77777777" w:rsidTr="005D5A78">
        <w:trPr>
          <w:gridAfter w:val="1"/>
          <w:wAfter w:w="8" w:type="dxa"/>
          <w:jc w:val="center"/>
        </w:trPr>
        <w:tc>
          <w:tcPr>
            <w:tcW w:w="2447" w:type="dxa"/>
          </w:tcPr>
          <w:p w14:paraId="7479440C" w14:textId="77777777" w:rsidR="004D2A03" w:rsidRPr="00B93702" w:rsidRDefault="004D2A03" w:rsidP="004D2A03">
            <w:pPr>
              <w:pStyle w:val="TAL"/>
              <w:rPr>
                <w:rFonts w:cs="Arial"/>
                <w:lang w:eastAsia="en-US"/>
              </w:rPr>
            </w:pPr>
            <w:r w:rsidRPr="00B93702">
              <w:rPr>
                <w:rFonts w:cs="Arial"/>
                <w:lang w:eastAsia="en-US"/>
              </w:rPr>
              <w:t>(Category A)</w:t>
            </w:r>
          </w:p>
        </w:tc>
        <w:tc>
          <w:tcPr>
            <w:tcW w:w="1665" w:type="dxa"/>
          </w:tcPr>
          <w:p w14:paraId="6B347AF1" w14:textId="77777777" w:rsidR="004D2A03" w:rsidRPr="00B93702" w:rsidRDefault="004D2A03" w:rsidP="007459C5">
            <w:pPr>
              <w:pStyle w:val="TAL"/>
              <w:rPr>
                <w:lang w:eastAsia="en-US"/>
              </w:rPr>
            </w:pPr>
            <w:r w:rsidRPr="00B93702">
              <w:rPr>
                <w:lang w:eastAsia="en-US"/>
              </w:rPr>
              <w:t>TC14</w:t>
            </w:r>
          </w:p>
        </w:tc>
        <w:tc>
          <w:tcPr>
            <w:tcW w:w="1665" w:type="dxa"/>
          </w:tcPr>
          <w:p w14:paraId="575D4FAF" w14:textId="77777777" w:rsidR="004D2A03" w:rsidRPr="00B93702" w:rsidRDefault="004D2A03" w:rsidP="002E7A10">
            <w:pPr>
              <w:pStyle w:val="TAL"/>
              <w:rPr>
                <w:lang w:eastAsia="en-US"/>
              </w:rPr>
            </w:pPr>
            <w:r w:rsidRPr="00B93702">
              <w:rPr>
                <w:lang w:eastAsia="en-US"/>
              </w:rPr>
              <w:t>TC14</w:t>
            </w:r>
          </w:p>
        </w:tc>
        <w:tc>
          <w:tcPr>
            <w:tcW w:w="1847" w:type="dxa"/>
          </w:tcPr>
          <w:p w14:paraId="31C6C836" w14:textId="77777777" w:rsidR="004D2A03" w:rsidRPr="00B93702" w:rsidRDefault="004D2A03">
            <w:pPr>
              <w:pStyle w:val="TAL"/>
              <w:rPr>
                <w:lang w:eastAsia="en-US"/>
              </w:rPr>
            </w:pPr>
            <w:r w:rsidRPr="00B93702">
              <w:t>TC14</w:t>
            </w:r>
          </w:p>
        </w:tc>
        <w:tc>
          <w:tcPr>
            <w:tcW w:w="1839" w:type="dxa"/>
          </w:tcPr>
          <w:p w14:paraId="31FB9F14" w14:textId="77777777" w:rsidR="004D2A03" w:rsidRPr="00B93702" w:rsidRDefault="004D2A03">
            <w:pPr>
              <w:pStyle w:val="TAL"/>
              <w:rPr>
                <w:lang w:eastAsia="en-US"/>
              </w:rPr>
            </w:pPr>
            <w:r w:rsidRPr="00B93702">
              <w:rPr>
                <w:lang w:eastAsia="en-US"/>
              </w:rPr>
              <w:t>TC13, (TC12, TC13)*</w:t>
            </w:r>
          </w:p>
        </w:tc>
      </w:tr>
      <w:tr w:rsidR="00B93702" w:rsidRPr="00B93702" w14:paraId="0D09681C" w14:textId="77777777" w:rsidTr="005D5A78">
        <w:trPr>
          <w:gridAfter w:val="1"/>
          <w:wAfter w:w="8" w:type="dxa"/>
          <w:jc w:val="center"/>
        </w:trPr>
        <w:tc>
          <w:tcPr>
            <w:tcW w:w="2447" w:type="dxa"/>
          </w:tcPr>
          <w:p w14:paraId="6A977089" w14:textId="77777777" w:rsidR="004D2A03" w:rsidRPr="00B93702" w:rsidRDefault="004D2A03" w:rsidP="004D2A03">
            <w:pPr>
              <w:pStyle w:val="TAL"/>
              <w:rPr>
                <w:rFonts w:cs="Arial"/>
                <w:lang w:eastAsia="en-US"/>
              </w:rPr>
            </w:pPr>
            <w:r w:rsidRPr="00B93702">
              <w:rPr>
                <w:rFonts w:cs="Arial"/>
                <w:lang w:eastAsia="en-US"/>
              </w:rPr>
              <w:t>(Category B)</w:t>
            </w:r>
          </w:p>
        </w:tc>
        <w:tc>
          <w:tcPr>
            <w:tcW w:w="1665" w:type="dxa"/>
          </w:tcPr>
          <w:p w14:paraId="4EC52218" w14:textId="77777777" w:rsidR="004D2A03" w:rsidRPr="00B93702" w:rsidRDefault="004D2A03" w:rsidP="007459C5">
            <w:pPr>
              <w:pStyle w:val="TAL"/>
              <w:rPr>
                <w:lang w:eastAsia="en-US"/>
              </w:rPr>
            </w:pPr>
            <w:r w:rsidRPr="00B93702">
              <w:rPr>
                <w:lang w:eastAsia="en-US"/>
              </w:rPr>
              <w:t>TC14</w:t>
            </w:r>
          </w:p>
        </w:tc>
        <w:tc>
          <w:tcPr>
            <w:tcW w:w="1665" w:type="dxa"/>
          </w:tcPr>
          <w:p w14:paraId="7BB9C2E4" w14:textId="77777777" w:rsidR="004D2A03" w:rsidRPr="00B93702" w:rsidRDefault="004D2A03" w:rsidP="002E7A10">
            <w:pPr>
              <w:pStyle w:val="TAL"/>
              <w:rPr>
                <w:lang w:eastAsia="en-US"/>
              </w:rPr>
            </w:pPr>
            <w:r w:rsidRPr="00B93702">
              <w:rPr>
                <w:lang w:eastAsia="en-US"/>
              </w:rPr>
              <w:t>TC14</w:t>
            </w:r>
          </w:p>
        </w:tc>
        <w:tc>
          <w:tcPr>
            <w:tcW w:w="1847" w:type="dxa"/>
          </w:tcPr>
          <w:p w14:paraId="20768C4E" w14:textId="77777777" w:rsidR="004D2A03" w:rsidRPr="00B93702" w:rsidRDefault="004D2A03">
            <w:pPr>
              <w:pStyle w:val="TAL"/>
              <w:rPr>
                <w:lang w:eastAsia="en-US"/>
              </w:rPr>
            </w:pPr>
            <w:r w:rsidRPr="00B93702">
              <w:t>TC14</w:t>
            </w:r>
          </w:p>
        </w:tc>
        <w:tc>
          <w:tcPr>
            <w:tcW w:w="1839" w:type="dxa"/>
          </w:tcPr>
          <w:p w14:paraId="7EF16054" w14:textId="77777777" w:rsidR="004D2A03" w:rsidRPr="00B93702" w:rsidRDefault="004D2A03">
            <w:pPr>
              <w:pStyle w:val="TAL"/>
              <w:rPr>
                <w:lang w:eastAsia="en-US"/>
              </w:rPr>
            </w:pPr>
            <w:r w:rsidRPr="00B93702">
              <w:rPr>
                <w:lang w:eastAsia="en-US"/>
              </w:rPr>
              <w:t>TC13, (TC12, TC13)*</w:t>
            </w:r>
          </w:p>
        </w:tc>
      </w:tr>
      <w:tr w:rsidR="00B93702" w:rsidRPr="00B93702" w14:paraId="2EFEC22C" w14:textId="77777777" w:rsidTr="005D5A78">
        <w:trPr>
          <w:gridAfter w:val="1"/>
          <w:wAfter w:w="8" w:type="dxa"/>
          <w:jc w:val="center"/>
        </w:trPr>
        <w:tc>
          <w:tcPr>
            <w:tcW w:w="2447" w:type="dxa"/>
            <w:vAlign w:val="center"/>
          </w:tcPr>
          <w:p w14:paraId="3CEBBBBC" w14:textId="77777777" w:rsidR="004D2A03" w:rsidRPr="00B93702" w:rsidRDefault="004D2A03" w:rsidP="004D2A03">
            <w:pPr>
              <w:pStyle w:val="TAL"/>
              <w:rPr>
                <w:rFonts w:cs="Arial"/>
                <w:lang w:eastAsia="en-US"/>
              </w:rPr>
            </w:pPr>
            <w:r w:rsidRPr="00B93702">
              <w:rPr>
                <w:rFonts w:cs="Arial"/>
                <w:lang w:eastAsia="en-US"/>
              </w:rPr>
              <w:lastRenderedPageBreak/>
              <w:t>Additional requirement for BC2 (Category B)</w:t>
            </w:r>
          </w:p>
        </w:tc>
        <w:tc>
          <w:tcPr>
            <w:tcW w:w="1665" w:type="dxa"/>
          </w:tcPr>
          <w:p w14:paraId="3A8DF2AA" w14:textId="77777777" w:rsidR="004D2A03" w:rsidRPr="00B93702" w:rsidRDefault="004D2A03" w:rsidP="007459C5">
            <w:pPr>
              <w:pStyle w:val="TAL"/>
              <w:rPr>
                <w:lang w:eastAsia="en-US"/>
              </w:rPr>
            </w:pPr>
            <w:r w:rsidRPr="00B93702">
              <w:rPr>
                <w:lang w:eastAsia="en-US"/>
              </w:rPr>
              <w:t>N/A</w:t>
            </w:r>
          </w:p>
        </w:tc>
        <w:tc>
          <w:tcPr>
            <w:tcW w:w="1665" w:type="dxa"/>
          </w:tcPr>
          <w:p w14:paraId="72A335A7" w14:textId="77777777" w:rsidR="004D2A03" w:rsidRPr="00B93702" w:rsidRDefault="004D2A03" w:rsidP="002E7A10">
            <w:pPr>
              <w:pStyle w:val="TAL"/>
              <w:rPr>
                <w:lang w:eastAsia="en-US"/>
              </w:rPr>
            </w:pPr>
            <w:r w:rsidRPr="00B93702">
              <w:rPr>
                <w:lang w:eastAsia="en-US"/>
              </w:rPr>
              <w:t>TC14</w:t>
            </w:r>
          </w:p>
        </w:tc>
        <w:tc>
          <w:tcPr>
            <w:tcW w:w="1847" w:type="dxa"/>
          </w:tcPr>
          <w:p w14:paraId="7A4E35F6" w14:textId="77777777" w:rsidR="004D2A03" w:rsidRPr="00B93702" w:rsidRDefault="004D2A03">
            <w:pPr>
              <w:pStyle w:val="TAL"/>
              <w:rPr>
                <w:lang w:eastAsia="en-US"/>
              </w:rPr>
            </w:pPr>
            <w:r w:rsidRPr="00B93702">
              <w:t>N/A</w:t>
            </w:r>
          </w:p>
        </w:tc>
        <w:tc>
          <w:tcPr>
            <w:tcW w:w="1839" w:type="dxa"/>
          </w:tcPr>
          <w:p w14:paraId="25790698" w14:textId="77777777" w:rsidR="004D2A03" w:rsidRPr="00B93702" w:rsidRDefault="004D2A03">
            <w:pPr>
              <w:pStyle w:val="TAL"/>
              <w:rPr>
                <w:lang w:eastAsia="en-US"/>
              </w:rPr>
            </w:pPr>
            <w:r w:rsidRPr="00B93702">
              <w:rPr>
                <w:lang w:eastAsia="en-US"/>
              </w:rPr>
              <w:t>TC13, (TC12, TC13)*</w:t>
            </w:r>
          </w:p>
        </w:tc>
      </w:tr>
      <w:tr w:rsidR="00B93702" w:rsidRPr="00B93702" w14:paraId="2317A659" w14:textId="77777777" w:rsidTr="005D5A78">
        <w:trPr>
          <w:gridAfter w:val="1"/>
          <w:wAfter w:w="8" w:type="dxa"/>
          <w:jc w:val="center"/>
        </w:trPr>
        <w:tc>
          <w:tcPr>
            <w:tcW w:w="2447" w:type="dxa"/>
          </w:tcPr>
          <w:p w14:paraId="7E6BDA5D" w14:textId="77777777"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1665" w:type="dxa"/>
          </w:tcPr>
          <w:p w14:paraId="0AA50D76" w14:textId="77777777" w:rsidR="004D2A03" w:rsidRPr="00B93702" w:rsidRDefault="004D2A03" w:rsidP="007459C5">
            <w:pPr>
              <w:pStyle w:val="TAL"/>
              <w:rPr>
                <w:lang w:eastAsia="en-US"/>
              </w:rPr>
            </w:pPr>
            <w:r w:rsidRPr="00B93702">
              <w:rPr>
                <w:lang w:eastAsia="en-US"/>
              </w:rPr>
              <w:t>TC14</w:t>
            </w:r>
          </w:p>
        </w:tc>
        <w:tc>
          <w:tcPr>
            <w:tcW w:w="1665" w:type="dxa"/>
          </w:tcPr>
          <w:p w14:paraId="79021C17" w14:textId="77777777" w:rsidR="004D2A03" w:rsidRPr="00B93702" w:rsidRDefault="004D2A03" w:rsidP="002E7A10">
            <w:pPr>
              <w:pStyle w:val="TAL"/>
              <w:rPr>
                <w:lang w:eastAsia="en-US"/>
              </w:rPr>
            </w:pPr>
            <w:r w:rsidRPr="00B93702">
              <w:rPr>
                <w:lang w:eastAsia="en-US"/>
              </w:rPr>
              <w:t>TC14</w:t>
            </w:r>
          </w:p>
        </w:tc>
        <w:tc>
          <w:tcPr>
            <w:tcW w:w="1847" w:type="dxa"/>
          </w:tcPr>
          <w:p w14:paraId="60FC8F58" w14:textId="77777777" w:rsidR="004D2A03" w:rsidRPr="00B93702" w:rsidRDefault="004D2A03">
            <w:pPr>
              <w:pStyle w:val="TAL"/>
              <w:rPr>
                <w:lang w:eastAsia="en-US"/>
              </w:rPr>
            </w:pPr>
            <w:r w:rsidRPr="00B93702">
              <w:t>TC14</w:t>
            </w:r>
          </w:p>
        </w:tc>
        <w:tc>
          <w:tcPr>
            <w:tcW w:w="1839" w:type="dxa"/>
          </w:tcPr>
          <w:p w14:paraId="54141FE0" w14:textId="77777777" w:rsidR="004D2A03" w:rsidRPr="00B93702" w:rsidRDefault="004D2A03">
            <w:pPr>
              <w:pStyle w:val="TAL"/>
              <w:rPr>
                <w:lang w:eastAsia="en-US"/>
              </w:rPr>
            </w:pPr>
            <w:r w:rsidRPr="00B93702">
              <w:rPr>
                <w:lang w:eastAsia="en-US"/>
              </w:rPr>
              <w:t>TC13, (TC12, TC13)*</w:t>
            </w:r>
          </w:p>
        </w:tc>
      </w:tr>
      <w:tr w:rsidR="00B93702" w:rsidRPr="00B93702" w14:paraId="31BFEB66" w14:textId="77777777" w:rsidTr="005D5A78">
        <w:trPr>
          <w:gridAfter w:val="1"/>
          <w:wAfter w:w="8" w:type="dxa"/>
          <w:jc w:val="center"/>
        </w:trPr>
        <w:tc>
          <w:tcPr>
            <w:tcW w:w="2447" w:type="dxa"/>
          </w:tcPr>
          <w:p w14:paraId="5D55733B" w14:textId="77777777"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1665" w:type="dxa"/>
          </w:tcPr>
          <w:p w14:paraId="3232828A" w14:textId="77777777" w:rsidR="004D2A03" w:rsidRPr="00B93702" w:rsidRDefault="004D2A03" w:rsidP="007459C5">
            <w:pPr>
              <w:pStyle w:val="TAL"/>
              <w:rPr>
                <w:lang w:eastAsia="en-US"/>
              </w:rPr>
            </w:pPr>
            <w:r w:rsidRPr="00B93702">
              <w:rPr>
                <w:lang w:eastAsia="en-US"/>
              </w:rPr>
              <w:t>TC14</w:t>
            </w:r>
          </w:p>
        </w:tc>
        <w:tc>
          <w:tcPr>
            <w:tcW w:w="1665" w:type="dxa"/>
          </w:tcPr>
          <w:p w14:paraId="56C6B562" w14:textId="77777777" w:rsidR="004D2A03" w:rsidRPr="00B93702" w:rsidRDefault="004D2A03" w:rsidP="002E7A10">
            <w:pPr>
              <w:pStyle w:val="TAL"/>
              <w:rPr>
                <w:lang w:eastAsia="en-US"/>
              </w:rPr>
            </w:pPr>
            <w:r w:rsidRPr="00B93702">
              <w:rPr>
                <w:lang w:eastAsia="en-US"/>
              </w:rPr>
              <w:t>TC14</w:t>
            </w:r>
          </w:p>
        </w:tc>
        <w:tc>
          <w:tcPr>
            <w:tcW w:w="1847" w:type="dxa"/>
          </w:tcPr>
          <w:p w14:paraId="202954DC" w14:textId="77777777" w:rsidR="004D2A03" w:rsidRPr="00B93702" w:rsidRDefault="004D2A03">
            <w:pPr>
              <w:pStyle w:val="TAL"/>
              <w:rPr>
                <w:lang w:eastAsia="en-US"/>
              </w:rPr>
            </w:pPr>
            <w:r w:rsidRPr="00B93702">
              <w:t>TC14</w:t>
            </w:r>
          </w:p>
        </w:tc>
        <w:tc>
          <w:tcPr>
            <w:tcW w:w="1839" w:type="dxa"/>
          </w:tcPr>
          <w:p w14:paraId="6CA930BE" w14:textId="77777777" w:rsidR="004D2A03" w:rsidRPr="00B93702" w:rsidRDefault="004D2A03">
            <w:pPr>
              <w:pStyle w:val="TAL"/>
              <w:rPr>
                <w:lang w:eastAsia="en-US"/>
              </w:rPr>
            </w:pPr>
            <w:r w:rsidRPr="00B93702">
              <w:rPr>
                <w:lang w:eastAsia="en-US"/>
              </w:rPr>
              <w:t>TC13, (TC12, TC13)*</w:t>
            </w:r>
          </w:p>
        </w:tc>
      </w:tr>
      <w:tr w:rsidR="00B93702" w:rsidRPr="00B93702" w14:paraId="498BB363" w14:textId="77777777" w:rsidTr="005D5A78">
        <w:trPr>
          <w:gridAfter w:val="1"/>
          <w:wAfter w:w="8" w:type="dxa"/>
          <w:jc w:val="center"/>
        </w:trPr>
        <w:tc>
          <w:tcPr>
            <w:tcW w:w="2447" w:type="dxa"/>
            <w:vAlign w:val="center"/>
          </w:tcPr>
          <w:p w14:paraId="2AB683FE" w14:textId="77777777" w:rsidR="004D2A03" w:rsidRPr="00B93702" w:rsidRDefault="004D2A03" w:rsidP="004D2A03">
            <w:pPr>
              <w:pStyle w:val="TAL"/>
              <w:rPr>
                <w:rFonts w:cs="Arial"/>
                <w:lang w:eastAsia="en-US"/>
              </w:rPr>
            </w:pPr>
            <w:r w:rsidRPr="00B93702">
              <w:rPr>
                <w:rFonts w:cs="Arial"/>
                <w:lang w:eastAsia="en-US"/>
              </w:rPr>
              <w:t>Co-location with other Base Stations</w:t>
            </w:r>
          </w:p>
        </w:tc>
        <w:tc>
          <w:tcPr>
            <w:tcW w:w="1665" w:type="dxa"/>
          </w:tcPr>
          <w:p w14:paraId="36F27C3E" w14:textId="77777777" w:rsidR="004D2A03" w:rsidRPr="00B93702" w:rsidRDefault="004D2A03" w:rsidP="007459C5">
            <w:pPr>
              <w:pStyle w:val="TAL"/>
              <w:rPr>
                <w:lang w:eastAsia="en-US"/>
              </w:rPr>
            </w:pPr>
            <w:r w:rsidRPr="00B93702">
              <w:rPr>
                <w:lang w:eastAsia="en-US"/>
              </w:rPr>
              <w:t>TC14</w:t>
            </w:r>
          </w:p>
        </w:tc>
        <w:tc>
          <w:tcPr>
            <w:tcW w:w="1665" w:type="dxa"/>
          </w:tcPr>
          <w:p w14:paraId="0F952F9E" w14:textId="77777777" w:rsidR="004D2A03" w:rsidRPr="00B93702" w:rsidRDefault="004D2A03" w:rsidP="002E7A10">
            <w:pPr>
              <w:pStyle w:val="TAL"/>
              <w:rPr>
                <w:lang w:eastAsia="en-US"/>
              </w:rPr>
            </w:pPr>
            <w:r w:rsidRPr="00B93702">
              <w:rPr>
                <w:lang w:eastAsia="en-US"/>
              </w:rPr>
              <w:t>TC14</w:t>
            </w:r>
          </w:p>
        </w:tc>
        <w:tc>
          <w:tcPr>
            <w:tcW w:w="1847" w:type="dxa"/>
          </w:tcPr>
          <w:p w14:paraId="695072C0" w14:textId="77777777" w:rsidR="004D2A03" w:rsidRPr="00B93702" w:rsidRDefault="004D2A03">
            <w:pPr>
              <w:pStyle w:val="TAL"/>
              <w:rPr>
                <w:lang w:eastAsia="en-US"/>
              </w:rPr>
            </w:pPr>
            <w:r w:rsidRPr="00B93702">
              <w:t>TC14</w:t>
            </w:r>
          </w:p>
        </w:tc>
        <w:tc>
          <w:tcPr>
            <w:tcW w:w="1839" w:type="dxa"/>
          </w:tcPr>
          <w:p w14:paraId="4E4F0BFC" w14:textId="77777777" w:rsidR="004D2A03" w:rsidRPr="00B93702" w:rsidRDefault="004D2A03">
            <w:pPr>
              <w:pStyle w:val="TAL"/>
              <w:rPr>
                <w:lang w:eastAsia="en-US"/>
              </w:rPr>
            </w:pPr>
            <w:r w:rsidRPr="00B93702">
              <w:rPr>
                <w:lang w:eastAsia="en-US"/>
              </w:rPr>
              <w:t>TC13, (TC12, TC13)*</w:t>
            </w:r>
          </w:p>
        </w:tc>
      </w:tr>
      <w:tr w:rsidR="00B93702" w:rsidRPr="00B93702" w14:paraId="0A49A5A2" w14:textId="77777777" w:rsidTr="005D5A78">
        <w:trPr>
          <w:gridAfter w:val="1"/>
          <w:wAfter w:w="8" w:type="dxa"/>
          <w:jc w:val="center"/>
        </w:trPr>
        <w:tc>
          <w:tcPr>
            <w:tcW w:w="2447" w:type="dxa"/>
            <w:vAlign w:val="center"/>
          </w:tcPr>
          <w:p w14:paraId="0F6DCBF0" w14:textId="77777777"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1665" w:type="dxa"/>
          </w:tcPr>
          <w:p w14:paraId="02356A0B" w14:textId="77777777" w:rsidR="004D2A03" w:rsidRPr="00B93702" w:rsidRDefault="004D2A03" w:rsidP="007459C5">
            <w:pPr>
              <w:pStyle w:val="TAL"/>
              <w:rPr>
                <w:lang w:eastAsia="en-US"/>
              </w:rPr>
            </w:pPr>
            <w:r w:rsidRPr="00B93702">
              <w:rPr>
                <w:lang w:eastAsia="en-US"/>
              </w:rPr>
              <w:t xml:space="preserve">- </w:t>
            </w:r>
          </w:p>
        </w:tc>
        <w:tc>
          <w:tcPr>
            <w:tcW w:w="1665" w:type="dxa"/>
          </w:tcPr>
          <w:p w14:paraId="5631CFC8" w14:textId="77777777" w:rsidR="004D2A03" w:rsidRPr="00B93702" w:rsidRDefault="004D2A03" w:rsidP="002E7A10">
            <w:pPr>
              <w:pStyle w:val="TAL"/>
              <w:rPr>
                <w:lang w:eastAsia="en-US"/>
              </w:rPr>
            </w:pPr>
            <w:r w:rsidRPr="00B93702">
              <w:rPr>
                <w:lang w:eastAsia="en-US"/>
              </w:rPr>
              <w:t>-</w:t>
            </w:r>
          </w:p>
        </w:tc>
        <w:tc>
          <w:tcPr>
            <w:tcW w:w="1847" w:type="dxa"/>
          </w:tcPr>
          <w:p w14:paraId="4FFD16CE" w14:textId="77777777" w:rsidR="004D2A03" w:rsidRPr="00B93702" w:rsidRDefault="004D2A03">
            <w:pPr>
              <w:pStyle w:val="TAL"/>
              <w:rPr>
                <w:lang w:eastAsia="en-US"/>
              </w:rPr>
            </w:pPr>
            <w:r w:rsidRPr="00B93702">
              <w:t xml:space="preserve">- </w:t>
            </w:r>
          </w:p>
        </w:tc>
        <w:tc>
          <w:tcPr>
            <w:tcW w:w="1839" w:type="dxa"/>
          </w:tcPr>
          <w:p w14:paraId="3B60C3F0" w14:textId="77777777" w:rsidR="004D2A03" w:rsidRPr="00B93702" w:rsidRDefault="004D2A03">
            <w:pPr>
              <w:pStyle w:val="TAL"/>
              <w:rPr>
                <w:lang w:eastAsia="en-US"/>
              </w:rPr>
            </w:pPr>
            <w:r w:rsidRPr="00B93702">
              <w:rPr>
                <w:lang w:eastAsia="en-US"/>
              </w:rPr>
              <w:t>-</w:t>
            </w:r>
          </w:p>
        </w:tc>
      </w:tr>
      <w:tr w:rsidR="00B93702" w:rsidRPr="00B93702" w14:paraId="2955C5AF" w14:textId="77777777" w:rsidTr="005D5A78">
        <w:trPr>
          <w:gridAfter w:val="1"/>
          <w:wAfter w:w="8" w:type="dxa"/>
          <w:jc w:val="center"/>
        </w:trPr>
        <w:tc>
          <w:tcPr>
            <w:tcW w:w="2447" w:type="dxa"/>
            <w:vAlign w:val="center"/>
          </w:tcPr>
          <w:p w14:paraId="4663EA5A" w14:textId="77777777"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1665" w:type="dxa"/>
          </w:tcPr>
          <w:p w14:paraId="022268DF" w14:textId="77777777" w:rsidR="004D2A03" w:rsidRPr="00B93702" w:rsidRDefault="004D2A03" w:rsidP="007459C5">
            <w:pPr>
              <w:pStyle w:val="TAL"/>
              <w:rPr>
                <w:lang w:eastAsia="en-US"/>
              </w:rPr>
            </w:pPr>
            <w:r w:rsidRPr="00B93702">
              <w:rPr>
                <w:lang w:eastAsia="en-US"/>
              </w:rPr>
              <w:t>(TS 36.141)</w:t>
            </w:r>
          </w:p>
          <w:p w14:paraId="7D1DF53F" w14:textId="77777777" w:rsidR="004D2A03" w:rsidRPr="00B93702" w:rsidRDefault="004D2A03" w:rsidP="002E7A10">
            <w:pPr>
              <w:pStyle w:val="TAL"/>
              <w:rPr>
                <w:lang w:eastAsia="en-US"/>
              </w:rPr>
            </w:pPr>
            <w:r w:rsidRPr="00B93702">
              <w:rPr>
                <w:lang w:eastAsia="en-US"/>
              </w:rPr>
              <w:t>(TS 25.141)</w:t>
            </w:r>
          </w:p>
          <w:p w14:paraId="0156619C" w14:textId="77777777" w:rsidR="004D2A03" w:rsidRPr="00B93702" w:rsidRDefault="004D2A03">
            <w:pPr>
              <w:pStyle w:val="TAL"/>
              <w:rPr>
                <w:lang w:eastAsia="en-US"/>
              </w:rPr>
            </w:pPr>
            <w:r w:rsidRPr="00B93702">
              <w:rPr>
                <w:lang w:eastAsia="en-US"/>
              </w:rPr>
              <w:t>TC14</w:t>
            </w:r>
          </w:p>
        </w:tc>
        <w:tc>
          <w:tcPr>
            <w:tcW w:w="1665" w:type="dxa"/>
          </w:tcPr>
          <w:p w14:paraId="69EB617B" w14:textId="77777777" w:rsidR="004D2A03" w:rsidRPr="00B93702" w:rsidRDefault="004D2A03">
            <w:pPr>
              <w:pStyle w:val="TAL"/>
              <w:rPr>
                <w:lang w:eastAsia="en-US"/>
              </w:rPr>
            </w:pPr>
            <w:r w:rsidRPr="00B93702">
              <w:rPr>
                <w:lang w:eastAsia="en-US"/>
              </w:rPr>
              <w:t>N/A</w:t>
            </w:r>
          </w:p>
        </w:tc>
        <w:tc>
          <w:tcPr>
            <w:tcW w:w="1847" w:type="dxa"/>
          </w:tcPr>
          <w:p w14:paraId="0607944A" w14:textId="77777777" w:rsidR="004D2A03" w:rsidRPr="00B93702" w:rsidRDefault="004D2A03">
            <w:pPr>
              <w:pStyle w:val="TAL"/>
            </w:pPr>
            <w:r w:rsidRPr="00B93702">
              <w:t>(TS 36.141)</w:t>
            </w:r>
          </w:p>
          <w:p w14:paraId="6BD08956" w14:textId="77777777" w:rsidR="004D2A03" w:rsidRPr="00B93702" w:rsidRDefault="004D2A03">
            <w:pPr>
              <w:pStyle w:val="TAL"/>
            </w:pPr>
            <w:r w:rsidRPr="00B93702">
              <w:t>(TS 25.141)</w:t>
            </w:r>
          </w:p>
          <w:p w14:paraId="3A3199C2" w14:textId="77777777" w:rsidR="004D2A03" w:rsidRPr="00B93702" w:rsidRDefault="004D2A03">
            <w:pPr>
              <w:pStyle w:val="TAL"/>
              <w:rPr>
                <w:lang w:eastAsia="en-US"/>
              </w:rPr>
            </w:pPr>
            <w:r w:rsidRPr="00B93702">
              <w:t>TC14</w:t>
            </w:r>
          </w:p>
        </w:tc>
        <w:tc>
          <w:tcPr>
            <w:tcW w:w="1839" w:type="dxa"/>
          </w:tcPr>
          <w:p w14:paraId="1BE48883" w14:textId="77777777" w:rsidR="004D2A03" w:rsidRPr="00B93702" w:rsidRDefault="004D2A03">
            <w:pPr>
              <w:pStyle w:val="TAL"/>
              <w:rPr>
                <w:lang w:eastAsia="en-US"/>
              </w:rPr>
            </w:pPr>
            <w:r w:rsidRPr="00B93702">
              <w:rPr>
                <w:lang w:eastAsia="en-US"/>
              </w:rPr>
              <w:t>N/A</w:t>
            </w:r>
          </w:p>
        </w:tc>
      </w:tr>
      <w:tr w:rsidR="00B93702" w:rsidRPr="00B93702" w14:paraId="26B45F69" w14:textId="77777777" w:rsidTr="005D5A78">
        <w:trPr>
          <w:gridAfter w:val="1"/>
          <w:wAfter w:w="8" w:type="dxa"/>
          <w:jc w:val="center"/>
        </w:trPr>
        <w:tc>
          <w:tcPr>
            <w:tcW w:w="2447" w:type="dxa"/>
          </w:tcPr>
          <w:p w14:paraId="5A8D97F9" w14:textId="77777777"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1665" w:type="dxa"/>
          </w:tcPr>
          <w:p w14:paraId="050C1DA7" w14:textId="77777777" w:rsidR="004D2A03" w:rsidRPr="00B93702" w:rsidRDefault="004D2A03" w:rsidP="007459C5">
            <w:pPr>
              <w:pStyle w:val="TAL"/>
              <w:rPr>
                <w:lang w:eastAsia="en-US"/>
              </w:rPr>
            </w:pPr>
            <w:r w:rsidRPr="00B93702">
              <w:rPr>
                <w:lang w:eastAsia="en-US"/>
              </w:rPr>
              <w:t>N/A</w:t>
            </w:r>
          </w:p>
        </w:tc>
        <w:tc>
          <w:tcPr>
            <w:tcW w:w="1665" w:type="dxa"/>
          </w:tcPr>
          <w:p w14:paraId="3CDA3C40" w14:textId="77777777" w:rsidR="004D2A03" w:rsidRPr="00B93702" w:rsidRDefault="004D2A03" w:rsidP="002E7A10">
            <w:pPr>
              <w:pStyle w:val="TAL"/>
              <w:rPr>
                <w:lang w:eastAsia="en-US"/>
              </w:rPr>
            </w:pPr>
            <w:r w:rsidRPr="00B93702">
              <w:rPr>
                <w:lang w:eastAsia="en-US"/>
              </w:rPr>
              <w:t>(TS 36.141)</w:t>
            </w:r>
          </w:p>
          <w:p w14:paraId="1B464004" w14:textId="77777777" w:rsidR="004D2A03" w:rsidRPr="00B93702" w:rsidRDefault="004D2A03">
            <w:pPr>
              <w:pStyle w:val="TAL"/>
              <w:rPr>
                <w:lang w:eastAsia="en-US"/>
              </w:rPr>
            </w:pPr>
            <w:r w:rsidRPr="00B93702">
              <w:rPr>
                <w:lang w:eastAsia="en-US"/>
              </w:rPr>
              <w:t>(TS 25.141)</w:t>
            </w:r>
          </w:p>
          <w:p w14:paraId="711287FB" w14:textId="77777777" w:rsidR="004D2A03" w:rsidRPr="00B93702" w:rsidRDefault="004D2A03">
            <w:pPr>
              <w:pStyle w:val="TAL"/>
              <w:rPr>
                <w:lang w:eastAsia="en-US"/>
              </w:rPr>
            </w:pPr>
            <w:r w:rsidRPr="00B93702">
              <w:rPr>
                <w:lang w:eastAsia="en-US"/>
              </w:rPr>
              <w:t>TC14</w:t>
            </w:r>
          </w:p>
        </w:tc>
        <w:tc>
          <w:tcPr>
            <w:tcW w:w="1847" w:type="dxa"/>
          </w:tcPr>
          <w:p w14:paraId="6EF7A0AA" w14:textId="77777777" w:rsidR="004D2A03" w:rsidRPr="00B93702" w:rsidRDefault="004D2A03">
            <w:pPr>
              <w:pStyle w:val="TAL"/>
              <w:rPr>
                <w:lang w:eastAsia="en-US"/>
              </w:rPr>
            </w:pPr>
            <w:r w:rsidRPr="00B93702">
              <w:t>N/A</w:t>
            </w:r>
          </w:p>
        </w:tc>
        <w:tc>
          <w:tcPr>
            <w:tcW w:w="1839" w:type="dxa"/>
          </w:tcPr>
          <w:p w14:paraId="2CDB9CF5" w14:textId="77777777" w:rsidR="004D2A03" w:rsidRPr="00B93702" w:rsidRDefault="004D2A03">
            <w:pPr>
              <w:pStyle w:val="TAL"/>
              <w:rPr>
                <w:lang w:eastAsia="en-US"/>
              </w:rPr>
            </w:pPr>
            <w:r w:rsidRPr="00B93702">
              <w:rPr>
                <w:lang w:eastAsia="en-US"/>
              </w:rPr>
              <w:t>(TS 36.141)</w:t>
            </w:r>
          </w:p>
          <w:p w14:paraId="00213EF2" w14:textId="77777777" w:rsidR="004D2A03" w:rsidRPr="00B93702" w:rsidRDefault="004D2A03">
            <w:pPr>
              <w:pStyle w:val="TAL"/>
              <w:rPr>
                <w:lang w:eastAsia="en-US"/>
              </w:rPr>
            </w:pPr>
            <w:r w:rsidRPr="00B93702">
              <w:rPr>
                <w:lang w:eastAsia="en-US"/>
              </w:rPr>
              <w:t>(TS 25.141)*</w:t>
            </w:r>
          </w:p>
          <w:p w14:paraId="16787886" w14:textId="77777777" w:rsidR="004D2A03" w:rsidRPr="00B93702" w:rsidRDefault="004D2A03">
            <w:pPr>
              <w:pStyle w:val="TAL"/>
              <w:rPr>
                <w:lang w:eastAsia="en-US"/>
              </w:rPr>
            </w:pPr>
            <w:r w:rsidRPr="00B93702">
              <w:rPr>
                <w:lang w:eastAsia="en-US"/>
              </w:rPr>
              <w:t>TC14, TC12*</w:t>
            </w:r>
          </w:p>
        </w:tc>
      </w:tr>
      <w:tr w:rsidR="00B93702" w:rsidRPr="00B93702" w14:paraId="43CA3DC2" w14:textId="77777777" w:rsidTr="005D5A78">
        <w:trPr>
          <w:gridAfter w:val="1"/>
          <w:wAfter w:w="8" w:type="dxa"/>
          <w:jc w:val="center"/>
        </w:trPr>
        <w:tc>
          <w:tcPr>
            <w:tcW w:w="2447" w:type="dxa"/>
          </w:tcPr>
          <w:p w14:paraId="70BCFFDC" w14:textId="77777777" w:rsidR="004D2A03" w:rsidRPr="00B93702" w:rsidRDefault="004D2A03" w:rsidP="004D2A03">
            <w:pPr>
              <w:pStyle w:val="TAL"/>
              <w:rPr>
                <w:rFonts w:cs="Arial"/>
                <w:lang w:eastAsia="en-US"/>
              </w:rPr>
            </w:pPr>
            <w:r w:rsidRPr="00B93702">
              <w:rPr>
                <w:rFonts w:cs="Arial"/>
                <w:lang w:eastAsia="en-US"/>
              </w:rPr>
              <w:t>GSM/EDGE single-RAT requirement</w:t>
            </w:r>
          </w:p>
        </w:tc>
        <w:tc>
          <w:tcPr>
            <w:tcW w:w="1665" w:type="dxa"/>
          </w:tcPr>
          <w:p w14:paraId="1DB0A099" w14:textId="77777777" w:rsidR="004D2A03" w:rsidRPr="00B93702" w:rsidRDefault="004D2A03" w:rsidP="007459C5">
            <w:pPr>
              <w:pStyle w:val="TAL"/>
              <w:rPr>
                <w:lang w:eastAsia="en-US"/>
              </w:rPr>
            </w:pPr>
            <w:r w:rsidRPr="00B93702">
              <w:rPr>
                <w:lang w:eastAsia="en-US"/>
              </w:rPr>
              <w:t>N/A</w:t>
            </w:r>
          </w:p>
        </w:tc>
        <w:tc>
          <w:tcPr>
            <w:tcW w:w="1665" w:type="dxa"/>
          </w:tcPr>
          <w:p w14:paraId="1C0DC2DC" w14:textId="77777777" w:rsidR="004D2A03" w:rsidRPr="00B93702" w:rsidRDefault="004D2A03" w:rsidP="002E7A10">
            <w:pPr>
              <w:pStyle w:val="TAL"/>
              <w:rPr>
                <w:lang w:eastAsia="en-US"/>
              </w:rPr>
            </w:pPr>
            <w:r w:rsidRPr="00B93702">
              <w:rPr>
                <w:lang w:eastAsia="en-US"/>
              </w:rPr>
              <w:t>N/A</w:t>
            </w:r>
          </w:p>
        </w:tc>
        <w:tc>
          <w:tcPr>
            <w:tcW w:w="1847" w:type="dxa"/>
          </w:tcPr>
          <w:p w14:paraId="56F92B04" w14:textId="77777777" w:rsidR="004D2A03" w:rsidRPr="00B93702" w:rsidRDefault="004D2A03">
            <w:pPr>
              <w:pStyle w:val="TAL"/>
              <w:rPr>
                <w:lang w:eastAsia="en-US"/>
              </w:rPr>
            </w:pPr>
            <w:r w:rsidRPr="00B93702">
              <w:t>N/A</w:t>
            </w:r>
          </w:p>
        </w:tc>
        <w:tc>
          <w:tcPr>
            <w:tcW w:w="1839" w:type="dxa"/>
          </w:tcPr>
          <w:p w14:paraId="2FF42207" w14:textId="77777777" w:rsidR="004D2A03" w:rsidRPr="00B93702" w:rsidRDefault="004D2A03">
            <w:pPr>
              <w:pStyle w:val="TAL"/>
              <w:rPr>
                <w:lang w:eastAsia="en-US"/>
              </w:rPr>
            </w:pPr>
            <w:r w:rsidRPr="00B93702">
              <w:rPr>
                <w:lang w:eastAsia="en-US"/>
              </w:rPr>
              <w:t>N/A</w:t>
            </w:r>
          </w:p>
        </w:tc>
      </w:tr>
      <w:tr w:rsidR="00B93702" w:rsidRPr="00B93702" w14:paraId="55F6AC69" w14:textId="77777777" w:rsidTr="005D5A78">
        <w:trPr>
          <w:gridAfter w:val="1"/>
          <w:wAfter w:w="8" w:type="dxa"/>
          <w:trHeight w:val="877"/>
          <w:jc w:val="center"/>
        </w:trPr>
        <w:tc>
          <w:tcPr>
            <w:tcW w:w="2447" w:type="dxa"/>
          </w:tcPr>
          <w:p w14:paraId="40B025CD" w14:textId="77777777" w:rsidR="004D2A03" w:rsidRPr="00B93702" w:rsidRDefault="004D2A03" w:rsidP="004D2A03">
            <w:pPr>
              <w:pStyle w:val="TAL"/>
              <w:rPr>
                <w:rFonts w:cs="Arial"/>
                <w:lang w:eastAsia="en-US"/>
              </w:rPr>
            </w:pPr>
            <w:r w:rsidRPr="00B93702">
              <w:rPr>
                <w:rFonts w:cs="Arial"/>
                <w:lang w:eastAsia="en-US"/>
              </w:rPr>
              <w:t>Additional requirements</w:t>
            </w:r>
          </w:p>
        </w:tc>
        <w:tc>
          <w:tcPr>
            <w:tcW w:w="1665" w:type="dxa"/>
          </w:tcPr>
          <w:p w14:paraId="40A6F9A5" w14:textId="77777777" w:rsidR="004D2A03" w:rsidRPr="00B93702" w:rsidRDefault="004D2A03" w:rsidP="007459C5">
            <w:pPr>
              <w:pStyle w:val="TAL"/>
              <w:rPr>
                <w:lang w:eastAsia="en-US"/>
              </w:rPr>
            </w:pPr>
            <w:r w:rsidRPr="00B93702">
              <w:rPr>
                <w:lang w:eastAsia="en-US"/>
              </w:rPr>
              <w:t>Compliance stated by manufacturer declaration</w:t>
            </w:r>
          </w:p>
        </w:tc>
        <w:tc>
          <w:tcPr>
            <w:tcW w:w="1665" w:type="dxa"/>
          </w:tcPr>
          <w:p w14:paraId="60C4166A" w14:textId="77777777" w:rsidR="004D2A03" w:rsidRPr="00B93702" w:rsidRDefault="004D2A03" w:rsidP="002E7A10">
            <w:pPr>
              <w:pStyle w:val="TAL"/>
              <w:rPr>
                <w:lang w:eastAsia="en-US"/>
              </w:rPr>
            </w:pPr>
            <w:r w:rsidRPr="00B93702">
              <w:rPr>
                <w:lang w:eastAsia="en-US"/>
              </w:rPr>
              <w:t>Compliance stated by manufacturer declaration</w:t>
            </w:r>
          </w:p>
        </w:tc>
        <w:tc>
          <w:tcPr>
            <w:tcW w:w="1847" w:type="dxa"/>
          </w:tcPr>
          <w:p w14:paraId="5D9CDACA" w14:textId="77777777" w:rsidR="004D2A03" w:rsidRPr="00B93702" w:rsidRDefault="004D2A03">
            <w:pPr>
              <w:pStyle w:val="TAL"/>
              <w:rPr>
                <w:lang w:eastAsia="en-US"/>
              </w:rPr>
            </w:pPr>
            <w:r w:rsidRPr="00B93702">
              <w:t>Compliance stated by manufacturer declaration</w:t>
            </w:r>
          </w:p>
        </w:tc>
        <w:tc>
          <w:tcPr>
            <w:tcW w:w="1839" w:type="dxa"/>
          </w:tcPr>
          <w:p w14:paraId="65826201" w14:textId="77777777" w:rsidR="004D2A03" w:rsidRPr="00B93702" w:rsidRDefault="004D2A03">
            <w:pPr>
              <w:pStyle w:val="TAL"/>
              <w:rPr>
                <w:lang w:eastAsia="en-US"/>
              </w:rPr>
            </w:pPr>
            <w:r w:rsidRPr="00B93702">
              <w:rPr>
                <w:lang w:eastAsia="en-US"/>
              </w:rPr>
              <w:t>Compliance stated by manufacturer declaration</w:t>
            </w:r>
          </w:p>
        </w:tc>
      </w:tr>
      <w:tr w:rsidR="00B93702" w:rsidRPr="00B93702" w14:paraId="4FE8BCDB" w14:textId="77777777" w:rsidTr="005D5A78">
        <w:trPr>
          <w:gridAfter w:val="1"/>
          <w:wAfter w:w="8" w:type="dxa"/>
          <w:jc w:val="center"/>
        </w:trPr>
        <w:tc>
          <w:tcPr>
            <w:tcW w:w="2447" w:type="dxa"/>
            <w:vAlign w:val="center"/>
          </w:tcPr>
          <w:p w14:paraId="73410F22" w14:textId="77777777"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1665" w:type="dxa"/>
          </w:tcPr>
          <w:p w14:paraId="21EE8723"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56C2FFE3"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11DF8DD2"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48506969"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0A38E16E" w14:textId="77777777" w:rsidTr="005D5A78">
        <w:trPr>
          <w:gridAfter w:val="1"/>
          <w:wAfter w:w="8" w:type="dxa"/>
          <w:jc w:val="center"/>
        </w:trPr>
        <w:tc>
          <w:tcPr>
            <w:tcW w:w="2447" w:type="dxa"/>
            <w:vAlign w:val="center"/>
          </w:tcPr>
          <w:p w14:paraId="2EA203FD" w14:textId="77777777" w:rsidR="004D2A03" w:rsidRPr="00B93702" w:rsidRDefault="004D2A03" w:rsidP="004D2A03">
            <w:pPr>
              <w:pStyle w:val="TAL"/>
              <w:ind w:left="14"/>
              <w:rPr>
                <w:rFonts w:cs="Arial"/>
                <w:lang w:eastAsia="en-US"/>
              </w:rPr>
            </w:pPr>
            <w:r w:rsidRPr="00B93702">
              <w:rPr>
                <w:rFonts w:cs="Arial"/>
                <w:lang w:eastAsia="en-US"/>
              </w:rPr>
              <w:t>Minimum requirement</w:t>
            </w:r>
          </w:p>
        </w:tc>
        <w:tc>
          <w:tcPr>
            <w:tcW w:w="1665" w:type="dxa"/>
          </w:tcPr>
          <w:p w14:paraId="187FC001" w14:textId="77777777" w:rsidR="004D2A03" w:rsidRPr="00B93702" w:rsidRDefault="004D2A03" w:rsidP="007459C5">
            <w:pPr>
              <w:pStyle w:val="TAL"/>
              <w:rPr>
                <w:lang w:eastAsia="en-US"/>
              </w:rPr>
            </w:pPr>
            <w:r w:rsidRPr="00B93702">
              <w:rPr>
                <w:lang w:eastAsia="en-US"/>
              </w:rPr>
              <w:t>(TS 25.141)</w:t>
            </w:r>
          </w:p>
          <w:p w14:paraId="77F59797" w14:textId="77777777" w:rsidR="004D2A03" w:rsidRPr="00B93702" w:rsidRDefault="004D2A03" w:rsidP="002E7A10">
            <w:pPr>
              <w:pStyle w:val="TAL"/>
              <w:rPr>
                <w:lang w:eastAsia="en-US"/>
              </w:rPr>
            </w:pPr>
            <w:r w:rsidRPr="00B93702">
              <w:rPr>
                <w:lang w:eastAsia="en-US"/>
              </w:rPr>
              <w:t>(TS 36.141)</w:t>
            </w:r>
          </w:p>
        </w:tc>
        <w:tc>
          <w:tcPr>
            <w:tcW w:w="1665" w:type="dxa"/>
          </w:tcPr>
          <w:p w14:paraId="23C562A9" w14:textId="77777777" w:rsidR="004D2A03" w:rsidRPr="00B93702" w:rsidRDefault="004D2A03">
            <w:pPr>
              <w:pStyle w:val="TAL"/>
              <w:rPr>
                <w:lang w:eastAsia="en-US"/>
              </w:rPr>
            </w:pPr>
            <w:r w:rsidRPr="00B93702">
              <w:rPr>
                <w:lang w:eastAsia="en-US"/>
              </w:rPr>
              <w:t>(TS 25.141)</w:t>
            </w:r>
          </w:p>
          <w:p w14:paraId="6666A8F6" w14:textId="77777777" w:rsidR="004D2A03" w:rsidRPr="00B93702" w:rsidRDefault="004D2A03">
            <w:pPr>
              <w:pStyle w:val="TAL"/>
              <w:rPr>
                <w:lang w:eastAsia="en-US"/>
              </w:rPr>
            </w:pPr>
            <w:r w:rsidRPr="00B93702">
              <w:rPr>
                <w:lang w:eastAsia="en-US"/>
              </w:rPr>
              <w:t>(TS 36.141)</w:t>
            </w:r>
          </w:p>
        </w:tc>
        <w:tc>
          <w:tcPr>
            <w:tcW w:w="1847" w:type="dxa"/>
          </w:tcPr>
          <w:p w14:paraId="0B6CCEB8" w14:textId="77777777" w:rsidR="004D2A03" w:rsidRPr="00B93702" w:rsidRDefault="004D2A03">
            <w:pPr>
              <w:pStyle w:val="TAL"/>
            </w:pPr>
            <w:r w:rsidRPr="00B93702">
              <w:t>(TS 25.141)</w:t>
            </w:r>
          </w:p>
          <w:p w14:paraId="68432B27" w14:textId="77777777" w:rsidR="004D2A03" w:rsidRPr="00B93702" w:rsidRDefault="004D2A03">
            <w:pPr>
              <w:pStyle w:val="TAL"/>
              <w:rPr>
                <w:lang w:eastAsia="en-US"/>
              </w:rPr>
            </w:pPr>
            <w:r w:rsidRPr="00B93702">
              <w:t>(TS 36.141)</w:t>
            </w:r>
          </w:p>
        </w:tc>
        <w:tc>
          <w:tcPr>
            <w:tcW w:w="1839" w:type="dxa"/>
          </w:tcPr>
          <w:p w14:paraId="73DB6DDA" w14:textId="77777777" w:rsidR="004D2A03" w:rsidRPr="00B93702" w:rsidRDefault="004D2A03">
            <w:pPr>
              <w:pStyle w:val="TAL"/>
              <w:rPr>
                <w:lang w:eastAsia="en-US"/>
              </w:rPr>
            </w:pPr>
            <w:r w:rsidRPr="00B93702">
              <w:rPr>
                <w:lang w:eastAsia="en-US"/>
              </w:rPr>
              <w:t>(TS 25.141)*</w:t>
            </w:r>
          </w:p>
          <w:p w14:paraId="4412399C" w14:textId="77777777" w:rsidR="004D2A03" w:rsidRPr="00B93702" w:rsidRDefault="004D2A03">
            <w:pPr>
              <w:pStyle w:val="TAL"/>
              <w:rPr>
                <w:lang w:eastAsia="en-US"/>
              </w:rPr>
            </w:pPr>
            <w:r w:rsidRPr="00B93702">
              <w:rPr>
                <w:lang w:eastAsia="en-US"/>
              </w:rPr>
              <w:t>(TS 36.141)</w:t>
            </w:r>
          </w:p>
        </w:tc>
      </w:tr>
      <w:tr w:rsidR="00B93702" w:rsidRPr="00B93702" w14:paraId="5DCEBF26" w14:textId="77777777" w:rsidTr="005D5A78">
        <w:trPr>
          <w:gridAfter w:val="1"/>
          <w:wAfter w:w="8" w:type="dxa"/>
          <w:jc w:val="center"/>
        </w:trPr>
        <w:tc>
          <w:tcPr>
            <w:tcW w:w="2447" w:type="dxa"/>
            <w:vAlign w:val="center"/>
          </w:tcPr>
          <w:p w14:paraId="432CDE93" w14:textId="77777777"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1665" w:type="dxa"/>
          </w:tcPr>
          <w:p w14:paraId="2B638E49" w14:textId="77777777" w:rsidR="004D2A03" w:rsidRPr="00B93702" w:rsidRDefault="004D2A03" w:rsidP="007459C5">
            <w:pPr>
              <w:pStyle w:val="TAL"/>
              <w:rPr>
                <w:lang w:eastAsia="en-US"/>
              </w:rPr>
            </w:pPr>
            <w:r w:rsidRPr="00B93702">
              <w:rPr>
                <w:lang w:eastAsia="en-US"/>
              </w:rPr>
              <w:t xml:space="preserve">- </w:t>
            </w:r>
          </w:p>
        </w:tc>
        <w:tc>
          <w:tcPr>
            <w:tcW w:w="1665" w:type="dxa"/>
          </w:tcPr>
          <w:p w14:paraId="25565B0A" w14:textId="77777777" w:rsidR="004D2A03" w:rsidRPr="00B93702" w:rsidRDefault="004D2A03" w:rsidP="002E7A10">
            <w:pPr>
              <w:pStyle w:val="TAL"/>
              <w:rPr>
                <w:lang w:eastAsia="en-US"/>
              </w:rPr>
            </w:pPr>
            <w:r w:rsidRPr="00B93702">
              <w:rPr>
                <w:lang w:eastAsia="en-US"/>
              </w:rPr>
              <w:t>-</w:t>
            </w:r>
          </w:p>
        </w:tc>
        <w:tc>
          <w:tcPr>
            <w:tcW w:w="1847" w:type="dxa"/>
          </w:tcPr>
          <w:p w14:paraId="7CEF6446" w14:textId="77777777" w:rsidR="004D2A03" w:rsidRPr="00B93702" w:rsidRDefault="004D2A03">
            <w:pPr>
              <w:pStyle w:val="TAL"/>
              <w:rPr>
                <w:lang w:eastAsia="en-US"/>
              </w:rPr>
            </w:pPr>
            <w:r w:rsidRPr="00B93702">
              <w:t xml:space="preserve">- </w:t>
            </w:r>
          </w:p>
        </w:tc>
        <w:tc>
          <w:tcPr>
            <w:tcW w:w="1839" w:type="dxa"/>
          </w:tcPr>
          <w:p w14:paraId="06E6C2E0" w14:textId="77777777" w:rsidR="004D2A03" w:rsidRPr="00B93702" w:rsidRDefault="004D2A03">
            <w:pPr>
              <w:pStyle w:val="TAL"/>
              <w:rPr>
                <w:lang w:eastAsia="en-US"/>
              </w:rPr>
            </w:pPr>
            <w:r w:rsidRPr="00B93702">
              <w:rPr>
                <w:lang w:eastAsia="en-US"/>
              </w:rPr>
              <w:t>-</w:t>
            </w:r>
          </w:p>
        </w:tc>
      </w:tr>
      <w:tr w:rsidR="00B93702" w:rsidRPr="00B93702" w14:paraId="1BA9CC28" w14:textId="77777777" w:rsidTr="005D5A78">
        <w:trPr>
          <w:gridAfter w:val="1"/>
          <w:wAfter w:w="8" w:type="dxa"/>
          <w:trHeight w:val="219"/>
          <w:jc w:val="center"/>
        </w:trPr>
        <w:tc>
          <w:tcPr>
            <w:tcW w:w="2447" w:type="dxa"/>
          </w:tcPr>
          <w:p w14:paraId="5F880259" w14:textId="77777777" w:rsidR="004D2A03" w:rsidRPr="00B93702" w:rsidRDefault="004D2A03" w:rsidP="004D2A03">
            <w:pPr>
              <w:pStyle w:val="TAL"/>
              <w:rPr>
                <w:rFonts w:cs="Arial"/>
                <w:lang w:eastAsia="en-US"/>
              </w:rPr>
            </w:pPr>
            <w:r w:rsidRPr="00B93702">
              <w:rPr>
                <w:rFonts w:cs="Arial"/>
                <w:lang w:eastAsia="en-US"/>
              </w:rPr>
              <w:t>E- UTRA</w:t>
            </w:r>
          </w:p>
        </w:tc>
        <w:tc>
          <w:tcPr>
            <w:tcW w:w="1665" w:type="dxa"/>
          </w:tcPr>
          <w:p w14:paraId="7FCEFF99" w14:textId="77777777" w:rsidR="004D2A03" w:rsidRPr="00B93702" w:rsidRDefault="004D2A03" w:rsidP="007459C5">
            <w:pPr>
              <w:pStyle w:val="TAL"/>
              <w:rPr>
                <w:lang w:eastAsia="en-US"/>
              </w:rPr>
            </w:pPr>
            <w:r w:rsidRPr="00B93702">
              <w:rPr>
                <w:lang w:eastAsia="en-US"/>
              </w:rPr>
              <w:t>TC14</w:t>
            </w:r>
          </w:p>
        </w:tc>
        <w:tc>
          <w:tcPr>
            <w:tcW w:w="1665" w:type="dxa"/>
          </w:tcPr>
          <w:p w14:paraId="433086AB" w14:textId="77777777" w:rsidR="004D2A03" w:rsidRPr="00B93702" w:rsidRDefault="004D2A03" w:rsidP="002E7A10">
            <w:pPr>
              <w:pStyle w:val="TAL"/>
              <w:rPr>
                <w:lang w:eastAsia="en-US"/>
              </w:rPr>
            </w:pPr>
            <w:r w:rsidRPr="00B93702">
              <w:rPr>
                <w:lang w:eastAsia="en-US"/>
              </w:rPr>
              <w:t>TC14</w:t>
            </w:r>
          </w:p>
        </w:tc>
        <w:tc>
          <w:tcPr>
            <w:tcW w:w="1847" w:type="dxa"/>
          </w:tcPr>
          <w:p w14:paraId="37AB3227" w14:textId="77777777" w:rsidR="004D2A03" w:rsidRPr="00B93702" w:rsidRDefault="004D2A03">
            <w:pPr>
              <w:pStyle w:val="TAL"/>
              <w:rPr>
                <w:lang w:eastAsia="en-US"/>
              </w:rPr>
            </w:pPr>
            <w:r w:rsidRPr="00B93702">
              <w:t>TC14</w:t>
            </w:r>
          </w:p>
        </w:tc>
        <w:tc>
          <w:tcPr>
            <w:tcW w:w="1839" w:type="dxa"/>
          </w:tcPr>
          <w:p w14:paraId="3DAFC874" w14:textId="77777777" w:rsidR="004D2A03" w:rsidRPr="00B93702" w:rsidRDefault="004D2A03">
            <w:pPr>
              <w:pStyle w:val="TAL"/>
              <w:rPr>
                <w:lang w:eastAsia="en-US"/>
              </w:rPr>
            </w:pPr>
            <w:r w:rsidRPr="00B93702">
              <w:rPr>
                <w:lang w:eastAsia="en-US"/>
              </w:rPr>
              <w:t>TC13</w:t>
            </w:r>
          </w:p>
        </w:tc>
      </w:tr>
      <w:tr w:rsidR="00B93702" w:rsidRPr="00B93702" w14:paraId="56D35E6C" w14:textId="77777777" w:rsidTr="005D5A78">
        <w:trPr>
          <w:gridAfter w:val="1"/>
          <w:wAfter w:w="8" w:type="dxa"/>
          <w:trHeight w:val="137"/>
          <w:jc w:val="center"/>
        </w:trPr>
        <w:tc>
          <w:tcPr>
            <w:tcW w:w="2447" w:type="dxa"/>
            <w:vAlign w:val="center"/>
          </w:tcPr>
          <w:p w14:paraId="5C09CEFB" w14:textId="77777777" w:rsidR="004D2A03" w:rsidRPr="00B93702" w:rsidRDefault="004D2A03" w:rsidP="004D2A03">
            <w:pPr>
              <w:pStyle w:val="TAL"/>
              <w:rPr>
                <w:rFonts w:cs="Arial"/>
                <w:lang w:eastAsia="en-US"/>
              </w:rPr>
            </w:pPr>
            <w:r w:rsidRPr="00B93702">
              <w:rPr>
                <w:rFonts w:cs="Arial"/>
                <w:lang w:eastAsia="en-US"/>
              </w:rPr>
              <w:t>UTRA FDD</w:t>
            </w:r>
          </w:p>
        </w:tc>
        <w:tc>
          <w:tcPr>
            <w:tcW w:w="1665" w:type="dxa"/>
          </w:tcPr>
          <w:p w14:paraId="7F5652B7" w14:textId="77777777" w:rsidR="004D2A03" w:rsidRPr="00B93702" w:rsidRDefault="004D2A03" w:rsidP="007459C5">
            <w:pPr>
              <w:pStyle w:val="TAL"/>
              <w:rPr>
                <w:lang w:eastAsia="en-US"/>
              </w:rPr>
            </w:pPr>
            <w:r w:rsidRPr="00B93702">
              <w:rPr>
                <w:lang w:eastAsia="en-US"/>
              </w:rPr>
              <w:t>(TS 25.141)</w:t>
            </w:r>
          </w:p>
        </w:tc>
        <w:tc>
          <w:tcPr>
            <w:tcW w:w="1665" w:type="dxa"/>
          </w:tcPr>
          <w:p w14:paraId="2DB02706" w14:textId="77777777" w:rsidR="004D2A03" w:rsidRPr="00B93702" w:rsidRDefault="004D2A03" w:rsidP="002E7A10">
            <w:pPr>
              <w:pStyle w:val="TAL"/>
              <w:rPr>
                <w:lang w:eastAsia="en-US"/>
              </w:rPr>
            </w:pPr>
            <w:r w:rsidRPr="00B93702">
              <w:rPr>
                <w:lang w:eastAsia="en-US"/>
              </w:rPr>
              <w:t>(TS 25.141)</w:t>
            </w:r>
          </w:p>
        </w:tc>
        <w:tc>
          <w:tcPr>
            <w:tcW w:w="1847" w:type="dxa"/>
          </w:tcPr>
          <w:p w14:paraId="59D5E46C" w14:textId="77777777" w:rsidR="004D2A03" w:rsidRPr="00B93702" w:rsidRDefault="004D2A03">
            <w:pPr>
              <w:pStyle w:val="TAL"/>
              <w:rPr>
                <w:lang w:eastAsia="en-US"/>
              </w:rPr>
            </w:pPr>
            <w:r w:rsidRPr="00B93702">
              <w:t>(TS 25.141)</w:t>
            </w:r>
          </w:p>
        </w:tc>
        <w:tc>
          <w:tcPr>
            <w:tcW w:w="1839" w:type="dxa"/>
          </w:tcPr>
          <w:p w14:paraId="7DA8FBDE" w14:textId="77777777" w:rsidR="004D2A03" w:rsidRPr="00B93702" w:rsidRDefault="004D2A03">
            <w:pPr>
              <w:pStyle w:val="TAL"/>
              <w:rPr>
                <w:lang w:eastAsia="en-US"/>
              </w:rPr>
            </w:pPr>
            <w:r w:rsidRPr="00B93702">
              <w:rPr>
                <w:lang w:eastAsia="en-US"/>
              </w:rPr>
              <w:t>(TS 25.141)*</w:t>
            </w:r>
          </w:p>
        </w:tc>
      </w:tr>
      <w:tr w:rsidR="00B93702" w:rsidRPr="00B93702" w14:paraId="24140F45" w14:textId="77777777" w:rsidTr="005D5A78">
        <w:trPr>
          <w:gridAfter w:val="1"/>
          <w:wAfter w:w="8" w:type="dxa"/>
          <w:trHeight w:val="197"/>
          <w:jc w:val="center"/>
        </w:trPr>
        <w:tc>
          <w:tcPr>
            <w:tcW w:w="2447" w:type="dxa"/>
            <w:vAlign w:val="center"/>
          </w:tcPr>
          <w:p w14:paraId="05DA28EF" w14:textId="77777777" w:rsidR="004D2A03" w:rsidRPr="00B93702" w:rsidRDefault="004D2A03" w:rsidP="004D2A03">
            <w:pPr>
              <w:pStyle w:val="TAL"/>
              <w:rPr>
                <w:rFonts w:cs="Arial"/>
                <w:lang w:eastAsia="en-US"/>
              </w:rPr>
            </w:pPr>
            <w:r w:rsidRPr="00B93702">
              <w:rPr>
                <w:rFonts w:cs="Arial"/>
                <w:lang w:eastAsia="en-US"/>
              </w:rPr>
              <w:t>UTRA TDD</w:t>
            </w:r>
          </w:p>
        </w:tc>
        <w:tc>
          <w:tcPr>
            <w:tcW w:w="1665" w:type="dxa"/>
          </w:tcPr>
          <w:p w14:paraId="1D61082E" w14:textId="77777777" w:rsidR="004D2A03" w:rsidRPr="00B93702" w:rsidRDefault="004D2A03" w:rsidP="007459C5">
            <w:pPr>
              <w:pStyle w:val="TAL"/>
              <w:rPr>
                <w:lang w:eastAsia="en-US"/>
              </w:rPr>
            </w:pPr>
            <w:r w:rsidRPr="00B93702">
              <w:rPr>
                <w:lang w:eastAsia="en-US"/>
              </w:rPr>
              <w:t>N/A</w:t>
            </w:r>
          </w:p>
        </w:tc>
        <w:tc>
          <w:tcPr>
            <w:tcW w:w="1665" w:type="dxa"/>
          </w:tcPr>
          <w:p w14:paraId="2E839EC2" w14:textId="77777777" w:rsidR="004D2A03" w:rsidRPr="00B93702" w:rsidRDefault="004D2A03" w:rsidP="002E7A10">
            <w:pPr>
              <w:pStyle w:val="TAL"/>
              <w:rPr>
                <w:lang w:eastAsia="en-US"/>
              </w:rPr>
            </w:pPr>
            <w:r w:rsidRPr="00B93702">
              <w:rPr>
                <w:lang w:eastAsia="en-US"/>
              </w:rPr>
              <w:t>N/A</w:t>
            </w:r>
          </w:p>
        </w:tc>
        <w:tc>
          <w:tcPr>
            <w:tcW w:w="1847" w:type="dxa"/>
          </w:tcPr>
          <w:p w14:paraId="0A6E4E59" w14:textId="77777777" w:rsidR="004D2A03" w:rsidRPr="00B93702" w:rsidRDefault="004D2A03">
            <w:pPr>
              <w:pStyle w:val="TAL"/>
              <w:rPr>
                <w:lang w:eastAsia="en-US"/>
              </w:rPr>
            </w:pPr>
            <w:r w:rsidRPr="00B93702">
              <w:t>N/A</w:t>
            </w:r>
          </w:p>
        </w:tc>
        <w:tc>
          <w:tcPr>
            <w:tcW w:w="1839" w:type="dxa"/>
          </w:tcPr>
          <w:p w14:paraId="44C065F4" w14:textId="77777777" w:rsidR="004D2A03" w:rsidRPr="00B93702" w:rsidRDefault="004D2A03">
            <w:pPr>
              <w:pStyle w:val="TAL"/>
              <w:rPr>
                <w:lang w:eastAsia="en-US"/>
              </w:rPr>
            </w:pPr>
            <w:r w:rsidRPr="00B93702">
              <w:rPr>
                <w:lang w:eastAsia="en-US"/>
              </w:rPr>
              <w:t>N/A</w:t>
            </w:r>
          </w:p>
        </w:tc>
      </w:tr>
      <w:tr w:rsidR="00B93702" w:rsidRPr="00B93702" w14:paraId="74CE4E14" w14:textId="77777777" w:rsidTr="005D5A78">
        <w:trPr>
          <w:gridAfter w:val="1"/>
          <w:wAfter w:w="8" w:type="dxa"/>
          <w:trHeight w:val="197"/>
          <w:jc w:val="center"/>
        </w:trPr>
        <w:tc>
          <w:tcPr>
            <w:tcW w:w="2447" w:type="dxa"/>
            <w:vAlign w:val="center"/>
          </w:tcPr>
          <w:p w14:paraId="309A8470" w14:textId="77777777" w:rsidR="004D2A03" w:rsidRPr="00B93702" w:rsidRDefault="004D2A03" w:rsidP="004D2A03">
            <w:pPr>
              <w:pStyle w:val="TAL"/>
              <w:rPr>
                <w:rFonts w:cs="Arial"/>
                <w:lang w:eastAsia="en-US"/>
              </w:rPr>
            </w:pPr>
            <w:r w:rsidRPr="00B93702">
              <w:rPr>
                <w:rFonts w:cs="Arial"/>
                <w:lang w:eastAsia="en-US"/>
              </w:rPr>
              <w:t>NB-IoT</w:t>
            </w:r>
          </w:p>
        </w:tc>
        <w:tc>
          <w:tcPr>
            <w:tcW w:w="1665" w:type="dxa"/>
          </w:tcPr>
          <w:p w14:paraId="32D78345" w14:textId="77777777" w:rsidR="004D2A03" w:rsidRPr="00B93702" w:rsidRDefault="004D2A03" w:rsidP="007459C5">
            <w:pPr>
              <w:pStyle w:val="TAL"/>
              <w:rPr>
                <w:lang w:eastAsia="en-US"/>
              </w:rPr>
            </w:pPr>
            <w:r w:rsidRPr="00B93702">
              <w:rPr>
                <w:lang w:eastAsia="en-US"/>
              </w:rPr>
              <w:t>TC14</w:t>
            </w:r>
          </w:p>
        </w:tc>
        <w:tc>
          <w:tcPr>
            <w:tcW w:w="1665" w:type="dxa"/>
          </w:tcPr>
          <w:p w14:paraId="10D3CBF4" w14:textId="77777777" w:rsidR="004D2A03" w:rsidRPr="00B93702" w:rsidRDefault="004D2A03" w:rsidP="002E7A10">
            <w:pPr>
              <w:pStyle w:val="TAL"/>
              <w:rPr>
                <w:lang w:eastAsia="en-US"/>
              </w:rPr>
            </w:pPr>
            <w:r w:rsidRPr="00B93702">
              <w:rPr>
                <w:lang w:eastAsia="en-US"/>
              </w:rPr>
              <w:t>TC14</w:t>
            </w:r>
          </w:p>
        </w:tc>
        <w:tc>
          <w:tcPr>
            <w:tcW w:w="1847" w:type="dxa"/>
          </w:tcPr>
          <w:p w14:paraId="284419F9" w14:textId="77777777" w:rsidR="004D2A03" w:rsidRPr="00B93702" w:rsidRDefault="004D2A03">
            <w:pPr>
              <w:pStyle w:val="TAL"/>
              <w:rPr>
                <w:lang w:eastAsia="en-US"/>
              </w:rPr>
            </w:pPr>
            <w:r w:rsidRPr="00B93702">
              <w:t>TC14</w:t>
            </w:r>
          </w:p>
        </w:tc>
        <w:tc>
          <w:tcPr>
            <w:tcW w:w="1839" w:type="dxa"/>
          </w:tcPr>
          <w:p w14:paraId="57A52020" w14:textId="77777777" w:rsidR="004D2A03" w:rsidRPr="00B93702" w:rsidRDefault="004D2A03">
            <w:pPr>
              <w:pStyle w:val="TAL"/>
              <w:rPr>
                <w:lang w:eastAsia="en-US"/>
              </w:rPr>
            </w:pPr>
            <w:r w:rsidRPr="00B93702">
              <w:rPr>
                <w:lang w:eastAsia="en-US"/>
              </w:rPr>
              <w:t>TC13</w:t>
            </w:r>
          </w:p>
        </w:tc>
      </w:tr>
      <w:tr w:rsidR="00B93702" w:rsidRPr="00B93702" w14:paraId="682EAA25" w14:textId="77777777" w:rsidTr="005D5A78">
        <w:trPr>
          <w:gridAfter w:val="1"/>
          <w:wAfter w:w="8" w:type="dxa"/>
          <w:trHeight w:val="197"/>
          <w:jc w:val="center"/>
        </w:trPr>
        <w:tc>
          <w:tcPr>
            <w:tcW w:w="2447" w:type="dxa"/>
            <w:vAlign w:val="center"/>
          </w:tcPr>
          <w:p w14:paraId="29964908" w14:textId="77777777" w:rsidR="004D2A03" w:rsidRPr="00B93702" w:rsidRDefault="004D2A03" w:rsidP="004D2A03">
            <w:pPr>
              <w:pStyle w:val="TAL"/>
              <w:rPr>
                <w:rFonts w:cs="Arial"/>
                <w:lang w:eastAsia="en-US"/>
              </w:rPr>
            </w:pPr>
            <w:r w:rsidRPr="00B93702">
              <w:rPr>
                <w:rFonts w:cs="Arial"/>
                <w:lang w:eastAsia="en-US"/>
              </w:rPr>
              <w:t>Cumulative ACLR</w:t>
            </w:r>
          </w:p>
        </w:tc>
        <w:tc>
          <w:tcPr>
            <w:tcW w:w="1665" w:type="dxa"/>
          </w:tcPr>
          <w:p w14:paraId="057C83D0" w14:textId="77777777" w:rsidR="004D2A03" w:rsidRPr="00B93702" w:rsidRDefault="004D2A03" w:rsidP="007459C5">
            <w:pPr>
              <w:pStyle w:val="TAL"/>
              <w:rPr>
                <w:lang w:eastAsia="en-US"/>
              </w:rPr>
            </w:pPr>
            <w:r w:rsidRPr="00B93702">
              <w:rPr>
                <w:lang w:eastAsia="en-US"/>
              </w:rPr>
              <w:t>N/A</w:t>
            </w:r>
          </w:p>
        </w:tc>
        <w:tc>
          <w:tcPr>
            <w:tcW w:w="1665" w:type="dxa"/>
          </w:tcPr>
          <w:p w14:paraId="14D9761E" w14:textId="77777777" w:rsidR="004D2A03" w:rsidRPr="00B93702" w:rsidRDefault="004D2A03" w:rsidP="002E7A10">
            <w:pPr>
              <w:pStyle w:val="TAL"/>
              <w:rPr>
                <w:lang w:eastAsia="en-US"/>
              </w:rPr>
            </w:pPr>
            <w:r w:rsidRPr="00B93702">
              <w:rPr>
                <w:lang w:eastAsia="en-US"/>
              </w:rPr>
              <w:t>N/A</w:t>
            </w:r>
          </w:p>
        </w:tc>
        <w:tc>
          <w:tcPr>
            <w:tcW w:w="1847" w:type="dxa"/>
          </w:tcPr>
          <w:p w14:paraId="75950F2C" w14:textId="77777777" w:rsidR="004D2A03" w:rsidRPr="00B93702" w:rsidRDefault="004D2A03">
            <w:pPr>
              <w:pStyle w:val="TAL"/>
              <w:rPr>
                <w:lang w:eastAsia="en-US"/>
              </w:rPr>
            </w:pPr>
            <w:r w:rsidRPr="00B93702">
              <w:t>N/A</w:t>
            </w:r>
          </w:p>
        </w:tc>
        <w:tc>
          <w:tcPr>
            <w:tcW w:w="1839" w:type="dxa"/>
          </w:tcPr>
          <w:p w14:paraId="7274069D" w14:textId="77777777" w:rsidR="004D2A03" w:rsidRPr="00B93702" w:rsidRDefault="004D2A03">
            <w:pPr>
              <w:pStyle w:val="TAL"/>
              <w:rPr>
                <w:lang w:eastAsia="en-US"/>
              </w:rPr>
            </w:pPr>
            <w:r w:rsidRPr="00B93702">
              <w:rPr>
                <w:lang w:eastAsia="en-US"/>
              </w:rPr>
              <w:t>N/A</w:t>
            </w:r>
          </w:p>
        </w:tc>
      </w:tr>
      <w:tr w:rsidR="00B93702" w:rsidRPr="00B93702" w14:paraId="30BC7740" w14:textId="77777777" w:rsidTr="005D5A78">
        <w:trPr>
          <w:gridAfter w:val="1"/>
          <w:wAfter w:w="8" w:type="dxa"/>
          <w:jc w:val="center"/>
        </w:trPr>
        <w:tc>
          <w:tcPr>
            <w:tcW w:w="2447" w:type="dxa"/>
            <w:vAlign w:val="center"/>
          </w:tcPr>
          <w:p w14:paraId="61424A0C" w14:textId="77777777"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1665" w:type="dxa"/>
          </w:tcPr>
          <w:p w14:paraId="471F8AD2"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201D79AD"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25D19E18"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75AAB3B1"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253AABAD" w14:textId="77777777" w:rsidTr="005D5A78">
        <w:trPr>
          <w:gridAfter w:val="1"/>
          <w:wAfter w:w="8" w:type="dxa"/>
          <w:jc w:val="center"/>
        </w:trPr>
        <w:tc>
          <w:tcPr>
            <w:tcW w:w="2447" w:type="dxa"/>
          </w:tcPr>
          <w:p w14:paraId="4937A618" w14:textId="77777777"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14:paraId="76EBCA5F" w14:textId="77777777" w:rsidR="004D2A03" w:rsidRPr="00B93702" w:rsidRDefault="004D2A03" w:rsidP="007459C5">
            <w:pPr>
              <w:pStyle w:val="TAL"/>
              <w:rPr>
                <w:lang w:eastAsia="en-US"/>
              </w:rPr>
            </w:pPr>
            <w:r w:rsidRPr="00B93702">
              <w:rPr>
                <w:lang w:eastAsia="en-US"/>
              </w:rPr>
              <w:t>Same TC as used in 6.6</w:t>
            </w:r>
          </w:p>
        </w:tc>
        <w:tc>
          <w:tcPr>
            <w:tcW w:w="1665" w:type="dxa"/>
          </w:tcPr>
          <w:p w14:paraId="4EBF8EAE" w14:textId="77777777" w:rsidR="004D2A03" w:rsidRPr="00B93702" w:rsidRDefault="004D2A03" w:rsidP="002E7A10">
            <w:pPr>
              <w:pStyle w:val="TAL"/>
              <w:rPr>
                <w:lang w:eastAsia="en-US"/>
              </w:rPr>
            </w:pPr>
            <w:r w:rsidRPr="00B93702">
              <w:rPr>
                <w:lang w:eastAsia="en-US"/>
              </w:rPr>
              <w:t>Same TC as used in 6.6</w:t>
            </w:r>
          </w:p>
        </w:tc>
        <w:tc>
          <w:tcPr>
            <w:tcW w:w="1847" w:type="dxa"/>
          </w:tcPr>
          <w:p w14:paraId="25D17FE8" w14:textId="77777777" w:rsidR="004D2A03" w:rsidRPr="00B93702" w:rsidRDefault="004D2A03">
            <w:pPr>
              <w:pStyle w:val="TAL"/>
              <w:rPr>
                <w:lang w:eastAsia="en-US"/>
              </w:rPr>
            </w:pPr>
            <w:r w:rsidRPr="00B93702">
              <w:t>Same TC as used in 6.6</w:t>
            </w:r>
          </w:p>
        </w:tc>
        <w:tc>
          <w:tcPr>
            <w:tcW w:w="1839" w:type="dxa"/>
          </w:tcPr>
          <w:p w14:paraId="7124A0D3" w14:textId="77777777" w:rsidR="004D2A03" w:rsidRPr="00B93702" w:rsidRDefault="004D2A03">
            <w:pPr>
              <w:pStyle w:val="TAL"/>
              <w:rPr>
                <w:lang w:eastAsia="en-US"/>
              </w:rPr>
            </w:pPr>
            <w:r w:rsidRPr="00B93702">
              <w:rPr>
                <w:lang w:eastAsia="en-US"/>
              </w:rPr>
              <w:t>Same TC as used in 6.6</w:t>
            </w:r>
          </w:p>
        </w:tc>
      </w:tr>
      <w:tr w:rsidR="00B93702" w:rsidRPr="00B93702" w14:paraId="690EB6FF" w14:textId="77777777" w:rsidTr="005D5A78">
        <w:trPr>
          <w:gridAfter w:val="1"/>
          <w:wAfter w:w="8" w:type="dxa"/>
          <w:jc w:val="center"/>
        </w:trPr>
        <w:tc>
          <w:tcPr>
            <w:tcW w:w="2447" w:type="dxa"/>
          </w:tcPr>
          <w:p w14:paraId="56D8CA69" w14:textId="77777777"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665" w:type="dxa"/>
          </w:tcPr>
          <w:p w14:paraId="55DA11AF" w14:textId="77777777" w:rsidR="004D2A03" w:rsidRPr="00B93702" w:rsidRDefault="004D2A03" w:rsidP="007459C5">
            <w:pPr>
              <w:pStyle w:val="TAL"/>
              <w:rPr>
                <w:lang w:eastAsia="en-US"/>
              </w:rPr>
            </w:pPr>
            <w:r w:rsidRPr="00B93702">
              <w:rPr>
                <w:lang w:eastAsia="en-US"/>
              </w:rPr>
              <w:t>Same TC as used in 6.6</w:t>
            </w:r>
          </w:p>
        </w:tc>
        <w:tc>
          <w:tcPr>
            <w:tcW w:w="1665" w:type="dxa"/>
          </w:tcPr>
          <w:p w14:paraId="29E543DD" w14:textId="77777777" w:rsidR="004D2A03" w:rsidRPr="00B93702" w:rsidRDefault="004D2A03" w:rsidP="002E7A10">
            <w:pPr>
              <w:pStyle w:val="TAL"/>
              <w:rPr>
                <w:lang w:eastAsia="en-US"/>
              </w:rPr>
            </w:pPr>
            <w:r w:rsidRPr="00B93702">
              <w:rPr>
                <w:lang w:eastAsia="en-US"/>
              </w:rPr>
              <w:t>Same TC as used in 6.6</w:t>
            </w:r>
          </w:p>
        </w:tc>
        <w:tc>
          <w:tcPr>
            <w:tcW w:w="1847" w:type="dxa"/>
          </w:tcPr>
          <w:p w14:paraId="5B692E3B" w14:textId="77777777" w:rsidR="004D2A03" w:rsidRPr="00B93702" w:rsidRDefault="004D2A03">
            <w:pPr>
              <w:pStyle w:val="TAL"/>
              <w:rPr>
                <w:lang w:eastAsia="en-US"/>
              </w:rPr>
            </w:pPr>
            <w:r w:rsidRPr="00B93702">
              <w:t>N/A</w:t>
            </w:r>
          </w:p>
        </w:tc>
        <w:tc>
          <w:tcPr>
            <w:tcW w:w="1839" w:type="dxa"/>
          </w:tcPr>
          <w:p w14:paraId="6D1F6912" w14:textId="77777777" w:rsidR="004D2A03" w:rsidRPr="00B93702" w:rsidRDefault="004D2A03">
            <w:pPr>
              <w:pStyle w:val="TAL"/>
              <w:rPr>
                <w:lang w:eastAsia="en-US"/>
              </w:rPr>
            </w:pPr>
            <w:r w:rsidRPr="00B93702">
              <w:rPr>
                <w:lang w:eastAsia="en-US"/>
              </w:rPr>
              <w:t>Same TC as used in 6.6</w:t>
            </w:r>
          </w:p>
        </w:tc>
      </w:tr>
      <w:tr w:rsidR="00B93702" w:rsidRPr="00B93702" w14:paraId="78455C42" w14:textId="77777777" w:rsidTr="005D5A78">
        <w:trPr>
          <w:gridAfter w:val="1"/>
          <w:wAfter w:w="8" w:type="dxa"/>
          <w:jc w:val="center"/>
        </w:trPr>
        <w:tc>
          <w:tcPr>
            <w:tcW w:w="2447" w:type="dxa"/>
            <w:vAlign w:val="center"/>
          </w:tcPr>
          <w:p w14:paraId="748F3E5C" w14:textId="77777777"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1665" w:type="dxa"/>
          </w:tcPr>
          <w:p w14:paraId="36583493" w14:textId="77777777" w:rsidR="004D2A03" w:rsidRPr="00B93702" w:rsidRDefault="004D2A03" w:rsidP="007459C5">
            <w:pPr>
              <w:pStyle w:val="TAL"/>
              <w:rPr>
                <w:lang w:eastAsia="en-US"/>
              </w:rPr>
            </w:pPr>
            <w:r w:rsidRPr="00B93702">
              <w:rPr>
                <w:lang w:eastAsia="en-US"/>
              </w:rPr>
              <w:t>N/A</w:t>
            </w:r>
          </w:p>
        </w:tc>
        <w:tc>
          <w:tcPr>
            <w:tcW w:w="1665" w:type="dxa"/>
          </w:tcPr>
          <w:p w14:paraId="70E5CDA1" w14:textId="77777777" w:rsidR="004D2A03" w:rsidRPr="00B93702" w:rsidRDefault="004D2A03" w:rsidP="002E7A10">
            <w:pPr>
              <w:pStyle w:val="TAL"/>
              <w:rPr>
                <w:lang w:eastAsia="en-US"/>
              </w:rPr>
            </w:pPr>
            <w:r w:rsidRPr="00B93702">
              <w:rPr>
                <w:lang w:eastAsia="en-US"/>
              </w:rPr>
              <w:t>N/A</w:t>
            </w:r>
          </w:p>
        </w:tc>
        <w:tc>
          <w:tcPr>
            <w:tcW w:w="1847" w:type="dxa"/>
          </w:tcPr>
          <w:p w14:paraId="3B0E9EB6" w14:textId="77777777" w:rsidR="004D2A03" w:rsidRPr="00B93702" w:rsidRDefault="004D2A03">
            <w:pPr>
              <w:pStyle w:val="TAL"/>
              <w:rPr>
                <w:lang w:eastAsia="en-US"/>
              </w:rPr>
            </w:pPr>
            <w:r w:rsidRPr="00B93702">
              <w:t>Same TC as used in 6.6</w:t>
            </w:r>
          </w:p>
        </w:tc>
        <w:tc>
          <w:tcPr>
            <w:tcW w:w="1839" w:type="dxa"/>
          </w:tcPr>
          <w:p w14:paraId="3AEB8475" w14:textId="77777777" w:rsidR="004D2A03" w:rsidRPr="00B93702" w:rsidRDefault="004D2A03">
            <w:pPr>
              <w:pStyle w:val="TAL"/>
              <w:rPr>
                <w:lang w:eastAsia="en-US"/>
              </w:rPr>
            </w:pPr>
            <w:r w:rsidRPr="00B93702">
              <w:rPr>
                <w:lang w:eastAsia="en-US"/>
              </w:rPr>
              <w:t>N/A</w:t>
            </w:r>
          </w:p>
        </w:tc>
      </w:tr>
      <w:tr w:rsidR="00B93702" w:rsidRPr="00B93702" w14:paraId="3E801A69" w14:textId="77777777" w:rsidTr="005D5A78">
        <w:trPr>
          <w:gridAfter w:val="1"/>
          <w:wAfter w:w="8" w:type="dxa"/>
          <w:jc w:val="center"/>
        </w:trPr>
        <w:tc>
          <w:tcPr>
            <w:tcW w:w="2447" w:type="dxa"/>
            <w:vAlign w:val="center"/>
          </w:tcPr>
          <w:p w14:paraId="17F1556D" w14:textId="77777777"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1665" w:type="dxa"/>
          </w:tcPr>
          <w:p w14:paraId="2066FD68"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2A144B36"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67961495"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03A07A4A"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6913E915" w14:textId="77777777" w:rsidTr="005D5A78">
        <w:trPr>
          <w:gridAfter w:val="1"/>
          <w:wAfter w:w="8" w:type="dxa"/>
          <w:jc w:val="center"/>
        </w:trPr>
        <w:tc>
          <w:tcPr>
            <w:tcW w:w="2447" w:type="dxa"/>
            <w:vAlign w:val="center"/>
          </w:tcPr>
          <w:p w14:paraId="53820A75" w14:textId="77777777"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14:paraId="3ED7FBF4" w14:textId="77777777" w:rsidR="004D2A03" w:rsidRPr="00B93702" w:rsidRDefault="004D2A03" w:rsidP="007459C5">
            <w:pPr>
              <w:pStyle w:val="TAL"/>
              <w:rPr>
                <w:lang w:eastAsia="en-US"/>
              </w:rPr>
            </w:pPr>
            <w:r w:rsidRPr="00B93702">
              <w:rPr>
                <w:lang w:eastAsia="en-US"/>
              </w:rPr>
              <w:t>(TS 36.141)</w:t>
            </w:r>
          </w:p>
        </w:tc>
        <w:tc>
          <w:tcPr>
            <w:tcW w:w="1665" w:type="dxa"/>
          </w:tcPr>
          <w:p w14:paraId="7EE9841F" w14:textId="77777777" w:rsidR="004D2A03" w:rsidRPr="00B93702" w:rsidRDefault="004D2A03" w:rsidP="002E7A10">
            <w:pPr>
              <w:pStyle w:val="TAL"/>
              <w:rPr>
                <w:lang w:eastAsia="en-US"/>
              </w:rPr>
            </w:pPr>
            <w:r w:rsidRPr="00B93702">
              <w:rPr>
                <w:lang w:eastAsia="en-US"/>
              </w:rPr>
              <w:t>(TS 36.141)</w:t>
            </w:r>
          </w:p>
        </w:tc>
        <w:tc>
          <w:tcPr>
            <w:tcW w:w="1847" w:type="dxa"/>
          </w:tcPr>
          <w:p w14:paraId="5F7E9A36" w14:textId="77777777" w:rsidR="004D2A03" w:rsidRPr="00B93702" w:rsidRDefault="004D2A03">
            <w:pPr>
              <w:pStyle w:val="TAL"/>
              <w:rPr>
                <w:lang w:eastAsia="en-US"/>
              </w:rPr>
            </w:pPr>
            <w:r w:rsidRPr="00B93702">
              <w:t>(TS 36.141)</w:t>
            </w:r>
          </w:p>
        </w:tc>
        <w:tc>
          <w:tcPr>
            <w:tcW w:w="1839" w:type="dxa"/>
          </w:tcPr>
          <w:p w14:paraId="16EEFAB0" w14:textId="77777777" w:rsidR="004D2A03" w:rsidRPr="00B93702" w:rsidRDefault="004D2A03">
            <w:pPr>
              <w:pStyle w:val="TAL"/>
              <w:rPr>
                <w:lang w:eastAsia="en-US"/>
              </w:rPr>
            </w:pPr>
            <w:r w:rsidRPr="00B93702">
              <w:rPr>
                <w:lang w:eastAsia="en-US"/>
              </w:rPr>
              <w:t>(TS 36.141)</w:t>
            </w:r>
          </w:p>
        </w:tc>
      </w:tr>
      <w:tr w:rsidR="00B93702" w:rsidRPr="00B93702" w14:paraId="5035572B" w14:textId="77777777" w:rsidTr="005D5A78">
        <w:trPr>
          <w:gridAfter w:val="1"/>
          <w:wAfter w:w="8" w:type="dxa"/>
          <w:jc w:val="center"/>
        </w:trPr>
        <w:tc>
          <w:tcPr>
            <w:tcW w:w="2447" w:type="dxa"/>
            <w:vAlign w:val="center"/>
          </w:tcPr>
          <w:p w14:paraId="3BE1BED8"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14:paraId="5E6333BE" w14:textId="77777777" w:rsidR="004D2A03" w:rsidRPr="00B93702" w:rsidRDefault="004D2A03" w:rsidP="007459C5">
            <w:pPr>
              <w:pStyle w:val="TAL"/>
              <w:rPr>
                <w:lang w:eastAsia="en-US"/>
              </w:rPr>
            </w:pPr>
            <w:r w:rsidRPr="00B93702">
              <w:rPr>
                <w:lang w:eastAsia="en-US"/>
              </w:rPr>
              <w:t>(TS 25.141)</w:t>
            </w:r>
          </w:p>
        </w:tc>
        <w:tc>
          <w:tcPr>
            <w:tcW w:w="1665" w:type="dxa"/>
          </w:tcPr>
          <w:p w14:paraId="1EC4E09C" w14:textId="77777777" w:rsidR="004D2A03" w:rsidRPr="00B93702" w:rsidRDefault="004D2A03" w:rsidP="002E7A10">
            <w:pPr>
              <w:pStyle w:val="TAL"/>
              <w:rPr>
                <w:lang w:eastAsia="en-US"/>
              </w:rPr>
            </w:pPr>
            <w:r w:rsidRPr="00B93702">
              <w:rPr>
                <w:lang w:eastAsia="en-US"/>
              </w:rPr>
              <w:t>(TS 25.141)</w:t>
            </w:r>
          </w:p>
        </w:tc>
        <w:tc>
          <w:tcPr>
            <w:tcW w:w="1847" w:type="dxa"/>
          </w:tcPr>
          <w:p w14:paraId="01E97952" w14:textId="77777777" w:rsidR="004D2A03" w:rsidRPr="00B93702" w:rsidRDefault="004D2A03">
            <w:pPr>
              <w:pStyle w:val="TAL"/>
              <w:rPr>
                <w:lang w:eastAsia="en-US"/>
              </w:rPr>
            </w:pPr>
            <w:r w:rsidRPr="00B93702">
              <w:t>(TS 25.141)</w:t>
            </w:r>
          </w:p>
        </w:tc>
        <w:tc>
          <w:tcPr>
            <w:tcW w:w="1839" w:type="dxa"/>
          </w:tcPr>
          <w:p w14:paraId="74DFFE8D" w14:textId="77777777" w:rsidR="004D2A03" w:rsidRPr="00B93702" w:rsidRDefault="004D2A03">
            <w:pPr>
              <w:pStyle w:val="TAL"/>
              <w:rPr>
                <w:lang w:eastAsia="en-US"/>
              </w:rPr>
            </w:pPr>
            <w:r w:rsidRPr="00B93702">
              <w:rPr>
                <w:lang w:eastAsia="en-US"/>
              </w:rPr>
              <w:t>(TS 25.141)*</w:t>
            </w:r>
          </w:p>
        </w:tc>
      </w:tr>
      <w:tr w:rsidR="00B93702" w:rsidRPr="00B93702" w14:paraId="43254F8F" w14:textId="77777777" w:rsidTr="005D5A78">
        <w:trPr>
          <w:gridAfter w:val="1"/>
          <w:wAfter w:w="8" w:type="dxa"/>
          <w:jc w:val="center"/>
        </w:trPr>
        <w:tc>
          <w:tcPr>
            <w:tcW w:w="2447" w:type="dxa"/>
            <w:vAlign w:val="center"/>
          </w:tcPr>
          <w:p w14:paraId="295DE56A"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14:paraId="1236D05A" w14:textId="77777777" w:rsidR="004D2A03" w:rsidRPr="00B93702" w:rsidRDefault="004D2A03" w:rsidP="007459C5">
            <w:pPr>
              <w:pStyle w:val="TAL"/>
              <w:rPr>
                <w:lang w:eastAsia="en-US"/>
              </w:rPr>
            </w:pPr>
            <w:r w:rsidRPr="00B93702">
              <w:rPr>
                <w:lang w:eastAsia="en-US"/>
              </w:rPr>
              <w:t>N/A</w:t>
            </w:r>
          </w:p>
        </w:tc>
        <w:tc>
          <w:tcPr>
            <w:tcW w:w="1665" w:type="dxa"/>
          </w:tcPr>
          <w:p w14:paraId="5BE3D30D" w14:textId="77777777" w:rsidR="004D2A03" w:rsidRPr="00B93702" w:rsidRDefault="004D2A03" w:rsidP="002E7A10">
            <w:pPr>
              <w:pStyle w:val="TAL"/>
              <w:rPr>
                <w:lang w:eastAsia="en-US"/>
              </w:rPr>
            </w:pPr>
            <w:r w:rsidRPr="00B93702">
              <w:rPr>
                <w:lang w:eastAsia="en-US"/>
              </w:rPr>
              <w:t>N/A</w:t>
            </w:r>
          </w:p>
        </w:tc>
        <w:tc>
          <w:tcPr>
            <w:tcW w:w="1847" w:type="dxa"/>
          </w:tcPr>
          <w:p w14:paraId="4E248911" w14:textId="77777777" w:rsidR="004D2A03" w:rsidRPr="00B93702" w:rsidRDefault="004D2A03">
            <w:pPr>
              <w:pStyle w:val="TAL"/>
              <w:rPr>
                <w:lang w:eastAsia="en-US"/>
              </w:rPr>
            </w:pPr>
            <w:r w:rsidRPr="00B93702">
              <w:t>N/A</w:t>
            </w:r>
          </w:p>
        </w:tc>
        <w:tc>
          <w:tcPr>
            <w:tcW w:w="1839" w:type="dxa"/>
          </w:tcPr>
          <w:p w14:paraId="6AAB27DE" w14:textId="77777777" w:rsidR="004D2A03" w:rsidRPr="00B93702" w:rsidRDefault="004D2A03">
            <w:pPr>
              <w:pStyle w:val="TAL"/>
              <w:rPr>
                <w:lang w:eastAsia="en-US"/>
              </w:rPr>
            </w:pPr>
            <w:r w:rsidRPr="00B93702">
              <w:rPr>
                <w:lang w:eastAsia="en-US"/>
              </w:rPr>
              <w:t>N/A</w:t>
            </w:r>
          </w:p>
        </w:tc>
      </w:tr>
      <w:tr w:rsidR="00B93702" w:rsidRPr="00B93702" w14:paraId="41AE91F7" w14:textId="77777777" w:rsidTr="005D5A78">
        <w:trPr>
          <w:gridAfter w:val="1"/>
          <w:wAfter w:w="8" w:type="dxa"/>
          <w:jc w:val="center"/>
        </w:trPr>
        <w:tc>
          <w:tcPr>
            <w:tcW w:w="2447" w:type="dxa"/>
            <w:vAlign w:val="center"/>
          </w:tcPr>
          <w:p w14:paraId="0969E79C"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14:paraId="3EE70A2A" w14:textId="77777777" w:rsidR="004D2A03" w:rsidRPr="00B93702" w:rsidRDefault="004D2A03" w:rsidP="007459C5">
            <w:pPr>
              <w:pStyle w:val="TAL"/>
              <w:rPr>
                <w:lang w:eastAsia="en-US"/>
              </w:rPr>
            </w:pPr>
            <w:r w:rsidRPr="00B93702">
              <w:rPr>
                <w:lang w:eastAsia="en-US"/>
              </w:rPr>
              <w:t>N/A</w:t>
            </w:r>
          </w:p>
        </w:tc>
        <w:tc>
          <w:tcPr>
            <w:tcW w:w="1665" w:type="dxa"/>
          </w:tcPr>
          <w:p w14:paraId="407DB377" w14:textId="77777777" w:rsidR="004D2A03" w:rsidRPr="00B93702" w:rsidRDefault="004D2A03" w:rsidP="002E7A10">
            <w:pPr>
              <w:pStyle w:val="TAL"/>
              <w:rPr>
                <w:lang w:eastAsia="en-US"/>
              </w:rPr>
            </w:pPr>
            <w:r w:rsidRPr="00B93702">
              <w:rPr>
                <w:lang w:eastAsia="en-US"/>
              </w:rPr>
              <w:t>N/A</w:t>
            </w:r>
          </w:p>
        </w:tc>
        <w:tc>
          <w:tcPr>
            <w:tcW w:w="1847" w:type="dxa"/>
          </w:tcPr>
          <w:p w14:paraId="315ABDA3" w14:textId="77777777" w:rsidR="004D2A03" w:rsidRPr="00B93702" w:rsidRDefault="004D2A03">
            <w:pPr>
              <w:pStyle w:val="TAL"/>
              <w:rPr>
                <w:lang w:eastAsia="en-US"/>
              </w:rPr>
            </w:pPr>
            <w:r w:rsidRPr="00B93702">
              <w:t>N/A</w:t>
            </w:r>
          </w:p>
        </w:tc>
        <w:tc>
          <w:tcPr>
            <w:tcW w:w="1839" w:type="dxa"/>
          </w:tcPr>
          <w:p w14:paraId="0129F527" w14:textId="77777777" w:rsidR="004D2A03" w:rsidRPr="00B93702" w:rsidRDefault="004D2A03">
            <w:pPr>
              <w:pStyle w:val="TAL"/>
              <w:rPr>
                <w:lang w:eastAsia="en-US"/>
              </w:rPr>
            </w:pPr>
            <w:r w:rsidRPr="00B93702">
              <w:rPr>
                <w:lang w:eastAsia="en-US"/>
              </w:rPr>
              <w:t>TC13</w:t>
            </w:r>
          </w:p>
        </w:tc>
      </w:tr>
      <w:tr w:rsidR="00B93702" w:rsidRPr="00B93702" w14:paraId="0EBFD6C9" w14:textId="77777777" w:rsidTr="005D5A78">
        <w:trPr>
          <w:gridAfter w:val="1"/>
          <w:wAfter w:w="8" w:type="dxa"/>
          <w:jc w:val="center"/>
        </w:trPr>
        <w:tc>
          <w:tcPr>
            <w:tcW w:w="2447" w:type="dxa"/>
            <w:vAlign w:val="center"/>
          </w:tcPr>
          <w:p w14:paraId="61227E6E" w14:textId="77777777"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14:paraId="03593521" w14:textId="77777777" w:rsidR="004D2A03" w:rsidRPr="00B93702" w:rsidRDefault="004D2A03" w:rsidP="007459C5">
            <w:pPr>
              <w:pStyle w:val="TAL"/>
              <w:rPr>
                <w:lang w:eastAsia="en-US"/>
              </w:rPr>
            </w:pPr>
            <w:r w:rsidRPr="00B93702">
              <w:rPr>
                <w:lang w:eastAsia="en-US"/>
              </w:rPr>
              <w:t>(TS 36.141)</w:t>
            </w:r>
          </w:p>
        </w:tc>
        <w:tc>
          <w:tcPr>
            <w:tcW w:w="1665" w:type="dxa"/>
          </w:tcPr>
          <w:p w14:paraId="1057ED70" w14:textId="77777777" w:rsidR="004D2A03" w:rsidRPr="00B93702" w:rsidRDefault="004D2A03" w:rsidP="002E7A10">
            <w:pPr>
              <w:pStyle w:val="TAL"/>
              <w:rPr>
                <w:lang w:eastAsia="en-US"/>
              </w:rPr>
            </w:pPr>
            <w:r w:rsidRPr="00B93702">
              <w:rPr>
                <w:lang w:eastAsia="en-US"/>
              </w:rPr>
              <w:t>(TS 36.141)</w:t>
            </w:r>
          </w:p>
        </w:tc>
        <w:tc>
          <w:tcPr>
            <w:tcW w:w="1847" w:type="dxa"/>
          </w:tcPr>
          <w:p w14:paraId="183C88E1" w14:textId="77777777" w:rsidR="004D2A03" w:rsidRPr="00B93702" w:rsidRDefault="004D2A03">
            <w:pPr>
              <w:pStyle w:val="TAL"/>
              <w:rPr>
                <w:lang w:eastAsia="en-US"/>
              </w:rPr>
            </w:pPr>
            <w:r w:rsidRPr="00B93702">
              <w:t>(TS 36.141)</w:t>
            </w:r>
          </w:p>
        </w:tc>
        <w:tc>
          <w:tcPr>
            <w:tcW w:w="1839" w:type="dxa"/>
          </w:tcPr>
          <w:p w14:paraId="655BD323" w14:textId="77777777" w:rsidR="004D2A03" w:rsidRPr="00B93702" w:rsidRDefault="004D2A03">
            <w:pPr>
              <w:pStyle w:val="TAL"/>
              <w:rPr>
                <w:lang w:eastAsia="en-US"/>
              </w:rPr>
            </w:pPr>
            <w:r w:rsidRPr="00B93702">
              <w:rPr>
                <w:lang w:eastAsia="en-US"/>
              </w:rPr>
              <w:t>(TS 36.141)</w:t>
            </w:r>
          </w:p>
        </w:tc>
      </w:tr>
      <w:tr w:rsidR="00B93702" w:rsidRPr="00B93702" w14:paraId="2368DCF1" w14:textId="77777777" w:rsidTr="005D5A78">
        <w:trPr>
          <w:gridAfter w:val="1"/>
          <w:wAfter w:w="8" w:type="dxa"/>
          <w:jc w:val="center"/>
        </w:trPr>
        <w:tc>
          <w:tcPr>
            <w:tcW w:w="2447" w:type="dxa"/>
            <w:vAlign w:val="center"/>
          </w:tcPr>
          <w:p w14:paraId="709F942A" w14:textId="77777777"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665" w:type="dxa"/>
          </w:tcPr>
          <w:p w14:paraId="35040379"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7606084E"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60797FE3"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302C0281"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37EE29A6" w14:textId="77777777" w:rsidTr="005D5A78">
        <w:trPr>
          <w:gridAfter w:val="1"/>
          <w:wAfter w:w="8" w:type="dxa"/>
          <w:jc w:val="center"/>
        </w:trPr>
        <w:tc>
          <w:tcPr>
            <w:tcW w:w="2447" w:type="dxa"/>
            <w:vAlign w:val="center"/>
          </w:tcPr>
          <w:p w14:paraId="08F0C75F" w14:textId="77777777"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14:paraId="181D355F" w14:textId="77777777" w:rsidR="004D2A03" w:rsidRPr="00B93702" w:rsidRDefault="004D2A03" w:rsidP="007459C5">
            <w:pPr>
              <w:pStyle w:val="TAL"/>
              <w:rPr>
                <w:lang w:eastAsia="en-US"/>
              </w:rPr>
            </w:pPr>
            <w:r w:rsidRPr="00B93702">
              <w:rPr>
                <w:lang w:eastAsia="en-US"/>
              </w:rPr>
              <w:t>(TS 36.141)</w:t>
            </w:r>
          </w:p>
        </w:tc>
        <w:tc>
          <w:tcPr>
            <w:tcW w:w="1665" w:type="dxa"/>
          </w:tcPr>
          <w:p w14:paraId="33953748" w14:textId="77777777" w:rsidR="004D2A03" w:rsidRPr="00B93702" w:rsidRDefault="004D2A03" w:rsidP="002E7A10">
            <w:pPr>
              <w:pStyle w:val="TAL"/>
              <w:rPr>
                <w:lang w:eastAsia="en-US"/>
              </w:rPr>
            </w:pPr>
            <w:r w:rsidRPr="00B93702">
              <w:rPr>
                <w:lang w:eastAsia="en-US"/>
              </w:rPr>
              <w:t>(TS 36.141)</w:t>
            </w:r>
          </w:p>
        </w:tc>
        <w:tc>
          <w:tcPr>
            <w:tcW w:w="1847" w:type="dxa"/>
          </w:tcPr>
          <w:p w14:paraId="7E76A0B7" w14:textId="77777777" w:rsidR="004D2A03" w:rsidRPr="00B93702" w:rsidRDefault="004D2A03">
            <w:pPr>
              <w:pStyle w:val="TAL"/>
              <w:rPr>
                <w:lang w:eastAsia="en-US"/>
              </w:rPr>
            </w:pPr>
            <w:r w:rsidRPr="00B93702">
              <w:t>(TS 36.141)</w:t>
            </w:r>
          </w:p>
        </w:tc>
        <w:tc>
          <w:tcPr>
            <w:tcW w:w="1839" w:type="dxa"/>
          </w:tcPr>
          <w:p w14:paraId="28008B56" w14:textId="77777777" w:rsidR="004D2A03" w:rsidRPr="00B93702" w:rsidRDefault="004D2A03">
            <w:pPr>
              <w:pStyle w:val="TAL"/>
              <w:rPr>
                <w:lang w:eastAsia="en-US"/>
              </w:rPr>
            </w:pPr>
            <w:r w:rsidRPr="00B93702">
              <w:rPr>
                <w:lang w:eastAsia="en-US"/>
              </w:rPr>
              <w:t>(TS 36.141)</w:t>
            </w:r>
          </w:p>
        </w:tc>
      </w:tr>
      <w:tr w:rsidR="00B93702" w:rsidRPr="00B93702" w14:paraId="5FE0504C" w14:textId="77777777" w:rsidTr="005D5A78">
        <w:trPr>
          <w:gridAfter w:val="1"/>
          <w:wAfter w:w="8" w:type="dxa"/>
          <w:jc w:val="center"/>
        </w:trPr>
        <w:tc>
          <w:tcPr>
            <w:tcW w:w="2447" w:type="dxa"/>
            <w:vAlign w:val="center"/>
          </w:tcPr>
          <w:p w14:paraId="46C0A31D" w14:textId="77777777"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14:paraId="673E7942" w14:textId="77777777" w:rsidR="004D2A03" w:rsidRPr="00B93702" w:rsidRDefault="004D2A03" w:rsidP="007459C5">
            <w:pPr>
              <w:pStyle w:val="TAL"/>
              <w:rPr>
                <w:lang w:eastAsia="en-US"/>
              </w:rPr>
            </w:pPr>
            <w:r w:rsidRPr="00B93702">
              <w:rPr>
                <w:lang w:eastAsia="en-US"/>
              </w:rPr>
              <w:t>(TS 25.141)</w:t>
            </w:r>
          </w:p>
        </w:tc>
        <w:tc>
          <w:tcPr>
            <w:tcW w:w="1665" w:type="dxa"/>
          </w:tcPr>
          <w:p w14:paraId="62BEBE21" w14:textId="77777777" w:rsidR="004D2A03" w:rsidRPr="00B93702" w:rsidRDefault="004D2A03" w:rsidP="002E7A10">
            <w:pPr>
              <w:pStyle w:val="TAL"/>
              <w:rPr>
                <w:lang w:eastAsia="en-US"/>
              </w:rPr>
            </w:pPr>
            <w:r w:rsidRPr="00B93702">
              <w:rPr>
                <w:lang w:eastAsia="en-US"/>
              </w:rPr>
              <w:t>(TS 25.141)</w:t>
            </w:r>
          </w:p>
        </w:tc>
        <w:tc>
          <w:tcPr>
            <w:tcW w:w="1847" w:type="dxa"/>
          </w:tcPr>
          <w:p w14:paraId="4A90DA12" w14:textId="77777777" w:rsidR="004D2A03" w:rsidRPr="00B93702" w:rsidRDefault="004D2A03">
            <w:pPr>
              <w:pStyle w:val="TAL"/>
              <w:rPr>
                <w:lang w:eastAsia="en-US"/>
              </w:rPr>
            </w:pPr>
            <w:r w:rsidRPr="00B93702">
              <w:t>(TS 25.141)</w:t>
            </w:r>
          </w:p>
        </w:tc>
        <w:tc>
          <w:tcPr>
            <w:tcW w:w="1839" w:type="dxa"/>
          </w:tcPr>
          <w:p w14:paraId="320AB576" w14:textId="77777777" w:rsidR="004D2A03" w:rsidRPr="00B93702" w:rsidRDefault="004D2A03">
            <w:pPr>
              <w:pStyle w:val="TAL"/>
              <w:rPr>
                <w:lang w:eastAsia="en-US"/>
              </w:rPr>
            </w:pPr>
            <w:r w:rsidRPr="00B93702">
              <w:rPr>
                <w:lang w:eastAsia="en-US"/>
              </w:rPr>
              <w:t>(TS 25.141)*</w:t>
            </w:r>
          </w:p>
        </w:tc>
      </w:tr>
      <w:tr w:rsidR="00B93702" w:rsidRPr="00B93702" w14:paraId="1AC858AB" w14:textId="77777777" w:rsidTr="005D5A78">
        <w:trPr>
          <w:gridAfter w:val="1"/>
          <w:wAfter w:w="8" w:type="dxa"/>
          <w:jc w:val="center"/>
        </w:trPr>
        <w:tc>
          <w:tcPr>
            <w:tcW w:w="2447" w:type="dxa"/>
            <w:vAlign w:val="center"/>
          </w:tcPr>
          <w:p w14:paraId="3B756B0C" w14:textId="77777777"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14:paraId="2298735E" w14:textId="77777777" w:rsidR="004D2A03" w:rsidRPr="00B93702" w:rsidRDefault="004D2A03" w:rsidP="007459C5">
            <w:pPr>
              <w:pStyle w:val="TAL"/>
              <w:rPr>
                <w:lang w:eastAsia="en-US"/>
              </w:rPr>
            </w:pPr>
            <w:r w:rsidRPr="00B93702">
              <w:rPr>
                <w:lang w:eastAsia="en-US"/>
              </w:rPr>
              <w:t>N/A</w:t>
            </w:r>
          </w:p>
        </w:tc>
        <w:tc>
          <w:tcPr>
            <w:tcW w:w="1665" w:type="dxa"/>
          </w:tcPr>
          <w:p w14:paraId="4D8EA5FA" w14:textId="77777777" w:rsidR="004D2A03" w:rsidRPr="00B93702" w:rsidRDefault="004D2A03" w:rsidP="002E7A10">
            <w:pPr>
              <w:pStyle w:val="TAL"/>
              <w:rPr>
                <w:lang w:eastAsia="en-US"/>
              </w:rPr>
            </w:pPr>
            <w:r w:rsidRPr="00B93702">
              <w:rPr>
                <w:lang w:eastAsia="en-US"/>
              </w:rPr>
              <w:t>N/A</w:t>
            </w:r>
          </w:p>
        </w:tc>
        <w:tc>
          <w:tcPr>
            <w:tcW w:w="1847" w:type="dxa"/>
          </w:tcPr>
          <w:p w14:paraId="748256F0" w14:textId="77777777" w:rsidR="004D2A03" w:rsidRPr="00B93702" w:rsidRDefault="004D2A03">
            <w:pPr>
              <w:pStyle w:val="TAL"/>
              <w:rPr>
                <w:lang w:eastAsia="en-US"/>
              </w:rPr>
            </w:pPr>
            <w:r w:rsidRPr="00B93702">
              <w:t>N/A</w:t>
            </w:r>
          </w:p>
        </w:tc>
        <w:tc>
          <w:tcPr>
            <w:tcW w:w="1839" w:type="dxa"/>
          </w:tcPr>
          <w:p w14:paraId="474E1D56" w14:textId="77777777" w:rsidR="004D2A03" w:rsidRPr="00B93702" w:rsidRDefault="004D2A03">
            <w:pPr>
              <w:pStyle w:val="TAL"/>
              <w:rPr>
                <w:lang w:eastAsia="en-US"/>
              </w:rPr>
            </w:pPr>
          </w:p>
        </w:tc>
      </w:tr>
      <w:tr w:rsidR="00B93702" w:rsidRPr="00B93702" w14:paraId="6356169A" w14:textId="77777777" w:rsidTr="005D5A78">
        <w:trPr>
          <w:gridAfter w:val="1"/>
          <w:wAfter w:w="8" w:type="dxa"/>
          <w:jc w:val="center"/>
        </w:trPr>
        <w:tc>
          <w:tcPr>
            <w:tcW w:w="2447" w:type="dxa"/>
            <w:vAlign w:val="center"/>
          </w:tcPr>
          <w:p w14:paraId="12FE453B" w14:textId="77777777"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14:paraId="3FB2A93F" w14:textId="77777777" w:rsidR="004D2A03" w:rsidRPr="00B93702" w:rsidRDefault="004D2A03" w:rsidP="007459C5">
            <w:pPr>
              <w:pStyle w:val="TAL"/>
              <w:rPr>
                <w:lang w:eastAsia="en-US"/>
              </w:rPr>
            </w:pPr>
            <w:r w:rsidRPr="00B93702">
              <w:rPr>
                <w:lang w:eastAsia="en-US"/>
              </w:rPr>
              <w:t>N/A</w:t>
            </w:r>
          </w:p>
        </w:tc>
        <w:tc>
          <w:tcPr>
            <w:tcW w:w="1665" w:type="dxa"/>
          </w:tcPr>
          <w:p w14:paraId="4413B44C" w14:textId="77777777" w:rsidR="004D2A03" w:rsidRPr="00B93702" w:rsidRDefault="004D2A03" w:rsidP="002E7A10">
            <w:pPr>
              <w:pStyle w:val="TAL"/>
              <w:rPr>
                <w:lang w:eastAsia="en-US"/>
              </w:rPr>
            </w:pPr>
            <w:r w:rsidRPr="00B93702">
              <w:rPr>
                <w:lang w:eastAsia="en-US"/>
              </w:rPr>
              <w:t>N/A</w:t>
            </w:r>
          </w:p>
        </w:tc>
        <w:tc>
          <w:tcPr>
            <w:tcW w:w="1847" w:type="dxa"/>
          </w:tcPr>
          <w:p w14:paraId="42F89C5A" w14:textId="77777777" w:rsidR="004D2A03" w:rsidRPr="00B93702" w:rsidRDefault="004D2A03">
            <w:pPr>
              <w:pStyle w:val="TAL"/>
              <w:rPr>
                <w:lang w:eastAsia="en-US"/>
              </w:rPr>
            </w:pPr>
            <w:r w:rsidRPr="00B93702">
              <w:t>N/A</w:t>
            </w:r>
          </w:p>
        </w:tc>
        <w:tc>
          <w:tcPr>
            <w:tcW w:w="1839" w:type="dxa"/>
          </w:tcPr>
          <w:p w14:paraId="5693133E" w14:textId="77777777" w:rsidR="004D2A03" w:rsidRPr="00B93702" w:rsidRDefault="004D2A03">
            <w:pPr>
              <w:pStyle w:val="TAL"/>
              <w:rPr>
                <w:lang w:eastAsia="en-US"/>
              </w:rPr>
            </w:pPr>
            <w:r w:rsidRPr="00B93702">
              <w:rPr>
                <w:lang w:eastAsia="en-US"/>
              </w:rPr>
              <w:t>TC13</w:t>
            </w:r>
          </w:p>
        </w:tc>
      </w:tr>
      <w:tr w:rsidR="00B93702" w:rsidRPr="00B93702" w14:paraId="6D3B9BB2" w14:textId="77777777" w:rsidTr="005D5A78">
        <w:trPr>
          <w:gridAfter w:val="1"/>
          <w:wAfter w:w="8" w:type="dxa"/>
          <w:jc w:val="center"/>
        </w:trPr>
        <w:tc>
          <w:tcPr>
            <w:tcW w:w="2447" w:type="dxa"/>
            <w:vAlign w:val="center"/>
          </w:tcPr>
          <w:p w14:paraId="78ADED0E" w14:textId="77777777"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14:paraId="436C2D7E" w14:textId="77777777" w:rsidR="004D2A03" w:rsidRPr="00B93702" w:rsidRDefault="004D2A03" w:rsidP="007459C5">
            <w:pPr>
              <w:pStyle w:val="TAL"/>
              <w:rPr>
                <w:lang w:eastAsia="en-US"/>
              </w:rPr>
            </w:pPr>
            <w:r w:rsidRPr="00B93702">
              <w:rPr>
                <w:lang w:eastAsia="en-US"/>
              </w:rPr>
              <w:t>(TS 36.141)</w:t>
            </w:r>
          </w:p>
        </w:tc>
        <w:tc>
          <w:tcPr>
            <w:tcW w:w="1665" w:type="dxa"/>
          </w:tcPr>
          <w:p w14:paraId="281A1AE9" w14:textId="77777777" w:rsidR="004D2A03" w:rsidRPr="00B93702" w:rsidRDefault="004D2A03" w:rsidP="002E7A10">
            <w:pPr>
              <w:pStyle w:val="TAL"/>
              <w:rPr>
                <w:lang w:eastAsia="en-US"/>
              </w:rPr>
            </w:pPr>
            <w:r w:rsidRPr="00B93702">
              <w:rPr>
                <w:lang w:eastAsia="en-US"/>
              </w:rPr>
              <w:t>(TS 36.141)</w:t>
            </w:r>
          </w:p>
        </w:tc>
        <w:tc>
          <w:tcPr>
            <w:tcW w:w="1847" w:type="dxa"/>
          </w:tcPr>
          <w:p w14:paraId="0C8711D9" w14:textId="77777777" w:rsidR="004D2A03" w:rsidRPr="00B93702" w:rsidRDefault="004D2A03">
            <w:pPr>
              <w:pStyle w:val="TAL"/>
              <w:rPr>
                <w:lang w:eastAsia="en-US"/>
              </w:rPr>
            </w:pPr>
            <w:r w:rsidRPr="00B93702">
              <w:t>(TS 36.141)</w:t>
            </w:r>
          </w:p>
        </w:tc>
        <w:tc>
          <w:tcPr>
            <w:tcW w:w="1839" w:type="dxa"/>
          </w:tcPr>
          <w:p w14:paraId="34C463F6" w14:textId="77777777" w:rsidR="004D2A03" w:rsidRPr="00B93702" w:rsidRDefault="004D2A03">
            <w:pPr>
              <w:pStyle w:val="TAL"/>
              <w:rPr>
                <w:lang w:eastAsia="en-US"/>
              </w:rPr>
            </w:pPr>
            <w:r w:rsidRPr="00B93702">
              <w:rPr>
                <w:lang w:eastAsia="en-US"/>
              </w:rPr>
              <w:t>(TS 36.141)</w:t>
            </w:r>
          </w:p>
        </w:tc>
      </w:tr>
      <w:tr w:rsidR="00B93702" w:rsidRPr="00B93702" w14:paraId="57596C82" w14:textId="77777777" w:rsidTr="005D5A78">
        <w:trPr>
          <w:gridAfter w:val="1"/>
          <w:wAfter w:w="8" w:type="dxa"/>
          <w:trHeight w:val="563"/>
          <w:jc w:val="center"/>
        </w:trPr>
        <w:tc>
          <w:tcPr>
            <w:tcW w:w="2447" w:type="dxa"/>
          </w:tcPr>
          <w:p w14:paraId="22D0F8DF" w14:textId="77777777"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1665" w:type="dxa"/>
          </w:tcPr>
          <w:p w14:paraId="45E84A91" w14:textId="77777777" w:rsidR="004D2A03" w:rsidRPr="00B93702" w:rsidRDefault="004D2A03" w:rsidP="007459C5">
            <w:pPr>
              <w:pStyle w:val="TAL"/>
              <w:rPr>
                <w:lang w:eastAsia="en-US"/>
              </w:rPr>
            </w:pPr>
            <w:r w:rsidRPr="00B93702">
              <w:rPr>
                <w:lang w:eastAsia="en-US"/>
              </w:rPr>
              <w:t xml:space="preserve"> -</w:t>
            </w:r>
          </w:p>
        </w:tc>
        <w:tc>
          <w:tcPr>
            <w:tcW w:w="1665" w:type="dxa"/>
          </w:tcPr>
          <w:p w14:paraId="7B81886B" w14:textId="77777777" w:rsidR="004D2A03" w:rsidRPr="00B93702" w:rsidRDefault="004D2A03" w:rsidP="002E7A10">
            <w:pPr>
              <w:pStyle w:val="TAL"/>
              <w:rPr>
                <w:lang w:eastAsia="en-US"/>
              </w:rPr>
            </w:pPr>
            <w:r w:rsidRPr="00B93702">
              <w:rPr>
                <w:lang w:eastAsia="en-US"/>
              </w:rPr>
              <w:t>-</w:t>
            </w:r>
          </w:p>
        </w:tc>
        <w:tc>
          <w:tcPr>
            <w:tcW w:w="1847" w:type="dxa"/>
          </w:tcPr>
          <w:p w14:paraId="335B78B8" w14:textId="77777777" w:rsidR="004D2A03" w:rsidRPr="00B93702" w:rsidRDefault="004D2A03">
            <w:pPr>
              <w:pStyle w:val="TAL"/>
              <w:rPr>
                <w:lang w:eastAsia="en-US"/>
              </w:rPr>
            </w:pPr>
            <w:r w:rsidRPr="00B93702">
              <w:t xml:space="preserve"> -</w:t>
            </w:r>
          </w:p>
        </w:tc>
        <w:tc>
          <w:tcPr>
            <w:tcW w:w="1839" w:type="dxa"/>
          </w:tcPr>
          <w:p w14:paraId="5732EA75" w14:textId="77777777" w:rsidR="004D2A03" w:rsidRPr="00B93702" w:rsidRDefault="004D2A03">
            <w:pPr>
              <w:pStyle w:val="TAL"/>
              <w:rPr>
                <w:lang w:eastAsia="en-US"/>
              </w:rPr>
            </w:pPr>
            <w:r w:rsidRPr="00B93702">
              <w:rPr>
                <w:lang w:eastAsia="en-US"/>
              </w:rPr>
              <w:t>-</w:t>
            </w:r>
          </w:p>
        </w:tc>
      </w:tr>
      <w:tr w:rsidR="00B93702" w:rsidRPr="00B93702" w14:paraId="6CE98F90" w14:textId="77777777" w:rsidTr="005D5A78">
        <w:trPr>
          <w:gridAfter w:val="1"/>
          <w:wAfter w:w="8" w:type="dxa"/>
          <w:jc w:val="center"/>
        </w:trPr>
        <w:tc>
          <w:tcPr>
            <w:tcW w:w="2447" w:type="dxa"/>
            <w:vAlign w:val="center"/>
          </w:tcPr>
          <w:p w14:paraId="1CA4A78C" w14:textId="77777777"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1665" w:type="dxa"/>
          </w:tcPr>
          <w:p w14:paraId="73BC640C" w14:textId="77777777" w:rsidR="004D2A03" w:rsidRPr="00B93702" w:rsidRDefault="004D2A03" w:rsidP="005D5A78">
            <w:pPr>
              <w:pStyle w:val="TAL"/>
            </w:pPr>
            <w:r w:rsidRPr="00B93702">
              <w:t>TC14</w:t>
            </w:r>
          </w:p>
        </w:tc>
        <w:tc>
          <w:tcPr>
            <w:tcW w:w="1665" w:type="dxa"/>
          </w:tcPr>
          <w:p w14:paraId="1D57176C" w14:textId="77777777" w:rsidR="004D2A03" w:rsidRPr="00B93702" w:rsidRDefault="004D2A03" w:rsidP="007459C5">
            <w:pPr>
              <w:pStyle w:val="TAL"/>
              <w:rPr>
                <w:lang w:eastAsia="en-US"/>
              </w:rPr>
            </w:pPr>
            <w:r w:rsidRPr="00B93702">
              <w:rPr>
                <w:lang w:eastAsia="en-US"/>
              </w:rPr>
              <w:t>TC14</w:t>
            </w:r>
          </w:p>
        </w:tc>
        <w:tc>
          <w:tcPr>
            <w:tcW w:w="1847" w:type="dxa"/>
          </w:tcPr>
          <w:p w14:paraId="312A55D7" w14:textId="77777777" w:rsidR="004D2A03" w:rsidRPr="00B93702" w:rsidRDefault="004D2A03" w:rsidP="002E7A10">
            <w:pPr>
              <w:pStyle w:val="TAL"/>
              <w:rPr>
                <w:lang w:eastAsia="en-US"/>
              </w:rPr>
            </w:pPr>
            <w:r w:rsidRPr="00B93702">
              <w:t>TC14</w:t>
            </w:r>
          </w:p>
        </w:tc>
        <w:tc>
          <w:tcPr>
            <w:tcW w:w="1839" w:type="dxa"/>
          </w:tcPr>
          <w:p w14:paraId="402BD725" w14:textId="77777777" w:rsidR="004D2A03" w:rsidRPr="00B93702" w:rsidRDefault="004D2A03">
            <w:pPr>
              <w:pStyle w:val="TAL"/>
              <w:rPr>
                <w:lang w:eastAsia="en-US"/>
              </w:rPr>
            </w:pPr>
            <w:r w:rsidRPr="00B93702">
              <w:rPr>
                <w:lang w:eastAsia="en-US"/>
              </w:rPr>
              <w:t>TC13</w:t>
            </w:r>
          </w:p>
        </w:tc>
      </w:tr>
      <w:tr w:rsidR="00B93702" w:rsidRPr="00B93702" w14:paraId="2E0DDD87" w14:textId="77777777" w:rsidTr="005D5A78">
        <w:trPr>
          <w:gridAfter w:val="1"/>
          <w:wAfter w:w="8" w:type="dxa"/>
          <w:jc w:val="center"/>
        </w:trPr>
        <w:tc>
          <w:tcPr>
            <w:tcW w:w="2447" w:type="dxa"/>
            <w:vAlign w:val="center"/>
          </w:tcPr>
          <w:p w14:paraId="57358172" w14:textId="77777777" w:rsidR="004D2A03" w:rsidRPr="00B93702" w:rsidRDefault="004D2A03" w:rsidP="004D2A03">
            <w:pPr>
              <w:pStyle w:val="TAL"/>
              <w:ind w:left="14"/>
              <w:rPr>
                <w:rFonts w:cs="Arial"/>
                <w:lang w:eastAsia="en-US"/>
              </w:rPr>
            </w:pPr>
            <w:r w:rsidRPr="00B93702">
              <w:rPr>
                <w:rFonts w:cs="Arial"/>
                <w:lang w:eastAsia="en-US"/>
              </w:rPr>
              <w:t xml:space="preserve">General narrowband </w:t>
            </w:r>
            <w:r w:rsidRPr="00B93702">
              <w:rPr>
                <w:rFonts w:cs="Arial"/>
                <w:lang w:eastAsia="en-US"/>
              </w:rPr>
              <w:lastRenderedPageBreak/>
              <w:t>blocking requirement</w:t>
            </w:r>
          </w:p>
        </w:tc>
        <w:tc>
          <w:tcPr>
            <w:tcW w:w="1665" w:type="dxa"/>
          </w:tcPr>
          <w:p w14:paraId="3AB3CF40" w14:textId="77777777" w:rsidR="004D2A03" w:rsidRPr="00B93702" w:rsidRDefault="004D2A03" w:rsidP="007459C5">
            <w:pPr>
              <w:pStyle w:val="TAL"/>
              <w:rPr>
                <w:lang w:eastAsia="en-US"/>
              </w:rPr>
            </w:pPr>
            <w:r w:rsidRPr="00B93702">
              <w:rPr>
                <w:lang w:eastAsia="en-US"/>
              </w:rPr>
              <w:lastRenderedPageBreak/>
              <w:t>TC14</w:t>
            </w:r>
          </w:p>
        </w:tc>
        <w:tc>
          <w:tcPr>
            <w:tcW w:w="1665" w:type="dxa"/>
          </w:tcPr>
          <w:p w14:paraId="1F22A61D" w14:textId="77777777" w:rsidR="004D2A03" w:rsidRPr="00B93702" w:rsidRDefault="004D2A03" w:rsidP="002E7A10">
            <w:pPr>
              <w:pStyle w:val="TAL"/>
              <w:rPr>
                <w:lang w:eastAsia="en-US"/>
              </w:rPr>
            </w:pPr>
            <w:r w:rsidRPr="00B93702">
              <w:rPr>
                <w:lang w:eastAsia="en-US"/>
              </w:rPr>
              <w:t>TC14</w:t>
            </w:r>
          </w:p>
        </w:tc>
        <w:tc>
          <w:tcPr>
            <w:tcW w:w="1847" w:type="dxa"/>
          </w:tcPr>
          <w:p w14:paraId="0F4B748A" w14:textId="77777777" w:rsidR="004D2A03" w:rsidRPr="00B93702" w:rsidRDefault="004D2A03">
            <w:pPr>
              <w:pStyle w:val="TAL"/>
              <w:rPr>
                <w:lang w:eastAsia="en-US"/>
              </w:rPr>
            </w:pPr>
            <w:r w:rsidRPr="00B93702">
              <w:t>TC14</w:t>
            </w:r>
          </w:p>
        </w:tc>
        <w:tc>
          <w:tcPr>
            <w:tcW w:w="1839" w:type="dxa"/>
          </w:tcPr>
          <w:p w14:paraId="5CC288FB" w14:textId="77777777" w:rsidR="004D2A03" w:rsidRPr="00B93702" w:rsidRDefault="004D2A03">
            <w:pPr>
              <w:pStyle w:val="TAL"/>
              <w:rPr>
                <w:lang w:eastAsia="en-US"/>
              </w:rPr>
            </w:pPr>
            <w:r w:rsidRPr="00B93702">
              <w:rPr>
                <w:lang w:eastAsia="en-US"/>
              </w:rPr>
              <w:t>TC13</w:t>
            </w:r>
          </w:p>
        </w:tc>
      </w:tr>
      <w:tr w:rsidR="00B93702" w:rsidRPr="00B93702" w14:paraId="78E1ACBD" w14:textId="77777777" w:rsidTr="005D5A78">
        <w:trPr>
          <w:gridAfter w:val="1"/>
          <w:wAfter w:w="8" w:type="dxa"/>
          <w:jc w:val="center"/>
        </w:trPr>
        <w:tc>
          <w:tcPr>
            <w:tcW w:w="2447" w:type="dxa"/>
            <w:vAlign w:val="center"/>
          </w:tcPr>
          <w:p w14:paraId="64F83D70" w14:textId="77777777"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1665" w:type="dxa"/>
          </w:tcPr>
          <w:p w14:paraId="2259D0C6" w14:textId="77777777" w:rsidR="004D2A03" w:rsidRPr="00B93702" w:rsidRDefault="004D2A03" w:rsidP="007459C5">
            <w:pPr>
              <w:pStyle w:val="TAL"/>
              <w:rPr>
                <w:lang w:eastAsia="en-US"/>
              </w:rPr>
            </w:pPr>
            <w:r w:rsidRPr="00B93702">
              <w:rPr>
                <w:lang w:eastAsia="en-US"/>
              </w:rPr>
              <w:t>N/A</w:t>
            </w:r>
          </w:p>
        </w:tc>
        <w:tc>
          <w:tcPr>
            <w:tcW w:w="1665" w:type="dxa"/>
          </w:tcPr>
          <w:p w14:paraId="6AAB02A9" w14:textId="77777777" w:rsidR="004D2A03" w:rsidRPr="00B93702" w:rsidRDefault="004D2A03" w:rsidP="002E7A10">
            <w:pPr>
              <w:pStyle w:val="TAL"/>
              <w:rPr>
                <w:lang w:eastAsia="en-US"/>
              </w:rPr>
            </w:pPr>
            <w:r w:rsidRPr="00B93702">
              <w:rPr>
                <w:lang w:eastAsia="en-US"/>
              </w:rPr>
              <w:t>N/A</w:t>
            </w:r>
          </w:p>
        </w:tc>
        <w:tc>
          <w:tcPr>
            <w:tcW w:w="1847" w:type="dxa"/>
          </w:tcPr>
          <w:p w14:paraId="3D91F938" w14:textId="77777777" w:rsidR="004D2A03" w:rsidRPr="00B93702" w:rsidRDefault="004D2A03">
            <w:pPr>
              <w:pStyle w:val="TAL"/>
              <w:rPr>
                <w:lang w:eastAsia="en-US"/>
              </w:rPr>
            </w:pPr>
            <w:r w:rsidRPr="00B93702">
              <w:t>N/A</w:t>
            </w:r>
          </w:p>
        </w:tc>
        <w:tc>
          <w:tcPr>
            <w:tcW w:w="1839" w:type="dxa"/>
          </w:tcPr>
          <w:p w14:paraId="24129B6F" w14:textId="77777777" w:rsidR="004D2A03" w:rsidRPr="00B93702" w:rsidRDefault="004D2A03">
            <w:pPr>
              <w:pStyle w:val="TAL"/>
              <w:rPr>
                <w:lang w:eastAsia="en-US"/>
              </w:rPr>
            </w:pPr>
            <w:r w:rsidRPr="00B93702">
              <w:rPr>
                <w:lang w:eastAsia="en-US"/>
              </w:rPr>
              <w:t>TC13</w:t>
            </w:r>
          </w:p>
        </w:tc>
      </w:tr>
      <w:tr w:rsidR="00B93702" w:rsidRPr="00B93702" w14:paraId="1D68146C" w14:textId="77777777" w:rsidTr="005D5A78">
        <w:trPr>
          <w:gridAfter w:val="1"/>
          <w:wAfter w:w="8" w:type="dxa"/>
          <w:jc w:val="center"/>
        </w:trPr>
        <w:tc>
          <w:tcPr>
            <w:tcW w:w="2447" w:type="dxa"/>
            <w:vAlign w:val="center"/>
          </w:tcPr>
          <w:p w14:paraId="04ACD071" w14:textId="77777777"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1665" w:type="dxa"/>
          </w:tcPr>
          <w:p w14:paraId="74C5233D" w14:textId="77777777" w:rsidR="004D2A03" w:rsidRPr="00B93702" w:rsidRDefault="004D2A03" w:rsidP="007459C5">
            <w:pPr>
              <w:pStyle w:val="TAL"/>
              <w:rPr>
                <w:lang w:eastAsia="en-US"/>
              </w:rPr>
            </w:pPr>
            <w:r w:rsidRPr="00B93702">
              <w:rPr>
                <w:lang w:eastAsia="en-US"/>
              </w:rPr>
              <w:t>N/A</w:t>
            </w:r>
          </w:p>
        </w:tc>
        <w:tc>
          <w:tcPr>
            <w:tcW w:w="1665" w:type="dxa"/>
          </w:tcPr>
          <w:p w14:paraId="49E5D119" w14:textId="77777777" w:rsidR="004D2A03" w:rsidRPr="00B93702" w:rsidRDefault="004D2A03" w:rsidP="002E7A10">
            <w:pPr>
              <w:pStyle w:val="TAL"/>
              <w:rPr>
                <w:lang w:eastAsia="en-US"/>
              </w:rPr>
            </w:pPr>
            <w:r w:rsidRPr="00B93702">
              <w:rPr>
                <w:lang w:eastAsia="en-US"/>
              </w:rPr>
              <w:t>N/A</w:t>
            </w:r>
          </w:p>
        </w:tc>
        <w:tc>
          <w:tcPr>
            <w:tcW w:w="1847" w:type="dxa"/>
          </w:tcPr>
          <w:p w14:paraId="10938254" w14:textId="77777777" w:rsidR="004D2A03" w:rsidRPr="00B93702" w:rsidRDefault="004D2A03">
            <w:pPr>
              <w:pStyle w:val="TAL"/>
              <w:rPr>
                <w:lang w:eastAsia="en-US"/>
              </w:rPr>
            </w:pPr>
            <w:r w:rsidRPr="00B93702">
              <w:t>N/A</w:t>
            </w:r>
          </w:p>
        </w:tc>
        <w:tc>
          <w:tcPr>
            <w:tcW w:w="1839" w:type="dxa"/>
          </w:tcPr>
          <w:p w14:paraId="05FB869E" w14:textId="77777777" w:rsidR="004D2A03" w:rsidRPr="00B93702" w:rsidRDefault="004D2A03">
            <w:pPr>
              <w:pStyle w:val="TAL"/>
              <w:rPr>
                <w:lang w:eastAsia="en-US"/>
              </w:rPr>
            </w:pPr>
            <w:r w:rsidRPr="00B93702">
              <w:rPr>
                <w:lang w:eastAsia="en-US"/>
              </w:rPr>
              <w:t>TC13</w:t>
            </w:r>
          </w:p>
        </w:tc>
      </w:tr>
      <w:tr w:rsidR="00B93702" w:rsidRPr="00B93702" w14:paraId="6574E76B" w14:textId="77777777" w:rsidTr="005D5A78">
        <w:trPr>
          <w:gridAfter w:val="1"/>
          <w:wAfter w:w="8" w:type="dxa"/>
          <w:jc w:val="center"/>
        </w:trPr>
        <w:tc>
          <w:tcPr>
            <w:tcW w:w="2447" w:type="dxa"/>
            <w:vAlign w:val="center"/>
          </w:tcPr>
          <w:p w14:paraId="3CE42F7A" w14:textId="77777777"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1665" w:type="dxa"/>
          </w:tcPr>
          <w:p w14:paraId="18FE36A9" w14:textId="77777777" w:rsidR="004D2A03" w:rsidRPr="00B93702" w:rsidRDefault="004D2A03" w:rsidP="007459C5">
            <w:pPr>
              <w:pStyle w:val="TAL"/>
              <w:rPr>
                <w:lang w:eastAsia="en-US"/>
              </w:rPr>
            </w:pPr>
            <w:r w:rsidRPr="00B93702">
              <w:rPr>
                <w:lang w:eastAsia="en-US"/>
              </w:rPr>
              <w:t>N/A</w:t>
            </w:r>
          </w:p>
        </w:tc>
        <w:tc>
          <w:tcPr>
            <w:tcW w:w="1665" w:type="dxa"/>
          </w:tcPr>
          <w:p w14:paraId="6B83B4FA" w14:textId="77777777" w:rsidR="004D2A03" w:rsidRPr="00B93702" w:rsidRDefault="004D2A03" w:rsidP="002E7A10">
            <w:pPr>
              <w:pStyle w:val="TAL"/>
              <w:rPr>
                <w:lang w:eastAsia="en-US"/>
              </w:rPr>
            </w:pPr>
            <w:r w:rsidRPr="00B93702">
              <w:rPr>
                <w:lang w:eastAsia="en-US"/>
              </w:rPr>
              <w:t>N/A</w:t>
            </w:r>
          </w:p>
        </w:tc>
        <w:tc>
          <w:tcPr>
            <w:tcW w:w="1847" w:type="dxa"/>
          </w:tcPr>
          <w:p w14:paraId="36C2D4E1" w14:textId="77777777" w:rsidR="004D2A03" w:rsidRPr="00B93702" w:rsidRDefault="004D2A03">
            <w:pPr>
              <w:pStyle w:val="TAL"/>
              <w:rPr>
                <w:lang w:eastAsia="en-US"/>
              </w:rPr>
            </w:pPr>
            <w:r w:rsidRPr="00B93702">
              <w:t>TC14</w:t>
            </w:r>
          </w:p>
        </w:tc>
        <w:tc>
          <w:tcPr>
            <w:tcW w:w="1839" w:type="dxa"/>
          </w:tcPr>
          <w:p w14:paraId="6B6D9187" w14:textId="77777777" w:rsidR="004D2A03" w:rsidRPr="00B93702" w:rsidRDefault="004D2A03">
            <w:pPr>
              <w:pStyle w:val="TAL"/>
              <w:rPr>
                <w:lang w:eastAsia="en-US"/>
              </w:rPr>
            </w:pPr>
            <w:r w:rsidRPr="00B93702">
              <w:rPr>
                <w:lang w:eastAsia="en-US"/>
              </w:rPr>
              <w:t>N/A</w:t>
            </w:r>
          </w:p>
        </w:tc>
      </w:tr>
      <w:tr w:rsidR="00B93702" w:rsidRPr="00B93702" w14:paraId="23C7A4B3" w14:textId="77777777" w:rsidTr="005D5A78">
        <w:trPr>
          <w:gridAfter w:val="1"/>
          <w:wAfter w:w="8" w:type="dxa"/>
          <w:jc w:val="center"/>
        </w:trPr>
        <w:tc>
          <w:tcPr>
            <w:tcW w:w="2447" w:type="dxa"/>
            <w:vAlign w:val="center"/>
          </w:tcPr>
          <w:p w14:paraId="50DEEBFB" w14:textId="77777777"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665" w:type="dxa"/>
          </w:tcPr>
          <w:p w14:paraId="130FDC8B"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628C8A99"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44AE0213"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62925B5B"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664D04D4" w14:textId="77777777" w:rsidTr="005D5A78">
        <w:trPr>
          <w:gridAfter w:val="1"/>
          <w:wAfter w:w="8" w:type="dxa"/>
          <w:jc w:val="center"/>
        </w:trPr>
        <w:tc>
          <w:tcPr>
            <w:tcW w:w="2447" w:type="dxa"/>
          </w:tcPr>
          <w:p w14:paraId="3D063D6C" w14:textId="77777777"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14:paraId="336F1C45" w14:textId="77777777" w:rsidR="004D2A03" w:rsidRPr="00B93702" w:rsidRDefault="004D2A03" w:rsidP="007459C5">
            <w:pPr>
              <w:pStyle w:val="TAL"/>
              <w:rPr>
                <w:lang w:eastAsia="en-US"/>
              </w:rPr>
            </w:pPr>
            <w:r w:rsidRPr="00B93702">
              <w:rPr>
                <w:lang w:eastAsia="en-US"/>
              </w:rPr>
              <w:t>TC14</w:t>
            </w:r>
          </w:p>
        </w:tc>
        <w:tc>
          <w:tcPr>
            <w:tcW w:w="1665" w:type="dxa"/>
          </w:tcPr>
          <w:p w14:paraId="489C5A35" w14:textId="77777777" w:rsidR="004D2A03" w:rsidRPr="00B93702" w:rsidRDefault="004D2A03" w:rsidP="002E7A10">
            <w:pPr>
              <w:pStyle w:val="TAL"/>
              <w:rPr>
                <w:lang w:eastAsia="en-US"/>
              </w:rPr>
            </w:pPr>
            <w:r w:rsidRPr="00B93702">
              <w:rPr>
                <w:lang w:eastAsia="en-US"/>
              </w:rPr>
              <w:t>TC14</w:t>
            </w:r>
          </w:p>
        </w:tc>
        <w:tc>
          <w:tcPr>
            <w:tcW w:w="1847" w:type="dxa"/>
          </w:tcPr>
          <w:p w14:paraId="313D869C" w14:textId="77777777" w:rsidR="004D2A03" w:rsidRPr="00B93702" w:rsidRDefault="004D2A03">
            <w:pPr>
              <w:pStyle w:val="TAL"/>
              <w:rPr>
                <w:lang w:eastAsia="en-US"/>
              </w:rPr>
            </w:pPr>
            <w:r w:rsidRPr="00B93702">
              <w:t>TC14</w:t>
            </w:r>
          </w:p>
        </w:tc>
        <w:tc>
          <w:tcPr>
            <w:tcW w:w="1839" w:type="dxa"/>
          </w:tcPr>
          <w:p w14:paraId="2061E2F8" w14:textId="77777777" w:rsidR="004D2A03" w:rsidRPr="00B93702" w:rsidRDefault="004D2A03">
            <w:pPr>
              <w:pStyle w:val="TAL"/>
              <w:rPr>
                <w:lang w:eastAsia="en-US"/>
              </w:rPr>
            </w:pPr>
            <w:r w:rsidRPr="00B93702">
              <w:rPr>
                <w:lang w:eastAsia="en-US"/>
              </w:rPr>
              <w:t>TC13</w:t>
            </w:r>
          </w:p>
        </w:tc>
      </w:tr>
      <w:tr w:rsidR="00B93702" w:rsidRPr="00B93702" w14:paraId="42B0B0D8" w14:textId="77777777" w:rsidTr="005D5A78">
        <w:trPr>
          <w:gridAfter w:val="1"/>
          <w:wAfter w:w="8" w:type="dxa"/>
          <w:jc w:val="center"/>
        </w:trPr>
        <w:tc>
          <w:tcPr>
            <w:tcW w:w="2447" w:type="dxa"/>
          </w:tcPr>
          <w:p w14:paraId="33BF36D2" w14:textId="77777777" w:rsidR="004D2A03" w:rsidRPr="00B93702" w:rsidRDefault="004D2A03" w:rsidP="004D2A03">
            <w:pPr>
              <w:pStyle w:val="TAL"/>
              <w:rPr>
                <w:rFonts w:cs="Arial"/>
                <w:lang w:eastAsia="en-US"/>
              </w:rPr>
            </w:pPr>
            <w:r w:rsidRPr="00B93702">
              <w:rPr>
                <w:rFonts w:cs="Arial"/>
                <w:lang w:eastAsia="en-US"/>
              </w:rPr>
              <w:t>Co-location requirement</w:t>
            </w:r>
          </w:p>
        </w:tc>
        <w:tc>
          <w:tcPr>
            <w:tcW w:w="1665" w:type="dxa"/>
          </w:tcPr>
          <w:p w14:paraId="49A6EF27" w14:textId="77777777" w:rsidR="004D2A03" w:rsidRPr="00B93702" w:rsidRDefault="004D2A03" w:rsidP="007459C5">
            <w:pPr>
              <w:pStyle w:val="TAL"/>
              <w:rPr>
                <w:lang w:eastAsia="en-US"/>
              </w:rPr>
            </w:pPr>
            <w:r w:rsidRPr="00B93702">
              <w:rPr>
                <w:lang w:eastAsia="en-US"/>
              </w:rPr>
              <w:t>TC14</w:t>
            </w:r>
          </w:p>
        </w:tc>
        <w:tc>
          <w:tcPr>
            <w:tcW w:w="1665" w:type="dxa"/>
          </w:tcPr>
          <w:p w14:paraId="24319558" w14:textId="77777777" w:rsidR="004D2A03" w:rsidRPr="00B93702" w:rsidRDefault="004D2A03" w:rsidP="002E7A10">
            <w:pPr>
              <w:pStyle w:val="TAL"/>
              <w:rPr>
                <w:lang w:eastAsia="en-US"/>
              </w:rPr>
            </w:pPr>
            <w:r w:rsidRPr="00B93702">
              <w:rPr>
                <w:lang w:eastAsia="en-US"/>
              </w:rPr>
              <w:t>TC14</w:t>
            </w:r>
          </w:p>
        </w:tc>
        <w:tc>
          <w:tcPr>
            <w:tcW w:w="1847" w:type="dxa"/>
          </w:tcPr>
          <w:p w14:paraId="1D3B1335" w14:textId="77777777" w:rsidR="004D2A03" w:rsidRPr="00B93702" w:rsidRDefault="004D2A03">
            <w:pPr>
              <w:pStyle w:val="TAL"/>
              <w:rPr>
                <w:lang w:eastAsia="en-US"/>
              </w:rPr>
            </w:pPr>
            <w:r w:rsidRPr="00B93702">
              <w:t>TC14</w:t>
            </w:r>
          </w:p>
        </w:tc>
        <w:tc>
          <w:tcPr>
            <w:tcW w:w="1839" w:type="dxa"/>
          </w:tcPr>
          <w:p w14:paraId="7E5CA19B" w14:textId="77777777" w:rsidR="004D2A03" w:rsidRPr="00B93702" w:rsidRDefault="004D2A03">
            <w:pPr>
              <w:pStyle w:val="TAL"/>
              <w:rPr>
                <w:lang w:eastAsia="en-US"/>
              </w:rPr>
            </w:pPr>
            <w:r w:rsidRPr="00B93702">
              <w:rPr>
                <w:lang w:eastAsia="en-US"/>
              </w:rPr>
              <w:t>TC13</w:t>
            </w:r>
          </w:p>
        </w:tc>
      </w:tr>
      <w:tr w:rsidR="00B93702" w:rsidRPr="00B93702" w14:paraId="45D41C1B" w14:textId="77777777" w:rsidTr="005D5A78">
        <w:trPr>
          <w:gridAfter w:val="1"/>
          <w:wAfter w:w="8" w:type="dxa"/>
          <w:jc w:val="center"/>
        </w:trPr>
        <w:tc>
          <w:tcPr>
            <w:tcW w:w="2447" w:type="dxa"/>
            <w:vAlign w:val="center"/>
          </w:tcPr>
          <w:p w14:paraId="0F7D19ED" w14:textId="77777777"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665" w:type="dxa"/>
          </w:tcPr>
          <w:p w14:paraId="4D584933"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4EFD1AE5"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5EFD9636"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41787959"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0ECB96DB" w14:textId="77777777" w:rsidTr="005D5A78">
        <w:trPr>
          <w:gridAfter w:val="1"/>
          <w:wAfter w:w="8" w:type="dxa"/>
          <w:jc w:val="center"/>
        </w:trPr>
        <w:tc>
          <w:tcPr>
            <w:tcW w:w="2447" w:type="dxa"/>
          </w:tcPr>
          <w:p w14:paraId="75470A4D" w14:textId="77777777"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14:paraId="41632BA7" w14:textId="77777777" w:rsidR="004D2A03" w:rsidRPr="00B93702" w:rsidRDefault="004D2A03" w:rsidP="007459C5">
            <w:pPr>
              <w:pStyle w:val="TAL"/>
              <w:rPr>
                <w:lang w:eastAsia="en-US"/>
              </w:rPr>
            </w:pPr>
            <w:r w:rsidRPr="00B93702">
              <w:rPr>
                <w:lang w:eastAsia="en-US"/>
              </w:rPr>
              <w:t>TC14</w:t>
            </w:r>
          </w:p>
        </w:tc>
        <w:tc>
          <w:tcPr>
            <w:tcW w:w="1665" w:type="dxa"/>
          </w:tcPr>
          <w:p w14:paraId="148E6CEE" w14:textId="77777777" w:rsidR="004D2A03" w:rsidRPr="00B93702" w:rsidRDefault="004D2A03" w:rsidP="002E7A10">
            <w:pPr>
              <w:pStyle w:val="TAL"/>
              <w:rPr>
                <w:lang w:eastAsia="en-US"/>
              </w:rPr>
            </w:pPr>
            <w:r w:rsidRPr="00B93702">
              <w:rPr>
                <w:lang w:eastAsia="en-US"/>
              </w:rPr>
              <w:t>TC14</w:t>
            </w:r>
          </w:p>
        </w:tc>
        <w:tc>
          <w:tcPr>
            <w:tcW w:w="1847" w:type="dxa"/>
          </w:tcPr>
          <w:p w14:paraId="36F58FF9" w14:textId="77777777" w:rsidR="004D2A03" w:rsidRPr="00B93702" w:rsidRDefault="004D2A03">
            <w:pPr>
              <w:pStyle w:val="TAL"/>
              <w:rPr>
                <w:lang w:eastAsia="en-US"/>
              </w:rPr>
            </w:pPr>
            <w:r w:rsidRPr="00B93702">
              <w:t>TC14</w:t>
            </w:r>
          </w:p>
        </w:tc>
        <w:tc>
          <w:tcPr>
            <w:tcW w:w="1839" w:type="dxa"/>
          </w:tcPr>
          <w:p w14:paraId="05A10F10" w14:textId="77777777" w:rsidR="004D2A03" w:rsidRPr="00B93702" w:rsidRDefault="004D2A03">
            <w:pPr>
              <w:pStyle w:val="TAL"/>
              <w:rPr>
                <w:lang w:eastAsia="en-US"/>
              </w:rPr>
            </w:pPr>
            <w:r w:rsidRPr="00B93702">
              <w:rPr>
                <w:lang w:eastAsia="en-US"/>
              </w:rPr>
              <w:t>TC13</w:t>
            </w:r>
          </w:p>
        </w:tc>
      </w:tr>
      <w:tr w:rsidR="00B93702" w:rsidRPr="00B93702" w14:paraId="248FB141" w14:textId="77777777" w:rsidTr="005D5A78">
        <w:trPr>
          <w:gridAfter w:val="1"/>
          <w:wAfter w:w="8" w:type="dxa"/>
          <w:jc w:val="center"/>
        </w:trPr>
        <w:tc>
          <w:tcPr>
            <w:tcW w:w="2447" w:type="dxa"/>
            <w:vAlign w:val="center"/>
          </w:tcPr>
          <w:p w14:paraId="33671252" w14:textId="77777777"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1665" w:type="dxa"/>
          </w:tcPr>
          <w:p w14:paraId="1436A790" w14:textId="77777777" w:rsidR="004D2A03" w:rsidRPr="00B93702" w:rsidRDefault="004D2A03" w:rsidP="007459C5">
            <w:pPr>
              <w:pStyle w:val="TAL"/>
              <w:rPr>
                <w:lang w:eastAsia="en-US"/>
              </w:rPr>
            </w:pPr>
            <w:r w:rsidRPr="00B93702">
              <w:rPr>
                <w:lang w:eastAsia="en-US"/>
              </w:rPr>
              <w:t>TC14</w:t>
            </w:r>
          </w:p>
        </w:tc>
        <w:tc>
          <w:tcPr>
            <w:tcW w:w="1665" w:type="dxa"/>
          </w:tcPr>
          <w:p w14:paraId="0FC6F5A4" w14:textId="77777777" w:rsidR="004D2A03" w:rsidRPr="00B93702" w:rsidRDefault="004D2A03" w:rsidP="002E7A10">
            <w:pPr>
              <w:pStyle w:val="TAL"/>
              <w:rPr>
                <w:lang w:eastAsia="en-US"/>
              </w:rPr>
            </w:pPr>
            <w:r w:rsidRPr="00B93702">
              <w:rPr>
                <w:lang w:eastAsia="en-US"/>
              </w:rPr>
              <w:t>TC14</w:t>
            </w:r>
          </w:p>
        </w:tc>
        <w:tc>
          <w:tcPr>
            <w:tcW w:w="1847" w:type="dxa"/>
          </w:tcPr>
          <w:p w14:paraId="5ECA3C24" w14:textId="77777777" w:rsidR="004D2A03" w:rsidRPr="00B93702" w:rsidRDefault="004D2A03">
            <w:pPr>
              <w:pStyle w:val="TAL"/>
              <w:rPr>
                <w:lang w:eastAsia="en-US"/>
              </w:rPr>
            </w:pPr>
            <w:r w:rsidRPr="00B93702">
              <w:t>TC14</w:t>
            </w:r>
          </w:p>
        </w:tc>
        <w:tc>
          <w:tcPr>
            <w:tcW w:w="1839" w:type="dxa"/>
          </w:tcPr>
          <w:p w14:paraId="0F720753" w14:textId="77777777" w:rsidR="004D2A03" w:rsidRPr="00B93702" w:rsidRDefault="004D2A03">
            <w:pPr>
              <w:pStyle w:val="TAL"/>
              <w:rPr>
                <w:lang w:eastAsia="en-US"/>
              </w:rPr>
            </w:pPr>
            <w:r w:rsidRPr="00B93702">
              <w:rPr>
                <w:lang w:eastAsia="en-US"/>
              </w:rPr>
              <w:t>TC13</w:t>
            </w:r>
          </w:p>
        </w:tc>
      </w:tr>
      <w:tr w:rsidR="00B93702" w:rsidRPr="00B93702" w14:paraId="55392B73" w14:textId="77777777" w:rsidTr="005D5A78">
        <w:trPr>
          <w:gridAfter w:val="1"/>
          <w:wAfter w:w="8" w:type="dxa"/>
          <w:jc w:val="center"/>
        </w:trPr>
        <w:tc>
          <w:tcPr>
            <w:tcW w:w="2447" w:type="dxa"/>
            <w:vAlign w:val="center"/>
          </w:tcPr>
          <w:p w14:paraId="378FC3A2" w14:textId="77777777"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1665" w:type="dxa"/>
          </w:tcPr>
          <w:p w14:paraId="21510076"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3B8B63D8"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6D82190D"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330801C8"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5F9A534E" w14:textId="77777777" w:rsidTr="005D5A78">
        <w:trPr>
          <w:gridAfter w:val="1"/>
          <w:wAfter w:w="8" w:type="dxa"/>
          <w:jc w:val="center"/>
        </w:trPr>
        <w:tc>
          <w:tcPr>
            <w:tcW w:w="2447" w:type="dxa"/>
            <w:vAlign w:val="center"/>
          </w:tcPr>
          <w:p w14:paraId="0D44B3CC" w14:textId="77777777"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1665" w:type="dxa"/>
          </w:tcPr>
          <w:p w14:paraId="1FB2447F" w14:textId="77777777" w:rsidR="004D2A03" w:rsidRPr="00B93702" w:rsidRDefault="004D2A03" w:rsidP="007459C5">
            <w:pPr>
              <w:pStyle w:val="TAL"/>
              <w:rPr>
                <w:lang w:eastAsia="en-US"/>
              </w:rPr>
            </w:pPr>
            <w:r w:rsidRPr="00B93702">
              <w:rPr>
                <w:lang w:eastAsia="en-US"/>
              </w:rPr>
              <w:t>TC14</w:t>
            </w:r>
          </w:p>
        </w:tc>
        <w:tc>
          <w:tcPr>
            <w:tcW w:w="1665" w:type="dxa"/>
          </w:tcPr>
          <w:p w14:paraId="14FA7622" w14:textId="77777777" w:rsidR="004D2A03" w:rsidRPr="00B93702" w:rsidRDefault="004D2A03" w:rsidP="002E7A10">
            <w:pPr>
              <w:pStyle w:val="TAL"/>
              <w:rPr>
                <w:lang w:eastAsia="en-US"/>
              </w:rPr>
            </w:pPr>
            <w:r w:rsidRPr="00B93702">
              <w:rPr>
                <w:lang w:eastAsia="en-US"/>
              </w:rPr>
              <w:t>TC14</w:t>
            </w:r>
          </w:p>
        </w:tc>
        <w:tc>
          <w:tcPr>
            <w:tcW w:w="1847" w:type="dxa"/>
          </w:tcPr>
          <w:p w14:paraId="6792C074" w14:textId="77777777" w:rsidR="004D2A03" w:rsidRPr="00B93702" w:rsidRDefault="004D2A03">
            <w:pPr>
              <w:pStyle w:val="TAL"/>
              <w:rPr>
                <w:lang w:eastAsia="en-US"/>
              </w:rPr>
            </w:pPr>
            <w:r w:rsidRPr="00B93702">
              <w:t>TC14</w:t>
            </w:r>
          </w:p>
        </w:tc>
        <w:tc>
          <w:tcPr>
            <w:tcW w:w="1839" w:type="dxa"/>
          </w:tcPr>
          <w:p w14:paraId="03EE14A3" w14:textId="77777777" w:rsidR="004D2A03" w:rsidRPr="00B93702" w:rsidRDefault="004D2A03">
            <w:pPr>
              <w:pStyle w:val="TAL"/>
              <w:rPr>
                <w:lang w:eastAsia="en-US"/>
              </w:rPr>
            </w:pPr>
            <w:r w:rsidRPr="00B93702">
              <w:rPr>
                <w:lang w:eastAsia="en-US"/>
              </w:rPr>
              <w:t>TC13</w:t>
            </w:r>
          </w:p>
        </w:tc>
      </w:tr>
      <w:tr w:rsidR="00B93702" w:rsidRPr="00B93702" w14:paraId="44DD89B2" w14:textId="77777777" w:rsidTr="005D5A78">
        <w:trPr>
          <w:gridAfter w:val="1"/>
          <w:wAfter w:w="8" w:type="dxa"/>
          <w:jc w:val="center"/>
        </w:trPr>
        <w:tc>
          <w:tcPr>
            <w:tcW w:w="2447" w:type="dxa"/>
            <w:vAlign w:val="center"/>
          </w:tcPr>
          <w:p w14:paraId="3E7AC9FA" w14:textId="77777777"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1665" w:type="dxa"/>
          </w:tcPr>
          <w:p w14:paraId="07A35237" w14:textId="77777777" w:rsidR="004D2A03" w:rsidRPr="00B93702" w:rsidRDefault="004D2A03" w:rsidP="007459C5">
            <w:pPr>
              <w:pStyle w:val="TAL"/>
              <w:rPr>
                <w:lang w:eastAsia="en-US"/>
              </w:rPr>
            </w:pPr>
            <w:r w:rsidRPr="00B93702">
              <w:rPr>
                <w:lang w:eastAsia="en-US"/>
              </w:rPr>
              <w:t>TC14</w:t>
            </w:r>
          </w:p>
        </w:tc>
        <w:tc>
          <w:tcPr>
            <w:tcW w:w="1665" w:type="dxa"/>
          </w:tcPr>
          <w:p w14:paraId="1F95CC05" w14:textId="77777777" w:rsidR="004D2A03" w:rsidRPr="00B93702" w:rsidRDefault="004D2A03" w:rsidP="002E7A10">
            <w:pPr>
              <w:pStyle w:val="TAL"/>
              <w:rPr>
                <w:lang w:eastAsia="en-US"/>
              </w:rPr>
            </w:pPr>
            <w:r w:rsidRPr="00B93702">
              <w:rPr>
                <w:lang w:eastAsia="en-US"/>
              </w:rPr>
              <w:t>TC14</w:t>
            </w:r>
          </w:p>
        </w:tc>
        <w:tc>
          <w:tcPr>
            <w:tcW w:w="1847" w:type="dxa"/>
          </w:tcPr>
          <w:p w14:paraId="50C08C98" w14:textId="77777777" w:rsidR="004D2A03" w:rsidRPr="00B93702" w:rsidRDefault="004D2A03">
            <w:pPr>
              <w:pStyle w:val="TAL"/>
              <w:rPr>
                <w:lang w:eastAsia="en-US"/>
              </w:rPr>
            </w:pPr>
            <w:r w:rsidRPr="00B93702">
              <w:t>TC14</w:t>
            </w:r>
          </w:p>
        </w:tc>
        <w:tc>
          <w:tcPr>
            <w:tcW w:w="1839" w:type="dxa"/>
          </w:tcPr>
          <w:p w14:paraId="05DE8694" w14:textId="77777777" w:rsidR="004D2A03" w:rsidRPr="00B93702" w:rsidRDefault="004D2A03">
            <w:pPr>
              <w:pStyle w:val="TAL"/>
              <w:rPr>
                <w:lang w:eastAsia="en-US"/>
              </w:rPr>
            </w:pPr>
            <w:r w:rsidRPr="00B93702">
              <w:rPr>
                <w:lang w:eastAsia="en-US"/>
              </w:rPr>
              <w:t>TC13</w:t>
            </w:r>
          </w:p>
        </w:tc>
      </w:tr>
      <w:tr w:rsidR="00B93702" w:rsidRPr="00B93702" w14:paraId="677FD64D" w14:textId="77777777" w:rsidTr="005D5A78">
        <w:trPr>
          <w:gridAfter w:val="1"/>
          <w:wAfter w:w="8" w:type="dxa"/>
          <w:jc w:val="center"/>
        </w:trPr>
        <w:tc>
          <w:tcPr>
            <w:tcW w:w="2447" w:type="dxa"/>
            <w:vAlign w:val="center"/>
          </w:tcPr>
          <w:p w14:paraId="01F858C5" w14:textId="77777777"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1665" w:type="dxa"/>
          </w:tcPr>
          <w:p w14:paraId="2F722EA5" w14:textId="77777777" w:rsidR="004D2A03" w:rsidRPr="00B93702" w:rsidRDefault="004D2A03" w:rsidP="007459C5">
            <w:pPr>
              <w:pStyle w:val="TAL"/>
              <w:rPr>
                <w:lang w:eastAsia="en-US"/>
              </w:rPr>
            </w:pPr>
            <w:r w:rsidRPr="00B93702">
              <w:rPr>
                <w:lang w:eastAsia="en-US"/>
              </w:rPr>
              <w:t>N/A</w:t>
            </w:r>
          </w:p>
        </w:tc>
        <w:tc>
          <w:tcPr>
            <w:tcW w:w="1665" w:type="dxa"/>
          </w:tcPr>
          <w:p w14:paraId="4A7448CF" w14:textId="77777777" w:rsidR="004D2A03" w:rsidRPr="00B93702" w:rsidRDefault="004D2A03" w:rsidP="002E7A10">
            <w:pPr>
              <w:pStyle w:val="TAL"/>
              <w:rPr>
                <w:lang w:eastAsia="en-US"/>
              </w:rPr>
            </w:pPr>
            <w:r w:rsidRPr="00B93702">
              <w:rPr>
                <w:lang w:eastAsia="en-US"/>
              </w:rPr>
              <w:t>N/A</w:t>
            </w:r>
          </w:p>
        </w:tc>
        <w:tc>
          <w:tcPr>
            <w:tcW w:w="1847" w:type="dxa"/>
          </w:tcPr>
          <w:p w14:paraId="6A1A0803" w14:textId="77777777" w:rsidR="004D2A03" w:rsidRPr="00B93702" w:rsidRDefault="004D2A03">
            <w:pPr>
              <w:pStyle w:val="TAL"/>
              <w:rPr>
                <w:lang w:eastAsia="en-US"/>
              </w:rPr>
            </w:pPr>
            <w:r w:rsidRPr="00B93702">
              <w:t>N/A</w:t>
            </w:r>
          </w:p>
        </w:tc>
        <w:tc>
          <w:tcPr>
            <w:tcW w:w="1839" w:type="dxa"/>
          </w:tcPr>
          <w:p w14:paraId="03B23AA1" w14:textId="77777777" w:rsidR="004D2A03" w:rsidRPr="00B93702" w:rsidRDefault="004D2A03">
            <w:pPr>
              <w:pStyle w:val="TAL"/>
              <w:rPr>
                <w:lang w:eastAsia="en-US"/>
              </w:rPr>
            </w:pPr>
            <w:r w:rsidRPr="00B93702">
              <w:rPr>
                <w:lang w:eastAsia="en-US"/>
              </w:rPr>
              <w:t>TC13</w:t>
            </w:r>
          </w:p>
        </w:tc>
      </w:tr>
      <w:tr w:rsidR="00B93702" w:rsidRPr="00B93702" w14:paraId="038B4D17" w14:textId="77777777" w:rsidTr="005D5A78">
        <w:trPr>
          <w:gridAfter w:val="1"/>
          <w:wAfter w:w="8" w:type="dxa"/>
          <w:trHeight w:val="50"/>
          <w:jc w:val="center"/>
        </w:trPr>
        <w:tc>
          <w:tcPr>
            <w:tcW w:w="2447" w:type="dxa"/>
            <w:vAlign w:val="center"/>
          </w:tcPr>
          <w:p w14:paraId="2E4D416F" w14:textId="77777777"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1665" w:type="dxa"/>
          </w:tcPr>
          <w:p w14:paraId="64D403A8" w14:textId="77777777"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14:paraId="349D370C" w14:textId="77777777"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14:paraId="0E559A3C" w14:textId="77777777" w:rsidR="004D2A03" w:rsidRPr="00B93702" w:rsidRDefault="004D2A03">
            <w:pPr>
              <w:pStyle w:val="TAL"/>
              <w:rPr>
                <w:sz w:val="16"/>
                <w:szCs w:val="16"/>
                <w:lang w:eastAsia="en-US"/>
              </w:rPr>
            </w:pPr>
            <w:r w:rsidRPr="00B93702">
              <w:rPr>
                <w:sz w:val="16"/>
                <w:szCs w:val="16"/>
              </w:rPr>
              <w:t xml:space="preserve">- </w:t>
            </w:r>
          </w:p>
        </w:tc>
        <w:tc>
          <w:tcPr>
            <w:tcW w:w="1839" w:type="dxa"/>
          </w:tcPr>
          <w:p w14:paraId="050A9F3B" w14:textId="77777777" w:rsidR="004D2A03" w:rsidRPr="00B93702" w:rsidRDefault="004D2A03">
            <w:pPr>
              <w:pStyle w:val="TAL"/>
              <w:rPr>
                <w:sz w:val="16"/>
                <w:szCs w:val="16"/>
                <w:lang w:eastAsia="en-US"/>
              </w:rPr>
            </w:pPr>
            <w:r w:rsidRPr="00B93702">
              <w:rPr>
                <w:sz w:val="16"/>
                <w:szCs w:val="16"/>
                <w:lang w:eastAsia="en-US"/>
              </w:rPr>
              <w:t>-</w:t>
            </w:r>
          </w:p>
        </w:tc>
      </w:tr>
      <w:tr w:rsidR="00B93702" w:rsidRPr="00B93702" w14:paraId="0FE3B24E" w14:textId="77777777" w:rsidTr="005D5A78">
        <w:trPr>
          <w:gridAfter w:val="1"/>
          <w:wAfter w:w="8" w:type="dxa"/>
          <w:jc w:val="center"/>
        </w:trPr>
        <w:tc>
          <w:tcPr>
            <w:tcW w:w="2447" w:type="dxa"/>
            <w:vAlign w:val="center"/>
          </w:tcPr>
          <w:p w14:paraId="121916BE" w14:textId="77777777" w:rsidR="004D2A03" w:rsidRPr="00B93702" w:rsidRDefault="004D2A03" w:rsidP="004D2A03">
            <w:pPr>
              <w:pStyle w:val="TAL"/>
              <w:ind w:left="14"/>
              <w:rPr>
                <w:rFonts w:cs="Arial"/>
                <w:lang w:eastAsia="en-US"/>
              </w:rPr>
            </w:pPr>
            <w:r w:rsidRPr="00B93702">
              <w:rPr>
                <w:rFonts w:cs="Arial"/>
                <w:lang w:eastAsia="en-US"/>
              </w:rPr>
              <w:t>E-UTRA requirement</w:t>
            </w:r>
          </w:p>
        </w:tc>
        <w:tc>
          <w:tcPr>
            <w:tcW w:w="1665" w:type="dxa"/>
          </w:tcPr>
          <w:p w14:paraId="678A3104" w14:textId="77777777" w:rsidR="004D2A03" w:rsidRPr="00B93702" w:rsidRDefault="004D2A03" w:rsidP="007459C5">
            <w:pPr>
              <w:pStyle w:val="TAL"/>
              <w:rPr>
                <w:lang w:eastAsia="en-US"/>
              </w:rPr>
            </w:pPr>
            <w:r w:rsidRPr="00B93702">
              <w:rPr>
                <w:lang w:eastAsia="en-US"/>
              </w:rPr>
              <w:t>(TS 36.141)</w:t>
            </w:r>
          </w:p>
        </w:tc>
        <w:tc>
          <w:tcPr>
            <w:tcW w:w="1665" w:type="dxa"/>
          </w:tcPr>
          <w:p w14:paraId="3B8756EC" w14:textId="77777777" w:rsidR="004D2A03" w:rsidRPr="00B93702" w:rsidRDefault="004D2A03" w:rsidP="002E7A10">
            <w:pPr>
              <w:pStyle w:val="TAL"/>
              <w:rPr>
                <w:lang w:eastAsia="en-US"/>
              </w:rPr>
            </w:pPr>
            <w:r w:rsidRPr="00B93702">
              <w:rPr>
                <w:lang w:eastAsia="en-US"/>
              </w:rPr>
              <w:t>(TS 36.141)</w:t>
            </w:r>
          </w:p>
        </w:tc>
        <w:tc>
          <w:tcPr>
            <w:tcW w:w="1847" w:type="dxa"/>
          </w:tcPr>
          <w:p w14:paraId="521E67DC" w14:textId="77777777" w:rsidR="004D2A03" w:rsidRPr="00B93702" w:rsidRDefault="004D2A03">
            <w:pPr>
              <w:pStyle w:val="TAL"/>
              <w:rPr>
                <w:lang w:eastAsia="en-US"/>
              </w:rPr>
            </w:pPr>
            <w:r w:rsidRPr="00B93702">
              <w:t>(TS 36.141)</w:t>
            </w:r>
          </w:p>
        </w:tc>
        <w:tc>
          <w:tcPr>
            <w:tcW w:w="1839" w:type="dxa"/>
          </w:tcPr>
          <w:p w14:paraId="738351BD" w14:textId="77777777" w:rsidR="004D2A03" w:rsidRPr="00B93702" w:rsidRDefault="004D2A03">
            <w:pPr>
              <w:pStyle w:val="TAL"/>
              <w:rPr>
                <w:lang w:eastAsia="en-US"/>
              </w:rPr>
            </w:pPr>
            <w:r w:rsidRPr="00B93702">
              <w:rPr>
                <w:lang w:eastAsia="en-US"/>
              </w:rPr>
              <w:t>(TS 36.141)</w:t>
            </w:r>
          </w:p>
        </w:tc>
      </w:tr>
      <w:tr w:rsidR="0024766B" w:rsidRPr="00B93702" w14:paraId="082C6894" w14:textId="77777777" w:rsidTr="005D5A78">
        <w:trPr>
          <w:gridAfter w:val="1"/>
          <w:wAfter w:w="8" w:type="dxa"/>
          <w:jc w:val="center"/>
        </w:trPr>
        <w:tc>
          <w:tcPr>
            <w:tcW w:w="2447" w:type="dxa"/>
            <w:vAlign w:val="center"/>
          </w:tcPr>
          <w:p w14:paraId="2D3C0A84" w14:textId="77777777"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14:paraId="736C3BEC" w14:textId="77777777" w:rsidR="004D2A03" w:rsidRPr="00B93702" w:rsidRDefault="004D2A03" w:rsidP="007459C5">
            <w:pPr>
              <w:pStyle w:val="TAL"/>
              <w:rPr>
                <w:lang w:eastAsia="en-US"/>
              </w:rPr>
            </w:pPr>
            <w:r w:rsidRPr="00B93702">
              <w:rPr>
                <w:lang w:eastAsia="en-US"/>
              </w:rPr>
              <w:t>N/A</w:t>
            </w:r>
          </w:p>
        </w:tc>
        <w:tc>
          <w:tcPr>
            <w:tcW w:w="1665" w:type="dxa"/>
          </w:tcPr>
          <w:p w14:paraId="1A43C200" w14:textId="77777777" w:rsidR="004D2A03" w:rsidRPr="00B93702" w:rsidRDefault="004D2A03" w:rsidP="002E7A10">
            <w:pPr>
              <w:pStyle w:val="TAL"/>
              <w:rPr>
                <w:lang w:eastAsia="en-US"/>
              </w:rPr>
            </w:pPr>
            <w:r w:rsidRPr="00B93702">
              <w:rPr>
                <w:lang w:eastAsia="en-US"/>
              </w:rPr>
              <w:t>N/A</w:t>
            </w:r>
          </w:p>
        </w:tc>
        <w:tc>
          <w:tcPr>
            <w:tcW w:w="1847" w:type="dxa"/>
          </w:tcPr>
          <w:p w14:paraId="347637D1" w14:textId="77777777" w:rsidR="004D2A03" w:rsidRPr="00B93702" w:rsidRDefault="004D2A03">
            <w:pPr>
              <w:pStyle w:val="TAL"/>
              <w:rPr>
                <w:lang w:eastAsia="en-US"/>
              </w:rPr>
            </w:pPr>
            <w:r w:rsidRPr="00B93702">
              <w:t>N/A</w:t>
            </w:r>
          </w:p>
        </w:tc>
        <w:tc>
          <w:tcPr>
            <w:tcW w:w="1839" w:type="dxa"/>
          </w:tcPr>
          <w:p w14:paraId="36482125" w14:textId="77777777" w:rsidR="004D2A03" w:rsidRPr="00B93702" w:rsidRDefault="004D2A03">
            <w:pPr>
              <w:pStyle w:val="TAL"/>
              <w:rPr>
                <w:lang w:eastAsia="en-US"/>
              </w:rPr>
            </w:pPr>
            <w:r w:rsidRPr="00B93702">
              <w:rPr>
                <w:lang w:eastAsia="en-US"/>
              </w:rPr>
              <w:t>N/A</w:t>
            </w:r>
          </w:p>
        </w:tc>
      </w:tr>
    </w:tbl>
    <w:p w14:paraId="2AB4AAF7" w14:textId="77777777" w:rsidR="002F6EF4" w:rsidRPr="00B93702" w:rsidRDefault="002F6EF4" w:rsidP="00AB57F0"/>
    <w:p w14:paraId="700F9E38" w14:textId="77777777" w:rsidR="00560179" w:rsidRPr="00B93702" w:rsidRDefault="00560179" w:rsidP="00560179">
      <w:pPr>
        <w:pStyle w:val="TH"/>
      </w:pPr>
      <w:r w:rsidRPr="00B93702">
        <w:lastRenderedPageBreak/>
        <w:t>Table 5.1-1c: Test configurations for capability sets (CS16-1</w:t>
      </w:r>
      <w:r w:rsidR="00DE05C9">
        <w:t>9</w:t>
      </w:r>
      <w:r w:rsidRPr="00B93702">
        <w:t>)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337"/>
        <w:gridCol w:w="1400"/>
        <w:gridCol w:w="1384"/>
        <w:gridCol w:w="1376"/>
        <w:gridCol w:w="1376"/>
        <w:gridCol w:w="1376"/>
        <w:gridCol w:w="18"/>
      </w:tblGrid>
      <w:tr w:rsidR="00DE05C9" w:rsidRPr="00B93702" w14:paraId="74BB6AE8" w14:textId="77777777" w:rsidTr="00905FAB">
        <w:trPr>
          <w:gridAfter w:val="1"/>
          <w:wAfter w:w="9" w:type="pct"/>
          <w:tblHeader/>
          <w:jc w:val="center"/>
        </w:trPr>
        <w:tc>
          <w:tcPr>
            <w:tcW w:w="807" w:type="pct"/>
          </w:tcPr>
          <w:p w14:paraId="2235B80A" w14:textId="77777777" w:rsidR="00DE05C9" w:rsidRPr="00B93702" w:rsidRDefault="00DE05C9" w:rsidP="00DE05C9">
            <w:pPr>
              <w:pStyle w:val="TAH"/>
            </w:pPr>
            <w:r w:rsidRPr="00B93702">
              <w:t>Capability Set</w:t>
            </w:r>
          </w:p>
        </w:tc>
        <w:tc>
          <w:tcPr>
            <w:tcW w:w="1388" w:type="pct"/>
            <w:gridSpan w:val="2"/>
          </w:tcPr>
          <w:p w14:paraId="01E22E7B" w14:textId="77777777" w:rsidR="00DE05C9" w:rsidRPr="00B93702" w:rsidRDefault="00DE05C9" w:rsidP="00DE05C9">
            <w:pPr>
              <w:pStyle w:val="TAH"/>
              <w:rPr>
                <w:lang w:val="en-US"/>
              </w:rPr>
            </w:pPr>
            <w:r w:rsidRPr="00B93702">
              <w:rPr>
                <w:lang w:val="en-US"/>
              </w:rPr>
              <w:t xml:space="preserve">NR + E-UTRA </w:t>
            </w:r>
          </w:p>
          <w:p w14:paraId="5D1DC5CD" w14:textId="77777777" w:rsidR="00DE05C9" w:rsidRPr="00B93702" w:rsidRDefault="00DE05C9" w:rsidP="00DE05C9">
            <w:pPr>
              <w:pStyle w:val="TAH"/>
              <w:rPr>
                <w:bCs/>
                <w:szCs w:val="18"/>
                <w:lang w:val="en-US" w:eastAsia="ja-JP"/>
              </w:rPr>
            </w:pPr>
            <w:r w:rsidRPr="00B93702">
              <w:rPr>
                <w:bCs/>
                <w:szCs w:val="18"/>
                <w:lang w:val="en-US" w:eastAsia="ja-JP"/>
              </w:rPr>
              <w:t>NB-IoT in-band (Note 1)</w:t>
            </w:r>
          </w:p>
          <w:p w14:paraId="5A3A2E41" w14:textId="77777777" w:rsidR="00DE05C9" w:rsidRPr="00B93702" w:rsidRDefault="00DE05C9" w:rsidP="00DE05C9">
            <w:pPr>
              <w:pStyle w:val="TAH"/>
              <w:rPr>
                <w:bCs/>
                <w:szCs w:val="18"/>
                <w:lang w:val="en-US" w:eastAsia="zh-CN"/>
              </w:rPr>
            </w:pPr>
            <w:r w:rsidRPr="00B93702">
              <w:rPr>
                <w:bCs/>
                <w:szCs w:val="18"/>
                <w:lang w:val="en-US" w:eastAsia="ja-JP"/>
              </w:rPr>
              <w:t>NB-IoT guard band (Note 2)</w:t>
            </w:r>
          </w:p>
          <w:p w14:paraId="050D49DC" w14:textId="77777777" w:rsidR="00DE05C9" w:rsidRPr="00B93702" w:rsidRDefault="00DE05C9" w:rsidP="00DE05C9">
            <w:pPr>
              <w:pStyle w:val="TAH"/>
              <w:rPr>
                <w:lang w:eastAsia="ja-JP"/>
              </w:rPr>
            </w:pPr>
            <w:r w:rsidRPr="00B93702">
              <w:rPr>
                <w:lang w:val="en-US" w:eastAsia="ja-JP"/>
              </w:rPr>
              <w:t>(CS 16)</w:t>
            </w:r>
          </w:p>
        </w:tc>
        <w:tc>
          <w:tcPr>
            <w:tcW w:w="1400" w:type="pct"/>
            <w:gridSpan w:val="2"/>
          </w:tcPr>
          <w:p w14:paraId="69D73305" w14:textId="77777777" w:rsidR="00DE05C9" w:rsidRPr="00B93702" w:rsidRDefault="00DE05C9" w:rsidP="00DE05C9">
            <w:pPr>
              <w:pStyle w:val="TAH"/>
              <w:rPr>
                <w:lang w:val="sv-SE"/>
              </w:rPr>
            </w:pPr>
            <w:r w:rsidRPr="00B93702">
              <w:rPr>
                <w:lang w:val="sv-SE"/>
              </w:rPr>
              <w:t xml:space="preserve">NR + NB-IoT standalone + E-UTRA </w:t>
            </w:r>
          </w:p>
          <w:p w14:paraId="7FCD2632" w14:textId="77777777" w:rsidR="00DE05C9" w:rsidRPr="00B93702" w:rsidRDefault="00DE05C9" w:rsidP="00DE05C9">
            <w:pPr>
              <w:pStyle w:val="TAH"/>
              <w:rPr>
                <w:bCs/>
                <w:szCs w:val="18"/>
                <w:lang w:val="en-US" w:eastAsia="ja-JP"/>
              </w:rPr>
            </w:pPr>
            <w:r w:rsidRPr="00B93702">
              <w:rPr>
                <w:bCs/>
                <w:szCs w:val="18"/>
                <w:lang w:val="en-US" w:eastAsia="ja-JP"/>
              </w:rPr>
              <w:t>NB-IoT in-band (Note 1)</w:t>
            </w:r>
          </w:p>
          <w:p w14:paraId="7C3F5521" w14:textId="77777777" w:rsidR="00DE05C9" w:rsidRPr="00B93702" w:rsidRDefault="00DE05C9" w:rsidP="00DE05C9">
            <w:pPr>
              <w:pStyle w:val="TAH"/>
              <w:rPr>
                <w:bCs/>
                <w:szCs w:val="18"/>
                <w:lang w:val="en-US" w:eastAsia="zh-CN"/>
              </w:rPr>
            </w:pPr>
            <w:r w:rsidRPr="00B93702">
              <w:rPr>
                <w:bCs/>
                <w:szCs w:val="18"/>
                <w:lang w:val="en-US" w:eastAsia="ja-JP"/>
              </w:rPr>
              <w:t>NB-IoT guard band (Note 2)</w:t>
            </w:r>
          </w:p>
          <w:p w14:paraId="24B1D4B1" w14:textId="77777777" w:rsidR="00DE05C9" w:rsidRPr="00B93702" w:rsidRDefault="00DE05C9" w:rsidP="00DE05C9">
            <w:pPr>
              <w:pStyle w:val="TAH"/>
              <w:rPr>
                <w:lang w:eastAsia="ja-JP"/>
              </w:rPr>
            </w:pPr>
            <w:r w:rsidRPr="00B93702">
              <w:rPr>
                <w:lang w:val="en-US" w:eastAsia="ja-JP"/>
              </w:rPr>
              <w:t>(CS 17)</w:t>
            </w:r>
          </w:p>
        </w:tc>
        <w:tc>
          <w:tcPr>
            <w:tcW w:w="698" w:type="pct"/>
          </w:tcPr>
          <w:p w14:paraId="55394DF6" w14:textId="77777777" w:rsidR="00DE05C9" w:rsidRPr="00DE05C9" w:rsidRDefault="00DE05C9" w:rsidP="00DE05C9">
            <w:pPr>
              <w:pStyle w:val="TAH"/>
              <w:rPr>
                <w:lang w:val="sv-SE"/>
              </w:rPr>
            </w:pPr>
            <w:r w:rsidRPr="00DE05C9">
              <w:rPr>
                <w:lang w:val="sv-SE"/>
              </w:rPr>
              <w:t xml:space="preserve">GSM + NR + E-UTRA </w:t>
            </w:r>
          </w:p>
          <w:p w14:paraId="1270B109" w14:textId="77777777" w:rsidR="00DE05C9" w:rsidRPr="00DE05C9" w:rsidRDefault="00DE05C9" w:rsidP="00DE05C9">
            <w:pPr>
              <w:pStyle w:val="TAH"/>
              <w:rPr>
                <w:bCs/>
                <w:szCs w:val="18"/>
                <w:lang w:val="sv-SE" w:eastAsia="ja-JP"/>
              </w:rPr>
            </w:pPr>
            <w:r w:rsidRPr="00DE05C9">
              <w:rPr>
                <w:bCs/>
                <w:szCs w:val="18"/>
                <w:lang w:val="sv-SE" w:eastAsia="ja-JP"/>
              </w:rPr>
              <w:t>NB-IoT in-band (Note 1)</w:t>
            </w:r>
          </w:p>
          <w:p w14:paraId="08445182" w14:textId="77777777" w:rsidR="00DE05C9" w:rsidRDefault="00DE05C9" w:rsidP="00DE05C9">
            <w:pPr>
              <w:pStyle w:val="TAH"/>
              <w:rPr>
                <w:bCs/>
                <w:szCs w:val="18"/>
                <w:lang w:val="en-US" w:eastAsia="zh-CN"/>
              </w:rPr>
            </w:pPr>
            <w:r>
              <w:rPr>
                <w:bCs/>
                <w:szCs w:val="18"/>
                <w:lang w:val="en-US" w:eastAsia="ja-JP"/>
              </w:rPr>
              <w:t>NB-IoT guard band (Note 2)</w:t>
            </w:r>
          </w:p>
          <w:p w14:paraId="3FF79449" w14:textId="77777777" w:rsidR="00DE05C9" w:rsidRPr="00B93702" w:rsidRDefault="00DE05C9" w:rsidP="00DE05C9">
            <w:pPr>
              <w:pStyle w:val="TAH"/>
              <w:rPr>
                <w:lang w:eastAsia="ja-JP"/>
              </w:rPr>
            </w:pPr>
            <w:r>
              <w:rPr>
                <w:lang w:val="en-US" w:eastAsia="ja-JP"/>
              </w:rPr>
              <w:t>(CS 18)</w:t>
            </w:r>
          </w:p>
        </w:tc>
        <w:tc>
          <w:tcPr>
            <w:tcW w:w="698" w:type="pct"/>
          </w:tcPr>
          <w:p w14:paraId="180086DE" w14:textId="77777777" w:rsidR="00DE05C9" w:rsidRPr="00DE05C9" w:rsidRDefault="00DE05C9" w:rsidP="00DE05C9">
            <w:pPr>
              <w:pStyle w:val="TAH"/>
              <w:rPr>
                <w:lang w:val="sv-SE"/>
              </w:rPr>
            </w:pPr>
            <w:r>
              <w:rPr>
                <w:lang w:val="sv-SE"/>
              </w:rPr>
              <w:t>UTRA</w:t>
            </w:r>
            <w:r w:rsidRPr="00DE05C9">
              <w:rPr>
                <w:lang w:val="sv-SE"/>
              </w:rPr>
              <w:t xml:space="preserve"> + NR + E-UTRA </w:t>
            </w:r>
          </w:p>
          <w:p w14:paraId="6742BE06" w14:textId="77777777" w:rsidR="00DE05C9" w:rsidRPr="00DE05C9" w:rsidRDefault="00DE05C9" w:rsidP="00DE05C9">
            <w:pPr>
              <w:pStyle w:val="TAH"/>
              <w:rPr>
                <w:bCs/>
                <w:szCs w:val="18"/>
                <w:lang w:val="sv-SE" w:eastAsia="ja-JP"/>
              </w:rPr>
            </w:pPr>
            <w:r w:rsidRPr="00DE05C9">
              <w:rPr>
                <w:bCs/>
                <w:szCs w:val="18"/>
                <w:lang w:val="sv-SE" w:eastAsia="ja-JP"/>
              </w:rPr>
              <w:t>NB-IoT in-band (Note 1)</w:t>
            </w:r>
          </w:p>
          <w:p w14:paraId="0680E20C" w14:textId="77777777" w:rsidR="00DE05C9" w:rsidRDefault="00DE05C9" w:rsidP="00DE05C9">
            <w:pPr>
              <w:pStyle w:val="TAH"/>
              <w:rPr>
                <w:bCs/>
                <w:szCs w:val="18"/>
                <w:lang w:val="en-US" w:eastAsia="zh-CN"/>
              </w:rPr>
            </w:pPr>
            <w:r>
              <w:rPr>
                <w:bCs/>
                <w:szCs w:val="18"/>
                <w:lang w:val="en-US" w:eastAsia="ja-JP"/>
              </w:rPr>
              <w:t>NB-IoT guard band (Note 2)</w:t>
            </w:r>
          </w:p>
          <w:p w14:paraId="196C8F20" w14:textId="77777777" w:rsidR="00DE05C9" w:rsidRPr="00B93702" w:rsidRDefault="00DE05C9" w:rsidP="00DE05C9">
            <w:pPr>
              <w:pStyle w:val="TAH"/>
              <w:rPr>
                <w:lang w:eastAsia="ja-JP"/>
              </w:rPr>
            </w:pPr>
            <w:r>
              <w:rPr>
                <w:lang w:val="en-US" w:eastAsia="ja-JP"/>
              </w:rPr>
              <w:t>(CS 19)</w:t>
            </w:r>
          </w:p>
        </w:tc>
      </w:tr>
      <w:tr w:rsidR="00DE05C9" w:rsidRPr="00B93702" w14:paraId="2490CA7F" w14:textId="77777777" w:rsidTr="00905FAB">
        <w:trPr>
          <w:gridAfter w:val="1"/>
          <w:wAfter w:w="9" w:type="pct"/>
          <w:tblHeader/>
          <w:jc w:val="center"/>
        </w:trPr>
        <w:tc>
          <w:tcPr>
            <w:tcW w:w="807" w:type="pct"/>
          </w:tcPr>
          <w:p w14:paraId="55012D88" w14:textId="77777777" w:rsidR="00DE05C9" w:rsidRPr="00B93702" w:rsidRDefault="00DE05C9" w:rsidP="00DE05C9">
            <w:pPr>
              <w:pStyle w:val="TAH"/>
              <w:rPr>
                <w:lang w:eastAsia="ja-JP"/>
              </w:rPr>
            </w:pPr>
            <w:r w:rsidRPr="00B93702">
              <w:rPr>
                <w:lang w:eastAsia="ja-JP"/>
              </w:rPr>
              <w:t>BS test case</w:t>
            </w:r>
          </w:p>
        </w:tc>
        <w:tc>
          <w:tcPr>
            <w:tcW w:w="678" w:type="pct"/>
          </w:tcPr>
          <w:p w14:paraId="293C9FF0" w14:textId="77777777" w:rsidR="00DE05C9" w:rsidRPr="00B93702" w:rsidRDefault="00DE05C9" w:rsidP="00DE05C9">
            <w:pPr>
              <w:pStyle w:val="TAH"/>
              <w:rPr>
                <w:lang w:eastAsia="ja-JP"/>
              </w:rPr>
            </w:pPr>
            <w:r w:rsidRPr="00B93702">
              <w:rPr>
                <w:lang w:eastAsia="ja-JP"/>
              </w:rPr>
              <w:t>BC1 and BC2</w:t>
            </w:r>
          </w:p>
        </w:tc>
        <w:tc>
          <w:tcPr>
            <w:tcW w:w="710" w:type="pct"/>
          </w:tcPr>
          <w:p w14:paraId="15D07263" w14:textId="77777777" w:rsidR="00DE05C9" w:rsidRPr="00B93702" w:rsidRDefault="00DE05C9" w:rsidP="00DE05C9">
            <w:pPr>
              <w:pStyle w:val="TAH"/>
              <w:rPr>
                <w:lang w:eastAsia="ja-JP"/>
              </w:rPr>
            </w:pPr>
            <w:r w:rsidRPr="00B93702">
              <w:rPr>
                <w:lang w:eastAsia="ja-JP"/>
              </w:rPr>
              <w:t>BC3</w:t>
            </w:r>
          </w:p>
        </w:tc>
        <w:tc>
          <w:tcPr>
            <w:tcW w:w="702" w:type="pct"/>
          </w:tcPr>
          <w:p w14:paraId="78C0FC47" w14:textId="77777777" w:rsidR="00DE05C9" w:rsidRPr="00B93702" w:rsidRDefault="00DE05C9" w:rsidP="00DE05C9">
            <w:pPr>
              <w:pStyle w:val="TAH"/>
              <w:rPr>
                <w:lang w:eastAsia="ja-JP"/>
              </w:rPr>
            </w:pPr>
            <w:r w:rsidRPr="00B93702">
              <w:rPr>
                <w:lang w:eastAsia="ja-JP"/>
              </w:rPr>
              <w:t>BC1 and BC2</w:t>
            </w:r>
          </w:p>
        </w:tc>
        <w:tc>
          <w:tcPr>
            <w:tcW w:w="698" w:type="pct"/>
          </w:tcPr>
          <w:p w14:paraId="1E9B3877" w14:textId="77777777" w:rsidR="00DE05C9" w:rsidRPr="00B93702" w:rsidRDefault="00DE05C9" w:rsidP="00DE05C9">
            <w:pPr>
              <w:pStyle w:val="TAH"/>
              <w:rPr>
                <w:lang w:eastAsia="ja-JP"/>
              </w:rPr>
            </w:pPr>
            <w:r w:rsidRPr="00B93702">
              <w:rPr>
                <w:lang w:eastAsia="ja-JP"/>
              </w:rPr>
              <w:t>BC3</w:t>
            </w:r>
          </w:p>
        </w:tc>
        <w:tc>
          <w:tcPr>
            <w:tcW w:w="698" w:type="pct"/>
          </w:tcPr>
          <w:p w14:paraId="43D1ECB2" w14:textId="77777777" w:rsidR="00DE05C9" w:rsidRPr="00B93702" w:rsidRDefault="00DE05C9" w:rsidP="00DE05C9">
            <w:pPr>
              <w:pStyle w:val="TAH"/>
              <w:rPr>
                <w:lang w:eastAsia="ja-JP"/>
              </w:rPr>
            </w:pPr>
            <w:r>
              <w:rPr>
                <w:lang w:eastAsia="ja-JP"/>
              </w:rPr>
              <w:t>BC2</w:t>
            </w:r>
          </w:p>
        </w:tc>
        <w:tc>
          <w:tcPr>
            <w:tcW w:w="698" w:type="pct"/>
          </w:tcPr>
          <w:p w14:paraId="67723CBB" w14:textId="77777777" w:rsidR="00DE05C9" w:rsidRPr="00B93702" w:rsidRDefault="00DE05C9" w:rsidP="00DE05C9">
            <w:pPr>
              <w:pStyle w:val="TAH"/>
              <w:rPr>
                <w:lang w:eastAsia="ja-JP"/>
              </w:rPr>
            </w:pPr>
            <w:r>
              <w:rPr>
                <w:lang w:eastAsia="ja-JP"/>
              </w:rPr>
              <w:t>BC1 and BC2</w:t>
            </w:r>
          </w:p>
        </w:tc>
      </w:tr>
      <w:tr w:rsidR="00DE05C9" w:rsidRPr="00B93702" w14:paraId="41D873AB" w14:textId="77777777" w:rsidTr="00905FAB">
        <w:trPr>
          <w:gridAfter w:val="1"/>
          <w:wAfter w:w="9" w:type="pct"/>
          <w:jc w:val="center"/>
        </w:trPr>
        <w:tc>
          <w:tcPr>
            <w:tcW w:w="807" w:type="pct"/>
          </w:tcPr>
          <w:p w14:paraId="61B52794" w14:textId="77777777" w:rsidR="00DE05C9" w:rsidRPr="00B93702" w:rsidRDefault="00DE05C9" w:rsidP="00DE05C9">
            <w:pPr>
              <w:pStyle w:val="TAL"/>
              <w:ind w:left="14"/>
              <w:rPr>
                <w:rFonts w:cs="Arial"/>
                <w:b/>
              </w:rPr>
            </w:pPr>
            <w:r w:rsidRPr="00B93702">
              <w:rPr>
                <w:rFonts w:cs="Arial"/>
                <w:b/>
              </w:rPr>
              <w:t>6.2 Base Station output power</w:t>
            </w:r>
          </w:p>
        </w:tc>
        <w:tc>
          <w:tcPr>
            <w:tcW w:w="678" w:type="pct"/>
          </w:tcPr>
          <w:p w14:paraId="7DBC3081" w14:textId="77777777" w:rsidR="00DE05C9" w:rsidRPr="00B93702" w:rsidRDefault="00DE05C9" w:rsidP="00DE05C9">
            <w:pPr>
              <w:pStyle w:val="TAL"/>
            </w:pPr>
            <w:r w:rsidRPr="00B93702">
              <w:t xml:space="preserve">- </w:t>
            </w:r>
          </w:p>
        </w:tc>
        <w:tc>
          <w:tcPr>
            <w:tcW w:w="710" w:type="pct"/>
          </w:tcPr>
          <w:p w14:paraId="379DB99A" w14:textId="77777777" w:rsidR="00DE05C9" w:rsidRPr="00B93702" w:rsidRDefault="00DE05C9" w:rsidP="00DE05C9">
            <w:pPr>
              <w:pStyle w:val="TAL"/>
            </w:pPr>
            <w:r w:rsidRPr="00B93702">
              <w:t>-</w:t>
            </w:r>
          </w:p>
        </w:tc>
        <w:tc>
          <w:tcPr>
            <w:tcW w:w="702" w:type="pct"/>
          </w:tcPr>
          <w:p w14:paraId="38E622C9" w14:textId="77777777" w:rsidR="00DE05C9" w:rsidRPr="00B93702" w:rsidRDefault="00DE05C9" w:rsidP="00DE05C9">
            <w:pPr>
              <w:pStyle w:val="TAL"/>
            </w:pPr>
            <w:r w:rsidRPr="00B93702">
              <w:t>-</w:t>
            </w:r>
          </w:p>
        </w:tc>
        <w:tc>
          <w:tcPr>
            <w:tcW w:w="698" w:type="pct"/>
          </w:tcPr>
          <w:p w14:paraId="6FD14AB0" w14:textId="77777777" w:rsidR="00DE05C9" w:rsidRPr="00B93702" w:rsidRDefault="00DE05C9" w:rsidP="00DE05C9">
            <w:pPr>
              <w:pStyle w:val="TAL"/>
            </w:pPr>
            <w:r w:rsidRPr="00B93702">
              <w:t>-</w:t>
            </w:r>
          </w:p>
        </w:tc>
        <w:tc>
          <w:tcPr>
            <w:tcW w:w="698" w:type="pct"/>
          </w:tcPr>
          <w:p w14:paraId="4B2B41B1" w14:textId="77777777" w:rsidR="00DE05C9" w:rsidRPr="00B93702" w:rsidRDefault="00DE05C9" w:rsidP="00DE05C9">
            <w:pPr>
              <w:pStyle w:val="TAL"/>
            </w:pPr>
          </w:p>
        </w:tc>
        <w:tc>
          <w:tcPr>
            <w:tcW w:w="698" w:type="pct"/>
          </w:tcPr>
          <w:p w14:paraId="5583F19A" w14:textId="77777777" w:rsidR="00DE05C9" w:rsidRPr="00B93702" w:rsidRDefault="00DE05C9" w:rsidP="00DE05C9">
            <w:pPr>
              <w:pStyle w:val="TAL"/>
            </w:pPr>
          </w:p>
        </w:tc>
      </w:tr>
      <w:tr w:rsidR="00DE05C9" w:rsidRPr="00B93702" w14:paraId="6D49A7EE" w14:textId="77777777" w:rsidTr="00905FAB">
        <w:trPr>
          <w:gridAfter w:val="1"/>
          <w:wAfter w:w="9" w:type="pct"/>
          <w:jc w:val="center"/>
        </w:trPr>
        <w:tc>
          <w:tcPr>
            <w:tcW w:w="807" w:type="pct"/>
          </w:tcPr>
          <w:p w14:paraId="27DA2EFB" w14:textId="77777777" w:rsidR="00DE05C9" w:rsidRPr="00B93702" w:rsidRDefault="00DE05C9" w:rsidP="00DE05C9">
            <w:pPr>
              <w:pStyle w:val="TAL"/>
              <w:ind w:left="14"/>
              <w:rPr>
                <w:rFonts w:cs="Arial"/>
              </w:rPr>
            </w:pPr>
            <w:r w:rsidRPr="00B93702">
              <w:rPr>
                <w:rFonts w:cs="Arial"/>
              </w:rPr>
              <w:t xml:space="preserve">Base Station maximum output power </w:t>
            </w:r>
          </w:p>
        </w:tc>
        <w:tc>
          <w:tcPr>
            <w:tcW w:w="678" w:type="pct"/>
          </w:tcPr>
          <w:p w14:paraId="78490E13" w14:textId="77777777" w:rsidR="00DE05C9" w:rsidRPr="00B93702" w:rsidRDefault="00DE05C9" w:rsidP="00DE05C9">
            <w:pPr>
              <w:pStyle w:val="TAL"/>
            </w:pPr>
            <w:r w:rsidRPr="00B93702">
              <w:t>C, NI, NG: TC21</w:t>
            </w:r>
          </w:p>
          <w:p w14:paraId="25ADE644" w14:textId="77777777" w:rsidR="00DE05C9" w:rsidRPr="00B93702" w:rsidRDefault="00DE05C9" w:rsidP="00DE05C9">
            <w:pPr>
              <w:pStyle w:val="TAL"/>
              <w:rPr>
                <w:lang w:val="en-US"/>
              </w:rPr>
            </w:pPr>
          </w:p>
          <w:p w14:paraId="1B677FD2" w14:textId="77777777" w:rsidR="00DE05C9" w:rsidRPr="00B93702" w:rsidRDefault="00DE05C9" w:rsidP="00DE05C9">
            <w:pPr>
              <w:pStyle w:val="TAL"/>
              <w:rPr>
                <w:lang w:val="en-US"/>
              </w:rPr>
            </w:pPr>
            <w:r w:rsidRPr="00B93702">
              <w:rPr>
                <w:lang w:val="en-US"/>
              </w:rPr>
              <w:t>CNC, NCNI, NCNG: NTC21</w:t>
            </w:r>
          </w:p>
          <w:p w14:paraId="6C9F48D8" w14:textId="77777777" w:rsidR="00DE05C9" w:rsidRPr="00B93702" w:rsidRDefault="00DE05C9" w:rsidP="00DE05C9">
            <w:pPr>
              <w:pStyle w:val="TAL"/>
              <w:rPr>
                <w:lang w:val="en-US"/>
              </w:rPr>
            </w:pPr>
          </w:p>
          <w:p w14:paraId="35BA7118" w14:textId="77777777" w:rsidR="00DE05C9" w:rsidRPr="00B93702" w:rsidRDefault="00DE05C9" w:rsidP="00DE05C9">
            <w:pPr>
              <w:pStyle w:val="TAL"/>
              <w:rPr>
                <w:lang w:val="en-US"/>
              </w:rPr>
            </w:pPr>
            <w:r w:rsidRPr="00B93702">
              <w:rPr>
                <w:lang w:val="en-US"/>
              </w:rPr>
              <w:t>C/NC, C/NCNI, C/NCNG: NTC21, TC21</w:t>
            </w:r>
          </w:p>
          <w:p w14:paraId="4C916B7A" w14:textId="77777777" w:rsidR="00DE05C9" w:rsidRPr="00B93702" w:rsidRDefault="00DE05C9" w:rsidP="00DE05C9">
            <w:pPr>
              <w:pStyle w:val="TAL"/>
              <w:rPr>
                <w:lang w:val="en-US"/>
              </w:rPr>
            </w:pPr>
          </w:p>
        </w:tc>
        <w:tc>
          <w:tcPr>
            <w:tcW w:w="710" w:type="pct"/>
          </w:tcPr>
          <w:p w14:paraId="01D50549" w14:textId="77777777" w:rsidR="00DE05C9" w:rsidRPr="00B93702" w:rsidRDefault="00DE05C9" w:rsidP="00DE05C9">
            <w:pPr>
              <w:pStyle w:val="TAL"/>
            </w:pPr>
            <w:r w:rsidRPr="00B93702">
              <w:t>C, NI, NG: TC21</w:t>
            </w:r>
          </w:p>
          <w:p w14:paraId="64386C74" w14:textId="77777777" w:rsidR="00DE05C9" w:rsidRPr="00B93702" w:rsidRDefault="00DE05C9" w:rsidP="00DE05C9">
            <w:pPr>
              <w:pStyle w:val="TAL"/>
              <w:rPr>
                <w:lang w:val="en-US"/>
              </w:rPr>
            </w:pPr>
          </w:p>
          <w:p w14:paraId="63A57B0D" w14:textId="77777777" w:rsidR="00DE05C9" w:rsidRPr="00B93702" w:rsidRDefault="00DE05C9" w:rsidP="00DE05C9">
            <w:pPr>
              <w:pStyle w:val="TAL"/>
              <w:rPr>
                <w:lang w:val="en-US"/>
              </w:rPr>
            </w:pPr>
            <w:r w:rsidRPr="00B93702">
              <w:rPr>
                <w:lang w:val="en-US"/>
              </w:rPr>
              <w:t>CNC, NCNI, NCNG: NTC21</w:t>
            </w:r>
          </w:p>
          <w:p w14:paraId="5E6E9B8E" w14:textId="77777777" w:rsidR="00DE05C9" w:rsidRPr="00B93702" w:rsidRDefault="00DE05C9" w:rsidP="00DE05C9">
            <w:pPr>
              <w:pStyle w:val="TAL"/>
              <w:rPr>
                <w:lang w:val="en-US"/>
              </w:rPr>
            </w:pPr>
          </w:p>
          <w:p w14:paraId="54527DC3" w14:textId="77777777" w:rsidR="00DE05C9" w:rsidRPr="00B93702" w:rsidRDefault="00DE05C9" w:rsidP="00DE05C9">
            <w:pPr>
              <w:pStyle w:val="TAL"/>
              <w:rPr>
                <w:lang w:val="en-US"/>
              </w:rPr>
            </w:pPr>
            <w:r w:rsidRPr="00B93702">
              <w:rPr>
                <w:lang w:val="en-US"/>
              </w:rPr>
              <w:t>C/NC, C/NCNI, C/NCNG: NTC21, TC21</w:t>
            </w:r>
          </w:p>
        </w:tc>
        <w:tc>
          <w:tcPr>
            <w:tcW w:w="702" w:type="pct"/>
          </w:tcPr>
          <w:p w14:paraId="7BAF803F" w14:textId="77777777" w:rsidR="00DE05C9" w:rsidRPr="00B93702" w:rsidRDefault="00DE05C9" w:rsidP="00DE05C9">
            <w:pPr>
              <w:pStyle w:val="TAL"/>
              <w:rPr>
                <w:lang w:val="sv-SE"/>
              </w:rPr>
            </w:pPr>
            <w:r w:rsidRPr="00B93702">
              <w:rPr>
                <w:lang w:val="sv-SE"/>
              </w:rPr>
              <w:t>C: TC22</w:t>
            </w:r>
          </w:p>
          <w:p w14:paraId="16D7EBFF" w14:textId="77777777" w:rsidR="00DE05C9" w:rsidRPr="00B93702" w:rsidRDefault="00DE05C9" w:rsidP="00DE05C9">
            <w:pPr>
              <w:pStyle w:val="TAL"/>
              <w:rPr>
                <w:lang w:val="sv-SE"/>
              </w:rPr>
            </w:pPr>
            <w:r w:rsidRPr="00B93702">
              <w:rPr>
                <w:lang w:val="sv-SE"/>
              </w:rPr>
              <w:t>NI: TC22</w:t>
            </w:r>
          </w:p>
          <w:p w14:paraId="748559E5" w14:textId="77777777" w:rsidR="00DE05C9" w:rsidRPr="00B93702" w:rsidRDefault="00DE05C9" w:rsidP="00DE05C9">
            <w:pPr>
              <w:pStyle w:val="TAL"/>
              <w:rPr>
                <w:lang w:val="sv-SE"/>
              </w:rPr>
            </w:pPr>
            <w:r w:rsidRPr="00B93702">
              <w:rPr>
                <w:lang w:val="sv-SE"/>
              </w:rPr>
              <w:t>NG:TC22</w:t>
            </w:r>
          </w:p>
          <w:p w14:paraId="3AD6923D" w14:textId="77777777" w:rsidR="00DE05C9" w:rsidRPr="00B93702" w:rsidRDefault="00DE05C9" w:rsidP="00DE05C9">
            <w:pPr>
              <w:pStyle w:val="TAL"/>
              <w:rPr>
                <w:lang w:val="sv-SE"/>
              </w:rPr>
            </w:pPr>
          </w:p>
        </w:tc>
        <w:tc>
          <w:tcPr>
            <w:tcW w:w="698" w:type="pct"/>
          </w:tcPr>
          <w:p w14:paraId="54B5054D" w14:textId="77777777" w:rsidR="00DE05C9" w:rsidRPr="00B93702" w:rsidRDefault="00DE05C9" w:rsidP="00DE05C9">
            <w:pPr>
              <w:pStyle w:val="TAL"/>
              <w:rPr>
                <w:lang w:val="sv-SE"/>
              </w:rPr>
            </w:pPr>
            <w:r w:rsidRPr="00B93702">
              <w:rPr>
                <w:lang w:val="sv-SE"/>
              </w:rPr>
              <w:t>C: TC22</w:t>
            </w:r>
          </w:p>
          <w:p w14:paraId="3F993E54" w14:textId="77777777" w:rsidR="00DE05C9" w:rsidRPr="00B93702" w:rsidRDefault="00DE05C9" w:rsidP="00DE05C9">
            <w:pPr>
              <w:pStyle w:val="TAL"/>
              <w:rPr>
                <w:lang w:val="sv-SE"/>
              </w:rPr>
            </w:pPr>
            <w:r w:rsidRPr="00B93702">
              <w:rPr>
                <w:lang w:val="sv-SE"/>
              </w:rPr>
              <w:t>NI: TC22</w:t>
            </w:r>
          </w:p>
          <w:p w14:paraId="74F8F0CF" w14:textId="77777777" w:rsidR="00DE05C9" w:rsidRPr="00B93702" w:rsidRDefault="00DE05C9" w:rsidP="00DE05C9">
            <w:pPr>
              <w:pStyle w:val="TAL"/>
              <w:rPr>
                <w:lang w:val="sv-SE"/>
              </w:rPr>
            </w:pPr>
            <w:r w:rsidRPr="00B93702">
              <w:rPr>
                <w:lang w:val="sv-SE"/>
              </w:rPr>
              <w:t>NG:TC22</w:t>
            </w:r>
          </w:p>
          <w:p w14:paraId="0D3B1C4E" w14:textId="77777777" w:rsidR="00DE05C9" w:rsidRPr="00B93702" w:rsidRDefault="00DE05C9" w:rsidP="00DE05C9">
            <w:pPr>
              <w:pStyle w:val="TAL"/>
              <w:rPr>
                <w:lang w:val="sv-SE"/>
              </w:rPr>
            </w:pPr>
          </w:p>
        </w:tc>
        <w:tc>
          <w:tcPr>
            <w:tcW w:w="698" w:type="pct"/>
          </w:tcPr>
          <w:p w14:paraId="2FB98D6A" w14:textId="77777777" w:rsidR="00DE05C9" w:rsidRPr="00905FAB" w:rsidRDefault="00DE05C9" w:rsidP="00DE05C9">
            <w:pPr>
              <w:pStyle w:val="TAL"/>
              <w:rPr>
                <w:lang w:val="en-US"/>
              </w:rPr>
            </w:pPr>
            <w:r w:rsidRPr="00905FAB">
              <w:rPr>
                <w:lang w:val="en-US"/>
              </w:rPr>
              <w:t>C, NI, NG: TC21a</w:t>
            </w:r>
          </w:p>
          <w:p w14:paraId="7C72F45F" w14:textId="77777777" w:rsidR="00DE05C9" w:rsidRDefault="00DE05C9" w:rsidP="00DE05C9">
            <w:pPr>
              <w:pStyle w:val="TAL"/>
              <w:rPr>
                <w:lang w:val="en-US"/>
              </w:rPr>
            </w:pPr>
          </w:p>
          <w:p w14:paraId="6115CAAF" w14:textId="77777777" w:rsidR="00DE05C9" w:rsidRDefault="00DE05C9" w:rsidP="00DE05C9">
            <w:pPr>
              <w:pStyle w:val="TAL"/>
              <w:rPr>
                <w:lang w:val="en-US"/>
              </w:rPr>
            </w:pPr>
            <w:r>
              <w:rPr>
                <w:lang w:val="en-US"/>
              </w:rPr>
              <w:t>CNC, NCNI, NCNG: NTC21</w:t>
            </w:r>
            <w:r w:rsidRPr="00905FAB">
              <w:rPr>
                <w:lang w:val="en-US"/>
              </w:rPr>
              <w:t>a</w:t>
            </w:r>
          </w:p>
          <w:p w14:paraId="1C0D8440" w14:textId="77777777" w:rsidR="00DE05C9" w:rsidRDefault="00DE05C9" w:rsidP="00DE05C9">
            <w:pPr>
              <w:pStyle w:val="TAL"/>
              <w:rPr>
                <w:lang w:val="en-US"/>
              </w:rPr>
            </w:pPr>
          </w:p>
          <w:p w14:paraId="4D975B93" w14:textId="77777777" w:rsidR="00DE05C9" w:rsidRDefault="00DE05C9" w:rsidP="00DE05C9">
            <w:pPr>
              <w:pStyle w:val="TAL"/>
              <w:rPr>
                <w:lang w:val="en-US"/>
              </w:rPr>
            </w:pPr>
            <w:r>
              <w:rPr>
                <w:lang w:val="en-US"/>
              </w:rPr>
              <w:t>C/NC, C/NCNI, C/NCNG: NTC21a, TC21a</w:t>
            </w:r>
          </w:p>
          <w:p w14:paraId="42A0E574" w14:textId="77777777" w:rsidR="00DE05C9" w:rsidRPr="00B93702" w:rsidRDefault="00DE05C9" w:rsidP="00DE05C9">
            <w:pPr>
              <w:pStyle w:val="TAL"/>
              <w:rPr>
                <w:lang w:val="sv-SE"/>
              </w:rPr>
            </w:pPr>
          </w:p>
        </w:tc>
        <w:tc>
          <w:tcPr>
            <w:tcW w:w="698" w:type="pct"/>
          </w:tcPr>
          <w:p w14:paraId="318F5ED2" w14:textId="77777777" w:rsidR="00DE05C9" w:rsidRDefault="00DE05C9" w:rsidP="00DE05C9">
            <w:pPr>
              <w:pStyle w:val="TAL"/>
            </w:pPr>
            <w:r>
              <w:t>C, NI, NG: TC21b</w:t>
            </w:r>
          </w:p>
          <w:p w14:paraId="6435634C" w14:textId="77777777" w:rsidR="00DE05C9" w:rsidRDefault="00DE05C9" w:rsidP="00DE05C9">
            <w:pPr>
              <w:pStyle w:val="TAL"/>
              <w:rPr>
                <w:lang w:val="en-US"/>
              </w:rPr>
            </w:pPr>
          </w:p>
          <w:p w14:paraId="6F2F3F9C" w14:textId="77777777" w:rsidR="00DE05C9" w:rsidRDefault="00DE05C9" w:rsidP="00DE05C9">
            <w:pPr>
              <w:pStyle w:val="TAL"/>
              <w:rPr>
                <w:lang w:val="en-US"/>
              </w:rPr>
            </w:pPr>
            <w:r>
              <w:rPr>
                <w:lang w:val="en-US"/>
              </w:rPr>
              <w:t>CNC, NCNI, NCNG: NTC21b</w:t>
            </w:r>
          </w:p>
          <w:p w14:paraId="02A83E2F" w14:textId="77777777" w:rsidR="00DE05C9" w:rsidRDefault="00DE05C9" w:rsidP="00DE05C9">
            <w:pPr>
              <w:pStyle w:val="TAL"/>
              <w:rPr>
                <w:lang w:val="en-US"/>
              </w:rPr>
            </w:pPr>
          </w:p>
          <w:p w14:paraId="0B6643F4" w14:textId="77777777" w:rsidR="00DE05C9" w:rsidRPr="00B93702" w:rsidRDefault="00DE05C9" w:rsidP="00DE05C9">
            <w:pPr>
              <w:pStyle w:val="TAL"/>
              <w:rPr>
                <w:lang w:val="sv-SE"/>
              </w:rPr>
            </w:pPr>
            <w:r>
              <w:rPr>
                <w:lang w:val="en-US"/>
              </w:rPr>
              <w:t>C/NC, C/NCNI, C/NCNG: NTC21b, TC21b</w:t>
            </w:r>
          </w:p>
        </w:tc>
      </w:tr>
      <w:tr w:rsidR="00DE05C9" w:rsidRPr="00B93702" w14:paraId="08AB17AF" w14:textId="77777777" w:rsidTr="00905FAB">
        <w:trPr>
          <w:gridAfter w:val="1"/>
          <w:wAfter w:w="9" w:type="pct"/>
          <w:jc w:val="center"/>
        </w:trPr>
        <w:tc>
          <w:tcPr>
            <w:tcW w:w="807" w:type="pct"/>
            <w:vAlign w:val="center"/>
          </w:tcPr>
          <w:p w14:paraId="3DBC4073" w14:textId="77777777" w:rsidR="00DE05C9" w:rsidRPr="00B93702" w:rsidRDefault="00DE05C9" w:rsidP="00DE05C9">
            <w:pPr>
              <w:pStyle w:val="TAL"/>
              <w:ind w:left="14"/>
              <w:rPr>
                <w:rFonts w:cs="Arial"/>
              </w:rPr>
            </w:pPr>
            <w:r w:rsidRPr="00B93702">
              <w:rPr>
                <w:rFonts w:cs="Arial"/>
              </w:rPr>
              <w:t>E-UTRA for DL RS power</w:t>
            </w:r>
          </w:p>
        </w:tc>
        <w:tc>
          <w:tcPr>
            <w:tcW w:w="678" w:type="pct"/>
          </w:tcPr>
          <w:p w14:paraId="7A01552A" w14:textId="77777777" w:rsidR="00DE05C9" w:rsidRPr="00B93702" w:rsidRDefault="00DE05C9" w:rsidP="00DE05C9">
            <w:pPr>
              <w:pStyle w:val="TAL"/>
            </w:pPr>
            <w:r w:rsidRPr="00B93702">
              <w:t>(TS 36.141)</w:t>
            </w:r>
          </w:p>
        </w:tc>
        <w:tc>
          <w:tcPr>
            <w:tcW w:w="710" w:type="pct"/>
          </w:tcPr>
          <w:p w14:paraId="202D20D9" w14:textId="77777777" w:rsidR="00DE05C9" w:rsidRPr="00B93702" w:rsidRDefault="00DE05C9" w:rsidP="00DE05C9">
            <w:pPr>
              <w:pStyle w:val="TAL"/>
            </w:pPr>
            <w:r w:rsidRPr="00B93702">
              <w:t>(TS 36.141)</w:t>
            </w:r>
          </w:p>
        </w:tc>
        <w:tc>
          <w:tcPr>
            <w:tcW w:w="702" w:type="pct"/>
          </w:tcPr>
          <w:p w14:paraId="7E51F095" w14:textId="77777777" w:rsidR="00DE05C9" w:rsidRPr="00B93702" w:rsidRDefault="00DE05C9" w:rsidP="00DE05C9">
            <w:pPr>
              <w:pStyle w:val="TAL"/>
            </w:pPr>
            <w:r w:rsidRPr="00B93702">
              <w:t>(TS 36.141)</w:t>
            </w:r>
          </w:p>
        </w:tc>
        <w:tc>
          <w:tcPr>
            <w:tcW w:w="698" w:type="pct"/>
          </w:tcPr>
          <w:p w14:paraId="28877679" w14:textId="77777777" w:rsidR="00DE05C9" w:rsidRPr="00B93702" w:rsidRDefault="00DE05C9" w:rsidP="00DE05C9">
            <w:pPr>
              <w:pStyle w:val="TAL"/>
            </w:pPr>
            <w:r w:rsidRPr="00B93702">
              <w:t>(TS 36.141)</w:t>
            </w:r>
          </w:p>
        </w:tc>
        <w:tc>
          <w:tcPr>
            <w:tcW w:w="698" w:type="pct"/>
          </w:tcPr>
          <w:p w14:paraId="6FD8BAA0" w14:textId="77777777" w:rsidR="00DE05C9" w:rsidRPr="00B93702" w:rsidRDefault="00DE05C9" w:rsidP="00DE05C9">
            <w:pPr>
              <w:pStyle w:val="TAL"/>
            </w:pPr>
            <w:r>
              <w:t>(TS 36.141)</w:t>
            </w:r>
          </w:p>
        </w:tc>
        <w:tc>
          <w:tcPr>
            <w:tcW w:w="698" w:type="pct"/>
          </w:tcPr>
          <w:p w14:paraId="687C6E94" w14:textId="77777777" w:rsidR="00DE05C9" w:rsidRPr="00B93702" w:rsidRDefault="00DE05C9" w:rsidP="00DE05C9">
            <w:pPr>
              <w:pStyle w:val="TAL"/>
            </w:pPr>
            <w:r>
              <w:t>(TS 36.141)</w:t>
            </w:r>
          </w:p>
        </w:tc>
      </w:tr>
      <w:tr w:rsidR="00DE05C9" w:rsidRPr="00B93702" w14:paraId="35BA6C8D" w14:textId="77777777" w:rsidTr="00905FAB">
        <w:trPr>
          <w:gridAfter w:val="1"/>
          <w:wAfter w:w="9" w:type="pct"/>
          <w:jc w:val="center"/>
        </w:trPr>
        <w:tc>
          <w:tcPr>
            <w:tcW w:w="807" w:type="pct"/>
            <w:vAlign w:val="center"/>
          </w:tcPr>
          <w:p w14:paraId="26B847FA" w14:textId="77777777" w:rsidR="00DE05C9" w:rsidRPr="00B93702" w:rsidRDefault="00DE05C9" w:rsidP="00DE05C9">
            <w:pPr>
              <w:pStyle w:val="TAL"/>
              <w:ind w:left="14"/>
              <w:rPr>
                <w:rFonts w:cs="Arial"/>
              </w:rPr>
            </w:pPr>
            <w:r w:rsidRPr="00B93702">
              <w:rPr>
                <w:rFonts w:cs="Arial"/>
              </w:rPr>
              <w:t>NB-IoT for DL RS power</w:t>
            </w:r>
          </w:p>
        </w:tc>
        <w:tc>
          <w:tcPr>
            <w:tcW w:w="678" w:type="pct"/>
          </w:tcPr>
          <w:p w14:paraId="06AE0C87" w14:textId="77777777" w:rsidR="00DE05C9" w:rsidRPr="00B93702" w:rsidRDefault="00DE05C9" w:rsidP="00DE05C9">
            <w:pPr>
              <w:pStyle w:val="TAL"/>
            </w:pPr>
            <w:r w:rsidRPr="00B93702">
              <w:t>(TS 36.141)</w:t>
            </w:r>
          </w:p>
        </w:tc>
        <w:tc>
          <w:tcPr>
            <w:tcW w:w="710" w:type="pct"/>
          </w:tcPr>
          <w:p w14:paraId="5E234E30" w14:textId="77777777" w:rsidR="00DE05C9" w:rsidRPr="00B93702" w:rsidRDefault="00DE05C9" w:rsidP="00DE05C9">
            <w:pPr>
              <w:pStyle w:val="TAL"/>
            </w:pPr>
            <w:r w:rsidRPr="00B93702">
              <w:t>(TS 36.141)</w:t>
            </w:r>
          </w:p>
        </w:tc>
        <w:tc>
          <w:tcPr>
            <w:tcW w:w="702" w:type="pct"/>
          </w:tcPr>
          <w:p w14:paraId="0B7B7BA8" w14:textId="77777777" w:rsidR="00DE05C9" w:rsidRPr="00B93702" w:rsidRDefault="00DE05C9" w:rsidP="00DE05C9">
            <w:pPr>
              <w:pStyle w:val="TAL"/>
            </w:pPr>
            <w:r w:rsidRPr="00B93702">
              <w:t>(TS 36.141)</w:t>
            </w:r>
          </w:p>
        </w:tc>
        <w:tc>
          <w:tcPr>
            <w:tcW w:w="698" w:type="pct"/>
          </w:tcPr>
          <w:p w14:paraId="1B4384F2" w14:textId="77777777" w:rsidR="00DE05C9" w:rsidRPr="00B93702" w:rsidRDefault="00DE05C9" w:rsidP="00DE05C9">
            <w:pPr>
              <w:pStyle w:val="TAL"/>
            </w:pPr>
            <w:r w:rsidRPr="00B93702">
              <w:t>(TS 36.141)</w:t>
            </w:r>
          </w:p>
        </w:tc>
        <w:tc>
          <w:tcPr>
            <w:tcW w:w="698" w:type="pct"/>
          </w:tcPr>
          <w:p w14:paraId="084FF223" w14:textId="77777777" w:rsidR="00DE05C9" w:rsidRPr="00B93702" w:rsidRDefault="00DE05C9" w:rsidP="00DE05C9">
            <w:pPr>
              <w:pStyle w:val="TAL"/>
            </w:pPr>
            <w:r>
              <w:t>(TS 36.141)</w:t>
            </w:r>
          </w:p>
        </w:tc>
        <w:tc>
          <w:tcPr>
            <w:tcW w:w="698" w:type="pct"/>
          </w:tcPr>
          <w:p w14:paraId="7E08E15B" w14:textId="77777777" w:rsidR="00DE05C9" w:rsidRPr="00B93702" w:rsidRDefault="00DE05C9" w:rsidP="00DE05C9">
            <w:pPr>
              <w:pStyle w:val="TAL"/>
            </w:pPr>
            <w:r>
              <w:t>(TS 36.141)</w:t>
            </w:r>
          </w:p>
        </w:tc>
      </w:tr>
      <w:tr w:rsidR="00DE05C9" w:rsidRPr="00B93702" w14:paraId="7457BA53" w14:textId="77777777" w:rsidTr="00DE05C9">
        <w:trPr>
          <w:gridAfter w:val="1"/>
          <w:wAfter w:w="9" w:type="pct"/>
          <w:jc w:val="center"/>
        </w:trPr>
        <w:tc>
          <w:tcPr>
            <w:tcW w:w="807" w:type="pct"/>
            <w:vAlign w:val="center"/>
          </w:tcPr>
          <w:p w14:paraId="4BE326E0" w14:textId="77777777" w:rsidR="00DE05C9" w:rsidRPr="00B93702" w:rsidRDefault="00DE05C9" w:rsidP="00DE05C9">
            <w:pPr>
              <w:pStyle w:val="TAL"/>
              <w:ind w:left="14"/>
              <w:rPr>
                <w:rFonts w:cs="Arial"/>
              </w:rPr>
            </w:pPr>
            <w:r>
              <w:rPr>
                <w:rFonts w:cs="Arial"/>
              </w:rPr>
              <w:t>UTRA FDD primary CPICH power</w:t>
            </w:r>
          </w:p>
        </w:tc>
        <w:tc>
          <w:tcPr>
            <w:tcW w:w="678" w:type="pct"/>
          </w:tcPr>
          <w:p w14:paraId="64574E6B" w14:textId="77777777" w:rsidR="00DE05C9" w:rsidRPr="00B93702" w:rsidRDefault="00DE05C9" w:rsidP="00DE05C9">
            <w:pPr>
              <w:pStyle w:val="TAL"/>
            </w:pPr>
            <w:r>
              <w:t>N/A</w:t>
            </w:r>
          </w:p>
        </w:tc>
        <w:tc>
          <w:tcPr>
            <w:tcW w:w="710" w:type="pct"/>
          </w:tcPr>
          <w:p w14:paraId="0468400F" w14:textId="77777777" w:rsidR="00DE05C9" w:rsidRPr="00B93702" w:rsidRDefault="00DE05C9" w:rsidP="00DE05C9">
            <w:pPr>
              <w:pStyle w:val="TAL"/>
            </w:pPr>
            <w:r>
              <w:t>N/A</w:t>
            </w:r>
          </w:p>
        </w:tc>
        <w:tc>
          <w:tcPr>
            <w:tcW w:w="702" w:type="pct"/>
          </w:tcPr>
          <w:p w14:paraId="2E6E231E" w14:textId="77777777" w:rsidR="00DE05C9" w:rsidRPr="00B93702" w:rsidRDefault="00DE05C9" w:rsidP="00DE05C9">
            <w:pPr>
              <w:pStyle w:val="TAL"/>
            </w:pPr>
            <w:r>
              <w:t>N/A</w:t>
            </w:r>
          </w:p>
        </w:tc>
        <w:tc>
          <w:tcPr>
            <w:tcW w:w="698" w:type="pct"/>
          </w:tcPr>
          <w:p w14:paraId="5245FB0E" w14:textId="77777777" w:rsidR="00DE05C9" w:rsidRPr="00B93702" w:rsidRDefault="00DE05C9" w:rsidP="00DE05C9">
            <w:pPr>
              <w:pStyle w:val="TAL"/>
            </w:pPr>
            <w:r>
              <w:t>N/A</w:t>
            </w:r>
          </w:p>
        </w:tc>
        <w:tc>
          <w:tcPr>
            <w:tcW w:w="698" w:type="pct"/>
          </w:tcPr>
          <w:p w14:paraId="61BD3B06" w14:textId="77777777" w:rsidR="00DE05C9" w:rsidRDefault="00DE05C9" w:rsidP="00DE05C9">
            <w:pPr>
              <w:pStyle w:val="TAL"/>
            </w:pPr>
            <w:r>
              <w:t>N/A</w:t>
            </w:r>
          </w:p>
        </w:tc>
        <w:tc>
          <w:tcPr>
            <w:tcW w:w="698" w:type="pct"/>
          </w:tcPr>
          <w:p w14:paraId="338E4772" w14:textId="77777777" w:rsidR="00DE05C9" w:rsidRDefault="00DE05C9" w:rsidP="00DE05C9">
            <w:pPr>
              <w:pStyle w:val="TAL"/>
            </w:pPr>
            <w:r>
              <w:rPr>
                <w:rFonts w:cs="Arial"/>
              </w:rPr>
              <w:t>(TS 25.141)</w:t>
            </w:r>
          </w:p>
        </w:tc>
      </w:tr>
      <w:tr w:rsidR="00DE05C9" w:rsidRPr="00B93702" w14:paraId="51686541" w14:textId="77777777" w:rsidTr="00DE05C9">
        <w:trPr>
          <w:gridAfter w:val="1"/>
          <w:wAfter w:w="9" w:type="pct"/>
          <w:jc w:val="center"/>
        </w:trPr>
        <w:tc>
          <w:tcPr>
            <w:tcW w:w="807" w:type="pct"/>
            <w:vAlign w:val="center"/>
          </w:tcPr>
          <w:p w14:paraId="64940127" w14:textId="77777777" w:rsidR="00DE05C9" w:rsidRPr="00B93702" w:rsidRDefault="00DE05C9" w:rsidP="00DE05C9">
            <w:pPr>
              <w:pStyle w:val="TAL"/>
              <w:ind w:left="14"/>
              <w:rPr>
                <w:rFonts w:cs="Arial"/>
              </w:rPr>
            </w:pPr>
            <w:r>
              <w:rPr>
                <w:rFonts w:cs="Arial"/>
              </w:rPr>
              <w:t>UTRA FDD secondary CPICH power</w:t>
            </w:r>
          </w:p>
        </w:tc>
        <w:tc>
          <w:tcPr>
            <w:tcW w:w="678" w:type="pct"/>
          </w:tcPr>
          <w:p w14:paraId="1CFD30E1" w14:textId="77777777" w:rsidR="00DE05C9" w:rsidRPr="00B93702" w:rsidRDefault="00DE05C9" w:rsidP="00DE05C9">
            <w:pPr>
              <w:pStyle w:val="TAL"/>
            </w:pPr>
            <w:r>
              <w:t>N/A</w:t>
            </w:r>
          </w:p>
        </w:tc>
        <w:tc>
          <w:tcPr>
            <w:tcW w:w="710" w:type="pct"/>
          </w:tcPr>
          <w:p w14:paraId="3848D6F2" w14:textId="77777777" w:rsidR="00DE05C9" w:rsidRPr="00B93702" w:rsidRDefault="00DE05C9" w:rsidP="00DE05C9">
            <w:pPr>
              <w:pStyle w:val="TAL"/>
            </w:pPr>
            <w:r>
              <w:t>N/A</w:t>
            </w:r>
          </w:p>
        </w:tc>
        <w:tc>
          <w:tcPr>
            <w:tcW w:w="702" w:type="pct"/>
          </w:tcPr>
          <w:p w14:paraId="5D6AC606" w14:textId="77777777" w:rsidR="00DE05C9" w:rsidRPr="00B93702" w:rsidRDefault="00DE05C9" w:rsidP="00DE05C9">
            <w:pPr>
              <w:pStyle w:val="TAL"/>
            </w:pPr>
            <w:r>
              <w:t>N/A</w:t>
            </w:r>
          </w:p>
        </w:tc>
        <w:tc>
          <w:tcPr>
            <w:tcW w:w="698" w:type="pct"/>
          </w:tcPr>
          <w:p w14:paraId="643BB24A" w14:textId="77777777" w:rsidR="00DE05C9" w:rsidRPr="00B93702" w:rsidRDefault="00DE05C9" w:rsidP="00DE05C9">
            <w:pPr>
              <w:pStyle w:val="TAL"/>
            </w:pPr>
            <w:r>
              <w:t>N/A</w:t>
            </w:r>
          </w:p>
        </w:tc>
        <w:tc>
          <w:tcPr>
            <w:tcW w:w="698" w:type="pct"/>
          </w:tcPr>
          <w:p w14:paraId="6133A01D" w14:textId="77777777" w:rsidR="00DE05C9" w:rsidRDefault="00DE05C9" w:rsidP="00DE05C9">
            <w:pPr>
              <w:pStyle w:val="TAL"/>
            </w:pPr>
            <w:r>
              <w:t>N/A</w:t>
            </w:r>
          </w:p>
        </w:tc>
        <w:tc>
          <w:tcPr>
            <w:tcW w:w="698" w:type="pct"/>
          </w:tcPr>
          <w:p w14:paraId="14927392" w14:textId="77777777" w:rsidR="00DE05C9" w:rsidRDefault="00DE05C9" w:rsidP="00DE05C9">
            <w:pPr>
              <w:pStyle w:val="TAL"/>
            </w:pPr>
            <w:r>
              <w:rPr>
                <w:rFonts w:cs="Arial"/>
              </w:rPr>
              <w:t>(TS 25.141)</w:t>
            </w:r>
          </w:p>
        </w:tc>
      </w:tr>
      <w:tr w:rsidR="00DE05C9" w:rsidRPr="00B93702" w14:paraId="59F46428" w14:textId="77777777" w:rsidTr="00905FAB">
        <w:trPr>
          <w:gridAfter w:val="1"/>
          <w:wAfter w:w="9" w:type="pct"/>
          <w:jc w:val="center"/>
        </w:trPr>
        <w:tc>
          <w:tcPr>
            <w:tcW w:w="807" w:type="pct"/>
            <w:vAlign w:val="center"/>
          </w:tcPr>
          <w:p w14:paraId="2D0157D0" w14:textId="77777777" w:rsidR="00DE05C9" w:rsidRPr="00B93702" w:rsidRDefault="00DE05C9" w:rsidP="00DE05C9">
            <w:pPr>
              <w:pStyle w:val="TAL"/>
              <w:ind w:left="14"/>
              <w:rPr>
                <w:rFonts w:cs="Arial"/>
                <w:b/>
              </w:rPr>
            </w:pPr>
            <w:r w:rsidRPr="00B93702">
              <w:rPr>
                <w:rFonts w:cs="Arial"/>
                <w:b/>
              </w:rPr>
              <w:t>6.3 Output power dynamics</w:t>
            </w:r>
          </w:p>
        </w:tc>
        <w:tc>
          <w:tcPr>
            <w:tcW w:w="678" w:type="pct"/>
          </w:tcPr>
          <w:p w14:paraId="2792A14D" w14:textId="77777777" w:rsidR="00DE05C9" w:rsidRPr="00B93702" w:rsidRDefault="00DE05C9" w:rsidP="00DE05C9">
            <w:pPr>
              <w:pStyle w:val="TAL"/>
            </w:pPr>
            <w:r w:rsidRPr="00B93702">
              <w:t xml:space="preserve">- </w:t>
            </w:r>
          </w:p>
        </w:tc>
        <w:tc>
          <w:tcPr>
            <w:tcW w:w="710" w:type="pct"/>
          </w:tcPr>
          <w:p w14:paraId="3F42DF8A" w14:textId="77777777" w:rsidR="00DE05C9" w:rsidRPr="00B93702" w:rsidRDefault="00DE05C9" w:rsidP="00DE05C9">
            <w:pPr>
              <w:pStyle w:val="TAL"/>
            </w:pPr>
            <w:r w:rsidRPr="00B93702">
              <w:t>-</w:t>
            </w:r>
          </w:p>
        </w:tc>
        <w:tc>
          <w:tcPr>
            <w:tcW w:w="702" w:type="pct"/>
          </w:tcPr>
          <w:p w14:paraId="03867F70" w14:textId="77777777" w:rsidR="00DE05C9" w:rsidRPr="00B93702" w:rsidRDefault="00DE05C9" w:rsidP="00DE05C9">
            <w:pPr>
              <w:pStyle w:val="TAL"/>
            </w:pPr>
            <w:r w:rsidRPr="00B93702">
              <w:t>-</w:t>
            </w:r>
          </w:p>
        </w:tc>
        <w:tc>
          <w:tcPr>
            <w:tcW w:w="698" w:type="pct"/>
          </w:tcPr>
          <w:p w14:paraId="59D3980B" w14:textId="77777777" w:rsidR="00DE05C9" w:rsidRPr="00B93702" w:rsidRDefault="00DE05C9" w:rsidP="00DE05C9">
            <w:pPr>
              <w:pStyle w:val="TAL"/>
            </w:pPr>
            <w:r w:rsidRPr="00B93702">
              <w:t>-</w:t>
            </w:r>
          </w:p>
        </w:tc>
        <w:tc>
          <w:tcPr>
            <w:tcW w:w="698" w:type="pct"/>
          </w:tcPr>
          <w:p w14:paraId="257CCC38" w14:textId="77777777" w:rsidR="00DE05C9" w:rsidRPr="00B93702" w:rsidRDefault="00DE05C9" w:rsidP="00DE05C9">
            <w:pPr>
              <w:pStyle w:val="TAL"/>
            </w:pPr>
            <w:r>
              <w:t>-</w:t>
            </w:r>
          </w:p>
        </w:tc>
        <w:tc>
          <w:tcPr>
            <w:tcW w:w="698" w:type="pct"/>
          </w:tcPr>
          <w:p w14:paraId="3FB33B3D" w14:textId="77777777" w:rsidR="00DE05C9" w:rsidRPr="00B93702" w:rsidRDefault="00DE05C9" w:rsidP="00DE05C9">
            <w:pPr>
              <w:pStyle w:val="TAL"/>
            </w:pPr>
            <w:r>
              <w:t>-</w:t>
            </w:r>
          </w:p>
        </w:tc>
      </w:tr>
      <w:tr w:rsidR="00DE05C9" w:rsidRPr="00B93702" w14:paraId="66E9656E" w14:textId="77777777" w:rsidTr="00905FAB">
        <w:trPr>
          <w:gridAfter w:val="1"/>
          <w:wAfter w:w="9" w:type="pct"/>
          <w:jc w:val="center"/>
        </w:trPr>
        <w:tc>
          <w:tcPr>
            <w:tcW w:w="807" w:type="pct"/>
            <w:vAlign w:val="center"/>
          </w:tcPr>
          <w:p w14:paraId="0FB339F0" w14:textId="77777777" w:rsidR="00DE05C9" w:rsidRPr="00B93702" w:rsidRDefault="00DE05C9" w:rsidP="00DE05C9">
            <w:pPr>
              <w:pStyle w:val="TAL"/>
              <w:ind w:left="14"/>
              <w:rPr>
                <w:rFonts w:cs="Arial"/>
              </w:rPr>
            </w:pPr>
            <w:r w:rsidRPr="00B93702">
              <w:rPr>
                <w:rFonts w:cs="Arial"/>
              </w:rPr>
              <w:t>E-UTRA</w:t>
            </w:r>
          </w:p>
        </w:tc>
        <w:tc>
          <w:tcPr>
            <w:tcW w:w="678" w:type="pct"/>
          </w:tcPr>
          <w:p w14:paraId="69C252C6" w14:textId="77777777" w:rsidR="00DE05C9" w:rsidRPr="00B93702" w:rsidRDefault="00DE05C9" w:rsidP="00DE05C9">
            <w:pPr>
              <w:pStyle w:val="TAL"/>
            </w:pPr>
            <w:r w:rsidRPr="00B93702">
              <w:t>(TS 36.141)</w:t>
            </w:r>
          </w:p>
        </w:tc>
        <w:tc>
          <w:tcPr>
            <w:tcW w:w="710" w:type="pct"/>
          </w:tcPr>
          <w:p w14:paraId="5EEE64AC" w14:textId="77777777" w:rsidR="00DE05C9" w:rsidRPr="00B93702" w:rsidRDefault="00DE05C9" w:rsidP="00DE05C9">
            <w:pPr>
              <w:pStyle w:val="TAL"/>
            </w:pPr>
            <w:r w:rsidRPr="00B93702">
              <w:t>(TS 36.141)</w:t>
            </w:r>
          </w:p>
        </w:tc>
        <w:tc>
          <w:tcPr>
            <w:tcW w:w="702" w:type="pct"/>
          </w:tcPr>
          <w:p w14:paraId="7A990627" w14:textId="77777777" w:rsidR="00DE05C9" w:rsidRPr="00B93702" w:rsidRDefault="00DE05C9" w:rsidP="00DE05C9">
            <w:pPr>
              <w:pStyle w:val="TAL"/>
            </w:pPr>
            <w:r w:rsidRPr="00B93702">
              <w:t>(TS 36.141)</w:t>
            </w:r>
          </w:p>
        </w:tc>
        <w:tc>
          <w:tcPr>
            <w:tcW w:w="698" w:type="pct"/>
          </w:tcPr>
          <w:p w14:paraId="5B8E070B" w14:textId="77777777" w:rsidR="00DE05C9" w:rsidRPr="00B93702" w:rsidRDefault="00DE05C9" w:rsidP="00DE05C9">
            <w:pPr>
              <w:pStyle w:val="TAL"/>
            </w:pPr>
            <w:r w:rsidRPr="00B93702">
              <w:t>(TS 36.141)</w:t>
            </w:r>
          </w:p>
        </w:tc>
        <w:tc>
          <w:tcPr>
            <w:tcW w:w="698" w:type="pct"/>
          </w:tcPr>
          <w:p w14:paraId="72B11B04" w14:textId="77777777" w:rsidR="00DE05C9" w:rsidRPr="00B93702" w:rsidRDefault="00DE05C9" w:rsidP="00DE05C9">
            <w:pPr>
              <w:pStyle w:val="TAL"/>
            </w:pPr>
            <w:r>
              <w:t>(TS 36.141)</w:t>
            </w:r>
          </w:p>
        </w:tc>
        <w:tc>
          <w:tcPr>
            <w:tcW w:w="698" w:type="pct"/>
          </w:tcPr>
          <w:p w14:paraId="0F66697C" w14:textId="77777777" w:rsidR="00DE05C9" w:rsidRPr="00B93702" w:rsidRDefault="00DE05C9" w:rsidP="00DE05C9">
            <w:pPr>
              <w:pStyle w:val="TAL"/>
            </w:pPr>
            <w:r>
              <w:t>(TS 36.141)</w:t>
            </w:r>
          </w:p>
        </w:tc>
      </w:tr>
      <w:tr w:rsidR="00DE05C9" w:rsidRPr="00B93702" w14:paraId="21A9A368" w14:textId="77777777" w:rsidTr="00905FAB">
        <w:trPr>
          <w:gridAfter w:val="1"/>
          <w:wAfter w:w="9" w:type="pct"/>
          <w:jc w:val="center"/>
        </w:trPr>
        <w:tc>
          <w:tcPr>
            <w:tcW w:w="807" w:type="pct"/>
          </w:tcPr>
          <w:p w14:paraId="22E50D52" w14:textId="77777777" w:rsidR="00DE05C9" w:rsidRPr="00B93702" w:rsidRDefault="00DE05C9" w:rsidP="00DE05C9">
            <w:pPr>
              <w:pStyle w:val="TAL"/>
              <w:rPr>
                <w:rFonts w:cs="Arial"/>
              </w:rPr>
            </w:pPr>
            <w:r w:rsidRPr="00B93702">
              <w:rPr>
                <w:rFonts w:cs="Arial"/>
              </w:rPr>
              <w:t>NB-IoT</w:t>
            </w:r>
          </w:p>
        </w:tc>
        <w:tc>
          <w:tcPr>
            <w:tcW w:w="678" w:type="pct"/>
          </w:tcPr>
          <w:p w14:paraId="483CCCE5" w14:textId="77777777" w:rsidR="00DE05C9" w:rsidRPr="00B93702" w:rsidRDefault="00DE05C9" w:rsidP="00DE05C9">
            <w:pPr>
              <w:pStyle w:val="TAL"/>
            </w:pPr>
            <w:r w:rsidRPr="00B93702">
              <w:t>(TS 36.141)</w:t>
            </w:r>
          </w:p>
        </w:tc>
        <w:tc>
          <w:tcPr>
            <w:tcW w:w="710" w:type="pct"/>
          </w:tcPr>
          <w:p w14:paraId="5F8D3951" w14:textId="77777777" w:rsidR="00DE05C9" w:rsidRPr="00B93702" w:rsidRDefault="00DE05C9" w:rsidP="00DE05C9">
            <w:pPr>
              <w:pStyle w:val="TAL"/>
            </w:pPr>
            <w:r w:rsidRPr="00B93702">
              <w:t>(TS 36.141)</w:t>
            </w:r>
          </w:p>
        </w:tc>
        <w:tc>
          <w:tcPr>
            <w:tcW w:w="702" w:type="pct"/>
          </w:tcPr>
          <w:p w14:paraId="47DCC73F" w14:textId="77777777" w:rsidR="00DE05C9" w:rsidRPr="00B93702" w:rsidRDefault="00DE05C9" w:rsidP="00DE05C9">
            <w:pPr>
              <w:pStyle w:val="TAL"/>
            </w:pPr>
            <w:r w:rsidRPr="00B93702">
              <w:t>(TS 36.141)</w:t>
            </w:r>
          </w:p>
        </w:tc>
        <w:tc>
          <w:tcPr>
            <w:tcW w:w="698" w:type="pct"/>
          </w:tcPr>
          <w:p w14:paraId="7BD48829" w14:textId="77777777" w:rsidR="00DE05C9" w:rsidRPr="00B93702" w:rsidRDefault="00DE05C9" w:rsidP="00DE05C9">
            <w:pPr>
              <w:pStyle w:val="TAL"/>
            </w:pPr>
            <w:r w:rsidRPr="00B93702">
              <w:t>(TS 36.141)</w:t>
            </w:r>
          </w:p>
        </w:tc>
        <w:tc>
          <w:tcPr>
            <w:tcW w:w="698" w:type="pct"/>
          </w:tcPr>
          <w:p w14:paraId="237889A7" w14:textId="77777777" w:rsidR="00DE05C9" w:rsidRPr="00B93702" w:rsidRDefault="00DE05C9" w:rsidP="00DE05C9">
            <w:pPr>
              <w:pStyle w:val="TAL"/>
            </w:pPr>
            <w:r>
              <w:t>(TS 36.141)</w:t>
            </w:r>
          </w:p>
        </w:tc>
        <w:tc>
          <w:tcPr>
            <w:tcW w:w="698" w:type="pct"/>
          </w:tcPr>
          <w:p w14:paraId="62458FC7" w14:textId="77777777" w:rsidR="00DE05C9" w:rsidRPr="00B93702" w:rsidRDefault="00DE05C9" w:rsidP="00DE05C9">
            <w:pPr>
              <w:pStyle w:val="TAL"/>
            </w:pPr>
            <w:r>
              <w:t>(TS 36.141)</w:t>
            </w:r>
          </w:p>
        </w:tc>
      </w:tr>
      <w:tr w:rsidR="00DE05C9" w:rsidRPr="00B93702" w14:paraId="0DB15BC1" w14:textId="77777777" w:rsidTr="00905FAB">
        <w:trPr>
          <w:gridAfter w:val="1"/>
          <w:wAfter w:w="9" w:type="pct"/>
          <w:jc w:val="center"/>
        </w:trPr>
        <w:tc>
          <w:tcPr>
            <w:tcW w:w="807" w:type="pct"/>
          </w:tcPr>
          <w:p w14:paraId="03EE85A8" w14:textId="77777777" w:rsidR="00DE05C9" w:rsidRPr="00B93702" w:rsidRDefault="00DE05C9" w:rsidP="00DE05C9">
            <w:pPr>
              <w:pStyle w:val="TAL"/>
              <w:rPr>
                <w:rFonts w:cs="Arial"/>
              </w:rPr>
            </w:pPr>
            <w:r w:rsidRPr="00B93702">
              <w:rPr>
                <w:rFonts w:cs="Arial"/>
              </w:rPr>
              <w:t>NR</w:t>
            </w:r>
          </w:p>
        </w:tc>
        <w:tc>
          <w:tcPr>
            <w:tcW w:w="678" w:type="pct"/>
          </w:tcPr>
          <w:p w14:paraId="708A2C56" w14:textId="77777777" w:rsidR="00DE05C9" w:rsidRPr="00B93702" w:rsidRDefault="00DE05C9" w:rsidP="00DE05C9">
            <w:pPr>
              <w:pStyle w:val="TAL"/>
            </w:pPr>
            <w:r w:rsidRPr="00B93702">
              <w:t>(TS 38.141-1)</w:t>
            </w:r>
          </w:p>
        </w:tc>
        <w:tc>
          <w:tcPr>
            <w:tcW w:w="710" w:type="pct"/>
          </w:tcPr>
          <w:p w14:paraId="7FD3C2D1" w14:textId="77777777" w:rsidR="00DE05C9" w:rsidRPr="00B93702" w:rsidRDefault="00DE05C9" w:rsidP="00DE05C9">
            <w:pPr>
              <w:pStyle w:val="TAL"/>
            </w:pPr>
            <w:r w:rsidRPr="00B93702">
              <w:t>(TS 38.141-1)</w:t>
            </w:r>
          </w:p>
        </w:tc>
        <w:tc>
          <w:tcPr>
            <w:tcW w:w="702" w:type="pct"/>
          </w:tcPr>
          <w:p w14:paraId="79E5DB8F" w14:textId="77777777" w:rsidR="00DE05C9" w:rsidRPr="00B93702" w:rsidRDefault="00DE05C9" w:rsidP="00DE05C9">
            <w:pPr>
              <w:pStyle w:val="TAL"/>
            </w:pPr>
            <w:r w:rsidRPr="00B93702">
              <w:t>(TS 38.141-1)</w:t>
            </w:r>
          </w:p>
        </w:tc>
        <w:tc>
          <w:tcPr>
            <w:tcW w:w="698" w:type="pct"/>
          </w:tcPr>
          <w:p w14:paraId="02250519" w14:textId="77777777" w:rsidR="00DE05C9" w:rsidRPr="00B93702" w:rsidRDefault="00DE05C9" w:rsidP="00DE05C9">
            <w:pPr>
              <w:pStyle w:val="TAL"/>
            </w:pPr>
            <w:r w:rsidRPr="00B93702">
              <w:t>(TS 38.141-1)</w:t>
            </w:r>
          </w:p>
        </w:tc>
        <w:tc>
          <w:tcPr>
            <w:tcW w:w="698" w:type="pct"/>
          </w:tcPr>
          <w:p w14:paraId="61414534" w14:textId="77777777" w:rsidR="00DE05C9" w:rsidRPr="00B93702" w:rsidRDefault="00DE05C9" w:rsidP="00DE05C9">
            <w:pPr>
              <w:pStyle w:val="TAL"/>
            </w:pPr>
            <w:r>
              <w:t>(TS 38.141-1)</w:t>
            </w:r>
          </w:p>
        </w:tc>
        <w:tc>
          <w:tcPr>
            <w:tcW w:w="698" w:type="pct"/>
          </w:tcPr>
          <w:p w14:paraId="2008D3C8" w14:textId="77777777" w:rsidR="00DE05C9" w:rsidRPr="00B93702" w:rsidRDefault="00DE05C9" w:rsidP="00DE05C9">
            <w:pPr>
              <w:pStyle w:val="TAL"/>
            </w:pPr>
            <w:r>
              <w:t>(TS 38.141-1)</w:t>
            </w:r>
          </w:p>
        </w:tc>
      </w:tr>
      <w:tr w:rsidR="00DE05C9" w:rsidRPr="00B93702" w14:paraId="1F41F78F" w14:textId="77777777" w:rsidTr="00DE05C9">
        <w:trPr>
          <w:gridAfter w:val="1"/>
          <w:wAfter w:w="9" w:type="pct"/>
          <w:jc w:val="center"/>
        </w:trPr>
        <w:tc>
          <w:tcPr>
            <w:tcW w:w="807" w:type="pct"/>
          </w:tcPr>
          <w:p w14:paraId="6819A226" w14:textId="77777777" w:rsidR="00DE05C9" w:rsidRPr="00B93702" w:rsidRDefault="00DE05C9" w:rsidP="00DE05C9">
            <w:pPr>
              <w:pStyle w:val="TAL"/>
              <w:rPr>
                <w:rFonts w:cs="Arial"/>
              </w:rPr>
            </w:pPr>
            <w:r>
              <w:rPr>
                <w:rFonts w:cs="Arial"/>
              </w:rPr>
              <w:t>UTRA FDD</w:t>
            </w:r>
          </w:p>
        </w:tc>
        <w:tc>
          <w:tcPr>
            <w:tcW w:w="678" w:type="pct"/>
          </w:tcPr>
          <w:p w14:paraId="3A6E7DFF" w14:textId="77777777" w:rsidR="00DE05C9" w:rsidRPr="00B93702" w:rsidRDefault="00DE05C9" w:rsidP="00DE05C9">
            <w:pPr>
              <w:pStyle w:val="TAL"/>
            </w:pPr>
            <w:r>
              <w:t>N/A</w:t>
            </w:r>
          </w:p>
        </w:tc>
        <w:tc>
          <w:tcPr>
            <w:tcW w:w="710" w:type="pct"/>
          </w:tcPr>
          <w:p w14:paraId="3BE47295" w14:textId="77777777" w:rsidR="00DE05C9" w:rsidRPr="00B93702" w:rsidRDefault="00DE05C9" w:rsidP="00DE05C9">
            <w:pPr>
              <w:pStyle w:val="TAL"/>
            </w:pPr>
            <w:r>
              <w:t>N/A</w:t>
            </w:r>
          </w:p>
        </w:tc>
        <w:tc>
          <w:tcPr>
            <w:tcW w:w="702" w:type="pct"/>
          </w:tcPr>
          <w:p w14:paraId="460C9AE4" w14:textId="77777777" w:rsidR="00DE05C9" w:rsidRPr="00B93702" w:rsidRDefault="00DE05C9" w:rsidP="00DE05C9">
            <w:pPr>
              <w:pStyle w:val="TAL"/>
            </w:pPr>
            <w:r>
              <w:t>N/A</w:t>
            </w:r>
          </w:p>
        </w:tc>
        <w:tc>
          <w:tcPr>
            <w:tcW w:w="698" w:type="pct"/>
          </w:tcPr>
          <w:p w14:paraId="6C9EF1B8" w14:textId="77777777" w:rsidR="00DE05C9" w:rsidRPr="00B93702" w:rsidRDefault="00DE05C9" w:rsidP="00DE05C9">
            <w:pPr>
              <w:pStyle w:val="TAL"/>
            </w:pPr>
            <w:r>
              <w:t>N/A</w:t>
            </w:r>
          </w:p>
        </w:tc>
        <w:tc>
          <w:tcPr>
            <w:tcW w:w="698" w:type="pct"/>
          </w:tcPr>
          <w:p w14:paraId="28AC1855" w14:textId="77777777" w:rsidR="00DE05C9" w:rsidRDefault="00DE05C9" w:rsidP="00DE05C9">
            <w:pPr>
              <w:pStyle w:val="TAL"/>
            </w:pPr>
            <w:r>
              <w:rPr>
                <w:rFonts w:cs="Arial"/>
              </w:rPr>
              <w:t>N/A</w:t>
            </w:r>
          </w:p>
        </w:tc>
        <w:tc>
          <w:tcPr>
            <w:tcW w:w="698" w:type="pct"/>
          </w:tcPr>
          <w:p w14:paraId="6D2E2B59" w14:textId="77777777" w:rsidR="00DE05C9" w:rsidRDefault="00DE05C9" w:rsidP="00DE05C9">
            <w:pPr>
              <w:pStyle w:val="TAL"/>
            </w:pPr>
            <w:r>
              <w:rPr>
                <w:rFonts w:cs="Arial"/>
              </w:rPr>
              <w:t>(TS 25.141)</w:t>
            </w:r>
          </w:p>
        </w:tc>
      </w:tr>
      <w:tr w:rsidR="00DE05C9" w:rsidRPr="00B93702" w14:paraId="593E5DF9" w14:textId="77777777" w:rsidTr="00DE05C9">
        <w:trPr>
          <w:gridAfter w:val="1"/>
          <w:wAfter w:w="9" w:type="pct"/>
          <w:jc w:val="center"/>
        </w:trPr>
        <w:tc>
          <w:tcPr>
            <w:tcW w:w="807" w:type="pct"/>
          </w:tcPr>
          <w:p w14:paraId="40C2F71A" w14:textId="77777777" w:rsidR="00DE05C9" w:rsidRPr="00B93702" w:rsidRDefault="00DE05C9" w:rsidP="00DE05C9">
            <w:pPr>
              <w:pStyle w:val="TAL"/>
              <w:rPr>
                <w:rFonts w:cs="Arial"/>
              </w:rPr>
            </w:pPr>
            <w:r>
              <w:rPr>
                <w:rFonts w:cs="Arial"/>
              </w:rPr>
              <w:t>GSM/EDGE</w:t>
            </w:r>
          </w:p>
        </w:tc>
        <w:tc>
          <w:tcPr>
            <w:tcW w:w="678" w:type="pct"/>
          </w:tcPr>
          <w:p w14:paraId="128E653C" w14:textId="77777777" w:rsidR="00DE05C9" w:rsidRPr="00B93702" w:rsidRDefault="00DE05C9" w:rsidP="00DE05C9">
            <w:pPr>
              <w:pStyle w:val="TAL"/>
            </w:pPr>
            <w:r>
              <w:t>N/A</w:t>
            </w:r>
          </w:p>
        </w:tc>
        <w:tc>
          <w:tcPr>
            <w:tcW w:w="710" w:type="pct"/>
          </w:tcPr>
          <w:p w14:paraId="7BCE5887" w14:textId="77777777" w:rsidR="00DE05C9" w:rsidRPr="00B93702" w:rsidRDefault="00DE05C9" w:rsidP="00DE05C9">
            <w:pPr>
              <w:pStyle w:val="TAL"/>
            </w:pPr>
            <w:r>
              <w:t>N/A</w:t>
            </w:r>
          </w:p>
        </w:tc>
        <w:tc>
          <w:tcPr>
            <w:tcW w:w="702" w:type="pct"/>
          </w:tcPr>
          <w:p w14:paraId="362739EA" w14:textId="77777777" w:rsidR="00DE05C9" w:rsidRPr="00B93702" w:rsidRDefault="00DE05C9" w:rsidP="00DE05C9">
            <w:pPr>
              <w:pStyle w:val="TAL"/>
            </w:pPr>
            <w:r>
              <w:t>N/A</w:t>
            </w:r>
          </w:p>
        </w:tc>
        <w:tc>
          <w:tcPr>
            <w:tcW w:w="698" w:type="pct"/>
          </w:tcPr>
          <w:p w14:paraId="19E59E0D" w14:textId="77777777" w:rsidR="00DE05C9" w:rsidRPr="00B93702" w:rsidRDefault="00DE05C9" w:rsidP="00DE05C9">
            <w:pPr>
              <w:pStyle w:val="TAL"/>
            </w:pPr>
            <w:r>
              <w:t>N/A</w:t>
            </w:r>
          </w:p>
        </w:tc>
        <w:tc>
          <w:tcPr>
            <w:tcW w:w="698" w:type="pct"/>
          </w:tcPr>
          <w:p w14:paraId="18ED1C9C" w14:textId="77777777" w:rsidR="00DE05C9" w:rsidRDefault="00DE05C9" w:rsidP="00DE05C9">
            <w:pPr>
              <w:pStyle w:val="TAL"/>
            </w:pPr>
            <w:r>
              <w:rPr>
                <w:rFonts w:cs="Arial"/>
              </w:rPr>
              <w:t>TC4b</w:t>
            </w:r>
          </w:p>
        </w:tc>
        <w:tc>
          <w:tcPr>
            <w:tcW w:w="698" w:type="pct"/>
          </w:tcPr>
          <w:p w14:paraId="5B6F55E0" w14:textId="77777777" w:rsidR="00DE05C9" w:rsidRDefault="00DE05C9" w:rsidP="00DE05C9">
            <w:pPr>
              <w:pStyle w:val="TAL"/>
            </w:pPr>
            <w:r>
              <w:rPr>
                <w:rFonts w:cs="Arial"/>
              </w:rPr>
              <w:t>N/A</w:t>
            </w:r>
          </w:p>
        </w:tc>
      </w:tr>
      <w:tr w:rsidR="00DE05C9" w:rsidRPr="00B93702" w14:paraId="5B47B078" w14:textId="77777777" w:rsidTr="00905FAB">
        <w:trPr>
          <w:gridAfter w:val="1"/>
          <w:wAfter w:w="9" w:type="pct"/>
          <w:jc w:val="center"/>
        </w:trPr>
        <w:tc>
          <w:tcPr>
            <w:tcW w:w="807" w:type="pct"/>
            <w:vAlign w:val="center"/>
          </w:tcPr>
          <w:p w14:paraId="48A7ED00" w14:textId="77777777" w:rsidR="00DE05C9" w:rsidRPr="00B93702" w:rsidRDefault="00DE05C9" w:rsidP="00DE05C9">
            <w:pPr>
              <w:pStyle w:val="TAL"/>
              <w:ind w:left="14"/>
              <w:rPr>
                <w:rFonts w:cs="Arial"/>
                <w:b/>
              </w:rPr>
            </w:pPr>
            <w:r w:rsidRPr="00B93702">
              <w:rPr>
                <w:rFonts w:cs="Arial"/>
                <w:b/>
              </w:rPr>
              <w:t>6.4 Transmit ON/OFF power</w:t>
            </w:r>
          </w:p>
        </w:tc>
        <w:tc>
          <w:tcPr>
            <w:tcW w:w="678" w:type="pct"/>
          </w:tcPr>
          <w:p w14:paraId="6D3C0724" w14:textId="77777777" w:rsidR="00DE05C9" w:rsidRPr="00B93702" w:rsidRDefault="00DE05C9" w:rsidP="00DE05C9">
            <w:pPr>
              <w:pStyle w:val="TAL"/>
            </w:pPr>
            <w:r w:rsidRPr="00B93702">
              <w:t xml:space="preserve">- </w:t>
            </w:r>
          </w:p>
        </w:tc>
        <w:tc>
          <w:tcPr>
            <w:tcW w:w="710" w:type="pct"/>
          </w:tcPr>
          <w:p w14:paraId="32EAF0BB" w14:textId="77777777" w:rsidR="00DE05C9" w:rsidRPr="00B93702" w:rsidRDefault="00DE05C9" w:rsidP="00DE05C9">
            <w:pPr>
              <w:pStyle w:val="TAL"/>
            </w:pPr>
            <w:r w:rsidRPr="00B93702">
              <w:t>-</w:t>
            </w:r>
          </w:p>
        </w:tc>
        <w:tc>
          <w:tcPr>
            <w:tcW w:w="702" w:type="pct"/>
          </w:tcPr>
          <w:p w14:paraId="7A220B20" w14:textId="77777777" w:rsidR="00DE05C9" w:rsidRPr="00B93702" w:rsidRDefault="00DE05C9" w:rsidP="00DE05C9">
            <w:pPr>
              <w:pStyle w:val="TAL"/>
            </w:pPr>
            <w:r w:rsidRPr="00B93702">
              <w:t>-</w:t>
            </w:r>
          </w:p>
        </w:tc>
        <w:tc>
          <w:tcPr>
            <w:tcW w:w="698" w:type="pct"/>
          </w:tcPr>
          <w:p w14:paraId="0711B8A0" w14:textId="77777777" w:rsidR="00DE05C9" w:rsidRPr="00B93702" w:rsidRDefault="00DE05C9" w:rsidP="00DE05C9">
            <w:pPr>
              <w:pStyle w:val="TAL"/>
            </w:pPr>
            <w:r w:rsidRPr="00B93702">
              <w:t>-</w:t>
            </w:r>
          </w:p>
        </w:tc>
        <w:tc>
          <w:tcPr>
            <w:tcW w:w="698" w:type="pct"/>
          </w:tcPr>
          <w:p w14:paraId="4DE4781D" w14:textId="77777777" w:rsidR="00DE05C9" w:rsidRPr="00B93702" w:rsidRDefault="00DE05C9" w:rsidP="00DE05C9">
            <w:pPr>
              <w:pStyle w:val="TAL"/>
            </w:pPr>
            <w:r>
              <w:t>-</w:t>
            </w:r>
          </w:p>
        </w:tc>
        <w:tc>
          <w:tcPr>
            <w:tcW w:w="698" w:type="pct"/>
          </w:tcPr>
          <w:p w14:paraId="50E0CDE5" w14:textId="77777777" w:rsidR="00DE05C9" w:rsidRPr="00B93702" w:rsidRDefault="00DE05C9" w:rsidP="00DE05C9">
            <w:pPr>
              <w:pStyle w:val="TAL"/>
            </w:pPr>
            <w:r>
              <w:t>-</w:t>
            </w:r>
          </w:p>
        </w:tc>
      </w:tr>
      <w:tr w:rsidR="00DE05C9" w:rsidRPr="00B93702" w14:paraId="636FB334" w14:textId="77777777" w:rsidTr="00905FAB">
        <w:trPr>
          <w:gridAfter w:val="1"/>
          <w:wAfter w:w="9" w:type="pct"/>
          <w:jc w:val="center"/>
        </w:trPr>
        <w:tc>
          <w:tcPr>
            <w:tcW w:w="807" w:type="pct"/>
            <w:vAlign w:val="center"/>
          </w:tcPr>
          <w:p w14:paraId="6849C31C" w14:textId="77777777" w:rsidR="00DE05C9" w:rsidRPr="00B93702" w:rsidRDefault="00DE05C9" w:rsidP="00DE05C9">
            <w:pPr>
              <w:pStyle w:val="TAL"/>
              <w:ind w:left="14"/>
              <w:rPr>
                <w:rFonts w:cs="Arial"/>
              </w:rPr>
            </w:pPr>
            <w:r w:rsidRPr="00B93702">
              <w:rPr>
                <w:rFonts w:cs="Arial"/>
              </w:rPr>
              <w:t>Transmitter OFF power</w:t>
            </w:r>
          </w:p>
        </w:tc>
        <w:tc>
          <w:tcPr>
            <w:tcW w:w="678" w:type="pct"/>
          </w:tcPr>
          <w:p w14:paraId="70CEE901" w14:textId="77777777" w:rsidR="00DE05C9" w:rsidRPr="00B93702" w:rsidRDefault="00DE05C9" w:rsidP="00DE05C9">
            <w:pPr>
              <w:pStyle w:val="TAL"/>
            </w:pPr>
            <w:r w:rsidRPr="00B93702">
              <w:t>N/A</w:t>
            </w:r>
          </w:p>
        </w:tc>
        <w:tc>
          <w:tcPr>
            <w:tcW w:w="710" w:type="pct"/>
          </w:tcPr>
          <w:p w14:paraId="4CCDB16A" w14:textId="77777777" w:rsidR="00DE05C9" w:rsidRPr="00B93702" w:rsidRDefault="00DE05C9" w:rsidP="00DE05C9">
            <w:pPr>
              <w:pStyle w:val="TAL"/>
              <w:rPr>
                <w:lang w:val="sv-SE"/>
              </w:rPr>
            </w:pPr>
            <w:r w:rsidRPr="00B93702">
              <w:rPr>
                <w:lang w:val="sv-SE"/>
              </w:rPr>
              <w:t>C: TC21</w:t>
            </w:r>
          </w:p>
          <w:p w14:paraId="0A1C18A3" w14:textId="77777777" w:rsidR="00DE05C9" w:rsidRPr="00B93702" w:rsidRDefault="00DE05C9" w:rsidP="00DE05C9">
            <w:pPr>
              <w:pStyle w:val="TAL"/>
              <w:rPr>
                <w:lang w:val="sv-SE"/>
              </w:rPr>
            </w:pPr>
            <w:r w:rsidRPr="00B93702">
              <w:rPr>
                <w:lang w:val="sv-SE"/>
              </w:rPr>
              <w:t>CNC: NTC21</w:t>
            </w:r>
          </w:p>
        </w:tc>
        <w:tc>
          <w:tcPr>
            <w:tcW w:w="702" w:type="pct"/>
          </w:tcPr>
          <w:p w14:paraId="72E9D29E" w14:textId="77777777" w:rsidR="00DE05C9" w:rsidRPr="00B93702" w:rsidRDefault="00DE05C9" w:rsidP="00DE05C9">
            <w:pPr>
              <w:pStyle w:val="TAL"/>
            </w:pPr>
            <w:r w:rsidRPr="00B93702">
              <w:t>N/A</w:t>
            </w:r>
          </w:p>
        </w:tc>
        <w:tc>
          <w:tcPr>
            <w:tcW w:w="698" w:type="pct"/>
          </w:tcPr>
          <w:p w14:paraId="0F41FA74" w14:textId="77777777" w:rsidR="00DE05C9" w:rsidRPr="00B93702" w:rsidRDefault="00DE05C9" w:rsidP="00DE05C9">
            <w:pPr>
              <w:pStyle w:val="TAL"/>
              <w:rPr>
                <w:lang w:val="sv-SE"/>
              </w:rPr>
            </w:pPr>
            <w:r w:rsidRPr="00B93702">
              <w:rPr>
                <w:lang w:val="sv-SE"/>
              </w:rPr>
              <w:t>C: TC22</w:t>
            </w:r>
          </w:p>
        </w:tc>
        <w:tc>
          <w:tcPr>
            <w:tcW w:w="698" w:type="pct"/>
          </w:tcPr>
          <w:p w14:paraId="7131DBC6" w14:textId="77777777" w:rsidR="00DE05C9" w:rsidRPr="00B93702" w:rsidRDefault="00DE05C9" w:rsidP="00DE05C9">
            <w:pPr>
              <w:pStyle w:val="TAL"/>
              <w:rPr>
                <w:lang w:val="sv-SE"/>
              </w:rPr>
            </w:pPr>
            <w:r>
              <w:t>N/A</w:t>
            </w:r>
          </w:p>
        </w:tc>
        <w:tc>
          <w:tcPr>
            <w:tcW w:w="698" w:type="pct"/>
          </w:tcPr>
          <w:p w14:paraId="20C93E82" w14:textId="77777777" w:rsidR="00DE05C9" w:rsidRPr="00B93702" w:rsidRDefault="00DE05C9" w:rsidP="00DE05C9">
            <w:pPr>
              <w:pStyle w:val="TAL"/>
              <w:rPr>
                <w:lang w:val="sv-SE"/>
              </w:rPr>
            </w:pPr>
            <w:r>
              <w:t>N/A</w:t>
            </w:r>
          </w:p>
        </w:tc>
      </w:tr>
      <w:tr w:rsidR="00DE05C9" w:rsidRPr="00B93702" w14:paraId="2084770F" w14:textId="77777777" w:rsidTr="00905FAB">
        <w:trPr>
          <w:gridAfter w:val="1"/>
          <w:wAfter w:w="9" w:type="pct"/>
          <w:jc w:val="center"/>
        </w:trPr>
        <w:tc>
          <w:tcPr>
            <w:tcW w:w="807" w:type="pct"/>
            <w:vAlign w:val="center"/>
          </w:tcPr>
          <w:p w14:paraId="4F3AB1A6" w14:textId="77777777" w:rsidR="00DE05C9" w:rsidRPr="00B93702" w:rsidRDefault="00DE05C9" w:rsidP="00DE05C9">
            <w:pPr>
              <w:pStyle w:val="TAL"/>
              <w:ind w:left="14"/>
              <w:rPr>
                <w:rFonts w:cs="Arial"/>
              </w:rPr>
            </w:pPr>
            <w:r w:rsidRPr="00B93702">
              <w:rPr>
                <w:rFonts w:cs="Arial"/>
              </w:rPr>
              <w:t>Transmitter transient period</w:t>
            </w:r>
          </w:p>
        </w:tc>
        <w:tc>
          <w:tcPr>
            <w:tcW w:w="678" w:type="pct"/>
          </w:tcPr>
          <w:p w14:paraId="19BE0C64" w14:textId="77777777" w:rsidR="00DE05C9" w:rsidRPr="00B93702" w:rsidRDefault="00DE05C9" w:rsidP="00DE05C9">
            <w:pPr>
              <w:pStyle w:val="TAL"/>
            </w:pPr>
            <w:r w:rsidRPr="00B93702">
              <w:t>N/A</w:t>
            </w:r>
          </w:p>
        </w:tc>
        <w:tc>
          <w:tcPr>
            <w:tcW w:w="710" w:type="pct"/>
          </w:tcPr>
          <w:p w14:paraId="2AEE1F10" w14:textId="77777777" w:rsidR="00DE05C9" w:rsidRPr="00B93702" w:rsidRDefault="00DE05C9" w:rsidP="00DE05C9">
            <w:pPr>
              <w:pStyle w:val="TAL"/>
              <w:rPr>
                <w:lang w:val="sv-SE"/>
              </w:rPr>
            </w:pPr>
            <w:r w:rsidRPr="00B93702">
              <w:rPr>
                <w:lang w:val="sv-SE"/>
              </w:rPr>
              <w:t>C: TC21</w:t>
            </w:r>
          </w:p>
          <w:p w14:paraId="0C2A6E46" w14:textId="77777777" w:rsidR="00DE05C9" w:rsidRPr="00B93702" w:rsidRDefault="00DE05C9" w:rsidP="00DE05C9">
            <w:pPr>
              <w:pStyle w:val="TAL"/>
              <w:rPr>
                <w:lang w:val="sv-SE"/>
              </w:rPr>
            </w:pPr>
            <w:r w:rsidRPr="00B93702">
              <w:rPr>
                <w:lang w:val="sv-SE"/>
              </w:rPr>
              <w:t>CNC: NTC21</w:t>
            </w:r>
          </w:p>
        </w:tc>
        <w:tc>
          <w:tcPr>
            <w:tcW w:w="702" w:type="pct"/>
          </w:tcPr>
          <w:p w14:paraId="52D53584" w14:textId="77777777" w:rsidR="00DE05C9" w:rsidRPr="00B93702" w:rsidRDefault="00DE05C9" w:rsidP="00DE05C9">
            <w:pPr>
              <w:pStyle w:val="TAL"/>
            </w:pPr>
            <w:r w:rsidRPr="00B93702">
              <w:t>N/A</w:t>
            </w:r>
          </w:p>
        </w:tc>
        <w:tc>
          <w:tcPr>
            <w:tcW w:w="698" w:type="pct"/>
          </w:tcPr>
          <w:p w14:paraId="5872EABC" w14:textId="77777777" w:rsidR="00DE05C9" w:rsidRPr="00B93702" w:rsidRDefault="00DE05C9" w:rsidP="00DE05C9">
            <w:pPr>
              <w:pStyle w:val="TAL"/>
              <w:rPr>
                <w:lang w:val="sv-SE"/>
              </w:rPr>
            </w:pPr>
            <w:r w:rsidRPr="00B93702">
              <w:rPr>
                <w:lang w:val="sv-SE"/>
              </w:rPr>
              <w:t>C: TC22</w:t>
            </w:r>
          </w:p>
        </w:tc>
        <w:tc>
          <w:tcPr>
            <w:tcW w:w="698" w:type="pct"/>
          </w:tcPr>
          <w:p w14:paraId="4BA409B6" w14:textId="77777777" w:rsidR="00DE05C9" w:rsidRPr="00B93702" w:rsidRDefault="00DE05C9" w:rsidP="00DE05C9">
            <w:pPr>
              <w:pStyle w:val="TAL"/>
              <w:rPr>
                <w:lang w:val="sv-SE"/>
              </w:rPr>
            </w:pPr>
            <w:r>
              <w:t>N/A</w:t>
            </w:r>
          </w:p>
        </w:tc>
        <w:tc>
          <w:tcPr>
            <w:tcW w:w="698" w:type="pct"/>
          </w:tcPr>
          <w:p w14:paraId="6F1555AB" w14:textId="77777777" w:rsidR="00DE05C9" w:rsidRPr="00B93702" w:rsidRDefault="00DE05C9" w:rsidP="00DE05C9">
            <w:pPr>
              <w:pStyle w:val="TAL"/>
              <w:rPr>
                <w:lang w:val="sv-SE"/>
              </w:rPr>
            </w:pPr>
            <w:r>
              <w:t>N/A</w:t>
            </w:r>
          </w:p>
        </w:tc>
      </w:tr>
      <w:tr w:rsidR="00DE05C9" w:rsidRPr="00B93702" w14:paraId="3DC1812B" w14:textId="77777777" w:rsidTr="00905FAB">
        <w:trPr>
          <w:gridAfter w:val="1"/>
          <w:wAfter w:w="9" w:type="pct"/>
          <w:jc w:val="center"/>
        </w:trPr>
        <w:tc>
          <w:tcPr>
            <w:tcW w:w="807" w:type="pct"/>
            <w:vAlign w:val="center"/>
          </w:tcPr>
          <w:p w14:paraId="14D850B2" w14:textId="77777777" w:rsidR="00DE05C9" w:rsidRPr="00B93702" w:rsidRDefault="00DE05C9" w:rsidP="00DE05C9">
            <w:pPr>
              <w:pStyle w:val="TAL"/>
              <w:ind w:left="14"/>
              <w:rPr>
                <w:rFonts w:cs="Arial"/>
                <w:b/>
              </w:rPr>
            </w:pPr>
            <w:r w:rsidRPr="00B93702">
              <w:rPr>
                <w:rFonts w:cs="Arial"/>
                <w:b/>
              </w:rPr>
              <w:t>6.5 Transmitted signal quality</w:t>
            </w:r>
          </w:p>
        </w:tc>
        <w:tc>
          <w:tcPr>
            <w:tcW w:w="678" w:type="pct"/>
          </w:tcPr>
          <w:p w14:paraId="499C72C3" w14:textId="77777777" w:rsidR="00DE05C9" w:rsidRPr="00B93702" w:rsidRDefault="00DE05C9" w:rsidP="00DE05C9">
            <w:pPr>
              <w:pStyle w:val="TAL"/>
            </w:pPr>
            <w:r w:rsidRPr="00B93702">
              <w:t xml:space="preserve">- </w:t>
            </w:r>
          </w:p>
        </w:tc>
        <w:tc>
          <w:tcPr>
            <w:tcW w:w="710" w:type="pct"/>
          </w:tcPr>
          <w:p w14:paraId="11EB823A" w14:textId="77777777" w:rsidR="00DE05C9" w:rsidRPr="00B93702" w:rsidRDefault="00DE05C9" w:rsidP="00DE05C9">
            <w:pPr>
              <w:pStyle w:val="TAL"/>
            </w:pPr>
            <w:r w:rsidRPr="00B93702">
              <w:t>-</w:t>
            </w:r>
          </w:p>
        </w:tc>
        <w:tc>
          <w:tcPr>
            <w:tcW w:w="702" w:type="pct"/>
          </w:tcPr>
          <w:p w14:paraId="12EFA751" w14:textId="77777777" w:rsidR="00DE05C9" w:rsidRPr="00B93702" w:rsidRDefault="00DE05C9" w:rsidP="00DE05C9">
            <w:pPr>
              <w:pStyle w:val="TAL"/>
            </w:pPr>
            <w:r w:rsidRPr="00B93702">
              <w:t>-</w:t>
            </w:r>
          </w:p>
        </w:tc>
        <w:tc>
          <w:tcPr>
            <w:tcW w:w="698" w:type="pct"/>
          </w:tcPr>
          <w:p w14:paraId="0EF28367" w14:textId="77777777" w:rsidR="00DE05C9" w:rsidRPr="00B93702" w:rsidRDefault="00DE05C9" w:rsidP="00DE05C9">
            <w:pPr>
              <w:pStyle w:val="TAL"/>
            </w:pPr>
            <w:r w:rsidRPr="00B93702">
              <w:t>-</w:t>
            </w:r>
          </w:p>
        </w:tc>
        <w:tc>
          <w:tcPr>
            <w:tcW w:w="698" w:type="pct"/>
          </w:tcPr>
          <w:p w14:paraId="08A7CA02" w14:textId="77777777" w:rsidR="00DE05C9" w:rsidRPr="00B93702" w:rsidRDefault="00DE05C9" w:rsidP="00DE05C9">
            <w:pPr>
              <w:pStyle w:val="TAL"/>
            </w:pPr>
            <w:r>
              <w:t>-</w:t>
            </w:r>
          </w:p>
        </w:tc>
        <w:tc>
          <w:tcPr>
            <w:tcW w:w="698" w:type="pct"/>
          </w:tcPr>
          <w:p w14:paraId="27FD5C0F" w14:textId="77777777" w:rsidR="00DE05C9" w:rsidRPr="00B93702" w:rsidRDefault="00DE05C9" w:rsidP="00DE05C9">
            <w:pPr>
              <w:pStyle w:val="TAL"/>
            </w:pPr>
            <w:r>
              <w:t>-</w:t>
            </w:r>
          </w:p>
        </w:tc>
      </w:tr>
      <w:tr w:rsidR="00DE05C9" w:rsidRPr="00B93702" w14:paraId="1E0068D4" w14:textId="77777777" w:rsidTr="00905FAB">
        <w:trPr>
          <w:gridAfter w:val="1"/>
          <w:wAfter w:w="9" w:type="pct"/>
          <w:jc w:val="center"/>
        </w:trPr>
        <w:tc>
          <w:tcPr>
            <w:tcW w:w="807" w:type="pct"/>
            <w:vAlign w:val="center"/>
          </w:tcPr>
          <w:p w14:paraId="438520AB" w14:textId="77777777" w:rsidR="00DE05C9" w:rsidRPr="00B93702" w:rsidRDefault="00DE05C9" w:rsidP="00DE05C9">
            <w:pPr>
              <w:pStyle w:val="TAL"/>
              <w:ind w:left="14"/>
              <w:rPr>
                <w:rFonts w:cs="Arial"/>
                <w:b/>
              </w:rPr>
            </w:pPr>
            <w:r w:rsidRPr="00B93702">
              <w:rPr>
                <w:rFonts w:cs="Arial"/>
                <w:b/>
              </w:rPr>
              <w:t>6.5.1 Modulation quality</w:t>
            </w:r>
          </w:p>
        </w:tc>
        <w:tc>
          <w:tcPr>
            <w:tcW w:w="678" w:type="pct"/>
          </w:tcPr>
          <w:p w14:paraId="654315FD" w14:textId="77777777" w:rsidR="00DE05C9" w:rsidRPr="00B93702" w:rsidRDefault="00DE05C9" w:rsidP="00DE05C9">
            <w:pPr>
              <w:pStyle w:val="TAL"/>
            </w:pPr>
            <w:r w:rsidRPr="00B93702">
              <w:t xml:space="preserve">- </w:t>
            </w:r>
          </w:p>
        </w:tc>
        <w:tc>
          <w:tcPr>
            <w:tcW w:w="710" w:type="pct"/>
          </w:tcPr>
          <w:p w14:paraId="59AF6AE4" w14:textId="77777777" w:rsidR="00DE05C9" w:rsidRPr="00B93702" w:rsidRDefault="00DE05C9" w:rsidP="00DE05C9">
            <w:pPr>
              <w:pStyle w:val="TAL"/>
            </w:pPr>
            <w:r w:rsidRPr="00B93702">
              <w:t>-</w:t>
            </w:r>
          </w:p>
        </w:tc>
        <w:tc>
          <w:tcPr>
            <w:tcW w:w="702" w:type="pct"/>
          </w:tcPr>
          <w:p w14:paraId="39A4A0D1" w14:textId="77777777" w:rsidR="00DE05C9" w:rsidRPr="00B93702" w:rsidRDefault="00DE05C9" w:rsidP="00DE05C9">
            <w:pPr>
              <w:pStyle w:val="TAL"/>
            </w:pPr>
            <w:r w:rsidRPr="00B93702">
              <w:t>-</w:t>
            </w:r>
          </w:p>
        </w:tc>
        <w:tc>
          <w:tcPr>
            <w:tcW w:w="698" w:type="pct"/>
          </w:tcPr>
          <w:p w14:paraId="7BBA52A8" w14:textId="77777777" w:rsidR="00DE05C9" w:rsidRPr="00B93702" w:rsidRDefault="00DE05C9" w:rsidP="00DE05C9">
            <w:pPr>
              <w:pStyle w:val="TAL"/>
            </w:pPr>
            <w:r w:rsidRPr="00B93702">
              <w:t>-</w:t>
            </w:r>
          </w:p>
        </w:tc>
        <w:tc>
          <w:tcPr>
            <w:tcW w:w="698" w:type="pct"/>
          </w:tcPr>
          <w:p w14:paraId="3601E3FA" w14:textId="77777777" w:rsidR="00DE05C9" w:rsidRPr="00B93702" w:rsidRDefault="00DE05C9" w:rsidP="00DE05C9">
            <w:pPr>
              <w:pStyle w:val="TAL"/>
            </w:pPr>
            <w:r>
              <w:t>-</w:t>
            </w:r>
          </w:p>
        </w:tc>
        <w:tc>
          <w:tcPr>
            <w:tcW w:w="698" w:type="pct"/>
          </w:tcPr>
          <w:p w14:paraId="0193CBDC" w14:textId="77777777" w:rsidR="00DE05C9" w:rsidRPr="00B93702" w:rsidRDefault="00DE05C9" w:rsidP="00DE05C9">
            <w:pPr>
              <w:pStyle w:val="TAL"/>
            </w:pPr>
            <w:r>
              <w:t>-</w:t>
            </w:r>
          </w:p>
        </w:tc>
      </w:tr>
      <w:tr w:rsidR="00DE05C9" w:rsidRPr="00B93702" w14:paraId="3CB33F26" w14:textId="77777777" w:rsidTr="00905FAB">
        <w:trPr>
          <w:gridAfter w:val="1"/>
          <w:wAfter w:w="9" w:type="pct"/>
          <w:jc w:val="center"/>
        </w:trPr>
        <w:tc>
          <w:tcPr>
            <w:tcW w:w="807" w:type="pct"/>
            <w:vAlign w:val="center"/>
          </w:tcPr>
          <w:p w14:paraId="10C23F72" w14:textId="77777777" w:rsidR="00DE05C9" w:rsidRPr="00B93702" w:rsidRDefault="00DE05C9" w:rsidP="00DE05C9">
            <w:pPr>
              <w:pStyle w:val="TAL"/>
              <w:ind w:left="14"/>
              <w:rPr>
                <w:rFonts w:cs="Arial"/>
              </w:rPr>
            </w:pPr>
            <w:r w:rsidRPr="00B93702">
              <w:rPr>
                <w:rFonts w:cs="Arial"/>
              </w:rPr>
              <w:t>E-UTRA</w:t>
            </w:r>
          </w:p>
        </w:tc>
        <w:tc>
          <w:tcPr>
            <w:tcW w:w="678" w:type="pct"/>
          </w:tcPr>
          <w:p w14:paraId="0708C0C3" w14:textId="77777777" w:rsidR="00DE05C9" w:rsidRPr="00B93702" w:rsidRDefault="00DE05C9" w:rsidP="00DE05C9">
            <w:pPr>
              <w:pStyle w:val="TAL"/>
              <w:rPr>
                <w:lang w:val="sv-SE"/>
              </w:rPr>
            </w:pPr>
            <w:r w:rsidRPr="00B93702">
              <w:rPr>
                <w:lang w:val="sv-SE"/>
              </w:rPr>
              <w:t>C: TC21</w:t>
            </w:r>
          </w:p>
          <w:p w14:paraId="75D7A77B" w14:textId="77777777" w:rsidR="00DE05C9" w:rsidRPr="00B93702" w:rsidRDefault="00DE05C9" w:rsidP="00DE05C9">
            <w:pPr>
              <w:pStyle w:val="TAL"/>
              <w:rPr>
                <w:lang w:val="sv-SE"/>
              </w:rPr>
            </w:pPr>
            <w:r w:rsidRPr="00B93702">
              <w:rPr>
                <w:lang w:val="sv-SE"/>
              </w:rPr>
              <w:t>NI, NG: (Note 4)</w:t>
            </w:r>
          </w:p>
          <w:p w14:paraId="6D410970" w14:textId="77777777" w:rsidR="00DE05C9" w:rsidRPr="00B93702" w:rsidRDefault="00DE05C9" w:rsidP="00DE05C9">
            <w:pPr>
              <w:pStyle w:val="TAL"/>
              <w:rPr>
                <w:lang w:val="en-US"/>
              </w:rPr>
            </w:pPr>
            <w:r w:rsidRPr="00B93702">
              <w:rPr>
                <w:lang w:val="en-US"/>
              </w:rPr>
              <w:t>CNC: TC21</w:t>
            </w:r>
          </w:p>
          <w:p w14:paraId="7313F78F" w14:textId="77777777" w:rsidR="00DE05C9" w:rsidRPr="00B93702" w:rsidRDefault="00DE05C9" w:rsidP="00DE05C9">
            <w:pPr>
              <w:pStyle w:val="TAL"/>
              <w:rPr>
                <w:lang w:val="en-US"/>
              </w:rPr>
            </w:pPr>
            <w:r w:rsidRPr="00B93702">
              <w:rPr>
                <w:lang w:val="en-US"/>
              </w:rPr>
              <w:t>NCNI, NCNG: (Note 4)</w:t>
            </w:r>
          </w:p>
          <w:p w14:paraId="600D1C1D" w14:textId="77777777" w:rsidR="00DE05C9" w:rsidRPr="00B93702" w:rsidRDefault="00DE05C9" w:rsidP="00DE05C9">
            <w:pPr>
              <w:pStyle w:val="TAL"/>
              <w:rPr>
                <w:lang w:val="en-US"/>
              </w:rPr>
            </w:pPr>
            <w:r w:rsidRPr="00B93702">
              <w:rPr>
                <w:lang w:val="en-US"/>
              </w:rPr>
              <w:t>C/NC: NTC21, TC21</w:t>
            </w:r>
          </w:p>
          <w:p w14:paraId="71FC656A" w14:textId="77777777" w:rsidR="00DE05C9" w:rsidRPr="00B93702" w:rsidRDefault="00DE05C9" w:rsidP="00DE05C9">
            <w:pPr>
              <w:pStyle w:val="TAL"/>
              <w:rPr>
                <w:lang w:val="en-US"/>
              </w:rPr>
            </w:pPr>
            <w:r w:rsidRPr="00B93702">
              <w:rPr>
                <w:lang w:val="en-US"/>
              </w:rPr>
              <w:t>C/NCNI, C/NCNG: (Note 4)</w:t>
            </w:r>
          </w:p>
        </w:tc>
        <w:tc>
          <w:tcPr>
            <w:tcW w:w="710" w:type="pct"/>
          </w:tcPr>
          <w:p w14:paraId="7ACB8E63" w14:textId="77777777" w:rsidR="00DE05C9" w:rsidRPr="00B93702" w:rsidRDefault="00DE05C9" w:rsidP="00DE05C9">
            <w:pPr>
              <w:pStyle w:val="TAL"/>
              <w:rPr>
                <w:lang w:val="sv-SE"/>
              </w:rPr>
            </w:pPr>
            <w:r w:rsidRPr="00B93702">
              <w:rPr>
                <w:lang w:val="sv-SE"/>
              </w:rPr>
              <w:t>C: TC21</w:t>
            </w:r>
          </w:p>
          <w:p w14:paraId="6E2267F8" w14:textId="77777777" w:rsidR="00DE05C9" w:rsidRPr="00B93702" w:rsidRDefault="00DE05C9" w:rsidP="00DE05C9">
            <w:pPr>
              <w:pStyle w:val="TAL"/>
              <w:rPr>
                <w:lang w:val="sv-SE"/>
              </w:rPr>
            </w:pPr>
            <w:r w:rsidRPr="00B93702">
              <w:rPr>
                <w:lang w:val="sv-SE"/>
              </w:rPr>
              <w:t>NI, NG: (Note 4)</w:t>
            </w:r>
          </w:p>
          <w:p w14:paraId="38FB869C" w14:textId="77777777" w:rsidR="00DE05C9" w:rsidRPr="00B93702" w:rsidRDefault="00DE05C9" w:rsidP="00DE05C9">
            <w:pPr>
              <w:pStyle w:val="TAL"/>
              <w:rPr>
                <w:lang w:val="en-US"/>
              </w:rPr>
            </w:pPr>
            <w:r w:rsidRPr="00B93702">
              <w:rPr>
                <w:lang w:val="en-US"/>
              </w:rPr>
              <w:t>CNC: TC21</w:t>
            </w:r>
          </w:p>
          <w:p w14:paraId="2467EFB5" w14:textId="77777777" w:rsidR="00DE05C9" w:rsidRPr="00B93702" w:rsidRDefault="00DE05C9" w:rsidP="00DE05C9">
            <w:pPr>
              <w:pStyle w:val="TAL"/>
              <w:rPr>
                <w:lang w:val="en-US"/>
              </w:rPr>
            </w:pPr>
            <w:r w:rsidRPr="00B93702">
              <w:rPr>
                <w:lang w:val="en-US"/>
              </w:rPr>
              <w:t>NCNI, NCNG: (Note 4)</w:t>
            </w:r>
          </w:p>
          <w:p w14:paraId="4263AED9" w14:textId="77777777" w:rsidR="00DE05C9" w:rsidRPr="00B93702" w:rsidRDefault="00DE05C9" w:rsidP="00DE05C9">
            <w:pPr>
              <w:pStyle w:val="TAL"/>
              <w:rPr>
                <w:lang w:val="en-US"/>
              </w:rPr>
            </w:pPr>
            <w:r w:rsidRPr="00B93702">
              <w:rPr>
                <w:lang w:val="en-US"/>
              </w:rPr>
              <w:t>C/NC: NTC21, TC21</w:t>
            </w:r>
          </w:p>
          <w:p w14:paraId="0537883D" w14:textId="77777777" w:rsidR="00DE05C9" w:rsidRPr="00B93702" w:rsidRDefault="00DE05C9" w:rsidP="00DE05C9">
            <w:pPr>
              <w:pStyle w:val="TAL"/>
              <w:rPr>
                <w:lang w:val="en-US"/>
              </w:rPr>
            </w:pPr>
            <w:r w:rsidRPr="00B93702">
              <w:rPr>
                <w:lang w:val="en-US"/>
              </w:rPr>
              <w:t>C/NCNI, C/NCNG: (Note 4)</w:t>
            </w:r>
          </w:p>
        </w:tc>
        <w:tc>
          <w:tcPr>
            <w:tcW w:w="702" w:type="pct"/>
          </w:tcPr>
          <w:p w14:paraId="3E7231A0" w14:textId="77777777" w:rsidR="00DE05C9" w:rsidRPr="00B93702" w:rsidRDefault="00DE05C9" w:rsidP="00DE05C9">
            <w:pPr>
              <w:pStyle w:val="TAL"/>
              <w:rPr>
                <w:lang w:val="sv-SE"/>
              </w:rPr>
            </w:pPr>
            <w:r w:rsidRPr="00B93702">
              <w:rPr>
                <w:lang w:val="sv-SE"/>
              </w:rPr>
              <w:t>C: TC22</w:t>
            </w:r>
          </w:p>
          <w:p w14:paraId="3DE69A12" w14:textId="77777777" w:rsidR="00DE05C9" w:rsidRPr="00B93702" w:rsidRDefault="00DE05C9" w:rsidP="00DE05C9">
            <w:pPr>
              <w:pStyle w:val="TAL"/>
              <w:rPr>
                <w:lang w:val="sv-SE"/>
              </w:rPr>
            </w:pPr>
            <w:r w:rsidRPr="00B93702">
              <w:rPr>
                <w:lang w:val="sv-SE"/>
              </w:rPr>
              <w:t>NI, NG: (Note 4)</w:t>
            </w:r>
          </w:p>
        </w:tc>
        <w:tc>
          <w:tcPr>
            <w:tcW w:w="698" w:type="pct"/>
          </w:tcPr>
          <w:p w14:paraId="52B1814D" w14:textId="77777777" w:rsidR="00DE05C9" w:rsidRPr="00B93702" w:rsidRDefault="00DE05C9" w:rsidP="00DE05C9">
            <w:pPr>
              <w:pStyle w:val="TAL"/>
              <w:rPr>
                <w:lang w:val="sv-SE"/>
              </w:rPr>
            </w:pPr>
            <w:r w:rsidRPr="00B93702">
              <w:rPr>
                <w:lang w:val="sv-SE"/>
              </w:rPr>
              <w:t>C: TC22</w:t>
            </w:r>
          </w:p>
          <w:p w14:paraId="7EBA3BDD" w14:textId="77777777" w:rsidR="00DE05C9" w:rsidRPr="00B93702" w:rsidRDefault="00DE05C9" w:rsidP="00DE05C9">
            <w:pPr>
              <w:pStyle w:val="TAL"/>
              <w:rPr>
                <w:lang w:val="sv-SE"/>
              </w:rPr>
            </w:pPr>
            <w:r w:rsidRPr="00B93702">
              <w:rPr>
                <w:lang w:val="sv-SE"/>
              </w:rPr>
              <w:t>NI, NG: (Note 4)</w:t>
            </w:r>
          </w:p>
        </w:tc>
        <w:tc>
          <w:tcPr>
            <w:tcW w:w="698" w:type="pct"/>
          </w:tcPr>
          <w:p w14:paraId="499785C5" w14:textId="77777777" w:rsidR="00DE05C9" w:rsidRPr="00905FAB" w:rsidRDefault="00DE05C9" w:rsidP="00DE05C9">
            <w:pPr>
              <w:pStyle w:val="TAL"/>
              <w:rPr>
                <w:lang w:val="en-US"/>
              </w:rPr>
            </w:pPr>
            <w:r w:rsidRPr="00905FAB">
              <w:rPr>
                <w:lang w:val="en-US"/>
              </w:rPr>
              <w:t>C: TC21a</w:t>
            </w:r>
          </w:p>
          <w:p w14:paraId="54F3B367" w14:textId="77777777" w:rsidR="00DE05C9" w:rsidRPr="00905FAB" w:rsidRDefault="00DE05C9" w:rsidP="00DE05C9">
            <w:pPr>
              <w:pStyle w:val="TAL"/>
              <w:rPr>
                <w:lang w:val="en-US"/>
              </w:rPr>
            </w:pPr>
            <w:r w:rsidRPr="00905FAB">
              <w:rPr>
                <w:lang w:val="en-US"/>
              </w:rPr>
              <w:t>NI, NG: (Note 4)</w:t>
            </w:r>
          </w:p>
          <w:p w14:paraId="24365248" w14:textId="77777777" w:rsidR="00DE05C9" w:rsidRDefault="00DE05C9" w:rsidP="00DE05C9">
            <w:pPr>
              <w:pStyle w:val="TAL"/>
              <w:rPr>
                <w:lang w:val="en-US"/>
              </w:rPr>
            </w:pPr>
            <w:r>
              <w:rPr>
                <w:lang w:val="en-US"/>
              </w:rPr>
              <w:t>CNC: TC21a</w:t>
            </w:r>
          </w:p>
          <w:p w14:paraId="52FF6228" w14:textId="77777777" w:rsidR="00DE05C9" w:rsidRDefault="00DE05C9" w:rsidP="00DE05C9">
            <w:pPr>
              <w:pStyle w:val="TAL"/>
              <w:rPr>
                <w:lang w:val="en-US"/>
              </w:rPr>
            </w:pPr>
            <w:r>
              <w:rPr>
                <w:lang w:val="en-US"/>
              </w:rPr>
              <w:t>NCNI, NCNG: (Note 4)</w:t>
            </w:r>
          </w:p>
          <w:p w14:paraId="2A6575BE" w14:textId="77777777" w:rsidR="00DE05C9" w:rsidRDefault="00DE05C9" w:rsidP="00DE05C9">
            <w:pPr>
              <w:pStyle w:val="TAL"/>
              <w:rPr>
                <w:lang w:val="en-US"/>
              </w:rPr>
            </w:pPr>
            <w:r>
              <w:rPr>
                <w:lang w:val="en-US"/>
              </w:rPr>
              <w:t>C/NC: NTC21a, TC21a</w:t>
            </w:r>
          </w:p>
          <w:p w14:paraId="1162D25E" w14:textId="77777777" w:rsidR="00DE05C9" w:rsidRPr="00B93702" w:rsidRDefault="00DE05C9" w:rsidP="00DE05C9">
            <w:pPr>
              <w:pStyle w:val="TAL"/>
              <w:rPr>
                <w:lang w:val="sv-SE"/>
              </w:rPr>
            </w:pPr>
            <w:r>
              <w:rPr>
                <w:lang w:val="en-US"/>
              </w:rPr>
              <w:t>C/NCNI, C/NCNG: (Note 4)</w:t>
            </w:r>
          </w:p>
        </w:tc>
        <w:tc>
          <w:tcPr>
            <w:tcW w:w="698" w:type="pct"/>
          </w:tcPr>
          <w:p w14:paraId="172D198C" w14:textId="77777777" w:rsidR="00DE05C9" w:rsidRDefault="00DE05C9" w:rsidP="00DE05C9">
            <w:pPr>
              <w:pStyle w:val="TAL"/>
              <w:rPr>
                <w:lang w:val="sv-SE"/>
              </w:rPr>
            </w:pPr>
            <w:r>
              <w:rPr>
                <w:lang w:val="sv-SE"/>
              </w:rPr>
              <w:t>C: TC21b</w:t>
            </w:r>
          </w:p>
          <w:p w14:paraId="3839C895" w14:textId="77777777" w:rsidR="00DE05C9" w:rsidRDefault="00DE05C9" w:rsidP="00DE05C9">
            <w:pPr>
              <w:pStyle w:val="TAL"/>
              <w:rPr>
                <w:lang w:val="sv-SE"/>
              </w:rPr>
            </w:pPr>
            <w:r>
              <w:rPr>
                <w:lang w:val="sv-SE"/>
              </w:rPr>
              <w:t>NI, NG: (Note 4)</w:t>
            </w:r>
          </w:p>
          <w:p w14:paraId="1BD0C2DD" w14:textId="77777777" w:rsidR="00DE05C9" w:rsidRDefault="00DE05C9" w:rsidP="00DE05C9">
            <w:pPr>
              <w:pStyle w:val="TAL"/>
              <w:rPr>
                <w:lang w:val="en-US"/>
              </w:rPr>
            </w:pPr>
            <w:r>
              <w:rPr>
                <w:lang w:val="en-US"/>
              </w:rPr>
              <w:t>CNC: TC21b</w:t>
            </w:r>
          </w:p>
          <w:p w14:paraId="32D05DBF" w14:textId="77777777" w:rsidR="00DE05C9" w:rsidRDefault="00DE05C9" w:rsidP="00DE05C9">
            <w:pPr>
              <w:pStyle w:val="TAL"/>
              <w:rPr>
                <w:lang w:val="en-US"/>
              </w:rPr>
            </w:pPr>
            <w:r>
              <w:rPr>
                <w:lang w:val="en-US"/>
              </w:rPr>
              <w:t>NCNI, NCNG: (Note 4)</w:t>
            </w:r>
          </w:p>
          <w:p w14:paraId="7EA92A78" w14:textId="77777777" w:rsidR="00DE05C9" w:rsidRDefault="00DE05C9" w:rsidP="00DE05C9">
            <w:pPr>
              <w:pStyle w:val="TAL"/>
              <w:rPr>
                <w:lang w:val="en-US"/>
              </w:rPr>
            </w:pPr>
            <w:r>
              <w:rPr>
                <w:lang w:val="en-US"/>
              </w:rPr>
              <w:t>C/NC: NTC21b, TC21</w:t>
            </w:r>
            <w:r w:rsidRPr="005D7096">
              <w:rPr>
                <w:lang w:val="en-US"/>
              </w:rPr>
              <w:t>b</w:t>
            </w:r>
          </w:p>
          <w:p w14:paraId="3ACF45BD" w14:textId="77777777" w:rsidR="00DE05C9" w:rsidRPr="00B93702" w:rsidRDefault="00DE05C9" w:rsidP="00DE05C9">
            <w:pPr>
              <w:pStyle w:val="TAL"/>
              <w:rPr>
                <w:lang w:val="sv-SE"/>
              </w:rPr>
            </w:pPr>
            <w:r>
              <w:rPr>
                <w:lang w:val="en-US"/>
              </w:rPr>
              <w:t>C/NCNI, C/NCNG: (Note 4)</w:t>
            </w:r>
          </w:p>
        </w:tc>
      </w:tr>
      <w:tr w:rsidR="00DE05C9" w:rsidRPr="00B93702" w14:paraId="47F1AA79" w14:textId="77777777" w:rsidTr="00905FAB">
        <w:trPr>
          <w:gridAfter w:val="1"/>
          <w:wAfter w:w="9" w:type="pct"/>
          <w:jc w:val="center"/>
        </w:trPr>
        <w:tc>
          <w:tcPr>
            <w:tcW w:w="807" w:type="pct"/>
            <w:vAlign w:val="center"/>
          </w:tcPr>
          <w:p w14:paraId="438A6654" w14:textId="77777777" w:rsidR="00DE05C9" w:rsidRPr="00B93702" w:rsidRDefault="00DE05C9" w:rsidP="00DE05C9">
            <w:pPr>
              <w:pStyle w:val="TAL"/>
              <w:ind w:left="14"/>
              <w:rPr>
                <w:rFonts w:cs="Arial"/>
              </w:rPr>
            </w:pPr>
            <w:r w:rsidRPr="00B93702">
              <w:rPr>
                <w:rFonts w:cs="Arial"/>
              </w:rPr>
              <w:lastRenderedPageBreak/>
              <w:t>NB-IoT</w:t>
            </w:r>
          </w:p>
        </w:tc>
        <w:tc>
          <w:tcPr>
            <w:tcW w:w="678" w:type="pct"/>
          </w:tcPr>
          <w:p w14:paraId="2F846FF8" w14:textId="77777777" w:rsidR="00DE05C9" w:rsidRPr="00B93702" w:rsidRDefault="00DE05C9" w:rsidP="00DE05C9">
            <w:pPr>
              <w:pStyle w:val="TAL"/>
            </w:pPr>
            <w:r w:rsidRPr="00B93702">
              <w:t>N/A (Note 4)</w:t>
            </w:r>
          </w:p>
        </w:tc>
        <w:tc>
          <w:tcPr>
            <w:tcW w:w="710" w:type="pct"/>
          </w:tcPr>
          <w:p w14:paraId="06C85391" w14:textId="77777777" w:rsidR="00DE05C9" w:rsidRPr="00B93702" w:rsidRDefault="00DE05C9" w:rsidP="00DE05C9">
            <w:pPr>
              <w:pStyle w:val="TAL"/>
            </w:pPr>
            <w:r w:rsidRPr="00B93702">
              <w:t>N/A (Note 4)</w:t>
            </w:r>
          </w:p>
        </w:tc>
        <w:tc>
          <w:tcPr>
            <w:tcW w:w="702" w:type="pct"/>
          </w:tcPr>
          <w:p w14:paraId="4E3A8651" w14:textId="77777777" w:rsidR="00DE05C9" w:rsidRPr="00B93702" w:rsidRDefault="00DE05C9" w:rsidP="00DE05C9">
            <w:pPr>
              <w:pStyle w:val="TAL"/>
              <w:rPr>
                <w:lang w:val="sv-SE"/>
              </w:rPr>
            </w:pPr>
            <w:r w:rsidRPr="00B93702">
              <w:rPr>
                <w:lang w:val="sv-SE"/>
              </w:rPr>
              <w:t xml:space="preserve">Standalone: C: TC22 </w:t>
            </w:r>
          </w:p>
          <w:p w14:paraId="363FA472" w14:textId="77777777" w:rsidR="00DE05C9" w:rsidRPr="00B93702" w:rsidRDefault="00DE05C9" w:rsidP="00DE05C9">
            <w:pPr>
              <w:pStyle w:val="TAL"/>
            </w:pPr>
            <w:r w:rsidRPr="00B93702">
              <w:t>NI, NG: (Note 4)</w:t>
            </w:r>
          </w:p>
        </w:tc>
        <w:tc>
          <w:tcPr>
            <w:tcW w:w="698" w:type="pct"/>
          </w:tcPr>
          <w:p w14:paraId="42948D25" w14:textId="77777777" w:rsidR="00DE05C9" w:rsidRPr="00B93702" w:rsidRDefault="00DE05C9" w:rsidP="00DE05C9">
            <w:pPr>
              <w:pStyle w:val="TAL"/>
              <w:rPr>
                <w:lang w:val="sv-SE"/>
              </w:rPr>
            </w:pPr>
            <w:r w:rsidRPr="00B93702">
              <w:rPr>
                <w:lang w:val="sv-SE"/>
              </w:rPr>
              <w:t>Standalone C: TC22</w:t>
            </w:r>
          </w:p>
          <w:p w14:paraId="57F79537" w14:textId="77777777" w:rsidR="00DE05C9" w:rsidRPr="00B93702" w:rsidRDefault="00DE05C9" w:rsidP="00DE05C9">
            <w:pPr>
              <w:pStyle w:val="TAL"/>
            </w:pPr>
            <w:r w:rsidRPr="00B93702">
              <w:t>NI, NG: (Note 4)</w:t>
            </w:r>
          </w:p>
        </w:tc>
        <w:tc>
          <w:tcPr>
            <w:tcW w:w="698" w:type="pct"/>
          </w:tcPr>
          <w:p w14:paraId="5024317A" w14:textId="77777777" w:rsidR="00DE05C9" w:rsidRPr="00B93702" w:rsidRDefault="00DE05C9" w:rsidP="00DE05C9">
            <w:pPr>
              <w:pStyle w:val="TAL"/>
              <w:rPr>
                <w:lang w:val="sv-SE"/>
              </w:rPr>
            </w:pPr>
            <w:r>
              <w:t>N/A (Note 4)</w:t>
            </w:r>
          </w:p>
        </w:tc>
        <w:tc>
          <w:tcPr>
            <w:tcW w:w="698" w:type="pct"/>
          </w:tcPr>
          <w:p w14:paraId="178AEEA3" w14:textId="77777777" w:rsidR="00DE05C9" w:rsidRPr="00B93702" w:rsidRDefault="00DE05C9" w:rsidP="00DE05C9">
            <w:pPr>
              <w:pStyle w:val="TAL"/>
              <w:rPr>
                <w:lang w:val="sv-SE"/>
              </w:rPr>
            </w:pPr>
            <w:r>
              <w:t>N/A (Note 4)</w:t>
            </w:r>
          </w:p>
        </w:tc>
      </w:tr>
      <w:tr w:rsidR="00DE05C9" w:rsidRPr="00B93702" w14:paraId="0DC550A7" w14:textId="77777777" w:rsidTr="00905FAB">
        <w:trPr>
          <w:gridAfter w:val="1"/>
          <w:wAfter w:w="9" w:type="pct"/>
          <w:jc w:val="center"/>
        </w:trPr>
        <w:tc>
          <w:tcPr>
            <w:tcW w:w="807" w:type="pct"/>
            <w:vAlign w:val="center"/>
          </w:tcPr>
          <w:p w14:paraId="1D25B3D5" w14:textId="77777777" w:rsidR="00DE05C9" w:rsidRPr="00B93702" w:rsidRDefault="00DE05C9" w:rsidP="00DE05C9">
            <w:pPr>
              <w:pStyle w:val="TAL"/>
              <w:ind w:left="14"/>
              <w:rPr>
                <w:rFonts w:cs="Arial"/>
              </w:rPr>
            </w:pPr>
            <w:r w:rsidRPr="00B93702">
              <w:rPr>
                <w:rFonts w:cs="Arial"/>
              </w:rPr>
              <w:t>NR</w:t>
            </w:r>
          </w:p>
        </w:tc>
        <w:tc>
          <w:tcPr>
            <w:tcW w:w="678" w:type="pct"/>
          </w:tcPr>
          <w:p w14:paraId="4A70BDFB" w14:textId="77777777" w:rsidR="00DE05C9" w:rsidRPr="00B93702" w:rsidRDefault="00DE05C9" w:rsidP="00DE05C9">
            <w:pPr>
              <w:pStyle w:val="TAL"/>
              <w:rPr>
                <w:lang w:val="sv-SE"/>
              </w:rPr>
            </w:pPr>
            <w:r w:rsidRPr="00B93702">
              <w:rPr>
                <w:lang w:val="sv-SE"/>
              </w:rPr>
              <w:t>C: TC21</w:t>
            </w:r>
          </w:p>
          <w:p w14:paraId="62352A96" w14:textId="77777777" w:rsidR="00DE05C9" w:rsidRPr="00B93702" w:rsidRDefault="00DE05C9" w:rsidP="00DE05C9">
            <w:pPr>
              <w:pStyle w:val="TAL"/>
              <w:rPr>
                <w:lang w:val="sv-SE"/>
              </w:rPr>
            </w:pPr>
            <w:r w:rsidRPr="00B93702">
              <w:rPr>
                <w:lang w:val="sv-SE"/>
              </w:rPr>
              <w:t>CNC: TC21</w:t>
            </w:r>
          </w:p>
          <w:p w14:paraId="2CAFA59E" w14:textId="77777777" w:rsidR="00DE05C9" w:rsidRPr="00B93702" w:rsidRDefault="00DE05C9" w:rsidP="00DE05C9">
            <w:pPr>
              <w:pStyle w:val="TAL"/>
              <w:rPr>
                <w:lang w:val="sv-SE"/>
              </w:rPr>
            </w:pPr>
            <w:r w:rsidRPr="00B93702">
              <w:rPr>
                <w:lang w:val="sv-SE"/>
              </w:rPr>
              <w:t>C/NC: NTC21, TC21</w:t>
            </w:r>
          </w:p>
        </w:tc>
        <w:tc>
          <w:tcPr>
            <w:tcW w:w="710" w:type="pct"/>
          </w:tcPr>
          <w:p w14:paraId="6971722B" w14:textId="77777777" w:rsidR="00DE05C9" w:rsidRPr="00B93702" w:rsidRDefault="00DE05C9" w:rsidP="00DE05C9">
            <w:pPr>
              <w:pStyle w:val="TAL"/>
              <w:rPr>
                <w:lang w:val="sv-SE"/>
              </w:rPr>
            </w:pPr>
            <w:r w:rsidRPr="00B93702">
              <w:rPr>
                <w:lang w:val="sv-SE"/>
              </w:rPr>
              <w:t>C: TC21</w:t>
            </w:r>
          </w:p>
          <w:p w14:paraId="4035B84F" w14:textId="77777777" w:rsidR="00DE05C9" w:rsidRPr="00B93702" w:rsidRDefault="00DE05C9" w:rsidP="00DE05C9">
            <w:pPr>
              <w:pStyle w:val="TAL"/>
              <w:rPr>
                <w:lang w:val="sv-SE"/>
              </w:rPr>
            </w:pPr>
            <w:r w:rsidRPr="00B93702">
              <w:rPr>
                <w:lang w:val="sv-SE"/>
              </w:rPr>
              <w:t>CNC: TC21</w:t>
            </w:r>
          </w:p>
          <w:p w14:paraId="67EC7C9F" w14:textId="77777777" w:rsidR="00DE05C9" w:rsidRPr="00B93702" w:rsidRDefault="00DE05C9" w:rsidP="00DE05C9">
            <w:pPr>
              <w:pStyle w:val="TAL"/>
              <w:rPr>
                <w:lang w:val="sv-SE"/>
              </w:rPr>
            </w:pPr>
            <w:r w:rsidRPr="00B93702">
              <w:rPr>
                <w:lang w:val="sv-SE"/>
              </w:rPr>
              <w:t>C/NC: NTC21, TC21</w:t>
            </w:r>
          </w:p>
        </w:tc>
        <w:tc>
          <w:tcPr>
            <w:tcW w:w="702" w:type="pct"/>
          </w:tcPr>
          <w:p w14:paraId="7675DC5D" w14:textId="77777777" w:rsidR="00DE05C9" w:rsidRPr="00B93702" w:rsidRDefault="00DE05C9" w:rsidP="00DE05C9">
            <w:pPr>
              <w:pStyle w:val="TAL"/>
              <w:rPr>
                <w:lang w:val="sv-SE"/>
              </w:rPr>
            </w:pPr>
            <w:r w:rsidRPr="00B93702">
              <w:rPr>
                <w:lang w:val="sv-SE"/>
              </w:rPr>
              <w:t>C: TC22</w:t>
            </w:r>
          </w:p>
        </w:tc>
        <w:tc>
          <w:tcPr>
            <w:tcW w:w="698" w:type="pct"/>
          </w:tcPr>
          <w:p w14:paraId="2293DE9D" w14:textId="77777777" w:rsidR="00DE05C9" w:rsidRPr="00B93702" w:rsidRDefault="00DE05C9" w:rsidP="00DE05C9">
            <w:pPr>
              <w:pStyle w:val="TAL"/>
              <w:rPr>
                <w:lang w:val="sv-SE"/>
              </w:rPr>
            </w:pPr>
            <w:r w:rsidRPr="00B93702">
              <w:rPr>
                <w:lang w:val="sv-SE"/>
              </w:rPr>
              <w:t>C: TC22</w:t>
            </w:r>
          </w:p>
        </w:tc>
        <w:tc>
          <w:tcPr>
            <w:tcW w:w="698" w:type="pct"/>
          </w:tcPr>
          <w:p w14:paraId="1DCFE635" w14:textId="77777777" w:rsidR="00DE05C9" w:rsidRDefault="00DE05C9" w:rsidP="00DE05C9">
            <w:pPr>
              <w:pStyle w:val="TAL"/>
              <w:rPr>
                <w:lang w:val="en-US"/>
              </w:rPr>
            </w:pPr>
            <w:r>
              <w:rPr>
                <w:lang w:val="en-US"/>
              </w:rPr>
              <w:t>C: TC21a</w:t>
            </w:r>
          </w:p>
          <w:p w14:paraId="4BBF496F" w14:textId="77777777" w:rsidR="00DE05C9" w:rsidRDefault="00DE05C9" w:rsidP="00DE05C9">
            <w:pPr>
              <w:pStyle w:val="TAL"/>
              <w:rPr>
                <w:lang w:val="en-US"/>
              </w:rPr>
            </w:pPr>
            <w:r>
              <w:rPr>
                <w:lang w:val="en-US"/>
              </w:rPr>
              <w:t>CNC: TC21a</w:t>
            </w:r>
          </w:p>
          <w:p w14:paraId="0470FA6C" w14:textId="77777777" w:rsidR="00DE05C9" w:rsidRPr="00B93702" w:rsidRDefault="00DE05C9" w:rsidP="00DE05C9">
            <w:pPr>
              <w:pStyle w:val="TAL"/>
              <w:rPr>
                <w:lang w:val="sv-SE"/>
              </w:rPr>
            </w:pPr>
            <w:r>
              <w:rPr>
                <w:lang w:val="en-US"/>
              </w:rPr>
              <w:t>C/NC: NTC21a, TC21a</w:t>
            </w:r>
          </w:p>
        </w:tc>
        <w:tc>
          <w:tcPr>
            <w:tcW w:w="698" w:type="pct"/>
          </w:tcPr>
          <w:p w14:paraId="7D43C591" w14:textId="77777777" w:rsidR="00DE05C9" w:rsidRDefault="00DE05C9" w:rsidP="00DE05C9">
            <w:pPr>
              <w:pStyle w:val="TAL"/>
              <w:rPr>
                <w:lang w:val="en-US"/>
              </w:rPr>
            </w:pPr>
            <w:r>
              <w:rPr>
                <w:lang w:val="en-US"/>
              </w:rPr>
              <w:t>C: TC21b</w:t>
            </w:r>
          </w:p>
          <w:p w14:paraId="2BFF3EB1" w14:textId="77777777" w:rsidR="00DE05C9" w:rsidRDefault="00DE05C9" w:rsidP="00DE05C9">
            <w:pPr>
              <w:pStyle w:val="TAL"/>
              <w:rPr>
                <w:lang w:val="en-US"/>
              </w:rPr>
            </w:pPr>
            <w:r>
              <w:rPr>
                <w:lang w:val="en-US"/>
              </w:rPr>
              <w:t>CNC: TC21b</w:t>
            </w:r>
          </w:p>
          <w:p w14:paraId="7A14DF3E" w14:textId="77777777" w:rsidR="00DE05C9" w:rsidRPr="00B93702" w:rsidRDefault="00DE05C9" w:rsidP="00DE05C9">
            <w:pPr>
              <w:pStyle w:val="TAL"/>
              <w:rPr>
                <w:lang w:val="sv-SE"/>
              </w:rPr>
            </w:pPr>
            <w:r>
              <w:rPr>
                <w:lang w:val="en-US"/>
              </w:rPr>
              <w:t>C/NC: NTC21b, TC21b</w:t>
            </w:r>
          </w:p>
        </w:tc>
      </w:tr>
      <w:tr w:rsidR="00DE05C9" w:rsidRPr="00B93702" w14:paraId="622B2564" w14:textId="77777777" w:rsidTr="00DE05C9">
        <w:trPr>
          <w:gridAfter w:val="1"/>
          <w:wAfter w:w="9" w:type="pct"/>
          <w:jc w:val="center"/>
        </w:trPr>
        <w:tc>
          <w:tcPr>
            <w:tcW w:w="807" w:type="pct"/>
            <w:vAlign w:val="center"/>
          </w:tcPr>
          <w:p w14:paraId="65B3C559" w14:textId="77777777" w:rsidR="00DE05C9" w:rsidRPr="00B93702" w:rsidRDefault="00DE05C9" w:rsidP="00DE05C9">
            <w:pPr>
              <w:pStyle w:val="TAL"/>
              <w:ind w:left="14"/>
              <w:rPr>
                <w:rFonts w:cs="Arial"/>
              </w:rPr>
            </w:pPr>
            <w:r>
              <w:rPr>
                <w:rFonts w:cs="Arial"/>
              </w:rPr>
              <w:t>UTRA FDD</w:t>
            </w:r>
          </w:p>
        </w:tc>
        <w:tc>
          <w:tcPr>
            <w:tcW w:w="678" w:type="pct"/>
          </w:tcPr>
          <w:p w14:paraId="3CA6C764" w14:textId="77777777" w:rsidR="00DE05C9" w:rsidRPr="00B93702" w:rsidRDefault="00DE05C9" w:rsidP="00DE05C9">
            <w:pPr>
              <w:pStyle w:val="TAL"/>
              <w:rPr>
                <w:lang w:val="sv-SE"/>
              </w:rPr>
            </w:pPr>
            <w:r>
              <w:t>N/A</w:t>
            </w:r>
          </w:p>
        </w:tc>
        <w:tc>
          <w:tcPr>
            <w:tcW w:w="710" w:type="pct"/>
          </w:tcPr>
          <w:p w14:paraId="653C1BEC" w14:textId="77777777" w:rsidR="00DE05C9" w:rsidRPr="00B93702" w:rsidRDefault="00DE05C9" w:rsidP="00DE05C9">
            <w:pPr>
              <w:pStyle w:val="TAL"/>
              <w:rPr>
                <w:lang w:val="sv-SE"/>
              </w:rPr>
            </w:pPr>
            <w:r>
              <w:t>N/A</w:t>
            </w:r>
          </w:p>
        </w:tc>
        <w:tc>
          <w:tcPr>
            <w:tcW w:w="702" w:type="pct"/>
          </w:tcPr>
          <w:p w14:paraId="4E080958" w14:textId="77777777" w:rsidR="00DE05C9" w:rsidRPr="00B93702" w:rsidRDefault="00DE05C9" w:rsidP="00DE05C9">
            <w:pPr>
              <w:pStyle w:val="TAL"/>
              <w:rPr>
                <w:lang w:val="sv-SE"/>
              </w:rPr>
            </w:pPr>
            <w:r>
              <w:t>N/A</w:t>
            </w:r>
          </w:p>
        </w:tc>
        <w:tc>
          <w:tcPr>
            <w:tcW w:w="698" w:type="pct"/>
          </w:tcPr>
          <w:p w14:paraId="255B624B" w14:textId="77777777" w:rsidR="00DE05C9" w:rsidRPr="00B93702" w:rsidRDefault="00DE05C9" w:rsidP="00DE05C9">
            <w:pPr>
              <w:pStyle w:val="TAL"/>
              <w:rPr>
                <w:lang w:val="sv-SE"/>
              </w:rPr>
            </w:pPr>
            <w:r>
              <w:t>N/A</w:t>
            </w:r>
          </w:p>
        </w:tc>
        <w:tc>
          <w:tcPr>
            <w:tcW w:w="698" w:type="pct"/>
          </w:tcPr>
          <w:p w14:paraId="3DD68B3F" w14:textId="77777777" w:rsidR="00DE05C9" w:rsidRDefault="00DE05C9" w:rsidP="00DE05C9">
            <w:pPr>
              <w:pStyle w:val="TAL"/>
              <w:rPr>
                <w:lang w:val="en-US"/>
              </w:rPr>
            </w:pPr>
            <w:r>
              <w:rPr>
                <w:lang w:val="en-US"/>
              </w:rPr>
              <w:t>N/A</w:t>
            </w:r>
          </w:p>
          <w:p w14:paraId="6AA8CBF9" w14:textId="77777777" w:rsidR="00DE05C9" w:rsidRDefault="00DE05C9" w:rsidP="00DE05C9">
            <w:pPr>
              <w:pStyle w:val="TAL"/>
              <w:rPr>
                <w:lang w:val="en-US"/>
              </w:rPr>
            </w:pPr>
          </w:p>
        </w:tc>
        <w:tc>
          <w:tcPr>
            <w:tcW w:w="698" w:type="pct"/>
          </w:tcPr>
          <w:p w14:paraId="68A5F25C" w14:textId="77777777" w:rsidR="00DE05C9" w:rsidRPr="00905FAB" w:rsidRDefault="00DE05C9" w:rsidP="00DE05C9">
            <w:pPr>
              <w:pStyle w:val="TAL"/>
              <w:rPr>
                <w:lang w:val="en-US"/>
              </w:rPr>
            </w:pPr>
            <w:r w:rsidRPr="00905FAB">
              <w:rPr>
                <w:lang w:val="en-US"/>
              </w:rPr>
              <w:t>C: TC21b</w:t>
            </w:r>
          </w:p>
          <w:p w14:paraId="414FAAA2" w14:textId="77777777" w:rsidR="00DE05C9" w:rsidRDefault="00DE05C9" w:rsidP="00DE05C9">
            <w:pPr>
              <w:pStyle w:val="TAL"/>
              <w:rPr>
                <w:lang w:val="en-US"/>
              </w:rPr>
            </w:pPr>
            <w:r>
              <w:rPr>
                <w:lang w:val="en-US"/>
              </w:rPr>
              <w:t>CNC: TC21b</w:t>
            </w:r>
          </w:p>
          <w:p w14:paraId="2851E251" w14:textId="77777777" w:rsidR="00DE05C9" w:rsidRDefault="00DE05C9" w:rsidP="00DE05C9">
            <w:pPr>
              <w:pStyle w:val="TAL"/>
              <w:rPr>
                <w:lang w:val="en-US"/>
              </w:rPr>
            </w:pPr>
            <w:r>
              <w:rPr>
                <w:lang w:val="en-US"/>
              </w:rPr>
              <w:t>C/NC: NTC21b, TC21b</w:t>
            </w:r>
          </w:p>
          <w:p w14:paraId="6864129E" w14:textId="77777777" w:rsidR="00DE05C9" w:rsidRDefault="00DE05C9" w:rsidP="00DE05C9">
            <w:pPr>
              <w:pStyle w:val="TAL"/>
              <w:rPr>
                <w:lang w:val="en-US"/>
              </w:rPr>
            </w:pPr>
          </w:p>
        </w:tc>
      </w:tr>
      <w:tr w:rsidR="00DE05C9" w:rsidRPr="00B93702" w14:paraId="09D6CA96" w14:textId="77777777" w:rsidTr="00DE05C9">
        <w:trPr>
          <w:gridAfter w:val="1"/>
          <w:wAfter w:w="9" w:type="pct"/>
          <w:jc w:val="center"/>
        </w:trPr>
        <w:tc>
          <w:tcPr>
            <w:tcW w:w="807" w:type="pct"/>
            <w:vAlign w:val="center"/>
          </w:tcPr>
          <w:p w14:paraId="2C46600B" w14:textId="77777777" w:rsidR="00DE05C9" w:rsidRPr="00B93702" w:rsidRDefault="00DE05C9" w:rsidP="00DE05C9">
            <w:pPr>
              <w:pStyle w:val="TAL"/>
              <w:ind w:left="14"/>
              <w:rPr>
                <w:rFonts w:cs="Arial"/>
              </w:rPr>
            </w:pPr>
            <w:r>
              <w:rPr>
                <w:rFonts w:cs="Arial"/>
              </w:rPr>
              <w:t>GSM/EDGE</w:t>
            </w:r>
          </w:p>
        </w:tc>
        <w:tc>
          <w:tcPr>
            <w:tcW w:w="678" w:type="pct"/>
          </w:tcPr>
          <w:p w14:paraId="22DF635C" w14:textId="77777777" w:rsidR="00DE05C9" w:rsidRPr="00B93702" w:rsidRDefault="00DE05C9" w:rsidP="00DE05C9">
            <w:pPr>
              <w:pStyle w:val="TAL"/>
              <w:rPr>
                <w:lang w:val="sv-SE"/>
              </w:rPr>
            </w:pPr>
            <w:r>
              <w:t>N/A</w:t>
            </w:r>
          </w:p>
        </w:tc>
        <w:tc>
          <w:tcPr>
            <w:tcW w:w="710" w:type="pct"/>
          </w:tcPr>
          <w:p w14:paraId="6EF38055" w14:textId="77777777" w:rsidR="00DE05C9" w:rsidRPr="00B93702" w:rsidRDefault="00DE05C9" w:rsidP="00DE05C9">
            <w:pPr>
              <w:pStyle w:val="TAL"/>
              <w:rPr>
                <w:lang w:val="sv-SE"/>
              </w:rPr>
            </w:pPr>
            <w:r>
              <w:t>N/A</w:t>
            </w:r>
          </w:p>
        </w:tc>
        <w:tc>
          <w:tcPr>
            <w:tcW w:w="702" w:type="pct"/>
          </w:tcPr>
          <w:p w14:paraId="0E8F3AC3" w14:textId="77777777" w:rsidR="00DE05C9" w:rsidRPr="00B93702" w:rsidRDefault="00DE05C9" w:rsidP="00DE05C9">
            <w:pPr>
              <w:pStyle w:val="TAL"/>
              <w:rPr>
                <w:lang w:val="sv-SE"/>
              </w:rPr>
            </w:pPr>
            <w:r>
              <w:t>N/A</w:t>
            </w:r>
          </w:p>
        </w:tc>
        <w:tc>
          <w:tcPr>
            <w:tcW w:w="698" w:type="pct"/>
          </w:tcPr>
          <w:p w14:paraId="27CE0450" w14:textId="77777777" w:rsidR="00DE05C9" w:rsidRPr="00B93702" w:rsidRDefault="00DE05C9" w:rsidP="00DE05C9">
            <w:pPr>
              <w:pStyle w:val="TAL"/>
              <w:rPr>
                <w:lang w:val="sv-SE"/>
              </w:rPr>
            </w:pPr>
            <w:r>
              <w:t>N/A</w:t>
            </w:r>
          </w:p>
        </w:tc>
        <w:tc>
          <w:tcPr>
            <w:tcW w:w="698" w:type="pct"/>
          </w:tcPr>
          <w:p w14:paraId="258830C1" w14:textId="77777777" w:rsidR="00DE05C9" w:rsidRDefault="00DE05C9" w:rsidP="00DE05C9">
            <w:pPr>
              <w:pStyle w:val="TAL"/>
              <w:rPr>
                <w:lang w:val="en-US"/>
              </w:rPr>
            </w:pPr>
            <w:r>
              <w:rPr>
                <w:lang w:val="en-US"/>
              </w:rPr>
              <w:t>C: TC21a</w:t>
            </w:r>
          </w:p>
          <w:p w14:paraId="74C31EB9" w14:textId="77777777" w:rsidR="00DE05C9" w:rsidRDefault="00DE05C9" w:rsidP="00DE05C9">
            <w:pPr>
              <w:pStyle w:val="TAL"/>
              <w:rPr>
                <w:lang w:val="en-US"/>
              </w:rPr>
            </w:pPr>
            <w:r>
              <w:rPr>
                <w:lang w:val="en-US"/>
              </w:rPr>
              <w:t>CNC: TC21a</w:t>
            </w:r>
          </w:p>
          <w:p w14:paraId="7C7E8B66" w14:textId="77777777" w:rsidR="00DE05C9" w:rsidRDefault="00DE05C9" w:rsidP="00DE05C9">
            <w:pPr>
              <w:pStyle w:val="TAL"/>
              <w:rPr>
                <w:lang w:val="en-US"/>
              </w:rPr>
            </w:pPr>
            <w:r>
              <w:rPr>
                <w:lang w:val="en-US"/>
              </w:rPr>
              <w:t>C/NC: NTC21a, TC21a</w:t>
            </w:r>
          </w:p>
        </w:tc>
        <w:tc>
          <w:tcPr>
            <w:tcW w:w="698" w:type="pct"/>
          </w:tcPr>
          <w:p w14:paraId="1DB6D359" w14:textId="77777777" w:rsidR="00DE05C9" w:rsidRDefault="00DE05C9" w:rsidP="00DE05C9">
            <w:pPr>
              <w:pStyle w:val="TAL"/>
              <w:rPr>
                <w:lang w:val="en-US"/>
              </w:rPr>
            </w:pPr>
            <w:r>
              <w:rPr>
                <w:lang w:val="sv-SE"/>
              </w:rPr>
              <w:t>N/A</w:t>
            </w:r>
          </w:p>
        </w:tc>
      </w:tr>
      <w:tr w:rsidR="00DE05C9" w:rsidRPr="00B93702" w14:paraId="090A6911" w14:textId="77777777" w:rsidTr="00905FAB">
        <w:trPr>
          <w:gridAfter w:val="1"/>
          <w:wAfter w:w="9" w:type="pct"/>
          <w:trHeight w:val="476"/>
          <w:jc w:val="center"/>
        </w:trPr>
        <w:tc>
          <w:tcPr>
            <w:tcW w:w="807" w:type="pct"/>
            <w:vAlign w:val="center"/>
          </w:tcPr>
          <w:p w14:paraId="10269A63" w14:textId="77777777" w:rsidR="00DE05C9" w:rsidRPr="00B93702" w:rsidRDefault="00DE05C9" w:rsidP="00DE05C9">
            <w:pPr>
              <w:pStyle w:val="TAL"/>
              <w:ind w:left="14"/>
              <w:rPr>
                <w:rFonts w:cs="Arial"/>
                <w:b/>
              </w:rPr>
            </w:pPr>
            <w:r w:rsidRPr="00B93702">
              <w:rPr>
                <w:rFonts w:cs="Arial"/>
                <w:b/>
              </w:rPr>
              <w:t>6.5.2 Frequency error</w:t>
            </w:r>
          </w:p>
        </w:tc>
        <w:tc>
          <w:tcPr>
            <w:tcW w:w="678" w:type="pct"/>
          </w:tcPr>
          <w:p w14:paraId="33FD7CCA" w14:textId="77777777" w:rsidR="00DE05C9" w:rsidRPr="00B93702" w:rsidRDefault="00DE05C9" w:rsidP="00DE05C9">
            <w:pPr>
              <w:pStyle w:val="TAL"/>
            </w:pPr>
            <w:r w:rsidRPr="00B93702">
              <w:t xml:space="preserve">- </w:t>
            </w:r>
          </w:p>
        </w:tc>
        <w:tc>
          <w:tcPr>
            <w:tcW w:w="710" w:type="pct"/>
          </w:tcPr>
          <w:p w14:paraId="1EA92D66" w14:textId="77777777" w:rsidR="00DE05C9" w:rsidRPr="00B93702" w:rsidRDefault="00DE05C9" w:rsidP="00DE05C9">
            <w:pPr>
              <w:pStyle w:val="TAL"/>
            </w:pPr>
            <w:r w:rsidRPr="00B93702">
              <w:t>-</w:t>
            </w:r>
          </w:p>
        </w:tc>
        <w:tc>
          <w:tcPr>
            <w:tcW w:w="702" w:type="pct"/>
          </w:tcPr>
          <w:p w14:paraId="5B3F57A1" w14:textId="77777777" w:rsidR="00DE05C9" w:rsidRPr="00B93702" w:rsidRDefault="00DE05C9" w:rsidP="00DE05C9">
            <w:pPr>
              <w:pStyle w:val="TAL"/>
            </w:pPr>
            <w:r w:rsidRPr="00B93702">
              <w:t>-</w:t>
            </w:r>
          </w:p>
        </w:tc>
        <w:tc>
          <w:tcPr>
            <w:tcW w:w="698" w:type="pct"/>
          </w:tcPr>
          <w:p w14:paraId="28119075" w14:textId="77777777" w:rsidR="00DE05C9" w:rsidRPr="00B93702" w:rsidRDefault="00DE05C9" w:rsidP="00DE05C9">
            <w:pPr>
              <w:pStyle w:val="TAL"/>
            </w:pPr>
            <w:r w:rsidRPr="00B93702">
              <w:t>-</w:t>
            </w:r>
          </w:p>
        </w:tc>
        <w:tc>
          <w:tcPr>
            <w:tcW w:w="698" w:type="pct"/>
          </w:tcPr>
          <w:p w14:paraId="44DFB198" w14:textId="77777777" w:rsidR="00DE05C9" w:rsidRPr="00B93702" w:rsidRDefault="00DE05C9" w:rsidP="00DE05C9">
            <w:pPr>
              <w:pStyle w:val="TAL"/>
            </w:pPr>
            <w:r>
              <w:t>-</w:t>
            </w:r>
          </w:p>
        </w:tc>
        <w:tc>
          <w:tcPr>
            <w:tcW w:w="698" w:type="pct"/>
          </w:tcPr>
          <w:p w14:paraId="54ACECEF" w14:textId="77777777" w:rsidR="00DE05C9" w:rsidRPr="00B93702" w:rsidRDefault="00DE05C9" w:rsidP="00DE05C9">
            <w:pPr>
              <w:pStyle w:val="TAL"/>
            </w:pPr>
            <w:r>
              <w:t>-</w:t>
            </w:r>
          </w:p>
        </w:tc>
      </w:tr>
      <w:tr w:rsidR="00DE05C9" w:rsidRPr="00B93702" w14:paraId="7F51C1C6" w14:textId="77777777" w:rsidTr="00905FAB">
        <w:trPr>
          <w:gridAfter w:val="1"/>
          <w:wAfter w:w="9" w:type="pct"/>
          <w:jc w:val="center"/>
        </w:trPr>
        <w:tc>
          <w:tcPr>
            <w:tcW w:w="807" w:type="pct"/>
            <w:vAlign w:val="center"/>
          </w:tcPr>
          <w:p w14:paraId="6F6D554A" w14:textId="77777777" w:rsidR="00DE05C9" w:rsidRPr="00B93702" w:rsidRDefault="00DE05C9" w:rsidP="00DE05C9">
            <w:pPr>
              <w:pStyle w:val="TAL"/>
              <w:ind w:left="14"/>
              <w:rPr>
                <w:rFonts w:cs="Arial"/>
              </w:rPr>
            </w:pPr>
            <w:r w:rsidRPr="00B93702">
              <w:rPr>
                <w:rFonts w:cs="Arial"/>
              </w:rPr>
              <w:t>E-UTRA</w:t>
            </w:r>
          </w:p>
        </w:tc>
        <w:tc>
          <w:tcPr>
            <w:tcW w:w="678" w:type="pct"/>
          </w:tcPr>
          <w:p w14:paraId="506DE6DA" w14:textId="77777777" w:rsidR="00DE05C9" w:rsidRPr="00B93702" w:rsidRDefault="00DE05C9" w:rsidP="00DE05C9">
            <w:pPr>
              <w:pStyle w:val="TAL"/>
            </w:pPr>
            <w:r w:rsidRPr="00B93702">
              <w:t>Same TC as 6.5.1</w:t>
            </w:r>
          </w:p>
        </w:tc>
        <w:tc>
          <w:tcPr>
            <w:tcW w:w="710" w:type="pct"/>
          </w:tcPr>
          <w:p w14:paraId="233E137C" w14:textId="77777777" w:rsidR="00DE05C9" w:rsidRPr="00B93702" w:rsidRDefault="00DE05C9" w:rsidP="00DE05C9">
            <w:pPr>
              <w:pStyle w:val="TAL"/>
            </w:pPr>
            <w:r w:rsidRPr="00B93702">
              <w:t>Same TC as 6.5.1</w:t>
            </w:r>
          </w:p>
        </w:tc>
        <w:tc>
          <w:tcPr>
            <w:tcW w:w="702" w:type="pct"/>
          </w:tcPr>
          <w:p w14:paraId="1F7E512B" w14:textId="77777777" w:rsidR="00DE05C9" w:rsidRPr="00B93702" w:rsidRDefault="00DE05C9" w:rsidP="00DE05C9">
            <w:pPr>
              <w:pStyle w:val="TAL"/>
            </w:pPr>
            <w:r w:rsidRPr="00B93702">
              <w:t>Same TC as 6.5.1</w:t>
            </w:r>
          </w:p>
        </w:tc>
        <w:tc>
          <w:tcPr>
            <w:tcW w:w="698" w:type="pct"/>
          </w:tcPr>
          <w:p w14:paraId="4BFC9F49" w14:textId="77777777" w:rsidR="00DE05C9" w:rsidRPr="00B93702" w:rsidRDefault="00DE05C9" w:rsidP="00DE05C9">
            <w:pPr>
              <w:pStyle w:val="TAL"/>
            </w:pPr>
            <w:r w:rsidRPr="00B93702">
              <w:t>Same TC as 6.5.1</w:t>
            </w:r>
          </w:p>
        </w:tc>
        <w:tc>
          <w:tcPr>
            <w:tcW w:w="698" w:type="pct"/>
          </w:tcPr>
          <w:p w14:paraId="357783FE" w14:textId="77777777" w:rsidR="00DE05C9" w:rsidRPr="00B93702" w:rsidRDefault="00DE05C9" w:rsidP="00DE05C9">
            <w:pPr>
              <w:pStyle w:val="TAL"/>
            </w:pPr>
            <w:r>
              <w:t>Same TC as 6.5.1</w:t>
            </w:r>
          </w:p>
        </w:tc>
        <w:tc>
          <w:tcPr>
            <w:tcW w:w="698" w:type="pct"/>
          </w:tcPr>
          <w:p w14:paraId="450F8442" w14:textId="77777777" w:rsidR="00DE05C9" w:rsidRPr="00B93702" w:rsidRDefault="00DE05C9" w:rsidP="00DE05C9">
            <w:pPr>
              <w:pStyle w:val="TAL"/>
            </w:pPr>
            <w:r>
              <w:t>Same TC as 6.5.1</w:t>
            </w:r>
          </w:p>
        </w:tc>
      </w:tr>
      <w:tr w:rsidR="00DE05C9" w:rsidRPr="00B93702" w14:paraId="17E326DE" w14:textId="77777777" w:rsidTr="00905FAB">
        <w:trPr>
          <w:gridAfter w:val="1"/>
          <w:wAfter w:w="9" w:type="pct"/>
          <w:jc w:val="center"/>
        </w:trPr>
        <w:tc>
          <w:tcPr>
            <w:tcW w:w="807" w:type="pct"/>
            <w:vAlign w:val="center"/>
          </w:tcPr>
          <w:p w14:paraId="7E83B50C" w14:textId="77777777" w:rsidR="00DE05C9" w:rsidRPr="00B93702" w:rsidRDefault="00DE05C9" w:rsidP="00DE05C9">
            <w:pPr>
              <w:pStyle w:val="TAL"/>
              <w:ind w:left="14"/>
              <w:rPr>
                <w:rFonts w:cs="Arial"/>
              </w:rPr>
            </w:pPr>
            <w:r w:rsidRPr="00B93702">
              <w:rPr>
                <w:rFonts w:cs="Arial"/>
              </w:rPr>
              <w:t>NB-IoT</w:t>
            </w:r>
          </w:p>
        </w:tc>
        <w:tc>
          <w:tcPr>
            <w:tcW w:w="678" w:type="pct"/>
          </w:tcPr>
          <w:p w14:paraId="1DC591C3" w14:textId="77777777" w:rsidR="00DE05C9" w:rsidRPr="00B93702" w:rsidRDefault="00DE05C9" w:rsidP="00DE05C9">
            <w:pPr>
              <w:pStyle w:val="TAL"/>
            </w:pPr>
            <w:r w:rsidRPr="00B93702">
              <w:t>N/A (Note 4)</w:t>
            </w:r>
          </w:p>
        </w:tc>
        <w:tc>
          <w:tcPr>
            <w:tcW w:w="710" w:type="pct"/>
          </w:tcPr>
          <w:p w14:paraId="3F7597D1" w14:textId="77777777" w:rsidR="00DE05C9" w:rsidRPr="00B93702" w:rsidRDefault="00DE05C9" w:rsidP="00DE05C9">
            <w:pPr>
              <w:pStyle w:val="TAL"/>
            </w:pPr>
            <w:r w:rsidRPr="00B93702">
              <w:t>N/A (Note 4)</w:t>
            </w:r>
          </w:p>
        </w:tc>
        <w:tc>
          <w:tcPr>
            <w:tcW w:w="702" w:type="pct"/>
          </w:tcPr>
          <w:p w14:paraId="1D4E0CB0" w14:textId="77777777" w:rsidR="00DE05C9" w:rsidRPr="00B93702" w:rsidRDefault="00DE05C9" w:rsidP="00DE05C9">
            <w:pPr>
              <w:pStyle w:val="TAL"/>
            </w:pPr>
            <w:r w:rsidRPr="00B93702">
              <w:t>Same TC as 6.5.1</w:t>
            </w:r>
          </w:p>
        </w:tc>
        <w:tc>
          <w:tcPr>
            <w:tcW w:w="698" w:type="pct"/>
          </w:tcPr>
          <w:p w14:paraId="564974A8" w14:textId="77777777" w:rsidR="00DE05C9" w:rsidRPr="00B93702" w:rsidRDefault="00DE05C9" w:rsidP="00DE05C9">
            <w:pPr>
              <w:pStyle w:val="TAL"/>
            </w:pPr>
            <w:r w:rsidRPr="00B93702">
              <w:t>Same TC as 6.5.1</w:t>
            </w:r>
          </w:p>
        </w:tc>
        <w:tc>
          <w:tcPr>
            <w:tcW w:w="698" w:type="pct"/>
          </w:tcPr>
          <w:p w14:paraId="5B0D3E20" w14:textId="77777777" w:rsidR="00DE05C9" w:rsidRPr="00B93702" w:rsidRDefault="00DE05C9" w:rsidP="00DE05C9">
            <w:pPr>
              <w:pStyle w:val="TAL"/>
            </w:pPr>
            <w:r>
              <w:t>N/A (Note 4)</w:t>
            </w:r>
          </w:p>
        </w:tc>
        <w:tc>
          <w:tcPr>
            <w:tcW w:w="698" w:type="pct"/>
          </w:tcPr>
          <w:p w14:paraId="26153D73" w14:textId="77777777" w:rsidR="00DE05C9" w:rsidRPr="00B93702" w:rsidRDefault="00DE05C9" w:rsidP="00DE05C9">
            <w:pPr>
              <w:pStyle w:val="TAL"/>
            </w:pPr>
            <w:r>
              <w:t>N/A (Note 4)</w:t>
            </w:r>
          </w:p>
        </w:tc>
      </w:tr>
      <w:tr w:rsidR="00DE05C9" w:rsidRPr="00B93702" w14:paraId="65516EBA" w14:textId="77777777" w:rsidTr="00905FAB">
        <w:trPr>
          <w:gridAfter w:val="1"/>
          <w:wAfter w:w="9" w:type="pct"/>
          <w:jc w:val="center"/>
        </w:trPr>
        <w:tc>
          <w:tcPr>
            <w:tcW w:w="807" w:type="pct"/>
            <w:vAlign w:val="center"/>
          </w:tcPr>
          <w:p w14:paraId="0056CE12" w14:textId="77777777" w:rsidR="00DE05C9" w:rsidRPr="00B93702" w:rsidRDefault="00DE05C9" w:rsidP="00DE05C9">
            <w:pPr>
              <w:pStyle w:val="TAL"/>
              <w:ind w:left="14"/>
              <w:rPr>
                <w:rFonts w:cs="Arial"/>
              </w:rPr>
            </w:pPr>
            <w:r w:rsidRPr="00B93702">
              <w:rPr>
                <w:rFonts w:cs="Arial"/>
              </w:rPr>
              <w:t>NR</w:t>
            </w:r>
          </w:p>
        </w:tc>
        <w:tc>
          <w:tcPr>
            <w:tcW w:w="678" w:type="pct"/>
          </w:tcPr>
          <w:p w14:paraId="1D2C3D97" w14:textId="77777777" w:rsidR="00DE05C9" w:rsidRPr="00B93702" w:rsidRDefault="00DE05C9" w:rsidP="00DE05C9">
            <w:pPr>
              <w:pStyle w:val="TAL"/>
            </w:pPr>
            <w:r w:rsidRPr="00B93702">
              <w:t>Same TC as 6.5.1</w:t>
            </w:r>
          </w:p>
        </w:tc>
        <w:tc>
          <w:tcPr>
            <w:tcW w:w="710" w:type="pct"/>
          </w:tcPr>
          <w:p w14:paraId="45439469" w14:textId="77777777" w:rsidR="00DE05C9" w:rsidRPr="00B93702" w:rsidRDefault="00DE05C9" w:rsidP="00DE05C9">
            <w:pPr>
              <w:pStyle w:val="TAL"/>
            </w:pPr>
            <w:r w:rsidRPr="00B93702">
              <w:t>Same TC as 6.5.1</w:t>
            </w:r>
          </w:p>
        </w:tc>
        <w:tc>
          <w:tcPr>
            <w:tcW w:w="702" w:type="pct"/>
          </w:tcPr>
          <w:p w14:paraId="4CA15E1B" w14:textId="77777777" w:rsidR="00DE05C9" w:rsidRPr="00B93702" w:rsidRDefault="00DE05C9" w:rsidP="00DE05C9">
            <w:pPr>
              <w:pStyle w:val="TAL"/>
            </w:pPr>
            <w:r w:rsidRPr="00B93702">
              <w:t>Same TC as 6.5.1</w:t>
            </w:r>
          </w:p>
        </w:tc>
        <w:tc>
          <w:tcPr>
            <w:tcW w:w="698" w:type="pct"/>
          </w:tcPr>
          <w:p w14:paraId="65A4031B" w14:textId="77777777" w:rsidR="00DE05C9" w:rsidRPr="00B93702" w:rsidRDefault="00DE05C9" w:rsidP="00DE05C9">
            <w:pPr>
              <w:pStyle w:val="TAL"/>
            </w:pPr>
            <w:r w:rsidRPr="00B93702">
              <w:t>Same TC as 6.5.1</w:t>
            </w:r>
          </w:p>
        </w:tc>
        <w:tc>
          <w:tcPr>
            <w:tcW w:w="698" w:type="pct"/>
          </w:tcPr>
          <w:p w14:paraId="6017FFB8" w14:textId="77777777" w:rsidR="00DE05C9" w:rsidRPr="00B93702" w:rsidRDefault="00DE05C9" w:rsidP="00DE05C9">
            <w:pPr>
              <w:pStyle w:val="TAL"/>
            </w:pPr>
            <w:r>
              <w:t>Same TC as 6.5.1</w:t>
            </w:r>
          </w:p>
        </w:tc>
        <w:tc>
          <w:tcPr>
            <w:tcW w:w="698" w:type="pct"/>
          </w:tcPr>
          <w:p w14:paraId="13BA18AD" w14:textId="77777777" w:rsidR="00DE05C9" w:rsidRPr="00B93702" w:rsidRDefault="00DE05C9" w:rsidP="00DE05C9">
            <w:pPr>
              <w:pStyle w:val="TAL"/>
            </w:pPr>
            <w:r>
              <w:t>Same TC as 6.5.1</w:t>
            </w:r>
          </w:p>
        </w:tc>
      </w:tr>
      <w:tr w:rsidR="00DE05C9" w:rsidRPr="00B93702" w14:paraId="356DDB55" w14:textId="77777777" w:rsidTr="00DE05C9">
        <w:trPr>
          <w:gridAfter w:val="1"/>
          <w:wAfter w:w="9" w:type="pct"/>
          <w:jc w:val="center"/>
        </w:trPr>
        <w:tc>
          <w:tcPr>
            <w:tcW w:w="807" w:type="pct"/>
            <w:vAlign w:val="center"/>
          </w:tcPr>
          <w:p w14:paraId="0011B329" w14:textId="77777777" w:rsidR="00DE05C9" w:rsidRPr="00B93702" w:rsidRDefault="00DE05C9" w:rsidP="00DE05C9">
            <w:pPr>
              <w:pStyle w:val="TAL"/>
              <w:ind w:left="14"/>
              <w:rPr>
                <w:rFonts w:cs="Arial"/>
              </w:rPr>
            </w:pPr>
            <w:r>
              <w:rPr>
                <w:rFonts w:cs="Arial"/>
              </w:rPr>
              <w:t>UTRA FDD</w:t>
            </w:r>
          </w:p>
        </w:tc>
        <w:tc>
          <w:tcPr>
            <w:tcW w:w="678" w:type="pct"/>
          </w:tcPr>
          <w:p w14:paraId="4212DA5A" w14:textId="77777777" w:rsidR="00DE05C9" w:rsidRPr="00B93702" w:rsidRDefault="00DE05C9" w:rsidP="00DE05C9">
            <w:pPr>
              <w:pStyle w:val="TAL"/>
            </w:pPr>
            <w:r>
              <w:t>N/A</w:t>
            </w:r>
          </w:p>
        </w:tc>
        <w:tc>
          <w:tcPr>
            <w:tcW w:w="710" w:type="pct"/>
          </w:tcPr>
          <w:p w14:paraId="684F79D9" w14:textId="77777777" w:rsidR="00DE05C9" w:rsidRPr="00B93702" w:rsidRDefault="00DE05C9" w:rsidP="00DE05C9">
            <w:pPr>
              <w:pStyle w:val="TAL"/>
            </w:pPr>
            <w:r>
              <w:t>N/A</w:t>
            </w:r>
          </w:p>
        </w:tc>
        <w:tc>
          <w:tcPr>
            <w:tcW w:w="702" w:type="pct"/>
          </w:tcPr>
          <w:p w14:paraId="4C02686D" w14:textId="77777777" w:rsidR="00DE05C9" w:rsidRPr="00B93702" w:rsidRDefault="00DE05C9" w:rsidP="00DE05C9">
            <w:pPr>
              <w:pStyle w:val="TAL"/>
            </w:pPr>
            <w:r>
              <w:t>N/A</w:t>
            </w:r>
          </w:p>
        </w:tc>
        <w:tc>
          <w:tcPr>
            <w:tcW w:w="698" w:type="pct"/>
          </w:tcPr>
          <w:p w14:paraId="136CFB56" w14:textId="77777777" w:rsidR="00DE05C9" w:rsidRPr="00B93702" w:rsidRDefault="00DE05C9" w:rsidP="00DE05C9">
            <w:pPr>
              <w:pStyle w:val="TAL"/>
            </w:pPr>
            <w:r>
              <w:t>N/A</w:t>
            </w:r>
          </w:p>
        </w:tc>
        <w:tc>
          <w:tcPr>
            <w:tcW w:w="698" w:type="pct"/>
          </w:tcPr>
          <w:p w14:paraId="56F2CEA2" w14:textId="77777777" w:rsidR="00DE05C9" w:rsidRDefault="00DE05C9" w:rsidP="00DE05C9">
            <w:pPr>
              <w:pStyle w:val="TAL"/>
            </w:pPr>
            <w:r>
              <w:t>N/A</w:t>
            </w:r>
          </w:p>
        </w:tc>
        <w:tc>
          <w:tcPr>
            <w:tcW w:w="698" w:type="pct"/>
          </w:tcPr>
          <w:p w14:paraId="3BEE0620" w14:textId="77777777" w:rsidR="00DE05C9" w:rsidRDefault="00DE05C9" w:rsidP="00DE05C9">
            <w:pPr>
              <w:pStyle w:val="TAL"/>
            </w:pPr>
            <w:r>
              <w:t>Same TC as 6.5.1</w:t>
            </w:r>
          </w:p>
        </w:tc>
      </w:tr>
      <w:tr w:rsidR="00DE05C9" w:rsidRPr="00B93702" w14:paraId="0C48D4EE" w14:textId="77777777" w:rsidTr="00DE05C9">
        <w:trPr>
          <w:gridAfter w:val="1"/>
          <w:wAfter w:w="9" w:type="pct"/>
          <w:jc w:val="center"/>
        </w:trPr>
        <w:tc>
          <w:tcPr>
            <w:tcW w:w="807" w:type="pct"/>
            <w:vAlign w:val="center"/>
          </w:tcPr>
          <w:p w14:paraId="52842053" w14:textId="77777777" w:rsidR="00DE05C9" w:rsidRPr="00B93702" w:rsidRDefault="00DE05C9" w:rsidP="00DE05C9">
            <w:pPr>
              <w:pStyle w:val="TAL"/>
              <w:ind w:left="14"/>
              <w:rPr>
                <w:rFonts w:cs="Arial"/>
              </w:rPr>
            </w:pPr>
            <w:r>
              <w:rPr>
                <w:rFonts w:cs="Arial"/>
              </w:rPr>
              <w:t>GSM/EDGE</w:t>
            </w:r>
          </w:p>
        </w:tc>
        <w:tc>
          <w:tcPr>
            <w:tcW w:w="678" w:type="pct"/>
          </w:tcPr>
          <w:p w14:paraId="31D8DED4" w14:textId="77777777" w:rsidR="00DE05C9" w:rsidRPr="00B93702" w:rsidRDefault="00DE05C9" w:rsidP="00DE05C9">
            <w:pPr>
              <w:pStyle w:val="TAL"/>
            </w:pPr>
            <w:r>
              <w:t>N/A</w:t>
            </w:r>
          </w:p>
        </w:tc>
        <w:tc>
          <w:tcPr>
            <w:tcW w:w="710" w:type="pct"/>
          </w:tcPr>
          <w:p w14:paraId="67E93A36" w14:textId="77777777" w:rsidR="00DE05C9" w:rsidRPr="00B93702" w:rsidRDefault="00DE05C9" w:rsidP="00DE05C9">
            <w:pPr>
              <w:pStyle w:val="TAL"/>
            </w:pPr>
            <w:r>
              <w:t>N/A</w:t>
            </w:r>
          </w:p>
        </w:tc>
        <w:tc>
          <w:tcPr>
            <w:tcW w:w="702" w:type="pct"/>
          </w:tcPr>
          <w:p w14:paraId="796B2997" w14:textId="77777777" w:rsidR="00DE05C9" w:rsidRPr="00B93702" w:rsidRDefault="00DE05C9" w:rsidP="00DE05C9">
            <w:pPr>
              <w:pStyle w:val="TAL"/>
            </w:pPr>
            <w:r>
              <w:t>N/A</w:t>
            </w:r>
          </w:p>
        </w:tc>
        <w:tc>
          <w:tcPr>
            <w:tcW w:w="698" w:type="pct"/>
          </w:tcPr>
          <w:p w14:paraId="1F278F5A" w14:textId="77777777" w:rsidR="00DE05C9" w:rsidRPr="00B93702" w:rsidRDefault="00DE05C9" w:rsidP="00DE05C9">
            <w:pPr>
              <w:pStyle w:val="TAL"/>
            </w:pPr>
            <w:r>
              <w:t>N/A</w:t>
            </w:r>
          </w:p>
        </w:tc>
        <w:tc>
          <w:tcPr>
            <w:tcW w:w="698" w:type="pct"/>
          </w:tcPr>
          <w:p w14:paraId="4BB32F29" w14:textId="77777777" w:rsidR="00DE05C9" w:rsidRDefault="00DE05C9" w:rsidP="00DE05C9">
            <w:pPr>
              <w:pStyle w:val="TAL"/>
            </w:pPr>
            <w:r>
              <w:t>Same TC as 6.5.1</w:t>
            </w:r>
          </w:p>
        </w:tc>
        <w:tc>
          <w:tcPr>
            <w:tcW w:w="698" w:type="pct"/>
          </w:tcPr>
          <w:p w14:paraId="34250BF7" w14:textId="77777777" w:rsidR="00DE05C9" w:rsidRDefault="00DE05C9" w:rsidP="00DE05C9">
            <w:pPr>
              <w:pStyle w:val="TAL"/>
            </w:pPr>
            <w:r>
              <w:t>N/A</w:t>
            </w:r>
          </w:p>
        </w:tc>
      </w:tr>
      <w:tr w:rsidR="00DE05C9" w:rsidRPr="00B93702" w14:paraId="49B71D04" w14:textId="77777777" w:rsidTr="00905FAB">
        <w:trPr>
          <w:gridAfter w:val="1"/>
          <w:wAfter w:w="9" w:type="pct"/>
          <w:jc w:val="center"/>
        </w:trPr>
        <w:tc>
          <w:tcPr>
            <w:tcW w:w="807" w:type="pct"/>
            <w:vAlign w:val="center"/>
          </w:tcPr>
          <w:p w14:paraId="611D6BE7" w14:textId="77777777" w:rsidR="00DE05C9" w:rsidRPr="00B93702" w:rsidRDefault="00DE05C9" w:rsidP="00DE05C9">
            <w:pPr>
              <w:pStyle w:val="TAL"/>
              <w:ind w:left="14"/>
              <w:rPr>
                <w:rFonts w:cs="Arial"/>
                <w:b/>
              </w:rPr>
            </w:pPr>
            <w:r w:rsidRPr="00B93702">
              <w:rPr>
                <w:rFonts w:cs="Arial"/>
                <w:b/>
              </w:rPr>
              <w:t>6.5.3 Time alignment error</w:t>
            </w:r>
          </w:p>
        </w:tc>
        <w:tc>
          <w:tcPr>
            <w:tcW w:w="678" w:type="pct"/>
          </w:tcPr>
          <w:p w14:paraId="40C154A9" w14:textId="77777777" w:rsidR="00DE05C9" w:rsidRPr="00B93702" w:rsidRDefault="00DE05C9" w:rsidP="00DE05C9">
            <w:pPr>
              <w:pStyle w:val="TAL"/>
            </w:pPr>
            <w:r w:rsidRPr="00B93702">
              <w:t xml:space="preserve">- </w:t>
            </w:r>
          </w:p>
        </w:tc>
        <w:tc>
          <w:tcPr>
            <w:tcW w:w="710" w:type="pct"/>
          </w:tcPr>
          <w:p w14:paraId="53D9A5C5" w14:textId="77777777" w:rsidR="00DE05C9" w:rsidRPr="00B93702" w:rsidRDefault="00DE05C9" w:rsidP="00DE05C9">
            <w:pPr>
              <w:pStyle w:val="TAL"/>
            </w:pPr>
            <w:r w:rsidRPr="00B93702">
              <w:t>-</w:t>
            </w:r>
          </w:p>
        </w:tc>
        <w:tc>
          <w:tcPr>
            <w:tcW w:w="702" w:type="pct"/>
          </w:tcPr>
          <w:p w14:paraId="5FB95041" w14:textId="77777777" w:rsidR="00DE05C9" w:rsidRPr="00B93702" w:rsidRDefault="00DE05C9" w:rsidP="00DE05C9">
            <w:pPr>
              <w:pStyle w:val="TAL"/>
            </w:pPr>
          </w:p>
        </w:tc>
        <w:tc>
          <w:tcPr>
            <w:tcW w:w="698" w:type="pct"/>
          </w:tcPr>
          <w:p w14:paraId="6348B7B6" w14:textId="77777777" w:rsidR="00DE05C9" w:rsidRPr="00B93702" w:rsidRDefault="00DE05C9" w:rsidP="00DE05C9">
            <w:pPr>
              <w:pStyle w:val="TAL"/>
            </w:pPr>
          </w:p>
        </w:tc>
        <w:tc>
          <w:tcPr>
            <w:tcW w:w="698" w:type="pct"/>
          </w:tcPr>
          <w:p w14:paraId="77BCA2BF" w14:textId="77777777" w:rsidR="00DE05C9" w:rsidRPr="00B93702" w:rsidRDefault="00DE05C9" w:rsidP="00DE05C9">
            <w:pPr>
              <w:pStyle w:val="TAL"/>
            </w:pPr>
            <w:r>
              <w:t>-</w:t>
            </w:r>
          </w:p>
        </w:tc>
        <w:tc>
          <w:tcPr>
            <w:tcW w:w="698" w:type="pct"/>
          </w:tcPr>
          <w:p w14:paraId="1ABC6D3A" w14:textId="77777777" w:rsidR="00DE05C9" w:rsidRPr="00B93702" w:rsidRDefault="00DE05C9" w:rsidP="00DE05C9">
            <w:pPr>
              <w:pStyle w:val="TAL"/>
            </w:pPr>
            <w:r>
              <w:t>-</w:t>
            </w:r>
          </w:p>
        </w:tc>
      </w:tr>
      <w:tr w:rsidR="00DE05C9" w:rsidRPr="00B93702" w14:paraId="0FEDB32A" w14:textId="77777777" w:rsidTr="00905FAB">
        <w:trPr>
          <w:gridAfter w:val="1"/>
          <w:wAfter w:w="9" w:type="pct"/>
          <w:jc w:val="center"/>
        </w:trPr>
        <w:tc>
          <w:tcPr>
            <w:tcW w:w="807" w:type="pct"/>
            <w:vAlign w:val="center"/>
          </w:tcPr>
          <w:p w14:paraId="10E0FF38" w14:textId="77777777" w:rsidR="00DE05C9" w:rsidRPr="00B93702" w:rsidRDefault="00DE05C9" w:rsidP="00DE05C9">
            <w:pPr>
              <w:pStyle w:val="TAL"/>
              <w:ind w:left="14"/>
              <w:rPr>
                <w:rFonts w:cs="Arial"/>
              </w:rPr>
            </w:pPr>
            <w:r w:rsidRPr="00B93702">
              <w:rPr>
                <w:rFonts w:cs="Arial"/>
              </w:rPr>
              <w:t>E-UTRA</w:t>
            </w:r>
          </w:p>
        </w:tc>
        <w:tc>
          <w:tcPr>
            <w:tcW w:w="678" w:type="pct"/>
          </w:tcPr>
          <w:p w14:paraId="22ABB5E0" w14:textId="77777777" w:rsidR="00DE05C9" w:rsidRPr="00B93702" w:rsidRDefault="00DE05C9" w:rsidP="00DE05C9">
            <w:pPr>
              <w:pStyle w:val="TAL"/>
            </w:pPr>
            <w:r w:rsidRPr="00B93702">
              <w:t>(TS 36.141)</w:t>
            </w:r>
          </w:p>
          <w:p w14:paraId="306D247F" w14:textId="77777777" w:rsidR="00DE05C9" w:rsidRPr="00B93702" w:rsidRDefault="00DE05C9" w:rsidP="00DE05C9">
            <w:pPr>
              <w:pStyle w:val="TAL"/>
            </w:pPr>
            <w:r w:rsidRPr="00B93702">
              <w:t>NI, NG: (Note 4)</w:t>
            </w:r>
          </w:p>
          <w:p w14:paraId="661DF8F9" w14:textId="77777777" w:rsidR="00DE05C9" w:rsidRPr="00B93702" w:rsidRDefault="00DE05C9" w:rsidP="00DE05C9">
            <w:pPr>
              <w:pStyle w:val="TAL"/>
            </w:pPr>
            <w:r w:rsidRPr="00B93702">
              <w:t>NCNI, NCNG: (Note 4)</w:t>
            </w:r>
          </w:p>
          <w:p w14:paraId="26E54452" w14:textId="77777777" w:rsidR="00DE05C9" w:rsidRPr="00B93702" w:rsidRDefault="00DE05C9" w:rsidP="00DE05C9">
            <w:pPr>
              <w:pStyle w:val="TAL"/>
            </w:pPr>
            <w:r w:rsidRPr="00B93702">
              <w:t>C/NCNI, C/NCNG: (Note 4)</w:t>
            </w:r>
          </w:p>
        </w:tc>
        <w:tc>
          <w:tcPr>
            <w:tcW w:w="710" w:type="pct"/>
          </w:tcPr>
          <w:p w14:paraId="447ACBCA" w14:textId="77777777" w:rsidR="00DE05C9" w:rsidRPr="00B93702" w:rsidRDefault="00DE05C9" w:rsidP="00DE05C9">
            <w:pPr>
              <w:pStyle w:val="TAL"/>
            </w:pPr>
            <w:r w:rsidRPr="00B93702">
              <w:t>(TS 36.141)</w:t>
            </w:r>
          </w:p>
          <w:p w14:paraId="35E8E198" w14:textId="77777777" w:rsidR="00DE05C9" w:rsidRPr="00B93702" w:rsidRDefault="00DE05C9" w:rsidP="00DE05C9">
            <w:pPr>
              <w:pStyle w:val="TAL"/>
            </w:pPr>
            <w:r w:rsidRPr="00B93702">
              <w:t>NI, NG: (Note 4)</w:t>
            </w:r>
          </w:p>
          <w:p w14:paraId="42235C8F" w14:textId="77777777" w:rsidR="00DE05C9" w:rsidRPr="00B93702" w:rsidRDefault="00DE05C9" w:rsidP="00DE05C9">
            <w:pPr>
              <w:pStyle w:val="TAL"/>
            </w:pPr>
            <w:r w:rsidRPr="00B93702">
              <w:t>NCNI, NCNG: (Note 4)</w:t>
            </w:r>
          </w:p>
          <w:p w14:paraId="61A2B9B5" w14:textId="77777777" w:rsidR="00DE05C9" w:rsidRPr="00B93702" w:rsidRDefault="00DE05C9" w:rsidP="00DE05C9">
            <w:pPr>
              <w:pStyle w:val="TAL"/>
            </w:pPr>
            <w:r w:rsidRPr="00B93702">
              <w:t>C/NCNI, C/NCNG: (Note 4)</w:t>
            </w:r>
          </w:p>
        </w:tc>
        <w:tc>
          <w:tcPr>
            <w:tcW w:w="702" w:type="pct"/>
          </w:tcPr>
          <w:p w14:paraId="3ABB33D7" w14:textId="77777777" w:rsidR="00DE05C9" w:rsidRPr="00B93702" w:rsidRDefault="00DE05C9" w:rsidP="00DE05C9">
            <w:pPr>
              <w:pStyle w:val="TAL"/>
            </w:pPr>
            <w:r w:rsidRPr="00B93702">
              <w:t>(TS 36.141)</w:t>
            </w:r>
          </w:p>
          <w:p w14:paraId="3AC085D7" w14:textId="77777777" w:rsidR="00DE05C9" w:rsidRPr="00B93702" w:rsidRDefault="00DE05C9" w:rsidP="00DE05C9">
            <w:pPr>
              <w:pStyle w:val="TAL"/>
            </w:pPr>
            <w:r w:rsidRPr="00B93702">
              <w:t>NI, NG: (Note 4)</w:t>
            </w:r>
          </w:p>
        </w:tc>
        <w:tc>
          <w:tcPr>
            <w:tcW w:w="698" w:type="pct"/>
          </w:tcPr>
          <w:p w14:paraId="06DB4E91" w14:textId="77777777" w:rsidR="00DE05C9" w:rsidRPr="00B93702" w:rsidRDefault="00DE05C9" w:rsidP="00DE05C9">
            <w:pPr>
              <w:pStyle w:val="TAL"/>
            </w:pPr>
            <w:r w:rsidRPr="00B93702">
              <w:t>(TS 36.141)</w:t>
            </w:r>
          </w:p>
          <w:p w14:paraId="2661D2C4" w14:textId="77777777" w:rsidR="00DE05C9" w:rsidRPr="00B93702" w:rsidRDefault="00DE05C9" w:rsidP="00DE05C9">
            <w:pPr>
              <w:pStyle w:val="TAL"/>
            </w:pPr>
            <w:r w:rsidRPr="00B93702">
              <w:t>NI, NG: (Note 4)</w:t>
            </w:r>
          </w:p>
        </w:tc>
        <w:tc>
          <w:tcPr>
            <w:tcW w:w="698" w:type="pct"/>
          </w:tcPr>
          <w:p w14:paraId="11DF64A0" w14:textId="77777777" w:rsidR="00DE05C9" w:rsidRDefault="00DE05C9" w:rsidP="00DE05C9">
            <w:pPr>
              <w:pStyle w:val="TAL"/>
            </w:pPr>
            <w:r>
              <w:t>(TS 36.141)</w:t>
            </w:r>
          </w:p>
          <w:p w14:paraId="4224032D" w14:textId="77777777" w:rsidR="00DE05C9" w:rsidRDefault="00DE05C9" w:rsidP="00DE05C9">
            <w:pPr>
              <w:pStyle w:val="TAL"/>
            </w:pPr>
            <w:r>
              <w:t>NI, NG: (Note 4)</w:t>
            </w:r>
          </w:p>
          <w:p w14:paraId="7A9A9FE6" w14:textId="77777777" w:rsidR="00DE05C9" w:rsidRDefault="00DE05C9" w:rsidP="00DE05C9">
            <w:pPr>
              <w:pStyle w:val="TAL"/>
            </w:pPr>
            <w:r>
              <w:t>NCNI, NCNG: (Note 4)</w:t>
            </w:r>
          </w:p>
          <w:p w14:paraId="18F5307F" w14:textId="77777777" w:rsidR="00DE05C9" w:rsidRPr="00B93702" w:rsidRDefault="00DE05C9" w:rsidP="00DE05C9">
            <w:pPr>
              <w:pStyle w:val="TAL"/>
            </w:pPr>
            <w:r>
              <w:t>C/NCNI, C/NCNG: (Note 4)</w:t>
            </w:r>
          </w:p>
        </w:tc>
        <w:tc>
          <w:tcPr>
            <w:tcW w:w="698" w:type="pct"/>
          </w:tcPr>
          <w:p w14:paraId="11522805" w14:textId="77777777" w:rsidR="00DE05C9" w:rsidRDefault="00DE05C9" w:rsidP="00DE05C9">
            <w:pPr>
              <w:pStyle w:val="TAL"/>
            </w:pPr>
            <w:r>
              <w:t>(TS 36.141)</w:t>
            </w:r>
          </w:p>
          <w:p w14:paraId="17D5FDEB" w14:textId="77777777" w:rsidR="00DE05C9" w:rsidRDefault="00DE05C9" w:rsidP="00DE05C9">
            <w:pPr>
              <w:pStyle w:val="TAL"/>
            </w:pPr>
            <w:r>
              <w:t>NI, NG: (Note 4)</w:t>
            </w:r>
          </w:p>
          <w:p w14:paraId="077AD965" w14:textId="77777777" w:rsidR="00DE05C9" w:rsidRDefault="00DE05C9" w:rsidP="00DE05C9">
            <w:pPr>
              <w:pStyle w:val="TAL"/>
            </w:pPr>
            <w:r>
              <w:t>NCNI, NCNG: (Note 4)</w:t>
            </w:r>
          </w:p>
          <w:p w14:paraId="0EF2B3F0" w14:textId="77777777" w:rsidR="00DE05C9" w:rsidRPr="00B93702" w:rsidRDefault="00DE05C9" w:rsidP="00DE05C9">
            <w:pPr>
              <w:pStyle w:val="TAL"/>
            </w:pPr>
            <w:r>
              <w:t>C/NCNI, C/NCNG: (Note 4)</w:t>
            </w:r>
          </w:p>
        </w:tc>
      </w:tr>
      <w:tr w:rsidR="00DE05C9" w:rsidRPr="00B93702" w14:paraId="0AA081B7" w14:textId="77777777" w:rsidTr="00905FAB">
        <w:trPr>
          <w:gridAfter w:val="1"/>
          <w:wAfter w:w="9" w:type="pct"/>
          <w:jc w:val="center"/>
        </w:trPr>
        <w:tc>
          <w:tcPr>
            <w:tcW w:w="807" w:type="pct"/>
            <w:vAlign w:val="center"/>
          </w:tcPr>
          <w:p w14:paraId="2CFF15D8" w14:textId="77777777" w:rsidR="00DE05C9" w:rsidRPr="00B93702" w:rsidRDefault="00DE05C9" w:rsidP="00DE05C9">
            <w:pPr>
              <w:pStyle w:val="TAL"/>
              <w:ind w:left="14"/>
              <w:rPr>
                <w:rFonts w:cs="Arial"/>
              </w:rPr>
            </w:pPr>
            <w:r w:rsidRPr="00B93702">
              <w:rPr>
                <w:rFonts w:cs="Arial"/>
              </w:rPr>
              <w:t>NB-IoT</w:t>
            </w:r>
          </w:p>
        </w:tc>
        <w:tc>
          <w:tcPr>
            <w:tcW w:w="678" w:type="pct"/>
          </w:tcPr>
          <w:p w14:paraId="50F5D32A" w14:textId="77777777" w:rsidR="00DE05C9" w:rsidRPr="00B93702" w:rsidRDefault="00DE05C9" w:rsidP="00DE05C9">
            <w:pPr>
              <w:pStyle w:val="TAL"/>
            </w:pPr>
            <w:r w:rsidRPr="00B93702">
              <w:t>N/A (Note 4)</w:t>
            </w:r>
          </w:p>
        </w:tc>
        <w:tc>
          <w:tcPr>
            <w:tcW w:w="710" w:type="pct"/>
          </w:tcPr>
          <w:p w14:paraId="01B2C7FB" w14:textId="77777777" w:rsidR="00DE05C9" w:rsidRPr="00B93702" w:rsidRDefault="00DE05C9" w:rsidP="00DE05C9">
            <w:pPr>
              <w:pStyle w:val="TAL"/>
            </w:pPr>
            <w:r w:rsidRPr="00B93702">
              <w:t>N/A (Note 4)</w:t>
            </w:r>
          </w:p>
        </w:tc>
        <w:tc>
          <w:tcPr>
            <w:tcW w:w="702" w:type="pct"/>
          </w:tcPr>
          <w:p w14:paraId="42AE93DE" w14:textId="77777777" w:rsidR="00DE05C9" w:rsidRPr="00B93702" w:rsidRDefault="00DE05C9" w:rsidP="00DE05C9">
            <w:pPr>
              <w:pStyle w:val="TAL"/>
            </w:pPr>
            <w:r w:rsidRPr="00B93702">
              <w:t>Standalone: (TS 36.141)</w:t>
            </w:r>
          </w:p>
          <w:p w14:paraId="3E6B8185" w14:textId="77777777" w:rsidR="00DE05C9" w:rsidRPr="00B93702" w:rsidRDefault="00DE05C9" w:rsidP="00DE05C9">
            <w:pPr>
              <w:pStyle w:val="TAL"/>
            </w:pPr>
            <w:r w:rsidRPr="00B93702">
              <w:t>NI, NG: (Note 4)</w:t>
            </w:r>
          </w:p>
        </w:tc>
        <w:tc>
          <w:tcPr>
            <w:tcW w:w="698" w:type="pct"/>
          </w:tcPr>
          <w:p w14:paraId="3D549BF1" w14:textId="77777777" w:rsidR="00DE05C9" w:rsidRPr="00B93702" w:rsidRDefault="00DE05C9" w:rsidP="00DE05C9">
            <w:pPr>
              <w:pStyle w:val="TAL"/>
            </w:pPr>
            <w:r w:rsidRPr="00B93702">
              <w:t>Standalone: (TS 36.141)</w:t>
            </w:r>
          </w:p>
          <w:p w14:paraId="71EF311C" w14:textId="77777777" w:rsidR="00DE05C9" w:rsidRPr="00B93702" w:rsidRDefault="00DE05C9" w:rsidP="00DE05C9">
            <w:pPr>
              <w:pStyle w:val="TAL"/>
            </w:pPr>
            <w:r w:rsidRPr="00B93702">
              <w:t>NI, NG: (Note 4)</w:t>
            </w:r>
          </w:p>
        </w:tc>
        <w:tc>
          <w:tcPr>
            <w:tcW w:w="698" w:type="pct"/>
          </w:tcPr>
          <w:p w14:paraId="003BE0BC" w14:textId="77777777" w:rsidR="00DE05C9" w:rsidRPr="00B93702" w:rsidRDefault="00DE05C9" w:rsidP="00DE05C9">
            <w:pPr>
              <w:pStyle w:val="TAL"/>
            </w:pPr>
            <w:r>
              <w:t>N/A (Note 4)</w:t>
            </w:r>
          </w:p>
        </w:tc>
        <w:tc>
          <w:tcPr>
            <w:tcW w:w="698" w:type="pct"/>
          </w:tcPr>
          <w:p w14:paraId="14292C98" w14:textId="77777777" w:rsidR="00DE05C9" w:rsidRPr="00B93702" w:rsidRDefault="00DE05C9" w:rsidP="00DE05C9">
            <w:pPr>
              <w:pStyle w:val="TAL"/>
            </w:pPr>
            <w:r>
              <w:t>N/A (Note 4)</w:t>
            </w:r>
          </w:p>
        </w:tc>
      </w:tr>
      <w:tr w:rsidR="00DE05C9" w:rsidRPr="00B93702" w14:paraId="6FF113A1" w14:textId="77777777" w:rsidTr="00905FAB">
        <w:trPr>
          <w:gridAfter w:val="1"/>
          <w:wAfter w:w="9" w:type="pct"/>
          <w:jc w:val="center"/>
        </w:trPr>
        <w:tc>
          <w:tcPr>
            <w:tcW w:w="807" w:type="pct"/>
            <w:vAlign w:val="center"/>
          </w:tcPr>
          <w:p w14:paraId="4A9CF7B1" w14:textId="77777777" w:rsidR="00DE05C9" w:rsidRPr="00B93702" w:rsidRDefault="00DE05C9" w:rsidP="00DE05C9">
            <w:pPr>
              <w:pStyle w:val="TAL"/>
              <w:ind w:left="14"/>
              <w:rPr>
                <w:rFonts w:cs="Arial"/>
              </w:rPr>
            </w:pPr>
            <w:r w:rsidRPr="00B93702">
              <w:rPr>
                <w:rFonts w:cs="Arial"/>
              </w:rPr>
              <w:t>NR</w:t>
            </w:r>
          </w:p>
        </w:tc>
        <w:tc>
          <w:tcPr>
            <w:tcW w:w="678" w:type="pct"/>
          </w:tcPr>
          <w:p w14:paraId="02D725C4" w14:textId="77777777" w:rsidR="00DE05C9" w:rsidRPr="00B93702" w:rsidRDefault="00DE05C9" w:rsidP="00DE05C9">
            <w:pPr>
              <w:pStyle w:val="TAL"/>
            </w:pPr>
            <w:r w:rsidRPr="00B93702">
              <w:t>(TS 38.141-1)</w:t>
            </w:r>
          </w:p>
        </w:tc>
        <w:tc>
          <w:tcPr>
            <w:tcW w:w="710" w:type="pct"/>
          </w:tcPr>
          <w:p w14:paraId="12D07B71" w14:textId="77777777" w:rsidR="00DE05C9" w:rsidRPr="00B93702" w:rsidRDefault="00DE05C9" w:rsidP="00DE05C9">
            <w:pPr>
              <w:pStyle w:val="TAL"/>
            </w:pPr>
            <w:r w:rsidRPr="00B93702">
              <w:t>(TS 38.141-1)</w:t>
            </w:r>
          </w:p>
        </w:tc>
        <w:tc>
          <w:tcPr>
            <w:tcW w:w="702" w:type="pct"/>
          </w:tcPr>
          <w:p w14:paraId="631C4A1C" w14:textId="77777777" w:rsidR="00DE05C9" w:rsidRPr="00B93702" w:rsidRDefault="00DE05C9" w:rsidP="00DE05C9">
            <w:pPr>
              <w:pStyle w:val="TAL"/>
            </w:pPr>
            <w:r w:rsidRPr="00B93702">
              <w:t>(TS 38.141-1)</w:t>
            </w:r>
          </w:p>
        </w:tc>
        <w:tc>
          <w:tcPr>
            <w:tcW w:w="698" w:type="pct"/>
          </w:tcPr>
          <w:p w14:paraId="4F53FD85" w14:textId="77777777" w:rsidR="00DE05C9" w:rsidRPr="00B93702" w:rsidRDefault="00DE05C9" w:rsidP="00DE05C9">
            <w:pPr>
              <w:pStyle w:val="TAL"/>
            </w:pPr>
            <w:r w:rsidRPr="00B93702">
              <w:t>(TS 38.141-1)</w:t>
            </w:r>
          </w:p>
        </w:tc>
        <w:tc>
          <w:tcPr>
            <w:tcW w:w="698" w:type="pct"/>
          </w:tcPr>
          <w:p w14:paraId="6431BFFD" w14:textId="77777777" w:rsidR="00DE05C9" w:rsidRPr="00B93702" w:rsidRDefault="00DE05C9" w:rsidP="00DE05C9">
            <w:pPr>
              <w:pStyle w:val="TAL"/>
            </w:pPr>
            <w:r>
              <w:t>(TS 38.141-1)</w:t>
            </w:r>
          </w:p>
        </w:tc>
        <w:tc>
          <w:tcPr>
            <w:tcW w:w="698" w:type="pct"/>
          </w:tcPr>
          <w:p w14:paraId="639F4398" w14:textId="77777777" w:rsidR="00DE05C9" w:rsidRPr="00B93702" w:rsidRDefault="00DE05C9" w:rsidP="00DE05C9">
            <w:pPr>
              <w:pStyle w:val="TAL"/>
            </w:pPr>
            <w:r>
              <w:t>(TS 38.141-1)</w:t>
            </w:r>
          </w:p>
        </w:tc>
      </w:tr>
      <w:tr w:rsidR="00DE05C9" w:rsidRPr="00B93702" w14:paraId="2FD123A4" w14:textId="77777777" w:rsidTr="00DE05C9">
        <w:trPr>
          <w:gridAfter w:val="1"/>
          <w:wAfter w:w="9" w:type="pct"/>
          <w:jc w:val="center"/>
        </w:trPr>
        <w:tc>
          <w:tcPr>
            <w:tcW w:w="807" w:type="pct"/>
            <w:vAlign w:val="center"/>
          </w:tcPr>
          <w:p w14:paraId="0E8AF988" w14:textId="77777777" w:rsidR="00DE05C9" w:rsidRPr="00B93702" w:rsidRDefault="00DE05C9" w:rsidP="00DE05C9">
            <w:pPr>
              <w:pStyle w:val="TAL"/>
              <w:ind w:left="14"/>
              <w:rPr>
                <w:rFonts w:cs="Arial"/>
              </w:rPr>
            </w:pPr>
            <w:r>
              <w:rPr>
                <w:rFonts w:cs="Arial"/>
              </w:rPr>
              <w:t>UTRA FDD</w:t>
            </w:r>
          </w:p>
        </w:tc>
        <w:tc>
          <w:tcPr>
            <w:tcW w:w="678" w:type="pct"/>
          </w:tcPr>
          <w:p w14:paraId="04939B92" w14:textId="77777777" w:rsidR="00DE05C9" w:rsidRPr="00B93702" w:rsidRDefault="00DE05C9" w:rsidP="00DE05C9">
            <w:pPr>
              <w:pStyle w:val="TAL"/>
            </w:pPr>
            <w:r>
              <w:t>N/A</w:t>
            </w:r>
          </w:p>
        </w:tc>
        <w:tc>
          <w:tcPr>
            <w:tcW w:w="710" w:type="pct"/>
          </w:tcPr>
          <w:p w14:paraId="2DC3D641" w14:textId="77777777" w:rsidR="00DE05C9" w:rsidRPr="00B93702" w:rsidRDefault="00DE05C9" w:rsidP="00DE05C9">
            <w:pPr>
              <w:pStyle w:val="TAL"/>
            </w:pPr>
            <w:r>
              <w:t>N/A</w:t>
            </w:r>
          </w:p>
        </w:tc>
        <w:tc>
          <w:tcPr>
            <w:tcW w:w="702" w:type="pct"/>
          </w:tcPr>
          <w:p w14:paraId="4CFF4784" w14:textId="77777777" w:rsidR="00DE05C9" w:rsidRPr="00B93702" w:rsidRDefault="00DE05C9" w:rsidP="00DE05C9">
            <w:pPr>
              <w:pStyle w:val="TAL"/>
            </w:pPr>
            <w:r>
              <w:t>N/A</w:t>
            </w:r>
          </w:p>
        </w:tc>
        <w:tc>
          <w:tcPr>
            <w:tcW w:w="698" w:type="pct"/>
          </w:tcPr>
          <w:p w14:paraId="78676CDD" w14:textId="77777777" w:rsidR="00DE05C9" w:rsidRPr="00B93702" w:rsidRDefault="00DE05C9" w:rsidP="00DE05C9">
            <w:pPr>
              <w:pStyle w:val="TAL"/>
            </w:pPr>
            <w:r>
              <w:t>N/A</w:t>
            </w:r>
          </w:p>
        </w:tc>
        <w:tc>
          <w:tcPr>
            <w:tcW w:w="698" w:type="pct"/>
          </w:tcPr>
          <w:p w14:paraId="32C8594A" w14:textId="77777777" w:rsidR="00DE05C9" w:rsidRDefault="00DE05C9" w:rsidP="00DE05C9">
            <w:pPr>
              <w:pStyle w:val="TAL"/>
            </w:pPr>
            <w:r>
              <w:t>N/A</w:t>
            </w:r>
          </w:p>
        </w:tc>
        <w:tc>
          <w:tcPr>
            <w:tcW w:w="698" w:type="pct"/>
          </w:tcPr>
          <w:p w14:paraId="4B16413A" w14:textId="77777777" w:rsidR="00DE05C9" w:rsidRDefault="00DE05C9" w:rsidP="00DE05C9">
            <w:pPr>
              <w:pStyle w:val="TAL"/>
            </w:pPr>
            <w:r>
              <w:rPr>
                <w:rFonts w:cs="Arial"/>
              </w:rPr>
              <w:t>(TS 25.141)</w:t>
            </w:r>
          </w:p>
        </w:tc>
      </w:tr>
      <w:tr w:rsidR="00DE05C9" w:rsidRPr="00B93702" w14:paraId="24934B7C" w14:textId="77777777" w:rsidTr="00905FAB">
        <w:trPr>
          <w:gridAfter w:val="1"/>
          <w:wAfter w:w="9" w:type="pct"/>
          <w:jc w:val="center"/>
        </w:trPr>
        <w:tc>
          <w:tcPr>
            <w:tcW w:w="807" w:type="pct"/>
            <w:vAlign w:val="center"/>
          </w:tcPr>
          <w:p w14:paraId="05510EB1" w14:textId="77777777" w:rsidR="00DE05C9" w:rsidRPr="00B93702" w:rsidRDefault="00DE05C9" w:rsidP="00DE05C9">
            <w:pPr>
              <w:pStyle w:val="TAL"/>
              <w:ind w:left="14"/>
              <w:rPr>
                <w:rFonts w:cs="Arial"/>
                <w:b/>
              </w:rPr>
            </w:pPr>
            <w:r w:rsidRPr="00B93702">
              <w:rPr>
                <w:rFonts w:cs="Arial"/>
                <w:b/>
              </w:rPr>
              <w:t>6.6 Unwanted emissions</w:t>
            </w:r>
          </w:p>
        </w:tc>
        <w:tc>
          <w:tcPr>
            <w:tcW w:w="678" w:type="pct"/>
          </w:tcPr>
          <w:p w14:paraId="11AD540D" w14:textId="77777777" w:rsidR="00DE05C9" w:rsidRPr="00B93702" w:rsidRDefault="00DE05C9" w:rsidP="00DE05C9">
            <w:pPr>
              <w:pStyle w:val="TAL"/>
            </w:pPr>
            <w:r w:rsidRPr="00B93702">
              <w:t xml:space="preserve">- </w:t>
            </w:r>
          </w:p>
        </w:tc>
        <w:tc>
          <w:tcPr>
            <w:tcW w:w="710" w:type="pct"/>
          </w:tcPr>
          <w:p w14:paraId="417E2F98" w14:textId="77777777" w:rsidR="00DE05C9" w:rsidRPr="00B93702" w:rsidRDefault="00DE05C9" w:rsidP="00DE05C9">
            <w:pPr>
              <w:pStyle w:val="TAL"/>
            </w:pPr>
            <w:r w:rsidRPr="00B93702">
              <w:t>-</w:t>
            </w:r>
          </w:p>
        </w:tc>
        <w:tc>
          <w:tcPr>
            <w:tcW w:w="702" w:type="pct"/>
          </w:tcPr>
          <w:p w14:paraId="20F4AEE4" w14:textId="77777777" w:rsidR="00DE05C9" w:rsidRPr="00B93702" w:rsidRDefault="00DE05C9" w:rsidP="00DE05C9">
            <w:pPr>
              <w:pStyle w:val="TAL"/>
            </w:pPr>
            <w:r w:rsidRPr="00B93702">
              <w:t>-</w:t>
            </w:r>
          </w:p>
        </w:tc>
        <w:tc>
          <w:tcPr>
            <w:tcW w:w="698" w:type="pct"/>
          </w:tcPr>
          <w:p w14:paraId="65E61E0B" w14:textId="77777777" w:rsidR="00DE05C9" w:rsidRPr="00B93702" w:rsidRDefault="00DE05C9" w:rsidP="00DE05C9">
            <w:pPr>
              <w:pStyle w:val="TAL"/>
            </w:pPr>
            <w:r w:rsidRPr="00B93702">
              <w:t>-</w:t>
            </w:r>
          </w:p>
        </w:tc>
        <w:tc>
          <w:tcPr>
            <w:tcW w:w="698" w:type="pct"/>
          </w:tcPr>
          <w:p w14:paraId="481B7532" w14:textId="77777777" w:rsidR="00DE05C9" w:rsidRPr="00B93702" w:rsidRDefault="00DE05C9" w:rsidP="00DE05C9">
            <w:pPr>
              <w:pStyle w:val="TAL"/>
            </w:pPr>
            <w:r>
              <w:t>-</w:t>
            </w:r>
          </w:p>
        </w:tc>
        <w:tc>
          <w:tcPr>
            <w:tcW w:w="698" w:type="pct"/>
          </w:tcPr>
          <w:p w14:paraId="606BD9E7" w14:textId="77777777" w:rsidR="00DE05C9" w:rsidRPr="00B93702" w:rsidRDefault="00DE05C9" w:rsidP="00DE05C9">
            <w:pPr>
              <w:pStyle w:val="TAL"/>
            </w:pPr>
            <w:r>
              <w:t>-</w:t>
            </w:r>
          </w:p>
        </w:tc>
      </w:tr>
      <w:tr w:rsidR="00DE05C9" w:rsidRPr="00B93702" w14:paraId="34FEE1C3" w14:textId="77777777" w:rsidTr="00905FAB">
        <w:trPr>
          <w:gridAfter w:val="1"/>
          <w:wAfter w:w="9" w:type="pct"/>
          <w:jc w:val="center"/>
        </w:trPr>
        <w:tc>
          <w:tcPr>
            <w:tcW w:w="807" w:type="pct"/>
            <w:vAlign w:val="center"/>
          </w:tcPr>
          <w:p w14:paraId="41C3A259" w14:textId="77777777" w:rsidR="00DE05C9" w:rsidRPr="00B93702" w:rsidRDefault="00DE05C9" w:rsidP="00DE05C9">
            <w:pPr>
              <w:pStyle w:val="TAL"/>
              <w:ind w:left="14"/>
              <w:rPr>
                <w:rFonts w:cs="Arial"/>
                <w:b/>
              </w:rPr>
            </w:pPr>
            <w:r w:rsidRPr="00B93702">
              <w:rPr>
                <w:rFonts w:cs="Arial"/>
                <w:b/>
              </w:rPr>
              <w:t>6.6.1 Transmitter spurious emissions</w:t>
            </w:r>
          </w:p>
        </w:tc>
        <w:tc>
          <w:tcPr>
            <w:tcW w:w="678" w:type="pct"/>
          </w:tcPr>
          <w:p w14:paraId="0938030E" w14:textId="77777777" w:rsidR="00DE05C9" w:rsidRPr="00B93702" w:rsidRDefault="00DE05C9" w:rsidP="00DE05C9">
            <w:pPr>
              <w:pStyle w:val="TAL"/>
            </w:pPr>
            <w:r w:rsidRPr="00B93702">
              <w:t xml:space="preserve">- </w:t>
            </w:r>
          </w:p>
        </w:tc>
        <w:tc>
          <w:tcPr>
            <w:tcW w:w="710" w:type="pct"/>
          </w:tcPr>
          <w:p w14:paraId="44D9F7F1" w14:textId="77777777" w:rsidR="00DE05C9" w:rsidRPr="00B93702" w:rsidRDefault="00DE05C9" w:rsidP="00DE05C9">
            <w:pPr>
              <w:pStyle w:val="TAL"/>
            </w:pPr>
            <w:r w:rsidRPr="00B93702">
              <w:t>-</w:t>
            </w:r>
          </w:p>
        </w:tc>
        <w:tc>
          <w:tcPr>
            <w:tcW w:w="702" w:type="pct"/>
          </w:tcPr>
          <w:p w14:paraId="7909B9CE" w14:textId="77777777" w:rsidR="00DE05C9" w:rsidRPr="00B93702" w:rsidRDefault="00DE05C9" w:rsidP="00DE05C9">
            <w:pPr>
              <w:pStyle w:val="TAL"/>
            </w:pPr>
            <w:r w:rsidRPr="00B93702">
              <w:t>-</w:t>
            </w:r>
          </w:p>
        </w:tc>
        <w:tc>
          <w:tcPr>
            <w:tcW w:w="698" w:type="pct"/>
          </w:tcPr>
          <w:p w14:paraId="052A0B33" w14:textId="77777777" w:rsidR="00DE05C9" w:rsidRPr="00B93702" w:rsidRDefault="00DE05C9" w:rsidP="00DE05C9">
            <w:pPr>
              <w:pStyle w:val="TAL"/>
            </w:pPr>
            <w:r w:rsidRPr="00B93702">
              <w:t>-</w:t>
            </w:r>
          </w:p>
        </w:tc>
        <w:tc>
          <w:tcPr>
            <w:tcW w:w="698" w:type="pct"/>
          </w:tcPr>
          <w:p w14:paraId="38FC64A4" w14:textId="77777777" w:rsidR="00DE05C9" w:rsidRPr="00B93702" w:rsidRDefault="00DE05C9" w:rsidP="00DE05C9">
            <w:pPr>
              <w:pStyle w:val="TAL"/>
            </w:pPr>
            <w:r>
              <w:t>-</w:t>
            </w:r>
          </w:p>
        </w:tc>
        <w:tc>
          <w:tcPr>
            <w:tcW w:w="698" w:type="pct"/>
          </w:tcPr>
          <w:p w14:paraId="45ADBB7F" w14:textId="77777777" w:rsidR="00DE05C9" w:rsidRPr="00B93702" w:rsidRDefault="00DE05C9" w:rsidP="00DE05C9">
            <w:pPr>
              <w:pStyle w:val="TAL"/>
            </w:pPr>
            <w:r>
              <w:t>-</w:t>
            </w:r>
          </w:p>
        </w:tc>
      </w:tr>
      <w:tr w:rsidR="00DE05C9" w:rsidRPr="00B93702" w14:paraId="1E77A68D" w14:textId="77777777" w:rsidTr="00905FAB">
        <w:trPr>
          <w:gridAfter w:val="1"/>
          <w:wAfter w:w="9" w:type="pct"/>
          <w:jc w:val="center"/>
        </w:trPr>
        <w:tc>
          <w:tcPr>
            <w:tcW w:w="807" w:type="pct"/>
          </w:tcPr>
          <w:p w14:paraId="3127BB86" w14:textId="77777777" w:rsidR="00DE05C9" w:rsidRPr="00B93702" w:rsidRDefault="00DE05C9" w:rsidP="00DE05C9">
            <w:pPr>
              <w:pStyle w:val="TAL"/>
              <w:rPr>
                <w:rFonts w:cs="Arial"/>
              </w:rPr>
            </w:pPr>
            <w:r w:rsidRPr="00B93702">
              <w:rPr>
                <w:rFonts w:cs="Arial"/>
              </w:rPr>
              <w:t>(Category A)</w:t>
            </w:r>
          </w:p>
        </w:tc>
        <w:tc>
          <w:tcPr>
            <w:tcW w:w="678" w:type="pct"/>
          </w:tcPr>
          <w:p w14:paraId="5C51DAAC" w14:textId="77777777" w:rsidR="00DE05C9" w:rsidRPr="00B93702" w:rsidRDefault="00DE05C9" w:rsidP="00DE05C9">
            <w:pPr>
              <w:pStyle w:val="TAL"/>
            </w:pPr>
            <w:r w:rsidRPr="00B93702">
              <w:t>C, NI, NG: TC21</w:t>
            </w:r>
          </w:p>
          <w:p w14:paraId="4B3ECDE7" w14:textId="77777777" w:rsidR="00DE05C9" w:rsidRPr="00B93702" w:rsidRDefault="00DE05C9" w:rsidP="00DE05C9">
            <w:pPr>
              <w:pStyle w:val="TAL"/>
              <w:rPr>
                <w:lang w:val="en-US"/>
              </w:rPr>
            </w:pPr>
          </w:p>
          <w:p w14:paraId="436DF374" w14:textId="77777777"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14:paraId="6C218F7E" w14:textId="77777777" w:rsidR="00DE05C9" w:rsidRPr="00B93702" w:rsidRDefault="00DE05C9" w:rsidP="00DE05C9">
            <w:pPr>
              <w:pStyle w:val="TAL"/>
              <w:rPr>
                <w:lang w:val="en-US"/>
              </w:rPr>
            </w:pPr>
          </w:p>
          <w:p w14:paraId="5E8AB342" w14:textId="77777777" w:rsidR="00DE05C9" w:rsidRPr="00B93702" w:rsidRDefault="00DE05C9" w:rsidP="00DE05C9">
            <w:pPr>
              <w:pStyle w:val="TAL"/>
              <w:rPr>
                <w:lang w:val="en-US"/>
              </w:rPr>
            </w:pPr>
            <w:r w:rsidRPr="00B93702">
              <w:rPr>
                <w:lang w:val="en-US"/>
              </w:rPr>
              <w:t>C/NC, C/NCNI, C/NCNG: NTC21, TC21</w:t>
            </w:r>
          </w:p>
          <w:p w14:paraId="0A0BC6C4" w14:textId="77777777" w:rsidR="00DE05C9" w:rsidRPr="00B93702" w:rsidRDefault="00DE05C9" w:rsidP="00DE05C9">
            <w:pPr>
              <w:pStyle w:val="TAL"/>
              <w:rPr>
                <w:lang w:val="en-US"/>
              </w:rPr>
            </w:pPr>
          </w:p>
        </w:tc>
        <w:tc>
          <w:tcPr>
            <w:tcW w:w="710" w:type="pct"/>
          </w:tcPr>
          <w:p w14:paraId="00D5143D" w14:textId="77777777" w:rsidR="00DE05C9" w:rsidRPr="00B93702" w:rsidRDefault="00DE05C9" w:rsidP="00DE05C9">
            <w:pPr>
              <w:pStyle w:val="TAL"/>
            </w:pPr>
            <w:r w:rsidRPr="00B93702">
              <w:lastRenderedPageBreak/>
              <w:t>C, NI, NG: TC21</w:t>
            </w:r>
          </w:p>
          <w:p w14:paraId="09762322" w14:textId="77777777" w:rsidR="00DE05C9" w:rsidRPr="00B93702" w:rsidRDefault="00DE05C9" w:rsidP="00DE05C9">
            <w:pPr>
              <w:pStyle w:val="TAL"/>
              <w:rPr>
                <w:lang w:val="en-US"/>
              </w:rPr>
            </w:pPr>
          </w:p>
          <w:p w14:paraId="142E80F5" w14:textId="77777777"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14:paraId="5715FF6C" w14:textId="77777777" w:rsidR="00DE05C9" w:rsidRPr="00B93702" w:rsidRDefault="00DE05C9" w:rsidP="00DE05C9">
            <w:pPr>
              <w:pStyle w:val="TAL"/>
              <w:rPr>
                <w:lang w:val="en-US"/>
              </w:rPr>
            </w:pPr>
          </w:p>
          <w:p w14:paraId="01F4AE37" w14:textId="77777777" w:rsidR="00DE05C9" w:rsidRPr="00B93702" w:rsidRDefault="00DE05C9" w:rsidP="00DE05C9">
            <w:pPr>
              <w:pStyle w:val="TAL"/>
              <w:rPr>
                <w:lang w:val="en-US"/>
              </w:rPr>
            </w:pPr>
            <w:r w:rsidRPr="00B93702">
              <w:rPr>
                <w:lang w:val="en-US"/>
              </w:rPr>
              <w:t>C/NC, C/NCNI, C/NCNG: NTC21, TC21</w:t>
            </w:r>
          </w:p>
          <w:p w14:paraId="22CC12DA" w14:textId="77777777" w:rsidR="00DE05C9" w:rsidRPr="00B93702" w:rsidRDefault="00DE05C9" w:rsidP="00DE05C9">
            <w:pPr>
              <w:pStyle w:val="TAL"/>
              <w:rPr>
                <w:lang w:val="en-US"/>
              </w:rPr>
            </w:pPr>
          </w:p>
        </w:tc>
        <w:tc>
          <w:tcPr>
            <w:tcW w:w="702" w:type="pct"/>
          </w:tcPr>
          <w:p w14:paraId="09FC08BF" w14:textId="77777777" w:rsidR="00DE05C9" w:rsidRPr="00B93702" w:rsidRDefault="00DE05C9" w:rsidP="00DE05C9">
            <w:pPr>
              <w:pStyle w:val="TAL"/>
              <w:rPr>
                <w:lang w:val="sv-SE"/>
              </w:rPr>
            </w:pPr>
            <w:r w:rsidRPr="00B93702">
              <w:rPr>
                <w:lang w:val="sv-SE"/>
              </w:rPr>
              <w:lastRenderedPageBreak/>
              <w:t>C: TC22</w:t>
            </w:r>
          </w:p>
          <w:p w14:paraId="24E83FCF" w14:textId="77777777" w:rsidR="00DE05C9" w:rsidRPr="00B93702" w:rsidRDefault="00DE05C9" w:rsidP="00DE05C9">
            <w:pPr>
              <w:pStyle w:val="TAL"/>
              <w:rPr>
                <w:lang w:val="sv-SE"/>
              </w:rPr>
            </w:pPr>
            <w:r w:rsidRPr="00B93702">
              <w:rPr>
                <w:lang w:val="sv-SE"/>
              </w:rPr>
              <w:t>NI: TC22</w:t>
            </w:r>
          </w:p>
          <w:p w14:paraId="7CE4B96B" w14:textId="77777777" w:rsidR="00DE05C9" w:rsidRPr="00B93702" w:rsidRDefault="00DE05C9" w:rsidP="00DE05C9">
            <w:pPr>
              <w:pStyle w:val="TAL"/>
              <w:rPr>
                <w:lang w:val="sv-SE"/>
              </w:rPr>
            </w:pPr>
            <w:r w:rsidRPr="00B93702">
              <w:rPr>
                <w:lang w:val="sv-SE"/>
              </w:rPr>
              <w:t>NG: TC22</w:t>
            </w:r>
          </w:p>
        </w:tc>
        <w:tc>
          <w:tcPr>
            <w:tcW w:w="698" w:type="pct"/>
          </w:tcPr>
          <w:p w14:paraId="6DAA3A2D" w14:textId="77777777" w:rsidR="00DE05C9" w:rsidRPr="00B93702" w:rsidRDefault="00DE05C9" w:rsidP="00DE05C9">
            <w:pPr>
              <w:pStyle w:val="TAL"/>
              <w:rPr>
                <w:lang w:val="sv-SE"/>
              </w:rPr>
            </w:pPr>
            <w:r w:rsidRPr="00B93702">
              <w:rPr>
                <w:lang w:val="sv-SE"/>
              </w:rPr>
              <w:t>C: TC22</w:t>
            </w:r>
          </w:p>
          <w:p w14:paraId="3686B760" w14:textId="77777777" w:rsidR="00DE05C9" w:rsidRPr="00B93702" w:rsidRDefault="00DE05C9" w:rsidP="00DE05C9">
            <w:pPr>
              <w:pStyle w:val="TAL"/>
              <w:rPr>
                <w:lang w:val="sv-SE"/>
              </w:rPr>
            </w:pPr>
            <w:r w:rsidRPr="00B93702">
              <w:rPr>
                <w:lang w:val="sv-SE"/>
              </w:rPr>
              <w:t>NI: TC22</w:t>
            </w:r>
          </w:p>
          <w:p w14:paraId="6935AE6C" w14:textId="77777777" w:rsidR="00DE05C9" w:rsidRPr="00B93702" w:rsidRDefault="00DE05C9" w:rsidP="00DE05C9">
            <w:pPr>
              <w:pStyle w:val="TAL"/>
              <w:rPr>
                <w:lang w:val="sv-SE"/>
              </w:rPr>
            </w:pPr>
            <w:r w:rsidRPr="00B93702">
              <w:rPr>
                <w:lang w:val="sv-SE"/>
              </w:rPr>
              <w:t>NG: TC22</w:t>
            </w:r>
          </w:p>
        </w:tc>
        <w:tc>
          <w:tcPr>
            <w:tcW w:w="698" w:type="pct"/>
          </w:tcPr>
          <w:p w14:paraId="4B714930" w14:textId="77777777" w:rsidR="00DE05C9" w:rsidRPr="00905FAB" w:rsidRDefault="00DE05C9" w:rsidP="00DE05C9">
            <w:pPr>
              <w:pStyle w:val="TAL"/>
              <w:rPr>
                <w:lang w:val="en-US"/>
              </w:rPr>
            </w:pPr>
            <w:r w:rsidRPr="00905FAB">
              <w:rPr>
                <w:lang w:val="en-US"/>
              </w:rPr>
              <w:t>C, NI, NG: TC21a</w:t>
            </w:r>
          </w:p>
          <w:p w14:paraId="54119C1D" w14:textId="77777777" w:rsidR="00DE05C9" w:rsidRDefault="00DE05C9" w:rsidP="00DE05C9">
            <w:pPr>
              <w:pStyle w:val="TAL"/>
              <w:rPr>
                <w:lang w:val="en-US"/>
              </w:rPr>
            </w:pPr>
          </w:p>
          <w:p w14:paraId="429EF108" w14:textId="77777777" w:rsidR="00DE05C9" w:rsidRDefault="00DE05C9" w:rsidP="00DE05C9">
            <w:pPr>
              <w:pStyle w:val="TAL"/>
              <w:rPr>
                <w:lang w:val="en-US"/>
              </w:rPr>
            </w:pPr>
            <w:r>
              <w:rPr>
                <w:lang w:val="en-US"/>
              </w:rPr>
              <w:t xml:space="preserve">CNC, NCNI, </w:t>
            </w:r>
            <w:r>
              <w:rPr>
                <w:lang w:val="en-US"/>
              </w:rPr>
              <w:lastRenderedPageBreak/>
              <w:t>NCNG: NTC21</w:t>
            </w:r>
            <w:r w:rsidRPr="00905FAB">
              <w:rPr>
                <w:lang w:val="en-US"/>
              </w:rPr>
              <w:t>a</w:t>
            </w:r>
          </w:p>
          <w:p w14:paraId="66919A58" w14:textId="77777777" w:rsidR="00DE05C9" w:rsidRDefault="00DE05C9" w:rsidP="00DE05C9">
            <w:pPr>
              <w:pStyle w:val="TAL"/>
              <w:rPr>
                <w:lang w:val="en-US"/>
              </w:rPr>
            </w:pPr>
          </w:p>
          <w:p w14:paraId="7ADB0505" w14:textId="77777777" w:rsidR="00DE05C9" w:rsidRDefault="00DE05C9" w:rsidP="00DE05C9">
            <w:pPr>
              <w:pStyle w:val="TAL"/>
              <w:rPr>
                <w:lang w:val="en-US"/>
              </w:rPr>
            </w:pPr>
            <w:r>
              <w:rPr>
                <w:lang w:val="en-US"/>
              </w:rPr>
              <w:t>C/NC, C/NCNI, C/NCNG: NTC21a, TC21a</w:t>
            </w:r>
          </w:p>
          <w:p w14:paraId="3F5C95F7" w14:textId="77777777" w:rsidR="00DE05C9" w:rsidRPr="00B93702" w:rsidRDefault="00DE05C9" w:rsidP="00DE05C9">
            <w:pPr>
              <w:pStyle w:val="TAL"/>
              <w:rPr>
                <w:lang w:val="sv-SE"/>
              </w:rPr>
            </w:pPr>
          </w:p>
        </w:tc>
        <w:tc>
          <w:tcPr>
            <w:tcW w:w="698" w:type="pct"/>
          </w:tcPr>
          <w:p w14:paraId="5DF1F607" w14:textId="77777777" w:rsidR="00DE05C9" w:rsidRDefault="00DE05C9" w:rsidP="00DE05C9">
            <w:pPr>
              <w:pStyle w:val="TAL"/>
            </w:pPr>
            <w:r>
              <w:lastRenderedPageBreak/>
              <w:t>C, NI, NG: TC21b</w:t>
            </w:r>
          </w:p>
          <w:p w14:paraId="26784775" w14:textId="77777777" w:rsidR="00DE05C9" w:rsidRDefault="00DE05C9" w:rsidP="00DE05C9">
            <w:pPr>
              <w:pStyle w:val="TAL"/>
              <w:rPr>
                <w:lang w:val="en-US"/>
              </w:rPr>
            </w:pPr>
          </w:p>
          <w:p w14:paraId="6F5A0FF8" w14:textId="77777777" w:rsidR="00DE05C9" w:rsidRDefault="00DE05C9" w:rsidP="00DE05C9">
            <w:pPr>
              <w:pStyle w:val="TAL"/>
              <w:rPr>
                <w:lang w:val="en-US"/>
              </w:rPr>
            </w:pPr>
            <w:r>
              <w:rPr>
                <w:lang w:val="en-US"/>
              </w:rPr>
              <w:t xml:space="preserve">CNC, NCNI, </w:t>
            </w:r>
            <w:r>
              <w:rPr>
                <w:lang w:val="en-US"/>
              </w:rPr>
              <w:lastRenderedPageBreak/>
              <w:t>NCNG: NTC21b</w:t>
            </w:r>
          </w:p>
          <w:p w14:paraId="6D238D55" w14:textId="77777777" w:rsidR="00DE05C9" w:rsidRDefault="00DE05C9" w:rsidP="00DE05C9">
            <w:pPr>
              <w:pStyle w:val="TAL"/>
              <w:rPr>
                <w:lang w:val="en-US"/>
              </w:rPr>
            </w:pPr>
          </w:p>
          <w:p w14:paraId="07F1F9FB" w14:textId="77777777" w:rsidR="00DE05C9" w:rsidRDefault="00DE05C9" w:rsidP="00DE05C9">
            <w:pPr>
              <w:pStyle w:val="TAL"/>
              <w:rPr>
                <w:lang w:val="en-US"/>
              </w:rPr>
            </w:pPr>
            <w:r>
              <w:rPr>
                <w:lang w:val="en-US"/>
              </w:rPr>
              <w:t>C/NC, C/NCNI, C/NCNG: NTC21b, TC21b</w:t>
            </w:r>
          </w:p>
          <w:p w14:paraId="690FCEA6" w14:textId="77777777" w:rsidR="00DE05C9" w:rsidRPr="00B93702" w:rsidRDefault="00DE05C9" w:rsidP="00DE05C9">
            <w:pPr>
              <w:pStyle w:val="TAL"/>
              <w:rPr>
                <w:lang w:val="sv-SE"/>
              </w:rPr>
            </w:pPr>
          </w:p>
        </w:tc>
      </w:tr>
      <w:tr w:rsidR="00DE05C9" w:rsidRPr="00B93702" w14:paraId="48AD3D6D" w14:textId="77777777" w:rsidTr="00905FAB">
        <w:trPr>
          <w:gridAfter w:val="1"/>
          <w:wAfter w:w="9" w:type="pct"/>
          <w:jc w:val="center"/>
        </w:trPr>
        <w:tc>
          <w:tcPr>
            <w:tcW w:w="807" w:type="pct"/>
          </w:tcPr>
          <w:p w14:paraId="6F3D2671" w14:textId="77777777" w:rsidR="00DE05C9" w:rsidRPr="00B93702" w:rsidRDefault="00DE05C9" w:rsidP="00DE05C9">
            <w:pPr>
              <w:pStyle w:val="TAL"/>
              <w:rPr>
                <w:rFonts w:cs="Arial"/>
              </w:rPr>
            </w:pPr>
            <w:r w:rsidRPr="00B93702">
              <w:rPr>
                <w:rFonts w:cs="Arial"/>
              </w:rPr>
              <w:lastRenderedPageBreak/>
              <w:t>(Category B)</w:t>
            </w:r>
          </w:p>
        </w:tc>
        <w:tc>
          <w:tcPr>
            <w:tcW w:w="678" w:type="pct"/>
          </w:tcPr>
          <w:p w14:paraId="17F8B83C" w14:textId="77777777" w:rsidR="00DE05C9" w:rsidRPr="00B93702" w:rsidRDefault="00DE05C9" w:rsidP="00DE05C9">
            <w:pPr>
              <w:pStyle w:val="TAL"/>
            </w:pPr>
            <w:r w:rsidRPr="00B93702">
              <w:t>C, NI, NG: TC21</w:t>
            </w:r>
          </w:p>
          <w:p w14:paraId="3BC0A0F3" w14:textId="77777777" w:rsidR="00DE05C9" w:rsidRPr="00B93702" w:rsidRDefault="00DE05C9" w:rsidP="00DE05C9">
            <w:pPr>
              <w:pStyle w:val="TAL"/>
              <w:rPr>
                <w:lang w:val="en-US"/>
              </w:rPr>
            </w:pPr>
          </w:p>
          <w:p w14:paraId="67EB6B3C" w14:textId="77777777" w:rsidR="00DE05C9" w:rsidRPr="00B93702" w:rsidRDefault="00DE05C9" w:rsidP="00DE05C9">
            <w:pPr>
              <w:pStyle w:val="TAL"/>
              <w:rPr>
                <w:lang w:val="en-US"/>
              </w:rPr>
            </w:pPr>
            <w:r w:rsidRPr="00B93702">
              <w:rPr>
                <w:lang w:val="en-US"/>
              </w:rPr>
              <w:t>CNC, NCNI, NCNG: NTC21</w:t>
            </w:r>
          </w:p>
          <w:p w14:paraId="4D7DB849" w14:textId="77777777" w:rsidR="00DE05C9" w:rsidRPr="00B93702" w:rsidRDefault="00DE05C9" w:rsidP="00DE05C9">
            <w:pPr>
              <w:pStyle w:val="TAL"/>
              <w:rPr>
                <w:lang w:val="en-US"/>
              </w:rPr>
            </w:pPr>
          </w:p>
          <w:p w14:paraId="6B139A0A" w14:textId="77777777" w:rsidR="00DE05C9" w:rsidRPr="00B93702" w:rsidRDefault="00DE05C9" w:rsidP="00DE05C9">
            <w:pPr>
              <w:pStyle w:val="TAL"/>
              <w:rPr>
                <w:lang w:val="en-US"/>
              </w:rPr>
            </w:pPr>
            <w:r w:rsidRPr="00B93702">
              <w:rPr>
                <w:lang w:val="en-US"/>
              </w:rPr>
              <w:t>C/NC, C/NCNI, C/NCNG: NTC21, TC21</w:t>
            </w:r>
          </w:p>
          <w:p w14:paraId="6A096372" w14:textId="77777777" w:rsidR="00DE05C9" w:rsidRPr="00B93702" w:rsidRDefault="00DE05C9" w:rsidP="00DE05C9">
            <w:pPr>
              <w:pStyle w:val="TAL"/>
              <w:rPr>
                <w:lang w:val="en-US"/>
              </w:rPr>
            </w:pPr>
          </w:p>
        </w:tc>
        <w:tc>
          <w:tcPr>
            <w:tcW w:w="710" w:type="pct"/>
          </w:tcPr>
          <w:p w14:paraId="05390953" w14:textId="77777777" w:rsidR="00DE05C9" w:rsidRPr="00B93702" w:rsidRDefault="00DE05C9" w:rsidP="00DE05C9">
            <w:pPr>
              <w:pStyle w:val="TAL"/>
            </w:pPr>
            <w:r w:rsidRPr="00B93702">
              <w:t>C, NI, NG: TC21</w:t>
            </w:r>
          </w:p>
          <w:p w14:paraId="782760C2" w14:textId="77777777" w:rsidR="00DE05C9" w:rsidRPr="00B93702" w:rsidRDefault="00DE05C9" w:rsidP="00DE05C9">
            <w:pPr>
              <w:pStyle w:val="TAL"/>
              <w:rPr>
                <w:lang w:val="en-US"/>
              </w:rPr>
            </w:pPr>
          </w:p>
          <w:p w14:paraId="19B7E7BE" w14:textId="77777777" w:rsidR="00DE05C9" w:rsidRPr="00B93702" w:rsidRDefault="00DE05C9" w:rsidP="00DE05C9">
            <w:pPr>
              <w:pStyle w:val="TAL"/>
              <w:rPr>
                <w:lang w:val="en-US"/>
              </w:rPr>
            </w:pPr>
            <w:r w:rsidRPr="00B93702">
              <w:rPr>
                <w:lang w:val="en-US"/>
              </w:rPr>
              <w:t>CNC, NCNI, NCNG: NTC21</w:t>
            </w:r>
          </w:p>
          <w:p w14:paraId="3F4221D7" w14:textId="77777777" w:rsidR="00DE05C9" w:rsidRPr="00B93702" w:rsidRDefault="00DE05C9" w:rsidP="00DE05C9">
            <w:pPr>
              <w:pStyle w:val="TAL"/>
              <w:rPr>
                <w:lang w:val="en-US"/>
              </w:rPr>
            </w:pPr>
          </w:p>
          <w:p w14:paraId="67190953" w14:textId="77777777" w:rsidR="00DE05C9" w:rsidRPr="00B93702" w:rsidRDefault="00DE05C9" w:rsidP="00DE05C9">
            <w:pPr>
              <w:pStyle w:val="TAL"/>
              <w:rPr>
                <w:lang w:val="en-US"/>
              </w:rPr>
            </w:pPr>
            <w:r w:rsidRPr="00B93702">
              <w:rPr>
                <w:lang w:val="en-US"/>
              </w:rPr>
              <w:t>C/NC, C/NCNI, C/NCNG: NTC21, TC21</w:t>
            </w:r>
          </w:p>
          <w:p w14:paraId="46879549" w14:textId="77777777" w:rsidR="00DE05C9" w:rsidRPr="00B93702" w:rsidRDefault="00DE05C9" w:rsidP="00DE05C9">
            <w:pPr>
              <w:pStyle w:val="TAL"/>
              <w:rPr>
                <w:lang w:val="en-US"/>
              </w:rPr>
            </w:pPr>
          </w:p>
        </w:tc>
        <w:tc>
          <w:tcPr>
            <w:tcW w:w="702" w:type="pct"/>
          </w:tcPr>
          <w:p w14:paraId="5A76ED15" w14:textId="77777777" w:rsidR="00DE05C9" w:rsidRPr="00B93702" w:rsidRDefault="00DE05C9" w:rsidP="00DE05C9">
            <w:pPr>
              <w:pStyle w:val="TAL"/>
              <w:rPr>
                <w:lang w:val="sv-SE"/>
              </w:rPr>
            </w:pPr>
            <w:r w:rsidRPr="00B93702">
              <w:rPr>
                <w:lang w:val="sv-SE"/>
              </w:rPr>
              <w:t>C: TC22</w:t>
            </w:r>
          </w:p>
          <w:p w14:paraId="1F72171F" w14:textId="77777777" w:rsidR="00DE05C9" w:rsidRPr="00B93702" w:rsidRDefault="00DE05C9" w:rsidP="00DE05C9">
            <w:pPr>
              <w:pStyle w:val="TAL"/>
              <w:rPr>
                <w:lang w:val="sv-SE"/>
              </w:rPr>
            </w:pPr>
            <w:r w:rsidRPr="00B93702">
              <w:rPr>
                <w:lang w:val="sv-SE"/>
              </w:rPr>
              <w:t>NI: TC22</w:t>
            </w:r>
          </w:p>
          <w:p w14:paraId="76EDC797" w14:textId="77777777" w:rsidR="00DE05C9" w:rsidRPr="00B93702" w:rsidRDefault="00DE05C9" w:rsidP="00DE05C9">
            <w:pPr>
              <w:pStyle w:val="TAL"/>
              <w:rPr>
                <w:lang w:val="sv-SE"/>
              </w:rPr>
            </w:pPr>
            <w:r w:rsidRPr="00B93702">
              <w:rPr>
                <w:lang w:val="sv-SE"/>
              </w:rPr>
              <w:t>NG: TC22</w:t>
            </w:r>
          </w:p>
        </w:tc>
        <w:tc>
          <w:tcPr>
            <w:tcW w:w="698" w:type="pct"/>
          </w:tcPr>
          <w:p w14:paraId="1B0EE910" w14:textId="77777777" w:rsidR="00DE05C9" w:rsidRPr="00B93702" w:rsidRDefault="00DE05C9" w:rsidP="00DE05C9">
            <w:pPr>
              <w:pStyle w:val="TAL"/>
              <w:rPr>
                <w:lang w:val="sv-SE"/>
              </w:rPr>
            </w:pPr>
            <w:r w:rsidRPr="00B93702">
              <w:rPr>
                <w:lang w:val="sv-SE"/>
              </w:rPr>
              <w:t>C: TC22</w:t>
            </w:r>
          </w:p>
          <w:p w14:paraId="260FD25F" w14:textId="77777777" w:rsidR="00DE05C9" w:rsidRPr="00B93702" w:rsidRDefault="00DE05C9" w:rsidP="00DE05C9">
            <w:pPr>
              <w:pStyle w:val="TAL"/>
              <w:rPr>
                <w:lang w:val="sv-SE"/>
              </w:rPr>
            </w:pPr>
            <w:r w:rsidRPr="00B93702">
              <w:rPr>
                <w:lang w:val="sv-SE"/>
              </w:rPr>
              <w:t>NI: TC22</w:t>
            </w:r>
          </w:p>
          <w:p w14:paraId="48064BE5" w14:textId="77777777" w:rsidR="00DE05C9" w:rsidRPr="00B93702" w:rsidRDefault="00DE05C9" w:rsidP="00DE05C9">
            <w:pPr>
              <w:pStyle w:val="TAL"/>
              <w:rPr>
                <w:lang w:val="sv-SE"/>
              </w:rPr>
            </w:pPr>
            <w:r w:rsidRPr="00B93702">
              <w:rPr>
                <w:lang w:val="sv-SE"/>
              </w:rPr>
              <w:t>NG: TC22</w:t>
            </w:r>
          </w:p>
        </w:tc>
        <w:tc>
          <w:tcPr>
            <w:tcW w:w="698" w:type="pct"/>
          </w:tcPr>
          <w:p w14:paraId="349A71AD" w14:textId="77777777" w:rsidR="00DE05C9" w:rsidRPr="00905FAB" w:rsidRDefault="00DE05C9" w:rsidP="00DE05C9">
            <w:pPr>
              <w:pStyle w:val="TAL"/>
              <w:rPr>
                <w:lang w:val="en-US"/>
              </w:rPr>
            </w:pPr>
            <w:r w:rsidRPr="00905FAB">
              <w:rPr>
                <w:lang w:val="en-US"/>
              </w:rPr>
              <w:t>C, NI, NG: TC21a</w:t>
            </w:r>
          </w:p>
          <w:p w14:paraId="2407B964" w14:textId="77777777" w:rsidR="00DE05C9" w:rsidRDefault="00DE05C9" w:rsidP="00DE05C9">
            <w:pPr>
              <w:pStyle w:val="TAL"/>
              <w:rPr>
                <w:lang w:val="en-US"/>
              </w:rPr>
            </w:pPr>
          </w:p>
          <w:p w14:paraId="575FE600" w14:textId="77777777" w:rsidR="00DE05C9" w:rsidRDefault="00DE05C9" w:rsidP="00DE05C9">
            <w:pPr>
              <w:pStyle w:val="TAL"/>
              <w:rPr>
                <w:lang w:val="en-US"/>
              </w:rPr>
            </w:pPr>
            <w:r>
              <w:rPr>
                <w:lang w:val="en-US"/>
              </w:rPr>
              <w:t>CNC, NCNI, NCNG: NTC21</w:t>
            </w:r>
            <w:r w:rsidRPr="00905FAB">
              <w:rPr>
                <w:lang w:val="en-US"/>
              </w:rPr>
              <w:t>a</w:t>
            </w:r>
          </w:p>
          <w:p w14:paraId="15078271" w14:textId="77777777" w:rsidR="00DE05C9" w:rsidRDefault="00DE05C9" w:rsidP="00DE05C9">
            <w:pPr>
              <w:pStyle w:val="TAL"/>
              <w:rPr>
                <w:lang w:val="en-US"/>
              </w:rPr>
            </w:pPr>
          </w:p>
          <w:p w14:paraId="5C23E6DD" w14:textId="77777777" w:rsidR="00DE05C9" w:rsidRDefault="00DE05C9" w:rsidP="00DE05C9">
            <w:pPr>
              <w:pStyle w:val="TAL"/>
              <w:rPr>
                <w:lang w:val="en-US"/>
              </w:rPr>
            </w:pPr>
            <w:r>
              <w:rPr>
                <w:lang w:val="en-US"/>
              </w:rPr>
              <w:t>C/NC, C/NCNI, C/NCNG: NTC21a, TC21a</w:t>
            </w:r>
          </w:p>
          <w:p w14:paraId="685CA6DE" w14:textId="77777777" w:rsidR="00DE05C9" w:rsidRPr="00B93702" w:rsidRDefault="00DE05C9" w:rsidP="00DE05C9">
            <w:pPr>
              <w:pStyle w:val="TAL"/>
              <w:rPr>
                <w:lang w:val="sv-SE"/>
              </w:rPr>
            </w:pPr>
          </w:p>
        </w:tc>
        <w:tc>
          <w:tcPr>
            <w:tcW w:w="698" w:type="pct"/>
          </w:tcPr>
          <w:p w14:paraId="457A72C8" w14:textId="77777777" w:rsidR="00DE05C9" w:rsidRDefault="00DE05C9" w:rsidP="00DE05C9">
            <w:pPr>
              <w:pStyle w:val="TAL"/>
            </w:pPr>
            <w:r>
              <w:t>C, NI, NG: TC21b</w:t>
            </w:r>
          </w:p>
          <w:p w14:paraId="05923E39" w14:textId="77777777" w:rsidR="00DE05C9" w:rsidRDefault="00DE05C9" w:rsidP="00DE05C9">
            <w:pPr>
              <w:pStyle w:val="TAL"/>
              <w:rPr>
                <w:lang w:val="en-US"/>
              </w:rPr>
            </w:pPr>
          </w:p>
          <w:p w14:paraId="5669C2D5" w14:textId="77777777" w:rsidR="00DE05C9" w:rsidRDefault="00DE05C9" w:rsidP="00DE05C9">
            <w:pPr>
              <w:pStyle w:val="TAL"/>
              <w:rPr>
                <w:lang w:val="en-US"/>
              </w:rPr>
            </w:pPr>
            <w:r>
              <w:rPr>
                <w:lang w:val="en-US"/>
              </w:rPr>
              <w:t>CNC, NCNI, NCNG: NTC21b</w:t>
            </w:r>
          </w:p>
          <w:p w14:paraId="32645313" w14:textId="77777777" w:rsidR="00DE05C9" w:rsidRDefault="00DE05C9" w:rsidP="00DE05C9">
            <w:pPr>
              <w:pStyle w:val="TAL"/>
              <w:rPr>
                <w:lang w:val="en-US"/>
              </w:rPr>
            </w:pPr>
          </w:p>
          <w:p w14:paraId="4DD3D6BE" w14:textId="77777777" w:rsidR="00DE05C9" w:rsidRDefault="00DE05C9" w:rsidP="00DE05C9">
            <w:pPr>
              <w:pStyle w:val="TAL"/>
              <w:rPr>
                <w:lang w:val="en-US"/>
              </w:rPr>
            </w:pPr>
            <w:r>
              <w:rPr>
                <w:lang w:val="en-US"/>
              </w:rPr>
              <w:t>C/NC, C/NCNI, C/NCNG: NTC21b, TC21b</w:t>
            </w:r>
          </w:p>
          <w:p w14:paraId="52E224DE" w14:textId="77777777" w:rsidR="00DE05C9" w:rsidRPr="00B93702" w:rsidRDefault="00DE05C9" w:rsidP="00DE05C9">
            <w:pPr>
              <w:pStyle w:val="TAL"/>
              <w:rPr>
                <w:lang w:val="sv-SE"/>
              </w:rPr>
            </w:pPr>
          </w:p>
        </w:tc>
      </w:tr>
      <w:tr w:rsidR="00DE05C9" w:rsidRPr="00B93702" w14:paraId="5797C83A" w14:textId="77777777" w:rsidTr="00DE05C9">
        <w:trPr>
          <w:gridAfter w:val="1"/>
          <w:wAfter w:w="9" w:type="pct"/>
          <w:jc w:val="center"/>
        </w:trPr>
        <w:tc>
          <w:tcPr>
            <w:tcW w:w="807" w:type="pct"/>
          </w:tcPr>
          <w:p w14:paraId="391A6433" w14:textId="77777777" w:rsidR="00DE05C9" w:rsidRPr="00B93702" w:rsidRDefault="00DE05C9" w:rsidP="00DE05C9">
            <w:pPr>
              <w:pStyle w:val="TAL"/>
              <w:rPr>
                <w:rFonts w:cs="Arial"/>
              </w:rPr>
            </w:pPr>
            <w:r w:rsidRPr="00B93702">
              <w:rPr>
                <w:rFonts w:cs="Arial"/>
              </w:rPr>
              <w:t>Additional requirement for BC2 (Category B)</w:t>
            </w:r>
          </w:p>
        </w:tc>
        <w:tc>
          <w:tcPr>
            <w:tcW w:w="678" w:type="pct"/>
          </w:tcPr>
          <w:p w14:paraId="4482DE0E" w14:textId="77777777" w:rsidR="00DE05C9" w:rsidRPr="00B93702" w:rsidRDefault="00DE05C9" w:rsidP="00DE05C9">
            <w:pPr>
              <w:pStyle w:val="TAL"/>
            </w:pPr>
            <w:r>
              <w:t>N/A</w:t>
            </w:r>
          </w:p>
        </w:tc>
        <w:tc>
          <w:tcPr>
            <w:tcW w:w="710" w:type="pct"/>
          </w:tcPr>
          <w:p w14:paraId="6B8D9DA5" w14:textId="77777777" w:rsidR="00DE05C9" w:rsidRPr="00B93702" w:rsidRDefault="00DE05C9" w:rsidP="00DE05C9">
            <w:pPr>
              <w:pStyle w:val="TAL"/>
            </w:pPr>
            <w:r>
              <w:t>N/A</w:t>
            </w:r>
          </w:p>
        </w:tc>
        <w:tc>
          <w:tcPr>
            <w:tcW w:w="702" w:type="pct"/>
          </w:tcPr>
          <w:p w14:paraId="32E5A5A0" w14:textId="77777777" w:rsidR="00DE05C9" w:rsidRPr="00B93702" w:rsidRDefault="00DE05C9" w:rsidP="00DE05C9">
            <w:pPr>
              <w:pStyle w:val="TAL"/>
              <w:rPr>
                <w:lang w:val="sv-SE"/>
              </w:rPr>
            </w:pPr>
            <w:r>
              <w:t>N/A</w:t>
            </w:r>
          </w:p>
        </w:tc>
        <w:tc>
          <w:tcPr>
            <w:tcW w:w="698" w:type="pct"/>
          </w:tcPr>
          <w:p w14:paraId="2F0FA725" w14:textId="77777777" w:rsidR="00DE05C9" w:rsidRPr="00B93702" w:rsidRDefault="00DE05C9" w:rsidP="00DE05C9">
            <w:pPr>
              <w:pStyle w:val="TAL"/>
              <w:rPr>
                <w:lang w:val="sv-SE"/>
              </w:rPr>
            </w:pPr>
            <w:r>
              <w:t>N/A</w:t>
            </w:r>
          </w:p>
        </w:tc>
        <w:tc>
          <w:tcPr>
            <w:tcW w:w="698" w:type="pct"/>
          </w:tcPr>
          <w:p w14:paraId="068BFCE1" w14:textId="77777777" w:rsidR="00DE05C9" w:rsidRPr="00C27A8F" w:rsidRDefault="00DE05C9" w:rsidP="00DE05C9">
            <w:pPr>
              <w:pStyle w:val="TAL"/>
              <w:rPr>
                <w:lang w:val="en-US"/>
              </w:rPr>
            </w:pPr>
            <w:r w:rsidRPr="00C27A8F">
              <w:rPr>
                <w:lang w:val="en-US"/>
              </w:rPr>
              <w:t>C, NI, NG: TC21a</w:t>
            </w:r>
          </w:p>
          <w:p w14:paraId="4370ED53" w14:textId="77777777" w:rsidR="00DE05C9" w:rsidRDefault="00DE05C9" w:rsidP="00DE05C9">
            <w:pPr>
              <w:pStyle w:val="TAL"/>
              <w:rPr>
                <w:lang w:val="en-US"/>
              </w:rPr>
            </w:pPr>
          </w:p>
          <w:p w14:paraId="5E4D5BB9" w14:textId="77777777" w:rsidR="00DE05C9" w:rsidRDefault="00DE05C9" w:rsidP="00DE05C9">
            <w:pPr>
              <w:pStyle w:val="TAL"/>
              <w:rPr>
                <w:lang w:val="en-US"/>
              </w:rPr>
            </w:pPr>
            <w:r>
              <w:rPr>
                <w:lang w:val="en-US"/>
              </w:rPr>
              <w:t>CNC, NCNI, NCNG: NTC21</w:t>
            </w:r>
            <w:r w:rsidRPr="00C27A8F">
              <w:rPr>
                <w:lang w:val="en-US"/>
              </w:rPr>
              <w:t>a</w:t>
            </w:r>
          </w:p>
          <w:p w14:paraId="58C4A87D" w14:textId="77777777" w:rsidR="00DE05C9" w:rsidRDefault="00DE05C9" w:rsidP="00DE05C9">
            <w:pPr>
              <w:pStyle w:val="TAL"/>
              <w:rPr>
                <w:lang w:val="en-US"/>
              </w:rPr>
            </w:pPr>
          </w:p>
          <w:p w14:paraId="0B80ACEA" w14:textId="77777777" w:rsidR="00DE05C9" w:rsidRDefault="00DE05C9" w:rsidP="00DE05C9">
            <w:pPr>
              <w:pStyle w:val="TAL"/>
              <w:rPr>
                <w:lang w:val="en-US"/>
              </w:rPr>
            </w:pPr>
            <w:r>
              <w:rPr>
                <w:lang w:val="en-US"/>
              </w:rPr>
              <w:t>C/NC, C/NCNI, C/NCNG: NTC21a, TC21a</w:t>
            </w:r>
          </w:p>
          <w:p w14:paraId="627636E4" w14:textId="77777777" w:rsidR="00DE05C9" w:rsidRPr="00DE05C9" w:rsidRDefault="00DE05C9" w:rsidP="00DE05C9">
            <w:pPr>
              <w:pStyle w:val="TAL"/>
              <w:rPr>
                <w:lang w:val="en-US"/>
              </w:rPr>
            </w:pPr>
          </w:p>
        </w:tc>
        <w:tc>
          <w:tcPr>
            <w:tcW w:w="698" w:type="pct"/>
          </w:tcPr>
          <w:p w14:paraId="6C24B745" w14:textId="77777777" w:rsidR="00DE05C9" w:rsidRDefault="00DE05C9" w:rsidP="00DE05C9">
            <w:pPr>
              <w:pStyle w:val="TAL"/>
            </w:pPr>
            <w:r>
              <w:t>N/A</w:t>
            </w:r>
          </w:p>
        </w:tc>
      </w:tr>
      <w:tr w:rsidR="00DE05C9" w:rsidRPr="00B93702" w14:paraId="3C4B2E46" w14:textId="77777777" w:rsidTr="00905FAB">
        <w:trPr>
          <w:gridAfter w:val="1"/>
          <w:wAfter w:w="9" w:type="pct"/>
          <w:jc w:val="center"/>
        </w:trPr>
        <w:tc>
          <w:tcPr>
            <w:tcW w:w="807" w:type="pct"/>
          </w:tcPr>
          <w:p w14:paraId="74E94424" w14:textId="77777777" w:rsidR="00DE05C9" w:rsidRPr="00B93702" w:rsidRDefault="00DE05C9" w:rsidP="00DE05C9">
            <w:pPr>
              <w:pStyle w:val="TAL"/>
              <w:rPr>
                <w:rFonts w:cs="Arial"/>
              </w:rPr>
            </w:pPr>
            <w:r w:rsidRPr="00B93702">
              <w:rPr>
                <w:rFonts w:cs="Arial"/>
              </w:rPr>
              <w:t>Protection of the BS receiver of own or different BS</w:t>
            </w:r>
          </w:p>
        </w:tc>
        <w:tc>
          <w:tcPr>
            <w:tcW w:w="678" w:type="pct"/>
          </w:tcPr>
          <w:p w14:paraId="33E80893" w14:textId="77777777" w:rsidR="00DE05C9" w:rsidRPr="00B93702" w:rsidRDefault="00DE05C9" w:rsidP="00DE05C9">
            <w:pPr>
              <w:pStyle w:val="TAL"/>
            </w:pPr>
            <w:r w:rsidRPr="00B93702">
              <w:t>C, NI, NG: TC21</w:t>
            </w:r>
          </w:p>
          <w:p w14:paraId="679DADAA" w14:textId="77777777" w:rsidR="00DE05C9" w:rsidRPr="00B93702" w:rsidRDefault="00DE05C9" w:rsidP="00DE05C9">
            <w:pPr>
              <w:pStyle w:val="TAL"/>
              <w:rPr>
                <w:lang w:val="en-US"/>
              </w:rPr>
            </w:pPr>
          </w:p>
          <w:p w14:paraId="271C50CA" w14:textId="77777777" w:rsidR="00DE05C9" w:rsidRPr="00B93702" w:rsidRDefault="00DE05C9" w:rsidP="00DE05C9">
            <w:pPr>
              <w:pStyle w:val="TAL"/>
              <w:rPr>
                <w:lang w:val="en-US"/>
              </w:rPr>
            </w:pPr>
            <w:r w:rsidRPr="00B93702">
              <w:rPr>
                <w:lang w:val="en-US"/>
              </w:rPr>
              <w:t>CNC, NCNI, NCNG: NTC21</w:t>
            </w:r>
          </w:p>
          <w:p w14:paraId="04541CCB" w14:textId="77777777" w:rsidR="00DE05C9" w:rsidRPr="00B93702" w:rsidRDefault="00DE05C9" w:rsidP="00DE05C9">
            <w:pPr>
              <w:pStyle w:val="TAL"/>
              <w:rPr>
                <w:lang w:val="en-US"/>
              </w:rPr>
            </w:pPr>
          </w:p>
          <w:p w14:paraId="29E14F32" w14:textId="77777777" w:rsidR="00DE05C9" w:rsidRPr="00B93702" w:rsidRDefault="00DE05C9" w:rsidP="00DE05C9">
            <w:pPr>
              <w:pStyle w:val="TAL"/>
              <w:rPr>
                <w:lang w:val="en-US"/>
              </w:rPr>
            </w:pPr>
            <w:r w:rsidRPr="00B93702">
              <w:rPr>
                <w:lang w:val="en-US"/>
              </w:rPr>
              <w:t>C/NC, C/NCNI, C/NCNG: NTC21, TC21</w:t>
            </w:r>
          </w:p>
          <w:p w14:paraId="43A7F486" w14:textId="77777777" w:rsidR="00DE05C9" w:rsidRPr="00B93702" w:rsidRDefault="00DE05C9" w:rsidP="00DE05C9">
            <w:pPr>
              <w:pStyle w:val="TAL"/>
              <w:rPr>
                <w:lang w:val="en-US"/>
              </w:rPr>
            </w:pPr>
          </w:p>
        </w:tc>
        <w:tc>
          <w:tcPr>
            <w:tcW w:w="710" w:type="pct"/>
          </w:tcPr>
          <w:p w14:paraId="1D5C9DD6" w14:textId="77777777" w:rsidR="00DE05C9" w:rsidRPr="00B93702" w:rsidRDefault="00DE05C9" w:rsidP="00DE05C9">
            <w:pPr>
              <w:pStyle w:val="TAL"/>
            </w:pPr>
            <w:r w:rsidRPr="00B93702">
              <w:t>C, NI, NG: TC21</w:t>
            </w:r>
          </w:p>
          <w:p w14:paraId="051FD677" w14:textId="77777777" w:rsidR="00DE05C9" w:rsidRPr="00B93702" w:rsidRDefault="00DE05C9" w:rsidP="00DE05C9">
            <w:pPr>
              <w:pStyle w:val="TAL"/>
              <w:rPr>
                <w:lang w:val="en-US"/>
              </w:rPr>
            </w:pPr>
          </w:p>
          <w:p w14:paraId="31733DCA" w14:textId="77777777" w:rsidR="00DE05C9" w:rsidRPr="00B93702" w:rsidRDefault="00DE05C9" w:rsidP="00DE05C9">
            <w:pPr>
              <w:pStyle w:val="TAL"/>
              <w:rPr>
                <w:lang w:val="en-US"/>
              </w:rPr>
            </w:pPr>
            <w:r w:rsidRPr="00B93702">
              <w:rPr>
                <w:lang w:val="en-US"/>
              </w:rPr>
              <w:t>CNC, NCNI, NCNG: NTC21</w:t>
            </w:r>
          </w:p>
          <w:p w14:paraId="2D164ED1" w14:textId="77777777" w:rsidR="00DE05C9" w:rsidRPr="00B93702" w:rsidRDefault="00DE05C9" w:rsidP="00DE05C9">
            <w:pPr>
              <w:pStyle w:val="TAL"/>
              <w:rPr>
                <w:lang w:val="en-US"/>
              </w:rPr>
            </w:pPr>
          </w:p>
          <w:p w14:paraId="4BDA78FF" w14:textId="77777777" w:rsidR="00DE05C9" w:rsidRPr="00B93702" w:rsidRDefault="00DE05C9" w:rsidP="00DE05C9">
            <w:pPr>
              <w:pStyle w:val="TAL"/>
              <w:rPr>
                <w:lang w:val="en-US"/>
              </w:rPr>
            </w:pPr>
            <w:r w:rsidRPr="00B93702">
              <w:rPr>
                <w:lang w:val="en-US"/>
              </w:rPr>
              <w:t>C/NC, C/NCNI, C/NCNG: NTC21, TC21</w:t>
            </w:r>
          </w:p>
          <w:p w14:paraId="1760BD02" w14:textId="77777777" w:rsidR="00DE05C9" w:rsidRPr="00B93702" w:rsidRDefault="00DE05C9" w:rsidP="00DE05C9">
            <w:pPr>
              <w:pStyle w:val="TAL"/>
              <w:rPr>
                <w:lang w:val="en-US"/>
              </w:rPr>
            </w:pPr>
          </w:p>
        </w:tc>
        <w:tc>
          <w:tcPr>
            <w:tcW w:w="702" w:type="pct"/>
          </w:tcPr>
          <w:p w14:paraId="753FBE8E" w14:textId="77777777" w:rsidR="00DE05C9" w:rsidRPr="00B93702" w:rsidRDefault="00DE05C9" w:rsidP="00DE05C9">
            <w:pPr>
              <w:pStyle w:val="TAL"/>
              <w:rPr>
                <w:lang w:val="sv-SE"/>
              </w:rPr>
            </w:pPr>
            <w:r w:rsidRPr="00B93702">
              <w:rPr>
                <w:lang w:val="sv-SE"/>
              </w:rPr>
              <w:t>C: TC22</w:t>
            </w:r>
          </w:p>
          <w:p w14:paraId="297E3CB5" w14:textId="77777777" w:rsidR="00DE05C9" w:rsidRPr="00B93702" w:rsidRDefault="00DE05C9" w:rsidP="00DE05C9">
            <w:pPr>
              <w:pStyle w:val="TAL"/>
              <w:rPr>
                <w:lang w:val="sv-SE"/>
              </w:rPr>
            </w:pPr>
            <w:r w:rsidRPr="00B93702">
              <w:rPr>
                <w:lang w:val="sv-SE"/>
              </w:rPr>
              <w:t>NI: TC22</w:t>
            </w:r>
          </w:p>
          <w:p w14:paraId="6AEBAD9D" w14:textId="77777777" w:rsidR="00DE05C9" w:rsidRPr="00B93702" w:rsidRDefault="00DE05C9" w:rsidP="00DE05C9">
            <w:pPr>
              <w:pStyle w:val="TAL"/>
              <w:rPr>
                <w:lang w:val="sv-SE"/>
              </w:rPr>
            </w:pPr>
            <w:r w:rsidRPr="00B93702">
              <w:rPr>
                <w:lang w:val="sv-SE"/>
              </w:rPr>
              <w:t>NG: TC22</w:t>
            </w:r>
          </w:p>
        </w:tc>
        <w:tc>
          <w:tcPr>
            <w:tcW w:w="698" w:type="pct"/>
          </w:tcPr>
          <w:p w14:paraId="6E705346" w14:textId="77777777" w:rsidR="00DE05C9" w:rsidRPr="00B93702" w:rsidRDefault="00DE05C9" w:rsidP="00DE05C9">
            <w:pPr>
              <w:pStyle w:val="TAL"/>
              <w:rPr>
                <w:lang w:val="sv-SE"/>
              </w:rPr>
            </w:pPr>
            <w:r w:rsidRPr="00B93702">
              <w:rPr>
                <w:lang w:val="sv-SE"/>
              </w:rPr>
              <w:t>C: TC22</w:t>
            </w:r>
          </w:p>
          <w:p w14:paraId="66378C5A" w14:textId="77777777" w:rsidR="00DE05C9" w:rsidRPr="00B93702" w:rsidRDefault="00DE05C9" w:rsidP="00DE05C9">
            <w:pPr>
              <w:pStyle w:val="TAL"/>
              <w:rPr>
                <w:lang w:val="sv-SE"/>
              </w:rPr>
            </w:pPr>
            <w:r w:rsidRPr="00B93702">
              <w:rPr>
                <w:lang w:val="sv-SE"/>
              </w:rPr>
              <w:t>NI: TC22</w:t>
            </w:r>
          </w:p>
          <w:p w14:paraId="7C10567F" w14:textId="77777777" w:rsidR="00DE05C9" w:rsidRPr="00B93702" w:rsidRDefault="00DE05C9" w:rsidP="00DE05C9">
            <w:pPr>
              <w:pStyle w:val="TAL"/>
              <w:rPr>
                <w:lang w:val="sv-SE"/>
              </w:rPr>
            </w:pPr>
            <w:r w:rsidRPr="00B93702">
              <w:rPr>
                <w:lang w:val="sv-SE"/>
              </w:rPr>
              <w:t>NG: TC22</w:t>
            </w:r>
          </w:p>
        </w:tc>
        <w:tc>
          <w:tcPr>
            <w:tcW w:w="698" w:type="pct"/>
          </w:tcPr>
          <w:p w14:paraId="19D3455E" w14:textId="77777777" w:rsidR="00DE05C9" w:rsidRPr="00905FAB" w:rsidRDefault="00DE05C9" w:rsidP="00DE05C9">
            <w:pPr>
              <w:pStyle w:val="TAL"/>
              <w:rPr>
                <w:lang w:val="en-US"/>
              </w:rPr>
            </w:pPr>
            <w:r w:rsidRPr="00905FAB">
              <w:rPr>
                <w:lang w:val="en-US"/>
              </w:rPr>
              <w:t>C, NI, NG: TC21a</w:t>
            </w:r>
          </w:p>
          <w:p w14:paraId="5918EB1B" w14:textId="77777777" w:rsidR="00DE05C9" w:rsidRDefault="00DE05C9" w:rsidP="00DE05C9">
            <w:pPr>
              <w:pStyle w:val="TAL"/>
              <w:rPr>
                <w:lang w:val="en-US"/>
              </w:rPr>
            </w:pPr>
          </w:p>
          <w:p w14:paraId="2C006159" w14:textId="77777777" w:rsidR="00DE05C9" w:rsidRDefault="00DE05C9" w:rsidP="00DE05C9">
            <w:pPr>
              <w:pStyle w:val="TAL"/>
              <w:rPr>
                <w:lang w:val="en-US"/>
              </w:rPr>
            </w:pPr>
            <w:r>
              <w:rPr>
                <w:lang w:val="en-US"/>
              </w:rPr>
              <w:t>CNC, NCNI, NCNG: NTC21</w:t>
            </w:r>
            <w:r w:rsidRPr="00905FAB">
              <w:rPr>
                <w:lang w:val="en-US"/>
              </w:rPr>
              <w:t>a</w:t>
            </w:r>
          </w:p>
          <w:p w14:paraId="25A35472" w14:textId="77777777" w:rsidR="00DE05C9" w:rsidRDefault="00DE05C9" w:rsidP="00DE05C9">
            <w:pPr>
              <w:pStyle w:val="TAL"/>
              <w:rPr>
                <w:lang w:val="en-US"/>
              </w:rPr>
            </w:pPr>
          </w:p>
          <w:p w14:paraId="05EB6D56" w14:textId="77777777" w:rsidR="00DE05C9" w:rsidRDefault="00DE05C9" w:rsidP="00DE05C9">
            <w:pPr>
              <w:pStyle w:val="TAL"/>
              <w:rPr>
                <w:lang w:val="en-US"/>
              </w:rPr>
            </w:pPr>
            <w:r>
              <w:rPr>
                <w:lang w:val="en-US"/>
              </w:rPr>
              <w:t>C/NC, C/NCNI, C/NCNG: NTC21a, TC21a</w:t>
            </w:r>
          </w:p>
          <w:p w14:paraId="33CE4081" w14:textId="77777777" w:rsidR="00DE05C9" w:rsidRPr="00B93702" w:rsidRDefault="00DE05C9" w:rsidP="00DE05C9">
            <w:pPr>
              <w:pStyle w:val="TAL"/>
              <w:rPr>
                <w:lang w:val="sv-SE"/>
              </w:rPr>
            </w:pPr>
          </w:p>
        </w:tc>
        <w:tc>
          <w:tcPr>
            <w:tcW w:w="698" w:type="pct"/>
          </w:tcPr>
          <w:p w14:paraId="0A8D5A8D" w14:textId="77777777" w:rsidR="00DE05C9" w:rsidRDefault="00DE05C9" w:rsidP="00DE05C9">
            <w:pPr>
              <w:pStyle w:val="TAL"/>
            </w:pPr>
            <w:r>
              <w:t>C, NI, NG: TC21b</w:t>
            </w:r>
          </w:p>
          <w:p w14:paraId="6BD783D9" w14:textId="77777777" w:rsidR="00DE05C9" w:rsidRDefault="00DE05C9" w:rsidP="00DE05C9">
            <w:pPr>
              <w:pStyle w:val="TAL"/>
              <w:rPr>
                <w:lang w:val="en-US"/>
              </w:rPr>
            </w:pPr>
          </w:p>
          <w:p w14:paraId="45EA179D" w14:textId="77777777" w:rsidR="00DE05C9" w:rsidRDefault="00DE05C9" w:rsidP="00DE05C9">
            <w:pPr>
              <w:pStyle w:val="TAL"/>
              <w:rPr>
                <w:lang w:val="en-US"/>
              </w:rPr>
            </w:pPr>
            <w:r>
              <w:rPr>
                <w:lang w:val="en-US"/>
              </w:rPr>
              <w:t>CNC, NCNI, NCNG: NTC21b</w:t>
            </w:r>
          </w:p>
          <w:p w14:paraId="4098BE92" w14:textId="77777777" w:rsidR="00DE05C9" w:rsidRDefault="00DE05C9" w:rsidP="00DE05C9">
            <w:pPr>
              <w:pStyle w:val="TAL"/>
              <w:rPr>
                <w:lang w:val="en-US"/>
              </w:rPr>
            </w:pPr>
          </w:p>
          <w:p w14:paraId="3ED3CD64" w14:textId="77777777" w:rsidR="00DE05C9" w:rsidRDefault="00DE05C9" w:rsidP="00DE05C9">
            <w:pPr>
              <w:pStyle w:val="TAL"/>
              <w:rPr>
                <w:lang w:val="en-US"/>
              </w:rPr>
            </w:pPr>
            <w:r>
              <w:rPr>
                <w:lang w:val="en-US"/>
              </w:rPr>
              <w:t>C/NC, C/NCNI, C/NCNG: NTC21b, TC21b</w:t>
            </w:r>
          </w:p>
          <w:p w14:paraId="5E7B53D0" w14:textId="77777777" w:rsidR="00DE05C9" w:rsidRPr="00B93702" w:rsidRDefault="00DE05C9" w:rsidP="00DE05C9">
            <w:pPr>
              <w:pStyle w:val="TAL"/>
              <w:rPr>
                <w:lang w:val="sv-SE"/>
              </w:rPr>
            </w:pPr>
          </w:p>
        </w:tc>
      </w:tr>
      <w:tr w:rsidR="00DE05C9" w:rsidRPr="00B93702" w14:paraId="2C508C9D" w14:textId="77777777" w:rsidTr="00905FAB">
        <w:trPr>
          <w:gridAfter w:val="1"/>
          <w:wAfter w:w="9" w:type="pct"/>
          <w:jc w:val="center"/>
        </w:trPr>
        <w:tc>
          <w:tcPr>
            <w:tcW w:w="807" w:type="pct"/>
          </w:tcPr>
          <w:p w14:paraId="2B3B19DC" w14:textId="77777777" w:rsidR="00DE05C9" w:rsidRPr="00B93702" w:rsidRDefault="00DE05C9" w:rsidP="00DE05C9">
            <w:pPr>
              <w:pStyle w:val="TAL"/>
              <w:rPr>
                <w:rFonts w:cs="Arial"/>
              </w:rPr>
            </w:pPr>
            <w:r w:rsidRPr="00B93702">
              <w:rPr>
                <w:rFonts w:cs="Arial"/>
              </w:rPr>
              <w:t>Additional spurious emissions requirements</w:t>
            </w:r>
          </w:p>
        </w:tc>
        <w:tc>
          <w:tcPr>
            <w:tcW w:w="678" w:type="pct"/>
          </w:tcPr>
          <w:p w14:paraId="155BCC04" w14:textId="77777777" w:rsidR="00DE05C9" w:rsidRPr="00B93702" w:rsidRDefault="00DE05C9" w:rsidP="00DE05C9">
            <w:pPr>
              <w:pStyle w:val="TAL"/>
            </w:pPr>
            <w:r w:rsidRPr="00B93702">
              <w:t>C, NI, NG: TC21</w:t>
            </w:r>
          </w:p>
          <w:p w14:paraId="7DAE66AD" w14:textId="77777777" w:rsidR="00DE05C9" w:rsidRPr="00B93702" w:rsidRDefault="00DE05C9" w:rsidP="00DE05C9">
            <w:pPr>
              <w:pStyle w:val="TAL"/>
              <w:rPr>
                <w:lang w:val="en-US"/>
              </w:rPr>
            </w:pPr>
          </w:p>
          <w:p w14:paraId="26A60804" w14:textId="77777777" w:rsidR="00DE05C9" w:rsidRPr="00B93702" w:rsidRDefault="00DE05C9" w:rsidP="00DE05C9">
            <w:pPr>
              <w:pStyle w:val="TAL"/>
              <w:rPr>
                <w:lang w:val="en-US"/>
              </w:rPr>
            </w:pPr>
            <w:r w:rsidRPr="00B93702">
              <w:rPr>
                <w:lang w:val="en-US"/>
              </w:rPr>
              <w:t>CNC, NCNI, NCNG: NTC21</w:t>
            </w:r>
          </w:p>
          <w:p w14:paraId="4A8E3D05" w14:textId="77777777" w:rsidR="00DE05C9" w:rsidRPr="00B93702" w:rsidRDefault="00DE05C9" w:rsidP="00DE05C9">
            <w:pPr>
              <w:pStyle w:val="TAL"/>
              <w:rPr>
                <w:lang w:val="en-US"/>
              </w:rPr>
            </w:pPr>
          </w:p>
          <w:p w14:paraId="4DC7D22A" w14:textId="77777777" w:rsidR="00DE05C9" w:rsidRPr="00B93702" w:rsidRDefault="00DE05C9" w:rsidP="00DE05C9">
            <w:pPr>
              <w:pStyle w:val="TAL"/>
              <w:rPr>
                <w:lang w:val="en-US"/>
              </w:rPr>
            </w:pPr>
            <w:r w:rsidRPr="00B93702">
              <w:rPr>
                <w:lang w:val="en-US"/>
              </w:rPr>
              <w:t>C/NC, C/NCNI, C/NCNG: NTC21, TC21</w:t>
            </w:r>
          </w:p>
          <w:p w14:paraId="05D67DF0" w14:textId="77777777" w:rsidR="00DE05C9" w:rsidRPr="00B93702" w:rsidRDefault="00DE05C9" w:rsidP="00DE05C9">
            <w:pPr>
              <w:pStyle w:val="TAL"/>
              <w:rPr>
                <w:lang w:val="en-US"/>
              </w:rPr>
            </w:pPr>
          </w:p>
        </w:tc>
        <w:tc>
          <w:tcPr>
            <w:tcW w:w="710" w:type="pct"/>
          </w:tcPr>
          <w:p w14:paraId="10AA0A27" w14:textId="77777777" w:rsidR="00DE05C9" w:rsidRPr="00B93702" w:rsidRDefault="00DE05C9" w:rsidP="00DE05C9">
            <w:pPr>
              <w:pStyle w:val="TAL"/>
            </w:pPr>
            <w:r w:rsidRPr="00B93702">
              <w:lastRenderedPageBreak/>
              <w:t>C, NI, NG: TC21</w:t>
            </w:r>
          </w:p>
          <w:p w14:paraId="665422DA" w14:textId="77777777" w:rsidR="00DE05C9" w:rsidRPr="00B93702" w:rsidRDefault="00DE05C9" w:rsidP="00DE05C9">
            <w:pPr>
              <w:pStyle w:val="TAL"/>
              <w:rPr>
                <w:lang w:val="en-US"/>
              </w:rPr>
            </w:pPr>
          </w:p>
          <w:p w14:paraId="44C9F73C" w14:textId="77777777" w:rsidR="00DE05C9" w:rsidRPr="00B93702" w:rsidRDefault="00DE05C9" w:rsidP="00DE05C9">
            <w:pPr>
              <w:pStyle w:val="TAL"/>
              <w:rPr>
                <w:lang w:val="en-US"/>
              </w:rPr>
            </w:pPr>
            <w:r w:rsidRPr="00B93702">
              <w:rPr>
                <w:lang w:val="en-US"/>
              </w:rPr>
              <w:t>CNC, NCNI, NCNG: NTC21</w:t>
            </w:r>
          </w:p>
          <w:p w14:paraId="131EA42C" w14:textId="77777777" w:rsidR="00DE05C9" w:rsidRPr="00B93702" w:rsidRDefault="00DE05C9" w:rsidP="00DE05C9">
            <w:pPr>
              <w:pStyle w:val="TAL"/>
              <w:rPr>
                <w:lang w:val="en-US"/>
              </w:rPr>
            </w:pPr>
          </w:p>
          <w:p w14:paraId="198CEAA1" w14:textId="77777777" w:rsidR="00DE05C9" w:rsidRPr="00B93702" w:rsidRDefault="00DE05C9" w:rsidP="00DE05C9">
            <w:pPr>
              <w:pStyle w:val="TAL"/>
              <w:rPr>
                <w:lang w:val="en-US"/>
              </w:rPr>
            </w:pPr>
            <w:r w:rsidRPr="00B93702">
              <w:rPr>
                <w:lang w:val="en-US"/>
              </w:rPr>
              <w:t>C/NC, C/NCNI, C/NCNG: NTC21, TC21</w:t>
            </w:r>
          </w:p>
          <w:p w14:paraId="4E11D045" w14:textId="77777777" w:rsidR="00DE05C9" w:rsidRPr="00B93702" w:rsidRDefault="00DE05C9" w:rsidP="00DE05C9">
            <w:pPr>
              <w:pStyle w:val="TAL"/>
              <w:rPr>
                <w:lang w:val="en-US"/>
              </w:rPr>
            </w:pPr>
          </w:p>
        </w:tc>
        <w:tc>
          <w:tcPr>
            <w:tcW w:w="702" w:type="pct"/>
          </w:tcPr>
          <w:p w14:paraId="1C6FC03C" w14:textId="77777777" w:rsidR="00DE05C9" w:rsidRPr="00B93702" w:rsidRDefault="00DE05C9" w:rsidP="00DE05C9">
            <w:pPr>
              <w:pStyle w:val="TAL"/>
              <w:rPr>
                <w:lang w:val="sv-SE"/>
              </w:rPr>
            </w:pPr>
            <w:r w:rsidRPr="00B93702">
              <w:rPr>
                <w:lang w:val="sv-SE"/>
              </w:rPr>
              <w:lastRenderedPageBreak/>
              <w:t>C: TC22</w:t>
            </w:r>
          </w:p>
          <w:p w14:paraId="062E771F" w14:textId="77777777" w:rsidR="00DE05C9" w:rsidRPr="00B93702" w:rsidRDefault="00DE05C9" w:rsidP="00DE05C9">
            <w:pPr>
              <w:pStyle w:val="TAL"/>
              <w:rPr>
                <w:lang w:val="sv-SE"/>
              </w:rPr>
            </w:pPr>
            <w:r w:rsidRPr="00B93702">
              <w:rPr>
                <w:lang w:val="sv-SE"/>
              </w:rPr>
              <w:t>NI: TC22</w:t>
            </w:r>
          </w:p>
          <w:p w14:paraId="3F9C9204" w14:textId="77777777" w:rsidR="00DE05C9" w:rsidRPr="00B93702" w:rsidRDefault="00DE05C9" w:rsidP="00DE05C9">
            <w:pPr>
              <w:pStyle w:val="TAL"/>
              <w:rPr>
                <w:lang w:val="sv-SE"/>
              </w:rPr>
            </w:pPr>
            <w:r w:rsidRPr="00B93702">
              <w:rPr>
                <w:lang w:val="sv-SE"/>
              </w:rPr>
              <w:t>NG: TC22</w:t>
            </w:r>
          </w:p>
        </w:tc>
        <w:tc>
          <w:tcPr>
            <w:tcW w:w="698" w:type="pct"/>
          </w:tcPr>
          <w:p w14:paraId="749A6E4E" w14:textId="77777777" w:rsidR="00DE05C9" w:rsidRPr="00B93702" w:rsidRDefault="00DE05C9" w:rsidP="00DE05C9">
            <w:pPr>
              <w:pStyle w:val="TAL"/>
              <w:rPr>
                <w:lang w:val="sv-SE"/>
              </w:rPr>
            </w:pPr>
            <w:r w:rsidRPr="00B93702">
              <w:rPr>
                <w:lang w:val="sv-SE"/>
              </w:rPr>
              <w:t>C: TC22</w:t>
            </w:r>
          </w:p>
          <w:p w14:paraId="638691C8" w14:textId="77777777" w:rsidR="00DE05C9" w:rsidRPr="00B93702" w:rsidRDefault="00DE05C9" w:rsidP="00DE05C9">
            <w:pPr>
              <w:pStyle w:val="TAL"/>
              <w:rPr>
                <w:lang w:val="sv-SE"/>
              </w:rPr>
            </w:pPr>
            <w:r w:rsidRPr="00B93702">
              <w:rPr>
                <w:lang w:val="sv-SE"/>
              </w:rPr>
              <w:t>NI: TC22</w:t>
            </w:r>
          </w:p>
          <w:p w14:paraId="3C9391C7" w14:textId="77777777" w:rsidR="00DE05C9" w:rsidRPr="00B93702" w:rsidRDefault="00DE05C9" w:rsidP="00DE05C9">
            <w:pPr>
              <w:pStyle w:val="TAL"/>
              <w:rPr>
                <w:lang w:val="sv-SE"/>
              </w:rPr>
            </w:pPr>
            <w:r w:rsidRPr="00B93702">
              <w:rPr>
                <w:lang w:val="sv-SE"/>
              </w:rPr>
              <w:t>NG: TC22</w:t>
            </w:r>
          </w:p>
        </w:tc>
        <w:tc>
          <w:tcPr>
            <w:tcW w:w="698" w:type="pct"/>
          </w:tcPr>
          <w:p w14:paraId="044C5D42" w14:textId="77777777" w:rsidR="00DE05C9" w:rsidRPr="00905FAB" w:rsidRDefault="00DE05C9" w:rsidP="00DE05C9">
            <w:pPr>
              <w:pStyle w:val="TAL"/>
              <w:rPr>
                <w:lang w:val="en-US"/>
              </w:rPr>
            </w:pPr>
            <w:r w:rsidRPr="00905FAB">
              <w:rPr>
                <w:lang w:val="en-US"/>
              </w:rPr>
              <w:t>C, NI, NG: TC21a</w:t>
            </w:r>
          </w:p>
          <w:p w14:paraId="00A257EA" w14:textId="77777777" w:rsidR="00DE05C9" w:rsidRDefault="00DE05C9" w:rsidP="00DE05C9">
            <w:pPr>
              <w:pStyle w:val="TAL"/>
              <w:rPr>
                <w:lang w:val="en-US"/>
              </w:rPr>
            </w:pPr>
          </w:p>
          <w:p w14:paraId="6F13628E" w14:textId="77777777" w:rsidR="00DE05C9" w:rsidRDefault="00DE05C9" w:rsidP="00DE05C9">
            <w:pPr>
              <w:pStyle w:val="TAL"/>
              <w:rPr>
                <w:lang w:val="en-US"/>
              </w:rPr>
            </w:pPr>
            <w:r>
              <w:rPr>
                <w:lang w:val="en-US"/>
              </w:rPr>
              <w:t>CNC, NCNI, NCNG: NTC21</w:t>
            </w:r>
            <w:r w:rsidRPr="00905FAB">
              <w:rPr>
                <w:lang w:val="en-US"/>
              </w:rPr>
              <w:t>a</w:t>
            </w:r>
          </w:p>
          <w:p w14:paraId="55B8C46B" w14:textId="77777777" w:rsidR="00DE05C9" w:rsidRDefault="00DE05C9" w:rsidP="00DE05C9">
            <w:pPr>
              <w:pStyle w:val="TAL"/>
              <w:rPr>
                <w:lang w:val="en-US"/>
              </w:rPr>
            </w:pPr>
          </w:p>
          <w:p w14:paraId="2C54125E" w14:textId="77777777" w:rsidR="00DE05C9" w:rsidRDefault="00DE05C9" w:rsidP="00DE05C9">
            <w:pPr>
              <w:pStyle w:val="TAL"/>
              <w:rPr>
                <w:lang w:val="en-US"/>
              </w:rPr>
            </w:pPr>
            <w:r>
              <w:rPr>
                <w:lang w:val="en-US"/>
              </w:rPr>
              <w:t xml:space="preserve">C/NC, C/NCNI, C/NCNG: NTC21a, </w:t>
            </w:r>
            <w:r>
              <w:rPr>
                <w:lang w:val="en-US"/>
              </w:rPr>
              <w:lastRenderedPageBreak/>
              <w:t>TC21a</w:t>
            </w:r>
          </w:p>
          <w:p w14:paraId="30515D4B" w14:textId="77777777" w:rsidR="00DE05C9" w:rsidRPr="00B93702" w:rsidRDefault="00DE05C9" w:rsidP="00DE05C9">
            <w:pPr>
              <w:pStyle w:val="TAL"/>
              <w:rPr>
                <w:lang w:val="sv-SE"/>
              </w:rPr>
            </w:pPr>
          </w:p>
        </w:tc>
        <w:tc>
          <w:tcPr>
            <w:tcW w:w="698" w:type="pct"/>
          </w:tcPr>
          <w:p w14:paraId="3C74C21D" w14:textId="77777777" w:rsidR="00DE05C9" w:rsidRDefault="00DE05C9" w:rsidP="00DE05C9">
            <w:pPr>
              <w:pStyle w:val="TAL"/>
            </w:pPr>
            <w:r>
              <w:lastRenderedPageBreak/>
              <w:t>C, NI, NG: TC21b</w:t>
            </w:r>
          </w:p>
          <w:p w14:paraId="6647B164" w14:textId="77777777" w:rsidR="00DE05C9" w:rsidRDefault="00DE05C9" w:rsidP="00DE05C9">
            <w:pPr>
              <w:pStyle w:val="TAL"/>
              <w:rPr>
                <w:lang w:val="en-US"/>
              </w:rPr>
            </w:pPr>
          </w:p>
          <w:p w14:paraId="676D47E1" w14:textId="77777777" w:rsidR="00DE05C9" w:rsidRDefault="00DE05C9" w:rsidP="00DE05C9">
            <w:pPr>
              <w:pStyle w:val="TAL"/>
              <w:rPr>
                <w:lang w:val="en-US"/>
              </w:rPr>
            </w:pPr>
            <w:r>
              <w:rPr>
                <w:lang w:val="en-US"/>
              </w:rPr>
              <w:t>CNC, NCNI, NCNG: NTC21b</w:t>
            </w:r>
          </w:p>
          <w:p w14:paraId="666B7AEC" w14:textId="77777777" w:rsidR="00DE05C9" w:rsidRDefault="00DE05C9" w:rsidP="00DE05C9">
            <w:pPr>
              <w:pStyle w:val="TAL"/>
              <w:rPr>
                <w:lang w:val="en-US"/>
              </w:rPr>
            </w:pPr>
          </w:p>
          <w:p w14:paraId="44579710" w14:textId="77777777" w:rsidR="00DE05C9" w:rsidRDefault="00DE05C9" w:rsidP="00DE05C9">
            <w:pPr>
              <w:pStyle w:val="TAL"/>
              <w:rPr>
                <w:lang w:val="en-US"/>
              </w:rPr>
            </w:pPr>
            <w:r>
              <w:rPr>
                <w:lang w:val="en-US"/>
              </w:rPr>
              <w:t xml:space="preserve">C/NC, C/NCNI, C/NCNG: NTC21b, </w:t>
            </w:r>
            <w:r>
              <w:rPr>
                <w:lang w:val="en-US"/>
              </w:rPr>
              <w:lastRenderedPageBreak/>
              <w:t>TC21b</w:t>
            </w:r>
          </w:p>
          <w:p w14:paraId="6F4B06CB" w14:textId="77777777" w:rsidR="00DE05C9" w:rsidRPr="00B93702" w:rsidRDefault="00DE05C9" w:rsidP="00DE05C9">
            <w:pPr>
              <w:pStyle w:val="TAL"/>
              <w:rPr>
                <w:lang w:val="sv-SE"/>
              </w:rPr>
            </w:pPr>
          </w:p>
        </w:tc>
      </w:tr>
      <w:tr w:rsidR="00DE05C9" w:rsidRPr="00B93702" w14:paraId="10C4BF99" w14:textId="77777777" w:rsidTr="00905FAB">
        <w:trPr>
          <w:gridAfter w:val="1"/>
          <w:wAfter w:w="9" w:type="pct"/>
          <w:jc w:val="center"/>
        </w:trPr>
        <w:tc>
          <w:tcPr>
            <w:tcW w:w="807" w:type="pct"/>
            <w:vAlign w:val="center"/>
          </w:tcPr>
          <w:p w14:paraId="292F280C" w14:textId="77777777" w:rsidR="00DE05C9" w:rsidRPr="00B93702" w:rsidRDefault="00DE05C9" w:rsidP="00DE05C9">
            <w:pPr>
              <w:pStyle w:val="TAL"/>
              <w:rPr>
                <w:rFonts w:cs="Arial"/>
              </w:rPr>
            </w:pPr>
            <w:r w:rsidRPr="00B93702">
              <w:rPr>
                <w:rFonts w:cs="Arial"/>
              </w:rPr>
              <w:lastRenderedPageBreak/>
              <w:t>Co-location with other Base Stations</w:t>
            </w:r>
          </w:p>
        </w:tc>
        <w:tc>
          <w:tcPr>
            <w:tcW w:w="678" w:type="pct"/>
          </w:tcPr>
          <w:p w14:paraId="11201301" w14:textId="77777777" w:rsidR="00DE05C9" w:rsidRPr="00B93702" w:rsidRDefault="00DE05C9" w:rsidP="00DE05C9">
            <w:pPr>
              <w:pStyle w:val="TAL"/>
            </w:pPr>
            <w:r w:rsidRPr="00B93702">
              <w:t>C, NI, NG: TC21</w:t>
            </w:r>
          </w:p>
          <w:p w14:paraId="1685BB26" w14:textId="77777777" w:rsidR="00DE05C9" w:rsidRPr="00B93702" w:rsidRDefault="00DE05C9" w:rsidP="00DE05C9">
            <w:pPr>
              <w:pStyle w:val="TAL"/>
              <w:rPr>
                <w:lang w:val="en-US"/>
              </w:rPr>
            </w:pPr>
          </w:p>
          <w:p w14:paraId="2369539C" w14:textId="77777777" w:rsidR="00DE05C9" w:rsidRPr="00B93702" w:rsidRDefault="00DE05C9" w:rsidP="00DE05C9">
            <w:pPr>
              <w:pStyle w:val="TAL"/>
              <w:rPr>
                <w:lang w:val="en-US"/>
              </w:rPr>
            </w:pPr>
            <w:r w:rsidRPr="00B93702">
              <w:rPr>
                <w:lang w:val="en-US"/>
              </w:rPr>
              <w:t>CNC, NCNI, NCNG: NTC21</w:t>
            </w:r>
          </w:p>
          <w:p w14:paraId="1AB940FF" w14:textId="77777777" w:rsidR="00DE05C9" w:rsidRPr="00B93702" w:rsidRDefault="00DE05C9" w:rsidP="00DE05C9">
            <w:pPr>
              <w:pStyle w:val="TAL"/>
              <w:rPr>
                <w:lang w:val="en-US"/>
              </w:rPr>
            </w:pPr>
          </w:p>
          <w:p w14:paraId="4FFF2863" w14:textId="77777777" w:rsidR="00DE05C9" w:rsidRPr="00B93702" w:rsidRDefault="00DE05C9" w:rsidP="00DE05C9">
            <w:pPr>
              <w:pStyle w:val="TAL"/>
              <w:rPr>
                <w:lang w:val="en-US"/>
              </w:rPr>
            </w:pPr>
            <w:r w:rsidRPr="00B93702">
              <w:rPr>
                <w:lang w:val="en-US"/>
              </w:rPr>
              <w:t>C/NC, C/NCNI, C/NCNG: NTC21, TC21</w:t>
            </w:r>
          </w:p>
          <w:p w14:paraId="0ABD4F2F" w14:textId="77777777" w:rsidR="00DE05C9" w:rsidRPr="00B93702" w:rsidRDefault="00DE05C9" w:rsidP="00DE05C9">
            <w:pPr>
              <w:pStyle w:val="TAL"/>
              <w:rPr>
                <w:lang w:val="en-US"/>
              </w:rPr>
            </w:pPr>
          </w:p>
        </w:tc>
        <w:tc>
          <w:tcPr>
            <w:tcW w:w="710" w:type="pct"/>
          </w:tcPr>
          <w:p w14:paraId="1B938329" w14:textId="77777777" w:rsidR="00DE05C9" w:rsidRPr="00B93702" w:rsidRDefault="00DE05C9" w:rsidP="00DE05C9">
            <w:pPr>
              <w:pStyle w:val="TAL"/>
            </w:pPr>
            <w:r w:rsidRPr="00B93702">
              <w:t>C, NI, NG: TC21</w:t>
            </w:r>
          </w:p>
          <w:p w14:paraId="051B8182" w14:textId="77777777" w:rsidR="00DE05C9" w:rsidRPr="00B93702" w:rsidRDefault="00DE05C9" w:rsidP="00DE05C9">
            <w:pPr>
              <w:pStyle w:val="TAL"/>
              <w:rPr>
                <w:lang w:val="en-US"/>
              </w:rPr>
            </w:pPr>
          </w:p>
          <w:p w14:paraId="0B4401E4" w14:textId="77777777" w:rsidR="00DE05C9" w:rsidRPr="00B93702" w:rsidRDefault="00DE05C9" w:rsidP="00DE05C9">
            <w:pPr>
              <w:pStyle w:val="TAL"/>
              <w:rPr>
                <w:lang w:val="en-US"/>
              </w:rPr>
            </w:pPr>
            <w:r w:rsidRPr="00B93702">
              <w:rPr>
                <w:lang w:val="en-US"/>
              </w:rPr>
              <w:t>CNC, NCNI, NCNG: NTC21</w:t>
            </w:r>
          </w:p>
          <w:p w14:paraId="4B093B01" w14:textId="77777777" w:rsidR="00DE05C9" w:rsidRPr="00B93702" w:rsidRDefault="00DE05C9" w:rsidP="00DE05C9">
            <w:pPr>
              <w:pStyle w:val="TAL"/>
              <w:rPr>
                <w:lang w:val="en-US"/>
              </w:rPr>
            </w:pPr>
          </w:p>
          <w:p w14:paraId="3C297187" w14:textId="77777777" w:rsidR="00DE05C9" w:rsidRPr="00B93702" w:rsidRDefault="00DE05C9" w:rsidP="00DE05C9">
            <w:pPr>
              <w:pStyle w:val="TAL"/>
              <w:rPr>
                <w:lang w:val="en-US"/>
              </w:rPr>
            </w:pPr>
            <w:r w:rsidRPr="00B93702">
              <w:rPr>
                <w:lang w:val="en-US"/>
              </w:rPr>
              <w:t>C/NC, C/NCNI, C/NCNG: NTC21, TC21</w:t>
            </w:r>
          </w:p>
          <w:p w14:paraId="1CF50B8E" w14:textId="77777777" w:rsidR="00DE05C9" w:rsidRPr="00B93702" w:rsidRDefault="00DE05C9" w:rsidP="00DE05C9">
            <w:pPr>
              <w:pStyle w:val="TAL"/>
              <w:rPr>
                <w:lang w:val="en-US"/>
              </w:rPr>
            </w:pPr>
          </w:p>
        </w:tc>
        <w:tc>
          <w:tcPr>
            <w:tcW w:w="702" w:type="pct"/>
          </w:tcPr>
          <w:p w14:paraId="7FC9134F" w14:textId="77777777" w:rsidR="00DE05C9" w:rsidRPr="00B93702" w:rsidRDefault="00DE05C9" w:rsidP="00DE05C9">
            <w:pPr>
              <w:pStyle w:val="TAL"/>
              <w:rPr>
                <w:lang w:val="sv-SE"/>
              </w:rPr>
            </w:pPr>
            <w:r w:rsidRPr="00B93702">
              <w:rPr>
                <w:lang w:val="sv-SE"/>
              </w:rPr>
              <w:t>C: TC22</w:t>
            </w:r>
          </w:p>
          <w:p w14:paraId="5FF6BDE6" w14:textId="77777777" w:rsidR="00DE05C9" w:rsidRPr="00B93702" w:rsidRDefault="00DE05C9" w:rsidP="00DE05C9">
            <w:pPr>
              <w:pStyle w:val="TAL"/>
              <w:rPr>
                <w:lang w:val="sv-SE"/>
              </w:rPr>
            </w:pPr>
            <w:r w:rsidRPr="00B93702">
              <w:rPr>
                <w:lang w:val="sv-SE"/>
              </w:rPr>
              <w:t>NI: TC22</w:t>
            </w:r>
          </w:p>
          <w:p w14:paraId="17E018AB" w14:textId="77777777" w:rsidR="00DE05C9" w:rsidRPr="00B93702" w:rsidRDefault="00DE05C9" w:rsidP="00DE05C9">
            <w:pPr>
              <w:pStyle w:val="TAL"/>
              <w:rPr>
                <w:lang w:val="sv-SE"/>
              </w:rPr>
            </w:pPr>
            <w:r w:rsidRPr="00B93702">
              <w:rPr>
                <w:lang w:val="sv-SE"/>
              </w:rPr>
              <w:t>NG: TC22</w:t>
            </w:r>
          </w:p>
        </w:tc>
        <w:tc>
          <w:tcPr>
            <w:tcW w:w="698" w:type="pct"/>
          </w:tcPr>
          <w:p w14:paraId="0B1F121F" w14:textId="77777777" w:rsidR="00DE05C9" w:rsidRPr="00B93702" w:rsidRDefault="00DE05C9" w:rsidP="00DE05C9">
            <w:pPr>
              <w:pStyle w:val="TAL"/>
              <w:rPr>
                <w:lang w:val="sv-SE"/>
              </w:rPr>
            </w:pPr>
            <w:r w:rsidRPr="00B93702">
              <w:rPr>
                <w:lang w:val="sv-SE"/>
              </w:rPr>
              <w:t>C: TC22</w:t>
            </w:r>
          </w:p>
          <w:p w14:paraId="4206D301" w14:textId="77777777" w:rsidR="00DE05C9" w:rsidRPr="00B93702" w:rsidRDefault="00DE05C9" w:rsidP="00DE05C9">
            <w:pPr>
              <w:pStyle w:val="TAL"/>
              <w:rPr>
                <w:lang w:val="sv-SE"/>
              </w:rPr>
            </w:pPr>
            <w:r w:rsidRPr="00B93702">
              <w:rPr>
                <w:lang w:val="sv-SE"/>
              </w:rPr>
              <w:t>NI: TC22</w:t>
            </w:r>
          </w:p>
          <w:p w14:paraId="1AD9997E" w14:textId="77777777" w:rsidR="00DE05C9" w:rsidRPr="00B93702" w:rsidRDefault="00DE05C9" w:rsidP="00DE05C9">
            <w:pPr>
              <w:pStyle w:val="TAL"/>
              <w:rPr>
                <w:lang w:val="sv-SE"/>
              </w:rPr>
            </w:pPr>
            <w:r w:rsidRPr="00B93702">
              <w:rPr>
                <w:lang w:val="sv-SE"/>
              </w:rPr>
              <w:t>NG: TC22</w:t>
            </w:r>
          </w:p>
        </w:tc>
        <w:tc>
          <w:tcPr>
            <w:tcW w:w="698" w:type="pct"/>
          </w:tcPr>
          <w:p w14:paraId="28E23F3B" w14:textId="77777777" w:rsidR="00DE05C9" w:rsidRDefault="00DE05C9" w:rsidP="00DE05C9">
            <w:pPr>
              <w:pStyle w:val="TAL"/>
              <w:rPr>
                <w:lang w:val="en-US"/>
              </w:rPr>
            </w:pPr>
            <w:r>
              <w:rPr>
                <w:lang w:val="en-US"/>
              </w:rPr>
              <w:t>C, NI, NG: TC21a</w:t>
            </w:r>
          </w:p>
          <w:p w14:paraId="0AA086B7" w14:textId="77777777" w:rsidR="00DE05C9" w:rsidRDefault="00DE05C9" w:rsidP="00DE05C9">
            <w:pPr>
              <w:pStyle w:val="TAL"/>
              <w:rPr>
                <w:lang w:val="en-US"/>
              </w:rPr>
            </w:pPr>
          </w:p>
          <w:p w14:paraId="4B5CCA82" w14:textId="77777777" w:rsidR="00DE05C9" w:rsidRDefault="00DE05C9" w:rsidP="00DE05C9">
            <w:pPr>
              <w:pStyle w:val="TAL"/>
              <w:rPr>
                <w:lang w:val="en-US"/>
              </w:rPr>
            </w:pPr>
            <w:r>
              <w:rPr>
                <w:lang w:val="en-US"/>
              </w:rPr>
              <w:t>CNC, NCNI, NCNG: NTC21a</w:t>
            </w:r>
          </w:p>
          <w:p w14:paraId="41D1C7A0" w14:textId="77777777" w:rsidR="00DE05C9" w:rsidRDefault="00DE05C9" w:rsidP="00DE05C9">
            <w:pPr>
              <w:pStyle w:val="TAL"/>
              <w:rPr>
                <w:lang w:val="en-US"/>
              </w:rPr>
            </w:pPr>
          </w:p>
          <w:p w14:paraId="27E41C45" w14:textId="77777777" w:rsidR="00DE05C9" w:rsidRDefault="00DE05C9" w:rsidP="00DE05C9">
            <w:pPr>
              <w:pStyle w:val="TAL"/>
              <w:rPr>
                <w:lang w:val="en-US"/>
              </w:rPr>
            </w:pPr>
            <w:r>
              <w:rPr>
                <w:lang w:val="en-US"/>
              </w:rPr>
              <w:t>C/NC, C/NCNI, C/NCNG: NTC21a, TC21a</w:t>
            </w:r>
          </w:p>
          <w:p w14:paraId="751D400E" w14:textId="77777777" w:rsidR="00DE05C9" w:rsidRPr="00B93702" w:rsidRDefault="00DE05C9" w:rsidP="00DE05C9">
            <w:pPr>
              <w:pStyle w:val="TAL"/>
              <w:rPr>
                <w:lang w:val="sv-SE"/>
              </w:rPr>
            </w:pPr>
          </w:p>
        </w:tc>
        <w:tc>
          <w:tcPr>
            <w:tcW w:w="698" w:type="pct"/>
          </w:tcPr>
          <w:p w14:paraId="7E2F53BD" w14:textId="77777777" w:rsidR="00DE05C9" w:rsidRDefault="00DE05C9" w:rsidP="00DE05C9">
            <w:pPr>
              <w:pStyle w:val="TAL"/>
            </w:pPr>
            <w:r>
              <w:t>C, NI, NG: TC21b</w:t>
            </w:r>
          </w:p>
          <w:p w14:paraId="78AC8732" w14:textId="77777777" w:rsidR="00DE05C9" w:rsidRDefault="00DE05C9" w:rsidP="00DE05C9">
            <w:pPr>
              <w:pStyle w:val="TAL"/>
              <w:rPr>
                <w:lang w:val="en-US"/>
              </w:rPr>
            </w:pPr>
          </w:p>
          <w:p w14:paraId="0DCB8E04" w14:textId="77777777" w:rsidR="00DE05C9" w:rsidRDefault="00DE05C9" w:rsidP="00DE05C9">
            <w:pPr>
              <w:pStyle w:val="TAL"/>
              <w:rPr>
                <w:lang w:val="en-US"/>
              </w:rPr>
            </w:pPr>
            <w:r>
              <w:rPr>
                <w:lang w:val="en-US"/>
              </w:rPr>
              <w:t>CNC, NCNI, NCNG: NTC21b</w:t>
            </w:r>
          </w:p>
          <w:p w14:paraId="5513E4E0" w14:textId="77777777" w:rsidR="00DE05C9" w:rsidRDefault="00DE05C9" w:rsidP="00DE05C9">
            <w:pPr>
              <w:pStyle w:val="TAL"/>
              <w:rPr>
                <w:lang w:val="en-US"/>
              </w:rPr>
            </w:pPr>
          </w:p>
          <w:p w14:paraId="774052C4" w14:textId="77777777" w:rsidR="00DE05C9" w:rsidRDefault="00DE05C9" w:rsidP="00DE05C9">
            <w:pPr>
              <w:pStyle w:val="TAL"/>
              <w:rPr>
                <w:lang w:val="en-US"/>
              </w:rPr>
            </w:pPr>
            <w:r>
              <w:rPr>
                <w:lang w:val="en-US"/>
              </w:rPr>
              <w:t>C/NC, C/NCNI, C/NCNG: NTC21b, TC21b</w:t>
            </w:r>
          </w:p>
          <w:p w14:paraId="79B430E5" w14:textId="77777777" w:rsidR="00DE05C9" w:rsidRPr="00B93702" w:rsidRDefault="00DE05C9" w:rsidP="00DE05C9">
            <w:pPr>
              <w:pStyle w:val="TAL"/>
              <w:rPr>
                <w:lang w:val="sv-SE"/>
              </w:rPr>
            </w:pPr>
          </w:p>
        </w:tc>
      </w:tr>
      <w:tr w:rsidR="00DE05C9" w:rsidRPr="00B93702" w14:paraId="766CBEB7" w14:textId="77777777" w:rsidTr="00905FAB">
        <w:trPr>
          <w:gridAfter w:val="1"/>
          <w:wAfter w:w="9" w:type="pct"/>
          <w:jc w:val="center"/>
        </w:trPr>
        <w:tc>
          <w:tcPr>
            <w:tcW w:w="807" w:type="pct"/>
            <w:vAlign w:val="center"/>
          </w:tcPr>
          <w:p w14:paraId="66F7148A" w14:textId="77777777" w:rsidR="00DE05C9" w:rsidRPr="00B93702" w:rsidRDefault="00DE05C9" w:rsidP="00DE05C9">
            <w:pPr>
              <w:pStyle w:val="TAL"/>
              <w:ind w:left="14"/>
              <w:rPr>
                <w:rFonts w:cs="Arial"/>
                <w:b/>
              </w:rPr>
            </w:pPr>
            <w:r w:rsidRPr="00B93702">
              <w:rPr>
                <w:rFonts w:cs="Arial"/>
                <w:b/>
              </w:rPr>
              <w:t>6.6.2 Operating band unwanted emissions</w:t>
            </w:r>
          </w:p>
        </w:tc>
        <w:tc>
          <w:tcPr>
            <w:tcW w:w="678" w:type="pct"/>
          </w:tcPr>
          <w:p w14:paraId="2FDBE8AC" w14:textId="77777777" w:rsidR="00DE05C9" w:rsidRPr="00B93702" w:rsidRDefault="00DE05C9" w:rsidP="00DE05C9">
            <w:pPr>
              <w:pStyle w:val="TAL"/>
            </w:pPr>
            <w:r w:rsidRPr="00B93702">
              <w:t xml:space="preserve">- </w:t>
            </w:r>
          </w:p>
        </w:tc>
        <w:tc>
          <w:tcPr>
            <w:tcW w:w="710" w:type="pct"/>
          </w:tcPr>
          <w:p w14:paraId="2279CF99" w14:textId="77777777" w:rsidR="00DE05C9" w:rsidRPr="00B93702" w:rsidRDefault="00DE05C9" w:rsidP="00DE05C9">
            <w:pPr>
              <w:pStyle w:val="TAL"/>
            </w:pPr>
            <w:r w:rsidRPr="00B93702">
              <w:t xml:space="preserve">- </w:t>
            </w:r>
          </w:p>
        </w:tc>
        <w:tc>
          <w:tcPr>
            <w:tcW w:w="702" w:type="pct"/>
          </w:tcPr>
          <w:p w14:paraId="361DF481" w14:textId="77777777" w:rsidR="00DE05C9" w:rsidRPr="00B93702" w:rsidRDefault="00DE05C9" w:rsidP="00DE05C9">
            <w:pPr>
              <w:pStyle w:val="TAL"/>
            </w:pPr>
            <w:r w:rsidRPr="00B93702">
              <w:t>-</w:t>
            </w:r>
          </w:p>
        </w:tc>
        <w:tc>
          <w:tcPr>
            <w:tcW w:w="698" w:type="pct"/>
          </w:tcPr>
          <w:p w14:paraId="3639BD20" w14:textId="77777777" w:rsidR="00DE05C9" w:rsidRPr="00B93702" w:rsidRDefault="00DE05C9" w:rsidP="00DE05C9">
            <w:pPr>
              <w:pStyle w:val="TAL"/>
            </w:pPr>
            <w:r w:rsidRPr="00B93702">
              <w:t>-</w:t>
            </w:r>
          </w:p>
        </w:tc>
        <w:tc>
          <w:tcPr>
            <w:tcW w:w="698" w:type="pct"/>
          </w:tcPr>
          <w:p w14:paraId="60193A4F" w14:textId="77777777" w:rsidR="00DE05C9" w:rsidRPr="00B93702" w:rsidRDefault="00DE05C9" w:rsidP="00DE05C9">
            <w:pPr>
              <w:pStyle w:val="TAL"/>
            </w:pPr>
            <w:r>
              <w:t>-</w:t>
            </w:r>
          </w:p>
        </w:tc>
        <w:tc>
          <w:tcPr>
            <w:tcW w:w="698" w:type="pct"/>
          </w:tcPr>
          <w:p w14:paraId="42DEBFB1" w14:textId="77777777" w:rsidR="00DE05C9" w:rsidRPr="00B93702" w:rsidRDefault="00DE05C9" w:rsidP="00DE05C9">
            <w:pPr>
              <w:pStyle w:val="TAL"/>
            </w:pPr>
            <w:r>
              <w:t>-</w:t>
            </w:r>
          </w:p>
        </w:tc>
      </w:tr>
      <w:tr w:rsidR="00DE05C9" w:rsidRPr="00B93702" w14:paraId="4079C34B" w14:textId="77777777" w:rsidTr="00905FAB">
        <w:trPr>
          <w:gridAfter w:val="1"/>
          <w:wAfter w:w="9" w:type="pct"/>
          <w:jc w:val="center"/>
        </w:trPr>
        <w:tc>
          <w:tcPr>
            <w:tcW w:w="807" w:type="pct"/>
            <w:vAlign w:val="center"/>
          </w:tcPr>
          <w:p w14:paraId="44DD7561" w14:textId="77777777" w:rsidR="00DE05C9" w:rsidRPr="00B93702" w:rsidRDefault="00DE05C9" w:rsidP="00DE05C9">
            <w:pPr>
              <w:pStyle w:val="TAL"/>
              <w:rPr>
                <w:rFonts w:cs="Arial"/>
              </w:rPr>
            </w:pPr>
            <w:r w:rsidRPr="00B93702">
              <w:rPr>
                <w:rFonts w:cs="Arial"/>
              </w:rPr>
              <w:t>General requirement for Band Categories 1 and 3</w:t>
            </w:r>
          </w:p>
        </w:tc>
        <w:tc>
          <w:tcPr>
            <w:tcW w:w="678" w:type="pct"/>
          </w:tcPr>
          <w:p w14:paraId="7EECF0A9" w14:textId="77777777" w:rsidR="00DE05C9" w:rsidRPr="00B93702" w:rsidRDefault="00DE05C9" w:rsidP="00DE05C9">
            <w:pPr>
              <w:pStyle w:val="TAL"/>
            </w:pPr>
            <w:r w:rsidRPr="00B93702">
              <w:t>C, NI, NG: TC21</w:t>
            </w:r>
          </w:p>
          <w:p w14:paraId="62D98F35" w14:textId="77777777" w:rsidR="00DE05C9" w:rsidRPr="00B93702" w:rsidRDefault="00DE05C9" w:rsidP="00DE05C9">
            <w:pPr>
              <w:pStyle w:val="TAL"/>
              <w:rPr>
                <w:lang w:val="en-US"/>
              </w:rPr>
            </w:pPr>
          </w:p>
          <w:p w14:paraId="4F57E25C" w14:textId="77777777" w:rsidR="00DE05C9" w:rsidRPr="00B93702" w:rsidRDefault="00DE05C9" w:rsidP="00DE05C9">
            <w:pPr>
              <w:pStyle w:val="TAL"/>
              <w:rPr>
                <w:lang w:val="en-US"/>
              </w:rPr>
            </w:pPr>
            <w:r w:rsidRPr="00B93702">
              <w:rPr>
                <w:lang w:val="en-US"/>
              </w:rPr>
              <w:t>CNC, NCNI, NCNG: NTC21</w:t>
            </w:r>
          </w:p>
          <w:p w14:paraId="7993B1CB" w14:textId="77777777" w:rsidR="00DE05C9" w:rsidRPr="00B93702" w:rsidRDefault="00DE05C9" w:rsidP="00DE05C9">
            <w:pPr>
              <w:pStyle w:val="TAL"/>
              <w:rPr>
                <w:lang w:val="en-US"/>
              </w:rPr>
            </w:pPr>
          </w:p>
          <w:p w14:paraId="3218B8CD" w14:textId="77777777" w:rsidR="00DE05C9" w:rsidRPr="00B93702" w:rsidRDefault="00DE05C9" w:rsidP="00DE05C9">
            <w:pPr>
              <w:pStyle w:val="TAL"/>
              <w:rPr>
                <w:lang w:val="en-US"/>
              </w:rPr>
            </w:pPr>
            <w:r w:rsidRPr="00B93702">
              <w:rPr>
                <w:lang w:val="en-US"/>
              </w:rPr>
              <w:t>C/NC, C/NCNI, C/NCNG: NTC21, TC21</w:t>
            </w:r>
          </w:p>
          <w:p w14:paraId="79765448" w14:textId="77777777" w:rsidR="00DE05C9" w:rsidRPr="00B93702" w:rsidRDefault="00DE05C9" w:rsidP="00DE05C9">
            <w:pPr>
              <w:pStyle w:val="TAL"/>
              <w:rPr>
                <w:lang w:val="en-US"/>
              </w:rPr>
            </w:pPr>
          </w:p>
          <w:p w14:paraId="4B8C36C1" w14:textId="77777777" w:rsidR="00DE05C9" w:rsidRPr="00B93702" w:rsidRDefault="00DE05C9" w:rsidP="00DE05C9">
            <w:pPr>
              <w:pStyle w:val="TAL"/>
              <w:rPr>
                <w:lang w:val="sv-SE"/>
              </w:rPr>
            </w:pPr>
            <w:r w:rsidRPr="00B93702">
              <w:rPr>
                <w:lang w:val="sv-SE"/>
              </w:rPr>
              <w:t>SC: (Note 3)</w:t>
            </w:r>
          </w:p>
        </w:tc>
        <w:tc>
          <w:tcPr>
            <w:tcW w:w="710" w:type="pct"/>
          </w:tcPr>
          <w:p w14:paraId="5D1D79D4" w14:textId="77777777" w:rsidR="00DE05C9" w:rsidRPr="00B93702" w:rsidRDefault="00DE05C9" w:rsidP="00DE05C9">
            <w:pPr>
              <w:pStyle w:val="TAL"/>
              <w:rPr>
                <w:lang w:val="sv-SE"/>
              </w:rPr>
            </w:pPr>
            <w:r w:rsidRPr="00B93702">
              <w:rPr>
                <w:lang w:val="sv-SE"/>
              </w:rPr>
              <w:t>C, NI, NG: TC21</w:t>
            </w:r>
          </w:p>
          <w:p w14:paraId="4ED7B38C" w14:textId="77777777" w:rsidR="00DE05C9" w:rsidRPr="00B93702" w:rsidRDefault="00DE05C9" w:rsidP="00DE05C9">
            <w:pPr>
              <w:pStyle w:val="TAL"/>
              <w:rPr>
                <w:lang w:val="sv-SE"/>
              </w:rPr>
            </w:pPr>
          </w:p>
          <w:p w14:paraId="440FF387" w14:textId="77777777" w:rsidR="00DE05C9" w:rsidRPr="00B93702" w:rsidRDefault="00DE05C9" w:rsidP="00DE05C9">
            <w:pPr>
              <w:pStyle w:val="TAL"/>
              <w:rPr>
                <w:lang w:val="sv-SE"/>
              </w:rPr>
            </w:pPr>
            <w:r w:rsidRPr="00B93702">
              <w:rPr>
                <w:lang w:val="sv-SE"/>
              </w:rPr>
              <w:t>CNC, NCNI, NCNG: NTC21</w:t>
            </w:r>
          </w:p>
          <w:p w14:paraId="32FE4A93" w14:textId="77777777" w:rsidR="00DE05C9" w:rsidRPr="00B93702" w:rsidRDefault="00DE05C9" w:rsidP="00DE05C9">
            <w:pPr>
              <w:pStyle w:val="TAL"/>
              <w:rPr>
                <w:lang w:val="sv-SE"/>
              </w:rPr>
            </w:pPr>
          </w:p>
          <w:p w14:paraId="607FBCA5" w14:textId="77777777" w:rsidR="00DE05C9" w:rsidRPr="00B93702" w:rsidRDefault="00DE05C9" w:rsidP="00DE05C9">
            <w:pPr>
              <w:pStyle w:val="TAL"/>
              <w:rPr>
                <w:lang w:val="sv-SE"/>
              </w:rPr>
            </w:pPr>
            <w:r w:rsidRPr="00B93702">
              <w:rPr>
                <w:lang w:val="sv-SE"/>
              </w:rPr>
              <w:t>C/NC, C/NCNI, C/NCNG: NTC21, TC21</w:t>
            </w:r>
          </w:p>
          <w:p w14:paraId="1F74FE94" w14:textId="77777777" w:rsidR="00DE05C9" w:rsidRPr="00B93702" w:rsidRDefault="00DE05C9" w:rsidP="00DE05C9">
            <w:pPr>
              <w:pStyle w:val="TAL"/>
              <w:rPr>
                <w:lang w:val="sv-SE"/>
              </w:rPr>
            </w:pPr>
          </w:p>
          <w:p w14:paraId="6657382C" w14:textId="77777777" w:rsidR="00DE05C9" w:rsidRPr="00B93702" w:rsidRDefault="00DE05C9" w:rsidP="00DE05C9">
            <w:pPr>
              <w:pStyle w:val="TAL"/>
              <w:rPr>
                <w:lang w:val="sv-SE"/>
              </w:rPr>
            </w:pPr>
            <w:r w:rsidRPr="00B93702">
              <w:rPr>
                <w:lang w:val="sv-SE"/>
              </w:rPr>
              <w:t>SC: (Note 3)</w:t>
            </w:r>
          </w:p>
        </w:tc>
        <w:tc>
          <w:tcPr>
            <w:tcW w:w="702" w:type="pct"/>
          </w:tcPr>
          <w:p w14:paraId="3B12E9F8" w14:textId="77777777" w:rsidR="00DE05C9" w:rsidRPr="00B93702" w:rsidRDefault="00DE05C9" w:rsidP="00DE05C9">
            <w:pPr>
              <w:pStyle w:val="TAL"/>
              <w:rPr>
                <w:lang w:val="sv-SE"/>
              </w:rPr>
            </w:pPr>
            <w:r w:rsidRPr="00B93702">
              <w:rPr>
                <w:lang w:val="sv-SE"/>
              </w:rPr>
              <w:t>C: TC22</w:t>
            </w:r>
          </w:p>
          <w:p w14:paraId="5FA69DD7" w14:textId="77777777" w:rsidR="00DE05C9" w:rsidRPr="00B93702" w:rsidRDefault="00DE05C9" w:rsidP="00DE05C9">
            <w:pPr>
              <w:pStyle w:val="TAL"/>
              <w:rPr>
                <w:lang w:val="sv-SE"/>
              </w:rPr>
            </w:pPr>
            <w:r w:rsidRPr="00B93702">
              <w:rPr>
                <w:lang w:val="sv-SE"/>
              </w:rPr>
              <w:t>NI: TC22</w:t>
            </w:r>
          </w:p>
          <w:p w14:paraId="16023DA4" w14:textId="77777777" w:rsidR="00DE05C9" w:rsidRPr="00B93702" w:rsidRDefault="00DE05C9" w:rsidP="00DE05C9">
            <w:pPr>
              <w:pStyle w:val="TAL"/>
              <w:rPr>
                <w:lang w:val="sv-SE"/>
              </w:rPr>
            </w:pPr>
            <w:r w:rsidRPr="00B93702">
              <w:rPr>
                <w:lang w:val="sv-SE"/>
              </w:rPr>
              <w:t>NG: TC22</w:t>
            </w:r>
          </w:p>
          <w:p w14:paraId="6F036BB5" w14:textId="77777777" w:rsidR="00DE05C9" w:rsidRPr="00B93702" w:rsidRDefault="00DE05C9" w:rsidP="00DE05C9">
            <w:pPr>
              <w:pStyle w:val="TAL"/>
              <w:rPr>
                <w:lang w:val="sv-SE"/>
              </w:rPr>
            </w:pPr>
            <w:r w:rsidRPr="00B93702">
              <w:rPr>
                <w:lang w:val="sv-SE"/>
              </w:rPr>
              <w:t>SC: (Note 3)</w:t>
            </w:r>
          </w:p>
        </w:tc>
        <w:tc>
          <w:tcPr>
            <w:tcW w:w="698" w:type="pct"/>
          </w:tcPr>
          <w:p w14:paraId="7147E242" w14:textId="77777777" w:rsidR="00DE05C9" w:rsidRPr="00B93702" w:rsidRDefault="00DE05C9" w:rsidP="00DE05C9">
            <w:pPr>
              <w:pStyle w:val="TAL"/>
              <w:rPr>
                <w:lang w:val="sv-SE"/>
              </w:rPr>
            </w:pPr>
            <w:r w:rsidRPr="00B93702">
              <w:rPr>
                <w:lang w:val="sv-SE"/>
              </w:rPr>
              <w:t>C: TC22</w:t>
            </w:r>
          </w:p>
          <w:p w14:paraId="6DBFE035" w14:textId="77777777" w:rsidR="00DE05C9" w:rsidRPr="00B93702" w:rsidRDefault="00DE05C9" w:rsidP="00DE05C9">
            <w:pPr>
              <w:pStyle w:val="TAL"/>
              <w:rPr>
                <w:lang w:val="sv-SE"/>
              </w:rPr>
            </w:pPr>
            <w:r w:rsidRPr="00B93702">
              <w:rPr>
                <w:lang w:val="sv-SE"/>
              </w:rPr>
              <w:t>NI: TC22</w:t>
            </w:r>
          </w:p>
          <w:p w14:paraId="7509302F" w14:textId="77777777" w:rsidR="00DE05C9" w:rsidRPr="00B93702" w:rsidRDefault="00DE05C9" w:rsidP="00DE05C9">
            <w:pPr>
              <w:pStyle w:val="TAL"/>
              <w:rPr>
                <w:lang w:val="sv-SE"/>
              </w:rPr>
            </w:pPr>
            <w:r w:rsidRPr="00B93702">
              <w:rPr>
                <w:lang w:val="sv-SE"/>
              </w:rPr>
              <w:t>NG: TC22</w:t>
            </w:r>
          </w:p>
          <w:p w14:paraId="7C8A80AB" w14:textId="77777777" w:rsidR="00DE05C9" w:rsidRPr="00B93702" w:rsidRDefault="00DE05C9" w:rsidP="00DE05C9">
            <w:pPr>
              <w:pStyle w:val="TAL"/>
              <w:rPr>
                <w:lang w:val="sv-SE"/>
              </w:rPr>
            </w:pPr>
            <w:r w:rsidRPr="00B93702">
              <w:rPr>
                <w:lang w:val="sv-SE"/>
              </w:rPr>
              <w:t>SC: (Note 3)</w:t>
            </w:r>
          </w:p>
        </w:tc>
        <w:tc>
          <w:tcPr>
            <w:tcW w:w="698" w:type="pct"/>
          </w:tcPr>
          <w:p w14:paraId="68771B3A" w14:textId="77777777" w:rsidR="00DE05C9" w:rsidRPr="00B93702" w:rsidRDefault="00DE05C9" w:rsidP="00DE05C9">
            <w:pPr>
              <w:pStyle w:val="TAL"/>
              <w:rPr>
                <w:lang w:val="sv-SE"/>
              </w:rPr>
            </w:pPr>
            <w:r>
              <w:rPr>
                <w:lang w:val="en-US"/>
              </w:rPr>
              <w:t>N/A</w:t>
            </w:r>
          </w:p>
        </w:tc>
        <w:tc>
          <w:tcPr>
            <w:tcW w:w="698" w:type="pct"/>
          </w:tcPr>
          <w:p w14:paraId="3C5C6AB2" w14:textId="77777777" w:rsidR="00DE05C9" w:rsidRDefault="00DE05C9" w:rsidP="00DE05C9">
            <w:pPr>
              <w:pStyle w:val="TAL"/>
            </w:pPr>
            <w:r>
              <w:t>C, NI, NG: TC21b</w:t>
            </w:r>
          </w:p>
          <w:p w14:paraId="4075F459" w14:textId="77777777" w:rsidR="00DE05C9" w:rsidRDefault="00DE05C9" w:rsidP="00DE05C9">
            <w:pPr>
              <w:pStyle w:val="TAL"/>
              <w:rPr>
                <w:lang w:val="en-US"/>
              </w:rPr>
            </w:pPr>
          </w:p>
          <w:p w14:paraId="082BD154" w14:textId="77777777" w:rsidR="00DE05C9" w:rsidRDefault="00DE05C9" w:rsidP="00DE05C9">
            <w:pPr>
              <w:pStyle w:val="TAL"/>
              <w:rPr>
                <w:lang w:val="en-US"/>
              </w:rPr>
            </w:pPr>
            <w:r>
              <w:rPr>
                <w:lang w:val="en-US"/>
              </w:rPr>
              <w:t>CNC, NCNI, NCNG: NTC21b</w:t>
            </w:r>
          </w:p>
          <w:p w14:paraId="140A3293" w14:textId="77777777" w:rsidR="00DE05C9" w:rsidRDefault="00DE05C9" w:rsidP="00DE05C9">
            <w:pPr>
              <w:pStyle w:val="TAL"/>
              <w:rPr>
                <w:lang w:val="en-US"/>
              </w:rPr>
            </w:pPr>
          </w:p>
          <w:p w14:paraId="6642E793" w14:textId="77777777" w:rsidR="00DE05C9" w:rsidRDefault="00DE05C9" w:rsidP="00DE05C9">
            <w:pPr>
              <w:pStyle w:val="TAL"/>
              <w:rPr>
                <w:lang w:val="en-US"/>
              </w:rPr>
            </w:pPr>
            <w:r>
              <w:rPr>
                <w:lang w:val="en-US"/>
              </w:rPr>
              <w:t>C/NC, C/NCNI, C/NCNG: NTC21b, TC21b</w:t>
            </w:r>
          </w:p>
          <w:p w14:paraId="2FBAD8C1" w14:textId="77777777" w:rsidR="00DE05C9" w:rsidRDefault="00DE05C9" w:rsidP="00DE05C9">
            <w:pPr>
              <w:pStyle w:val="TAL"/>
              <w:rPr>
                <w:lang w:val="en-US"/>
              </w:rPr>
            </w:pPr>
          </w:p>
          <w:p w14:paraId="2E1A4299" w14:textId="77777777" w:rsidR="00DE05C9" w:rsidRPr="00B93702" w:rsidRDefault="00DE05C9" w:rsidP="00DE05C9">
            <w:pPr>
              <w:pStyle w:val="TAL"/>
              <w:rPr>
                <w:lang w:val="sv-SE"/>
              </w:rPr>
            </w:pPr>
            <w:r>
              <w:rPr>
                <w:lang w:val="sv-SE"/>
              </w:rPr>
              <w:t>SC: (Note 3)</w:t>
            </w:r>
          </w:p>
        </w:tc>
      </w:tr>
      <w:tr w:rsidR="00DE05C9" w:rsidRPr="00B93702" w14:paraId="4A3DE2F5" w14:textId="77777777" w:rsidTr="00905FAB">
        <w:trPr>
          <w:gridAfter w:val="1"/>
          <w:wAfter w:w="9" w:type="pct"/>
          <w:jc w:val="center"/>
        </w:trPr>
        <w:tc>
          <w:tcPr>
            <w:tcW w:w="807" w:type="pct"/>
          </w:tcPr>
          <w:p w14:paraId="1A45FAAD" w14:textId="77777777" w:rsidR="00DE05C9" w:rsidRPr="00B93702" w:rsidRDefault="00DE05C9" w:rsidP="00DE05C9">
            <w:pPr>
              <w:pStyle w:val="TAL"/>
              <w:rPr>
                <w:rFonts w:cs="Arial"/>
              </w:rPr>
            </w:pPr>
            <w:r w:rsidRPr="00B93702">
              <w:rPr>
                <w:rFonts w:cs="Arial"/>
              </w:rPr>
              <w:t>General requirement for Band Category 2</w:t>
            </w:r>
          </w:p>
        </w:tc>
        <w:tc>
          <w:tcPr>
            <w:tcW w:w="678" w:type="pct"/>
          </w:tcPr>
          <w:p w14:paraId="09AE7DF1" w14:textId="77777777" w:rsidR="00DE05C9" w:rsidRPr="00B93702" w:rsidRDefault="00DE05C9" w:rsidP="00DE05C9">
            <w:pPr>
              <w:pStyle w:val="TAL"/>
            </w:pPr>
            <w:r w:rsidRPr="00B93702">
              <w:t>C, NI, NG: TC21</w:t>
            </w:r>
          </w:p>
          <w:p w14:paraId="062237C8" w14:textId="77777777" w:rsidR="00DE05C9" w:rsidRPr="00B93702" w:rsidRDefault="00DE05C9" w:rsidP="00DE05C9">
            <w:pPr>
              <w:pStyle w:val="TAL"/>
              <w:rPr>
                <w:lang w:val="en-US"/>
              </w:rPr>
            </w:pPr>
          </w:p>
          <w:p w14:paraId="69C2B418" w14:textId="77777777" w:rsidR="00DE05C9" w:rsidRPr="00B93702" w:rsidRDefault="00DE05C9" w:rsidP="00DE05C9">
            <w:pPr>
              <w:pStyle w:val="TAL"/>
              <w:rPr>
                <w:lang w:val="en-US"/>
              </w:rPr>
            </w:pPr>
            <w:r w:rsidRPr="00B93702">
              <w:rPr>
                <w:lang w:val="en-US"/>
              </w:rPr>
              <w:t>CNC, NCNI, NCNG: NTC21</w:t>
            </w:r>
          </w:p>
          <w:p w14:paraId="6D83DEA6" w14:textId="77777777" w:rsidR="00DE05C9" w:rsidRPr="00B93702" w:rsidRDefault="00DE05C9" w:rsidP="00DE05C9">
            <w:pPr>
              <w:pStyle w:val="TAL"/>
              <w:rPr>
                <w:lang w:val="en-US"/>
              </w:rPr>
            </w:pPr>
          </w:p>
          <w:p w14:paraId="77016FA7" w14:textId="77777777" w:rsidR="00DE05C9" w:rsidRPr="00B93702" w:rsidRDefault="00DE05C9" w:rsidP="00DE05C9">
            <w:pPr>
              <w:pStyle w:val="TAL"/>
              <w:rPr>
                <w:lang w:val="en-US"/>
              </w:rPr>
            </w:pPr>
            <w:r w:rsidRPr="00B93702">
              <w:rPr>
                <w:lang w:val="en-US"/>
              </w:rPr>
              <w:t>C/NC, C/NCNI, C/NCNG: NTC21, TC21</w:t>
            </w:r>
          </w:p>
          <w:p w14:paraId="0D25427F" w14:textId="77777777" w:rsidR="00DE05C9" w:rsidRPr="00B93702" w:rsidRDefault="00DE05C9" w:rsidP="00DE05C9">
            <w:pPr>
              <w:pStyle w:val="TAL"/>
              <w:rPr>
                <w:lang w:val="en-US"/>
              </w:rPr>
            </w:pPr>
          </w:p>
          <w:p w14:paraId="6974BA1B" w14:textId="77777777" w:rsidR="00DE05C9" w:rsidRPr="00B93702" w:rsidRDefault="00DE05C9" w:rsidP="00DE05C9">
            <w:pPr>
              <w:pStyle w:val="TAL"/>
              <w:rPr>
                <w:lang w:val="sv-SE"/>
              </w:rPr>
            </w:pPr>
            <w:r w:rsidRPr="00B93702">
              <w:rPr>
                <w:lang w:val="sv-SE"/>
              </w:rPr>
              <w:t>SC: (Note 3)</w:t>
            </w:r>
          </w:p>
        </w:tc>
        <w:tc>
          <w:tcPr>
            <w:tcW w:w="710" w:type="pct"/>
          </w:tcPr>
          <w:p w14:paraId="3E1491F3" w14:textId="77777777" w:rsidR="00DE05C9" w:rsidRPr="00B93702" w:rsidRDefault="00DE05C9" w:rsidP="00DE05C9">
            <w:pPr>
              <w:pStyle w:val="TAL"/>
            </w:pPr>
            <w:r w:rsidRPr="00B93702">
              <w:rPr>
                <w:lang w:val="sv-SE"/>
              </w:rPr>
              <w:t>N/A</w:t>
            </w:r>
          </w:p>
        </w:tc>
        <w:tc>
          <w:tcPr>
            <w:tcW w:w="702" w:type="pct"/>
          </w:tcPr>
          <w:p w14:paraId="362FDF96" w14:textId="77777777" w:rsidR="00DE05C9" w:rsidRPr="00B93702" w:rsidRDefault="00DE05C9" w:rsidP="00DE05C9">
            <w:pPr>
              <w:pStyle w:val="TAL"/>
              <w:rPr>
                <w:lang w:val="sv-SE"/>
              </w:rPr>
            </w:pPr>
            <w:r w:rsidRPr="00B93702">
              <w:rPr>
                <w:lang w:val="sv-SE"/>
              </w:rPr>
              <w:t>C: TC22</w:t>
            </w:r>
          </w:p>
          <w:p w14:paraId="65A13BD5" w14:textId="77777777" w:rsidR="00DE05C9" w:rsidRPr="00B93702" w:rsidRDefault="00DE05C9" w:rsidP="00DE05C9">
            <w:pPr>
              <w:pStyle w:val="TAL"/>
              <w:rPr>
                <w:lang w:val="sv-SE"/>
              </w:rPr>
            </w:pPr>
            <w:r w:rsidRPr="00B93702">
              <w:rPr>
                <w:lang w:val="sv-SE"/>
              </w:rPr>
              <w:t>NI: TC22</w:t>
            </w:r>
          </w:p>
          <w:p w14:paraId="75813903" w14:textId="77777777" w:rsidR="00DE05C9" w:rsidRPr="00B93702" w:rsidRDefault="00DE05C9" w:rsidP="00DE05C9">
            <w:pPr>
              <w:pStyle w:val="TAL"/>
              <w:rPr>
                <w:lang w:val="sv-SE"/>
              </w:rPr>
            </w:pPr>
            <w:r w:rsidRPr="00B93702">
              <w:rPr>
                <w:lang w:val="sv-SE"/>
              </w:rPr>
              <w:t>NG: TC22</w:t>
            </w:r>
          </w:p>
          <w:p w14:paraId="797511BC" w14:textId="77777777" w:rsidR="00DE05C9" w:rsidRPr="00B93702" w:rsidRDefault="00DE05C9" w:rsidP="00DE05C9">
            <w:pPr>
              <w:pStyle w:val="TAL"/>
              <w:rPr>
                <w:lang w:val="sv-SE"/>
              </w:rPr>
            </w:pPr>
            <w:r w:rsidRPr="00B93702">
              <w:rPr>
                <w:lang w:val="sv-SE"/>
              </w:rPr>
              <w:t>SC: (Note 3)</w:t>
            </w:r>
          </w:p>
        </w:tc>
        <w:tc>
          <w:tcPr>
            <w:tcW w:w="698" w:type="pct"/>
          </w:tcPr>
          <w:p w14:paraId="1B365DFF" w14:textId="77777777" w:rsidR="00DE05C9" w:rsidRPr="00B93702" w:rsidRDefault="00DE05C9" w:rsidP="00DE05C9">
            <w:pPr>
              <w:pStyle w:val="TAL"/>
            </w:pPr>
            <w:r w:rsidRPr="00B93702">
              <w:t>N/A</w:t>
            </w:r>
          </w:p>
        </w:tc>
        <w:tc>
          <w:tcPr>
            <w:tcW w:w="698" w:type="pct"/>
          </w:tcPr>
          <w:p w14:paraId="0FC0CD7E" w14:textId="77777777" w:rsidR="00DE05C9" w:rsidRDefault="00DE05C9" w:rsidP="00DE05C9">
            <w:pPr>
              <w:pStyle w:val="TAL"/>
              <w:rPr>
                <w:lang w:val="en-US"/>
              </w:rPr>
            </w:pPr>
            <w:r>
              <w:rPr>
                <w:lang w:val="en-US"/>
              </w:rPr>
              <w:t>C, NI, NG: TC21a</w:t>
            </w:r>
          </w:p>
          <w:p w14:paraId="729803AE" w14:textId="77777777" w:rsidR="00DE05C9" w:rsidRDefault="00DE05C9" w:rsidP="00DE05C9">
            <w:pPr>
              <w:pStyle w:val="TAL"/>
              <w:rPr>
                <w:lang w:val="en-US"/>
              </w:rPr>
            </w:pPr>
          </w:p>
          <w:p w14:paraId="4CD23128" w14:textId="77777777" w:rsidR="00DE05C9" w:rsidRDefault="00DE05C9" w:rsidP="00DE05C9">
            <w:pPr>
              <w:pStyle w:val="TAL"/>
              <w:rPr>
                <w:lang w:val="en-US"/>
              </w:rPr>
            </w:pPr>
            <w:r>
              <w:rPr>
                <w:lang w:val="en-US"/>
              </w:rPr>
              <w:t>CNC, NCNI, NCNG: NTC21a</w:t>
            </w:r>
          </w:p>
          <w:p w14:paraId="36B4AA9E" w14:textId="77777777" w:rsidR="00DE05C9" w:rsidRDefault="00DE05C9" w:rsidP="00DE05C9">
            <w:pPr>
              <w:pStyle w:val="TAL"/>
              <w:rPr>
                <w:lang w:val="en-US"/>
              </w:rPr>
            </w:pPr>
          </w:p>
          <w:p w14:paraId="4C023621" w14:textId="77777777" w:rsidR="00DE05C9" w:rsidRDefault="00DE05C9" w:rsidP="00DE05C9">
            <w:pPr>
              <w:pStyle w:val="TAL"/>
              <w:rPr>
                <w:lang w:val="en-US"/>
              </w:rPr>
            </w:pPr>
            <w:r>
              <w:rPr>
                <w:lang w:val="en-US"/>
              </w:rPr>
              <w:t>C/NC, C/NCNI, C/NCNG: NTC21a, TC21a</w:t>
            </w:r>
          </w:p>
          <w:p w14:paraId="0BE37BD0" w14:textId="77777777" w:rsidR="00DE05C9" w:rsidRDefault="00DE05C9" w:rsidP="00DE05C9">
            <w:pPr>
              <w:pStyle w:val="TAL"/>
              <w:rPr>
                <w:lang w:val="en-US"/>
              </w:rPr>
            </w:pPr>
          </w:p>
          <w:p w14:paraId="31119CA7" w14:textId="77777777" w:rsidR="00DE05C9" w:rsidRPr="00B93702" w:rsidRDefault="00DE05C9" w:rsidP="00DE05C9">
            <w:pPr>
              <w:pStyle w:val="TAL"/>
            </w:pPr>
            <w:r>
              <w:rPr>
                <w:lang w:val="sv-SE"/>
              </w:rPr>
              <w:t>SC: (Note 3)</w:t>
            </w:r>
          </w:p>
        </w:tc>
        <w:tc>
          <w:tcPr>
            <w:tcW w:w="698" w:type="pct"/>
          </w:tcPr>
          <w:p w14:paraId="0BB36E17" w14:textId="77777777" w:rsidR="00DE05C9" w:rsidRDefault="00DE05C9" w:rsidP="00DE05C9">
            <w:pPr>
              <w:pStyle w:val="TAL"/>
            </w:pPr>
            <w:r>
              <w:t>C, NI, NG: TC21b</w:t>
            </w:r>
          </w:p>
          <w:p w14:paraId="7D931D67" w14:textId="77777777" w:rsidR="00DE05C9" w:rsidRDefault="00DE05C9" w:rsidP="00DE05C9">
            <w:pPr>
              <w:pStyle w:val="TAL"/>
              <w:rPr>
                <w:lang w:val="en-US"/>
              </w:rPr>
            </w:pPr>
          </w:p>
          <w:p w14:paraId="0FDBE957" w14:textId="77777777" w:rsidR="00DE05C9" w:rsidRDefault="00DE05C9" w:rsidP="00DE05C9">
            <w:pPr>
              <w:pStyle w:val="TAL"/>
              <w:rPr>
                <w:lang w:val="en-US"/>
              </w:rPr>
            </w:pPr>
            <w:r>
              <w:rPr>
                <w:lang w:val="en-US"/>
              </w:rPr>
              <w:t>CNC, NCNI, NCNG: NTC21b</w:t>
            </w:r>
          </w:p>
          <w:p w14:paraId="029357E5" w14:textId="77777777" w:rsidR="00DE05C9" w:rsidRDefault="00DE05C9" w:rsidP="00DE05C9">
            <w:pPr>
              <w:pStyle w:val="TAL"/>
              <w:rPr>
                <w:lang w:val="en-US"/>
              </w:rPr>
            </w:pPr>
          </w:p>
          <w:p w14:paraId="699FA2E3" w14:textId="77777777" w:rsidR="00DE05C9" w:rsidRDefault="00DE05C9" w:rsidP="00DE05C9">
            <w:pPr>
              <w:pStyle w:val="TAL"/>
              <w:rPr>
                <w:lang w:val="en-US"/>
              </w:rPr>
            </w:pPr>
            <w:r>
              <w:rPr>
                <w:lang w:val="en-US"/>
              </w:rPr>
              <w:t>C/NC, C/NCNI, C/NCNG: NTC21b, TC21b</w:t>
            </w:r>
          </w:p>
          <w:p w14:paraId="2C38CF3C" w14:textId="77777777" w:rsidR="00DE05C9" w:rsidRDefault="00DE05C9" w:rsidP="00DE05C9">
            <w:pPr>
              <w:pStyle w:val="TAL"/>
              <w:rPr>
                <w:lang w:val="en-US"/>
              </w:rPr>
            </w:pPr>
          </w:p>
          <w:p w14:paraId="1A730971" w14:textId="77777777" w:rsidR="00DE05C9" w:rsidRPr="00B93702" w:rsidRDefault="00DE05C9" w:rsidP="00DE05C9">
            <w:pPr>
              <w:pStyle w:val="TAL"/>
            </w:pPr>
            <w:r>
              <w:rPr>
                <w:lang w:val="sv-SE"/>
              </w:rPr>
              <w:t>SC: (Note 3)</w:t>
            </w:r>
          </w:p>
        </w:tc>
      </w:tr>
      <w:tr w:rsidR="00DE05C9" w:rsidRPr="00B93702" w14:paraId="465011AE" w14:textId="77777777" w:rsidTr="00905FAB">
        <w:trPr>
          <w:gridAfter w:val="1"/>
          <w:wAfter w:w="9" w:type="pct"/>
          <w:trHeight w:val="877"/>
          <w:jc w:val="center"/>
        </w:trPr>
        <w:tc>
          <w:tcPr>
            <w:tcW w:w="807" w:type="pct"/>
          </w:tcPr>
          <w:p w14:paraId="43389F9B" w14:textId="77777777" w:rsidR="00DE05C9" w:rsidRPr="00B93702" w:rsidRDefault="00DE05C9" w:rsidP="00DE05C9">
            <w:pPr>
              <w:pStyle w:val="TAL"/>
              <w:rPr>
                <w:rFonts w:cs="Arial"/>
              </w:rPr>
            </w:pPr>
            <w:r w:rsidRPr="00B93702">
              <w:rPr>
                <w:rFonts w:cs="Arial"/>
              </w:rPr>
              <w:t>Additional requirements</w:t>
            </w:r>
          </w:p>
        </w:tc>
        <w:tc>
          <w:tcPr>
            <w:tcW w:w="678" w:type="pct"/>
          </w:tcPr>
          <w:p w14:paraId="6E4FC589" w14:textId="77777777" w:rsidR="00DE05C9" w:rsidRPr="00B93702" w:rsidRDefault="00DE05C9" w:rsidP="00DE05C9">
            <w:pPr>
              <w:pStyle w:val="TAL"/>
            </w:pPr>
            <w:r w:rsidRPr="00B93702">
              <w:rPr>
                <w:rFonts w:cs="Arial"/>
              </w:rPr>
              <w:t>Compliance stated by manufacturer declaration</w:t>
            </w:r>
          </w:p>
        </w:tc>
        <w:tc>
          <w:tcPr>
            <w:tcW w:w="710" w:type="pct"/>
          </w:tcPr>
          <w:p w14:paraId="055A1CDF" w14:textId="77777777" w:rsidR="00DE05C9" w:rsidRPr="00B93702" w:rsidRDefault="00DE05C9" w:rsidP="00DE05C9">
            <w:pPr>
              <w:pStyle w:val="TAL"/>
            </w:pPr>
            <w:r w:rsidRPr="00B93702">
              <w:rPr>
                <w:rFonts w:cs="Arial"/>
              </w:rPr>
              <w:t>Compliance stated by manufacturer declaration</w:t>
            </w:r>
          </w:p>
        </w:tc>
        <w:tc>
          <w:tcPr>
            <w:tcW w:w="702" w:type="pct"/>
          </w:tcPr>
          <w:p w14:paraId="6D12537A" w14:textId="77777777" w:rsidR="00DE05C9" w:rsidRPr="00B93702" w:rsidRDefault="00DE05C9" w:rsidP="00DE05C9">
            <w:pPr>
              <w:pStyle w:val="TAL"/>
            </w:pPr>
            <w:r w:rsidRPr="00B93702">
              <w:rPr>
                <w:rFonts w:cs="Arial"/>
              </w:rPr>
              <w:t>Compliance stated by manufacturer declaration</w:t>
            </w:r>
          </w:p>
        </w:tc>
        <w:tc>
          <w:tcPr>
            <w:tcW w:w="698" w:type="pct"/>
          </w:tcPr>
          <w:p w14:paraId="73195F8F" w14:textId="77777777" w:rsidR="00DE05C9" w:rsidRPr="00B93702" w:rsidRDefault="00DE05C9" w:rsidP="00DE05C9">
            <w:pPr>
              <w:pStyle w:val="TAL"/>
            </w:pPr>
            <w:r w:rsidRPr="00B93702">
              <w:rPr>
                <w:rFonts w:cs="Arial"/>
              </w:rPr>
              <w:t>Compliance stated by manufacturer declaration</w:t>
            </w:r>
          </w:p>
        </w:tc>
        <w:tc>
          <w:tcPr>
            <w:tcW w:w="698" w:type="pct"/>
          </w:tcPr>
          <w:p w14:paraId="2F73F50D" w14:textId="77777777" w:rsidR="00DE05C9" w:rsidRPr="00B93702" w:rsidRDefault="00DE05C9" w:rsidP="00DE05C9">
            <w:pPr>
              <w:pStyle w:val="TAL"/>
              <w:rPr>
                <w:rFonts w:cs="Arial"/>
              </w:rPr>
            </w:pPr>
            <w:r>
              <w:rPr>
                <w:rFonts w:cs="Arial"/>
              </w:rPr>
              <w:t>Compliance stated by manufacturer declaration</w:t>
            </w:r>
          </w:p>
        </w:tc>
        <w:tc>
          <w:tcPr>
            <w:tcW w:w="698" w:type="pct"/>
          </w:tcPr>
          <w:p w14:paraId="0E8CB031" w14:textId="77777777" w:rsidR="00DE05C9" w:rsidRPr="00B93702" w:rsidRDefault="00DE05C9" w:rsidP="00DE05C9">
            <w:pPr>
              <w:pStyle w:val="TAL"/>
              <w:rPr>
                <w:rFonts w:cs="Arial"/>
              </w:rPr>
            </w:pPr>
            <w:r>
              <w:rPr>
                <w:rFonts w:cs="Arial"/>
              </w:rPr>
              <w:t>Compliance stated by manufacturer declaration</w:t>
            </w:r>
          </w:p>
        </w:tc>
      </w:tr>
      <w:tr w:rsidR="00DE05C9" w:rsidRPr="00B93702" w14:paraId="1223BA09" w14:textId="77777777" w:rsidTr="00905FAB">
        <w:trPr>
          <w:gridAfter w:val="1"/>
          <w:wAfter w:w="9" w:type="pct"/>
          <w:jc w:val="center"/>
        </w:trPr>
        <w:tc>
          <w:tcPr>
            <w:tcW w:w="807" w:type="pct"/>
            <w:vAlign w:val="center"/>
          </w:tcPr>
          <w:p w14:paraId="08C31DCD" w14:textId="77777777" w:rsidR="00DE05C9" w:rsidRPr="00B93702" w:rsidRDefault="00DE05C9" w:rsidP="00DE05C9">
            <w:pPr>
              <w:pStyle w:val="TAL"/>
              <w:ind w:left="14"/>
              <w:rPr>
                <w:rFonts w:cs="Arial"/>
                <w:b/>
              </w:rPr>
            </w:pPr>
            <w:r w:rsidRPr="00B93702">
              <w:rPr>
                <w:rFonts w:cs="Arial"/>
                <w:b/>
              </w:rPr>
              <w:t>6.6.3 Occupied bandwidth</w:t>
            </w:r>
          </w:p>
        </w:tc>
        <w:tc>
          <w:tcPr>
            <w:tcW w:w="678" w:type="pct"/>
          </w:tcPr>
          <w:p w14:paraId="405AEFEE" w14:textId="77777777" w:rsidR="00DE05C9" w:rsidRPr="00B93702" w:rsidRDefault="00DE05C9" w:rsidP="00DE05C9">
            <w:pPr>
              <w:pStyle w:val="TAL"/>
            </w:pPr>
            <w:r w:rsidRPr="00B93702">
              <w:t xml:space="preserve">- </w:t>
            </w:r>
          </w:p>
        </w:tc>
        <w:tc>
          <w:tcPr>
            <w:tcW w:w="710" w:type="pct"/>
          </w:tcPr>
          <w:p w14:paraId="7BB3489C" w14:textId="77777777" w:rsidR="00DE05C9" w:rsidRPr="00B93702" w:rsidRDefault="00DE05C9" w:rsidP="00DE05C9">
            <w:pPr>
              <w:pStyle w:val="TAL"/>
            </w:pPr>
            <w:r w:rsidRPr="00B93702">
              <w:t xml:space="preserve">- </w:t>
            </w:r>
          </w:p>
        </w:tc>
        <w:tc>
          <w:tcPr>
            <w:tcW w:w="702" w:type="pct"/>
          </w:tcPr>
          <w:p w14:paraId="27F58FFF" w14:textId="77777777" w:rsidR="00DE05C9" w:rsidRPr="00B93702" w:rsidRDefault="00DE05C9" w:rsidP="00DE05C9">
            <w:pPr>
              <w:pStyle w:val="TAL"/>
            </w:pPr>
            <w:r w:rsidRPr="00B93702">
              <w:t>-</w:t>
            </w:r>
          </w:p>
        </w:tc>
        <w:tc>
          <w:tcPr>
            <w:tcW w:w="698" w:type="pct"/>
          </w:tcPr>
          <w:p w14:paraId="12A1DEEA" w14:textId="77777777" w:rsidR="00DE05C9" w:rsidRPr="00B93702" w:rsidRDefault="00DE05C9" w:rsidP="0031151C">
            <w:pPr>
              <w:pStyle w:val="TAL"/>
            </w:pPr>
            <w:r w:rsidRPr="00B93702">
              <w:t>-</w:t>
            </w:r>
          </w:p>
        </w:tc>
        <w:tc>
          <w:tcPr>
            <w:tcW w:w="698" w:type="pct"/>
          </w:tcPr>
          <w:p w14:paraId="66F1701A" w14:textId="77777777" w:rsidR="00DE05C9" w:rsidRPr="00B93702" w:rsidRDefault="00DE05C9" w:rsidP="0031151C">
            <w:pPr>
              <w:pStyle w:val="TAL"/>
            </w:pPr>
            <w:r>
              <w:t>-</w:t>
            </w:r>
          </w:p>
        </w:tc>
        <w:tc>
          <w:tcPr>
            <w:tcW w:w="698" w:type="pct"/>
          </w:tcPr>
          <w:p w14:paraId="57667F05" w14:textId="77777777" w:rsidR="00DE05C9" w:rsidRPr="00B93702" w:rsidRDefault="00DE05C9" w:rsidP="0031151C">
            <w:pPr>
              <w:pStyle w:val="TAL"/>
            </w:pPr>
            <w:r>
              <w:t>-</w:t>
            </w:r>
          </w:p>
        </w:tc>
      </w:tr>
      <w:tr w:rsidR="00DE05C9" w:rsidRPr="00B93702" w14:paraId="385FB714" w14:textId="77777777" w:rsidTr="00905FAB">
        <w:trPr>
          <w:gridAfter w:val="1"/>
          <w:wAfter w:w="9" w:type="pct"/>
          <w:jc w:val="center"/>
        </w:trPr>
        <w:tc>
          <w:tcPr>
            <w:tcW w:w="807" w:type="pct"/>
            <w:vAlign w:val="center"/>
          </w:tcPr>
          <w:p w14:paraId="7FA4AF3A" w14:textId="77777777" w:rsidR="00DE05C9" w:rsidRPr="00B93702" w:rsidRDefault="00DE05C9" w:rsidP="00DE05C9">
            <w:pPr>
              <w:pStyle w:val="TAL"/>
              <w:ind w:left="14"/>
              <w:rPr>
                <w:rFonts w:cs="Arial"/>
              </w:rPr>
            </w:pPr>
            <w:r w:rsidRPr="00B93702">
              <w:rPr>
                <w:rFonts w:cs="Arial"/>
              </w:rPr>
              <w:t>Minimum requirement</w:t>
            </w:r>
          </w:p>
        </w:tc>
        <w:tc>
          <w:tcPr>
            <w:tcW w:w="678" w:type="pct"/>
          </w:tcPr>
          <w:p w14:paraId="6BE33A9B" w14:textId="77777777" w:rsidR="00DE05C9" w:rsidRPr="00B93702" w:rsidRDefault="00DE05C9" w:rsidP="00DE05C9">
            <w:pPr>
              <w:pStyle w:val="TAL"/>
            </w:pPr>
            <w:r w:rsidRPr="00B93702">
              <w:t>(TS 36.141)</w:t>
            </w:r>
          </w:p>
          <w:p w14:paraId="074C33F0" w14:textId="77777777" w:rsidR="00DE05C9" w:rsidRPr="00B93702" w:rsidRDefault="00DE05C9" w:rsidP="00DE05C9">
            <w:pPr>
              <w:pStyle w:val="TAL"/>
            </w:pPr>
            <w:r w:rsidRPr="00B93702">
              <w:t>(TS 38.141-1)</w:t>
            </w:r>
          </w:p>
        </w:tc>
        <w:tc>
          <w:tcPr>
            <w:tcW w:w="710" w:type="pct"/>
          </w:tcPr>
          <w:p w14:paraId="117139C2" w14:textId="77777777" w:rsidR="00DE05C9" w:rsidRPr="00B93702" w:rsidRDefault="00DE05C9" w:rsidP="00DE05C9">
            <w:pPr>
              <w:pStyle w:val="TAL"/>
            </w:pPr>
            <w:r w:rsidRPr="00B93702">
              <w:t>(TS 36.141)</w:t>
            </w:r>
          </w:p>
          <w:p w14:paraId="3FC18A76" w14:textId="77777777" w:rsidR="00DE05C9" w:rsidRPr="00B93702" w:rsidRDefault="00DE05C9" w:rsidP="00DE05C9">
            <w:pPr>
              <w:pStyle w:val="TAL"/>
            </w:pPr>
            <w:r w:rsidRPr="00B93702">
              <w:t>(TS 38.141-1)</w:t>
            </w:r>
          </w:p>
        </w:tc>
        <w:tc>
          <w:tcPr>
            <w:tcW w:w="702" w:type="pct"/>
          </w:tcPr>
          <w:p w14:paraId="7EE9B98A" w14:textId="77777777" w:rsidR="00DE05C9" w:rsidRPr="00B93702" w:rsidRDefault="00DE05C9" w:rsidP="00DE05C9">
            <w:pPr>
              <w:pStyle w:val="TAL"/>
            </w:pPr>
            <w:r w:rsidRPr="00B93702">
              <w:t>(TS 36.141)</w:t>
            </w:r>
          </w:p>
          <w:p w14:paraId="677FD9D1" w14:textId="77777777" w:rsidR="00DE05C9" w:rsidRPr="00B93702" w:rsidRDefault="00DE05C9" w:rsidP="00DE05C9">
            <w:pPr>
              <w:pStyle w:val="TAL"/>
            </w:pPr>
            <w:r w:rsidRPr="00B93702">
              <w:t>(TS 38.141-1)</w:t>
            </w:r>
          </w:p>
        </w:tc>
        <w:tc>
          <w:tcPr>
            <w:tcW w:w="698" w:type="pct"/>
          </w:tcPr>
          <w:p w14:paraId="2ED41C57" w14:textId="77777777" w:rsidR="00DE05C9" w:rsidRPr="00B93702" w:rsidRDefault="00DE05C9" w:rsidP="00DE05C9">
            <w:pPr>
              <w:pStyle w:val="TAL"/>
            </w:pPr>
            <w:r w:rsidRPr="00B93702">
              <w:t>(TS 36.141)</w:t>
            </w:r>
          </w:p>
          <w:p w14:paraId="1A500149" w14:textId="77777777" w:rsidR="00DE05C9" w:rsidRPr="00B93702" w:rsidRDefault="00DE05C9" w:rsidP="00DE05C9">
            <w:pPr>
              <w:pStyle w:val="TAL"/>
            </w:pPr>
            <w:r w:rsidRPr="00B93702">
              <w:t>(TS 38.141-1)</w:t>
            </w:r>
          </w:p>
        </w:tc>
        <w:tc>
          <w:tcPr>
            <w:tcW w:w="698" w:type="pct"/>
          </w:tcPr>
          <w:p w14:paraId="0A4E1288" w14:textId="77777777" w:rsidR="00DE05C9" w:rsidRDefault="00DE05C9" w:rsidP="00DE05C9">
            <w:pPr>
              <w:pStyle w:val="TAL"/>
            </w:pPr>
            <w:r>
              <w:t>(TS 36.141)</w:t>
            </w:r>
          </w:p>
          <w:p w14:paraId="7029AA0B" w14:textId="77777777" w:rsidR="00DE05C9" w:rsidRPr="00B93702" w:rsidRDefault="00DE05C9" w:rsidP="00DE05C9">
            <w:pPr>
              <w:pStyle w:val="TAL"/>
            </w:pPr>
            <w:r>
              <w:t>(TS 38.141-1)</w:t>
            </w:r>
          </w:p>
        </w:tc>
        <w:tc>
          <w:tcPr>
            <w:tcW w:w="698" w:type="pct"/>
          </w:tcPr>
          <w:p w14:paraId="096D6282" w14:textId="77777777" w:rsidR="00DE05C9" w:rsidRDefault="00DE05C9" w:rsidP="00DE05C9">
            <w:pPr>
              <w:pStyle w:val="TAL"/>
            </w:pPr>
            <w:r>
              <w:rPr>
                <w:rFonts w:cs="Arial"/>
              </w:rPr>
              <w:t>(TS 25.141)</w:t>
            </w:r>
          </w:p>
          <w:p w14:paraId="4468C81A" w14:textId="77777777" w:rsidR="00DE05C9" w:rsidRDefault="00DE05C9" w:rsidP="00DE05C9">
            <w:pPr>
              <w:pStyle w:val="TAL"/>
            </w:pPr>
            <w:r>
              <w:t>(TS 36.141)</w:t>
            </w:r>
          </w:p>
          <w:p w14:paraId="02D1741A" w14:textId="77777777" w:rsidR="00DE05C9" w:rsidRPr="00B93702" w:rsidRDefault="00DE05C9" w:rsidP="00DE05C9">
            <w:pPr>
              <w:pStyle w:val="TAL"/>
            </w:pPr>
            <w:r>
              <w:t>(TS 38.141-1)</w:t>
            </w:r>
          </w:p>
        </w:tc>
      </w:tr>
      <w:tr w:rsidR="00DE05C9" w:rsidRPr="00B93702" w14:paraId="19482009" w14:textId="77777777" w:rsidTr="00905FAB">
        <w:trPr>
          <w:gridAfter w:val="1"/>
          <w:wAfter w:w="9" w:type="pct"/>
          <w:jc w:val="center"/>
        </w:trPr>
        <w:tc>
          <w:tcPr>
            <w:tcW w:w="807" w:type="pct"/>
            <w:vAlign w:val="center"/>
          </w:tcPr>
          <w:p w14:paraId="4AFF457F" w14:textId="77777777" w:rsidR="00DE05C9" w:rsidRPr="00B93702" w:rsidRDefault="00DE05C9" w:rsidP="00DE05C9">
            <w:pPr>
              <w:pStyle w:val="TAL"/>
              <w:ind w:left="14"/>
              <w:rPr>
                <w:rFonts w:cs="Arial"/>
                <w:b/>
              </w:rPr>
            </w:pPr>
            <w:r w:rsidRPr="00B93702">
              <w:rPr>
                <w:rFonts w:cs="Arial"/>
                <w:b/>
              </w:rPr>
              <w:t>6.6.4 Adjacent Channel Leakage power Ratio (ACLR)</w:t>
            </w:r>
          </w:p>
        </w:tc>
        <w:tc>
          <w:tcPr>
            <w:tcW w:w="678" w:type="pct"/>
          </w:tcPr>
          <w:p w14:paraId="3E19F1B4" w14:textId="77777777" w:rsidR="00DE05C9" w:rsidRPr="00B93702" w:rsidRDefault="00DE05C9" w:rsidP="00DE05C9">
            <w:pPr>
              <w:pStyle w:val="TAL"/>
            </w:pPr>
            <w:r w:rsidRPr="00B93702">
              <w:t xml:space="preserve">- </w:t>
            </w:r>
          </w:p>
        </w:tc>
        <w:tc>
          <w:tcPr>
            <w:tcW w:w="710" w:type="pct"/>
          </w:tcPr>
          <w:p w14:paraId="045A54B2" w14:textId="77777777" w:rsidR="00DE05C9" w:rsidRPr="00B93702" w:rsidRDefault="00DE05C9" w:rsidP="00DE05C9">
            <w:pPr>
              <w:pStyle w:val="TAL"/>
            </w:pPr>
            <w:r w:rsidRPr="00B93702">
              <w:t xml:space="preserve">- </w:t>
            </w:r>
          </w:p>
        </w:tc>
        <w:tc>
          <w:tcPr>
            <w:tcW w:w="702" w:type="pct"/>
          </w:tcPr>
          <w:p w14:paraId="186FDD06" w14:textId="77777777" w:rsidR="00DE05C9" w:rsidRPr="00B93702" w:rsidRDefault="00DE05C9" w:rsidP="00DE05C9">
            <w:pPr>
              <w:pStyle w:val="TAL"/>
            </w:pPr>
            <w:r w:rsidRPr="00B93702">
              <w:t>-</w:t>
            </w:r>
          </w:p>
        </w:tc>
        <w:tc>
          <w:tcPr>
            <w:tcW w:w="698" w:type="pct"/>
          </w:tcPr>
          <w:p w14:paraId="167EF70A" w14:textId="77777777" w:rsidR="00DE05C9" w:rsidRPr="00B93702" w:rsidRDefault="00DE05C9" w:rsidP="00DE05C9">
            <w:pPr>
              <w:pStyle w:val="TAL"/>
            </w:pPr>
            <w:r w:rsidRPr="00B93702">
              <w:t>-</w:t>
            </w:r>
          </w:p>
        </w:tc>
        <w:tc>
          <w:tcPr>
            <w:tcW w:w="698" w:type="pct"/>
          </w:tcPr>
          <w:p w14:paraId="1FD7F587" w14:textId="77777777" w:rsidR="00DE05C9" w:rsidRPr="00B93702" w:rsidRDefault="00DE05C9" w:rsidP="00DE05C9">
            <w:pPr>
              <w:pStyle w:val="TAL"/>
            </w:pPr>
            <w:r>
              <w:t>-</w:t>
            </w:r>
          </w:p>
        </w:tc>
        <w:tc>
          <w:tcPr>
            <w:tcW w:w="698" w:type="pct"/>
          </w:tcPr>
          <w:p w14:paraId="3AF30D0B" w14:textId="77777777" w:rsidR="00DE05C9" w:rsidRPr="00B93702" w:rsidRDefault="00DE05C9" w:rsidP="00DE05C9">
            <w:pPr>
              <w:pStyle w:val="TAL"/>
            </w:pPr>
            <w:r>
              <w:t>-</w:t>
            </w:r>
          </w:p>
        </w:tc>
      </w:tr>
      <w:tr w:rsidR="00DE05C9" w:rsidRPr="00B93702" w14:paraId="2E050D0E" w14:textId="77777777" w:rsidTr="00905FAB">
        <w:trPr>
          <w:gridAfter w:val="1"/>
          <w:wAfter w:w="9" w:type="pct"/>
          <w:trHeight w:val="219"/>
          <w:jc w:val="center"/>
        </w:trPr>
        <w:tc>
          <w:tcPr>
            <w:tcW w:w="807" w:type="pct"/>
          </w:tcPr>
          <w:p w14:paraId="7F01C638" w14:textId="77777777" w:rsidR="00DE05C9" w:rsidRPr="00B93702" w:rsidRDefault="00DE05C9" w:rsidP="00DE05C9">
            <w:pPr>
              <w:pStyle w:val="TAL"/>
              <w:rPr>
                <w:rFonts w:cs="Arial"/>
              </w:rPr>
            </w:pPr>
            <w:r w:rsidRPr="00B93702">
              <w:rPr>
                <w:rFonts w:cs="Arial"/>
              </w:rPr>
              <w:lastRenderedPageBreak/>
              <w:t>E- UTRA</w:t>
            </w:r>
          </w:p>
        </w:tc>
        <w:tc>
          <w:tcPr>
            <w:tcW w:w="678" w:type="pct"/>
          </w:tcPr>
          <w:p w14:paraId="021E4118" w14:textId="77777777" w:rsidR="00DE05C9" w:rsidRPr="00B93702" w:rsidRDefault="00DE05C9" w:rsidP="00DE05C9">
            <w:pPr>
              <w:pStyle w:val="TAL"/>
            </w:pPr>
            <w:r w:rsidRPr="00B93702">
              <w:t>C: TC21</w:t>
            </w:r>
          </w:p>
          <w:p w14:paraId="5DB3D4D0" w14:textId="77777777" w:rsidR="00DE05C9" w:rsidRPr="00B93702" w:rsidRDefault="00DE05C9" w:rsidP="00DE05C9">
            <w:pPr>
              <w:pStyle w:val="TAL"/>
            </w:pPr>
            <w:r w:rsidRPr="00B93702">
              <w:t>CNC: NTC21</w:t>
            </w:r>
          </w:p>
          <w:p w14:paraId="56F81804" w14:textId="77777777" w:rsidR="00DE05C9" w:rsidRPr="00B93702" w:rsidRDefault="00DE05C9" w:rsidP="00DE05C9">
            <w:pPr>
              <w:pStyle w:val="TAL"/>
            </w:pPr>
            <w:r w:rsidRPr="00B93702">
              <w:t>C/NC: NTC21, TC21</w:t>
            </w:r>
          </w:p>
        </w:tc>
        <w:tc>
          <w:tcPr>
            <w:tcW w:w="710" w:type="pct"/>
          </w:tcPr>
          <w:p w14:paraId="06BE23E1" w14:textId="77777777" w:rsidR="00DE05C9" w:rsidRPr="00B93702" w:rsidRDefault="00DE05C9" w:rsidP="00DE05C9">
            <w:pPr>
              <w:pStyle w:val="TAL"/>
            </w:pPr>
            <w:r w:rsidRPr="00B93702">
              <w:t>C: TC21</w:t>
            </w:r>
          </w:p>
          <w:p w14:paraId="47731AB9" w14:textId="77777777" w:rsidR="00DE05C9" w:rsidRPr="00B93702" w:rsidRDefault="00DE05C9" w:rsidP="00DE05C9">
            <w:pPr>
              <w:pStyle w:val="TAL"/>
            </w:pPr>
            <w:r w:rsidRPr="00B93702">
              <w:t>CNC: NTC21</w:t>
            </w:r>
          </w:p>
          <w:p w14:paraId="25D4F696" w14:textId="77777777" w:rsidR="00DE05C9" w:rsidRPr="00B93702" w:rsidRDefault="00DE05C9" w:rsidP="00DE05C9">
            <w:pPr>
              <w:pStyle w:val="TAL"/>
            </w:pPr>
            <w:r w:rsidRPr="00B93702">
              <w:t>C/NC: NTC21, TC21</w:t>
            </w:r>
          </w:p>
        </w:tc>
        <w:tc>
          <w:tcPr>
            <w:tcW w:w="702" w:type="pct"/>
          </w:tcPr>
          <w:p w14:paraId="7604A7FD" w14:textId="77777777" w:rsidR="00DE05C9" w:rsidRPr="00B93702" w:rsidRDefault="00DE05C9" w:rsidP="00DE05C9">
            <w:pPr>
              <w:pStyle w:val="TAL"/>
            </w:pPr>
            <w:r w:rsidRPr="00B93702">
              <w:t>C: TC22</w:t>
            </w:r>
          </w:p>
        </w:tc>
        <w:tc>
          <w:tcPr>
            <w:tcW w:w="698" w:type="pct"/>
          </w:tcPr>
          <w:p w14:paraId="2BAD8A66" w14:textId="77777777" w:rsidR="00DE05C9" w:rsidRPr="00B93702" w:rsidRDefault="00DE05C9" w:rsidP="00DE05C9">
            <w:pPr>
              <w:pStyle w:val="TAL"/>
            </w:pPr>
            <w:r w:rsidRPr="00B93702">
              <w:t>C: TC22</w:t>
            </w:r>
          </w:p>
        </w:tc>
        <w:tc>
          <w:tcPr>
            <w:tcW w:w="698" w:type="pct"/>
          </w:tcPr>
          <w:p w14:paraId="3BA33DB4" w14:textId="77777777" w:rsidR="00DE05C9" w:rsidRDefault="00DE05C9" w:rsidP="00DE05C9">
            <w:pPr>
              <w:pStyle w:val="TAL"/>
            </w:pPr>
            <w:r>
              <w:t>C: TC21a</w:t>
            </w:r>
          </w:p>
          <w:p w14:paraId="0082E348" w14:textId="77777777" w:rsidR="00DE05C9" w:rsidRDefault="00DE05C9" w:rsidP="00DE05C9">
            <w:pPr>
              <w:pStyle w:val="TAL"/>
            </w:pPr>
            <w:r>
              <w:t>CNC: NTC21a</w:t>
            </w:r>
          </w:p>
          <w:p w14:paraId="3856002C" w14:textId="77777777" w:rsidR="00DE05C9" w:rsidRPr="00B93702" w:rsidRDefault="00DE05C9" w:rsidP="00DE05C9">
            <w:pPr>
              <w:pStyle w:val="TAL"/>
            </w:pPr>
            <w:r>
              <w:t>C/NC: NTC21a, TC21a</w:t>
            </w:r>
          </w:p>
        </w:tc>
        <w:tc>
          <w:tcPr>
            <w:tcW w:w="698" w:type="pct"/>
          </w:tcPr>
          <w:p w14:paraId="5651689B" w14:textId="77777777" w:rsidR="00DE05C9" w:rsidRDefault="00DE05C9" w:rsidP="00DE05C9">
            <w:pPr>
              <w:pStyle w:val="TAL"/>
            </w:pPr>
            <w:r>
              <w:t>C: TC21b</w:t>
            </w:r>
          </w:p>
          <w:p w14:paraId="0C26F8B3" w14:textId="77777777" w:rsidR="00DE05C9" w:rsidRDefault="00DE05C9" w:rsidP="00DE05C9">
            <w:pPr>
              <w:pStyle w:val="TAL"/>
            </w:pPr>
            <w:r>
              <w:t>CNC: NTC21b</w:t>
            </w:r>
          </w:p>
          <w:p w14:paraId="4E1F9E34" w14:textId="77777777" w:rsidR="00DE05C9" w:rsidRPr="00B93702" w:rsidRDefault="00DE05C9" w:rsidP="00DE05C9">
            <w:pPr>
              <w:pStyle w:val="TAL"/>
            </w:pPr>
            <w:r>
              <w:t>C/NC: NTC21b, TC21b</w:t>
            </w:r>
          </w:p>
        </w:tc>
      </w:tr>
      <w:tr w:rsidR="00DE05C9" w:rsidRPr="00C2301E" w14:paraId="5261CECB" w14:textId="77777777" w:rsidTr="00905FAB">
        <w:trPr>
          <w:gridAfter w:val="1"/>
          <w:wAfter w:w="9" w:type="pct"/>
          <w:trHeight w:val="197"/>
          <w:jc w:val="center"/>
        </w:trPr>
        <w:tc>
          <w:tcPr>
            <w:tcW w:w="807" w:type="pct"/>
            <w:vAlign w:val="center"/>
          </w:tcPr>
          <w:p w14:paraId="12D29599" w14:textId="77777777" w:rsidR="00DE05C9" w:rsidRPr="00B93702" w:rsidRDefault="00DE05C9" w:rsidP="00DE05C9">
            <w:pPr>
              <w:pStyle w:val="TAL"/>
              <w:rPr>
                <w:rFonts w:cs="Arial"/>
              </w:rPr>
            </w:pPr>
            <w:r w:rsidRPr="00B93702">
              <w:rPr>
                <w:rFonts w:cs="Arial"/>
              </w:rPr>
              <w:t>NB-IoT</w:t>
            </w:r>
          </w:p>
        </w:tc>
        <w:tc>
          <w:tcPr>
            <w:tcW w:w="678" w:type="pct"/>
          </w:tcPr>
          <w:p w14:paraId="33C1DB4F" w14:textId="77777777" w:rsidR="00DE05C9" w:rsidRPr="00B93702" w:rsidRDefault="00DE05C9" w:rsidP="00DE05C9">
            <w:pPr>
              <w:pStyle w:val="TAL"/>
              <w:rPr>
                <w:lang w:val="sv-SE"/>
              </w:rPr>
            </w:pPr>
            <w:r w:rsidRPr="00B93702">
              <w:rPr>
                <w:lang w:val="sv-SE"/>
              </w:rPr>
              <w:t>NI: TC21</w:t>
            </w:r>
          </w:p>
          <w:p w14:paraId="2F073F8A" w14:textId="77777777" w:rsidR="00DE05C9" w:rsidRPr="00B93702" w:rsidRDefault="00DE05C9" w:rsidP="00DE05C9">
            <w:pPr>
              <w:pStyle w:val="TAL"/>
              <w:rPr>
                <w:lang w:val="sv-SE"/>
              </w:rPr>
            </w:pPr>
            <w:r w:rsidRPr="00B93702">
              <w:rPr>
                <w:lang w:val="sv-SE"/>
              </w:rPr>
              <w:t>NG: TC21</w:t>
            </w:r>
          </w:p>
          <w:p w14:paraId="441D62CE" w14:textId="77777777" w:rsidR="00DE05C9" w:rsidRPr="00B93702" w:rsidRDefault="00DE05C9" w:rsidP="00DE05C9">
            <w:pPr>
              <w:pStyle w:val="TAL"/>
              <w:rPr>
                <w:lang w:val="sv-SE"/>
              </w:rPr>
            </w:pPr>
            <w:r w:rsidRPr="00B93702">
              <w:rPr>
                <w:lang w:val="sv-SE"/>
              </w:rPr>
              <w:t>NCNI: NTC21</w:t>
            </w:r>
          </w:p>
          <w:p w14:paraId="3664523A" w14:textId="77777777" w:rsidR="00DE05C9" w:rsidRPr="00B93702" w:rsidRDefault="00DE05C9" w:rsidP="00DE05C9">
            <w:pPr>
              <w:pStyle w:val="TAL"/>
              <w:rPr>
                <w:lang w:val="sv-SE"/>
              </w:rPr>
            </w:pPr>
            <w:r w:rsidRPr="00B93702">
              <w:rPr>
                <w:lang w:val="sv-SE"/>
              </w:rPr>
              <w:t>NCNG: NTC21</w:t>
            </w:r>
          </w:p>
          <w:p w14:paraId="41B3494C" w14:textId="77777777" w:rsidR="00DE05C9" w:rsidRPr="00B93702" w:rsidRDefault="00DE05C9" w:rsidP="00DE05C9">
            <w:pPr>
              <w:pStyle w:val="TAL"/>
              <w:rPr>
                <w:lang w:val="sv-SE"/>
              </w:rPr>
            </w:pPr>
            <w:r w:rsidRPr="00B93702">
              <w:rPr>
                <w:lang w:val="sv-SE"/>
              </w:rPr>
              <w:t>C/NCNI, C/NCNG: NTC21, TC21</w:t>
            </w:r>
          </w:p>
        </w:tc>
        <w:tc>
          <w:tcPr>
            <w:tcW w:w="710" w:type="pct"/>
          </w:tcPr>
          <w:p w14:paraId="160FB45D" w14:textId="77777777" w:rsidR="00DE05C9" w:rsidRPr="00B93702" w:rsidRDefault="00DE05C9" w:rsidP="00DE05C9">
            <w:pPr>
              <w:pStyle w:val="TAL"/>
              <w:rPr>
                <w:lang w:val="sv-SE"/>
              </w:rPr>
            </w:pPr>
            <w:r w:rsidRPr="00B93702">
              <w:rPr>
                <w:lang w:val="sv-SE"/>
              </w:rPr>
              <w:t>NI: TC21</w:t>
            </w:r>
          </w:p>
          <w:p w14:paraId="73871FC2" w14:textId="77777777" w:rsidR="00DE05C9" w:rsidRPr="00B93702" w:rsidRDefault="00DE05C9" w:rsidP="00DE05C9">
            <w:pPr>
              <w:pStyle w:val="TAL"/>
              <w:rPr>
                <w:lang w:val="sv-SE"/>
              </w:rPr>
            </w:pPr>
            <w:r w:rsidRPr="00B93702">
              <w:rPr>
                <w:lang w:val="sv-SE"/>
              </w:rPr>
              <w:t>NG: TC21</w:t>
            </w:r>
          </w:p>
          <w:p w14:paraId="21DA5CB9" w14:textId="77777777" w:rsidR="00DE05C9" w:rsidRPr="00B93702" w:rsidRDefault="00DE05C9" w:rsidP="00DE05C9">
            <w:pPr>
              <w:pStyle w:val="TAL"/>
              <w:rPr>
                <w:lang w:val="sv-SE"/>
              </w:rPr>
            </w:pPr>
            <w:r w:rsidRPr="00B93702">
              <w:rPr>
                <w:lang w:val="sv-SE"/>
              </w:rPr>
              <w:t>NCNI: NTC21</w:t>
            </w:r>
          </w:p>
          <w:p w14:paraId="5123F9CD" w14:textId="77777777" w:rsidR="00DE05C9" w:rsidRPr="00B93702" w:rsidRDefault="00DE05C9" w:rsidP="00DE05C9">
            <w:pPr>
              <w:pStyle w:val="TAL"/>
              <w:rPr>
                <w:lang w:val="sv-SE"/>
              </w:rPr>
            </w:pPr>
            <w:r w:rsidRPr="00B93702">
              <w:rPr>
                <w:lang w:val="sv-SE"/>
              </w:rPr>
              <w:t>NCNG: NTC21</w:t>
            </w:r>
          </w:p>
          <w:p w14:paraId="6C330A15" w14:textId="77777777" w:rsidR="00DE05C9" w:rsidRPr="00B93702" w:rsidRDefault="00DE05C9" w:rsidP="00DE05C9">
            <w:pPr>
              <w:pStyle w:val="TAL"/>
              <w:rPr>
                <w:lang w:val="sv-SE"/>
              </w:rPr>
            </w:pPr>
            <w:r w:rsidRPr="00B93702">
              <w:rPr>
                <w:lang w:val="sv-SE"/>
              </w:rPr>
              <w:t>C/NCNI, C/NCNG: NTC21, TC21</w:t>
            </w:r>
          </w:p>
        </w:tc>
        <w:tc>
          <w:tcPr>
            <w:tcW w:w="702" w:type="pct"/>
          </w:tcPr>
          <w:p w14:paraId="7D16B4F2" w14:textId="77777777" w:rsidR="00DE05C9" w:rsidRPr="00B93702" w:rsidRDefault="00DE05C9" w:rsidP="00DE05C9">
            <w:pPr>
              <w:pStyle w:val="TAL"/>
            </w:pPr>
            <w:r w:rsidRPr="00B93702">
              <w:t>TC22</w:t>
            </w:r>
          </w:p>
        </w:tc>
        <w:tc>
          <w:tcPr>
            <w:tcW w:w="698" w:type="pct"/>
          </w:tcPr>
          <w:p w14:paraId="6B28A8B7" w14:textId="77777777" w:rsidR="00DE05C9" w:rsidRPr="00B93702" w:rsidRDefault="00DE05C9" w:rsidP="00DE05C9">
            <w:pPr>
              <w:pStyle w:val="TAL"/>
            </w:pPr>
            <w:r w:rsidRPr="00B93702">
              <w:t>TC22</w:t>
            </w:r>
          </w:p>
        </w:tc>
        <w:tc>
          <w:tcPr>
            <w:tcW w:w="698" w:type="pct"/>
          </w:tcPr>
          <w:p w14:paraId="11DD579D" w14:textId="77777777" w:rsidR="00DE05C9" w:rsidRPr="00905FAB" w:rsidRDefault="00DE05C9" w:rsidP="00DE05C9">
            <w:pPr>
              <w:pStyle w:val="TAL"/>
              <w:rPr>
                <w:lang w:val="en-US"/>
              </w:rPr>
            </w:pPr>
            <w:r w:rsidRPr="00905FAB">
              <w:rPr>
                <w:lang w:val="en-US"/>
              </w:rPr>
              <w:t>NI: TC21a</w:t>
            </w:r>
          </w:p>
          <w:p w14:paraId="7376E17F" w14:textId="77777777" w:rsidR="00DE05C9" w:rsidRPr="00905FAB" w:rsidRDefault="00DE05C9" w:rsidP="00DE05C9">
            <w:pPr>
              <w:pStyle w:val="TAL"/>
              <w:rPr>
                <w:lang w:val="en-US"/>
              </w:rPr>
            </w:pPr>
            <w:r w:rsidRPr="00905FAB">
              <w:rPr>
                <w:lang w:val="en-US"/>
              </w:rPr>
              <w:t>NG: TC21a</w:t>
            </w:r>
          </w:p>
          <w:p w14:paraId="32B5BF92" w14:textId="77777777" w:rsidR="00DE05C9" w:rsidRPr="00905FAB" w:rsidRDefault="00DE05C9" w:rsidP="00DE05C9">
            <w:pPr>
              <w:pStyle w:val="TAL"/>
              <w:rPr>
                <w:lang w:val="en-US"/>
              </w:rPr>
            </w:pPr>
            <w:r w:rsidRPr="00905FAB">
              <w:rPr>
                <w:lang w:val="en-US"/>
              </w:rPr>
              <w:t>NCNI: NTC21a</w:t>
            </w:r>
          </w:p>
          <w:p w14:paraId="01831664" w14:textId="77777777" w:rsidR="00DE05C9" w:rsidRPr="00905FAB" w:rsidRDefault="00DE05C9" w:rsidP="00DE05C9">
            <w:pPr>
              <w:pStyle w:val="TAL"/>
              <w:rPr>
                <w:lang w:val="en-US"/>
              </w:rPr>
            </w:pPr>
            <w:r w:rsidRPr="00905FAB">
              <w:rPr>
                <w:lang w:val="en-US"/>
              </w:rPr>
              <w:t>NCNG: NTC21a</w:t>
            </w:r>
          </w:p>
          <w:p w14:paraId="1CFE9F58" w14:textId="77777777" w:rsidR="00DE05C9" w:rsidRPr="00B93702" w:rsidRDefault="00DE05C9" w:rsidP="00DE05C9">
            <w:pPr>
              <w:pStyle w:val="TAL"/>
            </w:pPr>
            <w:r w:rsidRPr="00905FAB">
              <w:rPr>
                <w:lang w:val="en-US"/>
              </w:rPr>
              <w:t>C/NCNI, C/NCNG: NTC21a, TC21</w:t>
            </w:r>
            <w:r>
              <w:rPr>
                <w:lang w:val="en-US"/>
              </w:rPr>
              <w:t>a</w:t>
            </w:r>
          </w:p>
        </w:tc>
        <w:tc>
          <w:tcPr>
            <w:tcW w:w="698" w:type="pct"/>
          </w:tcPr>
          <w:p w14:paraId="6F33C277" w14:textId="77777777" w:rsidR="00DE05C9" w:rsidRDefault="00DE05C9" w:rsidP="00DE05C9">
            <w:pPr>
              <w:pStyle w:val="TAL"/>
              <w:rPr>
                <w:lang w:val="sv-SE"/>
              </w:rPr>
            </w:pPr>
            <w:r>
              <w:rPr>
                <w:lang w:val="sv-SE"/>
              </w:rPr>
              <w:t>NI: TC21</w:t>
            </w:r>
            <w:r w:rsidRPr="00905FAB">
              <w:rPr>
                <w:lang w:val="sv-SE"/>
              </w:rPr>
              <w:t>b</w:t>
            </w:r>
          </w:p>
          <w:p w14:paraId="2FB85039" w14:textId="77777777" w:rsidR="00DE05C9" w:rsidRDefault="00DE05C9" w:rsidP="00DE05C9">
            <w:pPr>
              <w:pStyle w:val="TAL"/>
              <w:rPr>
                <w:lang w:val="sv-SE"/>
              </w:rPr>
            </w:pPr>
            <w:r>
              <w:rPr>
                <w:lang w:val="sv-SE"/>
              </w:rPr>
              <w:t>NG: TC21</w:t>
            </w:r>
            <w:r w:rsidRPr="00905FAB">
              <w:rPr>
                <w:lang w:val="sv-SE"/>
              </w:rPr>
              <w:t>b</w:t>
            </w:r>
          </w:p>
          <w:p w14:paraId="4CEA55AD" w14:textId="77777777" w:rsidR="00DE05C9" w:rsidRDefault="00DE05C9" w:rsidP="00DE05C9">
            <w:pPr>
              <w:pStyle w:val="TAL"/>
              <w:rPr>
                <w:lang w:val="sv-SE"/>
              </w:rPr>
            </w:pPr>
            <w:r>
              <w:rPr>
                <w:lang w:val="sv-SE"/>
              </w:rPr>
              <w:t>NCNI: NTC21</w:t>
            </w:r>
            <w:r w:rsidRPr="00905FAB">
              <w:rPr>
                <w:lang w:val="sv-SE"/>
              </w:rPr>
              <w:t>b</w:t>
            </w:r>
          </w:p>
          <w:p w14:paraId="54E5A5D0" w14:textId="77777777" w:rsidR="00DE05C9" w:rsidRPr="00905FAB" w:rsidRDefault="00DE05C9" w:rsidP="00DE05C9">
            <w:pPr>
              <w:pStyle w:val="TAL"/>
              <w:rPr>
                <w:lang w:val="sv-SE"/>
              </w:rPr>
            </w:pPr>
            <w:r w:rsidRPr="00905FAB">
              <w:rPr>
                <w:lang w:val="sv-SE"/>
              </w:rPr>
              <w:t>NCNG: NTC21b</w:t>
            </w:r>
          </w:p>
          <w:p w14:paraId="0916FFD9" w14:textId="77777777" w:rsidR="00DE05C9" w:rsidRPr="00905FAB" w:rsidRDefault="00DE05C9" w:rsidP="00DE05C9">
            <w:pPr>
              <w:pStyle w:val="TAL"/>
              <w:rPr>
                <w:lang w:val="sv-SE"/>
              </w:rPr>
            </w:pPr>
            <w:r w:rsidRPr="00905FAB">
              <w:rPr>
                <w:lang w:val="sv-SE"/>
              </w:rPr>
              <w:t>C/NCNI, C/NCNG: NTC21b, TC21b</w:t>
            </w:r>
          </w:p>
        </w:tc>
      </w:tr>
      <w:tr w:rsidR="00DE05C9" w:rsidRPr="00B93702" w14:paraId="4C8B3834" w14:textId="77777777" w:rsidTr="00905FAB">
        <w:trPr>
          <w:gridAfter w:val="1"/>
          <w:wAfter w:w="9" w:type="pct"/>
          <w:trHeight w:val="197"/>
          <w:jc w:val="center"/>
        </w:trPr>
        <w:tc>
          <w:tcPr>
            <w:tcW w:w="807" w:type="pct"/>
            <w:vAlign w:val="center"/>
          </w:tcPr>
          <w:p w14:paraId="0D472CF9" w14:textId="77777777" w:rsidR="00DE05C9" w:rsidRPr="00B93702" w:rsidRDefault="00DE05C9" w:rsidP="00DE05C9">
            <w:pPr>
              <w:pStyle w:val="TAL"/>
              <w:rPr>
                <w:rFonts w:cs="Arial"/>
              </w:rPr>
            </w:pPr>
            <w:r w:rsidRPr="00B93702">
              <w:rPr>
                <w:rFonts w:cs="Arial"/>
              </w:rPr>
              <w:t>NR</w:t>
            </w:r>
          </w:p>
        </w:tc>
        <w:tc>
          <w:tcPr>
            <w:tcW w:w="678" w:type="pct"/>
          </w:tcPr>
          <w:p w14:paraId="7E94FD28" w14:textId="77777777" w:rsidR="00DE05C9" w:rsidRPr="00B93702" w:rsidRDefault="00DE05C9" w:rsidP="00DE05C9">
            <w:pPr>
              <w:pStyle w:val="TAL"/>
            </w:pPr>
            <w:r w:rsidRPr="00B93702">
              <w:t>C: TC21</w:t>
            </w:r>
          </w:p>
          <w:p w14:paraId="34C0EA48" w14:textId="77777777" w:rsidR="00DE05C9" w:rsidRPr="00B93702" w:rsidRDefault="00DE05C9" w:rsidP="00DE05C9">
            <w:pPr>
              <w:pStyle w:val="TAL"/>
            </w:pPr>
            <w:r w:rsidRPr="00B93702">
              <w:t>CNC: NTC21</w:t>
            </w:r>
          </w:p>
          <w:p w14:paraId="67E8A4A5" w14:textId="77777777" w:rsidR="00DE05C9" w:rsidRPr="00B93702" w:rsidRDefault="00DE05C9" w:rsidP="00DE05C9">
            <w:pPr>
              <w:pStyle w:val="TAL"/>
            </w:pPr>
            <w:r w:rsidRPr="00B93702">
              <w:t>C/NC: NTC21, TC21</w:t>
            </w:r>
          </w:p>
        </w:tc>
        <w:tc>
          <w:tcPr>
            <w:tcW w:w="710" w:type="pct"/>
          </w:tcPr>
          <w:p w14:paraId="63013BA2" w14:textId="77777777" w:rsidR="00DE05C9" w:rsidRPr="00B93702" w:rsidRDefault="00DE05C9" w:rsidP="00DE05C9">
            <w:pPr>
              <w:pStyle w:val="TAL"/>
            </w:pPr>
            <w:r w:rsidRPr="00B93702">
              <w:t>C: TC21</w:t>
            </w:r>
          </w:p>
          <w:p w14:paraId="4159B30F" w14:textId="77777777" w:rsidR="00DE05C9" w:rsidRPr="00B93702" w:rsidRDefault="00DE05C9" w:rsidP="00DE05C9">
            <w:pPr>
              <w:pStyle w:val="TAL"/>
            </w:pPr>
            <w:r w:rsidRPr="00B93702">
              <w:t>CNC: NTC21</w:t>
            </w:r>
          </w:p>
          <w:p w14:paraId="29370DEF" w14:textId="77777777" w:rsidR="00DE05C9" w:rsidRPr="00B93702" w:rsidRDefault="00DE05C9" w:rsidP="00DE05C9">
            <w:pPr>
              <w:pStyle w:val="TAL"/>
            </w:pPr>
            <w:r w:rsidRPr="00B93702">
              <w:t>C/NC: NTC21, TC21</w:t>
            </w:r>
          </w:p>
        </w:tc>
        <w:tc>
          <w:tcPr>
            <w:tcW w:w="702" w:type="pct"/>
          </w:tcPr>
          <w:p w14:paraId="401E483D" w14:textId="77777777" w:rsidR="00DE05C9" w:rsidRPr="00B93702" w:rsidRDefault="00DE05C9" w:rsidP="00DE05C9">
            <w:pPr>
              <w:pStyle w:val="TAL"/>
            </w:pPr>
            <w:r w:rsidRPr="00B93702">
              <w:t>C: TC22</w:t>
            </w:r>
          </w:p>
        </w:tc>
        <w:tc>
          <w:tcPr>
            <w:tcW w:w="698" w:type="pct"/>
          </w:tcPr>
          <w:p w14:paraId="64C631C3" w14:textId="77777777" w:rsidR="00DE05C9" w:rsidRPr="00B93702" w:rsidRDefault="00DE05C9" w:rsidP="00DE05C9">
            <w:pPr>
              <w:pStyle w:val="TAL"/>
            </w:pPr>
            <w:r w:rsidRPr="00B93702">
              <w:t>C: TC22</w:t>
            </w:r>
          </w:p>
        </w:tc>
        <w:tc>
          <w:tcPr>
            <w:tcW w:w="698" w:type="pct"/>
          </w:tcPr>
          <w:p w14:paraId="226FEB5F" w14:textId="77777777" w:rsidR="00DE05C9" w:rsidRDefault="00DE05C9" w:rsidP="00DE05C9">
            <w:pPr>
              <w:pStyle w:val="TAL"/>
            </w:pPr>
            <w:r>
              <w:t>C: TC21a</w:t>
            </w:r>
          </w:p>
          <w:p w14:paraId="3AA553B5" w14:textId="77777777" w:rsidR="00DE05C9" w:rsidRDefault="00DE05C9" w:rsidP="00DE05C9">
            <w:pPr>
              <w:pStyle w:val="TAL"/>
            </w:pPr>
            <w:r>
              <w:t>CNC: NTC21a</w:t>
            </w:r>
          </w:p>
          <w:p w14:paraId="7389296F" w14:textId="77777777" w:rsidR="00DE05C9" w:rsidRPr="00B93702" w:rsidRDefault="00DE05C9" w:rsidP="00DE05C9">
            <w:pPr>
              <w:pStyle w:val="TAL"/>
            </w:pPr>
            <w:r>
              <w:t>C/NC: NTC21a, TC21a</w:t>
            </w:r>
          </w:p>
        </w:tc>
        <w:tc>
          <w:tcPr>
            <w:tcW w:w="698" w:type="pct"/>
          </w:tcPr>
          <w:p w14:paraId="700769A1" w14:textId="77777777" w:rsidR="00DE05C9" w:rsidRDefault="00DE05C9" w:rsidP="00DE05C9">
            <w:pPr>
              <w:pStyle w:val="TAL"/>
            </w:pPr>
            <w:r>
              <w:t>C: TC21b</w:t>
            </w:r>
          </w:p>
          <w:p w14:paraId="676C2B50" w14:textId="77777777" w:rsidR="00DE05C9" w:rsidRDefault="00DE05C9" w:rsidP="00DE05C9">
            <w:pPr>
              <w:pStyle w:val="TAL"/>
            </w:pPr>
            <w:r>
              <w:t>CNC: NTC21b</w:t>
            </w:r>
          </w:p>
          <w:p w14:paraId="3BC69692" w14:textId="77777777" w:rsidR="00DE05C9" w:rsidRPr="00B93702" w:rsidRDefault="00DE05C9" w:rsidP="00DE05C9">
            <w:pPr>
              <w:pStyle w:val="TAL"/>
            </w:pPr>
            <w:r>
              <w:t>C/NC: NTC21b, TC21b</w:t>
            </w:r>
          </w:p>
        </w:tc>
      </w:tr>
      <w:tr w:rsidR="00DE05C9" w:rsidRPr="00B93702" w14:paraId="248AD0CF" w14:textId="77777777" w:rsidTr="00DE05C9">
        <w:trPr>
          <w:gridAfter w:val="1"/>
          <w:wAfter w:w="9" w:type="pct"/>
          <w:trHeight w:val="197"/>
          <w:jc w:val="center"/>
        </w:trPr>
        <w:tc>
          <w:tcPr>
            <w:tcW w:w="807" w:type="pct"/>
            <w:vAlign w:val="center"/>
          </w:tcPr>
          <w:p w14:paraId="13F80294" w14:textId="77777777" w:rsidR="00DE05C9" w:rsidRPr="00B93702" w:rsidRDefault="00DE05C9" w:rsidP="00DE05C9">
            <w:pPr>
              <w:pStyle w:val="TAL"/>
              <w:rPr>
                <w:rFonts w:cs="Arial"/>
              </w:rPr>
            </w:pPr>
            <w:r>
              <w:rPr>
                <w:rFonts w:cs="Arial"/>
              </w:rPr>
              <w:t>UTRA FDD</w:t>
            </w:r>
          </w:p>
        </w:tc>
        <w:tc>
          <w:tcPr>
            <w:tcW w:w="678" w:type="pct"/>
          </w:tcPr>
          <w:p w14:paraId="2C879985" w14:textId="77777777" w:rsidR="00DE05C9" w:rsidRPr="00B93702" w:rsidRDefault="00DE05C9" w:rsidP="00DE05C9">
            <w:pPr>
              <w:pStyle w:val="TAL"/>
            </w:pPr>
            <w:r>
              <w:t>N/A</w:t>
            </w:r>
          </w:p>
        </w:tc>
        <w:tc>
          <w:tcPr>
            <w:tcW w:w="710" w:type="pct"/>
          </w:tcPr>
          <w:p w14:paraId="69194E2B" w14:textId="77777777" w:rsidR="00DE05C9" w:rsidRPr="00B93702" w:rsidRDefault="00DE05C9" w:rsidP="00DE05C9">
            <w:pPr>
              <w:pStyle w:val="TAL"/>
            </w:pPr>
            <w:r>
              <w:t>N/A</w:t>
            </w:r>
          </w:p>
        </w:tc>
        <w:tc>
          <w:tcPr>
            <w:tcW w:w="702" w:type="pct"/>
          </w:tcPr>
          <w:p w14:paraId="0AD8B312" w14:textId="77777777" w:rsidR="00DE05C9" w:rsidRPr="00B93702" w:rsidRDefault="00DE05C9" w:rsidP="00DE05C9">
            <w:pPr>
              <w:pStyle w:val="TAL"/>
            </w:pPr>
            <w:r>
              <w:t>N/A</w:t>
            </w:r>
          </w:p>
        </w:tc>
        <w:tc>
          <w:tcPr>
            <w:tcW w:w="698" w:type="pct"/>
          </w:tcPr>
          <w:p w14:paraId="365A7F26" w14:textId="77777777" w:rsidR="00DE05C9" w:rsidRPr="00B93702" w:rsidRDefault="00DE05C9" w:rsidP="00DE05C9">
            <w:pPr>
              <w:pStyle w:val="TAL"/>
            </w:pPr>
            <w:r>
              <w:t>N/A</w:t>
            </w:r>
          </w:p>
        </w:tc>
        <w:tc>
          <w:tcPr>
            <w:tcW w:w="698" w:type="pct"/>
          </w:tcPr>
          <w:p w14:paraId="48CCA4D4" w14:textId="77777777" w:rsidR="00DE05C9" w:rsidRDefault="00DE05C9" w:rsidP="00DE05C9">
            <w:pPr>
              <w:pStyle w:val="TAL"/>
            </w:pPr>
            <w:r>
              <w:t>N/A</w:t>
            </w:r>
          </w:p>
        </w:tc>
        <w:tc>
          <w:tcPr>
            <w:tcW w:w="698" w:type="pct"/>
          </w:tcPr>
          <w:p w14:paraId="6DDC328D" w14:textId="77777777" w:rsidR="00DE05C9" w:rsidRDefault="00DE05C9" w:rsidP="00DE05C9">
            <w:pPr>
              <w:pStyle w:val="TAL"/>
            </w:pPr>
            <w:r>
              <w:t>C: TC21b</w:t>
            </w:r>
          </w:p>
          <w:p w14:paraId="338C4DC0" w14:textId="77777777" w:rsidR="00DE05C9" w:rsidRDefault="00DE05C9" w:rsidP="00DE05C9">
            <w:pPr>
              <w:pStyle w:val="TAL"/>
            </w:pPr>
            <w:r>
              <w:t>CNC: NTC21b</w:t>
            </w:r>
          </w:p>
          <w:p w14:paraId="288F8269" w14:textId="77777777" w:rsidR="00DE05C9" w:rsidRDefault="00DE05C9" w:rsidP="00DE05C9">
            <w:pPr>
              <w:pStyle w:val="TAL"/>
            </w:pPr>
            <w:r>
              <w:t>C/NC: NTC21b, TC21b</w:t>
            </w:r>
          </w:p>
        </w:tc>
      </w:tr>
      <w:tr w:rsidR="00DE05C9" w:rsidRPr="00B93702" w14:paraId="33148CF9" w14:textId="77777777" w:rsidTr="00905FAB">
        <w:trPr>
          <w:gridAfter w:val="1"/>
          <w:wAfter w:w="9" w:type="pct"/>
          <w:trHeight w:val="197"/>
          <w:jc w:val="center"/>
        </w:trPr>
        <w:tc>
          <w:tcPr>
            <w:tcW w:w="807" w:type="pct"/>
            <w:vAlign w:val="center"/>
          </w:tcPr>
          <w:p w14:paraId="7C7966CB" w14:textId="77777777" w:rsidR="00DE05C9" w:rsidRPr="00B93702" w:rsidRDefault="00DE05C9" w:rsidP="00DE05C9">
            <w:pPr>
              <w:pStyle w:val="TAL"/>
              <w:rPr>
                <w:rFonts w:cs="Arial"/>
              </w:rPr>
            </w:pPr>
            <w:r w:rsidRPr="00B93702">
              <w:rPr>
                <w:rFonts w:cs="Arial"/>
              </w:rPr>
              <w:t>Cumulative ACLR</w:t>
            </w:r>
          </w:p>
        </w:tc>
        <w:tc>
          <w:tcPr>
            <w:tcW w:w="678" w:type="pct"/>
          </w:tcPr>
          <w:p w14:paraId="58697288" w14:textId="77777777" w:rsidR="00DE05C9" w:rsidRPr="00B93702" w:rsidRDefault="00DE05C9" w:rsidP="00DE05C9">
            <w:pPr>
              <w:pStyle w:val="TAL"/>
              <w:rPr>
                <w:rFonts w:cs="Arial"/>
                <w:lang w:val="pl-PL"/>
              </w:rPr>
            </w:pPr>
            <w:r w:rsidRPr="00B93702">
              <w:rPr>
                <w:rFonts w:cs="Arial"/>
                <w:lang w:val="pl-PL"/>
              </w:rPr>
              <w:t>CNC: NTC21</w:t>
            </w:r>
          </w:p>
          <w:p w14:paraId="605B9DC0" w14:textId="77777777" w:rsidR="00DE05C9" w:rsidRPr="00B93702" w:rsidRDefault="00DE05C9" w:rsidP="00DE05C9">
            <w:pPr>
              <w:pStyle w:val="TAL"/>
              <w:rPr>
                <w:lang w:val="pl-PL"/>
              </w:rPr>
            </w:pPr>
            <w:r w:rsidRPr="00B93702">
              <w:rPr>
                <w:rFonts w:cs="Arial"/>
                <w:lang w:val="pl-PL"/>
              </w:rPr>
              <w:t>C/NC: NTC21</w:t>
            </w:r>
          </w:p>
        </w:tc>
        <w:tc>
          <w:tcPr>
            <w:tcW w:w="710" w:type="pct"/>
          </w:tcPr>
          <w:p w14:paraId="35BFC07E" w14:textId="77777777" w:rsidR="00DE05C9" w:rsidRPr="00B93702" w:rsidRDefault="00DE05C9" w:rsidP="00DE05C9">
            <w:pPr>
              <w:pStyle w:val="TAL"/>
              <w:rPr>
                <w:rFonts w:cs="Arial"/>
                <w:lang w:val="pl-PL"/>
              </w:rPr>
            </w:pPr>
            <w:r w:rsidRPr="00B93702">
              <w:rPr>
                <w:rFonts w:cs="Arial"/>
                <w:lang w:val="pl-PL"/>
              </w:rPr>
              <w:t>CNC: NTC21</w:t>
            </w:r>
          </w:p>
          <w:p w14:paraId="18487146" w14:textId="77777777" w:rsidR="00DE05C9" w:rsidRPr="00B93702" w:rsidRDefault="00DE05C9" w:rsidP="00DE05C9">
            <w:pPr>
              <w:pStyle w:val="TAL"/>
              <w:rPr>
                <w:lang w:val="pl-PL"/>
              </w:rPr>
            </w:pPr>
            <w:r w:rsidRPr="00B93702">
              <w:rPr>
                <w:rFonts w:cs="Arial"/>
                <w:lang w:val="pl-PL"/>
              </w:rPr>
              <w:t>C/NC: NTC21</w:t>
            </w:r>
          </w:p>
        </w:tc>
        <w:tc>
          <w:tcPr>
            <w:tcW w:w="702" w:type="pct"/>
          </w:tcPr>
          <w:p w14:paraId="2E2E598E" w14:textId="77777777" w:rsidR="00DE05C9" w:rsidRPr="00B93702" w:rsidRDefault="00DE05C9" w:rsidP="00DE05C9">
            <w:pPr>
              <w:pStyle w:val="TAL"/>
            </w:pPr>
            <w:r w:rsidRPr="00B93702">
              <w:t>N/A</w:t>
            </w:r>
          </w:p>
        </w:tc>
        <w:tc>
          <w:tcPr>
            <w:tcW w:w="698" w:type="pct"/>
          </w:tcPr>
          <w:p w14:paraId="432E6F3B" w14:textId="77777777" w:rsidR="00DE05C9" w:rsidRPr="00B93702" w:rsidRDefault="00DE05C9" w:rsidP="00DE05C9">
            <w:pPr>
              <w:pStyle w:val="TAL"/>
            </w:pPr>
            <w:r w:rsidRPr="00B93702">
              <w:t>N/A</w:t>
            </w:r>
          </w:p>
        </w:tc>
        <w:tc>
          <w:tcPr>
            <w:tcW w:w="698" w:type="pct"/>
          </w:tcPr>
          <w:p w14:paraId="676E11AF" w14:textId="77777777" w:rsidR="00DE05C9" w:rsidRDefault="00DE05C9" w:rsidP="00DE05C9">
            <w:pPr>
              <w:pStyle w:val="TAL"/>
              <w:rPr>
                <w:rFonts w:cs="Arial"/>
                <w:lang w:val="pl-PL"/>
              </w:rPr>
            </w:pPr>
            <w:r>
              <w:rPr>
                <w:rFonts w:cs="Arial"/>
                <w:lang w:val="pl-PL"/>
              </w:rPr>
              <w:t>CNC: NTC21a</w:t>
            </w:r>
          </w:p>
          <w:p w14:paraId="04A94BF5" w14:textId="77777777" w:rsidR="00DE05C9" w:rsidRPr="00B93702" w:rsidRDefault="00DE05C9" w:rsidP="00DE05C9">
            <w:pPr>
              <w:pStyle w:val="TAL"/>
            </w:pPr>
            <w:r>
              <w:rPr>
                <w:rFonts w:cs="Arial"/>
                <w:lang w:val="pl-PL"/>
              </w:rPr>
              <w:t>C/NC: NTC21a</w:t>
            </w:r>
          </w:p>
        </w:tc>
        <w:tc>
          <w:tcPr>
            <w:tcW w:w="698" w:type="pct"/>
          </w:tcPr>
          <w:p w14:paraId="6DD3A043" w14:textId="77777777" w:rsidR="00DE05C9" w:rsidRDefault="00DE05C9" w:rsidP="00DE05C9">
            <w:pPr>
              <w:pStyle w:val="TAL"/>
              <w:rPr>
                <w:rFonts w:cs="Arial"/>
                <w:lang w:val="pl-PL"/>
              </w:rPr>
            </w:pPr>
            <w:r>
              <w:rPr>
                <w:rFonts w:cs="Arial"/>
                <w:lang w:val="pl-PL"/>
              </w:rPr>
              <w:t>CNC: NTC21b</w:t>
            </w:r>
          </w:p>
          <w:p w14:paraId="6AB81543" w14:textId="77777777" w:rsidR="00DE05C9" w:rsidRPr="00B93702" w:rsidRDefault="00DE05C9" w:rsidP="00DE05C9">
            <w:pPr>
              <w:pStyle w:val="TAL"/>
            </w:pPr>
            <w:r>
              <w:rPr>
                <w:rFonts w:cs="Arial"/>
                <w:lang w:val="pl-PL"/>
              </w:rPr>
              <w:t>C/NC: NTC21b</w:t>
            </w:r>
          </w:p>
        </w:tc>
      </w:tr>
      <w:tr w:rsidR="00DE05C9" w:rsidRPr="00B93702" w14:paraId="230CB155" w14:textId="77777777" w:rsidTr="00905FAB">
        <w:trPr>
          <w:gridAfter w:val="1"/>
          <w:wAfter w:w="9" w:type="pct"/>
          <w:jc w:val="center"/>
        </w:trPr>
        <w:tc>
          <w:tcPr>
            <w:tcW w:w="807" w:type="pct"/>
            <w:vAlign w:val="center"/>
          </w:tcPr>
          <w:p w14:paraId="3670F9EF" w14:textId="77777777" w:rsidR="00DE05C9" w:rsidRPr="00B93702" w:rsidRDefault="00DE05C9" w:rsidP="00DE05C9">
            <w:pPr>
              <w:pStyle w:val="TAL"/>
              <w:ind w:left="14"/>
              <w:rPr>
                <w:rFonts w:cs="Arial"/>
                <w:b/>
              </w:rPr>
            </w:pPr>
            <w:r w:rsidRPr="00B93702">
              <w:rPr>
                <w:rFonts w:cs="Arial"/>
                <w:b/>
              </w:rPr>
              <w:t>6.7 Transmitter intermodulation</w:t>
            </w:r>
          </w:p>
        </w:tc>
        <w:tc>
          <w:tcPr>
            <w:tcW w:w="678" w:type="pct"/>
          </w:tcPr>
          <w:p w14:paraId="2731189F" w14:textId="77777777" w:rsidR="00DE05C9" w:rsidRPr="00B93702" w:rsidRDefault="00DE05C9" w:rsidP="00DE05C9">
            <w:pPr>
              <w:pStyle w:val="TAL"/>
            </w:pPr>
            <w:r w:rsidRPr="00B93702">
              <w:t xml:space="preserve">- </w:t>
            </w:r>
          </w:p>
        </w:tc>
        <w:tc>
          <w:tcPr>
            <w:tcW w:w="710" w:type="pct"/>
          </w:tcPr>
          <w:p w14:paraId="218A5A97" w14:textId="77777777" w:rsidR="00DE05C9" w:rsidRPr="00B93702" w:rsidRDefault="00DE05C9" w:rsidP="00DE05C9">
            <w:pPr>
              <w:pStyle w:val="TAL"/>
            </w:pPr>
            <w:r w:rsidRPr="00B93702">
              <w:t xml:space="preserve">- </w:t>
            </w:r>
          </w:p>
        </w:tc>
        <w:tc>
          <w:tcPr>
            <w:tcW w:w="702" w:type="pct"/>
          </w:tcPr>
          <w:p w14:paraId="53C209A1" w14:textId="77777777" w:rsidR="00DE05C9" w:rsidRPr="00B93702" w:rsidRDefault="00DE05C9" w:rsidP="00DE05C9">
            <w:pPr>
              <w:pStyle w:val="TAL"/>
            </w:pPr>
            <w:r w:rsidRPr="00B93702">
              <w:t>-</w:t>
            </w:r>
          </w:p>
        </w:tc>
        <w:tc>
          <w:tcPr>
            <w:tcW w:w="698" w:type="pct"/>
          </w:tcPr>
          <w:p w14:paraId="55F836DC" w14:textId="77777777" w:rsidR="00DE05C9" w:rsidRPr="00B93702" w:rsidRDefault="00DE05C9" w:rsidP="0031151C">
            <w:pPr>
              <w:pStyle w:val="TAL"/>
            </w:pPr>
            <w:r w:rsidRPr="00B93702">
              <w:t>-</w:t>
            </w:r>
          </w:p>
        </w:tc>
        <w:tc>
          <w:tcPr>
            <w:tcW w:w="698" w:type="pct"/>
          </w:tcPr>
          <w:p w14:paraId="2E5D79CD" w14:textId="77777777" w:rsidR="00DE05C9" w:rsidRPr="00B93702" w:rsidRDefault="00DE05C9" w:rsidP="0031151C">
            <w:pPr>
              <w:pStyle w:val="TAL"/>
            </w:pPr>
          </w:p>
        </w:tc>
        <w:tc>
          <w:tcPr>
            <w:tcW w:w="698" w:type="pct"/>
          </w:tcPr>
          <w:p w14:paraId="53168C2E" w14:textId="77777777" w:rsidR="00DE05C9" w:rsidRPr="00B93702" w:rsidRDefault="00DE05C9" w:rsidP="0031151C">
            <w:pPr>
              <w:pStyle w:val="TAL"/>
            </w:pPr>
          </w:p>
        </w:tc>
      </w:tr>
      <w:tr w:rsidR="00DE05C9" w:rsidRPr="00B93702" w14:paraId="3441A56C" w14:textId="77777777" w:rsidTr="00905FAB">
        <w:trPr>
          <w:gridAfter w:val="1"/>
          <w:wAfter w:w="9" w:type="pct"/>
          <w:jc w:val="center"/>
        </w:trPr>
        <w:tc>
          <w:tcPr>
            <w:tcW w:w="807" w:type="pct"/>
          </w:tcPr>
          <w:p w14:paraId="38FBBD95" w14:textId="77777777" w:rsidR="00DE05C9" w:rsidRPr="00B93702" w:rsidRDefault="00DE05C9" w:rsidP="00DE05C9">
            <w:pPr>
              <w:pStyle w:val="TAL"/>
              <w:rPr>
                <w:rFonts w:cs="Arial"/>
              </w:rPr>
            </w:pPr>
            <w:r w:rsidRPr="00B93702">
              <w:rPr>
                <w:rFonts w:cs="Arial"/>
              </w:rPr>
              <w:t>General requirement</w:t>
            </w:r>
          </w:p>
        </w:tc>
        <w:tc>
          <w:tcPr>
            <w:tcW w:w="678" w:type="pct"/>
          </w:tcPr>
          <w:p w14:paraId="2CA4BD58" w14:textId="77777777" w:rsidR="00DE05C9" w:rsidRPr="00B93702" w:rsidRDefault="00DE05C9" w:rsidP="00DE05C9">
            <w:pPr>
              <w:pStyle w:val="TAL"/>
            </w:pPr>
            <w:r w:rsidRPr="00B93702">
              <w:rPr>
                <w:rFonts w:cs="Arial"/>
              </w:rPr>
              <w:t>Same TC as used in 6.6</w:t>
            </w:r>
          </w:p>
        </w:tc>
        <w:tc>
          <w:tcPr>
            <w:tcW w:w="710" w:type="pct"/>
          </w:tcPr>
          <w:p w14:paraId="4700A5FF" w14:textId="77777777" w:rsidR="00DE05C9" w:rsidRPr="00B93702" w:rsidRDefault="00DE05C9" w:rsidP="00DE05C9">
            <w:pPr>
              <w:pStyle w:val="TAL"/>
            </w:pPr>
            <w:r w:rsidRPr="00B93702">
              <w:rPr>
                <w:rFonts w:cs="Arial"/>
              </w:rPr>
              <w:t>Same TC as used in 6.6</w:t>
            </w:r>
          </w:p>
        </w:tc>
        <w:tc>
          <w:tcPr>
            <w:tcW w:w="702" w:type="pct"/>
          </w:tcPr>
          <w:p w14:paraId="7EECF6FB" w14:textId="77777777" w:rsidR="00DE05C9" w:rsidRPr="00B93702" w:rsidRDefault="00DE05C9" w:rsidP="00DE05C9">
            <w:pPr>
              <w:pStyle w:val="TAL"/>
            </w:pPr>
            <w:r w:rsidRPr="00B93702">
              <w:rPr>
                <w:rFonts w:cs="Arial"/>
              </w:rPr>
              <w:t>Same TC as used in 6.6</w:t>
            </w:r>
          </w:p>
        </w:tc>
        <w:tc>
          <w:tcPr>
            <w:tcW w:w="698" w:type="pct"/>
          </w:tcPr>
          <w:p w14:paraId="63CC0919" w14:textId="77777777" w:rsidR="00DE05C9" w:rsidRPr="00B93702" w:rsidRDefault="00DE05C9" w:rsidP="00DE05C9">
            <w:pPr>
              <w:pStyle w:val="TAL"/>
            </w:pPr>
            <w:r w:rsidRPr="00B93702">
              <w:rPr>
                <w:rFonts w:cs="Arial"/>
              </w:rPr>
              <w:t>Same TC as used in 6.6</w:t>
            </w:r>
          </w:p>
        </w:tc>
        <w:tc>
          <w:tcPr>
            <w:tcW w:w="698" w:type="pct"/>
          </w:tcPr>
          <w:p w14:paraId="2585DF1F" w14:textId="77777777" w:rsidR="00DE05C9" w:rsidRPr="00B93702" w:rsidRDefault="00DE05C9" w:rsidP="00DE05C9">
            <w:pPr>
              <w:pStyle w:val="TAL"/>
              <w:rPr>
                <w:rFonts w:cs="Arial"/>
              </w:rPr>
            </w:pPr>
            <w:r>
              <w:rPr>
                <w:rFonts w:cs="Arial"/>
              </w:rPr>
              <w:t>Same TC as used in 6.6</w:t>
            </w:r>
          </w:p>
        </w:tc>
        <w:tc>
          <w:tcPr>
            <w:tcW w:w="698" w:type="pct"/>
          </w:tcPr>
          <w:p w14:paraId="1BCD7657" w14:textId="77777777" w:rsidR="00DE05C9" w:rsidRPr="00B93702" w:rsidRDefault="00DE05C9" w:rsidP="00DE05C9">
            <w:pPr>
              <w:pStyle w:val="TAL"/>
              <w:rPr>
                <w:rFonts w:cs="Arial"/>
              </w:rPr>
            </w:pPr>
            <w:r>
              <w:rPr>
                <w:rFonts w:cs="Arial"/>
              </w:rPr>
              <w:t>Same TC as used in 6.6</w:t>
            </w:r>
          </w:p>
        </w:tc>
      </w:tr>
      <w:tr w:rsidR="00DE05C9" w:rsidRPr="00B93702" w14:paraId="13D1D22C" w14:textId="77777777" w:rsidTr="00905FAB">
        <w:trPr>
          <w:gridAfter w:val="1"/>
          <w:wAfter w:w="9" w:type="pct"/>
          <w:jc w:val="center"/>
        </w:trPr>
        <w:tc>
          <w:tcPr>
            <w:tcW w:w="807" w:type="pct"/>
          </w:tcPr>
          <w:p w14:paraId="5573F474" w14:textId="77777777" w:rsidR="00DE05C9" w:rsidRPr="00B93702" w:rsidRDefault="00DE05C9" w:rsidP="00DE05C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678" w:type="pct"/>
          </w:tcPr>
          <w:p w14:paraId="5C75E646" w14:textId="77777777" w:rsidR="00DE05C9" w:rsidRPr="00B93702" w:rsidRDefault="00DE05C9" w:rsidP="00DE05C9">
            <w:pPr>
              <w:pStyle w:val="TAL"/>
              <w:rPr>
                <w:rFonts w:cs="Arial"/>
                <w:lang w:val="pl-PL"/>
              </w:rPr>
            </w:pPr>
            <w:r w:rsidRPr="00B93702">
              <w:rPr>
                <w:rFonts w:cs="Arial"/>
                <w:lang w:val="pl-PL"/>
              </w:rPr>
              <w:t>CNC: NTC21</w:t>
            </w:r>
          </w:p>
          <w:p w14:paraId="320FE6FE" w14:textId="77777777" w:rsidR="00DE05C9" w:rsidRPr="00B93702" w:rsidRDefault="00DE05C9" w:rsidP="00DE05C9">
            <w:pPr>
              <w:pStyle w:val="TAL"/>
              <w:rPr>
                <w:lang w:val="pl-PL"/>
              </w:rPr>
            </w:pPr>
            <w:r w:rsidRPr="00B93702">
              <w:rPr>
                <w:rFonts w:cs="Arial"/>
                <w:lang w:val="pl-PL"/>
              </w:rPr>
              <w:t>C/NC: NTC21</w:t>
            </w:r>
          </w:p>
        </w:tc>
        <w:tc>
          <w:tcPr>
            <w:tcW w:w="710" w:type="pct"/>
          </w:tcPr>
          <w:p w14:paraId="271D76C4" w14:textId="77777777" w:rsidR="00DE05C9" w:rsidRPr="00B93702" w:rsidRDefault="00DE05C9" w:rsidP="00DE05C9">
            <w:pPr>
              <w:pStyle w:val="TAL"/>
            </w:pPr>
            <w:r w:rsidRPr="00B93702">
              <w:t>N/A</w:t>
            </w:r>
          </w:p>
        </w:tc>
        <w:tc>
          <w:tcPr>
            <w:tcW w:w="702" w:type="pct"/>
          </w:tcPr>
          <w:p w14:paraId="30620489" w14:textId="77777777" w:rsidR="00DE05C9" w:rsidRPr="00B93702" w:rsidRDefault="00DE05C9" w:rsidP="00DE05C9">
            <w:pPr>
              <w:pStyle w:val="TAL"/>
            </w:pPr>
            <w:r w:rsidRPr="00B93702">
              <w:rPr>
                <w:rFonts w:cs="Arial"/>
              </w:rPr>
              <w:t>Same TC as used in 6.6</w:t>
            </w:r>
          </w:p>
        </w:tc>
        <w:tc>
          <w:tcPr>
            <w:tcW w:w="698" w:type="pct"/>
          </w:tcPr>
          <w:p w14:paraId="3B54D29D" w14:textId="77777777" w:rsidR="00DE05C9" w:rsidRPr="00B93702" w:rsidRDefault="00DE05C9" w:rsidP="00DE05C9">
            <w:pPr>
              <w:pStyle w:val="TAL"/>
            </w:pPr>
          </w:p>
        </w:tc>
        <w:tc>
          <w:tcPr>
            <w:tcW w:w="698" w:type="pct"/>
          </w:tcPr>
          <w:p w14:paraId="40209884" w14:textId="77777777" w:rsidR="00DE05C9" w:rsidRDefault="00DE05C9" w:rsidP="00DE05C9">
            <w:pPr>
              <w:pStyle w:val="TAL"/>
              <w:rPr>
                <w:rFonts w:cs="Arial"/>
                <w:lang w:val="pl-PL"/>
              </w:rPr>
            </w:pPr>
            <w:r>
              <w:rPr>
                <w:rFonts w:cs="Arial"/>
                <w:lang w:val="pl-PL"/>
              </w:rPr>
              <w:t>CNC: NTC21a</w:t>
            </w:r>
          </w:p>
          <w:p w14:paraId="3D87E4BB" w14:textId="77777777" w:rsidR="00DE05C9" w:rsidRPr="00B93702" w:rsidRDefault="00DE05C9" w:rsidP="00DE05C9">
            <w:pPr>
              <w:pStyle w:val="TAL"/>
            </w:pPr>
            <w:r>
              <w:rPr>
                <w:rFonts w:cs="Arial"/>
                <w:lang w:val="pl-PL"/>
              </w:rPr>
              <w:t>C/NC: NTC21a</w:t>
            </w:r>
          </w:p>
        </w:tc>
        <w:tc>
          <w:tcPr>
            <w:tcW w:w="698" w:type="pct"/>
          </w:tcPr>
          <w:p w14:paraId="215EBF8A" w14:textId="77777777" w:rsidR="00DE05C9" w:rsidRDefault="00DE05C9" w:rsidP="00DE05C9">
            <w:pPr>
              <w:pStyle w:val="TAL"/>
              <w:rPr>
                <w:rFonts w:cs="Arial"/>
                <w:lang w:val="pl-PL"/>
              </w:rPr>
            </w:pPr>
            <w:r>
              <w:rPr>
                <w:rFonts w:cs="Arial"/>
                <w:lang w:val="pl-PL"/>
              </w:rPr>
              <w:t>CNC: NTC21b</w:t>
            </w:r>
          </w:p>
          <w:p w14:paraId="4AE6D04C" w14:textId="77777777" w:rsidR="00DE05C9" w:rsidRPr="00B93702" w:rsidRDefault="00DE05C9" w:rsidP="00DE05C9">
            <w:pPr>
              <w:pStyle w:val="TAL"/>
            </w:pPr>
            <w:r>
              <w:rPr>
                <w:rFonts w:cs="Arial"/>
                <w:lang w:val="pl-PL"/>
              </w:rPr>
              <w:t>C/NC: NTC21b</w:t>
            </w:r>
          </w:p>
        </w:tc>
      </w:tr>
      <w:tr w:rsidR="00DE05C9" w:rsidRPr="00B93702" w14:paraId="49D14640" w14:textId="77777777" w:rsidTr="00905FAB">
        <w:trPr>
          <w:gridAfter w:val="1"/>
          <w:wAfter w:w="9" w:type="pct"/>
          <w:jc w:val="center"/>
        </w:trPr>
        <w:tc>
          <w:tcPr>
            <w:tcW w:w="807" w:type="pct"/>
            <w:vAlign w:val="center"/>
          </w:tcPr>
          <w:p w14:paraId="73789E4D" w14:textId="77777777" w:rsidR="00DE05C9" w:rsidRPr="00B93702" w:rsidRDefault="00DE05C9" w:rsidP="00DE05C9">
            <w:pPr>
              <w:pStyle w:val="TAL"/>
              <w:ind w:left="14"/>
              <w:rPr>
                <w:rFonts w:cs="Arial"/>
              </w:rPr>
            </w:pPr>
            <w:r w:rsidRPr="00B93702">
              <w:rPr>
                <w:rFonts w:cs="Arial"/>
              </w:rPr>
              <w:t>Additional requirement (BC3)</w:t>
            </w:r>
          </w:p>
        </w:tc>
        <w:tc>
          <w:tcPr>
            <w:tcW w:w="678" w:type="pct"/>
          </w:tcPr>
          <w:p w14:paraId="755DD247" w14:textId="77777777" w:rsidR="00DE05C9" w:rsidRPr="00B93702" w:rsidRDefault="00DE05C9" w:rsidP="00DE05C9">
            <w:pPr>
              <w:pStyle w:val="TAL"/>
            </w:pPr>
          </w:p>
        </w:tc>
        <w:tc>
          <w:tcPr>
            <w:tcW w:w="710" w:type="pct"/>
          </w:tcPr>
          <w:p w14:paraId="2B58D39F" w14:textId="77777777" w:rsidR="00DE05C9" w:rsidRPr="00B93702" w:rsidRDefault="00DE05C9" w:rsidP="00DE05C9">
            <w:pPr>
              <w:pStyle w:val="TAL"/>
            </w:pPr>
            <w:r w:rsidRPr="00B93702">
              <w:rPr>
                <w:rFonts w:cs="Arial"/>
              </w:rPr>
              <w:t>Same TC as used in 6.6</w:t>
            </w:r>
          </w:p>
        </w:tc>
        <w:tc>
          <w:tcPr>
            <w:tcW w:w="702" w:type="pct"/>
          </w:tcPr>
          <w:p w14:paraId="09BB4EE9" w14:textId="77777777" w:rsidR="00DE05C9" w:rsidRPr="00B93702" w:rsidRDefault="00DE05C9" w:rsidP="00DE05C9">
            <w:pPr>
              <w:pStyle w:val="TAL"/>
            </w:pPr>
          </w:p>
        </w:tc>
        <w:tc>
          <w:tcPr>
            <w:tcW w:w="698" w:type="pct"/>
          </w:tcPr>
          <w:p w14:paraId="71CEF371" w14:textId="77777777" w:rsidR="00DE05C9" w:rsidRPr="00B93702" w:rsidRDefault="00DE05C9" w:rsidP="00DE05C9">
            <w:pPr>
              <w:pStyle w:val="TAL"/>
            </w:pPr>
            <w:r w:rsidRPr="00B93702">
              <w:rPr>
                <w:rFonts w:cs="Arial"/>
              </w:rPr>
              <w:t>Same TC as used in 6.6</w:t>
            </w:r>
          </w:p>
        </w:tc>
        <w:tc>
          <w:tcPr>
            <w:tcW w:w="698" w:type="pct"/>
          </w:tcPr>
          <w:p w14:paraId="2B5E3C19" w14:textId="77777777" w:rsidR="00DE05C9" w:rsidRPr="00B93702" w:rsidRDefault="00DE05C9" w:rsidP="00DE05C9">
            <w:pPr>
              <w:pStyle w:val="TAL"/>
              <w:rPr>
                <w:rFonts w:cs="Arial"/>
              </w:rPr>
            </w:pPr>
          </w:p>
        </w:tc>
        <w:tc>
          <w:tcPr>
            <w:tcW w:w="698" w:type="pct"/>
          </w:tcPr>
          <w:p w14:paraId="59346345" w14:textId="77777777" w:rsidR="00DE05C9" w:rsidRPr="00B93702" w:rsidRDefault="00DE05C9" w:rsidP="00DE05C9">
            <w:pPr>
              <w:pStyle w:val="TAL"/>
              <w:rPr>
                <w:rFonts w:cs="Arial"/>
              </w:rPr>
            </w:pPr>
          </w:p>
        </w:tc>
      </w:tr>
      <w:tr w:rsidR="00DE05C9" w:rsidRPr="00B93702" w14:paraId="6E4D86A1" w14:textId="77777777" w:rsidTr="00905FAB">
        <w:trPr>
          <w:gridAfter w:val="1"/>
          <w:wAfter w:w="9" w:type="pct"/>
          <w:jc w:val="center"/>
        </w:trPr>
        <w:tc>
          <w:tcPr>
            <w:tcW w:w="807" w:type="pct"/>
            <w:vAlign w:val="center"/>
          </w:tcPr>
          <w:p w14:paraId="7C80EC93" w14:textId="77777777" w:rsidR="00DE05C9" w:rsidRPr="00B93702" w:rsidRDefault="00DE05C9" w:rsidP="00DE05C9">
            <w:pPr>
              <w:pStyle w:val="TAL"/>
              <w:ind w:left="14"/>
              <w:rPr>
                <w:rFonts w:cs="Arial"/>
                <w:b/>
                <w:bCs/>
              </w:rPr>
            </w:pPr>
            <w:r w:rsidRPr="00B93702">
              <w:rPr>
                <w:rFonts w:cs="Arial"/>
                <w:b/>
                <w:bCs/>
              </w:rPr>
              <w:t>7.2 Reference sensitivity level</w:t>
            </w:r>
          </w:p>
        </w:tc>
        <w:tc>
          <w:tcPr>
            <w:tcW w:w="678" w:type="pct"/>
          </w:tcPr>
          <w:p w14:paraId="7900AFBF" w14:textId="77777777" w:rsidR="00DE05C9" w:rsidRPr="00B93702" w:rsidRDefault="00DE05C9" w:rsidP="00DE05C9">
            <w:pPr>
              <w:pStyle w:val="TAL"/>
            </w:pPr>
            <w:r w:rsidRPr="00B93702">
              <w:t xml:space="preserve">- </w:t>
            </w:r>
          </w:p>
        </w:tc>
        <w:tc>
          <w:tcPr>
            <w:tcW w:w="710" w:type="pct"/>
          </w:tcPr>
          <w:p w14:paraId="2A632567" w14:textId="77777777" w:rsidR="00DE05C9" w:rsidRPr="00B93702" w:rsidRDefault="00DE05C9" w:rsidP="00DE05C9">
            <w:pPr>
              <w:pStyle w:val="TAL"/>
            </w:pPr>
            <w:r w:rsidRPr="00B93702">
              <w:t xml:space="preserve">- </w:t>
            </w:r>
          </w:p>
        </w:tc>
        <w:tc>
          <w:tcPr>
            <w:tcW w:w="702" w:type="pct"/>
          </w:tcPr>
          <w:p w14:paraId="389EB35D" w14:textId="77777777" w:rsidR="00DE05C9" w:rsidRPr="00B93702" w:rsidRDefault="00DE05C9" w:rsidP="00DE05C9">
            <w:pPr>
              <w:pStyle w:val="TAL"/>
            </w:pPr>
            <w:r w:rsidRPr="00B93702">
              <w:t>-</w:t>
            </w:r>
          </w:p>
        </w:tc>
        <w:tc>
          <w:tcPr>
            <w:tcW w:w="698" w:type="pct"/>
          </w:tcPr>
          <w:p w14:paraId="3B53D38C" w14:textId="77777777" w:rsidR="00DE05C9" w:rsidRPr="00B93702" w:rsidRDefault="00DE05C9" w:rsidP="0031151C">
            <w:pPr>
              <w:pStyle w:val="TAL"/>
            </w:pPr>
            <w:r w:rsidRPr="00B93702">
              <w:t>-</w:t>
            </w:r>
          </w:p>
        </w:tc>
        <w:tc>
          <w:tcPr>
            <w:tcW w:w="698" w:type="pct"/>
          </w:tcPr>
          <w:p w14:paraId="19E776C1" w14:textId="77777777" w:rsidR="00DE05C9" w:rsidRPr="00B93702" w:rsidRDefault="00DE05C9" w:rsidP="0031151C">
            <w:pPr>
              <w:pStyle w:val="TAL"/>
            </w:pPr>
            <w:r>
              <w:t>-</w:t>
            </w:r>
          </w:p>
        </w:tc>
        <w:tc>
          <w:tcPr>
            <w:tcW w:w="698" w:type="pct"/>
          </w:tcPr>
          <w:p w14:paraId="5FC39C3C" w14:textId="77777777" w:rsidR="00DE05C9" w:rsidRPr="00B93702" w:rsidRDefault="00DE05C9" w:rsidP="0031151C">
            <w:pPr>
              <w:pStyle w:val="TAL"/>
            </w:pPr>
            <w:r>
              <w:t>-</w:t>
            </w:r>
          </w:p>
        </w:tc>
      </w:tr>
      <w:tr w:rsidR="00DE05C9" w:rsidRPr="00B93702" w14:paraId="79347E4E" w14:textId="77777777" w:rsidTr="00905FAB">
        <w:trPr>
          <w:gridAfter w:val="1"/>
          <w:wAfter w:w="9" w:type="pct"/>
          <w:jc w:val="center"/>
        </w:trPr>
        <w:tc>
          <w:tcPr>
            <w:tcW w:w="807" w:type="pct"/>
            <w:vAlign w:val="center"/>
          </w:tcPr>
          <w:p w14:paraId="2F32D0B7" w14:textId="77777777" w:rsidR="00DE05C9" w:rsidRPr="00B93702" w:rsidRDefault="00DE05C9" w:rsidP="00DE05C9">
            <w:pPr>
              <w:pStyle w:val="TAL"/>
              <w:ind w:left="14"/>
              <w:rPr>
                <w:rFonts w:cs="Arial"/>
              </w:rPr>
            </w:pPr>
            <w:r w:rsidRPr="00B93702">
              <w:rPr>
                <w:rFonts w:cs="Arial"/>
              </w:rPr>
              <w:t>E-UTRA</w:t>
            </w:r>
          </w:p>
        </w:tc>
        <w:tc>
          <w:tcPr>
            <w:tcW w:w="678" w:type="pct"/>
          </w:tcPr>
          <w:p w14:paraId="4B7DCAA1" w14:textId="77777777" w:rsidR="00DE05C9" w:rsidRPr="00B93702" w:rsidRDefault="00DE05C9" w:rsidP="00DE05C9">
            <w:pPr>
              <w:pStyle w:val="TAL"/>
            </w:pPr>
            <w:r w:rsidRPr="00B93702">
              <w:t>(TS 36.141)</w:t>
            </w:r>
          </w:p>
        </w:tc>
        <w:tc>
          <w:tcPr>
            <w:tcW w:w="710" w:type="pct"/>
          </w:tcPr>
          <w:p w14:paraId="33D36DA3" w14:textId="77777777" w:rsidR="00DE05C9" w:rsidRPr="00B93702" w:rsidRDefault="00DE05C9" w:rsidP="00DE05C9">
            <w:pPr>
              <w:pStyle w:val="TAL"/>
            </w:pPr>
            <w:r w:rsidRPr="00B93702">
              <w:t>(TS 36.141)</w:t>
            </w:r>
          </w:p>
        </w:tc>
        <w:tc>
          <w:tcPr>
            <w:tcW w:w="702" w:type="pct"/>
          </w:tcPr>
          <w:p w14:paraId="5121D650" w14:textId="77777777" w:rsidR="00DE05C9" w:rsidRPr="00B93702" w:rsidRDefault="00DE05C9" w:rsidP="00DE05C9">
            <w:pPr>
              <w:pStyle w:val="TAL"/>
            </w:pPr>
            <w:r w:rsidRPr="00B93702">
              <w:t>(TS 36.141)</w:t>
            </w:r>
          </w:p>
        </w:tc>
        <w:tc>
          <w:tcPr>
            <w:tcW w:w="698" w:type="pct"/>
          </w:tcPr>
          <w:p w14:paraId="1A279B93" w14:textId="77777777" w:rsidR="00DE05C9" w:rsidRPr="00B93702" w:rsidRDefault="00DE05C9" w:rsidP="00DE05C9">
            <w:pPr>
              <w:pStyle w:val="TAL"/>
            </w:pPr>
            <w:r w:rsidRPr="00B93702">
              <w:t>(TS 36.141)</w:t>
            </w:r>
          </w:p>
        </w:tc>
        <w:tc>
          <w:tcPr>
            <w:tcW w:w="698" w:type="pct"/>
          </w:tcPr>
          <w:p w14:paraId="7C880814" w14:textId="77777777" w:rsidR="00DE05C9" w:rsidRPr="00B93702" w:rsidRDefault="00DE05C9" w:rsidP="00DE05C9">
            <w:pPr>
              <w:pStyle w:val="TAL"/>
            </w:pPr>
            <w:r>
              <w:t>(TS 36.141)</w:t>
            </w:r>
          </w:p>
        </w:tc>
        <w:tc>
          <w:tcPr>
            <w:tcW w:w="698" w:type="pct"/>
          </w:tcPr>
          <w:p w14:paraId="09AAD185" w14:textId="77777777" w:rsidR="00DE05C9" w:rsidRPr="00B93702" w:rsidRDefault="00DE05C9" w:rsidP="00DE05C9">
            <w:pPr>
              <w:pStyle w:val="TAL"/>
            </w:pPr>
            <w:r>
              <w:t>(TS 36.141)</w:t>
            </w:r>
          </w:p>
        </w:tc>
      </w:tr>
      <w:tr w:rsidR="00DE05C9" w:rsidRPr="00B93702" w14:paraId="08E138CB" w14:textId="77777777" w:rsidTr="00905FAB">
        <w:trPr>
          <w:gridAfter w:val="1"/>
          <w:wAfter w:w="9" w:type="pct"/>
          <w:jc w:val="center"/>
        </w:trPr>
        <w:tc>
          <w:tcPr>
            <w:tcW w:w="807" w:type="pct"/>
            <w:vAlign w:val="center"/>
          </w:tcPr>
          <w:p w14:paraId="6DDE6FDE" w14:textId="77777777" w:rsidR="00DE05C9" w:rsidRPr="00B93702" w:rsidRDefault="00DE05C9" w:rsidP="00DE05C9">
            <w:pPr>
              <w:pStyle w:val="TAL"/>
              <w:ind w:left="14"/>
              <w:rPr>
                <w:rFonts w:cs="Arial"/>
              </w:rPr>
            </w:pPr>
            <w:r w:rsidRPr="00B93702">
              <w:rPr>
                <w:rFonts w:cs="Arial"/>
              </w:rPr>
              <w:t>NB-IoT</w:t>
            </w:r>
          </w:p>
        </w:tc>
        <w:tc>
          <w:tcPr>
            <w:tcW w:w="678" w:type="pct"/>
          </w:tcPr>
          <w:p w14:paraId="09768978" w14:textId="77777777" w:rsidR="00DE05C9" w:rsidRPr="00B93702" w:rsidRDefault="00DE05C9" w:rsidP="00DE05C9">
            <w:pPr>
              <w:pStyle w:val="TAL"/>
            </w:pPr>
            <w:r w:rsidRPr="00B93702">
              <w:t>(TS 36.141)</w:t>
            </w:r>
          </w:p>
        </w:tc>
        <w:tc>
          <w:tcPr>
            <w:tcW w:w="710" w:type="pct"/>
          </w:tcPr>
          <w:p w14:paraId="238470C6" w14:textId="77777777" w:rsidR="00DE05C9" w:rsidRPr="00B93702" w:rsidRDefault="00DE05C9" w:rsidP="00DE05C9">
            <w:pPr>
              <w:pStyle w:val="TAL"/>
            </w:pPr>
            <w:r w:rsidRPr="00B93702">
              <w:t>(TS 36.141)</w:t>
            </w:r>
          </w:p>
        </w:tc>
        <w:tc>
          <w:tcPr>
            <w:tcW w:w="702" w:type="pct"/>
          </w:tcPr>
          <w:p w14:paraId="2AE72DE7" w14:textId="77777777" w:rsidR="00DE05C9" w:rsidRPr="00B93702" w:rsidRDefault="00DE05C9" w:rsidP="00DE05C9">
            <w:pPr>
              <w:pStyle w:val="TAL"/>
            </w:pPr>
            <w:r w:rsidRPr="00B93702">
              <w:t>(TS 36.141)</w:t>
            </w:r>
          </w:p>
        </w:tc>
        <w:tc>
          <w:tcPr>
            <w:tcW w:w="698" w:type="pct"/>
          </w:tcPr>
          <w:p w14:paraId="01D8C5D2" w14:textId="77777777" w:rsidR="00DE05C9" w:rsidRPr="00B93702" w:rsidRDefault="00DE05C9" w:rsidP="00DE05C9">
            <w:pPr>
              <w:pStyle w:val="TAL"/>
            </w:pPr>
            <w:r w:rsidRPr="00B93702">
              <w:t>(TS 36.141)</w:t>
            </w:r>
          </w:p>
        </w:tc>
        <w:tc>
          <w:tcPr>
            <w:tcW w:w="698" w:type="pct"/>
          </w:tcPr>
          <w:p w14:paraId="7429C707" w14:textId="77777777" w:rsidR="00DE05C9" w:rsidRPr="00B93702" w:rsidRDefault="00DE05C9" w:rsidP="00DE05C9">
            <w:pPr>
              <w:pStyle w:val="TAL"/>
            </w:pPr>
            <w:r>
              <w:t>(TS 36.141)</w:t>
            </w:r>
          </w:p>
        </w:tc>
        <w:tc>
          <w:tcPr>
            <w:tcW w:w="698" w:type="pct"/>
          </w:tcPr>
          <w:p w14:paraId="01C54B2A" w14:textId="77777777" w:rsidR="00DE05C9" w:rsidRPr="00B93702" w:rsidRDefault="00DE05C9" w:rsidP="00DE05C9">
            <w:pPr>
              <w:pStyle w:val="TAL"/>
            </w:pPr>
            <w:r>
              <w:t>(TS 36.141)</w:t>
            </w:r>
          </w:p>
        </w:tc>
      </w:tr>
      <w:tr w:rsidR="00DE05C9" w:rsidRPr="00B93702" w14:paraId="518B82C6" w14:textId="77777777" w:rsidTr="00905FAB">
        <w:trPr>
          <w:gridAfter w:val="1"/>
          <w:wAfter w:w="9" w:type="pct"/>
          <w:jc w:val="center"/>
        </w:trPr>
        <w:tc>
          <w:tcPr>
            <w:tcW w:w="807" w:type="pct"/>
            <w:vAlign w:val="center"/>
          </w:tcPr>
          <w:p w14:paraId="434C6F82" w14:textId="77777777" w:rsidR="00DE05C9" w:rsidRPr="00B93702" w:rsidRDefault="00DE05C9" w:rsidP="00DE05C9">
            <w:pPr>
              <w:pStyle w:val="TAL"/>
              <w:ind w:left="14"/>
              <w:rPr>
                <w:rFonts w:cs="Arial"/>
              </w:rPr>
            </w:pPr>
            <w:r w:rsidRPr="00B93702">
              <w:rPr>
                <w:rFonts w:cs="Arial"/>
              </w:rPr>
              <w:t>NR</w:t>
            </w:r>
          </w:p>
        </w:tc>
        <w:tc>
          <w:tcPr>
            <w:tcW w:w="678" w:type="pct"/>
          </w:tcPr>
          <w:p w14:paraId="665E9BB1" w14:textId="77777777" w:rsidR="00DE05C9" w:rsidRPr="00B93702" w:rsidRDefault="00DE05C9" w:rsidP="00DE05C9">
            <w:pPr>
              <w:pStyle w:val="TAL"/>
            </w:pPr>
            <w:r w:rsidRPr="00B93702">
              <w:t>(TS 38.141-1)</w:t>
            </w:r>
          </w:p>
        </w:tc>
        <w:tc>
          <w:tcPr>
            <w:tcW w:w="710" w:type="pct"/>
          </w:tcPr>
          <w:p w14:paraId="5687BF2C" w14:textId="77777777" w:rsidR="00DE05C9" w:rsidRPr="00B93702" w:rsidRDefault="00DE05C9" w:rsidP="00DE05C9">
            <w:pPr>
              <w:pStyle w:val="TAL"/>
            </w:pPr>
            <w:r w:rsidRPr="00B93702">
              <w:t>(TS 38.141-1)</w:t>
            </w:r>
          </w:p>
        </w:tc>
        <w:tc>
          <w:tcPr>
            <w:tcW w:w="702" w:type="pct"/>
          </w:tcPr>
          <w:p w14:paraId="30BDEE13" w14:textId="77777777" w:rsidR="00DE05C9" w:rsidRPr="00B93702" w:rsidRDefault="00DE05C9" w:rsidP="00DE05C9">
            <w:pPr>
              <w:pStyle w:val="TAL"/>
            </w:pPr>
            <w:r w:rsidRPr="00B93702">
              <w:t>(TS 38.141-1)</w:t>
            </w:r>
          </w:p>
        </w:tc>
        <w:tc>
          <w:tcPr>
            <w:tcW w:w="698" w:type="pct"/>
          </w:tcPr>
          <w:p w14:paraId="016328BF" w14:textId="77777777" w:rsidR="00DE05C9" w:rsidRPr="00B93702" w:rsidRDefault="00DE05C9" w:rsidP="00DE05C9">
            <w:pPr>
              <w:pStyle w:val="TAL"/>
            </w:pPr>
            <w:r w:rsidRPr="00B93702">
              <w:t>(TS 38.141-1)</w:t>
            </w:r>
          </w:p>
        </w:tc>
        <w:tc>
          <w:tcPr>
            <w:tcW w:w="698" w:type="pct"/>
          </w:tcPr>
          <w:p w14:paraId="541ED2B2" w14:textId="77777777" w:rsidR="00DE05C9" w:rsidRPr="00B93702" w:rsidRDefault="00DE05C9" w:rsidP="00DE05C9">
            <w:pPr>
              <w:pStyle w:val="TAL"/>
            </w:pPr>
            <w:r>
              <w:t>(TS 38.141-1)</w:t>
            </w:r>
          </w:p>
        </w:tc>
        <w:tc>
          <w:tcPr>
            <w:tcW w:w="698" w:type="pct"/>
          </w:tcPr>
          <w:p w14:paraId="3D85D00E" w14:textId="77777777" w:rsidR="00DE05C9" w:rsidRPr="00B93702" w:rsidRDefault="00DE05C9" w:rsidP="00DE05C9">
            <w:pPr>
              <w:pStyle w:val="TAL"/>
            </w:pPr>
            <w:r>
              <w:t>(TS 38.141-1)</w:t>
            </w:r>
          </w:p>
        </w:tc>
      </w:tr>
      <w:tr w:rsidR="00DE05C9" w:rsidRPr="00B93702" w14:paraId="42EA2B44" w14:textId="77777777" w:rsidTr="00DE05C9">
        <w:trPr>
          <w:gridAfter w:val="1"/>
          <w:wAfter w:w="9" w:type="pct"/>
          <w:jc w:val="center"/>
        </w:trPr>
        <w:tc>
          <w:tcPr>
            <w:tcW w:w="807" w:type="pct"/>
            <w:vAlign w:val="center"/>
          </w:tcPr>
          <w:p w14:paraId="7024D007" w14:textId="77777777" w:rsidR="00DE05C9" w:rsidRPr="00B93702" w:rsidRDefault="00DE05C9" w:rsidP="00DE05C9">
            <w:pPr>
              <w:pStyle w:val="TAL"/>
              <w:ind w:left="14"/>
              <w:rPr>
                <w:rFonts w:cs="Arial"/>
              </w:rPr>
            </w:pPr>
            <w:r>
              <w:rPr>
                <w:rFonts w:cs="Arial"/>
              </w:rPr>
              <w:t>UTRA FDD</w:t>
            </w:r>
          </w:p>
        </w:tc>
        <w:tc>
          <w:tcPr>
            <w:tcW w:w="678" w:type="pct"/>
          </w:tcPr>
          <w:p w14:paraId="4F4D7E2D" w14:textId="77777777" w:rsidR="00DE05C9" w:rsidRPr="00B93702" w:rsidRDefault="00DE05C9" w:rsidP="00DE05C9">
            <w:pPr>
              <w:pStyle w:val="TAL"/>
            </w:pPr>
            <w:r>
              <w:t>N/A</w:t>
            </w:r>
          </w:p>
        </w:tc>
        <w:tc>
          <w:tcPr>
            <w:tcW w:w="710" w:type="pct"/>
          </w:tcPr>
          <w:p w14:paraId="6AEE51E5" w14:textId="77777777" w:rsidR="00DE05C9" w:rsidRPr="00B93702" w:rsidRDefault="00DE05C9" w:rsidP="00DE05C9">
            <w:pPr>
              <w:pStyle w:val="TAL"/>
            </w:pPr>
            <w:r>
              <w:t>N/A</w:t>
            </w:r>
          </w:p>
        </w:tc>
        <w:tc>
          <w:tcPr>
            <w:tcW w:w="702" w:type="pct"/>
          </w:tcPr>
          <w:p w14:paraId="53C8BE51" w14:textId="77777777" w:rsidR="00DE05C9" w:rsidRPr="00B93702" w:rsidRDefault="00DE05C9" w:rsidP="00DE05C9">
            <w:pPr>
              <w:pStyle w:val="TAL"/>
            </w:pPr>
            <w:r>
              <w:t>N/A</w:t>
            </w:r>
          </w:p>
        </w:tc>
        <w:tc>
          <w:tcPr>
            <w:tcW w:w="698" w:type="pct"/>
          </w:tcPr>
          <w:p w14:paraId="573A1AA4" w14:textId="77777777" w:rsidR="00DE05C9" w:rsidRPr="00B93702" w:rsidRDefault="00DE05C9" w:rsidP="00DE05C9">
            <w:pPr>
              <w:pStyle w:val="TAL"/>
            </w:pPr>
            <w:r>
              <w:t>N/A</w:t>
            </w:r>
          </w:p>
        </w:tc>
        <w:tc>
          <w:tcPr>
            <w:tcW w:w="698" w:type="pct"/>
          </w:tcPr>
          <w:p w14:paraId="6B1CF106" w14:textId="77777777" w:rsidR="00DE05C9" w:rsidRDefault="00DE05C9" w:rsidP="00DE05C9">
            <w:pPr>
              <w:pStyle w:val="TAL"/>
            </w:pPr>
            <w:r>
              <w:t>N/A</w:t>
            </w:r>
          </w:p>
        </w:tc>
        <w:tc>
          <w:tcPr>
            <w:tcW w:w="698" w:type="pct"/>
          </w:tcPr>
          <w:p w14:paraId="50575F27" w14:textId="77777777" w:rsidR="00DE05C9" w:rsidRDefault="00DE05C9" w:rsidP="00DE05C9">
            <w:pPr>
              <w:pStyle w:val="TAL"/>
            </w:pPr>
            <w:r>
              <w:rPr>
                <w:rFonts w:cs="Arial"/>
              </w:rPr>
              <w:t>(TS 25.141)</w:t>
            </w:r>
          </w:p>
        </w:tc>
      </w:tr>
      <w:tr w:rsidR="00DE05C9" w:rsidRPr="00B93702" w14:paraId="6C9518F6" w14:textId="77777777" w:rsidTr="00DE05C9">
        <w:trPr>
          <w:gridAfter w:val="1"/>
          <w:wAfter w:w="9" w:type="pct"/>
          <w:jc w:val="center"/>
        </w:trPr>
        <w:tc>
          <w:tcPr>
            <w:tcW w:w="807" w:type="pct"/>
            <w:vAlign w:val="center"/>
          </w:tcPr>
          <w:p w14:paraId="2C8AB036" w14:textId="77777777" w:rsidR="00DE05C9" w:rsidRPr="00B93702" w:rsidRDefault="00DE05C9" w:rsidP="00DE05C9">
            <w:pPr>
              <w:pStyle w:val="TAL"/>
              <w:ind w:left="14"/>
              <w:rPr>
                <w:rFonts w:cs="Arial"/>
              </w:rPr>
            </w:pPr>
            <w:r>
              <w:rPr>
                <w:rFonts w:cs="Arial"/>
              </w:rPr>
              <w:t>GSM/EDGE</w:t>
            </w:r>
          </w:p>
        </w:tc>
        <w:tc>
          <w:tcPr>
            <w:tcW w:w="678" w:type="pct"/>
          </w:tcPr>
          <w:p w14:paraId="5F96DFA8" w14:textId="77777777" w:rsidR="00DE05C9" w:rsidRPr="00B93702" w:rsidRDefault="00DE05C9" w:rsidP="00DE05C9">
            <w:pPr>
              <w:pStyle w:val="TAL"/>
            </w:pPr>
            <w:r>
              <w:t>N/A</w:t>
            </w:r>
          </w:p>
        </w:tc>
        <w:tc>
          <w:tcPr>
            <w:tcW w:w="710" w:type="pct"/>
          </w:tcPr>
          <w:p w14:paraId="3A0F1A48" w14:textId="77777777" w:rsidR="00DE05C9" w:rsidRPr="00B93702" w:rsidRDefault="00DE05C9" w:rsidP="00DE05C9">
            <w:pPr>
              <w:pStyle w:val="TAL"/>
            </w:pPr>
            <w:r>
              <w:t>N/A</w:t>
            </w:r>
          </w:p>
        </w:tc>
        <w:tc>
          <w:tcPr>
            <w:tcW w:w="702" w:type="pct"/>
          </w:tcPr>
          <w:p w14:paraId="7070055C" w14:textId="77777777" w:rsidR="00DE05C9" w:rsidRPr="00B93702" w:rsidRDefault="00DE05C9" w:rsidP="00DE05C9">
            <w:pPr>
              <w:pStyle w:val="TAL"/>
            </w:pPr>
            <w:r>
              <w:t>N/A</w:t>
            </w:r>
          </w:p>
        </w:tc>
        <w:tc>
          <w:tcPr>
            <w:tcW w:w="698" w:type="pct"/>
          </w:tcPr>
          <w:p w14:paraId="148A8606" w14:textId="77777777" w:rsidR="00DE05C9" w:rsidRPr="00B93702" w:rsidRDefault="00DE05C9" w:rsidP="00DE05C9">
            <w:pPr>
              <w:pStyle w:val="TAL"/>
            </w:pPr>
            <w:r>
              <w:t>N/A</w:t>
            </w:r>
          </w:p>
        </w:tc>
        <w:tc>
          <w:tcPr>
            <w:tcW w:w="698" w:type="pct"/>
          </w:tcPr>
          <w:p w14:paraId="2144415D" w14:textId="77777777" w:rsidR="00DE05C9" w:rsidRDefault="00DE05C9" w:rsidP="00DE05C9">
            <w:pPr>
              <w:pStyle w:val="TAL"/>
            </w:pPr>
            <w:r>
              <w:t>TC5b</w:t>
            </w:r>
          </w:p>
        </w:tc>
        <w:tc>
          <w:tcPr>
            <w:tcW w:w="698" w:type="pct"/>
          </w:tcPr>
          <w:p w14:paraId="528C5491" w14:textId="77777777" w:rsidR="00DE05C9" w:rsidRDefault="00DE05C9" w:rsidP="00DE05C9">
            <w:pPr>
              <w:pStyle w:val="TAL"/>
            </w:pPr>
            <w:r>
              <w:t>N/A</w:t>
            </w:r>
          </w:p>
        </w:tc>
      </w:tr>
      <w:tr w:rsidR="00DE05C9" w:rsidRPr="00B93702" w14:paraId="188FF23B" w14:textId="77777777" w:rsidTr="00905FAB">
        <w:trPr>
          <w:gridAfter w:val="1"/>
          <w:wAfter w:w="9" w:type="pct"/>
          <w:jc w:val="center"/>
        </w:trPr>
        <w:tc>
          <w:tcPr>
            <w:tcW w:w="807" w:type="pct"/>
            <w:vAlign w:val="center"/>
          </w:tcPr>
          <w:p w14:paraId="2EEB90DA" w14:textId="77777777" w:rsidR="00DE05C9" w:rsidRPr="00B93702" w:rsidRDefault="00DE05C9" w:rsidP="00DE05C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678" w:type="pct"/>
          </w:tcPr>
          <w:p w14:paraId="1E20BBDC" w14:textId="77777777" w:rsidR="00DE05C9" w:rsidRPr="00B93702" w:rsidRDefault="00DE05C9" w:rsidP="00DE05C9">
            <w:pPr>
              <w:pStyle w:val="TAL"/>
              <w:rPr>
                <w:sz w:val="16"/>
                <w:szCs w:val="16"/>
              </w:rPr>
            </w:pPr>
          </w:p>
        </w:tc>
        <w:tc>
          <w:tcPr>
            <w:tcW w:w="710" w:type="pct"/>
          </w:tcPr>
          <w:p w14:paraId="68D3B765" w14:textId="77777777" w:rsidR="00DE05C9" w:rsidRPr="00B93702" w:rsidRDefault="00DE05C9" w:rsidP="00DE05C9">
            <w:pPr>
              <w:pStyle w:val="TAL"/>
              <w:rPr>
                <w:sz w:val="16"/>
                <w:szCs w:val="16"/>
              </w:rPr>
            </w:pPr>
          </w:p>
        </w:tc>
        <w:tc>
          <w:tcPr>
            <w:tcW w:w="702" w:type="pct"/>
          </w:tcPr>
          <w:p w14:paraId="1D2F7AAE" w14:textId="77777777" w:rsidR="00DE05C9" w:rsidRPr="00B93702" w:rsidRDefault="00DE05C9" w:rsidP="00DE05C9">
            <w:pPr>
              <w:pStyle w:val="TAL"/>
              <w:rPr>
                <w:sz w:val="16"/>
                <w:szCs w:val="16"/>
              </w:rPr>
            </w:pPr>
          </w:p>
        </w:tc>
        <w:tc>
          <w:tcPr>
            <w:tcW w:w="698" w:type="pct"/>
          </w:tcPr>
          <w:p w14:paraId="418228A6" w14:textId="77777777" w:rsidR="00DE05C9" w:rsidRPr="00B93702" w:rsidRDefault="00DE05C9" w:rsidP="00DE05C9">
            <w:pPr>
              <w:pStyle w:val="TAL"/>
              <w:rPr>
                <w:sz w:val="16"/>
                <w:szCs w:val="16"/>
              </w:rPr>
            </w:pPr>
          </w:p>
        </w:tc>
        <w:tc>
          <w:tcPr>
            <w:tcW w:w="698" w:type="pct"/>
          </w:tcPr>
          <w:p w14:paraId="395E2E10" w14:textId="77777777" w:rsidR="00DE05C9" w:rsidRPr="00B93702" w:rsidRDefault="00DE05C9" w:rsidP="00DE05C9">
            <w:pPr>
              <w:pStyle w:val="TAL"/>
              <w:rPr>
                <w:sz w:val="16"/>
                <w:szCs w:val="16"/>
              </w:rPr>
            </w:pPr>
          </w:p>
        </w:tc>
        <w:tc>
          <w:tcPr>
            <w:tcW w:w="698" w:type="pct"/>
          </w:tcPr>
          <w:p w14:paraId="6D19F9C5" w14:textId="77777777" w:rsidR="00DE05C9" w:rsidRPr="00B93702" w:rsidRDefault="00DE05C9" w:rsidP="00DE05C9">
            <w:pPr>
              <w:pStyle w:val="TAL"/>
              <w:rPr>
                <w:sz w:val="16"/>
                <w:szCs w:val="16"/>
              </w:rPr>
            </w:pPr>
          </w:p>
        </w:tc>
      </w:tr>
      <w:tr w:rsidR="00DE05C9" w:rsidRPr="00B93702" w14:paraId="575C0A4A" w14:textId="77777777" w:rsidTr="00905FAB">
        <w:trPr>
          <w:gridAfter w:val="1"/>
          <w:wAfter w:w="9" w:type="pct"/>
          <w:jc w:val="center"/>
        </w:trPr>
        <w:tc>
          <w:tcPr>
            <w:tcW w:w="807" w:type="pct"/>
            <w:vAlign w:val="center"/>
          </w:tcPr>
          <w:p w14:paraId="654C780E" w14:textId="77777777" w:rsidR="00DE05C9" w:rsidRPr="00B93702" w:rsidRDefault="00DE05C9" w:rsidP="00DE05C9">
            <w:pPr>
              <w:pStyle w:val="TAL"/>
              <w:ind w:left="14"/>
              <w:rPr>
                <w:rFonts w:cs="Arial"/>
              </w:rPr>
            </w:pPr>
            <w:r w:rsidRPr="00B93702">
              <w:rPr>
                <w:rFonts w:cs="Arial"/>
              </w:rPr>
              <w:t>E-UTRA</w:t>
            </w:r>
          </w:p>
        </w:tc>
        <w:tc>
          <w:tcPr>
            <w:tcW w:w="678" w:type="pct"/>
          </w:tcPr>
          <w:p w14:paraId="41A69AE3" w14:textId="77777777" w:rsidR="00DE05C9" w:rsidRPr="00B93702" w:rsidRDefault="00DE05C9" w:rsidP="00DE05C9">
            <w:pPr>
              <w:pStyle w:val="TAL"/>
            </w:pPr>
            <w:r w:rsidRPr="00B93702">
              <w:t>(TS 36.141)</w:t>
            </w:r>
          </w:p>
        </w:tc>
        <w:tc>
          <w:tcPr>
            <w:tcW w:w="710" w:type="pct"/>
          </w:tcPr>
          <w:p w14:paraId="2F90BC39" w14:textId="77777777" w:rsidR="00DE05C9" w:rsidRPr="00B93702" w:rsidRDefault="00DE05C9" w:rsidP="00DE05C9">
            <w:pPr>
              <w:pStyle w:val="TAL"/>
            </w:pPr>
            <w:r w:rsidRPr="00B93702">
              <w:t>(TS 36.141)</w:t>
            </w:r>
          </w:p>
        </w:tc>
        <w:tc>
          <w:tcPr>
            <w:tcW w:w="702" w:type="pct"/>
          </w:tcPr>
          <w:p w14:paraId="5E91B4AA" w14:textId="77777777" w:rsidR="00DE05C9" w:rsidRPr="00B93702" w:rsidRDefault="00DE05C9" w:rsidP="00DE05C9">
            <w:pPr>
              <w:pStyle w:val="TAL"/>
            </w:pPr>
            <w:r w:rsidRPr="00B93702">
              <w:t>(TS 36.141)</w:t>
            </w:r>
          </w:p>
        </w:tc>
        <w:tc>
          <w:tcPr>
            <w:tcW w:w="698" w:type="pct"/>
          </w:tcPr>
          <w:p w14:paraId="16CCD56C" w14:textId="77777777" w:rsidR="00DE05C9" w:rsidRPr="00B93702" w:rsidRDefault="00DE05C9" w:rsidP="00DE05C9">
            <w:pPr>
              <w:pStyle w:val="TAL"/>
            </w:pPr>
            <w:r w:rsidRPr="00B93702">
              <w:t>(TS 36.141)</w:t>
            </w:r>
          </w:p>
        </w:tc>
        <w:tc>
          <w:tcPr>
            <w:tcW w:w="698" w:type="pct"/>
          </w:tcPr>
          <w:p w14:paraId="4B2446C8" w14:textId="77777777" w:rsidR="00DE05C9" w:rsidRPr="00B93702" w:rsidRDefault="00DE05C9" w:rsidP="00DE05C9">
            <w:pPr>
              <w:pStyle w:val="TAL"/>
            </w:pPr>
            <w:r>
              <w:t>(TS 36.141)</w:t>
            </w:r>
          </w:p>
        </w:tc>
        <w:tc>
          <w:tcPr>
            <w:tcW w:w="698" w:type="pct"/>
          </w:tcPr>
          <w:p w14:paraId="49BC497D" w14:textId="77777777" w:rsidR="00DE05C9" w:rsidRPr="00B93702" w:rsidRDefault="00DE05C9" w:rsidP="00DE05C9">
            <w:pPr>
              <w:pStyle w:val="TAL"/>
            </w:pPr>
            <w:r>
              <w:t>(TS 36.141)</w:t>
            </w:r>
          </w:p>
        </w:tc>
      </w:tr>
      <w:tr w:rsidR="00DE05C9" w:rsidRPr="00B93702" w14:paraId="76A530BA" w14:textId="77777777" w:rsidTr="00905FAB">
        <w:trPr>
          <w:gridAfter w:val="1"/>
          <w:wAfter w:w="9" w:type="pct"/>
          <w:jc w:val="center"/>
        </w:trPr>
        <w:tc>
          <w:tcPr>
            <w:tcW w:w="807" w:type="pct"/>
            <w:vAlign w:val="center"/>
          </w:tcPr>
          <w:p w14:paraId="01039679" w14:textId="77777777" w:rsidR="00DE05C9" w:rsidRPr="00B93702" w:rsidRDefault="00DE05C9" w:rsidP="00DE05C9">
            <w:pPr>
              <w:pStyle w:val="TAL"/>
              <w:ind w:left="14"/>
              <w:rPr>
                <w:rFonts w:cs="Arial"/>
              </w:rPr>
            </w:pPr>
            <w:r w:rsidRPr="00B93702">
              <w:rPr>
                <w:rFonts w:cs="Arial"/>
              </w:rPr>
              <w:t>NB-IoT</w:t>
            </w:r>
          </w:p>
        </w:tc>
        <w:tc>
          <w:tcPr>
            <w:tcW w:w="678" w:type="pct"/>
          </w:tcPr>
          <w:p w14:paraId="01B04E6B" w14:textId="77777777" w:rsidR="00DE05C9" w:rsidRPr="00B93702" w:rsidRDefault="00DE05C9" w:rsidP="00DE05C9">
            <w:pPr>
              <w:pStyle w:val="TAL"/>
            </w:pPr>
            <w:r w:rsidRPr="00B93702">
              <w:t>(TS 36.141)</w:t>
            </w:r>
          </w:p>
        </w:tc>
        <w:tc>
          <w:tcPr>
            <w:tcW w:w="710" w:type="pct"/>
          </w:tcPr>
          <w:p w14:paraId="63BD03A9" w14:textId="77777777" w:rsidR="00DE05C9" w:rsidRPr="00B93702" w:rsidRDefault="00DE05C9" w:rsidP="00DE05C9">
            <w:pPr>
              <w:pStyle w:val="TAL"/>
            </w:pPr>
            <w:r w:rsidRPr="00B93702">
              <w:t>(TS 36.141)</w:t>
            </w:r>
          </w:p>
        </w:tc>
        <w:tc>
          <w:tcPr>
            <w:tcW w:w="702" w:type="pct"/>
          </w:tcPr>
          <w:p w14:paraId="654256D9" w14:textId="77777777" w:rsidR="00DE05C9" w:rsidRPr="00B93702" w:rsidRDefault="00DE05C9" w:rsidP="00DE05C9">
            <w:pPr>
              <w:pStyle w:val="TAL"/>
            </w:pPr>
            <w:r w:rsidRPr="00B93702">
              <w:t>(TS 36.141)</w:t>
            </w:r>
          </w:p>
        </w:tc>
        <w:tc>
          <w:tcPr>
            <w:tcW w:w="698" w:type="pct"/>
          </w:tcPr>
          <w:p w14:paraId="3D0ABC5E" w14:textId="77777777" w:rsidR="00DE05C9" w:rsidRPr="00B93702" w:rsidRDefault="00DE05C9" w:rsidP="00DE05C9">
            <w:pPr>
              <w:pStyle w:val="TAL"/>
            </w:pPr>
            <w:r w:rsidRPr="00B93702">
              <w:t>(TS 36.141)</w:t>
            </w:r>
          </w:p>
        </w:tc>
        <w:tc>
          <w:tcPr>
            <w:tcW w:w="698" w:type="pct"/>
          </w:tcPr>
          <w:p w14:paraId="5FE92D73" w14:textId="77777777" w:rsidR="00DE05C9" w:rsidRPr="00B93702" w:rsidRDefault="00DE05C9" w:rsidP="00DE05C9">
            <w:pPr>
              <w:pStyle w:val="TAL"/>
            </w:pPr>
            <w:r>
              <w:t>(TS 36.141)</w:t>
            </w:r>
          </w:p>
        </w:tc>
        <w:tc>
          <w:tcPr>
            <w:tcW w:w="698" w:type="pct"/>
          </w:tcPr>
          <w:p w14:paraId="0F8183AD" w14:textId="77777777" w:rsidR="00DE05C9" w:rsidRPr="00B93702" w:rsidRDefault="00DE05C9" w:rsidP="00DE05C9">
            <w:pPr>
              <w:pStyle w:val="TAL"/>
            </w:pPr>
            <w:r>
              <w:t>(TS 36.141)</w:t>
            </w:r>
          </w:p>
        </w:tc>
      </w:tr>
      <w:tr w:rsidR="00DE05C9" w:rsidRPr="00B93702" w14:paraId="5EF7C876" w14:textId="77777777" w:rsidTr="00905FAB">
        <w:trPr>
          <w:gridAfter w:val="1"/>
          <w:wAfter w:w="9" w:type="pct"/>
          <w:jc w:val="center"/>
        </w:trPr>
        <w:tc>
          <w:tcPr>
            <w:tcW w:w="807" w:type="pct"/>
            <w:vAlign w:val="center"/>
          </w:tcPr>
          <w:p w14:paraId="3A4B4835" w14:textId="77777777" w:rsidR="00DE05C9" w:rsidRPr="00B93702" w:rsidRDefault="00DE05C9" w:rsidP="00DE05C9">
            <w:pPr>
              <w:pStyle w:val="TAL"/>
              <w:ind w:left="14"/>
              <w:rPr>
                <w:rFonts w:cs="Arial"/>
              </w:rPr>
            </w:pPr>
            <w:r w:rsidRPr="00B93702">
              <w:rPr>
                <w:rFonts w:cs="Arial"/>
              </w:rPr>
              <w:t>NR</w:t>
            </w:r>
          </w:p>
        </w:tc>
        <w:tc>
          <w:tcPr>
            <w:tcW w:w="678" w:type="pct"/>
          </w:tcPr>
          <w:p w14:paraId="751DDDCF" w14:textId="77777777" w:rsidR="00DE05C9" w:rsidRPr="00B93702" w:rsidRDefault="00DE05C9" w:rsidP="00DE05C9">
            <w:pPr>
              <w:pStyle w:val="TAL"/>
            </w:pPr>
            <w:r w:rsidRPr="00B93702">
              <w:t>(TS 38.141-1)</w:t>
            </w:r>
          </w:p>
        </w:tc>
        <w:tc>
          <w:tcPr>
            <w:tcW w:w="710" w:type="pct"/>
          </w:tcPr>
          <w:p w14:paraId="15D3561F" w14:textId="77777777" w:rsidR="00DE05C9" w:rsidRPr="00B93702" w:rsidRDefault="00DE05C9" w:rsidP="00DE05C9">
            <w:pPr>
              <w:pStyle w:val="TAL"/>
            </w:pPr>
            <w:r w:rsidRPr="00B93702">
              <w:t>(TS 38.141-1)</w:t>
            </w:r>
          </w:p>
        </w:tc>
        <w:tc>
          <w:tcPr>
            <w:tcW w:w="702" w:type="pct"/>
          </w:tcPr>
          <w:p w14:paraId="679BA9EB" w14:textId="77777777" w:rsidR="00DE05C9" w:rsidRPr="00B93702" w:rsidRDefault="00DE05C9" w:rsidP="00DE05C9">
            <w:pPr>
              <w:pStyle w:val="TAL"/>
            </w:pPr>
            <w:r w:rsidRPr="00B93702">
              <w:t>(TS 38.141-1)</w:t>
            </w:r>
          </w:p>
        </w:tc>
        <w:tc>
          <w:tcPr>
            <w:tcW w:w="698" w:type="pct"/>
          </w:tcPr>
          <w:p w14:paraId="59D28139" w14:textId="77777777" w:rsidR="00DE05C9" w:rsidRPr="00B93702" w:rsidRDefault="00DE05C9" w:rsidP="00DE05C9">
            <w:pPr>
              <w:pStyle w:val="TAL"/>
            </w:pPr>
            <w:r w:rsidRPr="00B93702">
              <w:t>(TS 38.141-1)</w:t>
            </w:r>
          </w:p>
        </w:tc>
        <w:tc>
          <w:tcPr>
            <w:tcW w:w="698" w:type="pct"/>
          </w:tcPr>
          <w:p w14:paraId="7BB45446" w14:textId="77777777" w:rsidR="00DE05C9" w:rsidRPr="00B93702" w:rsidRDefault="00DE05C9" w:rsidP="00DE05C9">
            <w:pPr>
              <w:pStyle w:val="TAL"/>
            </w:pPr>
            <w:r>
              <w:t>(TS 38.141-1)</w:t>
            </w:r>
          </w:p>
        </w:tc>
        <w:tc>
          <w:tcPr>
            <w:tcW w:w="698" w:type="pct"/>
          </w:tcPr>
          <w:p w14:paraId="50120933" w14:textId="77777777" w:rsidR="00DE05C9" w:rsidRPr="00B93702" w:rsidRDefault="00DE05C9" w:rsidP="00DE05C9">
            <w:pPr>
              <w:pStyle w:val="TAL"/>
            </w:pPr>
            <w:r>
              <w:t>(TS 38.141-1)</w:t>
            </w:r>
          </w:p>
        </w:tc>
      </w:tr>
      <w:tr w:rsidR="00DE05C9" w:rsidRPr="00B93702" w14:paraId="7B0EFCCA" w14:textId="77777777" w:rsidTr="00DE05C9">
        <w:trPr>
          <w:gridAfter w:val="1"/>
          <w:wAfter w:w="9" w:type="pct"/>
          <w:jc w:val="center"/>
        </w:trPr>
        <w:tc>
          <w:tcPr>
            <w:tcW w:w="807" w:type="pct"/>
            <w:vAlign w:val="center"/>
          </w:tcPr>
          <w:p w14:paraId="62D23606" w14:textId="77777777" w:rsidR="00DE05C9" w:rsidRPr="00B93702" w:rsidRDefault="00DE05C9" w:rsidP="00DE05C9">
            <w:pPr>
              <w:pStyle w:val="TAL"/>
              <w:ind w:left="14"/>
              <w:rPr>
                <w:rFonts w:cs="Arial"/>
              </w:rPr>
            </w:pPr>
            <w:r>
              <w:rPr>
                <w:rFonts w:cs="Arial"/>
              </w:rPr>
              <w:t>UTRA FDD</w:t>
            </w:r>
          </w:p>
        </w:tc>
        <w:tc>
          <w:tcPr>
            <w:tcW w:w="678" w:type="pct"/>
          </w:tcPr>
          <w:p w14:paraId="356F783F" w14:textId="77777777" w:rsidR="00DE05C9" w:rsidRPr="00B93702" w:rsidRDefault="00DE05C9" w:rsidP="00DE05C9">
            <w:pPr>
              <w:pStyle w:val="TAL"/>
            </w:pPr>
            <w:r>
              <w:t>N/A</w:t>
            </w:r>
          </w:p>
        </w:tc>
        <w:tc>
          <w:tcPr>
            <w:tcW w:w="710" w:type="pct"/>
          </w:tcPr>
          <w:p w14:paraId="1064CA3A" w14:textId="77777777" w:rsidR="00DE05C9" w:rsidRPr="00B93702" w:rsidRDefault="00DE05C9" w:rsidP="00DE05C9">
            <w:pPr>
              <w:pStyle w:val="TAL"/>
            </w:pPr>
            <w:r>
              <w:t>N/A</w:t>
            </w:r>
          </w:p>
        </w:tc>
        <w:tc>
          <w:tcPr>
            <w:tcW w:w="702" w:type="pct"/>
          </w:tcPr>
          <w:p w14:paraId="05AED589" w14:textId="77777777" w:rsidR="00DE05C9" w:rsidRPr="00B93702" w:rsidRDefault="00DE05C9" w:rsidP="00DE05C9">
            <w:pPr>
              <w:pStyle w:val="TAL"/>
            </w:pPr>
            <w:r>
              <w:t>N/A</w:t>
            </w:r>
          </w:p>
        </w:tc>
        <w:tc>
          <w:tcPr>
            <w:tcW w:w="698" w:type="pct"/>
          </w:tcPr>
          <w:p w14:paraId="1F42A0AB" w14:textId="77777777" w:rsidR="00DE05C9" w:rsidRPr="00B93702" w:rsidRDefault="00DE05C9" w:rsidP="00DE05C9">
            <w:pPr>
              <w:pStyle w:val="TAL"/>
            </w:pPr>
            <w:r>
              <w:t>N/A</w:t>
            </w:r>
          </w:p>
        </w:tc>
        <w:tc>
          <w:tcPr>
            <w:tcW w:w="698" w:type="pct"/>
          </w:tcPr>
          <w:p w14:paraId="5A1A86ED" w14:textId="77777777" w:rsidR="00DE05C9" w:rsidRDefault="00DE05C9" w:rsidP="00DE05C9">
            <w:pPr>
              <w:pStyle w:val="TAL"/>
            </w:pPr>
            <w:r>
              <w:t>N/A</w:t>
            </w:r>
          </w:p>
        </w:tc>
        <w:tc>
          <w:tcPr>
            <w:tcW w:w="698" w:type="pct"/>
          </w:tcPr>
          <w:p w14:paraId="46B724E3" w14:textId="77777777" w:rsidR="00DE05C9" w:rsidRDefault="00DE05C9" w:rsidP="00DE05C9">
            <w:pPr>
              <w:pStyle w:val="TAL"/>
            </w:pPr>
            <w:r>
              <w:rPr>
                <w:rFonts w:cs="Arial"/>
              </w:rPr>
              <w:t>(TS 25.141)</w:t>
            </w:r>
          </w:p>
        </w:tc>
      </w:tr>
      <w:tr w:rsidR="00DE05C9" w:rsidRPr="00B93702" w14:paraId="66F8237B" w14:textId="77777777" w:rsidTr="00DE05C9">
        <w:trPr>
          <w:gridAfter w:val="1"/>
          <w:wAfter w:w="9" w:type="pct"/>
          <w:jc w:val="center"/>
        </w:trPr>
        <w:tc>
          <w:tcPr>
            <w:tcW w:w="807" w:type="pct"/>
            <w:vAlign w:val="center"/>
          </w:tcPr>
          <w:p w14:paraId="0904D9E8" w14:textId="77777777" w:rsidR="00DE05C9" w:rsidRPr="00B93702" w:rsidRDefault="00DE05C9" w:rsidP="00DE05C9">
            <w:pPr>
              <w:pStyle w:val="TAL"/>
              <w:ind w:left="14"/>
              <w:rPr>
                <w:rFonts w:cs="Arial"/>
              </w:rPr>
            </w:pPr>
            <w:r>
              <w:rPr>
                <w:rFonts w:cs="Arial"/>
              </w:rPr>
              <w:t>GSM/EDGE</w:t>
            </w:r>
          </w:p>
        </w:tc>
        <w:tc>
          <w:tcPr>
            <w:tcW w:w="678" w:type="pct"/>
          </w:tcPr>
          <w:p w14:paraId="1A284AF6" w14:textId="77777777" w:rsidR="00DE05C9" w:rsidRPr="00B93702" w:rsidRDefault="00DE05C9" w:rsidP="00DE05C9">
            <w:pPr>
              <w:pStyle w:val="TAL"/>
            </w:pPr>
            <w:r>
              <w:t>N/A</w:t>
            </w:r>
          </w:p>
        </w:tc>
        <w:tc>
          <w:tcPr>
            <w:tcW w:w="710" w:type="pct"/>
          </w:tcPr>
          <w:p w14:paraId="16D08341" w14:textId="77777777" w:rsidR="00DE05C9" w:rsidRPr="00B93702" w:rsidRDefault="00DE05C9" w:rsidP="00DE05C9">
            <w:pPr>
              <w:pStyle w:val="TAL"/>
            </w:pPr>
            <w:r>
              <w:t>N/A</w:t>
            </w:r>
          </w:p>
        </w:tc>
        <w:tc>
          <w:tcPr>
            <w:tcW w:w="702" w:type="pct"/>
          </w:tcPr>
          <w:p w14:paraId="58481DD1" w14:textId="77777777" w:rsidR="00DE05C9" w:rsidRPr="00B93702" w:rsidRDefault="00DE05C9" w:rsidP="00DE05C9">
            <w:pPr>
              <w:pStyle w:val="TAL"/>
            </w:pPr>
            <w:r>
              <w:t>N/A</w:t>
            </w:r>
          </w:p>
        </w:tc>
        <w:tc>
          <w:tcPr>
            <w:tcW w:w="698" w:type="pct"/>
          </w:tcPr>
          <w:p w14:paraId="61ACC685" w14:textId="77777777" w:rsidR="00DE05C9" w:rsidRPr="00B93702" w:rsidRDefault="00DE05C9" w:rsidP="00DE05C9">
            <w:pPr>
              <w:pStyle w:val="TAL"/>
            </w:pPr>
            <w:r>
              <w:t>N/A</w:t>
            </w:r>
          </w:p>
        </w:tc>
        <w:tc>
          <w:tcPr>
            <w:tcW w:w="698" w:type="pct"/>
          </w:tcPr>
          <w:p w14:paraId="3C48D63A" w14:textId="77777777" w:rsidR="00DE05C9" w:rsidRDefault="00DE05C9" w:rsidP="00DE05C9">
            <w:pPr>
              <w:pStyle w:val="TAL"/>
            </w:pPr>
            <w:r>
              <w:t>TC5b</w:t>
            </w:r>
          </w:p>
        </w:tc>
        <w:tc>
          <w:tcPr>
            <w:tcW w:w="698" w:type="pct"/>
          </w:tcPr>
          <w:p w14:paraId="514F36DA" w14:textId="77777777" w:rsidR="00DE05C9" w:rsidRDefault="00DE05C9" w:rsidP="00DE05C9">
            <w:pPr>
              <w:pStyle w:val="TAL"/>
            </w:pPr>
            <w:r>
              <w:t>N/A</w:t>
            </w:r>
          </w:p>
        </w:tc>
      </w:tr>
      <w:tr w:rsidR="00DE05C9" w:rsidRPr="00B93702" w14:paraId="64F6C7DF" w14:textId="77777777" w:rsidTr="00905FAB">
        <w:trPr>
          <w:gridAfter w:val="1"/>
          <w:wAfter w:w="9" w:type="pct"/>
          <w:trHeight w:val="563"/>
          <w:jc w:val="center"/>
        </w:trPr>
        <w:tc>
          <w:tcPr>
            <w:tcW w:w="807" w:type="pct"/>
          </w:tcPr>
          <w:p w14:paraId="5876212A" w14:textId="77777777" w:rsidR="00DE05C9" w:rsidRPr="00B93702" w:rsidRDefault="00DE05C9" w:rsidP="00DE05C9">
            <w:pPr>
              <w:pStyle w:val="TAL"/>
              <w:rPr>
                <w:rFonts w:cs="Arial"/>
                <w:b/>
              </w:rPr>
            </w:pPr>
            <w:r w:rsidRPr="00B93702">
              <w:rPr>
                <w:rFonts w:cs="Arial"/>
                <w:b/>
              </w:rPr>
              <w:lastRenderedPageBreak/>
              <w:t>7.4 In- band selectivity and blocking</w:t>
            </w:r>
          </w:p>
        </w:tc>
        <w:tc>
          <w:tcPr>
            <w:tcW w:w="678" w:type="pct"/>
          </w:tcPr>
          <w:p w14:paraId="46E32F49" w14:textId="77777777" w:rsidR="00DE05C9" w:rsidRPr="00B93702" w:rsidRDefault="00DE05C9" w:rsidP="00DE05C9">
            <w:pPr>
              <w:pStyle w:val="TAL"/>
            </w:pPr>
            <w:r w:rsidRPr="00B93702">
              <w:t xml:space="preserve"> -</w:t>
            </w:r>
          </w:p>
        </w:tc>
        <w:tc>
          <w:tcPr>
            <w:tcW w:w="710" w:type="pct"/>
          </w:tcPr>
          <w:p w14:paraId="1499D3FF" w14:textId="77777777" w:rsidR="00DE05C9" w:rsidRPr="00B93702" w:rsidRDefault="00DE05C9" w:rsidP="00DE05C9">
            <w:pPr>
              <w:pStyle w:val="TAL"/>
            </w:pPr>
            <w:r w:rsidRPr="00B93702">
              <w:t xml:space="preserve"> -</w:t>
            </w:r>
          </w:p>
        </w:tc>
        <w:tc>
          <w:tcPr>
            <w:tcW w:w="702" w:type="pct"/>
          </w:tcPr>
          <w:p w14:paraId="6C669442" w14:textId="77777777" w:rsidR="00DE05C9" w:rsidRPr="00B93702" w:rsidRDefault="00DE05C9" w:rsidP="00DE05C9">
            <w:pPr>
              <w:pStyle w:val="TAL"/>
            </w:pPr>
            <w:r w:rsidRPr="00B93702">
              <w:t>-</w:t>
            </w:r>
          </w:p>
        </w:tc>
        <w:tc>
          <w:tcPr>
            <w:tcW w:w="698" w:type="pct"/>
          </w:tcPr>
          <w:p w14:paraId="365291C7" w14:textId="77777777" w:rsidR="00DE05C9" w:rsidRPr="00B93702" w:rsidRDefault="00DE05C9" w:rsidP="00DE05C9">
            <w:pPr>
              <w:pStyle w:val="TAL"/>
            </w:pPr>
            <w:r w:rsidRPr="00B93702">
              <w:t>-</w:t>
            </w:r>
          </w:p>
        </w:tc>
        <w:tc>
          <w:tcPr>
            <w:tcW w:w="698" w:type="pct"/>
          </w:tcPr>
          <w:p w14:paraId="18AF450E" w14:textId="77777777" w:rsidR="00DE05C9" w:rsidRPr="00B93702" w:rsidRDefault="00DE05C9" w:rsidP="00DE05C9">
            <w:pPr>
              <w:pStyle w:val="TAL"/>
            </w:pPr>
          </w:p>
        </w:tc>
        <w:tc>
          <w:tcPr>
            <w:tcW w:w="698" w:type="pct"/>
          </w:tcPr>
          <w:p w14:paraId="16F8E1B0" w14:textId="77777777" w:rsidR="00DE05C9" w:rsidRPr="00B93702" w:rsidRDefault="00DE05C9" w:rsidP="00DE05C9">
            <w:pPr>
              <w:pStyle w:val="TAL"/>
            </w:pPr>
          </w:p>
        </w:tc>
      </w:tr>
      <w:tr w:rsidR="00DE05C9" w:rsidRPr="00B93702" w14:paraId="16B858D1" w14:textId="77777777" w:rsidTr="00905FAB">
        <w:trPr>
          <w:gridAfter w:val="1"/>
          <w:wAfter w:w="9" w:type="pct"/>
          <w:jc w:val="center"/>
        </w:trPr>
        <w:tc>
          <w:tcPr>
            <w:tcW w:w="807" w:type="pct"/>
            <w:vAlign w:val="center"/>
          </w:tcPr>
          <w:p w14:paraId="6A5E92EC" w14:textId="77777777" w:rsidR="00DE05C9" w:rsidRPr="00B93702" w:rsidRDefault="00DE05C9" w:rsidP="00DE05C9">
            <w:pPr>
              <w:pStyle w:val="TAL"/>
              <w:ind w:left="14"/>
              <w:rPr>
                <w:rFonts w:cs="Arial"/>
              </w:rPr>
            </w:pPr>
            <w:r w:rsidRPr="00B93702">
              <w:rPr>
                <w:rFonts w:cs="Arial"/>
              </w:rPr>
              <w:t>General blocking requirement</w:t>
            </w:r>
          </w:p>
        </w:tc>
        <w:tc>
          <w:tcPr>
            <w:tcW w:w="678" w:type="pct"/>
          </w:tcPr>
          <w:p w14:paraId="49374A91" w14:textId="77777777" w:rsidR="00DE05C9" w:rsidRPr="00B93702" w:rsidRDefault="00DE05C9" w:rsidP="00DE05C9">
            <w:pPr>
              <w:pStyle w:val="TAL"/>
            </w:pPr>
            <w:r w:rsidRPr="00B93702">
              <w:t>C, NI, NG: TC21</w:t>
            </w:r>
          </w:p>
          <w:p w14:paraId="6934668E" w14:textId="77777777" w:rsidR="00DE05C9" w:rsidRPr="00B93702" w:rsidRDefault="00DE05C9" w:rsidP="00DE05C9">
            <w:pPr>
              <w:pStyle w:val="TAL"/>
              <w:rPr>
                <w:lang w:val="en-US"/>
              </w:rPr>
            </w:pPr>
          </w:p>
          <w:p w14:paraId="1A4F332D" w14:textId="77777777" w:rsidR="00DE05C9" w:rsidRPr="00B93702" w:rsidRDefault="00DE05C9" w:rsidP="00DE05C9">
            <w:pPr>
              <w:pStyle w:val="TAL"/>
              <w:rPr>
                <w:lang w:val="en-US"/>
              </w:rPr>
            </w:pPr>
            <w:r w:rsidRPr="00B93702">
              <w:rPr>
                <w:lang w:val="en-US"/>
              </w:rPr>
              <w:t>CNC, NCNI, NCNG: NTC21</w:t>
            </w:r>
          </w:p>
          <w:p w14:paraId="6B6AF3CD" w14:textId="77777777" w:rsidR="00DE05C9" w:rsidRPr="00B93702" w:rsidRDefault="00DE05C9" w:rsidP="00DE05C9">
            <w:pPr>
              <w:pStyle w:val="TAL"/>
              <w:rPr>
                <w:lang w:val="en-US"/>
              </w:rPr>
            </w:pPr>
          </w:p>
          <w:p w14:paraId="0117F0FE" w14:textId="77777777" w:rsidR="00DE05C9" w:rsidRPr="00B93702" w:rsidRDefault="00DE05C9" w:rsidP="00DE05C9">
            <w:pPr>
              <w:pStyle w:val="TAL"/>
              <w:rPr>
                <w:lang w:val="en-US"/>
              </w:rPr>
            </w:pPr>
            <w:r w:rsidRPr="00B93702">
              <w:rPr>
                <w:lang w:val="en-US"/>
              </w:rPr>
              <w:t>C/NC, C/NCNI, C/NCNG: NTC21, TC21</w:t>
            </w:r>
          </w:p>
          <w:p w14:paraId="0E84FAF2" w14:textId="77777777" w:rsidR="00DE05C9" w:rsidRPr="00B93702" w:rsidRDefault="00DE05C9" w:rsidP="00DE05C9">
            <w:pPr>
              <w:pStyle w:val="TAL"/>
              <w:rPr>
                <w:lang w:val="en-US"/>
              </w:rPr>
            </w:pPr>
          </w:p>
        </w:tc>
        <w:tc>
          <w:tcPr>
            <w:tcW w:w="710" w:type="pct"/>
          </w:tcPr>
          <w:p w14:paraId="1E9BD203" w14:textId="77777777" w:rsidR="00DE05C9" w:rsidRPr="00B93702" w:rsidRDefault="00DE05C9" w:rsidP="00DE05C9">
            <w:pPr>
              <w:pStyle w:val="TAL"/>
            </w:pPr>
            <w:r w:rsidRPr="00B93702">
              <w:t>C, NI, NG: TC21</w:t>
            </w:r>
          </w:p>
          <w:p w14:paraId="5AD46FA1" w14:textId="77777777" w:rsidR="00DE05C9" w:rsidRPr="00B93702" w:rsidRDefault="00DE05C9" w:rsidP="00DE05C9">
            <w:pPr>
              <w:pStyle w:val="TAL"/>
              <w:rPr>
                <w:lang w:val="en-US"/>
              </w:rPr>
            </w:pPr>
          </w:p>
          <w:p w14:paraId="22CB4DF7" w14:textId="77777777" w:rsidR="00DE05C9" w:rsidRPr="00B93702" w:rsidRDefault="00DE05C9" w:rsidP="00DE05C9">
            <w:pPr>
              <w:pStyle w:val="TAL"/>
              <w:rPr>
                <w:lang w:val="en-US"/>
              </w:rPr>
            </w:pPr>
            <w:r w:rsidRPr="00B93702">
              <w:rPr>
                <w:lang w:val="en-US"/>
              </w:rPr>
              <w:t>CNC, NCNI, NCNG: NTC21</w:t>
            </w:r>
          </w:p>
          <w:p w14:paraId="6C7AD00C" w14:textId="77777777" w:rsidR="00DE05C9" w:rsidRPr="00B93702" w:rsidRDefault="00DE05C9" w:rsidP="00DE05C9">
            <w:pPr>
              <w:pStyle w:val="TAL"/>
              <w:rPr>
                <w:lang w:val="en-US"/>
              </w:rPr>
            </w:pPr>
          </w:p>
          <w:p w14:paraId="3E8C5BF6" w14:textId="77777777" w:rsidR="00DE05C9" w:rsidRPr="00B93702" w:rsidRDefault="00DE05C9" w:rsidP="00DE05C9">
            <w:pPr>
              <w:pStyle w:val="TAL"/>
              <w:rPr>
                <w:lang w:val="en-US"/>
              </w:rPr>
            </w:pPr>
            <w:r w:rsidRPr="00B93702">
              <w:rPr>
                <w:lang w:val="en-US"/>
              </w:rPr>
              <w:t>C/NC, C/NCNI, C/NCNG: NTC21, TC21</w:t>
            </w:r>
          </w:p>
          <w:p w14:paraId="29B0D318" w14:textId="77777777" w:rsidR="00DE05C9" w:rsidRPr="00B93702" w:rsidRDefault="00DE05C9" w:rsidP="00DE05C9">
            <w:pPr>
              <w:pStyle w:val="TAL"/>
              <w:rPr>
                <w:lang w:val="en-US"/>
              </w:rPr>
            </w:pPr>
          </w:p>
        </w:tc>
        <w:tc>
          <w:tcPr>
            <w:tcW w:w="702" w:type="pct"/>
          </w:tcPr>
          <w:p w14:paraId="7F9F1AAE" w14:textId="77777777" w:rsidR="00DE05C9" w:rsidRPr="00B93702" w:rsidRDefault="00DE05C9" w:rsidP="00DE05C9">
            <w:pPr>
              <w:pStyle w:val="TAL"/>
              <w:rPr>
                <w:lang w:val="sv-SE"/>
              </w:rPr>
            </w:pPr>
            <w:r w:rsidRPr="00B93702">
              <w:rPr>
                <w:lang w:val="sv-SE"/>
              </w:rPr>
              <w:t>C: TC22</w:t>
            </w:r>
          </w:p>
          <w:p w14:paraId="15CF72AF" w14:textId="77777777" w:rsidR="00DE05C9" w:rsidRPr="00B93702" w:rsidRDefault="00DE05C9" w:rsidP="00DE05C9">
            <w:pPr>
              <w:pStyle w:val="TAL"/>
              <w:rPr>
                <w:lang w:val="sv-SE"/>
              </w:rPr>
            </w:pPr>
            <w:r w:rsidRPr="00B93702">
              <w:rPr>
                <w:lang w:val="sv-SE"/>
              </w:rPr>
              <w:t>NI: TC22</w:t>
            </w:r>
          </w:p>
          <w:p w14:paraId="526F6596" w14:textId="77777777" w:rsidR="00DE05C9" w:rsidRPr="00B93702" w:rsidRDefault="00DE05C9" w:rsidP="00DE05C9">
            <w:pPr>
              <w:pStyle w:val="TAL"/>
              <w:rPr>
                <w:lang w:val="sv-SE"/>
              </w:rPr>
            </w:pPr>
            <w:r w:rsidRPr="00B93702">
              <w:rPr>
                <w:lang w:val="sv-SE"/>
              </w:rPr>
              <w:t>NG: TC22</w:t>
            </w:r>
          </w:p>
        </w:tc>
        <w:tc>
          <w:tcPr>
            <w:tcW w:w="698" w:type="pct"/>
          </w:tcPr>
          <w:p w14:paraId="1699064F" w14:textId="77777777" w:rsidR="00DE05C9" w:rsidRPr="00B93702" w:rsidRDefault="00DE05C9" w:rsidP="00DE05C9">
            <w:pPr>
              <w:pStyle w:val="TAL"/>
              <w:rPr>
                <w:lang w:val="sv-SE"/>
              </w:rPr>
            </w:pPr>
            <w:r w:rsidRPr="00B93702">
              <w:rPr>
                <w:lang w:val="sv-SE"/>
              </w:rPr>
              <w:t>C: TC22</w:t>
            </w:r>
          </w:p>
          <w:p w14:paraId="0793BDE0" w14:textId="77777777" w:rsidR="00DE05C9" w:rsidRPr="00B93702" w:rsidRDefault="00DE05C9" w:rsidP="00DE05C9">
            <w:pPr>
              <w:pStyle w:val="TAL"/>
              <w:rPr>
                <w:lang w:val="sv-SE"/>
              </w:rPr>
            </w:pPr>
            <w:r w:rsidRPr="00B93702">
              <w:rPr>
                <w:lang w:val="sv-SE"/>
              </w:rPr>
              <w:t>NI: TC22</w:t>
            </w:r>
          </w:p>
          <w:p w14:paraId="49E7DE31" w14:textId="77777777" w:rsidR="00DE05C9" w:rsidRPr="00B93702" w:rsidRDefault="00DE05C9" w:rsidP="00DE05C9">
            <w:pPr>
              <w:pStyle w:val="TAL"/>
              <w:rPr>
                <w:lang w:val="sv-SE"/>
              </w:rPr>
            </w:pPr>
            <w:r w:rsidRPr="00B93702">
              <w:rPr>
                <w:lang w:val="sv-SE"/>
              </w:rPr>
              <w:t>NG: TC22</w:t>
            </w:r>
          </w:p>
        </w:tc>
        <w:tc>
          <w:tcPr>
            <w:tcW w:w="698" w:type="pct"/>
          </w:tcPr>
          <w:p w14:paraId="5F43D0E5" w14:textId="77777777" w:rsidR="00DE05C9" w:rsidRPr="00905FAB" w:rsidRDefault="00DE05C9" w:rsidP="00DE05C9">
            <w:pPr>
              <w:pStyle w:val="TAL"/>
              <w:rPr>
                <w:lang w:val="en-US"/>
              </w:rPr>
            </w:pPr>
            <w:r w:rsidRPr="00905FAB">
              <w:rPr>
                <w:lang w:val="en-US"/>
              </w:rPr>
              <w:t>C, NI, NG: TC21a</w:t>
            </w:r>
          </w:p>
          <w:p w14:paraId="47B1CBE4" w14:textId="77777777" w:rsidR="00DE05C9" w:rsidRDefault="00DE05C9" w:rsidP="00DE05C9">
            <w:pPr>
              <w:pStyle w:val="TAL"/>
              <w:rPr>
                <w:lang w:val="en-US"/>
              </w:rPr>
            </w:pPr>
          </w:p>
          <w:p w14:paraId="0AE7B67C" w14:textId="77777777" w:rsidR="00DE05C9" w:rsidRDefault="00DE05C9" w:rsidP="00DE05C9">
            <w:pPr>
              <w:pStyle w:val="TAL"/>
              <w:rPr>
                <w:lang w:val="en-US"/>
              </w:rPr>
            </w:pPr>
            <w:r>
              <w:rPr>
                <w:lang w:val="en-US"/>
              </w:rPr>
              <w:t>CNC, NCNI, NCNG: NTC21</w:t>
            </w:r>
            <w:r w:rsidRPr="00905FAB">
              <w:rPr>
                <w:lang w:val="en-US"/>
              </w:rPr>
              <w:t>a</w:t>
            </w:r>
          </w:p>
          <w:p w14:paraId="76505F8D" w14:textId="77777777" w:rsidR="00DE05C9" w:rsidRDefault="00DE05C9" w:rsidP="00DE05C9">
            <w:pPr>
              <w:pStyle w:val="TAL"/>
              <w:rPr>
                <w:lang w:val="en-US"/>
              </w:rPr>
            </w:pPr>
          </w:p>
          <w:p w14:paraId="046EA062" w14:textId="77777777" w:rsidR="00DE05C9" w:rsidRDefault="00DE05C9" w:rsidP="00DE05C9">
            <w:pPr>
              <w:pStyle w:val="TAL"/>
              <w:rPr>
                <w:lang w:val="en-US"/>
              </w:rPr>
            </w:pPr>
            <w:r>
              <w:rPr>
                <w:lang w:val="en-US"/>
              </w:rPr>
              <w:t>C/NC, C/NCNI, C/NCNG: NTC21a, TC21a</w:t>
            </w:r>
          </w:p>
          <w:p w14:paraId="230B8255" w14:textId="77777777" w:rsidR="00DE05C9" w:rsidRPr="00B93702" w:rsidRDefault="00DE05C9" w:rsidP="00DE05C9">
            <w:pPr>
              <w:pStyle w:val="TAL"/>
              <w:rPr>
                <w:lang w:val="sv-SE"/>
              </w:rPr>
            </w:pPr>
          </w:p>
        </w:tc>
        <w:tc>
          <w:tcPr>
            <w:tcW w:w="698" w:type="pct"/>
          </w:tcPr>
          <w:p w14:paraId="0B93A93C" w14:textId="77777777" w:rsidR="00DE05C9" w:rsidRDefault="00DE05C9" w:rsidP="00DE05C9">
            <w:pPr>
              <w:pStyle w:val="TAL"/>
            </w:pPr>
            <w:r>
              <w:t>C, NI, NG: TC21b</w:t>
            </w:r>
          </w:p>
          <w:p w14:paraId="3AD018AC" w14:textId="77777777" w:rsidR="00DE05C9" w:rsidRDefault="00DE05C9" w:rsidP="00DE05C9">
            <w:pPr>
              <w:pStyle w:val="TAL"/>
              <w:rPr>
                <w:lang w:val="en-US"/>
              </w:rPr>
            </w:pPr>
          </w:p>
          <w:p w14:paraId="5C4F48F6" w14:textId="77777777" w:rsidR="00DE05C9" w:rsidRDefault="00DE05C9" w:rsidP="00DE05C9">
            <w:pPr>
              <w:pStyle w:val="TAL"/>
              <w:rPr>
                <w:lang w:val="en-US"/>
              </w:rPr>
            </w:pPr>
            <w:r>
              <w:rPr>
                <w:lang w:val="en-US"/>
              </w:rPr>
              <w:t>CNC, NCNI, NCNG: NTC21b</w:t>
            </w:r>
          </w:p>
          <w:p w14:paraId="68AEF455" w14:textId="77777777" w:rsidR="00DE05C9" w:rsidRDefault="00DE05C9" w:rsidP="00DE05C9">
            <w:pPr>
              <w:pStyle w:val="TAL"/>
              <w:rPr>
                <w:lang w:val="en-US"/>
              </w:rPr>
            </w:pPr>
          </w:p>
          <w:p w14:paraId="1AE06175" w14:textId="77777777" w:rsidR="00DE05C9" w:rsidRDefault="00DE05C9" w:rsidP="00DE05C9">
            <w:pPr>
              <w:pStyle w:val="TAL"/>
              <w:rPr>
                <w:lang w:val="en-US"/>
              </w:rPr>
            </w:pPr>
            <w:r>
              <w:rPr>
                <w:lang w:val="en-US"/>
              </w:rPr>
              <w:t>C/NC, C/NCNI, C/NCNG: NTC21b, TC21b</w:t>
            </w:r>
          </w:p>
          <w:p w14:paraId="2D0793A8" w14:textId="77777777" w:rsidR="00DE05C9" w:rsidRPr="00B93702" w:rsidRDefault="00DE05C9" w:rsidP="00DE05C9">
            <w:pPr>
              <w:pStyle w:val="TAL"/>
              <w:rPr>
                <w:lang w:val="sv-SE"/>
              </w:rPr>
            </w:pPr>
          </w:p>
        </w:tc>
      </w:tr>
      <w:tr w:rsidR="00DE05C9" w:rsidRPr="00B93702" w14:paraId="2050E593" w14:textId="77777777" w:rsidTr="00905FAB">
        <w:trPr>
          <w:gridAfter w:val="1"/>
          <w:wAfter w:w="9" w:type="pct"/>
          <w:jc w:val="center"/>
        </w:trPr>
        <w:tc>
          <w:tcPr>
            <w:tcW w:w="807" w:type="pct"/>
            <w:vAlign w:val="center"/>
          </w:tcPr>
          <w:p w14:paraId="39341A06" w14:textId="77777777" w:rsidR="00DE05C9" w:rsidRPr="00B93702" w:rsidRDefault="00DE05C9" w:rsidP="00DE05C9">
            <w:pPr>
              <w:pStyle w:val="TAL"/>
              <w:ind w:left="14"/>
              <w:rPr>
                <w:rFonts w:cs="Arial"/>
              </w:rPr>
            </w:pPr>
            <w:r w:rsidRPr="00B93702">
              <w:rPr>
                <w:rFonts w:cs="Arial"/>
              </w:rPr>
              <w:t>General narrowband blocking requirement</w:t>
            </w:r>
          </w:p>
        </w:tc>
        <w:tc>
          <w:tcPr>
            <w:tcW w:w="678" w:type="pct"/>
          </w:tcPr>
          <w:p w14:paraId="1ED738B1" w14:textId="77777777" w:rsidR="00DE05C9" w:rsidRPr="00B93702" w:rsidRDefault="00DE05C9" w:rsidP="00DE05C9">
            <w:pPr>
              <w:pStyle w:val="TAL"/>
            </w:pPr>
            <w:r w:rsidRPr="00B93702">
              <w:t>C, NI, NG: TC21</w:t>
            </w:r>
          </w:p>
          <w:p w14:paraId="41A68FFA" w14:textId="77777777" w:rsidR="00DE05C9" w:rsidRPr="00B93702" w:rsidRDefault="00DE05C9" w:rsidP="00DE05C9">
            <w:pPr>
              <w:pStyle w:val="TAL"/>
              <w:rPr>
                <w:lang w:val="en-US"/>
              </w:rPr>
            </w:pPr>
          </w:p>
          <w:p w14:paraId="2DEE5412" w14:textId="77777777" w:rsidR="00DE05C9" w:rsidRPr="00B93702" w:rsidRDefault="00DE05C9" w:rsidP="00DE05C9">
            <w:pPr>
              <w:pStyle w:val="TAL"/>
              <w:rPr>
                <w:lang w:val="en-US"/>
              </w:rPr>
            </w:pPr>
            <w:r w:rsidRPr="00B93702">
              <w:rPr>
                <w:lang w:val="en-US"/>
              </w:rPr>
              <w:t>CNC, NCNI, NCNG: NTC21</w:t>
            </w:r>
          </w:p>
          <w:p w14:paraId="2B1BFFBF" w14:textId="77777777" w:rsidR="00DE05C9" w:rsidRPr="00B93702" w:rsidRDefault="00DE05C9" w:rsidP="00DE05C9">
            <w:pPr>
              <w:pStyle w:val="TAL"/>
              <w:rPr>
                <w:lang w:val="en-US"/>
              </w:rPr>
            </w:pPr>
          </w:p>
          <w:p w14:paraId="6C2F079E" w14:textId="77777777" w:rsidR="00DE05C9" w:rsidRPr="00B93702" w:rsidRDefault="00DE05C9" w:rsidP="00DE05C9">
            <w:pPr>
              <w:pStyle w:val="TAL"/>
              <w:rPr>
                <w:lang w:val="en-US"/>
              </w:rPr>
            </w:pPr>
            <w:r w:rsidRPr="00B93702">
              <w:rPr>
                <w:lang w:val="en-US"/>
              </w:rPr>
              <w:t>C/NC, C/NCNI, C/NCNG: NTC21, TC21</w:t>
            </w:r>
          </w:p>
          <w:p w14:paraId="6344324E" w14:textId="77777777" w:rsidR="00DE05C9" w:rsidRPr="00B93702" w:rsidRDefault="00DE05C9" w:rsidP="00DE05C9">
            <w:pPr>
              <w:pStyle w:val="TAL"/>
              <w:rPr>
                <w:lang w:val="en-US"/>
              </w:rPr>
            </w:pPr>
          </w:p>
        </w:tc>
        <w:tc>
          <w:tcPr>
            <w:tcW w:w="710" w:type="pct"/>
          </w:tcPr>
          <w:p w14:paraId="4A4AC88E" w14:textId="77777777" w:rsidR="00DE05C9" w:rsidRPr="00B93702" w:rsidRDefault="00DE05C9" w:rsidP="00DE05C9">
            <w:pPr>
              <w:pStyle w:val="TAL"/>
            </w:pPr>
            <w:r w:rsidRPr="00B93702">
              <w:t>C, NI, NG: TC21</w:t>
            </w:r>
          </w:p>
          <w:p w14:paraId="31FCD0D8" w14:textId="77777777" w:rsidR="00DE05C9" w:rsidRPr="00B93702" w:rsidRDefault="00DE05C9" w:rsidP="00DE05C9">
            <w:pPr>
              <w:pStyle w:val="TAL"/>
              <w:rPr>
                <w:lang w:val="en-US"/>
              </w:rPr>
            </w:pPr>
          </w:p>
          <w:p w14:paraId="4AE4BF77" w14:textId="77777777" w:rsidR="00DE05C9" w:rsidRPr="00B93702" w:rsidRDefault="00DE05C9" w:rsidP="00DE05C9">
            <w:pPr>
              <w:pStyle w:val="TAL"/>
              <w:rPr>
                <w:lang w:val="en-US"/>
              </w:rPr>
            </w:pPr>
            <w:r w:rsidRPr="00B93702">
              <w:rPr>
                <w:lang w:val="en-US"/>
              </w:rPr>
              <w:t>CNC, NCNI, NCNG: NTC21</w:t>
            </w:r>
          </w:p>
          <w:p w14:paraId="44921FA2" w14:textId="77777777" w:rsidR="00DE05C9" w:rsidRPr="00B93702" w:rsidRDefault="00DE05C9" w:rsidP="00DE05C9">
            <w:pPr>
              <w:pStyle w:val="TAL"/>
              <w:rPr>
                <w:lang w:val="en-US"/>
              </w:rPr>
            </w:pPr>
          </w:p>
          <w:p w14:paraId="34D456CE" w14:textId="77777777" w:rsidR="00DE05C9" w:rsidRPr="00B93702" w:rsidRDefault="00DE05C9" w:rsidP="00DE05C9">
            <w:pPr>
              <w:pStyle w:val="TAL"/>
              <w:rPr>
                <w:lang w:val="en-US"/>
              </w:rPr>
            </w:pPr>
            <w:r w:rsidRPr="00B93702">
              <w:rPr>
                <w:lang w:val="en-US"/>
              </w:rPr>
              <w:t>C/NC, C/NCNI, C/NCNG: NTC21, TC21</w:t>
            </w:r>
          </w:p>
          <w:p w14:paraId="5112E537" w14:textId="77777777" w:rsidR="00DE05C9" w:rsidRPr="00B93702" w:rsidRDefault="00DE05C9" w:rsidP="00DE05C9">
            <w:pPr>
              <w:pStyle w:val="TAL"/>
              <w:rPr>
                <w:lang w:val="en-US"/>
              </w:rPr>
            </w:pPr>
          </w:p>
        </w:tc>
        <w:tc>
          <w:tcPr>
            <w:tcW w:w="702" w:type="pct"/>
          </w:tcPr>
          <w:p w14:paraId="5CF05AA7" w14:textId="77777777" w:rsidR="00DE05C9" w:rsidRPr="00B93702" w:rsidRDefault="00DE05C9" w:rsidP="00DE05C9">
            <w:pPr>
              <w:pStyle w:val="TAL"/>
              <w:rPr>
                <w:lang w:val="sv-SE"/>
              </w:rPr>
            </w:pPr>
            <w:r w:rsidRPr="00B93702">
              <w:rPr>
                <w:lang w:val="sv-SE"/>
              </w:rPr>
              <w:t>C: TC22</w:t>
            </w:r>
          </w:p>
          <w:p w14:paraId="0BD2932F" w14:textId="77777777" w:rsidR="00DE05C9" w:rsidRPr="00B93702" w:rsidRDefault="00DE05C9" w:rsidP="00DE05C9">
            <w:pPr>
              <w:pStyle w:val="TAL"/>
              <w:rPr>
                <w:lang w:val="sv-SE"/>
              </w:rPr>
            </w:pPr>
            <w:r w:rsidRPr="00B93702">
              <w:rPr>
                <w:lang w:val="sv-SE"/>
              </w:rPr>
              <w:t>NI: TC22</w:t>
            </w:r>
          </w:p>
          <w:p w14:paraId="286535BC" w14:textId="77777777" w:rsidR="00DE05C9" w:rsidRPr="00B93702" w:rsidRDefault="00DE05C9" w:rsidP="00DE05C9">
            <w:pPr>
              <w:pStyle w:val="TAL"/>
              <w:rPr>
                <w:lang w:val="sv-SE"/>
              </w:rPr>
            </w:pPr>
            <w:r w:rsidRPr="00B93702">
              <w:rPr>
                <w:lang w:val="sv-SE"/>
              </w:rPr>
              <w:t>NG: TC22</w:t>
            </w:r>
          </w:p>
        </w:tc>
        <w:tc>
          <w:tcPr>
            <w:tcW w:w="698" w:type="pct"/>
          </w:tcPr>
          <w:p w14:paraId="4DCB47F6" w14:textId="77777777" w:rsidR="00DE05C9" w:rsidRPr="00B93702" w:rsidRDefault="00DE05C9" w:rsidP="00DE05C9">
            <w:pPr>
              <w:pStyle w:val="TAL"/>
              <w:rPr>
                <w:lang w:val="sv-SE"/>
              </w:rPr>
            </w:pPr>
            <w:r w:rsidRPr="00B93702">
              <w:rPr>
                <w:lang w:val="sv-SE"/>
              </w:rPr>
              <w:t>C: TC22</w:t>
            </w:r>
          </w:p>
          <w:p w14:paraId="0A9479F8" w14:textId="77777777" w:rsidR="00DE05C9" w:rsidRPr="00B93702" w:rsidRDefault="00DE05C9" w:rsidP="00DE05C9">
            <w:pPr>
              <w:pStyle w:val="TAL"/>
              <w:rPr>
                <w:lang w:val="sv-SE"/>
              </w:rPr>
            </w:pPr>
            <w:r w:rsidRPr="00B93702">
              <w:rPr>
                <w:lang w:val="sv-SE"/>
              </w:rPr>
              <w:t>NI: TC22</w:t>
            </w:r>
          </w:p>
          <w:p w14:paraId="7D17CB26" w14:textId="77777777" w:rsidR="00DE05C9" w:rsidRPr="00B93702" w:rsidRDefault="00DE05C9" w:rsidP="00DE05C9">
            <w:pPr>
              <w:pStyle w:val="TAL"/>
              <w:rPr>
                <w:lang w:val="sv-SE"/>
              </w:rPr>
            </w:pPr>
            <w:r w:rsidRPr="00B93702">
              <w:rPr>
                <w:lang w:val="sv-SE"/>
              </w:rPr>
              <w:t>NG: TC22</w:t>
            </w:r>
          </w:p>
        </w:tc>
        <w:tc>
          <w:tcPr>
            <w:tcW w:w="698" w:type="pct"/>
          </w:tcPr>
          <w:p w14:paraId="14D96984" w14:textId="77777777" w:rsidR="00DE05C9" w:rsidRDefault="00DE05C9" w:rsidP="00DE05C9">
            <w:pPr>
              <w:pStyle w:val="TAL"/>
              <w:rPr>
                <w:lang w:val="en-US"/>
              </w:rPr>
            </w:pPr>
            <w:r>
              <w:rPr>
                <w:lang w:val="en-US"/>
              </w:rPr>
              <w:t>C, NI, NG: TC21a</w:t>
            </w:r>
          </w:p>
          <w:p w14:paraId="73B1B867" w14:textId="77777777" w:rsidR="00DE05C9" w:rsidRDefault="00DE05C9" w:rsidP="00DE05C9">
            <w:pPr>
              <w:pStyle w:val="TAL"/>
              <w:rPr>
                <w:lang w:val="en-US"/>
              </w:rPr>
            </w:pPr>
          </w:p>
          <w:p w14:paraId="03FC4441" w14:textId="77777777" w:rsidR="00DE05C9" w:rsidRDefault="00DE05C9" w:rsidP="00DE05C9">
            <w:pPr>
              <w:pStyle w:val="TAL"/>
              <w:rPr>
                <w:lang w:val="en-US"/>
              </w:rPr>
            </w:pPr>
            <w:r>
              <w:rPr>
                <w:lang w:val="en-US"/>
              </w:rPr>
              <w:t>CNC, NCNI, NCNG: NTC21a</w:t>
            </w:r>
          </w:p>
          <w:p w14:paraId="7FD31666" w14:textId="77777777" w:rsidR="00DE05C9" w:rsidRDefault="00DE05C9" w:rsidP="00DE05C9">
            <w:pPr>
              <w:pStyle w:val="TAL"/>
              <w:rPr>
                <w:lang w:val="en-US"/>
              </w:rPr>
            </w:pPr>
          </w:p>
          <w:p w14:paraId="600F4E60" w14:textId="77777777" w:rsidR="00DE05C9" w:rsidRDefault="00DE05C9" w:rsidP="00DE05C9">
            <w:pPr>
              <w:pStyle w:val="TAL"/>
              <w:rPr>
                <w:lang w:val="en-US"/>
              </w:rPr>
            </w:pPr>
            <w:r>
              <w:rPr>
                <w:lang w:val="en-US"/>
              </w:rPr>
              <w:t>C/NC, C/NCNI, C/NCNG: NTC21a, TC21a</w:t>
            </w:r>
          </w:p>
          <w:p w14:paraId="463E9483" w14:textId="77777777" w:rsidR="00DE05C9" w:rsidRPr="00B93702" w:rsidRDefault="00DE05C9" w:rsidP="00DE05C9">
            <w:pPr>
              <w:pStyle w:val="TAL"/>
              <w:rPr>
                <w:lang w:val="sv-SE"/>
              </w:rPr>
            </w:pPr>
          </w:p>
        </w:tc>
        <w:tc>
          <w:tcPr>
            <w:tcW w:w="698" w:type="pct"/>
          </w:tcPr>
          <w:p w14:paraId="69D4450C" w14:textId="77777777" w:rsidR="00DE05C9" w:rsidRDefault="00DE05C9" w:rsidP="00DE05C9">
            <w:pPr>
              <w:pStyle w:val="TAL"/>
            </w:pPr>
            <w:r>
              <w:t>C, NI, NG: TC21b</w:t>
            </w:r>
          </w:p>
          <w:p w14:paraId="0F69C6F0" w14:textId="77777777" w:rsidR="00DE05C9" w:rsidRDefault="00DE05C9" w:rsidP="00DE05C9">
            <w:pPr>
              <w:pStyle w:val="TAL"/>
              <w:rPr>
                <w:lang w:val="en-US"/>
              </w:rPr>
            </w:pPr>
          </w:p>
          <w:p w14:paraId="6801960A" w14:textId="77777777" w:rsidR="00DE05C9" w:rsidRDefault="00DE05C9" w:rsidP="00DE05C9">
            <w:pPr>
              <w:pStyle w:val="TAL"/>
              <w:rPr>
                <w:lang w:val="en-US"/>
              </w:rPr>
            </w:pPr>
            <w:r>
              <w:rPr>
                <w:lang w:val="en-US"/>
              </w:rPr>
              <w:t>CNC, NCNI, NCNG: NTC21b</w:t>
            </w:r>
          </w:p>
          <w:p w14:paraId="1FE5E7F5" w14:textId="77777777" w:rsidR="00DE05C9" w:rsidRDefault="00DE05C9" w:rsidP="00DE05C9">
            <w:pPr>
              <w:pStyle w:val="TAL"/>
              <w:rPr>
                <w:lang w:val="en-US"/>
              </w:rPr>
            </w:pPr>
          </w:p>
          <w:p w14:paraId="5200722D" w14:textId="77777777" w:rsidR="00DE05C9" w:rsidRDefault="00DE05C9" w:rsidP="00DE05C9">
            <w:pPr>
              <w:pStyle w:val="TAL"/>
              <w:rPr>
                <w:lang w:val="en-US"/>
              </w:rPr>
            </w:pPr>
            <w:r>
              <w:rPr>
                <w:lang w:val="en-US"/>
              </w:rPr>
              <w:t>C/NC, C/NCNI, C/NCNG: NTC21b, TC21b</w:t>
            </w:r>
          </w:p>
          <w:p w14:paraId="76290FD2" w14:textId="77777777" w:rsidR="00DE05C9" w:rsidRPr="00B93702" w:rsidRDefault="00DE05C9" w:rsidP="00DE05C9">
            <w:pPr>
              <w:pStyle w:val="TAL"/>
              <w:rPr>
                <w:lang w:val="sv-SE"/>
              </w:rPr>
            </w:pPr>
          </w:p>
        </w:tc>
      </w:tr>
      <w:tr w:rsidR="00DE05C9" w:rsidRPr="00B93702" w14:paraId="23CA0462" w14:textId="77777777" w:rsidTr="00DE05C9">
        <w:trPr>
          <w:gridAfter w:val="1"/>
          <w:wAfter w:w="9" w:type="pct"/>
          <w:jc w:val="center"/>
        </w:trPr>
        <w:tc>
          <w:tcPr>
            <w:tcW w:w="807" w:type="pct"/>
            <w:vAlign w:val="center"/>
          </w:tcPr>
          <w:p w14:paraId="5A83FCA9" w14:textId="77777777" w:rsidR="00DE05C9" w:rsidRPr="00B93702" w:rsidRDefault="00DE05C9" w:rsidP="00DE05C9">
            <w:pPr>
              <w:pStyle w:val="TAL"/>
              <w:ind w:left="14"/>
              <w:rPr>
                <w:rFonts w:cs="Arial"/>
              </w:rPr>
            </w:pPr>
            <w:r>
              <w:rPr>
                <w:rFonts w:cs="Arial"/>
              </w:rPr>
              <w:t>Additional narrowband blocking requirement for GSM/EDGE</w:t>
            </w:r>
          </w:p>
        </w:tc>
        <w:tc>
          <w:tcPr>
            <w:tcW w:w="678" w:type="pct"/>
          </w:tcPr>
          <w:p w14:paraId="1480CB72" w14:textId="77777777" w:rsidR="00DE05C9" w:rsidRPr="00B93702" w:rsidRDefault="00DE05C9" w:rsidP="00DE05C9">
            <w:pPr>
              <w:pStyle w:val="TAL"/>
            </w:pPr>
            <w:r>
              <w:t>N/A</w:t>
            </w:r>
          </w:p>
        </w:tc>
        <w:tc>
          <w:tcPr>
            <w:tcW w:w="710" w:type="pct"/>
          </w:tcPr>
          <w:p w14:paraId="2C09850B" w14:textId="77777777" w:rsidR="00DE05C9" w:rsidRPr="00B93702" w:rsidRDefault="00DE05C9" w:rsidP="00DE05C9">
            <w:pPr>
              <w:pStyle w:val="TAL"/>
            </w:pPr>
            <w:r>
              <w:t>N/A</w:t>
            </w:r>
          </w:p>
        </w:tc>
        <w:tc>
          <w:tcPr>
            <w:tcW w:w="702" w:type="pct"/>
          </w:tcPr>
          <w:p w14:paraId="0441CC6B" w14:textId="77777777" w:rsidR="00DE05C9" w:rsidRPr="00B93702" w:rsidRDefault="00DE05C9" w:rsidP="00DE05C9">
            <w:pPr>
              <w:pStyle w:val="TAL"/>
              <w:rPr>
                <w:lang w:val="sv-SE"/>
              </w:rPr>
            </w:pPr>
            <w:r>
              <w:rPr>
                <w:lang w:val="en-US"/>
              </w:rPr>
              <w:t>N/A</w:t>
            </w:r>
          </w:p>
        </w:tc>
        <w:tc>
          <w:tcPr>
            <w:tcW w:w="698" w:type="pct"/>
          </w:tcPr>
          <w:p w14:paraId="6B4BDB0B" w14:textId="77777777" w:rsidR="00DE05C9" w:rsidRPr="00B93702" w:rsidRDefault="00DE05C9" w:rsidP="00DE05C9">
            <w:pPr>
              <w:pStyle w:val="TAL"/>
              <w:rPr>
                <w:lang w:val="sv-SE"/>
              </w:rPr>
            </w:pPr>
            <w:r>
              <w:rPr>
                <w:lang w:val="en-US"/>
              </w:rPr>
              <w:t>N/A</w:t>
            </w:r>
          </w:p>
        </w:tc>
        <w:tc>
          <w:tcPr>
            <w:tcW w:w="698" w:type="pct"/>
          </w:tcPr>
          <w:p w14:paraId="581F1B59" w14:textId="77777777" w:rsidR="00DE05C9" w:rsidRDefault="00DE05C9" w:rsidP="00DE05C9">
            <w:pPr>
              <w:pStyle w:val="TAL"/>
              <w:rPr>
                <w:lang w:val="en-US"/>
              </w:rPr>
            </w:pPr>
            <w:r>
              <w:t>TC5b</w:t>
            </w:r>
          </w:p>
        </w:tc>
        <w:tc>
          <w:tcPr>
            <w:tcW w:w="698" w:type="pct"/>
          </w:tcPr>
          <w:p w14:paraId="3C6903F8" w14:textId="77777777" w:rsidR="00DE05C9" w:rsidRDefault="00DE05C9" w:rsidP="00DE05C9">
            <w:pPr>
              <w:pStyle w:val="TAL"/>
            </w:pPr>
            <w:r>
              <w:t>N/A</w:t>
            </w:r>
          </w:p>
        </w:tc>
      </w:tr>
      <w:tr w:rsidR="00DE05C9" w:rsidRPr="00B93702" w14:paraId="2654CBFE" w14:textId="77777777" w:rsidTr="00DE05C9">
        <w:trPr>
          <w:gridAfter w:val="1"/>
          <w:wAfter w:w="9" w:type="pct"/>
          <w:jc w:val="center"/>
        </w:trPr>
        <w:tc>
          <w:tcPr>
            <w:tcW w:w="807" w:type="pct"/>
            <w:vAlign w:val="center"/>
          </w:tcPr>
          <w:p w14:paraId="1816DB6D" w14:textId="77777777" w:rsidR="00DE05C9" w:rsidRPr="00B93702" w:rsidRDefault="00DE05C9" w:rsidP="00DE05C9">
            <w:pPr>
              <w:pStyle w:val="TAL"/>
              <w:ind w:left="14"/>
              <w:rPr>
                <w:rFonts w:cs="Arial"/>
              </w:rPr>
            </w:pPr>
            <w:r>
              <w:rPr>
                <w:rFonts w:cs="Arial"/>
              </w:rPr>
              <w:t>GSM/EDGE requirements for AM suppression</w:t>
            </w:r>
          </w:p>
        </w:tc>
        <w:tc>
          <w:tcPr>
            <w:tcW w:w="678" w:type="pct"/>
          </w:tcPr>
          <w:p w14:paraId="3FECA470" w14:textId="77777777" w:rsidR="00DE05C9" w:rsidRPr="00B93702" w:rsidRDefault="00DE05C9" w:rsidP="00DE05C9">
            <w:pPr>
              <w:pStyle w:val="TAL"/>
            </w:pPr>
            <w:r>
              <w:t>N/A</w:t>
            </w:r>
          </w:p>
        </w:tc>
        <w:tc>
          <w:tcPr>
            <w:tcW w:w="710" w:type="pct"/>
          </w:tcPr>
          <w:p w14:paraId="746D2D3C" w14:textId="77777777" w:rsidR="00DE05C9" w:rsidRPr="00B93702" w:rsidRDefault="00DE05C9" w:rsidP="00DE05C9">
            <w:pPr>
              <w:pStyle w:val="TAL"/>
            </w:pPr>
            <w:r>
              <w:t>N/A</w:t>
            </w:r>
          </w:p>
        </w:tc>
        <w:tc>
          <w:tcPr>
            <w:tcW w:w="702" w:type="pct"/>
          </w:tcPr>
          <w:p w14:paraId="1B6D3AC1" w14:textId="77777777" w:rsidR="00DE05C9" w:rsidRPr="00B93702" w:rsidRDefault="00DE05C9" w:rsidP="00DE05C9">
            <w:pPr>
              <w:pStyle w:val="TAL"/>
              <w:rPr>
                <w:lang w:val="sv-SE"/>
              </w:rPr>
            </w:pPr>
            <w:r>
              <w:rPr>
                <w:lang w:val="en-US"/>
              </w:rPr>
              <w:t>N/A</w:t>
            </w:r>
          </w:p>
        </w:tc>
        <w:tc>
          <w:tcPr>
            <w:tcW w:w="698" w:type="pct"/>
          </w:tcPr>
          <w:p w14:paraId="4873BD94" w14:textId="77777777" w:rsidR="00DE05C9" w:rsidRPr="00B93702" w:rsidRDefault="00DE05C9" w:rsidP="00DE05C9">
            <w:pPr>
              <w:pStyle w:val="TAL"/>
              <w:rPr>
                <w:lang w:val="sv-SE"/>
              </w:rPr>
            </w:pPr>
            <w:r>
              <w:rPr>
                <w:lang w:val="en-US"/>
              </w:rPr>
              <w:t>N/A</w:t>
            </w:r>
          </w:p>
        </w:tc>
        <w:tc>
          <w:tcPr>
            <w:tcW w:w="698" w:type="pct"/>
          </w:tcPr>
          <w:p w14:paraId="1B3CAAD6" w14:textId="77777777" w:rsidR="00DE05C9" w:rsidRDefault="00DE05C9" w:rsidP="00DE05C9">
            <w:pPr>
              <w:pStyle w:val="TAL"/>
              <w:rPr>
                <w:lang w:val="en-US"/>
              </w:rPr>
            </w:pPr>
            <w:r>
              <w:t>TC5b</w:t>
            </w:r>
          </w:p>
        </w:tc>
        <w:tc>
          <w:tcPr>
            <w:tcW w:w="698" w:type="pct"/>
          </w:tcPr>
          <w:p w14:paraId="0172A5F1" w14:textId="77777777" w:rsidR="00DE05C9" w:rsidRDefault="00DE05C9" w:rsidP="00DE05C9">
            <w:pPr>
              <w:pStyle w:val="TAL"/>
            </w:pPr>
            <w:r>
              <w:t>N/A</w:t>
            </w:r>
          </w:p>
        </w:tc>
      </w:tr>
      <w:tr w:rsidR="00DE05C9" w:rsidRPr="00B93702" w14:paraId="338C817C" w14:textId="77777777" w:rsidTr="00905FAB">
        <w:trPr>
          <w:gridAfter w:val="1"/>
          <w:wAfter w:w="9" w:type="pct"/>
          <w:jc w:val="center"/>
        </w:trPr>
        <w:tc>
          <w:tcPr>
            <w:tcW w:w="807" w:type="pct"/>
            <w:vAlign w:val="center"/>
          </w:tcPr>
          <w:p w14:paraId="1E22A705" w14:textId="77777777" w:rsidR="00DE05C9" w:rsidRPr="00B93702" w:rsidRDefault="00DE05C9" w:rsidP="00DE05C9">
            <w:pPr>
              <w:pStyle w:val="TAL"/>
              <w:ind w:left="14"/>
              <w:rPr>
                <w:rFonts w:cs="Arial"/>
              </w:rPr>
            </w:pPr>
            <w:r w:rsidRPr="00B93702">
              <w:rPr>
                <w:rFonts w:cs="Arial"/>
              </w:rPr>
              <w:t>Additional BC3 blocking requirement</w:t>
            </w:r>
          </w:p>
        </w:tc>
        <w:tc>
          <w:tcPr>
            <w:tcW w:w="678" w:type="pct"/>
          </w:tcPr>
          <w:p w14:paraId="326E1E55" w14:textId="77777777" w:rsidR="00DE05C9" w:rsidRPr="00B93702" w:rsidRDefault="00DE05C9" w:rsidP="00DE05C9">
            <w:pPr>
              <w:pStyle w:val="TAL"/>
            </w:pPr>
            <w:r w:rsidRPr="00B93702">
              <w:t>N/A</w:t>
            </w:r>
          </w:p>
        </w:tc>
        <w:tc>
          <w:tcPr>
            <w:tcW w:w="710" w:type="pct"/>
          </w:tcPr>
          <w:p w14:paraId="458E64DA" w14:textId="77777777" w:rsidR="00DE05C9" w:rsidRPr="00B93702" w:rsidRDefault="00DE05C9" w:rsidP="00DE05C9">
            <w:pPr>
              <w:pStyle w:val="TAL"/>
            </w:pPr>
            <w:r w:rsidRPr="00B93702">
              <w:t>C, NI, NG: TC21</w:t>
            </w:r>
          </w:p>
          <w:p w14:paraId="02BFE9B6" w14:textId="77777777" w:rsidR="00DE05C9" w:rsidRPr="00B93702" w:rsidRDefault="00DE05C9" w:rsidP="00DE05C9">
            <w:pPr>
              <w:pStyle w:val="TAL"/>
              <w:rPr>
                <w:lang w:val="en-US"/>
              </w:rPr>
            </w:pPr>
          </w:p>
          <w:p w14:paraId="17759322" w14:textId="77777777" w:rsidR="00DE05C9" w:rsidRPr="00B93702" w:rsidRDefault="00DE05C9" w:rsidP="00DE05C9">
            <w:pPr>
              <w:pStyle w:val="TAL"/>
              <w:rPr>
                <w:lang w:val="en-US"/>
              </w:rPr>
            </w:pPr>
            <w:r w:rsidRPr="00B93702">
              <w:rPr>
                <w:lang w:val="en-US"/>
              </w:rPr>
              <w:t>CNC, NCNI, NCNG: NTC21</w:t>
            </w:r>
          </w:p>
          <w:p w14:paraId="149A32AF" w14:textId="77777777" w:rsidR="00DE05C9" w:rsidRPr="00B93702" w:rsidRDefault="00DE05C9" w:rsidP="00DE05C9">
            <w:pPr>
              <w:pStyle w:val="TAL"/>
              <w:rPr>
                <w:lang w:val="en-US"/>
              </w:rPr>
            </w:pPr>
          </w:p>
          <w:p w14:paraId="7A9717F2" w14:textId="77777777" w:rsidR="00DE05C9" w:rsidRPr="00B93702" w:rsidRDefault="00DE05C9" w:rsidP="00DE05C9">
            <w:pPr>
              <w:pStyle w:val="TAL"/>
              <w:rPr>
                <w:lang w:val="en-US"/>
              </w:rPr>
            </w:pPr>
            <w:r w:rsidRPr="00B93702">
              <w:rPr>
                <w:lang w:val="en-US"/>
              </w:rPr>
              <w:t>C/NC, C/NCNI, C/NCNG: NTC21, TC21</w:t>
            </w:r>
          </w:p>
          <w:p w14:paraId="117E9DD9" w14:textId="77777777" w:rsidR="00DE05C9" w:rsidRPr="00B93702" w:rsidRDefault="00DE05C9" w:rsidP="00DE05C9">
            <w:pPr>
              <w:pStyle w:val="TAL"/>
              <w:rPr>
                <w:lang w:val="en-US"/>
              </w:rPr>
            </w:pPr>
          </w:p>
        </w:tc>
        <w:tc>
          <w:tcPr>
            <w:tcW w:w="702" w:type="pct"/>
          </w:tcPr>
          <w:p w14:paraId="417A35EB" w14:textId="77777777" w:rsidR="00DE05C9" w:rsidRPr="00B93702" w:rsidRDefault="00DE05C9" w:rsidP="00DE05C9">
            <w:pPr>
              <w:pStyle w:val="TAL"/>
              <w:rPr>
                <w:lang w:val="sv-SE"/>
              </w:rPr>
            </w:pPr>
            <w:r w:rsidRPr="00B93702">
              <w:rPr>
                <w:lang w:val="sv-SE"/>
              </w:rPr>
              <w:t>N/A</w:t>
            </w:r>
          </w:p>
        </w:tc>
        <w:tc>
          <w:tcPr>
            <w:tcW w:w="698" w:type="pct"/>
          </w:tcPr>
          <w:p w14:paraId="08735908" w14:textId="77777777" w:rsidR="00DE05C9" w:rsidRPr="00B93702" w:rsidRDefault="00DE05C9" w:rsidP="00DE05C9">
            <w:pPr>
              <w:pStyle w:val="TAL"/>
              <w:rPr>
                <w:lang w:val="sv-SE"/>
              </w:rPr>
            </w:pPr>
            <w:r w:rsidRPr="00B93702">
              <w:rPr>
                <w:lang w:val="sv-SE"/>
              </w:rPr>
              <w:t>C: TC22</w:t>
            </w:r>
          </w:p>
          <w:p w14:paraId="4C2B4785" w14:textId="77777777" w:rsidR="00DE05C9" w:rsidRPr="00B93702" w:rsidRDefault="00DE05C9" w:rsidP="00DE05C9">
            <w:pPr>
              <w:pStyle w:val="TAL"/>
              <w:rPr>
                <w:lang w:val="sv-SE"/>
              </w:rPr>
            </w:pPr>
            <w:r w:rsidRPr="00B93702">
              <w:rPr>
                <w:lang w:val="sv-SE"/>
              </w:rPr>
              <w:t>NI: TC22</w:t>
            </w:r>
          </w:p>
          <w:p w14:paraId="33639B53" w14:textId="77777777" w:rsidR="00DE05C9" w:rsidRPr="00B93702" w:rsidRDefault="00DE05C9" w:rsidP="00DE05C9">
            <w:pPr>
              <w:pStyle w:val="TAL"/>
              <w:rPr>
                <w:lang w:val="sv-SE"/>
              </w:rPr>
            </w:pPr>
            <w:r w:rsidRPr="00B93702">
              <w:rPr>
                <w:lang w:val="sv-SE"/>
              </w:rPr>
              <w:t>NG: TC22</w:t>
            </w:r>
          </w:p>
        </w:tc>
        <w:tc>
          <w:tcPr>
            <w:tcW w:w="698" w:type="pct"/>
          </w:tcPr>
          <w:p w14:paraId="0F4A891C" w14:textId="77777777" w:rsidR="00DE05C9" w:rsidRPr="00B93702" w:rsidRDefault="00DE05C9" w:rsidP="00DE05C9">
            <w:pPr>
              <w:pStyle w:val="TAL"/>
              <w:rPr>
                <w:lang w:val="sv-SE"/>
              </w:rPr>
            </w:pPr>
            <w:r>
              <w:rPr>
                <w:lang w:val="sv-SE"/>
              </w:rPr>
              <w:t>N/A</w:t>
            </w:r>
          </w:p>
        </w:tc>
        <w:tc>
          <w:tcPr>
            <w:tcW w:w="698" w:type="pct"/>
          </w:tcPr>
          <w:p w14:paraId="397AB55D" w14:textId="77777777" w:rsidR="00DE05C9" w:rsidRPr="00B93702" w:rsidRDefault="00DE05C9" w:rsidP="00DE05C9">
            <w:pPr>
              <w:pStyle w:val="TAL"/>
              <w:rPr>
                <w:lang w:val="sv-SE"/>
              </w:rPr>
            </w:pPr>
            <w:r>
              <w:rPr>
                <w:lang w:val="sv-SE"/>
              </w:rPr>
              <w:t>N/A</w:t>
            </w:r>
          </w:p>
        </w:tc>
      </w:tr>
      <w:tr w:rsidR="00DE05C9" w:rsidRPr="00B93702" w14:paraId="63BF6FB6" w14:textId="77777777" w:rsidTr="00905FAB">
        <w:trPr>
          <w:gridAfter w:val="1"/>
          <w:wAfter w:w="9" w:type="pct"/>
          <w:jc w:val="center"/>
        </w:trPr>
        <w:tc>
          <w:tcPr>
            <w:tcW w:w="807" w:type="pct"/>
            <w:vAlign w:val="center"/>
          </w:tcPr>
          <w:p w14:paraId="30503D93" w14:textId="77777777" w:rsidR="00DE05C9" w:rsidRPr="00B93702" w:rsidRDefault="00DE05C9" w:rsidP="00DE05C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678" w:type="pct"/>
          </w:tcPr>
          <w:p w14:paraId="11570DD7" w14:textId="77777777" w:rsidR="00DE05C9" w:rsidRPr="00B93702" w:rsidRDefault="00DE05C9" w:rsidP="00DE05C9">
            <w:pPr>
              <w:pStyle w:val="TAL"/>
              <w:rPr>
                <w:sz w:val="16"/>
                <w:szCs w:val="16"/>
              </w:rPr>
            </w:pPr>
            <w:r w:rsidRPr="00B93702">
              <w:rPr>
                <w:sz w:val="16"/>
                <w:szCs w:val="16"/>
              </w:rPr>
              <w:t xml:space="preserve">- </w:t>
            </w:r>
          </w:p>
        </w:tc>
        <w:tc>
          <w:tcPr>
            <w:tcW w:w="710" w:type="pct"/>
          </w:tcPr>
          <w:p w14:paraId="53BAB7FD" w14:textId="77777777" w:rsidR="00DE05C9" w:rsidRPr="00B93702" w:rsidRDefault="00DE05C9" w:rsidP="00DE05C9">
            <w:pPr>
              <w:pStyle w:val="TAL"/>
              <w:rPr>
                <w:sz w:val="16"/>
                <w:szCs w:val="16"/>
              </w:rPr>
            </w:pPr>
            <w:r w:rsidRPr="00B93702">
              <w:rPr>
                <w:sz w:val="16"/>
                <w:szCs w:val="16"/>
              </w:rPr>
              <w:t xml:space="preserve">- </w:t>
            </w:r>
          </w:p>
        </w:tc>
        <w:tc>
          <w:tcPr>
            <w:tcW w:w="702" w:type="pct"/>
          </w:tcPr>
          <w:p w14:paraId="3D31384E" w14:textId="77777777" w:rsidR="00DE05C9" w:rsidRPr="00B93702" w:rsidRDefault="00DE05C9" w:rsidP="00DE05C9">
            <w:pPr>
              <w:pStyle w:val="TAL"/>
              <w:rPr>
                <w:sz w:val="16"/>
                <w:szCs w:val="16"/>
              </w:rPr>
            </w:pPr>
            <w:r w:rsidRPr="00B93702">
              <w:rPr>
                <w:sz w:val="16"/>
                <w:szCs w:val="16"/>
              </w:rPr>
              <w:t>-</w:t>
            </w:r>
          </w:p>
        </w:tc>
        <w:tc>
          <w:tcPr>
            <w:tcW w:w="698" w:type="pct"/>
          </w:tcPr>
          <w:p w14:paraId="2449E88C" w14:textId="77777777" w:rsidR="00DE05C9" w:rsidRPr="00B93702" w:rsidRDefault="00DE05C9" w:rsidP="00DE05C9">
            <w:pPr>
              <w:pStyle w:val="TAL"/>
              <w:rPr>
                <w:sz w:val="16"/>
                <w:szCs w:val="16"/>
              </w:rPr>
            </w:pPr>
            <w:r w:rsidRPr="00B93702">
              <w:rPr>
                <w:sz w:val="16"/>
                <w:szCs w:val="16"/>
              </w:rPr>
              <w:t>-</w:t>
            </w:r>
          </w:p>
        </w:tc>
        <w:tc>
          <w:tcPr>
            <w:tcW w:w="698" w:type="pct"/>
          </w:tcPr>
          <w:p w14:paraId="426AFF07" w14:textId="77777777" w:rsidR="00DE05C9" w:rsidRPr="00B93702" w:rsidRDefault="00DE05C9" w:rsidP="00DE05C9">
            <w:pPr>
              <w:pStyle w:val="TAL"/>
              <w:rPr>
                <w:sz w:val="16"/>
                <w:szCs w:val="16"/>
              </w:rPr>
            </w:pPr>
          </w:p>
        </w:tc>
        <w:tc>
          <w:tcPr>
            <w:tcW w:w="698" w:type="pct"/>
          </w:tcPr>
          <w:p w14:paraId="1DC683EA" w14:textId="77777777" w:rsidR="00DE05C9" w:rsidRPr="00B93702" w:rsidRDefault="00DE05C9" w:rsidP="00DE05C9">
            <w:pPr>
              <w:pStyle w:val="TAL"/>
              <w:rPr>
                <w:sz w:val="16"/>
                <w:szCs w:val="16"/>
              </w:rPr>
            </w:pPr>
          </w:p>
        </w:tc>
      </w:tr>
      <w:tr w:rsidR="00DE05C9" w:rsidRPr="00B93702" w14:paraId="18BFD90C" w14:textId="77777777" w:rsidTr="00905FAB">
        <w:trPr>
          <w:gridAfter w:val="1"/>
          <w:wAfter w:w="9" w:type="pct"/>
          <w:jc w:val="center"/>
        </w:trPr>
        <w:tc>
          <w:tcPr>
            <w:tcW w:w="807" w:type="pct"/>
          </w:tcPr>
          <w:p w14:paraId="422D92CD" w14:textId="77777777" w:rsidR="00DE05C9" w:rsidRPr="00B93702" w:rsidRDefault="00DE05C9" w:rsidP="00DE05C9">
            <w:pPr>
              <w:pStyle w:val="TAL"/>
              <w:rPr>
                <w:rFonts w:cs="Arial"/>
              </w:rPr>
            </w:pPr>
            <w:r w:rsidRPr="00B93702">
              <w:rPr>
                <w:rFonts w:cs="Arial"/>
              </w:rPr>
              <w:t>General requirement</w:t>
            </w:r>
          </w:p>
        </w:tc>
        <w:tc>
          <w:tcPr>
            <w:tcW w:w="678" w:type="pct"/>
          </w:tcPr>
          <w:p w14:paraId="69659BB6" w14:textId="77777777" w:rsidR="00DE05C9" w:rsidRPr="00B93702" w:rsidRDefault="00DE05C9" w:rsidP="00DE05C9">
            <w:pPr>
              <w:pStyle w:val="TAL"/>
            </w:pPr>
            <w:r w:rsidRPr="00B93702">
              <w:t>C, NI, NG: TC21</w:t>
            </w:r>
          </w:p>
          <w:p w14:paraId="7A137BC4" w14:textId="77777777" w:rsidR="00DE05C9" w:rsidRPr="00B93702" w:rsidRDefault="00DE05C9" w:rsidP="00DE05C9">
            <w:pPr>
              <w:pStyle w:val="TAL"/>
              <w:rPr>
                <w:lang w:val="en-US"/>
              </w:rPr>
            </w:pPr>
          </w:p>
          <w:p w14:paraId="5880088F" w14:textId="77777777" w:rsidR="00DE05C9" w:rsidRPr="00B93702" w:rsidRDefault="00DE05C9" w:rsidP="00DE05C9">
            <w:pPr>
              <w:pStyle w:val="TAL"/>
              <w:rPr>
                <w:lang w:val="en-US"/>
              </w:rPr>
            </w:pPr>
            <w:r w:rsidRPr="00B93702">
              <w:rPr>
                <w:lang w:val="en-US"/>
              </w:rPr>
              <w:t>CNC, NCNI, NCNG: NTC21</w:t>
            </w:r>
          </w:p>
          <w:p w14:paraId="42D5479E" w14:textId="77777777" w:rsidR="00DE05C9" w:rsidRPr="00B93702" w:rsidRDefault="00DE05C9" w:rsidP="00DE05C9">
            <w:pPr>
              <w:pStyle w:val="TAL"/>
              <w:rPr>
                <w:lang w:val="en-US"/>
              </w:rPr>
            </w:pPr>
          </w:p>
          <w:p w14:paraId="0B2940EF" w14:textId="77777777"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14:paraId="48ACBDB5" w14:textId="77777777" w:rsidR="00DE05C9" w:rsidRPr="00B93702" w:rsidRDefault="00DE05C9" w:rsidP="00DE05C9">
            <w:pPr>
              <w:pStyle w:val="TAL"/>
              <w:rPr>
                <w:lang w:val="en-US"/>
              </w:rPr>
            </w:pPr>
          </w:p>
        </w:tc>
        <w:tc>
          <w:tcPr>
            <w:tcW w:w="710" w:type="pct"/>
          </w:tcPr>
          <w:p w14:paraId="25F69B07" w14:textId="77777777" w:rsidR="00DE05C9" w:rsidRPr="00B93702" w:rsidRDefault="00DE05C9" w:rsidP="00DE05C9">
            <w:pPr>
              <w:pStyle w:val="TAL"/>
            </w:pPr>
            <w:r w:rsidRPr="00B93702">
              <w:lastRenderedPageBreak/>
              <w:t>C, NI, NG: TC21</w:t>
            </w:r>
          </w:p>
          <w:p w14:paraId="00A61FF5" w14:textId="77777777" w:rsidR="00DE05C9" w:rsidRPr="00B93702" w:rsidRDefault="00DE05C9" w:rsidP="00DE05C9">
            <w:pPr>
              <w:pStyle w:val="TAL"/>
              <w:rPr>
                <w:lang w:val="en-US"/>
              </w:rPr>
            </w:pPr>
          </w:p>
          <w:p w14:paraId="0024A744" w14:textId="77777777" w:rsidR="00DE05C9" w:rsidRPr="00B93702" w:rsidRDefault="00DE05C9" w:rsidP="00DE05C9">
            <w:pPr>
              <w:pStyle w:val="TAL"/>
              <w:rPr>
                <w:lang w:val="en-US"/>
              </w:rPr>
            </w:pPr>
            <w:r w:rsidRPr="00B93702">
              <w:rPr>
                <w:lang w:val="en-US"/>
              </w:rPr>
              <w:t>CNC, NCNI, NCNG: NTC21</w:t>
            </w:r>
          </w:p>
          <w:p w14:paraId="19318418" w14:textId="77777777" w:rsidR="00DE05C9" w:rsidRPr="00B93702" w:rsidRDefault="00DE05C9" w:rsidP="00DE05C9">
            <w:pPr>
              <w:pStyle w:val="TAL"/>
              <w:rPr>
                <w:lang w:val="en-US"/>
              </w:rPr>
            </w:pPr>
          </w:p>
          <w:p w14:paraId="1BA54806" w14:textId="77777777"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14:paraId="2EC8DE34" w14:textId="77777777" w:rsidR="00DE05C9" w:rsidRPr="00B93702" w:rsidRDefault="00DE05C9" w:rsidP="00DE05C9">
            <w:pPr>
              <w:pStyle w:val="TAL"/>
              <w:rPr>
                <w:lang w:val="en-US"/>
              </w:rPr>
            </w:pPr>
          </w:p>
        </w:tc>
        <w:tc>
          <w:tcPr>
            <w:tcW w:w="702" w:type="pct"/>
          </w:tcPr>
          <w:p w14:paraId="6B014A6D" w14:textId="77777777" w:rsidR="00DE05C9" w:rsidRPr="00B93702" w:rsidRDefault="00DE05C9" w:rsidP="00DE05C9">
            <w:pPr>
              <w:pStyle w:val="TAL"/>
              <w:rPr>
                <w:lang w:val="sv-SE"/>
              </w:rPr>
            </w:pPr>
            <w:r w:rsidRPr="00B93702">
              <w:rPr>
                <w:lang w:val="sv-SE"/>
              </w:rPr>
              <w:lastRenderedPageBreak/>
              <w:t>C: TC22</w:t>
            </w:r>
          </w:p>
          <w:p w14:paraId="2B913A20" w14:textId="77777777" w:rsidR="00DE05C9" w:rsidRPr="00B93702" w:rsidRDefault="00DE05C9" w:rsidP="00DE05C9">
            <w:pPr>
              <w:pStyle w:val="TAL"/>
              <w:rPr>
                <w:lang w:val="sv-SE"/>
              </w:rPr>
            </w:pPr>
            <w:r w:rsidRPr="00B93702">
              <w:rPr>
                <w:lang w:val="sv-SE"/>
              </w:rPr>
              <w:t>NI: TC22</w:t>
            </w:r>
          </w:p>
          <w:p w14:paraId="7D6FA148" w14:textId="77777777" w:rsidR="00DE05C9" w:rsidRPr="00B93702" w:rsidRDefault="00DE05C9" w:rsidP="00DE05C9">
            <w:pPr>
              <w:pStyle w:val="TAL"/>
              <w:rPr>
                <w:lang w:val="sv-SE"/>
              </w:rPr>
            </w:pPr>
            <w:r w:rsidRPr="00B93702">
              <w:rPr>
                <w:lang w:val="sv-SE"/>
              </w:rPr>
              <w:t>NG: TC22</w:t>
            </w:r>
          </w:p>
        </w:tc>
        <w:tc>
          <w:tcPr>
            <w:tcW w:w="698" w:type="pct"/>
          </w:tcPr>
          <w:p w14:paraId="3E8B482F" w14:textId="77777777" w:rsidR="00DE05C9" w:rsidRPr="00B93702" w:rsidRDefault="00DE05C9" w:rsidP="00DE05C9">
            <w:pPr>
              <w:pStyle w:val="TAL"/>
              <w:rPr>
                <w:lang w:val="sv-SE"/>
              </w:rPr>
            </w:pPr>
            <w:r w:rsidRPr="00B93702">
              <w:rPr>
                <w:lang w:val="sv-SE"/>
              </w:rPr>
              <w:t>C: TC22</w:t>
            </w:r>
          </w:p>
          <w:p w14:paraId="005D04D3" w14:textId="77777777" w:rsidR="00DE05C9" w:rsidRPr="00B93702" w:rsidRDefault="00DE05C9" w:rsidP="00DE05C9">
            <w:pPr>
              <w:pStyle w:val="TAL"/>
              <w:rPr>
                <w:lang w:val="sv-SE"/>
              </w:rPr>
            </w:pPr>
            <w:r w:rsidRPr="00B93702">
              <w:rPr>
                <w:lang w:val="sv-SE"/>
              </w:rPr>
              <w:t>NI: TC22</w:t>
            </w:r>
          </w:p>
          <w:p w14:paraId="0B8ECCA6" w14:textId="77777777" w:rsidR="00DE05C9" w:rsidRPr="00B93702" w:rsidRDefault="00DE05C9" w:rsidP="00DE05C9">
            <w:pPr>
              <w:pStyle w:val="TAL"/>
              <w:rPr>
                <w:lang w:val="sv-SE"/>
              </w:rPr>
            </w:pPr>
            <w:r w:rsidRPr="00B93702">
              <w:rPr>
                <w:lang w:val="sv-SE"/>
              </w:rPr>
              <w:t>NG: TC22</w:t>
            </w:r>
          </w:p>
        </w:tc>
        <w:tc>
          <w:tcPr>
            <w:tcW w:w="698" w:type="pct"/>
          </w:tcPr>
          <w:p w14:paraId="004DC66A" w14:textId="77777777" w:rsidR="00DE05C9" w:rsidRDefault="00DE05C9" w:rsidP="00DE05C9">
            <w:pPr>
              <w:pStyle w:val="TAL"/>
              <w:rPr>
                <w:lang w:val="en-US"/>
              </w:rPr>
            </w:pPr>
            <w:r>
              <w:rPr>
                <w:lang w:val="en-US"/>
              </w:rPr>
              <w:t>C, NI, NG: TC21a</w:t>
            </w:r>
          </w:p>
          <w:p w14:paraId="42C184A6" w14:textId="77777777" w:rsidR="00DE05C9" w:rsidRDefault="00DE05C9" w:rsidP="00DE05C9">
            <w:pPr>
              <w:pStyle w:val="TAL"/>
              <w:rPr>
                <w:lang w:val="en-US"/>
              </w:rPr>
            </w:pPr>
          </w:p>
          <w:p w14:paraId="150AAF13" w14:textId="77777777" w:rsidR="00DE05C9" w:rsidRDefault="00DE05C9" w:rsidP="00DE05C9">
            <w:pPr>
              <w:pStyle w:val="TAL"/>
              <w:rPr>
                <w:lang w:val="en-US"/>
              </w:rPr>
            </w:pPr>
            <w:r>
              <w:rPr>
                <w:lang w:val="en-US"/>
              </w:rPr>
              <w:t>CNC, NCNI, NCNG: NTC21a</w:t>
            </w:r>
          </w:p>
          <w:p w14:paraId="55EB33E8" w14:textId="77777777" w:rsidR="00DE05C9" w:rsidRDefault="00DE05C9" w:rsidP="00DE05C9">
            <w:pPr>
              <w:pStyle w:val="TAL"/>
              <w:rPr>
                <w:lang w:val="en-US"/>
              </w:rPr>
            </w:pPr>
          </w:p>
          <w:p w14:paraId="3B333A7A" w14:textId="77777777" w:rsidR="00DE05C9" w:rsidRDefault="00DE05C9" w:rsidP="00DE05C9">
            <w:pPr>
              <w:pStyle w:val="TAL"/>
              <w:rPr>
                <w:lang w:val="en-US"/>
              </w:rPr>
            </w:pPr>
            <w:r>
              <w:rPr>
                <w:lang w:val="en-US"/>
              </w:rPr>
              <w:t xml:space="preserve">C/NC, </w:t>
            </w:r>
            <w:r>
              <w:rPr>
                <w:lang w:val="en-US"/>
              </w:rPr>
              <w:lastRenderedPageBreak/>
              <w:t>C/NCNI, C/NCNG: NTC21a, TC21a</w:t>
            </w:r>
          </w:p>
          <w:p w14:paraId="37572314" w14:textId="77777777" w:rsidR="00DE05C9" w:rsidRPr="00B93702" w:rsidRDefault="00DE05C9" w:rsidP="00DE05C9">
            <w:pPr>
              <w:pStyle w:val="TAL"/>
              <w:rPr>
                <w:lang w:val="sv-SE"/>
              </w:rPr>
            </w:pPr>
          </w:p>
        </w:tc>
        <w:tc>
          <w:tcPr>
            <w:tcW w:w="698" w:type="pct"/>
          </w:tcPr>
          <w:p w14:paraId="24E9780E" w14:textId="77777777" w:rsidR="00DE05C9" w:rsidRDefault="00DE05C9" w:rsidP="00DE05C9">
            <w:pPr>
              <w:pStyle w:val="TAL"/>
            </w:pPr>
            <w:r>
              <w:lastRenderedPageBreak/>
              <w:t>C, NI, NG: TC21b</w:t>
            </w:r>
          </w:p>
          <w:p w14:paraId="2BAF76FF" w14:textId="77777777" w:rsidR="00DE05C9" w:rsidRDefault="00DE05C9" w:rsidP="00DE05C9">
            <w:pPr>
              <w:pStyle w:val="TAL"/>
              <w:rPr>
                <w:lang w:val="en-US"/>
              </w:rPr>
            </w:pPr>
          </w:p>
          <w:p w14:paraId="0574DA2D" w14:textId="77777777" w:rsidR="00DE05C9" w:rsidRDefault="00DE05C9" w:rsidP="00DE05C9">
            <w:pPr>
              <w:pStyle w:val="TAL"/>
              <w:rPr>
                <w:lang w:val="en-US"/>
              </w:rPr>
            </w:pPr>
            <w:r>
              <w:rPr>
                <w:lang w:val="en-US"/>
              </w:rPr>
              <w:t>CNC, NCNI, NCNG: NTC21b</w:t>
            </w:r>
          </w:p>
          <w:p w14:paraId="6EE29309" w14:textId="77777777" w:rsidR="00DE05C9" w:rsidRDefault="00DE05C9" w:rsidP="00DE05C9">
            <w:pPr>
              <w:pStyle w:val="TAL"/>
              <w:rPr>
                <w:lang w:val="en-US"/>
              </w:rPr>
            </w:pPr>
          </w:p>
          <w:p w14:paraId="052FC44C" w14:textId="77777777" w:rsidR="00DE05C9" w:rsidRDefault="00DE05C9" w:rsidP="00DE05C9">
            <w:pPr>
              <w:pStyle w:val="TAL"/>
              <w:rPr>
                <w:lang w:val="en-US"/>
              </w:rPr>
            </w:pPr>
            <w:r>
              <w:rPr>
                <w:lang w:val="en-US"/>
              </w:rPr>
              <w:t xml:space="preserve">C/NC, </w:t>
            </w:r>
            <w:r>
              <w:rPr>
                <w:lang w:val="en-US"/>
              </w:rPr>
              <w:lastRenderedPageBreak/>
              <w:t>C/NCNI, C/NCNG: NTC21b, TC21b</w:t>
            </w:r>
          </w:p>
          <w:p w14:paraId="148A4D30" w14:textId="77777777" w:rsidR="00DE05C9" w:rsidRPr="00B93702" w:rsidRDefault="00DE05C9" w:rsidP="00DE05C9">
            <w:pPr>
              <w:pStyle w:val="TAL"/>
              <w:rPr>
                <w:lang w:val="sv-SE"/>
              </w:rPr>
            </w:pPr>
          </w:p>
        </w:tc>
      </w:tr>
      <w:tr w:rsidR="00DE05C9" w:rsidRPr="00B93702" w14:paraId="0E8F6828" w14:textId="77777777" w:rsidTr="00905FAB">
        <w:trPr>
          <w:gridAfter w:val="1"/>
          <w:wAfter w:w="9" w:type="pct"/>
          <w:jc w:val="center"/>
        </w:trPr>
        <w:tc>
          <w:tcPr>
            <w:tcW w:w="807" w:type="pct"/>
          </w:tcPr>
          <w:p w14:paraId="12F65417" w14:textId="77777777" w:rsidR="00DE05C9" w:rsidRPr="00B93702" w:rsidRDefault="00DE05C9" w:rsidP="00DE05C9">
            <w:pPr>
              <w:pStyle w:val="TAL"/>
              <w:rPr>
                <w:rFonts w:cs="Arial"/>
              </w:rPr>
            </w:pPr>
            <w:r w:rsidRPr="00B93702">
              <w:rPr>
                <w:rFonts w:cs="Arial"/>
              </w:rPr>
              <w:lastRenderedPageBreak/>
              <w:t>Co-location requirement</w:t>
            </w:r>
          </w:p>
        </w:tc>
        <w:tc>
          <w:tcPr>
            <w:tcW w:w="678" w:type="pct"/>
          </w:tcPr>
          <w:p w14:paraId="0F04A8B6" w14:textId="77777777" w:rsidR="00DE05C9" w:rsidRPr="00B93702" w:rsidRDefault="00DE05C9" w:rsidP="00DE05C9">
            <w:pPr>
              <w:pStyle w:val="TAL"/>
            </w:pPr>
            <w:r w:rsidRPr="00B93702">
              <w:t>C, NI, NG: TC21</w:t>
            </w:r>
          </w:p>
          <w:p w14:paraId="40C903FE" w14:textId="77777777" w:rsidR="00DE05C9" w:rsidRPr="00B93702" w:rsidRDefault="00DE05C9" w:rsidP="00DE05C9">
            <w:pPr>
              <w:pStyle w:val="TAL"/>
              <w:rPr>
                <w:lang w:val="en-US"/>
              </w:rPr>
            </w:pPr>
          </w:p>
          <w:p w14:paraId="7AAAF1C0" w14:textId="77777777" w:rsidR="00DE05C9" w:rsidRPr="00B93702" w:rsidRDefault="00DE05C9" w:rsidP="00DE05C9">
            <w:pPr>
              <w:pStyle w:val="TAL"/>
              <w:rPr>
                <w:lang w:val="en-US"/>
              </w:rPr>
            </w:pPr>
            <w:r w:rsidRPr="00B93702">
              <w:rPr>
                <w:lang w:val="en-US"/>
              </w:rPr>
              <w:t>CNC, NCNI, NCNG: NTC21</w:t>
            </w:r>
          </w:p>
          <w:p w14:paraId="0B0941B9" w14:textId="77777777" w:rsidR="00DE05C9" w:rsidRPr="00B93702" w:rsidRDefault="00DE05C9" w:rsidP="00DE05C9">
            <w:pPr>
              <w:pStyle w:val="TAL"/>
              <w:rPr>
                <w:lang w:val="en-US"/>
              </w:rPr>
            </w:pPr>
          </w:p>
          <w:p w14:paraId="7D2B0A21" w14:textId="77777777" w:rsidR="00DE05C9" w:rsidRPr="00B93702" w:rsidRDefault="00DE05C9" w:rsidP="00DE05C9">
            <w:pPr>
              <w:pStyle w:val="TAL"/>
              <w:rPr>
                <w:lang w:val="en-US"/>
              </w:rPr>
            </w:pPr>
            <w:r w:rsidRPr="00B93702">
              <w:rPr>
                <w:lang w:val="en-US"/>
              </w:rPr>
              <w:t>C/NC, C/NCNI, C/NCNG: NTC21, TC21</w:t>
            </w:r>
          </w:p>
          <w:p w14:paraId="77308F78" w14:textId="77777777" w:rsidR="00DE05C9" w:rsidRPr="00B93702" w:rsidRDefault="00DE05C9" w:rsidP="00DE05C9">
            <w:pPr>
              <w:pStyle w:val="TAL"/>
              <w:rPr>
                <w:lang w:val="en-US"/>
              </w:rPr>
            </w:pPr>
          </w:p>
        </w:tc>
        <w:tc>
          <w:tcPr>
            <w:tcW w:w="710" w:type="pct"/>
          </w:tcPr>
          <w:p w14:paraId="1CFCD59F" w14:textId="77777777" w:rsidR="00DE05C9" w:rsidRPr="00B93702" w:rsidRDefault="00DE05C9" w:rsidP="00DE05C9">
            <w:pPr>
              <w:pStyle w:val="TAL"/>
            </w:pPr>
            <w:r w:rsidRPr="00B93702">
              <w:t>C, NI, NG: TC21</w:t>
            </w:r>
          </w:p>
          <w:p w14:paraId="2A9C0550" w14:textId="77777777" w:rsidR="00DE05C9" w:rsidRPr="00B93702" w:rsidRDefault="00DE05C9" w:rsidP="00DE05C9">
            <w:pPr>
              <w:pStyle w:val="TAL"/>
              <w:rPr>
                <w:lang w:val="en-US"/>
              </w:rPr>
            </w:pPr>
          </w:p>
          <w:p w14:paraId="3E848BA7" w14:textId="77777777" w:rsidR="00DE05C9" w:rsidRPr="00B93702" w:rsidRDefault="00DE05C9" w:rsidP="00DE05C9">
            <w:pPr>
              <w:pStyle w:val="TAL"/>
              <w:rPr>
                <w:lang w:val="en-US"/>
              </w:rPr>
            </w:pPr>
            <w:r w:rsidRPr="00B93702">
              <w:rPr>
                <w:lang w:val="en-US"/>
              </w:rPr>
              <w:t>CNC, NCNI, NCNG: NTC21</w:t>
            </w:r>
          </w:p>
          <w:p w14:paraId="7DEE6B58" w14:textId="77777777" w:rsidR="00DE05C9" w:rsidRPr="00B93702" w:rsidRDefault="00DE05C9" w:rsidP="00DE05C9">
            <w:pPr>
              <w:pStyle w:val="TAL"/>
              <w:rPr>
                <w:lang w:val="en-US"/>
              </w:rPr>
            </w:pPr>
          </w:p>
          <w:p w14:paraId="3E98FB77" w14:textId="77777777" w:rsidR="00DE05C9" w:rsidRPr="00B93702" w:rsidRDefault="00DE05C9" w:rsidP="00DE05C9">
            <w:pPr>
              <w:pStyle w:val="TAL"/>
              <w:rPr>
                <w:lang w:val="en-US"/>
              </w:rPr>
            </w:pPr>
            <w:r w:rsidRPr="00B93702">
              <w:rPr>
                <w:lang w:val="en-US"/>
              </w:rPr>
              <w:t>C/NC, C/NCNI, C/NCNG: NTC21, TC21</w:t>
            </w:r>
          </w:p>
          <w:p w14:paraId="0DF3DEAC" w14:textId="77777777" w:rsidR="00DE05C9" w:rsidRPr="00B93702" w:rsidRDefault="00DE05C9" w:rsidP="00DE05C9">
            <w:pPr>
              <w:pStyle w:val="TAL"/>
              <w:rPr>
                <w:lang w:val="en-US"/>
              </w:rPr>
            </w:pPr>
          </w:p>
        </w:tc>
        <w:tc>
          <w:tcPr>
            <w:tcW w:w="702" w:type="pct"/>
          </w:tcPr>
          <w:p w14:paraId="5FB2292D" w14:textId="77777777" w:rsidR="00DE05C9" w:rsidRPr="00B93702" w:rsidRDefault="00DE05C9" w:rsidP="00DE05C9">
            <w:pPr>
              <w:pStyle w:val="TAL"/>
              <w:rPr>
                <w:lang w:val="sv-SE"/>
              </w:rPr>
            </w:pPr>
            <w:r w:rsidRPr="00B93702">
              <w:rPr>
                <w:lang w:val="sv-SE"/>
              </w:rPr>
              <w:t>C: TC22</w:t>
            </w:r>
          </w:p>
          <w:p w14:paraId="50E28222" w14:textId="77777777" w:rsidR="00DE05C9" w:rsidRPr="00B93702" w:rsidRDefault="00DE05C9" w:rsidP="00DE05C9">
            <w:pPr>
              <w:pStyle w:val="TAL"/>
              <w:rPr>
                <w:lang w:val="sv-SE"/>
              </w:rPr>
            </w:pPr>
            <w:r w:rsidRPr="00B93702">
              <w:rPr>
                <w:lang w:val="sv-SE"/>
              </w:rPr>
              <w:t>NI: TC22</w:t>
            </w:r>
          </w:p>
          <w:p w14:paraId="1CA72394" w14:textId="77777777" w:rsidR="00DE05C9" w:rsidRPr="00B93702" w:rsidRDefault="00DE05C9" w:rsidP="00DE05C9">
            <w:pPr>
              <w:pStyle w:val="TAL"/>
              <w:rPr>
                <w:lang w:val="sv-SE"/>
              </w:rPr>
            </w:pPr>
            <w:r w:rsidRPr="00B93702">
              <w:rPr>
                <w:lang w:val="sv-SE"/>
              </w:rPr>
              <w:t>NG: TC22</w:t>
            </w:r>
          </w:p>
        </w:tc>
        <w:tc>
          <w:tcPr>
            <w:tcW w:w="698" w:type="pct"/>
          </w:tcPr>
          <w:p w14:paraId="530C9458" w14:textId="77777777" w:rsidR="00DE05C9" w:rsidRPr="00B93702" w:rsidRDefault="00DE05C9" w:rsidP="00DE05C9">
            <w:pPr>
              <w:pStyle w:val="TAL"/>
              <w:rPr>
                <w:lang w:val="sv-SE"/>
              </w:rPr>
            </w:pPr>
            <w:r w:rsidRPr="00B93702">
              <w:rPr>
                <w:lang w:val="sv-SE"/>
              </w:rPr>
              <w:t>C: TC22</w:t>
            </w:r>
          </w:p>
          <w:p w14:paraId="24A3DAEC" w14:textId="77777777" w:rsidR="00DE05C9" w:rsidRPr="00B93702" w:rsidRDefault="00DE05C9" w:rsidP="00DE05C9">
            <w:pPr>
              <w:pStyle w:val="TAL"/>
              <w:rPr>
                <w:lang w:val="sv-SE"/>
              </w:rPr>
            </w:pPr>
            <w:r w:rsidRPr="00B93702">
              <w:rPr>
                <w:lang w:val="sv-SE"/>
              </w:rPr>
              <w:t>NI: TC22</w:t>
            </w:r>
          </w:p>
          <w:p w14:paraId="3D12593D" w14:textId="77777777" w:rsidR="00DE05C9" w:rsidRPr="00B93702" w:rsidRDefault="00DE05C9" w:rsidP="00DE05C9">
            <w:pPr>
              <w:pStyle w:val="TAL"/>
              <w:rPr>
                <w:lang w:val="sv-SE"/>
              </w:rPr>
            </w:pPr>
            <w:r w:rsidRPr="00B93702">
              <w:rPr>
                <w:lang w:val="sv-SE"/>
              </w:rPr>
              <w:t>NG: TC22</w:t>
            </w:r>
          </w:p>
        </w:tc>
        <w:tc>
          <w:tcPr>
            <w:tcW w:w="698" w:type="pct"/>
          </w:tcPr>
          <w:p w14:paraId="03F65A45" w14:textId="77777777" w:rsidR="00DE05C9" w:rsidRDefault="00DE05C9" w:rsidP="00DE05C9">
            <w:pPr>
              <w:pStyle w:val="TAL"/>
              <w:rPr>
                <w:lang w:val="en-US"/>
              </w:rPr>
            </w:pPr>
            <w:r>
              <w:rPr>
                <w:lang w:val="en-US"/>
              </w:rPr>
              <w:t>C, NI, NG: TC21a</w:t>
            </w:r>
          </w:p>
          <w:p w14:paraId="1CF1CC21" w14:textId="77777777" w:rsidR="00DE05C9" w:rsidRDefault="00DE05C9" w:rsidP="00DE05C9">
            <w:pPr>
              <w:pStyle w:val="TAL"/>
              <w:rPr>
                <w:lang w:val="en-US"/>
              </w:rPr>
            </w:pPr>
          </w:p>
          <w:p w14:paraId="0330D746" w14:textId="77777777" w:rsidR="00DE05C9" w:rsidRDefault="00DE05C9" w:rsidP="00DE05C9">
            <w:pPr>
              <w:pStyle w:val="TAL"/>
              <w:rPr>
                <w:lang w:val="en-US"/>
              </w:rPr>
            </w:pPr>
            <w:r>
              <w:rPr>
                <w:lang w:val="en-US"/>
              </w:rPr>
              <w:t>CNC, NCNI, NCNG: NTC21a</w:t>
            </w:r>
          </w:p>
          <w:p w14:paraId="03BF3E46" w14:textId="77777777" w:rsidR="00DE05C9" w:rsidRDefault="00DE05C9" w:rsidP="00DE05C9">
            <w:pPr>
              <w:pStyle w:val="TAL"/>
              <w:rPr>
                <w:lang w:val="en-US"/>
              </w:rPr>
            </w:pPr>
          </w:p>
          <w:p w14:paraId="5AC4AC7E" w14:textId="77777777" w:rsidR="00DE05C9" w:rsidRDefault="00DE05C9" w:rsidP="00DE05C9">
            <w:pPr>
              <w:pStyle w:val="TAL"/>
              <w:rPr>
                <w:lang w:val="en-US"/>
              </w:rPr>
            </w:pPr>
            <w:r>
              <w:rPr>
                <w:lang w:val="en-US"/>
              </w:rPr>
              <w:t>C/NC, C/NCNI, C/NCNG: NTC21a, TC21a</w:t>
            </w:r>
          </w:p>
          <w:p w14:paraId="461A3CEC" w14:textId="77777777" w:rsidR="00DE05C9" w:rsidRPr="00B93702" w:rsidRDefault="00DE05C9" w:rsidP="00DE05C9">
            <w:pPr>
              <w:pStyle w:val="TAL"/>
              <w:rPr>
                <w:lang w:val="sv-SE"/>
              </w:rPr>
            </w:pPr>
          </w:p>
        </w:tc>
        <w:tc>
          <w:tcPr>
            <w:tcW w:w="698" w:type="pct"/>
          </w:tcPr>
          <w:p w14:paraId="77A00E83" w14:textId="77777777" w:rsidR="00DE05C9" w:rsidRDefault="00DE05C9" w:rsidP="00DE05C9">
            <w:pPr>
              <w:pStyle w:val="TAL"/>
            </w:pPr>
            <w:r>
              <w:t>C, NI, NG: TC21b</w:t>
            </w:r>
          </w:p>
          <w:p w14:paraId="52599D31" w14:textId="77777777" w:rsidR="00DE05C9" w:rsidRDefault="00DE05C9" w:rsidP="00DE05C9">
            <w:pPr>
              <w:pStyle w:val="TAL"/>
              <w:rPr>
                <w:lang w:val="en-US"/>
              </w:rPr>
            </w:pPr>
          </w:p>
          <w:p w14:paraId="52F04654" w14:textId="77777777" w:rsidR="00DE05C9" w:rsidRDefault="00DE05C9" w:rsidP="00DE05C9">
            <w:pPr>
              <w:pStyle w:val="TAL"/>
              <w:rPr>
                <w:lang w:val="en-US"/>
              </w:rPr>
            </w:pPr>
            <w:r>
              <w:rPr>
                <w:lang w:val="en-US"/>
              </w:rPr>
              <w:t>CNC, NCNI, NCNG: NTC21b</w:t>
            </w:r>
          </w:p>
          <w:p w14:paraId="66C6E313" w14:textId="77777777" w:rsidR="00DE05C9" w:rsidRDefault="00DE05C9" w:rsidP="00DE05C9">
            <w:pPr>
              <w:pStyle w:val="TAL"/>
              <w:rPr>
                <w:lang w:val="en-US"/>
              </w:rPr>
            </w:pPr>
          </w:p>
          <w:p w14:paraId="77023294" w14:textId="77777777" w:rsidR="00DE05C9" w:rsidRDefault="00DE05C9" w:rsidP="00DE05C9">
            <w:pPr>
              <w:pStyle w:val="TAL"/>
              <w:rPr>
                <w:lang w:val="en-US"/>
              </w:rPr>
            </w:pPr>
            <w:r>
              <w:rPr>
                <w:lang w:val="en-US"/>
              </w:rPr>
              <w:t>C/NC, C/NCNI, C/NCNG: NTC21b, TC21b</w:t>
            </w:r>
          </w:p>
          <w:p w14:paraId="2A5B6070" w14:textId="77777777" w:rsidR="00DE05C9" w:rsidRPr="00B93702" w:rsidRDefault="00DE05C9" w:rsidP="00DE05C9">
            <w:pPr>
              <w:pStyle w:val="TAL"/>
              <w:rPr>
                <w:lang w:val="sv-SE"/>
              </w:rPr>
            </w:pPr>
          </w:p>
        </w:tc>
      </w:tr>
      <w:tr w:rsidR="00DE05C9" w:rsidRPr="00B93702" w14:paraId="66A0CA7D" w14:textId="77777777" w:rsidTr="00905FAB">
        <w:trPr>
          <w:gridAfter w:val="1"/>
          <w:wAfter w:w="9" w:type="pct"/>
          <w:jc w:val="center"/>
        </w:trPr>
        <w:tc>
          <w:tcPr>
            <w:tcW w:w="807" w:type="pct"/>
            <w:vAlign w:val="center"/>
          </w:tcPr>
          <w:p w14:paraId="2E9B743D" w14:textId="77777777" w:rsidR="00DE05C9" w:rsidRPr="00B93702" w:rsidRDefault="00DE05C9" w:rsidP="00DE05C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678" w:type="pct"/>
          </w:tcPr>
          <w:p w14:paraId="1CC71A5C" w14:textId="77777777" w:rsidR="00DE05C9" w:rsidRPr="00B93702" w:rsidRDefault="00DE05C9" w:rsidP="00DE05C9">
            <w:pPr>
              <w:pStyle w:val="TAL"/>
            </w:pPr>
            <w:r w:rsidRPr="00B93702">
              <w:t xml:space="preserve">- </w:t>
            </w:r>
          </w:p>
        </w:tc>
        <w:tc>
          <w:tcPr>
            <w:tcW w:w="710" w:type="pct"/>
          </w:tcPr>
          <w:p w14:paraId="1D4AF8DE" w14:textId="77777777" w:rsidR="00DE05C9" w:rsidRPr="00B93702" w:rsidRDefault="00DE05C9" w:rsidP="00DE05C9">
            <w:pPr>
              <w:pStyle w:val="TAL"/>
            </w:pPr>
            <w:r w:rsidRPr="00B93702">
              <w:t xml:space="preserve">- </w:t>
            </w:r>
          </w:p>
        </w:tc>
        <w:tc>
          <w:tcPr>
            <w:tcW w:w="702" w:type="pct"/>
          </w:tcPr>
          <w:p w14:paraId="603A0E06" w14:textId="77777777" w:rsidR="00DE05C9" w:rsidRPr="00B93702" w:rsidRDefault="00DE05C9" w:rsidP="0031151C">
            <w:pPr>
              <w:pStyle w:val="TAL"/>
            </w:pPr>
            <w:r w:rsidRPr="00B93702">
              <w:t>-</w:t>
            </w:r>
          </w:p>
        </w:tc>
        <w:tc>
          <w:tcPr>
            <w:tcW w:w="698" w:type="pct"/>
          </w:tcPr>
          <w:p w14:paraId="2E38F0EB" w14:textId="77777777" w:rsidR="00DE05C9" w:rsidRPr="00B93702" w:rsidRDefault="00DE05C9" w:rsidP="0031151C">
            <w:pPr>
              <w:pStyle w:val="TAL"/>
            </w:pPr>
            <w:r w:rsidRPr="00B93702">
              <w:t>-</w:t>
            </w:r>
          </w:p>
        </w:tc>
        <w:tc>
          <w:tcPr>
            <w:tcW w:w="698" w:type="pct"/>
          </w:tcPr>
          <w:p w14:paraId="597F410F" w14:textId="77777777" w:rsidR="00DE05C9" w:rsidRPr="00B93702" w:rsidRDefault="00DE05C9" w:rsidP="0031151C">
            <w:pPr>
              <w:pStyle w:val="TAL"/>
            </w:pPr>
            <w:r>
              <w:t>-</w:t>
            </w:r>
          </w:p>
        </w:tc>
        <w:tc>
          <w:tcPr>
            <w:tcW w:w="698" w:type="pct"/>
          </w:tcPr>
          <w:p w14:paraId="01EFC68D" w14:textId="77777777" w:rsidR="00DE05C9" w:rsidRPr="00B93702" w:rsidRDefault="00DE05C9" w:rsidP="0031151C">
            <w:pPr>
              <w:pStyle w:val="TAL"/>
            </w:pPr>
            <w:r>
              <w:t>-</w:t>
            </w:r>
          </w:p>
        </w:tc>
      </w:tr>
      <w:tr w:rsidR="00DE05C9" w:rsidRPr="00B93702" w14:paraId="16CB3B9C" w14:textId="77777777" w:rsidTr="00905FAB">
        <w:trPr>
          <w:gridAfter w:val="1"/>
          <w:wAfter w:w="9" w:type="pct"/>
          <w:jc w:val="center"/>
        </w:trPr>
        <w:tc>
          <w:tcPr>
            <w:tcW w:w="807" w:type="pct"/>
          </w:tcPr>
          <w:p w14:paraId="41851140" w14:textId="77777777" w:rsidR="00DE05C9" w:rsidRPr="00B93702" w:rsidRDefault="00DE05C9" w:rsidP="00DE05C9">
            <w:pPr>
              <w:pStyle w:val="TAL"/>
              <w:rPr>
                <w:rFonts w:cs="Arial"/>
              </w:rPr>
            </w:pPr>
            <w:r w:rsidRPr="00B93702">
              <w:rPr>
                <w:rFonts w:cs="Arial"/>
              </w:rPr>
              <w:t>General requirement</w:t>
            </w:r>
          </w:p>
        </w:tc>
        <w:tc>
          <w:tcPr>
            <w:tcW w:w="678" w:type="pct"/>
          </w:tcPr>
          <w:p w14:paraId="28F3AE0D" w14:textId="77777777" w:rsidR="00DE05C9" w:rsidRPr="00B93702" w:rsidRDefault="00DE05C9" w:rsidP="00DE05C9">
            <w:pPr>
              <w:pStyle w:val="TAL"/>
            </w:pPr>
            <w:r w:rsidRPr="00B93702">
              <w:t>C, NI, NG: TC21</w:t>
            </w:r>
          </w:p>
          <w:p w14:paraId="2768EE7C" w14:textId="77777777" w:rsidR="00DE05C9" w:rsidRPr="00B93702" w:rsidRDefault="00DE05C9" w:rsidP="00DE05C9">
            <w:pPr>
              <w:pStyle w:val="TAL"/>
              <w:rPr>
                <w:lang w:val="en-US"/>
              </w:rPr>
            </w:pPr>
          </w:p>
          <w:p w14:paraId="7F91C2A4" w14:textId="77777777" w:rsidR="00DE05C9" w:rsidRPr="00B93702" w:rsidRDefault="00DE05C9" w:rsidP="00DE05C9">
            <w:pPr>
              <w:pStyle w:val="TAL"/>
              <w:rPr>
                <w:lang w:val="en-US"/>
              </w:rPr>
            </w:pPr>
            <w:r w:rsidRPr="00B93702">
              <w:rPr>
                <w:lang w:val="en-US"/>
              </w:rPr>
              <w:t>CNC, NCNI, NCNG: NTC21</w:t>
            </w:r>
          </w:p>
          <w:p w14:paraId="15E5053E" w14:textId="77777777" w:rsidR="00DE05C9" w:rsidRPr="00B93702" w:rsidRDefault="00DE05C9" w:rsidP="00DE05C9">
            <w:pPr>
              <w:pStyle w:val="TAL"/>
              <w:rPr>
                <w:lang w:val="en-US"/>
              </w:rPr>
            </w:pPr>
          </w:p>
          <w:p w14:paraId="0E06D226" w14:textId="77777777" w:rsidR="00DE05C9" w:rsidRPr="00B93702" w:rsidRDefault="00DE05C9" w:rsidP="00DE05C9">
            <w:pPr>
              <w:pStyle w:val="TAL"/>
              <w:rPr>
                <w:lang w:val="en-US"/>
              </w:rPr>
            </w:pPr>
            <w:r w:rsidRPr="00B93702">
              <w:rPr>
                <w:lang w:val="en-US"/>
              </w:rPr>
              <w:t>C/NC, C/NCNI, C/NCNG: NTC21, TC21</w:t>
            </w:r>
          </w:p>
          <w:p w14:paraId="36B8BF3E" w14:textId="77777777" w:rsidR="00DE05C9" w:rsidRPr="00B93702" w:rsidRDefault="00DE05C9" w:rsidP="00DE05C9">
            <w:pPr>
              <w:pStyle w:val="TAL"/>
              <w:rPr>
                <w:lang w:val="en-US"/>
              </w:rPr>
            </w:pPr>
          </w:p>
        </w:tc>
        <w:tc>
          <w:tcPr>
            <w:tcW w:w="710" w:type="pct"/>
          </w:tcPr>
          <w:p w14:paraId="688D7348" w14:textId="77777777" w:rsidR="00DE05C9" w:rsidRPr="00B93702" w:rsidRDefault="00DE05C9" w:rsidP="00DE05C9">
            <w:pPr>
              <w:pStyle w:val="TAL"/>
            </w:pPr>
            <w:r w:rsidRPr="00B93702">
              <w:t>C, NI, NG: TC21</w:t>
            </w:r>
          </w:p>
          <w:p w14:paraId="158C6F1F" w14:textId="77777777" w:rsidR="00DE05C9" w:rsidRPr="00B93702" w:rsidRDefault="00DE05C9" w:rsidP="00DE05C9">
            <w:pPr>
              <w:pStyle w:val="TAL"/>
              <w:rPr>
                <w:lang w:val="en-US"/>
              </w:rPr>
            </w:pPr>
          </w:p>
          <w:p w14:paraId="478FA332" w14:textId="77777777" w:rsidR="00DE05C9" w:rsidRPr="00B93702" w:rsidRDefault="00DE05C9" w:rsidP="00DE05C9">
            <w:pPr>
              <w:pStyle w:val="TAL"/>
              <w:rPr>
                <w:lang w:val="en-US"/>
              </w:rPr>
            </w:pPr>
            <w:r w:rsidRPr="00B93702">
              <w:rPr>
                <w:lang w:val="en-US"/>
              </w:rPr>
              <w:t>CNC, NCNI, NCNG: NTC21</w:t>
            </w:r>
          </w:p>
          <w:p w14:paraId="6C749213" w14:textId="77777777" w:rsidR="00DE05C9" w:rsidRPr="00B93702" w:rsidRDefault="00DE05C9" w:rsidP="00DE05C9">
            <w:pPr>
              <w:pStyle w:val="TAL"/>
              <w:rPr>
                <w:lang w:val="en-US"/>
              </w:rPr>
            </w:pPr>
          </w:p>
          <w:p w14:paraId="4F14C5BB" w14:textId="77777777" w:rsidR="00DE05C9" w:rsidRPr="00B93702" w:rsidRDefault="00DE05C9" w:rsidP="00DE05C9">
            <w:pPr>
              <w:pStyle w:val="TAL"/>
              <w:rPr>
                <w:lang w:val="en-US"/>
              </w:rPr>
            </w:pPr>
            <w:r w:rsidRPr="00B93702">
              <w:rPr>
                <w:lang w:val="en-US"/>
              </w:rPr>
              <w:t>C/NC, C/NCNI, C/NCNG: NTC21, TC21</w:t>
            </w:r>
          </w:p>
          <w:p w14:paraId="6AF28740" w14:textId="77777777" w:rsidR="00DE05C9" w:rsidRPr="00B93702" w:rsidRDefault="00DE05C9" w:rsidP="00DE05C9">
            <w:pPr>
              <w:pStyle w:val="TAL"/>
              <w:rPr>
                <w:lang w:val="en-US"/>
              </w:rPr>
            </w:pPr>
          </w:p>
        </w:tc>
        <w:tc>
          <w:tcPr>
            <w:tcW w:w="702" w:type="pct"/>
          </w:tcPr>
          <w:p w14:paraId="753B86CD" w14:textId="77777777" w:rsidR="00DE05C9" w:rsidRPr="00B93702" w:rsidRDefault="00DE05C9" w:rsidP="00DE05C9">
            <w:pPr>
              <w:pStyle w:val="TAL"/>
              <w:rPr>
                <w:lang w:val="sv-SE"/>
              </w:rPr>
            </w:pPr>
            <w:r w:rsidRPr="00B93702">
              <w:rPr>
                <w:lang w:val="sv-SE"/>
              </w:rPr>
              <w:t>C: TC22</w:t>
            </w:r>
          </w:p>
          <w:p w14:paraId="07AF5DB0" w14:textId="77777777" w:rsidR="00DE05C9" w:rsidRPr="00B93702" w:rsidRDefault="00DE05C9" w:rsidP="00DE05C9">
            <w:pPr>
              <w:pStyle w:val="TAL"/>
              <w:rPr>
                <w:lang w:val="sv-SE"/>
              </w:rPr>
            </w:pPr>
            <w:r w:rsidRPr="00B93702">
              <w:rPr>
                <w:lang w:val="sv-SE"/>
              </w:rPr>
              <w:t>NI: TC22</w:t>
            </w:r>
          </w:p>
          <w:p w14:paraId="6DA9DC1C" w14:textId="77777777" w:rsidR="00DE05C9" w:rsidRPr="00B93702" w:rsidRDefault="00DE05C9" w:rsidP="00DE05C9">
            <w:pPr>
              <w:pStyle w:val="TAL"/>
              <w:rPr>
                <w:lang w:val="sv-SE"/>
              </w:rPr>
            </w:pPr>
            <w:r w:rsidRPr="00B93702">
              <w:rPr>
                <w:lang w:val="sv-SE"/>
              </w:rPr>
              <w:t>NG: TC22</w:t>
            </w:r>
          </w:p>
        </w:tc>
        <w:tc>
          <w:tcPr>
            <w:tcW w:w="698" w:type="pct"/>
          </w:tcPr>
          <w:p w14:paraId="286E20B3" w14:textId="77777777" w:rsidR="00DE05C9" w:rsidRPr="00B93702" w:rsidRDefault="00DE05C9" w:rsidP="00DE05C9">
            <w:pPr>
              <w:pStyle w:val="TAL"/>
              <w:rPr>
                <w:lang w:val="sv-SE"/>
              </w:rPr>
            </w:pPr>
            <w:r w:rsidRPr="00B93702">
              <w:rPr>
                <w:lang w:val="sv-SE"/>
              </w:rPr>
              <w:t>C: TC22</w:t>
            </w:r>
          </w:p>
          <w:p w14:paraId="23E936B1" w14:textId="77777777" w:rsidR="00DE05C9" w:rsidRPr="00B93702" w:rsidRDefault="00DE05C9" w:rsidP="00DE05C9">
            <w:pPr>
              <w:pStyle w:val="TAL"/>
              <w:rPr>
                <w:lang w:val="sv-SE"/>
              </w:rPr>
            </w:pPr>
            <w:r w:rsidRPr="00B93702">
              <w:rPr>
                <w:lang w:val="sv-SE"/>
              </w:rPr>
              <w:t>NI: TC22</w:t>
            </w:r>
          </w:p>
          <w:p w14:paraId="44E3D89A" w14:textId="77777777" w:rsidR="00DE05C9" w:rsidRPr="00B93702" w:rsidRDefault="00DE05C9" w:rsidP="00DE05C9">
            <w:pPr>
              <w:pStyle w:val="TAL"/>
              <w:rPr>
                <w:lang w:val="sv-SE"/>
              </w:rPr>
            </w:pPr>
            <w:r w:rsidRPr="00B93702">
              <w:rPr>
                <w:lang w:val="sv-SE"/>
              </w:rPr>
              <w:t>NG: TC22</w:t>
            </w:r>
          </w:p>
        </w:tc>
        <w:tc>
          <w:tcPr>
            <w:tcW w:w="698" w:type="pct"/>
          </w:tcPr>
          <w:p w14:paraId="73F95D8A" w14:textId="77777777" w:rsidR="00DE05C9" w:rsidRDefault="00DE05C9" w:rsidP="00DE05C9">
            <w:pPr>
              <w:pStyle w:val="TAL"/>
              <w:rPr>
                <w:lang w:val="en-US"/>
              </w:rPr>
            </w:pPr>
            <w:r>
              <w:rPr>
                <w:lang w:val="en-US"/>
              </w:rPr>
              <w:t>C, NI, NG: TC21a</w:t>
            </w:r>
          </w:p>
          <w:p w14:paraId="40866FEB" w14:textId="77777777" w:rsidR="00DE05C9" w:rsidRDefault="00DE05C9" w:rsidP="00DE05C9">
            <w:pPr>
              <w:pStyle w:val="TAL"/>
              <w:rPr>
                <w:lang w:val="en-US"/>
              </w:rPr>
            </w:pPr>
          </w:p>
          <w:p w14:paraId="00805CB9" w14:textId="77777777" w:rsidR="00DE05C9" w:rsidRDefault="00DE05C9" w:rsidP="00DE05C9">
            <w:pPr>
              <w:pStyle w:val="TAL"/>
              <w:rPr>
                <w:lang w:val="en-US"/>
              </w:rPr>
            </w:pPr>
            <w:r>
              <w:rPr>
                <w:lang w:val="en-US"/>
              </w:rPr>
              <w:t>CNC, NCNI, NCNG: NTC21a</w:t>
            </w:r>
          </w:p>
          <w:p w14:paraId="5771CA38" w14:textId="77777777" w:rsidR="00DE05C9" w:rsidRDefault="00DE05C9" w:rsidP="00DE05C9">
            <w:pPr>
              <w:pStyle w:val="TAL"/>
              <w:rPr>
                <w:lang w:val="en-US"/>
              </w:rPr>
            </w:pPr>
          </w:p>
          <w:p w14:paraId="4367BC35" w14:textId="77777777" w:rsidR="00DE05C9" w:rsidRDefault="00DE05C9" w:rsidP="00DE05C9">
            <w:pPr>
              <w:pStyle w:val="TAL"/>
              <w:rPr>
                <w:lang w:val="en-US"/>
              </w:rPr>
            </w:pPr>
            <w:r>
              <w:rPr>
                <w:lang w:val="en-US"/>
              </w:rPr>
              <w:t>C/NC, C/NCNI, C/NCNG: NTC21a, TC21a</w:t>
            </w:r>
          </w:p>
          <w:p w14:paraId="7DAC17D7" w14:textId="77777777" w:rsidR="00DE05C9" w:rsidRPr="00B93702" w:rsidRDefault="00DE05C9" w:rsidP="00DE05C9">
            <w:pPr>
              <w:pStyle w:val="TAL"/>
              <w:rPr>
                <w:lang w:val="sv-SE"/>
              </w:rPr>
            </w:pPr>
          </w:p>
        </w:tc>
        <w:tc>
          <w:tcPr>
            <w:tcW w:w="698" w:type="pct"/>
          </w:tcPr>
          <w:p w14:paraId="4E1B8419" w14:textId="77777777" w:rsidR="00DE05C9" w:rsidRDefault="00DE05C9" w:rsidP="00DE05C9">
            <w:pPr>
              <w:pStyle w:val="TAL"/>
            </w:pPr>
            <w:r>
              <w:t>C, NI, NG: TC21b</w:t>
            </w:r>
          </w:p>
          <w:p w14:paraId="10A789A1" w14:textId="77777777" w:rsidR="00DE05C9" w:rsidRDefault="00DE05C9" w:rsidP="00DE05C9">
            <w:pPr>
              <w:pStyle w:val="TAL"/>
              <w:rPr>
                <w:lang w:val="en-US"/>
              </w:rPr>
            </w:pPr>
          </w:p>
          <w:p w14:paraId="0657911A" w14:textId="77777777" w:rsidR="00DE05C9" w:rsidRDefault="00DE05C9" w:rsidP="00DE05C9">
            <w:pPr>
              <w:pStyle w:val="TAL"/>
              <w:rPr>
                <w:lang w:val="en-US"/>
              </w:rPr>
            </w:pPr>
            <w:r>
              <w:rPr>
                <w:lang w:val="en-US"/>
              </w:rPr>
              <w:t>CNC, NCNI, NCNG: NTC21b</w:t>
            </w:r>
          </w:p>
          <w:p w14:paraId="68663AFB" w14:textId="77777777" w:rsidR="00DE05C9" w:rsidRDefault="00DE05C9" w:rsidP="00DE05C9">
            <w:pPr>
              <w:pStyle w:val="TAL"/>
              <w:rPr>
                <w:lang w:val="en-US"/>
              </w:rPr>
            </w:pPr>
          </w:p>
          <w:p w14:paraId="34F1934A" w14:textId="77777777" w:rsidR="00DE05C9" w:rsidRDefault="00DE05C9" w:rsidP="00DE05C9">
            <w:pPr>
              <w:pStyle w:val="TAL"/>
              <w:rPr>
                <w:lang w:val="en-US"/>
              </w:rPr>
            </w:pPr>
            <w:r>
              <w:rPr>
                <w:lang w:val="en-US"/>
              </w:rPr>
              <w:t>C/NC, C/NCNI, C/NCNG: NTC21b, TC21b</w:t>
            </w:r>
          </w:p>
          <w:p w14:paraId="32AC4B23" w14:textId="77777777" w:rsidR="00DE05C9" w:rsidRPr="00B93702" w:rsidRDefault="00DE05C9" w:rsidP="00DE05C9">
            <w:pPr>
              <w:pStyle w:val="TAL"/>
              <w:rPr>
                <w:lang w:val="sv-SE"/>
              </w:rPr>
            </w:pPr>
          </w:p>
        </w:tc>
      </w:tr>
      <w:tr w:rsidR="00DE05C9" w:rsidRPr="00B93702" w14:paraId="5CCD62AC" w14:textId="77777777" w:rsidTr="00905FAB">
        <w:trPr>
          <w:gridAfter w:val="1"/>
          <w:wAfter w:w="9" w:type="pct"/>
          <w:jc w:val="center"/>
        </w:trPr>
        <w:tc>
          <w:tcPr>
            <w:tcW w:w="807" w:type="pct"/>
            <w:vAlign w:val="center"/>
          </w:tcPr>
          <w:p w14:paraId="0DBA8480" w14:textId="77777777" w:rsidR="00DE05C9" w:rsidRPr="00B93702" w:rsidRDefault="00DE05C9" w:rsidP="00DE05C9">
            <w:pPr>
              <w:pStyle w:val="TAL"/>
              <w:ind w:left="14"/>
              <w:rPr>
                <w:rFonts w:cs="Arial"/>
              </w:rPr>
            </w:pPr>
            <w:r w:rsidRPr="00B93702">
              <w:rPr>
                <w:rFonts w:cs="Arial"/>
              </w:rPr>
              <w:t>Additional requirement for BC2 (Category B)</w:t>
            </w:r>
          </w:p>
        </w:tc>
        <w:tc>
          <w:tcPr>
            <w:tcW w:w="678" w:type="pct"/>
          </w:tcPr>
          <w:p w14:paraId="4779D826" w14:textId="77777777" w:rsidR="00DE05C9" w:rsidRPr="00B93702" w:rsidRDefault="00DE05C9" w:rsidP="00DE05C9">
            <w:pPr>
              <w:pStyle w:val="TAL"/>
              <w:rPr>
                <w:lang w:val="en-US"/>
              </w:rPr>
            </w:pPr>
            <w:r w:rsidRPr="00B93702">
              <w:t>N/A</w:t>
            </w:r>
          </w:p>
          <w:p w14:paraId="286605BE" w14:textId="77777777" w:rsidR="00DE05C9" w:rsidRPr="00B93702" w:rsidRDefault="00DE05C9" w:rsidP="00DE05C9">
            <w:pPr>
              <w:pStyle w:val="TAL"/>
              <w:rPr>
                <w:lang w:val="en-US"/>
              </w:rPr>
            </w:pPr>
          </w:p>
        </w:tc>
        <w:tc>
          <w:tcPr>
            <w:tcW w:w="710" w:type="pct"/>
          </w:tcPr>
          <w:p w14:paraId="6CF71EFD" w14:textId="77777777" w:rsidR="00DE05C9" w:rsidRPr="00B93702" w:rsidRDefault="00DE05C9" w:rsidP="00DE05C9">
            <w:pPr>
              <w:pStyle w:val="TAL"/>
            </w:pPr>
            <w:r w:rsidRPr="00B93702">
              <w:t>N/A</w:t>
            </w:r>
          </w:p>
        </w:tc>
        <w:tc>
          <w:tcPr>
            <w:tcW w:w="702" w:type="pct"/>
          </w:tcPr>
          <w:p w14:paraId="5F6CCF5D" w14:textId="77777777" w:rsidR="00DE05C9" w:rsidRPr="00B93702" w:rsidRDefault="00DE05C9" w:rsidP="00DE05C9">
            <w:pPr>
              <w:pStyle w:val="TAL"/>
              <w:rPr>
                <w:lang w:val="sv-SE"/>
              </w:rPr>
            </w:pPr>
            <w:r w:rsidRPr="00B93702">
              <w:rPr>
                <w:lang w:val="sv-SE"/>
              </w:rPr>
              <w:t>C: TC22</w:t>
            </w:r>
          </w:p>
          <w:p w14:paraId="6C5BFB93" w14:textId="77777777" w:rsidR="00DE05C9" w:rsidRPr="00B93702" w:rsidRDefault="00DE05C9" w:rsidP="00DE05C9">
            <w:pPr>
              <w:pStyle w:val="TAL"/>
              <w:rPr>
                <w:lang w:val="sv-SE"/>
              </w:rPr>
            </w:pPr>
            <w:r w:rsidRPr="00B93702">
              <w:rPr>
                <w:lang w:val="sv-SE"/>
              </w:rPr>
              <w:t>NI: TC22</w:t>
            </w:r>
          </w:p>
          <w:p w14:paraId="1FCF199C" w14:textId="77777777" w:rsidR="00DE05C9" w:rsidRPr="00B93702" w:rsidRDefault="00DE05C9" w:rsidP="00DE05C9">
            <w:pPr>
              <w:pStyle w:val="TAL"/>
              <w:rPr>
                <w:lang w:val="sv-SE"/>
              </w:rPr>
            </w:pPr>
            <w:r w:rsidRPr="00B93702">
              <w:rPr>
                <w:lang w:val="sv-SE"/>
              </w:rPr>
              <w:t>NG: TC22</w:t>
            </w:r>
          </w:p>
        </w:tc>
        <w:tc>
          <w:tcPr>
            <w:tcW w:w="698" w:type="pct"/>
          </w:tcPr>
          <w:p w14:paraId="67163C07" w14:textId="77777777" w:rsidR="00DE05C9" w:rsidRPr="00B93702" w:rsidRDefault="00DE05C9" w:rsidP="00DE05C9">
            <w:pPr>
              <w:pStyle w:val="TAL"/>
            </w:pPr>
            <w:r w:rsidRPr="00B93702">
              <w:t>N/A</w:t>
            </w:r>
          </w:p>
        </w:tc>
        <w:tc>
          <w:tcPr>
            <w:tcW w:w="698" w:type="pct"/>
          </w:tcPr>
          <w:p w14:paraId="5B09C7E3" w14:textId="77777777" w:rsidR="00DE05C9" w:rsidRDefault="00DE05C9" w:rsidP="00DE05C9">
            <w:pPr>
              <w:pStyle w:val="TAL"/>
              <w:rPr>
                <w:lang w:val="en-US"/>
              </w:rPr>
            </w:pPr>
            <w:r>
              <w:rPr>
                <w:lang w:val="en-US"/>
              </w:rPr>
              <w:t>C, NI, NG: TC21a</w:t>
            </w:r>
          </w:p>
          <w:p w14:paraId="21462629" w14:textId="77777777" w:rsidR="00DE05C9" w:rsidRDefault="00DE05C9" w:rsidP="00DE05C9">
            <w:pPr>
              <w:pStyle w:val="TAL"/>
              <w:rPr>
                <w:lang w:val="en-US"/>
              </w:rPr>
            </w:pPr>
          </w:p>
          <w:p w14:paraId="1B32AC71" w14:textId="77777777" w:rsidR="00DE05C9" w:rsidRDefault="00DE05C9" w:rsidP="00DE05C9">
            <w:pPr>
              <w:pStyle w:val="TAL"/>
              <w:rPr>
                <w:lang w:val="en-US"/>
              </w:rPr>
            </w:pPr>
            <w:r>
              <w:rPr>
                <w:lang w:val="en-US"/>
              </w:rPr>
              <w:t>CNC, NCNI, NCNG: NTC21a</w:t>
            </w:r>
          </w:p>
          <w:p w14:paraId="020E31B6" w14:textId="77777777" w:rsidR="00DE05C9" w:rsidRDefault="00DE05C9" w:rsidP="00DE05C9">
            <w:pPr>
              <w:pStyle w:val="TAL"/>
              <w:rPr>
                <w:lang w:val="en-US"/>
              </w:rPr>
            </w:pPr>
          </w:p>
          <w:p w14:paraId="7595D19B" w14:textId="77777777" w:rsidR="00DE05C9" w:rsidRDefault="00DE05C9" w:rsidP="00DE05C9">
            <w:pPr>
              <w:pStyle w:val="TAL"/>
              <w:rPr>
                <w:lang w:val="en-US"/>
              </w:rPr>
            </w:pPr>
            <w:r>
              <w:rPr>
                <w:lang w:val="en-US"/>
              </w:rPr>
              <w:t>C/NC, C/NCNI, C/NCNG: NTC21a, TC21a</w:t>
            </w:r>
          </w:p>
          <w:p w14:paraId="0F9713E3" w14:textId="77777777" w:rsidR="00DE05C9" w:rsidRPr="00B93702" w:rsidRDefault="00DE05C9" w:rsidP="00DE05C9">
            <w:pPr>
              <w:pStyle w:val="TAL"/>
            </w:pPr>
          </w:p>
        </w:tc>
        <w:tc>
          <w:tcPr>
            <w:tcW w:w="698" w:type="pct"/>
          </w:tcPr>
          <w:p w14:paraId="31E29726" w14:textId="77777777" w:rsidR="00DE05C9" w:rsidRPr="00B93702" w:rsidRDefault="00DE05C9" w:rsidP="00DE05C9">
            <w:pPr>
              <w:pStyle w:val="TAL"/>
            </w:pPr>
            <w:r>
              <w:t>N/A</w:t>
            </w:r>
          </w:p>
        </w:tc>
      </w:tr>
      <w:tr w:rsidR="00DE05C9" w:rsidRPr="00B93702" w14:paraId="38F4F6FC" w14:textId="77777777" w:rsidTr="00905FAB">
        <w:trPr>
          <w:gridAfter w:val="1"/>
          <w:wAfter w:w="9" w:type="pct"/>
          <w:jc w:val="center"/>
        </w:trPr>
        <w:tc>
          <w:tcPr>
            <w:tcW w:w="807" w:type="pct"/>
            <w:vAlign w:val="center"/>
          </w:tcPr>
          <w:p w14:paraId="4E4F4078" w14:textId="77777777" w:rsidR="00DE05C9" w:rsidRPr="00B93702" w:rsidRDefault="00DE05C9" w:rsidP="00DE05C9">
            <w:pPr>
              <w:pStyle w:val="TAL"/>
              <w:ind w:left="14"/>
              <w:rPr>
                <w:rFonts w:cs="Arial"/>
                <w:b/>
                <w:bCs/>
              </w:rPr>
            </w:pPr>
            <w:r w:rsidRPr="00B93702">
              <w:rPr>
                <w:rFonts w:cs="Arial"/>
                <w:b/>
                <w:bCs/>
              </w:rPr>
              <w:t>7.7 Receiver intermodulation</w:t>
            </w:r>
          </w:p>
        </w:tc>
        <w:tc>
          <w:tcPr>
            <w:tcW w:w="678" w:type="pct"/>
          </w:tcPr>
          <w:p w14:paraId="51690938" w14:textId="77777777" w:rsidR="00DE05C9" w:rsidRPr="00B93702" w:rsidRDefault="00DE05C9" w:rsidP="00DE05C9">
            <w:pPr>
              <w:pStyle w:val="TAL"/>
              <w:rPr>
                <w:sz w:val="16"/>
                <w:szCs w:val="16"/>
              </w:rPr>
            </w:pPr>
            <w:r w:rsidRPr="00B93702">
              <w:rPr>
                <w:sz w:val="16"/>
                <w:szCs w:val="16"/>
              </w:rPr>
              <w:t xml:space="preserve">- </w:t>
            </w:r>
          </w:p>
        </w:tc>
        <w:tc>
          <w:tcPr>
            <w:tcW w:w="710" w:type="pct"/>
          </w:tcPr>
          <w:p w14:paraId="45938A13" w14:textId="77777777" w:rsidR="00DE05C9" w:rsidRPr="00B93702" w:rsidRDefault="00DE05C9" w:rsidP="00DE05C9">
            <w:pPr>
              <w:pStyle w:val="TAL"/>
              <w:rPr>
                <w:sz w:val="16"/>
                <w:szCs w:val="16"/>
              </w:rPr>
            </w:pPr>
            <w:r w:rsidRPr="00B93702">
              <w:rPr>
                <w:sz w:val="16"/>
                <w:szCs w:val="16"/>
              </w:rPr>
              <w:t xml:space="preserve">- </w:t>
            </w:r>
          </w:p>
        </w:tc>
        <w:tc>
          <w:tcPr>
            <w:tcW w:w="702" w:type="pct"/>
          </w:tcPr>
          <w:p w14:paraId="4824E7D9" w14:textId="77777777" w:rsidR="00DE05C9" w:rsidRPr="00B93702" w:rsidRDefault="00DE05C9" w:rsidP="00DE05C9">
            <w:pPr>
              <w:pStyle w:val="TAL"/>
              <w:rPr>
                <w:sz w:val="16"/>
                <w:szCs w:val="16"/>
              </w:rPr>
            </w:pPr>
            <w:r w:rsidRPr="00B93702">
              <w:rPr>
                <w:sz w:val="16"/>
                <w:szCs w:val="16"/>
              </w:rPr>
              <w:t>-</w:t>
            </w:r>
          </w:p>
        </w:tc>
        <w:tc>
          <w:tcPr>
            <w:tcW w:w="698" w:type="pct"/>
          </w:tcPr>
          <w:p w14:paraId="4ADF4DB8" w14:textId="77777777" w:rsidR="00DE05C9" w:rsidRPr="00B93702" w:rsidRDefault="00DE05C9" w:rsidP="00DE05C9">
            <w:pPr>
              <w:pStyle w:val="TAL"/>
              <w:rPr>
                <w:sz w:val="16"/>
                <w:szCs w:val="16"/>
              </w:rPr>
            </w:pPr>
            <w:r w:rsidRPr="00B93702">
              <w:rPr>
                <w:sz w:val="16"/>
                <w:szCs w:val="16"/>
              </w:rPr>
              <w:t>-</w:t>
            </w:r>
          </w:p>
        </w:tc>
        <w:tc>
          <w:tcPr>
            <w:tcW w:w="698" w:type="pct"/>
          </w:tcPr>
          <w:p w14:paraId="73B5562B" w14:textId="77777777" w:rsidR="00DE05C9" w:rsidRPr="00B93702" w:rsidRDefault="00DE05C9" w:rsidP="00DE05C9">
            <w:pPr>
              <w:pStyle w:val="TAL"/>
              <w:rPr>
                <w:sz w:val="16"/>
                <w:szCs w:val="16"/>
              </w:rPr>
            </w:pPr>
          </w:p>
        </w:tc>
        <w:tc>
          <w:tcPr>
            <w:tcW w:w="698" w:type="pct"/>
          </w:tcPr>
          <w:p w14:paraId="0EB7B705" w14:textId="77777777" w:rsidR="00DE05C9" w:rsidRPr="00B93702" w:rsidRDefault="00DE05C9" w:rsidP="00DE05C9">
            <w:pPr>
              <w:pStyle w:val="TAL"/>
              <w:rPr>
                <w:sz w:val="16"/>
                <w:szCs w:val="16"/>
              </w:rPr>
            </w:pPr>
          </w:p>
        </w:tc>
      </w:tr>
      <w:tr w:rsidR="00DE05C9" w:rsidRPr="00B93702" w14:paraId="39558F21" w14:textId="77777777" w:rsidTr="00905FAB">
        <w:trPr>
          <w:gridAfter w:val="1"/>
          <w:wAfter w:w="9" w:type="pct"/>
          <w:jc w:val="center"/>
        </w:trPr>
        <w:tc>
          <w:tcPr>
            <w:tcW w:w="807" w:type="pct"/>
            <w:vAlign w:val="center"/>
          </w:tcPr>
          <w:p w14:paraId="28B3F5EB" w14:textId="77777777" w:rsidR="00DE05C9" w:rsidRPr="00B93702" w:rsidRDefault="00DE05C9" w:rsidP="00DE05C9">
            <w:pPr>
              <w:pStyle w:val="TAL"/>
              <w:ind w:left="14"/>
              <w:rPr>
                <w:rFonts w:cs="Arial"/>
              </w:rPr>
            </w:pPr>
            <w:r w:rsidRPr="00B93702">
              <w:rPr>
                <w:rFonts w:cs="Arial"/>
              </w:rPr>
              <w:t>General intermodulation requirement</w:t>
            </w:r>
          </w:p>
        </w:tc>
        <w:tc>
          <w:tcPr>
            <w:tcW w:w="678" w:type="pct"/>
          </w:tcPr>
          <w:p w14:paraId="1AEE0014" w14:textId="77777777" w:rsidR="00DE05C9" w:rsidRPr="00B93702" w:rsidRDefault="00DE05C9" w:rsidP="00DE05C9">
            <w:pPr>
              <w:pStyle w:val="TAL"/>
            </w:pPr>
            <w:r w:rsidRPr="00B93702">
              <w:t>C, NI, NG: TC21</w:t>
            </w:r>
          </w:p>
          <w:p w14:paraId="3785D296" w14:textId="77777777" w:rsidR="00DE05C9" w:rsidRPr="00B93702" w:rsidRDefault="00DE05C9" w:rsidP="00DE05C9">
            <w:pPr>
              <w:pStyle w:val="TAL"/>
              <w:rPr>
                <w:lang w:val="en-US"/>
              </w:rPr>
            </w:pPr>
          </w:p>
          <w:p w14:paraId="23EC9DBC" w14:textId="77777777" w:rsidR="00DE05C9" w:rsidRPr="00B93702" w:rsidRDefault="00DE05C9" w:rsidP="00DE05C9">
            <w:pPr>
              <w:pStyle w:val="TAL"/>
              <w:rPr>
                <w:lang w:val="en-US"/>
              </w:rPr>
            </w:pPr>
            <w:r w:rsidRPr="00B93702">
              <w:rPr>
                <w:lang w:val="en-US"/>
              </w:rPr>
              <w:t>CNC, NCNI, NCNG: NTC21</w:t>
            </w:r>
          </w:p>
          <w:p w14:paraId="476BF596" w14:textId="77777777" w:rsidR="00DE05C9" w:rsidRPr="00B93702" w:rsidRDefault="00DE05C9" w:rsidP="00DE05C9">
            <w:pPr>
              <w:pStyle w:val="TAL"/>
              <w:rPr>
                <w:lang w:val="en-US"/>
              </w:rPr>
            </w:pPr>
          </w:p>
          <w:p w14:paraId="13B94F7D" w14:textId="77777777"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14:paraId="472B39A3" w14:textId="77777777" w:rsidR="00DE05C9" w:rsidRPr="00B93702" w:rsidRDefault="00DE05C9" w:rsidP="00DE05C9">
            <w:pPr>
              <w:pStyle w:val="TAL"/>
              <w:rPr>
                <w:lang w:val="en-US"/>
              </w:rPr>
            </w:pPr>
          </w:p>
        </w:tc>
        <w:tc>
          <w:tcPr>
            <w:tcW w:w="710" w:type="pct"/>
          </w:tcPr>
          <w:p w14:paraId="604F0A24" w14:textId="77777777" w:rsidR="00DE05C9" w:rsidRPr="00B93702" w:rsidRDefault="00DE05C9" w:rsidP="00DE05C9">
            <w:pPr>
              <w:pStyle w:val="TAL"/>
            </w:pPr>
            <w:r w:rsidRPr="00B93702">
              <w:lastRenderedPageBreak/>
              <w:t>C, NI, NG: TC21</w:t>
            </w:r>
          </w:p>
          <w:p w14:paraId="5344DE72" w14:textId="77777777" w:rsidR="00DE05C9" w:rsidRPr="00B93702" w:rsidRDefault="00DE05C9" w:rsidP="00DE05C9">
            <w:pPr>
              <w:pStyle w:val="TAL"/>
              <w:rPr>
                <w:lang w:val="en-US"/>
              </w:rPr>
            </w:pPr>
          </w:p>
          <w:p w14:paraId="14168D50" w14:textId="77777777" w:rsidR="00DE05C9" w:rsidRPr="00B93702" w:rsidRDefault="00DE05C9" w:rsidP="00DE05C9">
            <w:pPr>
              <w:pStyle w:val="TAL"/>
              <w:rPr>
                <w:lang w:val="en-US"/>
              </w:rPr>
            </w:pPr>
            <w:r w:rsidRPr="00B93702">
              <w:rPr>
                <w:lang w:val="en-US"/>
              </w:rPr>
              <w:t>CNC, NCNI, NCNG: NTC21</w:t>
            </w:r>
          </w:p>
          <w:p w14:paraId="4037FDFE" w14:textId="77777777" w:rsidR="00DE05C9" w:rsidRPr="00B93702" w:rsidRDefault="00DE05C9" w:rsidP="00DE05C9">
            <w:pPr>
              <w:pStyle w:val="TAL"/>
              <w:rPr>
                <w:lang w:val="en-US"/>
              </w:rPr>
            </w:pPr>
          </w:p>
          <w:p w14:paraId="3F17E180" w14:textId="77777777"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14:paraId="1232B861" w14:textId="77777777" w:rsidR="00DE05C9" w:rsidRPr="00B93702" w:rsidRDefault="00DE05C9" w:rsidP="00DE05C9">
            <w:pPr>
              <w:pStyle w:val="TAL"/>
              <w:rPr>
                <w:lang w:val="en-US"/>
              </w:rPr>
            </w:pPr>
          </w:p>
        </w:tc>
        <w:tc>
          <w:tcPr>
            <w:tcW w:w="702" w:type="pct"/>
          </w:tcPr>
          <w:p w14:paraId="3ED822A7" w14:textId="77777777" w:rsidR="00DE05C9" w:rsidRPr="00B93702" w:rsidRDefault="00DE05C9" w:rsidP="00DE05C9">
            <w:pPr>
              <w:pStyle w:val="TAL"/>
              <w:rPr>
                <w:lang w:val="sv-SE"/>
              </w:rPr>
            </w:pPr>
            <w:r w:rsidRPr="00B93702">
              <w:rPr>
                <w:lang w:val="sv-SE"/>
              </w:rPr>
              <w:lastRenderedPageBreak/>
              <w:t>C: TC22</w:t>
            </w:r>
          </w:p>
          <w:p w14:paraId="04B62A1A" w14:textId="77777777" w:rsidR="00DE05C9" w:rsidRPr="00B93702" w:rsidRDefault="00DE05C9" w:rsidP="00DE05C9">
            <w:pPr>
              <w:pStyle w:val="TAL"/>
              <w:rPr>
                <w:lang w:val="sv-SE"/>
              </w:rPr>
            </w:pPr>
            <w:r w:rsidRPr="00B93702">
              <w:rPr>
                <w:lang w:val="sv-SE"/>
              </w:rPr>
              <w:t>NI: TC22</w:t>
            </w:r>
          </w:p>
          <w:p w14:paraId="5B79DB38" w14:textId="77777777" w:rsidR="00DE05C9" w:rsidRPr="00B93702" w:rsidRDefault="00DE05C9" w:rsidP="00DE05C9">
            <w:pPr>
              <w:pStyle w:val="TAL"/>
              <w:rPr>
                <w:lang w:val="sv-SE"/>
              </w:rPr>
            </w:pPr>
            <w:r w:rsidRPr="00B93702">
              <w:rPr>
                <w:lang w:val="sv-SE"/>
              </w:rPr>
              <w:t>NG: TC22</w:t>
            </w:r>
          </w:p>
        </w:tc>
        <w:tc>
          <w:tcPr>
            <w:tcW w:w="698" w:type="pct"/>
          </w:tcPr>
          <w:p w14:paraId="6CDBE0E3" w14:textId="77777777" w:rsidR="00DE05C9" w:rsidRPr="00B93702" w:rsidRDefault="00DE05C9" w:rsidP="00DE05C9">
            <w:pPr>
              <w:pStyle w:val="TAL"/>
              <w:rPr>
                <w:lang w:val="sv-SE"/>
              </w:rPr>
            </w:pPr>
            <w:r w:rsidRPr="00B93702">
              <w:rPr>
                <w:lang w:val="sv-SE"/>
              </w:rPr>
              <w:t>C: TC22</w:t>
            </w:r>
          </w:p>
          <w:p w14:paraId="4A4F53BC" w14:textId="77777777" w:rsidR="00DE05C9" w:rsidRPr="00B93702" w:rsidRDefault="00DE05C9" w:rsidP="00DE05C9">
            <w:pPr>
              <w:pStyle w:val="TAL"/>
              <w:rPr>
                <w:lang w:val="sv-SE"/>
              </w:rPr>
            </w:pPr>
            <w:r w:rsidRPr="00B93702">
              <w:rPr>
                <w:lang w:val="sv-SE"/>
              </w:rPr>
              <w:t>NI: TC22</w:t>
            </w:r>
          </w:p>
          <w:p w14:paraId="604C2318" w14:textId="77777777" w:rsidR="00DE05C9" w:rsidRPr="00B93702" w:rsidRDefault="00DE05C9" w:rsidP="00DE05C9">
            <w:pPr>
              <w:pStyle w:val="TAL"/>
              <w:rPr>
                <w:lang w:val="sv-SE"/>
              </w:rPr>
            </w:pPr>
            <w:r w:rsidRPr="00B93702">
              <w:rPr>
                <w:lang w:val="sv-SE"/>
              </w:rPr>
              <w:t>NG: TC22</w:t>
            </w:r>
          </w:p>
        </w:tc>
        <w:tc>
          <w:tcPr>
            <w:tcW w:w="698" w:type="pct"/>
          </w:tcPr>
          <w:p w14:paraId="63EB3AB7" w14:textId="77777777" w:rsidR="00DE05C9" w:rsidRDefault="00DE05C9" w:rsidP="00DE05C9">
            <w:pPr>
              <w:pStyle w:val="TAL"/>
              <w:rPr>
                <w:lang w:val="en-US"/>
              </w:rPr>
            </w:pPr>
            <w:r>
              <w:rPr>
                <w:lang w:val="en-US"/>
              </w:rPr>
              <w:t>C, NI, NG: TC21a</w:t>
            </w:r>
          </w:p>
          <w:p w14:paraId="52386701" w14:textId="77777777" w:rsidR="00DE05C9" w:rsidRDefault="00DE05C9" w:rsidP="00DE05C9">
            <w:pPr>
              <w:pStyle w:val="TAL"/>
              <w:rPr>
                <w:lang w:val="en-US"/>
              </w:rPr>
            </w:pPr>
          </w:p>
          <w:p w14:paraId="58D47A1D" w14:textId="77777777" w:rsidR="00DE05C9" w:rsidRDefault="00DE05C9" w:rsidP="00DE05C9">
            <w:pPr>
              <w:pStyle w:val="TAL"/>
              <w:rPr>
                <w:lang w:val="en-US"/>
              </w:rPr>
            </w:pPr>
            <w:r>
              <w:rPr>
                <w:lang w:val="en-US"/>
              </w:rPr>
              <w:t>CNC, NCNI, NCNG: NTC21a</w:t>
            </w:r>
          </w:p>
          <w:p w14:paraId="6A5D81D3" w14:textId="77777777" w:rsidR="00DE05C9" w:rsidRDefault="00DE05C9" w:rsidP="00DE05C9">
            <w:pPr>
              <w:pStyle w:val="TAL"/>
              <w:rPr>
                <w:lang w:val="en-US"/>
              </w:rPr>
            </w:pPr>
          </w:p>
          <w:p w14:paraId="204A6CF2" w14:textId="77777777" w:rsidR="00DE05C9" w:rsidRDefault="00DE05C9" w:rsidP="00DE05C9">
            <w:pPr>
              <w:pStyle w:val="TAL"/>
              <w:rPr>
                <w:lang w:val="en-US"/>
              </w:rPr>
            </w:pPr>
            <w:r>
              <w:rPr>
                <w:lang w:val="en-US"/>
              </w:rPr>
              <w:t xml:space="preserve">C/NC, C/NCNI, C/NCNG: </w:t>
            </w:r>
            <w:r>
              <w:rPr>
                <w:lang w:val="en-US"/>
              </w:rPr>
              <w:lastRenderedPageBreak/>
              <w:t>NTC21a, TC21a</w:t>
            </w:r>
          </w:p>
          <w:p w14:paraId="62424BF7" w14:textId="77777777" w:rsidR="00DE05C9" w:rsidRPr="00B93702" w:rsidRDefault="00DE05C9" w:rsidP="00DE05C9">
            <w:pPr>
              <w:pStyle w:val="TAL"/>
              <w:rPr>
                <w:lang w:val="sv-SE"/>
              </w:rPr>
            </w:pPr>
          </w:p>
        </w:tc>
        <w:tc>
          <w:tcPr>
            <w:tcW w:w="698" w:type="pct"/>
          </w:tcPr>
          <w:p w14:paraId="24692A95" w14:textId="77777777" w:rsidR="00DE05C9" w:rsidRDefault="00DE05C9" w:rsidP="00DE05C9">
            <w:pPr>
              <w:pStyle w:val="TAL"/>
            </w:pPr>
            <w:r>
              <w:lastRenderedPageBreak/>
              <w:t>C, NI, NG: TC21b</w:t>
            </w:r>
          </w:p>
          <w:p w14:paraId="71936686" w14:textId="77777777" w:rsidR="00DE05C9" w:rsidRDefault="00DE05C9" w:rsidP="00DE05C9">
            <w:pPr>
              <w:pStyle w:val="TAL"/>
              <w:rPr>
                <w:lang w:val="en-US"/>
              </w:rPr>
            </w:pPr>
          </w:p>
          <w:p w14:paraId="3ED11F10" w14:textId="77777777" w:rsidR="00DE05C9" w:rsidRDefault="00DE05C9" w:rsidP="00DE05C9">
            <w:pPr>
              <w:pStyle w:val="TAL"/>
              <w:rPr>
                <w:lang w:val="en-US"/>
              </w:rPr>
            </w:pPr>
            <w:r>
              <w:rPr>
                <w:lang w:val="en-US"/>
              </w:rPr>
              <w:t>CNC, NCNI, NCNG: NTC21b</w:t>
            </w:r>
          </w:p>
          <w:p w14:paraId="77A1705E" w14:textId="77777777" w:rsidR="00DE05C9" w:rsidRDefault="00DE05C9" w:rsidP="00DE05C9">
            <w:pPr>
              <w:pStyle w:val="TAL"/>
              <w:rPr>
                <w:lang w:val="en-US"/>
              </w:rPr>
            </w:pPr>
          </w:p>
          <w:p w14:paraId="0760B1E6" w14:textId="77777777" w:rsidR="00DE05C9" w:rsidRDefault="00DE05C9" w:rsidP="00DE05C9">
            <w:pPr>
              <w:pStyle w:val="TAL"/>
              <w:rPr>
                <w:lang w:val="en-US"/>
              </w:rPr>
            </w:pPr>
            <w:r>
              <w:rPr>
                <w:lang w:val="en-US"/>
              </w:rPr>
              <w:t xml:space="preserve">C/NC, C/NCNI, C/NCNG: </w:t>
            </w:r>
            <w:r>
              <w:rPr>
                <w:lang w:val="en-US"/>
              </w:rPr>
              <w:lastRenderedPageBreak/>
              <w:t>NTC21b, TC21b</w:t>
            </w:r>
          </w:p>
          <w:p w14:paraId="23957FD3" w14:textId="77777777" w:rsidR="00DE05C9" w:rsidRPr="00B93702" w:rsidRDefault="00DE05C9" w:rsidP="00DE05C9">
            <w:pPr>
              <w:pStyle w:val="TAL"/>
              <w:rPr>
                <w:lang w:val="sv-SE"/>
              </w:rPr>
            </w:pPr>
          </w:p>
        </w:tc>
      </w:tr>
      <w:tr w:rsidR="00DE05C9" w:rsidRPr="00B93702" w14:paraId="05E9FA67" w14:textId="77777777" w:rsidTr="00905FAB">
        <w:trPr>
          <w:gridAfter w:val="1"/>
          <w:wAfter w:w="9" w:type="pct"/>
          <w:jc w:val="center"/>
        </w:trPr>
        <w:tc>
          <w:tcPr>
            <w:tcW w:w="807" w:type="pct"/>
            <w:vAlign w:val="center"/>
          </w:tcPr>
          <w:p w14:paraId="2260B7C9" w14:textId="77777777" w:rsidR="00DE05C9" w:rsidRPr="00B93702" w:rsidRDefault="00DE05C9" w:rsidP="00DE05C9">
            <w:pPr>
              <w:pStyle w:val="TAL"/>
              <w:ind w:left="14"/>
              <w:rPr>
                <w:rFonts w:cs="Arial"/>
              </w:rPr>
            </w:pPr>
            <w:r w:rsidRPr="00B93702">
              <w:rPr>
                <w:rFonts w:cs="Arial"/>
              </w:rPr>
              <w:lastRenderedPageBreak/>
              <w:t>General narrowband intermodulation requirement</w:t>
            </w:r>
          </w:p>
        </w:tc>
        <w:tc>
          <w:tcPr>
            <w:tcW w:w="678" w:type="pct"/>
          </w:tcPr>
          <w:p w14:paraId="737768D7" w14:textId="77777777" w:rsidR="00DE05C9" w:rsidRPr="00B93702" w:rsidRDefault="00DE05C9" w:rsidP="00DE05C9">
            <w:pPr>
              <w:pStyle w:val="TAL"/>
            </w:pPr>
            <w:r w:rsidRPr="00B93702">
              <w:t>C, NI, NG: TC21</w:t>
            </w:r>
          </w:p>
          <w:p w14:paraId="46FE039B" w14:textId="77777777" w:rsidR="00DE05C9" w:rsidRPr="00B93702" w:rsidRDefault="00DE05C9" w:rsidP="00DE05C9">
            <w:pPr>
              <w:pStyle w:val="TAL"/>
              <w:rPr>
                <w:lang w:val="en-US"/>
              </w:rPr>
            </w:pPr>
          </w:p>
          <w:p w14:paraId="19DD22C2" w14:textId="77777777" w:rsidR="00DE05C9" w:rsidRPr="00B93702" w:rsidRDefault="00DE05C9" w:rsidP="00DE05C9">
            <w:pPr>
              <w:pStyle w:val="TAL"/>
              <w:rPr>
                <w:lang w:val="en-US"/>
              </w:rPr>
            </w:pPr>
            <w:r w:rsidRPr="00B93702">
              <w:rPr>
                <w:lang w:val="en-US"/>
              </w:rPr>
              <w:t>CNC, NCNI, NCNG: NTC21</w:t>
            </w:r>
          </w:p>
          <w:p w14:paraId="538B30F6" w14:textId="77777777" w:rsidR="00DE05C9" w:rsidRPr="00B93702" w:rsidRDefault="00DE05C9" w:rsidP="00DE05C9">
            <w:pPr>
              <w:pStyle w:val="TAL"/>
              <w:rPr>
                <w:lang w:val="en-US"/>
              </w:rPr>
            </w:pPr>
          </w:p>
          <w:p w14:paraId="1DE227F5" w14:textId="77777777" w:rsidR="00DE05C9" w:rsidRPr="00B93702" w:rsidRDefault="00DE05C9" w:rsidP="00DE05C9">
            <w:pPr>
              <w:pStyle w:val="TAL"/>
              <w:rPr>
                <w:lang w:val="en-US"/>
              </w:rPr>
            </w:pPr>
            <w:r w:rsidRPr="00B93702">
              <w:rPr>
                <w:lang w:val="en-US"/>
              </w:rPr>
              <w:t>C/NC, C/NCNI, C/NCNG: NTC21, TC21</w:t>
            </w:r>
          </w:p>
          <w:p w14:paraId="0823ACA3" w14:textId="77777777" w:rsidR="00DE05C9" w:rsidRPr="00B93702" w:rsidRDefault="00DE05C9" w:rsidP="00DE05C9">
            <w:pPr>
              <w:pStyle w:val="TAL"/>
              <w:rPr>
                <w:lang w:val="en-US"/>
              </w:rPr>
            </w:pPr>
          </w:p>
        </w:tc>
        <w:tc>
          <w:tcPr>
            <w:tcW w:w="710" w:type="pct"/>
          </w:tcPr>
          <w:p w14:paraId="5BA29964" w14:textId="77777777" w:rsidR="00DE05C9" w:rsidRPr="00B93702" w:rsidRDefault="00DE05C9" w:rsidP="00DE05C9">
            <w:pPr>
              <w:pStyle w:val="TAL"/>
            </w:pPr>
            <w:r w:rsidRPr="00B93702">
              <w:t>C, NI, NG: TC21</w:t>
            </w:r>
          </w:p>
          <w:p w14:paraId="07E389AB" w14:textId="77777777" w:rsidR="00DE05C9" w:rsidRPr="00B93702" w:rsidRDefault="00DE05C9" w:rsidP="00DE05C9">
            <w:pPr>
              <w:pStyle w:val="TAL"/>
              <w:rPr>
                <w:lang w:val="en-US"/>
              </w:rPr>
            </w:pPr>
          </w:p>
          <w:p w14:paraId="3F250DA8" w14:textId="77777777" w:rsidR="00DE05C9" w:rsidRPr="00B93702" w:rsidRDefault="00DE05C9" w:rsidP="00DE05C9">
            <w:pPr>
              <w:pStyle w:val="TAL"/>
              <w:rPr>
                <w:lang w:val="en-US"/>
              </w:rPr>
            </w:pPr>
            <w:r w:rsidRPr="00B93702">
              <w:rPr>
                <w:lang w:val="en-US"/>
              </w:rPr>
              <w:t>CNC, NCNI, NCNG: NTC21</w:t>
            </w:r>
          </w:p>
          <w:p w14:paraId="0B89CA24" w14:textId="77777777" w:rsidR="00DE05C9" w:rsidRPr="00B93702" w:rsidRDefault="00DE05C9" w:rsidP="00DE05C9">
            <w:pPr>
              <w:pStyle w:val="TAL"/>
              <w:rPr>
                <w:lang w:val="en-US"/>
              </w:rPr>
            </w:pPr>
          </w:p>
          <w:p w14:paraId="401C6DF7" w14:textId="77777777" w:rsidR="00DE05C9" w:rsidRPr="00B93702" w:rsidRDefault="00DE05C9" w:rsidP="00DE05C9">
            <w:pPr>
              <w:pStyle w:val="TAL"/>
              <w:rPr>
                <w:lang w:val="en-US"/>
              </w:rPr>
            </w:pPr>
            <w:r w:rsidRPr="00B93702">
              <w:rPr>
                <w:lang w:val="en-US"/>
              </w:rPr>
              <w:t>C/NC, C/NCNI, C/NCNG: NTC21, TC21</w:t>
            </w:r>
          </w:p>
          <w:p w14:paraId="1DB380FD" w14:textId="77777777" w:rsidR="00DE05C9" w:rsidRPr="00B93702" w:rsidRDefault="00DE05C9" w:rsidP="00DE05C9">
            <w:pPr>
              <w:pStyle w:val="TAL"/>
              <w:rPr>
                <w:lang w:val="en-US"/>
              </w:rPr>
            </w:pPr>
          </w:p>
        </w:tc>
        <w:tc>
          <w:tcPr>
            <w:tcW w:w="702" w:type="pct"/>
          </w:tcPr>
          <w:p w14:paraId="0A681EBD" w14:textId="77777777" w:rsidR="00DE05C9" w:rsidRPr="00B93702" w:rsidRDefault="00DE05C9" w:rsidP="00DE05C9">
            <w:pPr>
              <w:pStyle w:val="TAL"/>
              <w:rPr>
                <w:lang w:val="sv-SE"/>
              </w:rPr>
            </w:pPr>
            <w:r w:rsidRPr="00B93702">
              <w:rPr>
                <w:lang w:val="sv-SE"/>
              </w:rPr>
              <w:t>C: TC22</w:t>
            </w:r>
          </w:p>
          <w:p w14:paraId="576FEE4F" w14:textId="77777777" w:rsidR="00DE05C9" w:rsidRPr="00B93702" w:rsidRDefault="00DE05C9" w:rsidP="00DE05C9">
            <w:pPr>
              <w:pStyle w:val="TAL"/>
              <w:rPr>
                <w:lang w:val="sv-SE"/>
              </w:rPr>
            </w:pPr>
            <w:r w:rsidRPr="00B93702">
              <w:rPr>
                <w:lang w:val="sv-SE"/>
              </w:rPr>
              <w:t>NI: TC22</w:t>
            </w:r>
          </w:p>
          <w:p w14:paraId="7C1628A2" w14:textId="77777777" w:rsidR="00DE05C9" w:rsidRPr="00B93702" w:rsidRDefault="00DE05C9" w:rsidP="00DE05C9">
            <w:pPr>
              <w:pStyle w:val="TAL"/>
              <w:rPr>
                <w:lang w:val="sv-SE"/>
              </w:rPr>
            </w:pPr>
            <w:r w:rsidRPr="00B93702">
              <w:rPr>
                <w:lang w:val="sv-SE"/>
              </w:rPr>
              <w:t>NG: TC22</w:t>
            </w:r>
          </w:p>
        </w:tc>
        <w:tc>
          <w:tcPr>
            <w:tcW w:w="698" w:type="pct"/>
          </w:tcPr>
          <w:p w14:paraId="7921CA2E" w14:textId="77777777" w:rsidR="00DE05C9" w:rsidRPr="00B93702" w:rsidRDefault="00DE05C9" w:rsidP="00DE05C9">
            <w:pPr>
              <w:pStyle w:val="TAL"/>
              <w:rPr>
                <w:lang w:val="sv-SE"/>
              </w:rPr>
            </w:pPr>
            <w:r w:rsidRPr="00B93702">
              <w:rPr>
                <w:lang w:val="sv-SE"/>
              </w:rPr>
              <w:t>C: TC22</w:t>
            </w:r>
          </w:p>
          <w:p w14:paraId="20564651" w14:textId="77777777" w:rsidR="00DE05C9" w:rsidRPr="00B93702" w:rsidRDefault="00DE05C9" w:rsidP="00DE05C9">
            <w:pPr>
              <w:pStyle w:val="TAL"/>
              <w:rPr>
                <w:lang w:val="sv-SE"/>
              </w:rPr>
            </w:pPr>
            <w:r w:rsidRPr="00B93702">
              <w:rPr>
                <w:lang w:val="sv-SE"/>
              </w:rPr>
              <w:t>NI: TC22</w:t>
            </w:r>
          </w:p>
          <w:p w14:paraId="28D451CA" w14:textId="77777777" w:rsidR="00DE05C9" w:rsidRPr="00B93702" w:rsidRDefault="00DE05C9" w:rsidP="00DE05C9">
            <w:pPr>
              <w:pStyle w:val="TAL"/>
              <w:rPr>
                <w:lang w:val="sv-SE"/>
              </w:rPr>
            </w:pPr>
            <w:r w:rsidRPr="00B93702">
              <w:rPr>
                <w:lang w:val="sv-SE"/>
              </w:rPr>
              <w:t>NG: TC22</w:t>
            </w:r>
          </w:p>
        </w:tc>
        <w:tc>
          <w:tcPr>
            <w:tcW w:w="698" w:type="pct"/>
          </w:tcPr>
          <w:p w14:paraId="74528D58" w14:textId="77777777" w:rsidR="00DE05C9" w:rsidRDefault="00DE05C9" w:rsidP="00DE05C9">
            <w:pPr>
              <w:pStyle w:val="TAL"/>
              <w:rPr>
                <w:lang w:val="en-US"/>
              </w:rPr>
            </w:pPr>
            <w:r>
              <w:rPr>
                <w:lang w:val="en-US"/>
              </w:rPr>
              <w:t>C, NI, NG: TC21a</w:t>
            </w:r>
          </w:p>
          <w:p w14:paraId="1E055671" w14:textId="77777777" w:rsidR="00DE05C9" w:rsidRDefault="00DE05C9" w:rsidP="00DE05C9">
            <w:pPr>
              <w:pStyle w:val="TAL"/>
              <w:rPr>
                <w:lang w:val="en-US"/>
              </w:rPr>
            </w:pPr>
          </w:p>
          <w:p w14:paraId="4DD1EF10" w14:textId="77777777" w:rsidR="00DE05C9" w:rsidRDefault="00DE05C9" w:rsidP="00DE05C9">
            <w:pPr>
              <w:pStyle w:val="TAL"/>
              <w:rPr>
                <w:lang w:val="en-US"/>
              </w:rPr>
            </w:pPr>
            <w:r>
              <w:rPr>
                <w:lang w:val="en-US"/>
              </w:rPr>
              <w:t>CNC, NCNI, NCNG: NTC21a</w:t>
            </w:r>
          </w:p>
          <w:p w14:paraId="09CD13A1" w14:textId="77777777" w:rsidR="00DE05C9" w:rsidRDefault="00DE05C9" w:rsidP="00DE05C9">
            <w:pPr>
              <w:pStyle w:val="TAL"/>
              <w:rPr>
                <w:lang w:val="en-US"/>
              </w:rPr>
            </w:pPr>
          </w:p>
          <w:p w14:paraId="1B76C0A9" w14:textId="77777777" w:rsidR="00DE05C9" w:rsidRDefault="00DE05C9" w:rsidP="00DE05C9">
            <w:pPr>
              <w:pStyle w:val="TAL"/>
              <w:rPr>
                <w:lang w:val="en-US"/>
              </w:rPr>
            </w:pPr>
            <w:r>
              <w:rPr>
                <w:lang w:val="en-US"/>
              </w:rPr>
              <w:t>C/NC, C/NCNI, C/NCNG: NTC21a, TC21a</w:t>
            </w:r>
          </w:p>
          <w:p w14:paraId="35C9DD93" w14:textId="77777777" w:rsidR="00DE05C9" w:rsidRPr="00B93702" w:rsidRDefault="00DE05C9" w:rsidP="00DE05C9">
            <w:pPr>
              <w:pStyle w:val="TAL"/>
              <w:rPr>
                <w:lang w:val="sv-SE"/>
              </w:rPr>
            </w:pPr>
          </w:p>
        </w:tc>
        <w:tc>
          <w:tcPr>
            <w:tcW w:w="698" w:type="pct"/>
          </w:tcPr>
          <w:p w14:paraId="1C462380" w14:textId="77777777" w:rsidR="00DE05C9" w:rsidRDefault="00DE05C9" w:rsidP="00DE05C9">
            <w:pPr>
              <w:pStyle w:val="TAL"/>
            </w:pPr>
            <w:r>
              <w:t>C, NI, NG: TC21b</w:t>
            </w:r>
          </w:p>
          <w:p w14:paraId="49CCA9D6" w14:textId="77777777" w:rsidR="00DE05C9" w:rsidRDefault="00DE05C9" w:rsidP="00DE05C9">
            <w:pPr>
              <w:pStyle w:val="TAL"/>
              <w:rPr>
                <w:lang w:val="en-US"/>
              </w:rPr>
            </w:pPr>
          </w:p>
          <w:p w14:paraId="4B9C4365" w14:textId="77777777" w:rsidR="00DE05C9" w:rsidRDefault="00DE05C9" w:rsidP="00DE05C9">
            <w:pPr>
              <w:pStyle w:val="TAL"/>
              <w:rPr>
                <w:lang w:val="en-US"/>
              </w:rPr>
            </w:pPr>
            <w:r>
              <w:rPr>
                <w:lang w:val="en-US"/>
              </w:rPr>
              <w:t>CNC, NCNI, NCNG: NTC21b</w:t>
            </w:r>
          </w:p>
          <w:p w14:paraId="44D24C90" w14:textId="77777777" w:rsidR="00DE05C9" w:rsidRDefault="00DE05C9" w:rsidP="00DE05C9">
            <w:pPr>
              <w:pStyle w:val="TAL"/>
              <w:rPr>
                <w:lang w:val="en-US"/>
              </w:rPr>
            </w:pPr>
          </w:p>
          <w:p w14:paraId="52D0061B" w14:textId="77777777" w:rsidR="00DE05C9" w:rsidRDefault="00DE05C9" w:rsidP="00DE05C9">
            <w:pPr>
              <w:pStyle w:val="TAL"/>
              <w:rPr>
                <w:lang w:val="en-US"/>
              </w:rPr>
            </w:pPr>
            <w:r>
              <w:rPr>
                <w:lang w:val="en-US"/>
              </w:rPr>
              <w:t>C/NC, C/NCNI, C/NCNG: NTC21b, TC21b</w:t>
            </w:r>
          </w:p>
          <w:p w14:paraId="118712D4" w14:textId="77777777" w:rsidR="00DE05C9" w:rsidRPr="00B93702" w:rsidRDefault="00DE05C9" w:rsidP="00DE05C9">
            <w:pPr>
              <w:pStyle w:val="TAL"/>
              <w:rPr>
                <w:lang w:val="sv-SE"/>
              </w:rPr>
            </w:pPr>
          </w:p>
        </w:tc>
      </w:tr>
      <w:tr w:rsidR="00DE05C9" w:rsidRPr="00B93702" w14:paraId="3953F668" w14:textId="77777777" w:rsidTr="00DE05C9">
        <w:trPr>
          <w:gridAfter w:val="1"/>
          <w:wAfter w:w="9" w:type="pct"/>
          <w:jc w:val="center"/>
        </w:trPr>
        <w:tc>
          <w:tcPr>
            <w:tcW w:w="807" w:type="pct"/>
            <w:vAlign w:val="center"/>
          </w:tcPr>
          <w:p w14:paraId="7C37FB69" w14:textId="77777777" w:rsidR="00DE05C9" w:rsidRPr="00B93702" w:rsidRDefault="00DE05C9" w:rsidP="00DE05C9">
            <w:pPr>
              <w:pStyle w:val="TAL"/>
              <w:ind w:left="14"/>
              <w:rPr>
                <w:rFonts w:cs="Arial"/>
              </w:rPr>
            </w:pPr>
            <w:r>
              <w:rPr>
                <w:rFonts w:cs="Arial"/>
              </w:rPr>
              <w:t>Additional narrowband intermodulation requirement for GSM/EDGE</w:t>
            </w:r>
          </w:p>
        </w:tc>
        <w:tc>
          <w:tcPr>
            <w:tcW w:w="678" w:type="pct"/>
          </w:tcPr>
          <w:p w14:paraId="0AB4DB9E" w14:textId="77777777" w:rsidR="00DE05C9" w:rsidRPr="00B93702" w:rsidRDefault="00DE05C9" w:rsidP="00DE05C9">
            <w:pPr>
              <w:pStyle w:val="TAL"/>
            </w:pPr>
            <w:r>
              <w:t>N/A</w:t>
            </w:r>
          </w:p>
        </w:tc>
        <w:tc>
          <w:tcPr>
            <w:tcW w:w="710" w:type="pct"/>
          </w:tcPr>
          <w:p w14:paraId="5759E23C" w14:textId="77777777" w:rsidR="00DE05C9" w:rsidRPr="00B93702" w:rsidRDefault="00DE05C9" w:rsidP="00DE05C9">
            <w:pPr>
              <w:pStyle w:val="TAL"/>
            </w:pPr>
            <w:r>
              <w:t>N/A</w:t>
            </w:r>
          </w:p>
        </w:tc>
        <w:tc>
          <w:tcPr>
            <w:tcW w:w="702" w:type="pct"/>
          </w:tcPr>
          <w:p w14:paraId="2E490D96" w14:textId="77777777" w:rsidR="00DE05C9" w:rsidRPr="00B93702" w:rsidRDefault="00DE05C9" w:rsidP="00DE05C9">
            <w:pPr>
              <w:pStyle w:val="TAL"/>
              <w:rPr>
                <w:lang w:val="sv-SE"/>
              </w:rPr>
            </w:pPr>
            <w:r>
              <w:rPr>
                <w:lang w:val="en-US"/>
              </w:rPr>
              <w:t>N/A</w:t>
            </w:r>
          </w:p>
        </w:tc>
        <w:tc>
          <w:tcPr>
            <w:tcW w:w="698" w:type="pct"/>
          </w:tcPr>
          <w:p w14:paraId="439AFBA6" w14:textId="77777777" w:rsidR="00DE05C9" w:rsidRPr="00B93702" w:rsidRDefault="00DE05C9" w:rsidP="00DE05C9">
            <w:pPr>
              <w:pStyle w:val="TAL"/>
              <w:rPr>
                <w:lang w:val="sv-SE"/>
              </w:rPr>
            </w:pPr>
            <w:r>
              <w:rPr>
                <w:lang w:val="en-US"/>
              </w:rPr>
              <w:t>N/A</w:t>
            </w:r>
          </w:p>
        </w:tc>
        <w:tc>
          <w:tcPr>
            <w:tcW w:w="698" w:type="pct"/>
          </w:tcPr>
          <w:p w14:paraId="2BB4E613" w14:textId="77777777" w:rsidR="00DE05C9" w:rsidRDefault="00DE05C9" w:rsidP="00DE05C9">
            <w:pPr>
              <w:pStyle w:val="TAL"/>
              <w:rPr>
                <w:lang w:val="en-US"/>
              </w:rPr>
            </w:pPr>
            <w:r>
              <w:t>TC5b</w:t>
            </w:r>
          </w:p>
        </w:tc>
        <w:tc>
          <w:tcPr>
            <w:tcW w:w="698" w:type="pct"/>
          </w:tcPr>
          <w:p w14:paraId="55EB276A" w14:textId="77777777" w:rsidR="00DE05C9" w:rsidRDefault="00DE05C9" w:rsidP="00DE05C9">
            <w:pPr>
              <w:pStyle w:val="TAL"/>
            </w:pPr>
            <w:r>
              <w:t>N/A</w:t>
            </w:r>
          </w:p>
        </w:tc>
      </w:tr>
      <w:tr w:rsidR="00DE05C9" w:rsidRPr="00B93702" w14:paraId="1CE3C8C3" w14:textId="77777777" w:rsidTr="00905FAB">
        <w:trPr>
          <w:gridAfter w:val="1"/>
          <w:wAfter w:w="9" w:type="pct"/>
          <w:trHeight w:val="50"/>
          <w:jc w:val="center"/>
        </w:trPr>
        <w:tc>
          <w:tcPr>
            <w:tcW w:w="807" w:type="pct"/>
            <w:vAlign w:val="center"/>
          </w:tcPr>
          <w:p w14:paraId="6520D902" w14:textId="77777777" w:rsidR="00DE05C9" w:rsidRPr="00B93702" w:rsidRDefault="00DE05C9" w:rsidP="00DE05C9">
            <w:pPr>
              <w:pStyle w:val="TAL"/>
              <w:ind w:left="14"/>
              <w:rPr>
                <w:rFonts w:cs="Arial"/>
                <w:b/>
                <w:bCs/>
              </w:rPr>
            </w:pPr>
            <w:r w:rsidRPr="00B93702">
              <w:rPr>
                <w:rFonts w:cs="Arial"/>
                <w:b/>
                <w:bCs/>
              </w:rPr>
              <w:t>7.8 In-channel selectivity</w:t>
            </w:r>
          </w:p>
        </w:tc>
        <w:tc>
          <w:tcPr>
            <w:tcW w:w="678" w:type="pct"/>
          </w:tcPr>
          <w:p w14:paraId="38320AC7" w14:textId="77777777" w:rsidR="00DE05C9" w:rsidRPr="00B93702" w:rsidRDefault="00DE05C9" w:rsidP="00DE05C9">
            <w:pPr>
              <w:pStyle w:val="TAL"/>
            </w:pPr>
            <w:r w:rsidRPr="00B93702">
              <w:t xml:space="preserve">- </w:t>
            </w:r>
          </w:p>
        </w:tc>
        <w:tc>
          <w:tcPr>
            <w:tcW w:w="710" w:type="pct"/>
          </w:tcPr>
          <w:p w14:paraId="72D44117" w14:textId="77777777" w:rsidR="00DE05C9" w:rsidRPr="00B93702" w:rsidRDefault="00DE05C9" w:rsidP="00DE05C9">
            <w:pPr>
              <w:pStyle w:val="TAL"/>
            </w:pPr>
            <w:r w:rsidRPr="00B93702">
              <w:t xml:space="preserve">- </w:t>
            </w:r>
          </w:p>
        </w:tc>
        <w:tc>
          <w:tcPr>
            <w:tcW w:w="702" w:type="pct"/>
          </w:tcPr>
          <w:p w14:paraId="53D21686" w14:textId="77777777" w:rsidR="00DE05C9" w:rsidRPr="00B93702" w:rsidRDefault="00DE05C9" w:rsidP="0031151C">
            <w:pPr>
              <w:pStyle w:val="TAL"/>
            </w:pPr>
            <w:r w:rsidRPr="00B93702">
              <w:t>-</w:t>
            </w:r>
          </w:p>
        </w:tc>
        <w:tc>
          <w:tcPr>
            <w:tcW w:w="698" w:type="pct"/>
          </w:tcPr>
          <w:p w14:paraId="3DB70698" w14:textId="77777777" w:rsidR="00DE05C9" w:rsidRPr="00B93702" w:rsidRDefault="00DE05C9" w:rsidP="0031151C">
            <w:pPr>
              <w:pStyle w:val="TAL"/>
            </w:pPr>
            <w:r w:rsidRPr="00B93702">
              <w:t>-</w:t>
            </w:r>
          </w:p>
        </w:tc>
        <w:tc>
          <w:tcPr>
            <w:tcW w:w="698" w:type="pct"/>
          </w:tcPr>
          <w:p w14:paraId="3184CEFC" w14:textId="77777777" w:rsidR="00DE05C9" w:rsidRPr="00B93702" w:rsidRDefault="00DE05C9" w:rsidP="0031151C">
            <w:pPr>
              <w:pStyle w:val="TAL"/>
            </w:pPr>
            <w:r>
              <w:t>-</w:t>
            </w:r>
          </w:p>
        </w:tc>
        <w:tc>
          <w:tcPr>
            <w:tcW w:w="698" w:type="pct"/>
          </w:tcPr>
          <w:p w14:paraId="4F056440" w14:textId="77777777" w:rsidR="00DE05C9" w:rsidRPr="00B93702" w:rsidRDefault="00DE05C9" w:rsidP="0031151C">
            <w:pPr>
              <w:pStyle w:val="TAL"/>
            </w:pPr>
            <w:r>
              <w:t>-</w:t>
            </w:r>
          </w:p>
        </w:tc>
      </w:tr>
      <w:tr w:rsidR="00DE05C9" w:rsidRPr="00B93702" w14:paraId="6271F0E1" w14:textId="77777777" w:rsidTr="00905FAB">
        <w:trPr>
          <w:gridAfter w:val="1"/>
          <w:wAfter w:w="9" w:type="pct"/>
          <w:jc w:val="center"/>
        </w:trPr>
        <w:tc>
          <w:tcPr>
            <w:tcW w:w="807" w:type="pct"/>
            <w:vAlign w:val="center"/>
          </w:tcPr>
          <w:p w14:paraId="6999AEB0" w14:textId="77777777" w:rsidR="00DE05C9" w:rsidRPr="00B93702" w:rsidRDefault="00DE05C9" w:rsidP="00DE05C9">
            <w:pPr>
              <w:pStyle w:val="TAL"/>
              <w:ind w:left="14"/>
              <w:rPr>
                <w:rFonts w:cs="Arial"/>
              </w:rPr>
            </w:pPr>
            <w:r w:rsidRPr="00B93702">
              <w:rPr>
                <w:rFonts w:cs="Arial"/>
              </w:rPr>
              <w:t>E-UTRA requirement</w:t>
            </w:r>
          </w:p>
        </w:tc>
        <w:tc>
          <w:tcPr>
            <w:tcW w:w="678" w:type="pct"/>
          </w:tcPr>
          <w:p w14:paraId="47CF8B93" w14:textId="77777777" w:rsidR="00DE05C9" w:rsidRPr="00B93702" w:rsidRDefault="00DE05C9" w:rsidP="00DE05C9">
            <w:pPr>
              <w:pStyle w:val="TAL"/>
            </w:pPr>
            <w:r w:rsidRPr="00B93702">
              <w:t>(TS 36.141)</w:t>
            </w:r>
          </w:p>
        </w:tc>
        <w:tc>
          <w:tcPr>
            <w:tcW w:w="710" w:type="pct"/>
          </w:tcPr>
          <w:p w14:paraId="002A66FD" w14:textId="77777777" w:rsidR="00DE05C9" w:rsidRPr="00B93702" w:rsidRDefault="00DE05C9" w:rsidP="00DE05C9">
            <w:pPr>
              <w:pStyle w:val="TAL"/>
            </w:pPr>
            <w:r w:rsidRPr="00B93702">
              <w:t>(TS 36.141)</w:t>
            </w:r>
          </w:p>
        </w:tc>
        <w:tc>
          <w:tcPr>
            <w:tcW w:w="702" w:type="pct"/>
          </w:tcPr>
          <w:p w14:paraId="75BDB08E" w14:textId="77777777" w:rsidR="00DE05C9" w:rsidRPr="00B93702" w:rsidRDefault="00DE05C9" w:rsidP="00DE05C9">
            <w:pPr>
              <w:pStyle w:val="TAL"/>
            </w:pPr>
            <w:r w:rsidRPr="00B93702">
              <w:t>(TS 36.141)</w:t>
            </w:r>
          </w:p>
        </w:tc>
        <w:tc>
          <w:tcPr>
            <w:tcW w:w="698" w:type="pct"/>
          </w:tcPr>
          <w:p w14:paraId="092B1DB8" w14:textId="77777777" w:rsidR="00DE05C9" w:rsidRPr="00B93702" w:rsidRDefault="00DE05C9" w:rsidP="00DE05C9">
            <w:pPr>
              <w:pStyle w:val="TAL"/>
            </w:pPr>
            <w:r w:rsidRPr="00B93702">
              <w:t>(TS 36.141)</w:t>
            </w:r>
          </w:p>
        </w:tc>
        <w:tc>
          <w:tcPr>
            <w:tcW w:w="698" w:type="pct"/>
          </w:tcPr>
          <w:p w14:paraId="561FCD85" w14:textId="77777777" w:rsidR="00DE05C9" w:rsidRPr="00B93702" w:rsidRDefault="00DE05C9" w:rsidP="00DE05C9">
            <w:pPr>
              <w:pStyle w:val="TAL"/>
            </w:pPr>
            <w:r>
              <w:t>(TS 36.141)</w:t>
            </w:r>
          </w:p>
        </w:tc>
        <w:tc>
          <w:tcPr>
            <w:tcW w:w="698" w:type="pct"/>
          </w:tcPr>
          <w:p w14:paraId="1D1C5191" w14:textId="77777777" w:rsidR="00DE05C9" w:rsidRPr="00B93702" w:rsidRDefault="00DE05C9" w:rsidP="00DE05C9">
            <w:pPr>
              <w:pStyle w:val="TAL"/>
            </w:pPr>
            <w:r>
              <w:t>(TS 36.141)</w:t>
            </w:r>
          </w:p>
        </w:tc>
      </w:tr>
      <w:tr w:rsidR="00DE05C9" w:rsidRPr="00B93702" w14:paraId="6B5CB131" w14:textId="77777777" w:rsidTr="00905FAB">
        <w:trPr>
          <w:gridAfter w:val="1"/>
          <w:wAfter w:w="9" w:type="pct"/>
          <w:jc w:val="center"/>
        </w:trPr>
        <w:tc>
          <w:tcPr>
            <w:tcW w:w="807" w:type="pct"/>
            <w:vAlign w:val="center"/>
          </w:tcPr>
          <w:p w14:paraId="4832D356" w14:textId="77777777" w:rsidR="00DE05C9" w:rsidRPr="00B93702" w:rsidRDefault="00DE05C9" w:rsidP="00DE05C9">
            <w:pPr>
              <w:pStyle w:val="TAL"/>
              <w:ind w:left="14"/>
              <w:rPr>
                <w:rFonts w:cs="Arial"/>
              </w:rPr>
            </w:pPr>
            <w:r w:rsidRPr="00B93702">
              <w:rPr>
                <w:rFonts w:cs="Arial"/>
              </w:rPr>
              <w:t>NB-IoT</w:t>
            </w:r>
          </w:p>
        </w:tc>
        <w:tc>
          <w:tcPr>
            <w:tcW w:w="678" w:type="pct"/>
          </w:tcPr>
          <w:p w14:paraId="60E25DC9" w14:textId="77777777" w:rsidR="00DE05C9" w:rsidRPr="00B93702" w:rsidRDefault="00DE05C9" w:rsidP="00DE05C9">
            <w:pPr>
              <w:pStyle w:val="TAL"/>
            </w:pPr>
            <w:r w:rsidRPr="00B93702">
              <w:t>(TS 36.141)</w:t>
            </w:r>
          </w:p>
        </w:tc>
        <w:tc>
          <w:tcPr>
            <w:tcW w:w="710" w:type="pct"/>
          </w:tcPr>
          <w:p w14:paraId="6734D629" w14:textId="77777777" w:rsidR="00DE05C9" w:rsidRPr="00B93702" w:rsidRDefault="00DE05C9" w:rsidP="00DE05C9">
            <w:pPr>
              <w:pStyle w:val="TAL"/>
            </w:pPr>
            <w:r w:rsidRPr="00B93702">
              <w:t>(TS 36.141)</w:t>
            </w:r>
          </w:p>
        </w:tc>
        <w:tc>
          <w:tcPr>
            <w:tcW w:w="702" w:type="pct"/>
          </w:tcPr>
          <w:p w14:paraId="7108E38B" w14:textId="77777777" w:rsidR="00DE05C9" w:rsidRPr="00B93702" w:rsidRDefault="00DE05C9" w:rsidP="00DE05C9">
            <w:pPr>
              <w:pStyle w:val="TAL"/>
            </w:pPr>
            <w:r w:rsidRPr="00B93702">
              <w:t>(TS 36.141)</w:t>
            </w:r>
          </w:p>
        </w:tc>
        <w:tc>
          <w:tcPr>
            <w:tcW w:w="698" w:type="pct"/>
          </w:tcPr>
          <w:p w14:paraId="7D0E46F9" w14:textId="77777777" w:rsidR="00DE05C9" w:rsidRPr="00B93702" w:rsidRDefault="00DE05C9" w:rsidP="00DE05C9">
            <w:pPr>
              <w:pStyle w:val="TAL"/>
            </w:pPr>
            <w:r w:rsidRPr="00B93702">
              <w:t>(TS 36.141)</w:t>
            </w:r>
          </w:p>
        </w:tc>
        <w:tc>
          <w:tcPr>
            <w:tcW w:w="698" w:type="pct"/>
          </w:tcPr>
          <w:p w14:paraId="27C5CBD9" w14:textId="77777777" w:rsidR="00DE05C9" w:rsidRPr="00B93702" w:rsidRDefault="00DE05C9" w:rsidP="00DE05C9">
            <w:pPr>
              <w:pStyle w:val="TAL"/>
            </w:pPr>
            <w:r>
              <w:t>(TS 36.141)</w:t>
            </w:r>
          </w:p>
        </w:tc>
        <w:tc>
          <w:tcPr>
            <w:tcW w:w="698" w:type="pct"/>
          </w:tcPr>
          <w:p w14:paraId="6A2A1461" w14:textId="77777777" w:rsidR="00DE05C9" w:rsidRPr="00B93702" w:rsidRDefault="00DE05C9" w:rsidP="00DE05C9">
            <w:pPr>
              <w:pStyle w:val="TAL"/>
            </w:pPr>
            <w:r>
              <w:t>(TS 36.141)</w:t>
            </w:r>
          </w:p>
        </w:tc>
      </w:tr>
      <w:tr w:rsidR="00DE05C9" w:rsidRPr="00B93702" w14:paraId="764EA6DC" w14:textId="77777777" w:rsidTr="00905FAB">
        <w:trPr>
          <w:gridAfter w:val="1"/>
          <w:wAfter w:w="9" w:type="pct"/>
          <w:jc w:val="center"/>
        </w:trPr>
        <w:tc>
          <w:tcPr>
            <w:tcW w:w="807" w:type="pct"/>
            <w:vAlign w:val="center"/>
          </w:tcPr>
          <w:p w14:paraId="5E068A7A" w14:textId="77777777" w:rsidR="00DE05C9" w:rsidRPr="00B93702" w:rsidRDefault="00DE05C9" w:rsidP="00DE05C9">
            <w:pPr>
              <w:pStyle w:val="TAL"/>
              <w:ind w:left="14"/>
              <w:rPr>
                <w:rFonts w:cs="Arial"/>
              </w:rPr>
            </w:pPr>
            <w:r w:rsidRPr="00B93702">
              <w:rPr>
                <w:rFonts w:cs="Arial"/>
              </w:rPr>
              <w:t>NR</w:t>
            </w:r>
          </w:p>
        </w:tc>
        <w:tc>
          <w:tcPr>
            <w:tcW w:w="678" w:type="pct"/>
          </w:tcPr>
          <w:p w14:paraId="3BFB56E4" w14:textId="77777777" w:rsidR="00DE05C9" w:rsidRPr="00B93702" w:rsidRDefault="00DE05C9" w:rsidP="00DE05C9">
            <w:pPr>
              <w:pStyle w:val="TAL"/>
            </w:pPr>
            <w:r w:rsidRPr="00B93702">
              <w:t>(TS 38.141-1)</w:t>
            </w:r>
          </w:p>
        </w:tc>
        <w:tc>
          <w:tcPr>
            <w:tcW w:w="710" w:type="pct"/>
          </w:tcPr>
          <w:p w14:paraId="34414A3C" w14:textId="77777777" w:rsidR="00DE05C9" w:rsidRPr="00B93702" w:rsidRDefault="00DE05C9" w:rsidP="00DE05C9">
            <w:pPr>
              <w:pStyle w:val="TAL"/>
            </w:pPr>
            <w:r w:rsidRPr="00B93702">
              <w:t>(TS 38.141-1)</w:t>
            </w:r>
          </w:p>
        </w:tc>
        <w:tc>
          <w:tcPr>
            <w:tcW w:w="702" w:type="pct"/>
          </w:tcPr>
          <w:p w14:paraId="47C9BEBB" w14:textId="77777777" w:rsidR="00DE05C9" w:rsidRPr="00B93702" w:rsidRDefault="00DE05C9" w:rsidP="00DE05C9">
            <w:pPr>
              <w:pStyle w:val="TAL"/>
            </w:pPr>
            <w:r w:rsidRPr="00B93702">
              <w:t>(TS 38.141-1)</w:t>
            </w:r>
          </w:p>
        </w:tc>
        <w:tc>
          <w:tcPr>
            <w:tcW w:w="698" w:type="pct"/>
          </w:tcPr>
          <w:p w14:paraId="21A6EB18" w14:textId="77777777" w:rsidR="00DE05C9" w:rsidRPr="00B93702" w:rsidRDefault="00DE05C9" w:rsidP="00DE05C9">
            <w:pPr>
              <w:pStyle w:val="TAL"/>
            </w:pPr>
            <w:r w:rsidRPr="00B93702">
              <w:t>(TS 38.141-1)</w:t>
            </w:r>
          </w:p>
        </w:tc>
        <w:tc>
          <w:tcPr>
            <w:tcW w:w="698" w:type="pct"/>
          </w:tcPr>
          <w:p w14:paraId="1B95C56C" w14:textId="77777777" w:rsidR="00DE05C9" w:rsidRPr="00B93702" w:rsidRDefault="00DE05C9" w:rsidP="00DE05C9">
            <w:pPr>
              <w:pStyle w:val="TAL"/>
            </w:pPr>
            <w:r>
              <w:t>(TS 38.141-1)</w:t>
            </w:r>
          </w:p>
        </w:tc>
        <w:tc>
          <w:tcPr>
            <w:tcW w:w="698" w:type="pct"/>
          </w:tcPr>
          <w:p w14:paraId="5BC38192" w14:textId="77777777" w:rsidR="00DE05C9" w:rsidRPr="00B93702" w:rsidRDefault="00DE05C9" w:rsidP="00DE05C9">
            <w:pPr>
              <w:pStyle w:val="TAL"/>
            </w:pPr>
            <w:r>
              <w:t>(TS 38.141-1)</w:t>
            </w:r>
          </w:p>
        </w:tc>
      </w:tr>
      <w:tr w:rsidR="00DE05C9" w:rsidRPr="00B93702" w14:paraId="0E12B201" w14:textId="77777777" w:rsidTr="00DE05C9">
        <w:trPr>
          <w:jc w:val="center"/>
        </w:trPr>
        <w:tc>
          <w:tcPr>
            <w:tcW w:w="5000" w:type="pct"/>
            <w:gridSpan w:val="8"/>
          </w:tcPr>
          <w:p w14:paraId="42644A8C" w14:textId="77777777" w:rsidR="00DE05C9" w:rsidRPr="00B93702" w:rsidRDefault="00DE05C9" w:rsidP="00DE05C9">
            <w:pPr>
              <w:pStyle w:val="TAN"/>
              <w:rPr>
                <w:lang w:eastAsia="ja-JP"/>
              </w:rPr>
            </w:pPr>
            <w:r w:rsidRPr="00B93702">
              <w:t>NOTE 1:</w:t>
            </w:r>
            <w:r w:rsidR="00905FAB">
              <w:tab/>
            </w:r>
            <w:r w:rsidRPr="00B93702">
              <w:rPr>
                <w:lang w:eastAsia="ja-JP"/>
              </w:rPr>
              <w:t>The support of NB-IoT in-band operation is optional and declared by the manufacturer. If not supported, the test configurations denoted by “NI” shall not be used for testing.</w:t>
            </w:r>
          </w:p>
          <w:p w14:paraId="1C8CA3D2" w14:textId="77777777" w:rsidR="00DE05C9" w:rsidRPr="00B93702" w:rsidRDefault="00DE05C9" w:rsidP="00DE05C9">
            <w:pPr>
              <w:pStyle w:val="TAN"/>
              <w:rPr>
                <w:lang w:eastAsia="ja-JP"/>
              </w:rPr>
            </w:pPr>
            <w:r w:rsidRPr="00B93702">
              <w:rPr>
                <w:lang w:eastAsia="ja-JP"/>
              </w:rPr>
              <w:t>NOTE 2:</w:t>
            </w:r>
            <w:r w:rsidR="00905FAB">
              <w:rPr>
                <w:lang w:eastAsia="ja-JP"/>
              </w:rPr>
              <w:tab/>
            </w:r>
            <w:r w:rsidRPr="00B93702">
              <w:rPr>
                <w:lang w:eastAsia="ja-JP"/>
              </w:rPr>
              <w:t>The support of NB-IoT guard band operation is optional and declared by the manufacturer. If not supported, the test configurations denoted by “NG” shall not be used for testing.</w:t>
            </w:r>
          </w:p>
          <w:p w14:paraId="5A75634A" w14:textId="77777777" w:rsidR="00DE05C9" w:rsidRPr="00B93702" w:rsidRDefault="00DE05C9" w:rsidP="00DE05C9">
            <w:pPr>
              <w:pStyle w:val="TAN"/>
              <w:rPr>
                <w:lang w:eastAsia="ja-JP"/>
              </w:rPr>
            </w:pPr>
            <w:r w:rsidRPr="00B93702">
              <w:rPr>
                <w:lang w:eastAsia="ja-JP"/>
              </w:rPr>
              <w:t>NOTE 3:</w:t>
            </w:r>
            <w:r w:rsidR="00905FAB">
              <w:rPr>
                <w:lang w:eastAsia="ja-JP"/>
              </w:rPr>
              <w:tab/>
            </w:r>
            <w:r w:rsidRPr="00B93702">
              <w:rPr>
                <w:lang w:eastAsia="ja-JP"/>
              </w:rPr>
              <w:t>For Operating band unwanted emissions, NR shall also be tested with SC with widest supported channel bandwidth and highest supported sub-carrier spacing.</w:t>
            </w:r>
          </w:p>
          <w:p w14:paraId="646EE9F8" w14:textId="77777777" w:rsidR="00DE05C9" w:rsidRPr="00B93702" w:rsidRDefault="00DE05C9" w:rsidP="00DE05C9">
            <w:pPr>
              <w:pStyle w:val="TAN"/>
            </w:pPr>
            <w:r w:rsidRPr="00B93702">
              <w:rPr>
                <w:lang w:eastAsia="ja-JP"/>
              </w:rPr>
              <w:t>NOTE 4:</w:t>
            </w:r>
            <w:r w:rsidR="00905FAB">
              <w:rPr>
                <w:lang w:eastAsia="ja-JP"/>
              </w:rPr>
              <w:tab/>
            </w:r>
            <w:r w:rsidRPr="00B93702">
              <w:rPr>
                <w:rFonts w:eastAsia="SimSun"/>
                <w:lang w:eastAsia="ja-JP"/>
              </w:rPr>
              <w:t>There is no specific test with NB-IoT for those requirements, tests could be performed using E-UTRA signal only, without NB-IoT.</w:t>
            </w:r>
          </w:p>
        </w:tc>
      </w:tr>
    </w:tbl>
    <w:p w14:paraId="7E437AD8" w14:textId="77777777" w:rsidR="00560179" w:rsidRPr="00B93702" w:rsidRDefault="00560179" w:rsidP="00AB57F0"/>
    <w:p w14:paraId="7DCCB04B" w14:textId="77777777" w:rsidR="002F6EF4" w:rsidRPr="00B93702" w:rsidRDefault="00F17D4F" w:rsidP="00F311C8">
      <w:pPr>
        <w:pStyle w:val="Heading2"/>
      </w:pPr>
      <w:bookmarkStart w:id="362" w:name="_Toc21097927"/>
      <w:bookmarkStart w:id="363" w:name="_Toc29765489"/>
      <w:r w:rsidRPr="00B93702">
        <w:t>5.2</w:t>
      </w:r>
      <w:r w:rsidRPr="00B93702">
        <w:tab/>
        <w:t>Single-RAT Multi-carrier capable Base S</w:t>
      </w:r>
      <w:r w:rsidR="00325748" w:rsidRPr="00B93702">
        <w:t>tations</w:t>
      </w:r>
      <w:bookmarkEnd w:id="362"/>
      <w:bookmarkEnd w:id="363"/>
    </w:p>
    <w:p w14:paraId="309428F4" w14:textId="26C51521" w:rsidR="002F6EF4" w:rsidRPr="00B93702" w:rsidRDefault="002F6EF4" w:rsidP="002F6EF4">
      <w:r w:rsidRPr="00B93702">
        <w:t xml:space="preserve">This </w:t>
      </w:r>
      <w:r w:rsidR="00751205">
        <w:t>clause</w:t>
      </w:r>
      <w:r w:rsidRPr="00B93702">
        <w:t xml:space="preserve"> includes E-UTRA MC BS with one E-UTRA carrier supporting NB-IoT in-band and/or guard band.</w:t>
      </w:r>
    </w:p>
    <w:p w14:paraId="3EF3EE49" w14:textId="77777777" w:rsidR="00325748" w:rsidRPr="00B93702" w:rsidRDefault="00325748" w:rsidP="0048036E">
      <w:pPr>
        <w:pStyle w:val="TH"/>
      </w:pPr>
      <w:r w:rsidRPr="00B93702">
        <w:lastRenderedPageBreak/>
        <w:t xml:space="preserve">Table </w:t>
      </w:r>
      <w:r w:rsidR="00F17D4F" w:rsidRPr="00B93702">
        <w:t>5.2-1: Test configurations for capability s</w:t>
      </w:r>
      <w:r w:rsidRPr="00B93702">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B93702" w:rsidRPr="00B93702" w14:paraId="18069D9C" w14:textId="77777777" w:rsidTr="005D5A78">
        <w:trPr>
          <w:trHeight w:val="383"/>
          <w:tblHeader/>
          <w:jc w:val="center"/>
        </w:trPr>
        <w:tc>
          <w:tcPr>
            <w:tcW w:w="847" w:type="pct"/>
          </w:tcPr>
          <w:p w14:paraId="2F093199" w14:textId="77777777" w:rsidR="00D7369E" w:rsidRPr="00B93702" w:rsidRDefault="00D7369E" w:rsidP="00325748">
            <w:pPr>
              <w:pStyle w:val="TAH"/>
              <w:rPr>
                <w:rFonts w:cs="Arial"/>
                <w:lang w:eastAsia="en-US"/>
              </w:rPr>
            </w:pPr>
            <w:r w:rsidRPr="00B93702">
              <w:rPr>
                <w:rFonts w:cs="Arial"/>
                <w:lang w:eastAsia="en-US"/>
              </w:rPr>
              <w:t>Capability Set</w:t>
            </w:r>
          </w:p>
        </w:tc>
        <w:tc>
          <w:tcPr>
            <w:tcW w:w="2075" w:type="pct"/>
            <w:gridSpan w:val="3"/>
            <w:vAlign w:val="center"/>
          </w:tcPr>
          <w:p w14:paraId="0EC09493" w14:textId="77777777" w:rsidR="00D7369E" w:rsidRPr="00B93702" w:rsidRDefault="00D7369E" w:rsidP="00325748">
            <w:pPr>
              <w:pStyle w:val="TAH"/>
              <w:rPr>
                <w:rFonts w:cs="Arial"/>
                <w:lang w:eastAsia="en-US"/>
              </w:rPr>
            </w:pPr>
            <w:r w:rsidRPr="00B93702">
              <w:rPr>
                <w:rFonts w:cs="Arial"/>
                <w:lang w:eastAsia="en-US"/>
              </w:rPr>
              <w:t>UTRA (MC) capable BS (CS1)</w:t>
            </w:r>
          </w:p>
        </w:tc>
        <w:tc>
          <w:tcPr>
            <w:tcW w:w="2077" w:type="pct"/>
            <w:gridSpan w:val="3"/>
            <w:vAlign w:val="center"/>
          </w:tcPr>
          <w:p w14:paraId="0D1084A7" w14:textId="77777777" w:rsidR="00D7369E" w:rsidRPr="00B93702" w:rsidRDefault="00D7369E" w:rsidP="002F6EF4">
            <w:pPr>
              <w:pStyle w:val="TAH"/>
              <w:rPr>
                <w:rFonts w:cs="Arial"/>
                <w:lang w:eastAsia="en-US"/>
              </w:rPr>
            </w:pPr>
            <w:r w:rsidRPr="00B93702">
              <w:rPr>
                <w:rFonts w:cs="Arial"/>
                <w:lang w:eastAsia="en-US"/>
              </w:rPr>
              <w:t xml:space="preserve">E-UTRA (MC) capable BS </w:t>
            </w:r>
          </w:p>
          <w:p w14:paraId="4DBDA574" w14:textId="77777777" w:rsidR="00D7369E" w:rsidRPr="00B93702" w:rsidRDefault="00D7369E"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14:paraId="7F81221D" w14:textId="77777777" w:rsidR="00D7369E" w:rsidRPr="00B93702" w:rsidRDefault="00D7369E" w:rsidP="002F6EF4">
            <w:pPr>
              <w:pStyle w:val="TAH"/>
              <w:rPr>
                <w:rFonts w:cs="Arial"/>
                <w:lang w:eastAsia="en-US"/>
              </w:rPr>
            </w:pPr>
            <w:r w:rsidRPr="00B93702">
              <w:rPr>
                <w:rFonts w:cs="Arial"/>
                <w:bCs/>
                <w:szCs w:val="18"/>
                <w:lang w:eastAsia="ja-JP"/>
              </w:rPr>
              <w:t>NB-IoT guard band**</w:t>
            </w:r>
            <w:r w:rsidRPr="00B93702">
              <w:rPr>
                <w:rFonts w:cs="Arial"/>
                <w:lang w:eastAsia="en-US"/>
              </w:rPr>
              <w:t xml:space="preserve"> (CS2)</w:t>
            </w:r>
          </w:p>
        </w:tc>
      </w:tr>
      <w:tr w:rsidR="00B93702" w:rsidRPr="00B93702" w14:paraId="2C802F39" w14:textId="77777777" w:rsidTr="005D5A78">
        <w:trPr>
          <w:tblHeader/>
          <w:jc w:val="center"/>
        </w:trPr>
        <w:tc>
          <w:tcPr>
            <w:tcW w:w="847" w:type="pct"/>
          </w:tcPr>
          <w:p w14:paraId="50D932E0" w14:textId="77777777" w:rsidR="00D7369E" w:rsidRPr="00B93702" w:rsidRDefault="00D7369E" w:rsidP="00325748">
            <w:pPr>
              <w:pStyle w:val="TAH"/>
              <w:rPr>
                <w:rFonts w:cs="Arial"/>
                <w:i/>
                <w:lang w:eastAsia="en-US"/>
              </w:rPr>
            </w:pPr>
            <w:r w:rsidRPr="00B93702">
              <w:rPr>
                <w:rFonts w:cs="Arial"/>
                <w:lang w:eastAsia="en-US"/>
              </w:rPr>
              <w:t>BS test case</w:t>
            </w:r>
          </w:p>
        </w:tc>
        <w:tc>
          <w:tcPr>
            <w:tcW w:w="692" w:type="pct"/>
            <w:vAlign w:val="center"/>
          </w:tcPr>
          <w:p w14:paraId="3781A6F9" w14:textId="77777777"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14:paraId="03EF7202" w14:textId="77777777"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14:paraId="13F55826" w14:textId="77777777" w:rsidR="00D7369E" w:rsidRPr="00B93702" w:rsidRDefault="00D7369E" w:rsidP="00325748">
            <w:pPr>
              <w:pStyle w:val="TAL"/>
              <w:rPr>
                <w:rFonts w:cs="Arial"/>
                <w:lang w:eastAsia="en-US"/>
              </w:rPr>
            </w:pPr>
            <w:r w:rsidRPr="00B93702">
              <w:rPr>
                <w:rFonts w:cs="Arial"/>
                <w:lang w:eastAsia="en-US"/>
              </w:rPr>
              <w:t>BC3</w:t>
            </w:r>
          </w:p>
        </w:tc>
        <w:tc>
          <w:tcPr>
            <w:tcW w:w="692" w:type="pct"/>
            <w:vAlign w:val="center"/>
          </w:tcPr>
          <w:p w14:paraId="46435DBB" w14:textId="77777777"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14:paraId="216FA40E" w14:textId="77777777"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14:paraId="52F56DC0" w14:textId="77777777" w:rsidR="00D7369E" w:rsidRPr="00B93702" w:rsidRDefault="00D7369E" w:rsidP="00325748">
            <w:pPr>
              <w:pStyle w:val="TAL"/>
              <w:rPr>
                <w:rFonts w:cs="Arial"/>
                <w:lang w:eastAsia="en-US"/>
              </w:rPr>
            </w:pPr>
            <w:r w:rsidRPr="00B93702">
              <w:rPr>
                <w:rFonts w:cs="Arial"/>
                <w:lang w:eastAsia="en-US"/>
              </w:rPr>
              <w:t>BC3</w:t>
            </w:r>
          </w:p>
        </w:tc>
      </w:tr>
      <w:tr w:rsidR="00B93702" w:rsidRPr="00B93702" w14:paraId="31292F11" w14:textId="77777777" w:rsidTr="005D5A78">
        <w:trPr>
          <w:jc w:val="center"/>
        </w:trPr>
        <w:tc>
          <w:tcPr>
            <w:tcW w:w="847" w:type="pct"/>
          </w:tcPr>
          <w:p w14:paraId="4CA07AB1" w14:textId="77777777" w:rsidR="00D7369E" w:rsidRPr="00B93702" w:rsidRDefault="00D7369E" w:rsidP="00325748">
            <w:pPr>
              <w:pStyle w:val="TAL"/>
              <w:rPr>
                <w:rFonts w:cs="Arial"/>
                <w:b/>
                <w:bCs/>
                <w:lang w:eastAsia="en-US"/>
              </w:rPr>
            </w:pPr>
            <w:r w:rsidRPr="00B93702">
              <w:rPr>
                <w:rFonts w:cs="Arial"/>
                <w:b/>
                <w:bCs/>
                <w:lang w:eastAsia="en-US"/>
              </w:rPr>
              <w:t>6.2 Base Station output power</w:t>
            </w:r>
          </w:p>
        </w:tc>
        <w:tc>
          <w:tcPr>
            <w:tcW w:w="692" w:type="pct"/>
          </w:tcPr>
          <w:p w14:paraId="438FC21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D162533"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59E19D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D5291A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3AA2B6D"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250CF3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08880C3A" w14:textId="77777777" w:rsidTr="005D5A78">
        <w:trPr>
          <w:jc w:val="center"/>
        </w:trPr>
        <w:tc>
          <w:tcPr>
            <w:tcW w:w="847" w:type="pct"/>
          </w:tcPr>
          <w:p w14:paraId="13FF75B9" w14:textId="77777777" w:rsidR="00D7369E" w:rsidRPr="00B93702" w:rsidRDefault="00D7369E" w:rsidP="00325748">
            <w:pPr>
              <w:pStyle w:val="TAL"/>
              <w:rPr>
                <w:rFonts w:cs="Arial"/>
                <w:lang w:eastAsia="en-US"/>
              </w:rPr>
            </w:pPr>
            <w:r w:rsidRPr="00B93702">
              <w:rPr>
                <w:rFonts w:cs="Arial"/>
                <w:lang w:eastAsia="en-US"/>
              </w:rPr>
              <w:t>Base Station maximum output power</w:t>
            </w:r>
          </w:p>
        </w:tc>
        <w:tc>
          <w:tcPr>
            <w:tcW w:w="692" w:type="pct"/>
          </w:tcPr>
          <w:p w14:paraId="4A53E5D1" w14:textId="77777777" w:rsidR="00D7369E" w:rsidRPr="00B93702" w:rsidRDefault="00D7369E" w:rsidP="00AE702A">
            <w:pPr>
              <w:pStyle w:val="TAL"/>
              <w:rPr>
                <w:rFonts w:cs="Arial"/>
                <w:lang w:eastAsia="en-US"/>
              </w:rPr>
            </w:pPr>
            <w:r w:rsidRPr="00B93702">
              <w:rPr>
                <w:rFonts w:cs="Arial"/>
                <w:lang w:eastAsia="en-US"/>
              </w:rPr>
              <w:t>C: TC1a</w:t>
            </w:r>
          </w:p>
          <w:p w14:paraId="0FA451D4" w14:textId="77777777" w:rsidR="00D7369E" w:rsidRPr="00B93702" w:rsidRDefault="00D7369E" w:rsidP="00AE702A">
            <w:pPr>
              <w:pStyle w:val="TAL"/>
              <w:rPr>
                <w:rFonts w:cs="Arial"/>
                <w:lang w:eastAsia="en-US"/>
              </w:rPr>
            </w:pPr>
            <w:r w:rsidRPr="00B93702">
              <w:rPr>
                <w:rFonts w:cs="Arial"/>
                <w:lang w:eastAsia="en-US"/>
              </w:rPr>
              <w:t>CNC: TC1a</w:t>
            </w:r>
          </w:p>
          <w:p w14:paraId="2DE3EFC2" w14:textId="77777777" w:rsidR="00D7369E" w:rsidRPr="00B93702" w:rsidRDefault="00D7369E" w:rsidP="00AE702A">
            <w:pPr>
              <w:pStyle w:val="TAL"/>
              <w:rPr>
                <w:rFonts w:cs="Arial"/>
                <w:lang w:eastAsia="en-US"/>
              </w:rPr>
            </w:pPr>
            <w:r w:rsidRPr="00B93702">
              <w:rPr>
                <w:rFonts w:cs="Arial"/>
                <w:lang w:eastAsia="en-US"/>
              </w:rPr>
              <w:t>C/NC: TC1a, NTC1a</w:t>
            </w:r>
          </w:p>
        </w:tc>
        <w:tc>
          <w:tcPr>
            <w:tcW w:w="692" w:type="pct"/>
          </w:tcPr>
          <w:p w14:paraId="1C71B2BB" w14:textId="77777777" w:rsidR="00D7369E" w:rsidRPr="00B93702" w:rsidRDefault="00D7369E" w:rsidP="00AE702A">
            <w:pPr>
              <w:pStyle w:val="TAL"/>
              <w:rPr>
                <w:rFonts w:cs="Arial"/>
                <w:lang w:eastAsia="en-US"/>
              </w:rPr>
            </w:pPr>
            <w:r w:rsidRPr="00B93702">
              <w:rPr>
                <w:rFonts w:cs="Arial"/>
                <w:lang w:eastAsia="en-US"/>
              </w:rPr>
              <w:t>C: TC1a</w:t>
            </w:r>
          </w:p>
          <w:p w14:paraId="50E26DD3" w14:textId="77777777" w:rsidR="00D7369E" w:rsidRPr="00B93702" w:rsidRDefault="00D7369E" w:rsidP="00AE702A">
            <w:pPr>
              <w:pStyle w:val="TAL"/>
              <w:rPr>
                <w:rFonts w:cs="Arial"/>
                <w:lang w:eastAsia="en-US"/>
              </w:rPr>
            </w:pPr>
            <w:r w:rsidRPr="00B93702">
              <w:rPr>
                <w:rFonts w:cs="Arial"/>
                <w:lang w:eastAsia="en-US"/>
              </w:rPr>
              <w:t>CNC: TC1a</w:t>
            </w:r>
          </w:p>
          <w:p w14:paraId="199C12D8" w14:textId="77777777" w:rsidR="00D7369E" w:rsidRPr="00B93702" w:rsidRDefault="00D7369E" w:rsidP="00AE702A">
            <w:pPr>
              <w:pStyle w:val="TAL"/>
              <w:rPr>
                <w:rFonts w:cs="Arial"/>
                <w:lang w:eastAsia="en-US"/>
              </w:rPr>
            </w:pPr>
            <w:r w:rsidRPr="00B93702">
              <w:rPr>
                <w:rFonts w:cs="Arial"/>
                <w:lang w:eastAsia="en-US"/>
              </w:rPr>
              <w:t>C/NC: TC1a, NTC1a</w:t>
            </w:r>
          </w:p>
        </w:tc>
        <w:tc>
          <w:tcPr>
            <w:tcW w:w="692" w:type="pct"/>
          </w:tcPr>
          <w:p w14:paraId="138B9E1F"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6E3DC0D5" w14:textId="77777777" w:rsidR="00D7369E" w:rsidRPr="00B93702" w:rsidRDefault="00D7369E" w:rsidP="00AE702A">
            <w:pPr>
              <w:pStyle w:val="TAL"/>
              <w:rPr>
                <w:rFonts w:cs="Arial"/>
                <w:lang w:eastAsia="en-US"/>
              </w:rPr>
            </w:pPr>
            <w:r w:rsidRPr="00B93702">
              <w:rPr>
                <w:rFonts w:cs="Arial"/>
                <w:lang w:eastAsia="en-US"/>
              </w:rPr>
              <w:t>C: TC2</w:t>
            </w:r>
          </w:p>
          <w:p w14:paraId="521BA6B6" w14:textId="77777777" w:rsidR="00D7369E" w:rsidRPr="00B93702" w:rsidRDefault="00D7369E" w:rsidP="00AE702A">
            <w:pPr>
              <w:pStyle w:val="TAL"/>
              <w:rPr>
                <w:rFonts w:cs="Arial"/>
                <w:lang w:eastAsia="en-US"/>
              </w:rPr>
            </w:pPr>
            <w:r w:rsidRPr="00B93702">
              <w:rPr>
                <w:rFonts w:cs="Arial"/>
                <w:lang w:eastAsia="en-US"/>
              </w:rPr>
              <w:t>CNC: TC2</w:t>
            </w:r>
          </w:p>
          <w:p w14:paraId="09D76D5C" w14:textId="77777777" w:rsidR="00D7369E" w:rsidRPr="00B93702" w:rsidRDefault="00D7369E" w:rsidP="002F6EF4">
            <w:pPr>
              <w:pStyle w:val="TAL"/>
              <w:rPr>
                <w:rFonts w:cs="Arial"/>
                <w:lang w:eastAsia="en-US"/>
              </w:rPr>
            </w:pPr>
            <w:r w:rsidRPr="00B93702">
              <w:rPr>
                <w:rFonts w:cs="Arial"/>
                <w:lang w:eastAsia="en-US"/>
              </w:rPr>
              <w:t>C/NC: TC2, NTC2</w:t>
            </w:r>
          </w:p>
          <w:p w14:paraId="288B22B6" w14:textId="77777777" w:rsidR="00D7369E" w:rsidRPr="00B93702" w:rsidRDefault="00D7369E" w:rsidP="002F6EF4">
            <w:pPr>
              <w:pStyle w:val="TAL"/>
              <w:rPr>
                <w:rFonts w:cs="Arial"/>
                <w:lang w:eastAsia="en-US"/>
              </w:rPr>
            </w:pPr>
            <w:r w:rsidRPr="00B93702">
              <w:rPr>
                <w:rFonts w:cs="Arial"/>
                <w:lang w:eastAsia="en-US"/>
              </w:rPr>
              <w:t>NI: TC17</w:t>
            </w:r>
          </w:p>
          <w:p w14:paraId="7CBF741C"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57D647C3" w14:textId="77777777" w:rsidR="00D7369E" w:rsidRPr="00B93702" w:rsidRDefault="00D7369E" w:rsidP="00AE702A">
            <w:pPr>
              <w:pStyle w:val="TAL"/>
              <w:rPr>
                <w:rFonts w:cs="Arial"/>
                <w:lang w:eastAsia="en-US"/>
              </w:rPr>
            </w:pPr>
            <w:r w:rsidRPr="00B93702">
              <w:rPr>
                <w:rFonts w:cs="Arial"/>
                <w:lang w:eastAsia="en-US"/>
              </w:rPr>
              <w:t>C: TC2</w:t>
            </w:r>
          </w:p>
          <w:p w14:paraId="528BEBC4" w14:textId="77777777" w:rsidR="00D7369E" w:rsidRPr="00B93702" w:rsidRDefault="00D7369E" w:rsidP="00AE702A">
            <w:pPr>
              <w:pStyle w:val="TAL"/>
              <w:rPr>
                <w:rFonts w:cs="Arial"/>
                <w:lang w:eastAsia="en-US"/>
              </w:rPr>
            </w:pPr>
            <w:r w:rsidRPr="00B93702">
              <w:rPr>
                <w:rFonts w:cs="Arial"/>
                <w:lang w:eastAsia="en-US"/>
              </w:rPr>
              <w:t>CNC: TC2</w:t>
            </w:r>
          </w:p>
          <w:p w14:paraId="5CE09591" w14:textId="77777777" w:rsidR="00D7369E" w:rsidRPr="00B93702" w:rsidRDefault="00D7369E" w:rsidP="002F6EF4">
            <w:pPr>
              <w:pStyle w:val="TAL"/>
              <w:rPr>
                <w:rFonts w:cs="Arial"/>
                <w:lang w:eastAsia="en-US"/>
              </w:rPr>
            </w:pPr>
            <w:r w:rsidRPr="00B93702">
              <w:rPr>
                <w:rFonts w:cs="Arial"/>
                <w:lang w:eastAsia="en-US"/>
              </w:rPr>
              <w:t>C/NC: TC2, NTC2</w:t>
            </w:r>
          </w:p>
          <w:p w14:paraId="2ED6D3F0" w14:textId="77777777" w:rsidR="00D7369E" w:rsidRPr="00B93702" w:rsidRDefault="00D7369E" w:rsidP="002F6EF4">
            <w:pPr>
              <w:pStyle w:val="TAL"/>
              <w:rPr>
                <w:rFonts w:cs="Arial"/>
                <w:lang w:eastAsia="en-US"/>
              </w:rPr>
            </w:pPr>
            <w:r w:rsidRPr="00B93702">
              <w:rPr>
                <w:rFonts w:cs="Arial"/>
                <w:lang w:eastAsia="en-US"/>
              </w:rPr>
              <w:t>NI: TC17</w:t>
            </w:r>
          </w:p>
          <w:p w14:paraId="028D661F"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05937521" w14:textId="77777777" w:rsidR="00D7369E" w:rsidRPr="00B93702" w:rsidRDefault="00D7369E" w:rsidP="00325748">
            <w:pPr>
              <w:pStyle w:val="TAL"/>
              <w:rPr>
                <w:rFonts w:cs="Arial"/>
                <w:lang w:eastAsia="en-US"/>
              </w:rPr>
            </w:pPr>
            <w:r w:rsidRPr="00B93702">
              <w:rPr>
                <w:rFonts w:cs="Arial"/>
                <w:lang w:eastAsia="en-US"/>
              </w:rPr>
              <w:t>C: TC2</w:t>
            </w:r>
          </w:p>
          <w:p w14:paraId="05011982" w14:textId="77777777" w:rsidR="00D7369E" w:rsidRPr="00B93702" w:rsidRDefault="00D7369E" w:rsidP="005B180D">
            <w:pPr>
              <w:pStyle w:val="TAL"/>
              <w:rPr>
                <w:rFonts w:cs="Arial"/>
                <w:lang w:eastAsia="en-US"/>
              </w:rPr>
            </w:pPr>
            <w:r w:rsidRPr="00B93702">
              <w:rPr>
                <w:rFonts w:cs="Arial"/>
                <w:lang w:eastAsia="en-US"/>
              </w:rPr>
              <w:t>CNC: TC2</w:t>
            </w:r>
          </w:p>
          <w:p w14:paraId="163C4246" w14:textId="77777777" w:rsidR="00D7369E" w:rsidRPr="00B93702" w:rsidRDefault="00D7369E" w:rsidP="004D2A03">
            <w:pPr>
              <w:pStyle w:val="TAL"/>
              <w:rPr>
                <w:rFonts w:cs="Arial"/>
              </w:rPr>
            </w:pPr>
            <w:r w:rsidRPr="00B93702">
              <w:rPr>
                <w:rFonts w:cs="Arial"/>
                <w:lang w:eastAsia="en-US"/>
              </w:rPr>
              <w:t>C/NC: TC2, NTC2</w:t>
            </w:r>
          </w:p>
          <w:p w14:paraId="20C7288A" w14:textId="77777777" w:rsidR="00D7369E" w:rsidRPr="00B93702" w:rsidRDefault="00D7369E" w:rsidP="004D2A03">
            <w:pPr>
              <w:pStyle w:val="TAL"/>
              <w:rPr>
                <w:rFonts w:cs="Arial"/>
              </w:rPr>
            </w:pPr>
            <w:r w:rsidRPr="00B93702">
              <w:rPr>
                <w:rFonts w:cs="Arial"/>
              </w:rPr>
              <w:t>NI: TC17</w:t>
            </w:r>
          </w:p>
          <w:p w14:paraId="136AF00E" w14:textId="77777777" w:rsidR="00D7369E" w:rsidRPr="00B93702" w:rsidRDefault="00D7369E" w:rsidP="004D2A03">
            <w:pPr>
              <w:pStyle w:val="TAL"/>
              <w:rPr>
                <w:rFonts w:cs="Arial"/>
                <w:lang w:eastAsia="en-US"/>
              </w:rPr>
            </w:pPr>
            <w:r w:rsidRPr="00B93702">
              <w:rPr>
                <w:rFonts w:cs="Arial"/>
              </w:rPr>
              <w:t>NG: TC20</w:t>
            </w:r>
          </w:p>
        </w:tc>
      </w:tr>
      <w:tr w:rsidR="00B93702" w:rsidRPr="00B93702" w14:paraId="2A97768D" w14:textId="77777777" w:rsidTr="005D5A78">
        <w:trPr>
          <w:trHeight w:val="920"/>
          <w:jc w:val="center"/>
        </w:trPr>
        <w:tc>
          <w:tcPr>
            <w:tcW w:w="847" w:type="pct"/>
          </w:tcPr>
          <w:p w14:paraId="6649B6F4" w14:textId="77777777" w:rsidR="00D7369E" w:rsidRPr="00B93702" w:rsidRDefault="00D7369E" w:rsidP="005B180D">
            <w:pPr>
              <w:pStyle w:val="TAL"/>
              <w:rPr>
                <w:rFonts w:cs="Arial"/>
                <w:lang w:eastAsia="en-US"/>
              </w:rPr>
            </w:pPr>
            <w:r w:rsidRPr="00B93702">
              <w:rPr>
                <w:rFonts w:cs="Arial"/>
                <w:lang w:eastAsia="en-US"/>
              </w:rPr>
              <w:t xml:space="preserve">Additional regional requirement </w:t>
            </w:r>
            <w:r w:rsidRPr="00B93702">
              <w:rPr>
                <w:rFonts w:cs="Arial"/>
                <w:lang w:eastAsia="en-US"/>
              </w:rPr>
              <w:br/>
              <w:t>(only for band 34)</w:t>
            </w:r>
          </w:p>
        </w:tc>
        <w:tc>
          <w:tcPr>
            <w:tcW w:w="692" w:type="pct"/>
          </w:tcPr>
          <w:p w14:paraId="34FC9D1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A2324C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147446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61725C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110929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3D4824D" w14:textId="77777777"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14:paraId="3042F9F5" w14:textId="77777777" w:rsidTr="005D5A78">
        <w:trPr>
          <w:jc w:val="center"/>
        </w:trPr>
        <w:tc>
          <w:tcPr>
            <w:tcW w:w="847" w:type="pct"/>
            <w:vAlign w:val="center"/>
          </w:tcPr>
          <w:p w14:paraId="0FABCA01" w14:textId="77777777" w:rsidR="00D7369E" w:rsidRPr="00B93702" w:rsidRDefault="00D7369E" w:rsidP="00325748">
            <w:pPr>
              <w:pStyle w:val="TAL"/>
              <w:rPr>
                <w:rFonts w:cs="Arial"/>
                <w:lang w:eastAsia="en-US"/>
              </w:rPr>
            </w:pPr>
            <w:r w:rsidRPr="00B93702">
              <w:rPr>
                <w:rFonts w:cs="Arial"/>
                <w:lang w:eastAsia="en-US"/>
              </w:rPr>
              <w:t>E-UTRA DL RS power</w:t>
            </w:r>
          </w:p>
        </w:tc>
        <w:tc>
          <w:tcPr>
            <w:tcW w:w="692" w:type="pct"/>
          </w:tcPr>
          <w:p w14:paraId="4C71467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0A9A66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762002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5ACDB99"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537120C6"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36031B81" w14:textId="77777777" w:rsidR="00D7369E" w:rsidRPr="00B93702" w:rsidRDefault="00D7369E" w:rsidP="00325748">
            <w:pPr>
              <w:pStyle w:val="TAL"/>
              <w:rPr>
                <w:rFonts w:cs="Arial"/>
                <w:lang w:eastAsia="en-US"/>
              </w:rPr>
            </w:pPr>
            <w:r w:rsidRPr="00B93702">
              <w:rPr>
                <w:rFonts w:cs="Arial"/>
                <w:lang w:eastAsia="en-US"/>
              </w:rPr>
              <w:t>(TS 36.141)</w:t>
            </w:r>
          </w:p>
        </w:tc>
      </w:tr>
      <w:tr w:rsidR="00B93702" w:rsidRPr="00B93702" w14:paraId="18ECFF7A" w14:textId="77777777" w:rsidTr="005D5A78">
        <w:trPr>
          <w:jc w:val="center"/>
        </w:trPr>
        <w:tc>
          <w:tcPr>
            <w:tcW w:w="847" w:type="pct"/>
            <w:vAlign w:val="center"/>
          </w:tcPr>
          <w:p w14:paraId="147BFA88" w14:textId="77777777" w:rsidR="00D7369E" w:rsidRPr="00B93702" w:rsidRDefault="00D7369E" w:rsidP="00325748">
            <w:pPr>
              <w:pStyle w:val="TAL"/>
              <w:rPr>
                <w:rFonts w:cs="Arial"/>
                <w:lang w:eastAsia="en-US"/>
              </w:rPr>
            </w:pPr>
            <w:r w:rsidRPr="00B93702">
              <w:rPr>
                <w:rFonts w:cs="Arial"/>
                <w:lang w:eastAsia="en-US"/>
              </w:rPr>
              <w:t>NB-IoT for DL RS power</w:t>
            </w:r>
          </w:p>
        </w:tc>
        <w:tc>
          <w:tcPr>
            <w:tcW w:w="692" w:type="pct"/>
          </w:tcPr>
          <w:p w14:paraId="7346F4A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42525F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02ECA5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E15B311"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61835AE1"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0742636D" w14:textId="77777777" w:rsidR="00D7369E" w:rsidRPr="00B93702" w:rsidRDefault="00D7369E" w:rsidP="00325748">
            <w:pPr>
              <w:pStyle w:val="TAL"/>
              <w:rPr>
                <w:rFonts w:cs="Arial"/>
                <w:lang w:eastAsia="en-US"/>
              </w:rPr>
            </w:pPr>
            <w:r w:rsidRPr="00B93702">
              <w:rPr>
                <w:rFonts w:cs="Arial"/>
              </w:rPr>
              <w:t>(TS 36.141)</w:t>
            </w:r>
          </w:p>
        </w:tc>
      </w:tr>
      <w:tr w:rsidR="00B93702" w:rsidRPr="00B93702" w14:paraId="00687DC7" w14:textId="77777777" w:rsidTr="005D5A78">
        <w:trPr>
          <w:jc w:val="center"/>
        </w:trPr>
        <w:tc>
          <w:tcPr>
            <w:tcW w:w="847" w:type="pct"/>
            <w:vAlign w:val="center"/>
          </w:tcPr>
          <w:p w14:paraId="5711AB9C" w14:textId="77777777" w:rsidR="00D7369E" w:rsidRPr="00B93702" w:rsidRDefault="00D7369E" w:rsidP="00325748">
            <w:pPr>
              <w:pStyle w:val="TAL"/>
              <w:rPr>
                <w:rFonts w:cs="Arial"/>
                <w:lang w:eastAsia="en-US"/>
              </w:rPr>
            </w:pPr>
            <w:r w:rsidRPr="00B93702">
              <w:rPr>
                <w:rFonts w:cs="Arial"/>
                <w:lang w:eastAsia="en-US"/>
              </w:rPr>
              <w:t>UTRA FDD primary CPICH power</w:t>
            </w:r>
          </w:p>
        </w:tc>
        <w:tc>
          <w:tcPr>
            <w:tcW w:w="692" w:type="pct"/>
          </w:tcPr>
          <w:p w14:paraId="5BF153AA"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54239259"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73B24841"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98AE35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040790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46F6452"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33A6EB83" w14:textId="77777777" w:rsidTr="005D5A78">
        <w:trPr>
          <w:jc w:val="center"/>
        </w:trPr>
        <w:tc>
          <w:tcPr>
            <w:tcW w:w="847" w:type="pct"/>
            <w:vAlign w:val="center"/>
          </w:tcPr>
          <w:p w14:paraId="43ADF0F1" w14:textId="77777777" w:rsidR="00D7369E" w:rsidRPr="00B93702" w:rsidRDefault="00D7369E" w:rsidP="00242DAD">
            <w:pPr>
              <w:pStyle w:val="TAL"/>
              <w:rPr>
                <w:rFonts w:cs="Arial"/>
                <w:lang w:eastAsia="en-US"/>
              </w:rPr>
            </w:pPr>
            <w:r w:rsidRPr="00B93702">
              <w:rPr>
                <w:rFonts w:cs="Arial"/>
                <w:lang w:eastAsia="en-US"/>
              </w:rPr>
              <w:t>UTRA FDD secondary CPICH power</w:t>
            </w:r>
          </w:p>
        </w:tc>
        <w:tc>
          <w:tcPr>
            <w:tcW w:w="692" w:type="pct"/>
          </w:tcPr>
          <w:p w14:paraId="0301297E" w14:textId="77777777" w:rsidR="00D7369E" w:rsidRPr="00B93702" w:rsidRDefault="00D7369E" w:rsidP="00242DAD">
            <w:pPr>
              <w:pStyle w:val="TAL"/>
              <w:rPr>
                <w:rFonts w:cs="Arial"/>
                <w:lang w:eastAsia="en-US"/>
              </w:rPr>
            </w:pPr>
            <w:r w:rsidRPr="00B93702">
              <w:rPr>
                <w:rFonts w:cs="Arial"/>
                <w:lang w:eastAsia="en-US"/>
              </w:rPr>
              <w:t>(TS 25.141)</w:t>
            </w:r>
          </w:p>
        </w:tc>
        <w:tc>
          <w:tcPr>
            <w:tcW w:w="692" w:type="pct"/>
          </w:tcPr>
          <w:p w14:paraId="5EA183C3" w14:textId="77777777" w:rsidR="00D7369E" w:rsidRPr="00B93702" w:rsidRDefault="00D7369E" w:rsidP="00242DAD">
            <w:pPr>
              <w:pStyle w:val="TAL"/>
              <w:rPr>
                <w:rFonts w:cs="Arial"/>
                <w:lang w:eastAsia="en-US"/>
              </w:rPr>
            </w:pPr>
            <w:r w:rsidRPr="00B93702">
              <w:rPr>
                <w:rFonts w:cs="Arial"/>
                <w:lang w:eastAsia="en-US"/>
              </w:rPr>
              <w:t>(TS 25.141)</w:t>
            </w:r>
          </w:p>
        </w:tc>
        <w:tc>
          <w:tcPr>
            <w:tcW w:w="692" w:type="pct"/>
          </w:tcPr>
          <w:p w14:paraId="7548CA7F" w14:textId="77777777" w:rsidR="00D7369E" w:rsidRPr="00B93702" w:rsidRDefault="00D7369E" w:rsidP="00242DAD">
            <w:pPr>
              <w:pStyle w:val="TAL"/>
              <w:rPr>
                <w:rFonts w:cs="Arial"/>
                <w:lang w:eastAsia="en-US"/>
              </w:rPr>
            </w:pPr>
            <w:r w:rsidRPr="00B93702">
              <w:rPr>
                <w:rFonts w:cs="Arial"/>
                <w:lang w:eastAsia="en-US"/>
              </w:rPr>
              <w:t>N/A</w:t>
            </w:r>
          </w:p>
        </w:tc>
        <w:tc>
          <w:tcPr>
            <w:tcW w:w="692" w:type="pct"/>
          </w:tcPr>
          <w:p w14:paraId="048D683F" w14:textId="77777777" w:rsidR="00D7369E" w:rsidRPr="00B93702" w:rsidRDefault="00D7369E" w:rsidP="00242DAD">
            <w:pPr>
              <w:pStyle w:val="TAL"/>
              <w:rPr>
                <w:rFonts w:cs="Arial"/>
                <w:lang w:eastAsia="en-US"/>
              </w:rPr>
            </w:pPr>
            <w:r w:rsidRPr="00B93702">
              <w:rPr>
                <w:rFonts w:cs="Arial"/>
                <w:lang w:eastAsia="en-US"/>
              </w:rPr>
              <w:t>N/A</w:t>
            </w:r>
          </w:p>
        </w:tc>
        <w:tc>
          <w:tcPr>
            <w:tcW w:w="692" w:type="pct"/>
          </w:tcPr>
          <w:p w14:paraId="3FE4E0F9" w14:textId="77777777" w:rsidR="00D7369E" w:rsidRPr="00B93702" w:rsidRDefault="00D7369E" w:rsidP="00242DAD">
            <w:pPr>
              <w:pStyle w:val="TAL"/>
              <w:rPr>
                <w:rFonts w:cs="Arial"/>
                <w:lang w:eastAsia="en-US"/>
              </w:rPr>
            </w:pPr>
            <w:r w:rsidRPr="00B93702">
              <w:rPr>
                <w:rFonts w:cs="Arial"/>
                <w:lang w:eastAsia="en-US"/>
              </w:rPr>
              <w:t>N/A</w:t>
            </w:r>
          </w:p>
        </w:tc>
        <w:tc>
          <w:tcPr>
            <w:tcW w:w="692" w:type="pct"/>
          </w:tcPr>
          <w:p w14:paraId="4A97911D" w14:textId="77777777" w:rsidR="00D7369E" w:rsidRPr="00B93702" w:rsidRDefault="00D7369E" w:rsidP="00242DAD">
            <w:pPr>
              <w:pStyle w:val="TAL"/>
              <w:rPr>
                <w:rFonts w:cs="Arial"/>
                <w:lang w:eastAsia="en-US"/>
              </w:rPr>
            </w:pPr>
            <w:r w:rsidRPr="00B93702">
              <w:rPr>
                <w:rFonts w:cs="Arial"/>
                <w:lang w:eastAsia="en-US"/>
              </w:rPr>
              <w:t>N/A</w:t>
            </w:r>
          </w:p>
        </w:tc>
      </w:tr>
      <w:tr w:rsidR="00B93702" w:rsidRPr="00B93702" w14:paraId="699FAB0C" w14:textId="77777777" w:rsidTr="005D5A78">
        <w:trPr>
          <w:jc w:val="center"/>
        </w:trPr>
        <w:tc>
          <w:tcPr>
            <w:tcW w:w="847" w:type="pct"/>
            <w:vAlign w:val="center"/>
          </w:tcPr>
          <w:p w14:paraId="25A5E299" w14:textId="77777777" w:rsidR="00D7369E" w:rsidRPr="00B93702" w:rsidRDefault="00D7369E" w:rsidP="00325748">
            <w:pPr>
              <w:pStyle w:val="TAL"/>
              <w:rPr>
                <w:rFonts w:cs="Arial"/>
                <w:lang w:eastAsia="en-US"/>
              </w:rPr>
            </w:pPr>
            <w:r w:rsidRPr="00B93702">
              <w:rPr>
                <w:rFonts w:cs="Arial"/>
                <w:lang w:eastAsia="en-US"/>
              </w:rPr>
              <w:t>UTRA TDD primary CCPCH power</w:t>
            </w:r>
          </w:p>
        </w:tc>
        <w:tc>
          <w:tcPr>
            <w:tcW w:w="692" w:type="pct"/>
          </w:tcPr>
          <w:p w14:paraId="67F2D18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95D595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D3895DA" w14:textId="77777777" w:rsidR="00D7369E" w:rsidRPr="00B93702" w:rsidRDefault="00D7369E" w:rsidP="00325748">
            <w:pPr>
              <w:pStyle w:val="TAL"/>
              <w:rPr>
                <w:rFonts w:cs="Arial"/>
                <w:lang w:eastAsia="en-US"/>
              </w:rPr>
            </w:pPr>
            <w:r w:rsidRPr="00B93702">
              <w:rPr>
                <w:rFonts w:cs="Arial"/>
                <w:lang w:eastAsia="en-US"/>
              </w:rPr>
              <w:t>(TS 25.142)</w:t>
            </w:r>
          </w:p>
        </w:tc>
        <w:tc>
          <w:tcPr>
            <w:tcW w:w="692" w:type="pct"/>
          </w:tcPr>
          <w:p w14:paraId="3ED997B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C9E71A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57A8DD3"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59707113" w14:textId="77777777" w:rsidTr="005D5A78">
        <w:trPr>
          <w:jc w:val="center"/>
        </w:trPr>
        <w:tc>
          <w:tcPr>
            <w:tcW w:w="847" w:type="pct"/>
            <w:vAlign w:val="center"/>
          </w:tcPr>
          <w:p w14:paraId="2D71CB92" w14:textId="77777777" w:rsidR="00D7369E" w:rsidRPr="00B93702" w:rsidRDefault="00D7369E" w:rsidP="00325748">
            <w:pPr>
              <w:pStyle w:val="TAL"/>
              <w:rPr>
                <w:rFonts w:cs="Arial"/>
                <w:b/>
                <w:bCs/>
                <w:lang w:eastAsia="en-US"/>
              </w:rPr>
            </w:pPr>
            <w:r w:rsidRPr="00B93702">
              <w:rPr>
                <w:rFonts w:cs="Arial"/>
                <w:b/>
                <w:bCs/>
                <w:lang w:eastAsia="en-US"/>
              </w:rPr>
              <w:t>6.3 Output power dynamics</w:t>
            </w:r>
          </w:p>
        </w:tc>
        <w:tc>
          <w:tcPr>
            <w:tcW w:w="692" w:type="pct"/>
          </w:tcPr>
          <w:p w14:paraId="019B5C3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02D31A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0D58ED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BD5602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3D6FC7C"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9A0D0A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53722162" w14:textId="77777777" w:rsidTr="005D5A78">
        <w:trPr>
          <w:jc w:val="center"/>
        </w:trPr>
        <w:tc>
          <w:tcPr>
            <w:tcW w:w="847" w:type="pct"/>
            <w:vAlign w:val="center"/>
          </w:tcPr>
          <w:p w14:paraId="49AED5C5" w14:textId="77777777" w:rsidR="00D7369E" w:rsidRPr="00B93702" w:rsidRDefault="00D7369E" w:rsidP="00325748">
            <w:pPr>
              <w:pStyle w:val="TAL"/>
              <w:rPr>
                <w:rFonts w:cs="Arial"/>
                <w:lang w:eastAsia="en-US"/>
              </w:rPr>
            </w:pPr>
            <w:r w:rsidRPr="00B93702">
              <w:rPr>
                <w:rFonts w:cs="Arial"/>
                <w:lang w:eastAsia="en-US"/>
              </w:rPr>
              <w:t>E-UTRA</w:t>
            </w:r>
          </w:p>
        </w:tc>
        <w:tc>
          <w:tcPr>
            <w:tcW w:w="692" w:type="pct"/>
          </w:tcPr>
          <w:p w14:paraId="534BC7A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D37FAE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7A185EE"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A9BA14C"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1F87D666"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3938CF36" w14:textId="77777777" w:rsidR="00D7369E" w:rsidRPr="00B93702" w:rsidRDefault="00D7369E" w:rsidP="00325748">
            <w:pPr>
              <w:pStyle w:val="TAL"/>
              <w:rPr>
                <w:rFonts w:cs="Arial"/>
                <w:lang w:eastAsia="en-US"/>
              </w:rPr>
            </w:pPr>
            <w:r w:rsidRPr="00B93702">
              <w:rPr>
                <w:rFonts w:cs="Arial"/>
                <w:lang w:eastAsia="en-US"/>
              </w:rPr>
              <w:t>(TS 36.141)</w:t>
            </w:r>
          </w:p>
        </w:tc>
      </w:tr>
      <w:tr w:rsidR="00B93702" w:rsidRPr="00B93702" w14:paraId="2F0373AA" w14:textId="77777777" w:rsidTr="005D5A78">
        <w:trPr>
          <w:jc w:val="center"/>
        </w:trPr>
        <w:tc>
          <w:tcPr>
            <w:tcW w:w="847" w:type="pct"/>
            <w:vAlign w:val="center"/>
          </w:tcPr>
          <w:p w14:paraId="5C77937A" w14:textId="77777777" w:rsidR="00D7369E" w:rsidRPr="00B93702" w:rsidRDefault="00D7369E" w:rsidP="00325748">
            <w:pPr>
              <w:pStyle w:val="TAL"/>
              <w:rPr>
                <w:rFonts w:cs="Arial"/>
                <w:lang w:eastAsia="en-US"/>
              </w:rPr>
            </w:pPr>
            <w:r w:rsidRPr="00B93702">
              <w:rPr>
                <w:rFonts w:cs="Arial"/>
                <w:lang w:eastAsia="en-US"/>
              </w:rPr>
              <w:t>UTRA FDD</w:t>
            </w:r>
          </w:p>
        </w:tc>
        <w:tc>
          <w:tcPr>
            <w:tcW w:w="692" w:type="pct"/>
          </w:tcPr>
          <w:p w14:paraId="72619838"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25198193"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5E8CA72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4F5CA0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4544B3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0D6E45B"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4A48EAEB" w14:textId="77777777" w:rsidTr="005D5A78">
        <w:trPr>
          <w:jc w:val="center"/>
        </w:trPr>
        <w:tc>
          <w:tcPr>
            <w:tcW w:w="847" w:type="pct"/>
            <w:vAlign w:val="center"/>
          </w:tcPr>
          <w:p w14:paraId="32791D38" w14:textId="77777777" w:rsidR="00D7369E" w:rsidRPr="00B93702" w:rsidRDefault="00D7369E" w:rsidP="00325748">
            <w:pPr>
              <w:pStyle w:val="TAL"/>
              <w:rPr>
                <w:rFonts w:cs="Arial"/>
                <w:lang w:eastAsia="en-US"/>
              </w:rPr>
            </w:pPr>
            <w:r w:rsidRPr="00B93702">
              <w:rPr>
                <w:rFonts w:cs="Arial"/>
                <w:lang w:eastAsia="en-US"/>
              </w:rPr>
              <w:t>UTRA TDD</w:t>
            </w:r>
          </w:p>
        </w:tc>
        <w:tc>
          <w:tcPr>
            <w:tcW w:w="692" w:type="pct"/>
          </w:tcPr>
          <w:p w14:paraId="6B62CCB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854DE2D"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ADC3FAF" w14:textId="77777777" w:rsidR="00D7369E" w:rsidRPr="00B93702" w:rsidRDefault="00D7369E" w:rsidP="00325748">
            <w:pPr>
              <w:pStyle w:val="TAL"/>
              <w:rPr>
                <w:rFonts w:cs="Arial"/>
                <w:lang w:eastAsia="en-US"/>
              </w:rPr>
            </w:pPr>
            <w:r w:rsidRPr="00B93702">
              <w:rPr>
                <w:rFonts w:cs="Arial"/>
                <w:lang w:eastAsia="en-US"/>
              </w:rPr>
              <w:t>(TS 25.142)</w:t>
            </w:r>
          </w:p>
        </w:tc>
        <w:tc>
          <w:tcPr>
            <w:tcW w:w="692" w:type="pct"/>
          </w:tcPr>
          <w:p w14:paraId="6E84068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9FB168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09BF66A"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067C3860" w14:textId="77777777" w:rsidTr="005D5A78">
        <w:trPr>
          <w:jc w:val="center"/>
        </w:trPr>
        <w:tc>
          <w:tcPr>
            <w:tcW w:w="847" w:type="pct"/>
            <w:vAlign w:val="center"/>
          </w:tcPr>
          <w:p w14:paraId="6A690BDD" w14:textId="77777777" w:rsidR="00D7369E" w:rsidRPr="00B93702" w:rsidRDefault="00D7369E" w:rsidP="00325748">
            <w:pPr>
              <w:pStyle w:val="TAL"/>
              <w:rPr>
                <w:rFonts w:cs="Arial"/>
                <w:lang w:eastAsia="en-US"/>
              </w:rPr>
            </w:pPr>
            <w:r w:rsidRPr="00B93702">
              <w:rPr>
                <w:rFonts w:cs="Arial"/>
                <w:lang w:eastAsia="en-US"/>
              </w:rPr>
              <w:t>GSM/EDGE</w:t>
            </w:r>
          </w:p>
        </w:tc>
        <w:tc>
          <w:tcPr>
            <w:tcW w:w="692" w:type="pct"/>
          </w:tcPr>
          <w:p w14:paraId="5AF91CF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1D8F6FD"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B8817C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F05459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84CC92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4CE3962"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740815C1" w14:textId="77777777" w:rsidTr="005D5A78">
        <w:trPr>
          <w:jc w:val="center"/>
        </w:trPr>
        <w:tc>
          <w:tcPr>
            <w:tcW w:w="847" w:type="pct"/>
            <w:vAlign w:val="center"/>
          </w:tcPr>
          <w:p w14:paraId="668B7132" w14:textId="77777777" w:rsidR="00D7369E" w:rsidRPr="00B93702" w:rsidRDefault="00D7369E" w:rsidP="00325748">
            <w:pPr>
              <w:pStyle w:val="TAL"/>
              <w:rPr>
                <w:rFonts w:cs="Arial"/>
                <w:lang w:eastAsia="en-US"/>
              </w:rPr>
            </w:pPr>
            <w:r w:rsidRPr="00B93702">
              <w:rPr>
                <w:rFonts w:cs="Arial"/>
                <w:lang w:eastAsia="en-US"/>
              </w:rPr>
              <w:t>NB-IoT</w:t>
            </w:r>
          </w:p>
        </w:tc>
        <w:tc>
          <w:tcPr>
            <w:tcW w:w="692" w:type="pct"/>
          </w:tcPr>
          <w:p w14:paraId="0E827F7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F605B6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E9E9B1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5AF9432"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4BD524D8"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4AF354C6" w14:textId="77777777" w:rsidR="00D7369E" w:rsidRPr="00B93702" w:rsidRDefault="00D7369E" w:rsidP="00325748">
            <w:pPr>
              <w:pStyle w:val="TAL"/>
              <w:rPr>
                <w:rFonts w:cs="Arial"/>
                <w:lang w:eastAsia="en-US"/>
              </w:rPr>
            </w:pPr>
            <w:r w:rsidRPr="00B93702">
              <w:rPr>
                <w:rFonts w:cs="Arial"/>
              </w:rPr>
              <w:t>(TS 36.141)</w:t>
            </w:r>
          </w:p>
        </w:tc>
      </w:tr>
      <w:tr w:rsidR="00B93702" w:rsidRPr="00B93702" w14:paraId="6F145B8E" w14:textId="77777777" w:rsidTr="005D5A78">
        <w:trPr>
          <w:jc w:val="center"/>
        </w:trPr>
        <w:tc>
          <w:tcPr>
            <w:tcW w:w="847" w:type="pct"/>
            <w:vAlign w:val="center"/>
          </w:tcPr>
          <w:p w14:paraId="7537878B" w14:textId="77777777" w:rsidR="00D7369E" w:rsidRPr="00B93702" w:rsidRDefault="00D7369E" w:rsidP="00325748">
            <w:pPr>
              <w:pStyle w:val="TAL"/>
              <w:rPr>
                <w:rFonts w:cs="Arial"/>
                <w:b/>
                <w:lang w:eastAsia="en-US"/>
              </w:rPr>
            </w:pPr>
            <w:r w:rsidRPr="00B93702">
              <w:rPr>
                <w:rFonts w:cs="Arial"/>
                <w:b/>
                <w:lang w:eastAsia="en-US"/>
              </w:rPr>
              <w:t>6.4 Transmit ON/OFF power</w:t>
            </w:r>
          </w:p>
        </w:tc>
        <w:tc>
          <w:tcPr>
            <w:tcW w:w="692" w:type="pct"/>
          </w:tcPr>
          <w:p w14:paraId="6E57D834"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B0E34B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B08DA4C"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DAB679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3B18E0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DA286A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3EE82AD8" w14:textId="77777777" w:rsidTr="005D5A78">
        <w:trPr>
          <w:jc w:val="center"/>
        </w:trPr>
        <w:tc>
          <w:tcPr>
            <w:tcW w:w="847" w:type="pct"/>
            <w:vAlign w:val="center"/>
          </w:tcPr>
          <w:p w14:paraId="7B093AD6" w14:textId="77777777" w:rsidR="00D7369E" w:rsidRPr="00B93702" w:rsidRDefault="00D7369E" w:rsidP="00325748">
            <w:pPr>
              <w:pStyle w:val="TAL"/>
              <w:rPr>
                <w:rFonts w:cs="Arial"/>
                <w:lang w:eastAsia="en-US"/>
              </w:rPr>
            </w:pPr>
            <w:r w:rsidRPr="00B93702">
              <w:rPr>
                <w:rFonts w:cs="Arial"/>
                <w:lang w:eastAsia="en-US"/>
              </w:rPr>
              <w:t>Transmitter OFF power</w:t>
            </w:r>
          </w:p>
        </w:tc>
        <w:tc>
          <w:tcPr>
            <w:tcW w:w="692" w:type="pct"/>
          </w:tcPr>
          <w:p w14:paraId="2C23257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B604A1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8069591"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4FA4AD4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B9828D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764058B" w14:textId="77777777" w:rsidR="00D7369E" w:rsidRPr="00B93702" w:rsidRDefault="00D7369E" w:rsidP="005B180D">
            <w:pPr>
              <w:pStyle w:val="TAL"/>
              <w:rPr>
                <w:rFonts w:cs="Arial"/>
                <w:lang w:eastAsia="en-US"/>
              </w:rPr>
            </w:pPr>
            <w:r w:rsidRPr="00B93702">
              <w:rPr>
                <w:rFonts w:cs="Arial"/>
                <w:lang w:eastAsia="en-US"/>
              </w:rPr>
              <w:t xml:space="preserve">C: TC2 </w:t>
            </w:r>
          </w:p>
          <w:p w14:paraId="733570F2" w14:textId="77777777" w:rsidR="00D7369E" w:rsidRPr="00B93702" w:rsidRDefault="00D7369E" w:rsidP="005B180D">
            <w:pPr>
              <w:pStyle w:val="TAL"/>
              <w:rPr>
                <w:rFonts w:cs="Arial"/>
                <w:lang w:eastAsia="en-US"/>
              </w:rPr>
            </w:pPr>
            <w:r w:rsidRPr="00B93702">
              <w:rPr>
                <w:rFonts w:cs="Arial"/>
                <w:lang w:eastAsia="en-US"/>
              </w:rPr>
              <w:t>CNC: TC2</w:t>
            </w:r>
          </w:p>
          <w:p w14:paraId="643AF0BE" w14:textId="77777777" w:rsidR="00D7369E" w:rsidRPr="00B93702" w:rsidRDefault="00D7369E" w:rsidP="004D2A03">
            <w:pPr>
              <w:pStyle w:val="TAL"/>
              <w:rPr>
                <w:rFonts w:cs="Arial"/>
              </w:rPr>
            </w:pPr>
            <w:r w:rsidRPr="00B93702">
              <w:rPr>
                <w:rFonts w:cs="Arial"/>
                <w:lang w:eastAsia="en-US"/>
              </w:rPr>
              <w:t>C/NC: TC2, NTC2</w:t>
            </w:r>
          </w:p>
          <w:p w14:paraId="44329A8A" w14:textId="77777777" w:rsidR="00D7369E" w:rsidRPr="00B93702" w:rsidRDefault="00D7369E" w:rsidP="004D2A03">
            <w:pPr>
              <w:pStyle w:val="TAL"/>
              <w:rPr>
                <w:rFonts w:cs="Arial"/>
              </w:rPr>
            </w:pPr>
            <w:r w:rsidRPr="00B93702">
              <w:rPr>
                <w:rFonts w:cs="Arial"/>
              </w:rPr>
              <w:t>NI: TC17</w:t>
            </w:r>
          </w:p>
          <w:p w14:paraId="645F8117" w14:textId="77777777" w:rsidR="00D7369E" w:rsidRPr="00B93702" w:rsidRDefault="00D7369E" w:rsidP="004D2A03">
            <w:pPr>
              <w:pStyle w:val="TAL"/>
              <w:rPr>
                <w:rFonts w:cs="Arial"/>
                <w:lang w:eastAsia="en-US"/>
              </w:rPr>
            </w:pPr>
            <w:r w:rsidRPr="00B93702">
              <w:rPr>
                <w:rFonts w:cs="Arial"/>
              </w:rPr>
              <w:t>NG: TC20</w:t>
            </w:r>
          </w:p>
        </w:tc>
      </w:tr>
      <w:tr w:rsidR="00B93702" w:rsidRPr="00B93702" w14:paraId="38733807" w14:textId="77777777" w:rsidTr="005D5A78">
        <w:trPr>
          <w:jc w:val="center"/>
        </w:trPr>
        <w:tc>
          <w:tcPr>
            <w:tcW w:w="847" w:type="pct"/>
            <w:vAlign w:val="center"/>
          </w:tcPr>
          <w:p w14:paraId="6BC071FD" w14:textId="77777777" w:rsidR="00D7369E" w:rsidRPr="00B93702" w:rsidRDefault="00D7369E" w:rsidP="00325748">
            <w:pPr>
              <w:pStyle w:val="TAL"/>
              <w:rPr>
                <w:rFonts w:cs="Arial"/>
                <w:lang w:eastAsia="en-US"/>
              </w:rPr>
            </w:pPr>
            <w:r w:rsidRPr="00B93702">
              <w:rPr>
                <w:rFonts w:cs="Arial"/>
                <w:lang w:eastAsia="en-US"/>
              </w:rPr>
              <w:t>Transmitter transient period</w:t>
            </w:r>
          </w:p>
        </w:tc>
        <w:tc>
          <w:tcPr>
            <w:tcW w:w="692" w:type="pct"/>
          </w:tcPr>
          <w:p w14:paraId="50E1E8B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5A9FE1E"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5867081"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7196FA2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80681B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CABB02F" w14:textId="77777777" w:rsidR="00D7369E" w:rsidRPr="00B93702" w:rsidRDefault="00D7369E" w:rsidP="005B180D">
            <w:pPr>
              <w:pStyle w:val="TAL"/>
              <w:rPr>
                <w:rFonts w:cs="Arial"/>
                <w:lang w:eastAsia="en-US"/>
              </w:rPr>
            </w:pPr>
            <w:r w:rsidRPr="00B93702">
              <w:rPr>
                <w:rFonts w:cs="Arial"/>
                <w:lang w:eastAsia="en-US"/>
              </w:rPr>
              <w:t xml:space="preserve">C: TC2 </w:t>
            </w:r>
          </w:p>
          <w:p w14:paraId="2192DF55" w14:textId="77777777" w:rsidR="00D7369E" w:rsidRPr="00B93702" w:rsidRDefault="00D7369E" w:rsidP="005B180D">
            <w:pPr>
              <w:pStyle w:val="TAL"/>
              <w:rPr>
                <w:rFonts w:cs="Arial"/>
                <w:lang w:eastAsia="en-US"/>
              </w:rPr>
            </w:pPr>
            <w:r w:rsidRPr="00B93702">
              <w:rPr>
                <w:rFonts w:cs="Arial"/>
                <w:lang w:eastAsia="en-US"/>
              </w:rPr>
              <w:t>CNC: TC2</w:t>
            </w:r>
          </w:p>
          <w:p w14:paraId="1A8E74B5" w14:textId="77777777" w:rsidR="00D7369E" w:rsidRPr="00B93702" w:rsidRDefault="00D7369E" w:rsidP="004D2A03">
            <w:pPr>
              <w:pStyle w:val="TAL"/>
              <w:rPr>
                <w:rFonts w:cs="Arial"/>
              </w:rPr>
            </w:pPr>
            <w:r w:rsidRPr="00B93702">
              <w:rPr>
                <w:rFonts w:cs="Arial"/>
                <w:lang w:eastAsia="en-US"/>
              </w:rPr>
              <w:t>C/NC: TC2, NTC2</w:t>
            </w:r>
          </w:p>
          <w:p w14:paraId="661FF967" w14:textId="77777777" w:rsidR="00D7369E" w:rsidRPr="00B93702" w:rsidRDefault="00D7369E" w:rsidP="004D2A03">
            <w:pPr>
              <w:pStyle w:val="TAL"/>
              <w:rPr>
                <w:rFonts w:cs="Arial"/>
              </w:rPr>
            </w:pPr>
            <w:r w:rsidRPr="00B93702">
              <w:rPr>
                <w:rFonts w:cs="Arial"/>
              </w:rPr>
              <w:t>NI: TC17</w:t>
            </w:r>
          </w:p>
          <w:p w14:paraId="73AFC05A" w14:textId="77777777" w:rsidR="00D7369E" w:rsidRPr="00B93702" w:rsidRDefault="00D7369E" w:rsidP="004D2A03">
            <w:pPr>
              <w:pStyle w:val="TAL"/>
              <w:rPr>
                <w:rFonts w:cs="Arial"/>
                <w:lang w:eastAsia="en-US"/>
              </w:rPr>
            </w:pPr>
            <w:r w:rsidRPr="00B93702">
              <w:rPr>
                <w:rFonts w:cs="Arial"/>
              </w:rPr>
              <w:t>NG: TC20</w:t>
            </w:r>
          </w:p>
        </w:tc>
      </w:tr>
      <w:tr w:rsidR="00B93702" w:rsidRPr="00B93702" w14:paraId="16652210" w14:textId="77777777" w:rsidTr="005D5A78">
        <w:trPr>
          <w:jc w:val="center"/>
        </w:trPr>
        <w:tc>
          <w:tcPr>
            <w:tcW w:w="847" w:type="pct"/>
            <w:vAlign w:val="center"/>
          </w:tcPr>
          <w:p w14:paraId="37393DC9" w14:textId="77777777" w:rsidR="00D7369E" w:rsidRPr="00B93702" w:rsidRDefault="00D7369E" w:rsidP="00325748">
            <w:pPr>
              <w:pStyle w:val="TAL"/>
              <w:rPr>
                <w:rFonts w:cs="Arial"/>
                <w:b/>
                <w:bCs/>
                <w:lang w:eastAsia="en-US"/>
              </w:rPr>
            </w:pPr>
            <w:r w:rsidRPr="00B93702">
              <w:rPr>
                <w:rFonts w:cs="Arial"/>
                <w:b/>
                <w:bCs/>
                <w:lang w:eastAsia="en-US"/>
              </w:rPr>
              <w:t>6.5 Transmitted signal quality</w:t>
            </w:r>
          </w:p>
        </w:tc>
        <w:tc>
          <w:tcPr>
            <w:tcW w:w="692" w:type="pct"/>
          </w:tcPr>
          <w:p w14:paraId="2A04084F"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7BF92B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B6B81E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662EFC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C94967C"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B5DBE9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420729B6" w14:textId="77777777" w:rsidTr="005D5A78">
        <w:trPr>
          <w:jc w:val="center"/>
        </w:trPr>
        <w:tc>
          <w:tcPr>
            <w:tcW w:w="847" w:type="pct"/>
            <w:vAlign w:val="center"/>
          </w:tcPr>
          <w:p w14:paraId="40D881AD" w14:textId="77777777" w:rsidR="00D7369E" w:rsidRPr="00B93702" w:rsidRDefault="00D7369E" w:rsidP="00325748">
            <w:pPr>
              <w:pStyle w:val="TAL"/>
              <w:rPr>
                <w:rFonts w:cs="Arial"/>
                <w:b/>
                <w:bCs/>
                <w:lang w:eastAsia="en-US"/>
              </w:rPr>
            </w:pPr>
            <w:r w:rsidRPr="00B93702">
              <w:rPr>
                <w:rFonts w:cs="Arial"/>
                <w:b/>
                <w:bCs/>
                <w:lang w:eastAsia="en-US"/>
              </w:rPr>
              <w:t>6.5.1 Modulation quality</w:t>
            </w:r>
          </w:p>
        </w:tc>
        <w:tc>
          <w:tcPr>
            <w:tcW w:w="692" w:type="pct"/>
          </w:tcPr>
          <w:p w14:paraId="4CF396B9"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7EA1EFC"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BB372F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E4EBAF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D67368C"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BA4882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0B7FF890" w14:textId="77777777" w:rsidTr="005D5A78">
        <w:trPr>
          <w:jc w:val="center"/>
        </w:trPr>
        <w:tc>
          <w:tcPr>
            <w:tcW w:w="847" w:type="pct"/>
            <w:vAlign w:val="center"/>
          </w:tcPr>
          <w:p w14:paraId="27D80F26" w14:textId="77777777" w:rsidR="00D7369E" w:rsidRPr="00B93702" w:rsidRDefault="00D7369E" w:rsidP="00325748">
            <w:pPr>
              <w:pStyle w:val="TAL"/>
              <w:rPr>
                <w:rFonts w:cs="Arial"/>
                <w:lang w:eastAsia="en-US"/>
              </w:rPr>
            </w:pPr>
            <w:r w:rsidRPr="00B93702">
              <w:rPr>
                <w:rFonts w:cs="Arial"/>
                <w:lang w:eastAsia="en-US"/>
              </w:rPr>
              <w:t>E-UTRA</w:t>
            </w:r>
          </w:p>
        </w:tc>
        <w:tc>
          <w:tcPr>
            <w:tcW w:w="692" w:type="pct"/>
          </w:tcPr>
          <w:p w14:paraId="26C9EB1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B4C935E"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3BE57F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84157E7" w14:textId="77777777" w:rsidR="00D7369E" w:rsidRPr="00B93702" w:rsidRDefault="00D7369E" w:rsidP="00AE702A">
            <w:pPr>
              <w:pStyle w:val="TAL"/>
              <w:rPr>
                <w:rFonts w:cs="Arial"/>
                <w:lang w:eastAsia="en-US"/>
              </w:rPr>
            </w:pPr>
            <w:r w:rsidRPr="00B93702">
              <w:rPr>
                <w:rFonts w:cs="Arial"/>
                <w:lang w:eastAsia="en-US"/>
              </w:rPr>
              <w:t>C: TC2</w:t>
            </w:r>
          </w:p>
          <w:p w14:paraId="6DD60318" w14:textId="77777777" w:rsidR="00D7369E" w:rsidRPr="00B93702" w:rsidRDefault="00D7369E" w:rsidP="00AE702A">
            <w:pPr>
              <w:pStyle w:val="TAL"/>
              <w:rPr>
                <w:rFonts w:cs="Arial"/>
                <w:lang w:eastAsia="en-US"/>
              </w:rPr>
            </w:pPr>
            <w:r w:rsidRPr="00B93702">
              <w:rPr>
                <w:rFonts w:cs="Arial"/>
                <w:lang w:eastAsia="en-US"/>
              </w:rPr>
              <w:t>CNC: TC2</w:t>
            </w:r>
          </w:p>
          <w:p w14:paraId="4641A92D" w14:textId="77777777" w:rsidR="00D7369E" w:rsidRPr="00B93702" w:rsidRDefault="00D7369E" w:rsidP="002F6EF4">
            <w:pPr>
              <w:pStyle w:val="TAL"/>
              <w:rPr>
                <w:rFonts w:cs="Arial"/>
                <w:lang w:eastAsia="en-US"/>
              </w:rPr>
            </w:pPr>
            <w:r w:rsidRPr="00B93702">
              <w:rPr>
                <w:rFonts w:cs="Arial"/>
                <w:lang w:eastAsia="en-US"/>
              </w:rPr>
              <w:t>C/NC: TC2, NTC2</w:t>
            </w:r>
          </w:p>
          <w:p w14:paraId="60040E1E" w14:textId="77777777" w:rsidR="00D7369E" w:rsidRPr="00B93702" w:rsidRDefault="00D7369E" w:rsidP="002F6EF4">
            <w:pPr>
              <w:pStyle w:val="TAL"/>
              <w:rPr>
                <w:rFonts w:cs="Arial"/>
                <w:lang w:eastAsia="en-US"/>
              </w:rPr>
            </w:pPr>
            <w:r w:rsidRPr="00B93702">
              <w:rPr>
                <w:rFonts w:cs="Arial"/>
                <w:lang w:eastAsia="en-US"/>
              </w:rPr>
              <w:t>NI/NG: (Note 1)</w:t>
            </w:r>
          </w:p>
        </w:tc>
        <w:tc>
          <w:tcPr>
            <w:tcW w:w="692" w:type="pct"/>
          </w:tcPr>
          <w:p w14:paraId="169E8EE2" w14:textId="77777777" w:rsidR="00D7369E" w:rsidRPr="00B93702" w:rsidRDefault="00D7369E" w:rsidP="00AE702A">
            <w:pPr>
              <w:pStyle w:val="TAL"/>
              <w:rPr>
                <w:rFonts w:cs="Arial"/>
                <w:lang w:eastAsia="en-US"/>
              </w:rPr>
            </w:pPr>
            <w:r w:rsidRPr="00B93702">
              <w:rPr>
                <w:rFonts w:cs="Arial"/>
                <w:lang w:eastAsia="en-US"/>
              </w:rPr>
              <w:t>C: TC2</w:t>
            </w:r>
          </w:p>
          <w:p w14:paraId="5BDC42DA" w14:textId="77777777" w:rsidR="00D7369E" w:rsidRPr="00B93702" w:rsidRDefault="00D7369E" w:rsidP="00AE702A">
            <w:pPr>
              <w:pStyle w:val="TAL"/>
              <w:rPr>
                <w:rFonts w:cs="Arial"/>
                <w:lang w:eastAsia="en-US"/>
              </w:rPr>
            </w:pPr>
            <w:r w:rsidRPr="00B93702">
              <w:rPr>
                <w:rFonts w:cs="Arial"/>
                <w:lang w:eastAsia="en-US"/>
              </w:rPr>
              <w:t>CNC: TC2</w:t>
            </w:r>
          </w:p>
          <w:p w14:paraId="2BFD7B5D" w14:textId="77777777" w:rsidR="00D7369E" w:rsidRPr="00B93702" w:rsidRDefault="00D7369E" w:rsidP="002F6EF4">
            <w:pPr>
              <w:pStyle w:val="TAL"/>
              <w:rPr>
                <w:rFonts w:cs="Arial"/>
                <w:lang w:eastAsia="en-US"/>
              </w:rPr>
            </w:pPr>
            <w:r w:rsidRPr="00B93702">
              <w:rPr>
                <w:rFonts w:cs="Arial"/>
                <w:lang w:eastAsia="en-US"/>
              </w:rPr>
              <w:t>C/NC: TC2, NTC2</w:t>
            </w:r>
          </w:p>
          <w:p w14:paraId="36727447" w14:textId="77777777" w:rsidR="00D7369E" w:rsidRPr="00B93702" w:rsidRDefault="00D7369E" w:rsidP="002F6EF4">
            <w:pPr>
              <w:pStyle w:val="TAL"/>
              <w:rPr>
                <w:rFonts w:cs="Arial"/>
                <w:lang w:eastAsia="en-US"/>
              </w:rPr>
            </w:pPr>
            <w:r w:rsidRPr="00B93702">
              <w:rPr>
                <w:rFonts w:cs="Arial"/>
                <w:lang w:eastAsia="en-US"/>
              </w:rPr>
              <w:t>NI/NG: (Note 1)</w:t>
            </w:r>
          </w:p>
        </w:tc>
        <w:tc>
          <w:tcPr>
            <w:tcW w:w="692" w:type="pct"/>
          </w:tcPr>
          <w:p w14:paraId="5FE3AB4C" w14:textId="77777777" w:rsidR="00D7369E" w:rsidRPr="00B93702" w:rsidRDefault="00D7369E" w:rsidP="005B180D">
            <w:pPr>
              <w:pStyle w:val="TAL"/>
              <w:rPr>
                <w:rFonts w:cs="Arial"/>
                <w:lang w:eastAsia="en-US"/>
              </w:rPr>
            </w:pPr>
            <w:r w:rsidRPr="00B93702">
              <w:rPr>
                <w:rFonts w:cs="Arial"/>
                <w:lang w:eastAsia="en-US"/>
              </w:rPr>
              <w:t xml:space="preserve">C: TC2 </w:t>
            </w:r>
          </w:p>
          <w:p w14:paraId="3C2F64D7" w14:textId="77777777" w:rsidR="00D7369E" w:rsidRPr="00B93702" w:rsidRDefault="00D7369E" w:rsidP="005B180D">
            <w:pPr>
              <w:pStyle w:val="TAL"/>
              <w:rPr>
                <w:rFonts w:cs="Arial"/>
                <w:lang w:eastAsia="en-US"/>
              </w:rPr>
            </w:pPr>
            <w:r w:rsidRPr="00B93702">
              <w:rPr>
                <w:rFonts w:cs="Arial"/>
                <w:lang w:eastAsia="en-US"/>
              </w:rPr>
              <w:t>CNC: TC2</w:t>
            </w:r>
          </w:p>
          <w:p w14:paraId="013C6AF8" w14:textId="77777777" w:rsidR="00D7369E" w:rsidRPr="00B93702" w:rsidRDefault="00D7369E" w:rsidP="004D2A03">
            <w:pPr>
              <w:pStyle w:val="TAL"/>
              <w:rPr>
                <w:rFonts w:cs="Arial"/>
              </w:rPr>
            </w:pPr>
            <w:r w:rsidRPr="00B93702">
              <w:rPr>
                <w:rFonts w:cs="Arial"/>
                <w:lang w:eastAsia="en-US"/>
              </w:rPr>
              <w:t>C/NC: TC2, NTC2</w:t>
            </w:r>
          </w:p>
          <w:p w14:paraId="05E05DED" w14:textId="77777777" w:rsidR="00D7369E" w:rsidRPr="00B93702" w:rsidRDefault="00D7369E" w:rsidP="004D2A03">
            <w:pPr>
              <w:pStyle w:val="TAL"/>
              <w:rPr>
                <w:rFonts w:cs="Arial"/>
                <w:lang w:eastAsia="en-US"/>
              </w:rPr>
            </w:pPr>
            <w:r w:rsidRPr="00B93702">
              <w:rPr>
                <w:rFonts w:cs="Arial"/>
              </w:rPr>
              <w:t>NI/NG: (Note 1)</w:t>
            </w:r>
          </w:p>
        </w:tc>
      </w:tr>
      <w:tr w:rsidR="00B93702" w:rsidRPr="00B93702" w14:paraId="55D8401B" w14:textId="77777777" w:rsidTr="005D5A78">
        <w:trPr>
          <w:jc w:val="center"/>
        </w:trPr>
        <w:tc>
          <w:tcPr>
            <w:tcW w:w="847" w:type="pct"/>
            <w:vAlign w:val="center"/>
          </w:tcPr>
          <w:p w14:paraId="476F5269" w14:textId="77777777" w:rsidR="00D7369E" w:rsidRPr="00B93702" w:rsidRDefault="00D7369E" w:rsidP="00325748">
            <w:pPr>
              <w:pStyle w:val="TAL"/>
              <w:rPr>
                <w:rFonts w:cs="Arial"/>
                <w:lang w:eastAsia="en-US"/>
              </w:rPr>
            </w:pPr>
            <w:r w:rsidRPr="00B93702">
              <w:rPr>
                <w:rFonts w:cs="Arial"/>
                <w:lang w:eastAsia="en-US"/>
              </w:rPr>
              <w:t>UTRA FDD</w:t>
            </w:r>
          </w:p>
        </w:tc>
        <w:tc>
          <w:tcPr>
            <w:tcW w:w="692" w:type="pct"/>
          </w:tcPr>
          <w:p w14:paraId="14B95328" w14:textId="77777777" w:rsidR="00D7369E" w:rsidRPr="00B93702" w:rsidRDefault="00D7369E" w:rsidP="00AE702A">
            <w:pPr>
              <w:pStyle w:val="TAL"/>
              <w:rPr>
                <w:rFonts w:cs="Arial"/>
                <w:lang w:eastAsia="en-US"/>
              </w:rPr>
            </w:pPr>
            <w:r w:rsidRPr="00B93702">
              <w:rPr>
                <w:rFonts w:cs="Arial"/>
                <w:lang w:eastAsia="en-US"/>
              </w:rPr>
              <w:t>C: TC1a</w:t>
            </w:r>
          </w:p>
          <w:p w14:paraId="24B7D663" w14:textId="77777777" w:rsidR="00D7369E" w:rsidRPr="00B93702" w:rsidRDefault="00D7369E" w:rsidP="00AE702A">
            <w:pPr>
              <w:pStyle w:val="TAL"/>
              <w:rPr>
                <w:rFonts w:cs="Arial"/>
                <w:lang w:eastAsia="en-US"/>
              </w:rPr>
            </w:pPr>
            <w:r w:rsidRPr="00B93702">
              <w:rPr>
                <w:rFonts w:cs="Arial"/>
                <w:lang w:eastAsia="en-US"/>
              </w:rPr>
              <w:lastRenderedPageBreak/>
              <w:t>CNC: TC1a</w:t>
            </w:r>
          </w:p>
          <w:p w14:paraId="3BA857ED" w14:textId="77777777" w:rsidR="00D7369E" w:rsidRPr="00B93702" w:rsidRDefault="00D7369E" w:rsidP="00AE702A">
            <w:pPr>
              <w:pStyle w:val="TAL"/>
              <w:rPr>
                <w:rFonts w:cs="Arial"/>
                <w:lang w:eastAsia="en-US"/>
              </w:rPr>
            </w:pPr>
            <w:r w:rsidRPr="00B93702">
              <w:rPr>
                <w:rFonts w:cs="Arial"/>
                <w:lang w:eastAsia="en-US"/>
              </w:rPr>
              <w:t>C/NC: TC1a, NTC1a</w:t>
            </w:r>
          </w:p>
        </w:tc>
        <w:tc>
          <w:tcPr>
            <w:tcW w:w="692" w:type="pct"/>
          </w:tcPr>
          <w:p w14:paraId="4441EF45" w14:textId="77777777" w:rsidR="00D7369E" w:rsidRPr="00B93702" w:rsidRDefault="00D7369E" w:rsidP="00AE702A">
            <w:pPr>
              <w:pStyle w:val="TAL"/>
              <w:rPr>
                <w:rFonts w:cs="Arial"/>
                <w:lang w:eastAsia="en-US"/>
              </w:rPr>
            </w:pPr>
            <w:r w:rsidRPr="00B93702">
              <w:rPr>
                <w:rFonts w:cs="Arial"/>
                <w:lang w:eastAsia="en-US"/>
              </w:rPr>
              <w:lastRenderedPageBreak/>
              <w:t>C: TC1a</w:t>
            </w:r>
          </w:p>
          <w:p w14:paraId="3085118B" w14:textId="77777777" w:rsidR="00D7369E" w:rsidRPr="00B93702" w:rsidRDefault="00D7369E" w:rsidP="00AE702A">
            <w:pPr>
              <w:pStyle w:val="TAL"/>
              <w:rPr>
                <w:rFonts w:cs="Arial"/>
                <w:lang w:eastAsia="en-US"/>
              </w:rPr>
            </w:pPr>
            <w:r w:rsidRPr="00B93702">
              <w:rPr>
                <w:rFonts w:cs="Arial"/>
                <w:lang w:eastAsia="en-US"/>
              </w:rPr>
              <w:lastRenderedPageBreak/>
              <w:t>CNC: TC1a</w:t>
            </w:r>
          </w:p>
          <w:p w14:paraId="7BFED56A" w14:textId="77777777" w:rsidR="00D7369E" w:rsidRPr="00B93702" w:rsidRDefault="00D7369E" w:rsidP="00AE702A">
            <w:pPr>
              <w:pStyle w:val="TAL"/>
              <w:rPr>
                <w:rFonts w:cs="Arial"/>
                <w:lang w:eastAsia="en-US"/>
              </w:rPr>
            </w:pPr>
            <w:r w:rsidRPr="00B93702">
              <w:rPr>
                <w:rFonts w:cs="Arial"/>
                <w:lang w:eastAsia="en-US"/>
              </w:rPr>
              <w:t>C/NC: TC1a, NTC1a</w:t>
            </w:r>
          </w:p>
        </w:tc>
        <w:tc>
          <w:tcPr>
            <w:tcW w:w="692" w:type="pct"/>
          </w:tcPr>
          <w:p w14:paraId="7A4E2E21" w14:textId="77777777" w:rsidR="00D7369E" w:rsidRPr="00B93702" w:rsidRDefault="00D7369E" w:rsidP="00325748">
            <w:pPr>
              <w:pStyle w:val="TAL"/>
              <w:rPr>
                <w:rFonts w:cs="Arial"/>
                <w:lang w:eastAsia="en-US"/>
              </w:rPr>
            </w:pPr>
            <w:r w:rsidRPr="00B93702">
              <w:rPr>
                <w:rFonts w:cs="Arial"/>
                <w:lang w:eastAsia="en-US"/>
              </w:rPr>
              <w:lastRenderedPageBreak/>
              <w:t>N/A</w:t>
            </w:r>
          </w:p>
        </w:tc>
        <w:tc>
          <w:tcPr>
            <w:tcW w:w="692" w:type="pct"/>
          </w:tcPr>
          <w:p w14:paraId="244C941D"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8DAD43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E0BCD84"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56E89A55" w14:textId="77777777" w:rsidTr="005D5A78">
        <w:trPr>
          <w:jc w:val="center"/>
        </w:trPr>
        <w:tc>
          <w:tcPr>
            <w:tcW w:w="847" w:type="pct"/>
            <w:vAlign w:val="center"/>
          </w:tcPr>
          <w:p w14:paraId="64202F16" w14:textId="77777777" w:rsidR="00D7369E" w:rsidRPr="00B93702" w:rsidRDefault="00D7369E" w:rsidP="00325748">
            <w:pPr>
              <w:pStyle w:val="TAL"/>
              <w:rPr>
                <w:rFonts w:cs="Arial"/>
                <w:lang w:eastAsia="en-US"/>
              </w:rPr>
            </w:pPr>
            <w:r w:rsidRPr="00B93702">
              <w:rPr>
                <w:rFonts w:cs="Arial"/>
                <w:lang w:eastAsia="en-US"/>
              </w:rPr>
              <w:t>UTRA TDD</w:t>
            </w:r>
          </w:p>
        </w:tc>
        <w:tc>
          <w:tcPr>
            <w:tcW w:w="692" w:type="pct"/>
          </w:tcPr>
          <w:p w14:paraId="41BB52A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A5FC86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7992164"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28A2D5B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9EDA5E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D0228EA"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28EF8033" w14:textId="77777777" w:rsidTr="005D5A78">
        <w:trPr>
          <w:jc w:val="center"/>
        </w:trPr>
        <w:tc>
          <w:tcPr>
            <w:tcW w:w="847" w:type="pct"/>
            <w:vAlign w:val="center"/>
          </w:tcPr>
          <w:p w14:paraId="34759C80" w14:textId="77777777" w:rsidR="00D7369E" w:rsidRPr="00B93702" w:rsidRDefault="00D7369E" w:rsidP="00325748">
            <w:pPr>
              <w:pStyle w:val="TAL"/>
              <w:rPr>
                <w:rFonts w:cs="Arial"/>
                <w:lang w:eastAsia="en-US"/>
              </w:rPr>
            </w:pPr>
            <w:r w:rsidRPr="00B93702">
              <w:rPr>
                <w:rFonts w:cs="Arial"/>
                <w:lang w:eastAsia="en-US"/>
              </w:rPr>
              <w:t>GSM/EDGE</w:t>
            </w:r>
          </w:p>
        </w:tc>
        <w:tc>
          <w:tcPr>
            <w:tcW w:w="692" w:type="pct"/>
          </w:tcPr>
          <w:p w14:paraId="1F01AA6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DF1F07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5A35CB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7290E5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D17A6A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F610AFD"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68ED782D" w14:textId="77777777" w:rsidTr="005D5A78">
        <w:trPr>
          <w:jc w:val="center"/>
        </w:trPr>
        <w:tc>
          <w:tcPr>
            <w:tcW w:w="847" w:type="pct"/>
            <w:vAlign w:val="center"/>
          </w:tcPr>
          <w:p w14:paraId="0715FAC6" w14:textId="77777777" w:rsidR="00D7369E" w:rsidRPr="00B93702" w:rsidRDefault="00D7369E" w:rsidP="00E819CF">
            <w:pPr>
              <w:pStyle w:val="TAL"/>
              <w:rPr>
                <w:rFonts w:cs="Arial"/>
                <w:lang w:eastAsia="en-US"/>
              </w:rPr>
            </w:pPr>
            <w:r w:rsidRPr="00B93702">
              <w:rPr>
                <w:rFonts w:cs="Arial"/>
                <w:lang w:eastAsia="en-US"/>
              </w:rPr>
              <w:t>NB-IoT</w:t>
            </w:r>
          </w:p>
        </w:tc>
        <w:tc>
          <w:tcPr>
            <w:tcW w:w="692" w:type="pct"/>
          </w:tcPr>
          <w:p w14:paraId="71423406" w14:textId="77777777" w:rsidR="00D7369E" w:rsidRPr="00B93702" w:rsidRDefault="00D7369E" w:rsidP="00E819CF">
            <w:pPr>
              <w:pStyle w:val="TAL"/>
              <w:rPr>
                <w:rFonts w:cs="Arial"/>
                <w:lang w:eastAsia="en-US"/>
              </w:rPr>
            </w:pPr>
            <w:r w:rsidRPr="00B93702">
              <w:rPr>
                <w:rFonts w:cs="Arial"/>
                <w:lang w:eastAsia="en-US"/>
              </w:rPr>
              <w:t>N/A</w:t>
            </w:r>
          </w:p>
        </w:tc>
        <w:tc>
          <w:tcPr>
            <w:tcW w:w="692" w:type="pct"/>
          </w:tcPr>
          <w:p w14:paraId="13D2CFEE" w14:textId="77777777" w:rsidR="00D7369E" w:rsidRPr="00B93702" w:rsidRDefault="00D7369E" w:rsidP="00E819CF">
            <w:pPr>
              <w:pStyle w:val="TAL"/>
              <w:rPr>
                <w:rFonts w:cs="Arial"/>
                <w:lang w:eastAsia="en-US"/>
              </w:rPr>
            </w:pPr>
            <w:r w:rsidRPr="00B93702">
              <w:rPr>
                <w:rFonts w:cs="Arial"/>
                <w:lang w:eastAsia="en-US"/>
              </w:rPr>
              <w:t>N/A</w:t>
            </w:r>
          </w:p>
        </w:tc>
        <w:tc>
          <w:tcPr>
            <w:tcW w:w="692" w:type="pct"/>
          </w:tcPr>
          <w:p w14:paraId="197F99C8" w14:textId="77777777" w:rsidR="00D7369E" w:rsidRPr="00B93702" w:rsidRDefault="00D7369E" w:rsidP="00E819CF">
            <w:pPr>
              <w:pStyle w:val="TAL"/>
              <w:rPr>
                <w:rFonts w:cs="Arial"/>
                <w:lang w:eastAsia="en-US"/>
              </w:rPr>
            </w:pPr>
            <w:r w:rsidRPr="00B93702">
              <w:rPr>
                <w:rFonts w:cs="Arial"/>
                <w:lang w:eastAsia="en-US"/>
              </w:rPr>
              <w:t>N/A</w:t>
            </w:r>
          </w:p>
        </w:tc>
        <w:tc>
          <w:tcPr>
            <w:tcW w:w="692" w:type="pct"/>
          </w:tcPr>
          <w:p w14:paraId="4F3B4999" w14:textId="77777777" w:rsidR="00D7369E" w:rsidRPr="00B93702" w:rsidRDefault="00D7369E" w:rsidP="00E819CF">
            <w:pPr>
              <w:pStyle w:val="TAL"/>
              <w:rPr>
                <w:rFonts w:cs="Arial"/>
                <w:lang w:eastAsia="en-US"/>
              </w:rPr>
            </w:pPr>
            <w:r w:rsidRPr="00B93702">
              <w:rPr>
                <w:rFonts w:cs="Arial"/>
                <w:lang w:eastAsia="en-US"/>
              </w:rPr>
              <w:t>N/A: (Note 1)</w:t>
            </w:r>
          </w:p>
        </w:tc>
        <w:tc>
          <w:tcPr>
            <w:tcW w:w="692" w:type="pct"/>
          </w:tcPr>
          <w:p w14:paraId="30835869" w14:textId="77777777" w:rsidR="00D7369E" w:rsidRPr="00B93702" w:rsidRDefault="00D7369E" w:rsidP="00E819CF">
            <w:pPr>
              <w:pStyle w:val="TAL"/>
              <w:rPr>
                <w:rFonts w:cs="Arial"/>
                <w:lang w:eastAsia="en-US"/>
              </w:rPr>
            </w:pPr>
            <w:r w:rsidRPr="00B93702">
              <w:rPr>
                <w:rFonts w:cs="Arial"/>
                <w:lang w:eastAsia="en-US"/>
              </w:rPr>
              <w:t>N/A: (Note 1)</w:t>
            </w:r>
          </w:p>
        </w:tc>
        <w:tc>
          <w:tcPr>
            <w:tcW w:w="692" w:type="pct"/>
          </w:tcPr>
          <w:p w14:paraId="39E38837" w14:textId="77777777" w:rsidR="00D7369E" w:rsidRPr="00B93702" w:rsidRDefault="00D7369E" w:rsidP="00E819CF">
            <w:pPr>
              <w:pStyle w:val="TAL"/>
              <w:rPr>
                <w:rFonts w:cs="Arial"/>
                <w:lang w:eastAsia="en-US"/>
              </w:rPr>
            </w:pPr>
            <w:r w:rsidRPr="00B93702">
              <w:rPr>
                <w:rFonts w:cs="Arial"/>
                <w:lang w:eastAsia="en-US"/>
              </w:rPr>
              <w:t>N/A</w:t>
            </w:r>
            <w:r w:rsidRPr="00B93702">
              <w:rPr>
                <w:rFonts w:cs="Arial"/>
              </w:rPr>
              <w:t>: (Note 1)</w:t>
            </w:r>
          </w:p>
        </w:tc>
      </w:tr>
      <w:tr w:rsidR="00B93702" w:rsidRPr="00B93702" w14:paraId="40A60B06" w14:textId="77777777" w:rsidTr="005D5A78">
        <w:trPr>
          <w:jc w:val="center"/>
        </w:trPr>
        <w:tc>
          <w:tcPr>
            <w:tcW w:w="847" w:type="pct"/>
            <w:vAlign w:val="center"/>
          </w:tcPr>
          <w:p w14:paraId="79283A26" w14:textId="77777777" w:rsidR="00D7369E" w:rsidRPr="00B93702" w:rsidRDefault="00D7369E" w:rsidP="00325748">
            <w:pPr>
              <w:pStyle w:val="TAL"/>
              <w:rPr>
                <w:rFonts w:cs="Arial"/>
                <w:b/>
                <w:bCs/>
                <w:lang w:eastAsia="en-US"/>
              </w:rPr>
            </w:pPr>
            <w:r w:rsidRPr="00B93702">
              <w:rPr>
                <w:rFonts w:cs="Arial"/>
                <w:b/>
                <w:bCs/>
                <w:lang w:eastAsia="en-US"/>
              </w:rPr>
              <w:t>6.5.2 Frequency error</w:t>
            </w:r>
          </w:p>
        </w:tc>
        <w:tc>
          <w:tcPr>
            <w:tcW w:w="692" w:type="pct"/>
          </w:tcPr>
          <w:p w14:paraId="174BC1E9"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05AD61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7D4376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35D43D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C00E434"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93F68D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22923B0C" w14:textId="77777777" w:rsidTr="005D5A78">
        <w:trPr>
          <w:jc w:val="center"/>
        </w:trPr>
        <w:tc>
          <w:tcPr>
            <w:tcW w:w="847" w:type="pct"/>
            <w:vAlign w:val="center"/>
          </w:tcPr>
          <w:p w14:paraId="3D01B5E1" w14:textId="77777777" w:rsidR="00D7369E" w:rsidRPr="00B93702" w:rsidRDefault="00D7369E" w:rsidP="00325748">
            <w:pPr>
              <w:pStyle w:val="TAL"/>
              <w:rPr>
                <w:rFonts w:cs="Arial"/>
                <w:lang w:eastAsia="en-US"/>
              </w:rPr>
            </w:pPr>
            <w:r w:rsidRPr="00B93702">
              <w:rPr>
                <w:rFonts w:cs="Arial"/>
                <w:lang w:eastAsia="en-US"/>
              </w:rPr>
              <w:t>E-UTRA</w:t>
            </w:r>
          </w:p>
        </w:tc>
        <w:tc>
          <w:tcPr>
            <w:tcW w:w="692" w:type="pct"/>
          </w:tcPr>
          <w:p w14:paraId="05AB444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666C22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F32A5F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515A1C3" w14:textId="77777777" w:rsidR="00D7369E" w:rsidRPr="00B93702" w:rsidRDefault="00D7369E" w:rsidP="002F6EF4">
            <w:pPr>
              <w:pStyle w:val="TAL"/>
              <w:rPr>
                <w:rFonts w:cs="Arial"/>
                <w:lang w:eastAsia="en-US"/>
              </w:rPr>
            </w:pPr>
            <w:r w:rsidRPr="00B93702">
              <w:rPr>
                <w:rFonts w:cs="Arial"/>
                <w:lang w:eastAsia="en-US"/>
              </w:rPr>
              <w:t xml:space="preserve">Same TC as used in 6.5.1 </w:t>
            </w:r>
          </w:p>
          <w:p w14:paraId="39EB9620" w14:textId="77777777" w:rsidR="00D7369E" w:rsidRPr="00B93702" w:rsidRDefault="00D7369E" w:rsidP="002F6EF4">
            <w:pPr>
              <w:pStyle w:val="TAL"/>
              <w:rPr>
                <w:rFonts w:cs="Arial"/>
                <w:lang w:eastAsia="en-US"/>
              </w:rPr>
            </w:pPr>
            <w:r w:rsidRPr="00B93702">
              <w:rPr>
                <w:rFonts w:cs="Arial"/>
                <w:lang w:eastAsia="en-US"/>
              </w:rPr>
              <w:t>NI/NG: (Note 1)</w:t>
            </w:r>
          </w:p>
        </w:tc>
        <w:tc>
          <w:tcPr>
            <w:tcW w:w="692" w:type="pct"/>
          </w:tcPr>
          <w:p w14:paraId="1DEB0CC3" w14:textId="77777777" w:rsidR="00D7369E" w:rsidRPr="00B93702" w:rsidRDefault="00D7369E" w:rsidP="002F6EF4">
            <w:pPr>
              <w:pStyle w:val="TAL"/>
              <w:rPr>
                <w:rFonts w:cs="Arial"/>
                <w:lang w:eastAsia="en-US"/>
              </w:rPr>
            </w:pPr>
            <w:r w:rsidRPr="00B93702">
              <w:rPr>
                <w:rFonts w:cs="Arial"/>
                <w:lang w:eastAsia="en-US"/>
              </w:rPr>
              <w:t xml:space="preserve">Same TC as used in 6.5.1 </w:t>
            </w:r>
          </w:p>
          <w:p w14:paraId="5D556516" w14:textId="77777777" w:rsidR="00D7369E" w:rsidRPr="00B93702" w:rsidRDefault="00D7369E" w:rsidP="002F6EF4">
            <w:pPr>
              <w:pStyle w:val="TAL"/>
              <w:rPr>
                <w:rFonts w:cs="Arial"/>
                <w:lang w:eastAsia="en-US"/>
              </w:rPr>
            </w:pPr>
            <w:r w:rsidRPr="00B93702">
              <w:rPr>
                <w:rFonts w:cs="Arial"/>
                <w:lang w:eastAsia="en-US"/>
              </w:rPr>
              <w:t>NI/NG: (Note 1)</w:t>
            </w:r>
          </w:p>
        </w:tc>
        <w:tc>
          <w:tcPr>
            <w:tcW w:w="692" w:type="pct"/>
          </w:tcPr>
          <w:p w14:paraId="3013EB70" w14:textId="77777777" w:rsidR="00D7369E" w:rsidRPr="00B93702" w:rsidRDefault="00D7369E" w:rsidP="00D7369E">
            <w:pPr>
              <w:pStyle w:val="TAL"/>
              <w:rPr>
                <w:rFonts w:cs="Arial"/>
              </w:rPr>
            </w:pPr>
            <w:r w:rsidRPr="00B93702">
              <w:rPr>
                <w:rFonts w:cs="Arial"/>
                <w:lang w:eastAsia="en-US"/>
              </w:rPr>
              <w:t>Same TC as used in 6.5.1</w:t>
            </w:r>
          </w:p>
          <w:p w14:paraId="073BF77D" w14:textId="77777777" w:rsidR="00D7369E" w:rsidRPr="00B93702" w:rsidRDefault="00D7369E" w:rsidP="00D7369E">
            <w:pPr>
              <w:pStyle w:val="TAL"/>
              <w:rPr>
                <w:rFonts w:cs="Arial"/>
                <w:lang w:eastAsia="en-US"/>
              </w:rPr>
            </w:pPr>
            <w:r w:rsidRPr="00B93702">
              <w:rPr>
                <w:rFonts w:cs="Arial"/>
              </w:rPr>
              <w:t>NI/NG: (Note 1)</w:t>
            </w:r>
          </w:p>
        </w:tc>
      </w:tr>
      <w:tr w:rsidR="00B93702" w:rsidRPr="00B93702" w14:paraId="575333E3" w14:textId="77777777" w:rsidTr="005D5A78">
        <w:trPr>
          <w:jc w:val="center"/>
        </w:trPr>
        <w:tc>
          <w:tcPr>
            <w:tcW w:w="847" w:type="pct"/>
            <w:vAlign w:val="center"/>
          </w:tcPr>
          <w:p w14:paraId="5EEFFD85" w14:textId="77777777" w:rsidR="00D7369E" w:rsidRPr="00B93702" w:rsidRDefault="00D7369E" w:rsidP="00325748">
            <w:pPr>
              <w:pStyle w:val="TAL"/>
              <w:rPr>
                <w:rFonts w:cs="Arial"/>
                <w:lang w:eastAsia="en-US"/>
              </w:rPr>
            </w:pPr>
            <w:r w:rsidRPr="00B93702">
              <w:rPr>
                <w:rFonts w:cs="Arial"/>
                <w:lang w:eastAsia="en-US"/>
              </w:rPr>
              <w:t>UTRA FDD</w:t>
            </w:r>
          </w:p>
        </w:tc>
        <w:tc>
          <w:tcPr>
            <w:tcW w:w="692" w:type="pct"/>
          </w:tcPr>
          <w:p w14:paraId="37DDC011" w14:textId="77777777"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14:paraId="511E2377" w14:textId="77777777"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14:paraId="0C437D8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43349B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EA072C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C60596B"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24CA4D70" w14:textId="77777777" w:rsidTr="005D5A78">
        <w:trPr>
          <w:jc w:val="center"/>
        </w:trPr>
        <w:tc>
          <w:tcPr>
            <w:tcW w:w="847" w:type="pct"/>
            <w:vAlign w:val="center"/>
          </w:tcPr>
          <w:p w14:paraId="2DFA7963" w14:textId="77777777" w:rsidR="00D7369E" w:rsidRPr="00B93702" w:rsidRDefault="00D7369E" w:rsidP="00325748">
            <w:pPr>
              <w:pStyle w:val="TAL"/>
              <w:rPr>
                <w:rFonts w:cs="Arial"/>
                <w:lang w:eastAsia="en-US"/>
              </w:rPr>
            </w:pPr>
            <w:r w:rsidRPr="00B93702">
              <w:rPr>
                <w:rFonts w:cs="Arial"/>
                <w:lang w:eastAsia="en-US"/>
              </w:rPr>
              <w:t>UTRA TDD</w:t>
            </w:r>
          </w:p>
        </w:tc>
        <w:tc>
          <w:tcPr>
            <w:tcW w:w="692" w:type="pct"/>
          </w:tcPr>
          <w:p w14:paraId="7D0F905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92187D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6641C89" w14:textId="77777777"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14:paraId="79A7BC2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2E97B0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221C689"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6A56AC58" w14:textId="77777777" w:rsidTr="005D5A78">
        <w:trPr>
          <w:jc w:val="center"/>
        </w:trPr>
        <w:tc>
          <w:tcPr>
            <w:tcW w:w="847" w:type="pct"/>
            <w:vAlign w:val="center"/>
          </w:tcPr>
          <w:p w14:paraId="00098919" w14:textId="77777777" w:rsidR="00D7369E" w:rsidRPr="00B93702" w:rsidRDefault="00D7369E" w:rsidP="00325748">
            <w:pPr>
              <w:pStyle w:val="TAL"/>
              <w:rPr>
                <w:rFonts w:cs="Arial"/>
                <w:lang w:eastAsia="en-US"/>
              </w:rPr>
            </w:pPr>
            <w:r w:rsidRPr="00B93702">
              <w:rPr>
                <w:rFonts w:cs="Arial"/>
                <w:lang w:eastAsia="en-US"/>
              </w:rPr>
              <w:t>GSM/EDGE</w:t>
            </w:r>
          </w:p>
        </w:tc>
        <w:tc>
          <w:tcPr>
            <w:tcW w:w="692" w:type="pct"/>
          </w:tcPr>
          <w:p w14:paraId="08DD3B8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A4193C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0CEB90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59C848E"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095F49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3D5C0E9"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3BBC59AB" w14:textId="77777777" w:rsidTr="005D5A78">
        <w:trPr>
          <w:jc w:val="center"/>
        </w:trPr>
        <w:tc>
          <w:tcPr>
            <w:tcW w:w="847" w:type="pct"/>
            <w:vAlign w:val="center"/>
          </w:tcPr>
          <w:p w14:paraId="1A1E95FF" w14:textId="77777777" w:rsidR="00D7369E" w:rsidRPr="00B93702" w:rsidRDefault="00D7369E" w:rsidP="00325748">
            <w:pPr>
              <w:pStyle w:val="TAL"/>
              <w:rPr>
                <w:rFonts w:cs="Arial"/>
                <w:lang w:eastAsia="en-US"/>
              </w:rPr>
            </w:pPr>
            <w:r w:rsidRPr="00B93702">
              <w:rPr>
                <w:rFonts w:cs="Arial"/>
                <w:lang w:eastAsia="en-US"/>
              </w:rPr>
              <w:t>NB-IoT</w:t>
            </w:r>
          </w:p>
        </w:tc>
        <w:tc>
          <w:tcPr>
            <w:tcW w:w="692" w:type="pct"/>
          </w:tcPr>
          <w:p w14:paraId="226D0BF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C6FC7C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7503C7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C2B8D65" w14:textId="77777777" w:rsidR="00D7369E" w:rsidRPr="00B93702" w:rsidRDefault="00D7369E" w:rsidP="00325748">
            <w:pPr>
              <w:pStyle w:val="TAL"/>
              <w:rPr>
                <w:rFonts w:cs="Arial"/>
                <w:lang w:eastAsia="en-US"/>
              </w:rPr>
            </w:pPr>
            <w:r w:rsidRPr="00B93702">
              <w:rPr>
                <w:rFonts w:cs="Arial"/>
                <w:lang w:eastAsia="en-US"/>
              </w:rPr>
              <w:t>N/A: (Note 1)</w:t>
            </w:r>
          </w:p>
        </w:tc>
        <w:tc>
          <w:tcPr>
            <w:tcW w:w="692" w:type="pct"/>
          </w:tcPr>
          <w:p w14:paraId="0DDC4D83" w14:textId="77777777" w:rsidR="00D7369E" w:rsidRPr="00B93702" w:rsidRDefault="00D7369E" w:rsidP="00325748">
            <w:pPr>
              <w:pStyle w:val="TAL"/>
              <w:rPr>
                <w:rFonts w:cs="Arial"/>
                <w:lang w:eastAsia="en-US"/>
              </w:rPr>
            </w:pPr>
            <w:r w:rsidRPr="00B93702">
              <w:rPr>
                <w:rFonts w:cs="Arial"/>
                <w:lang w:eastAsia="en-US"/>
              </w:rPr>
              <w:t>N/A: (Note 1)</w:t>
            </w:r>
          </w:p>
        </w:tc>
        <w:tc>
          <w:tcPr>
            <w:tcW w:w="692" w:type="pct"/>
          </w:tcPr>
          <w:p w14:paraId="57964AB1" w14:textId="77777777"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14:paraId="13B499BC" w14:textId="77777777" w:rsidTr="005D5A78">
        <w:trPr>
          <w:jc w:val="center"/>
        </w:trPr>
        <w:tc>
          <w:tcPr>
            <w:tcW w:w="847" w:type="pct"/>
            <w:vAlign w:val="center"/>
          </w:tcPr>
          <w:p w14:paraId="43C8C824" w14:textId="77777777" w:rsidR="00D7369E" w:rsidRPr="00B93702" w:rsidRDefault="00D7369E" w:rsidP="00325748">
            <w:pPr>
              <w:pStyle w:val="TAL"/>
              <w:rPr>
                <w:rFonts w:cs="Arial"/>
                <w:b/>
                <w:lang w:eastAsia="en-US"/>
              </w:rPr>
            </w:pPr>
            <w:r w:rsidRPr="00B93702">
              <w:rPr>
                <w:rFonts w:cs="Arial"/>
                <w:b/>
                <w:lang w:eastAsia="en-US"/>
              </w:rPr>
              <w:t>6.5.3 Time alignment error</w:t>
            </w:r>
          </w:p>
        </w:tc>
        <w:tc>
          <w:tcPr>
            <w:tcW w:w="692" w:type="pct"/>
          </w:tcPr>
          <w:p w14:paraId="08B2F0D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3CD05F9"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B6AF3F3"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11DB0F4"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B1A6E4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004D037"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39BE427A" w14:textId="77777777" w:rsidTr="005D5A78">
        <w:trPr>
          <w:jc w:val="center"/>
        </w:trPr>
        <w:tc>
          <w:tcPr>
            <w:tcW w:w="847" w:type="pct"/>
            <w:vAlign w:val="center"/>
          </w:tcPr>
          <w:p w14:paraId="127A8D47" w14:textId="77777777" w:rsidR="00D7369E" w:rsidRPr="00B93702" w:rsidRDefault="00D7369E" w:rsidP="00325748">
            <w:pPr>
              <w:pStyle w:val="TAL"/>
              <w:rPr>
                <w:rFonts w:cs="Arial"/>
                <w:lang w:eastAsia="en-US"/>
              </w:rPr>
            </w:pPr>
            <w:r w:rsidRPr="00B93702">
              <w:rPr>
                <w:rFonts w:cs="Arial"/>
                <w:lang w:eastAsia="en-US"/>
              </w:rPr>
              <w:t>E-UTRA</w:t>
            </w:r>
          </w:p>
        </w:tc>
        <w:tc>
          <w:tcPr>
            <w:tcW w:w="692" w:type="pct"/>
          </w:tcPr>
          <w:p w14:paraId="028A9751"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9DBAC9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B78A5C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E7C7F02" w14:textId="77777777" w:rsidR="00D7369E" w:rsidRPr="00B93702" w:rsidRDefault="00D7369E" w:rsidP="002F6EF4">
            <w:pPr>
              <w:pStyle w:val="TAL"/>
              <w:rPr>
                <w:rFonts w:cs="Arial"/>
                <w:lang w:eastAsia="en-US"/>
              </w:rPr>
            </w:pPr>
            <w:r w:rsidRPr="00B93702">
              <w:rPr>
                <w:rFonts w:cs="Arial"/>
                <w:lang w:eastAsia="en-US"/>
              </w:rPr>
              <w:t>(TS 36.141)</w:t>
            </w:r>
          </w:p>
          <w:p w14:paraId="09216704" w14:textId="77777777"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14:paraId="6179BE85" w14:textId="77777777" w:rsidR="00D7369E" w:rsidRPr="00B93702" w:rsidRDefault="00D7369E" w:rsidP="002F6EF4">
            <w:pPr>
              <w:pStyle w:val="TAL"/>
              <w:rPr>
                <w:rFonts w:cs="Arial"/>
                <w:lang w:eastAsia="en-US"/>
              </w:rPr>
            </w:pPr>
            <w:r w:rsidRPr="00B93702">
              <w:rPr>
                <w:rFonts w:cs="Arial"/>
                <w:lang w:eastAsia="en-US"/>
              </w:rPr>
              <w:t>(TS 36.141)</w:t>
            </w:r>
          </w:p>
          <w:p w14:paraId="168EEBC1" w14:textId="77777777"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14:paraId="03F71320" w14:textId="77777777" w:rsidR="00D7369E" w:rsidRPr="00B93702" w:rsidRDefault="00D7369E" w:rsidP="00D7369E">
            <w:pPr>
              <w:pStyle w:val="TAL"/>
              <w:rPr>
                <w:rFonts w:cs="Arial"/>
              </w:rPr>
            </w:pPr>
            <w:r w:rsidRPr="00B93702">
              <w:rPr>
                <w:rFonts w:cs="Arial"/>
                <w:lang w:eastAsia="en-US"/>
              </w:rPr>
              <w:t>(TS 36.141)</w:t>
            </w:r>
          </w:p>
          <w:p w14:paraId="38A55518" w14:textId="77777777" w:rsidR="00D7369E" w:rsidRPr="00B93702" w:rsidRDefault="00D7369E" w:rsidP="00D7369E">
            <w:pPr>
              <w:pStyle w:val="TAL"/>
              <w:rPr>
                <w:rFonts w:cs="Arial"/>
                <w:lang w:eastAsia="en-US"/>
              </w:rPr>
            </w:pPr>
            <w:r w:rsidRPr="00B93702">
              <w:rPr>
                <w:rFonts w:cs="Arial"/>
              </w:rPr>
              <w:t>NI/NG: (Note</w:t>
            </w:r>
            <w:r w:rsidR="007459C5" w:rsidRPr="00B93702">
              <w:rPr>
                <w:rFonts w:cs="Arial"/>
              </w:rPr>
              <w:t xml:space="preserve"> </w:t>
            </w:r>
            <w:r w:rsidRPr="00B93702">
              <w:rPr>
                <w:rFonts w:cs="Arial"/>
              </w:rPr>
              <w:t>1)</w:t>
            </w:r>
          </w:p>
        </w:tc>
      </w:tr>
      <w:tr w:rsidR="00B93702" w:rsidRPr="00B93702" w14:paraId="00384F75" w14:textId="77777777" w:rsidTr="005D5A78">
        <w:trPr>
          <w:jc w:val="center"/>
        </w:trPr>
        <w:tc>
          <w:tcPr>
            <w:tcW w:w="847" w:type="pct"/>
            <w:vAlign w:val="center"/>
          </w:tcPr>
          <w:p w14:paraId="5309041B" w14:textId="77777777" w:rsidR="00D7369E" w:rsidRPr="00B93702" w:rsidRDefault="00D7369E" w:rsidP="00325748">
            <w:pPr>
              <w:pStyle w:val="TAL"/>
              <w:rPr>
                <w:rFonts w:cs="Arial"/>
                <w:lang w:eastAsia="en-US"/>
              </w:rPr>
            </w:pPr>
            <w:r w:rsidRPr="00B93702">
              <w:rPr>
                <w:rFonts w:cs="Arial"/>
                <w:lang w:eastAsia="en-US"/>
              </w:rPr>
              <w:t>UTRA FDD</w:t>
            </w:r>
          </w:p>
        </w:tc>
        <w:tc>
          <w:tcPr>
            <w:tcW w:w="692" w:type="pct"/>
          </w:tcPr>
          <w:p w14:paraId="1BEF6C15"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4B122729"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12753F51"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70ABDB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21D3DF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6E026AC"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2717029E" w14:textId="77777777" w:rsidTr="005D5A78">
        <w:trPr>
          <w:jc w:val="center"/>
        </w:trPr>
        <w:tc>
          <w:tcPr>
            <w:tcW w:w="847" w:type="pct"/>
            <w:vAlign w:val="center"/>
          </w:tcPr>
          <w:p w14:paraId="0B4CED1C" w14:textId="77777777" w:rsidR="00D7369E" w:rsidRPr="00B93702" w:rsidRDefault="00D7369E" w:rsidP="00325748">
            <w:pPr>
              <w:pStyle w:val="TAL"/>
              <w:rPr>
                <w:rFonts w:cs="Arial"/>
                <w:lang w:eastAsia="en-US"/>
              </w:rPr>
            </w:pPr>
            <w:r w:rsidRPr="00B93702">
              <w:rPr>
                <w:rFonts w:cs="Arial"/>
                <w:lang w:eastAsia="en-US"/>
              </w:rPr>
              <w:t>UTRA TDD</w:t>
            </w:r>
          </w:p>
        </w:tc>
        <w:tc>
          <w:tcPr>
            <w:tcW w:w="692" w:type="pct"/>
          </w:tcPr>
          <w:p w14:paraId="2131081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110360E"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5F6B4A2" w14:textId="77777777" w:rsidR="00D7369E" w:rsidRPr="00B93702" w:rsidRDefault="00D7369E" w:rsidP="00325748">
            <w:pPr>
              <w:pStyle w:val="TAL"/>
              <w:rPr>
                <w:rFonts w:cs="Arial"/>
                <w:lang w:eastAsia="en-US"/>
              </w:rPr>
            </w:pPr>
            <w:r w:rsidRPr="00B93702">
              <w:rPr>
                <w:rFonts w:cs="Arial"/>
                <w:lang w:eastAsia="en-US"/>
              </w:rPr>
              <w:t>(TS 25.142)</w:t>
            </w:r>
          </w:p>
        </w:tc>
        <w:tc>
          <w:tcPr>
            <w:tcW w:w="692" w:type="pct"/>
          </w:tcPr>
          <w:p w14:paraId="347C582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14FD8C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F3CB5CC"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59FEE579" w14:textId="77777777" w:rsidTr="005D5A78">
        <w:trPr>
          <w:jc w:val="center"/>
        </w:trPr>
        <w:tc>
          <w:tcPr>
            <w:tcW w:w="847" w:type="pct"/>
            <w:vAlign w:val="center"/>
          </w:tcPr>
          <w:p w14:paraId="38CC2105" w14:textId="77777777" w:rsidR="00D7369E" w:rsidRPr="00B93702" w:rsidRDefault="00D7369E" w:rsidP="00325748">
            <w:pPr>
              <w:pStyle w:val="TAL"/>
              <w:rPr>
                <w:rFonts w:cs="Arial"/>
                <w:lang w:eastAsia="en-US"/>
              </w:rPr>
            </w:pPr>
            <w:r w:rsidRPr="00B93702">
              <w:rPr>
                <w:rFonts w:cs="Arial"/>
                <w:lang w:eastAsia="en-US"/>
              </w:rPr>
              <w:t>NB-IoT</w:t>
            </w:r>
          </w:p>
        </w:tc>
        <w:tc>
          <w:tcPr>
            <w:tcW w:w="692" w:type="pct"/>
          </w:tcPr>
          <w:p w14:paraId="0A1B8A7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D9AF1C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C3A729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94B5BD6" w14:textId="77777777" w:rsidR="00D7369E" w:rsidRPr="00B93702" w:rsidRDefault="00D7369E" w:rsidP="00325748">
            <w:pPr>
              <w:pStyle w:val="TAL"/>
              <w:rPr>
                <w:rFonts w:cs="Arial"/>
                <w:lang w:eastAsia="en-US"/>
              </w:rPr>
            </w:pPr>
            <w:r w:rsidRPr="00B93702">
              <w:rPr>
                <w:rFonts w:cs="Arial"/>
                <w:lang w:eastAsia="en-US"/>
              </w:rPr>
              <w:t>N/A: (Note 1)</w:t>
            </w:r>
          </w:p>
        </w:tc>
        <w:tc>
          <w:tcPr>
            <w:tcW w:w="692" w:type="pct"/>
          </w:tcPr>
          <w:p w14:paraId="2B0EC4B6" w14:textId="77777777" w:rsidR="00D7369E" w:rsidRPr="00B93702" w:rsidRDefault="00D7369E" w:rsidP="00325748">
            <w:pPr>
              <w:pStyle w:val="TAL"/>
              <w:rPr>
                <w:rFonts w:cs="Arial"/>
                <w:lang w:eastAsia="en-US"/>
              </w:rPr>
            </w:pPr>
            <w:r w:rsidRPr="00B93702">
              <w:rPr>
                <w:rFonts w:cs="Arial"/>
                <w:lang w:eastAsia="en-US"/>
              </w:rPr>
              <w:t>N/A: (Note 1)</w:t>
            </w:r>
          </w:p>
        </w:tc>
        <w:tc>
          <w:tcPr>
            <w:tcW w:w="692" w:type="pct"/>
          </w:tcPr>
          <w:p w14:paraId="709D34C9" w14:textId="77777777"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14:paraId="0603DF75" w14:textId="77777777" w:rsidTr="005D5A78">
        <w:trPr>
          <w:jc w:val="center"/>
        </w:trPr>
        <w:tc>
          <w:tcPr>
            <w:tcW w:w="847" w:type="pct"/>
            <w:vAlign w:val="center"/>
          </w:tcPr>
          <w:p w14:paraId="22B646E0" w14:textId="77777777" w:rsidR="00D7369E" w:rsidRPr="00B93702" w:rsidRDefault="00D7369E" w:rsidP="00325748">
            <w:pPr>
              <w:pStyle w:val="TAL"/>
              <w:rPr>
                <w:rFonts w:cs="Arial"/>
                <w:b/>
                <w:lang w:eastAsia="en-US"/>
              </w:rPr>
            </w:pPr>
            <w:r w:rsidRPr="00B93702">
              <w:rPr>
                <w:rFonts w:cs="Arial"/>
                <w:b/>
                <w:lang w:eastAsia="en-US"/>
              </w:rPr>
              <w:t>6.6 Unwanted emissions</w:t>
            </w:r>
          </w:p>
        </w:tc>
        <w:tc>
          <w:tcPr>
            <w:tcW w:w="692" w:type="pct"/>
          </w:tcPr>
          <w:p w14:paraId="45C9B2C7"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5DC46FF"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E9C822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539B9A7"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294314D"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A345DEB"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06C16663" w14:textId="77777777" w:rsidTr="005D5A78">
        <w:trPr>
          <w:jc w:val="center"/>
        </w:trPr>
        <w:tc>
          <w:tcPr>
            <w:tcW w:w="847" w:type="pct"/>
            <w:vAlign w:val="center"/>
          </w:tcPr>
          <w:p w14:paraId="5DA0523C" w14:textId="77777777" w:rsidR="00D7369E" w:rsidRPr="00B93702" w:rsidRDefault="00D7369E" w:rsidP="00325748">
            <w:pPr>
              <w:pStyle w:val="TAL"/>
              <w:rPr>
                <w:rFonts w:cs="Arial"/>
                <w:b/>
                <w:bCs/>
                <w:lang w:eastAsia="en-US"/>
              </w:rPr>
            </w:pPr>
            <w:r w:rsidRPr="00B93702">
              <w:rPr>
                <w:rFonts w:cs="Arial"/>
                <w:b/>
                <w:bCs/>
                <w:lang w:eastAsia="en-US"/>
              </w:rPr>
              <w:t>6.6.1 Transmitter spurious emissions</w:t>
            </w:r>
          </w:p>
        </w:tc>
        <w:tc>
          <w:tcPr>
            <w:tcW w:w="692" w:type="pct"/>
          </w:tcPr>
          <w:p w14:paraId="6A7FB39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01A9CD9"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800129D"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5D6EC73"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139C254"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FE10674"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738BEC25" w14:textId="77777777" w:rsidTr="005D5A78">
        <w:trPr>
          <w:jc w:val="center"/>
        </w:trPr>
        <w:tc>
          <w:tcPr>
            <w:tcW w:w="847" w:type="pct"/>
            <w:vAlign w:val="center"/>
          </w:tcPr>
          <w:p w14:paraId="44819A10" w14:textId="77777777" w:rsidR="00D7369E" w:rsidRPr="00B93702" w:rsidRDefault="00D7369E" w:rsidP="00325748">
            <w:pPr>
              <w:pStyle w:val="TAL"/>
              <w:rPr>
                <w:rFonts w:cs="Arial"/>
                <w:lang w:eastAsia="en-US"/>
              </w:rPr>
            </w:pPr>
            <w:r w:rsidRPr="00B93702">
              <w:rPr>
                <w:rFonts w:cs="Arial"/>
                <w:lang w:eastAsia="en-US"/>
              </w:rPr>
              <w:t>(Category A)</w:t>
            </w:r>
          </w:p>
        </w:tc>
        <w:tc>
          <w:tcPr>
            <w:tcW w:w="692" w:type="pct"/>
          </w:tcPr>
          <w:p w14:paraId="3B003732" w14:textId="77777777" w:rsidR="00D7369E" w:rsidRPr="00B93702" w:rsidRDefault="00D7369E" w:rsidP="00BD6B20">
            <w:pPr>
              <w:pStyle w:val="TAL"/>
              <w:rPr>
                <w:rFonts w:cs="Arial"/>
                <w:lang w:eastAsia="en-US"/>
              </w:rPr>
            </w:pPr>
            <w:r w:rsidRPr="00B93702">
              <w:rPr>
                <w:rFonts w:cs="Arial"/>
                <w:lang w:eastAsia="en-US"/>
              </w:rPr>
              <w:t xml:space="preserve">C: TC1a </w:t>
            </w:r>
          </w:p>
          <w:p w14:paraId="12525BC6" w14:textId="77777777" w:rsidR="00D7369E" w:rsidRPr="00B93702" w:rsidRDefault="00D7369E" w:rsidP="00BD6B20">
            <w:pPr>
              <w:pStyle w:val="TAL"/>
              <w:rPr>
                <w:rFonts w:cs="Arial"/>
                <w:lang w:eastAsia="en-US"/>
              </w:rPr>
            </w:pPr>
            <w:r w:rsidRPr="00B93702">
              <w:rPr>
                <w:rFonts w:cs="Arial"/>
                <w:lang w:eastAsia="en-US"/>
              </w:rPr>
              <w:t>CNC: NTC1a</w:t>
            </w:r>
          </w:p>
          <w:p w14:paraId="7C976FE7"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58ACDADE" w14:textId="77777777" w:rsidR="00D7369E" w:rsidRPr="00B93702" w:rsidRDefault="00D7369E" w:rsidP="00BD6B20">
            <w:pPr>
              <w:pStyle w:val="TAL"/>
              <w:rPr>
                <w:rFonts w:cs="Arial"/>
                <w:lang w:eastAsia="en-US"/>
              </w:rPr>
            </w:pPr>
            <w:r w:rsidRPr="00B93702">
              <w:rPr>
                <w:rFonts w:cs="Arial"/>
                <w:lang w:eastAsia="en-US"/>
              </w:rPr>
              <w:t>C: TC1a</w:t>
            </w:r>
          </w:p>
          <w:p w14:paraId="7A554A7D" w14:textId="77777777" w:rsidR="00D7369E" w:rsidRPr="00B93702" w:rsidRDefault="00D7369E" w:rsidP="00BD6B20">
            <w:pPr>
              <w:pStyle w:val="TAL"/>
              <w:rPr>
                <w:rFonts w:cs="Arial"/>
                <w:lang w:eastAsia="en-US"/>
              </w:rPr>
            </w:pPr>
            <w:r w:rsidRPr="00B93702">
              <w:rPr>
                <w:rFonts w:cs="Arial"/>
                <w:lang w:eastAsia="en-US"/>
              </w:rPr>
              <w:t xml:space="preserve">CNC: NTC1a </w:t>
            </w:r>
          </w:p>
          <w:p w14:paraId="3517A76E"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677EF0EA" w14:textId="77777777"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14:paraId="0BED2591" w14:textId="77777777" w:rsidR="00D7369E" w:rsidRPr="00B93702" w:rsidRDefault="00D7369E" w:rsidP="00BD6B20">
            <w:pPr>
              <w:pStyle w:val="TAL"/>
              <w:rPr>
                <w:rFonts w:cs="Arial"/>
                <w:lang w:eastAsia="en-US"/>
              </w:rPr>
            </w:pPr>
            <w:r w:rsidRPr="00B93702">
              <w:rPr>
                <w:rFonts w:cs="Arial"/>
                <w:lang w:eastAsia="en-US"/>
              </w:rPr>
              <w:t xml:space="preserve">C: TC2 </w:t>
            </w:r>
          </w:p>
          <w:p w14:paraId="23C6D603" w14:textId="77777777" w:rsidR="00D7369E" w:rsidRPr="00B93702" w:rsidRDefault="00D7369E" w:rsidP="00BD6B20">
            <w:pPr>
              <w:pStyle w:val="TAL"/>
              <w:rPr>
                <w:rFonts w:cs="Arial"/>
                <w:lang w:eastAsia="en-US"/>
              </w:rPr>
            </w:pPr>
            <w:r w:rsidRPr="00B93702">
              <w:rPr>
                <w:rFonts w:cs="Arial"/>
                <w:lang w:eastAsia="en-US"/>
              </w:rPr>
              <w:t>CNC: NTC2</w:t>
            </w:r>
          </w:p>
          <w:p w14:paraId="1E0CFC9F" w14:textId="77777777" w:rsidR="00D7369E" w:rsidRPr="00B93702" w:rsidRDefault="00D7369E" w:rsidP="002F6EF4">
            <w:pPr>
              <w:pStyle w:val="TAL"/>
              <w:rPr>
                <w:rFonts w:cs="Arial"/>
                <w:lang w:eastAsia="en-US"/>
              </w:rPr>
            </w:pPr>
            <w:r w:rsidRPr="00B93702">
              <w:rPr>
                <w:rFonts w:cs="Arial"/>
                <w:lang w:eastAsia="en-US"/>
              </w:rPr>
              <w:t>C/NC: TC2, NTC2</w:t>
            </w:r>
          </w:p>
          <w:p w14:paraId="734416D5" w14:textId="77777777" w:rsidR="00D7369E" w:rsidRPr="00B93702" w:rsidRDefault="00D7369E" w:rsidP="002F6EF4">
            <w:pPr>
              <w:pStyle w:val="TAL"/>
              <w:rPr>
                <w:rFonts w:cs="Arial"/>
                <w:lang w:eastAsia="en-US"/>
              </w:rPr>
            </w:pPr>
            <w:r w:rsidRPr="00B93702">
              <w:rPr>
                <w:rFonts w:cs="Arial"/>
                <w:lang w:eastAsia="en-US"/>
              </w:rPr>
              <w:t>NI: TC17</w:t>
            </w:r>
          </w:p>
          <w:p w14:paraId="162CD6A1"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51328BAB" w14:textId="77777777" w:rsidR="00D7369E" w:rsidRPr="00B93702" w:rsidRDefault="00D7369E" w:rsidP="00BD6B20">
            <w:pPr>
              <w:pStyle w:val="TAL"/>
              <w:rPr>
                <w:rFonts w:cs="Arial"/>
                <w:lang w:eastAsia="en-US"/>
              </w:rPr>
            </w:pPr>
            <w:r w:rsidRPr="00B93702">
              <w:rPr>
                <w:rFonts w:cs="Arial"/>
                <w:lang w:eastAsia="en-US"/>
              </w:rPr>
              <w:t xml:space="preserve">C: TC2 </w:t>
            </w:r>
          </w:p>
          <w:p w14:paraId="1B250D45" w14:textId="77777777" w:rsidR="00D7369E" w:rsidRPr="00B93702" w:rsidRDefault="00D7369E" w:rsidP="00BD6B20">
            <w:pPr>
              <w:pStyle w:val="TAL"/>
              <w:rPr>
                <w:rFonts w:cs="Arial"/>
                <w:lang w:eastAsia="en-US"/>
              </w:rPr>
            </w:pPr>
            <w:r w:rsidRPr="00B93702">
              <w:rPr>
                <w:rFonts w:cs="Arial"/>
                <w:lang w:eastAsia="en-US"/>
              </w:rPr>
              <w:t>CNC: NTC2</w:t>
            </w:r>
          </w:p>
          <w:p w14:paraId="777AC3FD" w14:textId="77777777" w:rsidR="00D7369E" w:rsidRPr="00B93702" w:rsidRDefault="00D7369E" w:rsidP="002F6EF4">
            <w:pPr>
              <w:pStyle w:val="TAL"/>
              <w:rPr>
                <w:rFonts w:cs="Arial"/>
                <w:lang w:eastAsia="en-US"/>
              </w:rPr>
            </w:pPr>
            <w:r w:rsidRPr="00B93702">
              <w:rPr>
                <w:rFonts w:cs="Arial"/>
                <w:lang w:eastAsia="en-US"/>
              </w:rPr>
              <w:t>C/NC: TC2, NTC2</w:t>
            </w:r>
          </w:p>
          <w:p w14:paraId="3BBDBC64" w14:textId="77777777" w:rsidR="00D7369E" w:rsidRPr="00B93702" w:rsidRDefault="00D7369E" w:rsidP="002F6EF4">
            <w:pPr>
              <w:pStyle w:val="TAL"/>
              <w:rPr>
                <w:rFonts w:cs="Arial"/>
                <w:lang w:eastAsia="en-US"/>
              </w:rPr>
            </w:pPr>
            <w:r w:rsidRPr="00B93702">
              <w:rPr>
                <w:rFonts w:cs="Arial"/>
                <w:lang w:eastAsia="en-US"/>
              </w:rPr>
              <w:t>NI: TC17</w:t>
            </w:r>
          </w:p>
          <w:p w14:paraId="78F12F5A"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57B28688" w14:textId="77777777" w:rsidR="00D7369E" w:rsidRPr="00B93702" w:rsidRDefault="00D7369E" w:rsidP="005B180D">
            <w:pPr>
              <w:pStyle w:val="TAL"/>
              <w:rPr>
                <w:rFonts w:cs="Arial"/>
                <w:lang w:eastAsia="en-US"/>
              </w:rPr>
            </w:pPr>
            <w:r w:rsidRPr="00B93702">
              <w:rPr>
                <w:rFonts w:cs="Arial"/>
                <w:lang w:eastAsia="en-US"/>
              </w:rPr>
              <w:t xml:space="preserve">C: TC2 </w:t>
            </w:r>
          </w:p>
          <w:p w14:paraId="76DFEC8A" w14:textId="77777777" w:rsidR="00D7369E" w:rsidRPr="00B93702" w:rsidRDefault="00D7369E" w:rsidP="005B180D">
            <w:pPr>
              <w:pStyle w:val="TAL"/>
              <w:rPr>
                <w:rFonts w:cs="Arial"/>
                <w:lang w:eastAsia="en-US"/>
              </w:rPr>
            </w:pPr>
            <w:r w:rsidRPr="00B93702">
              <w:rPr>
                <w:rFonts w:cs="Arial"/>
                <w:lang w:eastAsia="en-US"/>
              </w:rPr>
              <w:t>CNC: NTC2</w:t>
            </w:r>
          </w:p>
          <w:p w14:paraId="078261DF" w14:textId="77777777" w:rsidR="00D7369E" w:rsidRPr="00B93702" w:rsidRDefault="00D7369E" w:rsidP="00D7369E">
            <w:pPr>
              <w:pStyle w:val="TAL"/>
              <w:rPr>
                <w:rFonts w:cs="Arial"/>
              </w:rPr>
            </w:pPr>
            <w:r w:rsidRPr="00B93702">
              <w:rPr>
                <w:rFonts w:cs="Arial"/>
                <w:lang w:eastAsia="en-US"/>
              </w:rPr>
              <w:t>C/NC: TC2, NTC2</w:t>
            </w:r>
          </w:p>
          <w:p w14:paraId="2FF165AE" w14:textId="77777777" w:rsidR="00D7369E" w:rsidRPr="00B93702" w:rsidRDefault="00D7369E" w:rsidP="00D7369E">
            <w:pPr>
              <w:pStyle w:val="TAL"/>
              <w:rPr>
                <w:rFonts w:cs="Arial"/>
              </w:rPr>
            </w:pPr>
            <w:r w:rsidRPr="00B93702">
              <w:rPr>
                <w:rFonts w:cs="Arial"/>
              </w:rPr>
              <w:t>NI: TC17</w:t>
            </w:r>
          </w:p>
          <w:p w14:paraId="5AD68A7E" w14:textId="77777777" w:rsidR="00D7369E" w:rsidRPr="00B93702" w:rsidRDefault="00D7369E" w:rsidP="00D7369E">
            <w:pPr>
              <w:pStyle w:val="TAL"/>
              <w:rPr>
                <w:rFonts w:cs="Arial"/>
                <w:lang w:eastAsia="en-US"/>
              </w:rPr>
            </w:pPr>
            <w:r w:rsidRPr="00B93702">
              <w:rPr>
                <w:rFonts w:cs="Arial"/>
              </w:rPr>
              <w:t>NG: TC20</w:t>
            </w:r>
          </w:p>
        </w:tc>
      </w:tr>
      <w:tr w:rsidR="00B93702" w:rsidRPr="00B93702" w14:paraId="1781373F" w14:textId="77777777" w:rsidTr="005D5A78">
        <w:trPr>
          <w:jc w:val="center"/>
        </w:trPr>
        <w:tc>
          <w:tcPr>
            <w:tcW w:w="847" w:type="pct"/>
            <w:vAlign w:val="center"/>
          </w:tcPr>
          <w:p w14:paraId="59EF489E" w14:textId="77777777" w:rsidR="00D7369E" w:rsidRPr="00B93702" w:rsidRDefault="00D7369E" w:rsidP="00325748">
            <w:pPr>
              <w:pStyle w:val="TAL"/>
              <w:rPr>
                <w:rFonts w:cs="Arial"/>
                <w:lang w:eastAsia="en-US"/>
              </w:rPr>
            </w:pPr>
            <w:r w:rsidRPr="00B93702">
              <w:rPr>
                <w:rFonts w:cs="Arial"/>
                <w:lang w:eastAsia="en-US"/>
              </w:rPr>
              <w:t>(Category B)</w:t>
            </w:r>
          </w:p>
        </w:tc>
        <w:tc>
          <w:tcPr>
            <w:tcW w:w="692" w:type="pct"/>
          </w:tcPr>
          <w:p w14:paraId="4BC1B4EE" w14:textId="77777777" w:rsidR="00D7369E" w:rsidRPr="00B93702" w:rsidRDefault="00D7369E" w:rsidP="00BD6B20">
            <w:pPr>
              <w:pStyle w:val="TAL"/>
              <w:rPr>
                <w:rFonts w:cs="Arial"/>
                <w:lang w:eastAsia="en-US"/>
              </w:rPr>
            </w:pPr>
            <w:r w:rsidRPr="00B93702">
              <w:rPr>
                <w:rFonts w:cs="Arial"/>
                <w:lang w:eastAsia="en-US"/>
              </w:rPr>
              <w:t xml:space="preserve">C: TC1a </w:t>
            </w:r>
          </w:p>
          <w:p w14:paraId="6146FF00" w14:textId="77777777" w:rsidR="00D7369E" w:rsidRPr="00B93702" w:rsidRDefault="00D7369E" w:rsidP="00BD6B20">
            <w:pPr>
              <w:pStyle w:val="TAL"/>
              <w:rPr>
                <w:rFonts w:cs="Arial"/>
                <w:lang w:eastAsia="en-US"/>
              </w:rPr>
            </w:pPr>
            <w:r w:rsidRPr="00B93702">
              <w:rPr>
                <w:rFonts w:cs="Arial"/>
                <w:lang w:eastAsia="en-US"/>
              </w:rPr>
              <w:t>CNC: NTC1a</w:t>
            </w:r>
          </w:p>
          <w:p w14:paraId="7BB19C75"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67CC1F33" w14:textId="77777777" w:rsidR="00D7369E" w:rsidRPr="00B93702" w:rsidRDefault="00D7369E" w:rsidP="00BD6B20">
            <w:pPr>
              <w:pStyle w:val="TAL"/>
              <w:rPr>
                <w:rFonts w:cs="Arial"/>
                <w:lang w:eastAsia="en-US"/>
              </w:rPr>
            </w:pPr>
            <w:r w:rsidRPr="00B93702">
              <w:rPr>
                <w:rFonts w:cs="Arial"/>
                <w:lang w:eastAsia="en-US"/>
              </w:rPr>
              <w:t>C: TC1a</w:t>
            </w:r>
          </w:p>
          <w:p w14:paraId="1CD5DA8B" w14:textId="77777777" w:rsidR="00D7369E" w:rsidRPr="00B93702" w:rsidRDefault="00D7369E" w:rsidP="00BD6B20">
            <w:pPr>
              <w:pStyle w:val="TAL"/>
              <w:rPr>
                <w:rFonts w:cs="Arial"/>
                <w:lang w:eastAsia="en-US"/>
              </w:rPr>
            </w:pPr>
            <w:r w:rsidRPr="00B93702">
              <w:rPr>
                <w:rFonts w:cs="Arial"/>
                <w:lang w:eastAsia="en-US"/>
              </w:rPr>
              <w:t xml:space="preserve">CNC: NTC1a </w:t>
            </w:r>
          </w:p>
          <w:p w14:paraId="532DD95E"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20F8C0F2" w14:textId="77777777"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14:paraId="020EB692" w14:textId="77777777" w:rsidR="00D7369E" w:rsidRPr="00B93702" w:rsidRDefault="00D7369E" w:rsidP="00BD6B20">
            <w:pPr>
              <w:pStyle w:val="TAL"/>
              <w:rPr>
                <w:rFonts w:cs="Arial"/>
                <w:lang w:eastAsia="en-US"/>
              </w:rPr>
            </w:pPr>
            <w:r w:rsidRPr="00B93702">
              <w:rPr>
                <w:rFonts w:cs="Arial"/>
                <w:lang w:eastAsia="en-US"/>
              </w:rPr>
              <w:t>C: TC2</w:t>
            </w:r>
          </w:p>
          <w:p w14:paraId="097EAA6D" w14:textId="77777777" w:rsidR="00D7369E" w:rsidRPr="00B93702" w:rsidRDefault="00D7369E" w:rsidP="00BD6B20">
            <w:pPr>
              <w:pStyle w:val="TAL"/>
              <w:rPr>
                <w:rFonts w:cs="Arial"/>
                <w:lang w:eastAsia="en-US"/>
              </w:rPr>
            </w:pPr>
            <w:r w:rsidRPr="00B93702">
              <w:rPr>
                <w:rFonts w:cs="Arial"/>
                <w:lang w:eastAsia="en-US"/>
              </w:rPr>
              <w:t xml:space="preserve">CNC: NTC2 </w:t>
            </w:r>
          </w:p>
          <w:p w14:paraId="5B5CD198" w14:textId="77777777" w:rsidR="00D7369E" w:rsidRPr="00B93702" w:rsidRDefault="00D7369E" w:rsidP="002F6EF4">
            <w:pPr>
              <w:pStyle w:val="TAL"/>
              <w:rPr>
                <w:rFonts w:cs="Arial"/>
                <w:lang w:eastAsia="en-US"/>
              </w:rPr>
            </w:pPr>
            <w:r w:rsidRPr="00B93702">
              <w:rPr>
                <w:rFonts w:cs="Arial"/>
                <w:lang w:eastAsia="en-US"/>
              </w:rPr>
              <w:t>C/NC: TC2, NTC2</w:t>
            </w:r>
          </w:p>
          <w:p w14:paraId="12E19552" w14:textId="77777777" w:rsidR="00D7369E" w:rsidRPr="00B93702" w:rsidRDefault="00D7369E" w:rsidP="002F6EF4">
            <w:pPr>
              <w:pStyle w:val="TAL"/>
              <w:rPr>
                <w:rFonts w:cs="Arial"/>
                <w:lang w:eastAsia="en-US"/>
              </w:rPr>
            </w:pPr>
            <w:r w:rsidRPr="00B93702">
              <w:rPr>
                <w:rFonts w:cs="Arial"/>
                <w:lang w:eastAsia="en-US"/>
              </w:rPr>
              <w:t>NI: TC17</w:t>
            </w:r>
          </w:p>
          <w:p w14:paraId="732A1E90"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31E367DC" w14:textId="77777777" w:rsidR="00D7369E" w:rsidRPr="00B93702" w:rsidRDefault="00D7369E" w:rsidP="00BD6B20">
            <w:pPr>
              <w:pStyle w:val="TAL"/>
              <w:rPr>
                <w:rFonts w:cs="Arial"/>
                <w:lang w:eastAsia="en-US"/>
              </w:rPr>
            </w:pPr>
            <w:r w:rsidRPr="00B93702">
              <w:rPr>
                <w:rFonts w:cs="Arial"/>
                <w:lang w:eastAsia="en-US"/>
              </w:rPr>
              <w:t xml:space="preserve">C: TC2 </w:t>
            </w:r>
          </w:p>
          <w:p w14:paraId="7C142BF9" w14:textId="77777777" w:rsidR="00D7369E" w:rsidRPr="00B93702" w:rsidRDefault="00D7369E" w:rsidP="00BD6B20">
            <w:pPr>
              <w:pStyle w:val="TAL"/>
              <w:rPr>
                <w:rFonts w:cs="Arial"/>
                <w:lang w:eastAsia="en-US"/>
              </w:rPr>
            </w:pPr>
            <w:r w:rsidRPr="00B93702">
              <w:rPr>
                <w:rFonts w:cs="Arial"/>
                <w:lang w:eastAsia="en-US"/>
              </w:rPr>
              <w:t>CNC: NTC2</w:t>
            </w:r>
          </w:p>
          <w:p w14:paraId="2CE7F37B" w14:textId="77777777" w:rsidR="00D7369E" w:rsidRPr="00B93702" w:rsidRDefault="00D7369E" w:rsidP="002F6EF4">
            <w:pPr>
              <w:pStyle w:val="TAL"/>
              <w:rPr>
                <w:rFonts w:cs="Arial"/>
                <w:lang w:eastAsia="en-US"/>
              </w:rPr>
            </w:pPr>
            <w:r w:rsidRPr="00B93702">
              <w:rPr>
                <w:rFonts w:cs="Arial"/>
                <w:lang w:eastAsia="en-US"/>
              </w:rPr>
              <w:t>C/NC: TC2, NTC2</w:t>
            </w:r>
          </w:p>
          <w:p w14:paraId="5974919F" w14:textId="77777777" w:rsidR="00D7369E" w:rsidRPr="00B93702" w:rsidRDefault="00D7369E" w:rsidP="002F6EF4">
            <w:pPr>
              <w:pStyle w:val="TAL"/>
              <w:rPr>
                <w:rFonts w:cs="Arial"/>
                <w:lang w:eastAsia="en-US"/>
              </w:rPr>
            </w:pPr>
            <w:r w:rsidRPr="00B93702">
              <w:rPr>
                <w:rFonts w:cs="Arial"/>
                <w:lang w:eastAsia="en-US"/>
              </w:rPr>
              <w:t>NI: TC17</w:t>
            </w:r>
          </w:p>
          <w:p w14:paraId="680355BA"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62FCC006" w14:textId="77777777" w:rsidR="00D7369E" w:rsidRPr="00B93702" w:rsidRDefault="00D7369E" w:rsidP="005B180D">
            <w:pPr>
              <w:pStyle w:val="TAL"/>
              <w:rPr>
                <w:rFonts w:cs="Arial"/>
                <w:lang w:eastAsia="en-US"/>
              </w:rPr>
            </w:pPr>
            <w:r w:rsidRPr="00B93702">
              <w:rPr>
                <w:rFonts w:cs="Arial"/>
                <w:lang w:eastAsia="en-US"/>
              </w:rPr>
              <w:t xml:space="preserve">C: TC2 </w:t>
            </w:r>
          </w:p>
          <w:p w14:paraId="155F7EE6" w14:textId="77777777" w:rsidR="00D7369E" w:rsidRPr="00B93702" w:rsidRDefault="00D7369E" w:rsidP="005B180D">
            <w:pPr>
              <w:pStyle w:val="TAL"/>
              <w:rPr>
                <w:rFonts w:cs="Arial"/>
                <w:lang w:eastAsia="en-US"/>
              </w:rPr>
            </w:pPr>
            <w:r w:rsidRPr="00B93702">
              <w:rPr>
                <w:rFonts w:cs="Arial"/>
                <w:lang w:eastAsia="en-US"/>
              </w:rPr>
              <w:t>CNC: NTC2</w:t>
            </w:r>
          </w:p>
          <w:p w14:paraId="0B93F36F" w14:textId="77777777" w:rsidR="00D7369E" w:rsidRPr="00B93702" w:rsidRDefault="00D7369E" w:rsidP="00D7369E">
            <w:pPr>
              <w:pStyle w:val="TAL"/>
              <w:rPr>
                <w:rFonts w:cs="Arial"/>
              </w:rPr>
            </w:pPr>
            <w:r w:rsidRPr="00B93702">
              <w:rPr>
                <w:rFonts w:cs="Arial"/>
                <w:lang w:eastAsia="en-US"/>
              </w:rPr>
              <w:t>C/NC: TC2, NTC2</w:t>
            </w:r>
          </w:p>
          <w:p w14:paraId="45EE8D71" w14:textId="77777777" w:rsidR="00D7369E" w:rsidRPr="00B93702" w:rsidRDefault="00D7369E" w:rsidP="00D7369E">
            <w:pPr>
              <w:pStyle w:val="TAL"/>
              <w:rPr>
                <w:rFonts w:cs="Arial"/>
              </w:rPr>
            </w:pPr>
            <w:r w:rsidRPr="00B93702">
              <w:rPr>
                <w:rFonts w:cs="Arial"/>
              </w:rPr>
              <w:t>NI: TC17</w:t>
            </w:r>
          </w:p>
          <w:p w14:paraId="6BB4F0A7" w14:textId="77777777" w:rsidR="00D7369E" w:rsidRPr="00B93702" w:rsidRDefault="00D7369E" w:rsidP="00D7369E">
            <w:pPr>
              <w:pStyle w:val="TAL"/>
              <w:rPr>
                <w:rFonts w:cs="Arial"/>
                <w:lang w:eastAsia="en-US"/>
              </w:rPr>
            </w:pPr>
            <w:r w:rsidRPr="00B93702">
              <w:rPr>
                <w:rFonts w:cs="Arial"/>
              </w:rPr>
              <w:t>NG: TC20</w:t>
            </w:r>
          </w:p>
        </w:tc>
      </w:tr>
      <w:tr w:rsidR="00B93702" w:rsidRPr="00B93702" w14:paraId="4AF1EBA9" w14:textId="77777777" w:rsidTr="005D5A78">
        <w:trPr>
          <w:trHeight w:val="933"/>
          <w:jc w:val="center"/>
        </w:trPr>
        <w:tc>
          <w:tcPr>
            <w:tcW w:w="847" w:type="pct"/>
            <w:vAlign w:val="center"/>
          </w:tcPr>
          <w:p w14:paraId="53313A09" w14:textId="77777777"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14:paraId="228C566B" w14:textId="77777777" w:rsidR="00D7369E" w:rsidRPr="00B93702" w:rsidRDefault="00D7369E" w:rsidP="00325748">
            <w:pPr>
              <w:pStyle w:val="TAL"/>
              <w:rPr>
                <w:rFonts w:cs="Arial"/>
                <w:lang w:eastAsia="en-US"/>
              </w:rPr>
            </w:pPr>
            <w:r w:rsidRPr="00B93702">
              <w:rPr>
                <w:rFonts w:cs="Arial"/>
                <w:lang w:eastAsia="en-US"/>
              </w:rPr>
              <w:br/>
              <w:t>N/A</w:t>
            </w:r>
          </w:p>
        </w:tc>
        <w:tc>
          <w:tcPr>
            <w:tcW w:w="692" w:type="pct"/>
          </w:tcPr>
          <w:p w14:paraId="7CDC16F7" w14:textId="77777777" w:rsidR="00D7369E" w:rsidRPr="00B93702" w:rsidRDefault="00D7369E" w:rsidP="00325748">
            <w:pPr>
              <w:pStyle w:val="TAL"/>
              <w:rPr>
                <w:rFonts w:cs="Arial"/>
                <w:lang w:eastAsia="en-US"/>
              </w:rPr>
            </w:pPr>
            <w:r w:rsidRPr="00B93702">
              <w:rPr>
                <w:rFonts w:cs="Arial"/>
                <w:lang w:eastAsia="en-US"/>
              </w:rPr>
              <w:br/>
              <w:t>N/A</w:t>
            </w:r>
          </w:p>
        </w:tc>
        <w:tc>
          <w:tcPr>
            <w:tcW w:w="692" w:type="pct"/>
          </w:tcPr>
          <w:p w14:paraId="226A089B" w14:textId="77777777" w:rsidR="00D7369E" w:rsidRPr="00B93702" w:rsidRDefault="00D7369E" w:rsidP="00325748">
            <w:pPr>
              <w:pStyle w:val="TAL"/>
              <w:rPr>
                <w:rFonts w:cs="Arial"/>
                <w:lang w:eastAsia="en-US"/>
              </w:rPr>
            </w:pPr>
            <w:r w:rsidRPr="00B93702">
              <w:rPr>
                <w:rFonts w:cs="Arial"/>
                <w:lang w:eastAsia="en-US"/>
              </w:rPr>
              <w:br/>
              <w:t>N/A</w:t>
            </w:r>
          </w:p>
        </w:tc>
        <w:tc>
          <w:tcPr>
            <w:tcW w:w="692" w:type="pct"/>
          </w:tcPr>
          <w:p w14:paraId="58D8D3FC" w14:textId="77777777" w:rsidR="00D7369E" w:rsidRPr="00B93702" w:rsidRDefault="00D7369E" w:rsidP="00325748">
            <w:pPr>
              <w:pStyle w:val="TAL"/>
              <w:rPr>
                <w:rFonts w:cs="Arial"/>
                <w:lang w:eastAsia="en-US"/>
              </w:rPr>
            </w:pPr>
            <w:r w:rsidRPr="00B93702">
              <w:rPr>
                <w:rFonts w:cs="Arial"/>
                <w:lang w:eastAsia="en-US"/>
              </w:rPr>
              <w:br/>
              <w:t>N/A</w:t>
            </w:r>
          </w:p>
        </w:tc>
        <w:tc>
          <w:tcPr>
            <w:tcW w:w="692" w:type="pct"/>
          </w:tcPr>
          <w:p w14:paraId="114954CC" w14:textId="77777777" w:rsidR="00D7369E" w:rsidRPr="00B93702" w:rsidRDefault="00D7369E" w:rsidP="00325748">
            <w:pPr>
              <w:pStyle w:val="TAL"/>
              <w:rPr>
                <w:rFonts w:cs="Arial"/>
                <w:lang w:eastAsia="en-US"/>
              </w:rPr>
            </w:pPr>
            <w:r w:rsidRPr="00B93702">
              <w:rPr>
                <w:rFonts w:cs="Arial"/>
                <w:lang w:eastAsia="en-US"/>
              </w:rPr>
              <w:br/>
              <w:t>N/A</w:t>
            </w:r>
          </w:p>
        </w:tc>
        <w:tc>
          <w:tcPr>
            <w:tcW w:w="692" w:type="pct"/>
          </w:tcPr>
          <w:p w14:paraId="4546DF50" w14:textId="77777777" w:rsidR="00D7369E" w:rsidRPr="00B93702" w:rsidRDefault="00D7369E" w:rsidP="00325748">
            <w:pPr>
              <w:pStyle w:val="TAL"/>
              <w:rPr>
                <w:rFonts w:cs="Arial"/>
                <w:lang w:eastAsia="en-US"/>
              </w:rPr>
            </w:pPr>
            <w:r w:rsidRPr="00B93702">
              <w:rPr>
                <w:rFonts w:cs="Arial"/>
                <w:lang w:eastAsia="en-US"/>
              </w:rPr>
              <w:br/>
              <w:t>N/A</w:t>
            </w:r>
          </w:p>
        </w:tc>
      </w:tr>
      <w:tr w:rsidR="00B93702" w:rsidRPr="00B93702" w14:paraId="01F8E054" w14:textId="77777777" w:rsidTr="005D5A78">
        <w:trPr>
          <w:jc w:val="center"/>
        </w:trPr>
        <w:tc>
          <w:tcPr>
            <w:tcW w:w="847" w:type="pct"/>
            <w:vAlign w:val="center"/>
          </w:tcPr>
          <w:p w14:paraId="3DEA85F1" w14:textId="77777777" w:rsidR="00D7369E" w:rsidRPr="00B93702" w:rsidRDefault="00D7369E" w:rsidP="00325748">
            <w:pPr>
              <w:pStyle w:val="TAL"/>
              <w:rPr>
                <w:rFonts w:cs="Arial"/>
                <w:lang w:eastAsia="en-US"/>
              </w:rPr>
            </w:pPr>
            <w:r w:rsidRPr="00B93702">
              <w:rPr>
                <w:rFonts w:cs="Arial"/>
                <w:lang w:eastAsia="en-US"/>
              </w:rPr>
              <w:t>Protection of the BS receiver of own or different BS</w:t>
            </w:r>
          </w:p>
        </w:tc>
        <w:tc>
          <w:tcPr>
            <w:tcW w:w="692" w:type="pct"/>
          </w:tcPr>
          <w:p w14:paraId="69213654" w14:textId="77777777" w:rsidR="00D7369E" w:rsidRPr="00B93702" w:rsidRDefault="00D7369E" w:rsidP="00BD6B20">
            <w:pPr>
              <w:pStyle w:val="TAL"/>
              <w:rPr>
                <w:rFonts w:cs="Arial"/>
                <w:lang w:eastAsia="en-US"/>
              </w:rPr>
            </w:pPr>
            <w:r w:rsidRPr="00B93702">
              <w:rPr>
                <w:rFonts w:cs="Arial"/>
                <w:lang w:eastAsia="en-US"/>
              </w:rPr>
              <w:t>C: TC1a</w:t>
            </w:r>
          </w:p>
          <w:p w14:paraId="3A2E352B" w14:textId="77777777" w:rsidR="00D7369E" w:rsidRPr="00B93702" w:rsidRDefault="00D7369E" w:rsidP="00BD6B20">
            <w:pPr>
              <w:pStyle w:val="TAL"/>
              <w:rPr>
                <w:rFonts w:cs="Arial"/>
                <w:lang w:eastAsia="en-US"/>
              </w:rPr>
            </w:pPr>
            <w:r w:rsidRPr="00B93702">
              <w:rPr>
                <w:rFonts w:cs="Arial"/>
                <w:lang w:eastAsia="en-US"/>
              </w:rPr>
              <w:t>CNC: NTC1a</w:t>
            </w:r>
          </w:p>
          <w:p w14:paraId="19BA87BE" w14:textId="77777777"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14:paraId="23F644B0" w14:textId="77777777" w:rsidR="00D7369E" w:rsidRPr="00B93702" w:rsidRDefault="00D7369E" w:rsidP="00BD6B20">
            <w:pPr>
              <w:pStyle w:val="TAL"/>
              <w:rPr>
                <w:rFonts w:cs="Arial"/>
                <w:lang w:eastAsia="en-US"/>
              </w:rPr>
            </w:pPr>
            <w:r w:rsidRPr="00B93702">
              <w:rPr>
                <w:rFonts w:cs="Arial"/>
                <w:lang w:eastAsia="en-US"/>
              </w:rPr>
              <w:t>C: TC1a</w:t>
            </w:r>
          </w:p>
          <w:p w14:paraId="39B5E469" w14:textId="77777777" w:rsidR="00D7369E" w:rsidRPr="00B93702" w:rsidRDefault="00D7369E" w:rsidP="00BD6B20">
            <w:pPr>
              <w:pStyle w:val="TAL"/>
              <w:rPr>
                <w:rFonts w:cs="Arial"/>
                <w:lang w:eastAsia="en-US"/>
              </w:rPr>
            </w:pPr>
            <w:r w:rsidRPr="00B93702">
              <w:rPr>
                <w:rFonts w:cs="Arial"/>
                <w:lang w:eastAsia="en-US"/>
              </w:rPr>
              <w:t>CNC: NTC1a</w:t>
            </w:r>
          </w:p>
          <w:p w14:paraId="12086D22" w14:textId="77777777"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14:paraId="684F74C9" w14:textId="77777777"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14:paraId="4B402F24" w14:textId="77777777" w:rsidR="00D7369E" w:rsidRPr="00B93702" w:rsidRDefault="00D7369E" w:rsidP="00BD6B20">
            <w:pPr>
              <w:pStyle w:val="TAL"/>
              <w:rPr>
                <w:rFonts w:cs="Arial"/>
                <w:lang w:eastAsia="en-US"/>
              </w:rPr>
            </w:pPr>
            <w:r w:rsidRPr="00B93702">
              <w:rPr>
                <w:rFonts w:cs="Arial"/>
                <w:lang w:eastAsia="en-US"/>
              </w:rPr>
              <w:t>C: TC2</w:t>
            </w:r>
          </w:p>
          <w:p w14:paraId="785D5609" w14:textId="77777777" w:rsidR="00D7369E" w:rsidRPr="00B93702" w:rsidRDefault="00D7369E" w:rsidP="00BD6B20">
            <w:pPr>
              <w:pStyle w:val="TAL"/>
              <w:rPr>
                <w:rFonts w:cs="Arial"/>
                <w:lang w:eastAsia="en-US"/>
              </w:rPr>
            </w:pPr>
            <w:r w:rsidRPr="00B93702">
              <w:rPr>
                <w:rFonts w:cs="Arial"/>
                <w:lang w:eastAsia="en-US"/>
              </w:rPr>
              <w:t>CNC: NTC2</w:t>
            </w:r>
          </w:p>
          <w:p w14:paraId="2FBA8EEE" w14:textId="77777777" w:rsidR="00D7369E" w:rsidRPr="00B93702" w:rsidRDefault="00D7369E" w:rsidP="002F6EF4">
            <w:pPr>
              <w:pStyle w:val="TAL"/>
              <w:rPr>
                <w:rFonts w:cs="Arial"/>
                <w:lang w:eastAsia="en-US"/>
              </w:rPr>
            </w:pPr>
            <w:r w:rsidRPr="00B93702">
              <w:rPr>
                <w:rFonts w:cs="Arial"/>
                <w:lang w:eastAsia="en-US"/>
              </w:rPr>
              <w:t>C/NC: TC2, NTC2</w:t>
            </w:r>
          </w:p>
          <w:p w14:paraId="230A1D73" w14:textId="77777777" w:rsidR="00D7369E" w:rsidRPr="00B93702" w:rsidRDefault="00D7369E" w:rsidP="002F6EF4">
            <w:pPr>
              <w:pStyle w:val="TAL"/>
              <w:rPr>
                <w:rFonts w:cs="Arial"/>
                <w:lang w:eastAsia="en-US"/>
              </w:rPr>
            </w:pPr>
            <w:r w:rsidRPr="00B93702">
              <w:rPr>
                <w:rFonts w:cs="Arial"/>
                <w:lang w:eastAsia="en-US"/>
              </w:rPr>
              <w:t>NI: TC17</w:t>
            </w:r>
          </w:p>
          <w:p w14:paraId="56188836"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062E6BBE" w14:textId="77777777" w:rsidR="00D7369E" w:rsidRPr="00B93702" w:rsidRDefault="00D7369E" w:rsidP="00BD6B20">
            <w:pPr>
              <w:pStyle w:val="TAL"/>
              <w:rPr>
                <w:rFonts w:cs="Arial"/>
                <w:lang w:eastAsia="en-US"/>
              </w:rPr>
            </w:pPr>
            <w:r w:rsidRPr="00B93702">
              <w:rPr>
                <w:rFonts w:cs="Arial"/>
                <w:lang w:eastAsia="en-US"/>
              </w:rPr>
              <w:t>C: TC2</w:t>
            </w:r>
          </w:p>
          <w:p w14:paraId="3DE80F9F" w14:textId="77777777" w:rsidR="00D7369E" w:rsidRPr="00B93702" w:rsidRDefault="00D7369E" w:rsidP="00BD6B20">
            <w:pPr>
              <w:pStyle w:val="TAL"/>
              <w:rPr>
                <w:rFonts w:cs="Arial"/>
                <w:lang w:eastAsia="en-US"/>
              </w:rPr>
            </w:pPr>
            <w:r w:rsidRPr="00B93702">
              <w:rPr>
                <w:rFonts w:cs="Arial"/>
                <w:lang w:eastAsia="en-US"/>
              </w:rPr>
              <w:t>CNC: NTC2</w:t>
            </w:r>
          </w:p>
          <w:p w14:paraId="0AAC1810" w14:textId="77777777" w:rsidR="00D7369E" w:rsidRPr="00B93702" w:rsidRDefault="00D7369E" w:rsidP="002F6EF4">
            <w:pPr>
              <w:pStyle w:val="TAL"/>
              <w:rPr>
                <w:rFonts w:cs="Arial"/>
                <w:lang w:eastAsia="en-US"/>
              </w:rPr>
            </w:pPr>
            <w:r w:rsidRPr="00B93702">
              <w:rPr>
                <w:rFonts w:cs="Arial"/>
                <w:lang w:eastAsia="en-US"/>
              </w:rPr>
              <w:t>C/NC: TC2, NTC2</w:t>
            </w:r>
          </w:p>
          <w:p w14:paraId="0723D45D" w14:textId="77777777" w:rsidR="00D7369E" w:rsidRPr="00B93702" w:rsidRDefault="00D7369E" w:rsidP="002F6EF4">
            <w:pPr>
              <w:pStyle w:val="TAL"/>
              <w:rPr>
                <w:rFonts w:cs="Arial"/>
                <w:lang w:eastAsia="en-US"/>
              </w:rPr>
            </w:pPr>
            <w:r w:rsidRPr="00B93702">
              <w:rPr>
                <w:rFonts w:cs="Arial"/>
                <w:lang w:eastAsia="en-US"/>
              </w:rPr>
              <w:t>NI: TC17</w:t>
            </w:r>
          </w:p>
          <w:p w14:paraId="0496B042"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23F4777F" w14:textId="77777777" w:rsidR="00D7369E" w:rsidRPr="00B93702" w:rsidRDefault="00D7369E" w:rsidP="005B180D">
            <w:pPr>
              <w:pStyle w:val="TAL"/>
              <w:rPr>
                <w:rFonts w:cs="Arial"/>
                <w:lang w:eastAsia="en-US"/>
              </w:rPr>
            </w:pPr>
            <w:r w:rsidRPr="00B93702">
              <w:rPr>
                <w:rFonts w:cs="Arial"/>
                <w:lang w:eastAsia="en-US"/>
              </w:rPr>
              <w:t xml:space="preserve">C: TC2 </w:t>
            </w:r>
          </w:p>
          <w:p w14:paraId="7498FA5B" w14:textId="77777777" w:rsidR="00D7369E" w:rsidRPr="00B93702" w:rsidRDefault="00D7369E" w:rsidP="005B180D">
            <w:pPr>
              <w:pStyle w:val="TAL"/>
              <w:rPr>
                <w:rFonts w:cs="Arial"/>
                <w:lang w:eastAsia="en-US"/>
              </w:rPr>
            </w:pPr>
            <w:r w:rsidRPr="00B93702">
              <w:rPr>
                <w:rFonts w:cs="Arial"/>
                <w:lang w:eastAsia="en-US"/>
              </w:rPr>
              <w:t>CNC: NTC2</w:t>
            </w:r>
          </w:p>
          <w:p w14:paraId="2BC9703E" w14:textId="77777777" w:rsidR="00D7369E" w:rsidRPr="00B93702" w:rsidRDefault="00D7369E" w:rsidP="00D7369E">
            <w:pPr>
              <w:pStyle w:val="TAL"/>
              <w:rPr>
                <w:rFonts w:cs="Arial"/>
              </w:rPr>
            </w:pPr>
            <w:r w:rsidRPr="00B93702">
              <w:rPr>
                <w:rFonts w:cs="Arial"/>
                <w:lang w:eastAsia="en-US"/>
              </w:rPr>
              <w:t>C/NC: TC2, NTC2</w:t>
            </w:r>
          </w:p>
          <w:p w14:paraId="69E3C5AD" w14:textId="77777777" w:rsidR="00D7369E" w:rsidRPr="00B93702" w:rsidRDefault="00D7369E" w:rsidP="00D7369E">
            <w:pPr>
              <w:pStyle w:val="TAL"/>
              <w:rPr>
                <w:rFonts w:cs="Arial"/>
              </w:rPr>
            </w:pPr>
            <w:r w:rsidRPr="00B93702">
              <w:rPr>
                <w:rFonts w:cs="Arial"/>
              </w:rPr>
              <w:t>NI: TC17</w:t>
            </w:r>
          </w:p>
          <w:p w14:paraId="62235ECE" w14:textId="77777777" w:rsidR="00D7369E" w:rsidRPr="00B93702" w:rsidRDefault="00D7369E" w:rsidP="00D7369E">
            <w:pPr>
              <w:pStyle w:val="TAL"/>
              <w:rPr>
                <w:rFonts w:cs="Arial"/>
                <w:lang w:eastAsia="en-US"/>
              </w:rPr>
            </w:pPr>
            <w:r w:rsidRPr="00B93702">
              <w:rPr>
                <w:rFonts w:cs="Arial"/>
              </w:rPr>
              <w:t>NG: TC20</w:t>
            </w:r>
          </w:p>
        </w:tc>
      </w:tr>
      <w:tr w:rsidR="00B93702" w:rsidRPr="00B93702" w14:paraId="587F3116" w14:textId="77777777" w:rsidTr="005D5A78">
        <w:trPr>
          <w:jc w:val="center"/>
        </w:trPr>
        <w:tc>
          <w:tcPr>
            <w:tcW w:w="847" w:type="pct"/>
            <w:vAlign w:val="center"/>
          </w:tcPr>
          <w:p w14:paraId="43C2A1AD" w14:textId="77777777" w:rsidR="00D7369E" w:rsidRPr="00B93702" w:rsidRDefault="00D7369E" w:rsidP="00325748">
            <w:pPr>
              <w:pStyle w:val="TAL"/>
              <w:rPr>
                <w:rFonts w:cs="Arial"/>
                <w:lang w:eastAsia="en-US"/>
              </w:rPr>
            </w:pPr>
            <w:r w:rsidRPr="00B93702">
              <w:rPr>
                <w:rFonts w:cs="Arial"/>
                <w:lang w:eastAsia="en-US"/>
              </w:rPr>
              <w:t>Additional spurious emissions requirements</w:t>
            </w:r>
          </w:p>
        </w:tc>
        <w:tc>
          <w:tcPr>
            <w:tcW w:w="692" w:type="pct"/>
          </w:tcPr>
          <w:p w14:paraId="1CC1354E" w14:textId="77777777" w:rsidR="00D7369E" w:rsidRPr="00B93702" w:rsidRDefault="00D7369E" w:rsidP="00BD6B20">
            <w:pPr>
              <w:pStyle w:val="TAL"/>
              <w:rPr>
                <w:rFonts w:cs="Arial"/>
                <w:lang w:eastAsia="en-US"/>
              </w:rPr>
            </w:pPr>
            <w:r w:rsidRPr="00B93702">
              <w:rPr>
                <w:rFonts w:cs="Arial"/>
                <w:lang w:eastAsia="en-US"/>
              </w:rPr>
              <w:t>C: TC1a</w:t>
            </w:r>
          </w:p>
          <w:p w14:paraId="3B26B872" w14:textId="77777777" w:rsidR="00D7369E" w:rsidRPr="00B93702" w:rsidRDefault="00D7369E" w:rsidP="00BD6B20">
            <w:pPr>
              <w:pStyle w:val="TAL"/>
              <w:rPr>
                <w:rFonts w:cs="Arial"/>
                <w:lang w:eastAsia="en-US"/>
              </w:rPr>
            </w:pPr>
            <w:r w:rsidRPr="00B93702">
              <w:rPr>
                <w:rFonts w:cs="Arial"/>
                <w:lang w:eastAsia="en-US"/>
              </w:rPr>
              <w:t>CNC: NTC1a</w:t>
            </w:r>
          </w:p>
          <w:p w14:paraId="577EAF5A" w14:textId="77777777"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14:paraId="3219E38B" w14:textId="77777777" w:rsidR="00D7369E" w:rsidRPr="00B93702" w:rsidRDefault="00D7369E" w:rsidP="00BD6B20">
            <w:pPr>
              <w:pStyle w:val="TAL"/>
              <w:rPr>
                <w:rFonts w:cs="Arial"/>
                <w:lang w:eastAsia="en-US"/>
              </w:rPr>
            </w:pPr>
            <w:r w:rsidRPr="00B93702">
              <w:rPr>
                <w:rFonts w:cs="Arial"/>
                <w:lang w:eastAsia="en-US"/>
              </w:rPr>
              <w:t>C: TC1a</w:t>
            </w:r>
          </w:p>
          <w:p w14:paraId="263B08CA" w14:textId="77777777" w:rsidR="00D7369E" w:rsidRPr="00B93702" w:rsidRDefault="00D7369E" w:rsidP="00BD6B20">
            <w:pPr>
              <w:pStyle w:val="TAL"/>
              <w:rPr>
                <w:rFonts w:cs="Arial"/>
                <w:lang w:eastAsia="en-US"/>
              </w:rPr>
            </w:pPr>
            <w:r w:rsidRPr="00B93702">
              <w:rPr>
                <w:rFonts w:cs="Arial"/>
                <w:lang w:eastAsia="en-US"/>
              </w:rPr>
              <w:t>CNC: NTC1a</w:t>
            </w:r>
          </w:p>
          <w:p w14:paraId="41CCF730" w14:textId="77777777"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14:paraId="6F33C30D" w14:textId="77777777"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14:paraId="2FCEC907" w14:textId="77777777" w:rsidR="00D7369E" w:rsidRPr="00B93702" w:rsidRDefault="00D7369E" w:rsidP="00BD6B20">
            <w:pPr>
              <w:pStyle w:val="TAL"/>
              <w:rPr>
                <w:rFonts w:cs="Arial"/>
                <w:lang w:eastAsia="en-US"/>
              </w:rPr>
            </w:pPr>
            <w:r w:rsidRPr="00B93702">
              <w:rPr>
                <w:rFonts w:cs="Arial"/>
                <w:lang w:eastAsia="en-US"/>
              </w:rPr>
              <w:t>C: TC2</w:t>
            </w:r>
          </w:p>
          <w:p w14:paraId="2B02DC66" w14:textId="77777777" w:rsidR="00D7369E" w:rsidRPr="00B93702" w:rsidRDefault="00D7369E" w:rsidP="00BD6B20">
            <w:pPr>
              <w:pStyle w:val="TAL"/>
              <w:rPr>
                <w:rFonts w:cs="Arial"/>
                <w:lang w:eastAsia="en-US"/>
              </w:rPr>
            </w:pPr>
            <w:r w:rsidRPr="00B93702">
              <w:rPr>
                <w:rFonts w:cs="Arial"/>
                <w:lang w:eastAsia="en-US"/>
              </w:rPr>
              <w:t>CNC: NTC2</w:t>
            </w:r>
          </w:p>
          <w:p w14:paraId="27CDFA24" w14:textId="77777777" w:rsidR="00D7369E" w:rsidRPr="00B93702" w:rsidRDefault="00D7369E" w:rsidP="002F6EF4">
            <w:pPr>
              <w:pStyle w:val="TAL"/>
              <w:rPr>
                <w:rFonts w:cs="Arial"/>
                <w:lang w:eastAsia="en-US"/>
              </w:rPr>
            </w:pPr>
            <w:r w:rsidRPr="00B93702">
              <w:rPr>
                <w:rFonts w:cs="Arial"/>
                <w:lang w:eastAsia="en-US"/>
              </w:rPr>
              <w:t>C/NC: TC2, NTC2</w:t>
            </w:r>
          </w:p>
          <w:p w14:paraId="2401FCB0" w14:textId="77777777" w:rsidR="00D7369E" w:rsidRPr="00B93702" w:rsidRDefault="00D7369E" w:rsidP="002F6EF4">
            <w:pPr>
              <w:pStyle w:val="TAL"/>
              <w:rPr>
                <w:rFonts w:cs="Arial"/>
                <w:lang w:eastAsia="en-US"/>
              </w:rPr>
            </w:pPr>
            <w:r w:rsidRPr="00B93702">
              <w:rPr>
                <w:rFonts w:cs="Arial"/>
                <w:lang w:eastAsia="en-US"/>
              </w:rPr>
              <w:t>NI: TC17</w:t>
            </w:r>
          </w:p>
          <w:p w14:paraId="7B47BBF5"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0A02A5E9" w14:textId="77777777" w:rsidR="00D7369E" w:rsidRPr="00B93702" w:rsidRDefault="00D7369E" w:rsidP="00BD6B20">
            <w:pPr>
              <w:pStyle w:val="TAL"/>
              <w:rPr>
                <w:rFonts w:cs="Arial"/>
                <w:lang w:eastAsia="en-US"/>
              </w:rPr>
            </w:pPr>
            <w:r w:rsidRPr="00B93702">
              <w:rPr>
                <w:rFonts w:cs="Arial"/>
                <w:lang w:eastAsia="en-US"/>
              </w:rPr>
              <w:t>C: TC2</w:t>
            </w:r>
          </w:p>
          <w:p w14:paraId="22A39185" w14:textId="77777777" w:rsidR="00D7369E" w:rsidRPr="00B93702" w:rsidRDefault="00D7369E" w:rsidP="00BD6B20">
            <w:pPr>
              <w:pStyle w:val="TAL"/>
              <w:rPr>
                <w:rFonts w:cs="Arial"/>
                <w:lang w:eastAsia="en-US"/>
              </w:rPr>
            </w:pPr>
            <w:r w:rsidRPr="00B93702">
              <w:rPr>
                <w:rFonts w:cs="Arial"/>
                <w:lang w:eastAsia="en-US"/>
              </w:rPr>
              <w:t>CNC: NTC2</w:t>
            </w:r>
          </w:p>
          <w:p w14:paraId="781265CB" w14:textId="77777777" w:rsidR="00D7369E" w:rsidRPr="00B93702" w:rsidRDefault="00D7369E" w:rsidP="002F6EF4">
            <w:pPr>
              <w:pStyle w:val="TAL"/>
              <w:rPr>
                <w:rFonts w:cs="Arial"/>
                <w:lang w:eastAsia="en-US"/>
              </w:rPr>
            </w:pPr>
            <w:r w:rsidRPr="00B93702">
              <w:rPr>
                <w:rFonts w:cs="Arial"/>
                <w:lang w:eastAsia="en-US"/>
              </w:rPr>
              <w:t>C/NC: TC2, NTC2</w:t>
            </w:r>
          </w:p>
          <w:p w14:paraId="74D80BB6" w14:textId="77777777" w:rsidR="00D7369E" w:rsidRPr="00B93702" w:rsidRDefault="00D7369E" w:rsidP="002F6EF4">
            <w:pPr>
              <w:pStyle w:val="TAL"/>
              <w:rPr>
                <w:rFonts w:cs="Arial"/>
                <w:lang w:eastAsia="en-US"/>
              </w:rPr>
            </w:pPr>
            <w:r w:rsidRPr="00B93702">
              <w:rPr>
                <w:rFonts w:cs="Arial"/>
                <w:lang w:eastAsia="en-US"/>
              </w:rPr>
              <w:t>NI: TC17</w:t>
            </w:r>
          </w:p>
          <w:p w14:paraId="1F4645C5"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65EF6BC2" w14:textId="77777777" w:rsidR="00D7369E" w:rsidRPr="00B93702" w:rsidRDefault="00D7369E" w:rsidP="005B180D">
            <w:pPr>
              <w:pStyle w:val="TAL"/>
              <w:rPr>
                <w:rFonts w:cs="Arial"/>
                <w:lang w:eastAsia="en-US"/>
              </w:rPr>
            </w:pPr>
            <w:r w:rsidRPr="00B93702">
              <w:rPr>
                <w:rFonts w:cs="Arial"/>
                <w:lang w:eastAsia="en-US"/>
              </w:rPr>
              <w:t xml:space="preserve">C: TC2 </w:t>
            </w:r>
          </w:p>
          <w:p w14:paraId="2D05DF79" w14:textId="77777777" w:rsidR="00D7369E" w:rsidRPr="00B93702" w:rsidRDefault="00D7369E" w:rsidP="005B180D">
            <w:pPr>
              <w:pStyle w:val="TAL"/>
              <w:rPr>
                <w:rFonts w:cs="Arial"/>
                <w:lang w:eastAsia="en-US"/>
              </w:rPr>
            </w:pPr>
            <w:r w:rsidRPr="00B93702">
              <w:rPr>
                <w:rFonts w:cs="Arial"/>
                <w:lang w:eastAsia="en-US"/>
              </w:rPr>
              <w:t>CNC: NTC2</w:t>
            </w:r>
          </w:p>
          <w:p w14:paraId="555AF14F" w14:textId="77777777" w:rsidR="00D7369E" w:rsidRPr="00B93702" w:rsidRDefault="00D7369E" w:rsidP="00D7369E">
            <w:pPr>
              <w:pStyle w:val="TAL"/>
              <w:rPr>
                <w:rFonts w:cs="Arial"/>
              </w:rPr>
            </w:pPr>
            <w:r w:rsidRPr="00B93702">
              <w:rPr>
                <w:rFonts w:cs="Arial"/>
                <w:lang w:eastAsia="en-US"/>
              </w:rPr>
              <w:t>C/NC: TC2, NTC2</w:t>
            </w:r>
          </w:p>
          <w:p w14:paraId="1CE84110" w14:textId="77777777" w:rsidR="00D7369E" w:rsidRPr="00B93702" w:rsidRDefault="00D7369E" w:rsidP="00D7369E">
            <w:pPr>
              <w:pStyle w:val="TAL"/>
              <w:rPr>
                <w:rFonts w:cs="Arial"/>
              </w:rPr>
            </w:pPr>
            <w:r w:rsidRPr="00B93702">
              <w:rPr>
                <w:rFonts w:cs="Arial"/>
              </w:rPr>
              <w:t>NI: TC17</w:t>
            </w:r>
          </w:p>
          <w:p w14:paraId="1514C2BB" w14:textId="77777777" w:rsidR="00D7369E" w:rsidRPr="00B93702" w:rsidRDefault="00D7369E" w:rsidP="00D7369E">
            <w:pPr>
              <w:pStyle w:val="TAL"/>
              <w:rPr>
                <w:rFonts w:cs="Arial"/>
                <w:lang w:eastAsia="en-US"/>
              </w:rPr>
            </w:pPr>
            <w:r w:rsidRPr="00B93702">
              <w:rPr>
                <w:rFonts w:cs="Arial"/>
              </w:rPr>
              <w:t>NG: TC20</w:t>
            </w:r>
          </w:p>
        </w:tc>
      </w:tr>
      <w:tr w:rsidR="00B93702" w:rsidRPr="00B93702" w14:paraId="30683410" w14:textId="77777777" w:rsidTr="005D5A78">
        <w:trPr>
          <w:jc w:val="center"/>
        </w:trPr>
        <w:tc>
          <w:tcPr>
            <w:tcW w:w="847" w:type="pct"/>
            <w:vAlign w:val="center"/>
          </w:tcPr>
          <w:p w14:paraId="228AF8D4" w14:textId="77777777" w:rsidR="00D7369E" w:rsidRPr="00B93702" w:rsidRDefault="00D7369E" w:rsidP="00325748">
            <w:pPr>
              <w:pStyle w:val="TAL"/>
              <w:rPr>
                <w:rFonts w:cs="Arial"/>
                <w:lang w:eastAsia="en-US"/>
              </w:rPr>
            </w:pPr>
            <w:r w:rsidRPr="00B93702">
              <w:rPr>
                <w:rFonts w:cs="Arial"/>
                <w:lang w:eastAsia="en-US"/>
              </w:rPr>
              <w:t xml:space="preserve">Co-location with other Base </w:t>
            </w:r>
            <w:r w:rsidRPr="00B93702">
              <w:rPr>
                <w:rFonts w:cs="Arial"/>
                <w:lang w:eastAsia="en-US"/>
              </w:rPr>
              <w:lastRenderedPageBreak/>
              <w:t>Stations</w:t>
            </w:r>
          </w:p>
        </w:tc>
        <w:tc>
          <w:tcPr>
            <w:tcW w:w="692" w:type="pct"/>
          </w:tcPr>
          <w:p w14:paraId="48789CB4" w14:textId="77777777" w:rsidR="00D7369E" w:rsidRPr="00B93702" w:rsidRDefault="00D7369E" w:rsidP="00BD6B20">
            <w:pPr>
              <w:pStyle w:val="TAL"/>
              <w:rPr>
                <w:rFonts w:cs="Arial"/>
                <w:lang w:eastAsia="en-US"/>
              </w:rPr>
            </w:pPr>
            <w:r w:rsidRPr="00B93702">
              <w:rPr>
                <w:rFonts w:cs="Arial"/>
                <w:lang w:eastAsia="en-US"/>
              </w:rPr>
              <w:lastRenderedPageBreak/>
              <w:t>C: TC1a</w:t>
            </w:r>
          </w:p>
          <w:p w14:paraId="56208E5D" w14:textId="77777777" w:rsidR="00D7369E" w:rsidRPr="00B93702" w:rsidRDefault="00D7369E" w:rsidP="00BD6B20">
            <w:pPr>
              <w:pStyle w:val="TAL"/>
              <w:rPr>
                <w:rFonts w:cs="Arial"/>
                <w:lang w:eastAsia="en-US"/>
              </w:rPr>
            </w:pPr>
            <w:r w:rsidRPr="00B93702">
              <w:rPr>
                <w:rFonts w:cs="Arial"/>
                <w:lang w:eastAsia="en-US"/>
              </w:rPr>
              <w:t>CNC: NTC1a</w:t>
            </w:r>
          </w:p>
          <w:p w14:paraId="3A0271FB" w14:textId="77777777"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14:paraId="0ADB8F1E" w14:textId="77777777" w:rsidR="00D7369E" w:rsidRPr="00B93702" w:rsidRDefault="00D7369E" w:rsidP="00BD6B20">
            <w:pPr>
              <w:pStyle w:val="TAL"/>
              <w:rPr>
                <w:rFonts w:cs="Arial"/>
                <w:lang w:eastAsia="en-US"/>
              </w:rPr>
            </w:pPr>
            <w:r w:rsidRPr="00B93702">
              <w:rPr>
                <w:rFonts w:cs="Arial"/>
                <w:lang w:eastAsia="en-US"/>
              </w:rPr>
              <w:lastRenderedPageBreak/>
              <w:t>C: TC1a</w:t>
            </w:r>
          </w:p>
          <w:p w14:paraId="240E18B7" w14:textId="77777777" w:rsidR="00D7369E" w:rsidRPr="00B93702" w:rsidRDefault="00D7369E" w:rsidP="00BD6B20">
            <w:pPr>
              <w:pStyle w:val="TAL"/>
              <w:rPr>
                <w:rFonts w:cs="Arial"/>
                <w:lang w:eastAsia="en-US"/>
              </w:rPr>
            </w:pPr>
            <w:r w:rsidRPr="00B93702">
              <w:rPr>
                <w:rFonts w:cs="Arial"/>
                <w:lang w:eastAsia="en-US"/>
              </w:rPr>
              <w:t>CNC: NTC1a</w:t>
            </w:r>
          </w:p>
          <w:p w14:paraId="4BD6DB67" w14:textId="77777777"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14:paraId="0CABDDBB" w14:textId="77777777" w:rsidR="00D7369E" w:rsidRPr="00B93702" w:rsidRDefault="00D7369E" w:rsidP="00325748">
            <w:pPr>
              <w:pStyle w:val="TAL"/>
              <w:rPr>
                <w:rFonts w:cs="Arial"/>
                <w:lang w:eastAsia="en-US"/>
              </w:rPr>
            </w:pPr>
            <w:r w:rsidRPr="00B93702">
              <w:rPr>
                <w:rFonts w:cs="Arial"/>
                <w:lang w:eastAsia="en-US"/>
              </w:rPr>
              <w:lastRenderedPageBreak/>
              <w:t xml:space="preserve">C: TC1b </w:t>
            </w:r>
          </w:p>
        </w:tc>
        <w:tc>
          <w:tcPr>
            <w:tcW w:w="692" w:type="pct"/>
          </w:tcPr>
          <w:p w14:paraId="38660435" w14:textId="77777777" w:rsidR="00D7369E" w:rsidRPr="00B93702" w:rsidRDefault="00D7369E" w:rsidP="00BD6B20">
            <w:pPr>
              <w:pStyle w:val="TAL"/>
              <w:rPr>
                <w:rFonts w:cs="Arial"/>
                <w:lang w:eastAsia="en-US"/>
              </w:rPr>
            </w:pPr>
            <w:r w:rsidRPr="00B93702">
              <w:rPr>
                <w:rFonts w:cs="Arial"/>
                <w:lang w:eastAsia="en-US"/>
              </w:rPr>
              <w:t>C: TC2</w:t>
            </w:r>
          </w:p>
          <w:p w14:paraId="3CBC44B7" w14:textId="77777777" w:rsidR="00D7369E" w:rsidRPr="00B93702" w:rsidRDefault="00D7369E" w:rsidP="00BD6B20">
            <w:pPr>
              <w:pStyle w:val="TAL"/>
              <w:rPr>
                <w:rFonts w:cs="Arial"/>
                <w:lang w:eastAsia="en-US"/>
              </w:rPr>
            </w:pPr>
            <w:r w:rsidRPr="00B93702">
              <w:rPr>
                <w:rFonts w:cs="Arial"/>
                <w:lang w:eastAsia="en-US"/>
              </w:rPr>
              <w:t>CNC: NTC2</w:t>
            </w:r>
          </w:p>
          <w:p w14:paraId="1DA4E3B2" w14:textId="77777777" w:rsidR="00D7369E" w:rsidRPr="00B93702" w:rsidRDefault="00D7369E" w:rsidP="002F6EF4">
            <w:pPr>
              <w:pStyle w:val="TAL"/>
              <w:rPr>
                <w:rFonts w:cs="Arial"/>
                <w:lang w:eastAsia="en-US"/>
              </w:rPr>
            </w:pPr>
            <w:r w:rsidRPr="00B93702">
              <w:rPr>
                <w:rFonts w:cs="Arial"/>
                <w:lang w:eastAsia="en-US"/>
              </w:rPr>
              <w:lastRenderedPageBreak/>
              <w:t>C/NC: TC2, NTC2</w:t>
            </w:r>
          </w:p>
          <w:p w14:paraId="59BFD484" w14:textId="77777777" w:rsidR="00D7369E" w:rsidRPr="00B93702" w:rsidRDefault="00D7369E" w:rsidP="002F6EF4">
            <w:pPr>
              <w:pStyle w:val="TAL"/>
              <w:rPr>
                <w:rFonts w:cs="Arial"/>
                <w:lang w:eastAsia="en-US"/>
              </w:rPr>
            </w:pPr>
            <w:r w:rsidRPr="00B93702">
              <w:rPr>
                <w:rFonts w:cs="Arial"/>
                <w:lang w:eastAsia="en-US"/>
              </w:rPr>
              <w:t>NI: TC17</w:t>
            </w:r>
          </w:p>
          <w:p w14:paraId="2F48B647"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138591F8" w14:textId="77777777" w:rsidR="00D7369E" w:rsidRPr="00B93702" w:rsidRDefault="00D7369E" w:rsidP="00BD6B20">
            <w:pPr>
              <w:pStyle w:val="TAL"/>
              <w:rPr>
                <w:rFonts w:cs="Arial"/>
                <w:lang w:eastAsia="en-US"/>
              </w:rPr>
            </w:pPr>
            <w:r w:rsidRPr="00B93702">
              <w:rPr>
                <w:rFonts w:cs="Arial"/>
                <w:lang w:eastAsia="en-US"/>
              </w:rPr>
              <w:lastRenderedPageBreak/>
              <w:t>C: TC2</w:t>
            </w:r>
          </w:p>
          <w:p w14:paraId="063D9836" w14:textId="77777777" w:rsidR="00D7369E" w:rsidRPr="00B93702" w:rsidRDefault="00D7369E" w:rsidP="00BD6B20">
            <w:pPr>
              <w:pStyle w:val="TAL"/>
              <w:rPr>
                <w:rFonts w:cs="Arial"/>
                <w:lang w:eastAsia="en-US"/>
              </w:rPr>
            </w:pPr>
            <w:r w:rsidRPr="00B93702">
              <w:rPr>
                <w:rFonts w:cs="Arial"/>
                <w:lang w:eastAsia="en-US"/>
              </w:rPr>
              <w:t>CNC: NTC2</w:t>
            </w:r>
          </w:p>
          <w:p w14:paraId="0404FD2D" w14:textId="77777777" w:rsidR="00D7369E" w:rsidRPr="00B93702" w:rsidRDefault="00D7369E" w:rsidP="002F6EF4">
            <w:pPr>
              <w:pStyle w:val="TAL"/>
              <w:rPr>
                <w:rFonts w:cs="Arial"/>
                <w:lang w:eastAsia="en-US"/>
              </w:rPr>
            </w:pPr>
            <w:r w:rsidRPr="00B93702">
              <w:rPr>
                <w:rFonts w:cs="Arial"/>
                <w:lang w:eastAsia="en-US"/>
              </w:rPr>
              <w:lastRenderedPageBreak/>
              <w:t>C/NC: TC2, NTC2</w:t>
            </w:r>
          </w:p>
          <w:p w14:paraId="4E716B9B" w14:textId="77777777" w:rsidR="00D7369E" w:rsidRPr="00B93702" w:rsidRDefault="00D7369E" w:rsidP="002F6EF4">
            <w:pPr>
              <w:pStyle w:val="TAL"/>
              <w:rPr>
                <w:rFonts w:cs="Arial"/>
                <w:lang w:eastAsia="en-US"/>
              </w:rPr>
            </w:pPr>
            <w:r w:rsidRPr="00B93702">
              <w:rPr>
                <w:rFonts w:cs="Arial"/>
                <w:lang w:eastAsia="en-US"/>
              </w:rPr>
              <w:t>NI: TC17</w:t>
            </w:r>
          </w:p>
          <w:p w14:paraId="703A055A"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7CEC4B0C" w14:textId="77777777" w:rsidR="00D7369E" w:rsidRPr="00B93702" w:rsidRDefault="00D7369E" w:rsidP="005B180D">
            <w:pPr>
              <w:pStyle w:val="TAL"/>
              <w:rPr>
                <w:rFonts w:cs="Arial"/>
                <w:lang w:eastAsia="en-US"/>
              </w:rPr>
            </w:pPr>
            <w:r w:rsidRPr="00B93702">
              <w:rPr>
                <w:rFonts w:cs="Arial"/>
                <w:lang w:eastAsia="en-US"/>
              </w:rPr>
              <w:lastRenderedPageBreak/>
              <w:t xml:space="preserve">C: TC2 </w:t>
            </w:r>
          </w:p>
          <w:p w14:paraId="10080738" w14:textId="77777777" w:rsidR="00D7369E" w:rsidRPr="00B93702" w:rsidRDefault="00D7369E" w:rsidP="005B180D">
            <w:pPr>
              <w:pStyle w:val="TAL"/>
              <w:rPr>
                <w:rFonts w:cs="Arial"/>
                <w:lang w:eastAsia="en-US"/>
              </w:rPr>
            </w:pPr>
            <w:r w:rsidRPr="00B93702">
              <w:rPr>
                <w:rFonts w:cs="Arial"/>
                <w:lang w:eastAsia="en-US"/>
              </w:rPr>
              <w:t>CNC: NTC2</w:t>
            </w:r>
          </w:p>
          <w:p w14:paraId="1F09AC90" w14:textId="77777777" w:rsidR="00D7369E" w:rsidRPr="00B93702" w:rsidRDefault="00D7369E" w:rsidP="00D7369E">
            <w:pPr>
              <w:pStyle w:val="TAL"/>
              <w:rPr>
                <w:rFonts w:cs="Arial"/>
              </w:rPr>
            </w:pPr>
            <w:r w:rsidRPr="00B93702">
              <w:rPr>
                <w:rFonts w:cs="Arial"/>
                <w:lang w:eastAsia="en-US"/>
              </w:rPr>
              <w:lastRenderedPageBreak/>
              <w:t>C/NC: TC2, NTC2</w:t>
            </w:r>
          </w:p>
          <w:p w14:paraId="512DD326" w14:textId="77777777" w:rsidR="00D7369E" w:rsidRPr="00B93702" w:rsidRDefault="00D7369E" w:rsidP="00D7369E">
            <w:pPr>
              <w:pStyle w:val="TAL"/>
              <w:rPr>
                <w:rFonts w:cs="Arial"/>
              </w:rPr>
            </w:pPr>
            <w:r w:rsidRPr="00B93702">
              <w:rPr>
                <w:rFonts w:cs="Arial"/>
              </w:rPr>
              <w:t>NI: TC17</w:t>
            </w:r>
          </w:p>
          <w:p w14:paraId="660A338A" w14:textId="77777777" w:rsidR="00D7369E" w:rsidRPr="00B93702" w:rsidRDefault="00D7369E" w:rsidP="00D7369E">
            <w:pPr>
              <w:pStyle w:val="TAL"/>
              <w:rPr>
                <w:rFonts w:cs="Arial"/>
                <w:lang w:eastAsia="en-US"/>
              </w:rPr>
            </w:pPr>
            <w:r w:rsidRPr="00B93702">
              <w:rPr>
                <w:rFonts w:cs="Arial"/>
              </w:rPr>
              <w:t>NG: TC20</w:t>
            </w:r>
          </w:p>
        </w:tc>
      </w:tr>
      <w:tr w:rsidR="00B93702" w:rsidRPr="00B93702" w14:paraId="2D428443" w14:textId="77777777" w:rsidTr="005D5A78">
        <w:trPr>
          <w:jc w:val="center"/>
        </w:trPr>
        <w:tc>
          <w:tcPr>
            <w:tcW w:w="847" w:type="pct"/>
            <w:vAlign w:val="center"/>
          </w:tcPr>
          <w:p w14:paraId="28A2181D" w14:textId="77777777" w:rsidR="00D7369E" w:rsidRPr="00B93702" w:rsidRDefault="00D7369E" w:rsidP="00325748">
            <w:pPr>
              <w:pStyle w:val="TAL"/>
              <w:rPr>
                <w:rFonts w:cs="Arial"/>
                <w:b/>
                <w:lang w:eastAsia="en-US"/>
              </w:rPr>
            </w:pPr>
            <w:r w:rsidRPr="00B93702">
              <w:rPr>
                <w:rFonts w:cs="Arial"/>
                <w:b/>
                <w:lang w:eastAsia="en-US"/>
              </w:rPr>
              <w:lastRenderedPageBreak/>
              <w:t>6.6.2 Operating band unwanted emissions</w:t>
            </w:r>
          </w:p>
        </w:tc>
        <w:tc>
          <w:tcPr>
            <w:tcW w:w="692" w:type="pct"/>
          </w:tcPr>
          <w:p w14:paraId="6D83E34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7B222D4"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7EF26B7"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CACEC2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0ECA4C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17A560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23E386C9" w14:textId="77777777" w:rsidTr="005D5A78">
        <w:trPr>
          <w:jc w:val="center"/>
        </w:trPr>
        <w:tc>
          <w:tcPr>
            <w:tcW w:w="847" w:type="pct"/>
            <w:vAlign w:val="center"/>
          </w:tcPr>
          <w:p w14:paraId="6BD8C9A4" w14:textId="77777777" w:rsidR="00D7369E" w:rsidRPr="00B93702" w:rsidRDefault="00D7369E" w:rsidP="00325748">
            <w:pPr>
              <w:pStyle w:val="TAL"/>
              <w:rPr>
                <w:rFonts w:cs="Arial"/>
                <w:lang w:eastAsia="en-US"/>
              </w:rPr>
            </w:pPr>
            <w:r w:rsidRPr="00B93702">
              <w:rPr>
                <w:rFonts w:cs="Arial"/>
                <w:lang w:eastAsia="en-US"/>
              </w:rPr>
              <w:t>General requirement for Band Categories 1 and 3</w:t>
            </w:r>
          </w:p>
        </w:tc>
        <w:tc>
          <w:tcPr>
            <w:tcW w:w="692" w:type="pct"/>
          </w:tcPr>
          <w:p w14:paraId="76BC8778" w14:textId="77777777" w:rsidR="00D7369E" w:rsidRPr="00B93702" w:rsidRDefault="00D7369E" w:rsidP="00AE702A">
            <w:pPr>
              <w:pStyle w:val="TAL"/>
              <w:rPr>
                <w:rFonts w:cs="Arial"/>
                <w:lang w:eastAsia="en-US"/>
              </w:rPr>
            </w:pPr>
            <w:r w:rsidRPr="00B93702">
              <w:rPr>
                <w:rFonts w:cs="Arial"/>
                <w:lang w:eastAsia="en-US"/>
              </w:rPr>
              <w:t>(TS 25.141)</w:t>
            </w:r>
          </w:p>
          <w:p w14:paraId="39A60034" w14:textId="77777777" w:rsidR="00D7369E" w:rsidRPr="00B93702" w:rsidRDefault="00D7369E" w:rsidP="00AE702A">
            <w:pPr>
              <w:pStyle w:val="TAL"/>
              <w:rPr>
                <w:rFonts w:cs="Arial"/>
                <w:lang w:eastAsia="en-US"/>
              </w:rPr>
            </w:pPr>
            <w:r w:rsidRPr="00B93702">
              <w:rPr>
                <w:rFonts w:cs="Arial"/>
                <w:lang w:eastAsia="en-US"/>
              </w:rPr>
              <w:t xml:space="preserve">C: TC1a </w:t>
            </w:r>
          </w:p>
          <w:p w14:paraId="30629D3D" w14:textId="77777777" w:rsidR="00D7369E" w:rsidRPr="00B93702" w:rsidRDefault="00D7369E" w:rsidP="00AE702A">
            <w:pPr>
              <w:pStyle w:val="TAL"/>
              <w:rPr>
                <w:rFonts w:cs="Arial"/>
                <w:lang w:eastAsia="en-US"/>
              </w:rPr>
            </w:pPr>
            <w:r w:rsidRPr="00B93702">
              <w:rPr>
                <w:rFonts w:cs="Arial"/>
                <w:lang w:eastAsia="en-US"/>
              </w:rPr>
              <w:t>CNC: TC1a, NTC1a</w:t>
            </w:r>
          </w:p>
          <w:p w14:paraId="5236F88A" w14:textId="77777777" w:rsidR="00D7369E" w:rsidRPr="00B93702" w:rsidRDefault="00D7369E" w:rsidP="00325748">
            <w:pPr>
              <w:pStyle w:val="TAL"/>
              <w:rPr>
                <w:rFonts w:cs="Arial"/>
                <w:lang w:eastAsia="en-US"/>
              </w:rPr>
            </w:pPr>
            <w:r w:rsidRPr="00B93702">
              <w:rPr>
                <w:rFonts w:cs="Arial"/>
                <w:lang w:eastAsia="en-US"/>
              </w:rPr>
              <w:t>C/NC: TC1a, NTC1a</w:t>
            </w:r>
            <w:r w:rsidRPr="00B93702" w:rsidDel="00AE702A">
              <w:rPr>
                <w:rFonts w:cs="Arial"/>
                <w:lang w:eastAsia="en-US"/>
              </w:rPr>
              <w:t xml:space="preserve"> </w:t>
            </w:r>
          </w:p>
        </w:tc>
        <w:tc>
          <w:tcPr>
            <w:tcW w:w="692" w:type="pct"/>
          </w:tcPr>
          <w:p w14:paraId="21E995A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91E36FB" w14:textId="77777777" w:rsidR="00D7369E" w:rsidRPr="00B93702" w:rsidRDefault="00D7369E" w:rsidP="00325748">
            <w:pPr>
              <w:pStyle w:val="TAL"/>
              <w:rPr>
                <w:rFonts w:cs="Arial"/>
                <w:lang w:eastAsia="en-US"/>
              </w:rPr>
            </w:pPr>
            <w:r w:rsidRPr="00B93702">
              <w:rPr>
                <w:rFonts w:cs="Arial"/>
                <w:lang w:eastAsia="en-US"/>
              </w:rPr>
              <w:t xml:space="preserve">(TS 25.142) C: TC1b </w:t>
            </w:r>
          </w:p>
          <w:p w14:paraId="372FE778" w14:textId="77777777" w:rsidR="00D7369E" w:rsidRPr="00B93702" w:rsidRDefault="00D7369E" w:rsidP="00325748">
            <w:pPr>
              <w:pStyle w:val="TAL"/>
              <w:rPr>
                <w:rFonts w:cs="Arial"/>
                <w:lang w:eastAsia="en-US"/>
              </w:rPr>
            </w:pPr>
          </w:p>
        </w:tc>
        <w:tc>
          <w:tcPr>
            <w:tcW w:w="692" w:type="pct"/>
          </w:tcPr>
          <w:p w14:paraId="43CFA77B" w14:textId="77777777" w:rsidR="00D7369E" w:rsidRPr="00B93702" w:rsidRDefault="00D7369E" w:rsidP="00AE702A">
            <w:pPr>
              <w:pStyle w:val="TAL"/>
              <w:rPr>
                <w:rFonts w:cs="Arial"/>
                <w:lang w:eastAsia="en-US"/>
              </w:rPr>
            </w:pPr>
            <w:r w:rsidRPr="00B93702">
              <w:rPr>
                <w:rFonts w:cs="Arial"/>
                <w:lang w:eastAsia="en-US"/>
              </w:rPr>
              <w:t xml:space="preserve">(TS 36.141) </w:t>
            </w:r>
          </w:p>
          <w:p w14:paraId="1058FF11" w14:textId="77777777" w:rsidR="00D7369E" w:rsidRPr="00B93702" w:rsidRDefault="00D7369E" w:rsidP="00AE702A">
            <w:pPr>
              <w:pStyle w:val="TAL"/>
              <w:rPr>
                <w:rFonts w:cs="Arial"/>
                <w:lang w:eastAsia="en-US"/>
              </w:rPr>
            </w:pPr>
            <w:r w:rsidRPr="00B93702">
              <w:rPr>
                <w:rFonts w:cs="Arial"/>
                <w:lang w:eastAsia="en-US"/>
              </w:rPr>
              <w:t xml:space="preserve">C: TC2 </w:t>
            </w:r>
          </w:p>
          <w:p w14:paraId="413DD970" w14:textId="77777777" w:rsidR="00D7369E" w:rsidRPr="00B93702" w:rsidRDefault="00D7369E" w:rsidP="00AE702A">
            <w:pPr>
              <w:pStyle w:val="TAL"/>
              <w:rPr>
                <w:rFonts w:cs="Arial"/>
                <w:lang w:eastAsia="en-US"/>
              </w:rPr>
            </w:pPr>
            <w:r w:rsidRPr="00B93702">
              <w:rPr>
                <w:rFonts w:cs="Arial"/>
                <w:lang w:eastAsia="en-US"/>
              </w:rPr>
              <w:t>CNC: TC2, NTC2</w:t>
            </w:r>
          </w:p>
          <w:p w14:paraId="7CCB623E" w14:textId="77777777" w:rsidR="00D7369E" w:rsidRPr="00B93702" w:rsidRDefault="00D7369E" w:rsidP="002F6EF4">
            <w:pPr>
              <w:pStyle w:val="TAL"/>
              <w:rPr>
                <w:rFonts w:cs="Arial"/>
                <w:lang w:eastAsia="en-US"/>
              </w:rPr>
            </w:pPr>
            <w:r w:rsidRPr="00B93702">
              <w:rPr>
                <w:rFonts w:cs="Arial"/>
                <w:lang w:eastAsia="en-US"/>
              </w:rPr>
              <w:t>C/NC: TC2, NTC2</w:t>
            </w:r>
          </w:p>
          <w:p w14:paraId="2184EC72" w14:textId="77777777" w:rsidR="00D7369E" w:rsidRPr="00B93702" w:rsidRDefault="00D7369E" w:rsidP="002F6EF4">
            <w:pPr>
              <w:pStyle w:val="TAL"/>
              <w:rPr>
                <w:rFonts w:cs="Arial"/>
                <w:lang w:eastAsia="en-US"/>
              </w:rPr>
            </w:pPr>
            <w:r w:rsidRPr="00B93702">
              <w:rPr>
                <w:rFonts w:cs="Arial"/>
                <w:lang w:eastAsia="en-US"/>
              </w:rPr>
              <w:t>NI: TC17</w:t>
            </w:r>
          </w:p>
          <w:p w14:paraId="036F9813" w14:textId="77777777" w:rsidR="00D7369E" w:rsidRPr="00B93702" w:rsidRDefault="00D7369E" w:rsidP="00325748">
            <w:pPr>
              <w:pStyle w:val="TAL"/>
              <w:rPr>
                <w:rFonts w:cs="Arial"/>
                <w:lang w:eastAsia="en-US"/>
              </w:rPr>
            </w:pPr>
            <w:r w:rsidRPr="00B93702">
              <w:rPr>
                <w:rFonts w:cs="Arial"/>
                <w:lang w:eastAsia="en-US"/>
              </w:rPr>
              <w:t>NG: TC20</w:t>
            </w:r>
          </w:p>
        </w:tc>
        <w:tc>
          <w:tcPr>
            <w:tcW w:w="692" w:type="pct"/>
          </w:tcPr>
          <w:p w14:paraId="6B29CF6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E061BE6" w14:textId="77777777" w:rsidR="00D7369E" w:rsidRPr="00B93702" w:rsidRDefault="00D7369E" w:rsidP="00AE702A">
            <w:pPr>
              <w:pStyle w:val="TAL"/>
              <w:rPr>
                <w:rFonts w:cs="Arial"/>
                <w:lang w:eastAsia="en-US"/>
              </w:rPr>
            </w:pPr>
            <w:r w:rsidRPr="00B93702">
              <w:rPr>
                <w:rFonts w:cs="Arial"/>
                <w:lang w:eastAsia="en-US"/>
              </w:rPr>
              <w:t xml:space="preserve">(TS 36.141) </w:t>
            </w:r>
          </w:p>
          <w:p w14:paraId="0B69280A" w14:textId="77777777" w:rsidR="00D7369E" w:rsidRPr="00B93702" w:rsidRDefault="00D7369E" w:rsidP="005B180D">
            <w:pPr>
              <w:pStyle w:val="TAL"/>
              <w:rPr>
                <w:rFonts w:cs="Arial"/>
                <w:lang w:eastAsia="en-US"/>
              </w:rPr>
            </w:pPr>
            <w:r w:rsidRPr="00B93702">
              <w:rPr>
                <w:rFonts w:cs="Arial"/>
                <w:lang w:eastAsia="en-US"/>
              </w:rPr>
              <w:t xml:space="preserve">C: TC2 </w:t>
            </w:r>
          </w:p>
          <w:p w14:paraId="5C31C72C" w14:textId="77777777" w:rsidR="00D7369E" w:rsidRPr="00B93702" w:rsidRDefault="00D7369E" w:rsidP="005B180D">
            <w:pPr>
              <w:pStyle w:val="TAL"/>
              <w:rPr>
                <w:rFonts w:cs="Arial"/>
                <w:lang w:eastAsia="en-US"/>
              </w:rPr>
            </w:pPr>
            <w:r w:rsidRPr="00B93702">
              <w:rPr>
                <w:rFonts w:cs="Arial"/>
                <w:lang w:eastAsia="en-US"/>
              </w:rPr>
              <w:t>CNC: TC2, NTC2</w:t>
            </w:r>
          </w:p>
          <w:p w14:paraId="7CB2BE05" w14:textId="77777777" w:rsidR="00D7369E" w:rsidRPr="00B93702" w:rsidRDefault="00D7369E" w:rsidP="00D7369E">
            <w:pPr>
              <w:pStyle w:val="TAL"/>
              <w:rPr>
                <w:rFonts w:cs="Arial"/>
                <w:lang w:val="sv-SE"/>
              </w:rPr>
            </w:pPr>
            <w:r w:rsidRPr="00B93702">
              <w:rPr>
                <w:rFonts w:cs="Arial"/>
                <w:lang w:eastAsia="en-US"/>
              </w:rPr>
              <w:t>C/NC: TC2, NTC2</w:t>
            </w:r>
          </w:p>
          <w:p w14:paraId="7030BA41" w14:textId="77777777" w:rsidR="00D7369E" w:rsidRPr="00B93702" w:rsidRDefault="00D7369E" w:rsidP="00D7369E">
            <w:pPr>
              <w:pStyle w:val="TAL"/>
              <w:rPr>
                <w:rFonts w:cs="Arial"/>
                <w:lang w:val="sv-SE"/>
              </w:rPr>
            </w:pPr>
            <w:r w:rsidRPr="00B93702">
              <w:rPr>
                <w:rFonts w:cs="Arial"/>
                <w:lang w:val="sv-SE"/>
              </w:rPr>
              <w:t>NI: TC17</w:t>
            </w:r>
          </w:p>
          <w:p w14:paraId="186633F2" w14:textId="77777777" w:rsidR="00D7369E" w:rsidRPr="00B93702" w:rsidRDefault="00D7369E" w:rsidP="00D7369E">
            <w:pPr>
              <w:pStyle w:val="TAL"/>
              <w:rPr>
                <w:rFonts w:cs="Arial"/>
                <w:lang w:eastAsia="en-US"/>
              </w:rPr>
            </w:pPr>
            <w:r w:rsidRPr="00B93702">
              <w:rPr>
                <w:rFonts w:cs="Arial"/>
              </w:rPr>
              <w:t>NG: TC20</w:t>
            </w:r>
          </w:p>
        </w:tc>
      </w:tr>
      <w:tr w:rsidR="00B93702" w:rsidRPr="00B93702" w14:paraId="6053A67A" w14:textId="77777777" w:rsidTr="005D5A78">
        <w:trPr>
          <w:jc w:val="center"/>
        </w:trPr>
        <w:tc>
          <w:tcPr>
            <w:tcW w:w="847" w:type="pct"/>
            <w:vAlign w:val="center"/>
          </w:tcPr>
          <w:p w14:paraId="6AB68583" w14:textId="77777777" w:rsidR="00D7369E" w:rsidRPr="00B93702" w:rsidRDefault="00D7369E" w:rsidP="00325748">
            <w:pPr>
              <w:pStyle w:val="TAL"/>
              <w:rPr>
                <w:rFonts w:cs="Arial"/>
                <w:lang w:eastAsia="en-US"/>
              </w:rPr>
            </w:pPr>
            <w:r w:rsidRPr="00B93702">
              <w:rPr>
                <w:rFonts w:cs="Arial"/>
                <w:lang w:eastAsia="en-US"/>
              </w:rPr>
              <w:t>General requirement for Band Category 2</w:t>
            </w:r>
          </w:p>
        </w:tc>
        <w:tc>
          <w:tcPr>
            <w:tcW w:w="692" w:type="pct"/>
          </w:tcPr>
          <w:p w14:paraId="772CF12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22BEA44" w14:textId="77777777" w:rsidR="00D7369E" w:rsidRPr="00B93702" w:rsidRDefault="00D7369E" w:rsidP="00AE702A">
            <w:pPr>
              <w:pStyle w:val="TAL"/>
              <w:rPr>
                <w:rFonts w:cs="Arial"/>
                <w:lang w:eastAsia="en-US"/>
              </w:rPr>
            </w:pPr>
            <w:r w:rsidRPr="00B93702">
              <w:rPr>
                <w:rFonts w:cs="Arial"/>
                <w:lang w:eastAsia="en-US"/>
              </w:rPr>
              <w:t>(TS 25.141)</w:t>
            </w:r>
          </w:p>
          <w:p w14:paraId="39C6F3AB" w14:textId="77777777" w:rsidR="00D7369E" w:rsidRPr="00B93702" w:rsidRDefault="00D7369E" w:rsidP="00AE702A">
            <w:pPr>
              <w:pStyle w:val="TAL"/>
              <w:rPr>
                <w:rFonts w:cs="Arial"/>
                <w:lang w:eastAsia="en-US"/>
              </w:rPr>
            </w:pPr>
            <w:r w:rsidRPr="00B93702">
              <w:rPr>
                <w:rFonts w:cs="Arial"/>
                <w:lang w:eastAsia="en-US"/>
              </w:rPr>
              <w:t xml:space="preserve">C: TC1a  </w:t>
            </w:r>
          </w:p>
          <w:p w14:paraId="207EAD1B" w14:textId="77777777" w:rsidR="00D7369E" w:rsidRPr="00B93702" w:rsidRDefault="00D7369E" w:rsidP="00AE702A">
            <w:pPr>
              <w:pStyle w:val="TAL"/>
              <w:rPr>
                <w:rFonts w:cs="Arial"/>
                <w:lang w:eastAsia="en-US"/>
              </w:rPr>
            </w:pPr>
            <w:r w:rsidRPr="00B93702">
              <w:rPr>
                <w:rFonts w:cs="Arial"/>
                <w:lang w:eastAsia="en-US"/>
              </w:rPr>
              <w:t>CNC: TC1a, NTC1a</w:t>
            </w:r>
          </w:p>
          <w:p w14:paraId="36C3B150"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0C760F0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82A2AA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4B3E0BF" w14:textId="77777777" w:rsidR="00D7369E" w:rsidRPr="00B93702" w:rsidRDefault="00D7369E" w:rsidP="00AE702A">
            <w:pPr>
              <w:pStyle w:val="TAL"/>
              <w:rPr>
                <w:rFonts w:cs="Arial"/>
                <w:lang w:eastAsia="en-US"/>
              </w:rPr>
            </w:pPr>
            <w:r w:rsidRPr="00B93702">
              <w:rPr>
                <w:rFonts w:cs="Arial"/>
                <w:lang w:eastAsia="en-US"/>
              </w:rPr>
              <w:t>(TS 36.141)</w:t>
            </w:r>
          </w:p>
          <w:p w14:paraId="33C1FE8B" w14:textId="77777777" w:rsidR="00D7369E" w:rsidRPr="00B93702" w:rsidRDefault="00D7369E" w:rsidP="00AE702A">
            <w:pPr>
              <w:pStyle w:val="TAL"/>
              <w:rPr>
                <w:rFonts w:cs="Arial"/>
                <w:lang w:eastAsia="en-US"/>
              </w:rPr>
            </w:pPr>
            <w:r w:rsidRPr="00B93702">
              <w:rPr>
                <w:rFonts w:cs="Arial"/>
                <w:lang w:eastAsia="en-US"/>
              </w:rPr>
              <w:t xml:space="preserve">C: TC2 </w:t>
            </w:r>
            <w:r w:rsidRPr="00B93702">
              <w:rPr>
                <w:rFonts w:cs="Arial"/>
                <w:lang w:eastAsia="en-US"/>
              </w:rPr>
              <w:br/>
              <w:t>CNC: TC2, NTC2</w:t>
            </w:r>
          </w:p>
          <w:p w14:paraId="344ED76A" w14:textId="77777777" w:rsidR="00D7369E" w:rsidRPr="00B93702" w:rsidRDefault="00D7369E" w:rsidP="002F6EF4">
            <w:pPr>
              <w:pStyle w:val="TAL"/>
              <w:rPr>
                <w:rFonts w:cs="Arial"/>
                <w:lang w:eastAsia="en-US"/>
              </w:rPr>
            </w:pPr>
            <w:r w:rsidRPr="00B93702">
              <w:rPr>
                <w:rFonts w:cs="Arial"/>
                <w:lang w:eastAsia="en-US"/>
              </w:rPr>
              <w:t>C/NC: TC2, NTC2</w:t>
            </w:r>
          </w:p>
          <w:p w14:paraId="4FAACAD5" w14:textId="77777777" w:rsidR="00D7369E" w:rsidRPr="00B93702" w:rsidRDefault="00D7369E" w:rsidP="002F6EF4">
            <w:pPr>
              <w:pStyle w:val="TAL"/>
              <w:rPr>
                <w:rFonts w:cs="Arial"/>
                <w:lang w:eastAsia="en-US"/>
              </w:rPr>
            </w:pPr>
            <w:r w:rsidRPr="00B93702">
              <w:rPr>
                <w:rFonts w:cs="Arial"/>
                <w:lang w:eastAsia="en-US"/>
              </w:rPr>
              <w:t>NI: TC17</w:t>
            </w:r>
          </w:p>
          <w:p w14:paraId="66343899"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7C6C4302"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6C19DF3A" w14:textId="77777777" w:rsidTr="005D5A78">
        <w:trPr>
          <w:jc w:val="center"/>
        </w:trPr>
        <w:tc>
          <w:tcPr>
            <w:tcW w:w="847" w:type="pct"/>
            <w:vAlign w:val="center"/>
          </w:tcPr>
          <w:p w14:paraId="04266ED1" w14:textId="77777777" w:rsidR="00D7369E" w:rsidRPr="00B93702" w:rsidRDefault="00D7369E" w:rsidP="00325748">
            <w:pPr>
              <w:pStyle w:val="TAL"/>
              <w:rPr>
                <w:rFonts w:cs="Arial"/>
                <w:lang w:eastAsia="en-US"/>
              </w:rPr>
            </w:pPr>
            <w:r w:rsidRPr="00B93702">
              <w:rPr>
                <w:rFonts w:cs="Arial"/>
                <w:lang w:eastAsia="en-US"/>
              </w:rPr>
              <w:t>GSM/EDGE single-RAT requirements</w:t>
            </w:r>
          </w:p>
        </w:tc>
        <w:tc>
          <w:tcPr>
            <w:tcW w:w="692" w:type="pct"/>
          </w:tcPr>
          <w:p w14:paraId="5175E8E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374700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4FAD0C1"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5273A8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CFD32A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88CC979"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1E18EDDB" w14:textId="77777777" w:rsidTr="005D5A78">
        <w:trPr>
          <w:jc w:val="center"/>
        </w:trPr>
        <w:tc>
          <w:tcPr>
            <w:tcW w:w="847" w:type="pct"/>
          </w:tcPr>
          <w:p w14:paraId="37959DB8" w14:textId="77777777" w:rsidR="00D7369E" w:rsidRPr="00B93702" w:rsidRDefault="00D7369E" w:rsidP="00325748">
            <w:pPr>
              <w:pStyle w:val="TAL"/>
              <w:rPr>
                <w:rFonts w:cs="Arial"/>
                <w:lang w:eastAsia="en-US"/>
              </w:rPr>
            </w:pPr>
            <w:r w:rsidRPr="00B93702">
              <w:rPr>
                <w:rFonts w:cs="Arial"/>
                <w:lang w:eastAsia="en-US"/>
              </w:rPr>
              <w:t>Additional requirements</w:t>
            </w:r>
          </w:p>
        </w:tc>
        <w:tc>
          <w:tcPr>
            <w:tcW w:w="692" w:type="pct"/>
          </w:tcPr>
          <w:p w14:paraId="01D07A2F" w14:textId="77777777"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14:paraId="35EC047D" w14:textId="77777777"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14:paraId="3A74F7B8" w14:textId="77777777"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14:paraId="34502330" w14:textId="77777777"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14:paraId="0162BE02" w14:textId="77777777"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14:paraId="442016D6" w14:textId="77777777"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14:paraId="69A5E6D7" w14:textId="77777777" w:rsidTr="005D5A78">
        <w:trPr>
          <w:jc w:val="center"/>
        </w:trPr>
        <w:tc>
          <w:tcPr>
            <w:tcW w:w="847" w:type="pct"/>
            <w:vAlign w:val="center"/>
          </w:tcPr>
          <w:p w14:paraId="3D69AEE5" w14:textId="77777777" w:rsidR="00D7369E" w:rsidRPr="00B93702" w:rsidRDefault="00D7369E" w:rsidP="00325748">
            <w:pPr>
              <w:pStyle w:val="TAL"/>
              <w:rPr>
                <w:rFonts w:cs="Arial"/>
                <w:b/>
                <w:lang w:eastAsia="en-US"/>
              </w:rPr>
            </w:pPr>
            <w:r w:rsidRPr="00B93702">
              <w:rPr>
                <w:rFonts w:cs="Arial"/>
                <w:b/>
                <w:lang w:eastAsia="en-US"/>
              </w:rPr>
              <w:t>6.6.3 Occupied bandwidth</w:t>
            </w:r>
          </w:p>
        </w:tc>
        <w:tc>
          <w:tcPr>
            <w:tcW w:w="692" w:type="pct"/>
          </w:tcPr>
          <w:p w14:paraId="1A6753D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908585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031D767"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3213D1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D30AD4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F74A9E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625F8349" w14:textId="77777777" w:rsidTr="005D5A78">
        <w:trPr>
          <w:jc w:val="center"/>
        </w:trPr>
        <w:tc>
          <w:tcPr>
            <w:tcW w:w="847" w:type="pct"/>
            <w:vAlign w:val="center"/>
          </w:tcPr>
          <w:p w14:paraId="1C95B8AC" w14:textId="77777777" w:rsidR="00D7369E" w:rsidRPr="00B93702" w:rsidRDefault="00D7369E" w:rsidP="00325748">
            <w:pPr>
              <w:pStyle w:val="TAL"/>
              <w:rPr>
                <w:rFonts w:cs="Arial"/>
                <w:lang w:eastAsia="en-US"/>
              </w:rPr>
            </w:pPr>
            <w:r w:rsidRPr="00B93702">
              <w:rPr>
                <w:rFonts w:cs="Arial"/>
                <w:lang w:eastAsia="en-US"/>
              </w:rPr>
              <w:t>Minimum requirement</w:t>
            </w:r>
          </w:p>
        </w:tc>
        <w:tc>
          <w:tcPr>
            <w:tcW w:w="692" w:type="pct"/>
          </w:tcPr>
          <w:p w14:paraId="36DA6DE9" w14:textId="77777777" w:rsidR="00D7369E" w:rsidRPr="00B93702" w:rsidRDefault="00D7369E" w:rsidP="00325748">
            <w:pPr>
              <w:pStyle w:val="TAL"/>
              <w:rPr>
                <w:rFonts w:cs="Arial"/>
                <w:lang w:eastAsia="en-US"/>
              </w:rPr>
            </w:pPr>
            <w:r w:rsidRPr="00B93702">
              <w:rPr>
                <w:rFonts w:cs="Arial"/>
                <w:lang w:eastAsia="en-US"/>
              </w:rPr>
              <w:br/>
              <w:t>(TS 25.141)</w:t>
            </w:r>
          </w:p>
        </w:tc>
        <w:tc>
          <w:tcPr>
            <w:tcW w:w="692" w:type="pct"/>
          </w:tcPr>
          <w:p w14:paraId="74B74BCC" w14:textId="77777777" w:rsidR="00D7369E" w:rsidRPr="00B93702" w:rsidRDefault="00D7369E" w:rsidP="00325748">
            <w:pPr>
              <w:pStyle w:val="TAL"/>
              <w:rPr>
                <w:rFonts w:cs="Arial"/>
                <w:lang w:eastAsia="en-US"/>
              </w:rPr>
            </w:pPr>
            <w:r w:rsidRPr="00B93702">
              <w:rPr>
                <w:rFonts w:cs="Arial"/>
                <w:lang w:eastAsia="en-US"/>
              </w:rPr>
              <w:br/>
              <w:t>(TS 25.141)</w:t>
            </w:r>
          </w:p>
        </w:tc>
        <w:tc>
          <w:tcPr>
            <w:tcW w:w="692" w:type="pct"/>
          </w:tcPr>
          <w:p w14:paraId="36E3CE3E" w14:textId="77777777"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25.142)</w:t>
            </w:r>
          </w:p>
        </w:tc>
        <w:tc>
          <w:tcPr>
            <w:tcW w:w="692" w:type="pct"/>
          </w:tcPr>
          <w:p w14:paraId="5C6BE12F" w14:textId="77777777"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14:paraId="31AABEE9" w14:textId="77777777"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14:paraId="7E6ACDA1" w14:textId="77777777" w:rsidR="00D7369E" w:rsidRPr="00B93702" w:rsidRDefault="00D7369E" w:rsidP="00325748">
            <w:pPr>
              <w:pStyle w:val="TAL"/>
              <w:rPr>
                <w:rFonts w:cs="Arial"/>
                <w:lang w:eastAsia="en-US"/>
              </w:rPr>
            </w:pPr>
            <w:r w:rsidRPr="00B93702">
              <w:rPr>
                <w:rFonts w:cs="Arial"/>
                <w:lang w:eastAsia="en-US"/>
              </w:rPr>
              <w:br/>
              <w:t>(TS 36.141)</w:t>
            </w:r>
          </w:p>
        </w:tc>
      </w:tr>
      <w:tr w:rsidR="00B93702" w:rsidRPr="00B93702" w14:paraId="6584166D" w14:textId="77777777" w:rsidTr="005D5A78">
        <w:trPr>
          <w:jc w:val="center"/>
        </w:trPr>
        <w:tc>
          <w:tcPr>
            <w:tcW w:w="847" w:type="pct"/>
            <w:vAlign w:val="center"/>
          </w:tcPr>
          <w:p w14:paraId="053C73A5" w14:textId="77777777" w:rsidR="00D7369E" w:rsidRPr="00B93702" w:rsidRDefault="00D7369E" w:rsidP="00325748">
            <w:pPr>
              <w:pStyle w:val="TAL"/>
              <w:rPr>
                <w:rFonts w:cs="Arial"/>
                <w:b/>
                <w:lang w:eastAsia="en-US"/>
              </w:rPr>
            </w:pPr>
            <w:r w:rsidRPr="00B93702">
              <w:rPr>
                <w:rFonts w:cs="Arial"/>
                <w:b/>
                <w:lang w:eastAsia="en-US"/>
              </w:rPr>
              <w:t xml:space="preserve">6.6.4 Adjacent Channel Leakage </w:t>
            </w:r>
            <w:r w:rsidR="000D3423" w:rsidRPr="00B93702">
              <w:rPr>
                <w:rFonts w:cs="Arial"/>
                <w:b/>
                <w:lang w:eastAsia="en-US"/>
              </w:rPr>
              <w:t>P</w:t>
            </w:r>
            <w:r w:rsidRPr="00B93702">
              <w:rPr>
                <w:rFonts w:cs="Arial"/>
                <w:b/>
                <w:lang w:eastAsia="en-US"/>
              </w:rPr>
              <w:t>ower Ratio (ACLR)</w:t>
            </w:r>
          </w:p>
        </w:tc>
        <w:tc>
          <w:tcPr>
            <w:tcW w:w="692" w:type="pct"/>
          </w:tcPr>
          <w:p w14:paraId="7B2D3889" w14:textId="77777777" w:rsidR="00D7369E" w:rsidRPr="00B93702" w:rsidRDefault="00D7369E" w:rsidP="00325748">
            <w:pPr>
              <w:pStyle w:val="TAL"/>
              <w:rPr>
                <w:rFonts w:cs="Arial"/>
                <w:sz w:val="16"/>
                <w:szCs w:val="16"/>
                <w:lang w:eastAsia="en-US"/>
              </w:rPr>
            </w:pPr>
          </w:p>
        </w:tc>
        <w:tc>
          <w:tcPr>
            <w:tcW w:w="692" w:type="pct"/>
          </w:tcPr>
          <w:p w14:paraId="10DED76F"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FFB73F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C9BF4B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607D63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5B2C03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1348999B" w14:textId="77777777" w:rsidTr="005D5A78">
        <w:trPr>
          <w:jc w:val="center"/>
        </w:trPr>
        <w:tc>
          <w:tcPr>
            <w:tcW w:w="847" w:type="pct"/>
            <w:vAlign w:val="center"/>
          </w:tcPr>
          <w:p w14:paraId="175D52E7" w14:textId="77777777" w:rsidR="00D7369E" w:rsidRPr="00B93702" w:rsidRDefault="00D7369E" w:rsidP="00325748">
            <w:pPr>
              <w:pStyle w:val="TAL"/>
              <w:rPr>
                <w:rFonts w:cs="Arial"/>
                <w:lang w:eastAsia="en-US"/>
              </w:rPr>
            </w:pPr>
            <w:r w:rsidRPr="00B93702">
              <w:rPr>
                <w:rFonts w:cs="Arial"/>
                <w:lang w:eastAsia="en-US"/>
              </w:rPr>
              <w:t>E-UTRA</w:t>
            </w:r>
          </w:p>
        </w:tc>
        <w:tc>
          <w:tcPr>
            <w:tcW w:w="692" w:type="pct"/>
          </w:tcPr>
          <w:p w14:paraId="724232B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09FBB2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ADB443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8D5FB95" w14:textId="77777777"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14:paraId="14213CAD" w14:textId="77777777" w:rsidR="00D7369E" w:rsidRPr="00B93702" w:rsidRDefault="00D7369E" w:rsidP="002F6EF4">
            <w:pPr>
              <w:pStyle w:val="TAL"/>
              <w:rPr>
                <w:rFonts w:cs="Arial"/>
                <w:lang w:eastAsia="en-US"/>
              </w:rPr>
            </w:pPr>
            <w:r w:rsidRPr="00B93702">
              <w:rPr>
                <w:rFonts w:cs="Arial"/>
                <w:lang w:eastAsia="en-US"/>
              </w:rPr>
              <w:t>NI: TC17</w:t>
            </w:r>
          </w:p>
          <w:p w14:paraId="5A217F81"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52255CB7" w14:textId="77777777"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14:paraId="7E62C50C" w14:textId="77777777" w:rsidR="00D7369E" w:rsidRPr="00B93702" w:rsidRDefault="00D7369E" w:rsidP="002F6EF4">
            <w:pPr>
              <w:pStyle w:val="TAL"/>
              <w:rPr>
                <w:rFonts w:cs="Arial"/>
                <w:lang w:eastAsia="en-US"/>
              </w:rPr>
            </w:pPr>
            <w:r w:rsidRPr="00B93702">
              <w:rPr>
                <w:rFonts w:cs="Arial"/>
                <w:lang w:eastAsia="en-US"/>
              </w:rPr>
              <w:t>NI: TC17</w:t>
            </w:r>
          </w:p>
          <w:p w14:paraId="2E2E6521"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44EA81EC" w14:textId="77777777" w:rsidR="00D7369E" w:rsidRPr="00B93702" w:rsidRDefault="00D7369E" w:rsidP="00D7369E">
            <w:pPr>
              <w:pStyle w:val="TAL"/>
              <w:rPr>
                <w:rFonts w:cs="Arial"/>
              </w:rPr>
            </w:pPr>
            <w:r w:rsidRPr="00B93702">
              <w:rPr>
                <w:rFonts w:cs="Arial"/>
                <w:lang w:eastAsia="en-US"/>
              </w:rPr>
              <w:t>C: TC2</w:t>
            </w:r>
            <w:r w:rsidRPr="00B93702">
              <w:rPr>
                <w:rFonts w:cs="Arial"/>
                <w:lang w:eastAsia="en-US"/>
              </w:rPr>
              <w:br/>
              <w:t>CNC: NTC2</w:t>
            </w:r>
            <w:r w:rsidRPr="00B93702">
              <w:rPr>
                <w:rFonts w:cs="Arial"/>
                <w:lang w:eastAsia="en-US"/>
              </w:rPr>
              <w:br/>
              <w:t>C/NC:TC2, NTC2</w:t>
            </w:r>
          </w:p>
          <w:p w14:paraId="738719E4" w14:textId="77777777" w:rsidR="00D7369E" w:rsidRPr="00B93702" w:rsidRDefault="00D7369E" w:rsidP="00D7369E">
            <w:pPr>
              <w:pStyle w:val="TAL"/>
              <w:rPr>
                <w:rFonts w:cs="Arial"/>
              </w:rPr>
            </w:pPr>
            <w:r w:rsidRPr="00B93702">
              <w:rPr>
                <w:rFonts w:cs="Arial"/>
              </w:rPr>
              <w:t>NI: TC17</w:t>
            </w:r>
          </w:p>
          <w:p w14:paraId="20F933E5" w14:textId="77777777" w:rsidR="00D7369E" w:rsidRPr="00B93702" w:rsidRDefault="00D7369E" w:rsidP="00D7369E">
            <w:pPr>
              <w:pStyle w:val="TAL"/>
              <w:rPr>
                <w:rFonts w:cs="Arial"/>
                <w:lang w:eastAsia="en-US"/>
              </w:rPr>
            </w:pPr>
            <w:r w:rsidRPr="00B93702">
              <w:rPr>
                <w:rFonts w:cs="Arial"/>
              </w:rPr>
              <w:t>NG: TC20</w:t>
            </w:r>
          </w:p>
        </w:tc>
      </w:tr>
      <w:tr w:rsidR="00B93702" w:rsidRPr="00B93702" w14:paraId="3EC12991" w14:textId="77777777" w:rsidTr="005D5A78">
        <w:trPr>
          <w:jc w:val="center"/>
        </w:trPr>
        <w:tc>
          <w:tcPr>
            <w:tcW w:w="847" w:type="pct"/>
            <w:vAlign w:val="center"/>
          </w:tcPr>
          <w:p w14:paraId="633998BD" w14:textId="77777777" w:rsidR="00D7369E" w:rsidRPr="00B93702" w:rsidRDefault="00D7369E" w:rsidP="00325748">
            <w:pPr>
              <w:pStyle w:val="TAL"/>
              <w:rPr>
                <w:rFonts w:cs="Arial"/>
                <w:lang w:eastAsia="en-US"/>
              </w:rPr>
            </w:pPr>
            <w:r w:rsidRPr="00B93702">
              <w:rPr>
                <w:rFonts w:cs="Arial"/>
                <w:lang w:eastAsia="en-US"/>
              </w:rPr>
              <w:t>UTRA FDD</w:t>
            </w:r>
          </w:p>
        </w:tc>
        <w:tc>
          <w:tcPr>
            <w:tcW w:w="692" w:type="pct"/>
          </w:tcPr>
          <w:p w14:paraId="33A564CD"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6B18D3A7"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327C9CF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19D72F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051188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2277506"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7A7B5943" w14:textId="77777777" w:rsidTr="005D5A78">
        <w:trPr>
          <w:jc w:val="center"/>
        </w:trPr>
        <w:tc>
          <w:tcPr>
            <w:tcW w:w="847" w:type="pct"/>
            <w:vAlign w:val="center"/>
          </w:tcPr>
          <w:p w14:paraId="136476F9" w14:textId="77777777" w:rsidR="00D7369E" w:rsidRPr="00B93702" w:rsidRDefault="00D7369E" w:rsidP="00325748">
            <w:pPr>
              <w:pStyle w:val="TAL"/>
              <w:rPr>
                <w:rFonts w:cs="Arial"/>
                <w:lang w:eastAsia="en-US"/>
              </w:rPr>
            </w:pPr>
            <w:r w:rsidRPr="00B93702">
              <w:rPr>
                <w:rFonts w:cs="Arial"/>
                <w:lang w:eastAsia="en-US"/>
              </w:rPr>
              <w:t>UTRA TDD</w:t>
            </w:r>
          </w:p>
        </w:tc>
        <w:tc>
          <w:tcPr>
            <w:tcW w:w="692" w:type="pct"/>
          </w:tcPr>
          <w:p w14:paraId="1034EA0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902D18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C2D10B7" w14:textId="77777777" w:rsidR="00D7369E" w:rsidRPr="00B93702" w:rsidRDefault="00D7369E" w:rsidP="00325748">
            <w:pPr>
              <w:pStyle w:val="TAL"/>
              <w:rPr>
                <w:rFonts w:cs="Arial"/>
                <w:lang w:eastAsia="en-US"/>
              </w:rPr>
            </w:pPr>
            <w:r w:rsidRPr="00B93702">
              <w:rPr>
                <w:rFonts w:cs="Arial"/>
                <w:lang w:eastAsia="en-US"/>
              </w:rPr>
              <w:t>(TS 25.142)</w:t>
            </w:r>
          </w:p>
        </w:tc>
        <w:tc>
          <w:tcPr>
            <w:tcW w:w="692" w:type="pct"/>
          </w:tcPr>
          <w:p w14:paraId="47E7332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BA2C7AD"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ED2DD29"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3553CEAA" w14:textId="77777777" w:rsidTr="005D5A78">
        <w:trPr>
          <w:jc w:val="center"/>
        </w:trPr>
        <w:tc>
          <w:tcPr>
            <w:tcW w:w="847" w:type="pct"/>
            <w:vAlign w:val="center"/>
          </w:tcPr>
          <w:p w14:paraId="691C6AC7" w14:textId="77777777" w:rsidR="00D7369E" w:rsidRPr="00B93702" w:rsidRDefault="00D7369E" w:rsidP="00325748">
            <w:pPr>
              <w:pStyle w:val="TAL"/>
              <w:rPr>
                <w:rFonts w:cs="Arial"/>
                <w:lang w:eastAsia="en-US"/>
              </w:rPr>
            </w:pPr>
            <w:r w:rsidRPr="00B93702">
              <w:rPr>
                <w:rFonts w:cs="Arial"/>
                <w:lang w:eastAsia="en-US"/>
              </w:rPr>
              <w:t>NB-IoT</w:t>
            </w:r>
          </w:p>
        </w:tc>
        <w:tc>
          <w:tcPr>
            <w:tcW w:w="692" w:type="pct"/>
          </w:tcPr>
          <w:p w14:paraId="023955D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C9F1B7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EEE19A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F59D4BB" w14:textId="6A992EB8" w:rsidR="00D7369E" w:rsidRPr="00B93702" w:rsidRDefault="00D7369E" w:rsidP="00E819CF">
            <w:pPr>
              <w:pStyle w:val="TAL"/>
              <w:rPr>
                <w:rFonts w:cs="Arial"/>
                <w:lang w:eastAsia="en-US"/>
              </w:rPr>
            </w:pPr>
            <w:r w:rsidRPr="00B93702">
              <w:rPr>
                <w:rFonts w:cs="Arial"/>
                <w:lang w:eastAsia="en-US"/>
              </w:rPr>
              <w:t>NI: TC1</w:t>
            </w:r>
            <w:r w:rsidR="00AB521E">
              <w:rPr>
                <w:rFonts w:cs="Arial"/>
                <w:lang w:eastAsia="en-US"/>
              </w:rPr>
              <w:t>7</w:t>
            </w:r>
          </w:p>
          <w:p w14:paraId="34430052" w14:textId="11A22B61" w:rsidR="00D7369E" w:rsidRPr="00B93702" w:rsidRDefault="00D7369E" w:rsidP="00325748">
            <w:pPr>
              <w:pStyle w:val="TAL"/>
              <w:rPr>
                <w:rFonts w:cs="Arial"/>
                <w:lang w:eastAsia="en-US"/>
              </w:rPr>
            </w:pPr>
            <w:r w:rsidRPr="00B93702">
              <w:rPr>
                <w:rFonts w:cs="Arial"/>
                <w:lang w:eastAsia="en-US"/>
              </w:rPr>
              <w:t>NG: TC</w:t>
            </w:r>
            <w:r w:rsidR="00AB521E">
              <w:rPr>
                <w:rFonts w:cs="Arial"/>
                <w:lang w:eastAsia="en-US"/>
              </w:rPr>
              <w:t>20</w:t>
            </w:r>
          </w:p>
        </w:tc>
        <w:tc>
          <w:tcPr>
            <w:tcW w:w="692" w:type="pct"/>
          </w:tcPr>
          <w:p w14:paraId="09702355" w14:textId="1566D63F" w:rsidR="00D7369E" w:rsidRPr="00B93702" w:rsidRDefault="00D7369E" w:rsidP="00E819CF">
            <w:pPr>
              <w:pStyle w:val="TAL"/>
              <w:rPr>
                <w:rFonts w:cs="Arial"/>
                <w:lang w:eastAsia="en-US"/>
              </w:rPr>
            </w:pPr>
            <w:r w:rsidRPr="00B93702">
              <w:rPr>
                <w:rFonts w:cs="Arial"/>
                <w:lang w:eastAsia="en-US"/>
              </w:rPr>
              <w:t>NI: TC1</w:t>
            </w:r>
            <w:r w:rsidR="00AB521E">
              <w:rPr>
                <w:rFonts w:cs="Arial"/>
                <w:lang w:eastAsia="en-US"/>
              </w:rPr>
              <w:t>7</w:t>
            </w:r>
          </w:p>
          <w:p w14:paraId="2E0829AE" w14:textId="2535F698" w:rsidR="00D7369E" w:rsidRPr="00B93702" w:rsidRDefault="00D7369E" w:rsidP="00325748">
            <w:pPr>
              <w:pStyle w:val="TAL"/>
              <w:rPr>
                <w:rFonts w:cs="Arial"/>
                <w:lang w:eastAsia="en-US"/>
              </w:rPr>
            </w:pPr>
            <w:r w:rsidRPr="00B93702">
              <w:rPr>
                <w:rFonts w:cs="Arial"/>
                <w:lang w:eastAsia="en-US"/>
              </w:rPr>
              <w:t>NG: TC</w:t>
            </w:r>
            <w:r w:rsidR="00AB521E">
              <w:rPr>
                <w:rFonts w:cs="Arial"/>
                <w:lang w:eastAsia="en-US"/>
              </w:rPr>
              <w:t>20</w:t>
            </w:r>
          </w:p>
        </w:tc>
        <w:tc>
          <w:tcPr>
            <w:tcW w:w="692" w:type="pct"/>
          </w:tcPr>
          <w:p w14:paraId="0A33BBBA" w14:textId="2241F88B" w:rsidR="00D7369E" w:rsidRPr="00B93702" w:rsidRDefault="00D7369E" w:rsidP="00D7369E">
            <w:pPr>
              <w:pStyle w:val="TAL"/>
              <w:rPr>
                <w:rFonts w:cs="Arial"/>
              </w:rPr>
            </w:pPr>
            <w:r w:rsidRPr="00B93702">
              <w:rPr>
                <w:rFonts w:cs="Arial"/>
              </w:rPr>
              <w:t>NI: TC1</w:t>
            </w:r>
            <w:r w:rsidR="00AB521E">
              <w:rPr>
                <w:rFonts w:cs="Arial"/>
              </w:rPr>
              <w:t>7</w:t>
            </w:r>
          </w:p>
          <w:p w14:paraId="7DB574EE" w14:textId="57E89F5F" w:rsidR="00D7369E" w:rsidRPr="00B93702" w:rsidRDefault="00D7369E" w:rsidP="00D7369E">
            <w:pPr>
              <w:pStyle w:val="TAL"/>
              <w:rPr>
                <w:rFonts w:cs="Arial"/>
                <w:lang w:eastAsia="en-US"/>
              </w:rPr>
            </w:pPr>
            <w:r w:rsidRPr="00B93702">
              <w:rPr>
                <w:rFonts w:cs="Arial"/>
              </w:rPr>
              <w:t>NG: TC</w:t>
            </w:r>
            <w:r w:rsidR="00AB521E">
              <w:rPr>
                <w:rFonts w:cs="Arial"/>
              </w:rPr>
              <w:t>20</w:t>
            </w:r>
          </w:p>
        </w:tc>
      </w:tr>
      <w:tr w:rsidR="00B93702" w:rsidRPr="00B93702" w14:paraId="42F501E7" w14:textId="77777777" w:rsidTr="005D5A78">
        <w:trPr>
          <w:jc w:val="center"/>
        </w:trPr>
        <w:tc>
          <w:tcPr>
            <w:tcW w:w="847" w:type="pct"/>
            <w:vAlign w:val="center"/>
          </w:tcPr>
          <w:p w14:paraId="6B2C2181" w14:textId="77777777" w:rsidR="00D7369E" w:rsidRPr="00B93702" w:rsidRDefault="00D7369E" w:rsidP="00325748">
            <w:pPr>
              <w:pStyle w:val="TAL"/>
              <w:rPr>
                <w:rFonts w:cs="Arial"/>
                <w:lang w:eastAsia="en-US"/>
              </w:rPr>
            </w:pPr>
            <w:r w:rsidRPr="00B93702">
              <w:rPr>
                <w:rFonts w:cs="Arial"/>
                <w:lang w:eastAsia="en-US"/>
              </w:rPr>
              <w:t>Cumulative ACLR</w:t>
            </w:r>
          </w:p>
        </w:tc>
        <w:tc>
          <w:tcPr>
            <w:tcW w:w="692" w:type="pct"/>
          </w:tcPr>
          <w:p w14:paraId="170E3239" w14:textId="77777777" w:rsidR="00D7369E" w:rsidRPr="00B93702" w:rsidRDefault="00D7369E" w:rsidP="00AE702A">
            <w:pPr>
              <w:pStyle w:val="TAL"/>
              <w:rPr>
                <w:rFonts w:cs="Arial"/>
                <w:lang w:eastAsia="en-US"/>
              </w:rPr>
            </w:pPr>
            <w:r w:rsidRPr="00B93702">
              <w:rPr>
                <w:rFonts w:cs="Arial"/>
                <w:lang w:eastAsia="en-US"/>
              </w:rPr>
              <w:t>CNC: NTC1a</w:t>
            </w:r>
          </w:p>
          <w:p w14:paraId="16A97EF7" w14:textId="77777777"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14:paraId="7F787D6D" w14:textId="77777777" w:rsidR="00D7369E" w:rsidRPr="00B93702" w:rsidRDefault="00D7369E" w:rsidP="00AE702A">
            <w:pPr>
              <w:pStyle w:val="TAL"/>
              <w:rPr>
                <w:rFonts w:cs="Arial"/>
                <w:lang w:eastAsia="en-US"/>
              </w:rPr>
            </w:pPr>
            <w:r w:rsidRPr="00B93702">
              <w:rPr>
                <w:rFonts w:cs="Arial"/>
                <w:lang w:eastAsia="en-US"/>
              </w:rPr>
              <w:t>CNC: NTC1a</w:t>
            </w:r>
          </w:p>
          <w:p w14:paraId="4C70CB8A" w14:textId="77777777"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14:paraId="1E3D3A3D" w14:textId="77777777" w:rsidR="00D7369E" w:rsidRPr="00B93702" w:rsidRDefault="00D7369E" w:rsidP="00325748">
            <w:pPr>
              <w:pStyle w:val="TAL"/>
              <w:rPr>
                <w:rFonts w:cs="Arial"/>
                <w:lang w:eastAsia="en-US"/>
              </w:rPr>
            </w:pPr>
            <w:r w:rsidRPr="00B93702">
              <w:rPr>
                <w:rFonts w:cs="Arial"/>
                <w:lang w:eastAsia="en-US"/>
              </w:rPr>
              <w:t>-</w:t>
            </w:r>
          </w:p>
        </w:tc>
        <w:tc>
          <w:tcPr>
            <w:tcW w:w="692" w:type="pct"/>
          </w:tcPr>
          <w:p w14:paraId="2DEFE61E" w14:textId="77777777" w:rsidR="00D7369E" w:rsidRPr="00B93702" w:rsidRDefault="00D7369E" w:rsidP="00AE702A">
            <w:pPr>
              <w:pStyle w:val="TAL"/>
              <w:rPr>
                <w:rFonts w:cs="Arial"/>
                <w:lang w:eastAsia="en-US"/>
              </w:rPr>
            </w:pPr>
            <w:r w:rsidRPr="00B93702">
              <w:rPr>
                <w:rFonts w:cs="Arial"/>
                <w:lang w:eastAsia="en-US"/>
              </w:rPr>
              <w:t>CNC: NTC2</w:t>
            </w:r>
          </w:p>
          <w:p w14:paraId="675BC9F7" w14:textId="77777777" w:rsidR="00D7369E" w:rsidRPr="00B93702" w:rsidRDefault="00D7369E" w:rsidP="00AE702A">
            <w:pPr>
              <w:pStyle w:val="TAL"/>
              <w:rPr>
                <w:rFonts w:cs="Arial"/>
                <w:lang w:eastAsia="en-US"/>
              </w:rPr>
            </w:pPr>
            <w:r w:rsidRPr="00B93702">
              <w:rPr>
                <w:rFonts w:cs="Arial"/>
                <w:lang w:eastAsia="en-US"/>
              </w:rPr>
              <w:t>C/NC: NTC2</w:t>
            </w:r>
          </w:p>
        </w:tc>
        <w:tc>
          <w:tcPr>
            <w:tcW w:w="692" w:type="pct"/>
          </w:tcPr>
          <w:p w14:paraId="475FE3FE" w14:textId="77777777" w:rsidR="00D7369E" w:rsidRPr="00B93702" w:rsidRDefault="00D7369E" w:rsidP="00AE702A">
            <w:pPr>
              <w:pStyle w:val="TAL"/>
              <w:rPr>
                <w:rFonts w:cs="Arial"/>
                <w:lang w:eastAsia="en-US"/>
              </w:rPr>
            </w:pPr>
            <w:r w:rsidRPr="00B93702">
              <w:rPr>
                <w:rFonts w:cs="Arial"/>
                <w:lang w:eastAsia="en-US"/>
              </w:rPr>
              <w:t>CNC: NTC2</w:t>
            </w:r>
          </w:p>
          <w:p w14:paraId="44BA6A41" w14:textId="77777777" w:rsidR="00D7369E" w:rsidRPr="00B93702" w:rsidRDefault="00D7369E" w:rsidP="00AE702A">
            <w:pPr>
              <w:pStyle w:val="TAL"/>
              <w:rPr>
                <w:rFonts w:cs="Arial"/>
                <w:lang w:eastAsia="en-US"/>
              </w:rPr>
            </w:pPr>
            <w:r w:rsidRPr="00B93702">
              <w:rPr>
                <w:rFonts w:cs="Arial"/>
                <w:lang w:eastAsia="en-US"/>
              </w:rPr>
              <w:t>C/NC: NTC2</w:t>
            </w:r>
          </w:p>
        </w:tc>
        <w:tc>
          <w:tcPr>
            <w:tcW w:w="692" w:type="pct"/>
          </w:tcPr>
          <w:p w14:paraId="3E8B176E" w14:textId="77777777" w:rsidR="00D7369E" w:rsidRPr="00B93702" w:rsidRDefault="00D7369E" w:rsidP="005B180D">
            <w:pPr>
              <w:pStyle w:val="TAL"/>
              <w:rPr>
                <w:rFonts w:cs="Arial"/>
                <w:lang w:eastAsia="en-US"/>
              </w:rPr>
            </w:pPr>
            <w:r w:rsidRPr="00B93702">
              <w:rPr>
                <w:rFonts w:cs="Arial"/>
                <w:lang w:eastAsia="en-US"/>
              </w:rPr>
              <w:t>CNC: NTC2</w:t>
            </w:r>
          </w:p>
          <w:p w14:paraId="790EAC4D" w14:textId="77777777" w:rsidR="00D7369E" w:rsidRPr="00B93702" w:rsidRDefault="00D7369E" w:rsidP="005B180D">
            <w:pPr>
              <w:pStyle w:val="TAL"/>
              <w:rPr>
                <w:rFonts w:cs="Arial"/>
                <w:lang w:eastAsia="en-US"/>
              </w:rPr>
            </w:pPr>
            <w:r w:rsidRPr="00B93702">
              <w:rPr>
                <w:rFonts w:cs="Arial"/>
                <w:lang w:eastAsia="en-US"/>
              </w:rPr>
              <w:t>C/NC: NTC2</w:t>
            </w:r>
          </w:p>
        </w:tc>
      </w:tr>
      <w:tr w:rsidR="00B93702" w:rsidRPr="00B93702" w14:paraId="0B269A50" w14:textId="77777777" w:rsidTr="005D5A78">
        <w:trPr>
          <w:jc w:val="center"/>
        </w:trPr>
        <w:tc>
          <w:tcPr>
            <w:tcW w:w="847" w:type="pct"/>
            <w:vAlign w:val="center"/>
          </w:tcPr>
          <w:p w14:paraId="4C56E58A" w14:textId="77777777" w:rsidR="00D7369E" w:rsidRPr="00B93702" w:rsidRDefault="00D7369E" w:rsidP="00325748">
            <w:pPr>
              <w:pStyle w:val="TAL"/>
              <w:rPr>
                <w:rFonts w:cs="Arial"/>
                <w:b/>
                <w:lang w:eastAsia="en-US"/>
              </w:rPr>
            </w:pPr>
            <w:r w:rsidRPr="00B93702">
              <w:rPr>
                <w:rFonts w:cs="Arial"/>
                <w:b/>
                <w:lang w:eastAsia="en-US"/>
              </w:rPr>
              <w:t>6.7 Transmitter intermodulation</w:t>
            </w:r>
          </w:p>
        </w:tc>
        <w:tc>
          <w:tcPr>
            <w:tcW w:w="692" w:type="pct"/>
          </w:tcPr>
          <w:p w14:paraId="3CB0CB2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56F7AB3"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0C320D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8CE81BC"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553EFA7"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01D9D4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14511E81" w14:textId="77777777" w:rsidTr="005D5A78">
        <w:trPr>
          <w:jc w:val="center"/>
        </w:trPr>
        <w:tc>
          <w:tcPr>
            <w:tcW w:w="847" w:type="pct"/>
          </w:tcPr>
          <w:p w14:paraId="62FA9E6B" w14:textId="77777777"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14:paraId="439C4F4B"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5E9AD865"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756C86F6"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5F827743"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2B2634C3"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73C2D422" w14:textId="77777777"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14:paraId="2D9CE9D9" w14:textId="77777777" w:rsidTr="005D5A78">
        <w:trPr>
          <w:jc w:val="center"/>
        </w:trPr>
        <w:tc>
          <w:tcPr>
            <w:tcW w:w="847" w:type="pct"/>
            <w:vAlign w:val="center"/>
          </w:tcPr>
          <w:p w14:paraId="070C01F9" w14:textId="77777777" w:rsidR="00D7369E" w:rsidRPr="00B93702" w:rsidRDefault="00D7369E" w:rsidP="00325748">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692" w:type="pct"/>
          </w:tcPr>
          <w:p w14:paraId="72B46F64" w14:textId="77777777" w:rsidR="00D7369E" w:rsidRPr="00B93702" w:rsidRDefault="00D7369E" w:rsidP="00C737DC">
            <w:pPr>
              <w:pStyle w:val="TAL"/>
              <w:rPr>
                <w:rFonts w:cs="Arial"/>
                <w:lang w:eastAsia="en-US"/>
              </w:rPr>
            </w:pPr>
            <w:r w:rsidRPr="00B93702">
              <w:rPr>
                <w:rFonts w:cs="Arial"/>
                <w:lang w:eastAsia="en-US"/>
              </w:rPr>
              <w:t>CNC: NTC1a</w:t>
            </w:r>
          </w:p>
          <w:p w14:paraId="0F22498A" w14:textId="77777777" w:rsidR="00D7369E" w:rsidRPr="00B93702" w:rsidRDefault="00D7369E" w:rsidP="00C737DC">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14:paraId="316BF080"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14F62F4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38062ED" w14:textId="77777777" w:rsidR="00D7369E" w:rsidRPr="00B93702" w:rsidRDefault="00D7369E" w:rsidP="00C737DC">
            <w:pPr>
              <w:pStyle w:val="TAL"/>
              <w:rPr>
                <w:rFonts w:cs="Arial"/>
                <w:lang w:eastAsia="en-US"/>
              </w:rPr>
            </w:pPr>
            <w:r w:rsidRPr="00B93702">
              <w:rPr>
                <w:rFonts w:cs="Arial"/>
                <w:lang w:eastAsia="en-US"/>
              </w:rPr>
              <w:t>CNC: NTC2</w:t>
            </w:r>
          </w:p>
          <w:p w14:paraId="2F5FF76A" w14:textId="77777777" w:rsidR="00D7369E" w:rsidRPr="00B93702" w:rsidRDefault="00D7369E" w:rsidP="002F6EF4">
            <w:pPr>
              <w:pStyle w:val="TAL"/>
              <w:rPr>
                <w:rFonts w:cs="Arial"/>
                <w:lang w:eastAsia="en-US"/>
              </w:rPr>
            </w:pPr>
            <w:r w:rsidRPr="00B93702">
              <w:rPr>
                <w:rFonts w:cs="Arial"/>
                <w:lang w:eastAsia="en-US"/>
              </w:rPr>
              <w:t>C/NC: NTC2</w:t>
            </w:r>
          </w:p>
          <w:p w14:paraId="0FA364C5" w14:textId="77777777" w:rsidR="00D7369E" w:rsidRPr="00B93702" w:rsidRDefault="00D7369E" w:rsidP="002F6EF4">
            <w:pPr>
              <w:pStyle w:val="TAL"/>
              <w:rPr>
                <w:rFonts w:cs="Arial"/>
                <w:lang w:eastAsia="en-US"/>
              </w:rPr>
            </w:pPr>
            <w:r w:rsidRPr="00B93702">
              <w:rPr>
                <w:rFonts w:cs="Arial"/>
                <w:lang w:eastAsia="en-US"/>
              </w:rPr>
              <w:t>NI: TC17</w:t>
            </w:r>
          </w:p>
          <w:p w14:paraId="0A5D8315" w14:textId="77777777" w:rsidR="00D7369E" w:rsidRPr="00B93702" w:rsidRDefault="00D7369E" w:rsidP="00325748">
            <w:pPr>
              <w:pStyle w:val="TAL"/>
              <w:rPr>
                <w:rFonts w:cs="Arial"/>
                <w:lang w:eastAsia="en-US"/>
              </w:rPr>
            </w:pPr>
            <w:r w:rsidRPr="00B93702">
              <w:rPr>
                <w:rFonts w:cs="Arial"/>
                <w:lang w:eastAsia="en-US"/>
              </w:rPr>
              <w:t>NG: TC20</w:t>
            </w:r>
          </w:p>
        </w:tc>
        <w:tc>
          <w:tcPr>
            <w:tcW w:w="692" w:type="pct"/>
          </w:tcPr>
          <w:p w14:paraId="407A61DE"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3209660E"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14971ABA" w14:textId="77777777" w:rsidTr="005D5A78">
        <w:trPr>
          <w:jc w:val="center"/>
        </w:trPr>
        <w:tc>
          <w:tcPr>
            <w:tcW w:w="847" w:type="pct"/>
            <w:vAlign w:val="center"/>
          </w:tcPr>
          <w:p w14:paraId="77C3FD99" w14:textId="77777777" w:rsidR="00D7369E" w:rsidRPr="00B93702" w:rsidRDefault="00D7369E" w:rsidP="00325748">
            <w:pPr>
              <w:pStyle w:val="TAL"/>
              <w:rPr>
                <w:rFonts w:cs="Arial"/>
                <w:lang w:eastAsia="en-US"/>
              </w:rPr>
            </w:pPr>
            <w:r w:rsidRPr="00B93702">
              <w:rPr>
                <w:rFonts w:cs="Arial"/>
                <w:lang w:eastAsia="en-US"/>
              </w:rPr>
              <w:t>Additional requirement (BC3)</w:t>
            </w:r>
          </w:p>
        </w:tc>
        <w:tc>
          <w:tcPr>
            <w:tcW w:w="692" w:type="pct"/>
          </w:tcPr>
          <w:p w14:paraId="34E4D9A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A7DE9D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B812D68" w14:textId="77777777"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14:paraId="05B7C72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65ED00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E5F2EE7" w14:textId="77777777"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14:paraId="2A031AA8" w14:textId="77777777" w:rsidTr="005D5A78">
        <w:trPr>
          <w:jc w:val="center"/>
        </w:trPr>
        <w:tc>
          <w:tcPr>
            <w:tcW w:w="847" w:type="pct"/>
            <w:vAlign w:val="center"/>
          </w:tcPr>
          <w:p w14:paraId="03E91E00" w14:textId="77777777" w:rsidR="00D7369E" w:rsidRPr="00B93702" w:rsidRDefault="00D7369E" w:rsidP="00325748">
            <w:pPr>
              <w:pStyle w:val="TAL"/>
              <w:rPr>
                <w:rFonts w:cs="Arial"/>
                <w:b/>
                <w:bCs/>
                <w:lang w:eastAsia="en-US"/>
              </w:rPr>
            </w:pPr>
            <w:r w:rsidRPr="00B93702">
              <w:rPr>
                <w:rFonts w:cs="Arial"/>
                <w:b/>
                <w:bCs/>
                <w:lang w:eastAsia="en-US"/>
              </w:rPr>
              <w:t xml:space="preserve">7.2 Reference </w:t>
            </w:r>
            <w:r w:rsidRPr="00B93702">
              <w:rPr>
                <w:rFonts w:cs="Arial"/>
                <w:b/>
                <w:bCs/>
                <w:lang w:eastAsia="en-US"/>
              </w:rPr>
              <w:lastRenderedPageBreak/>
              <w:t>sensitivity level</w:t>
            </w:r>
          </w:p>
        </w:tc>
        <w:tc>
          <w:tcPr>
            <w:tcW w:w="692" w:type="pct"/>
          </w:tcPr>
          <w:p w14:paraId="2130A3F8" w14:textId="77777777" w:rsidR="00D7369E" w:rsidRPr="00B93702" w:rsidRDefault="00D7369E" w:rsidP="00325748">
            <w:pPr>
              <w:pStyle w:val="TAL"/>
              <w:rPr>
                <w:rFonts w:cs="Arial"/>
                <w:sz w:val="16"/>
                <w:szCs w:val="16"/>
                <w:lang w:eastAsia="en-US"/>
              </w:rPr>
            </w:pPr>
            <w:r w:rsidRPr="00B93702">
              <w:rPr>
                <w:rFonts w:cs="Arial"/>
                <w:sz w:val="16"/>
                <w:szCs w:val="16"/>
                <w:lang w:eastAsia="en-US"/>
              </w:rPr>
              <w:lastRenderedPageBreak/>
              <w:t xml:space="preserve">- </w:t>
            </w:r>
          </w:p>
        </w:tc>
        <w:tc>
          <w:tcPr>
            <w:tcW w:w="692" w:type="pct"/>
          </w:tcPr>
          <w:p w14:paraId="620F1CE3"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8D4085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951675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2F778F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AE839E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64C4A289" w14:textId="77777777" w:rsidTr="005D5A78">
        <w:trPr>
          <w:jc w:val="center"/>
        </w:trPr>
        <w:tc>
          <w:tcPr>
            <w:tcW w:w="847" w:type="pct"/>
            <w:vAlign w:val="center"/>
          </w:tcPr>
          <w:p w14:paraId="5422658A" w14:textId="77777777"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14:paraId="469E360D"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E8C5F2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A2BFBA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461A88D"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618C3197"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5A575E2C" w14:textId="77777777" w:rsidR="00D7369E" w:rsidRPr="00B93702" w:rsidRDefault="00D7369E" w:rsidP="00325748">
            <w:pPr>
              <w:pStyle w:val="TAL"/>
              <w:rPr>
                <w:rFonts w:cs="Arial"/>
                <w:lang w:eastAsia="en-US"/>
              </w:rPr>
            </w:pPr>
            <w:r w:rsidRPr="00B93702">
              <w:rPr>
                <w:rFonts w:cs="Arial"/>
                <w:lang w:eastAsia="en-US"/>
              </w:rPr>
              <w:t>(TS 36.141)</w:t>
            </w:r>
          </w:p>
        </w:tc>
      </w:tr>
      <w:tr w:rsidR="00B93702" w:rsidRPr="00B93702" w14:paraId="1F07A537" w14:textId="77777777" w:rsidTr="005D5A78">
        <w:trPr>
          <w:jc w:val="center"/>
        </w:trPr>
        <w:tc>
          <w:tcPr>
            <w:tcW w:w="847" w:type="pct"/>
            <w:vAlign w:val="center"/>
          </w:tcPr>
          <w:p w14:paraId="669C58D4" w14:textId="77777777" w:rsidR="00D7369E" w:rsidRPr="00B93702" w:rsidRDefault="00D7369E" w:rsidP="00325748">
            <w:pPr>
              <w:pStyle w:val="TAL"/>
              <w:rPr>
                <w:rFonts w:cs="Arial"/>
                <w:lang w:eastAsia="en-US"/>
              </w:rPr>
            </w:pPr>
            <w:r w:rsidRPr="00B93702">
              <w:rPr>
                <w:rFonts w:cs="Arial"/>
                <w:lang w:eastAsia="en-US"/>
              </w:rPr>
              <w:t>UTRA FDD requirement</w:t>
            </w:r>
          </w:p>
        </w:tc>
        <w:tc>
          <w:tcPr>
            <w:tcW w:w="692" w:type="pct"/>
          </w:tcPr>
          <w:p w14:paraId="1708AEE9"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432AD7B8"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5DA274B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C64D6F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397A1F1"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B2C56B7"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15599717" w14:textId="77777777" w:rsidTr="005D5A78">
        <w:trPr>
          <w:jc w:val="center"/>
        </w:trPr>
        <w:tc>
          <w:tcPr>
            <w:tcW w:w="847" w:type="pct"/>
            <w:vAlign w:val="center"/>
          </w:tcPr>
          <w:p w14:paraId="0359F6D7" w14:textId="77777777" w:rsidR="00D7369E" w:rsidRPr="00B93702" w:rsidRDefault="00D7369E" w:rsidP="00325748">
            <w:pPr>
              <w:pStyle w:val="TAL"/>
              <w:rPr>
                <w:rFonts w:cs="Arial"/>
                <w:lang w:eastAsia="en-US"/>
              </w:rPr>
            </w:pPr>
            <w:r w:rsidRPr="00B93702">
              <w:rPr>
                <w:rFonts w:cs="Arial"/>
                <w:lang w:eastAsia="en-US"/>
              </w:rPr>
              <w:t>UTRA TDD requirement</w:t>
            </w:r>
          </w:p>
        </w:tc>
        <w:tc>
          <w:tcPr>
            <w:tcW w:w="692" w:type="pct"/>
          </w:tcPr>
          <w:p w14:paraId="2D5F510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CB33DF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35E470A" w14:textId="77777777" w:rsidR="00D7369E" w:rsidRPr="00B93702" w:rsidRDefault="00D7369E" w:rsidP="00325748">
            <w:pPr>
              <w:pStyle w:val="TAL"/>
              <w:rPr>
                <w:rFonts w:cs="Arial"/>
                <w:lang w:eastAsia="en-US"/>
              </w:rPr>
            </w:pPr>
            <w:r w:rsidRPr="00B93702">
              <w:rPr>
                <w:rFonts w:cs="Arial"/>
                <w:lang w:eastAsia="en-US"/>
              </w:rPr>
              <w:t>(TS 25.142)</w:t>
            </w:r>
          </w:p>
        </w:tc>
        <w:tc>
          <w:tcPr>
            <w:tcW w:w="692" w:type="pct"/>
          </w:tcPr>
          <w:p w14:paraId="12D8179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70D9DE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06E5FAF"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6E69E157" w14:textId="77777777" w:rsidTr="005D5A78">
        <w:trPr>
          <w:jc w:val="center"/>
        </w:trPr>
        <w:tc>
          <w:tcPr>
            <w:tcW w:w="847" w:type="pct"/>
            <w:vAlign w:val="center"/>
          </w:tcPr>
          <w:p w14:paraId="29061104" w14:textId="77777777" w:rsidR="00D7369E" w:rsidRPr="00B93702" w:rsidRDefault="00D7369E" w:rsidP="00325748">
            <w:pPr>
              <w:pStyle w:val="TAL"/>
              <w:rPr>
                <w:rFonts w:cs="Arial"/>
                <w:lang w:eastAsia="en-US"/>
              </w:rPr>
            </w:pPr>
            <w:r w:rsidRPr="00B93702">
              <w:rPr>
                <w:rFonts w:cs="Arial"/>
                <w:lang w:eastAsia="en-US"/>
              </w:rPr>
              <w:t>GSM/EDGE requirement</w:t>
            </w:r>
          </w:p>
        </w:tc>
        <w:tc>
          <w:tcPr>
            <w:tcW w:w="692" w:type="pct"/>
          </w:tcPr>
          <w:p w14:paraId="68C7A11D"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D7CCD7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7E4538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D66674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C9599F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2414E6A"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113F9987" w14:textId="77777777" w:rsidTr="005D5A78">
        <w:trPr>
          <w:jc w:val="center"/>
        </w:trPr>
        <w:tc>
          <w:tcPr>
            <w:tcW w:w="847" w:type="pct"/>
            <w:vAlign w:val="center"/>
          </w:tcPr>
          <w:p w14:paraId="6EF6C695" w14:textId="77777777"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14:paraId="0C2D254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AFB3ACE"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30BC4E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58DCA7B"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2B9D8E20"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5662395D" w14:textId="77777777" w:rsidR="00D7369E" w:rsidRPr="00B93702" w:rsidRDefault="00D7369E" w:rsidP="00325748">
            <w:pPr>
              <w:pStyle w:val="TAL"/>
              <w:rPr>
                <w:rFonts w:cs="Arial"/>
                <w:lang w:eastAsia="en-US"/>
              </w:rPr>
            </w:pPr>
            <w:r w:rsidRPr="00B93702">
              <w:rPr>
                <w:rFonts w:cs="Arial"/>
              </w:rPr>
              <w:t>(TS 36.141)</w:t>
            </w:r>
          </w:p>
        </w:tc>
      </w:tr>
      <w:tr w:rsidR="00B93702" w:rsidRPr="00B93702" w14:paraId="70577FD6" w14:textId="77777777" w:rsidTr="005D5A78">
        <w:trPr>
          <w:jc w:val="center"/>
        </w:trPr>
        <w:tc>
          <w:tcPr>
            <w:tcW w:w="847" w:type="pct"/>
            <w:vAlign w:val="center"/>
          </w:tcPr>
          <w:p w14:paraId="4FF1835E" w14:textId="77777777" w:rsidR="00D7369E" w:rsidRPr="00B93702" w:rsidRDefault="00D7369E" w:rsidP="00325748">
            <w:pPr>
              <w:pStyle w:val="TAL"/>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692" w:type="pct"/>
          </w:tcPr>
          <w:p w14:paraId="7F49973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53C2D8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0AB14D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E4C626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368473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280C02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77E2758E" w14:textId="77777777" w:rsidTr="005D5A78">
        <w:trPr>
          <w:jc w:val="center"/>
        </w:trPr>
        <w:tc>
          <w:tcPr>
            <w:tcW w:w="847" w:type="pct"/>
            <w:vAlign w:val="center"/>
          </w:tcPr>
          <w:p w14:paraId="67D02A61" w14:textId="77777777" w:rsidR="00D7369E" w:rsidRPr="00B93702" w:rsidRDefault="00D7369E" w:rsidP="00325748">
            <w:pPr>
              <w:pStyle w:val="TAL"/>
              <w:rPr>
                <w:rFonts w:cs="Arial"/>
                <w:lang w:eastAsia="en-US"/>
              </w:rPr>
            </w:pPr>
            <w:r w:rsidRPr="00B93702">
              <w:rPr>
                <w:rFonts w:cs="Arial"/>
                <w:lang w:eastAsia="en-US"/>
              </w:rPr>
              <w:t>E-UTRA</w:t>
            </w:r>
          </w:p>
        </w:tc>
        <w:tc>
          <w:tcPr>
            <w:tcW w:w="692" w:type="pct"/>
          </w:tcPr>
          <w:p w14:paraId="37F6ABF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D30360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D95FB8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DDEE7A5"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7B6985F8"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1A4583EA" w14:textId="77777777" w:rsidR="00D7369E" w:rsidRPr="00B93702" w:rsidRDefault="00D7369E" w:rsidP="00325748">
            <w:pPr>
              <w:pStyle w:val="TAL"/>
              <w:rPr>
                <w:rFonts w:cs="Arial"/>
                <w:lang w:eastAsia="en-US"/>
              </w:rPr>
            </w:pPr>
            <w:r w:rsidRPr="00B93702">
              <w:rPr>
                <w:rFonts w:cs="Arial"/>
                <w:lang w:eastAsia="en-US"/>
              </w:rPr>
              <w:t>(TS 36.141)</w:t>
            </w:r>
          </w:p>
        </w:tc>
      </w:tr>
      <w:tr w:rsidR="00B93702" w:rsidRPr="00B93702" w14:paraId="3724CF5D" w14:textId="77777777" w:rsidTr="005D5A78">
        <w:trPr>
          <w:jc w:val="center"/>
        </w:trPr>
        <w:tc>
          <w:tcPr>
            <w:tcW w:w="847" w:type="pct"/>
            <w:vAlign w:val="center"/>
          </w:tcPr>
          <w:p w14:paraId="45C4C8B7" w14:textId="77777777" w:rsidR="00D7369E" w:rsidRPr="00B93702" w:rsidRDefault="00D7369E" w:rsidP="00325748">
            <w:pPr>
              <w:pStyle w:val="TAL"/>
              <w:rPr>
                <w:rFonts w:cs="Arial"/>
                <w:lang w:eastAsia="en-US"/>
              </w:rPr>
            </w:pPr>
            <w:r w:rsidRPr="00B93702">
              <w:rPr>
                <w:rFonts w:cs="Arial"/>
                <w:lang w:eastAsia="en-US"/>
              </w:rPr>
              <w:t>UTRA FDD</w:t>
            </w:r>
          </w:p>
        </w:tc>
        <w:tc>
          <w:tcPr>
            <w:tcW w:w="692" w:type="pct"/>
          </w:tcPr>
          <w:p w14:paraId="2954DF56"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3808AB54" w14:textId="77777777" w:rsidR="00D7369E" w:rsidRPr="00B93702" w:rsidRDefault="00D7369E" w:rsidP="00325748">
            <w:pPr>
              <w:pStyle w:val="TAL"/>
              <w:rPr>
                <w:rFonts w:cs="Arial"/>
                <w:lang w:eastAsia="en-US"/>
              </w:rPr>
            </w:pPr>
            <w:r w:rsidRPr="00B93702">
              <w:rPr>
                <w:rFonts w:cs="Arial"/>
                <w:lang w:eastAsia="en-US"/>
              </w:rPr>
              <w:t>(TS 25.141)</w:t>
            </w:r>
          </w:p>
        </w:tc>
        <w:tc>
          <w:tcPr>
            <w:tcW w:w="692" w:type="pct"/>
          </w:tcPr>
          <w:p w14:paraId="3FA17B2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0FD4AA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0259BD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DD889A2"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7733C25F" w14:textId="77777777" w:rsidTr="005D5A78">
        <w:trPr>
          <w:jc w:val="center"/>
        </w:trPr>
        <w:tc>
          <w:tcPr>
            <w:tcW w:w="847" w:type="pct"/>
            <w:vAlign w:val="center"/>
          </w:tcPr>
          <w:p w14:paraId="1A33FDE7" w14:textId="77777777" w:rsidR="00D7369E" w:rsidRPr="00B93702" w:rsidRDefault="00D7369E" w:rsidP="00325748">
            <w:pPr>
              <w:pStyle w:val="TAL"/>
              <w:rPr>
                <w:rFonts w:cs="Arial"/>
                <w:lang w:eastAsia="en-US"/>
              </w:rPr>
            </w:pPr>
            <w:r w:rsidRPr="00B93702">
              <w:rPr>
                <w:rFonts w:cs="Arial"/>
                <w:lang w:eastAsia="en-US"/>
              </w:rPr>
              <w:t>UTRA TDD</w:t>
            </w:r>
          </w:p>
        </w:tc>
        <w:tc>
          <w:tcPr>
            <w:tcW w:w="692" w:type="pct"/>
          </w:tcPr>
          <w:p w14:paraId="57A0359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8350EA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67F7E2C" w14:textId="77777777" w:rsidR="00D7369E" w:rsidRPr="00B93702" w:rsidRDefault="00D7369E" w:rsidP="00325748">
            <w:pPr>
              <w:pStyle w:val="TAL"/>
              <w:rPr>
                <w:rFonts w:cs="Arial"/>
                <w:lang w:eastAsia="en-US"/>
              </w:rPr>
            </w:pPr>
            <w:r w:rsidRPr="00B93702">
              <w:rPr>
                <w:rFonts w:cs="Arial"/>
                <w:lang w:eastAsia="en-US"/>
              </w:rPr>
              <w:t>(TS 25.142)</w:t>
            </w:r>
          </w:p>
        </w:tc>
        <w:tc>
          <w:tcPr>
            <w:tcW w:w="692" w:type="pct"/>
          </w:tcPr>
          <w:p w14:paraId="44183A9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08CC68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3A9767F"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188DFAB2" w14:textId="77777777" w:rsidTr="005D5A78">
        <w:trPr>
          <w:trHeight w:val="535"/>
          <w:jc w:val="center"/>
        </w:trPr>
        <w:tc>
          <w:tcPr>
            <w:tcW w:w="847" w:type="pct"/>
            <w:vAlign w:val="center"/>
          </w:tcPr>
          <w:p w14:paraId="17B4A75B" w14:textId="77777777" w:rsidR="00D7369E" w:rsidRPr="00B93702" w:rsidRDefault="00D7369E" w:rsidP="00325748">
            <w:pPr>
              <w:pStyle w:val="TAL"/>
              <w:rPr>
                <w:rFonts w:cs="Arial"/>
                <w:lang w:eastAsia="en-US"/>
              </w:rPr>
            </w:pPr>
            <w:r w:rsidRPr="00B93702">
              <w:rPr>
                <w:rFonts w:cs="Arial"/>
                <w:lang w:eastAsia="en-US"/>
              </w:rPr>
              <w:t>GSM/EDGE</w:t>
            </w:r>
          </w:p>
        </w:tc>
        <w:tc>
          <w:tcPr>
            <w:tcW w:w="692" w:type="pct"/>
          </w:tcPr>
          <w:p w14:paraId="088516D1"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4C911B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0B95F6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28D44F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09A7B3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175A029"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4D0D6EAA" w14:textId="77777777" w:rsidTr="005D5A78">
        <w:trPr>
          <w:trHeight w:val="535"/>
          <w:jc w:val="center"/>
        </w:trPr>
        <w:tc>
          <w:tcPr>
            <w:tcW w:w="847" w:type="pct"/>
            <w:vAlign w:val="center"/>
          </w:tcPr>
          <w:p w14:paraId="19D7422E" w14:textId="77777777" w:rsidR="00D7369E" w:rsidRPr="00B93702" w:rsidRDefault="00D7369E" w:rsidP="00325748">
            <w:pPr>
              <w:pStyle w:val="TAL"/>
              <w:rPr>
                <w:rFonts w:cs="Arial"/>
                <w:lang w:eastAsia="en-US"/>
              </w:rPr>
            </w:pPr>
            <w:r w:rsidRPr="00B93702">
              <w:rPr>
                <w:rFonts w:cs="Arial"/>
                <w:lang w:eastAsia="en-US"/>
              </w:rPr>
              <w:t>NB-IoT</w:t>
            </w:r>
          </w:p>
        </w:tc>
        <w:tc>
          <w:tcPr>
            <w:tcW w:w="692" w:type="pct"/>
          </w:tcPr>
          <w:p w14:paraId="7212909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D413FE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B3CE00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96B29FC"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2F36804A"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58E46542" w14:textId="77777777" w:rsidR="00D7369E" w:rsidRPr="00B93702" w:rsidRDefault="00D7369E" w:rsidP="00325748">
            <w:pPr>
              <w:pStyle w:val="TAL"/>
              <w:rPr>
                <w:rFonts w:cs="Arial"/>
                <w:lang w:eastAsia="en-US"/>
              </w:rPr>
            </w:pPr>
            <w:r w:rsidRPr="00B93702">
              <w:rPr>
                <w:rFonts w:cs="Arial"/>
              </w:rPr>
              <w:t>(TS 36.141)</w:t>
            </w:r>
          </w:p>
        </w:tc>
      </w:tr>
      <w:tr w:rsidR="00B93702" w:rsidRPr="00B93702" w14:paraId="61395279" w14:textId="77777777" w:rsidTr="005D5A78">
        <w:trPr>
          <w:jc w:val="center"/>
        </w:trPr>
        <w:tc>
          <w:tcPr>
            <w:tcW w:w="847" w:type="pct"/>
            <w:vAlign w:val="center"/>
          </w:tcPr>
          <w:p w14:paraId="175B59DC" w14:textId="77777777" w:rsidR="00D7369E" w:rsidRPr="00B93702" w:rsidRDefault="00D7369E" w:rsidP="00325748">
            <w:pPr>
              <w:pStyle w:val="TAL"/>
              <w:rPr>
                <w:rFonts w:cs="Arial"/>
                <w:b/>
                <w:bCs/>
                <w:lang w:eastAsia="en-US"/>
              </w:rPr>
            </w:pPr>
            <w:r w:rsidRPr="00B93702">
              <w:rPr>
                <w:rFonts w:cs="Arial"/>
                <w:b/>
                <w:bCs/>
                <w:lang w:eastAsia="en-US"/>
              </w:rPr>
              <w:t>7.4 In-band selectivity and blocking</w:t>
            </w:r>
          </w:p>
        </w:tc>
        <w:tc>
          <w:tcPr>
            <w:tcW w:w="692" w:type="pct"/>
          </w:tcPr>
          <w:p w14:paraId="2693083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1AE0D46"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D402F97"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26E82C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49B0A38"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0AE3D399"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44404B9B" w14:textId="77777777" w:rsidTr="005D5A78">
        <w:trPr>
          <w:jc w:val="center"/>
        </w:trPr>
        <w:tc>
          <w:tcPr>
            <w:tcW w:w="847" w:type="pct"/>
            <w:vAlign w:val="center"/>
          </w:tcPr>
          <w:p w14:paraId="6F1DC724" w14:textId="77777777" w:rsidR="00D7369E" w:rsidRPr="00B93702" w:rsidRDefault="00D7369E" w:rsidP="00325748">
            <w:pPr>
              <w:pStyle w:val="TAL"/>
              <w:rPr>
                <w:rFonts w:cs="Arial"/>
                <w:lang w:eastAsia="en-US"/>
              </w:rPr>
            </w:pPr>
            <w:r w:rsidRPr="00B93702">
              <w:rPr>
                <w:rFonts w:cs="Arial"/>
                <w:lang w:eastAsia="en-US"/>
              </w:rPr>
              <w:t>General blocking requirement</w:t>
            </w:r>
          </w:p>
        </w:tc>
        <w:tc>
          <w:tcPr>
            <w:tcW w:w="692" w:type="pct"/>
          </w:tcPr>
          <w:p w14:paraId="646DB274" w14:textId="77777777" w:rsidR="00D7369E" w:rsidRPr="00B93702" w:rsidRDefault="00D7369E" w:rsidP="00BD6B20">
            <w:pPr>
              <w:pStyle w:val="TAL"/>
              <w:rPr>
                <w:rFonts w:cs="Arial"/>
                <w:lang w:eastAsia="en-US"/>
              </w:rPr>
            </w:pPr>
            <w:r w:rsidRPr="00B93702">
              <w:rPr>
                <w:rFonts w:cs="Arial"/>
                <w:lang w:eastAsia="en-US"/>
              </w:rPr>
              <w:t>C: TC1a</w:t>
            </w:r>
          </w:p>
          <w:p w14:paraId="5F63E813" w14:textId="77777777" w:rsidR="00D7369E" w:rsidRPr="00B93702" w:rsidRDefault="00D7369E" w:rsidP="00BD6B20">
            <w:pPr>
              <w:pStyle w:val="TAL"/>
              <w:rPr>
                <w:rFonts w:cs="Arial"/>
                <w:lang w:eastAsia="en-US"/>
              </w:rPr>
            </w:pPr>
            <w:r w:rsidRPr="00B93702">
              <w:rPr>
                <w:rFonts w:cs="Arial"/>
                <w:lang w:eastAsia="en-US"/>
              </w:rPr>
              <w:t>CNC: NTC1a</w:t>
            </w:r>
          </w:p>
          <w:p w14:paraId="16CB1C3D"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090702E4" w14:textId="77777777" w:rsidR="00D7369E" w:rsidRPr="00B93702" w:rsidRDefault="00D7369E" w:rsidP="00BD6B20">
            <w:pPr>
              <w:pStyle w:val="TAL"/>
              <w:rPr>
                <w:rFonts w:cs="Arial"/>
                <w:lang w:eastAsia="en-US"/>
              </w:rPr>
            </w:pPr>
            <w:r w:rsidRPr="00B93702">
              <w:rPr>
                <w:rFonts w:cs="Arial"/>
                <w:lang w:eastAsia="en-US"/>
              </w:rPr>
              <w:t>C: TC1a</w:t>
            </w:r>
          </w:p>
          <w:p w14:paraId="6D06972D" w14:textId="77777777" w:rsidR="00D7369E" w:rsidRPr="00B93702" w:rsidRDefault="00D7369E" w:rsidP="00BD6B20">
            <w:pPr>
              <w:pStyle w:val="TAL"/>
              <w:rPr>
                <w:rFonts w:cs="Arial"/>
                <w:lang w:eastAsia="en-US"/>
              </w:rPr>
            </w:pPr>
            <w:r w:rsidRPr="00B93702">
              <w:rPr>
                <w:rFonts w:cs="Arial"/>
                <w:lang w:eastAsia="en-US"/>
              </w:rPr>
              <w:t>CNC: NTC1a</w:t>
            </w:r>
          </w:p>
          <w:p w14:paraId="30E29BF3"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008583D6"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1D1F51F5" w14:textId="77777777" w:rsidR="00D7369E" w:rsidRPr="00B93702" w:rsidRDefault="00D7369E" w:rsidP="00BD6B20">
            <w:pPr>
              <w:pStyle w:val="TAL"/>
              <w:rPr>
                <w:rFonts w:cs="Arial"/>
                <w:lang w:eastAsia="en-US"/>
              </w:rPr>
            </w:pPr>
            <w:r w:rsidRPr="00B93702">
              <w:rPr>
                <w:rFonts w:cs="Arial"/>
                <w:lang w:eastAsia="en-US"/>
              </w:rPr>
              <w:t>C: TC2</w:t>
            </w:r>
          </w:p>
          <w:p w14:paraId="5597D3BC" w14:textId="77777777" w:rsidR="00D7369E" w:rsidRPr="00B93702" w:rsidRDefault="00D7369E" w:rsidP="00BD6B20">
            <w:pPr>
              <w:pStyle w:val="TAL"/>
              <w:rPr>
                <w:rFonts w:cs="Arial"/>
                <w:lang w:eastAsia="en-US"/>
              </w:rPr>
            </w:pPr>
            <w:r w:rsidRPr="00B93702">
              <w:rPr>
                <w:rFonts w:cs="Arial"/>
                <w:lang w:eastAsia="en-US"/>
              </w:rPr>
              <w:t>CNC: NTC2</w:t>
            </w:r>
          </w:p>
          <w:p w14:paraId="3CA2AD53" w14:textId="77777777" w:rsidR="00D7369E" w:rsidRPr="00B93702" w:rsidRDefault="00D7369E" w:rsidP="002F6EF4">
            <w:pPr>
              <w:pStyle w:val="TAL"/>
              <w:rPr>
                <w:rFonts w:cs="Arial"/>
                <w:lang w:eastAsia="en-US"/>
              </w:rPr>
            </w:pPr>
            <w:r w:rsidRPr="00B93702">
              <w:rPr>
                <w:rFonts w:cs="Arial"/>
                <w:lang w:eastAsia="en-US"/>
              </w:rPr>
              <w:t>C/NC: TC2, NTC2</w:t>
            </w:r>
          </w:p>
          <w:p w14:paraId="47E01907" w14:textId="77777777" w:rsidR="00D7369E" w:rsidRPr="00B93702" w:rsidRDefault="00D7369E" w:rsidP="002F6EF4">
            <w:pPr>
              <w:pStyle w:val="TAL"/>
              <w:rPr>
                <w:rFonts w:cs="Arial"/>
                <w:lang w:eastAsia="en-US"/>
              </w:rPr>
            </w:pPr>
            <w:r w:rsidRPr="00B93702">
              <w:rPr>
                <w:rFonts w:cs="Arial"/>
                <w:lang w:eastAsia="en-US"/>
              </w:rPr>
              <w:t>NI: TC17</w:t>
            </w:r>
          </w:p>
          <w:p w14:paraId="7B2CED24"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059288D9" w14:textId="77777777" w:rsidR="00D7369E" w:rsidRPr="00B93702" w:rsidRDefault="00D7369E" w:rsidP="00BD6B20">
            <w:pPr>
              <w:pStyle w:val="TAL"/>
              <w:rPr>
                <w:rFonts w:cs="Arial"/>
                <w:lang w:eastAsia="en-US"/>
              </w:rPr>
            </w:pPr>
            <w:r w:rsidRPr="00B93702">
              <w:rPr>
                <w:rFonts w:cs="Arial"/>
                <w:lang w:eastAsia="en-US"/>
              </w:rPr>
              <w:t>C: TC2</w:t>
            </w:r>
          </w:p>
          <w:p w14:paraId="6198AF97" w14:textId="77777777" w:rsidR="00D7369E" w:rsidRPr="00B93702" w:rsidRDefault="00D7369E" w:rsidP="00BD6B20">
            <w:pPr>
              <w:pStyle w:val="TAL"/>
              <w:rPr>
                <w:rFonts w:cs="Arial"/>
                <w:lang w:eastAsia="en-US"/>
              </w:rPr>
            </w:pPr>
            <w:r w:rsidRPr="00B93702">
              <w:rPr>
                <w:rFonts w:cs="Arial"/>
                <w:lang w:eastAsia="en-US"/>
              </w:rPr>
              <w:t>CNC: NTC2</w:t>
            </w:r>
          </w:p>
          <w:p w14:paraId="39952DFD" w14:textId="77777777" w:rsidR="00D7369E" w:rsidRPr="00B93702" w:rsidRDefault="00D7369E" w:rsidP="002F6EF4">
            <w:pPr>
              <w:pStyle w:val="TAL"/>
              <w:rPr>
                <w:rFonts w:cs="Arial"/>
                <w:lang w:eastAsia="en-US"/>
              </w:rPr>
            </w:pPr>
            <w:r w:rsidRPr="00B93702">
              <w:rPr>
                <w:rFonts w:cs="Arial"/>
                <w:lang w:eastAsia="en-US"/>
              </w:rPr>
              <w:t>C/NC: TC2, NTC2</w:t>
            </w:r>
          </w:p>
          <w:p w14:paraId="2B121F99" w14:textId="77777777" w:rsidR="00D7369E" w:rsidRPr="00B93702" w:rsidRDefault="00D7369E" w:rsidP="002F6EF4">
            <w:pPr>
              <w:pStyle w:val="TAL"/>
              <w:rPr>
                <w:rFonts w:cs="Arial"/>
                <w:lang w:eastAsia="en-US"/>
              </w:rPr>
            </w:pPr>
            <w:r w:rsidRPr="00B93702">
              <w:rPr>
                <w:rFonts w:cs="Arial"/>
                <w:lang w:eastAsia="en-US"/>
              </w:rPr>
              <w:t>NI: TC17</w:t>
            </w:r>
          </w:p>
          <w:p w14:paraId="7152FE81"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17FA9779" w14:textId="77777777" w:rsidR="00D7369E" w:rsidRPr="00B93702" w:rsidRDefault="00D7369E" w:rsidP="005B180D">
            <w:pPr>
              <w:pStyle w:val="TAL"/>
              <w:rPr>
                <w:rFonts w:cs="Arial"/>
                <w:lang w:eastAsia="en-US"/>
              </w:rPr>
            </w:pPr>
            <w:r w:rsidRPr="00B93702">
              <w:rPr>
                <w:rFonts w:cs="Arial"/>
                <w:lang w:eastAsia="en-US"/>
              </w:rPr>
              <w:t xml:space="preserve">C: TC2 </w:t>
            </w:r>
          </w:p>
          <w:p w14:paraId="0391B322" w14:textId="77777777" w:rsidR="00D7369E" w:rsidRPr="00B93702" w:rsidRDefault="00D7369E" w:rsidP="005B180D">
            <w:pPr>
              <w:pStyle w:val="TAL"/>
              <w:rPr>
                <w:rFonts w:cs="Arial"/>
                <w:lang w:eastAsia="en-US"/>
              </w:rPr>
            </w:pPr>
            <w:r w:rsidRPr="00B93702">
              <w:rPr>
                <w:rFonts w:cs="Arial"/>
                <w:lang w:eastAsia="en-US"/>
              </w:rPr>
              <w:t>CNC: NTC2</w:t>
            </w:r>
          </w:p>
          <w:p w14:paraId="0791DF58" w14:textId="77777777" w:rsidR="00D7369E" w:rsidRPr="00B93702" w:rsidRDefault="00D7369E" w:rsidP="00D7369E">
            <w:pPr>
              <w:pStyle w:val="TAL"/>
              <w:rPr>
                <w:rFonts w:cs="Arial"/>
              </w:rPr>
            </w:pPr>
            <w:r w:rsidRPr="00B93702">
              <w:rPr>
                <w:rFonts w:cs="Arial"/>
                <w:lang w:eastAsia="en-US"/>
              </w:rPr>
              <w:t>C/NC: TC2, NTC2</w:t>
            </w:r>
          </w:p>
          <w:p w14:paraId="0231EB18" w14:textId="77777777" w:rsidR="00D7369E" w:rsidRPr="00B93702" w:rsidRDefault="00D7369E" w:rsidP="00D7369E">
            <w:pPr>
              <w:pStyle w:val="TAL"/>
              <w:rPr>
                <w:rFonts w:cs="Arial"/>
              </w:rPr>
            </w:pPr>
            <w:r w:rsidRPr="00B93702">
              <w:rPr>
                <w:rFonts w:cs="Arial"/>
              </w:rPr>
              <w:t>NI: TC17</w:t>
            </w:r>
          </w:p>
          <w:p w14:paraId="5014AD11" w14:textId="77777777" w:rsidR="00D7369E" w:rsidRPr="00B93702" w:rsidRDefault="00D7369E" w:rsidP="00D7369E">
            <w:pPr>
              <w:pStyle w:val="TAL"/>
              <w:rPr>
                <w:rFonts w:cs="Arial"/>
                <w:lang w:eastAsia="en-US"/>
              </w:rPr>
            </w:pPr>
            <w:r w:rsidRPr="00B93702">
              <w:rPr>
                <w:rFonts w:cs="Arial"/>
              </w:rPr>
              <w:t>NG: TC20</w:t>
            </w:r>
          </w:p>
        </w:tc>
      </w:tr>
      <w:tr w:rsidR="00B93702" w:rsidRPr="00B93702" w14:paraId="01FF3EE6" w14:textId="77777777" w:rsidTr="005D5A78">
        <w:trPr>
          <w:jc w:val="center"/>
        </w:trPr>
        <w:tc>
          <w:tcPr>
            <w:tcW w:w="847" w:type="pct"/>
            <w:vAlign w:val="center"/>
          </w:tcPr>
          <w:p w14:paraId="71A14F66" w14:textId="77777777" w:rsidR="00D7369E" w:rsidRPr="00B93702" w:rsidRDefault="00D7369E" w:rsidP="00325748">
            <w:pPr>
              <w:pStyle w:val="TAL"/>
              <w:rPr>
                <w:rFonts w:cs="Arial"/>
                <w:lang w:eastAsia="en-US"/>
              </w:rPr>
            </w:pPr>
            <w:r w:rsidRPr="00B93702">
              <w:rPr>
                <w:rFonts w:cs="Arial"/>
                <w:lang w:eastAsia="en-US"/>
              </w:rPr>
              <w:t>General narrowband blocking requirement</w:t>
            </w:r>
          </w:p>
        </w:tc>
        <w:tc>
          <w:tcPr>
            <w:tcW w:w="692" w:type="pct"/>
          </w:tcPr>
          <w:p w14:paraId="546FF0F1" w14:textId="77777777" w:rsidR="00D7369E" w:rsidRPr="00B93702" w:rsidRDefault="00D7369E" w:rsidP="00BD6B20">
            <w:pPr>
              <w:pStyle w:val="TAL"/>
              <w:rPr>
                <w:rFonts w:cs="Arial"/>
                <w:lang w:eastAsia="en-US"/>
              </w:rPr>
            </w:pPr>
            <w:r w:rsidRPr="00B93702">
              <w:rPr>
                <w:rFonts w:cs="Arial"/>
                <w:lang w:eastAsia="en-US"/>
              </w:rPr>
              <w:t xml:space="preserve">C: TC1a, </w:t>
            </w:r>
          </w:p>
          <w:p w14:paraId="657B352D" w14:textId="77777777" w:rsidR="00D7369E" w:rsidRPr="00B93702" w:rsidRDefault="00D7369E" w:rsidP="00BD6B20">
            <w:pPr>
              <w:pStyle w:val="TAL"/>
              <w:rPr>
                <w:rFonts w:cs="Arial"/>
                <w:lang w:eastAsia="en-US"/>
              </w:rPr>
            </w:pPr>
            <w:r w:rsidRPr="00B93702">
              <w:rPr>
                <w:rFonts w:cs="Arial"/>
                <w:lang w:eastAsia="en-US"/>
              </w:rPr>
              <w:t>TC6a</w:t>
            </w:r>
          </w:p>
          <w:p w14:paraId="42B3E134" w14:textId="77777777" w:rsidR="00D7369E" w:rsidRPr="00B93702" w:rsidRDefault="00D7369E" w:rsidP="00BD6B20">
            <w:pPr>
              <w:pStyle w:val="TAL"/>
              <w:rPr>
                <w:rFonts w:cs="Arial"/>
                <w:lang w:eastAsia="en-US"/>
              </w:rPr>
            </w:pPr>
            <w:r w:rsidRPr="00B93702">
              <w:rPr>
                <w:rFonts w:cs="Arial"/>
                <w:lang w:eastAsia="en-US"/>
              </w:rPr>
              <w:t>CNC: NTC1a, TC6a</w:t>
            </w:r>
          </w:p>
          <w:p w14:paraId="09D36A46" w14:textId="77777777" w:rsidR="00D7369E" w:rsidRPr="00B93702" w:rsidRDefault="00D7369E" w:rsidP="00325748">
            <w:pPr>
              <w:pStyle w:val="TAL"/>
              <w:rPr>
                <w:rFonts w:cs="Arial"/>
                <w:lang w:eastAsia="en-US"/>
              </w:rPr>
            </w:pPr>
            <w:r w:rsidRPr="00B93702">
              <w:rPr>
                <w:rFonts w:cs="Arial"/>
                <w:lang w:eastAsia="en-US"/>
              </w:rPr>
              <w:t>C/NC: TC1a, NTC1a,</w:t>
            </w:r>
            <w:r w:rsidR="007D55CA" w:rsidRPr="00B93702">
              <w:rPr>
                <w:rFonts w:cs="Arial"/>
                <w:lang w:eastAsia="en-US"/>
              </w:rPr>
              <w:t xml:space="preserve"> </w:t>
            </w:r>
            <w:r w:rsidRPr="00B93702">
              <w:rPr>
                <w:rFonts w:cs="Arial"/>
                <w:lang w:eastAsia="en-US"/>
              </w:rPr>
              <w:t>TC6a</w:t>
            </w:r>
          </w:p>
        </w:tc>
        <w:tc>
          <w:tcPr>
            <w:tcW w:w="692" w:type="pct"/>
          </w:tcPr>
          <w:p w14:paraId="0EA0C5DE" w14:textId="77777777" w:rsidR="00D7369E" w:rsidRPr="00B93702" w:rsidRDefault="00D7369E" w:rsidP="00BD6B20">
            <w:pPr>
              <w:pStyle w:val="TAL"/>
              <w:rPr>
                <w:rFonts w:cs="Arial"/>
                <w:lang w:eastAsia="en-US"/>
              </w:rPr>
            </w:pPr>
            <w:r w:rsidRPr="00B93702">
              <w:rPr>
                <w:rFonts w:cs="Arial"/>
                <w:lang w:eastAsia="en-US"/>
              </w:rPr>
              <w:t>C: TC1a, TC6a</w:t>
            </w:r>
          </w:p>
          <w:p w14:paraId="48D37F3C" w14:textId="77777777"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14:paraId="74C4F35D" w14:textId="77777777"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14:paraId="42B93D6E" w14:textId="77777777" w:rsidR="00D7369E" w:rsidRPr="00B93702" w:rsidRDefault="00D7369E" w:rsidP="00325748">
            <w:pPr>
              <w:pStyle w:val="TAL"/>
              <w:rPr>
                <w:rFonts w:cs="Arial"/>
                <w:lang w:eastAsia="en-US"/>
              </w:rPr>
            </w:pPr>
            <w:r w:rsidRPr="00B93702">
              <w:rPr>
                <w:rFonts w:cs="Arial"/>
                <w:lang w:eastAsia="en-US"/>
              </w:rPr>
              <w:t>C: TC1b TC6c</w:t>
            </w:r>
          </w:p>
        </w:tc>
        <w:tc>
          <w:tcPr>
            <w:tcW w:w="692" w:type="pct"/>
          </w:tcPr>
          <w:p w14:paraId="57768E89" w14:textId="77777777" w:rsidR="00D7369E" w:rsidRPr="00B93702" w:rsidRDefault="00D7369E" w:rsidP="00BD6B20">
            <w:pPr>
              <w:pStyle w:val="TAL"/>
              <w:rPr>
                <w:rFonts w:cs="Arial"/>
                <w:lang w:eastAsia="en-US"/>
              </w:rPr>
            </w:pPr>
            <w:r w:rsidRPr="00B93702">
              <w:rPr>
                <w:rFonts w:cs="Arial"/>
                <w:lang w:eastAsia="en-US"/>
              </w:rPr>
              <w:t xml:space="preserve">C: TC2, </w:t>
            </w:r>
          </w:p>
          <w:p w14:paraId="7A46F4FC" w14:textId="77777777" w:rsidR="00D7369E" w:rsidRPr="00B93702" w:rsidRDefault="00D7369E" w:rsidP="00BD6B20">
            <w:pPr>
              <w:pStyle w:val="TAL"/>
              <w:rPr>
                <w:rFonts w:cs="Arial"/>
                <w:lang w:eastAsia="en-US"/>
              </w:rPr>
            </w:pPr>
            <w:r w:rsidRPr="00B93702">
              <w:rPr>
                <w:rFonts w:cs="Arial"/>
                <w:lang w:eastAsia="en-US"/>
              </w:rPr>
              <w:t>TC6b</w:t>
            </w:r>
          </w:p>
          <w:p w14:paraId="0F3151E0" w14:textId="77777777"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NTC2, TC6b</w:t>
            </w:r>
          </w:p>
          <w:p w14:paraId="721EA842" w14:textId="77777777" w:rsidR="00D7369E" w:rsidRPr="00B93702" w:rsidRDefault="00D7369E" w:rsidP="00BD6B20">
            <w:pPr>
              <w:pStyle w:val="TAL"/>
              <w:rPr>
                <w:rFonts w:cs="Arial"/>
                <w:lang w:eastAsia="en-US"/>
              </w:rPr>
            </w:pPr>
            <w:r w:rsidRPr="00B93702">
              <w:rPr>
                <w:rFonts w:cs="Arial"/>
                <w:lang w:eastAsia="en-US"/>
              </w:rPr>
              <w:t xml:space="preserve">C/NC: TC2, </w:t>
            </w:r>
          </w:p>
          <w:p w14:paraId="1D29DA6C" w14:textId="77777777" w:rsidR="00D7369E" w:rsidRPr="00B93702" w:rsidRDefault="00D7369E" w:rsidP="002F6EF4">
            <w:pPr>
              <w:pStyle w:val="TAL"/>
              <w:rPr>
                <w:rFonts w:cs="Arial"/>
                <w:lang w:eastAsia="en-US"/>
              </w:rPr>
            </w:pPr>
            <w:r w:rsidRPr="00B93702">
              <w:rPr>
                <w:rFonts w:cs="Arial"/>
                <w:lang w:eastAsia="en-US"/>
              </w:rPr>
              <w:t>NTC2, TC6b</w:t>
            </w:r>
          </w:p>
          <w:p w14:paraId="69AD312E" w14:textId="77777777" w:rsidR="00D7369E" w:rsidRPr="00B93702" w:rsidRDefault="00D7369E" w:rsidP="002F6EF4">
            <w:pPr>
              <w:pStyle w:val="TAL"/>
              <w:rPr>
                <w:rFonts w:cs="Arial"/>
                <w:lang w:eastAsia="en-US"/>
              </w:rPr>
            </w:pPr>
            <w:r w:rsidRPr="00B93702">
              <w:rPr>
                <w:rFonts w:cs="Arial"/>
                <w:lang w:eastAsia="en-US"/>
              </w:rPr>
              <w:t>NI: TC17</w:t>
            </w:r>
          </w:p>
          <w:p w14:paraId="3444AAA5"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49535C39" w14:textId="77777777" w:rsidR="00D7369E" w:rsidRPr="00B93702" w:rsidRDefault="00D7369E" w:rsidP="00BD6B20">
            <w:pPr>
              <w:pStyle w:val="TAL"/>
              <w:rPr>
                <w:rFonts w:cs="Arial"/>
                <w:lang w:eastAsia="en-US"/>
              </w:rPr>
            </w:pPr>
            <w:r w:rsidRPr="00B93702">
              <w:rPr>
                <w:rFonts w:cs="Arial"/>
                <w:lang w:eastAsia="en-US"/>
              </w:rPr>
              <w:t>C: TC2, TC6b</w:t>
            </w:r>
          </w:p>
          <w:p w14:paraId="1E05E035" w14:textId="77777777" w:rsidR="00D7369E" w:rsidRPr="00B93702" w:rsidRDefault="00D7369E" w:rsidP="00BD6B20">
            <w:pPr>
              <w:pStyle w:val="TAL"/>
              <w:rPr>
                <w:rFonts w:cs="Arial"/>
                <w:lang w:eastAsia="en-US"/>
              </w:rPr>
            </w:pPr>
            <w:r w:rsidRPr="00B93702">
              <w:rPr>
                <w:rFonts w:cs="Arial"/>
                <w:lang w:eastAsia="en-US"/>
              </w:rPr>
              <w:t>CNC: NTC2, TC6b</w:t>
            </w:r>
          </w:p>
          <w:p w14:paraId="62772180" w14:textId="77777777" w:rsidR="00D7369E" w:rsidRPr="00B93702" w:rsidRDefault="00D7369E" w:rsidP="00BD6B20">
            <w:pPr>
              <w:pStyle w:val="TAL"/>
              <w:rPr>
                <w:rFonts w:cs="Arial"/>
                <w:lang w:eastAsia="en-US"/>
              </w:rPr>
            </w:pPr>
            <w:r w:rsidRPr="00B93702">
              <w:rPr>
                <w:rFonts w:cs="Arial"/>
                <w:lang w:eastAsia="en-US"/>
              </w:rPr>
              <w:t xml:space="preserve">C/NC: TC2, </w:t>
            </w:r>
          </w:p>
          <w:p w14:paraId="0F4D19F3" w14:textId="77777777" w:rsidR="00D7369E" w:rsidRPr="00B93702" w:rsidRDefault="00D7369E" w:rsidP="002F6EF4">
            <w:pPr>
              <w:pStyle w:val="TAL"/>
              <w:rPr>
                <w:rFonts w:cs="Arial"/>
                <w:lang w:eastAsia="en-US"/>
              </w:rPr>
            </w:pPr>
            <w:r w:rsidRPr="00B93702">
              <w:rPr>
                <w:rFonts w:cs="Arial"/>
                <w:lang w:eastAsia="en-US"/>
              </w:rPr>
              <w:t xml:space="preserve">NTC2, TC6b </w:t>
            </w:r>
          </w:p>
          <w:p w14:paraId="1BE928B7" w14:textId="77777777" w:rsidR="00D7369E" w:rsidRPr="00B93702" w:rsidRDefault="00D7369E" w:rsidP="002F6EF4">
            <w:pPr>
              <w:pStyle w:val="TAL"/>
              <w:rPr>
                <w:rFonts w:cs="Arial"/>
                <w:lang w:eastAsia="en-US"/>
              </w:rPr>
            </w:pPr>
            <w:r w:rsidRPr="00B93702">
              <w:rPr>
                <w:rFonts w:cs="Arial"/>
                <w:lang w:eastAsia="en-US"/>
              </w:rPr>
              <w:t>NI: TC17</w:t>
            </w:r>
          </w:p>
          <w:p w14:paraId="5ACBB91D"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5489760F" w14:textId="77777777" w:rsidR="00D7369E" w:rsidRPr="00B93702" w:rsidRDefault="00D7369E" w:rsidP="005B180D">
            <w:pPr>
              <w:pStyle w:val="TAL"/>
              <w:rPr>
                <w:rFonts w:cs="Arial"/>
                <w:lang w:eastAsia="en-US"/>
              </w:rPr>
            </w:pPr>
            <w:r w:rsidRPr="00B93702">
              <w:rPr>
                <w:rFonts w:cs="Arial"/>
                <w:lang w:eastAsia="en-US"/>
              </w:rPr>
              <w:t xml:space="preserve">C: TC2, TC6b </w:t>
            </w:r>
          </w:p>
          <w:p w14:paraId="38830633" w14:textId="77777777" w:rsidR="00D7369E" w:rsidRPr="00B93702" w:rsidRDefault="00D7369E" w:rsidP="005B180D">
            <w:pPr>
              <w:pStyle w:val="TAL"/>
              <w:rPr>
                <w:rFonts w:cs="Arial"/>
                <w:lang w:eastAsia="en-US"/>
              </w:rPr>
            </w:pPr>
            <w:r w:rsidRPr="00B93702">
              <w:rPr>
                <w:rFonts w:cs="Arial"/>
                <w:lang w:eastAsia="en-US"/>
              </w:rPr>
              <w:t>CNC: NTC2, TC6b</w:t>
            </w:r>
          </w:p>
          <w:p w14:paraId="1591A9D2" w14:textId="77777777" w:rsidR="00D7369E" w:rsidRPr="00B93702" w:rsidRDefault="00D7369E" w:rsidP="005B180D">
            <w:pPr>
              <w:pStyle w:val="TAL"/>
              <w:rPr>
                <w:rFonts w:cs="Arial"/>
                <w:lang w:eastAsia="en-US"/>
              </w:rPr>
            </w:pPr>
            <w:r w:rsidRPr="00B93702">
              <w:rPr>
                <w:rFonts w:cs="Arial"/>
                <w:lang w:eastAsia="en-US"/>
              </w:rPr>
              <w:t xml:space="preserve">C/NC: TC2, </w:t>
            </w:r>
          </w:p>
          <w:p w14:paraId="102CA838" w14:textId="77777777" w:rsidR="00D7369E" w:rsidRPr="00B93702" w:rsidRDefault="00D7369E" w:rsidP="00D7369E">
            <w:pPr>
              <w:pStyle w:val="TAL"/>
              <w:rPr>
                <w:rFonts w:cs="Arial"/>
                <w:lang w:val="sv-SE"/>
              </w:rPr>
            </w:pPr>
            <w:r w:rsidRPr="00B93702">
              <w:rPr>
                <w:rFonts w:cs="Arial"/>
                <w:lang w:eastAsia="en-US"/>
              </w:rPr>
              <w:t>NTC2, TC6b</w:t>
            </w:r>
          </w:p>
          <w:p w14:paraId="1C3E3866" w14:textId="77777777" w:rsidR="00D7369E" w:rsidRPr="00B93702" w:rsidRDefault="00D7369E" w:rsidP="00D7369E">
            <w:pPr>
              <w:pStyle w:val="TAL"/>
              <w:rPr>
                <w:rFonts w:cs="Arial"/>
                <w:lang w:val="sv-SE"/>
              </w:rPr>
            </w:pPr>
            <w:r w:rsidRPr="00B93702">
              <w:rPr>
                <w:rFonts w:cs="Arial"/>
                <w:lang w:val="sv-SE"/>
              </w:rPr>
              <w:t>NI: TC17</w:t>
            </w:r>
          </w:p>
          <w:p w14:paraId="1A06628B" w14:textId="77777777" w:rsidR="00D7369E" w:rsidRPr="00B93702" w:rsidRDefault="00D7369E" w:rsidP="00D7369E">
            <w:pPr>
              <w:pStyle w:val="TAL"/>
              <w:rPr>
                <w:rFonts w:cs="Arial"/>
                <w:lang w:eastAsia="en-US"/>
              </w:rPr>
            </w:pPr>
            <w:r w:rsidRPr="00B93702">
              <w:rPr>
                <w:rFonts w:cs="Arial"/>
              </w:rPr>
              <w:t>NG: TC20</w:t>
            </w:r>
          </w:p>
        </w:tc>
      </w:tr>
      <w:tr w:rsidR="00B93702" w:rsidRPr="00B93702" w14:paraId="67B55E26" w14:textId="77777777" w:rsidTr="005D5A78">
        <w:trPr>
          <w:jc w:val="center"/>
        </w:trPr>
        <w:tc>
          <w:tcPr>
            <w:tcW w:w="847" w:type="pct"/>
            <w:vAlign w:val="center"/>
          </w:tcPr>
          <w:p w14:paraId="381CAD36" w14:textId="77777777" w:rsidR="00D7369E" w:rsidRPr="00B93702" w:rsidRDefault="00D7369E" w:rsidP="00325748">
            <w:pPr>
              <w:pStyle w:val="TAL"/>
              <w:rPr>
                <w:rFonts w:cs="Arial"/>
                <w:lang w:eastAsia="en-US"/>
              </w:rPr>
            </w:pPr>
            <w:r w:rsidRPr="00B93702">
              <w:rPr>
                <w:rFonts w:cs="Arial"/>
                <w:lang w:eastAsia="en-US"/>
              </w:rPr>
              <w:t>Additional narrowband blocking requirement for GSM/EDGE</w:t>
            </w:r>
          </w:p>
        </w:tc>
        <w:tc>
          <w:tcPr>
            <w:tcW w:w="692" w:type="pct"/>
          </w:tcPr>
          <w:p w14:paraId="3F2DB82D"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7FF72BC"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DE16EB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C6122D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5829382"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D61B04D"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1B2FDA57" w14:textId="77777777" w:rsidTr="005D5A78">
        <w:trPr>
          <w:jc w:val="center"/>
        </w:trPr>
        <w:tc>
          <w:tcPr>
            <w:tcW w:w="847" w:type="pct"/>
            <w:vAlign w:val="center"/>
          </w:tcPr>
          <w:p w14:paraId="33E9D263" w14:textId="77777777" w:rsidR="00D7369E" w:rsidRPr="00B93702" w:rsidRDefault="00D7369E" w:rsidP="00325748">
            <w:pPr>
              <w:pStyle w:val="TAL"/>
              <w:rPr>
                <w:rFonts w:cs="Arial"/>
                <w:lang w:eastAsia="en-US"/>
              </w:rPr>
            </w:pPr>
            <w:r w:rsidRPr="00B93702">
              <w:rPr>
                <w:rFonts w:cs="Arial"/>
                <w:lang w:eastAsia="en-US"/>
              </w:rPr>
              <w:t>GSM/EDGE requirements for AM suppression</w:t>
            </w:r>
          </w:p>
        </w:tc>
        <w:tc>
          <w:tcPr>
            <w:tcW w:w="692" w:type="pct"/>
          </w:tcPr>
          <w:p w14:paraId="2C390019"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1C59AA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4CA846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8475DA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4E0CCE0"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F2074DA"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1E49C8F7" w14:textId="77777777" w:rsidTr="005D5A78">
        <w:trPr>
          <w:jc w:val="center"/>
        </w:trPr>
        <w:tc>
          <w:tcPr>
            <w:tcW w:w="847" w:type="pct"/>
            <w:vAlign w:val="center"/>
          </w:tcPr>
          <w:p w14:paraId="15D7FAEC" w14:textId="77777777" w:rsidR="00D7369E" w:rsidRPr="00B93702" w:rsidRDefault="00D7369E" w:rsidP="00325748">
            <w:pPr>
              <w:pStyle w:val="TAL"/>
              <w:rPr>
                <w:rFonts w:cs="Arial"/>
                <w:lang w:eastAsia="en-US"/>
              </w:rPr>
            </w:pPr>
            <w:r w:rsidRPr="00B93702">
              <w:rPr>
                <w:rFonts w:cs="Arial"/>
                <w:lang w:eastAsia="en-US"/>
              </w:rPr>
              <w:t>Additional BC3 blocking minimum requirement</w:t>
            </w:r>
          </w:p>
        </w:tc>
        <w:tc>
          <w:tcPr>
            <w:tcW w:w="692" w:type="pct"/>
          </w:tcPr>
          <w:p w14:paraId="19C1F5D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4102201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995CF0D"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5334DE2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E3B02A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28E209B4" w14:textId="77777777" w:rsidR="00D7369E" w:rsidRPr="00B93702" w:rsidRDefault="00D7369E" w:rsidP="005B180D">
            <w:pPr>
              <w:pStyle w:val="TAL"/>
              <w:rPr>
                <w:rFonts w:cs="Arial"/>
                <w:lang w:eastAsia="en-US"/>
              </w:rPr>
            </w:pPr>
            <w:r w:rsidRPr="00B93702">
              <w:rPr>
                <w:rFonts w:cs="Arial"/>
                <w:lang w:eastAsia="en-US"/>
              </w:rPr>
              <w:t xml:space="preserve">C: TC2 </w:t>
            </w:r>
          </w:p>
          <w:p w14:paraId="029AFEFC" w14:textId="77777777" w:rsidR="00D7369E" w:rsidRPr="00B93702" w:rsidRDefault="00D7369E" w:rsidP="005B180D">
            <w:pPr>
              <w:pStyle w:val="TAL"/>
              <w:rPr>
                <w:rFonts w:cs="Arial"/>
                <w:lang w:eastAsia="en-US"/>
              </w:rPr>
            </w:pPr>
            <w:r w:rsidRPr="00B93702">
              <w:rPr>
                <w:rFonts w:cs="Arial"/>
                <w:lang w:eastAsia="en-US"/>
              </w:rPr>
              <w:t>CNC: NTC2</w:t>
            </w:r>
          </w:p>
          <w:p w14:paraId="0F34ACB1" w14:textId="77777777" w:rsidR="00D7369E" w:rsidRPr="00B93702" w:rsidRDefault="00D7369E" w:rsidP="00D7369E">
            <w:pPr>
              <w:pStyle w:val="TAL"/>
              <w:rPr>
                <w:rFonts w:cs="Arial"/>
              </w:rPr>
            </w:pPr>
            <w:r w:rsidRPr="00B93702">
              <w:rPr>
                <w:rFonts w:cs="Arial"/>
                <w:lang w:eastAsia="en-US"/>
              </w:rPr>
              <w:t>C/NC: TC2, NTC2</w:t>
            </w:r>
          </w:p>
          <w:p w14:paraId="72D1BD0B" w14:textId="77777777" w:rsidR="00D7369E" w:rsidRPr="00B93702" w:rsidRDefault="00D7369E" w:rsidP="00D7369E">
            <w:pPr>
              <w:pStyle w:val="TAL"/>
              <w:rPr>
                <w:rFonts w:cs="Arial"/>
              </w:rPr>
            </w:pPr>
            <w:r w:rsidRPr="00B93702">
              <w:rPr>
                <w:rFonts w:cs="Arial"/>
              </w:rPr>
              <w:t>NI: TC17</w:t>
            </w:r>
          </w:p>
          <w:p w14:paraId="734E4F6C" w14:textId="77777777" w:rsidR="00D7369E" w:rsidRPr="00B93702" w:rsidRDefault="00D7369E" w:rsidP="00D7369E">
            <w:pPr>
              <w:pStyle w:val="TAL"/>
              <w:rPr>
                <w:rFonts w:cs="Arial"/>
                <w:lang w:eastAsia="en-US"/>
              </w:rPr>
            </w:pPr>
            <w:r w:rsidRPr="00B93702">
              <w:rPr>
                <w:rFonts w:cs="Arial"/>
              </w:rPr>
              <w:t>NG: TC20</w:t>
            </w:r>
          </w:p>
        </w:tc>
      </w:tr>
      <w:tr w:rsidR="00B93702" w:rsidRPr="00B93702" w14:paraId="0A2F2687" w14:textId="77777777" w:rsidTr="005D5A78">
        <w:trPr>
          <w:jc w:val="center"/>
        </w:trPr>
        <w:tc>
          <w:tcPr>
            <w:tcW w:w="847" w:type="pct"/>
            <w:vAlign w:val="center"/>
          </w:tcPr>
          <w:p w14:paraId="0FAF6069" w14:textId="77777777" w:rsidR="00D7369E" w:rsidRPr="00B93702" w:rsidRDefault="00D7369E" w:rsidP="00325748">
            <w:pPr>
              <w:pStyle w:val="TAL"/>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692" w:type="pct"/>
          </w:tcPr>
          <w:p w14:paraId="561243DB"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5C20CB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06F82E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60FCD1DF"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E0C3393"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52366E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773E03BE" w14:textId="77777777" w:rsidTr="005D5A78">
        <w:trPr>
          <w:jc w:val="center"/>
        </w:trPr>
        <w:tc>
          <w:tcPr>
            <w:tcW w:w="847" w:type="pct"/>
            <w:vAlign w:val="center"/>
          </w:tcPr>
          <w:p w14:paraId="4DE5B985" w14:textId="77777777"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14:paraId="010B112A" w14:textId="77777777" w:rsidR="00D7369E" w:rsidRPr="00B93702" w:rsidRDefault="00D7369E" w:rsidP="00BD6B20">
            <w:pPr>
              <w:pStyle w:val="TAL"/>
              <w:rPr>
                <w:rFonts w:cs="Arial"/>
                <w:lang w:eastAsia="en-US"/>
              </w:rPr>
            </w:pPr>
            <w:r w:rsidRPr="00B93702">
              <w:rPr>
                <w:rFonts w:cs="Arial"/>
                <w:lang w:eastAsia="en-US"/>
              </w:rPr>
              <w:t>C: TC1a</w:t>
            </w:r>
          </w:p>
          <w:p w14:paraId="209E36AD" w14:textId="77777777" w:rsidR="00D7369E" w:rsidRPr="00B93702" w:rsidRDefault="00D7369E" w:rsidP="00BD6B20">
            <w:pPr>
              <w:pStyle w:val="TAL"/>
              <w:rPr>
                <w:rFonts w:cs="Arial"/>
                <w:lang w:eastAsia="en-US"/>
              </w:rPr>
            </w:pPr>
            <w:r w:rsidRPr="00B93702">
              <w:rPr>
                <w:rFonts w:cs="Arial"/>
                <w:lang w:eastAsia="en-US"/>
              </w:rPr>
              <w:t>CNC: NTC1a</w:t>
            </w:r>
          </w:p>
          <w:p w14:paraId="70A44A16"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69BB1F05" w14:textId="77777777" w:rsidR="00D7369E" w:rsidRPr="00B93702" w:rsidRDefault="00D7369E" w:rsidP="00BD6B20">
            <w:pPr>
              <w:pStyle w:val="TAL"/>
              <w:rPr>
                <w:rFonts w:cs="Arial"/>
                <w:lang w:eastAsia="en-US"/>
              </w:rPr>
            </w:pPr>
            <w:r w:rsidRPr="00B93702">
              <w:rPr>
                <w:rFonts w:cs="Arial"/>
                <w:lang w:eastAsia="en-US"/>
              </w:rPr>
              <w:t>C: TC1a</w:t>
            </w:r>
          </w:p>
          <w:p w14:paraId="4AA1F023" w14:textId="77777777" w:rsidR="00D7369E" w:rsidRPr="00B93702" w:rsidRDefault="00D7369E" w:rsidP="00BD6B20">
            <w:pPr>
              <w:pStyle w:val="TAL"/>
              <w:rPr>
                <w:rFonts w:cs="Arial"/>
                <w:lang w:eastAsia="en-US"/>
              </w:rPr>
            </w:pPr>
            <w:r w:rsidRPr="00B93702">
              <w:rPr>
                <w:rFonts w:cs="Arial"/>
                <w:lang w:eastAsia="en-US"/>
              </w:rPr>
              <w:t>CNC: NTC1a</w:t>
            </w:r>
          </w:p>
          <w:p w14:paraId="41864914"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57AE605A"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57B33F99" w14:textId="77777777" w:rsidR="00D7369E" w:rsidRPr="00B93702" w:rsidRDefault="00D7369E" w:rsidP="00BD6B20">
            <w:pPr>
              <w:pStyle w:val="TAL"/>
              <w:rPr>
                <w:rFonts w:cs="Arial"/>
                <w:lang w:eastAsia="en-US"/>
              </w:rPr>
            </w:pPr>
            <w:r w:rsidRPr="00B93702">
              <w:rPr>
                <w:rFonts w:cs="Arial"/>
                <w:lang w:eastAsia="en-US"/>
              </w:rPr>
              <w:t>C: TC2</w:t>
            </w:r>
          </w:p>
          <w:p w14:paraId="129BC7CC" w14:textId="77777777" w:rsidR="00D7369E" w:rsidRPr="00B93702" w:rsidRDefault="00D7369E" w:rsidP="00BD6B20">
            <w:pPr>
              <w:pStyle w:val="TAL"/>
              <w:rPr>
                <w:rFonts w:cs="Arial"/>
                <w:lang w:eastAsia="en-US"/>
              </w:rPr>
            </w:pPr>
            <w:r w:rsidRPr="00B93702">
              <w:rPr>
                <w:rFonts w:cs="Arial"/>
                <w:lang w:eastAsia="en-US"/>
              </w:rPr>
              <w:t>CNC: NTC2</w:t>
            </w:r>
          </w:p>
          <w:p w14:paraId="7D4C9035" w14:textId="77777777" w:rsidR="00D7369E" w:rsidRPr="00B93702" w:rsidRDefault="00D7369E" w:rsidP="002F6EF4">
            <w:pPr>
              <w:pStyle w:val="TAL"/>
              <w:rPr>
                <w:rFonts w:cs="Arial"/>
                <w:lang w:eastAsia="en-US"/>
              </w:rPr>
            </w:pPr>
            <w:r w:rsidRPr="00B93702">
              <w:rPr>
                <w:rFonts w:cs="Arial"/>
                <w:lang w:eastAsia="en-US"/>
              </w:rPr>
              <w:t>C/NC: TC2, NTC2</w:t>
            </w:r>
          </w:p>
          <w:p w14:paraId="7D453CCF" w14:textId="77777777" w:rsidR="00D7369E" w:rsidRPr="00B93702" w:rsidRDefault="00D7369E" w:rsidP="002F6EF4">
            <w:pPr>
              <w:pStyle w:val="TAL"/>
              <w:rPr>
                <w:rFonts w:cs="Arial"/>
                <w:lang w:eastAsia="en-US"/>
              </w:rPr>
            </w:pPr>
            <w:r w:rsidRPr="00B93702">
              <w:rPr>
                <w:rFonts w:cs="Arial"/>
                <w:lang w:eastAsia="en-US"/>
              </w:rPr>
              <w:t>NI: TC17</w:t>
            </w:r>
          </w:p>
          <w:p w14:paraId="643ABF44"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3CC88D76" w14:textId="77777777" w:rsidR="00D7369E" w:rsidRPr="00B93702" w:rsidRDefault="00D7369E" w:rsidP="00BD6B20">
            <w:pPr>
              <w:pStyle w:val="TAL"/>
              <w:rPr>
                <w:rFonts w:cs="Arial"/>
                <w:lang w:eastAsia="en-US"/>
              </w:rPr>
            </w:pPr>
            <w:r w:rsidRPr="00B93702">
              <w:rPr>
                <w:rFonts w:cs="Arial"/>
                <w:lang w:eastAsia="en-US"/>
              </w:rPr>
              <w:t>C: TC2</w:t>
            </w:r>
          </w:p>
          <w:p w14:paraId="74E7C812" w14:textId="77777777" w:rsidR="00D7369E" w:rsidRPr="00B93702" w:rsidRDefault="00D7369E" w:rsidP="00BD6B20">
            <w:pPr>
              <w:pStyle w:val="TAL"/>
              <w:rPr>
                <w:rFonts w:cs="Arial"/>
                <w:lang w:eastAsia="en-US"/>
              </w:rPr>
            </w:pPr>
            <w:r w:rsidRPr="00B93702">
              <w:rPr>
                <w:rFonts w:cs="Arial"/>
                <w:lang w:eastAsia="en-US"/>
              </w:rPr>
              <w:t>CNC: NTC2</w:t>
            </w:r>
          </w:p>
          <w:p w14:paraId="7AF3636E" w14:textId="77777777" w:rsidR="00D7369E" w:rsidRPr="00B93702" w:rsidRDefault="00D7369E" w:rsidP="002F6EF4">
            <w:pPr>
              <w:pStyle w:val="TAL"/>
              <w:rPr>
                <w:rFonts w:cs="Arial"/>
                <w:lang w:eastAsia="en-US"/>
              </w:rPr>
            </w:pPr>
            <w:r w:rsidRPr="00B93702">
              <w:rPr>
                <w:rFonts w:cs="Arial"/>
                <w:lang w:eastAsia="en-US"/>
              </w:rPr>
              <w:t>C/NC: TC2, NTC2</w:t>
            </w:r>
          </w:p>
          <w:p w14:paraId="663A6DC4" w14:textId="77777777" w:rsidR="00D7369E" w:rsidRPr="00B93702" w:rsidRDefault="00D7369E" w:rsidP="002F6EF4">
            <w:pPr>
              <w:pStyle w:val="TAL"/>
              <w:rPr>
                <w:rFonts w:cs="Arial"/>
                <w:lang w:eastAsia="en-US"/>
              </w:rPr>
            </w:pPr>
            <w:r w:rsidRPr="00B93702">
              <w:rPr>
                <w:rFonts w:cs="Arial"/>
                <w:lang w:eastAsia="en-US"/>
              </w:rPr>
              <w:t>NI: TC17</w:t>
            </w:r>
          </w:p>
          <w:p w14:paraId="6A91ED50"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7B4A1297" w14:textId="77777777" w:rsidR="00D7369E" w:rsidRPr="00B93702" w:rsidRDefault="00D7369E" w:rsidP="005B180D">
            <w:pPr>
              <w:pStyle w:val="TAL"/>
              <w:rPr>
                <w:rFonts w:cs="Arial"/>
                <w:lang w:eastAsia="en-US"/>
              </w:rPr>
            </w:pPr>
            <w:r w:rsidRPr="00B93702">
              <w:rPr>
                <w:rFonts w:cs="Arial"/>
                <w:lang w:eastAsia="en-US"/>
              </w:rPr>
              <w:t xml:space="preserve">C: TC2 </w:t>
            </w:r>
          </w:p>
          <w:p w14:paraId="63B826B6" w14:textId="77777777" w:rsidR="00D7369E" w:rsidRPr="00B93702" w:rsidRDefault="00D7369E" w:rsidP="005B180D">
            <w:pPr>
              <w:pStyle w:val="TAL"/>
              <w:rPr>
                <w:rFonts w:cs="Arial"/>
                <w:lang w:eastAsia="en-US"/>
              </w:rPr>
            </w:pPr>
            <w:r w:rsidRPr="00B93702">
              <w:rPr>
                <w:rFonts w:cs="Arial"/>
                <w:lang w:eastAsia="en-US"/>
              </w:rPr>
              <w:t>CNC: NTC2</w:t>
            </w:r>
          </w:p>
          <w:p w14:paraId="2AB1F7B3" w14:textId="77777777" w:rsidR="00D7369E" w:rsidRPr="00B93702" w:rsidRDefault="00D7369E" w:rsidP="00D7369E">
            <w:pPr>
              <w:pStyle w:val="TAL"/>
              <w:rPr>
                <w:rFonts w:cs="Arial"/>
              </w:rPr>
            </w:pPr>
            <w:r w:rsidRPr="00B93702">
              <w:rPr>
                <w:rFonts w:cs="Arial"/>
                <w:lang w:eastAsia="en-US"/>
              </w:rPr>
              <w:t>C/NC: TC2, NTC2</w:t>
            </w:r>
          </w:p>
          <w:p w14:paraId="087850DE" w14:textId="77777777" w:rsidR="00D7369E" w:rsidRPr="00B93702" w:rsidRDefault="00D7369E" w:rsidP="00D7369E">
            <w:pPr>
              <w:pStyle w:val="TAL"/>
              <w:rPr>
                <w:rFonts w:cs="Arial"/>
              </w:rPr>
            </w:pPr>
            <w:r w:rsidRPr="00B93702">
              <w:rPr>
                <w:rFonts w:cs="Arial"/>
              </w:rPr>
              <w:t>NI: TC17</w:t>
            </w:r>
          </w:p>
          <w:p w14:paraId="0AC30907" w14:textId="77777777" w:rsidR="00D7369E" w:rsidRPr="00B93702" w:rsidRDefault="00D7369E" w:rsidP="00D7369E">
            <w:pPr>
              <w:pStyle w:val="TAL"/>
              <w:rPr>
                <w:rFonts w:cs="Arial"/>
                <w:lang w:eastAsia="en-US"/>
              </w:rPr>
            </w:pPr>
            <w:r w:rsidRPr="00B93702">
              <w:rPr>
                <w:rFonts w:cs="Arial"/>
              </w:rPr>
              <w:t>NG: TC20</w:t>
            </w:r>
          </w:p>
        </w:tc>
      </w:tr>
      <w:tr w:rsidR="00B93702" w:rsidRPr="00B93702" w14:paraId="04CA7869" w14:textId="77777777" w:rsidTr="005D5A78">
        <w:trPr>
          <w:jc w:val="center"/>
        </w:trPr>
        <w:tc>
          <w:tcPr>
            <w:tcW w:w="847" w:type="pct"/>
            <w:vAlign w:val="center"/>
          </w:tcPr>
          <w:p w14:paraId="212284B0" w14:textId="77777777" w:rsidR="00D7369E" w:rsidRPr="00B93702" w:rsidRDefault="00D7369E" w:rsidP="00325748">
            <w:pPr>
              <w:pStyle w:val="TAL"/>
              <w:rPr>
                <w:rFonts w:cs="Arial"/>
                <w:lang w:eastAsia="en-US"/>
              </w:rPr>
            </w:pPr>
            <w:r w:rsidRPr="00B93702">
              <w:rPr>
                <w:rFonts w:cs="Arial"/>
                <w:lang w:eastAsia="en-US"/>
              </w:rPr>
              <w:t>Co-location requirement</w:t>
            </w:r>
          </w:p>
        </w:tc>
        <w:tc>
          <w:tcPr>
            <w:tcW w:w="692" w:type="pct"/>
          </w:tcPr>
          <w:p w14:paraId="444926BC" w14:textId="77777777" w:rsidR="00D7369E" w:rsidRPr="00B93702" w:rsidRDefault="00D7369E" w:rsidP="00BD6B20">
            <w:pPr>
              <w:pStyle w:val="TAL"/>
              <w:rPr>
                <w:rFonts w:cs="Arial"/>
                <w:lang w:eastAsia="en-US"/>
              </w:rPr>
            </w:pPr>
            <w:r w:rsidRPr="00B93702">
              <w:rPr>
                <w:rFonts w:cs="Arial"/>
                <w:lang w:eastAsia="en-US"/>
              </w:rPr>
              <w:t>C: TC1a</w:t>
            </w:r>
          </w:p>
          <w:p w14:paraId="455FC91F" w14:textId="77777777" w:rsidR="00D7369E" w:rsidRPr="00B93702" w:rsidRDefault="00D7369E" w:rsidP="00BD6B20">
            <w:pPr>
              <w:pStyle w:val="TAL"/>
              <w:rPr>
                <w:rFonts w:cs="Arial"/>
                <w:lang w:eastAsia="en-US"/>
              </w:rPr>
            </w:pPr>
            <w:r w:rsidRPr="00B93702">
              <w:rPr>
                <w:rFonts w:cs="Arial"/>
                <w:lang w:eastAsia="en-US"/>
              </w:rPr>
              <w:t>CNC: NTC1a</w:t>
            </w:r>
          </w:p>
          <w:p w14:paraId="06B38767" w14:textId="77777777"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14:paraId="305E256E" w14:textId="77777777" w:rsidR="00D7369E" w:rsidRPr="00B93702" w:rsidRDefault="00D7369E" w:rsidP="00BD6B20">
            <w:pPr>
              <w:pStyle w:val="TAL"/>
              <w:rPr>
                <w:rFonts w:cs="Arial"/>
                <w:lang w:eastAsia="en-US"/>
              </w:rPr>
            </w:pPr>
            <w:r w:rsidRPr="00B93702">
              <w:rPr>
                <w:rFonts w:cs="Arial"/>
                <w:lang w:eastAsia="en-US"/>
              </w:rPr>
              <w:lastRenderedPageBreak/>
              <w:t>C: TC1a</w:t>
            </w:r>
          </w:p>
          <w:p w14:paraId="26CEAA7B" w14:textId="77777777" w:rsidR="00D7369E" w:rsidRPr="00B93702" w:rsidRDefault="00D7369E" w:rsidP="00BD6B20">
            <w:pPr>
              <w:pStyle w:val="TAL"/>
              <w:rPr>
                <w:rFonts w:cs="Arial"/>
                <w:lang w:eastAsia="en-US"/>
              </w:rPr>
            </w:pPr>
            <w:r w:rsidRPr="00B93702">
              <w:rPr>
                <w:rFonts w:cs="Arial"/>
                <w:lang w:eastAsia="en-US"/>
              </w:rPr>
              <w:t>CNC: NTC1a</w:t>
            </w:r>
          </w:p>
          <w:p w14:paraId="616EE907" w14:textId="77777777"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14:paraId="76EEA228" w14:textId="77777777" w:rsidR="00D7369E" w:rsidRPr="00B93702" w:rsidRDefault="00D7369E" w:rsidP="00325748">
            <w:pPr>
              <w:pStyle w:val="TAL"/>
              <w:rPr>
                <w:rFonts w:cs="Arial"/>
                <w:lang w:eastAsia="en-US"/>
              </w:rPr>
            </w:pPr>
            <w:r w:rsidRPr="00B93702">
              <w:rPr>
                <w:rFonts w:cs="Arial"/>
                <w:lang w:eastAsia="en-US"/>
              </w:rPr>
              <w:lastRenderedPageBreak/>
              <w:t>C: TC1b</w:t>
            </w:r>
          </w:p>
        </w:tc>
        <w:tc>
          <w:tcPr>
            <w:tcW w:w="692" w:type="pct"/>
          </w:tcPr>
          <w:p w14:paraId="3BCFD8F5" w14:textId="77777777" w:rsidR="00D7369E" w:rsidRPr="00B93702" w:rsidRDefault="00D7369E" w:rsidP="00BD6B20">
            <w:pPr>
              <w:pStyle w:val="TAL"/>
              <w:rPr>
                <w:rFonts w:cs="Arial"/>
                <w:lang w:eastAsia="en-US"/>
              </w:rPr>
            </w:pPr>
            <w:r w:rsidRPr="00B93702">
              <w:rPr>
                <w:rFonts w:cs="Arial"/>
                <w:lang w:eastAsia="en-US"/>
              </w:rPr>
              <w:t>C: TC2</w:t>
            </w:r>
          </w:p>
          <w:p w14:paraId="2FC315BB" w14:textId="77777777" w:rsidR="00D7369E" w:rsidRPr="00B93702" w:rsidRDefault="00D7369E" w:rsidP="00BD6B20">
            <w:pPr>
              <w:pStyle w:val="TAL"/>
              <w:rPr>
                <w:rFonts w:cs="Arial"/>
                <w:lang w:eastAsia="en-US"/>
              </w:rPr>
            </w:pPr>
            <w:r w:rsidRPr="00B93702">
              <w:rPr>
                <w:rFonts w:cs="Arial"/>
                <w:lang w:eastAsia="en-US"/>
              </w:rPr>
              <w:t>CNC: NTC2</w:t>
            </w:r>
          </w:p>
          <w:p w14:paraId="6A2581E5" w14:textId="77777777"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14:paraId="3BF51BAA" w14:textId="77777777" w:rsidR="00D7369E" w:rsidRPr="00B93702" w:rsidRDefault="00D7369E" w:rsidP="002F6EF4">
            <w:pPr>
              <w:pStyle w:val="TAL"/>
              <w:rPr>
                <w:rFonts w:cs="Arial"/>
                <w:lang w:eastAsia="en-US"/>
              </w:rPr>
            </w:pPr>
            <w:r w:rsidRPr="00B93702">
              <w:rPr>
                <w:rFonts w:cs="Arial"/>
                <w:lang w:eastAsia="en-US"/>
              </w:rPr>
              <w:t>NI: TC17</w:t>
            </w:r>
          </w:p>
          <w:p w14:paraId="45330AB2"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522E2282" w14:textId="77777777" w:rsidR="00D7369E" w:rsidRPr="00B93702" w:rsidRDefault="00D7369E" w:rsidP="00BD6B20">
            <w:pPr>
              <w:pStyle w:val="TAL"/>
              <w:rPr>
                <w:rFonts w:cs="Arial"/>
                <w:lang w:eastAsia="en-US"/>
              </w:rPr>
            </w:pPr>
            <w:r w:rsidRPr="00B93702">
              <w:rPr>
                <w:rFonts w:cs="Arial"/>
                <w:lang w:eastAsia="en-US"/>
              </w:rPr>
              <w:lastRenderedPageBreak/>
              <w:t>C: TC2</w:t>
            </w:r>
          </w:p>
          <w:p w14:paraId="4EEEB8E1" w14:textId="77777777" w:rsidR="00D7369E" w:rsidRPr="00B93702" w:rsidRDefault="00D7369E" w:rsidP="00BD6B20">
            <w:pPr>
              <w:pStyle w:val="TAL"/>
              <w:rPr>
                <w:rFonts w:cs="Arial"/>
                <w:lang w:eastAsia="en-US"/>
              </w:rPr>
            </w:pPr>
            <w:r w:rsidRPr="00B93702">
              <w:rPr>
                <w:rFonts w:cs="Arial"/>
                <w:lang w:eastAsia="en-US"/>
              </w:rPr>
              <w:t>CNC: NTC2</w:t>
            </w:r>
          </w:p>
          <w:p w14:paraId="37377FE8" w14:textId="77777777"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14:paraId="6732BDE5" w14:textId="77777777" w:rsidR="00D7369E" w:rsidRPr="00B93702" w:rsidRDefault="00D7369E" w:rsidP="002F6EF4">
            <w:pPr>
              <w:pStyle w:val="TAL"/>
              <w:rPr>
                <w:rFonts w:cs="Arial"/>
                <w:lang w:eastAsia="en-US"/>
              </w:rPr>
            </w:pPr>
            <w:r w:rsidRPr="00B93702">
              <w:rPr>
                <w:rFonts w:cs="Arial"/>
                <w:lang w:eastAsia="en-US"/>
              </w:rPr>
              <w:t>NI: TC17</w:t>
            </w:r>
          </w:p>
          <w:p w14:paraId="20ABF97F"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008F47EB" w14:textId="77777777" w:rsidR="00D7369E" w:rsidRPr="00B93702" w:rsidRDefault="00D7369E" w:rsidP="005B180D">
            <w:pPr>
              <w:pStyle w:val="TAL"/>
              <w:rPr>
                <w:rFonts w:cs="Arial"/>
                <w:lang w:eastAsia="en-US"/>
              </w:rPr>
            </w:pPr>
            <w:r w:rsidRPr="00B93702">
              <w:rPr>
                <w:rFonts w:cs="Arial"/>
                <w:lang w:eastAsia="en-US"/>
              </w:rPr>
              <w:lastRenderedPageBreak/>
              <w:t xml:space="preserve">C: TC2 </w:t>
            </w:r>
          </w:p>
          <w:p w14:paraId="13C6C07D" w14:textId="77777777" w:rsidR="00D7369E" w:rsidRPr="00B93702" w:rsidRDefault="00D7369E" w:rsidP="005B180D">
            <w:pPr>
              <w:pStyle w:val="TAL"/>
              <w:rPr>
                <w:rFonts w:cs="Arial"/>
                <w:lang w:eastAsia="en-US"/>
              </w:rPr>
            </w:pPr>
            <w:r w:rsidRPr="00B93702">
              <w:rPr>
                <w:rFonts w:cs="Arial"/>
                <w:lang w:eastAsia="en-US"/>
              </w:rPr>
              <w:t>CNC: NTC2</w:t>
            </w:r>
          </w:p>
          <w:p w14:paraId="4AD34524" w14:textId="77777777" w:rsidR="00D7369E" w:rsidRPr="00B93702" w:rsidRDefault="00D7369E" w:rsidP="00D7369E">
            <w:pPr>
              <w:pStyle w:val="TAL"/>
              <w:rPr>
                <w:rFonts w:cs="Arial"/>
              </w:rPr>
            </w:pPr>
            <w:r w:rsidRPr="00B93702">
              <w:rPr>
                <w:rFonts w:cs="Arial"/>
                <w:lang w:eastAsia="en-US"/>
              </w:rPr>
              <w:t xml:space="preserve">C/NC: TC2, </w:t>
            </w:r>
            <w:r w:rsidRPr="00B93702">
              <w:rPr>
                <w:rFonts w:cs="Arial"/>
                <w:lang w:eastAsia="en-US"/>
              </w:rPr>
              <w:lastRenderedPageBreak/>
              <w:t>NTC2</w:t>
            </w:r>
          </w:p>
          <w:p w14:paraId="2610513B" w14:textId="77777777" w:rsidR="00D7369E" w:rsidRPr="00B93702" w:rsidRDefault="00D7369E" w:rsidP="00D7369E">
            <w:pPr>
              <w:pStyle w:val="TAL"/>
              <w:rPr>
                <w:rFonts w:cs="Arial"/>
              </w:rPr>
            </w:pPr>
            <w:r w:rsidRPr="00B93702">
              <w:rPr>
                <w:rFonts w:cs="Arial"/>
              </w:rPr>
              <w:t>NI: TC17</w:t>
            </w:r>
          </w:p>
          <w:p w14:paraId="5B0909D1" w14:textId="77777777" w:rsidR="00D7369E" w:rsidRPr="00B93702" w:rsidRDefault="00D7369E" w:rsidP="00D7369E">
            <w:pPr>
              <w:pStyle w:val="TAL"/>
              <w:rPr>
                <w:rFonts w:cs="Arial"/>
                <w:lang w:eastAsia="en-US"/>
              </w:rPr>
            </w:pPr>
            <w:r w:rsidRPr="00B93702">
              <w:rPr>
                <w:rFonts w:cs="Arial"/>
              </w:rPr>
              <w:t>NG: TC20</w:t>
            </w:r>
          </w:p>
        </w:tc>
      </w:tr>
      <w:tr w:rsidR="00B93702" w:rsidRPr="00B93702" w14:paraId="4F772196" w14:textId="77777777" w:rsidTr="005D5A78">
        <w:trPr>
          <w:jc w:val="center"/>
        </w:trPr>
        <w:tc>
          <w:tcPr>
            <w:tcW w:w="847" w:type="pct"/>
            <w:vAlign w:val="center"/>
          </w:tcPr>
          <w:p w14:paraId="667A13AF" w14:textId="77777777" w:rsidR="00D7369E" w:rsidRPr="00B93702" w:rsidRDefault="00D7369E" w:rsidP="00325748">
            <w:pPr>
              <w:pStyle w:val="TAL"/>
              <w:rPr>
                <w:rFonts w:cs="Arial"/>
                <w:b/>
                <w:bCs/>
                <w:lang w:eastAsia="en-US"/>
              </w:rPr>
            </w:pPr>
            <w:r w:rsidRPr="00B93702">
              <w:rPr>
                <w:rFonts w:cs="Arial"/>
                <w:b/>
                <w:bCs/>
                <w:lang w:eastAsia="en-US"/>
              </w:rPr>
              <w:lastRenderedPageBreak/>
              <w:t>7.6</w:t>
            </w:r>
            <w:r w:rsidRPr="00B93702">
              <w:rPr>
                <w:rFonts w:cs="Arial"/>
                <w:b/>
                <w:bCs/>
                <w:sz w:val="24"/>
                <w:szCs w:val="24"/>
                <w:lang w:eastAsia="en-US"/>
              </w:rPr>
              <w:t xml:space="preserve"> </w:t>
            </w:r>
            <w:r w:rsidRPr="00B93702">
              <w:rPr>
                <w:rFonts w:cs="Arial"/>
                <w:b/>
                <w:bCs/>
                <w:lang w:eastAsia="en-US"/>
              </w:rPr>
              <w:t>Receiver spurious emissions</w:t>
            </w:r>
          </w:p>
        </w:tc>
        <w:tc>
          <w:tcPr>
            <w:tcW w:w="692" w:type="pct"/>
          </w:tcPr>
          <w:p w14:paraId="7451FB9C" w14:textId="77777777" w:rsidR="00D7369E" w:rsidRPr="00B93702" w:rsidRDefault="00D7369E" w:rsidP="00325748">
            <w:pPr>
              <w:pStyle w:val="TAL"/>
              <w:rPr>
                <w:rFonts w:cs="Arial"/>
                <w:lang w:eastAsia="en-US"/>
              </w:rPr>
            </w:pPr>
            <w:r w:rsidRPr="00B93702">
              <w:rPr>
                <w:rFonts w:cs="Arial"/>
                <w:lang w:eastAsia="en-US"/>
              </w:rPr>
              <w:t>-</w:t>
            </w:r>
          </w:p>
        </w:tc>
        <w:tc>
          <w:tcPr>
            <w:tcW w:w="692" w:type="pct"/>
          </w:tcPr>
          <w:p w14:paraId="082E841D" w14:textId="77777777" w:rsidR="00D7369E" w:rsidRPr="00B93702" w:rsidRDefault="00D7369E" w:rsidP="00325748">
            <w:pPr>
              <w:pStyle w:val="TAL"/>
              <w:rPr>
                <w:rFonts w:cs="Arial"/>
                <w:lang w:eastAsia="en-US"/>
              </w:rPr>
            </w:pPr>
            <w:r w:rsidRPr="00B93702">
              <w:rPr>
                <w:rFonts w:cs="Arial"/>
                <w:lang w:eastAsia="en-US"/>
              </w:rPr>
              <w:t>-</w:t>
            </w:r>
          </w:p>
        </w:tc>
        <w:tc>
          <w:tcPr>
            <w:tcW w:w="692" w:type="pct"/>
          </w:tcPr>
          <w:p w14:paraId="7B8F0A7F" w14:textId="77777777" w:rsidR="00D7369E" w:rsidRPr="00B93702" w:rsidRDefault="00D7369E" w:rsidP="00325748">
            <w:pPr>
              <w:pStyle w:val="TAL"/>
              <w:rPr>
                <w:rFonts w:cs="Arial"/>
                <w:lang w:eastAsia="en-US"/>
              </w:rPr>
            </w:pPr>
            <w:r w:rsidRPr="00B93702">
              <w:rPr>
                <w:rFonts w:cs="Arial"/>
                <w:lang w:eastAsia="en-US"/>
              </w:rPr>
              <w:t>-</w:t>
            </w:r>
          </w:p>
        </w:tc>
        <w:tc>
          <w:tcPr>
            <w:tcW w:w="692" w:type="pct"/>
          </w:tcPr>
          <w:p w14:paraId="3992B2A8" w14:textId="77777777" w:rsidR="00D7369E" w:rsidRPr="00B93702" w:rsidRDefault="00D7369E" w:rsidP="00325748">
            <w:pPr>
              <w:pStyle w:val="TAL"/>
              <w:rPr>
                <w:rFonts w:cs="Arial"/>
                <w:lang w:eastAsia="en-US"/>
              </w:rPr>
            </w:pPr>
            <w:r w:rsidRPr="00B93702">
              <w:rPr>
                <w:rFonts w:cs="Arial"/>
                <w:lang w:eastAsia="en-US"/>
              </w:rPr>
              <w:t>-</w:t>
            </w:r>
          </w:p>
        </w:tc>
        <w:tc>
          <w:tcPr>
            <w:tcW w:w="692" w:type="pct"/>
          </w:tcPr>
          <w:p w14:paraId="4BDCAF12" w14:textId="77777777" w:rsidR="00D7369E" w:rsidRPr="00B93702" w:rsidRDefault="00D7369E" w:rsidP="00325748">
            <w:pPr>
              <w:pStyle w:val="TAL"/>
              <w:rPr>
                <w:rFonts w:cs="Arial"/>
                <w:lang w:eastAsia="en-US"/>
              </w:rPr>
            </w:pPr>
            <w:r w:rsidRPr="00B93702">
              <w:rPr>
                <w:rFonts w:cs="Arial"/>
                <w:lang w:eastAsia="en-US"/>
              </w:rPr>
              <w:t>-</w:t>
            </w:r>
          </w:p>
        </w:tc>
        <w:tc>
          <w:tcPr>
            <w:tcW w:w="692" w:type="pct"/>
          </w:tcPr>
          <w:p w14:paraId="6C352FC9" w14:textId="77777777" w:rsidR="00D7369E" w:rsidRPr="00B93702" w:rsidRDefault="00D7369E" w:rsidP="00325748">
            <w:pPr>
              <w:pStyle w:val="TAL"/>
              <w:rPr>
                <w:rFonts w:cs="Arial"/>
                <w:lang w:eastAsia="en-US"/>
              </w:rPr>
            </w:pPr>
            <w:r w:rsidRPr="00B93702">
              <w:rPr>
                <w:rFonts w:cs="Arial"/>
                <w:lang w:eastAsia="en-US"/>
              </w:rPr>
              <w:t>-</w:t>
            </w:r>
          </w:p>
        </w:tc>
      </w:tr>
      <w:tr w:rsidR="00B93702" w:rsidRPr="00B93702" w14:paraId="6C178B2B" w14:textId="77777777" w:rsidTr="005D5A78">
        <w:trPr>
          <w:jc w:val="center"/>
        </w:trPr>
        <w:tc>
          <w:tcPr>
            <w:tcW w:w="847" w:type="pct"/>
            <w:vAlign w:val="center"/>
          </w:tcPr>
          <w:p w14:paraId="2850632A" w14:textId="77777777"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14:paraId="2EF91CC6" w14:textId="77777777" w:rsidR="00D7369E" w:rsidRPr="00B93702" w:rsidRDefault="00D7369E" w:rsidP="00BD6B20">
            <w:pPr>
              <w:pStyle w:val="TAL"/>
              <w:rPr>
                <w:rFonts w:cs="Arial"/>
                <w:lang w:eastAsia="en-US"/>
              </w:rPr>
            </w:pPr>
            <w:r w:rsidRPr="00B93702">
              <w:rPr>
                <w:rFonts w:cs="Arial"/>
                <w:lang w:eastAsia="en-US"/>
              </w:rPr>
              <w:t>C: TC1a</w:t>
            </w:r>
          </w:p>
          <w:p w14:paraId="25D19B98" w14:textId="77777777" w:rsidR="00D7369E" w:rsidRPr="00B93702" w:rsidRDefault="00D7369E" w:rsidP="00BD6B20">
            <w:pPr>
              <w:pStyle w:val="TAL"/>
              <w:rPr>
                <w:rFonts w:cs="Arial"/>
                <w:lang w:eastAsia="en-US"/>
              </w:rPr>
            </w:pPr>
            <w:r w:rsidRPr="00B93702">
              <w:rPr>
                <w:rFonts w:cs="Arial"/>
                <w:lang w:eastAsia="en-US"/>
              </w:rPr>
              <w:t>CNC: NTC1a</w:t>
            </w:r>
          </w:p>
          <w:p w14:paraId="754ACA84"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514821EA" w14:textId="77777777" w:rsidR="00D7369E" w:rsidRPr="00B93702" w:rsidRDefault="00D7369E" w:rsidP="00BD6B20">
            <w:pPr>
              <w:pStyle w:val="TAL"/>
              <w:rPr>
                <w:rFonts w:cs="Arial"/>
                <w:lang w:eastAsia="en-US"/>
              </w:rPr>
            </w:pPr>
            <w:r w:rsidRPr="00B93702">
              <w:rPr>
                <w:rFonts w:cs="Arial"/>
                <w:lang w:eastAsia="en-US"/>
              </w:rPr>
              <w:t>C: TC1a</w:t>
            </w:r>
          </w:p>
          <w:p w14:paraId="5749E081" w14:textId="77777777" w:rsidR="00D7369E" w:rsidRPr="00B93702" w:rsidRDefault="00D7369E" w:rsidP="00BD6B20">
            <w:pPr>
              <w:pStyle w:val="TAL"/>
              <w:rPr>
                <w:rFonts w:cs="Arial"/>
                <w:lang w:eastAsia="en-US"/>
              </w:rPr>
            </w:pPr>
            <w:r w:rsidRPr="00B93702">
              <w:rPr>
                <w:rFonts w:cs="Arial"/>
                <w:lang w:eastAsia="en-US"/>
              </w:rPr>
              <w:t>CNC: NTC1a</w:t>
            </w:r>
          </w:p>
          <w:p w14:paraId="48368E2D"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6FF941F7"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486496F8" w14:textId="77777777" w:rsidR="00D7369E" w:rsidRPr="00B93702" w:rsidRDefault="00D7369E" w:rsidP="00BD6B20">
            <w:pPr>
              <w:pStyle w:val="TAL"/>
              <w:rPr>
                <w:rFonts w:cs="Arial"/>
                <w:lang w:eastAsia="en-US"/>
              </w:rPr>
            </w:pPr>
            <w:r w:rsidRPr="00B93702">
              <w:rPr>
                <w:rFonts w:cs="Arial"/>
                <w:lang w:eastAsia="en-US"/>
              </w:rPr>
              <w:t>C: TC2</w:t>
            </w:r>
          </w:p>
          <w:p w14:paraId="560073D8" w14:textId="77777777" w:rsidR="00D7369E" w:rsidRPr="00B93702" w:rsidRDefault="00D7369E" w:rsidP="00BD6B20">
            <w:pPr>
              <w:pStyle w:val="TAL"/>
              <w:rPr>
                <w:rFonts w:cs="Arial"/>
                <w:lang w:eastAsia="en-US"/>
              </w:rPr>
            </w:pPr>
            <w:r w:rsidRPr="00B93702">
              <w:rPr>
                <w:rFonts w:cs="Arial"/>
                <w:lang w:eastAsia="en-US"/>
              </w:rPr>
              <w:t>CNC: NTC2</w:t>
            </w:r>
          </w:p>
          <w:p w14:paraId="6A6917CF" w14:textId="77777777" w:rsidR="00D7369E" w:rsidRPr="00B93702" w:rsidRDefault="00D7369E" w:rsidP="002F6EF4">
            <w:pPr>
              <w:pStyle w:val="TAL"/>
              <w:rPr>
                <w:rFonts w:cs="Arial"/>
                <w:lang w:eastAsia="en-US"/>
              </w:rPr>
            </w:pPr>
            <w:r w:rsidRPr="00B93702">
              <w:rPr>
                <w:rFonts w:cs="Arial"/>
                <w:lang w:eastAsia="en-US"/>
              </w:rPr>
              <w:t>C/NC: TC2, NTC2</w:t>
            </w:r>
          </w:p>
          <w:p w14:paraId="5CC34114" w14:textId="77777777" w:rsidR="00D7369E" w:rsidRPr="00B93702" w:rsidRDefault="00D7369E" w:rsidP="002F6EF4">
            <w:pPr>
              <w:pStyle w:val="TAL"/>
              <w:rPr>
                <w:rFonts w:cs="Arial"/>
                <w:lang w:eastAsia="en-US"/>
              </w:rPr>
            </w:pPr>
            <w:r w:rsidRPr="00B93702">
              <w:rPr>
                <w:rFonts w:cs="Arial"/>
                <w:lang w:eastAsia="en-US"/>
              </w:rPr>
              <w:t>NI: TC17</w:t>
            </w:r>
          </w:p>
          <w:p w14:paraId="49A49726"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4A476273" w14:textId="77777777" w:rsidR="00D7369E" w:rsidRPr="00B93702" w:rsidRDefault="00D7369E" w:rsidP="00BD6B20">
            <w:pPr>
              <w:pStyle w:val="TAL"/>
              <w:rPr>
                <w:rFonts w:cs="Arial"/>
                <w:lang w:eastAsia="en-US"/>
              </w:rPr>
            </w:pPr>
            <w:r w:rsidRPr="00B93702">
              <w:rPr>
                <w:rFonts w:cs="Arial"/>
                <w:lang w:eastAsia="en-US"/>
              </w:rPr>
              <w:t>C: TC2</w:t>
            </w:r>
          </w:p>
          <w:p w14:paraId="2F98A0DB" w14:textId="77777777" w:rsidR="00D7369E" w:rsidRPr="00B93702" w:rsidRDefault="00D7369E" w:rsidP="00BD6B20">
            <w:pPr>
              <w:pStyle w:val="TAL"/>
              <w:rPr>
                <w:rFonts w:cs="Arial"/>
                <w:lang w:eastAsia="en-US"/>
              </w:rPr>
            </w:pPr>
            <w:r w:rsidRPr="00B93702">
              <w:rPr>
                <w:rFonts w:cs="Arial"/>
                <w:lang w:eastAsia="en-US"/>
              </w:rPr>
              <w:t>CNC: NTC2</w:t>
            </w:r>
          </w:p>
          <w:p w14:paraId="0D5FCB8D" w14:textId="77777777" w:rsidR="00D7369E" w:rsidRPr="00B93702" w:rsidRDefault="00D7369E" w:rsidP="002F6EF4">
            <w:pPr>
              <w:pStyle w:val="TAL"/>
              <w:rPr>
                <w:rFonts w:cs="Arial"/>
                <w:lang w:eastAsia="en-US"/>
              </w:rPr>
            </w:pPr>
            <w:r w:rsidRPr="00B93702">
              <w:rPr>
                <w:rFonts w:cs="Arial"/>
                <w:lang w:eastAsia="en-US"/>
              </w:rPr>
              <w:t>C/NC: TC2, NTC2</w:t>
            </w:r>
          </w:p>
          <w:p w14:paraId="2F109978" w14:textId="77777777" w:rsidR="00D7369E" w:rsidRPr="00B93702" w:rsidRDefault="00D7369E" w:rsidP="002F6EF4">
            <w:pPr>
              <w:pStyle w:val="TAL"/>
              <w:rPr>
                <w:rFonts w:cs="Arial"/>
                <w:lang w:eastAsia="en-US"/>
              </w:rPr>
            </w:pPr>
            <w:r w:rsidRPr="00B93702">
              <w:rPr>
                <w:rFonts w:cs="Arial"/>
                <w:lang w:eastAsia="en-US"/>
              </w:rPr>
              <w:t>NI: TC17</w:t>
            </w:r>
          </w:p>
          <w:p w14:paraId="2ADC61BE"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639E84FF" w14:textId="77777777" w:rsidR="00D7369E" w:rsidRPr="00B93702" w:rsidRDefault="00D7369E" w:rsidP="005B180D">
            <w:pPr>
              <w:pStyle w:val="TAL"/>
              <w:rPr>
                <w:rFonts w:cs="Arial"/>
                <w:lang w:eastAsia="en-US"/>
              </w:rPr>
            </w:pPr>
            <w:r w:rsidRPr="00B93702">
              <w:rPr>
                <w:rFonts w:cs="Arial"/>
                <w:lang w:eastAsia="en-US"/>
              </w:rPr>
              <w:t xml:space="preserve">C: TC2 </w:t>
            </w:r>
          </w:p>
          <w:p w14:paraId="536115B5" w14:textId="77777777" w:rsidR="00D7369E" w:rsidRPr="00B93702" w:rsidRDefault="00D7369E" w:rsidP="005B180D">
            <w:pPr>
              <w:pStyle w:val="TAL"/>
              <w:rPr>
                <w:rFonts w:cs="Arial"/>
                <w:lang w:eastAsia="en-US"/>
              </w:rPr>
            </w:pPr>
            <w:r w:rsidRPr="00B93702">
              <w:rPr>
                <w:rFonts w:cs="Arial"/>
                <w:lang w:eastAsia="en-US"/>
              </w:rPr>
              <w:t>CNC: NTC2</w:t>
            </w:r>
          </w:p>
          <w:p w14:paraId="4E8AB03F" w14:textId="77777777" w:rsidR="00D7369E" w:rsidRPr="00B93702" w:rsidRDefault="00D7369E" w:rsidP="00D7369E">
            <w:pPr>
              <w:pStyle w:val="TAL"/>
              <w:rPr>
                <w:rFonts w:cs="Arial"/>
              </w:rPr>
            </w:pPr>
            <w:r w:rsidRPr="00B93702">
              <w:rPr>
                <w:rFonts w:cs="Arial"/>
                <w:lang w:eastAsia="en-US"/>
              </w:rPr>
              <w:t>C/NC: TC2, NTC2</w:t>
            </w:r>
          </w:p>
          <w:p w14:paraId="39984584" w14:textId="77777777" w:rsidR="00D7369E" w:rsidRPr="00B93702" w:rsidRDefault="00D7369E" w:rsidP="00D7369E">
            <w:pPr>
              <w:pStyle w:val="TAL"/>
              <w:rPr>
                <w:rFonts w:cs="Arial"/>
              </w:rPr>
            </w:pPr>
            <w:r w:rsidRPr="00B93702">
              <w:rPr>
                <w:rFonts w:cs="Arial"/>
              </w:rPr>
              <w:t>NI: TC17</w:t>
            </w:r>
          </w:p>
          <w:p w14:paraId="21AFB09F" w14:textId="77777777" w:rsidR="00D7369E" w:rsidRPr="00B93702" w:rsidRDefault="00D7369E" w:rsidP="00D7369E">
            <w:pPr>
              <w:pStyle w:val="TAL"/>
              <w:rPr>
                <w:rFonts w:cs="Arial"/>
                <w:lang w:eastAsia="en-US"/>
              </w:rPr>
            </w:pPr>
            <w:r w:rsidRPr="00B93702">
              <w:rPr>
                <w:rFonts w:cs="Arial"/>
              </w:rPr>
              <w:t>NG: TC20</w:t>
            </w:r>
          </w:p>
        </w:tc>
      </w:tr>
      <w:tr w:rsidR="00B93702" w:rsidRPr="00B93702" w14:paraId="5D26DFE1" w14:textId="77777777" w:rsidTr="005D5A78">
        <w:trPr>
          <w:jc w:val="center"/>
        </w:trPr>
        <w:tc>
          <w:tcPr>
            <w:tcW w:w="847" w:type="pct"/>
            <w:vAlign w:val="center"/>
          </w:tcPr>
          <w:p w14:paraId="5E42CE6E" w14:textId="77777777"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14:paraId="43F63BAF"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85C8DB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71B5FAA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D5DA997"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D3FE64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7727607"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4A5E65DC" w14:textId="77777777" w:rsidTr="005D5A78">
        <w:trPr>
          <w:jc w:val="center"/>
        </w:trPr>
        <w:tc>
          <w:tcPr>
            <w:tcW w:w="847" w:type="pct"/>
            <w:vAlign w:val="center"/>
          </w:tcPr>
          <w:p w14:paraId="3767A5D0" w14:textId="77777777" w:rsidR="00D7369E" w:rsidRPr="00B93702" w:rsidRDefault="00D7369E" w:rsidP="00325748">
            <w:pPr>
              <w:pStyle w:val="TAL"/>
              <w:rPr>
                <w:rFonts w:cs="Arial"/>
                <w:b/>
                <w:bCs/>
                <w:lang w:eastAsia="en-US"/>
              </w:rPr>
            </w:pPr>
            <w:r w:rsidRPr="00B93702">
              <w:rPr>
                <w:rFonts w:cs="Arial"/>
                <w:b/>
                <w:bCs/>
                <w:lang w:eastAsia="en-US"/>
              </w:rPr>
              <w:t>7.7 Receiver intermodulation</w:t>
            </w:r>
          </w:p>
        </w:tc>
        <w:tc>
          <w:tcPr>
            <w:tcW w:w="692" w:type="pct"/>
          </w:tcPr>
          <w:p w14:paraId="1E50E5B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20889BEF"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3D2D121"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39ADA66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55D54E80"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3316E39"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5E857319" w14:textId="77777777" w:rsidTr="005D5A78">
        <w:trPr>
          <w:jc w:val="center"/>
        </w:trPr>
        <w:tc>
          <w:tcPr>
            <w:tcW w:w="847" w:type="pct"/>
            <w:vAlign w:val="center"/>
          </w:tcPr>
          <w:p w14:paraId="22768B28" w14:textId="77777777" w:rsidR="00D7369E" w:rsidRPr="00B93702" w:rsidRDefault="00D7369E" w:rsidP="00325748">
            <w:pPr>
              <w:pStyle w:val="TAL"/>
              <w:rPr>
                <w:rFonts w:cs="Arial"/>
                <w:lang w:eastAsia="en-US"/>
              </w:rPr>
            </w:pPr>
            <w:r w:rsidRPr="00B93702">
              <w:rPr>
                <w:rFonts w:cs="Arial"/>
                <w:lang w:eastAsia="en-US"/>
              </w:rPr>
              <w:t>General intermodulation requirement</w:t>
            </w:r>
          </w:p>
        </w:tc>
        <w:tc>
          <w:tcPr>
            <w:tcW w:w="692" w:type="pct"/>
          </w:tcPr>
          <w:p w14:paraId="38C53607" w14:textId="77777777" w:rsidR="00D7369E" w:rsidRPr="00B93702" w:rsidRDefault="00D7369E" w:rsidP="00BD6B20">
            <w:pPr>
              <w:pStyle w:val="TAL"/>
              <w:rPr>
                <w:rFonts w:cs="Arial"/>
                <w:lang w:eastAsia="en-US"/>
              </w:rPr>
            </w:pPr>
            <w:r w:rsidRPr="00B93702">
              <w:rPr>
                <w:rFonts w:cs="Arial"/>
                <w:lang w:eastAsia="en-US"/>
              </w:rPr>
              <w:t>C: TC1a</w:t>
            </w:r>
          </w:p>
          <w:p w14:paraId="00B682BD" w14:textId="77777777" w:rsidR="00D7369E" w:rsidRPr="00B93702" w:rsidRDefault="00D7369E" w:rsidP="00BD6B20">
            <w:pPr>
              <w:pStyle w:val="TAL"/>
              <w:rPr>
                <w:rFonts w:cs="Arial"/>
                <w:lang w:eastAsia="en-US"/>
              </w:rPr>
            </w:pPr>
            <w:r w:rsidRPr="00B93702">
              <w:rPr>
                <w:rFonts w:cs="Arial"/>
                <w:lang w:eastAsia="en-US"/>
              </w:rPr>
              <w:t>CNC: NTC1a</w:t>
            </w:r>
          </w:p>
          <w:p w14:paraId="74C2381E"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59EFBE39" w14:textId="77777777" w:rsidR="00D7369E" w:rsidRPr="00B93702" w:rsidRDefault="00D7369E" w:rsidP="00BD6B20">
            <w:pPr>
              <w:pStyle w:val="TAL"/>
              <w:rPr>
                <w:rFonts w:cs="Arial"/>
                <w:lang w:eastAsia="en-US"/>
              </w:rPr>
            </w:pPr>
            <w:r w:rsidRPr="00B93702">
              <w:rPr>
                <w:rFonts w:cs="Arial"/>
                <w:lang w:eastAsia="en-US"/>
              </w:rPr>
              <w:t>C: TC1a</w:t>
            </w:r>
          </w:p>
          <w:p w14:paraId="5D6188AA" w14:textId="77777777" w:rsidR="00D7369E" w:rsidRPr="00B93702" w:rsidRDefault="00D7369E" w:rsidP="00BD6B20">
            <w:pPr>
              <w:pStyle w:val="TAL"/>
              <w:rPr>
                <w:rFonts w:cs="Arial"/>
                <w:lang w:eastAsia="en-US"/>
              </w:rPr>
            </w:pPr>
            <w:r w:rsidRPr="00B93702">
              <w:rPr>
                <w:rFonts w:cs="Arial"/>
                <w:lang w:eastAsia="en-US"/>
              </w:rPr>
              <w:t>CNC: NTC1a</w:t>
            </w:r>
          </w:p>
          <w:p w14:paraId="01C4DA8C" w14:textId="77777777" w:rsidR="00D7369E" w:rsidRPr="00B93702" w:rsidRDefault="00D7369E" w:rsidP="00325748">
            <w:pPr>
              <w:pStyle w:val="TAL"/>
              <w:rPr>
                <w:rFonts w:cs="Arial"/>
                <w:lang w:eastAsia="en-US"/>
              </w:rPr>
            </w:pPr>
            <w:r w:rsidRPr="00B93702">
              <w:rPr>
                <w:rFonts w:cs="Arial"/>
                <w:lang w:eastAsia="en-US"/>
              </w:rPr>
              <w:t>C/NC: TC1a, NTC1a</w:t>
            </w:r>
          </w:p>
        </w:tc>
        <w:tc>
          <w:tcPr>
            <w:tcW w:w="692" w:type="pct"/>
          </w:tcPr>
          <w:p w14:paraId="7800D8D7" w14:textId="77777777" w:rsidR="00D7369E" w:rsidRPr="00B93702" w:rsidRDefault="00D7369E" w:rsidP="00325748">
            <w:pPr>
              <w:pStyle w:val="TAL"/>
              <w:rPr>
                <w:rFonts w:cs="Arial"/>
                <w:lang w:eastAsia="en-US"/>
              </w:rPr>
            </w:pPr>
            <w:r w:rsidRPr="00B93702">
              <w:rPr>
                <w:rFonts w:cs="Arial"/>
                <w:lang w:eastAsia="en-US"/>
              </w:rPr>
              <w:t>C: TC1b</w:t>
            </w:r>
          </w:p>
        </w:tc>
        <w:tc>
          <w:tcPr>
            <w:tcW w:w="692" w:type="pct"/>
          </w:tcPr>
          <w:p w14:paraId="538BA1D9" w14:textId="77777777" w:rsidR="00D7369E" w:rsidRPr="00B93702" w:rsidRDefault="00D7369E" w:rsidP="00BD6B20">
            <w:pPr>
              <w:pStyle w:val="TAL"/>
              <w:rPr>
                <w:rFonts w:cs="Arial"/>
                <w:lang w:eastAsia="en-US"/>
              </w:rPr>
            </w:pPr>
            <w:r w:rsidRPr="00B93702">
              <w:rPr>
                <w:rFonts w:cs="Arial"/>
                <w:lang w:eastAsia="en-US"/>
              </w:rPr>
              <w:t>C: TC2</w:t>
            </w:r>
          </w:p>
          <w:p w14:paraId="2ECCE869" w14:textId="77777777" w:rsidR="00D7369E" w:rsidRPr="00B93702" w:rsidRDefault="00D7369E" w:rsidP="00BD6B20">
            <w:pPr>
              <w:pStyle w:val="TAL"/>
              <w:rPr>
                <w:rFonts w:cs="Arial"/>
                <w:lang w:eastAsia="en-US"/>
              </w:rPr>
            </w:pPr>
            <w:r w:rsidRPr="00B93702">
              <w:rPr>
                <w:rFonts w:cs="Arial"/>
                <w:lang w:eastAsia="en-US"/>
              </w:rPr>
              <w:t>CNC: NTC2</w:t>
            </w:r>
          </w:p>
          <w:p w14:paraId="05FCD12D" w14:textId="77777777" w:rsidR="00D7369E" w:rsidRPr="00B93702" w:rsidRDefault="00D7369E" w:rsidP="002F6EF4">
            <w:pPr>
              <w:pStyle w:val="TAL"/>
              <w:rPr>
                <w:rFonts w:cs="Arial"/>
                <w:lang w:eastAsia="en-US"/>
              </w:rPr>
            </w:pPr>
            <w:r w:rsidRPr="00B93702">
              <w:rPr>
                <w:rFonts w:cs="Arial"/>
                <w:lang w:eastAsia="en-US"/>
              </w:rPr>
              <w:t>C/NC: TC2, NTC2</w:t>
            </w:r>
          </w:p>
          <w:p w14:paraId="4EF15455" w14:textId="77777777" w:rsidR="00D7369E" w:rsidRPr="00B93702" w:rsidRDefault="00D7369E" w:rsidP="002F6EF4">
            <w:pPr>
              <w:pStyle w:val="TAL"/>
              <w:rPr>
                <w:rFonts w:cs="Arial"/>
                <w:lang w:eastAsia="en-US"/>
              </w:rPr>
            </w:pPr>
            <w:r w:rsidRPr="00B93702">
              <w:rPr>
                <w:rFonts w:cs="Arial"/>
                <w:lang w:eastAsia="en-US"/>
              </w:rPr>
              <w:t>NI: TC17</w:t>
            </w:r>
          </w:p>
          <w:p w14:paraId="1B3D286F"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1444DEDA" w14:textId="77777777" w:rsidR="00D7369E" w:rsidRPr="00B93702" w:rsidRDefault="00D7369E" w:rsidP="00BD6B20">
            <w:pPr>
              <w:pStyle w:val="TAL"/>
              <w:rPr>
                <w:rFonts w:cs="Arial"/>
                <w:lang w:eastAsia="en-US"/>
              </w:rPr>
            </w:pPr>
            <w:r w:rsidRPr="00B93702">
              <w:rPr>
                <w:rFonts w:cs="Arial"/>
                <w:lang w:eastAsia="en-US"/>
              </w:rPr>
              <w:t>C: TC2</w:t>
            </w:r>
          </w:p>
          <w:p w14:paraId="31261156" w14:textId="77777777" w:rsidR="00D7369E" w:rsidRPr="00B93702" w:rsidRDefault="00D7369E" w:rsidP="00BD6B20">
            <w:pPr>
              <w:pStyle w:val="TAL"/>
              <w:rPr>
                <w:rFonts w:cs="Arial"/>
                <w:lang w:eastAsia="en-US"/>
              </w:rPr>
            </w:pPr>
            <w:r w:rsidRPr="00B93702">
              <w:rPr>
                <w:rFonts w:cs="Arial"/>
                <w:lang w:eastAsia="en-US"/>
              </w:rPr>
              <w:t>CNC: NTC2</w:t>
            </w:r>
          </w:p>
          <w:p w14:paraId="1C73D64D" w14:textId="77777777" w:rsidR="00D7369E" w:rsidRPr="00B93702" w:rsidRDefault="00D7369E" w:rsidP="002F6EF4">
            <w:pPr>
              <w:pStyle w:val="TAL"/>
              <w:rPr>
                <w:rFonts w:cs="Arial"/>
                <w:lang w:eastAsia="en-US"/>
              </w:rPr>
            </w:pPr>
            <w:r w:rsidRPr="00B93702">
              <w:rPr>
                <w:rFonts w:cs="Arial"/>
                <w:lang w:eastAsia="en-US"/>
              </w:rPr>
              <w:t>C/NC: TC2, NTC2</w:t>
            </w:r>
          </w:p>
          <w:p w14:paraId="22F11B72" w14:textId="77777777" w:rsidR="00D7369E" w:rsidRPr="00B93702" w:rsidRDefault="00D7369E" w:rsidP="002F6EF4">
            <w:pPr>
              <w:pStyle w:val="TAL"/>
              <w:rPr>
                <w:rFonts w:cs="Arial"/>
                <w:lang w:eastAsia="en-US"/>
              </w:rPr>
            </w:pPr>
            <w:r w:rsidRPr="00B93702">
              <w:rPr>
                <w:rFonts w:cs="Arial"/>
                <w:lang w:eastAsia="en-US"/>
              </w:rPr>
              <w:t>NI: TC17</w:t>
            </w:r>
          </w:p>
          <w:p w14:paraId="16B6A53B"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77ED807A" w14:textId="77777777" w:rsidR="00D7369E" w:rsidRPr="00B93702" w:rsidRDefault="00D7369E" w:rsidP="005B180D">
            <w:pPr>
              <w:pStyle w:val="TAL"/>
              <w:rPr>
                <w:rFonts w:cs="Arial"/>
                <w:lang w:eastAsia="en-US"/>
              </w:rPr>
            </w:pPr>
            <w:r w:rsidRPr="00B93702">
              <w:rPr>
                <w:rFonts w:cs="Arial"/>
                <w:lang w:eastAsia="en-US"/>
              </w:rPr>
              <w:t xml:space="preserve">C: TC2 </w:t>
            </w:r>
          </w:p>
          <w:p w14:paraId="6D66C36D" w14:textId="77777777" w:rsidR="00D7369E" w:rsidRPr="00B93702" w:rsidRDefault="00D7369E" w:rsidP="005B180D">
            <w:pPr>
              <w:pStyle w:val="TAL"/>
              <w:rPr>
                <w:rFonts w:cs="Arial"/>
                <w:lang w:eastAsia="en-US"/>
              </w:rPr>
            </w:pPr>
            <w:r w:rsidRPr="00B93702">
              <w:rPr>
                <w:rFonts w:cs="Arial"/>
                <w:lang w:eastAsia="en-US"/>
              </w:rPr>
              <w:t>CNC: NTC2</w:t>
            </w:r>
          </w:p>
          <w:p w14:paraId="1A641739" w14:textId="77777777" w:rsidR="00D7369E" w:rsidRPr="00B93702" w:rsidRDefault="00D7369E" w:rsidP="00D7369E">
            <w:pPr>
              <w:pStyle w:val="TAL"/>
              <w:rPr>
                <w:rFonts w:cs="Arial"/>
              </w:rPr>
            </w:pPr>
            <w:r w:rsidRPr="00B93702">
              <w:rPr>
                <w:rFonts w:cs="Arial"/>
                <w:lang w:eastAsia="en-US"/>
              </w:rPr>
              <w:t>C/NC: TC2, NTC2</w:t>
            </w:r>
          </w:p>
          <w:p w14:paraId="0CDBAB78" w14:textId="77777777" w:rsidR="00D7369E" w:rsidRPr="00B93702" w:rsidRDefault="00D7369E" w:rsidP="00D7369E">
            <w:pPr>
              <w:pStyle w:val="TAL"/>
              <w:rPr>
                <w:rFonts w:cs="Arial"/>
              </w:rPr>
            </w:pPr>
            <w:r w:rsidRPr="00B93702">
              <w:rPr>
                <w:rFonts w:cs="Arial"/>
              </w:rPr>
              <w:t>NI: TC17</w:t>
            </w:r>
          </w:p>
          <w:p w14:paraId="624DD230" w14:textId="77777777" w:rsidR="00D7369E" w:rsidRPr="00B93702" w:rsidRDefault="00D7369E" w:rsidP="00D7369E">
            <w:pPr>
              <w:pStyle w:val="TAL"/>
              <w:rPr>
                <w:rFonts w:cs="Arial"/>
                <w:lang w:eastAsia="en-US"/>
              </w:rPr>
            </w:pPr>
            <w:r w:rsidRPr="00B93702">
              <w:rPr>
                <w:rFonts w:cs="Arial"/>
              </w:rPr>
              <w:t>NG: TC20</w:t>
            </w:r>
          </w:p>
        </w:tc>
      </w:tr>
      <w:tr w:rsidR="00B93702" w:rsidRPr="00B93702" w14:paraId="16A1DCDF" w14:textId="77777777" w:rsidTr="005D5A78">
        <w:trPr>
          <w:jc w:val="center"/>
        </w:trPr>
        <w:tc>
          <w:tcPr>
            <w:tcW w:w="847" w:type="pct"/>
            <w:vAlign w:val="center"/>
          </w:tcPr>
          <w:p w14:paraId="409D62FE" w14:textId="77777777" w:rsidR="00D7369E" w:rsidRPr="00B93702" w:rsidRDefault="00D7369E" w:rsidP="00325748">
            <w:pPr>
              <w:pStyle w:val="TAL"/>
              <w:rPr>
                <w:rFonts w:cs="Arial"/>
                <w:lang w:eastAsia="en-US"/>
              </w:rPr>
            </w:pPr>
            <w:r w:rsidRPr="00B93702">
              <w:rPr>
                <w:rFonts w:cs="Arial"/>
                <w:lang w:eastAsia="en-US"/>
              </w:rPr>
              <w:t>General narrowband intermodulation requirement</w:t>
            </w:r>
          </w:p>
        </w:tc>
        <w:tc>
          <w:tcPr>
            <w:tcW w:w="692" w:type="pct"/>
          </w:tcPr>
          <w:p w14:paraId="70EB8D1A" w14:textId="77777777" w:rsidR="00D7369E" w:rsidRPr="00B93702" w:rsidRDefault="00D7369E" w:rsidP="00BD6B20">
            <w:pPr>
              <w:pStyle w:val="TAL"/>
              <w:rPr>
                <w:rFonts w:cs="Arial"/>
                <w:lang w:eastAsia="en-US"/>
              </w:rPr>
            </w:pPr>
            <w:r w:rsidRPr="00B93702">
              <w:rPr>
                <w:rFonts w:cs="Arial"/>
                <w:lang w:eastAsia="en-US"/>
              </w:rPr>
              <w:t>C: TC1a, TC6a</w:t>
            </w:r>
          </w:p>
          <w:p w14:paraId="17910EB1" w14:textId="77777777" w:rsidR="00D7369E" w:rsidRPr="00B93702" w:rsidRDefault="00D7369E" w:rsidP="00BD6B20">
            <w:pPr>
              <w:pStyle w:val="TAL"/>
              <w:rPr>
                <w:rFonts w:cs="Arial"/>
                <w:lang w:eastAsia="en-US"/>
              </w:rPr>
            </w:pPr>
            <w:r w:rsidRPr="00B93702">
              <w:rPr>
                <w:rFonts w:cs="Arial"/>
                <w:lang w:eastAsia="en-US"/>
              </w:rPr>
              <w:t>CNC: NTC1a, TC6a</w:t>
            </w:r>
          </w:p>
          <w:p w14:paraId="32ED53AD" w14:textId="77777777"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 xml:space="preserve">TC6a </w:t>
            </w:r>
          </w:p>
        </w:tc>
        <w:tc>
          <w:tcPr>
            <w:tcW w:w="692" w:type="pct"/>
          </w:tcPr>
          <w:p w14:paraId="55AFD03D" w14:textId="77777777" w:rsidR="00D7369E" w:rsidRPr="00B93702" w:rsidRDefault="00D7369E" w:rsidP="00BD6B20">
            <w:pPr>
              <w:pStyle w:val="TAL"/>
              <w:rPr>
                <w:rFonts w:cs="Arial"/>
                <w:lang w:eastAsia="en-US"/>
              </w:rPr>
            </w:pPr>
            <w:r w:rsidRPr="00B93702">
              <w:rPr>
                <w:rFonts w:cs="Arial"/>
                <w:lang w:eastAsia="en-US"/>
              </w:rPr>
              <w:t>C: TC1a, TC6a</w:t>
            </w:r>
          </w:p>
          <w:p w14:paraId="54D49D6F" w14:textId="77777777"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14:paraId="7BA88D07" w14:textId="77777777"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14:paraId="0C37405B" w14:textId="77777777" w:rsidR="00D7369E" w:rsidRPr="00B93702" w:rsidRDefault="00D7369E" w:rsidP="00325748">
            <w:pPr>
              <w:pStyle w:val="TAL"/>
              <w:rPr>
                <w:rFonts w:cs="Arial"/>
                <w:lang w:eastAsia="en-US"/>
              </w:rPr>
            </w:pPr>
            <w:r w:rsidRPr="00B93702">
              <w:rPr>
                <w:rFonts w:cs="Arial"/>
                <w:lang w:eastAsia="en-US"/>
              </w:rPr>
              <w:t>C: TC1b, TC6c</w:t>
            </w:r>
          </w:p>
        </w:tc>
        <w:tc>
          <w:tcPr>
            <w:tcW w:w="692" w:type="pct"/>
          </w:tcPr>
          <w:p w14:paraId="3EAC8B72" w14:textId="77777777" w:rsidR="00D7369E" w:rsidRPr="00B93702" w:rsidRDefault="00D7369E" w:rsidP="00BD6B20">
            <w:pPr>
              <w:pStyle w:val="TAL"/>
              <w:rPr>
                <w:rFonts w:cs="Arial"/>
                <w:lang w:eastAsia="en-US"/>
              </w:rPr>
            </w:pPr>
            <w:r w:rsidRPr="00B93702">
              <w:rPr>
                <w:rFonts w:cs="Arial"/>
                <w:lang w:eastAsia="en-US"/>
              </w:rPr>
              <w:t>C: TC2, TC6b</w:t>
            </w:r>
          </w:p>
          <w:p w14:paraId="7C6E6A94" w14:textId="77777777" w:rsidR="00D7369E" w:rsidRPr="00B93702" w:rsidRDefault="00D7369E" w:rsidP="00BD6B20">
            <w:pPr>
              <w:pStyle w:val="TAL"/>
              <w:rPr>
                <w:rFonts w:cs="Arial"/>
                <w:lang w:eastAsia="en-US"/>
              </w:rPr>
            </w:pPr>
            <w:r w:rsidRPr="00B93702">
              <w:rPr>
                <w:rFonts w:cs="Arial"/>
                <w:lang w:eastAsia="en-US"/>
              </w:rPr>
              <w:t>CNC: NTC2, TC6b</w:t>
            </w:r>
          </w:p>
          <w:p w14:paraId="32FBABA0" w14:textId="77777777" w:rsidR="00D7369E" w:rsidRPr="00B93702" w:rsidRDefault="00D7369E" w:rsidP="002F6EF4">
            <w:pPr>
              <w:pStyle w:val="TAL"/>
              <w:rPr>
                <w:rFonts w:cs="Arial"/>
                <w:lang w:eastAsia="en-US"/>
              </w:rPr>
            </w:pPr>
            <w:r w:rsidRPr="00B93702">
              <w:rPr>
                <w:rFonts w:cs="Arial"/>
                <w:lang w:eastAsia="en-US"/>
              </w:rPr>
              <w:t>C/NC: TC2, NTC2, TC6b</w:t>
            </w:r>
          </w:p>
          <w:p w14:paraId="7BF3D657" w14:textId="77777777" w:rsidR="00D7369E" w:rsidRPr="00B93702" w:rsidRDefault="00D7369E" w:rsidP="002F6EF4">
            <w:pPr>
              <w:pStyle w:val="TAL"/>
              <w:rPr>
                <w:rFonts w:cs="Arial"/>
                <w:lang w:eastAsia="en-US"/>
              </w:rPr>
            </w:pPr>
            <w:r w:rsidRPr="00B93702">
              <w:rPr>
                <w:rFonts w:cs="Arial"/>
                <w:lang w:eastAsia="en-US"/>
              </w:rPr>
              <w:t>NI: TC17</w:t>
            </w:r>
          </w:p>
          <w:p w14:paraId="5472B0CE"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4EF5A993" w14:textId="77777777" w:rsidR="00D7369E" w:rsidRPr="00B93702" w:rsidRDefault="00D7369E" w:rsidP="00BD6B20">
            <w:pPr>
              <w:pStyle w:val="TAL"/>
              <w:rPr>
                <w:rFonts w:cs="Arial"/>
                <w:lang w:eastAsia="en-US"/>
              </w:rPr>
            </w:pPr>
            <w:r w:rsidRPr="00B93702">
              <w:rPr>
                <w:rFonts w:cs="Arial"/>
                <w:lang w:eastAsia="en-US"/>
              </w:rPr>
              <w:t>C: TC2, TC6b</w:t>
            </w:r>
          </w:p>
          <w:p w14:paraId="417744F8" w14:textId="77777777" w:rsidR="00D7369E" w:rsidRPr="00B93702" w:rsidRDefault="00D7369E" w:rsidP="00BD6B20">
            <w:pPr>
              <w:pStyle w:val="TAL"/>
              <w:rPr>
                <w:rFonts w:cs="Arial"/>
                <w:lang w:eastAsia="en-US"/>
              </w:rPr>
            </w:pPr>
            <w:r w:rsidRPr="00B93702">
              <w:rPr>
                <w:rFonts w:cs="Arial"/>
                <w:lang w:eastAsia="en-US"/>
              </w:rPr>
              <w:t>CNC: NTC2, TC6b</w:t>
            </w:r>
          </w:p>
          <w:p w14:paraId="179DAC66" w14:textId="77777777" w:rsidR="00D7369E" w:rsidRPr="00B93702" w:rsidRDefault="00D7369E" w:rsidP="002F6EF4">
            <w:pPr>
              <w:pStyle w:val="TAL"/>
              <w:rPr>
                <w:rFonts w:cs="Arial"/>
                <w:lang w:eastAsia="en-US"/>
              </w:rPr>
            </w:pPr>
            <w:r w:rsidRPr="00B93702">
              <w:rPr>
                <w:rFonts w:cs="Arial"/>
                <w:lang w:eastAsia="en-US"/>
              </w:rPr>
              <w:t>C/NC: TC2, NTC2, TC6b</w:t>
            </w:r>
          </w:p>
          <w:p w14:paraId="16EB716A" w14:textId="77777777" w:rsidR="00D7369E" w:rsidRPr="00B93702" w:rsidRDefault="00D7369E" w:rsidP="002F6EF4">
            <w:pPr>
              <w:pStyle w:val="TAL"/>
              <w:rPr>
                <w:rFonts w:cs="Arial"/>
                <w:lang w:eastAsia="en-US"/>
              </w:rPr>
            </w:pPr>
            <w:r w:rsidRPr="00B93702">
              <w:rPr>
                <w:rFonts w:cs="Arial"/>
                <w:lang w:eastAsia="en-US"/>
              </w:rPr>
              <w:t>NI: TC17</w:t>
            </w:r>
          </w:p>
          <w:p w14:paraId="616AB75D" w14:textId="77777777" w:rsidR="00D7369E" w:rsidRPr="00B93702" w:rsidRDefault="00D7369E" w:rsidP="002F6EF4">
            <w:pPr>
              <w:pStyle w:val="TAL"/>
              <w:rPr>
                <w:rFonts w:cs="Arial"/>
                <w:lang w:eastAsia="en-US"/>
              </w:rPr>
            </w:pPr>
            <w:r w:rsidRPr="00B93702">
              <w:rPr>
                <w:rFonts w:cs="Arial"/>
                <w:lang w:eastAsia="en-US"/>
              </w:rPr>
              <w:t>NG: TC20</w:t>
            </w:r>
          </w:p>
        </w:tc>
        <w:tc>
          <w:tcPr>
            <w:tcW w:w="692" w:type="pct"/>
          </w:tcPr>
          <w:p w14:paraId="56094C0B" w14:textId="77777777" w:rsidR="00D7369E" w:rsidRPr="00B93702" w:rsidRDefault="00D7369E" w:rsidP="005B180D">
            <w:pPr>
              <w:pStyle w:val="TAL"/>
              <w:rPr>
                <w:rFonts w:cs="Arial"/>
                <w:lang w:eastAsia="en-US"/>
              </w:rPr>
            </w:pPr>
            <w:r w:rsidRPr="00B93702">
              <w:rPr>
                <w:rFonts w:cs="Arial"/>
                <w:lang w:eastAsia="en-US"/>
              </w:rPr>
              <w:t xml:space="preserve">C: TC2, TC6b </w:t>
            </w:r>
          </w:p>
          <w:p w14:paraId="3DB712FE" w14:textId="77777777" w:rsidR="00D7369E" w:rsidRPr="00B93702" w:rsidRDefault="00D7369E" w:rsidP="005B180D">
            <w:pPr>
              <w:pStyle w:val="TAL"/>
              <w:rPr>
                <w:rFonts w:cs="Arial"/>
                <w:lang w:eastAsia="en-US"/>
              </w:rPr>
            </w:pPr>
            <w:r w:rsidRPr="00B93702">
              <w:rPr>
                <w:rFonts w:cs="Arial"/>
                <w:lang w:eastAsia="en-US"/>
              </w:rPr>
              <w:t>CNC: NTC2, TC6b</w:t>
            </w:r>
          </w:p>
          <w:p w14:paraId="336081AD" w14:textId="77777777" w:rsidR="00D7369E" w:rsidRPr="00B93702" w:rsidRDefault="00D7369E" w:rsidP="00D7369E">
            <w:pPr>
              <w:pStyle w:val="TAL"/>
              <w:rPr>
                <w:rFonts w:cs="Arial"/>
                <w:lang w:val="sv-SE"/>
              </w:rPr>
            </w:pPr>
            <w:r w:rsidRPr="00B93702">
              <w:rPr>
                <w:rFonts w:cs="Arial"/>
                <w:lang w:eastAsia="en-US"/>
              </w:rPr>
              <w:t>C/NC: TC2, NTC2, TC6b</w:t>
            </w:r>
          </w:p>
          <w:p w14:paraId="185B96CD" w14:textId="77777777" w:rsidR="00D7369E" w:rsidRPr="00B93702" w:rsidRDefault="00D7369E" w:rsidP="00D7369E">
            <w:pPr>
              <w:pStyle w:val="TAL"/>
              <w:rPr>
                <w:rFonts w:cs="Arial"/>
                <w:lang w:val="sv-SE"/>
              </w:rPr>
            </w:pPr>
            <w:r w:rsidRPr="00B93702">
              <w:rPr>
                <w:rFonts w:cs="Arial"/>
                <w:lang w:val="sv-SE"/>
              </w:rPr>
              <w:t>NI: TC17</w:t>
            </w:r>
          </w:p>
          <w:p w14:paraId="0CB4FEDB" w14:textId="77777777" w:rsidR="00D7369E" w:rsidRPr="00B93702" w:rsidRDefault="00D7369E" w:rsidP="00D7369E">
            <w:pPr>
              <w:pStyle w:val="TAL"/>
              <w:rPr>
                <w:rFonts w:cs="Arial"/>
                <w:lang w:eastAsia="en-US"/>
              </w:rPr>
            </w:pPr>
            <w:r w:rsidRPr="00B93702">
              <w:rPr>
                <w:rFonts w:cs="Arial"/>
              </w:rPr>
              <w:t>NG: TC20</w:t>
            </w:r>
          </w:p>
        </w:tc>
      </w:tr>
      <w:tr w:rsidR="00B93702" w:rsidRPr="00B93702" w14:paraId="3F0AAD7A" w14:textId="77777777" w:rsidTr="005D5A78">
        <w:trPr>
          <w:jc w:val="center"/>
        </w:trPr>
        <w:tc>
          <w:tcPr>
            <w:tcW w:w="847" w:type="pct"/>
            <w:vAlign w:val="center"/>
          </w:tcPr>
          <w:p w14:paraId="5AA30B29" w14:textId="77777777" w:rsidR="00D7369E" w:rsidRPr="00B93702" w:rsidRDefault="00D7369E" w:rsidP="00325748">
            <w:pPr>
              <w:pStyle w:val="TAL"/>
              <w:rPr>
                <w:rFonts w:cs="Arial"/>
                <w:lang w:eastAsia="en-US"/>
              </w:rPr>
            </w:pPr>
            <w:r w:rsidRPr="00B93702">
              <w:rPr>
                <w:rFonts w:cs="Arial"/>
                <w:lang w:eastAsia="en-US"/>
              </w:rPr>
              <w:t>Additional narrowband intermodulation requirement for GSM/EDGE</w:t>
            </w:r>
          </w:p>
        </w:tc>
        <w:tc>
          <w:tcPr>
            <w:tcW w:w="692" w:type="pct"/>
          </w:tcPr>
          <w:p w14:paraId="3BF00DE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352CB0A"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A43E9DE"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A6FBC1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B8EE7E3"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6462D823" w14:textId="77777777" w:rsidR="00D7369E" w:rsidRPr="00B93702" w:rsidRDefault="00D7369E" w:rsidP="00325748">
            <w:pPr>
              <w:pStyle w:val="TAL"/>
              <w:rPr>
                <w:rFonts w:cs="Arial"/>
                <w:lang w:eastAsia="en-US"/>
              </w:rPr>
            </w:pPr>
            <w:r w:rsidRPr="00B93702">
              <w:rPr>
                <w:rFonts w:cs="Arial"/>
                <w:lang w:eastAsia="en-US"/>
              </w:rPr>
              <w:t>N/A</w:t>
            </w:r>
          </w:p>
        </w:tc>
      </w:tr>
      <w:tr w:rsidR="00B93702" w:rsidRPr="00B93702" w14:paraId="2D1ADB90" w14:textId="77777777" w:rsidTr="005D5A78">
        <w:trPr>
          <w:jc w:val="center"/>
        </w:trPr>
        <w:tc>
          <w:tcPr>
            <w:tcW w:w="847" w:type="pct"/>
            <w:vAlign w:val="center"/>
          </w:tcPr>
          <w:p w14:paraId="17ADF757" w14:textId="77777777" w:rsidR="00D7369E" w:rsidRPr="00B93702" w:rsidRDefault="00D7369E" w:rsidP="00325748">
            <w:pPr>
              <w:pStyle w:val="TAL"/>
              <w:rPr>
                <w:rFonts w:cs="Arial"/>
                <w:b/>
                <w:bCs/>
                <w:lang w:eastAsia="en-US"/>
              </w:rPr>
            </w:pPr>
            <w:r w:rsidRPr="00B93702">
              <w:rPr>
                <w:rFonts w:cs="Arial"/>
                <w:b/>
                <w:bCs/>
                <w:lang w:eastAsia="en-US"/>
              </w:rPr>
              <w:t>7.8 In-channel selectivity</w:t>
            </w:r>
          </w:p>
        </w:tc>
        <w:tc>
          <w:tcPr>
            <w:tcW w:w="692" w:type="pct"/>
          </w:tcPr>
          <w:p w14:paraId="07F68C2A"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186BECA5"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F62310E"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500F259"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405E41BC"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14:paraId="7B0C9772" w14:textId="77777777"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14:paraId="38E32144" w14:textId="77777777" w:rsidTr="005D5A78">
        <w:trPr>
          <w:jc w:val="center"/>
        </w:trPr>
        <w:tc>
          <w:tcPr>
            <w:tcW w:w="847" w:type="pct"/>
            <w:vAlign w:val="center"/>
          </w:tcPr>
          <w:p w14:paraId="7A65F38F" w14:textId="77777777"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14:paraId="343DA36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BB229A4"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CF44B26"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02F3D117"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5EA9227D" w14:textId="77777777" w:rsidR="00D7369E" w:rsidRPr="00B93702" w:rsidRDefault="00D7369E" w:rsidP="00325748">
            <w:pPr>
              <w:pStyle w:val="TAL"/>
              <w:rPr>
                <w:rFonts w:cs="Arial"/>
                <w:lang w:eastAsia="en-US"/>
              </w:rPr>
            </w:pPr>
            <w:r w:rsidRPr="00B93702">
              <w:rPr>
                <w:rFonts w:cs="Arial"/>
                <w:lang w:eastAsia="en-US"/>
              </w:rPr>
              <w:t>(TS 36.141)</w:t>
            </w:r>
          </w:p>
        </w:tc>
        <w:tc>
          <w:tcPr>
            <w:tcW w:w="692" w:type="pct"/>
          </w:tcPr>
          <w:p w14:paraId="199D0C07" w14:textId="77777777" w:rsidR="00D7369E" w:rsidRPr="00B93702" w:rsidRDefault="00D7369E" w:rsidP="00325748">
            <w:pPr>
              <w:pStyle w:val="TAL"/>
              <w:rPr>
                <w:rFonts w:cs="Arial"/>
                <w:lang w:eastAsia="en-US"/>
              </w:rPr>
            </w:pPr>
            <w:r w:rsidRPr="00B93702">
              <w:rPr>
                <w:rFonts w:cs="Arial"/>
                <w:lang w:eastAsia="en-US"/>
              </w:rPr>
              <w:t>(TS 36.141)</w:t>
            </w:r>
          </w:p>
        </w:tc>
      </w:tr>
      <w:tr w:rsidR="005D5A78" w:rsidRPr="00B93702" w14:paraId="1F0DB467" w14:textId="77777777" w:rsidTr="005D5A78">
        <w:trPr>
          <w:jc w:val="center"/>
        </w:trPr>
        <w:tc>
          <w:tcPr>
            <w:tcW w:w="847" w:type="pct"/>
            <w:vAlign w:val="center"/>
          </w:tcPr>
          <w:p w14:paraId="7C7FF46F" w14:textId="77777777"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14:paraId="53D13225"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1B7D9DF8"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3D21F57B" w14:textId="77777777" w:rsidR="00D7369E" w:rsidRPr="00B93702" w:rsidRDefault="00D7369E" w:rsidP="00325748">
            <w:pPr>
              <w:pStyle w:val="TAL"/>
              <w:rPr>
                <w:rFonts w:cs="Arial"/>
                <w:lang w:eastAsia="en-US"/>
              </w:rPr>
            </w:pPr>
            <w:r w:rsidRPr="00B93702">
              <w:rPr>
                <w:rFonts w:cs="Arial"/>
                <w:lang w:eastAsia="en-US"/>
              </w:rPr>
              <w:t>N/A</w:t>
            </w:r>
          </w:p>
        </w:tc>
        <w:tc>
          <w:tcPr>
            <w:tcW w:w="692" w:type="pct"/>
          </w:tcPr>
          <w:p w14:paraId="5AD346F9" w14:textId="77777777" w:rsidR="00D7369E" w:rsidRPr="00B93702" w:rsidRDefault="00D7369E" w:rsidP="00325748">
            <w:pPr>
              <w:pStyle w:val="TAL"/>
              <w:rPr>
                <w:rFonts w:cs="Arial"/>
                <w:lang w:eastAsia="en-US"/>
              </w:rPr>
            </w:pPr>
            <w:r w:rsidRPr="00B93702">
              <w:rPr>
                <w:rFonts w:cs="Arial"/>
                <w:lang w:eastAsia="en-US"/>
              </w:rPr>
              <w:t>(NI: TS 36.141)</w:t>
            </w:r>
          </w:p>
        </w:tc>
        <w:tc>
          <w:tcPr>
            <w:tcW w:w="692" w:type="pct"/>
          </w:tcPr>
          <w:p w14:paraId="7656AFBF" w14:textId="77777777" w:rsidR="00D7369E" w:rsidRPr="00B93702" w:rsidRDefault="00D7369E" w:rsidP="00325748">
            <w:pPr>
              <w:pStyle w:val="TAL"/>
              <w:rPr>
                <w:rFonts w:cs="Arial"/>
                <w:lang w:eastAsia="en-US"/>
              </w:rPr>
            </w:pPr>
            <w:r w:rsidRPr="00B93702">
              <w:rPr>
                <w:rFonts w:cs="Arial"/>
                <w:lang w:eastAsia="en-US"/>
              </w:rPr>
              <w:t>(NI: TS 36.141)</w:t>
            </w:r>
          </w:p>
        </w:tc>
        <w:tc>
          <w:tcPr>
            <w:tcW w:w="692" w:type="pct"/>
          </w:tcPr>
          <w:p w14:paraId="76A124CD" w14:textId="77777777" w:rsidR="00D7369E" w:rsidRPr="00B93702" w:rsidRDefault="00D7369E" w:rsidP="00325748">
            <w:pPr>
              <w:pStyle w:val="TAL"/>
              <w:rPr>
                <w:rFonts w:cs="Arial"/>
                <w:lang w:eastAsia="en-US"/>
              </w:rPr>
            </w:pPr>
            <w:r w:rsidRPr="00B93702">
              <w:rPr>
                <w:rFonts w:cs="Arial"/>
              </w:rPr>
              <w:t>(NI: TS 36.141)</w:t>
            </w:r>
          </w:p>
        </w:tc>
      </w:tr>
    </w:tbl>
    <w:p w14:paraId="6BCE847E" w14:textId="77777777" w:rsidR="00CD24E0" w:rsidRPr="00B93702" w:rsidRDefault="00CD24E0" w:rsidP="00CD24E0"/>
    <w:p w14:paraId="6CBDD500" w14:textId="77777777" w:rsidR="00D7369E" w:rsidRPr="00B93702" w:rsidRDefault="00D7369E" w:rsidP="00D7369E">
      <w:pPr>
        <w:pStyle w:val="TH"/>
      </w:pPr>
      <w:r w:rsidRPr="00B93702">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B93702" w:rsidRPr="00B93702" w14:paraId="0BCB5A81" w14:textId="77777777" w:rsidTr="001B451D">
        <w:trPr>
          <w:trHeight w:val="714"/>
          <w:tblHeader/>
          <w:jc w:val="center"/>
        </w:trPr>
        <w:tc>
          <w:tcPr>
            <w:tcW w:w="1457" w:type="pct"/>
            <w:vAlign w:val="center"/>
          </w:tcPr>
          <w:p w14:paraId="49A14B53" w14:textId="77777777" w:rsidR="00D7369E" w:rsidRPr="00B93702" w:rsidRDefault="00D7369E" w:rsidP="007459C5">
            <w:pPr>
              <w:pStyle w:val="TAH"/>
              <w:rPr>
                <w:i/>
              </w:rPr>
            </w:pPr>
            <w:r w:rsidRPr="00B93702">
              <w:t>Capability Set</w:t>
            </w:r>
          </w:p>
        </w:tc>
        <w:tc>
          <w:tcPr>
            <w:tcW w:w="3543" w:type="pct"/>
            <w:gridSpan w:val="3"/>
            <w:vAlign w:val="center"/>
          </w:tcPr>
          <w:p w14:paraId="4BD37F66" w14:textId="77777777" w:rsidR="00D7369E" w:rsidRPr="00B93702" w:rsidRDefault="00D7369E" w:rsidP="005D5A78">
            <w:pPr>
              <w:pStyle w:val="TAH"/>
            </w:pPr>
            <w:r w:rsidRPr="00B93702">
              <w:t>NB-IoT (MC) capable (CS 8)</w:t>
            </w:r>
          </w:p>
        </w:tc>
      </w:tr>
      <w:tr w:rsidR="00B93702" w:rsidRPr="00B93702" w14:paraId="7C5FB547" w14:textId="77777777" w:rsidTr="001B451D">
        <w:trPr>
          <w:tblHeader/>
          <w:jc w:val="center"/>
        </w:trPr>
        <w:tc>
          <w:tcPr>
            <w:tcW w:w="1457" w:type="pct"/>
          </w:tcPr>
          <w:p w14:paraId="135BB04D" w14:textId="77777777" w:rsidR="00D7369E" w:rsidRPr="00B93702" w:rsidRDefault="00D7369E" w:rsidP="001B451D">
            <w:pPr>
              <w:pStyle w:val="TAH"/>
              <w:rPr>
                <w:rFonts w:cs="Arial"/>
              </w:rPr>
            </w:pPr>
            <w:r w:rsidRPr="00B93702">
              <w:rPr>
                <w:rFonts w:cs="Arial"/>
              </w:rPr>
              <w:t>BS test case</w:t>
            </w:r>
          </w:p>
        </w:tc>
        <w:tc>
          <w:tcPr>
            <w:tcW w:w="1181" w:type="pct"/>
          </w:tcPr>
          <w:p w14:paraId="3F873E9B" w14:textId="77777777" w:rsidR="00D7369E" w:rsidRPr="00B93702" w:rsidRDefault="00D7369E" w:rsidP="001B451D">
            <w:pPr>
              <w:pStyle w:val="TAL"/>
              <w:rPr>
                <w:rFonts w:cs="Arial"/>
              </w:rPr>
            </w:pPr>
            <w:r w:rsidRPr="00B93702">
              <w:rPr>
                <w:rFonts w:cs="Arial"/>
              </w:rPr>
              <w:t>BC1</w:t>
            </w:r>
          </w:p>
        </w:tc>
        <w:tc>
          <w:tcPr>
            <w:tcW w:w="1181" w:type="pct"/>
          </w:tcPr>
          <w:p w14:paraId="4279A8D5" w14:textId="77777777" w:rsidR="00D7369E" w:rsidRPr="00B93702" w:rsidRDefault="00D7369E" w:rsidP="001B451D">
            <w:pPr>
              <w:pStyle w:val="TAL"/>
              <w:rPr>
                <w:rFonts w:cs="Arial"/>
              </w:rPr>
            </w:pPr>
            <w:r w:rsidRPr="00B93702">
              <w:rPr>
                <w:rFonts w:cs="Arial"/>
              </w:rPr>
              <w:t>BC2</w:t>
            </w:r>
          </w:p>
        </w:tc>
        <w:tc>
          <w:tcPr>
            <w:tcW w:w="1182" w:type="pct"/>
          </w:tcPr>
          <w:p w14:paraId="504EDC21" w14:textId="77777777" w:rsidR="00D7369E" w:rsidRPr="00B93702" w:rsidRDefault="00D7369E" w:rsidP="001B451D">
            <w:pPr>
              <w:pStyle w:val="TAL"/>
              <w:rPr>
                <w:rFonts w:cs="Arial"/>
              </w:rPr>
            </w:pPr>
            <w:r w:rsidRPr="00B93702">
              <w:rPr>
                <w:rFonts w:cs="Arial"/>
              </w:rPr>
              <w:t>BC3</w:t>
            </w:r>
          </w:p>
        </w:tc>
      </w:tr>
      <w:tr w:rsidR="00B93702" w:rsidRPr="00B93702" w14:paraId="63C25B57" w14:textId="77777777" w:rsidTr="001B451D">
        <w:trPr>
          <w:jc w:val="center"/>
        </w:trPr>
        <w:tc>
          <w:tcPr>
            <w:tcW w:w="1457" w:type="pct"/>
          </w:tcPr>
          <w:p w14:paraId="7EBA5615" w14:textId="77777777" w:rsidR="00D7369E" w:rsidRPr="00B93702" w:rsidRDefault="00D7369E" w:rsidP="001B451D">
            <w:pPr>
              <w:pStyle w:val="TAL"/>
              <w:rPr>
                <w:rFonts w:cs="Arial"/>
                <w:b/>
                <w:bCs/>
              </w:rPr>
            </w:pPr>
            <w:r w:rsidRPr="00B93702">
              <w:rPr>
                <w:rFonts w:cs="Arial"/>
                <w:b/>
                <w:bCs/>
              </w:rPr>
              <w:t>6.2 Base Station output power</w:t>
            </w:r>
          </w:p>
        </w:tc>
        <w:tc>
          <w:tcPr>
            <w:tcW w:w="1181" w:type="pct"/>
          </w:tcPr>
          <w:p w14:paraId="4D85560B"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0F42CBED"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1095F41B"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0381C782" w14:textId="77777777" w:rsidTr="001B451D">
        <w:trPr>
          <w:jc w:val="center"/>
        </w:trPr>
        <w:tc>
          <w:tcPr>
            <w:tcW w:w="1457" w:type="pct"/>
          </w:tcPr>
          <w:p w14:paraId="323706E7" w14:textId="77777777" w:rsidR="00D7369E" w:rsidRPr="00B93702" w:rsidRDefault="00D7369E" w:rsidP="001B451D">
            <w:pPr>
              <w:pStyle w:val="TAL"/>
              <w:rPr>
                <w:rFonts w:cs="Arial"/>
              </w:rPr>
            </w:pPr>
            <w:r w:rsidRPr="00B93702">
              <w:rPr>
                <w:rFonts w:cs="Arial"/>
              </w:rPr>
              <w:t>Base Station maximum output power</w:t>
            </w:r>
          </w:p>
        </w:tc>
        <w:tc>
          <w:tcPr>
            <w:tcW w:w="1181" w:type="pct"/>
          </w:tcPr>
          <w:p w14:paraId="04108DC9" w14:textId="77777777" w:rsidR="00D7369E" w:rsidRPr="00B93702" w:rsidRDefault="00D7369E" w:rsidP="001B451D">
            <w:pPr>
              <w:pStyle w:val="TAL"/>
              <w:rPr>
                <w:rFonts w:cs="Arial"/>
              </w:rPr>
            </w:pPr>
            <w:r w:rsidRPr="00B93702">
              <w:rPr>
                <w:rFonts w:cs="Arial"/>
              </w:rPr>
              <w:t>TC8</w:t>
            </w:r>
          </w:p>
        </w:tc>
        <w:tc>
          <w:tcPr>
            <w:tcW w:w="1181" w:type="pct"/>
          </w:tcPr>
          <w:p w14:paraId="0A1BFE89" w14:textId="77777777" w:rsidR="00D7369E" w:rsidRPr="00B93702" w:rsidRDefault="00D7369E" w:rsidP="001B451D">
            <w:pPr>
              <w:pStyle w:val="TAL"/>
              <w:rPr>
                <w:rFonts w:cs="Arial"/>
              </w:rPr>
            </w:pPr>
            <w:r w:rsidRPr="00B93702">
              <w:rPr>
                <w:rFonts w:cs="Arial"/>
              </w:rPr>
              <w:t>TC8</w:t>
            </w:r>
          </w:p>
        </w:tc>
        <w:tc>
          <w:tcPr>
            <w:tcW w:w="1182" w:type="pct"/>
          </w:tcPr>
          <w:p w14:paraId="6F008F2E" w14:textId="77777777" w:rsidR="00D7369E" w:rsidRPr="00B93702" w:rsidRDefault="00D7369E" w:rsidP="001B451D">
            <w:pPr>
              <w:pStyle w:val="TAL"/>
              <w:rPr>
                <w:rFonts w:cs="Arial"/>
              </w:rPr>
            </w:pPr>
            <w:r w:rsidRPr="00B93702">
              <w:rPr>
                <w:rFonts w:cs="Arial"/>
              </w:rPr>
              <w:t>TC8</w:t>
            </w:r>
          </w:p>
        </w:tc>
      </w:tr>
      <w:tr w:rsidR="00B93702" w:rsidRPr="00B93702" w14:paraId="32B17421" w14:textId="77777777" w:rsidTr="001B451D">
        <w:trPr>
          <w:trHeight w:val="920"/>
          <w:jc w:val="center"/>
        </w:trPr>
        <w:tc>
          <w:tcPr>
            <w:tcW w:w="1457" w:type="pct"/>
          </w:tcPr>
          <w:p w14:paraId="24CF7A01" w14:textId="77777777" w:rsidR="00D7369E" w:rsidRPr="00B93702" w:rsidRDefault="00D7369E" w:rsidP="001B451D">
            <w:pPr>
              <w:pStyle w:val="TAL"/>
              <w:rPr>
                <w:rFonts w:cs="Arial"/>
              </w:rPr>
            </w:pPr>
            <w:r w:rsidRPr="00B93702">
              <w:rPr>
                <w:rFonts w:cs="Arial"/>
              </w:rPr>
              <w:t xml:space="preserve">Additional regional requirement </w:t>
            </w:r>
            <w:r w:rsidRPr="00B93702">
              <w:rPr>
                <w:rFonts w:cs="Arial"/>
              </w:rPr>
              <w:br/>
              <w:t>(only for band 34)</w:t>
            </w:r>
          </w:p>
        </w:tc>
        <w:tc>
          <w:tcPr>
            <w:tcW w:w="1181" w:type="pct"/>
          </w:tcPr>
          <w:p w14:paraId="46883F8C" w14:textId="77777777" w:rsidR="00D7369E" w:rsidRPr="00B93702" w:rsidRDefault="00D7369E" w:rsidP="001B451D">
            <w:pPr>
              <w:pStyle w:val="TAL"/>
              <w:rPr>
                <w:rFonts w:cs="Arial"/>
              </w:rPr>
            </w:pPr>
            <w:r w:rsidRPr="00B93702">
              <w:rPr>
                <w:rFonts w:cs="Arial"/>
              </w:rPr>
              <w:t>N/A</w:t>
            </w:r>
          </w:p>
        </w:tc>
        <w:tc>
          <w:tcPr>
            <w:tcW w:w="1181" w:type="pct"/>
          </w:tcPr>
          <w:p w14:paraId="73FAA6C3" w14:textId="77777777" w:rsidR="00D7369E" w:rsidRPr="00B93702" w:rsidRDefault="00D7369E" w:rsidP="001B451D">
            <w:pPr>
              <w:pStyle w:val="TAL"/>
              <w:rPr>
                <w:rFonts w:cs="Arial"/>
              </w:rPr>
            </w:pPr>
            <w:r w:rsidRPr="00B93702">
              <w:rPr>
                <w:rFonts w:cs="Arial"/>
              </w:rPr>
              <w:t>N/A</w:t>
            </w:r>
          </w:p>
        </w:tc>
        <w:tc>
          <w:tcPr>
            <w:tcW w:w="1182" w:type="pct"/>
          </w:tcPr>
          <w:p w14:paraId="71DC7CED" w14:textId="77777777" w:rsidR="00D7369E" w:rsidRPr="00B93702" w:rsidRDefault="00D7369E" w:rsidP="001B451D">
            <w:pPr>
              <w:pStyle w:val="TAL"/>
              <w:rPr>
                <w:rFonts w:cs="Arial"/>
              </w:rPr>
            </w:pPr>
            <w:r w:rsidRPr="00B93702">
              <w:rPr>
                <w:rFonts w:cs="Arial"/>
              </w:rPr>
              <w:t>N/A</w:t>
            </w:r>
          </w:p>
        </w:tc>
      </w:tr>
      <w:tr w:rsidR="00B93702" w:rsidRPr="00B93702" w14:paraId="037E8AB6" w14:textId="77777777" w:rsidTr="001B451D">
        <w:trPr>
          <w:jc w:val="center"/>
        </w:trPr>
        <w:tc>
          <w:tcPr>
            <w:tcW w:w="1457" w:type="pct"/>
            <w:vAlign w:val="center"/>
          </w:tcPr>
          <w:p w14:paraId="5CC0DC58" w14:textId="77777777" w:rsidR="00D7369E" w:rsidRPr="00B93702" w:rsidRDefault="00D7369E" w:rsidP="001B451D">
            <w:pPr>
              <w:pStyle w:val="TAL"/>
              <w:rPr>
                <w:rFonts w:cs="Arial"/>
              </w:rPr>
            </w:pPr>
            <w:r w:rsidRPr="00B93702">
              <w:rPr>
                <w:rFonts w:cs="Arial"/>
              </w:rPr>
              <w:t>E-UTRA DL RS power</w:t>
            </w:r>
          </w:p>
        </w:tc>
        <w:tc>
          <w:tcPr>
            <w:tcW w:w="1181" w:type="pct"/>
          </w:tcPr>
          <w:p w14:paraId="6DD20B4F" w14:textId="77777777" w:rsidR="00D7369E" w:rsidRPr="00B93702" w:rsidRDefault="00D7369E" w:rsidP="001B451D">
            <w:pPr>
              <w:pStyle w:val="TAL"/>
              <w:rPr>
                <w:rFonts w:cs="Arial"/>
              </w:rPr>
            </w:pPr>
            <w:r w:rsidRPr="00B93702">
              <w:rPr>
                <w:rFonts w:cs="Arial"/>
              </w:rPr>
              <w:t>N/A</w:t>
            </w:r>
          </w:p>
        </w:tc>
        <w:tc>
          <w:tcPr>
            <w:tcW w:w="1181" w:type="pct"/>
          </w:tcPr>
          <w:p w14:paraId="2E08D2C2" w14:textId="77777777" w:rsidR="00D7369E" w:rsidRPr="00B93702" w:rsidRDefault="00D7369E" w:rsidP="001B451D">
            <w:pPr>
              <w:pStyle w:val="TAL"/>
              <w:rPr>
                <w:rFonts w:cs="Arial"/>
              </w:rPr>
            </w:pPr>
            <w:r w:rsidRPr="00B93702">
              <w:rPr>
                <w:rFonts w:cs="Arial"/>
              </w:rPr>
              <w:t>N/A</w:t>
            </w:r>
          </w:p>
        </w:tc>
        <w:tc>
          <w:tcPr>
            <w:tcW w:w="1182" w:type="pct"/>
          </w:tcPr>
          <w:p w14:paraId="238A1619" w14:textId="77777777" w:rsidR="00D7369E" w:rsidRPr="00B93702" w:rsidRDefault="00D7369E" w:rsidP="001B451D">
            <w:pPr>
              <w:pStyle w:val="TAL"/>
              <w:rPr>
                <w:rFonts w:cs="Arial"/>
              </w:rPr>
            </w:pPr>
            <w:r w:rsidRPr="00B93702">
              <w:rPr>
                <w:rFonts w:cs="Arial"/>
              </w:rPr>
              <w:t>N/A</w:t>
            </w:r>
          </w:p>
        </w:tc>
      </w:tr>
      <w:tr w:rsidR="00B93702" w:rsidRPr="00B93702" w14:paraId="77AE63BC" w14:textId="77777777" w:rsidTr="001B451D">
        <w:trPr>
          <w:jc w:val="center"/>
        </w:trPr>
        <w:tc>
          <w:tcPr>
            <w:tcW w:w="1457" w:type="pct"/>
            <w:vAlign w:val="center"/>
          </w:tcPr>
          <w:p w14:paraId="289C227D" w14:textId="77777777" w:rsidR="00D7369E" w:rsidRPr="00B93702" w:rsidRDefault="00D7369E" w:rsidP="001B451D">
            <w:pPr>
              <w:pStyle w:val="TAL"/>
              <w:rPr>
                <w:rFonts w:cs="Arial"/>
              </w:rPr>
            </w:pPr>
            <w:r w:rsidRPr="00B93702">
              <w:rPr>
                <w:rFonts w:cs="Arial"/>
              </w:rPr>
              <w:t>NB-IoT for DL RS power</w:t>
            </w:r>
          </w:p>
        </w:tc>
        <w:tc>
          <w:tcPr>
            <w:tcW w:w="1181" w:type="pct"/>
          </w:tcPr>
          <w:p w14:paraId="08E3DBFF" w14:textId="77777777" w:rsidR="00D7369E" w:rsidRPr="00B93702" w:rsidRDefault="00D7369E" w:rsidP="001B451D">
            <w:pPr>
              <w:pStyle w:val="TAL"/>
              <w:rPr>
                <w:rFonts w:cs="Arial"/>
              </w:rPr>
            </w:pPr>
            <w:r w:rsidRPr="00B93702">
              <w:rPr>
                <w:rFonts w:cs="Arial"/>
              </w:rPr>
              <w:t>(TS 36.141)</w:t>
            </w:r>
          </w:p>
        </w:tc>
        <w:tc>
          <w:tcPr>
            <w:tcW w:w="1181" w:type="pct"/>
          </w:tcPr>
          <w:p w14:paraId="287B7D29" w14:textId="77777777" w:rsidR="00D7369E" w:rsidRPr="00B93702" w:rsidRDefault="00D7369E" w:rsidP="001B451D">
            <w:pPr>
              <w:pStyle w:val="TAL"/>
              <w:rPr>
                <w:rFonts w:cs="Arial"/>
              </w:rPr>
            </w:pPr>
            <w:r w:rsidRPr="00B93702">
              <w:rPr>
                <w:rFonts w:cs="Arial"/>
              </w:rPr>
              <w:t>(TS 36.141)</w:t>
            </w:r>
          </w:p>
        </w:tc>
        <w:tc>
          <w:tcPr>
            <w:tcW w:w="1182" w:type="pct"/>
          </w:tcPr>
          <w:p w14:paraId="247D583A" w14:textId="77777777" w:rsidR="00D7369E" w:rsidRPr="00B93702" w:rsidRDefault="00D7369E" w:rsidP="001B451D">
            <w:pPr>
              <w:pStyle w:val="TAL"/>
              <w:rPr>
                <w:rFonts w:cs="Arial"/>
              </w:rPr>
            </w:pPr>
            <w:r w:rsidRPr="00B93702">
              <w:rPr>
                <w:rFonts w:cs="Arial"/>
              </w:rPr>
              <w:t>(TS 36.141)</w:t>
            </w:r>
          </w:p>
        </w:tc>
      </w:tr>
      <w:tr w:rsidR="00B93702" w:rsidRPr="00B93702" w14:paraId="441E9414" w14:textId="77777777" w:rsidTr="001B451D">
        <w:trPr>
          <w:jc w:val="center"/>
        </w:trPr>
        <w:tc>
          <w:tcPr>
            <w:tcW w:w="1457" w:type="pct"/>
            <w:vAlign w:val="center"/>
          </w:tcPr>
          <w:p w14:paraId="78352C1D" w14:textId="77777777" w:rsidR="00D7369E" w:rsidRPr="00B93702" w:rsidRDefault="00D7369E" w:rsidP="001B451D">
            <w:pPr>
              <w:pStyle w:val="TAL"/>
              <w:rPr>
                <w:rFonts w:cs="Arial"/>
              </w:rPr>
            </w:pPr>
            <w:r w:rsidRPr="00B93702">
              <w:rPr>
                <w:rFonts w:cs="Arial"/>
              </w:rPr>
              <w:t>UTRA FDD primary CPICH power</w:t>
            </w:r>
          </w:p>
        </w:tc>
        <w:tc>
          <w:tcPr>
            <w:tcW w:w="1181" w:type="pct"/>
          </w:tcPr>
          <w:p w14:paraId="2AEA4873" w14:textId="77777777" w:rsidR="00D7369E" w:rsidRPr="00B93702" w:rsidRDefault="00D7369E" w:rsidP="001B451D">
            <w:pPr>
              <w:pStyle w:val="TAL"/>
              <w:rPr>
                <w:rFonts w:cs="Arial"/>
              </w:rPr>
            </w:pPr>
            <w:r w:rsidRPr="00B93702">
              <w:rPr>
                <w:rFonts w:cs="Arial"/>
              </w:rPr>
              <w:t>N/A</w:t>
            </w:r>
          </w:p>
        </w:tc>
        <w:tc>
          <w:tcPr>
            <w:tcW w:w="1181" w:type="pct"/>
          </w:tcPr>
          <w:p w14:paraId="78EA3D9D" w14:textId="77777777" w:rsidR="00D7369E" w:rsidRPr="00B93702" w:rsidRDefault="00D7369E" w:rsidP="001B451D">
            <w:pPr>
              <w:pStyle w:val="TAL"/>
              <w:rPr>
                <w:rFonts w:cs="Arial"/>
              </w:rPr>
            </w:pPr>
            <w:r w:rsidRPr="00B93702">
              <w:rPr>
                <w:rFonts w:cs="Arial"/>
              </w:rPr>
              <w:t>N/A</w:t>
            </w:r>
          </w:p>
        </w:tc>
        <w:tc>
          <w:tcPr>
            <w:tcW w:w="1182" w:type="pct"/>
          </w:tcPr>
          <w:p w14:paraId="4D4AA812" w14:textId="77777777" w:rsidR="00D7369E" w:rsidRPr="00B93702" w:rsidRDefault="00D7369E" w:rsidP="001B451D">
            <w:pPr>
              <w:pStyle w:val="TAL"/>
              <w:rPr>
                <w:rFonts w:cs="Arial"/>
              </w:rPr>
            </w:pPr>
            <w:r w:rsidRPr="00B93702">
              <w:rPr>
                <w:rFonts w:cs="Arial"/>
              </w:rPr>
              <w:t>N/A</w:t>
            </w:r>
          </w:p>
        </w:tc>
      </w:tr>
      <w:tr w:rsidR="00B93702" w:rsidRPr="00B93702" w14:paraId="3BF7832E" w14:textId="77777777" w:rsidTr="001B451D">
        <w:trPr>
          <w:jc w:val="center"/>
        </w:trPr>
        <w:tc>
          <w:tcPr>
            <w:tcW w:w="1457" w:type="pct"/>
            <w:vAlign w:val="center"/>
          </w:tcPr>
          <w:p w14:paraId="64239F6D" w14:textId="77777777" w:rsidR="00D7369E" w:rsidRPr="00B93702" w:rsidRDefault="00D7369E" w:rsidP="001B451D">
            <w:pPr>
              <w:pStyle w:val="TAL"/>
              <w:rPr>
                <w:rFonts w:cs="Arial"/>
              </w:rPr>
            </w:pPr>
            <w:r w:rsidRPr="00B93702">
              <w:rPr>
                <w:rFonts w:cs="Arial"/>
              </w:rPr>
              <w:t>UTRA FDD secondary CPICH power</w:t>
            </w:r>
          </w:p>
        </w:tc>
        <w:tc>
          <w:tcPr>
            <w:tcW w:w="1181" w:type="pct"/>
          </w:tcPr>
          <w:p w14:paraId="45A80279" w14:textId="77777777" w:rsidR="00D7369E" w:rsidRPr="00B93702" w:rsidRDefault="00D7369E" w:rsidP="001B451D">
            <w:pPr>
              <w:pStyle w:val="TAL"/>
              <w:rPr>
                <w:rFonts w:cs="Arial"/>
              </w:rPr>
            </w:pPr>
            <w:r w:rsidRPr="00B93702">
              <w:rPr>
                <w:rFonts w:cs="Arial"/>
              </w:rPr>
              <w:t>N/A</w:t>
            </w:r>
          </w:p>
        </w:tc>
        <w:tc>
          <w:tcPr>
            <w:tcW w:w="1181" w:type="pct"/>
          </w:tcPr>
          <w:p w14:paraId="5973A8AF" w14:textId="77777777" w:rsidR="00D7369E" w:rsidRPr="00B93702" w:rsidRDefault="00D7369E" w:rsidP="001B451D">
            <w:pPr>
              <w:pStyle w:val="TAL"/>
              <w:rPr>
                <w:rFonts w:cs="Arial"/>
              </w:rPr>
            </w:pPr>
            <w:r w:rsidRPr="00B93702">
              <w:rPr>
                <w:rFonts w:cs="Arial"/>
              </w:rPr>
              <w:t>N/A</w:t>
            </w:r>
          </w:p>
        </w:tc>
        <w:tc>
          <w:tcPr>
            <w:tcW w:w="1182" w:type="pct"/>
          </w:tcPr>
          <w:p w14:paraId="451B1B6A" w14:textId="77777777" w:rsidR="00D7369E" w:rsidRPr="00B93702" w:rsidRDefault="00D7369E" w:rsidP="001B451D">
            <w:pPr>
              <w:pStyle w:val="TAL"/>
              <w:rPr>
                <w:rFonts w:cs="Arial"/>
              </w:rPr>
            </w:pPr>
            <w:r w:rsidRPr="00B93702">
              <w:rPr>
                <w:rFonts w:cs="Arial"/>
              </w:rPr>
              <w:t>N/A</w:t>
            </w:r>
          </w:p>
        </w:tc>
      </w:tr>
      <w:tr w:rsidR="00B93702" w:rsidRPr="00B93702" w14:paraId="27D3B578" w14:textId="77777777" w:rsidTr="001B451D">
        <w:trPr>
          <w:jc w:val="center"/>
        </w:trPr>
        <w:tc>
          <w:tcPr>
            <w:tcW w:w="1457" w:type="pct"/>
            <w:vAlign w:val="center"/>
          </w:tcPr>
          <w:p w14:paraId="2170551A" w14:textId="77777777" w:rsidR="00D7369E" w:rsidRPr="00B93702" w:rsidRDefault="00D7369E" w:rsidP="001B451D">
            <w:pPr>
              <w:pStyle w:val="TAL"/>
              <w:rPr>
                <w:rFonts w:cs="Arial"/>
              </w:rPr>
            </w:pPr>
            <w:r w:rsidRPr="00B93702">
              <w:rPr>
                <w:rFonts w:cs="Arial"/>
              </w:rPr>
              <w:t>UTRA TDD primary CCPCH power</w:t>
            </w:r>
          </w:p>
        </w:tc>
        <w:tc>
          <w:tcPr>
            <w:tcW w:w="1181" w:type="pct"/>
          </w:tcPr>
          <w:p w14:paraId="6D7D94AB" w14:textId="77777777" w:rsidR="00D7369E" w:rsidRPr="00B93702" w:rsidRDefault="00D7369E" w:rsidP="001B451D">
            <w:pPr>
              <w:pStyle w:val="TAL"/>
              <w:rPr>
                <w:rFonts w:cs="Arial"/>
              </w:rPr>
            </w:pPr>
            <w:r w:rsidRPr="00B93702">
              <w:rPr>
                <w:rFonts w:cs="Arial"/>
              </w:rPr>
              <w:t>N/A</w:t>
            </w:r>
          </w:p>
        </w:tc>
        <w:tc>
          <w:tcPr>
            <w:tcW w:w="1181" w:type="pct"/>
          </w:tcPr>
          <w:p w14:paraId="05BD563E" w14:textId="77777777" w:rsidR="00D7369E" w:rsidRPr="00B93702" w:rsidRDefault="00D7369E" w:rsidP="001B451D">
            <w:pPr>
              <w:pStyle w:val="TAL"/>
              <w:rPr>
                <w:rFonts w:cs="Arial"/>
              </w:rPr>
            </w:pPr>
            <w:r w:rsidRPr="00B93702">
              <w:rPr>
                <w:rFonts w:cs="Arial"/>
              </w:rPr>
              <w:t>N/A</w:t>
            </w:r>
          </w:p>
        </w:tc>
        <w:tc>
          <w:tcPr>
            <w:tcW w:w="1182" w:type="pct"/>
          </w:tcPr>
          <w:p w14:paraId="4BA22E36" w14:textId="77777777" w:rsidR="00D7369E" w:rsidRPr="00B93702" w:rsidRDefault="00D7369E" w:rsidP="001B451D">
            <w:pPr>
              <w:pStyle w:val="TAL"/>
              <w:rPr>
                <w:rFonts w:cs="Arial"/>
              </w:rPr>
            </w:pPr>
            <w:r w:rsidRPr="00B93702">
              <w:rPr>
                <w:rFonts w:cs="Arial"/>
              </w:rPr>
              <w:t>N/A</w:t>
            </w:r>
          </w:p>
        </w:tc>
      </w:tr>
      <w:tr w:rsidR="00B93702" w:rsidRPr="00B93702" w14:paraId="1480C7D4" w14:textId="77777777" w:rsidTr="001B451D">
        <w:trPr>
          <w:jc w:val="center"/>
        </w:trPr>
        <w:tc>
          <w:tcPr>
            <w:tcW w:w="1457" w:type="pct"/>
            <w:vAlign w:val="center"/>
          </w:tcPr>
          <w:p w14:paraId="7FE58CFD" w14:textId="77777777" w:rsidR="00D7369E" w:rsidRPr="00B93702" w:rsidRDefault="00D7369E" w:rsidP="001B451D">
            <w:pPr>
              <w:pStyle w:val="TAL"/>
              <w:rPr>
                <w:rFonts w:cs="Arial"/>
                <w:b/>
                <w:bCs/>
              </w:rPr>
            </w:pPr>
            <w:r w:rsidRPr="00B93702">
              <w:rPr>
                <w:rFonts w:cs="Arial"/>
                <w:b/>
                <w:bCs/>
              </w:rPr>
              <w:t>6.3 Output power dynamics</w:t>
            </w:r>
          </w:p>
        </w:tc>
        <w:tc>
          <w:tcPr>
            <w:tcW w:w="1181" w:type="pct"/>
          </w:tcPr>
          <w:p w14:paraId="245EC24B"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62507ECD"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451D6A38"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4D610CF9" w14:textId="77777777" w:rsidTr="001B451D">
        <w:trPr>
          <w:jc w:val="center"/>
        </w:trPr>
        <w:tc>
          <w:tcPr>
            <w:tcW w:w="1457" w:type="pct"/>
            <w:vAlign w:val="center"/>
          </w:tcPr>
          <w:p w14:paraId="2B7ECF8E" w14:textId="77777777" w:rsidR="00D7369E" w:rsidRPr="00B93702" w:rsidRDefault="00D7369E" w:rsidP="001B451D">
            <w:pPr>
              <w:pStyle w:val="TAL"/>
              <w:rPr>
                <w:rFonts w:cs="Arial"/>
              </w:rPr>
            </w:pPr>
            <w:r w:rsidRPr="00B93702">
              <w:rPr>
                <w:rFonts w:cs="Arial"/>
              </w:rPr>
              <w:t>E-UTRA</w:t>
            </w:r>
          </w:p>
        </w:tc>
        <w:tc>
          <w:tcPr>
            <w:tcW w:w="1181" w:type="pct"/>
          </w:tcPr>
          <w:p w14:paraId="3AED55A0" w14:textId="77777777" w:rsidR="00D7369E" w:rsidRPr="00B93702" w:rsidRDefault="00D7369E" w:rsidP="001B451D">
            <w:pPr>
              <w:pStyle w:val="TAL"/>
              <w:rPr>
                <w:rFonts w:cs="Arial"/>
              </w:rPr>
            </w:pPr>
            <w:r w:rsidRPr="00B93702">
              <w:rPr>
                <w:rFonts w:cs="Arial"/>
              </w:rPr>
              <w:t>N/A</w:t>
            </w:r>
          </w:p>
        </w:tc>
        <w:tc>
          <w:tcPr>
            <w:tcW w:w="1181" w:type="pct"/>
          </w:tcPr>
          <w:p w14:paraId="3DFAA933" w14:textId="77777777" w:rsidR="00D7369E" w:rsidRPr="00B93702" w:rsidRDefault="00D7369E" w:rsidP="001B451D">
            <w:pPr>
              <w:pStyle w:val="TAL"/>
              <w:rPr>
                <w:rFonts w:cs="Arial"/>
              </w:rPr>
            </w:pPr>
            <w:r w:rsidRPr="00B93702">
              <w:rPr>
                <w:rFonts w:cs="Arial"/>
              </w:rPr>
              <w:t>N/A</w:t>
            </w:r>
          </w:p>
        </w:tc>
        <w:tc>
          <w:tcPr>
            <w:tcW w:w="1182" w:type="pct"/>
          </w:tcPr>
          <w:p w14:paraId="5439EDB5" w14:textId="77777777" w:rsidR="00D7369E" w:rsidRPr="00B93702" w:rsidRDefault="00D7369E" w:rsidP="001B451D">
            <w:pPr>
              <w:pStyle w:val="TAL"/>
              <w:rPr>
                <w:rFonts w:cs="Arial"/>
              </w:rPr>
            </w:pPr>
            <w:r w:rsidRPr="00B93702">
              <w:rPr>
                <w:rFonts w:cs="Arial"/>
              </w:rPr>
              <w:t>N/A</w:t>
            </w:r>
          </w:p>
        </w:tc>
      </w:tr>
      <w:tr w:rsidR="00B93702" w:rsidRPr="00B93702" w14:paraId="4F3C31BD" w14:textId="77777777" w:rsidTr="001B451D">
        <w:trPr>
          <w:jc w:val="center"/>
        </w:trPr>
        <w:tc>
          <w:tcPr>
            <w:tcW w:w="1457" w:type="pct"/>
            <w:vAlign w:val="center"/>
          </w:tcPr>
          <w:p w14:paraId="1F3B8C98" w14:textId="77777777" w:rsidR="00D7369E" w:rsidRPr="00B93702" w:rsidRDefault="00D7369E" w:rsidP="001B451D">
            <w:pPr>
              <w:pStyle w:val="TAL"/>
              <w:rPr>
                <w:rFonts w:cs="Arial"/>
              </w:rPr>
            </w:pPr>
            <w:r w:rsidRPr="00B93702">
              <w:rPr>
                <w:rFonts w:cs="Arial"/>
              </w:rPr>
              <w:t>UTRA FDD</w:t>
            </w:r>
          </w:p>
        </w:tc>
        <w:tc>
          <w:tcPr>
            <w:tcW w:w="1181" w:type="pct"/>
          </w:tcPr>
          <w:p w14:paraId="4A8D586B" w14:textId="77777777" w:rsidR="00D7369E" w:rsidRPr="00B93702" w:rsidRDefault="00D7369E" w:rsidP="001B451D">
            <w:pPr>
              <w:pStyle w:val="TAL"/>
              <w:rPr>
                <w:rFonts w:cs="Arial"/>
              </w:rPr>
            </w:pPr>
            <w:r w:rsidRPr="00B93702">
              <w:rPr>
                <w:rFonts w:cs="Arial"/>
              </w:rPr>
              <w:t>N/A</w:t>
            </w:r>
          </w:p>
        </w:tc>
        <w:tc>
          <w:tcPr>
            <w:tcW w:w="1181" w:type="pct"/>
          </w:tcPr>
          <w:p w14:paraId="2B85D95D" w14:textId="77777777" w:rsidR="00D7369E" w:rsidRPr="00B93702" w:rsidRDefault="00D7369E" w:rsidP="001B451D">
            <w:pPr>
              <w:pStyle w:val="TAL"/>
              <w:rPr>
                <w:rFonts w:cs="Arial"/>
              </w:rPr>
            </w:pPr>
            <w:r w:rsidRPr="00B93702">
              <w:rPr>
                <w:rFonts w:cs="Arial"/>
              </w:rPr>
              <w:t>N/A</w:t>
            </w:r>
          </w:p>
        </w:tc>
        <w:tc>
          <w:tcPr>
            <w:tcW w:w="1182" w:type="pct"/>
          </w:tcPr>
          <w:p w14:paraId="48F08C1E" w14:textId="77777777" w:rsidR="00D7369E" w:rsidRPr="00B93702" w:rsidRDefault="00D7369E" w:rsidP="001B451D">
            <w:pPr>
              <w:pStyle w:val="TAL"/>
              <w:rPr>
                <w:rFonts w:cs="Arial"/>
              </w:rPr>
            </w:pPr>
            <w:r w:rsidRPr="00B93702">
              <w:rPr>
                <w:rFonts w:cs="Arial"/>
              </w:rPr>
              <w:t>N/A</w:t>
            </w:r>
          </w:p>
        </w:tc>
      </w:tr>
      <w:tr w:rsidR="00B93702" w:rsidRPr="00B93702" w14:paraId="744F1FB7" w14:textId="77777777" w:rsidTr="001B451D">
        <w:trPr>
          <w:jc w:val="center"/>
        </w:trPr>
        <w:tc>
          <w:tcPr>
            <w:tcW w:w="1457" w:type="pct"/>
            <w:vAlign w:val="center"/>
          </w:tcPr>
          <w:p w14:paraId="534D0D81" w14:textId="77777777" w:rsidR="00D7369E" w:rsidRPr="00B93702" w:rsidRDefault="00D7369E" w:rsidP="001B451D">
            <w:pPr>
              <w:pStyle w:val="TAL"/>
              <w:rPr>
                <w:rFonts w:cs="Arial"/>
              </w:rPr>
            </w:pPr>
            <w:r w:rsidRPr="00B93702">
              <w:rPr>
                <w:rFonts w:cs="Arial"/>
              </w:rPr>
              <w:t>UTRA TDD</w:t>
            </w:r>
          </w:p>
        </w:tc>
        <w:tc>
          <w:tcPr>
            <w:tcW w:w="1181" w:type="pct"/>
          </w:tcPr>
          <w:p w14:paraId="4E0BF2A4" w14:textId="77777777" w:rsidR="00D7369E" w:rsidRPr="00B93702" w:rsidRDefault="00D7369E" w:rsidP="001B451D">
            <w:pPr>
              <w:pStyle w:val="TAL"/>
              <w:rPr>
                <w:rFonts w:cs="Arial"/>
              </w:rPr>
            </w:pPr>
            <w:r w:rsidRPr="00B93702">
              <w:rPr>
                <w:rFonts w:cs="Arial"/>
              </w:rPr>
              <w:t>N/A</w:t>
            </w:r>
          </w:p>
        </w:tc>
        <w:tc>
          <w:tcPr>
            <w:tcW w:w="1181" w:type="pct"/>
          </w:tcPr>
          <w:p w14:paraId="3B68632E" w14:textId="77777777" w:rsidR="00D7369E" w:rsidRPr="00B93702" w:rsidRDefault="00D7369E" w:rsidP="001B451D">
            <w:pPr>
              <w:pStyle w:val="TAL"/>
              <w:rPr>
                <w:rFonts w:cs="Arial"/>
              </w:rPr>
            </w:pPr>
            <w:r w:rsidRPr="00B93702">
              <w:rPr>
                <w:rFonts w:cs="Arial"/>
              </w:rPr>
              <w:t>N/A</w:t>
            </w:r>
          </w:p>
        </w:tc>
        <w:tc>
          <w:tcPr>
            <w:tcW w:w="1182" w:type="pct"/>
          </w:tcPr>
          <w:p w14:paraId="2EB1C13D" w14:textId="77777777" w:rsidR="00D7369E" w:rsidRPr="00B93702" w:rsidRDefault="00D7369E" w:rsidP="001B451D">
            <w:pPr>
              <w:pStyle w:val="TAL"/>
              <w:rPr>
                <w:rFonts w:cs="Arial"/>
              </w:rPr>
            </w:pPr>
            <w:r w:rsidRPr="00B93702">
              <w:rPr>
                <w:rFonts w:cs="Arial"/>
              </w:rPr>
              <w:t>N/A</w:t>
            </w:r>
          </w:p>
        </w:tc>
      </w:tr>
      <w:tr w:rsidR="00B93702" w:rsidRPr="00B93702" w14:paraId="50E2BB63" w14:textId="77777777" w:rsidTr="001B451D">
        <w:trPr>
          <w:jc w:val="center"/>
        </w:trPr>
        <w:tc>
          <w:tcPr>
            <w:tcW w:w="1457" w:type="pct"/>
            <w:vAlign w:val="center"/>
          </w:tcPr>
          <w:p w14:paraId="1A80B887" w14:textId="77777777" w:rsidR="00D7369E" w:rsidRPr="00B93702" w:rsidRDefault="00D7369E" w:rsidP="001B451D">
            <w:pPr>
              <w:pStyle w:val="TAL"/>
              <w:rPr>
                <w:rFonts w:cs="Arial"/>
              </w:rPr>
            </w:pPr>
            <w:r w:rsidRPr="00B93702">
              <w:rPr>
                <w:rFonts w:cs="Arial"/>
              </w:rPr>
              <w:t>GSM/EDGE</w:t>
            </w:r>
          </w:p>
        </w:tc>
        <w:tc>
          <w:tcPr>
            <w:tcW w:w="1181" w:type="pct"/>
          </w:tcPr>
          <w:p w14:paraId="5733CF0F" w14:textId="77777777" w:rsidR="00D7369E" w:rsidRPr="00B93702" w:rsidRDefault="00D7369E" w:rsidP="001B451D">
            <w:pPr>
              <w:pStyle w:val="TAL"/>
              <w:rPr>
                <w:rFonts w:cs="Arial"/>
              </w:rPr>
            </w:pPr>
            <w:r w:rsidRPr="00B93702">
              <w:rPr>
                <w:rFonts w:cs="Arial"/>
              </w:rPr>
              <w:t>N/A</w:t>
            </w:r>
          </w:p>
        </w:tc>
        <w:tc>
          <w:tcPr>
            <w:tcW w:w="1181" w:type="pct"/>
          </w:tcPr>
          <w:p w14:paraId="799B5F3E" w14:textId="77777777" w:rsidR="00D7369E" w:rsidRPr="00B93702" w:rsidRDefault="00D7369E" w:rsidP="001B451D">
            <w:pPr>
              <w:pStyle w:val="TAL"/>
              <w:rPr>
                <w:rFonts w:cs="Arial"/>
              </w:rPr>
            </w:pPr>
            <w:r w:rsidRPr="00B93702">
              <w:rPr>
                <w:rFonts w:cs="Arial"/>
              </w:rPr>
              <w:t>N/A</w:t>
            </w:r>
          </w:p>
        </w:tc>
        <w:tc>
          <w:tcPr>
            <w:tcW w:w="1182" w:type="pct"/>
          </w:tcPr>
          <w:p w14:paraId="58A1C3D6" w14:textId="77777777" w:rsidR="00D7369E" w:rsidRPr="00B93702" w:rsidRDefault="00D7369E" w:rsidP="001B451D">
            <w:pPr>
              <w:pStyle w:val="TAL"/>
              <w:rPr>
                <w:rFonts w:cs="Arial"/>
              </w:rPr>
            </w:pPr>
            <w:r w:rsidRPr="00B93702">
              <w:rPr>
                <w:rFonts w:cs="Arial"/>
              </w:rPr>
              <w:t>N/A</w:t>
            </w:r>
          </w:p>
        </w:tc>
      </w:tr>
      <w:tr w:rsidR="00B93702" w:rsidRPr="00B93702" w14:paraId="361C6DEE" w14:textId="77777777" w:rsidTr="001B451D">
        <w:trPr>
          <w:jc w:val="center"/>
        </w:trPr>
        <w:tc>
          <w:tcPr>
            <w:tcW w:w="1457" w:type="pct"/>
            <w:vAlign w:val="center"/>
          </w:tcPr>
          <w:p w14:paraId="253BAC38" w14:textId="77777777" w:rsidR="00D7369E" w:rsidRPr="00B93702" w:rsidRDefault="00D7369E" w:rsidP="001B451D">
            <w:pPr>
              <w:pStyle w:val="TAL"/>
              <w:rPr>
                <w:rFonts w:cs="Arial"/>
              </w:rPr>
            </w:pPr>
            <w:r w:rsidRPr="00B93702">
              <w:rPr>
                <w:rFonts w:cs="Arial"/>
              </w:rPr>
              <w:t>NB-IoT</w:t>
            </w:r>
          </w:p>
        </w:tc>
        <w:tc>
          <w:tcPr>
            <w:tcW w:w="1181" w:type="pct"/>
          </w:tcPr>
          <w:p w14:paraId="7D4A9F5B" w14:textId="77777777" w:rsidR="00D7369E" w:rsidRPr="00B93702" w:rsidRDefault="00D7369E" w:rsidP="001B451D">
            <w:pPr>
              <w:pStyle w:val="TAL"/>
              <w:rPr>
                <w:rFonts w:cs="Arial"/>
              </w:rPr>
            </w:pPr>
            <w:r w:rsidRPr="00B93702">
              <w:rPr>
                <w:rFonts w:cs="Arial"/>
              </w:rPr>
              <w:t>(TS 36.141)</w:t>
            </w:r>
          </w:p>
        </w:tc>
        <w:tc>
          <w:tcPr>
            <w:tcW w:w="1181" w:type="pct"/>
          </w:tcPr>
          <w:p w14:paraId="32D05D0C" w14:textId="77777777" w:rsidR="00D7369E" w:rsidRPr="00B93702" w:rsidRDefault="00D7369E" w:rsidP="001B451D">
            <w:pPr>
              <w:pStyle w:val="TAL"/>
              <w:rPr>
                <w:rFonts w:cs="Arial"/>
              </w:rPr>
            </w:pPr>
            <w:r w:rsidRPr="00B93702">
              <w:rPr>
                <w:rFonts w:cs="Arial"/>
              </w:rPr>
              <w:t>(TS 36.141)</w:t>
            </w:r>
          </w:p>
        </w:tc>
        <w:tc>
          <w:tcPr>
            <w:tcW w:w="1182" w:type="pct"/>
          </w:tcPr>
          <w:p w14:paraId="7E8E59EA" w14:textId="77777777" w:rsidR="00D7369E" w:rsidRPr="00B93702" w:rsidRDefault="00D7369E" w:rsidP="001B451D">
            <w:pPr>
              <w:pStyle w:val="TAL"/>
              <w:rPr>
                <w:rFonts w:cs="Arial"/>
              </w:rPr>
            </w:pPr>
            <w:r w:rsidRPr="00B93702">
              <w:rPr>
                <w:rFonts w:cs="Arial"/>
              </w:rPr>
              <w:t>(TS 36.141)</w:t>
            </w:r>
          </w:p>
        </w:tc>
      </w:tr>
      <w:tr w:rsidR="00B93702" w:rsidRPr="00B93702" w14:paraId="0A608AC1" w14:textId="77777777" w:rsidTr="001B451D">
        <w:trPr>
          <w:jc w:val="center"/>
        </w:trPr>
        <w:tc>
          <w:tcPr>
            <w:tcW w:w="1457" w:type="pct"/>
            <w:vAlign w:val="center"/>
          </w:tcPr>
          <w:p w14:paraId="7BB20A1D" w14:textId="77777777" w:rsidR="00D7369E" w:rsidRPr="00B93702" w:rsidRDefault="00D7369E" w:rsidP="001B451D">
            <w:pPr>
              <w:pStyle w:val="TAL"/>
              <w:rPr>
                <w:rFonts w:cs="Arial"/>
                <w:b/>
              </w:rPr>
            </w:pPr>
            <w:r w:rsidRPr="00B93702">
              <w:rPr>
                <w:rFonts w:cs="Arial"/>
                <w:b/>
              </w:rPr>
              <w:t>6.4 Transmit ON/OFF power</w:t>
            </w:r>
          </w:p>
        </w:tc>
        <w:tc>
          <w:tcPr>
            <w:tcW w:w="1181" w:type="pct"/>
          </w:tcPr>
          <w:p w14:paraId="783B05C0"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0B588379"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5DB88203"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6BF2FBB7" w14:textId="77777777" w:rsidTr="001B451D">
        <w:trPr>
          <w:jc w:val="center"/>
        </w:trPr>
        <w:tc>
          <w:tcPr>
            <w:tcW w:w="1457" w:type="pct"/>
            <w:vAlign w:val="center"/>
          </w:tcPr>
          <w:p w14:paraId="34B7C38A" w14:textId="77777777" w:rsidR="00D7369E" w:rsidRPr="00B93702" w:rsidRDefault="00D7369E" w:rsidP="001B451D">
            <w:pPr>
              <w:pStyle w:val="TAL"/>
              <w:rPr>
                <w:rFonts w:cs="Arial"/>
              </w:rPr>
            </w:pPr>
            <w:r w:rsidRPr="00B93702">
              <w:rPr>
                <w:rFonts w:cs="Arial"/>
              </w:rPr>
              <w:t>Transmitter OFF power</w:t>
            </w:r>
          </w:p>
        </w:tc>
        <w:tc>
          <w:tcPr>
            <w:tcW w:w="1181" w:type="pct"/>
          </w:tcPr>
          <w:p w14:paraId="08D54C2B" w14:textId="77777777" w:rsidR="00D7369E" w:rsidRPr="00B93702" w:rsidRDefault="00D7369E" w:rsidP="001B451D">
            <w:pPr>
              <w:pStyle w:val="TAL"/>
              <w:rPr>
                <w:rFonts w:cs="Arial"/>
              </w:rPr>
            </w:pPr>
            <w:r w:rsidRPr="00B93702">
              <w:rPr>
                <w:rFonts w:cs="Arial"/>
              </w:rPr>
              <w:t>N/A</w:t>
            </w:r>
          </w:p>
        </w:tc>
        <w:tc>
          <w:tcPr>
            <w:tcW w:w="1181" w:type="pct"/>
          </w:tcPr>
          <w:p w14:paraId="79D7C896" w14:textId="77777777" w:rsidR="00D7369E" w:rsidRPr="00B93702" w:rsidRDefault="00D7369E" w:rsidP="001B451D">
            <w:pPr>
              <w:pStyle w:val="TAL"/>
              <w:rPr>
                <w:rFonts w:cs="Arial"/>
              </w:rPr>
            </w:pPr>
            <w:r w:rsidRPr="00B93702">
              <w:rPr>
                <w:rFonts w:cs="Arial"/>
              </w:rPr>
              <w:t>N/A</w:t>
            </w:r>
          </w:p>
        </w:tc>
        <w:tc>
          <w:tcPr>
            <w:tcW w:w="1182" w:type="pct"/>
          </w:tcPr>
          <w:p w14:paraId="663720D2" w14:textId="77777777" w:rsidR="00D7369E" w:rsidRPr="00B93702" w:rsidRDefault="00D7369E" w:rsidP="001B451D">
            <w:pPr>
              <w:pStyle w:val="TAL"/>
              <w:rPr>
                <w:rFonts w:cs="Arial"/>
              </w:rPr>
            </w:pPr>
            <w:r w:rsidRPr="00B93702">
              <w:rPr>
                <w:rFonts w:cs="Arial"/>
              </w:rPr>
              <w:t>TC8</w:t>
            </w:r>
          </w:p>
        </w:tc>
      </w:tr>
      <w:tr w:rsidR="00B93702" w:rsidRPr="00B93702" w14:paraId="643E6DFC" w14:textId="77777777" w:rsidTr="001B451D">
        <w:trPr>
          <w:jc w:val="center"/>
        </w:trPr>
        <w:tc>
          <w:tcPr>
            <w:tcW w:w="1457" w:type="pct"/>
            <w:vAlign w:val="center"/>
          </w:tcPr>
          <w:p w14:paraId="63AF9D1B" w14:textId="77777777" w:rsidR="00D7369E" w:rsidRPr="00B93702" w:rsidRDefault="00D7369E" w:rsidP="001B451D">
            <w:pPr>
              <w:pStyle w:val="TAL"/>
              <w:rPr>
                <w:rFonts w:cs="Arial"/>
              </w:rPr>
            </w:pPr>
            <w:r w:rsidRPr="00B93702">
              <w:rPr>
                <w:rFonts w:cs="Arial"/>
              </w:rPr>
              <w:t>Transmitter transient period</w:t>
            </w:r>
          </w:p>
        </w:tc>
        <w:tc>
          <w:tcPr>
            <w:tcW w:w="1181" w:type="pct"/>
          </w:tcPr>
          <w:p w14:paraId="632AF7F0" w14:textId="77777777" w:rsidR="00D7369E" w:rsidRPr="00B93702" w:rsidRDefault="00D7369E" w:rsidP="001B451D">
            <w:pPr>
              <w:pStyle w:val="TAL"/>
              <w:rPr>
                <w:rFonts w:cs="Arial"/>
              </w:rPr>
            </w:pPr>
            <w:r w:rsidRPr="00B93702">
              <w:rPr>
                <w:rFonts w:cs="Arial"/>
              </w:rPr>
              <w:t>N/A</w:t>
            </w:r>
          </w:p>
        </w:tc>
        <w:tc>
          <w:tcPr>
            <w:tcW w:w="1181" w:type="pct"/>
          </w:tcPr>
          <w:p w14:paraId="027697F2" w14:textId="77777777" w:rsidR="00D7369E" w:rsidRPr="00B93702" w:rsidRDefault="00D7369E" w:rsidP="001B451D">
            <w:pPr>
              <w:pStyle w:val="TAL"/>
              <w:rPr>
                <w:rFonts w:cs="Arial"/>
              </w:rPr>
            </w:pPr>
            <w:r w:rsidRPr="00B93702">
              <w:rPr>
                <w:rFonts w:cs="Arial"/>
              </w:rPr>
              <w:t>N/A</w:t>
            </w:r>
          </w:p>
        </w:tc>
        <w:tc>
          <w:tcPr>
            <w:tcW w:w="1182" w:type="pct"/>
          </w:tcPr>
          <w:p w14:paraId="1AAFC5A8" w14:textId="77777777" w:rsidR="00D7369E" w:rsidRPr="00B93702" w:rsidRDefault="00D7369E" w:rsidP="001B451D">
            <w:pPr>
              <w:pStyle w:val="TAL"/>
              <w:rPr>
                <w:rFonts w:cs="Arial"/>
              </w:rPr>
            </w:pPr>
            <w:r w:rsidRPr="00B93702">
              <w:rPr>
                <w:rFonts w:cs="Arial"/>
              </w:rPr>
              <w:t>TC8</w:t>
            </w:r>
          </w:p>
        </w:tc>
      </w:tr>
      <w:tr w:rsidR="00B93702" w:rsidRPr="00B93702" w14:paraId="56FE8009" w14:textId="77777777" w:rsidTr="001B451D">
        <w:trPr>
          <w:jc w:val="center"/>
        </w:trPr>
        <w:tc>
          <w:tcPr>
            <w:tcW w:w="1457" w:type="pct"/>
            <w:vAlign w:val="center"/>
          </w:tcPr>
          <w:p w14:paraId="4A0E56FB" w14:textId="77777777" w:rsidR="00D7369E" w:rsidRPr="00B93702" w:rsidRDefault="00D7369E" w:rsidP="001B451D">
            <w:pPr>
              <w:pStyle w:val="TAL"/>
              <w:rPr>
                <w:rFonts w:cs="Arial"/>
                <w:b/>
                <w:bCs/>
              </w:rPr>
            </w:pPr>
            <w:r w:rsidRPr="00B93702">
              <w:rPr>
                <w:rFonts w:cs="Arial"/>
                <w:b/>
                <w:bCs/>
              </w:rPr>
              <w:t>6.5 Transmitted signal quality</w:t>
            </w:r>
          </w:p>
        </w:tc>
        <w:tc>
          <w:tcPr>
            <w:tcW w:w="1181" w:type="pct"/>
          </w:tcPr>
          <w:p w14:paraId="232BAD62"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5DA7460B"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7536EBBC"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4B25A057" w14:textId="77777777" w:rsidTr="001B451D">
        <w:trPr>
          <w:jc w:val="center"/>
        </w:trPr>
        <w:tc>
          <w:tcPr>
            <w:tcW w:w="1457" w:type="pct"/>
            <w:vAlign w:val="center"/>
          </w:tcPr>
          <w:p w14:paraId="7C82B31B" w14:textId="77777777" w:rsidR="00D7369E" w:rsidRPr="00B93702" w:rsidRDefault="00D7369E" w:rsidP="001B451D">
            <w:pPr>
              <w:pStyle w:val="TAL"/>
              <w:rPr>
                <w:rFonts w:cs="Arial"/>
                <w:b/>
                <w:bCs/>
              </w:rPr>
            </w:pPr>
            <w:r w:rsidRPr="00B93702">
              <w:rPr>
                <w:rFonts w:cs="Arial"/>
                <w:b/>
                <w:bCs/>
              </w:rPr>
              <w:t>6.5.1 Modulation quality</w:t>
            </w:r>
          </w:p>
        </w:tc>
        <w:tc>
          <w:tcPr>
            <w:tcW w:w="1181" w:type="pct"/>
          </w:tcPr>
          <w:p w14:paraId="3D1E0AD8"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4492DA02"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50C25AE3"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5BE50CF4" w14:textId="77777777" w:rsidTr="001B451D">
        <w:trPr>
          <w:jc w:val="center"/>
        </w:trPr>
        <w:tc>
          <w:tcPr>
            <w:tcW w:w="1457" w:type="pct"/>
            <w:vAlign w:val="center"/>
          </w:tcPr>
          <w:p w14:paraId="7D84F654" w14:textId="77777777" w:rsidR="00D7369E" w:rsidRPr="00B93702" w:rsidRDefault="00D7369E" w:rsidP="001B451D">
            <w:pPr>
              <w:pStyle w:val="TAL"/>
              <w:rPr>
                <w:rFonts w:cs="Arial"/>
              </w:rPr>
            </w:pPr>
            <w:r w:rsidRPr="00B93702">
              <w:rPr>
                <w:rFonts w:cs="Arial"/>
              </w:rPr>
              <w:t>E-UTRA</w:t>
            </w:r>
          </w:p>
        </w:tc>
        <w:tc>
          <w:tcPr>
            <w:tcW w:w="1181" w:type="pct"/>
          </w:tcPr>
          <w:p w14:paraId="70EAF4B7" w14:textId="77777777" w:rsidR="00D7369E" w:rsidRPr="00B93702" w:rsidRDefault="00D7369E" w:rsidP="001B451D">
            <w:pPr>
              <w:pStyle w:val="TAL"/>
              <w:rPr>
                <w:rFonts w:cs="Arial"/>
              </w:rPr>
            </w:pPr>
            <w:r w:rsidRPr="00B93702">
              <w:rPr>
                <w:rFonts w:cs="Arial"/>
              </w:rPr>
              <w:t>N/A</w:t>
            </w:r>
          </w:p>
        </w:tc>
        <w:tc>
          <w:tcPr>
            <w:tcW w:w="1181" w:type="pct"/>
          </w:tcPr>
          <w:p w14:paraId="00BB0898" w14:textId="77777777" w:rsidR="00D7369E" w:rsidRPr="00B93702" w:rsidRDefault="00D7369E" w:rsidP="001B451D">
            <w:pPr>
              <w:pStyle w:val="TAL"/>
              <w:rPr>
                <w:rFonts w:cs="Arial"/>
              </w:rPr>
            </w:pPr>
            <w:r w:rsidRPr="00B93702">
              <w:rPr>
                <w:rFonts w:cs="Arial"/>
              </w:rPr>
              <w:t>N/A</w:t>
            </w:r>
          </w:p>
        </w:tc>
        <w:tc>
          <w:tcPr>
            <w:tcW w:w="1182" w:type="pct"/>
          </w:tcPr>
          <w:p w14:paraId="2245694A" w14:textId="77777777" w:rsidR="00D7369E" w:rsidRPr="00B93702" w:rsidRDefault="00D7369E" w:rsidP="001B451D">
            <w:pPr>
              <w:pStyle w:val="TAL"/>
              <w:rPr>
                <w:rFonts w:cs="Arial"/>
              </w:rPr>
            </w:pPr>
            <w:r w:rsidRPr="00B93702">
              <w:rPr>
                <w:rFonts w:cs="Arial"/>
              </w:rPr>
              <w:t>N/A</w:t>
            </w:r>
          </w:p>
        </w:tc>
      </w:tr>
      <w:tr w:rsidR="00B93702" w:rsidRPr="00B93702" w14:paraId="0D7DA477" w14:textId="77777777" w:rsidTr="001B451D">
        <w:trPr>
          <w:jc w:val="center"/>
        </w:trPr>
        <w:tc>
          <w:tcPr>
            <w:tcW w:w="1457" w:type="pct"/>
            <w:vAlign w:val="center"/>
          </w:tcPr>
          <w:p w14:paraId="7D2EE682" w14:textId="77777777" w:rsidR="00D7369E" w:rsidRPr="00B93702" w:rsidRDefault="00D7369E" w:rsidP="001B451D">
            <w:pPr>
              <w:pStyle w:val="TAL"/>
              <w:rPr>
                <w:rFonts w:cs="Arial"/>
              </w:rPr>
            </w:pPr>
            <w:r w:rsidRPr="00B93702">
              <w:rPr>
                <w:rFonts w:cs="Arial"/>
              </w:rPr>
              <w:t>UTRA FDD</w:t>
            </w:r>
          </w:p>
        </w:tc>
        <w:tc>
          <w:tcPr>
            <w:tcW w:w="1181" w:type="pct"/>
          </w:tcPr>
          <w:p w14:paraId="0B4E071C" w14:textId="77777777" w:rsidR="00D7369E" w:rsidRPr="00B93702" w:rsidRDefault="00D7369E" w:rsidP="001B451D">
            <w:pPr>
              <w:pStyle w:val="TAL"/>
              <w:rPr>
                <w:rFonts w:cs="Arial"/>
              </w:rPr>
            </w:pPr>
            <w:r w:rsidRPr="00B93702">
              <w:rPr>
                <w:rFonts w:cs="Arial"/>
              </w:rPr>
              <w:t>N/A</w:t>
            </w:r>
          </w:p>
        </w:tc>
        <w:tc>
          <w:tcPr>
            <w:tcW w:w="1181" w:type="pct"/>
          </w:tcPr>
          <w:p w14:paraId="4B7376A4" w14:textId="77777777" w:rsidR="00D7369E" w:rsidRPr="00B93702" w:rsidRDefault="00D7369E" w:rsidP="001B451D">
            <w:pPr>
              <w:pStyle w:val="TAL"/>
              <w:rPr>
                <w:rFonts w:cs="Arial"/>
              </w:rPr>
            </w:pPr>
            <w:r w:rsidRPr="00B93702">
              <w:rPr>
                <w:rFonts w:cs="Arial"/>
              </w:rPr>
              <w:t>N/A</w:t>
            </w:r>
          </w:p>
        </w:tc>
        <w:tc>
          <w:tcPr>
            <w:tcW w:w="1182" w:type="pct"/>
          </w:tcPr>
          <w:p w14:paraId="279B57A2" w14:textId="77777777" w:rsidR="00D7369E" w:rsidRPr="00B93702" w:rsidRDefault="00D7369E" w:rsidP="001B451D">
            <w:pPr>
              <w:pStyle w:val="TAL"/>
              <w:rPr>
                <w:rFonts w:cs="Arial"/>
              </w:rPr>
            </w:pPr>
            <w:r w:rsidRPr="00B93702">
              <w:rPr>
                <w:rFonts w:cs="Arial"/>
              </w:rPr>
              <w:t>N/A</w:t>
            </w:r>
          </w:p>
        </w:tc>
      </w:tr>
      <w:tr w:rsidR="00B93702" w:rsidRPr="00B93702" w14:paraId="0811AEE0" w14:textId="77777777" w:rsidTr="001B451D">
        <w:trPr>
          <w:jc w:val="center"/>
        </w:trPr>
        <w:tc>
          <w:tcPr>
            <w:tcW w:w="1457" w:type="pct"/>
            <w:vAlign w:val="center"/>
          </w:tcPr>
          <w:p w14:paraId="281B2F11" w14:textId="77777777" w:rsidR="00D7369E" w:rsidRPr="00B93702" w:rsidRDefault="00D7369E" w:rsidP="001B451D">
            <w:pPr>
              <w:pStyle w:val="TAL"/>
              <w:rPr>
                <w:rFonts w:cs="Arial"/>
              </w:rPr>
            </w:pPr>
            <w:r w:rsidRPr="00B93702">
              <w:rPr>
                <w:rFonts w:cs="Arial"/>
              </w:rPr>
              <w:t>UTRA TDD</w:t>
            </w:r>
          </w:p>
        </w:tc>
        <w:tc>
          <w:tcPr>
            <w:tcW w:w="1181" w:type="pct"/>
          </w:tcPr>
          <w:p w14:paraId="35E95DBE" w14:textId="77777777" w:rsidR="00D7369E" w:rsidRPr="00B93702" w:rsidRDefault="00D7369E" w:rsidP="001B451D">
            <w:pPr>
              <w:pStyle w:val="TAL"/>
              <w:rPr>
                <w:rFonts w:cs="Arial"/>
              </w:rPr>
            </w:pPr>
            <w:r w:rsidRPr="00B93702">
              <w:rPr>
                <w:rFonts w:cs="Arial"/>
              </w:rPr>
              <w:t>N/A</w:t>
            </w:r>
          </w:p>
        </w:tc>
        <w:tc>
          <w:tcPr>
            <w:tcW w:w="1181" w:type="pct"/>
          </w:tcPr>
          <w:p w14:paraId="54BE0F33" w14:textId="77777777" w:rsidR="00D7369E" w:rsidRPr="00B93702" w:rsidRDefault="00D7369E" w:rsidP="001B451D">
            <w:pPr>
              <w:pStyle w:val="TAL"/>
              <w:rPr>
                <w:rFonts w:cs="Arial"/>
              </w:rPr>
            </w:pPr>
            <w:r w:rsidRPr="00B93702">
              <w:rPr>
                <w:rFonts w:cs="Arial"/>
              </w:rPr>
              <w:t>N/A</w:t>
            </w:r>
          </w:p>
        </w:tc>
        <w:tc>
          <w:tcPr>
            <w:tcW w:w="1182" w:type="pct"/>
          </w:tcPr>
          <w:p w14:paraId="1A59F4D1" w14:textId="77777777" w:rsidR="00D7369E" w:rsidRPr="00B93702" w:rsidRDefault="00D7369E" w:rsidP="001B451D">
            <w:pPr>
              <w:pStyle w:val="TAL"/>
              <w:rPr>
                <w:rFonts w:cs="Arial"/>
              </w:rPr>
            </w:pPr>
            <w:r w:rsidRPr="00B93702">
              <w:rPr>
                <w:rFonts w:cs="Arial"/>
              </w:rPr>
              <w:t>N/A</w:t>
            </w:r>
          </w:p>
        </w:tc>
      </w:tr>
      <w:tr w:rsidR="00B93702" w:rsidRPr="00B93702" w14:paraId="3E488188" w14:textId="77777777" w:rsidTr="001B451D">
        <w:trPr>
          <w:jc w:val="center"/>
        </w:trPr>
        <w:tc>
          <w:tcPr>
            <w:tcW w:w="1457" w:type="pct"/>
            <w:vAlign w:val="center"/>
          </w:tcPr>
          <w:p w14:paraId="296E7CA7" w14:textId="77777777" w:rsidR="00D7369E" w:rsidRPr="00B93702" w:rsidRDefault="00D7369E" w:rsidP="001B451D">
            <w:pPr>
              <w:pStyle w:val="TAL"/>
              <w:rPr>
                <w:rFonts w:cs="Arial"/>
              </w:rPr>
            </w:pPr>
            <w:r w:rsidRPr="00B93702">
              <w:rPr>
                <w:rFonts w:cs="Arial"/>
              </w:rPr>
              <w:t>GSM/EDGE</w:t>
            </w:r>
          </w:p>
        </w:tc>
        <w:tc>
          <w:tcPr>
            <w:tcW w:w="1181" w:type="pct"/>
          </w:tcPr>
          <w:p w14:paraId="0EB0CBC4" w14:textId="77777777" w:rsidR="00D7369E" w:rsidRPr="00B93702" w:rsidRDefault="00D7369E" w:rsidP="001B451D">
            <w:pPr>
              <w:pStyle w:val="TAL"/>
              <w:rPr>
                <w:rFonts w:cs="Arial"/>
              </w:rPr>
            </w:pPr>
            <w:r w:rsidRPr="00B93702">
              <w:rPr>
                <w:rFonts w:cs="Arial"/>
              </w:rPr>
              <w:t>N/A</w:t>
            </w:r>
          </w:p>
        </w:tc>
        <w:tc>
          <w:tcPr>
            <w:tcW w:w="1181" w:type="pct"/>
          </w:tcPr>
          <w:p w14:paraId="2F85E16A" w14:textId="77777777" w:rsidR="00D7369E" w:rsidRPr="00B93702" w:rsidRDefault="00D7369E" w:rsidP="001B451D">
            <w:pPr>
              <w:pStyle w:val="TAL"/>
              <w:rPr>
                <w:rFonts w:cs="Arial"/>
              </w:rPr>
            </w:pPr>
            <w:r w:rsidRPr="00B93702">
              <w:rPr>
                <w:rFonts w:cs="Arial"/>
              </w:rPr>
              <w:t>N/A</w:t>
            </w:r>
          </w:p>
        </w:tc>
        <w:tc>
          <w:tcPr>
            <w:tcW w:w="1182" w:type="pct"/>
          </w:tcPr>
          <w:p w14:paraId="3E2576BA" w14:textId="77777777" w:rsidR="00D7369E" w:rsidRPr="00B93702" w:rsidRDefault="00D7369E" w:rsidP="001B451D">
            <w:pPr>
              <w:pStyle w:val="TAL"/>
              <w:rPr>
                <w:rFonts w:cs="Arial"/>
              </w:rPr>
            </w:pPr>
            <w:r w:rsidRPr="00B93702">
              <w:rPr>
                <w:rFonts w:cs="Arial"/>
              </w:rPr>
              <w:t>N/A</w:t>
            </w:r>
          </w:p>
        </w:tc>
      </w:tr>
      <w:tr w:rsidR="00B93702" w:rsidRPr="00B93702" w14:paraId="41C1566C" w14:textId="77777777" w:rsidTr="001B451D">
        <w:trPr>
          <w:jc w:val="center"/>
        </w:trPr>
        <w:tc>
          <w:tcPr>
            <w:tcW w:w="1457" w:type="pct"/>
            <w:vAlign w:val="center"/>
          </w:tcPr>
          <w:p w14:paraId="7E9E0E93" w14:textId="77777777" w:rsidR="00D7369E" w:rsidRPr="00B93702" w:rsidRDefault="00D7369E" w:rsidP="001B451D">
            <w:pPr>
              <w:pStyle w:val="TAL"/>
              <w:rPr>
                <w:rFonts w:cs="Arial"/>
              </w:rPr>
            </w:pPr>
            <w:r w:rsidRPr="00B93702">
              <w:rPr>
                <w:rFonts w:cs="Arial"/>
              </w:rPr>
              <w:t>NB-IoT</w:t>
            </w:r>
          </w:p>
        </w:tc>
        <w:tc>
          <w:tcPr>
            <w:tcW w:w="1181" w:type="pct"/>
          </w:tcPr>
          <w:p w14:paraId="10A22B3F" w14:textId="77777777" w:rsidR="00D7369E" w:rsidRPr="00B93702" w:rsidRDefault="00D7369E" w:rsidP="001B451D">
            <w:pPr>
              <w:pStyle w:val="TAL"/>
              <w:rPr>
                <w:rFonts w:cs="Arial"/>
              </w:rPr>
            </w:pPr>
            <w:r w:rsidRPr="00B93702">
              <w:rPr>
                <w:rFonts w:cs="Arial"/>
              </w:rPr>
              <w:t>TC8</w:t>
            </w:r>
          </w:p>
        </w:tc>
        <w:tc>
          <w:tcPr>
            <w:tcW w:w="1181" w:type="pct"/>
          </w:tcPr>
          <w:p w14:paraId="3861BD85" w14:textId="77777777" w:rsidR="00D7369E" w:rsidRPr="00B93702" w:rsidRDefault="00D7369E" w:rsidP="001B451D">
            <w:pPr>
              <w:pStyle w:val="TAL"/>
              <w:rPr>
                <w:rFonts w:cs="Arial"/>
              </w:rPr>
            </w:pPr>
            <w:r w:rsidRPr="00B93702">
              <w:rPr>
                <w:rFonts w:cs="Arial"/>
              </w:rPr>
              <w:t>TC8</w:t>
            </w:r>
          </w:p>
        </w:tc>
        <w:tc>
          <w:tcPr>
            <w:tcW w:w="1182" w:type="pct"/>
          </w:tcPr>
          <w:p w14:paraId="18B0628C" w14:textId="77777777" w:rsidR="00D7369E" w:rsidRPr="00B93702" w:rsidRDefault="00D7369E" w:rsidP="001B451D">
            <w:pPr>
              <w:pStyle w:val="TAL"/>
              <w:rPr>
                <w:rFonts w:cs="Arial"/>
              </w:rPr>
            </w:pPr>
            <w:r w:rsidRPr="00B93702">
              <w:rPr>
                <w:rFonts w:cs="Arial"/>
              </w:rPr>
              <w:t>TC8</w:t>
            </w:r>
          </w:p>
        </w:tc>
      </w:tr>
      <w:tr w:rsidR="00B93702" w:rsidRPr="00B93702" w14:paraId="59F83708" w14:textId="77777777" w:rsidTr="001B451D">
        <w:trPr>
          <w:jc w:val="center"/>
        </w:trPr>
        <w:tc>
          <w:tcPr>
            <w:tcW w:w="1457" w:type="pct"/>
            <w:vAlign w:val="center"/>
          </w:tcPr>
          <w:p w14:paraId="311D449A" w14:textId="77777777" w:rsidR="00D7369E" w:rsidRPr="00B93702" w:rsidRDefault="00D7369E" w:rsidP="001B451D">
            <w:pPr>
              <w:pStyle w:val="TAL"/>
              <w:rPr>
                <w:rFonts w:cs="Arial"/>
                <w:b/>
                <w:bCs/>
              </w:rPr>
            </w:pPr>
            <w:r w:rsidRPr="00B93702">
              <w:rPr>
                <w:rFonts w:cs="Arial"/>
                <w:b/>
                <w:bCs/>
              </w:rPr>
              <w:t>6.5.2 Frequency error</w:t>
            </w:r>
          </w:p>
        </w:tc>
        <w:tc>
          <w:tcPr>
            <w:tcW w:w="1181" w:type="pct"/>
          </w:tcPr>
          <w:p w14:paraId="4ADD99D7"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3263BB67"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37192048"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035BD524" w14:textId="77777777" w:rsidTr="001B451D">
        <w:trPr>
          <w:jc w:val="center"/>
        </w:trPr>
        <w:tc>
          <w:tcPr>
            <w:tcW w:w="1457" w:type="pct"/>
            <w:vAlign w:val="center"/>
          </w:tcPr>
          <w:p w14:paraId="226415AF" w14:textId="77777777" w:rsidR="00D7369E" w:rsidRPr="00B93702" w:rsidRDefault="00D7369E" w:rsidP="001B451D">
            <w:pPr>
              <w:pStyle w:val="TAL"/>
              <w:rPr>
                <w:rFonts w:cs="Arial"/>
              </w:rPr>
            </w:pPr>
            <w:r w:rsidRPr="00B93702">
              <w:rPr>
                <w:rFonts w:cs="Arial"/>
              </w:rPr>
              <w:t>E-UTRA</w:t>
            </w:r>
          </w:p>
        </w:tc>
        <w:tc>
          <w:tcPr>
            <w:tcW w:w="1181" w:type="pct"/>
          </w:tcPr>
          <w:p w14:paraId="74A0A400" w14:textId="77777777" w:rsidR="00D7369E" w:rsidRPr="00B93702" w:rsidRDefault="00D7369E" w:rsidP="001B451D">
            <w:pPr>
              <w:pStyle w:val="TAL"/>
              <w:rPr>
                <w:rFonts w:cs="Arial"/>
              </w:rPr>
            </w:pPr>
            <w:r w:rsidRPr="00B93702">
              <w:rPr>
                <w:rFonts w:cs="Arial"/>
              </w:rPr>
              <w:t>N/A</w:t>
            </w:r>
          </w:p>
        </w:tc>
        <w:tc>
          <w:tcPr>
            <w:tcW w:w="1181" w:type="pct"/>
          </w:tcPr>
          <w:p w14:paraId="51C09480" w14:textId="77777777" w:rsidR="00D7369E" w:rsidRPr="00B93702" w:rsidRDefault="00D7369E" w:rsidP="001B451D">
            <w:pPr>
              <w:pStyle w:val="TAL"/>
              <w:rPr>
                <w:rFonts w:cs="Arial"/>
              </w:rPr>
            </w:pPr>
            <w:r w:rsidRPr="00B93702">
              <w:rPr>
                <w:rFonts w:cs="Arial"/>
              </w:rPr>
              <w:t>N/A</w:t>
            </w:r>
          </w:p>
        </w:tc>
        <w:tc>
          <w:tcPr>
            <w:tcW w:w="1182" w:type="pct"/>
          </w:tcPr>
          <w:p w14:paraId="640DE01E" w14:textId="77777777" w:rsidR="00D7369E" w:rsidRPr="00B93702" w:rsidRDefault="00D7369E" w:rsidP="001B451D">
            <w:pPr>
              <w:pStyle w:val="TAL"/>
              <w:rPr>
                <w:rFonts w:cs="Arial"/>
              </w:rPr>
            </w:pPr>
            <w:r w:rsidRPr="00B93702">
              <w:rPr>
                <w:rFonts w:cs="Arial"/>
              </w:rPr>
              <w:t>N/A</w:t>
            </w:r>
          </w:p>
        </w:tc>
      </w:tr>
      <w:tr w:rsidR="00B93702" w:rsidRPr="00B93702" w14:paraId="11CEB564" w14:textId="77777777" w:rsidTr="001B451D">
        <w:trPr>
          <w:jc w:val="center"/>
        </w:trPr>
        <w:tc>
          <w:tcPr>
            <w:tcW w:w="1457" w:type="pct"/>
            <w:vAlign w:val="center"/>
          </w:tcPr>
          <w:p w14:paraId="750C6B51" w14:textId="77777777" w:rsidR="00D7369E" w:rsidRPr="00B93702" w:rsidRDefault="00D7369E" w:rsidP="001B451D">
            <w:pPr>
              <w:pStyle w:val="TAL"/>
              <w:rPr>
                <w:rFonts w:cs="Arial"/>
              </w:rPr>
            </w:pPr>
            <w:r w:rsidRPr="00B93702">
              <w:rPr>
                <w:rFonts w:cs="Arial"/>
              </w:rPr>
              <w:t>UTRA FDD</w:t>
            </w:r>
          </w:p>
        </w:tc>
        <w:tc>
          <w:tcPr>
            <w:tcW w:w="1181" w:type="pct"/>
          </w:tcPr>
          <w:p w14:paraId="787DE6D4" w14:textId="77777777" w:rsidR="00D7369E" w:rsidRPr="00B93702" w:rsidRDefault="00D7369E" w:rsidP="001B451D">
            <w:pPr>
              <w:pStyle w:val="TAL"/>
              <w:rPr>
                <w:rFonts w:cs="Arial"/>
              </w:rPr>
            </w:pPr>
            <w:r w:rsidRPr="00B93702">
              <w:rPr>
                <w:rFonts w:cs="Arial"/>
              </w:rPr>
              <w:t>N/A</w:t>
            </w:r>
          </w:p>
        </w:tc>
        <w:tc>
          <w:tcPr>
            <w:tcW w:w="1181" w:type="pct"/>
          </w:tcPr>
          <w:p w14:paraId="110D3C25" w14:textId="77777777" w:rsidR="00D7369E" w:rsidRPr="00B93702" w:rsidRDefault="00D7369E" w:rsidP="001B451D">
            <w:pPr>
              <w:pStyle w:val="TAL"/>
              <w:rPr>
                <w:rFonts w:cs="Arial"/>
              </w:rPr>
            </w:pPr>
            <w:r w:rsidRPr="00B93702">
              <w:rPr>
                <w:rFonts w:cs="Arial"/>
              </w:rPr>
              <w:t>N/A</w:t>
            </w:r>
          </w:p>
        </w:tc>
        <w:tc>
          <w:tcPr>
            <w:tcW w:w="1182" w:type="pct"/>
          </w:tcPr>
          <w:p w14:paraId="43C904EC" w14:textId="77777777" w:rsidR="00D7369E" w:rsidRPr="00B93702" w:rsidRDefault="00D7369E" w:rsidP="001B451D">
            <w:pPr>
              <w:pStyle w:val="TAL"/>
              <w:rPr>
                <w:rFonts w:cs="Arial"/>
              </w:rPr>
            </w:pPr>
            <w:r w:rsidRPr="00B93702">
              <w:rPr>
                <w:rFonts w:cs="Arial"/>
              </w:rPr>
              <w:t>N/A</w:t>
            </w:r>
          </w:p>
        </w:tc>
      </w:tr>
      <w:tr w:rsidR="00B93702" w:rsidRPr="00B93702" w14:paraId="1CEEFCD7" w14:textId="77777777" w:rsidTr="001B451D">
        <w:trPr>
          <w:jc w:val="center"/>
        </w:trPr>
        <w:tc>
          <w:tcPr>
            <w:tcW w:w="1457" w:type="pct"/>
            <w:vAlign w:val="center"/>
          </w:tcPr>
          <w:p w14:paraId="42118722" w14:textId="77777777" w:rsidR="00D7369E" w:rsidRPr="00B93702" w:rsidRDefault="00D7369E" w:rsidP="001B451D">
            <w:pPr>
              <w:pStyle w:val="TAL"/>
              <w:rPr>
                <w:rFonts w:cs="Arial"/>
              </w:rPr>
            </w:pPr>
            <w:r w:rsidRPr="00B93702">
              <w:rPr>
                <w:rFonts w:cs="Arial"/>
              </w:rPr>
              <w:t>UTRA TDD</w:t>
            </w:r>
          </w:p>
        </w:tc>
        <w:tc>
          <w:tcPr>
            <w:tcW w:w="1181" w:type="pct"/>
          </w:tcPr>
          <w:p w14:paraId="3579F9F8" w14:textId="77777777" w:rsidR="00D7369E" w:rsidRPr="00B93702" w:rsidRDefault="00D7369E" w:rsidP="001B451D">
            <w:pPr>
              <w:pStyle w:val="TAL"/>
              <w:rPr>
                <w:rFonts w:cs="Arial"/>
              </w:rPr>
            </w:pPr>
            <w:r w:rsidRPr="00B93702">
              <w:rPr>
                <w:rFonts w:cs="Arial"/>
              </w:rPr>
              <w:t>N/A</w:t>
            </w:r>
          </w:p>
        </w:tc>
        <w:tc>
          <w:tcPr>
            <w:tcW w:w="1181" w:type="pct"/>
          </w:tcPr>
          <w:p w14:paraId="23777809" w14:textId="77777777" w:rsidR="00D7369E" w:rsidRPr="00B93702" w:rsidRDefault="00D7369E" w:rsidP="001B451D">
            <w:pPr>
              <w:pStyle w:val="TAL"/>
              <w:rPr>
                <w:rFonts w:cs="Arial"/>
              </w:rPr>
            </w:pPr>
            <w:r w:rsidRPr="00B93702">
              <w:rPr>
                <w:rFonts w:cs="Arial"/>
              </w:rPr>
              <w:t>N/A</w:t>
            </w:r>
          </w:p>
        </w:tc>
        <w:tc>
          <w:tcPr>
            <w:tcW w:w="1182" w:type="pct"/>
          </w:tcPr>
          <w:p w14:paraId="3944BC0C" w14:textId="77777777" w:rsidR="00D7369E" w:rsidRPr="00B93702" w:rsidRDefault="00D7369E" w:rsidP="001B451D">
            <w:pPr>
              <w:pStyle w:val="TAL"/>
              <w:rPr>
                <w:rFonts w:cs="Arial"/>
              </w:rPr>
            </w:pPr>
            <w:r w:rsidRPr="00B93702">
              <w:rPr>
                <w:rFonts w:cs="Arial"/>
              </w:rPr>
              <w:t>N/A</w:t>
            </w:r>
          </w:p>
        </w:tc>
      </w:tr>
      <w:tr w:rsidR="00B93702" w:rsidRPr="00B93702" w14:paraId="5AD2BF02" w14:textId="77777777" w:rsidTr="001B451D">
        <w:trPr>
          <w:jc w:val="center"/>
        </w:trPr>
        <w:tc>
          <w:tcPr>
            <w:tcW w:w="1457" w:type="pct"/>
            <w:vAlign w:val="center"/>
          </w:tcPr>
          <w:p w14:paraId="17668DD6" w14:textId="77777777" w:rsidR="00D7369E" w:rsidRPr="00B93702" w:rsidRDefault="00D7369E" w:rsidP="001B451D">
            <w:pPr>
              <w:pStyle w:val="TAL"/>
              <w:rPr>
                <w:rFonts w:cs="Arial"/>
              </w:rPr>
            </w:pPr>
            <w:r w:rsidRPr="00B93702">
              <w:rPr>
                <w:rFonts w:cs="Arial"/>
              </w:rPr>
              <w:t>GSM/EDGE</w:t>
            </w:r>
          </w:p>
        </w:tc>
        <w:tc>
          <w:tcPr>
            <w:tcW w:w="1181" w:type="pct"/>
          </w:tcPr>
          <w:p w14:paraId="545C1A64" w14:textId="77777777" w:rsidR="00D7369E" w:rsidRPr="00B93702" w:rsidRDefault="00D7369E" w:rsidP="001B451D">
            <w:pPr>
              <w:pStyle w:val="TAL"/>
              <w:rPr>
                <w:rFonts w:cs="Arial"/>
              </w:rPr>
            </w:pPr>
            <w:r w:rsidRPr="00B93702">
              <w:rPr>
                <w:rFonts w:cs="Arial"/>
              </w:rPr>
              <w:t>N/A</w:t>
            </w:r>
          </w:p>
        </w:tc>
        <w:tc>
          <w:tcPr>
            <w:tcW w:w="1181" w:type="pct"/>
          </w:tcPr>
          <w:p w14:paraId="6C6D4B63" w14:textId="77777777" w:rsidR="00D7369E" w:rsidRPr="00B93702" w:rsidRDefault="00D7369E" w:rsidP="001B451D">
            <w:pPr>
              <w:pStyle w:val="TAL"/>
              <w:rPr>
                <w:rFonts w:cs="Arial"/>
              </w:rPr>
            </w:pPr>
            <w:r w:rsidRPr="00B93702">
              <w:rPr>
                <w:rFonts w:cs="Arial"/>
              </w:rPr>
              <w:t>N/A</w:t>
            </w:r>
          </w:p>
        </w:tc>
        <w:tc>
          <w:tcPr>
            <w:tcW w:w="1182" w:type="pct"/>
          </w:tcPr>
          <w:p w14:paraId="37F205BC" w14:textId="77777777" w:rsidR="00D7369E" w:rsidRPr="00B93702" w:rsidRDefault="00D7369E" w:rsidP="001B451D">
            <w:pPr>
              <w:pStyle w:val="TAL"/>
              <w:rPr>
                <w:rFonts w:cs="Arial"/>
              </w:rPr>
            </w:pPr>
            <w:r w:rsidRPr="00B93702">
              <w:rPr>
                <w:rFonts w:cs="Arial"/>
              </w:rPr>
              <w:t>N/A</w:t>
            </w:r>
          </w:p>
        </w:tc>
      </w:tr>
      <w:tr w:rsidR="00B93702" w:rsidRPr="00B93702" w14:paraId="54B4AC88" w14:textId="77777777" w:rsidTr="001B451D">
        <w:trPr>
          <w:jc w:val="center"/>
        </w:trPr>
        <w:tc>
          <w:tcPr>
            <w:tcW w:w="1457" w:type="pct"/>
            <w:vAlign w:val="center"/>
          </w:tcPr>
          <w:p w14:paraId="61F69507" w14:textId="77777777" w:rsidR="00D7369E" w:rsidRPr="00B93702" w:rsidRDefault="00D7369E" w:rsidP="001B451D">
            <w:pPr>
              <w:pStyle w:val="TAL"/>
              <w:rPr>
                <w:rFonts w:cs="Arial"/>
              </w:rPr>
            </w:pPr>
            <w:r w:rsidRPr="00B93702">
              <w:rPr>
                <w:rFonts w:cs="Arial"/>
              </w:rPr>
              <w:t>NB-IoT</w:t>
            </w:r>
          </w:p>
        </w:tc>
        <w:tc>
          <w:tcPr>
            <w:tcW w:w="1181" w:type="pct"/>
          </w:tcPr>
          <w:p w14:paraId="4BC01D8F" w14:textId="77777777" w:rsidR="00D7369E" w:rsidRPr="00B93702" w:rsidRDefault="00D7369E" w:rsidP="001B451D">
            <w:pPr>
              <w:pStyle w:val="TAL"/>
              <w:rPr>
                <w:rFonts w:cs="Arial"/>
              </w:rPr>
            </w:pPr>
            <w:r w:rsidRPr="00B93702">
              <w:rPr>
                <w:rFonts w:cs="Arial"/>
              </w:rPr>
              <w:t>Same TC as used in 6.5.1</w:t>
            </w:r>
          </w:p>
        </w:tc>
        <w:tc>
          <w:tcPr>
            <w:tcW w:w="1181" w:type="pct"/>
          </w:tcPr>
          <w:p w14:paraId="243AE5FF" w14:textId="77777777" w:rsidR="00D7369E" w:rsidRPr="00B93702" w:rsidRDefault="00D7369E" w:rsidP="001B451D">
            <w:pPr>
              <w:pStyle w:val="TAL"/>
              <w:rPr>
                <w:rFonts w:cs="Arial"/>
              </w:rPr>
            </w:pPr>
            <w:r w:rsidRPr="00B93702">
              <w:rPr>
                <w:rFonts w:cs="Arial"/>
              </w:rPr>
              <w:t>Same TC as used in 6.5.1</w:t>
            </w:r>
          </w:p>
        </w:tc>
        <w:tc>
          <w:tcPr>
            <w:tcW w:w="1182" w:type="pct"/>
          </w:tcPr>
          <w:p w14:paraId="02962276" w14:textId="77777777" w:rsidR="00D7369E" w:rsidRPr="00B93702" w:rsidRDefault="00D7369E" w:rsidP="001B451D">
            <w:pPr>
              <w:pStyle w:val="TAL"/>
              <w:rPr>
                <w:rFonts w:cs="Arial"/>
              </w:rPr>
            </w:pPr>
            <w:r w:rsidRPr="00B93702">
              <w:rPr>
                <w:rFonts w:cs="Arial"/>
              </w:rPr>
              <w:t>Same TC as used in 6.5.1</w:t>
            </w:r>
          </w:p>
        </w:tc>
      </w:tr>
      <w:tr w:rsidR="00B93702" w:rsidRPr="00B93702" w14:paraId="2709FB77" w14:textId="77777777" w:rsidTr="001B451D">
        <w:trPr>
          <w:jc w:val="center"/>
        </w:trPr>
        <w:tc>
          <w:tcPr>
            <w:tcW w:w="1457" w:type="pct"/>
            <w:vAlign w:val="center"/>
          </w:tcPr>
          <w:p w14:paraId="324BC8EF" w14:textId="77777777" w:rsidR="00D7369E" w:rsidRPr="00B93702" w:rsidRDefault="00D7369E" w:rsidP="001B451D">
            <w:pPr>
              <w:pStyle w:val="TAL"/>
              <w:rPr>
                <w:rFonts w:cs="Arial"/>
                <w:b/>
              </w:rPr>
            </w:pPr>
            <w:r w:rsidRPr="00B93702">
              <w:rPr>
                <w:rFonts w:cs="Arial"/>
                <w:b/>
              </w:rPr>
              <w:t>6.5.3 Time alignment error</w:t>
            </w:r>
          </w:p>
        </w:tc>
        <w:tc>
          <w:tcPr>
            <w:tcW w:w="1181" w:type="pct"/>
          </w:tcPr>
          <w:p w14:paraId="2068360B"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58EE06D5"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3E88F41E"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4DE14A91" w14:textId="77777777" w:rsidTr="001B451D">
        <w:trPr>
          <w:jc w:val="center"/>
        </w:trPr>
        <w:tc>
          <w:tcPr>
            <w:tcW w:w="1457" w:type="pct"/>
            <w:vAlign w:val="center"/>
          </w:tcPr>
          <w:p w14:paraId="4500D288" w14:textId="77777777" w:rsidR="00D7369E" w:rsidRPr="00B93702" w:rsidRDefault="00D7369E" w:rsidP="001B451D">
            <w:pPr>
              <w:pStyle w:val="TAL"/>
              <w:rPr>
                <w:rFonts w:cs="Arial"/>
              </w:rPr>
            </w:pPr>
            <w:r w:rsidRPr="00B93702">
              <w:rPr>
                <w:rFonts w:cs="Arial"/>
              </w:rPr>
              <w:t>E-UTRA</w:t>
            </w:r>
          </w:p>
        </w:tc>
        <w:tc>
          <w:tcPr>
            <w:tcW w:w="1181" w:type="pct"/>
          </w:tcPr>
          <w:p w14:paraId="4B997E20" w14:textId="77777777" w:rsidR="00D7369E" w:rsidRPr="00B93702" w:rsidRDefault="00D7369E" w:rsidP="001B451D">
            <w:pPr>
              <w:pStyle w:val="TAL"/>
              <w:rPr>
                <w:rFonts w:cs="Arial"/>
              </w:rPr>
            </w:pPr>
            <w:r w:rsidRPr="00B93702">
              <w:rPr>
                <w:rFonts w:cs="Arial"/>
              </w:rPr>
              <w:t>N/A</w:t>
            </w:r>
          </w:p>
        </w:tc>
        <w:tc>
          <w:tcPr>
            <w:tcW w:w="1181" w:type="pct"/>
          </w:tcPr>
          <w:p w14:paraId="5A887FD8" w14:textId="77777777" w:rsidR="00D7369E" w:rsidRPr="00B93702" w:rsidRDefault="00D7369E" w:rsidP="001B451D">
            <w:pPr>
              <w:pStyle w:val="TAL"/>
              <w:rPr>
                <w:rFonts w:cs="Arial"/>
              </w:rPr>
            </w:pPr>
            <w:r w:rsidRPr="00B93702">
              <w:rPr>
                <w:rFonts w:cs="Arial"/>
              </w:rPr>
              <w:t>N/A</w:t>
            </w:r>
          </w:p>
        </w:tc>
        <w:tc>
          <w:tcPr>
            <w:tcW w:w="1182" w:type="pct"/>
          </w:tcPr>
          <w:p w14:paraId="419D62BA" w14:textId="77777777" w:rsidR="00D7369E" w:rsidRPr="00B93702" w:rsidRDefault="00D7369E" w:rsidP="001B451D">
            <w:pPr>
              <w:pStyle w:val="TAL"/>
              <w:rPr>
                <w:rFonts w:cs="Arial"/>
              </w:rPr>
            </w:pPr>
            <w:r w:rsidRPr="00B93702">
              <w:rPr>
                <w:rFonts w:cs="Arial"/>
              </w:rPr>
              <w:t>N/A</w:t>
            </w:r>
          </w:p>
        </w:tc>
      </w:tr>
      <w:tr w:rsidR="00B93702" w:rsidRPr="00B93702" w14:paraId="6B727240" w14:textId="77777777" w:rsidTr="001B451D">
        <w:trPr>
          <w:jc w:val="center"/>
        </w:trPr>
        <w:tc>
          <w:tcPr>
            <w:tcW w:w="1457" w:type="pct"/>
            <w:vAlign w:val="center"/>
          </w:tcPr>
          <w:p w14:paraId="56F68413" w14:textId="77777777" w:rsidR="00D7369E" w:rsidRPr="00B93702" w:rsidRDefault="00D7369E" w:rsidP="001B451D">
            <w:pPr>
              <w:pStyle w:val="TAL"/>
              <w:rPr>
                <w:rFonts w:cs="Arial"/>
              </w:rPr>
            </w:pPr>
            <w:r w:rsidRPr="00B93702">
              <w:rPr>
                <w:rFonts w:cs="Arial"/>
              </w:rPr>
              <w:lastRenderedPageBreak/>
              <w:t>UTRA FDD</w:t>
            </w:r>
          </w:p>
        </w:tc>
        <w:tc>
          <w:tcPr>
            <w:tcW w:w="1181" w:type="pct"/>
          </w:tcPr>
          <w:p w14:paraId="4A35C037" w14:textId="77777777" w:rsidR="00D7369E" w:rsidRPr="00B93702" w:rsidRDefault="00D7369E" w:rsidP="001B451D">
            <w:pPr>
              <w:pStyle w:val="TAL"/>
              <w:rPr>
                <w:rFonts w:cs="Arial"/>
              </w:rPr>
            </w:pPr>
            <w:r w:rsidRPr="00B93702">
              <w:rPr>
                <w:rFonts w:cs="Arial"/>
              </w:rPr>
              <w:t>N/A</w:t>
            </w:r>
          </w:p>
        </w:tc>
        <w:tc>
          <w:tcPr>
            <w:tcW w:w="1181" w:type="pct"/>
          </w:tcPr>
          <w:p w14:paraId="0B1BECBA" w14:textId="77777777" w:rsidR="00D7369E" w:rsidRPr="00B93702" w:rsidRDefault="00D7369E" w:rsidP="001B451D">
            <w:pPr>
              <w:pStyle w:val="TAL"/>
              <w:rPr>
                <w:rFonts w:cs="Arial"/>
              </w:rPr>
            </w:pPr>
            <w:r w:rsidRPr="00B93702">
              <w:rPr>
                <w:rFonts w:cs="Arial"/>
              </w:rPr>
              <w:t>N/A</w:t>
            </w:r>
          </w:p>
        </w:tc>
        <w:tc>
          <w:tcPr>
            <w:tcW w:w="1182" w:type="pct"/>
          </w:tcPr>
          <w:p w14:paraId="495560E1" w14:textId="77777777" w:rsidR="00D7369E" w:rsidRPr="00B93702" w:rsidRDefault="00D7369E" w:rsidP="001B451D">
            <w:pPr>
              <w:pStyle w:val="TAL"/>
              <w:rPr>
                <w:rFonts w:cs="Arial"/>
              </w:rPr>
            </w:pPr>
            <w:r w:rsidRPr="00B93702">
              <w:rPr>
                <w:rFonts w:cs="Arial"/>
              </w:rPr>
              <w:t>N/A</w:t>
            </w:r>
          </w:p>
        </w:tc>
      </w:tr>
      <w:tr w:rsidR="00B93702" w:rsidRPr="00B93702" w14:paraId="37347562" w14:textId="77777777" w:rsidTr="001B451D">
        <w:trPr>
          <w:jc w:val="center"/>
        </w:trPr>
        <w:tc>
          <w:tcPr>
            <w:tcW w:w="1457" w:type="pct"/>
            <w:vAlign w:val="center"/>
          </w:tcPr>
          <w:p w14:paraId="2095EB47" w14:textId="77777777" w:rsidR="00D7369E" w:rsidRPr="00B93702" w:rsidRDefault="00D7369E" w:rsidP="001B451D">
            <w:pPr>
              <w:pStyle w:val="TAL"/>
              <w:rPr>
                <w:rFonts w:cs="Arial"/>
              </w:rPr>
            </w:pPr>
            <w:r w:rsidRPr="00B93702">
              <w:rPr>
                <w:rFonts w:cs="Arial"/>
              </w:rPr>
              <w:t>UTRA TDD</w:t>
            </w:r>
          </w:p>
        </w:tc>
        <w:tc>
          <w:tcPr>
            <w:tcW w:w="1181" w:type="pct"/>
          </w:tcPr>
          <w:p w14:paraId="326FB72B" w14:textId="77777777" w:rsidR="00D7369E" w:rsidRPr="00B93702" w:rsidRDefault="00D7369E" w:rsidP="001B451D">
            <w:pPr>
              <w:pStyle w:val="TAL"/>
              <w:rPr>
                <w:rFonts w:cs="Arial"/>
              </w:rPr>
            </w:pPr>
            <w:r w:rsidRPr="00B93702">
              <w:rPr>
                <w:rFonts w:cs="Arial"/>
              </w:rPr>
              <w:t>N/A</w:t>
            </w:r>
          </w:p>
        </w:tc>
        <w:tc>
          <w:tcPr>
            <w:tcW w:w="1181" w:type="pct"/>
          </w:tcPr>
          <w:p w14:paraId="02D2C531" w14:textId="77777777" w:rsidR="00D7369E" w:rsidRPr="00B93702" w:rsidRDefault="00D7369E" w:rsidP="001B451D">
            <w:pPr>
              <w:pStyle w:val="TAL"/>
              <w:rPr>
                <w:rFonts w:cs="Arial"/>
              </w:rPr>
            </w:pPr>
            <w:r w:rsidRPr="00B93702">
              <w:rPr>
                <w:rFonts w:cs="Arial"/>
              </w:rPr>
              <w:t>N/A</w:t>
            </w:r>
          </w:p>
        </w:tc>
        <w:tc>
          <w:tcPr>
            <w:tcW w:w="1182" w:type="pct"/>
          </w:tcPr>
          <w:p w14:paraId="6AE390BC" w14:textId="77777777" w:rsidR="00D7369E" w:rsidRPr="00B93702" w:rsidRDefault="00D7369E" w:rsidP="001B451D">
            <w:pPr>
              <w:pStyle w:val="TAL"/>
              <w:rPr>
                <w:rFonts w:cs="Arial"/>
              </w:rPr>
            </w:pPr>
            <w:r w:rsidRPr="00B93702">
              <w:rPr>
                <w:rFonts w:cs="Arial"/>
              </w:rPr>
              <w:t>N/A</w:t>
            </w:r>
          </w:p>
        </w:tc>
      </w:tr>
      <w:tr w:rsidR="00B93702" w:rsidRPr="00B93702" w14:paraId="1B7E54FA" w14:textId="77777777" w:rsidTr="001B451D">
        <w:trPr>
          <w:jc w:val="center"/>
        </w:trPr>
        <w:tc>
          <w:tcPr>
            <w:tcW w:w="1457" w:type="pct"/>
            <w:vAlign w:val="center"/>
          </w:tcPr>
          <w:p w14:paraId="72880F88" w14:textId="77777777" w:rsidR="00D7369E" w:rsidRPr="00B93702" w:rsidRDefault="00D7369E" w:rsidP="001B451D">
            <w:pPr>
              <w:pStyle w:val="TAL"/>
              <w:rPr>
                <w:rFonts w:cs="Arial"/>
              </w:rPr>
            </w:pPr>
            <w:r w:rsidRPr="00B93702">
              <w:rPr>
                <w:rFonts w:cs="Arial"/>
              </w:rPr>
              <w:t>NB-IoT</w:t>
            </w:r>
          </w:p>
        </w:tc>
        <w:tc>
          <w:tcPr>
            <w:tcW w:w="1181" w:type="pct"/>
          </w:tcPr>
          <w:p w14:paraId="68C8D9ED" w14:textId="77777777" w:rsidR="00D7369E" w:rsidRPr="00B93702" w:rsidRDefault="00D7369E" w:rsidP="001B451D">
            <w:pPr>
              <w:pStyle w:val="TAL"/>
              <w:rPr>
                <w:rFonts w:cs="Arial"/>
              </w:rPr>
            </w:pPr>
            <w:r w:rsidRPr="00B93702">
              <w:rPr>
                <w:rFonts w:cs="Arial"/>
              </w:rPr>
              <w:t>(TS 36.141)</w:t>
            </w:r>
          </w:p>
        </w:tc>
        <w:tc>
          <w:tcPr>
            <w:tcW w:w="1181" w:type="pct"/>
          </w:tcPr>
          <w:p w14:paraId="7C5D4D4F" w14:textId="77777777" w:rsidR="00D7369E" w:rsidRPr="00B93702" w:rsidRDefault="00D7369E" w:rsidP="001B451D">
            <w:pPr>
              <w:pStyle w:val="TAL"/>
              <w:rPr>
                <w:rFonts w:cs="Arial"/>
              </w:rPr>
            </w:pPr>
            <w:r w:rsidRPr="00B93702">
              <w:rPr>
                <w:rFonts w:cs="Arial"/>
              </w:rPr>
              <w:t>(TS 36.141)</w:t>
            </w:r>
          </w:p>
        </w:tc>
        <w:tc>
          <w:tcPr>
            <w:tcW w:w="1182" w:type="pct"/>
          </w:tcPr>
          <w:p w14:paraId="226BC557" w14:textId="77777777" w:rsidR="00D7369E" w:rsidRPr="00B93702" w:rsidRDefault="00D7369E" w:rsidP="001B451D">
            <w:pPr>
              <w:pStyle w:val="TAL"/>
              <w:rPr>
                <w:rFonts w:cs="Arial"/>
              </w:rPr>
            </w:pPr>
            <w:r w:rsidRPr="00B93702">
              <w:rPr>
                <w:rFonts w:cs="Arial"/>
              </w:rPr>
              <w:t>(TS 36.141)</w:t>
            </w:r>
          </w:p>
        </w:tc>
      </w:tr>
      <w:tr w:rsidR="00B93702" w:rsidRPr="00B93702" w14:paraId="7EA7B5D6" w14:textId="77777777" w:rsidTr="001B451D">
        <w:trPr>
          <w:jc w:val="center"/>
        </w:trPr>
        <w:tc>
          <w:tcPr>
            <w:tcW w:w="1457" w:type="pct"/>
            <w:vAlign w:val="center"/>
          </w:tcPr>
          <w:p w14:paraId="588EC167" w14:textId="77777777" w:rsidR="00D7369E" w:rsidRPr="00B93702" w:rsidRDefault="00D7369E" w:rsidP="001B451D">
            <w:pPr>
              <w:pStyle w:val="TAL"/>
              <w:rPr>
                <w:rFonts w:cs="Arial"/>
                <w:b/>
              </w:rPr>
            </w:pPr>
            <w:r w:rsidRPr="00B93702">
              <w:rPr>
                <w:rFonts w:cs="Arial"/>
                <w:b/>
              </w:rPr>
              <w:t>6.6 Unwanted emissions</w:t>
            </w:r>
          </w:p>
        </w:tc>
        <w:tc>
          <w:tcPr>
            <w:tcW w:w="1181" w:type="pct"/>
          </w:tcPr>
          <w:p w14:paraId="779E6A4D"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1360FCAB"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0AC9E6CB"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043CE564" w14:textId="77777777" w:rsidTr="001B451D">
        <w:trPr>
          <w:jc w:val="center"/>
        </w:trPr>
        <w:tc>
          <w:tcPr>
            <w:tcW w:w="1457" w:type="pct"/>
            <w:vAlign w:val="center"/>
          </w:tcPr>
          <w:p w14:paraId="02F7C683" w14:textId="77777777" w:rsidR="00D7369E" w:rsidRPr="00B93702" w:rsidRDefault="00D7369E" w:rsidP="001B451D">
            <w:pPr>
              <w:pStyle w:val="TAL"/>
              <w:rPr>
                <w:rFonts w:cs="Arial"/>
                <w:b/>
                <w:bCs/>
              </w:rPr>
            </w:pPr>
            <w:r w:rsidRPr="00B93702">
              <w:rPr>
                <w:rFonts w:cs="Arial"/>
                <w:b/>
                <w:bCs/>
              </w:rPr>
              <w:t>6.6.1 Transmitter spurious emissions</w:t>
            </w:r>
          </w:p>
        </w:tc>
        <w:tc>
          <w:tcPr>
            <w:tcW w:w="1181" w:type="pct"/>
          </w:tcPr>
          <w:p w14:paraId="76873520"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3C0E0CE8"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0211E9A4"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0CF6F4C2" w14:textId="77777777" w:rsidTr="001B451D">
        <w:trPr>
          <w:jc w:val="center"/>
        </w:trPr>
        <w:tc>
          <w:tcPr>
            <w:tcW w:w="1457" w:type="pct"/>
            <w:vAlign w:val="center"/>
          </w:tcPr>
          <w:p w14:paraId="2F38D245" w14:textId="77777777" w:rsidR="00D7369E" w:rsidRPr="00B93702" w:rsidRDefault="00D7369E" w:rsidP="001B451D">
            <w:pPr>
              <w:pStyle w:val="TAL"/>
              <w:rPr>
                <w:rFonts w:cs="Arial"/>
              </w:rPr>
            </w:pPr>
            <w:r w:rsidRPr="00B93702">
              <w:rPr>
                <w:rFonts w:cs="Arial"/>
              </w:rPr>
              <w:t>(Category A)</w:t>
            </w:r>
          </w:p>
        </w:tc>
        <w:tc>
          <w:tcPr>
            <w:tcW w:w="1181" w:type="pct"/>
          </w:tcPr>
          <w:p w14:paraId="31E78098" w14:textId="77777777" w:rsidR="00D7369E" w:rsidRPr="00B93702" w:rsidRDefault="00D7369E" w:rsidP="001B451D">
            <w:pPr>
              <w:pStyle w:val="TAL"/>
              <w:rPr>
                <w:rFonts w:cs="Arial"/>
              </w:rPr>
            </w:pPr>
            <w:r w:rsidRPr="00B93702">
              <w:rPr>
                <w:rFonts w:cs="Arial"/>
              </w:rPr>
              <w:t>TC8</w:t>
            </w:r>
          </w:p>
        </w:tc>
        <w:tc>
          <w:tcPr>
            <w:tcW w:w="1181" w:type="pct"/>
          </w:tcPr>
          <w:p w14:paraId="193D0227" w14:textId="77777777" w:rsidR="00D7369E" w:rsidRPr="00B93702" w:rsidRDefault="00D7369E" w:rsidP="001B451D">
            <w:pPr>
              <w:pStyle w:val="TAL"/>
              <w:rPr>
                <w:rFonts w:cs="Arial"/>
              </w:rPr>
            </w:pPr>
            <w:r w:rsidRPr="00B93702">
              <w:rPr>
                <w:rFonts w:cs="Arial"/>
              </w:rPr>
              <w:t>TC8</w:t>
            </w:r>
          </w:p>
        </w:tc>
        <w:tc>
          <w:tcPr>
            <w:tcW w:w="1182" w:type="pct"/>
          </w:tcPr>
          <w:p w14:paraId="54885378" w14:textId="77777777" w:rsidR="00D7369E" w:rsidRPr="00B93702" w:rsidRDefault="00D7369E" w:rsidP="001B451D">
            <w:pPr>
              <w:pStyle w:val="TAL"/>
              <w:rPr>
                <w:rFonts w:cs="Arial"/>
              </w:rPr>
            </w:pPr>
            <w:r w:rsidRPr="00B93702">
              <w:rPr>
                <w:rFonts w:cs="Arial"/>
              </w:rPr>
              <w:t>TC8</w:t>
            </w:r>
          </w:p>
        </w:tc>
      </w:tr>
      <w:tr w:rsidR="00B93702" w:rsidRPr="00B93702" w14:paraId="767C376E" w14:textId="77777777" w:rsidTr="001B451D">
        <w:trPr>
          <w:jc w:val="center"/>
        </w:trPr>
        <w:tc>
          <w:tcPr>
            <w:tcW w:w="1457" w:type="pct"/>
            <w:vAlign w:val="center"/>
          </w:tcPr>
          <w:p w14:paraId="79185D49" w14:textId="77777777" w:rsidR="00D7369E" w:rsidRPr="00B93702" w:rsidRDefault="00D7369E" w:rsidP="001B451D">
            <w:pPr>
              <w:pStyle w:val="TAL"/>
              <w:rPr>
                <w:rFonts w:cs="Arial"/>
              </w:rPr>
            </w:pPr>
            <w:r w:rsidRPr="00B93702">
              <w:rPr>
                <w:rFonts w:cs="Arial"/>
              </w:rPr>
              <w:t>(Category B)</w:t>
            </w:r>
          </w:p>
        </w:tc>
        <w:tc>
          <w:tcPr>
            <w:tcW w:w="1181" w:type="pct"/>
          </w:tcPr>
          <w:p w14:paraId="36BFBD2B" w14:textId="77777777" w:rsidR="00D7369E" w:rsidRPr="00B93702" w:rsidRDefault="00D7369E" w:rsidP="001B451D">
            <w:pPr>
              <w:pStyle w:val="TAL"/>
              <w:rPr>
                <w:rFonts w:cs="Arial"/>
              </w:rPr>
            </w:pPr>
            <w:r w:rsidRPr="00B93702">
              <w:rPr>
                <w:rFonts w:cs="Arial"/>
              </w:rPr>
              <w:t>TC8</w:t>
            </w:r>
          </w:p>
        </w:tc>
        <w:tc>
          <w:tcPr>
            <w:tcW w:w="1181" w:type="pct"/>
          </w:tcPr>
          <w:p w14:paraId="74C8FA00" w14:textId="77777777" w:rsidR="00D7369E" w:rsidRPr="00B93702" w:rsidRDefault="00D7369E" w:rsidP="001B451D">
            <w:pPr>
              <w:pStyle w:val="TAL"/>
              <w:rPr>
                <w:rFonts w:cs="Arial"/>
              </w:rPr>
            </w:pPr>
            <w:r w:rsidRPr="00B93702">
              <w:rPr>
                <w:rFonts w:cs="Arial"/>
              </w:rPr>
              <w:t>TC8</w:t>
            </w:r>
          </w:p>
        </w:tc>
        <w:tc>
          <w:tcPr>
            <w:tcW w:w="1182" w:type="pct"/>
          </w:tcPr>
          <w:p w14:paraId="5D2BDAF8" w14:textId="77777777" w:rsidR="00D7369E" w:rsidRPr="00B93702" w:rsidRDefault="00D7369E" w:rsidP="001B451D">
            <w:pPr>
              <w:pStyle w:val="TAL"/>
              <w:rPr>
                <w:rFonts w:cs="Arial"/>
              </w:rPr>
            </w:pPr>
            <w:r w:rsidRPr="00B93702">
              <w:rPr>
                <w:rFonts w:cs="Arial"/>
              </w:rPr>
              <w:t>TC8</w:t>
            </w:r>
          </w:p>
        </w:tc>
      </w:tr>
      <w:tr w:rsidR="00B93702" w:rsidRPr="00B93702" w14:paraId="4BFD41CD" w14:textId="77777777" w:rsidTr="001B451D">
        <w:trPr>
          <w:trHeight w:val="933"/>
          <w:jc w:val="center"/>
        </w:trPr>
        <w:tc>
          <w:tcPr>
            <w:tcW w:w="1457" w:type="pct"/>
            <w:vAlign w:val="center"/>
          </w:tcPr>
          <w:p w14:paraId="166760EA" w14:textId="77777777" w:rsidR="00D7369E" w:rsidRPr="00B93702" w:rsidRDefault="00D7369E" w:rsidP="001B451D">
            <w:pPr>
              <w:pStyle w:val="TAL"/>
              <w:rPr>
                <w:rFonts w:cs="Arial"/>
              </w:rPr>
            </w:pPr>
            <w:r w:rsidRPr="00B93702">
              <w:rPr>
                <w:rFonts w:cs="Arial"/>
              </w:rPr>
              <w:t>Additional requirement for BC2 (Category B)</w:t>
            </w:r>
          </w:p>
        </w:tc>
        <w:tc>
          <w:tcPr>
            <w:tcW w:w="1181" w:type="pct"/>
          </w:tcPr>
          <w:p w14:paraId="16FD9E7E" w14:textId="77777777" w:rsidR="00D7369E" w:rsidRPr="00B93702" w:rsidRDefault="00D7369E" w:rsidP="001B451D">
            <w:pPr>
              <w:pStyle w:val="TAL"/>
              <w:rPr>
                <w:rFonts w:cs="Arial"/>
              </w:rPr>
            </w:pPr>
            <w:r w:rsidRPr="00B93702">
              <w:rPr>
                <w:rFonts w:cs="Arial"/>
              </w:rPr>
              <w:t>N/A</w:t>
            </w:r>
          </w:p>
        </w:tc>
        <w:tc>
          <w:tcPr>
            <w:tcW w:w="1181" w:type="pct"/>
          </w:tcPr>
          <w:p w14:paraId="1AB60511" w14:textId="77777777" w:rsidR="00D7369E" w:rsidRPr="00B93702" w:rsidRDefault="00D7369E" w:rsidP="001B451D">
            <w:pPr>
              <w:pStyle w:val="TAL"/>
              <w:rPr>
                <w:rFonts w:cs="Arial"/>
              </w:rPr>
            </w:pPr>
            <w:r w:rsidRPr="00B93702">
              <w:rPr>
                <w:rFonts w:cs="Arial"/>
              </w:rPr>
              <w:t>N/A</w:t>
            </w:r>
          </w:p>
        </w:tc>
        <w:tc>
          <w:tcPr>
            <w:tcW w:w="1182" w:type="pct"/>
          </w:tcPr>
          <w:p w14:paraId="53ED26FB" w14:textId="77777777" w:rsidR="00D7369E" w:rsidRPr="00B93702" w:rsidRDefault="00D7369E" w:rsidP="001B451D">
            <w:pPr>
              <w:pStyle w:val="TAL"/>
              <w:rPr>
                <w:rFonts w:cs="Arial"/>
              </w:rPr>
            </w:pPr>
            <w:r w:rsidRPr="00B93702">
              <w:rPr>
                <w:rFonts w:cs="Arial"/>
              </w:rPr>
              <w:t>N/A</w:t>
            </w:r>
          </w:p>
        </w:tc>
      </w:tr>
      <w:tr w:rsidR="00B93702" w:rsidRPr="00B93702" w14:paraId="7C6C0694" w14:textId="77777777" w:rsidTr="001B451D">
        <w:trPr>
          <w:jc w:val="center"/>
        </w:trPr>
        <w:tc>
          <w:tcPr>
            <w:tcW w:w="1457" w:type="pct"/>
            <w:vAlign w:val="center"/>
          </w:tcPr>
          <w:p w14:paraId="4DD22E69" w14:textId="77777777" w:rsidR="00D7369E" w:rsidRPr="00B93702" w:rsidRDefault="00D7369E" w:rsidP="001B451D">
            <w:pPr>
              <w:pStyle w:val="TAL"/>
              <w:rPr>
                <w:rFonts w:cs="Arial"/>
              </w:rPr>
            </w:pPr>
            <w:r w:rsidRPr="00B93702">
              <w:rPr>
                <w:rFonts w:cs="Arial"/>
              </w:rPr>
              <w:t>Protection of the BS receiver of own or different BS</w:t>
            </w:r>
          </w:p>
        </w:tc>
        <w:tc>
          <w:tcPr>
            <w:tcW w:w="1181" w:type="pct"/>
          </w:tcPr>
          <w:p w14:paraId="134B634A" w14:textId="77777777" w:rsidR="00D7369E" w:rsidRPr="00B93702" w:rsidRDefault="00D7369E" w:rsidP="001B451D">
            <w:pPr>
              <w:pStyle w:val="TAL"/>
              <w:rPr>
                <w:rFonts w:cs="Arial"/>
              </w:rPr>
            </w:pPr>
            <w:r w:rsidRPr="00B93702">
              <w:rPr>
                <w:rFonts w:cs="Arial"/>
              </w:rPr>
              <w:t>TC8</w:t>
            </w:r>
          </w:p>
        </w:tc>
        <w:tc>
          <w:tcPr>
            <w:tcW w:w="1181" w:type="pct"/>
          </w:tcPr>
          <w:p w14:paraId="4E2CCBFF" w14:textId="77777777" w:rsidR="00D7369E" w:rsidRPr="00B93702" w:rsidRDefault="00D7369E" w:rsidP="001B451D">
            <w:pPr>
              <w:pStyle w:val="TAL"/>
              <w:rPr>
                <w:rFonts w:cs="Arial"/>
              </w:rPr>
            </w:pPr>
            <w:r w:rsidRPr="00B93702">
              <w:rPr>
                <w:rFonts w:cs="Arial"/>
              </w:rPr>
              <w:t>TC8</w:t>
            </w:r>
          </w:p>
        </w:tc>
        <w:tc>
          <w:tcPr>
            <w:tcW w:w="1182" w:type="pct"/>
          </w:tcPr>
          <w:p w14:paraId="279AE5BB" w14:textId="77777777" w:rsidR="00D7369E" w:rsidRPr="00B93702" w:rsidRDefault="00D7369E" w:rsidP="001B451D">
            <w:pPr>
              <w:pStyle w:val="TAL"/>
              <w:rPr>
                <w:rFonts w:cs="Arial"/>
              </w:rPr>
            </w:pPr>
            <w:r w:rsidRPr="00B93702">
              <w:rPr>
                <w:rFonts w:cs="Arial"/>
              </w:rPr>
              <w:t>TC8</w:t>
            </w:r>
          </w:p>
        </w:tc>
      </w:tr>
      <w:tr w:rsidR="00B93702" w:rsidRPr="00B93702" w14:paraId="2691F971" w14:textId="77777777" w:rsidTr="001B451D">
        <w:trPr>
          <w:jc w:val="center"/>
        </w:trPr>
        <w:tc>
          <w:tcPr>
            <w:tcW w:w="1457" w:type="pct"/>
            <w:vAlign w:val="center"/>
          </w:tcPr>
          <w:p w14:paraId="57455F30" w14:textId="77777777" w:rsidR="00D7369E" w:rsidRPr="00B93702" w:rsidRDefault="00D7369E" w:rsidP="001B451D">
            <w:pPr>
              <w:pStyle w:val="TAL"/>
              <w:rPr>
                <w:rFonts w:cs="Arial"/>
              </w:rPr>
            </w:pPr>
            <w:r w:rsidRPr="00B93702">
              <w:rPr>
                <w:rFonts w:cs="Arial"/>
              </w:rPr>
              <w:t>Additional spurious emissions requirements</w:t>
            </w:r>
          </w:p>
        </w:tc>
        <w:tc>
          <w:tcPr>
            <w:tcW w:w="1181" w:type="pct"/>
          </w:tcPr>
          <w:p w14:paraId="1B61A55B" w14:textId="77777777" w:rsidR="00D7369E" w:rsidRPr="00B93702" w:rsidRDefault="00D7369E" w:rsidP="001B451D">
            <w:pPr>
              <w:pStyle w:val="TAL"/>
              <w:rPr>
                <w:rFonts w:cs="Arial"/>
              </w:rPr>
            </w:pPr>
            <w:r w:rsidRPr="00B93702">
              <w:rPr>
                <w:rFonts w:cs="Arial"/>
              </w:rPr>
              <w:t>TC8</w:t>
            </w:r>
          </w:p>
        </w:tc>
        <w:tc>
          <w:tcPr>
            <w:tcW w:w="1181" w:type="pct"/>
          </w:tcPr>
          <w:p w14:paraId="0C1163A3" w14:textId="77777777" w:rsidR="00D7369E" w:rsidRPr="00B93702" w:rsidRDefault="00D7369E" w:rsidP="001B451D">
            <w:pPr>
              <w:pStyle w:val="TAL"/>
              <w:rPr>
                <w:rFonts w:cs="Arial"/>
              </w:rPr>
            </w:pPr>
            <w:r w:rsidRPr="00B93702">
              <w:rPr>
                <w:rFonts w:cs="Arial"/>
              </w:rPr>
              <w:t>TC8</w:t>
            </w:r>
          </w:p>
        </w:tc>
        <w:tc>
          <w:tcPr>
            <w:tcW w:w="1182" w:type="pct"/>
          </w:tcPr>
          <w:p w14:paraId="122813F3" w14:textId="77777777" w:rsidR="00D7369E" w:rsidRPr="00B93702" w:rsidRDefault="00D7369E" w:rsidP="001B451D">
            <w:pPr>
              <w:pStyle w:val="TAL"/>
              <w:rPr>
                <w:rFonts w:cs="Arial"/>
              </w:rPr>
            </w:pPr>
            <w:r w:rsidRPr="00B93702">
              <w:rPr>
                <w:rFonts w:cs="Arial"/>
              </w:rPr>
              <w:t>TC8</w:t>
            </w:r>
          </w:p>
        </w:tc>
      </w:tr>
      <w:tr w:rsidR="00B93702" w:rsidRPr="00B93702" w14:paraId="55E4A0CF" w14:textId="77777777" w:rsidTr="001B451D">
        <w:trPr>
          <w:jc w:val="center"/>
        </w:trPr>
        <w:tc>
          <w:tcPr>
            <w:tcW w:w="1457" w:type="pct"/>
            <w:vAlign w:val="center"/>
          </w:tcPr>
          <w:p w14:paraId="491B2550" w14:textId="77777777" w:rsidR="00D7369E" w:rsidRPr="00B93702" w:rsidRDefault="00D7369E" w:rsidP="001B451D">
            <w:pPr>
              <w:pStyle w:val="TAL"/>
              <w:rPr>
                <w:rFonts w:cs="Arial"/>
              </w:rPr>
            </w:pPr>
            <w:r w:rsidRPr="00B93702">
              <w:rPr>
                <w:rFonts w:cs="Arial"/>
              </w:rPr>
              <w:t>Co-location with other Base Stations</w:t>
            </w:r>
          </w:p>
        </w:tc>
        <w:tc>
          <w:tcPr>
            <w:tcW w:w="1181" w:type="pct"/>
          </w:tcPr>
          <w:p w14:paraId="31734FEC" w14:textId="77777777" w:rsidR="00D7369E" w:rsidRPr="00B93702" w:rsidRDefault="00D7369E" w:rsidP="001B451D">
            <w:pPr>
              <w:pStyle w:val="TAL"/>
              <w:rPr>
                <w:rFonts w:cs="Arial"/>
              </w:rPr>
            </w:pPr>
            <w:r w:rsidRPr="00B93702">
              <w:rPr>
                <w:rFonts w:cs="Arial"/>
              </w:rPr>
              <w:t>TC8</w:t>
            </w:r>
          </w:p>
        </w:tc>
        <w:tc>
          <w:tcPr>
            <w:tcW w:w="1181" w:type="pct"/>
          </w:tcPr>
          <w:p w14:paraId="2FCDCCC1" w14:textId="77777777" w:rsidR="00D7369E" w:rsidRPr="00B93702" w:rsidRDefault="00D7369E" w:rsidP="001B451D">
            <w:pPr>
              <w:pStyle w:val="TAL"/>
              <w:rPr>
                <w:rFonts w:cs="Arial"/>
              </w:rPr>
            </w:pPr>
            <w:r w:rsidRPr="00B93702">
              <w:rPr>
                <w:rFonts w:cs="Arial"/>
              </w:rPr>
              <w:t>TC8</w:t>
            </w:r>
          </w:p>
        </w:tc>
        <w:tc>
          <w:tcPr>
            <w:tcW w:w="1182" w:type="pct"/>
          </w:tcPr>
          <w:p w14:paraId="0534CE8D" w14:textId="77777777" w:rsidR="00D7369E" w:rsidRPr="00B93702" w:rsidRDefault="00D7369E" w:rsidP="001B451D">
            <w:pPr>
              <w:pStyle w:val="TAL"/>
              <w:rPr>
                <w:rFonts w:cs="Arial"/>
              </w:rPr>
            </w:pPr>
            <w:r w:rsidRPr="00B93702">
              <w:rPr>
                <w:rFonts w:cs="Arial"/>
              </w:rPr>
              <w:t>TC8</w:t>
            </w:r>
          </w:p>
        </w:tc>
      </w:tr>
      <w:tr w:rsidR="00B93702" w:rsidRPr="00B93702" w14:paraId="7358F111" w14:textId="77777777" w:rsidTr="001B451D">
        <w:trPr>
          <w:jc w:val="center"/>
        </w:trPr>
        <w:tc>
          <w:tcPr>
            <w:tcW w:w="1457" w:type="pct"/>
            <w:vAlign w:val="center"/>
          </w:tcPr>
          <w:p w14:paraId="3EF9F7C5" w14:textId="77777777" w:rsidR="00D7369E" w:rsidRPr="00B93702" w:rsidRDefault="00D7369E" w:rsidP="001B451D">
            <w:pPr>
              <w:pStyle w:val="TAL"/>
              <w:rPr>
                <w:rFonts w:cs="Arial"/>
                <w:b/>
              </w:rPr>
            </w:pPr>
            <w:r w:rsidRPr="00B93702">
              <w:rPr>
                <w:rFonts w:cs="Arial"/>
                <w:b/>
              </w:rPr>
              <w:t>6.6.2 Operating band unwanted emissions</w:t>
            </w:r>
          </w:p>
        </w:tc>
        <w:tc>
          <w:tcPr>
            <w:tcW w:w="1181" w:type="pct"/>
          </w:tcPr>
          <w:p w14:paraId="16A320DA"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0B300E56"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4DA2A320"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710000ED" w14:textId="77777777" w:rsidTr="001B451D">
        <w:trPr>
          <w:jc w:val="center"/>
        </w:trPr>
        <w:tc>
          <w:tcPr>
            <w:tcW w:w="1457" w:type="pct"/>
            <w:vAlign w:val="center"/>
          </w:tcPr>
          <w:p w14:paraId="36250F57" w14:textId="77777777" w:rsidR="00D7369E" w:rsidRPr="00B93702" w:rsidRDefault="00D7369E" w:rsidP="001B451D">
            <w:pPr>
              <w:pStyle w:val="TAL"/>
              <w:rPr>
                <w:rFonts w:cs="Arial"/>
              </w:rPr>
            </w:pPr>
            <w:r w:rsidRPr="00B93702">
              <w:rPr>
                <w:rFonts w:cs="Arial"/>
              </w:rPr>
              <w:t>General requirement for Band Categories 1 and 3</w:t>
            </w:r>
          </w:p>
        </w:tc>
        <w:tc>
          <w:tcPr>
            <w:tcW w:w="1181" w:type="pct"/>
          </w:tcPr>
          <w:p w14:paraId="46CA4151" w14:textId="77777777" w:rsidR="00D7369E" w:rsidRPr="00B93702" w:rsidRDefault="00D7369E" w:rsidP="001B451D">
            <w:pPr>
              <w:pStyle w:val="TAL"/>
              <w:rPr>
                <w:rFonts w:cs="Arial"/>
              </w:rPr>
            </w:pPr>
            <w:r w:rsidRPr="00B93702">
              <w:rPr>
                <w:rFonts w:cs="Arial"/>
              </w:rPr>
              <w:t>(TS 36.141)</w:t>
            </w:r>
          </w:p>
          <w:p w14:paraId="5838898E" w14:textId="77777777" w:rsidR="00D7369E" w:rsidRPr="00B93702" w:rsidRDefault="00D7369E" w:rsidP="001B451D">
            <w:pPr>
              <w:pStyle w:val="TAL"/>
              <w:rPr>
                <w:rFonts w:cs="Arial"/>
              </w:rPr>
            </w:pPr>
            <w:r w:rsidRPr="00B93702">
              <w:rPr>
                <w:rFonts w:cs="Arial"/>
              </w:rPr>
              <w:t>TC8</w:t>
            </w:r>
          </w:p>
        </w:tc>
        <w:tc>
          <w:tcPr>
            <w:tcW w:w="1181" w:type="pct"/>
          </w:tcPr>
          <w:p w14:paraId="0C01F138" w14:textId="77777777" w:rsidR="00D7369E" w:rsidRPr="00B93702" w:rsidRDefault="00D7369E" w:rsidP="001B451D">
            <w:pPr>
              <w:pStyle w:val="TAL"/>
              <w:rPr>
                <w:rFonts w:cs="Arial"/>
              </w:rPr>
            </w:pPr>
            <w:r w:rsidRPr="00B93702">
              <w:rPr>
                <w:rFonts w:cs="Arial"/>
              </w:rPr>
              <w:t>N/A</w:t>
            </w:r>
          </w:p>
        </w:tc>
        <w:tc>
          <w:tcPr>
            <w:tcW w:w="1182" w:type="pct"/>
          </w:tcPr>
          <w:p w14:paraId="418FA2A6" w14:textId="77777777" w:rsidR="00D7369E" w:rsidRPr="00B93702" w:rsidRDefault="00D7369E" w:rsidP="001B451D">
            <w:pPr>
              <w:pStyle w:val="TAL"/>
              <w:rPr>
                <w:rFonts w:cs="Arial"/>
              </w:rPr>
            </w:pPr>
            <w:r w:rsidRPr="00B93702">
              <w:rPr>
                <w:rFonts w:cs="Arial"/>
              </w:rPr>
              <w:t>(TS 36.141)</w:t>
            </w:r>
          </w:p>
          <w:p w14:paraId="3E5F81B6" w14:textId="77777777" w:rsidR="00D7369E" w:rsidRPr="00B93702" w:rsidRDefault="00D7369E" w:rsidP="001B451D">
            <w:pPr>
              <w:pStyle w:val="TAL"/>
              <w:rPr>
                <w:rFonts w:cs="Arial"/>
              </w:rPr>
            </w:pPr>
            <w:r w:rsidRPr="00B93702">
              <w:rPr>
                <w:rFonts w:cs="Arial"/>
              </w:rPr>
              <w:t>TC8</w:t>
            </w:r>
          </w:p>
        </w:tc>
      </w:tr>
      <w:tr w:rsidR="00B93702" w:rsidRPr="00B93702" w14:paraId="5B8F6BBA" w14:textId="77777777" w:rsidTr="001B451D">
        <w:trPr>
          <w:jc w:val="center"/>
        </w:trPr>
        <w:tc>
          <w:tcPr>
            <w:tcW w:w="1457" w:type="pct"/>
            <w:vAlign w:val="center"/>
          </w:tcPr>
          <w:p w14:paraId="28306DD3" w14:textId="77777777" w:rsidR="00D7369E" w:rsidRPr="00B93702" w:rsidRDefault="00D7369E" w:rsidP="001B451D">
            <w:pPr>
              <w:pStyle w:val="TAL"/>
              <w:rPr>
                <w:rFonts w:cs="Arial"/>
              </w:rPr>
            </w:pPr>
            <w:r w:rsidRPr="00B93702">
              <w:rPr>
                <w:rFonts w:cs="Arial"/>
              </w:rPr>
              <w:t>General requirement for Band Category 2</w:t>
            </w:r>
          </w:p>
        </w:tc>
        <w:tc>
          <w:tcPr>
            <w:tcW w:w="1181" w:type="pct"/>
          </w:tcPr>
          <w:p w14:paraId="64F1F684" w14:textId="77777777" w:rsidR="00D7369E" w:rsidRPr="00B93702" w:rsidRDefault="00D7369E" w:rsidP="001B451D">
            <w:pPr>
              <w:pStyle w:val="TAL"/>
              <w:rPr>
                <w:rFonts w:cs="Arial"/>
              </w:rPr>
            </w:pPr>
            <w:r w:rsidRPr="00B93702">
              <w:rPr>
                <w:rFonts w:cs="Arial"/>
              </w:rPr>
              <w:t>N/A</w:t>
            </w:r>
          </w:p>
        </w:tc>
        <w:tc>
          <w:tcPr>
            <w:tcW w:w="1181" w:type="pct"/>
          </w:tcPr>
          <w:p w14:paraId="318B0F01" w14:textId="77777777" w:rsidR="00D7369E" w:rsidRPr="00B93702" w:rsidRDefault="00D7369E" w:rsidP="001B451D">
            <w:pPr>
              <w:pStyle w:val="TAL"/>
              <w:rPr>
                <w:rFonts w:cs="Arial"/>
              </w:rPr>
            </w:pPr>
            <w:r w:rsidRPr="00B93702">
              <w:rPr>
                <w:rFonts w:cs="Arial"/>
              </w:rPr>
              <w:t>(TS 36.141)</w:t>
            </w:r>
          </w:p>
          <w:p w14:paraId="3ECB662A" w14:textId="77777777" w:rsidR="00D7369E" w:rsidRPr="00B93702" w:rsidRDefault="00D7369E" w:rsidP="001B451D">
            <w:pPr>
              <w:pStyle w:val="TAL"/>
              <w:rPr>
                <w:rFonts w:cs="Arial"/>
              </w:rPr>
            </w:pPr>
            <w:r w:rsidRPr="00B93702">
              <w:rPr>
                <w:rFonts w:cs="Arial"/>
              </w:rPr>
              <w:t>TC8</w:t>
            </w:r>
          </w:p>
        </w:tc>
        <w:tc>
          <w:tcPr>
            <w:tcW w:w="1182" w:type="pct"/>
          </w:tcPr>
          <w:p w14:paraId="1C1B3A11" w14:textId="77777777" w:rsidR="00D7369E" w:rsidRPr="00B93702" w:rsidRDefault="00D7369E" w:rsidP="001B451D">
            <w:pPr>
              <w:pStyle w:val="TAL"/>
              <w:rPr>
                <w:rFonts w:cs="Arial"/>
              </w:rPr>
            </w:pPr>
            <w:r w:rsidRPr="00B93702">
              <w:rPr>
                <w:rFonts w:cs="Arial"/>
              </w:rPr>
              <w:t>N/A</w:t>
            </w:r>
          </w:p>
        </w:tc>
      </w:tr>
      <w:tr w:rsidR="00B93702" w:rsidRPr="00B93702" w14:paraId="3286240D" w14:textId="77777777" w:rsidTr="001B451D">
        <w:trPr>
          <w:jc w:val="center"/>
        </w:trPr>
        <w:tc>
          <w:tcPr>
            <w:tcW w:w="1457" w:type="pct"/>
            <w:vAlign w:val="center"/>
          </w:tcPr>
          <w:p w14:paraId="28249856" w14:textId="77777777" w:rsidR="00D7369E" w:rsidRPr="00B93702" w:rsidRDefault="00D7369E" w:rsidP="001B451D">
            <w:pPr>
              <w:pStyle w:val="TAL"/>
              <w:rPr>
                <w:rFonts w:cs="Arial"/>
              </w:rPr>
            </w:pPr>
            <w:r w:rsidRPr="00B93702">
              <w:rPr>
                <w:rFonts w:cs="Arial"/>
              </w:rPr>
              <w:t>GSM/EDGE single-RAT requirements</w:t>
            </w:r>
          </w:p>
        </w:tc>
        <w:tc>
          <w:tcPr>
            <w:tcW w:w="1181" w:type="pct"/>
          </w:tcPr>
          <w:p w14:paraId="1EF4E5F3" w14:textId="77777777" w:rsidR="00D7369E" w:rsidRPr="00B93702" w:rsidRDefault="00D7369E" w:rsidP="001B451D">
            <w:pPr>
              <w:pStyle w:val="TAL"/>
              <w:rPr>
                <w:rFonts w:cs="Arial"/>
              </w:rPr>
            </w:pPr>
            <w:r w:rsidRPr="00B93702">
              <w:rPr>
                <w:rFonts w:cs="Arial"/>
              </w:rPr>
              <w:t>N/A</w:t>
            </w:r>
          </w:p>
        </w:tc>
        <w:tc>
          <w:tcPr>
            <w:tcW w:w="1181" w:type="pct"/>
          </w:tcPr>
          <w:p w14:paraId="3426526D" w14:textId="77777777" w:rsidR="00D7369E" w:rsidRPr="00B93702" w:rsidRDefault="00D7369E" w:rsidP="001B451D">
            <w:pPr>
              <w:pStyle w:val="TAL"/>
              <w:rPr>
                <w:rFonts w:cs="Arial"/>
              </w:rPr>
            </w:pPr>
            <w:r w:rsidRPr="00B93702">
              <w:rPr>
                <w:rFonts w:cs="Arial"/>
              </w:rPr>
              <w:t>N/A</w:t>
            </w:r>
          </w:p>
        </w:tc>
        <w:tc>
          <w:tcPr>
            <w:tcW w:w="1182" w:type="pct"/>
          </w:tcPr>
          <w:p w14:paraId="3D34ED73" w14:textId="77777777" w:rsidR="00D7369E" w:rsidRPr="00B93702" w:rsidRDefault="00D7369E" w:rsidP="001B451D">
            <w:pPr>
              <w:pStyle w:val="TAL"/>
              <w:rPr>
                <w:rFonts w:cs="Arial"/>
              </w:rPr>
            </w:pPr>
            <w:r w:rsidRPr="00B93702">
              <w:rPr>
                <w:rFonts w:cs="Arial"/>
              </w:rPr>
              <w:t>N/A</w:t>
            </w:r>
          </w:p>
        </w:tc>
      </w:tr>
      <w:tr w:rsidR="00B93702" w:rsidRPr="00B93702" w14:paraId="1AE24B79" w14:textId="77777777" w:rsidTr="001B451D">
        <w:trPr>
          <w:jc w:val="center"/>
        </w:trPr>
        <w:tc>
          <w:tcPr>
            <w:tcW w:w="1457" w:type="pct"/>
          </w:tcPr>
          <w:p w14:paraId="5F21E74E" w14:textId="77777777" w:rsidR="00D7369E" w:rsidRPr="00B93702" w:rsidRDefault="00D7369E" w:rsidP="001B451D">
            <w:pPr>
              <w:pStyle w:val="TAL"/>
              <w:rPr>
                <w:rFonts w:cs="Arial"/>
              </w:rPr>
            </w:pPr>
            <w:r w:rsidRPr="00B93702">
              <w:rPr>
                <w:rFonts w:cs="Arial"/>
              </w:rPr>
              <w:t>Additional requirements</w:t>
            </w:r>
          </w:p>
        </w:tc>
        <w:tc>
          <w:tcPr>
            <w:tcW w:w="1181" w:type="pct"/>
          </w:tcPr>
          <w:p w14:paraId="32B37A59" w14:textId="77777777" w:rsidR="00D7369E" w:rsidRPr="00B93702" w:rsidRDefault="00D7369E" w:rsidP="001B451D">
            <w:pPr>
              <w:pStyle w:val="TAL"/>
              <w:rPr>
                <w:rFonts w:cs="Arial"/>
              </w:rPr>
            </w:pPr>
            <w:r w:rsidRPr="00B93702">
              <w:rPr>
                <w:rFonts w:cs="Arial"/>
              </w:rPr>
              <w:t>Compliance stated by manufacturer declaration</w:t>
            </w:r>
          </w:p>
        </w:tc>
        <w:tc>
          <w:tcPr>
            <w:tcW w:w="1181" w:type="pct"/>
          </w:tcPr>
          <w:p w14:paraId="2A696819" w14:textId="77777777" w:rsidR="00D7369E" w:rsidRPr="00B93702" w:rsidRDefault="00D7369E" w:rsidP="001B451D">
            <w:pPr>
              <w:pStyle w:val="TAL"/>
              <w:rPr>
                <w:rFonts w:cs="Arial"/>
              </w:rPr>
            </w:pPr>
            <w:r w:rsidRPr="00B93702">
              <w:rPr>
                <w:rFonts w:cs="Arial"/>
              </w:rPr>
              <w:t>Compliance stated by manufacturer declaration</w:t>
            </w:r>
          </w:p>
        </w:tc>
        <w:tc>
          <w:tcPr>
            <w:tcW w:w="1182" w:type="pct"/>
          </w:tcPr>
          <w:p w14:paraId="28CB50AA" w14:textId="77777777" w:rsidR="00D7369E" w:rsidRPr="00B93702" w:rsidRDefault="00D7369E" w:rsidP="001B451D">
            <w:pPr>
              <w:pStyle w:val="TAL"/>
              <w:rPr>
                <w:rFonts w:cs="Arial"/>
              </w:rPr>
            </w:pPr>
            <w:r w:rsidRPr="00B93702">
              <w:rPr>
                <w:rFonts w:cs="Arial"/>
              </w:rPr>
              <w:t>Compliance stated by manufacturer declaration</w:t>
            </w:r>
          </w:p>
        </w:tc>
      </w:tr>
      <w:tr w:rsidR="00B93702" w:rsidRPr="00B93702" w14:paraId="6ABAC7AA" w14:textId="77777777" w:rsidTr="001B451D">
        <w:trPr>
          <w:jc w:val="center"/>
        </w:trPr>
        <w:tc>
          <w:tcPr>
            <w:tcW w:w="1457" w:type="pct"/>
            <w:vAlign w:val="center"/>
          </w:tcPr>
          <w:p w14:paraId="76761FE5" w14:textId="77777777" w:rsidR="00D7369E" w:rsidRPr="00B93702" w:rsidRDefault="00D7369E" w:rsidP="001B451D">
            <w:pPr>
              <w:pStyle w:val="TAL"/>
              <w:rPr>
                <w:rFonts w:cs="Arial"/>
                <w:b/>
              </w:rPr>
            </w:pPr>
            <w:r w:rsidRPr="00B93702">
              <w:rPr>
                <w:rFonts w:cs="Arial"/>
                <w:b/>
              </w:rPr>
              <w:t>6.6.3 Occupied bandwidth</w:t>
            </w:r>
          </w:p>
        </w:tc>
        <w:tc>
          <w:tcPr>
            <w:tcW w:w="1181" w:type="pct"/>
          </w:tcPr>
          <w:p w14:paraId="2CB28436"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5786D45F"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6A8E28A9"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465A1889" w14:textId="77777777" w:rsidTr="001B451D">
        <w:trPr>
          <w:jc w:val="center"/>
        </w:trPr>
        <w:tc>
          <w:tcPr>
            <w:tcW w:w="1457" w:type="pct"/>
            <w:vAlign w:val="center"/>
          </w:tcPr>
          <w:p w14:paraId="1A8AB0A8" w14:textId="77777777" w:rsidR="00D7369E" w:rsidRPr="00B93702" w:rsidRDefault="00D7369E" w:rsidP="001B451D">
            <w:pPr>
              <w:pStyle w:val="TAL"/>
              <w:rPr>
                <w:rFonts w:cs="Arial"/>
              </w:rPr>
            </w:pPr>
            <w:r w:rsidRPr="00B93702">
              <w:rPr>
                <w:rFonts w:cs="Arial"/>
              </w:rPr>
              <w:t>Minimum requirement</w:t>
            </w:r>
          </w:p>
        </w:tc>
        <w:tc>
          <w:tcPr>
            <w:tcW w:w="1181" w:type="pct"/>
          </w:tcPr>
          <w:p w14:paraId="55A7E616" w14:textId="77777777" w:rsidR="00D7369E" w:rsidRPr="00B93702" w:rsidRDefault="00D7369E" w:rsidP="001B451D">
            <w:pPr>
              <w:pStyle w:val="TAL"/>
              <w:rPr>
                <w:rFonts w:cs="Arial"/>
              </w:rPr>
            </w:pPr>
            <w:r w:rsidRPr="00B93702">
              <w:rPr>
                <w:rFonts w:cs="Arial"/>
              </w:rPr>
              <w:br/>
              <w:t>(TS 36.141)</w:t>
            </w:r>
          </w:p>
        </w:tc>
        <w:tc>
          <w:tcPr>
            <w:tcW w:w="1181" w:type="pct"/>
          </w:tcPr>
          <w:p w14:paraId="2532B7A8" w14:textId="77777777" w:rsidR="00D7369E" w:rsidRPr="00B93702" w:rsidRDefault="00D7369E" w:rsidP="001B451D">
            <w:pPr>
              <w:pStyle w:val="TAL"/>
              <w:rPr>
                <w:rFonts w:cs="Arial"/>
              </w:rPr>
            </w:pPr>
            <w:r w:rsidRPr="00B93702">
              <w:rPr>
                <w:rFonts w:cs="Arial"/>
              </w:rPr>
              <w:br/>
              <w:t>(TS 36.141)</w:t>
            </w:r>
          </w:p>
        </w:tc>
        <w:tc>
          <w:tcPr>
            <w:tcW w:w="1182" w:type="pct"/>
          </w:tcPr>
          <w:p w14:paraId="25BC5D75" w14:textId="77777777" w:rsidR="00D7369E" w:rsidRPr="00B93702" w:rsidRDefault="00D7369E" w:rsidP="001B451D">
            <w:pPr>
              <w:pStyle w:val="TAL"/>
              <w:rPr>
                <w:rFonts w:cs="Arial"/>
              </w:rPr>
            </w:pPr>
            <w:r w:rsidRPr="00B93702">
              <w:rPr>
                <w:rFonts w:cs="Arial"/>
              </w:rPr>
              <w:br/>
              <w:t>(TS 36.141)</w:t>
            </w:r>
          </w:p>
        </w:tc>
      </w:tr>
      <w:tr w:rsidR="00B93702" w:rsidRPr="00B93702" w14:paraId="08371BF6" w14:textId="77777777" w:rsidTr="001B451D">
        <w:trPr>
          <w:jc w:val="center"/>
        </w:trPr>
        <w:tc>
          <w:tcPr>
            <w:tcW w:w="1457" w:type="pct"/>
            <w:vAlign w:val="center"/>
          </w:tcPr>
          <w:p w14:paraId="096C211B" w14:textId="77777777" w:rsidR="00D7369E" w:rsidRPr="00B93702" w:rsidRDefault="00D7369E" w:rsidP="001B451D">
            <w:pPr>
              <w:pStyle w:val="TAL"/>
              <w:rPr>
                <w:rFonts w:cs="Arial"/>
                <w:b/>
              </w:rPr>
            </w:pPr>
            <w:r w:rsidRPr="00B93702">
              <w:rPr>
                <w:rFonts w:cs="Arial"/>
                <w:b/>
              </w:rPr>
              <w:t xml:space="preserve">6.6.4 Adjacent Channel Leakage </w:t>
            </w:r>
            <w:r w:rsidR="008428FE" w:rsidRPr="00B93702">
              <w:rPr>
                <w:rFonts w:cs="Arial"/>
                <w:b/>
              </w:rPr>
              <w:t>P</w:t>
            </w:r>
            <w:r w:rsidRPr="00B93702">
              <w:rPr>
                <w:rFonts w:cs="Arial"/>
                <w:b/>
              </w:rPr>
              <w:t>ower Ratio (ACLR)</w:t>
            </w:r>
          </w:p>
        </w:tc>
        <w:tc>
          <w:tcPr>
            <w:tcW w:w="1181" w:type="pct"/>
          </w:tcPr>
          <w:p w14:paraId="143EBA6A"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4582316D"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2EAEEFED"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03AB5565" w14:textId="77777777" w:rsidTr="001B451D">
        <w:trPr>
          <w:jc w:val="center"/>
        </w:trPr>
        <w:tc>
          <w:tcPr>
            <w:tcW w:w="1457" w:type="pct"/>
            <w:vAlign w:val="center"/>
          </w:tcPr>
          <w:p w14:paraId="45385D12" w14:textId="77777777" w:rsidR="00D7369E" w:rsidRPr="00B93702" w:rsidRDefault="00D7369E" w:rsidP="001B451D">
            <w:pPr>
              <w:pStyle w:val="TAL"/>
              <w:rPr>
                <w:rFonts w:cs="Arial"/>
              </w:rPr>
            </w:pPr>
            <w:r w:rsidRPr="00B93702">
              <w:rPr>
                <w:rFonts w:cs="Arial"/>
              </w:rPr>
              <w:t>E-UTRA</w:t>
            </w:r>
          </w:p>
        </w:tc>
        <w:tc>
          <w:tcPr>
            <w:tcW w:w="1181" w:type="pct"/>
          </w:tcPr>
          <w:p w14:paraId="1E5757EE" w14:textId="77777777" w:rsidR="00D7369E" w:rsidRPr="00B93702" w:rsidRDefault="00D7369E" w:rsidP="001B451D">
            <w:pPr>
              <w:pStyle w:val="TAL"/>
              <w:rPr>
                <w:rFonts w:cs="Arial"/>
              </w:rPr>
            </w:pPr>
            <w:r w:rsidRPr="00B93702">
              <w:rPr>
                <w:rFonts w:cs="Arial"/>
              </w:rPr>
              <w:t>N/A</w:t>
            </w:r>
          </w:p>
        </w:tc>
        <w:tc>
          <w:tcPr>
            <w:tcW w:w="1181" w:type="pct"/>
          </w:tcPr>
          <w:p w14:paraId="17D4F784" w14:textId="77777777" w:rsidR="00D7369E" w:rsidRPr="00B93702" w:rsidRDefault="00D7369E" w:rsidP="001B451D">
            <w:pPr>
              <w:pStyle w:val="TAL"/>
              <w:rPr>
                <w:rFonts w:cs="Arial"/>
              </w:rPr>
            </w:pPr>
            <w:r w:rsidRPr="00B93702">
              <w:rPr>
                <w:rFonts w:cs="Arial"/>
              </w:rPr>
              <w:t>N/A</w:t>
            </w:r>
          </w:p>
        </w:tc>
        <w:tc>
          <w:tcPr>
            <w:tcW w:w="1182" w:type="pct"/>
          </w:tcPr>
          <w:p w14:paraId="60284351" w14:textId="77777777" w:rsidR="00D7369E" w:rsidRPr="00B93702" w:rsidRDefault="00D7369E" w:rsidP="001B451D">
            <w:pPr>
              <w:pStyle w:val="TAL"/>
              <w:rPr>
                <w:rFonts w:cs="Arial"/>
              </w:rPr>
            </w:pPr>
            <w:r w:rsidRPr="00B93702">
              <w:rPr>
                <w:rFonts w:cs="Arial"/>
              </w:rPr>
              <w:t>N/A</w:t>
            </w:r>
          </w:p>
        </w:tc>
      </w:tr>
      <w:tr w:rsidR="00B93702" w:rsidRPr="00B93702" w14:paraId="5D10D38E" w14:textId="77777777" w:rsidTr="001B451D">
        <w:trPr>
          <w:jc w:val="center"/>
        </w:trPr>
        <w:tc>
          <w:tcPr>
            <w:tcW w:w="1457" w:type="pct"/>
            <w:vAlign w:val="center"/>
          </w:tcPr>
          <w:p w14:paraId="5EF7A46F" w14:textId="77777777" w:rsidR="00D7369E" w:rsidRPr="00B93702" w:rsidRDefault="00D7369E" w:rsidP="001B451D">
            <w:pPr>
              <w:pStyle w:val="TAL"/>
              <w:rPr>
                <w:rFonts w:cs="Arial"/>
              </w:rPr>
            </w:pPr>
            <w:r w:rsidRPr="00B93702">
              <w:rPr>
                <w:rFonts w:cs="Arial"/>
              </w:rPr>
              <w:t>UTRA FDD</w:t>
            </w:r>
          </w:p>
        </w:tc>
        <w:tc>
          <w:tcPr>
            <w:tcW w:w="1181" w:type="pct"/>
          </w:tcPr>
          <w:p w14:paraId="5D6C1E9F" w14:textId="77777777" w:rsidR="00D7369E" w:rsidRPr="00B93702" w:rsidRDefault="00D7369E" w:rsidP="001B451D">
            <w:pPr>
              <w:pStyle w:val="TAL"/>
              <w:rPr>
                <w:rFonts w:cs="Arial"/>
              </w:rPr>
            </w:pPr>
            <w:r w:rsidRPr="00B93702">
              <w:rPr>
                <w:rFonts w:cs="Arial"/>
              </w:rPr>
              <w:t>N/A</w:t>
            </w:r>
          </w:p>
        </w:tc>
        <w:tc>
          <w:tcPr>
            <w:tcW w:w="1181" w:type="pct"/>
          </w:tcPr>
          <w:p w14:paraId="17DFB3F9" w14:textId="77777777" w:rsidR="00D7369E" w:rsidRPr="00B93702" w:rsidRDefault="00D7369E" w:rsidP="001B451D">
            <w:pPr>
              <w:pStyle w:val="TAL"/>
              <w:rPr>
                <w:rFonts w:cs="Arial"/>
              </w:rPr>
            </w:pPr>
            <w:r w:rsidRPr="00B93702">
              <w:rPr>
                <w:rFonts w:cs="Arial"/>
              </w:rPr>
              <w:t>N/A</w:t>
            </w:r>
          </w:p>
        </w:tc>
        <w:tc>
          <w:tcPr>
            <w:tcW w:w="1182" w:type="pct"/>
          </w:tcPr>
          <w:p w14:paraId="7C0814BF" w14:textId="77777777" w:rsidR="00D7369E" w:rsidRPr="00B93702" w:rsidRDefault="00D7369E" w:rsidP="001B451D">
            <w:pPr>
              <w:pStyle w:val="TAL"/>
              <w:rPr>
                <w:rFonts w:cs="Arial"/>
              </w:rPr>
            </w:pPr>
            <w:r w:rsidRPr="00B93702">
              <w:rPr>
                <w:rFonts w:cs="Arial"/>
              </w:rPr>
              <w:t>N/A</w:t>
            </w:r>
          </w:p>
        </w:tc>
      </w:tr>
      <w:tr w:rsidR="00B93702" w:rsidRPr="00B93702" w14:paraId="75EB550E" w14:textId="77777777" w:rsidTr="001B451D">
        <w:trPr>
          <w:jc w:val="center"/>
        </w:trPr>
        <w:tc>
          <w:tcPr>
            <w:tcW w:w="1457" w:type="pct"/>
            <w:vAlign w:val="center"/>
          </w:tcPr>
          <w:p w14:paraId="6990C547" w14:textId="77777777" w:rsidR="00D7369E" w:rsidRPr="00B93702" w:rsidRDefault="00D7369E" w:rsidP="001B451D">
            <w:pPr>
              <w:pStyle w:val="TAL"/>
              <w:rPr>
                <w:rFonts w:cs="Arial"/>
              </w:rPr>
            </w:pPr>
            <w:r w:rsidRPr="00B93702">
              <w:rPr>
                <w:rFonts w:cs="Arial"/>
              </w:rPr>
              <w:t>UTRA TDD</w:t>
            </w:r>
          </w:p>
        </w:tc>
        <w:tc>
          <w:tcPr>
            <w:tcW w:w="1181" w:type="pct"/>
          </w:tcPr>
          <w:p w14:paraId="71ED14B3" w14:textId="77777777" w:rsidR="00D7369E" w:rsidRPr="00B93702" w:rsidRDefault="00D7369E" w:rsidP="001B451D">
            <w:pPr>
              <w:pStyle w:val="TAL"/>
              <w:rPr>
                <w:rFonts w:cs="Arial"/>
              </w:rPr>
            </w:pPr>
            <w:r w:rsidRPr="00B93702">
              <w:rPr>
                <w:rFonts w:cs="Arial"/>
              </w:rPr>
              <w:t>N/A</w:t>
            </w:r>
          </w:p>
        </w:tc>
        <w:tc>
          <w:tcPr>
            <w:tcW w:w="1181" w:type="pct"/>
          </w:tcPr>
          <w:p w14:paraId="2F40040D" w14:textId="77777777" w:rsidR="00D7369E" w:rsidRPr="00B93702" w:rsidRDefault="00D7369E" w:rsidP="001B451D">
            <w:pPr>
              <w:pStyle w:val="TAL"/>
              <w:rPr>
                <w:rFonts w:cs="Arial"/>
              </w:rPr>
            </w:pPr>
            <w:r w:rsidRPr="00B93702">
              <w:rPr>
                <w:rFonts w:cs="Arial"/>
              </w:rPr>
              <w:t>N/A</w:t>
            </w:r>
          </w:p>
        </w:tc>
        <w:tc>
          <w:tcPr>
            <w:tcW w:w="1182" w:type="pct"/>
          </w:tcPr>
          <w:p w14:paraId="45E8254A" w14:textId="77777777" w:rsidR="00D7369E" w:rsidRPr="00B93702" w:rsidRDefault="00D7369E" w:rsidP="001B451D">
            <w:pPr>
              <w:pStyle w:val="TAL"/>
              <w:rPr>
                <w:rFonts w:cs="Arial"/>
              </w:rPr>
            </w:pPr>
            <w:r w:rsidRPr="00B93702">
              <w:rPr>
                <w:rFonts w:cs="Arial"/>
              </w:rPr>
              <w:t>N/A</w:t>
            </w:r>
          </w:p>
        </w:tc>
      </w:tr>
      <w:tr w:rsidR="00B93702" w:rsidRPr="00B93702" w14:paraId="00916E4B" w14:textId="77777777" w:rsidTr="001B451D">
        <w:trPr>
          <w:jc w:val="center"/>
        </w:trPr>
        <w:tc>
          <w:tcPr>
            <w:tcW w:w="1457" w:type="pct"/>
            <w:vAlign w:val="center"/>
          </w:tcPr>
          <w:p w14:paraId="602AFDBC" w14:textId="77777777" w:rsidR="00D7369E" w:rsidRPr="00B93702" w:rsidRDefault="00D7369E" w:rsidP="001B451D">
            <w:pPr>
              <w:pStyle w:val="TAL"/>
              <w:rPr>
                <w:rFonts w:cs="Arial"/>
              </w:rPr>
            </w:pPr>
            <w:r w:rsidRPr="00B93702">
              <w:rPr>
                <w:rFonts w:cs="Arial"/>
              </w:rPr>
              <w:t>NB-IoT</w:t>
            </w:r>
          </w:p>
        </w:tc>
        <w:tc>
          <w:tcPr>
            <w:tcW w:w="1181" w:type="pct"/>
          </w:tcPr>
          <w:p w14:paraId="6C54F4AE" w14:textId="77777777" w:rsidR="00D7369E" w:rsidRPr="00B93702" w:rsidRDefault="00D7369E" w:rsidP="001B451D">
            <w:pPr>
              <w:pStyle w:val="TAL"/>
              <w:rPr>
                <w:rFonts w:cs="Arial"/>
              </w:rPr>
            </w:pPr>
            <w:r w:rsidRPr="00B93702">
              <w:rPr>
                <w:rFonts w:cs="Arial"/>
              </w:rPr>
              <w:t>TC8</w:t>
            </w:r>
          </w:p>
        </w:tc>
        <w:tc>
          <w:tcPr>
            <w:tcW w:w="1181" w:type="pct"/>
          </w:tcPr>
          <w:p w14:paraId="123B99D2" w14:textId="77777777" w:rsidR="00D7369E" w:rsidRPr="00B93702" w:rsidRDefault="00D7369E" w:rsidP="001B451D">
            <w:pPr>
              <w:pStyle w:val="TAL"/>
              <w:rPr>
                <w:rFonts w:cs="Arial"/>
              </w:rPr>
            </w:pPr>
            <w:r w:rsidRPr="00B93702">
              <w:rPr>
                <w:rFonts w:cs="Arial"/>
              </w:rPr>
              <w:t>TC8</w:t>
            </w:r>
          </w:p>
        </w:tc>
        <w:tc>
          <w:tcPr>
            <w:tcW w:w="1182" w:type="pct"/>
          </w:tcPr>
          <w:p w14:paraId="1388C244" w14:textId="77777777" w:rsidR="00D7369E" w:rsidRPr="00B93702" w:rsidRDefault="00D7369E" w:rsidP="001B451D">
            <w:pPr>
              <w:pStyle w:val="TAL"/>
              <w:rPr>
                <w:rFonts w:cs="Arial"/>
              </w:rPr>
            </w:pPr>
            <w:r w:rsidRPr="00B93702">
              <w:rPr>
                <w:rFonts w:cs="Arial"/>
              </w:rPr>
              <w:t>TC8</w:t>
            </w:r>
          </w:p>
        </w:tc>
      </w:tr>
      <w:tr w:rsidR="00B93702" w:rsidRPr="00B93702" w14:paraId="0C5567D3" w14:textId="77777777" w:rsidTr="001B451D">
        <w:trPr>
          <w:jc w:val="center"/>
        </w:trPr>
        <w:tc>
          <w:tcPr>
            <w:tcW w:w="1457" w:type="pct"/>
            <w:vAlign w:val="center"/>
          </w:tcPr>
          <w:p w14:paraId="6640E093" w14:textId="77777777" w:rsidR="00D7369E" w:rsidRPr="00B93702" w:rsidRDefault="00D7369E" w:rsidP="001B451D">
            <w:pPr>
              <w:pStyle w:val="TAL"/>
              <w:rPr>
                <w:rFonts w:cs="Arial"/>
              </w:rPr>
            </w:pPr>
            <w:r w:rsidRPr="00B93702">
              <w:rPr>
                <w:rFonts w:cs="Arial"/>
              </w:rPr>
              <w:t>Cumulative ACLR</w:t>
            </w:r>
          </w:p>
        </w:tc>
        <w:tc>
          <w:tcPr>
            <w:tcW w:w="1181" w:type="pct"/>
          </w:tcPr>
          <w:p w14:paraId="61F4637C" w14:textId="77777777" w:rsidR="00D7369E" w:rsidRPr="00B93702" w:rsidRDefault="00D7369E" w:rsidP="001B451D">
            <w:pPr>
              <w:pStyle w:val="TAL"/>
              <w:rPr>
                <w:rFonts w:cs="Arial"/>
              </w:rPr>
            </w:pPr>
            <w:r w:rsidRPr="00B93702">
              <w:rPr>
                <w:rFonts w:cs="Arial"/>
              </w:rPr>
              <w:t>N/A</w:t>
            </w:r>
          </w:p>
        </w:tc>
        <w:tc>
          <w:tcPr>
            <w:tcW w:w="1181" w:type="pct"/>
          </w:tcPr>
          <w:p w14:paraId="7799698E" w14:textId="77777777" w:rsidR="00D7369E" w:rsidRPr="00B93702" w:rsidRDefault="00D7369E" w:rsidP="001B451D">
            <w:pPr>
              <w:pStyle w:val="TAL"/>
              <w:rPr>
                <w:rFonts w:cs="Arial"/>
              </w:rPr>
            </w:pPr>
            <w:r w:rsidRPr="00B93702">
              <w:rPr>
                <w:rFonts w:cs="Arial"/>
              </w:rPr>
              <w:t>N/A</w:t>
            </w:r>
          </w:p>
        </w:tc>
        <w:tc>
          <w:tcPr>
            <w:tcW w:w="1182" w:type="pct"/>
          </w:tcPr>
          <w:p w14:paraId="537360CD" w14:textId="77777777" w:rsidR="00D7369E" w:rsidRPr="00B93702" w:rsidRDefault="00D7369E" w:rsidP="001B451D">
            <w:pPr>
              <w:pStyle w:val="TAL"/>
              <w:rPr>
                <w:rFonts w:cs="Arial"/>
              </w:rPr>
            </w:pPr>
            <w:r w:rsidRPr="00B93702">
              <w:rPr>
                <w:rFonts w:cs="Arial"/>
              </w:rPr>
              <w:t>N/A</w:t>
            </w:r>
          </w:p>
        </w:tc>
      </w:tr>
      <w:tr w:rsidR="00B93702" w:rsidRPr="00B93702" w14:paraId="72DCF23D" w14:textId="77777777" w:rsidTr="001B451D">
        <w:trPr>
          <w:jc w:val="center"/>
        </w:trPr>
        <w:tc>
          <w:tcPr>
            <w:tcW w:w="1457" w:type="pct"/>
            <w:vAlign w:val="center"/>
          </w:tcPr>
          <w:p w14:paraId="437CCAD7" w14:textId="77777777" w:rsidR="00D7369E" w:rsidRPr="00B93702" w:rsidRDefault="00D7369E" w:rsidP="001B451D">
            <w:pPr>
              <w:pStyle w:val="TAL"/>
              <w:rPr>
                <w:rFonts w:cs="Arial"/>
                <w:b/>
              </w:rPr>
            </w:pPr>
            <w:r w:rsidRPr="00B93702">
              <w:rPr>
                <w:rFonts w:cs="Arial"/>
                <w:b/>
              </w:rPr>
              <w:t>6.7 Transmitter intermodulation</w:t>
            </w:r>
          </w:p>
        </w:tc>
        <w:tc>
          <w:tcPr>
            <w:tcW w:w="1181" w:type="pct"/>
          </w:tcPr>
          <w:p w14:paraId="257E74FF"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7F5B1AC6"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651F0A59"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759B5419" w14:textId="77777777" w:rsidTr="001B451D">
        <w:trPr>
          <w:jc w:val="center"/>
        </w:trPr>
        <w:tc>
          <w:tcPr>
            <w:tcW w:w="1457" w:type="pct"/>
          </w:tcPr>
          <w:p w14:paraId="2145FC4F" w14:textId="77777777" w:rsidR="00D7369E" w:rsidRPr="00B93702" w:rsidRDefault="00D7369E" w:rsidP="001B451D">
            <w:pPr>
              <w:pStyle w:val="TAL"/>
              <w:rPr>
                <w:rFonts w:cs="Arial"/>
              </w:rPr>
            </w:pPr>
            <w:r w:rsidRPr="00B93702">
              <w:rPr>
                <w:rFonts w:cs="Arial"/>
              </w:rPr>
              <w:t>General requirement</w:t>
            </w:r>
          </w:p>
        </w:tc>
        <w:tc>
          <w:tcPr>
            <w:tcW w:w="1181" w:type="pct"/>
          </w:tcPr>
          <w:p w14:paraId="14ED16C7" w14:textId="77777777" w:rsidR="00D7369E" w:rsidRPr="00B93702" w:rsidRDefault="00D7369E" w:rsidP="001B451D">
            <w:pPr>
              <w:pStyle w:val="TAL"/>
              <w:rPr>
                <w:rFonts w:cs="Arial"/>
              </w:rPr>
            </w:pPr>
            <w:r w:rsidRPr="00B93702">
              <w:rPr>
                <w:rFonts w:cs="Arial"/>
              </w:rPr>
              <w:t>Same TC as used in 6.6</w:t>
            </w:r>
          </w:p>
        </w:tc>
        <w:tc>
          <w:tcPr>
            <w:tcW w:w="1181" w:type="pct"/>
          </w:tcPr>
          <w:p w14:paraId="668F8CFC" w14:textId="77777777" w:rsidR="00D7369E" w:rsidRPr="00B93702" w:rsidRDefault="00D7369E" w:rsidP="001B451D">
            <w:pPr>
              <w:pStyle w:val="TAL"/>
              <w:rPr>
                <w:rFonts w:cs="Arial"/>
              </w:rPr>
            </w:pPr>
            <w:r w:rsidRPr="00B93702">
              <w:rPr>
                <w:rFonts w:cs="Arial"/>
              </w:rPr>
              <w:t>Same TC as used in 6.6</w:t>
            </w:r>
          </w:p>
        </w:tc>
        <w:tc>
          <w:tcPr>
            <w:tcW w:w="1182" w:type="pct"/>
          </w:tcPr>
          <w:p w14:paraId="2C207E55" w14:textId="77777777" w:rsidR="00D7369E" w:rsidRPr="00B93702" w:rsidRDefault="00D7369E" w:rsidP="001B451D">
            <w:pPr>
              <w:pStyle w:val="TAL"/>
              <w:rPr>
                <w:rFonts w:cs="Arial"/>
              </w:rPr>
            </w:pPr>
            <w:r w:rsidRPr="00B93702">
              <w:rPr>
                <w:rFonts w:cs="Arial"/>
              </w:rPr>
              <w:t>Same TC as used in 6.6</w:t>
            </w:r>
          </w:p>
        </w:tc>
      </w:tr>
      <w:tr w:rsidR="00B93702" w:rsidRPr="00B93702" w14:paraId="10B42D50" w14:textId="77777777" w:rsidTr="001B451D">
        <w:trPr>
          <w:jc w:val="center"/>
        </w:trPr>
        <w:tc>
          <w:tcPr>
            <w:tcW w:w="1457" w:type="pct"/>
            <w:vAlign w:val="center"/>
          </w:tcPr>
          <w:p w14:paraId="62F63F63" w14:textId="77777777" w:rsidR="00D7369E" w:rsidRPr="00B93702" w:rsidRDefault="00D7369E" w:rsidP="001B451D">
            <w:pPr>
              <w:pStyle w:val="TAL"/>
              <w:rPr>
                <w:rFonts w:cs="Arial"/>
              </w:rPr>
            </w:pPr>
            <w:r w:rsidRPr="00B93702">
              <w:rPr>
                <w:rFonts w:cs="Arial"/>
              </w:rPr>
              <w:t xml:space="preserve">Additional </w:t>
            </w:r>
            <w:r w:rsidRPr="00B93702">
              <w:rPr>
                <w:rFonts w:cs="Arial"/>
              </w:rPr>
              <w:lastRenderedPageBreak/>
              <w:t>requirement (</w:t>
            </w:r>
            <w:r w:rsidRPr="00B93702">
              <w:rPr>
                <w:rFonts w:cs="Arial"/>
                <w:lang w:eastAsia="zh-CN"/>
              </w:rPr>
              <w:t xml:space="preserve">BC1 and </w:t>
            </w:r>
            <w:r w:rsidRPr="00B93702">
              <w:rPr>
                <w:rFonts w:cs="Arial"/>
              </w:rPr>
              <w:t>BC2)</w:t>
            </w:r>
          </w:p>
        </w:tc>
        <w:tc>
          <w:tcPr>
            <w:tcW w:w="1181" w:type="pct"/>
          </w:tcPr>
          <w:p w14:paraId="1BEA9FFE" w14:textId="77777777"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1" w:type="pct"/>
          </w:tcPr>
          <w:p w14:paraId="1308A3C0" w14:textId="77777777"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2" w:type="pct"/>
          </w:tcPr>
          <w:p w14:paraId="4D7EB35F" w14:textId="77777777" w:rsidR="00D7369E" w:rsidRPr="00B93702" w:rsidRDefault="00D7369E" w:rsidP="001B451D">
            <w:pPr>
              <w:pStyle w:val="TAL"/>
              <w:rPr>
                <w:rFonts w:cs="Arial"/>
              </w:rPr>
            </w:pPr>
            <w:r w:rsidRPr="00B93702">
              <w:rPr>
                <w:rFonts w:cs="Arial"/>
              </w:rPr>
              <w:lastRenderedPageBreak/>
              <w:t>N/A</w:t>
            </w:r>
          </w:p>
        </w:tc>
      </w:tr>
      <w:tr w:rsidR="00B93702" w:rsidRPr="00B93702" w14:paraId="0077B82F" w14:textId="77777777" w:rsidTr="001B451D">
        <w:trPr>
          <w:jc w:val="center"/>
        </w:trPr>
        <w:tc>
          <w:tcPr>
            <w:tcW w:w="1457" w:type="pct"/>
            <w:vAlign w:val="center"/>
          </w:tcPr>
          <w:p w14:paraId="6B3B1BD2" w14:textId="77777777" w:rsidR="00D7369E" w:rsidRPr="00B93702" w:rsidRDefault="00D7369E" w:rsidP="001B451D">
            <w:pPr>
              <w:pStyle w:val="TAL"/>
              <w:rPr>
                <w:rFonts w:cs="Arial"/>
              </w:rPr>
            </w:pPr>
            <w:r w:rsidRPr="00B93702">
              <w:rPr>
                <w:rFonts w:cs="Arial"/>
              </w:rPr>
              <w:t>Additional requirement (BC3)</w:t>
            </w:r>
          </w:p>
        </w:tc>
        <w:tc>
          <w:tcPr>
            <w:tcW w:w="1181" w:type="pct"/>
          </w:tcPr>
          <w:p w14:paraId="55A72540" w14:textId="77777777" w:rsidR="00D7369E" w:rsidRPr="00B93702" w:rsidRDefault="00D7369E" w:rsidP="001B451D">
            <w:pPr>
              <w:pStyle w:val="TAL"/>
              <w:rPr>
                <w:rFonts w:cs="Arial"/>
              </w:rPr>
            </w:pPr>
            <w:r w:rsidRPr="00B93702">
              <w:rPr>
                <w:rFonts w:cs="Arial"/>
              </w:rPr>
              <w:t>N/A</w:t>
            </w:r>
          </w:p>
        </w:tc>
        <w:tc>
          <w:tcPr>
            <w:tcW w:w="1181" w:type="pct"/>
          </w:tcPr>
          <w:p w14:paraId="084CD9B3" w14:textId="77777777" w:rsidR="00D7369E" w:rsidRPr="00B93702" w:rsidRDefault="00D7369E" w:rsidP="001B451D">
            <w:pPr>
              <w:pStyle w:val="TAL"/>
              <w:rPr>
                <w:rFonts w:cs="Arial"/>
              </w:rPr>
            </w:pPr>
            <w:r w:rsidRPr="00B93702">
              <w:rPr>
                <w:rFonts w:cs="Arial"/>
              </w:rPr>
              <w:t>N/A</w:t>
            </w:r>
          </w:p>
        </w:tc>
        <w:tc>
          <w:tcPr>
            <w:tcW w:w="1182" w:type="pct"/>
          </w:tcPr>
          <w:p w14:paraId="07486C84" w14:textId="77777777" w:rsidR="00D7369E" w:rsidRPr="00B93702" w:rsidRDefault="00D7369E" w:rsidP="001B451D">
            <w:pPr>
              <w:pStyle w:val="TAL"/>
              <w:rPr>
                <w:rFonts w:cs="Arial"/>
              </w:rPr>
            </w:pPr>
            <w:r w:rsidRPr="00B93702">
              <w:rPr>
                <w:rFonts w:cs="Arial"/>
              </w:rPr>
              <w:t>Same TC as used in 6.6</w:t>
            </w:r>
          </w:p>
        </w:tc>
      </w:tr>
      <w:tr w:rsidR="00B93702" w:rsidRPr="00B93702" w14:paraId="44DF3930" w14:textId="77777777" w:rsidTr="001B451D">
        <w:trPr>
          <w:jc w:val="center"/>
        </w:trPr>
        <w:tc>
          <w:tcPr>
            <w:tcW w:w="1457" w:type="pct"/>
            <w:vAlign w:val="center"/>
          </w:tcPr>
          <w:p w14:paraId="0BE18758" w14:textId="77777777" w:rsidR="00D7369E" w:rsidRPr="00B93702" w:rsidRDefault="00D7369E" w:rsidP="001B451D">
            <w:pPr>
              <w:pStyle w:val="TAL"/>
              <w:rPr>
                <w:rFonts w:cs="Arial"/>
                <w:b/>
                <w:bCs/>
              </w:rPr>
            </w:pPr>
            <w:r w:rsidRPr="00B93702">
              <w:rPr>
                <w:rFonts w:cs="Arial"/>
                <w:b/>
                <w:bCs/>
              </w:rPr>
              <w:t>7.2 Reference sensitivity level</w:t>
            </w:r>
          </w:p>
        </w:tc>
        <w:tc>
          <w:tcPr>
            <w:tcW w:w="1181" w:type="pct"/>
          </w:tcPr>
          <w:p w14:paraId="6611EB26"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5876EE47"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659FF74D"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48883AA2" w14:textId="77777777" w:rsidTr="001B451D">
        <w:trPr>
          <w:jc w:val="center"/>
        </w:trPr>
        <w:tc>
          <w:tcPr>
            <w:tcW w:w="1457" w:type="pct"/>
            <w:vAlign w:val="center"/>
          </w:tcPr>
          <w:p w14:paraId="42A1B5B6" w14:textId="77777777" w:rsidR="00D7369E" w:rsidRPr="00B93702" w:rsidRDefault="00D7369E" w:rsidP="001B451D">
            <w:pPr>
              <w:pStyle w:val="TAL"/>
              <w:rPr>
                <w:rFonts w:cs="Arial"/>
              </w:rPr>
            </w:pPr>
            <w:r w:rsidRPr="00B93702">
              <w:rPr>
                <w:rFonts w:cs="Arial"/>
              </w:rPr>
              <w:t>E-UTRA requirement</w:t>
            </w:r>
          </w:p>
        </w:tc>
        <w:tc>
          <w:tcPr>
            <w:tcW w:w="1181" w:type="pct"/>
          </w:tcPr>
          <w:p w14:paraId="50C4E7B3" w14:textId="77777777" w:rsidR="00D7369E" w:rsidRPr="00B93702" w:rsidRDefault="00D7369E" w:rsidP="001B451D">
            <w:pPr>
              <w:pStyle w:val="TAL"/>
              <w:rPr>
                <w:rFonts w:cs="Arial"/>
              </w:rPr>
            </w:pPr>
            <w:r w:rsidRPr="00B93702">
              <w:rPr>
                <w:rFonts w:cs="Arial"/>
              </w:rPr>
              <w:t>N/A</w:t>
            </w:r>
          </w:p>
        </w:tc>
        <w:tc>
          <w:tcPr>
            <w:tcW w:w="1181" w:type="pct"/>
          </w:tcPr>
          <w:p w14:paraId="2CF99D0A" w14:textId="77777777" w:rsidR="00D7369E" w:rsidRPr="00B93702" w:rsidRDefault="00D7369E" w:rsidP="001B451D">
            <w:pPr>
              <w:pStyle w:val="TAL"/>
              <w:rPr>
                <w:rFonts w:cs="Arial"/>
              </w:rPr>
            </w:pPr>
            <w:r w:rsidRPr="00B93702">
              <w:rPr>
                <w:rFonts w:cs="Arial"/>
              </w:rPr>
              <w:t>N/A</w:t>
            </w:r>
          </w:p>
        </w:tc>
        <w:tc>
          <w:tcPr>
            <w:tcW w:w="1182" w:type="pct"/>
          </w:tcPr>
          <w:p w14:paraId="7F0A4865" w14:textId="77777777" w:rsidR="00D7369E" w:rsidRPr="00B93702" w:rsidRDefault="00D7369E" w:rsidP="001B451D">
            <w:pPr>
              <w:pStyle w:val="TAL"/>
              <w:rPr>
                <w:rFonts w:cs="Arial"/>
              </w:rPr>
            </w:pPr>
            <w:r w:rsidRPr="00B93702">
              <w:rPr>
                <w:rFonts w:cs="Arial"/>
              </w:rPr>
              <w:t>N/A</w:t>
            </w:r>
          </w:p>
        </w:tc>
      </w:tr>
      <w:tr w:rsidR="00B93702" w:rsidRPr="00B93702" w14:paraId="55C26F0C" w14:textId="77777777" w:rsidTr="001B451D">
        <w:trPr>
          <w:jc w:val="center"/>
        </w:trPr>
        <w:tc>
          <w:tcPr>
            <w:tcW w:w="1457" w:type="pct"/>
            <w:vAlign w:val="center"/>
          </w:tcPr>
          <w:p w14:paraId="2D3E4114" w14:textId="77777777" w:rsidR="00D7369E" w:rsidRPr="00B93702" w:rsidRDefault="00D7369E" w:rsidP="001B451D">
            <w:pPr>
              <w:pStyle w:val="TAL"/>
              <w:rPr>
                <w:rFonts w:cs="Arial"/>
              </w:rPr>
            </w:pPr>
            <w:r w:rsidRPr="00B93702">
              <w:rPr>
                <w:rFonts w:cs="Arial"/>
              </w:rPr>
              <w:t>UTRA FDD requirement</w:t>
            </w:r>
          </w:p>
        </w:tc>
        <w:tc>
          <w:tcPr>
            <w:tcW w:w="1181" w:type="pct"/>
          </w:tcPr>
          <w:p w14:paraId="48536924" w14:textId="77777777" w:rsidR="00D7369E" w:rsidRPr="00B93702" w:rsidRDefault="00D7369E" w:rsidP="001B451D">
            <w:pPr>
              <w:pStyle w:val="TAL"/>
              <w:rPr>
                <w:rFonts w:cs="Arial"/>
              </w:rPr>
            </w:pPr>
            <w:r w:rsidRPr="00B93702">
              <w:rPr>
                <w:rFonts w:cs="Arial"/>
              </w:rPr>
              <w:t>N/A</w:t>
            </w:r>
          </w:p>
        </w:tc>
        <w:tc>
          <w:tcPr>
            <w:tcW w:w="1181" w:type="pct"/>
          </w:tcPr>
          <w:p w14:paraId="42F571DB" w14:textId="77777777" w:rsidR="00D7369E" w:rsidRPr="00B93702" w:rsidRDefault="00D7369E" w:rsidP="001B451D">
            <w:pPr>
              <w:pStyle w:val="TAL"/>
              <w:rPr>
                <w:rFonts w:cs="Arial"/>
              </w:rPr>
            </w:pPr>
            <w:r w:rsidRPr="00B93702">
              <w:rPr>
                <w:rFonts w:cs="Arial"/>
              </w:rPr>
              <w:t>N/A</w:t>
            </w:r>
          </w:p>
        </w:tc>
        <w:tc>
          <w:tcPr>
            <w:tcW w:w="1182" w:type="pct"/>
          </w:tcPr>
          <w:p w14:paraId="5D1DA7FD" w14:textId="77777777" w:rsidR="00D7369E" w:rsidRPr="00B93702" w:rsidRDefault="00D7369E" w:rsidP="001B451D">
            <w:pPr>
              <w:pStyle w:val="TAL"/>
              <w:rPr>
                <w:rFonts w:cs="Arial"/>
              </w:rPr>
            </w:pPr>
            <w:r w:rsidRPr="00B93702">
              <w:rPr>
                <w:rFonts w:cs="Arial"/>
              </w:rPr>
              <w:t>N/A</w:t>
            </w:r>
          </w:p>
        </w:tc>
      </w:tr>
      <w:tr w:rsidR="00B93702" w:rsidRPr="00B93702" w14:paraId="33CA8862" w14:textId="77777777" w:rsidTr="001B451D">
        <w:trPr>
          <w:jc w:val="center"/>
        </w:trPr>
        <w:tc>
          <w:tcPr>
            <w:tcW w:w="1457" w:type="pct"/>
            <w:vAlign w:val="center"/>
          </w:tcPr>
          <w:p w14:paraId="1F2B0CE8" w14:textId="77777777" w:rsidR="00D7369E" w:rsidRPr="00B93702" w:rsidRDefault="00D7369E" w:rsidP="001B451D">
            <w:pPr>
              <w:pStyle w:val="TAL"/>
              <w:rPr>
                <w:rFonts w:cs="Arial"/>
              </w:rPr>
            </w:pPr>
            <w:r w:rsidRPr="00B93702">
              <w:rPr>
                <w:rFonts w:cs="Arial"/>
              </w:rPr>
              <w:t>UTRA TDD requirement</w:t>
            </w:r>
          </w:p>
        </w:tc>
        <w:tc>
          <w:tcPr>
            <w:tcW w:w="1181" w:type="pct"/>
          </w:tcPr>
          <w:p w14:paraId="519AE930" w14:textId="77777777" w:rsidR="00D7369E" w:rsidRPr="00B93702" w:rsidRDefault="00D7369E" w:rsidP="001B451D">
            <w:pPr>
              <w:pStyle w:val="TAL"/>
              <w:rPr>
                <w:rFonts w:cs="Arial"/>
              </w:rPr>
            </w:pPr>
            <w:r w:rsidRPr="00B93702">
              <w:rPr>
                <w:rFonts w:cs="Arial"/>
              </w:rPr>
              <w:t>N/A</w:t>
            </w:r>
          </w:p>
        </w:tc>
        <w:tc>
          <w:tcPr>
            <w:tcW w:w="1181" w:type="pct"/>
          </w:tcPr>
          <w:p w14:paraId="3EF0A629" w14:textId="77777777" w:rsidR="00D7369E" w:rsidRPr="00B93702" w:rsidRDefault="00D7369E" w:rsidP="001B451D">
            <w:pPr>
              <w:pStyle w:val="TAL"/>
              <w:rPr>
                <w:rFonts w:cs="Arial"/>
              </w:rPr>
            </w:pPr>
            <w:r w:rsidRPr="00B93702">
              <w:rPr>
                <w:rFonts w:cs="Arial"/>
              </w:rPr>
              <w:t>N/A</w:t>
            </w:r>
          </w:p>
        </w:tc>
        <w:tc>
          <w:tcPr>
            <w:tcW w:w="1182" w:type="pct"/>
          </w:tcPr>
          <w:p w14:paraId="312356ED" w14:textId="77777777" w:rsidR="00D7369E" w:rsidRPr="00B93702" w:rsidRDefault="00D7369E" w:rsidP="001B451D">
            <w:pPr>
              <w:pStyle w:val="TAL"/>
              <w:rPr>
                <w:rFonts w:cs="Arial"/>
              </w:rPr>
            </w:pPr>
            <w:r w:rsidRPr="00B93702">
              <w:rPr>
                <w:rFonts w:cs="Arial"/>
              </w:rPr>
              <w:t>N/A</w:t>
            </w:r>
          </w:p>
        </w:tc>
      </w:tr>
      <w:tr w:rsidR="00B93702" w:rsidRPr="00B93702" w14:paraId="37505B9D" w14:textId="77777777" w:rsidTr="001B451D">
        <w:trPr>
          <w:jc w:val="center"/>
        </w:trPr>
        <w:tc>
          <w:tcPr>
            <w:tcW w:w="1457" w:type="pct"/>
            <w:vAlign w:val="center"/>
          </w:tcPr>
          <w:p w14:paraId="7BDED99C" w14:textId="77777777" w:rsidR="00D7369E" w:rsidRPr="00B93702" w:rsidRDefault="00D7369E" w:rsidP="001B451D">
            <w:pPr>
              <w:pStyle w:val="TAL"/>
              <w:rPr>
                <w:rFonts w:cs="Arial"/>
              </w:rPr>
            </w:pPr>
            <w:r w:rsidRPr="00B93702">
              <w:rPr>
                <w:rFonts w:cs="Arial"/>
              </w:rPr>
              <w:t>GSM/EDGE requirement</w:t>
            </w:r>
          </w:p>
        </w:tc>
        <w:tc>
          <w:tcPr>
            <w:tcW w:w="1181" w:type="pct"/>
          </w:tcPr>
          <w:p w14:paraId="2F4F36D9" w14:textId="77777777" w:rsidR="00D7369E" w:rsidRPr="00B93702" w:rsidRDefault="00D7369E" w:rsidP="001B451D">
            <w:pPr>
              <w:pStyle w:val="TAL"/>
              <w:rPr>
                <w:rFonts w:cs="Arial"/>
              </w:rPr>
            </w:pPr>
            <w:r w:rsidRPr="00B93702">
              <w:rPr>
                <w:rFonts w:cs="Arial"/>
              </w:rPr>
              <w:t>N/A</w:t>
            </w:r>
          </w:p>
        </w:tc>
        <w:tc>
          <w:tcPr>
            <w:tcW w:w="1181" w:type="pct"/>
          </w:tcPr>
          <w:p w14:paraId="0CF8025E" w14:textId="77777777" w:rsidR="00D7369E" w:rsidRPr="00B93702" w:rsidRDefault="00D7369E" w:rsidP="001B451D">
            <w:pPr>
              <w:pStyle w:val="TAL"/>
              <w:rPr>
                <w:rFonts w:cs="Arial"/>
              </w:rPr>
            </w:pPr>
            <w:r w:rsidRPr="00B93702">
              <w:rPr>
                <w:rFonts w:cs="Arial"/>
              </w:rPr>
              <w:t>N/A</w:t>
            </w:r>
          </w:p>
        </w:tc>
        <w:tc>
          <w:tcPr>
            <w:tcW w:w="1182" w:type="pct"/>
          </w:tcPr>
          <w:p w14:paraId="217F9A54" w14:textId="77777777" w:rsidR="00D7369E" w:rsidRPr="00B93702" w:rsidRDefault="00D7369E" w:rsidP="001B451D">
            <w:pPr>
              <w:pStyle w:val="TAL"/>
              <w:rPr>
                <w:rFonts w:cs="Arial"/>
              </w:rPr>
            </w:pPr>
            <w:r w:rsidRPr="00B93702">
              <w:rPr>
                <w:rFonts w:cs="Arial"/>
              </w:rPr>
              <w:t>N/A</w:t>
            </w:r>
          </w:p>
        </w:tc>
      </w:tr>
      <w:tr w:rsidR="00B93702" w:rsidRPr="00B93702" w14:paraId="1BE85D23" w14:textId="77777777" w:rsidTr="001B451D">
        <w:trPr>
          <w:jc w:val="center"/>
        </w:trPr>
        <w:tc>
          <w:tcPr>
            <w:tcW w:w="1457" w:type="pct"/>
            <w:vAlign w:val="center"/>
          </w:tcPr>
          <w:p w14:paraId="20D75A5F" w14:textId="77777777" w:rsidR="00D7369E" w:rsidRPr="00B93702" w:rsidRDefault="00D7369E" w:rsidP="001B451D">
            <w:pPr>
              <w:pStyle w:val="TAL"/>
              <w:rPr>
                <w:rFonts w:cs="Arial"/>
              </w:rPr>
            </w:pPr>
            <w:r w:rsidRPr="00B93702">
              <w:rPr>
                <w:rFonts w:cs="Arial"/>
              </w:rPr>
              <w:t>NB-IoT requirement</w:t>
            </w:r>
          </w:p>
        </w:tc>
        <w:tc>
          <w:tcPr>
            <w:tcW w:w="1181" w:type="pct"/>
          </w:tcPr>
          <w:p w14:paraId="00B2BB2B" w14:textId="77777777" w:rsidR="00D7369E" w:rsidRPr="00B93702" w:rsidRDefault="00D7369E" w:rsidP="001B451D">
            <w:pPr>
              <w:pStyle w:val="TAL"/>
              <w:rPr>
                <w:rFonts w:cs="Arial"/>
              </w:rPr>
            </w:pPr>
            <w:r w:rsidRPr="00B93702">
              <w:rPr>
                <w:rFonts w:cs="Arial"/>
              </w:rPr>
              <w:t>(TS 36.141)</w:t>
            </w:r>
          </w:p>
        </w:tc>
        <w:tc>
          <w:tcPr>
            <w:tcW w:w="1181" w:type="pct"/>
          </w:tcPr>
          <w:p w14:paraId="63C30D20" w14:textId="77777777" w:rsidR="00D7369E" w:rsidRPr="00B93702" w:rsidRDefault="00D7369E" w:rsidP="001B451D">
            <w:pPr>
              <w:pStyle w:val="TAL"/>
              <w:rPr>
                <w:rFonts w:cs="Arial"/>
              </w:rPr>
            </w:pPr>
            <w:r w:rsidRPr="00B93702">
              <w:rPr>
                <w:rFonts w:cs="Arial"/>
              </w:rPr>
              <w:t>(TS 36.141)</w:t>
            </w:r>
          </w:p>
        </w:tc>
        <w:tc>
          <w:tcPr>
            <w:tcW w:w="1182" w:type="pct"/>
          </w:tcPr>
          <w:p w14:paraId="4CDB80C8" w14:textId="77777777" w:rsidR="00D7369E" w:rsidRPr="00B93702" w:rsidRDefault="00D7369E" w:rsidP="001B451D">
            <w:pPr>
              <w:pStyle w:val="TAL"/>
              <w:rPr>
                <w:rFonts w:cs="Arial"/>
              </w:rPr>
            </w:pPr>
            <w:r w:rsidRPr="00B93702">
              <w:rPr>
                <w:rFonts w:cs="Arial"/>
              </w:rPr>
              <w:t>(TS 36.141)</w:t>
            </w:r>
          </w:p>
        </w:tc>
      </w:tr>
      <w:tr w:rsidR="00B93702" w:rsidRPr="00B93702" w14:paraId="4A167509" w14:textId="77777777" w:rsidTr="001B451D">
        <w:trPr>
          <w:jc w:val="center"/>
        </w:trPr>
        <w:tc>
          <w:tcPr>
            <w:tcW w:w="1457" w:type="pct"/>
            <w:vAlign w:val="center"/>
          </w:tcPr>
          <w:p w14:paraId="3C49D172" w14:textId="77777777" w:rsidR="00D7369E" w:rsidRPr="00B93702" w:rsidRDefault="00D7369E" w:rsidP="001B451D">
            <w:pPr>
              <w:pStyle w:val="TAL"/>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181" w:type="pct"/>
          </w:tcPr>
          <w:p w14:paraId="76F4D20F"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292B8CE0"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06C837EF"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4E488D1B" w14:textId="77777777" w:rsidTr="001B451D">
        <w:trPr>
          <w:jc w:val="center"/>
        </w:trPr>
        <w:tc>
          <w:tcPr>
            <w:tcW w:w="1457" w:type="pct"/>
            <w:vAlign w:val="center"/>
          </w:tcPr>
          <w:p w14:paraId="5A94B05C" w14:textId="77777777" w:rsidR="00D7369E" w:rsidRPr="00B93702" w:rsidRDefault="00D7369E" w:rsidP="001B451D">
            <w:pPr>
              <w:pStyle w:val="TAL"/>
              <w:rPr>
                <w:rFonts w:cs="Arial"/>
              </w:rPr>
            </w:pPr>
            <w:r w:rsidRPr="00B93702">
              <w:rPr>
                <w:rFonts w:cs="Arial"/>
              </w:rPr>
              <w:t>E-UTRA</w:t>
            </w:r>
          </w:p>
        </w:tc>
        <w:tc>
          <w:tcPr>
            <w:tcW w:w="1181" w:type="pct"/>
          </w:tcPr>
          <w:p w14:paraId="153EAE50" w14:textId="77777777" w:rsidR="00D7369E" w:rsidRPr="00B93702" w:rsidRDefault="00D7369E" w:rsidP="001B451D">
            <w:pPr>
              <w:pStyle w:val="TAL"/>
              <w:rPr>
                <w:rFonts w:cs="Arial"/>
              </w:rPr>
            </w:pPr>
            <w:r w:rsidRPr="00B93702">
              <w:rPr>
                <w:rFonts w:cs="Arial"/>
              </w:rPr>
              <w:t>N/A</w:t>
            </w:r>
          </w:p>
        </w:tc>
        <w:tc>
          <w:tcPr>
            <w:tcW w:w="1181" w:type="pct"/>
          </w:tcPr>
          <w:p w14:paraId="20B1F454" w14:textId="77777777" w:rsidR="00D7369E" w:rsidRPr="00B93702" w:rsidRDefault="00D7369E" w:rsidP="001B451D">
            <w:pPr>
              <w:pStyle w:val="TAL"/>
              <w:rPr>
                <w:rFonts w:cs="Arial"/>
              </w:rPr>
            </w:pPr>
            <w:r w:rsidRPr="00B93702">
              <w:rPr>
                <w:rFonts w:cs="Arial"/>
              </w:rPr>
              <w:t>N/A</w:t>
            </w:r>
          </w:p>
        </w:tc>
        <w:tc>
          <w:tcPr>
            <w:tcW w:w="1182" w:type="pct"/>
          </w:tcPr>
          <w:p w14:paraId="65F6F602" w14:textId="77777777" w:rsidR="00D7369E" w:rsidRPr="00B93702" w:rsidRDefault="00D7369E" w:rsidP="001B451D">
            <w:pPr>
              <w:pStyle w:val="TAL"/>
              <w:rPr>
                <w:rFonts w:cs="Arial"/>
              </w:rPr>
            </w:pPr>
            <w:r w:rsidRPr="00B93702">
              <w:rPr>
                <w:rFonts w:cs="Arial"/>
              </w:rPr>
              <w:t>N/A</w:t>
            </w:r>
          </w:p>
        </w:tc>
      </w:tr>
      <w:tr w:rsidR="00B93702" w:rsidRPr="00B93702" w14:paraId="40F0F694" w14:textId="77777777" w:rsidTr="001B451D">
        <w:trPr>
          <w:jc w:val="center"/>
        </w:trPr>
        <w:tc>
          <w:tcPr>
            <w:tcW w:w="1457" w:type="pct"/>
            <w:vAlign w:val="center"/>
          </w:tcPr>
          <w:p w14:paraId="505A319B" w14:textId="77777777" w:rsidR="00D7369E" w:rsidRPr="00B93702" w:rsidRDefault="00D7369E" w:rsidP="001B451D">
            <w:pPr>
              <w:pStyle w:val="TAL"/>
              <w:rPr>
                <w:rFonts w:cs="Arial"/>
              </w:rPr>
            </w:pPr>
            <w:r w:rsidRPr="00B93702">
              <w:rPr>
                <w:rFonts w:cs="Arial"/>
              </w:rPr>
              <w:t>UTRA FDD</w:t>
            </w:r>
          </w:p>
        </w:tc>
        <w:tc>
          <w:tcPr>
            <w:tcW w:w="1181" w:type="pct"/>
          </w:tcPr>
          <w:p w14:paraId="2F2DD742" w14:textId="77777777" w:rsidR="00D7369E" w:rsidRPr="00B93702" w:rsidRDefault="00D7369E" w:rsidP="001B451D">
            <w:pPr>
              <w:pStyle w:val="TAL"/>
              <w:rPr>
                <w:rFonts w:cs="Arial"/>
              </w:rPr>
            </w:pPr>
            <w:r w:rsidRPr="00B93702">
              <w:rPr>
                <w:rFonts w:cs="Arial"/>
              </w:rPr>
              <w:t>N/A</w:t>
            </w:r>
          </w:p>
        </w:tc>
        <w:tc>
          <w:tcPr>
            <w:tcW w:w="1181" w:type="pct"/>
          </w:tcPr>
          <w:p w14:paraId="0CA7D18D" w14:textId="77777777" w:rsidR="00D7369E" w:rsidRPr="00B93702" w:rsidRDefault="00D7369E" w:rsidP="001B451D">
            <w:pPr>
              <w:pStyle w:val="TAL"/>
              <w:rPr>
                <w:rFonts w:cs="Arial"/>
              </w:rPr>
            </w:pPr>
            <w:r w:rsidRPr="00B93702">
              <w:rPr>
                <w:rFonts w:cs="Arial"/>
              </w:rPr>
              <w:t>N/A</w:t>
            </w:r>
          </w:p>
        </w:tc>
        <w:tc>
          <w:tcPr>
            <w:tcW w:w="1182" w:type="pct"/>
          </w:tcPr>
          <w:p w14:paraId="1D1EC825" w14:textId="77777777" w:rsidR="00D7369E" w:rsidRPr="00B93702" w:rsidRDefault="00D7369E" w:rsidP="001B451D">
            <w:pPr>
              <w:pStyle w:val="TAL"/>
              <w:rPr>
                <w:rFonts w:cs="Arial"/>
              </w:rPr>
            </w:pPr>
            <w:r w:rsidRPr="00B93702">
              <w:rPr>
                <w:rFonts w:cs="Arial"/>
              </w:rPr>
              <w:t>N/A</w:t>
            </w:r>
          </w:p>
        </w:tc>
      </w:tr>
      <w:tr w:rsidR="00B93702" w:rsidRPr="00B93702" w14:paraId="7CB9C3CA" w14:textId="77777777" w:rsidTr="001B451D">
        <w:trPr>
          <w:jc w:val="center"/>
        </w:trPr>
        <w:tc>
          <w:tcPr>
            <w:tcW w:w="1457" w:type="pct"/>
            <w:vAlign w:val="center"/>
          </w:tcPr>
          <w:p w14:paraId="77305C03" w14:textId="77777777" w:rsidR="00D7369E" w:rsidRPr="00B93702" w:rsidRDefault="00D7369E" w:rsidP="001B451D">
            <w:pPr>
              <w:pStyle w:val="TAL"/>
              <w:rPr>
                <w:rFonts w:cs="Arial"/>
              </w:rPr>
            </w:pPr>
            <w:r w:rsidRPr="00B93702">
              <w:rPr>
                <w:rFonts w:cs="Arial"/>
              </w:rPr>
              <w:t>UTRA TDD</w:t>
            </w:r>
          </w:p>
        </w:tc>
        <w:tc>
          <w:tcPr>
            <w:tcW w:w="1181" w:type="pct"/>
          </w:tcPr>
          <w:p w14:paraId="1546CD89" w14:textId="77777777" w:rsidR="00D7369E" w:rsidRPr="00B93702" w:rsidRDefault="00D7369E" w:rsidP="001B451D">
            <w:pPr>
              <w:pStyle w:val="TAL"/>
              <w:rPr>
                <w:rFonts w:cs="Arial"/>
              </w:rPr>
            </w:pPr>
            <w:r w:rsidRPr="00B93702">
              <w:rPr>
                <w:rFonts w:cs="Arial"/>
              </w:rPr>
              <w:t>N/A</w:t>
            </w:r>
          </w:p>
        </w:tc>
        <w:tc>
          <w:tcPr>
            <w:tcW w:w="1181" w:type="pct"/>
          </w:tcPr>
          <w:p w14:paraId="5847D0B8" w14:textId="77777777" w:rsidR="00D7369E" w:rsidRPr="00B93702" w:rsidRDefault="00D7369E" w:rsidP="001B451D">
            <w:pPr>
              <w:pStyle w:val="TAL"/>
              <w:rPr>
                <w:rFonts w:cs="Arial"/>
              </w:rPr>
            </w:pPr>
            <w:r w:rsidRPr="00B93702">
              <w:rPr>
                <w:rFonts w:cs="Arial"/>
              </w:rPr>
              <w:t>N/A</w:t>
            </w:r>
          </w:p>
        </w:tc>
        <w:tc>
          <w:tcPr>
            <w:tcW w:w="1182" w:type="pct"/>
          </w:tcPr>
          <w:p w14:paraId="561EF56A" w14:textId="77777777" w:rsidR="00D7369E" w:rsidRPr="00B93702" w:rsidRDefault="00D7369E" w:rsidP="001B451D">
            <w:pPr>
              <w:pStyle w:val="TAL"/>
              <w:rPr>
                <w:rFonts w:cs="Arial"/>
              </w:rPr>
            </w:pPr>
            <w:r w:rsidRPr="00B93702">
              <w:rPr>
                <w:rFonts w:cs="Arial"/>
              </w:rPr>
              <w:t>N/A</w:t>
            </w:r>
          </w:p>
        </w:tc>
      </w:tr>
      <w:tr w:rsidR="00B93702" w:rsidRPr="00B93702" w14:paraId="487F601D" w14:textId="77777777" w:rsidTr="001B451D">
        <w:trPr>
          <w:trHeight w:val="535"/>
          <w:jc w:val="center"/>
        </w:trPr>
        <w:tc>
          <w:tcPr>
            <w:tcW w:w="1457" w:type="pct"/>
            <w:vAlign w:val="center"/>
          </w:tcPr>
          <w:p w14:paraId="7D9905E1" w14:textId="77777777" w:rsidR="00D7369E" w:rsidRPr="00B93702" w:rsidRDefault="00D7369E" w:rsidP="001B451D">
            <w:pPr>
              <w:pStyle w:val="TAL"/>
              <w:rPr>
                <w:rFonts w:cs="Arial"/>
              </w:rPr>
            </w:pPr>
            <w:r w:rsidRPr="00B93702">
              <w:rPr>
                <w:rFonts w:cs="Arial"/>
              </w:rPr>
              <w:t>GSM/EDGE</w:t>
            </w:r>
          </w:p>
        </w:tc>
        <w:tc>
          <w:tcPr>
            <w:tcW w:w="1181" w:type="pct"/>
          </w:tcPr>
          <w:p w14:paraId="72837F59" w14:textId="77777777" w:rsidR="00D7369E" w:rsidRPr="00B93702" w:rsidRDefault="00D7369E" w:rsidP="001B451D">
            <w:pPr>
              <w:pStyle w:val="TAL"/>
              <w:rPr>
                <w:rFonts w:cs="Arial"/>
              </w:rPr>
            </w:pPr>
            <w:r w:rsidRPr="00B93702">
              <w:rPr>
                <w:rFonts w:cs="Arial"/>
              </w:rPr>
              <w:t>N/A</w:t>
            </w:r>
          </w:p>
        </w:tc>
        <w:tc>
          <w:tcPr>
            <w:tcW w:w="1181" w:type="pct"/>
          </w:tcPr>
          <w:p w14:paraId="39B967DA" w14:textId="77777777" w:rsidR="00D7369E" w:rsidRPr="00B93702" w:rsidRDefault="00D7369E" w:rsidP="001B451D">
            <w:pPr>
              <w:pStyle w:val="TAL"/>
              <w:rPr>
                <w:rFonts w:cs="Arial"/>
              </w:rPr>
            </w:pPr>
            <w:r w:rsidRPr="00B93702">
              <w:rPr>
                <w:rFonts w:cs="Arial"/>
              </w:rPr>
              <w:t>N/A</w:t>
            </w:r>
          </w:p>
        </w:tc>
        <w:tc>
          <w:tcPr>
            <w:tcW w:w="1182" w:type="pct"/>
          </w:tcPr>
          <w:p w14:paraId="18D1ED0A" w14:textId="77777777" w:rsidR="00D7369E" w:rsidRPr="00B93702" w:rsidRDefault="00D7369E" w:rsidP="001B451D">
            <w:pPr>
              <w:pStyle w:val="TAL"/>
              <w:rPr>
                <w:rFonts w:cs="Arial"/>
              </w:rPr>
            </w:pPr>
            <w:r w:rsidRPr="00B93702">
              <w:rPr>
                <w:rFonts w:cs="Arial"/>
              </w:rPr>
              <w:t>N/A</w:t>
            </w:r>
          </w:p>
        </w:tc>
      </w:tr>
      <w:tr w:rsidR="00B93702" w:rsidRPr="00B93702" w14:paraId="50C9C2F2" w14:textId="77777777" w:rsidTr="001B451D">
        <w:trPr>
          <w:trHeight w:val="535"/>
          <w:jc w:val="center"/>
        </w:trPr>
        <w:tc>
          <w:tcPr>
            <w:tcW w:w="1457" w:type="pct"/>
            <w:vAlign w:val="center"/>
          </w:tcPr>
          <w:p w14:paraId="59971D50" w14:textId="77777777" w:rsidR="00D7369E" w:rsidRPr="00B93702" w:rsidRDefault="00D7369E" w:rsidP="001B451D">
            <w:pPr>
              <w:pStyle w:val="TAL"/>
              <w:rPr>
                <w:rFonts w:cs="Arial"/>
              </w:rPr>
            </w:pPr>
            <w:r w:rsidRPr="00B93702">
              <w:rPr>
                <w:rFonts w:cs="Arial"/>
              </w:rPr>
              <w:t>NB-IoT</w:t>
            </w:r>
          </w:p>
        </w:tc>
        <w:tc>
          <w:tcPr>
            <w:tcW w:w="1181" w:type="pct"/>
          </w:tcPr>
          <w:p w14:paraId="154C6BAB" w14:textId="77777777" w:rsidR="00D7369E" w:rsidRPr="00B93702" w:rsidRDefault="00D7369E" w:rsidP="001B451D">
            <w:pPr>
              <w:pStyle w:val="TAL"/>
              <w:rPr>
                <w:rFonts w:cs="Arial"/>
              </w:rPr>
            </w:pPr>
            <w:r w:rsidRPr="00B93702">
              <w:rPr>
                <w:rFonts w:cs="Arial"/>
              </w:rPr>
              <w:t>(TS 36.141)</w:t>
            </w:r>
          </w:p>
        </w:tc>
        <w:tc>
          <w:tcPr>
            <w:tcW w:w="1181" w:type="pct"/>
          </w:tcPr>
          <w:p w14:paraId="2FCB3E49" w14:textId="77777777" w:rsidR="00D7369E" w:rsidRPr="00B93702" w:rsidRDefault="00D7369E" w:rsidP="001B451D">
            <w:pPr>
              <w:pStyle w:val="TAL"/>
              <w:rPr>
                <w:rFonts w:cs="Arial"/>
              </w:rPr>
            </w:pPr>
            <w:r w:rsidRPr="00B93702">
              <w:rPr>
                <w:rFonts w:cs="Arial"/>
              </w:rPr>
              <w:t>(TS 36.141)</w:t>
            </w:r>
          </w:p>
        </w:tc>
        <w:tc>
          <w:tcPr>
            <w:tcW w:w="1182" w:type="pct"/>
          </w:tcPr>
          <w:p w14:paraId="23215515" w14:textId="77777777" w:rsidR="00D7369E" w:rsidRPr="00B93702" w:rsidRDefault="00D7369E" w:rsidP="001B451D">
            <w:pPr>
              <w:pStyle w:val="TAL"/>
              <w:rPr>
                <w:rFonts w:cs="Arial"/>
              </w:rPr>
            </w:pPr>
            <w:r w:rsidRPr="00B93702">
              <w:rPr>
                <w:rFonts w:cs="Arial"/>
              </w:rPr>
              <w:t>(TS 36.141)</w:t>
            </w:r>
          </w:p>
        </w:tc>
      </w:tr>
      <w:tr w:rsidR="00B93702" w:rsidRPr="00B93702" w14:paraId="0545EAF7" w14:textId="77777777" w:rsidTr="001B451D">
        <w:trPr>
          <w:jc w:val="center"/>
        </w:trPr>
        <w:tc>
          <w:tcPr>
            <w:tcW w:w="1457" w:type="pct"/>
            <w:vAlign w:val="center"/>
          </w:tcPr>
          <w:p w14:paraId="6748A038" w14:textId="77777777" w:rsidR="00D7369E" w:rsidRPr="00B93702" w:rsidRDefault="00D7369E" w:rsidP="001B451D">
            <w:pPr>
              <w:pStyle w:val="TAL"/>
              <w:rPr>
                <w:rFonts w:cs="Arial"/>
                <w:b/>
                <w:bCs/>
              </w:rPr>
            </w:pPr>
            <w:r w:rsidRPr="00B93702">
              <w:rPr>
                <w:rFonts w:cs="Arial"/>
                <w:b/>
                <w:bCs/>
              </w:rPr>
              <w:t>7.4 In-band selectivity and blocking</w:t>
            </w:r>
          </w:p>
        </w:tc>
        <w:tc>
          <w:tcPr>
            <w:tcW w:w="1181" w:type="pct"/>
          </w:tcPr>
          <w:p w14:paraId="68376A2B"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30F0EE0E"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25E96149"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59BB47A2" w14:textId="77777777" w:rsidTr="001B451D">
        <w:trPr>
          <w:jc w:val="center"/>
        </w:trPr>
        <w:tc>
          <w:tcPr>
            <w:tcW w:w="1457" w:type="pct"/>
            <w:vAlign w:val="center"/>
          </w:tcPr>
          <w:p w14:paraId="6653B71B" w14:textId="77777777" w:rsidR="00D7369E" w:rsidRPr="00B93702" w:rsidRDefault="00D7369E" w:rsidP="001B451D">
            <w:pPr>
              <w:pStyle w:val="TAL"/>
              <w:rPr>
                <w:rFonts w:cs="Arial"/>
              </w:rPr>
            </w:pPr>
            <w:r w:rsidRPr="00B93702">
              <w:rPr>
                <w:rFonts w:cs="Arial"/>
              </w:rPr>
              <w:t>General blocking requirement</w:t>
            </w:r>
          </w:p>
        </w:tc>
        <w:tc>
          <w:tcPr>
            <w:tcW w:w="1181" w:type="pct"/>
          </w:tcPr>
          <w:p w14:paraId="34A47B8C" w14:textId="77777777" w:rsidR="00D7369E" w:rsidRPr="00B93702" w:rsidRDefault="00D7369E" w:rsidP="001B451D">
            <w:pPr>
              <w:pStyle w:val="TAL"/>
              <w:rPr>
                <w:rFonts w:cs="Arial"/>
              </w:rPr>
            </w:pPr>
            <w:r w:rsidRPr="00B93702">
              <w:rPr>
                <w:rFonts w:cs="Arial"/>
              </w:rPr>
              <w:t>TC8</w:t>
            </w:r>
          </w:p>
        </w:tc>
        <w:tc>
          <w:tcPr>
            <w:tcW w:w="1181" w:type="pct"/>
          </w:tcPr>
          <w:p w14:paraId="2524838D" w14:textId="77777777" w:rsidR="00D7369E" w:rsidRPr="00B93702" w:rsidRDefault="00D7369E" w:rsidP="001B451D">
            <w:pPr>
              <w:pStyle w:val="TAL"/>
              <w:rPr>
                <w:rFonts w:cs="Arial"/>
              </w:rPr>
            </w:pPr>
            <w:r w:rsidRPr="00B93702">
              <w:rPr>
                <w:rFonts w:cs="Arial"/>
              </w:rPr>
              <w:t>TC8</w:t>
            </w:r>
          </w:p>
        </w:tc>
        <w:tc>
          <w:tcPr>
            <w:tcW w:w="1182" w:type="pct"/>
          </w:tcPr>
          <w:p w14:paraId="04D77BF6" w14:textId="77777777" w:rsidR="00D7369E" w:rsidRPr="00B93702" w:rsidRDefault="00D7369E" w:rsidP="001B451D">
            <w:pPr>
              <w:pStyle w:val="TAL"/>
              <w:rPr>
                <w:rFonts w:cs="Arial"/>
              </w:rPr>
            </w:pPr>
            <w:r w:rsidRPr="00B93702">
              <w:rPr>
                <w:rFonts w:cs="Arial"/>
              </w:rPr>
              <w:t>TC8</w:t>
            </w:r>
          </w:p>
        </w:tc>
      </w:tr>
      <w:tr w:rsidR="00B93702" w:rsidRPr="00B93702" w14:paraId="1AAD1A82" w14:textId="77777777" w:rsidTr="001B451D">
        <w:trPr>
          <w:jc w:val="center"/>
        </w:trPr>
        <w:tc>
          <w:tcPr>
            <w:tcW w:w="1457" w:type="pct"/>
            <w:vAlign w:val="center"/>
          </w:tcPr>
          <w:p w14:paraId="00B805B2" w14:textId="77777777" w:rsidR="00D7369E" w:rsidRPr="00B93702" w:rsidRDefault="00D7369E" w:rsidP="001B451D">
            <w:pPr>
              <w:pStyle w:val="TAL"/>
              <w:rPr>
                <w:rFonts w:cs="Arial"/>
              </w:rPr>
            </w:pPr>
            <w:r w:rsidRPr="00B93702">
              <w:rPr>
                <w:rFonts w:cs="Arial"/>
              </w:rPr>
              <w:t>General narrowband blocking requirement</w:t>
            </w:r>
          </w:p>
        </w:tc>
        <w:tc>
          <w:tcPr>
            <w:tcW w:w="1181" w:type="pct"/>
          </w:tcPr>
          <w:p w14:paraId="2EBF2A19" w14:textId="77777777" w:rsidR="00D7369E" w:rsidRPr="00B93702" w:rsidRDefault="00D7369E" w:rsidP="001B451D">
            <w:pPr>
              <w:pStyle w:val="TAL"/>
              <w:rPr>
                <w:rFonts w:cs="Arial"/>
              </w:rPr>
            </w:pPr>
            <w:r w:rsidRPr="00B93702">
              <w:rPr>
                <w:rFonts w:cs="Arial"/>
              </w:rPr>
              <w:t>TC8</w:t>
            </w:r>
          </w:p>
        </w:tc>
        <w:tc>
          <w:tcPr>
            <w:tcW w:w="1181" w:type="pct"/>
          </w:tcPr>
          <w:p w14:paraId="76BECFE8" w14:textId="77777777" w:rsidR="00D7369E" w:rsidRPr="00B93702" w:rsidRDefault="00D7369E" w:rsidP="001B451D">
            <w:pPr>
              <w:pStyle w:val="TAL"/>
              <w:rPr>
                <w:rFonts w:cs="Arial"/>
              </w:rPr>
            </w:pPr>
            <w:r w:rsidRPr="00B93702">
              <w:rPr>
                <w:rFonts w:cs="Arial"/>
              </w:rPr>
              <w:t>TC8</w:t>
            </w:r>
          </w:p>
        </w:tc>
        <w:tc>
          <w:tcPr>
            <w:tcW w:w="1182" w:type="pct"/>
          </w:tcPr>
          <w:p w14:paraId="113ADFEC" w14:textId="77777777" w:rsidR="00D7369E" w:rsidRPr="00B93702" w:rsidRDefault="00D7369E" w:rsidP="001B451D">
            <w:pPr>
              <w:pStyle w:val="TAL"/>
              <w:rPr>
                <w:rFonts w:cs="Arial"/>
              </w:rPr>
            </w:pPr>
            <w:r w:rsidRPr="00B93702">
              <w:rPr>
                <w:rFonts w:cs="Arial"/>
              </w:rPr>
              <w:t>TC8</w:t>
            </w:r>
          </w:p>
        </w:tc>
      </w:tr>
      <w:tr w:rsidR="00B93702" w:rsidRPr="00B93702" w14:paraId="4CF7B107" w14:textId="77777777" w:rsidTr="001B451D">
        <w:trPr>
          <w:jc w:val="center"/>
        </w:trPr>
        <w:tc>
          <w:tcPr>
            <w:tcW w:w="1457" w:type="pct"/>
            <w:vAlign w:val="center"/>
          </w:tcPr>
          <w:p w14:paraId="7DDEA26C" w14:textId="77777777" w:rsidR="00D7369E" w:rsidRPr="00B93702" w:rsidRDefault="00D7369E" w:rsidP="001B451D">
            <w:pPr>
              <w:pStyle w:val="TAL"/>
              <w:rPr>
                <w:rFonts w:cs="Arial"/>
              </w:rPr>
            </w:pPr>
            <w:r w:rsidRPr="00B93702">
              <w:rPr>
                <w:rFonts w:cs="Arial"/>
              </w:rPr>
              <w:t>Additional narrowband blocking requirement for GSM/EDGE</w:t>
            </w:r>
          </w:p>
        </w:tc>
        <w:tc>
          <w:tcPr>
            <w:tcW w:w="1181" w:type="pct"/>
          </w:tcPr>
          <w:p w14:paraId="610A0816" w14:textId="77777777" w:rsidR="00D7369E" w:rsidRPr="00B93702" w:rsidRDefault="00D7369E" w:rsidP="001B451D">
            <w:pPr>
              <w:pStyle w:val="TAL"/>
              <w:rPr>
                <w:rFonts w:cs="Arial"/>
              </w:rPr>
            </w:pPr>
            <w:r w:rsidRPr="00B93702">
              <w:rPr>
                <w:rFonts w:cs="Arial"/>
              </w:rPr>
              <w:t>N/A</w:t>
            </w:r>
          </w:p>
        </w:tc>
        <w:tc>
          <w:tcPr>
            <w:tcW w:w="1181" w:type="pct"/>
          </w:tcPr>
          <w:p w14:paraId="58E521C3" w14:textId="77777777" w:rsidR="00D7369E" w:rsidRPr="00B93702" w:rsidRDefault="00D7369E" w:rsidP="001B451D">
            <w:pPr>
              <w:pStyle w:val="TAL"/>
              <w:rPr>
                <w:rFonts w:cs="Arial"/>
              </w:rPr>
            </w:pPr>
            <w:r w:rsidRPr="00B93702">
              <w:rPr>
                <w:rFonts w:cs="Arial"/>
              </w:rPr>
              <w:t>N/A</w:t>
            </w:r>
          </w:p>
        </w:tc>
        <w:tc>
          <w:tcPr>
            <w:tcW w:w="1182" w:type="pct"/>
          </w:tcPr>
          <w:p w14:paraId="694D13A6" w14:textId="77777777" w:rsidR="00D7369E" w:rsidRPr="00B93702" w:rsidRDefault="00D7369E" w:rsidP="001B451D">
            <w:pPr>
              <w:pStyle w:val="TAL"/>
              <w:rPr>
                <w:rFonts w:cs="Arial"/>
              </w:rPr>
            </w:pPr>
            <w:r w:rsidRPr="00B93702">
              <w:rPr>
                <w:rFonts w:cs="Arial"/>
              </w:rPr>
              <w:t>N/A</w:t>
            </w:r>
          </w:p>
        </w:tc>
      </w:tr>
      <w:tr w:rsidR="00B93702" w:rsidRPr="00B93702" w14:paraId="59C8B86C" w14:textId="77777777" w:rsidTr="001B451D">
        <w:trPr>
          <w:jc w:val="center"/>
        </w:trPr>
        <w:tc>
          <w:tcPr>
            <w:tcW w:w="1457" w:type="pct"/>
            <w:vAlign w:val="center"/>
          </w:tcPr>
          <w:p w14:paraId="554F3EB2" w14:textId="77777777" w:rsidR="00D7369E" w:rsidRPr="00B93702" w:rsidRDefault="00D7369E" w:rsidP="001B451D">
            <w:pPr>
              <w:pStyle w:val="TAL"/>
              <w:rPr>
                <w:rFonts w:cs="Arial"/>
              </w:rPr>
            </w:pPr>
            <w:r w:rsidRPr="00B93702">
              <w:rPr>
                <w:rFonts w:cs="Arial"/>
              </w:rPr>
              <w:t>GSM/EDGE requirements for AM suppression</w:t>
            </w:r>
          </w:p>
        </w:tc>
        <w:tc>
          <w:tcPr>
            <w:tcW w:w="1181" w:type="pct"/>
          </w:tcPr>
          <w:p w14:paraId="5C2514BE" w14:textId="77777777" w:rsidR="00D7369E" w:rsidRPr="00B93702" w:rsidRDefault="00D7369E" w:rsidP="001B451D">
            <w:pPr>
              <w:pStyle w:val="TAL"/>
              <w:rPr>
                <w:rFonts w:cs="Arial"/>
              </w:rPr>
            </w:pPr>
            <w:r w:rsidRPr="00B93702">
              <w:rPr>
                <w:rFonts w:cs="Arial"/>
              </w:rPr>
              <w:t>N/A</w:t>
            </w:r>
          </w:p>
        </w:tc>
        <w:tc>
          <w:tcPr>
            <w:tcW w:w="1181" w:type="pct"/>
          </w:tcPr>
          <w:p w14:paraId="1599B450" w14:textId="77777777" w:rsidR="00D7369E" w:rsidRPr="00B93702" w:rsidRDefault="00D7369E" w:rsidP="001B451D">
            <w:pPr>
              <w:pStyle w:val="TAL"/>
              <w:rPr>
                <w:rFonts w:cs="Arial"/>
              </w:rPr>
            </w:pPr>
            <w:r w:rsidRPr="00B93702">
              <w:rPr>
                <w:rFonts w:cs="Arial"/>
              </w:rPr>
              <w:t>N/A</w:t>
            </w:r>
          </w:p>
        </w:tc>
        <w:tc>
          <w:tcPr>
            <w:tcW w:w="1182" w:type="pct"/>
          </w:tcPr>
          <w:p w14:paraId="44A71B22" w14:textId="77777777" w:rsidR="00D7369E" w:rsidRPr="00B93702" w:rsidRDefault="00D7369E" w:rsidP="001B451D">
            <w:pPr>
              <w:pStyle w:val="TAL"/>
              <w:rPr>
                <w:rFonts w:cs="Arial"/>
              </w:rPr>
            </w:pPr>
            <w:r w:rsidRPr="00B93702">
              <w:rPr>
                <w:rFonts w:cs="Arial"/>
              </w:rPr>
              <w:t>N/A</w:t>
            </w:r>
          </w:p>
        </w:tc>
      </w:tr>
      <w:tr w:rsidR="00B93702" w:rsidRPr="00B93702" w14:paraId="13A83778" w14:textId="77777777" w:rsidTr="001B451D">
        <w:trPr>
          <w:jc w:val="center"/>
        </w:trPr>
        <w:tc>
          <w:tcPr>
            <w:tcW w:w="1457" w:type="pct"/>
            <w:vAlign w:val="center"/>
          </w:tcPr>
          <w:p w14:paraId="0457F59C" w14:textId="77777777" w:rsidR="00D7369E" w:rsidRPr="00B93702" w:rsidRDefault="00D7369E" w:rsidP="001B451D">
            <w:pPr>
              <w:pStyle w:val="TAL"/>
              <w:rPr>
                <w:rFonts w:cs="Arial"/>
              </w:rPr>
            </w:pPr>
            <w:r w:rsidRPr="00B93702">
              <w:rPr>
                <w:rFonts w:cs="Arial"/>
              </w:rPr>
              <w:t>Additional BC3 blocking minimum requirement</w:t>
            </w:r>
          </w:p>
        </w:tc>
        <w:tc>
          <w:tcPr>
            <w:tcW w:w="1181" w:type="pct"/>
          </w:tcPr>
          <w:p w14:paraId="3D760424" w14:textId="77777777" w:rsidR="00D7369E" w:rsidRPr="00B93702" w:rsidRDefault="00D7369E" w:rsidP="001B451D">
            <w:pPr>
              <w:pStyle w:val="TAL"/>
              <w:rPr>
                <w:rFonts w:cs="Arial"/>
              </w:rPr>
            </w:pPr>
            <w:r w:rsidRPr="00B93702">
              <w:rPr>
                <w:rFonts w:cs="Arial"/>
              </w:rPr>
              <w:t>N/A</w:t>
            </w:r>
          </w:p>
        </w:tc>
        <w:tc>
          <w:tcPr>
            <w:tcW w:w="1181" w:type="pct"/>
          </w:tcPr>
          <w:p w14:paraId="7389A1D5" w14:textId="77777777" w:rsidR="00D7369E" w:rsidRPr="00B93702" w:rsidRDefault="00D7369E" w:rsidP="001B451D">
            <w:pPr>
              <w:pStyle w:val="TAL"/>
              <w:rPr>
                <w:rFonts w:cs="Arial"/>
              </w:rPr>
            </w:pPr>
            <w:r w:rsidRPr="00B93702">
              <w:rPr>
                <w:rFonts w:cs="Arial"/>
              </w:rPr>
              <w:t>N/A</w:t>
            </w:r>
          </w:p>
        </w:tc>
        <w:tc>
          <w:tcPr>
            <w:tcW w:w="1182" w:type="pct"/>
          </w:tcPr>
          <w:p w14:paraId="02125089" w14:textId="77777777" w:rsidR="00D7369E" w:rsidRPr="00B93702" w:rsidRDefault="00D7369E" w:rsidP="001B451D">
            <w:pPr>
              <w:pStyle w:val="TAL"/>
              <w:rPr>
                <w:rFonts w:cs="Arial"/>
              </w:rPr>
            </w:pPr>
            <w:r w:rsidRPr="00B93702">
              <w:rPr>
                <w:rFonts w:cs="Arial"/>
              </w:rPr>
              <w:t>TC8</w:t>
            </w:r>
          </w:p>
        </w:tc>
      </w:tr>
      <w:tr w:rsidR="00B93702" w:rsidRPr="00B93702" w14:paraId="164D1148" w14:textId="77777777" w:rsidTr="001B451D">
        <w:trPr>
          <w:jc w:val="center"/>
        </w:trPr>
        <w:tc>
          <w:tcPr>
            <w:tcW w:w="1457" w:type="pct"/>
            <w:vAlign w:val="center"/>
          </w:tcPr>
          <w:p w14:paraId="3764A3B4" w14:textId="77777777" w:rsidR="00D7369E" w:rsidRPr="00B93702" w:rsidRDefault="00D7369E" w:rsidP="001B451D">
            <w:pPr>
              <w:pStyle w:val="TAL"/>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181" w:type="pct"/>
          </w:tcPr>
          <w:p w14:paraId="2AE90835"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48ECAE99"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3AF2F927"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2CF2BEFD" w14:textId="77777777" w:rsidTr="001B451D">
        <w:trPr>
          <w:jc w:val="center"/>
        </w:trPr>
        <w:tc>
          <w:tcPr>
            <w:tcW w:w="1457" w:type="pct"/>
            <w:vAlign w:val="center"/>
          </w:tcPr>
          <w:p w14:paraId="259CAEE8" w14:textId="77777777" w:rsidR="00D7369E" w:rsidRPr="00B93702" w:rsidRDefault="00D7369E" w:rsidP="001B451D">
            <w:pPr>
              <w:pStyle w:val="TAL"/>
              <w:rPr>
                <w:rFonts w:cs="Arial"/>
              </w:rPr>
            </w:pPr>
            <w:r w:rsidRPr="00B93702">
              <w:rPr>
                <w:rFonts w:cs="Arial"/>
              </w:rPr>
              <w:t>General requirement</w:t>
            </w:r>
          </w:p>
        </w:tc>
        <w:tc>
          <w:tcPr>
            <w:tcW w:w="1181" w:type="pct"/>
          </w:tcPr>
          <w:p w14:paraId="06EEB328" w14:textId="77777777" w:rsidR="00D7369E" w:rsidRPr="00B93702" w:rsidRDefault="00D7369E" w:rsidP="001B451D">
            <w:pPr>
              <w:pStyle w:val="TAL"/>
              <w:rPr>
                <w:rFonts w:cs="Arial"/>
              </w:rPr>
            </w:pPr>
            <w:r w:rsidRPr="00B93702">
              <w:rPr>
                <w:rFonts w:cs="Arial"/>
              </w:rPr>
              <w:t>TC8</w:t>
            </w:r>
          </w:p>
        </w:tc>
        <w:tc>
          <w:tcPr>
            <w:tcW w:w="1181" w:type="pct"/>
          </w:tcPr>
          <w:p w14:paraId="0E5BB3D7" w14:textId="77777777" w:rsidR="00D7369E" w:rsidRPr="00B93702" w:rsidRDefault="00D7369E" w:rsidP="001B451D">
            <w:pPr>
              <w:pStyle w:val="TAL"/>
              <w:rPr>
                <w:rFonts w:cs="Arial"/>
              </w:rPr>
            </w:pPr>
            <w:r w:rsidRPr="00B93702">
              <w:rPr>
                <w:rFonts w:cs="Arial"/>
              </w:rPr>
              <w:t>TC8</w:t>
            </w:r>
          </w:p>
        </w:tc>
        <w:tc>
          <w:tcPr>
            <w:tcW w:w="1182" w:type="pct"/>
          </w:tcPr>
          <w:p w14:paraId="6F0EFC52" w14:textId="77777777" w:rsidR="00D7369E" w:rsidRPr="00B93702" w:rsidRDefault="00D7369E" w:rsidP="001B451D">
            <w:pPr>
              <w:pStyle w:val="TAL"/>
              <w:rPr>
                <w:rFonts w:cs="Arial"/>
              </w:rPr>
            </w:pPr>
            <w:r w:rsidRPr="00B93702">
              <w:rPr>
                <w:rFonts w:cs="Arial"/>
              </w:rPr>
              <w:t>TC8</w:t>
            </w:r>
          </w:p>
        </w:tc>
      </w:tr>
      <w:tr w:rsidR="00B93702" w:rsidRPr="00B93702" w14:paraId="49E130A8" w14:textId="77777777" w:rsidTr="001B451D">
        <w:trPr>
          <w:jc w:val="center"/>
        </w:trPr>
        <w:tc>
          <w:tcPr>
            <w:tcW w:w="1457" w:type="pct"/>
            <w:vAlign w:val="center"/>
          </w:tcPr>
          <w:p w14:paraId="7795CAA5" w14:textId="77777777" w:rsidR="00D7369E" w:rsidRPr="00B93702" w:rsidRDefault="00D7369E" w:rsidP="001B451D">
            <w:pPr>
              <w:pStyle w:val="TAL"/>
              <w:rPr>
                <w:rFonts w:cs="Arial"/>
              </w:rPr>
            </w:pPr>
            <w:r w:rsidRPr="00B93702">
              <w:rPr>
                <w:rFonts w:cs="Arial"/>
              </w:rPr>
              <w:t>Co-location requirement</w:t>
            </w:r>
          </w:p>
        </w:tc>
        <w:tc>
          <w:tcPr>
            <w:tcW w:w="1181" w:type="pct"/>
          </w:tcPr>
          <w:p w14:paraId="488C1ADF" w14:textId="77777777" w:rsidR="00D7369E" w:rsidRPr="00B93702" w:rsidRDefault="00D7369E" w:rsidP="001B451D">
            <w:pPr>
              <w:pStyle w:val="TAL"/>
              <w:rPr>
                <w:rFonts w:cs="Arial"/>
              </w:rPr>
            </w:pPr>
            <w:r w:rsidRPr="00B93702">
              <w:rPr>
                <w:rFonts w:cs="Arial"/>
              </w:rPr>
              <w:t>TC8</w:t>
            </w:r>
          </w:p>
        </w:tc>
        <w:tc>
          <w:tcPr>
            <w:tcW w:w="1181" w:type="pct"/>
          </w:tcPr>
          <w:p w14:paraId="41EFAB76" w14:textId="77777777" w:rsidR="00D7369E" w:rsidRPr="00B93702" w:rsidRDefault="00D7369E" w:rsidP="001B451D">
            <w:pPr>
              <w:pStyle w:val="TAL"/>
              <w:rPr>
                <w:rFonts w:cs="Arial"/>
              </w:rPr>
            </w:pPr>
            <w:r w:rsidRPr="00B93702">
              <w:rPr>
                <w:rFonts w:cs="Arial"/>
              </w:rPr>
              <w:t>TC8</w:t>
            </w:r>
          </w:p>
        </w:tc>
        <w:tc>
          <w:tcPr>
            <w:tcW w:w="1182" w:type="pct"/>
          </w:tcPr>
          <w:p w14:paraId="2291AE87" w14:textId="77777777" w:rsidR="00D7369E" w:rsidRPr="00B93702" w:rsidRDefault="00D7369E" w:rsidP="001B451D">
            <w:pPr>
              <w:pStyle w:val="TAL"/>
              <w:rPr>
                <w:rFonts w:cs="Arial"/>
              </w:rPr>
            </w:pPr>
            <w:r w:rsidRPr="00B93702">
              <w:rPr>
                <w:rFonts w:cs="Arial"/>
              </w:rPr>
              <w:t>TC8</w:t>
            </w:r>
          </w:p>
        </w:tc>
      </w:tr>
      <w:tr w:rsidR="00B93702" w:rsidRPr="00B93702" w14:paraId="01B8C6FB" w14:textId="77777777" w:rsidTr="001B451D">
        <w:trPr>
          <w:jc w:val="center"/>
        </w:trPr>
        <w:tc>
          <w:tcPr>
            <w:tcW w:w="1457" w:type="pct"/>
            <w:vAlign w:val="center"/>
          </w:tcPr>
          <w:p w14:paraId="5F147F09" w14:textId="77777777" w:rsidR="00D7369E" w:rsidRPr="00B93702" w:rsidRDefault="00D7369E" w:rsidP="001B451D">
            <w:pPr>
              <w:pStyle w:val="TAL"/>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181" w:type="pct"/>
          </w:tcPr>
          <w:p w14:paraId="305A6C97" w14:textId="77777777" w:rsidR="00D7369E" w:rsidRPr="00B93702" w:rsidRDefault="00D7369E" w:rsidP="001B451D">
            <w:pPr>
              <w:pStyle w:val="TAL"/>
              <w:rPr>
                <w:rFonts w:cs="Arial"/>
              </w:rPr>
            </w:pPr>
            <w:r w:rsidRPr="00B93702">
              <w:rPr>
                <w:rFonts w:cs="Arial"/>
              </w:rPr>
              <w:t>-</w:t>
            </w:r>
          </w:p>
        </w:tc>
        <w:tc>
          <w:tcPr>
            <w:tcW w:w="1181" w:type="pct"/>
          </w:tcPr>
          <w:p w14:paraId="18049B0C" w14:textId="77777777" w:rsidR="00D7369E" w:rsidRPr="00B93702" w:rsidRDefault="00D7369E" w:rsidP="001B451D">
            <w:pPr>
              <w:pStyle w:val="TAL"/>
              <w:rPr>
                <w:rFonts w:cs="Arial"/>
              </w:rPr>
            </w:pPr>
            <w:r w:rsidRPr="00B93702">
              <w:rPr>
                <w:rFonts w:cs="Arial"/>
              </w:rPr>
              <w:t>-</w:t>
            </w:r>
          </w:p>
        </w:tc>
        <w:tc>
          <w:tcPr>
            <w:tcW w:w="1182" w:type="pct"/>
          </w:tcPr>
          <w:p w14:paraId="03BCEC10" w14:textId="77777777" w:rsidR="00D7369E" w:rsidRPr="00B93702" w:rsidRDefault="00D7369E" w:rsidP="001B451D">
            <w:pPr>
              <w:pStyle w:val="TAL"/>
              <w:rPr>
                <w:rFonts w:cs="Arial"/>
              </w:rPr>
            </w:pPr>
            <w:r w:rsidRPr="00B93702">
              <w:rPr>
                <w:rFonts w:cs="Arial"/>
              </w:rPr>
              <w:t>-</w:t>
            </w:r>
          </w:p>
        </w:tc>
      </w:tr>
      <w:tr w:rsidR="00B93702" w:rsidRPr="00B93702" w14:paraId="2E8CD3D1" w14:textId="77777777" w:rsidTr="001B451D">
        <w:trPr>
          <w:jc w:val="center"/>
        </w:trPr>
        <w:tc>
          <w:tcPr>
            <w:tcW w:w="1457" w:type="pct"/>
            <w:vAlign w:val="center"/>
          </w:tcPr>
          <w:p w14:paraId="28B64242" w14:textId="77777777" w:rsidR="00D7369E" w:rsidRPr="00B93702" w:rsidRDefault="00D7369E" w:rsidP="001B451D">
            <w:pPr>
              <w:pStyle w:val="TAL"/>
              <w:rPr>
                <w:rFonts w:cs="Arial"/>
              </w:rPr>
            </w:pPr>
            <w:r w:rsidRPr="00B93702">
              <w:rPr>
                <w:rFonts w:cs="Arial"/>
              </w:rPr>
              <w:t>General requirement</w:t>
            </w:r>
          </w:p>
        </w:tc>
        <w:tc>
          <w:tcPr>
            <w:tcW w:w="1181" w:type="pct"/>
          </w:tcPr>
          <w:p w14:paraId="7318A4DC" w14:textId="77777777" w:rsidR="00D7369E" w:rsidRPr="00B93702" w:rsidRDefault="00D7369E" w:rsidP="001B451D">
            <w:pPr>
              <w:pStyle w:val="TAL"/>
              <w:rPr>
                <w:rFonts w:cs="Arial"/>
              </w:rPr>
            </w:pPr>
            <w:r w:rsidRPr="00B93702">
              <w:rPr>
                <w:rFonts w:cs="Arial"/>
              </w:rPr>
              <w:t>TC8</w:t>
            </w:r>
          </w:p>
        </w:tc>
        <w:tc>
          <w:tcPr>
            <w:tcW w:w="1181" w:type="pct"/>
          </w:tcPr>
          <w:p w14:paraId="13797653" w14:textId="77777777" w:rsidR="00D7369E" w:rsidRPr="00B93702" w:rsidRDefault="00D7369E" w:rsidP="001B451D">
            <w:pPr>
              <w:pStyle w:val="TAL"/>
              <w:rPr>
                <w:rFonts w:cs="Arial"/>
              </w:rPr>
            </w:pPr>
            <w:r w:rsidRPr="00B93702">
              <w:rPr>
                <w:rFonts w:cs="Arial"/>
              </w:rPr>
              <w:t>TC8</w:t>
            </w:r>
          </w:p>
        </w:tc>
        <w:tc>
          <w:tcPr>
            <w:tcW w:w="1182" w:type="pct"/>
          </w:tcPr>
          <w:p w14:paraId="35BCFEEE" w14:textId="77777777" w:rsidR="00D7369E" w:rsidRPr="00B93702" w:rsidRDefault="00D7369E" w:rsidP="001B451D">
            <w:pPr>
              <w:pStyle w:val="TAL"/>
              <w:rPr>
                <w:rFonts w:cs="Arial"/>
              </w:rPr>
            </w:pPr>
            <w:r w:rsidRPr="00B93702">
              <w:rPr>
                <w:rFonts w:cs="Arial"/>
              </w:rPr>
              <w:t>TC8</w:t>
            </w:r>
          </w:p>
        </w:tc>
      </w:tr>
      <w:tr w:rsidR="00B93702" w:rsidRPr="00B93702" w14:paraId="5257DB47" w14:textId="77777777" w:rsidTr="001B451D">
        <w:trPr>
          <w:jc w:val="center"/>
        </w:trPr>
        <w:tc>
          <w:tcPr>
            <w:tcW w:w="1457" w:type="pct"/>
            <w:vAlign w:val="center"/>
          </w:tcPr>
          <w:p w14:paraId="6BA6CD38" w14:textId="77777777" w:rsidR="00D7369E" w:rsidRPr="00B93702" w:rsidRDefault="00D7369E" w:rsidP="001B451D">
            <w:pPr>
              <w:pStyle w:val="TAL"/>
              <w:rPr>
                <w:rFonts w:cs="Arial"/>
              </w:rPr>
            </w:pPr>
            <w:r w:rsidRPr="00B93702">
              <w:rPr>
                <w:rFonts w:cs="Arial"/>
              </w:rPr>
              <w:t>Additional requirement for BC2 (Category B)</w:t>
            </w:r>
          </w:p>
        </w:tc>
        <w:tc>
          <w:tcPr>
            <w:tcW w:w="1181" w:type="pct"/>
          </w:tcPr>
          <w:p w14:paraId="791BC471" w14:textId="77777777" w:rsidR="00D7369E" w:rsidRPr="00B93702" w:rsidRDefault="00D7369E" w:rsidP="001B451D">
            <w:pPr>
              <w:pStyle w:val="TAL"/>
              <w:rPr>
                <w:rFonts w:cs="Arial"/>
              </w:rPr>
            </w:pPr>
            <w:r w:rsidRPr="00B93702">
              <w:rPr>
                <w:rFonts w:cs="Arial"/>
              </w:rPr>
              <w:t>N/A</w:t>
            </w:r>
          </w:p>
        </w:tc>
        <w:tc>
          <w:tcPr>
            <w:tcW w:w="1181" w:type="pct"/>
          </w:tcPr>
          <w:p w14:paraId="394C20DB" w14:textId="77777777" w:rsidR="00D7369E" w:rsidRPr="00B93702" w:rsidRDefault="00D7369E" w:rsidP="001B451D">
            <w:pPr>
              <w:pStyle w:val="TAL"/>
              <w:rPr>
                <w:rFonts w:cs="Arial"/>
              </w:rPr>
            </w:pPr>
            <w:r w:rsidRPr="00B93702">
              <w:rPr>
                <w:rFonts w:cs="Arial"/>
              </w:rPr>
              <w:t>N/A</w:t>
            </w:r>
          </w:p>
        </w:tc>
        <w:tc>
          <w:tcPr>
            <w:tcW w:w="1182" w:type="pct"/>
          </w:tcPr>
          <w:p w14:paraId="38954A80" w14:textId="77777777" w:rsidR="00D7369E" w:rsidRPr="00B93702" w:rsidRDefault="00D7369E" w:rsidP="001B451D">
            <w:pPr>
              <w:pStyle w:val="TAL"/>
              <w:rPr>
                <w:rFonts w:cs="Arial"/>
              </w:rPr>
            </w:pPr>
            <w:r w:rsidRPr="00B93702">
              <w:rPr>
                <w:rFonts w:cs="Arial"/>
              </w:rPr>
              <w:t>N/A</w:t>
            </w:r>
          </w:p>
        </w:tc>
      </w:tr>
      <w:tr w:rsidR="00B93702" w:rsidRPr="00B93702" w14:paraId="2EAF435B" w14:textId="77777777" w:rsidTr="001B451D">
        <w:trPr>
          <w:jc w:val="center"/>
        </w:trPr>
        <w:tc>
          <w:tcPr>
            <w:tcW w:w="1457" w:type="pct"/>
            <w:vAlign w:val="center"/>
          </w:tcPr>
          <w:p w14:paraId="0F841746" w14:textId="77777777" w:rsidR="00D7369E" w:rsidRPr="00B93702" w:rsidRDefault="00D7369E" w:rsidP="001B451D">
            <w:pPr>
              <w:pStyle w:val="TAL"/>
              <w:rPr>
                <w:rFonts w:cs="Arial"/>
                <w:b/>
                <w:bCs/>
              </w:rPr>
            </w:pPr>
            <w:r w:rsidRPr="00B93702">
              <w:rPr>
                <w:rFonts w:cs="Arial"/>
                <w:b/>
                <w:bCs/>
              </w:rPr>
              <w:lastRenderedPageBreak/>
              <w:t>7.7 Receiver intermodulation</w:t>
            </w:r>
          </w:p>
        </w:tc>
        <w:tc>
          <w:tcPr>
            <w:tcW w:w="1181" w:type="pct"/>
          </w:tcPr>
          <w:p w14:paraId="597DA228"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43C2CE8B"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237A878F"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237A1B4A" w14:textId="77777777" w:rsidTr="001B451D">
        <w:trPr>
          <w:jc w:val="center"/>
        </w:trPr>
        <w:tc>
          <w:tcPr>
            <w:tcW w:w="1457" w:type="pct"/>
            <w:vAlign w:val="center"/>
          </w:tcPr>
          <w:p w14:paraId="14B7BBB3" w14:textId="77777777" w:rsidR="00D7369E" w:rsidRPr="00B93702" w:rsidRDefault="00D7369E" w:rsidP="001B451D">
            <w:pPr>
              <w:pStyle w:val="TAL"/>
              <w:rPr>
                <w:rFonts w:cs="Arial"/>
              </w:rPr>
            </w:pPr>
            <w:r w:rsidRPr="00B93702">
              <w:rPr>
                <w:rFonts w:cs="Arial"/>
              </w:rPr>
              <w:t>General intermodulation requirement</w:t>
            </w:r>
          </w:p>
        </w:tc>
        <w:tc>
          <w:tcPr>
            <w:tcW w:w="1181" w:type="pct"/>
          </w:tcPr>
          <w:p w14:paraId="67A879FF" w14:textId="77777777" w:rsidR="00D7369E" w:rsidRPr="00B93702" w:rsidRDefault="00D7369E" w:rsidP="001B451D">
            <w:pPr>
              <w:pStyle w:val="TAL"/>
              <w:rPr>
                <w:rFonts w:cs="Arial"/>
              </w:rPr>
            </w:pPr>
            <w:r w:rsidRPr="00B93702">
              <w:rPr>
                <w:rFonts w:cs="Arial"/>
              </w:rPr>
              <w:t>TC8</w:t>
            </w:r>
          </w:p>
        </w:tc>
        <w:tc>
          <w:tcPr>
            <w:tcW w:w="1181" w:type="pct"/>
          </w:tcPr>
          <w:p w14:paraId="455D1FC7" w14:textId="77777777" w:rsidR="00D7369E" w:rsidRPr="00B93702" w:rsidRDefault="00D7369E" w:rsidP="001B451D">
            <w:pPr>
              <w:pStyle w:val="TAL"/>
              <w:rPr>
                <w:rFonts w:cs="Arial"/>
              </w:rPr>
            </w:pPr>
            <w:r w:rsidRPr="00B93702">
              <w:rPr>
                <w:rFonts w:cs="Arial"/>
              </w:rPr>
              <w:t>TC8</w:t>
            </w:r>
          </w:p>
        </w:tc>
        <w:tc>
          <w:tcPr>
            <w:tcW w:w="1182" w:type="pct"/>
          </w:tcPr>
          <w:p w14:paraId="2098DD9A" w14:textId="77777777" w:rsidR="00D7369E" w:rsidRPr="00B93702" w:rsidRDefault="00D7369E" w:rsidP="001B451D">
            <w:pPr>
              <w:pStyle w:val="TAL"/>
              <w:rPr>
                <w:rFonts w:cs="Arial"/>
              </w:rPr>
            </w:pPr>
            <w:r w:rsidRPr="00B93702">
              <w:rPr>
                <w:rFonts w:cs="Arial"/>
              </w:rPr>
              <w:t>TC8</w:t>
            </w:r>
          </w:p>
        </w:tc>
      </w:tr>
      <w:tr w:rsidR="00B93702" w:rsidRPr="00B93702" w14:paraId="70C05E6C" w14:textId="77777777" w:rsidTr="001B451D">
        <w:trPr>
          <w:jc w:val="center"/>
        </w:trPr>
        <w:tc>
          <w:tcPr>
            <w:tcW w:w="1457" w:type="pct"/>
            <w:vAlign w:val="center"/>
          </w:tcPr>
          <w:p w14:paraId="1E759E28" w14:textId="77777777" w:rsidR="00D7369E" w:rsidRPr="00B93702" w:rsidRDefault="00D7369E" w:rsidP="001B451D">
            <w:pPr>
              <w:pStyle w:val="TAL"/>
              <w:rPr>
                <w:rFonts w:cs="Arial"/>
              </w:rPr>
            </w:pPr>
            <w:r w:rsidRPr="00B93702">
              <w:rPr>
                <w:rFonts w:cs="Arial"/>
              </w:rPr>
              <w:t>General narrowband intermodulation requirement</w:t>
            </w:r>
          </w:p>
        </w:tc>
        <w:tc>
          <w:tcPr>
            <w:tcW w:w="1181" w:type="pct"/>
          </w:tcPr>
          <w:p w14:paraId="214127D2" w14:textId="77777777" w:rsidR="00D7369E" w:rsidRPr="00B93702" w:rsidRDefault="00D7369E" w:rsidP="001B451D">
            <w:pPr>
              <w:pStyle w:val="TAL"/>
              <w:rPr>
                <w:rFonts w:cs="Arial"/>
              </w:rPr>
            </w:pPr>
            <w:r w:rsidRPr="00B93702">
              <w:rPr>
                <w:rFonts w:cs="Arial"/>
              </w:rPr>
              <w:t>TC8</w:t>
            </w:r>
          </w:p>
        </w:tc>
        <w:tc>
          <w:tcPr>
            <w:tcW w:w="1181" w:type="pct"/>
          </w:tcPr>
          <w:p w14:paraId="5BA15B1C" w14:textId="77777777" w:rsidR="00D7369E" w:rsidRPr="00B93702" w:rsidRDefault="00D7369E" w:rsidP="001B451D">
            <w:pPr>
              <w:pStyle w:val="TAL"/>
              <w:rPr>
                <w:rFonts w:cs="Arial"/>
              </w:rPr>
            </w:pPr>
            <w:r w:rsidRPr="00B93702">
              <w:rPr>
                <w:rFonts w:cs="Arial"/>
              </w:rPr>
              <w:t>TC8</w:t>
            </w:r>
          </w:p>
        </w:tc>
        <w:tc>
          <w:tcPr>
            <w:tcW w:w="1182" w:type="pct"/>
          </w:tcPr>
          <w:p w14:paraId="5831275F" w14:textId="77777777" w:rsidR="00D7369E" w:rsidRPr="00B93702" w:rsidRDefault="00D7369E" w:rsidP="001B451D">
            <w:pPr>
              <w:pStyle w:val="TAL"/>
              <w:rPr>
                <w:rFonts w:cs="Arial"/>
              </w:rPr>
            </w:pPr>
            <w:r w:rsidRPr="00B93702">
              <w:rPr>
                <w:rFonts w:cs="Arial"/>
              </w:rPr>
              <w:t>TC8</w:t>
            </w:r>
          </w:p>
        </w:tc>
      </w:tr>
      <w:tr w:rsidR="00B93702" w:rsidRPr="00B93702" w14:paraId="761E552B" w14:textId="77777777" w:rsidTr="001B451D">
        <w:trPr>
          <w:jc w:val="center"/>
        </w:trPr>
        <w:tc>
          <w:tcPr>
            <w:tcW w:w="1457" w:type="pct"/>
            <w:vAlign w:val="center"/>
          </w:tcPr>
          <w:p w14:paraId="1EF33931" w14:textId="77777777" w:rsidR="00D7369E" w:rsidRPr="00B93702" w:rsidRDefault="00D7369E" w:rsidP="001B451D">
            <w:pPr>
              <w:pStyle w:val="TAL"/>
              <w:rPr>
                <w:rFonts w:cs="Arial"/>
              </w:rPr>
            </w:pPr>
            <w:r w:rsidRPr="00B93702">
              <w:rPr>
                <w:rFonts w:cs="Arial"/>
              </w:rPr>
              <w:t>Additional narrowband intermodulation requirement for GSM/EDGE</w:t>
            </w:r>
          </w:p>
        </w:tc>
        <w:tc>
          <w:tcPr>
            <w:tcW w:w="1181" w:type="pct"/>
          </w:tcPr>
          <w:p w14:paraId="73E5CC43" w14:textId="77777777" w:rsidR="00D7369E" w:rsidRPr="00B93702" w:rsidRDefault="00D7369E" w:rsidP="001B451D">
            <w:pPr>
              <w:pStyle w:val="TAL"/>
              <w:rPr>
                <w:rFonts w:cs="Arial"/>
              </w:rPr>
            </w:pPr>
            <w:r w:rsidRPr="00B93702">
              <w:rPr>
                <w:rFonts w:cs="Arial"/>
              </w:rPr>
              <w:t>N/A</w:t>
            </w:r>
          </w:p>
        </w:tc>
        <w:tc>
          <w:tcPr>
            <w:tcW w:w="1181" w:type="pct"/>
          </w:tcPr>
          <w:p w14:paraId="51DA20C6" w14:textId="77777777" w:rsidR="00D7369E" w:rsidRPr="00B93702" w:rsidRDefault="00D7369E" w:rsidP="001B451D">
            <w:pPr>
              <w:pStyle w:val="TAL"/>
              <w:rPr>
                <w:rFonts w:cs="Arial"/>
              </w:rPr>
            </w:pPr>
            <w:r w:rsidRPr="00B93702">
              <w:rPr>
                <w:rFonts w:cs="Arial"/>
              </w:rPr>
              <w:t>N/A</w:t>
            </w:r>
          </w:p>
        </w:tc>
        <w:tc>
          <w:tcPr>
            <w:tcW w:w="1182" w:type="pct"/>
          </w:tcPr>
          <w:p w14:paraId="38281E47" w14:textId="77777777" w:rsidR="00D7369E" w:rsidRPr="00B93702" w:rsidRDefault="00D7369E" w:rsidP="001B451D">
            <w:pPr>
              <w:pStyle w:val="TAL"/>
              <w:rPr>
                <w:rFonts w:cs="Arial"/>
              </w:rPr>
            </w:pPr>
            <w:r w:rsidRPr="00B93702">
              <w:rPr>
                <w:rFonts w:cs="Arial"/>
              </w:rPr>
              <w:t>N/A</w:t>
            </w:r>
          </w:p>
        </w:tc>
      </w:tr>
      <w:tr w:rsidR="00B93702" w:rsidRPr="00B93702" w14:paraId="50F9093D" w14:textId="77777777" w:rsidTr="001B451D">
        <w:trPr>
          <w:jc w:val="center"/>
        </w:trPr>
        <w:tc>
          <w:tcPr>
            <w:tcW w:w="1457" w:type="pct"/>
            <w:vAlign w:val="center"/>
          </w:tcPr>
          <w:p w14:paraId="04B6487D" w14:textId="77777777" w:rsidR="00D7369E" w:rsidRPr="00B93702" w:rsidRDefault="00D7369E" w:rsidP="001B451D">
            <w:pPr>
              <w:pStyle w:val="TAL"/>
              <w:rPr>
                <w:rFonts w:cs="Arial"/>
                <w:b/>
                <w:bCs/>
              </w:rPr>
            </w:pPr>
            <w:r w:rsidRPr="00B93702">
              <w:rPr>
                <w:rFonts w:cs="Arial"/>
                <w:b/>
                <w:bCs/>
              </w:rPr>
              <w:t>7.8 In-channel selectivity</w:t>
            </w:r>
          </w:p>
        </w:tc>
        <w:tc>
          <w:tcPr>
            <w:tcW w:w="1181" w:type="pct"/>
          </w:tcPr>
          <w:p w14:paraId="60078C3F" w14:textId="77777777" w:rsidR="00D7369E" w:rsidRPr="00B93702" w:rsidRDefault="00D7369E" w:rsidP="001B451D">
            <w:pPr>
              <w:pStyle w:val="TAL"/>
              <w:rPr>
                <w:rFonts w:cs="Arial"/>
                <w:sz w:val="16"/>
                <w:szCs w:val="16"/>
              </w:rPr>
            </w:pPr>
            <w:r w:rsidRPr="00B93702">
              <w:rPr>
                <w:rFonts w:cs="Arial"/>
                <w:sz w:val="16"/>
                <w:szCs w:val="16"/>
              </w:rPr>
              <w:t>-</w:t>
            </w:r>
          </w:p>
        </w:tc>
        <w:tc>
          <w:tcPr>
            <w:tcW w:w="1181" w:type="pct"/>
          </w:tcPr>
          <w:p w14:paraId="1C9C2681" w14:textId="77777777" w:rsidR="00D7369E" w:rsidRPr="00B93702" w:rsidRDefault="00D7369E" w:rsidP="001B451D">
            <w:pPr>
              <w:pStyle w:val="TAL"/>
              <w:rPr>
                <w:rFonts w:cs="Arial"/>
                <w:sz w:val="16"/>
                <w:szCs w:val="16"/>
              </w:rPr>
            </w:pPr>
            <w:r w:rsidRPr="00B93702">
              <w:rPr>
                <w:rFonts w:cs="Arial"/>
                <w:sz w:val="16"/>
                <w:szCs w:val="16"/>
              </w:rPr>
              <w:t>-</w:t>
            </w:r>
          </w:p>
        </w:tc>
        <w:tc>
          <w:tcPr>
            <w:tcW w:w="1182" w:type="pct"/>
          </w:tcPr>
          <w:p w14:paraId="2D7DDFA2" w14:textId="77777777" w:rsidR="00D7369E" w:rsidRPr="00B93702" w:rsidRDefault="00D7369E" w:rsidP="001B451D">
            <w:pPr>
              <w:pStyle w:val="TAL"/>
              <w:rPr>
                <w:rFonts w:cs="Arial"/>
                <w:sz w:val="16"/>
                <w:szCs w:val="16"/>
              </w:rPr>
            </w:pPr>
            <w:r w:rsidRPr="00B93702">
              <w:rPr>
                <w:rFonts w:cs="Arial"/>
                <w:sz w:val="16"/>
                <w:szCs w:val="16"/>
              </w:rPr>
              <w:t>-</w:t>
            </w:r>
          </w:p>
        </w:tc>
      </w:tr>
      <w:tr w:rsidR="00B93702" w:rsidRPr="00B93702" w14:paraId="2883B9E5" w14:textId="77777777" w:rsidTr="001B451D">
        <w:trPr>
          <w:jc w:val="center"/>
        </w:trPr>
        <w:tc>
          <w:tcPr>
            <w:tcW w:w="1457" w:type="pct"/>
            <w:vAlign w:val="center"/>
          </w:tcPr>
          <w:p w14:paraId="7CE45C9F" w14:textId="77777777" w:rsidR="00D7369E" w:rsidRPr="00B93702" w:rsidRDefault="00D7369E" w:rsidP="001B451D">
            <w:pPr>
              <w:pStyle w:val="TAL"/>
              <w:rPr>
                <w:rFonts w:cs="Arial"/>
              </w:rPr>
            </w:pPr>
            <w:r w:rsidRPr="00B93702">
              <w:rPr>
                <w:rFonts w:cs="Arial"/>
              </w:rPr>
              <w:t>E-UTRA requirement</w:t>
            </w:r>
          </w:p>
        </w:tc>
        <w:tc>
          <w:tcPr>
            <w:tcW w:w="1181" w:type="pct"/>
          </w:tcPr>
          <w:p w14:paraId="5FC23C71" w14:textId="77777777" w:rsidR="00D7369E" w:rsidRPr="00B93702" w:rsidRDefault="00D7369E" w:rsidP="001B451D">
            <w:pPr>
              <w:pStyle w:val="TAL"/>
              <w:rPr>
                <w:rFonts w:cs="Arial"/>
              </w:rPr>
            </w:pPr>
            <w:r w:rsidRPr="00B93702">
              <w:rPr>
                <w:rFonts w:cs="Arial"/>
              </w:rPr>
              <w:t>N/A</w:t>
            </w:r>
          </w:p>
        </w:tc>
        <w:tc>
          <w:tcPr>
            <w:tcW w:w="1181" w:type="pct"/>
          </w:tcPr>
          <w:p w14:paraId="39959E7B" w14:textId="77777777" w:rsidR="00D7369E" w:rsidRPr="00B93702" w:rsidRDefault="00D7369E" w:rsidP="001B451D">
            <w:pPr>
              <w:pStyle w:val="TAL"/>
              <w:rPr>
                <w:rFonts w:cs="Arial"/>
              </w:rPr>
            </w:pPr>
            <w:r w:rsidRPr="00B93702">
              <w:rPr>
                <w:rFonts w:cs="Arial"/>
              </w:rPr>
              <w:t>N/A</w:t>
            </w:r>
          </w:p>
        </w:tc>
        <w:tc>
          <w:tcPr>
            <w:tcW w:w="1182" w:type="pct"/>
          </w:tcPr>
          <w:p w14:paraId="3BEDAFF2" w14:textId="77777777" w:rsidR="00D7369E" w:rsidRPr="00B93702" w:rsidRDefault="00D7369E" w:rsidP="001B451D">
            <w:pPr>
              <w:pStyle w:val="TAL"/>
              <w:rPr>
                <w:rFonts w:cs="Arial"/>
              </w:rPr>
            </w:pPr>
            <w:r w:rsidRPr="00B93702">
              <w:rPr>
                <w:rFonts w:cs="Arial"/>
              </w:rPr>
              <w:t>N/A</w:t>
            </w:r>
          </w:p>
        </w:tc>
      </w:tr>
      <w:tr w:rsidR="005D5A78" w:rsidRPr="00B93702" w14:paraId="39FE3644" w14:textId="77777777" w:rsidTr="001B451D">
        <w:trPr>
          <w:jc w:val="center"/>
        </w:trPr>
        <w:tc>
          <w:tcPr>
            <w:tcW w:w="1457" w:type="pct"/>
            <w:vAlign w:val="center"/>
          </w:tcPr>
          <w:p w14:paraId="607F5E01" w14:textId="77777777" w:rsidR="00D7369E" w:rsidRPr="00B93702" w:rsidRDefault="00D7369E" w:rsidP="001B451D">
            <w:pPr>
              <w:pStyle w:val="TAL"/>
              <w:rPr>
                <w:rFonts w:cs="Arial"/>
              </w:rPr>
            </w:pPr>
            <w:r w:rsidRPr="00B93702">
              <w:rPr>
                <w:rFonts w:cs="Arial"/>
              </w:rPr>
              <w:t>NB-IoT requirement</w:t>
            </w:r>
          </w:p>
        </w:tc>
        <w:tc>
          <w:tcPr>
            <w:tcW w:w="1181" w:type="pct"/>
          </w:tcPr>
          <w:p w14:paraId="11464813" w14:textId="77777777" w:rsidR="00D7369E" w:rsidRPr="00B93702" w:rsidRDefault="00D7369E" w:rsidP="001B451D">
            <w:pPr>
              <w:pStyle w:val="TAL"/>
              <w:rPr>
                <w:rFonts w:cs="Arial"/>
              </w:rPr>
            </w:pPr>
            <w:r w:rsidRPr="00B93702">
              <w:rPr>
                <w:rFonts w:cs="Arial"/>
              </w:rPr>
              <w:t>N/A</w:t>
            </w:r>
          </w:p>
        </w:tc>
        <w:tc>
          <w:tcPr>
            <w:tcW w:w="1181" w:type="pct"/>
          </w:tcPr>
          <w:p w14:paraId="5047B01B" w14:textId="77777777" w:rsidR="00D7369E" w:rsidRPr="00B93702" w:rsidRDefault="00D7369E" w:rsidP="001B451D">
            <w:pPr>
              <w:pStyle w:val="TAL"/>
              <w:rPr>
                <w:rFonts w:cs="Arial"/>
              </w:rPr>
            </w:pPr>
            <w:r w:rsidRPr="00B93702">
              <w:rPr>
                <w:rFonts w:cs="Arial"/>
              </w:rPr>
              <w:t>N/A</w:t>
            </w:r>
          </w:p>
        </w:tc>
        <w:tc>
          <w:tcPr>
            <w:tcW w:w="1182" w:type="pct"/>
          </w:tcPr>
          <w:p w14:paraId="693BE648" w14:textId="77777777" w:rsidR="00D7369E" w:rsidRPr="00B93702" w:rsidRDefault="00D7369E" w:rsidP="001B451D">
            <w:pPr>
              <w:pStyle w:val="TAL"/>
              <w:rPr>
                <w:rFonts w:cs="Arial"/>
              </w:rPr>
            </w:pPr>
            <w:r w:rsidRPr="00B93702">
              <w:rPr>
                <w:rFonts w:cs="Arial"/>
              </w:rPr>
              <w:t>N/A</w:t>
            </w:r>
          </w:p>
        </w:tc>
      </w:tr>
    </w:tbl>
    <w:p w14:paraId="6874ADEF" w14:textId="77777777" w:rsidR="00D7369E" w:rsidRPr="00B93702" w:rsidRDefault="00D7369E" w:rsidP="00CD24E0"/>
    <w:p w14:paraId="5F41A4DB" w14:textId="77777777" w:rsidR="00CB2905" w:rsidRPr="00B93702" w:rsidRDefault="00CB2905" w:rsidP="00F311C8">
      <w:pPr>
        <w:pStyle w:val="Heading2"/>
        <w:rPr>
          <w:lang w:eastAsia="zh-CN"/>
        </w:rPr>
      </w:pPr>
      <w:bookmarkStart w:id="364" w:name="_Toc21097928"/>
      <w:bookmarkStart w:id="365" w:name="_Toc29765490"/>
      <w:r w:rsidRPr="00B93702">
        <w:lastRenderedPageBreak/>
        <w:t>5.</w:t>
      </w:r>
      <w:r w:rsidRPr="00B93702">
        <w:rPr>
          <w:lang w:eastAsia="zh-CN"/>
        </w:rPr>
        <w:t>3</w:t>
      </w:r>
      <w:r w:rsidRPr="00B93702">
        <w:tab/>
      </w:r>
      <w:r w:rsidRPr="00B93702">
        <w:rPr>
          <w:lang w:eastAsia="zh-CN"/>
        </w:rPr>
        <w:t>Multi-band</w:t>
      </w:r>
      <w:r w:rsidRPr="00B93702">
        <w:t xml:space="preserve"> capable Base Stations</w:t>
      </w:r>
      <w:bookmarkEnd w:id="364"/>
      <w:bookmarkEnd w:id="365"/>
    </w:p>
    <w:p w14:paraId="745E4923" w14:textId="77777777" w:rsidR="00CB2905" w:rsidRPr="00B93702" w:rsidRDefault="00CB2905" w:rsidP="0048036E">
      <w:pPr>
        <w:pStyle w:val="TH"/>
        <w:rPr>
          <w:lang w:eastAsia="zh-CN"/>
        </w:rPr>
      </w:pPr>
      <w:r w:rsidRPr="00B93702">
        <w:t>Table 5.</w:t>
      </w:r>
      <w:r w:rsidRPr="00B93702">
        <w:rPr>
          <w:lang w:eastAsia="zh-CN"/>
        </w:rPr>
        <w:t>3</w:t>
      </w:r>
      <w:r w:rsidRPr="00B93702">
        <w:t xml:space="preserve">-1: Test configurations for </w:t>
      </w:r>
      <w:r w:rsidRPr="00B93702">
        <w:rPr>
          <w:lang w:eastAsia="zh-CN"/>
        </w:rPr>
        <w:t>Multi-Band capable BS (</w:t>
      </w:r>
      <w:r w:rsidR="008428FE" w:rsidRPr="00B93702">
        <w:rPr>
          <w:lang w:eastAsia="zh-CN"/>
        </w:rPr>
        <w:t>CS1-CS7 and CS16</w:t>
      </w:r>
      <w:r w:rsidRPr="00B93702">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B93702" w:rsidRPr="00B93702" w14:paraId="1A3578F1" w14:textId="77777777" w:rsidTr="008376F4">
        <w:trPr>
          <w:jc w:val="center"/>
        </w:trPr>
        <w:tc>
          <w:tcPr>
            <w:tcW w:w="3211" w:type="dxa"/>
          </w:tcPr>
          <w:p w14:paraId="6028ACEA" w14:textId="77777777" w:rsidR="00CB2905" w:rsidRPr="00B93702" w:rsidRDefault="00CB2905" w:rsidP="008376F4">
            <w:pPr>
              <w:pStyle w:val="TAH"/>
              <w:rPr>
                <w:rFonts w:cs="Arial"/>
                <w:lang w:eastAsia="en-US"/>
              </w:rPr>
            </w:pPr>
            <w:r w:rsidRPr="00B93702">
              <w:rPr>
                <w:rFonts w:cs="Arial"/>
                <w:lang w:eastAsia="en-US"/>
              </w:rPr>
              <w:t>BS test case</w:t>
            </w:r>
          </w:p>
        </w:tc>
        <w:tc>
          <w:tcPr>
            <w:tcW w:w="3876" w:type="dxa"/>
            <w:gridSpan w:val="2"/>
          </w:tcPr>
          <w:p w14:paraId="137E67C0" w14:textId="77777777" w:rsidR="00CB2905" w:rsidRPr="00B93702" w:rsidRDefault="00CB2905" w:rsidP="008376F4">
            <w:pPr>
              <w:pStyle w:val="TAH"/>
              <w:rPr>
                <w:rFonts w:cs="Arial"/>
                <w:lang w:eastAsia="en-US"/>
              </w:rPr>
            </w:pPr>
            <w:r w:rsidRPr="00B93702">
              <w:rPr>
                <w:rFonts w:cs="Arial"/>
                <w:lang w:eastAsia="en-US"/>
              </w:rPr>
              <w:t xml:space="preserve">Test for </w:t>
            </w:r>
            <w:r w:rsidRPr="00B93702">
              <w:rPr>
                <w:rFonts w:cs="Arial"/>
                <w:lang w:eastAsia="zh-CN"/>
              </w:rPr>
              <w:t>M</w:t>
            </w:r>
            <w:r w:rsidRPr="00B93702">
              <w:rPr>
                <w:rFonts w:cs="Arial"/>
                <w:lang w:eastAsia="en-US"/>
              </w:rPr>
              <w:t>ulti-</w:t>
            </w:r>
            <w:r w:rsidRPr="00B93702">
              <w:rPr>
                <w:rFonts w:cs="Arial"/>
                <w:lang w:eastAsia="zh-CN"/>
              </w:rPr>
              <w:t>B</w:t>
            </w:r>
            <w:r w:rsidRPr="00B93702">
              <w:rPr>
                <w:rFonts w:cs="Arial"/>
                <w:lang w:eastAsia="en-US"/>
              </w:rPr>
              <w:t>and capable BS</w:t>
            </w:r>
          </w:p>
        </w:tc>
        <w:tc>
          <w:tcPr>
            <w:tcW w:w="2121" w:type="dxa"/>
            <w:gridSpan w:val="2"/>
          </w:tcPr>
          <w:p w14:paraId="735EE2F3" w14:textId="77777777" w:rsidR="00CB2905" w:rsidRPr="00B93702" w:rsidRDefault="00CB2905" w:rsidP="008376F4">
            <w:pPr>
              <w:pStyle w:val="TAH"/>
              <w:rPr>
                <w:rFonts w:cs="Arial"/>
                <w:lang w:eastAsia="en-US"/>
              </w:rPr>
            </w:pPr>
            <w:r w:rsidRPr="00B93702">
              <w:rPr>
                <w:rFonts w:cs="Arial"/>
                <w:lang w:eastAsia="en-US"/>
              </w:rPr>
              <w:t>Test configuration for MBT</w:t>
            </w:r>
          </w:p>
        </w:tc>
      </w:tr>
      <w:tr w:rsidR="00B93702" w:rsidRPr="00B93702" w14:paraId="4C829360" w14:textId="77777777" w:rsidTr="008376F4">
        <w:trPr>
          <w:jc w:val="center"/>
        </w:trPr>
        <w:tc>
          <w:tcPr>
            <w:tcW w:w="3211" w:type="dxa"/>
          </w:tcPr>
          <w:p w14:paraId="106D885A" w14:textId="77777777" w:rsidR="00CB2905" w:rsidRPr="00B93702" w:rsidRDefault="00CB2905" w:rsidP="008376F4">
            <w:pPr>
              <w:pStyle w:val="TAL"/>
              <w:rPr>
                <w:rFonts w:cs="Arial"/>
                <w:b/>
                <w:lang w:eastAsia="en-US"/>
              </w:rPr>
            </w:pPr>
          </w:p>
        </w:tc>
        <w:tc>
          <w:tcPr>
            <w:tcW w:w="1984" w:type="dxa"/>
          </w:tcPr>
          <w:p w14:paraId="55148D28" w14:textId="77777777" w:rsidR="00CB2905" w:rsidRPr="00B93702" w:rsidRDefault="00CB2905" w:rsidP="008376F4">
            <w:pPr>
              <w:pStyle w:val="TAL"/>
              <w:rPr>
                <w:rFonts w:cs="Arial"/>
                <w:lang w:eastAsia="zh-CN"/>
              </w:rPr>
            </w:pPr>
            <w:r w:rsidRPr="00B93702">
              <w:rPr>
                <w:rFonts w:cs="Arial"/>
                <w:b/>
                <w:lang w:eastAsia="zh-CN"/>
              </w:rPr>
              <w:t>Common antenna connector</w:t>
            </w:r>
          </w:p>
        </w:tc>
        <w:tc>
          <w:tcPr>
            <w:tcW w:w="1892" w:type="dxa"/>
          </w:tcPr>
          <w:p w14:paraId="107814AC" w14:textId="77777777" w:rsidR="00CB2905" w:rsidRPr="00B93702" w:rsidRDefault="00CB2905" w:rsidP="008376F4">
            <w:pPr>
              <w:pStyle w:val="TAL"/>
              <w:rPr>
                <w:rFonts w:cs="Arial"/>
                <w:lang w:eastAsia="zh-CN"/>
              </w:rPr>
            </w:pPr>
            <w:r w:rsidRPr="00B93702">
              <w:rPr>
                <w:rFonts w:cs="Arial"/>
                <w:b/>
                <w:lang w:eastAsia="zh-CN"/>
              </w:rPr>
              <w:t>Separate antenna connector</w:t>
            </w:r>
          </w:p>
        </w:tc>
        <w:tc>
          <w:tcPr>
            <w:tcW w:w="1050" w:type="dxa"/>
          </w:tcPr>
          <w:p w14:paraId="69BDB57E" w14:textId="77777777" w:rsidR="00CB2905" w:rsidRPr="00B93702" w:rsidRDefault="00CB2905" w:rsidP="008376F4">
            <w:pPr>
              <w:pStyle w:val="TAL"/>
              <w:rPr>
                <w:rFonts w:cs="Arial"/>
                <w:lang w:eastAsia="zh-CN"/>
              </w:rPr>
            </w:pPr>
            <w:r w:rsidRPr="00B93702">
              <w:rPr>
                <w:rFonts w:cs="Arial"/>
                <w:lang w:eastAsia="zh-CN"/>
              </w:rPr>
              <w:t>BC1/BC2</w:t>
            </w:r>
          </w:p>
        </w:tc>
        <w:tc>
          <w:tcPr>
            <w:tcW w:w="1071" w:type="dxa"/>
          </w:tcPr>
          <w:p w14:paraId="2DE886A7" w14:textId="77777777" w:rsidR="00CB2905" w:rsidRPr="00B93702" w:rsidRDefault="00CB2905" w:rsidP="008376F4">
            <w:pPr>
              <w:pStyle w:val="TAL"/>
              <w:rPr>
                <w:rFonts w:cs="Arial"/>
                <w:lang w:eastAsia="zh-CN"/>
              </w:rPr>
            </w:pPr>
            <w:r w:rsidRPr="00B93702">
              <w:rPr>
                <w:rFonts w:cs="Arial"/>
                <w:lang w:eastAsia="zh-CN"/>
              </w:rPr>
              <w:t>BC3</w:t>
            </w:r>
          </w:p>
        </w:tc>
      </w:tr>
      <w:tr w:rsidR="00B93702" w:rsidRPr="00B93702" w14:paraId="1A2B5CFC" w14:textId="77777777" w:rsidTr="008376F4">
        <w:trPr>
          <w:jc w:val="center"/>
        </w:trPr>
        <w:tc>
          <w:tcPr>
            <w:tcW w:w="3211" w:type="dxa"/>
          </w:tcPr>
          <w:p w14:paraId="485CBA7E" w14:textId="77777777" w:rsidR="00CB2905" w:rsidRPr="00B93702" w:rsidRDefault="00CB2905" w:rsidP="008376F4">
            <w:pPr>
              <w:pStyle w:val="TAL"/>
              <w:rPr>
                <w:rFonts w:cs="Arial"/>
                <w:b/>
                <w:lang w:eastAsia="en-US"/>
              </w:rPr>
            </w:pPr>
            <w:r w:rsidRPr="00B93702">
              <w:rPr>
                <w:rFonts w:cs="Arial"/>
                <w:b/>
                <w:lang w:eastAsia="en-US"/>
              </w:rPr>
              <w:t>6.2 Base Station output power</w:t>
            </w:r>
          </w:p>
        </w:tc>
        <w:tc>
          <w:tcPr>
            <w:tcW w:w="1984" w:type="dxa"/>
          </w:tcPr>
          <w:p w14:paraId="286B4DD7" w14:textId="77777777" w:rsidR="00CB2905" w:rsidRPr="00B93702" w:rsidRDefault="00CB2905" w:rsidP="008376F4">
            <w:pPr>
              <w:pStyle w:val="TAL"/>
              <w:rPr>
                <w:rFonts w:cs="Arial"/>
                <w:lang w:eastAsia="zh-CN"/>
              </w:rPr>
            </w:pPr>
            <w:r w:rsidRPr="00B93702">
              <w:rPr>
                <w:rFonts w:cs="Arial"/>
                <w:lang w:eastAsia="zh-CN"/>
              </w:rPr>
              <w:t>-</w:t>
            </w:r>
          </w:p>
        </w:tc>
        <w:tc>
          <w:tcPr>
            <w:tcW w:w="1892" w:type="dxa"/>
          </w:tcPr>
          <w:p w14:paraId="3795F152" w14:textId="77777777" w:rsidR="00CB2905" w:rsidRPr="00B93702" w:rsidRDefault="00CB2905" w:rsidP="008376F4">
            <w:pPr>
              <w:pStyle w:val="TAL"/>
              <w:rPr>
                <w:rFonts w:cs="Arial"/>
                <w:lang w:eastAsia="zh-CN"/>
              </w:rPr>
            </w:pPr>
            <w:r w:rsidRPr="00B93702">
              <w:rPr>
                <w:rFonts w:cs="Arial"/>
                <w:lang w:eastAsia="zh-CN"/>
              </w:rPr>
              <w:t>-</w:t>
            </w:r>
          </w:p>
        </w:tc>
        <w:tc>
          <w:tcPr>
            <w:tcW w:w="1050" w:type="dxa"/>
          </w:tcPr>
          <w:p w14:paraId="0E57A3D2" w14:textId="77777777" w:rsidR="00CB2905" w:rsidRPr="00B93702" w:rsidRDefault="00CB2905" w:rsidP="008376F4">
            <w:pPr>
              <w:pStyle w:val="TAL"/>
              <w:rPr>
                <w:rFonts w:cs="Arial"/>
                <w:lang w:eastAsia="zh-CN"/>
              </w:rPr>
            </w:pPr>
            <w:r w:rsidRPr="00B93702">
              <w:rPr>
                <w:rFonts w:cs="Arial"/>
                <w:lang w:eastAsia="zh-CN"/>
              </w:rPr>
              <w:t>-</w:t>
            </w:r>
          </w:p>
        </w:tc>
        <w:tc>
          <w:tcPr>
            <w:tcW w:w="1071" w:type="dxa"/>
          </w:tcPr>
          <w:p w14:paraId="53345846" w14:textId="77777777" w:rsidR="00CB2905" w:rsidRPr="00B93702" w:rsidRDefault="00CB2905" w:rsidP="008376F4">
            <w:pPr>
              <w:pStyle w:val="TAL"/>
              <w:rPr>
                <w:rFonts w:cs="Arial"/>
                <w:lang w:eastAsia="zh-CN"/>
              </w:rPr>
            </w:pPr>
            <w:r w:rsidRPr="00B93702">
              <w:rPr>
                <w:rFonts w:cs="Arial"/>
                <w:lang w:eastAsia="zh-CN"/>
              </w:rPr>
              <w:t>-</w:t>
            </w:r>
          </w:p>
        </w:tc>
      </w:tr>
      <w:tr w:rsidR="00B93702" w:rsidRPr="00B93702" w14:paraId="11243241" w14:textId="77777777" w:rsidTr="008376F4">
        <w:trPr>
          <w:jc w:val="center"/>
        </w:trPr>
        <w:tc>
          <w:tcPr>
            <w:tcW w:w="3211" w:type="dxa"/>
          </w:tcPr>
          <w:p w14:paraId="0C9AE413" w14:textId="77777777" w:rsidR="00CB2905" w:rsidRPr="00B93702" w:rsidRDefault="00CB2905" w:rsidP="008376F4">
            <w:pPr>
              <w:pStyle w:val="TAL"/>
              <w:rPr>
                <w:rFonts w:cs="Arial"/>
                <w:lang w:eastAsia="en-US"/>
              </w:rPr>
            </w:pPr>
            <w:r w:rsidRPr="00B93702">
              <w:rPr>
                <w:rFonts w:cs="Arial"/>
                <w:lang w:eastAsia="en-US"/>
              </w:rPr>
              <w:t xml:space="preserve">Base Station maximum output power </w:t>
            </w:r>
          </w:p>
        </w:tc>
        <w:tc>
          <w:tcPr>
            <w:tcW w:w="1984" w:type="dxa"/>
          </w:tcPr>
          <w:p w14:paraId="2D2C6D0B" w14:textId="77777777" w:rsidR="00CB2905" w:rsidRPr="00B93702" w:rsidRDefault="00CB2905" w:rsidP="008376F4">
            <w:pPr>
              <w:pStyle w:val="TAL"/>
              <w:rPr>
                <w:rFonts w:cs="Arial"/>
                <w:lang w:eastAsia="en-US"/>
              </w:rPr>
            </w:pPr>
            <w:r w:rsidRPr="00B93702">
              <w:rPr>
                <w:rFonts w:cs="Arial"/>
                <w:lang w:eastAsia="en-US"/>
              </w:rPr>
              <w:t>SBT, MBT</w:t>
            </w:r>
          </w:p>
        </w:tc>
        <w:tc>
          <w:tcPr>
            <w:tcW w:w="1892" w:type="dxa"/>
          </w:tcPr>
          <w:p w14:paraId="1C60050E" w14:textId="77777777" w:rsidR="00CB2905" w:rsidRPr="00B93702" w:rsidRDefault="00CB2905" w:rsidP="008376F4">
            <w:pPr>
              <w:pStyle w:val="TAL"/>
              <w:rPr>
                <w:rFonts w:cs="Arial"/>
                <w:lang w:eastAsia="en-US"/>
              </w:rPr>
            </w:pPr>
            <w:r w:rsidRPr="00B93702">
              <w:rPr>
                <w:rFonts w:cs="Arial"/>
                <w:lang w:eastAsia="en-US"/>
              </w:rPr>
              <w:t>SBT, MBT</w:t>
            </w:r>
          </w:p>
        </w:tc>
        <w:tc>
          <w:tcPr>
            <w:tcW w:w="1050" w:type="dxa"/>
          </w:tcPr>
          <w:p w14:paraId="2AAEBD8F" w14:textId="77777777" w:rsidR="00CB2905" w:rsidRPr="00B93702" w:rsidRDefault="00CB2905" w:rsidP="008376F4">
            <w:pPr>
              <w:pStyle w:val="TAL"/>
              <w:rPr>
                <w:rFonts w:cs="Arial"/>
                <w:lang w:eastAsia="en-US"/>
              </w:rPr>
            </w:pPr>
            <w:r w:rsidRPr="00B93702">
              <w:rPr>
                <w:rFonts w:cs="Arial"/>
                <w:lang w:eastAsia="en-US"/>
              </w:rPr>
              <w:t>TC7a</w:t>
            </w:r>
          </w:p>
        </w:tc>
        <w:tc>
          <w:tcPr>
            <w:tcW w:w="1071" w:type="dxa"/>
          </w:tcPr>
          <w:p w14:paraId="0CAAD7C4" w14:textId="77777777" w:rsidR="00CB2905" w:rsidRPr="00B93702" w:rsidRDefault="00CB2905" w:rsidP="008376F4">
            <w:pPr>
              <w:pStyle w:val="TAL"/>
              <w:rPr>
                <w:rFonts w:cs="Arial"/>
                <w:lang w:eastAsia="en-US"/>
              </w:rPr>
            </w:pPr>
            <w:r w:rsidRPr="00B93702">
              <w:rPr>
                <w:rFonts w:cs="Arial"/>
                <w:lang w:eastAsia="en-US"/>
              </w:rPr>
              <w:t>TC7a</w:t>
            </w:r>
          </w:p>
        </w:tc>
      </w:tr>
      <w:tr w:rsidR="00B93702" w:rsidRPr="00B93702" w14:paraId="74D0A7A8" w14:textId="77777777" w:rsidTr="008376F4">
        <w:trPr>
          <w:trHeight w:val="892"/>
          <w:jc w:val="center"/>
        </w:trPr>
        <w:tc>
          <w:tcPr>
            <w:tcW w:w="3211" w:type="dxa"/>
          </w:tcPr>
          <w:p w14:paraId="34A895FF" w14:textId="77777777" w:rsidR="00CB2905" w:rsidRPr="00B93702" w:rsidRDefault="00CB2905" w:rsidP="008376F4">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984" w:type="dxa"/>
          </w:tcPr>
          <w:p w14:paraId="428F1BD2" w14:textId="77777777" w:rsidR="00CB2905" w:rsidRPr="00B93702" w:rsidRDefault="00CB2905" w:rsidP="008376F4">
            <w:pPr>
              <w:pStyle w:val="TAL"/>
              <w:rPr>
                <w:rFonts w:cs="Arial"/>
                <w:lang w:eastAsia="en-US"/>
              </w:rPr>
            </w:pPr>
            <w:r w:rsidRPr="00B93702">
              <w:rPr>
                <w:rFonts w:cs="Arial"/>
                <w:lang w:eastAsia="zh-CN"/>
              </w:rPr>
              <w:t>N/A</w:t>
            </w:r>
          </w:p>
        </w:tc>
        <w:tc>
          <w:tcPr>
            <w:tcW w:w="1892" w:type="dxa"/>
          </w:tcPr>
          <w:p w14:paraId="072B2C5F" w14:textId="77777777" w:rsidR="00CB2905" w:rsidRPr="00B93702" w:rsidRDefault="00CB2905" w:rsidP="008376F4">
            <w:pPr>
              <w:pStyle w:val="TAL"/>
              <w:rPr>
                <w:rFonts w:cs="Arial"/>
                <w:lang w:eastAsia="en-US"/>
              </w:rPr>
            </w:pPr>
            <w:r w:rsidRPr="00B93702">
              <w:rPr>
                <w:rFonts w:cs="Arial"/>
                <w:lang w:eastAsia="zh-CN"/>
              </w:rPr>
              <w:t>N/A</w:t>
            </w:r>
          </w:p>
        </w:tc>
        <w:tc>
          <w:tcPr>
            <w:tcW w:w="1050" w:type="dxa"/>
          </w:tcPr>
          <w:p w14:paraId="1E51ED43" w14:textId="77777777" w:rsidR="00CB2905" w:rsidRPr="00B93702" w:rsidRDefault="00CB2905" w:rsidP="008376F4">
            <w:pPr>
              <w:pStyle w:val="TAL"/>
              <w:rPr>
                <w:rFonts w:cs="Arial"/>
                <w:lang w:eastAsia="zh-CN"/>
              </w:rPr>
            </w:pPr>
            <w:r w:rsidRPr="00B93702">
              <w:rPr>
                <w:rFonts w:cs="Arial"/>
                <w:lang w:eastAsia="zh-CN"/>
              </w:rPr>
              <w:t>N/A</w:t>
            </w:r>
          </w:p>
        </w:tc>
        <w:tc>
          <w:tcPr>
            <w:tcW w:w="1071" w:type="dxa"/>
          </w:tcPr>
          <w:p w14:paraId="4807F862" w14:textId="77777777" w:rsidR="00CB2905" w:rsidRPr="00B93702" w:rsidRDefault="00CB2905" w:rsidP="008376F4">
            <w:pPr>
              <w:pStyle w:val="TAL"/>
              <w:rPr>
                <w:rFonts w:cs="Arial"/>
                <w:lang w:eastAsia="zh-CN"/>
              </w:rPr>
            </w:pPr>
            <w:r w:rsidRPr="00B93702">
              <w:rPr>
                <w:rFonts w:cs="Arial"/>
                <w:lang w:eastAsia="zh-CN"/>
              </w:rPr>
              <w:t>-</w:t>
            </w:r>
          </w:p>
        </w:tc>
      </w:tr>
      <w:tr w:rsidR="00B93702" w:rsidRPr="00B93702" w14:paraId="716EC078" w14:textId="77777777" w:rsidTr="008376F4">
        <w:trPr>
          <w:jc w:val="center"/>
        </w:trPr>
        <w:tc>
          <w:tcPr>
            <w:tcW w:w="3211" w:type="dxa"/>
            <w:vAlign w:val="center"/>
          </w:tcPr>
          <w:p w14:paraId="03BCD2FE" w14:textId="77777777" w:rsidR="00CB2905" w:rsidRPr="00B93702" w:rsidRDefault="00CB2905" w:rsidP="008376F4">
            <w:pPr>
              <w:pStyle w:val="TAL"/>
              <w:rPr>
                <w:rFonts w:cs="Arial"/>
                <w:lang w:eastAsia="en-US"/>
              </w:rPr>
            </w:pPr>
            <w:r w:rsidRPr="00B93702">
              <w:rPr>
                <w:rFonts w:cs="Arial"/>
                <w:lang w:eastAsia="en-US"/>
              </w:rPr>
              <w:t>E-UTRA for DL RS power</w:t>
            </w:r>
          </w:p>
        </w:tc>
        <w:tc>
          <w:tcPr>
            <w:tcW w:w="1984" w:type="dxa"/>
          </w:tcPr>
          <w:p w14:paraId="7DF71098" w14:textId="77777777" w:rsidR="00CB2905" w:rsidRPr="00B93702" w:rsidRDefault="00CB2905" w:rsidP="008376F4">
            <w:pPr>
              <w:pStyle w:val="TAL"/>
              <w:rPr>
                <w:rFonts w:cs="Arial"/>
                <w:lang w:eastAsia="en-US"/>
              </w:rPr>
            </w:pPr>
            <w:r w:rsidRPr="00B93702">
              <w:rPr>
                <w:rFonts w:cs="Arial"/>
                <w:lang w:eastAsia="en-US"/>
              </w:rPr>
              <w:t>SBT</w:t>
            </w:r>
          </w:p>
        </w:tc>
        <w:tc>
          <w:tcPr>
            <w:tcW w:w="1892" w:type="dxa"/>
          </w:tcPr>
          <w:p w14:paraId="0A448B83" w14:textId="77777777" w:rsidR="00CB2905" w:rsidRPr="00B93702" w:rsidRDefault="00CB2905" w:rsidP="008376F4">
            <w:pPr>
              <w:pStyle w:val="TAL"/>
              <w:rPr>
                <w:rFonts w:cs="Arial"/>
                <w:lang w:eastAsia="en-US"/>
              </w:rPr>
            </w:pPr>
            <w:r w:rsidRPr="00B93702">
              <w:rPr>
                <w:rFonts w:cs="Arial"/>
                <w:lang w:eastAsia="en-US"/>
              </w:rPr>
              <w:t>SBT</w:t>
            </w:r>
          </w:p>
        </w:tc>
        <w:tc>
          <w:tcPr>
            <w:tcW w:w="1050" w:type="dxa"/>
          </w:tcPr>
          <w:p w14:paraId="02A8D079" w14:textId="77777777" w:rsidR="00CB2905" w:rsidRPr="00B93702" w:rsidRDefault="00CB2905" w:rsidP="008376F4">
            <w:pPr>
              <w:pStyle w:val="TAL"/>
              <w:rPr>
                <w:rFonts w:cs="Arial"/>
                <w:lang w:eastAsia="zh-CN"/>
              </w:rPr>
            </w:pPr>
            <w:r w:rsidRPr="00B93702">
              <w:rPr>
                <w:rFonts w:cs="Arial"/>
                <w:lang w:eastAsia="zh-CN"/>
              </w:rPr>
              <w:t>-</w:t>
            </w:r>
          </w:p>
        </w:tc>
        <w:tc>
          <w:tcPr>
            <w:tcW w:w="1071" w:type="dxa"/>
          </w:tcPr>
          <w:p w14:paraId="2152680F" w14:textId="77777777" w:rsidR="00CB2905" w:rsidRPr="00B93702" w:rsidRDefault="00CB2905" w:rsidP="008376F4">
            <w:pPr>
              <w:pStyle w:val="TAL"/>
              <w:rPr>
                <w:rFonts w:cs="Arial"/>
                <w:lang w:eastAsia="en-US"/>
              </w:rPr>
            </w:pPr>
            <w:r w:rsidRPr="00B93702">
              <w:rPr>
                <w:rFonts w:cs="Arial"/>
                <w:lang w:eastAsia="zh-CN"/>
              </w:rPr>
              <w:t>-</w:t>
            </w:r>
          </w:p>
        </w:tc>
      </w:tr>
      <w:tr w:rsidR="00B93702" w:rsidRPr="00B93702" w14:paraId="1DEA5857" w14:textId="77777777" w:rsidTr="008376F4">
        <w:trPr>
          <w:jc w:val="center"/>
        </w:trPr>
        <w:tc>
          <w:tcPr>
            <w:tcW w:w="3211" w:type="dxa"/>
            <w:vAlign w:val="center"/>
          </w:tcPr>
          <w:p w14:paraId="40DAB534" w14:textId="77777777" w:rsidR="00CB2905" w:rsidRPr="00B93702" w:rsidRDefault="00CB2905" w:rsidP="008376F4">
            <w:pPr>
              <w:pStyle w:val="TAL"/>
              <w:rPr>
                <w:rFonts w:cs="Arial"/>
                <w:lang w:eastAsia="en-US"/>
              </w:rPr>
            </w:pPr>
            <w:r w:rsidRPr="00B93702">
              <w:rPr>
                <w:rFonts w:cs="Arial"/>
                <w:lang w:eastAsia="en-US"/>
              </w:rPr>
              <w:t>UTRA FDD primary CPICH power</w:t>
            </w:r>
          </w:p>
        </w:tc>
        <w:tc>
          <w:tcPr>
            <w:tcW w:w="1984" w:type="dxa"/>
          </w:tcPr>
          <w:p w14:paraId="21665E3D" w14:textId="77777777" w:rsidR="00CB2905" w:rsidRPr="00B93702" w:rsidRDefault="00CB2905" w:rsidP="008376F4">
            <w:pPr>
              <w:pStyle w:val="TAL"/>
              <w:rPr>
                <w:rFonts w:cs="Arial"/>
                <w:lang w:eastAsia="en-US"/>
              </w:rPr>
            </w:pPr>
            <w:r w:rsidRPr="00B93702">
              <w:rPr>
                <w:rFonts w:cs="Arial"/>
                <w:lang w:eastAsia="en-US"/>
              </w:rPr>
              <w:t>SBT</w:t>
            </w:r>
          </w:p>
        </w:tc>
        <w:tc>
          <w:tcPr>
            <w:tcW w:w="1892" w:type="dxa"/>
          </w:tcPr>
          <w:p w14:paraId="6F3A1589" w14:textId="77777777" w:rsidR="00CB2905" w:rsidRPr="00B93702" w:rsidRDefault="00CB2905" w:rsidP="008376F4">
            <w:pPr>
              <w:pStyle w:val="TAL"/>
              <w:rPr>
                <w:rFonts w:cs="Arial"/>
                <w:lang w:eastAsia="en-US"/>
              </w:rPr>
            </w:pPr>
            <w:r w:rsidRPr="00B93702">
              <w:rPr>
                <w:rFonts w:cs="Arial"/>
                <w:lang w:eastAsia="en-US"/>
              </w:rPr>
              <w:t>SBT</w:t>
            </w:r>
          </w:p>
        </w:tc>
        <w:tc>
          <w:tcPr>
            <w:tcW w:w="1050" w:type="dxa"/>
          </w:tcPr>
          <w:p w14:paraId="22591EA2" w14:textId="77777777" w:rsidR="00CB2905" w:rsidRPr="00B93702" w:rsidRDefault="00CB2905" w:rsidP="008376F4">
            <w:pPr>
              <w:pStyle w:val="TAL"/>
              <w:rPr>
                <w:rFonts w:cs="Arial"/>
                <w:lang w:eastAsia="en-US"/>
              </w:rPr>
            </w:pPr>
            <w:r w:rsidRPr="00B93702">
              <w:rPr>
                <w:rFonts w:cs="Arial"/>
                <w:lang w:eastAsia="zh-CN"/>
              </w:rPr>
              <w:t>-</w:t>
            </w:r>
          </w:p>
        </w:tc>
        <w:tc>
          <w:tcPr>
            <w:tcW w:w="1071" w:type="dxa"/>
          </w:tcPr>
          <w:p w14:paraId="4FF8FC0D" w14:textId="77777777" w:rsidR="00CB2905" w:rsidRPr="00B93702" w:rsidRDefault="00CB2905" w:rsidP="008376F4">
            <w:pPr>
              <w:pStyle w:val="TAL"/>
              <w:rPr>
                <w:rFonts w:cs="Arial"/>
                <w:lang w:eastAsia="en-US"/>
              </w:rPr>
            </w:pPr>
            <w:r w:rsidRPr="00B93702">
              <w:rPr>
                <w:rFonts w:cs="Arial"/>
                <w:lang w:eastAsia="zh-CN"/>
              </w:rPr>
              <w:t>-</w:t>
            </w:r>
          </w:p>
        </w:tc>
      </w:tr>
      <w:tr w:rsidR="00B93702" w:rsidRPr="00B93702" w14:paraId="3F82D7BC" w14:textId="77777777" w:rsidTr="008376F4">
        <w:trPr>
          <w:jc w:val="center"/>
        </w:trPr>
        <w:tc>
          <w:tcPr>
            <w:tcW w:w="3211" w:type="dxa"/>
            <w:vAlign w:val="center"/>
          </w:tcPr>
          <w:p w14:paraId="424BBE5F" w14:textId="77777777" w:rsidR="00CB2905" w:rsidRPr="00B93702" w:rsidRDefault="00CB2905" w:rsidP="008376F4">
            <w:pPr>
              <w:pStyle w:val="TAL"/>
              <w:rPr>
                <w:rFonts w:cs="Arial"/>
                <w:lang w:eastAsia="en-US"/>
              </w:rPr>
            </w:pPr>
            <w:r w:rsidRPr="00B93702">
              <w:rPr>
                <w:rFonts w:cs="Arial"/>
                <w:lang w:eastAsia="en-US"/>
              </w:rPr>
              <w:t>UTRA TDD primary CCPCH power</w:t>
            </w:r>
          </w:p>
        </w:tc>
        <w:tc>
          <w:tcPr>
            <w:tcW w:w="1984" w:type="dxa"/>
          </w:tcPr>
          <w:p w14:paraId="6ED32843" w14:textId="77777777" w:rsidR="00CB2905" w:rsidRPr="00B93702" w:rsidRDefault="00CB2905" w:rsidP="008376F4">
            <w:pPr>
              <w:pStyle w:val="TAL"/>
              <w:rPr>
                <w:rFonts w:cs="Arial"/>
                <w:lang w:eastAsia="en-US"/>
              </w:rPr>
            </w:pPr>
            <w:r w:rsidRPr="00B93702">
              <w:rPr>
                <w:rFonts w:cs="Arial"/>
                <w:lang w:eastAsia="en-US"/>
              </w:rPr>
              <w:t>SBT</w:t>
            </w:r>
          </w:p>
        </w:tc>
        <w:tc>
          <w:tcPr>
            <w:tcW w:w="1892" w:type="dxa"/>
          </w:tcPr>
          <w:p w14:paraId="35BC85CE" w14:textId="77777777" w:rsidR="00CB2905" w:rsidRPr="00B93702" w:rsidRDefault="00CB2905" w:rsidP="008376F4">
            <w:pPr>
              <w:pStyle w:val="TAL"/>
              <w:rPr>
                <w:rFonts w:cs="Arial"/>
                <w:lang w:eastAsia="en-US"/>
              </w:rPr>
            </w:pPr>
            <w:r w:rsidRPr="00B93702">
              <w:rPr>
                <w:rFonts w:cs="Arial"/>
                <w:lang w:eastAsia="en-US"/>
              </w:rPr>
              <w:t>SBT</w:t>
            </w:r>
          </w:p>
        </w:tc>
        <w:tc>
          <w:tcPr>
            <w:tcW w:w="1050" w:type="dxa"/>
          </w:tcPr>
          <w:p w14:paraId="1C66063B" w14:textId="77777777" w:rsidR="00CB2905" w:rsidRPr="00B93702" w:rsidRDefault="00CB2905" w:rsidP="008376F4">
            <w:pPr>
              <w:pStyle w:val="TAL"/>
              <w:rPr>
                <w:rFonts w:cs="Arial"/>
                <w:lang w:eastAsia="en-US"/>
              </w:rPr>
            </w:pPr>
            <w:r w:rsidRPr="00B93702">
              <w:rPr>
                <w:rFonts w:cs="Arial"/>
                <w:lang w:eastAsia="zh-CN"/>
              </w:rPr>
              <w:t>-</w:t>
            </w:r>
          </w:p>
        </w:tc>
        <w:tc>
          <w:tcPr>
            <w:tcW w:w="1071" w:type="dxa"/>
          </w:tcPr>
          <w:p w14:paraId="1109C979" w14:textId="77777777" w:rsidR="00CB2905" w:rsidRPr="00B93702" w:rsidRDefault="00CB2905" w:rsidP="008376F4">
            <w:pPr>
              <w:pStyle w:val="TAL"/>
              <w:rPr>
                <w:rFonts w:cs="Arial"/>
                <w:lang w:eastAsia="en-US"/>
              </w:rPr>
            </w:pPr>
            <w:r w:rsidRPr="00B93702">
              <w:rPr>
                <w:rFonts w:cs="Arial"/>
                <w:lang w:eastAsia="zh-CN"/>
              </w:rPr>
              <w:t>-</w:t>
            </w:r>
          </w:p>
        </w:tc>
      </w:tr>
      <w:tr w:rsidR="00B93702" w:rsidRPr="00B93702" w14:paraId="51D48786" w14:textId="77777777" w:rsidTr="008376F4">
        <w:trPr>
          <w:jc w:val="center"/>
        </w:trPr>
        <w:tc>
          <w:tcPr>
            <w:tcW w:w="3211" w:type="dxa"/>
            <w:vAlign w:val="center"/>
          </w:tcPr>
          <w:p w14:paraId="199B2AA8" w14:textId="77777777" w:rsidR="008428FE" w:rsidRPr="00B93702" w:rsidRDefault="008428FE" w:rsidP="008428FE">
            <w:pPr>
              <w:pStyle w:val="TAL"/>
              <w:rPr>
                <w:rFonts w:cs="Arial"/>
                <w:lang w:eastAsia="en-US"/>
              </w:rPr>
            </w:pPr>
            <w:r w:rsidRPr="00B93702">
              <w:rPr>
                <w:rFonts w:cs="Arial"/>
              </w:rPr>
              <w:t>NB-IoT for DL RS power</w:t>
            </w:r>
          </w:p>
        </w:tc>
        <w:tc>
          <w:tcPr>
            <w:tcW w:w="1984" w:type="dxa"/>
          </w:tcPr>
          <w:p w14:paraId="70C01CF6" w14:textId="77777777" w:rsidR="008428FE" w:rsidRPr="00B93702" w:rsidRDefault="008428FE" w:rsidP="008428FE">
            <w:pPr>
              <w:pStyle w:val="TAL"/>
              <w:rPr>
                <w:rFonts w:cs="Arial"/>
                <w:lang w:eastAsia="en-US"/>
              </w:rPr>
            </w:pPr>
            <w:r w:rsidRPr="00B93702">
              <w:rPr>
                <w:rFonts w:cs="Arial"/>
              </w:rPr>
              <w:t>SBT</w:t>
            </w:r>
          </w:p>
        </w:tc>
        <w:tc>
          <w:tcPr>
            <w:tcW w:w="1892" w:type="dxa"/>
          </w:tcPr>
          <w:p w14:paraId="1523F079" w14:textId="77777777" w:rsidR="008428FE" w:rsidRPr="00B93702" w:rsidRDefault="008428FE" w:rsidP="008428FE">
            <w:pPr>
              <w:pStyle w:val="TAL"/>
              <w:rPr>
                <w:rFonts w:cs="Arial"/>
                <w:lang w:eastAsia="en-US"/>
              </w:rPr>
            </w:pPr>
            <w:r w:rsidRPr="00B93702">
              <w:rPr>
                <w:rFonts w:cs="Arial"/>
              </w:rPr>
              <w:t>SBT</w:t>
            </w:r>
          </w:p>
        </w:tc>
        <w:tc>
          <w:tcPr>
            <w:tcW w:w="1050" w:type="dxa"/>
          </w:tcPr>
          <w:p w14:paraId="1ECD030A" w14:textId="77777777" w:rsidR="008428FE" w:rsidRPr="00B93702" w:rsidRDefault="008428FE" w:rsidP="008428FE">
            <w:pPr>
              <w:pStyle w:val="TAL"/>
              <w:rPr>
                <w:rFonts w:cs="Arial"/>
                <w:lang w:eastAsia="zh-CN"/>
              </w:rPr>
            </w:pPr>
            <w:r w:rsidRPr="00B93702">
              <w:rPr>
                <w:rFonts w:cs="Arial"/>
                <w:lang w:eastAsia="zh-CN"/>
              </w:rPr>
              <w:t>-</w:t>
            </w:r>
          </w:p>
        </w:tc>
        <w:tc>
          <w:tcPr>
            <w:tcW w:w="1071" w:type="dxa"/>
          </w:tcPr>
          <w:p w14:paraId="39FA4923" w14:textId="77777777" w:rsidR="008428FE" w:rsidRPr="00B93702" w:rsidRDefault="008428FE" w:rsidP="008428FE">
            <w:pPr>
              <w:pStyle w:val="TAL"/>
              <w:rPr>
                <w:rFonts w:cs="Arial"/>
                <w:lang w:eastAsia="zh-CN"/>
              </w:rPr>
            </w:pPr>
            <w:r w:rsidRPr="00B93702">
              <w:rPr>
                <w:rFonts w:cs="Arial"/>
                <w:lang w:eastAsia="zh-CN"/>
              </w:rPr>
              <w:t>-</w:t>
            </w:r>
          </w:p>
        </w:tc>
      </w:tr>
      <w:tr w:rsidR="00B93702" w:rsidRPr="00B93702" w14:paraId="128B1DB5" w14:textId="77777777" w:rsidTr="008376F4">
        <w:trPr>
          <w:jc w:val="center"/>
        </w:trPr>
        <w:tc>
          <w:tcPr>
            <w:tcW w:w="3211" w:type="dxa"/>
            <w:vAlign w:val="center"/>
          </w:tcPr>
          <w:p w14:paraId="61600847" w14:textId="77777777" w:rsidR="008428FE" w:rsidRPr="00B93702" w:rsidRDefault="008428FE" w:rsidP="008428FE">
            <w:pPr>
              <w:pStyle w:val="TAL"/>
              <w:ind w:left="14"/>
              <w:rPr>
                <w:rFonts w:cs="Arial"/>
                <w:b/>
                <w:lang w:eastAsia="en-US"/>
              </w:rPr>
            </w:pPr>
            <w:r w:rsidRPr="00B93702">
              <w:rPr>
                <w:rFonts w:cs="Arial"/>
                <w:b/>
                <w:lang w:eastAsia="en-US"/>
              </w:rPr>
              <w:t>6.3 Output power dynamics</w:t>
            </w:r>
          </w:p>
        </w:tc>
        <w:tc>
          <w:tcPr>
            <w:tcW w:w="1984" w:type="dxa"/>
          </w:tcPr>
          <w:p w14:paraId="3C2A7B83" w14:textId="77777777" w:rsidR="008428FE" w:rsidRPr="00B93702" w:rsidRDefault="008428FE" w:rsidP="008428FE">
            <w:pPr>
              <w:pStyle w:val="TAL"/>
              <w:rPr>
                <w:rFonts w:cs="Arial"/>
                <w:lang w:eastAsia="zh-CN"/>
              </w:rPr>
            </w:pPr>
            <w:r w:rsidRPr="00B93702">
              <w:rPr>
                <w:rFonts w:cs="Arial"/>
                <w:lang w:eastAsia="zh-CN"/>
              </w:rPr>
              <w:t>-</w:t>
            </w:r>
          </w:p>
        </w:tc>
        <w:tc>
          <w:tcPr>
            <w:tcW w:w="1892" w:type="dxa"/>
          </w:tcPr>
          <w:p w14:paraId="44D123C3" w14:textId="77777777" w:rsidR="008428FE" w:rsidRPr="00B93702" w:rsidRDefault="008428FE" w:rsidP="008428FE">
            <w:pPr>
              <w:pStyle w:val="TAL"/>
              <w:rPr>
                <w:rFonts w:cs="Arial"/>
                <w:lang w:eastAsia="zh-CN"/>
              </w:rPr>
            </w:pPr>
            <w:r w:rsidRPr="00B93702">
              <w:rPr>
                <w:rFonts w:cs="Arial"/>
                <w:lang w:eastAsia="zh-CN"/>
              </w:rPr>
              <w:t>-</w:t>
            </w:r>
          </w:p>
        </w:tc>
        <w:tc>
          <w:tcPr>
            <w:tcW w:w="1050" w:type="dxa"/>
          </w:tcPr>
          <w:p w14:paraId="2655BB25" w14:textId="77777777" w:rsidR="008428FE" w:rsidRPr="00B93702" w:rsidRDefault="008428FE" w:rsidP="008428FE">
            <w:pPr>
              <w:pStyle w:val="TAL"/>
              <w:rPr>
                <w:rFonts w:cs="Arial"/>
                <w:lang w:eastAsia="en-US"/>
              </w:rPr>
            </w:pPr>
          </w:p>
        </w:tc>
        <w:tc>
          <w:tcPr>
            <w:tcW w:w="1071" w:type="dxa"/>
          </w:tcPr>
          <w:p w14:paraId="41F942F9" w14:textId="77777777" w:rsidR="008428FE" w:rsidRPr="00B93702" w:rsidRDefault="008428FE" w:rsidP="008428FE">
            <w:pPr>
              <w:pStyle w:val="TAL"/>
              <w:rPr>
                <w:rFonts w:cs="Arial"/>
                <w:lang w:eastAsia="en-US"/>
              </w:rPr>
            </w:pPr>
          </w:p>
        </w:tc>
      </w:tr>
      <w:tr w:rsidR="00B93702" w:rsidRPr="00B93702" w14:paraId="288D9648" w14:textId="77777777" w:rsidTr="008376F4">
        <w:trPr>
          <w:jc w:val="center"/>
        </w:trPr>
        <w:tc>
          <w:tcPr>
            <w:tcW w:w="3211" w:type="dxa"/>
            <w:vAlign w:val="center"/>
          </w:tcPr>
          <w:p w14:paraId="7DFF54A9" w14:textId="77777777" w:rsidR="008428FE" w:rsidRPr="00B93702" w:rsidRDefault="008428FE" w:rsidP="008428FE">
            <w:pPr>
              <w:pStyle w:val="TAL"/>
              <w:rPr>
                <w:rFonts w:cs="Arial"/>
                <w:lang w:eastAsia="en-US"/>
              </w:rPr>
            </w:pPr>
            <w:r w:rsidRPr="00B93702">
              <w:rPr>
                <w:rFonts w:cs="Arial"/>
                <w:lang w:eastAsia="en-US"/>
              </w:rPr>
              <w:t>E-UTRA</w:t>
            </w:r>
          </w:p>
        </w:tc>
        <w:tc>
          <w:tcPr>
            <w:tcW w:w="1984" w:type="dxa"/>
          </w:tcPr>
          <w:p w14:paraId="475FC22B" w14:textId="77777777" w:rsidR="008428FE" w:rsidRPr="00B93702" w:rsidRDefault="008428FE" w:rsidP="008428FE">
            <w:pPr>
              <w:pStyle w:val="TAL"/>
              <w:rPr>
                <w:rFonts w:cs="Arial"/>
                <w:lang w:eastAsia="en-US"/>
              </w:rPr>
            </w:pPr>
            <w:r w:rsidRPr="00B93702">
              <w:rPr>
                <w:rFonts w:cs="Arial"/>
                <w:lang w:eastAsia="zh-CN"/>
              </w:rPr>
              <w:t>SBT</w:t>
            </w:r>
          </w:p>
        </w:tc>
        <w:tc>
          <w:tcPr>
            <w:tcW w:w="1892" w:type="dxa"/>
          </w:tcPr>
          <w:p w14:paraId="3FA8BF51" w14:textId="77777777" w:rsidR="008428FE" w:rsidRPr="00B93702" w:rsidRDefault="008428FE" w:rsidP="008428FE">
            <w:pPr>
              <w:pStyle w:val="TAL"/>
              <w:rPr>
                <w:rFonts w:cs="Arial"/>
                <w:lang w:eastAsia="en-US"/>
              </w:rPr>
            </w:pPr>
            <w:r w:rsidRPr="00B93702">
              <w:rPr>
                <w:rFonts w:cs="Arial"/>
                <w:lang w:eastAsia="zh-CN"/>
              </w:rPr>
              <w:t>SBT</w:t>
            </w:r>
          </w:p>
        </w:tc>
        <w:tc>
          <w:tcPr>
            <w:tcW w:w="1050" w:type="dxa"/>
          </w:tcPr>
          <w:p w14:paraId="47C05C25" w14:textId="77777777" w:rsidR="008428FE" w:rsidRPr="00B93702" w:rsidRDefault="008428FE" w:rsidP="008428FE">
            <w:pPr>
              <w:pStyle w:val="TAL"/>
              <w:rPr>
                <w:rFonts w:cs="Arial"/>
                <w:lang w:eastAsia="en-US"/>
              </w:rPr>
            </w:pPr>
            <w:r w:rsidRPr="00B93702">
              <w:rPr>
                <w:rFonts w:cs="Arial"/>
                <w:lang w:eastAsia="zh-CN"/>
              </w:rPr>
              <w:t>-</w:t>
            </w:r>
          </w:p>
        </w:tc>
        <w:tc>
          <w:tcPr>
            <w:tcW w:w="1071" w:type="dxa"/>
          </w:tcPr>
          <w:p w14:paraId="399BC97D" w14:textId="77777777" w:rsidR="008428FE" w:rsidRPr="00B93702" w:rsidRDefault="008428FE" w:rsidP="008428FE">
            <w:pPr>
              <w:pStyle w:val="TAL"/>
              <w:rPr>
                <w:rFonts w:cs="Arial"/>
                <w:lang w:eastAsia="en-US"/>
              </w:rPr>
            </w:pPr>
            <w:r w:rsidRPr="00B93702">
              <w:rPr>
                <w:rFonts w:cs="Arial"/>
                <w:lang w:eastAsia="zh-CN"/>
              </w:rPr>
              <w:t>-</w:t>
            </w:r>
          </w:p>
        </w:tc>
      </w:tr>
      <w:tr w:rsidR="00B93702" w:rsidRPr="00B93702" w14:paraId="56EF504F" w14:textId="77777777" w:rsidTr="008376F4">
        <w:trPr>
          <w:jc w:val="center"/>
        </w:trPr>
        <w:tc>
          <w:tcPr>
            <w:tcW w:w="3211" w:type="dxa"/>
            <w:vAlign w:val="center"/>
          </w:tcPr>
          <w:p w14:paraId="5ACB01C6" w14:textId="77777777" w:rsidR="008428FE" w:rsidRPr="00B93702" w:rsidRDefault="008428FE" w:rsidP="008428FE">
            <w:pPr>
              <w:pStyle w:val="TAL"/>
              <w:rPr>
                <w:rFonts w:cs="Arial"/>
                <w:lang w:eastAsia="en-US"/>
              </w:rPr>
            </w:pPr>
            <w:r w:rsidRPr="00B93702">
              <w:rPr>
                <w:rFonts w:cs="Arial"/>
                <w:lang w:eastAsia="en-US"/>
              </w:rPr>
              <w:t>UTRA FDD</w:t>
            </w:r>
          </w:p>
        </w:tc>
        <w:tc>
          <w:tcPr>
            <w:tcW w:w="1984" w:type="dxa"/>
          </w:tcPr>
          <w:p w14:paraId="390FFCEB" w14:textId="77777777" w:rsidR="008428FE" w:rsidRPr="00B93702" w:rsidRDefault="008428FE" w:rsidP="008428FE">
            <w:pPr>
              <w:pStyle w:val="TAL"/>
              <w:rPr>
                <w:rFonts w:cs="Arial"/>
                <w:lang w:eastAsia="en-US"/>
              </w:rPr>
            </w:pPr>
            <w:r w:rsidRPr="00B93702">
              <w:rPr>
                <w:rFonts w:cs="Arial"/>
                <w:lang w:eastAsia="zh-CN"/>
              </w:rPr>
              <w:t>SBT</w:t>
            </w:r>
          </w:p>
        </w:tc>
        <w:tc>
          <w:tcPr>
            <w:tcW w:w="1892" w:type="dxa"/>
          </w:tcPr>
          <w:p w14:paraId="3566A41B" w14:textId="77777777" w:rsidR="008428FE" w:rsidRPr="00B93702" w:rsidRDefault="008428FE" w:rsidP="008428FE">
            <w:pPr>
              <w:pStyle w:val="TAL"/>
              <w:rPr>
                <w:rFonts w:cs="Arial"/>
                <w:lang w:eastAsia="en-US"/>
              </w:rPr>
            </w:pPr>
            <w:r w:rsidRPr="00B93702">
              <w:rPr>
                <w:rFonts w:cs="Arial"/>
                <w:lang w:eastAsia="zh-CN"/>
              </w:rPr>
              <w:t>SBT</w:t>
            </w:r>
          </w:p>
        </w:tc>
        <w:tc>
          <w:tcPr>
            <w:tcW w:w="1050" w:type="dxa"/>
          </w:tcPr>
          <w:p w14:paraId="3DB26664" w14:textId="77777777" w:rsidR="008428FE" w:rsidRPr="00B93702" w:rsidRDefault="008428FE" w:rsidP="008428FE">
            <w:pPr>
              <w:pStyle w:val="TAL"/>
              <w:rPr>
                <w:rFonts w:cs="Arial"/>
                <w:lang w:eastAsia="en-US"/>
              </w:rPr>
            </w:pPr>
            <w:r w:rsidRPr="00B93702">
              <w:rPr>
                <w:rFonts w:cs="Arial"/>
                <w:lang w:eastAsia="zh-CN"/>
              </w:rPr>
              <w:t>-</w:t>
            </w:r>
          </w:p>
        </w:tc>
        <w:tc>
          <w:tcPr>
            <w:tcW w:w="1071" w:type="dxa"/>
          </w:tcPr>
          <w:p w14:paraId="000EE838" w14:textId="77777777" w:rsidR="008428FE" w:rsidRPr="00B93702" w:rsidRDefault="008428FE" w:rsidP="008428FE">
            <w:pPr>
              <w:pStyle w:val="TAL"/>
              <w:rPr>
                <w:rFonts w:cs="Arial"/>
                <w:lang w:eastAsia="en-US"/>
              </w:rPr>
            </w:pPr>
            <w:r w:rsidRPr="00B93702">
              <w:rPr>
                <w:rFonts w:cs="Arial"/>
                <w:lang w:eastAsia="zh-CN"/>
              </w:rPr>
              <w:t>-</w:t>
            </w:r>
          </w:p>
        </w:tc>
      </w:tr>
      <w:tr w:rsidR="00B93702" w:rsidRPr="00B93702" w14:paraId="77B9C0EF" w14:textId="77777777" w:rsidTr="008376F4">
        <w:trPr>
          <w:jc w:val="center"/>
        </w:trPr>
        <w:tc>
          <w:tcPr>
            <w:tcW w:w="3211" w:type="dxa"/>
            <w:vAlign w:val="center"/>
          </w:tcPr>
          <w:p w14:paraId="35E8C7BC" w14:textId="77777777" w:rsidR="008428FE" w:rsidRPr="00B93702" w:rsidRDefault="008428FE" w:rsidP="008428FE">
            <w:pPr>
              <w:pStyle w:val="TAL"/>
              <w:rPr>
                <w:rFonts w:cs="Arial"/>
                <w:lang w:eastAsia="en-US"/>
              </w:rPr>
            </w:pPr>
            <w:r w:rsidRPr="00B93702">
              <w:rPr>
                <w:rFonts w:cs="Arial"/>
                <w:lang w:eastAsia="en-US"/>
              </w:rPr>
              <w:t>UTRA TDD</w:t>
            </w:r>
          </w:p>
        </w:tc>
        <w:tc>
          <w:tcPr>
            <w:tcW w:w="1984" w:type="dxa"/>
          </w:tcPr>
          <w:p w14:paraId="3E434107" w14:textId="77777777" w:rsidR="008428FE" w:rsidRPr="00B93702" w:rsidRDefault="008428FE" w:rsidP="008428FE">
            <w:pPr>
              <w:pStyle w:val="TAL"/>
              <w:rPr>
                <w:rFonts w:cs="Arial"/>
                <w:lang w:eastAsia="en-US"/>
              </w:rPr>
            </w:pPr>
            <w:r w:rsidRPr="00B93702">
              <w:rPr>
                <w:rFonts w:cs="Arial"/>
                <w:lang w:eastAsia="zh-CN"/>
              </w:rPr>
              <w:t>SBT</w:t>
            </w:r>
          </w:p>
        </w:tc>
        <w:tc>
          <w:tcPr>
            <w:tcW w:w="1892" w:type="dxa"/>
          </w:tcPr>
          <w:p w14:paraId="35227931" w14:textId="77777777" w:rsidR="008428FE" w:rsidRPr="00B93702" w:rsidRDefault="008428FE" w:rsidP="008428FE">
            <w:pPr>
              <w:pStyle w:val="TAL"/>
              <w:rPr>
                <w:rFonts w:cs="Arial"/>
                <w:lang w:eastAsia="en-US"/>
              </w:rPr>
            </w:pPr>
            <w:r w:rsidRPr="00B93702">
              <w:rPr>
                <w:rFonts w:cs="Arial"/>
                <w:lang w:eastAsia="zh-CN"/>
              </w:rPr>
              <w:t>SBT</w:t>
            </w:r>
          </w:p>
        </w:tc>
        <w:tc>
          <w:tcPr>
            <w:tcW w:w="1050" w:type="dxa"/>
          </w:tcPr>
          <w:p w14:paraId="069029DE" w14:textId="77777777" w:rsidR="008428FE" w:rsidRPr="00B93702" w:rsidRDefault="008428FE" w:rsidP="008428FE">
            <w:pPr>
              <w:pStyle w:val="TAL"/>
              <w:rPr>
                <w:rFonts w:cs="Arial"/>
                <w:lang w:eastAsia="en-US"/>
              </w:rPr>
            </w:pPr>
            <w:r w:rsidRPr="00B93702">
              <w:rPr>
                <w:rFonts w:cs="Arial"/>
                <w:lang w:eastAsia="zh-CN"/>
              </w:rPr>
              <w:t>-</w:t>
            </w:r>
          </w:p>
        </w:tc>
        <w:tc>
          <w:tcPr>
            <w:tcW w:w="1071" w:type="dxa"/>
          </w:tcPr>
          <w:p w14:paraId="63A2CDB0" w14:textId="77777777" w:rsidR="008428FE" w:rsidRPr="00B93702" w:rsidRDefault="008428FE" w:rsidP="008428FE">
            <w:pPr>
              <w:pStyle w:val="TAL"/>
              <w:rPr>
                <w:rFonts w:cs="Arial"/>
                <w:lang w:eastAsia="en-US"/>
              </w:rPr>
            </w:pPr>
            <w:r w:rsidRPr="00B93702">
              <w:rPr>
                <w:rFonts w:cs="Arial"/>
                <w:lang w:eastAsia="zh-CN"/>
              </w:rPr>
              <w:t>-</w:t>
            </w:r>
          </w:p>
        </w:tc>
      </w:tr>
      <w:tr w:rsidR="00B93702" w:rsidRPr="00B93702" w14:paraId="188CE23E" w14:textId="77777777" w:rsidTr="008376F4">
        <w:trPr>
          <w:jc w:val="center"/>
        </w:trPr>
        <w:tc>
          <w:tcPr>
            <w:tcW w:w="3211" w:type="dxa"/>
          </w:tcPr>
          <w:p w14:paraId="2C2B9586" w14:textId="77777777" w:rsidR="008428FE" w:rsidRPr="00B93702" w:rsidRDefault="008428FE" w:rsidP="008428FE">
            <w:pPr>
              <w:pStyle w:val="TAL"/>
              <w:rPr>
                <w:rFonts w:cs="Arial"/>
                <w:lang w:eastAsia="en-US"/>
              </w:rPr>
            </w:pPr>
            <w:r w:rsidRPr="00B93702">
              <w:rPr>
                <w:rFonts w:cs="Arial"/>
                <w:lang w:eastAsia="en-US"/>
              </w:rPr>
              <w:t>GSM/EDGE</w:t>
            </w:r>
          </w:p>
        </w:tc>
        <w:tc>
          <w:tcPr>
            <w:tcW w:w="1984" w:type="dxa"/>
          </w:tcPr>
          <w:p w14:paraId="1F140388" w14:textId="77777777" w:rsidR="008428FE" w:rsidRPr="00B93702" w:rsidRDefault="008428FE" w:rsidP="008428FE">
            <w:pPr>
              <w:pStyle w:val="TAL"/>
              <w:rPr>
                <w:rFonts w:cs="Arial"/>
                <w:lang w:eastAsia="en-US"/>
              </w:rPr>
            </w:pPr>
            <w:r w:rsidRPr="00B93702">
              <w:rPr>
                <w:rFonts w:cs="Arial"/>
                <w:lang w:eastAsia="zh-CN"/>
              </w:rPr>
              <w:t>SBT</w:t>
            </w:r>
          </w:p>
        </w:tc>
        <w:tc>
          <w:tcPr>
            <w:tcW w:w="1892" w:type="dxa"/>
          </w:tcPr>
          <w:p w14:paraId="5DD847AE" w14:textId="77777777" w:rsidR="008428FE" w:rsidRPr="00B93702" w:rsidRDefault="008428FE" w:rsidP="008428FE">
            <w:pPr>
              <w:pStyle w:val="TAL"/>
              <w:rPr>
                <w:rFonts w:cs="Arial"/>
                <w:lang w:eastAsia="en-US"/>
              </w:rPr>
            </w:pPr>
            <w:r w:rsidRPr="00B93702">
              <w:rPr>
                <w:rFonts w:cs="Arial"/>
                <w:lang w:eastAsia="zh-CN"/>
              </w:rPr>
              <w:t>SBT</w:t>
            </w:r>
          </w:p>
        </w:tc>
        <w:tc>
          <w:tcPr>
            <w:tcW w:w="1050" w:type="dxa"/>
          </w:tcPr>
          <w:p w14:paraId="4D42BECB" w14:textId="77777777" w:rsidR="008428FE" w:rsidRPr="00B93702" w:rsidRDefault="008428FE" w:rsidP="008428FE">
            <w:pPr>
              <w:pStyle w:val="TAL"/>
              <w:rPr>
                <w:rFonts w:cs="Arial"/>
                <w:lang w:eastAsia="en-US"/>
              </w:rPr>
            </w:pPr>
            <w:r w:rsidRPr="00B93702">
              <w:rPr>
                <w:rFonts w:cs="Arial"/>
                <w:lang w:eastAsia="zh-CN"/>
              </w:rPr>
              <w:t>-</w:t>
            </w:r>
          </w:p>
        </w:tc>
        <w:tc>
          <w:tcPr>
            <w:tcW w:w="1071" w:type="dxa"/>
          </w:tcPr>
          <w:p w14:paraId="149E50C2" w14:textId="77777777" w:rsidR="008428FE" w:rsidRPr="00B93702" w:rsidRDefault="008428FE" w:rsidP="008428FE">
            <w:pPr>
              <w:pStyle w:val="TAL"/>
              <w:rPr>
                <w:rFonts w:cs="Arial"/>
                <w:lang w:eastAsia="en-US"/>
              </w:rPr>
            </w:pPr>
            <w:r w:rsidRPr="00B93702">
              <w:rPr>
                <w:rFonts w:cs="Arial"/>
                <w:lang w:eastAsia="zh-CN"/>
              </w:rPr>
              <w:t>-</w:t>
            </w:r>
          </w:p>
        </w:tc>
      </w:tr>
      <w:tr w:rsidR="00B93702" w:rsidRPr="00B93702" w14:paraId="73C5969B" w14:textId="77777777" w:rsidTr="008376F4">
        <w:trPr>
          <w:jc w:val="center"/>
        </w:trPr>
        <w:tc>
          <w:tcPr>
            <w:tcW w:w="3211" w:type="dxa"/>
          </w:tcPr>
          <w:p w14:paraId="6FD02E1A" w14:textId="77777777" w:rsidR="008428FE" w:rsidRPr="00B93702" w:rsidRDefault="008428FE" w:rsidP="008428FE">
            <w:pPr>
              <w:pStyle w:val="TAL"/>
              <w:rPr>
                <w:rFonts w:cs="Arial"/>
                <w:lang w:eastAsia="en-US"/>
              </w:rPr>
            </w:pPr>
            <w:r w:rsidRPr="00B93702">
              <w:rPr>
                <w:rFonts w:cs="Arial"/>
              </w:rPr>
              <w:t>NB-IoT</w:t>
            </w:r>
          </w:p>
        </w:tc>
        <w:tc>
          <w:tcPr>
            <w:tcW w:w="1984" w:type="dxa"/>
          </w:tcPr>
          <w:p w14:paraId="20858386" w14:textId="77777777" w:rsidR="008428FE" w:rsidRPr="00B93702" w:rsidRDefault="008428FE" w:rsidP="008428FE">
            <w:pPr>
              <w:pStyle w:val="TAL"/>
              <w:rPr>
                <w:rFonts w:cs="Arial"/>
                <w:lang w:eastAsia="zh-CN"/>
              </w:rPr>
            </w:pPr>
            <w:r w:rsidRPr="00B93702">
              <w:rPr>
                <w:rFonts w:cs="Arial"/>
                <w:lang w:eastAsia="zh-CN"/>
              </w:rPr>
              <w:t>SBT</w:t>
            </w:r>
          </w:p>
        </w:tc>
        <w:tc>
          <w:tcPr>
            <w:tcW w:w="1892" w:type="dxa"/>
          </w:tcPr>
          <w:p w14:paraId="3D136AB2" w14:textId="77777777" w:rsidR="008428FE" w:rsidRPr="00B93702" w:rsidRDefault="008428FE" w:rsidP="008428FE">
            <w:pPr>
              <w:pStyle w:val="TAL"/>
              <w:rPr>
                <w:rFonts w:cs="Arial"/>
                <w:lang w:eastAsia="zh-CN"/>
              </w:rPr>
            </w:pPr>
            <w:r w:rsidRPr="00B93702">
              <w:rPr>
                <w:rFonts w:cs="Arial"/>
                <w:lang w:eastAsia="zh-CN"/>
              </w:rPr>
              <w:t>SBT</w:t>
            </w:r>
          </w:p>
        </w:tc>
        <w:tc>
          <w:tcPr>
            <w:tcW w:w="1050" w:type="dxa"/>
          </w:tcPr>
          <w:p w14:paraId="2CF0FF4A" w14:textId="77777777" w:rsidR="008428FE" w:rsidRPr="00B93702" w:rsidRDefault="008428FE" w:rsidP="008428FE">
            <w:pPr>
              <w:pStyle w:val="TAL"/>
              <w:rPr>
                <w:rFonts w:cs="Arial"/>
                <w:lang w:eastAsia="zh-CN"/>
              </w:rPr>
            </w:pPr>
            <w:r w:rsidRPr="00B93702">
              <w:rPr>
                <w:rFonts w:cs="Arial"/>
                <w:lang w:eastAsia="zh-CN"/>
              </w:rPr>
              <w:t>-</w:t>
            </w:r>
          </w:p>
        </w:tc>
        <w:tc>
          <w:tcPr>
            <w:tcW w:w="1071" w:type="dxa"/>
          </w:tcPr>
          <w:p w14:paraId="347E7E71" w14:textId="77777777" w:rsidR="008428FE" w:rsidRPr="00B93702" w:rsidRDefault="008428FE" w:rsidP="008428FE">
            <w:pPr>
              <w:pStyle w:val="TAL"/>
              <w:rPr>
                <w:rFonts w:cs="Arial"/>
                <w:lang w:eastAsia="zh-CN"/>
              </w:rPr>
            </w:pPr>
            <w:r w:rsidRPr="00B93702">
              <w:rPr>
                <w:rFonts w:cs="Arial"/>
                <w:lang w:eastAsia="zh-CN"/>
              </w:rPr>
              <w:t>-</w:t>
            </w:r>
          </w:p>
        </w:tc>
      </w:tr>
      <w:tr w:rsidR="00B93702" w:rsidRPr="00B93702" w14:paraId="79F1B3FD" w14:textId="77777777" w:rsidTr="008376F4">
        <w:trPr>
          <w:jc w:val="center"/>
        </w:trPr>
        <w:tc>
          <w:tcPr>
            <w:tcW w:w="3211" w:type="dxa"/>
          </w:tcPr>
          <w:p w14:paraId="7E2FA52D" w14:textId="77777777" w:rsidR="008428FE" w:rsidRPr="00B93702" w:rsidRDefault="008428FE" w:rsidP="008428FE">
            <w:pPr>
              <w:pStyle w:val="TAL"/>
              <w:rPr>
                <w:rFonts w:cs="Arial"/>
                <w:lang w:eastAsia="en-US"/>
              </w:rPr>
            </w:pPr>
            <w:r w:rsidRPr="00B93702">
              <w:rPr>
                <w:rFonts w:cs="Arial"/>
                <w:lang w:eastAsia="en-US"/>
              </w:rPr>
              <w:t>NR</w:t>
            </w:r>
          </w:p>
        </w:tc>
        <w:tc>
          <w:tcPr>
            <w:tcW w:w="1984" w:type="dxa"/>
          </w:tcPr>
          <w:p w14:paraId="04E0ACB5" w14:textId="77777777" w:rsidR="008428FE" w:rsidRPr="00B93702" w:rsidRDefault="008428FE" w:rsidP="008428FE">
            <w:pPr>
              <w:pStyle w:val="TAL"/>
              <w:rPr>
                <w:rFonts w:cs="Arial"/>
                <w:lang w:eastAsia="zh-CN"/>
              </w:rPr>
            </w:pPr>
            <w:r w:rsidRPr="00B93702">
              <w:rPr>
                <w:rFonts w:cs="Arial"/>
                <w:lang w:eastAsia="zh-CN"/>
              </w:rPr>
              <w:t>SBT</w:t>
            </w:r>
          </w:p>
        </w:tc>
        <w:tc>
          <w:tcPr>
            <w:tcW w:w="1892" w:type="dxa"/>
          </w:tcPr>
          <w:p w14:paraId="3A4E4AE2" w14:textId="77777777" w:rsidR="008428FE" w:rsidRPr="00B93702" w:rsidRDefault="008428FE" w:rsidP="008428FE">
            <w:pPr>
              <w:pStyle w:val="TAL"/>
              <w:rPr>
                <w:rFonts w:cs="Arial"/>
                <w:lang w:eastAsia="zh-CN"/>
              </w:rPr>
            </w:pPr>
            <w:r w:rsidRPr="00B93702">
              <w:rPr>
                <w:rFonts w:cs="Arial"/>
                <w:lang w:eastAsia="zh-CN"/>
              </w:rPr>
              <w:t>SBT</w:t>
            </w:r>
          </w:p>
        </w:tc>
        <w:tc>
          <w:tcPr>
            <w:tcW w:w="1050" w:type="dxa"/>
          </w:tcPr>
          <w:p w14:paraId="689BA39B" w14:textId="77777777" w:rsidR="008428FE" w:rsidRPr="00B93702" w:rsidRDefault="008428FE" w:rsidP="008428FE">
            <w:pPr>
              <w:pStyle w:val="TAL"/>
              <w:rPr>
                <w:rFonts w:cs="Arial"/>
                <w:lang w:eastAsia="zh-CN"/>
              </w:rPr>
            </w:pPr>
            <w:r w:rsidRPr="00B93702">
              <w:rPr>
                <w:rFonts w:cs="Arial"/>
                <w:lang w:eastAsia="zh-CN"/>
              </w:rPr>
              <w:t>-</w:t>
            </w:r>
          </w:p>
        </w:tc>
        <w:tc>
          <w:tcPr>
            <w:tcW w:w="1071" w:type="dxa"/>
          </w:tcPr>
          <w:p w14:paraId="35E0538A" w14:textId="77777777" w:rsidR="008428FE" w:rsidRPr="00B93702" w:rsidRDefault="008428FE" w:rsidP="008428FE">
            <w:pPr>
              <w:pStyle w:val="TAL"/>
              <w:rPr>
                <w:rFonts w:cs="Arial"/>
                <w:lang w:eastAsia="zh-CN"/>
              </w:rPr>
            </w:pPr>
            <w:r w:rsidRPr="00B93702">
              <w:rPr>
                <w:rFonts w:cs="Arial"/>
                <w:lang w:eastAsia="zh-CN"/>
              </w:rPr>
              <w:t>-</w:t>
            </w:r>
          </w:p>
        </w:tc>
      </w:tr>
      <w:tr w:rsidR="00B93702" w:rsidRPr="00B93702" w14:paraId="03039049" w14:textId="77777777" w:rsidTr="008376F4">
        <w:trPr>
          <w:jc w:val="center"/>
        </w:trPr>
        <w:tc>
          <w:tcPr>
            <w:tcW w:w="3211" w:type="dxa"/>
            <w:vAlign w:val="center"/>
          </w:tcPr>
          <w:p w14:paraId="4892EF77" w14:textId="77777777" w:rsidR="008428FE" w:rsidRPr="00B93702" w:rsidRDefault="008428FE" w:rsidP="008428FE">
            <w:pPr>
              <w:pStyle w:val="TAL"/>
              <w:ind w:left="14"/>
              <w:rPr>
                <w:rFonts w:cs="Arial"/>
                <w:b/>
                <w:lang w:eastAsia="en-US"/>
              </w:rPr>
            </w:pPr>
            <w:r w:rsidRPr="00B93702">
              <w:rPr>
                <w:rFonts w:cs="Arial"/>
                <w:b/>
                <w:lang w:eastAsia="en-US"/>
              </w:rPr>
              <w:t>6.4 Transmit ON/OFF power</w:t>
            </w:r>
          </w:p>
        </w:tc>
        <w:tc>
          <w:tcPr>
            <w:tcW w:w="1984" w:type="dxa"/>
          </w:tcPr>
          <w:p w14:paraId="47F97A20" w14:textId="77777777" w:rsidR="008428FE" w:rsidRPr="00B93702" w:rsidRDefault="008428FE" w:rsidP="008428FE">
            <w:pPr>
              <w:pStyle w:val="TAL"/>
              <w:rPr>
                <w:rFonts w:cs="Arial"/>
                <w:lang w:eastAsia="en-US"/>
              </w:rPr>
            </w:pPr>
          </w:p>
        </w:tc>
        <w:tc>
          <w:tcPr>
            <w:tcW w:w="1892" w:type="dxa"/>
          </w:tcPr>
          <w:p w14:paraId="48CF0BEB" w14:textId="77777777" w:rsidR="008428FE" w:rsidRPr="00B93702" w:rsidRDefault="008428FE" w:rsidP="008428FE">
            <w:pPr>
              <w:pStyle w:val="TAL"/>
              <w:rPr>
                <w:rFonts w:cs="Arial"/>
                <w:lang w:eastAsia="en-US"/>
              </w:rPr>
            </w:pPr>
          </w:p>
        </w:tc>
        <w:tc>
          <w:tcPr>
            <w:tcW w:w="1050" w:type="dxa"/>
          </w:tcPr>
          <w:p w14:paraId="4A091E99" w14:textId="77777777" w:rsidR="008428FE" w:rsidRPr="00B93702" w:rsidRDefault="008428FE" w:rsidP="008428FE">
            <w:pPr>
              <w:pStyle w:val="TAL"/>
              <w:rPr>
                <w:rFonts w:cs="Arial"/>
                <w:lang w:eastAsia="en-US"/>
              </w:rPr>
            </w:pPr>
            <w:r w:rsidRPr="00B93702">
              <w:rPr>
                <w:rFonts w:cs="Arial"/>
                <w:lang w:eastAsia="zh-CN"/>
              </w:rPr>
              <w:t>-</w:t>
            </w:r>
          </w:p>
        </w:tc>
        <w:tc>
          <w:tcPr>
            <w:tcW w:w="1071" w:type="dxa"/>
          </w:tcPr>
          <w:p w14:paraId="5AE7A075" w14:textId="77777777" w:rsidR="008428FE" w:rsidRPr="00B93702" w:rsidRDefault="008428FE" w:rsidP="008428FE">
            <w:pPr>
              <w:pStyle w:val="TAL"/>
              <w:rPr>
                <w:rFonts w:cs="Arial"/>
                <w:lang w:eastAsia="en-US"/>
              </w:rPr>
            </w:pPr>
            <w:r w:rsidRPr="00B93702">
              <w:rPr>
                <w:rFonts w:cs="Arial"/>
                <w:lang w:eastAsia="zh-CN"/>
              </w:rPr>
              <w:t>-</w:t>
            </w:r>
          </w:p>
        </w:tc>
      </w:tr>
      <w:tr w:rsidR="00B93702" w:rsidRPr="00B93702" w14:paraId="0A620DD2" w14:textId="77777777" w:rsidTr="008376F4">
        <w:trPr>
          <w:jc w:val="center"/>
        </w:trPr>
        <w:tc>
          <w:tcPr>
            <w:tcW w:w="3211" w:type="dxa"/>
            <w:vAlign w:val="center"/>
          </w:tcPr>
          <w:p w14:paraId="3AC2E396" w14:textId="77777777" w:rsidR="008428FE" w:rsidRPr="00B93702" w:rsidRDefault="008428FE" w:rsidP="008428FE">
            <w:pPr>
              <w:pStyle w:val="TAL"/>
              <w:rPr>
                <w:rFonts w:cs="Arial"/>
                <w:lang w:eastAsia="en-US"/>
              </w:rPr>
            </w:pPr>
            <w:r w:rsidRPr="00B93702">
              <w:rPr>
                <w:rFonts w:cs="Arial"/>
                <w:lang w:eastAsia="en-US"/>
              </w:rPr>
              <w:t>Transmitter OFF power</w:t>
            </w:r>
          </w:p>
        </w:tc>
        <w:tc>
          <w:tcPr>
            <w:tcW w:w="1984" w:type="dxa"/>
          </w:tcPr>
          <w:p w14:paraId="61A1CBA2"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14:paraId="170DE40A"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14:paraId="0AF2137A"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03E1D982" w14:textId="77777777" w:rsidR="008428FE" w:rsidRPr="00B93702" w:rsidRDefault="008428FE" w:rsidP="008428FE">
            <w:pPr>
              <w:pStyle w:val="TAL"/>
              <w:rPr>
                <w:rFonts w:cs="Arial"/>
                <w:lang w:eastAsia="en-US"/>
              </w:rPr>
            </w:pPr>
            <w:r w:rsidRPr="00B93702">
              <w:rPr>
                <w:rFonts w:cs="Arial"/>
                <w:lang w:eastAsia="en-US"/>
              </w:rPr>
              <w:t>TC7a</w:t>
            </w:r>
          </w:p>
        </w:tc>
      </w:tr>
      <w:tr w:rsidR="00B93702" w:rsidRPr="00B93702" w14:paraId="16DCF9AE" w14:textId="77777777" w:rsidTr="008376F4">
        <w:trPr>
          <w:jc w:val="center"/>
        </w:trPr>
        <w:tc>
          <w:tcPr>
            <w:tcW w:w="3211" w:type="dxa"/>
            <w:vAlign w:val="center"/>
          </w:tcPr>
          <w:p w14:paraId="6EB8F09A" w14:textId="77777777" w:rsidR="008428FE" w:rsidRPr="00B93702" w:rsidRDefault="008428FE" w:rsidP="008428FE">
            <w:pPr>
              <w:pStyle w:val="TAL"/>
              <w:rPr>
                <w:rFonts w:cs="Arial"/>
                <w:lang w:eastAsia="en-US"/>
              </w:rPr>
            </w:pPr>
            <w:r w:rsidRPr="00B93702">
              <w:rPr>
                <w:rFonts w:cs="Arial"/>
                <w:lang w:eastAsia="en-US"/>
              </w:rPr>
              <w:t>Transmitter transient period</w:t>
            </w:r>
          </w:p>
        </w:tc>
        <w:tc>
          <w:tcPr>
            <w:tcW w:w="1984" w:type="dxa"/>
          </w:tcPr>
          <w:p w14:paraId="47F33071"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14:paraId="5796397D"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14:paraId="39285377"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5B16DB03" w14:textId="77777777" w:rsidR="008428FE" w:rsidRPr="00B93702" w:rsidRDefault="008428FE" w:rsidP="008428FE">
            <w:pPr>
              <w:pStyle w:val="TAL"/>
              <w:rPr>
                <w:rFonts w:cs="Arial"/>
                <w:lang w:eastAsia="en-US"/>
              </w:rPr>
            </w:pPr>
            <w:r w:rsidRPr="00B93702">
              <w:rPr>
                <w:rFonts w:cs="Arial"/>
                <w:lang w:eastAsia="en-US"/>
              </w:rPr>
              <w:t>TC7a</w:t>
            </w:r>
          </w:p>
        </w:tc>
      </w:tr>
      <w:tr w:rsidR="00B93702" w:rsidRPr="00B93702" w14:paraId="23E9DFCF" w14:textId="77777777" w:rsidTr="008376F4">
        <w:trPr>
          <w:jc w:val="center"/>
        </w:trPr>
        <w:tc>
          <w:tcPr>
            <w:tcW w:w="3211" w:type="dxa"/>
            <w:vAlign w:val="center"/>
          </w:tcPr>
          <w:p w14:paraId="366337CB" w14:textId="77777777" w:rsidR="008428FE" w:rsidRPr="00B93702" w:rsidRDefault="008428FE" w:rsidP="008428FE">
            <w:pPr>
              <w:pStyle w:val="TAL"/>
              <w:rPr>
                <w:rFonts w:cs="Arial"/>
                <w:lang w:eastAsia="en-US"/>
              </w:rPr>
            </w:pPr>
            <w:r w:rsidRPr="00B93702">
              <w:rPr>
                <w:rFonts w:cs="Arial"/>
                <w:lang w:eastAsia="en-US"/>
              </w:rPr>
              <w:t>6.5 Transmitted signal quality</w:t>
            </w:r>
          </w:p>
        </w:tc>
        <w:tc>
          <w:tcPr>
            <w:tcW w:w="1984" w:type="dxa"/>
          </w:tcPr>
          <w:p w14:paraId="17602756" w14:textId="77777777" w:rsidR="008428FE" w:rsidRPr="00B93702" w:rsidRDefault="008428FE" w:rsidP="008428FE">
            <w:pPr>
              <w:pStyle w:val="TAL"/>
              <w:rPr>
                <w:rFonts w:cs="Arial"/>
                <w:lang w:eastAsia="en-US"/>
              </w:rPr>
            </w:pPr>
          </w:p>
        </w:tc>
        <w:tc>
          <w:tcPr>
            <w:tcW w:w="1892" w:type="dxa"/>
          </w:tcPr>
          <w:p w14:paraId="5ED1D7BF" w14:textId="77777777" w:rsidR="008428FE" w:rsidRPr="00B93702" w:rsidRDefault="008428FE" w:rsidP="008428FE">
            <w:pPr>
              <w:pStyle w:val="TAL"/>
              <w:rPr>
                <w:rFonts w:cs="Arial"/>
                <w:lang w:eastAsia="en-US"/>
              </w:rPr>
            </w:pPr>
          </w:p>
        </w:tc>
        <w:tc>
          <w:tcPr>
            <w:tcW w:w="1050" w:type="dxa"/>
          </w:tcPr>
          <w:p w14:paraId="334E9B7F" w14:textId="77777777" w:rsidR="008428FE" w:rsidRPr="00B93702" w:rsidRDefault="008428FE" w:rsidP="008428FE">
            <w:pPr>
              <w:pStyle w:val="TAL"/>
              <w:rPr>
                <w:rFonts w:cs="Arial"/>
                <w:lang w:eastAsia="en-US"/>
              </w:rPr>
            </w:pPr>
          </w:p>
        </w:tc>
        <w:tc>
          <w:tcPr>
            <w:tcW w:w="1071" w:type="dxa"/>
          </w:tcPr>
          <w:p w14:paraId="69B01A32" w14:textId="77777777" w:rsidR="008428FE" w:rsidRPr="00B93702" w:rsidRDefault="008428FE" w:rsidP="008428FE">
            <w:pPr>
              <w:pStyle w:val="TAL"/>
              <w:rPr>
                <w:rFonts w:cs="Arial"/>
                <w:lang w:eastAsia="en-US"/>
              </w:rPr>
            </w:pPr>
          </w:p>
        </w:tc>
      </w:tr>
      <w:tr w:rsidR="00B93702" w:rsidRPr="00B93702" w14:paraId="48E9BF08" w14:textId="77777777" w:rsidTr="008376F4">
        <w:trPr>
          <w:jc w:val="center"/>
        </w:trPr>
        <w:tc>
          <w:tcPr>
            <w:tcW w:w="3211" w:type="dxa"/>
            <w:vAlign w:val="center"/>
          </w:tcPr>
          <w:p w14:paraId="5E3BD466" w14:textId="77777777" w:rsidR="008428FE" w:rsidRPr="00B93702" w:rsidRDefault="008428FE" w:rsidP="008428FE">
            <w:pPr>
              <w:pStyle w:val="TAL"/>
              <w:ind w:left="14"/>
              <w:rPr>
                <w:rFonts w:cs="Arial"/>
                <w:b/>
                <w:lang w:eastAsia="en-US"/>
              </w:rPr>
            </w:pPr>
            <w:r w:rsidRPr="00B93702">
              <w:rPr>
                <w:rFonts w:cs="Arial"/>
                <w:b/>
                <w:lang w:eastAsia="en-US"/>
              </w:rPr>
              <w:t>6.5.1 Modulation quality</w:t>
            </w:r>
          </w:p>
        </w:tc>
        <w:tc>
          <w:tcPr>
            <w:tcW w:w="1984" w:type="dxa"/>
          </w:tcPr>
          <w:p w14:paraId="385042D8" w14:textId="77777777" w:rsidR="008428FE" w:rsidRPr="00B93702" w:rsidRDefault="008428FE" w:rsidP="008428FE">
            <w:pPr>
              <w:pStyle w:val="TAL"/>
              <w:rPr>
                <w:rFonts w:cs="Arial"/>
                <w:sz w:val="16"/>
                <w:szCs w:val="16"/>
                <w:lang w:eastAsia="en-US"/>
              </w:rPr>
            </w:pPr>
          </w:p>
        </w:tc>
        <w:tc>
          <w:tcPr>
            <w:tcW w:w="1892" w:type="dxa"/>
          </w:tcPr>
          <w:p w14:paraId="7A21209F" w14:textId="77777777" w:rsidR="008428FE" w:rsidRPr="00B93702" w:rsidRDefault="008428FE" w:rsidP="008428FE">
            <w:pPr>
              <w:pStyle w:val="TAL"/>
              <w:rPr>
                <w:rFonts w:cs="Arial"/>
                <w:sz w:val="16"/>
                <w:szCs w:val="16"/>
                <w:lang w:eastAsia="en-US"/>
              </w:rPr>
            </w:pPr>
          </w:p>
        </w:tc>
        <w:tc>
          <w:tcPr>
            <w:tcW w:w="1050" w:type="dxa"/>
          </w:tcPr>
          <w:p w14:paraId="63ED70E4" w14:textId="77777777" w:rsidR="008428FE" w:rsidRPr="00B93702" w:rsidRDefault="008428FE" w:rsidP="008428FE">
            <w:pPr>
              <w:pStyle w:val="TAL"/>
              <w:rPr>
                <w:rFonts w:cs="Arial"/>
                <w:sz w:val="16"/>
                <w:szCs w:val="16"/>
                <w:lang w:eastAsia="en-US"/>
              </w:rPr>
            </w:pPr>
          </w:p>
        </w:tc>
        <w:tc>
          <w:tcPr>
            <w:tcW w:w="1071" w:type="dxa"/>
          </w:tcPr>
          <w:p w14:paraId="2710C1DB" w14:textId="77777777" w:rsidR="008428FE" w:rsidRPr="00B93702" w:rsidRDefault="008428FE" w:rsidP="008428FE">
            <w:pPr>
              <w:pStyle w:val="TAL"/>
              <w:rPr>
                <w:rFonts w:cs="Arial"/>
                <w:sz w:val="16"/>
                <w:szCs w:val="16"/>
                <w:lang w:eastAsia="en-US"/>
              </w:rPr>
            </w:pPr>
          </w:p>
        </w:tc>
      </w:tr>
      <w:tr w:rsidR="00B93702" w:rsidRPr="00B93702" w14:paraId="0956A6E7" w14:textId="77777777" w:rsidTr="008376F4">
        <w:trPr>
          <w:jc w:val="center"/>
        </w:trPr>
        <w:tc>
          <w:tcPr>
            <w:tcW w:w="3211" w:type="dxa"/>
            <w:vAlign w:val="center"/>
          </w:tcPr>
          <w:p w14:paraId="4A5272E4" w14:textId="77777777" w:rsidR="008428FE" w:rsidRPr="00B93702" w:rsidRDefault="008428FE" w:rsidP="008428FE">
            <w:pPr>
              <w:pStyle w:val="TAL"/>
              <w:rPr>
                <w:rFonts w:cs="Arial"/>
                <w:lang w:eastAsia="en-US"/>
              </w:rPr>
            </w:pPr>
            <w:r w:rsidRPr="00B93702">
              <w:rPr>
                <w:rFonts w:cs="Arial"/>
                <w:lang w:eastAsia="en-US"/>
              </w:rPr>
              <w:t>E-UTRA</w:t>
            </w:r>
          </w:p>
        </w:tc>
        <w:tc>
          <w:tcPr>
            <w:tcW w:w="1984" w:type="dxa"/>
          </w:tcPr>
          <w:p w14:paraId="580E7EA0"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3F1CAC3F"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4A08CAD9" w14:textId="77777777" w:rsidR="008428FE" w:rsidRPr="00B93702" w:rsidRDefault="008428FE" w:rsidP="008428FE">
            <w:pPr>
              <w:pStyle w:val="TAL"/>
              <w:rPr>
                <w:rFonts w:cs="Arial"/>
                <w:lang w:eastAsia="en-US"/>
              </w:rPr>
            </w:pPr>
            <w:r w:rsidRPr="00B93702">
              <w:rPr>
                <w:rFonts w:cs="Arial"/>
                <w:lang w:eastAsia="en-US"/>
              </w:rPr>
              <w:t>TC7a</w:t>
            </w:r>
          </w:p>
        </w:tc>
        <w:tc>
          <w:tcPr>
            <w:tcW w:w="1071" w:type="dxa"/>
          </w:tcPr>
          <w:p w14:paraId="4E5AB821" w14:textId="77777777" w:rsidR="008428FE" w:rsidRPr="00B93702" w:rsidRDefault="008428FE" w:rsidP="008428FE">
            <w:pPr>
              <w:pStyle w:val="TAL"/>
              <w:rPr>
                <w:rFonts w:cs="Arial"/>
                <w:lang w:eastAsia="en-US"/>
              </w:rPr>
            </w:pPr>
            <w:r w:rsidRPr="00B93702">
              <w:rPr>
                <w:rFonts w:cs="Arial"/>
                <w:lang w:eastAsia="en-US"/>
              </w:rPr>
              <w:t>TC7a</w:t>
            </w:r>
          </w:p>
        </w:tc>
      </w:tr>
      <w:tr w:rsidR="00B93702" w:rsidRPr="00B93702" w14:paraId="3DDC0E5B" w14:textId="77777777" w:rsidTr="008376F4">
        <w:trPr>
          <w:jc w:val="center"/>
        </w:trPr>
        <w:tc>
          <w:tcPr>
            <w:tcW w:w="3211" w:type="dxa"/>
            <w:vAlign w:val="center"/>
          </w:tcPr>
          <w:p w14:paraId="5C4DA862" w14:textId="77777777" w:rsidR="008428FE" w:rsidRPr="00B93702" w:rsidRDefault="008428FE" w:rsidP="008428FE">
            <w:pPr>
              <w:pStyle w:val="TAL"/>
              <w:rPr>
                <w:rFonts w:cs="Arial"/>
                <w:lang w:eastAsia="en-US"/>
              </w:rPr>
            </w:pPr>
            <w:r w:rsidRPr="00B93702">
              <w:rPr>
                <w:rFonts w:cs="Arial"/>
                <w:lang w:eastAsia="en-US"/>
              </w:rPr>
              <w:t>UTRA FDD</w:t>
            </w:r>
          </w:p>
        </w:tc>
        <w:tc>
          <w:tcPr>
            <w:tcW w:w="1984" w:type="dxa"/>
          </w:tcPr>
          <w:p w14:paraId="2A41A7D9"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33D0E70E"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703CD8E7" w14:textId="77777777" w:rsidR="008428FE" w:rsidRPr="00B93702" w:rsidRDefault="008428FE" w:rsidP="008428FE">
            <w:pPr>
              <w:pStyle w:val="TAL"/>
              <w:rPr>
                <w:rFonts w:cs="Arial"/>
                <w:lang w:eastAsia="en-US"/>
              </w:rPr>
            </w:pPr>
            <w:r w:rsidRPr="00B93702">
              <w:rPr>
                <w:rFonts w:cs="Arial"/>
                <w:lang w:eastAsia="en-US"/>
              </w:rPr>
              <w:t>TC7a</w:t>
            </w:r>
          </w:p>
        </w:tc>
        <w:tc>
          <w:tcPr>
            <w:tcW w:w="1071" w:type="dxa"/>
          </w:tcPr>
          <w:p w14:paraId="695A076F"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54BBEA2D" w14:textId="77777777" w:rsidTr="008376F4">
        <w:trPr>
          <w:jc w:val="center"/>
        </w:trPr>
        <w:tc>
          <w:tcPr>
            <w:tcW w:w="3211" w:type="dxa"/>
            <w:vAlign w:val="center"/>
          </w:tcPr>
          <w:p w14:paraId="3E1F9B84" w14:textId="77777777" w:rsidR="008428FE" w:rsidRPr="00B93702" w:rsidRDefault="008428FE" w:rsidP="008428FE">
            <w:pPr>
              <w:pStyle w:val="TAL"/>
              <w:rPr>
                <w:rFonts w:cs="Arial"/>
                <w:lang w:eastAsia="en-US"/>
              </w:rPr>
            </w:pPr>
            <w:r w:rsidRPr="00B93702">
              <w:rPr>
                <w:rFonts w:cs="Arial"/>
                <w:lang w:eastAsia="en-US"/>
              </w:rPr>
              <w:t>UTRA TDD</w:t>
            </w:r>
          </w:p>
        </w:tc>
        <w:tc>
          <w:tcPr>
            <w:tcW w:w="1984" w:type="dxa"/>
          </w:tcPr>
          <w:p w14:paraId="5D9DE45A"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0D4E42E4"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0E68D16A"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663685E7" w14:textId="77777777" w:rsidR="008428FE" w:rsidRPr="00B93702" w:rsidRDefault="008428FE" w:rsidP="008428FE">
            <w:pPr>
              <w:pStyle w:val="TAL"/>
              <w:rPr>
                <w:rFonts w:cs="Arial"/>
                <w:lang w:eastAsia="en-US"/>
              </w:rPr>
            </w:pPr>
            <w:r w:rsidRPr="00B93702">
              <w:rPr>
                <w:rFonts w:cs="Arial"/>
                <w:lang w:eastAsia="en-US"/>
              </w:rPr>
              <w:t>TC7a</w:t>
            </w:r>
          </w:p>
        </w:tc>
      </w:tr>
      <w:tr w:rsidR="00B93702" w:rsidRPr="00B93702" w14:paraId="58381394" w14:textId="77777777" w:rsidTr="008376F4">
        <w:trPr>
          <w:jc w:val="center"/>
        </w:trPr>
        <w:tc>
          <w:tcPr>
            <w:tcW w:w="3211" w:type="dxa"/>
            <w:vAlign w:val="center"/>
          </w:tcPr>
          <w:p w14:paraId="48139278" w14:textId="77777777" w:rsidR="008428FE" w:rsidRPr="00B93702" w:rsidRDefault="008428FE" w:rsidP="008428FE">
            <w:pPr>
              <w:pStyle w:val="TAL"/>
              <w:rPr>
                <w:rFonts w:cs="Arial"/>
                <w:lang w:eastAsia="en-US"/>
              </w:rPr>
            </w:pPr>
            <w:r w:rsidRPr="00B93702">
              <w:rPr>
                <w:rFonts w:cs="Arial"/>
                <w:lang w:eastAsia="en-US"/>
              </w:rPr>
              <w:t>GSM/EDGE</w:t>
            </w:r>
          </w:p>
        </w:tc>
        <w:tc>
          <w:tcPr>
            <w:tcW w:w="1984" w:type="dxa"/>
          </w:tcPr>
          <w:p w14:paraId="31E6E26E"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018971D4"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10E079A8" w14:textId="77777777" w:rsidR="008428FE" w:rsidRPr="00B93702" w:rsidRDefault="008428FE" w:rsidP="008428FE">
            <w:pPr>
              <w:pStyle w:val="TAL"/>
              <w:rPr>
                <w:rFonts w:cs="Arial"/>
                <w:lang w:eastAsia="en-US"/>
              </w:rPr>
            </w:pPr>
            <w:r w:rsidRPr="00B93702">
              <w:rPr>
                <w:rFonts w:cs="Arial"/>
                <w:lang w:eastAsia="en-US"/>
              </w:rPr>
              <w:t>TC7a</w:t>
            </w:r>
          </w:p>
        </w:tc>
        <w:tc>
          <w:tcPr>
            <w:tcW w:w="1071" w:type="dxa"/>
          </w:tcPr>
          <w:p w14:paraId="0EA7D8E2"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6D92A10A" w14:textId="77777777" w:rsidTr="008376F4">
        <w:trPr>
          <w:jc w:val="center"/>
        </w:trPr>
        <w:tc>
          <w:tcPr>
            <w:tcW w:w="3211" w:type="dxa"/>
            <w:vAlign w:val="center"/>
          </w:tcPr>
          <w:p w14:paraId="7A54032B" w14:textId="77777777" w:rsidR="008428FE" w:rsidRPr="00B93702" w:rsidRDefault="008428FE" w:rsidP="008428FE">
            <w:pPr>
              <w:pStyle w:val="TAL"/>
              <w:rPr>
                <w:rFonts w:cs="Arial"/>
                <w:lang w:eastAsia="en-US"/>
              </w:rPr>
            </w:pPr>
            <w:r w:rsidRPr="00B93702">
              <w:rPr>
                <w:rFonts w:cs="Arial"/>
              </w:rPr>
              <w:t>NB-IoT</w:t>
            </w:r>
          </w:p>
        </w:tc>
        <w:tc>
          <w:tcPr>
            <w:tcW w:w="1984" w:type="dxa"/>
          </w:tcPr>
          <w:p w14:paraId="040A8E72" w14:textId="77777777" w:rsidR="008428FE" w:rsidRPr="00B93702" w:rsidRDefault="008428FE" w:rsidP="008428FE">
            <w:pPr>
              <w:pStyle w:val="TAL"/>
              <w:rPr>
                <w:rFonts w:cs="Arial"/>
                <w:lang w:eastAsia="en-US"/>
              </w:rPr>
            </w:pPr>
            <w:r w:rsidRPr="00B93702">
              <w:rPr>
                <w:rFonts w:cs="Arial"/>
              </w:rPr>
              <w:t>N/A (Note 8)</w:t>
            </w:r>
          </w:p>
        </w:tc>
        <w:tc>
          <w:tcPr>
            <w:tcW w:w="1892" w:type="dxa"/>
          </w:tcPr>
          <w:p w14:paraId="24076EC7" w14:textId="77777777" w:rsidR="008428FE" w:rsidRPr="00B93702" w:rsidRDefault="008428FE" w:rsidP="008428FE">
            <w:pPr>
              <w:pStyle w:val="TAL"/>
              <w:rPr>
                <w:rFonts w:cs="Arial"/>
                <w:lang w:eastAsia="en-US"/>
              </w:rPr>
            </w:pPr>
            <w:r w:rsidRPr="00B93702">
              <w:rPr>
                <w:rFonts w:cs="Arial"/>
              </w:rPr>
              <w:t>N/A (Note 8)</w:t>
            </w:r>
          </w:p>
        </w:tc>
        <w:tc>
          <w:tcPr>
            <w:tcW w:w="1050" w:type="dxa"/>
          </w:tcPr>
          <w:p w14:paraId="4C318715"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231812B6"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3E0E09F1" w14:textId="77777777" w:rsidTr="008376F4">
        <w:trPr>
          <w:jc w:val="center"/>
        </w:trPr>
        <w:tc>
          <w:tcPr>
            <w:tcW w:w="3211" w:type="dxa"/>
            <w:vAlign w:val="center"/>
          </w:tcPr>
          <w:p w14:paraId="2D38DD11" w14:textId="77777777" w:rsidR="008428FE" w:rsidRPr="00B93702" w:rsidRDefault="008428FE" w:rsidP="008428FE">
            <w:pPr>
              <w:pStyle w:val="TAL"/>
              <w:rPr>
                <w:rFonts w:cs="Arial"/>
                <w:lang w:eastAsia="en-US"/>
              </w:rPr>
            </w:pPr>
            <w:r w:rsidRPr="00B93702">
              <w:rPr>
                <w:rFonts w:cs="Arial"/>
                <w:lang w:eastAsia="en-US"/>
              </w:rPr>
              <w:t>NR</w:t>
            </w:r>
          </w:p>
        </w:tc>
        <w:tc>
          <w:tcPr>
            <w:tcW w:w="1984" w:type="dxa"/>
          </w:tcPr>
          <w:p w14:paraId="7985A652"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174A8D21"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2214EFD9" w14:textId="77777777" w:rsidR="008428FE" w:rsidRPr="00B93702" w:rsidRDefault="008428FE" w:rsidP="008428FE">
            <w:pPr>
              <w:pStyle w:val="TAL"/>
              <w:rPr>
                <w:rFonts w:cs="Arial"/>
                <w:lang w:eastAsia="en-US"/>
              </w:rPr>
            </w:pPr>
            <w:r w:rsidRPr="00B93702">
              <w:rPr>
                <w:rFonts w:cs="Arial"/>
                <w:lang w:eastAsia="en-US"/>
              </w:rPr>
              <w:t>TC7a</w:t>
            </w:r>
          </w:p>
        </w:tc>
        <w:tc>
          <w:tcPr>
            <w:tcW w:w="1071" w:type="dxa"/>
          </w:tcPr>
          <w:p w14:paraId="18422EE7" w14:textId="77777777" w:rsidR="008428FE" w:rsidRPr="00B93702" w:rsidRDefault="008428FE" w:rsidP="008428FE">
            <w:pPr>
              <w:pStyle w:val="TAL"/>
              <w:rPr>
                <w:rFonts w:cs="Arial"/>
                <w:lang w:eastAsia="en-US"/>
              </w:rPr>
            </w:pPr>
            <w:r w:rsidRPr="00B93702">
              <w:rPr>
                <w:rFonts w:cs="Arial"/>
                <w:lang w:eastAsia="en-US"/>
              </w:rPr>
              <w:t>TC7a</w:t>
            </w:r>
          </w:p>
        </w:tc>
      </w:tr>
      <w:tr w:rsidR="00B93702" w:rsidRPr="00B93702" w14:paraId="4D6E565C" w14:textId="77777777" w:rsidTr="008376F4">
        <w:trPr>
          <w:trHeight w:val="476"/>
          <w:jc w:val="center"/>
        </w:trPr>
        <w:tc>
          <w:tcPr>
            <w:tcW w:w="3211" w:type="dxa"/>
            <w:vAlign w:val="center"/>
          </w:tcPr>
          <w:p w14:paraId="3BA03AF7" w14:textId="77777777" w:rsidR="008428FE" w:rsidRPr="00B93702" w:rsidRDefault="008428FE" w:rsidP="008428FE">
            <w:pPr>
              <w:pStyle w:val="TAL"/>
              <w:ind w:left="14"/>
              <w:rPr>
                <w:rFonts w:cs="Arial"/>
                <w:b/>
                <w:lang w:eastAsia="en-US"/>
              </w:rPr>
            </w:pPr>
            <w:r w:rsidRPr="00B93702">
              <w:rPr>
                <w:rFonts w:cs="Arial"/>
                <w:b/>
                <w:lang w:eastAsia="en-US"/>
              </w:rPr>
              <w:t>6.5.2 Frequency error</w:t>
            </w:r>
          </w:p>
        </w:tc>
        <w:tc>
          <w:tcPr>
            <w:tcW w:w="1984" w:type="dxa"/>
          </w:tcPr>
          <w:p w14:paraId="0D02FC76" w14:textId="77777777" w:rsidR="008428FE" w:rsidRPr="00B93702" w:rsidRDefault="008428FE" w:rsidP="008428FE">
            <w:pPr>
              <w:pStyle w:val="TAL"/>
              <w:rPr>
                <w:rFonts w:cs="Arial"/>
                <w:sz w:val="16"/>
                <w:szCs w:val="16"/>
                <w:lang w:eastAsia="en-US"/>
              </w:rPr>
            </w:pPr>
          </w:p>
        </w:tc>
        <w:tc>
          <w:tcPr>
            <w:tcW w:w="1892" w:type="dxa"/>
          </w:tcPr>
          <w:p w14:paraId="469BEF77" w14:textId="77777777" w:rsidR="008428FE" w:rsidRPr="00B93702" w:rsidRDefault="008428FE" w:rsidP="008428FE">
            <w:pPr>
              <w:pStyle w:val="TAL"/>
              <w:rPr>
                <w:rFonts w:cs="Arial"/>
                <w:sz w:val="16"/>
                <w:szCs w:val="16"/>
                <w:lang w:eastAsia="en-US"/>
              </w:rPr>
            </w:pPr>
          </w:p>
        </w:tc>
        <w:tc>
          <w:tcPr>
            <w:tcW w:w="1050" w:type="dxa"/>
          </w:tcPr>
          <w:p w14:paraId="673E95B3" w14:textId="77777777" w:rsidR="008428FE" w:rsidRPr="00B93702" w:rsidRDefault="008428FE" w:rsidP="008428FE">
            <w:pPr>
              <w:pStyle w:val="TAL"/>
              <w:rPr>
                <w:rFonts w:cs="Arial"/>
                <w:sz w:val="16"/>
                <w:szCs w:val="16"/>
                <w:lang w:eastAsia="en-US"/>
              </w:rPr>
            </w:pPr>
          </w:p>
        </w:tc>
        <w:tc>
          <w:tcPr>
            <w:tcW w:w="1071" w:type="dxa"/>
          </w:tcPr>
          <w:p w14:paraId="6701DC53" w14:textId="77777777" w:rsidR="008428FE" w:rsidRPr="00B93702" w:rsidRDefault="008428FE" w:rsidP="008428FE">
            <w:pPr>
              <w:pStyle w:val="TAL"/>
              <w:rPr>
                <w:rFonts w:cs="Arial"/>
                <w:sz w:val="16"/>
                <w:szCs w:val="16"/>
                <w:lang w:eastAsia="en-US"/>
              </w:rPr>
            </w:pPr>
          </w:p>
        </w:tc>
      </w:tr>
      <w:tr w:rsidR="00B93702" w:rsidRPr="00B93702" w14:paraId="6F71D0B8" w14:textId="77777777" w:rsidTr="008376F4">
        <w:trPr>
          <w:jc w:val="center"/>
        </w:trPr>
        <w:tc>
          <w:tcPr>
            <w:tcW w:w="3211" w:type="dxa"/>
            <w:vAlign w:val="center"/>
          </w:tcPr>
          <w:p w14:paraId="1CF3EB14" w14:textId="77777777" w:rsidR="008428FE" w:rsidRPr="00B93702" w:rsidRDefault="008428FE" w:rsidP="008428FE">
            <w:pPr>
              <w:pStyle w:val="TAL"/>
              <w:rPr>
                <w:rFonts w:cs="Arial"/>
                <w:lang w:eastAsia="en-US"/>
              </w:rPr>
            </w:pPr>
            <w:r w:rsidRPr="00B93702">
              <w:rPr>
                <w:rFonts w:cs="Arial"/>
                <w:lang w:eastAsia="en-US"/>
              </w:rPr>
              <w:t>E-UTRA</w:t>
            </w:r>
          </w:p>
        </w:tc>
        <w:tc>
          <w:tcPr>
            <w:tcW w:w="1984" w:type="dxa"/>
          </w:tcPr>
          <w:p w14:paraId="548E2812"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6CA41127"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6D330478" w14:textId="77777777" w:rsidR="008428FE" w:rsidRPr="00B93702" w:rsidRDefault="008428FE" w:rsidP="008428FE">
            <w:pPr>
              <w:pStyle w:val="TAL"/>
              <w:rPr>
                <w:rFonts w:cs="Arial"/>
                <w:lang w:eastAsia="en-US"/>
              </w:rPr>
            </w:pPr>
            <w:r w:rsidRPr="00B93702">
              <w:rPr>
                <w:rFonts w:cs="Arial"/>
                <w:lang w:eastAsia="en-US"/>
              </w:rPr>
              <w:t>TC7a</w:t>
            </w:r>
          </w:p>
        </w:tc>
        <w:tc>
          <w:tcPr>
            <w:tcW w:w="1071" w:type="dxa"/>
          </w:tcPr>
          <w:p w14:paraId="593F60CF" w14:textId="77777777" w:rsidR="008428FE" w:rsidRPr="00B93702" w:rsidRDefault="008428FE" w:rsidP="008428FE">
            <w:pPr>
              <w:pStyle w:val="TAL"/>
              <w:rPr>
                <w:rFonts w:cs="Arial"/>
                <w:lang w:eastAsia="en-US"/>
              </w:rPr>
            </w:pPr>
            <w:r w:rsidRPr="00B93702">
              <w:rPr>
                <w:rFonts w:cs="Arial"/>
                <w:lang w:eastAsia="en-US"/>
              </w:rPr>
              <w:t>TC7a</w:t>
            </w:r>
          </w:p>
        </w:tc>
      </w:tr>
      <w:tr w:rsidR="00B93702" w:rsidRPr="00B93702" w14:paraId="3907F39E" w14:textId="77777777" w:rsidTr="008376F4">
        <w:trPr>
          <w:jc w:val="center"/>
        </w:trPr>
        <w:tc>
          <w:tcPr>
            <w:tcW w:w="3211" w:type="dxa"/>
            <w:vAlign w:val="center"/>
          </w:tcPr>
          <w:p w14:paraId="7C6115C8" w14:textId="77777777" w:rsidR="008428FE" w:rsidRPr="00B93702" w:rsidRDefault="008428FE" w:rsidP="008428FE">
            <w:pPr>
              <w:pStyle w:val="TAL"/>
              <w:rPr>
                <w:rFonts w:cs="Arial"/>
                <w:lang w:eastAsia="en-US"/>
              </w:rPr>
            </w:pPr>
            <w:r w:rsidRPr="00B93702">
              <w:rPr>
                <w:rFonts w:cs="Arial"/>
                <w:lang w:eastAsia="en-US"/>
              </w:rPr>
              <w:t>UTRA FDD</w:t>
            </w:r>
          </w:p>
        </w:tc>
        <w:tc>
          <w:tcPr>
            <w:tcW w:w="1984" w:type="dxa"/>
          </w:tcPr>
          <w:p w14:paraId="338D8C13"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58437677"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2F248A99" w14:textId="77777777" w:rsidR="008428FE" w:rsidRPr="00B93702" w:rsidRDefault="008428FE" w:rsidP="008428FE">
            <w:pPr>
              <w:pStyle w:val="TAL"/>
              <w:rPr>
                <w:rFonts w:cs="Arial"/>
                <w:lang w:eastAsia="en-US"/>
              </w:rPr>
            </w:pPr>
            <w:r w:rsidRPr="00B93702">
              <w:rPr>
                <w:rFonts w:cs="Arial"/>
                <w:lang w:eastAsia="en-US"/>
              </w:rPr>
              <w:t>TC7a</w:t>
            </w:r>
          </w:p>
        </w:tc>
        <w:tc>
          <w:tcPr>
            <w:tcW w:w="1071" w:type="dxa"/>
          </w:tcPr>
          <w:p w14:paraId="27E5E17B"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686F368E" w14:textId="77777777" w:rsidTr="008376F4">
        <w:trPr>
          <w:jc w:val="center"/>
        </w:trPr>
        <w:tc>
          <w:tcPr>
            <w:tcW w:w="3211" w:type="dxa"/>
            <w:vAlign w:val="center"/>
          </w:tcPr>
          <w:p w14:paraId="0119B644" w14:textId="77777777" w:rsidR="008428FE" w:rsidRPr="00B93702" w:rsidRDefault="008428FE" w:rsidP="008428FE">
            <w:pPr>
              <w:pStyle w:val="TAL"/>
              <w:rPr>
                <w:rFonts w:cs="Arial"/>
                <w:lang w:eastAsia="en-US"/>
              </w:rPr>
            </w:pPr>
            <w:r w:rsidRPr="00B93702">
              <w:rPr>
                <w:rFonts w:cs="Arial"/>
                <w:lang w:eastAsia="en-US"/>
              </w:rPr>
              <w:t>UTRA TDD</w:t>
            </w:r>
          </w:p>
        </w:tc>
        <w:tc>
          <w:tcPr>
            <w:tcW w:w="1984" w:type="dxa"/>
          </w:tcPr>
          <w:p w14:paraId="5271F537"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78D926C1"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3DB0B55F"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3F2ACFB5" w14:textId="77777777" w:rsidR="008428FE" w:rsidRPr="00B93702" w:rsidRDefault="008428FE" w:rsidP="008428FE">
            <w:pPr>
              <w:pStyle w:val="TAL"/>
              <w:rPr>
                <w:rFonts w:cs="Arial"/>
                <w:lang w:eastAsia="en-US"/>
              </w:rPr>
            </w:pPr>
            <w:r w:rsidRPr="00B93702">
              <w:rPr>
                <w:rFonts w:cs="Arial"/>
                <w:lang w:eastAsia="en-US"/>
              </w:rPr>
              <w:t>TC7a</w:t>
            </w:r>
          </w:p>
        </w:tc>
      </w:tr>
      <w:tr w:rsidR="00B93702" w:rsidRPr="00B93702" w14:paraId="5DF02185" w14:textId="77777777" w:rsidTr="008376F4">
        <w:trPr>
          <w:jc w:val="center"/>
        </w:trPr>
        <w:tc>
          <w:tcPr>
            <w:tcW w:w="3211" w:type="dxa"/>
            <w:vAlign w:val="center"/>
          </w:tcPr>
          <w:p w14:paraId="0D8CE3B2" w14:textId="77777777" w:rsidR="008428FE" w:rsidRPr="00B93702" w:rsidRDefault="008428FE" w:rsidP="008428FE">
            <w:pPr>
              <w:pStyle w:val="TAL"/>
              <w:rPr>
                <w:rFonts w:cs="Arial"/>
                <w:lang w:eastAsia="en-US"/>
              </w:rPr>
            </w:pPr>
            <w:r w:rsidRPr="00B93702">
              <w:rPr>
                <w:rFonts w:cs="Arial"/>
                <w:lang w:eastAsia="en-US"/>
              </w:rPr>
              <w:t>GSM/EDGE</w:t>
            </w:r>
          </w:p>
        </w:tc>
        <w:tc>
          <w:tcPr>
            <w:tcW w:w="1984" w:type="dxa"/>
          </w:tcPr>
          <w:p w14:paraId="7107CBAC"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531D8589" w14:textId="77777777" w:rsidR="008428FE" w:rsidRPr="00B93702" w:rsidRDefault="008428FE" w:rsidP="008428FE">
            <w:pPr>
              <w:pStyle w:val="TAL"/>
              <w:rPr>
                <w:rFonts w:cs="Arial"/>
                <w:lang w:eastAsia="en-US"/>
              </w:rPr>
            </w:pPr>
            <w:r w:rsidRPr="00B93702">
              <w:rPr>
                <w:rFonts w:cs="Arial"/>
                <w:lang w:eastAsia="en-US"/>
              </w:rPr>
              <w:t>SBT, MBT</w:t>
            </w:r>
          </w:p>
        </w:tc>
        <w:tc>
          <w:tcPr>
            <w:tcW w:w="1050" w:type="dxa"/>
          </w:tcPr>
          <w:p w14:paraId="2E98C2F2" w14:textId="77777777" w:rsidR="008428FE" w:rsidRPr="00B93702" w:rsidRDefault="008428FE" w:rsidP="008428FE">
            <w:pPr>
              <w:pStyle w:val="TAL"/>
              <w:rPr>
                <w:rFonts w:cs="Arial"/>
                <w:lang w:eastAsia="en-US"/>
              </w:rPr>
            </w:pPr>
            <w:r w:rsidRPr="00B93702">
              <w:rPr>
                <w:rFonts w:cs="Arial"/>
                <w:lang w:eastAsia="en-US"/>
              </w:rPr>
              <w:t>TC7a</w:t>
            </w:r>
          </w:p>
        </w:tc>
        <w:tc>
          <w:tcPr>
            <w:tcW w:w="1071" w:type="dxa"/>
          </w:tcPr>
          <w:p w14:paraId="357B8027"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4FD634AC" w14:textId="77777777" w:rsidTr="0069751C">
        <w:trPr>
          <w:jc w:val="center"/>
        </w:trPr>
        <w:tc>
          <w:tcPr>
            <w:tcW w:w="3211" w:type="dxa"/>
            <w:vAlign w:val="center"/>
          </w:tcPr>
          <w:p w14:paraId="6042E4D9" w14:textId="77777777" w:rsidR="008428FE" w:rsidRPr="00B93702" w:rsidRDefault="008428FE" w:rsidP="0069751C">
            <w:pPr>
              <w:pStyle w:val="TAL"/>
              <w:rPr>
                <w:rFonts w:cs="Arial"/>
                <w:lang w:eastAsia="en-US"/>
              </w:rPr>
            </w:pPr>
            <w:r w:rsidRPr="00B93702">
              <w:rPr>
                <w:rFonts w:cs="Arial"/>
              </w:rPr>
              <w:t>NB-IoT</w:t>
            </w:r>
          </w:p>
        </w:tc>
        <w:tc>
          <w:tcPr>
            <w:tcW w:w="1984" w:type="dxa"/>
          </w:tcPr>
          <w:p w14:paraId="01524A81" w14:textId="77777777" w:rsidR="008428FE" w:rsidRPr="00B93702" w:rsidRDefault="008428FE" w:rsidP="0069751C">
            <w:pPr>
              <w:pStyle w:val="TAL"/>
              <w:rPr>
                <w:rFonts w:cs="Arial"/>
                <w:lang w:eastAsia="en-US"/>
              </w:rPr>
            </w:pPr>
            <w:r w:rsidRPr="00B93702">
              <w:rPr>
                <w:rFonts w:cs="Arial"/>
              </w:rPr>
              <w:t>N/A (Note 8)</w:t>
            </w:r>
          </w:p>
        </w:tc>
        <w:tc>
          <w:tcPr>
            <w:tcW w:w="1892" w:type="dxa"/>
          </w:tcPr>
          <w:p w14:paraId="4D00D908" w14:textId="77777777" w:rsidR="008428FE" w:rsidRPr="00B93702" w:rsidRDefault="008428FE" w:rsidP="0069751C">
            <w:pPr>
              <w:pStyle w:val="TAL"/>
              <w:rPr>
                <w:rFonts w:cs="Arial"/>
                <w:lang w:eastAsia="en-US"/>
              </w:rPr>
            </w:pPr>
            <w:r w:rsidRPr="00B93702">
              <w:rPr>
                <w:rFonts w:cs="Arial"/>
              </w:rPr>
              <w:t>N/A (Note 8)</w:t>
            </w:r>
          </w:p>
        </w:tc>
        <w:tc>
          <w:tcPr>
            <w:tcW w:w="1050" w:type="dxa"/>
          </w:tcPr>
          <w:p w14:paraId="3492DB27" w14:textId="77777777" w:rsidR="008428FE" w:rsidRPr="00B93702" w:rsidRDefault="008428FE" w:rsidP="0069751C">
            <w:pPr>
              <w:pStyle w:val="TAL"/>
              <w:rPr>
                <w:rFonts w:cs="Arial"/>
                <w:lang w:eastAsia="en-US"/>
              </w:rPr>
            </w:pPr>
            <w:r w:rsidRPr="00B93702">
              <w:rPr>
                <w:rFonts w:cs="Arial"/>
                <w:lang w:eastAsia="en-US"/>
              </w:rPr>
              <w:t>-</w:t>
            </w:r>
          </w:p>
        </w:tc>
        <w:tc>
          <w:tcPr>
            <w:tcW w:w="1071" w:type="dxa"/>
          </w:tcPr>
          <w:p w14:paraId="00EE44E8" w14:textId="77777777" w:rsidR="008428FE" w:rsidRPr="00B93702" w:rsidRDefault="008428FE" w:rsidP="0069751C">
            <w:pPr>
              <w:pStyle w:val="TAL"/>
              <w:rPr>
                <w:rFonts w:cs="Arial"/>
                <w:lang w:eastAsia="en-US"/>
              </w:rPr>
            </w:pPr>
            <w:r w:rsidRPr="00B93702">
              <w:rPr>
                <w:rFonts w:cs="Arial"/>
                <w:lang w:eastAsia="en-US"/>
              </w:rPr>
              <w:t>-</w:t>
            </w:r>
          </w:p>
        </w:tc>
      </w:tr>
      <w:tr w:rsidR="00B93702" w:rsidRPr="00B93702" w14:paraId="7BDAF82D" w14:textId="77777777" w:rsidTr="0069751C">
        <w:trPr>
          <w:jc w:val="center"/>
        </w:trPr>
        <w:tc>
          <w:tcPr>
            <w:tcW w:w="3211" w:type="dxa"/>
            <w:vAlign w:val="center"/>
          </w:tcPr>
          <w:p w14:paraId="67AF93C2" w14:textId="77777777" w:rsidR="008428FE" w:rsidRPr="00B93702" w:rsidRDefault="008428FE" w:rsidP="0069751C">
            <w:pPr>
              <w:pStyle w:val="TAL"/>
              <w:rPr>
                <w:rFonts w:cs="Arial"/>
                <w:lang w:eastAsia="en-US"/>
              </w:rPr>
            </w:pPr>
            <w:r w:rsidRPr="00B93702">
              <w:rPr>
                <w:rFonts w:cs="Arial"/>
                <w:lang w:eastAsia="en-US"/>
              </w:rPr>
              <w:t>NR</w:t>
            </w:r>
          </w:p>
        </w:tc>
        <w:tc>
          <w:tcPr>
            <w:tcW w:w="1984" w:type="dxa"/>
          </w:tcPr>
          <w:p w14:paraId="55C466A5" w14:textId="77777777" w:rsidR="008428FE" w:rsidRPr="00B93702" w:rsidRDefault="008428FE" w:rsidP="0069751C">
            <w:pPr>
              <w:pStyle w:val="TAL"/>
              <w:rPr>
                <w:rFonts w:cs="Arial"/>
                <w:lang w:eastAsia="en-US"/>
              </w:rPr>
            </w:pPr>
            <w:r w:rsidRPr="00B93702">
              <w:rPr>
                <w:rFonts w:cs="Arial"/>
                <w:lang w:eastAsia="en-US"/>
              </w:rPr>
              <w:t>SBT, MBT</w:t>
            </w:r>
          </w:p>
        </w:tc>
        <w:tc>
          <w:tcPr>
            <w:tcW w:w="1892" w:type="dxa"/>
          </w:tcPr>
          <w:p w14:paraId="6AA2BABB" w14:textId="77777777" w:rsidR="008428FE" w:rsidRPr="00B93702" w:rsidRDefault="008428FE" w:rsidP="0069751C">
            <w:pPr>
              <w:pStyle w:val="TAL"/>
              <w:rPr>
                <w:rFonts w:cs="Arial"/>
                <w:lang w:eastAsia="en-US"/>
              </w:rPr>
            </w:pPr>
            <w:r w:rsidRPr="00B93702">
              <w:rPr>
                <w:rFonts w:cs="Arial"/>
                <w:lang w:eastAsia="en-US"/>
              </w:rPr>
              <w:t>SBT, MBT</w:t>
            </w:r>
          </w:p>
        </w:tc>
        <w:tc>
          <w:tcPr>
            <w:tcW w:w="1050" w:type="dxa"/>
          </w:tcPr>
          <w:p w14:paraId="7FE27C42" w14:textId="77777777" w:rsidR="008428FE" w:rsidRPr="00B93702" w:rsidRDefault="008428FE" w:rsidP="0069751C">
            <w:pPr>
              <w:pStyle w:val="TAL"/>
              <w:rPr>
                <w:rFonts w:cs="Arial"/>
                <w:lang w:eastAsia="en-US"/>
              </w:rPr>
            </w:pPr>
            <w:r w:rsidRPr="00B93702">
              <w:rPr>
                <w:rFonts w:cs="Arial"/>
                <w:lang w:eastAsia="en-US"/>
              </w:rPr>
              <w:t>TC7a</w:t>
            </w:r>
          </w:p>
        </w:tc>
        <w:tc>
          <w:tcPr>
            <w:tcW w:w="1071" w:type="dxa"/>
          </w:tcPr>
          <w:p w14:paraId="2EC5F87F" w14:textId="77777777" w:rsidR="008428FE" w:rsidRPr="00B93702" w:rsidRDefault="008428FE" w:rsidP="0069751C">
            <w:pPr>
              <w:pStyle w:val="TAL"/>
              <w:rPr>
                <w:rFonts w:cs="Arial"/>
                <w:lang w:eastAsia="en-US"/>
              </w:rPr>
            </w:pPr>
            <w:r w:rsidRPr="00B93702">
              <w:rPr>
                <w:rFonts w:cs="Arial"/>
                <w:lang w:eastAsia="en-US"/>
              </w:rPr>
              <w:t>TC7a</w:t>
            </w:r>
          </w:p>
        </w:tc>
      </w:tr>
      <w:tr w:rsidR="00B93702" w:rsidRPr="00B93702" w14:paraId="49823CB1" w14:textId="77777777" w:rsidTr="008376F4">
        <w:trPr>
          <w:jc w:val="center"/>
        </w:trPr>
        <w:tc>
          <w:tcPr>
            <w:tcW w:w="3211" w:type="dxa"/>
            <w:vAlign w:val="center"/>
          </w:tcPr>
          <w:p w14:paraId="1A6FC099" w14:textId="77777777" w:rsidR="008428FE" w:rsidRPr="00B93702" w:rsidRDefault="008428FE" w:rsidP="008428FE">
            <w:pPr>
              <w:pStyle w:val="TAL"/>
              <w:ind w:left="14"/>
              <w:rPr>
                <w:rFonts w:cs="Arial"/>
                <w:b/>
                <w:lang w:eastAsia="en-US"/>
              </w:rPr>
            </w:pPr>
            <w:r w:rsidRPr="00B93702">
              <w:rPr>
                <w:rFonts w:cs="Arial"/>
                <w:b/>
                <w:lang w:eastAsia="en-US"/>
              </w:rPr>
              <w:t>6.5.3 Time alignment between transmitter branches</w:t>
            </w:r>
          </w:p>
        </w:tc>
        <w:tc>
          <w:tcPr>
            <w:tcW w:w="1984" w:type="dxa"/>
          </w:tcPr>
          <w:p w14:paraId="4C3C76F0" w14:textId="77777777" w:rsidR="008428FE" w:rsidRPr="00B93702" w:rsidRDefault="008428FE" w:rsidP="008428FE">
            <w:pPr>
              <w:pStyle w:val="TAL"/>
              <w:rPr>
                <w:rFonts w:cs="Arial"/>
                <w:lang w:eastAsia="en-US"/>
              </w:rPr>
            </w:pPr>
          </w:p>
        </w:tc>
        <w:tc>
          <w:tcPr>
            <w:tcW w:w="1892" w:type="dxa"/>
          </w:tcPr>
          <w:p w14:paraId="46ABA85C" w14:textId="77777777" w:rsidR="008428FE" w:rsidRPr="00B93702" w:rsidRDefault="008428FE" w:rsidP="008428FE">
            <w:pPr>
              <w:pStyle w:val="TAL"/>
              <w:rPr>
                <w:rFonts w:cs="Arial"/>
                <w:lang w:eastAsia="en-US"/>
              </w:rPr>
            </w:pPr>
          </w:p>
        </w:tc>
        <w:tc>
          <w:tcPr>
            <w:tcW w:w="1050" w:type="dxa"/>
          </w:tcPr>
          <w:p w14:paraId="42669CBA" w14:textId="77777777" w:rsidR="008428FE" w:rsidRPr="00B93702" w:rsidRDefault="008428FE" w:rsidP="008428FE">
            <w:pPr>
              <w:pStyle w:val="TAL"/>
              <w:rPr>
                <w:rFonts w:cs="Arial"/>
                <w:lang w:eastAsia="en-US"/>
              </w:rPr>
            </w:pPr>
          </w:p>
        </w:tc>
        <w:tc>
          <w:tcPr>
            <w:tcW w:w="1071" w:type="dxa"/>
          </w:tcPr>
          <w:p w14:paraId="75975419" w14:textId="77777777" w:rsidR="008428FE" w:rsidRPr="00B93702" w:rsidRDefault="008428FE" w:rsidP="008428FE">
            <w:pPr>
              <w:pStyle w:val="TAL"/>
              <w:rPr>
                <w:rFonts w:cs="Arial"/>
                <w:lang w:eastAsia="en-US"/>
              </w:rPr>
            </w:pPr>
          </w:p>
        </w:tc>
      </w:tr>
      <w:tr w:rsidR="00B93702" w:rsidRPr="00B93702" w14:paraId="38AE8995" w14:textId="77777777" w:rsidTr="008376F4">
        <w:trPr>
          <w:jc w:val="center"/>
        </w:trPr>
        <w:tc>
          <w:tcPr>
            <w:tcW w:w="3211" w:type="dxa"/>
            <w:vAlign w:val="center"/>
          </w:tcPr>
          <w:p w14:paraId="245F24A6" w14:textId="77777777" w:rsidR="008428FE" w:rsidRPr="00B93702" w:rsidRDefault="008428FE" w:rsidP="008428FE">
            <w:pPr>
              <w:pStyle w:val="TAL"/>
              <w:rPr>
                <w:rFonts w:cs="Arial"/>
                <w:lang w:eastAsia="en-US"/>
              </w:rPr>
            </w:pPr>
            <w:r w:rsidRPr="00B93702">
              <w:rPr>
                <w:rFonts w:cs="Arial"/>
                <w:lang w:eastAsia="en-US"/>
              </w:rPr>
              <w:t>E-UTRA</w:t>
            </w:r>
          </w:p>
        </w:tc>
        <w:tc>
          <w:tcPr>
            <w:tcW w:w="1984" w:type="dxa"/>
          </w:tcPr>
          <w:p w14:paraId="710DBFAE"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14:paraId="377F6C13"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14:paraId="2E61E41A"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7C78930E" w14:textId="77777777" w:rsidR="008428FE" w:rsidRPr="00B93702" w:rsidRDefault="008428FE" w:rsidP="008428FE">
            <w:pPr>
              <w:pStyle w:val="TAL"/>
              <w:rPr>
                <w:rFonts w:cs="Arial"/>
                <w:lang w:eastAsia="en-US"/>
              </w:rPr>
            </w:pPr>
            <w:r w:rsidRPr="00B93702">
              <w:rPr>
                <w:rFonts w:cs="Arial"/>
                <w:lang w:eastAsia="en-US"/>
              </w:rPr>
              <w:t xml:space="preserve">TC7b </w:t>
            </w:r>
          </w:p>
        </w:tc>
      </w:tr>
      <w:tr w:rsidR="00B93702" w:rsidRPr="00B93702" w14:paraId="32F68465" w14:textId="77777777" w:rsidTr="008376F4">
        <w:trPr>
          <w:jc w:val="center"/>
        </w:trPr>
        <w:tc>
          <w:tcPr>
            <w:tcW w:w="3211" w:type="dxa"/>
            <w:vAlign w:val="center"/>
          </w:tcPr>
          <w:p w14:paraId="1AE0D899" w14:textId="77777777" w:rsidR="008428FE" w:rsidRPr="00B93702" w:rsidRDefault="008428FE" w:rsidP="008428FE">
            <w:pPr>
              <w:pStyle w:val="TAL"/>
              <w:rPr>
                <w:rFonts w:cs="Arial"/>
                <w:lang w:eastAsia="en-US"/>
              </w:rPr>
            </w:pPr>
            <w:r w:rsidRPr="00B93702">
              <w:rPr>
                <w:rFonts w:cs="Arial"/>
                <w:lang w:eastAsia="en-US"/>
              </w:rPr>
              <w:t>UTRA FDD</w:t>
            </w:r>
          </w:p>
        </w:tc>
        <w:tc>
          <w:tcPr>
            <w:tcW w:w="1984" w:type="dxa"/>
          </w:tcPr>
          <w:p w14:paraId="3EE2134A"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en-US"/>
              </w:rPr>
              <w:softHyphen/>
            </w:r>
            <w:r w:rsidRPr="00B93702">
              <w:rPr>
                <w:rFonts w:cs="Arial"/>
                <w:vertAlign w:val="superscript"/>
                <w:lang w:eastAsia="en-US"/>
              </w:rPr>
              <w:softHyphen/>
            </w:r>
            <w:r w:rsidRPr="00B93702">
              <w:rPr>
                <w:rFonts w:cs="Arial"/>
                <w:vertAlign w:val="superscript"/>
                <w:lang w:eastAsia="zh-CN"/>
              </w:rPr>
              <w:t>1</w:t>
            </w:r>
          </w:p>
        </w:tc>
        <w:tc>
          <w:tcPr>
            <w:tcW w:w="1892" w:type="dxa"/>
          </w:tcPr>
          <w:p w14:paraId="020AD015"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14:paraId="73DD7311"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11945149" w14:textId="77777777" w:rsidR="008428FE" w:rsidRPr="00B93702" w:rsidRDefault="008428FE" w:rsidP="008428FE">
            <w:pPr>
              <w:pStyle w:val="TAL"/>
              <w:rPr>
                <w:rFonts w:cs="Arial"/>
                <w:lang w:eastAsia="en-US"/>
              </w:rPr>
            </w:pPr>
            <w:r w:rsidRPr="00B93702">
              <w:rPr>
                <w:rFonts w:cs="Arial"/>
                <w:lang w:eastAsia="en-US"/>
              </w:rPr>
              <w:t>N/A</w:t>
            </w:r>
          </w:p>
          <w:p w14:paraId="01FF1C8A" w14:textId="77777777" w:rsidR="008428FE" w:rsidRPr="00B93702" w:rsidRDefault="008428FE" w:rsidP="008428FE">
            <w:pPr>
              <w:pStyle w:val="TAL"/>
              <w:rPr>
                <w:rFonts w:cs="Arial"/>
                <w:lang w:eastAsia="en-US"/>
              </w:rPr>
            </w:pPr>
          </w:p>
        </w:tc>
      </w:tr>
      <w:tr w:rsidR="00B93702" w:rsidRPr="00B93702" w14:paraId="2AEB8FC4" w14:textId="77777777" w:rsidTr="008376F4">
        <w:trPr>
          <w:jc w:val="center"/>
        </w:trPr>
        <w:tc>
          <w:tcPr>
            <w:tcW w:w="3211" w:type="dxa"/>
            <w:vAlign w:val="center"/>
          </w:tcPr>
          <w:p w14:paraId="3641DB41" w14:textId="77777777" w:rsidR="008428FE" w:rsidRPr="00B93702" w:rsidRDefault="008428FE" w:rsidP="008428FE">
            <w:pPr>
              <w:pStyle w:val="TAL"/>
              <w:rPr>
                <w:rFonts w:cs="Arial"/>
                <w:lang w:eastAsia="en-US"/>
              </w:rPr>
            </w:pPr>
            <w:r w:rsidRPr="00B93702">
              <w:rPr>
                <w:rFonts w:cs="Arial"/>
                <w:lang w:eastAsia="en-US"/>
              </w:rPr>
              <w:t>UTRA TDD</w:t>
            </w:r>
          </w:p>
        </w:tc>
        <w:tc>
          <w:tcPr>
            <w:tcW w:w="1984" w:type="dxa"/>
          </w:tcPr>
          <w:p w14:paraId="17851ED0"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68FBCF00"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1F41311B"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2305A730"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082AB5CB" w14:textId="77777777" w:rsidTr="0069751C">
        <w:trPr>
          <w:jc w:val="center"/>
        </w:trPr>
        <w:tc>
          <w:tcPr>
            <w:tcW w:w="3211" w:type="dxa"/>
            <w:vAlign w:val="center"/>
          </w:tcPr>
          <w:p w14:paraId="29F715F1" w14:textId="77777777" w:rsidR="008428FE" w:rsidRPr="00B93702" w:rsidRDefault="008428FE" w:rsidP="0069751C">
            <w:pPr>
              <w:pStyle w:val="TAL"/>
              <w:rPr>
                <w:rFonts w:cs="Arial"/>
                <w:lang w:eastAsia="en-US"/>
              </w:rPr>
            </w:pPr>
            <w:r w:rsidRPr="00B93702">
              <w:rPr>
                <w:rFonts w:cs="Arial"/>
              </w:rPr>
              <w:t>NB-IoT</w:t>
            </w:r>
          </w:p>
        </w:tc>
        <w:tc>
          <w:tcPr>
            <w:tcW w:w="1984" w:type="dxa"/>
          </w:tcPr>
          <w:p w14:paraId="071179D3" w14:textId="77777777" w:rsidR="008428FE" w:rsidRPr="00B93702" w:rsidRDefault="008428FE" w:rsidP="0069751C">
            <w:pPr>
              <w:pStyle w:val="TAL"/>
              <w:rPr>
                <w:rFonts w:cs="Arial"/>
                <w:lang w:eastAsia="en-US"/>
              </w:rPr>
            </w:pPr>
            <w:r w:rsidRPr="00B93702">
              <w:rPr>
                <w:rFonts w:cs="Arial"/>
              </w:rPr>
              <w:t>N/A (Note 8)</w:t>
            </w:r>
          </w:p>
        </w:tc>
        <w:tc>
          <w:tcPr>
            <w:tcW w:w="1892" w:type="dxa"/>
          </w:tcPr>
          <w:p w14:paraId="447B3AC4" w14:textId="77777777" w:rsidR="008428FE" w:rsidRPr="00B93702" w:rsidRDefault="008428FE" w:rsidP="0069751C">
            <w:pPr>
              <w:pStyle w:val="TAL"/>
              <w:rPr>
                <w:rFonts w:cs="Arial"/>
                <w:lang w:eastAsia="en-US"/>
              </w:rPr>
            </w:pPr>
            <w:r w:rsidRPr="00B93702">
              <w:rPr>
                <w:rFonts w:cs="Arial"/>
              </w:rPr>
              <w:t>N/A (Note 8)</w:t>
            </w:r>
          </w:p>
        </w:tc>
        <w:tc>
          <w:tcPr>
            <w:tcW w:w="1050" w:type="dxa"/>
          </w:tcPr>
          <w:p w14:paraId="468A4400" w14:textId="77777777" w:rsidR="008428FE" w:rsidRPr="00B93702" w:rsidRDefault="008428FE" w:rsidP="0069751C">
            <w:pPr>
              <w:pStyle w:val="TAL"/>
              <w:rPr>
                <w:rFonts w:cs="Arial"/>
                <w:lang w:eastAsia="en-US"/>
              </w:rPr>
            </w:pPr>
            <w:r w:rsidRPr="00B93702">
              <w:rPr>
                <w:rFonts w:cs="Arial"/>
                <w:lang w:eastAsia="en-US"/>
              </w:rPr>
              <w:t>-</w:t>
            </w:r>
          </w:p>
        </w:tc>
        <w:tc>
          <w:tcPr>
            <w:tcW w:w="1071" w:type="dxa"/>
          </w:tcPr>
          <w:p w14:paraId="415F82D3" w14:textId="77777777" w:rsidR="008428FE" w:rsidRPr="00B93702" w:rsidRDefault="008428FE" w:rsidP="0069751C">
            <w:pPr>
              <w:pStyle w:val="TAL"/>
              <w:rPr>
                <w:rFonts w:cs="Arial"/>
                <w:lang w:eastAsia="en-US"/>
              </w:rPr>
            </w:pPr>
            <w:r w:rsidRPr="00B93702">
              <w:rPr>
                <w:rFonts w:cs="Arial"/>
                <w:lang w:eastAsia="en-US"/>
              </w:rPr>
              <w:t>-</w:t>
            </w:r>
          </w:p>
        </w:tc>
      </w:tr>
      <w:tr w:rsidR="00B93702" w:rsidRPr="00B93702" w14:paraId="740EBD4A" w14:textId="77777777" w:rsidTr="0069751C">
        <w:trPr>
          <w:jc w:val="center"/>
        </w:trPr>
        <w:tc>
          <w:tcPr>
            <w:tcW w:w="3211" w:type="dxa"/>
            <w:vAlign w:val="center"/>
          </w:tcPr>
          <w:p w14:paraId="698CD7C1" w14:textId="77777777" w:rsidR="008428FE" w:rsidRPr="00B93702" w:rsidRDefault="008428FE" w:rsidP="0069751C">
            <w:pPr>
              <w:pStyle w:val="TAL"/>
              <w:rPr>
                <w:rFonts w:cs="Arial"/>
                <w:lang w:eastAsia="en-US"/>
              </w:rPr>
            </w:pPr>
            <w:r w:rsidRPr="00B93702">
              <w:rPr>
                <w:rFonts w:cs="Arial"/>
                <w:lang w:eastAsia="en-US"/>
              </w:rPr>
              <w:t>NR</w:t>
            </w:r>
          </w:p>
        </w:tc>
        <w:tc>
          <w:tcPr>
            <w:tcW w:w="1984" w:type="dxa"/>
          </w:tcPr>
          <w:p w14:paraId="5B3DEAFE" w14:textId="77777777"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14:paraId="716CF0FB" w14:textId="77777777"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14:paraId="7B65BDCC" w14:textId="77777777" w:rsidR="008428FE" w:rsidRPr="00B93702" w:rsidRDefault="008428FE" w:rsidP="0069751C">
            <w:pPr>
              <w:pStyle w:val="TAL"/>
              <w:rPr>
                <w:rFonts w:cs="Arial"/>
                <w:lang w:eastAsia="en-US"/>
              </w:rPr>
            </w:pPr>
            <w:r w:rsidRPr="00B93702">
              <w:rPr>
                <w:rFonts w:cs="Arial"/>
                <w:lang w:eastAsia="en-US"/>
              </w:rPr>
              <w:t>TC7b</w:t>
            </w:r>
          </w:p>
        </w:tc>
        <w:tc>
          <w:tcPr>
            <w:tcW w:w="1071" w:type="dxa"/>
          </w:tcPr>
          <w:p w14:paraId="092F3B9D" w14:textId="77777777" w:rsidR="008428FE" w:rsidRPr="00B93702" w:rsidRDefault="008428FE" w:rsidP="0069751C">
            <w:pPr>
              <w:pStyle w:val="TAL"/>
              <w:rPr>
                <w:rFonts w:cs="Arial"/>
                <w:lang w:eastAsia="en-US"/>
              </w:rPr>
            </w:pPr>
            <w:r w:rsidRPr="00B93702">
              <w:rPr>
                <w:rFonts w:cs="Arial"/>
                <w:lang w:eastAsia="en-US"/>
              </w:rPr>
              <w:t xml:space="preserve">TC7b </w:t>
            </w:r>
          </w:p>
        </w:tc>
      </w:tr>
      <w:tr w:rsidR="00B93702" w:rsidRPr="00B93702" w14:paraId="5DFF2DC1" w14:textId="77777777" w:rsidTr="008376F4">
        <w:trPr>
          <w:jc w:val="center"/>
        </w:trPr>
        <w:tc>
          <w:tcPr>
            <w:tcW w:w="3211" w:type="dxa"/>
            <w:vAlign w:val="center"/>
          </w:tcPr>
          <w:p w14:paraId="7480B61E" w14:textId="77777777" w:rsidR="008428FE" w:rsidRPr="00B93702" w:rsidRDefault="008428FE" w:rsidP="008428FE">
            <w:pPr>
              <w:pStyle w:val="TAL"/>
              <w:ind w:left="14"/>
              <w:rPr>
                <w:rFonts w:cs="Arial"/>
                <w:b/>
                <w:lang w:eastAsia="en-US"/>
              </w:rPr>
            </w:pPr>
            <w:r w:rsidRPr="00B93702">
              <w:rPr>
                <w:rFonts w:cs="Arial"/>
                <w:b/>
                <w:lang w:eastAsia="en-US"/>
              </w:rPr>
              <w:t>6.6 Unwanted emissions</w:t>
            </w:r>
          </w:p>
        </w:tc>
        <w:tc>
          <w:tcPr>
            <w:tcW w:w="1984" w:type="dxa"/>
          </w:tcPr>
          <w:p w14:paraId="08D78F05" w14:textId="77777777" w:rsidR="008428FE" w:rsidRPr="00B93702" w:rsidRDefault="008428FE" w:rsidP="008428FE">
            <w:pPr>
              <w:pStyle w:val="TAL"/>
              <w:rPr>
                <w:rFonts w:cs="Arial"/>
                <w:sz w:val="16"/>
                <w:szCs w:val="16"/>
                <w:lang w:eastAsia="en-US"/>
              </w:rPr>
            </w:pPr>
          </w:p>
        </w:tc>
        <w:tc>
          <w:tcPr>
            <w:tcW w:w="1892" w:type="dxa"/>
          </w:tcPr>
          <w:p w14:paraId="50965881" w14:textId="77777777" w:rsidR="008428FE" w:rsidRPr="00B93702" w:rsidRDefault="008428FE" w:rsidP="008428FE">
            <w:pPr>
              <w:pStyle w:val="TAL"/>
              <w:rPr>
                <w:rFonts w:cs="Arial"/>
                <w:sz w:val="16"/>
                <w:szCs w:val="16"/>
                <w:lang w:eastAsia="en-US"/>
              </w:rPr>
            </w:pPr>
          </w:p>
        </w:tc>
        <w:tc>
          <w:tcPr>
            <w:tcW w:w="1050" w:type="dxa"/>
          </w:tcPr>
          <w:p w14:paraId="32CE34B7" w14:textId="77777777" w:rsidR="008428FE" w:rsidRPr="00B93702" w:rsidRDefault="008428FE" w:rsidP="008428FE">
            <w:pPr>
              <w:pStyle w:val="TAL"/>
              <w:rPr>
                <w:rFonts w:cs="Arial"/>
                <w:sz w:val="16"/>
                <w:szCs w:val="16"/>
                <w:lang w:eastAsia="en-US"/>
              </w:rPr>
            </w:pPr>
          </w:p>
        </w:tc>
        <w:tc>
          <w:tcPr>
            <w:tcW w:w="1071" w:type="dxa"/>
          </w:tcPr>
          <w:p w14:paraId="2BC920E1" w14:textId="77777777" w:rsidR="008428FE" w:rsidRPr="00B93702" w:rsidRDefault="008428FE" w:rsidP="008428FE">
            <w:pPr>
              <w:pStyle w:val="TAL"/>
              <w:rPr>
                <w:rFonts w:cs="Arial"/>
                <w:sz w:val="16"/>
                <w:szCs w:val="16"/>
                <w:lang w:eastAsia="en-US"/>
              </w:rPr>
            </w:pPr>
          </w:p>
        </w:tc>
      </w:tr>
      <w:tr w:rsidR="00B93702" w:rsidRPr="00B93702" w14:paraId="4D0F41B6" w14:textId="77777777" w:rsidTr="008376F4">
        <w:trPr>
          <w:jc w:val="center"/>
        </w:trPr>
        <w:tc>
          <w:tcPr>
            <w:tcW w:w="3211" w:type="dxa"/>
            <w:vAlign w:val="center"/>
          </w:tcPr>
          <w:p w14:paraId="218B3309" w14:textId="77777777" w:rsidR="008428FE" w:rsidRPr="00B93702" w:rsidRDefault="008428FE" w:rsidP="008428FE">
            <w:pPr>
              <w:pStyle w:val="TAL"/>
              <w:ind w:left="14"/>
              <w:rPr>
                <w:rFonts w:cs="Arial"/>
                <w:b/>
                <w:lang w:eastAsia="en-US"/>
              </w:rPr>
            </w:pPr>
            <w:r w:rsidRPr="00B93702">
              <w:rPr>
                <w:rFonts w:cs="Arial"/>
                <w:b/>
                <w:lang w:eastAsia="en-US"/>
              </w:rPr>
              <w:t>6.6.1 Transmitter spurious emissions</w:t>
            </w:r>
          </w:p>
        </w:tc>
        <w:tc>
          <w:tcPr>
            <w:tcW w:w="1984" w:type="dxa"/>
          </w:tcPr>
          <w:p w14:paraId="7431A5A6" w14:textId="77777777" w:rsidR="008428FE" w:rsidRPr="00B93702" w:rsidRDefault="008428FE" w:rsidP="008428FE">
            <w:pPr>
              <w:pStyle w:val="TAL"/>
              <w:rPr>
                <w:rFonts w:cs="Arial"/>
                <w:sz w:val="16"/>
                <w:szCs w:val="16"/>
                <w:lang w:eastAsia="en-US"/>
              </w:rPr>
            </w:pPr>
          </w:p>
        </w:tc>
        <w:tc>
          <w:tcPr>
            <w:tcW w:w="1892" w:type="dxa"/>
          </w:tcPr>
          <w:p w14:paraId="2FACD927" w14:textId="77777777" w:rsidR="008428FE" w:rsidRPr="00B93702" w:rsidRDefault="008428FE" w:rsidP="008428FE">
            <w:pPr>
              <w:pStyle w:val="TAL"/>
              <w:rPr>
                <w:rFonts w:cs="Arial"/>
                <w:sz w:val="16"/>
                <w:szCs w:val="16"/>
                <w:lang w:eastAsia="en-US"/>
              </w:rPr>
            </w:pPr>
          </w:p>
        </w:tc>
        <w:tc>
          <w:tcPr>
            <w:tcW w:w="1050" w:type="dxa"/>
          </w:tcPr>
          <w:p w14:paraId="15136CC9" w14:textId="77777777" w:rsidR="008428FE" w:rsidRPr="00B93702" w:rsidRDefault="008428FE" w:rsidP="008428FE">
            <w:pPr>
              <w:pStyle w:val="TAL"/>
              <w:rPr>
                <w:rFonts w:cs="Arial"/>
                <w:sz w:val="16"/>
                <w:szCs w:val="16"/>
                <w:lang w:eastAsia="en-US"/>
              </w:rPr>
            </w:pPr>
          </w:p>
        </w:tc>
        <w:tc>
          <w:tcPr>
            <w:tcW w:w="1071" w:type="dxa"/>
          </w:tcPr>
          <w:p w14:paraId="254116AA" w14:textId="77777777" w:rsidR="008428FE" w:rsidRPr="00B93702" w:rsidRDefault="008428FE" w:rsidP="008428FE">
            <w:pPr>
              <w:pStyle w:val="TAL"/>
              <w:rPr>
                <w:rFonts w:cs="Arial"/>
                <w:sz w:val="16"/>
                <w:szCs w:val="16"/>
                <w:lang w:eastAsia="en-US"/>
              </w:rPr>
            </w:pPr>
          </w:p>
        </w:tc>
      </w:tr>
      <w:tr w:rsidR="00B93702" w:rsidRPr="00B93702" w14:paraId="07EC3AF3" w14:textId="77777777" w:rsidTr="008376F4">
        <w:trPr>
          <w:jc w:val="center"/>
        </w:trPr>
        <w:tc>
          <w:tcPr>
            <w:tcW w:w="3211" w:type="dxa"/>
          </w:tcPr>
          <w:p w14:paraId="5D58C7AB" w14:textId="77777777" w:rsidR="008428FE" w:rsidRPr="00B93702" w:rsidRDefault="008428FE" w:rsidP="008428FE">
            <w:pPr>
              <w:pStyle w:val="TAL"/>
              <w:rPr>
                <w:rFonts w:cs="Arial"/>
                <w:lang w:eastAsia="en-US"/>
              </w:rPr>
            </w:pPr>
            <w:r w:rsidRPr="00B93702">
              <w:rPr>
                <w:rFonts w:cs="Arial"/>
                <w:lang w:eastAsia="en-US"/>
              </w:rPr>
              <w:t>(Category A)</w:t>
            </w:r>
          </w:p>
        </w:tc>
        <w:tc>
          <w:tcPr>
            <w:tcW w:w="1984" w:type="dxa"/>
          </w:tcPr>
          <w:p w14:paraId="31F0E22F" w14:textId="77777777" w:rsidR="008428FE" w:rsidRPr="00B93702" w:rsidRDefault="008428FE" w:rsidP="008428FE">
            <w:pPr>
              <w:pStyle w:val="TAL"/>
              <w:rPr>
                <w:rFonts w:cs="Arial"/>
                <w:lang w:eastAsia="en-US"/>
              </w:rPr>
            </w:pPr>
            <w:r w:rsidRPr="00B93702">
              <w:rPr>
                <w:rFonts w:cs="Arial"/>
                <w:lang w:eastAsia="zh-CN"/>
              </w:rPr>
              <w:t>SBT, MBT</w:t>
            </w:r>
          </w:p>
        </w:tc>
        <w:tc>
          <w:tcPr>
            <w:tcW w:w="1892" w:type="dxa"/>
          </w:tcPr>
          <w:p w14:paraId="0121F09B" w14:textId="77777777"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14:paraId="0E182162" w14:textId="77777777" w:rsidR="008428FE" w:rsidRPr="00B93702" w:rsidRDefault="008428FE" w:rsidP="008428FE">
            <w:pPr>
              <w:pStyle w:val="TAL"/>
              <w:rPr>
                <w:rFonts w:cs="Arial"/>
                <w:lang w:eastAsia="en-US"/>
              </w:rPr>
            </w:pPr>
            <w:r w:rsidRPr="00B93702">
              <w:rPr>
                <w:rFonts w:cs="Arial"/>
                <w:lang w:eastAsia="zh-CN"/>
              </w:rPr>
              <w:t>TC7b</w:t>
            </w:r>
          </w:p>
        </w:tc>
        <w:tc>
          <w:tcPr>
            <w:tcW w:w="1071" w:type="dxa"/>
          </w:tcPr>
          <w:p w14:paraId="4EC5737C" w14:textId="77777777" w:rsidR="008428FE" w:rsidRPr="00B93702" w:rsidRDefault="008428FE" w:rsidP="008428FE">
            <w:pPr>
              <w:pStyle w:val="TAL"/>
              <w:rPr>
                <w:rFonts w:cs="Arial"/>
                <w:lang w:eastAsia="en-US"/>
              </w:rPr>
            </w:pPr>
            <w:r w:rsidRPr="00B93702">
              <w:rPr>
                <w:rFonts w:cs="Arial"/>
                <w:lang w:eastAsia="zh-CN"/>
              </w:rPr>
              <w:t>TC7b</w:t>
            </w:r>
          </w:p>
        </w:tc>
      </w:tr>
      <w:tr w:rsidR="00B93702" w:rsidRPr="00B93702" w14:paraId="58CA6729" w14:textId="77777777" w:rsidTr="008376F4">
        <w:trPr>
          <w:jc w:val="center"/>
        </w:trPr>
        <w:tc>
          <w:tcPr>
            <w:tcW w:w="3211" w:type="dxa"/>
          </w:tcPr>
          <w:p w14:paraId="0C9E1E73" w14:textId="77777777" w:rsidR="008428FE" w:rsidRPr="00B93702" w:rsidRDefault="008428FE" w:rsidP="008428FE">
            <w:pPr>
              <w:pStyle w:val="TAL"/>
              <w:rPr>
                <w:rFonts w:cs="Arial"/>
                <w:lang w:eastAsia="en-US"/>
              </w:rPr>
            </w:pPr>
            <w:r w:rsidRPr="00B93702">
              <w:rPr>
                <w:rFonts w:cs="Arial"/>
                <w:lang w:eastAsia="en-US"/>
              </w:rPr>
              <w:t>(Category B)</w:t>
            </w:r>
          </w:p>
        </w:tc>
        <w:tc>
          <w:tcPr>
            <w:tcW w:w="1984" w:type="dxa"/>
          </w:tcPr>
          <w:p w14:paraId="2902CEA9" w14:textId="77777777" w:rsidR="008428FE" w:rsidRPr="00B93702" w:rsidRDefault="008428FE" w:rsidP="008428FE">
            <w:pPr>
              <w:pStyle w:val="TAL"/>
              <w:rPr>
                <w:rFonts w:cs="Arial"/>
                <w:lang w:eastAsia="en-US"/>
              </w:rPr>
            </w:pPr>
            <w:r w:rsidRPr="00B93702">
              <w:rPr>
                <w:rFonts w:cs="Arial"/>
                <w:lang w:eastAsia="zh-CN"/>
              </w:rPr>
              <w:t>SBT, MBT</w:t>
            </w:r>
          </w:p>
        </w:tc>
        <w:tc>
          <w:tcPr>
            <w:tcW w:w="1892" w:type="dxa"/>
          </w:tcPr>
          <w:p w14:paraId="6BBEFBAA" w14:textId="77777777"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14:paraId="18C99389" w14:textId="77777777" w:rsidR="008428FE" w:rsidRPr="00B93702" w:rsidRDefault="008428FE" w:rsidP="008428FE">
            <w:pPr>
              <w:pStyle w:val="TAL"/>
              <w:rPr>
                <w:rFonts w:cs="Arial"/>
                <w:lang w:eastAsia="en-US"/>
              </w:rPr>
            </w:pPr>
            <w:r w:rsidRPr="00B93702">
              <w:rPr>
                <w:rFonts w:cs="Arial"/>
                <w:lang w:eastAsia="zh-CN"/>
              </w:rPr>
              <w:t>TC7b</w:t>
            </w:r>
          </w:p>
        </w:tc>
        <w:tc>
          <w:tcPr>
            <w:tcW w:w="1071" w:type="dxa"/>
          </w:tcPr>
          <w:p w14:paraId="082D9C1B" w14:textId="77777777" w:rsidR="008428FE" w:rsidRPr="00B93702" w:rsidRDefault="008428FE" w:rsidP="008428FE">
            <w:pPr>
              <w:pStyle w:val="TAL"/>
              <w:rPr>
                <w:rFonts w:cs="Arial"/>
                <w:lang w:eastAsia="en-US"/>
              </w:rPr>
            </w:pPr>
            <w:r w:rsidRPr="00B93702">
              <w:rPr>
                <w:rFonts w:cs="Arial"/>
                <w:lang w:eastAsia="zh-CN"/>
              </w:rPr>
              <w:t>TC7b</w:t>
            </w:r>
          </w:p>
        </w:tc>
      </w:tr>
      <w:tr w:rsidR="00B93702" w:rsidRPr="00B93702" w14:paraId="4EC85A9F" w14:textId="77777777" w:rsidTr="008376F4">
        <w:trPr>
          <w:jc w:val="center"/>
        </w:trPr>
        <w:tc>
          <w:tcPr>
            <w:tcW w:w="3211" w:type="dxa"/>
            <w:vAlign w:val="center"/>
          </w:tcPr>
          <w:p w14:paraId="67E4884D" w14:textId="77777777"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14:paraId="454DEE34" w14:textId="77777777" w:rsidR="008428FE" w:rsidRPr="00B93702" w:rsidRDefault="008428FE" w:rsidP="008428FE">
            <w:pPr>
              <w:pStyle w:val="TAL"/>
              <w:rPr>
                <w:rFonts w:cs="Arial"/>
                <w:vertAlign w:val="superscript"/>
                <w:lang w:eastAsia="en-US"/>
              </w:rPr>
            </w:pPr>
            <w:r w:rsidRPr="00B93702">
              <w:rPr>
                <w:rFonts w:cs="Arial"/>
                <w:lang w:eastAsia="zh-CN"/>
              </w:rPr>
              <w:t>SBT, MBT</w:t>
            </w:r>
            <w:r w:rsidRPr="00B93702">
              <w:rPr>
                <w:rFonts w:cs="Arial"/>
                <w:vertAlign w:val="superscript"/>
                <w:lang w:eastAsia="zh-CN"/>
              </w:rPr>
              <w:t>3</w:t>
            </w:r>
          </w:p>
        </w:tc>
        <w:tc>
          <w:tcPr>
            <w:tcW w:w="1892" w:type="dxa"/>
          </w:tcPr>
          <w:p w14:paraId="59B820DF" w14:textId="77777777"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2, 3</w:t>
            </w:r>
          </w:p>
        </w:tc>
        <w:tc>
          <w:tcPr>
            <w:tcW w:w="1050" w:type="dxa"/>
          </w:tcPr>
          <w:p w14:paraId="07D1FF01" w14:textId="77777777" w:rsidR="008428FE" w:rsidRPr="00B93702" w:rsidRDefault="008428FE" w:rsidP="008428FE">
            <w:pPr>
              <w:pStyle w:val="TAL"/>
              <w:rPr>
                <w:rFonts w:cs="Arial"/>
                <w:lang w:eastAsia="en-US"/>
              </w:rPr>
            </w:pPr>
            <w:r w:rsidRPr="00B93702">
              <w:rPr>
                <w:rFonts w:cs="Arial"/>
                <w:lang w:eastAsia="zh-CN"/>
              </w:rPr>
              <w:t>TC7b</w:t>
            </w:r>
          </w:p>
        </w:tc>
        <w:tc>
          <w:tcPr>
            <w:tcW w:w="1071" w:type="dxa"/>
          </w:tcPr>
          <w:p w14:paraId="1E3083BC" w14:textId="77777777" w:rsidR="008428FE" w:rsidRPr="00B93702" w:rsidRDefault="008428FE" w:rsidP="008428FE">
            <w:pPr>
              <w:pStyle w:val="TAL"/>
              <w:rPr>
                <w:rFonts w:cs="Arial"/>
                <w:lang w:eastAsia="zh-CN"/>
              </w:rPr>
            </w:pPr>
            <w:r w:rsidRPr="00B93702">
              <w:rPr>
                <w:rFonts w:cs="Arial"/>
                <w:lang w:eastAsia="zh-CN"/>
              </w:rPr>
              <w:t>N/A</w:t>
            </w:r>
          </w:p>
          <w:p w14:paraId="463A89E1" w14:textId="77777777" w:rsidR="008428FE" w:rsidRPr="00B93702" w:rsidRDefault="008428FE" w:rsidP="008428FE">
            <w:pPr>
              <w:pStyle w:val="TAL"/>
              <w:rPr>
                <w:rFonts w:cs="Arial"/>
                <w:lang w:eastAsia="en-US"/>
              </w:rPr>
            </w:pPr>
          </w:p>
        </w:tc>
      </w:tr>
      <w:tr w:rsidR="00B93702" w:rsidRPr="00B93702" w14:paraId="084C9552" w14:textId="77777777" w:rsidTr="008376F4">
        <w:trPr>
          <w:jc w:val="center"/>
        </w:trPr>
        <w:tc>
          <w:tcPr>
            <w:tcW w:w="3211" w:type="dxa"/>
          </w:tcPr>
          <w:p w14:paraId="77497673" w14:textId="77777777" w:rsidR="008428FE" w:rsidRPr="00B93702" w:rsidRDefault="008428FE" w:rsidP="008428FE">
            <w:pPr>
              <w:pStyle w:val="TAL"/>
              <w:rPr>
                <w:rFonts w:cs="Arial"/>
                <w:lang w:eastAsia="en-US"/>
              </w:rPr>
            </w:pPr>
            <w:r w:rsidRPr="00B93702">
              <w:rPr>
                <w:rFonts w:cs="Arial"/>
                <w:lang w:eastAsia="en-US"/>
              </w:rPr>
              <w:t>Protection of the BS receiver of own or different BS</w:t>
            </w:r>
          </w:p>
        </w:tc>
        <w:tc>
          <w:tcPr>
            <w:tcW w:w="1984" w:type="dxa"/>
          </w:tcPr>
          <w:p w14:paraId="5852212C" w14:textId="77777777" w:rsidR="008428FE" w:rsidRPr="00B93702" w:rsidRDefault="008428FE" w:rsidP="008428FE">
            <w:pPr>
              <w:pStyle w:val="TAL"/>
              <w:rPr>
                <w:rFonts w:cs="Arial"/>
                <w:lang w:eastAsia="en-US"/>
              </w:rPr>
            </w:pPr>
            <w:r w:rsidRPr="00B93702">
              <w:rPr>
                <w:rFonts w:cs="Arial"/>
                <w:lang w:eastAsia="zh-CN"/>
              </w:rPr>
              <w:t>SBT, MBT</w:t>
            </w:r>
          </w:p>
        </w:tc>
        <w:tc>
          <w:tcPr>
            <w:tcW w:w="1892" w:type="dxa"/>
          </w:tcPr>
          <w:p w14:paraId="61CF7783" w14:textId="77777777"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14:paraId="6F28D752" w14:textId="77777777" w:rsidR="008428FE" w:rsidRPr="00B93702" w:rsidRDefault="008428FE" w:rsidP="008428FE">
            <w:pPr>
              <w:pStyle w:val="TAL"/>
              <w:rPr>
                <w:rFonts w:cs="Arial"/>
                <w:lang w:eastAsia="en-US"/>
              </w:rPr>
            </w:pPr>
            <w:r w:rsidRPr="00B93702">
              <w:rPr>
                <w:rFonts w:cs="Arial"/>
                <w:lang w:eastAsia="zh-CN"/>
              </w:rPr>
              <w:t>TC7b</w:t>
            </w:r>
          </w:p>
        </w:tc>
        <w:tc>
          <w:tcPr>
            <w:tcW w:w="1071" w:type="dxa"/>
          </w:tcPr>
          <w:p w14:paraId="0CD952DD" w14:textId="77777777" w:rsidR="008428FE" w:rsidRPr="00B93702" w:rsidRDefault="008428FE" w:rsidP="008428FE">
            <w:pPr>
              <w:pStyle w:val="TAL"/>
              <w:rPr>
                <w:rFonts w:cs="Arial"/>
                <w:lang w:eastAsia="en-US"/>
              </w:rPr>
            </w:pPr>
            <w:r w:rsidRPr="00B93702">
              <w:rPr>
                <w:rFonts w:cs="Arial"/>
                <w:lang w:eastAsia="zh-CN"/>
              </w:rPr>
              <w:t>TC7b</w:t>
            </w:r>
          </w:p>
        </w:tc>
      </w:tr>
      <w:tr w:rsidR="00B93702" w:rsidRPr="00B93702" w14:paraId="347F7136" w14:textId="77777777" w:rsidTr="008376F4">
        <w:trPr>
          <w:jc w:val="center"/>
        </w:trPr>
        <w:tc>
          <w:tcPr>
            <w:tcW w:w="3211" w:type="dxa"/>
          </w:tcPr>
          <w:p w14:paraId="7D0924A1" w14:textId="77777777" w:rsidR="008428FE" w:rsidRPr="00B93702" w:rsidRDefault="008428FE" w:rsidP="008428FE">
            <w:pPr>
              <w:pStyle w:val="TAL"/>
              <w:rPr>
                <w:rFonts w:cs="Arial"/>
                <w:lang w:eastAsia="en-US"/>
              </w:rPr>
            </w:pPr>
            <w:r w:rsidRPr="00B93702">
              <w:rPr>
                <w:rFonts w:cs="Arial"/>
                <w:lang w:eastAsia="en-US"/>
              </w:rPr>
              <w:t>Additional spurious emissions requirements</w:t>
            </w:r>
          </w:p>
        </w:tc>
        <w:tc>
          <w:tcPr>
            <w:tcW w:w="1984" w:type="dxa"/>
          </w:tcPr>
          <w:p w14:paraId="62CF3D61" w14:textId="77777777" w:rsidR="008428FE" w:rsidRPr="00B93702" w:rsidRDefault="008428FE" w:rsidP="008428FE">
            <w:pPr>
              <w:pStyle w:val="TAL"/>
              <w:rPr>
                <w:rFonts w:cs="Arial"/>
                <w:lang w:eastAsia="en-US"/>
              </w:rPr>
            </w:pPr>
            <w:r w:rsidRPr="00B93702">
              <w:rPr>
                <w:rFonts w:cs="Arial"/>
                <w:lang w:eastAsia="zh-CN"/>
              </w:rPr>
              <w:t>SBT, MBT</w:t>
            </w:r>
          </w:p>
        </w:tc>
        <w:tc>
          <w:tcPr>
            <w:tcW w:w="1892" w:type="dxa"/>
          </w:tcPr>
          <w:p w14:paraId="4372AD0C" w14:textId="77777777"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14:paraId="21657409" w14:textId="77777777" w:rsidR="008428FE" w:rsidRPr="00B93702" w:rsidRDefault="008428FE" w:rsidP="008428FE">
            <w:pPr>
              <w:pStyle w:val="TAL"/>
              <w:rPr>
                <w:rFonts w:cs="Arial"/>
                <w:lang w:eastAsia="en-US"/>
              </w:rPr>
            </w:pPr>
            <w:r w:rsidRPr="00B93702">
              <w:rPr>
                <w:rFonts w:cs="Arial"/>
                <w:lang w:eastAsia="zh-CN"/>
              </w:rPr>
              <w:t>TC7b</w:t>
            </w:r>
          </w:p>
        </w:tc>
        <w:tc>
          <w:tcPr>
            <w:tcW w:w="1071" w:type="dxa"/>
          </w:tcPr>
          <w:p w14:paraId="4C214C78" w14:textId="77777777" w:rsidR="008428FE" w:rsidRPr="00B93702" w:rsidRDefault="008428FE" w:rsidP="008428FE">
            <w:pPr>
              <w:pStyle w:val="TAL"/>
              <w:rPr>
                <w:rFonts w:cs="Arial"/>
                <w:lang w:eastAsia="en-US"/>
              </w:rPr>
            </w:pPr>
            <w:r w:rsidRPr="00B93702">
              <w:rPr>
                <w:rFonts w:cs="Arial"/>
                <w:lang w:eastAsia="zh-CN"/>
              </w:rPr>
              <w:t>TC7b</w:t>
            </w:r>
          </w:p>
        </w:tc>
      </w:tr>
      <w:tr w:rsidR="00B93702" w:rsidRPr="00B93702" w14:paraId="49DC0BB2" w14:textId="77777777" w:rsidTr="008376F4">
        <w:trPr>
          <w:jc w:val="center"/>
        </w:trPr>
        <w:tc>
          <w:tcPr>
            <w:tcW w:w="3211" w:type="dxa"/>
            <w:vAlign w:val="center"/>
          </w:tcPr>
          <w:p w14:paraId="1826E163" w14:textId="77777777" w:rsidR="008428FE" w:rsidRPr="00B93702" w:rsidRDefault="008428FE" w:rsidP="008428FE">
            <w:pPr>
              <w:pStyle w:val="TAL"/>
              <w:rPr>
                <w:rFonts w:cs="Arial"/>
                <w:lang w:eastAsia="en-US"/>
              </w:rPr>
            </w:pPr>
            <w:r w:rsidRPr="00B93702">
              <w:rPr>
                <w:rFonts w:cs="Arial"/>
                <w:lang w:eastAsia="en-US"/>
              </w:rPr>
              <w:t>Co-location with other Base Stations</w:t>
            </w:r>
          </w:p>
        </w:tc>
        <w:tc>
          <w:tcPr>
            <w:tcW w:w="1984" w:type="dxa"/>
          </w:tcPr>
          <w:p w14:paraId="26A1525B" w14:textId="77777777" w:rsidR="008428FE" w:rsidRPr="00B93702" w:rsidRDefault="008428FE" w:rsidP="008428FE">
            <w:pPr>
              <w:pStyle w:val="TAL"/>
              <w:rPr>
                <w:rFonts w:cs="Arial"/>
                <w:lang w:eastAsia="en-US"/>
              </w:rPr>
            </w:pPr>
            <w:r w:rsidRPr="00B93702">
              <w:rPr>
                <w:rFonts w:cs="Arial"/>
                <w:lang w:eastAsia="zh-CN"/>
              </w:rPr>
              <w:t>SBT, MBT</w:t>
            </w:r>
          </w:p>
        </w:tc>
        <w:tc>
          <w:tcPr>
            <w:tcW w:w="1892" w:type="dxa"/>
          </w:tcPr>
          <w:p w14:paraId="15E13A2A" w14:textId="77777777"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14:paraId="7C810D35" w14:textId="77777777" w:rsidR="008428FE" w:rsidRPr="00B93702" w:rsidRDefault="008428FE" w:rsidP="008428FE">
            <w:pPr>
              <w:pStyle w:val="TAL"/>
              <w:rPr>
                <w:rFonts w:cs="Arial"/>
                <w:lang w:eastAsia="en-US"/>
              </w:rPr>
            </w:pPr>
            <w:r w:rsidRPr="00B93702">
              <w:rPr>
                <w:rFonts w:cs="Arial"/>
                <w:lang w:eastAsia="zh-CN"/>
              </w:rPr>
              <w:t>TC7b</w:t>
            </w:r>
          </w:p>
        </w:tc>
        <w:tc>
          <w:tcPr>
            <w:tcW w:w="1071" w:type="dxa"/>
          </w:tcPr>
          <w:p w14:paraId="7DE4B40B" w14:textId="77777777" w:rsidR="008428FE" w:rsidRPr="00B93702" w:rsidRDefault="008428FE" w:rsidP="008428FE">
            <w:pPr>
              <w:pStyle w:val="TAL"/>
              <w:rPr>
                <w:rFonts w:cs="Arial"/>
                <w:lang w:eastAsia="en-US"/>
              </w:rPr>
            </w:pPr>
            <w:r w:rsidRPr="00B93702">
              <w:rPr>
                <w:rFonts w:cs="Arial"/>
                <w:lang w:eastAsia="zh-CN"/>
              </w:rPr>
              <w:t>TC7b</w:t>
            </w:r>
          </w:p>
        </w:tc>
      </w:tr>
      <w:tr w:rsidR="00B93702" w:rsidRPr="00B93702" w14:paraId="6F64271C" w14:textId="77777777" w:rsidTr="008376F4">
        <w:trPr>
          <w:jc w:val="center"/>
        </w:trPr>
        <w:tc>
          <w:tcPr>
            <w:tcW w:w="3211" w:type="dxa"/>
            <w:vAlign w:val="center"/>
          </w:tcPr>
          <w:p w14:paraId="19B995B1" w14:textId="77777777" w:rsidR="008428FE" w:rsidRPr="00B93702" w:rsidRDefault="008428FE" w:rsidP="008428FE">
            <w:pPr>
              <w:pStyle w:val="TAL"/>
              <w:ind w:left="14"/>
              <w:rPr>
                <w:rFonts w:cs="Arial"/>
                <w:b/>
                <w:lang w:eastAsia="en-US"/>
              </w:rPr>
            </w:pPr>
            <w:r w:rsidRPr="00B93702">
              <w:rPr>
                <w:rFonts w:cs="Arial"/>
                <w:b/>
                <w:lang w:eastAsia="en-US"/>
              </w:rPr>
              <w:t xml:space="preserve">6.6.2 Operating band unwanted </w:t>
            </w:r>
            <w:r w:rsidRPr="00B93702">
              <w:rPr>
                <w:rFonts w:cs="Arial"/>
                <w:b/>
                <w:lang w:eastAsia="en-US"/>
              </w:rPr>
              <w:lastRenderedPageBreak/>
              <w:t>emissions</w:t>
            </w:r>
          </w:p>
        </w:tc>
        <w:tc>
          <w:tcPr>
            <w:tcW w:w="1984" w:type="dxa"/>
          </w:tcPr>
          <w:p w14:paraId="7FB05B99" w14:textId="77777777" w:rsidR="008428FE" w:rsidRPr="00B93702" w:rsidRDefault="008428FE" w:rsidP="008428FE">
            <w:pPr>
              <w:pStyle w:val="TAL"/>
              <w:rPr>
                <w:rFonts w:cs="Arial"/>
                <w:lang w:eastAsia="en-US"/>
              </w:rPr>
            </w:pPr>
          </w:p>
        </w:tc>
        <w:tc>
          <w:tcPr>
            <w:tcW w:w="1892" w:type="dxa"/>
          </w:tcPr>
          <w:p w14:paraId="2BB6F48B" w14:textId="77777777" w:rsidR="008428FE" w:rsidRPr="00B93702" w:rsidRDefault="008428FE" w:rsidP="008428FE">
            <w:pPr>
              <w:pStyle w:val="TAL"/>
              <w:rPr>
                <w:rFonts w:cs="Arial"/>
                <w:lang w:eastAsia="en-US"/>
              </w:rPr>
            </w:pPr>
          </w:p>
        </w:tc>
        <w:tc>
          <w:tcPr>
            <w:tcW w:w="1050" w:type="dxa"/>
          </w:tcPr>
          <w:p w14:paraId="24D04AFE" w14:textId="77777777" w:rsidR="008428FE" w:rsidRPr="00B93702" w:rsidRDefault="008428FE" w:rsidP="008428FE">
            <w:pPr>
              <w:pStyle w:val="TAL"/>
              <w:rPr>
                <w:rFonts w:cs="Arial"/>
                <w:lang w:eastAsia="en-US"/>
              </w:rPr>
            </w:pPr>
          </w:p>
        </w:tc>
        <w:tc>
          <w:tcPr>
            <w:tcW w:w="1071" w:type="dxa"/>
          </w:tcPr>
          <w:p w14:paraId="65D9CB96" w14:textId="77777777" w:rsidR="008428FE" w:rsidRPr="00B93702" w:rsidRDefault="008428FE" w:rsidP="008428FE">
            <w:pPr>
              <w:pStyle w:val="TAL"/>
              <w:rPr>
                <w:rFonts w:cs="Arial"/>
                <w:lang w:eastAsia="en-US"/>
              </w:rPr>
            </w:pPr>
          </w:p>
        </w:tc>
      </w:tr>
      <w:tr w:rsidR="00B93702" w:rsidRPr="00B93702" w14:paraId="0FB18D28" w14:textId="77777777" w:rsidTr="008376F4">
        <w:trPr>
          <w:jc w:val="center"/>
        </w:trPr>
        <w:tc>
          <w:tcPr>
            <w:tcW w:w="3211" w:type="dxa"/>
            <w:vAlign w:val="center"/>
          </w:tcPr>
          <w:p w14:paraId="703D5368" w14:textId="77777777" w:rsidR="008428FE" w:rsidRPr="00B93702" w:rsidRDefault="008428FE" w:rsidP="008428FE">
            <w:pPr>
              <w:pStyle w:val="TAL"/>
              <w:rPr>
                <w:rFonts w:cs="Arial"/>
                <w:lang w:eastAsia="en-US"/>
              </w:rPr>
            </w:pPr>
            <w:r w:rsidRPr="00B93702">
              <w:rPr>
                <w:rFonts w:cs="Arial"/>
                <w:lang w:eastAsia="en-US"/>
              </w:rPr>
              <w:t>General requirement for Band Categories 1 and 3</w:t>
            </w:r>
          </w:p>
        </w:tc>
        <w:tc>
          <w:tcPr>
            <w:tcW w:w="1984" w:type="dxa"/>
          </w:tcPr>
          <w:p w14:paraId="7BB5AEE5"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0403799C"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14:paraId="145D173D"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5251302A"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68B45750" w14:textId="77777777" w:rsidTr="008376F4">
        <w:trPr>
          <w:jc w:val="center"/>
        </w:trPr>
        <w:tc>
          <w:tcPr>
            <w:tcW w:w="3211" w:type="dxa"/>
          </w:tcPr>
          <w:p w14:paraId="2980FF77" w14:textId="77777777" w:rsidR="008428FE" w:rsidRPr="00B93702" w:rsidRDefault="008428FE" w:rsidP="008428FE">
            <w:pPr>
              <w:pStyle w:val="TAL"/>
              <w:rPr>
                <w:rFonts w:cs="Arial"/>
                <w:lang w:eastAsia="en-US"/>
              </w:rPr>
            </w:pPr>
            <w:r w:rsidRPr="00B93702">
              <w:rPr>
                <w:rFonts w:cs="Arial"/>
                <w:lang w:eastAsia="en-US"/>
              </w:rPr>
              <w:t>General requirement for Band Category 2</w:t>
            </w:r>
          </w:p>
        </w:tc>
        <w:tc>
          <w:tcPr>
            <w:tcW w:w="1984" w:type="dxa"/>
          </w:tcPr>
          <w:p w14:paraId="54D53A17"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13227799"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14:paraId="2C52E9FF"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03E7A512"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3D89C841" w14:textId="77777777" w:rsidTr="008376F4">
        <w:trPr>
          <w:jc w:val="center"/>
        </w:trPr>
        <w:tc>
          <w:tcPr>
            <w:tcW w:w="3211" w:type="dxa"/>
          </w:tcPr>
          <w:p w14:paraId="6986859B" w14:textId="77777777" w:rsidR="008428FE" w:rsidRPr="00B93702" w:rsidRDefault="008428FE" w:rsidP="008428FE">
            <w:pPr>
              <w:pStyle w:val="TAL"/>
              <w:rPr>
                <w:rFonts w:cs="Arial"/>
                <w:lang w:eastAsia="en-US"/>
              </w:rPr>
            </w:pPr>
            <w:r w:rsidRPr="00B93702">
              <w:rPr>
                <w:rFonts w:cs="Arial"/>
                <w:lang w:eastAsia="en-US"/>
              </w:rPr>
              <w:t>GSM/EDGE single-RAT requirement</w:t>
            </w:r>
          </w:p>
        </w:tc>
        <w:tc>
          <w:tcPr>
            <w:tcW w:w="1984" w:type="dxa"/>
          </w:tcPr>
          <w:p w14:paraId="68C07A93" w14:textId="77777777"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en-US"/>
              </w:rPr>
              <w:t>6</w:t>
            </w:r>
          </w:p>
        </w:tc>
        <w:tc>
          <w:tcPr>
            <w:tcW w:w="1892" w:type="dxa"/>
          </w:tcPr>
          <w:p w14:paraId="3B2B4F7D"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w:t>
            </w:r>
            <w:r w:rsidRPr="00B93702">
              <w:rPr>
                <w:rFonts w:cs="Arial"/>
                <w:lang w:eastAsia="zh-CN"/>
              </w:rPr>
              <w:t xml:space="preserve"> </w:t>
            </w:r>
            <w:r w:rsidRPr="00B93702">
              <w:rPr>
                <w:rFonts w:cs="Arial"/>
                <w:lang w:eastAsia="en-US"/>
              </w:rPr>
              <w:t>MBT</w:t>
            </w:r>
            <w:r w:rsidRPr="00B93702">
              <w:rPr>
                <w:rFonts w:cs="Arial"/>
                <w:vertAlign w:val="superscript"/>
                <w:lang w:eastAsia="en-US"/>
              </w:rPr>
              <w:t>2,6</w:t>
            </w:r>
          </w:p>
        </w:tc>
        <w:tc>
          <w:tcPr>
            <w:tcW w:w="1050" w:type="dxa"/>
          </w:tcPr>
          <w:p w14:paraId="07955271" w14:textId="77777777" w:rsidR="008428FE" w:rsidRPr="00B93702" w:rsidRDefault="008428FE" w:rsidP="008428FE">
            <w:pPr>
              <w:pStyle w:val="TAL"/>
              <w:rPr>
                <w:rFonts w:cs="Arial"/>
                <w:lang w:eastAsia="en-US"/>
              </w:rPr>
            </w:pPr>
            <w:r w:rsidRPr="00B93702">
              <w:rPr>
                <w:rFonts w:cs="Arial"/>
                <w:lang w:eastAsia="en-US"/>
              </w:rPr>
              <w:t>TC7c</w:t>
            </w:r>
          </w:p>
        </w:tc>
        <w:tc>
          <w:tcPr>
            <w:tcW w:w="1071" w:type="dxa"/>
          </w:tcPr>
          <w:p w14:paraId="06887F56"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777D492D" w14:textId="77777777" w:rsidTr="008376F4">
        <w:trPr>
          <w:trHeight w:val="877"/>
          <w:jc w:val="center"/>
        </w:trPr>
        <w:tc>
          <w:tcPr>
            <w:tcW w:w="3211" w:type="dxa"/>
          </w:tcPr>
          <w:p w14:paraId="69D4406D" w14:textId="77777777" w:rsidR="008428FE" w:rsidRPr="00B93702" w:rsidRDefault="008428FE" w:rsidP="008428FE">
            <w:pPr>
              <w:pStyle w:val="TAL"/>
              <w:rPr>
                <w:rFonts w:cs="Arial"/>
                <w:lang w:eastAsia="en-US"/>
              </w:rPr>
            </w:pPr>
            <w:r w:rsidRPr="00B93702">
              <w:rPr>
                <w:rFonts w:cs="Arial"/>
                <w:lang w:eastAsia="en-US"/>
              </w:rPr>
              <w:t>Additional requirements</w:t>
            </w:r>
          </w:p>
        </w:tc>
        <w:tc>
          <w:tcPr>
            <w:tcW w:w="1984" w:type="dxa"/>
          </w:tcPr>
          <w:p w14:paraId="0EB87522"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55726388"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14:paraId="20612B81"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4ACEB833"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63106AFA" w14:textId="77777777" w:rsidTr="008376F4">
        <w:trPr>
          <w:jc w:val="center"/>
        </w:trPr>
        <w:tc>
          <w:tcPr>
            <w:tcW w:w="3211" w:type="dxa"/>
            <w:vAlign w:val="center"/>
          </w:tcPr>
          <w:p w14:paraId="1C6D3C96" w14:textId="77777777" w:rsidR="008428FE" w:rsidRPr="00B93702" w:rsidRDefault="008428FE" w:rsidP="008428FE">
            <w:pPr>
              <w:pStyle w:val="TAL"/>
              <w:ind w:left="14"/>
              <w:rPr>
                <w:rFonts w:cs="Arial"/>
                <w:b/>
                <w:lang w:eastAsia="en-US"/>
              </w:rPr>
            </w:pPr>
            <w:r w:rsidRPr="00B93702">
              <w:rPr>
                <w:rFonts w:cs="Arial"/>
                <w:b/>
                <w:lang w:eastAsia="en-US"/>
              </w:rPr>
              <w:t>6.6.3 Occupied bandwidth</w:t>
            </w:r>
          </w:p>
        </w:tc>
        <w:tc>
          <w:tcPr>
            <w:tcW w:w="1984" w:type="dxa"/>
          </w:tcPr>
          <w:p w14:paraId="25B9F613" w14:textId="77777777" w:rsidR="008428FE" w:rsidRPr="00B93702" w:rsidRDefault="008428FE" w:rsidP="008428FE">
            <w:pPr>
              <w:pStyle w:val="TAL"/>
              <w:rPr>
                <w:rFonts w:cs="Arial"/>
                <w:sz w:val="16"/>
                <w:szCs w:val="16"/>
                <w:lang w:eastAsia="en-US"/>
              </w:rPr>
            </w:pPr>
          </w:p>
        </w:tc>
        <w:tc>
          <w:tcPr>
            <w:tcW w:w="1892" w:type="dxa"/>
          </w:tcPr>
          <w:p w14:paraId="6A21F77D" w14:textId="77777777" w:rsidR="008428FE" w:rsidRPr="00B93702" w:rsidRDefault="008428FE" w:rsidP="008428FE">
            <w:pPr>
              <w:pStyle w:val="TAL"/>
              <w:rPr>
                <w:rFonts w:cs="Arial"/>
                <w:sz w:val="16"/>
                <w:szCs w:val="16"/>
                <w:lang w:eastAsia="en-US"/>
              </w:rPr>
            </w:pPr>
          </w:p>
        </w:tc>
        <w:tc>
          <w:tcPr>
            <w:tcW w:w="1050" w:type="dxa"/>
          </w:tcPr>
          <w:p w14:paraId="34206647" w14:textId="77777777" w:rsidR="008428FE" w:rsidRPr="00B93702" w:rsidRDefault="008428FE" w:rsidP="008428FE">
            <w:pPr>
              <w:pStyle w:val="TAL"/>
              <w:rPr>
                <w:rFonts w:cs="Arial"/>
                <w:sz w:val="16"/>
                <w:szCs w:val="16"/>
                <w:lang w:eastAsia="en-US"/>
              </w:rPr>
            </w:pPr>
          </w:p>
        </w:tc>
        <w:tc>
          <w:tcPr>
            <w:tcW w:w="1071" w:type="dxa"/>
          </w:tcPr>
          <w:p w14:paraId="5A0092E6" w14:textId="77777777" w:rsidR="008428FE" w:rsidRPr="00B93702" w:rsidRDefault="008428FE" w:rsidP="008428FE">
            <w:pPr>
              <w:pStyle w:val="TAL"/>
              <w:rPr>
                <w:rFonts w:cs="Arial"/>
                <w:sz w:val="16"/>
                <w:szCs w:val="16"/>
                <w:lang w:eastAsia="en-US"/>
              </w:rPr>
            </w:pPr>
          </w:p>
        </w:tc>
      </w:tr>
      <w:tr w:rsidR="00B93702" w:rsidRPr="00B93702" w14:paraId="1B03253D" w14:textId="77777777" w:rsidTr="008376F4">
        <w:trPr>
          <w:jc w:val="center"/>
        </w:trPr>
        <w:tc>
          <w:tcPr>
            <w:tcW w:w="3211" w:type="dxa"/>
            <w:vAlign w:val="center"/>
          </w:tcPr>
          <w:p w14:paraId="07E4E878" w14:textId="77777777" w:rsidR="008428FE" w:rsidRPr="00B93702" w:rsidRDefault="008428FE" w:rsidP="008428FE">
            <w:pPr>
              <w:pStyle w:val="TAL"/>
              <w:rPr>
                <w:rFonts w:cs="Arial"/>
                <w:lang w:eastAsia="en-US"/>
              </w:rPr>
            </w:pPr>
            <w:r w:rsidRPr="00B93702">
              <w:rPr>
                <w:rFonts w:cs="Arial"/>
                <w:lang w:eastAsia="en-US"/>
              </w:rPr>
              <w:t>Minimum requirement</w:t>
            </w:r>
          </w:p>
        </w:tc>
        <w:tc>
          <w:tcPr>
            <w:tcW w:w="1984" w:type="dxa"/>
          </w:tcPr>
          <w:p w14:paraId="73B6E96E"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4B2616BF"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0F438BE9"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2D5B1A0D"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3163701A" w14:textId="77777777" w:rsidTr="008376F4">
        <w:trPr>
          <w:jc w:val="center"/>
        </w:trPr>
        <w:tc>
          <w:tcPr>
            <w:tcW w:w="3211" w:type="dxa"/>
            <w:vAlign w:val="center"/>
          </w:tcPr>
          <w:p w14:paraId="62B857B2" w14:textId="77777777" w:rsidR="008428FE" w:rsidRPr="00B93702" w:rsidRDefault="008428FE" w:rsidP="008428FE">
            <w:pPr>
              <w:pStyle w:val="TAL"/>
              <w:ind w:left="14"/>
              <w:rPr>
                <w:rFonts w:cs="Arial"/>
                <w:b/>
                <w:lang w:eastAsia="en-US"/>
              </w:rPr>
            </w:pPr>
            <w:r w:rsidRPr="00B93702">
              <w:rPr>
                <w:rFonts w:cs="Arial"/>
                <w:b/>
                <w:lang w:eastAsia="en-US"/>
              </w:rPr>
              <w:t>6.6.4 Adjacent Channel Leakage Power Ratio (ACLR)</w:t>
            </w:r>
          </w:p>
        </w:tc>
        <w:tc>
          <w:tcPr>
            <w:tcW w:w="1984" w:type="dxa"/>
          </w:tcPr>
          <w:p w14:paraId="55092CE4" w14:textId="77777777" w:rsidR="008428FE" w:rsidRPr="00B93702" w:rsidRDefault="008428FE" w:rsidP="008428FE">
            <w:pPr>
              <w:pStyle w:val="TAL"/>
              <w:rPr>
                <w:rFonts w:cs="Arial"/>
                <w:lang w:eastAsia="en-US"/>
              </w:rPr>
            </w:pPr>
          </w:p>
        </w:tc>
        <w:tc>
          <w:tcPr>
            <w:tcW w:w="1892" w:type="dxa"/>
          </w:tcPr>
          <w:p w14:paraId="5C0C0FE0" w14:textId="77777777" w:rsidR="008428FE" w:rsidRPr="00B93702" w:rsidRDefault="008428FE" w:rsidP="008428FE">
            <w:pPr>
              <w:pStyle w:val="TAL"/>
              <w:rPr>
                <w:rFonts w:cs="Arial"/>
                <w:lang w:eastAsia="en-US"/>
              </w:rPr>
            </w:pPr>
          </w:p>
        </w:tc>
        <w:tc>
          <w:tcPr>
            <w:tcW w:w="1050" w:type="dxa"/>
          </w:tcPr>
          <w:p w14:paraId="55C9F78A" w14:textId="77777777" w:rsidR="008428FE" w:rsidRPr="00B93702" w:rsidRDefault="008428FE" w:rsidP="008428FE">
            <w:pPr>
              <w:pStyle w:val="TAL"/>
              <w:rPr>
                <w:rFonts w:cs="Arial"/>
                <w:lang w:eastAsia="en-US"/>
              </w:rPr>
            </w:pPr>
            <w:r w:rsidRPr="00B93702">
              <w:rPr>
                <w:rFonts w:cs="Arial"/>
                <w:lang w:eastAsia="zh-CN"/>
              </w:rPr>
              <w:t>-</w:t>
            </w:r>
          </w:p>
        </w:tc>
        <w:tc>
          <w:tcPr>
            <w:tcW w:w="1071" w:type="dxa"/>
          </w:tcPr>
          <w:p w14:paraId="402A49F1" w14:textId="77777777" w:rsidR="008428FE" w:rsidRPr="00B93702" w:rsidRDefault="008428FE" w:rsidP="008428FE">
            <w:pPr>
              <w:pStyle w:val="TAL"/>
              <w:rPr>
                <w:rFonts w:cs="Arial"/>
                <w:lang w:eastAsia="en-US"/>
              </w:rPr>
            </w:pPr>
            <w:r w:rsidRPr="00B93702">
              <w:rPr>
                <w:rFonts w:cs="Arial"/>
                <w:lang w:eastAsia="zh-CN"/>
              </w:rPr>
              <w:t>-</w:t>
            </w:r>
          </w:p>
        </w:tc>
      </w:tr>
      <w:tr w:rsidR="00B93702" w:rsidRPr="00B93702" w14:paraId="4A4454AE" w14:textId="77777777" w:rsidTr="008376F4">
        <w:trPr>
          <w:trHeight w:val="219"/>
          <w:jc w:val="center"/>
        </w:trPr>
        <w:tc>
          <w:tcPr>
            <w:tcW w:w="3211" w:type="dxa"/>
          </w:tcPr>
          <w:p w14:paraId="4ED06F35" w14:textId="77777777" w:rsidR="008428FE" w:rsidRPr="00B93702" w:rsidRDefault="008428FE" w:rsidP="008428FE">
            <w:pPr>
              <w:pStyle w:val="TAL"/>
              <w:rPr>
                <w:rFonts w:cs="Arial"/>
                <w:lang w:eastAsia="en-US"/>
              </w:rPr>
            </w:pPr>
            <w:r w:rsidRPr="00B93702">
              <w:rPr>
                <w:rFonts w:cs="Arial"/>
                <w:lang w:eastAsia="en-US"/>
              </w:rPr>
              <w:t>E- UTRA</w:t>
            </w:r>
          </w:p>
        </w:tc>
        <w:tc>
          <w:tcPr>
            <w:tcW w:w="1984" w:type="dxa"/>
          </w:tcPr>
          <w:p w14:paraId="2D473552"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14:paraId="1FD5684D" w14:textId="77777777"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14:paraId="590F1FD2"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3444B0ED" w14:textId="77777777"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14:paraId="6ECD3295" w14:textId="77777777" w:rsidTr="008376F4">
        <w:trPr>
          <w:trHeight w:val="137"/>
          <w:jc w:val="center"/>
        </w:trPr>
        <w:tc>
          <w:tcPr>
            <w:tcW w:w="3211" w:type="dxa"/>
            <w:vAlign w:val="center"/>
          </w:tcPr>
          <w:p w14:paraId="3A717638" w14:textId="77777777" w:rsidR="008428FE" w:rsidRPr="00B93702" w:rsidRDefault="008428FE" w:rsidP="008428FE">
            <w:pPr>
              <w:pStyle w:val="TAL"/>
              <w:rPr>
                <w:rFonts w:cs="Arial"/>
                <w:lang w:eastAsia="en-US"/>
              </w:rPr>
            </w:pPr>
            <w:r w:rsidRPr="00B93702">
              <w:rPr>
                <w:rFonts w:cs="Arial"/>
                <w:lang w:eastAsia="en-US"/>
              </w:rPr>
              <w:t>UTRA FDD</w:t>
            </w:r>
          </w:p>
        </w:tc>
        <w:tc>
          <w:tcPr>
            <w:tcW w:w="1984" w:type="dxa"/>
          </w:tcPr>
          <w:p w14:paraId="2DD12879"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14:paraId="4C0A7389" w14:textId="77777777"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14:paraId="47FF36D8"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24E7E1C6" w14:textId="77777777" w:rsidR="008428FE" w:rsidRPr="00B93702" w:rsidRDefault="008428FE" w:rsidP="008428FE">
            <w:pPr>
              <w:pStyle w:val="TAL"/>
              <w:rPr>
                <w:rFonts w:cs="Arial"/>
                <w:lang w:eastAsia="en-US"/>
              </w:rPr>
            </w:pPr>
            <w:r w:rsidRPr="00B93702">
              <w:rPr>
                <w:rFonts w:cs="Arial"/>
                <w:lang w:eastAsia="en-US"/>
              </w:rPr>
              <w:t>N/A</w:t>
            </w:r>
            <w:r w:rsidRPr="00B93702" w:rsidDel="00FC5D36">
              <w:rPr>
                <w:rFonts w:cs="Arial"/>
                <w:lang w:eastAsia="en-US"/>
              </w:rPr>
              <w:t xml:space="preserve"> </w:t>
            </w:r>
          </w:p>
        </w:tc>
      </w:tr>
      <w:tr w:rsidR="00B93702" w:rsidRPr="00B93702" w14:paraId="7A0CB164" w14:textId="77777777" w:rsidTr="008376F4">
        <w:trPr>
          <w:trHeight w:val="197"/>
          <w:jc w:val="center"/>
        </w:trPr>
        <w:tc>
          <w:tcPr>
            <w:tcW w:w="3211" w:type="dxa"/>
            <w:vAlign w:val="center"/>
          </w:tcPr>
          <w:p w14:paraId="511A6D2C" w14:textId="77777777" w:rsidR="008428FE" w:rsidRPr="00B93702" w:rsidRDefault="008428FE" w:rsidP="008428FE">
            <w:pPr>
              <w:pStyle w:val="TAL"/>
              <w:rPr>
                <w:rFonts w:cs="Arial"/>
                <w:lang w:eastAsia="en-US"/>
              </w:rPr>
            </w:pPr>
            <w:r w:rsidRPr="00B93702">
              <w:rPr>
                <w:rFonts w:cs="Arial"/>
                <w:lang w:eastAsia="en-US"/>
              </w:rPr>
              <w:t>UTRA TDD</w:t>
            </w:r>
          </w:p>
        </w:tc>
        <w:tc>
          <w:tcPr>
            <w:tcW w:w="1984" w:type="dxa"/>
          </w:tcPr>
          <w:p w14:paraId="7DDB1250"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14:paraId="585A8564" w14:textId="77777777"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14:paraId="23BC30C3"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05A75DBE" w14:textId="77777777" w:rsidR="008428FE" w:rsidRPr="00B93702" w:rsidRDefault="008428FE" w:rsidP="008428FE">
            <w:pPr>
              <w:pStyle w:val="TAL"/>
              <w:rPr>
                <w:rFonts w:cs="Arial"/>
                <w:lang w:eastAsia="en-US"/>
              </w:rPr>
            </w:pPr>
          </w:p>
          <w:p w14:paraId="00C3FEA5"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6BA09FB7" w14:textId="77777777" w:rsidTr="008376F4">
        <w:trPr>
          <w:trHeight w:val="197"/>
          <w:jc w:val="center"/>
        </w:trPr>
        <w:tc>
          <w:tcPr>
            <w:tcW w:w="3211" w:type="dxa"/>
            <w:vAlign w:val="center"/>
          </w:tcPr>
          <w:p w14:paraId="53FE4509" w14:textId="77777777" w:rsidR="008428FE" w:rsidRPr="00B93702" w:rsidRDefault="008428FE" w:rsidP="008428FE">
            <w:pPr>
              <w:pStyle w:val="TAL"/>
              <w:rPr>
                <w:rFonts w:cs="Arial"/>
                <w:lang w:eastAsia="en-US"/>
              </w:rPr>
            </w:pPr>
            <w:r w:rsidRPr="00B93702">
              <w:rPr>
                <w:rFonts w:cs="Arial"/>
                <w:lang w:eastAsia="en-US"/>
              </w:rPr>
              <w:t>Cumulative ACLR</w:t>
            </w:r>
          </w:p>
        </w:tc>
        <w:tc>
          <w:tcPr>
            <w:tcW w:w="1984" w:type="dxa"/>
          </w:tcPr>
          <w:p w14:paraId="5CAB4B73"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14:paraId="327A6B2C" w14:textId="77777777"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p>
        </w:tc>
        <w:tc>
          <w:tcPr>
            <w:tcW w:w="1050" w:type="dxa"/>
          </w:tcPr>
          <w:p w14:paraId="1D6E3C25"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29062405" w14:textId="77777777"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14:paraId="66D0E0EC" w14:textId="77777777" w:rsidTr="0069751C">
        <w:trPr>
          <w:trHeight w:val="197"/>
          <w:jc w:val="center"/>
        </w:trPr>
        <w:tc>
          <w:tcPr>
            <w:tcW w:w="3211" w:type="dxa"/>
            <w:vAlign w:val="center"/>
          </w:tcPr>
          <w:p w14:paraId="0C1C2FC3" w14:textId="77777777" w:rsidR="008428FE" w:rsidRPr="00B93702" w:rsidRDefault="008428FE" w:rsidP="0069751C">
            <w:pPr>
              <w:pStyle w:val="TAL"/>
              <w:rPr>
                <w:rFonts w:cs="Arial"/>
                <w:lang w:eastAsia="en-US"/>
              </w:rPr>
            </w:pPr>
            <w:r w:rsidRPr="00B93702">
              <w:rPr>
                <w:rFonts w:cs="Arial"/>
              </w:rPr>
              <w:t>NB-IoT</w:t>
            </w:r>
          </w:p>
        </w:tc>
        <w:tc>
          <w:tcPr>
            <w:tcW w:w="1984" w:type="dxa"/>
          </w:tcPr>
          <w:p w14:paraId="3060FE1E" w14:textId="77777777" w:rsidR="008428FE" w:rsidRPr="00B93702" w:rsidRDefault="008428FE" w:rsidP="0069751C">
            <w:pPr>
              <w:pStyle w:val="TAL"/>
              <w:rPr>
                <w:rFonts w:cs="Arial"/>
                <w:lang w:eastAsia="en-US"/>
              </w:rPr>
            </w:pPr>
            <w:r w:rsidRPr="00B93702">
              <w:rPr>
                <w:rFonts w:cs="Arial"/>
              </w:rPr>
              <w:t>SBT, MBT</w:t>
            </w:r>
            <w:r w:rsidRPr="00B93702">
              <w:rPr>
                <w:rFonts w:cs="Arial"/>
                <w:vertAlign w:val="superscript"/>
                <w:lang w:eastAsia="zh-CN"/>
              </w:rPr>
              <w:t>4</w:t>
            </w:r>
          </w:p>
        </w:tc>
        <w:tc>
          <w:tcPr>
            <w:tcW w:w="1892" w:type="dxa"/>
          </w:tcPr>
          <w:p w14:paraId="14019A2B" w14:textId="77777777" w:rsidR="008428FE" w:rsidRPr="00B93702" w:rsidRDefault="008428FE" w:rsidP="0069751C">
            <w:pPr>
              <w:pStyle w:val="TAL"/>
              <w:rPr>
                <w:rFonts w:cs="Arial"/>
                <w:lang w:eastAsia="en-US"/>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14:paraId="1C843239" w14:textId="77777777" w:rsidR="008428FE" w:rsidRPr="00B93702" w:rsidRDefault="008428FE" w:rsidP="0069751C">
            <w:pPr>
              <w:pStyle w:val="TAL"/>
              <w:rPr>
                <w:rFonts w:cs="Arial"/>
                <w:lang w:eastAsia="en-US"/>
              </w:rPr>
            </w:pPr>
            <w:r w:rsidRPr="00B93702">
              <w:rPr>
                <w:rFonts w:cs="Arial"/>
              </w:rPr>
              <w:t>TC7b</w:t>
            </w:r>
          </w:p>
        </w:tc>
        <w:tc>
          <w:tcPr>
            <w:tcW w:w="1071" w:type="dxa"/>
          </w:tcPr>
          <w:p w14:paraId="16877CF1" w14:textId="77777777" w:rsidR="008428FE" w:rsidRPr="00B93702" w:rsidRDefault="008428FE" w:rsidP="0069751C">
            <w:pPr>
              <w:pStyle w:val="TAL"/>
              <w:rPr>
                <w:rFonts w:cs="Arial"/>
                <w:lang w:eastAsia="en-US"/>
              </w:rPr>
            </w:pPr>
            <w:r w:rsidRPr="00B93702">
              <w:rPr>
                <w:rFonts w:cs="Arial"/>
              </w:rPr>
              <w:t>TC7b</w:t>
            </w:r>
          </w:p>
        </w:tc>
      </w:tr>
      <w:tr w:rsidR="00B93702" w:rsidRPr="00B93702" w14:paraId="55F4A62A" w14:textId="77777777" w:rsidTr="0069751C">
        <w:trPr>
          <w:trHeight w:val="197"/>
          <w:jc w:val="center"/>
        </w:trPr>
        <w:tc>
          <w:tcPr>
            <w:tcW w:w="3211" w:type="dxa"/>
            <w:vAlign w:val="center"/>
          </w:tcPr>
          <w:p w14:paraId="7651A07D" w14:textId="77777777" w:rsidR="008428FE" w:rsidRPr="00B93702" w:rsidRDefault="008428FE" w:rsidP="0069751C">
            <w:pPr>
              <w:pStyle w:val="TAL"/>
              <w:rPr>
                <w:rFonts w:cs="Arial"/>
                <w:lang w:eastAsia="en-US"/>
              </w:rPr>
            </w:pPr>
            <w:r w:rsidRPr="00B93702">
              <w:rPr>
                <w:rFonts w:cs="Arial"/>
                <w:lang w:eastAsia="en-US"/>
              </w:rPr>
              <w:t>NR</w:t>
            </w:r>
          </w:p>
        </w:tc>
        <w:tc>
          <w:tcPr>
            <w:tcW w:w="1984" w:type="dxa"/>
          </w:tcPr>
          <w:p w14:paraId="3486C4AF" w14:textId="77777777" w:rsidR="008428FE" w:rsidRPr="00B93702" w:rsidRDefault="008428FE" w:rsidP="0069751C">
            <w:pPr>
              <w:pStyle w:val="TAL"/>
              <w:rPr>
                <w:rFonts w:cs="Arial"/>
                <w:lang w:eastAsia="en-US"/>
              </w:rPr>
            </w:pPr>
            <w:r w:rsidRPr="00B93702">
              <w:rPr>
                <w:rFonts w:cs="Arial"/>
                <w:lang w:eastAsia="en-US"/>
              </w:rPr>
              <w:t>SBT, MBT</w:t>
            </w:r>
            <w:r w:rsidRPr="00B93702">
              <w:rPr>
                <w:rFonts w:cs="Arial"/>
                <w:vertAlign w:val="superscript"/>
                <w:lang w:eastAsia="zh-CN"/>
              </w:rPr>
              <w:t>4</w:t>
            </w:r>
          </w:p>
        </w:tc>
        <w:tc>
          <w:tcPr>
            <w:tcW w:w="1892" w:type="dxa"/>
          </w:tcPr>
          <w:p w14:paraId="31344F5B" w14:textId="77777777" w:rsidR="008428FE" w:rsidRPr="00B93702" w:rsidRDefault="008428FE" w:rsidP="0069751C">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14:paraId="3ED53179" w14:textId="77777777" w:rsidR="008428FE" w:rsidRPr="00B93702" w:rsidRDefault="008428FE" w:rsidP="0069751C">
            <w:pPr>
              <w:pStyle w:val="TAL"/>
              <w:rPr>
                <w:rFonts w:cs="Arial"/>
                <w:lang w:eastAsia="en-US"/>
              </w:rPr>
            </w:pPr>
            <w:r w:rsidRPr="00B93702">
              <w:rPr>
                <w:rFonts w:cs="Arial"/>
                <w:lang w:eastAsia="en-US"/>
              </w:rPr>
              <w:t>TC7b</w:t>
            </w:r>
          </w:p>
        </w:tc>
        <w:tc>
          <w:tcPr>
            <w:tcW w:w="1071" w:type="dxa"/>
          </w:tcPr>
          <w:p w14:paraId="13D7B984" w14:textId="77777777" w:rsidR="008428FE" w:rsidRPr="00B93702" w:rsidRDefault="008428FE" w:rsidP="0069751C">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14:paraId="53228D91" w14:textId="77777777" w:rsidTr="008376F4">
        <w:trPr>
          <w:jc w:val="center"/>
        </w:trPr>
        <w:tc>
          <w:tcPr>
            <w:tcW w:w="3211" w:type="dxa"/>
            <w:vAlign w:val="center"/>
          </w:tcPr>
          <w:p w14:paraId="25976F5A" w14:textId="77777777" w:rsidR="008428FE" w:rsidRPr="00B93702" w:rsidRDefault="008428FE" w:rsidP="008428FE">
            <w:pPr>
              <w:pStyle w:val="TAL"/>
              <w:ind w:left="14"/>
              <w:rPr>
                <w:rFonts w:cs="Arial"/>
                <w:b/>
                <w:lang w:eastAsia="en-US"/>
              </w:rPr>
            </w:pPr>
            <w:r w:rsidRPr="00B93702">
              <w:rPr>
                <w:rFonts w:cs="Arial"/>
                <w:b/>
                <w:lang w:eastAsia="en-US"/>
              </w:rPr>
              <w:t>6.7 Transmitter intermodulation</w:t>
            </w:r>
          </w:p>
        </w:tc>
        <w:tc>
          <w:tcPr>
            <w:tcW w:w="1984" w:type="dxa"/>
          </w:tcPr>
          <w:p w14:paraId="3D979E38" w14:textId="77777777" w:rsidR="008428FE" w:rsidRPr="00B93702" w:rsidRDefault="008428FE" w:rsidP="008428FE">
            <w:pPr>
              <w:pStyle w:val="TAL"/>
              <w:rPr>
                <w:rFonts w:cs="Arial"/>
                <w:sz w:val="16"/>
                <w:szCs w:val="16"/>
                <w:lang w:eastAsia="en-US"/>
              </w:rPr>
            </w:pPr>
          </w:p>
        </w:tc>
        <w:tc>
          <w:tcPr>
            <w:tcW w:w="1892" w:type="dxa"/>
          </w:tcPr>
          <w:p w14:paraId="7C9DB1F7" w14:textId="77777777" w:rsidR="008428FE" w:rsidRPr="00B93702" w:rsidRDefault="008428FE" w:rsidP="008428FE">
            <w:pPr>
              <w:pStyle w:val="TAL"/>
              <w:rPr>
                <w:rFonts w:cs="Arial"/>
                <w:sz w:val="16"/>
                <w:szCs w:val="16"/>
                <w:lang w:eastAsia="en-US"/>
              </w:rPr>
            </w:pPr>
          </w:p>
        </w:tc>
        <w:tc>
          <w:tcPr>
            <w:tcW w:w="1050" w:type="dxa"/>
          </w:tcPr>
          <w:p w14:paraId="48C158F3" w14:textId="77777777" w:rsidR="008428FE" w:rsidRPr="00B93702" w:rsidRDefault="008428FE" w:rsidP="008428FE">
            <w:pPr>
              <w:pStyle w:val="TAL"/>
              <w:rPr>
                <w:rFonts w:cs="Arial"/>
                <w:sz w:val="16"/>
                <w:szCs w:val="16"/>
                <w:lang w:eastAsia="en-US"/>
              </w:rPr>
            </w:pPr>
          </w:p>
        </w:tc>
        <w:tc>
          <w:tcPr>
            <w:tcW w:w="1071" w:type="dxa"/>
          </w:tcPr>
          <w:p w14:paraId="3C7E44CF" w14:textId="77777777" w:rsidR="008428FE" w:rsidRPr="00B93702" w:rsidRDefault="008428FE" w:rsidP="008428FE">
            <w:pPr>
              <w:pStyle w:val="TAL"/>
              <w:rPr>
                <w:rFonts w:cs="Arial"/>
                <w:sz w:val="16"/>
                <w:szCs w:val="16"/>
                <w:lang w:eastAsia="en-US"/>
              </w:rPr>
            </w:pPr>
          </w:p>
        </w:tc>
      </w:tr>
      <w:tr w:rsidR="00B93702" w:rsidRPr="00B93702" w14:paraId="24F2B8F3" w14:textId="77777777" w:rsidTr="008376F4">
        <w:trPr>
          <w:jc w:val="center"/>
        </w:trPr>
        <w:tc>
          <w:tcPr>
            <w:tcW w:w="3211" w:type="dxa"/>
          </w:tcPr>
          <w:p w14:paraId="6F9DE1BE" w14:textId="77777777"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14:paraId="16EA2FB6"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31350BFF"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14:paraId="5B19F5ED" w14:textId="77777777" w:rsidR="008428FE" w:rsidRPr="00B93702" w:rsidRDefault="008428FE" w:rsidP="008428FE">
            <w:pPr>
              <w:pStyle w:val="TAL"/>
              <w:rPr>
                <w:rFonts w:cs="Arial"/>
                <w:lang w:eastAsia="zh-CN"/>
              </w:rPr>
            </w:pPr>
            <w:r w:rsidRPr="00B93702">
              <w:rPr>
                <w:rFonts w:cs="Arial"/>
                <w:lang w:eastAsia="zh-CN"/>
              </w:rPr>
              <w:t>-</w:t>
            </w:r>
          </w:p>
        </w:tc>
        <w:tc>
          <w:tcPr>
            <w:tcW w:w="1071" w:type="dxa"/>
          </w:tcPr>
          <w:p w14:paraId="0DFC5918" w14:textId="77777777" w:rsidR="008428FE" w:rsidRPr="00B93702" w:rsidRDefault="008428FE" w:rsidP="008428FE">
            <w:pPr>
              <w:pStyle w:val="TAL"/>
              <w:rPr>
                <w:rFonts w:cs="Arial"/>
                <w:lang w:eastAsia="zh-CN"/>
              </w:rPr>
            </w:pPr>
            <w:r w:rsidRPr="00B93702">
              <w:rPr>
                <w:rFonts w:cs="Arial"/>
                <w:lang w:eastAsia="zh-CN"/>
              </w:rPr>
              <w:t>-</w:t>
            </w:r>
          </w:p>
        </w:tc>
      </w:tr>
      <w:tr w:rsidR="00B93702" w:rsidRPr="00B93702" w14:paraId="6A295717" w14:textId="77777777" w:rsidTr="008376F4">
        <w:trPr>
          <w:jc w:val="center"/>
        </w:trPr>
        <w:tc>
          <w:tcPr>
            <w:tcW w:w="3211" w:type="dxa"/>
          </w:tcPr>
          <w:p w14:paraId="0EAE03D8" w14:textId="77777777" w:rsidR="008428FE" w:rsidRPr="00B93702" w:rsidRDefault="008428FE" w:rsidP="008428FE">
            <w:pPr>
              <w:pStyle w:val="TAL"/>
              <w:rPr>
                <w:rFonts w:cs="Arial"/>
                <w:lang w:eastAsia="en-US"/>
              </w:rPr>
            </w:pPr>
            <w:r w:rsidRPr="00B93702">
              <w:rPr>
                <w:rFonts w:cs="Arial"/>
                <w:lang w:eastAsia="en-US"/>
              </w:rPr>
              <w:t>Additional requirement (BC1 and BC2)</w:t>
            </w:r>
          </w:p>
        </w:tc>
        <w:tc>
          <w:tcPr>
            <w:tcW w:w="1984" w:type="dxa"/>
          </w:tcPr>
          <w:p w14:paraId="44D62679"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668EC1DA"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14:paraId="0DAFB67E" w14:textId="77777777" w:rsidR="008428FE" w:rsidRPr="00B93702" w:rsidRDefault="008428FE" w:rsidP="008428FE">
            <w:pPr>
              <w:pStyle w:val="TAL"/>
              <w:rPr>
                <w:rFonts w:cs="Arial"/>
                <w:lang w:eastAsia="zh-CN"/>
              </w:rPr>
            </w:pPr>
            <w:r w:rsidRPr="00B93702">
              <w:rPr>
                <w:rFonts w:cs="Arial"/>
                <w:lang w:eastAsia="zh-CN"/>
              </w:rPr>
              <w:t>-</w:t>
            </w:r>
          </w:p>
        </w:tc>
        <w:tc>
          <w:tcPr>
            <w:tcW w:w="1071" w:type="dxa"/>
          </w:tcPr>
          <w:p w14:paraId="28F8C1A3"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216952E5" w14:textId="77777777" w:rsidTr="008376F4">
        <w:trPr>
          <w:jc w:val="center"/>
        </w:trPr>
        <w:tc>
          <w:tcPr>
            <w:tcW w:w="3211" w:type="dxa"/>
            <w:vAlign w:val="center"/>
          </w:tcPr>
          <w:p w14:paraId="4EFEF521" w14:textId="77777777" w:rsidR="008428FE" w:rsidRPr="00B93702" w:rsidRDefault="008428FE" w:rsidP="008428FE">
            <w:pPr>
              <w:pStyle w:val="TAL"/>
              <w:rPr>
                <w:rFonts w:cs="Arial"/>
                <w:lang w:eastAsia="en-US"/>
              </w:rPr>
            </w:pPr>
            <w:r w:rsidRPr="00B93702">
              <w:rPr>
                <w:rFonts w:cs="Arial"/>
                <w:lang w:eastAsia="en-US"/>
              </w:rPr>
              <w:t>Additional requirement (BC3)</w:t>
            </w:r>
          </w:p>
        </w:tc>
        <w:tc>
          <w:tcPr>
            <w:tcW w:w="1984" w:type="dxa"/>
          </w:tcPr>
          <w:p w14:paraId="260EE2C8"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241EECCC"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14:paraId="516F154A"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2D90A727" w14:textId="77777777" w:rsidR="008428FE" w:rsidRPr="00B93702" w:rsidRDefault="008428FE" w:rsidP="008428FE">
            <w:pPr>
              <w:pStyle w:val="TAL"/>
              <w:rPr>
                <w:rFonts w:cs="Arial"/>
                <w:lang w:eastAsia="zh-CN"/>
              </w:rPr>
            </w:pPr>
            <w:r w:rsidRPr="00B93702">
              <w:rPr>
                <w:rFonts w:cs="Arial"/>
                <w:lang w:eastAsia="zh-CN"/>
              </w:rPr>
              <w:t>-</w:t>
            </w:r>
          </w:p>
        </w:tc>
      </w:tr>
      <w:tr w:rsidR="00B93702" w:rsidRPr="00B93702" w14:paraId="0CC76898" w14:textId="77777777" w:rsidTr="008376F4">
        <w:trPr>
          <w:jc w:val="center"/>
        </w:trPr>
        <w:tc>
          <w:tcPr>
            <w:tcW w:w="3211" w:type="dxa"/>
            <w:vAlign w:val="center"/>
          </w:tcPr>
          <w:p w14:paraId="609DD8DB" w14:textId="77777777" w:rsidR="008428FE" w:rsidRPr="00B93702" w:rsidRDefault="008428FE" w:rsidP="008428FE">
            <w:pPr>
              <w:pStyle w:val="TAL"/>
              <w:ind w:left="14"/>
              <w:rPr>
                <w:rFonts w:cs="Arial"/>
                <w:b/>
                <w:bCs/>
                <w:lang w:eastAsia="en-US"/>
              </w:rPr>
            </w:pPr>
            <w:r w:rsidRPr="00B93702">
              <w:rPr>
                <w:rFonts w:cs="Arial"/>
                <w:b/>
                <w:bCs/>
                <w:lang w:eastAsia="en-US"/>
              </w:rPr>
              <w:t>7.2 Reference sensitivity level</w:t>
            </w:r>
          </w:p>
        </w:tc>
        <w:tc>
          <w:tcPr>
            <w:tcW w:w="1984" w:type="dxa"/>
          </w:tcPr>
          <w:p w14:paraId="22953635" w14:textId="77777777" w:rsidR="008428FE" w:rsidRPr="00B93702" w:rsidRDefault="008428FE" w:rsidP="008428FE">
            <w:pPr>
              <w:pStyle w:val="TAL"/>
              <w:rPr>
                <w:rFonts w:cs="Arial"/>
                <w:sz w:val="16"/>
                <w:szCs w:val="16"/>
                <w:lang w:eastAsia="en-US"/>
              </w:rPr>
            </w:pPr>
          </w:p>
        </w:tc>
        <w:tc>
          <w:tcPr>
            <w:tcW w:w="1892" w:type="dxa"/>
          </w:tcPr>
          <w:p w14:paraId="514D5144" w14:textId="77777777" w:rsidR="008428FE" w:rsidRPr="00B93702" w:rsidRDefault="008428FE" w:rsidP="008428FE">
            <w:pPr>
              <w:pStyle w:val="TAL"/>
              <w:rPr>
                <w:rFonts w:cs="Arial"/>
                <w:sz w:val="16"/>
                <w:szCs w:val="16"/>
                <w:lang w:eastAsia="en-US"/>
              </w:rPr>
            </w:pPr>
          </w:p>
        </w:tc>
        <w:tc>
          <w:tcPr>
            <w:tcW w:w="1050" w:type="dxa"/>
          </w:tcPr>
          <w:p w14:paraId="1E337885" w14:textId="77777777" w:rsidR="008428FE" w:rsidRPr="00B93702" w:rsidRDefault="008428FE" w:rsidP="008428FE">
            <w:pPr>
              <w:pStyle w:val="TAL"/>
              <w:rPr>
                <w:rFonts w:cs="Arial"/>
                <w:sz w:val="16"/>
                <w:szCs w:val="16"/>
                <w:lang w:eastAsia="en-US"/>
              </w:rPr>
            </w:pPr>
          </w:p>
        </w:tc>
        <w:tc>
          <w:tcPr>
            <w:tcW w:w="1071" w:type="dxa"/>
          </w:tcPr>
          <w:p w14:paraId="37A33F7D" w14:textId="77777777" w:rsidR="008428FE" w:rsidRPr="00B93702" w:rsidRDefault="008428FE" w:rsidP="008428FE">
            <w:pPr>
              <w:pStyle w:val="TAL"/>
              <w:rPr>
                <w:rFonts w:cs="Arial"/>
                <w:sz w:val="16"/>
                <w:szCs w:val="16"/>
                <w:lang w:eastAsia="en-US"/>
              </w:rPr>
            </w:pPr>
          </w:p>
        </w:tc>
      </w:tr>
      <w:tr w:rsidR="00B93702" w:rsidRPr="00B93702" w14:paraId="7A50E636" w14:textId="77777777" w:rsidTr="008376F4">
        <w:trPr>
          <w:jc w:val="center"/>
        </w:trPr>
        <w:tc>
          <w:tcPr>
            <w:tcW w:w="3211" w:type="dxa"/>
            <w:vAlign w:val="center"/>
          </w:tcPr>
          <w:p w14:paraId="59043BF3" w14:textId="77777777" w:rsidR="008428FE" w:rsidRPr="00B93702" w:rsidRDefault="008428FE" w:rsidP="008428FE">
            <w:pPr>
              <w:pStyle w:val="TAL"/>
              <w:rPr>
                <w:rFonts w:cs="Arial"/>
                <w:lang w:eastAsia="en-US"/>
              </w:rPr>
            </w:pPr>
            <w:r w:rsidRPr="00B93702">
              <w:rPr>
                <w:rFonts w:cs="Arial"/>
                <w:lang w:eastAsia="en-US"/>
              </w:rPr>
              <w:t>E-UTRA</w:t>
            </w:r>
          </w:p>
        </w:tc>
        <w:tc>
          <w:tcPr>
            <w:tcW w:w="1984" w:type="dxa"/>
          </w:tcPr>
          <w:p w14:paraId="127CC3FA"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57771A79"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0F3F66D5"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0E58A8D0"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72ED21AC" w14:textId="77777777" w:rsidTr="008376F4">
        <w:trPr>
          <w:jc w:val="center"/>
        </w:trPr>
        <w:tc>
          <w:tcPr>
            <w:tcW w:w="3211" w:type="dxa"/>
            <w:vAlign w:val="center"/>
          </w:tcPr>
          <w:p w14:paraId="0C9C9DBB" w14:textId="77777777" w:rsidR="008428FE" w:rsidRPr="00B93702" w:rsidRDefault="008428FE" w:rsidP="008428FE">
            <w:pPr>
              <w:pStyle w:val="TAL"/>
              <w:rPr>
                <w:rFonts w:cs="Arial"/>
                <w:lang w:eastAsia="en-US"/>
              </w:rPr>
            </w:pPr>
            <w:r w:rsidRPr="00B93702">
              <w:rPr>
                <w:rFonts w:cs="Arial"/>
                <w:lang w:eastAsia="en-US"/>
              </w:rPr>
              <w:t>UTRA FDD</w:t>
            </w:r>
          </w:p>
        </w:tc>
        <w:tc>
          <w:tcPr>
            <w:tcW w:w="1984" w:type="dxa"/>
          </w:tcPr>
          <w:p w14:paraId="6F5BC900"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2F3AFC70"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04F31CD9"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7DA6613B"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198F3178" w14:textId="77777777" w:rsidTr="008376F4">
        <w:trPr>
          <w:jc w:val="center"/>
        </w:trPr>
        <w:tc>
          <w:tcPr>
            <w:tcW w:w="3211" w:type="dxa"/>
            <w:vAlign w:val="center"/>
          </w:tcPr>
          <w:p w14:paraId="0E31AC76" w14:textId="77777777" w:rsidR="008428FE" w:rsidRPr="00B93702" w:rsidRDefault="008428FE" w:rsidP="008428FE">
            <w:pPr>
              <w:pStyle w:val="TAL"/>
              <w:rPr>
                <w:rFonts w:cs="Arial"/>
                <w:lang w:eastAsia="en-US"/>
              </w:rPr>
            </w:pPr>
            <w:r w:rsidRPr="00B93702">
              <w:rPr>
                <w:rFonts w:cs="Arial"/>
                <w:lang w:eastAsia="en-US"/>
              </w:rPr>
              <w:t>UTRA TDD</w:t>
            </w:r>
          </w:p>
        </w:tc>
        <w:tc>
          <w:tcPr>
            <w:tcW w:w="1984" w:type="dxa"/>
          </w:tcPr>
          <w:p w14:paraId="22B1F0C7"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1F6EC7D4"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77F4D911"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07386534"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7B6623C0" w14:textId="77777777" w:rsidTr="008376F4">
        <w:trPr>
          <w:jc w:val="center"/>
        </w:trPr>
        <w:tc>
          <w:tcPr>
            <w:tcW w:w="3211" w:type="dxa"/>
            <w:vAlign w:val="center"/>
          </w:tcPr>
          <w:p w14:paraId="25697733" w14:textId="77777777" w:rsidR="008428FE" w:rsidRPr="00B93702" w:rsidRDefault="008428FE" w:rsidP="008428FE">
            <w:pPr>
              <w:pStyle w:val="TAL"/>
              <w:rPr>
                <w:rFonts w:cs="Arial"/>
                <w:lang w:eastAsia="en-US"/>
              </w:rPr>
            </w:pPr>
            <w:r w:rsidRPr="00B93702">
              <w:rPr>
                <w:rFonts w:cs="Arial"/>
                <w:lang w:eastAsia="en-US"/>
              </w:rPr>
              <w:t>GSM/EDGE</w:t>
            </w:r>
          </w:p>
        </w:tc>
        <w:tc>
          <w:tcPr>
            <w:tcW w:w="1984" w:type="dxa"/>
          </w:tcPr>
          <w:p w14:paraId="5A0EB89E"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01CD5E1E"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3EA05AC6"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28C7286A"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20F3591F" w14:textId="77777777" w:rsidTr="0069751C">
        <w:trPr>
          <w:jc w:val="center"/>
        </w:trPr>
        <w:tc>
          <w:tcPr>
            <w:tcW w:w="3211" w:type="dxa"/>
            <w:vAlign w:val="center"/>
          </w:tcPr>
          <w:p w14:paraId="18767443" w14:textId="77777777" w:rsidR="008428FE" w:rsidRPr="00B93702" w:rsidRDefault="008428FE" w:rsidP="0069751C">
            <w:pPr>
              <w:pStyle w:val="TAL"/>
              <w:rPr>
                <w:rFonts w:cs="Arial"/>
                <w:lang w:eastAsia="en-US"/>
              </w:rPr>
            </w:pPr>
            <w:r w:rsidRPr="00B93702">
              <w:rPr>
                <w:rFonts w:cs="Arial"/>
              </w:rPr>
              <w:t>NB-IoT</w:t>
            </w:r>
          </w:p>
        </w:tc>
        <w:tc>
          <w:tcPr>
            <w:tcW w:w="1984" w:type="dxa"/>
          </w:tcPr>
          <w:p w14:paraId="1356FD64" w14:textId="77777777" w:rsidR="008428FE" w:rsidRPr="00B93702" w:rsidRDefault="008428FE" w:rsidP="0069751C">
            <w:pPr>
              <w:pStyle w:val="TAL"/>
              <w:rPr>
                <w:rFonts w:cs="Arial"/>
                <w:lang w:eastAsia="en-US"/>
              </w:rPr>
            </w:pPr>
            <w:r w:rsidRPr="00B93702">
              <w:rPr>
                <w:rFonts w:cs="Arial"/>
              </w:rPr>
              <w:t>SBT</w:t>
            </w:r>
          </w:p>
        </w:tc>
        <w:tc>
          <w:tcPr>
            <w:tcW w:w="1892" w:type="dxa"/>
          </w:tcPr>
          <w:p w14:paraId="0B43B102" w14:textId="77777777" w:rsidR="008428FE" w:rsidRPr="00B93702" w:rsidRDefault="008428FE" w:rsidP="0069751C">
            <w:pPr>
              <w:pStyle w:val="TAL"/>
              <w:rPr>
                <w:rFonts w:cs="Arial"/>
                <w:lang w:eastAsia="en-US"/>
              </w:rPr>
            </w:pPr>
            <w:r w:rsidRPr="00B93702">
              <w:rPr>
                <w:rFonts w:cs="Arial"/>
              </w:rPr>
              <w:t>SBT</w:t>
            </w:r>
          </w:p>
        </w:tc>
        <w:tc>
          <w:tcPr>
            <w:tcW w:w="1050" w:type="dxa"/>
          </w:tcPr>
          <w:p w14:paraId="3EEA5EBC" w14:textId="77777777" w:rsidR="008428FE" w:rsidRPr="00B93702" w:rsidRDefault="008428FE" w:rsidP="0069751C">
            <w:pPr>
              <w:pStyle w:val="TAL"/>
              <w:rPr>
                <w:rFonts w:cs="Arial"/>
                <w:lang w:eastAsia="en-US"/>
              </w:rPr>
            </w:pPr>
            <w:r w:rsidRPr="00B93702">
              <w:rPr>
                <w:rFonts w:cs="Arial"/>
              </w:rPr>
              <w:t>-</w:t>
            </w:r>
          </w:p>
        </w:tc>
        <w:tc>
          <w:tcPr>
            <w:tcW w:w="1071" w:type="dxa"/>
          </w:tcPr>
          <w:p w14:paraId="4041374D" w14:textId="77777777" w:rsidR="008428FE" w:rsidRPr="00B93702" w:rsidRDefault="008428FE" w:rsidP="0069751C">
            <w:pPr>
              <w:pStyle w:val="TAL"/>
              <w:rPr>
                <w:rFonts w:cs="Arial"/>
                <w:lang w:eastAsia="en-US"/>
              </w:rPr>
            </w:pPr>
            <w:r w:rsidRPr="00B93702">
              <w:rPr>
                <w:rFonts w:cs="Arial"/>
              </w:rPr>
              <w:t>-</w:t>
            </w:r>
          </w:p>
        </w:tc>
      </w:tr>
      <w:tr w:rsidR="00B93702" w:rsidRPr="00B93702" w14:paraId="18873ED2" w14:textId="77777777" w:rsidTr="0069751C">
        <w:trPr>
          <w:jc w:val="center"/>
        </w:trPr>
        <w:tc>
          <w:tcPr>
            <w:tcW w:w="3211" w:type="dxa"/>
            <w:vAlign w:val="center"/>
          </w:tcPr>
          <w:p w14:paraId="32AEAD10" w14:textId="77777777" w:rsidR="008428FE" w:rsidRPr="00B93702" w:rsidRDefault="008428FE" w:rsidP="0069751C">
            <w:pPr>
              <w:pStyle w:val="TAL"/>
              <w:rPr>
                <w:rFonts w:cs="Arial"/>
                <w:lang w:eastAsia="en-US"/>
              </w:rPr>
            </w:pPr>
            <w:r w:rsidRPr="00B93702">
              <w:rPr>
                <w:rFonts w:cs="Arial"/>
                <w:lang w:eastAsia="en-US"/>
              </w:rPr>
              <w:t>NR</w:t>
            </w:r>
          </w:p>
        </w:tc>
        <w:tc>
          <w:tcPr>
            <w:tcW w:w="1984" w:type="dxa"/>
          </w:tcPr>
          <w:p w14:paraId="72321E7E" w14:textId="77777777" w:rsidR="008428FE" w:rsidRPr="00B93702" w:rsidRDefault="008428FE" w:rsidP="0069751C">
            <w:pPr>
              <w:pStyle w:val="TAL"/>
              <w:rPr>
                <w:rFonts w:cs="Arial"/>
                <w:lang w:eastAsia="en-US"/>
              </w:rPr>
            </w:pPr>
            <w:r w:rsidRPr="00B93702">
              <w:rPr>
                <w:rFonts w:cs="Arial"/>
                <w:lang w:eastAsia="en-US"/>
              </w:rPr>
              <w:t>SBT</w:t>
            </w:r>
          </w:p>
        </w:tc>
        <w:tc>
          <w:tcPr>
            <w:tcW w:w="1892" w:type="dxa"/>
          </w:tcPr>
          <w:p w14:paraId="07C8C642" w14:textId="77777777" w:rsidR="008428FE" w:rsidRPr="00B93702" w:rsidRDefault="008428FE" w:rsidP="0069751C">
            <w:pPr>
              <w:pStyle w:val="TAL"/>
              <w:rPr>
                <w:rFonts w:cs="Arial"/>
                <w:lang w:eastAsia="en-US"/>
              </w:rPr>
            </w:pPr>
            <w:r w:rsidRPr="00B93702">
              <w:rPr>
                <w:rFonts w:cs="Arial"/>
                <w:lang w:eastAsia="en-US"/>
              </w:rPr>
              <w:t>SBT</w:t>
            </w:r>
          </w:p>
        </w:tc>
        <w:tc>
          <w:tcPr>
            <w:tcW w:w="1050" w:type="dxa"/>
          </w:tcPr>
          <w:p w14:paraId="3C6A7678" w14:textId="77777777" w:rsidR="008428FE" w:rsidRPr="00B93702" w:rsidRDefault="008428FE" w:rsidP="0069751C">
            <w:pPr>
              <w:pStyle w:val="TAL"/>
              <w:rPr>
                <w:rFonts w:cs="Arial"/>
                <w:lang w:eastAsia="en-US"/>
              </w:rPr>
            </w:pPr>
            <w:r w:rsidRPr="00B93702">
              <w:rPr>
                <w:rFonts w:cs="Arial"/>
                <w:lang w:eastAsia="en-US"/>
              </w:rPr>
              <w:t>-</w:t>
            </w:r>
          </w:p>
        </w:tc>
        <w:tc>
          <w:tcPr>
            <w:tcW w:w="1071" w:type="dxa"/>
          </w:tcPr>
          <w:p w14:paraId="5B4F9EAD" w14:textId="77777777" w:rsidR="008428FE" w:rsidRPr="00B93702" w:rsidRDefault="008428FE" w:rsidP="0069751C">
            <w:pPr>
              <w:pStyle w:val="TAL"/>
              <w:rPr>
                <w:rFonts w:cs="Arial"/>
                <w:lang w:eastAsia="en-US"/>
              </w:rPr>
            </w:pPr>
            <w:r w:rsidRPr="00B93702">
              <w:rPr>
                <w:rFonts w:cs="Arial"/>
                <w:lang w:eastAsia="en-US"/>
              </w:rPr>
              <w:t>-</w:t>
            </w:r>
          </w:p>
        </w:tc>
      </w:tr>
      <w:tr w:rsidR="00B93702" w:rsidRPr="00B93702" w14:paraId="36630AD0" w14:textId="77777777" w:rsidTr="008376F4">
        <w:trPr>
          <w:jc w:val="center"/>
        </w:trPr>
        <w:tc>
          <w:tcPr>
            <w:tcW w:w="3211" w:type="dxa"/>
            <w:vAlign w:val="center"/>
          </w:tcPr>
          <w:p w14:paraId="1781CE51" w14:textId="77777777" w:rsidR="008428FE" w:rsidRPr="00B93702" w:rsidRDefault="008428FE" w:rsidP="008428FE">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984" w:type="dxa"/>
          </w:tcPr>
          <w:p w14:paraId="69D4AC99" w14:textId="77777777" w:rsidR="008428FE" w:rsidRPr="00B93702" w:rsidRDefault="008428FE" w:rsidP="008428FE">
            <w:pPr>
              <w:pStyle w:val="TAL"/>
              <w:rPr>
                <w:rFonts w:cs="Arial"/>
                <w:sz w:val="16"/>
                <w:szCs w:val="16"/>
                <w:lang w:eastAsia="en-US"/>
              </w:rPr>
            </w:pPr>
          </w:p>
        </w:tc>
        <w:tc>
          <w:tcPr>
            <w:tcW w:w="1892" w:type="dxa"/>
          </w:tcPr>
          <w:p w14:paraId="1EEE6C1C" w14:textId="77777777" w:rsidR="008428FE" w:rsidRPr="00B93702" w:rsidRDefault="008428FE" w:rsidP="008428FE">
            <w:pPr>
              <w:pStyle w:val="TAL"/>
              <w:rPr>
                <w:rFonts w:cs="Arial"/>
                <w:sz w:val="16"/>
                <w:szCs w:val="16"/>
                <w:lang w:eastAsia="en-US"/>
              </w:rPr>
            </w:pPr>
          </w:p>
        </w:tc>
        <w:tc>
          <w:tcPr>
            <w:tcW w:w="1050" w:type="dxa"/>
          </w:tcPr>
          <w:p w14:paraId="3BB631AF" w14:textId="77777777" w:rsidR="008428FE" w:rsidRPr="00B93702" w:rsidRDefault="008428FE" w:rsidP="008428FE">
            <w:pPr>
              <w:pStyle w:val="TAL"/>
              <w:rPr>
                <w:rFonts w:cs="Arial"/>
                <w:sz w:val="16"/>
                <w:szCs w:val="16"/>
                <w:lang w:eastAsia="en-US"/>
              </w:rPr>
            </w:pPr>
          </w:p>
        </w:tc>
        <w:tc>
          <w:tcPr>
            <w:tcW w:w="1071" w:type="dxa"/>
          </w:tcPr>
          <w:p w14:paraId="579CD34D" w14:textId="77777777" w:rsidR="008428FE" w:rsidRPr="00B93702" w:rsidRDefault="008428FE" w:rsidP="008428FE">
            <w:pPr>
              <w:pStyle w:val="TAL"/>
              <w:rPr>
                <w:rFonts w:cs="Arial"/>
                <w:sz w:val="16"/>
                <w:szCs w:val="16"/>
                <w:lang w:eastAsia="en-US"/>
              </w:rPr>
            </w:pPr>
          </w:p>
        </w:tc>
      </w:tr>
      <w:tr w:rsidR="00B93702" w:rsidRPr="00B93702" w14:paraId="525AF66E" w14:textId="77777777" w:rsidTr="008376F4">
        <w:trPr>
          <w:jc w:val="center"/>
        </w:trPr>
        <w:tc>
          <w:tcPr>
            <w:tcW w:w="3211" w:type="dxa"/>
            <w:vAlign w:val="center"/>
          </w:tcPr>
          <w:p w14:paraId="10A29F3D" w14:textId="77777777" w:rsidR="008428FE" w:rsidRPr="00B93702" w:rsidRDefault="008428FE" w:rsidP="008428FE">
            <w:pPr>
              <w:pStyle w:val="TAL"/>
              <w:rPr>
                <w:rFonts w:cs="Arial"/>
                <w:lang w:eastAsia="en-US"/>
              </w:rPr>
            </w:pPr>
            <w:r w:rsidRPr="00B93702">
              <w:rPr>
                <w:rFonts w:cs="Arial"/>
                <w:lang w:eastAsia="en-US"/>
              </w:rPr>
              <w:t>E-UTRA</w:t>
            </w:r>
          </w:p>
        </w:tc>
        <w:tc>
          <w:tcPr>
            <w:tcW w:w="1984" w:type="dxa"/>
          </w:tcPr>
          <w:p w14:paraId="49C39A30"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6FFEF1A9"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2289D283"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1C5DB7A5"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7F4FC751" w14:textId="77777777" w:rsidTr="008376F4">
        <w:trPr>
          <w:jc w:val="center"/>
        </w:trPr>
        <w:tc>
          <w:tcPr>
            <w:tcW w:w="3211" w:type="dxa"/>
            <w:vAlign w:val="center"/>
          </w:tcPr>
          <w:p w14:paraId="06ACAA5D" w14:textId="77777777" w:rsidR="008428FE" w:rsidRPr="00B93702" w:rsidRDefault="008428FE" w:rsidP="008428FE">
            <w:pPr>
              <w:pStyle w:val="TAL"/>
              <w:rPr>
                <w:rFonts w:cs="Arial"/>
                <w:lang w:eastAsia="en-US"/>
              </w:rPr>
            </w:pPr>
            <w:r w:rsidRPr="00B93702">
              <w:rPr>
                <w:rFonts w:cs="Arial"/>
                <w:lang w:eastAsia="en-US"/>
              </w:rPr>
              <w:t>UTRA FDD</w:t>
            </w:r>
          </w:p>
        </w:tc>
        <w:tc>
          <w:tcPr>
            <w:tcW w:w="1984" w:type="dxa"/>
          </w:tcPr>
          <w:p w14:paraId="29106171"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7476F39B"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126C6D0F"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64A093B7"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1A3B5A85" w14:textId="77777777" w:rsidTr="008376F4">
        <w:trPr>
          <w:jc w:val="center"/>
        </w:trPr>
        <w:tc>
          <w:tcPr>
            <w:tcW w:w="3211" w:type="dxa"/>
            <w:vAlign w:val="center"/>
          </w:tcPr>
          <w:p w14:paraId="329E6796" w14:textId="77777777" w:rsidR="008428FE" w:rsidRPr="00B93702" w:rsidRDefault="008428FE" w:rsidP="008428FE">
            <w:pPr>
              <w:pStyle w:val="TAL"/>
              <w:rPr>
                <w:rFonts w:cs="Arial"/>
                <w:lang w:eastAsia="en-US"/>
              </w:rPr>
            </w:pPr>
            <w:r w:rsidRPr="00B93702">
              <w:rPr>
                <w:rFonts w:cs="Arial"/>
                <w:lang w:eastAsia="en-US"/>
              </w:rPr>
              <w:t>UTRA TDD</w:t>
            </w:r>
          </w:p>
        </w:tc>
        <w:tc>
          <w:tcPr>
            <w:tcW w:w="1984" w:type="dxa"/>
          </w:tcPr>
          <w:p w14:paraId="01F8B465"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3D2D446F"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0CA72395"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030CB9AA"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4571A6AE" w14:textId="77777777" w:rsidTr="008376F4">
        <w:trPr>
          <w:jc w:val="center"/>
        </w:trPr>
        <w:tc>
          <w:tcPr>
            <w:tcW w:w="3211" w:type="dxa"/>
            <w:vAlign w:val="center"/>
          </w:tcPr>
          <w:p w14:paraId="720C56CA" w14:textId="77777777" w:rsidR="008428FE" w:rsidRPr="00B93702" w:rsidRDefault="008428FE" w:rsidP="008428FE">
            <w:pPr>
              <w:pStyle w:val="TAL"/>
              <w:rPr>
                <w:rFonts w:cs="Arial"/>
                <w:lang w:eastAsia="en-US"/>
              </w:rPr>
            </w:pPr>
            <w:r w:rsidRPr="00B93702">
              <w:rPr>
                <w:rFonts w:cs="Arial"/>
                <w:lang w:eastAsia="en-US"/>
              </w:rPr>
              <w:t>GSM/EDGE</w:t>
            </w:r>
          </w:p>
        </w:tc>
        <w:tc>
          <w:tcPr>
            <w:tcW w:w="1984" w:type="dxa"/>
          </w:tcPr>
          <w:p w14:paraId="5E6A763F"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35473A43"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0892DAFC"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04E7A355" w14:textId="77777777" w:rsidR="008428FE" w:rsidRPr="00B93702" w:rsidRDefault="008428FE" w:rsidP="008428FE">
            <w:pPr>
              <w:pStyle w:val="TAL"/>
              <w:rPr>
                <w:rFonts w:cs="Arial"/>
                <w:lang w:eastAsia="en-US"/>
              </w:rPr>
            </w:pPr>
            <w:r w:rsidRPr="00B93702">
              <w:rPr>
                <w:rFonts w:cs="Arial"/>
                <w:lang w:eastAsia="en-US"/>
              </w:rPr>
              <w:t>-</w:t>
            </w:r>
          </w:p>
        </w:tc>
      </w:tr>
      <w:tr w:rsidR="00B93702" w:rsidRPr="00B93702" w14:paraId="6E728ED1" w14:textId="77777777" w:rsidTr="0069751C">
        <w:trPr>
          <w:jc w:val="center"/>
        </w:trPr>
        <w:tc>
          <w:tcPr>
            <w:tcW w:w="3211" w:type="dxa"/>
            <w:vAlign w:val="center"/>
          </w:tcPr>
          <w:p w14:paraId="341440E5" w14:textId="77777777" w:rsidR="008428FE" w:rsidRPr="00B93702" w:rsidRDefault="008428FE" w:rsidP="0069751C">
            <w:pPr>
              <w:pStyle w:val="TAL"/>
              <w:rPr>
                <w:rFonts w:cs="Arial"/>
                <w:lang w:eastAsia="en-US"/>
              </w:rPr>
            </w:pPr>
            <w:r w:rsidRPr="00B93702">
              <w:rPr>
                <w:rFonts w:cs="Arial"/>
              </w:rPr>
              <w:t>NB-IoT</w:t>
            </w:r>
          </w:p>
        </w:tc>
        <w:tc>
          <w:tcPr>
            <w:tcW w:w="1984" w:type="dxa"/>
          </w:tcPr>
          <w:p w14:paraId="080A6950" w14:textId="77777777" w:rsidR="008428FE" w:rsidRPr="00B93702" w:rsidRDefault="008428FE" w:rsidP="0069751C">
            <w:pPr>
              <w:pStyle w:val="TAL"/>
              <w:rPr>
                <w:rFonts w:cs="Arial"/>
                <w:lang w:eastAsia="en-US"/>
              </w:rPr>
            </w:pPr>
            <w:r w:rsidRPr="00B93702">
              <w:rPr>
                <w:rFonts w:cs="Arial"/>
              </w:rPr>
              <w:t>SBT</w:t>
            </w:r>
          </w:p>
        </w:tc>
        <w:tc>
          <w:tcPr>
            <w:tcW w:w="1892" w:type="dxa"/>
          </w:tcPr>
          <w:p w14:paraId="1276C68E" w14:textId="77777777" w:rsidR="008428FE" w:rsidRPr="00B93702" w:rsidRDefault="008428FE" w:rsidP="0069751C">
            <w:pPr>
              <w:pStyle w:val="TAL"/>
              <w:rPr>
                <w:rFonts w:cs="Arial"/>
                <w:lang w:eastAsia="en-US"/>
              </w:rPr>
            </w:pPr>
            <w:r w:rsidRPr="00B93702">
              <w:rPr>
                <w:rFonts w:cs="Arial"/>
              </w:rPr>
              <w:t>SBT</w:t>
            </w:r>
          </w:p>
        </w:tc>
        <w:tc>
          <w:tcPr>
            <w:tcW w:w="1050" w:type="dxa"/>
          </w:tcPr>
          <w:p w14:paraId="71ABFAAB" w14:textId="77777777" w:rsidR="008428FE" w:rsidRPr="00B93702" w:rsidRDefault="008428FE" w:rsidP="0069751C">
            <w:pPr>
              <w:pStyle w:val="TAL"/>
              <w:rPr>
                <w:rFonts w:cs="Arial"/>
                <w:lang w:eastAsia="en-US"/>
              </w:rPr>
            </w:pPr>
            <w:r w:rsidRPr="00B93702">
              <w:rPr>
                <w:rFonts w:cs="Arial"/>
              </w:rPr>
              <w:t>-</w:t>
            </w:r>
          </w:p>
        </w:tc>
        <w:tc>
          <w:tcPr>
            <w:tcW w:w="1071" w:type="dxa"/>
          </w:tcPr>
          <w:p w14:paraId="6DBC5E17" w14:textId="77777777" w:rsidR="008428FE" w:rsidRPr="00B93702" w:rsidRDefault="008428FE" w:rsidP="0069751C">
            <w:pPr>
              <w:pStyle w:val="TAL"/>
              <w:rPr>
                <w:rFonts w:cs="Arial"/>
                <w:lang w:eastAsia="en-US"/>
              </w:rPr>
            </w:pPr>
            <w:r w:rsidRPr="00B93702">
              <w:rPr>
                <w:rFonts w:cs="Arial"/>
              </w:rPr>
              <w:t>-</w:t>
            </w:r>
          </w:p>
        </w:tc>
      </w:tr>
      <w:tr w:rsidR="00B93702" w:rsidRPr="00B93702" w14:paraId="15C0A469" w14:textId="77777777" w:rsidTr="0069751C">
        <w:trPr>
          <w:jc w:val="center"/>
        </w:trPr>
        <w:tc>
          <w:tcPr>
            <w:tcW w:w="3211" w:type="dxa"/>
            <w:vAlign w:val="center"/>
          </w:tcPr>
          <w:p w14:paraId="3BDDC882" w14:textId="77777777" w:rsidR="008428FE" w:rsidRPr="00B93702" w:rsidRDefault="008428FE" w:rsidP="0069751C">
            <w:pPr>
              <w:pStyle w:val="TAL"/>
              <w:rPr>
                <w:rFonts w:cs="Arial"/>
                <w:lang w:eastAsia="en-US"/>
              </w:rPr>
            </w:pPr>
            <w:r w:rsidRPr="00B93702">
              <w:rPr>
                <w:rFonts w:cs="Arial"/>
                <w:lang w:eastAsia="en-US"/>
              </w:rPr>
              <w:t>NR</w:t>
            </w:r>
          </w:p>
        </w:tc>
        <w:tc>
          <w:tcPr>
            <w:tcW w:w="1984" w:type="dxa"/>
          </w:tcPr>
          <w:p w14:paraId="4662024F" w14:textId="77777777" w:rsidR="008428FE" w:rsidRPr="00B93702" w:rsidRDefault="008428FE" w:rsidP="0069751C">
            <w:pPr>
              <w:pStyle w:val="TAL"/>
              <w:rPr>
                <w:rFonts w:cs="Arial"/>
                <w:lang w:eastAsia="en-US"/>
              </w:rPr>
            </w:pPr>
            <w:r w:rsidRPr="00B93702">
              <w:rPr>
                <w:rFonts w:cs="Arial"/>
                <w:lang w:eastAsia="en-US"/>
              </w:rPr>
              <w:t>SBT</w:t>
            </w:r>
          </w:p>
        </w:tc>
        <w:tc>
          <w:tcPr>
            <w:tcW w:w="1892" w:type="dxa"/>
          </w:tcPr>
          <w:p w14:paraId="38FF7DCC" w14:textId="77777777" w:rsidR="008428FE" w:rsidRPr="00B93702" w:rsidRDefault="008428FE" w:rsidP="0069751C">
            <w:pPr>
              <w:pStyle w:val="TAL"/>
              <w:rPr>
                <w:rFonts w:cs="Arial"/>
                <w:lang w:eastAsia="en-US"/>
              </w:rPr>
            </w:pPr>
            <w:r w:rsidRPr="00B93702">
              <w:rPr>
                <w:rFonts w:cs="Arial"/>
                <w:lang w:eastAsia="en-US"/>
              </w:rPr>
              <w:t>SBT</w:t>
            </w:r>
          </w:p>
        </w:tc>
        <w:tc>
          <w:tcPr>
            <w:tcW w:w="1050" w:type="dxa"/>
          </w:tcPr>
          <w:p w14:paraId="3C89C092" w14:textId="77777777" w:rsidR="008428FE" w:rsidRPr="00B93702" w:rsidRDefault="008428FE" w:rsidP="0069751C">
            <w:pPr>
              <w:pStyle w:val="TAL"/>
              <w:rPr>
                <w:rFonts w:cs="Arial"/>
                <w:lang w:eastAsia="en-US"/>
              </w:rPr>
            </w:pPr>
            <w:r w:rsidRPr="00B93702">
              <w:rPr>
                <w:rFonts w:cs="Arial"/>
                <w:lang w:eastAsia="en-US"/>
              </w:rPr>
              <w:t>-</w:t>
            </w:r>
          </w:p>
        </w:tc>
        <w:tc>
          <w:tcPr>
            <w:tcW w:w="1071" w:type="dxa"/>
          </w:tcPr>
          <w:p w14:paraId="0BAD6321" w14:textId="77777777" w:rsidR="008428FE" w:rsidRPr="00B93702" w:rsidRDefault="008428FE" w:rsidP="0069751C">
            <w:pPr>
              <w:pStyle w:val="TAL"/>
              <w:rPr>
                <w:rFonts w:cs="Arial"/>
                <w:lang w:eastAsia="en-US"/>
              </w:rPr>
            </w:pPr>
            <w:r w:rsidRPr="00B93702">
              <w:rPr>
                <w:rFonts w:cs="Arial"/>
                <w:lang w:eastAsia="en-US"/>
              </w:rPr>
              <w:t>-</w:t>
            </w:r>
          </w:p>
        </w:tc>
      </w:tr>
      <w:tr w:rsidR="00B93702" w:rsidRPr="00B93702" w14:paraId="5F2D903D" w14:textId="77777777" w:rsidTr="008376F4">
        <w:trPr>
          <w:trHeight w:val="563"/>
          <w:jc w:val="center"/>
        </w:trPr>
        <w:tc>
          <w:tcPr>
            <w:tcW w:w="3211" w:type="dxa"/>
          </w:tcPr>
          <w:p w14:paraId="1A700532" w14:textId="77777777" w:rsidR="008428FE" w:rsidRPr="00B93702" w:rsidRDefault="008428FE" w:rsidP="008428FE">
            <w:pPr>
              <w:pStyle w:val="TAL"/>
              <w:rPr>
                <w:rFonts w:cs="Arial"/>
                <w:b/>
                <w:lang w:eastAsia="en-US"/>
              </w:rPr>
            </w:pPr>
            <w:r w:rsidRPr="00B93702">
              <w:rPr>
                <w:rFonts w:cs="Arial"/>
                <w:b/>
                <w:lang w:eastAsia="en-US"/>
              </w:rPr>
              <w:t>7.4 In- band selectivity and blocking</w:t>
            </w:r>
          </w:p>
        </w:tc>
        <w:tc>
          <w:tcPr>
            <w:tcW w:w="1984" w:type="dxa"/>
          </w:tcPr>
          <w:p w14:paraId="568419B7" w14:textId="77777777" w:rsidR="008428FE" w:rsidRPr="00B93702" w:rsidRDefault="008428FE" w:rsidP="008428FE">
            <w:pPr>
              <w:pStyle w:val="TAL"/>
              <w:rPr>
                <w:rFonts w:cs="Arial"/>
                <w:lang w:eastAsia="en-US"/>
              </w:rPr>
            </w:pPr>
          </w:p>
        </w:tc>
        <w:tc>
          <w:tcPr>
            <w:tcW w:w="1892" w:type="dxa"/>
          </w:tcPr>
          <w:p w14:paraId="24DB776B" w14:textId="77777777" w:rsidR="008428FE" w:rsidRPr="00B93702" w:rsidRDefault="008428FE" w:rsidP="008428FE">
            <w:pPr>
              <w:pStyle w:val="TAL"/>
              <w:rPr>
                <w:rFonts w:cs="Arial"/>
                <w:lang w:eastAsia="en-US"/>
              </w:rPr>
            </w:pPr>
          </w:p>
        </w:tc>
        <w:tc>
          <w:tcPr>
            <w:tcW w:w="1050" w:type="dxa"/>
          </w:tcPr>
          <w:p w14:paraId="128119F8" w14:textId="77777777" w:rsidR="008428FE" w:rsidRPr="00B93702" w:rsidRDefault="008428FE" w:rsidP="008428FE">
            <w:pPr>
              <w:pStyle w:val="TAL"/>
              <w:rPr>
                <w:rFonts w:cs="Arial"/>
                <w:lang w:eastAsia="en-US"/>
              </w:rPr>
            </w:pPr>
          </w:p>
        </w:tc>
        <w:tc>
          <w:tcPr>
            <w:tcW w:w="1071" w:type="dxa"/>
          </w:tcPr>
          <w:p w14:paraId="7DCDE740" w14:textId="77777777" w:rsidR="008428FE" w:rsidRPr="00B93702" w:rsidRDefault="008428FE" w:rsidP="008428FE">
            <w:pPr>
              <w:pStyle w:val="TAL"/>
              <w:rPr>
                <w:rFonts w:cs="Arial"/>
                <w:lang w:eastAsia="en-US"/>
              </w:rPr>
            </w:pPr>
          </w:p>
        </w:tc>
      </w:tr>
      <w:tr w:rsidR="00B93702" w:rsidRPr="00B93702" w14:paraId="6D701C4E" w14:textId="77777777" w:rsidTr="008376F4">
        <w:trPr>
          <w:jc w:val="center"/>
        </w:trPr>
        <w:tc>
          <w:tcPr>
            <w:tcW w:w="3211" w:type="dxa"/>
            <w:vAlign w:val="center"/>
          </w:tcPr>
          <w:p w14:paraId="72035617" w14:textId="77777777" w:rsidR="008428FE" w:rsidRPr="00B93702" w:rsidRDefault="008428FE" w:rsidP="008428FE">
            <w:pPr>
              <w:pStyle w:val="TAL"/>
              <w:rPr>
                <w:rFonts w:cs="Arial"/>
                <w:lang w:eastAsia="en-US"/>
              </w:rPr>
            </w:pPr>
            <w:r w:rsidRPr="00B93702">
              <w:rPr>
                <w:rFonts w:cs="Arial"/>
                <w:lang w:eastAsia="en-US"/>
              </w:rPr>
              <w:t>General blocking requirement</w:t>
            </w:r>
          </w:p>
        </w:tc>
        <w:tc>
          <w:tcPr>
            <w:tcW w:w="1984" w:type="dxa"/>
          </w:tcPr>
          <w:p w14:paraId="050A99B5"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14:paraId="02B77738"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14:paraId="5365573D"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71D0AC55"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3D320871" w14:textId="77777777" w:rsidTr="008376F4">
        <w:trPr>
          <w:jc w:val="center"/>
        </w:trPr>
        <w:tc>
          <w:tcPr>
            <w:tcW w:w="3211" w:type="dxa"/>
            <w:vAlign w:val="center"/>
          </w:tcPr>
          <w:p w14:paraId="00FADE0A" w14:textId="77777777" w:rsidR="008428FE" w:rsidRPr="00B93702" w:rsidRDefault="008428FE" w:rsidP="008428FE">
            <w:pPr>
              <w:pStyle w:val="TAL"/>
              <w:rPr>
                <w:rFonts w:cs="Arial"/>
                <w:lang w:eastAsia="en-US"/>
              </w:rPr>
            </w:pPr>
            <w:r w:rsidRPr="00B93702">
              <w:rPr>
                <w:rFonts w:cs="Arial"/>
                <w:lang w:eastAsia="en-US"/>
              </w:rPr>
              <w:t>General narrowband blocking requirement</w:t>
            </w:r>
          </w:p>
        </w:tc>
        <w:tc>
          <w:tcPr>
            <w:tcW w:w="1984" w:type="dxa"/>
          </w:tcPr>
          <w:p w14:paraId="3324E94B"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14:paraId="2A16BCEA"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14:paraId="455A13BE"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2BB44118" w14:textId="77777777"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14:paraId="2EF26E8A" w14:textId="77777777" w:rsidTr="008376F4">
        <w:trPr>
          <w:jc w:val="center"/>
        </w:trPr>
        <w:tc>
          <w:tcPr>
            <w:tcW w:w="3211" w:type="dxa"/>
            <w:vAlign w:val="center"/>
          </w:tcPr>
          <w:p w14:paraId="437A9EE8" w14:textId="77777777" w:rsidR="008428FE" w:rsidRPr="00B93702" w:rsidRDefault="008428FE" w:rsidP="008428FE">
            <w:pPr>
              <w:pStyle w:val="TAL"/>
              <w:rPr>
                <w:rFonts w:cs="Arial"/>
                <w:lang w:eastAsia="en-US"/>
              </w:rPr>
            </w:pPr>
            <w:r w:rsidRPr="00B93702">
              <w:rPr>
                <w:rFonts w:cs="Arial"/>
                <w:lang w:eastAsia="en-US"/>
              </w:rPr>
              <w:t>Additional narrowband blocking requirement for GSM/EDGE</w:t>
            </w:r>
          </w:p>
        </w:tc>
        <w:tc>
          <w:tcPr>
            <w:tcW w:w="1984" w:type="dxa"/>
          </w:tcPr>
          <w:p w14:paraId="522F0B8A"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71DA7E21"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66259F63"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4C608C47" w14:textId="77777777" w:rsidR="008428FE" w:rsidRPr="00B93702" w:rsidRDefault="008428FE" w:rsidP="008428FE">
            <w:pPr>
              <w:pStyle w:val="TAL"/>
              <w:rPr>
                <w:rFonts w:cs="Arial"/>
                <w:lang w:eastAsia="en-US"/>
              </w:rPr>
            </w:pPr>
          </w:p>
        </w:tc>
      </w:tr>
      <w:tr w:rsidR="00B93702" w:rsidRPr="00B93702" w14:paraId="7718D428" w14:textId="77777777" w:rsidTr="008376F4">
        <w:trPr>
          <w:jc w:val="center"/>
        </w:trPr>
        <w:tc>
          <w:tcPr>
            <w:tcW w:w="3211" w:type="dxa"/>
            <w:vAlign w:val="center"/>
          </w:tcPr>
          <w:p w14:paraId="25876972" w14:textId="77777777" w:rsidR="008428FE" w:rsidRPr="00B93702" w:rsidRDefault="008428FE" w:rsidP="008428FE">
            <w:pPr>
              <w:pStyle w:val="TAL"/>
              <w:rPr>
                <w:rFonts w:cs="Arial"/>
                <w:lang w:eastAsia="en-US"/>
              </w:rPr>
            </w:pPr>
            <w:r w:rsidRPr="00B93702">
              <w:rPr>
                <w:rFonts w:cs="Arial"/>
                <w:lang w:eastAsia="en-US"/>
              </w:rPr>
              <w:t>GSM/EDGE requirements for AM suppression</w:t>
            </w:r>
          </w:p>
        </w:tc>
        <w:tc>
          <w:tcPr>
            <w:tcW w:w="1984" w:type="dxa"/>
          </w:tcPr>
          <w:p w14:paraId="56E4EE90"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27A0F456"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64CA61E7"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431AD2E1" w14:textId="77777777" w:rsidR="008428FE" w:rsidRPr="00B93702" w:rsidRDefault="008428FE" w:rsidP="008428FE">
            <w:pPr>
              <w:pStyle w:val="TAL"/>
              <w:rPr>
                <w:rFonts w:cs="Arial"/>
                <w:lang w:eastAsia="en-US"/>
              </w:rPr>
            </w:pPr>
          </w:p>
        </w:tc>
      </w:tr>
      <w:tr w:rsidR="00B93702" w:rsidRPr="00B93702" w14:paraId="712741C6" w14:textId="77777777" w:rsidTr="008376F4">
        <w:trPr>
          <w:jc w:val="center"/>
        </w:trPr>
        <w:tc>
          <w:tcPr>
            <w:tcW w:w="3211" w:type="dxa"/>
            <w:vAlign w:val="center"/>
          </w:tcPr>
          <w:p w14:paraId="0E8FFB3E" w14:textId="77777777" w:rsidR="008428FE" w:rsidRPr="00B93702" w:rsidRDefault="008428FE" w:rsidP="008428FE">
            <w:pPr>
              <w:pStyle w:val="TAL"/>
              <w:rPr>
                <w:rFonts w:cs="Arial"/>
                <w:lang w:eastAsia="en-US"/>
              </w:rPr>
            </w:pPr>
            <w:r w:rsidRPr="00B93702">
              <w:rPr>
                <w:rFonts w:cs="Arial"/>
                <w:lang w:eastAsia="en-US"/>
              </w:rPr>
              <w:t>Additional BC3 blocking requirement</w:t>
            </w:r>
          </w:p>
        </w:tc>
        <w:tc>
          <w:tcPr>
            <w:tcW w:w="1984" w:type="dxa"/>
          </w:tcPr>
          <w:p w14:paraId="44A644FA"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14:paraId="39B1014A" w14:textId="77777777" w:rsidR="008428FE" w:rsidRPr="00B93702" w:rsidRDefault="008428FE" w:rsidP="008428FE">
            <w:pPr>
              <w:pStyle w:val="TAL"/>
              <w:rPr>
                <w:rFonts w:cs="Arial"/>
                <w:lang w:eastAsia="zh-CN"/>
              </w:rPr>
            </w:pPr>
            <w:r w:rsidRPr="00B93702">
              <w:rPr>
                <w:rFonts w:cs="Arial"/>
                <w:lang w:eastAsia="en-US"/>
              </w:rPr>
              <w:t>SBT</w:t>
            </w:r>
            <w:r w:rsidRPr="00B93702">
              <w:rPr>
                <w:rFonts w:cs="Arial"/>
                <w:lang w:eastAsia="zh-CN"/>
              </w:rPr>
              <w:t>, MBT</w:t>
            </w:r>
            <w:r w:rsidRPr="00B93702">
              <w:rPr>
                <w:rFonts w:cs="Arial"/>
                <w:vertAlign w:val="superscript"/>
                <w:lang w:eastAsia="zh-CN"/>
              </w:rPr>
              <w:t>5</w:t>
            </w:r>
          </w:p>
        </w:tc>
        <w:tc>
          <w:tcPr>
            <w:tcW w:w="1050" w:type="dxa"/>
          </w:tcPr>
          <w:p w14:paraId="568B3EE3" w14:textId="77777777" w:rsidR="008428FE" w:rsidRPr="00B93702" w:rsidRDefault="008428FE" w:rsidP="008428FE">
            <w:pPr>
              <w:pStyle w:val="TAL"/>
              <w:rPr>
                <w:rFonts w:cs="Arial"/>
                <w:lang w:eastAsia="en-US"/>
              </w:rPr>
            </w:pPr>
            <w:r w:rsidRPr="00B93702">
              <w:rPr>
                <w:rFonts w:cs="Arial"/>
                <w:lang w:eastAsia="en-US"/>
              </w:rPr>
              <w:t>N/A</w:t>
            </w:r>
          </w:p>
        </w:tc>
        <w:tc>
          <w:tcPr>
            <w:tcW w:w="1071" w:type="dxa"/>
          </w:tcPr>
          <w:p w14:paraId="36F85D7C"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06F3B08B" w14:textId="77777777" w:rsidTr="008376F4">
        <w:trPr>
          <w:jc w:val="center"/>
        </w:trPr>
        <w:tc>
          <w:tcPr>
            <w:tcW w:w="3211" w:type="dxa"/>
            <w:vAlign w:val="center"/>
          </w:tcPr>
          <w:p w14:paraId="0A134012" w14:textId="77777777" w:rsidR="008428FE" w:rsidRPr="00B93702" w:rsidRDefault="008428FE" w:rsidP="008428FE">
            <w:pPr>
              <w:pStyle w:val="TAL"/>
              <w:ind w:left="14"/>
              <w:rPr>
                <w:rFonts w:cs="Arial"/>
                <w:b/>
                <w:bCs/>
                <w:lang w:eastAsia="en-US"/>
              </w:rPr>
            </w:pPr>
            <w:r w:rsidRPr="00B93702">
              <w:rPr>
                <w:rFonts w:cs="Arial"/>
                <w:b/>
                <w:bCs/>
                <w:lang w:eastAsia="en-US"/>
              </w:rPr>
              <w:t>7.5 Out-of-band blocking</w:t>
            </w:r>
          </w:p>
        </w:tc>
        <w:tc>
          <w:tcPr>
            <w:tcW w:w="1984" w:type="dxa"/>
          </w:tcPr>
          <w:p w14:paraId="1F8D9ED3" w14:textId="77777777" w:rsidR="008428FE" w:rsidRPr="00B93702" w:rsidRDefault="008428FE" w:rsidP="008428FE">
            <w:pPr>
              <w:pStyle w:val="TAL"/>
              <w:ind w:left="14"/>
              <w:rPr>
                <w:rFonts w:cs="Arial"/>
                <w:b/>
                <w:bCs/>
                <w:lang w:eastAsia="en-US"/>
              </w:rPr>
            </w:pPr>
          </w:p>
        </w:tc>
        <w:tc>
          <w:tcPr>
            <w:tcW w:w="1892" w:type="dxa"/>
          </w:tcPr>
          <w:p w14:paraId="1712C58B" w14:textId="77777777" w:rsidR="008428FE" w:rsidRPr="00B93702" w:rsidRDefault="008428FE" w:rsidP="008428FE">
            <w:pPr>
              <w:pStyle w:val="TAL"/>
              <w:ind w:left="14"/>
              <w:rPr>
                <w:rFonts w:cs="Arial"/>
                <w:b/>
                <w:bCs/>
                <w:lang w:eastAsia="en-US"/>
              </w:rPr>
            </w:pPr>
          </w:p>
        </w:tc>
        <w:tc>
          <w:tcPr>
            <w:tcW w:w="1050" w:type="dxa"/>
          </w:tcPr>
          <w:p w14:paraId="46312483" w14:textId="77777777" w:rsidR="008428FE" w:rsidRPr="00B93702" w:rsidRDefault="008428FE" w:rsidP="008428FE">
            <w:pPr>
              <w:pStyle w:val="TAL"/>
              <w:ind w:left="14"/>
              <w:rPr>
                <w:rFonts w:cs="Arial"/>
                <w:b/>
                <w:bCs/>
                <w:lang w:eastAsia="en-US"/>
              </w:rPr>
            </w:pPr>
          </w:p>
        </w:tc>
        <w:tc>
          <w:tcPr>
            <w:tcW w:w="1071" w:type="dxa"/>
          </w:tcPr>
          <w:p w14:paraId="66528636" w14:textId="77777777" w:rsidR="008428FE" w:rsidRPr="00B93702" w:rsidRDefault="008428FE" w:rsidP="008428FE">
            <w:pPr>
              <w:pStyle w:val="TAL"/>
              <w:ind w:left="14"/>
              <w:rPr>
                <w:rFonts w:cs="Arial"/>
                <w:b/>
                <w:bCs/>
                <w:lang w:eastAsia="en-US"/>
              </w:rPr>
            </w:pPr>
          </w:p>
        </w:tc>
      </w:tr>
      <w:tr w:rsidR="00B93702" w:rsidRPr="00B93702" w14:paraId="7D70CDE2" w14:textId="77777777" w:rsidTr="008376F4">
        <w:trPr>
          <w:jc w:val="center"/>
        </w:trPr>
        <w:tc>
          <w:tcPr>
            <w:tcW w:w="3211" w:type="dxa"/>
          </w:tcPr>
          <w:p w14:paraId="4DC87FB0" w14:textId="77777777"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14:paraId="1FD76FD0" w14:textId="77777777"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14:paraId="26E92F1E"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14:paraId="5AC16059"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479A16FD"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186FDD39" w14:textId="77777777" w:rsidTr="008376F4">
        <w:trPr>
          <w:jc w:val="center"/>
        </w:trPr>
        <w:tc>
          <w:tcPr>
            <w:tcW w:w="3211" w:type="dxa"/>
          </w:tcPr>
          <w:p w14:paraId="6B975F78" w14:textId="77777777" w:rsidR="008428FE" w:rsidRPr="00B93702" w:rsidRDefault="008428FE" w:rsidP="008428FE">
            <w:pPr>
              <w:pStyle w:val="TAL"/>
              <w:rPr>
                <w:rFonts w:cs="Arial"/>
                <w:lang w:eastAsia="en-US"/>
              </w:rPr>
            </w:pPr>
            <w:r w:rsidRPr="00B93702">
              <w:rPr>
                <w:rFonts w:cs="Arial"/>
                <w:lang w:eastAsia="en-US"/>
              </w:rPr>
              <w:t>Co-location requirement</w:t>
            </w:r>
          </w:p>
        </w:tc>
        <w:tc>
          <w:tcPr>
            <w:tcW w:w="1984" w:type="dxa"/>
          </w:tcPr>
          <w:p w14:paraId="29366EEA" w14:textId="77777777"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14:paraId="2849C546"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14:paraId="3121E619"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7C85147C"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48CF07AE" w14:textId="77777777" w:rsidTr="008376F4">
        <w:trPr>
          <w:jc w:val="center"/>
        </w:trPr>
        <w:tc>
          <w:tcPr>
            <w:tcW w:w="3211" w:type="dxa"/>
            <w:vAlign w:val="center"/>
          </w:tcPr>
          <w:p w14:paraId="16869712" w14:textId="77777777" w:rsidR="008428FE" w:rsidRPr="00B93702" w:rsidRDefault="008428FE" w:rsidP="008428FE">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984" w:type="dxa"/>
          </w:tcPr>
          <w:p w14:paraId="445E4C54" w14:textId="77777777" w:rsidR="008428FE" w:rsidRPr="00B93702" w:rsidRDefault="008428FE" w:rsidP="008428FE">
            <w:pPr>
              <w:pStyle w:val="TAL"/>
              <w:rPr>
                <w:rFonts w:cs="Arial"/>
                <w:sz w:val="16"/>
                <w:szCs w:val="16"/>
                <w:lang w:eastAsia="en-US"/>
              </w:rPr>
            </w:pPr>
          </w:p>
        </w:tc>
        <w:tc>
          <w:tcPr>
            <w:tcW w:w="1892" w:type="dxa"/>
          </w:tcPr>
          <w:p w14:paraId="70A31498" w14:textId="77777777" w:rsidR="008428FE" w:rsidRPr="00B93702" w:rsidRDefault="008428FE" w:rsidP="008428FE">
            <w:pPr>
              <w:pStyle w:val="TAL"/>
              <w:rPr>
                <w:rFonts w:cs="Arial"/>
                <w:sz w:val="16"/>
                <w:szCs w:val="16"/>
                <w:lang w:eastAsia="en-US"/>
              </w:rPr>
            </w:pPr>
          </w:p>
        </w:tc>
        <w:tc>
          <w:tcPr>
            <w:tcW w:w="1050" w:type="dxa"/>
          </w:tcPr>
          <w:p w14:paraId="3B5A0281" w14:textId="77777777" w:rsidR="008428FE" w:rsidRPr="00B93702" w:rsidRDefault="008428FE" w:rsidP="008428FE">
            <w:pPr>
              <w:pStyle w:val="TAL"/>
              <w:rPr>
                <w:rFonts w:cs="Arial"/>
                <w:sz w:val="16"/>
                <w:szCs w:val="16"/>
                <w:lang w:eastAsia="en-US"/>
              </w:rPr>
            </w:pPr>
          </w:p>
        </w:tc>
        <w:tc>
          <w:tcPr>
            <w:tcW w:w="1071" w:type="dxa"/>
          </w:tcPr>
          <w:p w14:paraId="071EEF4D" w14:textId="77777777" w:rsidR="008428FE" w:rsidRPr="00B93702" w:rsidRDefault="008428FE" w:rsidP="008428FE">
            <w:pPr>
              <w:pStyle w:val="TAL"/>
              <w:rPr>
                <w:rFonts w:cs="Arial"/>
                <w:sz w:val="16"/>
                <w:szCs w:val="16"/>
                <w:lang w:eastAsia="en-US"/>
              </w:rPr>
            </w:pPr>
          </w:p>
        </w:tc>
      </w:tr>
      <w:tr w:rsidR="00B93702" w:rsidRPr="00B93702" w14:paraId="62F58B2A" w14:textId="77777777" w:rsidTr="008376F4">
        <w:trPr>
          <w:jc w:val="center"/>
        </w:trPr>
        <w:tc>
          <w:tcPr>
            <w:tcW w:w="3211" w:type="dxa"/>
          </w:tcPr>
          <w:p w14:paraId="49668C94" w14:textId="77777777"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14:paraId="7E2BF8F5" w14:textId="77777777" w:rsidR="008428FE" w:rsidRPr="00B93702" w:rsidRDefault="008428FE" w:rsidP="008428FE">
            <w:pPr>
              <w:pStyle w:val="TAL"/>
              <w:rPr>
                <w:rFonts w:cs="Arial"/>
                <w:lang w:eastAsia="en-US"/>
              </w:rPr>
            </w:pPr>
            <w:r w:rsidRPr="00B93702">
              <w:rPr>
                <w:rFonts w:cs="Arial"/>
                <w:lang w:eastAsia="en-US"/>
              </w:rPr>
              <w:t>SBT, MBT</w:t>
            </w:r>
          </w:p>
        </w:tc>
        <w:tc>
          <w:tcPr>
            <w:tcW w:w="1892" w:type="dxa"/>
          </w:tcPr>
          <w:p w14:paraId="77FABE1F" w14:textId="77777777"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xml:space="preserve"> MBT</w:t>
            </w:r>
            <w:r w:rsidRPr="00B93702">
              <w:rPr>
                <w:rFonts w:cs="Arial"/>
                <w:vertAlign w:val="superscript"/>
                <w:lang w:eastAsia="en-US"/>
              </w:rPr>
              <w:t>2</w:t>
            </w:r>
          </w:p>
        </w:tc>
        <w:tc>
          <w:tcPr>
            <w:tcW w:w="1050" w:type="dxa"/>
          </w:tcPr>
          <w:p w14:paraId="695C937C"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1F92EF5D"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615B92E0" w14:textId="77777777" w:rsidTr="008376F4">
        <w:trPr>
          <w:jc w:val="center"/>
        </w:trPr>
        <w:tc>
          <w:tcPr>
            <w:tcW w:w="3211" w:type="dxa"/>
            <w:vAlign w:val="center"/>
          </w:tcPr>
          <w:p w14:paraId="00E8B5EF" w14:textId="77777777"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14:paraId="7A9845F9" w14:textId="77777777"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3</w:t>
            </w:r>
          </w:p>
        </w:tc>
        <w:tc>
          <w:tcPr>
            <w:tcW w:w="1892" w:type="dxa"/>
          </w:tcPr>
          <w:p w14:paraId="3EC14B7B" w14:textId="77777777"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3</w:t>
            </w:r>
          </w:p>
        </w:tc>
        <w:tc>
          <w:tcPr>
            <w:tcW w:w="1050" w:type="dxa"/>
          </w:tcPr>
          <w:p w14:paraId="187993F7"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0B2E1BE3" w14:textId="77777777" w:rsidR="008428FE" w:rsidRPr="00B93702" w:rsidRDefault="008428FE" w:rsidP="008428FE">
            <w:pPr>
              <w:pStyle w:val="TAL"/>
              <w:rPr>
                <w:rFonts w:cs="Arial"/>
                <w:lang w:eastAsia="en-US"/>
              </w:rPr>
            </w:pPr>
            <w:r w:rsidRPr="00B93702">
              <w:rPr>
                <w:rFonts w:cs="Arial"/>
                <w:lang w:eastAsia="en-US"/>
              </w:rPr>
              <w:t>N/A</w:t>
            </w:r>
          </w:p>
          <w:p w14:paraId="02F08CF0" w14:textId="77777777" w:rsidR="008428FE" w:rsidRPr="00B93702" w:rsidRDefault="008428FE" w:rsidP="008428FE">
            <w:pPr>
              <w:pStyle w:val="TAL"/>
              <w:rPr>
                <w:rFonts w:cs="Arial"/>
                <w:lang w:eastAsia="en-US"/>
              </w:rPr>
            </w:pPr>
          </w:p>
        </w:tc>
      </w:tr>
      <w:tr w:rsidR="00B93702" w:rsidRPr="00B93702" w14:paraId="4A97EE4E" w14:textId="77777777" w:rsidTr="008376F4">
        <w:trPr>
          <w:jc w:val="center"/>
        </w:trPr>
        <w:tc>
          <w:tcPr>
            <w:tcW w:w="3211" w:type="dxa"/>
            <w:vAlign w:val="center"/>
          </w:tcPr>
          <w:p w14:paraId="111E845B" w14:textId="77777777" w:rsidR="008428FE" w:rsidRPr="00B93702" w:rsidRDefault="008428FE" w:rsidP="008428FE">
            <w:pPr>
              <w:pStyle w:val="TAL"/>
              <w:ind w:left="14"/>
              <w:rPr>
                <w:rFonts w:cs="Arial"/>
                <w:b/>
                <w:bCs/>
                <w:lang w:eastAsia="en-US"/>
              </w:rPr>
            </w:pPr>
            <w:r w:rsidRPr="00B93702">
              <w:rPr>
                <w:rFonts w:cs="Arial"/>
                <w:b/>
                <w:bCs/>
                <w:lang w:eastAsia="en-US"/>
              </w:rPr>
              <w:t>7.7 Receiver intermodulation</w:t>
            </w:r>
          </w:p>
        </w:tc>
        <w:tc>
          <w:tcPr>
            <w:tcW w:w="1984" w:type="dxa"/>
          </w:tcPr>
          <w:p w14:paraId="5AC84D88" w14:textId="77777777" w:rsidR="008428FE" w:rsidRPr="00B93702" w:rsidRDefault="008428FE" w:rsidP="008428FE">
            <w:pPr>
              <w:pStyle w:val="TAL"/>
              <w:rPr>
                <w:rFonts w:cs="Arial"/>
                <w:sz w:val="16"/>
                <w:szCs w:val="16"/>
                <w:lang w:eastAsia="en-US"/>
              </w:rPr>
            </w:pPr>
          </w:p>
        </w:tc>
        <w:tc>
          <w:tcPr>
            <w:tcW w:w="1892" w:type="dxa"/>
          </w:tcPr>
          <w:p w14:paraId="51533645" w14:textId="77777777" w:rsidR="008428FE" w:rsidRPr="00B93702" w:rsidRDefault="008428FE" w:rsidP="008428FE">
            <w:pPr>
              <w:pStyle w:val="TAL"/>
              <w:rPr>
                <w:rFonts w:cs="Arial"/>
                <w:sz w:val="16"/>
                <w:szCs w:val="16"/>
                <w:lang w:eastAsia="en-US"/>
              </w:rPr>
            </w:pPr>
          </w:p>
        </w:tc>
        <w:tc>
          <w:tcPr>
            <w:tcW w:w="1050" w:type="dxa"/>
          </w:tcPr>
          <w:p w14:paraId="0055C312" w14:textId="77777777" w:rsidR="008428FE" w:rsidRPr="00B93702" w:rsidRDefault="008428FE" w:rsidP="008428FE">
            <w:pPr>
              <w:pStyle w:val="TAL"/>
              <w:rPr>
                <w:rFonts w:cs="Arial"/>
                <w:sz w:val="16"/>
                <w:szCs w:val="16"/>
                <w:lang w:eastAsia="en-US"/>
              </w:rPr>
            </w:pPr>
          </w:p>
        </w:tc>
        <w:tc>
          <w:tcPr>
            <w:tcW w:w="1071" w:type="dxa"/>
          </w:tcPr>
          <w:p w14:paraId="75294062" w14:textId="77777777" w:rsidR="008428FE" w:rsidRPr="00B93702" w:rsidRDefault="008428FE" w:rsidP="008428FE">
            <w:pPr>
              <w:pStyle w:val="TAL"/>
              <w:rPr>
                <w:rFonts w:cs="Arial"/>
                <w:sz w:val="16"/>
                <w:szCs w:val="16"/>
                <w:lang w:eastAsia="en-US"/>
              </w:rPr>
            </w:pPr>
          </w:p>
        </w:tc>
      </w:tr>
      <w:tr w:rsidR="00B93702" w:rsidRPr="00B93702" w14:paraId="1D004138" w14:textId="77777777" w:rsidTr="008376F4">
        <w:trPr>
          <w:jc w:val="center"/>
        </w:trPr>
        <w:tc>
          <w:tcPr>
            <w:tcW w:w="3211" w:type="dxa"/>
            <w:vAlign w:val="center"/>
          </w:tcPr>
          <w:p w14:paraId="419E148E" w14:textId="77777777" w:rsidR="008428FE" w:rsidRPr="00B93702" w:rsidRDefault="008428FE" w:rsidP="008428FE">
            <w:pPr>
              <w:pStyle w:val="TAL"/>
              <w:rPr>
                <w:rFonts w:cs="Arial"/>
                <w:lang w:eastAsia="en-US"/>
              </w:rPr>
            </w:pPr>
            <w:r w:rsidRPr="00B93702">
              <w:rPr>
                <w:rFonts w:cs="Arial"/>
                <w:lang w:eastAsia="en-US"/>
              </w:rPr>
              <w:t>General intermodulation requirement</w:t>
            </w:r>
          </w:p>
        </w:tc>
        <w:tc>
          <w:tcPr>
            <w:tcW w:w="1984" w:type="dxa"/>
          </w:tcPr>
          <w:p w14:paraId="68876CD7"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14:paraId="2E676B78" w14:textId="77777777"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14:paraId="50929BA1"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236962CE"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0E05C728" w14:textId="77777777" w:rsidTr="008376F4">
        <w:trPr>
          <w:jc w:val="center"/>
        </w:trPr>
        <w:tc>
          <w:tcPr>
            <w:tcW w:w="3211" w:type="dxa"/>
            <w:vAlign w:val="center"/>
          </w:tcPr>
          <w:p w14:paraId="2DD2C6A7" w14:textId="77777777" w:rsidR="008428FE" w:rsidRPr="00B93702" w:rsidRDefault="008428FE" w:rsidP="008428FE">
            <w:pPr>
              <w:pStyle w:val="TAL"/>
              <w:rPr>
                <w:rFonts w:cs="Arial"/>
                <w:lang w:eastAsia="en-US"/>
              </w:rPr>
            </w:pPr>
            <w:r w:rsidRPr="00B93702">
              <w:rPr>
                <w:rFonts w:cs="Arial"/>
                <w:lang w:eastAsia="en-US"/>
              </w:rPr>
              <w:t>General narrowband intermodulation requirement</w:t>
            </w:r>
          </w:p>
        </w:tc>
        <w:tc>
          <w:tcPr>
            <w:tcW w:w="1984" w:type="dxa"/>
          </w:tcPr>
          <w:p w14:paraId="0A1BCF2F" w14:textId="77777777"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14:paraId="67E801BB" w14:textId="77777777"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14:paraId="4A9763F6" w14:textId="77777777" w:rsidR="008428FE" w:rsidRPr="00B93702" w:rsidRDefault="008428FE" w:rsidP="008428FE">
            <w:pPr>
              <w:pStyle w:val="TAL"/>
              <w:rPr>
                <w:rFonts w:cs="Arial"/>
                <w:lang w:eastAsia="en-US"/>
              </w:rPr>
            </w:pPr>
            <w:r w:rsidRPr="00B93702">
              <w:rPr>
                <w:rFonts w:cs="Arial"/>
                <w:lang w:eastAsia="en-US"/>
              </w:rPr>
              <w:t>TC7b</w:t>
            </w:r>
          </w:p>
        </w:tc>
        <w:tc>
          <w:tcPr>
            <w:tcW w:w="1071" w:type="dxa"/>
          </w:tcPr>
          <w:p w14:paraId="2CE2A5F7" w14:textId="77777777" w:rsidR="008428FE" w:rsidRPr="00B93702" w:rsidRDefault="008428FE" w:rsidP="008428FE">
            <w:pPr>
              <w:pStyle w:val="TAL"/>
              <w:rPr>
                <w:rFonts w:cs="Arial"/>
                <w:lang w:eastAsia="en-US"/>
              </w:rPr>
            </w:pPr>
            <w:r w:rsidRPr="00B93702">
              <w:rPr>
                <w:rFonts w:cs="Arial"/>
                <w:lang w:eastAsia="en-US"/>
              </w:rPr>
              <w:t>TC7b</w:t>
            </w:r>
          </w:p>
        </w:tc>
      </w:tr>
      <w:tr w:rsidR="00B93702" w:rsidRPr="00B93702" w14:paraId="4157CEF9" w14:textId="77777777" w:rsidTr="008376F4">
        <w:trPr>
          <w:jc w:val="center"/>
        </w:trPr>
        <w:tc>
          <w:tcPr>
            <w:tcW w:w="3211" w:type="dxa"/>
            <w:vAlign w:val="center"/>
          </w:tcPr>
          <w:p w14:paraId="0EB5F584" w14:textId="77777777" w:rsidR="008428FE" w:rsidRPr="00B93702" w:rsidRDefault="008428FE" w:rsidP="008428FE">
            <w:pPr>
              <w:pStyle w:val="TAL"/>
              <w:rPr>
                <w:rFonts w:cs="Arial"/>
                <w:lang w:eastAsia="en-US"/>
              </w:rPr>
            </w:pPr>
            <w:r w:rsidRPr="00B93702">
              <w:rPr>
                <w:rFonts w:cs="Arial"/>
                <w:lang w:eastAsia="en-US"/>
              </w:rPr>
              <w:t>Additional narrowband intermodulation requirement for GSM/EDGE</w:t>
            </w:r>
          </w:p>
        </w:tc>
        <w:tc>
          <w:tcPr>
            <w:tcW w:w="1984" w:type="dxa"/>
          </w:tcPr>
          <w:p w14:paraId="75989454" w14:textId="77777777" w:rsidR="008428FE" w:rsidRPr="00B93702" w:rsidRDefault="008428FE" w:rsidP="008428FE">
            <w:pPr>
              <w:pStyle w:val="TAL"/>
              <w:rPr>
                <w:rFonts w:cs="Arial"/>
                <w:lang w:eastAsia="en-US"/>
              </w:rPr>
            </w:pPr>
            <w:r w:rsidRPr="00B93702">
              <w:rPr>
                <w:rFonts w:cs="Arial"/>
                <w:lang w:eastAsia="en-US"/>
              </w:rPr>
              <w:t>SBT</w:t>
            </w:r>
          </w:p>
        </w:tc>
        <w:tc>
          <w:tcPr>
            <w:tcW w:w="1892" w:type="dxa"/>
          </w:tcPr>
          <w:p w14:paraId="797F5060" w14:textId="77777777" w:rsidR="008428FE" w:rsidRPr="00B93702" w:rsidRDefault="008428FE" w:rsidP="008428FE">
            <w:pPr>
              <w:pStyle w:val="TAL"/>
              <w:rPr>
                <w:rFonts w:cs="Arial"/>
                <w:lang w:eastAsia="en-US"/>
              </w:rPr>
            </w:pPr>
            <w:r w:rsidRPr="00B93702">
              <w:rPr>
                <w:rFonts w:cs="Arial"/>
                <w:lang w:eastAsia="en-US"/>
              </w:rPr>
              <w:t>SBT</w:t>
            </w:r>
          </w:p>
        </w:tc>
        <w:tc>
          <w:tcPr>
            <w:tcW w:w="1050" w:type="dxa"/>
          </w:tcPr>
          <w:p w14:paraId="243B6871" w14:textId="77777777" w:rsidR="008428FE" w:rsidRPr="00B93702" w:rsidRDefault="008428FE" w:rsidP="008428FE">
            <w:pPr>
              <w:pStyle w:val="TAL"/>
              <w:rPr>
                <w:rFonts w:cs="Arial"/>
                <w:lang w:eastAsia="en-US"/>
              </w:rPr>
            </w:pPr>
            <w:r w:rsidRPr="00B93702">
              <w:rPr>
                <w:rFonts w:cs="Arial"/>
                <w:lang w:eastAsia="en-US"/>
              </w:rPr>
              <w:t>-</w:t>
            </w:r>
          </w:p>
        </w:tc>
        <w:tc>
          <w:tcPr>
            <w:tcW w:w="1071" w:type="dxa"/>
          </w:tcPr>
          <w:p w14:paraId="16226A61" w14:textId="77777777" w:rsidR="008428FE" w:rsidRPr="00B93702" w:rsidRDefault="008428FE" w:rsidP="008428FE">
            <w:pPr>
              <w:pStyle w:val="TAL"/>
              <w:rPr>
                <w:rFonts w:cs="Arial"/>
                <w:lang w:eastAsia="en-US"/>
              </w:rPr>
            </w:pPr>
            <w:r w:rsidRPr="00B93702">
              <w:rPr>
                <w:rFonts w:cs="Arial"/>
                <w:lang w:eastAsia="en-US"/>
              </w:rPr>
              <w:t>N/A</w:t>
            </w:r>
          </w:p>
        </w:tc>
      </w:tr>
      <w:tr w:rsidR="00B93702" w:rsidRPr="00B93702" w14:paraId="160339A3" w14:textId="77777777" w:rsidTr="008376F4">
        <w:trPr>
          <w:trHeight w:val="50"/>
          <w:jc w:val="center"/>
        </w:trPr>
        <w:tc>
          <w:tcPr>
            <w:tcW w:w="3211" w:type="dxa"/>
            <w:vAlign w:val="center"/>
          </w:tcPr>
          <w:p w14:paraId="60AC0816" w14:textId="77777777" w:rsidR="008428FE" w:rsidRPr="00B93702" w:rsidRDefault="008428FE" w:rsidP="008428FE">
            <w:pPr>
              <w:pStyle w:val="TAL"/>
              <w:ind w:left="14"/>
              <w:rPr>
                <w:rFonts w:cs="Arial"/>
                <w:b/>
                <w:bCs/>
                <w:lang w:eastAsia="en-US"/>
              </w:rPr>
            </w:pPr>
            <w:r w:rsidRPr="00B93702">
              <w:rPr>
                <w:rFonts w:cs="Arial"/>
                <w:b/>
                <w:bCs/>
                <w:lang w:eastAsia="en-US"/>
              </w:rPr>
              <w:t>7.8 In-channel selectivity</w:t>
            </w:r>
          </w:p>
        </w:tc>
        <w:tc>
          <w:tcPr>
            <w:tcW w:w="1984" w:type="dxa"/>
          </w:tcPr>
          <w:p w14:paraId="42BF27D5" w14:textId="77777777" w:rsidR="008428FE" w:rsidRPr="00B93702" w:rsidRDefault="008428FE" w:rsidP="008428FE">
            <w:pPr>
              <w:pStyle w:val="TAL"/>
              <w:rPr>
                <w:rFonts w:cs="Arial"/>
                <w:sz w:val="16"/>
                <w:szCs w:val="16"/>
                <w:lang w:eastAsia="en-US"/>
              </w:rPr>
            </w:pPr>
          </w:p>
        </w:tc>
        <w:tc>
          <w:tcPr>
            <w:tcW w:w="1892" w:type="dxa"/>
          </w:tcPr>
          <w:p w14:paraId="3A67E92D" w14:textId="77777777" w:rsidR="008428FE" w:rsidRPr="00B93702" w:rsidRDefault="008428FE" w:rsidP="008428FE">
            <w:pPr>
              <w:pStyle w:val="TAL"/>
              <w:rPr>
                <w:rFonts w:cs="Arial"/>
                <w:sz w:val="16"/>
                <w:szCs w:val="16"/>
                <w:lang w:eastAsia="en-US"/>
              </w:rPr>
            </w:pPr>
          </w:p>
        </w:tc>
        <w:tc>
          <w:tcPr>
            <w:tcW w:w="1050" w:type="dxa"/>
          </w:tcPr>
          <w:p w14:paraId="3F69322C" w14:textId="77777777" w:rsidR="008428FE" w:rsidRPr="00B93702" w:rsidRDefault="008428FE" w:rsidP="008428FE">
            <w:pPr>
              <w:pStyle w:val="TAL"/>
              <w:rPr>
                <w:rFonts w:cs="Arial"/>
                <w:sz w:val="16"/>
                <w:szCs w:val="16"/>
                <w:lang w:eastAsia="en-US"/>
              </w:rPr>
            </w:pPr>
          </w:p>
        </w:tc>
        <w:tc>
          <w:tcPr>
            <w:tcW w:w="1071" w:type="dxa"/>
          </w:tcPr>
          <w:p w14:paraId="41B69F1F" w14:textId="77777777" w:rsidR="008428FE" w:rsidRPr="00B93702" w:rsidRDefault="008428FE" w:rsidP="008428FE">
            <w:pPr>
              <w:pStyle w:val="TAL"/>
              <w:rPr>
                <w:rFonts w:cs="Arial"/>
                <w:sz w:val="16"/>
                <w:szCs w:val="16"/>
                <w:lang w:eastAsia="en-US"/>
              </w:rPr>
            </w:pPr>
          </w:p>
        </w:tc>
      </w:tr>
      <w:tr w:rsidR="00B93702" w:rsidRPr="00B93702" w14:paraId="3332CB55" w14:textId="77777777" w:rsidTr="008376F4">
        <w:trPr>
          <w:jc w:val="center"/>
        </w:trPr>
        <w:tc>
          <w:tcPr>
            <w:tcW w:w="3211" w:type="dxa"/>
            <w:vAlign w:val="center"/>
          </w:tcPr>
          <w:p w14:paraId="14C6DFBC" w14:textId="77777777" w:rsidR="008428FE" w:rsidRPr="00B93702" w:rsidRDefault="008428FE" w:rsidP="008428FE">
            <w:pPr>
              <w:pStyle w:val="TAL"/>
              <w:ind w:left="14"/>
              <w:rPr>
                <w:rFonts w:cs="Arial"/>
                <w:lang w:eastAsia="en-US"/>
              </w:rPr>
            </w:pPr>
            <w:r w:rsidRPr="00B93702">
              <w:rPr>
                <w:rFonts w:cs="Arial"/>
                <w:lang w:eastAsia="en-US"/>
              </w:rPr>
              <w:lastRenderedPageBreak/>
              <w:t>E-UTRA requirement</w:t>
            </w:r>
          </w:p>
        </w:tc>
        <w:tc>
          <w:tcPr>
            <w:tcW w:w="1984" w:type="dxa"/>
          </w:tcPr>
          <w:p w14:paraId="2C81E7A5" w14:textId="77777777" w:rsidR="008428FE" w:rsidRPr="00B93702" w:rsidRDefault="008428FE" w:rsidP="008428FE">
            <w:pPr>
              <w:pStyle w:val="TAL"/>
              <w:rPr>
                <w:rFonts w:cs="Arial"/>
                <w:lang w:eastAsia="en-US"/>
              </w:rPr>
            </w:pPr>
            <w:r w:rsidRPr="00B93702">
              <w:rPr>
                <w:rFonts w:cs="Arial"/>
                <w:lang w:eastAsia="zh-CN"/>
              </w:rPr>
              <w:t>SBT</w:t>
            </w:r>
          </w:p>
        </w:tc>
        <w:tc>
          <w:tcPr>
            <w:tcW w:w="1892" w:type="dxa"/>
          </w:tcPr>
          <w:p w14:paraId="0EA06F33" w14:textId="77777777" w:rsidR="008428FE" w:rsidRPr="00B93702" w:rsidRDefault="008428FE" w:rsidP="008428FE">
            <w:pPr>
              <w:pStyle w:val="TAL"/>
              <w:rPr>
                <w:rFonts w:cs="Arial"/>
                <w:lang w:eastAsia="en-US"/>
              </w:rPr>
            </w:pPr>
            <w:r w:rsidRPr="00B93702">
              <w:rPr>
                <w:rFonts w:cs="Arial"/>
                <w:lang w:eastAsia="zh-CN"/>
              </w:rPr>
              <w:t>SBT</w:t>
            </w:r>
          </w:p>
        </w:tc>
        <w:tc>
          <w:tcPr>
            <w:tcW w:w="1050" w:type="dxa"/>
          </w:tcPr>
          <w:p w14:paraId="3BD6AB3A" w14:textId="77777777" w:rsidR="008428FE" w:rsidRPr="00B93702" w:rsidRDefault="008428FE" w:rsidP="008428FE">
            <w:pPr>
              <w:pStyle w:val="TAL"/>
              <w:rPr>
                <w:rFonts w:cs="Arial"/>
                <w:lang w:eastAsia="en-US"/>
              </w:rPr>
            </w:pPr>
            <w:r w:rsidRPr="00B93702">
              <w:rPr>
                <w:rFonts w:cs="Arial"/>
                <w:lang w:eastAsia="zh-CN"/>
              </w:rPr>
              <w:t>-</w:t>
            </w:r>
          </w:p>
        </w:tc>
        <w:tc>
          <w:tcPr>
            <w:tcW w:w="1071" w:type="dxa"/>
          </w:tcPr>
          <w:p w14:paraId="3573B6A6" w14:textId="77777777" w:rsidR="008428FE" w:rsidRPr="00B93702" w:rsidRDefault="008428FE" w:rsidP="008428FE">
            <w:pPr>
              <w:pStyle w:val="TAL"/>
              <w:rPr>
                <w:rFonts w:cs="Arial"/>
                <w:lang w:eastAsia="en-US"/>
              </w:rPr>
            </w:pPr>
            <w:r w:rsidRPr="00B93702">
              <w:rPr>
                <w:rFonts w:cs="Arial"/>
                <w:lang w:eastAsia="zh-CN"/>
              </w:rPr>
              <w:t>-</w:t>
            </w:r>
          </w:p>
        </w:tc>
      </w:tr>
      <w:tr w:rsidR="00B93702" w:rsidRPr="00B93702" w14:paraId="0BC4D973" w14:textId="77777777" w:rsidTr="0069751C">
        <w:trPr>
          <w:jc w:val="center"/>
        </w:trPr>
        <w:tc>
          <w:tcPr>
            <w:tcW w:w="3211" w:type="dxa"/>
            <w:vAlign w:val="center"/>
          </w:tcPr>
          <w:p w14:paraId="3EAF4B3A" w14:textId="77777777" w:rsidR="008428FE" w:rsidRPr="00B93702" w:rsidRDefault="008428FE" w:rsidP="0069751C">
            <w:pPr>
              <w:pStyle w:val="TAL"/>
              <w:ind w:left="14"/>
              <w:rPr>
                <w:rFonts w:cs="Arial"/>
                <w:lang w:eastAsia="en-US"/>
              </w:rPr>
            </w:pPr>
            <w:r w:rsidRPr="00B93702">
              <w:rPr>
                <w:rFonts w:cs="Arial"/>
              </w:rPr>
              <w:t>NB-IoT</w:t>
            </w:r>
          </w:p>
        </w:tc>
        <w:tc>
          <w:tcPr>
            <w:tcW w:w="1984" w:type="dxa"/>
          </w:tcPr>
          <w:p w14:paraId="65E5D79F" w14:textId="77777777" w:rsidR="008428FE" w:rsidRPr="00B93702" w:rsidRDefault="008428FE" w:rsidP="0069751C">
            <w:pPr>
              <w:pStyle w:val="TAL"/>
              <w:rPr>
                <w:rFonts w:cs="Arial"/>
                <w:lang w:eastAsia="zh-CN"/>
              </w:rPr>
            </w:pPr>
            <w:r w:rsidRPr="00B93702">
              <w:rPr>
                <w:rFonts w:cs="Arial"/>
              </w:rPr>
              <w:t>SBT</w:t>
            </w:r>
          </w:p>
        </w:tc>
        <w:tc>
          <w:tcPr>
            <w:tcW w:w="1892" w:type="dxa"/>
          </w:tcPr>
          <w:p w14:paraId="3D8DC9A6" w14:textId="77777777" w:rsidR="008428FE" w:rsidRPr="00B93702" w:rsidRDefault="008428FE" w:rsidP="0069751C">
            <w:pPr>
              <w:pStyle w:val="TAL"/>
              <w:rPr>
                <w:rFonts w:cs="Arial"/>
                <w:lang w:eastAsia="zh-CN"/>
              </w:rPr>
            </w:pPr>
            <w:r w:rsidRPr="00B93702">
              <w:rPr>
                <w:rFonts w:cs="Arial"/>
              </w:rPr>
              <w:t>SBT</w:t>
            </w:r>
          </w:p>
        </w:tc>
        <w:tc>
          <w:tcPr>
            <w:tcW w:w="1050" w:type="dxa"/>
          </w:tcPr>
          <w:p w14:paraId="037DCBD0" w14:textId="77777777" w:rsidR="008428FE" w:rsidRPr="00B93702" w:rsidRDefault="008428FE" w:rsidP="0069751C">
            <w:pPr>
              <w:pStyle w:val="TAL"/>
              <w:rPr>
                <w:rFonts w:cs="Arial"/>
                <w:lang w:eastAsia="zh-CN"/>
              </w:rPr>
            </w:pPr>
            <w:r w:rsidRPr="00B93702">
              <w:rPr>
                <w:rFonts w:cs="Arial"/>
              </w:rPr>
              <w:t>-</w:t>
            </w:r>
          </w:p>
        </w:tc>
        <w:tc>
          <w:tcPr>
            <w:tcW w:w="1071" w:type="dxa"/>
          </w:tcPr>
          <w:p w14:paraId="0C008A43" w14:textId="77777777" w:rsidR="008428FE" w:rsidRPr="00B93702" w:rsidRDefault="008428FE" w:rsidP="0069751C">
            <w:pPr>
              <w:pStyle w:val="TAL"/>
              <w:rPr>
                <w:rFonts w:cs="Arial"/>
                <w:lang w:eastAsia="zh-CN"/>
              </w:rPr>
            </w:pPr>
            <w:r w:rsidRPr="00B93702">
              <w:rPr>
                <w:rFonts w:cs="Arial"/>
              </w:rPr>
              <w:t>-</w:t>
            </w:r>
          </w:p>
        </w:tc>
      </w:tr>
      <w:tr w:rsidR="00B93702" w:rsidRPr="00B93702" w14:paraId="3D97E687" w14:textId="77777777" w:rsidTr="0069751C">
        <w:trPr>
          <w:jc w:val="center"/>
        </w:trPr>
        <w:tc>
          <w:tcPr>
            <w:tcW w:w="3211" w:type="dxa"/>
            <w:vAlign w:val="center"/>
          </w:tcPr>
          <w:p w14:paraId="19D6D198" w14:textId="77777777" w:rsidR="008428FE" w:rsidRPr="00B93702" w:rsidRDefault="008428FE" w:rsidP="0069751C">
            <w:pPr>
              <w:pStyle w:val="TAL"/>
              <w:ind w:left="14"/>
              <w:rPr>
                <w:rFonts w:cs="Arial"/>
                <w:lang w:eastAsia="en-US"/>
              </w:rPr>
            </w:pPr>
            <w:r w:rsidRPr="00B93702">
              <w:rPr>
                <w:rFonts w:cs="Arial"/>
                <w:lang w:eastAsia="en-US"/>
              </w:rPr>
              <w:t>NR</w:t>
            </w:r>
          </w:p>
        </w:tc>
        <w:tc>
          <w:tcPr>
            <w:tcW w:w="1984" w:type="dxa"/>
          </w:tcPr>
          <w:p w14:paraId="61336C43" w14:textId="77777777" w:rsidR="008428FE" w:rsidRPr="00B93702" w:rsidRDefault="008428FE" w:rsidP="0069751C">
            <w:pPr>
              <w:pStyle w:val="TAL"/>
              <w:rPr>
                <w:rFonts w:cs="Arial"/>
                <w:lang w:eastAsia="zh-CN"/>
              </w:rPr>
            </w:pPr>
            <w:r w:rsidRPr="00B93702">
              <w:rPr>
                <w:rFonts w:cs="Arial"/>
                <w:lang w:eastAsia="en-US"/>
              </w:rPr>
              <w:t>SBT</w:t>
            </w:r>
          </w:p>
        </w:tc>
        <w:tc>
          <w:tcPr>
            <w:tcW w:w="1892" w:type="dxa"/>
          </w:tcPr>
          <w:p w14:paraId="0CCD4173" w14:textId="77777777" w:rsidR="008428FE" w:rsidRPr="00B93702" w:rsidRDefault="008428FE" w:rsidP="0069751C">
            <w:pPr>
              <w:pStyle w:val="TAL"/>
              <w:rPr>
                <w:rFonts w:cs="Arial"/>
                <w:lang w:eastAsia="zh-CN"/>
              </w:rPr>
            </w:pPr>
            <w:r w:rsidRPr="00B93702">
              <w:rPr>
                <w:rFonts w:cs="Arial"/>
                <w:lang w:eastAsia="en-US"/>
              </w:rPr>
              <w:t>SBT</w:t>
            </w:r>
          </w:p>
        </w:tc>
        <w:tc>
          <w:tcPr>
            <w:tcW w:w="1050" w:type="dxa"/>
          </w:tcPr>
          <w:p w14:paraId="39549CF6" w14:textId="77777777" w:rsidR="008428FE" w:rsidRPr="00B93702" w:rsidRDefault="008428FE" w:rsidP="0069751C">
            <w:pPr>
              <w:pStyle w:val="TAL"/>
              <w:rPr>
                <w:rFonts w:cs="Arial"/>
                <w:lang w:eastAsia="zh-CN"/>
              </w:rPr>
            </w:pPr>
            <w:r w:rsidRPr="00B93702">
              <w:rPr>
                <w:rFonts w:cs="Arial"/>
                <w:lang w:eastAsia="en-US"/>
              </w:rPr>
              <w:t>-</w:t>
            </w:r>
          </w:p>
        </w:tc>
        <w:tc>
          <w:tcPr>
            <w:tcW w:w="1071" w:type="dxa"/>
          </w:tcPr>
          <w:p w14:paraId="7E166E71" w14:textId="77777777" w:rsidR="008428FE" w:rsidRPr="00B93702" w:rsidRDefault="008428FE" w:rsidP="0069751C">
            <w:pPr>
              <w:pStyle w:val="TAL"/>
              <w:rPr>
                <w:rFonts w:cs="Arial"/>
                <w:lang w:eastAsia="zh-CN"/>
              </w:rPr>
            </w:pPr>
            <w:r w:rsidRPr="00B93702">
              <w:rPr>
                <w:rFonts w:cs="Arial"/>
                <w:lang w:eastAsia="en-US"/>
              </w:rPr>
              <w:t>-</w:t>
            </w:r>
          </w:p>
        </w:tc>
      </w:tr>
      <w:tr w:rsidR="008428FE" w:rsidRPr="00B93702" w14:paraId="65928BC5" w14:textId="77777777" w:rsidTr="008376F4">
        <w:trPr>
          <w:jc w:val="center"/>
        </w:trPr>
        <w:tc>
          <w:tcPr>
            <w:tcW w:w="9208" w:type="dxa"/>
            <w:gridSpan w:val="5"/>
            <w:vAlign w:val="center"/>
          </w:tcPr>
          <w:p w14:paraId="07739E17" w14:textId="77777777" w:rsidR="008428FE" w:rsidRPr="00B93702" w:rsidRDefault="008428FE" w:rsidP="008428FE">
            <w:pPr>
              <w:pStyle w:val="TAN"/>
              <w:ind w:left="808" w:hanging="808"/>
              <w:rPr>
                <w:rFonts w:cs="Arial"/>
                <w:lang w:eastAsia="en-US"/>
              </w:rPr>
            </w:pPr>
            <w:r w:rsidRPr="00B93702">
              <w:rPr>
                <w:rFonts w:cs="Arial"/>
                <w:lang w:eastAsia="en-US"/>
              </w:rPr>
              <w:t>NOTE 1:</w:t>
            </w:r>
            <w:r w:rsidRPr="00B93702">
              <w:rPr>
                <w:rFonts w:cs="Arial"/>
                <w:lang w:eastAsia="en-US"/>
              </w:rPr>
              <w:tab/>
              <w:t>MBT is only applicable when DB-DC-HSDPA / inter-band CA is supported.</w:t>
            </w:r>
          </w:p>
          <w:p w14:paraId="7984920C" w14:textId="77777777" w:rsidR="008428FE" w:rsidRPr="00B93702" w:rsidRDefault="008428FE" w:rsidP="008428FE">
            <w:pPr>
              <w:pStyle w:val="TAN"/>
              <w:rPr>
                <w:rFonts w:cs="Arial"/>
                <w:lang w:eastAsia="en-US"/>
              </w:rPr>
            </w:pPr>
            <w:r w:rsidRPr="00B93702">
              <w:rPr>
                <w:rFonts w:cs="Arial"/>
                <w:lang w:eastAsia="en-US"/>
              </w:rPr>
              <w:t>NOTE 2:</w:t>
            </w:r>
            <w:r w:rsidRPr="00B93702">
              <w:rPr>
                <w:rFonts w:cs="Arial"/>
                <w:lang w:eastAsia="en-US"/>
              </w:rPr>
              <w:tab/>
              <w:t>Single-band requirement apply to each antenna connector for both multi-band operation test and single-band operation test. For single-band operation test, other antenna connector(s) is (are) terminated.</w:t>
            </w:r>
          </w:p>
          <w:p w14:paraId="6DE3D150" w14:textId="77777777" w:rsidR="008428FE" w:rsidRPr="00B93702" w:rsidRDefault="008428FE" w:rsidP="008428FE">
            <w:pPr>
              <w:pStyle w:val="TAN"/>
              <w:ind w:left="808" w:hanging="808"/>
              <w:rPr>
                <w:rFonts w:cs="Arial"/>
                <w:lang w:eastAsia="en-US"/>
              </w:rPr>
            </w:pPr>
            <w:r w:rsidRPr="00B93702">
              <w:rPr>
                <w:rFonts w:cs="Arial"/>
                <w:lang w:eastAsia="en-US"/>
              </w:rPr>
              <w:t>NOTE 3:</w:t>
            </w:r>
            <w:r w:rsidRPr="00B93702">
              <w:rPr>
                <w:rFonts w:cs="Arial"/>
                <w:lang w:eastAsia="en-US"/>
              </w:rPr>
              <w:tab/>
              <w:t>For multi-band operation, this additional requirement for BC2 is applicable only when all supported operating bands belong to BC2 and GSM/EDGE is configured in all operating bands.</w:t>
            </w:r>
          </w:p>
          <w:p w14:paraId="57E1ED1C" w14:textId="77777777" w:rsidR="008428FE" w:rsidRPr="00B93702" w:rsidRDefault="008428FE" w:rsidP="008428FE">
            <w:pPr>
              <w:pStyle w:val="TAN"/>
              <w:ind w:left="808" w:hanging="808"/>
              <w:rPr>
                <w:rFonts w:cs="Arial"/>
                <w:lang w:eastAsia="en-US"/>
              </w:rPr>
            </w:pPr>
            <w:r w:rsidRPr="00B93702">
              <w:rPr>
                <w:rFonts w:cs="Arial"/>
                <w:lang w:eastAsia="zh-CN"/>
              </w:rPr>
              <w:t>NOTE 4:</w:t>
            </w:r>
            <w:r w:rsidRPr="00B93702">
              <w:rPr>
                <w:rFonts w:cs="Arial"/>
                <w:lang w:eastAsia="en-US"/>
              </w:rPr>
              <w:tab/>
            </w:r>
            <w:r w:rsidRPr="00B93702">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11523F8A" w14:textId="77777777" w:rsidR="008428FE" w:rsidRPr="00B93702" w:rsidRDefault="008428FE" w:rsidP="008428FE">
            <w:pPr>
              <w:pStyle w:val="TAN"/>
              <w:ind w:left="808" w:hanging="808"/>
              <w:rPr>
                <w:rFonts w:cs="Arial"/>
                <w:lang w:eastAsia="en-US"/>
              </w:rPr>
            </w:pPr>
            <w:r w:rsidRPr="00B93702">
              <w:rPr>
                <w:rFonts w:cs="Arial"/>
                <w:lang w:eastAsia="en-US"/>
              </w:rPr>
              <w:t>NOTE 5:</w:t>
            </w:r>
            <w:r w:rsidRPr="00B93702">
              <w:rPr>
                <w:rFonts w:cs="Arial"/>
                <w:lang w:eastAsia="en-US"/>
              </w:rPr>
              <w:tab/>
              <w:t>MBT is only applied for multi-band receiver.</w:t>
            </w:r>
          </w:p>
          <w:p w14:paraId="1B5C47FC" w14:textId="77777777" w:rsidR="008428FE" w:rsidRPr="00B93702" w:rsidRDefault="008428FE" w:rsidP="008428FE">
            <w:pPr>
              <w:pStyle w:val="TAN"/>
              <w:ind w:left="808" w:hanging="808"/>
              <w:rPr>
                <w:rFonts w:cs="Arial"/>
                <w:lang w:eastAsia="en-US"/>
              </w:rPr>
            </w:pPr>
            <w:r w:rsidRPr="00B93702">
              <w:rPr>
                <w:rFonts w:cs="Arial"/>
                <w:lang w:eastAsia="en-US"/>
              </w:rPr>
              <w:t>NOTE 6:</w:t>
            </w:r>
            <w:r w:rsidR="00905FAB">
              <w:rPr>
                <w:rFonts w:cs="Arial"/>
                <w:lang w:eastAsia="en-US"/>
              </w:rPr>
              <w:tab/>
            </w:r>
            <w:r w:rsidRPr="00B93702">
              <w:rPr>
                <w:rFonts w:cs="Arial"/>
                <w:lang w:eastAsia="en-US"/>
              </w:rPr>
              <w:t>MBT is only applicable for multi-band BS supporting CS4, CS5 or CS6 in at least one band.</w:t>
            </w:r>
          </w:p>
          <w:p w14:paraId="3E424086" w14:textId="77777777" w:rsidR="008428FE" w:rsidRPr="00B93702" w:rsidRDefault="008428FE" w:rsidP="008428FE">
            <w:pPr>
              <w:pStyle w:val="TAN"/>
              <w:ind w:left="808" w:hanging="808"/>
              <w:rPr>
                <w:rFonts w:cs="Arial"/>
                <w:lang w:eastAsia="en-US"/>
              </w:rPr>
            </w:pPr>
            <w:r w:rsidRPr="00B93702">
              <w:rPr>
                <w:rFonts w:cs="Arial"/>
                <w:lang w:eastAsia="en-US"/>
              </w:rPr>
              <w:t>NOTE 7:</w:t>
            </w:r>
            <w:r w:rsidR="00905FAB">
              <w:rPr>
                <w:rFonts w:cs="Arial"/>
                <w:lang w:eastAsia="en-US"/>
              </w:rPr>
              <w:tab/>
            </w:r>
            <w:r w:rsidRPr="00B93702">
              <w:rPr>
                <w:rFonts w:cs="Arial"/>
                <w:lang w:eastAsia="en-US"/>
              </w:rPr>
              <w:t>SBT is only applicable if different Capability Sets are declared for single-band and multi-band operation.</w:t>
            </w:r>
          </w:p>
          <w:p w14:paraId="0EB23471" w14:textId="77777777" w:rsidR="008428FE" w:rsidRPr="00B93702" w:rsidRDefault="008428FE" w:rsidP="008428FE">
            <w:pPr>
              <w:pStyle w:val="TAN"/>
              <w:rPr>
                <w:rFonts w:cs="Arial"/>
                <w:lang w:eastAsia="zh-CN"/>
              </w:rPr>
            </w:pPr>
            <w:r w:rsidRPr="00B93702">
              <w:rPr>
                <w:rFonts w:cs="Arial"/>
              </w:rPr>
              <w:t>NOTE 8:</w:t>
            </w:r>
            <w:r w:rsidR="00905FAB">
              <w:rPr>
                <w:rFonts w:cs="Arial"/>
                <w:lang w:eastAsia="en-US"/>
              </w:rPr>
              <w:tab/>
            </w:r>
            <w:r w:rsidRPr="00B93702">
              <w:rPr>
                <w:rFonts w:eastAsia="SimSun"/>
                <w:lang w:eastAsia="ja-JP"/>
              </w:rPr>
              <w:t>There is no specific test with NB-IoT for those requirements, tests could be performed using E-UTRA signal only, without NB-IoT.</w:t>
            </w:r>
          </w:p>
        </w:tc>
      </w:tr>
    </w:tbl>
    <w:p w14:paraId="4208F1AA" w14:textId="77777777" w:rsidR="00CB2905" w:rsidRPr="00B93702" w:rsidRDefault="00CB2905" w:rsidP="00D445CD">
      <w:pPr>
        <w:rPr>
          <w:noProof/>
          <w:lang w:eastAsia="zh-CN"/>
        </w:rPr>
      </w:pPr>
    </w:p>
    <w:p w14:paraId="6C2BCC37" w14:textId="77777777" w:rsidR="005F0157" w:rsidRPr="00B93702" w:rsidRDefault="005F0157" w:rsidP="00F311C8">
      <w:pPr>
        <w:pStyle w:val="Heading1"/>
      </w:pPr>
      <w:bookmarkStart w:id="366" w:name="_Toc21097929"/>
      <w:bookmarkStart w:id="367" w:name="_Toc29765491"/>
      <w:r w:rsidRPr="00B93702">
        <w:t>6</w:t>
      </w:r>
      <w:r w:rsidRPr="00B93702">
        <w:tab/>
        <w:t>Transmitter characteristics</w:t>
      </w:r>
      <w:bookmarkEnd w:id="366"/>
      <w:bookmarkEnd w:id="367"/>
    </w:p>
    <w:p w14:paraId="6746426E" w14:textId="77777777" w:rsidR="00922DAC" w:rsidRPr="00B93702" w:rsidRDefault="005F0157" w:rsidP="00F311C8">
      <w:pPr>
        <w:pStyle w:val="Heading2"/>
      </w:pPr>
      <w:bookmarkStart w:id="368" w:name="_Toc21097930"/>
      <w:bookmarkStart w:id="369" w:name="_Toc29765492"/>
      <w:r w:rsidRPr="00B93702">
        <w:t>6.1</w:t>
      </w:r>
      <w:r w:rsidRPr="00B93702">
        <w:tab/>
        <w:t>General</w:t>
      </w:r>
      <w:bookmarkEnd w:id="368"/>
      <w:bookmarkEnd w:id="369"/>
    </w:p>
    <w:p w14:paraId="0D6F57E5" w14:textId="77777777" w:rsidR="002F6EF4" w:rsidRPr="00B93702" w:rsidRDefault="00A07B05" w:rsidP="002F6EF4">
      <w:r w:rsidRPr="00B93702">
        <w:t>General test conditions for transmitter tests are given in clause 4, including interpretation of measurement results and configurations for testing. BS configurations for the tests are defined in subclause 4.10.</w:t>
      </w:r>
    </w:p>
    <w:p w14:paraId="038BAF2E" w14:textId="77777777" w:rsidR="002F6EF4" w:rsidRPr="00B93702" w:rsidRDefault="002F6EF4" w:rsidP="002F6EF4">
      <w:pPr>
        <w:rPr>
          <w:lang w:eastAsia="zh-CN"/>
        </w:rPr>
      </w:pPr>
      <w:r w:rsidRPr="00B93702">
        <w:rPr>
          <w:lang w:eastAsia="zh-CN"/>
        </w:rPr>
        <w:t xml:space="preserve">Unless otherwise stated, a BS declared to be capable of E-UTRA with </w:t>
      </w:r>
      <w:r w:rsidRPr="00B93702">
        <w:rPr>
          <w:rFonts w:eastAsia="MS P??" w:cs="v4.2.0"/>
        </w:rPr>
        <w:t>NB-IoT in-band or guard band operations</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xml:space="preserve"> is only required to pass the transmitter tests for E-UTRA with NB-IoT in-band or guard band</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it is not required to perform the transmitter tests again for E-UTRA only</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14:paraId="20CC3A06" w14:textId="77777777" w:rsidR="00A07B05" w:rsidRPr="00B93702" w:rsidRDefault="002F6EF4" w:rsidP="002F6EF4">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(or any combination with GSM and/or UTRA</w:t>
      </w:r>
      <w:r w:rsidR="008428FE" w:rsidRPr="00B93702">
        <w:t xml:space="preserve"> or NR</w:t>
      </w:r>
      <w:r w:rsidR="00DA23B4" w:rsidRPr="00B93702">
        <w:t xml:space="preserve">) </w:t>
      </w:r>
      <w:r w:rsidRPr="00B93702">
        <w:rPr>
          <w:rFonts w:eastAsia="MS P??" w:cs="v4.2.0"/>
        </w:rPr>
        <w:t>needs only to pass the transmitter tests for E-UTRA with guard band operation</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14:paraId="55DAC880" w14:textId="77777777" w:rsidR="005F0157" w:rsidRPr="00B93702" w:rsidRDefault="008E2AB9" w:rsidP="00F311C8">
      <w:pPr>
        <w:pStyle w:val="Heading2"/>
      </w:pPr>
      <w:bookmarkStart w:id="370" w:name="_Toc21097931"/>
      <w:bookmarkStart w:id="371" w:name="_Toc29765493"/>
      <w:r w:rsidRPr="00B93702">
        <w:t>6.2</w:t>
      </w:r>
      <w:r w:rsidRPr="00B93702">
        <w:tab/>
        <w:t>Base S</w:t>
      </w:r>
      <w:r w:rsidR="005F0157" w:rsidRPr="00B93702">
        <w:t>tation output power</w:t>
      </w:r>
      <w:bookmarkEnd w:id="370"/>
      <w:bookmarkEnd w:id="371"/>
    </w:p>
    <w:p w14:paraId="454ACBEA" w14:textId="77777777" w:rsidR="001E3755" w:rsidRPr="00B93702" w:rsidRDefault="00733B0D" w:rsidP="00F311C8">
      <w:pPr>
        <w:pStyle w:val="Heading3"/>
      </w:pPr>
      <w:bookmarkStart w:id="372" w:name="_Toc21097932"/>
      <w:bookmarkStart w:id="373" w:name="_Toc29765494"/>
      <w:r w:rsidRPr="00B93702">
        <w:t>6.2.1</w:t>
      </w:r>
      <w:r w:rsidRPr="00B93702">
        <w:tab/>
        <w:t>Base S</w:t>
      </w:r>
      <w:r w:rsidR="001E3755" w:rsidRPr="00B93702">
        <w:t>tation maximum output power</w:t>
      </w:r>
      <w:bookmarkEnd w:id="372"/>
      <w:bookmarkEnd w:id="373"/>
    </w:p>
    <w:p w14:paraId="617D9BAF" w14:textId="77777777" w:rsidR="001E3755" w:rsidRPr="00B93702" w:rsidRDefault="001E3755" w:rsidP="00F311C8">
      <w:pPr>
        <w:pStyle w:val="Heading4"/>
      </w:pPr>
      <w:bookmarkStart w:id="374" w:name="_Toc21097933"/>
      <w:bookmarkStart w:id="375" w:name="_Toc29765495"/>
      <w:r w:rsidRPr="00B93702">
        <w:t>6.2.1.1</w:t>
      </w:r>
      <w:r w:rsidRPr="00B93702">
        <w:tab/>
        <w:t>Definition and applicability</w:t>
      </w:r>
      <w:bookmarkEnd w:id="374"/>
      <w:bookmarkEnd w:id="375"/>
    </w:p>
    <w:p w14:paraId="2ACA73F3" w14:textId="77777777" w:rsidR="001E3755" w:rsidRPr="00B93702" w:rsidRDefault="001E3755" w:rsidP="001E3755">
      <w:r w:rsidRPr="00B93702">
        <w:t xml:space="preserve">Output power of the </w:t>
      </w:r>
      <w:r w:rsidR="00A63983" w:rsidRPr="00B93702">
        <w:t>Base Station</w:t>
      </w:r>
      <w:r w:rsidRPr="00B93702">
        <w:t xml:space="preserve"> is the mean power delivered to a load with resistance equal to the nominal load impedance of the transmitter.</w:t>
      </w:r>
    </w:p>
    <w:p w14:paraId="33CEEFEB" w14:textId="77777777" w:rsidR="001E3755" w:rsidRPr="00B93702" w:rsidRDefault="001E3755" w:rsidP="001E3755">
      <w:r w:rsidRPr="00B93702">
        <w:t>The maximum total output power, P</w:t>
      </w:r>
      <w:r w:rsidRPr="00B93702">
        <w:rPr>
          <w:vertAlign w:val="subscript"/>
        </w:rPr>
        <w:t>max</w:t>
      </w:r>
      <w:r w:rsidRPr="00B93702">
        <w:t xml:space="preserve">, of the </w:t>
      </w:r>
      <w:r w:rsidR="00A63983" w:rsidRPr="00B93702">
        <w:t>Base Station</w:t>
      </w:r>
      <w:r w:rsidRPr="00B93702">
        <w:t xml:space="preserve"> is the mean power level measured at the antenna connector during the transmitter ON period in a specified reference condition.</w:t>
      </w:r>
    </w:p>
    <w:p w14:paraId="24D6DE84" w14:textId="77777777" w:rsidR="001E3755" w:rsidRPr="00B93702" w:rsidRDefault="001E3755" w:rsidP="001E3755">
      <w:r w:rsidRPr="00B93702">
        <w:t>The maximum RAT output power, P</w:t>
      </w:r>
      <w:r w:rsidRPr="00B93702">
        <w:rPr>
          <w:vertAlign w:val="subscript"/>
        </w:rPr>
        <w:t>max,RAT</w:t>
      </w:r>
      <w:r w:rsidRPr="00B93702">
        <w:t xml:space="preserve">, of the </w:t>
      </w:r>
      <w:r w:rsidR="00A63983" w:rsidRPr="00B93702">
        <w:t>Base Station</w:t>
      </w:r>
      <w:r w:rsidRPr="00B93702">
        <w:t xml:space="preserve"> is the mean power level measured at the antenna connector during the transmitter ON period for a specific RAT in a specified reference condition.</w:t>
      </w:r>
    </w:p>
    <w:p w14:paraId="6223471E" w14:textId="77777777" w:rsidR="001E3755" w:rsidRPr="00B93702" w:rsidRDefault="001E3755" w:rsidP="001E3755">
      <w:r w:rsidRPr="00B93702">
        <w:t>The maximum carrier output power, P</w:t>
      </w:r>
      <w:r w:rsidRPr="00B93702">
        <w:rPr>
          <w:vertAlign w:val="subscript"/>
        </w:rPr>
        <w:t>max,c</w:t>
      </w:r>
      <w:r w:rsidRPr="00B93702">
        <w:t xml:space="preserve"> of the </w:t>
      </w:r>
      <w:r w:rsidR="00A63983" w:rsidRPr="00B93702">
        <w:t>Base Station</w:t>
      </w:r>
      <w:r w:rsidRPr="00B93702">
        <w:t xml:space="preserve"> is the mean power level measured at the antenna connector during the transmitter ON period for a specific carrier in a specified reference condition.</w:t>
      </w:r>
    </w:p>
    <w:p w14:paraId="7E6C2994" w14:textId="77777777" w:rsidR="007B22E8" w:rsidRPr="00B93702" w:rsidRDefault="007B22E8" w:rsidP="001E3755">
      <w:r w:rsidRPr="00B93702">
        <w:t>The rated carrier output power, P</w:t>
      </w:r>
      <w:r w:rsidRPr="00B93702">
        <w:rPr>
          <w:vertAlign w:val="subscript"/>
        </w:rPr>
        <w:t>Rated,c</w:t>
      </w:r>
      <w:r w:rsidRPr="00B93702">
        <w:t>, of the base station is the mean power level for a specific carrier that the manufacturer has declared to be available at the antenna connector during the transmitter ON period.</w:t>
      </w:r>
    </w:p>
    <w:p w14:paraId="1684113F" w14:textId="77777777" w:rsidR="001E3755" w:rsidRPr="00B93702" w:rsidRDefault="001E3755" w:rsidP="001E3755">
      <w:pPr>
        <w:rPr>
          <w:rFonts w:cs="v4.2.0"/>
          <w:snapToGrid w:val="0"/>
        </w:rPr>
      </w:pPr>
      <w:r w:rsidRPr="00B93702">
        <w:rPr>
          <w:rFonts w:cs="v4.2.0"/>
          <w:snapToGrid w:val="0"/>
        </w:rPr>
        <w:t>In certain regions, the minimum requirement for normal conditions may apply also for some conditions outside the ranges defined for the Normal test environment in Annex B.</w:t>
      </w:r>
    </w:p>
    <w:p w14:paraId="639668BD" w14:textId="77777777" w:rsidR="007B22E8" w:rsidRPr="00B93702" w:rsidRDefault="007B22E8" w:rsidP="007B22E8">
      <w:pPr>
        <w:rPr>
          <w:lang w:eastAsia="zh-CN"/>
        </w:rPr>
      </w:pPr>
      <w:r w:rsidRPr="00B93702">
        <w:t>The rated carrier output power of the BS shall be as specified in Table 6.2-1.</w:t>
      </w:r>
    </w:p>
    <w:p w14:paraId="1C3D061C" w14:textId="77777777" w:rsidR="007B22E8" w:rsidRPr="00B93702" w:rsidRDefault="007B22E8" w:rsidP="0048036E">
      <w:pPr>
        <w:pStyle w:val="TH"/>
      </w:pPr>
      <w:r w:rsidRPr="00B93702">
        <w:lastRenderedPageBreak/>
        <w:t>Table 6.2-1</w:t>
      </w:r>
      <w:r w:rsidR="00D445CD" w:rsidRPr="00B93702">
        <w:t>:</w:t>
      </w:r>
      <w:r w:rsidRPr="00B93702">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93702" w:rsidRPr="00B93702" w14:paraId="0EEFA1C1" w14:textId="77777777">
        <w:trPr>
          <w:jc w:val="center"/>
        </w:trPr>
        <w:tc>
          <w:tcPr>
            <w:tcW w:w="2660" w:type="dxa"/>
          </w:tcPr>
          <w:p w14:paraId="6C2025C7" w14:textId="77777777" w:rsidR="007B22E8" w:rsidRPr="00B93702" w:rsidRDefault="007B22E8" w:rsidP="00C61AC8">
            <w:pPr>
              <w:pStyle w:val="TAH"/>
              <w:rPr>
                <w:rFonts w:cs="Arial"/>
                <w:lang w:eastAsia="en-US"/>
              </w:rPr>
            </w:pPr>
            <w:r w:rsidRPr="00B93702">
              <w:rPr>
                <w:rFonts w:cs="Arial"/>
                <w:lang w:eastAsia="en-US"/>
              </w:rPr>
              <w:t>BS class</w:t>
            </w:r>
          </w:p>
        </w:tc>
        <w:tc>
          <w:tcPr>
            <w:tcW w:w="2568" w:type="dxa"/>
          </w:tcPr>
          <w:p w14:paraId="285639AE" w14:textId="77777777" w:rsidR="007B22E8" w:rsidRPr="00B93702" w:rsidRDefault="007B22E8" w:rsidP="00C61AC8">
            <w:pPr>
              <w:pStyle w:val="TAH"/>
              <w:rPr>
                <w:rFonts w:cs="Arial"/>
                <w:lang w:eastAsia="en-US"/>
              </w:rPr>
            </w:pPr>
            <w:r w:rsidRPr="00B93702">
              <w:rPr>
                <w:rFonts w:cs="Arial"/>
                <w:lang w:eastAsia="en-US"/>
              </w:rPr>
              <w:t>P</w:t>
            </w:r>
            <w:r w:rsidRPr="00B93702">
              <w:rPr>
                <w:rFonts w:cs="Arial"/>
                <w:vertAlign w:val="subscript"/>
                <w:lang w:eastAsia="en-US"/>
              </w:rPr>
              <w:t>Rated,c</w:t>
            </w:r>
          </w:p>
        </w:tc>
      </w:tr>
      <w:tr w:rsidR="00B93702" w:rsidRPr="00B93702" w14:paraId="76FB4D0A" w14:textId="77777777">
        <w:trPr>
          <w:jc w:val="center"/>
        </w:trPr>
        <w:tc>
          <w:tcPr>
            <w:tcW w:w="2660" w:type="dxa"/>
          </w:tcPr>
          <w:p w14:paraId="1A1D1EEA" w14:textId="77777777" w:rsidR="007B22E8" w:rsidRPr="00B93702" w:rsidRDefault="007B22E8" w:rsidP="00C61AC8">
            <w:pPr>
              <w:pStyle w:val="TAC"/>
              <w:rPr>
                <w:rFonts w:cs="Arial"/>
                <w:lang w:eastAsia="en-US"/>
              </w:rPr>
            </w:pPr>
            <w:r w:rsidRPr="00B93702">
              <w:rPr>
                <w:rFonts w:cs="Arial"/>
                <w:lang w:eastAsia="en-US"/>
              </w:rPr>
              <w:t>Wide Area BS</w:t>
            </w:r>
          </w:p>
        </w:tc>
        <w:tc>
          <w:tcPr>
            <w:tcW w:w="2568" w:type="dxa"/>
          </w:tcPr>
          <w:p w14:paraId="6A37BA84" w14:textId="77777777" w:rsidR="007B22E8" w:rsidRPr="00B93702" w:rsidRDefault="007B22E8" w:rsidP="00C61AC8">
            <w:pPr>
              <w:pStyle w:val="TAC"/>
              <w:rPr>
                <w:rFonts w:cs="Arial"/>
                <w:lang w:eastAsia="en-US"/>
              </w:rPr>
            </w:pPr>
            <w:r w:rsidRPr="00B93702">
              <w:rPr>
                <w:rFonts w:cs="Arial"/>
                <w:lang w:eastAsia="en-US"/>
              </w:rPr>
              <w:t>(note)</w:t>
            </w:r>
          </w:p>
        </w:tc>
      </w:tr>
      <w:tr w:rsidR="00B93702" w:rsidRPr="00B93702" w14:paraId="75554AC4" w14:textId="77777777">
        <w:trPr>
          <w:jc w:val="center"/>
        </w:trPr>
        <w:tc>
          <w:tcPr>
            <w:tcW w:w="2660" w:type="dxa"/>
          </w:tcPr>
          <w:p w14:paraId="21C778D6" w14:textId="77777777" w:rsidR="007B22E8" w:rsidRPr="00B93702" w:rsidRDefault="007B22E8" w:rsidP="00C61AC8">
            <w:pPr>
              <w:pStyle w:val="TAC"/>
              <w:rPr>
                <w:rFonts w:cs="Arial"/>
                <w:lang w:eastAsia="en-US"/>
              </w:rPr>
            </w:pPr>
            <w:r w:rsidRPr="00B93702">
              <w:rPr>
                <w:rFonts w:cs="Arial"/>
                <w:lang w:eastAsia="en-US"/>
              </w:rPr>
              <w:t>Medium Range BS</w:t>
            </w:r>
          </w:p>
        </w:tc>
        <w:tc>
          <w:tcPr>
            <w:tcW w:w="2568" w:type="dxa"/>
          </w:tcPr>
          <w:p w14:paraId="7C737B7C" w14:textId="77777777" w:rsidR="007B22E8" w:rsidRPr="00B93702" w:rsidRDefault="007B22E8" w:rsidP="00C61AC8">
            <w:pPr>
              <w:pStyle w:val="TAC"/>
              <w:rPr>
                <w:rFonts w:cs="Arial"/>
                <w:lang w:eastAsia="en-US"/>
              </w:rPr>
            </w:pPr>
            <w:r w:rsidRPr="00B93702">
              <w:rPr>
                <w:rFonts w:cs="Arial"/>
                <w:lang w:eastAsia="en-US"/>
              </w:rPr>
              <w:t>≤+ 38 dBm</w:t>
            </w:r>
          </w:p>
        </w:tc>
      </w:tr>
      <w:tr w:rsidR="00B93702" w:rsidRPr="00B93702" w14:paraId="7A688624" w14:textId="77777777">
        <w:trPr>
          <w:jc w:val="center"/>
        </w:trPr>
        <w:tc>
          <w:tcPr>
            <w:tcW w:w="2660" w:type="dxa"/>
          </w:tcPr>
          <w:p w14:paraId="642231D2" w14:textId="77777777" w:rsidR="007B22E8" w:rsidRPr="00B93702" w:rsidRDefault="007B22E8" w:rsidP="00C61AC8">
            <w:pPr>
              <w:pStyle w:val="TAC"/>
              <w:rPr>
                <w:rFonts w:cs="Arial"/>
                <w:lang w:eastAsia="en-US"/>
              </w:rPr>
            </w:pPr>
            <w:r w:rsidRPr="00B93702">
              <w:rPr>
                <w:rFonts w:cs="Arial"/>
                <w:lang w:eastAsia="zh-CN"/>
              </w:rPr>
              <w:t>Local Area BS</w:t>
            </w:r>
          </w:p>
        </w:tc>
        <w:tc>
          <w:tcPr>
            <w:tcW w:w="2568" w:type="dxa"/>
          </w:tcPr>
          <w:p w14:paraId="0EDE1F6E" w14:textId="77777777" w:rsidR="007B22E8" w:rsidRPr="00B93702" w:rsidRDefault="007B22E8" w:rsidP="00C61AC8">
            <w:pPr>
              <w:pStyle w:val="TAC"/>
              <w:rPr>
                <w:rFonts w:cs="Arial"/>
                <w:lang w:eastAsia="en-US"/>
              </w:rPr>
            </w:pPr>
            <w:r w:rsidRPr="00B93702">
              <w:rPr>
                <w:rFonts w:ascii="Times New Roman" w:hAnsi="Times New Roman" w:cs="Arial"/>
                <w:lang w:eastAsia="en-US"/>
              </w:rPr>
              <w:t>≤</w:t>
            </w:r>
            <w:r w:rsidRPr="00B93702">
              <w:rPr>
                <w:rFonts w:cs="Arial"/>
                <w:lang w:eastAsia="zh-CN"/>
              </w:rPr>
              <w:t>+ 24 dBm</w:t>
            </w:r>
          </w:p>
        </w:tc>
      </w:tr>
      <w:tr w:rsidR="007B22E8" w:rsidRPr="00B93702" w14:paraId="6A39E021" w14:textId="77777777">
        <w:trPr>
          <w:jc w:val="center"/>
        </w:trPr>
        <w:tc>
          <w:tcPr>
            <w:tcW w:w="5228" w:type="dxa"/>
            <w:gridSpan w:val="2"/>
          </w:tcPr>
          <w:p w14:paraId="16EF0259" w14:textId="77777777" w:rsidR="007B22E8" w:rsidRPr="00B93702" w:rsidRDefault="007B22E8" w:rsidP="00C61AC8">
            <w:pPr>
              <w:pStyle w:val="TAN"/>
              <w:rPr>
                <w:rFonts w:cs="Arial"/>
                <w:lang w:eastAsia="en-US"/>
              </w:rPr>
            </w:pPr>
            <w:r w:rsidRPr="00B93702">
              <w:rPr>
                <w:rFonts w:cs="Arial"/>
                <w:lang w:eastAsia="en-US"/>
              </w:rPr>
              <w:t>NOTE:</w:t>
            </w:r>
            <w:r w:rsidRPr="00B93702">
              <w:rPr>
                <w:rFonts w:cs="Arial"/>
                <w:lang w:eastAsia="en-US"/>
              </w:rPr>
              <w:tab/>
              <w:t>There is no upper limit for the rated</w:t>
            </w:r>
            <w:r w:rsidRPr="00B93702">
              <w:rPr>
                <w:rFonts w:cs="Arial"/>
                <w:lang w:eastAsia="zh-CN"/>
              </w:rPr>
              <w:t xml:space="preserve"> carrier </w:t>
            </w:r>
            <w:r w:rsidRPr="00B93702">
              <w:rPr>
                <w:rFonts w:cs="Arial"/>
                <w:lang w:eastAsia="en-US"/>
              </w:rPr>
              <w:t>output power of the Wide Area Base Station.</w:t>
            </w:r>
          </w:p>
        </w:tc>
      </w:tr>
    </w:tbl>
    <w:p w14:paraId="49583CFC" w14:textId="77777777" w:rsidR="007B22E8" w:rsidRPr="00B93702" w:rsidRDefault="007B22E8" w:rsidP="001E3755">
      <w:pPr>
        <w:rPr>
          <w:rFonts w:cs="v4.2.0"/>
        </w:rPr>
      </w:pPr>
    </w:p>
    <w:p w14:paraId="59287812" w14:textId="77777777" w:rsidR="00ED405B" w:rsidRPr="00B93702" w:rsidRDefault="00ED405B" w:rsidP="001E3755">
      <w:pPr>
        <w:rPr>
          <w:rFonts w:cs="v4.2.0"/>
          <w:lang w:val="en-US"/>
        </w:rPr>
      </w:pPr>
      <w:r w:rsidRPr="00B93702">
        <w:rPr>
          <w:lang w:val="en-US"/>
        </w:rPr>
        <w:t>In addition</w:t>
      </w:r>
      <w:r w:rsidR="008428FE" w:rsidRPr="00B93702">
        <w:rPr>
          <w:lang w:val="en-US"/>
        </w:rPr>
        <w:t>,</w:t>
      </w:r>
      <w:r w:rsidRPr="00B93702">
        <w:rPr>
          <w:lang w:val="en-US"/>
        </w:rPr>
        <w:t xml:space="preserve"> for Band 85 NB-IoT standalone operation, the BS rated output power limit of 43 dBm applies over the NB-IoT carriers in the range </w:t>
      </w:r>
      <w:r w:rsidRPr="00B93702">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0093334B" w14:textId="77777777" w:rsidR="001E3755" w:rsidRPr="00B93702" w:rsidRDefault="001E3755" w:rsidP="00F311C8">
      <w:pPr>
        <w:pStyle w:val="Heading4"/>
      </w:pPr>
      <w:bookmarkStart w:id="376" w:name="_Toc21097934"/>
      <w:bookmarkStart w:id="377" w:name="_Toc29765496"/>
      <w:r w:rsidRPr="00B93702">
        <w:t>6.2.1.2</w:t>
      </w:r>
      <w:r w:rsidRPr="00B93702">
        <w:tab/>
      </w:r>
      <w:r w:rsidR="00DB7FF2" w:rsidRPr="00B93702">
        <w:t>Minimum requirement</w:t>
      </w:r>
      <w:bookmarkEnd w:id="376"/>
      <w:bookmarkEnd w:id="377"/>
    </w:p>
    <w:p w14:paraId="2A23752D" w14:textId="77777777" w:rsidR="001E3755" w:rsidRPr="00B93702" w:rsidRDefault="001E3755" w:rsidP="001E3755">
      <w:r w:rsidRPr="00B93702">
        <w:t>The minimum requirement is in TS 37.104 [2] subclause 6.2.1.</w:t>
      </w:r>
    </w:p>
    <w:p w14:paraId="2D530A47" w14:textId="77777777" w:rsidR="001E3755" w:rsidRPr="00B93702" w:rsidRDefault="001E3755" w:rsidP="00F311C8">
      <w:pPr>
        <w:pStyle w:val="Heading4"/>
      </w:pPr>
      <w:bookmarkStart w:id="378" w:name="_Toc21097935"/>
      <w:bookmarkStart w:id="379" w:name="_Toc29765497"/>
      <w:r w:rsidRPr="00B93702">
        <w:t>6.2.1.3</w:t>
      </w:r>
      <w:r w:rsidRPr="00B93702">
        <w:tab/>
        <w:t>Test purpose</w:t>
      </w:r>
      <w:bookmarkEnd w:id="378"/>
      <w:bookmarkEnd w:id="379"/>
    </w:p>
    <w:p w14:paraId="65BE1D58" w14:textId="77777777" w:rsidR="001E3755" w:rsidRPr="00B93702" w:rsidRDefault="001E3755" w:rsidP="001E3755">
      <w:r w:rsidRPr="00B93702">
        <w:rPr>
          <w:rFonts w:cs="v4.2.0"/>
        </w:rPr>
        <w:t>The test purpose is to verify the accuracy of the maximum carrier output power across the frequency range and under normal and extreme conditions for all transmitters in the BS</w:t>
      </w:r>
      <w:r w:rsidRPr="00B93702">
        <w:t>.</w:t>
      </w:r>
    </w:p>
    <w:p w14:paraId="4978AF78" w14:textId="77777777" w:rsidR="001E3755" w:rsidRPr="00B93702" w:rsidRDefault="001E3755" w:rsidP="00F311C8">
      <w:pPr>
        <w:pStyle w:val="Heading4"/>
      </w:pPr>
      <w:bookmarkStart w:id="380" w:name="_Toc21097936"/>
      <w:bookmarkStart w:id="381" w:name="_Toc29765498"/>
      <w:r w:rsidRPr="00B93702">
        <w:t>6.2.1.4</w:t>
      </w:r>
      <w:r w:rsidRPr="00B93702">
        <w:tab/>
        <w:t>Method of test</w:t>
      </w:r>
      <w:bookmarkEnd w:id="380"/>
      <w:bookmarkEnd w:id="381"/>
    </w:p>
    <w:p w14:paraId="35F05F5E" w14:textId="77777777" w:rsidR="001E3755" w:rsidRPr="00B93702" w:rsidRDefault="001E3755" w:rsidP="00F311C8">
      <w:pPr>
        <w:pStyle w:val="Heading5"/>
      </w:pPr>
      <w:bookmarkStart w:id="382" w:name="_Toc21097937"/>
      <w:bookmarkStart w:id="383" w:name="_Toc29765499"/>
      <w:r w:rsidRPr="00B93702">
        <w:t>6.2.1.4.1</w:t>
      </w:r>
      <w:r w:rsidRPr="00B93702">
        <w:tab/>
        <w:t>Initial conditions</w:t>
      </w:r>
      <w:bookmarkEnd w:id="382"/>
      <w:bookmarkEnd w:id="383"/>
    </w:p>
    <w:p w14:paraId="61876BA5" w14:textId="77777777" w:rsidR="001E3755" w:rsidRPr="00B93702" w:rsidRDefault="001E3755" w:rsidP="001E3755">
      <w:r w:rsidRPr="00B93702">
        <w:t>Test environment:</w:t>
      </w:r>
      <w:r w:rsidR="00905FAB">
        <w:tab/>
      </w:r>
      <w:r w:rsidRPr="00B93702">
        <w:t>normal; see Annex B.2.</w:t>
      </w:r>
    </w:p>
    <w:p w14:paraId="23397242" w14:textId="77777777" w:rsidR="001E3755" w:rsidRPr="00B93702" w:rsidRDefault="005A010E" w:rsidP="001E3755">
      <w:pPr>
        <w:rPr>
          <w:lang w:eastAsia="zh-CN"/>
        </w:rPr>
      </w:pPr>
      <w:r w:rsidRPr="00B93702">
        <w:t>Base Station RF Bandwidth</w:t>
      </w:r>
      <w:r w:rsidR="001E3755" w:rsidRPr="00B93702">
        <w:t xml:space="preserve"> position</w:t>
      </w:r>
      <w:r w:rsidR="00B91B91" w:rsidRPr="00B93702">
        <w:t>s</w:t>
      </w:r>
      <w:r w:rsidR="001E3755" w:rsidRPr="00B93702">
        <w:t xml:space="preserve"> to be tested:</w:t>
      </w:r>
      <w:r w:rsidR="00905FAB">
        <w:tab/>
      </w:r>
      <w:r w:rsidR="001E3755" w:rsidRPr="00B93702">
        <w:t>B</w:t>
      </w:r>
      <w:r w:rsidR="001E3755" w:rsidRPr="00B93702">
        <w:rPr>
          <w:rFonts w:cs="v4.2.0"/>
          <w:vertAlign w:val="subscript"/>
        </w:rPr>
        <w:t>RFBW</w:t>
      </w:r>
      <w:r w:rsidR="001E3755" w:rsidRPr="00B93702">
        <w:t>, M</w:t>
      </w:r>
      <w:r w:rsidR="001E3755" w:rsidRPr="00B93702">
        <w:rPr>
          <w:rFonts w:cs="v4.2.0"/>
          <w:vertAlign w:val="subscript"/>
        </w:rPr>
        <w:t>RFBW</w:t>
      </w:r>
      <w:r w:rsidR="001E3755" w:rsidRPr="00B93702">
        <w:t xml:space="preserve"> and T</w:t>
      </w:r>
      <w:r w:rsidR="001E3755" w:rsidRPr="00B93702">
        <w:rPr>
          <w:rFonts w:cs="v4.2.0"/>
          <w:vertAlign w:val="subscript"/>
        </w:rPr>
        <w:t>RFBW</w:t>
      </w:r>
      <w:r w:rsidR="00B91B91" w:rsidRPr="00B93702">
        <w:rPr>
          <w:lang w:eastAsia="zh-CN"/>
        </w:rPr>
        <w:t xml:space="preserve"> in single-band operation</w:t>
      </w:r>
      <w:r w:rsidR="00B91B91" w:rsidRPr="00B93702">
        <w:t xml:space="preserve">, </w:t>
      </w:r>
      <w:r w:rsidR="001E3755" w:rsidRPr="00B93702">
        <w:t>see subclause 4.9.1</w:t>
      </w:r>
      <w:r w:rsidR="00B91B91" w:rsidRPr="00B93702">
        <w:t>;</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1E3755" w:rsidRPr="00B93702">
        <w:t>.</w:t>
      </w:r>
    </w:p>
    <w:p w14:paraId="6DE1153B" w14:textId="77777777" w:rsidR="001E3755" w:rsidRPr="00B93702" w:rsidRDefault="001E3755" w:rsidP="001E3755">
      <w:pPr>
        <w:rPr>
          <w:rFonts w:cs="v4.2.0"/>
        </w:rPr>
      </w:pPr>
      <w:r w:rsidRPr="00B93702">
        <w:rPr>
          <w:rFonts w:cs="v4.2.0"/>
        </w:rPr>
        <w:t xml:space="preserve">In addition, </w:t>
      </w:r>
      <w:r w:rsidR="00993578" w:rsidRPr="00B93702">
        <w:rPr>
          <w:rFonts w:cs="v4.2.0"/>
        </w:rPr>
        <w:t>a single</w:t>
      </w:r>
      <w:r w:rsidRPr="00B93702">
        <w:rPr>
          <w:rFonts w:cs="v4.2.0"/>
        </w:rPr>
        <w:t xml:space="preserve"> test shall be performed under extreme power supply </w:t>
      </w:r>
      <w:r w:rsidR="00475096" w:rsidRPr="00B93702">
        <w:rPr>
          <w:rFonts w:cs="v4.2.0"/>
        </w:rPr>
        <w:t xml:space="preserve">conditions </w:t>
      </w:r>
      <w:r w:rsidRPr="00B93702">
        <w:rPr>
          <w:rFonts w:cs="v4.2.0"/>
        </w:rPr>
        <w:t>as defined in Annex B</w:t>
      </w:r>
      <w:r w:rsidR="00683446" w:rsidRPr="00B93702">
        <w:rPr>
          <w:rFonts w:cs="v4.2.0"/>
        </w:rPr>
        <w:t>.</w:t>
      </w:r>
      <w:r w:rsidR="00ED3483" w:rsidRPr="00B93702">
        <w:rPr>
          <w:rFonts w:cs="v4.2.0"/>
        </w:rPr>
        <w:t>5</w:t>
      </w:r>
      <w:r w:rsidRPr="00B93702">
        <w:rPr>
          <w:rFonts w:cs="v4.2.0"/>
        </w:rPr>
        <w:t>.</w:t>
      </w:r>
      <w:r w:rsidR="00475096" w:rsidRPr="00B93702">
        <w:rPr>
          <w:rFonts w:cs="v4.2.0"/>
        </w:rPr>
        <w:t xml:space="preserve"> In this case, it is sufficient to test on a single combination of one ARFCN, UARFCN</w:t>
      </w:r>
      <w:r w:rsidR="008428FE" w:rsidRPr="00B93702">
        <w:rPr>
          <w:rFonts w:cs="v4.2.0"/>
        </w:rPr>
        <w:t>,</w:t>
      </w:r>
      <w:r w:rsidR="00475096" w:rsidRPr="00B93702">
        <w:rPr>
          <w:rFonts w:cs="v4.2.0"/>
        </w:rPr>
        <w:t xml:space="preserve"> E-ARFCN</w:t>
      </w:r>
      <w:r w:rsidR="008428FE" w:rsidRPr="00B93702">
        <w:rPr>
          <w:rFonts w:cs="v4.2.0"/>
        </w:rPr>
        <w:t xml:space="preserve"> or NR-ARFCN</w:t>
      </w:r>
      <w:r w:rsidR="00475096" w:rsidRPr="00B93702">
        <w:rPr>
          <w:rFonts w:cs="v4.2.0"/>
        </w:rPr>
        <w:t xml:space="preserve">, one </w:t>
      </w:r>
      <w:r w:rsidR="005A010E" w:rsidRPr="00B93702">
        <w:rPr>
          <w:rFonts w:cs="v4.2.0"/>
        </w:rPr>
        <w:t>Base Station RF Bandwidth</w:t>
      </w:r>
      <w:r w:rsidR="00475096" w:rsidRPr="00B93702">
        <w:rPr>
          <w:rFonts w:cs="v4.2.0"/>
        </w:rPr>
        <w:t xml:space="preserve"> position and with only one applicable test configuration defined in clause 5.</w:t>
      </w:r>
    </w:p>
    <w:p w14:paraId="6EF86EAB" w14:textId="77777777" w:rsidR="001E3755" w:rsidRPr="00B93702" w:rsidRDefault="001E3755" w:rsidP="001E3755">
      <w:pPr>
        <w:pStyle w:val="NO"/>
      </w:pPr>
      <w:r w:rsidRPr="00B93702">
        <w:t>NOTE:</w:t>
      </w:r>
      <w:r w:rsidRPr="00B93702">
        <w:tab/>
        <w:t>Tests under extreme power supply also test extreme temperature.</w:t>
      </w:r>
    </w:p>
    <w:p w14:paraId="4BBA883D" w14:textId="77777777" w:rsidR="001E3755" w:rsidRPr="00B93702" w:rsidRDefault="001E3755" w:rsidP="001E3755">
      <w:pPr>
        <w:rPr>
          <w:snapToGrid w:val="0"/>
        </w:rPr>
      </w:pPr>
      <w:r w:rsidRPr="00B93702">
        <w:rPr>
          <w:snapToGrid w:val="0"/>
        </w:rPr>
        <w:t xml:space="preserve">Connect </w:t>
      </w:r>
      <w:r w:rsidRPr="00B93702">
        <w:rPr>
          <w:rFonts w:cs="v4.2.0"/>
        </w:rPr>
        <w:t xml:space="preserve">the power measuring equipment </w:t>
      </w:r>
      <w:r w:rsidRPr="00B93702">
        <w:rPr>
          <w:snapToGrid w:val="0"/>
        </w:rPr>
        <w:t xml:space="preserve">to the MSR </w:t>
      </w:r>
      <w:r w:rsidR="00A63983" w:rsidRPr="00B93702">
        <w:rPr>
          <w:snapToGrid w:val="0"/>
        </w:rPr>
        <w:t>Base Station</w:t>
      </w:r>
      <w:r w:rsidRPr="00B93702">
        <w:rPr>
          <w:snapToGrid w:val="0"/>
        </w:rPr>
        <w:t xml:space="preserve"> antenna connector as shown in Annex D.1.1.</w:t>
      </w:r>
    </w:p>
    <w:p w14:paraId="4E095836" w14:textId="77777777" w:rsidR="001E3755" w:rsidRPr="00B93702" w:rsidRDefault="001E3755" w:rsidP="00F311C8">
      <w:pPr>
        <w:pStyle w:val="Heading5"/>
      </w:pPr>
      <w:bookmarkStart w:id="384" w:name="_Toc21097938"/>
      <w:bookmarkStart w:id="385" w:name="_Toc29765500"/>
      <w:r w:rsidRPr="00B93702">
        <w:t>6.2.1.4.2</w:t>
      </w:r>
      <w:r w:rsidRPr="00B93702">
        <w:tab/>
        <w:t>Procedure</w:t>
      </w:r>
      <w:bookmarkEnd w:id="384"/>
      <w:bookmarkEnd w:id="385"/>
    </w:p>
    <w:p w14:paraId="5789F777" w14:textId="77777777" w:rsidR="001E3755" w:rsidRPr="00B93702" w:rsidRDefault="001E3755" w:rsidP="001E3755">
      <w:pPr>
        <w:pStyle w:val="B10"/>
        <w:rPr>
          <w:rFonts w:cs="v4.2.0"/>
          <w:snapToGrid w:val="0"/>
        </w:rPr>
      </w:pPr>
      <w:r w:rsidRPr="00B93702">
        <w:t>1)</w:t>
      </w:r>
      <w:r w:rsidRPr="00B93702">
        <w:tab/>
        <w:t xml:space="preserve">Set the </w:t>
      </w:r>
      <w:r w:rsidR="00A63983" w:rsidRPr="00B93702">
        <w:t>Base Station</w:t>
      </w:r>
      <w:r w:rsidRPr="00B93702">
        <w:t xml:space="preserve">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14:paraId="62E786FD" w14:textId="77777777" w:rsidR="001E3755" w:rsidRPr="00B93702" w:rsidRDefault="001E3755" w:rsidP="001E3755">
      <w:pPr>
        <w:pStyle w:val="B10"/>
      </w:pPr>
      <w:r w:rsidRPr="00B93702">
        <w:t>2)</w:t>
      </w:r>
      <w:r w:rsidRPr="00B93702">
        <w:tab/>
        <w:t xml:space="preserve">Measure the mean power for each carrier at the </w:t>
      </w:r>
      <w:r w:rsidR="00A63983" w:rsidRPr="00B93702">
        <w:t>Base Station</w:t>
      </w:r>
      <w:r w:rsidRPr="00B93702">
        <w:t xml:space="preserve"> </w:t>
      </w:r>
      <w:r w:rsidRPr="00B93702">
        <w:rPr>
          <w:snapToGrid w:val="0"/>
        </w:rPr>
        <w:t>antenna connector</w:t>
      </w:r>
      <w:r w:rsidRPr="00B93702">
        <w:t>.</w:t>
      </w:r>
    </w:p>
    <w:p w14:paraId="6732944A" w14:textId="77777777" w:rsidR="009548C1" w:rsidRPr="00B93702" w:rsidRDefault="009548C1" w:rsidP="009548C1">
      <w:r w:rsidRPr="00B93702">
        <w:t>In addition, for a multi-band capable BS, the following step shall apply:</w:t>
      </w:r>
    </w:p>
    <w:p w14:paraId="1A6FC8CE" w14:textId="77777777"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in case of SBT or MBT shall be terminated.</w:t>
      </w:r>
    </w:p>
    <w:p w14:paraId="4D774C38" w14:textId="77777777" w:rsidR="001E3755" w:rsidRPr="00B93702" w:rsidRDefault="001E3755" w:rsidP="00F311C8">
      <w:pPr>
        <w:pStyle w:val="Heading4"/>
      </w:pPr>
      <w:bookmarkStart w:id="386" w:name="_Toc21097939"/>
      <w:bookmarkStart w:id="387" w:name="_Toc29765501"/>
      <w:r w:rsidRPr="00B93702">
        <w:t>6.2.1.5</w:t>
      </w:r>
      <w:r w:rsidRPr="00B93702">
        <w:tab/>
      </w:r>
      <w:r w:rsidR="00DB7FF2" w:rsidRPr="00B93702">
        <w:t>Test requirement</w:t>
      </w:r>
      <w:r w:rsidRPr="00B93702">
        <w:t>s</w:t>
      </w:r>
      <w:bookmarkEnd w:id="386"/>
      <w:bookmarkEnd w:id="387"/>
    </w:p>
    <w:p w14:paraId="74B3E1D3" w14:textId="77777777" w:rsidR="00782C9D" w:rsidRPr="00B93702" w:rsidRDefault="001E3755" w:rsidP="00782C9D">
      <w:r w:rsidRPr="00B93702">
        <w:t xml:space="preserve">In normal conditions, the measurement result in step 2 of </w:t>
      </w:r>
      <w:r w:rsidR="00F90B94" w:rsidRPr="00B93702">
        <w:t xml:space="preserve">subclause </w:t>
      </w:r>
      <w:r w:rsidRPr="00B93702">
        <w:t>6.2.1.4.2 shall for UTRA</w:t>
      </w:r>
      <w:r w:rsidR="008428FE" w:rsidRPr="00B93702">
        <w:t>,</w:t>
      </w:r>
      <w:r w:rsidRPr="00B93702">
        <w:t xml:space="preserve"> E-UTRA</w:t>
      </w:r>
      <w:r w:rsidR="008428FE" w:rsidRPr="00B93702">
        <w:t xml:space="preserve"> and NR</w:t>
      </w:r>
      <w:r w:rsidRPr="00B93702">
        <w:t xml:space="preserve"> remain</w:t>
      </w:r>
      <w:r w:rsidR="00782C9D" w:rsidRPr="00B93702">
        <w:t>:</w:t>
      </w:r>
    </w:p>
    <w:p w14:paraId="33EB418E" w14:textId="77777777" w:rsidR="00782C9D" w:rsidRPr="00B93702" w:rsidRDefault="001E3755" w:rsidP="00782C9D">
      <w:pPr>
        <w:rPr>
          <w:rFonts w:cs="v4.2.0"/>
        </w:rPr>
      </w:pPr>
      <w:r w:rsidRPr="00B93702">
        <w:t xml:space="preserve">within +2.7 dB and –2.7 dB of the manufacturer's rated </w:t>
      </w:r>
      <w:r w:rsidR="00F104DF" w:rsidRPr="00B93702">
        <w:t xml:space="preserve">carrier </w:t>
      </w:r>
      <w:r w:rsidRPr="00B93702">
        <w:t xml:space="preserve">output power </w:t>
      </w:r>
      <w:r w:rsidR="00782C9D" w:rsidRPr="00B93702">
        <w:rPr>
          <w:rFonts w:cs="v4.2.0"/>
        </w:rPr>
        <w:t xml:space="preserve">for carrier frequency f </w:t>
      </w:r>
      <w:r w:rsidR="00782C9D" w:rsidRPr="00B93702">
        <w:rPr>
          <w:rFonts w:cs="Arial"/>
        </w:rPr>
        <w:t>≤</w:t>
      </w:r>
      <w:r w:rsidR="00782C9D" w:rsidRPr="00B93702">
        <w:rPr>
          <w:rFonts w:cs="v4.2.0"/>
        </w:rPr>
        <w:t xml:space="preserve"> 3.0 GHz,</w:t>
      </w:r>
    </w:p>
    <w:p w14:paraId="633EBF9F" w14:textId="77777777" w:rsidR="00782C9D" w:rsidRPr="00B93702" w:rsidRDefault="00782C9D" w:rsidP="00782C9D">
      <w:pPr>
        <w:rPr>
          <w:rFonts w:cs="v4.2.0"/>
        </w:rPr>
      </w:pPr>
      <w:r w:rsidRPr="00B93702">
        <w:rPr>
          <w:rFonts w:cs="v4.2.0"/>
        </w:rPr>
        <w:t xml:space="preserve">within +3.0 dB and –3.0 dB of the manufacturer's rated output power for carrier frequency 3.0 GHz &lt; f </w:t>
      </w:r>
      <w:r w:rsidRPr="00B93702">
        <w:rPr>
          <w:rFonts w:cs="Arial"/>
        </w:rPr>
        <w:t>≤</w:t>
      </w:r>
      <w:r w:rsidRPr="00B93702">
        <w:rPr>
          <w:rFonts w:cs="v4.2.0"/>
        </w:rPr>
        <w:t xml:space="preserve"> 4.2 GHz,</w:t>
      </w:r>
    </w:p>
    <w:p w14:paraId="794A2B32" w14:textId="77777777" w:rsidR="001E3755" w:rsidRPr="00B93702" w:rsidRDefault="001E3755" w:rsidP="00782C9D">
      <w:r w:rsidRPr="00B93702">
        <w:t>and for GSM/EDGE</w:t>
      </w:r>
      <w:r w:rsidR="002F6EF4" w:rsidRPr="00B93702">
        <w:t xml:space="preserve"> and NB-IoT</w:t>
      </w:r>
      <w:r w:rsidRPr="00B93702">
        <w:t xml:space="preserve"> remain within +3.0 dB and </w:t>
      </w:r>
      <w:r w:rsidR="00683446" w:rsidRPr="00B93702">
        <w:noBreakHyphen/>
      </w:r>
      <w:r w:rsidRPr="00B93702">
        <w:t xml:space="preserve">3.0 dB of the manufacturer's rated </w:t>
      </w:r>
      <w:r w:rsidR="00F104DF" w:rsidRPr="00B93702">
        <w:t xml:space="preserve">carrier </w:t>
      </w:r>
      <w:r w:rsidRPr="00B93702">
        <w:t>output power.</w:t>
      </w:r>
    </w:p>
    <w:p w14:paraId="2D6827B5" w14:textId="77777777" w:rsidR="00782C9D" w:rsidRPr="00B93702" w:rsidRDefault="001E3755" w:rsidP="00782C9D">
      <w:r w:rsidRPr="00B93702">
        <w:t xml:space="preserve">In extreme conditions, measurement result in step 2 of </w:t>
      </w:r>
      <w:r w:rsidR="00F90B94" w:rsidRPr="00B93702">
        <w:t xml:space="preserve">subclause </w:t>
      </w:r>
      <w:r w:rsidRPr="00B93702">
        <w:t>6.2.1.4.2 shall for UTRA</w:t>
      </w:r>
      <w:r w:rsidR="008428FE" w:rsidRPr="00B93702">
        <w:t>,</w:t>
      </w:r>
      <w:r w:rsidRPr="00B93702">
        <w:t xml:space="preserve"> E-UTRA </w:t>
      </w:r>
      <w:r w:rsidR="008428FE" w:rsidRPr="00B93702">
        <w:t xml:space="preserve">and NR </w:t>
      </w:r>
      <w:r w:rsidRPr="00B93702">
        <w:t>remain</w:t>
      </w:r>
      <w:r w:rsidR="00782C9D" w:rsidRPr="00B93702">
        <w:t>:</w:t>
      </w:r>
    </w:p>
    <w:p w14:paraId="0FC81F0D" w14:textId="77777777" w:rsidR="0050417E" w:rsidRPr="00B93702" w:rsidRDefault="001E3755" w:rsidP="0050417E">
      <w:pPr>
        <w:pStyle w:val="EX"/>
        <w:ind w:left="0" w:firstLine="0"/>
        <w:rPr>
          <w:rFonts w:cs="v4.2.0"/>
        </w:rPr>
      </w:pPr>
      <w:r w:rsidRPr="00B93702">
        <w:lastRenderedPageBreak/>
        <w:t xml:space="preserve">within +3.2 dB and –3.2 dB of the manufacturer's rated </w:t>
      </w:r>
      <w:r w:rsidR="00F104DF" w:rsidRPr="00B93702">
        <w:t xml:space="preserve">carrier </w:t>
      </w:r>
      <w:r w:rsidRPr="00B93702">
        <w:t xml:space="preserve">output power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p>
    <w:p w14:paraId="0B5BF677" w14:textId="77777777" w:rsidR="0050417E" w:rsidRPr="00B93702" w:rsidRDefault="0050417E" w:rsidP="0050417E">
      <w:r w:rsidRPr="00B93702">
        <w:t xml:space="preserve">within +3.5 dB and –3.5 dB of the manufacturer's rated output power for carrier frequency 3.0 GHz &lt; f </w:t>
      </w:r>
      <w:r w:rsidRPr="00B93702">
        <w:rPr>
          <w:rFonts w:cs="Arial"/>
        </w:rPr>
        <w:t>≤</w:t>
      </w:r>
      <w:r w:rsidRPr="00B93702">
        <w:t xml:space="preserve"> 4.2 GHz,</w:t>
      </w:r>
    </w:p>
    <w:p w14:paraId="620AE44F" w14:textId="77777777" w:rsidR="001E3755" w:rsidRPr="00B93702" w:rsidRDefault="001E3755" w:rsidP="0050417E">
      <w:r w:rsidRPr="00B93702">
        <w:t xml:space="preserve">and for GSM/EDGE </w:t>
      </w:r>
      <w:r w:rsidR="002F6EF4" w:rsidRPr="00B93702">
        <w:t xml:space="preserve">and NB-IoT </w:t>
      </w:r>
      <w:r w:rsidRPr="00B93702">
        <w:t xml:space="preserve">remain within +3.5 dB and –3.5 dB of the manufacturer's rated </w:t>
      </w:r>
      <w:r w:rsidR="00F104DF" w:rsidRPr="00B93702">
        <w:t xml:space="preserve">carrier </w:t>
      </w:r>
      <w:r w:rsidRPr="00B93702">
        <w:t>output power.</w:t>
      </w:r>
    </w:p>
    <w:p w14:paraId="56E58390" w14:textId="77777777" w:rsidR="001E3755" w:rsidRPr="00B93702" w:rsidRDefault="001E3755" w:rsidP="00F311C8">
      <w:pPr>
        <w:pStyle w:val="Heading3"/>
      </w:pPr>
      <w:bookmarkStart w:id="388" w:name="_Toc21097940"/>
      <w:bookmarkStart w:id="389" w:name="_Toc29765502"/>
      <w:r w:rsidRPr="00B93702">
        <w:t>6.2.2</w:t>
      </w:r>
      <w:r w:rsidRPr="00B93702">
        <w:tab/>
        <w:t>E-UTRA DL RS power</w:t>
      </w:r>
      <w:bookmarkEnd w:id="388"/>
      <w:bookmarkEnd w:id="389"/>
    </w:p>
    <w:p w14:paraId="3DF5157D" w14:textId="77777777" w:rsidR="001E3755" w:rsidRPr="00B93702" w:rsidRDefault="001E3755" w:rsidP="00F311C8">
      <w:pPr>
        <w:pStyle w:val="Heading4"/>
      </w:pPr>
      <w:bookmarkStart w:id="390" w:name="_Toc21097941"/>
      <w:bookmarkStart w:id="391" w:name="_Toc29765503"/>
      <w:r w:rsidRPr="00B93702">
        <w:t>6.2.2.1</w:t>
      </w:r>
      <w:r w:rsidRPr="00B93702">
        <w:tab/>
        <w:t>Definition and applicability</w:t>
      </w:r>
      <w:bookmarkEnd w:id="390"/>
      <w:bookmarkEnd w:id="391"/>
    </w:p>
    <w:p w14:paraId="7E461EA5" w14:textId="77777777" w:rsidR="001E3755" w:rsidRPr="00B93702" w:rsidRDefault="001E3755" w:rsidP="001E3755">
      <w:r w:rsidRPr="00B93702">
        <w:t>E-UTRA DL RS power is the resource element power of Downlink Reference Symbol.</w:t>
      </w:r>
    </w:p>
    <w:p w14:paraId="63128FA8" w14:textId="77777777" w:rsidR="001E3755" w:rsidRPr="00B93702" w:rsidRDefault="001E3755" w:rsidP="001E3755">
      <w:r w:rsidRPr="00B93702">
        <w:t>The absolute DL RS power is indicated on the DL-SCH. The absolute accuracy is defined as the maximum deviation between the DL RS power indicated on the DL-SCH and the DL RS power at the BS antenna connector.</w:t>
      </w:r>
    </w:p>
    <w:p w14:paraId="5A1E19A3" w14:textId="77777777" w:rsidR="001E3755" w:rsidRPr="00B93702" w:rsidRDefault="001E3755" w:rsidP="00F311C8">
      <w:pPr>
        <w:pStyle w:val="Heading4"/>
      </w:pPr>
      <w:bookmarkStart w:id="392" w:name="_Toc21097942"/>
      <w:bookmarkStart w:id="393" w:name="_Toc29765504"/>
      <w:r w:rsidRPr="00B93702">
        <w:t>6.2.2.2</w:t>
      </w:r>
      <w:r w:rsidRPr="00B93702">
        <w:tab/>
      </w:r>
      <w:r w:rsidR="00DB7FF2" w:rsidRPr="00B93702">
        <w:t>Minimum requirement</w:t>
      </w:r>
      <w:bookmarkEnd w:id="392"/>
      <w:bookmarkEnd w:id="393"/>
    </w:p>
    <w:p w14:paraId="4FCA7AD9" w14:textId="77777777" w:rsidR="001E3755" w:rsidRPr="00B93702" w:rsidRDefault="001E3755" w:rsidP="001E3755">
      <w:r w:rsidRPr="00B93702">
        <w:t>The minimum requirement is in TS 37.104 [2] subclause 6.2.3.</w:t>
      </w:r>
    </w:p>
    <w:p w14:paraId="25D7C19B" w14:textId="77777777" w:rsidR="001E3755" w:rsidRPr="00B93702" w:rsidRDefault="001E3755" w:rsidP="00F311C8">
      <w:pPr>
        <w:pStyle w:val="Heading4"/>
      </w:pPr>
      <w:bookmarkStart w:id="394" w:name="_Toc21097943"/>
      <w:bookmarkStart w:id="395" w:name="_Toc29765505"/>
      <w:r w:rsidRPr="00B93702">
        <w:t>6.2.2.3</w:t>
      </w:r>
      <w:r w:rsidRPr="00B93702">
        <w:tab/>
        <w:t>Test purpose</w:t>
      </w:r>
      <w:bookmarkEnd w:id="394"/>
      <w:bookmarkEnd w:id="395"/>
    </w:p>
    <w:p w14:paraId="612B2AED" w14:textId="77777777" w:rsidR="001E3755" w:rsidRPr="00B93702" w:rsidRDefault="001E3755" w:rsidP="001E3755">
      <w:r w:rsidRPr="00B93702">
        <w:rPr>
          <w:rFonts w:cs="v4.2.0"/>
        </w:rPr>
        <w:t>The test purpose is to verify that the E-UTRA DL RS power is within the limits specified by the minimum requirement.</w:t>
      </w:r>
    </w:p>
    <w:p w14:paraId="501ABB36" w14:textId="77777777" w:rsidR="001E3755" w:rsidRPr="00B93702" w:rsidRDefault="001E3755" w:rsidP="00F311C8">
      <w:pPr>
        <w:pStyle w:val="Heading4"/>
      </w:pPr>
      <w:bookmarkStart w:id="396" w:name="_Toc21097944"/>
      <w:bookmarkStart w:id="397" w:name="_Toc29765506"/>
      <w:r w:rsidRPr="00B93702">
        <w:t>6.2.2.4</w:t>
      </w:r>
      <w:r w:rsidRPr="00B93702">
        <w:tab/>
        <w:t>Method of test</w:t>
      </w:r>
      <w:bookmarkEnd w:id="396"/>
      <w:bookmarkEnd w:id="397"/>
    </w:p>
    <w:p w14:paraId="2C8CDCC9" w14:textId="77777777"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14:paraId="32FEE084" w14:textId="77777777" w:rsidR="001E3755" w:rsidRPr="00B93702" w:rsidRDefault="00F90B94" w:rsidP="00F90B94">
      <w:pPr>
        <w:pStyle w:val="B10"/>
      </w:pPr>
      <w:r w:rsidRPr="00B93702">
        <w:t>-</w:t>
      </w:r>
      <w:r w:rsidRPr="00B93702">
        <w:tab/>
      </w:r>
      <w:r w:rsidR="001E3755" w:rsidRPr="00B93702">
        <w:t>For references to TS 36.141</w:t>
      </w:r>
      <w:r w:rsidR="00AB74E3" w:rsidRPr="00B93702">
        <w:t xml:space="preserve"> [9]</w:t>
      </w:r>
      <w:r w:rsidR="001E3755" w:rsidRPr="00B93702">
        <w:t>, the method of test is specified in TS 36.141 [9], subclause 6.5.4.4</w:t>
      </w:r>
      <w:r w:rsidR="009548C1" w:rsidRPr="00B93702">
        <w:t>.</w:t>
      </w:r>
    </w:p>
    <w:p w14:paraId="76F7E517" w14:textId="77777777" w:rsidR="009548C1" w:rsidRPr="00B93702" w:rsidRDefault="009548C1" w:rsidP="009548C1">
      <w:r w:rsidRPr="00B93702">
        <w:t>In addition, for a multi-band capable BS, the following step shall apply:</w:t>
      </w:r>
    </w:p>
    <w:p w14:paraId="1F1CABF4" w14:textId="77777777" w:rsidR="009548C1" w:rsidRPr="00B93702" w:rsidRDefault="009548C1" w:rsidP="009548C1">
      <w:pPr>
        <w:pStyle w:val="B10"/>
      </w:pPr>
      <w:r w:rsidRPr="00B93702">
        <w:t>-</w:t>
      </w:r>
      <w:r w:rsidRPr="00B93702">
        <w:tab/>
        <w:t xml:space="preserve">For multi-band capable BS and single band tests, repeat the tests per involved band where single </w:t>
      </w:r>
      <w:r w:rsidR="00C17F47" w:rsidRPr="00B93702">
        <w:t>carrier</w:t>
      </w:r>
      <w:r w:rsidRPr="00B93702">
        <w:t xml:space="preserve">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14:paraId="29FD6837" w14:textId="77777777" w:rsidR="001E3755" w:rsidRPr="00B93702" w:rsidRDefault="001E3755" w:rsidP="00F311C8">
      <w:pPr>
        <w:pStyle w:val="Heading4"/>
      </w:pPr>
      <w:bookmarkStart w:id="398" w:name="_Toc21097945"/>
      <w:bookmarkStart w:id="399" w:name="_Toc29765507"/>
      <w:r w:rsidRPr="00B93702">
        <w:t>6.2.2.5</w:t>
      </w:r>
      <w:r w:rsidRPr="00B93702">
        <w:tab/>
      </w:r>
      <w:r w:rsidR="00DB7FF2" w:rsidRPr="00B93702">
        <w:t>Test requirement</w:t>
      </w:r>
      <w:r w:rsidRPr="00B93702">
        <w:t>s</w:t>
      </w:r>
      <w:bookmarkEnd w:id="398"/>
      <w:bookmarkEnd w:id="399"/>
    </w:p>
    <w:p w14:paraId="7993BEC6" w14:textId="77777777" w:rsidR="001E3755" w:rsidRPr="00B93702" w:rsidRDefault="001E3755" w:rsidP="001E3755">
      <w:r w:rsidRPr="00B93702">
        <w:t>The test requirement for DL RS power is specified in TS 36.141 [9], subclause 6.5.4.5.</w:t>
      </w:r>
    </w:p>
    <w:p w14:paraId="340AA5FF" w14:textId="77777777" w:rsidR="001E3755" w:rsidRPr="00B93702" w:rsidRDefault="001E3755" w:rsidP="00F311C8">
      <w:pPr>
        <w:pStyle w:val="Heading3"/>
      </w:pPr>
      <w:bookmarkStart w:id="400" w:name="_Toc21097946"/>
      <w:bookmarkStart w:id="401" w:name="_Toc29765508"/>
      <w:r w:rsidRPr="00B93702">
        <w:t>6.2.3</w:t>
      </w:r>
      <w:r w:rsidRPr="00B93702">
        <w:tab/>
        <w:t>UTRA FDD primary CPICH power</w:t>
      </w:r>
      <w:bookmarkEnd w:id="400"/>
      <w:bookmarkEnd w:id="401"/>
    </w:p>
    <w:p w14:paraId="178EE90D" w14:textId="77777777" w:rsidR="001E3755" w:rsidRPr="00B93702" w:rsidRDefault="001E3755" w:rsidP="00F311C8">
      <w:pPr>
        <w:pStyle w:val="Heading4"/>
      </w:pPr>
      <w:bookmarkStart w:id="402" w:name="_Toc21097947"/>
      <w:bookmarkStart w:id="403" w:name="_Toc29765509"/>
      <w:r w:rsidRPr="00B93702">
        <w:t>6.2.3.1</w:t>
      </w:r>
      <w:r w:rsidRPr="00B93702">
        <w:tab/>
        <w:t>Definition and applicability</w:t>
      </w:r>
      <w:bookmarkEnd w:id="402"/>
      <w:bookmarkEnd w:id="403"/>
    </w:p>
    <w:p w14:paraId="608F6127" w14:textId="77777777" w:rsidR="001E3755" w:rsidRPr="00B93702" w:rsidRDefault="001E3755" w:rsidP="001E3755">
      <w:r w:rsidRPr="00B93702">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778EEF4E" w14:textId="77777777" w:rsidR="001E3755" w:rsidRPr="00B93702" w:rsidRDefault="001E3755" w:rsidP="00F311C8">
      <w:pPr>
        <w:pStyle w:val="Heading4"/>
      </w:pPr>
      <w:bookmarkStart w:id="404" w:name="_Toc21097948"/>
      <w:bookmarkStart w:id="405" w:name="_Toc29765510"/>
      <w:r w:rsidRPr="00B93702">
        <w:t>6.2.3.2</w:t>
      </w:r>
      <w:r w:rsidRPr="00B93702">
        <w:tab/>
      </w:r>
      <w:r w:rsidR="00DB7FF2" w:rsidRPr="00B93702">
        <w:t>Minimum requirement</w:t>
      </w:r>
      <w:bookmarkEnd w:id="404"/>
      <w:bookmarkEnd w:id="405"/>
    </w:p>
    <w:p w14:paraId="417F70E2" w14:textId="77777777" w:rsidR="001E3755" w:rsidRPr="00B93702" w:rsidRDefault="001E3755" w:rsidP="001E3755">
      <w:r w:rsidRPr="00B93702">
        <w:t>The minimum requirement is in TS 37.104 [2] subclause 6.2.4.</w:t>
      </w:r>
    </w:p>
    <w:p w14:paraId="511A5728" w14:textId="77777777" w:rsidR="001E3755" w:rsidRPr="00B93702" w:rsidRDefault="001E3755" w:rsidP="00F311C8">
      <w:pPr>
        <w:pStyle w:val="Heading4"/>
      </w:pPr>
      <w:bookmarkStart w:id="406" w:name="_Toc21097949"/>
      <w:bookmarkStart w:id="407" w:name="_Toc29765511"/>
      <w:r w:rsidRPr="00B93702">
        <w:t>6.2.3.3</w:t>
      </w:r>
      <w:r w:rsidRPr="00B93702">
        <w:tab/>
        <w:t>Test purpose</w:t>
      </w:r>
      <w:bookmarkEnd w:id="406"/>
      <w:bookmarkEnd w:id="407"/>
    </w:p>
    <w:p w14:paraId="7A8E7730" w14:textId="77777777" w:rsidR="001E3755" w:rsidRPr="00B93702" w:rsidRDefault="001E3755" w:rsidP="001E3755">
      <w:r w:rsidRPr="00B93702">
        <w:rPr>
          <w:rFonts w:cs="v4.2.0"/>
        </w:rPr>
        <w:t>The test purpose is to verify that the UTRA FDD primary CPICH power is within the limits specified by the minimum requirement.</w:t>
      </w:r>
    </w:p>
    <w:p w14:paraId="467F6E96" w14:textId="77777777" w:rsidR="001E3755" w:rsidRPr="00B93702" w:rsidRDefault="001E3755" w:rsidP="00F311C8">
      <w:pPr>
        <w:pStyle w:val="Heading4"/>
      </w:pPr>
      <w:bookmarkStart w:id="408" w:name="_Toc21097950"/>
      <w:bookmarkStart w:id="409" w:name="_Toc29765512"/>
      <w:r w:rsidRPr="00B93702">
        <w:t>6.2.3.4</w:t>
      </w:r>
      <w:r w:rsidRPr="00B93702">
        <w:tab/>
        <w:t>Method of test</w:t>
      </w:r>
      <w:bookmarkEnd w:id="408"/>
      <w:bookmarkEnd w:id="409"/>
      <w:r w:rsidRPr="00B93702">
        <w:t xml:space="preserve"> </w:t>
      </w:r>
    </w:p>
    <w:p w14:paraId="21C25DF7" w14:textId="77777777"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14:paraId="389B8EAB" w14:textId="77777777" w:rsidR="001E3755" w:rsidRPr="00B93702" w:rsidRDefault="00F90B94" w:rsidP="00F90B94">
      <w:pPr>
        <w:pStyle w:val="B10"/>
      </w:pPr>
      <w:r w:rsidRPr="00B93702">
        <w:t>-</w:t>
      </w:r>
      <w:r w:rsidRPr="00B93702">
        <w:tab/>
      </w:r>
      <w:r w:rsidR="001E3755" w:rsidRPr="00B93702">
        <w:t>For references to TS 25.141</w:t>
      </w:r>
      <w:r w:rsidR="00AB74E3" w:rsidRPr="00B93702">
        <w:t xml:space="preserve"> [10]</w:t>
      </w:r>
      <w:r w:rsidR="001E3755" w:rsidRPr="00B93702">
        <w:t>, the method of test is specified in TS 25.141 [10], subclause 6.2.2.4.</w:t>
      </w:r>
    </w:p>
    <w:p w14:paraId="42BD09F7" w14:textId="77777777" w:rsidR="009548C1" w:rsidRPr="00B93702" w:rsidRDefault="009548C1" w:rsidP="009548C1">
      <w:r w:rsidRPr="00B93702">
        <w:t>In addition, for a multi-band capable BS, the following step shall apply:</w:t>
      </w:r>
    </w:p>
    <w:p w14:paraId="69342C62" w14:textId="77777777" w:rsidR="009548C1" w:rsidRPr="00B93702" w:rsidRDefault="009548C1" w:rsidP="009548C1">
      <w:pPr>
        <w:pStyle w:val="B10"/>
      </w:pPr>
      <w:r w:rsidRPr="00B93702">
        <w:lastRenderedPageBreak/>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14:paraId="11979BC6" w14:textId="77777777" w:rsidR="001E3755" w:rsidRPr="00B93702" w:rsidRDefault="001E3755" w:rsidP="00F311C8">
      <w:pPr>
        <w:pStyle w:val="Heading4"/>
      </w:pPr>
      <w:bookmarkStart w:id="410" w:name="_Toc21097951"/>
      <w:bookmarkStart w:id="411" w:name="_Toc29765513"/>
      <w:r w:rsidRPr="00B93702">
        <w:t>6.2.3.5</w:t>
      </w:r>
      <w:r w:rsidRPr="00B93702">
        <w:tab/>
      </w:r>
      <w:r w:rsidR="00DB7FF2" w:rsidRPr="00B93702">
        <w:t>Test requirement</w:t>
      </w:r>
      <w:r w:rsidRPr="00B93702">
        <w:t>s</w:t>
      </w:r>
      <w:bookmarkEnd w:id="410"/>
      <w:bookmarkEnd w:id="411"/>
    </w:p>
    <w:p w14:paraId="003FAB30" w14:textId="77777777" w:rsidR="001E3755" w:rsidRPr="00B93702" w:rsidRDefault="001E3755" w:rsidP="001E3755">
      <w:r w:rsidRPr="00B93702">
        <w:t>For UTRA FDD the test requirement for CPICH power is specified in TS 25.141 [10], subclause 6.2.2.5.</w:t>
      </w:r>
    </w:p>
    <w:p w14:paraId="25970304" w14:textId="77777777" w:rsidR="00972E52" w:rsidRPr="00B93702" w:rsidRDefault="00972E52" w:rsidP="00972E52">
      <w:pPr>
        <w:pStyle w:val="Heading3"/>
      </w:pPr>
      <w:bookmarkStart w:id="412" w:name="_Toc21097952"/>
      <w:bookmarkStart w:id="413" w:name="_Toc29765514"/>
      <w:r w:rsidRPr="00B93702">
        <w:t>6.2.3A</w:t>
      </w:r>
      <w:r w:rsidRPr="00B93702">
        <w:tab/>
        <w:t>UTRA FDD secondary CPICH power</w:t>
      </w:r>
      <w:bookmarkEnd w:id="412"/>
      <w:bookmarkEnd w:id="413"/>
    </w:p>
    <w:p w14:paraId="2D5B7B3C" w14:textId="77777777" w:rsidR="00972E52" w:rsidRPr="00B93702" w:rsidRDefault="00972E52" w:rsidP="00972E52">
      <w:pPr>
        <w:pStyle w:val="Heading4"/>
      </w:pPr>
      <w:bookmarkStart w:id="414" w:name="_Toc21097953"/>
      <w:bookmarkStart w:id="415" w:name="_Toc29765515"/>
      <w:r w:rsidRPr="00B93702">
        <w:t>6.2.3A.1</w:t>
      </w:r>
      <w:r w:rsidRPr="00B93702">
        <w:tab/>
        <w:t>Definition and applicability</w:t>
      </w:r>
      <w:bookmarkEnd w:id="414"/>
      <w:bookmarkEnd w:id="415"/>
    </w:p>
    <w:p w14:paraId="2993794D" w14:textId="77777777" w:rsidR="00972E52" w:rsidRPr="00B93702" w:rsidRDefault="00972E52" w:rsidP="00972E52">
      <w:r w:rsidRPr="00B93702">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19A143E9" w14:textId="77777777" w:rsidR="00972E52" w:rsidRPr="00B93702" w:rsidRDefault="00972E52" w:rsidP="00F311C8">
      <w:pPr>
        <w:pStyle w:val="Heading4"/>
      </w:pPr>
      <w:bookmarkStart w:id="416" w:name="_Toc21097954"/>
      <w:bookmarkStart w:id="417" w:name="_Toc29765516"/>
      <w:r w:rsidRPr="00B93702">
        <w:t>6.2.3A.2</w:t>
      </w:r>
      <w:r w:rsidRPr="00B93702">
        <w:tab/>
        <w:t>Minimum requirement</w:t>
      </w:r>
      <w:bookmarkEnd w:id="416"/>
      <w:bookmarkEnd w:id="417"/>
    </w:p>
    <w:p w14:paraId="5AB6F951" w14:textId="77777777" w:rsidR="00972E52" w:rsidRPr="00B93702" w:rsidRDefault="00972E52" w:rsidP="00972E52">
      <w:r w:rsidRPr="00B93702">
        <w:t>The minimum requirement is in TS 37.104 [2] subclause 6.2.4A.</w:t>
      </w:r>
    </w:p>
    <w:p w14:paraId="388770B1" w14:textId="77777777" w:rsidR="00972E52" w:rsidRPr="00B93702" w:rsidRDefault="00972E52" w:rsidP="00F311C8">
      <w:pPr>
        <w:pStyle w:val="Heading4"/>
      </w:pPr>
      <w:bookmarkStart w:id="418" w:name="_Toc21097955"/>
      <w:bookmarkStart w:id="419" w:name="_Toc29765517"/>
      <w:r w:rsidRPr="00B93702">
        <w:t>6.2.3A.3</w:t>
      </w:r>
      <w:r w:rsidRPr="00B93702">
        <w:tab/>
        <w:t>Test purpose</w:t>
      </w:r>
      <w:bookmarkEnd w:id="418"/>
      <w:bookmarkEnd w:id="419"/>
    </w:p>
    <w:p w14:paraId="3EFB0F17" w14:textId="77777777" w:rsidR="00972E52" w:rsidRPr="00B93702" w:rsidRDefault="00972E52" w:rsidP="00972E52">
      <w:r w:rsidRPr="00B93702">
        <w:rPr>
          <w:rFonts w:cs="v4.2.0"/>
        </w:rPr>
        <w:t>The test purpose is to verify that the UTRA FDD secondary CPICH power is within the limits specified by the minimum requirement.</w:t>
      </w:r>
    </w:p>
    <w:p w14:paraId="407EC890" w14:textId="77777777" w:rsidR="00972E52" w:rsidRPr="00B93702" w:rsidRDefault="00972E52" w:rsidP="00F311C8">
      <w:pPr>
        <w:pStyle w:val="Heading4"/>
      </w:pPr>
      <w:bookmarkStart w:id="420" w:name="_Toc21097956"/>
      <w:bookmarkStart w:id="421" w:name="_Toc29765518"/>
      <w:r w:rsidRPr="00B93702">
        <w:t>6.2.3A.4</w:t>
      </w:r>
      <w:r w:rsidRPr="00B93702">
        <w:tab/>
        <w:t>Method of test</w:t>
      </w:r>
      <w:bookmarkEnd w:id="420"/>
      <w:bookmarkEnd w:id="421"/>
      <w:r w:rsidRPr="00B93702">
        <w:t xml:space="preserve"> </w:t>
      </w:r>
    </w:p>
    <w:p w14:paraId="5AE102AB" w14:textId="77777777" w:rsidR="00972E52" w:rsidRPr="00B93702" w:rsidRDefault="00972E52" w:rsidP="00972E52">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14:paraId="05304978" w14:textId="77777777" w:rsidR="00972E52" w:rsidRPr="00B93702" w:rsidRDefault="00972E52" w:rsidP="00972E52">
      <w:pPr>
        <w:pStyle w:val="B10"/>
      </w:pPr>
      <w:r w:rsidRPr="00B93702">
        <w:t>-</w:t>
      </w:r>
      <w:r w:rsidRPr="00B93702">
        <w:tab/>
        <w:t>For references to TS 25.141 [10], the method of test is specified in TS 25.141 [10], subclause 6.2.3.4.</w:t>
      </w:r>
    </w:p>
    <w:p w14:paraId="287F30ED" w14:textId="77777777" w:rsidR="009548C1" w:rsidRPr="00B93702" w:rsidRDefault="009548C1" w:rsidP="009548C1">
      <w:r w:rsidRPr="00B93702">
        <w:t xml:space="preserve">In addition, for a multi-band capable BS, the following step shall apply: </w:t>
      </w:r>
    </w:p>
    <w:p w14:paraId="3284ADA5" w14:textId="77777777"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14:paraId="2706599A" w14:textId="77777777" w:rsidR="00972E52" w:rsidRPr="00B93702" w:rsidRDefault="00972E52" w:rsidP="00F311C8">
      <w:pPr>
        <w:pStyle w:val="Heading4"/>
      </w:pPr>
      <w:bookmarkStart w:id="422" w:name="_Toc21097957"/>
      <w:bookmarkStart w:id="423" w:name="_Toc29765519"/>
      <w:r w:rsidRPr="00B93702">
        <w:t>6.2.3A.5</w:t>
      </w:r>
      <w:r w:rsidRPr="00B93702">
        <w:tab/>
        <w:t>Test requirements</w:t>
      </w:r>
      <w:bookmarkEnd w:id="422"/>
      <w:bookmarkEnd w:id="423"/>
    </w:p>
    <w:p w14:paraId="39A82770" w14:textId="77777777" w:rsidR="00972E52" w:rsidRPr="00B93702" w:rsidRDefault="00972E52" w:rsidP="00972E52">
      <w:r w:rsidRPr="00B93702">
        <w:t>For UTRA FDD the test requirement for CPICH power is specified in TS 25.141 [10], subclause 6.2.3.5.</w:t>
      </w:r>
    </w:p>
    <w:p w14:paraId="02FDB9E6" w14:textId="77777777" w:rsidR="001E3755" w:rsidRPr="00B93702" w:rsidRDefault="001E3755" w:rsidP="00F311C8">
      <w:pPr>
        <w:pStyle w:val="Heading3"/>
      </w:pPr>
      <w:bookmarkStart w:id="424" w:name="_Toc21097958"/>
      <w:bookmarkStart w:id="425" w:name="_Toc29765520"/>
      <w:r w:rsidRPr="00B93702">
        <w:t>6.2.4</w:t>
      </w:r>
      <w:r w:rsidRPr="00B93702">
        <w:tab/>
        <w:t>UTRA TDD primary CCPCH</w:t>
      </w:r>
      <w:r w:rsidR="009002E0" w:rsidRPr="00B93702">
        <w:t xml:space="preserve"> power</w:t>
      </w:r>
      <w:bookmarkEnd w:id="424"/>
      <w:bookmarkEnd w:id="425"/>
    </w:p>
    <w:p w14:paraId="5AD16799" w14:textId="77777777" w:rsidR="001E3755" w:rsidRPr="00B93702" w:rsidRDefault="001E3755" w:rsidP="00F311C8">
      <w:pPr>
        <w:pStyle w:val="Heading4"/>
      </w:pPr>
      <w:bookmarkStart w:id="426" w:name="_Toc21097959"/>
      <w:bookmarkStart w:id="427" w:name="_Toc29765521"/>
      <w:r w:rsidRPr="00B93702">
        <w:t>6.2.4.1</w:t>
      </w:r>
      <w:r w:rsidRPr="00B93702">
        <w:tab/>
        <w:t>Definition and applicability</w:t>
      </w:r>
      <w:bookmarkEnd w:id="426"/>
      <w:bookmarkEnd w:id="427"/>
    </w:p>
    <w:p w14:paraId="2E803785" w14:textId="77777777" w:rsidR="001E3755" w:rsidRPr="00B93702" w:rsidRDefault="001E3755" w:rsidP="001E3755">
      <w:r w:rsidRPr="00B93702">
        <w:t>UTRA TDD primary CCPCH power is the code domain power of the Primary Common Control Physical Channel averaged over the transmit timeslot. Primary CCPCH power is signalled on the BCH.</w:t>
      </w:r>
    </w:p>
    <w:p w14:paraId="07DEB91E" w14:textId="77777777" w:rsidR="006742A5" w:rsidRPr="00B93702" w:rsidRDefault="006742A5" w:rsidP="001E3755">
      <w:r w:rsidRPr="00B93702">
        <w:t>UTRA TDD differential accuracy of the Primary CCPCH power is the relative transmitted power accuracy of PCCPCH in consecutive frames when the nominal PCCPCH power is not changed.</w:t>
      </w:r>
    </w:p>
    <w:p w14:paraId="06707889" w14:textId="77777777" w:rsidR="001E3755" w:rsidRPr="00B93702" w:rsidRDefault="001E3755" w:rsidP="00F311C8">
      <w:pPr>
        <w:pStyle w:val="Heading4"/>
      </w:pPr>
      <w:bookmarkStart w:id="428" w:name="_Toc21097960"/>
      <w:bookmarkStart w:id="429" w:name="_Toc29765522"/>
      <w:r w:rsidRPr="00B93702">
        <w:t>6.2.4.2</w:t>
      </w:r>
      <w:r w:rsidRPr="00B93702">
        <w:tab/>
      </w:r>
      <w:r w:rsidR="00DB7FF2" w:rsidRPr="00B93702">
        <w:t>Minimum requirement</w:t>
      </w:r>
      <w:bookmarkEnd w:id="428"/>
      <w:bookmarkEnd w:id="429"/>
    </w:p>
    <w:p w14:paraId="23CCE1EF" w14:textId="77777777" w:rsidR="001E3755" w:rsidRPr="00B93702" w:rsidRDefault="001E3755" w:rsidP="001E3755">
      <w:r w:rsidRPr="00B93702">
        <w:t>The minimum requirement is in TS 37.104 [2] subclause 6.2.5.</w:t>
      </w:r>
    </w:p>
    <w:p w14:paraId="06045037" w14:textId="77777777" w:rsidR="001E3755" w:rsidRPr="00B93702" w:rsidRDefault="001E3755" w:rsidP="00F311C8">
      <w:pPr>
        <w:pStyle w:val="Heading4"/>
      </w:pPr>
      <w:bookmarkStart w:id="430" w:name="_Toc21097961"/>
      <w:bookmarkStart w:id="431" w:name="_Toc29765523"/>
      <w:r w:rsidRPr="00B93702">
        <w:t>6.2.4.3</w:t>
      </w:r>
      <w:r w:rsidRPr="00B93702">
        <w:tab/>
        <w:t>Test purpose</w:t>
      </w:r>
      <w:bookmarkEnd w:id="430"/>
      <w:bookmarkEnd w:id="431"/>
    </w:p>
    <w:p w14:paraId="6E85FEE8" w14:textId="77777777" w:rsidR="001E3755" w:rsidRPr="00B93702" w:rsidRDefault="001E3755" w:rsidP="006742A5">
      <w:r w:rsidRPr="00B93702">
        <w:rPr>
          <w:rFonts w:cs="v4.2.0"/>
        </w:rPr>
        <w:t xml:space="preserve">The test purpose is to verify that the UTRA TDD primary CCPCH power </w:t>
      </w:r>
      <w:r w:rsidR="006742A5" w:rsidRPr="00B93702">
        <w:rPr>
          <w:rFonts w:cs="v4.2.0"/>
        </w:rPr>
        <w:t>and differential accuracy of Primary CCPCH power are</w:t>
      </w:r>
      <w:r w:rsidRPr="00B93702">
        <w:rPr>
          <w:rFonts w:cs="v4.2.0"/>
        </w:rPr>
        <w:t xml:space="preserve"> within the limits specified by the minimum requirement.</w:t>
      </w:r>
    </w:p>
    <w:p w14:paraId="2590FB93" w14:textId="77777777" w:rsidR="001E3755" w:rsidRPr="00B93702" w:rsidRDefault="001E3755" w:rsidP="00F311C8">
      <w:pPr>
        <w:pStyle w:val="Heading4"/>
      </w:pPr>
      <w:bookmarkStart w:id="432" w:name="_Toc21097962"/>
      <w:bookmarkStart w:id="433" w:name="_Toc29765524"/>
      <w:r w:rsidRPr="00B93702">
        <w:lastRenderedPageBreak/>
        <w:t>6.2.4.4</w:t>
      </w:r>
      <w:r w:rsidRPr="00B93702">
        <w:tab/>
        <w:t>Method of test</w:t>
      </w:r>
      <w:bookmarkEnd w:id="432"/>
      <w:bookmarkEnd w:id="433"/>
    </w:p>
    <w:p w14:paraId="46100274" w14:textId="77777777" w:rsidR="001E3755" w:rsidRPr="00B93702" w:rsidRDefault="001E3755" w:rsidP="001E3755">
      <w:pPr>
        <w:rPr>
          <w:snapToGrid w:val="0"/>
        </w:rPr>
      </w:pPr>
      <w:r w:rsidRPr="00B93702">
        <w:t xml:space="preserve">For this requirement Tables 5.1-1 and </w:t>
      </w:r>
      <w:r w:rsidR="001575EF" w:rsidRPr="00B93702">
        <w:rPr>
          <w:lang w:eastAsia="zh-CN"/>
        </w:rPr>
        <w:t>5.2-1</w:t>
      </w:r>
      <w:r w:rsidR="001575EF" w:rsidRPr="00B93702">
        <w:rPr>
          <w:snapToGrid w:val="0"/>
        </w:rPr>
        <w:t xml:space="preserve"> </w:t>
      </w:r>
      <w:r w:rsidRPr="00B93702">
        <w:rPr>
          <w:snapToGrid w:val="0"/>
        </w:rPr>
        <w:t>refer to single-RAT specifications; see clause 5. The following shall apply:</w:t>
      </w:r>
    </w:p>
    <w:p w14:paraId="6F3B03FD" w14:textId="77777777" w:rsidR="001E3755" w:rsidRPr="00B93702" w:rsidRDefault="00F90B94" w:rsidP="006742A5">
      <w:pPr>
        <w:pStyle w:val="B10"/>
      </w:pPr>
      <w:r w:rsidRPr="00B93702">
        <w:t>-</w:t>
      </w:r>
      <w:r w:rsidRPr="00B93702">
        <w:tab/>
      </w:r>
      <w:r w:rsidR="001E3755" w:rsidRPr="00B93702">
        <w:t>For references to TS 25.142, the method</w:t>
      </w:r>
      <w:r w:rsidR="006742A5" w:rsidRPr="00B93702">
        <w:t>s</w:t>
      </w:r>
      <w:r w:rsidR="001E3755" w:rsidRPr="00B93702">
        <w:t xml:space="preserve"> of test </w:t>
      </w:r>
      <w:r w:rsidR="006742A5" w:rsidRPr="00B93702">
        <w:t>are</w:t>
      </w:r>
      <w:r w:rsidR="001E3755" w:rsidRPr="00B93702">
        <w:t xml:space="preserve"> specified in TS 25.142 [12], subclause 6.4.5.4</w:t>
      </w:r>
      <w:r w:rsidR="006742A5" w:rsidRPr="00B93702">
        <w:t xml:space="preserve"> and 6.4.6.4 respectively</w:t>
      </w:r>
      <w:r w:rsidR="001E3755" w:rsidRPr="00B93702">
        <w:t>.</w:t>
      </w:r>
    </w:p>
    <w:p w14:paraId="4614F7AC" w14:textId="77777777" w:rsidR="009548C1" w:rsidRPr="00B93702" w:rsidRDefault="009548C1" w:rsidP="009548C1">
      <w:r w:rsidRPr="00B93702">
        <w:t>In addition, for a multi-band capable BS, the following step shall apply:</w:t>
      </w:r>
    </w:p>
    <w:p w14:paraId="2D6E5794" w14:textId="77777777"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14:paraId="7D229749" w14:textId="77777777" w:rsidR="001E3755" w:rsidRPr="00B93702" w:rsidRDefault="001E3755" w:rsidP="00F311C8">
      <w:pPr>
        <w:pStyle w:val="Heading4"/>
      </w:pPr>
      <w:bookmarkStart w:id="434" w:name="_Toc21097963"/>
      <w:bookmarkStart w:id="435" w:name="_Toc29765525"/>
      <w:r w:rsidRPr="00B93702">
        <w:t>6.2.4.5</w:t>
      </w:r>
      <w:r w:rsidRPr="00B93702">
        <w:tab/>
      </w:r>
      <w:r w:rsidR="00DB7FF2" w:rsidRPr="00B93702">
        <w:t>Test requirement</w:t>
      </w:r>
      <w:r w:rsidRPr="00B93702">
        <w:t>s</w:t>
      </w:r>
      <w:bookmarkEnd w:id="434"/>
      <w:bookmarkEnd w:id="435"/>
    </w:p>
    <w:p w14:paraId="3312D982" w14:textId="77777777" w:rsidR="001E3755" w:rsidRPr="00B93702" w:rsidRDefault="001E3755" w:rsidP="00C73A69">
      <w:r w:rsidRPr="00B93702">
        <w:t xml:space="preserve">For UTRA TDD, the test requirement for primary CCPCH power </w:t>
      </w:r>
      <w:r w:rsidR="00C73A69" w:rsidRPr="00B93702">
        <w:t>and the differential accuracy of Primary CCPCH power are</w:t>
      </w:r>
      <w:r w:rsidRPr="00B93702">
        <w:t xml:space="preserve"> specified in TS 25.142 [12], subclause 6.4.5.5</w:t>
      </w:r>
      <w:r w:rsidR="00C73A69" w:rsidRPr="00B93702">
        <w:t xml:space="preserve"> and 6.4.6.5, respectively</w:t>
      </w:r>
      <w:r w:rsidRPr="00B93702">
        <w:t>.</w:t>
      </w:r>
    </w:p>
    <w:p w14:paraId="752F3228" w14:textId="77777777" w:rsidR="003032BC" w:rsidRPr="00B93702" w:rsidRDefault="003032BC" w:rsidP="00F311C8">
      <w:pPr>
        <w:pStyle w:val="Heading3"/>
        <w:rPr>
          <w:rFonts w:eastAsia="SimSun"/>
          <w:lang w:eastAsia="zh-CN"/>
        </w:rPr>
      </w:pPr>
      <w:bookmarkStart w:id="436" w:name="_Toc21097964"/>
      <w:bookmarkStart w:id="437" w:name="_Toc29765526"/>
      <w:r w:rsidRPr="00B93702">
        <w:rPr>
          <w:rFonts w:eastAsia="SimSun"/>
          <w:lang w:eastAsia="zh-CN"/>
        </w:rPr>
        <w:t>6.2.5</w:t>
      </w:r>
      <w:r w:rsidRPr="00B93702">
        <w:rPr>
          <w:rFonts w:eastAsia="SimSun"/>
          <w:lang w:eastAsia="zh-CN"/>
        </w:rPr>
        <w:tab/>
        <w:t>NB-IoT DL NRS power</w:t>
      </w:r>
      <w:bookmarkEnd w:id="436"/>
      <w:bookmarkEnd w:id="437"/>
    </w:p>
    <w:p w14:paraId="2EA411E2" w14:textId="77777777" w:rsidR="003032BC" w:rsidRPr="00B93702" w:rsidRDefault="003032BC" w:rsidP="00F311C8">
      <w:pPr>
        <w:pStyle w:val="Heading4"/>
        <w:rPr>
          <w:rFonts w:eastAsia="SimSun"/>
          <w:lang w:eastAsia="zh-CN"/>
        </w:rPr>
      </w:pPr>
      <w:bookmarkStart w:id="438" w:name="_Toc21097965"/>
      <w:bookmarkStart w:id="439" w:name="_Toc29765527"/>
      <w:r w:rsidRPr="00B93702">
        <w:rPr>
          <w:rFonts w:eastAsia="SimSun"/>
          <w:lang w:eastAsia="zh-CN"/>
        </w:rPr>
        <w:t>6.2.5.1</w:t>
      </w:r>
      <w:r w:rsidRPr="00B93702">
        <w:rPr>
          <w:rFonts w:eastAsia="SimSun"/>
          <w:lang w:eastAsia="zh-CN"/>
        </w:rPr>
        <w:tab/>
        <w:t>Definition and applicability</w:t>
      </w:r>
      <w:bookmarkEnd w:id="438"/>
      <w:bookmarkEnd w:id="439"/>
    </w:p>
    <w:p w14:paraId="674ECD90" w14:textId="77777777" w:rsidR="003032BC" w:rsidRPr="00B93702" w:rsidRDefault="003032BC" w:rsidP="003032BC">
      <w:pPr>
        <w:rPr>
          <w:rFonts w:eastAsia="SimSun"/>
        </w:rPr>
      </w:pPr>
      <w:r w:rsidRPr="00B93702">
        <w:rPr>
          <w:rFonts w:eastAsia="SimSun"/>
        </w:rPr>
        <w:t>For NB-IoT, DL NRS power is the resource element power of the Downlink Narrow-band Reference Signal.</w:t>
      </w:r>
    </w:p>
    <w:p w14:paraId="5530EB92" w14:textId="77777777" w:rsidR="003032BC" w:rsidRPr="00B93702" w:rsidRDefault="003032BC" w:rsidP="003032BC">
      <w:pPr>
        <w:rPr>
          <w:rFonts w:eastAsia="SimSun"/>
        </w:rPr>
      </w:pPr>
      <w:r w:rsidRPr="00B93702">
        <w:rPr>
          <w:rFonts w:eastAsia="SimSun"/>
        </w:rPr>
        <w:t xml:space="preserve">The absolute DL NRS power is indicated on the </w:t>
      </w:r>
      <w:r w:rsidRPr="00B93702">
        <w:rPr>
          <w:rFonts w:eastAsia="SimSun"/>
          <w:lang w:eastAsia="zh-CN"/>
        </w:rPr>
        <w:t>DL-SCH</w:t>
      </w:r>
      <w:r w:rsidRPr="00B93702">
        <w:rPr>
          <w:rFonts w:eastAsia="SimSun"/>
        </w:rPr>
        <w:t xml:space="preserve">. The absolute accuracy is defined as the maximum deviation between the DL NRS power indicated on the </w:t>
      </w:r>
      <w:r w:rsidRPr="00B93702">
        <w:rPr>
          <w:rFonts w:eastAsia="SimSun"/>
          <w:lang w:eastAsia="zh-CN"/>
        </w:rPr>
        <w:t>DL-SCH</w:t>
      </w:r>
      <w:r w:rsidRPr="00B93702">
        <w:rPr>
          <w:rFonts w:eastAsia="SimSun"/>
        </w:rPr>
        <w:t xml:space="preserve"> and the DL NRS power of each NB-IoT carrier at the BS antenna connector.</w:t>
      </w:r>
    </w:p>
    <w:p w14:paraId="50CA2D35" w14:textId="77777777" w:rsidR="003032BC" w:rsidRPr="00B93702" w:rsidRDefault="003032BC" w:rsidP="00F311C8">
      <w:pPr>
        <w:pStyle w:val="Heading4"/>
        <w:rPr>
          <w:rFonts w:eastAsia="SimSun"/>
          <w:lang w:eastAsia="zh-CN"/>
        </w:rPr>
      </w:pPr>
      <w:bookmarkStart w:id="440" w:name="_Toc21097966"/>
      <w:bookmarkStart w:id="441" w:name="_Toc29765528"/>
      <w:r w:rsidRPr="00B93702">
        <w:rPr>
          <w:rFonts w:eastAsia="SimSun"/>
          <w:lang w:eastAsia="zh-CN"/>
        </w:rPr>
        <w:t>6.2.5.2</w:t>
      </w:r>
      <w:r w:rsidRPr="00B93702">
        <w:rPr>
          <w:rFonts w:eastAsia="SimSun"/>
          <w:lang w:eastAsia="zh-CN"/>
        </w:rPr>
        <w:tab/>
        <w:t>Minimum requirement</w:t>
      </w:r>
      <w:bookmarkEnd w:id="440"/>
      <w:bookmarkEnd w:id="441"/>
    </w:p>
    <w:p w14:paraId="77353D0A" w14:textId="77777777" w:rsidR="003032BC" w:rsidRPr="00B93702" w:rsidRDefault="003032BC" w:rsidP="003032BC">
      <w:pPr>
        <w:rPr>
          <w:rFonts w:eastAsia="SimSun" w:cs="Arial"/>
        </w:rPr>
      </w:pPr>
      <w:r w:rsidRPr="00B93702">
        <w:rPr>
          <w:rFonts w:eastAsia="SimSun" w:cs="Arial"/>
        </w:rPr>
        <w:t>The minimum requirement is in TS 37.104 [2] subclause 6.2.</w:t>
      </w:r>
      <w:r w:rsidRPr="00B93702">
        <w:rPr>
          <w:rFonts w:eastAsia="SimSun" w:cs="Arial"/>
          <w:lang w:eastAsia="zh-CN"/>
        </w:rPr>
        <w:t>6</w:t>
      </w:r>
      <w:r w:rsidRPr="00B93702">
        <w:rPr>
          <w:rFonts w:eastAsia="SimSun" w:cs="Arial"/>
        </w:rPr>
        <w:t>.</w:t>
      </w:r>
    </w:p>
    <w:p w14:paraId="5073B353" w14:textId="77777777" w:rsidR="003032BC" w:rsidRPr="00B93702" w:rsidRDefault="003032BC" w:rsidP="00F311C8">
      <w:pPr>
        <w:pStyle w:val="Heading4"/>
        <w:rPr>
          <w:rFonts w:eastAsia="SimSun"/>
          <w:lang w:eastAsia="zh-CN"/>
        </w:rPr>
      </w:pPr>
      <w:bookmarkStart w:id="442" w:name="_Toc21097967"/>
      <w:bookmarkStart w:id="443" w:name="_Toc29765529"/>
      <w:r w:rsidRPr="00B93702">
        <w:rPr>
          <w:rFonts w:eastAsia="SimSun"/>
          <w:lang w:eastAsia="zh-CN"/>
        </w:rPr>
        <w:t>6.2.5.3</w:t>
      </w:r>
      <w:r w:rsidRPr="00B93702">
        <w:rPr>
          <w:rFonts w:eastAsia="SimSun"/>
          <w:lang w:eastAsia="zh-CN"/>
        </w:rPr>
        <w:tab/>
        <w:t>Test purpose</w:t>
      </w:r>
      <w:bookmarkEnd w:id="442"/>
      <w:bookmarkEnd w:id="443"/>
    </w:p>
    <w:p w14:paraId="01B35963" w14:textId="77777777" w:rsidR="003032BC" w:rsidRPr="00B93702" w:rsidRDefault="003032BC" w:rsidP="003032BC">
      <w:pPr>
        <w:rPr>
          <w:rFonts w:eastAsia="SimSun" w:cs="Arial"/>
        </w:rPr>
      </w:pPr>
      <w:r w:rsidRPr="00B93702">
        <w:rPr>
          <w:rFonts w:eastAsia="SimSun" w:cs="Arial"/>
        </w:rPr>
        <w:t>The test purpose is to verify that the NB-IoT DL NRS power is within the limits specified by the minimum requirement.</w:t>
      </w:r>
    </w:p>
    <w:p w14:paraId="5878E376" w14:textId="77777777" w:rsidR="003032BC" w:rsidRPr="00B93702" w:rsidRDefault="003032BC" w:rsidP="00F311C8">
      <w:pPr>
        <w:pStyle w:val="Heading4"/>
        <w:rPr>
          <w:rFonts w:eastAsia="SimSun"/>
          <w:lang w:eastAsia="zh-CN"/>
        </w:rPr>
      </w:pPr>
      <w:bookmarkStart w:id="444" w:name="_Toc21097968"/>
      <w:bookmarkStart w:id="445" w:name="_Toc29765530"/>
      <w:r w:rsidRPr="00B93702">
        <w:rPr>
          <w:rFonts w:eastAsia="SimSun"/>
          <w:lang w:eastAsia="zh-CN"/>
        </w:rPr>
        <w:t>6.2.5.4</w:t>
      </w:r>
      <w:r w:rsidRPr="00B93702">
        <w:rPr>
          <w:rFonts w:eastAsia="SimSun"/>
          <w:lang w:eastAsia="zh-CN"/>
        </w:rPr>
        <w:tab/>
        <w:t>Method of test</w:t>
      </w:r>
      <w:bookmarkEnd w:id="444"/>
      <w:bookmarkEnd w:id="445"/>
    </w:p>
    <w:p w14:paraId="30BAFE10" w14:textId="77777777" w:rsidR="003032BC" w:rsidRPr="00B93702" w:rsidRDefault="003032BC" w:rsidP="003032BC">
      <w:pPr>
        <w:keepNext/>
        <w:rPr>
          <w:rFonts w:eastAsia="SimSun" w:cs="Arial"/>
          <w:snapToGrid w:val="0"/>
        </w:rPr>
      </w:pPr>
      <w:r w:rsidRPr="00B93702">
        <w:rPr>
          <w:rFonts w:eastAsia="SimSun" w:cs="Arial"/>
        </w:rPr>
        <w:t xml:space="preserve">For this requirement Tables 5.1-1 and </w:t>
      </w:r>
      <w:r w:rsidRPr="00B93702">
        <w:rPr>
          <w:rFonts w:eastAsia="SimSun" w:cs="Arial"/>
          <w:lang w:eastAsia="zh-CN"/>
        </w:rPr>
        <w:t>5.2-1</w:t>
      </w:r>
      <w:r w:rsidRPr="00B93702">
        <w:rPr>
          <w:rFonts w:eastAsia="SimSun" w:cs="Arial"/>
          <w:snapToGrid w:val="0"/>
        </w:rPr>
        <w:t xml:space="preserve"> refer to single-RAT specifications; see clause 5. The following shall apply:</w:t>
      </w:r>
    </w:p>
    <w:p w14:paraId="10B16E47" w14:textId="77777777" w:rsidR="003032BC" w:rsidRPr="00B93702" w:rsidRDefault="003032BC" w:rsidP="003032BC">
      <w:pPr>
        <w:pStyle w:val="B10"/>
        <w:rPr>
          <w:rFonts w:eastAsia="SimSun"/>
        </w:rPr>
      </w:pPr>
      <w:r w:rsidRPr="00B93702">
        <w:rPr>
          <w:rFonts w:eastAsia="SimSun"/>
        </w:rPr>
        <w:t>-</w:t>
      </w:r>
      <w:r w:rsidRPr="00B93702">
        <w:rPr>
          <w:rFonts w:eastAsia="SimSun"/>
        </w:rPr>
        <w:tab/>
        <w:t>For references to TS 36.141 [9], the method of test is specified in TS 36.141 [9], subclause 6.5.4.4.</w:t>
      </w:r>
    </w:p>
    <w:p w14:paraId="01E051B2" w14:textId="77777777" w:rsidR="003032BC" w:rsidRPr="00B93702" w:rsidRDefault="003032BC" w:rsidP="00F311C8">
      <w:pPr>
        <w:pStyle w:val="Heading4"/>
        <w:rPr>
          <w:rFonts w:eastAsia="SimSun"/>
          <w:lang w:eastAsia="zh-CN"/>
        </w:rPr>
      </w:pPr>
      <w:bookmarkStart w:id="446" w:name="_Toc21097969"/>
      <w:bookmarkStart w:id="447" w:name="_Toc29765531"/>
      <w:r w:rsidRPr="00B93702">
        <w:rPr>
          <w:rFonts w:eastAsia="SimSun"/>
          <w:lang w:eastAsia="zh-CN"/>
        </w:rPr>
        <w:t>6.2.5.5</w:t>
      </w:r>
      <w:r w:rsidRPr="00B93702">
        <w:rPr>
          <w:rFonts w:eastAsia="SimSun"/>
          <w:lang w:eastAsia="zh-CN"/>
        </w:rPr>
        <w:tab/>
        <w:t>Test requirements</w:t>
      </w:r>
      <w:bookmarkEnd w:id="446"/>
      <w:bookmarkEnd w:id="447"/>
    </w:p>
    <w:p w14:paraId="15AABA1C" w14:textId="77777777" w:rsidR="003032BC" w:rsidRPr="00B93702" w:rsidRDefault="003032BC" w:rsidP="00C73A69">
      <w:pPr>
        <w:rPr>
          <w:rFonts w:eastAsia="SimSun"/>
        </w:rPr>
      </w:pPr>
      <w:r w:rsidRPr="00B93702">
        <w:rPr>
          <w:rFonts w:eastAsia="SimSun"/>
        </w:rPr>
        <w:t>The test requirement for DL RS power is specified in TS 36.141 [9], subclause 6.5.4.5.</w:t>
      </w:r>
    </w:p>
    <w:p w14:paraId="51B2909A" w14:textId="77777777" w:rsidR="00922DAC" w:rsidRPr="00B93702" w:rsidRDefault="005F0157" w:rsidP="00F311C8">
      <w:pPr>
        <w:pStyle w:val="Heading2"/>
      </w:pPr>
      <w:bookmarkStart w:id="448" w:name="_Toc21097970"/>
      <w:bookmarkStart w:id="449" w:name="_Toc29765532"/>
      <w:r w:rsidRPr="00B93702">
        <w:t>6.3</w:t>
      </w:r>
      <w:r w:rsidRPr="00B93702">
        <w:tab/>
        <w:t>Output power dynamics</w:t>
      </w:r>
      <w:bookmarkEnd w:id="448"/>
      <w:bookmarkEnd w:id="449"/>
    </w:p>
    <w:p w14:paraId="4A6238EA" w14:textId="77777777" w:rsidR="00F104DF" w:rsidRPr="00B93702" w:rsidRDefault="00F104DF" w:rsidP="00F311C8">
      <w:pPr>
        <w:pStyle w:val="Heading3"/>
      </w:pPr>
      <w:bookmarkStart w:id="450" w:name="_Toc21097971"/>
      <w:bookmarkStart w:id="451" w:name="_Toc29765533"/>
      <w:smartTag w:uri="urn:schemas-microsoft-com:office:smarttags" w:element="chmetcnv">
        <w:smartTagPr>
          <w:attr w:name="IsROCDate" w:val="False"/>
          <w:attr w:name="IsLunarDate" w:val="False"/>
          <w:attr w:name="Day" w:val="30"/>
          <w:attr w:name="Month" w:val="12"/>
          <w:attr w:name="Year" w:val="1899"/>
        </w:smartTagPr>
        <w:r w:rsidRPr="00B93702">
          <w:t>6.3.1</w:t>
        </w:r>
        <w:r w:rsidRPr="00B93702">
          <w:tab/>
        </w:r>
      </w:smartTag>
      <w:r w:rsidRPr="00B93702">
        <w:t>Definition and applicability</w:t>
      </w:r>
      <w:bookmarkEnd w:id="450"/>
      <w:bookmarkEnd w:id="451"/>
    </w:p>
    <w:p w14:paraId="352E4219" w14:textId="77777777" w:rsidR="00F104DF" w:rsidRPr="00B93702" w:rsidRDefault="00F104DF" w:rsidP="00F104DF">
      <w:r w:rsidRPr="00B93702">
        <w:t>Output power dynamics is defined by the MSR BS transmitter’s ability to operate at varying output power levels.</w:t>
      </w:r>
    </w:p>
    <w:p w14:paraId="4AAA91CC" w14:textId="77777777" w:rsidR="00F104DF" w:rsidRPr="00B93702" w:rsidRDefault="00F104DF" w:rsidP="00F311C8">
      <w:pPr>
        <w:pStyle w:val="Heading3"/>
      </w:pPr>
      <w:bookmarkStart w:id="452" w:name="_Toc21097972"/>
      <w:bookmarkStart w:id="453" w:name="_Toc29765534"/>
      <w:smartTag w:uri="urn:schemas-microsoft-com:office:smarttags" w:element="chmetcnv">
        <w:smartTagPr>
          <w:attr w:name="IsROCDate" w:val="False"/>
          <w:attr w:name="IsLunarDate" w:val="False"/>
          <w:attr w:name="Day" w:val="30"/>
          <w:attr w:name="Month" w:val="12"/>
          <w:attr w:name="Year" w:val="1899"/>
        </w:smartTagPr>
        <w:r w:rsidRPr="00B93702">
          <w:t>6.3.2</w:t>
        </w:r>
        <w:r w:rsidRPr="00B93702">
          <w:tab/>
        </w:r>
      </w:smartTag>
      <w:r w:rsidRPr="00B93702">
        <w:t>Minimum Requirement</w:t>
      </w:r>
      <w:bookmarkEnd w:id="452"/>
      <w:bookmarkEnd w:id="453"/>
    </w:p>
    <w:p w14:paraId="0CA81B59" w14:textId="77777777" w:rsidR="00F104DF" w:rsidRPr="00B93702" w:rsidRDefault="00F104DF" w:rsidP="00F104DF">
      <w:r w:rsidRPr="00B93702">
        <w:t>The minimum requirement is in TS 37.104 [2] subclause 6.3.</w:t>
      </w:r>
    </w:p>
    <w:p w14:paraId="282DEFD0" w14:textId="77777777" w:rsidR="00F104DF" w:rsidRPr="00B93702" w:rsidRDefault="00F104DF" w:rsidP="00F311C8">
      <w:pPr>
        <w:pStyle w:val="Heading3"/>
      </w:pPr>
      <w:bookmarkStart w:id="454" w:name="_Toc21097973"/>
      <w:bookmarkStart w:id="455" w:name="_Toc29765535"/>
      <w:smartTag w:uri="urn:schemas-microsoft-com:office:smarttags" w:element="chmetcnv">
        <w:smartTagPr>
          <w:attr w:name="IsROCDate" w:val="False"/>
          <w:attr w:name="IsLunarDate" w:val="False"/>
          <w:attr w:name="Day" w:val="30"/>
          <w:attr w:name="Month" w:val="12"/>
          <w:attr w:name="Year" w:val="1899"/>
        </w:smartTagPr>
        <w:r w:rsidRPr="00B93702">
          <w:t>6.3.3</w:t>
        </w:r>
        <w:r w:rsidRPr="00B93702">
          <w:tab/>
        </w:r>
      </w:smartTag>
      <w:r w:rsidRPr="00B93702">
        <w:t>Test purpose</w:t>
      </w:r>
      <w:bookmarkEnd w:id="454"/>
      <w:bookmarkEnd w:id="455"/>
    </w:p>
    <w:p w14:paraId="0555C72C" w14:textId="77777777" w:rsidR="00F104DF" w:rsidRPr="00B93702" w:rsidRDefault="00F104DF" w:rsidP="00F104DF">
      <w:pPr>
        <w:rPr>
          <w:lang w:eastAsia="zh-CN"/>
        </w:rPr>
      </w:pPr>
      <w:r w:rsidRPr="00B93702">
        <w:t>The test purpose is to verify that the output power dynamics are met as specified by the minimum requirement.</w:t>
      </w:r>
    </w:p>
    <w:p w14:paraId="46C696D6" w14:textId="77777777" w:rsidR="00F104DF" w:rsidRPr="00B93702" w:rsidRDefault="00F104DF" w:rsidP="00F311C8">
      <w:pPr>
        <w:pStyle w:val="Heading3"/>
      </w:pPr>
      <w:bookmarkStart w:id="456" w:name="_Toc21097974"/>
      <w:bookmarkStart w:id="457" w:name="_Toc29765536"/>
      <w:smartTag w:uri="urn:schemas-microsoft-com:office:smarttags" w:element="chmetcnv">
        <w:smartTagPr>
          <w:attr w:name="Year" w:val="1899"/>
          <w:attr w:name="Month" w:val="12"/>
          <w:attr w:name="Day" w:val="30"/>
          <w:attr w:name="IsLunarDate" w:val="False"/>
          <w:attr w:name="IsROCDate" w:val="False"/>
        </w:smartTagPr>
        <w:r w:rsidRPr="00B93702">
          <w:lastRenderedPageBreak/>
          <w:t>6.</w:t>
        </w:r>
        <w:r w:rsidRPr="00B93702">
          <w:rPr>
            <w:lang w:eastAsia="zh-CN"/>
          </w:rPr>
          <w:t>3</w:t>
        </w:r>
        <w:r w:rsidRPr="00B93702">
          <w:t>.4</w:t>
        </w:r>
        <w:r w:rsidRPr="00B93702">
          <w:tab/>
        </w:r>
      </w:smartTag>
      <w:r w:rsidRPr="00B93702">
        <w:t>Method of test</w:t>
      </w:r>
      <w:bookmarkEnd w:id="456"/>
      <w:bookmarkEnd w:id="457"/>
    </w:p>
    <w:p w14:paraId="4B955DE4" w14:textId="77777777" w:rsidR="00F104DF" w:rsidRPr="00B93702" w:rsidRDefault="00F104DF" w:rsidP="00F104DF">
      <w:r w:rsidRPr="00B93702">
        <w:t xml:space="preserve">For this requirement Tables 5.1-1 and </w:t>
      </w:r>
      <w:r w:rsidR="001575EF" w:rsidRPr="00B93702">
        <w:rPr>
          <w:lang w:eastAsia="zh-CN"/>
        </w:rPr>
        <w:t>5.2-1</w:t>
      </w:r>
      <w:r w:rsidRPr="00B93702">
        <w:t xml:space="preserve"> refer to single-RAT specifications; see clause 5</w:t>
      </w:r>
      <w:r w:rsidR="00246470" w:rsidRPr="00B93702">
        <w:t>,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 The following shall apply</w:t>
      </w:r>
      <w:r w:rsidR="00246470" w:rsidRPr="00B93702">
        <w:t xml:space="preserve">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w:t>
      </w:r>
    </w:p>
    <w:p w14:paraId="3C3FDEFA" w14:textId="77777777" w:rsidR="008428FE" w:rsidRPr="00B93702" w:rsidRDefault="008428FE" w:rsidP="00EA5ECC">
      <w:pPr>
        <w:pStyle w:val="B10"/>
      </w:pPr>
      <w:r w:rsidRPr="00B93702">
        <w:t>-</w:t>
      </w:r>
      <w:r w:rsidRPr="00B93702">
        <w:tab/>
        <w:t>For references to TS 38.141-1 [26], the method of test is specified in TS 38.141-1 [26], subclause 6.3.4.4.</w:t>
      </w:r>
    </w:p>
    <w:p w14:paraId="7959ECEA" w14:textId="77777777" w:rsidR="00F104DF" w:rsidRPr="00B93702" w:rsidRDefault="00F104DF" w:rsidP="00F104DF">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w:t>
      </w:r>
      <w:r w:rsidR="002F6EF4" w:rsidRPr="00B93702">
        <w:t xml:space="preserve"> and 6.3.3.4</w:t>
      </w:r>
      <w:r w:rsidRPr="00B93702">
        <w:t>.</w:t>
      </w:r>
    </w:p>
    <w:p w14:paraId="09E2D3E2" w14:textId="77777777" w:rsidR="00F104DF" w:rsidRPr="00B93702" w:rsidRDefault="00F104DF" w:rsidP="00F104DF">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14:paraId="5DE736C7" w14:textId="77777777" w:rsidR="00F104DF" w:rsidRPr="00B93702" w:rsidRDefault="00F104DF" w:rsidP="00F104DF">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6.4.5.4 and 6.4.6.4.</w:t>
      </w:r>
    </w:p>
    <w:p w14:paraId="0A2D5A8B" w14:textId="77777777" w:rsidR="00F104DF" w:rsidRPr="00B93702" w:rsidRDefault="00F104DF" w:rsidP="00F104DF">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14:paraId="08F74FB4" w14:textId="77777777" w:rsidR="00246470" w:rsidRPr="00B93702" w:rsidRDefault="00246470" w:rsidP="00246470">
      <w:r w:rsidRPr="00B93702">
        <w:t>If a BS is declared to support CS7</w:t>
      </w:r>
      <w:r w:rsidR="00DE05C9">
        <w:t>,</w:t>
      </w:r>
      <w:r w:rsidR="002F6EF4" w:rsidRPr="00B93702">
        <w:t xml:space="preserve"> CS15</w:t>
      </w:r>
      <w:r w:rsidR="00DE05C9" w:rsidRPr="00EF08BF">
        <w:t xml:space="preserve"> or CS18</w:t>
      </w:r>
      <w:r w:rsidRPr="00B93702">
        <w:t>, the following shall apply:</w:t>
      </w:r>
    </w:p>
    <w:p w14:paraId="12B971A1" w14:textId="77777777" w:rsidR="00246470" w:rsidRPr="00B93702" w:rsidRDefault="00246470" w:rsidP="00246470">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w:t>
      </w:r>
      <w:r w:rsidR="002F6EF4" w:rsidRPr="00B93702">
        <w:t xml:space="preserve"> and 6.3.3.4</w:t>
      </w:r>
      <w:r w:rsidRPr="00B93702">
        <w:t>.</w:t>
      </w:r>
    </w:p>
    <w:p w14:paraId="6F48DAAB" w14:textId="77777777" w:rsidR="00246470" w:rsidRPr="00B93702" w:rsidRDefault="00246470" w:rsidP="00246470">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14:paraId="58F9C044" w14:textId="77777777" w:rsidR="00246470" w:rsidRPr="00B93702" w:rsidRDefault="00246470" w:rsidP="00246470">
      <w:pPr>
        <w:pStyle w:val="B10"/>
      </w:pPr>
      <w:r w:rsidRPr="00B93702">
        <w:t>-</w:t>
      </w:r>
      <w:r w:rsidRPr="00B93702">
        <w:tab/>
        <w:t>For testing GSM/EDGE output power dynamics, steps in subclause 6.3.4.1 and 6.3.4.2 shall apply.</w:t>
      </w:r>
    </w:p>
    <w:p w14:paraId="0051CB25" w14:textId="77777777" w:rsidR="00246470" w:rsidRPr="00B93702" w:rsidRDefault="00246470" w:rsidP="00F311C8">
      <w:pPr>
        <w:pStyle w:val="Heading4"/>
      </w:pPr>
      <w:bookmarkStart w:id="458" w:name="_Toc21097975"/>
      <w:bookmarkStart w:id="459" w:name="_Toc29765537"/>
      <w:r w:rsidRPr="00B93702">
        <w:t>6.3.4.1</w:t>
      </w:r>
      <w:r w:rsidRPr="00B93702">
        <w:tab/>
        <w:t>Initial conditions for GSM/EDGE output power dynamics for CS7</w:t>
      </w:r>
      <w:r w:rsidR="00DE05C9" w:rsidRPr="00EF08BF">
        <w:t>, CS15 or CS18</w:t>
      </w:r>
      <w:bookmarkEnd w:id="458"/>
      <w:bookmarkEnd w:id="459"/>
    </w:p>
    <w:p w14:paraId="5CEB0722" w14:textId="77777777" w:rsidR="00246470" w:rsidRPr="00B93702" w:rsidRDefault="005A010E" w:rsidP="00246470">
      <w:pPr>
        <w:rPr>
          <w:rFonts w:eastAsia="MS P??" w:cs="v4.2.0"/>
        </w:rPr>
      </w:pPr>
      <w:r w:rsidRPr="00B93702">
        <w:t>Base Station RF Bandwidth</w:t>
      </w:r>
      <w:r w:rsidR="00246470" w:rsidRPr="00B93702">
        <w:t xml:space="preserve"> positions </w:t>
      </w:r>
      <w:r w:rsidR="00246470" w:rsidRPr="00B93702">
        <w:rPr>
          <w:rFonts w:cs="v4.2.0"/>
        </w:rPr>
        <w:t>to be tested:</w:t>
      </w:r>
      <w:r w:rsidR="00905FAB">
        <w:rPr>
          <w:rFonts w:cs="v4.2.0"/>
        </w:rPr>
        <w:tab/>
      </w:r>
      <w:r w:rsidR="00246470" w:rsidRPr="00B93702">
        <w:rPr>
          <w:rFonts w:cs="v4.2.0"/>
        </w:rPr>
        <w:t>M</w:t>
      </w:r>
      <w:r w:rsidR="00246470" w:rsidRPr="00B93702">
        <w:rPr>
          <w:rFonts w:cs="v4.2.0"/>
          <w:vertAlign w:val="subscript"/>
        </w:rPr>
        <w:t>RFBW</w:t>
      </w:r>
      <w:r w:rsidR="00246470" w:rsidRPr="00B93702">
        <w:rPr>
          <w:rFonts w:cs="v4.2.0"/>
        </w:rPr>
        <w:t xml:space="preserve"> in single-band operation, see subclause 4.9.1,</w:t>
      </w:r>
    </w:p>
    <w:p w14:paraId="3F7D8223" w14:textId="77777777" w:rsidR="00246470" w:rsidRPr="00B93702" w:rsidRDefault="00246470" w:rsidP="00246470">
      <w:pPr>
        <w:pStyle w:val="B10"/>
      </w:pPr>
      <w:r w:rsidRPr="00B93702">
        <w:t>1)</w:t>
      </w:r>
      <w:r w:rsidRPr="00B93702">
        <w:tab/>
        <w:t>Set up the equipment as shown in Annex D.1.1.</w:t>
      </w:r>
    </w:p>
    <w:p w14:paraId="4CF65853" w14:textId="77777777" w:rsidR="00246470" w:rsidRPr="00B93702" w:rsidRDefault="00246470" w:rsidP="00F311C8">
      <w:pPr>
        <w:pStyle w:val="Heading4"/>
      </w:pPr>
      <w:bookmarkStart w:id="460" w:name="_Toc21097976"/>
      <w:bookmarkStart w:id="461" w:name="_Toc29765538"/>
      <w:r w:rsidRPr="00B93702">
        <w:t>6.3.4.2</w:t>
      </w:r>
      <w:r w:rsidRPr="00B93702">
        <w:tab/>
        <w:t>Procedure for GSM/EDGE output power dynamics</w:t>
      </w:r>
      <w:r w:rsidR="00DE05C9" w:rsidRPr="00EF08BF">
        <w:t xml:space="preserve"> for CS7, CS15 or CS18</w:t>
      </w:r>
      <w:bookmarkEnd w:id="460"/>
      <w:bookmarkEnd w:id="461"/>
    </w:p>
    <w:p w14:paraId="21A7394D" w14:textId="77777777" w:rsidR="00246470" w:rsidRPr="00B93702" w:rsidRDefault="00246470" w:rsidP="00246470">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274E0DF3" w14:textId="77777777" w:rsidR="00246470" w:rsidRPr="00B93702" w:rsidRDefault="00246470" w:rsidP="00246470">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w:t>
      </w:r>
      <w:r w:rsidR="00ED405B" w:rsidRPr="00B93702">
        <w:rPr>
          <w:lang w:eastAsia="zh-CN"/>
        </w:rPr>
        <w:t xml:space="preserve"> and 6.4</w:t>
      </w:r>
      <w:r w:rsidRPr="00B93702">
        <w:rPr>
          <w:lang w:eastAsia="zh-CN"/>
        </w:rPr>
        <w:t>.</w:t>
      </w:r>
    </w:p>
    <w:p w14:paraId="7879E7FC" w14:textId="77777777" w:rsidR="009548C1" w:rsidRPr="00B93702" w:rsidRDefault="009548C1" w:rsidP="009548C1">
      <w:pPr>
        <w:rPr>
          <w:lang w:eastAsia="zh-CN"/>
        </w:rPr>
      </w:pPr>
      <w:r w:rsidRPr="00B93702">
        <w:rPr>
          <w:lang w:eastAsia="zh-CN"/>
        </w:rPr>
        <w:t>In addition, for a multi-band capable BS, the following step shall apply:</w:t>
      </w:r>
    </w:p>
    <w:p w14:paraId="77C59E09" w14:textId="77777777" w:rsidR="009548C1" w:rsidRPr="00B93702" w:rsidRDefault="009548C1" w:rsidP="009548C1">
      <w:pPr>
        <w:pStyle w:val="B10"/>
        <w:rPr>
          <w:lang w:eastAsia="zh-CN"/>
        </w:rPr>
      </w:pPr>
      <w:r w:rsidRPr="00B93702">
        <w:rPr>
          <w:lang w:eastAsia="zh-CN"/>
        </w:rPr>
        <w:t>-</w:t>
      </w:r>
      <w:r w:rsidRPr="00B93702">
        <w:rPr>
          <w:lang w:eastAsia="zh-CN"/>
        </w:rPr>
        <w:tab/>
        <w:t xml:space="preserve">For multi-band capable BS and single band tests, repeat the tests per involved band where single </w:t>
      </w:r>
      <w:r w:rsidR="00C17F47" w:rsidRPr="00B93702">
        <w:rPr>
          <w:lang w:eastAsia="zh-CN"/>
        </w:rPr>
        <w:t>carrier</w:t>
      </w:r>
      <w:r w:rsidRPr="00B93702">
        <w:rPr>
          <w:lang w:eastAsia="zh-CN"/>
        </w:rPr>
        <w:t xml:space="preserve"> test models shall apply with no carrier activated in the other band.</w:t>
      </w:r>
      <w:r w:rsidR="005A010E" w:rsidRPr="00B93702">
        <w:rPr>
          <w:lang w:eastAsia="zh-CN"/>
        </w:rPr>
        <w:t xml:space="preserve"> </w:t>
      </w:r>
      <w:r w:rsidRPr="00B93702">
        <w:rPr>
          <w:lang w:eastAsia="zh-CN"/>
        </w:rPr>
        <w:t>For multi-band capable BS with separate antenna connector, the antenna connector not being under test shall be terminated.</w:t>
      </w:r>
    </w:p>
    <w:p w14:paraId="734CCA42" w14:textId="77777777" w:rsidR="00F104DF" w:rsidRPr="00B93702" w:rsidRDefault="00F104DF" w:rsidP="00F311C8">
      <w:pPr>
        <w:pStyle w:val="Heading3"/>
      </w:pPr>
      <w:bookmarkStart w:id="462" w:name="_Toc21097977"/>
      <w:bookmarkStart w:id="463" w:name="_Toc29765539"/>
      <w:smartTag w:uri="urn:schemas-microsoft-com:office:smarttags" w:element="chmetcnv">
        <w:smartTagPr>
          <w:attr w:name="Year" w:val="1899"/>
          <w:attr w:name="Month" w:val="12"/>
          <w:attr w:name="Day" w:val="30"/>
          <w:attr w:name="IsLunarDate" w:val="False"/>
          <w:attr w:name="IsROCDate" w:val="False"/>
        </w:smartTagPr>
        <w:r w:rsidRPr="00B93702">
          <w:t>6.</w:t>
        </w:r>
        <w:r w:rsidRPr="00B93702">
          <w:rPr>
            <w:lang w:eastAsia="zh-CN"/>
          </w:rPr>
          <w:t>3</w:t>
        </w:r>
        <w:r w:rsidRPr="00B93702">
          <w:t>.5</w:t>
        </w:r>
        <w:r w:rsidRPr="00B93702">
          <w:tab/>
        </w:r>
      </w:smartTag>
      <w:r w:rsidRPr="00B93702">
        <w:t>Test Requirement</w:t>
      </w:r>
      <w:bookmarkEnd w:id="462"/>
      <w:bookmarkEnd w:id="463"/>
    </w:p>
    <w:p w14:paraId="63F84414" w14:textId="77777777" w:rsidR="00F104DF" w:rsidRPr="00B93702" w:rsidRDefault="00F104DF" w:rsidP="00F104DF">
      <w:r w:rsidRPr="00B93702">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.5.</w:t>
      </w:r>
    </w:p>
    <w:p w14:paraId="4658A814" w14:textId="77777777" w:rsidR="00F104DF" w:rsidRPr="00B93702" w:rsidRDefault="00F104DF" w:rsidP="00F104DF">
      <w:pPr>
        <w:rPr>
          <w:lang w:eastAsia="zh-CN"/>
        </w:rPr>
      </w:pPr>
      <w:r w:rsidRPr="00B93702">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.5, 6.4.3.5, 6.4.4.5 and 6.4.5.5.</w:t>
      </w:r>
    </w:p>
    <w:p w14:paraId="5234E7EC" w14:textId="77777777" w:rsidR="00F104DF" w:rsidRPr="00B93702" w:rsidRDefault="00F104DF" w:rsidP="00F104DF">
      <w:r w:rsidRPr="00B93702">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.5, 6.4.3.5, 6.4.4.5, 6.4.5.5 and 6.4.6.5.</w:t>
      </w:r>
    </w:p>
    <w:p w14:paraId="52B22EB6" w14:textId="77777777" w:rsidR="002F6EF4" w:rsidRPr="00B93702" w:rsidRDefault="00F104DF" w:rsidP="002F6EF4">
      <w:r w:rsidRPr="00B93702">
        <w:t xml:space="preserve">For GSM/EDGE, the test requirement is specified in TS </w:t>
      </w:r>
      <w:r w:rsidRPr="00B93702">
        <w:rPr>
          <w:lang w:eastAsia="zh-CN"/>
        </w:rPr>
        <w:t>51.021</w:t>
      </w:r>
      <w:r w:rsidRPr="00B93702">
        <w:t xml:space="preserve"> [1</w:t>
      </w:r>
      <w:r w:rsidRPr="00B93702">
        <w:rPr>
          <w:lang w:eastAsia="zh-CN"/>
        </w:rPr>
        <w:t>1</w:t>
      </w:r>
      <w:r w:rsidRPr="00B93702">
        <w:t>], subclause 6.</w:t>
      </w:r>
      <w:r w:rsidRPr="00B93702">
        <w:rPr>
          <w:lang w:eastAsia="zh-CN"/>
        </w:rPr>
        <w:t>3.</w:t>
      </w:r>
      <w:r w:rsidR="00ED405B" w:rsidRPr="00B93702">
        <w:rPr>
          <w:lang w:eastAsia="zh-CN"/>
        </w:rPr>
        <w:t>4</w:t>
      </w:r>
      <w:r w:rsidRPr="00B93702">
        <w:rPr>
          <w:lang w:eastAsia="zh-CN"/>
        </w:rPr>
        <w:t xml:space="preserve"> and 6.4.</w:t>
      </w:r>
      <w:r w:rsidR="00ED405B" w:rsidRPr="00B93702">
        <w:rPr>
          <w:lang w:eastAsia="zh-CN"/>
        </w:rPr>
        <w:t>4</w:t>
      </w:r>
      <w:r w:rsidRPr="00B93702">
        <w:t>.</w:t>
      </w:r>
    </w:p>
    <w:p w14:paraId="18B6DE20" w14:textId="77777777" w:rsidR="00064D80" w:rsidRPr="00B93702" w:rsidRDefault="002F6EF4" w:rsidP="002F6EF4">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is specified in TS 36.141 [9], subclause 6.3.</w:t>
      </w:r>
      <w:r w:rsidRPr="00B93702">
        <w:rPr>
          <w:rFonts w:eastAsia="SimSun" w:cs="Arial"/>
          <w:lang w:eastAsia="zh-CN"/>
        </w:rPr>
        <w:t>3</w:t>
      </w:r>
      <w:r w:rsidRPr="00B93702">
        <w:rPr>
          <w:rFonts w:eastAsia="SimSun" w:cs="Arial"/>
        </w:rPr>
        <w:t>.5.</w:t>
      </w:r>
    </w:p>
    <w:p w14:paraId="3A743B94" w14:textId="77777777" w:rsidR="008428FE" w:rsidRPr="00B93702" w:rsidRDefault="008428FE" w:rsidP="002F6EF4">
      <w:r w:rsidRPr="00B93702">
        <w:t>For NR, the test requirement is specified in TS 38.141-1 [26], subclause 6.3.4.5.</w:t>
      </w:r>
    </w:p>
    <w:p w14:paraId="181E8152" w14:textId="77777777" w:rsidR="00A26C61" w:rsidRPr="00B93702" w:rsidRDefault="00A26C61" w:rsidP="00F311C8">
      <w:pPr>
        <w:pStyle w:val="Heading2"/>
      </w:pPr>
      <w:bookmarkStart w:id="464" w:name="_Toc21097978"/>
      <w:bookmarkStart w:id="465" w:name="_Toc29765540"/>
      <w:r w:rsidRPr="00B93702">
        <w:lastRenderedPageBreak/>
        <w:t>6.4</w:t>
      </w:r>
      <w:r w:rsidRPr="00B93702">
        <w:tab/>
        <w:t>Transmit ON/OFF power</w:t>
      </w:r>
      <w:bookmarkEnd w:id="464"/>
      <w:bookmarkEnd w:id="465"/>
    </w:p>
    <w:p w14:paraId="6553F77C" w14:textId="77777777" w:rsidR="002F496B" w:rsidRPr="00B93702" w:rsidRDefault="002F496B" w:rsidP="002F496B">
      <w:r w:rsidRPr="00B93702">
        <w:t>The requirements in subclause 6.4 are only applied for BC3 BS.</w:t>
      </w:r>
    </w:p>
    <w:p w14:paraId="614A41F0" w14:textId="77777777" w:rsidR="002F496B" w:rsidRPr="00B93702" w:rsidRDefault="002F496B" w:rsidP="00F311C8">
      <w:pPr>
        <w:pStyle w:val="Heading3"/>
      </w:pPr>
      <w:bookmarkStart w:id="466" w:name="_Toc21097979"/>
      <w:bookmarkStart w:id="467" w:name="_Toc29765541"/>
      <w:smartTag w:uri="urn:schemas-microsoft-com:office:smarttags" w:element="chsdate">
        <w:smartTagPr>
          <w:attr w:name="Year" w:val="1899"/>
          <w:attr w:name="Month" w:val="12"/>
          <w:attr w:name="Day" w:val="30"/>
          <w:attr w:name="IsLunarDate" w:val="False"/>
          <w:attr w:name="IsROCDate" w:val="False"/>
        </w:smartTagPr>
        <w:r w:rsidRPr="00B93702">
          <w:t>6.4.1</w:t>
        </w:r>
        <w:r w:rsidRPr="00B93702">
          <w:tab/>
        </w:r>
      </w:smartTag>
      <w:r w:rsidRPr="00B93702">
        <w:rPr>
          <w:lang w:eastAsia="zh-CN"/>
        </w:rPr>
        <w:t>Definition and applicability</w:t>
      </w:r>
      <w:bookmarkEnd w:id="466"/>
      <w:bookmarkEnd w:id="467"/>
    </w:p>
    <w:p w14:paraId="78D0719F" w14:textId="77777777" w:rsidR="008428FE" w:rsidRPr="00B93702" w:rsidRDefault="008428FE" w:rsidP="008428FE">
      <w:r w:rsidRPr="00B93702">
        <w:t>For UTRA and E-UTRA, t</w:t>
      </w:r>
      <w:r w:rsidR="002F496B" w:rsidRPr="00B93702">
        <w:t xml:space="preserve">ransmitter OFF power is defined as the mean power measured over 70 us filtered with a square filter of bandwidth equal to the </w:t>
      </w:r>
      <w:r w:rsidR="005A010E" w:rsidRPr="00B93702">
        <w:t>Base Station RF Bandwidth</w:t>
      </w:r>
      <w:r w:rsidR="00B91B91" w:rsidRPr="00B93702">
        <w:rPr>
          <w:lang w:eastAsia="zh-CN"/>
        </w:rPr>
        <w:t>(s)</w:t>
      </w:r>
      <w:r w:rsidR="002F496B" w:rsidRPr="00B93702">
        <w:t xml:space="preserve"> of the BS centred on the central frequency of the </w:t>
      </w:r>
      <w:r w:rsidR="005A010E" w:rsidRPr="00B93702">
        <w:t>Base Station RF Bandwidth</w:t>
      </w:r>
      <w:r w:rsidR="00B91B91" w:rsidRPr="00B93702">
        <w:rPr>
          <w:lang w:eastAsia="zh-CN"/>
        </w:rPr>
        <w:t>(s)</w:t>
      </w:r>
      <w:r w:rsidR="002F496B" w:rsidRPr="00B93702">
        <w:t xml:space="preserve"> during the transmitter OFF period.</w:t>
      </w:r>
    </w:p>
    <w:p w14:paraId="6FA3CE01" w14:textId="77777777" w:rsidR="002F496B" w:rsidRPr="00B93702" w:rsidRDefault="008428FE" w:rsidP="008428FE">
      <w:r w:rsidRPr="00B93702">
        <w:t>For NR, transmitter OFF power is defined as the mean power measured over 70/N us filtered with a square filter of bandwidth equal to the transmission bandwidth configuration of the BS (BW</w:t>
      </w:r>
      <w:r w:rsidRPr="00B93702">
        <w:rPr>
          <w:vertAlign w:val="subscript"/>
        </w:rPr>
        <w:t>Config</w:t>
      </w:r>
      <w:r w:rsidRPr="00B93702">
        <w:t>) centred on the central frequency of the Base Station RF Bandwidth(s) during the transmitter OFF period. N = SCS/15, where SCS is Sub Carrier Spacing in kHz.</w:t>
      </w:r>
    </w:p>
    <w:p w14:paraId="7A22F645" w14:textId="77777777" w:rsidR="009A3570" w:rsidRPr="00B93702" w:rsidRDefault="009A3570" w:rsidP="008428FE">
      <w:r w:rsidRPr="00B93702">
        <w:rPr>
          <w:rFonts w:eastAsia="SimSun"/>
        </w:rPr>
        <w:t xml:space="preserve">For BS supporting </w:t>
      </w:r>
      <w:r w:rsidRPr="00B93702">
        <w:t xml:space="preserve">intra-band </w:t>
      </w:r>
      <w:r w:rsidRPr="00B93702">
        <w:rPr>
          <w:rFonts w:eastAsia="SimSun"/>
        </w:rPr>
        <w:t xml:space="preserve">contiguous CA, the transmitter OFF power is defined as the mean power measured over 70/N us filtered with a square filter of bandwidth equal to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rPr>
          <w:rFonts w:eastAsia="SimSun"/>
        </w:rPr>
        <w:t xml:space="preserve"> </w:t>
      </w:r>
      <w:r w:rsidRPr="00B93702">
        <w:rPr>
          <w:bCs/>
        </w:rPr>
        <w:t>BW</w:t>
      </w:r>
      <w:r w:rsidRPr="00B93702">
        <w:rPr>
          <w:bCs/>
          <w:vertAlign w:val="subscript"/>
        </w:rPr>
        <w:t>Channel_CA</w:t>
      </w:r>
      <w:r w:rsidRPr="00B93702">
        <w:rPr>
          <w:rFonts w:eastAsia="SimSun"/>
          <w:bCs/>
        </w:rPr>
        <w:t xml:space="preserve"> centred on (F</w:t>
      </w:r>
      <w:r w:rsidRPr="00B93702">
        <w:rPr>
          <w:rFonts w:eastAsia="SimSun"/>
          <w:bCs/>
          <w:vertAlign w:val="subscript"/>
        </w:rPr>
        <w:t xml:space="preserve">edge,high </w:t>
      </w:r>
      <w:r w:rsidRPr="00B93702">
        <w:rPr>
          <w:rFonts w:eastAsia="SimSun"/>
          <w:bCs/>
        </w:rPr>
        <w:t>+ F</w:t>
      </w:r>
      <w:r w:rsidRPr="00B93702">
        <w:rPr>
          <w:rFonts w:eastAsia="SimSun"/>
          <w:bCs/>
          <w:vertAlign w:val="subscript"/>
        </w:rPr>
        <w:t>edge,low</w:t>
      </w:r>
      <w:r w:rsidRPr="00B93702">
        <w:rPr>
          <w:rFonts w:eastAsia="SimSun"/>
          <w:bCs/>
        </w:rPr>
        <w:t xml:space="preserve">)/2 during the </w:t>
      </w:r>
      <w:r w:rsidRPr="00B93702">
        <w:rPr>
          <w:rFonts w:eastAsia="SimSun"/>
          <w:bCs/>
          <w:i/>
          <w:iCs/>
        </w:rPr>
        <w:t>transmitter OFF period</w:t>
      </w:r>
      <w:r w:rsidRPr="00B93702">
        <w:rPr>
          <w:rFonts w:eastAsia="SimSun"/>
          <w:bCs/>
        </w:rPr>
        <w:t>.</w:t>
      </w:r>
      <w:r w:rsidRPr="00B93702">
        <w:rPr>
          <w:rFonts w:eastAsia="SimSun" w:hint="eastAsia"/>
          <w:bCs/>
          <w:lang w:val="en-US" w:eastAsia="zh-CN"/>
        </w:rPr>
        <w:t xml:space="preserve"> </w:t>
      </w:r>
      <w:r w:rsidRPr="00B93702">
        <w:t xml:space="preserve">N is equal to 1 if there are any UTRA or E-UTRA carriers, or for NR N = SCS/15, where SCS is </w:t>
      </w:r>
      <w:r w:rsidRPr="00B93702">
        <w:rPr>
          <w:rFonts w:hint="eastAsia"/>
          <w:lang w:val="en-US" w:eastAsia="zh-CN"/>
        </w:rPr>
        <w:t xml:space="preserve">the smallest supported </w:t>
      </w:r>
      <w:r w:rsidRPr="00B93702">
        <w:t>Sub Carrier Spacing in kHz</w:t>
      </w:r>
      <w:r w:rsidRPr="00B93702">
        <w:rPr>
          <w:rFonts w:hint="eastAsia"/>
          <w:lang w:val="en-US" w:eastAsia="zh-CN"/>
        </w:rPr>
        <w:t xml:space="preserve"> in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t>.</w:t>
      </w:r>
    </w:p>
    <w:p w14:paraId="2A4EA34A" w14:textId="77777777" w:rsidR="002F496B" w:rsidRPr="00B93702" w:rsidRDefault="002F496B" w:rsidP="002F496B">
      <w:r w:rsidRPr="00B93702">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p>
    <w:p w14:paraId="25DB08DA" w14:textId="77777777" w:rsidR="002F496B" w:rsidRPr="00B93702" w:rsidRDefault="002F496B" w:rsidP="002F496B">
      <w:pPr>
        <w:pStyle w:val="TH"/>
      </w:pPr>
      <w:r w:rsidRPr="00B93702">
        <w:object w:dxaOrig="9719" w:dyaOrig="4691" w14:anchorId="4E95E9D2">
          <v:shape id="_x0000_i1033" type="#_x0000_t75" style="width:482pt;height:230.5pt" o:ole="">
            <v:imagedata r:id="rId26" o:title=""/>
          </v:shape>
          <o:OLEObject Type="Embed" ProgID="Word.Picture.8" ShapeID="_x0000_i1033" DrawAspect="Content" ObjectID="_1640378334" r:id="rId27"/>
        </w:object>
      </w:r>
    </w:p>
    <w:p w14:paraId="46723A43" w14:textId="77777777" w:rsidR="002F496B" w:rsidRPr="00B93702" w:rsidRDefault="002F496B" w:rsidP="002F496B">
      <w:pPr>
        <w:pStyle w:val="TF"/>
      </w:pPr>
      <w:r w:rsidRPr="00B93702">
        <w:t xml:space="preserve">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r w:rsidR="00D445CD" w:rsidRPr="00B93702">
        <w:t>:</w:t>
      </w:r>
      <w:r w:rsidRPr="00B93702">
        <w:t xml:space="preserve"> Illustration of the relations of transmitter ON period, transmitter OFF period a</w:t>
      </w:r>
      <w:r w:rsidR="00D445CD" w:rsidRPr="00B93702">
        <w:t>nd transmitter transient period</w:t>
      </w:r>
    </w:p>
    <w:p w14:paraId="27320312" w14:textId="77777777" w:rsidR="002F496B" w:rsidRPr="00B93702" w:rsidRDefault="002F496B" w:rsidP="00F311C8">
      <w:pPr>
        <w:pStyle w:val="Heading3"/>
      </w:pPr>
      <w:bookmarkStart w:id="468" w:name="_Toc21097980"/>
      <w:bookmarkStart w:id="469" w:name="_Toc29765542"/>
      <w:smartTag w:uri="urn:schemas-microsoft-com:office:smarttags" w:element="chsdate">
        <w:smartTagPr>
          <w:attr w:name="Year" w:val="1899"/>
          <w:attr w:name="Month" w:val="12"/>
          <w:attr w:name="Day" w:val="30"/>
          <w:attr w:name="IsLunarDate" w:val="False"/>
          <w:attr w:name="IsROCDate" w:val="False"/>
        </w:smartTagPr>
        <w:r w:rsidRPr="00B93702">
          <w:t>6.4.2</w:t>
        </w:r>
        <w:r w:rsidRPr="00B93702">
          <w:tab/>
        </w:r>
      </w:smartTag>
      <w:r w:rsidRPr="00B93702">
        <w:t>Minimum Requirement</w:t>
      </w:r>
      <w:bookmarkEnd w:id="468"/>
      <w:bookmarkEnd w:id="469"/>
    </w:p>
    <w:p w14:paraId="44AC7E24" w14:textId="77777777" w:rsidR="002F496B" w:rsidRPr="00B93702" w:rsidRDefault="002F496B" w:rsidP="002F496B">
      <w:r w:rsidRPr="00B93702">
        <w:t>The minimum requirement is in TS 3</w:t>
      </w:r>
      <w:r w:rsidRPr="00B93702">
        <w:rPr>
          <w:lang w:eastAsia="zh-CN"/>
        </w:rPr>
        <w:t>7</w:t>
      </w:r>
      <w:r w:rsidRPr="00B93702">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r w:rsidRPr="00B93702">
        <w:rPr>
          <w:lang w:eastAsia="zh-CN"/>
        </w:rPr>
        <w:t xml:space="preserve"> and subclause 6.4.2.1</w:t>
      </w:r>
      <w:r w:rsidRPr="00B93702">
        <w:t>.</w:t>
      </w:r>
    </w:p>
    <w:p w14:paraId="286FF230" w14:textId="77777777" w:rsidR="002F496B" w:rsidRPr="00B93702" w:rsidRDefault="002F496B" w:rsidP="00F311C8">
      <w:pPr>
        <w:pStyle w:val="Heading3"/>
      </w:pPr>
      <w:bookmarkStart w:id="470" w:name="_Toc21097981"/>
      <w:bookmarkStart w:id="471" w:name="_Toc29765543"/>
      <w:smartTag w:uri="urn:schemas-microsoft-com:office:smarttags" w:element="chsdate">
        <w:smartTagPr>
          <w:attr w:name="Year" w:val="1899"/>
          <w:attr w:name="Month" w:val="12"/>
          <w:attr w:name="Day" w:val="30"/>
          <w:attr w:name="IsLunarDate" w:val="False"/>
          <w:attr w:name="IsROCDate" w:val="False"/>
        </w:smartTagPr>
        <w:r w:rsidRPr="00B93702">
          <w:t>6.4.3</w:t>
        </w:r>
        <w:r w:rsidRPr="00B93702">
          <w:tab/>
        </w:r>
      </w:smartTag>
      <w:r w:rsidRPr="00B93702">
        <w:t>Test purpose</w:t>
      </w:r>
      <w:bookmarkEnd w:id="470"/>
      <w:bookmarkEnd w:id="471"/>
    </w:p>
    <w:p w14:paraId="69AADD5F" w14:textId="77777777" w:rsidR="002F496B" w:rsidRPr="00B93702" w:rsidRDefault="002F496B" w:rsidP="002F496B">
      <w:pPr>
        <w:rPr>
          <w:lang w:eastAsia="zh-CN"/>
        </w:rPr>
      </w:pPr>
      <w:r w:rsidRPr="00B93702">
        <w:t xml:space="preserve">The purpose of this test is to verify the </w:t>
      </w:r>
      <w:r w:rsidRPr="00B93702">
        <w:rPr>
          <w:lang w:eastAsia="zh-CN"/>
        </w:rPr>
        <w:t>BC3</w:t>
      </w:r>
      <w:r w:rsidRPr="00B93702">
        <w:t xml:space="preserve"> BS transmitter OFF power</w:t>
      </w:r>
      <w:r w:rsidRPr="00B93702">
        <w:rPr>
          <w:lang w:eastAsia="zh-CN"/>
        </w:rPr>
        <w:t xml:space="preserve"> and transient periods are</w:t>
      </w:r>
      <w:r w:rsidRPr="00B93702">
        <w:t xml:space="preserve"> within the limit</w:t>
      </w:r>
      <w:r w:rsidRPr="00B93702">
        <w:rPr>
          <w:lang w:eastAsia="zh-CN"/>
        </w:rPr>
        <w:t>s</w:t>
      </w:r>
      <w:r w:rsidRPr="00B93702">
        <w:t xml:space="preserve"> of the minimum requirement</w:t>
      </w:r>
      <w:r w:rsidRPr="00B93702">
        <w:rPr>
          <w:lang w:eastAsia="zh-CN"/>
        </w:rPr>
        <w:t>s</w:t>
      </w:r>
      <w:r w:rsidRPr="00B93702">
        <w:t xml:space="preserve">. </w:t>
      </w:r>
    </w:p>
    <w:p w14:paraId="5AFB7FB8" w14:textId="77777777" w:rsidR="002F496B" w:rsidRPr="00B93702" w:rsidRDefault="002F496B" w:rsidP="00F311C8">
      <w:pPr>
        <w:pStyle w:val="Heading3"/>
      </w:pPr>
      <w:bookmarkStart w:id="472" w:name="_Toc21097982"/>
      <w:bookmarkStart w:id="473" w:name="_Toc29765544"/>
      <w:smartTag w:uri="urn:schemas-microsoft-com:office:smarttags" w:element="chsdate">
        <w:smartTagPr>
          <w:attr w:name="Year" w:val="1899"/>
          <w:attr w:name="Month" w:val="12"/>
          <w:attr w:name="Day" w:val="30"/>
          <w:attr w:name="IsLunarDate" w:val="False"/>
          <w:attr w:name="IsROCDate" w:val="False"/>
        </w:smartTagPr>
        <w:r w:rsidRPr="00B93702">
          <w:lastRenderedPageBreak/>
          <w:t>6.4.4</w:t>
        </w:r>
        <w:r w:rsidRPr="00B93702">
          <w:tab/>
        </w:r>
      </w:smartTag>
      <w:r w:rsidRPr="00B93702">
        <w:t>Method of test</w:t>
      </w:r>
      <w:bookmarkEnd w:id="472"/>
      <w:bookmarkEnd w:id="473"/>
    </w:p>
    <w:p w14:paraId="7D5F997F" w14:textId="77777777" w:rsidR="002F496B" w:rsidRPr="00B93702" w:rsidRDefault="002F496B" w:rsidP="00F311C8">
      <w:pPr>
        <w:pStyle w:val="Heading4"/>
      </w:pPr>
      <w:bookmarkStart w:id="474" w:name="_Toc21097983"/>
      <w:bookmarkStart w:id="475" w:name="_Toc29765545"/>
      <w:smartTag w:uri="urn:schemas-microsoft-com:office:smarttags" w:element="chsdate">
        <w:smartTagPr>
          <w:attr w:name="Year" w:val="1899"/>
          <w:attr w:name="Month" w:val="12"/>
          <w:attr w:name="Day" w:val="30"/>
          <w:attr w:name="IsLunarDate" w:val="False"/>
          <w:attr w:name="IsROCDate" w:val="False"/>
        </w:smartTagPr>
        <w:r w:rsidRPr="00B93702">
          <w:t>6.4.4</w:t>
        </w:r>
      </w:smartTag>
      <w:r w:rsidRPr="00B93702">
        <w:t>.1</w:t>
      </w:r>
      <w:r w:rsidRPr="00B93702">
        <w:tab/>
        <w:t>Initial conditions</w:t>
      </w:r>
      <w:bookmarkEnd w:id="474"/>
      <w:bookmarkEnd w:id="475"/>
    </w:p>
    <w:p w14:paraId="57908D4E" w14:textId="77777777" w:rsidR="002F496B" w:rsidRPr="00B93702" w:rsidRDefault="002F496B" w:rsidP="002F496B">
      <w:r w:rsidRPr="00B93702">
        <w:t>Test environment:</w:t>
      </w:r>
      <w:r w:rsidR="00905FAB">
        <w:tab/>
      </w:r>
      <w:r w:rsidRPr="00B93702">
        <w:t xml:space="preserve">normal; see Annex </w:t>
      </w:r>
      <w:r w:rsidRPr="00B93702">
        <w:rPr>
          <w:lang w:eastAsia="zh-CN"/>
        </w:rPr>
        <w:t>B</w:t>
      </w:r>
      <w:r w:rsidRPr="00B93702">
        <w:t>.2.</w:t>
      </w:r>
    </w:p>
    <w:p w14:paraId="5F89C007" w14:textId="77777777" w:rsidR="002F496B" w:rsidRPr="00B93702" w:rsidRDefault="00F57BE0" w:rsidP="002F496B">
      <w:pPr>
        <w:rPr>
          <w:lang w:eastAsia="zh-CN"/>
        </w:rPr>
      </w:pPr>
      <w:r w:rsidRPr="00B93702">
        <w:t>Base Station RF Bandwidth</w:t>
      </w:r>
      <w:r w:rsidR="002F496B" w:rsidRPr="00B93702">
        <w:rPr>
          <w:lang w:eastAsia="zh-CN"/>
        </w:rPr>
        <w:t xml:space="preserve"> position</w:t>
      </w:r>
      <w:r w:rsidR="00B91B91" w:rsidRPr="00B93702">
        <w:rPr>
          <w:lang w:eastAsia="zh-CN"/>
        </w:rPr>
        <w:t>s</w:t>
      </w:r>
      <w:r w:rsidR="002F496B" w:rsidRPr="00B93702">
        <w:rPr>
          <w:lang w:eastAsia="zh-CN"/>
        </w:rPr>
        <w:t xml:space="preserve"> to be tested</w:t>
      </w:r>
      <w:r w:rsidR="002F496B" w:rsidRPr="00B93702">
        <w:t>:</w:t>
      </w:r>
      <w:r w:rsidR="00905FAB">
        <w:tab/>
      </w:r>
      <w:r w:rsidR="002F496B" w:rsidRPr="00B93702">
        <w:t>M</w:t>
      </w:r>
      <w:r w:rsidR="002F496B" w:rsidRPr="00B93702">
        <w:rPr>
          <w:rFonts w:cs="v4.2.0"/>
          <w:vertAlign w:val="subscript"/>
        </w:rPr>
        <w:t>RFBW</w:t>
      </w:r>
      <w:r w:rsidR="00B91B91" w:rsidRPr="00B93702">
        <w:rPr>
          <w:lang w:eastAsia="zh-CN"/>
        </w:rPr>
        <w:t xml:space="preserve"> in single band operation</w:t>
      </w:r>
      <w:r w:rsidR="00B91B91" w:rsidRPr="00B93702">
        <w:t xml:space="preserve">, </w:t>
      </w:r>
      <w:r w:rsidR="002F496B" w:rsidRPr="00B93702">
        <w:t>see subclause 4.9.1</w:t>
      </w:r>
      <w:r w:rsidR="00B91B91" w:rsidRPr="00B93702">
        <w:rPr>
          <w:lang w:eastAsia="zh-CN"/>
        </w:rPr>
        <w:t>;</w:t>
      </w:r>
      <w:r w:rsidR="00B91B91" w:rsidRPr="00B93702">
        <w:t xml:space="preserve"> 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lang w:eastAsia="zh-CN"/>
        </w:rPr>
        <w:t xml:space="preserve"> in multi-band operation</w:t>
      </w:r>
      <w:r w:rsidR="00B91B91" w:rsidRPr="00B93702">
        <w:t>; see subclause 4.9.</w:t>
      </w:r>
      <w:r w:rsidR="00B91B91" w:rsidRPr="00B93702">
        <w:rPr>
          <w:lang w:eastAsia="zh-CN"/>
        </w:rPr>
        <w:t>1</w:t>
      </w:r>
      <w:r w:rsidR="002F496B" w:rsidRPr="00B93702">
        <w:t xml:space="preserve">. </w:t>
      </w:r>
    </w:p>
    <w:p w14:paraId="4298AC74" w14:textId="77777777" w:rsidR="002F496B" w:rsidRPr="00B93702" w:rsidRDefault="002F496B" w:rsidP="002F496B">
      <w:r w:rsidRPr="00B93702">
        <w:t xml:space="preserve">Connect the signal analyzer to the </w:t>
      </w:r>
      <w:r w:rsidRPr="00B93702">
        <w:rPr>
          <w:lang w:eastAsia="zh-CN"/>
        </w:rPr>
        <w:t xml:space="preserve">MSR </w:t>
      </w:r>
      <w:r w:rsidRPr="00B93702">
        <w:t xml:space="preserve">BS antenna connector as shown in Annex </w:t>
      </w:r>
      <w:r w:rsidRPr="00B93702">
        <w:rPr>
          <w:lang w:eastAsia="zh-CN"/>
        </w:rPr>
        <w:t>D</w:t>
      </w:r>
      <w:r w:rsidRPr="00B93702">
        <w:t>.1.1.</w:t>
      </w:r>
    </w:p>
    <w:p w14:paraId="761CA4CC" w14:textId="77777777" w:rsidR="002F496B" w:rsidRPr="00B93702" w:rsidRDefault="002F496B" w:rsidP="00F311C8">
      <w:pPr>
        <w:pStyle w:val="Heading4"/>
      </w:pPr>
      <w:bookmarkStart w:id="476" w:name="_Toc21097984"/>
      <w:bookmarkStart w:id="477" w:name="_Toc29765546"/>
      <w:smartTag w:uri="urn:schemas-microsoft-com:office:smarttags" w:element="chsdate">
        <w:smartTagPr>
          <w:attr w:name="Year" w:val="1899"/>
          <w:attr w:name="Month" w:val="12"/>
          <w:attr w:name="Day" w:val="30"/>
          <w:attr w:name="IsLunarDate" w:val="False"/>
          <w:attr w:name="IsROCDate" w:val="False"/>
        </w:smartTagPr>
        <w:r w:rsidRPr="00B93702">
          <w:t>6.4.4</w:t>
        </w:r>
      </w:smartTag>
      <w:r w:rsidRPr="00B93702">
        <w:t>.2</w:t>
      </w:r>
      <w:r w:rsidRPr="00B93702">
        <w:tab/>
        <w:t>Procedure</w:t>
      </w:r>
      <w:bookmarkEnd w:id="476"/>
      <w:bookmarkEnd w:id="477"/>
    </w:p>
    <w:p w14:paraId="43EB0AF7" w14:textId="77777777" w:rsidR="002F496B" w:rsidRPr="00B93702" w:rsidRDefault="002F496B" w:rsidP="002F496B">
      <w:pPr>
        <w:pStyle w:val="B10"/>
        <w:rPr>
          <w:snapToGrid w:val="0"/>
        </w:rPr>
      </w:pPr>
      <w:r w:rsidRPr="00B93702">
        <w:rPr>
          <w:snapToGrid w:val="0"/>
        </w:rPr>
        <w:t>1)</w:t>
      </w:r>
      <w:r w:rsidRPr="00B93702">
        <w:rPr>
          <w:snapToGrid w:val="0"/>
        </w:rPr>
        <w:tab/>
        <w:t xml:space="preserve">Set the BS to transmit a signal according to </w:t>
      </w:r>
      <w:r w:rsidRPr="00B93702">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B93702">
          <w:rPr>
            <w:snapToGrid w:val="0"/>
            <w:lang w:eastAsia="zh-CN"/>
          </w:rPr>
          <w:t>4.9.2</w:t>
        </w:r>
      </w:smartTag>
      <w:r w:rsidRPr="00B93702">
        <w:rPr>
          <w:snapToGrid w:val="0"/>
        </w:rPr>
        <w:t>.</w:t>
      </w:r>
    </w:p>
    <w:p w14:paraId="2B106C17" w14:textId="77777777" w:rsidR="008428FE" w:rsidRPr="00B93702" w:rsidRDefault="002F496B" w:rsidP="008428FE">
      <w:pPr>
        <w:pStyle w:val="B10"/>
        <w:rPr>
          <w:snapToGrid w:val="0"/>
          <w:lang w:eastAsia="zh-CN"/>
        </w:rPr>
      </w:pPr>
      <w:r w:rsidRPr="00B93702">
        <w:rPr>
          <w:snapToGrid w:val="0"/>
        </w:rPr>
        <w:t>2)</w:t>
      </w:r>
      <w:r w:rsidRPr="00B93702">
        <w:rPr>
          <w:snapToGrid w:val="0"/>
        </w:rPr>
        <w:tab/>
      </w:r>
      <w:r w:rsidR="008428FE" w:rsidRPr="00B93702">
        <w:rPr>
          <w:snapToGrid w:val="0"/>
        </w:rPr>
        <w:t>For UTRA and E-UTRA, m</w:t>
      </w:r>
      <w:r w:rsidRPr="00B93702">
        <w:rPr>
          <w:snapToGrid w:val="0"/>
        </w:rPr>
        <w:t xml:space="preserve">easure the </w:t>
      </w:r>
      <w:r w:rsidRPr="00B93702">
        <w:rPr>
          <w:snapToGrid w:val="0"/>
          <w:lang w:eastAsia="zh-CN"/>
        </w:rPr>
        <w:t xml:space="preserve">mean power spectral density measured over 70μs filtered with a square filter of bandwidth equal to the </w:t>
      </w:r>
      <w:r w:rsidR="00F57BE0" w:rsidRPr="00B93702">
        <w:rPr>
          <w:snapToGrid w:val="0"/>
          <w:lang w:eastAsia="zh-CN"/>
        </w:rPr>
        <w:t>Base Station RF Bandwidth</w:t>
      </w:r>
      <w:r w:rsidRPr="00B93702">
        <w:rPr>
          <w:snapToGrid w:val="0"/>
          <w:lang w:eastAsia="zh-CN"/>
        </w:rPr>
        <w:t xml:space="preserve"> centred on the central frequency of the </w:t>
      </w:r>
      <w:r w:rsidR="00F57BE0" w:rsidRPr="00B93702">
        <w:rPr>
          <w:snapToGrid w:val="0"/>
          <w:lang w:eastAsia="zh-CN"/>
        </w:rPr>
        <w:t>Base Station RF Bandwidth</w:t>
      </w:r>
      <w:r w:rsidRPr="00B93702">
        <w:rPr>
          <w:snapToGrid w:val="0"/>
          <w:lang w:eastAsia="zh-CN"/>
        </w:rPr>
        <w:t>. 70μs average window centre is set from 35μs after end of one transmitter ON period + 17μs to 35μs before start of next transmitter ON period – 6.25μs.</w:t>
      </w:r>
    </w:p>
    <w:p w14:paraId="300F7756" w14:textId="77777777" w:rsidR="002F496B" w:rsidRPr="00B93702" w:rsidRDefault="008428FE" w:rsidP="008428FE">
      <w:pPr>
        <w:pStyle w:val="B10"/>
        <w:rPr>
          <w:snapToGrid w:val="0"/>
          <w:lang w:eastAsia="zh-CN"/>
        </w:rPr>
      </w:pPr>
      <w:r w:rsidRPr="00B93702">
        <w:rPr>
          <w:snapToGrid w:val="0"/>
          <w:lang w:eastAsia="zh-CN"/>
        </w:rPr>
        <w:tab/>
        <w:t>For NR, m</w:t>
      </w:r>
      <w:r w:rsidRPr="00B93702">
        <w:rPr>
          <w:snapToGrid w:val="0"/>
        </w:rPr>
        <w:t xml:space="preserve">easure the mean power spectral density over 70/N μs filtered with a square filter of bandwidth equal to the RF bandwidth of the </w:t>
      </w:r>
      <w:r w:rsidRPr="00B93702">
        <w:rPr>
          <w:i/>
        </w:rPr>
        <w:t xml:space="preserve">antenna connector </w:t>
      </w:r>
      <w:r w:rsidRPr="00B93702">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93702">
        <w:t>N = SCS/15, where SCS is Sub Carrier Spacing in kHz.</w:t>
      </w:r>
    </w:p>
    <w:p w14:paraId="5C61F4EF" w14:textId="77777777" w:rsidR="009548C1" w:rsidRPr="00B93702" w:rsidRDefault="009548C1" w:rsidP="009548C1">
      <w:pPr>
        <w:pStyle w:val="B10"/>
        <w:rPr>
          <w:snapToGrid w:val="0"/>
          <w:lang w:eastAsia="zh-CN"/>
        </w:rPr>
      </w:pPr>
      <w:r w:rsidRPr="00B93702">
        <w:rPr>
          <w:snapToGrid w:val="0"/>
          <w:lang w:eastAsia="zh-CN"/>
        </w:rPr>
        <w:t>For multi-band capable BS with separate antenna connector, the antenna connector not being under test shall be terminated.</w:t>
      </w:r>
    </w:p>
    <w:p w14:paraId="34FE54BC" w14:textId="77777777" w:rsidR="002F496B" w:rsidRPr="00B93702" w:rsidRDefault="002F496B" w:rsidP="00F311C8">
      <w:pPr>
        <w:pStyle w:val="Heading3"/>
      </w:pPr>
      <w:bookmarkStart w:id="478" w:name="_Toc21097985"/>
      <w:bookmarkStart w:id="479" w:name="_Toc29765547"/>
      <w:smartTag w:uri="urn:schemas-microsoft-com:office:smarttags" w:element="chsdate">
        <w:smartTagPr>
          <w:attr w:name="Year" w:val="1899"/>
          <w:attr w:name="Month" w:val="12"/>
          <w:attr w:name="Day" w:val="30"/>
          <w:attr w:name="IsLunarDate" w:val="False"/>
          <w:attr w:name="IsROCDate" w:val="False"/>
        </w:smartTagPr>
        <w:r w:rsidRPr="00B93702">
          <w:t>6.4.5</w:t>
        </w:r>
        <w:r w:rsidRPr="00B93702">
          <w:tab/>
        </w:r>
      </w:smartTag>
      <w:r w:rsidRPr="00B93702">
        <w:t>Test requirement</w:t>
      </w:r>
      <w:bookmarkEnd w:id="478"/>
      <w:bookmarkEnd w:id="479"/>
    </w:p>
    <w:p w14:paraId="1C0576F5" w14:textId="77777777" w:rsidR="002F496B" w:rsidRPr="00B93702" w:rsidRDefault="002F496B" w:rsidP="002F496B">
      <w:pPr>
        <w:rPr>
          <w:lang w:eastAsia="zh-CN"/>
        </w:rPr>
      </w:pPr>
      <w:r w:rsidRPr="00B93702">
        <w:t>The transmitter OFF power spectral density shall be less tha</w:t>
      </w:r>
      <w:r w:rsidRPr="00B93702">
        <w:rPr>
          <w:lang w:eastAsia="zh-CN"/>
        </w:rPr>
        <w:t>n -</w:t>
      </w:r>
      <w:r w:rsidR="009002E0" w:rsidRPr="00B93702">
        <w:rPr>
          <w:lang w:eastAsia="zh-CN"/>
        </w:rPr>
        <w:t>83 dBm</w:t>
      </w:r>
      <w:r w:rsidRPr="00B93702">
        <w:rPr>
          <w:lang w:eastAsia="zh-CN"/>
        </w:rPr>
        <w:t>/MHz.</w:t>
      </w:r>
    </w:p>
    <w:p w14:paraId="18B1537F" w14:textId="77777777" w:rsidR="00B91B91" w:rsidRPr="00B93702" w:rsidRDefault="00B91B91" w:rsidP="002F496B">
      <w:r w:rsidRPr="00B93702">
        <w:rPr>
          <w:lang w:eastAsia="zh-CN"/>
        </w:rPr>
        <w:t>For BS capable of multi-band operation, the requirement is only applicable during the transmitter OFF period in all supported operating bands.</w:t>
      </w:r>
    </w:p>
    <w:p w14:paraId="65DCF558" w14:textId="77777777" w:rsidR="002F496B" w:rsidRPr="00B93702" w:rsidRDefault="002F496B" w:rsidP="002F496B">
      <w:pPr>
        <w:rPr>
          <w:lang w:eastAsia="zh-CN"/>
        </w:rPr>
      </w:pPr>
      <w:r w:rsidRPr="00B93702">
        <w:rPr>
          <w:lang w:eastAsia="zh-CN"/>
        </w:rPr>
        <w:t xml:space="preserve">The measured mean power spectral density according to </w:t>
      </w:r>
      <w:r w:rsidR="009002E0" w:rsidRPr="00B93702">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B93702">
          <w:rPr>
            <w:lang w:eastAsia="zh-CN"/>
          </w:rPr>
          <w:t>6.4.4</w:t>
        </w:r>
      </w:smartTag>
      <w:r w:rsidRPr="00B93702">
        <w:rPr>
          <w:lang w:eastAsia="zh-CN"/>
        </w:rPr>
        <w:t>.2 shall be less than -</w:t>
      </w:r>
      <w:r w:rsidR="009002E0" w:rsidRPr="00B93702">
        <w:rPr>
          <w:lang w:eastAsia="zh-CN"/>
        </w:rPr>
        <w:t>83 dBm</w:t>
      </w:r>
      <w:r w:rsidRPr="00B93702">
        <w:rPr>
          <w:lang w:eastAsia="zh-CN"/>
        </w:rPr>
        <w:t>/MHz</w:t>
      </w:r>
      <w:r w:rsidR="0050417E" w:rsidRPr="00B93702">
        <w:rPr>
          <w:lang w:eastAsia="zh-CN"/>
        </w:rPr>
        <w:t xml:space="preserve">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r w:rsidRPr="00B93702">
        <w:rPr>
          <w:lang w:eastAsia="zh-CN"/>
        </w:rPr>
        <w:t>.</w:t>
      </w:r>
    </w:p>
    <w:p w14:paraId="68BD1260" w14:textId="77777777" w:rsidR="0050417E" w:rsidRPr="00B93702" w:rsidRDefault="0050417E" w:rsidP="002F496B">
      <w:pPr>
        <w:rPr>
          <w:lang w:eastAsia="zh-CN"/>
        </w:rPr>
      </w:pPr>
      <w:r w:rsidRPr="00B93702">
        <w:t xml:space="preserve">The measured </w:t>
      </w:r>
      <w:r w:rsidRPr="00B93702">
        <w:rPr>
          <w:lang w:eastAsia="zh-CN"/>
        </w:rPr>
        <w:t>mean</w:t>
      </w:r>
      <w:r w:rsidRPr="00B93702">
        <w:t xml:space="preserve"> power</w:t>
      </w:r>
      <w:r w:rsidRPr="00B93702">
        <w:rPr>
          <w:lang w:eastAsia="zh-CN"/>
        </w:rPr>
        <w:t xml:space="preserve"> spectral density</w:t>
      </w:r>
      <w:r w:rsidRPr="00B93702">
        <w:t xml:space="preserve"> shall be less than </w:t>
      </w:r>
      <w:r w:rsidRPr="00B93702">
        <w:rPr>
          <w:lang w:eastAsia="zh-CN"/>
        </w:rPr>
        <w:t>-82.5dBm/MHz</w:t>
      </w:r>
      <w:r w:rsidRPr="00B93702">
        <w:rPr>
          <w:rFonts w:cs="v4.2.0"/>
        </w:rPr>
        <w:t xml:space="preserve"> for carrier frequency 3.0 GHz &lt; f </w:t>
      </w:r>
      <w:r w:rsidRPr="00B93702">
        <w:rPr>
          <w:rFonts w:cs="Arial"/>
        </w:rPr>
        <w:t>≤</w:t>
      </w:r>
      <w:r w:rsidRPr="00B93702">
        <w:rPr>
          <w:rFonts w:cs="v4.2.0"/>
        </w:rPr>
        <w:t xml:space="preserve"> 4.2 GHz</w:t>
      </w:r>
      <w:r w:rsidRPr="00B93702">
        <w:t>.</w:t>
      </w:r>
    </w:p>
    <w:p w14:paraId="3876CBCF" w14:textId="77777777" w:rsidR="002F496B" w:rsidRPr="00B93702" w:rsidRDefault="002F496B" w:rsidP="002F496B">
      <w:pPr>
        <w:pStyle w:val="NO"/>
      </w:pPr>
      <w:r w:rsidRPr="00B93702">
        <w:t>NOTE:</w:t>
      </w:r>
      <w:r w:rsidRPr="00B93702">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B93702">
        <w:rPr>
          <w:lang w:eastAsia="zh-CN"/>
        </w:rPr>
        <w:t>C</w:t>
      </w:r>
      <w:r w:rsidRPr="00B93702">
        <w:t>.</w:t>
      </w:r>
    </w:p>
    <w:p w14:paraId="4075A35C" w14:textId="77777777" w:rsidR="00A26C61" w:rsidRPr="00B93702" w:rsidRDefault="00A26C61" w:rsidP="00F311C8">
      <w:pPr>
        <w:pStyle w:val="Heading2"/>
      </w:pPr>
      <w:bookmarkStart w:id="480" w:name="_Toc21097986"/>
      <w:bookmarkStart w:id="481" w:name="_Toc29765548"/>
      <w:r w:rsidRPr="00B93702">
        <w:t>6.5</w:t>
      </w:r>
      <w:r w:rsidRPr="00B93702">
        <w:tab/>
        <w:t>Transmitted signal quality</w:t>
      </w:r>
      <w:bookmarkEnd w:id="480"/>
      <w:bookmarkEnd w:id="481"/>
    </w:p>
    <w:p w14:paraId="7C08CE1F" w14:textId="77777777" w:rsidR="00E9327E" w:rsidRPr="00B93702" w:rsidRDefault="00E9327E" w:rsidP="00F311C8">
      <w:pPr>
        <w:pStyle w:val="Heading3"/>
      </w:pPr>
      <w:bookmarkStart w:id="482" w:name="_Toc21097987"/>
      <w:bookmarkStart w:id="483" w:name="_Toc29765549"/>
      <w:r w:rsidRPr="00B93702">
        <w:t>6.5.1</w:t>
      </w:r>
      <w:r w:rsidRPr="00B93702">
        <w:tab/>
        <w:t>Modulation quality</w:t>
      </w:r>
      <w:bookmarkEnd w:id="482"/>
      <w:bookmarkEnd w:id="483"/>
    </w:p>
    <w:p w14:paraId="78D862F6" w14:textId="77777777" w:rsidR="00A07B05" w:rsidRPr="00B93702" w:rsidRDefault="00A07B05" w:rsidP="00F311C8">
      <w:pPr>
        <w:pStyle w:val="Heading4"/>
      </w:pPr>
      <w:bookmarkStart w:id="484" w:name="_Toc21097988"/>
      <w:bookmarkStart w:id="485" w:name="_Toc29765550"/>
      <w:r w:rsidRPr="00B93702">
        <w:t>6.5.1.1</w:t>
      </w:r>
      <w:r w:rsidRPr="00B93702">
        <w:tab/>
        <w:t>Definition and applicability</w:t>
      </w:r>
      <w:bookmarkEnd w:id="484"/>
      <w:bookmarkEnd w:id="485"/>
    </w:p>
    <w:p w14:paraId="20596032" w14:textId="77777777" w:rsidR="00A07B05" w:rsidRPr="00B93702" w:rsidRDefault="00A07B05" w:rsidP="00A07B05">
      <w:r w:rsidRPr="00B93702">
        <w:t xml:space="preserve">Modulation quality is defined by the difference between the measured carrier signal and a reference signal. Modulation quality can e.g. be expressed as Error Vector Magnitude (EVM), Peak Code </w:t>
      </w:r>
      <w:r w:rsidR="008428FE" w:rsidRPr="00B93702">
        <w:t>Domain</w:t>
      </w:r>
      <w:r w:rsidRPr="00B93702">
        <w:t xml:space="preserve"> Error (PCDE) or Relative Code </w:t>
      </w:r>
      <w:r w:rsidR="008428FE" w:rsidRPr="00B93702">
        <w:t>Domain</w:t>
      </w:r>
      <w:r w:rsidRPr="00B93702">
        <w:t xml:space="preserve"> Error (RCDE).</w:t>
      </w:r>
    </w:p>
    <w:p w14:paraId="1FCC1623" w14:textId="77777777" w:rsidR="00A07B05" w:rsidRPr="00B93702" w:rsidRDefault="00A07B05" w:rsidP="00F311C8">
      <w:pPr>
        <w:pStyle w:val="Heading4"/>
      </w:pPr>
      <w:bookmarkStart w:id="486" w:name="_Toc21097989"/>
      <w:bookmarkStart w:id="487" w:name="_Toc29765551"/>
      <w:r w:rsidRPr="00B93702">
        <w:t>6.5.1.2</w:t>
      </w:r>
      <w:r w:rsidRPr="00B93702">
        <w:tab/>
        <w:t>Minimum Requirement</w:t>
      </w:r>
      <w:bookmarkEnd w:id="486"/>
      <w:bookmarkEnd w:id="487"/>
    </w:p>
    <w:p w14:paraId="737A0A7D" w14:textId="77777777" w:rsidR="00A07B05" w:rsidRPr="00B93702" w:rsidRDefault="00A07B05" w:rsidP="00A07B05">
      <w:r w:rsidRPr="00B93702">
        <w:t>The minimum requirement is in TS 37.104 [2] subclause 6.5.1.</w:t>
      </w:r>
    </w:p>
    <w:p w14:paraId="2BF14C15" w14:textId="77777777" w:rsidR="00A07B05" w:rsidRPr="00B93702"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8" w:name="_Toc21097990"/>
      <w:bookmarkStart w:id="489" w:name="_Toc29765552"/>
      <w:r w:rsidRPr="00B93702">
        <w:t>6.5.1.3</w:t>
      </w:r>
      <w:r w:rsidRPr="00B93702">
        <w:tab/>
      </w:r>
      <w:r w:rsidRPr="00B93702">
        <w:tab/>
        <w:t>Test purpose</w:t>
      </w:r>
      <w:bookmarkEnd w:id="488"/>
      <w:bookmarkEnd w:id="489"/>
      <w:r w:rsidRPr="00B93702">
        <w:tab/>
      </w:r>
    </w:p>
    <w:p w14:paraId="6300800B" w14:textId="77777777" w:rsidR="00A07B05" w:rsidRPr="00B93702" w:rsidRDefault="00A07B05" w:rsidP="00A07B05">
      <w:pPr>
        <w:rPr>
          <w:rFonts w:cs="v4.2.0"/>
        </w:rPr>
      </w:pPr>
      <w:r w:rsidRPr="00B93702">
        <w:rPr>
          <w:rFonts w:eastAsia="MS P??" w:cs="v4.2.0"/>
        </w:rPr>
        <w:t>The test purpose is</w:t>
      </w:r>
      <w:r w:rsidRPr="00B93702">
        <w:rPr>
          <w:rFonts w:cs="v4.2.0"/>
        </w:rPr>
        <w:t xml:space="preserve"> to verify that modulation quality is within the limit specified by the minimum requirement.</w:t>
      </w:r>
    </w:p>
    <w:p w14:paraId="253D0B9A" w14:textId="77777777" w:rsidR="00A07B05" w:rsidRPr="00B93702" w:rsidRDefault="00A07B05" w:rsidP="00F311C8">
      <w:pPr>
        <w:pStyle w:val="Heading4"/>
      </w:pPr>
      <w:bookmarkStart w:id="490" w:name="_Toc21097991"/>
      <w:bookmarkStart w:id="491" w:name="_Toc29765553"/>
      <w:r w:rsidRPr="00B93702">
        <w:lastRenderedPageBreak/>
        <w:t>6.5.1.4</w:t>
      </w:r>
      <w:r w:rsidRPr="00B93702">
        <w:tab/>
        <w:t>Method of test</w:t>
      </w:r>
      <w:bookmarkEnd w:id="490"/>
      <w:bookmarkEnd w:id="491"/>
    </w:p>
    <w:p w14:paraId="31F2D21C" w14:textId="77777777" w:rsidR="00A07B05" w:rsidRPr="00B93702" w:rsidRDefault="00A07B05" w:rsidP="00F311C8">
      <w:pPr>
        <w:pStyle w:val="Heading5"/>
      </w:pPr>
      <w:bookmarkStart w:id="492" w:name="_Toc21097992"/>
      <w:bookmarkStart w:id="493" w:name="_Toc29765554"/>
      <w:r w:rsidRPr="00B93702">
        <w:t>6.5.1.4.1</w:t>
      </w:r>
      <w:r w:rsidRPr="00B93702">
        <w:tab/>
        <w:t>Initial conditions</w:t>
      </w:r>
      <w:bookmarkEnd w:id="492"/>
      <w:bookmarkEnd w:id="493"/>
    </w:p>
    <w:p w14:paraId="4B735ABB" w14:textId="77777777" w:rsidR="00A07B05" w:rsidRPr="00B93702" w:rsidRDefault="00A07B05" w:rsidP="00A07B05">
      <w:r w:rsidRPr="00B93702">
        <w:t>Test environment:</w:t>
      </w:r>
      <w:r w:rsidR="00905FAB">
        <w:tab/>
      </w:r>
      <w:r w:rsidRPr="00B93702">
        <w:t>normal; see Annex B.2.</w:t>
      </w:r>
    </w:p>
    <w:p w14:paraId="236C9A9E" w14:textId="77777777" w:rsidR="00A07B05" w:rsidRPr="00B93702" w:rsidRDefault="00F57BE0" w:rsidP="00A07B05">
      <w:r w:rsidRPr="00B93702">
        <w:rPr>
          <w:lang w:eastAsia="zh-CN"/>
        </w:rPr>
        <w:t>Base Station RF Bandwidth</w:t>
      </w:r>
      <w:r w:rsidR="000517DC" w:rsidRPr="00B93702">
        <w:rPr>
          <w:lang w:eastAsia="zh-CN"/>
        </w:rPr>
        <w:t xml:space="preserve"> position</w:t>
      </w:r>
      <w:r w:rsidR="00A07B05" w:rsidRPr="00B93702">
        <w:t xml:space="preserve"> to be tested:</w:t>
      </w:r>
      <w:r w:rsidR="00905FAB">
        <w:tab/>
      </w:r>
      <w:r w:rsidR="00A07B05" w:rsidRPr="00B93702">
        <w:t>B</w:t>
      </w:r>
      <w:r w:rsidR="00A07B05" w:rsidRPr="00B93702">
        <w:rPr>
          <w:rFonts w:cs="v4.2.0"/>
          <w:vertAlign w:val="subscript"/>
        </w:rPr>
        <w:t>RFBW</w:t>
      </w:r>
      <w:r w:rsidR="00A07B05" w:rsidRPr="00B93702">
        <w:t>, M</w:t>
      </w:r>
      <w:r w:rsidR="00A07B05" w:rsidRPr="00B93702">
        <w:rPr>
          <w:rFonts w:cs="v4.2.0"/>
          <w:vertAlign w:val="subscript"/>
        </w:rPr>
        <w:t>RFBW</w:t>
      </w:r>
      <w:r w:rsidR="00A07B05" w:rsidRPr="00B93702">
        <w:t xml:space="preserve"> and T</w:t>
      </w:r>
      <w:r w:rsidR="00A07B05" w:rsidRPr="00B93702">
        <w:rPr>
          <w:rFonts w:cs="v4.2.0"/>
          <w:vertAlign w:val="subscript"/>
        </w:rPr>
        <w:t>RFBW</w:t>
      </w:r>
      <w:r w:rsidR="00B91B91" w:rsidRPr="00B93702">
        <w:rPr>
          <w:lang w:eastAsia="zh-CN"/>
        </w:rPr>
        <w:t xml:space="preserve"> single-band operation</w:t>
      </w:r>
      <w:r w:rsidR="00B91B91" w:rsidRPr="00B93702">
        <w:t xml:space="preserve">, </w:t>
      </w:r>
      <w:r w:rsidR="00A07B05" w:rsidRPr="00B93702">
        <w:t>see subclause 4.9.1</w:t>
      </w:r>
      <w:r w:rsidR="00B91B91" w:rsidRPr="00B93702">
        <w:rPr>
          <w:lang w:eastAsia="zh-CN"/>
        </w:rPr>
        <w:t xml:space="preserve"> single-band operation</w:t>
      </w:r>
      <w:r w:rsidR="00A07B05" w:rsidRPr="00B93702">
        <w:t>.</w:t>
      </w:r>
    </w:p>
    <w:p w14:paraId="18745B58" w14:textId="77777777" w:rsidR="00A07B05" w:rsidRPr="00B93702" w:rsidRDefault="00A07B05" w:rsidP="00A07B05">
      <w:pPr>
        <w:pStyle w:val="B10"/>
        <w:rPr>
          <w:rFonts w:cs="v4.2.0"/>
        </w:rPr>
      </w:pPr>
      <w:r w:rsidRPr="00B93702">
        <w:rPr>
          <w:rFonts w:cs="v4.2.0"/>
        </w:rPr>
        <w:t>1)</w:t>
      </w:r>
      <w:r w:rsidRPr="00B93702">
        <w:rPr>
          <w:rFonts w:cs="v4.2.0"/>
        </w:rPr>
        <w:tab/>
        <w:t xml:space="preserve">Connect measurement device to the base station </w:t>
      </w:r>
      <w:r w:rsidR="00423A5F" w:rsidRPr="00B93702">
        <w:t>antenna connector</w:t>
      </w:r>
      <w:r w:rsidR="00423A5F" w:rsidRPr="00B93702">
        <w:rPr>
          <w:rFonts w:eastAsia="MS PMincho" w:cs="v4.2.0"/>
        </w:rPr>
        <w:t xml:space="preserve"> </w:t>
      </w:r>
      <w:r w:rsidRPr="00B93702">
        <w:rPr>
          <w:rFonts w:eastAsia="MS PMincho" w:cs="v4.2.0"/>
        </w:rPr>
        <w:t>as shown in Annex D.1.1</w:t>
      </w:r>
      <w:r w:rsidRPr="00B93702">
        <w:rPr>
          <w:rFonts w:cs="v4.2.0"/>
        </w:rPr>
        <w:t>.</w:t>
      </w:r>
    </w:p>
    <w:p w14:paraId="42E0FE6F" w14:textId="77777777" w:rsidR="00A07B05" w:rsidRPr="00B93702" w:rsidRDefault="00A07B05" w:rsidP="00F311C8">
      <w:pPr>
        <w:pStyle w:val="Heading5"/>
      </w:pPr>
      <w:bookmarkStart w:id="494" w:name="_Toc21097993"/>
      <w:bookmarkStart w:id="495" w:name="_Toc29765555"/>
      <w:r w:rsidRPr="00B93702">
        <w:t>6.5.1.4.2</w:t>
      </w:r>
      <w:r w:rsidRPr="00B93702">
        <w:tab/>
        <w:t>Procedure</w:t>
      </w:r>
      <w:bookmarkEnd w:id="494"/>
      <w:bookmarkEnd w:id="495"/>
    </w:p>
    <w:p w14:paraId="4C8DBC65" w14:textId="77777777" w:rsidR="00A07B05" w:rsidRPr="00B93702" w:rsidRDefault="00A07B05" w:rsidP="00A07B05">
      <w:pPr>
        <w:pStyle w:val="B10"/>
        <w:rPr>
          <w:rFonts w:cs="v4.2.0"/>
          <w:snapToGrid w:val="0"/>
        </w:rPr>
      </w:pPr>
      <w:r w:rsidRPr="00B93702">
        <w:rPr>
          <w:rFonts w:cs="v4.2.0"/>
          <w:snapToGrid w:val="0"/>
        </w:rPr>
        <w:t>1)</w:t>
      </w:r>
      <w:r w:rsidRPr="00B93702">
        <w:rPr>
          <w:rFonts w:cs="v4.2.0"/>
          <w:snapToGrid w:val="0"/>
        </w:rPr>
        <w:tab/>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w:t>
      </w:r>
      <w:r w:rsidRPr="00B93702">
        <w:rPr>
          <w:rFonts w:cs="v4.2.0"/>
          <w:snapToGrid w:val="0"/>
        </w:rPr>
        <w:t>.</w:t>
      </w:r>
    </w:p>
    <w:p w14:paraId="748140E3" w14:textId="1236E62B" w:rsidR="00A07B05" w:rsidRPr="00B93702" w:rsidRDefault="00A07B05" w:rsidP="00A07B05">
      <w:pPr>
        <w:pStyle w:val="B10"/>
        <w:rPr>
          <w:rFonts w:cs="v4.2.0"/>
          <w:snapToGrid w:val="0"/>
        </w:rPr>
      </w:pPr>
      <w:r w:rsidRPr="00B93702">
        <w:rPr>
          <w:rFonts w:cs="v4.2.0"/>
          <w:snapToGrid w:val="0"/>
        </w:rPr>
        <w:t>2)</w:t>
      </w:r>
      <w:r w:rsidRPr="00B93702">
        <w:rPr>
          <w:rFonts w:cs="v4.2.0"/>
          <w:snapToGrid w:val="0"/>
        </w:rPr>
        <w:tab/>
        <w:t xml:space="preserve">Perform the </w:t>
      </w:r>
      <w:r w:rsidR="00761B25">
        <w:rPr>
          <w:rFonts w:cs="v4.2.0"/>
          <w:snapToGrid w:val="0"/>
        </w:rPr>
        <w:t xml:space="preserve">modulation quality </w:t>
      </w:r>
      <w:r w:rsidRPr="00B93702">
        <w:rPr>
          <w:rFonts w:cs="v4.2.0"/>
          <w:snapToGrid w:val="0"/>
        </w:rPr>
        <w:t xml:space="preserve">measurement on each carrier as </w:t>
      </w:r>
      <w:r w:rsidR="00761B25">
        <w:rPr>
          <w:rFonts w:cs="v4.2.0"/>
          <w:snapToGrid w:val="0"/>
        </w:rPr>
        <w:t>outlined in respective measurement procedures in RAT-specific specifications, with the test configurations, test models or corresponding set of physical channels as defined in step 1</w:t>
      </w:r>
      <w:r w:rsidRPr="00B93702">
        <w:rPr>
          <w:rFonts w:cs="v4.2.0"/>
          <w:snapToGrid w:val="0"/>
        </w:rPr>
        <w:t xml:space="preserve">: </w:t>
      </w:r>
    </w:p>
    <w:p w14:paraId="1DA32846" w14:textId="368B61D8" w:rsidR="008428FE" w:rsidRPr="00B93702" w:rsidRDefault="008428FE" w:rsidP="008428FE">
      <w:pPr>
        <w:pStyle w:val="B20"/>
      </w:pPr>
      <w:r w:rsidRPr="00B93702">
        <w:t>-</w:t>
      </w:r>
      <w:r w:rsidRPr="00B93702">
        <w:tab/>
        <w:t xml:space="preserve">For </w:t>
      </w:r>
      <w:r w:rsidR="00761B25">
        <w:t xml:space="preserve">EVM </w:t>
      </w:r>
      <w:r w:rsidRPr="00B93702">
        <w:t>measurement on a NR carrier, see TS 38.141-1 [26] subclause 6.5.3.4.2.</w:t>
      </w:r>
    </w:p>
    <w:p w14:paraId="174CB6CF" w14:textId="1C355D09" w:rsidR="00A07B05" w:rsidRPr="00B93702" w:rsidRDefault="00A07B05" w:rsidP="009548C1">
      <w:pPr>
        <w:pStyle w:val="B20"/>
      </w:pPr>
      <w:r w:rsidRPr="00B93702">
        <w:t>-</w:t>
      </w:r>
      <w:r w:rsidR="009548C1" w:rsidRPr="00B93702">
        <w:tab/>
      </w:r>
      <w:r w:rsidRPr="00B93702">
        <w:t xml:space="preserve">For </w:t>
      </w:r>
      <w:r w:rsidR="00761B25">
        <w:t xml:space="preserve">EVM </w:t>
      </w:r>
      <w:r w:rsidRPr="00B93702">
        <w:t>measurement on a</w:t>
      </w:r>
      <w:r w:rsidR="009014E5" w:rsidRPr="00B93702">
        <w:t>n</w:t>
      </w:r>
      <w:r w:rsidRPr="00B93702">
        <w:t xml:space="preserve"> E-UTRA carrier, see TS 36.141 [9] subclause 6.5.2.4.2.</w:t>
      </w:r>
    </w:p>
    <w:p w14:paraId="750DF192" w14:textId="463ED346" w:rsidR="00A07B05" w:rsidRPr="00B93702" w:rsidRDefault="00A07B05" w:rsidP="009548C1">
      <w:pPr>
        <w:pStyle w:val="B20"/>
      </w:pPr>
      <w:r w:rsidRPr="00B93702">
        <w:t>-</w:t>
      </w:r>
      <w:r w:rsidR="009548C1" w:rsidRPr="00B93702">
        <w:tab/>
      </w:r>
      <w:r w:rsidRPr="00B93702">
        <w:t xml:space="preserve">For EVM measurement on a UTRA FDD carrier, see TS 25.141 [10] subclause 6.7.1.4.2. </w:t>
      </w:r>
    </w:p>
    <w:p w14:paraId="32F96E18" w14:textId="733BF653" w:rsidR="00A07B05" w:rsidRPr="00B93702" w:rsidRDefault="00A07B05" w:rsidP="009548C1">
      <w:pPr>
        <w:pStyle w:val="B20"/>
      </w:pPr>
      <w:r w:rsidRPr="00B93702">
        <w:t>-</w:t>
      </w:r>
      <w:r w:rsidR="009548C1" w:rsidRPr="00B93702">
        <w:tab/>
      </w:r>
      <w:r w:rsidRPr="00B93702">
        <w:t xml:space="preserve">For PCDE measurement on a UTRA FDD carrier, see TS 25.141 [10] subclause 6.7.2.4.2. </w:t>
      </w:r>
    </w:p>
    <w:p w14:paraId="26015288" w14:textId="5E65BC72" w:rsidR="00A07B05" w:rsidRPr="00B93702" w:rsidRDefault="00A07B05" w:rsidP="009548C1">
      <w:pPr>
        <w:pStyle w:val="B20"/>
      </w:pPr>
      <w:r w:rsidRPr="00B93702">
        <w:t>-</w:t>
      </w:r>
      <w:r w:rsidR="009548C1" w:rsidRPr="00B93702">
        <w:tab/>
      </w:r>
      <w:r w:rsidRPr="00B93702">
        <w:t>For RCDE measurement on a UTRA FDD carrier, see TS 25.141 [10] subclause 6.7.4.4.2.</w:t>
      </w:r>
    </w:p>
    <w:p w14:paraId="1BC7EDA5" w14:textId="6644E574" w:rsidR="00A07B05" w:rsidRPr="00B93702" w:rsidRDefault="00A07B05" w:rsidP="009548C1">
      <w:pPr>
        <w:pStyle w:val="B20"/>
      </w:pPr>
      <w:r w:rsidRPr="00B93702">
        <w:t>-</w:t>
      </w:r>
      <w:r w:rsidR="009548C1" w:rsidRPr="00B93702">
        <w:tab/>
      </w:r>
      <w:r w:rsidRPr="00B93702">
        <w:t xml:space="preserve">For EVM measurement on a UTRA TDD carrier, see TS 25.142 [12] subclause 6.8.1.4.2.2. </w:t>
      </w:r>
    </w:p>
    <w:p w14:paraId="5FF49C4B" w14:textId="77777777" w:rsidR="00A07B05" w:rsidRPr="00B93702" w:rsidRDefault="00A07B05" w:rsidP="009548C1">
      <w:pPr>
        <w:pStyle w:val="B20"/>
      </w:pPr>
      <w:r w:rsidRPr="00B93702">
        <w:t>-</w:t>
      </w:r>
      <w:r w:rsidR="009548C1" w:rsidRPr="00B93702">
        <w:tab/>
      </w:r>
      <w:r w:rsidRPr="00B93702">
        <w:t>For PCDE measurement on a UTRA TDD carrier, see TS 25.142 [12] subclause 6.8</w:t>
      </w:r>
      <w:r w:rsidR="009014E5" w:rsidRPr="00B93702">
        <w:t>.</w:t>
      </w:r>
      <w:r w:rsidRPr="00B93702">
        <w:t xml:space="preserve">2.4.1.2. </w:t>
      </w:r>
    </w:p>
    <w:p w14:paraId="461CE2C8" w14:textId="77777777" w:rsidR="00A07B05" w:rsidRPr="00B93702" w:rsidRDefault="00A07B05" w:rsidP="009548C1">
      <w:pPr>
        <w:pStyle w:val="B20"/>
      </w:pPr>
      <w:r w:rsidRPr="00B93702">
        <w:t>-</w:t>
      </w:r>
      <w:r w:rsidR="009548C1" w:rsidRPr="00B93702">
        <w:tab/>
      </w:r>
      <w:r w:rsidRPr="00B93702">
        <w:t xml:space="preserve">For RCDE measurement on a UTRA TDD carrier, see TS 25.142 [12] subclause 6.8.3.4.1.1. </w:t>
      </w:r>
    </w:p>
    <w:p w14:paraId="5D34DDF5" w14:textId="77777777" w:rsidR="002F6EF4" w:rsidRPr="00B93702" w:rsidRDefault="00A07B05" w:rsidP="002F6EF4">
      <w:pPr>
        <w:pStyle w:val="B20"/>
      </w:pPr>
      <w:r w:rsidRPr="00B93702">
        <w:t>-</w:t>
      </w:r>
      <w:r w:rsidR="009548C1" w:rsidRPr="00B93702">
        <w:tab/>
      </w:r>
      <w:r w:rsidRPr="00B93702">
        <w:t xml:space="preserve">For </w:t>
      </w:r>
      <w:r w:rsidR="00761B25">
        <w:t xml:space="preserve">EVM </w:t>
      </w:r>
      <w:r w:rsidRPr="00B93702">
        <w:t>measurement on a GSM/EDGE carrier, see TS 51.021 [11] subclause 6.2.2.</w:t>
      </w:r>
    </w:p>
    <w:p w14:paraId="5033EEE6" w14:textId="77777777" w:rsidR="00A07B05" w:rsidRPr="00B93702" w:rsidRDefault="002F6EF4" w:rsidP="002F6EF4">
      <w:pPr>
        <w:pStyle w:val="B20"/>
      </w:pPr>
      <w:r w:rsidRPr="00B93702">
        <w:t>-</w:t>
      </w:r>
      <w:r w:rsidR="00905FAB">
        <w:tab/>
      </w:r>
      <w:r w:rsidRPr="00B93702">
        <w:t xml:space="preserve">For </w:t>
      </w:r>
      <w:r w:rsidR="00761B25">
        <w:t xml:space="preserve">EVM </w:t>
      </w:r>
      <w:r w:rsidRPr="00B93702">
        <w:t xml:space="preserve">measurement on an </w:t>
      </w:r>
      <w:r w:rsidRPr="00B93702">
        <w:rPr>
          <w:lang w:eastAsia="zh-CN"/>
        </w:rPr>
        <w:t>NB-IoT</w:t>
      </w:r>
      <w:r w:rsidRPr="00B93702">
        <w:t xml:space="preserve"> carrier, see TS 36.141 [9] subclause 6.5.2.4.2 step </w:t>
      </w:r>
      <w:r w:rsidR="0088485E">
        <w:rPr>
          <w:rFonts w:eastAsia="SimSun"/>
        </w:rPr>
        <w:t xml:space="preserve">1 to </w:t>
      </w:r>
      <w:r w:rsidRPr="00B93702">
        <w:t>2.</w:t>
      </w:r>
    </w:p>
    <w:p w14:paraId="7360C0CC" w14:textId="77777777" w:rsidR="009548C1" w:rsidRPr="00B93702" w:rsidRDefault="009548C1" w:rsidP="009548C1">
      <w:r w:rsidRPr="00B93702">
        <w:t>In addition, for a multi-band capable BS, the following step shall apply:</w:t>
      </w:r>
    </w:p>
    <w:p w14:paraId="61D14ABE" w14:textId="77777777"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14:paraId="352D45F2" w14:textId="77777777" w:rsidR="00A07B05" w:rsidRPr="00B93702" w:rsidRDefault="00A07B05" w:rsidP="00F311C8">
      <w:pPr>
        <w:pStyle w:val="Heading4"/>
      </w:pPr>
      <w:bookmarkStart w:id="496" w:name="_Toc21097994"/>
      <w:bookmarkStart w:id="497" w:name="_Toc29765556"/>
      <w:r w:rsidRPr="00B93702">
        <w:t>6.5.1.5</w:t>
      </w:r>
      <w:r w:rsidRPr="00B93702">
        <w:tab/>
        <w:t>Test Requirements</w:t>
      </w:r>
      <w:bookmarkEnd w:id="496"/>
      <w:bookmarkEnd w:id="497"/>
    </w:p>
    <w:p w14:paraId="24E13679" w14:textId="77777777" w:rsidR="00A07B05" w:rsidRPr="00B93702" w:rsidRDefault="00A07B05" w:rsidP="00F311C8">
      <w:pPr>
        <w:pStyle w:val="Heading5"/>
      </w:pPr>
      <w:bookmarkStart w:id="498" w:name="_Toc21097995"/>
      <w:bookmarkStart w:id="499" w:name="_Toc29765557"/>
      <w:r w:rsidRPr="00B93702">
        <w:t>6.5.1.5.1</w:t>
      </w:r>
      <w:r w:rsidRPr="00B93702">
        <w:tab/>
        <w:t>E-UTRA test requirement</w:t>
      </w:r>
      <w:bookmarkEnd w:id="498"/>
      <w:bookmarkEnd w:id="499"/>
    </w:p>
    <w:p w14:paraId="6EF38676" w14:textId="77777777" w:rsidR="00A07B05" w:rsidRPr="00B93702" w:rsidRDefault="00A07B05" w:rsidP="00A07B05">
      <w:r w:rsidRPr="00B93702">
        <w:t>For every measured E-UTRA carrier, the test requirement is specified in TS 36.141 [9] subclause 6.5.2.5.</w:t>
      </w:r>
    </w:p>
    <w:p w14:paraId="0F7A5A27" w14:textId="77777777" w:rsidR="00A07B05" w:rsidRPr="00B93702" w:rsidRDefault="00A07B05" w:rsidP="00F311C8">
      <w:pPr>
        <w:pStyle w:val="Heading5"/>
      </w:pPr>
      <w:bookmarkStart w:id="500" w:name="_Toc21097996"/>
      <w:bookmarkStart w:id="501" w:name="_Toc29765558"/>
      <w:r w:rsidRPr="00B93702">
        <w:t>6.5.1.5.2</w:t>
      </w:r>
      <w:r w:rsidRPr="00B93702">
        <w:tab/>
        <w:t>UTRA FDD test requirement</w:t>
      </w:r>
      <w:bookmarkEnd w:id="500"/>
      <w:bookmarkEnd w:id="501"/>
    </w:p>
    <w:p w14:paraId="63E13241" w14:textId="77777777" w:rsidR="00A07B05" w:rsidRPr="00B93702" w:rsidRDefault="00A07B05" w:rsidP="00A07B05">
      <w:r w:rsidRPr="00B93702">
        <w:t xml:space="preserve">For every measured UTRA FDD carrier, the test requirement is specified in TS 25.141 [10] subclause 6.7.1.5, 6.7.2.5 and 6.7.4.5. </w:t>
      </w:r>
    </w:p>
    <w:p w14:paraId="5151C845" w14:textId="77777777" w:rsidR="00A07B05" w:rsidRPr="00B93702" w:rsidRDefault="00A07B05" w:rsidP="00F311C8">
      <w:pPr>
        <w:pStyle w:val="Heading5"/>
      </w:pPr>
      <w:bookmarkStart w:id="502" w:name="_Toc21097997"/>
      <w:bookmarkStart w:id="503" w:name="_Toc29765559"/>
      <w:r w:rsidRPr="00B93702">
        <w:t>6.5.1.5.3</w:t>
      </w:r>
      <w:r w:rsidRPr="00B93702">
        <w:tab/>
        <w:t>UTRA TDD test requirement</w:t>
      </w:r>
      <w:bookmarkEnd w:id="502"/>
      <w:bookmarkEnd w:id="503"/>
    </w:p>
    <w:p w14:paraId="497CE50B" w14:textId="77777777" w:rsidR="00A07B05" w:rsidRPr="00B93702" w:rsidRDefault="00A07B05" w:rsidP="00A07B05">
      <w:r w:rsidRPr="00B93702">
        <w:t xml:space="preserve">For every measured UTRA TDD carrier, the test requirement is specified in TS 25.142 [12] subclause 6.8.1.5, 6.8.2.5 and 6.8.3.5. </w:t>
      </w:r>
    </w:p>
    <w:p w14:paraId="576BB900" w14:textId="77777777" w:rsidR="00A07B05" w:rsidRPr="00B93702" w:rsidRDefault="00A07B05" w:rsidP="00F311C8">
      <w:pPr>
        <w:pStyle w:val="Heading5"/>
      </w:pPr>
      <w:bookmarkStart w:id="504" w:name="_Toc21097998"/>
      <w:bookmarkStart w:id="505" w:name="_Toc29765560"/>
      <w:r w:rsidRPr="00B93702">
        <w:t>6.5.1.5.4</w:t>
      </w:r>
      <w:r w:rsidRPr="00B93702">
        <w:tab/>
        <w:t>GSM/EDGE test requirement</w:t>
      </w:r>
      <w:bookmarkEnd w:id="504"/>
      <w:bookmarkEnd w:id="505"/>
    </w:p>
    <w:p w14:paraId="5AA52551" w14:textId="77777777" w:rsidR="002F6EF4" w:rsidRPr="00B93702" w:rsidRDefault="00A07B05" w:rsidP="002F6EF4">
      <w:r w:rsidRPr="00B93702">
        <w:t xml:space="preserve">For every measured GSM/EDGE carrier, the test requirement is specified in </w:t>
      </w:r>
      <w:bookmarkStart w:id="506" w:name="OLE_LINK3"/>
      <w:bookmarkStart w:id="507" w:name="OLE_LINK4"/>
      <w:r w:rsidRPr="00B93702">
        <w:t>TS 51.021 [11] subclause 6.2.3.</w:t>
      </w:r>
      <w:bookmarkEnd w:id="506"/>
      <w:bookmarkEnd w:id="507"/>
    </w:p>
    <w:p w14:paraId="0C9578FC" w14:textId="77777777" w:rsidR="002F6EF4" w:rsidRPr="00B93702" w:rsidRDefault="002F6EF4" w:rsidP="00F311C8">
      <w:pPr>
        <w:pStyle w:val="Heading5"/>
        <w:rPr>
          <w:rFonts w:eastAsia="SimSun"/>
          <w:lang w:eastAsia="zh-CN"/>
        </w:rPr>
      </w:pPr>
      <w:bookmarkStart w:id="508" w:name="_Toc21097999"/>
      <w:bookmarkStart w:id="509" w:name="_Toc29765561"/>
      <w:r w:rsidRPr="00B93702">
        <w:rPr>
          <w:rFonts w:eastAsia="SimSun"/>
          <w:lang w:eastAsia="zh-CN"/>
        </w:rPr>
        <w:lastRenderedPageBreak/>
        <w:t>6.5.1.5.5</w:t>
      </w:r>
      <w:r w:rsidRPr="00B93702">
        <w:rPr>
          <w:rFonts w:eastAsia="SimSun"/>
          <w:lang w:eastAsia="zh-CN"/>
        </w:rPr>
        <w:tab/>
        <w:t>NB-IoT test requirement</w:t>
      </w:r>
      <w:bookmarkEnd w:id="508"/>
      <w:bookmarkEnd w:id="509"/>
    </w:p>
    <w:p w14:paraId="5D4F05E1" w14:textId="77777777"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6.5.2.5.</w:t>
      </w:r>
      <w:r w:rsidR="008428FE" w:rsidRPr="00B93702">
        <w:rPr>
          <w:rFonts w:eastAsia="SimSun" w:cs="Arial"/>
        </w:rPr>
        <w:t xml:space="preserve"> </w:t>
      </w:r>
    </w:p>
    <w:p w14:paraId="3BA17AA1" w14:textId="77777777" w:rsidR="008428FE" w:rsidRPr="00B93702" w:rsidRDefault="008428FE" w:rsidP="008428FE">
      <w:pPr>
        <w:pStyle w:val="Heading5"/>
        <w:rPr>
          <w:rFonts w:eastAsia="SimSun"/>
          <w:lang w:eastAsia="zh-CN"/>
        </w:rPr>
      </w:pPr>
      <w:bookmarkStart w:id="510" w:name="_Toc21098000"/>
      <w:bookmarkStart w:id="511" w:name="_Toc29765562"/>
      <w:r w:rsidRPr="00B93702">
        <w:rPr>
          <w:rFonts w:eastAsia="SimSun"/>
          <w:lang w:eastAsia="zh-CN"/>
        </w:rPr>
        <w:t>6.5.1.5.6</w:t>
      </w:r>
      <w:r w:rsidRPr="00B93702">
        <w:rPr>
          <w:rFonts w:eastAsia="SimSun"/>
          <w:lang w:eastAsia="zh-CN"/>
        </w:rPr>
        <w:tab/>
        <w:t>NR test requirement</w:t>
      </w:r>
      <w:bookmarkEnd w:id="510"/>
      <w:bookmarkEnd w:id="511"/>
    </w:p>
    <w:p w14:paraId="3CEA4FED" w14:textId="77777777" w:rsidR="00A07B05"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6.5.3.5.</w:t>
      </w:r>
    </w:p>
    <w:p w14:paraId="0408FDFC" w14:textId="77777777" w:rsidR="00E9327E" w:rsidRPr="00B93702" w:rsidRDefault="00E9327E" w:rsidP="00F311C8">
      <w:pPr>
        <w:pStyle w:val="Heading3"/>
      </w:pPr>
      <w:bookmarkStart w:id="512" w:name="_Toc21098001"/>
      <w:bookmarkStart w:id="513" w:name="_Toc29765563"/>
      <w:r w:rsidRPr="00B93702">
        <w:t>6.5.2</w:t>
      </w:r>
      <w:r w:rsidRPr="00B93702">
        <w:tab/>
        <w:t>Frequency error</w:t>
      </w:r>
      <w:bookmarkEnd w:id="512"/>
      <w:bookmarkEnd w:id="513"/>
    </w:p>
    <w:p w14:paraId="68045994" w14:textId="77777777" w:rsidR="00200D14" w:rsidRPr="00B93702" w:rsidRDefault="00200D14" w:rsidP="00F311C8">
      <w:pPr>
        <w:pStyle w:val="Heading4"/>
      </w:pPr>
      <w:bookmarkStart w:id="514" w:name="_Toc21098002"/>
      <w:bookmarkStart w:id="515" w:name="_Toc29765564"/>
      <w:r w:rsidRPr="00B93702">
        <w:t>6.5.2.1</w:t>
      </w:r>
      <w:r w:rsidRPr="00B93702">
        <w:tab/>
        <w:t>Definition and applicability</w:t>
      </w:r>
      <w:bookmarkEnd w:id="514"/>
      <w:bookmarkEnd w:id="515"/>
    </w:p>
    <w:p w14:paraId="09ED62FA" w14:textId="77777777" w:rsidR="00200D14" w:rsidRPr="00B93702" w:rsidRDefault="00200D14" w:rsidP="00200D14">
      <w:pPr>
        <w:rPr>
          <w:rFonts w:cs="v4.2.0"/>
        </w:rPr>
      </w:pPr>
      <w:r w:rsidRPr="00B93702">
        <w:rPr>
          <w:rFonts w:cs="v4.2.0"/>
        </w:rPr>
        <w:t>Frequency error is the measure of the difference between the actual BS transmit frequency and the assigned frequency. The same source shall be used for RF frequency and data clock generation.</w:t>
      </w:r>
    </w:p>
    <w:p w14:paraId="72FACCFC" w14:textId="77777777" w:rsidR="00200D14" w:rsidRPr="00B93702" w:rsidRDefault="00200D14" w:rsidP="00200D14">
      <w:pPr>
        <w:rPr>
          <w:rFonts w:cs="v4.2.0"/>
        </w:rPr>
      </w:pPr>
      <w:r w:rsidRPr="00B93702">
        <w:rPr>
          <w:rFonts w:cs="v4.2.0"/>
        </w:rPr>
        <w:t>It is not possible to verify by testing that the data clock is derived from the same frequency source as used for RF generation. This may be confirmed by the manufacturer’s declaration.</w:t>
      </w:r>
    </w:p>
    <w:p w14:paraId="1A96DA48" w14:textId="77777777" w:rsidR="00200D14" w:rsidRPr="00B93702" w:rsidRDefault="00200D14" w:rsidP="00F311C8">
      <w:pPr>
        <w:pStyle w:val="Heading4"/>
      </w:pPr>
      <w:bookmarkStart w:id="516" w:name="_Toc21098003"/>
      <w:bookmarkStart w:id="517" w:name="_Toc29765565"/>
      <w:r w:rsidRPr="00B93702">
        <w:t>6.5.2.2</w:t>
      </w:r>
      <w:r w:rsidRPr="00B93702">
        <w:tab/>
        <w:t>Minimum Requirement</w:t>
      </w:r>
      <w:bookmarkEnd w:id="516"/>
      <w:bookmarkEnd w:id="517"/>
    </w:p>
    <w:p w14:paraId="2840C404" w14:textId="77777777" w:rsidR="00200D14" w:rsidRPr="00B93702" w:rsidRDefault="00200D14" w:rsidP="00200D14">
      <w:r w:rsidRPr="00B93702">
        <w:t>The minimum requirement is in TS 37.104 [2] subclause 6.5.2.</w:t>
      </w:r>
    </w:p>
    <w:p w14:paraId="57AC8858" w14:textId="77777777" w:rsidR="00200D14" w:rsidRPr="00B93702"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18" w:name="_Toc21098004"/>
      <w:bookmarkStart w:id="519" w:name="_Toc29765566"/>
      <w:r w:rsidRPr="00B93702">
        <w:t>6.5.2.3</w:t>
      </w:r>
      <w:r w:rsidRPr="00B93702">
        <w:tab/>
      </w:r>
      <w:r w:rsidRPr="00B93702">
        <w:tab/>
        <w:t>Test purpose</w:t>
      </w:r>
      <w:bookmarkEnd w:id="518"/>
      <w:bookmarkEnd w:id="519"/>
      <w:r w:rsidRPr="00B93702">
        <w:tab/>
      </w:r>
    </w:p>
    <w:p w14:paraId="10F78F55" w14:textId="77777777" w:rsidR="00200D14" w:rsidRPr="00B93702" w:rsidRDefault="00200D14" w:rsidP="00200D14">
      <w:pPr>
        <w:rPr>
          <w:rFonts w:cs="v4.2.0"/>
        </w:rPr>
      </w:pPr>
      <w:r w:rsidRPr="00B93702">
        <w:rPr>
          <w:rFonts w:eastAsia="MS P??" w:cs="v4.2.0"/>
        </w:rPr>
        <w:t>The test purpose is</w:t>
      </w:r>
      <w:r w:rsidRPr="00B93702">
        <w:rPr>
          <w:rFonts w:cs="v4.2.0"/>
        </w:rPr>
        <w:t xml:space="preserve"> to verify that frequency error is within the limit specified by the minimum requirement.</w:t>
      </w:r>
    </w:p>
    <w:p w14:paraId="044270EC" w14:textId="77777777" w:rsidR="00200D14" w:rsidRPr="00B93702" w:rsidRDefault="00200D14" w:rsidP="00F311C8">
      <w:pPr>
        <w:pStyle w:val="Heading4"/>
      </w:pPr>
      <w:bookmarkStart w:id="520" w:name="_Toc21098005"/>
      <w:bookmarkStart w:id="521" w:name="_Toc29765567"/>
      <w:r w:rsidRPr="00B93702">
        <w:t>6.5.2.4</w:t>
      </w:r>
      <w:r w:rsidRPr="00B93702">
        <w:tab/>
        <w:t>Method of test</w:t>
      </w:r>
      <w:bookmarkEnd w:id="520"/>
      <w:bookmarkEnd w:id="521"/>
    </w:p>
    <w:p w14:paraId="03F2B454" w14:textId="77777777" w:rsidR="00200D14" w:rsidRPr="00B93702" w:rsidRDefault="00200D14" w:rsidP="00200D14">
      <w:r w:rsidRPr="00B93702">
        <w:t>Requirement is tested together with Error Vector Magnitude test, as described in subclause 6.5.1.</w:t>
      </w:r>
    </w:p>
    <w:p w14:paraId="10FC9C89" w14:textId="77777777" w:rsidR="00200D14" w:rsidRPr="00B93702" w:rsidRDefault="00200D14" w:rsidP="00F311C8">
      <w:pPr>
        <w:pStyle w:val="Heading4"/>
      </w:pPr>
      <w:bookmarkStart w:id="522" w:name="_Toc21098006"/>
      <w:bookmarkStart w:id="523" w:name="_Toc29765568"/>
      <w:r w:rsidRPr="00B93702">
        <w:t>6.5.2.5</w:t>
      </w:r>
      <w:r w:rsidRPr="00B93702">
        <w:tab/>
        <w:t>Test Requirements</w:t>
      </w:r>
      <w:bookmarkEnd w:id="522"/>
      <w:bookmarkEnd w:id="523"/>
    </w:p>
    <w:p w14:paraId="460DF914" w14:textId="77777777" w:rsidR="00200D14" w:rsidRPr="00B93702" w:rsidRDefault="00200D14" w:rsidP="00F311C8">
      <w:pPr>
        <w:pStyle w:val="Heading5"/>
      </w:pPr>
      <w:bookmarkStart w:id="524" w:name="_Toc21098007"/>
      <w:bookmarkStart w:id="525" w:name="_Toc29765569"/>
      <w:r w:rsidRPr="00B93702">
        <w:t>6.5.2.5.1</w:t>
      </w:r>
      <w:r w:rsidRPr="00B93702">
        <w:tab/>
        <w:t>E-UTRA test requirement</w:t>
      </w:r>
      <w:bookmarkEnd w:id="524"/>
      <w:bookmarkEnd w:id="525"/>
    </w:p>
    <w:p w14:paraId="21194EC8" w14:textId="77777777" w:rsidR="00200D14" w:rsidRPr="00B93702" w:rsidRDefault="00200D14" w:rsidP="00200D14">
      <w:r w:rsidRPr="00B93702">
        <w:t>For every measured E-UTRA carrier, the test requirement is specified in TS 36.141 [9] subclause 6.5.1.5.</w:t>
      </w:r>
    </w:p>
    <w:p w14:paraId="62F01251" w14:textId="77777777" w:rsidR="00200D14" w:rsidRPr="00B93702" w:rsidRDefault="00200D14" w:rsidP="00F311C8">
      <w:pPr>
        <w:pStyle w:val="Heading5"/>
      </w:pPr>
      <w:bookmarkStart w:id="526" w:name="_Toc21098008"/>
      <w:bookmarkStart w:id="527" w:name="_Toc29765570"/>
      <w:r w:rsidRPr="00B93702">
        <w:t>6.5.2.5.2</w:t>
      </w:r>
      <w:r w:rsidRPr="00B93702">
        <w:tab/>
        <w:t>UTRA FDD test requirement</w:t>
      </w:r>
      <w:bookmarkEnd w:id="526"/>
      <w:bookmarkEnd w:id="527"/>
    </w:p>
    <w:p w14:paraId="2EFB8817" w14:textId="77777777" w:rsidR="00200D14" w:rsidRPr="00B93702" w:rsidRDefault="00200D14" w:rsidP="00200D14">
      <w:r w:rsidRPr="00B93702">
        <w:t xml:space="preserve">For every measured UTRA FDD carrier, the test requirement is specified in TS 25.141 [10] subclause 6.3.5. </w:t>
      </w:r>
    </w:p>
    <w:p w14:paraId="02A0ABF5" w14:textId="77777777" w:rsidR="00200D14" w:rsidRPr="00B93702" w:rsidRDefault="00200D14" w:rsidP="00F311C8">
      <w:pPr>
        <w:pStyle w:val="Heading5"/>
      </w:pPr>
      <w:bookmarkStart w:id="528" w:name="_Toc21098009"/>
      <w:bookmarkStart w:id="529" w:name="_Toc29765571"/>
      <w:r w:rsidRPr="00B93702">
        <w:t>6.5.2.5.3</w:t>
      </w:r>
      <w:r w:rsidRPr="00B93702">
        <w:tab/>
        <w:t>UTRA TDD test requirement</w:t>
      </w:r>
      <w:bookmarkEnd w:id="528"/>
      <w:bookmarkEnd w:id="529"/>
    </w:p>
    <w:p w14:paraId="68F1820F" w14:textId="77777777" w:rsidR="00200D14" w:rsidRPr="00B93702" w:rsidRDefault="00200D14" w:rsidP="00200D14">
      <w:r w:rsidRPr="00B93702">
        <w:t xml:space="preserve">For every measured UTRA TDD carrier, the test requirement is specified in TS 25.142 [12] subclause 6.3.5. </w:t>
      </w:r>
    </w:p>
    <w:p w14:paraId="1417722A" w14:textId="77777777" w:rsidR="00200D14" w:rsidRPr="00B93702" w:rsidRDefault="00200D14" w:rsidP="00F311C8">
      <w:pPr>
        <w:pStyle w:val="Heading5"/>
      </w:pPr>
      <w:bookmarkStart w:id="530" w:name="_Toc21098010"/>
      <w:bookmarkStart w:id="531" w:name="_Toc29765572"/>
      <w:r w:rsidRPr="00B93702">
        <w:t>6.5.2.5.4</w:t>
      </w:r>
      <w:r w:rsidRPr="00B93702">
        <w:tab/>
        <w:t>GSM/EDGE test requirement</w:t>
      </w:r>
      <w:bookmarkEnd w:id="530"/>
      <w:bookmarkEnd w:id="531"/>
    </w:p>
    <w:p w14:paraId="62837146" w14:textId="77777777" w:rsidR="002F6EF4" w:rsidRPr="00B93702" w:rsidRDefault="00200D14" w:rsidP="002F6EF4">
      <w:r w:rsidRPr="00B93702">
        <w:t>For every measured GSM/EDGE carrier, the test requirement is specified in TS 51.021 [11] subclause 6.2.3.</w:t>
      </w:r>
    </w:p>
    <w:p w14:paraId="679D7739" w14:textId="77777777" w:rsidR="002F6EF4" w:rsidRPr="00B93702" w:rsidRDefault="002F6EF4" w:rsidP="00F311C8">
      <w:pPr>
        <w:pStyle w:val="Heading5"/>
        <w:rPr>
          <w:rFonts w:eastAsia="SimSun"/>
          <w:lang w:eastAsia="zh-CN"/>
        </w:rPr>
      </w:pPr>
      <w:bookmarkStart w:id="532" w:name="_Toc21098011"/>
      <w:bookmarkStart w:id="533" w:name="_Toc29765573"/>
      <w:r w:rsidRPr="00B93702">
        <w:rPr>
          <w:rFonts w:eastAsia="SimSun"/>
          <w:lang w:eastAsia="zh-CN"/>
        </w:rPr>
        <w:t>6.5.2.5.5</w:t>
      </w:r>
      <w:r w:rsidRPr="00B93702">
        <w:rPr>
          <w:rFonts w:eastAsia="SimSun"/>
          <w:lang w:eastAsia="zh-CN"/>
        </w:rPr>
        <w:tab/>
        <w:t>NB-IoT test requirement</w:t>
      </w:r>
      <w:bookmarkEnd w:id="532"/>
      <w:bookmarkEnd w:id="533"/>
    </w:p>
    <w:p w14:paraId="1EF3BC05" w14:textId="77777777"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6.5.1.5.</w:t>
      </w:r>
    </w:p>
    <w:p w14:paraId="0780DE64" w14:textId="77777777" w:rsidR="008428FE" w:rsidRPr="00B93702" w:rsidRDefault="008428FE" w:rsidP="008428FE">
      <w:pPr>
        <w:pStyle w:val="Heading5"/>
        <w:rPr>
          <w:rFonts w:eastAsia="SimSun"/>
          <w:lang w:eastAsia="zh-CN"/>
        </w:rPr>
      </w:pPr>
      <w:bookmarkStart w:id="534" w:name="_Toc21098012"/>
      <w:bookmarkStart w:id="535" w:name="_Toc29765574"/>
      <w:r w:rsidRPr="00B93702">
        <w:rPr>
          <w:rFonts w:eastAsia="SimSun"/>
          <w:lang w:eastAsia="zh-CN"/>
        </w:rPr>
        <w:t>6.5.2.5.6</w:t>
      </w:r>
      <w:r w:rsidRPr="00B93702">
        <w:rPr>
          <w:rFonts w:eastAsia="SimSun"/>
          <w:lang w:eastAsia="zh-CN"/>
        </w:rPr>
        <w:tab/>
        <w:t>NR test requirement</w:t>
      </w:r>
      <w:bookmarkEnd w:id="534"/>
      <w:bookmarkEnd w:id="535"/>
    </w:p>
    <w:p w14:paraId="75E05C3F" w14:textId="77777777" w:rsidR="00200D14"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6.5.2.5.</w:t>
      </w:r>
    </w:p>
    <w:p w14:paraId="3B3FC663" w14:textId="77777777" w:rsidR="008C7D66" w:rsidRPr="00B93702" w:rsidRDefault="008C7D66" w:rsidP="00F311C8">
      <w:pPr>
        <w:pStyle w:val="Heading3"/>
      </w:pPr>
      <w:bookmarkStart w:id="536" w:name="_Toc21098013"/>
      <w:bookmarkStart w:id="537" w:name="_Toc29765575"/>
      <w:r w:rsidRPr="00B93702">
        <w:t>6.5.3</w:t>
      </w:r>
      <w:r w:rsidRPr="00B93702">
        <w:tab/>
        <w:t xml:space="preserve">Time alignment </w:t>
      </w:r>
      <w:r w:rsidR="000517DC" w:rsidRPr="00B93702">
        <w:t>error</w:t>
      </w:r>
      <w:bookmarkEnd w:id="536"/>
      <w:bookmarkEnd w:id="537"/>
    </w:p>
    <w:p w14:paraId="18AA9437" w14:textId="77777777" w:rsidR="00D868CD" w:rsidRPr="00B93702" w:rsidRDefault="00D868CD" w:rsidP="00F311C8">
      <w:pPr>
        <w:pStyle w:val="Heading4"/>
      </w:pPr>
      <w:bookmarkStart w:id="538" w:name="_Toc21098014"/>
      <w:bookmarkStart w:id="539" w:name="_Toc29765576"/>
      <w:r w:rsidRPr="00B93702">
        <w:t>6.5.3.1</w:t>
      </w:r>
      <w:r w:rsidRPr="00B93702">
        <w:tab/>
        <w:t>Definition and applicability</w:t>
      </w:r>
      <w:bookmarkEnd w:id="538"/>
      <w:bookmarkEnd w:id="539"/>
    </w:p>
    <w:p w14:paraId="6304CA0F" w14:textId="77777777" w:rsidR="000517DC" w:rsidRPr="00B93702" w:rsidRDefault="000517DC" w:rsidP="000517DC">
      <w:r w:rsidRPr="00B93702">
        <w:t xml:space="preserve">This requirement applies to frame timing in: </w:t>
      </w:r>
    </w:p>
    <w:p w14:paraId="49C8979C" w14:textId="77777777" w:rsidR="000517DC" w:rsidRPr="00B93702" w:rsidRDefault="000517DC" w:rsidP="000517DC">
      <w:pPr>
        <w:pStyle w:val="B10"/>
      </w:pPr>
      <w:r w:rsidRPr="00B93702">
        <w:t>-</w:t>
      </w:r>
      <w:r w:rsidRPr="00B93702">
        <w:tab/>
        <w:t>UTRA single/multi-carrier transmissions, and their combinations with MIMO or TX diversity.</w:t>
      </w:r>
    </w:p>
    <w:p w14:paraId="2F6D26AC" w14:textId="77777777" w:rsidR="000517DC" w:rsidRDefault="000517DC" w:rsidP="000517DC">
      <w:pPr>
        <w:pStyle w:val="B10"/>
      </w:pPr>
      <w:r w:rsidRPr="00B93702">
        <w:t>-</w:t>
      </w:r>
      <w:r w:rsidRPr="00B93702">
        <w:tab/>
        <w:t>E-UTRA single/multi-carrier transmissions, and their combinations with MIMO or TX diversity.</w:t>
      </w:r>
    </w:p>
    <w:p w14:paraId="097156A6" w14:textId="77777777" w:rsidR="00993EEE" w:rsidRPr="00B93702" w:rsidRDefault="00993EEE" w:rsidP="000517DC">
      <w:pPr>
        <w:pStyle w:val="B10"/>
      </w:pPr>
      <w:r>
        <w:lastRenderedPageBreak/>
        <w:t>-</w:t>
      </w:r>
      <w:r>
        <w:tab/>
        <w:t>NR single/multi-carrier transmissions, and their combinations with MIMO</w:t>
      </w:r>
      <w:r>
        <w:rPr>
          <w:rFonts w:eastAsia="SimSun" w:hint="eastAsia"/>
          <w:lang w:val="en-US" w:eastAsia="zh-CN"/>
        </w:rPr>
        <w:t>.</w:t>
      </w:r>
    </w:p>
    <w:p w14:paraId="5C15E0B1" w14:textId="77777777" w:rsidR="002F6EF4" w:rsidRDefault="000517DC" w:rsidP="002F6EF4">
      <w:pPr>
        <w:pStyle w:val="B10"/>
      </w:pPr>
      <w:r w:rsidRPr="00B93702">
        <w:t>-</w:t>
      </w:r>
      <w:r w:rsidRPr="00B93702">
        <w:tab/>
        <w:t>E-UTRA Carrier Aggregation, with or without MIMO or TX diversity.</w:t>
      </w:r>
    </w:p>
    <w:p w14:paraId="4E59BD97" w14:textId="77777777" w:rsidR="00993EEE" w:rsidRPr="00B93702" w:rsidRDefault="00993EEE" w:rsidP="002F6EF4">
      <w:pPr>
        <w:pStyle w:val="B10"/>
      </w:pPr>
      <w:r>
        <w:t>-</w:t>
      </w:r>
      <w:r>
        <w:tab/>
        <w:t>NR Carrier Aggregation, with or without MIMO</w:t>
      </w:r>
      <w:r>
        <w:rPr>
          <w:rFonts w:eastAsia="SimSun" w:hint="eastAsia"/>
          <w:lang w:val="en-US" w:eastAsia="zh-CN"/>
        </w:rPr>
        <w:t>.</w:t>
      </w:r>
    </w:p>
    <w:p w14:paraId="63CB3B25" w14:textId="77777777" w:rsidR="000517DC" w:rsidRPr="00B93702" w:rsidRDefault="002F6EF4" w:rsidP="002F6EF4">
      <w:pPr>
        <w:pStyle w:val="B10"/>
        <w:rPr>
          <w:rFonts w:eastAsia="SimSun"/>
          <w:lang w:eastAsia="zh-CN"/>
        </w:rPr>
      </w:pPr>
      <w:r w:rsidRPr="00B93702">
        <w:rPr>
          <w:rFonts w:eastAsia="SimSun"/>
        </w:rPr>
        <w:t>-</w:t>
      </w:r>
      <w:r w:rsidRPr="00B93702">
        <w:rPr>
          <w:rFonts w:eastAsia="SimSun"/>
        </w:rPr>
        <w:tab/>
        <w:t>NB-IoT transmissions</w:t>
      </w:r>
      <w:r w:rsidRPr="00B93702">
        <w:rPr>
          <w:rFonts w:eastAsia="SimSun"/>
          <w:lang w:eastAsia="zh-CN"/>
        </w:rPr>
        <w:t xml:space="preserve"> </w:t>
      </w:r>
      <w:r w:rsidRPr="00B93702">
        <w:rPr>
          <w:rFonts w:eastAsia="SimSun"/>
        </w:rPr>
        <w:t>with TX diversity.</w:t>
      </w:r>
    </w:p>
    <w:p w14:paraId="06A8ECDC" w14:textId="77777777" w:rsidR="000517DC" w:rsidRPr="00B93702" w:rsidRDefault="000517DC" w:rsidP="000517DC">
      <w:r w:rsidRPr="00B93702">
        <w:t>Frames of the WCDMA/LTE</w:t>
      </w:r>
      <w:r w:rsidR="002F6EF4" w:rsidRPr="00B93702">
        <w:t>/</w:t>
      </w:r>
      <w:r w:rsidR="008428FE" w:rsidRPr="00B93702">
        <w:t>NR/</w:t>
      </w:r>
      <w:r w:rsidR="002F6EF4" w:rsidRPr="00B93702">
        <w:t>NB-IoT</w:t>
      </w:r>
      <w:r w:rsidRPr="00B93702">
        <w:t xml:space="preserve"> signals present at the BS transmitter antenna connector(s) are not perfectly aligned in time. In relation to each other, the RF signals present at the BS transmitter antenna connector(s) experience certain timing differences.</w:t>
      </w:r>
    </w:p>
    <w:p w14:paraId="19937569" w14:textId="77777777" w:rsidR="000517DC" w:rsidRPr="00B93702" w:rsidRDefault="000517DC" w:rsidP="000517DC">
      <w:r w:rsidRPr="00B93702">
        <w:t>For a specific set of signals/transmitter configuration/transmission mode, Time Alignment Error (TAE) is defined as the largest timing difference between any</w:t>
      </w:r>
      <w:r w:rsidRPr="00B93702">
        <w:rPr>
          <w:lang w:eastAsia="zh-CN"/>
        </w:rPr>
        <w:t xml:space="preserve"> </w:t>
      </w:r>
      <w:r w:rsidRPr="00B93702">
        <w:t>two signals.</w:t>
      </w:r>
    </w:p>
    <w:p w14:paraId="490C0D8B" w14:textId="77777777" w:rsidR="00D868CD" w:rsidRPr="00B93702" w:rsidRDefault="00D868CD" w:rsidP="00F311C8">
      <w:pPr>
        <w:pStyle w:val="Heading4"/>
      </w:pPr>
      <w:bookmarkStart w:id="540" w:name="_Toc21098015"/>
      <w:bookmarkStart w:id="541" w:name="_Toc29765577"/>
      <w:r w:rsidRPr="00B93702">
        <w:t>6.5.3.2</w:t>
      </w:r>
      <w:r w:rsidRPr="00B93702">
        <w:tab/>
      </w:r>
      <w:r w:rsidR="00DB7FF2" w:rsidRPr="00B93702">
        <w:t>Minimum requirement</w:t>
      </w:r>
      <w:bookmarkEnd w:id="540"/>
      <w:bookmarkEnd w:id="541"/>
    </w:p>
    <w:p w14:paraId="6E706383" w14:textId="77777777" w:rsidR="00D868CD" w:rsidRPr="00B93702" w:rsidRDefault="00D868CD" w:rsidP="00D868CD">
      <w:r w:rsidRPr="00B93702">
        <w:t>The minimum requirement is in TS 37.104 [2] subclause 6.5.3.</w:t>
      </w:r>
    </w:p>
    <w:p w14:paraId="68A68682" w14:textId="77777777" w:rsidR="00D868CD" w:rsidRPr="00B93702" w:rsidRDefault="00D868CD" w:rsidP="00F311C8">
      <w:pPr>
        <w:pStyle w:val="Heading4"/>
      </w:pPr>
      <w:bookmarkStart w:id="542" w:name="_Toc21098016"/>
      <w:bookmarkStart w:id="543" w:name="_Toc29765578"/>
      <w:r w:rsidRPr="00B93702">
        <w:t>6.5.3.3</w:t>
      </w:r>
      <w:r w:rsidRPr="00B93702">
        <w:tab/>
        <w:t xml:space="preserve">Test </w:t>
      </w:r>
      <w:r w:rsidR="00A36B02" w:rsidRPr="00B93702">
        <w:t>p</w:t>
      </w:r>
      <w:r w:rsidRPr="00B93702">
        <w:t>urpose</w:t>
      </w:r>
      <w:bookmarkEnd w:id="542"/>
      <w:bookmarkEnd w:id="543"/>
    </w:p>
    <w:p w14:paraId="5783150C" w14:textId="77777777" w:rsidR="00D868CD" w:rsidRPr="00B93702" w:rsidRDefault="00D868CD" w:rsidP="00D868CD">
      <w:r w:rsidRPr="00B93702">
        <w:t>To verify that the tim</w:t>
      </w:r>
      <w:r w:rsidR="009014E5" w:rsidRPr="00B93702">
        <w:t>e</w:t>
      </w:r>
      <w:r w:rsidRPr="00B93702">
        <w:t xml:space="preserve"> alignment error </w:t>
      </w:r>
      <w:r w:rsidR="00160A26" w:rsidRPr="00B93702">
        <w:t>is</w:t>
      </w:r>
      <w:r w:rsidRPr="00B93702">
        <w:t xml:space="preserve"> within the limit specified by the minimum requirement.</w:t>
      </w:r>
    </w:p>
    <w:p w14:paraId="5ACB55CF" w14:textId="77777777" w:rsidR="00D868CD" w:rsidRPr="00B93702" w:rsidRDefault="00D868CD" w:rsidP="00F311C8">
      <w:pPr>
        <w:pStyle w:val="Heading4"/>
      </w:pPr>
      <w:bookmarkStart w:id="544" w:name="_Toc21098017"/>
      <w:bookmarkStart w:id="545" w:name="_Toc29765579"/>
      <w:r w:rsidRPr="00B93702">
        <w:t>6.5.3.4</w:t>
      </w:r>
      <w:r w:rsidRPr="00B93702">
        <w:tab/>
        <w:t>Method of test</w:t>
      </w:r>
      <w:bookmarkEnd w:id="544"/>
      <w:bookmarkEnd w:id="545"/>
    </w:p>
    <w:p w14:paraId="45A7C7FB" w14:textId="77777777" w:rsidR="00D868CD" w:rsidRPr="00B93702" w:rsidRDefault="00D868CD" w:rsidP="00D868CD">
      <w:r w:rsidRPr="00B93702">
        <w:t xml:space="preserve">For this requirement Tables 5.1-1 and </w:t>
      </w:r>
      <w:r w:rsidR="001575EF" w:rsidRPr="00B93702">
        <w:rPr>
          <w:lang w:eastAsia="zh-CN"/>
        </w:rPr>
        <w:t>5.2-1</w:t>
      </w:r>
      <w:r w:rsidRPr="00B93702">
        <w:t xml:space="preserve"> refer to single-RAT specifications; see clause 5. The following shall apply:</w:t>
      </w:r>
    </w:p>
    <w:p w14:paraId="50AFC398" w14:textId="77777777" w:rsidR="00D868CD" w:rsidRPr="00B93702" w:rsidRDefault="00D868CD" w:rsidP="00D868CD">
      <w:pPr>
        <w:pStyle w:val="B10"/>
      </w:pPr>
      <w:r w:rsidRPr="00B93702">
        <w:t>-</w:t>
      </w:r>
      <w:r w:rsidRPr="00B93702">
        <w:tab/>
        <w:t>For references to TS 25.141</w:t>
      </w:r>
      <w:r w:rsidR="00AB74E3" w:rsidRPr="00B93702">
        <w:t xml:space="preserve"> [10]</w:t>
      </w:r>
      <w:r w:rsidRPr="00B93702">
        <w:t>, the method of test is specified in TS 25.141 [10], subclause</w:t>
      </w:r>
      <w:r w:rsidR="000517DC" w:rsidRPr="00B93702">
        <w:t xml:space="preserve"> </w:t>
      </w:r>
      <w:r w:rsidR="000517DC" w:rsidRPr="00B93702">
        <w:rPr>
          <w:lang w:eastAsia="zh-CN"/>
        </w:rPr>
        <w:t>6.7.3.4</w:t>
      </w:r>
      <w:r w:rsidRPr="00B93702">
        <w:t>.</w:t>
      </w:r>
    </w:p>
    <w:p w14:paraId="01EF8F24" w14:textId="77777777" w:rsidR="00D868CD" w:rsidRPr="00B93702" w:rsidRDefault="00D868CD" w:rsidP="00D868CD">
      <w:pPr>
        <w:pStyle w:val="B10"/>
      </w:pPr>
      <w:r w:rsidRPr="00B93702">
        <w:t>-</w:t>
      </w:r>
      <w:r w:rsidRPr="00B93702">
        <w:tab/>
        <w:t>For references to TS 25.142</w:t>
      </w:r>
      <w:r w:rsidR="00AB74E3" w:rsidRPr="00B93702">
        <w:t xml:space="preserve"> [12]</w:t>
      </w:r>
      <w:r w:rsidRPr="00B93702">
        <w:t>, the method of test is specified in TS 25.142 [12], subclause</w:t>
      </w:r>
      <w:r w:rsidR="000517DC" w:rsidRPr="00B93702">
        <w:t xml:space="preserve"> </w:t>
      </w:r>
      <w:r w:rsidR="000517DC" w:rsidRPr="00B93702">
        <w:rPr>
          <w:lang w:eastAsia="zh-CN"/>
        </w:rPr>
        <w:t>6.8.4.4</w:t>
      </w:r>
      <w:r w:rsidRPr="00B93702">
        <w:t>.</w:t>
      </w:r>
    </w:p>
    <w:p w14:paraId="5E53014A" w14:textId="77777777" w:rsidR="008428FE" w:rsidRPr="00B93702" w:rsidRDefault="00D868CD" w:rsidP="008428FE">
      <w:pPr>
        <w:pStyle w:val="B10"/>
      </w:pPr>
      <w:r w:rsidRPr="00B93702">
        <w:t>-</w:t>
      </w:r>
      <w:r w:rsidRPr="00B93702">
        <w:tab/>
        <w:t>For references to TS 36.141</w:t>
      </w:r>
      <w:r w:rsidR="00AB74E3" w:rsidRPr="00B93702">
        <w:t xml:space="preserve"> [9]</w:t>
      </w:r>
      <w:r w:rsidRPr="00B93702">
        <w:t>, the method of test is specified in TS 36.141 [9], subclause</w:t>
      </w:r>
      <w:r w:rsidR="000517DC" w:rsidRPr="00B93702">
        <w:t xml:space="preserve"> </w:t>
      </w:r>
      <w:r w:rsidR="000517DC" w:rsidRPr="00B93702">
        <w:rPr>
          <w:lang w:eastAsia="zh-CN"/>
        </w:rPr>
        <w:t>6.5.3.4</w:t>
      </w:r>
      <w:r w:rsidRPr="00B93702">
        <w:t>.</w:t>
      </w:r>
    </w:p>
    <w:p w14:paraId="316549FB" w14:textId="77777777" w:rsidR="00D868CD" w:rsidRPr="00B93702" w:rsidRDefault="008428FE" w:rsidP="008428FE">
      <w:pPr>
        <w:pStyle w:val="B10"/>
      </w:pPr>
      <w:r w:rsidRPr="00B93702">
        <w:t>-</w:t>
      </w:r>
      <w:r w:rsidRPr="00B93702">
        <w:tab/>
        <w:t xml:space="preserve">For references to TS 38.141-1 [26], the method of test is specified in TS 38.141-1 [26], subclause </w:t>
      </w:r>
      <w:r w:rsidRPr="00B93702">
        <w:rPr>
          <w:lang w:eastAsia="zh-CN"/>
        </w:rPr>
        <w:t>6.5.4.4</w:t>
      </w:r>
      <w:r w:rsidRPr="00B93702">
        <w:t>.</w:t>
      </w:r>
    </w:p>
    <w:p w14:paraId="15D3E15A" w14:textId="77777777" w:rsidR="00BB4A32" w:rsidRPr="00B93702" w:rsidRDefault="00BB4A32" w:rsidP="00BB4A32">
      <w:r w:rsidRPr="00B93702">
        <w:t>In addition, for a multi-band capable BS, the following step shall apply:</w:t>
      </w:r>
    </w:p>
    <w:p w14:paraId="7C78F1E3" w14:textId="77777777" w:rsidR="00BB4A32" w:rsidRPr="00B93702" w:rsidRDefault="00BB4A32" w:rsidP="00BB4A32">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14:paraId="46E49A82" w14:textId="77777777" w:rsidR="00D868CD" w:rsidRPr="00B93702" w:rsidRDefault="00D868CD" w:rsidP="00F311C8">
      <w:pPr>
        <w:pStyle w:val="Heading4"/>
      </w:pPr>
      <w:bookmarkStart w:id="546" w:name="_Toc21098018"/>
      <w:bookmarkStart w:id="547" w:name="_Toc29765580"/>
      <w:r w:rsidRPr="00B93702">
        <w:t>6.5.3.5</w:t>
      </w:r>
      <w:r w:rsidRPr="00B93702">
        <w:tab/>
      </w:r>
      <w:r w:rsidR="00DB7FF2" w:rsidRPr="00B93702">
        <w:t>Test requirement</w:t>
      </w:r>
      <w:bookmarkEnd w:id="546"/>
      <w:bookmarkEnd w:id="547"/>
    </w:p>
    <w:p w14:paraId="4B084F9B" w14:textId="77777777" w:rsidR="00D868CD" w:rsidRPr="00B93702" w:rsidRDefault="00D868CD" w:rsidP="00D868CD">
      <w:r w:rsidRPr="00B93702">
        <w:t>For E-UTRA, the test requirement for time alignment error is specified in TS 36.141 [9], subclause 6.5.3.5.</w:t>
      </w:r>
    </w:p>
    <w:p w14:paraId="18E2DA1B" w14:textId="77777777" w:rsidR="00D868CD" w:rsidRPr="00B93702" w:rsidRDefault="00D868CD" w:rsidP="00D868CD">
      <w:r w:rsidRPr="00B93702">
        <w:t>For UTRA FDD, the test requirement for time alignment error is specified in TS 25.141 [10], subclause 6.7.3.5.</w:t>
      </w:r>
    </w:p>
    <w:p w14:paraId="51D60DC2" w14:textId="77777777" w:rsidR="002F6EF4" w:rsidRPr="00B93702" w:rsidRDefault="00D868CD" w:rsidP="002F6EF4">
      <w:r w:rsidRPr="00B93702">
        <w:t>For UTRA TDD, the test requirement for time alignment error is specified in TS 25.142 [12], subclause 6.8.4.5.</w:t>
      </w:r>
    </w:p>
    <w:p w14:paraId="1BDA9E0D" w14:textId="77777777" w:rsidR="008428FE" w:rsidRPr="00B93702" w:rsidRDefault="002F6EF4" w:rsidP="008428FE">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for time alignment error is specified in TS 36.141 [9], subclause 6.5.3.5.</w:t>
      </w:r>
    </w:p>
    <w:p w14:paraId="2CEE12A5" w14:textId="77777777" w:rsidR="00D868CD" w:rsidRPr="00B93702" w:rsidRDefault="008428FE" w:rsidP="008428FE">
      <w:r w:rsidRPr="00B93702">
        <w:t>For NR, the test requirement for time alignment error is specified in TS 38.141-1 [26], subclause 6.5.4.5.</w:t>
      </w:r>
    </w:p>
    <w:p w14:paraId="444E0714" w14:textId="77777777" w:rsidR="00A26C61" w:rsidRPr="00B93702" w:rsidRDefault="00A26C61" w:rsidP="00F311C8">
      <w:pPr>
        <w:pStyle w:val="Heading2"/>
      </w:pPr>
      <w:bookmarkStart w:id="548" w:name="_Toc21098019"/>
      <w:bookmarkStart w:id="549" w:name="_Toc29765581"/>
      <w:r w:rsidRPr="00B93702">
        <w:t>6.6</w:t>
      </w:r>
      <w:r w:rsidRPr="00B93702">
        <w:tab/>
        <w:t>Unwanted emissions</w:t>
      </w:r>
      <w:bookmarkEnd w:id="548"/>
      <w:bookmarkEnd w:id="549"/>
    </w:p>
    <w:p w14:paraId="00725A85" w14:textId="77777777" w:rsidR="00683B6A" w:rsidRPr="00B93702" w:rsidRDefault="00683B6A" w:rsidP="00683B6A">
      <w:pPr>
        <w:rPr>
          <w:rFonts w:cs="v5.0.0"/>
        </w:rPr>
      </w:pPr>
      <w:r w:rsidRPr="00B93702">
        <w:rPr>
          <w:rFonts w:cs="v5.0.0"/>
        </w:rPr>
        <w:t>Unwanted emissions consist of out-of-band emissions and spurious emissions [</w:t>
      </w:r>
      <w:r w:rsidR="00D34CBD" w:rsidRPr="00B93702">
        <w:rPr>
          <w:rFonts w:cs="v5.0.0"/>
        </w:rPr>
        <w:t>13</w:t>
      </w:r>
      <w:r w:rsidRPr="00B9370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3E074209" w14:textId="77777777" w:rsidR="00683B6A" w:rsidRPr="00B93702" w:rsidRDefault="00683B6A" w:rsidP="00683B6A">
      <w:pPr>
        <w:rPr>
          <w:lang w:val="en-US"/>
        </w:rPr>
      </w:pPr>
      <w:r w:rsidRPr="00B93702">
        <w:rPr>
          <w:rFonts w:cs="v5.0.0"/>
        </w:rPr>
        <w:t xml:space="preserve">The out-of-band emissions requirement for the BS transmitter is specified in terms of an Operating band unwanted emissions requirement that defines limits for emissions in </w:t>
      </w:r>
      <w:r w:rsidR="00B91B91" w:rsidRPr="00B93702">
        <w:rPr>
          <w:rFonts w:cs="v5.0.0"/>
          <w:lang w:eastAsia="zh-CN"/>
        </w:rPr>
        <w:t>each supported</w:t>
      </w:r>
      <w:r w:rsidR="00B91B91" w:rsidRPr="00B93702">
        <w:rPr>
          <w:rFonts w:cs="v5.0.0"/>
        </w:rPr>
        <w:t xml:space="preserve"> </w:t>
      </w:r>
      <w:r w:rsidRPr="00B93702">
        <w:rPr>
          <w:rFonts w:cs="v5.0.0"/>
        </w:rPr>
        <w:t xml:space="preserve">downlink operating band plus the frequency ranges </w:t>
      </w:r>
      <w:r w:rsidR="008428FE" w:rsidRPr="00B93702">
        <w:t>Δf</w:t>
      </w:r>
      <w:r w:rsidR="008428FE" w:rsidRPr="00B93702">
        <w:rPr>
          <w:vertAlign w:val="subscript"/>
        </w:rPr>
        <w:t>OBUE</w:t>
      </w:r>
      <w:r w:rsidRPr="00B93702">
        <w:rPr>
          <w:rFonts w:cs="v5.0.0"/>
        </w:rPr>
        <w:t xml:space="preserve"> above and </w:t>
      </w:r>
      <w:r w:rsidR="00094DE9" w:rsidRPr="00B93702">
        <w:t>Δf</w:t>
      </w:r>
      <w:r w:rsidR="00094DE9" w:rsidRPr="00B93702">
        <w:rPr>
          <w:vertAlign w:val="subscript"/>
        </w:rPr>
        <w:t>OBUE</w:t>
      </w:r>
      <w:r w:rsidRPr="00B93702">
        <w:rPr>
          <w:rFonts w:cs="v5.0.0"/>
        </w:rPr>
        <w:t xml:space="preserve"> below </w:t>
      </w:r>
      <w:r w:rsidR="00B91B91" w:rsidRPr="00B93702">
        <w:rPr>
          <w:rFonts w:cs="v5.0.0"/>
          <w:lang w:eastAsia="zh-CN"/>
        </w:rPr>
        <w:t xml:space="preserve">each </w:t>
      </w:r>
      <w:r w:rsidRPr="00B93702">
        <w:rPr>
          <w:rFonts w:cs="v5.0.0"/>
        </w:rPr>
        <w:t>band. Emissions outside of this frequency range are limited by a spurious emissions requirement.</w:t>
      </w:r>
      <w:r w:rsidR="00094DE9" w:rsidRPr="00B93702">
        <w:rPr>
          <w:rFonts w:cs="v5.0.0"/>
        </w:rPr>
        <w:t xml:space="preserve"> The values of </w:t>
      </w:r>
      <w:r w:rsidR="00094DE9" w:rsidRPr="00B93702">
        <w:t>Δf</w:t>
      </w:r>
      <w:r w:rsidR="00094DE9" w:rsidRPr="00B93702">
        <w:rPr>
          <w:vertAlign w:val="subscript"/>
        </w:rPr>
        <w:t>OBUE</w:t>
      </w:r>
      <w:r w:rsidR="00094DE9" w:rsidRPr="00B93702">
        <w:rPr>
          <w:rFonts w:cs="v5.0.0"/>
        </w:rPr>
        <w:t xml:space="preserve"> are defined in table 6.6-1.</w:t>
      </w:r>
      <w:r w:rsidR="00094DE9" w:rsidRPr="00B93702">
        <w:rPr>
          <w:lang w:val="en-US"/>
        </w:rPr>
        <w:t xml:space="preserve"> For a BS with multi-RAT operation where the </w:t>
      </w:r>
      <w:r w:rsidR="00094DE9" w:rsidRPr="00B93702">
        <w:rPr>
          <w:lang w:val="en-US"/>
        </w:rPr>
        <w:lastRenderedPageBreak/>
        <w:t xml:space="preserve">individual RATs are in different RAT specific bands that partially or fully overlap; </w:t>
      </w:r>
      <w:r w:rsidR="00094DE9" w:rsidRPr="00B93702">
        <w:t>Δ</w:t>
      </w:r>
      <w:r w:rsidR="00094DE9" w:rsidRPr="00B93702">
        <w:rPr>
          <w:lang w:val="en-US"/>
        </w:rPr>
        <w:t>f</w:t>
      </w:r>
      <w:r w:rsidR="00094DE9" w:rsidRPr="00B93702">
        <w:rPr>
          <w:vertAlign w:val="subscript"/>
          <w:lang w:val="en-US"/>
        </w:rPr>
        <w:t>OBUE</w:t>
      </w:r>
      <w:r w:rsidR="00094DE9" w:rsidRPr="00B93702">
        <w:rPr>
          <w:lang w:val="en-US"/>
        </w:rPr>
        <w:t xml:space="preserve"> is according to the combined frequency range occupied by the overlapping bands.</w:t>
      </w:r>
    </w:p>
    <w:p w14:paraId="377D2312" w14:textId="77777777" w:rsidR="00094DE9" w:rsidRPr="00B93702" w:rsidRDefault="00094DE9" w:rsidP="00D96E9D">
      <w:pPr>
        <w:pStyle w:val="TH"/>
      </w:pPr>
      <w:r w:rsidRPr="00B93702">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B93702" w:rsidRPr="00B93702" w14:paraId="63144B3F" w14:textId="77777777" w:rsidTr="0069751C">
        <w:trPr>
          <w:jc w:val="center"/>
        </w:trPr>
        <w:tc>
          <w:tcPr>
            <w:tcW w:w="0" w:type="auto"/>
            <w:shd w:val="clear" w:color="auto" w:fill="auto"/>
          </w:tcPr>
          <w:p w14:paraId="56B739A3" w14:textId="77777777" w:rsidR="00094DE9" w:rsidRPr="00B93702" w:rsidRDefault="00094DE9" w:rsidP="0069751C">
            <w:pPr>
              <w:pStyle w:val="TAH"/>
            </w:pPr>
            <w:r w:rsidRPr="00B93702">
              <w:t>Operating band characteristics</w:t>
            </w:r>
          </w:p>
        </w:tc>
        <w:tc>
          <w:tcPr>
            <w:tcW w:w="0" w:type="auto"/>
            <w:shd w:val="clear" w:color="auto" w:fill="auto"/>
          </w:tcPr>
          <w:p w14:paraId="4E2B02B9" w14:textId="77777777" w:rsidR="00094DE9" w:rsidRPr="00B93702" w:rsidRDefault="00094DE9" w:rsidP="0069751C">
            <w:pPr>
              <w:pStyle w:val="TAH"/>
            </w:pPr>
            <w:r w:rsidRPr="00B93702">
              <w:t>Δf</w:t>
            </w:r>
            <w:r w:rsidRPr="00B93702">
              <w:rPr>
                <w:vertAlign w:val="subscript"/>
              </w:rPr>
              <w:t>OBUE</w:t>
            </w:r>
            <w:r w:rsidRPr="00B93702">
              <w:t xml:space="preserve"> [MHz]</w:t>
            </w:r>
          </w:p>
        </w:tc>
      </w:tr>
      <w:tr w:rsidR="00B93702" w:rsidRPr="00B93702" w14:paraId="638097F7" w14:textId="77777777" w:rsidTr="0069751C">
        <w:trPr>
          <w:jc w:val="center"/>
        </w:trPr>
        <w:tc>
          <w:tcPr>
            <w:tcW w:w="0" w:type="auto"/>
            <w:shd w:val="clear" w:color="auto" w:fill="auto"/>
          </w:tcPr>
          <w:p w14:paraId="1C979A23" w14:textId="77777777" w:rsidR="00094DE9" w:rsidRPr="00B93702" w:rsidRDefault="00094DE9" w:rsidP="0069751C">
            <w:pPr>
              <w:pStyle w:val="TAC"/>
            </w:pPr>
            <w:r w:rsidRPr="00B93702">
              <w:t>F</w:t>
            </w:r>
            <w:r w:rsidRPr="00B93702">
              <w:rPr>
                <w:vertAlign w:val="subscript"/>
              </w:rPr>
              <w:t>DL_high</w:t>
            </w:r>
            <w:r w:rsidRPr="00B93702">
              <w:t xml:space="preserve"> – F</w:t>
            </w:r>
            <w:r w:rsidRPr="00B93702">
              <w:rPr>
                <w:vertAlign w:val="subscript"/>
              </w:rPr>
              <w:t>DL_low</w:t>
            </w:r>
            <w:r w:rsidRPr="00B93702">
              <w:t xml:space="preserve"> </w:t>
            </w:r>
            <w:bookmarkStart w:id="550" w:name="OLE_LINK27"/>
            <w:bookmarkStart w:id="551" w:name="OLE_LINK28"/>
            <w:r w:rsidRPr="00B93702">
              <w:sym w:font="Symbol" w:char="00A3"/>
            </w:r>
            <w:bookmarkEnd w:id="550"/>
            <w:bookmarkEnd w:id="551"/>
            <w:r w:rsidRPr="00B93702">
              <w:rPr>
                <w:lang w:eastAsia="zh-CN"/>
              </w:rPr>
              <w:t xml:space="preserve"> 2</w:t>
            </w:r>
            <w:r w:rsidRPr="00B93702">
              <w:t>00 MHz</w:t>
            </w:r>
          </w:p>
        </w:tc>
        <w:tc>
          <w:tcPr>
            <w:tcW w:w="0" w:type="auto"/>
            <w:shd w:val="clear" w:color="auto" w:fill="auto"/>
          </w:tcPr>
          <w:p w14:paraId="7F00F9EB" w14:textId="77777777" w:rsidR="00094DE9" w:rsidRPr="00B93702" w:rsidRDefault="00094DE9" w:rsidP="0069751C">
            <w:pPr>
              <w:pStyle w:val="TAC"/>
            </w:pPr>
            <w:r w:rsidRPr="00B93702">
              <w:t xml:space="preserve">10 </w:t>
            </w:r>
          </w:p>
        </w:tc>
      </w:tr>
      <w:tr w:rsidR="0024766B" w:rsidRPr="00B93702" w14:paraId="64B24AB5" w14:textId="77777777" w:rsidTr="0069751C">
        <w:trPr>
          <w:jc w:val="center"/>
        </w:trPr>
        <w:tc>
          <w:tcPr>
            <w:tcW w:w="0" w:type="auto"/>
            <w:shd w:val="clear" w:color="auto" w:fill="auto"/>
          </w:tcPr>
          <w:p w14:paraId="5752D8A3" w14:textId="77777777" w:rsidR="00094DE9" w:rsidRPr="00B93702" w:rsidRDefault="00094DE9" w:rsidP="0069751C">
            <w:pPr>
              <w:pStyle w:val="TAC"/>
            </w:pPr>
            <w:r w:rsidRPr="00B93702">
              <w:rPr>
                <w:lang w:eastAsia="zh-CN"/>
              </w:rPr>
              <w:t>200 MHz</w:t>
            </w:r>
            <w:r w:rsidRPr="00B93702">
              <w:t xml:space="preserve"> &lt; </w:t>
            </w:r>
            <w:bookmarkStart w:id="552" w:name="OLE_LINK25"/>
            <w:r w:rsidRPr="00B93702">
              <w:t>F</w:t>
            </w:r>
            <w:r w:rsidRPr="00B93702">
              <w:rPr>
                <w:vertAlign w:val="subscript"/>
              </w:rPr>
              <w:t>DL_high</w:t>
            </w:r>
            <w:r w:rsidRPr="00B93702">
              <w:t xml:space="preserve"> – F</w:t>
            </w:r>
            <w:r w:rsidRPr="00B93702">
              <w:rPr>
                <w:vertAlign w:val="subscript"/>
              </w:rPr>
              <w:t>DL_low</w:t>
            </w:r>
            <w:r w:rsidRPr="00B93702">
              <w:t xml:space="preserve"> </w:t>
            </w:r>
            <w:r w:rsidRPr="00B93702">
              <w:sym w:font="Symbol" w:char="00A3"/>
            </w:r>
            <w:r w:rsidRPr="00B93702">
              <w:rPr>
                <w:lang w:eastAsia="zh-CN"/>
              </w:rPr>
              <w:t xml:space="preserve"> 9</w:t>
            </w:r>
            <w:r w:rsidRPr="00B93702">
              <w:t>00 MHz</w:t>
            </w:r>
            <w:bookmarkEnd w:id="552"/>
          </w:p>
        </w:tc>
        <w:tc>
          <w:tcPr>
            <w:tcW w:w="0" w:type="auto"/>
            <w:shd w:val="clear" w:color="auto" w:fill="auto"/>
          </w:tcPr>
          <w:p w14:paraId="204DD35D" w14:textId="77777777" w:rsidR="00094DE9" w:rsidRPr="00B93702" w:rsidRDefault="00094DE9" w:rsidP="0069751C">
            <w:pPr>
              <w:pStyle w:val="TAC"/>
            </w:pPr>
            <w:r w:rsidRPr="00B93702">
              <w:t xml:space="preserve">40 </w:t>
            </w:r>
          </w:p>
        </w:tc>
      </w:tr>
    </w:tbl>
    <w:p w14:paraId="26E8FD3D" w14:textId="77777777" w:rsidR="00094DE9" w:rsidRPr="00B93702" w:rsidRDefault="00094DE9" w:rsidP="00683B6A">
      <w:pPr>
        <w:rPr>
          <w:rFonts w:cs="v5.0.0"/>
        </w:rPr>
      </w:pPr>
    </w:p>
    <w:p w14:paraId="5347CDD3" w14:textId="77777777" w:rsidR="00683B6A" w:rsidRPr="00B93702" w:rsidRDefault="00683B6A" w:rsidP="00683B6A">
      <w:r w:rsidRPr="00B93702">
        <w:t>There is in addition a requirement for occupied bandwidth and an ACLR requirement applicable for some RATs.</w:t>
      </w:r>
    </w:p>
    <w:p w14:paraId="04AFE821" w14:textId="77777777" w:rsidR="00A26C61" w:rsidRPr="00B93702" w:rsidRDefault="00A26C61" w:rsidP="00F311C8">
      <w:pPr>
        <w:pStyle w:val="Heading3"/>
      </w:pPr>
      <w:bookmarkStart w:id="553" w:name="_Toc21098020"/>
      <w:bookmarkStart w:id="554" w:name="_Toc29765582"/>
      <w:r w:rsidRPr="00B93702">
        <w:t>6.6.1</w:t>
      </w:r>
      <w:r w:rsidRPr="00B93702">
        <w:tab/>
        <w:t>Transmitter spurious emissions</w:t>
      </w:r>
      <w:bookmarkEnd w:id="553"/>
      <w:bookmarkEnd w:id="554"/>
    </w:p>
    <w:p w14:paraId="6B68F09C" w14:textId="77777777" w:rsidR="00683B6A" w:rsidRPr="00B93702" w:rsidRDefault="00683B6A" w:rsidP="00F311C8">
      <w:pPr>
        <w:pStyle w:val="Heading4"/>
      </w:pPr>
      <w:bookmarkStart w:id="555" w:name="_Toc21098021"/>
      <w:bookmarkStart w:id="556" w:name="_Toc29765583"/>
      <w:r w:rsidRPr="00B93702">
        <w:t>6.6.1.1</w:t>
      </w:r>
      <w:r w:rsidRPr="00B93702">
        <w:tab/>
        <w:t>Definition and applicability</w:t>
      </w:r>
      <w:bookmarkEnd w:id="555"/>
      <w:bookmarkEnd w:id="556"/>
    </w:p>
    <w:p w14:paraId="33E37A79" w14:textId="77777777" w:rsidR="00B91B91" w:rsidRPr="00B93702" w:rsidRDefault="00683B6A" w:rsidP="00683B6A">
      <w:r w:rsidRPr="00B93702">
        <w:rPr>
          <w:rFonts w:cs="v3.8.0"/>
        </w:rPr>
        <w:t xml:space="preserve">The transmitter spurious emission limits apply from 9 kHz to 12.75 GHz, excluding the frequency range from </w:t>
      </w:r>
      <w:r w:rsidR="00094DE9" w:rsidRPr="00B93702">
        <w:t>Δf</w:t>
      </w:r>
      <w:r w:rsidR="00094DE9" w:rsidRPr="00B93702">
        <w:rPr>
          <w:vertAlign w:val="subscript"/>
        </w:rPr>
        <w:t>OBUE</w:t>
      </w:r>
      <w:r w:rsidRPr="00B93702">
        <w:rPr>
          <w:rFonts w:cs="v3.8.0"/>
        </w:rPr>
        <w:t xml:space="preserve"> below the lowest frequency of the </w:t>
      </w:r>
      <w:r w:rsidRPr="00B93702">
        <w:t>downlink</w:t>
      </w:r>
      <w:r w:rsidRPr="00B93702">
        <w:rPr>
          <w:rFonts w:cs="v3.8.0"/>
        </w:rPr>
        <w:t xml:space="preserve"> operating band up to </w:t>
      </w:r>
      <w:r w:rsidR="00094DE9" w:rsidRPr="00B93702">
        <w:t>Δf</w:t>
      </w:r>
      <w:r w:rsidR="00094DE9" w:rsidRPr="00B93702">
        <w:rPr>
          <w:vertAlign w:val="subscript"/>
        </w:rPr>
        <w:t>OBUE</w:t>
      </w:r>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operating band.</w:t>
      </w:r>
      <w:r w:rsidR="00B91B91" w:rsidRPr="00B93702">
        <w:rPr>
          <w:rFonts w:cs="v3.8.0"/>
        </w:rPr>
        <w:t xml:space="preserve"> For BS capable of multi-band operation where multiple bands are mapped on the same antenna connector, this exclusion applies for </w:t>
      </w:r>
      <w:r w:rsidR="00B91B91" w:rsidRPr="00B93702">
        <w:rPr>
          <w:rFonts w:cs="v3.8.0"/>
          <w:lang w:eastAsia="zh-CN"/>
        </w:rPr>
        <w:t>each</w:t>
      </w:r>
      <w:r w:rsidR="00B91B91" w:rsidRPr="00B93702">
        <w:rPr>
          <w:rFonts w:cs="v3.8.0"/>
        </w:rPr>
        <w:t xml:space="preserve"> supported operating band. For BS capable of multi-band operation</w:t>
      </w:r>
      <w:r w:rsidR="00B91B91" w:rsidRPr="00B93702">
        <w:t xml:space="preserve"> where multiple bands are mapped on separate antenna connectors, the single-band requirements apply and the multi-band exclusions and provisions are not applicable.</w:t>
      </w:r>
    </w:p>
    <w:p w14:paraId="38DE39B7" w14:textId="77777777" w:rsidR="00683B6A" w:rsidRPr="00B93702" w:rsidRDefault="00683B6A" w:rsidP="00683B6A">
      <w:pPr>
        <w:rPr>
          <w:rFonts w:cs="v3.8.0"/>
        </w:rPr>
      </w:pPr>
      <w:r w:rsidRPr="00B93702">
        <w:rPr>
          <w:rFonts w:cs="v3.8.0"/>
        </w:rPr>
        <w:t xml:space="preserve">Exceptions are the requirement in Table 6.6.1.3.1-2 </w:t>
      </w:r>
      <w:r w:rsidRPr="00B93702">
        <w:t>in TS 37.104 [2]</w:t>
      </w:r>
      <w:r w:rsidR="003B0010" w:rsidRPr="00B93702">
        <w:rPr>
          <w:rFonts w:cs="v3.8.0"/>
        </w:rPr>
        <w:t xml:space="preserve">, and specifically stated exceptions in Table </w:t>
      </w:r>
      <w:r w:rsidR="003B0010" w:rsidRPr="00B93702">
        <w:t>6.6.1.5.5-1</w:t>
      </w:r>
      <w:r w:rsidRPr="00B93702">
        <w:t xml:space="preserve"> </w:t>
      </w:r>
      <w:r w:rsidRPr="00B93702">
        <w:rPr>
          <w:rFonts w:cs="v3.8.0"/>
        </w:rPr>
        <w:t xml:space="preserve">that apply also closer than </w:t>
      </w:r>
      <w:r w:rsidR="00094DE9" w:rsidRPr="00B93702">
        <w:t>Δf</w:t>
      </w:r>
      <w:r w:rsidR="00094DE9" w:rsidRPr="00B93702">
        <w:rPr>
          <w:vertAlign w:val="subscript"/>
        </w:rPr>
        <w:t>OBUE</w:t>
      </w:r>
      <w:r w:rsidRPr="00B93702">
        <w:rPr>
          <w:rFonts w:cs="v3.8.0"/>
        </w:rPr>
        <w:t xml:space="preserve"> from the </w:t>
      </w:r>
      <w:r w:rsidRPr="00B93702">
        <w:t>downlink</w:t>
      </w:r>
      <w:r w:rsidRPr="00B93702" w:rsidDel="00B62512">
        <w:rPr>
          <w:rFonts w:cs="v3.8.0"/>
        </w:rPr>
        <w:t xml:space="preserve"> </w:t>
      </w:r>
      <w:r w:rsidRPr="00B93702">
        <w:rPr>
          <w:rFonts w:cs="v3.8.0"/>
        </w:rPr>
        <w:t>operating band.</w:t>
      </w:r>
      <w:r w:rsidR="00F2739B" w:rsidRPr="00B93702">
        <w:rPr>
          <w:rFonts w:cs="v3.8.0"/>
        </w:rPr>
        <w:t xml:space="preserve"> For some operating bands the upper frequency limit is higher than 12.75 GHz.</w:t>
      </w:r>
    </w:p>
    <w:p w14:paraId="4058FF71" w14:textId="77777777" w:rsidR="00683B6A" w:rsidRPr="00B93702" w:rsidRDefault="00683B6A" w:rsidP="00683B6A">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14:paraId="314C6359" w14:textId="77777777" w:rsidR="00683B6A" w:rsidRPr="00B93702" w:rsidRDefault="00683B6A" w:rsidP="00F311C8">
      <w:pPr>
        <w:pStyle w:val="Heading4"/>
      </w:pPr>
      <w:bookmarkStart w:id="557" w:name="_Toc21098022"/>
      <w:bookmarkStart w:id="558" w:name="_Toc29765584"/>
      <w:r w:rsidRPr="00B93702">
        <w:t>6.6.1.2</w:t>
      </w:r>
      <w:r w:rsidRPr="00B93702">
        <w:tab/>
      </w:r>
      <w:r w:rsidR="00DB7FF2" w:rsidRPr="00B93702">
        <w:t>Minimum requirement</w:t>
      </w:r>
      <w:bookmarkEnd w:id="557"/>
      <w:bookmarkEnd w:id="558"/>
    </w:p>
    <w:p w14:paraId="5A8C2A3E" w14:textId="77777777" w:rsidR="00683B6A" w:rsidRPr="00B93702" w:rsidRDefault="00683B6A" w:rsidP="00683B6A">
      <w:r w:rsidRPr="00B93702">
        <w:t>The minimum requirement is in TS 37.104 [2] subclause 6.6.1.</w:t>
      </w:r>
    </w:p>
    <w:p w14:paraId="4E3D6F5A" w14:textId="77777777" w:rsidR="00683B6A" w:rsidRPr="00B93702" w:rsidRDefault="00683B6A" w:rsidP="00F311C8">
      <w:pPr>
        <w:pStyle w:val="Heading4"/>
      </w:pPr>
      <w:bookmarkStart w:id="559" w:name="_Toc21098023"/>
      <w:bookmarkStart w:id="560" w:name="_Toc29765585"/>
      <w:r w:rsidRPr="00B93702">
        <w:t>6.6.1.3</w:t>
      </w:r>
      <w:r w:rsidRPr="00B93702">
        <w:tab/>
        <w:t>Test purpose</w:t>
      </w:r>
      <w:bookmarkEnd w:id="559"/>
      <w:bookmarkEnd w:id="560"/>
    </w:p>
    <w:p w14:paraId="25E5BFF1" w14:textId="77777777" w:rsidR="00683B6A" w:rsidRPr="00B93702" w:rsidRDefault="00683B6A" w:rsidP="00683B6A">
      <w:pPr>
        <w:rPr>
          <w:rFonts w:cs="v4.2.0"/>
        </w:rPr>
      </w:pPr>
      <w:r w:rsidRPr="00B93702">
        <w:rPr>
          <w:rFonts w:cs="v4.2.0"/>
        </w:rPr>
        <w:t>This test measures conducted spurious emission from the MSR BS transmitter antenna connector, while the transmitter is in operation.</w:t>
      </w:r>
    </w:p>
    <w:p w14:paraId="7A0137C5" w14:textId="77777777" w:rsidR="00683B6A" w:rsidRPr="00B93702" w:rsidRDefault="00683B6A" w:rsidP="00F311C8">
      <w:pPr>
        <w:pStyle w:val="Heading4"/>
      </w:pPr>
      <w:bookmarkStart w:id="561" w:name="_Toc21098024"/>
      <w:bookmarkStart w:id="562" w:name="_Toc29765586"/>
      <w:r w:rsidRPr="00B93702">
        <w:t>6.6.1.4</w:t>
      </w:r>
      <w:r w:rsidRPr="00B93702">
        <w:tab/>
        <w:t>Method of test</w:t>
      </w:r>
      <w:bookmarkEnd w:id="561"/>
      <w:bookmarkEnd w:id="562"/>
    </w:p>
    <w:p w14:paraId="1BC57BC0" w14:textId="77777777" w:rsidR="00683B6A" w:rsidRPr="00B93702" w:rsidRDefault="00683B6A" w:rsidP="00F311C8">
      <w:pPr>
        <w:pStyle w:val="Heading5"/>
      </w:pPr>
      <w:bookmarkStart w:id="563" w:name="_Toc21098025"/>
      <w:bookmarkStart w:id="564" w:name="_Toc29765587"/>
      <w:r w:rsidRPr="00B93702">
        <w:t>6.6.1.4.1</w:t>
      </w:r>
      <w:r w:rsidRPr="00B93702">
        <w:tab/>
        <w:t>Initial conditions</w:t>
      </w:r>
      <w:bookmarkEnd w:id="563"/>
      <w:bookmarkEnd w:id="564"/>
    </w:p>
    <w:p w14:paraId="02293FE8" w14:textId="77777777" w:rsidR="00683B6A" w:rsidRPr="00B93702" w:rsidRDefault="00683B6A" w:rsidP="00683B6A">
      <w:r w:rsidRPr="00B93702">
        <w:t>Test environment:</w:t>
      </w:r>
      <w:r w:rsidR="00905FAB">
        <w:tab/>
      </w:r>
      <w:r w:rsidRPr="00B93702">
        <w:tab/>
      </w:r>
      <w:r w:rsidRPr="00B93702">
        <w:tab/>
        <w:t>normal; see Annex B.2.</w:t>
      </w:r>
    </w:p>
    <w:p w14:paraId="038561E1" w14:textId="77777777" w:rsidR="00683B6A" w:rsidRPr="00B93702" w:rsidRDefault="00F57BE0" w:rsidP="00683B6A">
      <w:pPr>
        <w:rPr>
          <w:lang w:eastAsia="zh-CN"/>
        </w:rPr>
      </w:pPr>
      <w:r w:rsidRPr="00B93702">
        <w:t>Base Station RF Bandwidth</w:t>
      </w:r>
      <w:r w:rsidR="0034782B" w:rsidRPr="00B93702">
        <w:t xml:space="preserve"> position</w:t>
      </w:r>
      <w:r w:rsidR="00B91B91" w:rsidRPr="00B93702">
        <w:t>s</w:t>
      </w:r>
      <w:r w:rsidR="0034782B" w:rsidRPr="00B93702">
        <w:t xml:space="preserve"> to be tested:</w:t>
      </w:r>
      <w:r w:rsidR="00905FAB">
        <w:tab/>
      </w:r>
      <w:r w:rsidR="00683B6A" w:rsidRPr="00B93702">
        <w:t>B</w:t>
      </w:r>
      <w:r w:rsidR="00AB57F0" w:rsidRPr="00B93702">
        <w:rPr>
          <w:rFonts w:cs="v4.2.0"/>
          <w:vertAlign w:val="subscript"/>
        </w:rPr>
        <w:t>RFBW</w:t>
      </w:r>
      <w:r w:rsidR="00683B6A" w:rsidRPr="00B93702">
        <w:t>,</w:t>
      </w:r>
      <w:r w:rsidR="00B91B91" w:rsidRPr="00B93702">
        <w:t xml:space="preserve"> </w:t>
      </w:r>
      <w:r w:rsidR="00683B6A" w:rsidRPr="00B93702">
        <w:t>M</w:t>
      </w:r>
      <w:r w:rsidR="00AB57F0" w:rsidRPr="00B93702">
        <w:rPr>
          <w:rFonts w:cs="v4.2.0"/>
          <w:vertAlign w:val="subscript"/>
        </w:rPr>
        <w:t>RFBW</w:t>
      </w:r>
      <w:r w:rsidR="00683B6A" w:rsidRPr="00B93702">
        <w:t xml:space="preserve"> and T</w:t>
      </w:r>
      <w:r w:rsidR="00AB57F0" w:rsidRPr="00B93702">
        <w:rPr>
          <w:rFonts w:cs="v4.2.0"/>
          <w:vertAlign w:val="subscript"/>
        </w:rPr>
        <w:t>RFBW</w:t>
      </w:r>
      <w:r w:rsidR="00B91B91" w:rsidRPr="00B93702">
        <w:rPr>
          <w:lang w:eastAsia="zh-CN"/>
        </w:rPr>
        <w:t xml:space="preserve"> single-band operation</w:t>
      </w:r>
      <w:r w:rsidR="00B91B91" w:rsidRPr="00B93702">
        <w:t xml:space="preserve">, </w:t>
      </w:r>
      <w:r w:rsidR="00683B6A" w:rsidRPr="00B93702">
        <w:t>see subclause 4.</w:t>
      </w:r>
      <w:r w:rsidR="00AB57F0" w:rsidRPr="00B93702">
        <w:t>9.1</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vertAlign w:val="subscript"/>
          <w:lang w:eastAsia="zh-CN"/>
        </w:rPr>
        <w:t xml:space="preserve"> </w:t>
      </w:r>
      <w:r w:rsidR="00B91B91" w:rsidRPr="00B93702">
        <w:rPr>
          <w:lang w:eastAsia="zh-CN"/>
        </w:rPr>
        <w:t xml:space="preserve">and </w:t>
      </w:r>
      <w:r w:rsidR="00B91B91" w:rsidRPr="00B93702">
        <w:t>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vertAlign w:val="subscript"/>
          <w:lang w:eastAsia="zh-CN"/>
        </w:rPr>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683B6A" w:rsidRPr="00B93702">
        <w:t>.</w:t>
      </w:r>
    </w:p>
    <w:p w14:paraId="2F08A9DE" w14:textId="77777777" w:rsidR="00683B6A" w:rsidRPr="00B93702" w:rsidRDefault="00683B6A" w:rsidP="00683B6A">
      <w:pPr>
        <w:pStyle w:val="B10"/>
        <w:rPr>
          <w:rFonts w:cs="v4.2.0"/>
        </w:rPr>
      </w:pPr>
      <w:r w:rsidRPr="00B93702">
        <w:rPr>
          <w:rFonts w:cs="v4.2.0"/>
        </w:rPr>
        <w:t>1)</w:t>
      </w:r>
      <w:r w:rsidRPr="00B93702">
        <w:rPr>
          <w:rFonts w:cs="v4.2.0"/>
        </w:rPr>
        <w:tab/>
        <w:t>Connect the BS antenna connector to a measurement receiver according to Annex D.1</w:t>
      </w:r>
      <w:r w:rsidR="00A07B05" w:rsidRPr="00B93702">
        <w:rPr>
          <w:rFonts w:cs="v4.2.0"/>
        </w:rPr>
        <w:t>.1</w:t>
      </w:r>
      <w:r w:rsidRPr="00B93702">
        <w:rPr>
          <w:rFonts w:cs="v4.2.0"/>
        </w:rPr>
        <w:t xml:space="preserve"> using an attenuator or a directional coupler if necessary</w:t>
      </w:r>
    </w:p>
    <w:p w14:paraId="7A696BCC" w14:textId="77777777" w:rsidR="00683B6A" w:rsidRPr="00B93702" w:rsidRDefault="00683B6A" w:rsidP="00683B6A">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14:paraId="395970FA" w14:textId="77777777" w:rsidR="00683B6A" w:rsidRPr="00B93702" w:rsidRDefault="00683B6A" w:rsidP="00683B6A">
      <w:pPr>
        <w:pStyle w:val="B10"/>
        <w:tabs>
          <w:tab w:val="left" w:pos="644"/>
        </w:tabs>
        <w:ind w:left="644" w:hanging="360"/>
        <w:rPr>
          <w:rFonts w:cs="v4.2.0"/>
        </w:rPr>
      </w:pPr>
      <w:r w:rsidRPr="00B93702">
        <w:rPr>
          <w:rFonts w:cs="v4.2.0"/>
        </w:rPr>
        <w:t>3)</w:t>
      </w:r>
      <w:r w:rsidRPr="00B93702">
        <w:rPr>
          <w:rFonts w:cs="v4.2.0"/>
        </w:rPr>
        <w:tab/>
        <w:t>Detection mode: True RMS.</w:t>
      </w:r>
    </w:p>
    <w:p w14:paraId="374FEC6E" w14:textId="77777777" w:rsidR="00683B6A" w:rsidRPr="00B93702" w:rsidRDefault="00683B6A" w:rsidP="00F311C8">
      <w:pPr>
        <w:pStyle w:val="Heading5"/>
      </w:pPr>
      <w:bookmarkStart w:id="565" w:name="_Toc21098026"/>
      <w:bookmarkStart w:id="566" w:name="_Toc29765588"/>
      <w:r w:rsidRPr="00B93702">
        <w:t>6.6.1.4.2</w:t>
      </w:r>
      <w:r w:rsidRPr="00B93702">
        <w:tab/>
        <w:t>Procedure</w:t>
      </w:r>
      <w:bookmarkEnd w:id="565"/>
      <w:bookmarkEnd w:id="566"/>
    </w:p>
    <w:p w14:paraId="102E07FD" w14:textId="77777777" w:rsidR="00683B6A" w:rsidRPr="00B93702" w:rsidRDefault="00683B6A" w:rsidP="00683B6A">
      <w:pPr>
        <w:pStyle w:val="B10"/>
        <w:rPr>
          <w:rFonts w:cs="v4.2.0"/>
          <w:snapToGrid w:val="0"/>
        </w:rPr>
      </w:pPr>
      <w:r w:rsidRPr="00B93702">
        <w:rPr>
          <w:rFonts w:cs="v4.2.0"/>
          <w:snapToGrid w:val="0"/>
        </w:rPr>
        <w:t>1)</w:t>
      </w:r>
      <w:r w:rsidRPr="00B93702">
        <w:rPr>
          <w:rFonts w:cs="v4.2.0"/>
          <w:snapToGrid w:val="0"/>
        </w:rPr>
        <w:tab/>
      </w:r>
      <w:r w:rsidR="0030421B" w:rsidRPr="00B93702">
        <w:t xml:space="preserve">Set the </w:t>
      </w:r>
      <w:r w:rsidR="00A63983" w:rsidRPr="00B93702">
        <w:t>Base Station</w:t>
      </w:r>
      <w:r w:rsidR="0030421B" w:rsidRPr="00B93702">
        <w:t xml:space="preserve"> to transmit </w:t>
      </w:r>
      <w:r w:rsidR="0030421B" w:rsidRPr="00B93702">
        <w:rPr>
          <w:rFonts w:cs="v4.2.0"/>
          <w:snapToGrid w:val="0"/>
        </w:rPr>
        <w:t>at maximum power according to the applicable test configuration in clause 5</w:t>
      </w:r>
      <w:r w:rsidR="0030421B" w:rsidRPr="00B93702">
        <w:t xml:space="preserve"> using the corresponding test models or set of physical channels in subclause 4.9.2.</w:t>
      </w:r>
    </w:p>
    <w:p w14:paraId="50F52816" w14:textId="77777777" w:rsidR="00683B6A" w:rsidRPr="00B93702" w:rsidRDefault="00683B6A" w:rsidP="004C2E88">
      <w:pPr>
        <w:pStyle w:val="B10"/>
        <w:rPr>
          <w:snapToGrid w:val="0"/>
        </w:rPr>
      </w:pPr>
      <w:r w:rsidRPr="00B93702">
        <w:rPr>
          <w:snapToGrid w:val="0"/>
        </w:rPr>
        <w:t>2)</w:t>
      </w:r>
      <w:r w:rsidRPr="00B93702">
        <w:rPr>
          <w:snapToGrid w:val="0"/>
        </w:rPr>
        <w:tab/>
        <w:t>Measure the emission at the specified frequencies with specified measurement bandwidth and note that the measured value does not exceed the specified value.</w:t>
      </w:r>
    </w:p>
    <w:p w14:paraId="680FB027" w14:textId="77777777" w:rsidR="00BB4A32" w:rsidRPr="00B93702" w:rsidRDefault="00BB4A32" w:rsidP="00BB4A32">
      <w:pPr>
        <w:rPr>
          <w:snapToGrid w:val="0"/>
        </w:rPr>
      </w:pPr>
      <w:r w:rsidRPr="00B93702">
        <w:rPr>
          <w:snapToGrid w:val="0"/>
        </w:rPr>
        <w:t>In addition, for a multi-band capable BS, the following step shall apply:</w:t>
      </w:r>
    </w:p>
    <w:p w14:paraId="3CE5B20B" w14:textId="77777777" w:rsidR="00BB4A32" w:rsidRPr="00B93702" w:rsidRDefault="00BB4A32" w:rsidP="00BB4A32">
      <w:pPr>
        <w:pStyle w:val="B10"/>
        <w:rPr>
          <w:rFonts w:cs="v4.2.0"/>
          <w:snapToGrid w:val="0"/>
        </w:rPr>
      </w:pPr>
      <w:r w:rsidRPr="00B93702">
        <w:rPr>
          <w:rFonts w:cs="v4.2.0"/>
          <w:snapToGrid w:val="0"/>
        </w:rPr>
        <w:lastRenderedPageBreak/>
        <w:t>4)</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B93702">
        <w:rPr>
          <w:rFonts w:cs="v4.2.0"/>
          <w:snapToGrid w:val="0"/>
        </w:rPr>
        <w:t xml:space="preserve"> </w:t>
      </w:r>
      <w:r w:rsidRPr="00B93702">
        <w:rPr>
          <w:rFonts w:cs="v4.2.0"/>
          <w:snapToGrid w:val="0"/>
        </w:rPr>
        <w:t>For multi-band capable BS with separate antenna connector, the antenna connector not being under test in case of SBT or MBT shall be terminated.</w:t>
      </w:r>
    </w:p>
    <w:p w14:paraId="52EC1CB9" w14:textId="77777777" w:rsidR="00683B6A" w:rsidRPr="00B93702" w:rsidRDefault="001C45BF" w:rsidP="00F311C8">
      <w:pPr>
        <w:pStyle w:val="Heading4"/>
      </w:pPr>
      <w:bookmarkStart w:id="567" w:name="_Toc21098027"/>
      <w:bookmarkStart w:id="568" w:name="_Toc29765589"/>
      <w:r w:rsidRPr="00B93702">
        <w:t>6.6.1.5</w:t>
      </w:r>
      <w:r w:rsidRPr="00B93702">
        <w:tab/>
      </w:r>
      <w:r w:rsidR="00DB7FF2" w:rsidRPr="00B93702">
        <w:t>Test requirement</w:t>
      </w:r>
      <w:r w:rsidR="00683B6A" w:rsidRPr="00B93702">
        <w:t>s</w:t>
      </w:r>
      <w:bookmarkEnd w:id="567"/>
      <w:bookmarkEnd w:id="568"/>
    </w:p>
    <w:p w14:paraId="4716BF0C" w14:textId="77777777" w:rsidR="00683B6A" w:rsidRPr="00B93702" w:rsidRDefault="00683B6A" w:rsidP="00683446">
      <w:r w:rsidRPr="00B93702">
        <w:t>The measurement result in step 2 of 6.6.1.4.2 shall not exceed the maximum level specified in Table 6.6.1.5.1-1 to Table 6.6.1.5.6-1 if applicable for the BS under test.</w:t>
      </w:r>
    </w:p>
    <w:p w14:paraId="4EAC0108" w14:textId="77777777" w:rsidR="00683B6A" w:rsidRPr="00B93702" w:rsidRDefault="00683B6A" w:rsidP="00683B6A">
      <w:r w:rsidRPr="00B93702">
        <w:rPr>
          <w:rFonts w:cs="v5.0.0"/>
        </w:rPr>
        <w:t xml:space="preserve">The </w:t>
      </w:r>
      <w:r w:rsidR="00DB7FF2" w:rsidRPr="00B93702">
        <w:rPr>
          <w:rFonts w:cs="v5.0.0"/>
        </w:rPr>
        <w:t>test requirement</w:t>
      </w:r>
      <w:r w:rsidRPr="00B93702">
        <w:rPr>
          <w:rFonts w:cs="v5.0.0"/>
        </w:rPr>
        <w:t xml:space="preserve">s of either subclause 6.6.1.5.1 (Category A limits) or subclause 6.6.1.5.2 (Category B limits) shall apply. In addition for a BS operating in Band Category 2, the </w:t>
      </w:r>
      <w:r w:rsidR="00DB7FF2" w:rsidRPr="00B93702">
        <w:rPr>
          <w:rFonts w:cs="v5.0.0"/>
        </w:rPr>
        <w:t>test requirement</w:t>
      </w:r>
      <w:r w:rsidRPr="00B93702">
        <w:rPr>
          <w:rFonts w:cs="v5.0.0"/>
        </w:rPr>
        <w:t>s of 6.6.1.5.3 shall apply in case of Category B limits.</w:t>
      </w:r>
    </w:p>
    <w:p w14:paraId="37B0694C" w14:textId="77777777" w:rsidR="00683B6A" w:rsidRPr="00B93702" w:rsidRDefault="00683B6A" w:rsidP="00F311C8">
      <w:pPr>
        <w:pStyle w:val="Heading5"/>
      </w:pPr>
      <w:bookmarkStart w:id="569" w:name="_Toc21098028"/>
      <w:bookmarkStart w:id="570" w:name="_Toc29765590"/>
      <w:r w:rsidRPr="00B93702">
        <w:t>6.6.1.5.1</w:t>
      </w:r>
      <w:r w:rsidRPr="00B93702">
        <w:tab/>
        <w:t>Spurious emissions (Category A)</w:t>
      </w:r>
      <w:bookmarkEnd w:id="569"/>
      <w:bookmarkEnd w:id="570"/>
    </w:p>
    <w:p w14:paraId="05C456D7" w14:textId="77777777" w:rsidR="00683B6A" w:rsidRPr="00B93702" w:rsidRDefault="00683B6A" w:rsidP="00683B6A">
      <w:pPr>
        <w:keepNext/>
        <w:rPr>
          <w:rFonts w:cs="v5.0.0"/>
        </w:rPr>
      </w:pPr>
      <w:r w:rsidRPr="00B93702">
        <w:rPr>
          <w:rFonts w:cs="v5.0.0"/>
        </w:rPr>
        <w:t>The power of any spurious emission shall not exceed the limits in Table 6.6.1.5.1-1</w:t>
      </w:r>
    </w:p>
    <w:p w14:paraId="58441B7E" w14:textId="77777777" w:rsidR="00683B6A" w:rsidRPr="00B93702" w:rsidRDefault="00683B6A" w:rsidP="0048036E">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3702" w:rsidRPr="00B93702" w14:paraId="102CBD8A" w14:textId="77777777">
        <w:trPr>
          <w:cantSplit/>
          <w:jc w:val="center"/>
        </w:trPr>
        <w:tc>
          <w:tcPr>
            <w:tcW w:w="2376" w:type="dxa"/>
          </w:tcPr>
          <w:p w14:paraId="47DFA31D" w14:textId="77777777" w:rsidR="00683B6A" w:rsidRPr="00B93702" w:rsidRDefault="00683B6A" w:rsidP="00AB3C4B">
            <w:pPr>
              <w:pStyle w:val="TAH"/>
              <w:rPr>
                <w:rFonts w:cs="v5.0.0"/>
                <w:lang w:eastAsia="en-US"/>
              </w:rPr>
            </w:pPr>
            <w:r w:rsidRPr="00B93702">
              <w:rPr>
                <w:rFonts w:cs="v5.0.0"/>
                <w:lang w:eastAsia="en-US"/>
              </w:rPr>
              <w:t>Frequency range</w:t>
            </w:r>
          </w:p>
        </w:tc>
        <w:tc>
          <w:tcPr>
            <w:tcW w:w="2052" w:type="dxa"/>
          </w:tcPr>
          <w:p w14:paraId="6981706A" w14:textId="77777777" w:rsidR="00683B6A" w:rsidRPr="00B93702" w:rsidRDefault="00683B6A" w:rsidP="00AB3C4B">
            <w:pPr>
              <w:pStyle w:val="TAH"/>
              <w:rPr>
                <w:rFonts w:cs="v5.0.0"/>
                <w:lang w:eastAsia="en-US"/>
              </w:rPr>
            </w:pPr>
            <w:r w:rsidRPr="00B93702">
              <w:rPr>
                <w:rFonts w:cs="v5.0.0"/>
                <w:lang w:eastAsia="en-US"/>
              </w:rPr>
              <w:t>Maximum level</w:t>
            </w:r>
          </w:p>
        </w:tc>
        <w:tc>
          <w:tcPr>
            <w:tcW w:w="1440" w:type="dxa"/>
          </w:tcPr>
          <w:p w14:paraId="25C28D64" w14:textId="77777777" w:rsidR="00683B6A" w:rsidRPr="00B93702" w:rsidRDefault="00683B6A" w:rsidP="00AB3C4B">
            <w:pPr>
              <w:pStyle w:val="TAH"/>
              <w:rPr>
                <w:rFonts w:cs="v5.0.0"/>
                <w:lang w:eastAsia="en-US"/>
              </w:rPr>
            </w:pPr>
            <w:r w:rsidRPr="00B93702">
              <w:rPr>
                <w:rFonts w:cs="v5.0.0"/>
                <w:lang w:eastAsia="en-US"/>
              </w:rPr>
              <w:t>Measurement Bandwidth</w:t>
            </w:r>
          </w:p>
        </w:tc>
        <w:tc>
          <w:tcPr>
            <w:tcW w:w="2604" w:type="dxa"/>
          </w:tcPr>
          <w:p w14:paraId="33B70AF9" w14:textId="77777777" w:rsidR="00683B6A" w:rsidRPr="00B93702" w:rsidRDefault="00683B6A" w:rsidP="00AB3C4B">
            <w:pPr>
              <w:pStyle w:val="TAH"/>
              <w:rPr>
                <w:rFonts w:cs="v5.0.0"/>
                <w:lang w:eastAsia="en-US"/>
              </w:rPr>
            </w:pPr>
            <w:r w:rsidRPr="00B93702">
              <w:rPr>
                <w:rFonts w:cs="v5.0.0"/>
                <w:lang w:eastAsia="en-US"/>
              </w:rPr>
              <w:t>Note</w:t>
            </w:r>
          </w:p>
        </w:tc>
      </w:tr>
      <w:tr w:rsidR="00B93702" w:rsidRPr="00B93702" w14:paraId="2DD36ACC" w14:textId="77777777">
        <w:trPr>
          <w:cantSplit/>
          <w:jc w:val="center"/>
        </w:trPr>
        <w:tc>
          <w:tcPr>
            <w:tcW w:w="2376" w:type="dxa"/>
          </w:tcPr>
          <w:p w14:paraId="1F700AC3" w14:textId="77777777" w:rsidR="00F2739B" w:rsidRPr="00B93702" w:rsidRDefault="00F2739B" w:rsidP="00AB3C4B">
            <w:pPr>
              <w:pStyle w:val="TAC"/>
              <w:rPr>
                <w:rFonts w:cs="v5.0.0"/>
                <w:lang w:eastAsia="en-US"/>
              </w:rPr>
            </w:pPr>
            <w:r w:rsidRPr="00B93702">
              <w:rPr>
                <w:rFonts w:cs="v5.0.0"/>
                <w:lang w:eastAsia="en-US"/>
              </w:rPr>
              <w:t xml:space="preserve">9kHz </w:t>
            </w:r>
            <w:r w:rsidRPr="00B93702">
              <w:rPr>
                <w:rFonts w:cs="v5.0.0"/>
                <w:lang w:eastAsia="en-US"/>
              </w:rPr>
              <w:noBreakHyphen/>
              <w:t xml:space="preserve"> 150kHz</w:t>
            </w:r>
          </w:p>
        </w:tc>
        <w:tc>
          <w:tcPr>
            <w:tcW w:w="2052" w:type="dxa"/>
            <w:vMerge w:val="restart"/>
            <w:vAlign w:val="center"/>
          </w:tcPr>
          <w:p w14:paraId="28599416" w14:textId="77777777" w:rsidR="00F2739B" w:rsidRPr="00B93702" w:rsidRDefault="00F2739B" w:rsidP="00AB3C4B">
            <w:pPr>
              <w:pStyle w:val="TAC"/>
              <w:rPr>
                <w:rFonts w:cs="v5.0.0"/>
                <w:lang w:eastAsia="en-US"/>
              </w:rPr>
            </w:pPr>
            <w:r w:rsidRPr="00B93702">
              <w:rPr>
                <w:rFonts w:cs="v5.0.0"/>
                <w:lang w:eastAsia="en-US"/>
              </w:rPr>
              <w:t>-13 dBm</w:t>
            </w:r>
          </w:p>
        </w:tc>
        <w:tc>
          <w:tcPr>
            <w:tcW w:w="1440" w:type="dxa"/>
          </w:tcPr>
          <w:p w14:paraId="0F92E125" w14:textId="77777777" w:rsidR="00F2739B" w:rsidRPr="00B93702" w:rsidRDefault="00F2739B" w:rsidP="00AB3C4B">
            <w:pPr>
              <w:pStyle w:val="TAC"/>
              <w:rPr>
                <w:rFonts w:cs="v5.0.0"/>
                <w:lang w:eastAsia="en-US"/>
              </w:rPr>
            </w:pPr>
            <w:r w:rsidRPr="00B93702">
              <w:rPr>
                <w:rFonts w:cs="v5.0.0"/>
                <w:lang w:eastAsia="en-US"/>
              </w:rPr>
              <w:t xml:space="preserve">1 kHz </w:t>
            </w:r>
          </w:p>
        </w:tc>
        <w:tc>
          <w:tcPr>
            <w:tcW w:w="2604" w:type="dxa"/>
          </w:tcPr>
          <w:p w14:paraId="10D3F10E"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7B8BBBCC" w14:textId="77777777">
        <w:trPr>
          <w:cantSplit/>
          <w:jc w:val="center"/>
        </w:trPr>
        <w:tc>
          <w:tcPr>
            <w:tcW w:w="2376" w:type="dxa"/>
          </w:tcPr>
          <w:p w14:paraId="22B4DD3E" w14:textId="77777777" w:rsidR="00F2739B" w:rsidRPr="00B93702" w:rsidRDefault="00F2739B" w:rsidP="00AB3C4B">
            <w:pPr>
              <w:pStyle w:val="TAC"/>
              <w:rPr>
                <w:rFonts w:cs="v5.0.0"/>
                <w:lang w:eastAsia="en-US"/>
              </w:rPr>
            </w:pPr>
            <w:r w:rsidRPr="00B93702">
              <w:rPr>
                <w:rFonts w:cs="v5.0.0"/>
                <w:lang w:eastAsia="en-US"/>
              </w:rPr>
              <w:t xml:space="preserve">150kHz </w:t>
            </w:r>
            <w:r w:rsidRPr="00B93702">
              <w:rPr>
                <w:rFonts w:cs="v5.0.0"/>
                <w:lang w:eastAsia="en-US"/>
              </w:rPr>
              <w:noBreakHyphen/>
              <w:t xml:space="preserve"> 30MHz</w:t>
            </w:r>
          </w:p>
        </w:tc>
        <w:tc>
          <w:tcPr>
            <w:tcW w:w="2052" w:type="dxa"/>
            <w:vMerge/>
          </w:tcPr>
          <w:p w14:paraId="0F9851CB" w14:textId="77777777" w:rsidR="00F2739B" w:rsidRPr="00B93702" w:rsidRDefault="00F2739B" w:rsidP="00AB3C4B">
            <w:pPr>
              <w:pStyle w:val="TAC"/>
              <w:rPr>
                <w:rFonts w:cs="v5.0.0"/>
                <w:lang w:eastAsia="en-US"/>
              </w:rPr>
            </w:pPr>
          </w:p>
        </w:tc>
        <w:tc>
          <w:tcPr>
            <w:tcW w:w="1440" w:type="dxa"/>
          </w:tcPr>
          <w:p w14:paraId="61868A0C" w14:textId="77777777" w:rsidR="00F2739B" w:rsidRPr="00B93702" w:rsidRDefault="00F2739B" w:rsidP="00AB3C4B">
            <w:pPr>
              <w:pStyle w:val="TAC"/>
              <w:rPr>
                <w:rFonts w:cs="v5.0.0"/>
                <w:lang w:eastAsia="en-US"/>
              </w:rPr>
            </w:pPr>
            <w:r w:rsidRPr="00B93702">
              <w:rPr>
                <w:rFonts w:cs="v5.0.0"/>
                <w:lang w:eastAsia="en-US"/>
              </w:rPr>
              <w:t xml:space="preserve">10 kHz </w:t>
            </w:r>
          </w:p>
        </w:tc>
        <w:tc>
          <w:tcPr>
            <w:tcW w:w="2604" w:type="dxa"/>
          </w:tcPr>
          <w:p w14:paraId="016ADC22"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1B2D3DBE" w14:textId="77777777">
        <w:trPr>
          <w:cantSplit/>
          <w:jc w:val="center"/>
        </w:trPr>
        <w:tc>
          <w:tcPr>
            <w:tcW w:w="2376" w:type="dxa"/>
          </w:tcPr>
          <w:p w14:paraId="3AB06AD6" w14:textId="77777777" w:rsidR="00F2739B" w:rsidRPr="00B93702" w:rsidRDefault="00F2739B" w:rsidP="00AB3C4B">
            <w:pPr>
              <w:pStyle w:val="TAC"/>
              <w:rPr>
                <w:rFonts w:cs="v5.0.0"/>
                <w:lang w:eastAsia="en-US"/>
              </w:rPr>
            </w:pPr>
            <w:r w:rsidRPr="00B93702">
              <w:rPr>
                <w:rFonts w:cs="v5.0.0"/>
                <w:lang w:eastAsia="en-US"/>
              </w:rPr>
              <w:t xml:space="preserve">30MHz </w:t>
            </w:r>
            <w:r w:rsidRPr="00B93702">
              <w:rPr>
                <w:rFonts w:cs="v5.0.0"/>
                <w:lang w:eastAsia="en-US"/>
              </w:rPr>
              <w:noBreakHyphen/>
              <w:t xml:space="preserve"> 1GHz</w:t>
            </w:r>
          </w:p>
        </w:tc>
        <w:tc>
          <w:tcPr>
            <w:tcW w:w="2052" w:type="dxa"/>
            <w:vMerge/>
          </w:tcPr>
          <w:p w14:paraId="1CFF5E26" w14:textId="77777777" w:rsidR="00F2739B" w:rsidRPr="00B93702" w:rsidRDefault="00F2739B" w:rsidP="00AB3C4B">
            <w:pPr>
              <w:pStyle w:val="TAC"/>
              <w:rPr>
                <w:rFonts w:cs="v5.0.0"/>
                <w:lang w:eastAsia="en-US"/>
              </w:rPr>
            </w:pPr>
          </w:p>
        </w:tc>
        <w:tc>
          <w:tcPr>
            <w:tcW w:w="1440" w:type="dxa"/>
          </w:tcPr>
          <w:p w14:paraId="0BCB9972" w14:textId="77777777" w:rsidR="00F2739B" w:rsidRPr="00B93702" w:rsidRDefault="00F2739B" w:rsidP="00AB3C4B">
            <w:pPr>
              <w:pStyle w:val="TAC"/>
              <w:rPr>
                <w:rFonts w:cs="v5.0.0"/>
                <w:lang w:eastAsia="en-US"/>
              </w:rPr>
            </w:pPr>
            <w:r w:rsidRPr="00B93702">
              <w:rPr>
                <w:rFonts w:cs="v5.0.0"/>
                <w:lang w:eastAsia="en-US"/>
              </w:rPr>
              <w:t>100 kHz</w:t>
            </w:r>
          </w:p>
        </w:tc>
        <w:tc>
          <w:tcPr>
            <w:tcW w:w="2604" w:type="dxa"/>
          </w:tcPr>
          <w:p w14:paraId="1CCA6263"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38307CC8" w14:textId="77777777">
        <w:trPr>
          <w:cantSplit/>
          <w:jc w:val="center"/>
        </w:trPr>
        <w:tc>
          <w:tcPr>
            <w:tcW w:w="2376" w:type="dxa"/>
          </w:tcPr>
          <w:p w14:paraId="31A66A55" w14:textId="77777777" w:rsidR="00F2739B" w:rsidRPr="00B93702" w:rsidRDefault="00F2739B" w:rsidP="00AB3C4B">
            <w:pPr>
              <w:pStyle w:val="TAC"/>
              <w:rPr>
                <w:rFonts w:cs="v5.0.0"/>
                <w:lang w:eastAsia="en-US"/>
              </w:rPr>
            </w:pPr>
            <w:r w:rsidRPr="00B93702">
              <w:rPr>
                <w:rFonts w:cs="v5.0.0"/>
                <w:lang w:eastAsia="en-US"/>
              </w:rPr>
              <w:t xml:space="preserve">1GHz </w:t>
            </w:r>
            <w:r w:rsidRPr="00B93702">
              <w:rPr>
                <w:rFonts w:cs="v5.0.0"/>
                <w:lang w:eastAsia="en-US"/>
              </w:rPr>
              <w:noBreakHyphen/>
              <w:t xml:space="preserve"> 12.75 GHz</w:t>
            </w:r>
          </w:p>
        </w:tc>
        <w:tc>
          <w:tcPr>
            <w:tcW w:w="2052" w:type="dxa"/>
            <w:vMerge/>
          </w:tcPr>
          <w:p w14:paraId="5849FD38" w14:textId="77777777" w:rsidR="00F2739B" w:rsidRPr="00B93702" w:rsidRDefault="00F2739B" w:rsidP="00AB3C4B">
            <w:pPr>
              <w:pStyle w:val="TAC"/>
              <w:rPr>
                <w:rFonts w:cs="v5.0.0"/>
                <w:lang w:eastAsia="en-US"/>
              </w:rPr>
            </w:pPr>
          </w:p>
        </w:tc>
        <w:tc>
          <w:tcPr>
            <w:tcW w:w="1440" w:type="dxa"/>
          </w:tcPr>
          <w:p w14:paraId="29842BFB" w14:textId="77777777" w:rsidR="00F2739B" w:rsidRPr="00B93702" w:rsidRDefault="00F2739B" w:rsidP="00AB3C4B">
            <w:pPr>
              <w:pStyle w:val="TAC"/>
              <w:rPr>
                <w:rFonts w:cs="v5.0.0"/>
                <w:lang w:eastAsia="en-US"/>
              </w:rPr>
            </w:pPr>
            <w:r w:rsidRPr="00B93702">
              <w:rPr>
                <w:rFonts w:cs="v5.0.0"/>
                <w:lang w:eastAsia="en-US"/>
              </w:rPr>
              <w:t>1 MHz</w:t>
            </w:r>
          </w:p>
        </w:tc>
        <w:tc>
          <w:tcPr>
            <w:tcW w:w="2604" w:type="dxa"/>
          </w:tcPr>
          <w:p w14:paraId="4E97FF78" w14:textId="77777777" w:rsidR="00F2739B" w:rsidRPr="00B93702" w:rsidRDefault="00F2739B" w:rsidP="00AB3C4B">
            <w:pPr>
              <w:pStyle w:val="TAC"/>
              <w:rPr>
                <w:rFonts w:cs="Arial"/>
                <w:lang w:eastAsia="en-US"/>
              </w:rPr>
            </w:pPr>
            <w:r w:rsidRPr="00B93702">
              <w:rPr>
                <w:rFonts w:cs="Arial"/>
                <w:lang w:eastAsia="en-US"/>
              </w:rPr>
              <w:t>Note 2</w:t>
            </w:r>
          </w:p>
        </w:tc>
      </w:tr>
      <w:tr w:rsidR="00B93702" w:rsidRPr="00B93702" w14:paraId="6C4A2056" w14:textId="77777777">
        <w:trPr>
          <w:cantSplit/>
          <w:jc w:val="center"/>
        </w:trPr>
        <w:tc>
          <w:tcPr>
            <w:tcW w:w="2376" w:type="dxa"/>
          </w:tcPr>
          <w:p w14:paraId="372FC47F" w14:textId="77777777" w:rsidR="00F2739B" w:rsidRPr="00B93702" w:rsidRDefault="00F2739B" w:rsidP="00AB3C4B">
            <w:pPr>
              <w:pStyle w:val="TAC"/>
              <w:rPr>
                <w:rFonts w:cs="v5.0.0"/>
                <w:lang w:eastAsia="en-US"/>
              </w:rPr>
            </w:pPr>
            <w:r w:rsidRPr="00B93702">
              <w:rPr>
                <w:rFonts w:cs="v5.0.0"/>
                <w:lang w:eastAsia="en-US"/>
              </w:rPr>
              <w:t xml:space="preserve">12.75 GHz –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DL operating band in GHz</w:t>
            </w:r>
          </w:p>
        </w:tc>
        <w:tc>
          <w:tcPr>
            <w:tcW w:w="2052" w:type="dxa"/>
            <w:vMerge/>
          </w:tcPr>
          <w:p w14:paraId="3E920CAF" w14:textId="77777777" w:rsidR="00F2739B" w:rsidRPr="00B93702" w:rsidRDefault="00F2739B" w:rsidP="00AB3C4B">
            <w:pPr>
              <w:pStyle w:val="TAC"/>
              <w:rPr>
                <w:rFonts w:cs="v5.0.0"/>
                <w:lang w:eastAsia="en-US"/>
              </w:rPr>
            </w:pPr>
          </w:p>
        </w:tc>
        <w:tc>
          <w:tcPr>
            <w:tcW w:w="1440" w:type="dxa"/>
          </w:tcPr>
          <w:p w14:paraId="03FD7988" w14:textId="77777777" w:rsidR="00F2739B" w:rsidRPr="00B93702" w:rsidRDefault="00F2739B" w:rsidP="00AB3C4B">
            <w:pPr>
              <w:pStyle w:val="TAC"/>
              <w:rPr>
                <w:rFonts w:cs="v5.0.0"/>
                <w:lang w:eastAsia="en-US"/>
              </w:rPr>
            </w:pPr>
            <w:r w:rsidRPr="00B93702">
              <w:rPr>
                <w:rFonts w:cs="v5.0.0"/>
                <w:lang w:eastAsia="en-US"/>
              </w:rPr>
              <w:t>1 MHz</w:t>
            </w:r>
          </w:p>
        </w:tc>
        <w:tc>
          <w:tcPr>
            <w:tcW w:w="2604" w:type="dxa"/>
          </w:tcPr>
          <w:p w14:paraId="2E2C15B9" w14:textId="77777777" w:rsidR="00F2739B" w:rsidRPr="00B93702" w:rsidRDefault="00F2739B" w:rsidP="00AB3C4B">
            <w:pPr>
              <w:pStyle w:val="TAC"/>
              <w:rPr>
                <w:rFonts w:cs="Arial"/>
                <w:lang w:eastAsia="en-US"/>
              </w:rPr>
            </w:pPr>
            <w:r w:rsidRPr="00B93702">
              <w:rPr>
                <w:rFonts w:cs="Arial"/>
                <w:lang w:eastAsia="en-US"/>
              </w:rPr>
              <w:t>Note 2, Note 3</w:t>
            </w:r>
          </w:p>
        </w:tc>
      </w:tr>
      <w:tr w:rsidR="00683B6A" w:rsidRPr="00B93702" w14:paraId="2A65A849" w14:textId="77777777">
        <w:trPr>
          <w:cantSplit/>
          <w:jc w:val="center"/>
        </w:trPr>
        <w:tc>
          <w:tcPr>
            <w:tcW w:w="8472" w:type="dxa"/>
            <w:gridSpan w:val="4"/>
          </w:tcPr>
          <w:p w14:paraId="72C7840B" w14:textId="77777777"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Bandwidth as in ITU-R SM.329 [13], s4.1</w:t>
            </w:r>
          </w:p>
          <w:p w14:paraId="6B217D20" w14:textId="77777777" w:rsidR="00F2739B" w:rsidRPr="00B93702" w:rsidRDefault="00683B6A" w:rsidP="00F2739B">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s4.1. Upper frequency as in ITU-R SM.329 [13], s2.5 table 1</w:t>
            </w:r>
            <w:r w:rsidR="00F2739B" w:rsidRPr="00B93702">
              <w:rPr>
                <w:rFonts w:cs="Arial"/>
                <w:lang w:eastAsia="en-US"/>
              </w:rPr>
              <w:t xml:space="preserve"> </w:t>
            </w:r>
          </w:p>
          <w:p w14:paraId="7ECA1A73" w14:textId="77777777" w:rsidR="00683B6A" w:rsidRPr="00B93702" w:rsidRDefault="00F2739B"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 GHz</w:t>
            </w:r>
            <w:r w:rsidR="00B9221E">
              <w:t>.</w:t>
            </w:r>
          </w:p>
        </w:tc>
      </w:tr>
    </w:tbl>
    <w:p w14:paraId="18F5D1C3" w14:textId="77777777" w:rsidR="00683B6A" w:rsidRPr="00B93702" w:rsidRDefault="00683B6A" w:rsidP="00683B6A"/>
    <w:p w14:paraId="297CE621" w14:textId="77777777" w:rsidR="00683B6A" w:rsidRPr="00B93702" w:rsidRDefault="00683B6A" w:rsidP="00F311C8">
      <w:pPr>
        <w:pStyle w:val="Heading5"/>
      </w:pPr>
      <w:bookmarkStart w:id="571" w:name="_Toc21098029"/>
      <w:bookmarkStart w:id="572" w:name="_Toc29765591"/>
      <w:r w:rsidRPr="00B93702">
        <w:t>6.6.1.5.2</w:t>
      </w:r>
      <w:r w:rsidRPr="00B93702">
        <w:tab/>
        <w:t>Spurious emissions (Category B)</w:t>
      </w:r>
      <w:bookmarkEnd w:id="571"/>
      <w:bookmarkEnd w:id="572"/>
    </w:p>
    <w:p w14:paraId="379553FC" w14:textId="77777777" w:rsidR="00683B6A" w:rsidRPr="00B93702" w:rsidRDefault="00683B6A" w:rsidP="00683B6A">
      <w:pPr>
        <w:keepNext/>
        <w:rPr>
          <w:rFonts w:cs="v5.0.0"/>
        </w:rPr>
      </w:pPr>
      <w:r w:rsidRPr="00B93702">
        <w:rPr>
          <w:rFonts w:cs="v5.0.0"/>
        </w:rPr>
        <w:t>The power of any spurious emission shall not exceed the limits in Table 6.6.1.5.2-1</w:t>
      </w:r>
    </w:p>
    <w:p w14:paraId="76C3B5C6" w14:textId="77777777" w:rsidR="00683B6A" w:rsidRPr="00B93702" w:rsidRDefault="00683B6A" w:rsidP="0048036E">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3702" w:rsidRPr="00B93702" w14:paraId="1082D21B" w14:textId="77777777">
        <w:trPr>
          <w:cantSplit/>
          <w:jc w:val="center"/>
        </w:trPr>
        <w:tc>
          <w:tcPr>
            <w:tcW w:w="2976" w:type="dxa"/>
          </w:tcPr>
          <w:p w14:paraId="4D2154DB" w14:textId="77777777"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14:paraId="12C12D01"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17E831DE" w14:textId="77777777" w:rsidR="00683B6A" w:rsidRPr="00B93702" w:rsidRDefault="00683B6A" w:rsidP="00AB3C4B">
            <w:pPr>
              <w:pStyle w:val="TAH"/>
              <w:rPr>
                <w:rFonts w:cs="Arial"/>
                <w:lang w:eastAsia="en-US"/>
              </w:rPr>
            </w:pPr>
            <w:r w:rsidRPr="00B93702">
              <w:rPr>
                <w:rFonts w:cs="Arial"/>
                <w:lang w:eastAsia="en-US"/>
              </w:rPr>
              <w:t>Measurement Bandwidth</w:t>
            </w:r>
          </w:p>
        </w:tc>
        <w:tc>
          <w:tcPr>
            <w:tcW w:w="2519" w:type="dxa"/>
          </w:tcPr>
          <w:p w14:paraId="41CDD575" w14:textId="77777777" w:rsidR="00683B6A" w:rsidRPr="00B93702" w:rsidRDefault="00683B6A" w:rsidP="00AB3C4B">
            <w:pPr>
              <w:pStyle w:val="TAH"/>
              <w:rPr>
                <w:rFonts w:cs="Arial"/>
                <w:lang w:eastAsia="en-US"/>
              </w:rPr>
            </w:pPr>
            <w:r w:rsidRPr="00B93702">
              <w:rPr>
                <w:rFonts w:cs="Arial"/>
                <w:lang w:eastAsia="en-US"/>
              </w:rPr>
              <w:t>Note</w:t>
            </w:r>
          </w:p>
        </w:tc>
      </w:tr>
      <w:tr w:rsidR="00B93702" w:rsidRPr="00B93702" w14:paraId="0260EA0C" w14:textId="77777777">
        <w:trPr>
          <w:cantSplit/>
          <w:jc w:val="center"/>
        </w:trPr>
        <w:tc>
          <w:tcPr>
            <w:tcW w:w="2976" w:type="dxa"/>
          </w:tcPr>
          <w:p w14:paraId="05C31F2B" w14:textId="77777777" w:rsidR="00683B6A" w:rsidRPr="00B93702" w:rsidRDefault="00683B6A" w:rsidP="00AB3C4B">
            <w:pPr>
              <w:pStyle w:val="TAC"/>
              <w:rPr>
                <w:rFonts w:cs="Arial"/>
                <w:lang w:eastAsia="en-US"/>
              </w:rPr>
            </w:pPr>
            <w:r w:rsidRPr="00B93702">
              <w:rPr>
                <w:rFonts w:cs="Arial"/>
                <w:lang w:eastAsia="en-US"/>
              </w:rPr>
              <w:t xml:space="preserve">9 kHz </w:t>
            </w:r>
            <w:r w:rsidRPr="00B93702">
              <w:rPr>
                <w:rFonts w:cs="Arial"/>
                <w:lang w:eastAsia="en-US"/>
              </w:rPr>
              <w:sym w:font="Symbol" w:char="F0AB"/>
            </w:r>
            <w:r w:rsidRPr="00B93702">
              <w:rPr>
                <w:rFonts w:cs="Arial"/>
                <w:lang w:eastAsia="en-US"/>
              </w:rPr>
              <w:t xml:space="preserve"> 150 kHz</w:t>
            </w:r>
          </w:p>
        </w:tc>
        <w:tc>
          <w:tcPr>
            <w:tcW w:w="1276" w:type="dxa"/>
          </w:tcPr>
          <w:p w14:paraId="298F616E"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7C998443" w14:textId="77777777" w:rsidR="00683B6A" w:rsidRPr="00B93702" w:rsidRDefault="00683B6A" w:rsidP="00AB3C4B">
            <w:pPr>
              <w:pStyle w:val="TAC"/>
              <w:rPr>
                <w:rFonts w:cs="Arial"/>
                <w:lang w:eastAsia="en-US"/>
              </w:rPr>
            </w:pPr>
            <w:r w:rsidRPr="00B93702">
              <w:rPr>
                <w:rFonts w:cs="Arial"/>
                <w:lang w:eastAsia="en-US"/>
              </w:rPr>
              <w:t xml:space="preserve">1 kHz </w:t>
            </w:r>
          </w:p>
        </w:tc>
        <w:tc>
          <w:tcPr>
            <w:tcW w:w="2519" w:type="dxa"/>
          </w:tcPr>
          <w:p w14:paraId="2873ED3C" w14:textId="77777777" w:rsidR="00683B6A" w:rsidRPr="00B93702" w:rsidRDefault="00683B6A" w:rsidP="00AB3C4B">
            <w:pPr>
              <w:pStyle w:val="TAC"/>
              <w:rPr>
                <w:rFonts w:cs="Arial"/>
                <w:lang w:eastAsia="en-US"/>
              </w:rPr>
            </w:pPr>
            <w:r w:rsidRPr="00B93702">
              <w:rPr>
                <w:rFonts w:cs="Arial"/>
                <w:lang w:eastAsia="en-US"/>
              </w:rPr>
              <w:t xml:space="preserve">Note 1 </w:t>
            </w:r>
          </w:p>
        </w:tc>
      </w:tr>
      <w:tr w:rsidR="00B93702" w:rsidRPr="00B93702" w14:paraId="0EE66CBA" w14:textId="77777777">
        <w:trPr>
          <w:cantSplit/>
          <w:jc w:val="center"/>
        </w:trPr>
        <w:tc>
          <w:tcPr>
            <w:tcW w:w="2976" w:type="dxa"/>
          </w:tcPr>
          <w:p w14:paraId="5AFF7A44" w14:textId="77777777" w:rsidR="00683B6A" w:rsidRPr="00B93702" w:rsidRDefault="00683B6A" w:rsidP="00AB3C4B">
            <w:pPr>
              <w:pStyle w:val="TAC"/>
              <w:rPr>
                <w:rFonts w:cs="Arial"/>
                <w:lang w:eastAsia="en-US"/>
              </w:rPr>
            </w:pPr>
            <w:r w:rsidRPr="00B93702">
              <w:rPr>
                <w:rFonts w:cs="Arial"/>
                <w:lang w:eastAsia="en-US"/>
              </w:rPr>
              <w:t xml:space="preserve">150 kHz </w:t>
            </w:r>
            <w:r w:rsidRPr="00B93702">
              <w:rPr>
                <w:rFonts w:cs="Arial"/>
                <w:lang w:eastAsia="en-US"/>
              </w:rPr>
              <w:sym w:font="Symbol" w:char="F0AB"/>
            </w:r>
            <w:r w:rsidRPr="00B93702">
              <w:rPr>
                <w:rFonts w:cs="Arial"/>
                <w:lang w:eastAsia="en-US"/>
              </w:rPr>
              <w:t xml:space="preserve"> 30 MHz</w:t>
            </w:r>
          </w:p>
        </w:tc>
        <w:tc>
          <w:tcPr>
            <w:tcW w:w="1276" w:type="dxa"/>
          </w:tcPr>
          <w:p w14:paraId="16026D7B"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762ECBF1" w14:textId="77777777" w:rsidR="00683B6A" w:rsidRPr="00B93702" w:rsidRDefault="00683B6A" w:rsidP="00AB3C4B">
            <w:pPr>
              <w:pStyle w:val="TAC"/>
              <w:rPr>
                <w:rFonts w:cs="Arial"/>
                <w:lang w:eastAsia="en-US"/>
              </w:rPr>
            </w:pPr>
            <w:r w:rsidRPr="00B93702">
              <w:rPr>
                <w:rFonts w:cs="Arial"/>
                <w:lang w:eastAsia="en-US"/>
              </w:rPr>
              <w:t xml:space="preserve">10 kHz </w:t>
            </w:r>
          </w:p>
        </w:tc>
        <w:tc>
          <w:tcPr>
            <w:tcW w:w="2519" w:type="dxa"/>
          </w:tcPr>
          <w:p w14:paraId="7C52C898" w14:textId="77777777" w:rsidR="00683B6A" w:rsidRPr="00B93702" w:rsidRDefault="00683B6A" w:rsidP="00AB3C4B">
            <w:pPr>
              <w:pStyle w:val="TAC"/>
              <w:rPr>
                <w:rFonts w:cs="Arial"/>
                <w:lang w:eastAsia="en-US"/>
              </w:rPr>
            </w:pPr>
            <w:r w:rsidRPr="00B93702">
              <w:rPr>
                <w:rFonts w:cs="Arial"/>
                <w:lang w:eastAsia="en-US"/>
              </w:rPr>
              <w:t>Note 1</w:t>
            </w:r>
          </w:p>
        </w:tc>
      </w:tr>
      <w:tr w:rsidR="00B93702" w:rsidRPr="00B93702" w14:paraId="622BDAB9" w14:textId="77777777">
        <w:trPr>
          <w:cantSplit/>
          <w:jc w:val="center"/>
        </w:trPr>
        <w:tc>
          <w:tcPr>
            <w:tcW w:w="2976" w:type="dxa"/>
          </w:tcPr>
          <w:p w14:paraId="38E5D8A3" w14:textId="77777777" w:rsidR="00683B6A" w:rsidRPr="00B93702" w:rsidRDefault="00683B6A" w:rsidP="00AB3C4B">
            <w:pPr>
              <w:pStyle w:val="TAC"/>
              <w:rPr>
                <w:rFonts w:cs="Arial"/>
                <w:lang w:eastAsia="en-US"/>
              </w:rPr>
            </w:pPr>
            <w:r w:rsidRPr="00B93702">
              <w:rPr>
                <w:rFonts w:cs="Arial"/>
                <w:lang w:eastAsia="en-US"/>
              </w:rPr>
              <w:t xml:space="preserve">30 MHz </w:t>
            </w:r>
            <w:r w:rsidRPr="00B93702">
              <w:rPr>
                <w:rFonts w:cs="Arial"/>
                <w:lang w:eastAsia="en-US"/>
              </w:rPr>
              <w:sym w:font="Symbol" w:char="F0AB"/>
            </w:r>
            <w:r w:rsidRPr="00B93702">
              <w:rPr>
                <w:rFonts w:cs="Arial"/>
                <w:lang w:eastAsia="en-US"/>
              </w:rPr>
              <w:t xml:space="preserve"> 1 GHz</w:t>
            </w:r>
          </w:p>
        </w:tc>
        <w:tc>
          <w:tcPr>
            <w:tcW w:w="1276" w:type="dxa"/>
          </w:tcPr>
          <w:p w14:paraId="64B4C07A"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0548EB4E" w14:textId="77777777" w:rsidR="00683B6A" w:rsidRPr="00B93702" w:rsidRDefault="00683B6A" w:rsidP="00AB3C4B">
            <w:pPr>
              <w:pStyle w:val="TAC"/>
              <w:rPr>
                <w:rFonts w:cs="Arial"/>
                <w:lang w:eastAsia="en-US"/>
              </w:rPr>
            </w:pPr>
            <w:r w:rsidRPr="00B93702">
              <w:rPr>
                <w:rFonts w:cs="Arial"/>
                <w:lang w:eastAsia="en-US"/>
              </w:rPr>
              <w:t>100 kHz</w:t>
            </w:r>
          </w:p>
        </w:tc>
        <w:tc>
          <w:tcPr>
            <w:tcW w:w="2519" w:type="dxa"/>
          </w:tcPr>
          <w:p w14:paraId="5977C0CA" w14:textId="77777777" w:rsidR="00683B6A" w:rsidRPr="00B93702" w:rsidRDefault="00683B6A" w:rsidP="00AB3C4B">
            <w:pPr>
              <w:pStyle w:val="TAC"/>
              <w:rPr>
                <w:rFonts w:cs="Arial"/>
                <w:lang w:eastAsia="en-US"/>
              </w:rPr>
            </w:pPr>
            <w:r w:rsidRPr="00B93702">
              <w:rPr>
                <w:rFonts w:cs="Arial"/>
                <w:lang w:eastAsia="en-US"/>
              </w:rPr>
              <w:t>Note 1</w:t>
            </w:r>
          </w:p>
        </w:tc>
      </w:tr>
      <w:tr w:rsidR="00B93702" w:rsidRPr="00B93702" w14:paraId="31ADCA64" w14:textId="77777777">
        <w:trPr>
          <w:cantSplit/>
          <w:jc w:val="center"/>
        </w:trPr>
        <w:tc>
          <w:tcPr>
            <w:tcW w:w="2976" w:type="dxa"/>
          </w:tcPr>
          <w:p w14:paraId="4772E723" w14:textId="77777777"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1276" w:type="dxa"/>
          </w:tcPr>
          <w:p w14:paraId="1E1A1431" w14:textId="77777777" w:rsidR="00683B6A" w:rsidRPr="00B93702" w:rsidRDefault="00683B6A" w:rsidP="00AB3C4B">
            <w:pPr>
              <w:pStyle w:val="TAC"/>
              <w:rPr>
                <w:rFonts w:cs="Arial"/>
                <w:lang w:eastAsia="en-US"/>
              </w:rPr>
            </w:pPr>
            <w:r w:rsidRPr="00B93702">
              <w:rPr>
                <w:rFonts w:cs="Arial"/>
                <w:lang w:eastAsia="en-US"/>
              </w:rPr>
              <w:t>-30 dBm</w:t>
            </w:r>
          </w:p>
        </w:tc>
        <w:tc>
          <w:tcPr>
            <w:tcW w:w="1418" w:type="dxa"/>
          </w:tcPr>
          <w:p w14:paraId="6985538C" w14:textId="77777777" w:rsidR="00683B6A" w:rsidRPr="00B93702" w:rsidRDefault="00683B6A" w:rsidP="00AB3C4B">
            <w:pPr>
              <w:pStyle w:val="TAC"/>
              <w:rPr>
                <w:rFonts w:cs="Arial"/>
                <w:lang w:eastAsia="en-US"/>
              </w:rPr>
            </w:pPr>
            <w:r w:rsidRPr="00B93702">
              <w:rPr>
                <w:rFonts w:cs="Arial"/>
                <w:lang w:eastAsia="en-US"/>
              </w:rPr>
              <w:t>1 MHz</w:t>
            </w:r>
          </w:p>
        </w:tc>
        <w:tc>
          <w:tcPr>
            <w:tcW w:w="2519" w:type="dxa"/>
          </w:tcPr>
          <w:p w14:paraId="3AE30118" w14:textId="77777777" w:rsidR="00683B6A" w:rsidRPr="00B93702" w:rsidRDefault="00683B6A" w:rsidP="00AB3C4B">
            <w:pPr>
              <w:pStyle w:val="TAC"/>
              <w:rPr>
                <w:rFonts w:cs="Arial"/>
                <w:lang w:eastAsia="en-US"/>
              </w:rPr>
            </w:pPr>
            <w:r w:rsidRPr="00B93702">
              <w:rPr>
                <w:rFonts w:cs="Arial"/>
                <w:lang w:eastAsia="en-US"/>
              </w:rPr>
              <w:t>Note 2</w:t>
            </w:r>
          </w:p>
        </w:tc>
      </w:tr>
      <w:tr w:rsidR="00B93702" w:rsidRPr="00B93702" w14:paraId="5E5417FF" w14:textId="77777777">
        <w:trPr>
          <w:cantSplit/>
          <w:jc w:val="center"/>
        </w:trPr>
        <w:tc>
          <w:tcPr>
            <w:tcW w:w="2976" w:type="dxa"/>
          </w:tcPr>
          <w:p w14:paraId="733A1B8B" w14:textId="77777777"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sym w:font="Symbol" w:char="F0AB"/>
            </w:r>
            <w:r w:rsidRPr="00B93702">
              <w:rPr>
                <w:rFonts w:cs="Arial"/>
                <w:lang w:eastAsia="en-US"/>
              </w:rPr>
              <w:t xml:space="preserve"> </w:t>
            </w:r>
            <w:r w:rsidR="007C75C4" w:rsidRPr="00B93702">
              <w:rPr>
                <w:rFonts w:cs="Arial"/>
                <w:noProof/>
                <w:lang w:eastAsia="en-US"/>
              </w:rPr>
              <w:t>5</w:t>
            </w:r>
            <w:r w:rsidR="007C75C4" w:rsidRPr="00B93702">
              <w:rPr>
                <w:rFonts w:cs="Arial"/>
                <w:noProof/>
                <w:vertAlign w:val="superscript"/>
                <w:lang w:eastAsia="en-US"/>
              </w:rPr>
              <w:t>th</w:t>
            </w:r>
            <w:r w:rsidR="007C75C4" w:rsidRPr="00B93702">
              <w:rPr>
                <w:rFonts w:cs="Arial"/>
                <w:noProof/>
                <w:lang w:eastAsia="en-US"/>
              </w:rPr>
              <w:t xml:space="preserve"> harmonic of the upper frequency edge of the DL operating band in GHz</w:t>
            </w:r>
          </w:p>
        </w:tc>
        <w:tc>
          <w:tcPr>
            <w:tcW w:w="1276" w:type="dxa"/>
          </w:tcPr>
          <w:p w14:paraId="173F8CB3" w14:textId="77777777" w:rsidR="003D0277" w:rsidRPr="00B93702" w:rsidRDefault="003D0277" w:rsidP="00033FE9">
            <w:pPr>
              <w:pStyle w:val="TAC"/>
              <w:rPr>
                <w:rFonts w:cs="Arial"/>
                <w:lang w:eastAsia="en-US"/>
              </w:rPr>
            </w:pPr>
            <w:r w:rsidRPr="00B93702">
              <w:rPr>
                <w:rFonts w:cs="Arial"/>
                <w:lang w:eastAsia="en-US"/>
              </w:rPr>
              <w:t>-30 dBm</w:t>
            </w:r>
          </w:p>
        </w:tc>
        <w:tc>
          <w:tcPr>
            <w:tcW w:w="1418" w:type="dxa"/>
          </w:tcPr>
          <w:p w14:paraId="7C056366" w14:textId="77777777" w:rsidR="003D0277" w:rsidRPr="00B93702" w:rsidRDefault="003D0277" w:rsidP="00033FE9">
            <w:pPr>
              <w:pStyle w:val="TAC"/>
              <w:rPr>
                <w:rFonts w:cs="Arial"/>
                <w:lang w:eastAsia="en-US"/>
              </w:rPr>
            </w:pPr>
            <w:r w:rsidRPr="00B93702">
              <w:rPr>
                <w:rFonts w:cs="Arial"/>
                <w:lang w:eastAsia="en-US"/>
              </w:rPr>
              <w:t>1 MHz</w:t>
            </w:r>
          </w:p>
        </w:tc>
        <w:tc>
          <w:tcPr>
            <w:tcW w:w="2519" w:type="dxa"/>
          </w:tcPr>
          <w:p w14:paraId="75C33EFB" w14:textId="77777777" w:rsidR="003D0277" w:rsidRPr="00B93702" w:rsidRDefault="003D0277" w:rsidP="00033FE9">
            <w:pPr>
              <w:pStyle w:val="TAC"/>
              <w:rPr>
                <w:rFonts w:cs="Arial"/>
                <w:lang w:eastAsia="en-US"/>
              </w:rPr>
            </w:pPr>
            <w:r w:rsidRPr="00B93702">
              <w:rPr>
                <w:rFonts w:cs="Arial"/>
                <w:lang w:eastAsia="en-US"/>
              </w:rPr>
              <w:t>Note 2, Note 3</w:t>
            </w:r>
          </w:p>
        </w:tc>
      </w:tr>
      <w:tr w:rsidR="00683B6A" w:rsidRPr="00B93702" w14:paraId="76EE77A2" w14:textId="77777777">
        <w:trPr>
          <w:cantSplit/>
          <w:jc w:val="center"/>
        </w:trPr>
        <w:tc>
          <w:tcPr>
            <w:tcW w:w="8189" w:type="dxa"/>
            <w:gridSpan w:val="4"/>
          </w:tcPr>
          <w:p w14:paraId="5B29725E" w14:textId="77777777"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 xml:space="preserve">Bandwidth as in ITU-R SM.329 </w:t>
            </w:r>
            <w:r w:rsidRPr="00B93702">
              <w:rPr>
                <w:rFonts w:cs="v5.0.0"/>
                <w:lang w:eastAsia="en-US"/>
              </w:rPr>
              <w:t>[13]</w:t>
            </w:r>
            <w:r w:rsidRPr="00B93702">
              <w:rPr>
                <w:rFonts w:cs="Arial"/>
                <w:lang w:eastAsia="en-US"/>
              </w:rPr>
              <w:t>, s4.1</w:t>
            </w:r>
          </w:p>
          <w:p w14:paraId="60156D18" w14:textId="77777777" w:rsidR="003D0277" w:rsidRPr="00B93702" w:rsidRDefault="00683B6A" w:rsidP="003D0277">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xml:space="preserve">, s4.1. Upper frequency as in ITU-R </w:t>
            </w:r>
            <w:r w:rsidRPr="00B93702">
              <w:rPr>
                <w:rFonts w:cs="v3.8.0"/>
                <w:lang w:eastAsia="en-US"/>
              </w:rPr>
              <w:t xml:space="preserve">SM.329 </w:t>
            </w:r>
            <w:r w:rsidRPr="00B93702">
              <w:rPr>
                <w:rFonts w:cs="v5.0.0"/>
                <w:lang w:eastAsia="en-US"/>
              </w:rPr>
              <w:t>[13]</w:t>
            </w:r>
            <w:r w:rsidRPr="00B93702">
              <w:rPr>
                <w:rFonts w:cs="v3.8.0"/>
                <w:lang w:eastAsia="en-US"/>
              </w:rPr>
              <w:t>, s2.5 table 1</w:t>
            </w:r>
            <w:r w:rsidR="003D0277" w:rsidRPr="00B93702">
              <w:rPr>
                <w:rFonts w:cs="Arial"/>
                <w:lang w:eastAsia="en-US"/>
              </w:rPr>
              <w:t xml:space="preserve"> </w:t>
            </w:r>
          </w:p>
          <w:p w14:paraId="31070F9B" w14:textId="77777777" w:rsidR="00683B6A" w:rsidRPr="00B93702" w:rsidRDefault="003D0277"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 GHz</w:t>
            </w:r>
            <w:r w:rsidR="00B9221E">
              <w:t>.</w:t>
            </w:r>
          </w:p>
        </w:tc>
      </w:tr>
    </w:tbl>
    <w:p w14:paraId="3570893F" w14:textId="77777777" w:rsidR="00683B6A" w:rsidRPr="00B93702" w:rsidRDefault="00683B6A" w:rsidP="00683B6A">
      <w:pPr>
        <w:ind w:firstLine="284"/>
      </w:pPr>
    </w:p>
    <w:p w14:paraId="394E186B" w14:textId="77777777" w:rsidR="00683B6A" w:rsidRPr="00B93702" w:rsidRDefault="00683B6A" w:rsidP="00F311C8">
      <w:pPr>
        <w:pStyle w:val="Heading5"/>
      </w:pPr>
      <w:bookmarkStart w:id="573" w:name="_Toc21098030"/>
      <w:bookmarkStart w:id="574" w:name="_Toc29765592"/>
      <w:r w:rsidRPr="00B93702">
        <w:t>6.6.1.5.3</w:t>
      </w:r>
      <w:r w:rsidRPr="00B93702">
        <w:tab/>
        <w:t>Additional test requirement for BC2 (category B)</w:t>
      </w:r>
      <w:bookmarkEnd w:id="573"/>
      <w:bookmarkEnd w:id="574"/>
    </w:p>
    <w:p w14:paraId="040B953F" w14:textId="77777777" w:rsidR="00B91B91" w:rsidRPr="00B93702" w:rsidRDefault="00683B6A" w:rsidP="00B91B91">
      <w:pPr>
        <w:rPr>
          <w:lang w:eastAsia="zh-CN"/>
        </w:rPr>
      </w:pPr>
      <w:r w:rsidRPr="00B93702">
        <w:t>For a BS operating in Band Category 2 when GSM/EDGE is configured, the power of any spurious emission shall not exceed the limits in Table 6.6.1.5.3-1.</w:t>
      </w:r>
    </w:p>
    <w:p w14:paraId="4B69333B" w14:textId="77777777" w:rsidR="00683B6A" w:rsidRPr="00B93702" w:rsidRDefault="00B91B91" w:rsidP="00B91B91">
      <w:r w:rsidRPr="00B93702">
        <w:lastRenderedPageBreak/>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14:paraId="1DDF31C2" w14:textId="77777777" w:rsidR="00683B6A" w:rsidRPr="00B93702" w:rsidRDefault="00683B6A" w:rsidP="0048036E">
      <w:pPr>
        <w:pStyle w:val="TH"/>
      </w:pPr>
      <w:r w:rsidRPr="00B93702">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B93702" w:rsidRPr="00B93702" w14:paraId="5D2C98D1" w14:textId="77777777">
        <w:trPr>
          <w:cantSplit/>
          <w:jc w:val="center"/>
        </w:trPr>
        <w:tc>
          <w:tcPr>
            <w:tcW w:w="2976" w:type="dxa"/>
          </w:tcPr>
          <w:p w14:paraId="1684925B" w14:textId="77777777" w:rsidR="00683B6A" w:rsidRPr="00B93702" w:rsidRDefault="00683B6A" w:rsidP="00AB3C4B">
            <w:pPr>
              <w:pStyle w:val="TAH"/>
              <w:rPr>
                <w:rFonts w:cs="Arial"/>
                <w:lang w:eastAsia="en-US"/>
              </w:rPr>
            </w:pPr>
            <w:r w:rsidRPr="00B93702">
              <w:rPr>
                <w:rFonts w:cs="Arial"/>
                <w:lang w:eastAsia="en-US"/>
              </w:rPr>
              <w:t>Frequency range</w:t>
            </w:r>
          </w:p>
        </w:tc>
        <w:tc>
          <w:tcPr>
            <w:tcW w:w="2507" w:type="dxa"/>
          </w:tcPr>
          <w:p w14:paraId="76EF6D58" w14:textId="77777777" w:rsidR="00683B6A" w:rsidRPr="00B93702" w:rsidRDefault="00683B6A" w:rsidP="00AB3C4B">
            <w:pPr>
              <w:pStyle w:val="TAH"/>
              <w:rPr>
                <w:rFonts w:cs="Arial"/>
                <w:lang w:eastAsia="en-US"/>
              </w:rPr>
            </w:pPr>
            <w:r w:rsidRPr="00B93702">
              <w:rPr>
                <w:rFonts w:cs="Arial"/>
                <w:lang w:eastAsia="en-US"/>
              </w:rPr>
              <w:t>Frequency offset from transmitter operating band edge</w:t>
            </w:r>
            <w:r w:rsidR="00B91B91" w:rsidRPr="00B93702">
              <w:rPr>
                <w:rFonts w:cs="Arial"/>
                <w:lang w:eastAsia="zh-CN"/>
              </w:rPr>
              <w:t xml:space="preserve"> (Note1)</w:t>
            </w:r>
          </w:p>
        </w:tc>
        <w:tc>
          <w:tcPr>
            <w:tcW w:w="1276" w:type="dxa"/>
          </w:tcPr>
          <w:p w14:paraId="5A42C353"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4E4C38D1" w14:textId="77777777" w:rsidR="00683B6A" w:rsidRPr="00B93702" w:rsidRDefault="00683B6A" w:rsidP="00AB3C4B">
            <w:pPr>
              <w:pStyle w:val="TAH"/>
              <w:rPr>
                <w:rFonts w:cs="Arial"/>
                <w:lang w:eastAsia="en-US"/>
              </w:rPr>
            </w:pPr>
            <w:r w:rsidRPr="00B93702">
              <w:rPr>
                <w:rFonts w:cs="Arial"/>
                <w:lang w:eastAsia="en-US"/>
              </w:rPr>
              <w:t>Measurement Bandwidth</w:t>
            </w:r>
          </w:p>
        </w:tc>
      </w:tr>
      <w:tr w:rsidR="00B93702" w:rsidRPr="00B93702" w14:paraId="1BCD522C" w14:textId="77777777">
        <w:trPr>
          <w:cantSplit/>
          <w:jc w:val="center"/>
        </w:trPr>
        <w:tc>
          <w:tcPr>
            <w:tcW w:w="2976" w:type="dxa"/>
            <w:vMerge w:val="restart"/>
            <w:vAlign w:val="center"/>
          </w:tcPr>
          <w:p w14:paraId="12EF838A" w14:textId="77777777" w:rsidR="00683B6A" w:rsidRPr="00B93702" w:rsidRDefault="00E17504" w:rsidP="00AB3C4B">
            <w:pPr>
              <w:pStyle w:val="TAC"/>
              <w:rPr>
                <w:rFonts w:cs="Arial"/>
                <w:lang w:eastAsia="en-US"/>
              </w:rPr>
            </w:pPr>
            <w:r w:rsidRPr="00B93702">
              <w:rPr>
                <w:rFonts w:cs="Arial"/>
                <w:lang w:eastAsia="en-US"/>
              </w:rPr>
              <w:t xml:space="preserve">500 </w:t>
            </w:r>
            <w:r w:rsidR="00683B6A" w:rsidRPr="00B93702">
              <w:rPr>
                <w:rFonts w:cs="Arial"/>
                <w:lang w:eastAsia="en-US"/>
              </w:rPr>
              <w:t xml:space="preserve">MHz </w:t>
            </w:r>
            <w:r w:rsidR="00683B6A" w:rsidRPr="00B93702">
              <w:rPr>
                <w:rFonts w:cs="Arial"/>
                <w:lang w:eastAsia="en-US"/>
              </w:rPr>
              <w:sym w:font="Symbol" w:char="F0AB"/>
            </w:r>
            <w:r w:rsidR="00683B6A" w:rsidRPr="00B93702">
              <w:rPr>
                <w:rFonts w:cs="Arial"/>
                <w:lang w:eastAsia="en-US"/>
              </w:rPr>
              <w:t xml:space="preserve"> 1 GHz</w:t>
            </w:r>
          </w:p>
        </w:tc>
        <w:tc>
          <w:tcPr>
            <w:tcW w:w="2507" w:type="dxa"/>
          </w:tcPr>
          <w:p w14:paraId="0995F10B" w14:textId="77777777" w:rsidR="00683B6A" w:rsidRPr="00B93702" w:rsidRDefault="00683B6A" w:rsidP="00AB3C4B">
            <w:pPr>
              <w:pStyle w:val="TAC"/>
              <w:rPr>
                <w:rFonts w:cs="Arial"/>
                <w:lang w:eastAsia="en-US"/>
              </w:rPr>
            </w:pPr>
            <w:r w:rsidRPr="00B93702">
              <w:rPr>
                <w:rFonts w:cs="Arial"/>
                <w:lang w:eastAsia="en-US"/>
              </w:rPr>
              <w:t>10 – 20 MHz</w:t>
            </w:r>
          </w:p>
        </w:tc>
        <w:tc>
          <w:tcPr>
            <w:tcW w:w="1276" w:type="dxa"/>
          </w:tcPr>
          <w:p w14:paraId="584CF768"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1BBC2467" w14:textId="77777777" w:rsidR="00683B6A" w:rsidRPr="00B93702" w:rsidRDefault="00683B6A" w:rsidP="00AB3C4B">
            <w:pPr>
              <w:pStyle w:val="TAC"/>
              <w:rPr>
                <w:rFonts w:cs="Arial"/>
                <w:lang w:eastAsia="en-US"/>
              </w:rPr>
            </w:pPr>
            <w:r w:rsidRPr="00B93702">
              <w:rPr>
                <w:rFonts w:cs="Arial"/>
                <w:lang w:eastAsia="en-US"/>
              </w:rPr>
              <w:t>300 kHz</w:t>
            </w:r>
          </w:p>
        </w:tc>
      </w:tr>
      <w:tr w:rsidR="00B93702" w:rsidRPr="00B93702" w14:paraId="34B514F4" w14:textId="77777777">
        <w:trPr>
          <w:cantSplit/>
          <w:jc w:val="center"/>
        </w:trPr>
        <w:tc>
          <w:tcPr>
            <w:tcW w:w="2976" w:type="dxa"/>
            <w:vMerge/>
          </w:tcPr>
          <w:p w14:paraId="2ED611CA" w14:textId="77777777" w:rsidR="00683B6A" w:rsidRPr="00B93702" w:rsidRDefault="00683B6A" w:rsidP="00AB3C4B">
            <w:pPr>
              <w:pStyle w:val="TAC"/>
              <w:rPr>
                <w:rFonts w:cs="Arial"/>
                <w:lang w:eastAsia="en-US"/>
              </w:rPr>
            </w:pPr>
          </w:p>
        </w:tc>
        <w:tc>
          <w:tcPr>
            <w:tcW w:w="2507" w:type="dxa"/>
          </w:tcPr>
          <w:p w14:paraId="657547E0" w14:textId="77777777" w:rsidR="00683B6A" w:rsidRPr="00B93702" w:rsidRDefault="00683B6A" w:rsidP="00AB3C4B">
            <w:pPr>
              <w:pStyle w:val="TAC"/>
              <w:rPr>
                <w:rFonts w:cs="Arial"/>
                <w:lang w:eastAsia="en-US"/>
              </w:rPr>
            </w:pPr>
            <w:r w:rsidRPr="00B93702">
              <w:rPr>
                <w:rFonts w:cs="Arial"/>
                <w:lang w:eastAsia="en-US"/>
              </w:rPr>
              <w:t>20 – 30 MHz</w:t>
            </w:r>
          </w:p>
        </w:tc>
        <w:tc>
          <w:tcPr>
            <w:tcW w:w="1276" w:type="dxa"/>
          </w:tcPr>
          <w:p w14:paraId="5F533FE1"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17C67CF9" w14:textId="77777777" w:rsidR="00683B6A" w:rsidRPr="00B93702" w:rsidRDefault="00683B6A" w:rsidP="00AB3C4B">
            <w:pPr>
              <w:pStyle w:val="TAC"/>
              <w:rPr>
                <w:rFonts w:cs="Arial"/>
                <w:lang w:eastAsia="en-US"/>
              </w:rPr>
            </w:pPr>
            <w:r w:rsidRPr="00B93702">
              <w:rPr>
                <w:rFonts w:cs="Arial"/>
                <w:lang w:eastAsia="en-US"/>
              </w:rPr>
              <w:t>1 MHz</w:t>
            </w:r>
          </w:p>
        </w:tc>
      </w:tr>
      <w:tr w:rsidR="00B93702" w:rsidRPr="00B93702" w14:paraId="16E4BC00" w14:textId="77777777">
        <w:trPr>
          <w:cantSplit/>
          <w:jc w:val="center"/>
        </w:trPr>
        <w:tc>
          <w:tcPr>
            <w:tcW w:w="2976" w:type="dxa"/>
            <w:vMerge/>
          </w:tcPr>
          <w:p w14:paraId="21F1ACD5" w14:textId="77777777" w:rsidR="00683B6A" w:rsidRPr="00B93702" w:rsidRDefault="00683B6A" w:rsidP="00AB3C4B">
            <w:pPr>
              <w:pStyle w:val="TAC"/>
              <w:rPr>
                <w:rFonts w:cs="Arial"/>
                <w:lang w:eastAsia="en-US"/>
              </w:rPr>
            </w:pPr>
          </w:p>
        </w:tc>
        <w:tc>
          <w:tcPr>
            <w:tcW w:w="2507" w:type="dxa"/>
          </w:tcPr>
          <w:p w14:paraId="4F803933" w14:textId="77777777" w:rsidR="00683B6A" w:rsidRPr="00B93702" w:rsidRDefault="00683B6A" w:rsidP="00AB3C4B">
            <w:pPr>
              <w:pStyle w:val="TAC"/>
              <w:rPr>
                <w:rFonts w:cs="Arial"/>
                <w:lang w:eastAsia="en-US"/>
              </w:rPr>
            </w:pPr>
            <w:r w:rsidRPr="00B93702">
              <w:rPr>
                <w:rFonts w:cs="Arial"/>
                <w:lang w:eastAsia="en-US"/>
              </w:rPr>
              <w:t>≥ 30 MHz</w:t>
            </w:r>
          </w:p>
        </w:tc>
        <w:tc>
          <w:tcPr>
            <w:tcW w:w="1276" w:type="dxa"/>
          </w:tcPr>
          <w:p w14:paraId="051F40DB"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1B07D78B" w14:textId="77777777" w:rsidR="00683B6A" w:rsidRPr="00B93702" w:rsidRDefault="00683B6A" w:rsidP="00AB3C4B">
            <w:pPr>
              <w:pStyle w:val="TAC"/>
              <w:rPr>
                <w:rFonts w:cs="Arial"/>
                <w:lang w:eastAsia="en-US"/>
              </w:rPr>
            </w:pPr>
            <w:r w:rsidRPr="00B93702">
              <w:rPr>
                <w:rFonts w:cs="Arial"/>
                <w:lang w:eastAsia="en-US"/>
              </w:rPr>
              <w:t>3 MHz</w:t>
            </w:r>
          </w:p>
        </w:tc>
      </w:tr>
      <w:tr w:rsidR="00B93702" w:rsidRPr="00B93702" w14:paraId="6A64BC04" w14:textId="77777777">
        <w:trPr>
          <w:cantSplit/>
          <w:jc w:val="center"/>
        </w:trPr>
        <w:tc>
          <w:tcPr>
            <w:tcW w:w="2976" w:type="dxa"/>
          </w:tcPr>
          <w:p w14:paraId="600D10EF" w14:textId="77777777"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2507" w:type="dxa"/>
          </w:tcPr>
          <w:p w14:paraId="704F7EDB" w14:textId="77777777" w:rsidR="00683B6A" w:rsidRPr="00B93702" w:rsidRDefault="00683B6A" w:rsidP="00AB3C4B">
            <w:pPr>
              <w:pStyle w:val="TAC"/>
              <w:rPr>
                <w:rFonts w:cs="Arial"/>
                <w:lang w:eastAsia="en-US"/>
              </w:rPr>
            </w:pPr>
            <w:r w:rsidRPr="00B93702">
              <w:rPr>
                <w:rFonts w:cs="Arial"/>
                <w:lang w:eastAsia="en-US"/>
              </w:rPr>
              <w:t>≥ 30 MHz</w:t>
            </w:r>
          </w:p>
        </w:tc>
        <w:tc>
          <w:tcPr>
            <w:tcW w:w="1276" w:type="dxa"/>
          </w:tcPr>
          <w:p w14:paraId="34C29630" w14:textId="77777777" w:rsidR="00683B6A" w:rsidRPr="00B93702" w:rsidRDefault="00683B6A" w:rsidP="00AB3C4B">
            <w:pPr>
              <w:pStyle w:val="TAC"/>
              <w:rPr>
                <w:rFonts w:cs="Arial"/>
                <w:lang w:eastAsia="en-US"/>
              </w:rPr>
            </w:pPr>
            <w:r w:rsidRPr="00B93702">
              <w:rPr>
                <w:rFonts w:cs="Arial"/>
                <w:lang w:eastAsia="en-US"/>
              </w:rPr>
              <w:t>-30 dBm</w:t>
            </w:r>
          </w:p>
        </w:tc>
        <w:tc>
          <w:tcPr>
            <w:tcW w:w="1418" w:type="dxa"/>
          </w:tcPr>
          <w:p w14:paraId="28088861" w14:textId="77777777" w:rsidR="00683B6A" w:rsidRPr="00B93702" w:rsidRDefault="00683B6A" w:rsidP="00AB3C4B">
            <w:pPr>
              <w:pStyle w:val="TAC"/>
              <w:rPr>
                <w:rFonts w:cs="Arial"/>
                <w:lang w:eastAsia="en-US"/>
              </w:rPr>
            </w:pPr>
            <w:r w:rsidRPr="00B93702">
              <w:rPr>
                <w:rFonts w:cs="Arial"/>
                <w:lang w:eastAsia="en-US"/>
              </w:rPr>
              <w:t>3 MHz</w:t>
            </w:r>
          </w:p>
        </w:tc>
      </w:tr>
      <w:tr w:rsidR="00B91B91" w:rsidRPr="00B93702" w14:paraId="1B889F8E" w14:textId="77777777" w:rsidTr="008651A0">
        <w:trPr>
          <w:cantSplit/>
          <w:jc w:val="center"/>
        </w:trPr>
        <w:tc>
          <w:tcPr>
            <w:tcW w:w="8177" w:type="dxa"/>
            <w:gridSpan w:val="4"/>
          </w:tcPr>
          <w:p w14:paraId="358DC9EF" w14:textId="77777777" w:rsidR="00B91B91" w:rsidRPr="00B93702" w:rsidRDefault="00B91B91" w:rsidP="00B91B91">
            <w:pPr>
              <w:pStyle w:val="TAN"/>
              <w:rPr>
                <w:rFonts w:cs="Arial"/>
                <w:lang w:eastAsia="en-US"/>
              </w:rPr>
            </w:pPr>
            <w:r w:rsidRPr="00B93702">
              <w:rPr>
                <w:rFonts w:cs="Arial"/>
                <w:lang w:eastAsia="en-US"/>
              </w:rPr>
              <w:t>NOTE 1:</w:t>
            </w:r>
            <w:r w:rsidRPr="00B93702">
              <w:rPr>
                <w:rFonts w:cs="Arial"/>
                <w:lang w:eastAsia="en-US"/>
              </w:rPr>
              <w:tab/>
            </w:r>
            <w:r w:rsidRPr="00B93702">
              <w:rPr>
                <w:rFonts w:eastAsia="??" w:cs="Arial"/>
                <w:lang w:eastAsia="en-US"/>
              </w:rPr>
              <w:t>For BS capable of multi</w:t>
            </w:r>
            <w:r w:rsidRPr="00B93702">
              <w:rPr>
                <w:rFonts w:cs="Arial"/>
                <w:lang w:eastAsia="zh-CN"/>
              </w:rPr>
              <w:t>-</w:t>
            </w:r>
            <w:r w:rsidRPr="00B93702">
              <w:rPr>
                <w:rFonts w:eastAsia="??" w:cs="Arial"/>
                <w:lang w:eastAsia="en-US"/>
              </w:rPr>
              <w:t>band operation</w:t>
            </w:r>
            <w:r w:rsidRPr="00B93702">
              <w:rPr>
                <w:rFonts w:cs="Arial"/>
                <w:lang w:eastAsia="en-US"/>
              </w:rPr>
              <w:t>, the frequency offset is relative to the closest operating band.</w:t>
            </w:r>
          </w:p>
        </w:tc>
      </w:tr>
    </w:tbl>
    <w:p w14:paraId="635DDA3C" w14:textId="77777777" w:rsidR="00683B6A" w:rsidRPr="00B93702" w:rsidRDefault="00683B6A" w:rsidP="00683B6A">
      <w:pPr>
        <w:rPr>
          <w:rFonts w:cs="v5.0.0"/>
        </w:rPr>
      </w:pPr>
    </w:p>
    <w:p w14:paraId="228A0CDC" w14:textId="77777777" w:rsidR="00683B6A" w:rsidRPr="00B93702" w:rsidRDefault="00683B6A" w:rsidP="00F311C8">
      <w:pPr>
        <w:pStyle w:val="Heading5"/>
      </w:pPr>
      <w:bookmarkStart w:id="575" w:name="_Toc21098031"/>
      <w:bookmarkStart w:id="576" w:name="_Toc29765593"/>
      <w:r w:rsidRPr="00B93702">
        <w:t>6.6.1.5.4</w:t>
      </w:r>
      <w:r w:rsidRPr="00B93702">
        <w:tab/>
        <w:t>Protection of the BS receiver of own or different BS</w:t>
      </w:r>
      <w:bookmarkEnd w:id="575"/>
      <w:bookmarkEnd w:id="576"/>
    </w:p>
    <w:p w14:paraId="251C1E54" w14:textId="77777777" w:rsidR="00683B6A" w:rsidRPr="00B93702" w:rsidRDefault="00683B6A" w:rsidP="00683B6A">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42C43E27" w14:textId="77777777" w:rsidR="00683B6A" w:rsidRPr="00B93702" w:rsidRDefault="00683B6A" w:rsidP="00683B6A">
      <w:pPr>
        <w:keepNext/>
        <w:rPr>
          <w:rFonts w:cs="v5.0.0"/>
        </w:rPr>
      </w:pPr>
      <w:r w:rsidRPr="00B93702">
        <w:rPr>
          <w:rFonts w:cs="v5.0.0"/>
        </w:rPr>
        <w:t>The power of any spurious emission shall not exceed the limits in Table 6.6.1.5.4-1</w:t>
      </w:r>
      <w:r w:rsidR="007B22E8" w:rsidRPr="00B93702">
        <w:rPr>
          <w:rFonts w:cs="v5.0.0"/>
        </w:rPr>
        <w:t>, depending on the declared Base Station class and Band Category</w:t>
      </w:r>
      <w:r w:rsidRPr="00B93702">
        <w:rPr>
          <w:rFonts w:cs="v5.0.0"/>
        </w:rPr>
        <w:t>.</w:t>
      </w:r>
    </w:p>
    <w:p w14:paraId="7D913C80" w14:textId="77777777" w:rsidR="00683B6A" w:rsidRPr="00B93702" w:rsidRDefault="00683B6A" w:rsidP="0048036E">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B93702" w:rsidRPr="00B93702" w14:paraId="729B70C4" w14:textId="77777777">
        <w:trPr>
          <w:cantSplit/>
          <w:jc w:val="center"/>
        </w:trPr>
        <w:tc>
          <w:tcPr>
            <w:tcW w:w="1846" w:type="dxa"/>
          </w:tcPr>
          <w:p w14:paraId="47CAEEA4" w14:textId="77777777" w:rsidR="007B22E8" w:rsidRPr="00B93702" w:rsidRDefault="007B22E8" w:rsidP="00AB3C4B">
            <w:pPr>
              <w:pStyle w:val="TAH"/>
              <w:rPr>
                <w:rFonts w:cs="Arial"/>
                <w:lang w:eastAsia="en-US"/>
              </w:rPr>
            </w:pPr>
            <w:r w:rsidRPr="00B93702">
              <w:rPr>
                <w:rFonts w:cs="Arial"/>
                <w:lang w:eastAsia="zh-CN"/>
              </w:rPr>
              <w:t>BS Class</w:t>
            </w:r>
          </w:p>
        </w:tc>
        <w:tc>
          <w:tcPr>
            <w:tcW w:w="1846" w:type="dxa"/>
          </w:tcPr>
          <w:p w14:paraId="4F31D208" w14:textId="77777777" w:rsidR="007B22E8" w:rsidRPr="00B93702" w:rsidRDefault="007B22E8" w:rsidP="00AB3C4B">
            <w:pPr>
              <w:pStyle w:val="TAH"/>
              <w:rPr>
                <w:rFonts w:cs="Arial"/>
                <w:lang w:eastAsia="en-US"/>
              </w:rPr>
            </w:pPr>
            <w:r w:rsidRPr="00B93702">
              <w:rPr>
                <w:rFonts w:cs="Arial"/>
                <w:lang w:eastAsia="en-US"/>
              </w:rPr>
              <w:t>Band category</w:t>
            </w:r>
          </w:p>
        </w:tc>
        <w:tc>
          <w:tcPr>
            <w:tcW w:w="1577" w:type="dxa"/>
          </w:tcPr>
          <w:p w14:paraId="45536F8C" w14:textId="77777777" w:rsidR="007B22E8" w:rsidRPr="00B93702" w:rsidRDefault="007B22E8" w:rsidP="00AB3C4B">
            <w:pPr>
              <w:pStyle w:val="TAH"/>
              <w:rPr>
                <w:rFonts w:cs="Arial"/>
                <w:lang w:eastAsia="en-US"/>
              </w:rPr>
            </w:pPr>
            <w:r w:rsidRPr="00B93702">
              <w:rPr>
                <w:rFonts w:cs="Arial"/>
                <w:lang w:eastAsia="en-US"/>
              </w:rPr>
              <w:t>Frequency range</w:t>
            </w:r>
          </w:p>
        </w:tc>
        <w:tc>
          <w:tcPr>
            <w:tcW w:w="1276" w:type="dxa"/>
          </w:tcPr>
          <w:p w14:paraId="2CEB2441" w14:textId="77777777" w:rsidR="007B22E8" w:rsidRPr="00B93702" w:rsidRDefault="007B22E8" w:rsidP="00AB3C4B">
            <w:pPr>
              <w:pStyle w:val="TAH"/>
              <w:rPr>
                <w:rFonts w:cs="Arial"/>
                <w:lang w:eastAsia="en-US"/>
              </w:rPr>
            </w:pPr>
            <w:r w:rsidRPr="00B93702">
              <w:rPr>
                <w:rFonts w:cs="Arial"/>
                <w:lang w:eastAsia="en-US"/>
              </w:rPr>
              <w:t>Maximum Level</w:t>
            </w:r>
          </w:p>
        </w:tc>
        <w:tc>
          <w:tcPr>
            <w:tcW w:w="1418" w:type="dxa"/>
          </w:tcPr>
          <w:p w14:paraId="53DA95A6" w14:textId="77777777" w:rsidR="007B22E8" w:rsidRPr="00B93702" w:rsidRDefault="007B22E8" w:rsidP="00AB3C4B">
            <w:pPr>
              <w:pStyle w:val="TAH"/>
              <w:rPr>
                <w:rFonts w:cs="Arial"/>
                <w:lang w:eastAsia="en-US"/>
              </w:rPr>
            </w:pPr>
            <w:r w:rsidRPr="00B93702">
              <w:rPr>
                <w:rFonts w:cs="Arial"/>
                <w:lang w:eastAsia="en-US"/>
              </w:rPr>
              <w:t>Measurement Bandwidth</w:t>
            </w:r>
          </w:p>
        </w:tc>
        <w:tc>
          <w:tcPr>
            <w:tcW w:w="1710" w:type="dxa"/>
          </w:tcPr>
          <w:p w14:paraId="03ABD873" w14:textId="77777777" w:rsidR="007B22E8" w:rsidRPr="00B93702" w:rsidRDefault="007B22E8" w:rsidP="00AB3C4B">
            <w:pPr>
              <w:pStyle w:val="TAH"/>
              <w:rPr>
                <w:rFonts w:cs="Arial"/>
                <w:lang w:eastAsia="en-US"/>
              </w:rPr>
            </w:pPr>
            <w:r w:rsidRPr="00B93702">
              <w:rPr>
                <w:rFonts w:cs="Arial"/>
                <w:lang w:eastAsia="en-US"/>
              </w:rPr>
              <w:t>Note</w:t>
            </w:r>
          </w:p>
        </w:tc>
      </w:tr>
      <w:tr w:rsidR="00B93702" w:rsidRPr="00B93702" w14:paraId="4439C0E1" w14:textId="77777777">
        <w:trPr>
          <w:cantSplit/>
          <w:jc w:val="center"/>
        </w:trPr>
        <w:tc>
          <w:tcPr>
            <w:tcW w:w="1846" w:type="dxa"/>
          </w:tcPr>
          <w:p w14:paraId="504209DC" w14:textId="77777777" w:rsidR="007B22E8" w:rsidRPr="00B93702" w:rsidRDefault="007B22E8" w:rsidP="00AB3C4B">
            <w:pPr>
              <w:pStyle w:val="TAC"/>
              <w:rPr>
                <w:rFonts w:cs="Arial"/>
                <w:lang w:eastAsia="en-US"/>
              </w:rPr>
            </w:pPr>
            <w:r w:rsidRPr="00B93702">
              <w:rPr>
                <w:rFonts w:cs="Arial"/>
                <w:lang w:eastAsia="zh-CN"/>
              </w:rPr>
              <w:t>Wide Area BS</w:t>
            </w:r>
          </w:p>
        </w:tc>
        <w:tc>
          <w:tcPr>
            <w:tcW w:w="1846" w:type="dxa"/>
          </w:tcPr>
          <w:p w14:paraId="1081241A" w14:textId="77777777" w:rsidR="007B22E8" w:rsidRPr="00B93702" w:rsidRDefault="007B22E8" w:rsidP="00AB3C4B">
            <w:pPr>
              <w:pStyle w:val="TAC"/>
              <w:rPr>
                <w:rFonts w:cs="Arial"/>
                <w:lang w:eastAsia="en-US"/>
              </w:rPr>
            </w:pPr>
            <w:r w:rsidRPr="00B93702">
              <w:rPr>
                <w:rFonts w:cs="Arial"/>
                <w:lang w:eastAsia="en-US"/>
              </w:rPr>
              <w:t>BC1</w:t>
            </w:r>
          </w:p>
        </w:tc>
        <w:tc>
          <w:tcPr>
            <w:tcW w:w="1577" w:type="dxa"/>
          </w:tcPr>
          <w:p w14:paraId="4552B17E" w14:textId="77777777"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14:paraId="10700385" w14:textId="77777777" w:rsidR="007B22E8" w:rsidRPr="00B93702" w:rsidRDefault="007B22E8" w:rsidP="00AB3C4B">
            <w:pPr>
              <w:pStyle w:val="TAC"/>
              <w:rPr>
                <w:rFonts w:cs="Arial"/>
                <w:lang w:eastAsia="en-US"/>
              </w:rPr>
            </w:pPr>
            <w:r w:rsidRPr="00B93702">
              <w:rPr>
                <w:rFonts w:cs="Arial"/>
                <w:lang w:eastAsia="en-US"/>
              </w:rPr>
              <w:t>-96 dBm</w:t>
            </w:r>
          </w:p>
        </w:tc>
        <w:tc>
          <w:tcPr>
            <w:tcW w:w="1418" w:type="dxa"/>
          </w:tcPr>
          <w:p w14:paraId="3443C981"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27961895" w14:textId="77777777" w:rsidR="007B22E8" w:rsidRPr="00B93702" w:rsidRDefault="007B22E8" w:rsidP="00AB3C4B">
            <w:pPr>
              <w:pStyle w:val="TAC"/>
              <w:rPr>
                <w:rFonts w:cs="Arial"/>
                <w:lang w:eastAsia="en-US"/>
              </w:rPr>
            </w:pPr>
          </w:p>
        </w:tc>
      </w:tr>
      <w:tr w:rsidR="00B93702" w:rsidRPr="00B93702" w14:paraId="6E99E48D" w14:textId="77777777">
        <w:trPr>
          <w:cantSplit/>
          <w:jc w:val="center"/>
        </w:trPr>
        <w:tc>
          <w:tcPr>
            <w:tcW w:w="1846" w:type="dxa"/>
          </w:tcPr>
          <w:p w14:paraId="76A94CC7" w14:textId="77777777" w:rsidR="007B22E8" w:rsidRPr="00B93702" w:rsidRDefault="007B22E8" w:rsidP="00AB3C4B">
            <w:pPr>
              <w:pStyle w:val="TAC"/>
              <w:rPr>
                <w:rFonts w:cs="Arial"/>
                <w:lang w:eastAsia="en-US"/>
              </w:rPr>
            </w:pPr>
            <w:r w:rsidRPr="00B93702">
              <w:rPr>
                <w:rFonts w:cs="Arial"/>
                <w:lang w:eastAsia="zh-CN"/>
              </w:rPr>
              <w:t>Wide Area BS</w:t>
            </w:r>
          </w:p>
        </w:tc>
        <w:tc>
          <w:tcPr>
            <w:tcW w:w="1846" w:type="dxa"/>
          </w:tcPr>
          <w:p w14:paraId="57F374B7" w14:textId="77777777" w:rsidR="007B22E8" w:rsidRPr="00B93702" w:rsidRDefault="007B22E8" w:rsidP="00AB3C4B">
            <w:pPr>
              <w:pStyle w:val="TAC"/>
              <w:rPr>
                <w:rFonts w:cs="Arial"/>
                <w:lang w:eastAsia="en-US"/>
              </w:rPr>
            </w:pPr>
            <w:r w:rsidRPr="00B93702">
              <w:rPr>
                <w:rFonts w:cs="Arial"/>
                <w:lang w:eastAsia="en-US"/>
              </w:rPr>
              <w:t>BC2</w:t>
            </w:r>
          </w:p>
        </w:tc>
        <w:tc>
          <w:tcPr>
            <w:tcW w:w="1577" w:type="dxa"/>
          </w:tcPr>
          <w:p w14:paraId="31D1653A" w14:textId="77777777"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14:paraId="49252641" w14:textId="77777777" w:rsidR="007B22E8" w:rsidRPr="00B93702" w:rsidRDefault="007B22E8" w:rsidP="00AB3C4B">
            <w:pPr>
              <w:pStyle w:val="TAC"/>
              <w:rPr>
                <w:rFonts w:cs="Arial"/>
                <w:lang w:eastAsia="en-US"/>
              </w:rPr>
            </w:pPr>
            <w:r w:rsidRPr="00B93702">
              <w:rPr>
                <w:rFonts w:cs="Arial"/>
                <w:lang w:eastAsia="en-US"/>
              </w:rPr>
              <w:t xml:space="preserve">-98 dBm </w:t>
            </w:r>
          </w:p>
        </w:tc>
        <w:tc>
          <w:tcPr>
            <w:tcW w:w="1418" w:type="dxa"/>
          </w:tcPr>
          <w:p w14:paraId="313970B1" w14:textId="77777777" w:rsidR="007B22E8" w:rsidRPr="00B93702" w:rsidRDefault="007B22E8" w:rsidP="00AB3C4B">
            <w:pPr>
              <w:pStyle w:val="TAC"/>
              <w:rPr>
                <w:rFonts w:cs="Arial"/>
                <w:lang w:eastAsia="en-US"/>
              </w:rPr>
            </w:pPr>
            <w:r w:rsidRPr="00B93702">
              <w:rPr>
                <w:rFonts w:cs="Arial"/>
                <w:lang w:eastAsia="en-US"/>
              </w:rPr>
              <w:t xml:space="preserve">100 kHz </w:t>
            </w:r>
          </w:p>
        </w:tc>
        <w:tc>
          <w:tcPr>
            <w:tcW w:w="1710" w:type="dxa"/>
          </w:tcPr>
          <w:p w14:paraId="03A5116B" w14:textId="77777777" w:rsidR="007B22E8" w:rsidRPr="00B93702" w:rsidRDefault="007B22E8" w:rsidP="00AB3C4B">
            <w:pPr>
              <w:pStyle w:val="TAC"/>
              <w:rPr>
                <w:rFonts w:cs="Arial"/>
                <w:lang w:eastAsia="en-US"/>
              </w:rPr>
            </w:pPr>
          </w:p>
        </w:tc>
      </w:tr>
      <w:tr w:rsidR="00B93702" w:rsidRPr="00B93702" w14:paraId="143A7D56" w14:textId="77777777">
        <w:trPr>
          <w:cantSplit/>
          <w:jc w:val="center"/>
        </w:trPr>
        <w:tc>
          <w:tcPr>
            <w:tcW w:w="1846" w:type="dxa"/>
          </w:tcPr>
          <w:p w14:paraId="20E1D548" w14:textId="77777777" w:rsidR="007B22E8" w:rsidRPr="00B93702" w:rsidRDefault="007B22E8" w:rsidP="00AB3C4B">
            <w:pPr>
              <w:pStyle w:val="TAC"/>
              <w:rPr>
                <w:rFonts w:cs="Arial"/>
                <w:lang w:eastAsia="zh-CN"/>
              </w:rPr>
            </w:pPr>
            <w:r w:rsidRPr="00B93702">
              <w:rPr>
                <w:rFonts w:cs="Arial"/>
                <w:lang w:eastAsia="zh-CN"/>
              </w:rPr>
              <w:t>Medium Range BS</w:t>
            </w:r>
          </w:p>
        </w:tc>
        <w:tc>
          <w:tcPr>
            <w:tcW w:w="1846" w:type="dxa"/>
          </w:tcPr>
          <w:p w14:paraId="12BFFFE7" w14:textId="77777777"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14:paraId="6AC9051A" w14:textId="77777777"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14:paraId="3CD59B86" w14:textId="77777777" w:rsidR="007B22E8" w:rsidRPr="00B93702" w:rsidRDefault="007B22E8" w:rsidP="00AB3C4B">
            <w:pPr>
              <w:pStyle w:val="TAC"/>
              <w:rPr>
                <w:rFonts w:cs="Arial"/>
                <w:lang w:eastAsia="en-US"/>
              </w:rPr>
            </w:pPr>
            <w:r w:rsidRPr="00B93702">
              <w:rPr>
                <w:rFonts w:cs="Arial"/>
                <w:lang w:eastAsia="en-US"/>
              </w:rPr>
              <w:t>-9</w:t>
            </w:r>
            <w:r w:rsidRPr="00B93702">
              <w:rPr>
                <w:rFonts w:cs="Arial"/>
                <w:lang w:eastAsia="zh-CN"/>
              </w:rPr>
              <w:t>1</w:t>
            </w:r>
            <w:r w:rsidRPr="00B93702">
              <w:rPr>
                <w:rFonts w:cs="Arial"/>
                <w:lang w:eastAsia="en-US"/>
              </w:rPr>
              <w:t xml:space="preserve"> dBm</w:t>
            </w:r>
          </w:p>
        </w:tc>
        <w:tc>
          <w:tcPr>
            <w:tcW w:w="1418" w:type="dxa"/>
          </w:tcPr>
          <w:p w14:paraId="69BC3EDD"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75C4A6A8" w14:textId="77777777" w:rsidR="007B22E8" w:rsidRPr="00B93702" w:rsidRDefault="007B22E8" w:rsidP="00AB3C4B">
            <w:pPr>
              <w:pStyle w:val="TAC"/>
              <w:rPr>
                <w:rFonts w:cs="Arial"/>
                <w:lang w:eastAsia="en-US"/>
              </w:rPr>
            </w:pPr>
          </w:p>
        </w:tc>
      </w:tr>
      <w:tr w:rsidR="00B93702" w:rsidRPr="00B93702" w14:paraId="798F777A" w14:textId="77777777">
        <w:trPr>
          <w:cantSplit/>
          <w:jc w:val="center"/>
        </w:trPr>
        <w:tc>
          <w:tcPr>
            <w:tcW w:w="1846" w:type="dxa"/>
          </w:tcPr>
          <w:p w14:paraId="22E6FAED" w14:textId="77777777" w:rsidR="007B22E8" w:rsidRPr="00B93702" w:rsidRDefault="007B22E8" w:rsidP="00AB3C4B">
            <w:pPr>
              <w:pStyle w:val="TAC"/>
              <w:rPr>
                <w:rFonts w:cs="Arial"/>
                <w:lang w:eastAsia="zh-CN"/>
              </w:rPr>
            </w:pPr>
            <w:r w:rsidRPr="00B93702">
              <w:rPr>
                <w:rFonts w:cs="Arial"/>
                <w:lang w:eastAsia="zh-CN"/>
              </w:rPr>
              <w:t>Local Area BS</w:t>
            </w:r>
          </w:p>
        </w:tc>
        <w:tc>
          <w:tcPr>
            <w:tcW w:w="1846" w:type="dxa"/>
          </w:tcPr>
          <w:p w14:paraId="12350FCC" w14:textId="77777777"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14:paraId="18ABB358" w14:textId="77777777"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14:paraId="0E0BED38" w14:textId="77777777" w:rsidR="007B22E8" w:rsidRPr="00B93702" w:rsidRDefault="007B22E8" w:rsidP="00AB3C4B">
            <w:pPr>
              <w:pStyle w:val="TAC"/>
              <w:rPr>
                <w:rFonts w:cs="Arial"/>
                <w:lang w:eastAsia="en-US"/>
              </w:rPr>
            </w:pPr>
            <w:r w:rsidRPr="00B93702">
              <w:rPr>
                <w:rFonts w:cs="Arial"/>
                <w:lang w:eastAsia="en-US"/>
              </w:rPr>
              <w:t>-88 dBm</w:t>
            </w:r>
          </w:p>
        </w:tc>
        <w:tc>
          <w:tcPr>
            <w:tcW w:w="1418" w:type="dxa"/>
          </w:tcPr>
          <w:p w14:paraId="7A98444C"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3E811856" w14:textId="77777777" w:rsidR="007B22E8" w:rsidRPr="00B93702" w:rsidRDefault="007B22E8" w:rsidP="00AB3C4B">
            <w:pPr>
              <w:pStyle w:val="TAC"/>
              <w:rPr>
                <w:rFonts w:cs="Arial"/>
                <w:lang w:eastAsia="en-US"/>
              </w:rPr>
            </w:pPr>
          </w:p>
        </w:tc>
      </w:tr>
      <w:tr w:rsidR="00634AE0" w:rsidRPr="00B93702" w14:paraId="3D603803" w14:textId="77777777" w:rsidTr="00135DDA">
        <w:trPr>
          <w:cantSplit/>
          <w:jc w:val="center"/>
        </w:trPr>
        <w:tc>
          <w:tcPr>
            <w:tcW w:w="9673" w:type="dxa"/>
            <w:gridSpan w:val="6"/>
          </w:tcPr>
          <w:p w14:paraId="0FE7742A" w14:textId="77777777" w:rsidR="00634AE0" w:rsidRPr="00B93702" w:rsidRDefault="00634AE0" w:rsidP="00634AE0">
            <w:pPr>
              <w:pStyle w:val="TAN"/>
              <w:rPr>
                <w:rFonts w:cs="Arial"/>
                <w:lang w:eastAsia="en-US"/>
              </w:rPr>
            </w:pPr>
            <w:r w:rsidRPr="00B93702">
              <w:rPr>
                <w:rFonts w:cs="Arial"/>
                <w:lang w:eastAsia="en-US"/>
              </w:rPr>
              <w:t>Note 1:</w:t>
            </w:r>
            <w:r w:rsidRPr="00B93702">
              <w:tab/>
              <w:t>For E-UTRA Band 28 BS operating in regions where Band 28 is only partially allocated for E-UTRA operations, this requirement only ap</w:t>
            </w:r>
            <w:r w:rsidR="00094DE9" w:rsidRPr="00B93702">
              <w:t>p</w:t>
            </w:r>
            <w:r w:rsidRPr="00B93702">
              <w:t>lies in the UL frequency range of the partial allocation.</w:t>
            </w:r>
          </w:p>
        </w:tc>
      </w:tr>
    </w:tbl>
    <w:p w14:paraId="2F51B33E" w14:textId="77777777" w:rsidR="00683B6A" w:rsidRPr="00B93702" w:rsidRDefault="00683B6A" w:rsidP="00683B6A">
      <w:pPr>
        <w:rPr>
          <w:rFonts w:cs="v5.0.0"/>
        </w:rPr>
      </w:pPr>
    </w:p>
    <w:p w14:paraId="6C56176E" w14:textId="77777777" w:rsidR="00683B6A" w:rsidRPr="00B93702" w:rsidRDefault="00683B6A" w:rsidP="00F311C8">
      <w:pPr>
        <w:pStyle w:val="Heading5"/>
      </w:pPr>
      <w:bookmarkStart w:id="577" w:name="_Toc21098032"/>
      <w:bookmarkStart w:id="578" w:name="_Toc29765594"/>
      <w:r w:rsidRPr="00B93702">
        <w:t>6.6.1.5.5</w:t>
      </w:r>
      <w:r w:rsidRPr="00B93702">
        <w:tab/>
        <w:t>Additional spurious emission requirements</w:t>
      </w:r>
      <w:bookmarkEnd w:id="577"/>
      <w:bookmarkEnd w:id="578"/>
    </w:p>
    <w:p w14:paraId="3DCDC2DC" w14:textId="77777777" w:rsidR="00683B6A" w:rsidRPr="00B93702" w:rsidRDefault="00683B6A" w:rsidP="00683B6A">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19B93AFB" w14:textId="77777777" w:rsidR="00683B6A" w:rsidRPr="00B93702" w:rsidRDefault="00683B6A" w:rsidP="00683B6A">
      <w:r w:rsidRPr="00B93702">
        <w:t xml:space="preserve">Some requirements may apply for the protection of specific equipment (UE, MS and/or BS) or equipment operating in specific systems (GSM/EDGE, </w:t>
      </w:r>
      <w:r w:rsidR="00893386" w:rsidRPr="00B93702">
        <w:t xml:space="preserve">CDMA, </w:t>
      </w:r>
      <w:r w:rsidRPr="00B93702">
        <w:t>UTRA, E-UTRA</w:t>
      </w:r>
      <w:r w:rsidR="00094DE9" w:rsidRPr="00B93702">
        <w:t>, NR</w:t>
      </w:r>
      <w:r w:rsidRPr="00B93702">
        <w:t>, etc.) as listed below. The power of any spurious emission shall not exceed the limits of Table 6.6.1.5.5-1 for a BS where requirements for co-existence with the system listed in the first column apply.</w:t>
      </w:r>
      <w:r w:rsidR="00B91B91" w:rsidRPr="00B93702">
        <w:t xml:space="preserve"> For</w:t>
      </w:r>
      <w:r w:rsidR="00B91B91" w:rsidRPr="00B93702">
        <w:rPr>
          <w:lang w:eastAsia="zh-CN"/>
        </w:rPr>
        <w:t xml:space="preserve"> </w:t>
      </w:r>
      <w:r w:rsidR="00B91B91" w:rsidRPr="00B93702">
        <w:t xml:space="preserve">BS </w:t>
      </w:r>
      <w:r w:rsidR="00B91B91" w:rsidRPr="00B93702">
        <w:rPr>
          <w:lang w:eastAsia="zh-CN"/>
        </w:rPr>
        <w:t>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5</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5</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14:paraId="7218667A" w14:textId="77777777" w:rsidR="00683B6A" w:rsidRPr="00B93702" w:rsidRDefault="00683B6A" w:rsidP="00683B6A">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B93702" w:rsidRPr="00B93702" w14:paraId="19EE3100" w14:textId="77777777" w:rsidTr="00D64B34">
        <w:trPr>
          <w:cantSplit/>
          <w:trHeight w:val="113"/>
          <w:jc w:val="center"/>
        </w:trPr>
        <w:tc>
          <w:tcPr>
            <w:tcW w:w="1302" w:type="dxa"/>
            <w:shd w:val="clear" w:color="auto" w:fill="auto"/>
          </w:tcPr>
          <w:p w14:paraId="2D205879" w14:textId="77777777" w:rsidR="00683B6A" w:rsidRPr="00B93702" w:rsidRDefault="00683B6A" w:rsidP="000715EC">
            <w:pPr>
              <w:pStyle w:val="TAH"/>
              <w:rPr>
                <w:rFonts w:cs="Arial"/>
                <w:lang w:eastAsia="en-US"/>
              </w:rPr>
            </w:pPr>
            <w:r w:rsidRPr="00B93702">
              <w:rPr>
                <w:rFonts w:cs="Arial"/>
                <w:lang w:eastAsia="en-US"/>
              </w:rPr>
              <w:t>System type to co-exist with</w:t>
            </w:r>
          </w:p>
        </w:tc>
        <w:tc>
          <w:tcPr>
            <w:tcW w:w="1701" w:type="dxa"/>
            <w:shd w:val="clear" w:color="auto" w:fill="auto"/>
          </w:tcPr>
          <w:p w14:paraId="4CEEE110" w14:textId="77777777" w:rsidR="00683B6A" w:rsidRPr="00B93702" w:rsidRDefault="00683B6A" w:rsidP="000715EC">
            <w:pPr>
              <w:pStyle w:val="TAH"/>
              <w:rPr>
                <w:rFonts w:cs="Arial"/>
                <w:lang w:eastAsia="en-US"/>
              </w:rPr>
            </w:pPr>
            <w:r w:rsidRPr="00B93702">
              <w:rPr>
                <w:rFonts w:cs="Arial"/>
                <w:lang w:eastAsia="en-US"/>
              </w:rPr>
              <w:t>Frequency range for co-existence requirement</w:t>
            </w:r>
          </w:p>
        </w:tc>
        <w:tc>
          <w:tcPr>
            <w:tcW w:w="992" w:type="dxa"/>
            <w:shd w:val="clear" w:color="auto" w:fill="auto"/>
          </w:tcPr>
          <w:p w14:paraId="033D0B1E" w14:textId="77777777" w:rsidR="00683B6A" w:rsidRPr="00B93702" w:rsidRDefault="00683B6A" w:rsidP="000715EC">
            <w:pPr>
              <w:pStyle w:val="TAH"/>
              <w:rPr>
                <w:rFonts w:cs="Arial"/>
                <w:lang w:eastAsia="en-US"/>
              </w:rPr>
            </w:pPr>
            <w:r w:rsidRPr="00B93702">
              <w:rPr>
                <w:rFonts w:cs="Arial"/>
                <w:lang w:eastAsia="en-US"/>
              </w:rPr>
              <w:t>Maximum Level</w:t>
            </w:r>
          </w:p>
        </w:tc>
        <w:tc>
          <w:tcPr>
            <w:tcW w:w="1276" w:type="dxa"/>
            <w:shd w:val="clear" w:color="auto" w:fill="auto"/>
          </w:tcPr>
          <w:p w14:paraId="57E02B61" w14:textId="77777777" w:rsidR="00683B6A" w:rsidRPr="00B93702" w:rsidRDefault="00683B6A" w:rsidP="000715EC">
            <w:pPr>
              <w:pStyle w:val="TAH"/>
              <w:rPr>
                <w:rFonts w:cs="Arial"/>
                <w:lang w:eastAsia="en-US"/>
              </w:rPr>
            </w:pPr>
            <w:r w:rsidRPr="00B93702">
              <w:rPr>
                <w:rFonts w:cs="Arial"/>
                <w:lang w:eastAsia="en-US"/>
              </w:rPr>
              <w:t>Measurement Bandwidth</w:t>
            </w:r>
          </w:p>
        </w:tc>
        <w:tc>
          <w:tcPr>
            <w:tcW w:w="4422" w:type="dxa"/>
            <w:shd w:val="clear" w:color="auto" w:fill="auto"/>
          </w:tcPr>
          <w:p w14:paraId="4DED0BE5" w14:textId="77777777" w:rsidR="00683B6A" w:rsidRPr="00B93702" w:rsidRDefault="00683B6A" w:rsidP="000715EC">
            <w:pPr>
              <w:pStyle w:val="TAH"/>
              <w:rPr>
                <w:rFonts w:cs="Arial"/>
                <w:lang w:eastAsia="en-US"/>
              </w:rPr>
            </w:pPr>
            <w:r w:rsidRPr="00B93702">
              <w:rPr>
                <w:rFonts w:cs="Arial"/>
                <w:lang w:eastAsia="en-US"/>
              </w:rPr>
              <w:t>Note</w:t>
            </w:r>
          </w:p>
        </w:tc>
      </w:tr>
      <w:tr w:rsidR="00B93702" w:rsidRPr="00B93702" w14:paraId="22ED7165" w14:textId="77777777" w:rsidTr="00D64B34">
        <w:trPr>
          <w:cantSplit/>
          <w:trHeight w:val="113"/>
          <w:jc w:val="center"/>
        </w:trPr>
        <w:tc>
          <w:tcPr>
            <w:tcW w:w="1302" w:type="dxa"/>
            <w:vMerge w:val="restart"/>
            <w:shd w:val="clear" w:color="auto" w:fill="auto"/>
          </w:tcPr>
          <w:p w14:paraId="61DA9A8D" w14:textId="77777777" w:rsidR="00683B6A" w:rsidRPr="00B93702" w:rsidRDefault="00683B6A" w:rsidP="00AB3C4B">
            <w:pPr>
              <w:pStyle w:val="TAC"/>
              <w:rPr>
                <w:rFonts w:cs="Arial"/>
                <w:lang w:eastAsia="en-US"/>
              </w:rPr>
            </w:pPr>
            <w:r w:rsidRPr="00B93702">
              <w:rPr>
                <w:rFonts w:cs="Arial"/>
                <w:lang w:eastAsia="en-US"/>
              </w:rPr>
              <w:t>GSM900</w:t>
            </w:r>
          </w:p>
        </w:tc>
        <w:tc>
          <w:tcPr>
            <w:tcW w:w="1701" w:type="dxa"/>
            <w:shd w:val="clear" w:color="auto" w:fill="auto"/>
          </w:tcPr>
          <w:p w14:paraId="1A67ECFD" w14:textId="77777777" w:rsidR="00683B6A" w:rsidRPr="00B93702" w:rsidRDefault="00683B6A" w:rsidP="00AB3C4B">
            <w:pPr>
              <w:pStyle w:val="TAC"/>
              <w:rPr>
                <w:rFonts w:cs="Arial"/>
                <w:lang w:eastAsia="en-US"/>
              </w:rPr>
            </w:pPr>
            <w:r w:rsidRPr="00B93702">
              <w:rPr>
                <w:rFonts w:cs="v5.0.0"/>
                <w:lang w:eastAsia="en-US"/>
              </w:rPr>
              <w:t xml:space="preserve">921 </w:t>
            </w:r>
            <w:r w:rsidRPr="00B93702">
              <w:rPr>
                <w:rFonts w:cs="v5.0.0"/>
                <w:lang w:eastAsia="en-US"/>
              </w:rPr>
              <w:noBreakHyphen/>
              <w:t xml:space="preserve"> 960 MHz</w:t>
            </w:r>
          </w:p>
        </w:tc>
        <w:tc>
          <w:tcPr>
            <w:tcW w:w="992" w:type="dxa"/>
            <w:shd w:val="clear" w:color="auto" w:fill="auto"/>
          </w:tcPr>
          <w:p w14:paraId="1FFB709E" w14:textId="77777777"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14:paraId="0C1C148D"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2C4D0CB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14:paraId="61965D77" w14:textId="77777777" w:rsidTr="00D64B34">
        <w:trPr>
          <w:cantSplit/>
          <w:trHeight w:val="113"/>
          <w:jc w:val="center"/>
        </w:trPr>
        <w:tc>
          <w:tcPr>
            <w:tcW w:w="1302" w:type="dxa"/>
            <w:vMerge/>
            <w:shd w:val="clear" w:color="auto" w:fill="auto"/>
          </w:tcPr>
          <w:p w14:paraId="0A23E9EA" w14:textId="77777777" w:rsidR="00683B6A" w:rsidRPr="00B93702" w:rsidRDefault="00683B6A" w:rsidP="00AB3C4B">
            <w:pPr>
              <w:pStyle w:val="TAC"/>
              <w:rPr>
                <w:rFonts w:cs="Arial"/>
                <w:lang w:eastAsia="en-US"/>
              </w:rPr>
            </w:pPr>
          </w:p>
        </w:tc>
        <w:tc>
          <w:tcPr>
            <w:tcW w:w="1701" w:type="dxa"/>
            <w:shd w:val="clear" w:color="auto" w:fill="auto"/>
          </w:tcPr>
          <w:p w14:paraId="1ED16EA8" w14:textId="77777777" w:rsidR="00683B6A" w:rsidRPr="00B93702" w:rsidRDefault="00683B6A" w:rsidP="00AB3C4B">
            <w:pPr>
              <w:pStyle w:val="TAC"/>
              <w:rPr>
                <w:rFonts w:cs="v5.0.0"/>
                <w:lang w:eastAsia="en-US"/>
              </w:rPr>
            </w:pPr>
            <w:r w:rsidRPr="00B93702">
              <w:rPr>
                <w:rFonts w:cs="Arial"/>
                <w:lang w:eastAsia="en-US"/>
              </w:rPr>
              <w:t>876 - 915 MHz</w:t>
            </w:r>
          </w:p>
        </w:tc>
        <w:tc>
          <w:tcPr>
            <w:tcW w:w="992" w:type="dxa"/>
            <w:shd w:val="clear" w:color="auto" w:fill="auto"/>
          </w:tcPr>
          <w:p w14:paraId="638EE2CB" w14:textId="77777777" w:rsidR="00683B6A" w:rsidRPr="00B93702" w:rsidRDefault="00683B6A" w:rsidP="00AB3C4B">
            <w:pPr>
              <w:pStyle w:val="TAC"/>
              <w:rPr>
                <w:rFonts w:cs="v5.0.0"/>
                <w:lang w:eastAsia="en-US"/>
              </w:rPr>
            </w:pPr>
            <w:r w:rsidRPr="00B93702">
              <w:rPr>
                <w:rFonts w:cs="Arial"/>
                <w:lang w:eastAsia="en-US"/>
              </w:rPr>
              <w:t>-61 dBm</w:t>
            </w:r>
          </w:p>
        </w:tc>
        <w:tc>
          <w:tcPr>
            <w:tcW w:w="1276" w:type="dxa"/>
            <w:shd w:val="clear" w:color="auto" w:fill="auto"/>
          </w:tcPr>
          <w:p w14:paraId="7B9F75B0" w14:textId="77777777" w:rsidR="00683B6A" w:rsidRPr="00B93702" w:rsidRDefault="00683B6A" w:rsidP="00AB3C4B">
            <w:pPr>
              <w:pStyle w:val="TAC"/>
              <w:rPr>
                <w:rFonts w:cs="v5.0.0"/>
                <w:lang w:eastAsia="en-US"/>
              </w:rPr>
            </w:pPr>
            <w:r w:rsidRPr="00B93702">
              <w:rPr>
                <w:rFonts w:cs="Arial"/>
                <w:lang w:eastAsia="en-US"/>
              </w:rPr>
              <w:t>100 kHz</w:t>
            </w:r>
          </w:p>
        </w:tc>
        <w:tc>
          <w:tcPr>
            <w:tcW w:w="4422" w:type="dxa"/>
            <w:shd w:val="clear" w:color="auto" w:fill="auto"/>
          </w:tcPr>
          <w:p w14:paraId="2F72C904" w14:textId="77777777" w:rsidR="00683B6A" w:rsidRPr="00B93702" w:rsidDel="00813974" w:rsidRDefault="00683B6A" w:rsidP="000715EC">
            <w:pPr>
              <w:pStyle w:val="TAL"/>
              <w:rPr>
                <w:rFonts w:cs="Arial"/>
                <w:lang w:eastAsia="en-US"/>
              </w:rPr>
            </w:pPr>
            <w:r w:rsidRPr="00B93702">
              <w:rPr>
                <w:rFonts w:cs="Arial"/>
                <w:lang w:eastAsia="en-US"/>
              </w:rPr>
              <w:t xml:space="preserve">For the frequency range 880-915 MHz,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8, since it is already covered by the requirement in sub-clause 6.6.1.5.4.</w:t>
            </w:r>
          </w:p>
        </w:tc>
      </w:tr>
      <w:tr w:rsidR="00B93702" w:rsidRPr="00B93702" w14:paraId="19340047" w14:textId="77777777" w:rsidTr="00D64B34">
        <w:trPr>
          <w:cantSplit/>
          <w:trHeight w:val="113"/>
          <w:jc w:val="center"/>
        </w:trPr>
        <w:tc>
          <w:tcPr>
            <w:tcW w:w="1302" w:type="dxa"/>
            <w:vMerge w:val="restart"/>
            <w:shd w:val="clear" w:color="auto" w:fill="auto"/>
          </w:tcPr>
          <w:p w14:paraId="608C9537" w14:textId="77777777" w:rsidR="00683B6A" w:rsidRPr="00B93702" w:rsidRDefault="00683B6A" w:rsidP="00AB3C4B">
            <w:pPr>
              <w:pStyle w:val="TAC"/>
              <w:rPr>
                <w:rFonts w:cs="Arial"/>
                <w:lang w:eastAsia="en-US"/>
              </w:rPr>
            </w:pPr>
            <w:r w:rsidRPr="00B93702">
              <w:rPr>
                <w:rFonts w:cs="Arial"/>
                <w:lang w:eastAsia="en-US"/>
              </w:rPr>
              <w:t xml:space="preserve">DCS1800 </w:t>
            </w:r>
            <w:r w:rsidRPr="00B93702">
              <w:rPr>
                <w:rFonts w:cs="Arial"/>
                <w:lang w:eastAsia="en-US"/>
              </w:rPr>
              <w:br/>
              <w:t>(Note 3)</w:t>
            </w:r>
          </w:p>
        </w:tc>
        <w:tc>
          <w:tcPr>
            <w:tcW w:w="1701" w:type="dxa"/>
            <w:shd w:val="clear" w:color="auto" w:fill="auto"/>
          </w:tcPr>
          <w:p w14:paraId="0C4549E8" w14:textId="77777777" w:rsidR="00683B6A" w:rsidRPr="00B93702" w:rsidRDefault="00683B6A" w:rsidP="00AB3C4B">
            <w:pPr>
              <w:pStyle w:val="TAC"/>
              <w:rPr>
                <w:rFonts w:cs="Arial"/>
                <w:lang w:eastAsia="zh-CN"/>
              </w:rPr>
            </w:pPr>
            <w:r w:rsidRPr="00B93702">
              <w:rPr>
                <w:rFonts w:cs="v5.0.0"/>
                <w:lang w:eastAsia="en-US"/>
              </w:rPr>
              <w:t xml:space="preserve">1805 </w:t>
            </w:r>
            <w:r w:rsidRPr="00B93702">
              <w:rPr>
                <w:rFonts w:cs="v5.0.0"/>
                <w:lang w:eastAsia="en-US"/>
              </w:rPr>
              <w:noBreakHyphen/>
              <w:t xml:space="preserve"> 1880 MHz</w:t>
            </w:r>
          </w:p>
        </w:tc>
        <w:tc>
          <w:tcPr>
            <w:tcW w:w="992" w:type="dxa"/>
            <w:shd w:val="clear" w:color="auto" w:fill="auto"/>
          </w:tcPr>
          <w:p w14:paraId="59310479" w14:textId="77777777"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14:paraId="488582D4"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44F8D5EF" w14:textId="77777777" w:rsidR="00683B6A" w:rsidRPr="00B93702" w:rsidRDefault="00683B6A" w:rsidP="000715EC">
            <w:pPr>
              <w:pStyle w:val="TAL"/>
              <w:rPr>
                <w:rFonts w:cs="Arial"/>
                <w:lang w:eastAsia="zh-CN"/>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w:t>
            </w:r>
            <w:r w:rsidRPr="00B93702">
              <w:rPr>
                <w:rFonts w:cs="Arial"/>
                <w:lang w:eastAsia="en-US"/>
              </w:rPr>
              <w:t>.</w:t>
            </w:r>
            <w:r w:rsidRPr="00B93702">
              <w:rPr>
                <w:rFonts w:cs="v5.0.0"/>
                <w:lang w:eastAsia="en-US"/>
              </w:rPr>
              <w:t xml:space="preserve"> </w:t>
            </w:r>
          </w:p>
        </w:tc>
      </w:tr>
      <w:tr w:rsidR="00B93702" w:rsidRPr="00B93702" w14:paraId="61AE84A5" w14:textId="77777777" w:rsidTr="00D64B34">
        <w:trPr>
          <w:cantSplit/>
          <w:trHeight w:val="113"/>
          <w:jc w:val="center"/>
        </w:trPr>
        <w:tc>
          <w:tcPr>
            <w:tcW w:w="1302" w:type="dxa"/>
            <w:vMerge/>
            <w:shd w:val="clear" w:color="auto" w:fill="auto"/>
          </w:tcPr>
          <w:p w14:paraId="7AFB5E15" w14:textId="77777777" w:rsidR="00683B6A" w:rsidRPr="00B93702" w:rsidRDefault="00683B6A" w:rsidP="00AB3C4B">
            <w:pPr>
              <w:pStyle w:val="TAC"/>
              <w:rPr>
                <w:rFonts w:cs="Arial"/>
                <w:lang w:eastAsia="en-US"/>
              </w:rPr>
            </w:pPr>
          </w:p>
        </w:tc>
        <w:tc>
          <w:tcPr>
            <w:tcW w:w="1701" w:type="dxa"/>
            <w:shd w:val="clear" w:color="auto" w:fill="auto"/>
          </w:tcPr>
          <w:p w14:paraId="185557F9" w14:textId="77777777"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14:paraId="1D1CA72D" w14:textId="77777777" w:rsidR="00683B6A" w:rsidRPr="00B93702" w:rsidRDefault="00683B6A" w:rsidP="00AB3C4B">
            <w:pPr>
              <w:pStyle w:val="TAC"/>
              <w:rPr>
                <w:rFonts w:cs="Arial"/>
                <w:lang w:eastAsia="en-US"/>
              </w:rPr>
            </w:pPr>
            <w:r w:rsidRPr="00B93702">
              <w:rPr>
                <w:rFonts w:cs="Arial"/>
                <w:lang w:eastAsia="en-US"/>
              </w:rPr>
              <w:t>-61 dBm</w:t>
            </w:r>
          </w:p>
        </w:tc>
        <w:tc>
          <w:tcPr>
            <w:tcW w:w="1276" w:type="dxa"/>
            <w:shd w:val="clear" w:color="auto" w:fill="auto"/>
          </w:tcPr>
          <w:p w14:paraId="6F463A45" w14:textId="77777777" w:rsidR="00683B6A" w:rsidRPr="00B93702" w:rsidRDefault="00683B6A" w:rsidP="00AB3C4B">
            <w:pPr>
              <w:pStyle w:val="TAC"/>
              <w:rPr>
                <w:rFonts w:cs="Arial"/>
                <w:lang w:eastAsia="en-US"/>
              </w:rPr>
            </w:pPr>
            <w:r w:rsidRPr="00B93702">
              <w:rPr>
                <w:rFonts w:cs="Arial"/>
                <w:lang w:eastAsia="en-US"/>
              </w:rPr>
              <w:t>100 kHz</w:t>
            </w:r>
          </w:p>
        </w:tc>
        <w:tc>
          <w:tcPr>
            <w:tcW w:w="4422" w:type="dxa"/>
            <w:shd w:val="clear" w:color="auto" w:fill="auto"/>
          </w:tcPr>
          <w:p w14:paraId="7436497F"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 since it is already covered by the requirement in sub-clause 6.6.1.5.4.</w:t>
            </w:r>
          </w:p>
        </w:tc>
      </w:tr>
      <w:tr w:rsidR="00B93702" w:rsidRPr="00B93702" w14:paraId="5A9BB25B" w14:textId="77777777" w:rsidTr="00D64B34">
        <w:trPr>
          <w:cantSplit/>
          <w:trHeight w:val="113"/>
          <w:jc w:val="center"/>
        </w:trPr>
        <w:tc>
          <w:tcPr>
            <w:tcW w:w="1302" w:type="dxa"/>
            <w:vMerge w:val="restart"/>
            <w:shd w:val="clear" w:color="auto" w:fill="auto"/>
          </w:tcPr>
          <w:p w14:paraId="7F23A35A" w14:textId="77777777" w:rsidR="00683B6A" w:rsidRPr="00B93702" w:rsidRDefault="00683B6A" w:rsidP="00AB3C4B">
            <w:pPr>
              <w:pStyle w:val="TAC"/>
              <w:rPr>
                <w:rFonts w:cs="Arial"/>
                <w:lang w:eastAsia="en-US"/>
              </w:rPr>
            </w:pPr>
            <w:r w:rsidRPr="00B93702">
              <w:rPr>
                <w:rFonts w:cs="Arial"/>
                <w:lang w:eastAsia="en-US"/>
              </w:rPr>
              <w:t>PCS1900</w:t>
            </w:r>
          </w:p>
        </w:tc>
        <w:tc>
          <w:tcPr>
            <w:tcW w:w="1701" w:type="dxa"/>
            <w:shd w:val="clear" w:color="auto" w:fill="auto"/>
          </w:tcPr>
          <w:p w14:paraId="153EA5BD" w14:textId="77777777" w:rsidR="00683B6A" w:rsidRPr="00B93702" w:rsidRDefault="00683B6A" w:rsidP="00AB3C4B">
            <w:pPr>
              <w:pStyle w:val="TAC"/>
              <w:rPr>
                <w:rFonts w:cs="v5.0.0"/>
                <w:lang w:eastAsia="zh-CN"/>
              </w:rPr>
            </w:pPr>
            <w:r w:rsidRPr="00B93702">
              <w:rPr>
                <w:rFonts w:cs="v5.0.0"/>
                <w:lang w:eastAsia="en-US"/>
              </w:rPr>
              <w:t xml:space="preserve">1930 </w:t>
            </w:r>
            <w:r w:rsidRPr="00B93702">
              <w:rPr>
                <w:rFonts w:cs="v5.0.0"/>
                <w:lang w:eastAsia="en-US"/>
              </w:rPr>
              <w:noBreakHyphen/>
              <w:t xml:space="preserve"> 1990 MHz</w:t>
            </w:r>
          </w:p>
          <w:p w14:paraId="1F6908D2" w14:textId="77777777" w:rsidR="00683B6A" w:rsidRPr="00B93702" w:rsidRDefault="00683B6A" w:rsidP="00AB3C4B">
            <w:pPr>
              <w:pStyle w:val="TAC"/>
              <w:rPr>
                <w:rFonts w:cs="Arial"/>
                <w:lang w:eastAsia="zh-CN"/>
              </w:rPr>
            </w:pPr>
          </w:p>
        </w:tc>
        <w:tc>
          <w:tcPr>
            <w:tcW w:w="992" w:type="dxa"/>
            <w:shd w:val="clear" w:color="auto" w:fill="auto"/>
          </w:tcPr>
          <w:p w14:paraId="1B842CDE" w14:textId="77777777"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14:paraId="38BA0C8D"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54805723"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25</w:t>
            </w:r>
            <w:r w:rsidR="00AB5812" w:rsidRPr="00B93702">
              <w:rPr>
                <w:rFonts w:cs="v5.0.0"/>
                <w:lang w:eastAsia="en-US"/>
              </w:rPr>
              <w:t xml:space="preserve">, </w:t>
            </w:r>
            <w:r w:rsidRPr="00B93702">
              <w:rPr>
                <w:rFonts w:cs="v5.0.0"/>
                <w:lang w:eastAsia="en-US"/>
              </w:rPr>
              <w:t>band 36</w:t>
            </w:r>
            <w:r w:rsidR="00AB5812" w:rsidRPr="00B93702">
              <w:rPr>
                <w:rFonts w:cs="v5.0.0"/>
                <w:lang w:eastAsia="en-US"/>
              </w:rPr>
              <w:t xml:space="preserve"> or band 70</w:t>
            </w:r>
            <w:r w:rsidRPr="00B93702">
              <w:rPr>
                <w:rFonts w:cs="v5.0.0"/>
                <w:lang w:eastAsia="en-US"/>
              </w:rPr>
              <w:t>.</w:t>
            </w:r>
            <w:r w:rsidR="00C462C9" w:rsidRPr="00B93702">
              <w:rPr>
                <w:rFonts w:cs="v5.0.0"/>
                <w:lang w:eastAsia="en-US"/>
              </w:rPr>
              <w:t xml:space="preserve"> </w:t>
            </w:r>
          </w:p>
        </w:tc>
      </w:tr>
      <w:tr w:rsidR="00B93702" w:rsidRPr="00B93702" w14:paraId="2923EB49" w14:textId="77777777" w:rsidTr="00D64B34">
        <w:trPr>
          <w:cantSplit/>
          <w:trHeight w:val="113"/>
          <w:jc w:val="center"/>
        </w:trPr>
        <w:tc>
          <w:tcPr>
            <w:tcW w:w="1302" w:type="dxa"/>
            <w:vMerge/>
            <w:shd w:val="clear" w:color="auto" w:fill="auto"/>
          </w:tcPr>
          <w:p w14:paraId="22162254" w14:textId="77777777" w:rsidR="00683B6A" w:rsidRPr="00B93702" w:rsidRDefault="00683B6A" w:rsidP="00AB3C4B">
            <w:pPr>
              <w:pStyle w:val="TAC"/>
              <w:rPr>
                <w:rFonts w:cs="Arial"/>
                <w:lang w:eastAsia="en-US"/>
              </w:rPr>
            </w:pPr>
          </w:p>
        </w:tc>
        <w:tc>
          <w:tcPr>
            <w:tcW w:w="1701" w:type="dxa"/>
            <w:shd w:val="clear" w:color="auto" w:fill="auto"/>
          </w:tcPr>
          <w:p w14:paraId="462FBF1E" w14:textId="77777777" w:rsidR="00683B6A" w:rsidRPr="00B93702" w:rsidRDefault="00683B6A" w:rsidP="00AB3C4B">
            <w:pPr>
              <w:pStyle w:val="TAC"/>
              <w:rPr>
                <w:rFonts w:cs="v5.0.0"/>
                <w:lang w:eastAsia="zh-CN"/>
              </w:rPr>
            </w:pPr>
            <w:r w:rsidRPr="00B93702">
              <w:rPr>
                <w:rFonts w:cs="v5.0.0"/>
                <w:lang w:eastAsia="en-US"/>
              </w:rPr>
              <w:t xml:space="preserve">1850 </w:t>
            </w:r>
            <w:r w:rsidRPr="00B93702">
              <w:rPr>
                <w:rFonts w:cs="v5.0.0"/>
                <w:lang w:eastAsia="en-US"/>
              </w:rPr>
              <w:noBreakHyphen/>
              <w:t xml:space="preserve"> 1910 MHz</w:t>
            </w:r>
          </w:p>
          <w:p w14:paraId="30C3AA21" w14:textId="77777777" w:rsidR="00683B6A" w:rsidRPr="00B93702" w:rsidRDefault="00683B6A" w:rsidP="00AB3C4B">
            <w:pPr>
              <w:pStyle w:val="TAC"/>
              <w:rPr>
                <w:rFonts w:cs="Arial"/>
                <w:lang w:eastAsia="zh-CN"/>
              </w:rPr>
            </w:pPr>
          </w:p>
        </w:tc>
        <w:tc>
          <w:tcPr>
            <w:tcW w:w="992" w:type="dxa"/>
            <w:shd w:val="clear" w:color="auto" w:fill="auto"/>
          </w:tcPr>
          <w:p w14:paraId="5D6291B9" w14:textId="77777777" w:rsidR="00683B6A" w:rsidRPr="00B93702" w:rsidRDefault="00683B6A" w:rsidP="00AB3C4B">
            <w:pPr>
              <w:pStyle w:val="TAC"/>
              <w:rPr>
                <w:rFonts w:cs="Arial"/>
                <w:lang w:eastAsia="en-US"/>
              </w:rPr>
            </w:pPr>
            <w:r w:rsidRPr="00B93702">
              <w:rPr>
                <w:rFonts w:cs="v5.0.0"/>
                <w:lang w:eastAsia="en-US"/>
              </w:rPr>
              <w:t>-61 dBm</w:t>
            </w:r>
          </w:p>
        </w:tc>
        <w:tc>
          <w:tcPr>
            <w:tcW w:w="1276" w:type="dxa"/>
            <w:shd w:val="clear" w:color="auto" w:fill="auto"/>
          </w:tcPr>
          <w:p w14:paraId="297D48F7"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4664EEA4"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xml:space="preserve"> or 25</w:t>
            </w:r>
            <w:r w:rsidRPr="00B93702">
              <w:rPr>
                <w:rFonts w:cs="v5.0.0"/>
                <w:lang w:eastAsia="en-US"/>
              </w:rPr>
              <w:t>, since it is already covered by the requirement in sub-clause 6.6.1.5.4.</w:t>
            </w:r>
            <w:r w:rsidR="00C462C9" w:rsidRPr="00B93702">
              <w:rPr>
                <w:rFonts w:cs="v5.0.0"/>
                <w:lang w:eastAsia="en-US"/>
              </w:rPr>
              <w:t xml:space="preserve">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35.</w:t>
            </w:r>
          </w:p>
        </w:tc>
      </w:tr>
      <w:tr w:rsidR="00B93702" w:rsidRPr="00B93702" w14:paraId="3F34FDEA" w14:textId="77777777" w:rsidTr="00D64B34">
        <w:trPr>
          <w:cantSplit/>
          <w:trHeight w:val="113"/>
          <w:jc w:val="center"/>
        </w:trPr>
        <w:tc>
          <w:tcPr>
            <w:tcW w:w="1302" w:type="dxa"/>
            <w:vMerge w:val="restart"/>
            <w:shd w:val="clear" w:color="auto" w:fill="auto"/>
          </w:tcPr>
          <w:p w14:paraId="620623F6" w14:textId="77777777" w:rsidR="00683B6A" w:rsidRPr="00B93702" w:rsidRDefault="00683B6A" w:rsidP="00AB3C4B">
            <w:pPr>
              <w:pStyle w:val="TAC"/>
              <w:rPr>
                <w:rFonts w:cs="Arial"/>
                <w:lang w:eastAsia="en-US"/>
              </w:rPr>
            </w:pPr>
            <w:r w:rsidRPr="00B93702">
              <w:rPr>
                <w:rFonts w:cs="Arial"/>
                <w:lang w:eastAsia="en-US"/>
              </w:rPr>
              <w:t>GSM850</w:t>
            </w:r>
            <w:r w:rsidR="00893386" w:rsidRPr="00B93702">
              <w:rPr>
                <w:rFonts w:cs="v5.0.0"/>
                <w:lang w:eastAsia="en-US"/>
              </w:rPr>
              <w:t xml:space="preserve"> or CDMA850</w:t>
            </w:r>
          </w:p>
        </w:tc>
        <w:tc>
          <w:tcPr>
            <w:tcW w:w="1701" w:type="dxa"/>
            <w:shd w:val="clear" w:color="auto" w:fill="auto"/>
          </w:tcPr>
          <w:p w14:paraId="209E8968" w14:textId="77777777" w:rsidR="00683B6A" w:rsidRPr="00B93702" w:rsidRDefault="00683B6A" w:rsidP="00AB3C4B">
            <w:pPr>
              <w:pStyle w:val="TAC"/>
              <w:rPr>
                <w:rFonts w:cs="Arial"/>
                <w:lang w:eastAsia="en-US"/>
              </w:rPr>
            </w:pPr>
            <w:r w:rsidRPr="00B93702">
              <w:rPr>
                <w:rFonts w:cs="v5.0.0"/>
                <w:lang w:eastAsia="en-US"/>
              </w:rPr>
              <w:t>869 - 894 MHz</w:t>
            </w:r>
          </w:p>
        </w:tc>
        <w:tc>
          <w:tcPr>
            <w:tcW w:w="992" w:type="dxa"/>
            <w:shd w:val="clear" w:color="auto" w:fill="auto"/>
          </w:tcPr>
          <w:p w14:paraId="7D0A29FA" w14:textId="77777777"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14:paraId="09F95BCD"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3E43843D"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 xml:space="preserve">BS operating in band 5 </w:t>
            </w:r>
            <w:r w:rsidR="003867CE" w:rsidRPr="00B93702">
              <w:rPr>
                <w:rFonts w:cs="v5.0.0"/>
                <w:lang w:eastAsia="en-US"/>
              </w:rPr>
              <w:t>or 26.</w:t>
            </w:r>
            <w:r w:rsidR="00D8102F" w:rsidRPr="00B93702">
              <w:rPr>
                <w:rFonts w:cs="Arial"/>
                <w:lang w:eastAsia="en-US"/>
              </w:rPr>
              <w:t xml:space="preserve"> This requirement applies to E-UTRA BS operating in Band 27 for the frequency range 879-894 MHz.</w:t>
            </w:r>
          </w:p>
        </w:tc>
      </w:tr>
      <w:tr w:rsidR="00B93702" w:rsidRPr="00B93702" w14:paraId="0887C28D" w14:textId="77777777" w:rsidTr="00D64B34">
        <w:trPr>
          <w:cantSplit/>
          <w:trHeight w:val="113"/>
          <w:jc w:val="center"/>
        </w:trPr>
        <w:tc>
          <w:tcPr>
            <w:tcW w:w="1302" w:type="dxa"/>
            <w:vMerge/>
            <w:shd w:val="clear" w:color="auto" w:fill="auto"/>
          </w:tcPr>
          <w:p w14:paraId="6EFDC71B" w14:textId="77777777" w:rsidR="00683B6A" w:rsidRPr="00B93702" w:rsidRDefault="00683B6A" w:rsidP="00AB3C4B">
            <w:pPr>
              <w:pStyle w:val="TAC"/>
              <w:rPr>
                <w:rFonts w:cs="Arial"/>
                <w:lang w:eastAsia="en-US"/>
              </w:rPr>
            </w:pPr>
          </w:p>
        </w:tc>
        <w:tc>
          <w:tcPr>
            <w:tcW w:w="1701" w:type="dxa"/>
            <w:shd w:val="clear" w:color="auto" w:fill="auto"/>
          </w:tcPr>
          <w:p w14:paraId="18CC537E" w14:textId="77777777" w:rsidR="00683B6A" w:rsidRPr="00B93702" w:rsidRDefault="00683B6A" w:rsidP="00AB3C4B">
            <w:pPr>
              <w:pStyle w:val="TAC"/>
              <w:rPr>
                <w:rFonts w:cs="v5.0.0"/>
                <w:lang w:eastAsia="en-US"/>
              </w:rPr>
            </w:pPr>
            <w:r w:rsidRPr="00B93702">
              <w:rPr>
                <w:rFonts w:cs="v5.0.0"/>
                <w:lang w:eastAsia="en-US"/>
              </w:rPr>
              <w:t xml:space="preserve">824 </w:t>
            </w:r>
            <w:r w:rsidRPr="00B93702">
              <w:rPr>
                <w:rFonts w:cs="v5.0.0"/>
                <w:lang w:eastAsia="en-US"/>
              </w:rPr>
              <w:noBreakHyphen/>
              <w:t xml:space="preserve"> 849 MHz</w:t>
            </w:r>
          </w:p>
        </w:tc>
        <w:tc>
          <w:tcPr>
            <w:tcW w:w="992" w:type="dxa"/>
            <w:shd w:val="clear" w:color="auto" w:fill="auto"/>
          </w:tcPr>
          <w:p w14:paraId="71ABC5D6" w14:textId="77777777" w:rsidR="00683B6A" w:rsidRPr="00B93702" w:rsidRDefault="00683B6A" w:rsidP="00AB3C4B">
            <w:pPr>
              <w:pStyle w:val="TAC"/>
              <w:rPr>
                <w:rFonts w:cs="v5.0.0"/>
                <w:lang w:eastAsia="en-US"/>
              </w:rPr>
            </w:pPr>
            <w:r w:rsidRPr="00B93702">
              <w:rPr>
                <w:rFonts w:cs="v5.0.0"/>
                <w:lang w:eastAsia="en-US"/>
              </w:rPr>
              <w:t>-61 dBm</w:t>
            </w:r>
          </w:p>
        </w:tc>
        <w:tc>
          <w:tcPr>
            <w:tcW w:w="1276" w:type="dxa"/>
            <w:shd w:val="clear" w:color="auto" w:fill="auto"/>
          </w:tcPr>
          <w:p w14:paraId="65D1A45E" w14:textId="77777777" w:rsidR="00683B6A" w:rsidRPr="00B93702" w:rsidRDefault="00683B6A" w:rsidP="00AB3C4B">
            <w:pPr>
              <w:pStyle w:val="TAC"/>
              <w:rPr>
                <w:rFonts w:cs="v5.0.0"/>
                <w:lang w:eastAsia="en-US"/>
              </w:rPr>
            </w:pPr>
            <w:r w:rsidRPr="00B93702">
              <w:rPr>
                <w:rFonts w:cs="v5.0.0"/>
                <w:lang w:eastAsia="en-US"/>
              </w:rPr>
              <w:t>100 kHz</w:t>
            </w:r>
          </w:p>
        </w:tc>
        <w:tc>
          <w:tcPr>
            <w:tcW w:w="4422" w:type="dxa"/>
            <w:shd w:val="clear" w:color="auto" w:fill="auto"/>
          </w:tcPr>
          <w:p w14:paraId="369B8D48" w14:textId="77777777" w:rsidR="00683B6A" w:rsidRPr="00B93702" w:rsidRDefault="00683B6A" w:rsidP="000715EC">
            <w:pPr>
              <w:pStyle w:val="TAL"/>
              <w:rPr>
                <w:rFonts w:cs="v5.0.0"/>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5</w:t>
            </w:r>
            <w:r w:rsidR="003867CE" w:rsidRPr="00B93702">
              <w:rPr>
                <w:rFonts w:cs="v5.0.0"/>
                <w:lang w:eastAsia="en-US"/>
              </w:rPr>
              <w:t xml:space="preserve"> or 26</w:t>
            </w:r>
            <w:r w:rsidRPr="00B93702">
              <w:rPr>
                <w:rFonts w:cs="v5.0.0"/>
                <w:lang w:eastAsia="en-US"/>
              </w:rPr>
              <w:t>, 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r w:rsidR="00D8102F" w:rsidRPr="00B93702">
              <w:rPr>
                <w:rFonts w:cs="Arial"/>
                <w:lang w:eastAsia="en-US"/>
              </w:rPr>
              <w:t>.</w:t>
            </w:r>
          </w:p>
        </w:tc>
      </w:tr>
      <w:tr w:rsidR="00B93702" w:rsidRPr="00B93702" w14:paraId="502A8D78" w14:textId="77777777" w:rsidTr="00D64B34">
        <w:trPr>
          <w:cantSplit/>
          <w:trHeight w:val="113"/>
          <w:jc w:val="center"/>
        </w:trPr>
        <w:tc>
          <w:tcPr>
            <w:tcW w:w="1302" w:type="dxa"/>
            <w:vMerge w:val="restart"/>
            <w:shd w:val="clear" w:color="auto" w:fill="auto"/>
          </w:tcPr>
          <w:p w14:paraId="5B3F41F6" w14:textId="77777777" w:rsidR="00683B6A" w:rsidRPr="00B93702" w:rsidRDefault="00683B6A" w:rsidP="00AB3C4B">
            <w:pPr>
              <w:pStyle w:val="TAC"/>
              <w:rPr>
                <w:rFonts w:cs="Arial"/>
                <w:lang w:eastAsia="en-US"/>
              </w:rPr>
            </w:pPr>
            <w:r w:rsidRPr="00B93702">
              <w:rPr>
                <w:rFonts w:cs="Arial"/>
                <w:lang w:eastAsia="en-US"/>
              </w:rPr>
              <w:t xml:space="preserve">UTRA FDD Band I or </w:t>
            </w:r>
          </w:p>
          <w:p w14:paraId="24D250B0" w14:textId="77777777" w:rsidR="00683B6A" w:rsidRPr="00B93702" w:rsidRDefault="00683B6A" w:rsidP="00AB3C4B">
            <w:pPr>
              <w:pStyle w:val="TAC"/>
              <w:rPr>
                <w:rFonts w:cs="Arial"/>
                <w:lang w:eastAsia="en-US"/>
              </w:rPr>
            </w:pPr>
            <w:r w:rsidRPr="00B93702">
              <w:rPr>
                <w:rFonts w:cs="Arial"/>
                <w:lang w:eastAsia="en-US"/>
              </w:rPr>
              <w:t xml:space="preserve">E-UTRA Band 1 </w:t>
            </w:r>
            <w:r w:rsidR="00094DE9" w:rsidRPr="00B93702">
              <w:rPr>
                <w:rFonts w:cs="Arial"/>
                <w:lang w:eastAsia="en-US"/>
              </w:rPr>
              <w:t>or NR Band n1</w:t>
            </w:r>
          </w:p>
        </w:tc>
        <w:tc>
          <w:tcPr>
            <w:tcW w:w="1701" w:type="dxa"/>
            <w:shd w:val="clear" w:color="auto" w:fill="auto"/>
          </w:tcPr>
          <w:p w14:paraId="336E2D01" w14:textId="77777777"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14:paraId="24C15AA1"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28BE8F1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184D6A0"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v5.0.0"/>
                <w:lang w:eastAsia="en-US"/>
              </w:rPr>
              <w:t xml:space="preserve"> or 65 .</w:t>
            </w:r>
          </w:p>
        </w:tc>
      </w:tr>
      <w:tr w:rsidR="00B93702" w:rsidRPr="00B93702" w14:paraId="034CD849" w14:textId="77777777" w:rsidTr="00D64B34">
        <w:trPr>
          <w:cantSplit/>
          <w:trHeight w:val="113"/>
          <w:jc w:val="center"/>
        </w:trPr>
        <w:tc>
          <w:tcPr>
            <w:tcW w:w="1302" w:type="dxa"/>
            <w:vMerge/>
            <w:shd w:val="clear" w:color="auto" w:fill="auto"/>
          </w:tcPr>
          <w:p w14:paraId="0B820A2A" w14:textId="77777777" w:rsidR="00683B6A" w:rsidRPr="00B93702" w:rsidRDefault="00683B6A" w:rsidP="00AB3C4B">
            <w:pPr>
              <w:pStyle w:val="TAC"/>
              <w:rPr>
                <w:rFonts w:cs="Arial"/>
                <w:lang w:eastAsia="en-US"/>
              </w:rPr>
            </w:pPr>
          </w:p>
        </w:tc>
        <w:tc>
          <w:tcPr>
            <w:tcW w:w="1701" w:type="dxa"/>
            <w:shd w:val="clear" w:color="auto" w:fill="auto"/>
          </w:tcPr>
          <w:p w14:paraId="16CCB15F" w14:textId="77777777" w:rsidR="00683B6A" w:rsidRPr="00B93702" w:rsidRDefault="00683B6A" w:rsidP="00AB3C4B">
            <w:pPr>
              <w:pStyle w:val="TAC"/>
              <w:rPr>
                <w:rFonts w:cs="Arial"/>
                <w:lang w:eastAsia="zh-CN"/>
              </w:rPr>
            </w:pPr>
            <w:r w:rsidRPr="00B93702">
              <w:rPr>
                <w:rFonts w:cs="Arial"/>
                <w:lang w:eastAsia="en-US"/>
              </w:rPr>
              <w:t>1920 - 1980 MHz</w:t>
            </w:r>
          </w:p>
          <w:p w14:paraId="45BD4142" w14:textId="77777777" w:rsidR="00683B6A" w:rsidRPr="00B93702" w:rsidRDefault="00683B6A" w:rsidP="00AB3C4B">
            <w:pPr>
              <w:pStyle w:val="TAC"/>
              <w:rPr>
                <w:rFonts w:cs="Arial"/>
                <w:lang w:eastAsia="zh-CN"/>
              </w:rPr>
            </w:pPr>
          </w:p>
        </w:tc>
        <w:tc>
          <w:tcPr>
            <w:tcW w:w="992" w:type="dxa"/>
            <w:shd w:val="clear" w:color="auto" w:fill="auto"/>
          </w:tcPr>
          <w:p w14:paraId="087D6037"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CE0CC4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709F019"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Arial"/>
                <w:lang w:eastAsia="en-US"/>
              </w:rPr>
              <w:t xml:space="preserve"> or 65</w:t>
            </w:r>
            <w:r w:rsidRPr="00B93702">
              <w:rPr>
                <w:rFonts w:cs="Arial"/>
                <w:lang w:eastAsia="en-US"/>
              </w:rPr>
              <w:t>,</w:t>
            </w:r>
            <w:r w:rsidRPr="00B93702">
              <w:rPr>
                <w:rFonts w:cs="v5.0.0"/>
                <w:lang w:eastAsia="en-US"/>
              </w:rPr>
              <w:t xml:space="preserve"> since it is already covered by the requirement in sub-clause 6.6.1.5.4.</w:t>
            </w:r>
          </w:p>
        </w:tc>
      </w:tr>
      <w:tr w:rsidR="00B93702" w:rsidRPr="00B93702" w14:paraId="0DEE81AF" w14:textId="77777777" w:rsidTr="00D64B34">
        <w:trPr>
          <w:cantSplit/>
          <w:trHeight w:val="113"/>
          <w:jc w:val="center"/>
        </w:trPr>
        <w:tc>
          <w:tcPr>
            <w:tcW w:w="1302" w:type="dxa"/>
            <w:vMerge w:val="restart"/>
            <w:shd w:val="clear" w:color="auto" w:fill="auto"/>
          </w:tcPr>
          <w:p w14:paraId="36121CE5" w14:textId="77777777" w:rsidR="00683B6A" w:rsidRPr="00B93702" w:rsidRDefault="00683B6A" w:rsidP="00AB3C4B">
            <w:pPr>
              <w:pStyle w:val="TAC"/>
              <w:rPr>
                <w:rFonts w:cs="Arial"/>
                <w:lang w:eastAsia="en-US"/>
              </w:rPr>
            </w:pPr>
            <w:r w:rsidRPr="00B93702">
              <w:rPr>
                <w:rFonts w:cs="Arial"/>
                <w:lang w:eastAsia="en-US"/>
              </w:rPr>
              <w:t xml:space="preserve">UTRA FDD Band II or </w:t>
            </w:r>
          </w:p>
          <w:p w14:paraId="6FEB55C2" w14:textId="77777777" w:rsidR="00683B6A" w:rsidRPr="00B93702" w:rsidRDefault="00683B6A" w:rsidP="00AB3C4B">
            <w:pPr>
              <w:pStyle w:val="TAC"/>
              <w:rPr>
                <w:rFonts w:cs="Arial"/>
                <w:lang w:eastAsia="en-US"/>
              </w:rPr>
            </w:pPr>
            <w:r w:rsidRPr="00B93702">
              <w:rPr>
                <w:rFonts w:cs="Arial"/>
                <w:lang w:eastAsia="en-US"/>
              </w:rPr>
              <w:t>E-UTRA Band 2</w:t>
            </w:r>
            <w:r w:rsidR="00094DE9" w:rsidRPr="00B93702">
              <w:rPr>
                <w:rFonts w:cs="Arial"/>
                <w:lang w:eastAsia="en-US"/>
              </w:rPr>
              <w:t xml:space="preserve"> or NR Band n2</w:t>
            </w:r>
          </w:p>
        </w:tc>
        <w:tc>
          <w:tcPr>
            <w:tcW w:w="1701" w:type="dxa"/>
            <w:shd w:val="clear" w:color="auto" w:fill="auto"/>
          </w:tcPr>
          <w:p w14:paraId="3245D8C8" w14:textId="77777777" w:rsidR="00683B6A" w:rsidRPr="00B93702" w:rsidRDefault="00683B6A" w:rsidP="00AB3C4B">
            <w:pPr>
              <w:pStyle w:val="TAC"/>
              <w:rPr>
                <w:rFonts w:cs="Arial"/>
                <w:lang w:eastAsia="zh-CN"/>
              </w:rPr>
            </w:pPr>
            <w:r w:rsidRPr="00B93702">
              <w:rPr>
                <w:rFonts w:cs="Arial"/>
                <w:lang w:eastAsia="en-US"/>
              </w:rPr>
              <w:t>1930 - 1990 MHz</w:t>
            </w:r>
          </w:p>
          <w:p w14:paraId="3C9A3A50" w14:textId="77777777" w:rsidR="00683B6A" w:rsidRPr="00B93702" w:rsidRDefault="00683B6A" w:rsidP="00AB3C4B">
            <w:pPr>
              <w:pStyle w:val="TAC"/>
              <w:rPr>
                <w:rFonts w:cs="Arial"/>
                <w:lang w:eastAsia="zh-CN"/>
              </w:rPr>
            </w:pPr>
          </w:p>
        </w:tc>
        <w:tc>
          <w:tcPr>
            <w:tcW w:w="992" w:type="dxa"/>
            <w:shd w:val="clear" w:color="auto" w:fill="auto"/>
          </w:tcPr>
          <w:p w14:paraId="03BBD7BF"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5850753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1AD3C49"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AB5812" w:rsidRPr="00B93702">
              <w:rPr>
                <w:rFonts w:cs="Arial"/>
                <w:lang w:eastAsia="zh-CN"/>
              </w:rPr>
              <w:t xml:space="preserve">, </w:t>
            </w:r>
            <w:r w:rsidR="009002E0" w:rsidRPr="00B93702">
              <w:rPr>
                <w:rFonts w:cs="Arial"/>
                <w:lang w:eastAsia="zh-CN"/>
              </w:rPr>
              <w:t>25</w:t>
            </w:r>
            <w:r w:rsidR="00AB5812" w:rsidRPr="00B93702">
              <w:rPr>
                <w:rFonts w:cs="Arial"/>
                <w:lang w:eastAsia="zh-CN"/>
              </w:rPr>
              <w:t xml:space="preserve"> or 70</w:t>
            </w:r>
            <w:r w:rsidRPr="00B93702">
              <w:rPr>
                <w:rFonts w:cs="Arial"/>
                <w:lang w:eastAsia="en-US"/>
              </w:rPr>
              <w:t>.</w:t>
            </w:r>
            <w:r w:rsidR="00C462C9" w:rsidRPr="00B93702">
              <w:rPr>
                <w:rFonts w:cs="Arial"/>
                <w:lang w:eastAsia="en-US"/>
              </w:rPr>
              <w:t xml:space="preserve"> </w:t>
            </w:r>
          </w:p>
        </w:tc>
      </w:tr>
      <w:tr w:rsidR="00B93702" w:rsidRPr="00B93702" w14:paraId="5A76548E" w14:textId="77777777" w:rsidTr="00D64B34">
        <w:trPr>
          <w:cantSplit/>
          <w:trHeight w:val="113"/>
          <w:jc w:val="center"/>
        </w:trPr>
        <w:tc>
          <w:tcPr>
            <w:tcW w:w="1302" w:type="dxa"/>
            <w:vMerge/>
            <w:shd w:val="clear" w:color="auto" w:fill="auto"/>
          </w:tcPr>
          <w:p w14:paraId="11F1BCCA" w14:textId="77777777" w:rsidR="00683B6A" w:rsidRPr="00B93702" w:rsidRDefault="00683B6A" w:rsidP="00AB3C4B">
            <w:pPr>
              <w:pStyle w:val="TAC"/>
              <w:rPr>
                <w:rFonts w:cs="Arial"/>
                <w:lang w:eastAsia="en-US"/>
              </w:rPr>
            </w:pPr>
          </w:p>
        </w:tc>
        <w:tc>
          <w:tcPr>
            <w:tcW w:w="1701" w:type="dxa"/>
            <w:shd w:val="clear" w:color="auto" w:fill="auto"/>
          </w:tcPr>
          <w:p w14:paraId="01E45D4A" w14:textId="77777777" w:rsidR="00683B6A" w:rsidRPr="00B93702" w:rsidRDefault="00683B6A" w:rsidP="00AB3C4B">
            <w:pPr>
              <w:pStyle w:val="TAC"/>
              <w:rPr>
                <w:rFonts w:cs="Arial"/>
                <w:lang w:eastAsia="zh-CN"/>
              </w:rPr>
            </w:pPr>
            <w:r w:rsidRPr="00B93702">
              <w:rPr>
                <w:rFonts w:cs="Arial"/>
                <w:lang w:eastAsia="en-US"/>
              </w:rPr>
              <w:t>1850 - 1910 MHz</w:t>
            </w:r>
          </w:p>
          <w:p w14:paraId="30DB936F" w14:textId="77777777" w:rsidR="00683B6A" w:rsidRPr="00B93702" w:rsidRDefault="00683B6A" w:rsidP="00AB3C4B">
            <w:pPr>
              <w:pStyle w:val="TAC"/>
              <w:rPr>
                <w:rFonts w:cs="Arial"/>
                <w:lang w:eastAsia="zh-CN"/>
              </w:rPr>
            </w:pPr>
          </w:p>
        </w:tc>
        <w:tc>
          <w:tcPr>
            <w:tcW w:w="992" w:type="dxa"/>
            <w:shd w:val="clear" w:color="auto" w:fill="auto"/>
          </w:tcPr>
          <w:p w14:paraId="72B3E1F7"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9F0AD00"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129C4F9"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xml:space="preserve"> or 25</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14:paraId="00C98DA4" w14:textId="77777777" w:rsidTr="00D64B34">
        <w:trPr>
          <w:cantSplit/>
          <w:jc w:val="center"/>
        </w:trPr>
        <w:tc>
          <w:tcPr>
            <w:tcW w:w="1302" w:type="dxa"/>
            <w:vMerge w:val="restart"/>
            <w:shd w:val="clear" w:color="auto" w:fill="auto"/>
          </w:tcPr>
          <w:p w14:paraId="0896AC19" w14:textId="77777777" w:rsidR="00683B6A" w:rsidRPr="00B93702" w:rsidRDefault="00683B6A" w:rsidP="00AB3C4B">
            <w:pPr>
              <w:pStyle w:val="TAC"/>
              <w:rPr>
                <w:rFonts w:cs="Arial"/>
                <w:lang w:eastAsia="en-US"/>
              </w:rPr>
            </w:pPr>
            <w:r w:rsidRPr="00B93702">
              <w:rPr>
                <w:rFonts w:cs="Arial"/>
                <w:lang w:eastAsia="en-US"/>
              </w:rPr>
              <w:t xml:space="preserve">UTRA FDD Band III or </w:t>
            </w:r>
          </w:p>
          <w:p w14:paraId="1754ECC3" w14:textId="77777777" w:rsidR="00683B6A" w:rsidRPr="00B93702" w:rsidRDefault="00683B6A" w:rsidP="00AB3C4B">
            <w:pPr>
              <w:pStyle w:val="TAC"/>
              <w:rPr>
                <w:rFonts w:cs="Arial"/>
                <w:lang w:eastAsia="en-US"/>
              </w:rPr>
            </w:pPr>
            <w:r w:rsidRPr="00B93702">
              <w:rPr>
                <w:rFonts w:cs="Arial"/>
                <w:lang w:eastAsia="en-US"/>
              </w:rPr>
              <w:t xml:space="preserve">E-UTRA Band 3 </w:t>
            </w:r>
            <w:r w:rsidR="00094DE9" w:rsidRPr="00B93702">
              <w:rPr>
                <w:rFonts w:cs="Arial"/>
                <w:lang w:eastAsia="en-US"/>
              </w:rPr>
              <w:t>or NR Band n3</w:t>
            </w:r>
            <w:r w:rsidRPr="00B93702">
              <w:rPr>
                <w:rFonts w:cs="Arial"/>
                <w:lang w:eastAsia="en-US"/>
              </w:rPr>
              <w:br/>
              <w:t>(Note 3)</w:t>
            </w:r>
          </w:p>
        </w:tc>
        <w:tc>
          <w:tcPr>
            <w:tcW w:w="1701" w:type="dxa"/>
            <w:shd w:val="clear" w:color="auto" w:fill="auto"/>
          </w:tcPr>
          <w:p w14:paraId="300BB8BA" w14:textId="77777777" w:rsidR="00683B6A" w:rsidRPr="00B93702" w:rsidRDefault="00683B6A" w:rsidP="00AB3C4B">
            <w:pPr>
              <w:pStyle w:val="TAC"/>
              <w:rPr>
                <w:rFonts w:cs="Arial"/>
                <w:lang w:eastAsia="zh-CN"/>
              </w:rPr>
            </w:pPr>
            <w:r w:rsidRPr="00B93702">
              <w:rPr>
                <w:rFonts w:cs="Arial"/>
                <w:lang w:eastAsia="en-US"/>
              </w:rPr>
              <w:t>1805 - 1880 MHz</w:t>
            </w:r>
          </w:p>
        </w:tc>
        <w:tc>
          <w:tcPr>
            <w:tcW w:w="992" w:type="dxa"/>
            <w:shd w:val="clear" w:color="auto" w:fill="auto"/>
          </w:tcPr>
          <w:p w14:paraId="4CBA80C6"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29EB1787"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AF26997"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w:t>
            </w:r>
            <w:r w:rsidR="000517DC" w:rsidRPr="00B93702">
              <w:rPr>
                <w:rFonts w:cs="Arial"/>
                <w:lang w:eastAsia="en-US"/>
              </w:rPr>
              <w:t xml:space="preserve"> or 9</w:t>
            </w:r>
            <w:r w:rsidRPr="00B93702">
              <w:rPr>
                <w:rFonts w:cs="Arial"/>
                <w:lang w:eastAsia="en-US"/>
              </w:rPr>
              <w:t>.</w:t>
            </w:r>
          </w:p>
        </w:tc>
      </w:tr>
      <w:tr w:rsidR="00B93702" w:rsidRPr="00B93702" w14:paraId="4A2121FF" w14:textId="77777777" w:rsidTr="00D64B34">
        <w:trPr>
          <w:cantSplit/>
          <w:trHeight w:val="113"/>
          <w:jc w:val="center"/>
        </w:trPr>
        <w:tc>
          <w:tcPr>
            <w:tcW w:w="1302" w:type="dxa"/>
            <w:vMerge/>
            <w:shd w:val="clear" w:color="auto" w:fill="auto"/>
          </w:tcPr>
          <w:p w14:paraId="4F4B8081" w14:textId="77777777" w:rsidR="00683B6A" w:rsidRPr="00B93702" w:rsidRDefault="00683B6A" w:rsidP="00AB3C4B">
            <w:pPr>
              <w:pStyle w:val="TAC"/>
              <w:rPr>
                <w:rFonts w:cs="Arial"/>
                <w:lang w:eastAsia="en-US"/>
              </w:rPr>
            </w:pPr>
          </w:p>
        </w:tc>
        <w:tc>
          <w:tcPr>
            <w:tcW w:w="1701" w:type="dxa"/>
            <w:shd w:val="clear" w:color="auto" w:fill="auto"/>
          </w:tcPr>
          <w:p w14:paraId="1E8DA9FC" w14:textId="77777777"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14:paraId="3BBEF4AD"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27BD594E"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617D19D" w14:textId="77777777" w:rsidR="000517DC"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3, </w:t>
            </w:r>
            <w:r w:rsidRPr="00B93702">
              <w:rPr>
                <w:rFonts w:cs="v5.0.0"/>
                <w:lang w:eastAsia="en-US"/>
              </w:rPr>
              <w:t>since it is already covered by the requirement in sub-clause 6.6.1.5.4.</w:t>
            </w:r>
            <w:r w:rsidR="000517DC" w:rsidRPr="00B93702">
              <w:rPr>
                <w:rFonts w:cs="v5.0.0"/>
                <w:lang w:eastAsia="en-US"/>
              </w:rPr>
              <w:t xml:space="preserve"> </w:t>
            </w:r>
          </w:p>
          <w:p w14:paraId="7AD14A6D" w14:textId="77777777" w:rsidR="00683B6A" w:rsidRPr="00B93702" w:rsidRDefault="000517DC" w:rsidP="000715EC">
            <w:pPr>
              <w:pStyle w:val="TAL"/>
              <w:rPr>
                <w:rFonts w:cs="Arial"/>
                <w:lang w:eastAsia="en-US"/>
              </w:rPr>
            </w:pPr>
            <w:r w:rsidRPr="00B93702">
              <w:rPr>
                <w:rFonts w:cs="Arial"/>
                <w:lang w:eastAsia="en-US"/>
              </w:rPr>
              <w:t>For BS operating in band 9, it applies for 1710 MHz to 1749.9 MHz and 1784.9 MHz to 1785 MHz, while the rest is covered in sub-clause 6.6.1.5.4.</w:t>
            </w:r>
          </w:p>
        </w:tc>
      </w:tr>
      <w:tr w:rsidR="00B93702" w:rsidRPr="00B93702" w14:paraId="24D22257" w14:textId="77777777" w:rsidTr="00D64B34">
        <w:trPr>
          <w:cantSplit/>
          <w:trHeight w:val="113"/>
          <w:jc w:val="center"/>
        </w:trPr>
        <w:tc>
          <w:tcPr>
            <w:tcW w:w="1302" w:type="dxa"/>
            <w:vMerge w:val="restart"/>
            <w:shd w:val="clear" w:color="auto" w:fill="auto"/>
          </w:tcPr>
          <w:p w14:paraId="74220AC7" w14:textId="77777777" w:rsidR="00683B6A" w:rsidRPr="00B93702" w:rsidRDefault="00683B6A" w:rsidP="00AB3C4B">
            <w:pPr>
              <w:pStyle w:val="TAC"/>
              <w:rPr>
                <w:rFonts w:cs="Arial"/>
                <w:lang w:eastAsia="en-US"/>
              </w:rPr>
            </w:pPr>
            <w:r w:rsidRPr="00B93702">
              <w:rPr>
                <w:rFonts w:cs="Arial"/>
                <w:lang w:eastAsia="en-US"/>
              </w:rPr>
              <w:t xml:space="preserve">UTRA FDD Band IV or </w:t>
            </w:r>
          </w:p>
          <w:p w14:paraId="590457A6" w14:textId="77777777" w:rsidR="00683B6A" w:rsidRPr="00B93702" w:rsidRDefault="00683B6A" w:rsidP="00AB3C4B">
            <w:pPr>
              <w:pStyle w:val="TAC"/>
              <w:rPr>
                <w:rFonts w:cs="Arial"/>
                <w:lang w:eastAsia="en-US"/>
              </w:rPr>
            </w:pPr>
            <w:r w:rsidRPr="00B93702">
              <w:rPr>
                <w:rFonts w:cs="Arial"/>
                <w:lang w:eastAsia="en-US"/>
              </w:rPr>
              <w:t>E-UTRA Band 4</w:t>
            </w:r>
          </w:p>
        </w:tc>
        <w:tc>
          <w:tcPr>
            <w:tcW w:w="1701" w:type="dxa"/>
            <w:shd w:val="clear" w:color="auto" w:fill="auto"/>
          </w:tcPr>
          <w:p w14:paraId="16A34FC0" w14:textId="77777777" w:rsidR="00683B6A" w:rsidRPr="00B93702" w:rsidRDefault="00683B6A" w:rsidP="00AB3C4B">
            <w:pPr>
              <w:pStyle w:val="TAC"/>
              <w:rPr>
                <w:rFonts w:cs="Arial"/>
                <w:lang w:eastAsia="en-US"/>
              </w:rPr>
            </w:pPr>
            <w:r w:rsidRPr="00B93702">
              <w:rPr>
                <w:rFonts w:cs="Arial"/>
                <w:lang w:eastAsia="en-US"/>
              </w:rPr>
              <w:t>2110 - 2155 MHz</w:t>
            </w:r>
          </w:p>
        </w:tc>
        <w:tc>
          <w:tcPr>
            <w:tcW w:w="992" w:type="dxa"/>
            <w:shd w:val="clear" w:color="auto" w:fill="auto"/>
          </w:tcPr>
          <w:p w14:paraId="1237476E"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DBBEFC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DEB3EB9"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14:paraId="29FD2D71" w14:textId="77777777" w:rsidTr="00D64B34">
        <w:trPr>
          <w:cantSplit/>
          <w:trHeight w:val="113"/>
          <w:jc w:val="center"/>
        </w:trPr>
        <w:tc>
          <w:tcPr>
            <w:tcW w:w="1302" w:type="dxa"/>
            <w:vMerge/>
            <w:shd w:val="clear" w:color="auto" w:fill="auto"/>
          </w:tcPr>
          <w:p w14:paraId="2C7C22FF" w14:textId="77777777" w:rsidR="00683B6A" w:rsidRPr="00B93702" w:rsidRDefault="00683B6A" w:rsidP="00AB3C4B">
            <w:pPr>
              <w:pStyle w:val="TAC"/>
              <w:rPr>
                <w:rFonts w:cs="Arial"/>
                <w:lang w:eastAsia="en-US"/>
              </w:rPr>
            </w:pPr>
          </w:p>
        </w:tc>
        <w:tc>
          <w:tcPr>
            <w:tcW w:w="1701" w:type="dxa"/>
            <w:shd w:val="clear" w:color="auto" w:fill="auto"/>
          </w:tcPr>
          <w:p w14:paraId="31575DBD" w14:textId="77777777" w:rsidR="00683B6A" w:rsidRPr="00B93702" w:rsidRDefault="00683B6A" w:rsidP="00AB3C4B">
            <w:pPr>
              <w:pStyle w:val="TAC"/>
              <w:rPr>
                <w:rFonts w:cs="Arial"/>
                <w:lang w:eastAsia="en-US"/>
              </w:rPr>
            </w:pPr>
            <w:r w:rsidRPr="00B93702">
              <w:rPr>
                <w:rFonts w:cs="Arial"/>
                <w:lang w:eastAsia="en-US"/>
              </w:rPr>
              <w:t>1710 - 1755 MHz</w:t>
            </w:r>
          </w:p>
        </w:tc>
        <w:tc>
          <w:tcPr>
            <w:tcW w:w="992" w:type="dxa"/>
            <w:shd w:val="clear" w:color="auto" w:fill="auto"/>
          </w:tcPr>
          <w:p w14:paraId="7FB3F1F9"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3556E740"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1F25D9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14:paraId="396B0AD9" w14:textId="77777777" w:rsidTr="00D64B34">
        <w:trPr>
          <w:cantSplit/>
          <w:trHeight w:val="113"/>
          <w:jc w:val="center"/>
        </w:trPr>
        <w:tc>
          <w:tcPr>
            <w:tcW w:w="1302" w:type="dxa"/>
            <w:vMerge w:val="restart"/>
            <w:shd w:val="clear" w:color="auto" w:fill="auto"/>
          </w:tcPr>
          <w:p w14:paraId="70C51BBE" w14:textId="77777777" w:rsidR="00683B6A" w:rsidRPr="00B93702" w:rsidRDefault="00683B6A" w:rsidP="00AB3C4B">
            <w:pPr>
              <w:pStyle w:val="TAC"/>
              <w:rPr>
                <w:rFonts w:cs="Arial"/>
                <w:lang w:eastAsia="en-US"/>
              </w:rPr>
            </w:pPr>
            <w:r w:rsidRPr="00B93702">
              <w:rPr>
                <w:rFonts w:cs="Arial"/>
                <w:lang w:eastAsia="en-US"/>
              </w:rPr>
              <w:t xml:space="preserve">UTRA FDD Band V or </w:t>
            </w:r>
          </w:p>
          <w:p w14:paraId="54C6441B" w14:textId="77777777" w:rsidR="00683B6A" w:rsidRPr="00B93702" w:rsidRDefault="00683B6A" w:rsidP="00AB3C4B">
            <w:pPr>
              <w:pStyle w:val="TAC"/>
              <w:rPr>
                <w:rFonts w:cs="Arial"/>
                <w:lang w:eastAsia="en-US"/>
              </w:rPr>
            </w:pPr>
            <w:r w:rsidRPr="00B93702">
              <w:rPr>
                <w:rFonts w:cs="Arial"/>
                <w:lang w:eastAsia="en-US"/>
              </w:rPr>
              <w:t>E-UTRA Band 5</w:t>
            </w:r>
            <w:r w:rsidR="00094DE9" w:rsidRPr="00B93702">
              <w:rPr>
                <w:rFonts w:cs="Arial"/>
                <w:lang w:eastAsia="en-US"/>
              </w:rPr>
              <w:t xml:space="preserve"> or NR Band n5</w:t>
            </w:r>
          </w:p>
        </w:tc>
        <w:tc>
          <w:tcPr>
            <w:tcW w:w="1701" w:type="dxa"/>
            <w:shd w:val="clear" w:color="auto" w:fill="auto"/>
          </w:tcPr>
          <w:p w14:paraId="552F91DB" w14:textId="77777777" w:rsidR="00683B6A" w:rsidRPr="00B93702" w:rsidRDefault="00683B6A" w:rsidP="00AB3C4B">
            <w:pPr>
              <w:pStyle w:val="TAC"/>
              <w:rPr>
                <w:rFonts w:cs="Arial"/>
                <w:lang w:eastAsia="en-US"/>
              </w:rPr>
            </w:pPr>
            <w:r w:rsidRPr="00B93702">
              <w:rPr>
                <w:rFonts w:cs="Arial"/>
                <w:lang w:eastAsia="en-US"/>
              </w:rPr>
              <w:t>869 - 894 MHz</w:t>
            </w:r>
          </w:p>
        </w:tc>
        <w:tc>
          <w:tcPr>
            <w:tcW w:w="992" w:type="dxa"/>
            <w:shd w:val="clear" w:color="auto" w:fill="auto"/>
          </w:tcPr>
          <w:p w14:paraId="1CFB546E"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0E2B99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4F656C1"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00D8102F" w:rsidRPr="00B93702">
              <w:rPr>
                <w:rFonts w:cs="v5.0.0"/>
                <w:lang w:eastAsia="en-US"/>
              </w:rPr>
              <w:t xml:space="preserve"> </w:t>
            </w:r>
            <w:r w:rsidR="00D8102F" w:rsidRPr="00B93702">
              <w:rPr>
                <w:rFonts w:cs="Arial"/>
                <w:lang w:eastAsia="en-US"/>
              </w:rPr>
              <w:t>This requirement applies to E-UTRA BS operating in Band 27 for the frequency range 879-894 MHz.</w:t>
            </w:r>
          </w:p>
        </w:tc>
      </w:tr>
      <w:tr w:rsidR="00B93702" w:rsidRPr="00B93702" w14:paraId="73B89927" w14:textId="77777777" w:rsidTr="00D64B34">
        <w:trPr>
          <w:cantSplit/>
          <w:trHeight w:val="113"/>
          <w:jc w:val="center"/>
        </w:trPr>
        <w:tc>
          <w:tcPr>
            <w:tcW w:w="1302" w:type="dxa"/>
            <w:vMerge/>
            <w:shd w:val="clear" w:color="auto" w:fill="auto"/>
          </w:tcPr>
          <w:p w14:paraId="5A8BED6A" w14:textId="77777777" w:rsidR="00683B6A" w:rsidRPr="00B93702" w:rsidRDefault="00683B6A" w:rsidP="00AB3C4B">
            <w:pPr>
              <w:pStyle w:val="TAC"/>
              <w:rPr>
                <w:rFonts w:cs="Arial"/>
                <w:lang w:eastAsia="en-US"/>
              </w:rPr>
            </w:pPr>
          </w:p>
        </w:tc>
        <w:tc>
          <w:tcPr>
            <w:tcW w:w="1701" w:type="dxa"/>
            <w:shd w:val="clear" w:color="auto" w:fill="auto"/>
          </w:tcPr>
          <w:p w14:paraId="451FD965" w14:textId="77777777" w:rsidR="00683B6A" w:rsidRPr="00B93702" w:rsidRDefault="00683B6A" w:rsidP="00AB3C4B">
            <w:pPr>
              <w:pStyle w:val="TAC"/>
              <w:rPr>
                <w:rFonts w:cs="Arial"/>
                <w:lang w:eastAsia="en-US"/>
              </w:rPr>
            </w:pPr>
            <w:r w:rsidRPr="00B93702">
              <w:rPr>
                <w:rFonts w:cs="Arial"/>
                <w:lang w:eastAsia="en-US"/>
              </w:rPr>
              <w:t>824 - 849 MHz</w:t>
            </w:r>
          </w:p>
        </w:tc>
        <w:tc>
          <w:tcPr>
            <w:tcW w:w="992" w:type="dxa"/>
            <w:shd w:val="clear" w:color="auto" w:fill="auto"/>
          </w:tcPr>
          <w:p w14:paraId="71E3C204"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9971AD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4EDD95D"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Pr="00B93702">
              <w:rPr>
                <w:rFonts w:cs="Arial"/>
                <w:lang w:eastAsia="en-US"/>
              </w:rPr>
              <w:t xml:space="preserve">, </w:t>
            </w:r>
            <w:r w:rsidRPr="00B93702">
              <w:rPr>
                <w:rFonts w:cs="v5.0.0"/>
                <w:lang w:eastAsia="en-US"/>
              </w:rPr>
              <w:t>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p>
        </w:tc>
      </w:tr>
      <w:tr w:rsidR="00B93702" w:rsidRPr="00B93702" w14:paraId="21F6840E" w14:textId="77777777" w:rsidTr="00D64B34">
        <w:trPr>
          <w:cantSplit/>
          <w:trHeight w:val="113"/>
          <w:jc w:val="center"/>
        </w:trPr>
        <w:tc>
          <w:tcPr>
            <w:tcW w:w="1302" w:type="dxa"/>
            <w:vMerge w:val="restart"/>
            <w:shd w:val="clear" w:color="auto" w:fill="auto"/>
          </w:tcPr>
          <w:p w14:paraId="0BD85B3E" w14:textId="77777777" w:rsidR="00683B6A" w:rsidRPr="00B93702" w:rsidRDefault="00683B6A" w:rsidP="00AB3C4B">
            <w:pPr>
              <w:pStyle w:val="TAC"/>
              <w:rPr>
                <w:rFonts w:cs="Arial"/>
                <w:lang w:eastAsia="en-US"/>
              </w:rPr>
            </w:pPr>
            <w:r w:rsidRPr="00B93702">
              <w:rPr>
                <w:rFonts w:cs="Arial"/>
                <w:lang w:eastAsia="en-US"/>
              </w:rPr>
              <w:t xml:space="preserve">UTRA FDD Band VI, XIX or </w:t>
            </w:r>
          </w:p>
          <w:p w14:paraId="0631068F" w14:textId="77777777" w:rsidR="00683B6A" w:rsidRPr="00B93702" w:rsidRDefault="00683B6A" w:rsidP="00AB3C4B">
            <w:pPr>
              <w:pStyle w:val="TAC"/>
              <w:rPr>
                <w:rFonts w:cs="Arial"/>
                <w:lang w:eastAsia="en-US"/>
              </w:rPr>
            </w:pPr>
            <w:r w:rsidRPr="00B93702">
              <w:rPr>
                <w:rFonts w:cs="Arial"/>
                <w:lang w:eastAsia="en-US"/>
              </w:rPr>
              <w:lastRenderedPageBreak/>
              <w:t>E-UTRA Band 6, 18, 19</w:t>
            </w:r>
            <w:r w:rsidR="00962CF6" w:rsidRPr="00B93702">
              <w:rPr>
                <w:rFonts w:cs="Arial"/>
              </w:rPr>
              <w:t xml:space="preserve"> or NR Band n18</w:t>
            </w:r>
          </w:p>
        </w:tc>
        <w:tc>
          <w:tcPr>
            <w:tcW w:w="1701" w:type="dxa"/>
            <w:shd w:val="clear" w:color="auto" w:fill="auto"/>
          </w:tcPr>
          <w:p w14:paraId="21D555CC" w14:textId="77777777" w:rsidR="00683B6A" w:rsidRPr="00B93702" w:rsidRDefault="00683B6A" w:rsidP="00AB3C4B">
            <w:pPr>
              <w:pStyle w:val="TAC"/>
              <w:rPr>
                <w:rFonts w:cs="Arial"/>
                <w:lang w:eastAsia="en-US"/>
              </w:rPr>
            </w:pPr>
            <w:r w:rsidRPr="00B93702">
              <w:rPr>
                <w:rFonts w:cs="Arial"/>
                <w:lang w:eastAsia="en-US"/>
              </w:rPr>
              <w:lastRenderedPageBreak/>
              <w:t xml:space="preserve">860 - </w:t>
            </w:r>
            <w:r w:rsidR="00D613B5" w:rsidRPr="00B93702">
              <w:rPr>
                <w:rFonts w:cs="Arial"/>
                <w:lang w:eastAsia="en-US"/>
              </w:rPr>
              <w:t xml:space="preserve">890 </w:t>
            </w:r>
            <w:r w:rsidRPr="00B93702">
              <w:rPr>
                <w:rFonts w:cs="Arial"/>
                <w:lang w:eastAsia="en-US"/>
              </w:rPr>
              <w:t xml:space="preserve">MHz </w:t>
            </w:r>
          </w:p>
        </w:tc>
        <w:tc>
          <w:tcPr>
            <w:tcW w:w="992" w:type="dxa"/>
            <w:shd w:val="clear" w:color="auto" w:fill="auto"/>
          </w:tcPr>
          <w:p w14:paraId="10492F4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2A78B2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09291F7"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6, 18, 19</w:t>
            </w:r>
          </w:p>
        </w:tc>
      </w:tr>
      <w:tr w:rsidR="00B93702" w:rsidRPr="00B93702" w14:paraId="4F49E311" w14:textId="77777777" w:rsidTr="00D64B34">
        <w:trPr>
          <w:cantSplit/>
          <w:trHeight w:val="113"/>
          <w:jc w:val="center"/>
        </w:trPr>
        <w:tc>
          <w:tcPr>
            <w:tcW w:w="1302" w:type="dxa"/>
            <w:vMerge/>
            <w:shd w:val="clear" w:color="auto" w:fill="auto"/>
          </w:tcPr>
          <w:p w14:paraId="0934BFF7" w14:textId="77777777" w:rsidR="006456F3" w:rsidRPr="00B93702" w:rsidRDefault="006456F3" w:rsidP="00AB3C4B">
            <w:pPr>
              <w:pStyle w:val="TAC"/>
              <w:rPr>
                <w:rFonts w:cs="Arial"/>
                <w:lang w:eastAsia="en-US"/>
              </w:rPr>
            </w:pPr>
          </w:p>
        </w:tc>
        <w:tc>
          <w:tcPr>
            <w:tcW w:w="1701" w:type="dxa"/>
            <w:shd w:val="clear" w:color="auto" w:fill="auto"/>
          </w:tcPr>
          <w:p w14:paraId="47B52705" w14:textId="77777777" w:rsidR="006456F3" w:rsidRPr="00B93702" w:rsidRDefault="006456F3" w:rsidP="00AB3C4B">
            <w:pPr>
              <w:pStyle w:val="TAC"/>
              <w:rPr>
                <w:rFonts w:cs="Arial"/>
                <w:lang w:eastAsia="en-US"/>
              </w:rPr>
            </w:pPr>
            <w:r w:rsidRPr="00B93702">
              <w:rPr>
                <w:rFonts w:cs="Arial"/>
                <w:lang w:eastAsia="en-US"/>
              </w:rPr>
              <w:t xml:space="preserve">815 - 830 MHz </w:t>
            </w:r>
          </w:p>
        </w:tc>
        <w:tc>
          <w:tcPr>
            <w:tcW w:w="992" w:type="dxa"/>
            <w:shd w:val="clear" w:color="auto" w:fill="auto"/>
          </w:tcPr>
          <w:p w14:paraId="0BA6BED1" w14:textId="77777777"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14:paraId="16F2FCCB"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02D8B950" w14:textId="77777777" w:rsidR="006456F3" w:rsidRPr="00B93702" w:rsidRDefault="006456F3"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18 </w:t>
            </w:r>
            <w:r w:rsidRPr="00B93702">
              <w:rPr>
                <w:rFonts w:cs="v5.0.0"/>
                <w:lang w:eastAsia="en-US"/>
              </w:rPr>
              <w:t>since it is already covered by the requirement in sub-clause 6.6.1.5.4.</w:t>
            </w:r>
          </w:p>
        </w:tc>
      </w:tr>
      <w:tr w:rsidR="00B93702" w:rsidRPr="00B93702" w14:paraId="427213E8" w14:textId="77777777" w:rsidTr="00D64B34">
        <w:trPr>
          <w:cantSplit/>
          <w:trHeight w:val="113"/>
          <w:jc w:val="center"/>
        </w:trPr>
        <w:tc>
          <w:tcPr>
            <w:tcW w:w="1302" w:type="dxa"/>
            <w:vMerge/>
            <w:shd w:val="clear" w:color="auto" w:fill="auto"/>
          </w:tcPr>
          <w:p w14:paraId="6098D513" w14:textId="77777777" w:rsidR="00683B6A" w:rsidRPr="00B93702" w:rsidRDefault="00683B6A" w:rsidP="00AB3C4B">
            <w:pPr>
              <w:pStyle w:val="TAC"/>
              <w:rPr>
                <w:rFonts w:cs="Arial"/>
                <w:lang w:eastAsia="en-US"/>
              </w:rPr>
            </w:pPr>
          </w:p>
        </w:tc>
        <w:tc>
          <w:tcPr>
            <w:tcW w:w="1701" w:type="dxa"/>
            <w:shd w:val="clear" w:color="auto" w:fill="auto"/>
          </w:tcPr>
          <w:p w14:paraId="623318D6" w14:textId="77777777" w:rsidR="00683B6A" w:rsidRPr="00B93702" w:rsidRDefault="00683B6A" w:rsidP="00AB3C4B">
            <w:pPr>
              <w:pStyle w:val="TAC"/>
              <w:rPr>
                <w:rFonts w:cs="Arial"/>
                <w:lang w:eastAsia="en-US"/>
              </w:rPr>
            </w:pPr>
            <w:r w:rsidRPr="00B93702">
              <w:rPr>
                <w:rFonts w:cs="Arial"/>
                <w:lang w:eastAsia="en-US"/>
              </w:rPr>
              <w:t xml:space="preserve">830 - </w:t>
            </w:r>
            <w:r w:rsidR="00D613B5" w:rsidRPr="00B93702">
              <w:rPr>
                <w:rFonts w:cs="Arial"/>
                <w:lang w:eastAsia="en-US"/>
              </w:rPr>
              <w:t xml:space="preserve">845 </w:t>
            </w:r>
            <w:r w:rsidRPr="00B93702">
              <w:rPr>
                <w:rFonts w:cs="Arial"/>
                <w:lang w:eastAsia="en-US"/>
              </w:rPr>
              <w:t>MHz</w:t>
            </w:r>
          </w:p>
        </w:tc>
        <w:tc>
          <w:tcPr>
            <w:tcW w:w="992" w:type="dxa"/>
            <w:shd w:val="clear" w:color="auto" w:fill="auto"/>
          </w:tcPr>
          <w:p w14:paraId="5D4CA8E6"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60F8739E"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6785C1A"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6, 19, since it is already covered by the requirement in sub-clause 6.6.1.5.4.</w:t>
            </w:r>
          </w:p>
        </w:tc>
      </w:tr>
      <w:tr w:rsidR="00B93702" w:rsidRPr="00B93702" w14:paraId="630E8176" w14:textId="77777777" w:rsidTr="00D64B34">
        <w:trPr>
          <w:cantSplit/>
          <w:jc w:val="center"/>
        </w:trPr>
        <w:tc>
          <w:tcPr>
            <w:tcW w:w="1302" w:type="dxa"/>
            <w:vMerge w:val="restart"/>
            <w:shd w:val="clear" w:color="auto" w:fill="auto"/>
          </w:tcPr>
          <w:p w14:paraId="2D72898B" w14:textId="77777777" w:rsidR="00683B6A" w:rsidRPr="00B93702" w:rsidRDefault="00683B6A" w:rsidP="00AB3C4B">
            <w:pPr>
              <w:pStyle w:val="TAC"/>
              <w:rPr>
                <w:rFonts w:cs="Arial"/>
                <w:lang w:eastAsia="en-US"/>
              </w:rPr>
            </w:pPr>
            <w:r w:rsidRPr="00B93702">
              <w:rPr>
                <w:rFonts w:cs="Arial"/>
                <w:lang w:eastAsia="en-US"/>
              </w:rPr>
              <w:t xml:space="preserve">UTRA FDD Band VII or </w:t>
            </w:r>
          </w:p>
          <w:p w14:paraId="1E13604E" w14:textId="77777777" w:rsidR="00683B6A" w:rsidRPr="00B93702" w:rsidRDefault="00683B6A" w:rsidP="00AB3C4B">
            <w:pPr>
              <w:pStyle w:val="TAC"/>
              <w:rPr>
                <w:rFonts w:cs="Arial"/>
                <w:lang w:eastAsia="en-US"/>
              </w:rPr>
            </w:pPr>
            <w:r w:rsidRPr="00B93702">
              <w:rPr>
                <w:rFonts w:cs="Arial"/>
                <w:lang w:eastAsia="en-US"/>
              </w:rPr>
              <w:t>E-UTRA Band 7</w:t>
            </w:r>
            <w:r w:rsidR="00094DE9" w:rsidRPr="00B93702">
              <w:rPr>
                <w:rFonts w:cs="Arial"/>
                <w:lang w:eastAsia="en-US"/>
              </w:rPr>
              <w:t xml:space="preserve"> or NR Band n7</w:t>
            </w:r>
          </w:p>
        </w:tc>
        <w:tc>
          <w:tcPr>
            <w:tcW w:w="1701" w:type="dxa"/>
            <w:shd w:val="clear" w:color="auto" w:fill="auto"/>
          </w:tcPr>
          <w:p w14:paraId="68625CC3" w14:textId="77777777" w:rsidR="00683B6A" w:rsidRPr="00B93702" w:rsidRDefault="00683B6A" w:rsidP="00AB3C4B">
            <w:pPr>
              <w:pStyle w:val="TAC"/>
              <w:rPr>
                <w:rFonts w:cs="Arial"/>
                <w:lang w:eastAsia="en-US"/>
              </w:rPr>
            </w:pPr>
            <w:r w:rsidRPr="00B93702">
              <w:rPr>
                <w:rFonts w:cs="Arial"/>
                <w:lang w:eastAsia="en-US"/>
              </w:rPr>
              <w:t>2620 - 2690 MHz</w:t>
            </w:r>
          </w:p>
        </w:tc>
        <w:tc>
          <w:tcPr>
            <w:tcW w:w="992" w:type="dxa"/>
            <w:shd w:val="clear" w:color="auto" w:fill="auto"/>
          </w:tcPr>
          <w:p w14:paraId="208D892C"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0D418C6"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3C76230"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w:t>
            </w:r>
          </w:p>
        </w:tc>
      </w:tr>
      <w:tr w:rsidR="00B93702" w:rsidRPr="00B93702" w14:paraId="5FAF1259" w14:textId="77777777" w:rsidTr="00D64B34">
        <w:trPr>
          <w:cantSplit/>
          <w:trHeight w:val="113"/>
          <w:jc w:val="center"/>
        </w:trPr>
        <w:tc>
          <w:tcPr>
            <w:tcW w:w="1302" w:type="dxa"/>
            <w:vMerge/>
            <w:shd w:val="clear" w:color="auto" w:fill="auto"/>
          </w:tcPr>
          <w:p w14:paraId="3E896448" w14:textId="77777777" w:rsidR="00683B6A" w:rsidRPr="00B93702" w:rsidRDefault="00683B6A" w:rsidP="00AB3C4B">
            <w:pPr>
              <w:pStyle w:val="TAC"/>
              <w:rPr>
                <w:rFonts w:cs="Arial"/>
                <w:lang w:eastAsia="en-US"/>
              </w:rPr>
            </w:pPr>
          </w:p>
        </w:tc>
        <w:tc>
          <w:tcPr>
            <w:tcW w:w="1701" w:type="dxa"/>
            <w:shd w:val="clear" w:color="auto" w:fill="auto"/>
          </w:tcPr>
          <w:p w14:paraId="37D904E2" w14:textId="77777777" w:rsidR="00683B6A" w:rsidRPr="00B93702" w:rsidRDefault="00683B6A" w:rsidP="00AB3C4B">
            <w:pPr>
              <w:pStyle w:val="TAC"/>
              <w:rPr>
                <w:rFonts w:cs="Arial"/>
                <w:lang w:eastAsia="en-US"/>
              </w:rPr>
            </w:pPr>
            <w:r w:rsidRPr="00B93702">
              <w:rPr>
                <w:rFonts w:cs="Arial"/>
                <w:lang w:eastAsia="en-US"/>
              </w:rPr>
              <w:t>2500 - 2570 MHz</w:t>
            </w:r>
          </w:p>
        </w:tc>
        <w:tc>
          <w:tcPr>
            <w:tcW w:w="992" w:type="dxa"/>
            <w:shd w:val="clear" w:color="auto" w:fill="auto"/>
          </w:tcPr>
          <w:p w14:paraId="1B9D2D11"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7D6AC4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19C2E7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 since it is already covered by the requirement in sub-clause 6.6.1.5.4.</w:t>
            </w:r>
          </w:p>
        </w:tc>
      </w:tr>
      <w:tr w:rsidR="00B93702" w:rsidRPr="00B93702" w14:paraId="500B2755" w14:textId="77777777" w:rsidTr="00D64B34">
        <w:trPr>
          <w:cantSplit/>
          <w:trHeight w:val="113"/>
          <w:jc w:val="center"/>
        </w:trPr>
        <w:tc>
          <w:tcPr>
            <w:tcW w:w="1302" w:type="dxa"/>
            <w:vMerge w:val="restart"/>
            <w:shd w:val="clear" w:color="auto" w:fill="auto"/>
          </w:tcPr>
          <w:p w14:paraId="5A5FC3FD" w14:textId="77777777" w:rsidR="00683B6A" w:rsidRPr="00B93702" w:rsidRDefault="00683B6A" w:rsidP="00AB3C4B">
            <w:pPr>
              <w:pStyle w:val="TAC"/>
              <w:rPr>
                <w:rFonts w:cs="Arial"/>
                <w:lang w:eastAsia="en-US"/>
              </w:rPr>
            </w:pPr>
            <w:r w:rsidRPr="00B93702">
              <w:rPr>
                <w:rFonts w:cs="Arial"/>
                <w:lang w:eastAsia="en-US"/>
              </w:rPr>
              <w:t xml:space="preserve">UTRA FDD Band VIII or </w:t>
            </w:r>
          </w:p>
          <w:p w14:paraId="26EE962E" w14:textId="77777777" w:rsidR="00683B6A" w:rsidRPr="00B93702" w:rsidRDefault="00683B6A" w:rsidP="00AB3C4B">
            <w:pPr>
              <w:pStyle w:val="TAC"/>
              <w:rPr>
                <w:rFonts w:cs="Arial"/>
                <w:lang w:eastAsia="en-US"/>
              </w:rPr>
            </w:pPr>
            <w:r w:rsidRPr="00B93702">
              <w:rPr>
                <w:rFonts w:cs="Arial"/>
                <w:lang w:eastAsia="en-US"/>
              </w:rPr>
              <w:t>E-UTRA Band 8</w:t>
            </w:r>
            <w:r w:rsidR="00094DE9" w:rsidRPr="00B93702">
              <w:rPr>
                <w:rFonts w:cs="Arial"/>
                <w:lang w:eastAsia="en-US"/>
              </w:rPr>
              <w:t xml:space="preserve"> or NR Band n8</w:t>
            </w:r>
          </w:p>
        </w:tc>
        <w:tc>
          <w:tcPr>
            <w:tcW w:w="1701" w:type="dxa"/>
            <w:shd w:val="clear" w:color="auto" w:fill="auto"/>
          </w:tcPr>
          <w:p w14:paraId="2A043150" w14:textId="77777777" w:rsidR="00683B6A" w:rsidRPr="00B93702" w:rsidRDefault="00683B6A" w:rsidP="00AB3C4B">
            <w:pPr>
              <w:pStyle w:val="TAC"/>
              <w:rPr>
                <w:rFonts w:cs="Arial"/>
                <w:lang w:eastAsia="en-US"/>
              </w:rPr>
            </w:pPr>
            <w:r w:rsidRPr="00B93702">
              <w:rPr>
                <w:rFonts w:cs="Arial"/>
                <w:lang w:eastAsia="en-US"/>
              </w:rPr>
              <w:t>925 - 960 MHz</w:t>
            </w:r>
          </w:p>
        </w:tc>
        <w:tc>
          <w:tcPr>
            <w:tcW w:w="992" w:type="dxa"/>
            <w:shd w:val="clear" w:color="auto" w:fill="auto"/>
          </w:tcPr>
          <w:p w14:paraId="7DE4924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44CD24F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D10940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14:paraId="1DD1FE91" w14:textId="77777777" w:rsidTr="00D64B34">
        <w:trPr>
          <w:cantSplit/>
          <w:trHeight w:val="113"/>
          <w:jc w:val="center"/>
        </w:trPr>
        <w:tc>
          <w:tcPr>
            <w:tcW w:w="1302" w:type="dxa"/>
            <w:vMerge/>
            <w:shd w:val="clear" w:color="auto" w:fill="auto"/>
          </w:tcPr>
          <w:p w14:paraId="56F0C577" w14:textId="77777777" w:rsidR="00683B6A" w:rsidRPr="00B93702" w:rsidRDefault="00683B6A" w:rsidP="00AB3C4B">
            <w:pPr>
              <w:pStyle w:val="TAC"/>
              <w:rPr>
                <w:rFonts w:cs="Arial"/>
                <w:lang w:eastAsia="en-US"/>
              </w:rPr>
            </w:pPr>
          </w:p>
        </w:tc>
        <w:tc>
          <w:tcPr>
            <w:tcW w:w="1701" w:type="dxa"/>
            <w:shd w:val="clear" w:color="auto" w:fill="auto"/>
          </w:tcPr>
          <w:p w14:paraId="6DD43B0C" w14:textId="77777777" w:rsidR="00683B6A" w:rsidRPr="00B93702" w:rsidRDefault="00683B6A" w:rsidP="00AB3C4B">
            <w:pPr>
              <w:pStyle w:val="TAC"/>
              <w:rPr>
                <w:rFonts w:cs="Arial"/>
                <w:lang w:eastAsia="en-US"/>
              </w:rPr>
            </w:pPr>
            <w:r w:rsidRPr="00B93702">
              <w:rPr>
                <w:rFonts w:cs="Arial"/>
                <w:lang w:eastAsia="en-US"/>
              </w:rPr>
              <w:t>880 - 915 MHz</w:t>
            </w:r>
          </w:p>
        </w:tc>
        <w:tc>
          <w:tcPr>
            <w:tcW w:w="992" w:type="dxa"/>
            <w:shd w:val="clear" w:color="auto" w:fill="auto"/>
          </w:tcPr>
          <w:p w14:paraId="01EA2CE1"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0FC86E6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7406E3E"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r w:rsidRPr="00B93702">
              <w:rPr>
                <w:rFonts w:cs="v5.0.0"/>
                <w:lang w:eastAsia="en-US"/>
              </w:rPr>
              <w:t xml:space="preserve"> since it is already covered by the requirement in sub-clause 6.6.1.5.4.</w:t>
            </w:r>
          </w:p>
        </w:tc>
      </w:tr>
      <w:tr w:rsidR="00B93702" w:rsidRPr="00B93702" w14:paraId="6E176F90" w14:textId="77777777" w:rsidTr="00D64B34">
        <w:trPr>
          <w:cantSplit/>
          <w:trHeight w:val="454"/>
          <w:jc w:val="center"/>
        </w:trPr>
        <w:tc>
          <w:tcPr>
            <w:tcW w:w="1302" w:type="dxa"/>
            <w:vMerge w:val="restart"/>
            <w:shd w:val="clear" w:color="auto" w:fill="auto"/>
          </w:tcPr>
          <w:p w14:paraId="1C1FC370" w14:textId="77777777" w:rsidR="00683B6A" w:rsidRPr="00B93702" w:rsidRDefault="00683B6A" w:rsidP="00AB3C4B">
            <w:pPr>
              <w:pStyle w:val="TAC"/>
              <w:rPr>
                <w:rFonts w:cs="Arial"/>
                <w:lang w:eastAsia="en-US"/>
              </w:rPr>
            </w:pPr>
            <w:r w:rsidRPr="00B93702">
              <w:rPr>
                <w:rFonts w:cs="Arial"/>
                <w:lang w:eastAsia="en-US"/>
              </w:rPr>
              <w:t xml:space="preserve">UTRA FDD Band IX or </w:t>
            </w:r>
          </w:p>
          <w:p w14:paraId="09997376" w14:textId="77777777" w:rsidR="00683B6A" w:rsidRPr="00B93702" w:rsidRDefault="00683B6A" w:rsidP="00AB3C4B">
            <w:pPr>
              <w:pStyle w:val="TAC"/>
              <w:rPr>
                <w:rFonts w:cs="Arial"/>
                <w:lang w:eastAsia="en-US"/>
              </w:rPr>
            </w:pPr>
            <w:r w:rsidRPr="00B93702">
              <w:rPr>
                <w:rFonts w:cs="Arial"/>
                <w:lang w:eastAsia="en-US"/>
              </w:rPr>
              <w:t>E-UTRA Band 9</w:t>
            </w:r>
          </w:p>
        </w:tc>
        <w:tc>
          <w:tcPr>
            <w:tcW w:w="1701" w:type="dxa"/>
            <w:shd w:val="clear" w:color="auto" w:fill="auto"/>
          </w:tcPr>
          <w:p w14:paraId="5EEF2C30" w14:textId="77777777" w:rsidR="00683B6A" w:rsidRPr="00B93702" w:rsidRDefault="00683B6A" w:rsidP="00AB3C4B">
            <w:pPr>
              <w:pStyle w:val="TAC"/>
              <w:rPr>
                <w:rFonts w:cs="Arial"/>
                <w:lang w:eastAsia="zh-CN"/>
              </w:rPr>
            </w:pPr>
            <w:r w:rsidRPr="00B93702">
              <w:rPr>
                <w:rFonts w:cs="Arial"/>
                <w:lang w:eastAsia="en-US"/>
              </w:rPr>
              <w:t>1844.9 - 1879.9 MHz</w:t>
            </w:r>
          </w:p>
        </w:tc>
        <w:tc>
          <w:tcPr>
            <w:tcW w:w="992" w:type="dxa"/>
            <w:shd w:val="clear" w:color="auto" w:fill="auto"/>
          </w:tcPr>
          <w:p w14:paraId="187F21BB"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03DB2D0"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A01B20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p>
        </w:tc>
      </w:tr>
      <w:tr w:rsidR="00B93702" w:rsidRPr="00B93702" w14:paraId="16D8FE2B" w14:textId="77777777" w:rsidTr="00D64B34">
        <w:trPr>
          <w:cantSplit/>
          <w:trHeight w:val="113"/>
          <w:jc w:val="center"/>
        </w:trPr>
        <w:tc>
          <w:tcPr>
            <w:tcW w:w="1302" w:type="dxa"/>
            <w:vMerge/>
            <w:shd w:val="clear" w:color="auto" w:fill="auto"/>
          </w:tcPr>
          <w:p w14:paraId="141FC9EC" w14:textId="77777777" w:rsidR="00683B6A" w:rsidRPr="00B93702" w:rsidRDefault="00683B6A" w:rsidP="00AB3C4B">
            <w:pPr>
              <w:pStyle w:val="TAC"/>
              <w:rPr>
                <w:rFonts w:cs="Arial"/>
                <w:lang w:eastAsia="en-US"/>
              </w:rPr>
            </w:pPr>
          </w:p>
        </w:tc>
        <w:tc>
          <w:tcPr>
            <w:tcW w:w="1701" w:type="dxa"/>
            <w:shd w:val="clear" w:color="auto" w:fill="auto"/>
          </w:tcPr>
          <w:p w14:paraId="229217B6" w14:textId="77777777" w:rsidR="00683B6A" w:rsidRPr="00B93702" w:rsidRDefault="00683B6A" w:rsidP="00AB3C4B">
            <w:pPr>
              <w:pStyle w:val="TAC"/>
              <w:rPr>
                <w:rFonts w:cs="Arial"/>
                <w:lang w:eastAsia="en-US"/>
              </w:rPr>
            </w:pPr>
            <w:r w:rsidRPr="00B93702">
              <w:rPr>
                <w:rFonts w:cs="Arial"/>
                <w:lang w:eastAsia="en-US"/>
              </w:rPr>
              <w:t>1749.9 - 1784.9 MHz</w:t>
            </w:r>
          </w:p>
        </w:tc>
        <w:tc>
          <w:tcPr>
            <w:tcW w:w="992" w:type="dxa"/>
            <w:shd w:val="clear" w:color="auto" w:fill="auto"/>
          </w:tcPr>
          <w:p w14:paraId="59A464B4"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2B82117"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CDA1EB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r w:rsidRPr="00B93702">
              <w:rPr>
                <w:rFonts w:cs="v5.0.0"/>
                <w:lang w:eastAsia="en-US"/>
              </w:rPr>
              <w:t xml:space="preserve"> since it is already covered by the requirement in sub-clause 6.6.1.5.4.</w:t>
            </w:r>
          </w:p>
        </w:tc>
      </w:tr>
      <w:tr w:rsidR="00B93702" w:rsidRPr="00B93702" w14:paraId="6BB60580" w14:textId="77777777" w:rsidTr="00D64B34">
        <w:trPr>
          <w:cantSplit/>
          <w:trHeight w:val="113"/>
          <w:jc w:val="center"/>
        </w:trPr>
        <w:tc>
          <w:tcPr>
            <w:tcW w:w="1302" w:type="dxa"/>
            <w:vMerge w:val="restart"/>
            <w:shd w:val="clear" w:color="auto" w:fill="auto"/>
          </w:tcPr>
          <w:p w14:paraId="1D9B6721" w14:textId="77777777" w:rsidR="00683B6A" w:rsidRPr="00B93702" w:rsidRDefault="00683B6A" w:rsidP="00AB3C4B">
            <w:pPr>
              <w:pStyle w:val="TAC"/>
              <w:rPr>
                <w:rFonts w:cs="Arial"/>
                <w:lang w:eastAsia="en-US"/>
              </w:rPr>
            </w:pPr>
            <w:r w:rsidRPr="00B93702">
              <w:rPr>
                <w:rFonts w:cs="Arial"/>
                <w:lang w:eastAsia="en-US"/>
              </w:rPr>
              <w:t xml:space="preserve">UTRA FDD Band X or </w:t>
            </w:r>
          </w:p>
          <w:p w14:paraId="6DD0169B" w14:textId="77777777" w:rsidR="00683B6A" w:rsidRPr="00B93702" w:rsidRDefault="00683B6A" w:rsidP="00AB3C4B">
            <w:pPr>
              <w:pStyle w:val="TAC"/>
              <w:rPr>
                <w:rFonts w:cs="Arial"/>
                <w:lang w:eastAsia="en-US"/>
              </w:rPr>
            </w:pPr>
            <w:r w:rsidRPr="00B93702">
              <w:rPr>
                <w:rFonts w:cs="Arial"/>
                <w:lang w:eastAsia="en-US"/>
              </w:rPr>
              <w:t>E-UTRA Band 10</w:t>
            </w:r>
          </w:p>
        </w:tc>
        <w:tc>
          <w:tcPr>
            <w:tcW w:w="1701" w:type="dxa"/>
            <w:shd w:val="clear" w:color="auto" w:fill="auto"/>
          </w:tcPr>
          <w:p w14:paraId="63002C4C" w14:textId="77777777"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14:paraId="18B0405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3CA1368D"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FB69D1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14:paraId="7118DCCE" w14:textId="77777777" w:rsidTr="00D64B34">
        <w:trPr>
          <w:cantSplit/>
          <w:trHeight w:val="113"/>
          <w:jc w:val="center"/>
        </w:trPr>
        <w:tc>
          <w:tcPr>
            <w:tcW w:w="1302" w:type="dxa"/>
            <w:vMerge/>
            <w:tcBorders>
              <w:bottom w:val="single" w:sz="4" w:space="0" w:color="auto"/>
            </w:tcBorders>
            <w:shd w:val="clear" w:color="auto" w:fill="auto"/>
          </w:tcPr>
          <w:p w14:paraId="40FDE088" w14:textId="77777777" w:rsidR="00683B6A" w:rsidRPr="00B93702" w:rsidRDefault="00683B6A" w:rsidP="00AB3C4B">
            <w:pPr>
              <w:pStyle w:val="TAC"/>
              <w:rPr>
                <w:rFonts w:cs="Arial"/>
                <w:lang w:eastAsia="en-US"/>
              </w:rPr>
            </w:pPr>
          </w:p>
        </w:tc>
        <w:tc>
          <w:tcPr>
            <w:tcW w:w="1701" w:type="dxa"/>
            <w:shd w:val="clear" w:color="auto" w:fill="auto"/>
          </w:tcPr>
          <w:p w14:paraId="669BA3EF" w14:textId="77777777" w:rsidR="00683B6A" w:rsidRPr="00B93702" w:rsidRDefault="00683B6A" w:rsidP="00AB3C4B">
            <w:pPr>
              <w:pStyle w:val="TAC"/>
              <w:rPr>
                <w:rFonts w:cs="Arial"/>
                <w:lang w:eastAsia="en-US"/>
              </w:rPr>
            </w:pPr>
            <w:r w:rsidRPr="00B93702">
              <w:rPr>
                <w:rFonts w:cs="Arial"/>
                <w:lang w:eastAsia="en-US"/>
              </w:rPr>
              <w:t>1710 - 1770 MHz</w:t>
            </w:r>
          </w:p>
        </w:tc>
        <w:tc>
          <w:tcPr>
            <w:tcW w:w="992" w:type="dxa"/>
            <w:shd w:val="clear" w:color="auto" w:fill="auto"/>
          </w:tcPr>
          <w:p w14:paraId="7BED028E"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E87EFA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001D36D"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r w:rsidRPr="00B93702">
              <w:rPr>
                <w:rFonts w:cs="Arial"/>
                <w:lang w:eastAsia="en-US"/>
              </w:rPr>
              <w:t xml:space="preserve"> </w:t>
            </w:r>
            <w:r w:rsidRPr="00B93702">
              <w:rPr>
                <w:rFonts w:cs="v5.0.0"/>
                <w:lang w:eastAsia="en-US"/>
              </w:rPr>
              <w:t xml:space="preserve">For BS operating in band 4, it applies for 1755 MHz to 1770 MHz, while the rest is covered in sub-clause 6.6.1.5.4. </w:t>
            </w:r>
          </w:p>
        </w:tc>
      </w:tr>
      <w:tr w:rsidR="00B93702" w:rsidRPr="00B93702" w14:paraId="27C101F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DBAD5D" w14:textId="77777777" w:rsidR="006456F3" w:rsidRPr="00B93702" w:rsidRDefault="006456F3" w:rsidP="00AB3C4B">
            <w:pPr>
              <w:pStyle w:val="TAC"/>
              <w:rPr>
                <w:rFonts w:cs="Arial"/>
                <w:lang w:eastAsia="en-US"/>
              </w:rPr>
            </w:pPr>
            <w:r w:rsidRPr="00B93702">
              <w:rPr>
                <w:rFonts w:cs="Arial"/>
                <w:lang w:eastAsia="en-US"/>
              </w:rPr>
              <w:t xml:space="preserve">UTRA FDD Band XI or XXI or </w:t>
            </w:r>
          </w:p>
          <w:p w14:paraId="4396C398" w14:textId="77777777" w:rsidR="006456F3" w:rsidRPr="00B93702" w:rsidRDefault="006456F3" w:rsidP="00AB3C4B">
            <w:pPr>
              <w:pStyle w:val="TAC"/>
              <w:rPr>
                <w:rFonts w:cs="Arial"/>
                <w:lang w:eastAsia="en-US"/>
              </w:rPr>
            </w:pPr>
            <w:r w:rsidRPr="00B93702">
              <w:rPr>
                <w:rFonts w:cs="Arial"/>
                <w:lang w:eastAsia="en-US"/>
              </w:rPr>
              <w:t>E-UTRA Band 11 or 21</w:t>
            </w:r>
          </w:p>
        </w:tc>
        <w:tc>
          <w:tcPr>
            <w:tcW w:w="1701" w:type="dxa"/>
            <w:tcBorders>
              <w:left w:val="single" w:sz="4" w:space="0" w:color="auto"/>
            </w:tcBorders>
            <w:shd w:val="clear" w:color="auto" w:fill="auto"/>
          </w:tcPr>
          <w:p w14:paraId="09DA6CE6" w14:textId="77777777" w:rsidR="006456F3" w:rsidRPr="00B93702" w:rsidRDefault="006456F3" w:rsidP="00AB3C4B">
            <w:pPr>
              <w:pStyle w:val="TAC"/>
              <w:rPr>
                <w:rFonts w:cs="Arial"/>
                <w:lang w:eastAsia="en-US"/>
              </w:rPr>
            </w:pPr>
            <w:r w:rsidRPr="00B93702">
              <w:rPr>
                <w:rFonts w:cs="Arial"/>
                <w:lang w:eastAsia="en-US"/>
              </w:rPr>
              <w:t>1475.9 - 1510.9 MHz</w:t>
            </w:r>
          </w:p>
        </w:tc>
        <w:tc>
          <w:tcPr>
            <w:tcW w:w="992" w:type="dxa"/>
            <w:shd w:val="clear" w:color="auto" w:fill="auto"/>
          </w:tcPr>
          <w:p w14:paraId="1B905C65" w14:textId="77777777" w:rsidR="006456F3" w:rsidRPr="00B93702" w:rsidRDefault="006456F3" w:rsidP="00AB3C4B">
            <w:pPr>
              <w:pStyle w:val="TAC"/>
              <w:rPr>
                <w:rFonts w:cs="Arial"/>
                <w:lang w:eastAsia="en-US"/>
              </w:rPr>
            </w:pPr>
            <w:r w:rsidRPr="00B93702">
              <w:rPr>
                <w:rFonts w:cs="Arial"/>
                <w:lang w:eastAsia="en-US"/>
              </w:rPr>
              <w:t>-52 dBm</w:t>
            </w:r>
          </w:p>
        </w:tc>
        <w:tc>
          <w:tcPr>
            <w:tcW w:w="1276" w:type="dxa"/>
            <w:shd w:val="clear" w:color="auto" w:fill="auto"/>
          </w:tcPr>
          <w:p w14:paraId="0C3541F2"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722F9DAE" w14:textId="77777777"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66149F" w:rsidRPr="00B93702">
              <w:rPr>
                <w:rFonts w:cs="Arial"/>
                <w:lang w:eastAsia="en-US"/>
              </w:rPr>
              <w:t>,</w:t>
            </w:r>
            <w:r w:rsidRPr="00B93702">
              <w:rPr>
                <w:rFonts w:cs="Arial"/>
                <w:lang w:eastAsia="en-US"/>
              </w:rPr>
              <w:t xml:space="preserve"> 21</w:t>
            </w:r>
            <w:r w:rsidR="00387B44" w:rsidRPr="00B93702">
              <w:rPr>
                <w:rFonts w:cs="Arial"/>
                <w:lang w:eastAsia="en-US"/>
              </w:rPr>
              <w:t>,</w:t>
            </w:r>
            <w:r w:rsidR="0066149F" w:rsidRPr="00B93702">
              <w:rPr>
                <w:rFonts w:cs="Arial"/>
                <w:lang w:eastAsia="en-US"/>
              </w:rPr>
              <w:t xml:space="preserve"> 32</w:t>
            </w:r>
            <w:r w:rsidR="00387B44" w:rsidRPr="00B93702">
              <w:rPr>
                <w:rFonts w:cs="Arial"/>
              </w:rPr>
              <w:t>, 50, 74 or 75</w:t>
            </w:r>
            <w:r w:rsidRPr="00B93702">
              <w:rPr>
                <w:rFonts w:cs="Arial"/>
                <w:lang w:eastAsia="en-US"/>
              </w:rPr>
              <w:t>.</w:t>
            </w:r>
          </w:p>
        </w:tc>
      </w:tr>
      <w:tr w:rsidR="00B93702" w:rsidRPr="00B93702" w14:paraId="09067DE4"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32752DFC" w14:textId="77777777" w:rsidR="006456F3" w:rsidRPr="00B93702" w:rsidRDefault="006456F3" w:rsidP="00AB3C4B">
            <w:pPr>
              <w:pStyle w:val="TAC"/>
              <w:rPr>
                <w:rFonts w:cs="Arial"/>
                <w:lang w:eastAsia="en-US"/>
              </w:rPr>
            </w:pPr>
          </w:p>
        </w:tc>
        <w:tc>
          <w:tcPr>
            <w:tcW w:w="1701" w:type="dxa"/>
            <w:tcBorders>
              <w:left w:val="single" w:sz="4" w:space="0" w:color="auto"/>
            </w:tcBorders>
            <w:shd w:val="clear" w:color="auto" w:fill="auto"/>
          </w:tcPr>
          <w:p w14:paraId="5471DA70" w14:textId="77777777" w:rsidR="006456F3" w:rsidRPr="00B93702" w:rsidRDefault="006456F3" w:rsidP="00AB3C4B">
            <w:pPr>
              <w:pStyle w:val="TAC"/>
              <w:rPr>
                <w:rFonts w:cs="Arial"/>
                <w:lang w:eastAsia="en-US"/>
              </w:rPr>
            </w:pPr>
            <w:r w:rsidRPr="00B93702">
              <w:rPr>
                <w:rFonts w:cs="Arial"/>
                <w:lang w:eastAsia="en-US"/>
              </w:rPr>
              <w:t xml:space="preserve">1427.9 - 1447.9 MHz </w:t>
            </w:r>
          </w:p>
        </w:tc>
        <w:tc>
          <w:tcPr>
            <w:tcW w:w="992" w:type="dxa"/>
            <w:shd w:val="clear" w:color="auto" w:fill="auto"/>
          </w:tcPr>
          <w:p w14:paraId="2ED5D5E0" w14:textId="77777777"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14:paraId="5C7ACE63"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6E4C87E6" w14:textId="77777777"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387B44" w:rsidRPr="00B93702">
              <w:rPr>
                <w:rFonts w:cs="Arial"/>
              </w:rPr>
              <w:t xml:space="preserve"> or 74</w:t>
            </w:r>
            <w:r w:rsidRPr="00B93702">
              <w:rPr>
                <w:rFonts w:cs="Arial"/>
                <w:lang w:eastAsia="en-US"/>
              </w:rPr>
              <w:t xml:space="preserve">, </w:t>
            </w:r>
            <w:r w:rsidRPr="00B93702">
              <w:rPr>
                <w:rFonts w:cs="v5.0.0"/>
                <w:lang w:eastAsia="en-US"/>
              </w:rPr>
              <w:t>since it is already covered by the requirement in sub-clause 6.6.1.5.4.</w:t>
            </w:r>
            <w:r w:rsidR="0066149F" w:rsidRPr="00B93702">
              <w:rPr>
                <w:rFonts w:cs="v5.0.0"/>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51, 75 or 76.</w:t>
            </w:r>
          </w:p>
        </w:tc>
      </w:tr>
      <w:tr w:rsidR="00B93702" w:rsidRPr="00B93702" w14:paraId="2F0528F7"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91846B4"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135D4E0C" w14:textId="77777777" w:rsidR="00683B6A" w:rsidRPr="00B93702" w:rsidRDefault="00683B6A" w:rsidP="00AB3C4B">
            <w:pPr>
              <w:pStyle w:val="TAC"/>
              <w:rPr>
                <w:rFonts w:cs="Arial"/>
                <w:lang w:eastAsia="en-US"/>
              </w:rPr>
            </w:pPr>
            <w:r w:rsidRPr="00B93702">
              <w:rPr>
                <w:rFonts w:cs="Arial"/>
                <w:lang w:eastAsia="en-US"/>
              </w:rPr>
              <w:t>1447.9 – 1462.9 MHz</w:t>
            </w:r>
          </w:p>
        </w:tc>
        <w:tc>
          <w:tcPr>
            <w:tcW w:w="992" w:type="dxa"/>
            <w:shd w:val="clear" w:color="auto" w:fill="auto"/>
          </w:tcPr>
          <w:p w14:paraId="7D87CFFD"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5E430E80"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D902C6D" w14:textId="77777777" w:rsidR="00683B6A" w:rsidRPr="00B93702" w:rsidRDefault="00683B6A" w:rsidP="00387B44">
            <w:pPr>
              <w:pStyle w:val="TAL"/>
              <w:rPr>
                <w:rFonts w:cs="Arial"/>
                <w:lang w:eastAsia="en-US"/>
              </w:rPr>
            </w:pPr>
            <w:r w:rsidRPr="00B93702">
              <w:rPr>
                <w:rFonts w:cs="Arial"/>
                <w:lang w:eastAsia="en-US"/>
              </w:rPr>
              <w:t>This requirement does not apply to BS operating in band 21</w:t>
            </w:r>
            <w:r w:rsidR="00387B44" w:rsidRPr="00B93702">
              <w:rPr>
                <w:rFonts w:cs="Arial"/>
              </w:rPr>
              <w:t xml:space="preserve"> or 74</w:t>
            </w:r>
            <w:r w:rsidRPr="00B93702">
              <w:rPr>
                <w:rFonts w:cs="Arial"/>
                <w:lang w:eastAsia="en-US"/>
              </w:rPr>
              <w:t>, since it is already covered by the requirement in sub-clause 6.6.1.5.4.</w:t>
            </w:r>
            <w:r w:rsidR="0066149F" w:rsidRPr="00B93702">
              <w:rPr>
                <w:rFonts w:cs="Arial"/>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or 75.</w:t>
            </w:r>
          </w:p>
        </w:tc>
      </w:tr>
      <w:tr w:rsidR="00B93702" w:rsidRPr="00B93702" w14:paraId="3A51BD3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4015DA0" w14:textId="77777777" w:rsidR="00683B6A" w:rsidRPr="00B93702" w:rsidRDefault="00683B6A" w:rsidP="00AB3C4B">
            <w:pPr>
              <w:pStyle w:val="TAC"/>
              <w:rPr>
                <w:rFonts w:cs="Arial"/>
                <w:lang w:eastAsia="en-US"/>
              </w:rPr>
            </w:pPr>
            <w:r w:rsidRPr="00B93702">
              <w:rPr>
                <w:rFonts w:cs="Arial"/>
                <w:lang w:eastAsia="en-US"/>
              </w:rPr>
              <w:t xml:space="preserve">UTRA FDD Band XII or </w:t>
            </w:r>
          </w:p>
          <w:p w14:paraId="7371B16B" w14:textId="77777777" w:rsidR="00683B6A" w:rsidRPr="00B93702" w:rsidRDefault="00683B6A" w:rsidP="00AB3C4B">
            <w:pPr>
              <w:pStyle w:val="TAC"/>
              <w:rPr>
                <w:rFonts w:cs="Arial"/>
                <w:lang w:eastAsia="en-US"/>
              </w:rPr>
            </w:pPr>
            <w:r w:rsidRPr="00B93702">
              <w:rPr>
                <w:rFonts w:cs="Arial"/>
                <w:lang w:eastAsia="en-US"/>
              </w:rPr>
              <w:t>E-UTRA Band 12</w:t>
            </w:r>
            <w:r w:rsidR="0069751C" w:rsidRPr="00B93702">
              <w:rPr>
                <w:rFonts w:cs="Arial"/>
                <w:lang w:eastAsia="en-US"/>
              </w:rPr>
              <w:t xml:space="preserve"> or NR Band n12</w:t>
            </w:r>
          </w:p>
        </w:tc>
        <w:tc>
          <w:tcPr>
            <w:tcW w:w="1701" w:type="dxa"/>
            <w:tcBorders>
              <w:left w:val="single" w:sz="4" w:space="0" w:color="auto"/>
            </w:tcBorders>
            <w:shd w:val="clear" w:color="auto" w:fill="auto"/>
          </w:tcPr>
          <w:p w14:paraId="6BB03E18" w14:textId="77777777" w:rsidR="00683B6A" w:rsidRPr="00B93702" w:rsidRDefault="006D3267" w:rsidP="00AB3C4B">
            <w:pPr>
              <w:pStyle w:val="TAC"/>
              <w:rPr>
                <w:rFonts w:cs="Arial"/>
                <w:lang w:eastAsia="en-US"/>
              </w:rPr>
            </w:pPr>
            <w:r w:rsidRPr="00B93702">
              <w:rPr>
                <w:rFonts w:cs="Arial"/>
                <w:lang w:eastAsia="en-US"/>
              </w:rPr>
              <w:t xml:space="preserve">729 </w:t>
            </w:r>
            <w:r w:rsidR="00683B6A" w:rsidRPr="00B93702">
              <w:rPr>
                <w:rFonts w:cs="Arial"/>
                <w:lang w:eastAsia="en-US"/>
              </w:rPr>
              <w:t>- 746 MHz</w:t>
            </w:r>
          </w:p>
        </w:tc>
        <w:tc>
          <w:tcPr>
            <w:tcW w:w="992" w:type="dxa"/>
            <w:shd w:val="clear" w:color="auto" w:fill="auto"/>
          </w:tcPr>
          <w:p w14:paraId="634B120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51FFABB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86BCAD9"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p>
        </w:tc>
      </w:tr>
      <w:tr w:rsidR="00B93702" w:rsidRPr="00B93702" w14:paraId="59486237"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D51E1A"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46F0C8F3" w14:textId="77777777" w:rsidR="00683B6A" w:rsidRPr="00B93702" w:rsidRDefault="006D3267" w:rsidP="00AB3C4B">
            <w:pPr>
              <w:pStyle w:val="TAC"/>
              <w:rPr>
                <w:rFonts w:cs="Arial"/>
                <w:lang w:eastAsia="en-US"/>
              </w:rPr>
            </w:pPr>
            <w:r w:rsidRPr="00B93702">
              <w:rPr>
                <w:rFonts w:cs="Arial"/>
                <w:lang w:eastAsia="en-US"/>
              </w:rPr>
              <w:t xml:space="preserve">699 </w:t>
            </w:r>
            <w:r w:rsidR="00683B6A" w:rsidRPr="00B93702">
              <w:rPr>
                <w:rFonts w:cs="Arial"/>
                <w:lang w:eastAsia="en-US"/>
              </w:rPr>
              <w:t>- 716 MHz</w:t>
            </w:r>
          </w:p>
        </w:tc>
        <w:tc>
          <w:tcPr>
            <w:tcW w:w="992" w:type="dxa"/>
            <w:shd w:val="clear" w:color="auto" w:fill="auto"/>
          </w:tcPr>
          <w:p w14:paraId="1E59F5B6"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C33FC03"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158086E" w14:textId="77777777"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14:paraId="2E468B0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8ECB45E" w14:textId="77777777" w:rsidR="00683B6A" w:rsidRPr="00B93702" w:rsidRDefault="00683B6A" w:rsidP="00AB3C4B">
            <w:pPr>
              <w:pStyle w:val="TAC"/>
              <w:rPr>
                <w:rFonts w:cs="Arial"/>
                <w:lang w:eastAsia="en-US"/>
              </w:rPr>
            </w:pPr>
            <w:r w:rsidRPr="00B93702">
              <w:rPr>
                <w:rFonts w:cs="Arial"/>
                <w:lang w:eastAsia="en-US"/>
              </w:rPr>
              <w:t xml:space="preserve">UTRA FDD Band XIII or </w:t>
            </w:r>
          </w:p>
          <w:p w14:paraId="3BD05290" w14:textId="77777777" w:rsidR="00683B6A" w:rsidRPr="00B93702" w:rsidRDefault="00683B6A" w:rsidP="00AB3C4B">
            <w:pPr>
              <w:pStyle w:val="TAC"/>
              <w:rPr>
                <w:rFonts w:cs="Arial"/>
                <w:lang w:eastAsia="en-US"/>
              </w:rPr>
            </w:pPr>
            <w:r w:rsidRPr="00B93702">
              <w:rPr>
                <w:rFonts w:cs="Arial"/>
                <w:lang w:eastAsia="en-US"/>
              </w:rPr>
              <w:t>E-UTRA Band 13</w:t>
            </w:r>
          </w:p>
        </w:tc>
        <w:tc>
          <w:tcPr>
            <w:tcW w:w="1701" w:type="dxa"/>
            <w:tcBorders>
              <w:left w:val="single" w:sz="4" w:space="0" w:color="auto"/>
            </w:tcBorders>
            <w:shd w:val="clear" w:color="auto" w:fill="auto"/>
          </w:tcPr>
          <w:p w14:paraId="41FC450A" w14:textId="77777777" w:rsidR="00683B6A" w:rsidRPr="00B93702" w:rsidRDefault="00683B6A" w:rsidP="00AB3C4B">
            <w:pPr>
              <w:pStyle w:val="TAC"/>
              <w:rPr>
                <w:rFonts w:cs="Arial"/>
                <w:lang w:eastAsia="en-US"/>
              </w:rPr>
            </w:pPr>
            <w:r w:rsidRPr="00B93702">
              <w:rPr>
                <w:rFonts w:cs="Arial"/>
                <w:lang w:eastAsia="en-US"/>
              </w:rPr>
              <w:t>746 - 756 MHz</w:t>
            </w:r>
          </w:p>
        </w:tc>
        <w:tc>
          <w:tcPr>
            <w:tcW w:w="992" w:type="dxa"/>
            <w:shd w:val="clear" w:color="auto" w:fill="auto"/>
          </w:tcPr>
          <w:p w14:paraId="05F16B9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19B993B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F63AF3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p>
        </w:tc>
      </w:tr>
      <w:tr w:rsidR="00B93702" w:rsidRPr="00B93702" w14:paraId="1BB7D1B0"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4F8917"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7D4B2E7D" w14:textId="77777777" w:rsidR="00683B6A" w:rsidRPr="00B93702" w:rsidRDefault="00683B6A" w:rsidP="00AB3C4B">
            <w:pPr>
              <w:pStyle w:val="TAC"/>
              <w:rPr>
                <w:rFonts w:cs="Arial"/>
                <w:lang w:eastAsia="en-US"/>
              </w:rPr>
            </w:pPr>
            <w:r w:rsidRPr="00B93702">
              <w:rPr>
                <w:rFonts w:cs="Arial"/>
                <w:lang w:eastAsia="en-US"/>
              </w:rPr>
              <w:t>777 - 787 MHz</w:t>
            </w:r>
          </w:p>
        </w:tc>
        <w:tc>
          <w:tcPr>
            <w:tcW w:w="992" w:type="dxa"/>
            <w:shd w:val="clear" w:color="auto" w:fill="auto"/>
          </w:tcPr>
          <w:p w14:paraId="48436A45"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5D50B27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BDB00BA"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r w:rsidRPr="00B93702">
              <w:rPr>
                <w:rFonts w:cs="v5.0.0"/>
                <w:lang w:eastAsia="en-US"/>
              </w:rPr>
              <w:t xml:space="preserve"> since it is already covered by the requirement in sub-clause 6.6.1.5.4.</w:t>
            </w:r>
          </w:p>
        </w:tc>
      </w:tr>
      <w:tr w:rsidR="00B93702" w:rsidRPr="00B93702" w14:paraId="5FE713FF"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F418FD" w14:textId="77777777" w:rsidR="00683B6A" w:rsidRPr="00B93702" w:rsidRDefault="00683B6A" w:rsidP="00AB3C4B">
            <w:pPr>
              <w:pStyle w:val="TAC"/>
              <w:rPr>
                <w:rFonts w:cs="Arial"/>
                <w:lang w:eastAsia="en-US"/>
              </w:rPr>
            </w:pPr>
            <w:r w:rsidRPr="00B93702">
              <w:rPr>
                <w:rFonts w:cs="Arial"/>
                <w:lang w:eastAsia="en-US"/>
              </w:rPr>
              <w:t xml:space="preserve">UTRA FDD Band XIV or </w:t>
            </w:r>
          </w:p>
          <w:p w14:paraId="306F89C3" w14:textId="77777777" w:rsidR="00683B6A" w:rsidRPr="00B93702" w:rsidRDefault="00683B6A" w:rsidP="00AB3C4B">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701" w:type="dxa"/>
            <w:tcBorders>
              <w:left w:val="single" w:sz="4" w:space="0" w:color="auto"/>
            </w:tcBorders>
            <w:shd w:val="clear" w:color="auto" w:fill="auto"/>
          </w:tcPr>
          <w:p w14:paraId="4204CE63" w14:textId="77777777" w:rsidR="00683B6A" w:rsidRPr="00B93702" w:rsidRDefault="00683B6A" w:rsidP="00AB3C4B">
            <w:pPr>
              <w:pStyle w:val="TAC"/>
              <w:rPr>
                <w:rFonts w:cs="Arial"/>
                <w:lang w:eastAsia="en-US"/>
              </w:rPr>
            </w:pPr>
            <w:r w:rsidRPr="00B93702">
              <w:rPr>
                <w:rFonts w:cs="Arial"/>
                <w:lang w:eastAsia="en-US"/>
              </w:rPr>
              <w:t>758 - 768 MHz</w:t>
            </w:r>
          </w:p>
        </w:tc>
        <w:tc>
          <w:tcPr>
            <w:tcW w:w="992" w:type="dxa"/>
            <w:shd w:val="clear" w:color="auto" w:fill="auto"/>
          </w:tcPr>
          <w:p w14:paraId="4D6E8FEB"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2594100D"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C3888DB"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p>
        </w:tc>
      </w:tr>
      <w:tr w:rsidR="00B93702" w:rsidRPr="00B93702" w14:paraId="7DCACE70"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F700B1"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4E26516" w14:textId="77777777" w:rsidR="00683B6A" w:rsidRPr="00B93702" w:rsidRDefault="00683B6A" w:rsidP="00AB3C4B">
            <w:pPr>
              <w:pStyle w:val="TAC"/>
              <w:rPr>
                <w:rFonts w:cs="Arial"/>
                <w:lang w:eastAsia="en-US"/>
              </w:rPr>
            </w:pPr>
            <w:r w:rsidRPr="00B93702">
              <w:rPr>
                <w:rFonts w:cs="Arial"/>
                <w:lang w:eastAsia="en-US"/>
              </w:rPr>
              <w:t>788 - 798 MHz</w:t>
            </w:r>
          </w:p>
        </w:tc>
        <w:tc>
          <w:tcPr>
            <w:tcW w:w="992" w:type="dxa"/>
            <w:shd w:val="clear" w:color="auto" w:fill="auto"/>
          </w:tcPr>
          <w:p w14:paraId="1C4CCE38"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98FE9EC"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10DE9B0"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r w:rsidRPr="00B93702">
              <w:rPr>
                <w:rFonts w:cs="v5.0.0"/>
                <w:lang w:eastAsia="en-US"/>
              </w:rPr>
              <w:t xml:space="preserve"> since it is already covered by the requirement in sub-clause 6.6.1.5.4.</w:t>
            </w:r>
          </w:p>
        </w:tc>
      </w:tr>
      <w:tr w:rsidR="00B93702" w:rsidRPr="00B93702" w14:paraId="4B5EB7E1"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85EA628" w14:textId="77777777" w:rsidR="00683B6A" w:rsidRPr="00B93702" w:rsidRDefault="00683B6A" w:rsidP="00AB3C4B">
            <w:pPr>
              <w:pStyle w:val="TAC"/>
              <w:rPr>
                <w:rFonts w:cs="Arial"/>
                <w:lang w:eastAsia="en-US"/>
              </w:rPr>
            </w:pPr>
            <w:r w:rsidRPr="00B93702">
              <w:rPr>
                <w:rFonts w:cs="Arial"/>
                <w:lang w:eastAsia="en-US"/>
              </w:rPr>
              <w:t xml:space="preserve"> E-UTRA Band 17</w:t>
            </w:r>
          </w:p>
        </w:tc>
        <w:tc>
          <w:tcPr>
            <w:tcW w:w="1701" w:type="dxa"/>
            <w:tcBorders>
              <w:left w:val="single" w:sz="4" w:space="0" w:color="auto"/>
            </w:tcBorders>
            <w:shd w:val="clear" w:color="auto" w:fill="auto"/>
          </w:tcPr>
          <w:p w14:paraId="121935F5" w14:textId="77777777" w:rsidR="00683B6A" w:rsidRPr="00B93702" w:rsidRDefault="00683B6A" w:rsidP="00AB3C4B">
            <w:pPr>
              <w:pStyle w:val="TAC"/>
              <w:rPr>
                <w:rFonts w:cs="Arial"/>
                <w:lang w:eastAsia="en-US"/>
              </w:rPr>
            </w:pPr>
            <w:r w:rsidRPr="00B93702">
              <w:rPr>
                <w:rFonts w:cs="Arial"/>
                <w:lang w:eastAsia="en-US"/>
              </w:rPr>
              <w:t>734 - 746 MHz</w:t>
            </w:r>
          </w:p>
        </w:tc>
        <w:tc>
          <w:tcPr>
            <w:tcW w:w="992" w:type="dxa"/>
            <w:shd w:val="clear" w:color="auto" w:fill="auto"/>
          </w:tcPr>
          <w:p w14:paraId="6C37C14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31FED9B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8F35DB5"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p>
        </w:tc>
      </w:tr>
      <w:tr w:rsidR="00B93702" w:rsidRPr="00B93702" w14:paraId="7E904A00"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C10563"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06F867DB" w14:textId="77777777" w:rsidR="00683B6A" w:rsidRPr="00B93702" w:rsidRDefault="00683B6A" w:rsidP="00AB3C4B">
            <w:pPr>
              <w:pStyle w:val="TAC"/>
              <w:rPr>
                <w:rFonts w:cs="Arial"/>
                <w:lang w:eastAsia="en-US"/>
              </w:rPr>
            </w:pPr>
            <w:r w:rsidRPr="00B93702">
              <w:rPr>
                <w:rFonts w:cs="Arial"/>
                <w:lang w:eastAsia="en-US"/>
              </w:rPr>
              <w:t>704 - 716 MHz</w:t>
            </w:r>
          </w:p>
        </w:tc>
        <w:tc>
          <w:tcPr>
            <w:tcW w:w="992" w:type="dxa"/>
            <w:shd w:val="clear" w:color="auto" w:fill="auto"/>
          </w:tcPr>
          <w:p w14:paraId="02B4FB94"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4240706"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52E5C1B" w14:textId="77777777"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14:paraId="41A832D6"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073EC2C" w14:textId="77777777" w:rsidR="00683B6A" w:rsidRPr="00B93702" w:rsidRDefault="00683B6A" w:rsidP="00AB3C4B">
            <w:pPr>
              <w:pStyle w:val="TAC"/>
              <w:rPr>
                <w:rFonts w:cs="Arial"/>
                <w:lang w:eastAsia="en-US"/>
              </w:rPr>
            </w:pPr>
            <w:r w:rsidRPr="00B93702">
              <w:rPr>
                <w:rFonts w:cs="Arial"/>
                <w:lang w:eastAsia="en-US"/>
              </w:rPr>
              <w:t xml:space="preserve">UTRA FDD Band XX or </w:t>
            </w:r>
          </w:p>
          <w:p w14:paraId="7A38055C" w14:textId="77777777" w:rsidR="00683B6A" w:rsidRPr="00B93702" w:rsidRDefault="00683B6A" w:rsidP="00AB3C4B">
            <w:pPr>
              <w:pStyle w:val="TAC"/>
              <w:rPr>
                <w:rFonts w:cs="Arial"/>
                <w:lang w:eastAsia="en-US"/>
              </w:rPr>
            </w:pPr>
            <w:r w:rsidRPr="00B93702">
              <w:rPr>
                <w:rFonts w:cs="Arial"/>
                <w:lang w:eastAsia="en-US"/>
              </w:rPr>
              <w:t>E-UTRA Band 20</w:t>
            </w:r>
            <w:r w:rsidR="0069751C" w:rsidRPr="00B93702">
              <w:rPr>
                <w:rFonts w:cs="Arial"/>
                <w:lang w:eastAsia="en-US"/>
              </w:rPr>
              <w:t xml:space="preserve"> or NR Band n20</w:t>
            </w:r>
          </w:p>
        </w:tc>
        <w:tc>
          <w:tcPr>
            <w:tcW w:w="1701" w:type="dxa"/>
            <w:tcBorders>
              <w:left w:val="single" w:sz="4" w:space="0" w:color="auto"/>
            </w:tcBorders>
            <w:shd w:val="clear" w:color="auto" w:fill="auto"/>
          </w:tcPr>
          <w:p w14:paraId="52328F29" w14:textId="77777777" w:rsidR="00683B6A" w:rsidRPr="00B93702" w:rsidRDefault="00683B6A" w:rsidP="00AB3C4B">
            <w:pPr>
              <w:pStyle w:val="TAC"/>
              <w:rPr>
                <w:rFonts w:cs="Arial"/>
                <w:lang w:eastAsia="en-US"/>
              </w:rPr>
            </w:pPr>
            <w:r w:rsidRPr="00B93702">
              <w:rPr>
                <w:rFonts w:cs="Arial"/>
                <w:lang w:eastAsia="en-US"/>
              </w:rPr>
              <w:t>791 - 821 MHz</w:t>
            </w:r>
          </w:p>
        </w:tc>
        <w:tc>
          <w:tcPr>
            <w:tcW w:w="992" w:type="dxa"/>
            <w:shd w:val="clear" w:color="auto" w:fill="auto"/>
          </w:tcPr>
          <w:p w14:paraId="78AAFD1F"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52BD774F"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9970503"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20</w:t>
            </w:r>
            <w:r w:rsidR="00A27B19" w:rsidRPr="00B93702">
              <w:rPr>
                <w:rFonts w:cs="Arial"/>
                <w:lang w:eastAsia="en-US"/>
              </w:rPr>
              <w:t xml:space="preserve"> or 28</w:t>
            </w:r>
            <w:r w:rsidRPr="00B93702">
              <w:rPr>
                <w:rFonts w:cs="Arial"/>
                <w:lang w:eastAsia="en-US"/>
              </w:rPr>
              <w:t>.</w:t>
            </w:r>
          </w:p>
        </w:tc>
      </w:tr>
      <w:tr w:rsidR="00B93702" w:rsidRPr="00B93702" w14:paraId="05D2BF9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B3010C"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A3C2A3D" w14:textId="77777777" w:rsidR="00683B6A" w:rsidRPr="00B93702" w:rsidRDefault="00683B6A" w:rsidP="00AB3C4B">
            <w:pPr>
              <w:pStyle w:val="TAC"/>
              <w:rPr>
                <w:rFonts w:cs="Arial"/>
                <w:lang w:eastAsia="en-US"/>
              </w:rPr>
            </w:pPr>
            <w:r w:rsidRPr="00B93702">
              <w:rPr>
                <w:rFonts w:cs="Arial"/>
                <w:lang w:eastAsia="en-US"/>
              </w:rPr>
              <w:t>832 - 862 MHz</w:t>
            </w:r>
          </w:p>
        </w:tc>
        <w:tc>
          <w:tcPr>
            <w:tcW w:w="992" w:type="dxa"/>
            <w:shd w:val="clear" w:color="auto" w:fill="auto"/>
          </w:tcPr>
          <w:p w14:paraId="612D29D2"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CAA37F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9315D3D"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20, since it is already covered by the requirement in subclause 6.6.1.5.4.</w:t>
            </w:r>
          </w:p>
        </w:tc>
      </w:tr>
      <w:tr w:rsidR="00B93702" w:rsidRPr="00B93702" w14:paraId="512F900B"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10C897B" w14:textId="77777777" w:rsidR="003274E6" w:rsidRPr="00B93702" w:rsidRDefault="003274E6" w:rsidP="003274E6">
            <w:pPr>
              <w:pStyle w:val="TAC"/>
              <w:rPr>
                <w:rFonts w:cs="Arial"/>
                <w:lang w:eastAsia="en-US"/>
              </w:rPr>
            </w:pPr>
            <w:r w:rsidRPr="00B93702">
              <w:rPr>
                <w:rFonts w:cs="Arial"/>
                <w:lang w:eastAsia="en-US"/>
              </w:rPr>
              <w:lastRenderedPageBreak/>
              <w:t xml:space="preserve">UTRA FDD Band XXII or </w:t>
            </w:r>
          </w:p>
          <w:p w14:paraId="5902D8B2" w14:textId="77777777" w:rsidR="003274E6" w:rsidRPr="00B93702" w:rsidRDefault="003274E6" w:rsidP="003274E6">
            <w:pPr>
              <w:pStyle w:val="TAC"/>
              <w:rPr>
                <w:rFonts w:cs="Arial"/>
                <w:lang w:eastAsia="en-US"/>
              </w:rPr>
            </w:pPr>
            <w:r w:rsidRPr="00B93702">
              <w:rPr>
                <w:rFonts w:cs="Arial"/>
                <w:lang w:eastAsia="en-US"/>
              </w:rPr>
              <w:t>E-UTRA Band 22</w:t>
            </w:r>
          </w:p>
        </w:tc>
        <w:tc>
          <w:tcPr>
            <w:tcW w:w="1701" w:type="dxa"/>
            <w:tcBorders>
              <w:left w:val="single" w:sz="4" w:space="0" w:color="auto"/>
            </w:tcBorders>
            <w:shd w:val="clear" w:color="auto" w:fill="auto"/>
          </w:tcPr>
          <w:p w14:paraId="5D401A87" w14:textId="77777777" w:rsidR="003274E6" w:rsidRPr="00B93702" w:rsidRDefault="003274E6" w:rsidP="00AB3C4B">
            <w:pPr>
              <w:pStyle w:val="TAC"/>
              <w:rPr>
                <w:rFonts w:cs="Arial"/>
                <w:lang w:eastAsia="en-US"/>
              </w:rPr>
            </w:pPr>
            <w:r w:rsidRPr="00B93702">
              <w:rPr>
                <w:rFonts w:cs="v5.0.0"/>
                <w:lang w:eastAsia="en-US"/>
              </w:rPr>
              <w:t>3510 – 3590 MHz</w:t>
            </w:r>
          </w:p>
        </w:tc>
        <w:tc>
          <w:tcPr>
            <w:tcW w:w="992" w:type="dxa"/>
            <w:shd w:val="clear" w:color="auto" w:fill="auto"/>
          </w:tcPr>
          <w:p w14:paraId="7F4687A1" w14:textId="77777777" w:rsidR="003274E6" w:rsidRPr="00B93702" w:rsidRDefault="003274E6" w:rsidP="00AB3C4B">
            <w:pPr>
              <w:pStyle w:val="TAC"/>
              <w:rPr>
                <w:rFonts w:cs="Arial"/>
                <w:lang w:eastAsia="en-US"/>
              </w:rPr>
            </w:pPr>
            <w:r w:rsidRPr="00B93702">
              <w:rPr>
                <w:rFonts w:cs="Arial"/>
                <w:lang w:eastAsia="en-US"/>
              </w:rPr>
              <w:t>-52 dBm</w:t>
            </w:r>
          </w:p>
        </w:tc>
        <w:tc>
          <w:tcPr>
            <w:tcW w:w="1276" w:type="dxa"/>
            <w:shd w:val="clear" w:color="auto" w:fill="auto"/>
          </w:tcPr>
          <w:p w14:paraId="4FCE1C7B" w14:textId="77777777"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14:paraId="3127713A" w14:textId="77777777" w:rsidR="003274E6" w:rsidRPr="00B93702" w:rsidRDefault="003274E6" w:rsidP="001565F6">
            <w:pPr>
              <w:pStyle w:val="TAL"/>
              <w:rPr>
                <w:rFonts w:cs="Arial"/>
                <w:lang w:eastAsia="en-US"/>
              </w:rPr>
            </w:pPr>
            <w:r w:rsidRPr="00B93702">
              <w:rPr>
                <w:rFonts w:cs="Arial"/>
                <w:lang w:eastAsia="en-US"/>
              </w:rPr>
              <w:t>This requirement does not apply to BS operating in band 22</w:t>
            </w:r>
            <w:r w:rsidR="003C3529" w:rsidRPr="00B93702">
              <w:rPr>
                <w:rFonts w:cs="Arial"/>
                <w:lang w:eastAsia="en-US"/>
              </w:rPr>
              <w:t>,</w:t>
            </w:r>
            <w:r w:rsidRPr="00B93702">
              <w:rPr>
                <w:rFonts w:cs="Arial"/>
                <w:lang w:eastAsia="en-US"/>
              </w:rPr>
              <w:t xml:space="preserve"> 42</w:t>
            </w:r>
            <w:r w:rsidR="001565F6" w:rsidRPr="00B93702">
              <w:rPr>
                <w:rFonts w:cs="Arial"/>
                <w:lang w:eastAsia="en-US"/>
              </w:rPr>
              <w:t>,</w:t>
            </w:r>
            <w:r w:rsidR="003C3529" w:rsidRPr="00B93702">
              <w:rPr>
                <w:rFonts w:cs="Arial"/>
                <w:lang w:eastAsia="en-US"/>
              </w:rPr>
              <w:t xml:space="preserve"> 48</w:t>
            </w:r>
            <w:r w:rsidR="001565F6" w:rsidRPr="00B93702">
              <w:rPr>
                <w:rFonts w:cs="Arial"/>
              </w:rPr>
              <w:t>, 49</w:t>
            </w:r>
            <w:r w:rsidR="0069751C" w:rsidRPr="00B93702">
              <w:rPr>
                <w:rFonts w:cs="Arial"/>
              </w:rPr>
              <w:t>, 77 or 78</w:t>
            </w:r>
            <w:r w:rsidRPr="00B93702">
              <w:rPr>
                <w:rFonts w:cs="Arial"/>
                <w:lang w:eastAsia="en-US"/>
              </w:rPr>
              <w:t>.</w:t>
            </w:r>
          </w:p>
        </w:tc>
      </w:tr>
      <w:tr w:rsidR="00B93702" w:rsidRPr="00B93702" w14:paraId="61705DC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B5C4E6" w14:textId="77777777" w:rsidR="003274E6" w:rsidRPr="00B93702" w:rsidRDefault="003274E6" w:rsidP="00AB3C4B">
            <w:pPr>
              <w:pStyle w:val="TAC"/>
              <w:rPr>
                <w:rFonts w:cs="Arial"/>
                <w:lang w:eastAsia="en-US"/>
              </w:rPr>
            </w:pPr>
          </w:p>
        </w:tc>
        <w:tc>
          <w:tcPr>
            <w:tcW w:w="1701" w:type="dxa"/>
            <w:tcBorders>
              <w:left w:val="single" w:sz="4" w:space="0" w:color="auto"/>
            </w:tcBorders>
            <w:shd w:val="clear" w:color="auto" w:fill="auto"/>
          </w:tcPr>
          <w:p w14:paraId="604F694B" w14:textId="77777777" w:rsidR="003274E6" w:rsidRPr="00B93702" w:rsidRDefault="003274E6" w:rsidP="00AB3C4B">
            <w:pPr>
              <w:pStyle w:val="TAC"/>
              <w:rPr>
                <w:rFonts w:cs="Arial"/>
                <w:lang w:eastAsia="en-US"/>
              </w:rPr>
            </w:pPr>
            <w:r w:rsidRPr="00B93702">
              <w:rPr>
                <w:rFonts w:cs="v5.0.0"/>
                <w:lang w:eastAsia="en-US"/>
              </w:rPr>
              <w:t>3410 – 3490 MHz</w:t>
            </w:r>
          </w:p>
        </w:tc>
        <w:tc>
          <w:tcPr>
            <w:tcW w:w="992" w:type="dxa"/>
            <w:shd w:val="clear" w:color="auto" w:fill="auto"/>
          </w:tcPr>
          <w:p w14:paraId="618755DC" w14:textId="77777777" w:rsidR="003274E6" w:rsidRPr="00B93702" w:rsidRDefault="003274E6" w:rsidP="00AB3C4B">
            <w:pPr>
              <w:pStyle w:val="TAC"/>
              <w:rPr>
                <w:rFonts w:cs="Arial"/>
                <w:lang w:eastAsia="en-US"/>
              </w:rPr>
            </w:pPr>
            <w:r w:rsidRPr="00B93702">
              <w:rPr>
                <w:rFonts w:cs="Arial"/>
                <w:lang w:eastAsia="en-US"/>
              </w:rPr>
              <w:t>-49 dBm</w:t>
            </w:r>
          </w:p>
        </w:tc>
        <w:tc>
          <w:tcPr>
            <w:tcW w:w="1276" w:type="dxa"/>
            <w:shd w:val="clear" w:color="auto" w:fill="auto"/>
          </w:tcPr>
          <w:p w14:paraId="1FF5BD2E" w14:textId="77777777"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14:paraId="31674289" w14:textId="77777777" w:rsidR="003274E6" w:rsidRPr="00B93702" w:rsidRDefault="003274E6" w:rsidP="000715EC">
            <w:pPr>
              <w:pStyle w:val="TAL"/>
              <w:rPr>
                <w:rFonts w:cs="Arial"/>
                <w:lang w:eastAsia="en-US"/>
              </w:rPr>
            </w:pPr>
            <w:r w:rsidRPr="00B93702">
              <w:rPr>
                <w:rFonts w:cs="Arial"/>
                <w:lang w:eastAsia="en-US"/>
              </w:rPr>
              <w:t>This requirement does not apply to BS operating in band 22,</w:t>
            </w:r>
            <w:r w:rsidRPr="00B93702">
              <w:rPr>
                <w:rFonts w:cs="v5.0.0"/>
                <w:lang w:eastAsia="en-US"/>
              </w:rPr>
              <w:t xml:space="preserve"> since it is already covered by the requirement in subclause </w:t>
            </w:r>
            <w:r w:rsidR="00A45DD5" w:rsidRPr="00B93702">
              <w:rPr>
                <w:rFonts w:cs="Arial"/>
                <w:lang w:eastAsia="en-US"/>
              </w:rPr>
              <w:t>6.6.1.5.4</w:t>
            </w:r>
            <w:r w:rsidRPr="00B93702">
              <w:rPr>
                <w:rFonts w:cs="v5.0.0"/>
                <w:lang w:eastAsia="en-US"/>
              </w:rPr>
              <w:t xml:space="preserve">. This requirement does not apply to Band 42 </w:t>
            </w:r>
          </w:p>
        </w:tc>
      </w:tr>
      <w:tr w:rsidR="00B93702" w:rsidRPr="00B93702" w14:paraId="4F336BF9"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2ECA9D98" w14:textId="77777777" w:rsidR="003D0277" w:rsidRPr="00B93702" w:rsidRDefault="003D0277" w:rsidP="00AB3C4B">
            <w:pPr>
              <w:pStyle w:val="TAC"/>
              <w:rPr>
                <w:rFonts w:cs="Arial"/>
                <w:lang w:eastAsia="en-US"/>
              </w:rPr>
            </w:pPr>
            <w:r w:rsidRPr="00B93702">
              <w:rPr>
                <w:rFonts w:cs="Arial"/>
                <w:lang w:eastAsia="en-US"/>
              </w:rPr>
              <w:t>E-UTRA Band 24</w:t>
            </w:r>
          </w:p>
        </w:tc>
        <w:tc>
          <w:tcPr>
            <w:tcW w:w="1701" w:type="dxa"/>
            <w:tcBorders>
              <w:left w:val="single" w:sz="4" w:space="0" w:color="auto"/>
            </w:tcBorders>
            <w:shd w:val="clear" w:color="auto" w:fill="auto"/>
          </w:tcPr>
          <w:p w14:paraId="2E0CA530" w14:textId="77777777" w:rsidR="003D0277" w:rsidRPr="00B93702" w:rsidRDefault="003D0277" w:rsidP="003D0277">
            <w:pPr>
              <w:pStyle w:val="TAC"/>
              <w:rPr>
                <w:rFonts w:cs="Arial"/>
                <w:lang w:eastAsia="en-US"/>
              </w:rPr>
            </w:pPr>
            <w:r w:rsidRPr="00B93702">
              <w:rPr>
                <w:rFonts w:cs="Arial"/>
                <w:lang w:eastAsia="en-US"/>
              </w:rPr>
              <w:t>1525 – 1559 MHz</w:t>
            </w:r>
          </w:p>
          <w:p w14:paraId="3629FB87" w14:textId="77777777" w:rsidR="003D0277" w:rsidRPr="00B93702" w:rsidRDefault="003D0277" w:rsidP="00AB3C4B">
            <w:pPr>
              <w:pStyle w:val="TAC"/>
              <w:rPr>
                <w:rFonts w:cs="Arial"/>
                <w:lang w:eastAsia="en-US"/>
              </w:rPr>
            </w:pPr>
          </w:p>
        </w:tc>
        <w:tc>
          <w:tcPr>
            <w:tcW w:w="992" w:type="dxa"/>
            <w:shd w:val="clear" w:color="auto" w:fill="auto"/>
          </w:tcPr>
          <w:p w14:paraId="03A342C3" w14:textId="77777777" w:rsidR="003D0277" w:rsidRPr="00B93702" w:rsidRDefault="003D0277" w:rsidP="00AB3C4B">
            <w:pPr>
              <w:pStyle w:val="TAC"/>
              <w:rPr>
                <w:rFonts w:cs="Arial"/>
                <w:lang w:eastAsia="en-US"/>
              </w:rPr>
            </w:pPr>
            <w:r w:rsidRPr="00B93702">
              <w:rPr>
                <w:rFonts w:cs="Arial"/>
                <w:lang w:eastAsia="en-US"/>
              </w:rPr>
              <w:t>-52 dBm</w:t>
            </w:r>
          </w:p>
        </w:tc>
        <w:tc>
          <w:tcPr>
            <w:tcW w:w="1276" w:type="dxa"/>
            <w:shd w:val="clear" w:color="auto" w:fill="auto"/>
          </w:tcPr>
          <w:p w14:paraId="2944E8B7" w14:textId="77777777"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14:paraId="53A07EF5" w14:textId="77777777" w:rsidR="003D0277" w:rsidRPr="00B93702" w:rsidRDefault="003D0277" w:rsidP="000715EC">
            <w:pPr>
              <w:pStyle w:val="TAL"/>
              <w:rPr>
                <w:rFonts w:cs="Arial"/>
                <w:lang w:eastAsia="en-US"/>
              </w:rPr>
            </w:pPr>
            <w:r w:rsidRPr="00B93702">
              <w:rPr>
                <w:rFonts w:cs="Arial"/>
                <w:lang w:eastAsia="en-US"/>
              </w:rPr>
              <w:t>This requirement does not apply to BS operating in band 24.</w:t>
            </w:r>
          </w:p>
        </w:tc>
      </w:tr>
      <w:tr w:rsidR="00B93702" w:rsidRPr="00B93702" w14:paraId="2FEAAB5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2C209AD" w14:textId="77777777" w:rsidR="003D0277" w:rsidRPr="00B93702" w:rsidRDefault="003D0277" w:rsidP="00AB3C4B">
            <w:pPr>
              <w:pStyle w:val="TAC"/>
              <w:rPr>
                <w:rFonts w:cs="Arial"/>
                <w:lang w:eastAsia="en-US"/>
              </w:rPr>
            </w:pPr>
          </w:p>
        </w:tc>
        <w:tc>
          <w:tcPr>
            <w:tcW w:w="1701" w:type="dxa"/>
            <w:tcBorders>
              <w:left w:val="single" w:sz="4" w:space="0" w:color="auto"/>
            </w:tcBorders>
            <w:shd w:val="clear" w:color="auto" w:fill="auto"/>
          </w:tcPr>
          <w:p w14:paraId="68F9D9A2" w14:textId="77777777" w:rsidR="003D0277" w:rsidRPr="00B93702" w:rsidRDefault="003D0277" w:rsidP="00AB3C4B">
            <w:pPr>
              <w:pStyle w:val="TAC"/>
              <w:rPr>
                <w:rFonts w:cs="Arial"/>
                <w:lang w:eastAsia="en-US"/>
              </w:rPr>
            </w:pPr>
            <w:r w:rsidRPr="00B93702">
              <w:rPr>
                <w:rFonts w:cs="Arial"/>
                <w:lang w:eastAsia="en-US"/>
              </w:rPr>
              <w:t>1626.5 – 1660.5 MHz</w:t>
            </w:r>
          </w:p>
        </w:tc>
        <w:tc>
          <w:tcPr>
            <w:tcW w:w="992" w:type="dxa"/>
            <w:shd w:val="clear" w:color="auto" w:fill="auto"/>
          </w:tcPr>
          <w:p w14:paraId="541F0700" w14:textId="77777777" w:rsidR="003D0277" w:rsidRPr="00B93702" w:rsidRDefault="003D0277" w:rsidP="00AB3C4B">
            <w:pPr>
              <w:pStyle w:val="TAC"/>
              <w:rPr>
                <w:rFonts w:cs="Arial"/>
                <w:lang w:eastAsia="en-US"/>
              </w:rPr>
            </w:pPr>
            <w:r w:rsidRPr="00B93702">
              <w:rPr>
                <w:rFonts w:cs="Arial"/>
                <w:lang w:eastAsia="en-US"/>
              </w:rPr>
              <w:t>-49 dBm</w:t>
            </w:r>
          </w:p>
        </w:tc>
        <w:tc>
          <w:tcPr>
            <w:tcW w:w="1276" w:type="dxa"/>
            <w:shd w:val="clear" w:color="auto" w:fill="auto"/>
          </w:tcPr>
          <w:p w14:paraId="455C721A" w14:textId="77777777"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14:paraId="069226E4" w14:textId="77777777" w:rsidR="003D0277" w:rsidRPr="00B93702" w:rsidRDefault="003D0277" w:rsidP="000715EC">
            <w:pPr>
              <w:pStyle w:val="TAL"/>
              <w:rPr>
                <w:rFonts w:cs="Arial"/>
                <w:lang w:eastAsia="en-US"/>
              </w:rPr>
            </w:pPr>
            <w:r w:rsidRPr="00B93702">
              <w:rPr>
                <w:rFonts w:cs="Arial"/>
                <w:lang w:eastAsia="en-US"/>
              </w:rPr>
              <w:t>This requirement does not apply to BS operating in band 24,</w:t>
            </w:r>
            <w:r w:rsidRPr="00B93702">
              <w:rPr>
                <w:rFonts w:cs="v5.0.0"/>
                <w:lang w:eastAsia="en-US"/>
              </w:rPr>
              <w:t xml:space="preserve"> since it is already covered by the requirement in subclause 6.6.1.5.4.</w:t>
            </w:r>
          </w:p>
        </w:tc>
      </w:tr>
      <w:tr w:rsidR="00B93702" w:rsidRPr="00B93702" w14:paraId="723579DA"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BB9FB0" w14:textId="77777777" w:rsidR="009002E0" w:rsidRPr="00B93702" w:rsidRDefault="009002E0" w:rsidP="00AB3C4B">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9751C" w:rsidRPr="00B93702">
              <w:rPr>
                <w:rFonts w:cs="Arial"/>
                <w:lang w:eastAsia="en-US"/>
              </w:rPr>
              <w:t xml:space="preserve"> or NR Band n25</w:t>
            </w:r>
          </w:p>
        </w:tc>
        <w:tc>
          <w:tcPr>
            <w:tcW w:w="1701" w:type="dxa"/>
            <w:tcBorders>
              <w:left w:val="single" w:sz="4" w:space="0" w:color="auto"/>
            </w:tcBorders>
            <w:shd w:val="clear" w:color="auto" w:fill="auto"/>
          </w:tcPr>
          <w:p w14:paraId="30EA0B8A" w14:textId="77777777" w:rsidR="009002E0" w:rsidRPr="00B93702" w:rsidRDefault="009002E0" w:rsidP="00AB3C4B">
            <w:pPr>
              <w:pStyle w:val="TAC"/>
              <w:rPr>
                <w:rFonts w:cs="Arial"/>
                <w:lang w:eastAsia="zh-CN"/>
              </w:rPr>
            </w:pPr>
            <w:r w:rsidRPr="00B93702">
              <w:rPr>
                <w:rFonts w:cs="Arial"/>
                <w:lang w:eastAsia="en-US"/>
              </w:rPr>
              <w:t>1930 - 199</w:t>
            </w:r>
            <w:r w:rsidRPr="00B93702">
              <w:rPr>
                <w:rFonts w:cs="Arial"/>
                <w:lang w:eastAsia="zh-CN"/>
              </w:rPr>
              <w:t>5</w:t>
            </w:r>
            <w:r w:rsidRPr="00B93702">
              <w:rPr>
                <w:rFonts w:cs="Arial"/>
                <w:lang w:eastAsia="en-US"/>
              </w:rPr>
              <w:t xml:space="preserve"> MHz</w:t>
            </w:r>
          </w:p>
        </w:tc>
        <w:tc>
          <w:tcPr>
            <w:tcW w:w="992" w:type="dxa"/>
            <w:shd w:val="clear" w:color="auto" w:fill="auto"/>
          </w:tcPr>
          <w:p w14:paraId="1DC9767D" w14:textId="77777777" w:rsidR="009002E0" w:rsidRPr="00B93702" w:rsidRDefault="009002E0" w:rsidP="00AB3C4B">
            <w:pPr>
              <w:pStyle w:val="TAC"/>
              <w:rPr>
                <w:rFonts w:cs="Arial"/>
                <w:lang w:eastAsia="en-US"/>
              </w:rPr>
            </w:pPr>
            <w:r w:rsidRPr="00B93702">
              <w:rPr>
                <w:rFonts w:cs="Arial"/>
                <w:lang w:eastAsia="en-US"/>
              </w:rPr>
              <w:t>-52 dBm</w:t>
            </w:r>
          </w:p>
        </w:tc>
        <w:tc>
          <w:tcPr>
            <w:tcW w:w="1276" w:type="dxa"/>
            <w:shd w:val="clear" w:color="auto" w:fill="auto"/>
          </w:tcPr>
          <w:p w14:paraId="54D36C94" w14:textId="77777777"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14:paraId="4DF95B6E" w14:textId="77777777" w:rsidR="009002E0" w:rsidRPr="00B93702" w:rsidRDefault="009002E0"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2</w:t>
            </w:r>
            <w:r w:rsidR="00AB5812" w:rsidRPr="00B93702">
              <w:rPr>
                <w:rFonts w:cs="Arial"/>
                <w:lang w:eastAsia="zh-CN"/>
              </w:rPr>
              <w:t xml:space="preserve">, </w:t>
            </w:r>
            <w:r w:rsidRPr="00B93702">
              <w:rPr>
                <w:rFonts w:cs="Arial"/>
                <w:lang w:eastAsia="en-US"/>
              </w:rPr>
              <w:t>2</w:t>
            </w:r>
            <w:r w:rsidRPr="00B93702">
              <w:rPr>
                <w:rFonts w:cs="Arial"/>
                <w:lang w:eastAsia="zh-CN"/>
              </w:rPr>
              <w:t>5</w:t>
            </w:r>
            <w:r w:rsidR="00AB5812" w:rsidRPr="00B93702">
              <w:rPr>
                <w:rFonts w:cs="Arial"/>
                <w:lang w:eastAsia="zh-CN"/>
              </w:rPr>
              <w:t xml:space="preserve"> or 70</w:t>
            </w:r>
            <w:r w:rsidRPr="00B93702">
              <w:rPr>
                <w:rFonts w:cs="Arial"/>
                <w:lang w:eastAsia="en-US"/>
              </w:rPr>
              <w:t>.</w:t>
            </w:r>
          </w:p>
        </w:tc>
      </w:tr>
      <w:tr w:rsidR="00B93702" w:rsidRPr="00B93702" w14:paraId="0FD9330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89099CF" w14:textId="77777777" w:rsidR="009002E0" w:rsidRPr="00B93702" w:rsidRDefault="009002E0" w:rsidP="00AB3C4B">
            <w:pPr>
              <w:pStyle w:val="TAC"/>
              <w:rPr>
                <w:rFonts w:cs="Arial"/>
                <w:lang w:eastAsia="en-US"/>
              </w:rPr>
            </w:pPr>
          </w:p>
        </w:tc>
        <w:tc>
          <w:tcPr>
            <w:tcW w:w="1701" w:type="dxa"/>
            <w:tcBorders>
              <w:left w:val="single" w:sz="4" w:space="0" w:color="auto"/>
            </w:tcBorders>
            <w:shd w:val="clear" w:color="auto" w:fill="auto"/>
          </w:tcPr>
          <w:p w14:paraId="2E69462F" w14:textId="77777777" w:rsidR="009002E0" w:rsidRPr="00B93702" w:rsidRDefault="009002E0" w:rsidP="00AB3C4B">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992" w:type="dxa"/>
            <w:shd w:val="clear" w:color="auto" w:fill="auto"/>
          </w:tcPr>
          <w:p w14:paraId="17B64474" w14:textId="77777777" w:rsidR="009002E0" w:rsidRPr="00B93702" w:rsidRDefault="001575EF" w:rsidP="00AB3C4B">
            <w:pPr>
              <w:pStyle w:val="TAC"/>
              <w:rPr>
                <w:rFonts w:cs="Arial"/>
                <w:lang w:eastAsia="en-US"/>
              </w:rPr>
            </w:pPr>
            <w:r w:rsidRPr="00B93702">
              <w:rPr>
                <w:rFonts w:cs="Arial"/>
                <w:lang w:eastAsia="en-US"/>
              </w:rPr>
              <w:t>-</w:t>
            </w:r>
            <w:r w:rsidR="009002E0" w:rsidRPr="00B93702">
              <w:rPr>
                <w:rFonts w:cs="Arial"/>
                <w:lang w:eastAsia="en-US"/>
              </w:rPr>
              <w:t>49 dBm</w:t>
            </w:r>
          </w:p>
        </w:tc>
        <w:tc>
          <w:tcPr>
            <w:tcW w:w="1276" w:type="dxa"/>
            <w:shd w:val="clear" w:color="auto" w:fill="auto"/>
          </w:tcPr>
          <w:p w14:paraId="466CE5A4" w14:textId="77777777"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14:paraId="5AB293B3" w14:textId="77777777" w:rsidR="009002E0" w:rsidRPr="00B93702" w:rsidRDefault="009002E0"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5</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2</w:t>
            </w:r>
            <w:r w:rsidRPr="00B93702">
              <w:rPr>
                <w:rFonts w:cs="v5.0.0"/>
                <w:lang w:eastAsia="en-US"/>
              </w:rPr>
              <w:t>, it applies for 1</w:t>
            </w:r>
            <w:r w:rsidRPr="00B93702">
              <w:rPr>
                <w:rFonts w:cs="v5.0.0"/>
                <w:lang w:eastAsia="zh-CN"/>
              </w:rPr>
              <w:t>910</w:t>
            </w:r>
            <w:r w:rsidRPr="00B93702">
              <w:rPr>
                <w:rFonts w:cs="v5.0.0"/>
                <w:lang w:eastAsia="en-US"/>
              </w:rPr>
              <w:t xml:space="preserve"> MHz to 1</w:t>
            </w:r>
            <w:r w:rsidRPr="00B93702">
              <w:rPr>
                <w:rFonts w:cs="v5.0.0"/>
                <w:lang w:eastAsia="zh-CN"/>
              </w:rPr>
              <w:t>915</w:t>
            </w:r>
            <w:r w:rsidRPr="00B93702">
              <w:rPr>
                <w:rFonts w:cs="v5.0.0"/>
                <w:lang w:eastAsia="en-US"/>
              </w:rPr>
              <w:t xml:space="preserve"> MHz, while the rest is covered in sub-clause 6.6.1.5.4.</w:t>
            </w:r>
          </w:p>
        </w:tc>
      </w:tr>
      <w:tr w:rsidR="00B93702" w:rsidRPr="00B93702" w14:paraId="5438992E"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1A87C786" w14:textId="77777777" w:rsidR="003867CE" w:rsidRPr="00B93702" w:rsidRDefault="003867CE" w:rsidP="00F7159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14:paraId="65FE1EB1" w14:textId="77777777"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14:paraId="60EC6349" w14:textId="77777777" w:rsidR="003867CE" w:rsidRPr="00B93702" w:rsidRDefault="003867CE"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14:paraId="67A9D271" w14:textId="77777777"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78FB1A9B" w14:textId="77777777" w:rsidR="003867CE" w:rsidRPr="00B93702" w:rsidRDefault="003867CE"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 xml:space="preserve">5 or </w:t>
            </w:r>
            <w:r w:rsidRPr="00B93702">
              <w:rPr>
                <w:rFonts w:cs="Arial"/>
                <w:lang w:eastAsia="en-US"/>
              </w:rPr>
              <w:t>2</w:t>
            </w:r>
            <w:r w:rsidRPr="00B93702">
              <w:rPr>
                <w:rFonts w:cs="Arial"/>
                <w:lang w:eastAsia="zh-CN"/>
              </w:rPr>
              <w:t>6</w:t>
            </w:r>
            <w:r w:rsidRPr="00B93702">
              <w:rPr>
                <w:rFonts w:cs="Arial"/>
                <w:lang w:eastAsia="en-US"/>
              </w:rPr>
              <w:t>.</w:t>
            </w:r>
            <w:r w:rsidR="00D8102F" w:rsidRPr="00B93702">
              <w:rPr>
                <w:rFonts w:cs="Arial"/>
                <w:lang w:eastAsia="en-US"/>
              </w:rPr>
              <w:t xml:space="preserve"> This requirement applies to E-UTRA BS operating in Band 27 for the frequency range 879-894 MHz.</w:t>
            </w:r>
          </w:p>
        </w:tc>
      </w:tr>
      <w:tr w:rsidR="00B93702" w:rsidRPr="00B93702" w14:paraId="215855F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A5950B5" w14:textId="77777777" w:rsidR="003867CE" w:rsidRPr="00B93702"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6F79DECE" w14:textId="77777777"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14:paraId="316587BD" w14:textId="77777777" w:rsidR="003867CE" w:rsidRPr="00B93702" w:rsidRDefault="003867CE"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14:paraId="1F151DBA" w14:textId="77777777"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082227AA" w14:textId="77777777" w:rsidR="003867CE" w:rsidRPr="00B93702" w:rsidRDefault="003867CE"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6</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5</w:t>
            </w:r>
            <w:r w:rsidRPr="00B93702">
              <w:rPr>
                <w:rFonts w:cs="v5.0.0"/>
                <w:lang w:eastAsia="en-US"/>
              </w:rPr>
              <w:t>, it applies for 814 MHz to 824 MHz, while the rest is covered in sub-clause 6.6.1.5.4.</w:t>
            </w:r>
            <w:r w:rsidR="00D8102F" w:rsidRPr="00B93702">
              <w:rPr>
                <w:rFonts w:cs="Arial"/>
                <w:lang w:eastAsia="en-US"/>
              </w:rPr>
              <w:t xml:space="preserve"> </w:t>
            </w:r>
            <w:r w:rsidR="00D8102F" w:rsidRPr="00B93702">
              <w:rPr>
                <w:rFonts w:cs="v5.0.0"/>
                <w:lang w:eastAsia="en-US"/>
              </w:rPr>
              <w:t>For BS operating in Band 27, it applies 3 MHz below the Band 27 downlink operating band.</w:t>
            </w:r>
          </w:p>
        </w:tc>
      </w:tr>
      <w:tr w:rsidR="00B93702" w:rsidRPr="00B93702" w14:paraId="6FE1E178"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4E78B59" w14:textId="77777777" w:rsidR="00D8102F" w:rsidRPr="00B93702" w:rsidRDefault="00D8102F" w:rsidP="00F7159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14:paraId="51D9B743"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14:paraId="28586EB1"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14:paraId="639B3E9C"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14:paraId="55BDDD5B" w14:textId="77777777" w:rsidR="00D8102F" w:rsidRPr="00B93702" w:rsidRDefault="00D8102F" w:rsidP="000715EC">
            <w:pPr>
              <w:pStyle w:val="TAL"/>
              <w:rPr>
                <w:rFonts w:cs="Arial"/>
                <w:lang w:eastAsia="en-US"/>
              </w:rPr>
            </w:pPr>
            <w:r w:rsidRPr="00B93702">
              <w:rPr>
                <w:rFonts w:cs="Arial"/>
                <w:lang w:eastAsia="en-US"/>
              </w:rPr>
              <w:t>This requirement does not apply to BS operating in band 5, 26 or 27.</w:t>
            </w:r>
          </w:p>
        </w:tc>
      </w:tr>
      <w:tr w:rsidR="00B93702" w:rsidRPr="00B93702" w14:paraId="1D3E234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93AAA2" w14:textId="77777777" w:rsidR="00D8102F" w:rsidRPr="00B93702"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0705F461"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14:paraId="0A7CD375"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14:paraId="71C8D50A"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14:paraId="40A1E0E9" w14:textId="77777777" w:rsidR="00D8102F" w:rsidRPr="00B93702" w:rsidRDefault="00D8102F" w:rsidP="000715EC">
            <w:pPr>
              <w:pStyle w:val="TAL"/>
              <w:rPr>
                <w:rFonts w:cs="Arial"/>
                <w:lang w:eastAsia="en-US"/>
              </w:rPr>
            </w:pPr>
            <w:r w:rsidRPr="00B93702">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lang w:eastAsia="en-US"/>
              </w:rPr>
              <w:t xml:space="preserve"> (Note 6)</w:t>
            </w:r>
            <w:r w:rsidRPr="00B93702">
              <w:rPr>
                <w:rFonts w:cs="Arial"/>
                <w:lang w:eastAsia="en-US"/>
              </w:rPr>
              <w:t>.</w:t>
            </w:r>
          </w:p>
        </w:tc>
      </w:tr>
      <w:tr w:rsidR="00B93702" w:rsidRPr="00B93702" w14:paraId="093C0FFB"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3DC7CC9" w14:textId="77777777" w:rsidR="000B4117" w:rsidRPr="00B93702" w:rsidRDefault="000B4117" w:rsidP="00EA5ECC">
            <w:pPr>
              <w:pStyle w:val="TAC"/>
            </w:pPr>
            <w:r w:rsidRPr="00B93702">
              <w:t>E-UTRA Band 28</w:t>
            </w:r>
            <w:r w:rsidR="0069751C" w:rsidRPr="00B93702">
              <w:rPr>
                <w:rFonts w:cs="Arial"/>
                <w:lang w:eastAsia="en-US"/>
              </w:rPr>
              <w:t xml:space="preserve"> or NR Band n28</w:t>
            </w:r>
          </w:p>
        </w:tc>
        <w:tc>
          <w:tcPr>
            <w:tcW w:w="1701" w:type="dxa"/>
            <w:tcBorders>
              <w:left w:val="single" w:sz="4" w:space="0" w:color="auto"/>
            </w:tcBorders>
            <w:shd w:val="clear" w:color="auto" w:fill="auto"/>
          </w:tcPr>
          <w:p w14:paraId="6CAC1FFB" w14:textId="77777777" w:rsidR="000B4117" w:rsidRPr="00B93702" w:rsidRDefault="000B4117" w:rsidP="00F7159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14:paraId="2253CEDB" w14:textId="77777777" w:rsidR="000B4117" w:rsidRPr="00B93702" w:rsidRDefault="000B4117"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14:paraId="043365FA" w14:textId="77777777"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42DBE70F" w14:textId="77777777" w:rsidR="000B4117" w:rsidRPr="00B93702" w:rsidRDefault="000B4117" w:rsidP="000715EC">
            <w:pPr>
              <w:pStyle w:val="TAL"/>
              <w:rPr>
                <w:rFonts w:cs="Arial"/>
                <w:lang w:eastAsia="en-US"/>
              </w:rPr>
            </w:pPr>
            <w:r w:rsidRPr="00B93702">
              <w:rPr>
                <w:rFonts w:cs="Arial"/>
                <w:lang w:eastAsia="en-US"/>
              </w:rPr>
              <w:t xml:space="preserve">This requirement does not apply to BS operating in band </w:t>
            </w:r>
            <w:r w:rsidR="00A27B19" w:rsidRPr="00B93702">
              <w:rPr>
                <w:rFonts w:cs="Arial"/>
                <w:lang w:eastAsia="en-US"/>
              </w:rPr>
              <w:t xml:space="preserve">20, </w:t>
            </w:r>
            <w:r w:rsidRPr="00B93702">
              <w:rPr>
                <w:rFonts w:cs="Arial"/>
                <w:lang w:eastAsia="en-US"/>
              </w:rPr>
              <w:t>28</w:t>
            </w:r>
            <w:r w:rsidR="00A406BB" w:rsidRPr="00B93702">
              <w:rPr>
                <w:rFonts w:cs="Arial"/>
                <w:lang w:eastAsia="en-US"/>
              </w:rPr>
              <w:t>,</w:t>
            </w:r>
            <w:r w:rsidRPr="00B93702">
              <w:rPr>
                <w:rFonts w:cs="Arial"/>
                <w:lang w:eastAsia="en-US"/>
              </w:rPr>
              <w:t xml:space="preserve"> 44</w:t>
            </w:r>
            <w:r w:rsidR="00A406BB" w:rsidRPr="00B93702">
              <w:rPr>
                <w:rFonts w:cs="Arial"/>
                <w:lang w:eastAsia="en-US"/>
              </w:rPr>
              <w:t xml:space="preserve"> or 67</w:t>
            </w:r>
            <w:r w:rsidRPr="00B93702">
              <w:rPr>
                <w:rFonts w:cs="Arial"/>
                <w:lang w:eastAsia="en-US"/>
              </w:rPr>
              <w:t>.</w:t>
            </w:r>
          </w:p>
        </w:tc>
      </w:tr>
      <w:tr w:rsidR="00B93702" w:rsidRPr="00B93702" w14:paraId="09458B8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03DC861" w14:textId="77777777" w:rsidR="000B4117" w:rsidRPr="00B93702"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D3D13EB" w14:textId="77777777" w:rsidR="000B4117" w:rsidRPr="00B93702" w:rsidRDefault="000B4117" w:rsidP="00F7159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14:paraId="6B3200AD" w14:textId="77777777" w:rsidR="000B4117" w:rsidRPr="00B93702" w:rsidRDefault="000B4117"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14:paraId="7850D2AC" w14:textId="77777777"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4FAF0AFE" w14:textId="77777777" w:rsidR="000B4117" w:rsidRPr="00B93702" w:rsidRDefault="000B4117" w:rsidP="000715EC">
            <w:pPr>
              <w:pStyle w:val="TAL"/>
              <w:rPr>
                <w:rFonts w:cs="Arial"/>
                <w:lang w:eastAsia="en-US"/>
              </w:rPr>
            </w:pPr>
            <w:r w:rsidRPr="00B93702">
              <w:rPr>
                <w:rFonts w:cs="Arial"/>
                <w:lang w:eastAsia="en-US"/>
              </w:rPr>
              <w:t>This requirement does not apply to BS operating in band 28, since it is already covered by the requirement in sub-clause 6.6.1.5.4. This requirement does not apply to BS operating in Band 44.</w:t>
            </w:r>
            <w:r w:rsidR="00A406BB" w:rsidRPr="00B93702">
              <w:rPr>
                <w:rFonts w:cs="Arial"/>
                <w:lang w:eastAsia="en-US"/>
              </w:rPr>
              <w:t xml:space="preserve"> For BS operating in Band 67, it applies for 703-736MHz.</w:t>
            </w:r>
            <w:r w:rsidR="00D40552" w:rsidRPr="00B93702">
              <w:rPr>
                <w:rFonts w:cs="Arial"/>
                <w:lang w:eastAsia="en-US"/>
              </w:rPr>
              <w:t xml:space="preserve"> For E-UTRA BS operating in Band 68, it applies for 728MHz to 733MHz.</w:t>
            </w:r>
          </w:p>
        </w:tc>
      </w:tr>
      <w:tr w:rsidR="00B93702" w:rsidRPr="00B93702" w14:paraId="23E045D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06073E" w14:textId="77777777" w:rsidR="00475096" w:rsidRPr="00B93702" w:rsidRDefault="00475096" w:rsidP="00947B56">
            <w:pPr>
              <w:pStyle w:val="TAC"/>
              <w:rPr>
                <w:rFonts w:cs="Arial"/>
                <w:lang w:eastAsia="en-US"/>
              </w:rPr>
            </w:pPr>
            <w:r w:rsidRPr="00B93702">
              <w:rPr>
                <w:rFonts w:cs="Arial"/>
                <w:lang w:eastAsia="en-US"/>
              </w:rPr>
              <w:t>E-UTRA Band 29</w:t>
            </w:r>
            <w:r w:rsidR="00C80CA5"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50A985" w14:textId="77777777" w:rsidR="00475096" w:rsidRPr="00B93702" w:rsidRDefault="00475096" w:rsidP="00947B56">
            <w:pPr>
              <w:pStyle w:val="TAC"/>
              <w:rPr>
                <w:rFonts w:cs="Arial"/>
                <w:lang w:eastAsia="en-US"/>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841E8C" w14:textId="77777777" w:rsidR="00475096" w:rsidRPr="00B93702" w:rsidRDefault="0047509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94A26C" w14:textId="77777777" w:rsidR="00475096" w:rsidRPr="00B93702" w:rsidRDefault="0047509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27E099" w14:textId="77777777" w:rsidR="00475096" w:rsidRPr="00B93702" w:rsidRDefault="00475096" w:rsidP="000715EC">
            <w:pPr>
              <w:pStyle w:val="TAL"/>
              <w:rPr>
                <w:rFonts w:cs="Arial"/>
                <w:lang w:eastAsia="en-US"/>
              </w:rPr>
            </w:pPr>
            <w:r w:rsidRPr="00B93702">
              <w:rPr>
                <w:rFonts w:cs="Arial"/>
                <w:lang w:eastAsia="en-US"/>
              </w:rPr>
              <w:t>This requirement does not apply to BS operating in Band 29</w:t>
            </w:r>
            <w:r w:rsidR="00ED405B" w:rsidRPr="00B93702">
              <w:rPr>
                <w:rFonts w:cs="Arial"/>
              </w:rPr>
              <w:t xml:space="preserve"> or 85</w:t>
            </w:r>
            <w:r w:rsidRPr="00B93702">
              <w:rPr>
                <w:rFonts w:cs="Arial"/>
                <w:lang w:eastAsia="en-US"/>
              </w:rPr>
              <w:t>.</w:t>
            </w:r>
          </w:p>
        </w:tc>
      </w:tr>
      <w:tr w:rsidR="00B93702" w:rsidRPr="00B93702" w14:paraId="0E157073"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DE43766" w14:textId="77777777" w:rsidR="000715EC" w:rsidRPr="00B93702" w:rsidRDefault="000715EC" w:rsidP="00947B56">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2E2C47" w14:textId="77777777" w:rsidR="000715EC" w:rsidRPr="00B93702" w:rsidRDefault="000715EC" w:rsidP="00947B56">
            <w:pPr>
              <w:pStyle w:val="TAC"/>
              <w:rPr>
                <w:rFonts w:cs="Arial"/>
                <w:lang w:eastAsia="zh-CN"/>
              </w:rPr>
            </w:pPr>
            <w:r w:rsidRPr="00B93702">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65931B" w14:textId="77777777" w:rsidR="000715EC" w:rsidRPr="00B93702" w:rsidRDefault="000715EC"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C9618D" w14:textId="77777777"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4A0C" w14:textId="77777777" w:rsidR="000715EC" w:rsidRPr="00B93702" w:rsidRDefault="000715EC" w:rsidP="000715EC">
            <w:pPr>
              <w:pStyle w:val="TAL"/>
              <w:rPr>
                <w:rFonts w:cs="Arial"/>
                <w:lang w:eastAsia="en-US"/>
              </w:rPr>
            </w:pPr>
            <w:r w:rsidRPr="00B93702">
              <w:rPr>
                <w:rFonts w:cs="Arial"/>
                <w:lang w:eastAsia="en-US"/>
              </w:rPr>
              <w:t>This requirement does not apply to BS operating in band 30 or 40.</w:t>
            </w:r>
          </w:p>
        </w:tc>
      </w:tr>
      <w:tr w:rsidR="00B93702" w:rsidRPr="00B93702" w14:paraId="0869941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787A732" w14:textId="77777777" w:rsidR="000715EC" w:rsidRPr="00B93702"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260493" w14:textId="77777777" w:rsidR="000715EC" w:rsidRPr="00B93702" w:rsidRDefault="000715EC" w:rsidP="00947B56">
            <w:pPr>
              <w:pStyle w:val="TAC"/>
              <w:rPr>
                <w:rFonts w:cs="Arial"/>
                <w:lang w:eastAsia="zh-CN"/>
              </w:rPr>
            </w:pPr>
            <w:r w:rsidRPr="00B93702">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8A6C51" w14:textId="77777777" w:rsidR="000715EC" w:rsidRPr="00B93702" w:rsidRDefault="000715EC"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6A555C" w14:textId="77777777"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59A708" w14:textId="77777777" w:rsidR="000715EC" w:rsidRPr="00B93702" w:rsidRDefault="000715EC" w:rsidP="000715EC">
            <w:pPr>
              <w:pStyle w:val="TAL"/>
              <w:rPr>
                <w:rFonts w:cs="Arial"/>
                <w:lang w:eastAsia="en-US"/>
              </w:rPr>
            </w:pPr>
            <w:r w:rsidRPr="00B93702">
              <w:rPr>
                <w:rFonts w:cs="Arial"/>
                <w:lang w:eastAsia="en-US"/>
              </w:rPr>
              <w:t xml:space="preserve">This requirement does not apply to BS operating in band 30, since it is already covered by the requirement in sub-clause </w:t>
            </w:r>
            <w:r w:rsidR="003527EC" w:rsidRPr="00B93702">
              <w:rPr>
                <w:rFonts w:cs="Arial"/>
                <w:lang w:eastAsia="en-US"/>
              </w:rPr>
              <w:t>6.6.1.5.4</w:t>
            </w:r>
            <w:r w:rsidRPr="00B93702">
              <w:rPr>
                <w:rFonts w:cs="Arial"/>
                <w:lang w:eastAsia="en-US"/>
              </w:rPr>
              <w:t>. This requirement does not apply to BS operating in Band 40.</w:t>
            </w:r>
          </w:p>
        </w:tc>
      </w:tr>
      <w:tr w:rsidR="00B93702" w:rsidRPr="00B93702" w14:paraId="3316E087"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562A99E" w14:textId="77777777" w:rsidR="00354B86" w:rsidRPr="00B93702" w:rsidRDefault="00354B86" w:rsidP="00947B56">
            <w:pPr>
              <w:pStyle w:val="TAC"/>
              <w:rPr>
                <w:rFonts w:cs="Arial"/>
                <w:lang w:eastAsia="en-US"/>
              </w:rPr>
            </w:pPr>
            <w:r w:rsidRPr="00B93702">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1F0E2" w14:textId="77777777" w:rsidR="00354B86" w:rsidRPr="00B93702" w:rsidRDefault="00354B86" w:rsidP="00947B56">
            <w:pPr>
              <w:pStyle w:val="TAC"/>
              <w:rPr>
                <w:rFonts w:cs="Arial"/>
                <w:lang w:eastAsia="en-US"/>
              </w:rPr>
            </w:pPr>
            <w:r w:rsidRPr="00B93702">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52E9D0" w14:textId="77777777" w:rsidR="00354B86" w:rsidRPr="00B93702" w:rsidRDefault="00354B8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0B6FD" w14:textId="77777777"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D8ED5E" w14:textId="77777777" w:rsidR="00354B86" w:rsidRPr="00B93702" w:rsidRDefault="00354B86" w:rsidP="00634AE0">
            <w:pPr>
              <w:pStyle w:val="TAL"/>
              <w:rPr>
                <w:rFonts w:cs="Arial"/>
                <w:lang w:eastAsia="en-US"/>
              </w:rPr>
            </w:pPr>
            <w:r w:rsidRPr="00B93702">
              <w:rPr>
                <w:rFonts w:cs="Arial"/>
                <w:lang w:eastAsia="en-US"/>
              </w:rPr>
              <w:t>This requirement does not apply to BS operating in band 31</w:t>
            </w:r>
            <w:r w:rsidR="00634AE0" w:rsidRPr="00B93702">
              <w:rPr>
                <w:rFonts w:cs="Arial"/>
              </w:rPr>
              <w:t>,</w:t>
            </w:r>
            <w:r w:rsidR="00F17E2A" w:rsidRPr="00B93702">
              <w:rPr>
                <w:rFonts w:cs="Arial"/>
              </w:rPr>
              <w:t xml:space="preserve"> 72</w:t>
            </w:r>
            <w:r w:rsidR="00634AE0" w:rsidRPr="00B93702">
              <w:rPr>
                <w:rFonts w:cs="Arial"/>
              </w:rPr>
              <w:t xml:space="preserve"> or 73</w:t>
            </w:r>
            <w:r w:rsidRPr="00B93702">
              <w:rPr>
                <w:rFonts w:cs="Arial"/>
                <w:lang w:eastAsia="en-US"/>
              </w:rPr>
              <w:t>.</w:t>
            </w:r>
          </w:p>
        </w:tc>
      </w:tr>
      <w:tr w:rsidR="00B93702" w:rsidRPr="00B93702" w14:paraId="080C25B3"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B0696C" w14:textId="77777777" w:rsidR="00354B86" w:rsidRPr="00B93702"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C9078F" w14:textId="77777777" w:rsidR="00354B86" w:rsidRPr="00B93702" w:rsidRDefault="00354B86" w:rsidP="00947B56">
            <w:pPr>
              <w:pStyle w:val="TAC"/>
              <w:rPr>
                <w:rFonts w:cs="Arial"/>
                <w:lang w:eastAsia="en-US"/>
              </w:rPr>
            </w:pPr>
            <w:r w:rsidRPr="00B93702">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33E30D" w14:textId="77777777" w:rsidR="00354B86" w:rsidRPr="00B93702" w:rsidRDefault="00354B86"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9A24FD" w14:textId="77777777"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89F1C0" w14:textId="77777777" w:rsidR="00354B86" w:rsidRPr="00B93702" w:rsidRDefault="00354B86" w:rsidP="000715EC">
            <w:pPr>
              <w:pStyle w:val="TAL"/>
              <w:rPr>
                <w:rFonts w:cs="Arial"/>
                <w:lang w:eastAsia="en-US"/>
              </w:rPr>
            </w:pPr>
            <w:r w:rsidRPr="00B93702">
              <w:rPr>
                <w:rFonts w:cs="Arial"/>
                <w:lang w:eastAsia="en-US"/>
              </w:rPr>
              <w:t>This requirement does not apply to BS operating in band 31, since it is already covered by the requirement in sub-clause 6.6.1.5.4.</w:t>
            </w:r>
            <w:r w:rsidR="00F17E2A" w:rsidRPr="00B93702">
              <w:rPr>
                <w:rFonts w:cs="Arial"/>
              </w:rPr>
              <w:t xml:space="preserve"> This requirement does not apply to BS operating in band</w:t>
            </w:r>
            <w:r w:rsidR="00F17E2A" w:rsidRPr="00B93702">
              <w:rPr>
                <w:rFonts w:cs="Arial" w:hint="eastAsia"/>
                <w:lang w:eastAsia="zh-CN"/>
              </w:rPr>
              <w:t xml:space="preserve"> </w:t>
            </w:r>
            <w:r w:rsidR="00F17E2A" w:rsidRPr="00B93702">
              <w:rPr>
                <w:rFonts w:cs="Arial"/>
                <w:lang w:val="en-US" w:eastAsia="zh-CN"/>
              </w:rPr>
              <w:t>72</w:t>
            </w:r>
            <w:r w:rsidR="00634AE0" w:rsidRPr="00B93702">
              <w:rPr>
                <w:rFonts w:cs="Arial" w:hint="eastAsia"/>
                <w:lang w:val="en-US" w:eastAsia="zh-CN"/>
              </w:rPr>
              <w:t xml:space="preserve"> or 73</w:t>
            </w:r>
            <w:r w:rsidR="00F17E2A" w:rsidRPr="00B93702">
              <w:rPr>
                <w:rFonts w:cs="Arial" w:hint="eastAsia"/>
                <w:lang w:eastAsia="zh-CN"/>
              </w:rPr>
              <w:t>.</w:t>
            </w:r>
          </w:p>
        </w:tc>
      </w:tr>
      <w:tr w:rsidR="00B93702" w:rsidRPr="00B93702" w14:paraId="1C3C04C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0EFA6D" w14:textId="77777777" w:rsidR="0066149F" w:rsidRPr="00B93702" w:rsidRDefault="0066149F" w:rsidP="00BC26EF">
            <w:pPr>
              <w:pStyle w:val="TAC"/>
              <w:rPr>
                <w:rFonts w:cs="Arial"/>
                <w:lang w:eastAsia="en-US"/>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9FC7E" w14:textId="77777777" w:rsidR="0066149F" w:rsidRPr="00B93702" w:rsidRDefault="0066149F" w:rsidP="00BC26EF">
            <w:pPr>
              <w:pStyle w:val="TAC"/>
              <w:rPr>
                <w:rFonts w:cs="Arial"/>
                <w:lang w:eastAsia="en-US"/>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483FE6" w14:textId="77777777" w:rsidR="0066149F" w:rsidRPr="00B93702" w:rsidRDefault="0066149F" w:rsidP="00BC26EF">
            <w:pPr>
              <w:pStyle w:val="TAC"/>
              <w:rPr>
                <w:rFonts w:cs="Arial"/>
                <w:lang w:eastAsia="en-US"/>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C81107" w14:textId="77777777" w:rsidR="0066149F" w:rsidRPr="00B93702" w:rsidRDefault="0066149F" w:rsidP="00BC26EF">
            <w:pPr>
              <w:pStyle w:val="TAC"/>
              <w:rPr>
                <w:rFonts w:cs="Arial"/>
                <w:lang w:eastAsia="en-US"/>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421567" w14:textId="77777777" w:rsidR="0066149F" w:rsidRPr="00B93702" w:rsidRDefault="0066149F" w:rsidP="00387B44">
            <w:pPr>
              <w:pStyle w:val="TAL"/>
              <w:rPr>
                <w:rFonts w:cs="Arial"/>
                <w:lang w:eastAsia="en-US"/>
              </w:rPr>
            </w:pPr>
            <w:r w:rsidRPr="00B93702">
              <w:rPr>
                <w:rFonts w:cs="Arial"/>
                <w:lang w:eastAsia="ja-JP"/>
              </w:rPr>
              <w:t>This requirement does not apply to BS operating in band 11, 21</w:t>
            </w:r>
            <w:r w:rsidR="00387B44" w:rsidRPr="00B93702">
              <w:rPr>
                <w:rFonts w:cs="Arial"/>
                <w:lang w:eastAsia="ja-JP"/>
              </w:rPr>
              <w:t>,</w:t>
            </w:r>
            <w:r w:rsidRPr="00B93702">
              <w:rPr>
                <w:rFonts w:cs="Arial"/>
                <w:lang w:eastAsia="ja-JP"/>
              </w:rPr>
              <w:t xml:space="preserve"> 32</w:t>
            </w:r>
            <w:r w:rsidR="00387B44" w:rsidRPr="00B93702">
              <w:rPr>
                <w:rFonts w:cs="Arial"/>
                <w:lang w:eastAsia="ja-JP"/>
              </w:rPr>
              <w:t>, 50, 74 or 75</w:t>
            </w:r>
            <w:r w:rsidRPr="00B93702">
              <w:rPr>
                <w:rFonts w:cs="Arial"/>
                <w:lang w:eastAsia="ja-JP"/>
              </w:rPr>
              <w:t>.</w:t>
            </w:r>
          </w:p>
        </w:tc>
      </w:tr>
      <w:tr w:rsidR="00B93702" w:rsidRPr="00B93702" w14:paraId="15184B7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9049DE" w14:textId="77777777" w:rsidR="00683B6A" w:rsidRPr="00B93702" w:rsidRDefault="00683B6A" w:rsidP="00AB3C4B">
            <w:pPr>
              <w:pStyle w:val="TAC"/>
              <w:rPr>
                <w:rFonts w:cs="Arial"/>
                <w:lang w:eastAsia="en-US"/>
              </w:rPr>
            </w:pPr>
            <w:r w:rsidRPr="00B93702">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6EA1FD" w14:textId="77777777" w:rsidR="00683B6A" w:rsidRPr="00B93702" w:rsidRDefault="00683B6A" w:rsidP="00AB3C4B">
            <w:pPr>
              <w:pStyle w:val="TAC"/>
              <w:rPr>
                <w:rFonts w:cs="Arial"/>
                <w:lang w:eastAsia="zh-CN"/>
              </w:rPr>
            </w:pPr>
            <w:r w:rsidRPr="00B93702">
              <w:rPr>
                <w:rFonts w:cs="Arial"/>
                <w:lang w:eastAsia="en-US"/>
              </w:rPr>
              <w:t>1900 - 1920 MHz</w:t>
            </w:r>
          </w:p>
          <w:p w14:paraId="6E4946AA" w14:textId="77777777"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28ED35"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20D110"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011F3E" w14:textId="77777777" w:rsidR="00683B6A" w:rsidRPr="00B93702" w:rsidRDefault="00683B6A" w:rsidP="000715EC">
            <w:pPr>
              <w:pStyle w:val="TAL"/>
              <w:rPr>
                <w:rFonts w:cs="Arial"/>
                <w:lang w:eastAsia="zh-CN"/>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33</w:t>
            </w:r>
            <w:r w:rsidRPr="00B93702">
              <w:rPr>
                <w:rFonts w:cs="Arial"/>
                <w:lang w:eastAsia="zh-CN"/>
              </w:rPr>
              <w:t xml:space="preserve"> </w:t>
            </w:r>
          </w:p>
        </w:tc>
      </w:tr>
      <w:tr w:rsidR="00B93702" w:rsidRPr="00B93702" w14:paraId="045A76E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14DC91" w14:textId="77777777" w:rsidR="00683B6A" w:rsidRPr="00B93702" w:rsidRDefault="00683B6A" w:rsidP="00AB3C4B">
            <w:pPr>
              <w:pStyle w:val="TAC"/>
              <w:rPr>
                <w:rFonts w:cs="Arial"/>
                <w:lang w:eastAsia="en-US"/>
              </w:rPr>
            </w:pPr>
            <w:r w:rsidRPr="00B93702">
              <w:rPr>
                <w:rFonts w:cs="Arial"/>
                <w:lang w:eastAsia="en-US"/>
              </w:rPr>
              <w:t>UTRA TDD Band a) or E-UTRA Band 34</w:t>
            </w:r>
            <w:r w:rsidR="0069751C" w:rsidRPr="00B93702">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5E7E92" w14:textId="77777777" w:rsidR="00683B6A" w:rsidRPr="00B93702" w:rsidRDefault="00683B6A" w:rsidP="00AB3C4B">
            <w:pPr>
              <w:pStyle w:val="TAC"/>
              <w:rPr>
                <w:rFonts w:cs="Arial"/>
                <w:lang w:eastAsia="en-US"/>
              </w:rPr>
            </w:pPr>
            <w:r w:rsidRPr="00B93702">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2A5CFE"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3E275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78B8E7"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34</w:t>
            </w:r>
          </w:p>
        </w:tc>
      </w:tr>
      <w:tr w:rsidR="00B93702" w:rsidRPr="00B93702" w14:paraId="6C8DC41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8F13B8" w14:textId="77777777" w:rsidR="00683B6A" w:rsidRPr="00B93702" w:rsidRDefault="00683B6A" w:rsidP="00AB3C4B">
            <w:pPr>
              <w:pStyle w:val="TAC"/>
              <w:rPr>
                <w:rFonts w:cs="Arial"/>
                <w:lang w:eastAsia="en-US"/>
              </w:rPr>
            </w:pPr>
            <w:r w:rsidRPr="00B93702">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F430FE" w14:textId="77777777" w:rsidR="00683B6A" w:rsidRPr="00B93702" w:rsidRDefault="00683B6A" w:rsidP="00AB3C4B">
            <w:pPr>
              <w:pStyle w:val="TAC"/>
              <w:rPr>
                <w:rFonts w:cs="Arial"/>
                <w:lang w:eastAsia="zh-CN"/>
              </w:rPr>
            </w:pPr>
            <w:r w:rsidRPr="00B93702">
              <w:rPr>
                <w:rFonts w:cs="Arial"/>
                <w:lang w:eastAsia="en-US"/>
              </w:rPr>
              <w:t>1850 – 1910 MHz</w:t>
            </w:r>
          </w:p>
          <w:p w14:paraId="77084E1F" w14:textId="77777777"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A9F0E7"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8B884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84577"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w:t>
            </w:r>
            <w:r w:rsidR="00C462C9" w:rsidRPr="00B93702">
              <w:rPr>
                <w:rFonts w:cs="Arial"/>
                <w:lang w:eastAsia="en-US"/>
              </w:rPr>
              <w:t xml:space="preserve"> </w:t>
            </w:r>
            <w:r w:rsidRPr="00B93702">
              <w:rPr>
                <w:rFonts w:cs="Arial"/>
                <w:lang w:eastAsia="en-US"/>
              </w:rPr>
              <w:t>35</w:t>
            </w:r>
          </w:p>
        </w:tc>
      </w:tr>
      <w:tr w:rsidR="00B93702" w:rsidRPr="00B93702" w14:paraId="0973F25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A97D3B" w14:textId="77777777" w:rsidR="00683B6A" w:rsidRPr="00B93702" w:rsidRDefault="00683B6A" w:rsidP="00AB3C4B">
            <w:pPr>
              <w:pStyle w:val="TAC"/>
              <w:rPr>
                <w:rFonts w:cs="Arial"/>
                <w:lang w:eastAsia="en-US"/>
              </w:rPr>
            </w:pPr>
            <w:r w:rsidRPr="00B93702">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35FB1B" w14:textId="77777777" w:rsidR="00683B6A" w:rsidRPr="00B93702" w:rsidRDefault="00683B6A" w:rsidP="00AB3C4B">
            <w:pPr>
              <w:pStyle w:val="TAC"/>
              <w:rPr>
                <w:rFonts w:cs="Arial"/>
                <w:lang w:eastAsia="en-US"/>
              </w:rPr>
            </w:pPr>
            <w:r w:rsidRPr="00B93702">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F6E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82C95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721A9E"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25 or</w:t>
            </w:r>
            <w:r w:rsidRPr="00B93702">
              <w:rPr>
                <w:rFonts w:cs="Arial"/>
                <w:lang w:eastAsia="en-US"/>
              </w:rPr>
              <w:t xml:space="preserve"> 36</w:t>
            </w:r>
          </w:p>
        </w:tc>
      </w:tr>
      <w:tr w:rsidR="00B93702" w:rsidRPr="00B93702" w14:paraId="2FE3E0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24F6BB" w14:textId="77777777" w:rsidR="00683B6A" w:rsidRPr="00B93702" w:rsidRDefault="00683B6A" w:rsidP="00AB3C4B">
            <w:pPr>
              <w:pStyle w:val="TAC"/>
              <w:rPr>
                <w:rFonts w:cs="Arial"/>
                <w:lang w:eastAsia="en-US"/>
              </w:rPr>
            </w:pPr>
            <w:r w:rsidRPr="00B93702">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1A38D3" w14:textId="77777777" w:rsidR="00683B6A" w:rsidRPr="00B93702" w:rsidRDefault="00683B6A" w:rsidP="00AB3C4B">
            <w:pPr>
              <w:pStyle w:val="TAC"/>
              <w:rPr>
                <w:rFonts w:cs="Arial"/>
                <w:lang w:eastAsia="en-US"/>
              </w:rPr>
            </w:pPr>
            <w:r w:rsidRPr="00B93702">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02EF23"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9CEE8E"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7316"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14:paraId="5CCF18F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3B4D7C" w14:textId="77777777" w:rsidR="00683B6A" w:rsidRPr="00B93702" w:rsidRDefault="00683B6A" w:rsidP="00AB3C4B">
            <w:pPr>
              <w:pStyle w:val="TAC"/>
              <w:rPr>
                <w:rFonts w:cs="Arial"/>
                <w:lang w:eastAsia="en-US"/>
              </w:rPr>
            </w:pPr>
            <w:r w:rsidRPr="00B93702">
              <w:rPr>
                <w:rFonts w:cs="Arial"/>
                <w:lang w:eastAsia="en-US"/>
              </w:rPr>
              <w:t>UTRA TDD Band d) or E-UTRA Band 38</w:t>
            </w:r>
            <w:r w:rsidR="0069751C" w:rsidRPr="00B93702">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86664" w14:textId="77777777" w:rsidR="00683B6A" w:rsidRPr="00B93702" w:rsidRDefault="00683B6A" w:rsidP="00AB3C4B">
            <w:pPr>
              <w:pStyle w:val="TAC"/>
              <w:rPr>
                <w:rFonts w:cs="Arial"/>
                <w:lang w:eastAsia="en-US"/>
              </w:rPr>
            </w:pPr>
            <w:r w:rsidRPr="00B93702">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1CC3B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8D6F4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36DFB"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38</w:t>
            </w:r>
            <w:r w:rsidR="001715E3" w:rsidRPr="00B93702">
              <w:rPr>
                <w:rFonts w:cs="Arial"/>
                <w:lang w:eastAsia="en-US"/>
              </w:rPr>
              <w:t xml:space="preserve"> or 69</w:t>
            </w:r>
            <w:r w:rsidRPr="00B93702">
              <w:rPr>
                <w:rFonts w:cs="Arial"/>
                <w:lang w:eastAsia="en-US"/>
              </w:rPr>
              <w:t xml:space="preserve">. </w:t>
            </w:r>
          </w:p>
        </w:tc>
      </w:tr>
      <w:tr w:rsidR="00B93702" w:rsidRPr="00B93702" w14:paraId="5BA051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FC989D" w14:textId="77777777" w:rsidR="00683B6A" w:rsidRPr="00B93702" w:rsidRDefault="003274E6" w:rsidP="00AB3C4B">
            <w:pPr>
              <w:pStyle w:val="TAC"/>
              <w:rPr>
                <w:rFonts w:cs="Arial"/>
                <w:lang w:eastAsia="zh-CN"/>
              </w:rPr>
            </w:pPr>
            <w:r w:rsidRPr="00B93702">
              <w:rPr>
                <w:rFonts w:cs="Arial"/>
                <w:lang w:eastAsia="en-US"/>
              </w:rPr>
              <w:t xml:space="preserve">UTRA TDD Band f) or </w:t>
            </w:r>
            <w:r w:rsidR="00683B6A" w:rsidRPr="00B93702">
              <w:rPr>
                <w:rFonts w:cs="Arial"/>
                <w:lang w:eastAsia="en-US"/>
              </w:rPr>
              <w:t>E-UTRA Band 3</w:t>
            </w:r>
            <w:r w:rsidR="00683B6A" w:rsidRPr="00B93702">
              <w:rPr>
                <w:rFonts w:cs="Arial"/>
                <w:lang w:eastAsia="zh-CN"/>
              </w:rPr>
              <w:t>9</w:t>
            </w:r>
            <w:r w:rsidR="0069751C" w:rsidRPr="00B93702">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778850" w14:textId="77777777" w:rsidR="00683B6A" w:rsidRPr="00B93702" w:rsidRDefault="00683B6A" w:rsidP="00AB3C4B">
            <w:pPr>
              <w:pStyle w:val="TAC"/>
              <w:rPr>
                <w:rFonts w:cs="Arial"/>
                <w:lang w:eastAsia="zh-CN"/>
              </w:rPr>
            </w:pPr>
            <w:r w:rsidRPr="00B93702">
              <w:rPr>
                <w:rFonts w:cs="Arial"/>
                <w:lang w:eastAsia="zh-CN"/>
              </w:rPr>
              <w:t>1880</w:t>
            </w:r>
            <w:r w:rsidR="00C462C9" w:rsidRPr="00B93702">
              <w:rPr>
                <w:rFonts w:cs="Arial"/>
                <w:lang w:eastAsia="zh-CN"/>
              </w:rPr>
              <w:t xml:space="preserve"> </w:t>
            </w:r>
            <w:r w:rsidRPr="00B93702">
              <w:rPr>
                <w:rFonts w:cs="Arial"/>
                <w:lang w:eastAsia="en-US"/>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557A1"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EF8AE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B0FB29"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Pr="00B93702">
              <w:rPr>
                <w:rFonts w:cs="Arial"/>
                <w:lang w:eastAsia="zh-CN"/>
              </w:rPr>
              <w:t>39</w:t>
            </w:r>
          </w:p>
        </w:tc>
      </w:tr>
      <w:tr w:rsidR="00B93702" w:rsidRPr="00B93702" w14:paraId="5A464E2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513A35" w14:textId="77777777" w:rsidR="00683B6A" w:rsidRPr="00B93702" w:rsidRDefault="003274E6" w:rsidP="00AB3C4B">
            <w:pPr>
              <w:pStyle w:val="TAC"/>
              <w:rPr>
                <w:rFonts w:cs="Arial"/>
                <w:lang w:eastAsia="zh-CN"/>
              </w:rPr>
            </w:pPr>
            <w:r w:rsidRPr="00B93702">
              <w:rPr>
                <w:rFonts w:cs="Arial"/>
                <w:lang w:eastAsia="en-US"/>
              </w:rPr>
              <w:t xml:space="preserve">UTRA TDD Band e) or </w:t>
            </w:r>
            <w:r w:rsidR="00683B6A" w:rsidRPr="00B93702">
              <w:rPr>
                <w:rFonts w:cs="Arial"/>
                <w:lang w:eastAsia="en-US"/>
              </w:rPr>
              <w:t xml:space="preserve">E-UTRA Band </w:t>
            </w:r>
            <w:r w:rsidR="00683B6A" w:rsidRPr="00B93702">
              <w:rPr>
                <w:rFonts w:cs="Arial"/>
                <w:lang w:eastAsia="zh-CN"/>
              </w:rPr>
              <w:t>40</w:t>
            </w:r>
            <w:r w:rsidR="0069751C" w:rsidRPr="00B93702">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2D3BA" w14:textId="77777777" w:rsidR="00683B6A" w:rsidRPr="00B93702" w:rsidRDefault="00683B6A" w:rsidP="00AB3C4B">
            <w:pPr>
              <w:pStyle w:val="TAC"/>
              <w:rPr>
                <w:rFonts w:cs="Arial"/>
                <w:lang w:eastAsia="en-US"/>
              </w:rPr>
            </w:pPr>
            <w:r w:rsidRPr="00B93702">
              <w:rPr>
                <w:rFonts w:cs="Arial"/>
                <w:lang w:eastAsia="zh-CN"/>
              </w:rPr>
              <w:t>2300</w:t>
            </w:r>
            <w:r w:rsidR="00C462C9" w:rsidRPr="00B93702">
              <w:rPr>
                <w:rFonts w:cs="Arial"/>
                <w:lang w:eastAsia="zh-CN"/>
              </w:rPr>
              <w:t xml:space="preserve"> </w:t>
            </w:r>
            <w:r w:rsidRPr="00B93702">
              <w:rPr>
                <w:rFonts w:cs="Arial"/>
                <w:lang w:eastAsia="en-US"/>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F1638F"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852862"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6B23B9"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000715EC" w:rsidRPr="00B93702">
              <w:rPr>
                <w:rFonts w:cs="Arial"/>
                <w:lang w:eastAsia="en-US"/>
              </w:rPr>
              <w:t xml:space="preserve">30 or </w:t>
            </w:r>
            <w:r w:rsidRPr="00B93702">
              <w:rPr>
                <w:rFonts w:cs="Arial"/>
                <w:lang w:eastAsia="zh-CN"/>
              </w:rPr>
              <w:t>40</w:t>
            </w:r>
          </w:p>
        </w:tc>
      </w:tr>
      <w:tr w:rsidR="00B93702" w:rsidRPr="00B93702" w14:paraId="128B4B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3198EB" w14:textId="77777777" w:rsidR="00AE1EDB" w:rsidRPr="00B93702" w:rsidRDefault="00AE1EDB" w:rsidP="00913C06">
            <w:pPr>
              <w:pStyle w:val="TAC"/>
              <w:rPr>
                <w:rFonts w:cs="Arial"/>
                <w:lang w:eastAsia="en-US"/>
              </w:rPr>
            </w:pPr>
            <w:r w:rsidRPr="00B93702">
              <w:rPr>
                <w:rFonts w:cs="Arial"/>
                <w:lang w:eastAsia="en-US"/>
              </w:rPr>
              <w:t xml:space="preserve">E-UTRA Band </w:t>
            </w:r>
            <w:r w:rsidRPr="00B93702">
              <w:rPr>
                <w:rFonts w:cs="Arial"/>
                <w:lang w:eastAsia="zh-CN"/>
              </w:rPr>
              <w:t>41</w:t>
            </w:r>
            <w:r w:rsidR="0069751C" w:rsidRPr="00B93702">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C44C48" w14:textId="77777777" w:rsidR="00AE1EDB" w:rsidRPr="00B93702" w:rsidRDefault="00AE1EDB" w:rsidP="00913C06">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AF48FC" w14:textId="77777777" w:rsidR="00AE1EDB" w:rsidRPr="00B93702" w:rsidRDefault="00AE1EDB" w:rsidP="00913C0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8FDBC9" w14:textId="77777777" w:rsidR="00AE1EDB" w:rsidRPr="00B93702" w:rsidRDefault="00AE1EDB" w:rsidP="00913C0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FB1F7" w14:textId="77777777" w:rsidR="00AE1EDB" w:rsidRPr="00B93702" w:rsidRDefault="00AE1EDB" w:rsidP="000715EC">
            <w:pPr>
              <w:pStyle w:val="TAL"/>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14:paraId="3A67D8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EEFB1C" w14:textId="77777777"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241E9D" w14:textId="77777777" w:rsidR="003D0277" w:rsidRPr="00B93702" w:rsidRDefault="003D0277" w:rsidP="00033FE9">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744C8" w14:textId="77777777"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D654AC" w14:textId="77777777"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7AFDCF" w14:textId="77777777" w:rsidR="003D0277" w:rsidRPr="00B93702" w:rsidRDefault="003D0277" w:rsidP="007C34D6">
            <w:pPr>
              <w:pStyle w:val="TAL"/>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00423A5F"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69751C" w:rsidRPr="00B93702">
              <w:rPr>
                <w:rFonts w:cs="Arial"/>
                <w:lang w:eastAsia="zh-CN"/>
              </w:rPr>
              <w:t>,</w:t>
            </w:r>
            <w:r w:rsidR="007C34D6" w:rsidRPr="00B93702">
              <w:rPr>
                <w:rFonts w:cs="Arial"/>
                <w:lang w:eastAsia="zh-CN"/>
              </w:rPr>
              <w:t xml:space="preserve"> 52</w:t>
            </w:r>
            <w:r w:rsidR="0069751C" w:rsidRPr="00B93702">
              <w:rPr>
                <w:rFonts w:cs="Arial"/>
                <w:lang w:eastAsia="zh-CN"/>
              </w:rPr>
              <w:t>, 77 or 78</w:t>
            </w:r>
            <w:r w:rsidR="003C3529" w:rsidRPr="00B93702">
              <w:rPr>
                <w:rFonts w:cs="Arial"/>
                <w:lang w:eastAsia="zh-CN"/>
              </w:rPr>
              <w:t>.</w:t>
            </w:r>
          </w:p>
        </w:tc>
      </w:tr>
      <w:tr w:rsidR="00B93702" w:rsidRPr="00B93702" w14:paraId="6C4692B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E1BD3E" w14:textId="77777777"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5C100" w14:textId="77777777" w:rsidR="003D0277" w:rsidRPr="00B93702" w:rsidRDefault="003D0277" w:rsidP="00033FE9">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69EFCC" w14:textId="77777777"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133F0" w14:textId="77777777"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D234F7" w14:textId="77777777" w:rsidR="003D0277" w:rsidRPr="00B93702" w:rsidRDefault="003D0277" w:rsidP="001565F6">
            <w:pPr>
              <w:pStyle w:val="TAL"/>
              <w:rPr>
                <w:rFonts w:cs="Arial"/>
                <w:lang w:eastAsia="en-US"/>
              </w:rPr>
            </w:pPr>
            <w:r w:rsidRPr="00B93702">
              <w:rPr>
                <w:rFonts w:cs="Arial"/>
                <w:lang w:eastAsia="en-US"/>
              </w:rPr>
              <w:t xml:space="preserve">This is not applicable to BS operating in Band </w:t>
            </w:r>
            <w:r w:rsidR="00423A5F" w:rsidRPr="00B93702">
              <w:rPr>
                <w:rFonts w:cs="Arial"/>
                <w:lang w:eastAsia="en-US"/>
              </w:rPr>
              <w:t>42</w:t>
            </w:r>
            <w:r w:rsidR="003C3529" w:rsidRPr="00B93702">
              <w:rPr>
                <w:rFonts w:cs="Arial"/>
                <w:lang w:eastAsia="en-US"/>
              </w:rPr>
              <w:t>,</w:t>
            </w:r>
            <w:r w:rsidR="00423A5F"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69751C" w:rsidRPr="00B93702">
              <w:rPr>
                <w:rFonts w:cs="Arial"/>
                <w:lang w:eastAsia="zh-CN"/>
              </w:rPr>
              <w:t>,</w:t>
            </w:r>
            <w:r w:rsidR="001565F6" w:rsidRPr="00B93702">
              <w:rPr>
                <w:rFonts w:cs="Arial"/>
                <w:lang w:eastAsia="zh-CN"/>
              </w:rPr>
              <w:t xml:space="preserve"> 49</w:t>
            </w:r>
            <w:r w:rsidR="0069751C" w:rsidRPr="00B93702">
              <w:rPr>
                <w:rFonts w:cs="Arial"/>
                <w:lang w:eastAsia="zh-CN"/>
              </w:rPr>
              <w:t>, 77 or 78</w:t>
            </w:r>
            <w:r w:rsidR="003C3529" w:rsidRPr="00B93702">
              <w:rPr>
                <w:rFonts w:cs="Arial"/>
                <w:lang w:eastAsia="zh-CN"/>
              </w:rPr>
              <w:t>.</w:t>
            </w:r>
          </w:p>
        </w:tc>
      </w:tr>
      <w:tr w:rsidR="00B93702" w:rsidRPr="00B93702" w14:paraId="2DD446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78408A" w14:textId="77777777" w:rsidR="00D8102F" w:rsidRPr="00B93702" w:rsidRDefault="00D8102F" w:rsidP="00033FE9">
            <w:pPr>
              <w:pStyle w:val="TAC"/>
              <w:rPr>
                <w:rFonts w:cs="Arial"/>
                <w:lang w:eastAsia="en-US"/>
              </w:rPr>
            </w:pPr>
            <w:r w:rsidRPr="00B93702">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0CCEB" w14:textId="77777777" w:rsidR="00D8102F" w:rsidRPr="00B93702" w:rsidRDefault="00D8102F" w:rsidP="00033FE9">
            <w:pPr>
              <w:pStyle w:val="TAC"/>
              <w:rPr>
                <w:rFonts w:cs="Arial"/>
                <w:lang w:eastAsia="zh-CN"/>
              </w:rPr>
            </w:pPr>
            <w:r w:rsidRPr="00B93702">
              <w:rPr>
                <w:rFonts w:cs="Arial"/>
                <w:lang w:eastAsia="zh-CN"/>
              </w:rPr>
              <w:t>703</w:t>
            </w:r>
            <w:r w:rsidRPr="00B93702">
              <w:rPr>
                <w:rFonts w:cs="Arial"/>
                <w:lang w:eastAsia="en-US"/>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D22499" w14:textId="77777777" w:rsidR="00D8102F" w:rsidRPr="00B93702" w:rsidRDefault="00D8102F"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D2B129" w14:textId="77777777" w:rsidR="00D8102F" w:rsidRPr="00B93702" w:rsidRDefault="00D8102F"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358D8" w14:textId="77777777" w:rsidR="00D8102F" w:rsidRPr="00B93702" w:rsidRDefault="00D8102F" w:rsidP="000715EC">
            <w:pPr>
              <w:pStyle w:val="TAL"/>
              <w:rPr>
                <w:rFonts w:cs="Arial"/>
                <w:lang w:eastAsia="en-US"/>
              </w:rPr>
            </w:pPr>
            <w:r w:rsidRPr="00B93702">
              <w:rPr>
                <w:rFonts w:cs="Arial"/>
                <w:lang w:eastAsia="en-US"/>
              </w:rPr>
              <w:t>This is not applicable to BS operating in Band 28 or 44</w:t>
            </w:r>
          </w:p>
        </w:tc>
      </w:tr>
      <w:tr w:rsidR="00B93702" w:rsidRPr="00B93702" w14:paraId="3C11E0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9B326D" w14:textId="77777777" w:rsidR="00E17C26" w:rsidRPr="00B93702" w:rsidRDefault="00E17C26" w:rsidP="003C352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EA49A1" w14:textId="77777777" w:rsidR="00E17C26" w:rsidRPr="00B93702" w:rsidRDefault="00E17C26" w:rsidP="003C352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176AA6" w14:textId="77777777" w:rsidR="00E17C26" w:rsidRPr="00B93702" w:rsidRDefault="00E17C26"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632EE2" w14:textId="77777777" w:rsidR="00E17C26" w:rsidRPr="00B93702" w:rsidRDefault="00E17C26"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A6001" w14:textId="77777777" w:rsidR="00E17C26" w:rsidRPr="00B93702" w:rsidRDefault="00E17C26" w:rsidP="003C3529">
            <w:pPr>
              <w:pStyle w:val="TAL"/>
              <w:rPr>
                <w:lang w:eastAsia="zh-CN"/>
              </w:rPr>
            </w:pPr>
            <w:r w:rsidRPr="00B93702">
              <w:rPr>
                <w:lang w:eastAsia="ja-JP"/>
              </w:rPr>
              <w:t xml:space="preserve">This is not applicable to BS operating in Band </w:t>
            </w:r>
            <w:r w:rsidRPr="00B93702">
              <w:rPr>
                <w:lang w:eastAsia="zh-CN"/>
              </w:rPr>
              <w:t>45</w:t>
            </w:r>
          </w:p>
        </w:tc>
      </w:tr>
      <w:tr w:rsidR="00B93702" w:rsidRPr="00B93702" w14:paraId="641B575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D5DC70" w14:textId="77777777" w:rsidR="0047580E" w:rsidRPr="00B93702" w:rsidRDefault="0047580E" w:rsidP="003C352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766397" w14:textId="77777777" w:rsidR="0047580E" w:rsidRPr="00B93702" w:rsidRDefault="0047580E" w:rsidP="003C352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D78CD2" w14:textId="77777777" w:rsidR="0047580E" w:rsidRPr="00B93702" w:rsidRDefault="0047580E"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21C98" w14:textId="77777777" w:rsidR="0047580E" w:rsidRPr="00B93702" w:rsidRDefault="0047580E"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4FD7EB" w14:textId="77777777" w:rsidR="0047580E" w:rsidRPr="00B93702" w:rsidRDefault="0047580E" w:rsidP="003C3529">
            <w:pPr>
              <w:pStyle w:val="TAL"/>
              <w:rPr>
                <w:lang w:eastAsia="ja-JP"/>
              </w:rPr>
            </w:pPr>
            <w:r w:rsidRPr="00B93702">
              <w:rPr>
                <w:lang w:eastAsia="ja-JP"/>
              </w:rPr>
              <w:t xml:space="preserve">This is not applicable to BS operating in Band </w:t>
            </w:r>
            <w:r w:rsidRPr="00B93702">
              <w:rPr>
                <w:lang w:eastAsia="zh-CN"/>
              </w:rPr>
              <w:t>46</w:t>
            </w:r>
          </w:p>
        </w:tc>
      </w:tr>
      <w:tr w:rsidR="00B93702" w:rsidRPr="00B93702" w14:paraId="3D8AD565"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F39AE0" w14:textId="77777777" w:rsidR="003527EC" w:rsidRPr="00B93702" w:rsidRDefault="003527EC" w:rsidP="00E70E87">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89422B" w14:textId="77777777" w:rsidR="003527EC" w:rsidRPr="00B93702" w:rsidRDefault="003527EC" w:rsidP="00E70E87">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BC2756" w14:textId="77777777" w:rsidR="003527EC" w:rsidRPr="00B93702" w:rsidRDefault="003527EC" w:rsidP="00E70E87">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E0587" w14:textId="77777777" w:rsidR="003527EC" w:rsidRPr="00B93702" w:rsidRDefault="003527EC" w:rsidP="00E70E87">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66EC7A" w14:textId="77777777" w:rsidR="003527EC" w:rsidRPr="00B93702" w:rsidRDefault="003527EC" w:rsidP="00E70E87">
            <w:pPr>
              <w:pStyle w:val="TAL"/>
              <w:rPr>
                <w:lang w:eastAsia="ja-JP"/>
              </w:rPr>
            </w:pPr>
          </w:p>
        </w:tc>
      </w:tr>
      <w:tr w:rsidR="00B93702" w:rsidRPr="00B93702" w14:paraId="59B5382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4BB3" w14:textId="77777777" w:rsidR="003C3529" w:rsidRPr="00B93702" w:rsidRDefault="003C3529" w:rsidP="003C3529">
            <w:pPr>
              <w:pStyle w:val="TAC"/>
              <w:rPr>
                <w:lang w:eastAsia="ja-JP"/>
              </w:rPr>
            </w:pPr>
            <w:r w:rsidRPr="00B93702">
              <w:rPr>
                <w:lang w:eastAsia="ja-JP"/>
              </w:rPr>
              <w:t xml:space="preserve">E-UTRA Band </w:t>
            </w:r>
            <w:r w:rsidRPr="00B93702">
              <w:rPr>
                <w:lang w:eastAsia="en-US"/>
              </w:rPr>
              <w:t>4</w:t>
            </w:r>
            <w:r w:rsidRPr="00B93702">
              <w:rPr>
                <w:lang w:eastAsia="ja-JP"/>
              </w:rPr>
              <w:t>8</w:t>
            </w:r>
            <w:r w:rsidR="00C47888"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49DADB" w14:textId="77777777" w:rsidR="003C3529" w:rsidRPr="00B93702" w:rsidRDefault="003C3529" w:rsidP="003C3529">
            <w:pPr>
              <w:pStyle w:val="TAC"/>
              <w:rPr>
                <w:lang w:eastAsia="zh-CN"/>
              </w:rPr>
            </w:pPr>
            <w:r w:rsidRPr="00B93702">
              <w:rPr>
                <w:lang w:eastAsia="en-US"/>
              </w:rPr>
              <w:t>3</w:t>
            </w:r>
            <w:r w:rsidRPr="00B93702">
              <w:rPr>
                <w:lang w:eastAsia="ja-JP"/>
              </w:rPr>
              <w:t>55</w:t>
            </w:r>
            <w:r w:rsidRPr="00B93702">
              <w:rPr>
                <w:lang w:eastAsia="en-US"/>
              </w:rPr>
              <w:t>0</w:t>
            </w:r>
            <w:r w:rsidRPr="00B93702">
              <w:rPr>
                <w:lang w:eastAsia="ja-JP"/>
              </w:rPr>
              <w:t xml:space="preserve"> – </w:t>
            </w:r>
            <w:r w:rsidRPr="00B93702">
              <w:rPr>
                <w:lang w:eastAsia="en-US"/>
              </w:rPr>
              <w:t>3</w:t>
            </w:r>
            <w:r w:rsidRPr="00B93702">
              <w:rPr>
                <w:lang w:eastAsia="ja-JP"/>
              </w:rPr>
              <w:t>7</w:t>
            </w:r>
            <w:r w:rsidRPr="00B93702">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5DF2AE" w14:textId="77777777" w:rsidR="003C3529" w:rsidRPr="00B93702" w:rsidRDefault="003C3529"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3BEFF" w14:textId="77777777" w:rsidR="003C3529" w:rsidRPr="00B93702" w:rsidRDefault="003C3529"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328E9" w14:textId="77777777" w:rsidR="003C3529" w:rsidRPr="00B93702" w:rsidRDefault="003C3529" w:rsidP="001565F6">
            <w:pPr>
              <w:pStyle w:val="TAL"/>
              <w:rPr>
                <w:lang w:eastAsia="ja-JP"/>
              </w:rPr>
            </w:pPr>
            <w:r w:rsidRPr="00B93702">
              <w:rPr>
                <w:lang w:eastAsia="ja-JP"/>
              </w:rPr>
              <w:t>This is not applicable to BS operating in Band 22, 42, 43</w:t>
            </w:r>
            <w:r w:rsidR="001565F6" w:rsidRPr="00B93702">
              <w:rPr>
                <w:lang w:eastAsia="ja-JP"/>
              </w:rPr>
              <w:t>,</w:t>
            </w:r>
            <w:r w:rsidRPr="00B93702">
              <w:rPr>
                <w:lang w:eastAsia="ja-JP"/>
              </w:rPr>
              <w:t xml:space="preserve"> 48</w:t>
            </w:r>
            <w:r w:rsidR="0069751C" w:rsidRPr="00B93702">
              <w:rPr>
                <w:lang w:eastAsia="ja-JP"/>
              </w:rPr>
              <w:t>,</w:t>
            </w:r>
            <w:r w:rsidR="001565F6" w:rsidRPr="00B93702">
              <w:rPr>
                <w:lang w:eastAsia="ja-JP"/>
              </w:rPr>
              <w:t xml:space="preserve"> 49</w:t>
            </w:r>
            <w:r w:rsidR="0069751C" w:rsidRPr="00B93702">
              <w:rPr>
                <w:lang w:eastAsia="ja-JP"/>
              </w:rPr>
              <w:t>, 77 or 78</w:t>
            </w:r>
          </w:p>
        </w:tc>
      </w:tr>
      <w:tr w:rsidR="00B93702" w:rsidRPr="00B93702" w14:paraId="7E20D67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905C5" w14:textId="77777777" w:rsidR="001565F6" w:rsidRPr="00B93702" w:rsidRDefault="001565F6" w:rsidP="00135DDA">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9F0DDD" w14:textId="77777777" w:rsidR="001565F6" w:rsidRPr="00B93702" w:rsidRDefault="001565F6" w:rsidP="00135DDA">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E3B313" w14:textId="77777777" w:rsidR="001565F6" w:rsidRPr="00B93702" w:rsidRDefault="001565F6" w:rsidP="00135DDA">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9A6EF" w14:textId="77777777" w:rsidR="001565F6" w:rsidRPr="00B93702" w:rsidRDefault="001565F6" w:rsidP="00135DDA">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60027" w14:textId="77777777" w:rsidR="001565F6" w:rsidRPr="00B93702" w:rsidRDefault="001565F6" w:rsidP="00135DDA">
            <w:pPr>
              <w:pStyle w:val="TAL"/>
              <w:rPr>
                <w:lang w:eastAsia="ja-JP"/>
              </w:rPr>
            </w:pPr>
            <w:r w:rsidRPr="00B93702">
              <w:rPr>
                <w:lang w:eastAsia="ja-JP"/>
              </w:rPr>
              <w:t>This is not applicable to BS operating in Band 22, 42, 43, 48</w:t>
            </w:r>
            <w:r w:rsidR="0069751C" w:rsidRPr="00B93702">
              <w:rPr>
                <w:lang w:eastAsia="ja-JP"/>
              </w:rPr>
              <w:t>,</w:t>
            </w:r>
            <w:r w:rsidRPr="00B93702">
              <w:rPr>
                <w:lang w:eastAsia="ja-JP"/>
              </w:rPr>
              <w:t xml:space="preserve"> 49</w:t>
            </w:r>
            <w:r w:rsidR="0069751C" w:rsidRPr="00B93702">
              <w:rPr>
                <w:lang w:eastAsia="ja-JP"/>
              </w:rPr>
              <w:t>, 77 or 78</w:t>
            </w:r>
          </w:p>
        </w:tc>
      </w:tr>
      <w:tr w:rsidR="00B93702" w:rsidRPr="00B93702" w14:paraId="4BCD4CE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D1A96B" w14:textId="77777777" w:rsidR="00387B44" w:rsidRPr="00B93702" w:rsidRDefault="00387B44" w:rsidP="00FC7538">
            <w:pPr>
              <w:pStyle w:val="TAC"/>
              <w:rPr>
                <w:lang w:eastAsia="ja-JP"/>
              </w:rPr>
            </w:pPr>
            <w:r w:rsidRPr="00B93702">
              <w:rPr>
                <w:rFonts w:cs="Arial"/>
              </w:rPr>
              <w:t>E-UTRA Band 50</w:t>
            </w:r>
            <w:r w:rsidR="0069751C" w:rsidRPr="00B93702">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D3B46" w14:textId="77777777" w:rsidR="00387B44" w:rsidRPr="00B93702" w:rsidRDefault="00387B44" w:rsidP="00FC7538">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B7B841" w14:textId="77777777"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248EEC" w14:textId="77777777"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8BD092" w14:textId="77777777" w:rsidR="00387B44" w:rsidRPr="00B93702" w:rsidRDefault="00387B44" w:rsidP="00FC7538">
            <w:pPr>
              <w:pStyle w:val="TAL"/>
              <w:rPr>
                <w:lang w:eastAsia="ja-JP"/>
              </w:rPr>
            </w:pPr>
            <w:r w:rsidRPr="00B93702">
              <w:rPr>
                <w:rFonts w:cs="Arial"/>
              </w:rPr>
              <w:t>This requirement does not apply to E-UTRA BS operating in Band 11, 21, 32, 45, 50, 51, 74, 75 or 76.</w:t>
            </w:r>
          </w:p>
        </w:tc>
      </w:tr>
      <w:tr w:rsidR="00B93702" w:rsidRPr="00B93702" w14:paraId="0DCB6C6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0C07EC" w14:textId="77777777" w:rsidR="00387B44" w:rsidRPr="00B93702" w:rsidRDefault="00387B44" w:rsidP="00FC7538">
            <w:pPr>
              <w:pStyle w:val="TAC"/>
              <w:rPr>
                <w:lang w:eastAsia="ja-JP"/>
              </w:rPr>
            </w:pPr>
            <w:r w:rsidRPr="00B93702">
              <w:rPr>
                <w:rFonts w:cs="Arial"/>
              </w:rPr>
              <w:t>E-UTRA Band 51</w:t>
            </w:r>
            <w:r w:rsidR="0069751C" w:rsidRPr="00B93702">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9F95" w14:textId="77777777" w:rsidR="00387B44" w:rsidRPr="00B93702" w:rsidRDefault="00387B44" w:rsidP="00FC7538">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2EEF78" w14:textId="77777777"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A5AE5A" w14:textId="77777777"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1E91C7" w14:textId="77777777" w:rsidR="00387B44" w:rsidRPr="00B93702" w:rsidRDefault="00387B44" w:rsidP="00FC7538">
            <w:pPr>
              <w:pStyle w:val="TAL"/>
              <w:rPr>
                <w:lang w:eastAsia="ja-JP"/>
              </w:rPr>
            </w:pPr>
            <w:r w:rsidRPr="00B93702">
              <w:rPr>
                <w:rFonts w:cs="Arial"/>
              </w:rPr>
              <w:t>This requirement does not apply to E-UTRA BS operating in Band 50, 51, 75 or 76.</w:t>
            </w:r>
          </w:p>
        </w:tc>
      </w:tr>
      <w:tr w:rsidR="00B93702" w:rsidRPr="00B93702" w14:paraId="3399444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09FDC9" w14:textId="77777777"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59F079" w14:textId="77777777"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6B0D60" w14:textId="77777777" w:rsidR="007C34D6" w:rsidRPr="00B93702" w:rsidRDefault="007C34D6" w:rsidP="007C34D6">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ECF74A" w14:textId="77777777" w:rsidR="007C34D6" w:rsidRPr="00B93702" w:rsidRDefault="007C34D6" w:rsidP="007C34D6">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D79C6F" w14:textId="77777777" w:rsidR="007C34D6" w:rsidRPr="00B93702" w:rsidRDefault="007C34D6" w:rsidP="007C34D6">
            <w:pPr>
              <w:pStyle w:val="TAL"/>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14:paraId="47A18E45"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DC946F" w14:textId="77777777"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734D9"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F35075" w14:textId="77777777" w:rsidR="00D96E9D" w:rsidRPr="00B93702" w:rsidRDefault="00D96E9D" w:rsidP="00D96E9D">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27A5D" w14:textId="77777777" w:rsidR="00D96E9D" w:rsidRPr="00B93702" w:rsidRDefault="00D96E9D" w:rsidP="00D96E9D">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CFDCE" w14:textId="77777777" w:rsidR="00D96E9D" w:rsidRPr="00B93702" w:rsidRDefault="00D96E9D" w:rsidP="00D96E9D">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B93702" w:rsidRPr="00B93702" w14:paraId="52DAFA23"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DBBD04" w14:textId="77777777" w:rsidR="00D96E9D" w:rsidRPr="00B93702" w:rsidRDefault="00D96E9D" w:rsidP="00D96E9D">
            <w:pPr>
              <w:pStyle w:val="TAC"/>
              <w:rPr>
                <w:rFonts w:cs="Arial"/>
                <w:lang w:eastAsia="en-US"/>
              </w:rPr>
            </w:pPr>
            <w:r w:rsidRPr="00B93702">
              <w:rPr>
                <w:rFonts w:cs="Arial"/>
                <w:lang w:eastAsia="ja-JP"/>
              </w:rPr>
              <w:t>E-UTRA Band 65</w:t>
            </w:r>
            <w:r w:rsidR="005A363D" w:rsidRPr="00B93702">
              <w:rPr>
                <w:lang w:eastAsia="en-US"/>
              </w:rPr>
              <w:t xml:space="preserve"> or NR Band </w:t>
            </w:r>
            <w:r w:rsidR="005A363D" w:rsidRPr="00B93702">
              <w:rPr>
                <w:lang w:eastAsia="en-US"/>
              </w:rPr>
              <w:lastRenderedPageBreak/>
              <w:t>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EF1506" w14:textId="77777777" w:rsidR="00D96E9D" w:rsidRPr="00B93702" w:rsidRDefault="00D96E9D" w:rsidP="00D96E9D">
            <w:pPr>
              <w:pStyle w:val="TAC"/>
              <w:rPr>
                <w:rFonts w:cs="Arial"/>
                <w:lang w:eastAsia="zh-CN"/>
              </w:rPr>
            </w:pPr>
            <w:r w:rsidRPr="00B93702">
              <w:rPr>
                <w:rFonts w:cs="Arial"/>
                <w:lang w:eastAsia="en-US"/>
              </w:rPr>
              <w:lastRenderedPageBreak/>
              <w:t>2110 - 2</w:t>
            </w:r>
            <w:r w:rsidRPr="00B93702">
              <w:rPr>
                <w:rFonts w:cs="Arial"/>
                <w:lang w:eastAsia="ja-JP"/>
              </w:rPr>
              <w:t>20</w:t>
            </w:r>
            <w:r w:rsidRPr="00B93702">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66777" w14:textId="77777777" w:rsidR="00D96E9D" w:rsidRPr="00B93702" w:rsidRDefault="00D96E9D" w:rsidP="00D96E9D">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BC035E" w14:textId="77777777"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9FD65" w14:textId="77777777" w:rsidR="00D96E9D" w:rsidRPr="00B93702" w:rsidRDefault="00D96E9D" w:rsidP="00D96E9D">
            <w:pPr>
              <w:pStyle w:val="TAL"/>
              <w:rPr>
                <w:rFonts w:cs="Arial"/>
                <w:lang w:eastAsia="en-US"/>
              </w:rPr>
            </w:pPr>
            <w:r w:rsidRPr="00B93702">
              <w:rPr>
                <w:rFonts w:cs="Arial"/>
                <w:lang w:eastAsia="en-US"/>
              </w:rPr>
              <w:t>This requirement does not apply to BS operating in band 1</w:t>
            </w:r>
            <w:r w:rsidRPr="00B93702">
              <w:rPr>
                <w:rFonts w:cs="Arial"/>
                <w:lang w:eastAsia="ja-JP"/>
              </w:rPr>
              <w:t xml:space="preserve"> or 65</w:t>
            </w:r>
            <w:r w:rsidRPr="00B93702">
              <w:rPr>
                <w:rFonts w:cs="Arial"/>
                <w:lang w:eastAsia="en-US"/>
              </w:rPr>
              <w:t xml:space="preserve">, </w:t>
            </w:r>
          </w:p>
        </w:tc>
      </w:tr>
      <w:tr w:rsidR="00B93702" w:rsidRPr="00B93702" w14:paraId="4192133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BAE0AA" w14:textId="77777777" w:rsidR="00D96E9D" w:rsidRPr="00B93702"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9AC54" w14:textId="77777777"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14:paraId="6E64F2CC" w14:textId="77777777" w:rsidR="00D96E9D" w:rsidRPr="00B93702"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3659C" w14:textId="77777777" w:rsidR="00D96E9D" w:rsidRPr="00B93702" w:rsidRDefault="00D96E9D" w:rsidP="00D96E9D">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1DE1EC" w14:textId="77777777"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70E2D2" w14:textId="77777777" w:rsidR="00D96E9D" w:rsidRPr="00B93702" w:rsidRDefault="00D96E9D" w:rsidP="00D96E9D">
            <w:pPr>
              <w:pStyle w:val="TAL"/>
              <w:rPr>
                <w:rFonts w:cs="v5.0.0"/>
                <w:lang w:eastAsia="ja-JP"/>
              </w:rPr>
            </w:pPr>
            <w:r w:rsidRPr="00B93702">
              <w:rPr>
                <w:rFonts w:cs="Arial"/>
                <w:lang w:eastAsia="en-US"/>
              </w:rPr>
              <w:t xml:space="preserve">This requirement does not apply to BS operating in band </w:t>
            </w:r>
            <w:r w:rsidRPr="00B93702">
              <w:rPr>
                <w:rFonts w:cs="Arial"/>
                <w:lang w:eastAsia="ja-JP"/>
              </w:rPr>
              <w:t>65</w:t>
            </w:r>
            <w:r w:rsidRPr="00B93702">
              <w:rPr>
                <w:rFonts w:cs="Arial"/>
                <w:lang w:eastAsia="en-US"/>
              </w:rPr>
              <w:t>,</w:t>
            </w:r>
            <w:r w:rsidRPr="00B93702">
              <w:rPr>
                <w:rFonts w:cs="v5.0.0"/>
                <w:lang w:eastAsia="en-US"/>
              </w:rPr>
              <w:t xml:space="preserve"> since it is already covered by the requirement in sub-clause </w:t>
            </w:r>
            <w:r w:rsidRPr="00B93702">
              <w:rPr>
                <w:rFonts w:cs="Arial"/>
                <w:lang w:eastAsia="en-US"/>
              </w:rPr>
              <w:t>6.6.1.5.4</w:t>
            </w:r>
            <w:r w:rsidRPr="00B93702">
              <w:rPr>
                <w:rFonts w:cs="v5.0.0"/>
                <w:lang w:eastAsia="en-US"/>
              </w:rPr>
              <w:t>.</w:t>
            </w:r>
          </w:p>
          <w:p w14:paraId="56BA3BB9" w14:textId="77777777" w:rsidR="00D96E9D" w:rsidRPr="00B93702" w:rsidRDefault="00D96E9D" w:rsidP="00D96E9D">
            <w:pPr>
              <w:pStyle w:val="TAL"/>
              <w:rPr>
                <w:rFonts w:cs="Arial"/>
                <w:lang w:eastAsia="en-US"/>
              </w:rPr>
            </w:pPr>
            <w:r w:rsidRPr="00B93702">
              <w:rPr>
                <w:rFonts w:cs="Arial"/>
                <w:lang w:eastAsia="ja-JP"/>
              </w:rPr>
              <w:t xml:space="preserve">For BS operating in Band 1, it applies for 1980 MHz to 2010 MHz, while the rest is covered in sub-clause </w:t>
            </w:r>
            <w:r w:rsidRPr="00B93702">
              <w:rPr>
                <w:rFonts w:cs="Arial"/>
                <w:lang w:eastAsia="en-US"/>
              </w:rPr>
              <w:t>6.6.1.5.4</w:t>
            </w:r>
            <w:r w:rsidRPr="00B93702">
              <w:rPr>
                <w:rFonts w:cs="Arial"/>
                <w:lang w:eastAsia="ja-JP"/>
              </w:rPr>
              <w:t>.</w:t>
            </w:r>
          </w:p>
        </w:tc>
      </w:tr>
      <w:tr w:rsidR="00B93702" w:rsidRPr="00B93702" w14:paraId="6E8ADEC9"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F79A6B" w14:textId="77777777" w:rsidR="00D96E9D" w:rsidRPr="00B93702" w:rsidRDefault="00D96E9D" w:rsidP="00EA5ECC">
            <w:pPr>
              <w:pStyle w:val="TAC"/>
            </w:pPr>
            <w:r w:rsidRPr="00B93702">
              <w:t>E-UTRA Band 66</w:t>
            </w:r>
            <w:r w:rsidRPr="00B93702">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BBD43" w14:textId="77777777" w:rsidR="00D96E9D" w:rsidRPr="00B93702" w:rsidRDefault="00D96E9D" w:rsidP="00D96E9D">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C86444"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BB75FF"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AA83AF" w14:textId="77777777" w:rsidR="00D96E9D" w:rsidRPr="00B93702" w:rsidRDefault="00D96E9D" w:rsidP="00D96E9D">
            <w:pPr>
              <w:pStyle w:val="TAL"/>
            </w:pPr>
            <w:r w:rsidRPr="00B93702">
              <w:t>This requirement does not apply to BS operating in band 4, 10, 23 or 66.</w:t>
            </w:r>
          </w:p>
        </w:tc>
      </w:tr>
      <w:tr w:rsidR="00B93702" w:rsidRPr="00B93702" w14:paraId="4BFBD5BE"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091BBEE"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37D7D" w14:textId="77777777" w:rsidR="00D96E9D" w:rsidRPr="00B93702" w:rsidRDefault="00D96E9D" w:rsidP="00D96E9D">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2110F"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652E76"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B43FAF" w14:textId="77777777" w:rsidR="00D96E9D" w:rsidRPr="00B93702" w:rsidRDefault="00D96E9D" w:rsidP="00D96E9D">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93702" w:rsidRPr="00B93702" w14:paraId="2D5EF54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3CA92" w14:textId="77777777" w:rsidR="00D96E9D" w:rsidRPr="00B93702" w:rsidRDefault="00D96E9D" w:rsidP="00D96E9D">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BEEFC6" w14:textId="77777777" w:rsidR="00D96E9D" w:rsidRPr="00B93702" w:rsidRDefault="00D96E9D" w:rsidP="00D96E9D">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014344"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545B"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6F9EE" w14:textId="77777777" w:rsidR="00D96E9D" w:rsidRPr="00B93702" w:rsidRDefault="00D96E9D" w:rsidP="00D96E9D">
            <w:pPr>
              <w:pStyle w:val="TAL"/>
            </w:pPr>
            <w:r w:rsidRPr="00B93702">
              <w:t>This requirement does not apply to BS operating in band 28 or 67.</w:t>
            </w:r>
          </w:p>
        </w:tc>
      </w:tr>
      <w:tr w:rsidR="00B93702" w:rsidRPr="00B93702" w14:paraId="2F48686D"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EF397A1" w14:textId="77777777" w:rsidR="00D96E9D" w:rsidRPr="00B93702" w:rsidRDefault="00D96E9D" w:rsidP="00D96E9D">
            <w:pPr>
              <w:pStyle w:val="TAC"/>
              <w:rPr>
                <w:rFonts w:cs="Arial"/>
                <w:lang w:eastAsia="en-US"/>
              </w:rPr>
            </w:pPr>
            <w:r w:rsidRPr="00B93702">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0CCD3C" w14:textId="77777777" w:rsidR="00D96E9D" w:rsidRPr="00B93702" w:rsidRDefault="00D96E9D" w:rsidP="00D96E9D">
            <w:pPr>
              <w:pStyle w:val="TAC"/>
              <w:rPr>
                <w:lang w:eastAsia="zh-CN"/>
              </w:rPr>
            </w:pPr>
            <w:r w:rsidRPr="00B93702">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2A5727"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5E63A4"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213057" w14:textId="77777777" w:rsidR="00D96E9D" w:rsidRPr="00B93702" w:rsidRDefault="00D96E9D" w:rsidP="00D96E9D">
            <w:pPr>
              <w:pStyle w:val="TAL"/>
              <w:rPr>
                <w:lang w:eastAsia="en-US"/>
              </w:rPr>
            </w:pPr>
            <w:r w:rsidRPr="00B93702">
              <w:rPr>
                <w:lang w:eastAsia="en-US"/>
              </w:rPr>
              <w:t>This requirement does not apply to BS operating in band 28 or 68.</w:t>
            </w:r>
          </w:p>
        </w:tc>
      </w:tr>
      <w:tr w:rsidR="00B93702" w:rsidRPr="00B93702" w14:paraId="5E9ED99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DAE9E1"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4B0CC4" w14:textId="77777777" w:rsidR="00D96E9D" w:rsidRPr="00B93702" w:rsidRDefault="00D96E9D" w:rsidP="00D96E9D">
            <w:pPr>
              <w:pStyle w:val="TAC"/>
              <w:rPr>
                <w:lang w:eastAsia="zh-CN"/>
              </w:rPr>
            </w:pPr>
            <w:r w:rsidRPr="00B93702">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35A599" w14:textId="77777777"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EDC16" w14:textId="77777777"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EE1B6D" w14:textId="77777777" w:rsidR="00D96E9D" w:rsidRPr="00B93702" w:rsidRDefault="00D96E9D" w:rsidP="00D96E9D">
            <w:pPr>
              <w:pStyle w:val="TAL"/>
            </w:pPr>
            <w:r w:rsidRPr="00B93702">
              <w:rPr>
                <w:lang w:eastAsia="en-US"/>
              </w:rPr>
              <w:t xml:space="preserve">This requirement does not apply to BS operating in band 68, </w:t>
            </w:r>
            <w:r w:rsidRPr="00B93702">
              <w:rPr>
                <w:rFonts w:cs="v5.0.0"/>
                <w:lang w:eastAsia="en-US"/>
              </w:rPr>
              <w:t xml:space="preserve">since it is already covered by the requirement in sub-clause 6.6.1.5.4. </w:t>
            </w:r>
            <w:r w:rsidRPr="00B93702">
              <w:rPr>
                <w:lang w:eastAsia="en-US"/>
              </w:rPr>
              <w:t>For BS operating in Band 28, it applies between 698 MHz and 703 MHz, while the rest is covered in sub-clause 6.6.1.5.4.</w:t>
            </w:r>
          </w:p>
        </w:tc>
      </w:tr>
      <w:tr w:rsidR="00B93702" w:rsidRPr="00B93702" w14:paraId="7C63953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0D9FFE" w14:textId="77777777" w:rsidR="00D96E9D" w:rsidRPr="00B93702" w:rsidRDefault="00D96E9D" w:rsidP="00D96E9D">
            <w:pPr>
              <w:pStyle w:val="TAC"/>
              <w:rPr>
                <w:rFonts w:cs="Arial"/>
                <w:lang w:eastAsia="en-US"/>
              </w:rPr>
            </w:pPr>
            <w:r w:rsidRPr="00B93702">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BF809C" w14:textId="77777777" w:rsidR="00D96E9D" w:rsidRPr="00B93702" w:rsidRDefault="00D96E9D" w:rsidP="00D96E9D">
            <w:pPr>
              <w:pStyle w:val="TAC"/>
              <w:rPr>
                <w:lang w:eastAsia="en-US"/>
              </w:rPr>
            </w:pPr>
            <w:r w:rsidRPr="00B93702">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B59008"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32E97"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F2CB8" w14:textId="77777777" w:rsidR="00D96E9D" w:rsidRPr="00B93702" w:rsidRDefault="00D96E9D" w:rsidP="00D96E9D">
            <w:pPr>
              <w:pStyle w:val="TAL"/>
              <w:rPr>
                <w:lang w:eastAsia="en-US"/>
              </w:rPr>
            </w:pPr>
            <w:r w:rsidRPr="00B93702">
              <w:rPr>
                <w:lang w:eastAsia="en-US"/>
              </w:rPr>
              <w:t>This requirement does not apply to BS operating in Band 38 or 69.</w:t>
            </w:r>
          </w:p>
        </w:tc>
      </w:tr>
      <w:tr w:rsidR="00B93702" w:rsidRPr="00B93702" w14:paraId="52B1473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5F4681" w14:textId="77777777" w:rsidR="00D96E9D" w:rsidRPr="00B93702" w:rsidRDefault="00D96E9D" w:rsidP="00D96E9D">
            <w:pPr>
              <w:pStyle w:val="TAC"/>
              <w:rPr>
                <w:rFonts w:cs="Arial"/>
                <w:lang w:eastAsia="en-US"/>
              </w:rPr>
            </w:pPr>
            <w:r w:rsidRPr="00B93702">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208447" w14:textId="77777777" w:rsidR="00D96E9D" w:rsidRPr="00B93702" w:rsidRDefault="00D96E9D" w:rsidP="00D96E9D">
            <w:pPr>
              <w:pStyle w:val="TAC"/>
              <w:rPr>
                <w:lang w:eastAsia="en-US"/>
              </w:rPr>
            </w:pPr>
            <w:r w:rsidRPr="00B93702">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7F6138"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1A1D8"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6AC917" w14:textId="77777777" w:rsidR="00D96E9D" w:rsidRPr="00B93702" w:rsidRDefault="00D96E9D" w:rsidP="00D96E9D">
            <w:pPr>
              <w:pStyle w:val="TAL"/>
              <w:rPr>
                <w:lang w:eastAsia="en-US"/>
              </w:rPr>
            </w:pPr>
            <w:r w:rsidRPr="00B93702">
              <w:rPr>
                <w:lang w:eastAsia="en-US"/>
              </w:rPr>
              <w:t>This requirement does not apply to BS operating in band 2, 25 or 70</w:t>
            </w:r>
          </w:p>
        </w:tc>
      </w:tr>
      <w:tr w:rsidR="00B93702" w:rsidRPr="00B93702" w14:paraId="54952BA0"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066E09"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B833AC" w14:textId="77777777" w:rsidR="00D96E9D" w:rsidRPr="00B93702" w:rsidRDefault="00D96E9D" w:rsidP="00D96E9D">
            <w:pPr>
              <w:pStyle w:val="TAC"/>
              <w:rPr>
                <w:lang w:eastAsia="zh-CN"/>
              </w:rPr>
            </w:pPr>
            <w:r w:rsidRPr="00B93702">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A3369D" w14:textId="77777777"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72D283" w14:textId="77777777"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2F59B" w14:textId="77777777" w:rsidR="00D96E9D" w:rsidRPr="00B93702" w:rsidRDefault="00D96E9D" w:rsidP="00D96E9D">
            <w:pPr>
              <w:pStyle w:val="TAL"/>
            </w:pPr>
            <w:r w:rsidRPr="00B93702">
              <w:rPr>
                <w:lang w:eastAsia="en-US"/>
              </w:rPr>
              <w:t>This requirement does not apply to BS operating in band 70, since it is already covered by the requirement in sub-clause 6.6.1.5.4.</w:t>
            </w:r>
          </w:p>
        </w:tc>
      </w:tr>
      <w:tr w:rsidR="00B93702" w:rsidRPr="00B93702" w14:paraId="13EC778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B77DAD" w14:textId="77777777" w:rsidR="00D96E9D" w:rsidRPr="00B93702" w:rsidRDefault="00D96E9D" w:rsidP="00D96E9D">
            <w:pPr>
              <w:pStyle w:val="TAC"/>
              <w:rPr>
                <w:rFonts w:cs="Arial"/>
              </w:rPr>
            </w:pPr>
            <w:r w:rsidRPr="00B93702">
              <w:rPr>
                <w:rFonts w:cs="Arial"/>
              </w:rPr>
              <w:t>E-UTRA Band 71</w:t>
            </w:r>
            <w:r w:rsidRPr="00B93702">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D4CE9" w14:textId="77777777" w:rsidR="00D96E9D" w:rsidRPr="00B93702" w:rsidRDefault="00D96E9D" w:rsidP="00D96E9D">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5C5240"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CC1F4B"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D94301" w14:textId="77777777" w:rsidR="00D96E9D" w:rsidRPr="00B93702" w:rsidRDefault="00D96E9D" w:rsidP="00D96E9D">
            <w:pPr>
              <w:pStyle w:val="TAL"/>
            </w:pPr>
            <w:r w:rsidRPr="00B93702">
              <w:t>This requirement does not apply to BS operating in band 71.</w:t>
            </w:r>
          </w:p>
        </w:tc>
      </w:tr>
      <w:tr w:rsidR="00B93702" w:rsidRPr="00B93702" w14:paraId="321A751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B11FF8"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246F52" w14:textId="77777777" w:rsidR="00D96E9D" w:rsidRPr="00B93702" w:rsidRDefault="00D96E9D" w:rsidP="00D96E9D">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CF6AF1"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66457"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40758" w14:textId="77777777" w:rsidR="00D96E9D" w:rsidRPr="00B93702" w:rsidRDefault="00D96E9D" w:rsidP="00D96E9D">
            <w:pPr>
              <w:pStyle w:val="TAL"/>
            </w:pPr>
            <w:r w:rsidRPr="00B93702">
              <w:t>This requirement does not apply to BS operating in band 71, since it is already covered by the requirement in sub-clause 6.6.1.5.4.</w:t>
            </w:r>
          </w:p>
        </w:tc>
      </w:tr>
      <w:tr w:rsidR="00B93702" w:rsidRPr="00B93702" w14:paraId="0D953F2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0BB194" w14:textId="77777777" w:rsidR="00D96E9D" w:rsidRPr="00B93702" w:rsidRDefault="00D96E9D" w:rsidP="00D96E9D">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A83EA7" w14:textId="77777777" w:rsidR="00D96E9D" w:rsidRPr="00B93702" w:rsidRDefault="00D96E9D" w:rsidP="00D96E9D">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7855DF"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3379C"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92F37" w14:textId="77777777" w:rsidR="00D96E9D" w:rsidRPr="00B93702" w:rsidRDefault="00D96E9D" w:rsidP="00D96E9D">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B93702" w:rsidRPr="00B93702" w14:paraId="1440409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1A388EA"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C84E20" w14:textId="77777777" w:rsidR="00D96E9D" w:rsidRPr="00B93702" w:rsidRDefault="00D96E9D" w:rsidP="00D96E9D">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6A08A7"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ABF24"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3A511" w14:textId="77777777" w:rsidR="00D96E9D" w:rsidRPr="00B93702" w:rsidRDefault="00D96E9D" w:rsidP="00D96E9D">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B93702" w:rsidRPr="00B93702" w14:paraId="058563C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FFB8CCA" w14:textId="77777777" w:rsidR="00D96E9D" w:rsidRPr="00B93702" w:rsidRDefault="00D96E9D" w:rsidP="00D96E9D">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525B4" w14:textId="77777777" w:rsidR="00D96E9D" w:rsidRPr="00B93702" w:rsidRDefault="00D96E9D" w:rsidP="00D96E9D">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946234"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882974"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B0255" w14:textId="77777777" w:rsidR="00D96E9D" w:rsidRPr="00B93702" w:rsidRDefault="00D96E9D" w:rsidP="00D96E9D">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B93702" w:rsidRPr="00B93702" w14:paraId="359C1173"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95093AA"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3DD592" w14:textId="77777777" w:rsidR="00D96E9D" w:rsidRPr="00B93702" w:rsidRDefault="00D96E9D" w:rsidP="00D96E9D">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3722B3"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3AECA5"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53195" w14:textId="77777777" w:rsidR="00D96E9D" w:rsidRPr="00B93702" w:rsidRDefault="00D96E9D" w:rsidP="00D96E9D">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B93702" w:rsidRPr="00B93702" w14:paraId="632138CD"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F5626F8" w14:textId="77777777" w:rsidR="00D96E9D" w:rsidRPr="00B93702" w:rsidRDefault="00D96E9D" w:rsidP="00D96E9D">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21C8CA" w14:textId="77777777" w:rsidR="00D96E9D" w:rsidRPr="00B93702" w:rsidRDefault="00D96E9D" w:rsidP="00D96E9D">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20DF47" w14:textId="77777777" w:rsidR="00D96E9D" w:rsidRPr="00B93702" w:rsidRDefault="00D96E9D" w:rsidP="00D96E9D">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225DDE" w14:textId="77777777" w:rsidR="00D96E9D" w:rsidRPr="00B93702" w:rsidRDefault="00D96E9D" w:rsidP="00D96E9D">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7D487" w14:textId="77777777" w:rsidR="00D96E9D" w:rsidRPr="00B93702" w:rsidRDefault="00D96E9D" w:rsidP="00D96E9D">
            <w:pPr>
              <w:pStyle w:val="TAL"/>
            </w:pPr>
            <w:r w:rsidRPr="00B93702">
              <w:t xml:space="preserve">This requirement does not apply to BS operating in band </w:t>
            </w:r>
            <w:r w:rsidRPr="00B93702">
              <w:rPr>
                <w:lang w:eastAsia="ja-JP"/>
              </w:rPr>
              <w:t>11, 21, 32, 50, 74 or 75.</w:t>
            </w:r>
          </w:p>
        </w:tc>
      </w:tr>
      <w:tr w:rsidR="00B93702" w:rsidRPr="00B93702" w14:paraId="5C9E1B0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C8CF0C2"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FD059D" w14:textId="77777777" w:rsidR="00D96E9D" w:rsidRPr="00B93702" w:rsidRDefault="00D96E9D" w:rsidP="00D96E9D">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CD2849" w14:textId="77777777" w:rsidR="00D96E9D" w:rsidRPr="00B93702" w:rsidRDefault="00D96E9D" w:rsidP="00D96E9D">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8F409A" w14:textId="77777777" w:rsidR="00D96E9D" w:rsidRPr="00B93702" w:rsidRDefault="00D96E9D" w:rsidP="00D96E9D">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E23BF" w14:textId="77777777" w:rsidR="00D96E9D" w:rsidRPr="00B93702" w:rsidRDefault="00D96E9D" w:rsidP="00D96E9D">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B93702" w:rsidRPr="00B93702" w14:paraId="74A6723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7F7758" w14:textId="77777777" w:rsidR="00D96E9D" w:rsidRPr="00B93702" w:rsidRDefault="00D96E9D" w:rsidP="00D96E9D">
            <w:pPr>
              <w:pStyle w:val="TAC"/>
              <w:rPr>
                <w:rFonts w:cs="Arial"/>
              </w:rPr>
            </w:pPr>
            <w:r w:rsidRPr="00B93702">
              <w:rPr>
                <w:rFonts w:cs="Arial"/>
              </w:rPr>
              <w:t>E-UTRA Band 75</w:t>
            </w:r>
            <w:r w:rsidRPr="00B93702">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122D5C" w14:textId="77777777" w:rsidR="00D96E9D" w:rsidRPr="00B93702" w:rsidRDefault="00D96E9D" w:rsidP="00D96E9D">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62D35A"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2EEA0"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93C2D" w14:textId="77777777" w:rsidR="00D96E9D" w:rsidRPr="00B93702" w:rsidRDefault="00D96E9D" w:rsidP="00D96E9D">
            <w:pPr>
              <w:pStyle w:val="TAL"/>
            </w:pPr>
            <w:r w:rsidRPr="00B93702">
              <w:t>This requirement does not apply to BS operating in Band 11, 21, 32, 45, 50, 51, 74, 75 or 76.</w:t>
            </w:r>
          </w:p>
        </w:tc>
      </w:tr>
      <w:tr w:rsidR="00B93702" w:rsidRPr="00B93702" w14:paraId="00A57D7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77DEED" w14:textId="77777777" w:rsidR="00D96E9D" w:rsidRPr="00B93702" w:rsidRDefault="00D96E9D" w:rsidP="00D96E9D">
            <w:pPr>
              <w:pStyle w:val="TAC"/>
              <w:rPr>
                <w:rFonts w:cs="Arial"/>
              </w:rPr>
            </w:pPr>
            <w:r w:rsidRPr="00B93702">
              <w:rPr>
                <w:rFonts w:cs="Arial"/>
              </w:rPr>
              <w:t>E-UTRA Band 76</w:t>
            </w:r>
            <w:r w:rsidRPr="00B93702">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B00032" w14:textId="77777777" w:rsidR="00D96E9D" w:rsidRPr="00B93702" w:rsidRDefault="00D96E9D" w:rsidP="00D96E9D">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042653"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3F25C8"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93C27" w14:textId="77777777" w:rsidR="00D96E9D" w:rsidRPr="00B93702" w:rsidRDefault="00D96E9D" w:rsidP="00D96E9D">
            <w:pPr>
              <w:pStyle w:val="TAL"/>
            </w:pPr>
            <w:r w:rsidRPr="00B93702">
              <w:t>This requirement does not apply to BS operating in Band 50, 51, 75 or 76.</w:t>
            </w:r>
          </w:p>
        </w:tc>
      </w:tr>
      <w:tr w:rsidR="00B93702" w:rsidRPr="00B93702" w14:paraId="5C72AFE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CBC54D" w14:textId="77777777" w:rsidR="00D96E9D" w:rsidRPr="00B93702" w:rsidRDefault="00D96E9D" w:rsidP="00D96E9D">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D1137" w14:textId="77777777" w:rsidR="00D96E9D" w:rsidRPr="00B93702" w:rsidRDefault="00D96E9D" w:rsidP="00D96E9D">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6A1BB0" w14:textId="77777777"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B4E4F7"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C089C9" w14:textId="77777777"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 xml:space="preserve">42, 43, 48, 49, </w:t>
            </w:r>
            <w:r w:rsidR="009C104B" w:rsidRPr="00B93702">
              <w:rPr>
                <w:rFonts w:cs="Arial"/>
                <w:lang w:eastAsia="zh-CN"/>
              </w:rPr>
              <w:t xml:space="preserve">52, </w:t>
            </w:r>
            <w:r w:rsidRPr="00B93702">
              <w:rPr>
                <w:rFonts w:cs="Arial"/>
                <w:lang w:eastAsia="zh-CN"/>
              </w:rPr>
              <w:t>77 or 78</w:t>
            </w:r>
          </w:p>
        </w:tc>
      </w:tr>
      <w:tr w:rsidR="00B93702" w:rsidRPr="00B93702" w14:paraId="66A6856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D243B6" w14:textId="77777777" w:rsidR="00D96E9D" w:rsidRPr="00B93702" w:rsidRDefault="00D96E9D" w:rsidP="00D96E9D">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C6DBE" w14:textId="77777777" w:rsidR="00D96E9D" w:rsidRPr="00B93702" w:rsidRDefault="00D96E9D" w:rsidP="00D96E9D">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8AD696" w14:textId="77777777"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6F3AF"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CF6D72" w14:textId="77777777"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14:paraId="156A5F1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58BC34" w14:textId="77777777" w:rsidR="00D96E9D" w:rsidRPr="00B93702" w:rsidRDefault="00D96E9D" w:rsidP="00D96E9D">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38CD10" w14:textId="77777777" w:rsidR="00D96E9D" w:rsidRPr="00B93702" w:rsidRDefault="00D96E9D" w:rsidP="00D96E9D">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1FC52A"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DBBAE5"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DA67B" w14:textId="77777777" w:rsidR="00D96E9D" w:rsidRPr="00B93702" w:rsidRDefault="00D96E9D" w:rsidP="00D96E9D">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14:paraId="2E087482" w14:textId="77777777" w:rsidR="00D96E9D" w:rsidRPr="00B93702" w:rsidRDefault="00D96E9D" w:rsidP="00D96E9D">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B93702" w:rsidRPr="00B93702" w14:paraId="50919F3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CDDFBA" w14:textId="77777777" w:rsidR="00D96E9D" w:rsidRPr="00B93702" w:rsidRDefault="00D96E9D" w:rsidP="00D96E9D">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0CA029" w14:textId="77777777" w:rsidR="00D96E9D" w:rsidRPr="00B93702" w:rsidRDefault="00D96E9D" w:rsidP="00D96E9D">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692A93"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930F9C"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AB514" w14:textId="77777777"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B93702" w:rsidRPr="00B93702" w14:paraId="20175F9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9546AF" w14:textId="77777777" w:rsidR="00D96E9D" w:rsidRPr="00B93702" w:rsidRDefault="00D96E9D" w:rsidP="00D96E9D">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C59BA3" w14:textId="77777777" w:rsidR="00D96E9D" w:rsidRPr="00B93702" w:rsidRDefault="00D96E9D" w:rsidP="00D96E9D">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F0A3FD"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010B5"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DA388" w14:textId="77777777" w:rsidR="00D96E9D" w:rsidRPr="00B93702" w:rsidRDefault="00D96E9D" w:rsidP="00D96E9D">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B93702" w:rsidRPr="00B93702" w14:paraId="327C79F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BAECC3" w14:textId="77777777" w:rsidR="00D96E9D" w:rsidRPr="00B93702" w:rsidRDefault="00D96E9D" w:rsidP="00D96E9D">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19C491" w14:textId="77777777" w:rsidR="00D96E9D" w:rsidRPr="00B93702" w:rsidRDefault="00D96E9D" w:rsidP="00D96E9D">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96AC58"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5E7241"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51E9A1" w14:textId="77777777" w:rsidR="00D96E9D" w:rsidRPr="00B93702" w:rsidRDefault="00D96E9D" w:rsidP="00D96E9D">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B93702" w:rsidRPr="00B93702" w14:paraId="2F3CEAC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5ECBB8" w14:textId="77777777" w:rsidR="00D96E9D" w:rsidRPr="00B93702" w:rsidRDefault="00D96E9D" w:rsidP="00D96E9D">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BA4264" w14:textId="77777777" w:rsidR="00D96E9D" w:rsidRPr="00B93702" w:rsidRDefault="00D96E9D" w:rsidP="00D96E9D">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91A337"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2F20E4"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D8F3C" w14:textId="77777777"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B93702" w:rsidRPr="00B93702" w14:paraId="08258E3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F07C968" w14:textId="77777777" w:rsidR="00D96E9D" w:rsidRPr="00B93702" w:rsidRDefault="00D96E9D" w:rsidP="00D96E9D">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C670F2" w14:textId="77777777" w:rsidR="00D96E9D" w:rsidRPr="00B93702" w:rsidRDefault="00D96E9D" w:rsidP="00D96E9D">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E7EFC5"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63C26"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9E40B8" w14:textId="77777777" w:rsidR="00D96E9D" w:rsidRPr="00B93702" w:rsidRDefault="00D96E9D" w:rsidP="00D96E9D">
            <w:pPr>
              <w:pStyle w:val="TAL"/>
            </w:pPr>
            <w:r w:rsidRPr="00B93702">
              <w:t>This requirement does not apply to BS operating in band 12, 29 or 85.</w:t>
            </w:r>
          </w:p>
        </w:tc>
      </w:tr>
      <w:tr w:rsidR="00B93702" w:rsidRPr="00B93702" w14:paraId="7F03005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CC9BE2" w14:textId="77777777" w:rsidR="00D96E9D" w:rsidRPr="00B93702"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4FBC6" w14:textId="77777777" w:rsidR="00D96E9D" w:rsidRPr="00B93702" w:rsidRDefault="00D96E9D" w:rsidP="00D96E9D">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BBD07E" w14:textId="77777777" w:rsidR="00D96E9D" w:rsidRPr="00B93702" w:rsidRDefault="00D96E9D" w:rsidP="00D96E9D">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3A4B77" w14:textId="77777777" w:rsidR="00D96E9D" w:rsidRPr="00B93702" w:rsidRDefault="00D96E9D" w:rsidP="00D96E9D">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6DD7F7" w14:textId="77777777" w:rsidR="00D96E9D" w:rsidRPr="00B93702" w:rsidRDefault="00D96E9D" w:rsidP="00D96E9D">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B93702" w:rsidRPr="00B93702" w14:paraId="069DAD4F"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31BD43" w14:textId="77777777" w:rsidR="00D96E9D" w:rsidRPr="00B93702" w:rsidRDefault="00D96E9D" w:rsidP="00D96E9D">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368649" w14:textId="77777777" w:rsidR="00D96E9D" w:rsidRPr="00B93702" w:rsidRDefault="00D96E9D" w:rsidP="00D96E9D">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CA7B48"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E84E0D"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71AD9" w14:textId="77777777" w:rsidR="00D96E9D" w:rsidRPr="00B93702" w:rsidRDefault="00D96E9D" w:rsidP="00D96E9D">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B93702" w:rsidRPr="00B93702" w14:paraId="15E1E024" w14:textId="77777777" w:rsidTr="007E1A41">
        <w:trPr>
          <w:cantSplit/>
          <w:trHeight w:val="113"/>
          <w:jc w:val="center"/>
        </w:trPr>
        <w:tc>
          <w:tcPr>
            <w:tcW w:w="1302" w:type="dxa"/>
            <w:vMerge w:val="restart"/>
            <w:tcBorders>
              <w:left w:val="single" w:sz="4" w:space="0" w:color="auto"/>
              <w:right w:val="single" w:sz="4" w:space="0" w:color="auto"/>
            </w:tcBorders>
            <w:shd w:val="clear" w:color="auto" w:fill="auto"/>
          </w:tcPr>
          <w:p w14:paraId="6A0E6532" w14:textId="77777777" w:rsidR="00FC0F5C" w:rsidRPr="00B93702" w:rsidRDefault="00FC0F5C" w:rsidP="00FC0F5C">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4D2387" w14:textId="77777777" w:rsidR="00FC0F5C" w:rsidRPr="00726EFD" w:rsidRDefault="00FC0F5C" w:rsidP="00FC0F5C">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8CF41" w14:textId="77777777" w:rsidR="00FC0F5C" w:rsidRPr="00B93702" w:rsidRDefault="00FC0F5C" w:rsidP="00FC0F5C">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13C8F4" w14:textId="77777777"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11866" w14:textId="77777777" w:rsidR="00FC0F5C" w:rsidRPr="00B93702" w:rsidRDefault="00FC0F5C" w:rsidP="00FC0F5C">
            <w:pPr>
              <w:pStyle w:val="TAL"/>
            </w:pPr>
            <w:r w:rsidRPr="00B93702">
              <w:rPr>
                <w:rFonts w:cs="Arial"/>
              </w:rPr>
              <w:t>This requirement does not apply to E-UTRA BS operating in band 87 or 88.</w:t>
            </w:r>
          </w:p>
        </w:tc>
      </w:tr>
      <w:tr w:rsidR="00B93702" w:rsidRPr="00B93702" w14:paraId="2D61036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608BD0" w14:textId="77777777"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E07006" w14:textId="77777777" w:rsidR="00FC0F5C" w:rsidRPr="00726EFD" w:rsidRDefault="00FC0F5C" w:rsidP="00FC0F5C">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365844" w14:textId="77777777" w:rsidR="00FC0F5C" w:rsidRPr="00B93702" w:rsidRDefault="00FC0F5C" w:rsidP="00FC0F5C">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0A7B" w14:textId="77777777"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D01276" w14:textId="77777777" w:rsidR="00FC0F5C" w:rsidRPr="00B93702" w:rsidRDefault="00FC0F5C" w:rsidP="00FC0F5C">
            <w:pPr>
              <w:pStyle w:val="TAL"/>
            </w:pPr>
            <w:r w:rsidRPr="00B93702">
              <w:rPr>
                <w:rFonts w:cs="Arial"/>
              </w:rPr>
              <w:t>This requirement does not apply to E-UTRA BS operating in band 87, since it is already covered by the requirement in sub-clause 6.6.1.5.4</w:t>
            </w:r>
          </w:p>
        </w:tc>
      </w:tr>
      <w:tr w:rsidR="00B93702" w:rsidRPr="00B93702" w14:paraId="5C4D1C9D" w14:textId="77777777" w:rsidTr="007E1A41">
        <w:trPr>
          <w:cantSplit/>
          <w:trHeight w:val="113"/>
          <w:jc w:val="center"/>
        </w:trPr>
        <w:tc>
          <w:tcPr>
            <w:tcW w:w="1302" w:type="dxa"/>
            <w:vMerge w:val="restart"/>
            <w:tcBorders>
              <w:left w:val="single" w:sz="4" w:space="0" w:color="auto"/>
              <w:right w:val="single" w:sz="4" w:space="0" w:color="auto"/>
            </w:tcBorders>
            <w:shd w:val="clear" w:color="auto" w:fill="auto"/>
          </w:tcPr>
          <w:p w14:paraId="7DCD15CE" w14:textId="77777777" w:rsidR="00FC0F5C" w:rsidRPr="00B93702" w:rsidRDefault="00FC0F5C" w:rsidP="00FC0F5C">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CA7C4B" w14:textId="77777777" w:rsidR="00FC0F5C" w:rsidRPr="00B93702" w:rsidRDefault="00FC0F5C" w:rsidP="00FC0F5C">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F17D8" w14:textId="77777777" w:rsidR="00FC0F5C" w:rsidRPr="00B93702" w:rsidRDefault="00FC0F5C" w:rsidP="00FC0F5C">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12A811" w14:textId="77777777"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C64B8D" w14:textId="77777777" w:rsidR="00FC0F5C" w:rsidRPr="00B93702" w:rsidRDefault="00FC0F5C" w:rsidP="00FC0F5C">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B93702" w:rsidRPr="00B93702" w14:paraId="65FFB71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4F9C50" w14:textId="77777777"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C6468" w14:textId="77777777" w:rsidR="00FC0F5C" w:rsidRPr="00B93702" w:rsidRDefault="00FC0F5C" w:rsidP="00FC0F5C">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14BE3B" w14:textId="77777777" w:rsidR="00FC0F5C" w:rsidRPr="00B93702" w:rsidRDefault="00FC0F5C" w:rsidP="00FC0F5C">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D285BF" w14:textId="77777777"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61BF95" w14:textId="77777777" w:rsidR="00FC0F5C" w:rsidRPr="00B93702" w:rsidRDefault="00FC0F5C" w:rsidP="00FC0F5C">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726EFD" w:rsidRPr="00B93702" w14:paraId="70ABBF15"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E2069F1" w14:textId="77777777" w:rsidR="00726EFD" w:rsidRPr="00B93702" w:rsidRDefault="00726EFD" w:rsidP="00726EFD">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8D01F0" w14:textId="77777777" w:rsidR="00726EFD" w:rsidRPr="00B93702" w:rsidRDefault="00726EFD" w:rsidP="00726EFD">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9047A7" w14:textId="77777777" w:rsidR="00726EFD" w:rsidRPr="00B93702" w:rsidRDefault="00726EFD" w:rsidP="00726EF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19A7FC" w14:textId="77777777" w:rsidR="00726EFD" w:rsidRPr="00B93702" w:rsidRDefault="00726EFD" w:rsidP="00726EF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4E51F9" w14:textId="77777777" w:rsidR="00726EFD" w:rsidRPr="00B93702" w:rsidRDefault="00726EFD" w:rsidP="00726EFD">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487938" w:rsidRPr="00B93702" w14:paraId="25767DDE" w14:textId="77777777" w:rsidTr="00692131">
        <w:trPr>
          <w:cantSplit/>
          <w:trHeight w:val="113"/>
          <w:jc w:val="center"/>
        </w:trPr>
        <w:tc>
          <w:tcPr>
            <w:tcW w:w="1302" w:type="dxa"/>
            <w:vMerge w:val="restart"/>
            <w:tcBorders>
              <w:left w:val="single" w:sz="4" w:space="0" w:color="auto"/>
              <w:right w:val="single" w:sz="4" w:space="0" w:color="auto"/>
            </w:tcBorders>
            <w:shd w:val="clear" w:color="auto" w:fill="auto"/>
          </w:tcPr>
          <w:p w14:paraId="07CE6BC3" w14:textId="77777777" w:rsidR="00487938" w:rsidRPr="00B93702" w:rsidRDefault="00487938" w:rsidP="00487938">
            <w:pPr>
              <w:pStyle w:val="TAC"/>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08D74F" w14:textId="77777777" w:rsidR="00487938" w:rsidRPr="00B93702" w:rsidRDefault="00487938" w:rsidP="00487938">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389F69" w14:textId="77777777" w:rsidR="00487938" w:rsidRPr="00B93702" w:rsidRDefault="00487938" w:rsidP="0048793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82AFB"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A59CA1" w14:textId="77777777" w:rsidR="00487938" w:rsidRPr="00B93702" w:rsidRDefault="00487938" w:rsidP="00487938">
            <w:pPr>
              <w:pStyle w:val="TAL"/>
              <w:rPr>
                <w:rFonts w:cs="Arial"/>
              </w:rPr>
            </w:pPr>
            <w:r>
              <w:rPr>
                <w:rFonts w:cs="Arial"/>
              </w:rPr>
              <w:t>This requirement does not apply to E-UTRA BS operating in Band 50, 51, 75 or 76.</w:t>
            </w:r>
          </w:p>
        </w:tc>
      </w:tr>
      <w:tr w:rsidR="00487938" w:rsidRPr="00B93702" w14:paraId="756C330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DC77C06" w14:textId="77777777" w:rsidR="00487938" w:rsidRPr="00B93702" w:rsidRDefault="00487938" w:rsidP="0048793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EDCBDE" w14:textId="77777777" w:rsidR="00487938" w:rsidRPr="00B93702" w:rsidRDefault="00487938" w:rsidP="00487938">
            <w:pPr>
              <w:pStyle w:val="TAC"/>
              <w:rPr>
                <w:rFonts w:cs="Arial"/>
              </w:rPr>
            </w:pPr>
            <w:r w:rsidRPr="003D353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B2EDBF" w14:textId="77777777" w:rsidR="00487938" w:rsidRPr="00B93702" w:rsidRDefault="00487938" w:rsidP="0048793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579A05"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BC7F4B" w14:textId="77777777" w:rsidR="00487938" w:rsidRPr="00B93702" w:rsidRDefault="00487938" w:rsidP="00487938">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p>
        </w:tc>
      </w:tr>
      <w:tr w:rsidR="00487938" w:rsidRPr="00B93702" w14:paraId="166605E1" w14:textId="77777777" w:rsidTr="00C81207">
        <w:trPr>
          <w:cantSplit/>
          <w:trHeight w:val="113"/>
          <w:jc w:val="center"/>
        </w:trPr>
        <w:tc>
          <w:tcPr>
            <w:tcW w:w="1302" w:type="dxa"/>
            <w:vMerge w:val="restart"/>
            <w:tcBorders>
              <w:left w:val="single" w:sz="4" w:space="0" w:color="auto"/>
              <w:right w:val="single" w:sz="4" w:space="0" w:color="auto"/>
            </w:tcBorders>
            <w:shd w:val="clear" w:color="auto" w:fill="auto"/>
          </w:tcPr>
          <w:p w14:paraId="52EEFBD2" w14:textId="77777777" w:rsidR="00487938" w:rsidRPr="00B93702" w:rsidRDefault="00487938" w:rsidP="00487938">
            <w:pPr>
              <w:pStyle w:val="TAC"/>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F846D" w14:textId="77777777" w:rsidR="00487938" w:rsidRPr="00B93702" w:rsidRDefault="00487938" w:rsidP="00487938">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C81AF8" w14:textId="77777777" w:rsidR="00487938" w:rsidRPr="00B93702" w:rsidRDefault="00487938" w:rsidP="0048793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BF7FF8"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9D522C" w14:textId="77777777" w:rsidR="00487938" w:rsidRPr="00B93702" w:rsidRDefault="00487938" w:rsidP="00487938">
            <w:pPr>
              <w:pStyle w:val="TAL"/>
              <w:rPr>
                <w:rFonts w:cs="Arial"/>
              </w:rPr>
            </w:pPr>
            <w:r>
              <w:rPr>
                <w:rFonts w:cs="Arial"/>
              </w:rPr>
              <w:t xml:space="preserve">This requirement does not apply to E-UTRA BS operating in Band 11, 21, 32, 45, 50, 51, 74, 75 or 76. </w:t>
            </w:r>
          </w:p>
        </w:tc>
      </w:tr>
      <w:tr w:rsidR="00487938" w:rsidRPr="00B93702" w14:paraId="7C661CC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FC3C70" w14:textId="77777777" w:rsidR="00487938" w:rsidRPr="00B93702" w:rsidRDefault="00487938" w:rsidP="0048793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A77B45" w14:textId="77777777" w:rsidR="00487938" w:rsidRPr="00B93702" w:rsidRDefault="00487938" w:rsidP="00487938">
            <w:pPr>
              <w:pStyle w:val="TAC"/>
              <w:rPr>
                <w:rFonts w:cs="Arial"/>
              </w:rPr>
            </w:pPr>
            <w:r w:rsidRPr="003D353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30ACBC" w14:textId="77777777" w:rsidR="00487938" w:rsidRPr="00B93702" w:rsidRDefault="00487938" w:rsidP="0048793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5F5149"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E2A35" w14:textId="77777777" w:rsidR="00487938" w:rsidRPr="00B93702" w:rsidRDefault="00487938" w:rsidP="00487938">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p>
        </w:tc>
      </w:tr>
      <w:tr w:rsidR="00487938" w:rsidRPr="00B93702" w14:paraId="18223058" w14:textId="77777777" w:rsidTr="009805A4">
        <w:trPr>
          <w:cantSplit/>
          <w:trHeight w:val="113"/>
          <w:jc w:val="center"/>
        </w:trPr>
        <w:tc>
          <w:tcPr>
            <w:tcW w:w="1302" w:type="dxa"/>
            <w:vMerge w:val="restart"/>
            <w:tcBorders>
              <w:left w:val="single" w:sz="4" w:space="0" w:color="auto"/>
              <w:right w:val="single" w:sz="4" w:space="0" w:color="auto"/>
            </w:tcBorders>
            <w:shd w:val="clear" w:color="auto" w:fill="auto"/>
          </w:tcPr>
          <w:p w14:paraId="746B5855" w14:textId="77777777" w:rsidR="00487938" w:rsidRPr="00B93702" w:rsidRDefault="00487938" w:rsidP="00487938">
            <w:pPr>
              <w:pStyle w:val="TAC"/>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28A4E5" w14:textId="77777777" w:rsidR="00487938" w:rsidRPr="00B93702" w:rsidRDefault="00487938" w:rsidP="00487938">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4AD450" w14:textId="77777777" w:rsidR="00487938" w:rsidRPr="00B93702" w:rsidRDefault="00487938" w:rsidP="0048793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BFC2DA"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A2EB1B" w14:textId="77777777" w:rsidR="00487938" w:rsidRPr="00B93702" w:rsidRDefault="00487938" w:rsidP="00487938">
            <w:pPr>
              <w:pStyle w:val="TAL"/>
              <w:rPr>
                <w:rFonts w:cs="Arial"/>
              </w:rPr>
            </w:pPr>
            <w:r>
              <w:rPr>
                <w:rFonts w:cs="Arial"/>
              </w:rPr>
              <w:t xml:space="preserve">This requirement does not apply to E-UTRA BS operating in Band 50, 51, 75 or 76. </w:t>
            </w:r>
          </w:p>
        </w:tc>
      </w:tr>
      <w:tr w:rsidR="00487938" w:rsidRPr="00B93702" w14:paraId="0CD792C0"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A56905" w14:textId="77777777" w:rsidR="00487938" w:rsidRPr="00B93702" w:rsidRDefault="00487938" w:rsidP="0048793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BAE8D7" w14:textId="77777777" w:rsidR="00487938" w:rsidRPr="00B93702" w:rsidRDefault="00487938" w:rsidP="00487938">
            <w:pPr>
              <w:pStyle w:val="TAC"/>
              <w:rPr>
                <w:rFonts w:cs="Arial"/>
              </w:rPr>
            </w:pPr>
            <w:r w:rsidRPr="003D353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835C0A" w14:textId="77777777" w:rsidR="00487938" w:rsidRPr="00B93702" w:rsidRDefault="00487938" w:rsidP="0048793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6EE6F8"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9F6AF8" w14:textId="77777777" w:rsidR="00487938" w:rsidRPr="00B93702" w:rsidRDefault="00487938" w:rsidP="00487938">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p>
        </w:tc>
      </w:tr>
      <w:tr w:rsidR="00487938" w:rsidRPr="00B93702" w14:paraId="49B8A6FF" w14:textId="77777777" w:rsidTr="008778D7">
        <w:trPr>
          <w:cantSplit/>
          <w:trHeight w:val="113"/>
          <w:jc w:val="center"/>
        </w:trPr>
        <w:tc>
          <w:tcPr>
            <w:tcW w:w="1302" w:type="dxa"/>
            <w:vMerge w:val="restart"/>
            <w:tcBorders>
              <w:left w:val="single" w:sz="4" w:space="0" w:color="auto"/>
              <w:right w:val="single" w:sz="4" w:space="0" w:color="auto"/>
            </w:tcBorders>
            <w:shd w:val="clear" w:color="auto" w:fill="auto"/>
          </w:tcPr>
          <w:p w14:paraId="45257D62" w14:textId="77777777" w:rsidR="00487938" w:rsidRPr="00B93702" w:rsidRDefault="00487938" w:rsidP="00487938">
            <w:pPr>
              <w:pStyle w:val="TAC"/>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47E3D4" w14:textId="77777777" w:rsidR="00487938" w:rsidRPr="00B93702" w:rsidRDefault="00487938" w:rsidP="00487938">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C23F1" w14:textId="77777777" w:rsidR="00487938" w:rsidRPr="00B93702" w:rsidRDefault="00487938" w:rsidP="0048793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FBABEA"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FF2845" w14:textId="77777777" w:rsidR="00487938" w:rsidRPr="00B93702" w:rsidRDefault="00487938" w:rsidP="00487938">
            <w:pPr>
              <w:pStyle w:val="TAL"/>
              <w:rPr>
                <w:rFonts w:cs="Arial"/>
              </w:rPr>
            </w:pPr>
            <w:r>
              <w:rPr>
                <w:rFonts w:cs="Arial"/>
              </w:rPr>
              <w:t xml:space="preserve">This requirement does not apply to E-UTRA BS operating in Band 11, 21, 32, 45, 50, 51, 74, 75 or 76. </w:t>
            </w:r>
          </w:p>
        </w:tc>
      </w:tr>
      <w:tr w:rsidR="00487938" w:rsidRPr="00B93702" w14:paraId="7D4231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EB6CDD" w14:textId="77777777" w:rsidR="00487938" w:rsidRPr="00B93702" w:rsidRDefault="00487938" w:rsidP="0048793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BC272A" w14:textId="77777777" w:rsidR="00487938" w:rsidRPr="00B93702" w:rsidRDefault="00487938" w:rsidP="00487938">
            <w:pPr>
              <w:pStyle w:val="TAC"/>
              <w:rPr>
                <w:rFonts w:cs="Arial"/>
              </w:rPr>
            </w:pPr>
            <w:r w:rsidRPr="003D353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737AB" w14:textId="77777777" w:rsidR="00487938" w:rsidRPr="00B93702" w:rsidRDefault="00487938" w:rsidP="0048793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F8AEA" w14:textId="77777777" w:rsidR="00487938" w:rsidRPr="00B93702" w:rsidRDefault="00487938" w:rsidP="0048793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10D26" w14:textId="77777777" w:rsidR="00487938" w:rsidRPr="00B93702" w:rsidRDefault="00487938" w:rsidP="00487938">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p>
        </w:tc>
      </w:tr>
      <w:tr w:rsidR="00487938" w:rsidRPr="00B93702" w14:paraId="37890D79"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F847FD0" w14:textId="77777777" w:rsidR="00487938" w:rsidRPr="00B93702" w:rsidRDefault="00487938" w:rsidP="00487938">
            <w:pPr>
              <w:pStyle w:val="TAC"/>
            </w:pPr>
            <w:r w:rsidRPr="00B93702">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2844B9" w14:textId="77777777" w:rsidR="00487938" w:rsidRPr="00B93702" w:rsidRDefault="00487938" w:rsidP="00487938">
            <w:pPr>
              <w:pStyle w:val="TAC"/>
              <w:rPr>
                <w:rFonts w:cs="Arial"/>
              </w:rPr>
            </w:pPr>
            <w:r w:rsidRPr="00B93702">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E15848" w14:textId="77777777" w:rsidR="00487938" w:rsidRPr="00B93702" w:rsidRDefault="00487938" w:rsidP="00487938">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048B49" w14:textId="77777777" w:rsidR="00487938" w:rsidRPr="00B93702" w:rsidRDefault="00487938" w:rsidP="00487938">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605427" w14:textId="77777777" w:rsidR="00487938" w:rsidRPr="00B93702" w:rsidRDefault="00487938" w:rsidP="00487938">
            <w:pPr>
              <w:pStyle w:val="TAL"/>
              <w:rPr>
                <w:rFonts w:cs="Arial"/>
              </w:rPr>
            </w:pPr>
          </w:p>
        </w:tc>
      </w:tr>
      <w:tr w:rsidR="00487938" w:rsidRPr="00B93702" w14:paraId="081FA799"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FD6A25E" w14:textId="77777777" w:rsidR="00487938" w:rsidRPr="00B93702" w:rsidRDefault="00487938" w:rsidP="00487938">
            <w:pPr>
              <w:pStyle w:val="TAN"/>
              <w:rPr>
                <w:rFonts w:cs="Arial"/>
                <w:lang w:eastAsia="en-US"/>
              </w:rPr>
            </w:pPr>
            <w:r w:rsidRPr="00B93702">
              <w:rPr>
                <w:rFonts w:cs="Arial"/>
                <w:lang w:eastAsia="en-US"/>
              </w:rPr>
              <w:t>NOTE 5:</w:t>
            </w:r>
            <w:r>
              <w:rPr>
                <w:rFonts w:cs="Arial"/>
                <w:lang w:eastAsia="en-US"/>
              </w:rPr>
              <w:tab/>
            </w:r>
            <w:r w:rsidRPr="00B93702">
              <w:rPr>
                <w:rFonts w:cs="Arial"/>
                <w:lang w:eastAsia="en-US"/>
              </w:rPr>
              <w:t>Void</w:t>
            </w:r>
          </w:p>
        </w:tc>
      </w:tr>
    </w:tbl>
    <w:p w14:paraId="416D5BF1" w14:textId="77777777" w:rsidR="00683B6A" w:rsidRPr="00B93702" w:rsidRDefault="00683B6A" w:rsidP="00683B6A"/>
    <w:p w14:paraId="1B6D11B5" w14:textId="77777777" w:rsidR="00683B6A" w:rsidRPr="00B93702" w:rsidRDefault="00683B6A" w:rsidP="00683B6A">
      <w:pPr>
        <w:pStyle w:val="NO"/>
      </w:pPr>
      <w:r w:rsidRPr="00B93702">
        <w:t>NOTE 1:</w:t>
      </w:r>
      <w:r w:rsidRPr="00B93702">
        <w:tab/>
        <w:t xml:space="preserve">As defined in the scope for spurious emissions in this subclause, </w:t>
      </w:r>
      <w:r w:rsidR="003B0010" w:rsidRPr="00B93702">
        <w:t>except for</w:t>
      </w:r>
      <w:r w:rsidR="00475096" w:rsidRPr="00B93702">
        <w:t xml:space="preserve"> the cases where the noted requirements apply to a BS operating in</w:t>
      </w:r>
      <w:r w:rsidR="003B0010" w:rsidRPr="00B93702">
        <w:t xml:space="preserve"> Band 25</w:t>
      </w:r>
      <w:r w:rsidR="00A27B19" w:rsidRPr="00B93702">
        <w:t>, Band 27, Band 28</w:t>
      </w:r>
      <w:r w:rsidR="00475096" w:rsidRPr="00B93702">
        <w:t xml:space="preserve"> or Band 29</w:t>
      </w:r>
      <w:r w:rsidR="003B0010" w:rsidRPr="00B93702">
        <w:t xml:space="preserve">, </w:t>
      </w:r>
      <w:r w:rsidRPr="00B93702">
        <w:t>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14:paraId="424D0879" w14:textId="77777777" w:rsidR="00683B6A" w:rsidRPr="00B93702" w:rsidRDefault="00683B6A" w:rsidP="00683B6A">
      <w:pPr>
        <w:pStyle w:val="NO"/>
      </w:pPr>
      <w:r w:rsidRPr="00B93702">
        <w:t>NOTE 2:</w:t>
      </w:r>
      <w:r w:rsidRPr="00B93702">
        <w:tab/>
      </w:r>
      <w:r w:rsidR="006323D8" w:rsidRPr="00B93702">
        <w:t>Table 6.6.1.5.5-1</w:t>
      </w:r>
      <w:r w:rsidRPr="00B93702">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04ADAE2" w14:textId="77777777" w:rsidR="00683B6A" w:rsidRPr="00B93702" w:rsidRDefault="00683B6A" w:rsidP="00683B6A">
      <w:pPr>
        <w:pStyle w:val="NO"/>
      </w:pPr>
      <w:r w:rsidRPr="00B93702">
        <w:t>NOTE 3:</w:t>
      </w:r>
      <w:r w:rsidRPr="00B93702">
        <w:tab/>
        <w:t>For the protection of DCS1800, UTRA Band III</w:t>
      </w:r>
      <w:r w:rsidR="00465567" w:rsidRPr="00B93702">
        <w:t>,</w:t>
      </w:r>
      <w:r w:rsidRPr="00B93702">
        <w:t xml:space="preserve"> E-UTRA Band 3</w:t>
      </w:r>
      <w:r w:rsidR="00465567" w:rsidRPr="00B93702">
        <w:t xml:space="preserve"> or NR Band n3</w:t>
      </w:r>
      <w:r w:rsidRPr="00B93702">
        <w:t xml:space="preserve"> in China, the frequency ranges of the downlink and uplink protection requirements are 1805 – 1850 MHz and 1710 – 1755 MHz respectively.</w:t>
      </w:r>
    </w:p>
    <w:p w14:paraId="72BBCA2B" w14:textId="77777777" w:rsidR="00D8102F" w:rsidRPr="00B93702" w:rsidRDefault="00423A5F" w:rsidP="00D8102F">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0047580E" w:rsidRPr="00B93702">
        <w:rPr>
          <w:lang w:eastAsia="zh-CN"/>
        </w:rPr>
        <w:t>(except in Band 46)</w:t>
      </w:r>
      <w:r w:rsidRPr="00B93702">
        <w:t>, special co-existence requirements may apply that are not covered by the 3GPP specifications.</w:t>
      </w:r>
      <w:r w:rsidR="00D8102F" w:rsidRPr="00B93702">
        <w:t xml:space="preserve"> </w:t>
      </w:r>
    </w:p>
    <w:p w14:paraId="2947CB0F" w14:textId="77777777" w:rsidR="00475096" w:rsidRPr="00B93702" w:rsidRDefault="00D8102F" w:rsidP="00475096">
      <w:pPr>
        <w:pStyle w:val="NO"/>
      </w:pPr>
      <w:r w:rsidRPr="00B93702">
        <w:t>NOTE 6:</w:t>
      </w:r>
      <w:r w:rsidRPr="00B93702">
        <w:tab/>
        <w:t>For Band 28 BS, specific solutions may be required to fulfil the spurious emissions limits for BS for co-existence with Band 27 UL operating band.</w:t>
      </w:r>
    </w:p>
    <w:p w14:paraId="4245C69B" w14:textId="77777777" w:rsidR="00423A5F" w:rsidRPr="00B93702" w:rsidRDefault="00475096" w:rsidP="00475096">
      <w:pPr>
        <w:pStyle w:val="NO"/>
      </w:pPr>
      <w:r w:rsidRPr="00B93702">
        <w:t>NOTE 7:</w:t>
      </w:r>
      <w:r w:rsidRPr="00B93702">
        <w:tab/>
        <w:t>For Band 29 BS, specific solutions may be required to fulfil the spurious emissions limits for BS for co-existence with UTRA Band XII or E-UTRA Band 12</w:t>
      </w:r>
      <w:r w:rsidR="00C80CA5" w:rsidRPr="003501E9">
        <w:t xml:space="preserve"> or NR Band n12</w:t>
      </w:r>
      <w:r w:rsidRPr="00B93702">
        <w:t xml:space="preserve"> UL operating band or E-UTRA Band 17 UL operating band</w:t>
      </w:r>
      <w:r w:rsidR="00ED405B" w:rsidRPr="00B93702">
        <w:t xml:space="preserve"> or E-UTRA Band 85 UL operating band</w:t>
      </w:r>
      <w:r w:rsidRPr="00B93702">
        <w:t>.</w:t>
      </w:r>
    </w:p>
    <w:p w14:paraId="09E0FF14" w14:textId="77777777" w:rsidR="00683B6A" w:rsidRPr="00B93702" w:rsidRDefault="00683B6A" w:rsidP="00683B6A">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r w:rsidR="00465567" w:rsidRPr="00B93702">
        <w:t>Δf</w:t>
      </w:r>
      <w:r w:rsidR="00465567" w:rsidRPr="00B93702">
        <w:rPr>
          <w:vertAlign w:val="subscript"/>
        </w:rPr>
        <w:t>OBUE</w:t>
      </w:r>
      <w:r w:rsidRPr="00B93702">
        <w:rPr>
          <w:rFonts w:cs="v3.8.0"/>
        </w:rPr>
        <w:t xml:space="preserve"> below the </w:t>
      </w:r>
      <w:r w:rsidRPr="00B93702">
        <w:t xml:space="preserve">lowest BS transmitter frequency of the downlink operating band and </w:t>
      </w:r>
      <w:r w:rsidR="00465567" w:rsidRPr="00B93702">
        <w:t>Δf</w:t>
      </w:r>
      <w:r w:rsidR="00465567" w:rsidRPr="00B93702">
        <w:rPr>
          <w:vertAlign w:val="subscript"/>
        </w:rPr>
        <w:t>OBUE</w:t>
      </w:r>
      <w:r w:rsidRPr="00B93702">
        <w:t xml:space="preserve"> above the highest BS transmitter frequency of the downlink operating band.</w:t>
      </w:r>
    </w:p>
    <w:p w14:paraId="17A662C8" w14:textId="77777777" w:rsidR="00683B6A" w:rsidRPr="00B93702" w:rsidRDefault="00683B6A" w:rsidP="00683B6A">
      <w:r w:rsidRPr="00B93702">
        <w:t>The power of any spurious emission shall not exceed:</w:t>
      </w:r>
    </w:p>
    <w:p w14:paraId="65285531" w14:textId="77777777" w:rsidR="00683B6A" w:rsidRPr="00B93702" w:rsidRDefault="00683B6A" w:rsidP="0048036E">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3702" w:rsidRPr="00B93702" w14:paraId="3C8C62AD" w14:textId="77777777">
        <w:trPr>
          <w:cantSplit/>
          <w:jc w:val="center"/>
        </w:trPr>
        <w:tc>
          <w:tcPr>
            <w:tcW w:w="2538" w:type="dxa"/>
          </w:tcPr>
          <w:p w14:paraId="57591E07" w14:textId="77777777"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14:paraId="10E1DB98"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43B22305" w14:textId="77777777" w:rsidR="00683B6A" w:rsidRPr="00B93702" w:rsidRDefault="00683B6A" w:rsidP="00AB3C4B">
            <w:pPr>
              <w:pStyle w:val="TAH"/>
              <w:rPr>
                <w:rFonts w:cs="Arial"/>
                <w:lang w:eastAsia="en-US"/>
              </w:rPr>
            </w:pPr>
            <w:r w:rsidRPr="00B93702">
              <w:rPr>
                <w:rFonts w:cs="Arial"/>
                <w:lang w:eastAsia="en-US"/>
              </w:rPr>
              <w:t>Measurement Bandwidth</w:t>
            </w:r>
          </w:p>
        </w:tc>
        <w:tc>
          <w:tcPr>
            <w:tcW w:w="3617" w:type="dxa"/>
          </w:tcPr>
          <w:p w14:paraId="23F657A0" w14:textId="77777777" w:rsidR="00683B6A" w:rsidRPr="00B93702" w:rsidRDefault="00683B6A" w:rsidP="00AB3C4B">
            <w:pPr>
              <w:pStyle w:val="TAH"/>
              <w:rPr>
                <w:rFonts w:cs="Arial"/>
                <w:lang w:eastAsia="en-US"/>
              </w:rPr>
            </w:pPr>
            <w:r w:rsidRPr="00B93702">
              <w:rPr>
                <w:rFonts w:cs="Arial"/>
                <w:lang w:eastAsia="en-US"/>
              </w:rPr>
              <w:t>Note</w:t>
            </w:r>
          </w:p>
        </w:tc>
      </w:tr>
      <w:tr w:rsidR="00B93702" w:rsidRPr="00B93702" w14:paraId="3C81A0E8" w14:textId="77777777">
        <w:trPr>
          <w:cantSplit/>
          <w:trHeight w:val="163"/>
          <w:jc w:val="center"/>
        </w:trPr>
        <w:tc>
          <w:tcPr>
            <w:tcW w:w="2538" w:type="dxa"/>
            <w:tcBorders>
              <w:top w:val="single" w:sz="4" w:space="0" w:color="auto"/>
              <w:bottom w:val="single" w:sz="4" w:space="0" w:color="auto"/>
            </w:tcBorders>
          </w:tcPr>
          <w:p w14:paraId="70B2609C" w14:textId="77777777" w:rsidR="00683B6A" w:rsidRPr="00B93702" w:rsidRDefault="00683B6A" w:rsidP="00AB3C4B">
            <w:pPr>
              <w:pStyle w:val="TAC"/>
              <w:rPr>
                <w:rFonts w:cs="Arial"/>
                <w:lang w:eastAsia="en-US"/>
              </w:rPr>
            </w:pPr>
            <w:r w:rsidRPr="00B93702">
              <w:rPr>
                <w:rFonts w:cs="Arial"/>
                <w:lang w:eastAsia="en-US"/>
              </w:rPr>
              <w:t xml:space="preserve">1884.5 </w:t>
            </w:r>
            <w:r w:rsidRPr="00B93702">
              <w:rPr>
                <w:rFonts w:cs="Arial"/>
                <w:lang w:eastAsia="en-US"/>
              </w:rPr>
              <w:noBreakHyphen/>
              <w:t xml:space="preserve"> 1915.7 MHz</w:t>
            </w:r>
          </w:p>
        </w:tc>
        <w:tc>
          <w:tcPr>
            <w:tcW w:w="1276" w:type="dxa"/>
            <w:tcBorders>
              <w:top w:val="single" w:sz="4" w:space="0" w:color="auto"/>
              <w:bottom w:val="single" w:sz="4" w:space="0" w:color="auto"/>
            </w:tcBorders>
          </w:tcPr>
          <w:p w14:paraId="063131BE" w14:textId="77777777" w:rsidR="00683B6A" w:rsidRPr="00B93702" w:rsidRDefault="00683B6A" w:rsidP="00AB3C4B">
            <w:pPr>
              <w:pStyle w:val="TAC"/>
              <w:rPr>
                <w:rFonts w:cs="Arial"/>
                <w:lang w:eastAsia="en-US"/>
              </w:rPr>
            </w:pPr>
            <w:r w:rsidRPr="00B93702">
              <w:rPr>
                <w:rFonts w:cs="Arial"/>
                <w:lang w:eastAsia="en-US"/>
              </w:rPr>
              <w:t>-41 dBm</w:t>
            </w:r>
          </w:p>
        </w:tc>
        <w:tc>
          <w:tcPr>
            <w:tcW w:w="1418" w:type="dxa"/>
            <w:tcBorders>
              <w:top w:val="single" w:sz="4" w:space="0" w:color="auto"/>
              <w:bottom w:val="single" w:sz="4" w:space="0" w:color="auto"/>
            </w:tcBorders>
          </w:tcPr>
          <w:p w14:paraId="284DFD3F" w14:textId="77777777" w:rsidR="00683B6A" w:rsidRPr="00B93702" w:rsidRDefault="00683B6A" w:rsidP="00AB3C4B">
            <w:pPr>
              <w:pStyle w:val="TAC"/>
              <w:rPr>
                <w:rFonts w:cs="Arial"/>
                <w:lang w:eastAsia="en-US"/>
              </w:rPr>
            </w:pPr>
            <w:r w:rsidRPr="00B93702">
              <w:rPr>
                <w:rFonts w:cs="Arial"/>
                <w:lang w:eastAsia="en-US"/>
              </w:rPr>
              <w:t>300 kHz</w:t>
            </w:r>
          </w:p>
        </w:tc>
        <w:tc>
          <w:tcPr>
            <w:tcW w:w="3617" w:type="dxa"/>
            <w:tcBorders>
              <w:top w:val="single" w:sz="4" w:space="0" w:color="auto"/>
              <w:bottom w:val="single" w:sz="4" w:space="0" w:color="auto"/>
            </w:tcBorders>
          </w:tcPr>
          <w:p w14:paraId="52F92EB4" w14:textId="77777777" w:rsidR="00683B6A" w:rsidRPr="00B93702" w:rsidRDefault="00683B6A" w:rsidP="00AB3C4B">
            <w:pPr>
              <w:pStyle w:val="TAC"/>
              <w:rPr>
                <w:rFonts w:cs="Arial"/>
                <w:lang w:eastAsia="en-US"/>
              </w:rPr>
            </w:pPr>
            <w:r w:rsidRPr="00B93702">
              <w:rPr>
                <w:rFonts w:cs="Arial"/>
                <w:lang w:eastAsia="en-US"/>
              </w:rPr>
              <w:t>Applicable for co-existence with PHS system operating in</w:t>
            </w:r>
            <w:r w:rsidR="00C462C9" w:rsidRPr="00B93702">
              <w:rPr>
                <w:rFonts w:cs="Arial"/>
                <w:lang w:eastAsia="en-US"/>
              </w:rPr>
              <w:t xml:space="preserve"> </w:t>
            </w:r>
            <w:r w:rsidRPr="00B93702">
              <w:rPr>
                <w:rFonts w:cs="Arial"/>
                <w:lang w:eastAsia="en-US"/>
              </w:rPr>
              <w:t>1884.5-1915.7MHz</w:t>
            </w:r>
            <w:r w:rsidRPr="00B93702" w:rsidDel="00A603A7">
              <w:rPr>
                <w:rFonts w:cs="Arial"/>
                <w:lang w:eastAsia="en-US"/>
              </w:rPr>
              <w:t xml:space="preserve"> </w:t>
            </w:r>
          </w:p>
        </w:tc>
      </w:tr>
      <w:tr w:rsidR="00683B6A" w:rsidRPr="00B93702" w14:paraId="22C990A6" w14:textId="77777777">
        <w:trPr>
          <w:cantSplit/>
          <w:trHeight w:val="163"/>
          <w:jc w:val="center"/>
        </w:trPr>
        <w:tc>
          <w:tcPr>
            <w:tcW w:w="8849" w:type="dxa"/>
            <w:gridSpan w:val="4"/>
            <w:tcBorders>
              <w:top w:val="single" w:sz="4" w:space="0" w:color="auto"/>
            </w:tcBorders>
          </w:tcPr>
          <w:p w14:paraId="5406C53D" w14:textId="77777777" w:rsidR="00683B6A" w:rsidRPr="00B93702" w:rsidRDefault="00683B6A" w:rsidP="00AB3C4B">
            <w:pPr>
              <w:pStyle w:val="TAN"/>
              <w:rPr>
                <w:rFonts w:cs="Arial"/>
                <w:lang w:eastAsia="en-US"/>
              </w:rPr>
            </w:pPr>
            <w:r w:rsidRPr="00B93702">
              <w:rPr>
                <w:rFonts w:cs="Arial"/>
                <w:lang w:eastAsia="en-US"/>
              </w:rPr>
              <w:t>NOTE:</w:t>
            </w:r>
            <w:r w:rsidRPr="00B93702">
              <w:rPr>
                <w:rFonts w:cs="Arial"/>
                <w:lang w:eastAsia="en-US"/>
              </w:rPr>
              <w:tab/>
              <w:t>The requirement is not applicable in China.</w:t>
            </w:r>
          </w:p>
        </w:tc>
      </w:tr>
    </w:tbl>
    <w:p w14:paraId="29BF01D4" w14:textId="77777777" w:rsidR="00683B6A" w:rsidRPr="00B93702" w:rsidRDefault="00683B6A" w:rsidP="00683B6A"/>
    <w:p w14:paraId="1FB5ED79" w14:textId="77777777" w:rsidR="00B95D90" w:rsidRPr="00B93702" w:rsidRDefault="00C65D36" w:rsidP="00B95D90">
      <w:pPr>
        <w:rPr>
          <w:rFonts w:cs="v5.0.0"/>
          <w:lang w:eastAsia="zh-CN"/>
        </w:rPr>
      </w:pPr>
      <w:r w:rsidRPr="00B93702">
        <w:rPr>
          <w:rFonts w:cs="v3.8.0"/>
        </w:rPr>
        <w:t>The following requirement may apply to E-UTRA BS operating in Band 41 in certain regions</w:t>
      </w:r>
      <w:r w:rsidRPr="00B93702">
        <w:t xml:space="preserve">. </w:t>
      </w:r>
      <w:r w:rsidR="00B95D90" w:rsidRPr="00B93702">
        <w:rPr>
          <w:rFonts w:cs="v3.8.0"/>
        </w:rPr>
        <w:t>This requirement is also applicable at</w:t>
      </w:r>
      <w:r w:rsidR="00B95D90" w:rsidRPr="00B93702">
        <w:t xml:space="preserve"> </w:t>
      </w:r>
      <w:r w:rsidR="00B95D90" w:rsidRPr="00B93702">
        <w:rPr>
          <w:rFonts w:cs="v3.8.0"/>
        </w:rPr>
        <w:t>the frequency range from 10 MHz below the lowest frequency of the BS downlink operating band up to 10 MHz above the highest frequency of the BS downlink operating band</w:t>
      </w:r>
      <w:r w:rsidR="00B95D90" w:rsidRPr="00B93702">
        <w:rPr>
          <w:rFonts w:cs="v5.0.0"/>
        </w:rPr>
        <w:t>.</w:t>
      </w:r>
    </w:p>
    <w:p w14:paraId="2163EB10" w14:textId="77777777" w:rsidR="00B95D90" w:rsidRPr="00B93702" w:rsidRDefault="00B95D90" w:rsidP="00B95D90">
      <w:pPr>
        <w:keepNext/>
        <w:rPr>
          <w:rFonts w:cs="v5.0.0"/>
        </w:rPr>
      </w:pPr>
      <w:r w:rsidRPr="00B93702">
        <w:rPr>
          <w:rFonts w:cs="v5.0.0"/>
        </w:rPr>
        <w:t>The power of any spurious emission shall not exceed:</w:t>
      </w:r>
    </w:p>
    <w:p w14:paraId="113D8FD2" w14:textId="77777777" w:rsidR="00B95D90" w:rsidRPr="00B93702" w:rsidRDefault="00B95D90" w:rsidP="0048036E">
      <w:pPr>
        <w:pStyle w:val="TH"/>
        <w:rPr>
          <w:rFonts w:cs="v5.0.0"/>
        </w:rPr>
      </w:pPr>
      <w:r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w:t>
      </w:r>
      <w:r w:rsidR="00C65D36" w:rsidRPr="00B93702">
        <w:rPr>
          <w:rFonts w:cs="v5.0.0"/>
        </w:rPr>
        <w:t xml:space="preserve">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54C7326E" w14:textId="77777777">
        <w:trPr>
          <w:cantSplit/>
          <w:jc w:val="center"/>
        </w:trPr>
        <w:tc>
          <w:tcPr>
            <w:tcW w:w="2376" w:type="dxa"/>
          </w:tcPr>
          <w:p w14:paraId="01C317F3" w14:textId="77777777" w:rsidR="00B95D90" w:rsidRPr="00B93702" w:rsidRDefault="00B95D90" w:rsidP="00C737DC">
            <w:pPr>
              <w:pStyle w:val="TAH"/>
              <w:rPr>
                <w:rFonts w:cs="v5.0.0"/>
                <w:lang w:eastAsia="en-US"/>
              </w:rPr>
            </w:pPr>
            <w:r w:rsidRPr="00B93702">
              <w:rPr>
                <w:rFonts w:cs="v5.0.0"/>
                <w:lang w:eastAsia="en-US"/>
              </w:rPr>
              <w:t>Frequency range</w:t>
            </w:r>
          </w:p>
        </w:tc>
        <w:tc>
          <w:tcPr>
            <w:tcW w:w="1276" w:type="dxa"/>
          </w:tcPr>
          <w:p w14:paraId="347A82A5" w14:textId="77777777" w:rsidR="00B95D90" w:rsidRPr="00B93702" w:rsidRDefault="00B95D90" w:rsidP="00C737DC">
            <w:pPr>
              <w:pStyle w:val="TAH"/>
              <w:rPr>
                <w:rFonts w:cs="v5.0.0"/>
                <w:lang w:eastAsia="en-US"/>
              </w:rPr>
            </w:pPr>
            <w:r w:rsidRPr="00B93702">
              <w:rPr>
                <w:rFonts w:cs="v5.0.0"/>
                <w:lang w:eastAsia="en-US"/>
              </w:rPr>
              <w:t>Maximum Level</w:t>
            </w:r>
          </w:p>
        </w:tc>
        <w:tc>
          <w:tcPr>
            <w:tcW w:w="1418" w:type="dxa"/>
          </w:tcPr>
          <w:p w14:paraId="5AF2C4B7" w14:textId="77777777" w:rsidR="00B95D90" w:rsidRPr="00B93702" w:rsidRDefault="00B95D90" w:rsidP="00C737DC">
            <w:pPr>
              <w:pStyle w:val="TAH"/>
              <w:rPr>
                <w:rFonts w:cs="v5.0.0"/>
                <w:lang w:eastAsia="en-US"/>
              </w:rPr>
            </w:pPr>
            <w:r w:rsidRPr="00B93702">
              <w:rPr>
                <w:rFonts w:cs="v5.0.0"/>
                <w:lang w:eastAsia="en-US"/>
              </w:rPr>
              <w:t>Measurement Bandwidth</w:t>
            </w:r>
          </w:p>
        </w:tc>
        <w:tc>
          <w:tcPr>
            <w:tcW w:w="1956" w:type="dxa"/>
          </w:tcPr>
          <w:p w14:paraId="2E7189FB" w14:textId="77777777" w:rsidR="00B95D90" w:rsidRPr="00B93702" w:rsidRDefault="00B95D90" w:rsidP="00C737DC">
            <w:pPr>
              <w:pStyle w:val="TAH"/>
              <w:rPr>
                <w:rFonts w:cs="v5.0.0"/>
                <w:lang w:eastAsia="en-US"/>
              </w:rPr>
            </w:pPr>
            <w:r w:rsidRPr="00B93702">
              <w:rPr>
                <w:rFonts w:cs="v5.0.0"/>
                <w:lang w:eastAsia="en-US"/>
              </w:rPr>
              <w:t>Note</w:t>
            </w:r>
          </w:p>
        </w:tc>
      </w:tr>
      <w:tr w:rsidR="00B93702" w:rsidRPr="00B93702" w14:paraId="371BE46D" w14:textId="77777777">
        <w:trPr>
          <w:cantSplit/>
          <w:jc w:val="center"/>
        </w:trPr>
        <w:tc>
          <w:tcPr>
            <w:tcW w:w="2376" w:type="dxa"/>
          </w:tcPr>
          <w:p w14:paraId="78E69467" w14:textId="77777777" w:rsidR="00B95D90" w:rsidRPr="00B93702" w:rsidRDefault="00B95D90" w:rsidP="00C737DC">
            <w:pPr>
              <w:pStyle w:val="TAC"/>
              <w:rPr>
                <w:rFonts w:cs="v5.0.0"/>
                <w:lang w:eastAsia="en-US"/>
              </w:rPr>
            </w:pPr>
            <w:r w:rsidRPr="00B93702">
              <w:rPr>
                <w:rFonts w:cs="Arial"/>
                <w:noProof/>
                <w:szCs w:val="21"/>
                <w:lang w:eastAsia="en-US"/>
              </w:rPr>
              <w:t>2505MHz – 2535MHz</w:t>
            </w:r>
          </w:p>
        </w:tc>
        <w:tc>
          <w:tcPr>
            <w:tcW w:w="1276" w:type="dxa"/>
          </w:tcPr>
          <w:p w14:paraId="40D82995" w14:textId="77777777" w:rsidR="00B95D90" w:rsidRPr="00B93702" w:rsidRDefault="00B95D90" w:rsidP="00C737DC">
            <w:pPr>
              <w:pStyle w:val="TAC"/>
              <w:rPr>
                <w:rFonts w:cs="v5.0.0"/>
                <w:lang w:eastAsia="en-US"/>
              </w:rPr>
            </w:pPr>
            <w:r w:rsidRPr="00B93702">
              <w:rPr>
                <w:rFonts w:cs="Arial"/>
                <w:noProof/>
                <w:szCs w:val="21"/>
                <w:lang w:eastAsia="en-US"/>
              </w:rPr>
              <w:t>-42dBm</w:t>
            </w:r>
          </w:p>
        </w:tc>
        <w:tc>
          <w:tcPr>
            <w:tcW w:w="1418" w:type="dxa"/>
          </w:tcPr>
          <w:p w14:paraId="3FBFFDD7" w14:textId="77777777" w:rsidR="00B95D90" w:rsidRPr="00B93702" w:rsidRDefault="00B95D90" w:rsidP="00C737DC">
            <w:pPr>
              <w:pStyle w:val="TAC"/>
              <w:rPr>
                <w:rFonts w:cs="v5.0.0"/>
                <w:lang w:eastAsia="zh-CN"/>
              </w:rPr>
            </w:pPr>
            <w:r w:rsidRPr="00B93702">
              <w:rPr>
                <w:rFonts w:cs="v5.0.0"/>
                <w:lang w:eastAsia="zh-CN"/>
              </w:rPr>
              <w:t>1 MHz</w:t>
            </w:r>
          </w:p>
        </w:tc>
        <w:tc>
          <w:tcPr>
            <w:tcW w:w="1956" w:type="dxa"/>
          </w:tcPr>
          <w:p w14:paraId="4379EA3C" w14:textId="77777777" w:rsidR="00B95D90" w:rsidRPr="00B93702" w:rsidRDefault="00B95D90" w:rsidP="00C737DC">
            <w:pPr>
              <w:pStyle w:val="TAC"/>
              <w:rPr>
                <w:rFonts w:cs="v5.0.0"/>
                <w:lang w:eastAsia="en-US"/>
              </w:rPr>
            </w:pPr>
          </w:p>
        </w:tc>
      </w:tr>
      <w:tr w:rsidR="00B93702" w:rsidRPr="00B93702" w14:paraId="5F47C76F" w14:textId="77777777">
        <w:trPr>
          <w:cantSplit/>
          <w:jc w:val="center"/>
        </w:trPr>
        <w:tc>
          <w:tcPr>
            <w:tcW w:w="2376" w:type="dxa"/>
          </w:tcPr>
          <w:p w14:paraId="44170144" w14:textId="77777777" w:rsidR="00B95D90" w:rsidRPr="00B93702" w:rsidRDefault="00B95D90" w:rsidP="00C737DC">
            <w:pPr>
              <w:pStyle w:val="TAC"/>
              <w:rPr>
                <w:rFonts w:cs="Arial"/>
                <w:noProof/>
                <w:szCs w:val="21"/>
                <w:lang w:eastAsia="en-US"/>
              </w:rPr>
            </w:pPr>
            <w:r w:rsidRPr="00B93702">
              <w:rPr>
                <w:rFonts w:cs="Arial"/>
                <w:noProof/>
                <w:szCs w:val="21"/>
                <w:lang w:eastAsia="en-US"/>
              </w:rPr>
              <w:t xml:space="preserve">2535MHz – </w:t>
            </w:r>
            <w:r w:rsidR="008C1206" w:rsidRPr="00B93702">
              <w:rPr>
                <w:rFonts w:cs="Arial"/>
                <w:noProof/>
                <w:szCs w:val="21"/>
                <w:lang w:eastAsia="en-US"/>
              </w:rPr>
              <w:t>2655MHz</w:t>
            </w:r>
          </w:p>
        </w:tc>
        <w:tc>
          <w:tcPr>
            <w:tcW w:w="1276" w:type="dxa"/>
          </w:tcPr>
          <w:p w14:paraId="4198551C" w14:textId="77777777" w:rsidR="00B95D90" w:rsidRPr="00B93702" w:rsidRDefault="00B95D90" w:rsidP="00C737DC">
            <w:pPr>
              <w:pStyle w:val="TAC"/>
              <w:rPr>
                <w:rFonts w:cs="Arial"/>
                <w:noProof/>
                <w:szCs w:val="21"/>
                <w:lang w:eastAsia="zh-CN"/>
              </w:rPr>
            </w:pPr>
            <w:r w:rsidRPr="00B93702">
              <w:rPr>
                <w:rFonts w:cs="Arial"/>
                <w:noProof/>
                <w:szCs w:val="21"/>
                <w:lang w:eastAsia="en-US"/>
              </w:rPr>
              <w:t>-22dBm</w:t>
            </w:r>
          </w:p>
        </w:tc>
        <w:tc>
          <w:tcPr>
            <w:tcW w:w="1418" w:type="dxa"/>
          </w:tcPr>
          <w:p w14:paraId="0C05F0FC" w14:textId="77777777" w:rsidR="00B95D90" w:rsidRPr="00B93702" w:rsidRDefault="00B95D90" w:rsidP="00C737DC">
            <w:pPr>
              <w:pStyle w:val="TAC"/>
              <w:rPr>
                <w:rFonts w:cs="v5.0.0"/>
                <w:lang w:eastAsia="en-US"/>
              </w:rPr>
            </w:pPr>
            <w:r w:rsidRPr="00B93702">
              <w:rPr>
                <w:rFonts w:cs="v5.0.0"/>
                <w:lang w:eastAsia="zh-CN"/>
              </w:rPr>
              <w:t>1 MHz</w:t>
            </w:r>
          </w:p>
        </w:tc>
        <w:tc>
          <w:tcPr>
            <w:tcW w:w="1956" w:type="dxa"/>
          </w:tcPr>
          <w:p w14:paraId="5AFAB6E8" w14:textId="77777777" w:rsidR="00B95D90" w:rsidRPr="00B93702" w:rsidRDefault="00B95D90" w:rsidP="00C737DC">
            <w:pPr>
              <w:pStyle w:val="TAC"/>
              <w:jc w:val="left"/>
              <w:rPr>
                <w:rFonts w:cs="v5.0.0"/>
                <w:lang w:eastAsia="zh-CN"/>
              </w:rPr>
            </w:pPr>
            <w:r w:rsidRPr="00B93702">
              <w:rPr>
                <w:rFonts w:cs="v5.0.0"/>
                <w:lang w:eastAsia="en-US"/>
              </w:rPr>
              <w:t xml:space="preserve">Applicable at offsets </w:t>
            </w:r>
            <w:r w:rsidRPr="00B93702">
              <w:rPr>
                <w:rFonts w:cs="Arial"/>
                <w:lang w:eastAsia="en-US"/>
              </w:rPr>
              <w:t>≥</w:t>
            </w:r>
            <w:r w:rsidRPr="00B93702">
              <w:rPr>
                <w:rFonts w:cs="v5.0.0"/>
                <w:lang w:eastAsia="en-US"/>
              </w:rPr>
              <w:t xml:space="preserve"> 250% of channel bandwidth from carrier frequency</w:t>
            </w:r>
          </w:p>
        </w:tc>
      </w:tr>
      <w:tr w:rsidR="00C65D36" w:rsidRPr="00B93702" w14:paraId="1CB399B5" w14:textId="77777777">
        <w:trPr>
          <w:cantSplit/>
          <w:jc w:val="center"/>
        </w:trPr>
        <w:tc>
          <w:tcPr>
            <w:tcW w:w="7026" w:type="dxa"/>
            <w:gridSpan w:val="4"/>
          </w:tcPr>
          <w:p w14:paraId="5FBACF67" w14:textId="77777777" w:rsidR="00C65D36" w:rsidRPr="00B93702" w:rsidRDefault="00C65D36" w:rsidP="00C65D36">
            <w:pPr>
              <w:pStyle w:val="TAN"/>
              <w:rPr>
                <w:rFonts w:cs="v5.0.0"/>
                <w:lang w:eastAsia="en-US"/>
              </w:rPr>
            </w:pPr>
            <w:r w:rsidRPr="00B93702">
              <w:rPr>
                <w:rFonts w:cs="Arial"/>
                <w:lang w:eastAsia="en-US"/>
              </w:rPr>
              <w:t>NOTE:</w:t>
            </w:r>
            <w:r w:rsidRPr="00B93702">
              <w:rPr>
                <w:rFonts w:cs="Arial"/>
                <w:lang w:eastAsia="en-US"/>
              </w:rPr>
              <w:tab/>
              <w:t>This requirement applies for 10 or 20 MHz E-UTRA carriers allocated within 2545-2575MHz</w:t>
            </w:r>
            <w:r w:rsidR="008C1206" w:rsidRPr="00B93702">
              <w:rPr>
                <w:rFonts w:cs="Arial"/>
                <w:lang w:eastAsia="en-US"/>
              </w:rPr>
              <w:t xml:space="preserve"> or 2595-2645MHz</w:t>
            </w:r>
            <w:r w:rsidRPr="00B93702">
              <w:rPr>
                <w:rFonts w:cs="Arial"/>
                <w:lang w:eastAsia="en-US"/>
              </w:rPr>
              <w:t>.</w:t>
            </w:r>
          </w:p>
        </w:tc>
      </w:tr>
    </w:tbl>
    <w:p w14:paraId="311C6ED3" w14:textId="77777777" w:rsidR="00B95D90" w:rsidRPr="00B93702" w:rsidRDefault="00B95D90" w:rsidP="00683B6A"/>
    <w:p w14:paraId="2AD465BA" w14:textId="77777777" w:rsidR="00683B6A" w:rsidRPr="00B93702" w:rsidRDefault="00683B6A" w:rsidP="00683B6A">
      <w:r w:rsidRPr="00B93702">
        <w:lastRenderedPageBreak/>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314F5894" w14:textId="77777777" w:rsidR="000715EC" w:rsidRPr="00B93702" w:rsidRDefault="000715EC" w:rsidP="000715EC">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14:paraId="4C05EE98" w14:textId="77777777" w:rsidR="000715EC" w:rsidRPr="00B93702" w:rsidRDefault="000715EC" w:rsidP="000715EC">
      <w:r w:rsidRPr="00B93702">
        <w:t>The power of any spurious emission shall not exceed:</w:t>
      </w:r>
    </w:p>
    <w:p w14:paraId="1A9F2C57" w14:textId="77777777" w:rsidR="000715EC" w:rsidRPr="00B93702" w:rsidRDefault="000715EC"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24378B53" w14:textId="77777777">
        <w:trPr>
          <w:cantSplit/>
          <w:jc w:val="center"/>
        </w:trPr>
        <w:tc>
          <w:tcPr>
            <w:tcW w:w="2376" w:type="dxa"/>
          </w:tcPr>
          <w:p w14:paraId="6774C764" w14:textId="77777777" w:rsidR="000715EC" w:rsidRPr="00B93702" w:rsidRDefault="000715EC" w:rsidP="000715EC">
            <w:pPr>
              <w:pStyle w:val="TAH"/>
              <w:rPr>
                <w:rFonts w:cs="v5.0.0"/>
                <w:lang w:eastAsia="en-US"/>
              </w:rPr>
            </w:pPr>
            <w:r w:rsidRPr="00B93702">
              <w:rPr>
                <w:rFonts w:cs="v5.0.0"/>
                <w:lang w:eastAsia="en-US"/>
              </w:rPr>
              <w:t>Frequency range</w:t>
            </w:r>
          </w:p>
        </w:tc>
        <w:tc>
          <w:tcPr>
            <w:tcW w:w="1276" w:type="dxa"/>
          </w:tcPr>
          <w:p w14:paraId="0612339A" w14:textId="77777777" w:rsidR="000715EC" w:rsidRPr="00B93702" w:rsidRDefault="000715EC" w:rsidP="000715EC">
            <w:pPr>
              <w:pStyle w:val="TAH"/>
              <w:rPr>
                <w:rFonts w:cs="v5.0.0"/>
                <w:lang w:eastAsia="en-US"/>
              </w:rPr>
            </w:pPr>
            <w:r w:rsidRPr="00B93702">
              <w:rPr>
                <w:rFonts w:cs="v5.0.0"/>
                <w:lang w:eastAsia="en-US"/>
              </w:rPr>
              <w:t>Maximum Level</w:t>
            </w:r>
          </w:p>
        </w:tc>
        <w:tc>
          <w:tcPr>
            <w:tcW w:w="1418" w:type="dxa"/>
          </w:tcPr>
          <w:p w14:paraId="0352607C" w14:textId="77777777" w:rsidR="000715EC" w:rsidRPr="00B93702" w:rsidRDefault="000715EC" w:rsidP="000715EC">
            <w:pPr>
              <w:pStyle w:val="TAH"/>
              <w:rPr>
                <w:rFonts w:cs="v5.0.0"/>
                <w:lang w:eastAsia="en-US"/>
              </w:rPr>
            </w:pPr>
            <w:r w:rsidRPr="00B93702">
              <w:rPr>
                <w:rFonts w:cs="v5.0.0"/>
                <w:lang w:eastAsia="en-US"/>
              </w:rPr>
              <w:t>Measurement Bandwidth</w:t>
            </w:r>
          </w:p>
        </w:tc>
        <w:tc>
          <w:tcPr>
            <w:tcW w:w="1956" w:type="dxa"/>
          </w:tcPr>
          <w:p w14:paraId="0A4C17BE" w14:textId="77777777" w:rsidR="000715EC" w:rsidRPr="00B93702" w:rsidRDefault="000715EC" w:rsidP="000715EC">
            <w:pPr>
              <w:pStyle w:val="TAH"/>
              <w:rPr>
                <w:rFonts w:cs="v5.0.0"/>
                <w:lang w:eastAsia="en-US"/>
              </w:rPr>
            </w:pPr>
            <w:r w:rsidRPr="00B93702">
              <w:rPr>
                <w:rFonts w:cs="v5.0.0"/>
                <w:lang w:eastAsia="en-US"/>
              </w:rPr>
              <w:t>Note</w:t>
            </w:r>
          </w:p>
        </w:tc>
      </w:tr>
      <w:tr w:rsidR="00B93702" w:rsidRPr="00B93702" w14:paraId="178E787C" w14:textId="77777777">
        <w:trPr>
          <w:cantSplit/>
          <w:jc w:val="center"/>
        </w:trPr>
        <w:tc>
          <w:tcPr>
            <w:tcW w:w="2376" w:type="dxa"/>
          </w:tcPr>
          <w:p w14:paraId="01E8BB93" w14:textId="77777777" w:rsidR="000715EC" w:rsidRPr="00B93702" w:rsidRDefault="000715EC" w:rsidP="000715EC">
            <w:pPr>
              <w:pStyle w:val="TAC"/>
              <w:rPr>
                <w:rFonts w:cs="v5.0.0"/>
                <w:lang w:eastAsia="en-US"/>
              </w:rPr>
            </w:pPr>
            <w:r w:rsidRPr="00B93702">
              <w:rPr>
                <w:rFonts w:cs="Arial"/>
                <w:noProof/>
                <w:lang w:eastAsia="en-US"/>
              </w:rPr>
              <w:t>2200MHz – 2345MHz</w:t>
            </w:r>
          </w:p>
        </w:tc>
        <w:tc>
          <w:tcPr>
            <w:tcW w:w="1276" w:type="dxa"/>
          </w:tcPr>
          <w:p w14:paraId="5870A51E" w14:textId="77777777"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14:paraId="747B669F"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3D1CDE71" w14:textId="77777777" w:rsidR="000715EC" w:rsidRPr="00B93702" w:rsidRDefault="000715EC" w:rsidP="000715EC">
            <w:pPr>
              <w:pStyle w:val="TAC"/>
              <w:rPr>
                <w:rFonts w:cs="v5.0.0"/>
                <w:lang w:eastAsia="en-US"/>
              </w:rPr>
            </w:pPr>
          </w:p>
        </w:tc>
      </w:tr>
      <w:tr w:rsidR="00B93702" w:rsidRPr="00B93702" w14:paraId="3BC1821C" w14:textId="77777777">
        <w:trPr>
          <w:cantSplit/>
          <w:jc w:val="center"/>
        </w:trPr>
        <w:tc>
          <w:tcPr>
            <w:tcW w:w="2376" w:type="dxa"/>
          </w:tcPr>
          <w:p w14:paraId="4FB0E1F2" w14:textId="77777777" w:rsidR="000715EC" w:rsidRPr="00B93702" w:rsidRDefault="000715EC" w:rsidP="000715EC">
            <w:pPr>
              <w:pStyle w:val="TAC"/>
              <w:rPr>
                <w:rFonts w:cs="v5.0.0"/>
                <w:lang w:eastAsia="en-US"/>
              </w:rPr>
            </w:pPr>
            <w:r w:rsidRPr="00B93702">
              <w:rPr>
                <w:rFonts w:cs="Arial"/>
                <w:noProof/>
                <w:lang w:eastAsia="en-US"/>
              </w:rPr>
              <w:t>2362.5MHz – 2365MHz</w:t>
            </w:r>
          </w:p>
        </w:tc>
        <w:tc>
          <w:tcPr>
            <w:tcW w:w="1276" w:type="dxa"/>
          </w:tcPr>
          <w:p w14:paraId="4FD8E3E5" w14:textId="77777777" w:rsidR="000715EC" w:rsidRPr="00B93702" w:rsidRDefault="000715EC" w:rsidP="000715EC">
            <w:pPr>
              <w:pStyle w:val="TAC"/>
              <w:rPr>
                <w:rFonts w:cs="Arial"/>
                <w:noProof/>
                <w:lang w:eastAsia="en-US"/>
              </w:rPr>
            </w:pPr>
            <w:r w:rsidRPr="00B93702">
              <w:rPr>
                <w:rFonts w:cs="Arial"/>
                <w:noProof/>
                <w:lang w:eastAsia="en-US"/>
              </w:rPr>
              <w:t>-25dBm</w:t>
            </w:r>
          </w:p>
        </w:tc>
        <w:tc>
          <w:tcPr>
            <w:tcW w:w="1418" w:type="dxa"/>
          </w:tcPr>
          <w:p w14:paraId="4EABA002"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29264212" w14:textId="77777777" w:rsidR="000715EC" w:rsidRPr="00B93702" w:rsidRDefault="000715EC" w:rsidP="000715EC">
            <w:pPr>
              <w:pStyle w:val="TAC"/>
              <w:rPr>
                <w:rFonts w:cs="v5.0.0"/>
                <w:lang w:eastAsia="en-US"/>
              </w:rPr>
            </w:pPr>
          </w:p>
        </w:tc>
      </w:tr>
      <w:tr w:rsidR="00B93702" w:rsidRPr="00B93702" w14:paraId="265DB324" w14:textId="77777777">
        <w:trPr>
          <w:cantSplit/>
          <w:jc w:val="center"/>
        </w:trPr>
        <w:tc>
          <w:tcPr>
            <w:tcW w:w="2376" w:type="dxa"/>
          </w:tcPr>
          <w:p w14:paraId="09A93049" w14:textId="77777777" w:rsidR="000715EC" w:rsidRPr="00B93702" w:rsidRDefault="000715EC" w:rsidP="000715EC">
            <w:pPr>
              <w:pStyle w:val="TAC"/>
              <w:rPr>
                <w:rFonts w:cs="v5.0.0"/>
                <w:lang w:eastAsia="en-US"/>
              </w:rPr>
            </w:pPr>
            <w:r w:rsidRPr="00B93702">
              <w:rPr>
                <w:rFonts w:cs="Arial"/>
                <w:noProof/>
                <w:lang w:eastAsia="en-US"/>
              </w:rPr>
              <w:t>2365MHz – 2367.5MHz</w:t>
            </w:r>
          </w:p>
        </w:tc>
        <w:tc>
          <w:tcPr>
            <w:tcW w:w="1276" w:type="dxa"/>
          </w:tcPr>
          <w:p w14:paraId="3AAE1844" w14:textId="77777777" w:rsidR="000715EC" w:rsidRPr="00B93702" w:rsidRDefault="000715EC" w:rsidP="000715EC">
            <w:pPr>
              <w:pStyle w:val="TAC"/>
              <w:rPr>
                <w:rFonts w:cs="Arial"/>
                <w:noProof/>
                <w:lang w:eastAsia="en-US"/>
              </w:rPr>
            </w:pPr>
            <w:r w:rsidRPr="00B93702">
              <w:rPr>
                <w:rFonts w:cs="Arial"/>
                <w:noProof/>
                <w:lang w:eastAsia="en-US"/>
              </w:rPr>
              <w:t>-40dBm</w:t>
            </w:r>
          </w:p>
        </w:tc>
        <w:tc>
          <w:tcPr>
            <w:tcW w:w="1418" w:type="dxa"/>
          </w:tcPr>
          <w:p w14:paraId="43E5C7F0"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613416DB" w14:textId="77777777" w:rsidR="000715EC" w:rsidRPr="00B93702" w:rsidRDefault="000715EC" w:rsidP="000715EC">
            <w:pPr>
              <w:pStyle w:val="TAC"/>
              <w:rPr>
                <w:rFonts w:cs="v5.0.0"/>
                <w:lang w:eastAsia="en-US"/>
              </w:rPr>
            </w:pPr>
          </w:p>
        </w:tc>
      </w:tr>
      <w:tr w:rsidR="00B93702" w:rsidRPr="00B93702" w14:paraId="6603F408" w14:textId="77777777">
        <w:trPr>
          <w:cantSplit/>
          <w:jc w:val="center"/>
        </w:trPr>
        <w:tc>
          <w:tcPr>
            <w:tcW w:w="2376" w:type="dxa"/>
          </w:tcPr>
          <w:p w14:paraId="73AE2EE9" w14:textId="77777777" w:rsidR="000715EC" w:rsidRPr="00B93702" w:rsidRDefault="000715EC" w:rsidP="000715EC">
            <w:pPr>
              <w:pStyle w:val="TAC"/>
              <w:rPr>
                <w:rFonts w:cs="v5.0.0"/>
                <w:lang w:eastAsia="en-US"/>
              </w:rPr>
            </w:pPr>
            <w:r w:rsidRPr="00B93702">
              <w:rPr>
                <w:rFonts w:cs="Arial"/>
                <w:noProof/>
                <w:lang w:eastAsia="en-US"/>
              </w:rPr>
              <w:t>2367.5MHz – 2370MHz</w:t>
            </w:r>
          </w:p>
        </w:tc>
        <w:tc>
          <w:tcPr>
            <w:tcW w:w="1276" w:type="dxa"/>
          </w:tcPr>
          <w:p w14:paraId="7C4AA1BE" w14:textId="77777777" w:rsidR="000715EC" w:rsidRPr="00B93702" w:rsidRDefault="000715EC" w:rsidP="000715EC">
            <w:pPr>
              <w:pStyle w:val="TAC"/>
              <w:rPr>
                <w:rFonts w:cs="Arial"/>
                <w:noProof/>
                <w:lang w:eastAsia="en-US"/>
              </w:rPr>
            </w:pPr>
            <w:r w:rsidRPr="00B93702">
              <w:rPr>
                <w:rFonts w:cs="Arial"/>
                <w:noProof/>
                <w:lang w:eastAsia="en-US"/>
              </w:rPr>
              <w:t>-42dBm</w:t>
            </w:r>
          </w:p>
        </w:tc>
        <w:tc>
          <w:tcPr>
            <w:tcW w:w="1418" w:type="dxa"/>
          </w:tcPr>
          <w:p w14:paraId="562BF507"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6F63E2E2" w14:textId="77777777" w:rsidR="000715EC" w:rsidRPr="00B93702" w:rsidRDefault="000715EC" w:rsidP="000715EC">
            <w:pPr>
              <w:pStyle w:val="TAC"/>
              <w:rPr>
                <w:rFonts w:cs="v5.0.0"/>
                <w:lang w:eastAsia="en-US"/>
              </w:rPr>
            </w:pPr>
          </w:p>
        </w:tc>
      </w:tr>
      <w:tr w:rsidR="000715EC" w:rsidRPr="00B93702" w14:paraId="3AE2E649" w14:textId="77777777">
        <w:trPr>
          <w:cantSplit/>
          <w:jc w:val="center"/>
        </w:trPr>
        <w:tc>
          <w:tcPr>
            <w:tcW w:w="2376" w:type="dxa"/>
          </w:tcPr>
          <w:p w14:paraId="40B5C188" w14:textId="77777777" w:rsidR="000715EC" w:rsidRPr="00B93702" w:rsidRDefault="000715EC" w:rsidP="000715EC">
            <w:pPr>
              <w:pStyle w:val="TAC"/>
              <w:rPr>
                <w:rFonts w:cs="v5.0.0"/>
                <w:lang w:eastAsia="en-US"/>
              </w:rPr>
            </w:pPr>
            <w:r w:rsidRPr="00B93702">
              <w:rPr>
                <w:rFonts w:cs="Arial"/>
                <w:noProof/>
                <w:lang w:eastAsia="en-US"/>
              </w:rPr>
              <w:t>2370MHz – 2395MHz</w:t>
            </w:r>
          </w:p>
        </w:tc>
        <w:tc>
          <w:tcPr>
            <w:tcW w:w="1276" w:type="dxa"/>
          </w:tcPr>
          <w:p w14:paraId="17CE4418" w14:textId="77777777"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14:paraId="5F16FD58"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100214C1" w14:textId="77777777" w:rsidR="000715EC" w:rsidRPr="00B93702" w:rsidRDefault="000715EC" w:rsidP="000715EC">
            <w:pPr>
              <w:pStyle w:val="TAC"/>
              <w:rPr>
                <w:rFonts w:cs="v5.0.0"/>
                <w:lang w:eastAsia="en-US"/>
              </w:rPr>
            </w:pPr>
          </w:p>
        </w:tc>
      </w:tr>
    </w:tbl>
    <w:p w14:paraId="2DA964DF" w14:textId="77777777" w:rsidR="00E17C26" w:rsidRPr="00B93702" w:rsidRDefault="00E17C26" w:rsidP="00E17C26">
      <w:pPr>
        <w:rPr>
          <w:lang w:eastAsia="zh-CN"/>
        </w:rPr>
      </w:pPr>
    </w:p>
    <w:p w14:paraId="568F9D7F" w14:textId="77777777" w:rsidR="00E17C26" w:rsidRPr="00B93702" w:rsidRDefault="00E17C26" w:rsidP="00E17C26">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14:paraId="5E99ECD9" w14:textId="77777777" w:rsidR="00E17C26" w:rsidRPr="00B93702" w:rsidRDefault="00E17C26" w:rsidP="0048036E">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93702" w:rsidRPr="00B93702" w14:paraId="3C529F1D" w14:textId="77777777" w:rsidTr="005704A5">
        <w:trPr>
          <w:cantSplit/>
          <w:jc w:val="center"/>
        </w:trPr>
        <w:tc>
          <w:tcPr>
            <w:tcW w:w="1247" w:type="dxa"/>
          </w:tcPr>
          <w:p w14:paraId="52202742" w14:textId="77777777" w:rsidR="00E17C26" w:rsidRPr="00B93702" w:rsidRDefault="00E17C26" w:rsidP="00E17C26">
            <w:pPr>
              <w:pStyle w:val="TAH"/>
              <w:rPr>
                <w:rFonts w:cs="Arial"/>
                <w:lang w:eastAsia="en-US"/>
              </w:rPr>
            </w:pPr>
            <w:r w:rsidRPr="00B93702">
              <w:rPr>
                <w:rFonts w:cs="Arial"/>
                <w:lang w:eastAsia="en-US"/>
              </w:rPr>
              <w:t>Operating Band</w:t>
            </w:r>
          </w:p>
        </w:tc>
        <w:tc>
          <w:tcPr>
            <w:tcW w:w="3041" w:type="dxa"/>
          </w:tcPr>
          <w:p w14:paraId="368EF46E" w14:textId="77777777" w:rsidR="00E17C26" w:rsidRPr="00B93702" w:rsidRDefault="00E17C26" w:rsidP="00E17C26">
            <w:pPr>
              <w:pStyle w:val="TAH"/>
              <w:rPr>
                <w:rFonts w:cs="Arial"/>
                <w:lang w:eastAsia="zh-CN"/>
              </w:rPr>
            </w:pPr>
            <w:r w:rsidRPr="00B93702">
              <w:rPr>
                <w:rFonts w:cs="Arial"/>
              </w:rPr>
              <w:t xml:space="preserve">Filter </w:t>
            </w:r>
            <w:r w:rsidRPr="00B93702">
              <w:rPr>
                <w:rFonts w:cs="v5.0.0"/>
              </w:rPr>
              <w:t xml:space="preserve">centre frequency, </w:t>
            </w:r>
            <w:r w:rsidRPr="00B93702">
              <w:rPr>
                <w:rFonts w:cs="Arial"/>
              </w:rPr>
              <w:t>F</w:t>
            </w:r>
            <w:r w:rsidRPr="00B93702">
              <w:rPr>
                <w:rFonts w:cs="Arial"/>
                <w:vertAlign w:val="subscript"/>
              </w:rPr>
              <w:t>filter</w:t>
            </w:r>
            <w:r w:rsidRPr="00B93702">
              <w:rPr>
                <w:rFonts w:cs="Arial"/>
                <w:vertAlign w:val="subscript"/>
                <w:lang w:eastAsia="zh-CN"/>
              </w:rPr>
              <w:t xml:space="preserve"> </w:t>
            </w:r>
          </w:p>
        </w:tc>
        <w:tc>
          <w:tcPr>
            <w:tcW w:w="2080" w:type="dxa"/>
          </w:tcPr>
          <w:p w14:paraId="2543F78E" w14:textId="77777777" w:rsidR="00E17C26" w:rsidRPr="00B93702" w:rsidRDefault="00E17C26" w:rsidP="00E17C26">
            <w:pPr>
              <w:pStyle w:val="TAH"/>
              <w:rPr>
                <w:rFonts w:cs="Arial"/>
                <w:lang w:eastAsia="zh-CN"/>
              </w:rPr>
            </w:pPr>
            <w:r w:rsidRPr="00B93702">
              <w:rPr>
                <w:rFonts w:cs="Arial"/>
                <w:lang w:eastAsia="en-US"/>
              </w:rPr>
              <w:t>Maximum Level</w:t>
            </w:r>
            <w:r w:rsidRPr="00B93702">
              <w:rPr>
                <w:rFonts w:cs="Arial"/>
                <w:lang w:eastAsia="zh-CN"/>
              </w:rPr>
              <w:t xml:space="preserve"> </w:t>
            </w:r>
            <w:r w:rsidRPr="00B93702">
              <w:rPr>
                <w:rFonts w:cs="Arial"/>
              </w:rPr>
              <w:t>[dBm]</w:t>
            </w:r>
          </w:p>
        </w:tc>
        <w:tc>
          <w:tcPr>
            <w:tcW w:w="1642" w:type="dxa"/>
          </w:tcPr>
          <w:p w14:paraId="3B7CC306" w14:textId="77777777" w:rsidR="00E17C26" w:rsidRPr="00B93702" w:rsidRDefault="00E17C26" w:rsidP="00E17C26">
            <w:pPr>
              <w:pStyle w:val="TAH"/>
              <w:rPr>
                <w:rFonts w:cs="Arial"/>
                <w:lang w:eastAsia="en-US"/>
              </w:rPr>
            </w:pPr>
            <w:r w:rsidRPr="00B93702">
              <w:rPr>
                <w:rFonts w:cs="Arial"/>
                <w:lang w:eastAsia="en-US"/>
              </w:rPr>
              <w:t>Measurement Bandwidth</w:t>
            </w:r>
          </w:p>
        </w:tc>
      </w:tr>
      <w:tr w:rsidR="00B93702" w:rsidRPr="00B93702" w14:paraId="5243AA87" w14:textId="77777777" w:rsidTr="005704A5">
        <w:trPr>
          <w:cantSplit/>
          <w:jc w:val="center"/>
        </w:trPr>
        <w:tc>
          <w:tcPr>
            <w:tcW w:w="1247" w:type="dxa"/>
            <w:vMerge w:val="restart"/>
          </w:tcPr>
          <w:p w14:paraId="48AEDE85" w14:textId="77777777" w:rsidR="00E17C26" w:rsidRPr="00B93702" w:rsidRDefault="00E17C26" w:rsidP="00E17C26">
            <w:pPr>
              <w:pStyle w:val="TAC"/>
              <w:rPr>
                <w:rFonts w:cs="Arial"/>
                <w:lang w:eastAsia="en-US"/>
              </w:rPr>
            </w:pPr>
            <w:r w:rsidRPr="00B93702">
              <w:rPr>
                <w:rFonts w:cs="Arial"/>
                <w:lang w:eastAsia="en-US"/>
              </w:rPr>
              <w:t>45</w:t>
            </w:r>
          </w:p>
        </w:tc>
        <w:tc>
          <w:tcPr>
            <w:tcW w:w="3041" w:type="dxa"/>
          </w:tcPr>
          <w:p w14:paraId="779B7CFD" w14:textId="77777777"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1467.5</w:t>
            </w:r>
          </w:p>
        </w:tc>
        <w:tc>
          <w:tcPr>
            <w:tcW w:w="2080" w:type="dxa"/>
          </w:tcPr>
          <w:p w14:paraId="2316EC99" w14:textId="77777777" w:rsidR="00E17C26" w:rsidRPr="00B93702" w:rsidRDefault="00E17C26" w:rsidP="00E17C26">
            <w:pPr>
              <w:pStyle w:val="TAC"/>
              <w:rPr>
                <w:rFonts w:cs="Arial"/>
                <w:lang w:eastAsia="zh-CN"/>
              </w:rPr>
            </w:pPr>
            <w:r w:rsidRPr="00B93702">
              <w:rPr>
                <w:rFonts w:cs="Arial"/>
                <w:lang w:eastAsia="zh-CN"/>
              </w:rPr>
              <w:t>-20</w:t>
            </w:r>
          </w:p>
        </w:tc>
        <w:tc>
          <w:tcPr>
            <w:tcW w:w="1642" w:type="dxa"/>
          </w:tcPr>
          <w:p w14:paraId="417F78A2"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477E87B3" w14:textId="77777777" w:rsidTr="005704A5">
        <w:trPr>
          <w:cantSplit/>
          <w:jc w:val="center"/>
        </w:trPr>
        <w:tc>
          <w:tcPr>
            <w:tcW w:w="1247" w:type="dxa"/>
            <w:vMerge/>
          </w:tcPr>
          <w:p w14:paraId="08F1E86B"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436E0F83" w14:textId="77777777"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1468.5</w:t>
            </w:r>
          </w:p>
        </w:tc>
        <w:tc>
          <w:tcPr>
            <w:tcW w:w="2080" w:type="dxa"/>
          </w:tcPr>
          <w:p w14:paraId="7055E8BB" w14:textId="77777777" w:rsidR="00E17C26" w:rsidRPr="00B93702" w:rsidRDefault="00E17C26" w:rsidP="00E17C26">
            <w:pPr>
              <w:pStyle w:val="TAC"/>
              <w:rPr>
                <w:rFonts w:cs="Arial"/>
                <w:lang w:eastAsia="zh-CN"/>
              </w:rPr>
            </w:pPr>
            <w:r w:rsidRPr="00B93702">
              <w:rPr>
                <w:rFonts w:cs="Arial"/>
                <w:lang w:eastAsia="zh-CN"/>
              </w:rPr>
              <w:t>-23</w:t>
            </w:r>
          </w:p>
        </w:tc>
        <w:tc>
          <w:tcPr>
            <w:tcW w:w="1642" w:type="dxa"/>
          </w:tcPr>
          <w:p w14:paraId="2ACE4D77"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32B5DE2A" w14:textId="77777777" w:rsidTr="005704A5">
        <w:trPr>
          <w:cantSplit/>
          <w:jc w:val="center"/>
        </w:trPr>
        <w:tc>
          <w:tcPr>
            <w:tcW w:w="1247" w:type="dxa"/>
            <w:vMerge/>
          </w:tcPr>
          <w:p w14:paraId="5C28C414"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22F71C3E" w14:textId="77777777"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1469.5</w:t>
            </w:r>
          </w:p>
        </w:tc>
        <w:tc>
          <w:tcPr>
            <w:tcW w:w="2080" w:type="dxa"/>
          </w:tcPr>
          <w:p w14:paraId="7D033C5A" w14:textId="77777777" w:rsidR="00E17C26" w:rsidRPr="00B93702" w:rsidRDefault="00E17C26" w:rsidP="00E17C26">
            <w:pPr>
              <w:pStyle w:val="TAC"/>
              <w:rPr>
                <w:rFonts w:cs="Arial"/>
                <w:lang w:eastAsia="zh-CN"/>
              </w:rPr>
            </w:pPr>
            <w:r w:rsidRPr="00B93702">
              <w:rPr>
                <w:rFonts w:cs="Arial"/>
                <w:lang w:eastAsia="zh-CN"/>
              </w:rPr>
              <w:t>-26</w:t>
            </w:r>
          </w:p>
        </w:tc>
        <w:tc>
          <w:tcPr>
            <w:tcW w:w="1642" w:type="dxa"/>
          </w:tcPr>
          <w:p w14:paraId="002F53FE"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2CCB8768" w14:textId="77777777" w:rsidTr="005704A5">
        <w:trPr>
          <w:cantSplit/>
          <w:jc w:val="center"/>
        </w:trPr>
        <w:tc>
          <w:tcPr>
            <w:tcW w:w="1247" w:type="dxa"/>
            <w:vMerge/>
          </w:tcPr>
          <w:p w14:paraId="0618AF27"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7C042E60" w14:textId="77777777"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1470.5</w:t>
            </w:r>
          </w:p>
        </w:tc>
        <w:tc>
          <w:tcPr>
            <w:tcW w:w="2080" w:type="dxa"/>
          </w:tcPr>
          <w:p w14:paraId="47741674" w14:textId="77777777" w:rsidR="00E17C26" w:rsidRPr="00B93702" w:rsidRDefault="00E17C26" w:rsidP="00E17C26">
            <w:pPr>
              <w:pStyle w:val="TAC"/>
              <w:rPr>
                <w:rFonts w:cs="Arial"/>
                <w:lang w:eastAsia="zh-CN"/>
              </w:rPr>
            </w:pPr>
            <w:r w:rsidRPr="00B93702">
              <w:rPr>
                <w:rFonts w:cs="Arial"/>
                <w:lang w:eastAsia="zh-CN"/>
              </w:rPr>
              <w:t>-33</w:t>
            </w:r>
          </w:p>
        </w:tc>
        <w:tc>
          <w:tcPr>
            <w:tcW w:w="1642" w:type="dxa"/>
          </w:tcPr>
          <w:p w14:paraId="4B8E4A77"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050EC3E4" w14:textId="77777777" w:rsidTr="005704A5">
        <w:trPr>
          <w:cantSplit/>
          <w:jc w:val="center"/>
        </w:trPr>
        <w:tc>
          <w:tcPr>
            <w:tcW w:w="1247" w:type="dxa"/>
            <w:vMerge/>
          </w:tcPr>
          <w:p w14:paraId="171661E6"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50B6621C" w14:textId="77777777"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1471.5</w:t>
            </w:r>
          </w:p>
        </w:tc>
        <w:tc>
          <w:tcPr>
            <w:tcW w:w="2080" w:type="dxa"/>
          </w:tcPr>
          <w:p w14:paraId="7FDEB6CB" w14:textId="77777777" w:rsidR="00E17C26" w:rsidRPr="00B93702" w:rsidRDefault="00E17C26" w:rsidP="00E17C26">
            <w:pPr>
              <w:pStyle w:val="TAC"/>
              <w:rPr>
                <w:rFonts w:cs="Arial"/>
                <w:lang w:eastAsia="zh-CN"/>
              </w:rPr>
            </w:pPr>
            <w:r w:rsidRPr="00B93702">
              <w:rPr>
                <w:rFonts w:cs="Arial"/>
                <w:lang w:eastAsia="zh-CN"/>
              </w:rPr>
              <w:t>-40</w:t>
            </w:r>
          </w:p>
        </w:tc>
        <w:tc>
          <w:tcPr>
            <w:tcW w:w="1642" w:type="dxa"/>
          </w:tcPr>
          <w:p w14:paraId="1E1775CC" w14:textId="77777777" w:rsidR="00E17C26" w:rsidRPr="00B93702" w:rsidRDefault="00E17C26" w:rsidP="00E17C26">
            <w:pPr>
              <w:pStyle w:val="TAC"/>
              <w:rPr>
                <w:rFonts w:cs="Arial"/>
                <w:lang w:eastAsia="zh-CN"/>
              </w:rPr>
            </w:pPr>
            <w:r w:rsidRPr="00B93702">
              <w:rPr>
                <w:rFonts w:cs="Arial"/>
                <w:lang w:eastAsia="zh-CN"/>
              </w:rPr>
              <w:t>1 MHz</w:t>
            </w:r>
          </w:p>
        </w:tc>
      </w:tr>
      <w:tr w:rsidR="00E17C26" w:rsidRPr="00B93702" w14:paraId="47728D3D" w14:textId="77777777" w:rsidTr="005704A5">
        <w:trPr>
          <w:cantSplit/>
          <w:jc w:val="center"/>
        </w:trPr>
        <w:tc>
          <w:tcPr>
            <w:tcW w:w="1247" w:type="dxa"/>
            <w:vMerge/>
          </w:tcPr>
          <w:p w14:paraId="227DBED2" w14:textId="77777777" w:rsidR="00E17C26" w:rsidRPr="00B93702" w:rsidRDefault="00E17C26" w:rsidP="005704A5">
            <w:pPr>
              <w:keepNext/>
              <w:keepLines/>
              <w:spacing w:after="0"/>
              <w:jc w:val="center"/>
              <w:rPr>
                <w:rFonts w:ascii="Arial" w:hAnsi="Arial" w:cs="Arial"/>
                <w:sz w:val="18"/>
                <w:szCs w:val="18"/>
              </w:rPr>
            </w:pPr>
          </w:p>
        </w:tc>
        <w:tc>
          <w:tcPr>
            <w:tcW w:w="3041" w:type="dxa"/>
            <w:vAlign w:val="center"/>
          </w:tcPr>
          <w:p w14:paraId="4D0E5295" w14:textId="77777777" w:rsidR="00E17C26" w:rsidRPr="00B93702" w:rsidRDefault="00E17C26" w:rsidP="00E17C26">
            <w:pPr>
              <w:pStyle w:val="TAC"/>
              <w:rPr>
                <w:rFonts w:cs="Arial"/>
                <w:lang w:eastAsia="zh-CN"/>
              </w:rPr>
            </w:pPr>
            <w:r w:rsidRPr="00B93702">
              <w:rPr>
                <w:rFonts w:cs="Arial"/>
                <w:lang w:eastAsia="zh-CN"/>
              </w:rPr>
              <w:t xml:space="preserve">1472.5 MHz </w:t>
            </w:r>
            <w:r w:rsidRPr="00B93702">
              <w:rPr>
                <w:rFonts w:cs="Arial"/>
                <w:lang w:eastAsia="en-US"/>
              </w:rPr>
              <w:t>≤ F</w:t>
            </w:r>
            <w:r w:rsidRPr="00B93702">
              <w:rPr>
                <w:rFonts w:cs="Arial"/>
                <w:vertAlign w:val="subscript"/>
                <w:lang w:eastAsia="en-US"/>
              </w:rPr>
              <w:t>filter</w:t>
            </w:r>
            <w:r w:rsidRPr="00B93702">
              <w:rPr>
                <w:rFonts w:cs="Arial"/>
                <w:lang w:eastAsia="en-US"/>
              </w:rPr>
              <w:t xml:space="preserve"> ≤ </w:t>
            </w:r>
            <w:r w:rsidRPr="00B93702">
              <w:rPr>
                <w:rFonts w:cs="Arial"/>
                <w:lang w:eastAsia="zh-CN"/>
              </w:rPr>
              <w:t>1491.5 MHz</w:t>
            </w:r>
          </w:p>
        </w:tc>
        <w:tc>
          <w:tcPr>
            <w:tcW w:w="2080" w:type="dxa"/>
          </w:tcPr>
          <w:p w14:paraId="3983053B" w14:textId="77777777" w:rsidR="00E17C26" w:rsidRPr="00B93702" w:rsidRDefault="00E17C26" w:rsidP="00E17C26">
            <w:pPr>
              <w:pStyle w:val="TAC"/>
              <w:rPr>
                <w:rFonts w:cs="Arial"/>
                <w:lang w:eastAsia="zh-CN"/>
              </w:rPr>
            </w:pPr>
            <w:r w:rsidRPr="00B93702">
              <w:rPr>
                <w:rFonts w:cs="Arial"/>
                <w:lang w:eastAsia="zh-CN"/>
              </w:rPr>
              <w:t>-47</w:t>
            </w:r>
          </w:p>
        </w:tc>
        <w:tc>
          <w:tcPr>
            <w:tcW w:w="1642" w:type="dxa"/>
          </w:tcPr>
          <w:p w14:paraId="726C7FDF" w14:textId="77777777" w:rsidR="00E17C26" w:rsidRPr="00B93702" w:rsidRDefault="00E17C26" w:rsidP="00E17C26">
            <w:pPr>
              <w:pStyle w:val="TAC"/>
              <w:rPr>
                <w:rFonts w:cs="Arial"/>
                <w:lang w:eastAsia="zh-CN"/>
              </w:rPr>
            </w:pPr>
            <w:r w:rsidRPr="00B93702">
              <w:rPr>
                <w:rFonts w:cs="Arial"/>
                <w:lang w:eastAsia="zh-CN"/>
              </w:rPr>
              <w:t>1 MHz</w:t>
            </w:r>
          </w:p>
        </w:tc>
      </w:tr>
    </w:tbl>
    <w:p w14:paraId="10A1477D" w14:textId="77777777" w:rsidR="003C3529" w:rsidRPr="00B93702" w:rsidRDefault="003C3529" w:rsidP="003C3529"/>
    <w:p w14:paraId="16403039" w14:textId="77777777" w:rsidR="003C3529" w:rsidRPr="00B93702" w:rsidRDefault="003C3529" w:rsidP="003C3529">
      <w:pPr>
        <w:rPr>
          <w:rFonts w:cs="v3.8.0"/>
        </w:rPr>
      </w:pPr>
      <w:r w:rsidRPr="00B93702">
        <w:rPr>
          <w:rFonts w:cs="v3.8.0"/>
        </w:rPr>
        <w:t>The following requirement may apply to E-UTRA BS operating in Band 48 in certain regions. The power of any spurious emission shall not exceed:</w:t>
      </w:r>
    </w:p>
    <w:p w14:paraId="3786BBD2" w14:textId="77777777" w:rsidR="003C3529" w:rsidRPr="00B93702" w:rsidRDefault="003C3529"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789B4B7C"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E03B35" w14:textId="77777777" w:rsidR="003C3529" w:rsidRPr="00B93702" w:rsidRDefault="003C3529" w:rsidP="00E819CF">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4C4AE1" w14:textId="77777777" w:rsidR="003C3529" w:rsidRPr="00B93702" w:rsidRDefault="003C3529" w:rsidP="00E819CF">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0E15F6C" w14:textId="77777777" w:rsidR="003C3529" w:rsidRPr="00B93702" w:rsidRDefault="003C3529" w:rsidP="00E819CF">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16893A" w14:textId="77777777" w:rsidR="003C3529" w:rsidRPr="00B93702" w:rsidRDefault="003C3529" w:rsidP="00E819CF">
            <w:pPr>
              <w:pStyle w:val="TAH"/>
              <w:rPr>
                <w:rFonts w:cs="v5.0.0"/>
                <w:lang w:eastAsia="ja-JP"/>
              </w:rPr>
            </w:pPr>
            <w:r w:rsidRPr="00B93702">
              <w:rPr>
                <w:rFonts w:cs="v5.0.0"/>
                <w:lang w:eastAsia="ja-JP"/>
              </w:rPr>
              <w:t>Note</w:t>
            </w:r>
          </w:p>
        </w:tc>
      </w:tr>
      <w:tr w:rsidR="00B93702" w:rsidRPr="00B93702" w14:paraId="4F363A3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ABD6F2" w14:textId="77777777" w:rsidR="003C3529" w:rsidRPr="00B93702" w:rsidRDefault="003C3529" w:rsidP="00E819CF">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361E857" w14:textId="77777777" w:rsidR="003C3529" w:rsidRPr="00B93702" w:rsidRDefault="003C3529" w:rsidP="00E819CF">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E1B3723" w14:textId="77777777" w:rsidR="003C3529" w:rsidRPr="00B93702" w:rsidRDefault="003C3529" w:rsidP="00E819CF">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51EF1FC" w14:textId="77777777" w:rsidR="003C3529" w:rsidRPr="00B93702" w:rsidRDefault="003C3529" w:rsidP="00E819CF">
            <w:pPr>
              <w:pStyle w:val="TAC"/>
              <w:jc w:val="left"/>
              <w:rPr>
                <w:rFonts w:cs="v5.0.0"/>
                <w:lang w:eastAsia="ja-JP"/>
              </w:rPr>
            </w:pPr>
            <w:r w:rsidRPr="00B93702">
              <w:rPr>
                <w:rFonts w:cs="v5.0.0"/>
                <w:lang w:eastAsia="ja-JP"/>
              </w:rPr>
              <w:t xml:space="preserve">Applicable 10MHz from the assigned channel edge </w:t>
            </w:r>
          </w:p>
        </w:tc>
      </w:tr>
      <w:tr w:rsidR="003C3529" w:rsidRPr="00B93702" w14:paraId="3460464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636E59" w14:textId="77777777" w:rsidR="003C3529" w:rsidRPr="00B93702" w:rsidRDefault="003C3529" w:rsidP="00E819CF">
            <w:pPr>
              <w:pStyle w:val="TAC"/>
              <w:rPr>
                <w:noProof/>
                <w:szCs w:val="21"/>
                <w:lang w:eastAsia="ja-JP"/>
              </w:rPr>
            </w:pPr>
            <w:r w:rsidRPr="00B93702">
              <w:rPr>
                <w:noProof/>
                <w:szCs w:val="21"/>
                <w:lang w:eastAsia="ja-JP"/>
              </w:rPr>
              <w:t>3100MHz – 3530MHz</w:t>
            </w:r>
          </w:p>
          <w:p w14:paraId="778D3288" w14:textId="77777777" w:rsidR="003C3529" w:rsidRPr="00B93702" w:rsidRDefault="003C3529" w:rsidP="00E819CF">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7ED88250" w14:textId="77777777" w:rsidR="003C3529" w:rsidRPr="00B93702" w:rsidRDefault="003C3529" w:rsidP="00E819CF">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30C4174" w14:textId="77777777" w:rsidR="003C3529" w:rsidRPr="00B93702" w:rsidRDefault="003C3529" w:rsidP="00E819CF">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837EBDD" w14:textId="77777777" w:rsidR="003C3529" w:rsidRPr="00B93702" w:rsidRDefault="003C3529" w:rsidP="00E819CF">
            <w:pPr>
              <w:rPr>
                <w:rFonts w:cs="v5.0.0"/>
              </w:rPr>
            </w:pPr>
          </w:p>
        </w:tc>
      </w:tr>
    </w:tbl>
    <w:p w14:paraId="6C747565" w14:textId="77777777" w:rsidR="000715EC" w:rsidRPr="00B93702" w:rsidRDefault="000715EC" w:rsidP="00683B6A"/>
    <w:p w14:paraId="4AC88399" w14:textId="77777777" w:rsidR="00683B6A" w:rsidRPr="00B93702" w:rsidRDefault="00683B6A" w:rsidP="00F311C8">
      <w:pPr>
        <w:pStyle w:val="Heading5"/>
      </w:pPr>
      <w:bookmarkStart w:id="579" w:name="_Toc21098033"/>
      <w:bookmarkStart w:id="580" w:name="_Toc29765595"/>
      <w:r w:rsidRPr="00B93702">
        <w:t>6.6.1.5.6</w:t>
      </w:r>
      <w:r w:rsidR="00905FAB">
        <w:tab/>
      </w:r>
      <w:r w:rsidRPr="00B93702">
        <w:t xml:space="preserve">Co-location with other </w:t>
      </w:r>
      <w:r w:rsidR="00A63983" w:rsidRPr="00B93702">
        <w:t>Base Station</w:t>
      </w:r>
      <w:r w:rsidRPr="00B93702">
        <w:t>s</w:t>
      </w:r>
      <w:bookmarkEnd w:id="579"/>
      <w:bookmarkEnd w:id="580"/>
    </w:p>
    <w:p w14:paraId="096D719B" w14:textId="77777777" w:rsidR="00683B6A" w:rsidRPr="00B93702" w:rsidRDefault="00683B6A" w:rsidP="00683B6A">
      <w:pPr>
        <w:rPr>
          <w:rFonts w:cs="v5.0.0"/>
        </w:rPr>
      </w:pPr>
      <w:r w:rsidRPr="00B93702">
        <w:rPr>
          <w:rFonts w:cs="v5.0.0"/>
        </w:rPr>
        <w:t xml:space="preserve">These requirements may be applied for the protection of other BS receivers when GSM900, DCS1800, PCS1900, GSM850, </w:t>
      </w:r>
      <w:r w:rsidR="00893386" w:rsidRPr="00B93702">
        <w:t>CDMA850,</w:t>
      </w:r>
      <w:r w:rsidR="00893386" w:rsidRPr="00B93702">
        <w:rPr>
          <w:rFonts w:ascii="Arial" w:hAnsi="Arial" w:cs="v5.0.0"/>
          <w:sz w:val="18"/>
        </w:rPr>
        <w:t xml:space="preserve"> </w:t>
      </w:r>
      <w:r w:rsidRPr="00B93702">
        <w:rPr>
          <w:rFonts w:cs="v5.0.0"/>
        </w:rPr>
        <w:t>UTRA FDD, UTRA TDD</w:t>
      </w:r>
      <w:r w:rsidR="00465567" w:rsidRPr="00B93702">
        <w:rPr>
          <w:rFonts w:cs="v5.0.0"/>
        </w:rPr>
        <w:t>,</w:t>
      </w:r>
      <w:r w:rsidRPr="00B93702">
        <w:rPr>
          <w:rFonts w:cs="v5.0.0"/>
        </w:rPr>
        <w:t xml:space="preserve"> E-UTRA </w:t>
      </w:r>
      <w:r w:rsidR="00465567" w:rsidRPr="00B93702">
        <w:rPr>
          <w:rFonts w:cs="v5.0.0"/>
        </w:rPr>
        <w:t xml:space="preserve">and/or NR </w:t>
      </w:r>
      <w:r w:rsidRPr="00B93702">
        <w:rPr>
          <w:rFonts w:cs="v5.0.0"/>
        </w:rPr>
        <w:t>BS are co-located with a BS.</w:t>
      </w:r>
    </w:p>
    <w:p w14:paraId="46AC05CC" w14:textId="77777777" w:rsidR="00683B6A" w:rsidRPr="00B93702" w:rsidRDefault="00683B6A" w:rsidP="00683B6A">
      <w:pPr>
        <w:rPr>
          <w:rFonts w:cs="v5.0.0"/>
        </w:rPr>
      </w:pPr>
      <w:r w:rsidRPr="00B93702">
        <w:rPr>
          <w:rFonts w:cs="v5.0.0"/>
        </w:rPr>
        <w:t>The requirements assume a 30 dB coupling loss between transmitter and receiver</w:t>
      </w:r>
      <w:r w:rsidR="007B22E8" w:rsidRPr="00B93702">
        <w:rPr>
          <w:rFonts w:cs="v5.0.0"/>
        </w:rPr>
        <w:t xml:space="preserve"> and are based on co-location with base stations of the same class</w:t>
      </w:r>
      <w:r w:rsidRPr="00B93702">
        <w:rPr>
          <w:rFonts w:cs="v5.0.0"/>
        </w:rPr>
        <w:t>.</w:t>
      </w:r>
    </w:p>
    <w:p w14:paraId="50674FAE" w14:textId="77777777" w:rsidR="00683B6A" w:rsidRPr="00B93702" w:rsidRDefault="00683B6A" w:rsidP="00683B6A">
      <w:pPr>
        <w:keepNext/>
      </w:pPr>
      <w:r w:rsidRPr="00B93702">
        <w:lastRenderedPageBreak/>
        <w:t>The power of any spurious emission shall not exceed the limits of Table 6.6.1.5.6-1 for a BS where requirements for co-location with a BS type listed in the first column apply</w:t>
      </w:r>
      <w:r w:rsidR="007B22E8" w:rsidRPr="00B93702">
        <w:t>, depending on the declared Base Station class</w:t>
      </w:r>
      <w:r w:rsidRPr="00B93702">
        <w:t>.</w:t>
      </w:r>
      <w:r w:rsidR="00B91B91" w:rsidRPr="00B93702">
        <w:rPr>
          <w:lang w:eastAsia="zh-CN"/>
        </w:rPr>
        <w:t xml:space="preserve"> </w:t>
      </w:r>
      <w:r w:rsidR="00B91B91" w:rsidRPr="00B93702">
        <w:t>For</w:t>
      </w:r>
      <w:r w:rsidR="00B91B91" w:rsidRPr="00B93702">
        <w:rPr>
          <w:lang w:eastAsia="zh-CN"/>
        </w:rPr>
        <w:t xml:space="preserve"> </w:t>
      </w:r>
      <w:r w:rsidR="00B91B91" w:rsidRPr="00B93702">
        <w:t>BS</w:t>
      </w:r>
      <w:r w:rsidR="00B91B91" w:rsidRPr="00B93702">
        <w:rPr>
          <w:lang w:eastAsia="zh-CN"/>
        </w:rPr>
        <w:t xml:space="preserve"> 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6</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6</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14:paraId="2668A79F" w14:textId="77777777" w:rsidR="00683B6A" w:rsidRPr="00B93702" w:rsidRDefault="00683B6A" w:rsidP="0048036E">
      <w:pPr>
        <w:pStyle w:val="TH"/>
      </w:pPr>
      <w:r w:rsidRPr="00B93702">
        <w:t>Table 6.6.1.5.6-1: BS Spurious emissions limits fo</w:t>
      </w:r>
      <w:r w:rsidR="008E30DC" w:rsidRPr="00B93702">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B93702" w:rsidRPr="00B93702" w14:paraId="2AF4DECA" w14:textId="77777777">
        <w:trPr>
          <w:cantSplit/>
          <w:jc w:val="center"/>
        </w:trPr>
        <w:tc>
          <w:tcPr>
            <w:tcW w:w="1870" w:type="dxa"/>
          </w:tcPr>
          <w:p w14:paraId="17F33756" w14:textId="77777777" w:rsidR="007B22E8" w:rsidRPr="00B93702" w:rsidRDefault="007B22E8" w:rsidP="00AB3C4B">
            <w:pPr>
              <w:pStyle w:val="TAH"/>
              <w:rPr>
                <w:rFonts w:cs="Arial"/>
                <w:lang w:eastAsia="en-US"/>
              </w:rPr>
            </w:pPr>
            <w:r w:rsidRPr="00B93702">
              <w:rPr>
                <w:rFonts w:cs="Arial"/>
                <w:lang w:eastAsia="en-US"/>
              </w:rPr>
              <w:t>Type of co-located BS</w:t>
            </w:r>
          </w:p>
        </w:tc>
        <w:tc>
          <w:tcPr>
            <w:tcW w:w="1922" w:type="dxa"/>
          </w:tcPr>
          <w:p w14:paraId="689E9709" w14:textId="77777777" w:rsidR="007B22E8" w:rsidRPr="00B93702" w:rsidRDefault="007B22E8" w:rsidP="00AB3C4B">
            <w:pPr>
              <w:pStyle w:val="TAH"/>
              <w:rPr>
                <w:rFonts w:cs="Arial"/>
                <w:lang w:eastAsia="en-US"/>
              </w:rPr>
            </w:pPr>
            <w:r w:rsidRPr="00B93702">
              <w:rPr>
                <w:rFonts w:cs="Arial"/>
                <w:lang w:eastAsia="en-US"/>
              </w:rPr>
              <w:t>Frequency range for co-location requirement</w:t>
            </w:r>
          </w:p>
        </w:tc>
        <w:tc>
          <w:tcPr>
            <w:tcW w:w="1134" w:type="dxa"/>
          </w:tcPr>
          <w:p w14:paraId="27152856" w14:textId="77777777" w:rsidR="007B22E8" w:rsidRPr="00B93702" w:rsidRDefault="007B22E8" w:rsidP="00AB3C4B">
            <w:pPr>
              <w:pStyle w:val="TAH"/>
              <w:rPr>
                <w:rFonts w:cs="Arial"/>
                <w:lang w:eastAsia="en-US"/>
              </w:rPr>
            </w:pPr>
            <w:r w:rsidRPr="00B93702">
              <w:rPr>
                <w:rFonts w:cs="Arial"/>
                <w:lang w:eastAsia="en-US"/>
              </w:rPr>
              <w:t>Maximum Level</w:t>
            </w:r>
          </w:p>
          <w:p w14:paraId="71B92C94" w14:textId="77777777" w:rsidR="007B22E8" w:rsidRPr="00B93702" w:rsidRDefault="007B22E8" w:rsidP="00AB3C4B">
            <w:pPr>
              <w:pStyle w:val="TAH"/>
              <w:rPr>
                <w:rFonts w:cs="Arial"/>
                <w:lang w:eastAsia="en-US"/>
              </w:rPr>
            </w:pPr>
            <w:r w:rsidRPr="00B93702">
              <w:rPr>
                <w:rFonts w:cs="Arial"/>
                <w:lang w:eastAsia="en-US"/>
              </w:rPr>
              <w:t>(WA BS)</w:t>
            </w:r>
          </w:p>
        </w:tc>
        <w:tc>
          <w:tcPr>
            <w:tcW w:w="1134" w:type="dxa"/>
          </w:tcPr>
          <w:p w14:paraId="67F01297" w14:textId="77777777" w:rsidR="007B22E8" w:rsidRPr="00B93702" w:rsidRDefault="007B22E8" w:rsidP="00C61AC8">
            <w:pPr>
              <w:pStyle w:val="TAH"/>
              <w:rPr>
                <w:rFonts w:cs="Arial"/>
                <w:lang w:eastAsia="en-US"/>
              </w:rPr>
            </w:pPr>
            <w:r w:rsidRPr="00B93702">
              <w:rPr>
                <w:rFonts w:cs="Arial"/>
                <w:lang w:eastAsia="en-US"/>
              </w:rPr>
              <w:t>Maximum Level</w:t>
            </w:r>
          </w:p>
          <w:p w14:paraId="00060932" w14:textId="77777777" w:rsidR="007B22E8" w:rsidRPr="00B93702" w:rsidRDefault="007B22E8" w:rsidP="00AB3C4B">
            <w:pPr>
              <w:pStyle w:val="TAH"/>
              <w:rPr>
                <w:rFonts w:cs="Arial"/>
                <w:lang w:eastAsia="en-US"/>
              </w:rPr>
            </w:pPr>
            <w:r w:rsidRPr="00B93702">
              <w:rPr>
                <w:rFonts w:cs="Arial"/>
                <w:lang w:eastAsia="en-US"/>
              </w:rPr>
              <w:t>(MR BS)</w:t>
            </w:r>
          </w:p>
        </w:tc>
        <w:tc>
          <w:tcPr>
            <w:tcW w:w="1134" w:type="dxa"/>
          </w:tcPr>
          <w:p w14:paraId="029B6A95" w14:textId="77777777" w:rsidR="007B22E8" w:rsidRPr="00B93702" w:rsidRDefault="007B22E8" w:rsidP="00C61AC8">
            <w:pPr>
              <w:pStyle w:val="TAH"/>
              <w:rPr>
                <w:rFonts w:cs="Arial"/>
                <w:lang w:eastAsia="en-US"/>
              </w:rPr>
            </w:pPr>
            <w:r w:rsidRPr="00B93702">
              <w:rPr>
                <w:rFonts w:cs="Arial"/>
                <w:lang w:eastAsia="en-US"/>
              </w:rPr>
              <w:t>Maximum Level</w:t>
            </w:r>
          </w:p>
          <w:p w14:paraId="1F547813" w14:textId="77777777" w:rsidR="007B22E8" w:rsidRPr="00B93702" w:rsidRDefault="007B22E8" w:rsidP="00AB3C4B">
            <w:pPr>
              <w:pStyle w:val="TAH"/>
              <w:rPr>
                <w:rFonts w:cs="Arial"/>
                <w:lang w:eastAsia="en-US"/>
              </w:rPr>
            </w:pPr>
            <w:r w:rsidRPr="00B93702">
              <w:rPr>
                <w:rFonts w:cs="Arial"/>
                <w:lang w:eastAsia="en-US"/>
              </w:rPr>
              <w:t>(LA BS)</w:t>
            </w:r>
          </w:p>
        </w:tc>
        <w:tc>
          <w:tcPr>
            <w:tcW w:w="1417" w:type="dxa"/>
          </w:tcPr>
          <w:p w14:paraId="068F3CE7" w14:textId="77777777" w:rsidR="007B22E8" w:rsidRPr="00B93702" w:rsidRDefault="007B22E8" w:rsidP="00AB3C4B">
            <w:pPr>
              <w:pStyle w:val="TAH"/>
              <w:rPr>
                <w:rFonts w:cs="Arial"/>
                <w:lang w:eastAsia="en-US"/>
              </w:rPr>
            </w:pPr>
            <w:r w:rsidRPr="00B93702">
              <w:rPr>
                <w:rFonts w:cs="Arial"/>
                <w:lang w:eastAsia="en-US"/>
              </w:rPr>
              <w:t>Measurement Bandwidth</w:t>
            </w:r>
          </w:p>
        </w:tc>
        <w:tc>
          <w:tcPr>
            <w:tcW w:w="1222" w:type="dxa"/>
          </w:tcPr>
          <w:p w14:paraId="40201C92" w14:textId="77777777" w:rsidR="007B22E8" w:rsidRPr="00B93702" w:rsidRDefault="007B22E8" w:rsidP="00AB3C4B">
            <w:pPr>
              <w:pStyle w:val="TAH"/>
              <w:rPr>
                <w:rFonts w:cs="Arial"/>
                <w:lang w:eastAsia="en-US"/>
              </w:rPr>
            </w:pPr>
            <w:r w:rsidRPr="00B93702">
              <w:rPr>
                <w:rFonts w:cs="Arial"/>
                <w:lang w:eastAsia="en-US"/>
              </w:rPr>
              <w:t>Note</w:t>
            </w:r>
          </w:p>
        </w:tc>
      </w:tr>
      <w:tr w:rsidR="00B93702" w:rsidRPr="00B93702" w14:paraId="5437EDB5" w14:textId="77777777">
        <w:trPr>
          <w:cantSplit/>
          <w:jc w:val="center"/>
        </w:trPr>
        <w:tc>
          <w:tcPr>
            <w:tcW w:w="1870" w:type="dxa"/>
          </w:tcPr>
          <w:p w14:paraId="0F13A561" w14:textId="77777777" w:rsidR="007B22E8" w:rsidRPr="00B93702" w:rsidRDefault="007B22E8" w:rsidP="000715EC">
            <w:pPr>
              <w:pStyle w:val="TAC"/>
              <w:rPr>
                <w:rFonts w:cs="Arial"/>
                <w:lang w:eastAsia="en-US"/>
              </w:rPr>
            </w:pPr>
            <w:r w:rsidRPr="00B93702">
              <w:rPr>
                <w:rFonts w:cs="Arial"/>
                <w:lang w:eastAsia="en-US"/>
              </w:rPr>
              <w:t>GSM900</w:t>
            </w:r>
          </w:p>
        </w:tc>
        <w:tc>
          <w:tcPr>
            <w:tcW w:w="1922" w:type="dxa"/>
          </w:tcPr>
          <w:p w14:paraId="7FBC4457" w14:textId="77777777" w:rsidR="007B22E8" w:rsidRPr="00B93702" w:rsidRDefault="007B22E8" w:rsidP="000715EC">
            <w:pPr>
              <w:pStyle w:val="TAC"/>
              <w:rPr>
                <w:rFonts w:cs="Arial"/>
                <w:lang w:eastAsia="en-US"/>
              </w:rPr>
            </w:pPr>
            <w:r w:rsidRPr="00B93702">
              <w:rPr>
                <w:rFonts w:cs="Arial"/>
                <w:lang w:eastAsia="en-US"/>
              </w:rPr>
              <w:t>876-915 MHz</w:t>
            </w:r>
          </w:p>
        </w:tc>
        <w:tc>
          <w:tcPr>
            <w:tcW w:w="1134" w:type="dxa"/>
          </w:tcPr>
          <w:p w14:paraId="7496B018" w14:textId="77777777" w:rsidR="007B22E8" w:rsidRPr="00B93702" w:rsidRDefault="007B22E8" w:rsidP="000715EC">
            <w:pPr>
              <w:pStyle w:val="TAC"/>
              <w:rPr>
                <w:rFonts w:cs="Arial"/>
                <w:lang w:eastAsia="en-US"/>
              </w:rPr>
            </w:pPr>
            <w:r w:rsidRPr="00B93702">
              <w:rPr>
                <w:rFonts w:cs="Arial"/>
                <w:lang w:eastAsia="en-US"/>
              </w:rPr>
              <w:t>-98 dBm</w:t>
            </w:r>
          </w:p>
        </w:tc>
        <w:tc>
          <w:tcPr>
            <w:tcW w:w="1134" w:type="dxa"/>
          </w:tcPr>
          <w:p w14:paraId="53EE7789"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7E6CB57B" w14:textId="77777777" w:rsidR="007B22E8" w:rsidRPr="00B93702" w:rsidRDefault="007B22E8" w:rsidP="000715EC">
            <w:pPr>
              <w:pStyle w:val="TAC"/>
              <w:rPr>
                <w:rFonts w:cs="Arial"/>
                <w:lang w:eastAsia="en-US"/>
              </w:rPr>
            </w:pPr>
            <w:r w:rsidRPr="00B93702">
              <w:rPr>
                <w:rFonts w:cs="Arial"/>
                <w:lang w:eastAsia="zh-CN"/>
              </w:rPr>
              <w:t>-88 dBm</w:t>
            </w:r>
          </w:p>
        </w:tc>
        <w:tc>
          <w:tcPr>
            <w:tcW w:w="1417" w:type="dxa"/>
          </w:tcPr>
          <w:p w14:paraId="2B7B3369"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30700336" w14:textId="77777777" w:rsidR="007B22E8" w:rsidRPr="00B93702" w:rsidRDefault="007B22E8" w:rsidP="000715EC">
            <w:pPr>
              <w:pStyle w:val="TAC"/>
              <w:rPr>
                <w:rFonts w:cs="Arial"/>
                <w:lang w:eastAsia="en-US"/>
              </w:rPr>
            </w:pPr>
          </w:p>
        </w:tc>
      </w:tr>
      <w:tr w:rsidR="00B93702" w:rsidRPr="00B93702" w14:paraId="6D68FA07" w14:textId="77777777">
        <w:trPr>
          <w:cantSplit/>
          <w:jc w:val="center"/>
        </w:trPr>
        <w:tc>
          <w:tcPr>
            <w:tcW w:w="1870" w:type="dxa"/>
          </w:tcPr>
          <w:p w14:paraId="00A71059" w14:textId="77777777" w:rsidR="007B22E8" w:rsidRPr="00B93702" w:rsidRDefault="007B22E8" w:rsidP="000715EC">
            <w:pPr>
              <w:pStyle w:val="TAC"/>
              <w:rPr>
                <w:rFonts w:cs="Arial"/>
                <w:lang w:eastAsia="en-US"/>
              </w:rPr>
            </w:pPr>
            <w:r w:rsidRPr="00B93702">
              <w:rPr>
                <w:rFonts w:cs="Arial"/>
                <w:lang w:eastAsia="en-US"/>
              </w:rPr>
              <w:t>DCS1800</w:t>
            </w:r>
          </w:p>
        </w:tc>
        <w:tc>
          <w:tcPr>
            <w:tcW w:w="1922" w:type="dxa"/>
          </w:tcPr>
          <w:p w14:paraId="242AE6C6" w14:textId="77777777"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14:paraId="1CE3F580" w14:textId="77777777" w:rsidR="007B22E8" w:rsidRPr="00B93702" w:rsidRDefault="007B22E8" w:rsidP="000715EC">
            <w:pPr>
              <w:pStyle w:val="TAC"/>
              <w:rPr>
                <w:rFonts w:cs="Arial"/>
                <w:lang w:eastAsia="en-US"/>
              </w:rPr>
            </w:pPr>
            <w:r w:rsidRPr="00B93702">
              <w:rPr>
                <w:rFonts w:cs="Arial"/>
                <w:lang w:eastAsia="en-US"/>
              </w:rPr>
              <w:t>-98 dBm</w:t>
            </w:r>
          </w:p>
        </w:tc>
        <w:tc>
          <w:tcPr>
            <w:tcW w:w="1134" w:type="dxa"/>
          </w:tcPr>
          <w:p w14:paraId="704DFDFC"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7B15A3DE"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083C72DD"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120F3B77" w14:textId="77777777" w:rsidR="007B22E8" w:rsidRPr="00B93702" w:rsidRDefault="007B22E8" w:rsidP="000715EC">
            <w:pPr>
              <w:pStyle w:val="TAC"/>
              <w:rPr>
                <w:rFonts w:cs="Arial"/>
                <w:lang w:eastAsia="en-US"/>
              </w:rPr>
            </w:pPr>
          </w:p>
        </w:tc>
      </w:tr>
      <w:tr w:rsidR="00B93702" w:rsidRPr="00B93702" w14:paraId="1457F392" w14:textId="77777777">
        <w:trPr>
          <w:cantSplit/>
          <w:jc w:val="center"/>
        </w:trPr>
        <w:tc>
          <w:tcPr>
            <w:tcW w:w="1870" w:type="dxa"/>
          </w:tcPr>
          <w:p w14:paraId="6F4CC86A" w14:textId="77777777" w:rsidR="007B22E8" w:rsidRPr="00B93702" w:rsidRDefault="007B22E8" w:rsidP="000715EC">
            <w:pPr>
              <w:pStyle w:val="TAC"/>
              <w:rPr>
                <w:rFonts w:cs="Arial"/>
                <w:lang w:eastAsia="en-US"/>
              </w:rPr>
            </w:pPr>
            <w:r w:rsidRPr="00B93702">
              <w:rPr>
                <w:rFonts w:cs="Arial"/>
                <w:lang w:eastAsia="en-US"/>
              </w:rPr>
              <w:t>PCS1900</w:t>
            </w:r>
          </w:p>
        </w:tc>
        <w:tc>
          <w:tcPr>
            <w:tcW w:w="1922" w:type="dxa"/>
          </w:tcPr>
          <w:p w14:paraId="6FB17DAC" w14:textId="77777777" w:rsidR="007B22E8" w:rsidRPr="00B93702" w:rsidRDefault="007B22E8" w:rsidP="000715EC">
            <w:pPr>
              <w:pStyle w:val="TAC"/>
              <w:rPr>
                <w:rFonts w:cs="Arial"/>
                <w:lang w:eastAsia="en-US"/>
              </w:rPr>
            </w:pPr>
            <w:r w:rsidRPr="00B93702">
              <w:rPr>
                <w:rFonts w:cs="Arial"/>
                <w:lang w:eastAsia="en-US"/>
              </w:rPr>
              <w:t>1850 - 1910 MHz</w:t>
            </w:r>
          </w:p>
        </w:tc>
        <w:tc>
          <w:tcPr>
            <w:tcW w:w="1134" w:type="dxa"/>
          </w:tcPr>
          <w:p w14:paraId="072F105F" w14:textId="77777777" w:rsidR="007B22E8" w:rsidRPr="00B93702" w:rsidRDefault="007B22E8" w:rsidP="000715EC">
            <w:pPr>
              <w:pStyle w:val="TAC"/>
              <w:rPr>
                <w:rFonts w:cs="Arial"/>
                <w:lang w:eastAsia="en-US"/>
              </w:rPr>
            </w:pPr>
            <w:r w:rsidRPr="00B93702">
              <w:rPr>
                <w:rFonts w:cs="Arial"/>
                <w:lang w:eastAsia="en-US"/>
              </w:rPr>
              <w:t>-98 dBm</w:t>
            </w:r>
          </w:p>
        </w:tc>
        <w:tc>
          <w:tcPr>
            <w:tcW w:w="1134" w:type="dxa"/>
          </w:tcPr>
          <w:p w14:paraId="3393BABE"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456FE7A3"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71161F2B"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78B6B558" w14:textId="77777777" w:rsidR="007B22E8" w:rsidRPr="00B93702" w:rsidRDefault="007B22E8" w:rsidP="000715EC">
            <w:pPr>
              <w:pStyle w:val="TAC"/>
              <w:rPr>
                <w:rFonts w:cs="Arial"/>
                <w:lang w:eastAsia="en-US"/>
              </w:rPr>
            </w:pPr>
          </w:p>
        </w:tc>
      </w:tr>
      <w:tr w:rsidR="00B93702" w:rsidRPr="00B93702" w14:paraId="6FD4B74A" w14:textId="77777777">
        <w:trPr>
          <w:cantSplit/>
          <w:jc w:val="center"/>
        </w:trPr>
        <w:tc>
          <w:tcPr>
            <w:tcW w:w="1870" w:type="dxa"/>
          </w:tcPr>
          <w:p w14:paraId="0D27F299" w14:textId="77777777" w:rsidR="007B22E8" w:rsidRPr="00B93702" w:rsidRDefault="007B22E8" w:rsidP="000715EC">
            <w:pPr>
              <w:pStyle w:val="TAC"/>
              <w:rPr>
                <w:rFonts w:cs="Arial"/>
                <w:lang w:eastAsia="en-US"/>
              </w:rPr>
            </w:pPr>
            <w:r w:rsidRPr="00B93702">
              <w:rPr>
                <w:rFonts w:cs="Arial"/>
                <w:lang w:eastAsia="en-US"/>
              </w:rPr>
              <w:t>GSM850 or CDMA850</w:t>
            </w:r>
          </w:p>
        </w:tc>
        <w:tc>
          <w:tcPr>
            <w:tcW w:w="1922" w:type="dxa"/>
          </w:tcPr>
          <w:p w14:paraId="509280CB" w14:textId="77777777" w:rsidR="007B22E8" w:rsidRPr="00B93702" w:rsidRDefault="007B22E8" w:rsidP="000715EC">
            <w:pPr>
              <w:pStyle w:val="TAC"/>
              <w:rPr>
                <w:rFonts w:cs="Arial"/>
                <w:lang w:eastAsia="en-US"/>
              </w:rPr>
            </w:pPr>
            <w:r w:rsidRPr="00B93702">
              <w:rPr>
                <w:rFonts w:cs="Arial"/>
                <w:lang w:eastAsia="en-US"/>
              </w:rPr>
              <w:t>824 - 849 MHz</w:t>
            </w:r>
          </w:p>
        </w:tc>
        <w:tc>
          <w:tcPr>
            <w:tcW w:w="1134" w:type="dxa"/>
          </w:tcPr>
          <w:p w14:paraId="1F63C1D7" w14:textId="77777777" w:rsidR="007B22E8" w:rsidRPr="00B93702" w:rsidRDefault="007B22E8" w:rsidP="000715EC">
            <w:pPr>
              <w:pStyle w:val="TAC"/>
              <w:rPr>
                <w:rFonts w:cs="Arial"/>
                <w:lang w:eastAsia="en-US"/>
              </w:rPr>
            </w:pPr>
            <w:r w:rsidRPr="00B93702">
              <w:rPr>
                <w:rFonts w:cs="Arial"/>
                <w:lang w:eastAsia="en-US"/>
              </w:rPr>
              <w:t>-98 dBm</w:t>
            </w:r>
          </w:p>
        </w:tc>
        <w:tc>
          <w:tcPr>
            <w:tcW w:w="1134" w:type="dxa"/>
          </w:tcPr>
          <w:p w14:paraId="511023A1"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7333BF1C"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23379D65"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279DE7DC" w14:textId="77777777" w:rsidR="007B22E8" w:rsidRPr="00B93702" w:rsidRDefault="007B22E8" w:rsidP="000715EC">
            <w:pPr>
              <w:pStyle w:val="TAC"/>
              <w:rPr>
                <w:rFonts w:cs="Arial"/>
                <w:lang w:eastAsia="en-US"/>
              </w:rPr>
            </w:pPr>
          </w:p>
        </w:tc>
      </w:tr>
      <w:tr w:rsidR="00B93702" w:rsidRPr="00B93702" w14:paraId="3CB19522" w14:textId="77777777">
        <w:trPr>
          <w:cantSplit/>
          <w:jc w:val="center"/>
        </w:trPr>
        <w:tc>
          <w:tcPr>
            <w:tcW w:w="1870" w:type="dxa"/>
          </w:tcPr>
          <w:p w14:paraId="4E887FF4" w14:textId="77777777" w:rsidR="007B22E8" w:rsidRPr="00B93702" w:rsidRDefault="007B22E8" w:rsidP="000715EC">
            <w:pPr>
              <w:pStyle w:val="TAC"/>
              <w:rPr>
                <w:rFonts w:cs="Arial"/>
                <w:lang w:eastAsia="en-US"/>
              </w:rPr>
            </w:pPr>
            <w:r w:rsidRPr="00B93702">
              <w:rPr>
                <w:rFonts w:cs="Arial"/>
                <w:lang w:eastAsia="en-US"/>
              </w:rPr>
              <w:t>UTRA FDD Band I or E-UTRA Band 1</w:t>
            </w:r>
            <w:r w:rsidR="00465567" w:rsidRPr="00B93702">
              <w:rPr>
                <w:rFonts w:cs="Arial"/>
                <w:lang w:eastAsia="en-US"/>
              </w:rPr>
              <w:t xml:space="preserve"> or NR Band n1</w:t>
            </w:r>
          </w:p>
        </w:tc>
        <w:tc>
          <w:tcPr>
            <w:tcW w:w="1922" w:type="dxa"/>
          </w:tcPr>
          <w:p w14:paraId="65A18709" w14:textId="77777777" w:rsidR="007B22E8" w:rsidRPr="00B93702" w:rsidRDefault="007B22E8" w:rsidP="000715EC">
            <w:pPr>
              <w:pStyle w:val="TAC"/>
              <w:rPr>
                <w:rFonts w:cs="Arial"/>
                <w:lang w:eastAsia="zh-CN"/>
              </w:rPr>
            </w:pPr>
            <w:r w:rsidRPr="00B93702">
              <w:rPr>
                <w:rFonts w:cs="Arial"/>
                <w:lang w:eastAsia="en-US"/>
              </w:rPr>
              <w:t>1920 - 1980 MHz</w:t>
            </w:r>
          </w:p>
          <w:p w14:paraId="00C6447B" w14:textId="77777777" w:rsidR="007B22E8" w:rsidRPr="00B93702" w:rsidRDefault="007B22E8" w:rsidP="000715EC">
            <w:pPr>
              <w:pStyle w:val="TAC"/>
              <w:rPr>
                <w:rFonts w:cs="Arial"/>
                <w:lang w:eastAsia="zh-CN"/>
              </w:rPr>
            </w:pPr>
          </w:p>
        </w:tc>
        <w:tc>
          <w:tcPr>
            <w:tcW w:w="1134" w:type="dxa"/>
          </w:tcPr>
          <w:p w14:paraId="513DDEDA"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4D9B2591"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53FCFED8"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2BC99623"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6F91853E" w14:textId="77777777" w:rsidR="007B22E8" w:rsidRPr="00B93702" w:rsidRDefault="007B22E8" w:rsidP="000715EC">
            <w:pPr>
              <w:pStyle w:val="TAC"/>
              <w:rPr>
                <w:rFonts w:cs="Arial"/>
                <w:lang w:eastAsia="en-US"/>
              </w:rPr>
            </w:pPr>
          </w:p>
        </w:tc>
      </w:tr>
      <w:tr w:rsidR="00B93702" w:rsidRPr="00B93702" w14:paraId="709A75FF" w14:textId="77777777">
        <w:trPr>
          <w:cantSplit/>
          <w:jc w:val="center"/>
        </w:trPr>
        <w:tc>
          <w:tcPr>
            <w:tcW w:w="1870" w:type="dxa"/>
          </w:tcPr>
          <w:p w14:paraId="03B30BB4" w14:textId="77777777" w:rsidR="007B22E8" w:rsidRPr="00B93702" w:rsidRDefault="007B22E8" w:rsidP="000715EC">
            <w:pPr>
              <w:pStyle w:val="TAC"/>
              <w:rPr>
                <w:rFonts w:cs="Arial"/>
                <w:lang w:eastAsia="en-US"/>
              </w:rPr>
            </w:pPr>
            <w:r w:rsidRPr="00B93702">
              <w:rPr>
                <w:rFonts w:cs="Arial"/>
                <w:lang w:eastAsia="en-US"/>
              </w:rPr>
              <w:t>UTRA FDD Band II or E-UTRA Band 2</w:t>
            </w:r>
            <w:r w:rsidR="00465567" w:rsidRPr="00B93702">
              <w:rPr>
                <w:rFonts w:cs="Arial"/>
                <w:lang w:eastAsia="en-US"/>
              </w:rPr>
              <w:t xml:space="preserve"> or NR Band n2</w:t>
            </w:r>
          </w:p>
        </w:tc>
        <w:tc>
          <w:tcPr>
            <w:tcW w:w="1922" w:type="dxa"/>
          </w:tcPr>
          <w:p w14:paraId="06D49D69" w14:textId="77777777" w:rsidR="007B22E8" w:rsidRPr="00B93702" w:rsidRDefault="007B22E8" w:rsidP="000715EC">
            <w:pPr>
              <w:pStyle w:val="TAC"/>
              <w:rPr>
                <w:rFonts w:cs="Arial"/>
                <w:lang w:eastAsia="zh-CN"/>
              </w:rPr>
            </w:pPr>
            <w:r w:rsidRPr="00B93702">
              <w:rPr>
                <w:rFonts w:cs="Arial"/>
                <w:lang w:eastAsia="en-US"/>
              </w:rPr>
              <w:t>1850 - 1910 MHz</w:t>
            </w:r>
          </w:p>
          <w:p w14:paraId="25A76E48" w14:textId="77777777" w:rsidR="007B22E8" w:rsidRPr="00B93702" w:rsidRDefault="007B22E8" w:rsidP="000715EC">
            <w:pPr>
              <w:pStyle w:val="TAC"/>
              <w:rPr>
                <w:rFonts w:cs="Arial"/>
                <w:lang w:eastAsia="zh-CN"/>
              </w:rPr>
            </w:pPr>
          </w:p>
        </w:tc>
        <w:tc>
          <w:tcPr>
            <w:tcW w:w="1134" w:type="dxa"/>
          </w:tcPr>
          <w:p w14:paraId="233E8F48"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320B8FCE"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009892BA"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7841A895"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09ED531F" w14:textId="77777777" w:rsidR="007B22E8" w:rsidRPr="00B93702" w:rsidRDefault="007B22E8" w:rsidP="000715EC">
            <w:pPr>
              <w:pStyle w:val="TAC"/>
              <w:rPr>
                <w:rFonts w:cs="Arial"/>
                <w:lang w:eastAsia="en-US"/>
              </w:rPr>
            </w:pPr>
          </w:p>
        </w:tc>
      </w:tr>
      <w:tr w:rsidR="00B93702" w:rsidRPr="00B93702" w14:paraId="4FEB237A" w14:textId="77777777">
        <w:trPr>
          <w:cantSplit/>
          <w:jc w:val="center"/>
        </w:trPr>
        <w:tc>
          <w:tcPr>
            <w:tcW w:w="1870" w:type="dxa"/>
          </w:tcPr>
          <w:p w14:paraId="70AD9824" w14:textId="77777777" w:rsidR="007B22E8" w:rsidRPr="00B93702" w:rsidRDefault="007B22E8" w:rsidP="000715EC">
            <w:pPr>
              <w:pStyle w:val="TAC"/>
              <w:rPr>
                <w:rFonts w:cs="Arial"/>
                <w:lang w:eastAsia="en-US"/>
              </w:rPr>
            </w:pPr>
            <w:r w:rsidRPr="00B93702">
              <w:rPr>
                <w:rFonts w:cs="Arial"/>
                <w:lang w:eastAsia="en-US"/>
              </w:rPr>
              <w:t>UTRA FDD Band III or E-UTRA Band 3</w:t>
            </w:r>
            <w:r w:rsidR="00465567" w:rsidRPr="00B93702">
              <w:rPr>
                <w:rFonts w:cs="Arial"/>
                <w:lang w:eastAsia="en-US"/>
              </w:rPr>
              <w:t xml:space="preserve"> or NR Band n3</w:t>
            </w:r>
          </w:p>
        </w:tc>
        <w:tc>
          <w:tcPr>
            <w:tcW w:w="1922" w:type="dxa"/>
          </w:tcPr>
          <w:p w14:paraId="4EB29B7B" w14:textId="77777777"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14:paraId="3503A802"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685124E6"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0C017309"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2EA6CDD4"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50330246" w14:textId="77777777" w:rsidR="007B22E8" w:rsidRPr="00B93702" w:rsidRDefault="007B22E8" w:rsidP="000715EC">
            <w:pPr>
              <w:pStyle w:val="TAC"/>
              <w:rPr>
                <w:rFonts w:cs="Arial"/>
                <w:lang w:eastAsia="en-US"/>
              </w:rPr>
            </w:pPr>
          </w:p>
        </w:tc>
      </w:tr>
      <w:tr w:rsidR="00B93702" w:rsidRPr="00B93702" w14:paraId="0558A5C7" w14:textId="77777777">
        <w:trPr>
          <w:cantSplit/>
          <w:jc w:val="center"/>
        </w:trPr>
        <w:tc>
          <w:tcPr>
            <w:tcW w:w="1870" w:type="dxa"/>
          </w:tcPr>
          <w:p w14:paraId="0ABCD651" w14:textId="77777777" w:rsidR="007B22E8" w:rsidRPr="00B93702" w:rsidRDefault="007B22E8" w:rsidP="000715EC">
            <w:pPr>
              <w:pStyle w:val="TAC"/>
              <w:rPr>
                <w:rFonts w:cs="Arial"/>
                <w:lang w:eastAsia="en-US"/>
              </w:rPr>
            </w:pPr>
            <w:r w:rsidRPr="00B93702">
              <w:rPr>
                <w:rFonts w:cs="Arial"/>
                <w:lang w:eastAsia="en-US"/>
              </w:rPr>
              <w:t>UTRA FDD Band IV or E-UTRA Band 4</w:t>
            </w:r>
          </w:p>
        </w:tc>
        <w:tc>
          <w:tcPr>
            <w:tcW w:w="1922" w:type="dxa"/>
          </w:tcPr>
          <w:p w14:paraId="0976907C" w14:textId="77777777" w:rsidR="007B22E8" w:rsidRPr="00B93702" w:rsidRDefault="007B22E8" w:rsidP="000715EC">
            <w:pPr>
              <w:pStyle w:val="TAC"/>
              <w:rPr>
                <w:rFonts w:cs="Arial"/>
                <w:lang w:eastAsia="en-US"/>
              </w:rPr>
            </w:pPr>
            <w:r w:rsidRPr="00B93702">
              <w:rPr>
                <w:rFonts w:cs="Arial"/>
                <w:lang w:eastAsia="en-US"/>
              </w:rPr>
              <w:t>1710 - 1755 MHz</w:t>
            </w:r>
          </w:p>
        </w:tc>
        <w:tc>
          <w:tcPr>
            <w:tcW w:w="1134" w:type="dxa"/>
          </w:tcPr>
          <w:p w14:paraId="24919B39"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00FC99B3"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75A12025"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415B2D85"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61EE12EB" w14:textId="77777777" w:rsidR="007B22E8" w:rsidRPr="00B93702" w:rsidRDefault="007B22E8" w:rsidP="000715EC">
            <w:pPr>
              <w:pStyle w:val="TAC"/>
              <w:rPr>
                <w:rFonts w:cs="Arial"/>
                <w:lang w:eastAsia="en-US"/>
              </w:rPr>
            </w:pPr>
          </w:p>
        </w:tc>
      </w:tr>
      <w:tr w:rsidR="00B93702" w:rsidRPr="00B93702" w14:paraId="78B0429E" w14:textId="77777777">
        <w:trPr>
          <w:cantSplit/>
          <w:jc w:val="center"/>
        </w:trPr>
        <w:tc>
          <w:tcPr>
            <w:tcW w:w="1870" w:type="dxa"/>
          </w:tcPr>
          <w:p w14:paraId="34DC860E" w14:textId="77777777" w:rsidR="007B22E8" w:rsidRPr="00B93702" w:rsidRDefault="007B22E8" w:rsidP="000715EC">
            <w:pPr>
              <w:pStyle w:val="TAC"/>
              <w:rPr>
                <w:rFonts w:cs="Arial"/>
                <w:lang w:eastAsia="en-US"/>
              </w:rPr>
            </w:pPr>
            <w:r w:rsidRPr="00B93702">
              <w:rPr>
                <w:rFonts w:cs="Arial"/>
                <w:lang w:eastAsia="en-US"/>
              </w:rPr>
              <w:t>UTRA FDD Band V or E-UTRA Band 5</w:t>
            </w:r>
            <w:r w:rsidR="00465567" w:rsidRPr="00B93702">
              <w:rPr>
                <w:rFonts w:cs="Arial"/>
                <w:lang w:eastAsia="en-US"/>
              </w:rPr>
              <w:t xml:space="preserve"> or NR Band n5</w:t>
            </w:r>
          </w:p>
        </w:tc>
        <w:tc>
          <w:tcPr>
            <w:tcW w:w="1922" w:type="dxa"/>
          </w:tcPr>
          <w:p w14:paraId="0B0F9ADC" w14:textId="77777777" w:rsidR="007B22E8" w:rsidRPr="00B93702" w:rsidRDefault="007B22E8" w:rsidP="000715EC">
            <w:pPr>
              <w:pStyle w:val="TAC"/>
              <w:rPr>
                <w:rFonts w:cs="Arial"/>
                <w:lang w:eastAsia="en-US"/>
              </w:rPr>
            </w:pPr>
            <w:r w:rsidRPr="00B93702">
              <w:rPr>
                <w:rFonts w:cs="Arial"/>
                <w:lang w:eastAsia="en-US"/>
              </w:rPr>
              <w:t>824 - 849 MHz</w:t>
            </w:r>
          </w:p>
        </w:tc>
        <w:tc>
          <w:tcPr>
            <w:tcW w:w="1134" w:type="dxa"/>
          </w:tcPr>
          <w:p w14:paraId="70B4A03E"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5C745ED0"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776627CD"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2511E64D"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3ABCD125" w14:textId="77777777" w:rsidR="007B22E8" w:rsidRPr="00B93702" w:rsidRDefault="007B22E8" w:rsidP="000715EC">
            <w:pPr>
              <w:pStyle w:val="TAC"/>
              <w:rPr>
                <w:rFonts w:cs="Arial"/>
                <w:lang w:eastAsia="en-US"/>
              </w:rPr>
            </w:pPr>
          </w:p>
        </w:tc>
      </w:tr>
      <w:tr w:rsidR="00B93702" w:rsidRPr="00B93702" w14:paraId="07ECB852" w14:textId="77777777">
        <w:trPr>
          <w:cantSplit/>
          <w:jc w:val="center"/>
        </w:trPr>
        <w:tc>
          <w:tcPr>
            <w:tcW w:w="1870" w:type="dxa"/>
          </w:tcPr>
          <w:p w14:paraId="1CF8A0DC" w14:textId="77777777" w:rsidR="007B22E8" w:rsidRPr="00B93702" w:rsidRDefault="007B22E8" w:rsidP="000715EC">
            <w:pPr>
              <w:pStyle w:val="TAC"/>
              <w:rPr>
                <w:rFonts w:cs="Arial"/>
                <w:lang w:eastAsia="en-US"/>
              </w:rPr>
            </w:pPr>
            <w:r w:rsidRPr="00B93702">
              <w:rPr>
                <w:rFonts w:cs="Arial"/>
                <w:lang w:eastAsia="en-US"/>
              </w:rPr>
              <w:t>UTRA FDD Band VI, XIX or E-UTRA Band 6, 19</w:t>
            </w:r>
          </w:p>
        </w:tc>
        <w:tc>
          <w:tcPr>
            <w:tcW w:w="1922" w:type="dxa"/>
          </w:tcPr>
          <w:p w14:paraId="093FDC56" w14:textId="77777777" w:rsidR="007B22E8" w:rsidRPr="00B93702" w:rsidRDefault="007B22E8" w:rsidP="000715EC">
            <w:pPr>
              <w:pStyle w:val="TAC"/>
              <w:rPr>
                <w:rFonts w:cs="Arial"/>
                <w:lang w:eastAsia="en-US"/>
              </w:rPr>
            </w:pPr>
            <w:r w:rsidRPr="00B93702">
              <w:rPr>
                <w:rFonts w:cs="Arial"/>
                <w:lang w:eastAsia="en-US"/>
              </w:rPr>
              <w:t xml:space="preserve">830 - 845 MHz </w:t>
            </w:r>
          </w:p>
        </w:tc>
        <w:tc>
          <w:tcPr>
            <w:tcW w:w="1134" w:type="dxa"/>
          </w:tcPr>
          <w:p w14:paraId="71F47C7F"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4B590940"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31C4B27E"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6200683C"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44ABA52E" w14:textId="77777777" w:rsidR="007B22E8" w:rsidRPr="00B93702" w:rsidRDefault="007B22E8" w:rsidP="000715EC">
            <w:pPr>
              <w:pStyle w:val="TAC"/>
              <w:rPr>
                <w:rFonts w:cs="Arial"/>
                <w:lang w:eastAsia="en-US"/>
              </w:rPr>
            </w:pPr>
          </w:p>
        </w:tc>
      </w:tr>
      <w:tr w:rsidR="00B93702" w:rsidRPr="00B93702" w14:paraId="621F01F7" w14:textId="77777777">
        <w:trPr>
          <w:cantSplit/>
          <w:jc w:val="center"/>
        </w:trPr>
        <w:tc>
          <w:tcPr>
            <w:tcW w:w="1870" w:type="dxa"/>
          </w:tcPr>
          <w:p w14:paraId="1F67D6C4" w14:textId="77777777" w:rsidR="007B22E8" w:rsidRPr="00B93702" w:rsidRDefault="007B22E8" w:rsidP="000715EC">
            <w:pPr>
              <w:pStyle w:val="TAC"/>
              <w:rPr>
                <w:rFonts w:cs="Arial"/>
                <w:lang w:eastAsia="en-US"/>
              </w:rPr>
            </w:pPr>
            <w:r w:rsidRPr="00B93702">
              <w:rPr>
                <w:rFonts w:cs="Arial"/>
                <w:lang w:eastAsia="en-US"/>
              </w:rPr>
              <w:t>UTRA FDD Band VII or E-UTRA Band 7</w:t>
            </w:r>
            <w:r w:rsidR="00465567" w:rsidRPr="00B93702">
              <w:rPr>
                <w:rFonts w:cs="Arial"/>
                <w:lang w:eastAsia="en-US"/>
              </w:rPr>
              <w:t xml:space="preserve"> or NR Band n7</w:t>
            </w:r>
          </w:p>
        </w:tc>
        <w:tc>
          <w:tcPr>
            <w:tcW w:w="1922" w:type="dxa"/>
          </w:tcPr>
          <w:p w14:paraId="6DA6E0C9" w14:textId="77777777" w:rsidR="007B22E8" w:rsidRPr="00B93702" w:rsidRDefault="007B22E8" w:rsidP="000715EC">
            <w:pPr>
              <w:pStyle w:val="TAC"/>
              <w:rPr>
                <w:rFonts w:cs="Arial"/>
                <w:lang w:eastAsia="en-US"/>
              </w:rPr>
            </w:pPr>
            <w:r w:rsidRPr="00B93702">
              <w:rPr>
                <w:rFonts w:cs="Arial"/>
                <w:lang w:eastAsia="en-US"/>
              </w:rPr>
              <w:t>2500 - 2570 MHz</w:t>
            </w:r>
          </w:p>
        </w:tc>
        <w:tc>
          <w:tcPr>
            <w:tcW w:w="1134" w:type="dxa"/>
          </w:tcPr>
          <w:p w14:paraId="360A7914"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4AD3CA0F"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39FB7A77"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7F95F8F9"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377D6F2E" w14:textId="77777777" w:rsidR="007B22E8" w:rsidRPr="00B93702" w:rsidRDefault="007B22E8" w:rsidP="000715EC">
            <w:pPr>
              <w:pStyle w:val="TAC"/>
              <w:rPr>
                <w:rFonts w:cs="Arial"/>
                <w:lang w:eastAsia="en-US"/>
              </w:rPr>
            </w:pPr>
          </w:p>
        </w:tc>
      </w:tr>
      <w:tr w:rsidR="00B93702" w:rsidRPr="00B93702" w14:paraId="3F40202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A9B3ACB" w14:textId="77777777" w:rsidR="007B22E8" w:rsidRPr="00B93702" w:rsidRDefault="007B22E8" w:rsidP="000715EC">
            <w:pPr>
              <w:pStyle w:val="TAC"/>
              <w:rPr>
                <w:rFonts w:cs="Arial"/>
                <w:lang w:eastAsia="en-US"/>
              </w:rPr>
            </w:pPr>
            <w:r w:rsidRPr="00B93702">
              <w:rPr>
                <w:rFonts w:cs="Arial"/>
                <w:lang w:eastAsia="en-US"/>
              </w:rPr>
              <w:t>UTRA FDD Band VIII or E-UTRA Band 8</w:t>
            </w:r>
            <w:r w:rsidR="00465567" w:rsidRPr="00B93702">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102B6453" w14:textId="77777777" w:rsidR="007B22E8" w:rsidRPr="00B93702" w:rsidRDefault="007B22E8" w:rsidP="000715EC">
            <w:pPr>
              <w:pStyle w:val="TAC"/>
              <w:rPr>
                <w:rFonts w:cs="Arial"/>
                <w:lang w:eastAsia="en-US"/>
              </w:rPr>
            </w:pPr>
            <w:r w:rsidRPr="00B93702">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6BB4912D"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9326110"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C26413"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8860EC1"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9F10B02" w14:textId="77777777" w:rsidR="007B22E8" w:rsidRPr="00B93702" w:rsidRDefault="007B22E8" w:rsidP="000715EC">
            <w:pPr>
              <w:pStyle w:val="TAC"/>
              <w:rPr>
                <w:rFonts w:cs="Arial"/>
                <w:lang w:eastAsia="en-US"/>
              </w:rPr>
            </w:pPr>
          </w:p>
        </w:tc>
      </w:tr>
      <w:tr w:rsidR="00B93702" w:rsidRPr="00B93702" w14:paraId="195D1B2D" w14:textId="77777777">
        <w:trPr>
          <w:cantSplit/>
          <w:jc w:val="center"/>
        </w:trPr>
        <w:tc>
          <w:tcPr>
            <w:tcW w:w="1870" w:type="dxa"/>
          </w:tcPr>
          <w:p w14:paraId="1A1F06A9" w14:textId="77777777" w:rsidR="007B22E8" w:rsidRPr="00B93702" w:rsidRDefault="007B22E8" w:rsidP="000715EC">
            <w:pPr>
              <w:pStyle w:val="TAC"/>
              <w:rPr>
                <w:rFonts w:cs="Arial"/>
                <w:lang w:eastAsia="en-US"/>
              </w:rPr>
            </w:pPr>
            <w:r w:rsidRPr="00B93702">
              <w:rPr>
                <w:rFonts w:cs="Arial"/>
                <w:lang w:eastAsia="en-US"/>
              </w:rPr>
              <w:t>UTRA FDD Band IX or E-UTRA Band 9</w:t>
            </w:r>
          </w:p>
        </w:tc>
        <w:tc>
          <w:tcPr>
            <w:tcW w:w="1922" w:type="dxa"/>
          </w:tcPr>
          <w:p w14:paraId="334F5098" w14:textId="77777777" w:rsidR="007B22E8" w:rsidRPr="00B93702" w:rsidRDefault="007B22E8" w:rsidP="000715EC">
            <w:pPr>
              <w:pStyle w:val="TAC"/>
              <w:rPr>
                <w:rFonts w:cs="Arial"/>
                <w:lang w:eastAsia="en-US"/>
              </w:rPr>
            </w:pPr>
            <w:r w:rsidRPr="00B93702">
              <w:rPr>
                <w:rFonts w:cs="Arial"/>
                <w:lang w:eastAsia="en-US"/>
              </w:rPr>
              <w:t>1749.9 - 1784.9 MHz</w:t>
            </w:r>
          </w:p>
        </w:tc>
        <w:tc>
          <w:tcPr>
            <w:tcW w:w="1134" w:type="dxa"/>
          </w:tcPr>
          <w:p w14:paraId="04D3B0D6"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4833BE82"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042066FC"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6A1B7848"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3AE25ED6" w14:textId="77777777" w:rsidR="007B22E8" w:rsidRPr="00B93702" w:rsidRDefault="007B22E8" w:rsidP="000715EC">
            <w:pPr>
              <w:pStyle w:val="TAC"/>
              <w:rPr>
                <w:rFonts w:cs="Arial"/>
                <w:lang w:eastAsia="en-US"/>
              </w:rPr>
            </w:pPr>
          </w:p>
        </w:tc>
      </w:tr>
      <w:tr w:rsidR="00B93702" w:rsidRPr="00B93702" w14:paraId="3EA87141" w14:textId="77777777">
        <w:trPr>
          <w:cantSplit/>
          <w:jc w:val="center"/>
        </w:trPr>
        <w:tc>
          <w:tcPr>
            <w:tcW w:w="1870" w:type="dxa"/>
          </w:tcPr>
          <w:p w14:paraId="23E84240" w14:textId="77777777" w:rsidR="007B22E8" w:rsidRPr="00B93702" w:rsidRDefault="007B22E8" w:rsidP="000715EC">
            <w:pPr>
              <w:pStyle w:val="TAC"/>
              <w:rPr>
                <w:rFonts w:cs="Arial"/>
                <w:lang w:eastAsia="en-US"/>
              </w:rPr>
            </w:pPr>
            <w:r w:rsidRPr="00B93702">
              <w:rPr>
                <w:rFonts w:cs="Arial"/>
                <w:lang w:eastAsia="en-US"/>
              </w:rPr>
              <w:t>UTRA FDD Band X or E-UTRA Band 10</w:t>
            </w:r>
          </w:p>
        </w:tc>
        <w:tc>
          <w:tcPr>
            <w:tcW w:w="1922" w:type="dxa"/>
          </w:tcPr>
          <w:p w14:paraId="20424DDF" w14:textId="77777777" w:rsidR="007B22E8" w:rsidRPr="00B93702" w:rsidRDefault="007B22E8" w:rsidP="000715EC">
            <w:pPr>
              <w:pStyle w:val="TAC"/>
              <w:rPr>
                <w:rFonts w:cs="Arial"/>
                <w:lang w:eastAsia="en-US"/>
              </w:rPr>
            </w:pPr>
            <w:r w:rsidRPr="00B93702">
              <w:rPr>
                <w:rFonts w:cs="Arial"/>
                <w:lang w:eastAsia="en-US"/>
              </w:rPr>
              <w:t>1710 - 1770 MHz</w:t>
            </w:r>
          </w:p>
        </w:tc>
        <w:tc>
          <w:tcPr>
            <w:tcW w:w="1134" w:type="dxa"/>
          </w:tcPr>
          <w:p w14:paraId="2AB21577"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0CEE4B94"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2CD61BF9"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2CFBE391"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56560FC9" w14:textId="77777777" w:rsidR="007B22E8" w:rsidRPr="00B93702" w:rsidRDefault="007B22E8" w:rsidP="000715EC">
            <w:pPr>
              <w:pStyle w:val="TAC"/>
              <w:rPr>
                <w:rFonts w:cs="Arial"/>
                <w:lang w:eastAsia="en-US"/>
              </w:rPr>
            </w:pPr>
          </w:p>
        </w:tc>
      </w:tr>
      <w:tr w:rsidR="00B93702" w:rsidRPr="00B93702" w14:paraId="4B21AF02" w14:textId="77777777">
        <w:trPr>
          <w:cantSplit/>
          <w:jc w:val="center"/>
        </w:trPr>
        <w:tc>
          <w:tcPr>
            <w:tcW w:w="1870" w:type="dxa"/>
          </w:tcPr>
          <w:p w14:paraId="5F0D9F48" w14:textId="77777777" w:rsidR="007B22E8" w:rsidRPr="00B93702" w:rsidRDefault="007B22E8" w:rsidP="000715EC">
            <w:pPr>
              <w:pStyle w:val="TAC"/>
              <w:rPr>
                <w:rFonts w:cs="Arial"/>
                <w:lang w:eastAsia="en-US"/>
              </w:rPr>
            </w:pPr>
            <w:r w:rsidRPr="00B93702">
              <w:rPr>
                <w:rFonts w:cs="Arial"/>
                <w:lang w:eastAsia="en-US"/>
              </w:rPr>
              <w:t>UTRA FDD Band XI or E-UTRA Band 11</w:t>
            </w:r>
          </w:p>
        </w:tc>
        <w:tc>
          <w:tcPr>
            <w:tcW w:w="1922" w:type="dxa"/>
          </w:tcPr>
          <w:p w14:paraId="28A470BD" w14:textId="77777777" w:rsidR="007B22E8" w:rsidRPr="00B93702" w:rsidRDefault="007B22E8" w:rsidP="000715EC">
            <w:pPr>
              <w:pStyle w:val="TAC"/>
              <w:rPr>
                <w:rFonts w:cs="Arial"/>
                <w:lang w:eastAsia="en-US"/>
              </w:rPr>
            </w:pPr>
            <w:r w:rsidRPr="00B93702">
              <w:rPr>
                <w:rFonts w:cs="Arial"/>
                <w:lang w:eastAsia="en-US"/>
              </w:rPr>
              <w:t>1427.9 - 1447.9 MHz</w:t>
            </w:r>
          </w:p>
        </w:tc>
        <w:tc>
          <w:tcPr>
            <w:tcW w:w="1134" w:type="dxa"/>
          </w:tcPr>
          <w:p w14:paraId="4785C57F"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71F673DF"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16C830F1"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190A5C01"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3D784CA8" w14:textId="77777777" w:rsidR="007B22E8" w:rsidRPr="00B93702" w:rsidRDefault="00340A34" w:rsidP="000715EC">
            <w:pPr>
              <w:pStyle w:val="TAC"/>
              <w:rPr>
                <w:rFonts w:cs="Arial"/>
                <w:lang w:eastAsia="en-US"/>
              </w:rPr>
            </w:pPr>
            <w:r w:rsidRPr="00B93702">
              <w:rPr>
                <w:rFonts w:cs="v5.0.0"/>
                <w:lang w:eastAsia="ja-JP"/>
              </w:rPr>
              <w:t>This is not applicable to BS operating in Band 50, 51, 75 or 76</w:t>
            </w:r>
          </w:p>
        </w:tc>
      </w:tr>
      <w:tr w:rsidR="00B93702" w:rsidRPr="00B93702" w14:paraId="552BA894" w14:textId="77777777">
        <w:trPr>
          <w:cantSplit/>
          <w:jc w:val="center"/>
        </w:trPr>
        <w:tc>
          <w:tcPr>
            <w:tcW w:w="1870" w:type="dxa"/>
          </w:tcPr>
          <w:p w14:paraId="6643C1BB" w14:textId="77777777" w:rsidR="007B22E8" w:rsidRPr="00B93702" w:rsidRDefault="007B22E8" w:rsidP="000715EC">
            <w:pPr>
              <w:pStyle w:val="TAC"/>
              <w:rPr>
                <w:rFonts w:cs="Arial"/>
                <w:lang w:eastAsia="en-US"/>
              </w:rPr>
            </w:pPr>
            <w:r w:rsidRPr="00B93702">
              <w:rPr>
                <w:rFonts w:cs="Arial"/>
                <w:lang w:eastAsia="en-US"/>
              </w:rPr>
              <w:t xml:space="preserve">UTRA FDD Band XII or </w:t>
            </w:r>
          </w:p>
          <w:p w14:paraId="506C1340" w14:textId="77777777" w:rsidR="007B22E8" w:rsidRPr="00B93702" w:rsidRDefault="007B22E8" w:rsidP="000715EC">
            <w:pPr>
              <w:pStyle w:val="TAC"/>
              <w:rPr>
                <w:rFonts w:cs="Arial"/>
                <w:lang w:eastAsia="en-US"/>
              </w:rPr>
            </w:pPr>
            <w:r w:rsidRPr="00B93702">
              <w:rPr>
                <w:rFonts w:cs="Arial"/>
                <w:lang w:eastAsia="en-US"/>
              </w:rPr>
              <w:t>E-UTRA Band 12</w:t>
            </w:r>
            <w:r w:rsidR="00465567" w:rsidRPr="00B93702">
              <w:rPr>
                <w:rFonts w:cs="Arial"/>
                <w:lang w:eastAsia="en-US"/>
              </w:rPr>
              <w:t xml:space="preserve"> or NR Band n12</w:t>
            </w:r>
          </w:p>
        </w:tc>
        <w:tc>
          <w:tcPr>
            <w:tcW w:w="1922" w:type="dxa"/>
          </w:tcPr>
          <w:p w14:paraId="5D2B62CD" w14:textId="77777777" w:rsidR="007B22E8" w:rsidRPr="00B93702" w:rsidRDefault="007B22E8" w:rsidP="000715EC">
            <w:pPr>
              <w:pStyle w:val="TAC"/>
              <w:rPr>
                <w:rFonts w:cs="Arial"/>
                <w:lang w:eastAsia="en-US"/>
              </w:rPr>
            </w:pPr>
            <w:r w:rsidRPr="00B93702">
              <w:rPr>
                <w:rFonts w:cs="Arial"/>
                <w:lang w:eastAsia="en-US"/>
              </w:rPr>
              <w:t>699 - 716 MHz</w:t>
            </w:r>
          </w:p>
        </w:tc>
        <w:tc>
          <w:tcPr>
            <w:tcW w:w="1134" w:type="dxa"/>
          </w:tcPr>
          <w:p w14:paraId="647A4988"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4263D84C"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0B6DB90C"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0B60C83F"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1AEEC5EC" w14:textId="77777777" w:rsidR="007B22E8" w:rsidRPr="00B93702" w:rsidRDefault="007B22E8" w:rsidP="000715EC">
            <w:pPr>
              <w:pStyle w:val="TAC"/>
              <w:rPr>
                <w:rFonts w:cs="Arial"/>
                <w:lang w:eastAsia="en-US"/>
              </w:rPr>
            </w:pPr>
          </w:p>
        </w:tc>
      </w:tr>
      <w:tr w:rsidR="00B93702" w:rsidRPr="00B93702" w14:paraId="3B897D74" w14:textId="77777777">
        <w:trPr>
          <w:cantSplit/>
          <w:jc w:val="center"/>
        </w:trPr>
        <w:tc>
          <w:tcPr>
            <w:tcW w:w="1870" w:type="dxa"/>
          </w:tcPr>
          <w:p w14:paraId="06EF184D" w14:textId="77777777" w:rsidR="007B22E8" w:rsidRPr="00B93702" w:rsidRDefault="007B22E8" w:rsidP="000715EC">
            <w:pPr>
              <w:pStyle w:val="TAC"/>
              <w:rPr>
                <w:rFonts w:cs="Arial"/>
                <w:lang w:eastAsia="en-US"/>
              </w:rPr>
            </w:pPr>
            <w:r w:rsidRPr="00B93702">
              <w:rPr>
                <w:rFonts w:cs="Arial"/>
                <w:lang w:eastAsia="en-US"/>
              </w:rPr>
              <w:t xml:space="preserve">UTRA FDD Band XIII or </w:t>
            </w:r>
          </w:p>
          <w:p w14:paraId="1D83EFFB" w14:textId="77777777" w:rsidR="007B22E8" w:rsidRPr="00B93702" w:rsidRDefault="007B22E8" w:rsidP="000715EC">
            <w:pPr>
              <w:pStyle w:val="TAC"/>
              <w:rPr>
                <w:rFonts w:cs="Arial"/>
                <w:lang w:eastAsia="en-US"/>
              </w:rPr>
            </w:pPr>
            <w:r w:rsidRPr="00B93702">
              <w:rPr>
                <w:rFonts w:cs="Arial"/>
                <w:lang w:eastAsia="en-US"/>
              </w:rPr>
              <w:t>E-UTRA Band 13</w:t>
            </w:r>
          </w:p>
        </w:tc>
        <w:tc>
          <w:tcPr>
            <w:tcW w:w="1922" w:type="dxa"/>
          </w:tcPr>
          <w:p w14:paraId="699A37E3" w14:textId="77777777" w:rsidR="007B22E8" w:rsidRPr="00B93702" w:rsidRDefault="007B22E8" w:rsidP="000715EC">
            <w:pPr>
              <w:pStyle w:val="TAC"/>
              <w:rPr>
                <w:rFonts w:cs="Arial"/>
                <w:lang w:eastAsia="en-US"/>
              </w:rPr>
            </w:pPr>
            <w:r w:rsidRPr="00B93702">
              <w:rPr>
                <w:rFonts w:cs="Arial"/>
                <w:lang w:eastAsia="en-US"/>
              </w:rPr>
              <w:t>777 - 787 MHz</w:t>
            </w:r>
          </w:p>
        </w:tc>
        <w:tc>
          <w:tcPr>
            <w:tcW w:w="1134" w:type="dxa"/>
          </w:tcPr>
          <w:p w14:paraId="5C5EF926"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4289000B"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1CD38CA6"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7AC7904C"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54F7A533" w14:textId="77777777" w:rsidR="007B22E8" w:rsidRPr="00B93702" w:rsidRDefault="007B22E8" w:rsidP="000715EC">
            <w:pPr>
              <w:pStyle w:val="TAC"/>
              <w:rPr>
                <w:rFonts w:cs="Arial"/>
                <w:lang w:eastAsia="en-US"/>
              </w:rPr>
            </w:pPr>
          </w:p>
        </w:tc>
      </w:tr>
      <w:tr w:rsidR="00B93702" w:rsidRPr="00B93702" w14:paraId="73EE8651" w14:textId="77777777">
        <w:trPr>
          <w:cantSplit/>
          <w:jc w:val="center"/>
        </w:trPr>
        <w:tc>
          <w:tcPr>
            <w:tcW w:w="1870" w:type="dxa"/>
          </w:tcPr>
          <w:p w14:paraId="249EA282" w14:textId="77777777" w:rsidR="007B22E8" w:rsidRPr="00B93702" w:rsidRDefault="007B22E8" w:rsidP="000715EC">
            <w:pPr>
              <w:pStyle w:val="TAC"/>
              <w:rPr>
                <w:rFonts w:cs="Arial"/>
                <w:lang w:eastAsia="en-US"/>
              </w:rPr>
            </w:pPr>
            <w:r w:rsidRPr="00B93702">
              <w:rPr>
                <w:rFonts w:cs="Arial"/>
                <w:lang w:eastAsia="en-US"/>
              </w:rPr>
              <w:t xml:space="preserve">UTRA FDD Band XIV or </w:t>
            </w:r>
          </w:p>
          <w:p w14:paraId="74CD271F" w14:textId="77777777" w:rsidR="007B22E8" w:rsidRPr="00B93702" w:rsidRDefault="007B22E8" w:rsidP="000715EC">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922" w:type="dxa"/>
          </w:tcPr>
          <w:p w14:paraId="7D62BE8E" w14:textId="77777777" w:rsidR="007B22E8" w:rsidRPr="00B93702" w:rsidRDefault="007B22E8" w:rsidP="000715EC">
            <w:pPr>
              <w:pStyle w:val="TAC"/>
              <w:rPr>
                <w:rFonts w:cs="Arial"/>
                <w:lang w:eastAsia="en-US"/>
              </w:rPr>
            </w:pPr>
            <w:r w:rsidRPr="00B93702">
              <w:rPr>
                <w:rFonts w:cs="Arial"/>
                <w:lang w:eastAsia="en-US"/>
              </w:rPr>
              <w:t>788 - 798 MHz</w:t>
            </w:r>
          </w:p>
        </w:tc>
        <w:tc>
          <w:tcPr>
            <w:tcW w:w="1134" w:type="dxa"/>
          </w:tcPr>
          <w:p w14:paraId="503535CF"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Pr>
          <w:p w14:paraId="245E3984"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Pr>
          <w:p w14:paraId="4DD14555"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Pr>
          <w:p w14:paraId="705DB98C"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Pr>
          <w:p w14:paraId="56A430BC" w14:textId="77777777" w:rsidR="007B22E8" w:rsidRPr="00B93702" w:rsidRDefault="007B22E8" w:rsidP="000715EC">
            <w:pPr>
              <w:pStyle w:val="TAC"/>
              <w:rPr>
                <w:rFonts w:cs="Arial"/>
                <w:lang w:eastAsia="en-US"/>
              </w:rPr>
            </w:pPr>
          </w:p>
        </w:tc>
      </w:tr>
      <w:tr w:rsidR="00B93702" w:rsidRPr="00B93702" w14:paraId="5E66FD1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0A3D274" w14:textId="77777777" w:rsidR="007B22E8" w:rsidRPr="00B93702" w:rsidRDefault="007B22E8" w:rsidP="000715EC">
            <w:pPr>
              <w:pStyle w:val="TAC"/>
              <w:rPr>
                <w:rFonts w:cs="Arial"/>
                <w:lang w:eastAsia="en-US"/>
              </w:rPr>
            </w:pPr>
            <w:r w:rsidRPr="00B93702">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47CD7DE3" w14:textId="77777777" w:rsidR="007B22E8" w:rsidRPr="00B93702" w:rsidRDefault="007B22E8" w:rsidP="000715EC">
            <w:pPr>
              <w:pStyle w:val="TAC"/>
              <w:rPr>
                <w:rFonts w:cs="Arial"/>
                <w:lang w:eastAsia="en-US"/>
              </w:rPr>
            </w:pPr>
            <w:r w:rsidRPr="00B93702">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31634DD3"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9AD61C2"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8C1B9B"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90BD1C3"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57B187C" w14:textId="77777777" w:rsidR="007B22E8" w:rsidRPr="00B93702" w:rsidRDefault="007B22E8" w:rsidP="000715EC">
            <w:pPr>
              <w:pStyle w:val="TAC"/>
              <w:rPr>
                <w:rFonts w:cs="Arial"/>
                <w:lang w:eastAsia="en-US"/>
              </w:rPr>
            </w:pPr>
          </w:p>
        </w:tc>
      </w:tr>
      <w:tr w:rsidR="00B93702" w:rsidRPr="00B93702" w14:paraId="3D27DE0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007AC4D" w14:textId="77777777" w:rsidR="007B22E8" w:rsidRPr="00B93702" w:rsidRDefault="007B22E8" w:rsidP="000715EC">
            <w:pPr>
              <w:pStyle w:val="TAC"/>
              <w:rPr>
                <w:rFonts w:cs="Arial"/>
                <w:lang w:eastAsia="en-US"/>
              </w:rPr>
            </w:pPr>
            <w:r w:rsidRPr="00B93702">
              <w:rPr>
                <w:rFonts w:cs="Arial"/>
                <w:lang w:eastAsia="en-US"/>
              </w:rPr>
              <w:t>E-UTRA Band 18</w:t>
            </w:r>
            <w:r w:rsidR="00962CF6" w:rsidRPr="00B93702">
              <w:rPr>
                <w:rFonts w:cs="Arial"/>
              </w:rPr>
              <w:t xml:space="preserve"> or NR Band n18</w:t>
            </w:r>
          </w:p>
        </w:tc>
        <w:tc>
          <w:tcPr>
            <w:tcW w:w="1922" w:type="dxa"/>
            <w:tcBorders>
              <w:top w:val="single" w:sz="4" w:space="0" w:color="auto"/>
              <w:left w:val="single" w:sz="4" w:space="0" w:color="auto"/>
              <w:bottom w:val="single" w:sz="4" w:space="0" w:color="auto"/>
              <w:right w:val="single" w:sz="4" w:space="0" w:color="auto"/>
            </w:tcBorders>
          </w:tcPr>
          <w:p w14:paraId="3169DD1E" w14:textId="77777777" w:rsidR="007B22E8" w:rsidRPr="00B93702" w:rsidRDefault="007B22E8" w:rsidP="000715EC">
            <w:pPr>
              <w:pStyle w:val="TAC"/>
              <w:rPr>
                <w:rFonts w:cs="Arial"/>
                <w:lang w:eastAsia="en-US"/>
              </w:rPr>
            </w:pPr>
            <w:r w:rsidRPr="00B93702">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455484E4"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67AF31F"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CDD35D"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4326E3B"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DBB7FF0" w14:textId="77777777" w:rsidR="007B22E8" w:rsidRPr="00B93702" w:rsidRDefault="007B22E8" w:rsidP="000715EC">
            <w:pPr>
              <w:pStyle w:val="TAC"/>
              <w:rPr>
                <w:rFonts w:cs="Arial"/>
                <w:lang w:eastAsia="en-US"/>
              </w:rPr>
            </w:pPr>
          </w:p>
        </w:tc>
      </w:tr>
      <w:tr w:rsidR="00B93702" w:rsidRPr="00B93702" w14:paraId="25A4D0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D7C683D" w14:textId="77777777" w:rsidR="007B22E8" w:rsidRPr="00B93702" w:rsidRDefault="007B22E8" w:rsidP="000715EC">
            <w:pPr>
              <w:pStyle w:val="TAC"/>
              <w:rPr>
                <w:rFonts w:cs="Arial"/>
                <w:lang w:eastAsia="en-US"/>
              </w:rPr>
            </w:pPr>
            <w:r w:rsidRPr="00B93702">
              <w:rPr>
                <w:rFonts w:cs="Arial"/>
                <w:lang w:eastAsia="en-US"/>
              </w:rPr>
              <w:lastRenderedPageBreak/>
              <w:t xml:space="preserve">UTRA FDD Band XX or </w:t>
            </w:r>
          </w:p>
          <w:p w14:paraId="68B7B583" w14:textId="77777777" w:rsidR="007B22E8" w:rsidRPr="00B93702" w:rsidRDefault="007B22E8" w:rsidP="000715EC">
            <w:pPr>
              <w:pStyle w:val="TAC"/>
              <w:rPr>
                <w:rFonts w:cs="Arial"/>
                <w:lang w:eastAsia="en-US"/>
              </w:rPr>
            </w:pPr>
            <w:r w:rsidRPr="00B93702">
              <w:rPr>
                <w:rFonts w:cs="Arial"/>
                <w:lang w:eastAsia="en-US"/>
              </w:rPr>
              <w:t>E-UTRA Band 20</w:t>
            </w:r>
            <w:r w:rsidR="00465567" w:rsidRPr="00B93702">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6ABB5C1F" w14:textId="77777777" w:rsidR="007B22E8" w:rsidRPr="00B93702" w:rsidRDefault="007B22E8" w:rsidP="000715EC">
            <w:pPr>
              <w:pStyle w:val="TAC"/>
              <w:rPr>
                <w:rFonts w:cs="Arial"/>
                <w:lang w:eastAsia="en-US"/>
              </w:rPr>
            </w:pPr>
            <w:r w:rsidRPr="00B93702">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30CA02EE"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0DF2CFE"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CDDF85"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104C397"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ED03C44" w14:textId="77777777" w:rsidR="007B22E8" w:rsidRPr="00B93702" w:rsidRDefault="007B22E8" w:rsidP="000715EC">
            <w:pPr>
              <w:pStyle w:val="TAC"/>
              <w:rPr>
                <w:rFonts w:cs="Arial"/>
                <w:lang w:eastAsia="en-US"/>
              </w:rPr>
            </w:pPr>
          </w:p>
        </w:tc>
      </w:tr>
      <w:tr w:rsidR="00B93702" w:rsidRPr="00B93702" w14:paraId="34EF78A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ED8CEE7" w14:textId="77777777" w:rsidR="007B22E8" w:rsidRPr="00B93702" w:rsidRDefault="007B22E8" w:rsidP="000715EC">
            <w:pPr>
              <w:pStyle w:val="TAC"/>
              <w:rPr>
                <w:rFonts w:cs="Arial"/>
                <w:lang w:eastAsia="en-US"/>
              </w:rPr>
            </w:pPr>
            <w:r w:rsidRPr="00B93702">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E864A16" w14:textId="77777777" w:rsidR="007B22E8" w:rsidRPr="00B93702" w:rsidRDefault="007B22E8" w:rsidP="000715EC">
            <w:pPr>
              <w:pStyle w:val="TAC"/>
              <w:rPr>
                <w:rFonts w:cs="Arial"/>
                <w:lang w:eastAsia="en-US"/>
              </w:rPr>
            </w:pPr>
            <w:r w:rsidRPr="00B93702">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20D5037D"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6F38F8E"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D6F674"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9B99F01"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159B32" w14:textId="77777777" w:rsidR="007B22E8" w:rsidRPr="00B93702" w:rsidRDefault="00340A34" w:rsidP="000715EC">
            <w:pPr>
              <w:pStyle w:val="TAC"/>
              <w:rPr>
                <w:rFonts w:cs="Arial"/>
                <w:lang w:eastAsia="en-US"/>
              </w:rPr>
            </w:pPr>
            <w:r w:rsidRPr="00B93702">
              <w:rPr>
                <w:rFonts w:cs="v5.0.0"/>
                <w:lang w:eastAsia="ja-JP"/>
              </w:rPr>
              <w:t>This is not applicable to BS operating in Band 32, 50 or 75</w:t>
            </w:r>
          </w:p>
        </w:tc>
      </w:tr>
      <w:tr w:rsidR="00B93702" w:rsidRPr="00B93702" w14:paraId="5C23157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1F35316" w14:textId="77777777" w:rsidR="007B22E8" w:rsidRPr="00B93702" w:rsidRDefault="007B22E8" w:rsidP="000715EC">
            <w:pPr>
              <w:pStyle w:val="TAC"/>
              <w:rPr>
                <w:rFonts w:cs="Arial"/>
                <w:lang w:eastAsia="en-US"/>
              </w:rPr>
            </w:pPr>
            <w:r w:rsidRPr="00B93702">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EC76AD7" w14:textId="77777777" w:rsidR="007B22E8" w:rsidRPr="00B93702" w:rsidRDefault="007B22E8" w:rsidP="000715EC">
            <w:pPr>
              <w:pStyle w:val="TAC"/>
              <w:rPr>
                <w:rFonts w:cs="Arial"/>
                <w:lang w:eastAsia="en-US"/>
              </w:rPr>
            </w:pPr>
            <w:r w:rsidRPr="00B93702">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535A9538"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51B5A63"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676807"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0E82C6"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6BBC28B" w14:textId="77777777" w:rsidR="007B22E8" w:rsidRPr="00B93702" w:rsidRDefault="007B22E8" w:rsidP="000715EC">
            <w:pPr>
              <w:pStyle w:val="TAC"/>
              <w:rPr>
                <w:rFonts w:cs="Arial"/>
                <w:lang w:eastAsia="en-US"/>
              </w:rPr>
            </w:pPr>
            <w:r w:rsidRPr="00B93702">
              <w:rPr>
                <w:rFonts w:cs="Arial"/>
                <w:lang w:eastAsia="en-US"/>
              </w:rPr>
              <w:t>This is not applicable to BS operating in Band 42</w:t>
            </w:r>
            <w:r w:rsidR="00465567" w:rsidRPr="00B93702">
              <w:rPr>
                <w:rFonts w:cs="Arial"/>
                <w:lang w:eastAsia="en-US"/>
              </w:rPr>
              <w:t>, 77 or 78</w:t>
            </w:r>
          </w:p>
        </w:tc>
      </w:tr>
      <w:tr w:rsidR="00B93702" w:rsidRPr="00B93702" w14:paraId="7EA65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FADD81" w14:textId="77777777" w:rsidR="007B22E8" w:rsidRPr="00B93702" w:rsidRDefault="007B22E8" w:rsidP="000715EC">
            <w:pPr>
              <w:pStyle w:val="TAC"/>
              <w:rPr>
                <w:rFonts w:cs="Arial"/>
                <w:lang w:eastAsia="en-US"/>
              </w:rPr>
            </w:pPr>
            <w:r w:rsidRPr="00B93702">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B1079F3" w14:textId="77777777" w:rsidR="007B22E8" w:rsidRPr="00B93702" w:rsidRDefault="007B22E8" w:rsidP="000715EC">
            <w:pPr>
              <w:pStyle w:val="TAC"/>
              <w:rPr>
                <w:rFonts w:cs="Arial"/>
                <w:lang w:eastAsia="en-US"/>
              </w:rPr>
            </w:pPr>
            <w:r w:rsidRPr="00B93702">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2223422F"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AED5EC"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519832"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048B1B9"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FD6CDEA" w14:textId="77777777" w:rsidR="007B22E8" w:rsidRPr="00B93702" w:rsidRDefault="007B22E8" w:rsidP="000715EC">
            <w:pPr>
              <w:pStyle w:val="TAC"/>
              <w:rPr>
                <w:rFonts w:cs="Arial"/>
                <w:lang w:eastAsia="en-US"/>
              </w:rPr>
            </w:pPr>
          </w:p>
        </w:tc>
      </w:tr>
      <w:tr w:rsidR="00B93702" w:rsidRPr="00B93702" w14:paraId="29E24FA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F5738C1" w14:textId="77777777" w:rsidR="007B22E8" w:rsidRPr="00B93702" w:rsidRDefault="007B22E8" w:rsidP="000715EC">
            <w:pPr>
              <w:pStyle w:val="TAC"/>
              <w:rPr>
                <w:rFonts w:cs="Arial"/>
                <w:lang w:eastAsia="en-US"/>
              </w:rPr>
            </w:pPr>
            <w:r w:rsidRPr="00B93702">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60292AD7" w14:textId="77777777" w:rsidR="007B22E8" w:rsidRPr="00B93702" w:rsidRDefault="007B22E8" w:rsidP="000715EC">
            <w:pPr>
              <w:pStyle w:val="TAC"/>
              <w:rPr>
                <w:rFonts w:cs="Arial"/>
                <w:lang w:eastAsia="en-US"/>
              </w:rPr>
            </w:pPr>
            <w:r w:rsidRPr="00B93702">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265D5512"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955AA5"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C3543E"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83A25E"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9F8D3CF" w14:textId="77777777" w:rsidR="007B22E8" w:rsidRPr="00B93702" w:rsidRDefault="007B22E8" w:rsidP="000715EC">
            <w:pPr>
              <w:pStyle w:val="TAC"/>
              <w:rPr>
                <w:rFonts w:cs="Arial"/>
                <w:lang w:eastAsia="en-US"/>
              </w:rPr>
            </w:pPr>
          </w:p>
        </w:tc>
      </w:tr>
      <w:tr w:rsidR="00B93702" w:rsidRPr="00B93702" w14:paraId="2BE17E3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A161D31" w14:textId="77777777"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465567" w:rsidRPr="00B93702">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D6AE01A" w14:textId="77777777" w:rsidR="007B22E8" w:rsidRPr="00B93702" w:rsidRDefault="007B22E8" w:rsidP="000715EC">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8243696"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4EFD1F"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5165ED"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AC022DE"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8067C75" w14:textId="77777777" w:rsidR="007B22E8" w:rsidRPr="00B93702" w:rsidRDefault="007B22E8" w:rsidP="000715EC">
            <w:pPr>
              <w:pStyle w:val="TAC"/>
              <w:rPr>
                <w:rFonts w:cs="Arial"/>
                <w:lang w:eastAsia="en-US"/>
              </w:rPr>
            </w:pPr>
          </w:p>
        </w:tc>
      </w:tr>
      <w:tr w:rsidR="00B93702" w:rsidRPr="00B93702" w14:paraId="388163D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4B45C4D" w14:textId="77777777"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VI or</w:t>
            </w:r>
            <w:r w:rsidRPr="00B93702">
              <w:rPr>
                <w:rFonts w:cs="Arial"/>
                <w:lang w:eastAsia="en-US"/>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14:paraId="1645B8A9" w14:textId="77777777" w:rsidR="007B22E8" w:rsidRPr="00B93702" w:rsidRDefault="007B22E8" w:rsidP="000715EC">
            <w:pPr>
              <w:pStyle w:val="TAC"/>
              <w:rPr>
                <w:rFonts w:cs="Arial"/>
                <w:lang w:eastAsia="zh-CN"/>
              </w:rPr>
            </w:pPr>
            <w:r w:rsidRPr="00B93702">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0BC9F833"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E4376F8"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37FC02"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7CBB27E"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8B5679" w14:textId="77777777" w:rsidR="007B22E8" w:rsidRPr="00B93702" w:rsidRDefault="007B22E8" w:rsidP="000715EC">
            <w:pPr>
              <w:pStyle w:val="TAC"/>
              <w:rPr>
                <w:rFonts w:cs="Arial"/>
                <w:lang w:eastAsia="en-US"/>
              </w:rPr>
            </w:pPr>
          </w:p>
        </w:tc>
      </w:tr>
      <w:tr w:rsidR="00B93702" w:rsidRPr="00B93702" w14:paraId="2F93D26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6DFB03A" w14:textId="77777777" w:rsidR="007B22E8" w:rsidRPr="00B93702" w:rsidRDefault="007B22E8" w:rsidP="000715EC">
            <w:pPr>
              <w:pStyle w:val="TAC"/>
              <w:rPr>
                <w:rFonts w:cs="Arial"/>
                <w:lang w:eastAsia="en-US"/>
              </w:rPr>
            </w:pPr>
            <w:r w:rsidRPr="00B93702">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5E7896B5" w14:textId="77777777" w:rsidR="007B22E8" w:rsidRPr="00B93702" w:rsidRDefault="007B22E8" w:rsidP="000715EC">
            <w:pPr>
              <w:pStyle w:val="TAC"/>
              <w:rPr>
                <w:rFonts w:cs="Arial"/>
                <w:lang w:eastAsia="en-US"/>
              </w:rPr>
            </w:pPr>
            <w:r w:rsidRPr="00B93702">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533A7E56"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60D8841"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30E560"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EDC83D0"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B9D100" w14:textId="77777777" w:rsidR="007B22E8" w:rsidRPr="00B93702" w:rsidRDefault="007B22E8" w:rsidP="000715EC">
            <w:pPr>
              <w:pStyle w:val="TAC"/>
              <w:rPr>
                <w:rFonts w:cs="Arial"/>
                <w:lang w:eastAsia="en-US"/>
              </w:rPr>
            </w:pPr>
          </w:p>
        </w:tc>
      </w:tr>
      <w:tr w:rsidR="00B93702" w:rsidRPr="00B93702" w14:paraId="2671236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4FAA3EF" w14:textId="77777777" w:rsidR="007B22E8" w:rsidRPr="00B93702" w:rsidRDefault="007B22E8" w:rsidP="000715EC">
            <w:pPr>
              <w:pStyle w:val="TAC"/>
              <w:rPr>
                <w:rFonts w:cs="Arial"/>
                <w:lang w:eastAsia="en-US"/>
              </w:rPr>
            </w:pPr>
            <w:r w:rsidRPr="00B93702">
              <w:rPr>
                <w:rFonts w:cs="Arial"/>
                <w:lang w:eastAsia="en-US"/>
              </w:rPr>
              <w:t>E-UTRA Band 28</w:t>
            </w:r>
            <w:r w:rsidR="00465567" w:rsidRPr="00B93702">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2E6FF9B7" w14:textId="77777777" w:rsidR="007B22E8" w:rsidRPr="00B93702" w:rsidRDefault="007B22E8" w:rsidP="000715EC">
            <w:pPr>
              <w:pStyle w:val="TAC"/>
              <w:rPr>
                <w:rFonts w:cs="Arial"/>
                <w:lang w:eastAsia="en-US"/>
              </w:rPr>
            </w:pPr>
            <w:r w:rsidRPr="00B93702">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18CBBEEB"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B680440"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780502"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764FDEF"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86E9C5B" w14:textId="77777777" w:rsidR="007B22E8" w:rsidRPr="00B93702" w:rsidRDefault="007B22E8" w:rsidP="000715EC">
            <w:pPr>
              <w:pStyle w:val="TAC"/>
              <w:rPr>
                <w:rFonts w:cs="Arial"/>
                <w:lang w:eastAsia="en-US"/>
              </w:rPr>
            </w:pPr>
            <w:r w:rsidRPr="00B93702">
              <w:rPr>
                <w:rFonts w:cs="Arial"/>
                <w:lang w:eastAsia="en-US"/>
              </w:rPr>
              <w:t>This is not applicable to BS operating in Band 44</w:t>
            </w:r>
          </w:p>
        </w:tc>
      </w:tr>
      <w:tr w:rsidR="00B93702" w:rsidRPr="00B93702" w14:paraId="353005D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D68FAAA" w14:textId="77777777" w:rsidR="000715EC" w:rsidRPr="00B93702" w:rsidRDefault="000715EC" w:rsidP="000715EC">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F654572" w14:textId="77777777" w:rsidR="000715EC" w:rsidRPr="00B93702" w:rsidRDefault="000715EC" w:rsidP="000715EC">
            <w:pPr>
              <w:pStyle w:val="TAC"/>
              <w:rPr>
                <w:rFonts w:cs="Arial"/>
                <w:lang w:eastAsia="en-US"/>
              </w:rPr>
            </w:pPr>
            <w:r w:rsidRPr="00B93702">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0B25D94B" w14:textId="77777777" w:rsidR="000715EC" w:rsidRPr="00B93702" w:rsidRDefault="000715EC"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60DD289" w14:textId="77777777" w:rsidR="000715EC" w:rsidRPr="00B93702" w:rsidRDefault="000715EC" w:rsidP="000715EC">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B52A5C4" w14:textId="77777777" w:rsidR="000715EC" w:rsidRPr="00B93702" w:rsidRDefault="000715EC"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CAE1B6E" w14:textId="77777777" w:rsidR="000715EC" w:rsidRPr="00B93702" w:rsidRDefault="000715EC"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E5F32E3" w14:textId="77777777" w:rsidR="000715EC" w:rsidRPr="00B93702" w:rsidRDefault="000715EC" w:rsidP="000715EC">
            <w:pPr>
              <w:pStyle w:val="TAC"/>
              <w:rPr>
                <w:rFonts w:cs="Arial"/>
                <w:lang w:eastAsia="en-US"/>
              </w:rPr>
            </w:pPr>
            <w:r w:rsidRPr="00B93702">
              <w:rPr>
                <w:rFonts w:cs="Arial"/>
                <w:lang w:eastAsia="en-US"/>
              </w:rPr>
              <w:t>This is not applicable to BS operating in Band 40</w:t>
            </w:r>
          </w:p>
        </w:tc>
      </w:tr>
      <w:tr w:rsidR="00B93702" w:rsidRPr="00B93702" w14:paraId="20048E6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5C8E47" w14:textId="77777777" w:rsidR="00354B86" w:rsidRPr="00B93702" w:rsidRDefault="00354B86" w:rsidP="000715EC">
            <w:pPr>
              <w:pStyle w:val="TAC"/>
              <w:rPr>
                <w:rFonts w:cs="Arial"/>
                <w:lang w:eastAsia="en-US"/>
              </w:rPr>
            </w:pPr>
            <w:r w:rsidRPr="00B93702">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0FCB01BA" w14:textId="77777777" w:rsidR="00354B86" w:rsidRPr="00B93702" w:rsidRDefault="00354B86" w:rsidP="000715EC">
            <w:pPr>
              <w:pStyle w:val="TAC"/>
              <w:rPr>
                <w:rFonts w:cs="Arial"/>
                <w:lang w:eastAsia="en-US"/>
              </w:rPr>
            </w:pPr>
            <w:r w:rsidRPr="00B93702">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7A0DFE6E" w14:textId="77777777" w:rsidR="00354B86" w:rsidRPr="00B93702" w:rsidRDefault="00354B86"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5E6B534" w14:textId="77777777" w:rsidR="00354B86" w:rsidRPr="00B93702" w:rsidRDefault="00354B86" w:rsidP="000715EC">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EC24D73" w14:textId="77777777" w:rsidR="00354B86" w:rsidRPr="00B93702" w:rsidRDefault="00354B86"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F223281" w14:textId="77777777" w:rsidR="00354B86" w:rsidRPr="00B93702" w:rsidRDefault="00354B86"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DF87746" w14:textId="77777777" w:rsidR="00354B86" w:rsidRPr="00B93702" w:rsidRDefault="00354B86" w:rsidP="000715EC">
            <w:pPr>
              <w:pStyle w:val="TAC"/>
              <w:rPr>
                <w:rFonts w:cs="Arial"/>
                <w:lang w:eastAsia="en-US"/>
              </w:rPr>
            </w:pPr>
          </w:p>
        </w:tc>
      </w:tr>
      <w:tr w:rsidR="00B93702" w:rsidRPr="00B93702" w14:paraId="18442FA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9D6B976" w14:textId="77777777" w:rsidR="007B22E8" w:rsidRPr="00B93702" w:rsidRDefault="007B22E8" w:rsidP="000715EC">
            <w:pPr>
              <w:pStyle w:val="TAC"/>
              <w:rPr>
                <w:rFonts w:cs="Arial"/>
                <w:lang w:eastAsia="en-US"/>
              </w:rPr>
            </w:pPr>
            <w:r w:rsidRPr="00B93702">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D95D3BC" w14:textId="77777777" w:rsidR="007B22E8" w:rsidRPr="00B93702" w:rsidRDefault="007B22E8" w:rsidP="000715EC">
            <w:pPr>
              <w:pStyle w:val="TAC"/>
              <w:rPr>
                <w:rFonts w:cs="Arial"/>
                <w:lang w:eastAsia="zh-CN"/>
              </w:rPr>
            </w:pPr>
            <w:r w:rsidRPr="00B93702">
              <w:rPr>
                <w:rFonts w:cs="Arial"/>
                <w:lang w:eastAsia="en-US"/>
              </w:rPr>
              <w:t>1900 - 1920 MHz</w:t>
            </w:r>
          </w:p>
          <w:p w14:paraId="27E8B468" w14:textId="77777777"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55DBCD8"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82273C0"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BF58F3"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3C45810"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E734C55" w14:textId="77777777" w:rsidR="007B22E8" w:rsidRPr="00B93702" w:rsidRDefault="007B22E8" w:rsidP="000715EC">
            <w:pPr>
              <w:pStyle w:val="TAC"/>
              <w:rPr>
                <w:rFonts w:cs="Arial"/>
                <w:lang w:eastAsia="zh-CN"/>
              </w:rPr>
            </w:pPr>
            <w:r w:rsidRPr="00B93702">
              <w:rPr>
                <w:rFonts w:cs="Arial"/>
                <w:lang w:eastAsia="en-US"/>
              </w:rPr>
              <w:t>This is not applicable to BS operating in Band 33</w:t>
            </w:r>
            <w:r w:rsidRPr="00B93702">
              <w:rPr>
                <w:rFonts w:cs="Arial"/>
                <w:lang w:eastAsia="zh-CN"/>
              </w:rPr>
              <w:t xml:space="preserve"> </w:t>
            </w:r>
          </w:p>
        </w:tc>
      </w:tr>
      <w:tr w:rsidR="00B93702" w:rsidRPr="00B93702" w14:paraId="36A1B1E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AE4B3D2" w14:textId="77777777" w:rsidR="007B22E8" w:rsidRPr="00B93702" w:rsidRDefault="007B22E8" w:rsidP="000715EC">
            <w:pPr>
              <w:pStyle w:val="TAC"/>
              <w:rPr>
                <w:rFonts w:cs="Arial"/>
                <w:lang w:eastAsia="en-US"/>
              </w:rPr>
            </w:pPr>
            <w:r w:rsidRPr="00B93702">
              <w:rPr>
                <w:rFonts w:cs="Arial"/>
                <w:lang w:eastAsia="en-US"/>
              </w:rPr>
              <w:t>UTRA TDD Band a) or E-UTRA Band 34</w:t>
            </w:r>
            <w:r w:rsidR="00465567" w:rsidRPr="00B93702">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02D341D4" w14:textId="77777777" w:rsidR="007B22E8" w:rsidRPr="00B93702" w:rsidRDefault="007B22E8" w:rsidP="000715EC">
            <w:pPr>
              <w:pStyle w:val="TAC"/>
              <w:rPr>
                <w:rFonts w:cs="Arial"/>
                <w:lang w:eastAsia="en-US"/>
              </w:rPr>
            </w:pPr>
            <w:r w:rsidRPr="00B93702">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7D9120E1"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3A740CA"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6D6944"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A6C0E0D"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E63D2FA" w14:textId="77777777" w:rsidR="007B22E8" w:rsidRPr="00B93702" w:rsidRDefault="007B22E8" w:rsidP="000715EC">
            <w:pPr>
              <w:pStyle w:val="TAC"/>
              <w:rPr>
                <w:rFonts w:cs="Arial"/>
                <w:lang w:eastAsia="en-US"/>
              </w:rPr>
            </w:pPr>
            <w:r w:rsidRPr="00B93702">
              <w:rPr>
                <w:rFonts w:cs="Arial"/>
                <w:lang w:eastAsia="en-US"/>
              </w:rPr>
              <w:t>This is not applicable to BS operating in Band 34</w:t>
            </w:r>
          </w:p>
        </w:tc>
      </w:tr>
      <w:tr w:rsidR="00B93702" w:rsidRPr="00B93702" w14:paraId="7B1C8CB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4322EF9" w14:textId="77777777" w:rsidR="007B22E8" w:rsidRPr="00B93702" w:rsidRDefault="007B22E8" w:rsidP="000715EC">
            <w:pPr>
              <w:pStyle w:val="TAC"/>
              <w:rPr>
                <w:rFonts w:cs="Arial"/>
                <w:lang w:eastAsia="en-US"/>
              </w:rPr>
            </w:pPr>
            <w:r w:rsidRPr="00B93702">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440FAAC" w14:textId="77777777" w:rsidR="007B22E8" w:rsidRPr="00B93702" w:rsidRDefault="007B22E8" w:rsidP="000715EC">
            <w:pPr>
              <w:pStyle w:val="TAC"/>
              <w:rPr>
                <w:rFonts w:cs="Arial"/>
                <w:lang w:eastAsia="zh-CN"/>
              </w:rPr>
            </w:pPr>
            <w:r w:rsidRPr="00B93702">
              <w:rPr>
                <w:rFonts w:cs="Arial"/>
                <w:lang w:eastAsia="en-US"/>
              </w:rPr>
              <w:t>1850 – 1910 MHz</w:t>
            </w:r>
          </w:p>
          <w:p w14:paraId="0BDD67D6" w14:textId="77777777"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7E53DEE"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AE59"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7E72D5"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0841CE"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8D128F2" w14:textId="77777777" w:rsidR="007B22E8" w:rsidRPr="00B93702" w:rsidRDefault="007B22E8" w:rsidP="000715EC">
            <w:pPr>
              <w:pStyle w:val="TAC"/>
              <w:rPr>
                <w:rFonts w:cs="Arial"/>
                <w:lang w:eastAsia="en-US"/>
              </w:rPr>
            </w:pPr>
            <w:r w:rsidRPr="00B93702">
              <w:rPr>
                <w:rFonts w:cs="Arial"/>
                <w:lang w:eastAsia="en-US"/>
              </w:rPr>
              <w:t>This is not applicable to BS operating in Band 35</w:t>
            </w:r>
          </w:p>
        </w:tc>
      </w:tr>
      <w:tr w:rsidR="00B93702" w:rsidRPr="00B93702" w14:paraId="401B5A8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14F99FC" w14:textId="77777777" w:rsidR="007B22E8" w:rsidRPr="00B93702" w:rsidRDefault="007B22E8" w:rsidP="000715EC">
            <w:pPr>
              <w:pStyle w:val="TAC"/>
              <w:rPr>
                <w:rFonts w:cs="Arial"/>
                <w:lang w:eastAsia="en-US"/>
              </w:rPr>
            </w:pPr>
            <w:r w:rsidRPr="00B93702">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35D306EE" w14:textId="77777777" w:rsidR="007B22E8" w:rsidRPr="00B93702" w:rsidRDefault="007B22E8" w:rsidP="000715EC">
            <w:pPr>
              <w:pStyle w:val="TAC"/>
              <w:rPr>
                <w:rFonts w:cs="Arial"/>
                <w:lang w:eastAsia="en-US"/>
              </w:rPr>
            </w:pPr>
            <w:r w:rsidRPr="00B93702">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7BBD9CA4"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42F4B05"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5DDA02"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C813460"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3C322D1" w14:textId="77777777" w:rsidR="007B22E8" w:rsidRPr="00B93702" w:rsidRDefault="007B22E8" w:rsidP="000715EC">
            <w:pPr>
              <w:pStyle w:val="TAC"/>
              <w:rPr>
                <w:rFonts w:cs="Arial"/>
                <w:lang w:eastAsia="en-US"/>
              </w:rPr>
            </w:pPr>
            <w:r w:rsidRPr="00B93702">
              <w:rPr>
                <w:rFonts w:cs="Arial"/>
                <w:lang w:eastAsia="en-US"/>
              </w:rPr>
              <w:t>This is not applicable to BS operating in Band 2 and 36</w:t>
            </w:r>
          </w:p>
        </w:tc>
      </w:tr>
      <w:tr w:rsidR="00B93702" w:rsidRPr="00B93702" w14:paraId="4BF9535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46CEC7E" w14:textId="77777777" w:rsidR="007B22E8" w:rsidRPr="00B93702" w:rsidRDefault="007B22E8" w:rsidP="000715EC">
            <w:pPr>
              <w:pStyle w:val="TAC"/>
              <w:rPr>
                <w:rFonts w:cs="Arial"/>
                <w:lang w:eastAsia="en-US"/>
              </w:rPr>
            </w:pPr>
            <w:r w:rsidRPr="00B93702">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1B99CDB" w14:textId="77777777" w:rsidR="007B22E8" w:rsidRPr="00B93702" w:rsidRDefault="007B22E8" w:rsidP="000715EC">
            <w:pPr>
              <w:pStyle w:val="TAC"/>
              <w:rPr>
                <w:rFonts w:cs="Arial"/>
                <w:lang w:eastAsia="en-US"/>
              </w:rPr>
            </w:pPr>
            <w:r w:rsidRPr="00B93702">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18C3336F"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398F3CE"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CDEE70"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0413F45"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224E1DB" w14:textId="77777777" w:rsidR="007B22E8" w:rsidRPr="00B93702" w:rsidRDefault="007B22E8" w:rsidP="000715EC">
            <w:pPr>
              <w:pStyle w:val="TAC"/>
              <w:rPr>
                <w:rFonts w:cs="Arial"/>
                <w:lang w:eastAsia="zh-CN"/>
              </w:rPr>
            </w:pPr>
            <w:r w:rsidRPr="00B93702">
              <w:rPr>
                <w:rFonts w:cs="Arial"/>
                <w:lang w:eastAsia="en-US"/>
              </w:rPr>
              <w:t>This is not applicable to 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14:paraId="141A16C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6FF2711" w14:textId="77777777" w:rsidR="007B22E8" w:rsidRPr="00B93702" w:rsidRDefault="007B22E8" w:rsidP="000715EC">
            <w:pPr>
              <w:pStyle w:val="TAC"/>
              <w:rPr>
                <w:rFonts w:cs="Arial"/>
                <w:lang w:eastAsia="en-US"/>
              </w:rPr>
            </w:pPr>
            <w:r w:rsidRPr="00B93702">
              <w:rPr>
                <w:rFonts w:cs="Arial"/>
                <w:lang w:eastAsia="en-US"/>
              </w:rPr>
              <w:t>UTRA TDD Band d) or E-UTRA Band 38</w:t>
            </w:r>
            <w:r w:rsidR="00465567" w:rsidRPr="00B93702">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758A97AE" w14:textId="77777777" w:rsidR="007B22E8" w:rsidRPr="00B93702" w:rsidRDefault="007B22E8" w:rsidP="000715EC">
            <w:pPr>
              <w:pStyle w:val="TAC"/>
              <w:rPr>
                <w:rFonts w:cs="Arial"/>
                <w:lang w:eastAsia="en-US"/>
              </w:rPr>
            </w:pPr>
            <w:r w:rsidRPr="00B93702">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60E9EC9D"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9272D5D"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03F298"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57E98B3"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4B4B896" w14:textId="77777777" w:rsidR="007B22E8" w:rsidRPr="00B93702" w:rsidRDefault="007B22E8" w:rsidP="000715EC">
            <w:pPr>
              <w:pStyle w:val="TAC"/>
              <w:rPr>
                <w:rFonts w:cs="Arial"/>
                <w:lang w:eastAsia="en-US"/>
              </w:rPr>
            </w:pPr>
            <w:r w:rsidRPr="00B93702">
              <w:rPr>
                <w:rFonts w:cs="Arial"/>
                <w:lang w:eastAsia="en-US"/>
              </w:rPr>
              <w:t xml:space="preserve">This is not applicable to BS operating in Band 38. </w:t>
            </w:r>
          </w:p>
        </w:tc>
      </w:tr>
      <w:tr w:rsidR="00B93702" w:rsidRPr="00B93702" w14:paraId="7744E80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7E7AFCC" w14:textId="77777777" w:rsidR="007B22E8" w:rsidRPr="00B93702" w:rsidRDefault="007B22E8" w:rsidP="000715EC">
            <w:pPr>
              <w:pStyle w:val="TAC"/>
              <w:rPr>
                <w:rFonts w:cs="Arial"/>
                <w:lang w:eastAsia="en-US"/>
              </w:rPr>
            </w:pPr>
            <w:r w:rsidRPr="00B93702">
              <w:rPr>
                <w:rFonts w:cs="Arial"/>
                <w:lang w:eastAsia="en-US"/>
              </w:rPr>
              <w:t>UTRA TDD Band f) or E-UTRA Band 3</w:t>
            </w:r>
            <w:r w:rsidRPr="00B93702">
              <w:rPr>
                <w:rFonts w:cs="Arial"/>
                <w:lang w:eastAsia="zh-CN"/>
              </w:rPr>
              <w:t>9</w:t>
            </w:r>
            <w:r w:rsidR="00465567" w:rsidRPr="00B93702">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E4FFC1A" w14:textId="77777777" w:rsidR="007B22E8" w:rsidRPr="00B93702" w:rsidRDefault="007B22E8" w:rsidP="000715EC">
            <w:pPr>
              <w:pStyle w:val="TAC"/>
              <w:rPr>
                <w:rFonts w:cs="Arial"/>
                <w:lang w:eastAsia="en-US"/>
              </w:rPr>
            </w:pPr>
            <w:r w:rsidRPr="00B93702">
              <w:rPr>
                <w:rFonts w:cs="Arial"/>
                <w:lang w:eastAsia="zh-CN"/>
              </w:rPr>
              <w:t xml:space="preserve">1880 </w:t>
            </w:r>
            <w:r w:rsidRPr="00B93702">
              <w:rPr>
                <w:rFonts w:cs="Arial"/>
                <w:lang w:eastAsia="en-US"/>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7D8746DC" w14:textId="77777777"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9B668D2"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E026B7"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3A1FEF" w14:textId="77777777"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 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57E7EB90" w14:textId="77777777"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33 and 39</w:t>
            </w:r>
          </w:p>
        </w:tc>
      </w:tr>
      <w:tr w:rsidR="00B93702" w:rsidRPr="00B93702" w14:paraId="319F03B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987146A" w14:textId="77777777" w:rsidR="007B22E8" w:rsidRPr="00B93702" w:rsidRDefault="007B22E8" w:rsidP="000715EC">
            <w:pPr>
              <w:pStyle w:val="TAC"/>
              <w:rPr>
                <w:rFonts w:cs="Arial"/>
                <w:lang w:eastAsia="en-US"/>
              </w:rPr>
            </w:pPr>
            <w:r w:rsidRPr="00B93702">
              <w:rPr>
                <w:rFonts w:cs="Arial"/>
                <w:lang w:eastAsia="en-US"/>
              </w:rPr>
              <w:t xml:space="preserve">UTRA TDD Band e) or E-UTRA Band </w:t>
            </w:r>
            <w:r w:rsidRPr="00B93702">
              <w:rPr>
                <w:rFonts w:cs="Arial"/>
                <w:lang w:eastAsia="zh-CN"/>
              </w:rPr>
              <w:t>40</w:t>
            </w:r>
            <w:r w:rsidR="00465567" w:rsidRPr="00B93702">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E26EA51" w14:textId="77777777" w:rsidR="007B22E8" w:rsidRPr="00B93702" w:rsidRDefault="007B22E8" w:rsidP="000715EC">
            <w:pPr>
              <w:pStyle w:val="TAC"/>
              <w:rPr>
                <w:rFonts w:cs="Arial"/>
                <w:lang w:eastAsia="en-US"/>
              </w:rPr>
            </w:pPr>
            <w:r w:rsidRPr="00B93702">
              <w:rPr>
                <w:rFonts w:cs="Arial"/>
                <w:lang w:eastAsia="zh-CN"/>
              </w:rPr>
              <w:t xml:space="preserve">2300 </w:t>
            </w:r>
            <w:r w:rsidRPr="00B93702">
              <w:rPr>
                <w:rFonts w:cs="Arial"/>
                <w:lang w:eastAsia="en-US"/>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5F80E06" w14:textId="77777777"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83EEBE6"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ECA9CD"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23AEFBF" w14:textId="77777777"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2A0C36CC" w14:textId="77777777"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000715EC" w:rsidRPr="00B93702">
              <w:rPr>
                <w:rFonts w:cs="Arial"/>
                <w:lang w:eastAsia="en-US"/>
              </w:rPr>
              <w:t xml:space="preserve">30 or </w:t>
            </w:r>
            <w:r w:rsidRPr="00B93702">
              <w:rPr>
                <w:rFonts w:cs="Arial"/>
                <w:lang w:eastAsia="zh-CN"/>
              </w:rPr>
              <w:t>40</w:t>
            </w:r>
          </w:p>
        </w:tc>
      </w:tr>
      <w:tr w:rsidR="00B93702" w:rsidRPr="00B93702" w14:paraId="302AC05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5F02B0" w14:textId="77777777"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41</w:t>
            </w:r>
            <w:r w:rsidR="00465567" w:rsidRPr="00B93702">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23F6E70A" w14:textId="77777777" w:rsidR="007B22E8" w:rsidRPr="00B93702" w:rsidRDefault="007B22E8" w:rsidP="000715EC">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20A40F3" w14:textId="77777777"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E6A8DB4"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CB3405"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976095" w14:textId="77777777"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286119E2" w14:textId="77777777"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14:paraId="1872187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32220F2" w14:textId="77777777"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7F56E576" w14:textId="77777777" w:rsidR="007B22E8" w:rsidRPr="00B93702" w:rsidRDefault="007B22E8" w:rsidP="000715EC">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3ADE251" w14:textId="77777777"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00D02069"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780D99"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7AE7BED" w14:textId="77777777"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5BD51421" w14:textId="77777777" w:rsidR="007B22E8" w:rsidRPr="00B93702" w:rsidRDefault="007B22E8" w:rsidP="007C34D6">
            <w:pPr>
              <w:pStyle w:val="TAC"/>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465567" w:rsidRPr="00B93702">
              <w:rPr>
                <w:rFonts w:cs="Arial"/>
                <w:lang w:eastAsia="zh-CN"/>
              </w:rPr>
              <w:t>,</w:t>
            </w:r>
            <w:r w:rsidR="007C34D6" w:rsidRPr="00B93702">
              <w:rPr>
                <w:rFonts w:cs="Arial"/>
                <w:lang w:eastAsia="zh-CN"/>
              </w:rPr>
              <w:t xml:space="preserve"> 52</w:t>
            </w:r>
            <w:r w:rsidR="00465567" w:rsidRPr="00B93702">
              <w:rPr>
                <w:rFonts w:cs="Arial"/>
                <w:lang w:eastAsia="zh-CN"/>
              </w:rPr>
              <w:t xml:space="preserve"> 77 or 78</w:t>
            </w:r>
            <w:r w:rsidR="003C3529" w:rsidRPr="00B93702">
              <w:rPr>
                <w:rFonts w:cs="Arial"/>
                <w:lang w:eastAsia="zh-CN"/>
              </w:rPr>
              <w:t>.</w:t>
            </w:r>
          </w:p>
        </w:tc>
      </w:tr>
      <w:tr w:rsidR="00B93702" w:rsidRPr="00B93702" w14:paraId="2990D38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C209AD0" w14:textId="77777777"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39E00FC1" w14:textId="77777777" w:rsidR="007B22E8" w:rsidRPr="00B93702" w:rsidRDefault="007B22E8" w:rsidP="000715EC">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3C9320F" w14:textId="77777777"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924636"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9C5A82"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F4925B6" w14:textId="77777777"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243893F5" w14:textId="77777777" w:rsidR="007B22E8" w:rsidRPr="00B93702" w:rsidRDefault="007B22E8" w:rsidP="001565F6">
            <w:pPr>
              <w:pStyle w:val="TAC"/>
              <w:rPr>
                <w:rFonts w:cs="Arial"/>
                <w:lang w:eastAsia="en-US"/>
              </w:rPr>
            </w:pPr>
            <w:r w:rsidRPr="00B93702">
              <w:rPr>
                <w:rFonts w:cs="Arial"/>
                <w:lang w:eastAsia="en-US"/>
              </w:rPr>
              <w:t>This is not applicable to BS operating in Band 42</w:t>
            </w:r>
            <w:r w:rsidR="003C3529" w:rsidRPr="00B93702">
              <w:rPr>
                <w:rFonts w:cs="Arial"/>
                <w:lang w:eastAsia="en-US"/>
              </w:rPr>
              <w:t>,</w:t>
            </w:r>
            <w:r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465567" w:rsidRPr="00B93702">
              <w:rPr>
                <w:rFonts w:cs="Arial"/>
                <w:lang w:eastAsia="zh-CN"/>
              </w:rPr>
              <w:t>,</w:t>
            </w:r>
            <w:r w:rsidR="001565F6" w:rsidRPr="00B93702">
              <w:rPr>
                <w:rFonts w:cs="Arial"/>
                <w:lang w:eastAsia="zh-CN"/>
              </w:rPr>
              <w:t xml:space="preserve"> 49</w:t>
            </w:r>
            <w:r w:rsidR="00465567" w:rsidRPr="00B93702">
              <w:rPr>
                <w:rFonts w:cs="Arial"/>
                <w:lang w:eastAsia="zh-CN"/>
              </w:rPr>
              <w:t xml:space="preserve"> 77 or 78</w:t>
            </w:r>
            <w:r w:rsidR="003C3529" w:rsidRPr="00B93702">
              <w:rPr>
                <w:rFonts w:cs="Arial"/>
                <w:lang w:eastAsia="zh-CN"/>
              </w:rPr>
              <w:t>.</w:t>
            </w:r>
          </w:p>
        </w:tc>
      </w:tr>
      <w:tr w:rsidR="00B93702" w:rsidRPr="00B93702" w14:paraId="7BB6D11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40EC9DD" w14:textId="77777777" w:rsidR="007B22E8" w:rsidRPr="00B93702" w:rsidRDefault="007B22E8" w:rsidP="000715EC">
            <w:pPr>
              <w:pStyle w:val="TAC"/>
              <w:rPr>
                <w:rFonts w:cs="Arial"/>
                <w:lang w:eastAsia="en-US"/>
              </w:rPr>
            </w:pPr>
            <w:r w:rsidRPr="00B93702">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663007F" w14:textId="77777777" w:rsidR="007B22E8" w:rsidRPr="00B93702" w:rsidRDefault="007B22E8" w:rsidP="000715EC">
            <w:pPr>
              <w:pStyle w:val="TAC"/>
              <w:rPr>
                <w:rFonts w:cs="Arial"/>
                <w:lang w:eastAsia="zh-CN"/>
              </w:rPr>
            </w:pPr>
            <w:r w:rsidRPr="00B93702">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0F16E07B" w14:textId="77777777"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AE8813" w14:textId="77777777"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A74659" w14:textId="77777777"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42B181" w14:textId="77777777"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EA06E5D" w14:textId="77777777" w:rsidR="007B22E8" w:rsidRPr="00B93702" w:rsidRDefault="007B22E8" w:rsidP="000715EC">
            <w:pPr>
              <w:pStyle w:val="TAC"/>
              <w:rPr>
                <w:rFonts w:cs="Arial"/>
                <w:lang w:eastAsia="en-US"/>
              </w:rPr>
            </w:pPr>
            <w:r w:rsidRPr="00B93702">
              <w:rPr>
                <w:rFonts w:cs="Arial"/>
                <w:lang w:eastAsia="en-US"/>
              </w:rPr>
              <w:t>This is not applicable to BS operating in Band 28 or 44</w:t>
            </w:r>
          </w:p>
        </w:tc>
      </w:tr>
      <w:tr w:rsidR="00B93702" w:rsidRPr="00B93702" w14:paraId="17367F4E"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2F7FF0AA" w14:textId="77777777" w:rsidR="00E17C26" w:rsidRPr="00B93702" w:rsidRDefault="00E17C26" w:rsidP="003C3529">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408219" w14:textId="77777777" w:rsidR="00E17C26" w:rsidRPr="00B93702" w:rsidRDefault="00E17C26" w:rsidP="003C3529">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7CBD8D6" w14:textId="77777777" w:rsidR="00E17C26" w:rsidRPr="00B93702" w:rsidRDefault="00E17C26" w:rsidP="003C3529">
            <w:pPr>
              <w:pStyle w:val="TAC"/>
              <w:rPr>
                <w:lang w:eastAsia="ja-JP"/>
              </w:rPr>
            </w:pPr>
            <w:r w:rsidRPr="00B93702">
              <w:rPr>
                <w:lang w:eastAsia="ja-JP"/>
              </w:rPr>
              <w:t>-</w:t>
            </w:r>
            <w:r w:rsidRPr="00B93702">
              <w:rPr>
                <w:lang w:eastAsia="zh-CN"/>
              </w:rPr>
              <w:t xml:space="preserve">96 </w:t>
            </w:r>
            <w:r w:rsidRPr="00B93702">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24A8F30" w14:textId="77777777" w:rsidR="00E17C26" w:rsidRPr="00B93702" w:rsidRDefault="00E17C26"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64119B" w14:textId="77777777" w:rsidR="00E17C26" w:rsidRPr="00B93702" w:rsidRDefault="00E17C26" w:rsidP="003C3529">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7045A19" w14:textId="77777777" w:rsidR="00E17C26" w:rsidRPr="00B93702" w:rsidRDefault="00E17C26" w:rsidP="003C3529">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D015569" w14:textId="77777777" w:rsidR="00E17C26" w:rsidRPr="00B93702" w:rsidRDefault="00E17C26" w:rsidP="003C3529">
            <w:pPr>
              <w:pStyle w:val="TAC"/>
              <w:rPr>
                <w:lang w:eastAsia="ja-JP"/>
              </w:rPr>
            </w:pPr>
            <w:r w:rsidRPr="00B93702">
              <w:rPr>
                <w:lang w:eastAsia="ja-JP"/>
              </w:rPr>
              <w:t xml:space="preserve">This is not applicable to BS operating in Band </w:t>
            </w:r>
            <w:r w:rsidRPr="00B93702">
              <w:rPr>
                <w:lang w:eastAsia="zh-CN"/>
              </w:rPr>
              <w:t>45</w:t>
            </w:r>
          </w:p>
        </w:tc>
      </w:tr>
      <w:tr w:rsidR="00B93702" w:rsidRPr="00B93702" w14:paraId="6D93DC77"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0BE84DE" w14:textId="77777777" w:rsidR="003527EC" w:rsidRPr="00B93702" w:rsidRDefault="003527EC" w:rsidP="00E70E87">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7FBEE99" w14:textId="77777777" w:rsidR="003527EC" w:rsidRPr="00B93702" w:rsidRDefault="003527EC" w:rsidP="00E70E87">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6FD3508" w14:textId="77777777" w:rsidR="003527EC" w:rsidRPr="00B93702" w:rsidRDefault="003527EC" w:rsidP="00E70E87">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AE83864" w14:textId="77777777" w:rsidR="003527EC" w:rsidRPr="00B93702" w:rsidRDefault="003527EC" w:rsidP="00E70E87">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C82EEB" w14:textId="77777777" w:rsidR="003527EC" w:rsidRPr="00B93702" w:rsidRDefault="003527EC" w:rsidP="00E70E87">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FBCB800" w14:textId="77777777" w:rsidR="003527EC" w:rsidRPr="00B93702" w:rsidRDefault="003527EC" w:rsidP="00E70E87">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5EBAE8A" w14:textId="77777777" w:rsidR="003527EC" w:rsidRPr="00B93702" w:rsidRDefault="003527EC" w:rsidP="00E70E87">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B93702" w:rsidRPr="00B93702" w14:paraId="7FB5C7BC"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5C7DB6A4" w14:textId="77777777" w:rsidR="003C3529" w:rsidRPr="00B93702" w:rsidRDefault="003C3529" w:rsidP="003C3529">
            <w:pPr>
              <w:pStyle w:val="TAC"/>
              <w:rPr>
                <w:lang w:eastAsia="ja-JP"/>
              </w:rPr>
            </w:pPr>
            <w:r w:rsidRPr="00B93702">
              <w:rPr>
                <w:lang w:eastAsia="ja-JP"/>
              </w:rPr>
              <w:lastRenderedPageBreak/>
              <w:t xml:space="preserve">E-UTRA Band </w:t>
            </w:r>
            <w:r w:rsidRPr="00B93702">
              <w:rPr>
                <w:lang w:eastAsia="en-US"/>
              </w:rPr>
              <w:t>48</w:t>
            </w:r>
            <w:r w:rsidR="00C47888"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5DD4A3B1" w14:textId="77777777" w:rsidR="003C3529" w:rsidRPr="00B93702" w:rsidRDefault="003C3529" w:rsidP="003C3529">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198AFA4" w14:textId="77777777" w:rsidR="003C3529" w:rsidRPr="00B93702" w:rsidRDefault="003C3529" w:rsidP="003C3529">
            <w:pPr>
              <w:pStyle w:val="TAC"/>
              <w:rPr>
                <w:lang w:eastAsia="ja-JP"/>
              </w:rPr>
            </w:pPr>
            <w:r w:rsidRPr="00B93702">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9970777" w14:textId="77777777" w:rsidR="003C3529" w:rsidRPr="00B93702" w:rsidRDefault="003C3529"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060E63" w14:textId="77777777" w:rsidR="003C3529" w:rsidRPr="00B93702" w:rsidRDefault="003C3529" w:rsidP="003C3529">
            <w:pPr>
              <w:pStyle w:val="TAC"/>
              <w:rPr>
                <w:lang w:eastAsia="ja-JP"/>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D62C19B" w14:textId="77777777" w:rsidR="003C3529" w:rsidRPr="00B93702" w:rsidRDefault="003C3529" w:rsidP="003C3529">
            <w:pPr>
              <w:pStyle w:val="TAC"/>
              <w:rPr>
                <w:lang w:eastAsia="ja-JP"/>
              </w:rPr>
            </w:pPr>
            <w:r w:rsidRPr="00B93702">
              <w:rPr>
                <w:lang w:eastAsia="ja-JP"/>
              </w:rPr>
              <w:t>1</w:t>
            </w:r>
            <w:r w:rsidRPr="00B93702">
              <w:rPr>
                <w:lang w:eastAsia="en-US"/>
              </w:rPr>
              <w:t>00</w:t>
            </w:r>
            <w:r w:rsidRPr="00B93702">
              <w:rPr>
                <w:lang w:eastAsia="ja-JP"/>
              </w:rPr>
              <w:t xml:space="preserve"> </w:t>
            </w:r>
            <w:r w:rsidRPr="00B93702">
              <w:rPr>
                <w:lang w:eastAsia="en-US"/>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0AA48C0" w14:textId="77777777" w:rsidR="003C3529" w:rsidRPr="00B93702" w:rsidRDefault="003C3529" w:rsidP="001565F6">
            <w:pPr>
              <w:pStyle w:val="TAC"/>
              <w:rPr>
                <w:lang w:eastAsia="ja-JP"/>
              </w:rPr>
            </w:pPr>
            <w:r w:rsidRPr="00B93702">
              <w:rPr>
                <w:lang w:eastAsia="ja-JP"/>
              </w:rPr>
              <w:t>This is not applicable to BS operating in Band 42</w:t>
            </w:r>
            <w:r w:rsidR="00634AE0" w:rsidRPr="00B93702">
              <w:rPr>
                <w:lang w:eastAsia="ja-JP"/>
              </w:rPr>
              <w:t>,</w:t>
            </w:r>
            <w:r w:rsidRPr="00B93702">
              <w:rPr>
                <w:lang w:eastAsia="ja-JP"/>
              </w:rPr>
              <w:t xml:space="preserve"> </w:t>
            </w:r>
            <w:r w:rsidRPr="00B93702">
              <w:rPr>
                <w:lang w:eastAsia="en-US"/>
              </w:rPr>
              <w:t>43</w:t>
            </w:r>
            <w:r w:rsidR="001565F6" w:rsidRPr="00B93702">
              <w:t>,</w:t>
            </w:r>
            <w:r w:rsidR="00634AE0" w:rsidRPr="00B93702">
              <w:t xml:space="preserve"> 48</w:t>
            </w:r>
            <w:r w:rsidR="00465567" w:rsidRPr="00B93702">
              <w:t>,</w:t>
            </w:r>
            <w:r w:rsidR="001565F6" w:rsidRPr="00B93702">
              <w:t xml:space="preserve"> 49</w:t>
            </w:r>
            <w:r w:rsidR="003D3FB0" w:rsidRPr="00B93702">
              <w:t>,</w:t>
            </w:r>
            <w:r w:rsidR="00465567" w:rsidRPr="00B93702">
              <w:t xml:space="preserve"> 77 or 78</w:t>
            </w:r>
          </w:p>
        </w:tc>
      </w:tr>
      <w:tr w:rsidR="00B93702" w:rsidRPr="00B93702" w14:paraId="3A42CB30"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BBC7D44" w14:textId="77777777" w:rsidR="001565F6" w:rsidRPr="00B93702" w:rsidRDefault="001565F6" w:rsidP="00135DDA">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14:paraId="091E9138" w14:textId="77777777" w:rsidR="001565F6" w:rsidRPr="00B93702" w:rsidRDefault="001565F6" w:rsidP="00135DDA">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74B5BA07" w14:textId="77777777"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AE9095" w14:textId="77777777"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5ED8FA7" w14:textId="77777777" w:rsidR="001565F6" w:rsidRPr="00B93702" w:rsidRDefault="001565F6" w:rsidP="00135DDA">
            <w:pPr>
              <w:pStyle w:val="TAC"/>
              <w:rPr>
                <w:lang w:eastAsia="zh-CN"/>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ACC652" w14:textId="77777777" w:rsidR="001565F6" w:rsidRPr="00B93702" w:rsidRDefault="001565F6" w:rsidP="00135DDA">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0410AA8" w14:textId="77777777" w:rsidR="001565F6" w:rsidRPr="00B93702" w:rsidRDefault="001565F6" w:rsidP="00135DDA">
            <w:pPr>
              <w:pStyle w:val="TAC"/>
              <w:rPr>
                <w:lang w:eastAsia="ja-JP"/>
              </w:rPr>
            </w:pPr>
            <w:r w:rsidRPr="00B93702">
              <w:rPr>
                <w:lang w:eastAsia="ja-JP"/>
              </w:rPr>
              <w:t xml:space="preserve">This is not applicable to BS operating in Band 42, </w:t>
            </w:r>
            <w:r w:rsidRPr="00B93702">
              <w:t>43, 48</w:t>
            </w:r>
            <w:r w:rsidR="00465567" w:rsidRPr="00B93702">
              <w:t>,</w:t>
            </w:r>
            <w:r w:rsidRPr="00B93702">
              <w:t xml:space="preserve"> 49</w:t>
            </w:r>
            <w:r w:rsidR="00465567" w:rsidRPr="00B93702">
              <w:t>, 77 or 78</w:t>
            </w:r>
          </w:p>
        </w:tc>
      </w:tr>
      <w:tr w:rsidR="00B93702" w:rsidRPr="00B93702" w14:paraId="2A6EEED1"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F79C974" w14:textId="77777777" w:rsidR="00340A34" w:rsidRPr="00B93702" w:rsidRDefault="00340A34" w:rsidP="00EA5ECC">
            <w:pPr>
              <w:pStyle w:val="TAC"/>
              <w:rPr>
                <w:rFonts w:eastAsia="SimSun"/>
                <w:lang w:eastAsia="zh-CN"/>
              </w:rPr>
            </w:pPr>
            <w:r w:rsidRPr="00B93702">
              <w:rPr>
                <w:lang w:eastAsia="ja-JP"/>
              </w:rPr>
              <w:t xml:space="preserve">E-UTRA Band </w:t>
            </w:r>
            <w:r w:rsidRPr="00B93702">
              <w:rPr>
                <w:rFonts w:eastAsia="SimSun"/>
                <w:lang w:eastAsia="zh-CN"/>
              </w:rPr>
              <w:t>50</w:t>
            </w:r>
            <w:r w:rsidR="00465567" w:rsidRPr="00B93702">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E3238E3" w14:textId="77777777" w:rsidR="00340A34" w:rsidRPr="00B93702" w:rsidRDefault="00340A34" w:rsidP="00FC7538">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7BD3CD3" w14:textId="77777777"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1D334E8" w14:textId="77777777"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A18259" w14:textId="77777777"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512508D" w14:textId="77777777"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AA8D7E3" w14:textId="77777777" w:rsidR="00340A34" w:rsidRPr="00B93702" w:rsidRDefault="00340A34" w:rsidP="00FC7538">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B93702" w:rsidRPr="00B93702" w14:paraId="422C5F9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7CCC891C" w14:textId="77777777" w:rsidR="00340A34" w:rsidRPr="00B93702" w:rsidRDefault="00340A34" w:rsidP="00EA5ECC">
            <w:pPr>
              <w:pStyle w:val="TAC"/>
              <w:rPr>
                <w:lang w:eastAsia="ja-JP"/>
              </w:rPr>
            </w:pPr>
            <w:r w:rsidRPr="00B93702">
              <w:rPr>
                <w:lang w:eastAsia="ja-JP"/>
              </w:rPr>
              <w:t xml:space="preserve">E-UTRA Band </w:t>
            </w:r>
            <w:r w:rsidRPr="00B93702">
              <w:rPr>
                <w:rFonts w:eastAsia="SimSun"/>
                <w:lang w:eastAsia="zh-CN"/>
              </w:rPr>
              <w:t>51</w:t>
            </w:r>
            <w:r w:rsidR="00FB47C9" w:rsidRPr="00B93702">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DB4F86C" w14:textId="77777777"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2AB2DD0" w14:textId="77777777"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C095196" w14:textId="77777777"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8BDD34" w14:textId="77777777"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CB1FB84" w14:textId="77777777"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30AD8D0" w14:textId="77777777"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B93702" w:rsidRPr="00B93702" w14:paraId="4A8296DE"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3B5B9D90" w14:textId="77777777"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4B86D43" w14:textId="77777777"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24475E8" w14:textId="77777777" w:rsidR="007C34D6" w:rsidRPr="00B93702" w:rsidRDefault="007C34D6" w:rsidP="007C34D6">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76C4BED" w14:textId="77777777" w:rsidR="007C34D6" w:rsidRPr="00B93702" w:rsidRDefault="007C34D6" w:rsidP="007C34D6">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A9ACAD" w14:textId="77777777" w:rsidR="007C34D6" w:rsidRPr="00B93702" w:rsidRDefault="007C34D6" w:rsidP="007C34D6">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5219B4" w14:textId="77777777" w:rsidR="007C34D6" w:rsidRPr="00B93702" w:rsidRDefault="007C34D6" w:rsidP="007C34D6">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0B0D259" w14:textId="77777777" w:rsidR="007C34D6" w:rsidRPr="00B93702" w:rsidRDefault="007C34D6" w:rsidP="007C34D6">
            <w:pPr>
              <w:pStyle w:val="TAC"/>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14:paraId="3795E083"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0EE2AA47" w14:textId="77777777"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14:paraId="28AB214A"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828CFE6" w14:textId="77777777" w:rsidR="00D96E9D" w:rsidRPr="00B93702" w:rsidRDefault="00D96E9D" w:rsidP="00D96E9D">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BC9759" w14:textId="77777777" w:rsidR="00D96E9D" w:rsidRPr="00B93702" w:rsidRDefault="00D96E9D" w:rsidP="00D96E9D">
            <w:pPr>
              <w:pStyle w:val="TAC"/>
              <w:rPr>
                <w:rFonts w:cs="Arial"/>
                <w:lang w:eastAsia="zh-CN"/>
              </w:rPr>
            </w:pPr>
            <w:r w:rsidRPr="00B93702">
              <w:rPr>
                <w:rFonts w:cs="Arial"/>
              </w:rPr>
              <w:t>-9</w:t>
            </w:r>
            <w:r w:rsidRPr="00B93702">
              <w:rPr>
                <w:rFonts w:cs="Arial"/>
                <w:lang w:eastAsia="zh-CN"/>
              </w:rPr>
              <w:t>1</w:t>
            </w:r>
            <w:r w:rsidRPr="00B9370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E0727A5" w14:textId="77777777"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88B783" w14:textId="77777777" w:rsidR="00D96E9D" w:rsidRPr="00B93702" w:rsidRDefault="00D96E9D" w:rsidP="00D96E9D">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EF4FCE0" w14:textId="77777777" w:rsidR="00D96E9D" w:rsidRPr="00B93702" w:rsidRDefault="00D96E9D" w:rsidP="00D96E9D">
            <w:pPr>
              <w:pStyle w:val="TAC"/>
              <w:rPr>
                <w:rFonts w:cs="Arial"/>
              </w:rPr>
            </w:pPr>
            <w:r w:rsidRPr="00B93702">
              <w:rPr>
                <w:rFonts w:cs="Arial"/>
              </w:rPr>
              <w:t xml:space="preserve">This is not applicable to BS operating in Band </w:t>
            </w:r>
            <w:r w:rsidRPr="00B93702">
              <w:rPr>
                <w:rFonts w:cs="Arial"/>
                <w:lang w:eastAsia="zh-CN"/>
              </w:rPr>
              <w:t>41 or 53</w:t>
            </w:r>
          </w:p>
        </w:tc>
      </w:tr>
      <w:tr w:rsidR="00B93702" w:rsidRPr="00B93702" w14:paraId="3396AE7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0BD2D1D7" w14:textId="77777777" w:rsidR="00D96E9D" w:rsidRPr="00B93702" w:rsidRDefault="00D96E9D" w:rsidP="00D96E9D">
            <w:pPr>
              <w:pStyle w:val="TAC"/>
              <w:rPr>
                <w:rFonts w:cs="Arial"/>
                <w:lang w:eastAsia="en-US"/>
              </w:rPr>
            </w:pPr>
            <w:r w:rsidRPr="00B93702">
              <w:rPr>
                <w:rFonts w:cs="v5.0.0"/>
                <w:lang w:eastAsia="ja-JP"/>
              </w:rPr>
              <w:t>E-UTRA Band 65</w:t>
            </w:r>
            <w:r w:rsidR="005A363D" w:rsidRPr="00B93702">
              <w:rPr>
                <w:lang w:eastAsia="en-US"/>
              </w:rP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31C8ED30" w14:textId="77777777"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14:paraId="04401A3D" w14:textId="77777777"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2A3B5ACC" w14:textId="77777777"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2170645" w14:textId="77777777"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8586DD2" w14:textId="77777777"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379C238" w14:textId="77777777"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11CA946" w14:textId="77777777" w:rsidR="00D96E9D" w:rsidRPr="00B93702" w:rsidRDefault="00D96E9D" w:rsidP="00D96E9D">
            <w:pPr>
              <w:pStyle w:val="TAC"/>
              <w:rPr>
                <w:rFonts w:cs="Arial"/>
                <w:lang w:eastAsia="en-US"/>
              </w:rPr>
            </w:pPr>
          </w:p>
        </w:tc>
      </w:tr>
      <w:tr w:rsidR="00B93702" w:rsidRPr="00B93702" w14:paraId="403D42E4"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6B08C89" w14:textId="77777777" w:rsidR="00D96E9D" w:rsidRPr="00B93702" w:rsidRDefault="00D96E9D" w:rsidP="00D96E9D">
            <w:pPr>
              <w:pStyle w:val="TAC"/>
              <w:rPr>
                <w:rFonts w:cs="Arial"/>
                <w:lang w:eastAsia="en-US"/>
              </w:rPr>
            </w:pPr>
            <w:r w:rsidRPr="00B93702">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E0C342B" w14:textId="77777777" w:rsidR="00D96E9D" w:rsidRPr="00B93702" w:rsidRDefault="00D96E9D" w:rsidP="00D96E9D">
            <w:pPr>
              <w:pStyle w:val="TAL"/>
              <w:jc w:val="center"/>
              <w:rPr>
                <w:rFonts w:cs="Arial"/>
                <w:lang w:eastAsia="zh-CN"/>
              </w:rPr>
            </w:pPr>
            <w:r w:rsidRPr="00B93702">
              <w:rPr>
                <w:rFonts w:cs="Arial"/>
                <w:lang w:eastAsia="en-US"/>
              </w:rPr>
              <w:t>1710 – 1780 MHz</w:t>
            </w:r>
          </w:p>
          <w:p w14:paraId="253A2BA4" w14:textId="77777777"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43A8FA22" w14:textId="77777777"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490D619" w14:textId="77777777"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3725E91" w14:textId="77777777"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5A2A037" w14:textId="77777777"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AE93904" w14:textId="77777777" w:rsidR="00D96E9D" w:rsidRPr="00B93702" w:rsidRDefault="00D96E9D" w:rsidP="00D96E9D">
            <w:pPr>
              <w:pStyle w:val="TAC"/>
              <w:rPr>
                <w:rFonts w:cs="Arial"/>
                <w:lang w:eastAsia="en-US"/>
              </w:rPr>
            </w:pPr>
          </w:p>
        </w:tc>
      </w:tr>
      <w:tr w:rsidR="00B93702" w:rsidRPr="00B93702" w14:paraId="3C2D2D12"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093C0903" w14:textId="77777777" w:rsidR="00D96E9D" w:rsidRPr="00B93702" w:rsidRDefault="00D96E9D" w:rsidP="00D96E9D">
            <w:pPr>
              <w:pStyle w:val="TAC"/>
              <w:rPr>
                <w:rFonts w:cs="Arial"/>
                <w:lang w:eastAsia="en-US"/>
              </w:rPr>
            </w:pPr>
            <w:r w:rsidRPr="00B93702">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5F3265F2" w14:textId="77777777" w:rsidR="00D96E9D" w:rsidRPr="00B93702" w:rsidRDefault="00D96E9D" w:rsidP="00D96E9D">
            <w:pPr>
              <w:pStyle w:val="TAL"/>
              <w:jc w:val="center"/>
              <w:rPr>
                <w:rFonts w:cs="Arial"/>
                <w:lang w:eastAsia="zh-CN"/>
              </w:rPr>
            </w:pPr>
            <w:r w:rsidRPr="00B93702">
              <w:rPr>
                <w:rFonts w:cs="Arial"/>
                <w:lang w:eastAsia="en-US"/>
              </w:rPr>
              <w:t>698 – 728 MHz</w:t>
            </w:r>
          </w:p>
          <w:p w14:paraId="2B7DD50C" w14:textId="77777777"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156308ED" w14:textId="77777777"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35A1E3A" w14:textId="77777777"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3465E68" w14:textId="77777777"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DA06C43" w14:textId="77777777"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E660DD3" w14:textId="77777777" w:rsidR="00D96E9D" w:rsidRPr="00B93702" w:rsidRDefault="00D96E9D" w:rsidP="00D96E9D">
            <w:pPr>
              <w:pStyle w:val="TAC"/>
              <w:rPr>
                <w:rFonts w:cs="Arial"/>
                <w:lang w:eastAsia="en-US"/>
              </w:rPr>
            </w:pPr>
          </w:p>
        </w:tc>
      </w:tr>
      <w:tr w:rsidR="00B93702" w:rsidRPr="00B93702" w14:paraId="374031CC"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C26E814" w14:textId="77777777" w:rsidR="00D96E9D" w:rsidRPr="00B93702" w:rsidRDefault="00D96E9D" w:rsidP="00D96E9D">
            <w:pPr>
              <w:pStyle w:val="TAC"/>
              <w:rPr>
                <w:rFonts w:cs="Arial"/>
                <w:lang w:eastAsia="en-US"/>
              </w:rPr>
            </w:pPr>
            <w:r w:rsidRPr="00B93702">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6BA20741" w14:textId="77777777" w:rsidR="00D96E9D" w:rsidRPr="00B93702" w:rsidRDefault="00D96E9D" w:rsidP="00D96E9D">
            <w:pPr>
              <w:pStyle w:val="TAC"/>
              <w:rPr>
                <w:rFonts w:cs="Arial"/>
                <w:lang w:eastAsia="zh-CN"/>
              </w:rPr>
            </w:pPr>
            <w:r w:rsidRPr="00B93702">
              <w:rPr>
                <w:rFonts w:cs="Arial"/>
                <w:lang w:eastAsia="en-US"/>
              </w:rPr>
              <w:t>1695 – 1710 MHz</w:t>
            </w:r>
          </w:p>
          <w:p w14:paraId="41FD2719" w14:textId="77777777"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27D1C5DF" w14:textId="77777777"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5A0C30B" w14:textId="77777777"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3675E53" w14:textId="77777777"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F9A947B" w14:textId="77777777"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3F161D" w14:textId="77777777" w:rsidR="00D96E9D" w:rsidRPr="00B93702" w:rsidRDefault="00D96E9D" w:rsidP="00D96E9D">
            <w:pPr>
              <w:pStyle w:val="TAC"/>
              <w:rPr>
                <w:rFonts w:cs="Arial"/>
                <w:lang w:eastAsia="en-US"/>
              </w:rPr>
            </w:pPr>
          </w:p>
        </w:tc>
      </w:tr>
      <w:tr w:rsidR="00B93702" w:rsidRPr="00B93702" w14:paraId="2AA2007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34C34217" w14:textId="77777777" w:rsidR="00D96E9D" w:rsidRPr="00B93702" w:rsidRDefault="00D96E9D" w:rsidP="00D96E9D">
            <w:pPr>
              <w:pStyle w:val="TAC"/>
              <w:rPr>
                <w:rFonts w:cs="Arial"/>
              </w:rPr>
            </w:pPr>
            <w:r w:rsidRPr="00B93702">
              <w:rPr>
                <w:rFonts w:cs="Arial"/>
                <w:lang w:val="sv-SE"/>
              </w:rPr>
              <w:t>E-UTRA Band 71</w:t>
            </w:r>
            <w:r w:rsidRPr="00B93702">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1CB442C" w14:textId="77777777" w:rsidR="00D96E9D" w:rsidRPr="00B93702" w:rsidRDefault="00D96E9D" w:rsidP="00D96E9D">
            <w:pPr>
              <w:pStyle w:val="TAC"/>
              <w:rPr>
                <w:rFonts w:cs="Arial"/>
                <w:lang w:eastAsia="zh-CN"/>
              </w:rPr>
            </w:pPr>
            <w:r w:rsidRPr="00B93702">
              <w:rPr>
                <w:rFonts w:cs="Arial"/>
              </w:rPr>
              <w:t>663 – 698 MHz</w:t>
            </w:r>
          </w:p>
          <w:p w14:paraId="2E032154" w14:textId="77777777"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9226915" w14:textId="77777777"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26351A" w14:textId="77777777"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D0048D" w14:textId="77777777"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4B9AD2" w14:textId="77777777"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7F3F09" w14:textId="77777777" w:rsidR="00D96E9D" w:rsidRPr="00B93702" w:rsidRDefault="00D96E9D" w:rsidP="00D96E9D">
            <w:pPr>
              <w:pStyle w:val="TAC"/>
              <w:rPr>
                <w:rFonts w:cs="Arial"/>
              </w:rPr>
            </w:pPr>
          </w:p>
        </w:tc>
      </w:tr>
      <w:tr w:rsidR="00B93702" w:rsidRPr="00B93702" w14:paraId="0575EAF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3F84739" w14:textId="77777777" w:rsidR="00D96E9D" w:rsidRPr="00B93702" w:rsidRDefault="00D96E9D" w:rsidP="00D96E9D">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06D10A76" w14:textId="77777777" w:rsidR="00D96E9D" w:rsidRPr="00B93702" w:rsidRDefault="00D96E9D" w:rsidP="00D96E9D">
            <w:pPr>
              <w:pStyle w:val="TAC"/>
              <w:rPr>
                <w:rFonts w:cs="Arial"/>
                <w:lang w:eastAsia="zh-CN"/>
              </w:rPr>
            </w:pPr>
            <w:r w:rsidRPr="00B93702">
              <w:rPr>
                <w:rFonts w:cs="Arial"/>
              </w:rPr>
              <w:t>451 – 456 MHz</w:t>
            </w:r>
          </w:p>
          <w:p w14:paraId="1C8AFF8D" w14:textId="77777777"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7A7DEC" w14:textId="77777777"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D74F7" w14:textId="77777777"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BD0457" w14:textId="77777777"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5C6AED" w14:textId="77777777"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7EE077" w14:textId="77777777" w:rsidR="00D96E9D" w:rsidRPr="00B93702" w:rsidRDefault="00D96E9D" w:rsidP="00D96E9D">
            <w:pPr>
              <w:pStyle w:val="TAC"/>
              <w:rPr>
                <w:rFonts w:cs="Arial"/>
              </w:rPr>
            </w:pPr>
          </w:p>
        </w:tc>
      </w:tr>
      <w:tr w:rsidR="00B93702" w:rsidRPr="00B93702" w14:paraId="63256351"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17C3758C" w14:textId="77777777" w:rsidR="00D96E9D" w:rsidRPr="00B93702" w:rsidRDefault="00D96E9D" w:rsidP="00D96E9D">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40814CB5" w14:textId="77777777" w:rsidR="00D96E9D" w:rsidRPr="00B93702" w:rsidRDefault="00D96E9D" w:rsidP="00D96E9D">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14:paraId="3B689538" w14:textId="77777777"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6315A8A" w14:textId="77777777"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6B27C4" w14:textId="77777777"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E1568F" w14:textId="77777777"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C262F2" w14:textId="77777777"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65AC432" w14:textId="77777777" w:rsidR="00D96E9D" w:rsidRPr="00B93702" w:rsidRDefault="00D96E9D" w:rsidP="00D96E9D">
            <w:pPr>
              <w:pStyle w:val="TAC"/>
              <w:rPr>
                <w:rFonts w:cs="Arial"/>
              </w:rPr>
            </w:pPr>
          </w:p>
        </w:tc>
      </w:tr>
      <w:tr w:rsidR="00B93702" w:rsidRPr="00B93702" w14:paraId="1BB71434"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C5FFA43" w14:textId="77777777" w:rsidR="00D96E9D" w:rsidRPr="00B93702" w:rsidRDefault="00D96E9D" w:rsidP="00D96E9D">
            <w:pPr>
              <w:pStyle w:val="TAC"/>
              <w:rPr>
                <w:rFonts w:cs="Arial"/>
                <w:lang w:eastAsia="en-US"/>
              </w:rPr>
            </w:pPr>
            <w:r w:rsidRPr="00B93702">
              <w:rPr>
                <w:rFonts w:cs="Arial"/>
                <w:lang w:eastAsia="en-US"/>
              </w:rPr>
              <w:t>E-UTRA Band 7</w:t>
            </w:r>
            <w:r w:rsidRPr="00B93702">
              <w:rPr>
                <w:rFonts w:cs="Arial" w:hint="eastAsia"/>
                <w:lang w:eastAsia="en-US"/>
              </w:rPr>
              <w:t>4</w:t>
            </w:r>
            <w:r w:rsidRPr="00B93702">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79109C07" w14:textId="77777777" w:rsidR="00D96E9D" w:rsidRPr="00B93702" w:rsidRDefault="00D96E9D" w:rsidP="00D96E9D">
            <w:pPr>
              <w:pStyle w:val="TAC"/>
              <w:rPr>
                <w:rFonts w:cs="Arial"/>
                <w:lang w:eastAsia="en-US"/>
              </w:rPr>
            </w:pPr>
            <w:r w:rsidRPr="00B93702">
              <w:rPr>
                <w:rFonts w:cs="Arial" w:hint="eastAsia"/>
                <w:lang w:eastAsia="en-US"/>
              </w:rPr>
              <w:t>1427</w:t>
            </w:r>
            <w:r w:rsidRPr="00B93702">
              <w:rPr>
                <w:rFonts w:cs="Arial"/>
                <w:lang w:eastAsia="en-US"/>
              </w:rPr>
              <w:t xml:space="preserve"> – </w:t>
            </w:r>
            <w:r w:rsidRPr="00B93702">
              <w:rPr>
                <w:rFonts w:cs="Arial" w:hint="eastAsia"/>
                <w:lang w:eastAsia="en-US"/>
              </w:rPr>
              <w:t>1470</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D3EA185" w14:textId="77777777"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6C7313A" w14:textId="77777777"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2B8439B" w14:textId="77777777"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2065A5D" w14:textId="77777777"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8C57F73" w14:textId="77777777" w:rsidR="00D96E9D" w:rsidRPr="00B93702" w:rsidRDefault="00D96E9D" w:rsidP="00D96E9D">
            <w:pPr>
              <w:pStyle w:val="TAC"/>
              <w:rPr>
                <w:rFonts w:cs="Arial"/>
                <w:lang w:eastAsia="en-US"/>
              </w:rPr>
            </w:pPr>
            <w:r w:rsidRPr="00B93702">
              <w:rPr>
                <w:rFonts w:cs="Arial" w:hint="eastAsia"/>
                <w:lang w:eastAsia="en-US"/>
              </w:rPr>
              <w:t>This is not applicab</w:t>
            </w:r>
            <w:r w:rsidRPr="00B93702">
              <w:rPr>
                <w:rFonts w:cs="Arial"/>
                <w:lang w:eastAsia="en-US"/>
              </w:rPr>
              <w:t>l</w:t>
            </w:r>
            <w:r w:rsidRPr="00B93702">
              <w:rPr>
                <w:rFonts w:cs="Arial" w:hint="eastAsia"/>
                <w:lang w:eastAsia="en-US"/>
              </w:rPr>
              <w:t>e to BS operating in Band 50 or 51</w:t>
            </w:r>
          </w:p>
        </w:tc>
      </w:tr>
      <w:tr w:rsidR="00B93702" w:rsidRPr="00B93702" w14:paraId="049C6E0D"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8ED5EC" w14:textId="77777777" w:rsidR="00D96E9D" w:rsidRPr="00B93702" w:rsidRDefault="00D96E9D" w:rsidP="00D96E9D">
            <w:pPr>
              <w:pStyle w:val="TAC"/>
              <w:rPr>
                <w:rFonts w:cs="Arial"/>
                <w:lang w:eastAsia="en-US"/>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57B1A011" w14:textId="77777777" w:rsidR="00D96E9D" w:rsidRPr="00B93702" w:rsidRDefault="00D96E9D" w:rsidP="00D96E9D">
            <w:pPr>
              <w:pStyle w:val="TAC"/>
              <w:rPr>
                <w:rFonts w:cs="Arial"/>
                <w:lang w:eastAsia="en-US"/>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14:paraId="54568424"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183C5C"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D062C0"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69249B"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AE4BBD" w14:textId="77777777"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42</w:t>
            </w:r>
            <w:r w:rsidR="009C104B" w:rsidRPr="00B93702">
              <w:rPr>
                <w:rFonts w:cs="Arial"/>
                <w:lang w:eastAsia="zh-CN"/>
              </w:rPr>
              <w:t>,</w:t>
            </w:r>
            <w:r w:rsidRPr="00B93702">
              <w:rPr>
                <w:rFonts w:cs="Arial"/>
                <w:lang w:eastAsia="zh-CN"/>
              </w:rPr>
              <w:t xml:space="preserve"> 43, 48, 49, </w:t>
            </w:r>
            <w:r w:rsidR="009C104B" w:rsidRPr="00B93702">
              <w:rPr>
                <w:rFonts w:cs="Arial"/>
                <w:lang w:eastAsia="zh-CN"/>
              </w:rPr>
              <w:t xml:space="preserve">52, </w:t>
            </w:r>
            <w:r w:rsidRPr="00B93702">
              <w:rPr>
                <w:rFonts w:cs="Arial"/>
                <w:lang w:eastAsia="zh-CN"/>
              </w:rPr>
              <w:t>77 or 78</w:t>
            </w:r>
          </w:p>
        </w:tc>
      </w:tr>
      <w:tr w:rsidR="00B93702" w:rsidRPr="00B93702" w14:paraId="63966BE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0369AC7" w14:textId="77777777" w:rsidR="00D96E9D" w:rsidRPr="00B93702" w:rsidRDefault="00D96E9D" w:rsidP="00D96E9D">
            <w:pPr>
              <w:pStyle w:val="TAC"/>
              <w:rPr>
                <w:rFonts w:cs="Arial"/>
                <w:lang w:eastAsia="en-US"/>
              </w:rPr>
            </w:pPr>
            <w:r w:rsidRPr="00B93702">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14:paraId="49DC84A8" w14:textId="77777777" w:rsidR="00D96E9D" w:rsidRPr="00B93702" w:rsidRDefault="00D96E9D" w:rsidP="00D96E9D">
            <w:pPr>
              <w:pStyle w:val="TAC"/>
              <w:rPr>
                <w:rFonts w:cs="Arial"/>
                <w:lang w:eastAsia="en-US"/>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14:paraId="2BD9FBFF"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A53B21"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DA447F"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827802"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429D39" w14:textId="77777777"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14:paraId="6DC409EB"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1CB62861" w14:textId="77777777" w:rsidR="00D96E9D" w:rsidRPr="00B93702" w:rsidRDefault="00D96E9D" w:rsidP="00D96E9D">
            <w:pPr>
              <w:pStyle w:val="TAC"/>
              <w:rPr>
                <w:rFonts w:cs="Arial"/>
                <w:lang w:eastAsia="en-US"/>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337D234" w14:textId="77777777" w:rsidR="00D96E9D" w:rsidRPr="00B93702" w:rsidRDefault="00D96E9D" w:rsidP="00D96E9D">
            <w:pPr>
              <w:pStyle w:val="TAC"/>
              <w:rPr>
                <w:rFonts w:cs="Arial"/>
                <w:lang w:eastAsia="en-US"/>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5F87DADF"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48FE0"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706FAC"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78F786"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BC8195" w14:textId="77777777" w:rsidR="00D96E9D" w:rsidRPr="00B93702" w:rsidRDefault="00D96E9D" w:rsidP="00D96E9D">
            <w:pPr>
              <w:pStyle w:val="TAC"/>
              <w:rPr>
                <w:rFonts w:cs="Arial"/>
                <w:lang w:eastAsia="en-US"/>
              </w:rPr>
            </w:pPr>
          </w:p>
        </w:tc>
      </w:tr>
      <w:tr w:rsidR="00B93702" w:rsidRPr="00B93702" w14:paraId="62BD3918"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14BD5F94" w14:textId="77777777" w:rsidR="00D96E9D" w:rsidRPr="00B93702" w:rsidRDefault="00D96E9D" w:rsidP="00D96E9D">
            <w:pPr>
              <w:pStyle w:val="TAC"/>
              <w:rPr>
                <w:rFonts w:cs="Arial"/>
                <w:lang w:eastAsia="en-US"/>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0087720" w14:textId="77777777" w:rsidR="00D96E9D" w:rsidRPr="00B93702" w:rsidRDefault="00D96E9D" w:rsidP="00D96E9D">
            <w:pPr>
              <w:pStyle w:val="TAC"/>
              <w:rPr>
                <w:rFonts w:cs="Arial"/>
                <w:lang w:eastAsia="en-US"/>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CECF9C"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FF4400"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E093E8"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97184D"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8C26E6" w14:textId="77777777" w:rsidR="00D96E9D" w:rsidRPr="00B93702" w:rsidRDefault="00D96E9D" w:rsidP="00D96E9D">
            <w:pPr>
              <w:pStyle w:val="TAC"/>
              <w:rPr>
                <w:rFonts w:cs="Arial"/>
                <w:lang w:eastAsia="en-US"/>
              </w:rPr>
            </w:pPr>
          </w:p>
        </w:tc>
      </w:tr>
      <w:tr w:rsidR="00B93702" w:rsidRPr="00B93702" w14:paraId="792CF97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10442B28" w14:textId="77777777" w:rsidR="00D96E9D" w:rsidRPr="00B93702" w:rsidRDefault="00D96E9D" w:rsidP="00D96E9D">
            <w:pPr>
              <w:pStyle w:val="TAC"/>
              <w:rPr>
                <w:rFonts w:cs="Arial"/>
                <w:lang w:eastAsia="en-US"/>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238646A" w14:textId="77777777" w:rsidR="00D96E9D" w:rsidRPr="00B93702" w:rsidRDefault="00D96E9D" w:rsidP="00D96E9D">
            <w:pPr>
              <w:pStyle w:val="TAC"/>
              <w:rPr>
                <w:rFonts w:cs="Arial"/>
                <w:lang w:eastAsia="en-US"/>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87109E7"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95C320"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6B8528"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E023E7"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7CE1CA0" w14:textId="77777777" w:rsidR="00D96E9D" w:rsidRPr="00B93702" w:rsidRDefault="00D96E9D" w:rsidP="00D96E9D">
            <w:pPr>
              <w:pStyle w:val="TAC"/>
              <w:rPr>
                <w:rFonts w:cs="Arial"/>
                <w:lang w:eastAsia="en-US"/>
              </w:rPr>
            </w:pPr>
          </w:p>
        </w:tc>
      </w:tr>
      <w:tr w:rsidR="00B93702" w:rsidRPr="00B93702" w14:paraId="34B1CE82"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4D6A63A7" w14:textId="77777777" w:rsidR="00D96E9D" w:rsidRPr="00B93702" w:rsidRDefault="00D96E9D" w:rsidP="00D96E9D">
            <w:pPr>
              <w:pStyle w:val="TAC"/>
              <w:rPr>
                <w:rFonts w:cs="Arial"/>
                <w:lang w:eastAsia="en-US"/>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057DE466" w14:textId="77777777" w:rsidR="00D96E9D" w:rsidRPr="00B93702" w:rsidRDefault="00D96E9D" w:rsidP="00D96E9D">
            <w:pPr>
              <w:pStyle w:val="TAC"/>
              <w:rPr>
                <w:rFonts w:cs="Arial"/>
                <w:lang w:eastAsia="en-US"/>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9AFD1A7"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0AE123"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6BE404"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17414D"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30E443" w14:textId="77777777" w:rsidR="00D96E9D" w:rsidRPr="00B93702" w:rsidRDefault="00D96E9D" w:rsidP="00D96E9D">
            <w:pPr>
              <w:pStyle w:val="TAC"/>
              <w:rPr>
                <w:rFonts w:cs="Arial"/>
                <w:lang w:eastAsia="en-US"/>
              </w:rPr>
            </w:pPr>
            <w:r w:rsidRPr="00B93702">
              <w:rPr>
                <w:rFonts w:cs="Arial"/>
              </w:rPr>
              <w:t>This is not applicable to BS operating in Band 44</w:t>
            </w:r>
          </w:p>
        </w:tc>
      </w:tr>
      <w:tr w:rsidR="00B93702" w:rsidRPr="00B93702" w14:paraId="4D00366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44C27EC" w14:textId="77777777" w:rsidR="00D96E9D" w:rsidRPr="00B93702" w:rsidRDefault="00D96E9D" w:rsidP="00D96E9D">
            <w:pPr>
              <w:pStyle w:val="TAC"/>
              <w:rPr>
                <w:rFonts w:cs="Arial"/>
                <w:lang w:eastAsia="en-US"/>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8A44248" w14:textId="77777777" w:rsidR="00D96E9D" w:rsidRPr="00B93702" w:rsidRDefault="00D96E9D" w:rsidP="00D96E9D">
            <w:pPr>
              <w:pStyle w:val="TAC"/>
              <w:rPr>
                <w:rFonts w:cs="Arial"/>
                <w:lang w:eastAsia="en-US"/>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708F8AD0"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D326A"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3F93A"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4D156B"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3B5A33" w14:textId="77777777" w:rsidR="00D96E9D" w:rsidRPr="00B93702" w:rsidRDefault="00D96E9D" w:rsidP="00D96E9D">
            <w:pPr>
              <w:pStyle w:val="TAC"/>
              <w:rPr>
                <w:rFonts w:cs="Arial"/>
                <w:lang w:eastAsia="en-US"/>
              </w:rPr>
            </w:pPr>
          </w:p>
        </w:tc>
      </w:tr>
      <w:tr w:rsidR="00B93702" w:rsidRPr="00B93702" w14:paraId="6C10F4E8"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1C352D59" w14:textId="77777777" w:rsidR="00D96E9D" w:rsidRPr="00B93702" w:rsidRDefault="00D96E9D" w:rsidP="00D96E9D">
            <w:pPr>
              <w:pStyle w:val="TAC"/>
              <w:rPr>
                <w:rFonts w:cs="Arial"/>
                <w:lang w:eastAsia="en-US"/>
              </w:rPr>
            </w:pPr>
            <w:r w:rsidRPr="00B93702">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3F196DD3" w14:textId="77777777" w:rsidR="00D96E9D" w:rsidRPr="00B93702" w:rsidRDefault="00D96E9D" w:rsidP="00D96E9D">
            <w:pPr>
              <w:pStyle w:val="TAC"/>
              <w:rPr>
                <w:rFonts w:cs="Arial"/>
                <w:lang w:eastAsia="en-US"/>
              </w:rPr>
            </w:pPr>
            <w:r w:rsidRPr="00B93702">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4D96FDDC" w14:textId="77777777"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495C254" w14:textId="77777777"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04CEF72" w14:textId="77777777"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8AEDEF" w14:textId="77777777"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6D6DE0A" w14:textId="77777777" w:rsidR="00D96E9D" w:rsidRPr="00B93702" w:rsidRDefault="00D96E9D" w:rsidP="00D96E9D">
            <w:pPr>
              <w:pStyle w:val="TAC"/>
              <w:rPr>
                <w:rFonts w:cs="Arial"/>
                <w:lang w:eastAsia="en-US"/>
              </w:rPr>
            </w:pPr>
          </w:p>
        </w:tc>
      </w:tr>
      <w:tr w:rsidR="00B93702" w:rsidRPr="00B93702" w14:paraId="20D18A1E"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19048DD" w14:textId="77777777" w:rsidR="00D96E9D" w:rsidRPr="00B93702" w:rsidRDefault="00D96E9D" w:rsidP="00D96E9D">
            <w:pPr>
              <w:pStyle w:val="TAC"/>
              <w:rPr>
                <w:rFonts w:cs="Arial"/>
                <w:lang w:eastAsia="en-US"/>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7748255E" w14:textId="77777777" w:rsidR="00D96E9D" w:rsidRPr="00B93702" w:rsidRDefault="00D96E9D" w:rsidP="00D96E9D">
            <w:pPr>
              <w:pStyle w:val="TAC"/>
              <w:rPr>
                <w:rFonts w:cs="Arial"/>
                <w:lang w:eastAsia="en-US"/>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5CE743F" w14:textId="77777777"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4E5A58" w14:textId="77777777"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ECCA6B" w14:textId="77777777"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1E4CCD" w14:textId="77777777"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753DD3" w14:textId="77777777" w:rsidR="00D96E9D" w:rsidRPr="00B93702" w:rsidRDefault="00D96E9D" w:rsidP="00D96E9D">
            <w:pPr>
              <w:pStyle w:val="TAC"/>
              <w:rPr>
                <w:rFonts w:cs="Arial"/>
                <w:lang w:eastAsia="en-US"/>
              </w:rPr>
            </w:pPr>
          </w:p>
        </w:tc>
      </w:tr>
      <w:tr w:rsidR="00B93702" w:rsidRPr="00B93702" w14:paraId="04466788"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21AC58CC" w14:textId="77777777" w:rsidR="00FC0F5C" w:rsidRPr="00B93702" w:rsidRDefault="00FC0F5C" w:rsidP="00FC0F5C">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14:paraId="6BD750EA" w14:textId="77777777" w:rsidR="00FC0F5C" w:rsidRPr="00B93702" w:rsidRDefault="00FC0F5C" w:rsidP="00FC0F5C">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14:paraId="3E4813CC" w14:textId="77777777"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2C5D70" w14:textId="77777777"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0973D8" w14:textId="77777777"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ADFD84" w14:textId="77777777"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E34E7A" w14:textId="77777777" w:rsidR="00FC0F5C" w:rsidRPr="00B93702" w:rsidRDefault="00FC0F5C" w:rsidP="00FC0F5C">
            <w:pPr>
              <w:pStyle w:val="TAC"/>
              <w:rPr>
                <w:rFonts w:cs="Arial"/>
                <w:lang w:eastAsia="en-US"/>
              </w:rPr>
            </w:pPr>
          </w:p>
        </w:tc>
      </w:tr>
      <w:tr w:rsidR="00B93702" w:rsidRPr="00B93702" w14:paraId="3B33A1D8"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1BFE76C8" w14:textId="77777777" w:rsidR="00FC0F5C" w:rsidRPr="00B93702" w:rsidRDefault="00FC0F5C" w:rsidP="00FC0F5C">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0C1F927D" w14:textId="77777777" w:rsidR="00FC0F5C" w:rsidRPr="00B93702" w:rsidRDefault="00FC0F5C" w:rsidP="00FC0F5C">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14:paraId="32438D9B" w14:textId="77777777"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9C3A60" w14:textId="77777777"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786CDF" w14:textId="77777777"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F59010" w14:textId="77777777"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A4829D" w14:textId="77777777" w:rsidR="00FC0F5C" w:rsidRPr="00B93702" w:rsidRDefault="00FC0F5C" w:rsidP="00FC0F5C">
            <w:pPr>
              <w:pStyle w:val="TAC"/>
              <w:rPr>
                <w:rFonts w:cs="Arial"/>
                <w:lang w:eastAsia="en-US"/>
              </w:rPr>
            </w:pPr>
          </w:p>
        </w:tc>
      </w:tr>
      <w:tr w:rsidR="00726EFD" w:rsidRPr="00B93702" w14:paraId="7412276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46D4A905" w14:textId="77777777" w:rsidR="00726EFD" w:rsidRPr="00B93702" w:rsidRDefault="00726EFD" w:rsidP="00726EFD">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14:paraId="6764FE94" w14:textId="77777777" w:rsidR="00726EFD" w:rsidRPr="00B93702" w:rsidRDefault="00726EFD" w:rsidP="00726EFD">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288764D6" w14:textId="77777777" w:rsidR="00726EFD" w:rsidRPr="00B93702" w:rsidRDefault="00726EFD" w:rsidP="00726EF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341CE3" w14:textId="77777777" w:rsidR="00726EFD" w:rsidRPr="00B93702" w:rsidRDefault="00726EFD" w:rsidP="00726EFD">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4524AF" w14:textId="77777777" w:rsidR="00726EFD" w:rsidRPr="00B93702" w:rsidRDefault="00726EFD" w:rsidP="00726EF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9CF690" w14:textId="77777777" w:rsidR="00726EFD" w:rsidRPr="00B93702" w:rsidRDefault="00726EFD" w:rsidP="00726EF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ABB381" w14:textId="77777777" w:rsidR="00726EFD" w:rsidRPr="00B93702" w:rsidRDefault="00726EFD" w:rsidP="00726EFD">
            <w:pPr>
              <w:pStyle w:val="TAC"/>
              <w:rPr>
                <w:rFonts w:cs="Arial"/>
                <w:lang w:eastAsia="en-US"/>
              </w:rPr>
            </w:pPr>
          </w:p>
        </w:tc>
      </w:tr>
      <w:tr w:rsidR="00487938" w:rsidRPr="00B93702" w14:paraId="588DFA4D"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777E04C3" w14:textId="77777777" w:rsidR="00487938" w:rsidRPr="00B93702" w:rsidRDefault="00487938" w:rsidP="00487938">
            <w:pPr>
              <w:pStyle w:val="TAC"/>
              <w:rPr>
                <w:rFonts w:cs="Arial"/>
              </w:rPr>
            </w:pPr>
            <w:r>
              <w:rPr>
                <w:rFonts w:cs="Arial" w:hint="eastAsia"/>
                <w:lang w:eastAsia="zh-CN"/>
              </w:rPr>
              <w:t>N</w:t>
            </w:r>
            <w:r>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38899A29" w14:textId="77777777" w:rsidR="00487938" w:rsidRPr="00B93702" w:rsidRDefault="00487938" w:rsidP="00487938">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1EBF156" w14:textId="77777777" w:rsidR="00487938" w:rsidRPr="00B93702" w:rsidRDefault="00487938" w:rsidP="00487938">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962CF0" w14:textId="77777777" w:rsidR="00487938" w:rsidRPr="00B93702" w:rsidRDefault="00487938" w:rsidP="00487938">
            <w:pPr>
              <w:pStyle w:val="TAC"/>
              <w:rPr>
                <w:rFonts w:cs="Arial"/>
                <w:lang w:eastAsia="zh-CN"/>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46AB9C" w14:textId="77777777" w:rsidR="00487938" w:rsidRPr="00B93702" w:rsidRDefault="00487938" w:rsidP="00487938">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250E5" w14:textId="77777777" w:rsidR="00487938" w:rsidRPr="00B93702" w:rsidRDefault="00487938" w:rsidP="00487938">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563722" w14:textId="77777777" w:rsidR="00487938" w:rsidRPr="00B93702" w:rsidRDefault="00487938" w:rsidP="00487938">
            <w:pPr>
              <w:pStyle w:val="TAC"/>
              <w:rPr>
                <w:rFonts w:cs="Arial"/>
                <w:lang w:eastAsia="en-US"/>
              </w:rPr>
            </w:pPr>
          </w:p>
        </w:tc>
      </w:tr>
      <w:tr w:rsidR="00487938" w:rsidRPr="00B93702" w14:paraId="08B89014"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59C84BFD" w14:textId="77777777" w:rsidR="00487938" w:rsidRPr="00B93702" w:rsidRDefault="00487938" w:rsidP="00487938">
            <w:pPr>
              <w:pStyle w:val="TAC"/>
              <w:rPr>
                <w:rFonts w:cs="Arial"/>
              </w:rPr>
            </w:pPr>
            <w:r>
              <w:rPr>
                <w:rFonts w:cs="Arial" w:hint="eastAsia"/>
                <w:lang w:eastAsia="zh-CN"/>
              </w:rPr>
              <w:t>N</w:t>
            </w:r>
            <w:r>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41817F3" w14:textId="77777777" w:rsidR="00487938" w:rsidRPr="00B93702" w:rsidRDefault="00487938" w:rsidP="00487938">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B5BCCD2" w14:textId="77777777" w:rsidR="00487938" w:rsidRPr="00B93702" w:rsidRDefault="00487938" w:rsidP="00487938">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CD84C1" w14:textId="77777777" w:rsidR="00487938" w:rsidRPr="00B93702" w:rsidRDefault="00487938" w:rsidP="00487938">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6AD29B" w14:textId="77777777" w:rsidR="00487938" w:rsidRPr="00B93702" w:rsidRDefault="00487938" w:rsidP="00487938">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1E4CC5" w14:textId="77777777" w:rsidR="00487938" w:rsidRPr="00B93702" w:rsidRDefault="00487938" w:rsidP="00487938">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73C77B" w14:textId="77777777" w:rsidR="00487938" w:rsidRPr="00B93702" w:rsidRDefault="00487938" w:rsidP="00487938">
            <w:pPr>
              <w:pStyle w:val="TAC"/>
              <w:rPr>
                <w:rFonts w:cs="Arial"/>
                <w:lang w:eastAsia="en-US"/>
              </w:rPr>
            </w:pPr>
          </w:p>
        </w:tc>
      </w:tr>
      <w:tr w:rsidR="00487938" w:rsidRPr="00B93702" w14:paraId="4CC9A1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2B7C134D" w14:textId="77777777" w:rsidR="00487938" w:rsidRPr="00B93702" w:rsidRDefault="00487938" w:rsidP="00487938">
            <w:pPr>
              <w:pStyle w:val="TAC"/>
              <w:rPr>
                <w:rFonts w:cs="Arial"/>
              </w:rPr>
            </w:pPr>
            <w:r>
              <w:rPr>
                <w:rFonts w:cs="Arial" w:hint="eastAsia"/>
                <w:lang w:eastAsia="zh-CN"/>
              </w:rPr>
              <w:t>N</w:t>
            </w:r>
            <w:r>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51FD481D" w14:textId="77777777" w:rsidR="00487938" w:rsidRPr="00B93702" w:rsidRDefault="00487938" w:rsidP="00487938">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CC463E3" w14:textId="77777777" w:rsidR="00487938" w:rsidRPr="00B93702" w:rsidRDefault="00487938" w:rsidP="00487938">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38F620" w14:textId="77777777" w:rsidR="00487938" w:rsidRPr="00B93702" w:rsidRDefault="00487938" w:rsidP="00487938">
            <w:pPr>
              <w:pStyle w:val="TAC"/>
              <w:rPr>
                <w:rFonts w:cs="Arial"/>
                <w:lang w:eastAsia="zh-CN"/>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46EA70" w14:textId="77777777" w:rsidR="00487938" w:rsidRPr="00B93702" w:rsidRDefault="00487938" w:rsidP="00487938">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9CA919" w14:textId="77777777" w:rsidR="00487938" w:rsidRPr="00B93702" w:rsidRDefault="00487938" w:rsidP="00487938">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0FF8D4" w14:textId="77777777" w:rsidR="00487938" w:rsidRPr="00B93702" w:rsidRDefault="00487938" w:rsidP="00487938">
            <w:pPr>
              <w:pStyle w:val="TAC"/>
              <w:rPr>
                <w:rFonts w:cs="Arial"/>
                <w:lang w:eastAsia="en-US"/>
              </w:rPr>
            </w:pPr>
          </w:p>
        </w:tc>
      </w:tr>
      <w:tr w:rsidR="00487938" w:rsidRPr="00B93702" w14:paraId="0173209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E3A069A" w14:textId="77777777" w:rsidR="00487938" w:rsidRPr="00B93702" w:rsidRDefault="00487938" w:rsidP="00487938">
            <w:pPr>
              <w:pStyle w:val="TAC"/>
              <w:rPr>
                <w:rFonts w:cs="Arial"/>
              </w:rPr>
            </w:pPr>
            <w:r>
              <w:rPr>
                <w:rFonts w:cs="Arial" w:hint="eastAsia"/>
                <w:lang w:eastAsia="zh-CN"/>
              </w:rPr>
              <w:t>N</w:t>
            </w:r>
            <w:r>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431C436C" w14:textId="77777777" w:rsidR="00487938" w:rsidRPr="00B93702" w:rsidRDefault="00487938" w:rsidP="00487938">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E535B48" w14:textId="77777777" w:rsidR="00487938" w:rsidRPr="00B93702" w:rsidRDefault="00487938" w:rsidP="00487938">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E192DA" w14:textId="77777777" w:rsidR="00487938" w:rsidRPr="00B93702" w:rsidRDefault="00487938" w:rsidP="00487938">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CB89CA" w14:textId="77777777" w:rsidR="00487938" w:rsidRPr="00B93702" w:rsidRDefault="00487938" w:rsidP="00487938">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1E6FF" w14:textId="77777777" w:rsidR="00487938" w:rsidRPr="00B93702" w:rsidRDefault="00487938" w:rsidP="00487938">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B78B98" w14:textId="77777777" w:rsidR="00487938" w:rsidRPr="00B93702" w:rsidRDefault="00487938" w:rsidP="00487938">
            <w:pPr>
              <w:pStyle w:val="TAC"/>
              <w:rPr>
                <w:rFonts w:cs="Arial"/>
                <w:lang w:eastAsia="en-US"/>
              </w:rPr>
            </w:pPr>
          </w:p>
        </w:tc>
      </w:tr>
      <w:tr w:rsidR="00487938" w:rsidRPr="00B93702" w14:paraId="605DDB20"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38B5D037" w14:textId="77777777" w:rsidR="00487938" w:rsidRPr="00B93702" w:rsidRDefault="00487938" w:rsidP="00487938">
            <w:pPr>
              <w:pStyle w:val="TAC"/>
              <w:rPr>
                <w:rFonts w:cs="Arial"/>
              </w:rPr>
            </w:pPr>
            <w:r w:rsidRPr="00B93702">
              <w:rPr>
                <w:rFonts w:cs="Arial"/>
              </w:rPr>
              <w:t>NR Band n</w:t>
            </w:r>
            <w:r>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3201B0E3" w14:textId="77777777" w:rsidR="00487938" w:rsidRPr="00B93702" w:rsidRDefault="00487938" w:rsidP="00487938">
            <w:pPr>
              <w:pStyle w:val="TAC"/>
              <w:rPr>
                <w:rFonts w:cs="Arial"/>
              </w:rPr>
            </w:pPr>
            <w:r w:rsidRPr="00B9370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5EBD0C8" w14:textId="77777777" w:rsidR="00487938" w:rsidRPr="00B93702" w:rsidRDefault="00487938" w:rsidP="00487938">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B533BD" w14:textId="77777777" w:rsidR="00487938" w:rsidRPr="00B93702" w:rsidRDefault="00487938" w:rsidP="00487938">
            <w:pPr>
              <w:pStyle w:val="TAC"/>
              <w:rPr>
                <w:rFonts w:cs="Arial"/>
                <w:lang w:eastAsia="zh-CN"/>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8EC482" w14:textId="77777777" w:rsidR="00487938" w:rsidRPr="00B93702" w:rsidRDefault="00487938" w:rsidP="00487938">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1589D1" w14:textId="77777777" w:rsidR="00487938" w:rsidRPr="00B93702" w:rsidRDefault="00487938" w:rsidP="00487938">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54E18D" w14:textId="77777777" w:rsidR="00487938" w:rsidRPr="00B93702" w:rsidRDefault="00487938" w:rsidP="00487938">
            <w:pPr>
              <w:pStyle w:val="TAC"/>
              <w:rPr>
                <w:rFonts w:cs="Arial"/>
                <w:lang w:eastAsia="en-US"/>
              </w:rPr>
            </w:pPr>
          </w:p>
        </w:tc>
      </w:tr>
    </w:tbl>
    <w:p w14:paraId="0BAC530A" w14:textId="77777777" w:rsidR="00683B6A" w:rsidRPr="00B93702" w:rsidRDefault="00683B6A" w:rsidP="00683B6A"/>
    <w:p w14:paraId="6CFA5623" w14:textId="77777777" w:rsidR="00683B6A" w:rsidRPr="00B93702" w:rsidRDefault="00683B6A" w:rsidP="00683B6A">
      <w:pPr>
        <w:pStyle w:val="NO"/>
      </w:pPr>
      <w:r w:rsidRPr="00B93702">
        <w:t>NOTE 1:</w:t>
      </w:r>
      <w:r w:rsidRPr="00B93702">
        <w:tab/>
        <w:t xml:space="preserve">As defined in the scope for spurious emissions in this subclause, the co-location requirements in Table 6.6.1.5.6-1 do not apply for the </w:t>
      </w:r>
      <w:r w:rsidR="00FB47C9" w:rsidRPr="00B93702">
        <w:t>Δf</w:t>
      </w:r>
      <w:r w:rsidR="00FB47C9" w:rsidRPr="00B93702">
        <w:rPr>
          <w:vertAlign w:val="subscript"/>
        </w:rPr>
        <w:t>OBUE</w:t>
      </w:r>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14:paraId="5AC75CB2" w14:textId="77777777" w:rsidR="00683B6A" w:rsidRPr="00B93702" w:rsidRDefault="00683B6A" w:rsidP="00683B6A">
      <w:pPr>
        <w:pStyle w:val="NO"/>
      </w:pPr>
      <w:r w:rsidRPr="00B93702">
        <w:t>NOTE 2:</w:t>
      </w:r>
      <w:r w:rsidRPr="00B93702">
        <w:tab/>
      </w:r>
      <w:r w:rsidR="006323D8" w:rsidRPr="00B93702">
        <w:t>Table 6.6.1.5.6-1</w:t>
      </w:r>
      <w:r w:rsidRPr="00B93702">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3C0CBB" w14:textId="77777777" w:rsidR="00683B6A" w:rsidRPr="00B93702" w:rsidRDefault="00683B6A" w:rsidP="00683B6A">
      <w:pPr>
        <w:pStyle w:val="NO"/>
      </w:pPr>
      <w:r w:rsidRPr="00B93702">
        <w:t>NOTE 3:</w:t>
      </w:r>
      <w:r w:rsidRPr="00B93702">
        <w:tab/>
        <w:t xml:space="preserve">Co-located TDD </w:t>
      </w:r>
      <w:r w:rsidR="00A63983" w:rsidRPr="00B93702">
        <w:t>Base Station</w:t>
      </w:r>
      <w:r w:rsidRPr="00B93702">
        <w:t xml:space="preserve">s that are synchronized and using the same </w:t>
      </w:r>
      <w:r w:rsidR="003D0277" w:rsidRPr="00B93702">
        <w:t xml:space="preserve">or adjacent </w:t>
      </w:r>
      <w:r w:rsidRPr="00B93702">
        <w:t xml:space="preserve">operating band can transmit without special co-locations requirements. For unsynchronized </w:t>
      </w:r>
      <w:r w:rsidR="00A63983" w:rsidRPr="00B93702">
        <w:t>Base Station</w:t>
      </w:r>
      <w:r w:rsidRPr="00B93702">
        <w:t>s, special co-location requirements may apply that are not covered by the 3GPP specifications.</w:t>
      </w:r>
    </w:p>
    <w:p w14:paraId="73C12345" w14:textId="77777777" w:rsidR="00A26C61" w:rsidRPr="00B93702" w:rsidRDefault="00A26C61" w:rsidP="00F311C8">
      <w:pPr>
        <w:pStyle w:val="Heading3"/>
      </w:pPr>
      <w:bookmarkStart w:id="581" w:name="_Toc21098034"/>
      <w:bookmarkStart w:id="582" w:name="_Toc29765596"/>
      <w:r w:rsidRPr="00B93702">
        <w:t>6.6.2</w:t>
      </w:r>
      <w:r w:rsidRPr="00B93702">
        <w:tab/>
        <w:t>Operating band unwanted emissions</w:t>
      </w:r>
      <w:bookmarkEnd w:id="581"/>
      <w:bookmarkEnd w:id="582"/>
      <w:r w:rsidRPr="00B93702">
        <w:tab/>
      </w:r>
    </w:p>
    <w:p w14:paraId="5372F6E4" w14:textId="77777777" w:rsidR="00483387" w:rsidRPr="00B93702" w:rsidRDefault="00483387" w:rsidP="00D96E9D">
      <w:pPr>
        <w:pStyle w:val="Heading4"/>
      </w:pPr>
      <w:bookmarkStart w:id="583" w:name="_Toc21098035"/>
      <w:bookmarkStart w:id="584" w:name="_Toc29765597"/>
      <w:r w:rsidRPr="00B93702">
        <w:t>6.6.2.1</w:t>
      </w:r>
      <w:r w:rsidRPr="00B93702">
        <w:tab/>
        <w:t>Definition and applicability</w:t>
      </w:r>
      <w:bookmarkEnd w:id="583"/>
      <w:bookmarkEnd w:id="584"/>
    </w:p>
    <w:p w14:paraId="7C766729" w14:textId="77777777" w:rsidR="00483387" w:rsidRPr="00B93702" w:rsidRDefault="00483387" w:rsidP="00483387">
      <w:r w:rsidRPr="00B93702">
        <w:t xml:space="preserve">The Operating band unwanted emission limits are defined from </w:t>
      </w:r>
      <w:r w:rsidR="00FB47C9" w:rsidRPr="00B93702">
        <w:t>Δf</w:t>
      </w:r>
      <w:r w:rsidR="00FB47C9" w:rsidRPr="00B93702">
        <w:rPr>
          <w:vertAlign w:val="subscript"/>
        </w:rPr>
        <w:t>OBUE</w:t>
      </w:r>
      <w:r w:rsidRPr="00B93702">
        <w:t xml:space="preserve"> below the lowest frequency of </w:t>
      </w:r>
      <w:r w:rsidR="00B91B91" w:rsidRPr="00B93702">
        <w:rPr>
          <w:lang w:eastAsia="zh-CN"/>
        </w:rPr>
        <w:t>each supported</w:t>
      </w:r>
      <w:r w:rsidR="00B91B91" w:rsidRPr="00B93702">
        <w:t xml:space="preserve"> </w:t>
      </w:r>
      <w:r w:rsidRPr="00B93702">
        <w:t xml:space="preserve">downlink operating band to the lower </w:t>
      </w:r>
      <w:r w:rsidR="00203EFD" w:rsidRPr="00B93702">
        <w:t>Base Station RF Bandwidth</w:t>
      </w:r>
      <w:r w:rsidRPr="00B93702">
        <w:t xml:space="preserve"> edge located at F</w:t>
      </w:r>
      <w:r w:rsidRPr="00B93702">
        <w:rPr>
          <w:vertAlign w:val="subscript"/>
        </w:rPr>
        <w:t>BW RF,low</w:t>
      </w:r>
      <w:r w:rsidRPr="00B93702">
        <w:t xml:space="preserve"> and from the upper </w:t>
      </w:r>
      <w:r w:rsidR="00203EFD" w:rsidRPr="00B93702">
        <w:t>Base Station RF Bandwidth</w:t>
      </w:r>
      <w:r w:rsidRPr="00B93702">
        <w:t xml:space="preserve"> edge located at F</w:t>
      </w:r>
      <w:r w:rsidRPr="00B93702">
        <w:rPr>
          <w:vertAlign w:val="subscript"/>
        </w:rPr>
        <w:t>BW RF,high</w:t>
      </w:r>
      <w:r w:rsidR="00C462C9" w:rsidRPr="00B93702">
        <w:rPr>
          <w:vertAlign w:val="subscript"/>
        </w:rPr>
        <w:t xml:space="preserve"> </w:t>
      </w:r>
      <w:r w:rsidRPr="00B93702">
        <w:t xml:space="preserve">up to </w:t>
      </w:r>
      <w:r w:rsidR="00FB47C9" w:rsidRPr="00B93702">
        <w:t>Δf</w:t>
      </w:r>
      <w:r w:rsidR="00FB47C9" w:rsidRPr="00B93702">
        <w:rPr>
          <w:vertAlign w:val="subscript"/>
        </w:rPr>
        <w:t>OBUE</w:t>
      </w:r>
      <w:r w:rsidRPr="00B93702">
        <w:t xml:space="preserve"> above the highest frequency of </w:t>
      </w:r>
      <w:r w:rsidR="00B91B91" w:rsidRPr="00B93702">
        <w:rPr>
          <w:lang w:eastAsia="zh-CN"/>
        </w:rPr>
        <w:t xml:space="preserve">each supported </w:t>
      </w:r>
      <w:r w:rsidRPr="00B93702">
        <w:t xml:space="preserve">downlink operating band. </w:t>
      </w:r>
      <w:r w:rsidR="00AE702A" w:rsidRPr="00B93702">
        <w:rPr>
          <w:rFonts w:cs="v5.0.0"/>
        </w:rPr>
        <w:t>In addition, for a BS operating in non-contiguous spectrum, it applies inside any sub-block gap.</w:t>
      </w:r>
      <w:r w:rsidR="0041644E" w:rsidRPr="00B93702">
        <w:rPr>
          <w:rFonts w:cs="v5.0.0"/>
        </w:rPr>
        <w:t xml:space="preserve"> </w:t>
      </w:r>
      <w:r w:rsidR="0041644E" w:rsidRPr="00B93702">
        <w:rPr>
          <w:rFonts w:cs="v5.0.0"/>
          <w:lang w:eastAsia="zh-CN"/>
        </w:rPr>
        <w:t>In addition, f</w:t>
      </w:r>
      <w:r w:rsidR="0041644E" w:rsidRPr="00B93702">
        <w:rPr>
          <w:rFonts w:cs="v5.0.0"/>
        </w:rPr>
        <w:t xml:space="preserve">or a 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r w:rsidR="00FB47C9" w:rsidRPr="00B93702">
        <w:rPr>
          <w:rFonts w:cs="v5.0.0"/>
        </w:rPr>
        <w:t xml:space="preserve"> The values of </w:t>
      </w:r>
      <w:r w:rsidR="00FB47C9" w:rsidRPr="00B93702">
        <w:t>Δf</w:t>
      </w:r>
      <w:r w:rsidR="00FB47C9" w:rsidRPr="00B93702">
        <w:rPr>
          <w:vertAlign w:val="subscript"/>
        </w:rPr>
        <w:t>OBUE</w:t>
      </w:r>
      <w:r w:rsidR="00FB47C9" w:rsidRPr="00B93702">
        <w:rPr>
          <w:rFonts w:cs="v5.0.0"/>
        </w:rPr>
        <w:t xml:space="preserve"> are defined in table 6.6-1.</w:t>
      </w:r>
    </w:p>
    <w:p w14:paraId="65608408" w14:textId="77777777" w:rsidR="00B91B91" w:rsidRPr="00B93702" w:rsidRDefault="00483387" w:rsidP="00483387">
      <w:pPr>
        <w:rPr>
          <w:rFonts w:cs="v5.0.0"/>
        </w:rPr>
      </w:pPr>
      <w:r w:rsidRPr="00B93702">
        <w:t xml:space="preserve">The requirements shall apply whatever the type of transmitter considered and for all transmission modes foreseen by the manufacturer's specification, except for </w:t>
      </w:r>
      <w:r w:rsidR="00B91B91" w:rsidRPr="00B93702">
        <w:t xml:space="preserve">any operating band with </w:t>
      </w:r>
      <w:r w:rsidRPr="00B93702">
        <w:t>GSM/EDGE single RAT operation</w:t>
      </w:r>
      <w:r w:rsidRPr="00B93702">
        <w:rPr>
          <w:rFonts w:cs="v5.0.0"/>
        </w:rPr>
        <w:t>. The requirements in TS 45.005 [</w:t>
      </w:r>
      <w:r w:rsidRPr="00B93702">
        <w:rPr>
          <w:rFonts w:eastAsia="SimSun" w:cs="v5.0.0"/>
          <w:lang w:eastAsia="zh-CN"/>
        </w:rPr>
        <w:t>6</w:t>
      </w:r>
      <w:r w:rsidRPr="00B93702">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6.6.2</w:t>
        </w:r>
      </w:smartTag>
      <w:r w:rsidRPr="00B93702">
        <w:rPr>
          <w:rFonts w:cs="v5.0.0"/>
        </w:rPr>
        <w:t xml:space="preserve">.3 apply to an MSR Base Station for </w:t>
      </w:r>
      <w:r w:rsidR="00B91B91" w:rsidRPr="00B93702">
        <w:rPr>
          <w:rFonts w:cs="v5.0.0"/>
        </w:rPr>
        <w:t xml:space="preserve">any operating band with </w:t>
      </w:r>
      <w:r w:rsidRPr="00B93702">
        <w:rPr>
          <w:rFonts w:cs="v5.0.0"/>
        </w:rPr>
        <w:t>GSM/EDGE single RAT operation in Band Category 2.</w:t>
      </w:r>
    </w:p>
    <w:p w14:paraId="42B615BA" w14:textId="77777777" w:rsidR="00483387" w:rsidRPr="00B93702" w:rsidRDefault="00B91B91" w:rsidP="00483387">
      <w:pPr>
        <w:rPr>
          <w:rFonts w:cs="v5.0.0"/>
        </w:rPr>
      </w:pPr>
      <w:r w:rsidRPr="00B93702">
        <w:rPr>
          <w:rFonts w:cs="v3.8.0"/>
        </w:rPr>
        <w:t>For BS capable of multi-band operation</w:t>
      </w:r>
      <w:r w:rsidRPr="00B93702">
        <w:t xml:space="preserve"> where multiple bands are mapped on separate antenna connectors, the single-band requirements apply and the cumulative evaluation of the emission limit in the </w:t>
      </w:r>
      <w:r w:rsidR="00203EFD" w:rsidRPr="00B93702">
        <w:t>I</w:t>
      </w:r>
      <w:r w:rsidRPr="00B93702">
        <w:t>nter</w:t>
      </w:r>
      <w:r w:rsidR="00203EFD" w:rsidRPr="00B93702">
        <w:t xml:space="preserve"> </w:t>
      </w:r>
      <w:r w:rsidRPr="00B93702">
        <w:t xml:space="preserve">RF </w:t>
      </w:r>
      <w:r w:rsidR="00203EFD" w:rsidRPr="00B93702">
        <w:t>B</w:t>
      </w:r>
      <w:r w:rsidRPr="00B93702">
        <w:t>andwidth gap are not applicable.</w:t>
      </w:r>
    </w:p>
    <w:p w14:paraId="5E6C4CD9" w14:textId="77777777" w:rsidR="00483387" w:rsidRPr="00B93702" w:rsidRDefault="00483387" w:rsidP="00F311C8">
      <w:pPr>
        <w:pStyle w:val="Heading4"/>
      </w:pPr>
      <w:bookmarkStart w:id="585" w:name="_Toc21098036"/>
      <w:bookmarkStart w:id="586" w:name="_Toc29765598"/>
      <w:r w:rsidRPr="00B93702">
        <w:lastRenderedPageBreak/>
        <w:t>6.6.2.2</w:t>
      </w:r>
      <w:r w:rsidRPr="00B93702">
        <w:tab/>
      </w:r>
      <w:r w:rsidR="00DB7FF2" w:rsidRPr="00B93702">
        <w:t>Minimum requirement</w:t>
      </w:r>
      <w:bookmarkEnd w:id="585"/>
      <w:bookmarkEnd w:id="586"/>
    </w:p>
    <w:p w14:paraId="7BCCF739" w14:textId="77777777" w:rsidR="00483387" w:rsidRPr="00B93702" w:rsidRDefault="00483387" w:rsidP="00483387">
      <w:r w:rsidRPr="00B93702">
        <w:t>The minimum requirement is in TS 37.104 [2] subclause 6.6.2.1, 6.6.2.2, 6.6.2.3 and 6.6.2.4.</w:t>
      </w:r>
    </w:p>
    <w:p w14:paraId="0135301C" w14:textId="77777777" w:rsidR="00483387" w:rsidRPr="00B93702" w:rsidRDefault="00483387" w:rsidP="00F311C8">
      <w:pPr>
        <w:pStyle w:val="Heading4"/>
      </w:pPr>
      <w:bookmarkStart w:id="587" w:name="_Toc21098037"/>
      <w:bookmarkStart w:id="588" w:name="_Toc29765599"/>
      <w:r w:rsidRPr="00B93702">
        <w:t>6.6.2.3</w:t>
      </w:r>
      <w:r w:rsidRPr="00B93702">
        <w:tab/>
        <w:t>Test purpose</w:t>
      </w:r>
      <w:bookmarkEnd w:id="587"/>
      <w:bookmarkEnd w:id="588"/>
    </w:p>
    <w:p w14:paraId="708352F3" w14:textId="77777777" w:rsidR="00483387" w:rsidRPr="00B93702" w:rsidRDefault="00483387" w:rsidP="00483387">
      <w:r w:rsidRPr="00B93702">
        <w:t>This test measures the emissions of the MSR BS, close to the assigned channel bandwidth of the wanted signal, while the transmitter is in operation.</w:t>
      </w:r>
    </w:p>
    <w:p w14:paraId="791217A1" w14:textId="77777777" w:rsidR="00483387" w:rsidRPr="00B93702" w:rsidRDefault="00483387" w:rsidP="00F311C8">
      <w:pPr>
        <w:pStyle w:val="Heading4"/>
      </w:pPr>
      <w:bookmarkStart w:id="589" w:name="_Toc21098038"/>
      <w:bookmarkStart w:id="590" w:name="_Toc29765600"/>
      <w:r w:rsidRPr="00B93702">
        <w:t>6.6.2.4</w:t>
      </w:r>
      <w:r w:rsidRPr="00B93702">
        <w:tab/>
        <w:t>Method of test</w:t>
      </w:r>
      <w:bookmarkEnd w:id="589"/>
      <w:bookmarkEnd w:id="590"/>
    </w:p>
    <w:p w14:paraId="462181AF" w14:textId="77777777" w:rsidR="0034782B" w:rsidRPr="00B93702" w:rsidRDefault="0034782B" w:rsidP="0034782B">
      <w:pPr>
        <w:keepNext/>
        <w:rPr>
          <w:rFonts w:cs="v5.0.0"/>
          <w:snapToGrid w:val="0"/>
        </w:rPr>
      </w:pPr>
      <w:r w:rsidRPr="00B93702">
        <w:rPr>
          <w:rFonts w:cs="v5.0.0"/>
          <w:snapToGrid w:val="0"/>
        </w:rPr>
        <w:t xml:space="preserve">For some of the test cases </w:t>
      </w:r>
      <w:r w:rsidRPr="00B93702">
        <w:t xml:space="preserve">Tables 5.1-1 and </w:t>
      </w:r>
      <w:r w:rsidR="001575EF" w:rsidRPr="00B93702">
        <w:rPr>
          <w:lang w:eastAsia="zh-CN"/>
        </w:rPr>
        <w:t>5.2-1</w:t>
      </w:r>
      <w:r w:rsidRPr="00B93702">
        <w:rPr>
          <w:rFonts w:cs="v5.0.0"/>
          <w:snapToGrid w:val="0"/>
        </w:rPr>
        <w:t xml:space="preserve"> refer to single-RAT specifications; see clause 5. In this case the following shall apply:</w:t>
      </w:r>
    </w:p>
    <w:p w14:paraId="0E78FCB4" w14:textId="77777777" w:rsidR="0034782B" w:rsidRPr="00B93702" w:rsidRDefault="0034782B" w:rsidP="0034782B">
      <w:pPr>
        <w:pStyle w:val="B10"/>
      </w:pPr>
      <w:r w:rsidRPr="00B93702">
        <w:t>-</w:t>
      </w:r>
      <w:r w:rsidRPr="00B93702">
        <w:tab/>
        <w:t>For references to TS 25.141</w:t>
      </w:r>
      <w:r w:rsidR="00AB74E3" w:rsidRPr="00B93702">
        <w:t xml:space="preserve"> [10]</w:t>
      </w:r>
      <w:r w:rsidRPr="00B93702">
        <w:t>, the method of test is specified in TS 25.141 [10], subclause 6.5.2.1.4.</w:t>
      </w:r>
    </w:p>
    <w:p w14:paraId="52834EF8" w14:textId="77777777" w:rsidR="0034782B" w:rsidRPr="00B93702" w:rsidRDefault="0034782B" w:rsidP="0034782B">
      <w:pPr>
        <w:pStyle w:val="B10"/>
      </w:pPr>
      <w:r w:rsidRPr="00B93702">
        <w:t>-</w:t>
      </w:r>
      <w:r w:rsidRPr="00B93702">
        <w:tab/>
        <w:t>For references to TS 25.142</w:t>
      </w:r>
      <w:r w:rsidR="00AB74E3" w:rsidRPr="00B93702">
        <w:t xml:space="preserve"> [12]</w:t>
      </w:r>
      <w:r w:rsidRPr="00B93702">
        <w:t>, the method of test is specified in TS 25.142 [12], subclause 6.6.2.1.4.</w:t>
      </w:r>
    </w:p>
    <w:p w14:paraId="1279682C" w14:textId="77777777" w:rsidR="00FB47C9" w:rsidRPr="00B93702" w:rsidRDefault="0034782B" w:rsidP="00FB47C9">
      <w:pPr>
        <w:pStyle w:val="B10"/>
      </w:pPr>
      <w:r w:rsidRPr="00B93702">
        <w:t>-</w:t>
      </w:r>
      <w:r w:rsidRPr="00B93702">
        <w:tab/>
        <w:t>For references to TS 36.141</w:t>
      </w:r>
      <w:r w:rsidR="00AB74E3" w:rsidRPr="00B93702">
        <w:t xml:space="preserve"> [9]</w:t>
      </w:r>
      <w:r w:rsidRPr="00B93702">
        <w:t>, the method of test is specified in TS 36.141 [9], subclause 6.6.3.4.</w:t>
      </w:r>
    </w:p>
    <w:p w14:paraId="569E1EEC" w14:textId="77777777" w:rsidR="0034782B" w:rsidRPr="00B93702" w:rsidRDefault="00FB47C9" w:rsidP="00FB47C9">
      <w:pPr>
        <w:pStyle w:val="B10"/>
      </w:pPr>
      <w:r w:rsidRPr="00B93702">
        <w:t>-</w:t>
      </w:r>
      <w:r w:rsidRPr="00B93702">
        <w:tab/>
        <w:t>For references to TS 38.141-1 [26], the method of test is specified in TS 38.141-1 [26], subclause 6.6.4.4.</w:t>
      </w:r>
    </w:p>
    <w:p w14:paraId="0B1533C1" w14:textId="77777777" w:rsidR="0034782B" w:rsidRPr="00B93702" w:rsidRDefault="0034782B" w:rsidP="004C2E88">
      <w:pPr>
        <w:pStyle w:val="NO"/>
      </w:pPr>
      <w:r w:rsidRPr="00B93702">
        <w:t>NOTE:</w:t>
      </w:r>
      <w:r w:rsidRPr="00B93702">
        <w:tab/>
        <w:t>In this case the test requirements of the present document defined in subclause 6.6.2.5 apply.</w:t>
      </w:r>
    </w:p>
    <w:p w14:paraId="476F3BCB" w14:textId="77777777" w:rsidR="00483387" w:rsidRPr="00B93702" w:rsidRDefault="00483387" w:rsidP="00483387">
      <w:pPr>
        <w:rPr>
          <w:rFonts w:cs="v4.2.0"/>
          <w:lang w:eastAsia="zh-CN"/>
        </w:rPr>
      </w:pPr>
      <w:r w:rsidRPr="00B93702">
        <w:rPr>
          <w:lang w:eastAsia="zh-CN"/>
        </w:rPr>
        <w:t xml:space="preserve">For </w:t>
      </w:r>
      <w:r w:rsidRPr="00B93702">
        <w:t>GSM/EDGE single-RAT requirements</w:t>
      </w:r>
      <w:r w:rsidRPr="00B93702">
        <w:rPr>
          <w:lang w:eastAsia="zh-CN"/>
        </w:rPr>
        <w:t>, the</w:t>
      </w:r>
      <w:r w:rsidRPr="00B93702">
        <w:rPr>
          <w:rFonts w:cs="v4.2.0"/>
        </w:rPr>
        <w:t xml:space="preserve"> </w:t>
      </w:r>
      <w:r w:rsidRPr="00B93702">
        <w:rPr>
          <w:rFonts w:cs="v4.2.0"/>
          <w:lang w:eastAsia="zh-CN"/>
        </w:rPr>
        <w:t>method of test</w:t>
      </w:r>
      <w:r w:rsidRPr="00B93702">
        <w:rPr>
          <w:rFonts w:cs="v4.2.0"/>
        </w:rPr>
        <w:t xml:space="preserve"> is specified in TS </w:t>
      </w:r>
      <w:r w:rsidRPr="00B93702">
        <w:rPr>
          <w:rFonts w:cs="v4.2.0"/>
          <w:lang w:eastAsia="zh-CN"/>
        </w:rPr>
        <w:t>51</w:t>
      </w:r>
      <w:r w:rsidRPr="00B93702">
        <w:rPr>
          <w:rFonts w:cs="v4.2.0"/>
        </w:rPr>
        <w:t>.</w:t>
      </w:r>
      <w:r w:rsidRPr="00B93702">
        <w:rPr>
          <w:rFonts w:cs="v4.2.0"/>
          <w:lang w:eastAsia="zh-CN"/>
        </w:rPr>
        <w:t>02</w:t>
      </w:r>
      <w:r w:rsidRPr="00B93702">
        <w:rPr>
          <w:rFonts w:cs="v4.2.0"/>
        </w:rPr>
        <w:t>1</w:t>
      </w:r>
      <w:r w:rsidRPr="00B93702">
        <w:rPr>
          <w:rFonts w:cs="v4.2.0"/>
          <w:lang w:eastAsia="zh-CN"/>
        </w:rPr>
        <w:t xml:space="preserve"> [11]</w:t>
      </w:r>
      <w:r w:rsidRPr="00B93702">
        <w:rPr>
          <w:rFonts w:cs="v4.2.0"/>
        </w:rPr>
        <w:t xml:space="preserve">, </w:t>
      </w:r>
      <w:r w:rsidRPr="00B93702">
        <w:t>applicable parts of</w:t>
      </w:r>
      <w:r w:rsidRPr="00B93702">
        <w:rPr>
          <w:rFonts w:cs="v4.2.0"/>
        </w:rPr>
        <w:t xml:space="preserve"> subclause</w:t>
      </w:r>
      <w:r w:rsidRPr="00B93702">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93702">
          <w:rPr>
            <w:rFonts w:cs="v4.2.0"/>
            <w:lang w:eastAsia="zh-CN"/>
          </w:rPr>
          <w:t>6.5.1</w:t>
        </w:r>
      </w:smartTag>
      <w:r w:rsidRPr="00B93702">
        <w:rPr>
          <w:rFonts w:cs="v4.2.0"/>
          <w:lang w:eastAsia="zh-CN"/>
        </w:rPr>
        <w:t>, 6.5.2, 6.6.</w:t>
      </w:r>
      <w:r w:rsidRPr="00B93702">
        <w:rPr>
          <w:rFonts w:eastAsia="SimSun" w:cs="v4.2.0"/>
          <w:lang w:eastAsia="zh-CN"/>
        </w:rPr>
        <w:t>2</w:t>
      </w:r>
      <w:r w:rsidRPr="00B93702">
        <w:rPr>
          <w:rFonts w:cs="v4.2.0"/>
          <w:lang w:eastAsia="zh-CN"/>
        </w:rPr>
        <w:t xml:space="preserve"> and 6.</w:t>
      </w:r>
      <w:r w:rsidRPr="00B93702">
        <w:rPr>
          <w:rFonts w:eastAsia="SimSun" w:cs="v4.2.0"/>
          <w:lang w:eastAsia="zh-CN"/>
        </w:rPr>
        <w:t>12</w:t>
      </w:r>
      <w:r w:rsidRPr="00B93702">
        <w:rPr>
          <w:rFonts w:cs="v4.2.0"/>
          <w:lang w:eastAsia="zh-CN"/>
        </w:rPr>
        <w:t>.</w:t>
      </w:r>
    </w:p>
    <w:p w14:paraId="1155BBEE" w14:textId="77777777" w:rsidR="00483387" w:rsidRPr="00B93702" w:rsidRDefault="00483387" w:rsidP="00483387">
      <w:pPr>
        <w:rPr>
          <w:lang w:eastAsia="zh-CN"/>
        </w:rPr>
      </w:pPr>
      <w:r w:rsidRPr="00B93702">
        <w:rPr>
          <w:rFonts w:cs="v4.2.0"/>
          <w:lang w:eastAsia="zh-CN"/>
        </w:rPr>
        <w:t>For test requirements of operating band unwanted emissions</w:t>
      </w:r>
      <w:r w:rsidR="0034782B" w:rsidRPr="00B93702">
        <w:rPr>
          <w:rFonts w:cs="v4.2.0"/>
        </w:rPr>
        <w:t xml:space="preserve"> using the MSR test configurations defined in subclause 4.8, the</w:t>
      </w:r>
      <w:r w:rsidRPr="00B93702">
        <w:rPr>
          <w:rFonts w:cs="v4.2.0"/>
          <w:lang w:eastAsia="zh-CN"/>
        </w:rPr>
        <w:t>, method of test described in subclause</w:t>
      </w:r>
      <w:r w:rsidR="0034782B" w:rsidRPr="00B93702">
        <w:rPr>
          <w:rFonts w:cs="v4.2.0"/>
          <w:lang w:eastAsia="zh-CN"/>
        </w:rPr>
        <w:t>s</w:t>
      </w:r>
      <w:r w:rsidRPr="00B93702">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93702">
          <w:rPr>
            <w:rFonts w:cs="v4.2.0"/>
            <w:lang w:eastAsia="zh-CN"/>
          </w:rPr>
          <w:t>6.6.2</w:t>
        </w:r>
      </w:smartTag>
      <w:r w:rsidRPr="00B93702">
        <w:rPr>
          <w:rFonts w:cs="v4.2.0"/>
          <w:lang w:eastAsia="zh-CN"/>
        </w:rPr>
        <w:t xml:space="preserve">.4.1 and 6.6.2.4.2 applies. </w:t>
      </w:r>
    </w:p>
    <w:p w14:paraId="2117637E" w14:textId="77777777" w:rsidR="00483387" w:rsidRPr="00B93702" w:rsidRDefault="00483387" w:rsidP="00F311C8">
      <w:pPr>
        <w:pStyle w:val="Heading5"/>
      </w:pPr>
      <w:bookmarkStart w:id="591" w:name="_Toc21098039"/>
      <w:bookmarkStart w:id="592" w:name="_Toc29765601"/>
      <w:r w:rsidRPr="00B93702">
        <w:t>6.6.2.4.1</w:t>
      </w:r>
      <w:r w:rsidRPr="00B93702">
        <w:tab/>
        <w:t>Initial conditions</w:t>
      </w:r>
      <w:bookmarkEnd w:id="591"/>
      <w:bookmarkEnd w:id="592"/>
    </w:p>
    <w:p w14:paraId="19509DEF" w14:textId="77777777" w:rsidR="00483387" w:rsidRPr="00B93702" w:rsidRDefault="00483387" w:rsidP="00483387">
      <w:pPr>
        <w:rPr>
          <w:rFonts w:cs="v4.2.0"/>
        </w:rPr>
      </w:pPr>
      <w:r w:rsidRPr="00B93702">
        <w:rPr>
          <w:rFonts w:cs="v4.2.0"/>
        </w:rPr>
        <w:t>Test environment:</w:t>
      </w:r>
      <w:r w:rsidR="00905FAB">
        <w:rPr>
          <w:rFonts w:cs="v4.2.0"/>
        </w:rPr>
        <w:tab/>
      </w:r>
      <w:r w:rsidRPr="00B93702">
        <w:rPr>
          <w:rFonts w:cs="v4.2.0"/>
        </w:rPr>
        <w:tab/>
      </w:r>
      <w:r w:rsidRPr="00B93702">
        <w:rPr>
          <w:rFonts w:cs="v4.2.0"/>
        </w:rPr>
        <w:tab/>
        <w:t xml:space="preserve">normal; see Annex </w:t>
      </w:r>
      <w:r w:rsidRPr="00B93702">
        <w:rPr>
          <w:rFonts w:cs="v4.2.0"/>
          <w:lang w:eastAsia="zh-CN"/>
        </w:rPr>
        <w:t>B</w:t>
      </w:r>
      <w:r w:rsidRPr="00B93702">
        <w:rPr>
          <w:rFonts w:cs="v4.2.0"/>
        </w:rPr>
        <w:t>.2.</w:t>
      </w:r>
    </w:p>
    <w:p w14:paraId="44C7A667" w14:textId="77777777" w:rsidR="00483387" w:rsidRPr="00B93702" w:rsidRDefault="00203EFD" w:rsidP="00483387">
      <w:pPr>
        <w:rPr>
          <w:rFonts w:cs="v4.2.0"/>
        </w:rPr>
      </w:pPr>
      <w:r w:rsidRPr="00B93702">
        <w:t>Base Station RF Bandwidth</w:t>
      </w:r>
      <w:r w:rsidR="0034782B" w:rsidRPr="00B93702">
        <w:t xml:space="preserve"> position</w:t>
      </w:r>
      <w:r w:rsidR="008651A0" w:rsidRPr="00B93702">
        <w:t>s</w:t>
      </w:r>
      <w:r w:rsidR="0034782B" w:rsidRPr="00B93702">
        <w:t xml:space="preserve"> to be tested</w:t>
      </w:r>
      <w:r w:rsidR="00483387" w:rsidRPr="00B93702">
        <w:rPr>
          <w:rFonts w:cs="v4.2.0"/>
        </w:rPr>
        <w:t>:</w:t>
      </w:r>
      <w:r w:rsidR="00905FAB">
        <w:rPr>
          <w:rFonts w:cs="v4.2.0"/>
        </w:rPr>
        <w:tab/>
      </w:r>
      <w:r w:rsidR="00483387" w:rsidRPr="00B93702">
        <w:t>B</w:t>
      </w:r>
      <w:r w:rsidR="00483387" w:rsidRPr="00B93702">
        <w:rPr>
          <w:rFonts w:cs="v4.2.0"/>
          <w:vertAlign w:val="subscript"/>
        </w:rPr>
        <w:t>RF</w:t>
      </w:r>
      <w:r w:rsidR="00483387" w:rsidRPr="00B93702">
        <w:rPr>
          <w:rFonts w:eastAsia="SimSun" w:cs="v4.2.0"/>
          <w:vertAlign w:val="subscript"/>
          <w:lang w:eastAsia="zh-CN"/>
        </w:rPr>
        <w:t>BW</w:t>
      </w:r>
      <w:r w:rsidR="00483387" w:rsidRPr="00B93702">
        <w:t>, M</w:t>
      </w:r>
      <w:r w:rsidR="00483387" w:rsidRPr="00B93702">
        <w:rPr>
          <w:rFonts w:cs="v4.2.0"/>
          <w:vertAlign w:val="subscript"/>
        </w:rPr>
        <w:t>RF</w:t>
      </w:r>
      <w:r w:rsidR="00483387" w:rsidRPr="00B93702">
        <w:rPr>
          <w:rFonts w:eastAsia="SimSun" w:cs="v4.2.0"/>
          <w:vertAlign w:val="subscript"/>
          <w:lang w:eastAsia="zh-CN"/>
        </w:rPr>
        <w:t>BW</w:t>
      </w:r>
      <w:r w:rsidR="00483387" w:rsidRPr="00B93702">
        <w:t xml:space="preserve"> and T</w:t>
      </w:r>
      <w:r w:rsidR="00483387" w:rsidRPr="00B93702">
        <w:rPr>
          <w:rFonts w:cs="v4.2.0"/>
          <w:vertAlign w:val="subscript"/>
        </w:rPr>
        <w:t>RF</w:t>
      </w:r>
      <w:r w:rsidR="00483387" w:rsidRPr="00B93702">
        <w:rPr>
          <w:rFonts w:eastAsia="SimSun" w:cs="v4.2.0"/>
          <w:vertAlign w:val="subscript"/>
          <w:lang w:eastAsia="zh-CN"/>
        </w:rPr>
        <w:t>BW</w:t>
      </w:r>
      <w:r w:rsidR="008651A0" w:rsidRPr="00B93702">
        <w:rPr>
          <w:lang w:eastAsia="zh-CN"/>
        </w:rPr>
        <w:t xml:space="preserve"> in single-band operation</w:t>
      </w:r>
      <w:r w:rsidR="008651A0" w:rsidRPr="00B93702">
        <w:rPr>
          <w:rFonts w:eastAsia="SimSun" w:cs="v4.2.0"/>
          <w:lang w:eastAsia="zh-CN"/>
        </w:rPr>
        <w:t>,</w:t>
      </w:r>
      <w:r w:rsidR="008651A0" w:rsidRPr="00B93702">
        <w:rPr>
          <w:rFonts w:cs="v4.2.0"/>
        </w:rPr>
        <w:t xml:space="preserve"> </w:t>
      </w:r>
      <w:r w:rsidR="00483387" w:rsidRPr="00B93702">
        <w:rPr>
          <w:rFonts w:cs="v4.2.0"/>
        </w:rPr>
        <w:t xml:space="preserve">see subclause </w:t>
      </w:r>
      <w:r w:rsidR="00483387" w:rsidRPr="00B93702">
        <w:rPr>
          <w:rFonts w:cs="v4.2.0"/>
          <w:lang w:eastAsia="zh-CN"/>
        </w:rPr>
        <w:t>4.</w:t>
      </w:r>
      <w:r w:rsidR="00483387" w:rsidRPr="00B93702">
        <w:rPr>
          <w:rFonts w:eastAsia="SimSun" w:cs="v4.2.0"/>
          <w:lang w:eastAsia="zh-CN"/>
        </w:rPr>
        <w:t>9.1</w:t>
      </w:r>
      <w:r w:rsidR="008651A0" w:rsidRPr="00B93702">
        <w:rPr>
          <w:rFonts w:cs="v4.2.0"/>
          <w:lang w:eastAsia="zh-CN"/>
        </w:rPr>
        <w:t xml:space="preserve">; </w:t>
      </w:r>
      <w:r w:rsidR="008651A0" w:rsidRPr="00B93702">
        <w:t>B</w:t>
      </w:r>
      <w:r w:rsidR="008651A0" w:rsidRPr="00B93702">
        <w:rPr>
          <w:vertAlign w:val="subscript"/>
        </w:rPr>
        <w:t>RFBW</w:t>
      </w:r>
      <w:r w:rsidR="008651A0" w:rsidRPr="00B93702">
        <w:t>_T</w:t>
      </w:r>
      <w:r w:rsidR="008651A0" w:rsidRPr="00B93702">
        <w:rPr>
          <w:lang w:eastAsia="zh-CN"/>
        </w:rPr>
        <w:t>’</w:t>
      </w:r>
      <w:r w:rsidR="008651A0" w:rsidRPr="00B93702">
        <w:rPr>
          <w:vertAlign w:val="subscript"/>
        </w:rPr>
        <w:t>RFBW</w:t>
      </w:r>
      <w:r w:rsidR="008651A0" w:rsidRPr="00B93702">
        <w:t xml:space="preserve"> </w:t>
      </w:r>
      <w:r w:rsidR="008651A0" w:rsidRPr="00B93702">
        <w:rPr>
          <w:lang w:eastAsia="zh-CN"/>
        </w:rPr>
        <w:t xml:space="preserve">and </w:t>
      </w:r>
      <w:r w:rsidR="008651A0" w:rsidRPr="00B93702">
        <w:t>B</w:t>
      </w:r>
      <w:r w:rsidR="008651A0" w:rsidRPr="00B93702">
        <w:rPr>
          <w:lang w:eastAsia="zh-CN"/>
        </w:rPr>
        <w:t>’</w:t>
      </w:r>
      <w:r w:rsidR="008651A0" w:rsidRPr="00B93702">
        <w:rPr>
          <w:vertAlign w:val="subscript"/>
        </w:rPr>
        <w:t>RFBW</w:t>
      </w:r>
      <w:r w:rsidR="008651A0" w:rsidRPr="00B93702">
        <w:t>_T</w:t>
      </w:r>
      <w:r w:rsidR="008651A0" w:rsidRPr="00B93702">
        <w:rPr>
          <w:vertAlign w:val="subscript"/>
        </w:rPr>
        <w:t>RFBW</w:t>
      </w:r>
      <w:r w:rsidR="008651A0" w:rsidRPr="00B93702">
        <w:t xml:space="preserve"> </w:t>
      </w:r>
      <w:r w:rsidR="008651A0" w:rsidRPr="00B93702">
        <w:rPr>
          <w:lang w:eastAsia="zh-CN"/>
        </w:rPr>
        <w:t>in multi-band operation,</w:t>
      </w:r>
      <w:r w:rsidR="008651A0" w:rsidRPr="00B93702">
        <w:t xml:space="preserve"> see subclause 4.9.</w:t>
      </w:r>
      <w:r w:rsidR="008651A0" w:rsidRPr="00B93702">
        <w:rPr>
          <w:lang w:eastAsia="zh-CN"/>
        </w:rPr>
        <w:t>1</w:t>
      </w:r>
      <w:r w:rsidR="00483387" w:rsidRPr="00B93702">
        <w:rPr>
          <w:rFonts w:cs="v4.2.0"/>
        </w:rPr>
        <w:t>.</w:t>
      </w:r>
    </w:p>
    <w:p w14:paraId="3A478952" w14:textId="77777777" w:rsidR="00A93C8C" w:rsidRPr="00B93702" w:rsidRDefault="00A93C8C" w:rsidP="00A93C8C">
      <w:pPr>
        <w:pStyle w:val="B10"/>
        <w:rPr>
          <w:lang w:eastAsia="zh-CN"/>
        </w:rPr>
      </w:pPr>
      <w:r w:rsidRPr="00B93702">
        <w:rPr>
          <w:lang w:eastAsia="zh-CN"/>
        </w:rPr>
        <w:t>1)</w:t>
      </w:r>
      <w:r w:rsidRPr="00B93702">
        <w:rPr>
          <w:lang w:eastAsia="zh-CN"/>
        </w:rPr>
        <w:tab/>
      </w:r>
      <w:r w:rsidR="006178EA" w:rsidRPr="00B93702">
        <w:rPr>
          <w:rFonts w:cs="v4.2.0"/>
          <w:snapToGrid w:val="0"/>
        </w:rPr>
        <w:t xml:space="preserve">Connect the signal analyzer to the Base Station </w:t>
      </w:r>
      <w:r w:rsidR="006178EA" w:rsidRPr="00B93702">
        <w:t>antenna connector</w:t>
      </w:r>
      <w:r w:rsidR="006178EA" w:rsidRPr="00B93702">
        <w:rPr>
          <w:rFonts w:cs="v4.2.0"/>
          <w:snapToGrid w:val="0"/>
        </w:rPr>
        <w:t xml:space="preserve"> as shown in Annex </w:t>
      </w:r>
      <w:r w:rsidR="006178EA" w:rsidRPr="00B93702">
        <w:rPr>
          <w:rFonts w:cs="v4.2.0"/>
          <w:snapToGrid w:val="0"/>
          <w:lang w:eastAsia="zh-CN"/>
        </w:rPr>
        <w:t>D</w:t>
      </w:r>
      <w:r w:rsidR="006178EA" w:rsidRPr="00B93702">
        <w:rPr>
          <w:rFonts w:cs="v4.2.0"/>
          <w:snapToGrid w:val="0"/>
        </w:rPr>
        <w:t>.1.</w:t>
      </w:r>
      <w:r w:rsidR="006178EA" w:rsidRPr="00B93702">
        <w:rPr>
          <w:rFonts w:cs="v4.2.0"/>
          <w:snapToGrid w:val="0"/>
          <w:lang w:eastAsia="zh-CN"/>
        </w:rPr>
        <w:t>1.</w:t>
      </w:r>
    </w:p>
    <w:p w14:paraId="656BE8B3" w14:textId="77777777" w:rsidR="00483387" w:rsidRPr="00B93702" w:rsidRDefault="00A93C8C" w:rsidP="00A93C8C">
      <w:pPr>
        <w:pStyle w:val="B10"/>
      </w:pPr>
      <w:r w:rsidRPr="00B93702">
        <w:tab/>
      </w:r>
      <w:r w:rsidR="00483387" w:rsidRPr="00B93702">
        <w:t xml:space="preserve">As a general rule, the resolution bandwidth of the measuring equipment should be equal to the measurement bandwidth. However, to improve measurement accuracy, sensitivity, efficiency and </w:t>
      </w:r>
      <w:r w:rsidR="00483387" w:rsidRPr="00B93702">
        <w:rPr>
          <w:rFonts w:eastAsia="SimSun"/>
          <w:lang w:eastAsia="zh-CN"/>
        </w:rPr>
        <w:t>to avoid</w:t>
      </w:r>
      <w:r w:rsidR="00483387" w:rsidRPr="00B93702">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7CB1A07" w14:textId="77777777" w:rsidR="00483387" w:rsidRPr="00B93702" w:rsidRDefault="00A93C8C" w:rsidP="00A93C8C">
      <w:pPr>
        <w:pStyle w:val="B10"/>
        <w:rPr>
          <w:rFonts w:cs="v4.2.0"/>
        </w:rPr>
      </w:pPr>
      <w:r w:rsidRPr="00B93702">
        <w:t>2)</w:t>
      </w:r>
      <w:r w:rsidRPr="00B93702">
        <w:tab/>
      </w:r>
      <w:r w:rsidRPr="00B93702">
        <w:rPr>
          <w:rFonts w:cs="v4.2.0"/>
        </w:rPr>
        <w:t>Detection mode: True RMS.</w:t>
      </w:r>
    </w:p>
    <w:p w14:paraId="45B27A2D" w14:textId="77777777" w:rsidR="00483387" w:rsidRPr="00B93702" w:rsidRDefault="00483387" w:rsidP="00F311C8">
      <w:pPr>
        <w:pStyle w:val="Heading5"/>
      </w:pPr>
      <w:bookmarkStart w:id="593" w:name="_Toc21098040"/>
      <w:bookmarkStart w:id="594" w:name="_Toc29765602"/>
      <w:r w:rsidRPr="00B93702">
        <w:t>6.6.2.4.2</w:t>
      </w:r>
      <w:r w:rsidRPr="00B93702">
        <w:tab/>
        <w:t>Procedure</w:t>
      </w:r>
      <w:bookmarkEnd w:id="593"/>
      <w:bookmarkEnd w:id="594"/>
    </w:p>
    <w:p w14:paraId="6B05DF18" w14:textId="77777777" w:rsidR="00702C91" w:rsidRPr="00B93702" w:rsidRDefault="00702C91" w:rsidP="00702C91">
      <w:pPr>
        <w:pStyle w:val="B10"/>
        <w:rPr>
          <w:snapToGrid w:val="0"/>
        </w:rPr>
      </w:pPr>
      <w:r w:rsidRPr="00B93702">
        <w:rPr>
          <w:snapToGrid w:val="0"/>
        </w:rPr>
        <w:t>1)</w:t>
      </w:r>
      <w:r w:rsidRPr="00B93702">
        <w:rPr>
          <w:snapToGrid w:val="0"/>
        </w:rPr>
        <w:tab/>
      </w:r>
      <w:r w:rsidR="0034782B" w:rsidRPr="00B93702">
        <w:t xml:space="preserve">Set the </w:t>
      </w:r>
      <w:r w:rsidR="00A63983" w:rsidRPr="00B93702">
        <w:t>Base Station</w:t>
      </w:r>
      <w:r w:rsidR="0034782B" w:rsidRPr="00B93702">
        <w:t xml:space="preserve"> to transmit </w:t>
      </w:r>
      <w:r w:rsidR="0034782B" w:rsidRPr="00B93702">
        <w:rPr>
          <w:rFonts w:cs="v4.2.0"/>
          <w:snapToGrid w:val="0"/>
        </w:rPr>
        <w:t>at maximum power according to the applicable test configuration in clause 5</w:t>
      </w:r>
      <w:r w:rsidR="0034782B" w:rsidRPr="00B93702">
        <w:t xml:space="preserve"> using the corresponding test models or set of physical channels in subclause 4.9.2.</w:t>
      </w:r>
    </w:p>
    <w:p w14:paraId="5B4C9840" w14:textId="77777777" w:rsidR="00702C91" w:rsidRPr="00B93702" w:rsidRDefault="00702C91" w:rsidP="00702C91">
      <w:pPr>
        <w:pStyle w:val="B10"/>
        <w:rPr>
          <w:snapToGrid w:val="0"/>
        </w:rPr>
      </w:pPr>
      <w:r w:rsidRPr="00B93702">
        <w:rPr>
          <w:snapToGrid w:val="0"/>
        </w:rPr>
        <w:t>2)</w:t>
      </w:r>
      <w:r w:rsidRPr="00B93702">
        <w:rPr>
          <w:snapToGrid w:val="0"/>
        </w:rPr>
        <w:tab/>
        <w:t>Step the centre frequency of the measurement filter in contiguous steps and measure the emission within the specified frequency ranges with the specified measurement bandwidth.</w:t>
      </w:r>
      <w:r w:rsidR="00BB45A9" w:rsidRPr="00B93702">
        <w:t xml:space="preserve"> For BS </w:t>
      </w:r>
      <w:r w:rsidR="00BB45A9" w:rsidRPr="00B93702">
        <w:rPr>
          <w:lang w:eastAsia="zh-CN"/>
        </w:rPr>
        <w:t>operating in multiple bands or</w:t>
      </w:r>
      <w:r w:rsidR="00BB45A9" w:rsidRPr="00B93702">
        <w:rPr>
          <w:rFonts w:cs="v5.0.0"/>
        </w:rPr>
        <w:t xml:space="preserve"> non-contiguous spectrum, the emission within the</w:t>
      </w:r>
      <w:r w:rsidR="00BB45A9" w:rsidRPr="00B93702">
        <w:rPr>
          <w:lang w:eastAsia="zh-CN"/>
        </w:rPr>
        <w:t xml:space="preserve"> </w:t>
      </w:r>
      <w:r w:rsidR="00BB45A9" w:rsidRPr="00B93702">
        <w:t>Inter RF Bandwidth or sub-block gap shall be measured using the specified measurement bandwidth from the closest RF Bandwidth or sub block edge.</w:t>
      </w:r>
    </w:p>
    <w:p w14:paraId="2479A4E5" w14:textId="77777777" w:rsidR="00702C91" w:rsidRPr="00B93702" w:rsidRDefault="00702C91" w:rsidP="00702C91">
      <w:pPr>
        <w:pStyle w:val="B10"/>
        <w:rPr>
          <w:snapToGrid w:val="0"/>
        </w:rPr>
      </w:pPr>
      <w:r w:rsidRPr="00B93702">
        <w:rPr>
          <w:snapToGrid w:val="0"/>
        </w:rPr>
        <w:t>3)</w:t>
      </w:r>
      <w:r w:rsidRPr="00B93702">
        <w:rPr>
          <w:snapToGrid w:val="0"/>
        </w:rPr>
        <w:tab/>
        <w:t>Repeat the test for the remaining test cases with channel set-up according to clause 5 and subclause 4.9.2.</w:t>
      </w:r>
    </w:p>
    <w:p w14:paraId="69B7B044" w14:textId="77777777" w:rsidR="00BB4A32" w:rsidRPr="00B93702" w:rsidRDefault="00BB4A32" w:rsidP="00BB4A32">
      <w:pPr>
        <w:rPr>
          <w:snapToGrid w:val="0"/>
        </w:rPr>
      </w:pPr>
      <w:r w:rsidRPr="00B93702">
        <w:rPr>
          <w:snapToGrid w:val="0"/>
        </w:rPr>
        <w:t>In addition, for a multi-band capable BS, the following step shall apply:</w:t>
      </w:r>
    </w:p>
    <w:p w14:paraId="46F2210E" w14:textId="77777777" w:rsidR="00BB4A32" w:rsidRPr="00B93702" w:rsidRDefault="00BB4A32" w:rsidP="00BB4A32">
      <w:pPr>
        <w:pStyle w:val="B10"/>
        <w:rPr>
          <w:snapToGrid w:val="0"/>
        </w:rPr>
      </w:pPr>
      <w:r w:rsidRPr="00B93702">
        <w:rPr>
          <w:snapToGrid w:val="0"/>
        </w:rPr>
        <w:t>4)</w:t>
      </w:r>
      <w:r w:rsidRPr="00B93702">
        <w:rPr>
          <w:snapToGrid w:val="0"/>
        </w:rPr>
        <w:tab/>
        <w:t xml:space="preserve">For multi-band capable BS and single band tests, repeat the </w:t>
      </w:r>
      <w:r w:rsidR="009014E5" w:rsidRPr="00B93702">
        <w:rPr>
          <w:snapToGrid w:val="0"/>
        </w:rPr>
        <w:t>steps above</w:t>
      </w:r>
      <w:r w:rsidRPr="00B93702">
        <w:rPr>
          <w:snapToGrid w:val="0"/>
        </w:rPr>
        <w:t xml:space="preserve"> per involved band where single band test configurations and test models shall apply with no carrier activated in the other band.</w:t>
      </w:r>
      <w:r w:rsidR="00203EFD" w:rsidRPr="00B93702">
        <w:rPr>
          <w:snapToGrid w:val="0"/>
        </w:rPr>
        <w:t xml:space="preserve"> </w:t>
      </w:r>
      <w:r w:rsidRPr="00B93702">
        <w:rPr>
          <w:snapToGrid w:val="0"/>
        </w:rPr>
        <w:t>For multi-band capable BS with separate antenna connector, the antenna connector not being under test in case of SBT or MBT shall be terminated.</w:t>
      </w:r>
    </w:p>
    <w:p w14:paraId="51EAF5B2" w14:textId="77777777" w:rsidR="00483387" w:rsidRPr="00B93702" w:rsidRDefault="00DB7FF2" w:rsidP="00F311C8">
      <w:pPr>
        <w:pStyle w:val="Heading4"/>
      </w:pPr>
      <w:bookmarkStart w:id="595" w:name="_Toc21098041"/>
      <w:bookmarkStart w:id="596" w:name="_Toc29765603"/>
      <w:r w:rsidRPr="00B93702">
        <w:lastRenderedPageBreak/>
        <w:t>6.6.2.5</w:t>
      </w:r>
      <w:r w:rsidRPr="00B93702">
        <w:tab/>
        <w:t>Test requirement</w:t>
      </w:r>
      <w:bookmarkEnd w:id="595"/>
      <w:bookmarkEnd w:id="596"/>
    </w:p>
    <w:p w14:paraId="3DE07ED0" w14:textId="77777777" w:rsidR="00483387" w:rsidRPr="00B93702" w:rsidRDefault="00483387" w:rsidP="00F311C8">
      <w:pPr>
        <w:pStyle w:val="Heading5"/>
      </w:pPr>
      <w:bookmarkStart w:id="597" w:name="_Toc21098042"/>
      <w:bookmarkStart w:id="598" w:name="_Toc29765604"/>
      <w:r w:rsidRPr="00B93702">
        <w:t>6.6.2.5.1</w:t>
      </w:r>
      <w:r w:rsidRPr="00B93702">
        <w:tab/>
        <w:t>Test requirements for Band Categories 1 and 3</w:t>
      </w:r>
      <w:bookmarkEnd w:id="597"/>
      <w:bookmarkEnd w:id="598"/>
    </w:p>
    <w:p w14:paraId="686DC089" w14:textId="77777777" w:rsidR="007B22E8" w:rsidRPr="00B93702" w:rsidRDefault="00483387" w:rsidP="007B22E8">
      <w:pPr>
        <w:keepNext/>
        <w:rPr>
          <w:rFonts w:cs="v5.0.0"/>
        </w:rPr>
      </w:pPr>
      <w:r w:rsidRPr="00B93702">
        <w:rPr>
          <w:rFonts w:cs="v5.0.0"/>
        </w:rPr>
        <w:t xml:space="preserve">For a </w:t>
      </w:r>
      <w:r w:rsidR="007B22E8" w:rsidRPr="00B93702">
        <w:rPr>
          <w:rFonts w:cs="v5.0.0"/>
        </w:rPr>
        <w:t xml:space="preserve">Wide Area </w:t>
      </w:r>
      <w:r w:rsidRPr="00B93702">
        <w:rPr>
          <w:rFonts w:cs="v5.0.0"/>
        </w:rPr>
        <w:t>BS operating in Band Category 1 or Band Category 3</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w:t>
      </w:r>
      <w:r w:rsidR="007B22E8" w:rsidRPr="00B93702">
        <w:rPr>
          <w:rFonts w:cs="v5.0.0"/>
        </w:rPr>
        <w:t xml:space="preserve">Wide Area </w:t>
      </w:r>
      <w:r w:rsidR="00BD6B20" w:rsidRPr="00B93702">
        <w:rPr>
          <w:rFonts w:cs="v5.0.0"/>
        </w:rPr>
        <w:t>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Wide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14:paraId="558032D7" w14:textId="77777777" w:rsidR="007B22E8" w:rsidRPr="00B93702" w:rsidRDefault="007B22E8" w:rsidP="007B22E8">
      <w:pPr>
        <w:keepNext/>
        <w:rPr>
          <w:rFonts w:cs="v5.0.0"/>
        </w:rPr>
      </w:pPr>
      <w:r w:rsidRPr="00B93702">
        <w:rPr>
          <w:rFonts w:cs="v5.0.0"/>
        </w:rPr>
        <w:t xml:space="preserve">For a Medium Range BS operating in Band Category 1 the requirement applies outside the </w:t>
      </w:r>
      <w:r w:rsidR="00203EFD" w:rsidRPr="00B93702">
        <w:rPr>
          <w:rFonts w:cs="v5.0.0"/>
        </w:rPr>
        <w:t>Base Station RF Bandwidth</w:t>
      </w:r>
      <w:r w:rsidRPr="00B93702">
        <w:rPr>
          <w:rFonts w:cs="v5.0.0"/>
        </w:rPr>
        <w:t xml:space="preserve"> edges. In addition, for a Medium Range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Medium Range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14:paraId="322B519A" w14:textId="77777777" w:rsidR="00BD6B20" w:rsidRPr="00B93702" w:rsidRDefault="007B22E8" w:rsidP="007B22E8">
      <w:pPr>
        <w:keepNext/>
        <w:rPr>
          <w:rFonts w:cs="v5.0.0"/>
        </w:rPr>
      </w:pPr>
      <w:r w:rsidRPr="00B93702">
        <w:rPr>
          <w:rFonts w:cs="v5.0.0"/>
        </w:rPr>
        <w:t xml:space="preserve">For a Local Area BS operating in Band Category 1 the requirement applies outside the </w:t>
      </w:r>
      <w:r w:rsidR="00203EFD" w:rsidRPr="00B93702">
        <w:rPr>
          <w:rFonts w:cs="v5.0.0"/>
        </w:rPr>
        <w:t>Base Station RF Bandwidth</w:t>
      </w:r>
      <w:r w:rsidRPr="00B93702">
        <w:rPr>
          <w:rFonts w:cs="v5.0.0"/>
        </w:rPr>
        <w:t xml:space="preserve"> edges. In addition, for a Local Area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Local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14:paraId="42E63F36" w14:textId="77777777"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emissions shall not exceed the maximum levels specified in Table</w:t>
      </w:r>
      <w:r w:rsidR="007B22E8" w:rsidRPr="00B93702">
        <w:rPr>
          <w:rFonts w:cs="v5.0.0"/>
        </w:rPr>
        <w:t>s</w:t>
      </w:r>
      <w:r w:rsidR="00483387" w:rsidRPr="00B93702">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1-1 </w:t>
      </w:r>
      <w:r w:rsidR="007B22E8" w:rsidRPr="00B93702">
        <w:rPr>
          <w:rFonts w:cs="v5.0.0"/>
        </w:rPr>
        <w:t xml:space="preserve">to 6.6.2.5.1-4 </w:t>
      </w:r>
      <w:r w:rsidR="00483387" w:rsidRPr="00B93702">
        <w:rPr>
          <w:rFonts w:cs="v5.0.0"/>
        </w:rPr>
        <w:t>below, where:</w:t>
      </w:r>
    </w:p>
    <w:p w14:paraId="1613D249" w14:textId="77777777"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 dB point of the measuring filter closest to the carrier frequency.</w:t>
      </w:r>
    </w:p>
    <w:p w14:paraId="117701EE" w14:textId="77777777"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14:paraId="1D91BEE9" w14:textId="77777777"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14:paraId="7B55B400" w14:textId="77777777" w:rsidR="008651A0" w:rsidRPr="00B93702" w:rsidRDefault="00483387" w:rsidP="008651A0">
      <w:pPr>
        <w:keepNext/>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14:paraId="21E76F85" w14:textId="77777777" w:rsidR="008651A0" w:rsidRPr="00B93702" w:rsidRDefault="008651A0" w:rsidP="008651A0">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w:t>
      </w:r>
      <w:r w:rsidRPr="00B93702">
        <w:t xml:space="preserve">1-1 </w:t>
      </w:r>
      <w:r w:rsidRPr="00B93702">
        <w:rPr>
          <w:lang w:eastAsia="zh-CN"/>
        </w:rPr>
        <w:t xml:space="preserve">to </w:t>
      </w:r>
      <w:r w:rsidRPr="00B93702">
        <w:t>6.6.2.</w:t>
      </w:r>
      <w:r w:rsidRPr="00B93702">
        <w:rPr>
          <w:lang w:eastAsia="zh-CN"/>
        </w:rPr>
        <w:t>5.</w:t>
      </w:r>
      <w:r w:rsidRPr="00B93702">
        <w:t>1-</w:t>
      </w:r>
      <w:r w:rsidRPr="00B93702">
        <w:rPr>
          <w:lang w:eastAsia="zh-CN"/>
        </w:rPr>
        <w:t xml:space="preserve">4 </w:t>
      </w:r>
      <w:r w:rsidRPr="00B93702">
        <w:t>below, where in this case:</w:t>
      </w:r>
    </w:p>
    <w:p w14:paraId="46ADFD2F" w14:textId="77777777" w:rsidR="008651A0" w:rsidRPr="00B93702" w:rsidRDefault="008651A0" w:rsidP="008651A0">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14:paraId="1BD6D2F0" w14:textId="77777777" w:rsidR="008651A0" w:rsidRPr="00B93702" w:rsidRDefault="008651A0" w:rsidP="008651A0">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14:paraId="1B66F304" w14:textId="77777777" w:rsidR="008651A0" w:rsidRPr="00B93702" w:rsidRDefault="008651A0" w:rsidP="008651A0">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14:paraId="5785B246" w14:textId="77777777" w:rsidR="00483387" w:rsidRPr="00B93702" w:rsidRDefault="008651A0" w:rsidP="00483387">
      <w:pPr>
        <w:pStyle w:val="B10"/>
        <w:rPr>
          <w:lang w:eastAsia="zh-CN"/>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14:paraId="3F150EC2" w14:textId="77777777" w:rsidR="005033B6" w:rsidRPr="00B93702" w:rsidRDefault="005033B6" w:rsidP="004379D2">
      <w:pPr>
        <w:rPr>
          <w:rFonts w:eastAsia="SimSun"/>
        </w:rPr>
      </w:pPr>
      <w:r w:rsidRPr="00B93702">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B93702">
        <w:t xml:space="preserve">supported </w:t>
      </w:r>
      <w:r w:rsidRPr="00B93702">
        <w:t>operating band</w:t>
      </w:r>
      <w:r w:rsidR="004379D2" w:rsidRPr="00B93702">
        <w:t>(s)</w:t>
      </w:r>
      <w:r w:rsidRPr="00B93702">
        <w:t>. In this case where there is no carrier transmitted in an operating band</w:t>
      </w:r>
      <w:r w:rsidR="004379D2" w:rsidRPr="00B93702">
        <w:t xml:space="preserve"> 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w:t>
      </w:r>
      <w:r w:rsidRPr="00B93702">
        <w:t xml:space="preserve"> no cumulative limits are applied in the inter-band gap between a supported downlink band with carrier(s) transmitted and a downlink band without any carrier transmitted</w:t>
      </w:r>
      <w:r w:rsidR="004379D2" w:rsidRPr="00B93702">
        <w:t>.</w:t>
      </w:r>
    </w:p>
    <w:p w14:paraId="25E3EE76" w14:textId="77777777"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requirements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7B22E8" w:rsidRPr="00B93702">
        <w:rPr>
          <w:rFonts w:cs="v5.0.0"/>
        </w:rPr>
        <w:t>s</w:t>
      </w:r>
      <w:r w:rsidRPr="00B93702">
        <w:rPr>
          <w:rFonts w:cs="v5.0.0"/>
        </w:rPr>
        <w:t xml:space="preserve"> 6.6.2.5.1-1</w:t>
      </w:r>
      <w:r w:rsidR="007B22E8" w:rsidRPr="00B93702">
        <w:t xml:space="preserve"> </w:t>
      </w:r>
      <w:r w:rsidR="007B22E8" w:rsidRPr="00B93702">
        <w:rPr>
          <w:rFonts w:cs="v5.0.0"/>
        </w:rPr>
        <w:t>to 6.6.2.5.1-4</w:t>
      </w:r>
      <w:r w:rsidRPr="00B93702">
        <w:rPr>
          <w:rFonts w:cs="v5.0.0"/>
        </w:rPr>
        <w:t xml:space="preserve"> below, where in this case:</w:t>
      </w:r>
    </w:p>
    <w:p w14:paraId="343FF15F" w14:textId="77777777"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 frequency.</w:t>
      </w:r>
    </w:p>
    <w:p w14:paraId="141B8E73" w14:textId="77777777"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14:paraId="00348974" w14:textId="77777777"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14:paraId="7A89D90A" w14:textId="77777777" w:rsidR="00FB47C9" w:rsidRPr="00B93702" w:rsidRDefault="00BD6B20" w:rsidP="00FB47C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14:paraId="155853CA" w14:textId="77777777" w:rsidR="00FB47C9" w:rsidRDefault="00FB47C9" w:rsidP="00905FAB">
      <w:r w:rsidRPr="00B93702">
        <w:lastRenderedPageBreak/>
        <w:t>Applicability of Wide Area operating band unwanted emission requirements in Tables 6.6.2.5.1-1/1a, 6.6.2.5.1-1c and 6.6.2.5.1-1d/1e is specified in Table 6.6.2.5.1-0.</w:t>
      </w:r>
    </w:p>
    <w:p w14:paraId="789337AF" w14:textId="77777777" w:rsidR="00DE05C9" w:rsidRPr="00B93702" w:rsidRDefault="00DE05C9" w:rsidP="00905FAB">
      <w:pPr>
        <w:pStyle w:val="NO"/>
        <w:rPr>
          <w:rFonts w:cs="v5.0.0"/>
        </w:rPr>
      </w:pPr>
      <w:r>
        <w:t>Note</w:t>
      </w:r>
      <w:r w:rsidRPr="00EF08BF">
        <w:t>:</w:t>
      </w:r>
      <w:r>
        <w:tab/>
      </w:r>
      <w:r w:rsidRPr="00EF08BF">
        <w:t>Option 1 and Option 2 correspond to the Category B option 1/2 operating band unwanted emissions defined in the E-UTRA and NR specifications TS 36.104 [5] and TS 38.104 [27]. Option 2 also corresponds to the UTRA spectrum emission mask as defined in TS 25.104 [3].</w:t>
      </w:r>
    </w:p>
    <w:p w14:paraId="42CC2378" w14:textId="77777777" w:rsidR="00FB47C9" w:rsidRPr="00B93702" w:rsidRDefault="00FB47C9" w:rsidP="00FB47C9">
      <w:pPr>
        <w:pStyle w:val="TH"/>
        <w:rPr>
          <w:rFonts w:cs="v5.0.0"/>
        </w:rPr>
      </w:pPr>
      <w:r w:rsidRPr="00B93702">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31151C" w:rsidRPr="00B93702" w14:paraId="7B851FEC" w14:textId="77777777" w:rsidTr="00905FAB">
        <w:trPr>
          <w:cantSplit/>
          <w:jc w:val="center"/>
        </w:trPr>
        <w:tc>
          <w:tcPr>
            <w:tcW w:w="1904" w:type="dxa"/>
          </w:tcPr>
          <w:p w14:paraId="2C7985D7" w14:textId="77777777" w:rsidR="0031151C" w:rsidRPr="00B93702" w:rsidRDefault="0031151C" w:rsidP="00334EB6">
            <w:pPr>
              <w:pStyle w:val="TAH"/>
              <w:rPr>
                <w:rFonts w:cs="Arial"/>
                <w:szCs w:val="18"/>
              </w:rPr>
            </w:pPr>
            <w:r w:rsidRPr="00B93702">
              <w:rPr>
                <w:rFonts w:cs="Arial"/>
                <w:szCs w:val="18"/>
              </w:rPr>
              <w:t>NR Band operation</w:t>
            </w:r>
          </w:p>
        </w:tc>
        <w:tc>
          <w:tcPr>
            <w:tcW w:w="2231" w:type="dxa"/>
          </w:tcPr>
          <w:p w14:paraId="4D105B60" w14:textId="77777777" w:rsidR="0031151C" w:rsidRPr="00B93702" w:rsidRDefault="0031151C" w:rsidP="00334EB6">
            <w:pPr>
              <w:pStyle w:val="TAH"/>
              <w:rPr>
                <w:rFonts w:cs="Arial"/>
                <w:szCs w:val="18"/>
              </w:rPr>
            </w:pPr>
            <w:r w:rsidRPr="00B93702">
              <w:rPr>
                <w:rFonts w:cs="Arial"/>
                <w:szCs w:val="18"/>
              </w:rPr>
              <w:t>Standalone NB-IoT carrier adjacent to the BS RF bandwidth edge</w:t>
            </w:r>
            <w:r w:rsidRPr="00EF08BF">
              <w:rPr>
                <w:rFonts w:cs="Arial"/>
                <w:szCs w:val="18"/>
              </w:rPr>
              <w:t xml:space="preserve"> or UTRA supported</w:t>
            </w:r>
          </w:p>
        </w:tc>
        <w:tc>
          <w:tcPr>
            <w:tcW w:w="3623" w:type="dxa"/>
          </w:tcPr>
          <w:p w14:paraId="078E5CA7" w14:textId="77777777" w:rsidR="0031151C" w:rsidRPr="00B93702" w:rsidRDefault="0031151C" w:rsidP="00334EB6">
            <w:pPr>
              <w:pStyle w:val="TAH"/>
              <w:rPr>
                <w:rFonts w:cs="Arial"/>
                <w:szCs w:val="18"/>
              </w:rPr>
            </w:pPr>
            <w:r w:rsidRPr="00B93702">
              <w:rPr>
                <w:rFonts w:cs="Arial"/>
                <w:szCs w:val="18"/>
              </w:rPr>
              <w:t>Applicable requirement table</w:t>
            </w:r>
          </w:p>
        </w:tc>
      </w:tr>
      <w:tr w:rsidR="0031151C" w:rsidRPr="00B93702" w14:paraId="21A1EC2C" w14:textId="77777777" w:rsidTr="00905FAB">
        <w:trPr>
          <w:cantSplit/>
          <w:jc w:val="center"/>
        </w:trPr>
        <w:tc>
          <w:tcPr>
            <w:tcW w:w="1904" w:type="dxa"/>
          </w:tcPr>
          <w:p w14:paraId="3D2695D9" w14:textId="77777777" w:rsidR="0031151C" w:rsidRPr="00B93702" w:rsidRDefault="0031151C" w:rsidP="0031151C">
            <w:pPr>
              <w:pStyle w:val="TAH"/>
              <w:rPr>
                <w:rFonts w:cs="Arial"/>
                <w:b w:val="0"/>
                <w:szCs w:val="18"/>
              </w:rPr>
            </w:pPr>
            <w:r w:rsidRPr="00B93702">
              <w:rPr>
                <w:rFonts w:cs="Arial"/>
                <w:b w:val="0"/>
                <w:szCs w:val="18"/>
              </w:rPr>
              <w:t>None</w:t>
            </w:r>
          </w:p>
        </w:tc>
        <w:tc>
          <w:tcPr>
            <w:tcW w:w="2231" w:type="dxa"/>
          </w:tcPr>
          <w:p w14:paraId="0C4F7C14" w14:textId="77777777" w:rsidR="0031151C" w:rsidRPr="00B93702" w:rsidRDefault="0031151C" w:rsidP="0031151C">
            <w:pPr>
              <w:pStyle w:val="TAH"/>
              <w:rPr>
                <w:rFonts w:cs="Arial"/>
                <w:b w:val="0"/>
                <w:szCs w:val="18"/>
              </w:rPr>
            </w:pPr>
            <w:r w:rsidRPr="00B93702">
              <w:rPr>
                <w:rFonts w:cs="Arial"/>
                <w:b w:val="0"/>
                <w:szCs w:val="18"/>
              </w:rPr>
              <w:t>Y/N</w:t>
            </w:r>
          </w:p>
        </w:tc>
        <w:tc>
          <w:tcPr>
            <w:tcW w:w="3623" w:type="dxa"/>
          </w:tcPr>
          <w:p w14:paraId="6057C15D" w14:textId="77777777" w:rsidR="0031151C" w:rsidRPr="00B93702" w:rsidRDefault="0031151C" w:rsidP="0031151C">
            <w:pPr>
              <w:pStyle w:val="TAH"/>
              <w:rPr>
                <w:rFonts w:cs="Arial"/>
                <w:b w:val="0"/>
                <w:szCs w:val="18"/>
              </w:rPr>
            </w:pPr>
            <w:r w:rsidRPr="00EF08BF">
              <w:rPr>
                <w:rFonts w:cs="Arial"/>
                <w:b w:val="0"/>
                <w:szCs w:val="18"/>
              </w:rPr>
              <w:t>6.6.2.5.1-1/1a (option 2)</w:t>
            </w:r>
          </w:p>
        </w:tc>
      </w:tr>
      <w:tr w:rsidR="0031151C" w:rsidRPr="00B93702" w14:paraId="47CA38A1" w14:textId="77777777" w:rsidTr="00905FAB">
        <w:trPr>
          <w:cantSplit/>
          <w:jc w:val="center"/>
        </w:trPr>
        <w:tc>
          <w:tcPr>
            <w:tcW w:w="1904" w:type="dxa"/>
          </w:tcPr>
          <w:p w14:paraId="5BEE103A" w14:textId="77777777" w:rsidR="0031151C" w:rsidRPr="00B93702" w:rsidRDefault="0031151C" w:rsidP="0031151C">
            <w:pPr>
              <w:pStyle w:val="TAC"/>
              <w:rPr>
                <w:rFonts w:cs="Arial"/>
                <w:szCs w:val="18"/>
              </w:rPr>
            </w:pPr>
            <w:r w:rsidRPr="00B93702">
              <w:t xml:space="preserve">In certain regions (NOTE 2), bands </w:t>
            </w:r>
            <w:r w:rsidRPr="00B93702">
              <w:rPr>
                <w:rFonts w:cs="Arial"/>
                <w:szCs w:val="18"/>
              </w:rPr>
              <w:t>1, 7, 38, 65</w:t>
            </w:r>
          </w:p>
        </w:tc>
        <w:tc>
          <w:tcPr>
            <w:tcW w:w="2231" w:type="dxa"/>
          </w:tcPr>
          <w:p w14:paraId="56F15C68" w14:textId="77777777" w:rsidR="0031151C" w:rsidRPr="00B93702" w:rsidRDefault="0031151C" w:rsidP="0031151C">
            <w:pPr>
              <w:pStyle w:val="TAC"/>
              <w:rPr>
                <w:rFonts w:cs="Arial"/>
                <w:szCs w:val="18"/>
              </w:rPr>
            </w:pPr>
            <w:r w:rsidRPr="00B93702">
              <w:rPr>
                <w:rFonts w:cs="Arial"/>
                <w:szCs w:val="18"/>
              </w:rPr>
              <w:t>N</w:t>
            </w:r>
          </w:p>
        </w:tc>
        <w:tc>
          <w:tcPr>
            <w:tcW w:w="3623" w:type="dxa"/>
          </w:tcPr>
          <w:p w14:paraId="0472EBBC" w14:textId="77777777" w:rsidR="0031151C" w:rsidRPr="00B93702" w:rsidRDefault="0031151C" w:rsidP="0031151C">
            <w:pPr>
              <w:pStyle w:val="TAC"/>
              <w:rPr>
                <w:rFonts w:cs="Arial"/>
                <w:szCs w:val="18"/>
              </w:rPr>
            </w:pPr>
            <w:r w:rsidRPr="00EF08BF">
              <w:rPr>
                <w:rFonts w:cs="Arial"/>
                <w:szCs w:val="18"/>
              </w:rPr>
              <w:t>6.6.2.5.1-1/1a (option 2)</w:t>
            </w:r>
          </w:p>
        </w:tc>
      </w:tr>
      <w:tr w:rsidR="0031151C" w:rsidRPr="00B93702" w14:paraId="47EE3C17" w14:textId="77777777" w:rsidTr="00905FAB">
        <w:trPr>
          <w:cantSplit/>
          <w:jc w:val="center"/>
        </w:trPr>
        <w:tc>
          <w:tcPr>
            <w:tcW w:w="1904" w:type="dxa"/>
          </w:tcPr>
          <w:p w14:paraId="33EB4E35" w14:textId="77777777" w:rsidR="0031151C" w:rsidRPr="00B93702" w:rsidRDefault="0031151C" w:rsidP="0031151C">
            <w:pPr>
              <w:pStyle w:val="TAC"/>
              <w:rPr>
                <w:rFonts w:cs="Arial"/>
                <w:szCs w:val="18"/>
              </w:rPr>
            </w:pPr>
            <w:r w:rsidRPr="00B93702">
              <w:rPr>
                <w:rFonts w:cs="Arial"/>
                <w:szCs w:val="18"/>
              </w:rPr>
              <w:t>Any</w:t>
            </w:r>
          </w:p>
        </w:tc>
        <w:tc>
          <w:tcPr>
            <w:tcW w:w="2231" w:type="dxa"/>
          </w:tcPr>
          <w:p w14:paraId="6524194C" w14:textId="77777777" w:rsidR="0031151C" w:rsidRPr="00B93702" w:rsidRDefault="0031151C" w:rsidP="0031151C">
            <w:pPr>
              <w:pStyle w:val="TAC"/>
              <w:rPr>
                <w:rFonts w:cs="Arial"/>
                <w:szCs w:val="18"/>
              </w:rPr>
            </w:pPr>
            <w:r w:rsidRPr="00B93702">
              <w:rPr>
                <w:rFonts w:cs="Arial"/>
                <w:szCs w:val="18"/>
              </w:rPr>
              <w:t>Y</w:t>
            </w:r>
          </w:p>
        </w:tc>
        <w:tc>
          <w:tcPr>
            <w:tcW w:w="3623" w:type="dxa"/>
          </w:tcPr>
          <w:p w14:paraId="34EB74D7" w14:textId="77777777" w:rsidR="0031151C" w:rsidRPr="00B93702" w:rsidRDefault="0031151C" w:rsidP="0031151C">
            <w:pPr>
              <w:pStyle w:val="TAC"/>
              <w:rPr>
                <w:rFonts w:cs="Arial"/>
                <w:szCs w:val="18"/>
              </w:rPr>
            </w:pPr>
            <w:r w:rsidRPr="00EF08BF">
              <w:rPr>
                <w:rFonts w:cs="Arial"/>
                <w:szCs w:val="18"/>
              </w:rPr>
              <w:t>6.6.2.5.1-1/1a (option 2)</w:t>
            </w:r>
          </w:p>
        </w:tc>
      </w:tr>
      <w:tr w:rsidR="0031151C" w:rsidRPr="00B93702" w14:paraId="3847B3AD" w14:textId="77777777" w:rsidTr="00905FAB">
        <w:trPr>
          <w:cantSplit/>
          <w:jc w:val="center"/>
        </w:trPr>
        <w:tc>
          <w:tcPr>
            <w:tcW w:w="1904" w:type="dxa"/>
          </w:tcPr>
          <w:p w14:paraId="19840BFC" w14:textId="77777777" w:rsidR="0031151C" w:rsidRPr="00B93702" w:rsidRDefault="0031151C" w:rsidP="0031151C">
            <w:pPr>
              <w:pStyle w:val="TAC"/>
              <w:rPr>
                <w:rFonts w:cs="Arial"/>
                <w:szCs w:val="18"/>
              </w:rPr>
            </w:pPr>
            <w:r w:rsidRPr="00B93702">
              <w:rPr>
                <w:rFonts w:cs="Arial"/>
                <w:szCs w:val="18"/>
              </w:rPr>
              <w:t>Any below 1GHz</w:t>
            </w:r>
          </w:p>
        </w:tc>
        <w:tc>
          <w:tcPr>
            <w:tcW w:w="2231" w:type="dxa"/>
          </w:tcPr>
          <w:p w14:paraId="79CC7CEA" w14:textId="77777777" w:rsidR="0031151C" w:rsidRPr="00B93702" w:rsidRDefault="0031151C" w:rsidP="0031151C">
            <w:pPr>
              <w:pStyle w:val="TAC"/>
              <w:rPr>
                <w:rFonts w:cs="Arial"/>
                <w:szCs w:val="18"/>
              </w:rPr>
            </w:pPr>
            <w:r w:rsidRPr="00B93702">
              <w:rPr>
                <w:rFonts w:cs="Arial"/>
                <w:szCs w:val="18"/>
              </w:rPr>
              <w:t>N</w:t>
            </w:r>
          </w:p>
        </w:tc>
        <w:tc>
          <w:tcPr>
            <w:tcW w:w="3623" w:type="dxa"/>
          </w:tcPr>
          <w:p w14:paraId="34E109F4" w14:textId="77777777" w:rsidR="0031151C" w:rsidRPr="00B93702" w:rsidRDefault="0031151C" w:rsidP="0031151C">
            <w:pPr>
              <w:pStyle w:val="TAC"/>
              <w:rPr>
                <w:rFonts w:cs="Arial"/>
                <w:szCs w:val="18"/>
              </w:rPr>
            </w:pPr>
            <w:r w:rsidRPr="00EF08BF">
              <w:rPr>
                <w:rFonts w:cs="Arial"/>
                <w:szCs w:val="18"/>
              </w:rPr>
              <w:t>6.6.2.5.1-1c (option 1)</w:t>
            </w:r>
          </w:p>
        </w:tc>
      </w:tr>
      <w:tr w:rsidR="0031151C" w:rsidRPr="00B93702" w14:paraId="12842BC8" w14:textId="77777777" w:rsidTr="00905FAB">
        <w:trPr>
          <w:cantSplit/>
          <w:jc w:val="center"/>
        </w:trPr>
        <w:tc>
          <w:tcPr>
            <w:tcW w:w="1904" w:type="dxa"/>
          </w:tcPr>
          <w:p w14:paraId="31C4CC1D" w14:textId="77777777" w:rsidR="0031151C" w:rsidRPr="00B93702" w:rsidRDefault="0031151C" w:rsidP="0031151C">
            <w:pPr>
              <w:pStyle w:val="TAC"/>
              <w:rPr>
                <w:rFonts w:cs="Arial"/>
                <w:szCs w:val="18"/>
              </w:rPr>
            </w:pPr>
            <w:r w:rsidRPr="00B93702">
              <w:rPr>
                <w:rFonts w:cs="Arial"/>
                <w:szCs w:val="18"/>
              </w:rPr>
              <w:t xml:space="preserve">Any above 1GHz except </w:t>
            </w:r>
            <w:r w:rsidRPr="00B93702">
              <w:t xml:space="preserve">for, in certain regions (NOTE 2), bands </w:t>
            </w:r>
            <w:r w:rsidRPr="00B93702">
              <w:rPr>
                <w:rFonts w:cs="Arial"/>
                <w:szCs w:val="18"/>
              </w:rPr>
              <w:t>1, 7, 38, 65</w:t>
            </w:r>
          </w:p>
        </w:tc>
        <w:tc>
          <w:tcPr>
            <w:tcW w:w="2231" w:type="dxa"/>
          </w:tcPr>
          <w:p w14:paraId="65D74D53" w14:textId="77777777" w:rsidR="0031151C" w:rsidRPr="00B93702" w:rsidRDefault="0031151C" w:rsidP="0031151C">
            <w:pPr>
              <w:pStyle w:val="TAC"/>
              <w:rPr>
                <w:rFonts w:cs="Arial"/>
                <w:szCs w:val="18"/>
              </w:rPr>
            </w:pPr>
            <w:r w:rsidRPr="00B93702">
              <w:rPr>
                <w:rFonts w:cs="Arial"/>
                <w:szCs w:val="18"/>
              </w:rPr>
              <w:t>N</w:t>
            </w:r>
          </w:p>
        </w:tc>
        <w:tc>
          <w:tcPr>
            <w:tcW w:w="3623" w:type="dxa"/>
          </w:tcPr>
          <w:p w14:paraId="0FBE4C5C" w14:textId="77777777" w:rsidR="0031151C" w:rsidRPr="00B93702" w:rsidRDefault="0031151C" w:rsidP="0031151C">
            <w:pPr>
              <w:pStyle w:val="TAC"/>
              <w:rPr>
                <w:rFonts w:cs="Arial"/>
                <w:szCs w:val="18"/>
              </w:rPr>
            </w:pPr>
            <w:r w:rsidRPr="00EF08BF">
              <w:rPr>
                <w:rFonts w:cs="Arial"/>
                <w:szCs w:val="18"/>
              </w:rPr>
              <w:t>6.6.2.5.1-1d/1e (option 1)</w:t>
            </w:r>
          </w:p>
        </w:tc>
      </w:tr>
      <w:tr w:rsidR="0031151C" w:rsidRPr="00B93702" w14:paraId="72E65B43" w14:textId="77777777" w:rsidTr="00905FAB">
        <w:trPr>
          <w:cantSplit/>
          <w:jc w:val="center"/>
        </w:trPr>
        <w:tc>
          <w:tcPr>
            <w:tcW w:w="7758" w:type="dxa"/>
            <w:gridSpan w:val="3"/>
          </w:tcPr>
          <w:p w14:paraId="739060A2" w14:textId="77777777" w:rsidR="0031151C" w:rsidRPr="00B93702" w:rsidRDefault="0031151C" w:rsidP="0031151C">
            <w:pPr>
              <w:pStyle w:val="TAN"/>
            </w:pPr>
            <w:r w:rsidRPr="00B93702">
              <w:t>NOTE 1:</w:t>
            </w:r>
            <w:r w:rsidRPr="00B93702">
              <w:tab/>
            </w:r>
            <w:r>
              <w:t>Void.</w:t>
            </w:r>
          </w:p>
          <w:p w14:paraId="04D823E9" w14:textId="77777777" w:rsidR="0031151C" w:rsidRPr="00EF08BF" w:rsidRDefault="0031151C" w:rsidP="00905FAB">
            <w:pPr>
              <w:pStyle w:val="TAN"/>
              <w:rPr>
                <w:rFonts w:cs="Arial"/>
                <w:szCs w:val="18"/>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14:paraId="0A480D55" w14:textId="77777777" w:rsidR="00BD6B20" w:rsidRPr="00B93702" w:rsidRDefault="00BD6B20" w:rsidP="00BD6B20">
      <w:pPr>
        <w:pStyle w:val="B10"/>
        <w:rPr>
          <w:rFonts w:cs="v5.0.0"/>
        </w:rPr>
      </w:pPr>
    </w:p>
    <w:p w14:paraId="09343040" w14:textId="77777777" w:rsidR="00483387" w:rsidRPr="00B93702" w:rsidRDefault="00483387" w:rsidP="00483387">
      <w:pPr>
        <w:pStyle w:val="TH"/>
        <w:rPr>
          <w:rFonts w:cs="v5.0.0"/>
        </w:rPr>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1-1: </w:t>
      </w:r>
      <w:r w:rsidR="007B22E8" w:rsidRPr="00B93702">
        <w:t>Wide Area BS o</w:t>
      </w:r>
      <w:r w:rsidRPr="00B93702">
        <w:t>perating band unwanted emission mask (UEM) for BC1</w:t>
      </w:r>
      <w:r w:rsidR="00910AA2" w:rsidRPr="00B93702">
        <w:t xml:space="preserve"> and BC3</w:t>
      </w:r>
      <w:r w:rsidR="0050417E" w:rsidRPr="00B93702">
        <w:t xml:space="preserve"> bands ≤ 3GHz</w:t>
      </w:r>
      <w:r w:rsidR="0031151C"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6C9F1DA4" w14:textId="77777777">
        <w:trPr>
          <w:cantSplit/>
          <w:jc w:val="center"/>
        </w:trPr>
        <w:tc>
          <w:tcPr>
            <w:tcW w:w="2127" w:type="dxa"/>
          </w:tcPr>
          <w:p w14:paraId="322BCDD5" w14:textId="77777777"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55844243" w14:textId="77777777"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14:paraId="4DEEF508" w14:textId="77777777"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1</w:t>
            </w:r>
            <w:r w:rsidR="008651A0" w:rsidRPr="00B93702">
              <w:rPr>
                <w:rFonts w:cs="Arial"/>
                <w:lang w:eastAsia="zh-CN"/>
              </w:rPr>
              <w:t>, 2</w:t>
            </w:r>
            <w:r w:rsidR="00BD6B20" w:rsidRPr="00B93702">
              <w:rPr>
                <w:rFonts w:cs="Arial"/>
                <w:lang w:eastAsia="en-US"/>
              </w:rPr>
              <w:t>)</w:t>
            </w:r>
          </w:p>
        </w:tc>
        <w:tc>
          <w:tcPr>
            <w:tcW w:w="1430" w:type="dxa"/>
          </w:tcPr>
          <w:p w14:paraId="633B14F0" w14:textId="77777777"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2F6EF4" w:rsidRPr="00B93702">
              <w:rPr>
                <w:rFonts w:cs="Arial"/>
                <w:lang w:eastAsia="zh-CN"/>
              </w:rPr>
              <w:t>6</w:t>
            </w:r>
            <w:r w:rsidR="00BD6B20" w:rsidRPr="00B93702">
              <w:rPr>
                <w:rFonts w:cs="Arial"/>
                <w:lang w:eastAsia="en-US"/>
              </w:rPr>
              <w:t>)</w:t>
            </w:r>
          </w:p>
        </w:tc>
      </w:tr>
      <w:tr w:rsidR="00B93702" w:rsidRPr="00B93702" w14:paraId="5B11EEED" w14:textId="77777777">
        <w:trPr>
          <w:cantSplit/>
          <w:jc w:val="center"/>
        </w:trPr>
        <w:tc>
          <w:tcPr>
            <w:tcW w:w="2127" w:type="dxa"/>
          </w:tcPr>
          <w:p w14:paraId="2F411058" w14:textId="77777777" w:rsidR="00483387" w:rsidRPr="00B93702" w:rsidRDefault="00483387" w:rsidP="009D7BDE">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14:paraId="6E1CCBDE" w14:textId="77777777" w:rsidR="00483387" w:rsidRPr="00B93702" w:rsidRDefault="00483387" w:rsidP="009D7BDE">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14:paraId="61C603ED" w14:textId="77777777"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14:paraId="049173BE" w14:textId="77777777"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14:paraId="5831916B" w14:textId="77777777">
        <w:trPr>
          <w:cantSplit/>
          <w:jc w:val="center"/>
        </w:trPr>
        <w:tc>
          <w:tcPr>
            <w:tcW w:w="2127" w:type="dxa"/>
          </w:tcPr>
          <w:p w14:paraId="5A07EF0F" w14:textId="77777777" w:rsidR="00483387" w:rsidRPr="00B93702" w:rsidRDefault="00483387" w:rsidP="009D7BDE">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7D6B010A" w14:textId="77777777" w:rsidR="00483387" w:rsidRPr="00B93702" w:rsidRDefault="00483387" w:rsidP="009D7BDE">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14:paraId="0D13E0BC" w14:textId="77777777" w:rsidR="00483387" w:rsidRPr="00B93702" w:rsidRDefault="00483387" w:rsidP="009D7BDE">
            <w:pPr>
              <w:pStyle w:val="EQ"/>
            </w:pPr>
            <w:r w:rsidRPr="00B93702">
              <w:rPr>
                <w:position w:val="-28"/>
              </w:rPr>
              <w:object w:dxaOrig="3820" w:dyaOrig="680" w14:anchorId="39C6FDA0">
                <v:shape id="_x0000_i1034" type="#_x0000_t75" style="width:158.5pt;height:29pt" o:ole="" fillcolor="window">
                  <v:imagedata r:id="rId28" o:title=""/>
                </v:shape>
                <o:OLEObject Type="Embed" ProgID="Equation.DSMT4" ShapeID="_x0000_i1034" DrawAspect="Content" ObjectID="_1640378335" r:id="rId29"/>
              </w:object>
            </w:r>
            <w:r w:rsidR="004209A4" w:rsidRPr="00B93702">
              <w:rPr>
                <w:rFonts w:ascii="Arial" w:hAnsi="Arial" w:cs="Arial"/>
                <w:sz w:val="18"/>
              </w:rPr>
              <w:t xml:space="preserve"> (Note 4)</w:t>
            </w:r>
          </w:p>
        </w:tc>
        <w:tc>
          <w:tcPr>
            <w:tcW w:w="1430" w:type="dxa"/>
          </w:tcPr>
          <w:p w14:paraId="78FB351D" w14:textId="77777777"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14:paraId="0904DEA7" w14:textId="77777777">
        <w:trPr>
          <w:cantSplit/>
          <w:jc w:val="center"/>
        </w:trPr>
        <w:tc>
          <w:tcPr>
            <w:tcW w:w="2127" w:type="dxa"/>
          </w:tcPr>
          <w:p w14:paraId="00A4A7B1" w14:textId="77777777" w:rsidR="00483387" w:rsidRPr="00B93702" w:rsidRDefault="00483387" w:rsidP="009D7BDE">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14:paraId="47C1E168" w14:textId="77777777" w:rsidR="00483387" w:rsidRPr="00B93702" w:rsidRDefault="00483387" w:rsidP="009D7BDE">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73F11DC8" w14:textId="77777777"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14:paraId="04108682" w14:textId="77777777"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14:paraId="1A4139CA" w14:textId="77777777">
        <w:trPr>
          <w:cantSplit/>
          <w:jc w:val="center"/>
        </w:trPr>
        <w:tc>
          <w:tcPr>
            <w:tcW w:w="2127" w:type="dxa"/>
          </w:tcPr>
          <w:p w14:paraId="1ADE73B4" w14:textId="77777777" w:rsidR="00483387" w:rsidRPr="00B93702" w:rsidRDefault="00483387" w:rsidP="009D7BDE">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14:paraId="63097B5B" w14:textId="77777777" w:rsidR="00483387" w:rsidRPr="00B93702" w:rsidRDefault="00483387" w:rsidP="009D7BDE">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14:paraId="7DCE5062" w14:textId="77777777" w:rsidR="00483387" w:rsidRPr="00B93702" w:rsidRDefault="00483387" w:rsidP="009D7BDE">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14:paraId="6EEEC93E" w14:textId="77777777"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14:paraId="59AB4349" w14:textId="77777777"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14:paraId="3AE89AAD" w14:textId="77777777">
        <w:trPr>
          <w:cantSplit/>
          <w:jc w:val="center"/>
        </w:trPr>
        <w:tc>
          <w:tcPr>
            <w:tcW w:w="2127" w:type="dxa"/>
          </w:tcPr>
          <w:p w14:paraId="5352ADEF" w14:textId="77777777" w:rsidR="00483387" w:rsidRPr="00B93702" w:rsidRDefault="00483387" w:rsidP="009D7BDE">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25E78277" w14:textId="77777777" w:rsidR="00483387" w:rsidRPr="00B93702" w:rsidRDefault="00483387" w:rsidP="009D7BDE">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14:paraId="3D84E480" w14:textId="77777777"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2F6EF4" w:rsidRPr="00B93702">
              <w:rPr>
                <w:rFonts w:cs="Arial"/>
                <w:lang w:eastAsia="zh-CN"/>
              </w:rPr>
              <w:t>7</w:t>
            </w:r>
            <w:r w:rsidRPr="00B93702">
              <w:rPr>
                <w:rFonts w:cs="Arial"/>
                <w:lang w:eastAsia="en-US"/>
              </w:rPr>
              <w:t>)</w:t>
            </w:r>
          </w:p>
        </w:tc>
        <w:tc>
          <w:tcPr>
            <w:tcW w:w="1430" w:type="dxa"/>
          </w:tcPr>
          <w:p w14:paraId="2E3ED11A" w14:textId="77777777" w:rsidR="00483387" w:rsidRPr="00B93702" w:rsidRDefault="00483387" w:rsidP="009D7BDE">
            <w:pPr>
              <w:pStyle w:val="TAC"/>
              <w:rPr>
                <w:rFonts w:cs="Arial"/>
                <w:lang w:eastAsia="en-US"/>
              </w:rPr>
            </w:pPr>
            <w:r w:rsidRPr="00B93702">
              <w:rPr>
                <w:rFonts w:cs="Arial"/>
                <w:lang w:eastAsia="en-US"/>
              </w:rPr>
              <w:t xml:space="preserve">1 MHz </w:t>
            </w:r>
          </w:p>
        </w:tc>
      </w:tr>
      <w:tr w:rsidR="00BD6B20" w:rsidRPr="00B93702" w14:paraId="7207A592" w14:textId="77777777">
        <w:trPr>
          <w:cantSplit/>
          <w:jc w:val="center"/>
        </w:trPr>
        <w:tc>
          <w:tcPr>
            <w:tcW w:w="9988" w:type="dxa"/>
            <w:gridSpan w:val="4"/>
          </w:tcPr>
          <w:p w14:paraId="0882BC96" w14:textId="77777777" w:rsidR="008651A0" w:rsidRPr="00B93702" w:rsidRDefault="00BD6B20" w:rsidP="008651A0">
            <w:pPr>
              <w:pStyle w:val="TAN"/>
              <w:rPr>
                <w:rFonts w:cs="Arial"/>
                <w:lang w:eastAsia="zh-CN"/>
              </w:rPr>
            </w:pPr>
            <w:r w:rsidRPr="00B93702">
              <w:rPr>
                <w:rFonts w:cs="Arial"/>
                <w:lang w:eastAsia="en-US"/>
              </w:rPr>
              <w:t>NOTE 1:</w:t>
            </w:r>
            <w:r w:rsidRPr="00B93702">
              <w:rPr>
                <w:rFonts w:cs="Arial"/>
                <w:lang w:eastAsia="en-US"/>
              </w:rPr>
              <w:tab/>
              <w:t xml:space="preserve">For MSR BS supporting non-contiguous spectrum operation </w:t>
            </w:r>
            <w:r w:rsidR="008651A0" w:rsidRPr="00B93702">
              <w:rPr>
                <w:rFonts w:cs="Arial"/>
                <w:lang w:eastAsia="zh-CN"/>
              </w:rPr>
              <w:t>within any operating band</w:t>
            </w:r>
            <w:r w:rsidR="008651A0" w:rsidRPr="00B93702">
              <w:rPr>
                <w:rFonts w:cs="Arial"/>
                <w:lang w:eastAsia="en-US"/>
              </w:rPr>
              <w:t xml:space="preserve"> </w:t>
            </w:r>
            <w:r w:rsidRPr="00B93702">
              <w:rPr>
                <w:rFonts w:cs="Arial"/>
                <w:lang w:eastAsia="en-US"/>
              </w:rPr>
              <w:t xml:space="preserve">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8651A0"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005B180D" w:rsidRPr="00B93702">
              <w:rPr>
                <w:rFonts w:cs="Arial"/>
                <w:lang w:eastAsia="en-US"/>
              </w:rPr>
              <w:t xml:space="preserve"> Exception is </w:t>
            </w:r>
            <w:r w:rsidR="005B180D" w:rsidRPr="00B93702">
              <w:rPr>
                <w:rFonts w:ascii="Symbol" w:hAnsi="Symbol" w:cs="Arial"/>
                <w:lang w:eastAsia="en-US"/>
              </w:rPr>
              <w:t></w:t>
            </w:r>
            <w:r w:rsidR="005B180D"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005B180D" w:rsidRPr="00B93702">
              <w:rPr>
                <w:rFonts w:cs="Arial"/>
                <w:lang w:eastAsia="en-US"/>
              </w:rPr>
              <w:t>requirement within sub-block gaps shall be -15dBm/MHz</w:t>
            </w:r>
            <w:r w:rsidR="00634AE0" w:rsidRPr="00B93702">
              <w:rPr>
                <w:rFonts w:cs="Arial"/>
              </w:rPr>
              <w:t xml:space="preserve"> (for MSR BS supporting multi-band operation, either this limit or -16dBm/100kHz with correspondingly adjusted f_offset shall apply for this frequency offset range for operating bands &lt;1GHz)</w:t>
            </w:r>
            <w:r w:rsidR="005B180D" w:rsidRPr="00B93702">
              <w:rPr>
                <w:rFonts w:cs="Arial"/>
                <w:lang w:eastAsia="en-US"/>
              </w:rPr>
              <w:t>.</w:t>
            </w:r>
          </w:p>
          <w:p w14:paraId="1A8982E3" w14:textId="77777777" w:rsidR="002F6EF4" w:rsidRPr="00B93702" w:rsidRDefault="008651A0" w:rsidP="002F6EF4">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14:paraId="286F0161" w14:textId="77777777" w:rsidR="00BD6B20" w:rsidRPr="00B93702" w:rsidRDefault="002F6EF4" w:rsidP="002F6EF4">
            <w:pPr>
              <w:pStyle w:val="TAN"/>
              <w:rPr>
                <w:rFonts w:cs="Arial"/>
                <w:szCs w:val="18"/>
                <w:lang w:eastAsia="ja-JP"/>
              </w:rPr>
            </w:pPr>
            <w:r w:rsidRPr="00B93702">
              <w:rPr>
                <w:rFonts w:cs="Arial"/>
                <w:szCs w:val="18"/>
                <w:lang w:eastAsia="ja-JP"/>
              </w:rPr>
              <w:t>NOTE 3:</w:t>
            </w:r>
            <w:r w:rsidRPr="00B93702">
              <w:rPr>
                <w:rFonts w:cs="Arial"/>
                <w:szCs w:val="18"/>
                <w:lang w:eastAsia="ja-JP"/>
              </w:rPr>
              <w:tab/>
              <w:t xml:space="preserve">For operation with a standalone NB-IoT carrier adjacent to the Base Station RF Bandwidth edge, the limits in Table 6.6.2.5.1-1b apply for 0 MHz </w:t>
            </w:r>
            <w:r w:rsidRPr="00B93702">
              <w:rPr>
                <w:rFonts w:cs="Arial"/>
                <w:szCs w:val="18"/>
                <w:lang w:eastAsia="ja-JP"/>
              </w:rPr>
              <w:sym w:font="Symbol" w:char="F0A3"/>
            </w:r>
            <w:r w:rsidRPr="00B93702">
              <w:rPr>
                <w:rFonts w:cs="Arial"/>
                <w:szCs w:val="18"/>
                <w:lang w:eastAsia="ja-JP"/>
              </w:rPr>
              <w:t xml:space="preserve"> </w:t>
            </w:r>
            <w:r w:rsidRPr="00B93702">
              <w:rPr>
                <w:rFonts w:cs="Arial"/>
                <w:szCs w:val="18"/>
                <w:lang w:eastAsia="ja-JP"/>
              </w:rPr>
              <w:sym w:font="Symbol" w:char="F044"/>
            </w:r>
            <w:r w:rsidRPr="00B93702">
              <w:rPr>
                <w:rFonts w:cs="Arial"/>
                <w:szCs w:val="18"/>
                <w:lang w:eastAsia="ja-JP"/>
              </w:rPr>
              <w:t>f &lt; 0.15 MHz.</w:t>
            </w:r>
          </w:p>
          <w:p w14:paraId="4594A195" w14:textId="77777777" w:rsidR="004209A4" w:rsidRPr="00B93702" w:rsidRDefault="004209A4" w:rsidP="004209A4">
            <w:pPr>
              <w:pStyle w:val="TAN"/>
              <w:rPr>
                <w:rFonts w:cs="Arial"/>
                <w:lang w:eastAsia="en-US"/>
              </w:rPr>
            </w:pPr>
            <w:r w:rsidRPr="00B93702">
              <w:rPr>
                <w:rFonts w:cs="Arial"/>
                <w:szCs w:val="18"/>
                <w:lang w:eastAsia="ja-JP"/>
              </w:rPr>
              <w:t>NOTE 4:</w:t>
            </w:r>
            <w:r w:rsidRPr="00B93702">
              <w:rPr>
                <w:rFonts w:cs="Arial"/>
                <w:szCs w:val="18"/>
                <w:lang w:eastAsia="ja-JP"/>
              </w:rPr>
              <w:tab/>
              <w:t xml:space="preserve">For MSR BS supporting multi-band operation, </w:t>
            </w:r>
            <w:r w:rsidRPr="00B93702">
              <w:rPr>
                <w:rFonts w:eastAsia="SimSun" w:cs="Arial"/>
              </w:rPr>
              <w:t>either this limit or -16dBm/100kHz with correspondingly adjusted f_offset shall apply for this frequency offset range for operating bands &lt;1GHz</w:t>
            </w:r>
            <w:r w:rsidRPr="00B93702">
              <w:rPr>
                <w:rFonts w:cs="Arial"/>
                <w:szCs w:val="18"/>
                <w:lang w:eastAsia="ja-JP"/>
              </w:rPr>
              <w:t>.</w:t>
            </w:r>
          </w:p>
        </w:tc>
      </w:tr>
    </w:tbl>
    <w:p w14:paraId="2A67C714" w14:textId="77777777" w:rsidR="00483387" w:rsidRPr="00B93702" w:rsidRDefault="00483387" w:rsidP="00483387">
      <w:pPr>
        <w:keepNext/>
        <w:rPr>
          <w:rFonts w:cs="v5.0.0"/>
        </w:rPr>
      </w:pPr>
    </w:p>
    <w:p w14:paraId="6A4D199D" w14:textId="77777777" w:rsidR="0050417E" w:rsidRPr="00B93702" w:rsidRDefault="0050417E" w:rsidP="0050417E">
      <w:pPr>
        <w:pStyle w:val="TH"/>
        <w:rPr>
          <w:rFonts w:cs="v5.0.0"/>
        </w:rPr>
      </w:pPr>
      <w:r w:rsidRPr="00B93702">
        <w:t>Table 6.6.2.</w:t>
      </w:r>
      <w:r w:rsidRPr="00B93702">
        <w:rPr>
          <w:lang w:eastAsia="zh-CN"/>
        </w:rPr>
        <w:t>5.</w:t>
      </w:r>
      <w:r w:rsidRPr="00B93702">
        <w:t xml:space="preserve">1-1a: </w:t>
      </w:r>
      <w:r w:rsidR="007B22E8" w:rsidRPr="00B93702">
        <w:t>Wide Area BS o</w:t>
      </w:r>
      <w:r w:rsidRPr="00B93702">
        <w:t>perating band unwanted emission mask (UEM) for BC1 and BC3 for bands &gt; 3GHz</w:t>
      </w:r>
      <w:r w:rsidR="0031151C"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3AB79F1A" w14:textId="77777777">
        <w:trPr>
          <w:cantSplit/>
          <w:jc w:val="center"/>
        </w:trPr>
        <w:tc>
          <w:tcPr>
            <w:tcW w:w="2127" w:type="dxa"/>
          </w:tcPr>
          <w:p w14:paraId="2ADC8396" w14:textId="77777777" w:rsidR="0050417E" w:rsidRPr="00B93702" w:rsidRDefault="0050417E" w:rsidP="00E2384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68B0EC61" w14:textId="77777777" w:rsidR="0050417E" w:rsidRPr="00B93702" w:rsidRDefault="0050417E" w:rsidP="00E2384A">
            <w:pPr>
              <w:pStyle w:val="TAH"/>
              <w:rPr>
                <w:rFonts w:cs="Arial"/>
                <w:lang w:eastAsia="en-US"/>
              </w:rPr>
            </w:pPr>
            <w:r w:rsidRPr="00B93702">
              <w:rPr>
                <w:rFonts w:cs="Arial"/>
                <w:lang w:eastAsia="en-US"/>
              </w:rPr>
              <w:t>Frequency offset of measurement filter centre frequency, f_offset</w:t>
            </w:r>
          </w:p>
        </w:tc>
        <w:tc>
          <w:tcPr>
            <w:tcW w:w="3455" w:type="dxa"/>
          </w:tcPr>
          <w:p w14:paraId="66692BBD" w14:textId="77777777" w:rsidR="0050417E" w:rsidRPr="00B93702" w:rsidRDefault="00641F68" w:rsidP="00E2384A">
            <w:pPr>
              <w:pStyle w:val="TAH"/>
              <w:rPr>
                <w:rFonts w:cs="Arial"/>
                <w:lang w:eastAsia="en-US"/>
              </w:rPr>
            </w:pPr>
            <w:r w:rsidRPr="00B93702">
              <w:rPr>
                <w:rFonts w:cs="Arial"/>
                <w:lang w:eastAsia="en-US"/>
              </w:rPr>
              <w:t xml:space="preserve">Test </w:t>
            </w:r>
            <w:r w:rsidR="0050417E" w:rsidRPr="00B93702">
              <w:rPr>
                <w:rFonts w:cs="Arial"/>
                <w:lang w:eastAsia="en-US"/>
              </w:rPr>
              <w:t>requirement (Note 1</w:t>
            </w:r>
            <w:r w:rsidR="000D549F" w:rsidRPr="00B93702">
              <w:rPr>
                <w:rFonts w:cs="Arial"/>
                <w:lang w:eastAsia="zh-CN"/>
              </w:rPr>
              <w:t>, 2</w:t>
            </w:r>
            <w:r w:rsidR="0050417E" w:rsidRPr="00B93702">
              <w:rPr>
                <w:rFonts w:cs="Arial"/>
                <w:lang w:eastAsia="en-US"/>
              </w:rPr>
              <w:t>)</w:t>
            </w:r>
          </w:p>
        </w:tc>
        <w:tc>
          <w:tcPr>
            <w:tcW w:w="1430" w:type="dxa"/>
          </w:tcPr>
          <w:p w14:paraId="6BBFDE14" w14:textId="77777777" w:rsidR="0050417E" w:rsidRPr="00B93702" w:rsidRDefault="0050417E" w:rsidP="00E2384A">
            <w:pPr>
              <w:pStyle w:val="TAH"/>
              <w:rPr>
                <w:rFonts w:eastAsia="SimSun" w:cs="Arial"/>
                <w:lang w:eastAsia="zh-CN"/>
              </w:rPr>
            </w:pPr>
            <w:r w:rsidRPr="00B93702">
              <w:rPr>
                <w:rFonts w:cs="Arial"/>
                <w:lang w:eastAsia="en-US"/>
              </w:rPr>
              <w:t xml:space="preserve">Measurement bandwidth (Note </w:t>
            </w:r>
            <w:r w:rsidR="000D549F" w:rsidRPr="00B93702">
              <w:rPr>
                <w:rFonts w:cs="Arial"/>
                <w:lang w:eastAsia="zh-CN"/>
              </w:rPr>
              <w:t>4</w:t>
            </w:r>
            <w:r w:rsidRPr="00B93702">
              <w:rPr>
                <w:rFonts w:cs="Arial"/>
                <w:lang w:eastAsia="en-US"/>
              </w:rPr>
              <w:t>)</w:t>
            </w:r>
          </w:p>
        </w:tc>
      </w:tr>
      <w:tr w:rsidR="00B93702" w:rsidRPr="00B93702" w14:paraId="09C1BCCB" w14:textId="77777777">
        <w:trPr>
          <w:cantSplit/>
          <w:jc w:val="center"/>
        </w:trPr>
        <w:tc>
          <w:tcPr>
            <w:tcW w:w="2127" w:type="dxa"/>
          </w:tcPr>
          <w:p w14:paraId="315F6969" w14:textId="77777777" w:rsidR="0050417E" w:rsidRPr="00B93702" w:rsidRDefault="0050417E" w:rsidP="00E2384A">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14:paraId="345BA721" w14:textId="77777777" w:rsidR="0050417E" w:rsidRPr="00B93702" w:rsidRDefault="0050417E" w:rsidP="00E2384A">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14:paraId="3B27697E" w14:textId="77777777"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2.2</w:t>
            </w:r>
            <w:r w:rsidRPr="00B93702">
              <w:rPr>
                <w:rFonts w:cs="Arial"/>
                <w:lang w:eastAsia="en-US"/>
              </w:rPr>
              <w:t xml:space="preserve"> dBm</w:t>
            </w:r>
          </w:p>
        </w:tc>
        <w:tc>
          <w:tcPr>
            <w:tcW w:w="1430" w:type="dxa"/>
          </w:tcPr>
          <w:p w14:paraId="7206CBB4" w14:textId="77777777"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14:paraId="0EFF6C19" w14:textId="77777777">
        <w:trPr>
          <w:cantSplit/>
          <w:jc w:val="center"/>
        </w:trPr>
        <w:tc>
          <w:tcPr>
            <w:tcW w:w="2127" w:type="dxa"/>
          </w:tcPr>
          <w:p w14:paraId="687469B9" w14:textId="77777777" w:rsidR="0050417E" w:rsidRPr="00B93702" w:rsidRDefault="0050417E" w:rsidP="00E2384A">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5508BDF7" w14:textId="77777777" w:rsidR="0050417E" w:rsidRPr="00B93702" w:rsidRDefault="0050417E" w:rsidP="00E2384A">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14:paraId="4B6C8BD0" w14:textId="77777777" w:rsidR="0050417E" w:rsidRPr="00B93702" w:rsidRDefault="0050417E" w:rsidP="00E2384A">
            <w:pPr>
              <w:pStyle w:val="EQ"/>
            </w:pPr>
            <w:r w:rsidRPr="00B93702">
              <w:rPr>
                <w:position w:val="-28"/>
              </w:rPr>
              <w:object w:dxaOrig="3860" w:dyaOrig="680" w14:anchorId="38DA0D9F">
                <v:shape id="_x0000_i1035" type="#_x0000_t75" style="width:158.5pt;height:29pt" o:ole="" fillcolor="window">
                  <v:imagedata r:id="rId30" o:title=""/>
                </v:shape>
                <o:OLEObject Type="Embed" ProgID="Equation.3" ShapeID="_x0000_i1035" DrawAspect="Content" ObjectID="_1640378336" r:id="rId31"/>
              </w:object>
            </w:r>
          </w:p>
        </w:tc>
        <w:tc>
          <w:tcPr>
            <w:tcW w:w="1430" w:type="dxa"/>
          </w:tcPr>
          <w:p w14:paraId="38A78E00" w14:textId="77777777"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14:paraId="3B67BB9E" w14:textId="77777777">
        <w:trPr>
          <w:cantSplit/>
          <w:jc w:val="center"/>
        </w:trPr>
        <w:tc>
          <w:tcPr>
            <w:tcW w:w="2127" w:type="dxa"/>
          </w:tcPr>
          <w:p w14:paraId="77E2A33E" w14:textId="77777777" w:rsidR="0050417E" w:rsidRPr="00B93702" w:rsidRDefault="0050417E" w:rsidP="00E2384A">
            <w:pPr>
              <w:pStyle w:val="TAC"/>
              <w:rPr>
                <w:rFonts w:cs="Arial"/>
                <w:lang w:eastAsia="en-US"/>
              </w:rPr>
            </w:pPr>
            <w:r w:rsidRPr="00B93702">
              <w:rPr>
                <w:rFonts w:cs="Arial"/>
                <w:lang w:eastAsia="en-US"/>
              </w:rPr>
              <w:t xml:space="preserve">(Note </w:t>
            </w:r>
            <w:r w:rsidR="000D549F" w:rsidRPr="00B93702">
              <w:rPr>
                <w:rFonts w:cs="Arial"/>
                <w:lang w:eastAsia="zh-CN"/>
              </w:rPr>
              <w:t>3</w:t>
            </w:r>
            <w:r w:rsidRPr="00B93702">
              <w:rPr>
                <w:rFonts w:cs="Arial"/>
                <w:lang w:eastAsia="en-US"/>
              </w:rPr>
              <w:t>)</w:t>
            </w:r>
          </w:p>
        </w:tc>
        <w:tc>
          <w:tcPr>
            <w:tcW w:w="2976" w:type="dxa"/>
          </w:tcPr>
          <w:p w14:paraId="4C9D6926" w14:textId="77777777" w:rsidR="0050417E" w:rsidRPr="00B93702" w:rsidRDefault="0050417E" w:rsidP="00E2384A">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4DD7B8BC" w14:textId="77777777" w:rsidR="0050417E" w:rsidRPr="00B93702" w:rsidRDefault="0050417E" w:rsidP="00E2384A">
            <w:pPr>
              <w:pStyle w:val="TAC"/>
              <w:rPr>
                <w:rFonts w:cs="Arial"/>
                <w:lang w:eastAsia="en-US"/>
              </w:rPr>
            </w:pPr>
            <w:r w:rsidRPr="00B93702">
              <w:rPr>
                <w:rFonts w:cs="Arial"/>
                <w:lang w:eastAsia="en-US"/>
              </w:rPr>
              <w:t>-2</w:t>
            </w:r>
            <w:r w:rsidRPr="00B93702">
              <w:rPr>
                <w:rFonts w:cs="Arial"/>
                <w:lang w:eastAsia="zh-CN"/>
              </w:rPr>
              <w:t>4.2</w:t>
            </w:r>
            <w:r w:rsidRPr="00B93702">
              <w:rPr>
                <w:rFonts w:cs="Arial"/>
                <w:lang w:eastAsia="en-US"/>
              </w:rPr>
              <w:t xml:space="preserve"> dBm</w:t>
            </w:r>
          </w:p>
        </w:tc>
        <w:tc>
          <w:tcPr>
            <w:tcW w:w="1430" w:type="dxa"/>
          </w:tcPr>
          <w:p w14:paraId="67D6EDA5" w14:textId="77777777"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14:paraId="0B4A065D" w14:textId="77777777">
        <w:trPr>
          <w:cantSplit/>
          <w:jc w:val="center"/>
        </w:trPr>
        <w:tc>
          <w:tcPr>
            <w:tcW w:w="2127" w:type="dxa"/>
          </w:tcPr>
          <w:p w14:paraId="15956CB9" w14:textId="77777777" w:rsidR="0050417E" w:rsidRPr="00B93702" w:rsidRDefault="0050417E" w:rsidP="00E2384A">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14:paraId="2078C442" w14:textId="77777777" w:rsidR="0050417E" w:rsidRPr="00B93702" w:rsidRDefault="0050417E" w:rsidP="00E2384A">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14:paraId="540DE3A7" w14:textId="77777777" w:rsidR="0050417E" w:rsidRPr="00B93702" w:rsidRDefault="0050417E" w:rsidP="00E2384A">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14:paraId="33E3690B" w14:textId="77777777"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1.2</w:t>
            </w:r>
            <w:r w:rsidRPr="00B93702">
              <w:rPr>
                <w:rFonts w:cs="Arial"/>
                <w:lang w:eastAsia="en-US"/>
              </w:rPr>
              <w:t xml:space="preserve"> dBm</w:t>
            </w:r>
          </w:p>
        </w:tc>
        <w:tc>
          <w:tcPr>
            <w:tcW w:w="1430" w:type="dxa"/>
          </w:tcPr>
          <w:p w14:paraId="364189A3" w14:textId="77777777" w:rsidR="0050417E" w:rsidRPr="00B93702" w:rsidRDefault="0050417E" w:rsidP="00E2384A">
            <w:pPr>
              <w:pStyle w:val="TAC"/>
              <w:rPr>
                <w:rFonts w:cs="Arial"/>
                <w:lang w:eastAsia="en-US"/>
              </w:rPr>
            </w:pPr>
            <w:r w:rsidRPr="00B93702">
              <w:rPr>
                <w:rFonts w:cs="Arial"/>
                <w:lang w:eastAsia="en-US"/>
              </w:rPr>
              <w:t xml:space="preserve">1 MHz </w:t>
            </w:r>
          </w:p>
        </w:tc>
      </w:tr>
      <w:tr w:rsidR="00B93702" w:rsidRPr="00B93702" w14:paraId="72EB8913" w14:textId="77777777">
        <w:trPr>
          <w:cantSplit/>
          <w:jc w:val="center"/>
        </w:trPr>
        <w:tc>
          <w:tcPr>
            <w:tcW w:w="2127" w:type="dxa"/>
          </w:tcPr>
          <w:p w14:paraId="31E2D096" w14:textId="77777777" w:rsidR="0050417E" w:rsidRPr="00B93702" w:rsidRDefault="0050417E" w:rsidP="00E2384A">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6568EA2C" w14:textId="77777777" w:rsidR="0050417E" w:rsidRPr="00B93702" w:rsidRDefault="0050417E" w:rsidP="00E2384A">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14:paraId="04EC9878" w14:textId="77777777" w:rsidR="0050417E" w:rsidRPr="00B93702" w:rsidRDefault="0050417E" w:rsidP="00E2384A">
            <w:pPr>
              <w:pStyle w:val="TAC"/>
              <w:rPr>
                <w:rFonts w:cs="Arial"/>
                <w:lang w:eastAsia="en-US"/>
              </w:rPr>
            </w:pPr>
            <w:r w:rsidRPr="00B93702">
              <w:rPr>
                <w:rFonts w:cs="Arial"/>
                <w:lang w:eastAsia="en-US"/>
              </w:rPr>
              <w:t xml:space="preserve">-15 dBm (Note </w:t>
            </w:r>
            <w:r w:rsidR="00FB47C9" w:rsidRPr="00B93702">
              <w:rPr>
                <w:rFonts w:cs="Arial"/>
                <w:lang w:eastAsia="en-US"/>
              </w:rPr>
              <w:t>7</w:t>
            </w:r>
            <w:r w:rsidRPr="00B93702">
              <w:rPr>
                <w:rFonts w:cs="Arial"/>
                <w:lang w:eastAsia="en-US"/>
              </w:rPr>
              <w:t>)</w:t>
            </w:r>
          </w:p>
        </w:tc>
        <w:tc>
          <w:tcPr>
            <w:tcW w:w="1430" w:type="dxa"/>
          </w:tcPr>
          <w:p w14:paraId="03A1D816" w14:textId="77777777" w:rsidR="0050417E" w:rsidRPr="00B93702" w:rsidRDefault="0050417E" w:rsidP="00E2384A">
            <w:pPr>
              <w:pStyle w:val="TAC"/>
              <w:rPr>
                <w:rFonts w:cs="Arial"/>
                <w:lang w:eastAsia="en-US"/>
              </w:rPr>
            </w:pPr>
            <w:r w:rsidRPr="00B93702">
              <w:rPr>
                <w:rFonts w:cs="Arial"/>
                <w:lang w:eastAsia="en-US"/>
              </w:rPr>
              <w:t xml:space="preserve">1 MHz </w:t>
            </w:r>
          </w:p>
        </w:tc>
      </w:tr>
      <w:tr w:rsidR="0050417E" w:rsidRPr="00B93702" w14:paraId="2914D077" w14:textId="77777777">
        <w:trPr>
          <w:cantSplit/>
          <w:jc w:val="center"/>
        </w:trPr>
        <w:tc>
          <w:tcPr>
            <w:tcW w:w="9988" w:type="dxa"/>
            <w:gridSpan w:val="4"/>
          </w:tcPr>
          <w:p w14:paraId="50F689E0" w14:textId="77777777" w:rsidR="000D549F" w:rsidRPr="00B93702" w:rsidRDefault="0050417E" w:rsidP="000D549F">
            <w:pPr>
              <w:pStyle w:val="TAN"/>
              <w:rPr>
                <w:rFonts w:cs="Arial"/>
                <w:lang w:eastAsia="zh-CN"/>
              </w:rPr>
            </w:pPr>
            <w:r w:rsidRPr="00B93702">
              <w:rPr>
                <w:rFonts w:cs="Arial"/>
                <w:lang w:eastAsia="en-US"/>
              </w:rPr>
              <w:t>NOTE 1:</w:t>
            </w:r>
            <w:r w:rsidRPr="00B93702">
              <w:rPr>
                <w:rFonts w:cs="Arial"/>
                <w:lang w:eastAsia="en-US"/>
              </w:rPr>
              <w:tab/>
              <w:t>For MSR BS supporting non-contiguous spectrum operation</w:t>
            </w:r>
            <w:r w:rsidR="000D549F" w:rsidRPr="00B93702">
              <w:rPr>
                <w:rFonts w:cs="Arial"/>
                <w:lang w:eastAsia="zh-CN"/>
              </w:rPr>
              <w:t xml:space="preserve"> within any operating band</w:t>
            </w:r>
            <w:r w:rsidRPr="00B93702">
              <w:rPr>
                <w:rFonts w:cs="Arial"/>
                <w:lang w:eastAsia="en-US"/>
              </w:rPr>
              <w:t xml:space="preserve"> 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0D549F"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Pr="00B93702">
              <w:rPr>
                <w:rFonts w:cs="Arial"/>
                <w:lang w:eastAsia="en-US"/>
              </w:rPr>
              <w:t>requirement within sub-block gaps shall be -15dBm/MHz.</w:t>
            </w:r>
          </w:p>
          <w:p w14:paraId="1D14267A" w14:textId="77777777" w:rsidR="0050417E"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14:paraId="1E8E3D46" w14:textId="77777777" w:rsidR="002F6EF4" w:rsidRPr="00B93702" w:rsidRDefault="002F6EF4" w:rsidP="002F6EF4">
      <w:pPr>
        <w:keepNext/>
        <w:rPr>
          <w:rFonts w:cs="v5.0.0"/>
        </w:rPr>
      </w:pPr>
    </w:p>
    <w:p w14:paraId="51D16A50" w14:textId="77777777" w:rsidR="002F6EF4" w:rsidRPr="00B93702" w:rsidRDefault="002F6EF4" w:rsidP="002F6EF4">
      <w:pPr>
        <w:pStyle w:val="TH"/>
        <w:rPr>
          <w:rFonts w:cs="v5.0.0"/>
        </w:rPr>
      </w:pPr>
      <w:r w:rsidRPr="00B93702">
        <w:t>Table 6.6.2.5.</w:t>
      </w:r>
      <w:r w:rsidRPr="00B93702">
        <w:rPr>
          <w:lang w:eastAsia="zh-CN"/>
        </w:rPr>
        <w:t>1</w:t>
      </w:r>
      <w:r w:rsidRPr="00B93702">
        <w:t>-</w:t>
      </w:r>
      <w:r w:rsidRPr="00B93702">
        <w:rPr>
          <w:lang w:eastAsia="zh-CN"/>
        </w:rPr>
        <w:t>1b</w:t>
      </w:r>
      <w:r w:rsidRPr="00B93702">
        <w:t xml:space="preserve">: Wide Area operating band unwanted emission limits for operation </w:t>
      </w:r>
      <w:r w:rsidRPr="00B93702">
        <w:rPr>
          <w:lang w:eastAsia="zh-CN"/>
        </w:rPr>
        <w:t xml:space="preserve">in BC1 </w:t>
      </w:r>
      <w:r w:rsidR="00D7369E" w:rsidRPr="00B93702">
        <w:rPr>
          <w:lang w:eastAsia="zh-CN"/>
        </w:rPr>
        <w:t xml:space="preserve">and BC3 </w:t>
      </w:r>
      <w:r w:rsidRPr="00B93702">
        <w:rPr>
          <w:lang w:eastAsia="zh-CN"/>
        </w:rPr>
        <w:t xml:space="preserve">bands ≤ 3GHz </w:t>
      </w:r>
      <w:r w:rsidRPr="00B93702">
        <w:t xml:space="preserve">with </w:t>
      </w:r>
      <w:r w:rsidRPr="00B93702">
        <w:rPr>
          <w:rFonts w:cs="Arial"/>
          <w:lang w:eastAsia="zh-CN"/>
        </w:rPr>
        <w:t>standalone</w:t>
      </w:r>
      <w:r w:rsidRPr="00B93702">
        <w:rPr>
          <w:lang w:eastAsia="zh-CN"/>
        </w:rPr>
        <w:t xml:space="preserve"> NB-IoT</w:t>
      </w:r>
      <w:r w:rsidRPr="00B9370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14:paraId="4D5DCD4C" w14:textId="77777777" w:rsidTr="00E819CF">
        <w:trPr>
          <w:cantSplit/>
          <w:jc w:val="center"/>
        </w:trPr>
        <w:tc>
          <w:tcPr>
            <w:tcW w:w="1915" w:type="dxa"/>
          </w:tcPr>
          <w:p w14:paraId="69E86EA1" w14:textId="77777777" w:rsidR="002F6EF4" w:rsidRPr="00B93702" w:rsidRDefault="002F6EF4" w:rsidP="002F6EF4">
            <w:pPr>
              <w:pStyle w:val="TAH"/>
              <w:rPr>
                <w:lang w:eastAsia="ja-JP"/>
              </w:rPr>
            </w:pPr>
            <w:r w:rsidRPr="00B93702">
              <w:rPr>
                <w:lang w:eastAsia="ja-JP"/>
              </w:rPr>
              <w:t xml:space="preserve">Frequency offset of measurement filter </w:t>
            </w:r>
            <w:r w:rsidRPr="00B93702">
              <w:rPr>
                <w:lang w:eastAsia="ja-JP"/>
              </w:rPr>
              <w:noBreakHyphen/>
              <w:t xml:space="preserve">3dB point, </w:t>
            </w:r>
            <w:r w:rsidRPr="00B93702">
              <w:rPr>
                <w:szCs w:val="18"/>
                <w:lang w:eastAsia="ja-JP"/>
              </w:rPr>
              <w:sym w:font="Symbol" w:char="F044"/>
            </w:r>
            <w:r w:rsidRPr="00B93702">
              <w:rPr>
                <w:lang w:eastAsia="ja-JP"/>
              </w:rPr>
              <w:t>f</w:t>
            </w:r>
          </w:p>
        </w:tc>
        <w:tc>
          <w:tcPr>
            <w:tcW w:w="2693" w:type="dxa"/>
          </w:tcPr>
          <w:p w14:paraId="14E90217" w14:textId="77777777" w:rsidR="002F6EF4" w:rsidRPr="00B93702" w:rsidRDefault="002F6EF4" w:rsidP="002F6EF4">
            <w:pPr>
              <w:pStyle w:val="TAH"/>
              <w:rPr>
                <w:lang w:eastAsia="ja-JP"/>
              </w:rPr>
            </w:pPr>
            <w:r w:rsidRPr="00B93702">
              <w:rPr>
                <w:lang w:eastAsia="ja-JP"/>
              </w:rPr>
              <w:t>Frequency offset of measurement filter centre frequency, f_offset</w:t>
            </w:r>
          </w:p>
        </w:tc>
        <w:tc>
          <w:tcPr>
            <w:tcW w:w="3827" w:type="dxa"/>
          </w:tcPr>
          <w:p w14:paraId="4A01D989" w14:textId="77777777" w:rsidR="002F6EF4" w:rsidRPr="00B93702" w:rsidRDefault="002F6EF4" w:rsidP="002F6EF4">
            <w:pPr>
              <w:pStyle w:val="TAH"/>
              <w:rPr>
                <w:lang w:eastAsia="ja-JP"/>
              </w:rPr>
            </w:pPr>
            <w:r w:rsidRPr="00B93702">
              <w:rPr>
                <w:lang w:eastAsia="ja-JP"/>
              </w:rPr>
              <w:t xml:space="preserve">Minimum requirement (Note </w:t>
            </w:r>
            <w:r w:rsidRPr="00B93702">
              <w:rPr>
                <w:lang w:eastAsia="zh-CN"/>
              </w:rPr>
              <w:t>1</w:t>
            </w:r>
            <w:r w:rsidRPr="00B93702">
              <w:rPr>
                <w:lang w:eastAsia="ja-JP"/>
              </w:rPr>
              <w:t xml:space="preserve">, </w:t>
            </w:r>
            <w:r w:rsidRPr="00B93702">
              <w:rPr>
                <w:lang w:eastAsia="zh-CN"/>
              </w:rPr>
              <w:t>2</w:t>
            </w:r>
            <w:r w:rsidRPr="00B93702">
              <w:rPr>
                <w:lang w:eastAsia="ja-JP"/>
              </w:rPr>
              <w:t xml:space="preserve">, </w:t>
            </w:r>
            <w:r w:rsidRPr="00B93702">
              <w:rPr>
                <w:lang w:eastAsia="zh-CN"/>
              </w:rPr>
              <w:t>3, 4</w:t>
            </w:r>
            <w:r w:rsidRPr="00B93702">
              <w:rPr>
                <w:lang w:eastAsia="ja-JP"/>
              </w:rPr>
              <w:t>)</w:t>
            </w:r>
          </w:p>
        </w:tc>
        <w:tc>
          <w:tcPr>
            <w:tcW w:w="1348" w:type="dxa"/>
          </w:tcPr>
          <w:p w14:paraId="44034AEA" w14:textId="77777777" w:rsidR="002F6EF4" w:rsidRPr="00B93702" w:rsidRDefault="002F6EF4" w:rsidP="002F6EF4">
            <w:pPr>
              <w:pStyle w:val="TAH"/>
              <w:rPr>
                <w:lang w:eastAsia="ja-JP"/>
              </w:rPr>
            </w:pPr>
            <w:r w:rsidRPr="00B93702">
              <w:rPr>
                <w:lang w:eastAsia="ja-JP"/>
              </w:rPr>
              <w:t xml:space="preserve">Measurement bandwidth (Note </w:t>
            </w:r>
            <w:r w:rsidRPr="00B93702">
              <w:rPr>
                <w:lang w:eastAsia="zh-CN"/>
              </w:rPr>
              <w:t>6</w:t>
            </w:r>
            <w:r w:rsidRPr="00B93702">
              <w:rPr>
                <w:lang w:eastAsia="ja-JP"/>
              </w:rPr>
              <w:t>)</w:t>
            </w:r>
          </w:p>
        </w:tc>
      </w:tr>
      <w:tr w:rsidR="00B93702" w:rsidRPr="00B93702" w14:paraId="6FA2BB76" w14:textId="77777777" w:rsidTr="00E819CF">
        <w:trPr>
          <w:cantSplit/>
          <w:jc w:val="center"/>
        </w:trPr>
        <w:tc>
          <w:tcPr>
            <w:tcW w:w="1915" w:type="dxa"/>
          </w:tcPr>
          <w:p w14:paraId="2299B1BB" w14:textId="77777777" w:rsidR="002F6EF4" w:rsidRPr="00B93702" w:rsidRDefault="002F6EF4" w:rsidP="002F6EF4">
            <w:pPr>
              <w:pStyle w:val="TAC"/>
              <w:rPr>
                <w:lang w:eastAsia="ja-JP"/>
              </w:rPr>
            </w:pPr>
            <w:r w:rsidRPr="00B93702">
              <w:rPr>
                <w:lang w:eastAsia="ja-JP"/>
              </w:rPr>
              <w:lastRenderedPageBreak/>
              <w:t xml:space="preserve">0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0.05 MHz</w:t>
            </w:r>
          </w:p>
        </w:tc>
        <w:tc>
          <w:tcPr>
            <w:tcW w:w="2693" w:type="dxa"/>
          </w:tcPr>
          <w:p w14:paraId="7D441398" w14:textId="77777777" w:rsidR="002F6EF4" w:rsidRPr="00B93702" w:rsidRDefault="002F6EF4" w:rsidP="002F6EF4">
            <w:pPr>
              <w:pStyle w:val="TAC"/>
              <w:rPr>
                <w:lang w:eastAsia="ja-JP"/>
              </w:rPr>
            </w:pPr>
            <w:r w:rsidRPr="00B93702">
              <w:rPr>
                <w:lang w:eastAsia="ja-JP"/>
              </w:rPr>
              <w:t xml:space="preserve">0.015 MHz </w:t>
            </w:r>
            <w:r w:rsidRPr="00B93702">
              <w:rPr>
                <w:szCs w:val="18"/>
                <w:lang w:eastAsia="ja-JP"/>
              </w:rPr>
              <w:sym w:font="Symbol" w:char="F0A3"/>
            </w:r>
            <w:r w:rsidRPr="00B93702">
              <w:rPr>
                <w:lang w:eastAsia="ja-JP"/>
              </w:rPr>
              <w:t xml:space="preserve"> f_offset &lt; 0.065 MHz </w:t>
            </w:r>
          </w:p>
        </w:tc>
        <w:tc>
          <w:tcPr>
            <w:tcW w:w="3827" w:type="dxa"/>
          </w:tcPr>
          <w:p w14:paraId="37B0A50E" w14:textId="77777777" w:rsidR="002F6EF4" w:rsidRPr="00B93702" w:rsidRDefault="00CA7A14" w:rsidP="002F6EF4">
            <w:pPr>
              <w:pStyle w:val="TAC"/>
              <w:rPr>
                <w:rFonts w:ascii="Times New Roman" w:hAnsi="Times New Roman"/>
                <w:noProof/>
                <w:lang w:eastAsia="ja-JP"/>
              </w:rPr>
            </w:pPr>
            <w:r>
              <w:rPr>
                <w:rFonts w:ascii="Times New Roman" w:hAnsi="Times New Roman"/>
                <w:noProof/>
                <w:position w:val="-46"/>
                <w:lang w:eastAsia="ja-JP"/>
              </w:rPr>
              <w:pict w14:anchorId="58BFC26C">
                <v:shape id="_x0000_i1036" type="#_x0000_t75" style="width:180pt;height:43pt" fillcolor="window">
                  <v:imagedata r:id="rId32" o:title=""/>
                </v:shape>
              </w:pict>
            </w:r>
          </w:p>
        </w:tc>
        <w:tc>
          <w:tcPr>
            <w:tcW w:w="1348" w:type="dxa"/>
          </w:tcPr>
          <w:p w14:paraId="42C3E130" w14:textId="77777777" w:rsidR="002F6EF4" w:rsidRPr="00B93702" w:rsidRDefault="002F6EF4" w:rsidP="002F6EF4">
            <w:pPr>
              <w:pStyle w:val="TAC"/>
              <w:rPr>
                <w:rFonts w:cs="Arial"/>
                <w:lang w:eastAsia="ja-JP"/>
              </w:rPr>
            </w:pPr>
            <w:r w:rsidRPr="00B93702">
              <w:rPr>
                <w:rFonts w:cs="Arial"/>
                <w:lang w:eastAsia="ja-JP"/>
              </w:rPr>
              <w:t xml:space="preserve">30 kHz </w:t>
            </w:r>
          </w:p>
        </w:tc>
      </w:tr>
      <w:tr w:rsidR="00B93702" w:rsidRPr="00B93702" w14:paraId="319455D6" w14:textId="77777777" w:rsidTr="00E819CF">
        <w:trPr>
          <w:cantSplit/>
          <w:jc w:val="center"/>
        </w:trPr>
        <w:tc>
          <w:tcPr>
            <w:tcW w:w="1915" w:type="dxa"/>
          </w:tcPr>
          <w:p w14:paraId="50FE9394" w14:textId="77777777" w:rsidR="002F6EF4" w:rsidRPr="00B93702" w:rsidRDefault="002F6EF4" w:rsidP="002F6EF4">
            <w:pPr>
              <w:pStyle w:val="TAC"/>
              <w:rPr>
                <w:lang w:eastAsia="ja-JP"/>
              </w:rPr>
            </w:pPr>
            <w:r w:rsidRPr="00B93702">
              <w:rPr>
                <w:lang w:eastAsia="ja-JP"/>
              </w:rPr>
              <w:t xml:space="preserve">0.05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0.15 MHz</w:t>
            </w:r>
          </w:p>
        </w:tc>
        <w:tc>
          <w:tcPr>
            <w:tcW w:w="2693" w:type="dxa"/>
          </w:tcPr>
          <w:p w14:paraId="51707C64" w14:textId="77777777" w:rsidR="002F6EF4" w:rsidRPr="00B93702" w:rsidRDefault="002F6EF4" w:rsidP="002F6EF4">
            <w:pPr>
              <w:pStyle w:val="TAC"/>
              <w:rPr>
                <w:lang w:eastAsia="ja-JP"/>
              </w:rPr>
            </w:pPr>
            <w:r w:rsidRPr="00B93702">
              <w:rPr>
                <w:lang w:eastAsia="ja-JP"/>
              </w:rPr>
              <w:t xml:space="preserve">0.065 MHz </w:t>
            </w:r>
            <w:r w:rsidRPr="00B93702">
              <w:rPr>
                <w:szCs w:val="18"/>
                <w:lang w:eastAsia="ja-JP"/>
              </w:rPr>
              <w:sym w:font="Symbol" w:char="F0A3"/>
            </w:r>
            <w:r w:rsidRPr="00B93702">
              <w:rPr>
                <w:lang w:eastAsia="ja-JP"/>
              </w:rPr>
              <w:t xml:space="preserve"> f_offset &lt; 0.165 MHz </w:t>
            </w:r>
          </w:p>
        </w:tc>
        <w:tc>
          <w:tcPr>
            <w:tcW w:w="3827" w:type="dxa"/>
          </w:tcPr>
          <w:p w14:paraId="6360EA2F" w14:textId="77777777" w:rsidR="002F6EF4" w:rsidRPr="00B93702" w:rsidRDefault="00CA7A14" w:rsidP="002F6EF4">
            <w:pPr>
              <w:pStyle w:val="TAC"/>
              <w:rPr>
                <w:rFonts w:ascii="Times New Roman" w:hAnsi="Times New Roman"/>
                <w:noProof/>
                <w:lang w:eastAsia="ja-JP"/>
              </w:rPr>
            </w:pPr>
            <w:r>
              <w:rPr>
                <w:rFonts w:ascii="Times New Roman" w:hAnsi="Times New Roman"/>
                <w:noProof/>
                <w:position w:val="-46"/>
                <w:lang w:eastAsia="ja-JP"/>
              </w:rPr>
              <w:pict w14:anchorId="6B1CE1CD">
                <v:shape id="_x0000_i1037" type="#_x0000_t75" style="width:187pt;height:43pt" fillcolor="window">
                  <v:imagedata r:id="rId33" o:title=""/>
                </v:shape>
              </w:pict>
            </w:r>
          </w:p>
        </w:tc>
        <w:tc>
          <w:tcPr>
            <w:tcW w:w="1348" w:type="dxa"/>
          </w:tcPr>
          <w:p w14:paraId="3EBB46B5" w14:textId="77777777" w:rsidR="002F6EF4" w:rsidRPr="00B93702" w:rsidRDefault="002F6EF4" w:rsidP="002F6EF4">
            <w:pPr>
              <w:pStyle w:val="TAC"/>
              <w:rPr>
                <w:rFonts w:cs="Arial"/>
                <w:lang w:eastAsia="ja-JP"/>
              </w:rPr>
            </w:pPr>
            <w:r w:rsidRPr="00B93702">
              <w:rPr>
                <w:rFonts w:cs="Arial"/>
                <w:lang w:eastAsia="ja-JP"/>
              </w:rPr>
              <w:t xml:space="preserve">30 kHz </w:t>
            </w:r>
          </w:p>
        </w:tc>
      </w:tr>
      <w:tr w:rsidR="0024766B" w:rsidRPr="00B93702" w14:paraId="3A7A6BC5" w14:textId="77777777" w:rsidTr="00E819CF">
        <w:trPr>
          <w:cantSplit/>
          <w:jc w:val="center"/>
        </w:trPr>
        <w:tc>
          <w:tcPr>
            <w:tcW w:w="9783" w:type="dxa"/>
            <w:gridSpan w:val="4"/>
          </w:tcPr>
          <w:p w14:paraId="22ADC28B" w14:textId="77777777" w:rsidR="002F6EF4" w:rsidRPr="00B93702" w:rsidRDefault="002F6EF4" w:rsidP="002F6EF4">
            <w:pPr>
              <w:pStyle w:val="TAN"/>
              <w:rPr>
                <w:lang w:eastAsia="ja-JP"/>
              </w:rPr>
            </w:pPr>
            <w:r w:rsidRPr="00B93702">
              <w:rPr>
                <w:lang w:eastAsia="ja-JP"/>
              </w:rPr>
              <w:t xml:space="preserve">NOTE </w:t>
            </w:r>
            <w:r w:rsidRPr="00B93702">
              <w:rPr>
                <w:lang w:eastAsia="zh-CN"/>
              </w:rPr>
              <w:t>1</w:t>
            </w:r>
            <w:r w:rsidRPr="00B93702">
              <w:rPr>
                <w:lang w:eastAsia="ja-JP"/>
              </w:rPr>
              <w:t>:</w:t>
            </w:r>
            <w:r w:rsidR="00905FAB">
              <w:rPr>
                <w:lang w:eastAsia="ja-JP"/>
              </w:rPr>
              <w:tab/>
            </w:r>
            <w:r w:rsidRPr="00B93702">
              <w:rPr>
                <w:lang w:eastAsia="ja-JP"/>
              </w:rPr>
              <w:t xml:space="preserve">The limits in this table only apply for operation with a standalone </w:t>
            </w:r>
            <w:r w:rsidRPr="00B93702">
              <w:rPr>
                <w:lang w:eastAsia="zh-CN"/>
              </w:rPr>
              <w:t>NB-IoT</w:t>
            </w:r>
            <w:r w:rsidRPr="00B93702">
              <w:rPr>
                <w:lang w:eastAsia="ja-JP"/>
              </w:rPr>
              <w:t xml:space="preserve"> carrier adjacent to the Base Station RF Bandwidth edge.</w:t>
            </w:r>
          </w:p>
          <w:p w14:paraId="7F0D1320" w14:textId="77777777" w:rsidR="002F6EF4" w:rsidRPr="00B93702" w:rsidRDefault="002F6EF4" w:rsidP="002F6EF4">
            <w:pPr>
              <w:pStyle w:val="TAN"/>
              <w:rPr>
                <w:lang w:eastAsia="ja-JP"/>
              </w:rPr>
            </w:pPr>
            <w:r w:rsidRPr="00B93702">
              <w:rPr>
                <w:lang w:eastAsia="ja-JP"/>
              </w:rPr>
              <w:t xml:space="preserve">NOTE </w:t>
            </w:r>
            <w:r w:rsidRPr="00B93702">
              <w:rPr>
                <w:lang w:eastAsia="zh-CN"/>
              </w:rPr>
              <w:t>2</w:t>
            </w:r>
            <w:r w:rsidRPr="00B93702">
              <w:rPr>
                <w:lang w:eastAsia="ja-JP"/>
              </w:rPr>
              <w:t>:</w:t>
            </w:r>
            <w:r w:rsidRPr="00B93702">
              <w:rPr>
                <w:lang w:eastAsia="ja-JP"/>
              </w:rPr>
              <w:tab/>
              <w:t xml:space="preserve">For MSR BS supporting non-contiguous spectrum operation </w:t>
            </w:r>
            <w:r w:rsidRPr="00B93702">
              <w:rPr>
                <w:lang w:eastAsia="zh-CN"/>
              </w:rPr>
              <w:t xml:space="preserve">within any operating band </w:t>
            </w:r>
            <w:r w:rsidRPr="00B93702">
              <w:rPr>
                <w:lang w:eastAsia="ja-JP"/>
              </w:rPr>
              <w:t xml:space="preserve">the minimum requirement within sub-block gaps is calculated as a cumulative sum of </w:t>
            </w:r>
            <w:r w:rsidRPr="00B93702">
              <w:rPr>
                <w:lang w:eastAsia="zh-CN"/>
              </w:rPr>
              <w:t xml:space="preserve">contributions from </w:t>
            </w:r>
            <w:r w:rsidRPr="00B93702">
              <w:rPr>
                <w:lang w:eastAsia="ja-JP"/>
              </w:rPr>
              <w:t xml:space="preserve">adjacent </w:t>
            </w:r>
            <w:r w:rsidRPr="00B93702">
              <w:rPr>
                <w:rFonts w:cs="v5.0.0"/>
                <w:lang w:eastAsia="ja-JP"/>
              </w:rPr>
              <w:t>sub blocks on each side of the sub block gap</w:t>
            </w:r>
            <w:r w:rsidRPr="00B93702">
              <w:rPr>
                <w:lang w:eastAsia="ja-JP"/>
              </w:rPr>
              <w:t>.</w:t>
            </w:r>
          </w:p>
          <w:p w14:paraId="33A3C184" w14:textId="77777777" w:rsidR="002F6EF4" w:rsidRPr="00B93702" w:rsidRDefault="002F6EF4" w:rsidP="002F6EF4">
            <w:pPr>
              <w:pStyle w:val="TAN"/>
              <w:rPr>
                <w:lang w:eastAsia="ja-JP"/>
              </w:rPr>
            </w:pPr>
            <w:r w:rsidRPr="00B93702">
              <w:rPr>
                <w:lang w:eastAsia="ja-JP"/>
              </w:rPr>
              <w:t>NOTE</w:t>
            </w:r>
            <w:r w:rsidRPr="00B93702">
              <w:rPr>
                <w:lang w:eastAsia="zh-CN"/>
              </w:rPr>
              <w:t xml:space="preserve"> 3</w:t>
            </w:r>
            <w:r w:rsidRPr="00B93702">
              <w:rPr>
                <w:lang w:eastAsia="ja-JP"/>
              </w:rPr>
              <w:t>:</w:t>
            </w:r>
            <w:r w:rsidR="00905FAB">
              <w:rPr>
                <w:lang w:eastAsia="ja-JP"/>
              </w:rPr>
              <w:tab/>
            </w:r>
            <w:r w:rsidRPr="00B93702">
              <w:rPr>
                <w:lang w:eastAsia="ja-JP"/>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lang w:eastAsia="ja-JP"/>
              </w:rPr>
              <w:t xml:space="preserve"> the minimum requirement within the Inter RF Bandwidth gaps is calculated as a cumulative sum of contributions from adjacent sub-blocks or RF Bandwidth on each side of the Inter RF Bandwidth gap.</w:t>
            </w:r>
          </w:p>
          <w:p w14:paraId="2C43A76B" w14:textId="77777777" w:rsidR="002F6EF4" w:rsidRPr="00B93702" w:rsidRDefault="002F6EF4" w:rsidP="002F6EF4">
            <w:pPr>
              <w:pStyle w:val="TAN"/>
              <w:rPr>
                <w:lang w:eastAsia="zh-CN"/>
              </w:rPr>
            </w:pPr>
            <w:r w:rsidRPr="00B93702">
              <w:rPr>
                <w:lang w:eastAsia="ja-JP"/>
              </w:rPr>
              <w:t>NOTE</w:t>
            </w:r>
            <w:r w:rsidRPr="00B93702">
              <w:rPr>
                <w:lang w:eastAsia="zh-CN"/>
              </w:rPr>
              <w:t xml:space="preserve"> 4</w:t>
            </w:r>
            <w:r w:rsidRPr="00B93702">
              <w:rPr>
                <w:lang w:eastAsia="ja-JP"/>
              </w:rPr>
              <w:t>:</w:t>
            </w:r>
            <w:r w:rsidRPr="00B93702">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05852B61" w14:textId="77777777" w:rsidR="0050417E" w:rsidRPr="00B93702" w:rsidRDefault="0050417E" w:rsidP="00EA5ECC"/>
    <w:p w14:paraId="60DDCE4D" w14:textId="77777777" w:rsidR="00FB47C9" w:rsidRPr="00B93702" w:rsidRDefault="00FB47C9" w:rsidP="00D96E9D">
      <w:pPr>
        <w:pStyle w:val="TH"/>
        <w:rPr>
          <w:rFonts w:cs="v5.0.0"/>
        </w:rPr>
      </w:pPr>
      <w:r w:rsidRPr="00B93702">
        <w:t xml:space="preserve">Table 6.6.2.5.1-1c: </w:t>
      </w:r>
      <w:bookmarkStart w:id="599" w:name="_Hlk510517866"/>
      <w:r w:rsidRPr="00B93702">
        <w:t xml:space="preserve">Wide Area operating band unwanted emission mask (UEM) for </w:t>
      </w:r>
      <w:r w:rsidR="0031151C" w:rsidRPr="00EF08BF">
        <w:t>BC1 and BC3 below 1</w:t>
      </w:r>
      <w:r w:rsidR="0031151C">
        <w:t> </w:t>
      </w:r>
      <w:r w:rsidR="0031151C" w:rsidRPr="00EF08BF">
        <w:t>GHz, option 1</w:t>
      </w:r>
      <w:bookmarkEnd w:id="59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14:paraId="25FBF92C" w14:textId="77777777" w:rsidTr="009039CA">
        <w:trPr>
          <w:cantSplit/>
          <w:jc w:val="center"/>
        </w:trPr>
        <w:tc>
          <w:tcPr>
            <w:tcW w:w="1953" w:type="dxa"/>
          </w:tcPr>
          <w:p w14:paraId="3840444D" w14:textId="77777777"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14:paraId="14892022" w14:textId="77777777"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14:paraId="6BA269E0" w14:textId="77777777"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14:paraId="50C4B90D" w14:textId="77777777"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14:paraId="0BF1E1CD" w14:textId="77777777" w:rsidTr="009039CA">
        <w:trPr>
          <w:cantSplit/>
          <w:jc w:val="center"/>
        </w:trPr>
        <w:tc>
          <w:tcPr>
            <w:tcW w:w="1953" w:type="dxa"/>
          </w:tcPr>
          <w:p w14:paraId="4E92D178" w14:textId="77777777"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14:paraId="717AC32E" w14:textId="77777777"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14:paraId="0D9EACB5" w14:textId="77777777"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14:paraId="1B544BEF" w14:textId="77777777"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14:paraId="4178C14C" w14:textId="77777777" w:rsidTr="009039CA">
        <w:trPr>
          <w:cantSplit/>
          <w:jc w:val="center"/>
        </w:trPr>
        <w:tc>
          <w:tcPr>
            <w:tcW w:w="1953" w:type="dxa"/>
          </w:tcPr>
          <w:p w14:paraId="59701E02" w14:textId="77777777"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14:paraId="3D3C16D5" w14:textId="77777777"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14:paraId="4544B6A1" w14:textId="77777777"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14:paraId="781F22BD" w14:textId="77777777"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14:paraId="5D84AE36" w14:textId="77777777" w:rsidR="00FB47C9" w:rsidRPr="00B93702" w:rsidRDefault="00FB47C9" w:rsidP="009039CA">
            <w:pPr>
              <w:pStyle w:val="TAC"/>
              <w:rPr>
                <w:rFonts w:cs="Arial"/>
                <w:lang w:eastAsia="en-US"/>
              </w:rPr>
            </w:pPr>
            <w:r w:rsidRPr="00B93702">
              <w:rPr>
                <w:rFonts w:cs="Arial"/>
                <w:lang w:eastAsia="en-US"/>
              </w:rPr>
              <w:t>-12.5 dBm</w:t>
            </w:r>
          </w:p>
        </w:tc>
        <w:tc>
          <w:tcPr>
            <w:tcW w:w="1430" w:type="dxa"/>
          </w:tcPr>
          <w:p w14:paraId="461C29B4" w14:textId="77777777"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14:paraId="0CD9774F" w14:textId="77777777" w:rsidTr="009039CA">
        <w:trPr>
          <w:cantSplit/>
          <w:jc w:val="center"/>
        </w:trPr>
        <w:tc>
          <w:tcPr>
            <w:tcW w:w="1953" w:type="dxa"/>
          </w:tcPr>
          <w:p w14:paraId="509C5175" w14:textId="77777777"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17EDCEF9" w14:textId="77777777"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14:paraId="1929D54A" w14:textId="77777777" w:rsidR="00FB47C9" w:rsidRPr="00B93702" w:rsidRDefault="00FB47C9" w:rsidP="009039CA">
            <w:pPr>
              <w:pStyle w:val="TAC"/>
              <w:rPr>
                <w:rFonts w:cs="Arial"/>
                <w:lang w:eastAsia="en-US"/>
              </w:rPr>
            </w:pPr>
            <w:r w:rsidRPr="00B93702">
              <w:rPr>
                <w:rFonts w:cs="Arial"/>
                <w:lang w:eastAsia="en-US"/>
              </w:rPr>
              <w:t>-16 dBm (Note 7)</w:t>
            </w:r>
          </w:p>
        </w:tc>
        <w:tc>
          <w:tcPr>
            <w:tcW w:w="1430" w:type="dxa"/>
          </w:tcPr>
          <w:p w14:paraId="74E83F83" w14:textId="77777777" w:rsidR="00FB47C9" w:rsidRPr="00B93702" w:rsidRDefault="00FB47C9" w:rsidP="009039CA">
            <w:pPr>
              <w:pStyle w:val="TAC"/>
              <w:rPr>
                <w:rFonts w:cs="Arial"/>
                <w:lang w:eastAsia="en-US"/>
              </w:rPr>
            </w:pPr>
            <w:r w:rsidRPr="00B93702">
              <w:rPr>
                <w:rFonts w:cs="Arial"/>
                <w:lang w:eastAsia="en-US"/>
              </w:rPr>
              <w:t xml:space="preserve">100 kHz </w:t>
            </w:r>
          </w:p>
        </w:tc>
      </w:tr>
      <w:tr w:rsidR="0024766B" w:rsidRPr="00B93702" w14:paraId="1A1A70F6" w14:textId="77777777" w:rsidTr="009039CA">
        <w:trPr>
          <w:cantSplit/>
          <w:jc w:val="center"/>
        </w:trPr>
        <w:tc>
          <w:tcPr>
            <w:tcW w:w="9814" w:type="dxa"/>
            <w:gridSpan w:val="4"/>
          </w:tcPr>
          <w:p w14:paraId="0DC2C8C6" w14:textId="77777777"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 xml:space="preserve">sub blocks on each side of the sub block gap,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-16dBm/100kHz.</w:t>
            </w:r>
          </w:p>
          <w:p w14:paraId="049D1AD1" w14:textId="77777777" w:rsidR="00FB47C9" w:rsidRPr="00B93702" w:rsidRDefault="00FB47C9" w:rsidP="009039CA">
            <w:pPr>
              <w:pStyle w:val="TAN"/>
              <w:rPr>
                <w:rFonts w:eastAsia="SimSun"/>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14:paraId="036C4737" w14:textId="77777777" w:rsidR="00FB47C9" w:rsidRPr="00B93702" w:rsidRDefault="00FB47C9" w:rsidP="00EA5ECC"/>
    <w:p w14:paraId="6BF4C525" w14:textId="77777777" w:rsidR="00FB47C9" w:rsidRPr="00B93702" w:rsidRDefault="00FB47C9" w:rsidP="00D96E9D">
      <w:pPr>
        <w:pStyle w:val="TH"/>
        <w:rPr>
          <w:rFonts w:cs="v5.0.0"/>
        </w:rPr>
      </w:pPr>
      <w:r w:rsidRPr="00B93702">
        <w:t xml:space="preserve">Table 6.6.2.5.1-1d: Wide Area operating band unwanted emission mask (UEM) for </w:t>
      </w:r>
      <w:r w:rsidR="0031151C" w:rsidRPr="00EF08BF">
        <w:t>BC1 and BC3 above 1</w:t>
      </w:r>
      <w:r w:rsidR="0031151C">
        <w:t> </w:t>
      </w:r>
      <w:r w:rsidR="0031151C" w:rsidRPr="00EF08BF">
        <w:t>GHz and ≤ 3</w:t>
      </w:r>
      <w:r w:rsidR="0031151C">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14:paraId="2AC94AF3" w14:textId="77777777" w:rsidTr="009039CA">
        <w:trPr>
          <w:cantSplit/>
          <w:jc w:val="center"/>
        </w:trPr>
        <w:tc>
          <w:tcPr>
            <w:tcW w:w="1953" w:type="dxa"/>
          </w:tcPr>
          <w:p w14:paraId="283C172D" w14:textId="77777777"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14:paraId="2451E135" w14:textId="77777777"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14:paraId="74396925" w14:textId="77777777"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14:paraId="5983A7CD" w14:textId="77777777"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14:paraId="37C4090A" w14:textId="77777777" w:rsidTr="009039CA">
        <w:trPr>
          <w:cantSplit/>
          <w:jc w:val="center"/>
        </w:trPr>
        <w:tc>
          <w:tcPr>
            <w:tcW w:w="1953" w:type="dxa"/>
          </w:tcPr>
          <w:p w14:paraId="074D2033" w14:textId="77777777"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14:paraId="34D908CA" w14:textId="77777777"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14:paraId="0532F312" w14:textId="77777777"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14:paraId="0EA3AA2C" w14:textId="77777777"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14:paraId="2B613A04" w14:textId="77777777" w:rsidTr="009039CA">
        <w:trPr>
          <w:cantSplit/>
          <w:jc w:val="center"/>
        </w:trPr>
        <w:tc>
          <w:tcPr>
            <w:tcW w:w="1953" w:type="dxa"/>
          </w:tcPr>
          <w:p w14:paraId="769BA12B" w14:textId="77777777"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14:paraId="4B82D4F9" w14:textId="77777777"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14:paraId="75313317" w14:textId="77777777"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14:paraId="7B81E300" w14:textId="77777777"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14:paraId="40EE7BB3" w14:textId="77777777" w:rsidR="00FB47C9" w:rsidRPr="00B93702" w:rsidRDefault="00FB47C9" w:rsidP="009039CA">
            <w:pPr>
              <w:pStyle w:val="TAC"/>
              <w:rPr>
                <w:rFonts w:cs="Arial"/>
                <w:lang w:eastAsia="en-US"/>
              </w:rPr>
            </w:pPr>
            <w:r w:rsidRPr="00B93702">
              <w:rPr>
                <w:rFonts w:cs="Arial"/>
                <w:lang w:eastAsia="en-US"/>
              </w:rPr>
              <w:t>-12.5 dBm</w:t>
            </w:r>
          </w:p>
        </w:tc>
        <w:tc>
          <w:tcPr>
            <w:tcW w:w="1430" w:type="dxa"/>
          </w:tcPr>
          <w:p w14:paraId="180C4FE1" w14:textId="77777777"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14:paraId="450A4836" w14:textId="77777777" w:rsidTr="009039CA">
        <w:trPr>
          <w:cantSplit/>
          <w:jc w:val="center"/>
        </w:trPr>
        <w:tc>
          <w:tcPr>
            <w:tcW w:w="1953" w:type="dxa"/>
          </w:tcPr>
          <w:p w14:paraId="4BFB65AC" w14:textId="77777777"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0678567F" w14:textId="77777777"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14:paraId="519B05E6" w14:textId="77777777" w:rsidR="00FB47C9" w:rsidRPr="00B93702" w:rsidRDefault="00FB47C9" w:rsidP="009039CA">
            <w:pPr>
              <w:pStyle w:val="TAC"/>
              <w:rPr>
                <w:rFonts w:cs="Arial"/>
                <w:lang w:eastAsia="en-US"/>
              </w:rPr>
            </w:pPr>
            <w:r w:rsidRPr="00B93702">
              <w:rPr>
                <w:rFonts w:cs="Arial"/>
                <w:lang w:eastAsia="en-US"/>
              </w:rPr>
              <w:t>-15 dBm (Note 7)</w:t>
            </w:r>
          </w:p>
        </w:tc>
        <w:tc>
          <w:tcPr>
            <w:tcW w:w="1430" w:type="dxa"/>
          </w:tcPr>
          <w:p w14:paraId="433E387F" w14:textId="77777777"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14:paraId="205D3403" w14:textId="77777777" w:rsidTr="009039CA">
        <w:trPr>
          <w:cantSplit/>
          <w:jc w:val="center"/>
        </w:trPr>
        <w:tc>
          <w:tcPr>
            <w:tcW w:w="9814" w:type="dxa"/>
            <w:gridSpan w:val="4"/>
          </w:tcPr>
          <w:p w14:paraId="368124EC" w14:textId="77777777"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14:paraId="13723B64" w14:textId="77777777"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14:paraId="32A111E9" w14:textId="77777777" w:rsidR="00FB47C9" w:rsidRPr="00B93702" w:rsidRDefault="00FB47C9" w:rsidP="00EA5ECC"/>
    <w:p w14:paraId="6838E1AC" w14:textId="77777777" w:rsidR="00FB47C9" w:rsidRPr="00B93702" w:rsidRDefault="00FB47C9" w:rsidP="00D96E9D">
      <w:pPr>
        <w:pStyle w:val="TH"/>
        <w:rPr>
          <w:rFonts w:cs="v5.0.0"/>
        </w:rPr>
      </w:pPr>
      <w:r w:rsidRPr="00B93702">
        <w:lastRenderedPageBreak/>
        <w:t xml:space="preserve">Table 6.6.2.5.1-1e: Wide Area operating band unwanted emission mask (UEM) for </w:t>
      </w:r>
      <w:r w:rsidR="0031151C" w:rsidRPr="00EF08BF">
        <w:t>BC1 and BC3 above 3</w:t>
      </w:r>
      <w:r w:rsidR="0031151C">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14:paraId="1D696F8C" w14:textId="77777777" w:rsidTr="009039CA">
        <w:trPr>
          <w:cantSplit/>
          <w:jc w:val="center"/>
        </w:trPr>
        <w:tc>
          <w:tcPr>
            <w:tcW w:w="1953" w:type="dxa"/>
          </w:tcPr>
          <w:p w14:paraId="69366F01" w14:textId="77777777"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14:paraId="684D6C4D" w14:textId="77777777"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14:paraId="7D40B83C" w14:textId="77777777"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14:paraId="36E8D613" w14:textId="77777777"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14:paraId="4DCB184A" w14:textId="77777777" w:rsidTr="009039CA">
        <w:trPr>
          <w:cantSplit/>
          <w:jc w:val="center"/>
        </w:trPr>
        <w:tc>
          <w:tcPr>
            <w:tcW w:w="1953" w:type="dxa"/>
          </w:tcPr>
          <w:p w14:paraId="70E8FCC3" w14:textId="77777777"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14:paraId="3535B9CE" w14:textId="77777777"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14:paraId="6925DC24" w14:textId="77777777" w:rsidR="00FB47C9" w:rsidRPr="00B93702" w:rsidRDefault="00FB47C9" w:rsidP="009039CA">
            <w:pPr>
              <w:pStyle w:val="TAC"/>
              <w:rPr>
                <w:rFonts w:cs="Arial"/>
                <w:lang w:eastAsia="en-US"/>
              </w:rPr>
            </w:pPr>
            <w:r w:rsidRPr="00B93702">
              <w:rPr>
                <w:rFonts w:cs="Arial"/>
              </w:rPr>
              <w:t>- 5.2dBm</w:t>
            </w:r>
            <w:r w:rsidRPr="00B93702">
              <w:rPr>
                <w:rFonts w:cs="v5.0.0"/>
              </w:rPr>
              <w:t xml:space="preserve"> - 7/5(</w:t>
            </w:r>
            <w:r w:rsidRPr="00B93702">
              <w:rPr>
                <w:rFonts w:cs="Arial"/>
              </w:rPr>
              <w:t>f_offset/MHz-0.05</w:t>
            </w:r>
            <w:r w:rsidRPr="00B93702">
              <w:rPr>
                <w:rFonts w:cs="v5.0.0"/>
              </w:rPr>
              <w:t>)dB</w:t>
            </w:r>
          </w:p>
        </w:tc>
        <w:tc>
          <w:tcPr>
            <w:tcW w:w="1430" w:type="dxa"/>
          </w:tcPr>
          <w:p w14:paraId="6C7B35C8" w14:textId="77777777"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14:paraId="3F694343" w14:textId="77777777" w:rsidTr="009039CA">
        <w:trPr>
          <w:cantSplit/>
          <w:jc w:val="center"/>
        </w:trPr>
        <w:tc>
          <w:tcPr>
            <w:tcW w:w="1953" w:type="dxa"/>
          </w:tcPr>
          <w:p w14:paraId="036FB89C" w14:textId="77777777"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14:paraId="7009F776" w14:textId="77777777"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14:paraId="49674BF3" w14:textId="77777777"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14:paraId="1AD97A47" w14:textId="77777777"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14:paraId="2434B6D5" w14:textId="77777777" w:rsidR="00FB47C9" w:rsidRPr="00B93702" w:rsidRDefault="00FB47C9" w:rsidP="009039CA">
            <w:pPr>
              <w:pStyle w:val="TAC"/>
              <w:rPr>
                <w:rFonts w:cs="Arial"/>
                <w:lang w:eastAsia="en-US"/>
              </w:rPr>
            </w:pPr>
            <w:r w:rsidRPr="00B93702">
              <w:rPr>
                <w:rFonts w:cs="Arial"/>
                <w:lang w:eastAsia="en-US"/>
              </w:rPr>
              <w:t>-12.2 dBm</w:t>
            </w:r>
          </w:p>
        </w:tc>
        <w:tc>
          <w:tcPr>
            <w:tcW w:w="1430" w:type="dxa"/>
          </w:tcPr>
          <w:p w14:paraId="1556D655" w14:textId="77777777"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14:paraId="54139E26" w14:textId="77777777" w:rsidTr="009039CA">
        <w:trPr>
          <w:cantSplit/>
          <w:jc w:val="center"/>
        </w:trPr>
        <w:tc>
          <w:tcPr>
            <w:tcW w:w="1953" w:type="dxa"/>
          </w:tcPr>
          <w:p w14:paraId="444626A6" w14:textId="77777777"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524588D1" w14:textId="77777777"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14:paraId="509EA3F3" w14:textId="77777777" w:rsidR="00FB47C9" w:rsidRPr="00B93702" w:rsidRDefault="00FB47C9" w:rsidP="009039CA">
            <w:pPr>
              <w:pStyle w:val="TAC"/>
              <w:rPr>
                <w:rFonts w:cs="Arial"/>
                <w:lang w:eastAsia="en-US"/>
              </w:rPr>
            </w:pPr>
            <w:r w:rsidRPr="00B93702">
              <w:rPr>
                <w:rFonts w:cs="Arial"/>
                <w:lang w:eastAsia="en-US"/>
              </w:rPr>
              <w:t>-15 dBm (Note 7)</w:t>
            </w:r>
          </w:p>
        </w:tc>
        <w:tc>
          <w:tcPr>
            <w:tcW w:w="1430" w:type="dxa"/>
          </w:tcPr>
          <w:p w14:paraId="71047BF0" w14:textId="77777777"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14:paraId="2C758F24" w14:textId="77777777" w:rsidTr="009039CA">
        <w:trPr>
          <w:cantSplit/>
          <w:jc w:val="center"/>
        </w:trPr>
        <w:tc>
          <w:tcPr>
            <w:tcW w:w="9814" w:type="dxa"/>
            <w:gridSpan w:val="4"/>
          </w:tcPr>
          <w:p w14:paraId="0FA6EA4E" w14:textId="77777777"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14:paraId="1177654A" w14:textId="77777777"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14:paraId="350127F4" w14:textId="77777777" w:rsidR="00FB47C9" w:rsidRPr="00B93702" w:rsidRDefault="00FB47C9" w:rsidP="00EA5ECC"/>
    <w:p w14:paraId="0866873F" w14:textId="77777777"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2</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12CF03A8" w14:textId="77777777">
        <w:trPr>
          <w:cantSplit/>
          <w:jc w:val="center"/>
        </w:trPr>
        <w:tc>
          <w:tcPr>
            <w:tcW w:w="2127" w:type="dxa"/>
          </w:tcPr>
          <w:p w14:paraId="605F39ED" w14:textId="77777777"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403E2239" w14:textId="77777777"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14:paraId="2AB3B87A" w14:textId="77777777"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14:paraId="4BB8FD02" w14:textId="77777777"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14:paraId="44892BFD" w14:textId="77777777">
        <w:trPr>
          <w:cantSplit/>
          <w:jc w:val="center"/>
        </w:trPr>
        <w:tc>
          <w:tcPr>
            <w:tcW w:w="2127" w:type="dxa"/>
          </w:tcPr>
          <w:p w14:paraId="2ACBF3E9" w14:textId="77777777"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14:paraId="6D590E1B" w14:textId="77777777"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14:paraId="0C7F0132" w14:textId="77777777"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14:paraId="7F5D977A" w14:textId="77777777"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14:paraId="269FC87D" w14:textId="77777777">
        <w:trPr>
          <w:cantSplit/>
          <w:jc w:val="center"/>
        </w:trPr>
        <w:tc>
          <w:tcPr>
            <w:tcW w:w="2127" w:type="dxa"/>
          </w:tcPr>
          <w:p w14:paraId="5D696EBC" w14:textId="77777777"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30CA1CBB" w14:textId="77777777"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14:paraId="54BD0421" w14:textId="77777777"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14:paraId="725449CA" w14:textId="77777777"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14:paraId="5B762FDC" w14:textId="77777777">
        <w:trPr>
          <w:cantSplit/>
          <w:jc w:val="center"/>
        </w:trPr>
        <w:tc>
          <w:tcPr>
            <w:tcW w:w="2127" w:type="dxa"/>
          </w:tcPr>
          <w:p w14:paraId="5ADB31DC" w14:textId="77777777"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14:paraId="2614A595" w14:textId="77777777"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012104BF" w14:textId="77777777"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3.5</w:t>
            </w:r>
            <w:r w:rsidR="007B22E8" w:rsidRPr="00B93702">
              <w:rPr>
                <w:rFonts w:cs="Arial"/>
                <w:lang w:eastAsia="en-US"/>
              </w:rPr>
              <w:t xml:space="preserve"> dB</w:t>
            </w:r>
          </w:p>
        </w:tc>
        <w:tc>
          <w:tcPr>
            <w:tcW w:w="1430" w:type="dxa"/>
          </w:tcPr>
          <w:p w14:paraId="6ABFCF07"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34EB6BFE" w14:textId="77777777">
        <w:trPr>
          <w:cantSplit/>
          <w:jc w:val="center"/>
        </w:trPr>
        <w:tc>
          <w:tcPr>
            <w:tcW w:w="2127" w:type="dxa"/>
          </w:tcPr>
          <w:p w14:paraId="6016FAF0" w14:textId="77777777"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14:paraId="6CA5B83B" w14:textId="77777777"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14:paraId="2C99909E" w14:textId="77777777"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0.5</w:t>
            </w:r>
            <w:r w:rsidR="007B22E8" w:rsidRPr="00B93702">
              <w:rPr>
                <w:rFonts w:cs="Arial"/>
                <w:lang w:eastAsia="en-US"/>
              </w:rPr>
              <w:t xml:space="preserve"> dB</w:t>
            </w:r>
          </w:p>
        </w:tc>
        <w:tc>
          <w:tcPr>
            <w:tcW w:w="1430" w:type="dxa"/>
          </w:tcPr>
          <w:p w14:paraId="1A4DC781"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73F9FCC4" w14:textId="77777777">
        <w:trPr>
          <w:cantSplit/>
          <w:jc w:val="center"/>
        </w:trPr>
        <w:tc>
          <w:tcPr>
            <w:tcW w:w="2127" w:type="dxa"/>
          </w:tcPr>
          <w:p w14:paraId="469AB7BB" w14:textId="77777777"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14:paraId="38874D36" w14:textId="77777777"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14:paraId="39A9E703" w14:textId="77777777"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14:paraId="46102220" w14:textId="77777777" w:rsidR="007B22E8" w:rsidRPr="00B93702" w:rsidRDefault="007B22E8" w:rsidP="00C61AC8">
            <w:pPr>
              <w:pStyle w:val="TAC"/>
              <w:rPr>
                <w:rFonts w:cs="Arial"/>
                <w:lang w:eastAsia="en-US"/>
              </w:rPr>
            </w:pPr>
            <w:r w:rsidRPr="00B93702">
              <w:rPr>
                <w:rFonts w:cs="Arial"/>
                <w:lang w:eastAsia="en-US"/>
              </w:rPr>
              <w:t>1 MHz</w:t>
            </w:r>
          </w:p>
        </w:tc>
      </w:tr>
      <w:tr w:rsidR="00B93702" w:rsidRPr="00B93702" w14:paraId="058211F3" w14:textId="77777777">
        <w:trPr>
          <w:cantSplit/>
          <w:jc w:val="center"/>
        </w:trPr>
        <w:tc>
          <w:tcPr>
            <w:tcW w:w="2127" w:type="dxa"/>
          </w:tcPr>
          <w:p w14:paraId="5862CE8F" w14:textId="77777777"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zh-CN"/>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vertAlign w:val="subscript"/>
                <w:lang w:eastAsia="zh-CN"/>
              </w:rPr>
              <w:t xml:space="preserve">, </w:t>
            </w:r>
            <w:r w:rsidRPr="00B93702">
              <w:rPr>
                <w:rFonts w:cs="Arial"/>
                <w:lang w:eastAsia="zh-CN"/>
              </w:rPr>
              <w:t>10MHz)</w:t>
            </w:r>
          </w:p>
        </w:tc>
        <w:tc>
          <w:tcPr>
            <w:tcW w:w="2976" w:type="dxa"/>
          </w:tcPr>
          <w:p w14:paraId="619B1864" w14:textId="77777777"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 (</w:t>
            </w:r>
            <w:r w:rsidRPr="00B93702">
              <w:rPr>
                <w:rFonts w:cs="Arial"/>
                <w:lang w:eastAsia="en-US"/>
              </w:rPr>
              <w:t>f_offset</w:t>
            </w:r>
            <w:r w:rsidRPr="00B93702">
              <w:rPr>
                <w:rFonts w:cs="Arial"/>
                <w:vertAlign w:val="subscript"/>
                <w:lang w:eastAsia="en-US"/>
              </w:rPr>
              <w:t>max</w:t>
            </w:r>
            <w:r w:rsidRPr="00B93702">
              <w:rPr>
                <w:rFonts w:cs="Arial"/>
                <w:lang w:eastAsia="en-US"/>
              </w:rPr>
              <w:t>, 10.5 MHz</w:t>
            </w:r>
            <w:r w:rsidRPr="00B93702">
              <w:rPr>
                <w:rFonts w:cs="Arial"/>
                <w:lang w:eastAsia="zh-CN"/>
              </w:rPr>
              <w:t>)</w:t>
            </w:r>
          </w:p>
        </w:tc>
        <w:tc>
          <w:tcPr>
            <w:tcW w:w="3455" w:type="dxa"/>
          </w:tcPr>
          <w:p w14:paraId="1603A95E" w14:textId="77777777"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4.5</w:t>
            </w:r>
            <w:r w:rsidR="007B22E8" w:rsidRPr="00B93702">
              <w:rPr>
                <w:rFonts w:cs="Arial"/>
                <w:lang w:eastAsia="en-US"/>
              </w:rPr>
              <w:t xml:space="preserve"> dB</w:t>
            </w:r>
          </w:p>
        </w:tc>
        <w:tc>
          <w:tcPr>
            <w:tcW w:w="1430" w:type="dxa"/>
          </w:tcPr>
          <w:p w14:paraId="25854A59"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28D44F05" w14:textId="77777777">
        <w:trPr>
          <w:cantSplit/>
          <w:jc w:val="center"/>
        </w:trPr>
        <w:tc>
          <w:tcPr>
            <w:tcW w:w="2127" w:type="dxa"/>
          </w:tcPr>
          <w:p w14:paraId="69F7540B" w14:textId="77777777"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50600FBF" w14:textId="77777777"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14:paraId="104905DB" w14:textId="77777777" w:rsidR="007B22E8" w:rsidRPr="00B93702" w:rsidRDefault="00203EFD" w:rsidP="00C61AC8">
            <w:pPr>
              <w:pStyle w:val="TAC"/>
              <w:rPr>
                <w:rFonts w:cs="Arial"/>
                <w:lang w:eastAsia="zh-CN"/>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14:paraId="5C725283" w14:textId="77777777" w:rsidR="007B22E8" w:rsidRPr="00B93702" w:rsidRDefault="007B22E8" w:rsidP="00C61AC8">
            <w:pPr>
              <w:pStyle w:val="TAC"/>
              <w:rPr>
                <w:rFonts w:cs="Arial"/>
                <w:lang w:eastAsia="zh-CN"/>
              </w:rPr>
            </w:pPr>
            <w:r w:rsidRPr="00B93702">
              <w:rPr>
                <w:rFonts w:cs="Arial"/>
                <w:lang w:eastAsia="zh-CN"/>
              </w:rPr>
              <w:t>1MHz</w:t>
            </w:r>
          </w:p>
        </w:tc>
      </w:tr>
      <w:tr w:rsidR="00874D40" w:rsidRPr="00B93702" w14:paraId="62BECE9A" w14:textId="77777777">
        <w:trPr>
          <w:cantSplit/>
          <w:jc w:val="center"/>
        </w:trPr>
        <w:tc>
          <w:tcPr>
            <w:tcW w:w="9988" w:type="dxa"/>
            <w:gridSpan w:val="4"/>
          </w:tcPr>
          <w:p w14:paraId="73E84E14" w14:textId="77777777"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en-US"/>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en-US"/>
              </w:rPr>
              <w:t xml:space="preserve"> – 56 dB)</w:t>
            </w:r>
            <w:r w:rsidR="007B22E8" w:rsidRPr="00B93702">
              <w:rPr>
                <w:rFonts w:cs="Arial"/>
                <w:lang w:eastAsia="en-US"/>
              </w:rPr>
              <w:t>/MHz.</w:t>
            </w:r>
          </w:p>
          <w:p w14:paraId="3208383F" w14:textId="77777777" w:rsidR="001565F6" w:rsidRPr="00B93702" w:rsidRDefault="000D549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14:paraId="0062A0C8" w14:textId="77777777"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2</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14:paraId="4D08E1C2" w14:textId="77777777" w:rsidR="007B22E8" w:rsidRPr="00B93702" w:rsidRDefault="007B22E8" w:rsidP="007B22E8">
      <w:pPr>
        <w:rPr>
          <w:lang w:eastAsia="zh-CN"/>
        </w:rPr>
      </w:pPr>
    </w:p>
    <w:p w14:paraId="68C9A258" w14:textId="77777777"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2a</w:t>
      </w:r>
      <w:r w:rsidRPr="00B93702">
        <w:t>: Medium Range BS operating band unwanted emission mask (UEM) for BC1</w:t>
      </w:r>
      <w:r w:rsidRPr="00B93702">
        <w:rPr>
          <w:lang w:eastAsia="zh-CN"/>
        </w:rPr>
        <w:t xml:space="preserve"> for bands &gt;</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514CE2B1" w14:textId="77777777">
        <w:trPr>
          <w:cantSplit/>
          <w:jc w:val="center"/>
        </w:trPr>
        <w:tc>
          <w:tcPr>
            <w:tcW w:w="2127" w:type="dxa"/>
          </w:tcPr>
          <w:p w14:paraId="1A660621" w14:textId="77777777"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5705D2A4" w14:textId="77777777"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14:paraId="156EAF54" w14:textId="77777777"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14:paraId="5248E382" w14:textId="77777777"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14:paraId="74824A7C" w14:textId="77777777">
        <w:trPr>
          <w:cantSplit/>
          <w:jc w:val="center"/>
        </w:trPr>
        <w:tc>
          <w:tcPr>
            <w:tcW w:w="2127" w:type="dxa"/>
          </w:tcPr>
          <w:p w14:paraId="0DA192CB" w14:textId="77777777"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14:paraId="0A893E35" w14:textId="77777777"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14:paraId="4E241D2B" w14:textId="77777777"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- 56.2dB</w:t>
            </w:r>
            <w:r w:rsidRPr="00B93702">
              <w:rPr>
                <w:rFonts w:cs="v5.0.0"/>
              </w:rPr>
              <w:t xml:space="preserve"> - 7/5(</w:t>
            </w:r>
            <w:r w:rsidRPr="00B93702">
              <w:rPr>
                <w:rFonts w:cs="Arial"/>
              </w:rPr>
              <w:t>f_offset/MHz-0.015</w:t>
            </w:r>
            <w:r w:rsidRPr="00B93702">
              <w:rPr>
                <w:rFonts w:cs="v5.0.0"/>
              </w:rPr>
              <w:t xml:space="preserve">)dB </w:t>
            </w:r>
          </w:p>
        </w:tc>
        <w:tc>
          <w:tcPr>
            <w:tcW w:w="1430" w:type="dxa"/>
          </w:tcPr>
          <w:p w14:paraId="5A7FD103" w14:textId="77777777"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14:paraId="2DCE70DE" w14:textId="77777777">
        <w:trPr>
          <w:cantSplit/>
          <w:jc w:val="center"/>
        </w:trPr>
        <w:tc>
          <w:tcPr>
            <w:tcW w:w="2127" w:type="dxa"/>
          </w:tcPr>
          <w:p w14:paraId="4570748D" w14:textId="77777777"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063428A8" w14:textId="77777777"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14:paraId="1A0869EF" w14:textId="77777777"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- 15(</w:t>
            </w:r>
            <w:r w:rsidRPr="00B93702">
              <w:rPr>
                <w:rFonts w:cs="Arial"/>
              </w:rPr>
              <w:t>f_offset/MHz-0.215</w:t>
            </w:r>
            <w:r w:rsidRPr="00B93702">
              <w:rPr>
                <w:rFonts w:cs="v5.0.0"/>
              </w:rPr>
              <w:t xml:space="preserve">)dB </w:t>
            </w:r>
          </w:p>
        </w:tc>
        <w:tc>
          <w:tcPr>
            <w:tcW w:w="1430" w:type="dxa"/>
          </w:tcPr>
          <w:p w14:paraId="4FD4B271" w14:textId="77777777"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14:paraId="3A0AB39C" w14:textId="77777777">
        <w:trPr>
          <w:cantSplit/>
          <w:jc w:val="center"/>
        </w:trPr>
        <w:tc>
          <w:tcPr>
            <w:tcW w:w="2127" w:type="dxa"/>
          </w:tcPr>
          <w:p w14:paraId="63CCC9FD" w14:textId="77777777"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14:paraId="426DEAD7" w14:textId="77777777"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0DD72495" w14:textId="77777777"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3.2</w:t>
            </w:r>
            <w:r w:rsidR="007B22E8" w:rsidRPr="00B93702">
              <w:rPr>
                <w:rFonts w:cs="Arial"/>
                <w:lang w:eastAsia="en-US"/>
              </w:rPr>
              <w:t xml:space="preserve"> dB</w:t>
            </w:r>
          </w:p>
        </w:tc>
        <w:tc>
          <w:tcPr>
            <w:tcW w:w="1430" w:type="dxa"/>
          </w:tcPr>
          <w:p w14:paraId="11A31FE1"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2E547330" w14:textId="77777777">
        <w:trPr>
          <w:cantSplit/>
          <w:jc w:val="center"/>
        </w:trPr>
        <w:tc>
          <w:tcPr>
            <w:tcW w:w="2127" w:type="dxa"/>
          </w:tcPr>
          <w:p w14:paraId="47993C57" w14:textId="77777777"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14:paraId="5CACB92F" w14:textId="77777777"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14:paraId="69492945" w14:textId="77777777"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0.2</w:t>
            </w:r>
            <w:r w:rsidR="007B22E8" w:rsidRPr="00B93702">
              <w:rPr>
                <w:rFonts w:cs="Arial"/>
                <w:lang w:eastAsia="en-US"/>
              </w:rPr>
              <w:t xml:space="preserve"> dB</w:t>
            </w:r>
          </w:p>
        </w:tc>
        <w:tc>
          <w:tcPr>
            <w:tcW w:w="1430" w:type="dxa"/>
          </w:tcPr>
          <w:p w14:paraId="36C13D2B"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167EDCB6" w14:textId="77777777">
        <w:trPr>
          <w:cantSplit/>
          <w:jc w:val="center"/>
        </w:trPr>
        <w:tc>
          <w:tcPr>
            <w:tcW w:w="2127" w:type="dxa"/>
          </w:tcPr>
          <w:p w14:paraId="78D3C6BC" w14:textId="77777777"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14:paraId="6F7C1361" w14:textId="77777777"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14:paraId="06005E76" w14:textId="77777777"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0.2</w:t>
            </w:r>
            <w:r w:rsidRPr="00B93702">
              <w:rPr>
                <w:rFonts w:cs="Arial"/>
                <w:lang w:eastAsia="en-US"/>
              </w:rPr>
              <w:t xml:space="preserve"> dB, -1</w:t>
            </w:r>
            <w:r w:rsidRPr="00B93702">
              <w:rPr>
                <w:rFonts w:cs="Arial"/>
                <w:lang w:eastAsia="zh-CN"/>
              </w:rPr>
              <w:t>3.2</w:t>
            </w:r>
            <w:r w:rsidRPr="00B93702">
              <w:rPr>
                <w:rFonts w:cs="Arial"/>
                <w:lang w:eastAsia="en-US"/>
              </w:rPr>
              <w:t>dBm)</w:t>
            </w:r>
          </w:p>
        </w:tc>
        <w:tc>
          <w:tcPr>
            <w:tcW w:w="1430" w:type="dxa"/>
          </w:tcPr>
          <w:p w14:paraId="57348FD6" w14:textId="77777777" w:rsidR="007B22E8" w:rsidRPr="00B93702" w:rsidRDefault="007B22E8" w:rsidP="00C61AC8">
            <w:pPr>
              <w:pStyle w:val="TAC"/>
              <w:rPr>
                <w:rFonts w:cs="Arial"/>
                <w:lang w:eastAsia="en-US"/>
              </w:rPr>
            </w:pPr>
            <w:r w:rsidRPr="00B93702">
              <w:rPr>
                <w:rFonts w:cs="Arial"/>
                <w:lang w:eastAsia="en-US"/>
              </w:rPr>
              <w:t>1 MHz</w:t>
            </w:r>
          </w:p>
        </w:tc>
      </w:tr>
      <w:tr w:rsidR="00B93702" w:rsidRPr="00B93702" w14:paraId="688EE849" w14:textId="77777777">
        <w:trPr>
          <w:cantSplit/>
          <w:jc w:val="center"/>
        </w:trPr>
        <w:tc>
          <w:tcPr>
            <w:tcW w:w="2127" w:type="dxa"/>
          </w:tcPr>
          <w:p w14:paraId="1BE5EF09" w14:textId="77777777"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 10MHz)</w:t>
            </w:r>
          </w:p>
        </w:tc>
        <w:tc>
          <w:tcPr>
            <w:tcW w:w="2976" w:type="dxa"/>
          </w:tcPr>
          <w:p w14:paraId="5F0FF998" w14:textId="77777777"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en-US"/>
              </w:rPr>
              <w:t xml:space="preserve"> </w:t>
            </w:r>
            <w:r w:rsidRPr="00B93702">
              <w:rPr>
                <w:rFonts w:cs="Arial"/>
                <w:lang w:eastAsia="zh-CN"/>
              </w:rPr>
              <w:t>,10.5MHz)</w:t>
            </w:r>
          </w:p>
        </w:tc>
        <w:tc>
          <w:tcPr>
            <w:tcW w:w="3455" w:type="dxa"/>
          </w:tcPr>
          <w:p w14:paraId="02E72772" w14:textId="77777777"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4.2</w:t>
            </w:r>
            <w:r w:rsidR="007B22E8" w:rsidRPr="00B93702">
              <w:rPr>
                <w:rFonts w:cs="Arial"/>
                <w:lang w:eastAsia="en-US"/>
              </w:rPr>
              <w:t xml:space="preserve"> dB</w:t>
            </w:r>
          </w:p>
        </w:tc>
        <w:tc>
          <w:tcPr>
            <w:tcW w:w="1430" w:type="dxa"/>
          </w:tcPr>
          <w:p w14:paraId="78E0F11D"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4E4A9A14" w14:textId="77777777">
        <w:trPr>
          <w:cantSplit/>
          <w:jc w:val="center"/>
        </w:trPr>
        <w:tc>
          <w:tcPr>
            <w:tcW w:w="2127" w:type="dxa"/>
          </w:tcPr>
          <w:p w14:paraId="4D7227F0" w14:textId="77777777"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2F72FFD9" w14:textId="77777777"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14:paraId="69CE039E" w14:textId="77777777"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14:paraId="1F6DB1CC" w14:textId="77777777" w:rsidR="007B22E8" w:rsidRPr="00B93702" w:rsidRDefault="007B22E8" w:rsidP="00C61AC8">
            <w:pPr>
              <w:pStyle w:val="TAC"/>
              <w:rPr>
                <w:rFonts w:cs="Arial"/>
                <w:lang w:eastAsia="en-US"/>
              </w:rPr>
            </w:pPr>
            <w:r w:rsidRPr="00B93702">
              <w:rPr>
                <w:rFonts w:cs="Arial"/>
                <w:lang w:eastAsia="zh-CN"/>
              </w:rPr>
              <w:t>1MHz</w:t>
            </w:r>
          </w:p>
        </w:tc>
      </w:tr>
      <w:tr w:rsidR="007B22E8" w:rsidRPr="00B93702" w14:paraId="43989CCE" w14:textId="77777777">
        <w:trPr>
          <w:cantSplit/>
          <w:jc w:val="center"/>
        </w:trPr>
        <w:tc>
          <w:tcPr>
            <w:tcW w:w="9988" w:type="dxa"/>
            <w:gridSpan w:val="4"/>
          </w:tcPr>
          <w:p w14:paraId="1F05C93C" w14:textId="77777777"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007B22E8" w:rsidRPr="00B93702">
              <w:rPr>
                <w:rFonts w:cs="Arial"/>
                <w:lang w:eastAsia="en-US"/>
              </w:rPr>
              <w:t>/MHz.</w:t>
            </w:r>
          </w:p>
          <w:p w14:paraId="3C05BFB7" w14:textId="77777777"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14:paraId="50C4760F" w14:textId="77777777" w:rsidR="007B22E8" w:rsidRPr="00B93702" w:rsidRDefault="007B22E8" w:rsidP="001565F6">
      <w:pPr>
        <w:rPr>
          <w:lang w:eastAsia="zh-CN"/>
        </w:rPr>
      </w:pPr>
    </w:p>
    <w:p w14:paraId="1BF1F485" w14:textId="77777777" w:rsidR="001565F6" w:rsidRPr="00B93702" w:rsidRDefault="001565F6" w:rsidP="001565F6">
      <w:pPr>
        <w:pStyle w:val="TH"/>
        <w:rPr>
          <w:rFonts w:cs="v5.0.0"/>
        </w:rPr>
      </w:pPr>
      <w:r w:rsidRPr="00B93702">
        <w:t>Table 6.6.2.</w:t>
      </w:r>
      <w:r w:rsidRPr="00B93702">
        <w:rPr>
          <w:lang w:eastAsia="zh-CN"/>
        </w:rPr>
        <w:t>5.</w:t>
      </w:r>
      <w:r w:rsidRPr="00B93702">
        <w:t>1-</w:t>
      </w:r>
      <w:r w:rsidRPr="00B93702">
        <w:rPr>
          <w:lang w:eastAsia="zh-CN"/>
        </w:rPr>
        <w:t>2</w:t>
      </w:r>
      <w:r w:rsidRPr="00B93702">
        <w:rPr>
          <w:rFonts w:hint="eastAsia"/>
          <w:lang w:eastAsia="zh-CN"/>
        </w:rPr>
        <w:t>b</w:t>
      </w:r>
      <w:r w:rsidRPr="00B93702">
        <w:t>: Medium Range BS operating band unwanted emission mask (UEM) for BC1</w:t>
      </w:r>
      <w:r w:rsidRPr="00B93702">
        <w:rPr>
          <w:lang w:eastAsia="zh-CN"/>
        </w:rPr>
        <w:t xml:space="preserve"> </w:t>
      </w:r>
      <w:r w:rsidRPr="00B93702">
        <w:rPr>
          <w:rFonts w:hint="eastAsia"/>
          <w:lang w:eastAsia="zh-CN"/>
        </w:rPr>
        <w:t xml:space="preserve">for bands </w:t>
      </w:r>
      <w:r w:rsidRPr="00B93702">
        <w:rPr>
          <w:lang w:eastAsia="zh-CN"/>
        </w:rPr>
        <w:t>≤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31 &lt;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93702" w:rsidRPr="00B93702" w14:paraId="557F70D8" w14:textId="77777777" w:rsidTr="00F90A79">
        <w:trPr>
          <w:cantSplit/>
          <w:jc w:val="center"/>
        </w:trPr>
        <w:tc>
          <w:tcPr>
            <w:tcW w:w="1914" w:type="dxa"/>
          </w:tcPr>
          <w:p w14:paraId="2C3E4857" w14:textId="77777777"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1" w:type="dxa"/>
          </w:tcPr>
          <w:p w14:paraId="6C6A0A05" w14:textId="77777777"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5" w:type="dxa"/>
          </w:tcPr>
          <w:p w14:paraId="3B0F488B" w14:textId="77777777"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w:t>
            </w:r>
            <w:r w:rsidRPr="00B93702">
              <w:rPr>
                <w:rFonts w:cs="Arial"/>
                <w:lang w:eastAsia="en-US"/>
              </w:rPr>
              <w:t>)</w:t>
            </w:r>
          </w:p>
        </w:tc>
        <w:tc>
          <w:tcPr>
            <w:tcW w:w="1353" w:type="dxa"/>
          </w:tcPr>
          <w:p w14:paraId="545ED788" w14:textId="77777777"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14:paraId="1A1D8520" w14:textId="77777777" w:rsidTr="00F90A79">
        <w:trPr>
          <w:cantSplit/>
          <w:jc w:val="center"/>
        </w:trPr>
        <w:tc>
          <w:tcPr>
            <w:tcW w:w="1914" w:type="dxa"/>
          </w:tcPr>
          <w:p w14:paraId="1518F2A7" w14:textId="77777777" w:rsidR="00F90A79" w:rsidRPr="00B93702" w:rsidRDefault="00F90A79"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14:paraId="79219E85" w14:textId="77777777" w:rsidR="00F90A79" w:rsidRPr="00B93702" w:rsidRDefault="00F90A79" w:rsidP="00135DDA">
            <w:pPr>
              <w:pStyle w:val="TAC"/>
              <w:rPr>
                <w:rFonts w:cs="Arial"/>
                <w:lang w:eastAsia="en-US"/>
              </w:rPr>
            </w:pPr>
            <w:r w:rsidRPr="00B93702">
              <w:rPr>
                <w:rFonts w:cs="v5.0.0"/>
                <w:lang w:eastAsia="zh-CN"/>
              </w:rPr>
              <w:t>(Note 1)</w:t>
            </w:r>
          </w:p>
        </w:tc>
        <w:tc>
          <w:tcPr>
            <w:tcW w:w="2691" w:type="dxa"/>
          </w:tcPr>
          <w:p w14:paraId="19CB5AD1" w14:textId="77777777" w:rsidR="00F90A79" w:rsidRPr="00B93702" w:rsidRDefault="00F90A79"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5" w:type="dxa"/>
          </w:tcPr>
          <w:p w14:paraId="2967B934" w14:textId="77777777"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353" w:type="dxa"/>
          </w:tcPr>
          <w:p w14:paraId="0B38B8FD" w14:textId="77777777" w:rsidR="00F90A79" w:rsidRPr="00B93702" w:rsidRDefault="00F90A79" w:rsidP="00135DDA">
            <w:pPr>
              <w:pStyle w:val="TAC"/>
              <w:rPr>
                <w:rFonts w:cs="Arial"/>
                <w:lang w:eastAsia="en-US"/>
              </w:rPr>
            </w:pPr>
            <w:r w:rsidRPr="00B93702">
              <w:rPr>
                <w:rFonts w:cs="Arial"/>
                <w:lang w:eastAsia="en-US"/>
              </w:rPr>
              <w:t xml:space="preserve">30 kHz </w:t>
            </w:r>
          </w:p>
        </w:tc>
      </w:tr>
      <w:tr w:rsidR="00B93702" w:rsidRPr="00B93702" w14:paraId="6B49A20C" w14:textId="77777777" w:rsidTr="00F90A79">
        <w:trPr>
          <w:cantSplit/>
          <w:jc w:val="center"/>
        </w:trPr>
        <w:tc>
          <w:tcPr>
            <w:tcW w:w="1914" w:type="dxa"/>
          </w:tcPr>
          <w:p w14:paraId="7988CD7A" w14:textId="77777777" w:rsidR="00F90A79" w:rsidRPr="00B93702" w:rsidRDefault="00F90A79"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1" w:type="dxa"/>
          </w:tcPr>
          <w:p w14:paraId="103FABA6" w14:textId="77777777" w:rsidR="00F90A79" w:rsidRPr="00B93702" w:rsidRDefault="00F90A79"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5" w:type="dxa"/>
          </w:tcPr>
          <w:p w14:paraId="75A8A930" w14:textId="77777777"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353" w:type="dxa"/>
          </w:tcPr>
          <w:p w14:paraId="626F84E1" w14:textId="77777777" w:rsidR="00F90A79" w:rsidRPr="00B93702" w:rsidRDefault="00F90A79" w:rsidP="00135DDA">
            <w:pPr>
              <w:pStyle w:val="TAC"/>
              <w:rPr>
                <w:rFonts w:cs="Arial"/>
                <w:lang w:eastAsia="en-US"/>
              </w:rPr>
            </w:pPr>
            <w:r w:rsidRPr="00B93702">
              <w:rPr>
                <w:rFonts w:cs="Arial"/>
                <w:lang w:eastAsia="en-US"/>
              </w:rPr>
              <w:t xml:space="preserve">30 kHz </w:t>
            </w:r>
          </w:p>
        </w:tc>
      </w:tr>
      <w:tr w:rsidR="0024766B" w:rsidRPr="00B93702" w14:paraId="5BE58387" w14:textId="77777777" w:rsidTr="00F90A79">
        <w:trPr>
          <w:cantSplit/>
          <w:jc w:val="center"/>
        </w:trPr>
        <w:tc>
          <w:tcPr>
            <w:tcW w:w="9783" w:type="dxa"/>
            <w:gridSpan w:val="4"/>
          </w:tcPr>
          <w:p w14:paraId="02DA9F4C" w14:textId="77777777"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14:paraId="181DE0AE" w14:textId="77777777"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14:paraId="4D414449" w14:textId="77777777" w:rsidR="001565F6" w:rsidRPr="00B93702" w:rsidRDefault="001565F6" w:rsidP="001565F6">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EF3B82C" w14:textId="77777777" w:rsidR="001565F6" w:rsidRPr="00B93702" w:rsidRDefault="001565F6" w:rsidP="001565F6">
      <w:pPr>
        <w:rPr>
          <w:lang w:eastAsia="zh-CN"/>
        </w:rPr>
      </w:pPr>
    </w:p>
    <w:p w14:paraId="36ED3991" w14:textId="77777777" w:rsidR="00FB47C9" w:rsidRPr="00B93702" w:rsidRDefault="00FB47C9" w:rsidP="00FB47C9">
      <w:pPr>
        <w:pStyle w:val="TH"/>
        <w:rPr>
          <w:rFonts w:cs="v5.0.0"/>
        </w:rPr>
      </w:pPr>
      <w:r w:rsidRPr="00B93702">
        <w:lastRenderedPageBreak/>
        <w:t>Table 6.6.2.5.</w:t>
      </w:r>
      <w:r w:rsidRPr="00B93702">
        <w:rPr>
          <w:lang w:eastAsia="zh-CN"/>
        </w:rPr>
        <w:t>1</w:t>
      </w:r>
      <w:r w:rsidRPr="00B93702">
        <w:t>-</w:t>
      </w:r>
      <w:r w:rsidRPr="00B93702">
        <w:rPr>
          <w:lang w:eastAsia="zh-CN"/>
        </w:rPr>
        <w:t>2c</w:t>
      </w:r>
      <w:r w:rsidRPr="00B93702">
        <w:t>: Medium Range BS operating band unwanted emission mask (UEM) for BS supporting NR and not supporting UTRA</w:t>
      </w:r>
      <w:r w:rsidRPr="00B93702" w:rsidDel="0036714F">
        <w:t xml:space="preserve"> </w:t>
      </w:r>
      <w:r w:rsidRPr="00B93702">
        <w:t xml:space="preserve">in BC1 bands </w:t>
      </w:r>
      <w:r w:rsidRPr="00B93702">
        <w:rPr>
          <w:lang w:eastAsia="zh-CN"/>
        </w:rPr>
        <w:t>≤ 3GHz</w:t>
      </w:r>
      <w:r w:rsidRPr="00B93702">
        <w:t xml:space="preserve">,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5AFB8AA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5C63163" w14:textId="77777777"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5F618844" w14:textId="77777777"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BB588B9" w14:textId="77777777"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E4AE9E3" w14:textId="77777777"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14:paraId="7F11D2E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F02CC55" w14:textId="77777777"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965C467" w14:textId="77777777"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2C7012" w14:textId="77777777"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3D4356A"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7076EF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9D61A33" w14:textId="77777777"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55B80EA3" w14:textId="77777777"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11166393" w14:textId="77777777"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22F6C882"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721D361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DC93E84" w14:textId="77777777"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C701A4E" w14:textId="77777777"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03ADFFB3" w14:textId="77777777"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53735F1" w14:textId="77777777"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14:paraId="4B2BE9CA" w14:textId="77777777" w:rsidTr="009039CA">
        <w:trPr>
          <w:cantSplit/>
          <w:jc w:val="center"/>
        </w:trPr>
        <w:tc>
          <w:tcPr>
            <w:tcW w:w="9988" w:type="dxa"/>
            <w:gridSpan w:val="4"/>
          </w:tcPr>
          <w:p w14:paraId="65B00A02" w14:textId="77777777"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14:paraId="2D7CD4DB" w14:textId="77777777"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14:paraId="28FE9F24" w14:textId="77777777"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6.6.2.5.1-2b apply for 0 MHz </w:t>
            </w:r>
            <w:r w:rsidRPr="00B93702">
              <w:sym w:font="Symbol" w:char="F0A3"/>
            </w:r>
            <w:r w:rsidRPr="00B93702">
              <w:t xml:space="preserve"> </w:t>
            </w:r>
            <w:r w:rsidRPr="00B93702">
              <w:sym w:font="Symbol" w:char="F044"/>
            </w:r>
            <w:r w:rsidRPr="00B93702">
              <w:t>f &lt; 0.15 MHz.</w:t>
            </w:r>
          </w:p>
        </w:tc>
      </w:tr>
    </w:tbl>
    <w:p w14:paraId="6EB4CFAF" w14:textId="77777777" w:rsidR="00FB47C9" w:rsidRPr="00B93702" w:rsidRDefault="00FB47C9" w:rsidP="00EA5ECC"/>
    <w:p w14:paraId="29905C98" w14:textId="77777777" w:rsidR="00FB47C9" w:rsidRPr="00B93702" w:rsidRDefault="00FB47C9" w:rsidP="00FB47C9">
      <w:pPr>
        <w:pStyle w:val="TH"/>
        <w:rPr>
          <w:rFonts w:cs="v5.0.0"/>
        </w:rPr>
      </w:pPr>
      <w:r w:rsidRPr="00B93702">
        <w:t>Table 6.6.2.5.</w:t>
      </w:r>
      <w:r w:rsidRPr="00B93702">
        <w:rPr>
          <w:lang w:eastAsia="zh-CN"/>
        </w:rPr>
        <w:t>1</w:t>
      </w:r>
      <w:r w:rsidRPr="00B93702">
        <w:t>-</w:t>
      </w:r>
      <w:r w:rsidRPr="00B93702">
        <w:rPr>
          <w:lang w:eastAsia="zh-CN"/>
        </w:rPr>
        <w:t>2d</w:t>
      </w:r>
      <w:r w:rsidRPr="00B93702">
        <w:t>: Medium Range BS operating band unwanted emission mask (UEM) for BS supporting NR and not supporting UTRA</w:t>
      </w:r>
      <w:r w:rsidRPr="00B93702" w:rsidDel="0036714F">
        <w:t xml:space="preserve"> </w:t>
      </w:r>
      <w:r w:rsidRPr="00B93702">
        <w:t xml:space="preserve">in BC1 bands &gt;3GHz,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4E8D30D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23CFBFA" w14:textId="77777777"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189B679C" w14:textId="77777777"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CE29195" w14:textId="77777777"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AF7C6AA" w14:textId="77777777"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14:paraId="67D1809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996793A" w14:textId="77777777"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CB55B7F" w14:textId="77777777"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483DE2C" w14:textId="77777777"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1EEF8F5"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2EC1A33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B3F9D96" w14:textId="77777777"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28D772F" w14:textId="77777777"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8220AF0" w14:textId="77777777"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D0A49E5"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23FDA2E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9F0EB8" w14:textId="77777777"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2047E99" w14:textId="77777777"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1799C56" w14:textId="77777777"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6F402D" w14:textId="77777777"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14:paraId="235E707C" w14:textId="77777777" w:rsidTr="009039CA">
        <w:trPr>
          <w:cantSplit/>
          <w:jc w:val="center"/>
        </w:trPr>
        <w:tc>
          <w:tcPr>
            <w:tcW w:w="9988" w:type="dxa"/>
            <w:gridSpan w:val="4"/>
          </w:tcPr>
          <w:p w14:paraId="545FB70F" w14:textId="77777777"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14:paraId="76FEADCC" w14:textId="77777777"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14:paraId="790E04CF" w14:textId="77777777" w:rsidR="00FB47C9" w:rsidRPr="00B93702" w:rsidRDefault="00FB47C9" w:rsidP="001565F6">
      <w:pPr>
        <w:rPr>
          <w:lang w:eastAsia="zh-CN"/>
        </w:rPr>
      </w:pPr>
    </w:p>
    <w:p w14:paraId="29DB6925" w14:textId="77777777"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3</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2447F567" w14:textId="77777777">
        <w:trPr>
          <w:cantSplit/>
          <w:jc w:val="center"/>
        </w:trPr>
        <w:tc>
          <w:tcPr>
            <w:tcW w:w="2127" w:type="dxa"/>
          </w:tcPr>
          <w:p w14:paraId="615D724D" w14:textId="77777777"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58F6E736" w14:textId="77777777"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14:paraId="1310EA65" w14:textId="77777777"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14:paraId="0AFCEE20" w14:textId="77777777"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14:paraId="205465FA" w14:textId="77777777">
        <w:trPr>
          <w:cantSplit/>
          <w:jc w:val="center"/>
        </w:trPr>
        <w:tc>
          <w:tcPr>
            <w:tcW w:w="2127" w:type="dxa"/>
          </w:tcPr>
          <w:p w14:paraId="779E3799" w14:textId="77777777"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14:paraId="0BC7D7DB" w14:textId="77777777"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14:paraId="0CB095FF" w14:textId="77777777" w:rsidR="007B22E8" w:rsidRPr="00B93702" w:rsidRDefault="007B22E8" w:rsidP="00C61AC8">
            <w:pPr>
              <w:pStyle w:val="TAC"/>
              <w:rPr>
                <w:rFonts w:cs="Arial"/>
                <w:lang w:eastAsia="en-US"/>
              </w:rPr>
            </w:pPr>
            <w:r w:rsidRPr="00B93702">
              <w:rPr>
                <w:rFonts w:cs="Arial"/>
                <w:position w:val="-28"/>
                <w:lang w:eastAsia="en-US"/>
              </w:rPr>
              <w:object w:dxaOrig="3680" w:dyaOrig="680" w14:anchorId="6A441DC3">
                <v:shape id="_x0000_i1038" type="#_x0000_t75" style="width:166pt;height:29pt" o:ole="">
                  <v:imagedata r:id="rId34" o:title=""/>
                </v:shape>
                <o:OLEObject Type="Embed" ProgID="Equation.DSMT4" ShapeID="_x0000_i1038" DrawAspect="Content" ObjectID="_1640378337" r:id="rId35"/>
              </w:object>
            </w:r>
          </w:p>
        </w:tc>
        <w:tc>
          <w:tcPr>
            <w:tcW w:w="1430" w:type="dxa"/>
          </w:tcPr>
          <w:p w14:paraId="17BF48B1"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3FA813E1" w14:textId="77777777">
        <w:trPr>
          <w:cantSplit/>
          <w:jc w:val="center"/>
        </w:trPr>
        <w:tc>
          <w:tcPr>
            <w:tcW w:w="2127" w:type="dxa"/>
          </w:tcPr>
          <w:p w14:paraId="60D8D9B9" w14:textId="77777777"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7A2566FE" w14:textId="77777777"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14:paraId="07ED27D8" w14:textId="77777777" w:rsidR="007B22E8" w:rsidRPr="00B93702" w:rsidRDefault="007B22E8" w:rsidP="00C61AC8">
            <w:pPr>
              <w:pStyle w:val="TAC"/>
              <w:rPr>
                <w:rFonts w:cs="Arial"/>
                <w:lang w:eastAsia="en-US"/>
              </w:rPr>
            </w:pPr>
            <w:r w:rsidRPr="00B93702">
              <w:rPr>
                <w:rFonts w:cs="Arial"/>
                <w:position w:val="-28"/>
                <w:lang w:eastAsia="en-US"/>
              </w:rPr>
              <w:object w:dxaOrig="3820" w:dyaOrig="680" w14:anchorId="611D6F41">
                <v:shape id="_x0000_i1039" type="#_x0000_t75" style="width:158.5pt;height:29pt" o:ole="" fillcolor="window">
                  <v:imagedata r:id="rId36" o:title=""/>
                </v:shape>
                <o:OLEObject Type="Embed" ProgID="Equation.DSMT4" ShapeID="_x0000_i1039" DrawAspect="Content" ObjectID="_1640378338" r:id="rId37"/>
              </w:object>
            </w:r>
          </w:p>
        </w:tc>
        <w:tc>
          <w:tcPr>
            <w:tcW w:w="1430" w:type="dxa"/>
          </w:tcPr>
          <w:p w14:paraId="1A72C2CE"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73B2809D" w14:textId="77777777">
        <w:trPr>
          <w:cantSplit/>
          <w:jc w:val="center"/>
        </w:trPr>
        <w:tc>
          <w:tcPr>
            <w:tcW w:w="2127" w:type="dxa"/>
          </w:tcPr>
          <w:p w14:paraId="2E0F7DAD" w14:textId="77777777"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14:paraId="23550EA5" w14:textId="77777777"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111F9DA5" w14:textId="77777777"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14:paraId="04EF8448"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799B05AC" w14:textId="77777777">
        <w:trPr>
          <w:cantSplit/>
          <w:jc w:val="center"/>
        </w:trPr>
        <w:tc>
          <w:tcPr>
            <w:tcW w:w="2127" w:type="dxa"/>
          </w:tcPr>
          <w:p w14:paraId="21FD0BA9" w14:textId="77777777"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14:paraId="03B5195B" w14:textId="77777777"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14:paraId="559A6C0F" w14:textId="77777777" w:rsidR="007B22E8" w:rsidRPr="00B93702" w:rsidRDefault="007B22E8" w:rsidP="00C61AC8">
            <w:pPr>
              <w:pStyle w:val="TAC"/>
              <w:rPr>
                <w:rFonts w:cs="Arial"/>
                <w:lang w:eastAsia="en-US"/>
              </w:rPr>
            </w:pPr>
            <w:r w:rsidRPr="00B93702">
              <w:rPr>
                <w:rFonts w:cs="Arial"/>
                <w:lang w:eastAsia="en-US"/>
              </w:rPr>
              <w:t>-19.5 dBm</w:t>
            </w:r>
          </w:p>
        </w:tc>
        <w:tc>
          <w:tcPr>
            <w:tcW w:w="1430" w:type="dxa"/>
          </w:tcPr>
          <w:p w14:paraId="2030578A"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4D04514F" w14:textId="77777777">
        <w:trPr>
          <w:cantSplit/>
          <w:jc w:val="center"/>
        </w:trPr>
        <w:tc>
          <w:tcPr>
            <w:tcW w:w="2127" w:type="dxa"/>
          </w:tcPr>
          <w:p w14:paraId="4B358EB2" w14:textId="77777777"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14:paraId="60B01C34" w14:textId="77777777"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14:paraId="5F36D30D" w14:textId="77777777"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14:paraId="554B8398"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7B3EF25C" w14:textId="77777777">
        <w:trPr>
          <w:cantSplit/>
          <w:jc w:val="center"/>
        </w:trPr>
        <w:tc>
          <w:tcPr>
            <w:tcW w:w="2127" w:type="dxa"/>
          </w:tcPr>
          <w:p w14:paraId="39B01D8A" w14:textId="77777777"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346A08CE" w14:textId="77777777"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14:paraId="62E0A039" w14:textId="77777777" w:rsidR="007B22E8" w:rsidRPr="00B93702" w:rsidRDefault="007B22E8" w:rsidP="00C61AC8">
            <w:pPr>
              <w:pStyle w:val="TAC"/>
              <w:rPr>
                <w:rFonts w:cs="Arial"/>
                <w:lang w:eastAsia="zh-CN"/>
              </w:rPr>
            </w:pPr>
            <w:r w:rsidRPr="00B93702">
              <w:rPr>
                <w:rFonts w:cs="Arial"/>
                <w:lang w:eastAsia="zh-CN"/>
              </w:rPr>
              <w:t xml:space="preserve">-25 dBm </w:t>
            </w:r>
            <w:r w:rsidRPr="00B93702">
              <w:rPr>
                <w:rFonts w:cs="Arial"/>
                <w:lang w:eastAsia="en-US"/>
              </w:rPr>
              <w:t xml:space="preserve">(Note </w:t>
            </w:r>
            <w:r w:rsidR="002F6EF4" w:rsidRPr="00B93702">
              <w:rPr>
                <w:rFonts w:cs="Arial"/>
                <w:lang w:eastAsia="en-US"/>
              </w:rPr>
              <w:t>7</w:t>
            </w:r>
            <w:r w:rsidRPr="00B93702">
              <w:rPr>
                <w:rFonts w:cs="Arial"/>
                <w:lang w:eastAsia="en-US"/>
              </w:rPr>
              <w:t>)</w:t>
            </w:r>
          </w:p>
        </w:tc>
        <w:tc>
          <w:tcPr>
            <w:tcW w:w="1430" w:type="dxa"/>
          </w:tcPr>
          <w:p w14:paraId="5E6F9F4B" w14:textId="77777777" w:rsidR="007B22E8" w:rsidRPr="00B93702" w:rsidRDefault="007B22E8" w:rsidP="00C61AC8">
            <w:pPr>
              <w:pStyle w:val="TAC"/>
              <w:rPr>
                <w:rFonts w:cs="Arial"/>
                <w:lang w:eastAsia="zh-CN"/>
              </w:rPr>
            </w:pPr>
            <w:r w:rsidRPr="00B93702">
              <w:rPr>
                <w:rFonts w:cs="Arial"/>
                <w:lang w:eastAsia="zh-CN"/>
              </w:rPr>
              <w:t>1MHz</w:t>
            </w:r>
          </w:p>
        </w:tc>
      </w:tr>
      <w:tr w:rsidR="007B22E8" w:rsidRPr="00B93702" w14:paraId="26409BFF" w14:textId="77777777">
        <w:trPr>
          <w:cantSplit/>
          <w:jc w:val="center"/>
        </w:trPr>
        <w:tc>
          <w:tcPr>
            <w:tcW w:w="9988" w:type="dxa"/>
            <w:gridSpan w:val="4"/>
          </w:tcPr>
          <w:p w14:paraId="38E4A5C3" w14:textId="77777777"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0D549F" w:rsidRPr="00B93702">
              <w:rPr>
                <w:rFonts w:cs="Arial"/>
                <w:lang w:eastAsia="zh-CN"/>
              </w:rPr>
              <w:t xml:space="preserve"> within any operating band</w:t>
            </w:r>
            <w:r w:rsidR="007B22E8" w:rsidRPr="00B93702">
              <w:rPr>
                <w:rFonts w:cs="Arial"/>
                <w:lang w:eastAsia="en-US"/>
              </w:rPr>
              <w:t xml:space="preserv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14:paraId="36B80ADF" w14:textId="77777777" w:rsidR="001565F6" w:rsidRPr="00B93702" w:rsidRDefault="000D549F" w:rsidP="001565F6">
            <w:pPr>
              <w:pStyle w:val="TAN"/>
              <w:rPr>
                <w:rFonts w:cs="Arial"/>
                <w:szCs w:val="18"/>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14:paraId="4D85EF78" w14:textId="77777777"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3</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14:paraId="17AD5178" w14:textId="77777777" w:rsidR="007B22E8" w:rsidRPr="00B93702" w:rsidRDefault="007B22E8" w:rsidP="001565F6">
      <w:pPr>
        <w:rPr>
          <w:lang w:eastAsia="zh-CN"/>
        </w:rPr>
      </w:pPr>
    </w:p>
    <w:p w14:paraId="6F1B152C" w14:textId="77777777"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3a</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rPr>
          <w:lang w:eastAsia="zh-CN"/>
        </w:rPr>
        <w:t>&gt;</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386D28B9" w14:textId="77777777">
        <w:trPr>
          <w:cantSplit/>
          <w:jc w:val="center"/>
        </w:trPr>
        <w:tc>
          <w:tcPr>
            <w:tcW w:w="2127" w:type="dxa"/>
          </w:tcPr>
          <w:p w14:paraId="7D083C1B" w14:textId="77777777"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3FF6D337" w14:textId="77777777"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14:paraId="7B11C51C" w14:textId="77777777"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14:paraId="73C3C518" w14:textId="77777777"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14:paraId="7634CA42" w14:textId="77777777">
        <w:trPr>
          <w:cantSplit/>
          <w:jc w:val="center"/>
        </w:trPr>
        <w:tc>
          <w:tcPr>
            <w:tcW w:w="2127" w:type="dxa"/>
          </w:tcPr>
          <w:p w14:paraId="4EC0168D" w14:textId="77777777"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14:paraId="3A2DF4CB" w14:textId="77777777"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14:paraId="1014D3DC" w14:textId="77777777" w:rsidR="007B22E8" w:rsidRPr="00B93702" w:rsidRDefault="007B22E8" w:rsidP="00C61AC8">
            <w:pPr>
              <w:pStyle w:val="TAC"/>
              <w:rPr>
                <w:rFonts w:cs="Arial"/>
                <w:lang w:eastAsia="en-US"/>
              </w:rPr>
            </w:pPr>
            <w:r w:rsidRPr="00B93702">
              <w:rPr>
                <w:rFonts w:cs="Arial"/>
                <w:position w:val="-28"/>
                <w:lang w:eastAsia="en-US"/>
              </w:rPr>
              <w:object w:dxaOrig="3700" w:dyaOrig="680" w14:anchorId="725E9200">
                <v:shape id="_x0000_i1040" type="#_x0000_t75" style="width:166pt;height:29pt" o:ole="">
                  <v:imagedata r:id="rId38" o:title=""/>
                </v:shape>
                <o:OLEObject Type="Embed" ProgID="Equation.DSMT4" ShapeID="_x0000_i1040" DrawAspect="Content" ObjectID="_1640378339" r:id="rId39"/>
              </w:object>
            </w:r>
          </w:p>
        </w:tc>
        <w:tc>
          <w:tcPr>
            <w:tcW w:w="1430" w:type="dxa"/>
          </w:tcPr>
          <w:p w14:paraId="68FABD15"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287438B5" w14:textId="77777777">
        <w:trPr>
          <w:cantSplit/>
          <w:jc w:val="center"/>
        </w:trPr>
        <w:tc>
          <w:tcPr>
            <w:tcW w:w="2127" w:type="dxa"/>
          </w:tcPr>
          <w:p w14:paraId="62403AF0" w14:textId="77777777"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5521F7DB" w14:textId="77777777"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14:paraId="132E7144" w14:textId="77777777" w:rsidR="007B22E8" w:rsidRPr="00B93702" w:rsidRDefault="007B22E8" w:rsidP="00C61AC8">
            <w:pPr>
              <w:pStyle w:val="TAC"/>
              <w:rPr>
                <w:rFonts w:cs="Arial"/>
                <w:lang w:eastAsia="en-US"/>
              </w:rPr>
            </w:pPr>
            <w:r w:rsidRPr="00B93702">
              <w:rPr>
                <w:rFonts w:cs="Arial"/>
                <w:position w:val="-28"/>
                <w:lang w:eastAsia="en-US"/>
              </w:rPr>
              <w:object w:dxaOrig="3840" w:dyaOrig="680" w14:anchorId="10506E27">
                <v:shape id="_x0000_i1041" type="#_x0000_t75" style="width:158pt;height:29pt" o:ole="" fillcolor="window">
                  <v:imagedata r:id="rId40" o:title=""/>
                </v:shape>
                <o:OLEObject Type="Embed" ProgID="Equation.DSMT4" ShapeID="_x0000_i1041" DrawAspect="Content" ObjectID="_1640378340" r:id="rId41"/>
              </w:object>
            </w:r>
          </w:p>
        </w:tc>
        <w:tc>
          <w:tcPr>
            <w:tcW w:w="1430" w:type="dxa"/>
          </w:tcPr>
          <w:p w14:paraId="74422437"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672889B2" w14:textId="77777777">
        <w:trPr>
          <w:cantSplit/>
          <w:jc w:val="center"/>
        </w:trPr>
        <w:tc>
          <w:tcPr>
            <w:tcW w:w="2127" w:type="dxa"/>
          </w:tcPr>
          <w:p w14:paraId="0DB052CC" w14:textId="77777777"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14:paraId="406503D2" w14:textId="77777777"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7E507377" w14:textId="77777777"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2.2</w:t>
            </w:r>
            <w:r w:rsidRPr="00B93702">
              <w:rPr>
                <w:rFonts w:cs="Arial"/>
                <w:lang w:eastAsia="en-US"/>
              </w:rPr>
              <w:t xml:space="preserve"> dBm</w:t>
            </w:r>
          </w:p>
        </w:tc>
        <w:tc>
          <w:tcPr>
            <w:tcW w:w="1430" w:type="dxa"/>
          </w:tcPr>
          <w:p w14:paraId="6F6A96D0" w14:textId="77777777"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14:paraId="5D90EABD" w14:textId="77777777">
        <w:trPr>
          <w:cantSplit/>
          <w:jc w:val="center"/>
        </w:trPr>
        <w:tc>
          <w:tcPr>
            <w:tcW w:w="2127" w:type="dxa"/>
          </w:tcPr>
          <w:p w14:paraId="19374D4E" w14:textId="77777777"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14:paraId="799D626E" w14:textId="77777777"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14:paraId="25D5FF89" w14:textId="77777777" w:rsidR="007B22E8" w:rsidRPr="00B93702" w:rsidRDefault="007B22E8" w:rsidP="00C61AC8">
            <w:pPr>
              <w:pStyle w:val="TAC"/>
              <w:rPr>
                <w:rFonts w:cs="Arial"/>
                <w:lang w:eastAsia="en-US"/>
              </w:rPr>
            </w:pPr>
            <w:r w:rsidRPr="00B93702">
              <w:rPr>
                <w:rFonts w:cs="Arial"/>
                <w:lang w:eastAsia="en-US"/>
              </w:rPr>
              <w:t>-19.</w:t>
            </w:r>
            <w:r w:rsidRPr="00B93702">
              <w:rPr>
                <w:rFonts w:cs="Arial"/>
                <w:lang w:eastAsia="zh-CN"/>
              </w:rPr>
              <w:t>2</w:t>
            </w:r>
            <w:r w:rsidRPr="00B93702">
              <w:rPr>
                <w:rFonts w:cs="Arial"/>
                <w:lang w:eastAsia="en-US"/>
              </w:rPr>
              <w:t xml:space="preserve"> dBm</w:t>
            </w:r>
          </w:p>
        </w:tc>
        <w:tc>
          <w:tcPr>
            <w:tcW w:w="1430" w:type="dxa"/>
          </w:tcPr>
          <w:p w14:paraId="1DB90210"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42EDB63B" w14:textId="77777777">
        <w:trPr>
          <w:cantSplit/>
          <w:jc w:val="center"/>
        </w:trPr>
        <w:tc>
          <w:tcPr>
            <w:tcW w:w="2127" w:type="dxa"/>
          </w:tcPr>
          <w:p w14:paraId="1B8A4714" w14:textId="77777777"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14:paraId="22D58BC1" w14:textId="77777777"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14:paraId="755F3B82" w14:textId="77777777"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3.2</w:t>
            </w:r>
            <w:r w:rsidRPr="00B93702">
              <w:rPr>
                <w:rFonts w:cs="Arial"/>
                <w:lang w:eastAsia="en-US"/>
              </w:rPr>
              <w:t xml:space="preserve"> dBm</w:t>
            </w:r>
          </w:p>
        </w:tc>
        <w:tc>
          <w:tcPr>
            <w:tcW w:w="1430" w:type="dxa"/>
          </w:tcPr>
          <w:p w14:paraId="617AE69B" w14:textId="77777777"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14:paraId="7D51051B" w14:textId="77777777">
        <w:trPr>
          <w:cantSplit/>
          <w:jc w:val="center"/>
        </w:trPr>
        <w:tc>
          <w:tcPr>
            <w:tcW w:w="2127" w:type="dxa"/>
          </w:tcPr>
          <w:p w14:paraId="3474BAD1" w14:textId="77777777"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7D2FC567" w14:textId="77777777"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14:paraId="2CB50CAF" w14:textId="77777777" w:rsidR="007B22E8" w:rsidRPr="00B93702" w:rsidRDefault="007B22E8" w:rsidP="00C61AC8">
            <w:pPr>
              <w:pStyle w:val="TAC"/>
              <w:rPr>
                <w:rFonts w:cs="Arial"/>
                <w:lang w:eastAsia="en-US"/>
              </w:rPr>
            </w:pPr>
            <w:r w:rsidRPr="00B93702">
              <w:rPr>
                <w:rFonts w:cs="Arial"/>
                <w:lang w:eastAsia="zh-CN"/>
              </w:rPr>
              <w:t xml:space="preserve">-25 dBm </w:t>
            </w:r>
            <w:r w:rsidRPr="00B93702">
              <w:rPr>
                <w:rFonts w:cs="Arial"/>
                <w:lang w:eastAsia="en-US"/>
              </w:rPr>
              <w:t xml:space="preserve">(Note </w:t>
            </w:r>
            <w:r w:rsidR="002F6EF4" w:rsidRPr="00B93702">
              <w:rPr>
                <w:rFonts w:cs="Arial"/>
                <w:lang w:eastAsia="zh-CN"/>
              </w:rPr>
              <w:t>7</w:t>
            </w:r>
            <w:r w:rsidRPr="00B93702">
              <w:rPr>
                <w:rFonts w:cs="Arial"/>
                <w:lang w:eastAsia="en-US"/>
              </w:rPr>
              <w:t>)</w:t>
            </w:r>
          </w:p>
        </w:tc>
        <w:tc>
          <w:tcPr>
            <w:tcW w:w="1430" w:type="dxa"/>
          </w:tcPr>
          <w:p w14:paraId="38B4709D" w14:textId="77777777" w:rsidR="007B22E8" w:rsidRPr="00B93702" w:rsidRDefault="007B22E8" w:rsidP="00C61AC8">
            <w:pPr>
              <w:pStyle w:val="TAC"/>
              <w:rPr>
                <w:rFonts w:cs="Arial"/>
                <w:lang w:eastAsia="en-US"/>
              </w:rPr>
            </w:pPr>
            <w:r w:rsidRPr="00B93702">
              <w:rPr>
                <w:rFonts w:cs="Arial"/>
                <w:lang w:eastAsia="zh-CN"/>
              </w:rPr>
              <w:t>1MHz</w:t>
            </w:r>
          </w:p>
        </w:tc>
      </w:tr>
      <w:tr w:rsidR="007B22E8" w:rsidRPr="00B93702" w14:paraId="00C74004" w14:textId="77777777">
        <w:trPr>
          <w:cantSplit/>
          <w:jc w:val="center"/>
        </w:trPr>
        <w:tc>
          <w:tcPr>
            <w:tcW w:w="9988" w:type="dxa"/>
            <w:gridSpan w:val="4"/>
          </w:tcPr>
          <w:p w14:paraId="283DE75A" w14:textId="77777777"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14:paraId="69E13BFD" w14:textId="77777777"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14:paraId="76EF8A87" w14:textId="77777777" w:rsidR="007B22E8" w:rsidRPr="00B93702" w:rsidRDefault="007B22E8" w:rsidP="001565F6">
      <w:pPr>
        <w:rPr>
          <w:lang w:eastAsia="zh-CN"/>
        </w:rPr>
      </w:pPr>
    </w:p>
    <w:p w14:paraId="5EA25C45" w14:textId="77777777" w:rsidR="001565F6" w:rsidRPr="00B93702" w:rsidRDefault="001565F6" w:rsidP="001565F6">
      <w:pPr>
        <w:pStyle w:val="TH"/>
        <w:rPr>
          <w:rFonts w:cs="v5.0.0"/>
        </w:rPr>
      </w:pPr>
      <w:r w:rsidRPr="00B93702">
        <w:lastRenderedPageBreak/>
        <w:t>Table 6.6.2.</w:t>
      </w:r>
      <w:r w:rsidRPr="00B93702">
        <w:rPr>
          <w:lang w:eastAsia="zh-CN"/>
        </w:rPr>
        <w:t>5.</w:t>
      </w:r>
      <w:r w:rsidRPr="00B93702">
        <w:t>1-</w:t>
      </w:r>
      <w:r w:rsidRPr="00B93702">
        <w:rPr>
          <w:lang w:eastAsia="zh-CN"/>
        </w:rPr>
        <w:t>3</w:t>
      </w:r>
      <w:r w:rsidRPr="00B93702">
        <w:rPr>
          <w:rFonts w:hint="eastAsia"/>
          <w:lang w:eastAsia="zh-CN"/>
        </w:rPr>
        <w:t>b</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14:paraId="6588B55F" w14:textId="77777777" w:rsidTr="00135DDA">
        <w:trPr>
          <w:cantSplit/>
          <w:jc w:val="center"/>
        </w:trPr>
        <w:tc>
          <w:tcPr>
            <w:tcW w:w="1915" w:type="dxa"/>
          </w:tcPr>
          <w:p w14:paraId="15BAB8C8" w14:textId="77777777"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14:paraId="374F91D8" w14:textId="77777777"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14:paraId="029AE65C" w14:textId="77777777"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14:paraId="0B841790" w14:textId="77777777"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14:paraId="7DF3123F" w14:textId="77777777" w:rsidTr="00135DDA">
        <w:trPr>
          <w:cantSplit/>
          <w:jc w:val="center"/>
        </w:trPr>
        <w:tc>
          <w:tcPr>
            <w:tcW w:w="1915" w:type="dxa"/>
          </w:tcPr>
          <w:p w14:paraId="48A2E7FA" w14:textId="77777777"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14:paraId="2CAA30A5" w14:textId="77777777" w:rsidR="001565F6" w:rsidRPr="00B93702" w:rsidRDefault="001565F6" w:rsidP="00135DDA">
            <w:pPr>
              <w:pStyle w:val="TAC"/>
              <w:rPr>
                <w:rFonts w:cs="Arial"/>
                <w:lang w:eastAsia="en-US"/>
              </w:rPr>
            </w:pPr>
            <w:r w:rsidRPr="00B93702">
              <w:rPr>
                <w:rFonts w:cs="v5.0.0"/>
                <w:lang w:eastAsia="zh-CN"/>
              </w:rPr>
              <w:t>(Note 1)</w:t>
            </w:r>
          </w:p>
        </w:tc>
        <w:tc>
          <w:tcPr>
            <w:tcW w:w="2693" w:type="dxa"/>
          </w:tcPr>
          <w:p w14:paraId="18190714" w14:textId="77777777"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7" w:type="dxa"/>
          </w:tcPr>
          <w:p w14:paraId="13315BA4" w14:textId="77777777" w:rsidR="001565F6" w:rsidRPr="00B93702" w:rsidRDefault="001565F6" w:rsidP="00135DDA">
            <w:pPr>
              <w:pStyle w:val="TAC"/>
              <w:rPr>
                <w:rFonts w:cs="Arial"/>
                <w:lang w:eastAsia="en-US"/>
              </w:rPr>
            </w:pPr>
            <w:r w:rsidRPr="00B93702">
              <w:rPr>
                <w:position w:val="-46"/>
              </w:rPr>
              <w:object w:dxaOrig="4000" w:dyaOrig="1040" w14:anchorId="57CFED92">
                <v:shape id="_x0000_i1042" type="#_x0000_t75" style="width:151pt;height:42.5pt" o:ole="" fillcolor="window">
                  <v:imagedata r:id="rId42" o:title=""/>
                </v:shape>
                <o:OLEObject Type="Embed" ProgID="Equation.3" ShapeID="_x0000_i1042" DrawAspect="Content" ObjectID="_1640378341" r:id="rId43"/>
              </w:object>
            </w:r>
          </w:p>
        </w:tc>
        <w:tc>
          <w:tcPr>
            <w:tcW w:w="1348" w:type="dxa"/>
          </w:tcPr>
          <w:p w14:paraId="6976644F" w14:textId="77777777"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14:paraId="4F37ACA1" w14:textId="77777777" w:rsidTr="00135DDA">
        <w:trPr>
          <w:cantSplit/>
          <w:jc w:val="center"/>
        </w:trPr>
        <w:tc>
          <w:tcPr>
            <w:tcW w:w="1915" w:type="dxa"/>
          </w:tcPr>
          <w:p w14:paraId="710FFC23" w14:textId="77777777"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3" w:type="dxa"/>
          </w:tcPr>
          <w:p w14:paraId="0D48B14C" w14:textId="77777777"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7" w:type="dxa"/>
          </w:tcPr>
          <w:p w14:paraId="38C65759" w14:textId="77777777" w:rsidR="001565F6" w:rsidRPr="00B93702" w:rsidRDefault="001565F6" w:rsidP="00135DDA">
            <w:pPr>
              <w:pStyle w:val="TAC"/>
              <w:rPr>
                <w:rFonts w:cs="Arial"/>
                <w:lang w:eastAsia="en-US"/>
              </w:rPr>
            </w:pPr>
            <w:r w:rsidRPr="00B93702">
              <w:rPr>
                <w:position w:val="-46"/>
              </w:rPr>
              <w:object w:dxaOrig="4099" w:dyaOrig="1040" w14:anchorId="27925747">
                <v:shape id="_x0000_i1043" type="#_x0000_t75" style="width:151.5pt;height:42.5pt" o:ole="" fillcolor="window">
                  <v:imagedata r:id="rId44" o:title=""/>
                </v:shape>
                <o:OLEObject Type="Embed" ProgID="Equation.3" ShapeID="_x0000_i1043" DrawAspect="Content" ObjectID="_1640378342" r:id="rId45"/>
              </w:object>
            </w:r>
          </w:p>
        </w:tc>
        <w:tc>
          <w:tcPr>
            <w:tcW w:w="1348" w:type="dxa"/>
          </w:tcPr>
          <w:p w14:paraId="73B05848" w14:textId="77777777" w:rsidR="001565F6" w:rsidRPr="00B93702" w:rsidRDefault="001565F6" w:rsidP="00135DDA">
            <w:pPr>
              <w:pStyle w:val="TAC"/>
              <w:rPr>
                <w:rFonts w:cs="Arial"/>
                <w:lang w:eastAsia="en-US"/>
              </w:rPr>
            </w:pPr>
            <w:r w:rsidRPr="00B93702">
              <w:rPr>
                <w:rFonts w:cs="Arial"/>
                <w:lang w:eastAsia="en-US"/>
              </w:rPr>
              <w:t xml:space="preserve">30 kHz </w:t>
            </w:r>
          </w:p>
        </w:tc>
      </w:tr>
      <w:tr w:rsidR="0024766B" w:rsidRPr="00B93702" w14:paraId="200780AE" w14:textId="77777777" w:rsidTr="00135DDA">
        <w:trPr>
          <w:cantSplit/>
          <w:jc w:val="center"/>
        </w:trPr>
        <w:tc>
          <w:tcPr>
            <w:tcW w:w="9783" w:type="dxa"/>
            <w:gridSpan w:val="4"/>
          </w:tcPr>
          <w:p w14:paraId="25E67AAD" w14:textId="77777777"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00905FAB">
              <w:rPr>
                <w:rFonts w:cs="Arial"/>
                <w:lang w:eastAsia="en-US"/>
              </w:rPr>
              <w:tab/>
            </w:r>
            <w:r w:rsidRPr="00B93702">
              <w:rPr>
                <w:rFonts w:cs="Arial"/>
                <w:lang w:eastAsia="en-US"/>
              </w:rPr>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14:paraId="15FCFEB1" w14:textId="77777777"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14:paraId="25C3767D" w14:textId="77777777"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00905FAB">
              <w:rPr>
                <w:rFonts w:cs="Arial"/>
                <w:lang w:eastAsia="en-US"/>
              </w:rPr>
              <w:tab/>
            </w:r>
            <w:r w:rsidRPr="00B93702">
              <w:rPr>
                <w:rFonts w:cs="Arial"/>
                <w:lang w:eastAsia="en-US"/>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56A55700" w14:textId="77777777"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14:paraId="5AE05958" w14:textId="77777777" w:rsidR="001565F6" w:rsidRPr="00B93702" w:rsidRDefault="001565F6" w:rsidP="001565F6">
      <w:pPr>
        <w:rPr>
          <w:lang w:eastAsia="zh-CN"/>
        </w:rPr>
      </w:pPr>
    </w:p>
    <w:p w14:paraId="6BD05F68" w14:textId="77777777" w:rsidR="00FB47C9" w:rsidRPr="00B93702" w:rsidRDefault="00FB47C9" w:rsidP="00FB47C9">
      <w:pPr>
        <w:pStyle w:val="TH"/>
        <w:rPr>
          <w:rFonts w:cs="v5.0.0"/>
        </w:rPr>
      </w:pPr>
      <w:r w:rsidRPr="00B93702">
        <w:t>Table 6.6.2.5.</w:t>
      </w:r>
      <w:r w:rsidRPr="00B93702">
        <w:rPr>
          <w:lang w:eastAsia="zh-CN"/>
        </w:rPr>
        <w:t>1</w:t>
      </w:r>
      <w:r w:rsidRPr="00B93702">
        <w:t>-3</w:t>
      </w:r>
      <w:r w:rsidRPr="00B93702">
        <w:rPr>
          <w:lang w:eastAsia="zh-CN"/>
        </w:rPr>
        <w:t>c</w:t>
      </w:r>
      <w:r w:rsidRPr="00B93702">
        <w:t>: Medium Range BS operating band unwanted emission mask (UEM) for BS supporting NR and not supporting UTRA</w:t>
      </w:r>
      <w:r w:rsidRPr="00B93702" w:rsidDel="0036714F">
        <w:t xml:space="preserve"> </w:t>
      </w:r>
      <w:r w:rsidRPr="00B93702">
        <w:t xml:space="preserve">in BC1 bands ≤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7C60764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3E8FBD6" w14:textId="77777777"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C121FAE" w14:textId="77777777"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E560F02" w14:textId="77777777"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68A8D6E" w14:textId="77777777"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14:paraId="10A74E5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BA72A70" w14:textId="77777777"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7713C2A8" w14:textId="77777777"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1F9B2B" w14:textId="77777777" w:rsidR="00FB47C9" w:rsidRPr="00B93702" w:rsidRDefault="00FB47C9" w:rsidP="009039CA">
            <w:pPr>
              <w:pStyle w:val="TAC"/>
              <w:rPr>
                <w:rFonts w:cs="v5.0.0"/>
                <w:lang w:eastAsia="en-US"/>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390AF70"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4240AB8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74C30E" w14:textId="77777777"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6BE86D" w14:textId="77777777"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5DC04648" w14:textId="77777777" w:rsidR="00FB47C9" w:rsidRPr="00B93702" w:rsidRDefault="00FB47C9" w:rsidP="009039CA">
            <w:pPr>
              <w:pStyle w:val="TAC"/>
              <w:rPr>
                <w:rFonts w:cs="v5.0.0"/>
                <w:lang w:eastAsia="en-US"/>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34552A33"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3F6A6C0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6018BC6" w14:textId="77777777"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45BFF13" w14:textId="77777777"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8555512" w14:textId="77777777"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CAD4CDD" w14:textId="77777777"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14:paraId="01D3C63B" w14:textId="77777777" w:rsidTr="009039CA">
        <w:trPr>
          <w:cantSplit/>
          <w:jc w:val="center"/>
        </w:trPr>
        <w:tc>
          <w:tcPr>
            <w:tcW w:w="9988" w:type="dxa"/>
            <w:gridSpan w:val="4"/>
          </w:tcPr>
          <w:p w14:paraId="70BF867C" w14:textId="77777777"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14:paraId="7E972E7E" w14:textId="77777777"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14:paraId="08DF83E6" w14:textId="77777777"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6.6.2.5.1-3b apply for 0 MHz </w:t>
            </w:r>
            <w:r w:rsidRPr="00B93702">
              <w:sym w:font="Symbol" w:char="F0A3"/>
            </w:r>
            <w:r w:rsidRPr="00B93702">
              <w:t xml:space="preserve"> </w:t>
            </w:r>
            <w:r w:rsidRPr="00B93702">
              <w:sym w:font="Symbol" w:char="F044"/>
            </w:r>
            <w:r w:rsidRPr="00B93702">
              <w:t>f &lt; 0.15 MHz.</w:t>
            </w:r>
          </w:p>
        </w:tc>
      </w:tr>
    </w:tbl>
    <w:p w14:paraId="34687756" w14:textId="77777777" w:rsidR="00FB47C9" w:rsidRPr="00B93702" w:rsidRDefault="00FB47C9" w:rsidP="00EA5ECC"/>
    <w:p w14:paraId="26B6F709" w14:textId="77777777" w:rsidR="00FB47C9" w:rsidRPr="00B93702" w:rsidRDefault="00FB47C9" w:rsidP="00FB47C9">
      <w:pPr>
        <w:pStyle w:val="TH"/>
        <w:rPr>
          <w:rFonts w:cs="v5.0.0"/>
        </w:rPr>
      </w:pPr>
      <w:r w:rsidRPr="00B93702">
        <w:lastRenderedPageBreak/>
        <w:t>Table 6.6.2.5.</w:t>
      </w:r>
      <w:r w:rsidRPr="00B93702">
        <w:rPr>
          <w:lang w:eastAsia="zh-CN"/>
        </w:rPr>
        <w:t>1</w:t>
      </w:r>
      <w:r w:rsidRPr="00B93702">
        <w:t>-3</w:t>
      </w:r>
      <w:r w:rsidRPr="00B93702">
        <w:rPr>
          <w:lang w:eastAsia="zh-CN"/>
        </w:rPr>
        <w:t>d</w:t>
      </w:r>
      <w:r w:rsidRPr="00B93702">
        <w:t>: Medium Range BS operating band unwanted emission mask (UEM) for BS supporting NR and not supporting UTRA</w:t>
      </w:r>
      <w:r w:rsidRPr="00B93702" w:rsidDel="0036714F">
        <w:t xml:space="preserve"> </w:t>
      </w:r>
      <w:r w:rsidRPr="00B93702">
        <w:t>in BC1 bands &gt;3GHz,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037FAA0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FE81D" w14:textId="77777777"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CE88430" w14:textId="77777777"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F24159C" w14:textId="77777777"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65DB1EC" w14:textId="77777777"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14:paraId="1D0B29B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3AB0C7C" w14:textId="77777777"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40ADC7E" w14:textId="77777777"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B9B9C0" w14:textId="77777777" w:rsidR="00FB47C9" w:rsidRPr="00B93702" w:rsidRDefault="00FB47C9" w:rsidP="009039CA">
            <w:pPr>
              <w:pStyle w:val="TAC"/>
              <w:rPr>
                <w:rFonts w:cs="v5.0.0"/>
                <w:lang w:eastAsia="en-US"/>
              </w:rPr>
            </w:pPr>
            <w:r w:rsidRPr="00B93702">
              <w:rPr>
                <w:rFonts w:cs="Arial"/>
              </w:rPr>
              <w:t>- 20.2dBm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17A469"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5735D7C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04AFABC" w14:textId="77777777"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81E82B" w14:textId="77777777"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DB4ACB5" w14:textId="77777777" w:rsidR="00FB47C9" w:rsidRPr="00B93702" w:rsidRDefault="00FB47C9" w:rsidP="009039CA">
            <w:pPr>
              <w:pStyle w:val="TAC"/>
              <w:rPr>
                <w:rFonts w:cs="v5.0.0"/>
                <w:lang w:eastAsia="en-US"/>
              </w:rPr>
            </w:pPr>
            <w:r w:rsidRPr="00B93702">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7529BF6" w14:textId="77777777"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14:paraId="1C4A961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7A2C11C" w14:textId="77777777"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9D71947" w14:textId="77777777"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BF184EB" w14:textId="77777777"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B851A30" w14:textId="77777777"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14:paraId="6EB1D91A" w14:textId="77777777" w:rsidTr="009039CA">
        <w:trPr>
          <w:cantSplit/>
          <w:jc w:val="center"/>
        </w:trPr>
        <w:tc>
          <w:tcPr>
            <w:tcW w:w="9988" w:type="dxa"/>
            <w:gridSpan w:val="4"/>
          </w:tcPr>
          <w:p w14:paraId="746C53A8" w14:textId="77777777"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14:paraId="7AD23E6D" w14:textId="77777777"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14:paraId="37E29DE0" w14:textId="77777777" w:rsidR="00FB47C9" w:rsidRPr="00B93702" w:rsidRDefault="00FB47C9" w:rsidP="001565F6">
      <w:pPr>
        <w:rPr>
          <w:lang w:eastAsia="zh-CN"/>
        </w:rPr>
      </w:pPr>
    </w:p>
    <w:p w14:paraId="0BCF75B7" w14:textId="77777777" w:rsidR="007B22E8" w:rsidRPr="00B93702" w:rsidRDefault="007B22E8" w:rsidP="0041644E">
      <w:pPr>
        <w:pStyle w:val="TH"/>
        <w:rPr>
          <w:rFonts w:cs="v5.0.0"/>
          <w:lang w:eastAsia="zh-CN"/>
        </w:rPr>
      </w:pPr>
      <w:r w:rsidRPr="00B93702">
        <w:t>Table 6.6.2.</w:t>
      </w:r>
      <w:r w:rsidRPr="00B93702">
        <w:rPr>
          <w:lang w:eastAsia="zh-CN"/>
        </w:rPr>
        <w:t>5.</w:t>
      </w:r>
      <w:r w:rsidRPr="00B93702">
        <w:t>1-</w:t>
      </w:r>
      <w:r w:rsidRPr="00B93702">
        <w:rPr>
          <w:lang w:eastAsia="zh-CN"/>
        </w:rPr>
        <w:t>4</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33B414B5" w14:textId="77777777">
        <w:trPr>
          <w:cantSplit/>
          <w:jc w:val="center"/>
        </w:trPr>
        <w:tc>
          <w:tcPr>
            <w:tcW w:w="2127" w:type="dxa"/>
          </w:tcPr>
          <w:p w14:paraId="30E3B111" w14:textId="77777777"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14:paraId="2A0CACDF" w14:textId="77777777"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14:paraId="4350BCBB" w14:textId="77777777"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0D549F" w:rsidRPr="00B93702">
              <w:rPr>
                <w:rFonts w:cs="v5.0.0"/>
                <w:lang w:eastAsia="zh-CN"/>
              </w:rPr>
              <w:t>, 2</w:t>
            </w:r>
            <w:r w:rsidR="007B22E8" w:rsidRPr="00B93702">
              <w:rPr>
                <w:rFonts w:cs="v5.0.0"/>
                <w:lang w:eastAsia="zh-CN"/>
              </w:rPr>
              <w:t>)</w:t>
            </w:r>
          </w:p>
          <w:p w14:paraId="0B6523FC" w14:textId="77777777" w:rsidR="007B22E8" w:rsidRPr="00B93702" w:rsidRDefault="007B22E8" w:rsidP="00C61AC8">
            <w:pPr>
              <w:pStyle w:val="TAH"/>
              <w:rPr>
                <w:rFonts w:cs="v5.0.0"/>
                <w:lang w:eastAsia="zh-CN"/>
              </w:rPr>
            </w:pPr>
          </w:p>
        </w:tc>
        <w:tc>
          <w:tcPr>
            <w:tcW w:w="1430" w:type="dxa"/>
          </w:tcPr>
          <w:p w14:paraId="42222A0D" w14:textId="77777777"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14:paraId="46A77076" w14:textId="77777777">
        <w:trPr>
          <w:cantSplit/>
          <w:jc w:val="center"/>
        </w:trPr>
        <w:tc>
          <w:tcPr>
            <w:tcW w:w="2127" w:type="dxa"/>
          </w:tcPr>
          <w:p w14:paraId="1E8B3162" w14:textId="77777777"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14:paraId="5CF236F8" w14:textId="77777777"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14:paraId="5333B50A" w14:textId="77777777" w:rsidR="007B22E8" w:rsidRPr="00B93702" w:rsidRDefault="007B22E8" w:rsidP="00C61AC8">
            <w:pPr>
              <w:pStyle w:val="TAC"/>
              <w:rPr>
                <w:rFonts w:cs="Arial"/>
                <w:lang w:eastAsia="en-US"/>
              </w:rPr>
            </w:pPr>
            <w:r w:rsidRPr="00B93702">
              <w:rPr>
                <w:rFonts w:cs="Arial"/>
                <w:position w:val="-28"/>
                <w:lang w:eastAsia="en-US"/>
              </w:rPr>
              <w:object w:dxaOrig="3600" w:dyaOrig="680" w14:anchorId="2FD580B5">
                <v:shape id="_x0000_i1044" type="#_x0000_t75" style="width:166pt;height:29pt" o:ole="">
                  <v:imagedata r:id="rId46" o:title=""/>
                </v:shape>
                <o:OLEObject Type="Embed" ProgID="Equation.3" ShapeID="_x0000_i1044" DrawAspect="Content" ObjectID="_1640378343" r:id="rId47"/>
              </w:object>
            </w:r>
          </w:p>
        </w:tc>
        <w:tc>
          <w:tcPr>
            <w:tcW w:w="1430" w:type="dxa"/>
          </w:tcPr>
          <w:p w14:paraId="13C6A4A8" w14:textId="77777777"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14:paraId="2CBC2C7C" w14:textId="77777777">
        <w:trPr>
          <w:cantSplit/>
          <w:jc w:val="center"/>
        </w:trPr>
        <w:tc>
          <w:tcPr>
            <w:tcW w:w="2127" w:type="dxa"/>
          </w:tcPr>
          <w:p w14:paraId="209237E2" w14:textId="77777777"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14:paraId="2476AADA" w14:textId="77777777"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14:paraId="77852730" w14:textId="77777777"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35.5</w:t>
            </w:r>
            <w:r w:rsidRPr="00B93702">
              <w:rPr>
                <w:rFonts w:cs="Arial"/>
                <w:lang w:eastAsia="en-US"/>
              </w:rPr>
              <w:t xml:space="preserve"> dBm</w:t>
            </w:r>
          </w:p>
        </w:tc>
        <w:tc>
          <w:tcPr>
            <w:tcW w:w="1430" w:type="dxa"/>
          </w:tcPr>
          <w:p w14:paraId="4A3D4CE8" w14:textId="77777777"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14:paraId="69B0B679" w14:textId="77777777">
        <w:trPr>
          <w:cantSplit/>
          <w:jc w:val="center"/>
        </w:trPr>
        <w:tc>
          <w:tcPr>
            <w:tcW w:w="2127" w:type="dxa"/>
          </w:tcPr>
          <w:p w14:paraId="4A036078" w14:textId="77777777"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7E98CA1C" w14:textId="77777777"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14:paraId="468E914D" w14:textId="77777777"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14:paraId="66691DFF" w14:textId="77777777"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14:paraId="58A74519" w14:textId="77777777">
        <w:trPr>
          <w:cantSplit/>
          <w:jc w:val="center"/>
        </w:trPr>
        <w:tc>
          <w:tcPr>
            <w:tcW w:w="9988" w:type="dxa"/>
            <w:gridSpan w:val="4"/>
          </w:tcPr>
          <w:p w14:paraId="3B551CF2" w14:textId="77777777"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is calculated as a cumulative sum of</w:t>
            </w:r>
            <w:r w:rsidR="000D549F" w:rsidRPr="00B93702">
              <w:rPr>
                <w:rFonts w:cs="Arial"/>
                <w:lang w:eastAsia="zh-CN"/>
              </w:rPr>
              <w:t xml:space="preserve"> contributions from</w:t>
            </w:r>
            <w:r w:rsidR="007B22E8" w:rsidRPr="00B93702">
              <w:rPr>
                <w:rFonts w:cs="Arial"/>
                <w:lang w:eastAsia="en-US"/>
              </w:rPr>
              <w:t xml:space="preserve"> 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14:paraId="4B443359" w14:textId="77777777" w:rsidR="001565F6" w:rsidRPr="00B93702" w:rsidRDefault="00A3178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14:paraId="1272C975" w14:textId="77777777"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4</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14:paraId="2412C7BF" w14:textId="77777777" w:rsidR="007B22E8" w:rsidRPr="00B93702" w:rsidRDefault="007B22E8" w:rsidP="00C61AC8">
      <w:pPr>
        <w:rPr>
          <w:lang w:eastAsia="zh-CN"/>
        </w:rPr>
      </w:pPr>
    </w:p>
    <w:p w14:paraId="7F85A0EE" w14:textId="77777777" w:rsidR="007B22E8" w:rsidRPr="00B93702" w:rsidRDefault="007B22E8" w:rsidP="0041644E">
      <w:pPr>
        <w:pStyle w:val="TH"/>
        <w:rPr>
          <w:rFonts w:cs="v5.0.0"/>
          <w:lang w:eastAsia="zh-CN"/>
        </w:rPr>
      </w:pPr>
      <w:r w:rsidRPr="00B93702">
        <w:lastRenderedPageBreak/>
        <w:t>Table 6.6.2.</w:t>
      </w:r>
      <w:r w:rsidRPr="00B93702">
        <w:rPr>
          <w:lang w:eastAsia="zh-CN"/>
        </w:rPr>
        <w:t>5.</w:t>
      </w:r>
      <w:r w:rsidRPr="00B93702">
        <w:t>1-</w:t>
      </w:r>
      <w:r w:rsidRPr="00B93702">
        <w:rPr>
          <w:lang w:eastAsia="zh-CN"/>
        </w:rPr>
        <w:t>4a</w:t>
      </w:r>
      <w:r w:rsidRPr="00B93702">
        <w:t xml:space="preserve">: </w:t>
      </w:r>
      <w:r w:rsidRPr="00B93702">
        <w:rPr>
          <w:lang w:eastAsia="zh-CN"/>
        </w:rPr>
        <w:t>Local Area o</w:t>
      </w:r>
      <w:r w:rsidRPr="00B93702">
        <w:t xml:space="preserve">perating band unwanted emission mask (UEM) for BC1 </w:t>
      </w:r>
      <w:r w:rsidRPr="00B93702">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0CE7A088" w14:textId="77777777">
        <w:trPr>
          <w:cantSplit/>
          <w:jc w:val="center"/>
        </w:trPr>
        <w:tc>
          <w:tcPr>
            <w:tcW w:w="2127" w:type="dxa"/>
          </w:tcPr>
          <w:p w14:paraId="447BD3A8" w14:textId="77777777"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14:paraId="5D739DFC" w14:textId="77777777"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14:paraId="3780B11A" w14:textId="77777777"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A3178F" w:rsidRPr="00B93702">
              <w:rPr>
                <w:rFonts w:cs="v5.0.0"/>
                <w:lang w:eastAsia="zh-CN"/>
              </w:rPr>
              <w:t>, 2</w:t>
            </w:r>
          </w:p>
          <w:p w14:paraId="5F170324" w14:textId="77777777" w:rsidR="007B22E8" w:rsidRPr="00B93702" w:rsidRDefault="007B22E8" w:rsidP="00C61AC8">
            <w:pPr>
              <w:pStyle w:val="TAH"/>
              <w:rPr>
                <w:rFonts w:cs="v5.0.0"/>
                <w:lang w:eastAsia="zh-CN"/>
              </w:rPr>
            </w:pPr>
          </w:p>
        </w:tc>
        <w:tc>
          <w:tcPr>
            <w:tcW w:w="1430" w:type="dxa"/>
          </w:tcPr>
          <w:p w14:paraId="10E06DF9" w14:textId="77777777"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14:paraId="55848E1F" w14:textId="77777777">
        <w:trPr>
          <w:cantSplit/>
          <w:jc w:val="center"/>
        </w:trPr>
        <w:tc>
          <w:tcPr>
            <w:tcW w:w="2127" w:type="dxa"/>
          </w:tcPr>
          <w:p w14:paraId="2D06484A" w14:textId="77777777"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14:paraId="65101247" w14:textId="77777777"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14:paraId="349A0E00" w14:textId="77777777" w:rsidR="007B22E8" w:rsidRPr="00B93702" w:rsidRDefault="007B22E8" w:rsidP="00C61AC8">
            <w:pPr>
              <w:pStyle w:val="TAC"/>
              <w:rPr>
                <w:rFonts w:cs="Arial"/>
                <w:lang w:eastAsia="en-US"/>
              </w:rPr>
            </w:pPr>
            <w:r w:rsidRPr="00B93702">
              <w:rPr>
                <w:rFonts w:cs="Arial"/>
                <w:position w:val="-28"/>
                <w:lang w:eastAsia="en-US"/>
              </w:rPr>
              <w:object w:dxaOrig="3600" w:dyaOrig="680" w14:anchorId="09A03508">
                <v:shape id="_x0000_i1045" type="#_x0000_t75" style="width:166pt;height:29pt" o:ole="">
                  <v:imagedata r:id="rId48" o:title=""/>
                </v:shape>
                <o:OLEObject Type="Embed" ProgID="Equation.3" ShapeID="_x0000_i1045" DrawAspect="Content" ObjectID="_1640378344" r:id="rId49"/>
              </w:object>
            </w:r>
          </w:p>
        </w:tc>
        <w:tc>
          <w:tcPr>
            <w:tcW w:w="1430" w:type="dxa"/>
          </w:tcPr>
          <w:p w14:paraId="62223628" w14:textId="77777777"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14:paraId="0A21082B" w14:textId="77777777">
        <w:trPr>
          <w:cantSplit/>
          <w:jc w:val="center"/>
        </w:trPr>
        <w:tc>
          <w:tcPr>
            <w:tcW w:w="2127" w:type="dxa"/>
          </w:tcPr>
          <w:p w14:paraId="594D2330" w14:textId="77777777"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14:paraId="7F4BBFCD" w14:textId="77777777"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14:paraId="180A13BC" w14:textId="77777777"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35.2</w:t>
            </w:r>
            <w:r w:rsidRPr="00B93702">
              <w:rPr>
                <w:rFonts w:cs="Arial"/>
                <w:lang w:eastAsia="en-US"/>
              </w:rPr>
              <w:t xml:space="preserve"> dBm</w:t>
            </w:r>
          </w:p>
        </w:tc>
        <w:tc>
          <w:tcPr>
            <w:tcW w:w="1430" w:type="dxa"/>
          </w:tcPr>
          <w:p w14:paraId="55A3DB4D" w14:textId="77777777"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14:paraId="6365FBE7" w14:textId="77777777">
        <w:trPr>
          <w:cantSplit/>
          <w:jc w:val="center"/>
        </w:trPr>
        <w:tc>
          <w:tcPr>
            <w:tcW w:w="2127" w:type="dxa"/>
          </w:tcPr>
          <w:p w14:paraId="30432261" w14:textId="77777777"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1A8AA507" w14:textId="77777777"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14:paraId="53E9C373" w14:textId="77777777"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14:paraId="49FBFEAC" w14:textId="77777777"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14:paraId="535ECD9E" w14:textId="77777777">
        <w:trPr>
          <w:cantSplit/>
          <w:jc w:val="center"/>
        </w:trPr>
        <w:tc>
          <w:tcPr>
            <w:tcW w:w="9988" w:type="dxa"/>
            <w:gridSpan w:val="4"/>
          </w:tcPr>
          <w:p w14:paraId="5A7DAA94" w14:textId="77777777"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A3178F" w:rsidRPr="00B93702">
              <w:rPr>
                <w:rFonts w:cs="Arial"/>
                <w:lang w:eastAsia="zh-CN"/>
              </w:rPr>
              <w:t xml:space="preserve"> within any operating band</w:t>
            </w:r>
            <w:r w:rsidR="007B22E8"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A3178F" w:rsidRPr="00B93702">
              <w:rPr>
                <w:rFonts w:cs="Arial"/>
                <w:lang w:eastAsia="zh-CN"/>
              </w:rPr>
              <w:t>contributions from</w:t>
            </w:r>
            <w:r w:rsidR="00A3178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14:paraId="2205CB8E" w14:textId="77777777" w:rsidR="007B22E8" w:rsidRPr="00B93702" w:rsidRDefault="00A3178F" w:rsidP="00A3178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14:paraId="770307BA" w14:textId="77777777" w:rsidR="007B22E8" w:rsidRPr="00B93702" w:rsidRDefault="007B22E8" w:rsidP="001565F6"/>
    <w:p w14:paraId="4A4C68E6" w14:textId="77777777" w:rsidR="001565F6" w:rsidRPr="00B93702" w:rsidRDefault="001565F6" w:rsidP="0048036E">
      <w:pPr>
        <w:pStyle w:val="TH"/>
        <w:rPr>
          <w:rFonts w:cs="v5.0.0"/>
          <w:lang w:eastAsia="zh-CN"/>
        </w:rPr>
      </w:pPr>
      <w:r w:rsidRPr="00B93702">
        <w:t>Table 6.6.2.</w:t>
      </w:r>
      <w:r w:rsidRPr="00B93702">
        <w:rPr>
          <w:lang w:eastAsia="zh-CN"/>
        </w:rPr>
        <w:t>5.</w:t>
      </w:r>
      <w:r w:rsidRPr="00B93702">
        <w:t>1-</w:t>
      </w:r>
      <w:r w:rsidRPr="00B93702">
        <w:rPr>
          <w:lang w:eastAsia="zh-CN"/>
        </w:rPr>
        <w:t>4</w:t>
      </w:r>
      <w:r w:rsidRPr="00B93702">
        <w:rPr>
          <w:rFonts w:hint="eastAsia"/>
          <w:lang w:eastAsia="zh-CN"/>
        </w:rPr>
        <w:t>b</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14:paraId="74EA302A" w14:textId="77777777" w:rsidTr="00135DDA">
        <w:trPr>
          <w:cantSplit/>
          <w:jc w:val="center"/>
        </w:trPr>
        <w:tc>
          <w:tcPr>
            <w:tcW w:w="1915" w:type="dxa"/>
          </w:tcPr>
          <w:p w14:paraId="706122FB" w14:textId="77777777"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14:paraId="5987F8CF" w14:textId="77777777"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14:paraId="50610054" w14:textId="77777777"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14:paraId="34567C45" w14:textId="77777777"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14:paraId="5649D746" w14:textId="77777777" w:rsidTr="00135DDA">
        <w:trPr>
          <w:cantSplit/>
          <w:jc w:val="center"/>
        </w:trPr>
        <w:tc>
          <w:tcPr>
            <w:tcW w:w="1915" w:type="dxa"/>
          </w:tcPr>
          <w:p w14:paraId="5746B7F0" w14:textId="77777777"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p w14:paraId="4F0B559E" w14:textId="77777777" w:rsidR="001565F6" w:rsidRPr="00B93702" w:rsidRDefault="001565F6" w:rsidP="00135DDA">
            <w:pPr>
              <w:pStyle w:val="TAC"/>
              <w:rPr>
                <w:rFonts w:cs="Arial"/>
                <w:lang w:eastAsia="en-US"/>
              </w:rPr>
            </w:pPr>
            <w:r w:rsidRPr="00B93702">
              <w:rPr>
                <w:rFonts w:cs="v5.0.0"/>
                <w:lang w:eastAsia="zh-CN"/>
              </w:rPr>
              <w:t>(Note 1)</w:t>
            </w:r>
          </w:p>
        </w:tc>
        <w:tc>
          <w:tcPr>
            <w:tcW w:w="2693" w:type="dxa"/>
          </w:tcPr>
          <w:p w14:paraId="00E069AA" w14:textId="77777777"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3827" w:type="dxa"/>
          </w:tcPr>
          <w:p w14:paraId="3C425B60" w14:textId="77777777" w:rsidR="001565F6" w:rsidRPr="00B93702" w:rsidRDefault="001565F6" w:rsidP="00135DDA">
            <w:pPr>
              <w:pStyle w:val="TAC"/>
              <w:rPr>
                <w:rFonts w:cs="Arial"/>
                <w:lang w:eastAsia="en-US"/>
              </w:rPr>
            </w:pPr>
            <w:r w:rsidRPr="00B93702">
              <w:rPr>
                <w:position w:val="-46"/>
              </w:rPr>
              <w:object w:dxaOrig="4120" w:dyaOrig="1040" w14:anchorId="7545F84F">
                <v:shape id="_x0000_i1046" type="#_x0000_t75" style="width:158pt;height:42.5pt" o:ole="" fillcolor="window">
                  <v:imagedata r:id="rId50" o:title=""/>
                </v:shape>
                <o:OLEObject Type="Embed" ProgID="Equation.3" ShapeID="_x0000_i1046" DrawAspect="Content" ObjectID="_1640378345" r:id="rId51"/>
              </w:object>
            </w:r>
          </w:p>
        </w:tc>
        <w:tc>
          <w:tcPr>
            <w:tcW w:w="1348" w:type="dxa"/>
          </w:tcPr>
          <w:p w14:paraId="63E4A990" w14:textId="77777777"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14:paraId="24580570" w14:textId="77777777" w:rsidTr="00135DDA">
        <w:trPr>
          <w:cantSplit/>
          <w:jc w:val="center"/>
        </w:trPr>
        <w:tc>
          <w:tcPr>
            <w:tcW w:w="1915" w:type="dxa"/>
          </w:tcPr>
          <w:p w14:paraId="69D469BA" w14:textId="77777777"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693" w:type="dxa"/>
          </w:tcPr>
          <w:p w14:paraId="14E8E17C" w14:textId="77777777"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3827" w:type="dxa"/>
          </w:tcPr>
          <w:p w14:paraId="451F0E84" w14:textId="77777777" w:rsidR="001565F6" w:rsidRPr="00B93702" w:rsidRDefault="001565F6" w:rsidP="00135DDA">
            <w:pPr>
              <w:pStyle w:val="TAC"/>
              <w:rPr>
                <w:rFonts w:cs="Arial"/>
                <w:lang w:eastAsia="en-US"/>
              </w:rPr>
            </w:pPr>
            <w:r w:rsidRPr="00B93702">
              <w:rPr>
                <w:rFonts w:cs="Arial"/>
                <w:position w:val="-46"/>
                <w:lang w:eastAsia="en-US"/>
              </w:rPr>
              <w:object w:dxaOrig="4239" w:dyaOrig="1040" w14:anchorId="5A25D6D5">
                <v:shape id="_x0000_i1047" type="#_x0000_t75" style="width:2in;height:42.5pt" o:ole="" fillcolor="window">
                  <v:imagedata r:id="rId52" o:title=""/>
                </v:shape>
                <o:OLEObject Type="Embed" ProgID="Equation.3" ShapeID="_x0000_i1047" DrawAspect="Content" ObjectID="_1640378346" r:id="rId53"/>
              </w:object>
            </w:r>
          </w:p>
        </w:tc>
        <w:tc>
          <w:tcPr>
            <w:tcW w:w="1348" w:type="dxa"/>
          </w:tcPr>
          <w:p w14:paraId="00890A2D" w14:textId="77777777" w:rsidR="001565F6" w:rsidRPr="00B93702" w:rsidRDefault="001565F6" w:rsidP="00135DDA">
            <w:pPr>
              <w:pStyle w:val="TAC"/>
              <w:rPr>
                <w:rFonts w:cs="Arial"/>
                <w:lang w:eastAsia="en-US"/>
              </w:rPr>
            </w:pPr>
            <w:r w:rsidRPr="00B93702">
              <w:rPr>
                <w:rFonts w:cs="Arial"/>
                <w:lang w:eastAsia="en-US"/>
              </w:rPr>
              <w:t xml:space="preserve">30 kHz </w:t>
            </w:r>
          </w:p>
        </w:tc>
      </w:tr>
      <w:tr w:rsidR="001565F6" w:rsidRPr="00B93702" w14:paraId="62926160" w14:textId="77777777" w:rsidTr="00135DDA">
        <w:trPr>
          <w:cantSplit/>
          <w:jc w:val="center"/>
        </w:trPr>
        <w:tc>
          <w:tcPr>
            <w:tcW w:w="9783" w:type="dxa"/>
            <w:gridSpan w:val="4"/>
          </w:tcPr>
          <w:p w14:paraId="5FD57028" w14:textId="77777777"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00905FAB">
              <w:rPr>
                <w:rFonts w:cs="Arial"/>
                <w:lang w:eastAsia="en-US"/>
              </w:rPr>
              <w:tab/>
            </w:r>
            <w:r w:rsidRPr="00B93702">
              <w:rPr>
                <w:rFonts w:cs="Arial"/>
                <w:lang w:eastAsia="en-US"/>
              </w:rPr>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14:paraId="1A3C850A" w14:textId="77777777"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14:paraId="1EC88BFA" w14:textId="77777777"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00905FAB">
              <w:rPr>
                <w:rFonts w:cs="Arial"/>
                <w:lang w:eastAsia="en-US"/>
              </w:rPr>
              <w:tab/>
            </w:r>
            <w:r w:rsidRPr="00B93702">
              <w:rPr>
                <w:rFonts w:cs="Arial"/>
                <w:lang w:eastAsia="en-US"/>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0EAECA45" w14:textId="77777777"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14:paraId="24AE9571" w14:textId="77777777" w:rsidR="001565F6" w:rsidRPr="00B93702" w:rsidRDefault="001565F6" w:rsidP="001565F6"/>
    <w:p w14:paraId="58A7C34D" w14:textId="77777777" w:rsidR="00483387" w:rsidRPr="00B93702" w:rsidRDefault="00483387" w:rsidP="00483387">
      <w:pPr>
        <w:pStyle w:val="NO"/>
      </w:pPr>
      <w:r w:rsidRPr="00B93702">
        <w:t xml:space="preserve">NOTE </w:t>
      </w:r>
      <w:r w:rsidR="002F6EF4" w:rsidRPr="00B93702">
        <w:t>5</w:t>
      </w:r>
      <w:r w:rsidRPr="00B93702">
        <w:t>:</w:t>
      </w:r>
      <w:r w:rsidRPr="00B93702">
        <w:tab/>
        <w:t>This frequency range ensures that the range of values of f_offset is continuous.</w:t>
      </w:r>
    </w:p>
    <w:p w14:paraId="36FC441B" w14:textId="77777777" w:rsidR="00BD6B20" w:rsidRPr="00B93702" w:rsidRDefault="00BD6B20" w:rsidP="00483387">
      <w:pPr>
        <w:pStyle w:val="NO"/>
      </w:pPr>
      <w:r w:rsidRPr="00B93702">
        <w:t xml:space="preserve">NOTE </w:t>
      </w:r>
      <w:r w:rsidR="002F6EF4" w:rsidRPr="00B93702">
        <w:t>6</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D7F34" w14:textId="77777777" w:rsidR="00483387" w:rsidRPr="00B93702" w:rsidRDefault="00483387" w:rsidP="00483387">
      <w:pPr>
        <w:pStyle w:val="NO"/>
      </w:pPr>
      <w:r w:rsidRPr="00B93702">
        <w:t xml:space="preserve">NOTE </w:t>
      </w:r>
      <w:r w:rsidR="002F6EF4" w:rsidRPr="00B93702">
        <w:rPr>
          <w:rFonts w:eastAsia="SimSun"/>
          <w:lang w:eastAsia="zh-CN"/>
        </w:rPr>
        <w:t>7</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801AF9" w:rsidRPr="00B93702">
        <w:t>Δf</w:t>
      </w:r>
      <w:r w:rsidR="00801AF9" w:rsidRPr="00B93702">
        <w:rPr>
          <w:vertAlign w:val="subscript"/>
        </w:rPr>
        <w:t>OBUE</w:t>
      </w:r>
      <w:r w:rsidRPr="00B93702">
        <w:t>.</w:t>
      </w:r>
    </w:p>
    <w:p w14:paraId="149594A2" w14:textId="77777777" w:rsidR="00483387" w:rsidRPr="00B93702" w:rsidRDefault="001C45BF" w:rsidP="00F311C8">
      <w:pPr>
        <w:pStyle w:val="Heading5"/>
      </w:pPr>
      <w:bookmarkStart w:id="600" w:name="_Toc21098043"/>
      <w:bookmarkStart w:id="601" w:name="_Toc29765605"/>
      <w:r w:rsidRPr="00B93702">
        <w:lastRenderedPageBreak/>
        <w:t>6.6.2.5.2</w:t>
      </w:r>
      <w:r w:rsidRPr="00B93702">
        <w:tab/>
      </w:r>
      <w:r w:rsidR="00483387" w:rsidRPr="00B93702">
        <w:t>Test requirements for Band Categor</w:t>
      </w:r>
      <w:r w:rsidR="006E06A5" w:rsidRPr="00B93702">
        <w:t>y</w:t>
      </w:r>
      <w:r w:rsidR="00483387" w:rsidRPr="00B93702">
        <w:t xml:space="preserve"> 2</w:t>
      </w:r>
      <w:bookmarkEnd w:id="600"/>
      <w:bookmarkEnd w:id="601"/>
    </w:p>
    <w:p w14:paraId="4973BACE" w14:textId="77777777" w:rsidR="00BD6B20" w:rsidRPr="00B93702" w:rsidRDefault="00483387" w:rsidP="00483387">
      <w:pPr>
        <w:keepNext/>
        <w:rPr>
          <w:rFonts w:cs="v5.0.0"/>
        </w:rPr>
      </w:pPr>
      <w:r w:rsidRPr="00B93702">
        <w:rPr>
          <w:rFonts w:cs="v5.0.0"/>
        </w:rPr>
        <w:t>For a BS operating in Band Category 2</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BS operating in non-contiguous spectrum, it applies inside any sub-block gap.</w:t>
      </w:r>
    </w:p>
    <w:p w14:paraId="77D25443" w14:textId="77777777"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2-1 </w:t>
      </w:r>
      <w:r w:rsidR="00C61AC8" w:rsidRPr="00B93702">
        <w:rPr>
          <w:rFonts w:cs="v5.0.0"/>
        </w:rPr>
        <w:t>to</w:t>
      </w:r>
      <w:r w:rsidR="00C61AC8" w:rsidRPr="00B93702" w:rsidDel="00C61AC8">
        <w:rPr>
          <w:rFonts w:cs="v5.0.0"/>
        </w:rPr>
        <w:t xml:space="preserve"> </w:t>
      </w:r>
      <w:r w:rsidR="00483387" w:rsidRPr="00B93702">
        <w:rPr>
          <w:rFonts w:cs="v5.0.0"/>
        </w:rPr>
        <w:t>6.6.2.</w:t>
      </w:r>
      <w:r w:rsidR="00483387" w:rsidRPr="00B93702">
        <w:rPr>
          <w:rFonts w:cs="v5.0.0"/>
          <w:lang w:eastAsia="zh-CN"/>
        </w:rPr>
        <w:t>5.</w:t>
      </w:r>
      <w:r w:rsidR="00483387" w:rsidRPr="00B93702">
        <w:rPr>
          <w:rFonts w:cs="v5.0.0"/>
        </w:rPr>
        <w:t>2-</w:t>
      </w:r>
      <w:r w:rsidR="00C61AC8" w:rsidRPr="00B93702">
        <w:rPr>
          <w:rFonts w:cs="v5.0.0"/>
        </w:rPr>
        <w:t xml:space="preserve">8 </w:t>
      </w:r>
      <w:r w:rsidR="00483387" w:rsidRPr="00B93702">
        <w:rPr>
          <w:rFonts w:cs="v5.0.0"/>
        </w:rPr>
        <w:t>below, where:</w:t>
      </w:r>
    </w:p>
    <w:p w14:paraId="5AF78FF7" w14:textId="77777777"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14:paraId="665AD9DC" w14:textId="77777777"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14:paraId="4664B2AD" w14:textId="77777777"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14:paraId="202763F3" w14:textId="77777777" w:rsidR="00483387" w:rsidRPr="00B93702" w:rsidRDefault="00483387" w:rsidP="00483387">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14:paraId="22323799" w14:textId="77777777" w:rsidR="00A3178F" w:rsidRPr="00B93702" w:rsidRDefault="00A3178F" w:rsidP="00A3178F">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5.2</w:t>
      </w:r>
      <w:r w:rsidRPr="00B93702">
        <w:t>-1 to 6.6.2.5.2-8 below, where in this case:</w:t>
      </w:r>
    </w:p>
    <w:p w14:paraId="7B8BA5A5" w14:textId="77777777" w:rsidR="00A3178F" w:rsidRPr="00B93702" w:rsidRDefault="00A3178F" w:rsidP="00A3178F">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14:paraId="375EAC91" w14:textId="77777777" w:rsidR="00A3178F" w:rsidRPr="00B93702" w:rsidRDefault="00A3178F" w:rsidP="00A3178F">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14:paraId="460F19CE" w14:textId="77777777" w:rsidR="00A3178F" w:rsidRPr="00B93702" w:rsidRDefault="00A3178F" w:rsidP="00A3178F">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14:paraId="4C5DD997" w14:textId="77777777" w:rsidR="00A3178F" w:rsidRPr="00B93702" w:rsidRDefault="00A3178F" w:rsidP="00A3178F">
      <w:pPr>
        <w:pStyle w:val="B10"/>
        <w:rPr>
          <w:rFonts w:cs="v5.0.0"/>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14:paraId="477142F5" w14:textId="77777777" w:rsidR="005033B6" w:rsidRPr="00B93702" w:rsidRDefault="005033B6" w:rsidP="004379D2">
      <w:pPr>
        <w:rPr>
          <w:lang w:eastAsia="zh-CN"/>
        </w:rPr>
      </w:pPr>
      <w:r w:rsidRPr="00B93702">
        <w:t xml:space="preserve">For a BS capable of multi-band operation where multiple bands are mapped on the same antenna connector and where there is no carrier transmitted in an operating band, </w:t>
      </w:r>
      <w:r w:rsidR="004379D2" w:rsidRPr="00B93702">
        <w:t>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 </w:t>
      </w:r>
      <w:r w:rsidRPr="00B93702">
        <w:t>no cumulative limits are applied in the inter-band gap between a supported downlink band with carrier(s) transmitted and a supported downlink band without any carrier transmitted</w:t>
      </w:r>
      <w:r w:rsidR="004379D2" w:rsidRPr="00B93702">
        <w:t>.</w:t>
      </w:r>
    </w:p>
    <w:p w14:paraId="5F228752" w14:textId="77777777"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C61AC8" w:rsidRPr="00B93702">
        <w:rPr>
          <w:rFonts w:cs="v5.0.0"/>
        </w:rPr>
        <w:t>s</w:t>
      </w:r>
      <w:r w:rsidRPr="00B93702">
        <w:rPr>
          <w:rFonts w:cs="v5.0.0"/>
        </w:rPr>
        <w:t xml:space="preserve"> 6.6.2.5.2-1</w:t>
      </w:r>
      <w:r w:rsidR="00C61AC8" w:rsidRPr="00B93702">
        <w:rPr>
          <w:rFonts w:cs="v5.0.0"/>
        </w:rPr>
        <w:t xml:space="preserve"> to 6.6.2.5.2-8</w:t>
      </w:r>
      <w:r w:rsidRPr="00B93702">
        <w:rPr>
          <w:rFonts w:cs="v5.0.0"/>
        </w:rPr>
        <w:t xml:space="preserve"> below, where in this case:</w:t>
      </w:r>
    </w:p>
    <w:p w14:paraId="4AAE3838" w14:textId="77777777"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w:t>
      </w:r>
    </w:p>
    <w:p w14:paraId="18AF979C" w14:textId="77777777"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14:paraId="2357F84A" w14:textId="77777777"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14:paraId="00DD06B4" w14:textId="77777777" w:rsidR="009039CA" w:rsidRPr="00B93702" w:rsidRDefault="00BD6B20" w:rsidP="009039CA">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14:paraId="3A56D65F" w14:textId="77777777" w:rsidR="0031151C" w:rsidRPr="00EF08BF" w:rsidRDefault="009039CA" w:rsidP="0031151C">
      <w:pPr>
        <w:pStyle w:val="B10"/>
        <w:ind w:left="0" w:firstLine="0"/>
      </w:pPr>
      <w:r w:rsidRPr="00B93702">
        <w:t>Applicability of Wide Area operating band unwanted emission requirements in Tables 6.6.2.5.2-1, 6.6.2.5.2-2a and 6.6.2.5.2-2b is specified in Table 6.6.2.5.2-0.</w:t>
      </w:r>
    </w:p>
    <w:p w14:paraId="306AD015" w14:textId="77777777" w:rsidR="009039CA" w:rsidRPr="00B93702" w:rsidRDefault="0031151C" w:rsidP="00905FAB">
      <w:pPr>
        <w:pStyle w:val="NO"/>
      </w:pPr>
      <w:r w:rsidRPr="00EF08BF">
        <w:t>Note:</w:t>
      </w:r>
      <w:r>
        <w:tab/>
      </w:r>
      <w:r w:rsidRPr="00EF08BF">
        <w:t>Option 1 and option 2 correspond to the Category B option 1/2 operating band unwanted emissions defined in the E-UTRA and NR specifications TS 36.104 [5] and TS</w:t>
      </w:r>
      <w:r>
        <w:t> </w:t>
      </w:r>
      <w:r w:rsidRPr="00EF08BF">
        <w:t>38.104</w:t>
      </w:r>
      <w:r>
        <w:t> </w:t>
      </w:r>
      <w:r w:rsidRPr="00EF08BF">
        <w:t>[27]. Option 2 also corresponds to the UTRA spectrum emission mask as defined in TS</w:t>
      </w:r>
      <w:r>
        <w:t> </w:t>
      </w:r>
      <w:r w:rsidRPr="00EF08BF">
        <w:t>25.104</w:t>
      </w:r>
      <w:r>
        <w:t> </w:t>
      </w:r>
      <w:r w:rsidRPr="00EF08BF">
        <w:t>[3] with GSM related modifications.</w:t>
      </w:r>
    </w:p>
    <w:p w14:paraId="0CBD8535" w14:textId="77777777" w:rsidR="009039CA" w:rsidRPr="00B93702" w:rsidRDefault="009039CA" w:rsidP="009039CA">
      <w:pPr>
        <w:pStyle w:val="TH"/>
        <w:rPr>
          <w:rFonts w:cs="v5.0.0"/>
        </w:rPr>
      </w:pPr>
      <w:r w:rsidRPr="00B93702">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31151C" w:rsidRPr="00EF08BF" w14:paraId="2ABC761E" w14:textId="77777777" w:rsidTr="00905FAB">
        <w:trPr>
          <w:cantSplit/>
          <w:jc w:val="center"/>
        </w:trPr>
        <w:tc>
          <w:tcPr>
            <w:tcW w:w="2127" w:type="dxa"/>
          </w:tcPr>
          <w:p w14:paraId="5DABF1FB" w14:textId="77777777" w:rsidR="0031151C" w:rsidRPr="00EF08BF" w:rsidRDefault="0031151C" w:rsidP="00334EB6">
            <w:pPr>
              <w:pStyle w:val="TAH"/>
              <w:rPr>
                <w:rFonts w:cs="Arial"/>
                <w:szCs w:val="18"/>
              </w:rPr>
            </w:pPr>
            <w:r w:rsidRPr="00EF08BF">
              <w:rPr>
                <w:rFonts w:cs="Arial"/>
                <w:szCs w:val="18"/>
              </w:rPr>
              <w:t>NR Band operation</w:t>
            </w:r>
          </w:p>
        </w:tc>
        <w:tc>
          <w:tcPr>
            <w:tcW w:w="2976" w:type="dxa"/>
          </w:tcPr>
          <w:p w14:paraId="286F1F13" w14:textId="77777777" w:rsidR="0031151C" w:rsidRPr="00EF08BF" w:rsidRDefault="0031151C" w:rsidP="00334EB6">
            <w:pPr>
              <w:pStyle w:val="TAH"/>
              <w:rPr>
                <w:rFonts w:cs="Arial"/>
                <w:szCs w:val="18"/>
              </w:rPr>
            </w:pPr>
            <w:r w:rsidRPr="00EF08BF">
              <w:rPr>
                <w:rFonts w:cs="Arial"/>
                <w:szCs w:val="18"/>
              </w:rPr>
              <w:t>Standalone NB-IoT carrier adjacent to the BS RF bandwidth edge or UTRA or GSM supported</w:t>
            </w:r>
          </w:p>
        </w:tc>
        <w:tc>
          <w:tcPr>
            <w:tcW w:w="1430" w:type="dxa"/>
          </w:tcPr>
          <w:p w14:paraId="4A07DD2A" w14:textId="77777777" w:rsidR="0031151C" w:rsidRPr="00EF08BF" w:rsidRDefault="0031151C" w:rsidP="00334EB6">
            <w:pPr>
              <w:pStyle w:val="TAH"/>
              <w:rPr>
                <w:rFonts w:cs="Arial"/>
              </w:rPr>
            </w:pPr>
            <w:r w:rsidRPr="00EF08BF">
              <w:rPr>
                <w:rFonts w:cs="Arial"/>
                <w:szCs w:val="18"/>
              </w:rPr>
              <w:t>Applicable requirement table</w:t>
            </w:r>
          </w:p>
        </w:tc>
      </w:tr>
      <w:tr w:rsidR="0031151C" w:rsidRPr="00EF08BF" w14:paraId="41504497" w14:textId="77777777" w:rsidTr="00905FAB">
        <w:trPr>
          <w:cantSplit/>
          <w:jc w:val="center"/>
        </w:trPr>
        <w:tc>
          <w:tcPr>
            <w:tcW w:w="2127" w:type="dxa"/>
          </w:tcPr>
          <w:p w14:paraId="1B0C18EB" w14:textId="77777777" w:rsidR="0031151C" w:rsidRPr="00EF08BF" w:rsidRDefault="0031151C" w:rsidP="00905FAB">
            <w:pPr>
              <w:pStyle w:val="TAC"/>
            </w:pPr>
            <w:r w:rsidRPr="00EF08BF">
              <w:t>None</w:t>
            </w:r>
          </w:p>
        </w:tc>
        <w:tc>
          <w:tcPr>
            <w:tcW w:w="2976" w:type="dxa"/>
          </w:tcPr>
          <w:p w14:paraId="3A24B5CE" w14:textId="77777777" w:rsidR="0031151C" w:rsidRPr="00EF08BF" w:rsidRDefault="0031151C" w:rsidP="00905FAB">
            <w:pPr>
              <w:pStyle w:val="TAC"/>
            </w:pPr>
            <w:r w:rsidRPr="00EF08BF">
              <w:t>Y/N</w:t>
            </w:r>
          </w:p>
        </w:tc>
        <w:tc>
          <w:tcPr>
            <w:tcW w:w="1430" w:type="dxa"/>
          </w:tcPr>
          <w:p w14:paraId="2D5F6FC9" w14:textId="77777777" w:rsidR="0031151C" w:rsidRPr="00EF08BF" w:rsidRDefault="0031151C" w:rsidP="00905FAB">
            <w:pPr>
              <w:pStyle w:val="TAC"/>
            </w:pPr>
            <w:r w:rsidRPr="00EF08BF">
              <w:t>6.6.2.5.2-1 (option 2)</w:t>
            </w:r>
          </w:p>
        </w:tc>
      </w:tr>
      <w:tr w:rsidR="0031151C" w:rsidRPr="00EF08BF" w14:paraId="47F62684" w14:textId="77777777" w:rsidTr="00905FAB">
        <w:trPr>
          <w:cantSplit/>
          <w:jc w:val="center"/>
        </w:trPr>
        <w:tc>
          <w:tcPr>
            <w:tcW w:w="2127" w:type="dxa"/>
          </w:tcPr>
          <w:p w14:paraId="3F643524" w14:textId="77777777" w:rsidR="0031151C" w:rsidRPr="00EF08BF" w:rsidRDefault="0031151C" w:rsidP="0031151C">
            <w:pPr>
              <w:pStyle w:val="TAC"/>
            </w:pPr>
            <w:r w:rsidRPr="00EF08BF">
              <w:t>In certain regions (NOTE 2), bands 3, 8</w:t>
            </w:r>
          </w:p>
        </w:tc>
        <w:tc>
          <w:tcPr>
            <w:tcW w:w="2976" w:type="dxa"/>
          </w:tcPr>
          <w:p w14:paraId="02576938" w14:textId="77777777" w:rsidR="0031151C" w:rsidRPr="00EF08BF" w:rsidRDefault="0031151C" w:rsidP="0031151C">
            <w:pPr>
              <w:pStyle w:val="TAC"/>
            </w:pPr>
            <w:r w:rsidRPr="00EF08BF">
              <w:t>N</w:t>
            </w:r>
          </w:p>
        </w:tc>
        <w:tc>
          <w:tcPr>
            <w:tcW w:w="1430" w:type="dxa"/>
          </w:tcPr>
          <w:p w14:paraId="6E6C333A" w14:textId="77777777" w:rsidR="0031151C" w:rsidRPr="00EF08BF" w:rsidRDefault="0031151C" w:rsidP="0031151C">
            <w:pPr>
              <w:pStyle w:val="TAC"/>
            </w:pPr>
            <w:r w:rsidRPr="00EF08BF">
              <w:t>6.6.2.5.2-1 (option 2)</w:t>
            </w:r>
          </w:p>
        </w:tc>
      </w:tr>
      <w:tr w:rsidR="0031151C" w:rsidRPr="00EF08BF" w14:paraId="01A585DA" w14:textId="77777777" w:rsidTr="00905FAB">
        <w:trPr>
          <w:cantSplit/>
          <w:jc w:val="center"/>
        </w:trPr>
        <w:tc>
          <w:tcPr>
            <w:tcW w:w="2127" w:type="dxa"/>
          </w:tcPr>
          <w:p w14:paraId="49307CD4" w14:textId="77777777" w:rsidR="0031151C" w:rsidRPr="00EF08BF" w:rsidRDefault="0031151C" w:rsidP="0031151C">
            <w:pPr>
              <w:pStyle w:val="TAC"/>
            </w:pPr>
            <w:r w:rsidRPr="00EF08BF">
              <w:t>Any</w:t>
            </w:r>
          </w:p>
        </w:tc>
        <w:tc>
          <w:tcPr>
            <w:tcW w:w="2976" w:type="dxa"/>
          </w:tcPr>
          <w:p w14:paraId="6431B9EA" w14:textId="77777777" w:rsidR="0031151C" w:rsidRPr="00EF08BF" w:rsidRDefault="0031151C" w:rsidP="0031151C">
            <w:pPr>
              <w:pStyle w:val="TAC"/>
            </w:pPr>
            <w:r w:rsidRPr="00EF08BF">
              <w:t>Y</w:t>
            </w:r>
          </w:p>
        </w:tc>
        <w:tc>
          <w:tcPr>
            <w:tcW w:w="1430" w:type="dxa"/>
          </w:tcPr>
          <w:p w14:paraId="62B62B3C" w14:textId="77777777" w:rsidR="0031151C" w:rsidRPr="00EF08BF" w:rsidRDefault="0031151C" w:rsidP="0031151C">
            <w:pPr>
              <w:pStyle w:val="TAC"/>
            </w:pPr>
            <w:r w:rsidRPr="00EF08BF">
              <w:t>6.6.2.5.2-1 (option 2)</w:t>
            </w:r>
          </w:p>
        </w:tc>
      </w:tr>
      <w:tr w:rsidR="0031151C" w:rsidRPr="00EF08BF" w14:paraId="3C4852E4" w14:textId="77777777" w:rsidTr="00905FAB">
        <w:trPr>
          <w:cantSplit/>
          <w:jc w:val="center"/>
        </w:trPr>
        <w:tc>
          <w:tcPr>
            <w:tcW w:w="2127" w:type="dxa"/>
          </w:tcPr>
          <w:p w14:paraId="460CA2A2" w14:textId="77777777" w:rsidR="0031151C" w:rsidRPr="00EF08BF" w:rsidRDefault="0031151C" w:rsidP="0031151C">
            <w:pPr>
              <w:pStyle w:val="TAC"/>
            </w:pPr>
            <w:r w:rsidRPr="00EF08BF">
              <w:t>Any below 1GHz except for, in certain regions (NOTE 2), band 8</w:t>
            </w:r>
          </w:p>
        </w:tc>
        <w:tc>
          <w:tcPr>
            <w:tcW w:w="2976" w:type="dxa"/>
          </w:tcPr>
          <w:p w14:paraId="6DC801A8" w14:textId="77777777" w:rsidR="0031151C" w:rsidRPr="00EF08BF" w:rsidRDefault="0031151C" w:rsidP="0031151C">
            <w:pPr>
              <w:pStyle w:val="TAC"/>
            </w:pPr>
            <w:r w:rsidRPr="00EF08BF">
              <w:t>N</w:t>
            </w:r>
          </w:p>
        </w:tc>
        <w:tc>
          <w:tcPr>
            <w:tcW w:w="1430" w:type="dxa"/>
          </w:tcPr>
          <w:p w14:paraId="2CF48969" w14:textId="77777777" w:rsidR="0031151C" w:rsidRPr="00EF08BF" w:rsidRDefault="0031151C" w:rsidP="0031151C">
            <w:pPr>
              <w:pStyle w:val="TAC"/>
            </w:pPr>
            <w:r w:rsidRPr="00EF08BF">
              <w:t>6.6.2.5.2-2a (option 1)</w:t>
            </w:r>
          </w:p>
        </w:tc>
      </w:tr>
      <w:tr w:rsidR="0031151C" w:rsidRPr="00EF08BF" w14:paraId="25A71E95" w14:textId="77777777" w:rsidTr="00905FAB">
        <w:trPr>
          <w:cantSplit/>
          <w:jc w:val="center"/>
        </w:trPr>
        <w:tc>
          <w:tcPr>
            <w:tcW w:w="2127" w:type="dxa"/>
          </w:tcPr>
          <w:p w14:paraId="3DA0D530" w14:textId="77777777" w:rsidR="0031151C" w:rsidRPr="00EF08BF" w:rsidRDefault="0031151C" w:rsidP="0031151C">
            <w:pPr>
              <w:pStyle w:val="TAC"/>
            </w:pPr>
            <w:r w:rsidRPr="00EF08BF">
              <w:t>Any above 1GHz except for, in certain regions (NOTE 2), bands 3</w:t>
            </w:r>
          </w:p>
        </w:tc>
        <w:tc>
          <w:tcPr>
            <w:tcW w:w="2976" w:type="dxa"/>
          </w:tcPr>
          <w:p w14:paraId="5E1F5C8A" w14:textId="77777777" w:rsidR="0031151C" w:rsidRPr="00EF08BF" w:rsidRDefault="0031151C" w:rsidP="0031151C">
            <w:pPr>
              <w:pStyle w:val="TAC"/>
            </w:pPr>
            <w:r w:rsidRPr="00EF08BF">
              <w:t>N</w:t>
            </w:r>
          </w:p>
        </w:tc>
        <w:tc>
          <w:tcPr>
            <w:tcW w:w="1430" w:type="dxa"/>
          </w:tcPr>
          <w:p w14:paraId="742E0C9F" w14:textId="77777777" w:rsidR="0031151C" w:rsidRPr="00EF08BF" w:rsidRDefault="0031151C" w:rsidP="0031151C">
            <w:pPr>
              <w:pStyle w:val="TAC"/>
            </w:pPr>
            <w:r w:rsidRPr="00EF08BF">
              <w:t>6.6.2.5.2-2b (option 1)</w:t>
            </w:r>
          </w:p>
        </w:tc>
      </w:tr>
      <w:tr w:rsidR="0031151C" w:rsidRPr="00EF08BF" w14:paraId="3D9CDE46" w14:textId="77777777" w:rsidTr="00905FAB">
        <w:trPr>
          <w:cantSplit/>
          <w:jc w:val="center"/>
        </w:trPr>
        <w:tc>
          <w:tcPr>
            <w:tcW w:w="6533" w:type="dxa"/>
            <w:gridSpan w:val="3"/>
          </w:tcPr>
          <w:p w14:paraId="174D067C" w14:textId="77777777" w:rsidR="0031151C" w:rsidRPr="00B93702" w:rsidRDefault="0031151C" w:rsidP="0031151C">
            <w:pPr>
              <w:pStyle w:val="TAN"/>
              <w:rPr>
                <w:rFonts w:cs="Arial"/>
              </w:rPr>
            </w:pPr>
            <w:r w:rsidRPr="00B93702">
              <w:t>NOTE 1:</w:t>
            </w:r>
            <w:r w:rsidRPr="00B93702">
              <w:tab/>
            </w:r>
            <w:r>
              <w:t>Void.</w:t>
            </w:r>
          </w:p>
          <w:p w14:paraId="00FE7A0C" w14:textId="77777777" w:rsidR="0031151C" w:rsidRPr="00EF08BF" w:rsidRDefault="0031151C" w:rsidP="00905FAB">
            <w:pPr>
              <w:pStyle w:val="TAN"/>
              <w:rPr>
                <w:rFonts w:cs="Arial"/>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14:paraId="4607FAF2" w14:textId="77777777" w:rsidR="0031151C" w:rsidRPr="00B93702" w:rsidRDefault="0031151C" w:rsidP="00BD6B20">
      <w:pPr>
        <w:pStyle w:val="B10"/>
        <w:rPr>
          <w:rFonts w:cs="v5.0.0"/>
        </w:rPr>
      </w:pPr>
    </w:p>
    <w:p w14:paraId="3B330136" w14:textId="77777777" w:rsidR="00483387" w:rsidRPr="00B93702" w:rsidRDefault="00483387" w:rsidP="0048036E">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2-1: </w:t>
      </w:r>
      <w:r w:rsidR="00C61AC8" w:rsidRPr="00B93702">
        <w:t>Wide Area BS o</w:t>
      </w:r>
      <w:r w:rsidRPr="00B93702">
        <w:t>perating band unwan</w:t>
      </w:r>
      <w:r w:rsidR="00BB45A9" w:rsidRPr="00B93702">
        <w:t>ted emission mask (UEM) for BC2</w:t>
      </w:r>
      <w:r w:rsidR="0031151C">
        <w:t xml:space="preserve">, </w:t>
      </w:r>
      <w:r w:rsidR="0031151C" w:rsidRPr="00EF08BF">
        <w:t>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6ED96BD3" w14:textId="77777777">
        <w:trPr>
          <w:cantSplit/>
          <w:jc w:val="center"/>
        </w:trPr>
        <w:tc>
          <w:tcPr>
            <w:tcW w:w="2127" w:type="dxa"/>
          </w:tcPr>
          <w:p w14:paraId="2EC252A7" w14:textId="77777777"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6FE9A8EE" w14:textId="77777777"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14:paraId="7202B19D" w14:textId="77777777"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2</w:t>
            </w:r>
            <w:r w:rsidR="00A3178F" w:rsidRPr="00B93702">
              <w:rPr>
                <w:rFonts w:cs="Arial"/>
                <w:lang w:eastAsia="zh-CN"/>
              </w:rPr>
              <w:t>, 3</w:t>
            </w:r>
            <w:r w:rsidR="00BD6B20" w:rsidRPr="00B93702">
              <w:rPr>
                <w:rFonts w:cs="Arial"/>
                <w:lang w:eastAsia="en-US"/>
              </w:rPr>
              <w:t>)</w:t>
            </w:r>
          </w:p>
        </w:tc>
        <w:tc>
          <w:tcPr>
            <w:tcW w:w="1430" w:type="dxa"/>
          </w:tcPr>
          <w:p w14:paraId="6C64B750" w14:textId="77777777"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zh-CN"/>
              </w:rPr>
              <w:t>9</w:t>
            </w:r>
            <w:r w:rsidR="00BD6B20" w:rsidRPr="00B93702">
              <w:rPr>
                <w:rFonts w:cs="Arial"/>
                <w:lang w:eastAsia="en-US"/>
              </w:rPr>
              <w:t>)</w:t>
            </w:r>
          </w:p>
        </w:tc>
      </w:tr>
      <w:tr w:rsidR="00B93702" w:rsidRPr="00B93702" w14:paraId="5BAD92FC" w14:textId="77777777">
        <w:trPr>
          <w:cantSplit/>
          <w:jc w:val="center"/>
        </w:trPr>
        <w:tc>
          <w:tcPr>
            <w:tcW w:w="2127" w:type="dxa"/>
          </w:tcPr>
          <w:p w14:paraId="260A6FEB" w14:textId="77777777" w:rsidR="00483387" w:rsidRPr="00B93702" w:rsidRDefault="00483387" w:rsidP="009D7BDE">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0.2 MHz</w:t>
            </w:r>
          </w:p>
          <w:p w14:paraId="7974645B" w14:textId="77777777" w:rsidR="00483387" w:rsidRPr="00B93702" w:rsidRDefault="00483387" w:rsidP="009D7BDE">
            <w:pPr>
              <w:pStyle w:val="TAC"/>
              <w:rPr>
                <w:rFonts w:cs="v5.0.0"/>
                <w:lang w:eastAsia="en-US"/>
              </w:rPr>
            </w:pPr>
            <w:r w:rsidRPr="00B93702">
              <w:rPr>
                <w:rFonts w:cs="v5.0.0"/>
                <w:lang w:eastAsia="en-US"/>
              </w:rPr>
              <w:t>(Note 1)</w:t>
            </w:r>
          </w:p>
        </w:tc>
        <w:tc>
          <w:tcPr>
            <w:tcW w:w="2976" w:type="dxa"/>
          </w:tcPr>
          <w:p w14:paraId="013AFD09" w14:textId="77777777" w:rsidR="00483387" w:rsidRPr="00B93702" w:rsidRDefault="00483387" w:rsidP="009D7BDE">
            <w:pPr>
              <w:pStyle w:val="TAC"/>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0.215 MHz </w:t>
            </w:r>
          </w:p>
        </w:tc>
        <w:tc>
          <w:tcPr>
            <w:tcW w:w="3455" w:type="dxa"/>
          </w:tcPr>
          <w:p w14:paraId="4F09ED0E" w14:textId="77777777"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14:paraId="4AD80110" w14:textId="77777777"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14:paraId="72E3126D" w14:textId="77777777">
        <w:trPr>
          <w:cantSplit/>
          <w:jc w:val="center"/>
        </w:trPr>
        <w:tc>
          <w:tcPr>
            <w:tcW w:w="2127" w:type="dxa"/>
          </w:tcPr>
          <w:p w14:paraId="2CECB506" w14:textId="77777777" w:rsidR="00483387" w:rsidRPr="00B93702" w:rsidRDefault="00483387" w:rsidP="009D7BDE">
            <w:pPr>
              <w:pStyle w:val="TAC"/>
              <w:rPr>
                <w:rFonts w:cs="v5.0.0"/>
                <w:lang w:eastAsia="en-US"/>
              </w:rPr>
            </w:pPr>
            <w:r w:rsidRPr="00B93702">
              <w:rPr>
                <w:rFonts w:cs="v5.0.0"/>
                <w:lang w:eastAsia="en-US"/>
              </w:rPr>
              <w:t xml:space="preserve">0.2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1 MHz</w:t>
            </w:r>
          </w:p>
        </w:tc>
        <w:tc>
          <w:tcPr>
            <w:tcW w:w="2976" w:type="dxa"/>
          </w:tcPr>
          <w:p w14:paraId="0FE97B1A" w14:textId="77777777" w:rsidR="00483387" w:rsidRPr="00B93702" w:rsidRDefault="00483387" w:rsidP="009D7BDE">
            <w:pPr>
              <w:pStyle w:val="TAC"/>
              <w:rPr>
                <w:rFonts w:cs="v5.0.0"/>
                <w:lang w:eastAsia="en-US"/>
              </w:rPr>
            </w:pPr>
            <w:r w:rsidRPr="00B93702">
              <w:rPr>
                <w:rFonts w:cs="v5.0.0"/>
                <w:lang w:eastAsia="en-US"/>
              </w:rPr>
              <w:t xml:space="preserve">0.215 MHz </w:t>
            </w:r>
            <w:r w:rsidRPr="00B93702">
              <w:rPr>
                <w:rFonts w:cs="v5.0.0"/>
                <w:lang w:eastAsia="en-US"/>
              </w:rPr>
              <w:sym w:font="Symbol" w:char="F0A3"/>
            </w:r>
            <w:r w:rsidRPr="00B93702">
              <w:rPr>
                <w:rFonts w:cs="v5.0.0"/>
                <w:lang w:eastAsia="en-US"/>
              </w:rPr>
              <w:t xml:space="preserve"> f_offset &lt; 1.015 MHz</w:t>
            </w:r>
          </w:p>
        </w:tc>
        <w:tc>
          <w:tcPr>
            <w:tcW w:w="3455" w:type="dxa"/>
          </w:tcPr>
          <w:p w14:paraId="0B2458B5" w14:textId="77777777" w:rsidR="00483387" w:rsidRPr="00B93702" w:rsidRDefault="00483387" w:rsidP="009D7BDE">
            <w:pPr>
              <w:pStyle w:val="EQ"/>
            </w:pPr>
            <w:r w:rsidRPr="00B93702">
              <w:rPr>
                <w:position w:val="-28"/>
              </w:rPr>
              <w:object w:dxaOrig="3820" w:dyaOrig="680" w14:anchorId="7AA66587">
                <v:shape id="_x0000_i1048" type="#_x0000_t75" style="width:158.5pt;height:29pt" o:ole="" fillcolor="window">
                  <v:imagedata r:id="rId54" o:title=""/>
                </v:shape>
                <o:OLEObject Type="Embed" ProgID="Equation.DSMT4" ShapeID="_x0000_i1048" DrawAspect="Content" ObjectID="_1640378347" r:id="rId55"/>
              </w:object>
            </w:r>
            <w:r w:rsidR="004209A4" w:rsidRPr="00B93702">
              <w:rPr>
                <w:rFonts w:ascii="Arial" w:hAnsi="Arial" w:cs="Arial"/>
                <w:sz w:val="18"/>
              </w:rPr>
              <w:t xml:space="preserve"> (Note 4)</w:t>
            </w:r>
          </w:p>
        </w:tc>
        <w:tc>
          <w:tcPr>
            <w:tcW w:w="1430" w:type="dxa"/>
          </w:tcPr>
          <w:p w14:paraId="65D3369D" w14:textId="77777777"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14:paraId="5C7CF129" w14:textId="77777777">
        <w:trPr>
          <w:cantSplit/>
          <w:jc w:val="center"/>
        </w:trPr>
        <w:tc>
          <w:tcPr>
            <w:tcW w:w="2127" w:type="dxa"/>
          </w:tcPr>
          <w:p w14:paraId="0C46E74C" w14:textId="77777777" w:rsidR="00483387" w:rsidRPr="00B93702" w:rsidRDefault="00483387" w:rsidP="009D7BDE">
            <w:pPr>
              <w:pStyle w:val="TAC"/>
              <w:rPr>
                <w:rFonts w:cs="v5.0.0"/>
                <w:lang w:eastAsia="en-US"/>
              </w:rPr>
            </w:pPr>
            <w:r w:rsidRPr="00B93702">
              <w:rPr>
                <w:rFonts w:cs="v5.0.0"/>
                <w:lang w:eastAsia="en-US"/>
              </w:rPr>
              <w:t xml:space="preserve">(Note </w:t>
            </w:r>
            <w:r w:rsidR="00A3178F" w:rsidRPr="00B93702">
              <w:rPr>
                <w:rFonts w:cs="v5.0.0"/>
                <w:lang w:eastAsia="zh-CN"/>
              </w:rPr>
              <w:t>8</w:t>
            </w:r>
            <w:r w:rsidRPr="00B93702">
              <w:rPr>
                <w:rFonts w:cs="v5.0.0"/>
                <w:lang w:eastAsia="en-US"/>
              </w:rPr>
              <w:t>)</w:t>
            </w:r>
          </w:p>
        </w:tc>
        <w:tc>
          <w:tcPr>
            <w:tcW w:w="2976" w:type="dxa"/>
          </w:tcPr>
          <w:p w14:paraId="1724004A" w14:textId="77777777" w:rsidR="00483387" w:rsidRPr="00B93702" w:rsidRDefault="00483387" w:rsidP="009D7BDE">
            <w:pPr>
              <w:pStyle w:val="TAC"/>
              <w:rPr>
                <w:rFonts w:cs="v5.0.0"/>
                <w:lang w:eastAsia="en-US"/>
              </w:rPr>
            </w:pPr>
            <w:r w:rsidRPr="00B93702">
              <w:rPr>
                <w:rFonts w:cs="v5.0.0"/>
                <w:lang w:eastAsia="en-US"/>
              </w:rPr>
              <w:t xml:space="preserve">1.015 MHz </w:t>
            </w:r>
            <w:r w:rsidRPr="00B93702">
              <w:rPr>
                <w:rFonts w:cs="v5.0.0"/>
                <w:lang w:eastAsia="en-US"/>
              </w:rPr>
              <w:sym w:font="Symbol" w:char="F0A3"/>
            </w:r>
            <w:r w:rsidRPr="00B93702">
              <w:rPr>
                <w:rFonts w:cs="v5.0.0"/>
                <w:lang w:eastAsia="en-US"/>
              </w:rPr>
              <w:t xml:space="preserve"> f_offset &lt; 1.5 MHz </w:t>
            </w:r>
          </w:p>
        </w:tc>
        <w:tc>
          <w:tcPr>
            <w:tcW w:w="3455" w:type="dxa"/>
          </w:tcPr>
          <w:p w14:paraId="5B2BDAC4" w14:textId="77777777"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14:paraId="3C7480C6" w14:textId="77777777"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14:paraId="7B0DA7E5" w14:textId="77777777">
        <w:trPr>
          <w:cantSplit/>
          <w:jc w:val="center"/>
        </w:trPr>
        <w:tc>
          <w:tcPr>
            <w:tcW w:w="2127" w:type="dxa"/>
          </w:tcPr>
          <w:p w14:paraId="403CABCE" w14:textId="77777777" w:rsidR="00483387" w:rsidRPr="00B93702" w:rsidRDefault="00483387" w:rsidP="009D7BDE">
            <w:pPr>
              <w:pStyle w:val="TAC"/>
              <w:rPr>
                <w:rFonts w:cs="Arial"/>
                <w:lang w:eastAsia="en-US"/>
              </w:rPr>
            </w:pPr>
            <w:r w:rsidRPr="00B93702">
              <w:rPr>
                <w:rFonts w:cs="v5.0.0"/>
                <w:lang w:eastAsia="en-US"/>
              </w:rPr>
              <w:t xml:space="preserve">1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p>
          <w:p w14:paraId="7297C59D" w14:textId="77777777" w:rsidR="00483387" w:rsidRPr="00B93702" w:rsidRDefault="00483387" w:rsidP="009D7BDE">
            <w:pPr>
              <w:pStyle w:val="TAC"/>
              <w:rPr>
                <w:rFonts w:cs="v5.0.0"/>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14:paraId="438518B0" w14:textId="77777777" w:rsidR="00483387" w:rsidRPr="00B93702" w:rsidRDefault="00483387" w:rsidP="009D7BDE">
            <w:pPr>
              <w:pStyle w:val="TAC"/>
              <w:rPr>
                <w:rFonts w:cs="v5.0.0"/>
                <w:lang w:eastAsia="en-US"/>
              </w:rPr>
            </w:pPr>
            <w:r w:rsidRPr="00B93702">
              <w:rPr>
                <w:rFonts w:cs="v5.0.0"/>
                <w:lang w:eastAsia="en-US"/>
              </w:rPr>
              <w:t xml:space="preserve">1.5 MHz </w:t>
            </w:r>
            <w:r w:rsidRPr="00B93702">
              <w:rPr>
                <w:rFonts w:cs="v5.0.0"/>
                <w:lang w:eastAsia="en-US"/>
              </w:rPr>
              <w:sym w:font="Symbol" w:char="F0A3"/>
            </w:r>
            <w:r w:rsidRPr="00B93702">
              <w:rPr>
                <w:rFonts w:cs="v5.0.0"/>
                <w:lang w:eastAsia="en-US"/>
              </w:rPr>
              <w:t xml:space="preserve"> f_offset &lt; min(f_offset</w:t>
            </w:r>
            <w:r w:rsidRPr="00B93702">
              <w:rPr>
                <w:rFonts w:cs="v5.0.0"/>
                <w:vertAlign w:val="subscript"/>
                <w:lang w:eastAsia="en-US"/>
              </w:rPr>
              <w:t>max</w:t>
            </w:r>
            <w:r w:rsidRPr="00B93702">
              <w:rPr>
                <w:rFonts w:cs="v5.0.0"/>
                <w:lang w:eastAsia="en-US"/>
              </w:rPr>
              <w:t>, 10.5 MHz)</w:t>
            </w:r>
          </w:p>
        </w:tc>
        <w:tc>
          <w:tcPr>
            <w:tcW w:w="3455" w:type="dxa"/>
          </w:tcPr>
          <w:p w14:paraId="6410ED21" w14:textId="77777777"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14:paraId="7865F8FB" w14:textId="77777777"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14:paraId="6891B211" w14:textId="77777777">
        <w:trPr>
          <w:cantSplit/>
          <w:jc w:val="center"/>
        </w:trPr>
        <w:tc>
          <w:tcPr>
            <w:tcW w:w="2127" w:type="dxa"/>
          </w:tcPr>
          <w:p w14:paraId="55EEFFFD" w14:textId="77777777" w:rsidR="00483387" w:rsidRPr="00B93702" w:rsidRDefault="00483387" w:rsidP="009D7BDE">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4CDF7A3B" w14:textId="77777777" w:rsidR="00483387" w:rsidRPr="00B93702" w:rsidRDefault="00483387" w:rsidP="009D7BDE">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14:paraId="346103CC" w14:textId="77777777"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A3178F" w:rsidRPr="00B93702">
              <w:rPr>
                <w:rFonts w:cs="Arial"/>
                <w:lang w:eastAsia="zh-CN"/>
              </w:rPr>
              <w:t>10</w:t>
            </w:r>
            <w:r w:rsidRPr="00B93702">
              <w:rPr>
                <w:rFonts w:cs="Arial"/>
                <w:lang w:eastAsia="en-US"/>
              </w:rPr>
              <w:t>)</w:t>
            </w:r>
          </w:p>
        </w:tc>
        <w:tc>
          <w:tcPr>
            <w:tcW w:w="1430" w:type="dxa"/>
          </w:tcPr>
          <w:p w14:paraId="08DB8533" w14:textId="77777777" w:rsidR="00483387" w:rsidRPr="00B93702" w:rsidRDefault="00483387" w:rsidP="009D7BDE">
            <w:pPr>
              <w:pStyle w:val="TAC"/>
              <w:rPr>
                <w:rFonts w:cs="Arial"/>
                <w:lang w:eastAsia="en-US"/>
              </w:rPr>
            </w:pPr>
            <w:r w:rsidRPr="00B93702">
              <w:rPr>
                <w:rFonts w:cs="Arial"/>
                <w:lang w:eastAsia="en-US"/>
              </w:rPr>
              <w:t xml:space="preserve">1 MHz </w:t>
            </w:r>
          </w:p>
        </w:tc>
      </w:tr>
      <w:tr w:rsidR="00483387" w:rsidRPr="00B93702" w14:paraId="7C55C69B" w14:textId="77777777">
        <w:trPr>
          <w:cantSplit/>
          <w:jc w:val="center"/>
        </w:trPr>
        <w:tc>
          <w:tcPr>
            <w:tcW w:w="9988" w:type="dxa"/>
            <w:gridSpan w:val="4"/>
          </w:tcPr>
          <w:p w14:paraId="38692D63" w14:textId="77777777" w:rsidR="00483387" w:rsidRPr="00B93702" w:rsidRDefault="00483387" w:rsidP="004209A4">
            <w:pPr>
              <w:pStyle w:val="TAN"/>
              <w:rPr>
                <w:lang w:eastAsia="en-US"/>
              </w:rPr>
            </w:pPr>
            <w:r w:rsidRPr="00B93702">
              <w:rPr>
                <w:lang w:eastAsia="en-US"/>
              </w:rPr>
              <w:t>NOTE 1:</w:t>
            </w:r>
            <w:r w:rsidRPr="00B93702">
              <w:rPr>
                <w:lang w:eastAsia="en-US"/>
              </w:rPr>
              <w:tab/>
              <w:t xml:space="preserve">For operation with a GSM/EDGE </w:t>
            </w:r>
            <w:r w:rsidR="002F6EF4" w:rsidRPr="00B93702">
              <w:rPr>
                <w:lang w:eastAsia="en-US"/>
              </w:rPr>
              <w:t xml:space="preserve">or standalone NB-IoT </w:t>
            </w:r>
            <w:r w:rsidRPr="00B93702">
              <w:rPr>
                <w:lang w:eastAsia="en-US"/>
              </w:rPr>
              <w:t xml:space="preserve">or an E-UTRA 1.4 or 3 MHz carrier adjacent to the </w:t>
            </w:r>
            <w:r w:rsidR="00203EFD" w:rsidRPr="00B93702">
              <w:rPr>
                <w:lang w:eastAsia="en-US"/>
              </w:rPr>
              <w:t>Base Station RF Bandwidth</w:t>
            </w:r>
            <w:r w:rsidRPr="00B93702">
              <w:rPr>
                <w:lang w:eastAsia="en-US"/>
              </w:rPr>
              <w:t xml:space="preserve"> edge</w:t>
            </w:r>
            <w:r w:rsidRPr="00B93702">
              <w:rPr>
                <w:kern w:val="2"/>
                <w:lang w:eastAsia="zh-CN"/>
              </w:rPr>
              <w:t>, the</w:t>
            </w:r>
            <w:r w:rsidR="00702C91" w:rsidRPr="00B93702">
              <w:rPr>
                <w:kern w:val="2"/>
                <w:lang w:eastAsia="zh-CN"/>
              </w:rPr>
              <w:t xml:space="preserve"> </w:t>
            </w:r>
            <w:r w:rsidRPr="00B93702">
              <w:rPr>
                <w:kern w:val="2"/>
                <w:lang w:eastAsia="zh-CN"/>
              </w:rPr>
              <w:t>limits in Table 6.6.2.</w:t>
            </w:r>
            <w:r w:rsidR="00910AA2" w:rsidRPr="00B93702">
              <w:rPr>
                <w:kern w:val="2"/>
                <w:lang w:eastAsia="zh-CN"/>
              </w:rPr>
              <w:t>5</w:t>
            </w:r>
            <w:r w:rsidRPr="00B93702">
              <w:rPr>
                <w:kern w:val="2"/>
                <w:lang w:eastAsia="zh-CN"/>
              </w:rPr>
              <w:t xml:space="preserve">-2 apply for </w:t>
            </w:r>
            <w:r w:rsidRPr="00B93702">
              <w:rPr>
                <w:lang w:eastAsia="en-US"/>
              </w:rPr>
              <w:t xml:space="preserve">0 MHz </w:t>
            </w:r>
            <w:r w:rsidRPr="00B93702">
              <w:rPr>
                <w:lang w:eastAsia="en-US"/>
              </w:rPr>
              <w:sym w:font="Symbol" w:char="F0A3"/>
            </w:r>
            <w:r w:rsidRPr="00B93702">
              <w:rPr>
                <w:lang w:eastAsia="en-US"/>
              </w:rPr>
              <w:t xml:space="preserve"> </w:t>
            </w:r>
            <w:r w:rsidRPr="00B93702">
              <w:rPr>
                <w:lang w:eastAsia="en-US"/>
              </w:rPr>
              <w:sym w:font="Symbol" w:char="F044"/>
            </w:r>
            <w:r w:rsidRPr="00B93702">
              <w:rPr>
                <w:lang w:eastAsia="en-US"/>
              </w:rPr>
              <w:t>f &lt; 0.15 MHz.</w:t>
            </w:r>
          </w:p>
          <w:p w14:paraId="35FF086E" w14:textId="77777777" w:rsidR="00A3178F" w:rsidRPr="00B93702" w:rsidRDefault="00BD6B20" w:rsidP="004209A4">
            <w:pPr>
              <w:pStyle w:val="TAN"/>
              <w:rPr>
                <w:lang w:eastAsia="zh-CN"/>
              </w:rPr>
            </w:pPr>
            <w:r w:rsidRPr="00B93702">
              <w:rPr>
                <w:lang w:eastAsia="en-US"/>
              </w:rPr>
              <w:t>NOTE 2:</w:t>
            </w:r>
            <w:r w:rsidRPr="00B93702">
              <w:rPr>
                <w:lang w:eastAsia="en-US"/>
              </w:rPr>
              <w:tab/>
              <w:t xml:space="preserve">For MSR BS supporting non-contiguous spectrum operation </w:t>
            </w:r>
            <w:r w:rsidR="00A3178F" w:rsidRPr="00B93702">
              <w:rPr>
                <w:lang w:eastAsia="zh-CN"/>
              </w:rPr>
              <w:t>within any operating band</w:t>
            </w:r>
            <w:r w:rsidR="00A3178F" w:rsidRPr="00B93702">
              <w:rPr>
                <w:lang w:eastAsia="en-US"/>
              </w:rPr>
              <w:t xml:space="preserve"> </w:t>
            </w:r>
            <w:r w:rsidRPr="00B93702">
              <w:rPr>
                <w:lang w:eastAsia="en-US"/>
              </w:rPr>
              <w:t xml:space="preserve">the </w:t>
            </w:r>
            <w:r w:rsidR="00641F68" w:rsidRPr="00B93702">
              <w:rPr>
                <w:lang w:eastAsia="zh-CN"/>
              </w:rPr>
              <w:t>t</w:t>
            </w:r>
            <w:r w:rsidR="00641F68" w:rsidRPr="00B93702">
              <w:rPr>
                <w:lang w:eastAsia="en-US"/>
              </w:rPr>
              <w:t xml:space="preserve">est </w:t>
            </w:r>
            <w:r w:rsidRPr="00B93702">
              <w:rPr>
                <w:lang w:eastAsia="en-US"/>
              </w:rPr>
              <w:t xml:space="preserve">requirement within sub-block gaps is calculated as a cumulative sum of </w:t>
            </w:r>
            <w:r w:rsidR="00A3178F" w:rsidRPr="00B93702">
              <w:rPr>
                <w:lang w:eastAsia="zh-CN"/>
              </w:rPr>
              <w:t>contributions from</w:t>
            </w:r>
            <w:r w:rsidR="00A3178F" w:rsidRPr="00B93702">
              <w:rPr>
                <w:lang w:eastAsia="en-US"/>
              </w:rPr>
              <w:t xml:space="preserve"> </w:t>
            </w:r>
            <w:r w:rsidRPr="00B93702">
              <w:rPr>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lang w:eastAsia="en-US"/>
              </w:rPr>
              <w:t>.</w:t>
            </w:r>
            <w:r w:rsidR="005B180D" w:rsidRPr="00B93702">
              <w:rPr>
                <w:lang w:eastAsia="en-US"/>
              </w:rPr>
              <w:t xml:space="preserve"> Exception is </w:t>
            </w:r>
            <w:r w:rsidR="005B180D" w:rsidRPr="00B93702">
              <w:rPr>
                <w:rFonts w:ascii="Symbol" w:hAnsi="Symbol"/>
                <w:lang w:eastAsia="en-US"/>
              </w:rPr>
              <w:t></w:t>
            </w:r>
            <w:r w:rsidR="005B180D" w:rsidRPr="00B93702">
              <w:rPr>
                <w:lang w:eastAsia="en-US"/>
              </w:rPr>
              <w:t xml:space="preserve">f ≥ 10MHz from both adjacent sub blocks on each side of the sub-block gap, where the </w:t>
            </w:r>
            <w:r w:rsidR="00641F68" w:rsidRPr="00B93702">
              <w:rPr>
                <w:lang w:eastAsia="zh-CN"/>
              </w:rPr>
              <w:t>t</w:t>
            </w:r>
            <w:r w:rsidR="00641F68" w:rsidRPr="00B93702">
              <w:rPr>
                <w:lang w:eastAsia="en-US"/>
              </w:rPr>
              <w:t xml:space="preserve">est </w:t>
            </w:r>
            <w:r w:rsidR="005B180D" w:rsidRPr="00B93702">
              <w:rPr>
                <w:lang w:eastAsia="en-US"/>
              </w:rPr>
              <w:t>requirement within sub-block gaps shall be -15dBm/MHz</w:t>
            </w:r>
            <w:r w:rsidR="004209A4" w:rsidRPr="00B93702">
              <w:t xml:space="preserve"> </w:t>
            </w:r>
            <w:r w:rsidR="004209A4" w:rsidRPr="00B93702">
              <w:rPr>
                <w:szCs w:val="18"/>
              </w:rPr>
              <w:t>(f</w:t>
            </w:r>
            <w:r w:rsidR="004209A4" w:rsidRPr="00B93702">
              <w:rPr>
                <w:rFonts w:eastAsia="SimSun"/>
                <w:szCs w:val="18"/>
              </w:rPr>
              <w:t>or</w:t>
            </w:r>
            <w:r w:rsidR="004209A4" w:rsidRPr="00B93702">
              <w:rPr>
                <w:rFonts w:eastAsia="SimSun"/>
              </w:rPr>
              <w:t xml:space="preserve"> MSR BS supporting multi-band operation, either this limit </w:t>
            </w:r>
            <w:r w:rsidR="004209A4" w:rsidRPr="00B93702">
              <w:t xml:space="preserve">or -16dBm/100kHz with correspondingly adjusted f_offset shall apply </w:t>
            </w:r>
            <w:r w:rsidR="004209A4" w:rsidRPr="00B93702">
              <w:rPr>
                <w:rFonts w:eastAsia="SimSun"/>
              </w:rPr>
              <w:t xml:space="preserve">for this frequency offset range </w:t>
            </w:r>
            <w:r w:rsidR="004209A4" w:rsidRPr="00B93702">
              <w:t>for operating bands &lt;1GHz)</w:t>
            </w:r>
            <w:r w:rsidR="005B180D" w:rsidRPr="00B93702">
              <w:rPr>
                <w:lang w:eastAsia="en-US"/>
              </w:rPr>
              <w:t>.</w:t>
            </w:r>
          </w:p>
          <w:p w14:paraId="13F33928" w14:textId="77777777" w:rsidR="00BD6B20" w:rsidRPr="00B93702" w:rsidRDefault="00A3178F" w:rsidP="004209A4">
            <w:pPr>
              <w:pStyle w:val="TAN"/>
              <w:rPr>
                <w:lang w:eastAsia="en-US"/>
              </w:rPr>
            </w:pPr>
            <w:r w:rsidRPr="00B93702">
              <w:rPr>
                <w:lang w:eastAsia="zh-CN"/>
              </w:rPr>
              <w:t>NOTE3:</w:t>
            </w:r>
            <w:r w:rsidRPr="00B93702">
              <w:rPr>
                <w:lang w:eastAsia="en-US"/>
              </w:rPr>
              <w:tab/>
            </w:r>
            <w:r w:rsidRPr="00B93702">
              <w:rPr>
                <w:lang w:eastAsia="zh-CN"/>
              </w:rPr>
              <w:t>For MSR B</w:t>
            </w:r>
            <w:r w:rsidRPr="00B93702">
              <w:rPr>
                <w:lang w:eastAsia="en-US"/>
              </w:rPr>
              <w:t>S supporting multi-band operation</w:t>
            </w:r>
            <w:r w:rsidRPr="00B93702">
              <w:rPr>
                <w:lang w:eastAsia="zh-CN"/>
              </w:rPr>
              <w:t xml:space="preserve"> with </w:t>
            </w:r>
            <w:r w:rsidR="00203EFD" w:rsidRPr="00B93702">
              <w:rPr>
                <w:lang w:eastAsia="zh-CN"/>
              </w:rPr>
              <w:t>Inter RF Bandwidth</w:t>
            </w:r>
            <w:r w:rsidRPr="00B93702">
              <w:rPr>
                <w:lang w:eastAsia="zh-CN"/>
              </w:rPr>
              <w:t xml:space="preserve"> gap </w:t>
            </w:r>
            <w:r w:rsidRPr="00B93702">
              <w:rPr>
                <w:lang w:eastAsia="en-US"/>
              </w:rPr>
              <w:t xml:space="preserve">&lt; </w:t>
            </w:r>
            <w:r w:rsidR="009039CA" w:rsidRPr="00B93702">
              <w:rPr>
                <w:rFonts w:cs="Arial"/>
              </w:rPr>
              <w:t>2</w:t>
            </w:r>
            <w:r w:rsidR="009039CA" w:rsidRPr="00B93702">
              <w:t>×Δf</w:t>
            </w:r>
            <w:r w:rsidR="009039CA" w:rsidRPr="00B93702">
              <w:rPr>
                <w:vertAlign w:val="subscript"/>
              </w:rPr>
              <w:t>OBUE</w:t>
            </w:r>
            <w:r w:rsidRPr="00B93702">
              <w:rPr>
                <w:lang w:eastAsia="zh-CN"/>
              </w:rPr>
              <w:t xml:space="preserve"> </w:t>
            </w:r>
            <w:r w:rsidRPr="00B93702">
              <w:rPr>
                <w:lang w:eastAsia="en-US"/>
              </w:rPr>
              <w:t xml:space="preserve">operation the </w:t>
            </w:r>
            <w:r w:rsidRPr="00B93702">
              <w:rPr>
                <w:lang w:eastAsia="zh-CN"/>
              </w:rPr>
              <w:t>test</w:t>
            </w:r>
            <w:r w:rsidRPr="00B93702">
              <w:rPr>
                <w:lang w:eastAsia="en-US"/>
              </w:rPr>
              <w:t xml:space="preserve"> requirement within</w:t>
            </w:r>
            <w:r w:rsidRPr="00B93702">
              <w:rPr>
                <w:lang w:eastAsia="zh-CN"/>
              </w:rPr>
              <w:t xml:space="preserve"> the </w:t>
            </w:r>
            <w:r w:rsidR="00203EFD" w:rsidRPr="00B93702">
              <w:rPr>
                <w:lang w:eastAsia="zh-CN"/>
              </w:rPr>
              <w:t>Inter RF Bandwidth</w:t>
            </w:r>
            <w:r w:rsidRPr="00B93702">
              <w:rPr>
                <w:lang w:eastAsia="en-US"/>
              </w:rPr>
              <w:t xml:space="preserve"> gaps is calculated as a cumulative sum </w:t>
            </w:r>
            <w:r w:rsidRPr="00B93702">
              <w:rPr>
                <w:lang w:eastAsia="zh-CN"/>
              </w:rPr>
              <w:t>of contributions from adjacent sub-blocks</w:t>
            </w:r>
            <w:r w:rsidRPr="00B93702">
              <w:rPr>
                <w:rFonts w:cs="v5.0.0"/>
                <w:lang w:eastAsia="zh-CN"/>
              </w:rPr>
              <w:t xml:space="preserve"> </w:t>
            </w:r>
            <w:r w:rsidR="00BB45A9" w:rsidRPr="00B93702">
              <w:rPr>
                <w:lang w:eastAsia="en-US"/>
              </w:rPr>
              <w:t>or RF Bandwidth</w:t>
            </w:r>
            <w:r w:rsidR="00BB45A9" w:rsidRPr="00B93702">
              <w:rPr>
                <w:rFonts w:cs="v5.0.0"/>
                <w:lang w:eastAsia="en-US"/>
              </w:rPr>
              <w:t xml:space="preserve"> </w:t>
            </w:r>
            <w:r w:rsidRPr="00B93702">
              <w:rPr>
                <w:rFonts w:cs="v5.0.0"/>
                <w:lang w:eastAsia="en-US"/>
              </w:rPr>
              <w:t xml:space="preserve">on each side of the </w:t>
            </w:r>
            <w:r w:rsidR="00203EFD" w:rsidRPr="00B93702">
              <w:rPr>
                <w:rFonts w:cs="v5.0.0"/>
                <w:lang w:eastAsia="zh-CN"/>
              </w:rPr>
              <w:t>Inter RF Bandwidth</w:t>
            </w:r>
            <w:r w:rsidRPr="00B93702">
              <w:rPr>
                <w:rFonts w:cs="v5.0.0"/>
                <w:lang w:eastAsia="en-US"/>
              </w:rPr>
              <w:t xml:space="preserve"> gap</w:t>
            </w:r>
            <w:r w:rsidR="00BB45A9" w:rsidRPr="00B93702">
              <w:rPr>
                <w:rFonts w:cs="v5.0.0"/>
                <w:lang w:eastAsia="en-US"/>
              </w:rPr>
              <w:t xml:space="preserve">, where the contribution from the far-end sub-block </w:t>
            </w:r>
            <w:r w:rsidR="00BB45A9" w:rsidRPr="00B93702">
              <w:rPr>
                <w:lang w:eastAsia="en-US"/>
              </w:rPr>
              <w:t>or RF Bandwidth</w:t>
            </w:r>
            <w:r w:rsidR="00BB45A9" w:rsidRPr="00B93702">
              <w:rPr>
                <w:rFonts w:cs="v5.0.0"/>
                <w:lang w:eastAsia="en-US"/>
              </w:rPr>
              <w:t xml:space="preserve"> shall be scaled according to the measurement bandwidth of the near-end sub-block</w:t>
            </w:r>
            <w:r w:rsidR="00BB45A9" w:rsidRPr="00B93702">
              <w:rPr>
                <w:lang w:eastAsia="en-US"/>
              </w:rPr>
              <w:t xml:space="preserve"> or RF Bandwidth</w:t>
            </w:r>
            <w:r w:rsidRPr="00B93702">
              <w:rPr>
                <w:lang w:eastAsia="en-US"/>
              </w:rPr>
              <w:t>.</w:t>
            </w:r>
          </w:p>
          <w:p w14:paraId="74E47B29" w14:textId="77777777" w:rsidR="004209A4" w:rsidRPr="00B93702" w:rsidRDefault="004209A4" w:rsidP="004209A4">
            <w:pPr>
              <w:pStyle w:val="TAN"/>
              <w:rPr>
                <w:lang w:eastAsia="en-US"/>
              </w:rPr>
            </w:pPr>
            <w:r w:rsidRPr="00B93702">
              <w:rPr>
                <w:rFonts w:eastAsia="SimSun"/>
              </w:rPr>
              <w:t>NOTE 4:</w:t>
            </w:r>
            <w:r w:rsidRPr="00B93702">
              <w:rPr>
                <w:rFonts w:eastAsia="SimSun"/>
              </w:rPr>
              <w:tab/>
              <w:t>For MSR BS supporting multi-band operation, either this limit or -16dBm/100kHz with correspondingly adjusted f_offset shall apply for this frequency offset range for operating bands &lt;1GHz.</w:t>
            </w:r>
          </w:p>
        </w:tc>
      </w:tr>
    </w:tbl>
    <w:p w14:paraId="01B12C1D" w14:textId="77777777" w:rsidR="00483387" w:rsidRPr="00B93702" w:rsidRDefault="00483387" w:rsidP="004C2E88"/>
    <w:p w14:paraId="04F5F522" w14:textId="77777777" w:rsidR="00483387" w:rsidRPr="00B93702" w:rsidRDefault="00483387" w:rsidP="00483387">
      <w:pPr>
        <w:pStyle w:val="TH"/>
        <w:rPr>
          <w:rFonts w:cs="v5.0.0"/>
        </w:rPr>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2-2: </w:t>
      </w:r>
      <w:r w:rsidR="00C61AC8" w:rsidRPr="00B93702">
        <w:t>Wide Area BS o</w:t>
      </w:r>
      <w:r w:rsidRPr="00B93702">
        <w:t xml:space="preserve">perating band unwanted emission limits for operation in BC2 with GSM/EDGE </w:t>
      </w:r>
      <w:r w:rsidR="002F6EF4" w:rsidRPr="00B93702">
        <w:t xml:space="preserve">or standalone NB-IoT </w:t>
      </w:r>
      <w:r w:rsidRPr="00B93702">
        <w:t xml:space="preserve">or E-UTRA 1.4 or 3 MHz carriers adjacent to the </w:t>
      </w:r>
      <w:r w:rsidR="00203EFD" w:rsidRPr="00B93702">
        <w:t>Base Station RF Bandwidth</w:t>
      </w:r>
      <w:r w:rsidR="00BB45A9" w:rsidRPr="00B93702">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B93702" w:rsidRPr="00B93702" w14:paraId="6AB0C7A7" w14:textId="77777777">
        <w:trPr>
          <w:cantSplit/>
          <w:jc w:val="center"/>
        </w:trPr>
        <w:tc>
          <w:tcPr>
            <w:tcW w:w="2301" w:type="dxa"/>
          </w:tcPr>
          <w:p w14:paraId="6AC9CD5A" w14:textId="77777777" w:rsidR="00483387" w:rsidRPr="00B93702" w:rsidRDefault="00483387" w:rsidP="004E68C0">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3118" w:type="dxa"/>
          </w:tcPr>
          <w:p w14:paraId="5AD7E8C6" w14:textId="77777777" w:rsidR="00483387" w:rsidRPr="00B93702" w:rsidRDefault="00483387" w:rsidP="004E68C0">
            <w:pPr>
              <w:pStyle w:val="TAH"/>
              <w:rPr>
                <w:rFonts w:cs="Arial"/>
                <w:lang w:eastAsia="en-US"/>
              </w:rPr>
            </w:pPr>
            <w:r w:rsidRPr="00B93702">
              <w:rPr>
                <w:rFonts w:cs="Arial"/>
                <w:lang w:eastAsia="en-US"/>
              </w:rPr>
              <w:t>Frequency offset of measurement filter centre frequency, f_offset</w:t>
            </w:r>
          </w:p>
        </w:tc>
        <w:tc>
          <w:tcPr>
            <w:tcW w:w="3402" w:type="dxa"/>
          </w:tcPr>
          <w:p w14:paraId="2809E500" w14:textId="77777777" w:rsidR="00483387" w:rsidRPr="00B93702" w:rsidRDefault="00641F68" w:rsidP="004E68C0">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w:t>
            </w:r>
            <w:r w:rsidR="00A3178F" w:rsidRPr="00B93702">
              <w:rPr>
                <w:rFonts w:cs="Arial"/>
                <w:lang w:eastAsia="zh-CN"/>
              </w:rPr>
              <w:t>5, 6, 7</w:t>
            </w:r>
            <w:r w:rsidR="002F6EF4" w:rsidRPr="00B93702">
              <w:rPr>
                <w:rFonts w:cs="Arial"/>
                <w:lang w:eastAsia="zh-CN"/>
              </w:rPr>
              <w:t>, 8</w:t>
            </w:r>
            <w:r w:rsidR="00BD6B20" w:rsidRPr="00B93702">
              <w:rPr>
                <w:rFonts w:cs="Arial"/>
                <w:lang w:eastAsia="en-US"/>
              </w:rPr>
              <w:t>)</w:t>
            </w:r>
          </w:p>
        </w:tc>
        <w:tc>
          <w:tcPr>
            <w:tcW w:w="1330" w:type="dxa"/>
          </w:tcPr>
          <w:p w14:paraId="1EA2E826" w14:textId="77777777" w:rsidR="00483387" w:rsidRPr="00B93702" w:rsidRDefault="00483387" w:rsidP="004E68C0">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en-US"/>
              </w:rPr>
              <w:t>9</w:t>
            </w:r>
            <w:r w:rsidR="00BD6B20" w:rsidRPr="00B93702">
              <w:rPr>
                <w:rFonts w:cs="Arial"/>
                <w:lang w:eastAsia="en-US"/>
              </w:rPr>
              <w:t>)</w:t>
            </w:r>
          </w:p>
        </w:tc>
      </w:tr>
      <w:tr w:rsidR="00B93702" w:rsidRPr="00B93702" w14:paraId="72EE6F92" w14:textId="77777777">
        <w:trPr>
          <w:cantSplit/>
          <w:jc w:val="center"/>
        </w:trPr>
        <w:tc>
          <w:tcPr>
            <w:tcW w:w="2301" w:type="dxa"/>
          </w:tcPr>
          <w:p w14:paraId="1AE8474F" w14:textId="77777777" w:rsidR="00483387" w:rsidRPr="00B93702" w:rsidRDefault="00483387" w:rsidP="004E68C0">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3118" w:type="dxa"/>
          </w:tcPr>
          <w:p w14:paraId="5C045BEB" w14:textId="77777777" w:rsidR="00483387" w:rsidRPr="00B93702" w:rsidRDefault="00483387" w:rsidP="004E68C0">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402" w:type="dxa"/>
          </w:tcPr>
          <w:p w14:paraId="2E472562" w14:textId="77777777" w:rsidR="00483387" w:rsidRPr="00B93702" w:rsidRDefault="00D34CBD" w:rsidP="004E68C0">
            <w:pPr>
              <w:pStyle w:val="TAC"/>
              <w:rPr>
                <w:rFonts w:cs="Arial"/>
                <w:lang w:eastAsia="en-US"/>
              </w:rPr>
            </w:pPr>
            <w:r w:rsidRPr="00B93702">
              <w:rPr>
                <w:rFonts w:cs="Arial"/>
                <w:position w:val="-46"/>
                <w:lang w:eastAsia="en-US"/>
              </w:rPr>
              <w:object w:dxaOrig="4400" w:dyaOrig="1040" w14:anchorId="6BB02B31">
                <v:shape id="_x0000_i1049" type="#_x0000_t75" style="width:187pt;height:42.5pt" o:ole="" fillcolor="window">
                  <v:imagedata r:id="rId56" o:title=""/>
                </v:shape>
                <o:OLEObject Type="Embed" ProgID="Equation.3" ShapeID="_x0000_i1049" DrawAspect="Content" ObjectID="_1640378348" r:id="rId57"/>
              </w:object>
            </w:r>
          </w:p>
        </w:tc>
        <w:tc>
          <w:tcPr>
            <w:tcW w:w="1330" w:type="dxa"/>
          </w:tcPr>
          <w:p w14:paraId="257E2216" w14:textId="77777777" w:rsidR="00483387" w:rsidRPr="00B93702" w:rsidRDefault="00483387" w:rsidP="004E68C0">
            <w:pPr>
              <w:pStyle w:val="TAC"/>
              <w:rPr>
                <w:rFonts w:cs="Arial"/>
                <w:lang w:eastAsia="en-US"/>
              </w:rPr>
            </w:pPr>
            <w:r w:rsidRPr="00B93702">
              <w:rPr>
                <w:rFonts w:cs="Arial"/>
                <w:lang w:eastAsia="en-US"/>
              </w:rPr>
              <w:t xml:space="preserve">30 kHz </w:t>
            </w:r>
          </w:p>
        </w:tc>
      </w:tr>
      <w:tr w:rsidR="00B93702" w:rsidRPr="00B93702" w14:paraId="0EAD2AEC" w14:textId="77777777">
        <w:trPr>
          <w:cantSplit/>
          <w:jc w:val="center"/>
        </w:trPr>
        <w:tc>
          <w:tcPr>
            <w:tcW w:w="2301" w:type="dxa"/>
          </w:tcPr>
          <w:p w14:paraId="403B1C1D" w14:textId="77777777" w:rsidR="00483387" w:rsidRPr="00B93702" w:rsidRDefault="00483387" w:rsidP="004E68C0">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0.15 MHz</w:t>
            </w:r>
          </w:p>
        </w:tc>
        <w:tc>
          <w:tcPr>
            <w:tcW w:w="3118" w:type="dxa"/>
          </w:tcPr>
          <w:p w14:paraId="36B269EA" w14:textId="77777777" w:rsidR="00483387" w:rsidRPr="00B93702" w:rsidRDefault="00483387" w:rsidP="004E68C0">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0.165 MHz </w:t>
            </w:r>
          </w:p>
        </w:tc>
        <w:tc>
          <w:tcPr>
            <w:tcW w:w="3402" w:type="dxa"/>
          </w:tcPr>
          <w:p w14:paraId="759606A1" w14:textId="77777777" w:rsidR="00483387" w:rsidRPr="00B93702" w:rsidRDefault="00D34CBD" w:rsidP="004E68C0">
            <w:pPr>
              <w:pStyle w:val="TAC"/>
              <w:rPr>
                <w:rFonts w:cs="Arial"/>
                <w:lang w:eastAsia="en-US"/>
              </w:rPr>
            </w:pPr>
            <w:r w:rsidRPr="00B93702">
              <w:rPr>
                <w:rFonts w:cs="Arial"/>
                <w:position w:val="-46"/>
                <w:lang w:eastAsia="en-US"/>
              </w:rPr>
              <w:object w:dxaOrig="4480" w:dyaOrig="1040" w14:anchorId="0594279D">
                <v:shape id="_x0000_i1050" type="#_x0000_t75" style="width:187.5pt;height:42.5pt" o:ole="" fillcolor="window">
                  <v:imagedata r:id="rId58" o:title=""/>
                </v:shape>
                <o:OLEObject Type="Embed" ProgID="Equation.3" ShapeID="_x0000_i1050" DrawAspect="Content" ObjectID="_1640378349" r:id="rId59"/>
              </w:object>
            </w:r>
          </w:p>
        </w:tc>
        <w:tc>
          <w:tcPr>
            <w:tcW w:w="1330" w:type="dxa"/>
          </w:tcPr>
          <w:p w14:paraId="33819E93" w14:textId="77777777" w:rsidR="00483387" w:rsidRPr="00B93702" w:rsidRDefault="00483387" w:rsidP="004E68C0">
            <w:pPr>
              <w:pStyle w:val="TAC"/>
              <w:rPr>
                <w:rFonts w:cs="Arial"/>
                <w:lang w:eastAsia="en-US"/>
              </w:rPr>
            </w:pPr>
            <w:r w:rsidRPr="00B93702">
              <w:rPr>
                <w:rFonts w:cs="Arial"/>
                <w:lang w:eastAsia="en-US"/>
              </w:rPr>
              <w:t xml:space="preserve">30 kHz </w:t>
            </w:r>
          </w:p>
        </w:tc>
      </w:tr>
      <w:tr w:rsidR="0024766B" w:rsidRPr="00B93702" w14:paraId="1333A2EB" w14:textId="77777777">
        <w:trPr>
          <w:cantSplit/>
          <w:jc w:val="center"/>
        </w:trPr>
        <w:tc>
          <w:tcPr>
            <w:tcW w:w="10151" w:type="dxa"/>
            <w:gridSpan w:val="4"/>
          </w:tcPr>
          <w:p w14:paraId="24545815" w14:textId="77777777" w:rsidR="00483387" w:rsidRPr="00B93702" w:rsidRDefault="00483387" w:rsidP="004E68C0">
            <w:pPr>
              <w:pStyle w:val="TAN"/>
              <w:rPr>
                <w:rFonts w:cs="Arial"/>
                <w:lang w:eastAsia="en-US"/>
              </w:rPr>
            </w:pPr>
            <w:r w:rsidRPr="00B93702">
              <w:rPr>
                <w:rFonts w:cs="Arial"/>
                <w:lang w:eastAsia="en-US"/>
              </w:rPr>
              <w:t xml:space="preserve">NOTE </w:t>
            </w:r>
            <w:r w:rsidR="00A3178F" w:rsidRPr="00B93702">
              <w:rPr>
                <w:rFonts w:cs="Arial"/>
                <w:lang w:eastAsia="en-US"/>
              </w:rPr>
              <w:t>4</w:t>
            </w:r>
            <w:r w:rsidRPr="00B93702">
              <w:rPr>
                <w:rFonts w:cs="Arial"/>
                <w:lang w:eastAsia="en-US"/>
              </w:rPr>
              <w:t>:</w:t>
            </w:r>
            <w:r w:rsidR="00905FAB">
              <w:rPr>
                <w:rFonts w:cs="Arial"/>
                <w:lang w:eastAsia="en-US"/>
              </w:rPr>
              <w:tab/>
            </w:r>
            <w:r w:rsidRPr="00B93702">
              <w:rPr>
                <w:rFonts w:cs="Arial"/>
                <w:lang w:eastAsia="en-US"/>
              </w:rPr>
              <w:t>The limits in this table only apply for operation with a GSM/EDGE</w:t>
            </w:r>
            <w:r w:rsidR="002F6EF4" w:rsidRPr="00B93702">
              <w:rPr>
                <w:rFonts w:cs="Arial"/>
                <w:lang w:eastAsia="en-US"/>
              </w:rPr>
              <w:t xml:space="preserve"> or standalone NB-IoT</w:t>
            </w:r>
            <w:r w:rsidRPr="00B93702">
              <w:rPr>
                <w:rFonts w:cs="Arial"/>
                <w:lang w:eastAsia="en-US"/>
              </w:rPr>
              <w:t xml:space="preserve"> or an E-UTRA 1.4 or 3 MHz carrier adjacent to the </w:t>
            </w:r>
            <w:r w:rsidR="00203EFD" w:rsidRPr="00B93702">
              <w:rPr>
                <w:rFonts w:cs="Arial"/>
                <w:lang w:eastAsia="en-US"/>
              </w:rPr>
              <w:t>Base Station RF Bandwidth</w:t>
            </w:r>
            <w:r w:rsidRPr="00B93702">
              <w:rPr>
                <w:rFonts w:cs="Arial"/>
                <w:lang w:eastAsia="en-US"/>
              </w:rPr>
              <w:t xml:space="preserve"> edge.</w:t>
            </w:r>
          </w:p>
          <w:p w14:paraId="52C3E7E2" w14:textId="77777777" w:rsidR="00A3178F" w:rsidRPr="00B93702" w:rsidRDefault="00BD6B20" w:rsidP="00A3178F">
            <w:pPr>
              <w:pStyle w:val="TAN"/>
              <w:rPr>
                <w:rFonts w:cs="Arial"/>
                <w:lang w:eastAsia="zh-CN"/>
              </w:rPr>
            </w:pPr>
            <w:r w:rsidRPr="00B93702">
              <w:rPr>
                <w:rFonts w:cs="Arial"/>
                <w:lang w:eastAsia="en-US"/>
              </w:rPr>
              <w:t xml:space="preserve">NOTE </w:t>
            </w:r>
            <w:r w:rsidR="00A3178F" w:rsidRPr="00B93702">
              <w:rPr>
                <w:rFonts w:cs="Arial"/>
                <w:lang w:eastAsia="en-US"/>
              </w:rPr>
              <w:t>5</w:t>
            </w:r>
            <w:r w:rsidRPr="00B93702">
              <w:rPr>
                <w:rFonts w:cs="Arial"/>
                <w:lang w:eastAsia="en-US"/>
              </w:rPr>
              <w:t>:</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641F68" w:rsidRPr="00B93702">
              <w:rPr>
                <w:rFonts w:cs="Arial"/>
                <w:lang w:eastAsia="zh-CN"/>
              </w:rPr>
              <w:t>t</w:t>
            </w:r>
            <w:r w:rsidR="00641F68" w:rsidRPr="00B93702">
              <w:rPr>
                <w:rFonts w:cs="Arial"/>
                <w:lang w:eastAsia="en-US"/>
              </w:rPr>
              <w:t xml:space="preserve">est </w:t>
            </w:r>
            <w:r w:rsidRPr="00B93702">
              <w:rPr>
                <w:rFonts w:cs="Arial"/>
                <w:lang w:eastAsia="en-US"/>
              </w:rPr>
              <w:t xml:space="preserve">requirement within sub-block gaps is calculated as a cumulative sum of </w:t>
            </w:r>
            <w:r w:rsidR="00A3178F"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14:paraId="40A3A32A" w14:textId="77777777" w:rsidR="0050417E" w:rsidRPr="00B93702" w:rsidRDefault="00A3178F" w:rsidP="00A3178F">
            <w:pPr>
              <w:pStyle w:val="TAN"/>
              <w:rPr>
                <w:rFonts w:cs="Arial"/>
                <w:lang w:eastAsia="en-US"/>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14:paraId="60B768D5" w14:textId="77777777" w:rsidR="002F6EF4" w:rsidRPr="00B93702" w:rsidRDefault="0050417E" w:rsidP="002F6EF4">
            <w:pPr>
              <w:pStyle w:val="TAN"/>
              <w:rPr>
                <w:rFonts w:cs="Arial"/>
                <w:lang w:eastAsia="en-US"/>
              </w:rPr>
            </w:pPr>
            <w:r w:rsidRPr="00B93702">
              <w:rPr>
                <w:rFonts w:cs="Arial"/>
                <w:lang w:eastAsia="en-US"/>
              </w:rPr>
              <w:t xml:space="preserve">NOTE </w:t>
            </w:r>
            <w:r w:rsidR="00A3178F" w:rsidRPr="00B93702">
              <w:rPr>
                <w:rFonts w:cs="Arial"/>
                <w:lang w:eastAsia="en-US"/>
              </w:rPr>
              <w:t>7</w:t>
            </w:r>
            <w:r w:rsidRPr="00B93702">
              <w:rPr>
                <w:rFonts w:cs="Arial"/>
                <w:lang w:eastAsia="en-US"/>
              </w:rPr>
              <w:t>:</w:t>
            </w:r>
            <w:r w:rsidRPr="00B93702">
              <w:rPr>
                <w:rFonts w:cs="Arial"/>
                <w:lang w:eastAsia="en-US"/>
              </w:rPr>
              <w:tab/>
            </w:r>
            <w:r w:rsidR="00D34CBD" w:rsidRPr="00B93702">
              <w:rPr>
                <w:rFonts w:cs="Arial"/>
                <w:lang w:eastAsia="en-US"/>
              </w:rPr>
              <w:t xml:space="preserve">In case the carrier adjacent to the </w:t>
            </w:r>
            <w:r w:rsidR="00203EFD" w:rsidRPr="00B93702">
              <w:rPr>
                <w:rFonts w:cs="Arial"/>
                <w:lang w:eastAsia="en-US"/>
              </w:rPr>
              <w:t>Base Station RF Bandwidth</w:t>
            </w:r>
            <w:r w:rsidR="00D34CBD" w:rsidRPr="00B93702">
              <w:rPr>
                <w:rFonts w:cs="Arial"/>
                <w:lang w:eastAsia="en-US"/>
              </w:rPr>
              <w:t xml:space="preserve"> edge is a GSM/EDGE carrier, the value of X = P</w:t>
            </w:r>
            <w:r w:rsidR="00D34CBD" w:rsidRPr="00B93702">
              <w:rPr>
                <w:rFonts w:cs="Arial"/>
                <w:vertAlign w:val="subscript"/>
                <w:lang w:eastAsia="en-US"/>
              </w:rPr>
              <w:t>GSMcarrier</w:t>
            </w:r>
            <w:r w:rsidR="00D34CBD" w:rsidRPr="00B93702">
              <w:rPr>
                <w:rFonts w:cs="Arial"/>
                <w:lang w:eastAsia="en-US"/>
              </w:rPr>
              <w:t xml:space="preserve"> – 43, where P</w:t>
            </w:r>
            <w:r w:rsidR="00D34CBD" w:rsidRPr="00B93702">
              <w:rPr>
                <w:rFonts w:cs="Arial"/>
                <w:vertAlign w:val="subscript"/>
                <w:lang w:eastAsia="en-US"/>
              </w:rPr>
              <w:t>GSMcarrier</w:t>
            </w:r>
            <w:r w:rsidR="00D34CBD" w:rsidRPr="00B93702">
              <w:rPr>
                <w:rFonts w:cs="Arial"/>
                <w:lang w:eastAsia="en-US"/>
              </w:rPr>
              <w:t xml:space="preserve"> is the power level of the GSM/EDGE carrier adjacent to the </w:t>
            </w:r>
            <w:r w:rsidR="00203EFD" w:rsidRPr="00B93702">
              <w:rPr>
                <w:rFonts w:cs="Arial"/>
                <w:lang w:eastAsia="en-US"/>
              </w:rPr>
              <w:t>Base Station RF Bandwidth</w:t>
            </w:r>
            <w:r w:rsidR="00D34CBD" w:rsidRPr="00B93702">
              <w:rPr>
                <w:rFonts w:cs="Arial"/>
                <w:lang w:eastAsia="en-US"/>
              </w:rPr>
              <w:t xml:space="preserve"> edge. In other cases, X = 0.</w:t>
            </w:r>
          </w:p>
          <w:p w14:paraId="773DA6C4" w14:textId="77777777" w:rsidR="001812AC" w:rsidRPr="00B93702" w:rsidRDefault="002F6EF4" w:rsidP="002F6EF4">
            <w:pPr>
              <w:pStyle w:val="TAN"/>
              <w:rPr>
                <w:rFonts w:cs="Arial"/>
                <w:lang w:eastAsia="en-US"/>
              </w:rPr>
            </w:pPr>
            <w:r w:rsidRPr="00B93702">
              <w:rPr>
                <w:rFonts w:cs="Arial"/>
                <w:lang w:eastAsia="ja-JP"/>
              </w:rPr>
              <w:t>NOTE 8:</w:t>
            </w:r>
            <w:r w:rsidRPr="00B93702">
              <w:rPr>
                <w:rFonts w:cs="Arial"/>
                <w:lang w:eastAsia="ja-JP"/>
              </w:rPr>
              <w:tab/>
              <w:t>In case the carrier adjacent to the RF bandwidth edge is a NB-IoT carrier, the value of X = P</w:t>
            </w:r>
            <w:r w:rsidRPr="00B93702">
              <w:rPr>
                <w:rFonts w:cs="Arial"/>
                <w:vertAlign w:val="subscript"/>
                <w:lang w:eastAsia="ja-JP"/>
              </w:rPr>
              <w:t>NB-IoTcarrier</w:t>
            </w:r>
            <w:r w:rsidRPr="00B93702">
              <w:rPr>
                <w:rFonts w:cs="Arial"/>
                <w:lang w:eastAsia="ja-JP"/>
              </w:rPr>
              <w:t xml:space="preserve"> – 43, where P</w:t>
            </w:r>
            <w:r w:rsidRPr="00B93702">
              <w:rPr>
                <w:rFonts w:cs="Arial"/>
                <w:vertAlign w:val="subscript"/>
                <w:lang w:eastAsia="ja-JP"/>
              </w:rPr>
              <w:t>NB-IoTcarrier</w:t>
            </w:r>
            <w:r w:rsidRPr="00B93702">
              <w:rPr>
                <w:rFonts w:cs="Arial"/>
                <w:lang w:eastAsia="ja-JP"/>
              </w:rPr>
              <w:t xml:space="preserve"> is the power level of the NB-IoT carrier adjacent to the RF bandwidth edge. In other cases, X = 0.</w:t>
            </w:r>
          </w:p>
        </w:tc>
      </w:tr>
    </w:tbl>
    <w:p w14:paraId="3EFDD2A2" w14:textId="77777777" w:rsidR="00483387" w:rsidRPr="00B93702" w:rsidRDefault="00483387" w:rsidP="004C2E88"/>
    <w:p w14:paraId="2A8672B6" w14:textId="77777777" w:rsidR="009039CA" w:rsidRPr="00B93702" w:rsidRDefault="009039CA" w:rsidP="00D96E9D">
      <w:pPr>
        <w:pStyle w:val="TH"/>
        <w:rPr>
          <w:rFonts w:cs="v5.0.0"/>
          <w:lang w:val="en-US"/>
        </w:rPr>
      </w:pPr>
      <w:r w:rsidRPr="00B93702">
        <w:t xml:space="preserve">Table 6.6.2.5.2-2a: Wide Area operating band unwanted emission mask (UEM) for </w:t>
      </w:r>
      <w:r w:rsidR="0031151C" w:rsidRPr="00EF08BF">
        <w:t>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14:paraId="2DA52628" w14:textId="77777777" w:rsidTr="009039CA">
        <w:trPr>
          <w:cantSplit/>
          <w:jc w:val="center"/>
        </w:trPr>
        <w:tc>
          <w:tcPr>
            <w:tcW w:w="1953" w:type="dxa"/>
          </w:tcPr>
          <w:p w14:paraId="02EB6C24" w14:textId="77777777"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14:paraId="1CA04126" w14:textId="77777777"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14:paraId="4AF01EC1" w14:textId="77777777"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14:paraId="78D8BBAF" w14:textId="77777777"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14:paraId="417BB383" w14:textId="77777777" w:rsidTr="009039CA">
        <w:trPr>
          <w:cantSplit/>
          <w:jc w:val="center"/>
        </w:trPr>
        <w:tc>
          <w:tcPr>
            <w:tcW w:w="1953" w:type="dxa"/>
          </w:tcPr>
          <w:p w14:paraId="33B5907E" w14:textId="77777777"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14:paraId="577501F2" w14:textId="77777777"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14:paraId="3ED88864" w14:textId="77777777"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14:paraId="13F53840" w14:textId="77777777" w:rsidR="009039CA" w:rsidRPr="00B93702" w:rsidRDefault="009039CA" w:rsidP="009039CA">
            <w:pPr>
              <w:pStyle w:val="TAC"/>
              <w:rPr>
                <w:rFonts w:cs="Arial"/>
              </w:rPr>
            </w:pPr>
            <w:r w:rsidRPr="00B93702">
              <w:rPr>
                <w:rFonts w:cs="Arial"/>
              </w:rPr>
              <w:t xml:space="preserve">100 kHz </w:t>
            </w:r>
          </w:p>
        </w:tc>
      </w:tr>
      <w:tr w:rsidR="00B93702" w:rsidRPr="00B93702" w14:paraId="2349A57B" w14:textId="77777777" w:rsidTr="009039CA">
        <w:trPr>
          <w:cantSplit/>
          <w:jc w:val="center"/>
        </w:trPr>
        <w:tc>
          <w:tcPr>
            <w:tcW w:w="1953" w:type="dxa"/>
          </w:tcPr>
          <w:p w14:paraId="41A26E46" w14:textId="77777777"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14:paraId="0F6D4A6D" w14:textId="77777777"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14:paraId="6ECCE6A6" w14:textId="77777777"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14:paraId="45B97134" w14:textId="77777777"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14:paraId="7638BE51" w14:textId="77777777" w:rsidR="009039CA" w:rsidRPr="00B93702" w:rsidRDefault="009039CA" w:rsidP="009039CA">
            <w:pPr>
              <w:pStyle w:val="TAC"/>
              <w:rPr>
                <w:rFonts w:cs="Arial"/>
              </w:rPr>
            </w:pPr>
            <w:r w:rsidRPr="00B93702">
              <w:rPr>
                <w:rFonts w:cs="Arial"/>
              </w:rPr>
              <w:t>-12.5 dBm</w:t>
            </w:r>
          </w:p>
        </w:tc>
        <w:tc>
          <w:tcPr>
            <w:tcW w:w="1430" w:type="dxa"/>
          </w:tcPr>
          <w:p w14:paraId="79EA0EE0" w14:textId="77777777" w:rsidR="009039CA" w:rsidRPr="00B93702" w:rsidRDefault="009039CA" w:rsidP="009039CA">
            <w:pPr>
              <w:pStyle w:val="TAC"/>
              <w:rPr>
                <w:rFonts w:cs="Arial"/>
              </w:rPr>
            </w:pPr>
            <w:r w:rsidRPr="00B93702">
              <w:rPr>
                <w:rFonts w:cs="Arial"/>
              </w:rPr>
              <w:t xml:space="preserve">100 kHz </w:t>
            </w:r>
          </w:p>
        </w:tc>
      </w:tr>
      <w:tr w:rsidR="00B93702" w:rsidRPr="00B93702" w14:paraId="35A64F03" w14:textId="77777777" w:rsidTr="009039CA">
        <w:trPr>
          <w:cantSplit/>
          <w:jc w:val="center"/>
        </w:trPr>
        <w:tc>
          <w:tcPr>
            <w:tcW w:w="1953" w:type="dxa"/>
          </w:tcPr>
          <w:p w14:paraId="5B5E2E22" w14:textId="77777777"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14:paraId="471CAF02" w14:textId="77777777"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14:paraId="3272C5B5" w14:textId="77777777" w:rsidR="009039CA" w:rsidRPr="00B93702" w:rsidRDefault="009039CA" w:rsidP="009039CA">
            <w:pPr>
              <w:pStyle w:val="TAC"/>
              <w:rPr>
                <w:rFonts w:cs="Arial"/>
              </w:rPr>
            </w:pPr>
            <w:r w:rsidRPr="00B93702">
              <w:rPr>
                <w:rFonts w:cs="Arial"/>
              </w:rPr>
              <w:t>-16 dBm (Note 10)</w:t>
            </w:r>
          </w:p>
        </w:tc>
        <w:tc>
          <w:tcPr>
            <w:tcW w:w="1430" w:type="dxa"/>
          </w:tcPr>
          <w:p w14:paraId="78176C65" w14:textId="77777777" w:rsidR="009039CA" w:rsidRPr="00B93702" w:rsidRDefault="009039CA" w:rsidP="009039CA">
            <w:pPr>
              <w:pStyle w:val="TAC"/>
              <w:rPr>
                <w:rFonts w:cs="Arial"/>
              </w:rPr>
            </w:pPr>
            <w:r w:rsidRPr="00B93702">
              <w:rPr>
                <w:rFonts w:cs="Arial"/>
              </w:rPr>
              <w:t xml:space="preserve">100 kHz </w:t>
            </w:r>
          </w:p>
        </w:tc>
      </w:tr>
      <w:tr w:rsidR="009039CA" w:rsidRPr="00B93702" w14:paraId="2A8FE0A2" w14:textId="77777777" w:rsidTr="009039CA">
        <w:trPr>
          <w:cantSplit/>
          <w:jc w:val="center"/>
        </w:trPr>
        <w:tc>
          <w:tcPr>
            <w:tcW w:w="9814" w:type="dxa"/>
            <w:gridSpan w:val="4"/>
          </w:tcPr>
          <w:p w14:paraId="4831E45B" w14:textId="77777777"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 xml:space="preserve">sub blocks on each side of the sub block gap,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-16dBm/100kHz.</w:t>
            </w:r>
          </w:p>
          <w:p w14:paraId="3D124EBA" w14:textId="77777777"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14:paraId="0262FCFB" w14:textId="77777777"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14:paraId="6CA96A36" w14:textId="77777777" w:rsidR="009039CA" w:rsidRPr="00B93702" w:rsidRDefault="009039CA" w:rsidP="009039CA"/>
    <w:p w14:paraId="3A5C95C6" w14:textId="77777777" w:rsidR="009039CA" w:rsidRPr="00B93702" w:rsidRDefault="009039CA" w:rsidP="00D96E9D">
      <w:pPr>
        <w:pStyle w:val="TH"/>
        <w:rPr>
          <w:rFonts w:cs="v5.0.0"/>
        </w:rPr>
      </w:pPr>
      <w:r w:rsidRPr="00B93702">
        <w:lastRenderedPageBreak/>
        <w:t xml:space="preserve">Table 6.6.2.5.2-2b: Wide Area operating band unwanted emission mask (UEM) for </w:t>
      </w:r>
      <w:r w:rsidR="0031151C" w:rsidRPr="00EF08BF">
        <w:t>BC2 above 1</w:t>
      </w:r>
      <w:r w:rsidR="00522D3A">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14:paraId="05D74ED8" w14:textId="77777777" w:rsidTr="009039CA">
        <w:trPr>
          <w:cantSplit/>
          <w:jc w:val="center"/>
        </w:trPr>
        <w:tc>
          <w:tcPr>
            <w:tcW w:w="1953" w:type="dxa"/>
          </w:tcPr>
          <w:p w14:paraId="0CEAA606" w14:textId="77777777"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14:paraId="20EFE689" w14:textId="77777777"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14:paraId="2E6BCBA5" w14:textId="77777777"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14:paraId="7870436B" w14:textId="77777777"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14:paraId="0AF8957C" w14:textId="77777777" w:rsidTr="009039CA">
        <w:trPr>
          <w:cantSplit/>
          <w:jc w:val="center"/>
        </w:trPr>
        <w:tc>
          <w:tcPr>
            <w:tcW w:w="1953" w:type="dxa"/>
          </w:tcPr>
          <w:p w14:paraId="2FF86865" w14:textId="77777777"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14:paraId="67C9BFCF" w14:textId="77777777"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14:paraId="41D04F3A" w14:textId="77777777"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14:paraId="6F7C348A" w14:textId="77777777" w:rsidR="009039CA" w:rsidRPr="00B93702" w:rsidRDefault="009039CA" w:rsidP="009039CA">
            <w:pPr>
              <w:pStyle w:val="TAC"/>
              <w:rPr>
                <w:rFonts w:cs="Arial"/>
              </w:rPr>
            </w:pPr>
            <w:r w:rsidRPr="00B93702">
              <w:rPr>
                <w:rFonts w:cs="Arial"/>
              </w:rPr>
              <w:t xml:space="preserve">100 kHz </w:t>
            </w:r>
          </w:p>
        </w:tc>
      </w:tr>
      <w:tr w:rsidR="00B93702" w:rsidRPr="00B93702" w14:paraId="3223D763" w14:textId="77777777" w:rsidTr="009039CA">
        <w:trPr>
          <w:cantSplit/>
          <w:jc w:val="center"/>
        </w:trPr>
        <w:tc>
          <w:tcPr>
            <w:tcW w:w="1953" w:type="dxa"/>
          </w:tcPr>
          <w:p w14:paraId="7D8B798E" w14:textId="77777777"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14:paraId="6AC32FAC" w14:textId="77777777"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14:paraId="5D08D9AF" w14:textId="77777777"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14:paraId="3794069C" w14:textId="77777777"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14:paraId="44CE6810" w14:textId="77777777" w:rsidR="009039CA" w:rsidRPr="00B93702" w:rsidRDefault="009039CA" w:rsidP="009039CA">
            <w:pPr>
              <w:pStyle w:val="TAC"/>
              <w:rPr>
                <w:rFonts w:cs="Arial"/>
              </w:rPr>
            </w:pPr>
            <w:r w:rsidRPr="00B93702">
              <w:rPr>
                <w:rFonts w:cs="Arial"/>
              </w:rPr>
              <w:t>-12.5 dBm</w:t>
            </w:r>
          </w:p>
        </w:tc>
        <w:tc>
          <w:tcPr>
            <w:tcW w:w="1430" w:type="dxa"/>
          </w:tcPr>
          <w:p w14:paraId="3D7AFC0A" w14:textId="77777777" w:rsidR="009039CA" w:rsidRPr="00B93702" w:rsidRDefault="009039CA" w:rsidP="009039CA">
            <w:pPr>
              <w:pStyle w:val="TAC"/>
              <w:rPr>
                <w:rFonts w:cs="Arial"/>
              </w:rPr>
            </w:pPr>
            <w:r w:rsidRPr="00B93702">
              <w:rPr>
                <w:rFonts w:cs="Arial"/>
              </w:rPr>
              <w:t xml:space="preserve">100 kHz </w:t>
            </w:r>
          </w:p>
        </w:tc>
      </w:tr>
      <w:tr w:rsidR="00B93702" w:rsidRPr="00B93702" w14:paraId="2B411F9D" w14:textId="77777777" w:rsidTr="009039CA">
        <w:trPr>
          <w:cantSplit/>
          <w:jc w:val="center"/>
        </w:trPr>
        <w:tc>
          <w:tcPr>
            <w:tcW w:w="1953" w:type="dxa"/>
          </w:tcPr>
          <w:p w14:paraId="240ABCF2" w14:textId="77777777"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14:paraId="4AFF4A6F" w14:textId="77777777" w:rsidR="009039CA" w:rsidRPr="00B93702" w:rsidRDefault="009039CA" w:rsidP="009039CA">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14:paraId="3ED758D8" w14:textId="77777777" w:rsidR="009039CA" w:rsidRPr="00B93702" w:rsidRDefault="009039CA" w:rsidP="009039CA">
            <w:pPr>
              <w:pStyle w:val="TAC"/>
              <w:rPr>
                <w:rFonts w:cs="Arial"/>
              </w:rPr>
            </w:pPr>
            <w:r w:rsidRPr="00B93702">
              <w:rPr>
                <w:rFonts w:cs="Arial"/>
              </w:rPr>
              <w:t>-15 dBm (Note 10)</w:t>
            </w:r>
          </w:p>
        </w:tc>
        <w:tc>
          <w:tcPr>
            <w:tcW w:w="1430" w:type="dxa"/>
          </w:tcPr>
          <w:p w14:paraId="66782C1C" w14:textId="77777777" w:rsidR="009039CA" w:rsidRPr="00B93702" w:rsidRDefault="009039CA" w:rsidP="009039CA">
            <w:pPr>
              <w:pStyle w:val="TAC"/>
              <w:rPr>
                <w:rFonts w:cs="Arial"/>
              </w:rPr>
            </w:pPr>
            <w:r w:rsidRPr="00B93702">
              <w:rPr>
                <w:rFonts w:cs="Arial"/>
              </w:rPr>
              <w:t xml:space="preserve">1MHz </w:t>
            </w:r>
          </w:p>
        </w:tc>
      </w:tr>
      <w:tr w:rsidR="0024766B" w:rsidRPr="00B93702" w14:paraId="0C6E0F62" w14:textId="77777777" w:rsidTr="009039CA">
        <w:trPr>
          <w:cantSplit/>
          <w:jc w:val="center"/>
        </w:trPr>
        <w:tc>
          <w:tcPr>
            <w:tcW w:w="9814" w:type="dxa"/>
            <w:gridSpan w:val="4"/>
          </w:tcPr>
          <w:p w14:paraId="7C66A405" w14:textId="77777777"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14:paraId="08AF59CB" w14:textId="77777777"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14:paraId="4A146B88" w14:textId="77777777"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14:paraId="7550E74F" w14:textId="77777777" w:rsidR="009039CA" w:rsidRPr="00B93702" w:rsidRDefault="009039CA" w:rsidP="004C2E88"/>
    <w:p w14:paraId="3BC6B131" w14:textId="77777777"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3</w:t>
      </w:r>
      <w:r w:rsidRPr="00B93702">
        <w:t xml:space="preserve">: Medium Range BS operating band unwanted emission mask (UEM) for BC2,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9039CA" w:rsidRPr="00B93702">
        <w:t xml:space="preserve"> for BS </w:t>
      </w:r>
      <w:r w:rsidR="0031151C" w:rsidRPr="00EF08BF">
        <w:t xml:space="preserve">either </w:t>
      </w:r>
      <w:r w:rsidR="009039CA" w:rsidRPr="00B93702">
        <w:t>not supporting NR</w:t>
      </w:r>
      <w:r w:rsidR="0031151C"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0BB0D3BA" w14:textId="77777777">
        <w:trPr>
          <w:cantSplit/>
          <w:jc w:val="center"/>
        </w:trPr>
        <w:tc>
          <w:tcPr>
            <w:tcW w:w="2127" w:type="dxa"/>
          </w:tcPr>
          <w:p w14:paraId="5088896E" w14:textId="77777777"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210D18A1" w14:textId="77777777"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14:paraId="0E769FE6" w14:textId="77777777"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14:paraId="77E0F200" w14:textId="77777777"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14:paraId="377D3BE5" w14:textId="77777777">
        <w:trPr>
          <w:cantSplit/>
          <w:jc w:val="center"/>
        </w:trPr>
        <w:tc>
          <w:tcPr>
            <w:tcW w:w="2127" w:type="dxa"/>
          </w:tcPr>
          <w:p w14:paraId="19B74570" w14:textId="77777777"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14:paraId="26EF9C60" w14:textId="77777777" w:rsidR="00F90A79" w:rsidRPr="00B93702" w:rsidRDefault="00F90A79" w:rsidP="00C61AC8">
            <w:pPr>
              <w:pStyle w:val="TAC"/>
              <w:rPr>
                <w:rFonts w:cs="Arial"/>
                <w:lang w:eastAsia="en-US"/>
              </w:rPr>
            </w:pPr>
            <w:r w:rsidRPr="00B93702">
              <w:rPr>
                <w:rFonts w:cs="Arial"/>
                <w:lang w:eastAsia="en-US"/>
              </w:rPr>
              <w:t>(Note 1)</w:t>
            </w:r>
          </w:p>
        </w:tc>
        <w:tc>
          <w:tcPr>
            <w:tcW w:w="2976" w:type="dxa"/>
          </w:tcPr>
          <w:p w14:paraId="514EDBAD" w14:textId="77777777"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14:paraId="594E5CA7" w14:textId="77777777"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14:paraId="2E456695" w14:textId="77777777" w:rsidR="00F90A79" w:rsidRPr="00B93702" w:rsidRDefault="00F90A79" w:rsidP="00C61AC8">
            <w:pPr>
              <w:pStyle w:val="TAC"/>
              <w:rPr>
                <w:rFonts w:cs="Arial"/>
                <w:lang w:eastAsia="en-US"/>
              </w:rPr>
            </w:pPr>
            <w:r w:rsidRPr="00B93702">
              <w:rPr>
                <w:rFonts w:cs="Arial"/>
                <w:lang w:eastAsia="en-US"/>
              </w:rPr>
              <w:t>30 kHz</w:t>
            </w:r>
          </w:p>
        </w:tc>
      </w:tr>
      <w:tr w:rsidR="00B93702" w:rsidRPr="00B93702" w14:paraId="268056B2" w14:textId="77777777">
        <w:trPr>
          <w:cantSplit/>
          <w:jc w:val="center"/>
        </w:trPr>
        <w:tc>
          <w:tcPr>
            <w:tcW w:w="2127" w:type="dxa"/>
          </w:tcPr>
          <w:p w14:paraId="5A6F8AE5" w14:textId="77777777"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043050B5" w14:textId="77777777"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14:paraId="4C94D73E" w14:textId="77777777"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14:paraId="051234CD" w14:textId="77777777" w:rsidR="00F90A79" w:rsidRPr="00B93702" w:rsidRDefault="00F90A79" w:rsidP="00C61AC8">
            <w:pPr>
              <w:pStyle w:val="TAC"/>
              <w:rPr>
                <w:rFonts w:cs="Arial"/>
                <w:lang w:eastAsia="en-US"/>
              </w:rPr>
            </w:pPr>
            <w:r w:rsidRPr="00B93702">
              <w:rPr>
                <w:rFonts w:cs="Arial"/>
                <w:lang w:eastAsia="en-US"/>
              </w:rPr>
              <w:t>30 kHz</w:t>
            </w:r>
          </w:p>
        </w:tc>
      </w:tr>
      <w:tr w:rsidR="00B93702" w:rsidRPr="00B93702" w14:paraId="3AFFB24B" w14:textId="77777777">
        <w:trPr>
          <w:cantSplit/>
          <w:jc w:val="center"/>
        </w:trPr>
        <w:tc>
          <w:tcPr>
            <w:tcW w:w="2127" w:type="dxa"/>
          </w:tcPr>
          <w:p w14:paraId="248AA350" w14:textId="77777777"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14:paraId="75A7F3D3" w14:textId="77777777"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4741D598" w14:textId="77777777"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6</w:t>
            </w:r>
            <w:r w:rsidR="00C61AC8" w:rsidRPr="00B93702">
              <w:rPr>
                <w:rFonts w:cs="Arial"/>
                <w:lang w:eastAsia="zh-CN"/>
              </w:rPr>
              <w:t>3.5</w:t>
            </w:r>
            <w:r w:rsidR="00C61AC8" w:rsidRPr="00B93702">
              <w:rPr>
                <w:rFonts w:cs="Arial"/>
                <w:lang w:eastAsia="en-US"/>
              </w:rPr>
              <w:t xml:space="preserve"> dB</w:t>
            </w:r>
          </w:p>
        </w:tc>
        <w:tc>
          <w:tcPr>
            <w:tcW w:w="1430" w:type="dxa"/>
          </w:tcPr>
          <w:p w14:paraId="43AC1072" w14:textId="77777777" w:rsidR="00C61AC8" w:rsidRPr="00B93702" w:rsidRDefault="00C61AC8" w:rsidP="00C61AC8">
            <w:pPr>
              <w:pStyle w:val="TAC"/>
              <w:rPr>
                <w:rFonts w:cs="Arial"/>
                <w:lang w:eastAsia="en-US"/>
              </w:rPr>
            </w:pPr>
            <w:r w:rsidRPr="00B93702">
              <w:rPr>
                <w:rFonts w:cs="Arial"/>
                <w:lang w:eastAsia="en-US"/>
              </w:rPr>
              <w:t>30 kHz</w:t>
            </w:r>
          </w:p>
        </w:tc>
      </w:tr>
      <w:tr w:rsidR="00B93702" w:rsidRPr="00B93702" w14:paraId="5EA6895D" w14:textId="77777777">
        <w:trPr>
          <w:cantSplit/>
          <w:jc w:val="center"/>
        </w:trPr>
        <w:tc>
          <w:tcPr>
            <w:tcW w:w="2127" w:type="dxa"/>
          </w:tcPr>
          <w:p w14:paraId="7E67A8A8" w14:textId="77777777"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2.8 MHz</w:t>
            </w:r>
          </w:p>
        </w:tc>
        <w:tc>
          <w:tcPr>
            <w:tcW w:w="2976" w:type="dxa"/>
          </w:tcPr>
          <w:p w14:paraId="69BE24D2" w14:textId="77777777"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3.3 MHz</w:t>
            </w:r>
          </w:p>
        </w:tc>
        <w:tc>
          <w:tcPr>
            <w:tcW w:w="3455" w:type="dxa"/>
          </w:tcPr>
          <w:p w14:paraId="3E978CCB" w14:textId="77777777"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0.5</w:t>
            </w:r>
            <w:r w:rsidR="00C61AC8" w:rsidRPr="00B93702">
              <w:rPr>
                <w:rFonts w:cs="Arial"/>
                <w:lang w:eastAsia="en-US"/>
              </w:rPr>
              <w:t xml:space="preserve"> dB</w:t>
            </w:r>
          </w:p>
        </w:tc>
        <w:tc>
          <w:tcPr>
            <w:tcW w:w="1430" w:type="dxa"/>
          </w:tcPr>
          <w:p w14:paraId="57010EED" w14:textId="77777777" w:rsidR="00C61AC8" w:rsidRPr="00B93702" w:rsidRDefault="00C61AC8" w:rsidP="00C61AC8">
            <w:pPr>
              <w:pStyle w:val="TAC"/>
              <w:rPr>
                <w:rFonts w:cs="Arial"/>
                <w:lang w:eastAsia="en-US"/>
              </w:rPr>
            </w:pPr>
            <w:r w:rsidRPr="00B93702">
              <w:rPr>
                <w:rFonts w:cs="Arial"/>
                <w:lang w:eastAsia="en-US"/>
              </w:rPr>
              <w:t>1 MHz</w:t>
            </w:r>
          </w:p>
        </w:tc>
      </w:tr>
      <w:tr w:rsidR="00B93702" w:rsidRPr="00B93702" w14:paraId="59FE092D" w14:textId="77777777">
        <w:trPr>
          <w:cantSplit/>
          <w:jc w:val="center"/>
        </w:trPr>
        <w:tc>
          <w:tcPr>
            <w:tcW w:w="2127" w:type="dxa"/>
          </w:tcPr>
          <w:p w14:paraId="35F0AAE0" w14:textId="77777777" w:rsidR="00C61AC8" w:rsidRPr="00B93702" w:rsidRDefault="00C61AC8" w:rsidP="00C61AC8">
            <w:pPr>
              <w:pStyle w:val="TAC"/>
              <w:rPr>
                <w:rFonts w:cs="Arial"/>
                <w:lang w:eastAsia="en-US"/>
              </w:rPr>
            </w:pPr>
            <w:r w:rsidRPr="00B93702">
              <w:rPr>
                <w:rFonts w:cs="Arial"/>
                <w:lang w:eastAsia="en-US"/>
              </w:rPr>
              <w:t xml:space="preserve">2.8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14:paraId="6CD8110A" w14:textId="77777777" w:rsidR="00C61AC8" w:rsidRPr="00B93702" w:rsidRDefault="00C61AC8" w:rsidP="00C61AC8">
            <w:pPr>
              <w:pStyle w:val="TAC"/>
              <w:rPr>
                <w:rFonts w:cs="Arial"/>
                <w:lang w:eastAsia="en-US"/>
              </w:rPr>
            </w:pPr>
            <w:r w:rsidRPr="00B93702">
              <w:rPr>
                <w:rFonts w:cs="Arial"/>
                <w:lang w:eastAsia="en-US"/>
              </w:rPr>
              <w:t xml:space="preserve">3.3 MHz </w:t>
            </w:r>
            <w:r w:rsidRPr="00B93702">
              <w:rPr>
                <w:rFonts w:cs="Arial"/>
                <w:lang w:eastAsia="en-US"/>
              </w:rPr>
              <w:sym w:font="Symbol" w:char="F0A3"/>
            </w:r>
            <w:r w:rsidRPr="00B93702">
              <w:rPr>
                <w:rFonts w:cs="Arial"/>
                <w:lang w:eastAsia="en-US"/>
              </w:rPr>
              <w:t xml:space="preserve"> f_offset &lt; 5.5 MHz</w:t>
            </w:r>
          </w:p>
        </w:tc>
        <w:tc>
          <w:tcPr>
            <w:tcW w:w="3455" w:type="dxa"/>
          </w:tcPr>
          <w:p w14:paraId="38129948" w14:textId="77777777" w:rsidR="00C61AC8" w:rsidRPr="00B93702" w:rsidRDefault="00C61AC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14:paraId="3C8F2152" w14:textId="77777777" w:rsidR="00C61AC8" w:rsidRPr="00B93702" w:rsidRDefault="00C61AC8" w:rsidP="00C61AC8">
            <w:pPr>
              <w:pStyle w:val="TAC"/>
              <w:rPr>
                <w:rFonts w:cs="Arial"/>
                <w:lang w:eastAsia="en-US"/>
              </w:rPr>
            </w:pPr>
            <w:r w:rsidRPr="00B93702">
              <w:rPr>
                <w:rFonts w:cs="Arial"/>
                <w:lang w:eastAsia="en-US"/>
              </w:rPr>
              <w:t>1 MHz</w:t>
            </w:r>
          </w:p>
        </w:tc>
      </w:tr>
      <w:tr w:rsidR="00B93702" w:rsidRPr="00B93702" w14:paraId="5A6F10A3" w14:textId="77777777">
        <w:trPr>
          <w:cantSplit/>
          <w:jc w:val="center"/>
        </w:trPr>
        <w:tc>
          <w:tcPr>
            <w:tcW w:w="2127" w:type="dxa"/>
          </w:tcPr>
          <w:p w14:paraId="01B2DAA5" w14:textId="77777777" w:rsidR="00C61AC8" w:rsidRPr="00B93702" w:rsidRDefault="00C61AC8" w:rsidP="00C61AC8">
            <w:pPr>
              <w:pStyle w:val="TAC"/>
              <w:rPr>
                <w:rFonts w:cs="Arial"/>
                <w:lang w:eastAsia="en-US"/>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10 MHz)</w:t>
            </w:r>
          </w:p>
        </w:tc>
        <w:tc>
          <w:tcPr>
            <w:tcW w:w="2976" w:type="dxa"/>
          </w:tcPr>
          <w:p w14:paraId="457A9082" w14:textId="77777777"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w:t>
            </w:r>
            <w:r w:rsidRPr="00B93702">
              <w:rPr>
                <w:rFonts w:cs="Arial"/>
                <w:lang w:eastAsia="zh-CN"/>
              </w:rPr>
              <w:t xml:space="preserve"> 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14:paraId="0A069749" w14:textId="77777777"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4.5</w:t>
            </w:r>
            <w:r w:rsidR="00C61AC8" w:rsidRPr="00B93702">
              <w:rPr>
                <w:rFonts w:cs="Arial"/>
                <w:lang w:eastAsia="en-US"/>
              </w:rPr>
              <w:t xml:space="preserve"> dB</w:t>
            </w:r>
          </w:p>
        </w:tc>
        <w:tc>
          <w:tcPr>
            <w:tcW w:w="1430" w:type="dxa"/>
          </w:tcPr>
          <w:p w14:paraId="39E67DA6" w14:textId="77777777" w:rsidR="00C61AC8" w:rsidRPr="00B93702" w:rsidRDefault="00C61AC8" w:rsidP="00C61AC8">
            <w:pPr>
              <w:pStyle w:val="TAC"/>
              <w:rPr>
                <w:rFonts w:cs="Arial"/>
                <w:lang w:eastAsia="en-US"/>
              </w:rPr>
            </w:pPr>
            <w:r w:rsidRPr="00B93702">
              <w:rPr>
                <w:rFonts w:cs="Arial"/>
                <w:lang w:eastAsia="en-US"/>
              </w:rPr>
              <w:t>1 MHz</w:t>
            </w:r>
          </w:p>
        </w:tc>
      </w:tr>
      <w:tr w:rsidR="00B93702" w:rsidRPr="00B93702" w14:paraId="7E19D017" w14:textId="77777777">
        <w:trPr>
          <w:cantSplit/>
          <w:jc w:val="center"/>
        </w:trPr>
        <w:tc>
          <w:tcPr>
            <w:tcW w:w="2127" w:type="dxa"/>
          </w:tcPr>
          <w:p w14:paraId="71DE140E" w14:textId="77777777"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6FB44AEE" w14:textId="77777777"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14:paraId="72AB7163" w14:textId="77777777"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C61AC8" w:rsidRPr="00B93702">
              <w:rPr>
                <w:rFonts w:cs="Arial"/>
                <w:lang w:eastAsia="zh-CN"/>
              </w:rPr>
              <w:t xml:space="preserve">-56dB </w:t>
            </w:r>
            <w:r w:rsidR="00C61AC8" w:rsidRPr="00B93702">
              <w:rPr>
                <w:rFonts w:cs="Arial"/>
                <w:lang w:eastAsia="en-US"/>
              </w:rPr>
              <w:t xml:space="preserve">(Note </w:t>
            </w:r>
            <w:r w:rsidR="00A3178F" w:rsidRPr="00B93702">
              <w:rPr>
                <w:rFonts w:cs="Arial"/>
                <w:lang w:eastAsia="zh-CN"/>
              </w:rPr>
              <w:t>10</w:t>
            </w:r>
            <w:r w:rsidR="00C61AC8" w:rsidRPr="00B93702">
              <w:rPr>
                <w:rFonts w:cs="Arial"/>
                <w:lang w:eastAsia="en-US"/>
              </w:rPr>
              <w:t>)</w:t>
            </w:r>
          </w:p>
        </w:tc>
        <w:tc>
          <w:tcPr>
            <w:tcW w:w="1430" w:type="dxa"/>
          </w:tcPr>
          <w:p w14:paraId="3629D695" w14:textId="77777777" w:rsidR="00C61AC8" w:rsidRPr="00B93702" w:rsidRDefault="00C61AC8" w:rsidP="00C61AC8">
            <w:pPr>
              <w:pStyle w:val="TAC"/>
              <w:rPr>
                <w:rFonts w:cs="Arial"/>
                <w:lang w:eastAsia="en-US"/>
              </w:rPr>
            </w:pPr>
            <w:r w:rsidRPr="00B93702">
              <w:rPr>
                <w:rFonts w:cs="Arial"/>
                <w:lang w:eastAsia="zh-CN"/>
              </w:rPr>
              <w:t>1MHz</w:t>
            </w:r>
          </w:p>
        </w:tc>
      </w:tr>
      <w:tr w:rsidR="0024766B" w:rsidRPr="00B93702" w14:paraId="77429AAE" w14:textId="77777777">
        <w:trPr>
          <w:cantSplit/>
          <w:jc w:val="center"/>
        </w:trPr>
        <w:tc>
          <w:tcPr>
            <w:tcW w:w="9988" w:type="dxa"/>
            <w:gridSpan w:val="4"/>
          </w:tcPr>
          <w:p w14:paraId="3F510AE0" w14:textId="77777777"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5</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p w14:paraId="231B0B6B" w14:textId="77777777"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Pr="00B93702">
              <w:rPr>
                <w:rFonts w:cs="Arial"/>
                <w:lang w:eastAsia="zh-CN"/>
              </w:rPr>
              <w:t>/MHz.</w:t>
            </w:r>
          </w:p>
          <w:p w14:paraId="5F91CBC1" w14:textId="77777777"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bookmarkStart w:id="602" w:name="_Hlk525226544"/>
            <w:r w:rsidR="009039CA" w:rsidRPr="00B93702">
              <w:rPr>
                <w:rFonts w:cs="Arial"/>
              </w:rPr>
              <w:t>2</w:t>
            </w:r>
            <w:r w:rsidR="009039CA" w:rsidRPr="00B93702">
              <w:t>×Δf</w:t>
            </w:r>
            <w:r w:rsidR="009039CA" w:rsidRPr="00B93702">
              <w:rPr>
                <w:vertAlign w:val="subscript"/>
              </w:rPr>
              <w:t>OBUE</w:t>
            </w:r>
            <w:bookmarkEnd w:id="602"/>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14:paraId="5134F0CF" w14:textId="77777777" w:rsidR="00C61AC8" w:rsidRPr="00B93702" w:rsidRDefault="00C61AC8" w:rsidP="00EA5ECC"/>
    <w:p w14:paraId="770708BE" w14:textId="77777777" w:rsidR="009039CA" w:rsidRPr="00B93702" w:rsidRDefault="009039CA" w:rsidP="009039CA">
      <w:pPr>
        <w:pStyle w:val="TH"/>
        <w:rPr>
          <w:rFonts w:cs="v5.0.0"/>
        </w:rPr>
      </w:pPr>
      <w:r w:rsidRPr="00B93702">
        <w:lastRenderedPageBreak/>
        <w:t>Table 6.6.2.5.2-</w:t>
      </w:r>
      <w:r w:rsidRPr="00B93702">
        <w:rPr>
          <w:lang w:eastAsia="zh-CN"/>
        </w:rPr>
        <w:t>3a</w:t>
      </w:r>
      <w:r w:rsidRPr="00B93702">
        <w:t xml:space="preserve">: Medium Range BS operating band unwanted emission mask (UEM) for BS supporting NR and </w:t>
      </w:r>
      <w:r w:rsidR="0031151C" w:rsidRPr="00EF08BF">
        <w:t>neither</w:t>
      </w:r>
      <w:r w:rsidRPr="00B93702">
        <w:t xml:space="preserve"> supporting UTRA</w:t>
      </w:r>
      <w:r w:rsidRPr="00B93702" w:rsidDel="0036714F">
        <w:t xml:space="preserve"> </w:t>
      </w:r>
      <w:r w:rsidRPr="00B93702">
        <w:t xml:space="preserve">nor GSM in BC2 bands,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45C6E59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E74F2B" w14:textId="77777777"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D4FF0F" w14:textId="77777777"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49C580" w14:textId="77777777"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A2AC4A6" w14:textId="77777777" w:rsidR="009039CA" w:rsidRPr="00B93702" w:rsidRDefault="009039CA" w:rsidP="009039CA">
            <w:pPr>
              <w:pStyle w:val="TAH"/>
              <w:rPr>
                <w:rFonts w:cs="Arial"/>
              </w:rPr>
            </w:pPr>
            <w:r w:rsidRPr="00B93702">
              <w:rPr>
                <w:rFonts w:cs="Arial"/>
              </w:rPr>
              <w:t>Measurement bandwidth (Note 9)</w:t>
            </w:r>
          </w:p>
        </w:tc>
      </w:tr>
      <w:tr w:rsidR="00B93702" w:rsidRPr="00B93702" w14:paraId="004C37D2"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A6321DA" w14:textId="77777777"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16B164" w14:textId="77777777"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9A01349" w14:textId="77777777" w:rsidR="009039CA" w:rsidRPr="00B93702" w:rsidRDefault="009039CA" w:rsidP="009039CA">
            <w:pPr>
              <w:pStyle w:val="TAC"/>
              <w:rPr>
                <w:rFonts w:cs="v5.0.0"/>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D1095B5" w14:textId="77777777" w:rsidR="009039CA" w:rsidRPr="00B93702" w:rsidRDefault="009039CA" w:rsidP="009039CA">
            <w:pPr>
              <w:pStyle w:val="TAC"/>
              <w:rPr>
                <w:rFonts w:cs="v5.0.0"/>
              </w:rPr>
            </w:pPr>
            <w:r w:rsidRPr="00B93702">
              <w:rPr>
                <w:rFonts w:cs="v5.0.0"/>
              </w:rPr>
              <w:t xml:space="preserve">100 kHz </w:t>
            </w:r>
          </w:p>
        </w:tc>
      </w:tr>
      <w:tr w:rsidR="00B93702" w:rsidRPr="00B93702" w14:paraId="2C19F26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7061888" w14:textId="77777777"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FE7D774" w14:textId="77777777"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r w:rsidRPr="00B93702">
              <w:rPr>
                <w:rFonts w:cs="Arial"/>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4127EA" w14:textId="77777777" w:rsidR="009039CA" w:rsidRPr="00B93702" w:rsidRDefault="009039CA" w:rsidP="009039CA">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AA52218" w14:textId="77777777" w:rsidR="009039CA" w:rsidRPr="00B93702" w:rsidRDefault="009039CA" w:rsidP="009039CA">
            <w:pPr>
              <w:pStyle w:val="TAC"/>
              <w:rPr>
                <w:rFonts w:cs="v5.0.0"/>
              </w:rPr>
            </w:pPr>
            <w:r w:rsidRPr="00B93702">
              <w:rPr>
                <w:rFonts w:cs="v5.0.0"/>
              </w:rPr>
              <w:t xml:space="preserve">100 kHz </w:t>
            </w:r>
          </w:p>
        </w:tc>
      </w:tr>
      <w:tr w:rsidR="00B93702" w:rsidRPr="00B93702" w14:paraId="29F308C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A74FA4F" w14:textId="77777777"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4B39EEF" w14:textId="77777777"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9E528F1" w14:textId="77777777" w:rsidR="009039CA" w:rsidRPr="00B93702" w:rsidRDefault="009039CA" w:rsidP="009039CA">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5760719A" w14:textId="77777777" w:rsidR="009039CA" w:rsidRPr="00B93702" w:rsidRDefault="009039CA" w:rsidP="009039CA">
            <w:pPr>
              <w:pStyle w:val="TAC"/>
              <w:pBdr>
                <w:top w:val="single" w:sz="12" w:space="3" w:color="auto"/>
              </w:pBdr>
              <w:rPr>
                <w:rFonts w:cs="v5.0.0"/>
              </w:rPr>
            </w:pPr>
            <w:r w:rsidRPr="00B93702">
              <w:rPr>
                <w:rFonts w:cs="v5.0.0"/>
              </w:rPr>
              <w:t>100 kHz</w:t>
            </w:r>
          </w:p>
        </w:tc>
      </w:tr>
      <w:tr w:rsidR="0024766B" w:rsidRPr="00B93702" w14:paraId="0FB73DCD" w14:textId="77777777" w:rsidTr="009039CA">
        <w:trPr>
          <w:cantSplit/>
          <w:jc w:val="center"/>
        </w:trPr>
        <w:tc>
          <w:tcPr>
            <w:tcW w:w="9988" w:type="dxa"/>
            <w:gridSpan w:val="4"/>
          </w:tcPr>
          <w:p w14:paraId="6BA54A81" w14:textId="77777777"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14:paraId="3F28333F" w14:textId="77777777"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14:paraId="0442BF72" w14:textId="77777777"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6.6.2.5.2-5 apply for 0 MHz </w:t>
            </w:r>
            <w:r w:rsidRPr="00B93702">
              <w:sym w:font="Symbol" w:char="F0A3"/>
            </w:r>
            <w:r w:rsidRPr="00B93702">
              <w:t xml:space="preserve"> </w:t>
            </w:r>
            <w:r w:rsidRPr="00B93702">
              <w:sym w:font="Symbol" w:char="F044"/>
            </w:r>
            <w:r w:rsidRPr="00B93702">
              <w:t>f &lt; 0.15 MHz.</w:t>
            </w:r>
          </w:p>
        </w:tc>
      </w:tr>
    </w:tbl>
    <w:p w14:paraId="03CA9C98" w14:textId="77777777" w:rsidR="009039CA" w:rsidRPr="00B93702" w:rsidRDefault="009039CA" w:rsidP="00EA5ECC"/>
    <w:p w14:paraId="0EE632C3" w14:textId="77777777"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4</w:t>
      </w:r>
      <w:r w:rsidRPr="00B93702">
        <w:t xml:space="preserve">: Medium Range BS operating band unwanted emission mask (UEM) for BC2,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9039CA" w:rsidRPr="00B93702">
        <w:t xml:space="preserve"> for BS </w:t>
      </w:r>
      <w:r w:rsidR="0031151C" w:rsidRPr="00EF08BF">
        <w:t xml:space="preserve">either </w:t>
      </w:r>
      <w:r w:rsidR="009039CA" w:rsidRPr="00B93702">
        <w:t>not supporting NR</w:t>
      </w:r>
      <w:r w:rsidR="0031151C"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342493BB" w14:textId="77777777">
        <w:trPr>
          <w:cantSplit/>
          <w:jc w:val="center"/>
        </w:trPr>
        <w:tc>
          <w:tcPr>
            <w:tcW w:w="2127" w:type="dxa"/>
          </w:tcPr>
          <w:p w14:paraId="30361784" w14:textId="77777777"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14:paraId="2630F108" w14:textId="77777777"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14:paraId="3E9B7DB9" w14:textId="77777777"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14:paraId="6E32F66D" w14:textId="77777777"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14:paraId="096B58B1" w14:textId="77777777">
        <w:trPr>
          <w:cantSplit/>
          <w:jc w:val="center"/>
        </w:trPr>
        <w:tc>
          <w:tcPr>
            <w:tcW w:w="2127" w:type="dxa"/>
          </w:tcPr>
          <w:p w14:paraId="7A444891" w14:textId="77777777" w:rsidR="00C61AC8" w:rsidRPr="00B93702" w:rsidRDefault="00C61AC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14:paraId="28A0E880" w14:textId="77777777" w:rsidR="00C61AC8" w:rsidRPr="00B93702" w:rsidRDefault="00C61AC8" w:rsidP="00C61AC8">
            <w:pPr>
              <w:pStyle w:val="TAC"/>
              <w:rPr>
                <w:rFonts w:cs="Arial"/>
                <w:lang w:eastAsia="en-US"/>
              </w:rPr>
            </w:pPr>
            <w:r w:rsidRPr="00B93702">
              <w:rPr>
                <w:rFonts w:cs="Arial"/>
                <w:lang w:eastAsia="en-US"/>
              </w:rPr>
              <w:t>(Note 1)</w:t>
            </w:r>
          </w:p>
        </w:tc>
        <w:tc>
          <w:tcPr>
            <w:tcW w:w="2976" w:type="dxa"/>
          </w:tcPr>
          <w:p w14:paraId="400439DC" w14:textId="77777777" w:rsidR="00C61AC8" w:rsidRPr="00B93702" w:rsidRDefault="00C61AC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14:paraId="7D2C9212" w14:textId="77777777" w:rsidR="00C61AC8" w:rsidRPr="00B93702" w:rsidRDefault="00C61AC8" w:rsidP="00C61AC8">
            <w:pPr>
              <w:pStyle w:val="TAC"/>
              <w:rPr>
                <w:rFonts w:cs="Arial"/>
                <w:lang w:eastAsia="en-US"/>
              </w:rPr>
            </w:pPr>
            <w:r w:rsidRPr="00B93702">
              <w:rPr>
                <w:rFonts w:cs="Arial"/>
                <w:position w:val="-28"/>
                <w:lang w:eastAsia="en-US"/>
              </w:rPr>
              <w:object w:dxaOrig="3680" w:dyaOrig="680" w14:anchorId="45B3B29B">
                <v:shape id="_x0000_i1051" type="#_x0000_t75" style="width:158pt;height:29pt" o:ole="">
                  <v:imagedata r:id="rId60" o:title=""/>
                </v:shape>
                <o:OLEObject Type="Embed" ProgID="Equation.DSMT4" ShapeID="_x0000_i1051" DrawAspect="Content" ObjectID="_1640378350" r:id="rId61"/>
              </w:object>
            </w:r>
          </w:p>
        </w:tc>
        <w:tc>
          <w:tcPr>
            <w:tcW w:w="1430" w:type="dxa"/>
          </w:tcPr>
          <w:p w14:paraId="0752AAB3" w14:textId="77777777" w:rsidR="00C61AC8" w:rsidRPr="00B93702" w:rsidRDefault="00C61AC8" w:rsidP="00C61AC8">
            <w:pPr>
              <w:pStyle w:val="TAC"/>
              <w:rPr>
                <w:rFonts w:cs="Arial"/>
                <w:lang w:eastAsia="en-US"/>
              </w:rPr>
            </w:pPr>
            <w:r w:rsidRPr="00B93702">
              <w:rPr>
                <w:rFonts w:cs="Arial"/>
                <w:lang w:eastAsia="en-US"/>
              </w:rPr>
              <w:t>30 kHz</w:t>
            </w:r>
          </w:p>
        </w:tc>
      </w:tr>
      <w:tr w:rsidR="00B93702" w:rsidRPr="00B93702" w14:paraId="319BF98E" w14:textId="77777777">
        <w:trPr>
          <w:cantSplit/>
          <w:jc w:val="center"/>
        </w:trPr>
        <w:tc>
          <w:tcPr>
            <w:tcW w:w="2127" w:type="dxa"/>
          </w:tcPr>
          <w:p w14:paraId="76363299" w14:textId="77777777" w:rsidR="00C61AC8" w:rsidRPr="00B93702" w:rsidRDefault="00C61AC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14:paraId="18400F8C" w14:textId="77777777" w:rsidR="00C61AC8" w:rsidRPr="00B93702" w:rsidRDefault="00C61AC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14:paraId="6CA119FD" w14:textId="77777777" w:rsidR="00C61AC8" w:rsidRPr="00B93702" w:rsidRDefault="00C61AC8" w:rsidP="00C61AC8">
            <w:pPr>
              <w:pStyle w:val="TAC"/>
              <w:rPr>
                <w:rFonts w:cs="Arial"/>
                <w:lang w:eastAsia="en-US"/>
              </w:rPr>
            </w:pPr>
            <w:r w:rsidRPr="00B93702">
              <w:rPr>
                <w:rFonts w:cs="Arial"/>
                <w:position w:val="-28"/>
                <w:lang w:eastAsia="en-US"/>
              </w:rPr>
              <w:object w:dxaOrig="3820" w:dyaOrig="680" w14:anchorId="789AA68D">
                <v:shape id="_x0000_i1052" type="#_x0000_t75" style="width:158.5pt;height:29pt" o:ole="" fillcolor="window">
                  <v:imagedata r:id="rId62" o:title=""/>
                </v:shape>
                <o:OLEObject Type="Embed" ProgID="Equation.DSMT4" ShapeID="_x0000_i1052" DrawAspect="Content" ObjectID="_1640378351" r:id="rId63"/>
              </w:object>
            </w:r>
          </w:p>
        </w:tc>
        <w:tc>
          <w:tcPr>
            <w:tcW w:w="1430" w:type="dxa"/>
          </w:tcPr>
          <w:p w14:paraId="3B5E742F" w14:textId="77777777" w:rsidR="00C61AC8" w:rsidRPr="00B93702" w:rsidRDefault="00C61AC8" w:rsidP="00C61AC8">
            <w:pPr>
              <w:pStyle w:val="TAC"/>
              <w:rPr>
                <w:rFonts w:cs="Arial"/>
                <w:lang w:eastAsia="en-US"/>
              </w:rPr>
            </w:pPr>
            <w:r w:rsidRPr="00B93702">
              <w:rPr>
                <w:rFonts w:cs="Arial"/>
                <w:lang w:eastAsia="en-US"/>
              </w:rPr>
              <w:t>30 kHz</w:t>
            </w:r>
          </w:p>
        </w:tc>
      </w:tr>
      <w:tr w:rsidR="00B93702" w:rsidRPr="00B93702" w14:paraId="608479D1" w14:textId="77777777">
        <w:trPr>
          <w:cantSplit/>
          <w:jc w:val="center"/>
        </w:trPr>
        <w:tc>
          <w:tcPr>
            <w:tcW w:w="2127" w:type="dxa"/>
          </w:tcPr>
          <w:p w14:paraId="47C18531" w14:textId="77777777"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14:paraId="661F8303" w14:textId="77777777"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14:paraId="61F1FE9A" w14:textId="77777777" w:rsidR="00C61AC8" w:rsidRPr="00B93702" w:rsidRDefault="00C61AC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14:paraId="1BC14518" w14:textId="77777777" w:rsidR="00C61AC8" w:rsidRPr="00B93702" w:rsidRDefault="00C61AC8" w:rsidP="00C61AC8">
            <w:pPr>
              <w:pStyle w:val="TAC"/>
              <w:rPr>
                <w:rFonts w:cs="Arial"/>
                <w:lang w:eastAsia="en-US"/>
              </w:rPr>
            </w:pPr>
            <w:r w:rsidRPr="00B93702">
              <w:rPr>
                <w:rFonts w:cs="Arial"/>
                <w:lang w:eastAsia="en-US"/>
              </w:rPr>
              <w:t>30 kHz</w:t>
            </w:r>
          </w:p>
        </w:tc>
      </w:tr>
      <w:tr w:rsidR="00B93702" w:rsidRPr="00B93702" w14:paraId="7EEACA8D" w14:textId="77777777">
        <w:trPr>
          <w:cantSplit/>
          <w:jc w:val="center"/>
        </w:trPr>
        <w:tc>
          <w:tcPr>
            <w:tcW w:w="2127" w:type="dxa"/>
          </w:tcPr>
          <w:p w14:paraId="5542276F" w14:textId="77777777"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14:paraId="65EFA55D" w14:textId="77777777"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14:paraId="35A7CB09" w14:textId="77777777"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19.5</w:t>
            </w:r>
            <w:r w:rsidRPr="00B93702">
              <w:rPr>
                <w:rFonts w:cs="Arial"/>
                <w:lang w:eastAsia="en-US"/>
              </w:rPr>
              <w:t xml:space="preserve"> dBm</w:t>
            </w:r>
          </w:p>
        </w:tc>
        <w:tc>
          <w:tcPr>
            <w:tcW w:w="1430" w:type="dxa"/>
          </w:tcPr>
          <w:p w14:paraId="0124E17B" w14:textId="77777777" w:rsidR="00C61AC8" w:rsidRPr="00B93702" w:rsidRDefault="00C61AC8" w:rsidP="00C61AC8">
            <w:pPr>
              <w:pStyle w:val="TAC"/>
              <w:rPr>
                <w:rFonts w:cs="Arial"/>
                <w:lang w:eastAsia="en-US"/>
              </w:rPr>
            </w:pPr>
            <w:r w:rsidRPr="00B93702">
              <w:rPr>
                <w:rFonts w:cs="Arial"/>
                <w:lang w:eastAsia="en-US"/>
              </w:rPr>
              <w:t>1 MHz</w:t>
            </w:r>
          </w:p>
        </w:tc>
      </w:tr>
      <w:tr w:rsidR="00B93702" w:rsidRPr="00B93702" w14:paraId="28E75A1F" w14:textId="77777777">
        <w:trPr>
          <w:cantSplit/>
          <w:jc w:val="center"/>
        </w:trPr>
        <w:tc>
          <w:tcPr>
            <w:tcW w:w="2127" w:type="dxa"/>
          </w:tcPr>
          <w:p w14:paraId="10697D23" w14:textId="77777777" w:rsidR="00C61AC8" w:rsidRPr="00B93702" w:rsidRDefault="00C61AC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14:paraId="39F254BF" w14:textId="77777777"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14:paraId="20AA0399" w14:textId="77777777" w:rsidR="00C61AC8" w:rsidRPr="00B93702" w:rsidRDefault="00C61AC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14:paraId="3558C0C0" w14:textId="77777777" w:rsidR="00C61AC8" w:rsidRPr="00B93702" w:rsidRDefault="00C61AC8" w:rsidP="00C61AC8">
            <w:pPr>
              <w:pStyle w:val="TAC"/>
              <w:rPr>
                <w:rFonts w:cs="Arial"/>
                <w:lang w:eastAsia="en-US"/>
              </w:rPr>
            </w:pPr>
            <w:r w:rsidRPr="00B93702">
              <w:rPr>
                <w:rFonts w:cs="Arial"/>
                <w:lang w:eastAsia="en-US"/>
              </w:rPr>
              <w:t>1 MHz</w:t>
            </w:r>
          </w:p>
        </w:tc>
      </w:tr>
      <w:tr w:rsidR="00B93702" w:rsidRPr="00B93702" w14:paraId="503B43A0" w14:textId="77777777">
        <w:trPr>
          <w:cantSplit/>
          <w:jc w:val="center"/>
        </w:trPr>
        <w:tc>
          <w:tcPr>
            <w:tcW w:w="2127" w:type="dxa"/>
          </w:tcPr>
          <w:p w14:paraId="4E791EF8" w14:textId="77777777"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14:paraId="17A5E36B" w14:textId="77777777"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14:paraId="521232BF" w14:textId="77777777" w:rsidR="00C61AC8" w:rsidRPr="00B93702" w:rsidRDefault="00C61AC8" w:rsidP="00C61AC8">
            <w:pPr>
              <w:pStyle w:val="TAC"/>
              <w:rPr>
                <w:rFonts w:cs="Arial"/>
                <w:lang w:eastAsia="en-US"/>
              </w:rPr>
            </w:pPr>
            <w:r w:rsidRPr="00B93702">
              <w:rPr>
                <w:rFonts w:cs="Arial"/>
                <w:lang w:eastAsia="zh-CN"/>
              </w:rPr>
              <w:t xml:space="preserve">-25dBm </w:t>
            </w:r>
            <w:r w:rsidRPr="00B93702">
              <w:rPr>
                <w:rFonts w:cs="Arial"/>
                <w:lang w:eastAsia="en-US"/>
              </w:rPr>
              <w:t xml:space="preserve">(Note </w:t>
            </w:r>
            <w:r w:rsidR="00A3178F" w:rsidRPr="00B93702">
              <w:rPr>
                <w:rFonts w:cs="Arial"/>
                <w:lang w:eastAsia="zh-CN"/>
              </w:rPr>
              <w:t>10</w:t>
            </w:r>
            <w:r w:rsidRPr="00B93702">
              <w:rPr>
                <w:rFonts w:cs="Arial"/>
                <w:lang w:eastAsia="en-US"/>
              </w:rPr>
              <w:t>)</w:t>
            </w:r>
          </w:p>
        </w:tc>
        <w:tc>
          <w:tcPr>
            <w:tcW w:w="1430" w:type="dxa"/>
          </w:tcPr>
          <w:p w14:paraId="1F31B00A" w14:textId="77777777" w:rsidR="00C61AC8" w:rsidRPr="00B93702" w:rsidRDefault="00C61AC8" w:rsidP="00C61AC8">
            <w:pPr>
              <w:pStyle w:val="TAC"/>
              <w:rPr>
                <w:rFonts w:cs="Arial"/>
                <w:lang w:eastAsia="en-US"/>
              </w:rPr>
            </w:pPr>
            <w:r w:rsidRPr="00B93702">
              <w:rPr>
                <w:rFonts w:cs="Arial"/>
                <w:lang w:eastAsia="zh-CN"/>
              </w:rPr>
              <w:t>1MHz</w:t>
            </w:r>
          </w:p>
        </w:tc>
      </w:tr>
      <w:tr w:rsidR="0024766B" w:rsidRPr="00B93702" w14:paraId="39E95AB4" w14:textId="77777777">
        <w:trPr>
          <w:cantSplit/>
          <w:jc w:val="center"/>
        </w:trPr>
        <w:tc>
          <w:tcPr>
            <w:tcW w:w="9988" w:type="dxa"/>
            <w:gridSpan w:val="4"/>
          </w:tcPr>
          <w:p w14:paraId="0C9E42B8" w14:textId="77777777"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6</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MHz.</w:t>
            </w:r>
          </w:p>
          <w:p w14:paraId="2E724E68" w14:textId="77777777"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Pr="00B93702">
              <w:rPr>
                <w:rFonts w:cs="Arial"/>
                <w:lang w:eastAsia="zh-CN"/>
              </w:rPr>
              <w:t xml:space="preserve"> </w:t>
            </w:r>
            <w:r w:rsidRPr="00B93702">
              <w:rPr>
                <w:rFonts w:cs="Arial"/>
                <w:lang w:eastAsia="en-US"/>
              </w:rPr>
              <w:t xml:space="preserve">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-25dBm/MHz.</w:t>
            </w:r>
          </w:p>
          <w:p w14:paraId="7236C325" w14:textId="77777777"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14:paraId="48497366" w14:textId="77777777" w:rsidR="00C61AC8" w:rsidRPr="00B93702" w:rsidRDefault="00C61AC8" w:rsidP="00EA5ECC"/>
    <w:p w14:paraId="44DCD8E3" w14:textId="77777777" w:rsidR="009039CA" w:rsidRPr="00B93702" w:rsidRDefault="009039CA" w:rsidP="009039CA">
      <w:pPr>
        <w:pStyle w:val="TH"/>
        <w:rPr>
          <w:rFonts w:cs="v5.0.0"/>
        </w:rPr>
      </w:pPr>
      <w:r w:rsidRPr="00B93702">
        <w:lastRenderedPageBreak/>
        <w:t xml:space="preserve">Table 6.6.2.5.2-4a: Medium Range BS operating band unwanted emission mask (UEM) for BS supporting NR and </w:t>
      </w:r>
      <w:r w:rsidR="0031151C" w:rsidRPr="00EF08BF">
        <w:t>neither</w:t>
      </w:r>
      <w:r w:rsidRPr="00B93702">
        <w:t xml:space="preserve"> supporting UTRA</w:t>
      </w:r>
      <w:r w:rsidRPr="00B93702" w:rsidDel="0036714F">
        <w:t xml:space="preserve"> </w:t>
      </w:r>
      <w:r w:rsidRPr="00B93702">
        <w:t>nor GSM in BC2 bands,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14:paraId="459D563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7794538" w14:textId="77777777"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15D7F" w14:textId="77777777"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C4C970B" w14:textId="77777777"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14B6CE6" w14:textId="77777777" w:rsidR="009039CA" w:rsidRPr="00B93702" w:rsidRDefault="009039CA" w:rsidP="009039CA">
            <w:pPr>
              <w:pStyle w:val="TAH"/>
              <w:rPr>
                <w:rFonts w:cs="Arial"/>
              </w:rPr>
            </w:pPr>
            <w:r w:rsidRPr="00B93702">
              <w:rPr>
                <w:rFonts w:cs="Arial"/>
              </w:rPr>
              <w:t>Measurement bandwidth (Note 9)</w:t>
            </w:r>
          </w:p>
        </w:tc>
      </w:tr>
      <w:tr w:rsidR="00B93702" w:rsidRPr="00B93702" w14:paraId="164F9B6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0028C8C" w14:textId="77777777"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CD6BE1C" w14:textId="77777777"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5481D8E" w14:textId="77777777" w:rsidR="009039CA" w:rsidRPr="00B93702" w:rsidRDefault="009039CA" w:rsidP="009039CA">
            <w:pPr>
              <w:pStyle w:val="TAC"/>
              <w:rPr>
                <w:rFonts w:cs="v5.0.0"/>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AA27AD9" w14:textId="77777777" w:rsidR="009039CA" w:rsidRPr="00B93702" w:rsidRDefault="009039CA" w:rsidP="009039CA">
            <w:pPr>
              <w:pStyle w:val="TAC"/>
              <w:rPr>
                <w:rFonts w:cs="v5.0.0"/>
              </w:rPr>
            </w:pPr>
            <w:r w:rsidRPr="00B93702">
              <w:rPr>
                <w:rFonts w:cs="v5.0.0"/>
              </w:rPr>
              <w:t xml:space="preserve">100 kHz </w:t>
            </w:r>
          </w:p>
        </w:tc>
      </w:tr>
      <w:tr w:rsidR="00B93702" w:rsidRPr="00B93702" w14:paraId="7A569AC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7092CE3" w14:textId="77777777"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60BC6FA" w14:textId="77777777"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CDD1561" w14:textId="77777777" w:rsidR="009039CA" w:rsidRPr="00B93702" w:rsidRDefault="009039CA" w:rsidP="009039CA">
            <w:pPr>
              <w:pStyle w:val="TAC"/>
              <w:rPr>
                <w:rFonts w:cs="v5.0.0"/>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889D254" w14:textId="77777777" w:rsidR="009039CA" w:rsidRPr="00B93702" w:rsidRDefault="009039CA" w:rsidP="009039CA">
            <w:pPr>
              <w:pStyle w:val="TAC"/>
              <w:rPr>
                <w:rFonts w:cs="v5.0.0"/>
              </w:rPr>
            </w:pPr>
            <w:r w:rsidRPr="00B93702">
              <w:rPr>
                <w:rFonts w:cs="v5.0.0"/>
              </w:rPr>
              <w:t xml:space="preserve">100 kHz </w:t>
            </w:r>
          </w:p>
        </w:tc>
      </w:tr>
      <w:tr w:rsidR="00B93702" w:rsidRPr="00B93702" w14:paraId="087B97E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77DDD2D" w14:textId="77777777"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29AE96D" w14:textId="77777777"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F9F1E2" w14:textId="77777777" w:rsidR="009039CA" w:rsidRPr="00B93702" w:rsidRDefault="009039CA" w:rsidP="009039CA">
            <w:pPr>
              <w:pStyle w:val="TAC"/>
              <w:rPr>
                <w:rFonts w:cs="v5.0.0"/>
              </w:rPr>
            </w:pPr>
            <w:r w:rsidRPr="00B93702">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6EC14B88" w14:textId="77777777" w:rsidR="009039CA" w:rsidRPr="00B93702" w:rsidRDefault="009039CA" w:rsidP="009039CA">
            <w:pPr>
              <w:pStyle w:val="TAC"/>
              <w:pBdr>
                <w:top w:val="single" w:sz="12" w:space="3" w:color="auto"/>
              </w:pBdr>
              <w:rPr>
                <w:rFonts w:cs="v5.0.0"/>
                <w:lang w:eastAsia="zh-CN"/>
              </w:rPr>
            </w:pPr>
            <w:r w:rsidRPr="00B93702">
              <w:rPr>
                <w:rFonts w:cs="v5.0.0"/>
              </w:rPr>
              <w:t>100 kHz</w:t>
            </w:r>
          </w:p>
        </w:tc>
      </w:tr>
      <w:tr w:rsidR="0024766B" w:rsidRPr="00B93702" w14:paraId="4ECBEB75" w14:textId="77777777" w:rsidTr="009039CA">
        <w:trPr>
          <w:cantSplit/>
          <w:jc w:val="center"/>
        </w:trPr>
        <w:tc>
          <w:tcPr>
            <w:tcW w:w="9988" w:type="dxa"/>
            <w:gridSpan w:val="4"/>
          </w:tcPr>
          <w:p w14:paraId="087FE16D" w14:textId="77777777"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14:paraId="2CF7B7EA" w14:textId="77777777"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14:paraId="36575105" w14:textId="77777777"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6.6.2.5.2-6 apply for 0 MHz </w:t>
            </w:r>
            <w:r w:rsidRPr="00B93702">
              <w:sym w:font="Symbol" w:char="F0A3"/>
            </w:r>
            <w:r w:rsidRPr="00B93702">
              <w:t xml:space="preserve"> </w:t>
            </w:r>
            <w:r w:rsidRPr="00B93702">
              <w:sym w:font="Symbol" w:char="F044"/>
            </w:r>
            <w:r w:rsidRPr="00B93702">
              <w:t>f &lt; 0.15 MHz.</w:t>
            </w:r>
          </w:p>
        </w:tc>
      </w:tr>
    </w:tbl>
    <w:p w14:paraId="0014BBA7" w14:textId="77777777" w:rsidR="009039CA" w:rsidRPr="00B93702" w:rsidRDefault="009039CA" w:rsidP="00EA5ECC"/>
    <w:p w14:paraId="366FA878" w14:textId="77777777"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5</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14:paraId="484E36C9" w14:textId="77777777">
        <w:trPr>
          <w:cantSplit/>
          <w:jc w:val="center"/>
        </w:trPr>
        <w:tc>
          <w:tcPr>
            <w:tcW w:w="2442" w:type="dxa"/>
          </w:tcPr>
          <w:p w14:paraId="749EE347" w14:textId="77777777" w:rsidR="00C61AC8" w:rsidRPr="00B93702" w:rsidRDefault="00C61AC8" w:rsidP="001812AC">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14:paraId="0E82008D" w14:textId="77777777" w:rsidR="00C61AC8" w:rsidRPr="00B93702" w:rsidRDefault="00C61AC8" w:rsidP="001812AC">
            <w:pPr>
              <w:pStyle w:val="TAH"/>
              <w:rPr>
                <w:rFonts w:cs="Arial"/>
                <w:lang w:eastAsia="en-US"/>
              </w:rPr>
            </w:pPr>
            <w:r w:rsidRPr="00B93702">
              <w:rPr>
                <w:rFonts w:cs="Arial"/>
                <w:lang w:eastAsia="en-US"/>
              </w:rPr>
              <w:t>Frequency offset of measurement filter centre frequency, f_offset</w:t>
            </w:r>
          </w:p>
        </w:tc>
        <w:tc>
          <w:tcPr>
            <w:tcW w:w="3139" w:type="dxa"/>
          </w:tcPr>
          <w:p w14:paraId="2C5BC81D" w14:textId="77777777" w:rsidR="00C61AC8" w:rsidRPr="00B93702" w:rsidRDefault="00FB2C90" w:rsidP="001812AC">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w:t>
            </w:r>
            <w:r w:rsidR="00C61AC8" w:rsidRPr="00B93702">
              <w:rPr>
                <w:rFonts w:cs="Arial"/>
                <w:lang w:eastAsia="en-US"/>
              </w:rPr>
              <w:t>)</w:t>
            </w:r>
          </w:p>
        </w:tc>
        <w:tc>
          <w:tcPr>
            <w:tcW w:w="1430" w:type="dxa"/>
          </w:tcPr>
          <w:p w14:paraId="5818BE6D" w14:textId="77777777" w:rsidR="00C61AC8" w:rsidRPr="00B93702" w:rsidRDefault="00C61AC8" w:rsidP="001812AC">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14:paraId="0498CBE7" w14:textId="77777777">
        <w:trPr>
          <w:cantSplit/>
          <w:jc w:val="center"/>
        </w:trPr>
        <w:tc>
          <w:tcPr>
            <w:tcW w:w="2442" w:type="dxa"/>
          </w:tcPr>
          <w:p w14:paraId="7B989907" w14:textId="77777777" w:rsidR="00F90A79" w:rsidRPr="00B93702" w:rsidRDefault="00F90A79" w:rsidP="001812AC">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2977" w:type="dxa"/>
          </w:tcPr>
          <w:p w14:paraId="2833A3D8" w14:textId="77777777" w:rsidR="00F90A79" w:rsidRPr="00B93702" w:rsidRDefault="00F90A79" w:rsidP="001812AC">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139" w:type="dxa"/>
          </w:tcPr>
          <w:p w14:paraId="60216A83" w14:textId="77777777"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430" w:type="dxa"/>
          </w:tcPr>
          <w:p w14:paraId="7D0003A5" w14:textId="77777777" w:rsidR="00F90A79" w:rsidRPr="00B93702" w:rsidRDefault="00F90A79" w:rsidP="001812AC">
            <w:pPr>
              <w:pStyle w:val="TAC"/>
              <w:rPr>
                <w:rFonts w:cs="Arial"/>
                <w:lang w:eastAsia="en-US"/>
              </w:rPr>
            </w:pPr>
            <w:r w:rsidRPr="00B93702">
              <w:rPr>
                <w:rFonts w:cs="Arial"/>
                <w:lang w:eastAsia="en-US"/>
              </w:rPr>
              <w:t>30 kHz</w:t>
            </w:r>
          </w:p>
        </w:tc>
      </w:tr>
      <w:tr w:rsidR="00B93702" w:rsidRPr="00B93702" w14:paraId="1F3D4C54" w14:textId="77777777">
        <w:trPr>
          <w:cantSplit/>
          <w:jc w:val="center"/>
        </w:trPr>
        <w:tc>
          <w:tcPr>
            <w:tcW w:w="2442" w:type="dxa"/>
          </w:tcPr>
          <w:p w14:paraId="74D3133D" w14:textId="77777777" w:rsidR="00F90A79" w:rsidRPr="00B93702" w:rsidRDefault="00F90A79" w:rsidP="001812AC">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tc>
        <w:tc>
          <w:tcPr>
            <w:tcW w:w="2977" w:type="dxa"/>
          </w:tcPr>
          <w:p w14:paraId="6095FF72" w14:textId="77777777" w:rsidR="00F90A79" w:rsidRPr="00B93702" w:rsidRDefault="00F90A79" w:rsidP="001812AC">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w:t>
            </w:r>
            <w:r w:rsidRPr="00B93702">
              <w:rPr>
                <w:rFonts w:cs="Arial"/>
                <w:lang w:eastAsia="zh-CN"/>
              </w:rPr>
              <w:t>6</w:t>
            </w:r>
            <w:r w:rsidRPr="00B93702">
              <w:rPr>
                <w:rFonts w:cs="Arial"/>
                <w:lang w:eastAsia="en-US"/>
              </w:rPr>
              <w:t xml:space="preserve">5 MHz </w:t>
            </w:r>
          </w:p>
        </w:tc>
        <w:tc>
          <w:tcPr>
            <w:tcW w:w="3139" w:type="dxa"/>
          </w:tcPr>
          <w:p w14:paraId="7575B504" w14:textId="77777777"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430" w:type="dxa"/>
          </w:tcPr>
          <w:p w14:paraId="3FAE5D47" w14:textId="77777777" w:rsidR="00F90A79" w:rsidRPr="00B93702" w:rsidRDefault="00F90A79" w:rsidP="001812AC">
            <w:pPr>
              <w:pStyle w:val="TAC"/>
              <w:rPr>
                <w:rFonts w:cs="Arial"/>
                <w:lang w:eastAsia="en-US"/>
              </w:rPr>
            </w:pPr>
            <w:r w:rsidRPr="00B93702">
              <w:rPr>
                <w:rFonts w:cs="Arial"/>
                <w:lang w:eastAsia="en-US"/>
              </w:rPr>
              <w:t>30 kHz</w:t>
            </w:r>
          </w:p>
        </w:tc>
      </w:tr>
      <w:tr w:rsidR="00C61AC8" w:rsidRPr="00B93702" w14:paraId="15C61701" w14:textId="77777777">
        <w:trPr>
          <w:cantSplit/>
          <w:jc w:val="center"/>
        </w:trPr>
        <w:tc>
          <w:tcPr>
            <w:tcW w:w="9988" w:type="dxa"/>
            <w:gridSpan w:val="4"/>
          </w:tcPr>
          <w:p w14:paraId="0DA5FCB3" w14:textId="77777777" w:rsidR="00C61AC8" w:rsidRPr="00B93702" w:rsidRDefault="00C61AC8" w:rsidP="001812AC">
            <w:pPr>
              <w:pStyle w:val="TAN"/>
              <w:rPr>
                <w:rFonts w:cs="Arial"/>
                <w:lang w:eastAsia="en-US"/>
              </w:rPr>
            </w:pPr>
            <w:r w:rsidRPr="00B93702">
              <w:rPr>
                <w:rFonts w:cs="Arial"/>
                <w:lang w:eastAsia="en-US"/>
              </w:rPr>
              <w:t xml:space="preserve">NOTE </w:t>
            </w:r>
            <w:r w:rsidR="00A3178F"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14:paraId="33DC0BC3" w14:textId="77777777" w:rsidR="00A3178F" w:rsidRPr="00B93702" w:rsidRDefault="00C61AC8" w:rsidP="00A3178F">
            <w:pPr>
              <w:pStyle w:val="TAN"/>
              <w:rPr>
                <w:rFonts w:cs="Arial"/>
                <w:lang w:eastAsia="zh-CN"/>
              </w:rPr>
            </w:pPr>
            <w:r w:rsidRPr="00B93702">
              <w:rPr>
                <w:rFonts w:cs="Arial"/>
                <w:lang w:eastAsia="en-US"/>
              </w:rPr>
              <w:t xml:space="preserve">NOTE </w:t>
            </w:r>
            <w:r w:rsidR="00A3178F"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14:paraId="1BBBFC2D" w14:textId="77777777"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14:paraId="6B6D2DDE" w14:textId="77777777" w:rsidR="00C61AC8" w:rsidRPr="00B93702" w:rsidRDefault="00C61AC8" w:rsidP="001812AC"/>
    <w:p w14:paraId="568599CE" w14:textId="77777777" w:rsidR="00C61AC8" w:rsidRPr="00B93702" w:rsidRDefault="00C61AC8" w:rsidP="00C61AC8">
      <w:pPr>
        <w:pStyle w:val="TH"/>
        <w:rPr>
          <w:rFonts w:cs="v5.0.0"/>
        </w:rPr>
      </w:pPr>
      <w:r w:rsidRPr="00B93702">
        <w:lastRenderedPageBreak/>
        <w:t>Table 6.6.2.</w:t>
      </w:r>
      <w:r w:rsidRPr="00B93702">
        <w:rPr>
          <w:lang w:eastAsia="zh-CN"/>
        </w:rPr>
        <w:t>5.</w:t>
      </w:r>
      <w:r w:rsidRPr="00B93702">
        <w:t>2-</w:t>
      </w:r>
      <w:r w:rsidRPr="00B93702">
        <w:rPr>
          <w:lang w:eastAsia="zh-CN"/>
        </w:rPr>
        <w:t>6</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14:paraId="7C35EA65" w14:textId="77777777">
        <w:trPr>
          <w:cantSplit/>
          <w:jc w:val="center"/>
        </w:trPr>
        <w:tc>
          <w:tcPr>
            <w:tcW w:w="2442" w:type="dxa"/>
          </w:tcPr>
          <w:p w14:paraId="5E6A4CED" w14:textId="77777777"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14:paraId="2F15F8D0" w14:textId="77777777"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139" w:type="dxa"/>
          </w:tcPr>
          <w:p w14:paraId="78F71FCC" w14:textId="77777777"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5, 6, 7</w:t>
            </w:r>
            <w:r w:rsidR="00C61AC8" w:rsidRPr="00B93702">
              <w:rPr>
                <w:rFonts w:cs="Arial"/>
                <w:lang w:eastAsia="en-US"/>
              </w:rPr>
              <w:t>)</w:t>
            </w:r>
          </w:p>
        </w:tc>
        <w:tc>
          <w:tcPr>
            <w:tcW w:w="1430" w:type="dxa"/>
          </w:tcPr>
          <w:p w14:paraId="3B8BC5F4" w14:textId="77777777"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14:paraId="0522C9BF" w14:textId="77777777">
        <w:trPr>
          <w:cantSplit/>
          <w:jc w:val="center"/>
        </w:trPr>
        <w:tc>
          <w:tcPr>
            <w:tcW w:w="2442" w:type="dxa"/>
          </w:tcPr>
          <w:p w14:paraId="3B6E0CD8" w14:textId="77777777"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tc>
        <w:tc>
          <w:tcPr>
            <w:tcW w:w="2977" w:type="dxa"/>
          </w:tcPr>
          <w:p w14:paraId="07EF8088" w14:textId="77777777" w:rsidR="00C61AC8" w:rsidRPr="00B93702" w:rsidRDefault="00C61AC8" w:rsidP="00C61AC8">
            <w:pPr>
              <w:pStyle w:val="TAC"/>
              <w:ind w:left="3780" w:hanging="3780"/>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139" w:type="dxa"/>
          </w:tcPr>
          <w:p w14:paraId="0A228E84" w14:textId="77777777" w:rsidR="00C61AC8" w:rsidRPr="00B93702" w:rsidRDefault="00E33E3B" w:rsidP="00C61AC8">
            <w:pPr>
              <w:pStyle w:val="EQ"/>
              <w:ind w:left="9072" w:hanging="9072"/>
            </w:pPr>
            <w:r w:rsidRPr="00B93702">
              <w:rPr>
                <w:position w:val="-46"/>
              </w:rPr>
              <w:object w:dxaOrig="4000" w:dyaOrig="1040" w14:anchorId="2E5D8B2F">
                <v:shape id="_x0000_i1053" type="#_x0000_t75" style="width:166pt;height:42.5pt" o:ole="" fillcolor="window">
                  <v:imagedata r:id="rId64" o:title=""/>
                </v:shape>
                <o:OLEObject Type="Embed" ProgID="Equation.3" ShapeID="_x0000_i1053" DrawAspect="Content" ObjectID="_1640378352" r:id="rId65"/>
              </w:object>
            </w:r>
          </w:p>
        </w:tc>
        <w:tc>
          <w:tcPr>
            <w:tcW w:w="1430" w:type="dxa"/>
          </w:tcPr>
          <w:p w14:paraId="1183B77C" w14:textId="77777777" w:rsidR="00C61AC8" w:rsidRPr="00B93702" w:rsidRDefault="00C61AC8" w:rsidP="00C61AC8">
            <w:pPr>
              <w:pStyle w:val="TAC"/>
              <w:rPr>
                <w:rFonts w:cs="Arial"/>
                <w:lang w:eastAsia="en-US"/>
              </w:rPr>
            </w:pPr>
            <w:r w:rsidRPr="00B93702">
              <w:rPr>
                <w:rFonts w:cs="Arial"/>
                <w:lang w:eastAsia="en-US"/>
              </w:rPr>
              <w:t>30 kHz</w:t>
            </w:r>
          </w:p>
        </w:tc>
      </w:tr>
      <w:tr w:rsidR="00B93702" w:rsidRPr="00B93702" w14:paraId="18CDC50E" w14:textId="77777777">
        <w:trPr>
          <w:cantSplit/>
          <w:jc w:val="center"/>
        </w:trPr>
        <w:tc>
          <w:tcPr>
            <w:tcW w:w="2442" w:type="dxa"/>
          </w:tcPr>
          <w:p w14:paraId="22A2529F" w14:textId="77777777"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977" w:type="dxa"/>
          </w:tcPr>
          <w:p w14:paraId="48485402" w14:textId="77777777"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139" w:type="dxa"/>
          </w:tcPr>
          <w:p w14:paraId="19CBBE0D" w14:textId="77777777" w:rsidR="00C61AC8" w:rsidRPr="00B93702" w:rsidRDefault="00E33E3B" w:rsidP="00C61AC8">
            <w:pPr>
              <w:pStyle w:val="EQ"/>
            </w:pPr>
            <w:r w:rsidRPr="00B93702">
              <w:rPr>
                <w:position w:val="-46"/>
              </w:rPr>
              <w:object w:dxaOrig="4099" w:dyaOrig="1040" w14:anchorId="17954CEC">
                <v:shape id="_x0000_i1054" type="#_x0000_t75" style="width:173pt;height:42.5pt" o:ole="" fillcolor="window">
                  <v:imagedata r:id="rId66" o:title=""/>
                </v:shape>
                <o:OLEObject Type="Embed" ProgID="Equation.3" ShapeID="_x0000_i1054" DrawAspect="Content" ObjectID="_1640378353" r:id="rId67"/>
              </w:object>
            </w:r>
          </w:p>
        </w:tc>
        <w:tc>
          <w:tcPr>
            <w:tcW w:w="1430" w:type="dxa"/>
          </w:tcPr>
          <w:p w14:paraId="0EB38A50" w14:textId="77777777" w:rsidR="00C61AC8" w:rsidRPr="00B93702" w:rsidRDefault="00C61AC8" w:rsidP="00C61AC8">
            <w:pPr>
              <w:pStyle w:val="TAC"/>
              <w:rPr>
                <w:rFonts w:cs="Arial"/>
                <w:lang w:eastAsia="en-US"/>
              </w:rPr>
            </w:pPr>
            <w:r w:rsidRPr="00B93702">
              <w:rPr>
                <w:rFonts w:cs="Arial"/>
                <w:lang w:eastAsia="en-US"/>
              </w:rPr>
              <w:t>30 kHz</w:t>
            </w:r>
          </w:p>
        </w:tc>
      </w:tr>
      <w:tr w:rsidR="00C61AC8" w:rsidRPr="00B93702" w14:paraId="23CF6823" w14:textId="77777777">
        <w:trPr>
          <w:cantSplit/>
          <w:jc w:val="center"/>
        </w:trPr>
        <w:tc>
          <w:tcPr>
            <w:tcW w:w="9988" w:type="dxa"/>
            <w:gridSpan w:val="4"/>
          </w:tcPr>
          <w:p w14:paraId="290D6116" w14:textId="77777777" w:rsidR="00C61AC8" w:rsidRPr="00B93702" w:rsidRDefault="00C61AC8" w:rsidP="00C61AC8">
            <w:pPr>
              <w:pStyle w:val="TAN"/>
              <w:rPr>
                <w:rFonts w:cs="Arial"/>
                <w:lang w:eastAsia="en-US"/>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14:paraId="015248E9" w14:textId="77777777"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14:paraId="4CC3C3CC" w14:textId="77777777"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14:paraId="0D3B48F2" w14:textId="77777777"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31,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14:paraId="366A3711" w14:textId="77777777"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14:paraId="66DABBD6" w14:textId="77777777" w:rsidR="00C61AC8" w:rsidRPr="00B93702" w:rsidRDefault="00C61AC8" w:rsidP="00C61AC8">
      <w:pPr>
        <w:rPr>
          <w:lang w:eastAsia="zh-CN"/>
        </w:rPr>
      </w:pPr>
    </w:p>
    <w:p w14:paraId="7064F8A0" w14:textId="77777777" w:rsidR="00C61AC8" w:rsidRPr="00B93702" w:rsidRDefault="00C61AC8" w:rsidP="0048036E">
      <w:pPr>
        <w:pStyle w:val="TH"/>
        <w:rPr>
          <w:lang w:eastAsia="zh-CN"/>
        </w:rPr>
      </w:pPr>
      <w:r w:rsidRPr="00B93702">
        <w:t>Table 6.6.2.</w:t>
      </w:r>
      <w:r w:rsidRPr="00B93702">
        <w:rPr>
          <w:lang w:eastAsia="zh-CN"/>
        </w:rPr>
        <w:t>5.</w:t>
      </w:r>
      <w:r w:rsidRPr="00B93702">
        <w:t>2-</w:t>
      </w:r>
      <w:r w:rsidRPr="00B93702">
        <w:rPr>
          <w:lang w:eastAsia="zh-CN"/>
        </w:rPr>
        <w:t>7</w:t>
      </w:r>
      <w:r w:rsidRPr="00B93702">
        <w:t xml:space="preserve">: </w:t>
      </w:r>
      <w:r w:rsidRPr="00B93702">
        <w:rPr>
          <w:lang w:eastAsia="zh-CN"/>
        </w:rPr>
        <w:t>Local Area o</w:t>
      </w:r>
      <w:r w:rsidRPr="00B9370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93702" w:rsidRPr="00B93702" w14:paraId="3B47448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CA303F0" w14:textId="77777777"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44DB0B18" w14:textId="77777777"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224569C4" w14:textId="77777777"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requirement</w:t>
            </w:r>
            <w:r w:rsidR="00C61AC8" w:rsidRPr="00B93702">
              <w:rPr>
                <w:rFonts w:cs="Arial"/>
                <w:lang w:eastAsia="zh-CN"/>
              </w:rPr>
              <w:t xml:space="preserve"> (Note 2</w:t>
            </w:r>
            <w:r w:rsidR="001D18A5" w:rsidRPr="00B93702">
              <w:rPr>
                <w:rFonts w:cs="Arial"/>
                <w:lang w:eastAsia="zh-CN"/>
              </w:rPr>
              <w:t>, 3</w:t>
            </w:r>
            <w:r w:rsidR="00C61AC8"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BF75A12" w14:textId="77777777"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14:paraId="5F80178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81C964E" w14:textId="77777777" w:rsidR="00C61AC8" w:rsidRPr="00B93702" w:rsidRDefault="00C61AC8" w:rsidP="00C61AC8">
            <w:pPr>
              <w:pStyle w:val="TAC"/>
              <w:rPr>
                <w:rFonts w:cs="v5.0.0"/>
                <w:lang w:eastAsia="zh-CN"/>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5 MHz</w:t>
            </w:r>
          </w:p>
          <w:p w14:paraId="3BBF0F12" w14:textId="77777777" w:rsidR="00C61AC8" w:rsidRPr="00B93702" w:rsidRDefault="00C61AC8" w:rsidP="00C61AC8">
            <w:pPr>
              <w:pStyle w:val="TAC"/>
              <w:rPr>
                <w:rFonts w:cs="v5.0.0"/>
                <w:lang w:eastAsia="zh-CN"/>
              </w:rPr>
            </w:pPr>
            <w:r w:rsidRPr="00B9370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BB1EC20" w14:textId="77777777"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3BC3F25" w14:textId="77777777" w:rsidR="00C61AC8" w:rsidRPr="00B93702" w:rsidRDefault="00C61AC8" w:rsidP="00C61AC8">
            <w:pPr>
              <w:pStyle w:val="TAC"/>
              <w:rPr>
                <w:rFonts w:cs="Arial"/>
                <w:lang w:eastAsia="en-US"/>
              </w:rPr>
            </w:pPr>
            <w:r w:rsidRPr="00B93702">
              <w:rPr>
                <w:rFonts w:cs="Arial"/>
                <w:position w:val="-28"/>
                <w:lang w:eastAsia="en-US"/>
              </w:rPr>
              <w:object w:dxaOrig="3600" w:dyaOrig="680" w14:anchorId="7949A0D6">
                <v:shape id="_x0000_i1055" type="#_x0000_t75" style="width:2in;height:29pt" o:ole="">
                  <v:imagedata r:id="rId68" o:title=""/>
                </v:shape>
                <o:OLEObject Type="Embed" ProgID="Equation.3" ShapeID="_x0000_i1055" DrawAspect="Content" ObjectID="_1640378354" r:id="rId69"/>
              </w:object>
            </w:r>
          </w:p>
        </w:tc>
        <w:tc>
          <w:tcPr>
            <w:tcW w:w="1592" w:type="dxa"/>
            <w:tcBorders>
              <w:top w:val="single" w:sz="4" w:space="0" w:color="auto"/>
              <w:left w:val="single" w:sz="4" w:space="0" w:color="auto"/>
              <w:bottom w:val="single" w:sz="4" w:space="0" w:color="auto"/>
              <w:right w:val="single" w:sz="4" w:space="0" w:color="auto"/>
            </w:tcBorders>
          </w:tcPr>
          <w:p w14:paraId="1FCB90D6" w14:textId="77777777" w:rsidR="00C61AC8" w:rsidRPr="00B93702" w:rsidRDefault="00C61AC8" w:rsidP="00C61AC8">
            <w:pPr>
              <w:pStyle w:val="TAC"/>
              <w:rPr>
                <w:rFonts w:cs="Arial"/>
                <w:lang w:eastAsia="en-US"/>
              </w:rPr>
            </w:pPr>
            <w:r w:rsidRPr="00B93702">
              <w:rPr>
                <w:rFonts w:cs="Arial"/>
                <w:lang w:eastAsia="en-US"/>
              </w:rPr>
              <w:t>100 kHz</w:t>
            </w:r>
          </w:p>
        </w:tc>
      </w:tr>
      <w:tr w:rsidR="00B93702" w:rsidRPr="00B93702" w14:paraId="3EF6D3F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013F301" w14:textId="77777777" w:rsidR="00C61AC8" w:rsidRPr="00B93702" w:rsidRDefault="00C61AC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14:paraId="285E6074" w14:textId="77777777" w:rsidR="00C61AC8" w:rsidRPr="00B93702" w:rsidRDefault="00C61AC8" w:rsidP="00C61AC8">
            <w:pPr>
              <w:pStyle w:val="TAC"/>
              <w:rPr>
                <w:rFonts w:cs="v5.0.0"/>
                <w:lang w:eastAsia="en-US"/>
              </w:rPr>
            </w:pPr>
            <w:r w:rsidRPr="00B93702">
              <w:rPr>
                <w:rFonts w:cs="v5.0.0"/>
                <w:lang w:eastAsia="en-US"/>
              </w:rPr>
              <w:t xml:space="preserve">5.05 MHz </w:t>
            </w:r>
            <w:r w:rsidRPr="00B93702">
              <w:rPr>
                <w:rFonts w:cs="v5.0.0"/>
                <w:lang w:eastAsia="en-US"/>
              </w:rPr>
              <w:sym w:font="Symbol" w:char="0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14:paraId="47A71BFB" w14:textId="77777777" w:rsidR="00C61AC8" w:rsidRPr="00B93702" w:rsidRDefault="00C61AC8" w:rsidP="00C61AC8">
            <w:pPr>
              <w:pStyle w:val="TAC"/>
              <w:ind w:firstLineChars="450" w:firstLine="810"/>
              <w:jc w:val="left"/>
              <w:rPr>
                <w:rFonts w:cs="Arial"/>
                <w:lang w:eastAsia="en-US"/>
              </w:rPr>
            </w:pPr>
            <w:r w:rsidRPr="00B93702">
              <w:rPr>
                <w:rFonts w:cs="Arial"/>
                <w:lang w:eastAsia="en-US"/>
              </w:rPr>
              <w:t>-3</w:t>
            </w:r>
            <w:r w:rsidRPr="00B93702">
              <w:rPr>
                <w:rFonts w:cs="Arial"/>
                <w:lang w:eastAsia="zh-CN"/>
              </w:rPr>
              <w:t>5.5</w:t>
            </w:r>
            <w:r w:rsidRPr="00B93702">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70E93DDA" w14:textId="77777777" w:rsidR="00C61AC8" w:rsidRPr="00B93702" w:rsidRDefault="00C61AC8" w:rsidP="00C61AC8">
            <w:pPr>
              <w:pStyle w:val="TAC"/>
              <w:rPr>
                <w:rFonts w:cs="Arial"/>
                <w:lang w:eastAsia="en-US"/>
              </w:rPr>
            </w:pPr>
            <w:r w:rsidRPr="00B93702">
              <w:rPr>
                <w:rFonts w:cs="Arial"/>
                <w:lang w:eastAsia="en-US"/>
              </w:rPr>
              <w:t>100 kHz</w:t>
            </w:r>
          </w:p>
        </w:tc>
      </w:tr>
      <w:tr w:rsidR="00B93702" w:rsidRPr="00B93702" w14:paraId="0368C55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DDF94" w14:textId="77777777" w:rsidR="00C61AC8" w:rsidRPr="00B93702" w:rsidRDefault="00C61AC8" w:rsidP="00C61AC8">
            <w:pPr>
              <w:pStyle w:val="TAC"/>
              <w:rPr>
                <w:rFonts w:cs="v5.0.0"/>
                <w:lang w:eastAsia="en-US"/>
              </w:rPr>
            </w:pPr>
            <w:r w:rsidRPr="00B93702">
              <w:rPr>
                <w:rFonts w:cs="v5.0.0"/>
                <w:lang w:eastAsia="en-US"/>
              </w:rPr>
              <w:t xml:space="preserve">10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w:t>
            </w:r>
            <w:r w:rsidRPr="00B93702">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E7037C" w14:textId="77777777" w:rsidR="00C61AC8" w:rsidRPr="00B93702" w:rsidRDefault="00C61AC8" w:rsidP="00C61AC8">
            <w:pPr>
              <w:pStyle w:val="TAC"/>
              <w:rPr>
                <w:rFonts w:cs="v5.0.0"/>
                <w:lang w:eastAsia="en-US"/>
              </w:rPr>
            </w:pPr>
            <w:r w:rsidRPr="00B93702">
              <w:rPr>
                <w:rFonts w:cs="v5.0.0"/>
                <w:lang w:eastAsia="en-US"/>
              </w:rPr>
              <w:t xml:space="preserve">10.05 MHz </w:t>
            </w:r>
            <w:r w:rsidRPr="00B93702">
              <w:rPr>
                <w:rFonts w:cs="v5.0.0"/>
                <w:lang w:eastAsia="en-US"/>
              </w:rPr>
              <w:sym w:font="Symbol" w:char="0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197D9A45" w14:textId="77777777"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1812AC" w:rsidRPr="00B93702">
              <w:rPr>
                <w:rFonts w:cs="Arial"/>
                <w:lang w:eastAsia="zh-CN"/>
              </w:rPr>
              <w:t>7</w:t>
            </w:r>
            <w:r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029403F7" w14:textId="77777777" w:rsidR="00C61AC8" w:rsidRPr="00B93702" w:rsidRDefault="00C61AC8" w:rsidP="00C61AC8">
            <w:pPr>
              <w:pStyle w:val="TAC"/>
              <w:rPr>
                <w:rFonts w:cs="Arial"/>
                <w:lang w:eastAsia="en-US"/>
              </w:rPr>
            </w:pPr>
            <w:r w:rsidRPr="00B93702">
              <w:rPr>
                <w:rFonts w:cs="Arial"/>
                <w:lang w:eastAsia="en-US"/>
              </w:rPr>
              <w:t>100 kHz</w:t>
            </w:r>
          </w:p>
        </w:tc>
      </w:tr>
      <w:tr w:rsidR="00C61AC8" w:rsidRPr="00B93702" w14:paraId="0F7FD0C0"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5686830" w14:textId="77777777" w:rsidR="00C61AC8" w:rsidRPr="00B93702" w:rsidRDefault="00C61AC8" w:rsidP="00C61AC8">
            <w:pPr>
              <w:pStyle w:val="TAN"/>
              <w:rPr>
                <w:rFonts w:cs="Arial"/>
                <w:lang w:eastAsia="zh-CN"/>
              </w:rPr>
            </w:pPr>
            <w:r w:rsidRPr="00B93702">
              <w:rPr>
                <w:rFonts w:cs="Arial"/>
                <w:lang w:eastAsia="en-US"/>
              </w:rPr>
              <w:t>NOTE 1:</w:t>
            </w:r>
            <w:r w:rsidRPr="00B93702">
              <w:rPr>
                <w:rFonts w:cs="Arial"/>
                <w:lang w:eastAsia="en-US"/>
              </w:rPr>
              <w:tab/>
              <w:t xml:space="preserve">For operation with a GSM/EDGE </w:t>
            </w:r>
            <w:r w:rsidR="00C108D1" w:rsidRPr="00B93702">
              <w:rPr>
                <w:lang w:eastAsia="en-US"/>
              </w:rPr>
              <w:t>or standalone NB-IoT</w:t>
            </w:r>
            <w:r w:rsidR="00C108D1"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 the limits in Table 6.6.2.</w:t>
            </w:r>
            <w:r w:rsidRPr="00B93702">
              <w:rPr>
                <w:rFonts w:cs="Arial"/>
                <w:lang w:eastAsia="zh-CN"/>
              </w:rPr>
              <w:t>5.</w:t>
            </w:r>
            <w:r w:rsidRPr="00B93702">
              <w:rPr>
                <w:rFonts w:cs="Arial"/>
                <w:lang w:eastAsia="en-US"/>
              </w:rPr>
              <w:t>2-</w:t>
            </w:r>
            <w:r w:rsidRPr="00B93702">
              <w:rPr>
                <w:rFonts w:cs="Arial"/>
                <w:lang w:eastAsia="zh-CN"/>
              </w:rPr>
              <w:t>8</w:t>
            </w:r>
            <w:r w:rsidRPr="00B93702">
              <w:rPr>
                <w:rFonts w:cs="Arial"/>
                <w:lang w:eastAsia="en-US"/>
              </w:rPr>
              <w:t xml:space="preserve"> apply for 0 MHz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 &lt; 0.1</w:t>
            </w:r>
            <w:r w:rsidRPr="00B93702">
              <w:rPr>
                <w:rFonts w:cs="Arial"/>
                <w:lang w:eastAsia="zh-CN"/>
              </w:rPr>
              <w:t>6</w:t>
            </w:r>
            <w:r w:rsidRPr="00B93702">
              <w:rPr>
                <w:rFonts w:cs="Arial"/>
                <w:lang w:eastAsia="en-US"/>
              </w:rPr>
              <w:t xml:space="preserve"> MHz.</w:t>
            </w:r>
          </w:p>
          <w:p w14:paraId="7171DD61" w14:textId="77777777" w:rsidR="001D18A5" w:rsidRPr="00B93702" w:rsidRDefault="00C61AC8" w:rsidP="001D18A5">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is calculated as a cumulative sum of</w:t>
            </w:r>
            <w:r w:rsidR="001D18A5" w:rsidRPr="00B93702">
              <w:rPr>
                <w:rFonts w:cs="Arial"/>
                <w:lang w:eastAsia="en-US"/>
              </w:rPr>
              <w:t xml:space="preserve"> contributions from</w:t>
            </w:r>
            <w:r w:rsidRPr="00B93702">
              <w:rPr>
                <w:rFonts w:cs="Arial"/>
                <w:lang w:eastAsia="en-US"/>
              </w:rPr>
              <w:t xml:space="preserve"> adjacent </w:t>
            </w:r>
            <w:r w:rsidRPr="00B93702">
              <w:rPr>
                <w:rFonts w:cs="v5.0.0"/>
                <w:lang w:eastAsia="en-US"/>
              </w:rPr>
              <w:t>sub blocks on each side of the sub block gap</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shall be -</w:t>
            </w:r>
            <w:r w:rsidRPr="00B93702">
              <w:rPr>
                <w:rFonts w:cs="Arial"/>
                <w:lang w:eastAsia="zh-CN"/>
              </w:rPr>
              <w:t>37</w:t>
            </w:r>
            <w:r w:rsidRPr="00B93702">
              <w:rPr>
                <w:rFonts w:cs="Arial"/>
                <w:lang w:eastAsia="en-US"/>
              </w:rPr>
              <w:t>dBm/</w:t>
            </w:r>
            <w:r w:rsidR="003E5A0B" w:rsidRPr="00B93702">
              <w:rPr>
                <w:rFonts w:cs="Arial"/>
                <w:lang w:eastAsia="en-US"/>
              </w:rPr>
              <w:t>100 kHz</w:t>
            </w:r>
            <w:r w:rsidRPr="00B93702">
              <w:rPr>
                <w:rFonts w:cs="Arial"/>
                <w:lang w:eastAsia="en-US"/>
              </w:rPr>
              <w:t>.</w:t>
            </w:r>
          </w:p>
          <w:p w14:paraId="3846CEFF" w14:textId="77777777"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14:paraId="35780D7F" w14:textId="77777777" w:rsidR="00C61AC8" w:rsidRPr="00B93702" w:rsidRDefault="00C61AC8" w:rsidP="00C61AC8"/>
    <w:p w14:paraId="59AAA05F" w14:textId="77777777" w:rsidR="00C61AC8" w:rsidRPr="00B93702" w:rsidRDefault="00C61AC8" w:rsidP="00C61AC8">
      <w:pPr>
        <w:pStyle w:val="TH"/>
        <w:rPr>
          <w:lang w:eastAsia="zh-CN"/>
        </w:rPr>
      </w:pPr>
      <w:r w:rsidRPr="00B93702">
        <w:lastRenderedPageBreak/>
        <w:t>Table 6.6.2.</w:t>
      </w:r>
      <w:r w:rsidRPr="00B93702">
        <w:rPr>
          <w:lang w:eastAsia="zh-CN"/>
        </w:rPr>
        <w:t>5.</w:t>
      </w:r>
      <w:r w:rsidRPr="00B93702">
        <w:t>2-</w:t>
      </w:r>
      <w:r w:rsidRPr="00B93702">
        <w:rPr>
          <w:lang w:eastAsia="zh-CN"/>
        </w:rPr>
        <w:t>8</w:t>
      </w:r>
      <w:r w:rsidRPr="00B93702">
        <w:t xml:space="preserve">: </w:t>
      </w:r>
      <w:r w:rsidRPr="00B93702">
        <w:rPr>
          <w:lang w:eastAsia="zh-CN"/>
        </w:rPr>
        <w:t>Local Area o</w:t>
      </w:r>
      <w:r w:rsidRPr="00B93702">
        <w:t xml:space="preserve">perating band unwanted emission limits for operation in BC2 with GSM/EDGE </w:t>
      </w:r>
      <w:r w:rsidR="00C108D1" w:rsidRPr="00B93702">
        <w:rPr>
          <w:lang w:eastAsia="en-US"/>
        </w:rPr>
        <w:t>or standalone NB-IoT</w:t>
      </w:r>
      <w:r w:rsidR="00C108D1" w:rsidRPr="00B93702">
        <w:t xml:space="preserve"> </w:t>
      </w:r>
      <w:r w:rsidRPr="00B93702">
        <w:t xml:space="preserve">or E-UTRA 1.4 or 3 MHz carriers adjacent to the </w:t>
      </w:r>
      <w:r w:rsidR="00203EFD" w:rsidRPr="00B93702">
        <w:t>Base Station RF Bandwidth</w:t>
      </w:r>
      <w:r w:rsidRPr="00B93702">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93702" w:rsidRPr="00B93702" w14:paraId="5A3E5002"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1D7312F" w14:textId="77777777"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3786954B" w14:textId="77777777"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11A2116" w14:textId="77777777"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 xml:space="preserve">requirement (Note </w:t>
            </w:r>
            <w:r w:rsidR="001D18A5" w:rsidRPr="00B93702">
              <w:rPr>
                <w:rFonts w:cs="Arial"/>
                <w:lang w:eastAsia="zh-CN"/>
              </w:rPr>
              <w:t>5, 6, 7</w:t>
            </w:r>
            <w:r w:rsidR="00C61AC8" w:rsidRPr="00B93702">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2274145F" w14:textId="77777777"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14:paraId="0170CBCB"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23905237" w14:textId="77777777"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72AEDAA0" w14:textId="77777777" w:rsidR="00C61AC8" w:rsidRPr="00B93702" w:rsidRDefault="00C61AC8" w:rsidP="00C61AC8">
            <w:pPr>
              <w:pStyle w:val="TAC"/>
              <w:rPr>
                <w:rFonts w:cs="v5.0.0"/>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39061360" w14:textId="77777777" w:rsidR="00C61AC8" w:rsidRPr="00B93702" w:rsidRDefault="00E33E3B" w:rsidP="00C61AC8">
            <w:r w:rsidRPr="00B93702">
              <w:rPr>
                <w:position w:val="-46"/>
              </w:rPr>
              <w:object w:dxaOrig="4120" w:dyaOrig="1040" w14:anchorId="05F8358A">
                <v:shape id="_x0000_i1056" type="#_x0000_t75" style="width:173pt;height:42.5pt" o:ole="" fillcolor="window">
                  <v:imagedata r:id="rId70" o:title=""/>
                </v:shape>
                <o:OLEObject Type="Embed" ProgID="Equation.3" ShapeID="_x0000_i1056" DrawAspect="Content" ObjectID="_1640378355" r:id="rId71"/>
              </w:object>
            </w:r>
          </w:p>
        </w:tc>
        <w:tc>
          <w:tcPr>
            <w:tcW w:w="1592" w:type="dxa"/>
            <w:tcBorders>
              <w:top w:val="single" w:sz="4" w:space="0" w:color="auto"/>
              <w:left w:val="single" w:sz="4" w:space="0" w:color="auto"/>
              <w:bottom w:val="single" w:sz="4" w:space="0" w:color="auto"/>
              <w:right w:val="single" w:sz="4" w:space="0" w:color="auto"/>
            </w:tcBorders>
          </w:tcPr>
          <w:p w14:paraId="63319D6A" w14:textId="77777777" w:rsidR="00C61AC8" w:rsidRPr="00B93702" w:rsidRDefault="00C61AC8" w:rsidP="00C61AC8">
            <w:pPr>
              <w:pStyle w:val="TAC"/>
              <w:rPr>
                <w:rFonts w:cs="Arial"/>
                <w:lang w:eastAsia="en-US"/>
              </w:rPr>
            </w:pPr>
            <w:r w:rsidRPr="00B93702">
              <w:rPr>
                <w:rFonts w:cs="Arial"/>
                <w:lang w:eastAsia="en-US"/>
              </w:rPr>
              <w:t xml:space="preserve">30 kHz </w:t>
            </w:r>
          </w:p>
        </w:tc>
      </w:tr>
      <w:tr w:rsidR="00B93702" w:rsidRPr="00B93702" w14:paraId="76ED8C90"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5F46EDE1" w14:textId="77777777"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3F20C75A" w14:textId="77777777"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78C9B3D" w14:textId="77777777" w:rsidR="00C61AC8" w:rsidRPr="00B93702" w:rsidRDefault="00E33E3B" w:rsidP="00C61AC8">
            <w:pPr>
              <w:pStyle w:val="TAC"/>
              <w:rPr>
                <w:rFonts w:cs="Arial"/>
                <w:lang w:eastAsia="en-US"/>
              </w:rPr>
            </w:pPr>
            <w:r w:rsidRPr="00B93702">
              <w:rPr>
                <w:rFonts w:cs="Arial"/>
                <w:position w:val="-46"/>
                <w:lang w:eastAsia="en-US"/>
              </w:rPr>
              <w:object w:dxaOrig="4220" w:dyaOrig="1040" w14:anchorId="53BE28B2">
                <v:shape id="_x0000_i1057" type="#_x0000_t75" style="width:180pt;height:42.5pt" o:ole="" fillcolor="window">
                  <v:imagedata r:id="rId72" o:title=""/>
                </v:shape>
                <o:OLEObject Type="Embed" ProgID="Equation.3" ShapeID="_x0000_i1057" DrawAspect="Content" ObjectID="_1640378356" r:id="rId73"/>
              </w:object>
            </w:r>
          </w:p>
        </w:tc>
        <w:tc>
          <w:tcPr>
            <w:tcW w:w="1592" w:type="dxa"/>
            <w:tcBorders>
              <w:top w:val="single" w:sz="4" w:space="0" w:color="auto"/>
              <w:left w:val="single" w:sz="4" w:space="0" w:color="auto"/>
              <w:bottom w:val="single" w:sz="4" w:space="0" w:color="auto"/>
              <w:right w:val="single" w:sz="4" w:space="0" w:color="auto"/>
            </w:tcBorders>
          </w:tcPr>
          <w:p w14:paraId="52ADF71A" w14:textId="77777777" w:rsidR="00C61AC8" w:rsidRPr="00B93702" w:rsidRDefault="00C61AC8" w:rsidP="00C61AC8">
            <w:pPr>
              <w:pStyle w:val="TAC"/>
              <w:rPr>
                <w:rFonts w:cs="Arial"/>
                <w:lang w:eastAsia="en-US"/>
              </w:rPr>
            </w:pPr>
            <w:r w:rsidRPr="00B93702">
              <w:rPr>
                <w:rFonts w:cs="Arial"/>
                <w:lang w:eastAsia="en-US"/>
              </w:rPr>
              <w:t xml:space="preserve">30 kHz </w:t>
            </w:r>
          </w:p>
        </w:tc>
      </w:tr>
      <w:tr w:rsidR="00C61AC8" w:rsidRPr="00B93702" w14:paraId="4D551D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23674A4" w14:textId="77777777" w:rsidR="00C61AC8" w:rsidRPr="00B93702" w:rsidRDefault="00C61AC8" w:rsidP="00C61AC8">
            <w:pPr>
              <w:pStyle w:val="TAN"/>
              <w:rPr>
                <w:rFonts w:cs="Arial"/>
                <w:lang w:eastAsia="zh-CN"/>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14:paraId="4E2562A9" w14:textId="77777777"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1D18A5" w:rsidRPr="00B93702">
              <w:rPr>
                <w:rFonts w:cs="Arial"/>
                <w:lang w:eastAsia="zh-CN"/>
              </w:rPr>
              <w:t>within any operating band</w:t>
            </w:r>
            <w:r w:rsidR="001D18A5" w:rsidRPr="00B93702">
              <w:rPr>
                <w:rFonts w:cs="Arial"/>
                <w:lang w:eastAsia="en-US"/>
              </w:rPr>
              <w:t xml:space="preserve"> </w:t>
            </w:r>
            <w:r w:rsidRPr="00B93702">
              <w:rPr>
                <w:rFonts w:cs="Arial"/>
                <w:lang w:eastAsia="en-US"/>
              </w:rPr>
              <w:t xml:space="preserve">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14:paraId="0B46D83F" w14:textId="77777777"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C77104" w:rsidRPr="00B93702">
              <w:rPr>
                <w:rFonts w:cs="Arial"/>
              </w:rPr>
              <w:t>2</w:t>
            </w:r>
            <w:r w:rsidR="00C77104" w:rsidRPr="00B93702">
              <w:t>×Δf</w:t>
            </w:r>
            <w:r w:rsidR="00C77104"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14:paraId="37E29D1D" w14:textId="77777777"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24,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14:paraId="0BB22C2B" w14:textId="77777777"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14:paraId="55651371" w14:textId="77777777" w:rsidR="00C61AC8" w:rsidRPr="00B93702" w:rsidRDefault="00C61AC8" w:rsidP="004C2E88"/>
    <w:p w14:paraId="21A7CB51" w14:textId="77777777" w:rsidR="00483387" w:rsidRPr="00B93702" w:rsidRDefault="00483387" w:rsidP="00483387">
      <w:pPr>
        <w:pStyle w:val="NO"/>
      </w:pPr>
      <w:r w:rsidRPr="00B93702">
        <w:t xml:space="preserve">NOTE </w:t>
      </w:r>
      <w:r w:rsidR="001D18A5" w:rsidRPr="00B93702">
        <w:t>8</w:t>
      </w:r>
      <w:r w:rsidRPr="00B93702">
        <w:t>:</w:t>
      </w:r>
      <w:r w:rsidRPr="00B93702">
        <w:tab/>
        <w:t>This frequency range ensures that the range of values of f_offset is continuous.</w:t>
      </w:r>
    </w:p>
    <w:p w14:paraId="3D2FA02B" w14:textId="77777777" w:rsidR="00BD6B20" w:rsidRPr="00B93702" w:rsidRDefault="00BD6B20" w:rsidP="00483387">
      <w:pPr>
        <w:pStyle w:val="NO"/>
      </w:pPr>
      <w:r w:rsidRPr="00B93702">
        <w:t xml:space="preserve">NOTE </w:t>
      </w:r>
      <w:r w:rsidR="001D18A5" w:rsidRPr="00B93702">
        <w:t>9</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205EDF" w14:textId="77777777" w:rsidR="00483387" w:rsidRPr="00B93702" w:rsidRDefault="00483387" w:rsidP="00483387">
      <w:pPr>
        <w:pStyle w:val="NO"/>
        <w:rPr>
          <w:rFonts w:eastAsia="SimSun"/>
          <w:lang w:eastAsia="zh-CN"/>
        </w:rPr>
      </w:pPr>
      <w:r w:rsidRPr="00B93702">
        <w:t xml:space="preserve">NOTE </w:t>
      </w:r>
      <w:r w:rsidR="001D18A5" w:rsidRPr="00B93702">
        <w:rPr>
          <w:rFonts w:eastAsia="SimSun"/>
          <w:lang w:eastAsia="zh-CN"/>
        </w:rPr>
        <w:t>10</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C77104" w:rsidRPr="00B93702">
        <w:t>Δf</w:t>
      </w:r>
      <w:r w:rsidR="00C77104" w:rsidRPr="00B93702">
        <w:rPr>
          <w:vertAlign w:val="subscript"/>
        </w:rPr>
        <w:t>OBUE</w:t>
      </w:r>
      <w:r w:rsidRPr="00B93702">
        <w:t>.</w:t>
      </w:r>
    </w:p>
    <w:p w14:paraId="5FE47544" w14:textId="77777777" w:rsidR="00702C91" w:rsidRPr="00B93702" w:rsidRDefault="00702C91" w:rsidP="00F311C8">
      <w:pPr>
        <w:pStyle w:val="Heading5"/>
      </w:pPr>
      <w:bookmarkStart w:id="603" w:name="_Toc21098044"/>
      <w:bookmarkStart w:id="604" w:name="_Toc29765606"/>
      <w:r w:rsidRPr="00B93702">
        <w:t>6.6.2.5.3</w:t>
      </w:r>
      <w:r w:rsidRPr="00B93702">
        <w:tab/>
        <w:t>Test requirements for GSM/EDGE single-RAT requirements</w:t>
      </w:r>
      <w:bookmarkEnd w:id="603"/>
      <w:bookmarkEnd w:id="604"/>
    </w:p>
    <w:p w14:paraId="5A738CE4" w14:textId="77777777" w:rsidR="00702C91" w:rsidRPr="00B93702" w:rsidRDefault="00702C91" w:rsidP="00702C91">
      <w:r w:rsidRPr="00B93702">
        <w:t xml:space="preserve">The following test requirements and the corresponding test </w:t>
      </w:r>
      <w:r w:rsidRPr="00B93702">
        <w:rPr>
          <w:rFonts w:eastAsia="SimSun"/>
          <w:lang w:eastAsia="zh-CN"/>
        </w:rPr>
        <w:t xml:space="preserve">method specified </w:t>
      </w:r>
      <w:r w:rsidRPr="00B93702">
        <w:t xml:space="preserve">in TS 51.021 [11] apply to an MSR Base Station for </w:t>
      </w:r>
      <w:r w:rsidR="001D18A5" w:rsidRPr="00B93702">
        <w:t xml:space="preserve">any operating band with </w:t>
      </w:r>
      <w:r w:rsidRPr="00B93702">
        <w:t>GSM/EDGE single RAT operation in Band Category 2:</w:t>
      </w:r>
    </w:p>
    <w:p w14:paraId="1DF0E2D8" w14:textId="77777777" w:rsidR="00702C91" w:rsidRPr="00B93702" w:rsidRDefault="00702C91" w:rsidP="00702C91">
      <w:pPr>
        <w:pStyle w:val="B10"/>
      </w:pPr>
      <w:r w:rsidRPr="00B93702">
        <w:t>-</w:t>
      </w:r>
      <w:r w:rsidRPr="00B93702">
        <w:tab/>
        <w:t>Spectrum due to the modulation and wide band noise</w:t>
      </w:r>
      <w:r w:rsidRPr="00B93702">
        <w:rPr>
          <w:i/>
        </w:rPr>
        <w:t>,</w:t>
      </w:r>
      <w:r w:rsidRPr="00B93702">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6.5.1</w:t>
        </w:r>
      </w:smartTag>
      <w:r w:rsidRPr="00B93702">
        <w:t>.</w:t>
      </w:r>
    </w:p>
    <w:p w14:paraId="3D3B2E0B" w14:textId="77777777" w:rsidR="00702C91" w:rsidRPr="00B93702" w:rsidRDefault="00702C91" w:rsidP="00702C91">
      <w:pPr>
        <w:pStyle w:val="B10"/>
      </w:pPr>
      <w:r w:rsidRPr="00B93702">
        <w:t>-</w:t>
      </w:r>
      <w:r w:rsidRPr="00B93702">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6.5.2</w:t>
        </w:r>
      </w:smartTag>
      <w:r w:rsidRPr="00B93702">
        <w:t>.</w:t>
      </w:r>
    </w:p>
    <w:p w14:paraId="226230F8" w14:textId="77777777" w:rsidR="00702C91" w:rsidRPr="00B93702" w:rsidRDefault="00702C91" w:rsidP="00702C91">
      <w:pPr>
        <w:pStyle w:val="B10"/>
      </w:pPr>
      <w:r w:rsidRPr="00B93702">
        <w:t>-</w:t>
      </w:r>
      <w:r w:rsidRPr="00B93702">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p>
    <w:p w14:paraId="2BFD4CD2" w14:textId="77777777" w:rsidR="00702C91" w:rsidRPr="00B93702" w:rsidRDefault="00702C91" w:rsidP="00702C91">
      <w:pPr>
        <w:pStyle w:val="B10"/>
      </w:pPr>
      <w:r w:rsidRPr="00B93702">
        <w:t>-</w:t>
      </w:r>
      <w:r w:rsidRPr="00B93702">
        <w:tab/>
        <w:t>Intra BTS Intermodulation, applicable parts of subclause 6.</w:t>
      </w:r>
      <w:r w:rsidRPr="00B93702">
        <w:rPr>
          <w:rFonts w:eastAsia="SimSun"/>
          <w:lang w:eastAsia="zh-CN"/>
        </w:rPr>
        <w:t>12</w:t>
      </w:r>
      <w:r w:rsidRPr="00B93702">
        <w:t>.</w:t>
      </w:r>
    </w:p>
    <w:p w14:paraId="2F78ED01" w14:textId="77777777" w:rsidR="00483387" w:rsidRPr="00B93702" w:rsidRDefault="00483387" w:rsidP="00F311C8">
      <w:pPr>
        <w:pStyle w:val="Heading5"/>
      </w:pPr>
      <w:bookmarkStart w:id="605" w:name="_Toc21098045"/>
      <w:bookmarkStart w:id="606" w:name="_Toc29765607"/>
      <w:r w:rsidRPr="00B93702">
        <w:t>6</w:t>
      </w:r>
      <w:r w:rsidR="0098609E" w:rsidRPr="00B93702">
        <w:t>.6.2.5.4</w:t>
      </w:r>
      <w:r w:rsidR="0098609E" w:rsidRPr="00B93702">
        <w:tab/>
        <w:t>Test requirements for a</w:t>
      </w:r>
      <w:r w:rsidRPr="00B93702">
        <w:t>dditional requirements</w:t>
      </w:r>
      <w:bookmarkEnd w:id="605"/>
      <w:bookmarkEnd w:id="606"/>
    </w:p>
    <w:p w14:paraId="4D291B99" w14:textId="77777777" w:rsidR="00724FF0" w:rsidRPr="00B93702" w:rsidRDefault="00724FF0" w:rsidP="00D96E9D">
      <w:pPr>
        <w:pStyle w:val="H6"/>
      </w:pPr>
      <w:r w:rsidRPr="00B93702">
        <w:t>6.6.2.5.4.1</w:t>
      </w:r>
      <w:r w:rsidRPr="00B93702">
        <w:tab/>
        <w:t>Limits in FCC Title 47</w:t>
      </w:r>
    </w:p>
    <w:p w14:paraId="3D14AD6D" w14:textId="77777777" w:rsidR="00483387" w:rsidRPr="00B93702" w:rsidRDefault="00483387" w:rsidP="00483387">
      <w:r w:rsidRPr="00B93702">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rFonts w:eastAsia="SimSun"/>
          <w:lang w:eastAsia="zh-CN"/>
        </w:rPr>
        <w:t>5.</w:t>
      </w:r>
      <w:r w:rsidRPr="00B93702">
        <w:t>1 and 6.6.2.</w:t>
      </w:r>
      <w:r w:rsidRPr="00B93702">
        <w:rPr>
          <w:rFonts w:eastAsia="SimSun"/>
          <w:lang w:eastAsia="zh-CN"/>
        </w:rPr>
        <w:t>5.</w:t>
      </w:r>
      <w:r w:rsidRPr="00B93702">
        <w:t xml:space="preserve">2, the BS may have to comply with the applicable emission limits established by FCC Title 47 [8], when deployed in regions where those limits are applied, and under the conditions declared by the manufacturer. </w:t>
      </w:r>
    </w:p>
    <w:p w14:paraId="5D4DF734" w14:textId="77777777" w:rsidR="00724FF0" w:rsidRPr="00B93702" w:rsidRDefault="00724FF0" w:rsidP="00D96E9D">
      <w:pPr>
        <w:pStyle w:val="H6"/>
      </w:pPr>
      <w:r w:rsidRPr="00B93702">
        <w:lastRenderedPageBreak/>
        <w:t>6.6.2.5.4.2</w:t>
      </w:r>
      <w:r w:rsidRPr="00B93702">
        <w:tab/>
        <w:t xml:space="preserve">Unsynchronized operation for BC3 </w:t>
      </w:r>
    </w:p>
    <w:p w14:paraId="1311601B" w14:textId="77777777" w:rsidR="00483387" w:rsidRPr="00B93702" w:rsidRDefault="00483387" w:rsidP="00483387">
      <w:r w:rsidRPr="00B93702">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93702">
          <w:t>3 in</w:t>
        </w:r>
      </w:smartTag>
      <w:r w:rsidRPr="00B93702">
        <w:t xml:space="preserve"> the same geographic area and in the same operating band as another TDD system without synchronisation. For this case the emissions shall not exceed -52 dBm</w:t>
      </w:r>
      <w:r w:rsidRPr="00B93702">
        <w:rPr>
          <w:lang w:eastAsia="zh-CN"/>
        </w:rPr>
        <w:t>/MHz</w:t>
      </w:r>
      <w:r w:rsidRPr="00B93702">
        <w:t xml:space="preserve"> in </w:t>
      </w:r>
      <w:r w:rsidR="001D18A5" w:rsidRPr="00B93702">
        <w:rPr>
          <w:lang w:eastAsia="zh-CN"/>
        </w:rPr>
        <w:t>each supported</w:t>
      </w:r>
      <w:r w:rsidR="001D18A5" w:rsidRPr="00B93702">
        <w:t xml:space="preserve"> </w:t>
      </w:r>
      <w:r w:rsidRPr="00B93702">
        <w:t>downlink operating band except in:</w:t>
      </w:r>
    </w:p>
    <w:p w14:paraId="1CA0B9F6" w14:textId="77777777" w:rsidR="00483387" w:rsidRPr="00B93702" w:rsidRDefault="00483387" w:rsidP="00483387">
      <w:pPr>
        <w:pStyle w:val="B10"/>
      </w:pPr>
      <w:r w:rsidRPr="00B93702">
        <w:t>-</w:t>
      </w:r>
      <w:r w:rsidRPr="00B93702">
        <w:tab/>
        <w:t xml:space="preserve">The frequency range from 10 MHz below the lower </w:t>
      </w:r>
      <w:r w:rsidR="00203EFD" w:rsidRPr="00B93702">
        <w:t>Base Station RF Bandwidth</w:t>
      </w:r>
      <w:r w:rsidRPr="00B93702">
        <w:t xml:space="preserve"> edge to the frequency 10 MHz above the upper </w:t>
      </w:r>
      <w:r w:rsidR="00203EFD" w:rsidRPr="00B93702">
        <w:t>Base Station RF Bandwidth</w:t>
      </w:r>
      <w:r w:rsidRPr="00B93702">
        <w:t xml:space="preserve"> edge</w:t>
      </w:r>
      <w:r w:rsidR="001D18A5" w:rsidRPr="00B93702">
        <w:rPr>
          <w:lang w:eastAsia="zh-CN"/>
        </w:rPr>
        <w:t xml:space="preserve"> of each supported band</w:t>
      </w:r>
      <w:r w:rsidRPr="00B93702">
        <w:t>.</w:t>
      </w:r>
    </w:p>
    <w:p w14:paraId="5D0AD726" w14:textId="77777777" w:rsidR="00483387" w:rsidRPr="00B93702" w:rsidRDefault="00483387" w:rsidP="00483387">
      <w:pPr>
        <w:pStyle w:val="NO"/>
      </w:pPr>
      <w:r w:rsidRPr="00B93702">
        <w:t>NOTE 1:</w:t>
      </w:r>
      <w:r w:rsidR="00905FAB">
        <w:tab/>
      </w:r>
      <w:r w:rsidRPr="00B93702">
        <w:t>Local or regional regulations may specify another excluded frequency range, which may include frequencies where synchronised TDD systems operate.</w:t>
      </w:r>
    </w:p>
    <w:p w14:paraId="03ECC345" w14:textId="77777777" w:rsidR="00C77104" w:rsidRPr="00B93702" w:rsidRDefault="00483387" w:rsidP="00C77104">
      <w:pPr>
        <w:pStyle w:val="NO"/>
      </w:pPr>
      <w:r w:rsidRPr="00B93702">
        <w:t>NOTE 2:</w:t>
      </w:r>
      <w:r w:rsidRPr="00B93702">
        <w:tab/>
        <w:t xml:space="preserve">TDD </w:t>
      </w:r>
      <w:r w:rsidR="00A63983" w:rsidRPr="00B93702">
        <w:t>Base Station</w:t>
      </w:r>
      <w:r w:rsidRPr="00B93702">
        <w:t xml:space="preserve">s that are synchronized and operating in BC3 can transmit without </w:t>
      </w:r>
      <w:r w:rsidRPr="00B93702">
        <w:rPr>
          <w:lang w:eastAsia="zh-CN"/>
        </w:rPr>
        <w:t xml:space="preserve">these </w:t>
      </w:r>
      <w:r w:rsidRPr="00B93702">
        <w:t>additional co-existence requirements.</w:t>
      </w:r>
    </w:p>
    <w:p w14:paraId="2D0BE836" w14:textId="77777777" w:rsidR="00483387" w:rsidRPr="00B93702" w:rsidRDefault="00C77104" w:rsidP="00C77104">
      <w:pPr>
        <w:pStyle w:val="NO"/>
      </w:pPr>
      <w:r w:rsidRPr="00B93702">
        <w:t>NOTE 3:</w:t>
      </w:r>
      <w:r w:rsidRPr="00B93702">
        <w:tab/>
        <w:t>Unsynchronized operation for BC3 BS with any NR configuration is FFS.</w:t>
      </w:r>
    </w:p>
    <w:p w14:paraId="3CD837A9" w14:textId="77777777" w:rsidR="00724FF0" w:rsidRPr="00B93702" w:rsidRDefault="00724FF0" w:rsidP="00D96E9D">
      <w:pPr>
        <w:pStyle w:val="H6"/>
      </w:pPr>
      <w:r w:rsidRPr="00B93702">
        <w:t>6.6.2.5.4.3</w:t>
      </w:r>
      <w:r w:rsidRPr="00B93702">
        <w:tab/>
        <w:t xml:space="preserve">Protection of DTT </w:t>
      </w:r>
    </w:p>
    <w:p w14:paraId="4DDC1247" w14:textId="77777777" w:rsidR="00483387" w:rsidRPr="00B93702" w:rsidRDefault="00483387" w:rsidP="00483387">
      <w:r w:rsidRPr="00B93702">
        <w:rPr>
          <w:rFonts w:cs="v5.0.0"/>
        </w:rPr>
        <w:t xml:space="preserve">In certain regions the following requirement may apply for protection of DTT. For a BS operating in Band 20, the </w:t>
      </w:r>
      <w:r w:rsidRPr="00B93702">
        <w:t>level of emissions in the band 470-790 MHz, measured in an 8 MHz filter bandwidth on centre frequencies F</w:t>
      </w:r>
      <w:r w:rsidRPr="00B93702">
        <w:rPr>
          <w:vertAlign w:val="subscript"/>
        </w:rPr>
        <w:t>filter</w:t>
      </w:r>
      <w:r w:rsidRPr="00B93702">
        <w:t xml:space="preserve"> according to 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shall not exceed the maximum emission level P</w:t>
      </w:r>
      <w:r w:rsidRPr="00B93702">
        <w:rPr>
          <w:vertAlign w:val="subscript"/>
        </w:rPr>
        <w:t>EM,N</w:t>
      </w:r>
      <w:r w:rsidRPr="00B93702">
        <w:t xml:space="preserve"> declared by the manufacturer. This requirement applies in the frequency range 470-790 MHz even though part of the range falls in the spurious domain. </w:t>
      </w:r>
    </w:p>
    <w:p w14:paraId="0EB61D5D" w14:textId="77777777" w:rsidR="00483387" w:rsidRPr="00B93702" w:rsidRDefault="00483387" w:rsidP="0048036E">
      <w:pPr>
        <w:pStyle w:val="TH"/>
      </w:pPr>
      <w:r w:rsidRPr="00B93702">
        <w:t>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93702" w:rsidRPr="00B93702" w14:paraId="577990D5" w14:textId="77777777">
        <w:trPr>
          <w:jc w:val="center"/>
        </w:trPr>
        <w:tc>
          <w:tcPr>
            <w:tcW w:w="2410" w:type="dxa"/>
          </w:tcPr>
          <w:p w14:paraId="7B913E04" w14:textId="77777777" w:rsidR="00483387" w:rsidRPr="00B93702" w:rsidRDefault="00483387" w:rsidP="009D7BDE">
            <w:pPr>
              <w:pStyle w:val="TAH"/>
              <w:rPr>
                <w:rFonts w:cs="Arial"/>
                <w:lang w:eastAsia="en-US"/>
              </w:rPr>
            </w:pPr>
            <w:r w:rsidRPr="00B93702">
              <w:rPr>
                <w:rFonts w:cs="Arial"/>
                <w:lang w:eastAsia="en-US"/>
              </w:rPr>
              <w:t>Filter centre frequency, F</w:t>
            </w:r>
            <w:r w:rsidRPr="00B93702">
              <w:rPr>
                <w:rFonts w:cs="Arial"/>
                <w:vertAlign w:val="subscript"/>
                <w:lang w:eastAsia="en-US"/>
              </w:rPr>
              <w:t>filter</w:t>
            </w:r>
          </w:p>
        </w:tc>
        <w:tc>
          <w:tcPr>
            <w:tcW w:w="2268" w:type="dxa"/>
          </w:tcPr>
          <w:p w14:paraId="0E05195D" w14:textId="77777777" w:rsidR="00483387" w:rsidRPr="00B93702" w:rsidRDefault="00483387" w:rsidP="009D7BDE">
            <w:pPr>
              <w:pStyle w:val="TAH"/>
              <w:rPr>
                <w:rFonts w:cs="Arial"/>
                <w:lang w:eastAsia="en-US"/>
              </w:rPr>
            </w:pPr>
            <w:r w:rsidRPr="00B93702">
              <w:rPr>
                <w:rFonts w:cs="Arial"/>
                <w:lang w:eastAsia="en-US"/>
              </w:rPr>
              <w:t>Measurement bandwidth</w:t>
            </w:r>
          </w:p>
        </w:tc>
        <w:tc>
          <w:tcPr>
            <w:tcW w:w="2268" w:type="dxa"/>
          </w:tcPr>
          <w:p w14:paraId="74AACCA3" w14:textId="77777777" w:rsidR="00483387" w:rsidRPr="00B93702" w:rsidRDefault="00483387" w:rsidP="009D7BDE">
            <w:pPr>
              <w:pStyle w:val="TAH"/>
              <w:rPr>
                <w:rFonts w:cs="Arial"/>
                <w:lang w:eastAsia="en-US"/>
              </w:rPr>
            </w:pPr>
            <w:r w:rsidRPr="00B93702">
              <w:rPr>
                <w:rFonts w:cs="Arial"/>
                <w:lang w:eastAsia="en-US"/>
              </w:rPr>
              <w:t>Declared emission level [dBm]</w:t>
            </w:r>
          </w:p>
        </w:tc>
      </w:tr>
      <w:tr w:rsidR="00483387" w:rsidRPr="00B93702" w14:paraId="728935BB" w14:textId="77777777">
        <w:trPr>
          <w:jc w:val="center"/>
        </w:trPr>
        <w:tc>
          <w:tcPr>
            <w:tcW w:w="2410" w:type="dxa"/>
          </w:tcPr>
          <w:p w14:paraId="6DB632E3" w14:textId="77777777" w:rsidR="00483387" w:rsidRPr="00B93702" w:rsidRDefault="00483387" w:rsidP="009D7BDE">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8*N + 306 (MHz); </w:t>
            </w:r>
            <w:r w:rsidRPr="00B93702">
              <w:rPr>
                <w:rFonts w:cs="Arial"/>
                <w:lang w:eastAsia="en-US"/>
              </w:rPr>
              <w:br/>
              <w:t>21 ≤ N ≤ 60</w:t>
            </w:r>
          </w:p>
        </w:tc>
        <w:tc>
          <w:tcPr>
            <w:tcW w:w="2268" w:type="dxa"/>
          </w:tcPr>
          <w:p w14:paraId="01CB23CF" w14:textId="77777777" w:rsidR="00483387" w:rsidRPr="00B93702" w:rsidRDefault="00483387" w:rsidP="009D7BDE">
            <w:pPr>
              <w:pStyle w:val="TAC"/>
              <w:rPr>
                <w:rFonts w:cs="Arial"/>
                <w:lang w:eastAsia="en-US"/>
              </w:rPr>
            </w:pPr>
            <w:r w:rsidRPr="00B93702">
              <w:rPr>
                <w:rFonts w:cs="Arial"/>
                <w:lang w:eastAsia="en-US"/>
              </w:rPr>
              <w:t>8 MHz</w:t>
            </w:r>
          </w:p>
        </w:tc>
        <w:tc>
          <w:tcPr>
            <w:tcW w:w="2268" w:type="dxa"/>
          </w:tcPr>
          <w:p w14:paraId="69295AB1" w14:textId="77777777" w:rsidR="00483387" w:rsidRPr="00B93702" w:rsidRDefault="00483387" w:rsidP="009D7BDE">
            <w:pPr>
              <w:pStyle w:val="TAC"/>
              <w:rPr>
                <w:rFonts w:cs="Arial"/>
                <w:lang w:eastAsia="en-US"/>
              </w:rPr>
            </w:pPr>
            <w:r w:rsidRPr="00B93702">
              <w:rPr>
                <w:rFonts w:cs="Arial"/>
                <w:lang w:eastAsia="en-US"/>
              </w:rPr>
              <w:t>P</w:t>
            </w:r>
            <w:r w:rsidRPr="00B93702">
              <w:rPr>
                <w:rFonts w:cs="Arial"/>
                <w:vertAlign w:val="subscript"/>
                <w:lang w:eastAsia="en-US"/>
              </w:rPr>
              <w:t>EM,N</w:t>
            </w:r>
          </w:p>
        </w:tc>
      </w:tr>
    </w:tbl>
    <w:p w14:paraId="14DF3A53" w14:textId="77777777" w:rsidR="00483387" w:rsidRPr="00B93702" w:rsidRDefault="00483387" w:rsidP="00483387"/>
    <w:p w14:paraId="52CD5180" w14:textId="77777777" w:rsidR="00483387" w:rsidRPr="00B93702" w:rsidRDefault="00483387" w:rsidP="00483387">
      <w:pPr>
        <w:pStyle w:val="NO"/>
      </w:pPr>
      <w:r w:rsidRPr="00B93702">
        <w:t>N</w:t>
      </w:r>
      <w:r w:rsidRPr="00B93702">
        <w:rPr>
          <w:rFonts w:eastAsia="SimSun"/>
          <w:lang w:eastAsia="zh-CN"/>
        </w:rPr>
        <w:t>OTE</w:t>
      </w:r>
      <w:r w:rsidRPr="00B93702">
        <w:t>:</w:t>
      </w:r>
      <w:r w:rsidR="00905FAB">
        <w:tab/>
      </w:r>
      <w:r w:rsidRPr="00B93702">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B93702">
        <w:t>Base Station</w:t>
      </w:r>
      <w:r w:rsidRPr="00B93702">
        <w:t xml:space="preserve"> needed to verify compliance with the regional requirement. Compliance with the regional requirement can be determined using the method outlined in Annex G of TS 36.104 [</w:t>
      </w:r>
      <w:r w:rsidRPr="00B93702">
        <w:rPr>
          <w:rFonts w:eastAsia="SimSun"/>
          <w:lang w:eastAsia="zh-CN"/>
        </w:rPr>
        <w:t>5</w:t>
      </w:r>
      <w:r w:rsidRPr="00B93702">
        <w:t>].</w:t>
      </w:r>
    </w:p>
    <w:p w14:paraId="29BC830D" w14:textId="77777777" w:rsidR="00724FF0" w:rsidRPr="00B93702" w:rsidRDefault="00724FF0" w:rsidP="00D96E9D">
      <w:pPr>
        <w:pStyle w:val="H6"/>
      </w:pPr>
      <w:r w:rsidRPr="00B93702">
        <w:t>6.6.2.5.4.4</w:t>
      </w:r>
      <w:r w:rsidRPr="00B93702">
        <w:tab/>
        <w:t>Co-existence with services in adjacent frequency bands</w:t>
      </w:r>
    </w:p>
    <w:p w14:paraId="3FFC649C" w14:textId="77777777" w:rsidR="00724FF0" w:rsidRPr="00B93702" w:rsidRDefault="00724FF0" w:rsidP="00724FF0">
      <w:pPr>
        <w:rPr>
          <w:rFonts w:cs="v5.0.0"/>
        </w:rPr>
      </w:pPr>
      <w:r w:rsidRPr="00B93702">
        <w:rPr>
          <w:rFonts w:cs="v5.0.0"/>
        </w:rPr>
        <w:t xml:space="preserve">This requirement may be applied for the protection of systems operating in frequency bands adjacent to Band 1 as defined in </w:t>
      </w:r>
      <w:r w:rsidR="00FE5B18" w:rsidRPr="00B93702">
        <w:rPr>
          <w:rFonts w:cs="v5.0.0"/>
        </w:rPr>
        <w:t>sub</w:t>
      </w:r>
      <w:r w:rsidRPr="00B93702">
        <w:rPr>
          <w:rFonts w:cs="v5.0.0"/>
        </w:rPr>
        <w:t>clause 4.5, in geographic areas in which both an adjacent band service and UTRA and/or E-UTRA are deployed.</w:t>
      </w:r>
    </w:p>
    <w:p w14:paraId="50AC9B2C" w14:textId="77777777" w:rsidR="00724FF0" w:rsidRPr="00B93702" w:rsidRDefault="00724FF0" w:rsidP="00724FF0">
      <w:pPr>
        <w:keepNext/>
        <w:rPr>
          <w:rFonts w:cs="v5.0.0"/>
        </w:rPr>
      </w:pPr>
      <w:r w:rsidRPr="00B93702">
        <w:rPr>
          <w:rFonts w:cs="v5.0.0"/>
        </w:rPr>
        <w:t>The power of any spurious emission shall not exceed:</w:t>
      </w:r>
    </w:p>
    <w:p w14:paraId="08C9D369" w14:textId="77777777" w:rsidR="00724FF0" w:rsidRPr="00B93702" w:rsidRDefault="00724FF0" w:rsidP="0048036E">
      <w:pPr>
        <w:pStyle w:val="TH"/>
      </w:pPr>
      <w:r w:rsidRPr="00B93702">
        <w:t>Table 6.6.2.</w:t>
      </w:r>
      <w:r w:rsidR="00F2551A" w:rsidRPr="00B93702">
        <w:t>5.</w:t>
      </w:r>
      <w:r w:rsidRPr="00B93702">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B93702" w:rsidRPr="00B93702" w14:paraId="6F394B87" w14:textId="77777777">
        <w:trPr>
          <w:cantSplit/>
          <w:jc w:val="center"/>
        </w:trPr>
        <w:tc>
          <w:tcPr>
            <w:tcW w:w="1247" w:type="dxa"/>
          </w:tcPr>
          <w:p w14:paraId="41C01040" w14:textId="77777777" w:rsidR="00724FF0" w:rsidRPr="00B93702" w:rsidRDefault="00724FF0" w:rsidP="00D5192A">
            <w:pPr>
              <w:pStyle w:val="TAH"/>
              <w:rPr>
                <w:rFonts w:cs="Arial"/>
                <w:lang w:eastAsia="en-US"/>
              </w:rPr>
            </w:pPr>
            <w:r w:rsidRPr="00B93702">
              <w:rPr>
                <w:rFonts w:cs="Arial"/>
                <w:lang w:eastAsia="en-US"/>
              </w:rPr>
              <w:t>Operating Band</w:t>
            </w:r>
          </w:p>
        </w:tc>
        <w:tc>
          <w:tcPr>
            <w:tcW w:w="1984" w:type="dxa"/>
          </w:tcPr>
          <w:p w14:paraId="003C4E6E" w14:textId="77777777" w:rsidR="00724FF0" w:rsidRPr="00B93702" w:rsidRDefault="00724FF0" w:rsidP="00D5192A">
            <w:pPr>
              <w:pStyle w:val="TAH"/>
              <w:rPr>
                <w:rFonts w:cs="Arial"/>
                <w:lang w:eastAsia="en-US"/>
              </w:rPr>
            </w:pPr>
            <w:r w:rsidRPr="00B93702">
              <w:rPr>
                <w:rFonts w:cs="Arial"/>
                <w:lang w:eastAsia="en-US"/>
              </w:rPr>
              <w:t>Frequency range</w:t>
            </w:r>
          </w:p>
        </w:tc>
        <w:tc>
          <w:tcPr>
            <w:tcW w:w="3137" w:type="dxa"/>
          </w:tcPr>
          <w:p w14:paraId="24998A02" w14:textId="77777777" w:rsidR="00724FF0" w:rsidRPr="00B93702" w:rsidRDefault="00724FF0" w:rsidP="00D5192A">
            <w:pPr>
              <w:pStyle w:val="TAH"/>
              <w:rPr>
                <w:rFonts w:cs="Arial"/>
                <w:lang w:eastAsia="en-US"/>
              </w:rPr>
            </w:pPr>
            <w:r w:rsidRPr="00B93702">
              <w:rPr>
                <w:rFonts w:cs="Arial"/>
                <w:lang w:eastAsia="en-US"/>
              </w:rPr>
              <w:t>Maximum Level</w:t>
            </w:r>
          </w:p>
        </w:tc>
        <w:tc>
          <w:tcPr>
            <w:tcW w:w="1642" w:type="dxa"/>
          </w:tcPr>
          <w:p w14:paraId="31504379" w14:textId="77777777" w:rsidR="00724FF0" w:rsidRPr="00B93702" w:rsidRDefault="00724FF0" w:rsidP="00D5192A">
            <w:pPr>
              <w:pStyle w:val="TAH"/>
              <w:rPr>
                <w:rFonts w:cs="Arial"/>
                <w:lang w:eastAsia="en-US"/>
              </w:rPr>
            </w:pPr>
            <w:r w:rsidRPr="00B93702">
              <w:rPr>
                <w:rFonts w:cs="Arial"/>
                <w:lang w:eastAsia="en-US"/>
              </w:rPr>
              <w:t>Measurement Bandwidth</w:t>
            </w:r>
          </w:p>
        </w:tc>
      </w:tr>
      <w:tr w:rsidR="00B93702" w:rsidRPr="00B93702" w14:paraId="15706225" w14:textId="77777777">
        <w:trPr>
          <w:cantSplit/>
          <w:jc w:val="center"/>
        </w:trPr>
        <w:tc>
          <w:tcPr>
            <w:tcW w:w="1247" w:type="dxa"/>
            <w:vMerge w:val="restart"/>
          </w:tcPr>
          <w:p w14:paraId="04135A54" w14:textId="77777777" w:rsidR="00724FF0" w:rsidRPr="00B93702" w:rsidRDefault="00724FF0" w:rsidP="00D5192A">
            <w:pPr>
              <w:pStyle w:val="TAC"/>
              <w:rPr>
                <w:rFonts w:cs="Arial"/>
                <w:lang w:eastAsia="en-US"/>
              </w:rPr>
            </w:pPr>
            <w:r w:rsidRPr="00B93702">
              <w:rPr>
                <w:rFonts w:cs="Arial"/>
                <w:lang w:eastAsia="en-US"/>
              </w:rPr>
              <w:t>1</w:t>
            </w:r>
          </w:p>
        </w:tc>
        <w:tc>
          <w:tcPr>
            <w:tcW w:w="1984" w:type="dxa"/>
          </w:tcPr>
          <w:p w14:paraId="757D0BB9" w14:textId="77777777" w:rsidR="00724FF0" w:rsidRPr="00B93702" w:rsidRDefault="00724FF0" w:rsidP="00D5192A">
            <w:pPr>
              <w:pStyle w:val="TAC"/>
              <w:rPr>
                <w:rFonts w:cs="Arial"/>
                <w:lang w:eastAsia="en-US"/>
              </w:rPr>
            </w:pPr>
            <w:r w:rsidRPr="00B93702">
              <w:rPr>
                <w:rFonts w:cs="Arial"/>
                <w:lang w:eastAsia="en-US"/>
              </w:rPr>
              <w:t>2100-2105 MHz</w:t>
            </w:r>
          </w:p>
        </w:tc>
        <w:tc>
          <w:tcPr>
            <w:tcW w:w="3137" w:type="dxa"/>
          </w:tcPr>
          <w:p w14:paraId="5937B5C9" w14:textId="77777777"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(f - 2100 MHz) dBm</w:t>
            </w:r>
          </w:p>
        </w:tc>
        <w:tc>
          <w:tcPr>
            <w:tcW w:w="1642" w:type="dxa"/>
          </w:tcPr>
          <w:p w14:paraId="4945CA58" w14:textId="77777777" w:rsidR="00724FF0" w:rsidRPr="00B93702" w:rsidRDefault="00724FF0" w:rsidP="00D5192A">
            <w:pPr>
              <w:pStyle w:val="TAC"/>
              <w:rPr>
                <w:rFonts w:cs="Arial"/>
                <w:lang w:eastAsia="en-US"/>
              </w:rPr>
            </w:pPr>
            <w:r w:rsidRPr="00B93702">
              <w:rPr>
                <w:rFonts w:cs="Arial"/>
                <w:lang w:eastAsia="en-US"/>
              </w:rPr>
              <w:t xml:space="preserve">1 MHz </w:t>
            </w:r>
          </w:p>
        </w:tc>
      </w:tr>
      <w:tr w:rsidR="00724FF0" w:rsidRPr="00B93702" w14:paraId="1FC610DD" w14:textId="77777777">
        <w:trPr>
          <w:cantSplit/>
          <w:jc w:val="center"/>
        </w:trPr>
        <w:tc>
          <w:tcPr>
            <w:tcW w:w="1247" w:type="dxa"/>
            <w:vMerge/>
          </w:tcPr>
          <w:p w14:paraId="1371E68F" w14:textId="77777777" w:rsidR="00724FF0" w:rsidRPr="00B93702" w:rsidRDefault="00724FF0" w:rsidP="00D5192A">
            <w:pPr>
              <w:pStyle w:val="TAC"/>
              <w:rPr>
                <w:rFonts w:cs="Arial"/>
                <w:lang w:eastAsia="en-US"/>
              </w:rPr>
            </w:pPr>
          </w:p>
        </w:tc>
        <w:tc>
          <w:tcPr>
            <w:tcW w:w="1984" w:type="dxa"/>
          </w:tcPr>
          <w:p w14:paraId="13A6A982" w14:textId="77777777" w:rsidR="00724FF0" w:rsidRPr="00B93702" w:rsidRDefault="00724FF0" w:rsidP="00D5192A">
            <w:pPr>
              <w:pStyle w:val="TAC"/>
              <w:rPr>
                <w:rFonts w:cs="Arial"/>
                <w:lang w:eastAsia="en-US"/>
              </w:rPr>
            </w:pPr>
            <w:r w:rsidRPr="00B93702">
              <w:rPr>
                <w:rFonts w:cs="Arial"/>
                <w:lang w:eastAsia="en-US"/>
              </w:rPr>
              <w:t>2175-2180 MHz</w:t>
            </w:r>
          </w:p>
        </w:tc>
        <w:tc>
          <w:tcPr>
            <w:tcW w:w="3137" w:type="dxa"/>
          </w:tcPr>
          <w:p w14:paraId="7BC1A47C" w14:textId="77777777"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(2180 MHz - f) dBm</w:t>
            </w:r>
          </w:p>
        </w:tc>
        <w:tc>
          <w:tcPr>
            <w:tcW w:w="1642" w:type="dxa"/>
          </w:tcPr>
          <w:p w14:paraId="4ED01518" w14:textId="77777777" w:rsidR="00724FF0" w:rsidRPr="00B93702" w:rsidRDefault="00724FF0" w:rsidP="00D5192A">
            <w:pPr>
              <w:pStyle w:val="TAC"/>
              <w:rPr>
                <w:rFonts w:cs="Arial"/>
                <w:lang w:eastAsia="en-US"/>
              </w:rPr>
            </w:pPr>
            <w:r w:rsidRPr="00B93702">
              <w:rPr>
                <w:rFonts w:cs="Arial"/>
                <w:lang w:eastAsia="en-US"/>
              </w:rPr>
              <w:t>1 MHz</w:t>
            </w:r>
          </w:p>
        </w:tc>
      </w:tr>
    </w:tbl>
    <w:p w14:paraId="0C81AB48" w14:textId="77777777" w:rsidR="00B95D90" w:rsidRPr="00B93702" w:rsidRDefault="00B95D90" w:rsidP="00B95D90"/>
    <w:p w14:paraId="65949716" w14:textId="77777777" w:rsidR="00B95D90" w:rsidRPr="00B93702"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B93702">
          <w:lastRenderedPageBreak/>
          <w:t>6.6.2</w:t>
        </w:r>
      </w:smartTag>
      <w:r w:rsidRPr="00B93702">
        <w:t>.5.4.5</w:t>
      </w:r>
      <w:r w:rsidRPr="00B93702">
        <w:tab/>
        <w:t>Additional requirements for band 41</w:t>
      </w:r>
    </w:p>
    <w:p w14:paraId="10750E19" w14:textId="77777777" w:rsidR="00B95D90" w:rsidRPr="00B93702" w:rsidRDefault="00B95D90" w:rsidP="00B95D90">
      <w:pPr>
        <w:keepNext/>
        <w:rPr>
          <w:rFonts w:cs="v5.0.0"/>
        </w:rPr>
      </w:pPr>
      <w:r w:rsidRPr="00B93702">
        <w:t>The following requirement may apply</w:t>
      </w:r>
      <w:r w:rsidRPr="00B93702">
        <w:rPr>
          <w:lang w:eastAsia="zh-CN"/>
        </w:rPr>
        <w:t xml:space="preserve"> to </w:t>
      </w:r>
      <w:r w:rsidR="00C65D36" w:rsidRPr="00B93702">
        <w:rPr>
          <w:lang w:eastAsia="zh-CN"/>
        </w:rPr>
        <w:t xml:space="preserve">BS operating in </w:t>
      </w:r>
      <w:r w:rsidRPr="00B93702">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rPr>
          <w:rFonts w:cs="v5.0.0"/>
        </w:rPr>
        <w:t xml:space="preserve"> below, where:</w:t>
      </w:r>
    </w:p>
    <w:p w14:paraId="75AA8628" w14:textId="77777777" w:rsidR="00B95D90" w:rsidRPr="00B93702" w:rsidRDefault="00B95D90" w:rsidP="00B95D9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14:paraId="29E9ABC3" w14:textId="77777777" w:rsidR="00B95D90" w:rsidRPr="00B93702" w:rsidRDefault="00B95D90" w:rsidP="00B95D90">
      <w:pPr>
        <w:pStyle w:val="B10"/>
        <w:keepNext/>
        <w:rPr>
          <w:rFonts w:cs="v5.0.0"/>
          <w:lang w:eastAsia="zh-CN"/>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14:paraId="046F1BCE" w14:textId="77777777" w:rsidR="00B95D90" w:rsidRPr="00B93702" w:rsidRDefault="00B95D90" w:rsidP="0048036E">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t xml:space="preserve">: Additional operating band unwanted emission limits Band </w:t>
      </w:r>
      <w:r w:rsidRPr="00B9370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14:paraId="06C71524" w14:textId="77777777">
        <w:trPr>
          <w:jc w:val="center"/>
        </w:trPr>
        <w:tc>
          <w:tcPr>
            <w:tcW w:w="1191" w:type="dxa"/>
          </w:tcPr>
          <w:p w14:paraId="358A57A6" w14:textId="77777777" w:rsidR="00B95D90" w:rsidRPr="00B93702" w:rsidRDefault="00B95D90" w:rsidP="00C737DC">
            <w:pPr>
              <w:pStyle w:val="TAH"/>
              <w:rPr>
                <w:rFonts w:cs="Arial"/>
                <w:lang w:eastAsia="en-US"/>
              </w:rPr>
            </w:pPr>
            <w:r w:rsidRPr="00B93702">
              <w:rPr>
                <w:rFonts w:cs="Arial"/>
                <w:lang w:eastAsia="en-US"/>
              </w:rPr>
              <w:t>Channel bandwidth</w:t>
            </w:r>
          </w:p>
        </w:tc>
        <w:tc>
          <w:tcPr>
            <w:tcW w:w="2126" w:type="dxa"/>
          </w:tcPr>
          <w:p w14:paraId="17513C6C" w14:textId="77777777" w:rsidR="00B95D90" w:rsidRPr="00B93702" w:rsidRDefault="00B95D90" w:rsidP="00C737DC">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7" w:type="dxa"/>
          </w:tcPr>
          <w:p w14:paraId="2287A8CB" w14:textId="77777777" w:rsidR="00B95D90" w:rsidRPr="00B93702" w:rsidRDefault="00B95D90" w:rsidP="00C737DC">
            <w:pPr>
              <w:pStyle w:val="TAH"/>
              <w:rPr>
                <w:rFonts w:cs="v5.0.0"/>
                <w:lang w:eastAsia="en-US"/>
              </w:rPr>
            </w:pPr>
            <w:r w:rsidRPr="00B93702">
              <w:rPr>
                <w:rFonts w:cs="v5.0.0"/>
                <w:lang w:eastAsia="en-US"/>
              </w:rPr>
              <w:t>Frequency offset of measurement filter centre frequency, f_offset</w:t>
            </w:r>
          </w:p>
        </w:tc>
        <w:tc>
          <w:tcPr>
            <w:tcW w:w="1285" w:type="dxa"/>
          </w:tcPr>
          <w:p w14:paraId="49633801" w14:textId="77777777" w:rsidR="00B95D90" w:rsidRPr="00B93702" w:rsidRDefault="00641F68" w:rsidP="00C737DC">
            <w:pPr>
              <w:pStyle w:val="TAH"/>
              <w:rPr>
                <w:rFonts w:cs="v5.0.0"/>
                <w:lang w:eastAsia="en-US"/>
              </w:rPr>
            </w:pPr>
            <w:r w:rsidRPr="00B93702">
              <w:rPr>
                <w:rFonts w:cs="v5.0.0"/>
                <w:lang w:eastAsia="en-US"/>
              </w:rPr>
              <w:t xml:space="preserve">Test </w:t>
            </w:r>
            <w:r w:rsidR="00B95D90" w:rsidRPr="00B93702">
              <w:rPr>
                <w:rFonts w:cs="v5.0.0"/>
                <w:lang w:eastAsia="en-US"/>
              </w:rPr>
              <w:t>requirement</w:t>
            </w:r>
          </w:p>
        </w:tc>
        <w:tc>
          <w:tcPr>
            <w:tcW w:w="1418" w:type="dxa"/>
          </w:tcPr>
          <w:p w14:paraId="7E686A68" w14:textId="77777777" w:rsidR="00B95D90" w:rsidRPr="00B93702" w:rsidRDefault="00B95D90" w:rsidP="00C737DC">
            <w:pPr>
              <w:pStyle w:val="TAH"/>
              <w:rPr>
                <w:rFonts w:cs="v5.0.0"/>
                <w:lang w:eastAsia="zh-CN"/>
              </w:rPr>
            </w:pPr>
            <w:r w:rsidRPr="00B93702">
              <w:rPr>
                <w:rFonts w:cs="v5.0.0"/>
                <w:lang w:eastAsia="en-US"/>
              </w:rPr>
              <w:t>Measurement bandwidth</w:t>
            </w:r>
          </w:p>
        </w:tc>
      </w:tr>
      <w:tr w:rsidR="00B93702" w:rsidRPr="00B93702" w14:paraId="61FEDCE4" w14:textId="77777777">
        <w:trPr>
          <w:jc w:val="center"/>
        </w:trPr>
        <w:tc>
          <w:tcPr>
            <w:tcW w:w="1191" w:type="dxa"/>
            <w:shd w:val="clear" w:color="auto" w:fill="auto"/>
            <w:vAlign w:val="center"/>
          </w:tcPr>
          <w:p w14:paraId="1E82B536" w14:textId="77777777" w:rsidR="00B95D90" w:rsidRPr="00B93702" w:rsidRDefault="00B95D90" w:rsidP="00C737DC">
            <w:pPr>
              <w:pStyle w:val="TAC"/>
              <w:rPr>
                <w:rFonts w:cs="Arial"/>
                <w:lang w:eastAsia="en-US"/>
              </w:rPr>
            </w:pPr>
            <w:r w:rsidRPr="00B93702">
              <w:rPr>
                <w:rFonts w:cs="Arial"/>
                <w:lang w:eastAsia="en-US"/>
              </w:rPr>
              <w:t>10 MHz</w:t>
            </w:r>
          </w:p>
        </w:tc>
        <w:tc>
          <w:tcPr>
            <w:tcW w:w="2126" w:type="dxa"/>
            <w:vAlign w:val="center"/>
          </w:tcPr>
          <w:p w14:paraId="176E95C3" w14:textId="77777777"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00C65D36" w:rsidRPr="00B93702">
              <w:rPr>
                <w:rFonts w:cs="v5.0.0"/>
                <w:lang w:eastAsia="en-US"/>
              </w:rPr>
              <w:t>20</w:t>
            </w:r>
            <w:r w:rsidRPr="00B93702">
              <w:rPr>
                <w:rFonts w:cs="v5.0.0"/>
                <w:lang w:eastAsia="en-US"/>
              </w:rPr>
              <w:t xml:space="preserve"> MHz</w:t>
            </w:r>
          </w:p>
        </w:tc>
        <w:tc>
          <w:tcPr>
            <w:tcW w:w="2977" w:type="dxa"/>
            <w:vAlign w:val="center"/>
          </w:tcPr>
          <w:p w14:paraId="087415B6" w14:textId="77777777"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0.5 MHz </w:t>
            </w:r>
            <w:r w:rsidRPr="00B93702">
              <w:rPr>
                <w:rFonts w:cs="v5.0.0"/>
                <w:lang w:eastAsia="en-US"/>
              </w:rPr>
              <w:sym w:font="Symbol" w:char="F0A3"/>
            </w:r>
            <w:r w:rsidRPr="00B93702">
              <w:rPr>
                <w:rFonts w:cs="v5.0.0"/>
                <w:lang w:eastAsia="en-US"/>
              </w:rPr>
              <w:t xml:space="preserve"> f_offset &lt; </w:t>
            </w:r>
            <w:r w:rsidR="00C65D36" w:rsidRPr="00B93702">
              <w:rPr>
                <w:rFonts w:cs="v5.0.0"/>
                <w:lang w:eastAsia="en-US"/>
              </w:rPr>
              <w:t>19</w:t>
            </w:r>
            <w:r w:rsidRPr="00B93702">
              <w:rPr>
                <w:rFonts w:cs="v5.0.0"/>
                <w:lang w:eastAsia="en-US"/>
              </w:rPr>
              <w:t>.5 MHz</w:t>
            </w:r>
          </w:p>
        </w:tc>
        <w:tc>
          <w:tcPr>
            <w:tcW w:w="1285" w:type="dxa"/>
            <w:vAlign w:val="center"/>
          </w:tcPr>
          <w:p w14:paraId="68719F9C" w14:textId="77777777"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14:paraId="6A052239" w14:textId="77777777"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B93702" w:rsidRPr="00B93702" w14:paraId="7F156278" w14:textId="77777777">
        <w:trPr>
          <w:jc w:val="center"/>
        </w:trPr>
        <w:tc>
          <w:tcPr>
            <w:tcW w:w="1191" w:type="dxa"/>
            <w:shd w:val="clear" w:color="auto" w:fill="auto"/>
            <w:vAlign w:val="center"/>
          </w:tcPr>
          <w:p w14:paraId="096CFE28" w14:textId="77777777" w:rsidR="00B95D90" w:rsidRPr="00B93702" w:rsidRDefault="00B95D90" w:rsidP="00C737DC">
            <w:pPr>
              <w:pStyle w:val="TAC"/>
              <w:rPr>
                <w:rFonts w:cs="Arial"/>
                <w:lang w:eastAsia="en-US"/>
              </w:rPr>
            </w:pPr>
            <w:r w:rsidRPr="00B93702">
              <w:rPr>
                <w:rFonts w:cs="Arial"/>
                <w:lang w:eastAsia="en-US"/>
              </w:rPr>
              <w:t>20 MHz</w:t>
            </w:r>
          </w:p>
        </w:tc>
        <w:tc>
          <w:tcPr>
            <w:tcW w:w="2126" w:type="dxa"/>
            <w:vAlign w:val="center"/>
          </w:tcPr>
          <w:p w14:paraId="355F0A84" w14:textId="77777777"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40</w:t>
            </w:r>
            <w:r w:rsidRPr="00B93702">
              <w:rPr>
                <w:rFonts w:cs="v5.0.0"/>
                <w:lang w:eastAsia="en-US"/>
              </w:rPr>
              <w:t xml:space="preserve"> MHz</w:t>
            </w:r>
          </w:p>
        </w:tc>
        <w:tc>
          <w:tcPr>
            <w:tcW w:w="2977" w:type="dxa"/>
            <w:vAlign w:val="center"/>
          </w:tcPr>
          <w:p w14:paraId="1A233675" w14:textId="77777777"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39</w:t>
            </w:r>
            <w:r w:rsidRPr="00B93702">
              <w:rPr>
                <w:rFonts w:cs="v5.0.0"/>
                <w:lang w:eastAsia="en-US"/>
              </w:rPr>
              <w:t>.5 MHz</w:t>
            </w:r>
          </w:p>
        </w:tc>
        <w:tc>
          <w:tcPr>
            <w:tcW w:w="1285" w:type="dxa"/>
            <w:vAlign w:val="center"/>
          </w:tcPr>
          <w:p w14:paraId="53ECEB70" w14:textId="77777777"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14:paraId="431105B9" w14:textId="77777777"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C65D36" w:rsidRPr="00B93702" w14:paraId="3DAA46AB" w14:textId="77777777">
        <w:trPr>
          <w:jc w:val="center"/>
        </w:trPr>
        <w:tc>
          <w:tcPr>
            <w:tcW w:w="8997" w:type="dxa"/>
            <w:gridSpan w:val="5"/>
            <w:shd w:val="clear" w:color="auto" w:fill="auto"/>
            <w:vAlign w:val="center"/>
          </w:tcPr>
          <w:p w14:paraId="726F94BF" w14:textId="77777777" w:rsidR="00C65D36" w:rsidRPr="00B93702" w:rsidRDefault="00C65D36" w:rsidP="00C65D36">
            <w:pPr>
              <w:pStyle w:val="TAN"/>
              <w:rPr>
                <w:rFonts w:cs="Arial"/>
                <w:lang w:eastAsia="en-US"/>
              </w:rPr>
            </w:pPr>
            <w:r w:rsidRPr="00B93702">
              <w:rPr>
                <w:rFonts w:cs="Arial"/>
                <w:lang w:eastAsia="en-US"/>
              </w:rPr>
              <w:t>NOTE:</w:t>
            </w:r>
            <w:r w:rsidRPr="00B93702">
              <w:rPr>
                <w:rFonts w:cs="Arial"/>
                <w:lang w:eastAsia="en-US"/>
              </w:rPr>
              <w:tab/>
              <w:t>This requirement applies for E-UTRA carriers allocated within 2545-2575MHz</w:t>
            </w:r>
            <w:r w:rsidR="008C1206" w:rsidRPr="00B93702">
              <w:rPr>
                <w:rFonts w:cs="Arial"/>
                <w:lang w:eastAsia="en-US"/>
              </w:rPr>
              <w:t xml:space="preserve"> or 2595-2645MHz</w:t>
            </w:r>
            <w:r w:rsidRPr="00B93702">
              <w:rPr>
                <w:rFonts w:cs="Arial"/>
                <w:lang w:eastAsia="en-US"/>
              </w:rPr>
              <w:t>.</w:t>
            </w:r>
          </w:p>
        </w:tc>
      </w:tr>
    </w:tbl>
    <w:p w14:paraId="4865DB86" w14:textId="77777777" w:rsidR="00B95D90" w:rsidRPr="00B93702" w:rsidRDefault="00B95D90" w:rsidP="00483387"/>
    <w:p w14:paraId="06A36F83" w14:textId="77777777" w:rsidR="00256351" w:rsidRPr="00B93702" w:rsidRDefault="00256351" w:rsidP="0048036E">
      <w:pPr>
        <w:pStyle w:val="H6"/>
      </w:pPr>
      <w:r w:rsidRPr="00B93702">
        <w:t>6.6.2.5.4.6</w:t>
      </w:r>
      <w:r w:rsidRPr="00B93702">
        <w:tab/>
        <w:t>Additional band 32</w:t>
      </w:r>
      <w:r w:rsidR="00387B44" w:rsidRPr="00B93702">
        <w:t>, 50, 51, 74, 75 and 76</w:t>
      </w:r>
      <w:r w:rsidRPr="00B93702">
        <w:t xml:space="preserve"> unwanted emissions</w:t>
      </w:r>
    </w:p>
    <w:p w14:paraId="46F9A12C" w14:textId="77777777" w:rsidR="00256351" w:rsidRPr="00B93702" w:rsidRDefault="00256351" w:rsidP="00256351">
      <w:r w:rsidRPr="00B93702">
        <w:t>In certain regions, the following requirements may apply to BS operating in Band 32 within 1452-1492 MHz</w:t>
      </w:r>
      <w:r w:rsidR="00387B44" w:rsidRPr="00B93702">
        <w:t xml:space="preserve">, </w:t>
      </w:r>
      <w:bookmarkStart w:id="607" w:name="_Hlk488398933"/>
      <w:r w:rsidR="00387B44" w:rsidRPr="00B93702">
        <w:t>in Band 75 within 1432-1517 MHz and in Band 76 within 1427-1432 MHz</w:t>
      </w:r>
      <w:bookmarkEnd w:id="607"/>
      <w:r w:rsidRPr="00B93702">
        <w:t xml:space="preserve">. </w:t>
      </w:r>
      <w:r w:rsidRPr="00B93702">
        <w:rPr>
          <w:rFonts w:cs="v5.0.0"/>
        </w:rPr>
        <w:t xml:space="preserve">The </w:t>
      </w:r>
      <w:r w:rsidRPr="00B93702">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.5.4.6-1, shall neither exceed the maximum emission level P</w:t>
      </w:r>
      <w:r w:rsidRPr="00B93702">
        <w:rPr>
          <w:vertAlign w:val="subscript"/>
        </w:rPr>
        <w:t>EM,B32,</w:t>
      </w:r>
      <w:r w:rsidR="00387B44" w:rsidRPr="00B93702">
        <w:rPr>
          <w:vertAlign w:val="subscript"/>
        </w:rPr>
        <w:t>B75,B76,</w:t>
      </w:r>
      <w:r w:rsidRPr="00B93702">
        <w:rPr>
          <w:vertAlign w:val="subscript"/>
        </w:rPr>
        <w:t xml:space="preserve">a ,  </w:t>
      </w:r>
      <w:r w:rsidRPr="00B93702">
        <w:t>P</w:t>
      </w:r>
      <w:r w:rsidRPr="00B93702">
        <w:rPr>
          <w:vertAlign w:val="subscript"/>
        </w:rPr>
        <w:t>EM,B32,</w:t>
      </w:r>
      <w:r w:rsidR="00387B44" w:rsidRPr="00B93702">
        <w:rPr>
          <w:vertAlign w:val="subscript"/>
        </w:rPr>
        <w:t>B75,B76,</w:t>
      </w:r>
      <w:r w:rsidRPr="00B93702">
        <w:rPr>
          <w:vertAlign w:val="subscript"/>
        </w:rPr>
        <w:t xml:space="preserve">b </w:t>
      </w:r>
      <w:r w:rsidRPr="00B93702">
        <w:t>nor P</w:t>
      </w:r>
      <w:r w:rsidRPr="00B93702">
        <w:rPr>
          <w:vertAlign w:val="subscript"/>
        </w:rPr>
        <w:t>EM,B32,</w:t>
      </w:r>
      <w:r w:rsidR="00387B44" w:rsidRPr="00B93702">
        <w:rPr>
          <w:vertAlign w:val="subscript"/>
        </w:rPr>
        <w:t>B75,B76,</w:t>
      </w:r>
      <w:r w:rsidRPr="00B93702">
        <w:rPr>
          <w:vertAlign w:val="subscript"/>
        </w:rPr>
        <w:t>c</w:t>
      </w:r>
      <w:r w:rsidRPr="00B93702">
        <w:t xml:space="preserve"> declared by the manufacturer.</w:t>
      </w:r>
    </w:p>
    <w:p w14:paraId="71A8F1BE" w14:textId="77777777" w:rsidR="00387B44" w:rsidRPr="00B93702" w:rsidRDefault="00387B44" w:rsidP="00256351">
      <w:pPr>
        <w:rPr>
          <w:lang w:val="en-US"/>
        </w:rPr>
      </w:pPr>
      <w:bookmarkStart w:id="608" w:name="_Hlk488399038"/>
      <w:r w:rsidRPr="00B9370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08"/>
    </w:p>
    <w:p w14:paraId="794F0147" w14:textId="77777777" w:rsidR="00256351" w:rsidRPr="00B93702" w:rsidRDefault="00256351" w:rsidP="0048036E">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w:t>
      </w:r>
      <w:r w:rsidRPr="00B93702">
        <w:rPr>
          <w:lang w:eastAsia="zh-CN"/>
        </w:rPr>
        <w:t>1</w:t>
      </w:r>
      <w:r w:rsidRPr="00B93702">
        <w:t>: Declared operating band 32</w:t>
      </w:r>
      <w:r w:rsidR="00387B44" w:rsidRPr="00B93702">
        <w:t>, 75 and 76</w:t>
      </w:r>
      <w:r w:rsidRPr="00B93702">
        <w:t xml:space="preserve"> unwanted emission within </w:t>
      </w:r>
      <w:r w:rsidR="00387B44" w:rsidRPr="00B93702">
        <w:t>1427-1517</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B93702" w:rsidRPr="00B93702" w14:paraId="05B4EDCB" w14:textId="77777777" w:rsidTr="00387B44">
        <w:trPr>
          <w:jc w:val="center"/>
        </w:trPr>
        <w:tc>
          <w:tcPr>
            <w:tcW w:w="3402" w:type="dxa"/>
          </w:tcPr>
          <w:p w14:paraId="66F0F95A" w14:textId="77777777" w:rsidR="00256351" w:rsidRPr="00B93702" w:rsidRDefault="00256351" w:rsidP="00387B44">
            <w:pPr>
              <w:pStyle w:val="TAH"/>
              <w:rPr>
                <w:rFonts w:cs="v5.0.0"/>
                <w:lang w:eastAsia="en-US"/>
              </w:rPr>
            </w:pPr>
            <w:r w:rsidRPr="00B93702">
              <w:rPr>
                <w:rFonts w:cs="v5.0.0"/>
                <w:lang w:eastAsia="en-US"/>
              </w:rPr>
              <w:t>Frequency offset of measurement filter centre frequency, f_offset</w:t>
            </w:r>
          </w:p>
        </w:tc>
        <w:tc>
          <w:tcPr>
            <w:tcW w:w="1843" w:type="dxa"/>
          </w:tcPr>
          <w:p w14:paraId="459AD593" w14:textId="77777777" w:rsidR="00256351" w:rsidRPr="00B93702" w:rsidRDefault="00256351" w:rsidP="00387B44">
            <w:pPr>
              <w:pStyle w:val="TAH"/>
              <w:rPr>
                <w:rFonts w:cs="v5.0.0"/>
                <w:lang w:eastAsia="en-US"/>
              </w:rPr>
            </w:pPr>
            <w:r w:rsidRPr="00B93702">
              <w:rPr>
                <w:rFonts w:cs="Arial"/>
                <w:lang w:eastAsia="en-US"/>
              </w:rPr>
              <w:t>Declared emission level [dBm]</w:t>
            </w:r>
          </w:p>
        </w:tc>
        <w:tc>
          <w:tcPr>
            <w:tcW w:w="1758" w:type="dxa"/>
          </w:tcPr>
          <w:p w14:paraId="6000471C" w14:textId="77777777" w:rsidR="00256351" w:rsidRPr="00B93702" w:rsidRDefault="00256351" w:rsidP="00387B44">
            <w:pPr>
              <w:pStyle w:val="TAH"/>
              <w:rPr>
                <w:rFonts w:cs="v5.0.0"/>
                <w:lang w:eastAsia="en-US"/>
              </w:rPr>
            </w:pPr>
            <w:r w:rsidRPr="00B93702">
              <w:rPr>
                <w:rFonts w:cs="v5.0.0"/>
                <w:lang w:eastAsia="en-US"/>
              </w:rPr>
              <w:t xml:space="preserve">Measurement bandwidth </w:t>
            </w:r>
          </w:p>
        </w:tc>
      </w:tr>
      <w:tr w:rsidR="00B93702" w:rsidRPr="00B93702" w14:paraId="1459CD53" w14:textId="77777777" w:rsidTr="00387B44">
        <w:trPr>
          <w:jc w:val="center"/>
        </w:trPr>
        <w:tc>
          <w:tcPr>
            <w:tcW w:w="3402" w:type="dxa"/>
            <w:vAlign w:val="center"/>
          </w:tcPr>
          <w:p w14:paraId="09133873" w14:textId="77777777" w:rsidR="00256351" w:rsidRPr="00B93702" w:rsidRDefault="00256351" w:rsidP="00387B44">
            <w:pPr>
              <w:pStyle w:val="TAC"/>
              <w:rPr>
                <w:rFonts w:cs="v5.0.0"/>
                <w:lang w:eastAsia="en-US"/>
              </w:rPr>
            </w:pPr>
            <w:r w:rsidRPr="00B93702">
              <w:rPr>
                <w:rFonts w:cs="v5.0.0"/>
                <w:lang w:eastAsia="zh-CN"/>
              </w:rPr>
              <w:t>2.5</w:t>
            </w:r>
            <w:r w:rsidRPr="00B93702">
              <w:rPr>
                <w:rFonts w:cs="v5.0.0"/>
                <w:lang w:eastAsia="en-US"/>
              </w:rPr>
              <w:t xml:space="preserve"> MHz</w:t>
            </w:r>
          </w:p>
        </w:tc>
        <w:tc>
          <w:tcPr>
            <w:tcW w:w="1843" w:type="dxa"/>
            <w:vAlign w:val="center"/>
          </w:tcPr>
          <w:p w14:paraId="416953FE" w14:textId="77777777"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a</w:t>
            </w:r>
          </w:p>
        </w:tc>
        <w:tc>
          <w:tcPr>
            <w:tcW w:w="1758" w:type="dxa"/>
            <w:vAlign w:val="center"/>
          </w:tcPr>
          <w:p w14:paraId="00C8044E" w14:textId="77777777"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14:paraId="44C65601" w14:textId="77777777" w:rsidTr="00387B44">
        <w:trPr>
          <w:jc w:val="center"/>
        </w:trPr>
        <w:tc>
          <w:tcPr>
            <w:tcW w:w="3402" w:type="dxa"/>
            <w:vAlign w:val="center"/>
          </w:tcPr>
          <w:p w14:paraId="5426AA57" w14:textId="77777777" w:rsidR="00256351" w:rsidRPr="00B93702" w:rsidRDefault="00256351" w:rsidP="00387B44">
            <w:pPr>
              <w:pStyle w:val="TAC"/>
              <w:rPr>
                <w:rFonts w:cs="v5.0.0"/>
                <w:lang w:eastAsia="en-US"/>
              </w:rPr>
            </w:pPr>
            <w:r w:rsidRPr="00B93702">
              <w:rPr>
                <w:rFonts w:cs="v5.0.0"/>
                <w:lang w:eastAsia="zh-CN"/>
              </w:rPr>
              <w:t>7.5</w:t>
            </w:r>
            <w:r w:rsidRPr="00B93702">
              <w:rPr>
                <w:rFonts w:cs="v5.0.0"/>
                <w:lang w:eastAsia="en-US"/>
              </w:rPr>
              <w:t xml:space="preserve"> MHz</w:t>
            </w:r>
          </w:p>
        </w:tc>
        <w:tc>
          <w:tcPr>
            <w:tcW w:w="1843" w:type="dxa"/>
            <w:vAlign w:val="center"/>
          </w:tcPr>
          <w:p w14:paraId="6A61B1FE" w14:textId="77777777"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ja-JP"/>
              </w:rPr>
              <w:t>b</w:t>
            </w:r>
          </w:p>
        </w:tc>
        <w:tc>
          <w:tcPr>
            <w:tcW w:w="1758" w:type="dxa"/>
            <w:vAlign w:val="center"/>
          </w:tcPr>
          <w:p w14:paraId="40F65276" w14:textId="77777777"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14:paraId="5E49ABB4" w14:textId="77777777" w:rsidTr="00387B44">
        <w:trPr>
          <w:jc w:val="center"/>
        </w:trPr>
        <w:tc>
          <w:tcPr>
            <w:tcW w:w="3402" w:type="dxa"/>
            <w:vAlign w:val="center"/>
          </w:tcPr>
          <w:p w14:paraId="07DE35BD" w14:textId="77777777" w:rsidR="00256351" w:rsidRPr="00B93702" w:rsidRDefault="00256351" w:rsidP="00387B44">
            <w:pPr>
              <w:pStyle w:val="TAC"/>
              <w:rPr>
                <w:rFonts w:cs="v5.0.0"/>
                <w:lang w:eastAsia="zh-CN"/>
              </w:rPr>
            </w:pPr>
            <w:r w:rsidRPr="00B93702">
              <w:rPr>
                <w:rFonts w:cs="v5.0.0"/>
                <w:lang w:eastAsia="zh-CN"/>
              </w:rPr>
              <w:t>12.5</w:t>
            </w:r>
            <w:r w:rsidRPr="00B93702">
              <w:rPr>
                <w:rFonts w:cs="v5.0.0"/>
                <w:lang w:eastAsia="en-US"/>
              </w:rPr>
              <w:t xml:space="preserve"> </w:t>
            </w:r>
            <w:r w:rsidRPr="00B93702">
              <w:rPr>
                <w:rFonts w:cs="Arial"/>
                <w:lang w:eastAsia="en-US"/>
              </w:rPr>
              <w:t>MHz ≤</w:t>
            </w:r>
            <w:r w:rsidRPr="00B93702">
              <w:rPr>
                <w:rFonts w:cs="v5.0.0"/>
                <w:lang w:eastAsia="en-US"/>
              </w:rPr>
              <w:t xml:space="preserve"> </w:t>
            </w:r>
            <w:r w:rsidRPr="00B93702">
              <w:rPr>
                <w:rFonts w:cs="v5.0.0"/>
                <w:lang w:eastAsia="zh-CN"/>
              </w:rPr>
              <w:t>f_offset</w:t>
            </w:r>
            <w:r w:rsidRPr="00B93702">
              <w:rPr>
                <w:rFonts w:cs="v5.0.0"/>
                <w:lang w:eastAsia="en-US"/>
              </w:rPr>
              <w:t xml:space="preserve"> </w:t>
            </w:r>
            <w:r w:rsidRPr="00B93702">
              <w:rPr>
                <w:rFonts w:cs="Arial"/>
                <w:lang w:eastAsia="en-US"/>
              </w:rPr>
              <w:t>≤</w:t>
            </w:r>
            <w:r w:rsidRPr="00B93702">
              <w:rPr>
                <w:rFonts w:cs="v5.0.0"/>
                <w:lang w:eastAsia="en-US"/>
              </w:rPr>
              <w:t xml:space="preserve"> f_offset</w:t>
            </w:r>
            <w:r w:rsidRPr="00B93702">
              <w:rPr>
                <w:rFonts w:cs="v5.0.0"/>
                <w:vertAlign w:val="subscript"/>
                <w:lang w:eastAsia="en-US"/>
              </w:rPr>
              <w:t>max</w:t>
            </w:r>
            <w:r w:rsidRPr="00B93702">
              <w:rPr>
                <w:rFonts w:cs="v5.0.0"/>
                <w:lang w:eastAsia="en-US"/>
              </w:rPr>
              <w:t xml:space="preserve">   </w:t>
            </w:r>
          </w:p>
        </w:tc>
        <w:tc>
          <w:tcPr>
            <w:tcW w:w="1843" w:type="dxa"/>
            <w:vAlign w:val="center"/>
          </w:tcPr>
          <w:p w14:paraId="72C0512C" w14:textId="77777777"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c</w:t>
            </w:r>
          </w:p>
        </w:tc>
        <w:tc>
          <w:tcPr>
            <w:tcW w:w="1758" w:type="dxa"/>
            <w:vAlign w:val="center"/>
          </w:tcPr>
          <w:p w14:paraId="56F70A0E" w14:textId="77777777" w:rsidR="00256351" w:rsidRPr="00B93702" w:rsidRDefault="00256351" w:rsidP="00387B44">
            <w:pPr>
              <w:pStyle w:val="TAC"/>
              <w:rPr>
                <w:rFonts w:cs="Arial"/>
                <w:lang w:eastAsia="en-US"/>
              </w:rPr>
            </w:pPr>
            <w:r w:rsidRPr="00B93702">
              <w:rPr>
                <w:rFonts w:cs="Arial"/>
                <w:lang w:eastAsia="en-US"/>
              </w:rPr>
              <w:t>5 MHz</w:t>
            </w:r>
          </w:p>
        </w:tc>
      </w:tr>
      <w:tr w:rsidR="00256351" w:rsidRPr="00B93702" w14:paraId="61FE32B7" w14:textId="77777777" w:rsidTr="00387B44">
        <w:trPr>
          <w:jc w:val="center"/>
        </w:trPr>
        <w:tc>
          <w:tcPr>
            <w:tcW w:w="7003" w:type="dxa"/>
            <w:gridSpan w:val="3"/>
            <w:vAlign w:val="center"/>
          </w:tcPr>
          <w:p w14:paraId="4B4CF274" w14:textId="77777777" w:rsidR="00256351" w:rsidRPr="00B93702" w:rsidRDefault="00256351" w:rsidP="00387B44">
            <w:pPr>
              <w:pStyle w:val="TAN"/>
              <w:rPr>
                <w:lang w:eastAsia="en-US"/>
              </w:rPr>
            </w:pPr>
            <w:r w:rsidRPr="00B93702">
              <w:rPr>
                <w:lang w:eastAsia="en-US"/>
              </w:rPr>
              <w:t>NOTE:</w:t>
            </w:r>
            <w:r w:rsidR="00387B44" w:rsidRPr="00B93702">
              <w:tab/>
              <w:t>For Band 32, when non-MFCN services are deployed in the adjacent bands, f_offset</w:t>
            </w:r>
            <w:r w:rsidR="00387B44" w:rsidRPr="00B93702">
              <w:rPr>
                <w:vertAlign w:val="subscript"/>
              </w:rPr>
              <w:t>max</w:t>
            </w:r>
            <w:r w:rsidR="00387B44" w:rsidRPr="00B9370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B93702">
              <w:rPr>
                <w:vertAlign w:val="subscript"/>
              </w:rPr>
              <w:t>max</w:t>
            </w:r>
            <w:r w:rsidR="00387B44" w:rsidRPr="00B93702">
              <w:t xml:space="preserve"> denotes the frequency difference between the lower Base Station RF Bandwidth edge and 1429.5 MHz, and the frequency difference between the upper Base Station RF Bandwidth edge and 1514.5 MHz for the set channel position</w:t>
            </w:r>
          </w:p>
        </w:tc>
      </w:tr>
    </w:tbl>
    <w:p w14:paraId="6FEC89DE" w14:textId="77777777" w:rsidR="00256351" w:rsidRPr="00B93702" w:rsidRDefault="00256351" w:rsidP="00256351"/>
    <w:p w14:paraId="6071FF5C" w14:textId="77777777" w:rsidR="00256351" w:rsidRPr="00B93702" w:rsidRDefault="00256351" w:rsidP="00256351">
      <w:pPr>
        <w:pStyle w:val="NO"/>
      </w:pPr>
      <w:r w:rsidRPr="00B93702">
        <w:t>NOTE:</w:t>
      </w:r>
      <w:r w:rsidRPr="00B93702">
        <w:tab/>
        <w:t>The regional requirement, included in [2</w:t>
      </w:r>
      <w:r w:rsidR="00387B44" w:rsidRPr="00B93702">
        <w:t>5</w:t>
      </w:r>
      <w:r w:rsidRPr="00B93702">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105E540D" w14:textId="77777777" w:rsidR="00256351" w:rsidRPr="00B93702" w:rsidRDefault="00256351" w:rsidP="00256351">
      <w:r w:rsidRPr="00B93702">
        <w:rPr>
          <w:rFonts w:cs="v5.0.0"/>
        </w:rPr>
        <w:t xml:space="preserve">In certain regions, the following requirement may apply to BS operating in Band 32 within 1452-1492MHz for the protection of </w:t>
      </w:r>
      <w:r w:rsidR="00387B44" w:rsidRPr="00B93702">
        <w:rPr>
          <w:rFonts w:cs="v5.0.0"/>
        </w:rPr>
        <w:t xml:space="preserve">non-MFCN </w:t>
      </w:r>
      <w:r w:rsidRPr="00B93702">
        <w:rPr>
          <w:rFonts w:cs="v5.0.0"/>
        </w:rPr>
        <w:t xml:space="preserve">services in spectrum adjacent to the frequency range 1452-1492 MHz. The </w:t>
      </w:r>
      <w:r w:rsidRPr="00B93702">
        <w:t>level of emissions, measured on centre frequencies F</w:t>
      </w:r>
      <w:r w:rsidRPr="00B93702">
        <w:rPr>
          <w:vertAlign w:val="subscript"/>
        </w:rPr>
        <w:t>filter</w:t>
      </w:r>
      <w:r w:rsidRPr="00B93702">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.5.4.6-2, shall neither exceed the maximum emission level P</w:t>
      </w:r>
      <w:r w:rsidRPr="00B93702">
        <w:rPr>
          <w:vertAlign w:val="subscript"/>
        </w:rPr>
        <w:t xml:space="preserve">EM,B32,d </w:t>
      </w:r>
      <w:r w:rsidRPr="00B93702">
        <w:t>nor P</w:t>
      </w:r>
      <w:r w:rsidRPr="00B93702">
        <w:rPr>
          <w:vertAlign w:val="subscript"/>
        </w:rPr>
        <w:t>EM,B32,e</w:t>
      </w:r>
      <w:r w:rsidRPr="00B93702">
        <w:t xml:space="preserve"> declared by the manufacturer. This requirement applies in the frequency range 1429-1518MHz even though part of the range falls in the spurious domain.</w:t>
      </w:r>
    </w:p>
    <w:p w14:paraId="0DCB3238" w14:textId="77777777" w:rsidR="00256351" w:rsidRPr="00B93702" w:rsidRDefault="00256351" w:rsidP="0048036E">
      <w:pPr>
        <w:pStyle w:val="TH"/>
      </w:pPr>
      <w:r w:rsidRPr="00B9370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14:paraId="0E464BD2" w14:textId="77777777" w:rsidTr="00BC26EF">
        <w:trPr>
          <w:jc w:val="center"/>
        </w:trPr>
        <w:tc>
          <w:tcPr>
            <w:tcW w:w="3023" w:type="dxa"/>
          </w:tcPr>
          <w:p w14:paraId="47524A5C" w14:textId="77777777" w:rsidR="00256351" w:rsidRPr="00B93702" w:rsidRDefault="00256351" w:rsidP="00BC26EF">
            <w:pPr>
              <w:pStyle w:val="TAH"/>
              <w:rPr>
                <w:rFonts w:cs="Arial"/>
                <w:lang w:eastAsia="en-US"/>
              </w:rPr>
            </w:pPr>
            <w:r w:rsidRPr="00B93702">
              <w:rPr>
                <w:rFonts w:cs="Arial"/>
                <w:lang w:eastAsia="en-US"/>
              </w:rPr>
              <w:t xml:space="preserve">Filter </w:t>
            </w:r>
            <w:r w:rsidRPr="00B93702">
              <w:rPr>
                <w:rFonts w:cs="v5.0.0"/>
                <w:lang w:eastAsia="en-US"/>
              </w:rPr>
              <w:t xml:space="preserve">centre frequency, </w:t>
            </w:r>
            <w:r w:rsidRPr="00B93702">
              <w:rPr>
                <w:rFonts w:cs="Arial"/>
                <w:lang w:eastAsia="en-US"/>
              </w:rPr>
              <w:t>F</w:t>
            </w:r>
            <w:r w:rsidRPr="00B93702">
              <w:rPr>
                <w:rFonts w:cs="Arial"/>
                <w:vertAlign w:val="subscript"/>
                <w:lang w:eastAsia="en-US"/>
              </w:rPr>
              <w:t>filter</w:t>
            </w:r>
          </w:p>
        </w:tc>
        <w:tc>
          <w:tcPr>
            <w:tcW w:w="1939" w:type="dxa"/>
          </w:tcPr>
          <w:p w14:paraId="3AFB9838" w14:textId="77777777" w:rsidR="00256351" w:rsidRPr="00B93702" w:rsidRDefault="00256351" w:rsidP="00BC26EF">
            <w:pPr>
              <w:pStyle w:val="TAH"/>
              <w:rPr>
                <w:rFonts w:cs="Arial"/>
                <w:lang w:eastAsia="en-US"/>
              </w:rPr>
            </w:pPr>
            <w:r w:rsidRPr="00B93702">
              <w:rPr>
                <w:rFonts w:cs="Arial"/>
                <w:lang w:eastAsia="en-US"/>
              </w:rPr>
              <w:t>Declared emission level [dBm]</w:t>
            </w:r>
          </w:p>
        </w:tc>
        <w:tc>
          <w:tcPr>
            <w:tcW w:w="1939" w:type="dxa"/>
          </w:tcPr>
          <w:p w14:paraId="610B6C4A" w14:textId="77777777" w:rsidR="00256351" w:rsidRPr="00B93702" w:rsidRDefault="00256351" w:rsidP="00BC26EF">
            <w:pPr>
              <w:pStyle w:val="TAH"/>
              <w:rPr>
                <w:rFonts w:cs="Arial"/>
                <w:lang w:eastAsia="en-US"/>
              </w:rPr>
            </w:pPr>
            <w:r w:rsidRPr="00B93702">
              <w:rPr>
                <w:rFonts w:cs="Arial"/>
                <w:lang w:eastAsia="en-US"/>
              </w:rPr>
              <w:t>Measurement bandwidth</w:t>
            </w:r>
          </w:p>
        </w:tc>
      </w:tr>
      <w:tr w:rsidR="00B93702" w:rsidRPr="00B93702" w14:paraId="0DFA62DF" w14:textId="77777777" w:rsidTr="00BC26EF">
        <w:trPr>
          <w:jc w:val="center"/>
        </w:trPr>
        <w:tc>
          <w:tcPr>
            <w:tcW w:w="3023" w:type="dxa"/>
          </w:tcPr>
          <w:p w14:paraId="39D77136" w14:textId="77777777" w:rsidR="00256351" w:rsidRPr="00B93702" w:rsidRDefault="00256351" w:rsidP="00BC26EF">
            <w:pPr>
              <w:pStyle w:val="TAC"/>
              <w:rPr>
                <w:rFonts w:cs="Arial"/>
                <w:lang w:eastAsia="en-US"/>
              </w:rPr>
            </w:pPr>
            <w:r w:rsidRPr="00B93702">
              <w:rPr>
                <w:rFonts w:cs="Arial"/>
                <w:lang w:eastAsia="en-US"/>
              </w:rPr>
              <w:t>1429.5 MHz ≤ F</w:t>
            </w:r>
            <w:r w:rsidRPr="00B93702">
              <w:rPr>
                <w:rFonts w:cs="Arial"/>
                <w:vertAlign w:val="subscript"/>
                <w:lang w:eastAsia="en-US"/>
              </w:rPr>
              <w:t>filter</w:t>
            </w:r>
            <w:r w:rsidRPr="00B93702">
              <w:rPr>
                <w:rFonts w:cs="Arial"/>
                <w:lang w:eastAsia="en-US"/>
              </w:rPr>
              <w:t xml:space="preserve"> ≤ 1448.5 MHz</w:t>
            </w:r>
          </w:p>
        </w:tc>
        <w:tc>
          <w:tcPr>
            <w:tcW w:w="1939" w:type="dxa"/>
          </w:tcPr>
          <w:p w14:paraId="191EE7C1" w14:textId="77777777"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14:paraId="51ADA75C" w14:textId="77777777" w:rsidR="00256351" w:rsidRPr="00B93702" w:rsidRDefault="00256351" w:rsidP="00BC26EF">
            <w:pPr>
              <w:pStyle w:val="TAC"/>
              <w:rPr>
                <w:rFonts w:cs="Arial"/>
                <w:lang w:eastAsia="en-US"/>
              </w:rPr>
            </w:pPr>
            <w:r w:rsidRPr="00B93702">
              <w:rPr>
                <w:rFonts w:cs="Arial"/>
                <w:lang w:eastAsia="en-US"/>
              </w:rPr>
              <w:t>1 MHz</w:t>
            </w:r>
          </w:p>
        </w:tc>
      </w:tr>
      <w:tr w:rsidR="00B93702" w:rsidRPr="00B93702" w14:paraId="0FD282E0" w14:textId="77777777" w:rsidTr="00BC26EF">
        <w:trPr>
          <w:jc w:val="center"/>
        </w:trPr>
        <w:tc>
          <w:tcPr>
            <w:tcW w:w="3023" w:type="dxa"/>
          </w:tcPr>
          <w:p w14:paraId="59AFAE72" w14:textId="77777777"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1450.5 MHz</w:t>
            </w:r>
          </w:p>
        </w:tc>
        <w:tc>
          <w:tcPr>
            <w:tcW w:w="1939" w:type="dxa"/>
          </w:tcPr>
          <w:p w14:paraId="43C43669" w14:textId="77777777" w:rsidR="00256351" w:rsidRPr="00B93702" w:rsidRDefault="00256351" w:rsidP="00BC26EF">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14:paraId="596842AB" w14:textId="77777777" w:rsidR="00256351" w:rsidRPr="00B93702" w:rsidRDefault="00256351" w:rsidP="00BC26EF">
            <w:pPr>
              <w:pStyle w:val="TAC"/>
              <w:rPr>
                <w:rFonts w:cs="Arial"/>
                <w:lang w:eastAsia="en-US"/>
              </w:rPr>
            </w:pPr>
            <w:r w:rsidRPr="00B93702">
              <w:rPr>
                <w:rFonts w:cs="Arial"/>
                <w:lang w:eastAsia="en-US"/>
              </w:rPr>
              <w:t>3 MHz</w:t>
            </w:r>
          </w:p>
        </w:tc>
      </w:tr>
      <w:tr w:rsidR="00B93702" w:rsidRPr="00B93702" w14:paraId="68945EF6" w14:textId="77777777" w:rsidTr="00BC26EF">
        <w:trPr>
          <w:jc w:val="center"/>
        </w:trPr>
        <w:tc>
          <w:tcPr>
            <w:tcW w:w="3023" w:type="dxa"/>
          </w:tcPr>
          <w:p w14:paraId="19F37C4E" w14:textId="77777777"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1493.5 MHz</w:t>
            </w:r>
          </w:p>
        </w:tc>
        <w:tc>
          <w:tcPr>
            <w:tcW w:w="1939" w:type="dxa"/>
          </w:tcPr>
          <w:p w14:paraId="2CF48744" w14:textId="77777777"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14:paraId="3BF607C2" w14:textId="77777777" w:rsidR="00256351" w:rsidRPr="00B93702" w:rsidRDefault="00256351" w:rsidP="00BC26EF">
            <w:pPr>
              <w:pStyle w:val="TAC"/>
              <w:rPr>
                <w:rFonts w:cs="Arial"/>
                <w:lang w:eastAsia="en-US"/>
              </w:rPr>
            </w:pPr>
            <w:r w:rsidRPr="00B93702">
              <w:rPr>
                <w:rFonts w:cs="Arial"/>
                <w:lang w:eastAsia="en-US"/>
              </w:rPr>
              <w:t>3 MHz</w:t>
            </w:r>
          </w:p>
        </w:tc>
      </w:tr>
      <w:tr w:rsidR="00256351" w:rsidRPr="00B93702" w14:paraId="7DF9E3E6" w14:textId="77777777" w:rsidTr="00BC26EF">
        <w:trPr>
          <w:jc w:val="center"/>
        </w:trPr>
        <w:tc>
          <w:tcPr>
            <w:tcW w:w="3023" w:type="dxa"/>
          </w:tcPr>
          <w:p w14:paraId="1F0BFA22" w14:textId="77777777" w:rsidR="00256351" w:rsidRPr="00B93702" w:rsidRDefault="00256351" w:rsidP="00BC26EF">
            <w:pPr>
              <w:pStyle w:val="TAC"/>
              <w:rPr>
                <w:rFonts w:cs="Arial"/>
                <w:lang w:eastAsia="en-US"/>
              </w:rPr>
            </w:pPr>
            <w:r w:rsidRPr="00B93702">
              <w:rPr>
                <w:rFonts w:cs="Arial"/>
                <w:lang w:eastAsia="en-US"/>
              </w:rPr>
              <w:t>1495.5 MHz ≤  F</w:t>
            </w:r>
            <w:r w:rsidRPr="00B93702">
              <w:rPr>
                <w:rFonts w:cs="Arial"/>
                <w:vertAlign w:val="subscript"/>
                <w:lang w:eastAsia="en-US"/>
              </w:rPr>
              <w:t>filter</w:t>
            </w:r>
            <w:r w:rsidRPr="00B93702">
              <w:rPr>
                <w:rFonts w:cs="Arial"/>
                <w:lang w:eastAsia="en-US"/>
              </w:rPr>
              <w:t xml:space="preserve">  ≤ 1517.5 MHz  </w:t>
            </w:r>
          </w:p>
        </w:tc>
        <w:tc>
          <w:tcPr>
            <w:tcW w:w="1939" w:type="dxa"/>
          </w:tcPr>
          <w:p w14:paraId="29879A02" w14:textId="77777777"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14:paraId="522C0648" w14:textId="77777777" w:rsidR="00256351" w:rsidRPr="00B93702" w:rsidRDefault="00256351" w:rsidP="00BC26EF">
            <w:pPr>
              <w:pStyle w:val="TAC"/>
              <w:rPr>
                <w:rFonts w:cs="Arial"/>
                <w:lang w:eastAsia="en-US"/>
              </w:rPr>
            </w:pPr>
            <w:r w:rsidRPr="00B93702">
              <w:rPr>
                <w:rFonts w:cs="Arial"/>
                <w:lang w:eastAsia="en-US"/>
              </w:rPr>
              <w:t>1 MHz</w:t>
            </w:r>
          </w:p>
        </w:tc>
      </w:tr>
    </w:tbl>
    <w:p w14:paraId="76A8F666" w14:textId="77777777" w:rsidR="00256351" w:rsidRPr="00B93702" w:rsidRDefault="00256351" w:rsidP="00256351"/>
    <w:p w14:paraId="4B018D08" w14:textId="77777777" w:rsidR="003C3529" w:rsidRPr="00B93702" w:rsidRDefault="00256351" w:rsidP="003C3529">
      <w:pPr>
        <w:pStyle w:val="NO"/>
      </w:pPr>
      <w:r w:rsidRPr="00B93702">
        <w:t>NOTE:</w:t>
      </w:r>
      <w:r w:rsidRPr="00B93702">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158C4DFE" w14:textId="77777777" w:rsidR="00824314" w:rsidRPr="00B93702" w:rsidRDefault="00824314" w:rsidP="00824314">
      <w:bookmarkStart w:id="609" w:name="_Hlk488399463"/>
      <w:r w:rsidRPr="00B93702">
        <w:t>In certain regions, the following requirement may apply to BS operating in Band 50 and Band 75 within 1492-1517 MHz and in Band 74 within 1492-1518 MHz.</w:t>
      </w:r>
      <w:r w:rsidRPr="00B93702">
        <w:rPr>
          <w:rFonts w:cs="v5.0.0"/>
        </w:rPr>
        <w:t xml:space="preserve"> The </w:t>
      </w:r>
      <w:r w:rsidRPr="00B93702">
        <w:t>level of emissions, measured on centre frequencies F</w:t>
      </w:r>
      <w:r w:rsidRPr="00B93702">
        <w:rPr>
          <w:vertAlign w:val="subscript"/>
        </w:rPr>
        <w:t>filter</w:t>
      </w:r>
      <w:r w:rsidRPr="00B93702">
        <w:t xml:space="preserve"> with filter bandwidth according to Table 6.6.2.5.4.6-3, shall </w:t>
      </w:r>
      <w:r w:rsidR="007C34D6" w:rsidRPr="00B93702">
        <w:t>neither</w:t>
      </w:r>
      <w:r w:rsidRPr="00B93702">
        <w:t xml:space="preserve"> exceed the maximum emission level P</w:t>
      </w:r>
      <w:r w:rsidRPr="00B93702">
        <w:rPr>
          <w:vertAlign w:val="subscript"/>
        </w:rPr>
        <w:t>EM,B50,B74,B75</w:t>
      </w:r>
      <w:r w:rsidR="007C34D6" w:rsidRPr="00B93702">
        <w:rPr>
          <w:vertAlign w:val="subscript"/>
        </w:rPr>
        <w:t>,a</w:t>
      </w:r>
      <w:r w:rsidR="007C34D6" w:rsidRPr="00B93702">
        <w:t xml:space="preserve"> nor P</w:t>
      </w:r>
      <w:r w:rsidR="007C34D6" w:rsidRPr="00B93702">
        <w:rPr>
          <w:vertAlign w:val="subscript"/>
        </w:rPr>
        <w:t>EM,B50,B74,B75,b</w:t>
      </w:r>
      <w:r w:rsidRPr="00B93702">
        <w:rPr>
          <w:vertAlign w:val="subscript"/>
        </w:rPr>
        <w:t xml:space="preserve">  </w:t>
      </w:r>
      <w:r w:rsidRPr="00B93702">
        <w:t>declared by the manufacturer.</w:t>
      </w:r>
    </w:p>
    <w:p w14:paraId="4298B3D5" w14:textId="77777777" w:rsidR="00824314" w:rsidRPr="00B93702" w:rsidRDefault="00824314" w:rsidP="00824314">
      <w:pPr>
        <w:pStyle w:val="TH"/>
      </w:pPr>
      <w:r w:rsidRPr="00B93702">
        <w:t>Table 6.6.2.5.4.6-3: Operating band 50, 74 and 75 declared emission above 15</w:t>
      </w:r>
      <w:r w:rsidR="007C34D6" w:rsidRPr="00B93702">
        <w:t>18</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14:paraId="56394A47" w14:textId="77777777" w:rsidTr="00FC7538">
        <w:trPr>
          <w:jc w:val="center"/>
        </w:trPr>
        <w:tc>
          <w:tcPr>
            <w:tcW w:w="3023" w:type="dxa"/>
          </w:tcPr>
          <w:p w14:paraId="7737D2CF" w14:textId="77777777" w:rsidR="00824314" w:rsidRPr="00B93702" w:rsidRDefault="00824314" w:rsidP="00824314">
            <w:pPr>
              <w:pStyle w:val="TAH"/>
              <w:rPr>
                <w:rFonts w:cs="Arial"/>
              </w:rPr>
            </w:pPr>
            <w:r w:rsidRPr="00B93702">
              <w:rPr>
                <w:rFonts w:cs="Arial"/>
              </w:rPr>
              <w:t xml:space="preserve">Filter </w:t>
            </w:r>
            <w:r w:rsidRPr="00B93702">
              <w:t xml:space="preserve">centre frequency, </w:t>
            </w:r>
            <w:r w:rsidRPr="00B93702">
              <w:rPr>
                <w:rFonts w:cs="Arial"/>
              </w:rPr>
              <w:t>F</w:t>
            </w:r>
            <w:r w:rsidRPr="00B93702">
              <w:rPr>
                <w:rFonts w:cs="Arial"/>
                <w:vertAlign w:val="subscript"/>
              </w:rPr>
              <w:t>filter</w:t>
            </w:r>
          </w:p>
        </w:tc>
        <w:tc>
          <w:tcPr>
            <w:tcW w:w="1939" w:type="dxa"/>
          </w:tcPr>
          <w:p w14:paraId="339F46A3" w14:textId="77777777" w:rsidR="00824314" w:rsidRPr="00B93702" w:rsidRDefault="00824314" w:rsidP="00824314">
            <w:pPr>
              <w:pStyle w:val="TAH"/>
              <w:rPr>
                <w:rFonts w:cs="Arial"/>
              </w:rPr>
            </w:pPr>
            <w:r w:rsidRPr="00B93702">
              <w:rPr>
                <w:rFonts w:cs="Arial"/>
              </w:rPr>
              <w:t>Declared emission level [dBm]</w:t>
            </w:r>
          </w:p>
        </w:tc>
        <w:tc>
          <w:tcPr>
            <w:tcW w:w="1939" w:type="dxa"/>
          </w:tcPr>
          <w:p w14:paraId="0065A360" w14:textId="77777777" w:rsidR="00824314" w:rsidRPr="00B93702" w:rsidRDefault="00824314" w:rsidP="00824314">
            <w:pPr>
              <w:pStyle w:val="TAH"/>
              <w:rPr>
                <w:rFonts w:cs="Arial"/>
              </w:rPr>
            </w:pPr>
            <w:r w:rsidRPr="00B93702">
              <w:rPr>
                <w:rFonts w:cs="Arial"/>
              </w:rPr>
              <w:t>Measurement bandwidth</w:t>
            </w:r>
          </w:p>
        </w:tc>
      </w:tr>
      <w:tr w:rsidR="00B93702" w:rsidRPr="00B93702" w14:paraId="0088980F" w14:textId="77777777" w:rsidTr="007C34D6">
        <w:trPr>
          <w:jc w:val="center"/>
        </w:trPr>
        <w:tc>
          <w:tcPr>
            <w:tcW w:w="3023" w:type="dxa"/>
          </w:tcPr>
          <w:p w14:paraId="6EE36CAB" w14:textId="77777777" w:rsidR="007C34D6" w:rsidRPr="00B93702" w:rsidRDefault="007C34D6" w:rsidP="007C34D6">
            <w:pPr>
              <w:pStyle w:val="TAC"/>
            </w:pPr>
            <w:r w:rsidRPr="00B93702">
              <w:rPr>
                <w:rFonts w:cs="Arial"/>
              </w:rPr>
              <w:t>1518.5 MHz ≤ F</w:t>
            </w:r>
            <w:r w:rsidRPr="00B93702">
              <w:rPr>
                <w:rFonts w:cs="Arial"/>
                <w:vertAlign w:val="subscript"/>
              </w:rPr>
              <w:t>filter</w:t>
            </w:r>
            <w:r w:rsidRPr="00B93702">
              <w:rPr>
                <w:rFonts w:cs="Arial"/>
              </w:rPr>
              <w:t xml:space="preserve"> ≤ 1519.5 MHz</w:t>
            </w:r>
          </w:p>
        </w:tc>
        <w:tc>
          <w:tcPr>
            <w:tcW w:w="1939" w:type="dxa"/>
          </w:tcPr>
          <w:p w14:paraId="25CCD369" w14:textId="77777777" w:rsidR="007C34D6" w:rsidRPr="00B93702" w:rsidRDefault="007C34D6" w:rsidP="007C34D6">
            <w:pPr>
              <w:pStyle w:val="TAC"/>
            </w:pPr>
            <w:r w:rsidRPr="00B93702">
              <w:rPr>
                <w:rFonts w:cs="Arial"/>
              </w:rPr>
              <w:t>P</w:t>
            </w:r>
            <w:r w:rsidRPr="00B93702">
              <w:rPr>
                <w:rFonts w:cs="Arial"/>
                <w:vertAlign w:val="subscript"/>
              </w:rPr>
              <w:t>EM</w:t>
            </w:r>
            <w:r w:rsidRPr="00B93702">
              <w:rPr>
                <w:rFonts w:cs="Arial" w:hint="eastAsia"/>
                <w:vertAlign w:val="subscript"/>
                <w:lang w:eastAsia="ja-JP"/>
              </w:rPr>
              <w:t>,</w:t>
            </w:r>
            <w:r w:rsidRPr="00B93702">
              <w:rPr>
                <w:rFonts w:cs="Arial"/>
                <w:vertAlign w:val="subscript"/>
              </w:rPr>
              <w:t>B50,B74,B75,a</w:t>
            </w:r>
          </w:p>
        </w:tc>
        <w:tc>
          <w:tcPr>
            <w:tcW w:w="1939" w:type="dxa"/>
          </w:tcPr>
          <w:p w14:paraId="3DD71D37" w14:textId="77777777" w:rsidR="007C34D6" w:rsidRPr="00B93702" w:rsidRDefault="007C34D6" w:rsidP="007C34D6">
            <w:pPr>
              <w:pStyle w:val="TAC"/>
            </w:pPr>
            <w:r w:rsidRPr="00B93702">
              <w:rPr>
                <w:rFonts w:cs="Arial"/>
              </w:rPr>
              <w:t>1 MHz</w:t>
            </w:r>
          </w:p>
        </w:tc>
      </w:tr>
      <w:tr w:rsidR="00824314" w:rsidRPr="00B93702" w14:paraId="360AE628" w14:textId="77777777" w:rsidTr="00FC7538">
        <w:trPr>
          <w:jc w:val="center"/>
        </w:trPr>
        <w:tc>
          <w:tcPr>
            <w:tcW w:w="3023" w:type="dxa"/>
          </w:tcPr>
          <w:p w14:paraId="133E1918" w14:textId="77777777" w:rsidR="00824314" w:rsidRPr="00B93702" w:rsidRDefault="00824314" w:rsidP="00824314">
            <w:pPr>
              <w:pStyle w:val="TAC"/>
            </w:pPr>
            <w:r w:rsidRPr="00B93702">
              <w:t>1520.5 MHz ≤ F</w:t>
            </w:r>
            <w:r w:rsidRPr="00B93702">
              <w:rPr>
                <w:vertAlign w:val="subscript"/>
              </w:rPr>
              <w:t>filter</w:t>
            </w:r>
            <w:r w:rsidRPr="00B93702">
              <w:t xml:space="preserve"> ≤ 1558.5 MHz</w:t>
            </w:r>
          </w:p>
        </w:tc>
        <w:tc>
          <w:tcPr>
            <w:tcW w:w="1939" w:type="dxa"/>
          </w:tcPr>
          <w:p w14:paraId="5055768D" w14:textId="77777777" w:rsidR="00824314" w:rsidRPr="00B93702" w:rsidRDefault="00824314" w:rsidP="00824314">
            <w:pPr>
              <w:pStyle w:val="TAC"/>
              <w:rPr>
                <w:lang w:eastAsia="ja-JP"/>
              </w:rPr>
            </w:pPr>
            <w:r w:rsidRPr="00B93702">
              <w:t>P</w:t>
            </w:r>
            <w:r w:rsidRPr="00B93702">
              <w:rPr>
                <w:vertAlign w:val="subscript"/>
              </w:rPr>
              <w:t>EM</w:t>
            </w:r>
            <w:r w:rsidRPr="00B93702">
              <w:rPr>
                <w:rFonts w:hint="eastAsia"/>
                <w:vertAlign w:val="subscript"/>
                <w:lang w:eastAsia="ja-JP"/>
              </w:rPr>
              <w:t>,</w:t>
            </w:r>
            <w:r w:rsidRPr="00B93702">
              <w:rPr>
                <w:vertAlign w:val="subscript"/>
              </w:rPr>
              <w:t>B50,B74,B75</w:t>
            </w:r>
            <w:r w:rsidR="007C34D6" w:rsidRPr="00B93702">
              <w:rPr>
                <w:vertAlign w:val="subscript"/>
              </w:rPr>
              <w:t>,b</w:t>
            </w:r>
          </w:p>
        </w:tc>
        <w:tc>
          <w:tcPr>
            <w:tcW w:w="1939" w:type="dxa"/>
          </w:tcPr>
          <w:p w14:paraId="79B1D37A" w14:textId="77777777" w:rsidR="00824314" w:rsidRPr="00B93702" w:rsidRDefault="00824314" w:rsidP="00824314">
            <w:pPr>
              <w:pStyle w:val="TAC"/>
            </w:pPr>
            <w:r w:rsidRPr="00B93702">
              <w:t>1 MHz</w:t>
            </w:r>
          </w:p>
        </w:tc>
      </w:tr>
    </w:tbl>
    <w:p w14:paraId="5B2C69AA" w14:textId="77777777" w:rsidR="00824314" w:rsidRPr="00B93702" w:rsidRDefault="00824314" w:rsidP="00824314"/>
    <w:p w14:paraId="51DE967E" w14:textId="77777777" w:rsidR="00824314" w:rsidRPr="00B93702" w:rsidRDefault="00824314" w:rsidP="00824314">
      <w:pPr>
        <w:pStyle w:val="NO"/>
      </w:pPr>
      <w:r w:rsidRPr="00B93702">
        <w:t>N</w:t>
      </w:r>
      <w:r w:rsidRPr="00B93702">
        <w:rPr>
          <w:rFonts w:hint="eastAsia"/>
        </w:rPr>
        <w:t>OTE</w:t>
      </w:r>
      <w:r w:rsidRPr="00B93702">
        <w:t>:</w:t>
      </w:r>
      <w:r w:rsidRPr="00B93702">
        <w:tab/>
        <w:t>The regional requirement</w:t>
      </w:r>
      <w:r w:rsidRPr="00B93702">
        <w:rPr>
          <w:rFonts w:hint="eastAsia"/>
        </w:rPr>
        <w:t>,</w:t>
      </w:r>
      <w:r w:rsidRPr="00B93702">
        <w:t xml:space="preserve"> included in </w:t>
      </w:r>
      <w:r w:rsidRPr="00B93702">
        <w:rPr>
          <w:rFonts w:hint="eastAsia"/>
        </w:rPr>
        <w:t>[25],</w:t>
      </w:r>
      <w:r w:rsidRPr="00B9370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93702">
        <w:rPr>
          <w:rFonts w:hint="eastAsia"/>
        </w:rPr>
        <w:t>H</w:t>
      </w:r>
      <w:r w:rsidRPr="00B93702">
        <w:t>.</w:t>
      </w:r>
    </w:p>
    <w:p w14:paraId="634043A7" w14:textId="77777777" w:rsidR="00824314" w:rsidRPr="00B93702" w:rsidRDefault="00824314" w:rsidP="00824314">
      <w:pPr>
        <w:rPr>
          <w:lang w:val="en-US"/>
        </w:rPr>
      </w:pPr>
      <w:r w:rsidRPr="00B93702">
        <w:rPr>
          <w:lang w:val="en-US"/>
        </w:rPr>
        <w:t xml:space="preserve">In certain regions, the following requirement may apply to E-UTRA </w:t>
      </w:r>
      <w:r w:rsidR="00C77104" w:rsidRPr="00B93702">
        <w:rPr>
          <w:lang w:val="en-US"/>
        </w:rPr>
        <w:t xml:space="preserve">or NR </w:t>
      </w:r>
      <w:r w:rsidRPr="00B93702">
        <w:rPr>
          <w:lang w:val="en-US"/>
        </w:rPr>
        <w:t>BS operating in Band 50 and Band 75 within 1432-1452 MHz, and in Band 51 and Band 76. Emissions shall not exceed the maximum levels specified in Table 6.6.2.5.4.6-4.</w:t>
      </w:r>
    </w:p>
    <w:p w14:paraId="33703C61" w14:textId="77777777" w:rsidR="00824314" w:rsidRPr="00B93702" w:rsidRDefault="00824314" w:rsidP="00824314">
      <w:pPr>
        <w:pStyle w:val="TH"/>
        <w:rPr>
          <w:lang w:val="en-US" w:eastAsia="zh-CN"/>
        </w:rPr>
      </w:pPr>
      <w:r w:rsidRPr="00B93702">
        <w:t>Table 6.6.2.5.4.6-4: Additional operating band unwanted emission limits for BS operating in Band 50 and 75 within 1432-1452 MHz,</w:t>
      </w:r>
      <w:r w:rsidRPr="00B9370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93702" w:rsidRPr="00B93702" w14:paraId="55635C8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73C91F7D" w14:textId="77777777" w:rsidR="00824314" w:rsidRPr="00B93702" w:rsidRDefault="00824314" w:rsidP="00824314">
            <w:pPr>
              <w:pStyle w:val="TAH"/>
            </w:pPr>
            <w:r w:rsidRPr="00B93702">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5C9FED7" w14:textId="77777777" w:rsidR="00824314" w:rsidRPr="00B93702" w:rsidRDefault="00824314" w:rsidP="00824314">
            <w:pPr>
              <w:pStyle w:val="TAH"/>
            </w:pPr>
            <w:r w:rsidRPr="00B93702">
              <w:t>Maximum Level [dBm]</w:t>
            </w:r>
          </w:p>
        </w:tc>
        <w:tc>
          <w:tcPr>
            <w:tcW w:w="1642" w:type="dxa"/>
            <w:tcBorders>
              <w:top w:val="single" w:sz="4" w:space="0" w:color="auto"/>
              <w:left w:val="single" w:sz="4" w:space="0" w:color="auto"/>
              <w:bottom w:val="single" w:sz="4" w:space="0" w:color="auto"/>
              <w:right w:val="single" w:sz="4" w:space="0" w:color="auto"/>
            </w:tcBorders>
          </w:tcPr>
          <w:p w14:paraId="31423E78" w14:textId="77777777" w:rsidR="00824314" w:rsidRPr="00B93702" w:rsidRDefault="00824314" w:rsidP="00824314">
            <w:pPr>
              <w:pStyle w:val="TAH"/>
            </w:pPr>
            <w:r w:rsidRPr="00B93702">
              <w:t>Measurement Bandwidth</w:t>
            </w:r>
          </w:p>
        </w:tc>
      </w:tr>
      <w:tr w:rsidR="00824314" w:rsidRPr="00B93702" w14:paraId="41083BDB"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5FE2A10E" w14:textId="77777777" w:rsidR="00824314" w:rsidRPr="00B93702" w:rsidRDefault="00824314" w:rsidP="00824314">
            <w:pPr>
              <w:pStyle w:val="TAC"/>
            </w:pPr>
            <w:r w:rsidRPr="00B93702">
              <w:t>F</w:t>
            </w:r>
            <w:r w:rsidRPr="00B93702">
              <w:rPr>
                <w:vertAlign w:val="subscript"/>
              </w:rPr>
              <w:t xml:space="preserve">filter </w:t>
            </w:r>
            <w:r w:rsidRPr="00B93702">
              <w:t>= 1413.5 MHz</w:t>
            </w:r>
          </w:p>
        </w:tc>
        <w:tc>
          <w:tcPr>
            <w:tcW w:w="2080" w:type="dxa"/>
            <w:tcBorders>
              <w:top w:val="single" w:sz="4" w:space="0" w:color="auto"/>
              <w:left w:val="single" w:sz="4" w:space="0" w:color="auto"/>
              <w:bottom w:val="single" w:sz="4" w:space="0" w:color="auto"/>
              <w:right w:val="single" w:sz="4" w:space="0" w:color="auto"/>
            </w:tcBorders>
          </w:tcPr>
          <w:p w14:paraId="14497E64" w14:textId="77777777" w:rsidR="00824314" w:rsidRPr="00B93702" w:rsidRDefault="00824314" w:rsidP="00824314">
            <w:pPr>
              <w:pStyle w:val="TAC"/>
            </w:pPr>
            <w:r w:rsidRPr="00B93702">
              <w:t>-42</w:t>
            </w:r>
          </w:p>
        </w:tc>
        <w:tc>
          <w:tcPr>
            <w:tcW w:w="1642" w:type="dxa"/>
            <w:tcBorders>
              <w:top w:val="single" w:sz="4" w:space="0" w:color="auto"/>
              <w:left w:val="single" w:sz="4" w:space="0" w:color="auto"/>
              <w:bottom w:val="single" w:sz="4" w:space="0" w:color="auto"/>
              <w:right w:val="single" w:sz="4" w:space="0" w:color="auto"/>
            </w:tcBorders>
          </w:tcPr>
          <w:p w14:paraId="62826FCF" w14:textId="77777777" w:rsidR="00824314" w:rsidRPr="00B93702" w:rsidRDefault="00824314" w:rsidP="00824314">
            <w:pPr>
              <w:pStyle w:val="TAC"/>
            </w:pPr>
            <w:r w:rsidRPr="00B93702">
              <w:t>27 MHz</w:t>
            </w:r>
          </w:p>
        </w:tc>
      </w:tr>
      <w:bookmarkEnd w:id="609"/>
    </w:tbl>
    <w:p w14:paraId="73ED0A5C" w14:textId="77777777" w:rsidR="00387B44" w:rsidRPr="00B93702" w:rsidRDefault="00387B44" w:rsidP="00387B44"/>
    <w:p w14:paraId="67B36866" w14:textId="77777777" w:rsidR="003C3529" w:rsidRPr="00B93702" w:rsidRDefault="003C3529" w:rsidP="00D96E9D">
      <w:pPr>
        <w:pStyle w:val="H6"/>
      </w:pPr>
      <w:r w:rsidRPr="00B93702">
        <w:t>6.6.2.5.4.7</w:t>
      </w:r>
      <w:r w:rsidRPr="00B93702">
        <w:tab/>
        <w:t>Additional requirements for band 48</w:t>
      </w:r>
    </w:p>
    <w:p w14:paraId="68B9105B" w14:textId="77777777" w:rsidR="003C3529" w:rsidRPr="00B93702" w:rsidRDefault="003C3529" w:rsidP="003C3529">
      <w:r w:rsidRPr="00B93702">
        <w:t>The following requirement may apply to BS operating in Band 48 in certain regions. Emissions shall not exceed the maximum levels specified in Table 6.6.2.4.9-</w:t>
      </w:r>
      <w:r w:rsidRPr="00B93702">
        <w:rPr>
          <w:lang w:eastAsia="zh-CN"/>
        </w:rPr>
        <w:t>1</w:t>
      </w:r>
      <w:r w:rsidRPr="00B93702">
        <w:t>.</w:t>
      </w:r>
    </w:p>
    <w:p w14:paraId="1EB56434" w14:textId="77777777" w:rsidR="003C3529" w:rsidRPr="00B93702" w:rsidRDefault="003C3529" w:rsidP="0048036E">
      <w:pPr>
        <w:pStyle w:val="TH"/>
        <w:rPr>
          <w:rFonts w:cs="v5.0.0"/>
        </w:rPr>
      </w:pPr>
      <w:r w:rsidRPr="00B93702">
        <w:t>Table 6.6.2.5.4.7-1: Additional operating band unwanted emission limits for Band 4</w:t>
      </w:r>
      <w:r w:rsidRPr="00B9370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14:paraId="3BB5DABE"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FD1DD02" w14:textId="77777777" w:rsidR="003C3529" w:rsidRPr="00B93702" w:rsidRDefault="003C3529" w:rsidP="00E819CF">
            <w:pPr>
              <w:pStyle w:val="TAH"/>
              <w:rPr>
                <w:rFonts w:cs="Calibri"/>
                <w:lang w:eastAsia="ja-JP"/>
              </w:rPr>
            </w:pPr>
            <w:r w:rsidRPr="00B937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1185F75" w14:textId="77777777" w:rsidR="003C3529" w:rsidRPr="00B93702" w:rsidRDefault="003C3529" w:rsidP="00E819CF">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F12DB27" w14:textId="77777777" w:rsidR="003C3529" w:rsidRPr="00B93702" w:rsidRDefault="003C3529" w:rsidP="00E819CF">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16E443A" w14:textId="77777777" w:rsidR="003C3529" w:rsidRPr="00B93702" w:rsidRDefault="003C3529" w:rsidP="00E819CF">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E3C55D7" w14:textId="77777777" w:rsidR="003C3529" w:rsidRPr="00B93702" w:rsidRDefault="003C3529" w:rsidP="00E819CF">
            <w:pPr>
              <w:pStyle w:val="TAH"/>
              <w:rPr>
                <w:rFonts w:cs="v5.0.0"/>
                <w:lang w:eastAsia="ja-JP"/>
              </w:rPr>
            </w:pPr>
            <w:r w:rsidRPr="00B93702">
              <w:rPr>
                <w:rFonts w:cs="v5.0.0"/>
                <w:lang w:eastAsia="ja-JP"/>
              </w:rPr>
              <w:t>Measurement bandwidth</w:t>
            </w:r>
          </w:p>
        </w:tc>
      </w:tr>
      <w:tr w:rsidR="0024766B" w:rsidRPr="00B93702" w14:paraId="1A87EFFE"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4A95895C" w14:textId="77777777" w:rsidR="003C3529" w:rsidRPr="00B93702" w:rsidRDefault="003C3529" w:rsidP="00E819CF">
            <w:pPr>
              <w:pStyle w:val="TAH"/>
              <w:rPr>
                <w:rFonts w:cs="Calibri"/>
                <w:b w:val="0"/>
                <w:lang w:eastAsia="ja-JP"/>
              </w:rPr>
            </w:pPr>
            <w:r w:rsidRPr="00B937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5C35C32" w14:textId="77777777" w:rsidR="003C3529" w:rsidRPr="00B93702" w:rsidRDefault="003C3529" w:rsidP="00E819CF">
            <w:pPr>
              <w:pStyle w:val="TAC"/>
              <w:rPr>
                <w:lang w:eastAsia="ja-JP"/>
              </w:rPr>
            </w:pPr>
            <w:r w:rsidRPr="00B93702">
              <w:rPr>
                <w:lang w:eastAsia="ja-JP"/>
              </w:rPr>
              <w:t xml:space="preserve">0 MHz </w:t>
            </w:r>
            <w:r w:rsidRPr="00B93702">
              <w:rPr>
                <w:lang w:eastAsia="ja-JP"/>
              </w:rPr>
              <w:sym w:font="Symbol" w:char="F0A3"/>
            </w:r>
            <w:r w:rsidRPr="00B93702">
              <w:rPr>
                <w:lang w:eastAsia="ja-JP"/>
              </w:rPr>
              <w:t xml:space="preserve"> </w:t>
            </w:r>
            <w:r w:rsidRPr="00B93702">
              <w:rPr>
                <w:lang w:eastAsia="ja-JP"/>
              </w:rPr>
              <w:sym w:font="Symbol" w:char="F044"/>
            </w:r>
            <w:r w:rsidRPr="00B937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2B4D8D6" w14:textId="77777777" w:rsidR="003C3529" w:rsidRPr="00B93702" w:rsidRDefault="003C3529" w:rsidP="00E819CF">
            <w:pPr>
              <w:pStyle w:val="TAC"/>
              <w:rPr>
                <w:rFonts w:cs="v5.0.0"/>
                <w:lang w:eastAsia="ja-JP"/>
              </w:rPr>
            </w:pPr>
            <w:r w:rsidRPr="00B93702">
              <w:rPr>
                <w:rFonts w:cs="v5.0.0"/>
                <w:lang w:eastAsia="ja-JP"/>
              </w:rPr>
              <w:t xml:space="preserve">0.5 MHz </w:t>
            </w:r>
            <w:r w:rsidRPr="00B93702">
              <w:rPr>
                <w:rFonts w:cs="v5.0.0"/>
                <w:lang w:eastAsia="ja-JP"/>
              </w:rPr>
              <w:sym w:font="Symbol" w:char="F0A3"/>
            </w:r>
            <w:r w:rsidRPr="00B937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EEF4815" w14:textId="77777777" w:rsidR="003C3529" w:rsidRPr="00B93702" w:rsidRDefault="003C3529" w:rsidP="00E819CF">
            <w:pPr>
              <w:pStyle w:val="TAH"/>
              <w:rPr>
                <w:rFonts w:cs="v5.0.0"/>
                <w:lang w:eastAsia="ja-JP"/>
              </w:rPr>
            </w:pPr>
            <w:r w:rsidRPr="00B93702">
              <w:rPr>
                <w:rFonts w:cs="v5.0.0"/>
                <w:lang w:eastAsia="ja-JP"/>
              </w:rPr>
              <w:t>-</w:t>
            </w:r>
            <w:r w:rsidRPr="00B937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7CAD2C43" w14:textId="77777777" w:rsidR="003C3529" w:rsidRPr="00B93702" w:rsidRDefault="003C3529" w:rsidP="00E819CF">
            <w:pPr>
              <w:pStyle w:val="TAC"/>
              <w:rPr>
                <w:rFonts w:cs="Calibri"/>
                <w:lang w:eastAsia="zh-CN"/>
              </w:rPr>
            </w:pPr>
            <w:r w:rsidRPr="00B93702">
              <w:rPr>
                <w:lang w:eastAsia="zh-CN"/>
              </w:rPr>
              <w:t>1 MHz</w:t>
            </w:r>
          </w:p>
        </w:tc>
      </w:tr>
    </w:tbl>
    <w:p w14:paraId="6C0E9B3E" w14:textId="77777777" w:rsidR="00256351" w:rsidRPr="00B93702" w:rsidRDefault="00256351" w:rsidP="003C3529"/>
    <w:p w14:paraId="07668DAB" w14:textId="77777777" w:rsidR="00D96E9D" w:rsidRPr="00B93702" w:rsidRDefault="00D96E9D" w:rsidP="00EA5ECC">
      <w:pPr>
        <w:pStyle w:val="H6"/>
        <w:rPr>
          <w:lang w:eastAsia="zh-CN"/>
        </w:rPr>
      </w:pPr>
      <w:r w:rsidRPr="00B93702">
        <w:t>6.6.2.5.4.8</w:t>
      </w:r>
      <w:r w:rsidRPr="00B93702">
        <w:tab/>
        <w:t>Additional requirements for band 53</w:t>
      </w:r>
    </w:p>
    <w:p w14:paraId="04557B38" w14:textId="77777777" w:rsidR="00D96E9D" w:rsidRPr="00B93702" w:rsidRDefault="00D96E9D" w:rsidP="00D96E9D">
      <w:r w:rsidRPr="00B93702">
        <w:t>The following requirement may apply to BS operating in Band 53 in certain regions. Emissions shall not exceed the maximum levels specified in Table 6.6.2.5.4.8-1.</w:t>
      </w:r>
    </w:p>
    <w:p w14:paraId="5E64B942" w14:textId="77777777" w:rsidR="00D96E9D" w:rsidRPr="00B93702" w:rsidRDefault="00D96E9D" w:rsidP="00D96E9D">
      <w:pPr>
        <w:pStyle w:val="TH"/>
        <w:rPr>
          <w:rFonts w:cs="v5.0.0"/>
        </w:rPr>
      </w:pPr>
      <w:r w:rsidRPr="00B93702">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B93702" w:rsidRPr="00B93702" w14:paraId="2A7A15EE"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14:paraId="5923EF5E" w14:textId="77777777" w:rsidR="00D96E9D" w:rsidRPr="00B93702" w:rsidRDefault="00D96E9D" w:rsidP="00F535E8">
            <w:pPr>
              <w:pStyle w:val="TAH"/>
              <w:rPr>
                <w:rFonts w:cs="Calibri"/>
                <w:lang w:eastAsia="ja-JP"/>
              </w:rPr>
            </w:pPr>
            <w:r w:rsidRPr="00B9370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2A2D38C" w14:textId="77777777" w:rsidR="00D96E9D" w:rsidRPr="00B93702" w:rsidRDefault="00D96E9D" w:rsidP="00F535E8">
            <w:pPr>
              <w:pStyle w:val="TAH"/>
              <w:rPr>
                <w:rFonts w:cs="v5.0.0"/>
                <w:lang w:eastAsia="ja-JP"/>
              </w:rPr>
            </w:pPr>
            <w:r w:rsidRPr="00B9370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B9A7900" w14:textId="77777777" w:rsidR="00D96E9D" w:rsidRPr="00B93702" w:rsidRDefault="00D96E9D" w:rsidP="00F535E8">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020D85C" w14:textId="77777777" w:rsidR="00D96E9D" w:rsidRPr="00B93702" w:rsidRDefault="00D96E9D" w:rsidP="00F535E8">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18EF5B" w14:textId="77777777" w:rsidR="00D96E9D" w:rsidRPr="00B93702" w:rsidRDefault="00D96E9D" w:rsidP="00F535E8">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A336CC" w14:textId="77777777" w:rsidR="00D96E9D" w:rsidRPr="00B93702" w:rsidRDefault="00D96E9D" w:rsidP="00F535E8">
            <w:pPr>
              <w:pStyle w:val="TAH"/>
              <w:rPr>
                <w:rFonts w:cs="v5.0.0"/>
                <w:lang w:eastAsia="ja-JP"/>
              </w:rPr>
            </w:pPr>
            <w:r w:rsidRPr="00B93702">
              <w:rPr>
                <w:rFonts w:cs="v5.0.0"/>
                <w:lang w:eastAsia="ja-JP"/>
              </w:rPr>
              <w:t>Measurement bandwidth</w:t>
            </w:r>
          </w:p>
        </w:tc>
      </w:tr>
      <w:tr w:rsidR="00B93702" w:rsidRPr="00B93702" w14:paraId="65C7515C"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8A8103F" w14:textId="77777777"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28410FC" w14:textId="77777777" w:rsidR="00D96E9D" w:rsidRPr="00B93702" w:rsidRDefault="00D96E9D" w:rsidP="00F535E8">
            <w:pPr>
              <w:pStyle w:val="TAC"/>
              <w:rPr>
                <w:rFonts w:cs="Arial"/>
                <w:szCs w:val="18"/>
              </w:rPr>
            </w:pPr>
            <w:r w:rsidRPr="00B9370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F8C740E" w14:textId="77777777"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4D1521" w14:textId="77777777"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A3056E0" w14:textId="77777777"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19894" w14:textId="77777777" w:rsidR="00D96E9D" w:rsidRPr="00B93702" w:rsidRDefault="00D96E9D" w:rsidP="00F535E8">
            <w:pPr>
              <w:pStyle w:val="TAC"/>
              <w:rPr>
                <w:rFonts w:cs="Arial"/>
                <w:szCs w:val="18"/>
              </w:rPr>
            </w:pPr>
            <w:r w:rsidRPr="00B93702">
              <w:rPr>
                <w:rFonts w:cs="Arial"/>
                <w:szCs w:val="18"/>
              </w:rPr>
              <w:t>1 MHz</w:t>
            </w:r>
          </w:p>
        </w:tc>
      </w:tr>
      <w:tr w:rsidR="00B93702" w:rsidRPr="00B93702" w14:paraId="5138A119"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A893055" w14:textId="77777777"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C0FF4A8" w14:textId="77777777" w:rsidR="00D96E9D" w:rsidRPr="00B93702" w:rsidRDefault="00D96E9D" w:rsidP="00F535E8">
            <w:pPr>
              <w:pStyle w:val="TAC"/>
              <w:rPr>
                <w:rFonts w:cs="Arial"/>
                <w:szCs w:val="18"/>
              </w:rPr>
            </w:pPr>
            <w:r w:rsidRPr="00B9370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3B29D1AF" w14:textId="77777777"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E5DFBC4" w14:textId="77777777"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6907C34" w14:textId="77777777"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6FF97CE0" w14:textId="77777777" w:rsidR="00D96E9D" w:rsidRPr="00B93702" w:rsidRDefault="00D96E9D" w:rsidP="00F535E8">
            <w:pPr>
              <w:pStyle w:val="TAC"/>
              <w:rPr>
                <w:rFonts w:cs="Arial"/>
                <w:szCs w:val="18"/>
              </w:rPr>
            </w:pPr>
            <w:r w:rsidRPr="00B93702">
              <w:rPr>
                <w:rFonts w:cs="Arial"/>
                <w:szCs w:val="18"/>
              </w:rPr>
              <w:t>1 MHz</w:t>
            </w:r>
          </w:p>
        </w:tc>
      </w:tr>
      <w:tr w:rsidR="00B93702" w:rsidRPr="00B93702" w14:paraId="3840063E"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4892283" w14:textId="77777777"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BFDBAAF" w14:textId="77777777" w:rsidR="00D96E9D" w:rsidRPr="00B93702" w:rsidRDefault="00D96E9D" w:rsidP="00F535E8">
            <w:pPr>
              <w:pStyle w:val="TAC"/>
              <w:rPr>
                <w:rFonts w:cs="Arial"/>
                <w:szCs w:val="18"/>
              </w:rPr>
            </w:pPr>
            <w:r w:rsidRPr="00B9370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6FEF7CCD" w14:textId="77777777"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193AB46" w14:textId="77777777" w:rsidR="00D96E9D" w:rsidRPr="00B93702" w:rsidRDefault="00D96E9D" w:rsidP="00F535E8">
            <w:pPr>
              <w:pStyle w:val="TAC"/>
              <w:rPr>
                <w:rFonts w:cs="Arial"/>
                <w:szCs w:val="18"/>
              </w:rPr>
            </w:pPr>
            <w:r w:rsidRPr="00B937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291E7E5D" w14:textId="77777777"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1E278C6" w14:textId="77777777" w:rsidR="00D96E9D" w:rsidRPr="00B93702" w:rsidRDefault="00D96E9D" w:rsidP="00F535E8">
            <w:pPr>
              <w:pStyle w:val="TAC"/>
              <w:rPr>
                <w:rFonts w:cs="Arial"/>
                <w:szCs w:val="18"/>
              </w:rPr>
            </w:pPr>
            <w:r w:rsidRPr="00B93702">
              <w:rPr>
                <w:rFonts w:cs="Arial"/>
                <w:szCs w:val="18"/>
              </w:rPr>
              <w:t>1 MHz</w:t>
            </w:r>
          </w:p>
        </w:tc>
      </w:tr>
      <w:tr w:rsidR="00B93702" w:rsidRPr="00B93702" w14:paraId="1EA84FCA"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B3C48DA" w14:textId="77777777"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2C37BE2" w14:textId="77777777" w:rsidR="00D96E9D" w:rsidRPr="00B93702" w:rsidRDefault="00D96E9D" w:rsidP="00F535E8">
            <w:pPr>
              <w:pStyle w:val="TAC"/>
              <w:rPr>
                <w:rFonts w:cs="Arial"/>
                <w:szCs w:val="18"/>
              </w:rPr>
            </w:pPr>
            <w:r w:rsidRPr="00B9370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07458C8" w14:textId="77777777"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4A7EB5AA" w14:textId="77777777" w:rsidR="00D96E9D" w:rsidRPr="00B93702" w:rsidRDefault="00D96E9D" w:rsidP="00F535E8">
            <w:pPr>
              <w:pStyle w:val="TAC"/>
              <w:rPr>
                <w:rFonts w:cs="Arial"/>
                <w:szCs w:val="18"/>
              </w:rPr>
            </w:pPr>
            <w:r w:rsidRPr="00B93702">
              <w:rPr>
                <w:rFonts w:cs="Arial"/>
                <w:szCs w:val="18"/>
              </w:rPr>
              <w:t xml:space="preserve">5.5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7A0C1FC2" w14:textId="77777777"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E2B4FFC" w14:textId="77777777" w:rsidR="00D96E9D" w:rsidRPr="00B93702" w:rsidRDefault="00D96E9D" w:rsidP="00F535E8">
            <w:pPr>
              <w:pStyle w:val="TAC"/>
              <w:rPr>
                <w:rFonts w:cs="Arial"/>
                <w:szCs w:val="18"/>
              </w:rPr>
            </w:pPr>
            <w:r w:rsidRPr="00B93702">
              <w:rPr>
                <w:rFonts w:cs="Arial"/>
                <w:szCs w:val="18"/>
              </w:rPr>
              <w:t>1 MHz</w:t>
            </w:r>
          </w:p>
        </w:tc>
      </w:tr>
      <w:tr w:rsidR="00B93702" w:rsidRPr="00B93702" w14:paraId="028FEB25"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A09B8AC" w14:textId="77777777" w:rsidR="00D96E9D" w:rsidRPr="00B93702" w:rsidRDefault="00D96E9D" w:rsidP="00F535E8">
            <w:pPr>
              <w:pStyle w:val="TAC"/>
              <w:rPr>
                <w:rFonts w:cs="Arial"/>
                <w:szCs w:val="18"/>
              </w:rPr>
            </w:pPr>
            <w:r w:rsidRPr="00B9370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21FE727B" w14:textId="77777777" w:rsidR="00D96E9D" w:rsidRPr="00B93702" w:rsidRDefault="00D96E9D" w:rsidP="00F535E8">
            <w:pPr>
              <w:pStyle w:val="TAC"/>
              <w:rPr>
                <w:rFonts w:cs="Arial"/>
                <w:szCs w:val="18"/>
              </w:rPr>
            </w:pPr>
            <w:r w:rsidRPr="00B9370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397AA3EA" w14:textId="77777777"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30EF0992" w14:textId="77777777"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D4EFD67" w14:textId="77777777" w:rsidR="00D96E9D" w:rsidRPr="00B93702" w:rsidRDefault="00D96E9D" w:rsidP="00F535E8">
            <w:pPr>
              <w:pStyle w:val="TAC"/>
              <w:rPr>
                <w:rFonts w:cs="Arial"/>
                <w:szCs w:val="18"/>
              </w:rPr>
            </w:pPr>
            <w:r w:rsidRPr="00B937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3A5C50AE" w14:textId="77777777" w:rsidR="00D96E9D" w:rsidRPr="00B93702" w:rsidRDefault="00D96E9D" w:rsidP="00F535E8">
            <w:pPr>
              <w:pStyle w:val="TAC"/>
              <w:rPr>
                <w:rFonts w:cs="Arial"/>
                <w:szCs w:val="18"/>
              </w:rPr>
            </w:pPr>
            <w:r w:rsidRPr="00B93702">
              <w:rPr>
                <w:rFonts w:cs="Arial"/>
                <w:szCs w:val="18"/>
              </w:rPr>
              <w:t>1 MHz</w:t>
            </w:r>
          </w:p>
        </w:tc>
      </w:tr>
      <w:tr w:rsidR="00B93702" w:rsidRPr="00B93702" w14:paraId="67DD322C"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63CAC4D" w14:textId="77777777"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40AAF937" w14:textId="77777777" w:rsidR="00D96E9D" w:rsidRPr="00B93702" w:rsidRDefault="00D96E9D" w:rsidP="00F535E8">
            <w:pPr>
              <w:pStyle w:val="TAC"/>
              <w:rPr>
                <w:rFonts w:cs="Arial"/>
                <w:szCs w:val="18"/>
              </w:rPr>
            </w:pPr>
            <w:r w:rsidRPr="00B9370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A278B65" w14:textId="77777777"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A1B886B" w14:textId="77777777"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6D4D4BE8" w14:textId="77777777"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965F7B8" w14:textId="77777777" w:rsidR="00D96E9D" w:rsidRPr="00B93702" w:rsidRDefault="00D96E9D" w:rsidP="00F535E8">
            <w:pPr>
              <w:pStyle w:val="TAC"/>
              <w:rPr>
                <w:rFonts w:cs="Arial"/>
                <w:szCs w:val="18"/>
              </w:rPr>
            </w:pPr>
            <w:r w:rsidRPr="00B93702">
              <w:rPr>
                <w:rFonts w:cs="Arial"/>
                <w:szCs w:val="18"/>
              </w:rPr>
              <w:t>1 MHz</w:t>
            </w:r>
          </w:p>
        </w:tc>
      </w:tr>
      <w:tr w:rsidR="00B93702" w:rsidRPr="00B93702" w14:paraId="09660113"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BDAA424" w14:textId="77777777"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DD7D0F7" w14:textId="77777777" w:rsidR="00D96E9D" w:rsidRPr="00B93702" w:rsidRDefault="00D96E9D" w:rsidP="00F535E8">
            <w:pPr>
              <w:pStyle w:val="TAC"/>
              <w:rPr>
                <w:rFonts w:cs="Arial"/>
                <w:szCs w:val="18"/>
              </w:rPr>
            </w:pPr>
            <w:r w:rsidRPr="00B9370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B789667" w14:textId="77777777"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3C2EE53B" w14:textId="77777777"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6E1CCCEA" w14:textId="77777777"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61EE2DF5" w14:textId="77777777" w:rsidR="00D96E9D" w:rsidRPr="00B93702" w:rsidRDefault="00D96E9D" w:rsidP="00F535E8">
            <w:pPr>
              <w:pStyle w:val="TAC"/>
              <w:rPr>
                <w:rFonts w:cs="Arial"/>
                <w:szCs w:val="18"/>
              </w:rPr>
            </w:pPr>
            <w:r w:rsidRPr="00B93702">
              <w:rPr>
                <w:rFonts w:cs="Arial"/>
                <w:szCs w:val="18"/>
              </w:rPr>
              <w:t>1 MHz</w:t>
            </w:r>
          </w:p>
        </w:tc>
      </w:tr>
      <w:tr w:rsidR="00B93702" w:rsidRPr="00B93702" w14:paraId="69B7D42D"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943ED0D" w14:textId="77777777"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DE9D993" w14:textId="77777777" w:rsidR="00D96E9D" w:rsidRPr="00B93702" w:rsidRDefault="00D96E9D" w:rsidP="00F535E8">
            <w:pPr>
              <w:pStyle w:val="TAC"/>
              <w:rPr>
                <w:rFonts w:cs="Arial"/>
                <w:szCs w:val="18"/>
              </w:rPr>
            </w:pPr>
            <w:r w:rsidRPr="00B9370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7F4CABAC" w14:textId="77777777"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3B62EC6E" w14:textId="77777777"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D15170B" w14:textId="77777777"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D21EE18" w14:textId="77777777" w:rsidR="00D96E9D" w:rsidRPr="00B93702" w:rsidRDefault="00D96E9D" w:rsidP="00F535E8">
            <w:pPr>
              <w:pStyle w:val="TAC"/>
              <w:rPr>
                <w:rFonts w:cs="Arial"/>
                <w:szCs w:val="18"/>
              </w:rPr>
            </w:pPr>
            <w:r w:rsidRPr="00B93702">
              <w:rPr>
                <w:rFonts w:cs="Arial"/>
                <w:szCs w:val="18"/>
              </w:rPr>
              <w:t>1 MHz</w:t>
            </w:r>
          </w:p>
        </w:tc>
      </w:tr>
      <w:tr w:rsidR="0024766B" w:rsidRPr="00B93702" w14:paraId="22E910F2" w14:textId="77777777"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C53AACC" w14:textId="77777777"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0CC35E4" w14:textId="77777777" w:rsidR="00D96E9D" w:rsidRPr="00B93702" w:rsidRDefault="00D96E9D" w:rsidP="00F535E8">
            <w:pPr>
              <w:pStyle w:val="TAC"/>
              <w:rPr>
                <w:rFonts w:cs="Arial"/>
                <w:szCs w:val="18"/>
              </w:rPr>
            </w:pPr>
            <w:r w:rsidRPr="00B9370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753C473D" w14:textId="77777777"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485E014" w14:textId="77777777"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3EF22EEA" w14:textId="77777777"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6BFEA411" w14:textId="77777777" w:rsidR="00D96E9D" w:rsidRPr="00B93702" w:rsidRDefault="00D96E9D" w:rsidP="00F535E8">
            <w:pPr>
              <w:pStyle w:val="TAC"/>
              <w:rPr>
                <w:rFonts w:cs="Arial"/>
                <w:szCs w:val="18"/>
              </w:rPr>
            </w:pPr>
            <w:r w:rsidRPr="00B93702">
              <w:rPr>
                <w:rFonts w:cs="Arial"/>
                <w:szCs w:val="18"/>
              </w:rPr>
              <w:t>1 MHz</w:t>
            </w:r>
          </w:p>
        </w:tc>
      </w:tr>
    </w:tbl>
    <w:p w14:paraId="623BD5A0" w14:textId="77777777" w:rsidR="00D96E9D" w:rsidRPr="00B93702" w:rsidRDefault="00D96E9D" w:rsidP="003C3529"/>
    <w:p w14:paraId="2C7F406E" w14:textId="77777777" w:rsidR="00A26C61" w:rsidRPr="00B93702" w:rsidRDefault="00A26C61" w:rsidP="00F311C8">
      <w:pPr>
        <w:pStyle w:val="Heading3"/>
      </w:pPr>
      <w:bookmarkStart w:id="610" w:name="_Toc21098046"/>
      <w:bookmarkStart w:id="611" w:name="_Toc29765608"/>
      <w:r w:rsidRPr="00B93702">
        <w:t>6.6.3</w:t>
      </w:r>
      <w:r w:rsidRPr="00B93702">
        <w:tab/>
        <w:t>Occupied bandwidth</w:t>
      </w:r>
      <w:bookmarkEnd w:id="610"/>
      <w:bookmarkEnd w:id="611"/>
    </w:p>
    <w:p w14:paraId="28D7859E" w14:textId="77777777" w:rsidR="00D32BB7" w:rsidRPr="00B93702" w:rsidRDefault="00D32BB7" w:rsidP="00F311C8">
      <w:pPr>
        <w:pStyle w:val="Heading4"/>
      </w:pPr>
      <w:bookmarkStart w:id="612" w:name="_Toc21098047"/>
      <w:bookmarkStart w:id="613" w:name="_Toc29765609"/>
      <w:r w:rsidRPr="00B93702">
        <w:t>6.6.3.1</w:t>
      </w:r>
      <w:r w:rsidRPr="00B93702">
        <w:tab/>
        <w:t>Definition and applicability</w:t>
      </w:r>
      <w:bookmarkEnd w:id="612"/>
      <w:bookmarkEnd w:id="613"/>
    </w:p>
    <w:p w14:paraId="6F2DC714" w14:textId="77777777" w:rsidR="00D32BB7" w:rsidRPr="00B93702" w:rsidRDefault="00D32BB7" w:rsidP="00D32BB7">
      <w:pPr>
        <w:rPr>
          <w:rFonts w:cs="v4.2.0"/>
        </w:rPr>
      </w:pPr>
      <w:r w:rsidRPr="00B93702">
        <w:rPr>
          <w:rFonts w:cs="v4.2.0"/>
        </w:rPr>
        <w:t xml:space="preserve">The occupied bandwidth is the width of a frequency band such that, below the lower and above the upper frequency limits, the mean powers emitted are each equal to a specified percentage </w:t>
      </w:r>
      <w:r w:rsidRPr="00B93702">
        <w:rPr>
          <w:rFonts w:ascii="Symbol" w:hAnsi="Symbol" w:cs="v4.2.0"/>
        </w:rPr>
        <w:t></w:t>
      </w:r>
      <w:r w:rsidRPr="00B93702">
        <w:rPr>
          <w:rFonts w:cs="v4.2.0"/>
        </w:rPr>
        <w:t>/2 of the total mean transmitted power. See also ITU-R Recommendation SM.328 [</w:t>
      </w:r>
      <w:r w:rsidRPr="00B93702">
        <w:rPr>
          <w:rFonts w:eastAsia="SimSun" w:cs="v4.2.0"/>
          <w:lang w:eastAsia="zh-CN"/>
        </w:rPr>
        <w:t>15</w:t>
      </w:r>
      <w:r w:rsidRPr="00B93702">
        <w:rPr>
          <w:rFonts w:cs="v4.2.0"/>
        </w:rPr>
        <w:t>].</w:t>
      </w:r>
    </w:p>
    <w:p w14:paraId="4A3B2B73" w14:textId="77777777" w:rsidR="00D32BB7" w:rsidRPr="00B93702" w:rsidRDefault="00D32BB7" w:rsidP="00D32BB7">
      <w:pPr>
        <w:rPr>
          <w:rFonts w:cs="v4.2.0"/>
        </w:rPr>
      </w:pPr>
      <w:r w:rsidRPr="00B93702">
        <w:rPr>
          <w:rFonts w:cs="v4.2.0"/>
        </w:rPr>
        <w:t xml:space="preserve">The value of </w:t>
      </w:r>
      <w:r w:rsidRPr="00B93702">
        <w:rPr>
          <w:rFonts w:ascii="Symbol" w:hAnsi="Symbol" w:cs="v4.2.0"/>
        </w:rPr>
        <w:t></w:t>
      </w:r>
      <w:r w:rsidRPr="00B93702">
        <w:rPr>
          <w:rFonts w:cs="v4.2.0"/>
        </w:rPr>
        <w:t>/2 shall be taken as 0.5%.</w:t>
      </w:r>
    </w:p>
    <w:p w14:paraId="5AFEA4E1" w14:textId="77777777" w:rsidR="00D32BB7" w:rsidRPr="00B93702" w:rsidRDefault="00D32BB7" w:rsidP="00F311C8">
      <w:pPr>
        <w:pStyle w:val="Heading4"/>
      </w:pPr>
      <w:bookmarkStart w:id="614" w:name="_Toc21098048"/>
      <w:bookmarkStart w:id="615" w:name="_Toc29765610"/>
      <w:r w:rsidRPr="00B93702">
        <w:t>6.6.3.2</w:t>
      </w:r>
      <w:r w:rsidRPr="00B93702">
        <w:tab/>
      </w:r>
      <w:r w:rsidR="00DB7FF2" w:rsidRPr="00B93702">
        <w:t>Minimum requirement</w:t>
      </w:r>
      <w:r w:rsidRPr="00B93702">
        <w:t>s</w:t>
      </w:r>
      <w:bookmarkEnd w:id="614"/>
      <w:bookmarkEnd w:id="615"/>
    </w:p>
    <w:p w14:paraId="76083E3A" w14:textId="77777777" w:rsidR="00D32BB7" w:rsidRPr="00B93702" w:rsidRDefault="00D32BB7" w:rsidP="00D32BB7">
      <w:r w:rsidRPr="00B93702">
        <w:t>The minimum requirement is in TS 37.104 [2] subclause 6.6.3.</w:t>
      </w:r>
    </w:p>
    <w:p w14:paraId="354825E4" w14:textId="77777777" w:rsidR="00D32BB7" w:rsidRPr="00B93702" w:rsidRDefault="00D32BB7" w:rsidP="00F311C8">
      <w:pPr>
        <w:pStyle w:val="Heading4"/>
      </w:pPr>
      <w:bookmarkStart w:id="616" w:name="_Toc21098049"/>
      <w:bookmarkStart w:id="617" w:name="_Toc29765611"/>
      <w:r w:rsidRPr="00B93702">
        <w:t>6.6.3.3</w:t>
      </w:r>
      <w:r w:rsidRPr="00B93702">
        <w:tab/>
        <w:t>Test purpose</w:t>
      </w:r>
      <w:bookmarkEnd w:id="616"/>
      <w:bookmarkEnd w:id="617"/>
    </w:p>
    <w:p w14:paraId="2BE2682E" w14:textId="77777777" w:rsidR="00D32BB7" w:rsidRPr="00B93702" w:rsidRDefault="00D32BB7" w:rsidP="00D32BB7">
      <w:pPr>
        <w:rPr>
          <w:rFonts w:cs="v4.2.0"/>
        </w:rPr>
      </w:pPr>
      <w:r w:rsidRPr="00B93702">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B93702">
        <w:rPr>
          <w:rFonts w:eastAsia="SimSun" w:cs="v4.2.0"/>
          <w:lang w:eastAsia="zh-CN"/>
        </w:rPr>
        <w:t>15</w:t>
      </w:r>
      <w:r w:rsidRPr="00B93702">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27C38A13" w14:textId="77777777" w:rsidR="00D32BB7" w:rsidRPr="00B93702" w:rsidRDefault="00D32BB7" w:rsidP="00F311C8">
      <w:pPr>
        <w:pStyle w:val="Heading4"/>
      </w:pPr>
      <w:bookmarkStart w:id="618" w:name="_Toc21098050"/>
      <w:bookmarkStart w:id="619" w:name="_Toc29765612"/>
      <w:r w:rsidRPr="00B93702">
        <w:t>6.6.3.4</w:t>
      </w:r>
      <w:r w:rsidRPr="00B93702">
        <w:tab/>
        <w:t>Method of test</w:t>
      </w:r>
      <w:bookmarkEnd w:id="618"/>
      <w:bookmarkEnd w:id="619"/>
    </w:p>
    <w:p w14:paraId="1394BAD2" w14:textId="77777777" w:rsidR="006A68D0" w:rsidRPr="00B93702" w:rsidRDefault="006A68D0" w:rsidP="006A68D0">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14:paraId="4BCFBB71" w14:textId="77777777" w:rsidR="006A68D0" w:rsidRPr="00B93702" w:rsidRDefault="006A68D0" w:rsidP="006A68D0">
      <w:pPr>
        <w:pStyle w:val="B10"/>
      </w:pPr>
      <w:r w:rsidRPr="00B93702">
        <w:t>-</w:t>
      </w:r>
      <w:r w:rsidRPr="00B93702">
        <w:tab/>
        <w:t>For references to TS 25.141</w:t>
      </w:r>
      <w:r w:rsidR="00AB74E3" w:rsidRPr="00B93702">
        <w:t xml:space="preserve"> [10]</w:t>
      </w:r>
      <w:r w:rsidRPr="00B93702">
        <w:t>, the method of test is specified in TS 25.141 [10], subclause 6.5.1.4.</w:t>
      </w:r>
    </w:p>
    <w:p w14:paraId="7B56BDE1" w14:textId="77777777" w:rsidR="006A68D0" w:rsidRPr="00B93702" w:rsidRDefault="006A68D0" w:rsidP="006A68D0">
      <w:pPr>
        <w:pStyle w:val="B10"/>
      </w:pPr>
      <w:r w:rsidRPr="00B93702">
        <w:t>-</w:t>
      </w:r>
      <w:r w:rsidRPr="00B93702">
        <w:tab/>
        <w:t>For references to TS 25.142</w:t>
      </w:r>
      <w:r w:rsidR="00AB74E3" w:rsidRPr="00B93702">
        <w:t xml:space="preserve"> [12]</w:t>
      </w:r>
      <w:r w:rsidRPr="00B93702">
        <w:t>, the method of test is specified in TS 25.142 [12], subclause 6.6.1.4.</w:t>
      </w:r>
    </w:p>
    <w:p w14:paraId="49BF6D27" w14:textId="77777777" w:rsidR="00C77104" w:rsidRPr="00B93702" w:rsidRDefault="006A68D0" w:rsidP="00C77104">
      <w:pPr>
        <w:pStyle w:val="B10"/>
      </w:pPr>
      <w:r w:rsidRPr="00B93702">
        <w:t>-</w:t>
      </w:r>
      <w:r w:rsidRPr="00B93702">
        <w:tab/>
        <w:t>For references to TS 36.141</w:t>
      </w:r>
      <w:r w:rsidR="00AB74E3" w:rsidRPr="00B93702">
        <w:t xml:space="preserve"> [9]</w:t>
      </w:r>
      <w:r w:rsidRPr="00B93702">
        <w:t>, the method of test is specified in TS 36.141 [9], subclause 6.6.1.4.</w:t>
      </w:r>
    </w:p>
    <w:p w14:paraId="4FCB5A4B" w14:textId="77777777" w:rsidR="006A68D0" w:rsidRPr="00B93702" w:rsidRDefault="00C77104" w:rsidP="00C77104">
      <w:pPr>
        <w:pStyle w:val="B10"/>
      </w:pPr>
      <w:r w:rsidRPr="00B93702">
        <w:t>-</w:t>
      </w:r>
      <w:r w:rsidRPr="00B93702">
        <w:tab/>
        <w:t>For references to TS 38.141-1 [26], the method of test is specified in TS 38.141-1 [26], subclause 6.6.2.4.</w:t>
      </w:r>
    </w:p>
    <w:p w14:paraId="4753C304" w14:textId="77777777" w:rsidR="00BB4A32" w:rsidRPr="00B93702" w:rsidRDefault="00BB4A32" w:rsidP="00BB4A32">
      <w:r w:rsidRPr="00B93702">
        <w:t>In addition, for a multi-band capable BS, the following steps hall apply:</w:t>
      </w:r>
    </w:p>
    <w:p w14:paraId="736D4D23" w14:textId="77777777" w:rsidR="00BB4A32" w:rsidRPr="00B93702" w:rsidRDefault="00BB4A32" w:rsidP="00BB4A32">
      <w:pPr>
        <w:pStyle w:val="B10"/>
      </w:pPr>
      <w:r w:rsidRPr="00B93702">
        <w:t>-</w:t>
      </w:r>
      <w:r w:rsidRPr="00B93702">
        <w:tab/>
        <w:t xml:space="preserve">For multi-band capable BS and single band tests, repeat the tests per involved band where single </w:t>
      </w:r>
      <w:r w:rsidR="009014E5" w:rsidRPr="00B93702">
        <w:t xml:space="preserve">carrier test models shall apply, with no carrier activated in the other band. In addition, when contiguous CA is supported, single </w:t>
      </w:r>
      <w:r w:rsidRPr="00B93702">
        <w:t>band test configurations and test models shall apply with no carrier activated in the other band.</w:t>
      </w:r>
    </w:p>
    <w:p w14:paraId="43352C01" w14:textId="77777777" w:rsidR="00BB4A32" w:rsidRPr="00B93702" w:rsidRDefault="00FF1E5F" w:rsidP="00BB4A32">
      <w:pPr>
        <w:pStyle w:val="B10"/>
      </w:pPr>
      <w:r w:rsidRPr="00B93702">
        <w:t xml:space="preserve"> </w:t>
      </w:r>
      <w:r w:rsidR="00BB4A32" w:rsidRPr="00B93702">
        <w:t>For multi-band capable BS with separate antenna connector, the antenna connector not being under test shall be terminated.</w:t>
      </w:r>
    </w:p>
    <w:p w14:paraId="69E5F89A" w14:textId="77777777" w:rsidR="00D32BB7" w:rsidRPr="00B93702" w:rsidRDefault="00D32BB7" w:rsidP="00F311C8">
      <w:pPr>
        <w:pStyle w:val="Heading4"/>
      </w:pPr>
      <w:bookmarkStart w:id="620" w:name="_Toc21098051"/>
      <w:bookmarkStart w:id="621" w:name="_Toc29765613"/>
      <w:r w:rsidRPr="00B93702">
        <w:t>6.6.3.5</w:t>
      </w:r>
      <w:r w:rsidRPr="00B93702">
        <w:tab/>
      </w:r>
      <w:r w:rsidR="00DB7FF2" w:rsidRPr="00B93702">
        <w:t>Test requirement</w:t>
      </w:r>
      <w:bookmarkEnd w:id="620"/>
      <w:bookmarkEnd w:id="621"/>
    </w:p>
    <w:p w14:paraId="367F2EC5" w14:textId="77777777" w:rsidR="00D32BB7" w:rsidRPr="00B93702" w:rsidRDefault="00D32BB7" w:rsidP="00D32BB7">
      <w:pPr>
        <w:rPr>
          <w:rFonts w:cs="v5.0.0"/>
          <w:snapToGrid w:val="0"/>
        </w:rPr>
      </w:pPr>
      <w:r w:rsidRPr="00B93702">
        <w:rPr>
          <w:rFonts w:cs="v5.0.0"/>
          <w:snapToGrid w:val="0"/>
        </w:rPr>
        <w:t xml:space="preserve">The occupied bandwidth </w:t>
      </w:r>
      <w:r w:rsidR="007474FF" w:rsidRPr="00B93702">
        <w:rPr>
          <w:rFonts w:cs="v5.0.0"/>
          <w:snapToGrid w:val="0"/>
        </w:rPr>
        <w:t xml:space="preserve">of a single carrier </w:t>
      </w:r>
      <w:r w:rsidRPr="00B93702">
        <w:rPr>
          <w:rFonts w:cs="v5.0.0"/>
          <w:snapToGrid w:val="0"/>
        </w:rPr>
        <w:t>shall be less than the values listed in Table 6.6.3.5-1.</w:t>
      </w:r>
      <w:r w:rsidR="00CF6B59" w:rsidRPr="00B93702">
        <w:rPr>
          <w:snapToGrid w:val="0"/>
        </w:rPr>
        <w:t xml:space="preserve"> </w:t>
      </w:r>
      <w:r w:rsidR="00C77104" w:rsidRPr="00B93702">
        <w:rPr>
          <w:snapToGrid w:val="0"/>
        </w:rPr>
        <w:t>F</w:t>
      </w:r>
      <w:r w:rsidR="007474FF" w:rsidRPr="00B93702">
        <w:rPr>
          <w:snapToGrid w:val="0"/>
        </w:rPr>
        <w:t xml:space="preserve">or E-UTRA intra-band </w:t>
      </w:r>
      <w:r w:rsidR="00CF6B59" w:rsidRPr="00B93702">
        <w:rPr>
          <w:snapToGrid w:val="0"/>
        </w:rPr>
        <w:t xml:space="preserve">contiguous </w:t>
      </w:r>
      <w:r w:rsidR="007474FF" w:rsidRPr="00B93702">
        <w:rPr>
          <w:snapToGrid w:val="0"/>
        </w:rPr>
        <w:t>carrier aggregation</w:t>
      </w:r>
      <w:r w:rsidR="00CF6B59" w:rsidRPr="00B93702">
        <w:rPr>
          <w:snapToGrid w:val="0"/>
        </w:rPr>
        <w:t xml:space="preserve">, </w:t>
      </w:r>
      <w:r w:rsidR="007474FF" w:rsidRPr="00B93702">
        <w:t>test requirement in clause 6.6.1.5 of TS 36.141 [9] applies for the E-UTRA component carriers that are aggregated</w:t>
      </w:r>
      <w:r w:rsidR="00CF6B59" w:rsidRPr="00B93702">
        <w:rPr>
          <w:rFonts w:cs="v5.0.0"/>
          <w:snapToGrid w:val="0"/>
        </w:rPr>
        <w:t>.</w:t>
      </w:r>
      <w:r w:rsidR="00C77104" w:rsidRPr="00B93702">
        <w:t xml:space="preserve"> For NR</w:t>
      </w:r>
      <w:r w:rsidR="00C77104" w:rsidRPr="00B93702">
        <w:rPr>
          <w:snapToGrid w:val="0"/>
        </w:rPr>
        <w:t xml:space="preserve"> intra-band contiguous carrier aggregation, </w:t>
      </w:r>
      <w:r w:rsidR="00C77104" w:rsidRPr="00B93702">
        <w:t>test requirement in clause 6.6.2.5 of TS 38.141-1 [26] applies for the NR component carriers that are aggregated.</w:t>
      </w:r>
    </w:p>
    <w:p w14:paraId="48321AF3" w14:textId="77777777" w:rsidR="00D32BB7" w:rsidRPr="00B93702" w:rsidRDefault="00D32BB7" w:rsidP="0048036E">
      <w:pPr>
        <w:pStyle w:val="TH"/>
      </w:pPr>
      <w:r w:rsidRPr="00B93702">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B93702" w:rsidRPr="00B93702" w14:paraId="58A815A3" w14:textId="77777777">
        <w:trPr>
          <w:jc w:val="center"/>
        </w:trPr>
        <w:tc>
          <w:tcPr>
            <w:tcW w:w="2118" w:type="dxa"/>
          </w:tcPr>
          <w:p w14:paraId="4540BEE2" w14:textId="77777777" w:rsidR="00D32BB7" w:rsidRPr="00B93702" w:rsidRDefault="00D32BB7" w:rsidP="00DF4388">
            <w:pPr>
              <w:pStyle w:val="TAH"/>
              <w:rPr>
                <w:rFonts w:cs="Arial"/>
                <w:snapToGrid w:val="0"/>
                <w:lang w:eastAsia="en-US"/>
              </w:rPr>
            </w:pPr>
            <w:r w:rsidRPr="00B93702">
              <w:rPr>
                <w:rFonts w:cs="Arial"/>
                <w:snapToGrid w:val="0"/>
                <w:lang w:eastAsia="en-US"/>
              </w:rPr>
              <w:t>RAT</w:t>
            </w:r>
          </w:p>
        </w:tc>
        <w:tc>
          <w:tcPr>
            <w:tcW w:w="3119" w:type="dxa"/>
          </w:tcPr>
          <w:p w14:paraId="5FE7BF70" w14:textId="77777777" w:rsidR="00D32BB7" w:rsidRPr="00B93702" w:rsidRDefault="00D32BB7" w:rsidP="00DF4388">
            <w:pPr>
              <w:pStyle w:val="TAH"/>
              <w:rPr>
                <w:rFonts w:cs="Arial"/>
                <w:snapToGrid w:val="0"/>
                <w:lang w:eastAsia="en-US"/>
              </w:rPr>
            </w:pPr>
            <w:r w:rsidRPr="00B93702">
              <w:rPr>
                <w:rFonts w:cs="Arial"/>
                <w:snapToGrid w:val="0"/>
                <w:lang w:eastAsia="en-US"/>
              </w:rPr>
              <w:t>Occupied bandwidth limit</w:t>
            </w:r>
          </w:p>
        </w:tc>
      </w:tr>
      <w:tr w:rsidR="00B93702" w:rsidRPr="00B93702" w14:paraId="7D232AD4" w14:textId="77777777">
        <w:trPr>
          <w:jc w:val="center"/>
        </w:trPr>
        <w:tc>
          <w:tcPr>
            <w:tcW w:w="2118" w:type="dxa"/>
          </w:tcPr>
          <w:p w14:paraId="4352E1E9" w14:textId="77777777" w:rsidR="00D32BB7" w:rsidRPr="00B93702" w:rsidRDefault="00D32BB7" w:rsidP="00DF4388">
            <w:pPr>
              <w:pStyle w:val="TAL"/>
              <w:rPr>
                <w:rFonts w:cs="Arial"/>
                <w:snapToGrid w:val="0"/>
                <w:lang w:eastAsia="en-US"/>
              </w:rPr>
            </w:pPr>
            <w:r w:rsidRPr="00B93702">
              <w:rPr>
                <w:rFonts w:cs="Arial"/>
                <w:snapToGrid w:val="0"/>
                <w:lang w:eastAsia="en-US"/>
              </w:rPr>
              <w:t>E-UTRA</w:t>
            </w:r>
            <w:r w:rsidR="00C77104" w:rsidRPr="00B93702">
              <w:rPr>
                <w:rFonts w:cs="Arial"/>
                <w:snapToGrid w:val="0"/>
                <w:lang w:eastAsia="en-US"/>
              </w:rPr>
              <w:t xml:space="preserve"> and NR</w:t>
            </w:r>
          </w:p>
        </w:tc>
        <w:tc>
          <w:tcPr>
            <w:tcW w:w="3119" w:type="dxa"/>
          </w:tcPr>
          <w:p w14:paraId="5DB17D5C" w14:textId="77777777" w:rsidR="00D32BB7" w:rsidRPr="00B93702" w:rsidRDefault="00D32BB7" w:rsidP="00DF4388">
            <w:pPr>
              <w:pStyle w:val="TAC"/>
              <w:rPr>
                <w:rFonts w:cs="Arial"/>
                <w:snapToGrid w:val="0"/>
                <w:lang w:eastAsia="en-US"/>
              </w:rPr>
            </w:pPr>
            <w:r w:rsidRPr="00B93702">
              <w:rPr>
                <w:rFonts w:cs="Arial"/>
                <w:lang w:eastAsia="en-US"/>
              </w:rPr>
              <w:t>BW</w:t>
            </w:r>
            <w:r w:rsidRPr="00B93702">
              <w:rPr>
                <w:rFonts w:cs="Arial"/>
                <w:vertAlign w:val="subscript"/>
                <w:lang w:eastAsia="en-US"/>
              </w:rPr>
              <w:t>Channel</w:t>
            </w:r>
          </w:p>
        </w:tc>
      </w:tr>
      <w:tr w:rsidR="00B93702" w:rsidRPr="00B93702" w14:paraId="2A4F6361" w14:textId="77777777">
        <w:trPr>
          <w:jc w:val="center"/>
        </w:trPr>
        <w:tc>
          <w:tcPr>
            <w:tcW w:w="2118" w:type="dxa"/>
          </w:tcPr>
          <w:p w14:paraId="492F033F" w14:textId="77777777" w:rsidR="00D32BB7" w:rsidRPr="00B93702" w:rsidRDefault="00D32BB7" w:rsidP="00DF4388">
            <w:pPr>
              <w:pStyle w:val="TAL"/>
              <w:rPr>
                <w:rFonts w:cs="Arial"/>
                <w:snapToGrid w:val="0"/>
                <w:lang w:eastAsia="en-US"/>
              </w:rPr>
            </w:pPr>
            <w:r w:rsidRPr="00B93702">
              <w:rPr>
                <w:rFonts w:cs="Arial"/>
                <w:snapToGrid w:val="0"/>
                <w:lang w:eastAsia="en-US"/>
              </w:rPr>
              <w:t>UTRA FDD</w:t>
            </w:r>
          </w:p>
        </w:tc>
        <w:tc>
          <w:tcPr>
            <w:tcW w:w="3119" w:type="dxa"/>
          </w:tcPr>
          <w:p w14:paraId="2B9C6805" w14:textId="77777777" w:rsidR="00D32BB7" w:rsidRPr="00B93702" w:rsidRDefault="00D32BB7" w:rsidP="00DF4388">
            <w:pPr>
              <w:pStyle w:val="TAC"/>
              <w:rPr>
                <w:rFonts w:cs="Arial"/>
                <w:snapToGrid w:val="0"/>
                <w:lang w:eastAsia="en-US"/>
              </w:rPr>
            </w:pPr>
            <w:r w:rsidRPr="00B93702">
              <w:rPr>
                <w:rFonts w:cs="Arial"/>
                <w:snapToGrid w:val="0"/>
                <w:lang w:eastAsia="en-US"/>
              </w:rPr>
              <w:t>5 MHz</w:t>
            </w:r>
          </w:p>
        </w:tc>
      </w:tr>
      <w:tr w:rsidR="00B93702" w:rsidRPr="00B93702" w14:paraId="5758988B" w14:textId="77777777">
        <w:trPr>
          <w:jc w:val="center"/>
        </w:trPr>
        <w:tc>
          <w:tcPr>
            <w:tcW w:w="2118" w:type="dxa"/>
          </w:tcPr>
          <w:p w14:paraId="42A458BB" w14:textId="77777777" w:rsidR="00D32BB7" w:rsidRPr="00B93702" w:rsidRDefault="00D32BB7" w:rsidP="00DF4388">
            <w:pPr>
              <w:pStyle w:val="TAL"/>
              <w:rPr>
                <w:rFonts w:cs="Arial"/>
                <w:snapToGrid w:val="0"/>
                <w:lang w:eastAsia="en-US"/>
              </w:rPr>
            </w:pPr>
            <w:r w:rsidRPr="00B93702">
              <w:rPr>
                <w:rFonts w:cs="Arial"/>
                <w:snapToGrid w:val="0"/>
                <w:lang w:eastAsia="en-US"/>
              </w:rPr>
              <w:t>1.28 Mcps UTRA TDD</w:t>
            </w:r>
          </w:p>
        </w:tc>
        <w:tc>
          <w:tcPr>
            <w:tcW w:w="3119" w:type="dxa"/>
          </w:tcPr>
          <w:p w14:paraId="35ECC544" w14:textId="77777777" w:rsidR="00D32BB7" w:rsidRPr="00B93702" w:rsidRDefault="00D32BB7" w:rsidP="00DF4388">
            <w:pPr>
              <w:pStyle w:val="TAC"/>
              <w:rPr>
                <w:rFonts w:cs="Arial"/>
                <w:snapToGrid w:val="0"/>
                <w:lang w:eastAsia="en-US"/>
              </w:rPr>
            </w:pPr>
            <w:r w:rsidRPr="00B93702">
              <w:rPr>
                <w:rFonts w:cs="Arial"/>
                <w:snapToGrid w:val="0"/>
                <w:lang w:eastAsia="en-US"/>
              </w:rPr>
              <w:t>1.6 MHz</w:t>
            </w:r>
          </w:p>
        </w:tc>
      </w:tr>
      <w:tr w:rsidR="002F6EF4" w:rsidRPr="00B93702" w14:paraId="78115547" w14:textId="77777777">
        <w:trPr>
          <w:jc w:val="center"/>
        </w:trPr>
        <w:tc>
          <w:tcPr>
            <w:tcW w:w="2118" w:type="dxa"/>
          </w:tcPr>
          <w:p w14:paraId="7CE0FA56" w14:textId="77777777" w:rsidR="002F6EF4" w:rsidRPr="00B93702" w:rsidRDefault="002F6EF4" w:rsidP="00DF4388">
            <w:pPr>
              <w:pStyle w:val="TAL"/>
              <w:rPr>
                <w:rFonts w:cs="Arial"/>
                <w:snapToGrid w:val="0"/>
                <w:lang w:eastAsia="en-US"/>
              </w:rPr>
            </w:pPr>
            <w:r w:rsidRPr="00B93702">
              <w:rPr>
                <w:rFonts w:cs="Arial"/>
                <w:snapToGrid w:val="0"/>
                <w:lang w:eastAsia="en-US"/>
              </w:rPr>
              <w:t>NB-IoT</w:t>
            </w:r>
          </w:p>
        </w:tc>
        <w:tc>
          <w:tcPr>
            <w:tcW w:w="3119" w:type="dxa"/>
          </w:tcPr>
          <w:p w14:paraId="5DF0C062" w14:textId="77777777" w:rsidR="002F6EF4" w:rsidRPr="00B93702" w:rsidRDefault="002F6EF4" w:rsidP="00DF4388">
            <w:pPr>
              <w:pStyle w:val="TAC"/>
              <w:rPr>
                <w:rFonts w:cs="Arial"/>
                <w:snapToGrid w:val="0"/>
                <w:lang w:eastAsia="en-US"/>
              </w:rPr>
            </w:pPr>
            <w:r w:rsidRPr="00B93702">
              <w:rPr>
                <w:rFonts w:cs="Arial"/>
                <w:snapToGrid w:val="0"/>
                <w:lang w:eastAsia="en-US"/>
              </w:rPr>
              <w:t>200 kHz</w:t>
            </w:r>
          </w:p>
        </w:tc>
      </w:tr>
    </w:tbl>
    <w:p w14:paraId="4C01714A" w14:textId="77777777" w:rsidR="00E208B3" w:rsidRPr="00B93702" w:rsidRDefault="00E208B3" w:rsidP="002F6EF4"/>
    <w:p w14:paraId="6E63FE52" w14:textId="77777777" w:rsidR="00A26C61" w:rsidRPr="00B93702" w:rsidRDefault="00A26C61" w:rsidP="00F311C8">
      <w:pPr>
        <w:pStyle w:val="Heading3"/>
      </w:pPr>
      <w:bookmarkStart w:id="622" w:name="_Toc21098052"/>
      <w:bookmarkStart w:id="623" w:name="_Toc29765614"/>
      <w:r w:rsidRPr="00B93702">
        <w:t>6.6.4</w:t>
      </w:r>
      <w:r w:rsidRPr="00B93702">
        <w:tab/>
        <w:t xml:space="preserve">Adjacent Channel Leakage </w:t>
      </w:r>
      <w:r w:rsidR="00C77104" w:rsidRPr="00B93702">
        <w:t xml:space="preserve">Power </w:t>
      </w:r>
      <w:r w:rsidRPr="00B93702">
        <w:t>Ratio (ACLR)</w:t>
      </w:r>
      <w:bookmarkEnd w:id="622"/>
      <w:bookmarkEnd w:id="623"/>
    </w:p>
    <w:p w14:paraId="0D2072D9" w14:textId="77777777" w:rsidR="00596CE9" w:rsidRPr="00B93702" w:rsidRDefault="00596CE9" w:rsidP="00F311C8">
      <w:pPr>
        <w:pStyle w:val="Heading4"/>
      </w:pPr>
      <w:bookmarkStart w:id="624" w:name="_Toc21098053"/>
      <w:bookmarkStart w:id="625" w:name="_Toc29765615"/>
      <w:r w:rsidRPr="00B93702">
        <w:t>6.6.4.1</w:t>
      </w:r>
      <w:r w:rsidRPr="00B93702">
        <w:tab/>
        <w:t>Definition and applicability</w:t>
      </w:r>
      <w:bookmarkEnd w:id="624"/>
      <w:bookmarkEnd w:id="625"/>
    </w:p>
    <w:p w14:paraId="30E2A767" w14:textId="77777777" w:rsidR="00596CE9" w:rsidRPr="00B93702" w:rsidRDefault="00596CE9" w:rsidP="00596CE9">
      <w:r w:rsidRPr="00B93702">
        <w:t xml:space="preserve">Adjacent Channel Leakage </w:t>
      </w:r>
      <w:r w:rsidR="00C77104" w:rsidRPr="00B93702">
        <w:t xml:space="preserve">Power </w:t>
      </w:r>
      <w:r w:rsidRPr="00B93702">
        <w:t>Ratio (ACLR) is the ratio of the filtered mean power centred on the assigned channel frequency to the filtered mean power centred on an adjacent channel frequency.</w:t>
      </w:r>
    </w:p>
    <w:p w14:paraId="023CF995" w14:textId="77777777" w:rsidR="00596CE9" w:rsidRPr="00B93702" w:rsidRDefault="00596CE9" w:rsidP="00F311C8">
      <w:pPr>
        <w:pStyle w:val="Heading4"/>
      </w:pPr>
      <w:bookmarkStart w:id="626" w:name="_Toc21098054"/>
      <w:bookmarkStart w:id="627" w:name="_Toc29765616"/>
      <w:r w:rsidRPr="00B93702">
        <w:t>6.6.4.2</w:t>
      </w:r>
      <w:r w:rsidRPr="00B93702">
        <w:tab/>
      </w:r>
      <w:r w:rsidR="00DB7FF2" w:rsidRPr="00B93702">
        <w:t>Minimum requirement</w:t>
      </w:r>
      <w:bookmarkEnd w:id="626"/>
      <w:bookmarkEnd w:id="627"/>
    </w:p>
    <w:p w14:paraId="783F7077" w14:textId="77777777" w:rsidR="00596CE9" w:rsidRPr="00B93702" w:rsidRDefault="00596CE9" w:rsidP="00596CE9">
      <w:r w:rsidRPr="00B93702">
        <w:t>The minimum requirement is in TS 37.104 [2] subclause 6.6.4.</w:t>
      </w:r>
    </w:p>
    <w:p w14:paraId="34CA6CEF" w14:textId="77777777" w:rsidR="00596CE9" w:rsidRPr="00B93702" w:rsidRDefault="00596CE9" w:rsidP="00F311C8">
      <w:pPr>
        <w:pStyle w:val="Heading4"/>
      </w:pPr>
      <w:bookmarkStart w:id="628" w:name="_Toc21098055"/>
      <w:bookmarkStart w:id="629" w:name="_Toc29765617"/>
      <w:r w:rsidRPr="00B93702">
        <w:t>6.6.4.3</w:t>
      </w:r>
      <w:r w:rsidRPr="00B93702">
        <w:tab/>
        <w:t>Test purpose</w:t>
      </w:r>
      <w:bookmarkEnd w:id="628"/>
      <w:bookmarkEnd w:id="629"/>
    </w:p>
    <w:p w14:paraId="54C1E65D" w14:textId="77777777" w:rsidR="00596CE9" w:rsidRPr="00B93702" w:rsidRDefault="00596CE9" w:rsidP="00596CE9">
      <w:r w:rsidRPr="00B93702">
        <w:t>To verify that the adjacent channel leakage power ratio requirement shall be met as specified by the minimum requirement.</w:t>
      </w:r>
    </w:p>
    <w:p w14:paraId="2DAF59F3" w14:textId="77777777" w:rsidR="00596CE9" w:rsidRPr="00B93702" w:rsidRDefault="00596CE9" w:rsidP="00F311C8">
      <w:pPr>
        <w:pStyle w:val="Heading4"/>
      </w:pPr>
      <w:bookmarkStart w:id="630" w:name="_Toc21098056"/>
      <w:bookmarkStart w:id="631" w:name="_Toc29765618"/>
      <w:r w:rsidRPr="00B93702">
        <w:t>6.6.4.4</w:t>
      </w:r>
      <w:r w:rsidRPr="00B93702">
        <w:tab/>
        <w:t>Method of test</w:t>
      </w:r>
      <w:bookmarkEnd w:id="630"/>
      <w:bookmarkEnd w:id="631"/>
    </w:p>
    <w:p w14:paraId="3B1A82CA" w14:textId="77777777" w:rsidR="005E3162" w:rsidRPr="00B93702" w:rsidRDefault="005E3162" w:rsidP="005E3162">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w:t>
      </w:r>
      <w:r w:rsidR="00BD6B20" w:rsidRPr="00B93702">
        <w:rPr>
          <w:rFonts w:cs="v5.0.0"/>
          <w:snapToGrid w:val="0"/>
        </w:rPr>
        <w:t xml:space="preserve">also </w:t>
      </w:r>
      <w:r w:rsidRPr="00B93702">
        <w:rPr>
          <w:rFonts w:cs="v5.0.0"/>
          <w:snapToGrid w:val="0"/>
        </w:rPr>
        <w:t>refer to single-RAT specifications</w:t>
      </w:r>
      <w:r w:rsidR="0086398E" w:rsidRPr="00B93702">
        <w:rPr>
          <w:rFonts w:cs="v5.0.0"/>
          <w:snapToGrid w:val="0"/>
        </w:rPr>
        <w:t xml:space="preserve"> for UTRA</w:t>
      </w:r>
      <w:r w:rsidRPr="00B93702">
        <w:rPr>
          <w:rFonts w:cs="v5.0.0"/>
          <w:snapToGrid w:val="0"/>
        </w:rPr>
        <w:t>; see clause 5. The following shall apply</w:t>
      </w:r>
      <w:r w:rsidR="00BD6B20" w:rsidRPr="00B93702">
        <w:rPr>
          <w:rFonts w:cs="v5.0.0"/>
          <w:snapToGrid w:val="0"/>
        </w:rPr>
        <w:t xml:space="preserve"> for references to </w:t>
      </w:r>
      <w:r w:rsidR="0086398E" w:rsidRPr="00B93702">
        <w:rPr>
          <w:rFonts w:cs="v5.0.0"/>
          <w:snapToGrid w:val="0"/>
        </w:rPr>
        <w:t xml:space="preserve">UTRA </w:t>
      </w:r>
      <w:r w:rsidR="00BD6B20" w:rsidRPr="00B93702">
        <w:rPr>
          <w:rFonts w:cs="v5.0.0"/>
          <w:snapToGrid w:val="0"/>
        </w:rPr>
        <w:t>single-RAT specifications</w:t>
      </w:r>
      <w:r w:rsidRPr="00B93702">
        <w:rPr>
          <w:rFonts w:cs="v5.0.0"/>
          <w:snapToGrid w:val="0"/>
        </w:rPr>
        <w:t>:</w:t>
      </w:r>
    </w:p>
    <w:p w14:paraId="03184C1D" w14:textId="77777777" w:rsidR="005E3162" w:rsidRPr="00B93702" w:rsidRDefault="005E3162" w:rsidP="005E3162">
      <w:pPr>
        <w:pStyle w:val="B10"/>
      </w:pPr>
      <w:r w:rsidRPr="00B93702">
        <w:t>-</w:t>
      </w:r>
      <w:r w:rsidRPr="00B93702">
        <w:tab/>
        <w:t>For references to TS 25.141</w:t>
      </w:r>
      <w:r w:rsidR="00AB74E3" w:rsidRPr="00B93702">
        <w:t xml:space="preserve"> [10]</w:t>
      </w:r>
      <w:r w:rsidRPr="00B93702">
        <w:t>, the method of test is specified in TS 25.141 [10], subclause 6.5.2.2.4.</w:t>
      </w:r>
    </w:p>
    <w:p w14:paraId="562CA803" w14:textId="77777777" w:rsidR="005E3162" w:rsidRPr="00B93702" w:rsidRDefault="005E3162" w:rsidP="005E3162">
      <w:pPr>
        <w:pStyle w:val="B10"/>
      </w:pPr>
      <w:r w:rsidRPr="00B93702">
        <w:t>-</w:t>
      </w:r>
      <w:r w:rsidRPr="00B93702">
        <w:tab/>
        <w:t>For references to TS 25.142</w:t>
      </w:r>
      <w:r w:rsidR="00AB74E3" w:rsidRPr="00B93702">
        <w:t xml:space="preserve"> [12]</w:t>
      </w:r>
      <w:r w:rsidRPr="00B93702">
        <w:t>, the method of test is specified in TS 25.142 [12], subclause 6.6.2.2.4.</w:t>
      </w:r>
    </w:p>
    <w:p w14:paraId="0A364CC5" w14:textId="77777777" w:rsidR="00BD6B20" w:rsidRPr="00B93702" w:rsidRDefault="00BD6B20" w:rsidP="00BD6B20">
      <w:pPr>
        <w:rPr>
          <w:lang w:eastAsia="zh-CN"/>
        </w:rPr>
      </w:pPr>
      <w:r w:rsidRPr="00B93702">
        <w:rPr>
          <w:lang w:eastAsia="zh-CN"/>
        </w:rPr>
        <w:t>For</w:t>
      </w:r>
      <w:r w:rsidR="0086398E" w:rsidRPr="00B93702">
        <w:rPr>
          <w:lang w:eastAsia="zh-CN"/>
        </w:rPr>
        <w:t xml:space="preserve"> </w:t>
      </w:r>
      <w:r w:rsidR="00C77104" w:rsidRPr="00B93702">
        <w:rPr>
          <w:lang w:eastAsia="zh-CN"/>
        </w:rPr>
        <w:t xml:space="preserve">NR and </w:t>
      </w:r>
      <w:r w:rsidR="0086398E" w:rsidRPr="00B93702">
        <w:rPr>
          <w:lang w:eastAsia="zh-CN"/>
        </w:rPr>
        <w:t xml:space="preserve">E-UTRA ACLR requirement outside the </w:t>
      </w:r>
      <w:r w:rsidR="00FF1E5F" w:rsidRPr="00B93702">
        <w:rPr>
          <w:lang w:eastAsia="zh-CN"/>
        </w:rPr>
        <w:t>Base Station RF Bandwidth</w:t>
      </w:r>
      <w:r w:rsidR="0086398E" w:rsidRPr="00B93702">
        <w:rPr>
          <w:lang w:eastAsia="zh-CN"/>
        </w:rPr>
        <w:t xml:space="preserve"> edges and</w:t>
      </w:r>
      <w:r w:rsidRPr="00B93702">
        <w:rPr>
          <w:lang w:eastAsia="zh-CN"/>
        </w:rPr>
        <w:t xml:space="preserve"> the </w:t>
      </w:r>
      <w:r w:rsidRPr="00B93702">
        <w:t xml:space="preserve">ACLR requirement </w:t>
      </w:r>
      <w:r w:rsidRPr="00B93702">
        <w:rPr>
          <w:lang w:eastAsia="zh-CN"/>
        </w:rPr>
        <w:t>applied inside sub-block gap</w:t>
      </w:r>
      <w:r w:rsidR="0086398E" w:rsidRPr="00B93702">
        <w:rPr>
          <w:lang w:eastAsia="zh-CN"/>
        </w:rPr>
        <w:t>, in addition,</w:t>
      </w:r>
      <w:r w:rsidRPr="00B93702">
        <w:rPr>
          <w:lang w:eastAsia="zh-CN"/>
        </w:rPr>
        <w:t xml:space="preserve"> for </w:t>
      </w:r>
      <w:r w:rsidRPr="00B93702">
        <w:t xml:space="preserve">non-contiguous spectrum </w:t>
      </w:r>
      <w:r w:rsidRPr="00B93702">
        <w:rPr>
          <w:lang w:eastAsia="zh-CN"/>
        </w:rPr>
        <w:t xml:space="preserve">operation </w:t>
      </w:r>
      <w:r w:rsidR="00EE615F" w:rsidRPr="00B93702">
        <w:rPr>
          <w:lang w:eastAsia="zh-CN"/>
        </w:rPr>
        <w:t xml:space="preserve">or </w:t>
      </w:r>
      <w:r w:rsidR="00FF1E5F" w:rsidRPr="00B93702">
        <w:rPr>
          <w:lang w:eastAsia="zh-CN"/>
        </w:rPr>
        <w:t>Inter RF Bandwidth</w:t>
      </w:r>
      <w:r w:rsidR="00EE615F" w:rsidRPr="00B93702">
        <w:rPr>
          <w:lang w:eastAsia="zh-CN"/>
        </w:rPr>
        <w:t xml:space="preserve"> gap for multi-band operation </w:t>
      </w:r>
      <w:r w:rsidRPr="00B93702">
        <w:t>using</w:t>
      </w:r>
      <w:r w:rsidR="00F31415" w:rsidRPr="00B93702">
        <w:t>,</w:t>
      </w:r>
      <w:r w:rsidRPr="00B93702">
        <w:t xml:space="preserve"> the test configurations defined in subclause 4.8, the</w:t>
      </w:r>
      <w:r w:rsidRPr="00B93702">
        <w:rPr>
          <w:lang w:eastAsia="zh-CN"/>
        </w:rPr>
        <w:t xml:space="preserve"> method of test described in subclauses 6.6.4.4.1 and 6.6.4.4.2 applies.</w:t>
      </w:r>
    </w:p>
    <w:p w14:paraId="602BC53B" w14:textId="77777777" w:rsidR="00BD6B20" w:rsidRPr="00B93702" w:rsidRDefault="00BD6B20" w:rsidP="00F311C8">
      <w:pPr>
        <w:pStyle w:val="Heading5"/>
        <w:rPr>
          <w:rFonts w:eastAsia="MS Mincho"/>
        </w:rPr>
      </w:pPr>
      <w:bookmarkStart w:id="632" w:name="_Toc21098057"/>
      <w:bookmarkStart w:id="633" w:name="_Toc29765619"/>
      <w:r w:rsidRPr="00B93702">
        <w:rPr>
          <w:rFonts w:eastAsia="MS Mincho"/>
        </w:rPr>
        <w:t>6.6.</w:t>
      </w:r>
      <w:r w:rsidRPr="00B93702">
        <w:rPr>
          <w:lang w:eastAsia="zh-CN"/>
        </w:rPr>
        <w:t>4</w:t>
      </w:r>
      <w:r w:rsidRPr="00B93702">
        <w:rPr>
          <w:rFonts w:eastAsia="MS Mincho"/>
        </w:rPr>
        <w:t>.4.1</w:t>
      </w:r>
      <w:r w:rsidRPr="00B93702">
        <w:rPr>
          <w:rFonts w:eastAsia="MS Mincho"/>
        </w:rPr>
        <w:tab/>
        <w:t>Initial conditions</w:t>
      </w:r>
      <w:bookmarkEnd w:id="632"/>
      <w:bookmarkEnd w:id="633"/>
    </w:p>
    <w:p w14:paraId="0A3A53F6" w14:textId="77777777" w:rsidR="00BD6B20" w:rsidRPr="00B93702" w:rsidRDefault="00BD6B20" w:rsidP="00BD6B20">
      <w:r w:rsidRPr="00B93702">
        <w:t>Test environment:</w:t>
      </w:r>
      <w:r w:rsidR="00905FAB">
        <w:tab/>
      </w:r>
      <w:r w:rsidRPr="00B93702">
        <w:tab/>
      </w:r>
      <w:r w:rsidRPr="00B93702">
        <w:tab/>
        <w:t xml:space="preserve">normal; see Annex </w:t>
      </w:r>
      <w:r w:rsidRPr="00B93702">
        <w:rPr>
          <w:lang w:eastAsia="zh-CN"/>
        </w:rPr>
        <w:t>B</w:t>
      </w:r>
      <w:r w:rsidRPr="00B93702">
        <w:t>.2.</w:t>
      </w:r>
    </w:p>
    <w:p w14:paraId="7AB3AA94" w14:textId="77777777" w:rsidR="00BD6B20" w:rsidRPr="00B93702" w:rsidRDefault="00FF1E5F" w:rsidP="00BD6B20">
      <w:r w:rsidRPr="00B93702">
        <w:t>Base Station RF Bandwidth</w:t>
      </w:r>
      <w:r w:rsidR="00BD6B20" w:rsidRPr="00B93702">
        <w:t xml:space="preserve"> position</w:t>
      </w:r>
      <w:r w:rsidR="001D18A5" w:rsidRPr="00B93702">
        <w:t>s</w:t>
      </w:r>
      <w:r w:rsidR="00BD6B20" w:rsidRPr="00B93702">
        <w:t xml:space="preserve"> to be tested</w:t>
      </w:r>
      <w:r w:rsidR="00BD6B20" w:rsidRPr="00B93702">
        <w:rPr>
          <w:rFonts w:cs="v4.2.0"/>
        </w:rPr>
        <w:t>:</w:t>
      </w:r>
      <w:r w:rsidR="00905FAB">
        <w:rPr>
          <w:rFonts w:cs="v4.2.0"/>
        </w:rPr>
        <w:tab/>
      </w:r>
      <w:r w:rsidR="00BD6B20" w:rsidRPr="00B93702">
        <w:t>B</w:t>
      </w:r>
      <w:r w:rsidR="00BD6B20" w:rsidRPr="00B93702">
        <w:rPr>
          <w:rFonts w:cs="v4.2.0"/>
          <w:vertAlign w:val="subscript"/>
        </w:rPr>
        <w:t>RF</w:t>
      </w:r>
      <w:r w:rsidR="00BD6B20" w:rsidRPr="00B93702">
        <w:rPr>
          <w:rFonts w:cs="v4.2.0"/>
          <w:vertAlign w:val="subscript"/>
          <w:lang w:eastAsia="zh-CN"/>
        </w:rPr>
        <w:t>BW</w:t>
      </w:r>
      <w:r w:rsidR="00BD6B20" w:rsidRPr="00B93702">
        <w:t>, M</w:t>
      </w:r>
      <w:r w:rsidR="00BD6B20" w:rsidRPr="00B93702">
        <w:rPr>
          <w:rFonts w:cs="v4.2.0"/>
          <w:vertAlign w:val="subscript"/>
        </w:rPr>
        <w:t>RF</w:t>
      </w:r>
      <w:r w:rsidR="00BD6B20" w:rsidRPr="00B93702">
        <w:rPr>
          <w:rFonts w:cs="v4.2.0"/>
          <w:vertAlign w:val="subscript"/>
          <w:lang w:eastAsia="zh-CN"/>
        </w:rPr>
        <w:t>BW</w:t>
      </w:r>
      <w:r w:rsidR="00BD6B20" w:rsidRPr="00B93702">
        <w:t xml:space="preserve"> and T</w:t>
      </w:r>
      <w:r w:rsidR="00BD6B20" w:rsidRPr="00B93702">
        <w:rPr>
          <w:rFonts w:cs="v4.2.0"/>
          <w:vertAlign w:val="subscript"/>
        </w:rPr>
        <w:t>RF</w:t>
      </w:r>
      <w:r w:rsidR="00BD6B20" w:rsidRPr="00B93702">
        <w:rPr>
          <w:rFonts w:cs="v4.2.0"/>
          <w:vertAlign w:val="subscript"/>
          <w:lang w:eastAsia="zh-CN"/>
        </w:rPr>
        <w:t>BW</w:t>
      </w:r>
      <w:r w:rsidR="001D18A5" w:rsidRPr="00B93702">
        <w:rPr>
          <w:lang w:eastAsia="zh-CN"/>
        </w:rPr>
        <w:t xml:space="preserve"> in single-band operation</w:t>
      </w:r>
      <w:r w:rsidR="00BD6B20" w:rsidRPr="00B93702">
        <w:rPr>
          <w:rFonts w:cs="v4.2.0"/>
          <w:lang w:eastAsia="zh-CN"/>
        </w:rPr>
        <w:t>;</w:t>
      </w:r>
      <w:r w:rsidR="00BD6B20" w:rsidRPr="00B93702">
        <w:rPr>
          <w:rFonts w:cs="v4.2.0"/>
        </w:rPr>
        <w:t xml:space="preserve"> see subclause </w:t>
      </w:r>
      <w:r w:rsidR="00BD6B20" w:rsidRPr="00B93702">
        <w:rPr>
          <w:rFonts w:cs="v4.2.0"/>
          <w:lang w:eastAsia="zh-CN"/>
        </w:rPr>
        <w:t>4.9.1</w:t>
      </w:r>
      <w:r w:rsidR="001D18A5" w:rsidRPr="00B93702">
        <w:rPr>
          <w:rFonts w:cs="v4.2.0"/>
        </w:rPr>
        <w:t>;</w:t>
      </w:r>
      <w:r w:rsidR="001D18A5" w:rsidRPr="00B93702">
        <w:rPr>
          <w:rFonts w:cs="v4.2.0"/>
          <w:lang w:eastAsia="zh-CN"/>
        </w:rPr>
        <w:t xml:space="preserve"> </w:t>
      </w:r>
      <w:r w:rsidR="001D18A5" w:rsidRPr="00B93702">
        <w:t>B</w:t>
      </w:r>
      <w:r w:rsidR="001D18A5" w:rsidRPr="00B93702">
        <w:rPr>
          <w:vertAlign w:val="subscript"/>
        </w:rPr>
        <w:t>RFBW</w:t>
      </w:r>
      <w:r w:rsidR="001D18A5" w:rsidRPr="00B93702">
        <w:t>_T</w:t>
      </w:r>
      <w:r w:rsidR="001D18A5" w:rsidRPr="00B93702">
        <w:rPr>
          <w:lang w:eastAsia="zh-CN"/>
        </w:rPr>
        <w:t>’</w:t>
      </w:r>
      <w:r w:rsidR="001D18A5" w:rsidRPr="00B93702">
        <w:rPr>
          <w:vertAlign w:val="subscript"/>
        </w:rPr>
        <w:t>RFBW</w:t>
      </w:r>
      <w:r w:rsidR="001D18A5" w:rsidRPr="00B93702">
        <w:t xml:space="preserve"> </w:t>
      </w:r>
      <w:r w:rsidR="001D18A5" w:rsidRPr="00B93702">
        <w:rPr>
          <w:lang w:eastAsia="zh-CN"/>
        </w:rPr>
        <w:t xml:space="preserve">and </w:t>
      </w:r>
      <w:r w:rsidR="001D18A5" w:rsidRPr="00B93702">
        <w:t>B</w:t>
      </w:r>
      <w:r w:rsidR="001D18A5" w:rsidRPr="00B93702">
        <w:rPr>
          <w:lang w:eastAsia="zh-CN"/>
        </w:rPr>
        <w:t>’</w:t>
      </w:r>
      <w:r w:rsidR="001D18A5" w:rsidRPr="00B93702">
        <w:rPr>
          <w:vertAlign w:val="subscript"/>
        </w:rPr>
        <w:t>RFBW</w:t>
      </w:r>
      <w:r w:rsidR="001D18A5" w:rsidRPr="00B93702">
        <w:t>_T</w:t>
      </w:r>
      <w:r w:rsidR="001D18A5" w:rsidRPr="00B93702">
        <w:rPr>
          <w:vertAlign w:val="subscript"/>
        </w:rPr>
        <w:t>RFBW</w:t>
      </w:r>
      <w:r w:rsidR="001D18A5" w:rsidRPr="00B93702">
        <w:rPr>
          <w:vertAlign w:val="subscript"/>
          <w:lang w:eastAsia="zh-CN"/>
        </w:rPr>
        <w:t xml:space="preserve"> </w:t>
      </w:r>
      <w:r w:rsidR="001D18A5" w:rsidRPr="00B93702">
        <w:rPr>
          <w:lang w:eastAsia="zh-CN"/>
        </w:rPr>
        <w:t>in multi-band operation,</w:t>
      </w:r>
      <w:r w:rsidR="001D18A5" w:rsidRPr="00B93702">
        <w:t xml:space="preserve"> see subclause 4.9.</w:t>
      </w:r>
      <w:r w:rsidR="001D18A5" w:rsidRPr="00B93702">
        <w:rPr>
          <w:lang w:eastAsia="zh-CN"/>
        </w:rPr>
        <w:t>1</w:t>
      </w:r>
      <w:r w:rsidR="001D18A5" w:rsidRPr="00B93702">
        <w:t>.</w:t>
      </w:r>
    </w:p>
    <w:p w14:paraId="59A3E208" w14:textId="77777777" w:rsidR="00972FDF" w:rsidRPr="00B93702" w:rsidRDefault="00972FDF" w:rsidP="00972FDF">
      <w:pPr>
        <w:pStyle w:val="B10"/>
        <w:rPr>
          <w:lang w:eastAsia="zh-CN"/>
        </w:rPr>
      </w:pPr>
      <w:r w:rsidRPr="00B93702">
        <w:rPr>
          <w:lang w:eastAsia="zh-CN"/>
        </w:rPr>
        <w:t>1)</w:t>
      </w:r>
      <w:r w:rsidRPr="00B93702">
        <w:rPr>
          <w:lang w:eastAsia="zh-CN"/>
        </w:rPr>
        <w:tab/>
      </w:r>
      <w:r w:rsidRPr="00B93702">
        <w:rPr>
          <w:snapToGrid w:val="0"/>
        </w:rPr>
        <w:t xml:space="preserve">Connect the signal analyzer to the Base Station </w:t>
      </w:r>
      <w:r w:rsidRPr="00B93702">
        <w:t>antenna connector</w:t>
      </w:r>
      <w:r w:rsidRPr="00B93702">
        <w:rPr>
          <w:rFonts w:cs="v4.2.0"/>
          <w:snapToGrid w:val="0"/>
        </w:rPr>
        <w:t xml:space="preserve"> as shown in Annex </w:t>
      </w:r>
      <w:r w:rsidRPr="00B93702">
        <w:rPr>
          <w:rFonts w:cs="v4.2.0"/>
          <w:snapToGrid w:val="0"/>
          <w:lang w:eastAsia="zh-CN"/>
        </w:rPr>
        <w:t>D</w:t>
      </w:r>
      <w:r w:rsidRPr="00B93702">
        <w:rPr>
          <w:rFonts w:cs="v4.2.0"/>
          <w:snapToGrid w:val="0"/>
        </w:rPr>
        <w:t>.1.</w:t>
      </w:r>
      <w:r w:rsidRPr="00B93702">
        <w:rPr>
          <w:rFonts w:cs="v4.2.0"/>
          <w:snapToGrid w:val="0"/>
          <w:lang w:eastAsia="zh-CN"/>
        </w:rPr>
        <w:t>1.</w:t>
      </w:r>
    </w:p>
    <w:p w14:paraId="7F2326E4" w14:textId="77777777" w:rsidR="00BD6B20" w:rsidRPr="00B93702" w:rsidRDefault="00972FDF" w:rsidP="00972FDF">
      <w:pPr>
        <w:pStyle w:val="B10"/>
        <w:rPr>
          <w:lang w:eastAsia="zh-CN"/>
        </w:rPr>
      </w:pPr>
      <w:r w:rsidRPr="00B93702">
        <w:rPr>
          <w:lang w:eastAsia="zh-CN"/>
        </w:rPr>
        <w:t>2)</w:t>
      </w:r>
      <w:r w:rsidRPr="00B93702">
        <w:rPr>
          <w:lang w:eastAsia="zh-CN"/>
        </w:rPr>
        <w:tab/>
      </w:r>
      <w:r w:rsidRPr="00B93702">
        <w:rPr>
          <w:rFonts w:cs="v4.2.0"/>
        </w:rPr>
        <w:t>The measurement device characteristics shall be:</w:t>
      </w:r>
    </w:p>
    <w:p w14:paraId="0297FECE" w14:textId="77777777" w:rsidR="00BD6B20" w:rsidRPr="00B93702" w:rsidRDefault="00BD6B20" w:rsidP="00BD6B20">
      <w:pPr>
        <w:pStyle w:val="B20"/>
      </w:pPr>
      <w:r w:rsidRPr="00B93702">
        <w:t>-</w:t>
      </w:r>
      <w:r w:rsidRPr="00B93702">
        <w:tab/>
        <w:t>measurement filter bandwidth: defined in subclause 6.6.</w:t>
      </w:r>
      <w:r w:rsidRPr="00B93702">
        <w:rPr>
          <w:lang w:eastAsia="zh-CN"/>
        </w:rPr>
        <w:t>4</w:t>
      </w:r>
      <w:r w:rsidRPr="00B93702">
        <w:t>.5;</w:t>
      </w:r>
    </w:p>
    <w:p w14:paraId="1C16CF9F" w14:textId="77777777" w:rsidR="00BD6B20" w:rsidRPr="00B93702" w:rsidRDefault="00BD6B20" w:rsidP="00BD6B20">
      <w:pPr>
        <w:pStyle w:val="B20"/>
        <w:rPr>
          <w:lang w:eastAsia="zh-CN"/>
        </w:rPr>
      </w:pPr>
      <w:r w:rsidRPr="00B93702">
        <w:t>-</w:t>
      </w:r>
      <w:r w:rsidRPr="00B93702">
        <w:tab/>
        <w:t>detection mode: true RMS voltage or true average power.</w:t>
      </w:r>
    </w:p>
    <w:p w14:paraId="3227D5BD" w14:textId="77777777" w:rsidR="00BD6B20" w:rsidRPr="00B93702" w:rsidRDefault="00BD6B20" w:rsidP="00F311C8">
      <w:pPr>
        <w:pStyle w:val="Heading5"/>
        <w:rPr>
          <w:rFonts w:eastAsia="MS Mincho"/>
        </w:rPr>
      </w:pPr>
      <w:bookmarkStart w:id="634" w:name="_Toc21098058"/>
      <w:bookmarkStart w:id="635" w:name="_Toc29765620"/>
      <w:r w:rsidRPr="00B93702">
        <w:rPr>
          <w:rFonts w:eastAsia="MS Mincho"/>
        </w:rPr>
        <w:t>6.6.</w:t>
      </w:r>
      <w:r w:rsidRPr="00B93702">
        <w:rPr>
          <w:lang w:eastAsia="zh-CN"/>
        </w:rPr>
        <w:t>4</w:t>
      </w:r>
      <w:r w:rsidRPr="00B93702">
        <w:rPr>
          <w:rFonts w:eastAsia="MS Mincho"/>
        </w:rPr>
        <w:t>.4.2</w:t>
      </w:r>
      <w:r w:rsidRPr="00B93702">
        <w:rPr>
          <w:rFonts w:eastAsia="MS Mincho"/>
        </w:rPr>
        <w:tab/>
        <w:t>Procedure</w:t>
      </w:r>
      <w:bookmarkEnd w:id="634"/>
      <w:bookmarkEnd w:id="635"/>
    </w:p>
    <w:p w14:paraId="3D3F8F5F" w14:textId="77777777" w:rsidR="00BD6B20" w:rsidRPr="00B93702" w:rsidRDefault="00BD6B20" w:rsidP="00BD6B20">
      <w:pPr>
        <w:pStyle w:val="B10"/>
        <w:rPr>
          <w:lang w:eastAsia="zh-CN"/>
        </w:rPr>
      </w:pPr>
      <w:r w:rsidRPr="00B93702">
        <w:rPr>
          <w:snapToGrid w:val="0"/>
        </w:rPr>
        <w:t>1)</w:t>
      </w:r>
      <w:r w:rsidRPr="00B93702">
        <w:rPr>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14:paraId="4A6C15F0" w14:textId="7C237B10" w:rsidR="00BD6B20" w:rsidRPr="00B93702" w:rsidRDefault="00BD6B20" w:rsidP="00BD6B20">
      <w:pPr>
        <w:pStyle w:val="B10"/>
        <w:rPr>
          <w:snapToGrid w:val="0"/>
          <w:lang w:eastAsia="zh-CN"/>
        </w:rPr>
      </w:pPr>
      <w:r w:rsidRPr="00B93702">
        <w:rPr>
          <w:snapToGrid w:val="0"/>
        </w:rPr>
        <w:t>2)</w:t>
      </w:r>
      <w:r w:rsidR="00EE615F" w:rsidRPr="00B93702">
        <w:rPr>
          <w:snapToGrid w:val="0"/>
          <w:lang w:eastAsia="zh-CN"/>
        </w:rPr>
        <w:tab/>
      </w:r>
      <w:r w:rsidRPr="00B93702">
        <w:rPr>
          <w:snapToGrid w:val="0"/>
          <w:lang w:eastAsia="zh-CN"/>
        </w:rPr>
        <w:t>For E-UTRA</w:t>
      </w:r>
      <w:r w:rsidR="002F6EF4" w:rsidRPr="00B93702">
        <w:rPr>
          <w:snapToGrid w:val="0"/>
          <w:lang w:eastAsia="zh-CN"/>
        </w:rPr>
        <w:t xml:space="preserve"> </w:t>
      </w:r>
      <w:r w:rsidR="0088485E" w:rsidRPr="00044772">
        <w:rPr>
          <w:rFonts w:cs="v5.0.0"/>
        </w:rPr>
        <w:t>with</w:t>
      </w:r>
      <w:r w:rsidR="002F6EF4" w:rsidRPr="00B93702">
        <w:rPr>
          <w:snapToGrid w:val="0"/>
          <w:lang w:eastAsia="zh-CN"/>
        </w:rPr>
        <w:t xml:space="preserve"> NB-IoT</w:t>
      </w:r>
      <w:r w:rsidR="0088485E">
        <w:rPr>
          <w:snapToGrid w:val="0"/>
          <w:lang w:eastAsia="zh-CN"/>
        </w:rPr>
        <w:t xml:space="preserve"> </w:t>
      </w:r>
      <w:r w:rsidR="0088485E" w:rsidRPr="00044772">
        <w:rPr>
          <w:rFonts w:cs="v5.0.0"/>
        </w:rPr>
        <w:t>(in</w:t>
      </w:r>
      <w:r w:rsidR="0088485E">
        <w:rPr>
          <w:rFonts w:cs="v5.0.0"/>
        </w:rPr>
        <w:t>-</w:t>
      </w:r>
      <w:r w:rsidR="0088485E" w:rsidRPr="00044772">
        <w:rPr>
          <w:rFonts w:cs="v5.0.0"/>
        </w:rPr>
        <w:t>band and/or guard band</w:t>
      </w:r>
      <w:r w:rsidR="0088485E">
        <w:rPr>
          <w:rFonts w:cs="v5.0.0"/>
        </w:rPr>
        <w:t xml:space="preserve"> operation</w:t>
      </w:r>
      <w:r w:rsidR="0088485E" w:rsidRPr="00044772">
        <w:rPr>
          <w:rFonts w:cs="v5.0.0"/>
        </w:rPr>
        <w:t>)</w:t>
      </w:r>
      <w:r w:rsidRPr="00B93702">
        <w:rPr>
          <w:snapToGrid w:val="0"/>
          <w:lang w:eastAsia="zh-CN"/>
        </w:rPr>
        <w:t xml:space="preserve">, measure </w:t>
      </w:r>
      <w:r w:rsidR="00F31415" w:rsidRPr="00B93702">
        <w:rPr>
          <w:snapToGrid w:val="0"/>
          <w:lang w:eastAsia="zh-CN"/>
        </w:rPr>
        <w:t xml:space="preserve">ACLR </w:t>
      </w:r>
      <w:r w:rsidR="00F31415" w:rsidRPr="00B93702">
        <w:rPr>
          <w:lang w:eastAsia="zh-CN"/>
        </w:rPr>
        <w:t xml:space="preserve">outside the </w:t>
      </w:r>
      <w:r w:rsidR="00FF1E5F" w:rsidRPr="00B93702">
        <w:rPr>
          <w:lang w:eastAsia="zh-CN"/>
        </w:rPr>
        <w:t>Base Station RF Bandwidth</w:t>
      </w:r>
      <w:r w:rsidR="00F31415" w:rsidRPr="00B93702">
        <w:rPr>
          <w:lang w:eastAsia="zh-CN"/>
        </w:rPr>
        <w:t xml:space="preserve"> edges </w:t>
      </w:r>
      <w:r w:rsidR="00F31415" w:rsidRPr="00B93702">
        <w:rPr>
          <w:snapToGrid w:val="0"/>
          <w:lang w:eastAsia="zh-CN"/>
        </w:rPr>
        <w:t xml:space="preserve">and </w:t>
      </w:r>
      <w:r w:rsidRPr="00B93702">
        <w:rPr>
          <w:snapToGrid w:val="0"/>
          <w:lang w:eastAsia="zh-CN"/>
        </w:rPr>
        <w:t>ACLR inside sub-block gap</w:t>
      </w:r>
      <w:r w:rsidR="00EE615F" w:rsidRPr="00B93702">
        <w:rPr>
          <w:snapToGrid w:val="0"/>
          <w:lang w:eastAsia="zh-CN"/>
        </w:rPr>
        <w:t xml:space="preserve"> or </w:t>
      </w:r>
      <w:r w:rsidR="00FF1E5F" w:rsidRPr="00B93702">
        <w:rPr>
          <w:snapToGrid w:val="0"/>
          <w:lang w:eastAsia="zh-CN"/>
        </w:rPr>
        <w:t>Inter RF Bandwidth</w:t>
      </w:r>
      <w:r w:rsidR="00EE615F" w:rsidRPr="00B93702">
        <w:rPr>
          <w:snapToGrid w:val="0"/>
          <w:lang w:eastAsia="zh-CN"/>
        </w:rPr>
        <w:t xml:space="preserve"> gap</w:t>
      </w:r>
      <w:r w:rsidR="00F31415" w:rsidRPr="00B93702">
        <w:rPr>
          <w:snapToGrid w:val="0"/>
          <w:lang w:eastAsia="zh-CN"/>
        </w:rPr>
        <w:t>, in addition, for non-contiguous spectrum operation</w:t>
      </w:r>
      <w:r w:rsidRPr="00B93702">
        <w:rPr>
          <w:snapToGrid w:val="0"/>
          <w:lang w:eastAsia="zh-CN"/>
        </w:rPr>
        <w:t xml:space="preserve"> as </w:t>
      </w:r>
      <w:r w:rsidRPr="00B93702">
        <w:rPr>
          <w:rFonts w:cs="v4.2.0"/>
        </w:rPr>
        <w:t>specified</w:t>
      </w:r>
      <w:r w:rsidRPr="00B93702">
        <w:rPr>
          <w:snapToGrid w:val="0"/>
          <w:lang w:eastAsia="zh-CN"/>
        </w:rPr>
        <w:t xml:space="preserve"> in subclause 6.6.4.5.1.</w:t>
      </w:r>
      <w:r w:rsidR="00C77104" w:rsidRPr="00B93702">
        <w:rPr>
          <w:snapToGrid w:val="0"/>
          <w:lang w:eastAsia="zh-CN"/>
        </w:rPr>
        <w:t xml:space="preserve"> </w:t>
      </w:r>
      <w:r w:rsidR="0088485E" w:rsidRPr="002A59B1">
        <w:rPr>
          <w:snapToGrid w:val="0"/>
          <w:lang w:eastAsia="zh-CN"/>
        </w:rPr>
        <w:t>For NB-IoT</w:t>
      </w:r>
      <w:r w:rsidR="0088485E">
        <w:rPr>
          <w:snapToGrid w:val="0"/>
          <w:lang w:eastAsia="zh-CN"/>
        </w:rPr>
        <w:t xml:space="preserve"> </w:t>
      </w:r>
      <w:r w:rsidR="0088485E">
        <w:rPr>
          <w:rFonts w:cs="v5.0.0"/>
        </w:rPr>
        <w:t>stand-alone operation</w:t>
      </w:r>
      <w:r w:rsidR="0088485E" w:rsidRPr="002A59B1">
        <w:rPr>
          <w:snapToGrid w:val="0"/>
          <w:lang w:eastAsia="zh-CN"/>
        </w:rPr>
        <w:t xml:space="preserve">, measure ACLR as </w:t>
      </w:r>
      <w:r w:rsidR="0088485E" w:rsidRPr="002A59B1">
        <w:rPr>
          <w:rFonts w:cs="v4.2.0"/>
        </w:rPr>
        <w:t>specified</w:t>
      </w:r>
      <w:r w:rsidR="0088485E" w:rsidRPr="002A59B1">
        <w:rPr>
          <w:snapToGrid w:val="0"/>
          <w:lang w:eastAsia="zh-CN"/>
        </w:rPr>
        <w:t xml:space="preserve"> in subclause 6.6.4.5.</w:t>
      </w:r>
      <w:r w:rsidR="0088485E">
        <w:rPr>
          <w:snapToGrid w:val="0"/>
          <w:lang w:eastAsia="zh-CN"/>
        </w:rPr>
        <w:t>5</w:t>
      </w:r>
      <w:r w:rsidR="0088485E" w:rsidRPr="002A59B1">
        <w:rPr>
          <w:snapToGrid w:val="0"/>
          <w:lang w:eastAsia="zh-CN"/>
        </w:rPr>
        <w:t>.</w:t>
      </w:r>
      <w:r w:rsidR="0088485E">
        <w:rPr>
          <w:snapToGrid w:val="0"/>
          <w:lang w:eastAsia="zh-CN"/>
        </w:rPr>
        <w:t xml:space="preserve"> </w:t>
      </w:r>
      <w:r w:rsidR="00C77104" w:rsidRPr="00B93702">
        <w:rPr>
          <w:snapToGrid w:val="0"/>
          <w:lang w:eastAsia="zh-CN"/>
        </w:rPr>
        <w:t xml:space="preserve">For NR, measure ACLR </w:t>
      </w:r>
      <w:r w:rsidR="00C77104" w:rsidRPr="00B93702">
        <w:rPr>
          <w:lang w:eastAsia="zh-CN"/>
        </w:rPr>
        <w:t xml:space="preserve">outside the Base Station RF Bandwidth edges </w:t>
      </w:r>
      <w:r w:rsidR="00C77104" w:rsidRPr="00B93702">
        <w:rPr>
          <w:snapToGrid w:val="0"/>
          <w:lang w:eastAsia="zh-CN"/>
        </w:rPr>
        <w:t xml:space="preserve">and ACLR inside sub-block gap or Inter RF Bandwidth gap, in addition, for non-contiguous spectrum operation as </w:t>
      </w:r>
      <w:r w:rsidR="00C77104" w:rsidRPr="00B93702">
        <w:rPr>
          <w:rFonts w:cs="v4.2.0"/>
        </w:rPr>
        <w:t>specified</w:t>
      </w:r>
      <w:r w:rsidR="00C77104" w:rsidRPr="00B93702">
        <w:rPr>
          <w:snapToGrid w:val="0"/>
          <w:lang w:eastAsia="zh-CN"/>
        </w:rPr>
        <w:t xml:space="preserve"> in subclause 6.6.4.5.6.</w:t>
      </w:r>
    </w:p>
    <w:p w14:paraId="2F927DA4" w14:textId="77777777" w:rsidR="00BD6B20" w:rsidRPr="00B93702" w:rsidRDefault="00BD6B20" w:rsidP="00BD6B20">
      <w:pPr>
        <w:pStyle w:val="B10"/>
        <w:rPr>
          <w:snapToGrid w:val="0"/>
          <w:lang w:eastAsia="zh-CN"/>
        </w:rPr>
      </w:pPr>
      <w:r w:rsidRPr="00B93702">
        <w:rPr>
          <w:snapToGrid w:val="0"/>
          <w:lang w:eastAsia="zh-CN"/>
        </w:rPr>
        <w:lastRenderedPageBreak/>
        <w:t>3)</w:t>
      </w:r>
      <w:r w:rsidR="00EE615F" w:rsidRPr="00B93702">
        <w:rPr>
          <w:snapToGrid w:val="0"/>
          <w:lang w:eastAsia="zh-CN"/>
        </w:rPr>
        <w:tab/>
      </w:r>
      <w:r w:rsidRPr="00B93702">
        <w:rPr>
          <w:snapToGrid w:val="0"/>
          <w:lang w:eastAsia="zh-CN"/>
        </w:rPr>
        <w:t xml:space="preserve">For UTRA FDD, measure ACLR inside sub-block gap </w:t>
      </w:r>
      <w:r w:rsidR="00EE615F" w:rsidRPr="00B93702">
        <w:rPr>
          <w:snapToGrid w:val="0"/>
          <w:lang w:eastAsia="zh-CN"/>
        </w:rPr>
        <w:t xml:space="preserve">or </w:t>
      </w:r>
      <w:r w:rsidR="00FF1E5F" w:rsidRPr="00B93702">
        <w:rPr>
          <w:snapToGrid w:val="0"/>
          <w:lang w:eastAsia="zh-CN"/>
        </w:rPr>
        <w:t>Inter RF Bandwidth</w:t>
      </w:r>
      <w:r w:rsidR="00EE615F" w:rsidRPr="00B93702">
        <w:rPr>
          <w:snapToGrid w:val="0"/>
          <w:lang w:eastAsia="zh-CN"/>
        </w:rPr>
        <w:t xml:space="preserve"> gap </w:t>
      </w:r>
      <w:r w:rsidRPr="00B93702">
        <w:rPr>
          <w:snapToGrid w:val="0"/>
          <w:lang w:eastAsia="zh-CN"/>
        </w:rPr>
        <w:t>as specified in subclause 6.6.4.5.2.</w:t>
      </w:r>
    </w:p>
    <w:p w14:paraId="21EAD42C" w14:textId="77777777" w:rsidR="00BD6B20" w:rsidRPr="00B93702" w:rsidRDefault="00BD6B20" w:rsidP="00BD6B20">
      <w:pPr>
        <w:pStyle w:val="B10"/>
        <w:rPr>
          <w:rFonts w:cs="v4.2.0"/>
          <w:lang w:eastAsia="zh-CN"/>
        </w:rPr>
      </w:pPr>
      <w:r w:rsidRPr="00B93702">
        <w:rPr>
          <w:snapToGrid w:val="0"/>
          <w:lang w:eastAsia="zh-CN"/>
        </w:rPr>
        <w:t>4</w:t>
      </w:r>
      <w:r w:rsidRPr="00B93702">
        <w:rPr>
          <w:snapToGrid w:val="0"/>
        </w:rPr>
        <w:t>)</w:t>
      </w:r>
      <w:r w:rsidRPr="00B93702">
        <w:rPr>
          <w:snapToGrid w:val="0"/>
        </w:rPr>
        <w:tab/>
      </w:r>
      <w:r w:rsidRPr="00B93702">
        <w:rPr>
          <w:rFonts w:cs="v4.2.0"/>
        </w:rPr>
        <w:t xml:space="preserve">Measure </w:t>
      </w:r>
      <w:r w:rsidRPr="00B93702">
        <w:t xml:space="preserve">Cumulative Adjacent Channel Leakage </w:t>
      </w:r>
      <w:r w:rsidR="00C77104" w:rsidRPr="00B93702">
        <w:t xml:space="preserve">Power </w:t>
      </w:r>
      <w:r w:rsidRPr="00B93702">
        <w:t>Ratio</w:t>
      </w:r>
      <w:r w:rsidRPr="00B93702">
        <w:rPr>
          <w:rFonts w:cs="v4.2.0"/>
        </w:rPr>
        <w:t xml:space="preserve"> </w:t>
      </w:r>
      <w:r w:rsidRPr="00B93702">
        <w:t xml:space="preserve">(CACLR) </w:t>
      </w:r>
      <w:r w:rsidRPr="00B93702">
        <w:rPr>
          <w:rFonts w:cs="v4.2.0"/>
          <w:lang w:eastAsia="zh-CN"/>
        </w:rPr>
        <w:t xml:space="preserve">inside sub-block gap </w:t>
      </w:r>
      <w:r w:rsidR="001D18A5" w:rsidRPr="00B93702">
        <w:rPr>
          <w:lang w:eastAsia="zh-CN"/>
        </w:rPr>
        <w:t xml:space="preserve">or the </w:t>
      </w:r>
      <w:r w:rsidR="00FF1E5F" w:rsidRPr="00B93702">
        <w:rPr>
          <w:lang w:eastAsia="zh-CN"/>
        </w:rPr>
        <w:t>Inter RF Bandwidth</w:t>
      </w:r>
      <w:r w:rsidR="001D18A5" w:rsidRPr="00B93702">
        <w:rPr>
          <w:lang w:eastAsia="zh-CN"/>
        </w:rPr>
        <w:t xml:space="preserve"> gap</w:t>
      </w:r>
      <w:r w:rsidR="001D18A5" w:rsidRPr="00B93702">
        <w:rPr>
          <w:rFonts w:cs="v4.2.0"/>
        </w:rPr>
        <w:t xml:space="preserve"> </w:t>
      </w:r>
      <w:r w:rsidRPr="00B93702">
        <w:rPr>
          <w:rFonts w:cs="v4.2.0"/>
        </w:rPr>
        <w:t xml:space="preserve">as specified in </w:t>
      </w:r>
      <w:r w:rsidRPr="00B93702">
        <w:rPr>
          <w:snapToGrid w:val="0"/>
          <w:lang w:eastAsia="zh-CN"/>
        </w:rPr>
        <w:t xml:space="preserve">subclause </w:t>
      </w:r>
      <w:r w:rsidRPr="00B93702">
        <w:rPr>
          <w:rFonts w:cs="v4.2.0"/>
        </w:rPr>
        <w:t>6.6.</w:t>
      </w:r>
      <w:r w:rsidRPr="00B93702">
        <w:rPr>
          <w:rFonts w:cs="v4.2.0"/>
          <w:lang w:eastAsia="zh-CN"/>
        </w:rPr>
        <w:t>4.5.4.</w:t>
      </w:r>
    </w:p>
    <w:p w14:paraId="48DA5C6C" w14:textId="77777777" w:rsidR="00BB4A32" w:rsidRPr="00B93702" w:rsidRDefault="00BB4A32" w:rsidP="00BB4A32">
      <w:r w:rsidRPr="00B93702">
        <w:t>In addition, for a multi-band capable BS, the following step shall apply:</w:t>
      </w:r>
    </w:p>
    <w:p w14:paraId="7C187D2A" w14:textId="77777777" w:rsidR="00BB4A32" w:rsidRPr="00B93702" w:rsidRDefault="00BB4A32" w:rsidP="00BB4A32">
      <w:pPr>
        <w:pStyle w:val="B10"/>
      </w:pPr>
      <w:r w:rsidRPr="00B93702">
        <w:t>5)</w:t>
      </w:r>
      <w:r w:rsidRPr="00B93702">
        <w:tab/>
        <w:t>For multi-band capable BS and single band tests, repeat the steps above per involved band where single band test configurations and test models shall apply with no carrier activated in the other band.</w:t>
      </w:r>
      <w:r w:rsidR="00FF1E5F" w:rsidRPr="00B93702">
        <w:t xml:space="preserve"> </w:t>
      </w:r>
      <w:r w:rsidRPr="00B93702">
        <w:t>For multi-band capable BS with separate antenna connector, the antenna connector not being under test in case of SBT or MBT shall be terminated.</w:t>
      </w:r>
    </w:p>
    <w:p w14:paraId="52869D9B" w14:textId="77777777" w:rsidR="00596CE9" w:rsidRPr="00B93702" w:rsidRDefault="00596CE9" w:rsidP="00F311C8">
      <w:pPr>
        <w:pStyle w:val="Heading4"/>
      </w:pPr>
      <w:bookmarkStart w:id="636" w:name="_Toc21098059"/>
      <w:bookmarkStart w:id="637" w:name="_Toc29765621"/>
      <w:r w:rsidRPr="00B93702">
        <w:t>6.6.4.5</w:t>
      </w:r>
      <w:r w:rsidRPr="00B93702">
        <w:tab/>
      </w:r>
      <w:r w:rsidR="00DB7FF2" w:rsidRPr="00B93702">
        <w:t>Test requirement</w:t>
      </w:r>
      <w:r w:rsidRPr="00B93702">
        <w:t>s</w:t>
      </w:r>
      <w:bookmarkEnd w:id="636"/>
      <w:bookmarkEnd w:id="637"/>
    </w:p>
    <w:p w14:paraId="11592C23" w14:textId="77777777" w:rsidR="00596CE9" w:rsidRPr="00B93702" w:rsidRDefault="00596CE9" w:rsidP="00F311C8">
      <w:pPr>
        <w:pStyle w:val="Heading5"/>
      </w:pPr>
      <w:bookmarkStart w:id="638" w:name="_Toc21098060"/>
      <w:bookmarkStart w:id="639" w:name="_Toc29765622"/>
      <w:r w:rsidRPr="00B93702">
        <w:t>6.6.4.5.1</w:t>
      </w:r>
      <w:r w:rsidRPr="00B93702">
        <w:tab/>
        <w:t>E-UTRA test requirement</w:t>
      </w:r>
      <w:bookmarkEnd w:id="638"/>
      <w:bookmarkEnd w:id="639"/>
    </w:p>
    <w:p w14:paraId="24FEF29D" w14:textId="77777777" w:rsidR="00BD6B20" w:rsidRPr="00B93702" w:rsidRDefault="00596CE9" w:rsidP="00BD6B20">
      <w:r w:rsidRPr="00B93702">
        <w:t xml:space="preserve">For E-UTRA, the test requirement is specified in </w:t>
      </w:r>
      <w:r w:rsidR="00F31415" w:rsidRPr="00B93702">
        <w:t>Tables 6.6.4.5.1-1 and 6.6.4.5.1-2</w:t>
      </w:r>
      <w:r w:rsidR="00BD6B20" w:rsidRPr="00B93702">
        <w:t xml:space="preserve">, and applies </w:t>
      </w:r>
      <w:r w:rsidR="00BD6B20" w:rsidRPr="00B93702">
        <w:rPr>
          <w:rFonts w:cs="v5.0.0"/>
        </w:rPr>
        <w:t xml:space="preserve">outside the </w:t>
      </w:r>
      <w:r w:rsidR="00FF1E5F" w:rsidRPr="00B93702">
        <w:rPr>
          <w:rFonts w:cs="v5.0.0"/>
        </w:rPr>
        <w:t>Base Station RF Bandwidth</w:t>
      </w:r>
      <w:r w:rsidR="00BD6B20" w:rsidRPr="00B93702">
        <w:rPr>
          <w:rFonts w:cs="v5.0.0"/>
        </w:rPr>
        <w:t xml:space="preserve"> </w:t>
      </w:r>
      <w:r w:rsidR="00EE615F" w:rsidRPr="00B93702">
        <w:rPr>
          <w:rFonts w:cs="v5.0.0"/>
        </w:rPr>
        <w:t xml:space="preserve">or </w:t>
      </w:r>
      <w:r w:rsidR="00FF1E5F" w:rsidRPr="00B93702">
        <w:rPr>
          <w:rFonts w:cs="v5.0.0"/>
        </w:rPr>
        <w:t>Maximum Radio Bandwidth</w:t>
      </w:r>
      <w:r w:rsidR="00BD6B20" w:rsidRPr="00B93702">
        <w:t>.</w:t>
      </w:r>
    </w:p>
    <w:p w14:paraId="63AE37D7" w14:textId="77777777" w:rsidR="00EE615F" w:rsidRPr="00B93702" w:rsidRDefault="00EE615F" w:rsidP="00EE615F">
      <w:r w:rsidRPr="00B93702">
        <w:t>For a BS operating in non-contiguous spectrum, the ACLR also applies for the first adjacent channel</w:t>
      </w:r>
      <w:r w:rsidRPr="00B93702" w:rsidDel="009070F8">
        <w:t xml:space="preserve"> </w:t>
      </w:r>
      <w:r w:rsidRPr="00B93702">
        <w:t xml:space="preserve">inside any </w:t>
      </w:r>
      <w:r w:rsidRPr="00B93702">
        <w:rPr>
          <w:lang w:eastAsia="zh-CN"/>
        </w:rPr>
        <w:t>sub-block</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14:paraId="2DA125E6" w14:textId="77777777" w:rsidR="00EE615F" w:rsidRPr="00B93702" w:rsidRDefault="00EE615F" w:rsidP="00EE615F">
      <w:r w:rsidRPr="00B93702">
        <w:t xml:space="preserve">For a BS </w:t>
      </w:r>
      <w:r w:rsidRPr="00B93702">
        <w:rPr>
          <w:lang w:eastAsia="zh-CN"/>
        </w:rPr>
        <w:t>operating in multiple bands</w:t>
      </w:r>
      <w:r w:rsidRPr="00B93702">
        <w:t>, where multiple bands are mapped onto the same antenna connector, the ACLR also applies for the first adjacent channel</w:t>
      </w:r>
      <w:r w:rsidRPr="00B93702" w:rsidDel="009070F8">
        <w:t xml:space="preserve"> </w:t>
      </w:r>
      <w:r w:rsidRPr="00B93702">
        <w:t xml:space="preserve">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FF1E5F" w:rsidRPr="00B93702">
        <w:t>Inter RF Bandwidth</w:t>
      </w:r>
      <w:r w:rsidRPr="00B93702">
        <w:t xml:space="preserve"> gaps for the frequency ranges defined in Table 6.6.4</w:t>
      </w:r>
      <w:r w:rsidRPr="00B93702">
        <w:rPr>
          <w:lang w:eastAsia="zh-CN"/>
        </w:rPr>
        <w:t>.5</w:t>
      </w:r>
      <w:r w:rsidRPr="00B93702">
        <w:t>.4-1.</w:t>
      </w:r>
    </w:p>
    <w:p w14:paraId="1A37A686" w14:textId="77777777" w:rsidR="00F31415" w:rsidRPr="00B93702" w:rsidRDefault="00F31415" w:rsidP="00F31415">
      <w:r w:rsidRPr="00B93702">
        <w:t>The requirement applies during the transmitter on period.</w:t>
      </w:r>
    </w:p>
    <w:p w14:paraId="63FC1E78" w14:textId="77777777" w:rsidR="00F31415" w:rsidRPr="00B93702" w:rsidRDefault="00F31415" w:rsidP="00F31415">
      <w:pPr>
        <w:rPr>
          <w:rFonts w:cs="v5.0.0"/>
        </w:rPr>
      </w:pPr>
      <w:r w:rsidRPr="00B93702">
        <w:t>The ACLR is defined with a square filter of bandwidth equal to the transmission bandwidth configuration of the transmitted signal (BW</w:t>
      </w:r>
      <w:r w:rsidRPr="00B93702">
        <w:rPr>
          <w:vertAlign w:val="subscript"/>
        </w:rPr>
        <w:t>Config</w:t>
      </w:r>
      <w:r w:rsidRPr="00B93702">
        <w:rPr>
          <w:rFonts w:cs="v5.0.0"/>
        </w:rPr>
        <w:t>) centred on the assigned channel frequency and a filter centered on the adjacent channel frequency according to the tables below.</w:t>
      </w:r>
    </w:p>
    <w:p w14:paraId="5A29DFD9" w14:textId="77777777" w:rsidR="00F31415" w:rsidRPr="00B93702" w:rsidRDefault="00F31415" w:rsidP="00F31415">
      <w:pPr>
        <w:rPr>
          <w:rFonts w:cs="v5.0.0"/>
        </w:rPr>
      </w:pPr>
      <w:r w:rsidRPr="00B93702">
        <w:rPr>
          <w:rFonts w:cs="v5.0.0"/>
        </w:rPr>
        <w:t>For Category A</w:t>
      </w:r>
      <w:r w:rsidRPr="00B93702">
        <w:rPr>
          <w:rFonts w:cs="v5.0.0"/>
          <w:lang w:eastAsia="zh-CN"/>
        </w:rPr>
        <w:t xml:space="preserve"> Wide Area BS</w:t>
      </w:r>
      <w:r w:rsidRPr="00B93702">
        <w:rPr>
          <w:rFonts w:cs="v5.0.0"/>
        </w:rPr>
        <w:t xml:space="preserve">, either the ACLR limits in the tables below or the absolute limit of -13dBm/MHz </w:t>
      </w:r>
      <w:r w:rsidR="00FF1E5F" w:rsidRPr="00B93702">
        <w:rPr>
          <w:rFonts w:cs="v5.0.0"/>
        </w:rPr>
        <w:t xml:space="preserve">shall </w:t>
      </w:r>
      <w:r w:rsidRPr="00B93702">
        <w:rPr>
          <w:rFonts w:cs="v5.0.0"/>
        </w:rPr>
        <w:t>apply, whichever is less stringent.</w:t>
      </w:r>
    </w:p>
    <w:p w14:paraId="137D6426" w14:textId="77777777" w:rsidR="00F31415" w:rsidRPr="00B93702" w:rsidRDefault="00F31415" w:rsidP="00F31415">
      <w:pPr>
        <w:rPr>
          <w:rFonts w:cs="v5.0.0"/>
          <w:lang w:eastAsia="zh-CN"/>
        </w:rPr>
      </w:pPr>
      <w:r w:rsidRPr="00B93702">
        <w:rPr>
          <w:rFonts w:cs="v5.0.0"/>
        </w:rPr>
        <w:t xml:space="preserve">For Category B </w:t>
      </w:r>
      <w:r w:rsidRPr="00B93702">
        <w:rPr>
          <w:rFonts w:cs="v5.0.0"/>
          <w:lang w:eastAsia="zh-CN"/>
        </w:rPr>
        <w:t>Wide Area BS</w:t>
      </w:r>
      <w:r w:rsidRPr="00B93702">
        <w:rPr>
          <w:rFonts w:cs="v5.0.0"/>
        </w:rPr>
        <w:t xml:space="preserve">, either the ACLR limits in the tables below or the absolute limit of -15 dBm/MHz </w:t>
      </w:r>
      <w:r w:rsidR="00FF1E5F" w:rsidRPr="00B93702">
        <w:rPr>
          <w:rFonts w:cs="v5.0.0"/>
        </w:rPr>
        <w:t xml:space="preserve">shall </w:t>
      </w:r>
      <w:r w:rsidRPr="00B93702">
        <w:rPr>
          <w:rFonts w:cs="v5.0.0"/>
        </w:rPr>
        <w:t>apply, whichever is less stringent.</w:t>
      </w:r>
    </w:p>
    <w:p w14:paraId="4C77B0E3" w14:textId="77777777" w:rsidR="00F31415" w:rsidRPr="00B93702" w:rsidRDefault="00F31415" w:rsidP="00F31415">
      <w:pPr>
        <w:rPr>
          <w:rFonts w:cs="v5.0.0"/>
          <w:lang w:eastAsia="zh-CN"/>
        </w:rPr>
      </w:pPr>
      <w:r w:rsidRPr="00B93702">
        <w:rPr>
          <w:rFonts w:cs="v5.0.0"/>
          <w:lang w:eastAsia="zh-CN"/>
        </w:rPr>
        <w:t>For Medium Range BS, either the ACLR limits in the tables below or the absolute limit of -25 dBm/MHz shall apply, whichever is less stringent.</w:t>
      </w:r>
    </w:p>
    <w:p w14:paraId="26C9DF50" w14:textId="77777777" w:rsidR="00F31415" w:rsidRPr="00B93702" w:rsidRDefault="00F31415" w:rsidP="00F31415">
      <w:pPr>
        <w:rPr>
          <w:rFonts w:cs="v5.0.0"/>
          <w:lang w:eastAsia="zh-CN"/>
        </w:rPr>
      </w:pPr>
      <w:r w:rsidRPr="00B93702">
        <w:rPr>
          <w:rFonts w:cs="v5.0.0"/>
          <w:lang w:eastAsia="zh-CN"/>
        </w:rPr>
        <w:t xml:space="preserve">For Local Area BS, </w:t>
      </w:r>
      <w:r w:rsidRPr="00B93702">
        <w:rPr>
          <w:rFonts w:cs="v5.0.0"/>
        </w:rPr>
        <w:t>either the ACLR limits in the table</w:t>
      </w:r>
      <w:r w:rsidRPr="00B93702">
        <w:rPr>
          <w:rFonts w:cs="v5.0.0"/>
          <w:lang w:eastAsia="zh-CN"/>
        </w:rPr>
        <w:t>s below</w:t>
      </w:r>
      <w:r w:rsidRPr="00B93702">
        <w:rPr>
          <w:rFonts w:cs="v5.0.0"/>
        </w:rPr>
        <w:t xml:space="preserve"> or the absolute limit of -</w:t>
      </w:r>
      <w:r w:rsidRPr="00B93702">
        <w:rPr>
          <w:rFonts w:cs="v5.0.0"/>
          <w:lang w:eastAsia="zh-CN"/>
        </w:rPr>
        <w:t>32</w:t>
      </w:r>
      <w:r w:rsidRPr="00B93702">
        <w:rPr>
          <w:rFonts w:cs="v5.0.0"/>
        </w:rPr>
        <w:t>dBm/MHz shall apply, whichever is less stringent</w:t>
      </w:r>
      <w:r w:rsidRPr="00B93702">
        <w:rPr>
          <w:rFonts w:cs="v5.0.0"/>
          <w:lang w:eastAsia="zh-CN"/>
        </w:rPr>
        <w:t>.</w:t>
      </w:r>
    </w:p>
    <w:p w14:paraId="2988DAA7" w14:textId="77777777" w:rsidR="00F31415" w:rsidRPr="00B93702" w:rsidRDefault="00F31415" w:rsidP="00F31415">
      <w:pPr>
        <w:rPr>
          <w:rFonts w:eastAsia="MS Mincho" w:cs="v5.0.0"/>
        </w:rPr>
      </w:pPr>
      <w:r w:rsidRPr="00B93702">
        <w:rPr>
          <w:rFonts w:eastAsia="MS Mincho" w:cs="v5.0.0"/>
        </w:rPr>
        <w:t>For operation in paired spectrum, the ACLR shall be higher than the value specified in Table </w:t>
      </w:r>
      <w:r w:rsidRPr="00B93702">
        <w:t>6.6.4.5.1-1</w:t>
      </w:r>
      <w:r w:rsidRPr="00B93702">
        <w:rPr>
          <w:rFonts w:eastAsia="MS Mincho" w:cs="v5.0.0"/>
        </w:rPr>
        <w:t>.</w:t>
      </w:r>
    </w:p>
    <w:p w14:paraId="0239034D" w14:textId="77777777" w:rsidR="00F31415" w:rsidRPr="00B93702" w:rsidRDefault="00F31415" w:rsidP="0048036E">
      <w:pPr>
        <w:pStyle w:val="TH"/>
      </w:pPr>
      <w:r w:rsidRPr="00B93702">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14:paraId="530945D6" w14:textId="77777777" w:rsidTr="00F31415">
        <w:trPr>
          <w:cantSplit/>
          <w:jc w:val="center"/>
        </w:trPr>
        <w:tc>
          <w:tcPr>
            <w:tcW w:w="2202" w:type="dxa"/>
          </w:tcPr>
          <w:p w14:paraId="60405126" w14:textId="77777777" w:rsidR="00F31415" w:rsidRPr="00B93702" w:rsidRDefault="00F31415" w:rsidP="00B27437">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w:t>
            </w:r>
            <w:r w:rsidR="00B27437" w:rsidRPr="00B93702">
              <w:rPr>
                <w:rFonts w:eastAsia="SimSun" w:cs="Arial"/>
                <w:lang w:eastAsia="en-US"/>
              </w:rPr>
              <w:t>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14:paraId="1E761725" w14:textId="77777777" w:rsidR="00F31415" w:rsidRPr="00B93702" w:rsidRDefault="00F31415" w:rsidP="00B27437">
            <w:pPr>
              <w:pStyle w:val="TAH"/>
              <w:rPr>
                <w:rFonts w:cs="Arial"/>
                <w:lang w:eastAsia="en-US"/>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 xml:space="preserve">r </w:t>
            </w:r>
            <w:r w:rsidRPr="00B93702">
              <w:rPr>
                <w:rFonts w:cs="Arial"/>
                <w:lang w:eastAsia="en-US"/>
              </w:rPr>
              <w:t xml:space="preserve">or above the </w:t>
            </w:r>
            <w:r w:rsidR="00B27437" w:rsidRPr="00B93702">
              <w:rPr>
                <w:rFonts w:eastAsia="SimSun" w:cs="Arial"/>
                <w:lang w:eastAsia="en-US"/>
              </w:rPr>
              <w:t>upper Base Station</w:t>
            </w:r>
            <w:r w:rsidRPr="00B93702">
              <w:rPr>
                <w:rFonts w:cs="Arial"/>
                <w:lang w:eastAsia="en-US"/>
              </w:rPr>
              <w:t xml:space="preserve"> </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 xml:space="preserve">andwidth </w:t>
            </w:r>
            <w:r w:rsidRPr="00B93702">
              <w:rPr>
                <w:rFonts w:cs="Arial"/>
                <w:lang w:eastAsia="en-US"/>
              </w:rPr>
              <w:t>edge</w:t>
            </w:r>
          </w:p>
        </w:tc>
        <w:tc>
          <w:tcPr>
            <w:tcW w:w="1949" w:type="dxa"/>
          </w:tcPr>
          <w:p w14:paraId="3362A5FB" w14:textId="77777777"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14:paraId="6A866938" w14:textId="77777777"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14:paraId="417F7DC8" w14:textId="77777777" w:rsidR="00F31415" w:rsidRPr="00B93702" w:rsidRDefault="00F31415" w:rsidP="00F31415">
            <w:pPr>
              <w:pStyle w:val="TAH"/>
              <w:rPr>
                <w:rFonts w:cs="Arial"/>
                <w:lang w:eastAsia="en-US"/>
              </w:rPr>
            </w:pPr>
            <w:r w:rsidRPr="00B93702">
              <w:rPr>
                <w:rFonts w:cs="Arial"/>
                <w:lang w:eastAsia="en-US"/>
              </w:rPr>
              <w:t>ACLR limit</w:t>
            </w:r>
          </w:p>
        </w:tc>
      </w:tr>
      <w:tr w:rsidR="00B93702" w:rsidRPr="00B93702" w14:paraId="3E3E7CD6" w14:textId="77777777" w:rsidTr="00F31415">
        <w:trPr>
          <w:cantSplit/>
          <w:jc w:val="center"/>
        </w:trPr>
        <w:tc>
          <w:tcPr>
            <w:tcW w:w="2202" w:type="dxa"/>
            <w:vMerge w:val="restart"/>
          </w:tcPr>
          <w:p w14:paraId="25C8F6F7" w14:textId="77777777" w:rsidR="00F31415" w:rsidRPr="00B93702" w:rsidRDefault="00F31415" w:rsidP="00F31415">
            <w:pPr>
              <w:pStyle w:val="TAC"/>
              <w:rPr>
                <w:rFonts w:cs="Arial"/>
                <w:lang w:eastAsia="en-US"/>
              </w:rPr>
            </w:pPr>
            <w:r w:rsidRPr="00B93702">
              <w:rPr>
                <w:rFonts w:cs="Arial"/>
                <w:lang w:eastAsia="en-US"/>
              </w:rPr>
              <w:t>1.4, 3.0, 5, 10, 15, 20</w:t>
            </w:r>
          </w:p>
        </w:tc>
        <w:tc>
          <w:tcPr>
            <w:tcW w:w="2191" w:type="dxa"/>
          </w:tcPr>
          <w:p w14:paraId="29B71B80" w14:textId="77777777" w:rsidR="00F31415" w:rsidRPr="00B93702" w:rsidRDefault="00F31415" w:rsidP="00F31415">
            <w:pPr>
              <w:pStyle w:val="TAC"/>
              <w:rPr>
                <w:rFonts w:eastAsia="SimSun" w:cs="Arial"/>
                <w:lang w:eastAsia="zh-CN"/>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14:paraId="70A6D90F" w14:textId="77777777"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14:paraId="4BE2134D" w14:textId="77777777"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14:paraId="3B0B5EBE"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6AD5CE6B" w14:textId="77777777" w:rsidTr="00F31415">
        <w:trPr>
          <w:cantSplit/>
          <w:jc w:val="center"/>
        </w:trPr>
        <w:tc>
          <w:tcPr>
            <w:tcW w:w="2202" w:type="dxa"/>
            <w:vMerge/>
          </w:tcPr>
          <w:p w14:paraId="7E47E119" w14:textId="77777777" w:rsidR="00F31415" w:rsidRPr="00B93702" w:rsidRDefault="00F31415" w:rsidP="00F31415">
            <w:pPr>
              <w:pStyle w:val="TAC"/>
              <w:rPr>
                <w:rFonts w:cs="Arial"/>
                <w:lang w:eastAsia="en-US"/>
              </w:rPr>
            </w:pPr>
          </w:p>
        </w:tc>
        <w:tc>
          <w:tcPr>
            <w:tcW w:w="2191" w:type="dxa"/>
          </w:tcPr>
          <w:p w14:paraId="2693879A" w14:textId="77777777"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14:paraId="04C5DAD1" w14:textId="77777777"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14:paraId="35683C6C" w14:textId="77777777"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14:paraId="7AE2D36C"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16148007" w14:textId="77777777" w:rsidTr="00F31415">
        <w:trPr>
          <w:cantSplit/>
          <w:jc w:val="center"/>
        </w:trPr>
        <w:tc>
          <w:tcPr>
            <w:tcW w:w="2202" w:type="dxa"/>
            <w:vMerge/>
          </w:tcPr>
          <w:p w14:paraId="275CC633" w14:textId="77777777" w:rsidR="00F31415" w:rsidRPr="00B93702" w:rsidRDefault="00F31415" w:rsidP="00F31415">
            <w:pPr>
              <w:pStyle w:val="TAC"/>
              <w:rPr>
                <w:rFonts w:cs="Arial"/>
                <w:lang w:eastAsia="en-US"/>
              </w:rPr>
            </w:pPr>
          </w:p>
        </w:tc>
        <w:tc>
          <w:tcPr>
            <w:tcW w:w="2191" w:type="dxa"/>
          </w:tcPr>
          <w:p w14:paraId="2D2C5896" w14:textId="77777777" w:rsidR="00F31415" w:rsidRPr="00B93702" w:rsidRDefault="00F31415" w:rsidP="00F31415">
            <w:pPr>
              <w:pStyle w:val="TAC"/>
              <w:rPr>
                <w:rFonts w:cs="Arial"/>
                <w:lang w:eastAsia="en-US"/>
              </w:rPr>
            </w:pPr>
            <w:r w:rsidRPr="00B93702">
              <w:rPr>
                <w:rFonts w:cs="Arial"/>
                <w:lang w:eastAsia="en-US"/>
              </w:rPr>
              <w:t>2.5 MHz</w:t>
            </w:r>
          </w:p>
        </w:tc>
        <w:tc>
          <w:tcPr>
            <w:tcW w:w="1949" w:type="dxa"/>
          </w:tcPr>
          <w:p w14:paraId="194F45F7" w14:textId="77777777" w:rsidR="00F31415" w:rsidRPr="00B93702" w:rsidRDefault="00F31415" w:rsidP="00F31415">
            <w:pPr>
              <w:pStyle w:val="TAC"/>
              <w:rPr>
                <w:rFonts w:cs="Arial"/>
                <w:lang w:eastAsia="en-US"/>
              </w:rPr>
            </w:pPr>
            <w:r w:rsidRPr="00B93702">
              <w:rPr>
                <w:rFonts w:cs="Arial"/>
                <w:lang w:eastAsia="en-US"/>
              </w:rPr>
              <w:t>3.84 Mcps UTRA</w:t>
            </w:r>
          </w:p>
        </w:tc>
        <w:tc>
          <w:tcPr>
            <w:tcW w:w="2179" w:type="dxa"/>
          </w:tcPr>
          <w:p w14:paraId="113BD58C" w14:textId="77777777" w:rsidR="00F31415" w:rsidRPr="00B93702" w:rsidRDefault="00F31415" w:rsidP="00F31415">
            <w:pPr>
              <w:pStyle w:val="TAC"/>
              <w:rPr>
                <w:rFonts w:cs="Arial"/>
                <w:lang w:eastAsia="en-US"/>
              </w:rPr>
            </w:pPr>
            <w:r w:rsidRPr="00B93702">
              <w:rPr>
                <w:rFonts w:cs="Arial"/>
                <w:lang w:eastAsia="en-US"/>
              </w:rPr>
              <w:t>RRC (3.84 Mcps)</w:t>
            </w:r>
          </w:p>
        </w:tc>
        <w:tc>
          <w:tcPr>
            <w:tcW w:w="912" w:type="dxa"/>
          </w:tcPr>
          <w:p w14:paraId="3F7C13E8"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2B952DC5" w14:textId="77777777" w:rsidTr="00F31415">
        <w:trPr>
          <w:cantSplit/>
          <w:jc w:val="center"/>
        </w:trPr>
        <w:tc>
          <w:tcPr>
            <w:tcW w:w="2202" w:type="dxa"/>
            <w:vMerge/>
          </w:tcPr>
          <w:p w14:paraId="2B8050BB" w14:textId="77777777" w:rsidR="00F31415" w:rsidRPr="00B93702" w:rsidRDefault="00F31415" w:rsidP="00F31415">
            <w:pPr>
              <w:pStyle w:val="TAC"/>
              <w:rPr>
                <w:rFonts w:cs="Arial"/>
                <w:lang w:eastAsia="en-US"/>
              </w:rPr>
            </w:pPr>
          </w:p>
        </w:tc>
        <w:tc>
          <w:tcPr>
            <w:tcW w:w="2191" w:type="dxa"/>
          </w:tcPr>
          <w:p w14:paraId="74A5D4A5" w14:textId="77777777" w:rsidR="00F31415" w:rsidRPr="00B93702" w:rsidRDefault="00F31415" w:rsidP="00F31415">
            <w:pPr>
              <w:pStyle w:val="TAC"/>
              <w:rPr>
                <w:rFonts w:cs="Arial"/>
                <w:lang w:eastAsia="en-US"/>
              </w:rPr>
            </w:pPr>
            <w:r w:rsidRPr="00B93702">
              <w:rPr>
                <w:rFonts w:cs="Arial"/>
                <w:lang w:eastAsia="en-US"/>
              </w:rPr>
              <w:t>7.5 MHz</w:t>
            </w:r>
          </w:p>
        </w:tc>
        <w:tc>
          <w:tcPr>
            <w:tcW w:w="1949" w:type="dxa"/>
          </w:tcPr>
          <w:p w14:paraId="18DBBF6C" w14:textId="77777777" w:rsidR="00F31415" w:rsidRPr="00B93702" w:rsidRDefault="00F31415" w:rsidP="00F31415">
            <w:pPr>
              <w:pStyle w:val="TAC"/>
              <w:rPr>
                <w:rFonts w:cs="Arial"/>
                <w:lang w:eastAsia="en-US"/>
              </w:rPr>
            </w:pPr>
            <w:r w:rsidRPr="00B93702">
              <w:rPr>
                <w:rFonts w:cs="Arial"/>
                <w:lang w:eastAsia="en-US"/>
              </w:rPr>
              <w:t>3.84 Mcps UTRA</w:t>
            </w:r>
          </w:p>
        </w:tc>
        <w:tc>
          <w:tcPr>
            <w:tcW w:w="2179" w:type="dxa"/>
          </w:tcPr>
          <w:p w14:paraId="414B40EA" w14:textId="77777777" w:rsidR="00F31415" w:rsidRPr="00B93702" w:rsidRDefault="00F31415" w:rsidP="00F31415">
            <w:pPr>
              <w:pStyle w:val="TAC"/>
              <w:rPr>
                <w:rFonts w:cs="Arial"/>
                <w:lang w:eastAsia="en-US"/>
              </w:rPr>
            </w:pPr>
            <w:r w:rsidRPr="00B93702">
              <w:rPr>
                <w:rFonts w:cs="Arial"/>
                <w:lang w:eastAsia="en-US"/>
              </w:rPr>
              <w:t>RRC (3.84 Mcps)</w:t>
            </w:r>
          </w:p>
        </w:tc>
        <w:tc>
          <w:tcPr>
            <w:tcW w:w="912" w:type="dxa"/>
          </w:tcPr>
          <w:p w14:paraId="7F063110" w14:textId="77777777" w:rsidR="00F31415" w:rsidRPr="00B93702" w:rsidRDefault="00F31415" w:rsidP="00F31415">
            <w:pPr>
              <w:pStyle w:val="TAC"/>
              <w:rPr>
                <w:rFonts w:cs="Arial"/>
                <w:lang w:eastAsia="en-US"/>
              </w:rPr>
            </w:pPr>
            <w:r w:rsidRPr="00B93702">
              <w:rPr>
                <w:rFonts w:cs="Arial"/>
                <w:lang w:eastAsia="en-US"/>
              </w:rPr>
              <w:t>44.2 dB</w:t>
            </w:r>
          </w:p>
        </w:tc>
      </w:tr>
      <w:tr w:rsidR="00F31415" w:rsidRPr="00B93702" w14:paraId="03A6D661" w14:textId="77777777" w:rsidTr="00F31415">
        <w:trPr>
          <w:cantSplit/>
          <w:jc w:val="center"/>
        </w:trPr>
        <w:tc>
          <w:tcPr>
            <w:tcW w:w="9433" w:type="dxa"/>
            <w:gridSpan w:val="5"/>
          </w:tcPr>
          <w:p w14:paraId="1509BB41" w14:textId="77777777"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14:paraId="31617A8A" w14:textId="77777777"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25.104 [3], with a chip rate as defined in this table.</w:t>
            </w:r>
          </w:p>
        </w:tc>
      </w:tr>
    </w:tbl>
    <w:p w14:paraId="327AFD56" w14:textId="77777777" w:rsidR="00F31415" w:rsidRPr="00B93702" w:rsidRDefault="00F31415" w:rsidP="00F31415">
      <w:pPr>
        <w:keepNext/>
        <w:rPr>
          <w:rFonts w:eastAsia="SimSun" w:cs="v5.0.0"/>
          <w:lang w:eastAsia="zh-CN"/>
        </w:rPr>
      </w:pPr>
    </w:p>
    <w:p w14:paraId="3355ABA1" w14:textId="77777777" w:rsidR="00F31415" w:rsidRPr="00B93702" w:rsidRDefault="00F31415" w:rsidP="00F31415">
      <w:pPr>
        <w:keepNext/>
        <w:rPr>
          <w:rFonts w:cs="v5.0.0"/>
        </w:rPr>
      </w:pPr>
      <w:r w:rsidRPr="00B93702">
        <w:rPr>
          <w:rFonts w:cs="v5.0.0"/>
        </w:rPr>
        <w:t>For operation in unpaired spectrum, the ACLR shall be higher than the value specified in Table 6.6.4.5.1</w:t>
      </w:r>
      <w:r w:rsidRPr="00B93702">
        <w:rPr>
          <w:rFonts w:cs="v5.0.0"/>
        </w:rPr>
        <w:noBreakHyphen/>
        <w:t>2.</w:t>
      </w:r>
    </w:p>
    <w:p w14:paraId="78A5FBBA" w14:textId="77777777" w:rsidR="00F31415" w:rsidRPr="00B93702" w:rsidRDefault="00F31415" w:rsidP="0048036E">
      <w:pPr>
        <w:pStyle w:val="TH"/>
      </w:pPr>
      <w:r w:rsidRPr="00B93702">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14:paraId="1EE01BCF" w14:textId="77777777" w:rsidTr="00F31415">
        <w:trPr>
          <w:cantSplit/>
          <w:jc w:val="center"/>
        </w:trPr>
        <w:tc>
          <w:tcPr>
            <w:tcW w:w="2202" w:type="dxa"/>
          </w:tcPr>
          <w:p w14:paraId="12B71046" w14:textId="77777777" w:rsidR="00F31415" w:rsidRPr="00B93702" w:rsidRDefault="00F31415" w:rsidP="00F31415">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14:paraId="13F81118" w14:textId="77777777" w:rsidR="00F31415" w:rsidRPr="00B93702" w:rsidRDefault="00F31415" w:rsidP="00B27437">
            <w:pPr>
              <w:pStyle w:val="TAH"/>
              <w:rPr>
                <w:rFonts w:eastAsia="SimSun" w:cs="Arial"/>
                <w:lang w:eastAsia="zh-CN"/>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r</w:t>
            </w:r>
            <w:r w:rsidRPr="00B93702">
              <w:rPr>
                <w:rFonts w:cs="Arial"/>
                <w:lang w:eastAsia="en-US"/>
              </w:rPr>
              <w:t xml:space="preserve"> or above the </w:t>
            </w:r>
            <w:r w:rsidR="00B27437" w:rsidRPr="00B93702">
              <w:rPr>
                <w:rFonts w:cs="Arial"/>
                <w:lang w:eastAsia="en-US"/>
              </w:rPr>
              <w:t>upper</w:t>
            </w:r>
            <w:r w:rsidRPr="00B93702">
              <w:rPr>
                <w:rFonts w:cs="Arial"/>
                <w:lang w:eastAsia="en-US"/>
              </w:rPr>
              <w:t xml:space="preserve"> </w:t>
            </w:r>
            <w:r w:rsidR="00B27437" w:rsidRPr="00B93702">
              <w:rPr>
                <w:rFonts w:cs="Arial"/>
                <w:lang w:eastAsia="en-US"/>
              </w:rPr>
              <w:t>Base Station</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andwidth edge</w:t>
            </w:r>
          </w:p>
        </w:tc>
        <w:tc>
          <w:tcPr>
            <w:tcW w:w="1949" w:type="dxa"/>
          </w:tcPr>
          <w:p w14:paraId="2EB47A05" w14:textId="77777777"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14:paraId="5CB9E369" w14:textId="77777777"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14:paraId="62562BED" w14:textId="77777777" w:rsidR="00F31415" w:rsidRPr="00B93702" w:rsidRDefault="00F31415" w:rsidP="00F31415">
            <w:pPr>
              <w:pStyle w:val="TAH"/>
              <w:rPr>
                <w:rFonts w:cs="Arial"/>
                <w:lang w:eastAsia="en-US"/>
              </w:rPr>
            </w:pPr>
            <w:r w:rsidRPr="00B93702">
              <w:rPr>
                <w:rFonts w:cs="Arial"/>
                <w:lang w:eastAsia="en-US"/>
              </w:rPr>
              <w:t>ACLR limit</w:t>
            </w:r>
          </w:p>
        </w:tc>
      </w:tr>
      <w:tr w:rsidR="00B93702" w:rsidRPr="00B93702" w14:paraId="6B4DDB30" w14:textId="77777777" w:rsidTr="00F31415">
        <w:trPr>
          <w:cantSplit/>
          <w:jc w:val="center"/>
        </w:trPr>
        <w:tc>
          <w:tcPr>
            <w:tcW w:w="2202" w:type="dxa"/>
            <w:vMerge w:val="restart"/>
          </w:tcPr>
          <w:p w14:paraId="16979F94" w14:textId="77777777" w:rsidR="00F31415" w:rsidRPr="00B93702" w:rsidRDefault="00F31415" w:rsidP="00F31415">
            <w:pPr>
              <w:pStyle w:val="TAC"/>
              <w:rPr>
                <w:rFonts w:cs="Arial"/>
                <w:lang w:eastAsia="en-US"/>
              </w:rPr>
            </w:pPr>
            <w:r w:rsidRPr="00B93702">
              <w:rPr>
                <w:rFonts w:cs="Arial"/>
                <w:lang w:eastAsia="en-US"/>
              </w:rPr>
              <w:t>1.4, 3</w:t>
            </w:r>
          </w:p>
        </w:tc>
        <w:tc>
          <w:tcPr>
            <w:tcW w:w="2191" w:type="dxa"/>
          </w:tcPr>
          <w:p w14:paraId="51D1C044" w14:textId="77777777"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14:paraId="76C9BFD3" w14:textId="77777777"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14:paraId="34D0FAAA" w14:textId="77777777"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14:paraId="502D0CB8"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580DEEBA" w14:textId="77777777" w:rsidTr="00F31415">
        <w:trPr>
          <w:cantSplit/>
          <w:jc w:val="center"/>
        </w:trPr>
        <w:tc>
          <w:tcPr>
            <w:tcW w:w="2202" w:type="dxa"/>
            <w:vMerge/>
          </w:tcPr>
          <w:p w14:paraId="24DEB34E" w14:textId="77777777" w:rsidR="00F31415" w:rsidRPr="00B93702" w:rsidRDefault="00F31415" w:rsidP="00F31415">
            <w:pPr>
              <w:pStyle w:val="TAC"/>
              <w:rPr>
                <w:rFonts w:cs="Arial"/>
                <w:lang w:eastAsia="en-US"/>
              </w:rPr>
            </w:pPr>
          </w:p>
        </w:tc>
        <w:tc>
          <w:tcPr>
            <w:tcW w:w="2191" w:type="dxa"/>
          </w:tcPr>
          <w:p w14:paraId="0E917C59" w14:textId="77777777"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14:paraId="7E5C20F8" w14:textId="77777777"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14:paraId="2F69C49A" w14:textId="77777777"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14:paraId="07A82130"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1BE25EBA" w14:textId="77777777" w:rsidTr="00F31415">
        <w:trPr>
          <w:cantSplit/>
          <w:jc w:val="center"/>
        </w:trPr>
        <w:tc>
          <w:tcPr>
            <w:tcW w:w="2202" w:type="dxa"/>
            <w:vMerge/>
          </w:tcPr>
          <w:p w14:paraId="298C2991" w14:textId="77777777" w:rsidR="00F31415" w:rsidRPr="00B93702" w:rsidRDefault="00F31415" w:rsidP="00F31415">
            <w:pPr>
              <w:pStyle w:val="TAC"/>
              <w:rPr>
                <w:rFonts w:cs="Arial"/>
                <w:lang w:eastAsia="en-US"/>
              </w:rPr>
            </w:pPr>
          </w:p>
        </w:tc>
        <w:tc>
          <w:tcPr>
            <w:tcW w:w="2191" w:type="dxa"/>
          </w:tcPr>
          <w:p w14:paraId="01236AE8" w14:textId="77777777" w:rsidR="00F31415" w:rsidRPr="00B93702" w:rsidRDefault="00F31415" w:rsidP="00F31415">
            <w:pPr>
              <w:pStyle w:val="TAC"/>
              <w:rPr>
                <w:rFonts w:cs="Arial"/>
                <w:lang w:eastAsia="en-US"/>
              </w:rPr>
            </w:pPr>
            <w:r w:rsidRPr="00B93702">
              <w:rPr>
                <w:rFonts w:cs="Arial"/>
                <w:lang w:eastAsia="en-US"/>
              </w:rPr>
              <w:t>0.8 MHz</w:t>
            </w:r>
          </w:p>
        </w:tc>
        <w:tc>
          <w:tcPr>
            <w:tcW w:w="1949" w:type="dxa"/>
          </w:tcPr>
          <w:p w14:paraId="46C907D8" w14:textId="77777777" w:rsidR="00F31415" w:rsidRPr="00B93702" w:rsidRDefault="00F31415" w:rsidP="00F31415">
            <w:pPr>
              <w:pStyle w:val="TAC"/>
              <w:rPr>
                <w:rFonts w:cs="Arial"/>
                <w:lang w:eastAsia="en-US"/>
              </w:rPr>
            </w:pPr>
            <w:r w:rsidRPr="00B93702">
              <w:rPr>
                <w:rFonts w:cs="Arial"/>
                <w:lang w:eastAsia="en-US"/>
              </w:rPr>
              <w:t>1.28 Mcps UTRA</w:t>
            </w:r>
          </w:p>
        </w:tc>
        <w:tc>
          <w:tcPr>
            <w:tcW w:w="2179" w:type="dxa"/>
          </w:tcPr>
          <w:p w14:paraId="293EC0D7" w14:textId="77777777" w:rsidR="00F31415" w:rsidRPr="00B93702" w:rsidRDefault="00F31415" w:rsidP="00F31415">
            <w:pPr>
              <w:pStyle w:val="TAC"/>
              <w:rPr>
                <w:rFonts w:cs="Arial"/>
                <w:lang w:eastAsia="en-US"/>
              </w:rPr>
            </w:pPr>
            <w:r w:rsidRPr="00B93702">
              <w:rPr>
                <w:rFonts w:cs="Arial"/>
                <w:lang w:eastAsia="en-US"/>
              </w:rPr>
              <w:t>RRC (1.28 Mcps)</w:t>
            </w:r>
          </w:p>
        </w:tc>
        <w:tc>
          <w:tcPr>
            <w:tcW w:w="912" w:type="dxa"/>
          </w:tcPr>
          <w:p w14:paraId="6778AF1A"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0329FB05" w14:textId="77777777" w:rsidTr="00F31415">
        <w:trPr>
          <w:cantSplit/>
          <w:jc w:val="center"/>
        </w:trPr>
        <w:tc>
          <w:tcPr>
            <w:tcW w:w="2202" w:type="dxa"/>
            <w:vMerge/>
          </w:tcPr>
          <w:p w14:paraId="5658B6B9" w14:textId="77777777" w:rsidR="00F31415" w:rsidRPr="00B93702" w:rsidRDefault="00F31415" w:rsidP="00F31415">
            <w:pPr>
              <w:pStyle w:val="TAC"/>
              <w:rPr>
                <w:rFonts w:cs="Arial"/>
                <w:lang w:eastAsia="en-US"/>
              </w:rPr>
            </w:pPr>
          </w:p>
        </w:tc>
        <w:tc>
          <w:tcPr>
            <w:tcW w:w="2191" w:type="dxa"/>
          </w:tcPr>
          <w:p w14:paraId="2466B70B" w14:textId="77777777" w:rsidR="00F31415" w:rsidRPr="00B93702" w:rsidRDefault="00F31415" w:rsidP="00F31415">
            <w:pPr>
              <w:pStyle w:val="TAC"/>
              <w:rPr>
                <w:rFonts w:cs="Arial"/>
                <w:lang w:eastAsia="en-US"/>
              </w:rPr>
            </w:pPr>
            <w:r w:rsidRPr="00B93702">
              <w:rPr>
                <w:rFonts w:cs="Arial"/>
                <w:lang w:eastAsia="en-US"/>
              </w:rPr>
              <w:t>2.4 MHz</w:t>
            </w:r>
          </w:p>
        </w:tc>
        <w:tc>
          <w:tcPr>
            <w:tcW w:w="1949" w:type="dxa"/>
          </w:tcPr>
          <w:p w14:paraId="1388E0B0" w14:textId="77777777" w:rsidR="00F31415" w:rsidRPr="00B93702" w:rsidRDefault="00F31415" w:rsidP="00F31415">
            <w:pPr>
              <w:pStyle w:val="TAC"/>
              <w:rPr>
                <w:rFonts w:cs="Arial"/>
                <w:lang w:eastAsia="en-US"/>
              </w:rPr>
            </w:pPr>
            <w:r w:rsidRPr="00B93702">
              <w:rPr>
                <w:rFonts w:cs="Arial"/>
                <w:lang w:eastAsia="en-US"/>
              </w:rPr>
              <w:t>1.28 Mcps UTRA</w:t>
            </w:r>
          </w:p>
        </w:tc>
        <w:tc>
          <w:tcPr>
            <w:tcW w:w="2179" w:type="dxa"/>
          </w:tcPr>
          <w:p w14:paraId="0520828D" w14:textId="77777777" w:rsidR="00F31415" w:rsidRPr="00B93702" w:rsidRDefault="00F31415" w:rsidP="00F31415">
            <w:pPr>
              <w:pStyle w:val="TAC"/>
              <w:rPr>
                <w:rFonts w:cs="Arial"/>
                <w:lang w:eastAsia="en-US"/>
              </w:rPr>
            </w:pPr>
            <w:r w:rsidRPr="00B93702">
              <w:rPr>
                <w:rFonts w:cs="Arial"/>
                <w:lang w:eastAsia="en-US"/>
              </w:rPr>
              <w:t>RRC (1.28 Mcps)</w:t>
            </w:r>
          </w:p>
        </w:tc>
        <w:tc>
          <w:tcPr>
            <w:tcW w:w="912" w:type="dxa"/>
          </w:tcPr>
          <w:p w14:paraId="4B3D210E"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2C860B3E" w14:textId="77777777" w:rsidTr="00F31415">
        <w:trPr>
          <w:cantSplit/>
          <w:jc w:val="center"/>
        </w:trPr>
        <w:tc>
          <w:tcPr>
            <w:tcW w:w="2202" w:type="dxa"/>
            <w:vMerge w:val="restart"/>
          </w:tcPr>
          <w:p w14:paraId="7C8F95A0" w14:textId="77777777" w:rsidR="00F31415" w:rsidRPr="00B93702" w:rsidRDefault="00F31415" w:rsidP="00F31415">
            <w:pPr>
              <w:pStyle w:val="TAC"/>
              <w:rPr>
                <w:rFonts w:cs="Arial"/>
                <w:lang w:eastAsia="en-US"/>
              </w:rPr>
            </w:pPr>
            <w:r w:rsidRPr="00B93702">
              <w:rPr>
                <w:rFonts w:cs="Arial"/>
                <w:lang w:eastAsia="en-US"/>
              </w:rPr>
              <w:t>5, 10, 15, 20</w:t>
            </w:r>
          </w:p>
        </w:tc>
        <w:tc>
          <w:tcPr>
            <w:tcW w:w="2191" w:type="dxa"/>
          </w:tcPr>
          <w:p w14:paraId="2B6C1EC7" w14:textId="77777777"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14:paraId="6DE5883D" w14:textId="77777777"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14:paraId="19A88519" w14:textId="77777777"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14:paraId="7106CA26"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4287502F" w14:textId="77777777" w:rsidTr="00F31415">
        <w:trPr>
          <w:cantSplit/>
          <w:jc w:val="center"/>
        </w:trPr>
        <w:tc>
          <w:tcPr>
            <w:tcW w:w="2202" w:type="dxa"/>
            <w:vMerge/>
          </w:tcPr>
          <w:p w14:paraId="2D6A11AE" w14:textId="77777777" w:rsidR="00F31415" w:rsidRPr="00B93702" w:rsidRDefault="00F31415" w:rsidP="00F31415">
            <w:pPr>
              <w:pStyle w:val="TAC"/>
              <w:rPr>
                <w:rFonts w:cs="Arial"/>
                <w:lang w:eastAsia="en-US"/>
              </w:rPr>
            </w:pPr>
          </w:p>
        </w:tc>
        <w:tc>
          <w:tcPr>
            <w:tcW w:w="2191" w:type="dxa"/>
          </w:tcPr>
          <w:p w14:paraId="593516FA" w14:textId="77777777"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14:paraId="64BF5BB2" w14:textId="77777777"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14:paraId="1C2DA491" w14:textId="77777777"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14:paraId="1E0F0D8B"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56A40FEA" w14:textId="77777777" w:rsidTr="00F31415">
        <w:trPr>
          <w:cantSplit/>
          <w:jc w:val="center"/>
        </w:trPr>
        <w:tc>
          <w:tcPr>
            <w:tcW w:w="2202" w:type="dxa"/>
            <w:vMerge/>
          </w:tcPr>
          <w:p w14:paraId="5C1BE7E0" w14:textId="77777777" w:rsidR="00F31415" w:rsidRPr="00B93702" w:rsidRDefault="00F31415" w:rsidP="00F31415">
            <w:pPr>
              <w:pStyle w:val="TAC"/>
              <w:rPr>
                <w:rFonts w:cs="Arial"/>
                <w:lang w:eastAsia="en-US"/>
              </w:rPr>
            </w:pPr>
          </w:p>
        </w:tc>
        <w:tc>
          <w:tcPr>
            <w:tcW w:w="2191" w:type="dxa"/>
          </w:tcPr>
          <w:p w14:paraId="359B5D2F" w14:textId="77777777" w:rsidR="00F31415" w:rsidRPr="00B93702" w:rsidRDefault="00F31415" w:rsidP="00F31415">
            <w:pPr>
              <w:pStyle w:val="TAC"/>
              <w:rPr>
                <w:rFonts w:cs="Arial"/>
                <w:lang w:eastAsia="en-US"/>
              </w:rPr>
            </w:pPr>
            <w:r w:rsidRPr="00B93702">
              <w:rPr>
                <w:rFonts w:cs="Arial"/>
                <w:lang w:eastAsia="en-US"/>
              </w:rPr>
              <w:t>0.8 MHz</w:t>
            </w:r>
          </w:p>
        </w:tc>
        <w:tc>
          <w:tcPr>
            <w:tcW w:w="1949" w:type="dxa"/>
          </w:tcPr>
          <w:p w14:paraId="2452A1A1" w14:textId="77777777" w:rsidR="00F31415" w:rsidRPr="00B93702" w:rsidRDefault="00F31415" w:rsidP="00F31415">
            <w:pPr>
              <w:pStyle w:val="TAC"/>
              <w:rPr>
                <w:rFonts w:cs="Arial"/>
                <w:lang w:eastAsia="en-US"/>
              </w:rPr>
            </w:pPr>
            <w:r w:rsidRPr="00B93702">
              <w:rPr>
                <w:rFonts w:cs="Arial"/>
                <w:lang w:eastAsia="en-US"/>
              </w:rPr>
              <w:t>1.28 Mcps UTRA</w:t>
            </w:r>
          </w:p>
        </w:tc>
        <w:tc>
          <w:tcPr>
            <w:tcW w:w="2179" w:type="dxa"/>
          </w:tcPr>
          <w:p w14:paraId="110F50E4" w14:textId="77777777" w:rsidR="00F31415" w:rsidRPr="00B93702" w:rsidRDefault="00F31415" w:rsidP="00F31415">
            <w:pPr>
              <w:pStyle w:val="TAC"/>
              <w:rPr>
                <w:rFonts w:cs="Arial"/>
                <w:lang w:eastAsia="en-US"/>
              </w:rPr>
            </w:pPr>
            <w:r w:rsidRPr="00B93702">
              <w:rPr>
                <w:rFonts w:cs="Arial"/>
                <w:lang w:eastAsia="en-US"/>
              </w:rPr>
              <w:t>RRC (1.28 Mcps)</w:t>
            </w:r>
          </w:p>
        </w:tc>
        <w:tc>
          <w:tcPr>
            <w:tcW w:w="912" w:type="dxa"/>
          </w:tcPr>
          <w:p w14:paraId="139F0589"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005E3C44" w14:textId="77777777" w:rsidTr="00F31415">
        <w:trPr>
          <w:cantSplit/>
          <w:jc w:val="center"/>
        </w:trPr>
        <w:tc>
          <w:tcPr>
            <w:tcW w:w="2202" w:type="dxa"/>
            <w:vMerge/>
          </w:tcPr>
          <w:p w14:paraId="6F037838" w14:textId="77777777" w:rsidR="00F31415" w:rsidRPr="00B93702" w:rsidRDefault="00F31415" w:rsidP="00F31415">
            <w:pPr>
              <w:pStyle w:val="TAC"/>
              <w:rPr>
                <w:rFonts w:cs="Arial"/>
                <w:lang w:eastAsia="en-US"/>
              </w:rPr>
            </w:pPr>
          </w:p>
        </w:tc>
        <w:tc>
          <w:tcPr>
            <w:tcW w:w="2191" w:type="dxa"/>
          </w:tcPr>
          <w:p w14:paraId="7327F1FA" w14:textId="77777777" w:rsidR="00F31415" w:rsidRPr="00B93702" w:rsidRDefault="00F31415" w:rsidP="00F31415">
            <w:pPr>
              <w:pStyle w:val="TAC"/>
              <w:rPr>
                <w:rFonts w:cs="Arial"/>
                <w:lang w:eastAsia="en-US"/>
              </w:rPr>
            </w:pPr>
            <w:r w:rsidRPr="00B93702">
              <w:rPr>
                <w:rFonts w:cs="Arial"/>
                <w:lang w:eastAsia="en-US"/>
              </w:rPr>
              <w:t>2.4 MHz</w:t>
            </w:r>
          </w:p>
        </w:tc>
        <w:tc>
          <w:tcPr>
            <w:tcW w:w="1949" w:type="dxa"/>
          </w:tcPr>
          <w:p w14:paraId="5E7B0AEA" w14:textId="77777777" w:rsidR="00F31415" w:rsidRPr="00B93702" w:rsidRDefault="00F31415" w:rsidP="00F31415">
            <w:pPr>
              <w:pStyle w:val="TAC"/>
              <w:rPr>
                <w:rFonts w:cs="Arial"/>
                <w:lang w:eastAsia="en-US"/>
              </w:rPr>
            </w:pPr>
            <w:r w:rsidRPr="00B93702">
              <w:rPr>
                <w:rFonts w:cs="Arial"/>
                <w:lang w:eastAsia="en-US"/>
              </w:rPr>
              <w:t>1.28 Mcps UTRA</w:t>
            </w:r>
          </w:p>
        </w:tc>
        <w:tc>
          <w:tcPr>
            <w:tcW w:w="2179" w:type="dxa"/>
          </w:tcPr>
          <w:p w14:paraId="315EA008" w14:textId="77777777" w:rsidR="00F31415" w:rsidRPr="00B93702" w:rsidRDefault="00F31415" w:rsidP="00F31415">
            <w:pPr>
              <w:pStyle w:val="TAC"/>
              <w:rPr>
                <w:rFonts w:cs="Arial"/>
                <w:lang w:eastAsia="en-US"/>
              </w:rPr>
            </w:pPr>
            <w:r w:rsidRPr="00B93702">
              <w:rPr>
                <w:rFonts w:cs="Arial"/>
                <w:lang w:eastAsia="en-US"/>
              </w:rPr>
              <w:t>RRC (1.28 Mcps)</w:t>
            </w:r>
          </w:p>
        </w:tc>
        <w:tc>
          <w:tcPr>
            <w:tcW w:w="912" w:type="dxa"/>
          </w:tcPr>
          <w:p w14:paraId="162E1166"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327837DB" w14:textId="77777777" w:rsidTr="00F31415">
        <w:trPr>
          <w:cantSplit/>
          <w:jc w:val="center"/>
        </w:trPr>
        <w:tc>
          <w:tcPr>
            <w:tcW w:w="2202" w:type="dxa"/>
            <w:vMerge/>
          </w:tcPr>
          <w:p w14:paraId="3A3AB7BF" w14:textId="77777777" w:rsidR="00F31415" w:rsidRPr="00B93702" w:rsidRDefault="00F31415" w:rsidP="00F31415">
            <w:pPr>
              <w:pStyle w:val="TAC"/>
              <w:rPr>
                <w:rFonts w:cs="Arial"/>
                <w:lang w:eastAsia="en-US"/>
              </w:rPr>
            </w:pPr>
          </w:p>
        </w:tc>
        <w:tc>
          <w:tcPr>
            <w:tcW w:w="2191" w:type="dxa"/>
          </w:tcPr>
          <w:p w14:paraId="79A7F952" w14:textId="77777777" w:rsidR="00F31415" w:rsidRPr="00B93702" w:rsidRDefault="00F31415" w:rsidP="00F31415">
            <w:pPr>
              <w:pStyle w:val="TAC"/>
              <w:rPr>
                <w:rFonts w:cs="Arial"/>
                <w:lang w:eastAsia="en-US"/>
              </w:rPr>
            </w:pPr>
            <w:r w:rsidRPr="00B93702">
              <w:rPr>
                <w:rFonts w:cs="Arial"/>
                <w:lang w:eastAsia="en-US"/>
              </w:rPr>
              <w:t>2.5 MHz</w:t>
            </w:r>
          </w:p>
        </w:tc>
        <w:tc>
          <w:tcPr>
            <w:tcW w:w="1949" w:type="dxa"/>
          </w:tcPr>
          <w:p w14:paraId="3C14AC56" w14:textId="77777777" w:rsidR="00F31415" w:rsidRPr="00B93702" w:rsidRDefault="00F31415" w:rsidP="00F31415">
            <w:pPr>
              <w:pStyle w:val="TAC"/>
              <w:rPr>
                <w:rFonts w:cs="Arial"/>
                <w:lang w:eastAsia="en-US"/>
              </w:rPr>
            </w:pPr>
            <w:r w:rsidRPr="00B93702">
              <w:rPr>
                <w:rFonts w:cs="Arial"/>
                <w:lang w:eastAsia="en-US"/>
              </w:rPr>
              <w:t>3.84 Mcps UTRA</w:t>
            </w:r>
          </w:p>
        </w:tc>
        <w:tc>
          <w:tcPr>
            <w:tcW w:w="2179" w:type="dxa"/>
          </w:tcPr>
          <w:p w14:paraId="0024284D" w14:textId="77777777" w:rsidR="00F31415" w:rsidRPr="00B93702" w:rsidRDefault="00F31415" w:rsidP="00F31415">
            <w:pPr>
              <w:pStyle w:val="TAC"/>
              <w:rPr>
                <w:rFonts w:cs="Arial"/>
                <w:lang w:eastAsia="en-US"/>
              </w:rPr>
            </w:pPr>
            <w:r w:rsidRPr="00B93702">
              <w:rPr>
                <w:rFonts w:cs="Arial"/>
                <w:lang w:eastAsia="en-US"/>
              </w:rPr>
              <w:t>RRC (3.84 Mcps)</w:t>
            </w:r>
          </w:p>
        </w:tc>
        <w:tc>
          <w:tcPr>
            <w:tcW w:w="912" w:type="dxa"/>
          </w:tcPr>
          <w:p w14:paraId="062AC946"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040F275A" w14:textId="77777777" w:rsidTr="00F31415">
        <w:trPr>
          <w:cantSplit/>
          <w:jc w:val="center"/>
        </w:trPr>
        <w:tc>
          <w:tcPr>
            <w:tcW w:w="2202" w:type="dxa"/>
            <w:vMerge/>
          </w:tcPr>
          <w:p w14:paraId="4903A1F6" w14:textId="77777777" w:rsidR="00F31415" w:rsidRPr="00B93702" w:rsidRDefault="00F31415" w:rsidP="00F31415">
            <w:pPr>
              <w:pStyle w:val="TAC"/>
              <w:rPr>
                <w:rFonts w:cs="Arial"/>
                <w:lang w:eastAsia="en-US"/>
              </w:rPr>
            </w:pPr>
          </w:p>
        </w:tc>
        <w:tc>
          <w:tcPr>
            <w:tcW w:w="2191" w:type="dxa"/>
          </w:tcPr>
          <w:p w14:paraId="2B694661" w14:textId="77777777" w:rsidR="00F31415" w:rsidRPr="00B93702" w:rsidRDefault="00F31415" w:rsidP="00F31415">
            <w:pPr>
              <w:pStyle w:val="TAC"/>
              <w:rPr>
                <w:rFonts w:cs="Arial"/>
                <w:lang w:eastAsia="en-US"/>
              </w:rPr>
            </w:pPr>
            <w:r w:rsidRPr="00B93702">
              <w:rPr>
                <w:rFonts w:cs="Arial"/>
                <w:lang w:eastAsia="en-US"/>
              </w:rPr>
              <w:t>7.5 MHz</w:t>
            </w:r>
          </w:p>
        </w:tc>
        <w:tc>
          <w:tcPr>
            <w:tcW w:w="1949" w:type="dxa"/>
          </w:tcPr>
          <w:p w14:paraId="00BDB788" w14:textId="77777777" w:rsidR="00F31415" w:rsidRPr="00B93702" w:rsidRDefault="00F31415" w:rsidP="00F31415">
            <w:pPr>
              <w:pStyle w:val="TAC"/>
              <w:rPr>
                <w:rFonts w:cs="Arial"/>
                <w:lang w:eastAsia="en-US"/>
              </w:rPr>
            </w:pPr>
            <w:r w:rsidRPr="00B93702">
              <w:rPr>
                <w:rFonts w:cs="Arial"/>
                <w:lang w:eastAsia="en-US"/>
              </w:rPr>
              <w:t>3.84 Mcps UTRA</w:t>
            </w:r>
          </w:p>
        </w:tc>
        <w:tc>
          <w:tcPr>
            <w:tcW w:w="2179" w:type="dxa"/>
          </w:tcPr>
          <w:p w14:paraId="09368A0B" w14:textId="77777777" w:rsidR="00F31415" w:rsidRPr="00B93702" w:rsidRDefault="00F31415" w:rsidP="00F31415">
            <w:pPr>
              <w:pStyle w:val="TAC"/>
              <w:rPr>
                <w:rFonts w:cs="Arial"/>
                <w:lang w:eastAsia="en-US"/>
              </w:rPr>
            </w:pPr>
            <w:r w:rsidRPr="00B93702">
              <w:rPr>
                <w:rFonts w:cs="Arial"/>
                <w:lang w:eastAsia="en-US"/>
              </w:rPr>
              <w:t>RRC (3.84 Mcps)</w:t>
            </w:r>
          </w:p>
        </w:tc>
        <w:tc>
          <w:tcPr>
            <w:tcW w:w="912" w:type="dxa"/>
          </w:tcPr>
          <w:p w14:paraId="0C5A6CDE"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489D4D23" w14:textId="77777777" w:rsidTr="00F31415">
        <w:trPr>
          <w:cantSplit/>
          <w:jc w:val="center"/>
        </w:trPr>
        <w:tc>
          <w:tcPr>
            <w:tcW w:w="2202" w:type="dxa"/>
            <w:vMerge/>
          </w:tcPr>
          <w:p w14:paraId="54656759" w14:textId="77777777" w:rsidR="00F31415" w:rsidRPr="00B93702" w:rsidRDefault="00F31415" w:rsidP="00F31415">
            <w:pPr>
              <w:pStyle w:val="TAC"/>
              <w:rPr>
                <w:rFonts w:cs="Arial"/>
                <w:lang w:eastAsia="en-US"/>
              </w:rPr>
            </w:pPr>
          </w:p>
        </w:tc>
        <w:tc>
          <w:tcPr>
            <w:tcW w:w="2191" w:type="dxa"/>
          </w:tcPr>
          <w:p w14:paraId="513A93A4" w14:textId="77777777" w:rsidR="00F31415" w:rsidRPr="00B93702" w:rsidRDefault="00F31415" w:rsidP="00F31415">
            <w:pPr>
              <w:pStyle w:val="TAC"/>
              <w:rPr>
                <w:rFonts w:cs="Arial"/>
                <w:lang w:eastAsia="en-US"/>
              </w:rPr>
            </w:pPr>
            <w:r w:rsidRPr="00B93702">
              <w:rPr>
                <w:rFonts w:cs="Arial"/>
                <w:lang w:eastAsia="en-US"/>
              </w:rPr>
              <w:t>5 MHz</w:t>
            </w:r>
          </w:p>
        </w:tc>
        <w:tc>
          <w:tcPr>
            <w:tcW w:w="1949" w:type="dxa"/>
          </w:tcPr>
          <w:p w14:paraId="4F3ED5B1" w14:textId="77777777" w:rsidR="00F31415" w:rsidRPr="00B93702" w:rsidRDefault="00F31415" w:rsidP="00F31415">
            <w:pPr>
              <w:pStyle w:val="TAC"/>
              <w:rPr>
                <w:rFonts w:cs="Arial"/>
                <w:lang w:eastAsia="en-US"/>
              </w:rPr>
            </w:pPr>
            <w:r w:rsidRPr="00B93702">
              <w:rPr>
                <w:rFonts w:cs="Arial"/>
                <w:lang w:eastAsia="en-US"/>
              </w:rPr>
              <w:t>7.68 Mcps UTRA</w:t>
            </w:r>
          </w:p>
        </w:tc>
        <w:tc>
          <w:tcPr>
            <w:tcW w:w="2179" w:type="dxa"/>
          </w:tcPr>
          <w:p w14:paraId="3898BC58" w14:textId="77777777" w:rsidR="00F31415" w:rsidRPr="00B93702" w:rsidRDefault="00F31415" w:rsidP="00F31415">
            <w:pPr>
              <w:pStyle w:val="TAC"/>
              <w:rPr>
                <w:rFonts w:cs="Arial"/>
                <w:lang w:eastAsia="en-US"/>
              </w:rPr>
            </w:pPr>
            <w:r w:rsidRPr="00B93702">
              <w:rPr>
                <w:rFonts w:cs="Arial"/>
                <w:lang w:eastAsia="en-US"/>
              </w:rPr>
              <w:t>RRC (7.68 Mcps)</w:t>
            </w:r>
          </w:p>
        </w:tc>
        <w:tc>
          <w:tcPr>
            <w:tcW w:w="912" w:type="dxa"/>
          </w:tcPr>
          <w:p w14:paraId="567E5C07" w14:textId="77777777" w:rsidR="00F31415" w:rsidRPr="00B93702" w:rsidRDefault="00F31415" w:rsidP="00F31415">
            <w:pPr>
              <w:pStyle w:val="TAC"/>
              <w:rPr>
                <w:rFonts w:cs="Arial"/>
                <w:lang w:eastAsia="en-US"/>
              </w:rPr>
            </w:pPr>
            <w:r w:rsidRPr="00B93702">
              <w:rPr>
                <w:rFonts w:cs="Arial"/>
                <w:lang w:eastAsia="en-US"/>
              </w:rPr>
              <w:t>44.2 dB</w:t>
            </w:r>
          </w:p>
        </w:tc>
      </w:tr>
      <w:tr w:rsidR="00B93702" w:rsidRPr="00B93702" w14:paraId="535D2901" w14:textId="77777777" w:rsidTr="00F31415">
        <w:trPr>
          <w:cantSplit/>
          <w:jc w:val="center"/>
        </w:trPr>
        <w:tc>
          <w:tcPr>
            <w:tcW w:w="2202" w:type="dxa"/>
            <w:vMerge/>
          </w:tcPr>
          <w:p w14:paraId="55A51453" w14:textId="77777777" w:rsidR="00F31415" w:rsidRPr="00B93702" w:rsidRDefault="00F31415" w:rsidP="00F31415">
            <w:pPr>
              <w:pStyle w:val="TAC"/>
              <w:rPr>
                <w:rFonts w:cs="Arial"/>
                <w:lang w:eastAsia="en-US"/>
              </w:rPr>
            </w:pPr>
          </w:p>
        </w:tc>
        <w:tc>
          <w:tcPr>
            <w:tcW w:w="2191" w:type="dxa"/>
          </w:tcPr>
          <w:p w14:paraId="3909A179" w14:textId="77777777" w:rsidR="00F31415" w:rsidRPr="00B93702" w:rsidRDefault="00F31415" w:rsidP="00F31415">
            <w:pPr>
              <w:pStyle w:val="TAC"/>
              <w:rPr>
                <w:rFonts w:cs="Arial"/>
                <w:lang w:eastAsia="en-US"/>
              </w:rPr>
            </w:pPr>
            <w:r w:rsidRPr="00B93702">
              <w:rPr>
                <w:rFonts w:cs="Arial"/>
                <w:lang w:eastAsia="en-US"/>
              </w:rPr>
              <w:t>15 MHz</w:t>
            </w:r>
          </w:p>
        </w:tc>
        <w:tc>
          <w:tcPr>
            <w:tcW w:w="1949" w:type="dxa"/>
          </w:tcPr>
          <w:p w14:paraId="41847952" w14:textId="77777777" w:rsidR="00F31415" w:rsidRPr="00B93702" w:rsidRDefault="00F31415" w:rsidP="00F31415">
            <w:pPr>
              <w:pStyle w:val="TAC"/>
              <w:rPr>
                <w:rFonts w:cs="Arial"/>
                <w:lang w:eastAsia="en-US"/>
              </w:rPr>
            </w:pPr>
            <w:r w:rsidRPr="00B93702">
              <w:rPr>
                <w:rFonts w:cs="Arial"/>
                <w:lang w:eastAsia="en-US"/>
              </w:rPr>
              <w:t>7.68 Mcps UTRA</w:t>
            </w:r>
          </w:p>
        </w:tc>
        <w:tc>
          <w:tcPr>
            <w:tcW w:w="2179" w:type="dxa"/>
          </w:tcPr>
          <w:p w14:paraId="122F1AE1" w14:textId="77777777" w:rsidR="00F31415" w:rsidRPr="00B93702" w:rsidRDefault="00F31415" w:rsidP="00F31415">
            <w:pPr>
              <w:pStyle w:val="TAC"/>
              <w:rPr>
                <w:rFonts w:cs="Arial"/>
                <w:lang w:eastAsia="en-US"/>
              </w:rPr>
            </w:pPr>
            <w:r w:rsidRPr="00B93702">
              <w:rPr>
                <w:rFonts w:cs="Arial"/>
                <w:lang w:eastAsia="en-US"/>
              </w:rPr>
              <w:t>RRC (7.68 Mcps)</w:t>
            </w:r>
          </w:p>
        </w:tc>
        <w:tc>
          <w:tcPr>
            <w:tcW w:w="912" w:type="dxa"/>
          </w:tcPr>
          <w:p w14:paraId="3426E648" w14:textId="77777777" w:rsidR="00F31415" w:rsidRPr="00B93702" w:rsidRDefault="00F31415" w:rsidP="00F31415">
            <w:pPr>
              <w:pStyle w:val="TAC"/>
              <w:rPr>
                <w:rFonts w:cs="Arial"/>
                <w:lang w:eastAsia="en-US"/>
              </w:rPr>
            </w:pPr>
            <w:r w:rsidRPr="00B93702">
              <w:rPr>
                <w:rFonts w:cs="Arial"/>
                <w:lang w:eastAsia="en-US"/>
              </w:rPr>
              <w:t>44.2 dB</w:t>
            </w:r>
          </w:p>
        </w:tc>
      </w:tr>
      <w:tr w:rsidR="00F31415" w:rsidRPr="00B93702" w14:paraId="6375D53F" w14:textId="77777777" w:rsidTr="00F31415">
        <w:trPr>
          <w:cantSplit/>
          <w:jc w:val="center"/>
        </w:trPr>
        <w:tc>
          <w:tcPr>
            <w:tcW w:w="9433" w:type="dxa"/>
            <w:gridSpan w:val="5"/>
          </w:tcPr>
          <w:p w14:paraId="37FAE4D4" w14:textId="77777777"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14:paraId="2F296E36" w14:textId="77777777"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25.105 [4], with a chip rate as defined in this table.</w:t>
            </w:r>
          </w:p>
        </w:tc>
      </w:tr>
    </w:tbl>
    <w:p w14:paraId="3A82C49A" w14:textId="77777777" w:rsidR="00F31415" w:rsidRPr="00B93702" w:rsidRDefault="00F31415" w:rsidP="00F31415"/>
    <w:p w14:paraId="45BD254E" w14:textId="77777777" w:rsidR="00F31415" w:rsidRPr="00B93702" w:rsidRDefault="00F31415" w:rsidP="00F31415">
      <w:pPr>
        <w:rPr>
          <w:rFonts w:cs="v5.0.0"/>
        </w:rPr>
      </w:pPr>
      <w:r w:rsidRPr="00B93702">
        <w:rPr>
          <w:rFonts w:cs="v5.0.0"/>
        </w:rPr>
        <w:t>For operation in non-contiguous paired spectrum, the ACLR shall be higher than the value specified in Table 6.6.4.5.1</w:t>
      </w:r>
      <w:r w:rsidRPr="00B93702">
        <w:rPr>
          <w:rFonts w:cs="v5.0.0"/>
        </w:rPr>
        <w:noBreakHyphen/>
        <w:t>3.</w:t>
      </w:r>
    </w:p>
    <w:p w14:paraId="044D079E" w14:textId="77777777" w:rsidR="00F31415" w:rsidRPr="00B93702" w:rsidRDefault="00F31415" w:rsidP="0048036E">
      <w:pPr>
        <w:pStyle w:val="TH"/>
        <w:rPr>
          <w:lang w:eastAsia="zh-CN"/>
        </w:rPr>
      </w:pPr>
      <w:r w:rsidRPr="00B93702">
        <w:t>Table 6.6.4.5.1-3: Base Station ACLR in non-contiguous</w:t>
      </w:r>
      <w:r w:rsidRPr="00B93702">
        <w:rPr>
          <w:lang w:eastAsia="zh-CN"/>
        </w:rPr>
        <w:t xml:space="preserve"> 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14:paraId="4D41B948"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A29E98E" w14:textId="77777777"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4F1A60E" w14:textId="77777777"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57C4D23" w14:textId="77777777"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CA820B1" w14:textId="77777777"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8FAEC21" w14:textId="77777777" w:rsidR="00F31415" w:rsidRPr="00B93702" w:rsidRDefault="00F31415" w:rsidP="00F31415">
            <w:pPr>
              <w:pStyle w:val="TAH"/>
              <w:rPr>
                <w:rFonts w:cs="v5.0.0"/>
                <w:lang w:eastAsia="en-US"/>
              </w:rPr>
            </w:pPr>
            <w:r w:rsidRPr="00B93702">
              <w:rPr>
                <w:rFonts w:cs="v5.0.0"/>
                <w:lang w:eastAsia="en-US"/>
              </w:rPr>
              <w:t>ACLR limit</w:t>
            </w:r>
          </w:p>
        </w:tc>
      </w:tr>
      <w:tr w:rsidR="00B93702" w:rsidRPr="00B93702" w14:paraId="1737D548"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D6DCC68" w14:textId="77777777"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8479609" w14:textId="77777777"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5D53B29B" w14:textId="77777777"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EF7CE41" w14:textId="77777777"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33B08DAC" w14:textId="77777777"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B93702" w:rsidRPr="00B93702" w14:paraId="66992902"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53FDDDCF" w14:textId="77777777"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4D331FF2" w14:textId="77777777"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3D5D6746" w14:textId="77777777"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434FB289" w14:textId="77777777"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380FDE5" w14:textId="77777777"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14:paraId="1ECB008B"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CC7245F" w14:textId="77777777" w:rsidR="00F31415" w:rsidRPr="00B93702" w:rsidRDefault="00F31415" w:rsidP="00F31415">
            <w:pPr>
              <w:pStyle w:val="TAN"/>
              <w:rPr>
                <w:rFonts w:cs="v5.0.0"/>
                <w:lang w:eastAsia="en-US"/>
              </w:rPr>
            </w:pPr>
            <w:r w:rsidRPr="00B93702">
              <w:rPr>
                <w:rFonts w:cs="Arial"/>
                <w:lang w:eastAsia="en-US"/>
              </w:rPr>
              <w:t>NOTE:</w:t>
            </w:r>
            <w:r w:rsidRPr="00B93702">
              <w:rPr>
                <w:rFonts w:cs="Arial"/>
                <w:lang w:eastAsia="en-US"/>
              </w:rPr>
              <w:tab/>
            </w:r>
            <w:r w:rsidRPr="00B93702">
              <w:rPr>
                <w:rFonts w:cs="Arial"/>
                <w:lang w:eastAsia="zh-CN"/>
              </w:rPr>
              <w:t>T</w:t>
            </w:r>
            <w:r w:rsidRPr="00B93702">
              <w:rPr>
                <w:rFonts w:cs="Arial"/>
                <w:lang w:eastAsia="en-US"/>
              </w:rPr>
              <w:t>he RRC filter shall be equivalent to the transmit pulse shape filter defined in TS 25.104 [3], with a chip rate as defined in this table.</w:t>
            </w:r>
          </w:p>
        </w:tc>
      </w:tr>
    </w:tbl>
    <w:p w14:paraId="6CE09887" w14:textId="77777777" w:rsidR="00F31415" w:rsidRPr="00B93702" w:rsidRDefault="00F31415" w:rsidP="00F31415">
      <w:pPr>
        <w:rPr>
          <w:lang w:eastAsia="zh-CN"/>
        </w:rPr>
      </w:pPr>
    </w:p>
    <w:p w14:paraId="7F48708B" w14:textId="77777777" w:rsidR="00F31415" w:rsidRPr="00B93702" w:rsidDel="00EC4208" w:rsidRDefault="00F31415" w:rsidP="00F31415">
      <w:pPr>
        <w:rPr>
          <w:rFonts w:cs="v5.0.0"/>
        </w:rPr>
      </w:pPr>
      <w:r w:rsidRPr="00B93702">
        <w:t>For operation in non-contiguous unpaired spectrum, the ACLR shall be higher than the value specified in Table 6.6.4.5.1</w:t>
      </w:r>
      <w:r w:rsidRPr="00B93702">
        <w:noBreakHyphen/>
        <w:t>4.</w:t>
      </w:r>
    </w:p>
    <w:p w14:paraId="19128E4B" w14:textId="77777777" w:rsidR="00F31415" w:rsidRPr="00B93702" w:rsidRDefault="00F31415" w:rsidP="0048036E">
      <w:pPr>
        <w:pStyle w:val="TH"/>
        <w:rPr>
          <w:lang w:eastAsia="zh-CN"/>
        </w:rPr>
      </w:pPr>
      <w:r w:rsidRPr="00B93702">
        <w:lastRenderedPageBreak/>
        <w:t>Table 6.6.4.5.1-4: Base Station ACLR in non-contiguous</w:t>
      </w:r>
      <w:r w:rsidRPr="00B93702">
        <w:rPr>
          <w:lang w:eastAsia="zh-CN"/>
        </w:rPr>
        <w:t xml:space="preserve"> unpaired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14:paraId="18D164D0"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7E98838" w14:textId="77777777"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51BB64B" w14:textId="77777777"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232D2F18" w14:textId="77777777"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7746903" w14:textId="77777777"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ED61E4" w14:textId="77777777" w:rsidR="00F31415" w:rsidRPr="00B93702" w:rsidRDefault="00F31415" w:rsidP="00F31415">
            <w:pPr>
              <w:pStyle w:val="TAH"/>
              <w:rPr>
                <w:rFonts w:cs="v5.0.0"/>
                <w:lang w:eastAsia="en-US"/>
              </w:rPr>
            </w:pPr>
            <w:r w:rsidRPr="00B93702">
              <w:rPr>
                <w:rFonts w:cs="v5.0.0"/>
                <w:lang w:eastAsia="en-US"/>
              </w:rPr>
              <w:t>ACLR limit</w:t>
            </w:r>
          </w:p>
        </w:tc>
      </w:tr>
      <w:tr w:rsidR="00B93702" w:rsidRPr="00B93702" w14:paraId="7C786A62"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4153224" w14:textId="77777777"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C3159DC" w14:textId="77777777"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7C510B09" w14:textId="77777777"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4C21485D" w14:textId="77777777"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33E1E76F" w14:textId="77777777"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14:paraId="6B56595B"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296225F" w14:textId="77777777"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44B15839" w14:textId="77777777"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2926802" w14:textId="77777777"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25AD04BF" w14:textId="77777777"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799BDC10" w14:textId="77777777"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bl>
    <w:p w14:paraId="6AAEE886" w14:textId="77777777" w:rsidR="00F31415" w:rsidRPr="00B93702" w:rsidRDefault="00F31415" w:rsidP="006E157C"/>
    <w:p w14:paraId="531B4F3F" w14:textId="77777777" w:rsidR="00596CE9" w:rsidRPr="00B93702" w:rsidRDefault="00596CE9" w:rsidP="00F311C8">
      <w:pPr>
        <w:pStyle w:val="Heading5"/>
      </w:pPr>
      <w:bookmarkStart w:id="640" w:name="_Toc21098061"/>
      <w:bookmarkStart w:id="641" w:name="_Toc29765623"/>
      <w:r w:rsidRPr="00B93702">
        <w:t>6.6.4.5.2</w:t>
      </w:r>
      <w:r w:rsidRPr="00B93702">
        <w:tab/>
        <w:t>UTRA FDD test requirement</w:t>
      </w:r>
      <w:bookmarkEnd w:id="640"/>
      <w:bookmarkEnd w:id="641"/>
    </w:p>
    <w:p w14:paraId="59BBF34F" w14:textId="77777777" w:rsidR="00BD6B20" w:rsidRPr="00B93702" w:rsidRDefault="00596CE9" w:rsidP="00BD6B20">
      <w:r w:rsidRPr="00B93702">
        <w:t>For UTRA FDD, the test requirement is specified in TS 25.141 [10] subclause 6.5.2.2.5</w:t>
      </w:r>
      <w:r w:rsidR="00BD6B20" w:rsidRPr="00B93702">
        <w:t xml:space="preserve">, and applies </w:t>
      </w:r>
      <w:r w:rsidR="00BD6B20" w:rsidRPr="00B93702">
        <w:rPr>
          <w:rFonts w:cs="v5.0.0"/>
        </w:rPr>
        <w:t xml:space="preserve">outside the </w:t>
      </w:r>
      <w:r w:rsidR="00B27437" w:rsidRPr="00B93702">
        <w:rPr>
          <w:rFonts w:cs="v5.0.0"/>
        </w:rPr>
        <w:t>Base Station RF Bandwidth</w:t>
      </w:r>
      <w:r w:rsidR="00BD6B20" w:rsidRPr="00B93702">
        <w:rPr>
          <w:rFonts w:cs="v5.0.0"/>
        </w:rPr>
        <w:t xml:space="preserve"> </w:t>
      </w:r>
      <w:r w:rsidR="00EE615F" w:rsidRPr="00B93702">
        <w:rPr>
          <w:rFonts w:cs="v5.0.0"/>
          <w:lang w:eastAsia="zh-CN"/>
        </w:rPr>
        <w:t xml:space="preserve">or </w:t>
      </w:r>
      <w:r w:rsidR="00B27437" w:rsidRPr="00B93702">
        <w:t>Maximum Radio Bandwidth</w:t>
      </w:r>
      <w:r w:rsidR="00BD6B20" w:rsidRPr="00B93702">
        <w:t>.</w:t>
      </w:r>
    </w:p>
    <w:p w14:paraId="1A720C39" w14:textId="77777777" w:rsidR="00EE615F" w:rsidRPr="00B93702" w:rsidRDefault="00EE615F" w:rsidP="00EE615F">
      <w:r w:rsidRPr="00B93702">
        <w:t xml:space="preserve">For a BS operating in non-contiguous spectrum, ACLR requirement also applies for the first adjacent channel, inside any </w:t>
      </w:r>
      <w:r w:rsidRPr="00B93702">
        <w:rPr>
          <w:lang w:eastAsia="zh-CN"/>
        </w:rPr>
        <w:t xml:space="preserve">sub-block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14:paraId="244B971D" w14:textId="77777777" w:rsidR="00EE615F" w:rsidRPr="00B93702" w:rsidRDefault="00EE615F" w:rsidP="00EE615F">
      <w:pPr>
        <w:rPr>
          <w:lang w:eastAsia="zh-CN"/>
        </w:rPr>
      </w:pPr>
      <w:r w:rsidRPr="00B93702">
        <w:t xml:space="preserve">For a BS operating in </w:t>
      </w:r>
      <w:r w:rsidRPr="00B93702">
        <w:rPr>
          <w:lang w:eastAsia="zh-CN"/>
        </w:rPr>
        <w:t>multiple bands</w:t>
      </w:r>
      <w:r w:rsidRPr="00B93702">
        <w:t xml:space="preserve">, where multiple bands are mapped onto the same antenna connector, ACLR requirement also applies for the first adjacent channel, inside any </w:t>
      </w:r>
      <w:r w:rsidR="00B27437" w:rsidRPr="00B93702">
        <w:rPr>
          <w:lang w:eastAsia="zh-CN"/>
        </w:rPr>
        <w:t>Inter RF Bandwidth</w:t>
      </w:r>
      <w:r w:rsidRPr="00B93702">
        <w:rPr>
          <w:lang w:eastAsia="zh-CN"/>
        </w:rPr>
        <w:t xml:space="preserve">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00B27437"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B27437" w:rsidRPr="00B93702">
        <w:t>Inter RF Bandwidth</w:t>
      </w:r>
      <w:r w:rsidRPr="00B93702">
        <w:t xml:space="preserve"> gaps for the frequency ranges defined in Table 6.6.4.</w:t>
      </w:r>
      <w:r w:rsidRPr="00B93702">
        <w:rPr>
          <w:lang w:eastAsia="zh-CN"/>
        </w:rPr>
        <w:t>5.</w:t>
      </w:r>
      <w:r w:rsidRPr="00B93702">
        <w:t>4-1.</w:t>
      </w:r>
    </w:p>
    <w:p w14:paraId="02F0F40D" w14:textId="77777777" w:rsidR="00596CE9" w:rsidRPr="00B93702" w:rsidRDefault="00596CE9" w:rsidP="00F311C8">
      <w:pPr>
        <w:pStyle w:val="Heading5"/>
      </w:pPr>
      <w:bookmarkStart w:id="642" w:name="_Toc21098062"/>
      <w:bookmarkStart w:id="643" w:name="_Toc29765624"/>
      <w:r w:rsidRPr="00B93702">
        <w:t>6.6.4.5.3</w:t>
      </w:r>
      <w:r w:rsidRPr="00B93702">
        <w:tab/>
        <w:t>UTRA TDD test requirement</w:t>
      </w:r>
      <w:bookmarkEnd w:id="642"/>
      <w:bookmarkEnd w:id="643"/>
    </w:p>
    <w:p w14:paraId="70CF5942" w14:textId="77777777" w:rsidR="00BD6B20" w:rsidRPr="00B93702" w:rsidRDefault="00596CE9" w:rsidP="00596CE9">
      <w:r w:rsidRPr="00B93702">
        <w:t>For UTRA TDD, the test requirement is specified in TS 25.142 [12] subclause 6.6.2.2.5</w:t>
      </w:r>
      <w:r w:rsidR="00BD6B20" w:rsidRPr="00B93702">
        <w:t xml:space="preserve">, and applies </w:t>
      </w:r>
      <w:r w:rsidR="00BD6B20" w:rsidRPr="00B93702">
        <w:rPr>
          <w:rFonts w:cs="v5.0.0"/>
        </w:rPr>
        <w:t>outside the</w:t>
      </w:r>
      <w:r w:rsidR="00A7747C" w:rsidRPr="00B93702">
        <w:t xml:space="preserve"> </w:t>
      </w:r>
      <w:r w:rsidR="00B27437" w:rsidRPr="00B93702">
        <w:rPr>
          <w:rFonts w:cs="v5.0.0"/>
        </w:rPr>
        <w:t>Base Station RF Bandwidth</w:t>
      </w:r>
      <w:r w:rsidR="00A7747C" w:rsidRPr="00B93702">
        <w:rPr>
          <w:rFonts w:cs="v5.0.0"/>
        </w:rPr>
        <w:t xml:space="preserve"> or </w:t>
      </w:r>
      <w:r w:rsidR="00B27437" w:rsidRPr="00B93702">
        <w:rPr>
          <w:rFonts w:cs="v5.0.0"/>
        </w:rPr>
        <w:t>Maximum Radio Bandwidth</w:t>
      </w:r>
      <w:r w:rsidRPr="00B93702">
        <w:t>.</w:t>
      </w:r>
    </w:p>
    <w:p w14:paraId="5DA01E35" w14:textId="77777777" w:rsidR="00BD6B20" w:rsidRPr="00B93702" w:rsidRDefault="00BD6B20" w:rsidP="00F311C8">
      <w:pPr>
        <w:pStyle w:val="Heading5"/>
      </w:pPr>
      <w:bookmarkStart w:id="644" w:name="_Toc21098063"/>
      <w:bookmarkStart w:id="645" w:name="_Toc29765625"/>
      <w:r w:rsidRPr="00B93702">
        <w:t>6.6.4.5.4</w:t>
      </w:r>
      <w:r w:rsidRPr="00B93702">
        <w:tab/>
        <w:t>Cumulative ACLR requirement in non-contiguous spectrum</w:t>
      </w:r>
      <w:bookmarkEnd w:id="644"/>
      <w:bookmarkEnd w:id="645"/>
    </w:p>
    <w:p w14:paraId="62B3B0F1" w14:textId="77777777" w:rsidR="00EE615F" w:rsidRPr="00B93702" w:rsidRDefault="00EE615F" w:rsidP="00EE615F">
      <w:pPr>
        <w:rPr>
          <w:rFonts w:eastAsia="MS Mincho"/>
        </w:rPr>
      </w:pPr>
      <w:r w:rsidRPr="00B93702">
        <w:rPr>
          <w:rFonts w:eastAsia="MS Mincho"/>
        </w:rPr>
        <w:t xml:space="preserve">The following test requirement applies for sub-block or </w:t>
      </w:r>
      <w:r w:rsidR="00B27437" w:rsidRPr="00B93702">
        <w:rPr>
          <w:rFonts w:eastAsia="MS Mincho"/>
        </w:rPr>
        <w:t>Inter RF Bandwidth</w:t>
      </w:r>
      <w:r w:rsidRPr="00B93702">
        <w:rPr>
          <w:rFonts w:eastAsia="MS Mincho"/>
        </w:rPr>
        <w:t xml:space="preserve"> gap sizes listed in Table 6.6.</w:t>
      </w:r>
      <w:r w:rsidRPr="00B93702">
        <w:rPr>
          <w:lang w:eastAsia="zh-CN"/>
        </w:rPr>
        <w:t>4.5.4</w:t>
      </w:r>
      <w:r w:rsidRPr="00B93702">
        <w:rPr>
          <w:rFonts w:eastAsia="MS Mincho"/>
        </w:rPr>
        <w:t>-</w:t>
      </w:r>
      <w:r w:rsidRPr="00B93702">
        <w:rPr>
          <w:lang w:eastAsia="zh-CN"/>
        </w:rPr>
        <w:t>1</w:t>
      </w:r>
      <w:r w:rsidRPr="00B93702">
        <w:rPr>
          <w:rFonts w:eastAsia="MS Mincho"/>
        </w:rPr>
        <w:t>,</w:t>
      </w:r>
    </w:p>
    <w:p w14:paraId="2297F7A7" w14:textId="77777777" w:rsidR="00EE615F" w:rsidRPr="00B93702" w:rsidRDefault="00EE615F" w:rsidP="00EE615F">
      <w:pPr>
        <w:pStyle w:val="B10"/>
        <w:rPr>
          <w:lang w:eastAsia="zh-CN"/>
        </w:rPr>
      </w:pPr>
      <w:r w:rsidRPr="00B93702">
        <w:rPr>
          <w:lang w:eastAsia="zh-CN"/>
        </w:rPr>
        <w:t>-</w:t>
      </w:r>
      <w:r w:rsidRPr="00B93702">
        <w:rPr>
          <w:lang w:eastAsia="zh-CN"/>
        </w:rPr>
        <w:tab/>
        <w:t>Inside</w:t>
      </w:r>
      <w:r w:rsidRPr="00B93702">
        <w:t xml:space="preserve"> a sub-block gap </w:t>
      </w:r>
      <w:r w:rsidRPr="00B93702">
        <w:rPr>
          <w:lang w:eastAsia="zh-CN"/>
        </w:rPr>
        <w:t>within an operating band</w:t>
      </w:r>
      <w:r w:rsidRPr="00B93702">
        <w:t xml:space="preserve"> for a BS operating in non-contiguous spectrum.</w:t>
      </w:r>
    </w:p>
    <w:p w14:paraId="3B047CF0" w14:textId="77777777" w:rsidR="00EE615F" w:rsidRPr="00B93702" w:rsidRDefault="00EE615F" w:rsidP="00EE615F">
      <w:pPr>
        <w:pStyle w:val="B10"/>
        <w:rPr>
          <w:lang w:eastAsia="zh-CN"/>
        </w:rPr>
      </w:pPr>
      <w:r w:rsidRPr="00B93702">
        <w:rPr>
          <w:lang w:eastAsia="zh-CN"/>
        </w:rPr>
        <w:t>-</w:t>
      </w:r>
      <w:r w:rsidRPr="00B93702">
        <w:rPr>
          <w:lang w:eastAsia="zh-CN"/>
        </w:rPr>
        <w:tab/>
        <w:t xml:space="preserve">Inside an </w:t>
      </w:r>
      <w:r w:rsidR="00B27437" w:rsidRPr="00B93702">
        <w:rPr>
          <w:lang w:eastAsia="zh-CN"/>
        </w:rPr>
        <w:t>Inter RF Bandwidth</w:t>
      </w:r>
      <w:r w:rsidRPr="00B93702">
        <w:rPr>
          <w:lang w:eastAsia="zh-CN"/>
        </w:rPr>
        <w:t xml:space="preserve"> gap for a </w:t>
      </w:r>
      <w:r w:rsidRPr="00B93702">
        <w:t>BS operating in multiple bands, where multiple bands are mapped on the same antenna connector.</w:t>
      </w:r>
    </w:p>
    <w:p w14:paraId="3639D0AA" w14:textId="77777777" w:rsidR="00BD6B20" w:rsidRPr="00B93702" w:rsidRDefault="00BD6B20" w:rsidP="00BD6B20">
      <w:r w:rsidRPr="00B93702">
        <w:t xml:space="preserve">The Cumulative Adjacent Channel Leakage </w:t>
      </w:r>
      <w:r w:rsidR="00C77104" w:rsidRPr="00B93702">
        <w:t xml:space="preserve">Power </w:t>
      </w:r>
      <w:r w:rsidRPr="00B93702">
        <w:t>Ratio (CACLR) in a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xml:space="preserve"> is the ratio of </w:t>
      </w:r>
    </w:p>
    <w:p w14:paraId="6306DC8D" w14:textId="77777777" w:rsidR="00BD6B20" w:rsidRPr="00B93702" w:rsidRDefault="00BD6B20" w:rsidP="00BD6B20">
      <w:pPr>
        <w:pStyle w:val="B10"/>
      </w:pPr>
      <w:r w:rsidRPr="00B93702">
        <w:t>a)</w:t>
      </w:r>
      <w:r w:rsidRPr="00B93702">
        <w:tab/>
        <w:t>the sum of the filtered mean power centred on the assigned channel frequencies for the two carriers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and</w:t>
      </w:r>
    </w:p>
    <w:p w14:paraId="1948026A" w14:textId="77777777" w:rsidR="00BD6B20" w:rsidRPr="00B93702" w:rsidRDefault="00BD6B20" w:rsidP="00BD6B20">
      <w:pPr>
        <w:pStyle w:val="B10"/>
      </w:pPr>
      <w:r w:rsidRPr="00B93702">
        <w:t>b)</w:t>
      </w:r>
      <w:r w:rsidRPr="00B93702">
        <w:tab/>
        <w:t>the filtered mean power centred on a frequency channel adjacent to one of the respective sub-block edges</w:t>
      </w:r>
      <w:r w:rsidR="006E157C" w:rsidRPr="00B93702">
        <w:rPr>
          <w:lang w:eastAsia="zh-CN"/>
        </w:rPr>
        <w:t xml:space="preserve"> or </w:t>
      </w:r>
      <w:r w:rsidR="00B27437" w:rsidRPr="00B93702">
        <w:rPr>
          <w:lang w:eastAsia="zh-CN"/>
        </w:rPr>
        <w:t>Base Station RF Bandwidth</w:t>
      </w:r>
      <w:r w:rsidR="006E157C" w:rsidRPr="00B93702">
        <w:rPr>
          <w:lang w:eastAsia="zh-CN"/>
        </w:rPr>
        <w:t xml:space="preserve"> edges</w:t>
      </w:r>
      <w:r w:rsidRPr="00B93702">
        <w:t xml:space="preserve">. </w:t>
      </w:r>
    </w:p>
    <w:p w14:paraId="7A915347" w14:textId="77777777" w:rsidR="00BD6B20" w:rsidRPr="00B93702" w:rsidRDefault="00BD6B20" w:rsidP="00BD6B20">
      <w:r w:rsidRPr="00B93702">
        <w:t xml:space="preserve">The requirement applies </w:t>
      </w:r>
      <w:r w:rsidR="005B180D" w:rsidRPr="00B93702">
        <w:t xml:space="preserve">to adjacent channels of </w:t>
      </w:r>
      <w:r w:rsidR="00C77104" w:rsidRPr="00B93702">
        <w:t xml:space="preserve">NR, </w:t>
      </w:r>
      <w:r w:rsidR="005B180D" w:rsidRPr="00B93702">
        <w:t>E-UTRA or UTRA carriers allocated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The assumed filter for the adjacent channel frequency is defined in Table 6.6.4.</w:t>
      </w:r>
      <w:r w:rsidRPr="00B93702">
        <w:rPr>
          <w:lang w:eastAsia="zh-CN"/>
        </w:rPr>
        <w:t>5.</w:t>
      </w:r>
      <w:r w:rsidRPr="00B93702">
        <w:t>4-1 and the filters on the assigned channels are defined in Table 6.6.4.</w:t>
      </w:r>
      <w:r w:rsidRPr="00B93702">
        <w:rPr>
          <w:lang w:eastAsia="zh-CN"/>
        </w:rPr>
        <w:t>5.</w:t>
      </w:r>
      <w:r w:rsidRPr="00B93702">
        <w:t>4-2.</w:t>
      </w:r>
    </w:p>
    <w:p w14:paraId="3434C288" w14:textId="77777777" w:rsidR="00BD6B20" w:rsidRPr="00B93702" w:rsidRDefault="00BD6B20" w:rsidP="00BD6B20">
      <w:pPr>
        <w:pStyle w:val="NO"/>
      </w:pPr>
      <w:r w:rsidRPr="00B93702">
        <w:t>NOTE:</w:t>
      </w:r>
      <w:r w:rsidRPr="00B93702">
        <w:tab/>
        <w:t xml:space="preserve">If the RAT on the assigned channel frequencies </w:t>
      </w:r>
      <w:r w:rsidR="009014E5" w:rsidRPr="00B93702">
        <w:t>is</w:t>
      </w:r>
      <w:r w:rsidRPr="00B93702">
        <w:t xml:space="preserve"> different, the filters used are also different.</w:t>
      </w:r>
    </w:p>
    <w:p w14:paraId="67179912" w14:textId="77777777" w:rsidR="00BD6B20" w:rsidRPr="00B93702" w:rsidRDefault="00BD6B20" w:rsidP="00BD6B20">
      <w:pPr>
        <w:rPr>
          <w:rFonts w:cs="v5.0.0"/>
        </w:rPr>
      </w:pPr>
      <w:r w:rsidRPr="00B93702">
        <w:rPr>
          <w:rFonts w:cs="v5.0.0"/>
        </w:rPr>
        <w:t xml:space="preserve">For </w:t>
      </w:r>
      <w:r w:rsidR="00C61AC8" w:rsidRPr="00B93702">
        <w:rPr>
          <w:rFonts w:cs="v5.0.0"/>
        </w:rPr>
        <w:t xml:space="preserve">Wide Area </w:t>
      </w:r>
      <w:r w:rsidRPr="00B93702">
        <w:rPr>
          <w:rFonts w:cs="v5.0.0"/>
        </w:rPr>
        <w:t>Category A</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-13dBm/MHz </w:t>
      </w:r>
      <w:r w:rsidR="00B27437" w:rsidRPr="00B93702">
        <w:rPr>
          <w:rFonts w:cs="v5.0.0"/>
        </w:rPr>
        <w:t xml:space="preserve">shall </w:t>
      </w:r>
      <w:r w:rsidRPr="00B93702">
        <w:rPr>
          <w:rFonts w:cs="v5.0.0"/>
        </w:rPr>
        <w:t>apply, whichever is less stringent.</w:t>
      </w:r>
    </w:p>
    <w:p w14:paraId="0F583430" w14:textId="77777777" w:rsidR="00BD6B20" w:rsidRPr="00B93702" w:rsidRDefault="00BD6B20" w:rsidP="00BD6B20">
      <w:pPr>
        <w:rPr>
          <w:rFonts w:cs="v5.0.0"/>
          <w:lang w:eastAsia="zh-CN"/>
        </w:rPr>
      </w:pPr>
      <w:r w:rsidRPr="00B93702">
        <w:rPr>
          <w:rFonts w:cs="v5.0.0"/>
        </w:rPr>
        <w:t xml:space="preserve">For </w:t>
      </w:r>
      <w:r w:rsidR="00C61AC8" w:rsidRPr="00B93702">
        <w:rPr>
          <w:rFonts w:cs="v5.0.0"/>
        </w:rPr>
        <w:t xml:space="preserve">Wide Area </w:t>
      </w:r>
      <w:r w:rsidRPr="00B93702">
        <w:rPr>
          <w:rFonts w:cs="v5.0.0"/>
        </w:rPr>
        <w:t>Category B</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-15dBm/MHz </w:t>
      </w:r>
      <w:r w:rsidR="00B27437" w:rsidRPr="00B93702">
        <w:rPr>
          <w:rFonts w:cs="v5.0.0"/>
        </w:rPr>
        <w:t xml:space="preserve">shall </w:t>
      </w:r>
      <w:r w:rsidRPr="00B93702">
        <w:rPr>
          <w:rFonts w:cs="v5.0.0"/>
        </w:rPr>
        <w:t>apply, whichever is less stringent.</w:t>
      </w:r>
    </w:p>
    <w:p w14:paraId="45D6D773" w14:textId="77777777" w:rsidR="00C61AC8" w:rsidRPr="00B93702" w:rsidRDefault="00C61AC8" w:rsidP="00C61AC8">
      <w:pPr>
        <w:rPr>
          <w:rFonts w:cs="v5.0.0"/>
          <w:lang w:eastAsia="zh-CN"/>
        </w:rPr>
      </w:pPr>
      <w:r w:rsidRPr="00B93702">
        <w:rPr>
          <w:rFonts w:cs="v5.0.0"/>
          <w:lang w:eastAsia="zh-CN"/>
        </w:rPr>
        <w:t>For Medium Range BS, either the CACLR limits in Table 6.6.4.4-1 or the absolute limit of -25 dBm/MHz shall apply, whichever is less stringent.</w:t>
      </w:r>
    </w:p>
    <w:p w14:paraId="5E143197" w14:textId="77777777" w:rsidR="00C61AC8" w:rsidRPr="00B93702" w:rsidRDefault="00C61AC8" w:rsidP="00C61AC8">
      <w:pPr>
        <w:rPr>
          <w:rFonts w:cs="v5.0.0"/>
          <w:lang w:eastAsia="zh-CN"/>
        </w:rPr>
      </w:pPr>
      <w:r w:rsidRPr="00B93702">
        <w:rPr>
          <w:rFonts w:cs="v5.0.0"/>
          <w:lang w:eastAsia="zh-CN"/>
        </w:rPr>
        <w:lastRenderedPageBreak/>
        <w:t>For Local Area BS, either the CACLR limits in Table 6.6.4.4-1 or the absolute limit of -32 dBm/MHz shall apply, whichever is less stringent.</w:t>
      </w:r>
    </w:p>
    <w:p w14:paraId="47BF4D64" w14:textId="77777777" w:rsidR="00BD6B20" w:rsidRPr="00B93702" w:rsidRDefault="00BD6B20" w:rsidP="00BD6B20">
      <w:pPr>
        <w:rPr>
          <w:rFonts w:cs="v5.0.0"/>
        </w:rPr>
      </w:pPr>
      <w:r w:rsidRPr="00B93702">
        <w:rPr>
          <w:rFonts w:cs="v5.0.0"/>
        </w:rPr>
        <w:t>The CACLR for E-UTRA and UTRA carriers located on either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rPr>
          <w:rFonts w:cs="v5.0.0"/>
        </w:rPr>
        <w:t xml:space="preserve"> shall be higher than the value specified in Table 6.6.4.</w:t>
      </w:r>
      <w:r w:rsidRPr="00B93702">
        <w:rPr>
          <w:rFonts w:cs="v5.0.0"/>
          <w:lang w:eastAsia="zh-CN"/>
        </w:rPr>
        <w:t>5.</w:t>
      </w:r>
      <w:r w:rsidRPr="00B93702">
        <w:rPr>
          <w:rFonts w:cs="v5.0.0"/>
        </w:rPr>
        <w:t>4-1.</w:t>
      </w:r>
    </w:p>
    <w:p w14:paraId="1108BF83" w14:textId="77777777" w:rsidR="00BD6B20" w:rsidRPr="00B93702" w:rsidRDefault="00BD6B20" w:rsidP="0048036E">
      <w:pPr>
        <w:pStyle w:val="TH"/>
      </w:pPr>
      <w:r w:rsidRPr="00B93702">
        <w:t>Table 6.6.4.5.4-1: Base Station CACLR in non-contiguous spectrum</w:t>
      </w:r>
      <w:r w:rsidR="00E05F70" w:rsidRPr="00B93702">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B93702" w:rsidRPr="00B93702" w14:paraId="284B4402" w14:textId="77777777">
        <w:trPr>
          <w:cantSplit/>
          <w:jc w:val="center"/>
        </w:trPr>
        <w:tc>
          <w:tcPr>
            <w:tcW w:w="1174" w:type="dxa"/>
          </w:tcPr>
          <w:p w14:paraId="17A7B153" w14:textId="77777777" w:rsidR="005B180D" w:rsidRPr="00B93702" w:rsidRDefault="005B180D" w:rsidP="00BD6B20">
            <w:pPr>
              <w:pStyle w:val="TAH"/>
              <w:rPr>
                <w:rFonts w:cs="v5.0.0"/>
                <w:lang w:eastAsia="en-US"/>
              </w:rPr>
            </w:pPr>
            <w:r w:rsidRPr="00B93702">
              <w:rPr>
                <w:rFonts w:cs="v5.0.0"/>
                <w:lang w:eastAsia="en-US"/>
              </w:rPr>
              <w:t>Band Category</w:t>
            </w:r>
          </w:p>
        </w:tc>
        <w:tc>
          <w:tcPr>
            <w:tcW w:w="1533" w:type="dxa"/>
          </w:tcPr>
          <w:p w14:paraId="174A817D" w14:textId="77777777" w:rsidR="005B180D" w:rsidRPr="00B93702" w:rsidRDefault="00E05F70" w:rsidP="00E05F70">
            <w:pPr>
              <w:pStyle w:val="TAH"/>
              <w:rPr>
                <w:rFonts w:cs="v5.0.0"/>
                <w:lang w:eastAsia="en-US"/>
              </w:rPr>
            </w:pPr>
            <w:r w:rsidRPr="00B93702">
              <w:rPr>
                <w:rFonts w:cs="v5.0.0"/>
                <w:lang w:eastAsia="en-US"/>
              </w:rPr>
              <w:t xml:space="preserve">Sub-block or </w:t>
            </w:r>
            <w:r w:rsidR="00B27437" w:rsidRPr="00B93702">
              <w:rPr>
                <w:rFonts w:cs="v5.0.0"/>
                <w:lang w:eastAsia="en-US"/>
              </w:rPr>
              <w:t>Inter RF Bandwidth</w:t>
            </w:r>
            <w:r w:rsidRPr="00B93702">
              <w:rPr>
                <w:rFonts w:cs="v5.0.0"/>
                <w:lang w:eastAsia="en-US"/>
              </w:rPr>
              <w:t xml:space="preserve"> g</w:t>
            </w:r>
            <w:r w:rsidR="005B180D" w:rsidRPr="00B93702">
              <w:rPr>
                <w:rFonts w:cs="v5.0.0"/>
                <w:lang w:eastAsia="en-US"/>
              </w:rPr>
              <w:t>ap size (W</w:t>
            </w:r>
            <w:r w:rsidR="005B180D" w:rsidRPr="00B93702">
              <w:rPr>
                <w:rFonts w:cs="v5.0.0"/>
                <w:vertAlign w:val="subscript"/>
                <w:lang w:eastAsia="en-US"/>
              </w:rPr>
              <w:t>gap</w:t>
            </w:r>
            <w:r w:rsidR="005B180D" w:rsidRPr="00B93702">
              <w:rPr>
                <w:rFonts w:cs="v5.0.0"/>
                <w:lang w:eastAsia="en-US"/>
              </w:rPr>
              <w:t>) where the limit applies</w:t>
            </w:r>
            <w:r w:rsidR="00F5543E" w:rsidRPr="00B93702">
              <w:rPr>
                <w:rFonts w:cs="v5.0.0"/>
                <w:lang w:eastAsia="en-US"/>
              </w:rPr>
              <w:t xml:space="preserve"> (</w:t>
            </w:r>
            <w:r w:rsidR="00C77104" w:rsidRPr="00B93702">
              <w:rPr>
                <w:rFonts w:cs="v5.0.0"/>
                <w:lang w:eastAsia="en-US"/>
              </w:rPr>
              <w:t>MHz</w:t>
            </w:r>
            <w:r w:rsidR="00F5543E" w:rsidRPr="00B93702">
              <w:rPr>
                <w:rFonts w:cs="v5.0.0"/>
                <w:lang w:eastAsia="en-US"/>
              </w:rPr>
              <w:t>)</w:t>
            </w:r>
          </w:p>
        </w:tc>
        <w:tc>
          <w:tcPr>
            <w:tcW w:w="2058" w:type="dxa"/>
          </w:tcPr>
          <w:p w14:paraId="20566510" w14:textId="77777777" w:rsidR="005B180D" w:rsidRPr="00B93702" w:rsidRDefault="005B180D" w:rsidP="00B27437">
            <w:pPr>
              <w:pStyle w:val="TAH"/>
              <w:rPr>
                <w:rFonts w:cs="v5.0.0"/>
                <w:lang w:eastAsia="en-US"/>
              </w:rPr>
            </w:pPr>
            <w:r w:rsidRPr="00B93702">
              <w:rPr>
                <w:rFonts w:cs="v5.0.0"/>
                <w:lang w:eastAsia="en-US"/>
              </w:rPr>
              <w:t xml:space="preserve">BS adjacent channel centre frequency offset below or above the sub-block edge </w:t>
            </w:r>
            <w:r w:rsidR="006E157C" w:rsidRPr="00B93702">
              <w:rPr>
                <w:rFonts w:cs="Arial"/>
                <w:lang w:eastAsia="zh-CN"/>
              </w:rPr>
              <w:t xml:space="preserve">or the </w:t>
            </w:r>
            <w:r w:rsidR="00B27437" w:rsidRPr="00B93702">
              <w:rPr>
                <w:rFonts w:cs="Arial"/>
                <w:lang w:eastAsia="zh-CN"/>
              </w:rPr>
              <w:t xml:space="preserve">Base Station </w:t>
            </w:r>
            <w:r w:rsidR="006E157C" w:rsidRPr="00B93702">
              <w:rPr>
                <w:rFonts w:cs="Arial"/>
                <w:lang w:eastAsia="zh-CN"/>
              </w:rPr>
              <w:t xml:space="preserve">RF </w:t>
            </w:r>
            <w:r w:rsidR="00B27437" w:rsidRPr="00B93702">
              <w:rPr>
                <w:rFonts w:cs="Arial"/>
                <w:lang w:eastAsia="zh-CN"/>
              </w:rPr>
              <w:t>B</w:t>
            </w:r>
            <w:r w:rsidR="006E157C" w:rsidRPr="00B93702">
              <w:rPr>
                <w:rFonts w:cs="Arial"/>
                <w:lang w:eastAsia="zh-CN"/>
              </w:rPr>
              <w:t>andwidth edge</w:t>
            </w:r>
            <w:r w:rsidR="006E157C" w:rsidRPr="00B93702">
              <w:rPr>
                <w:rFonts w:cs="v5.0.0"/>
                <w:lang w:eastAsia="en-US"/>
              </w:rPr>
              <w:t xml:space="preserve"> </w:t>
            </w:r>
            <w:r w:rsidRPr="00B93702">
              <w:rPr>
                <w:rFonts w:cs="v5.0.0"/>
                <w:lang w:eastAsia="en-US"/>
              </w:rPr>
              <w:t>(inside the gap)</w:t>
            </w:r>
          </w:p>
        </w:tc>
        <w:tc>
          <w:tcPr>
            <w:tcW w:w="1830" w:type="dxa"/>
          </w:tcPr>
          <w:p w14:paraId="2D6FE9AF" w14:textId="77777777" w:rsidR="005B180D" w:rsidRPr="00B93702" w:rsidRDefault="005B180D" w:rsidP="00BD6B20">
            <w:pPr>
              <w:pStyle w:val="TAH"/>
              <w:rPr>
                <w:rFonts w:cs="v5.0.0"/>
                <w:lang w:eastAsia="en-US"/>
              </w:rPr>
            </w:pPr>
            <w:r w:rsidRPr="00B93702">
              <w:rPr>
                <w:rFonts w:cs="v5.0.0"/>
                <w:lang w:eastAsia="en-US"/>
              </w:rPr>
              <w:t>Assumed adjacent channel carrier (informative)</w:t>
            </w:r>
          </w:p>
        </w:tc>
        <w:tc>
          <w:tcPr>
            <w:tcW w:w="2023" w:type="dxa"/>
          </w:tcPr>
          <w:p w14:paraId="3964B45E" w14:textId="77777777" w:rsidR="005B180D" w:rsidRPr="00B93702" w:rsidRDefault="005B180D" w:rsidP="00BD6B20">
            <w:pPr>
              <w:pStyle w:val="TAH"/>
              <w:rPr>
                <w:rFonts w:cs="v5.0.0"/>
                <w:lang w:eastAsia="en-US"/>
              </w:rPr>
            </w:pPr>
            <w:r w:rsidRPr="00B93702">
              <w:rPr>
                <w:rFonts w:cs="v5.0.0"/>
                <w:lang w:eastAsia="en-US"/>
              </w:rPr>
              <w:t>Filter on the adjacent channel frequency and corresponding filter bandwidth</w:t>
            </w:r>
          </w:p>
        </w:tc>
        <w:tc>
          <w:tcPr>
            <w:tcW w:w="912" w:type="dxa"/>
          </w:tcPr>
          <w:p w14:paraId="67685329" w14:textId="77777777" w:rsidR="005B180D" w:rsidRPr="00B93702" w:rsidRDefault="005B180D" w:rsidP="00BD6B20">
            <w:pPr>
              <w:pStyle w:val="TAH"/>
              <w:rPr>
                <w:rFonts w:cs="v5.0.0"/>
                <w:lang w:eastAsia="en-US"/>
              </w:rPr>
            </w:pPr>
            <w:r w:rsidRPr="00B93702">
              <w:rPr>
                <w:rFonts w:cs="v5.0.0"/>
                <w:lang w:eastAsia="en-US"/>
              </w:rPr>
              <w:t>CACLR limit</w:t>
            </w:r>
          </w:p>
        </w:tc>
      </w:tr>
      <w:tr w:rsidR="00B93702" w:rsidRPr="00B93702" w14:paraId="35C57899" w14:textId="77777777">
        <w:trPr>
          <w:cantSplit/>
          <w:jc w:val="center"/>
        </w:trPr>
        <w:tc>
          <w:tcPr>
            <w:tcW w:w="1174" w:type="dxa"/>
          </w:tcPr>
          <w:p w14:paraId="6A7CBAB8" w14:textId="77777777" w:rsidR="00F5543E" w:rsidRPr="00B93702" w:rsidRDefault="00F5543E" w:rsidP="00F5543E">
            <w:pPr>
              <w:pStyle w:val="TAC"/>
              <w:rPr>
                <w:rFonts w:cs="Arial"/>
                <w:lang w:eastAsia="en-US"/>
              </w:rPr>
            </w:pPr>
            <w:r w:rsidRPr="00B93702">
              <w:rPr>
                <w:rFonts w:cs="Arial"/>
                <w:lang w:eastAsia="en-US"/>
              </w:rPr>
              <w:t>BC1, BC2</w:t>
            </w:r>
          </w:p>
        </w:tc>
        <w:tc>
          <w:tcPr>
            <w:tcW w:w="1533" w:type="dxa"/>
          </w:tcPr>
          <w:p w14:paraId="4E141550" w14:textId="77777777"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14:paraId="73826A30" w14:textId="77777777" w:rsidR="00F5543E" w:rsidRPr="00B93702" w:rsidRDefault="00F5543E" w:rsidP="00F5543E">
            <w:pPr>
              <w:pStyle w:val="TAC"/>
              <w:rPr>
                <w:rFonts w:cs="Arial"/>
                <w:lang w:eastAsia="en-US"/>
              </w:rPr>
            </w:pPr>
            <w:r w:rsidRPr="00B93702">
              <w:rPr>
                <w:rFonts w:cs="Arial"/>
                <w:lang w:eastAsia="en-US"/>
              </w:rPr>
              <w:t>2.5 MHz</w:t>
            </w:r>
          </w:p>
        </w:tc>
        <w:tc>
          <w:tcPr>
            <w:tcW w:w="1830" w:type="dxa"/>
          </w:tcPr>
          <w:p w14:paraId="6D30A241" w14:textId="77777777" w:rsidR="00F5543E" w:rsidRPr="00B93702" w:rsidRDefault="00F5543E" w:rsidP="00F5543E">
            <w:pPr>
              <w:pStyle w:val="TAC"/>
              <w:rPr>
                <w:rFonts w:cs="v5.0.0"/>
                <w:lang w:eastAsia="en-US"/>
              </w:rPr>
            </w:pPr>
            <w:r w:rsidRPr="00B93702">
              <w:rPr>
                <w:rFonts w:cs="v5.0.0"/>
                <w:lang w:eastAsia="en-US"/>
              </w:rPr>
              <w:t>3.84 Mcps UTRA</w:t>
            </w:r>
          </w:p>
        </w:tc>
        <w:tc>
          <w:tcPr>
            <w:tcW w:w="2023" w:type="dxa"/>
          </w:tcPr>
          <w:p w14:paraId="7DCD8A53" w14:textId="77777777" w:rsidR="00F5543E" w:rsidRPr="00B93702" w:rsidRDefault="00F5543E" w:rsidP="00F5543E">
            <w:pPr>
              <w:pStyle w:val="TAC"/>
              <w:rPr>
                <w:rFonts w:cs="v5.0.0"/>
                <w:lang w:eastAsia="en-US"/>
              </w:rPr>
            </w:pPr>
            <w:r w:rsidRPr="00B93702">
              <w:rPr>
                <w:rFonts w:cs="v5.0.0"/>
                <w:lang w:eastAsia="en-US"/>
              </w:rPr>
              <w:t>RRC (3.84 Mcps)</w:t>
            </w:r>
          </w:p>
        </w:tc>
        <w:tc>
          <w:tcPr>
            <w:tcW w:w="912" w:type="dxa"/>
          </w:tcPr>
          <w:p w14:paraId="514095F3"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4CE2323E" w14:textId="77777777">
        <w:trPr>
          <w:cantSplit/>
          <w:jc w:val="center"/>
        </w:trPr>
        <w:tc>
          <w:tcPr>
            <w:tcW w:w="1174" w:type="dxa"/>
          </w:tcPr>
          <w:p w14:paraId="73B05FF1" w14:textId="77777777" w:rsidR="00F5543E" w:rsidRPr="00B93702" w:rsidRDefault="00F5543E" w:rsidP="00F5543E">
            <w:pPr>
              <w:pStyle w:val="TAC"/>
              <w:rPr>
                <w:rFonts w:cs="Arial"/>
                <w:lang w:eastAsia="en-US"/>
              </w:rPr>
            </w:pPr>
            <w:r w:rsidRPr="00B93702">
              <w:rPr>
                <w:rFonts w:cs="Arial"/>
                <w:lang w:eastAsia="en-US"/>
              </w:rPr>
              <w:t>BC1, BC2</w:t>
            </w:r>
          </w:p>
        </w:tc>
        <w:tc>
          <w:tcPr>
            <w:tcW w:w="1533" w:type="dxa"/>
          </w:tcPr>
          <w:p w14:paraId="505DA300" w14:textId="77777777" w:rsidR="00F5543E" w:rsidRPr="00B93702" w:rsidRDefault="00F5543E" w:rsidP="00F5543E">
            <w:pPr>
              <w:pStyle w:val="TAC"/>
              <w:rPr>
                <w:rFonts w:cs="Arial"/>
                <w:lang w:eastAsia="en-US"/>
              </w:rPr>
            </w:pPr>
            <w:r w:rsidRPr="00B93702">
              <w:rPr>
                <w:rFonts w:cs="Arial"/>
                <w:lang w:eastAsia="en-US"/>
              </w:rPr>
              <w:t xml:space="preserve">10 ≤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14:paraId="334319FB" w14:textId="77777777" w:rsidR="00F5543E" w:rsidRPr="00B93702" w:rsidRDefault="00F5543E" w:rsidP="00F5543E">
            <w:pPr>
              <w:pStyle w:val="TAC"/>
              <w:rPr>
                <w:rFonts w:cs="Arial"/>
                <w:lang w:eastAsia="en-US"/>
              </w:rPr>
            </w:pPr>
            <w:r w:rsidRPr="00B93702">
              <w:rPr>
                <w:rFonts w:cs="Arial"/>
                <w:lang w:eastAsia="en-US"/>
              </w:rPr>
              <w:t>7.5 MHz</w:t>
            </w:r>
          </w:p>
        </w:tc>
        <w:tc>
          <w:tcPr>
            <w:tcW w:w="1830" w:type="dxa"/>
          </w:tcPr>
          <w:p w14:paraId="30488A00" w14:textId="77777777" w:rsidR="00F5543E" w:rsidRPr="00B93702" w:rsidRDefault="00F5543E" w:rsidP="00F5543E">
            <w:pPr>
              <w:pStyle w:val="TAC"/>
              <w:rPr>
                <w:rFonts w:cs="v5.0.0"/>
                <w:lang w:eastAsia="en-US"/>
              </w:rPr>
            </w:pPr>
            <w:r w:rsidRPr="00B93702">
              <w:rPr>
                <w:rFonts w:cs="v5.0.0"/>
                <w:lang w:eastAsia="en-US"/>
              </w:rPr>
              <w:t>3.84 Mcps UTRA</w:t>
            </w:r>
          </w:p>
        </w:tc>
        <w:tc>
          <w:tcPr>
            <w:tcW w:w="2023" w:type="dxa"/>
          </w:tcPr>
          <w:p w14:paraId="69E2F757" w14:textId="77777777" w:rsidR="00F5543E" w:rsidRPr="00B93702" w:rsidRDefault="00F5543E" w:rsidP="00F5543E">
            <w:pPr>
              <w:pStyle w:val="TAC"/>
              <w:rPr>
                <w:rFonts w:cs="v5.0.0"/>
                <w:lang w:eastAsia="en-US"/>
              </w:rPr>
            </w:pPr>
            <w:r w:rsidRPr="00B93702">
              <w:rPr>
                <w:rFonts w:cs="v5.0.0"/>
                <w:lang w:eastAsia="en-US"/>
              </w:rPr>
              <w:t>RRC (3.84 Mcps)</w:t>
            </w:r>
          </w:p>
        </w:tc>
        <w:tc>
          <w:tcPr>
            <w:tcW w:w="912" w:type="dxa"/>
          </w:tcPr>
          <w:p w14:paraId="4337C089"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52740822" w14:textId="77777777">
        <w:trPr>
          <w:cantSplit/>
          <w:jc w:val="center"/>
        </w:trPr>
        <w:tc>
          <w:tcPr>
            <w:tcW w:w="1174" w:type="dxa"/>
          </w:tcPr>
          <w:p w14:paraId="1CAE52A3" w14:textId="77777777" w:rsidR="00F5543E" w:rsidRPr="00B93702" w:rsidRDefault="00F5543E" w:rsidP="00F5543E">
            <w:pPr>
              <w:pStyle w:val="TAC"/>
              <w:rPr>
                <w:rFonts w:cs="Arial"/>
                <w:lang w:eastAsia="en-US"/>
              </w:rPr>
            </w:pPr>
            <w:r w:rsidRPr="00B93702">
              <w:rPr>
                <w:rFonts w:cs="Arial"/>
                <w:lang w:eastAsia="en-US"/>
              </w:rPr>
              <w:t>BC3</w:t>
            </w:r>
          </w:p>
        </w:tc>
        <w:tc>
          <w:tcPr>
            <w:tcW w:w="1533" w:type="dxa"/>
          </w:tcPr>
          <w:p w14:paraId="66A4F015" w14:textId="77777777"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14:paraId="609B50A9" w14:textId="77777777" w:rsidR="00F5543E" w:rsidRPr="00B93702" w:rsidRDefault="00F5543E" w:rsidP="00F5543E">
            <w:pPr>
              <w:pStyle w:val="TAC"/>
              <w:rPr>
                <w:rFonts w:cs="Arial"/>
                <w:lang w:eastAsia="en-US"/>
              </w:rPr>
            </w:pPr>
            <w:r w:rsidRPr="00B93702">
              <w:rPr>
                <w:rFonts w:cs="Arial"/>
                <w:lang w:eastAsia="en-US"/>
              </w:rPr>
              <w:t>2.5 MHz</w:t>
            </w:r>
          </w:p>
        </w:tc>
        <w:tc>
          <w:tcPr>
            <w:tcW w:w="1830" w:type="dxa"/>
          </w:tcPr>
          <w:p w14:paraId="417246F9" w14:textId="77777777" w:rsidR="00F5543E" w:rsidRPr="00B93702" w:rsidRDefault="00F5543E" w:rsidP="00F5543E">
            <w:pPr>
              <w:pStyle w:val="TAC"/>
              <w:rPr>
                <w:rFonts w:cs="v5.0.0"/>
                <w:lang w:eastAsia="en-US"/>
              </w:rPr>
            </w:pPr>
            <w:r w:rsidRPr="00B93702">
              <w:rPr>
                <w:rFonts w:cs="v5.0.0"/>
                <w:lang w:eastAsia="en-US"/>
              </w:rPr>
              <w:t>5MHz E-UTRA</w:t>
            </w:r>
          </w:p>
        </w:tc>
        <w:tc>
          <w:tcPr>
            <w:tcW w:w="2023" w:type="dxa"/>
          </w:tcPr>
          <w:p w14:paraId="5819A7A8" w14:textId="77777777"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14:paraId="6B41B2C4"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45C75FD5" w14:textId="77777777">
        <w:trPr>
          <w:cantSplit/>
          <w:jc w:val="center"/>
        </w:trPr>
        <w:tc>
          <w:tcPr>
            <w:tcW w:w="1174" w:type="dxa"/>
          </w:tcPr>
          <w:p w14:paraId="4868CECD" w14:textId="77777777" w:rsidR="00F5543E" w:rsidRPr="00B93702" w:rsidRDefault="00F5543E" w:rsidP="00F5543E">
            <w:pPr>
              <w:pStyle w:val="TAC"/>
              <w:rPr>
                <w:rFonts w:cs="Arial"/>
                <w:lang w:eastAsia="en-US"/>
              </w:rPr>
            </w:pPr>
            <w:r w:rsidRPr="00B93702">
              <w:rPr>
                <w:rFonts w:cs="Arial"/>
                <w:lang w:eastAsia="en-US"/>
              </w:rPr>
              <w:t>BC3</w:t>
            </w:r>
          </w:p>
        </w:tc>
        <w:tc>
          <w:tcPr>
            <w:tcW w:w="1533" w:type="dxa"/>
          </w:tcPr>
          <w:p w14:paraId="77D26F21" w14:textId="77777777" w:rsidR="00F5543E" w:rsidRPr="00B93702" w:rsidRDefault="00F5543E" w:rsidP="00F5543E">
            <w:pPr>
              <w:pStyle w:val="TAC"/>
              <w:rPr>
                <w:rFonts w:cs="Arial"/>
                <w:lang w:eastAsia="en-US"/>
              </w:rPr>
            </w:pPr>
            <w:r w:rsidRPr="00B93702">
              <w:rPr>
                <w:rFonts w:cs="Arial"/>
                <w:lang w:eastAsia="en-US"/>
              </w:rPr>
              <w:t xml:space="preserve">10 &lt;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14:paraId="5EFE2AF7" w14:textId="77777777" w:rsidR="00F5543E" w:rsidRPr="00B93702" w:rsidRDefault="00F5543E" w:rsidP="00F5543E">
            <w:pPr>
              <w:pStyle w:val="TAC"/>
              <w:rPr>
                <w:rFonts w:cs="Arial"/>
                <w:lang w:eastAsia="en-US"/>
              </w:rPr>
            </w:pPr>
            <w:r w:rsidRPr="00B93702">
              <w:rPr>
                <w:rFonts w:cs="Arial"/>
                <w:lang w:eastAsia="en-US"/>
              </w:rPr>
              <w:t>7.5 MHz</w:t>
            </w:r>
          </w:p>
        </w:tc>
        <w:tc>
          <w:tcPr>
            <w:tcW w:w="1830" w:type="dxa"/>
          </w:tcPr>
          <w:p w14:paraId="57C327CF" w14:textId="77777777" w:rsidR="00F5543E" w:rsidRPr="00B93702" w:rsidRDefault="00F5543E" w:rsidP="00F5543E">
            <w:pPr>
              <w:pStyle w:val="TAC"/>
              <w:rPr>
                <w:rFonts w:cs="v5.0.0"/>
                <w:lang w:eastAsia="en-US"/>
              </w:rPr>
            </w:pPr>
            <w:r w:rsidRPr="00B93702">
              <w:rPr>
                <w:rFonts w:cs="v5.0.0"/>
                <w:lang w:eastAsia="en-US"/>
              </w:rPr>
              <w:t>5MHz E-UTRA</w:t>
            </w:r>
          </w:p>
        </w:tc>
        <w:tc>
          <w:tcPr>
            <w:tcW w:w="2023" w:type="dxa"/>
          </w:tcPr>
          <w:p w14:paraId="74DB277B" w14:textId="77777777"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14:paraId="1686A07C"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40B92935" w14:textId="77777777">
        <w:trPr>
          <w:cantSplit/>
          <w:jc w:val="center"/>
        </w:trPr>
        <w:tc>
          <w:tcPr>
            <w:tcW w:w="1174" w:type="dxa"/>
          </w:tcPr>
          <w:p w14:paraId="0CB43D5B" w14:textId="77777777" w:rsidR="00F5543E" w:rsidRPr="00B93702" w:rsidRDefault="00F5543E" w:rsidP="00F5543E">
            <w:pPr>
              <w:pStyle w:val="TAC"/>
              <w:rPr>
                <w:rFonts w:cs="Arial"/>
                <w:lang w:eastAsia="en-US"/>
              </w:rPr>
            </w:pPr>
            <w:r w:rsidRPr="00B93702">
              <w:rPr>
                <w:rFonts w:cs="Arial"/>
                <w:lang w:eastAsia="en-US"/>
              </w:rPr>
              <w:t>BC1, BC2, BC3</w:t>
            </w:r>
          </w:p>
        </w:tc>
        <w:tc>
          <w:tcPr>
            <w:tcW w:w="1533" w:type="dxa"/>
          </w:tcPr>
          <w:p w14:paraId="79A290C4" w14:textId="77777777" w:rsidR="00F5543E" w:rsidRPr="00B93702" w:rsidRDefault="00F5543E" w:rsidP="00F5543E">
            <w:pPr>
              <w:pStyle w:val="TAC"/>
              <w:rPr>
                <w:rFonts w:cs="Arial"/>
                <w:lang w:eastAsia="en-US"/>
              </w:rPr>
            </w:pPr>
            <w:r w:rsidRPr="00B93702">
              <w:rPr>
                <w:rFonts w:cs="Arial"/>
                <w:lang w:eastAsia="zh-CN"/>
              </w:rPr>
              <w:t xml:space="preserve">5 ≤ </w:t>
            </w:r>
            <w:r w:rsidRPr="00B93702">
              <w:rPr>
                <w:rFonts w:cs="v5.0.0"/>
                <w:lang w:eastAsia="en-US"/>
              </w:rPr>
              <w:t>W</w:t>
            </w:r>
            <w:r w:rsidRPr="00B93702">
              <w:rPr>
                <w:rFonts w:cs="v5.0.0"/>
                <w:vertAlign w:val="subscript"/>
                <w:lang w:eastAsia="en-US"/>
              </w:rPr>
              <w:t>gap</w:t>
            </w:r>
            <w:r w:rsidRPr="00B93702">
              <w:rPr>
                <w:rFonts w:cs="Arial"/>
                <w:lang w:eastAsia="zh-CN"/>
              </w:rPr>
              <w:t xml:space="preserve"> &lt; 45 (Note 4)</w:t>
            </w:r>
          </w:p>
        </w:tc>
        <w:tc>
          <w:tcPr>
            <w:tcW w:w="2058" w:type="dxa"/>
          </w:tcPr>
          <w:p w14:paraId="6C989EB2" w14:textId="77777777" w:rsidR="00F5543E" w:rsidRPr="00B93702" w:rsidRDefault="00F5543E" w:rsidP="00F5543E">
            <w:pPr>
              <w:pStyle w:val="TAC"/>
              <w:rPr>
                <w:rFonts w:cs="Arial"/>
                <w:lang w:eastAsia="en-US"/>
              </w:rPr>
            </w:pPr>
            <w:r w:rsidRPr="00B93702">
              <w:rPr>
                <w:rFonts w:cs="Arial"/>
                <w:lang w:eastAsia="zh-CN"/>
              </w:rPr>
              <w:t>2.5 MHz</w:t>
            </w:r>
          </w:p>
        </w:tc>
        <w:tc>
          <w:tcPr>
            <w:tcW w:w="1830" w:type="dxa"/>
          </w:tcPr>
          <w:p w14:paraId="360CF74B" w14:textId="77777777" w:rsidR="00F5543E" w:rsidRPr="00B93702" w:rsidRDefault="00F5543E" w:rsidP="00F5543E">
            <w:pPr>
              <w:pStyle w:val="TAC"/>
              <w:rPr>
                <w:rFonts w:cs="v5.0.0"/>
                <w:lang w:eastAsia="en-US"/>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2023" w:type="dxa"/>
          </w:tcPr>
          <w:p w14:paraId="2A77CFFD" w14:textId="77777777"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14:paraId="5172EB49"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20C49C1C" w14:textId="77777777">
        <w:trPr>
          <w:cantSplit/>
          <w:jc w:val="center"/>
        </w:trPr>
        <w:tc>
          <w:tcPr>
            <w:tcW w:w="1174" w:type="dxa"/>
          </w:tcPr>
          <w:p w14:paraId="1A6EC05B" w14:textId="77777777" w:rsidR="00F5543E" w:rsidRPr="00B93702" w:rsidRDefault="00F5543E" w:rsidP="00F5543E">
            <w:pPr>
              <w:pStyle w:val="TAC"/>
              <w:rPr>
                <w:rFonts w:cs="Arial"/>
                <w:lang w:eastAsia="en-US"/>
              </w:rPr>
            </w:pPr>
            <w:r w:rsidRPr="00B93702">
              <w:rPr>
                <w:rFonts w:cs="Arial"/>
                <w:lang w:eastAsia="en-US"/>
              </w:rPr>
              <w:t>BC1, BC2, BC3</w:t>
            </w:r>
          </w:p>
        </w:tc>
        <w:tc>
          <w:tcPr>
            <w:tcW w:w="1533" w:type="dxa"/>
          </w:tcPr>
          <w:p w14:paraId="25D61E54" w14:textId="77777777" w:rsidR="00F5543E" w:rsidRPr="00B93702" w:rsidRDefault="00F5543E" w:rsidP="00F5543E">
            <w:pPr>
              <w:pStyle w:val="TAC"/>
              <w:rPr>
                <w:rFonts w:cs="Arial"/>
                <w:lang w:eastAsia="en-US"/>
              </w:rPr>
            </w:pPr>
            <w:r w:rsidRPr="00B93702">
              <w:rPr>
                <w:rFonts w:cs="Arial"/>
                <w:lang w:eastAsia="zh-CN"/>
              </w:rPr>
              <w:t xml:space="preserve">10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4)</w:t>
            </w:r>
          </w:p>
        </w:tc>
        <w:tc>
          <w:tcPr>
            <w:tcW w:w="2058" w:type="dxa"/>
          </w:tcPr>
          <w:p w14:paraId="225649FE" w14:textId="77777777" w:rsidR="00F5543E" w:rsidRPr="00B93702" w:rsidRDefault="00F5543E" w:rsidP="00F5543E">
            <w:pPr>
              <w:pStyle w:val="TAC"/>
              <w:rPr>
                <w:rFonts w:cs="Arial"/>
                <w:lang w:eastAsia="en-US"/>
              </w:rPr>
            </w:pPr>
            <w:r w:rsidRPr="00B93702">
              <w:rPr>
                <w:lang w:eastAsia="zh-CN"/>
              </w:rPr>
              <w:t>7.5 MHz</w:t>
            </w:r>
          </w:p>
        </w:tc>
        <w:tc>
          <w:tcPr>
            <w:tcW w:w="1830" w:type="dxa"/>
          </w:tcPr>
          <w:p w14:paraId="63616811" w14:textId="77777777" w:rsidR="00F5543E" w:rsidRPr="00B93702" w:rsidRDefault="00F5543E" w:rsidP="00F5543E">
            <w:pPr>
              <w:pStyle w:val="TAC"/>
              <w:rPr>
                <w:rFonts w:cs="v5.0.0"/>
                <w:lang w:eastAsia="en-US"/>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2023" w:type="dxa"/>
          </w:tcPr>
          <w:p w14:paraId="2AE2495E" w14:textId="77777777"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14:paraId="462551EC"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6B6FB627" w14:textId="77777777">
        <w:trPr>
          <w:cantSplit/>
          <w:jc w:val="center"/>
        </w:trPr>
        <w:tc>
          <w:tcPr>
            <w:tcW w:w="1174" w:type="dxa"/>
          </w:tcPr>
          <w:p w14:paraId="31A59BB0" w14:textId="77777777" w:rsidR="00F5543E" w:rsidRPr="00B93702" w:rsidRDefault="00F5543E" w:rsidP="00F5543E">
            <w:pPr>
              <w:pStyle w:val="TAC"/>
              <w:rPr>
                <w:rFonts w:cs="Arial"/>
                <w:lang w:eastAsia="en-US"/>
              </w:rPr>
            </w:pPr>
            <w:r w:rsidRPr="00B93702">
              <w:rPr>
                <w:rFonts w:cs="Arial"/>
                <w:lang w:eastAsia="en-US"/>
              </w:rPr>
              <w:t>BC1, BC2, BC3</w:t>
            </w:r>
          </w:p>
        </w:tc>
        <w:tc>
          <w:tcPr>
            <w:tcW w:w="1533" w:type="dxa"/>
          </w:tcPr>
          <w:p w14:paraId="39528DA6" w14:textId="77777777"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30 (Note 3, 5)</w:t>
            </w:r>
          </w:p>
        </w:tc>
        <w:tc>
          <w:tcPr>
            <w:tcW w:w="2058" w:type="dxa"/>
          </w:tcPr>
          <w:p w14:paraId="2F10E38F" w14:textId="77777777" w:rsidR="00F5543E" w:rsidRPr="00B93702" w:rsidRDefault="00F5543E" w:rsidP="00F5543E">
            <w:pPr>
              <w:pStyle w:val="TAC"/>
              <w:rPr>
                <w:rFonts w:cs="Arial"/>
                <w:lang w:eastAsia="en-US"/>
              </w:rPr>
            </w:pPr>
            <w:r w:rsidRPr="00B93702">
              <w:rPr>
                <w:rFonts w:cs="Arial"/>
                <w:lang w:eastAsia="zh-CN"/>
              </w:rPr>
              <w:t>10 MHz</w:t>
            </w:r>
          </w:p>
        </w:tc>
        <w:tc>
          <w:tcPr>
            <w:tcW w:w="1830" w:type="dxa"/>
          </w:tcPr>
          <w:p w14:paraId="35F6BF04" w14:textId="77777777"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14:paraId="560ABCAA" w14:textId="77777777"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14:paraId="74F4B925"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1CF657C5" w14:textId="77777777">
        <w:trPr>
          <w:cantSplit/>
          <w:jc w:val="center"/>
        </w:trPr>
        <w:tc>
          <w:tcPr>
            <w:tcW w:w="1174" w:type="dxa"/>
          </w:tcPr>
          <w:p w14:paraId="37ABDDCB" w14:textId="77777777" w:rsidR="00F5543E" w:rsidRPr="00B93702" w:rsidRDefault="00F5543E" w:rsidP="00F5543E">
            <w:pPr>
              <w:pStyle w:val="TAC"/>
              <w:rPr>
                <w:rFonts w:cs="Arial"/>
                <w:lang w:eastAsia="en-US"/>
              </w:rPr>
            </w:pPr>
            <w:r w:rsidRPr="00B93702">
              <w:rPr>
                <w:rFonts w:cs="Arial"/>
                <w:lang w:eastAsia="en-US"/>
              </w:rPr>
              <w:t>BC1, BC2, BC3</w:t>
            </w:r>
          </w:p>
        </w:tc>
        <w:tc>
          <w:tcPr>
            <w:tcW w:w="1533" w:type="dxa"/>
          </w:tcPr>
          <w:p w14:paraId="576896AD" w14:textId="77777777"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60 (Note 4)</w:t>
            </w:r>
          </w:p>
        </w:tc>
        <w:tc>
          <w:tcPr>
            <w:tcW w:w="2058" w:type="dxa"/>
          </w:tcPr>
          <w:p w14:paraId="62695432" w14:textId="77777777" w:rsidR="00F5543E" w:rsidRPr="00B93702" w:rsidRDefault="00F5543E" w:rsidP="00F5543E">
            <w:pPr>
              <w:pStyle w:val="TAC"/>
              <w:rPr>
                <w:rFonts w:cs="Arial"/>
                <w:lang w:eastAsia="en-US"/>
              </w:rPr>
            </w:pPr>
            <w:r w:rsidRPr="00B93702">
              <w:rPr>
                <w:rFonts w:cs="Arial"/>
                <w:lang w:eastAsia="zh-CN"/>
              </w:rPr>
              <w:t>10 MHz</w:t>
            </w:r>
          </w:p>
        </w:tc>
        <w:tc>
          <w:tcPr>
            <w:tcW w:w="1830" w:type="dxa"/>
          </w:tcPr>
          <w:p w14:paraId="7DCFEAD6" w14:textId="77777777"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14:paraId="2C710A6E" w14:textId="77777777"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14:paraId="07A9ED04"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6E085176" w14:textId="77777777">
        <w:trPr>
          <w:cantSplit/>
          <w:jc w:val="center"/>
        </w:trPr>
        <w:tc>
          <w:tcPr>
            <w:tcW w:w="1174" w:type="dxa"/>
          </w:tcPr>
          <w:p w14:paraId="3191E594" w14:textId="77777777" w:rsidR="00F5543E" w:rsidRPr="00B93702" w:rsidRDefault="00F5543E" w:rsidP="00F5543E">
            <w:pPr>
              <w:pStyle w:val="TAC"/>
              <w:rPr>
                <w:rFonts w:cs="Arial"/>
                <w:lang w:eastAsia="en-US"/>
              </w:rPr>
            </w:pPr>
            <w:r w:rsidRPr="00B93702">
              <w:rPr>
                <w:rFonts w:cs="Arial"/>
                <w:lang w:eastAsia="en-US"/>
              </w:rPr>
              <w:t>BC1, BC2, BC3</w:t>
            </w:r>
          </w:p>
        </w:tc>
        <w:tc>
          <w:tcPr>
            <w:tcW w:w="1533" w:type="dxa"/>
          </w:tcPr>
          <w:p w14:paraId="45211D68" w14:textId="77777777"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3, 5)</w:t>
            </w:r>
          </w:p>
        </w:tc>
        <w:tc>
          <w:tcPr>
            <w:tcW w:w="2058" w:type="dxa"/>
          </w:tcPr>
          <w:p w14:paraId="2271F2EE" w14:textId="77777777" w:rsidR="00F5543E" w:rsidRPr="00B93702" w:rsidRDefault="00F5543E" w:rsidP="00F5543E">
            <w:pPr>
              <w:pStyle w:val="TAC"/>
              <w:rPr>
                <w:rFonts w:cs="Arial"/>
                <w:lang w:eastAsia="en-US"/>
              </w:rPr>
            </w:pPr>
            <w:r w:rsidRPr="00B93702">
              <w:rPr>
                <w:lang w:eastAsia="zh-CN"/>
              </w:rPr>
              <w:t>30 MHz</w:t>
            </w:r>
          </w:p>
        </w:tc>
        <w:tc>
          <w:tcPr>
            <w:tcW w:w="1830" w:type="dxa"/>
          </w:tcPr>
          <w:p w14:paraId="08814744" w14:textId="77777777"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14:paraId="6297B506" w14:textId="77777777"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14:paraId="71087F4B" w14:textId="77777777" w:rsidR="00F5543E" w:rsidRPr="00B93702" w:rsidRDefault="00F5543E" w:rsidP="00F5543E">
            <w:pPr>
              <w:pStyle w:val="TAC"/>
              <w:rPr>
                <w:rFonts w:cs="v5.0.0"/>
                <w:lang w:eastAsia="en-US"/>
              </w:rPr>
            </w:pPr>
            <w:r w:rsidRPr="00B93702">
              <w:rPr>
                <w:rFonts w:cs="v5.0.0"/>
                <w:lang w:eastAsia="en-US"/>
              </w:rPr>
              <w:t>44.2 dB</w:t>
            </w:r>
          </w:p>
        </w:tc>
      </w:tr>
      <w:tr w:rsidR="00B93702" w:rsidRPr="00B93702" w14:paraId="40B81EAF" w14:textId="77777777">
        <w:trPr>
          <w:cantSplit/>
          <w:jc w:val="center"/>
        </w:trPr>
        <w:tc>
          <w:tcPr>
            <w:tcW w:w="1174" w:type="dxa"/>
          </w:tcPr>
          <w:p w14:paraId="502A0763" w14:textId="77777777" w:rsidR="00F5543E" w:rsidRPr="00B93702" w:rsidRDefault="00F5543E" w:rsidP="00F5543E">
            <w:pPr>
              <w:pStyle w:val="TAC"/>
              <w:rPr>
                <w:rFonts w:cs="Arial"/>
                <w:lang w:eastAsia="en-US"/>
              </w:rPr>
            </w:pPr>
            <w:r w:rsidRPr="00B93702">
              <w:rPr>
                <w:rFonts w:cs="Arial"/>
                <w:lang w:eastAsia="en-US"/>
              </w:rPr>
              <w:t>BC1, BC2, BC3</w:t>
            </w:r>
          </w:p>
        </w:tc>
        <w:tc>
          <w:tcPr>
            <w:tcW w:w="1533" w:type="dxa"/>
          </w:tcPr>
          <w:p w14:paraId="776A53FA" w14:textId="77777777"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80 (Note 4)</w:t>
            </w:r>
          </w:p>
        </w:tc>
        <w:tc>
          <w:tcPr>
            <w:tcW w:w="2058" w:type="dxa"/>
          </w:tcPr>
          <w:p w14:paraId="4524970E" w14:textId="77777777" w:rsidR="00F5543E" w:rsidRPr="00B93702" w:rsidRDefault="00F5543E" w:rsidP="00F5543E">
            <w:pPr>
              <w:pStyle w:val="TAC"/>
              <w:rPr>
                <w:rFonts w:cs="Arial"/>
                <w:lang w:eastAsia="en-US"/>
              </w:rPr>
            </w:pPr>
            <w:r w:rsidRPr="00B93702">
              <w:rPr>
                <w:lang w:eastAsia="zh-CN"/>
              </w:rPr>
              <w:t>30 MHz</w:t>
            </w:r>
          </w:p>
        </w:tc>
        <w:tc>
          <w:tcPr>
            <w:tcW w:w="1830" w:type="dxa"/>
          </w:tcPr>
          <w:p w14:paraId="27C3CA08" w14:textId="77777777"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14:paraId="1D2A557F" w14:textId="77777777"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14:paraId="7C1EB2A3" w14:textId="77777777" w:rsidR="00F5543E" w:rsidRPr="00B93702" w:rsidRDefault="00F5543E" w:rsidP="00F5543E">
            <w:pPr>
              <w:pStyle w:val="TAC"/>
              <w:rPr>
                <w:rFonts w:cs="v5.0.0"/>
                <w:lang w:eastAsia="en-US"/>
              </w:rPr>
            </w:pPr>
            <w:r w:rsidRPr="00B93702">
              <w:rPr>
                <w:rFonts w:cs="v5.0.0"/>
                <w:lang w:eastAsia="en-US"/>
              </w:rPr>
              <w:t>44.2 dB</w:t>
            </w:r>
          </w:p>
        </w:tc>
      </w:tr>
      <w:tr w:rsidR="00F5543E" w:rsidRPr="00B93702" w14:paraId="28E670D3" w14:textId="77777777">
        <w:trPr>
          <w:cantSplit/>
          <w:jc w:val="center"/>
        </w:trPr>
        <w:tc>
          <w:tcPr>
            <w:tcW w:w="9530" w:type="dxa"/>
            <w:gridSpan w:val="6"/>
          </w:tcPr>
          <w:p w14:paraId="727E08FF" w14:textId="77777777" w:rsidR="00F5543E" w:rsidRPr="00B93702" w:rsidRDefault="00F5543E" w:rsidP="00F5543E">
            <w:pPr>
              <w:pStyle w:val="TAN"/>
              <w:rPr>
                <w:rFonts w:cs="Arial"/>
                <w:lang w:eastAsia="en-US"/>
              </w:rPr>
            </w:pPr>
            <w:r w:rsidRPr="00B93702">
              <w:rPr>
                <w:rFonts w:cs="Arial"/>
                <w:lang w:eastAsia="en-US"/>
              </w:rPr>
              <w:t>NOTE 1:</w:t>
            </w:r>
            <w:r w:rsidRPr="00B93702">
              <w:rPr>
                <w:rFonts w:cs="Arial"/>
                <w:lang w:eastAsia="en-US"/>
              </w:rPr>
              <w:tab/>
              <w:t>For BC1 and BC2 the RRC filter shall be equivalent to the transmit pulse shape filter defined in TS 25.104 [</w:t>
            </w:r>
            <w:r w:rsidRPr="00B93702">
              <w:rPr>
                <w:rFonts w:cs="Arial"/>
                <w:lang w:eastAsia="zh-CN"/>
              </w:rPr>
              <w:t>3</w:t>
            </w:r>
            <w:r w:rsidRPr="00B93702">
              <w:rPr>
                <w:rFonts w:cs="Arial"/>
                <w:lang w:eastAsia="en-US"/>
              </w:rPr>
              <w:t xml:space="preserve">], with a chip rate as defined in this table. </w:t>
            </w:r>
          </w:p>
          <w:p w14:paraId="682C0E47" w14:textId="77777777" w:rsidR="00F5543E" w:rsidRPr="00B93702" w:rsidRDefault="00F5543E" w:rsidP="00F5543E">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14:paraId="7D2CAC81" w14:textId="77777777" w:rsidR="00F5543E" w:rsidRPr="00B93702" w:rsidRDefault="00F5543E" w:rsidP="00F5543E">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carrier transmitted at the other edge of the gap is 5, 10, 15, 20 MHz.</w:t>
            </w:r>
          </w:p>
          <w:p w14:paraId="35E2D497" w14:textId="77777777" w:rsidR="00F5543E" w:rsidRPr="00B93702" w:rsidRDefault="00F5543E" w:rsidP="00F5543E">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25, 30, 40, 50, 60, 70, 80, 90, 100 MHz.</w:t>
            </w:r>
          </w:p>
          <w:p w14:paraId="5A0264EB" w14:textId="77777777" w:rsidR="00F5543E" w:rsidRPr="00B93702" w:rsidDel="00625E45" w:rsidRDefault="00F5543E" w:rsidP="00F5543E">
            <w:pPr>
              <w:pStyle w:val="TAN"/>
              <w:rPr>
                <w:rFonts w:cs="v5.0.0"/>
                <w:lang w:eastAsia="en-US"/>
              </w:rPr>
            </w:pPr>
            <w:r w:rsidRPr="00B93702">
              <w:rPr>
                <w:rFonts w:eastAsia="SimSun"/>
                <w:lang w:eastAsia="zh-CN"/>
              </w:rPr>
              <w:t>NOTE 5:</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lowest/highest NR carrier transmitted is 25, 30, 40, 50, 60, 70, 80, 90, 100 MHz.</w:t>
            </w:r>
          </w:p>
        </w:tc>
      </w:tr>
    </w:tbl>
    <w:p w14:paraId="2B83263F" w14:textId="77777777" w:rsidR="00BD6B20" w:rsidRPr="00B93702" w:rsidRDefault="00BD6B20" w:rsidP="00BD6B20"/>
    <w:p w14:paraId="615EFF53" w14:textId="77777777" w:rsidR="00BD6B20" w:rsidRPr="00B93702" w:rsidRDefault="00BD6B20" w:rsidP="0048036E">
      <w:pPr>
        <w:pStyle w:val="TH"/>
      </w:pPr>
      <w:r w:rsidRPr="00B93702">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93702" w:rsidRPr="00B93702" w14:paraId="4399D27F" w14:textId="77777777">
        <w:trPr>
          <w:cantSplit/>
          <w:jc w:val="center"/>
        </w:trPr>
        <w:tc>
          <w:tcPr>
            <w:tcW w:w="2597" w:type="dxa"/>
          </w:tcPr>
          <w:p w14:paraId="1475F516" w14:textId="77777777" w:rsidR="00BD6B20" w:rsidRPr="00B93702" w:rsidRDefault="00BD6B20" w:rsidP="00B27437">
            <w:pPr>
              <w:pStyle w:val="TAH"/>
              <w:rPr>
                <w:rFonts w:cs="v5.0.0"/>
                <w:lang w:eastAsia="en-US"/>
              </w:rPr>
            </w:pPr>
            <w:r w:rsidRPr="00B93702">
              <w:rPr>
                <w:rFonts w:cs="v5.0.0"/>
                <w:lang w:eastAsia="en-US"/>
              </w:rPr>
              <w:t xml:space="preserve">RAT of the carrier adjacent to the sub-block </w:t>
            </w:r>
            <w:r w:rsidR="00E05F70" w:rsidRPr="00B93702">
              <w:rPr>
                <w:rFonts w:cs="v5.0.0"/>
                <w:lang w:eastAsia="en-US"/>
              </w:rPr>
              <w:t xml:space="preserve">or </w:t>
            </w:r>
            <w:r w:rsidR="00B27437" w:rsidRPr="00B93702">
              <w:rPr>
                <w:rFonts w:cs="v5.0.0"/>
                <w:lang w:eastAsia="en-US"/>
              </w:rPr>
              <w:t>Inter RF Bandwidth</w:t>
            </w:r>
            <w:r w:rsidR="00E05F70" w:rsidRPr="00B93702">
              <w:rPr>
                <w:rFonts w:cs="v5.0.0"/>
                <w:lang w:eastAsia="en-US"/>
              </w:rPr>
              <w:t xml:space="preserve"> </w:t>
            </w:r>
            <w:r w:rsidRPr="00B93702">
              <w:rPr>
                <w:rFonts w:cs="v5.0.0"/>
                <w:lang w:eastAsia="en-US"/>
              </w:rPr>
              <w:t xml:space="preserve">gap </w:t>
            </w:r>
          </w:p>
        </w:tc>
        <w:tc>
          <w:tcPr>
            <w:tcW w:w="3825" w:type="dxa"/>
          </w:tcPr>
          <w:p w14:paraId="0C480FFB" w14:textId="77777777" w:rsidR="00BD6B20" w:rsidRPr="00B93702" w:rsidRDefault="00BD6B20" w:rsidP="00BD6B20">
            <w:pPr>
              <w:pStyle w:val="TAH"/>
              <w:rPr>
                <w:rFonts w:cs="v5.0.0"/>
                <w:lang w:eastAsia="en-US"/>
              </w:rPr>
            </w:pPr>
            <w:r w:rsidRPr="00B93702">
              <w:rPr>
                <w:rFonts w:cs="v5.0.0"/>
                <w:lang w:eastAsia="en-US"/>
              </w:rPr>
              <w:t>Filter on the assigned channel frequency and corresponding filter bandwidth</w:t>
            </w:r>
          </w:p>
        </w:tc>
      </w:tr>
      <w:tr w:rsidR="00B93702" w:rsidRPr="00B93702" w14:paraId="065B1E21" w14:textId="77777777">
        <w:trPr>
          <w:cantSplit/>
          <w:jc w:val="center"/>
        </w:trPr>
        <w:tc>
          <w:tcPr>
            <w:tcW w:w="2597" w:type="dxa"/>
            <w:shd w:val="clear" w:color="auto" w:fill="auto"/>
          </w:tcPr>
          <w:p w14:paraId="7F2D2275" w14:textId="77777777" w:rsidR="00BD6B20" w:rsidRPr="00B93702" w:rsidRDefault="00BD6B20" w:rsidP="00BD6B20">
            <w:pPr>
              <w:pStyle w:val="TAC"/>
              <w:rPr>
                <w:rFonts w:cs="v5.0.0"/>
                <w:lang w:eastAsia="en-US"/>
              </w:rPr>
            </w:pPr>
            <w:r w:rsidRPr="00B93702">
              <w:rPr>
                <w:rFonts w:cs="v5.0.0"/>
                <w:lang w:eastAsia="en-US"/>
              </w:rPr>
              <w:t>E-UTRA</w:t>
            </w:r>
          </w:p>
        </w:tc>
        <w:tc>
          <w:tcPr>
            <w:tcW w:w="3825" w:type="dxa"/>
          </w:tcPr>
          <w:p w14:paraId="018FD7EC" w14:textId="77777777" w:rsidR="00BD6B20" w:rsidRPr="00B93702" w:rsidRDefault="00BD6B20" w:rsidP="00BD6B20">
            <w:pPr>
              <w:pStyle w:val="TAC"/>
              <w:rPr>
                <w:rFonts w:cs="Arial"/>
                <w:lang w:eastAsia="en-US"/>
              </w:rPr>
            </w:pPr>
            <w:r w:rsidRPr="00B93702">
              <w:rPr>
                <w:rFonts w:cs="Arial"/>
                <w:lang w:eastAsia="en-US"/>
              </w:rPr>
              <w:t>E-UTRA of same BW</w:t>
            </w:r>
          </w:p>
        </w:tc>
      </w:tr>
      <w:tr w:rsidR="00B93702" w:rsidRPr="00B93702" w14:paraId="3EAF70CA" w14:textId="77777777">
        <w:trPr>
          <w:cantSplit/>
          <w:jc w:val="center"/>
        </w:trPr>
        <w:tc>
          <w:tcPr>
            <w:tcW w:w="2597" w:type="dxa"/>
            <w:shd w:val="clear" w:color="auto" w:fill="auto"/>
          </w:tcPr>
          <w:p w14:paraId="709F7D9A" w14:textId="77777777" w:rsidR="00BD6B20" w:rsidRPr="00B93702" w:rsidRDefault="00BD6B20" w:rsidP="00BD6B20">
            <w:pPr>
              <w:pStyle w:val="TAC"/>
              <w:rPr>
                <w:rFonts w:cs="v5.0.0"/>
                <w:lang w:eastAsia="en-US"/>
              </w:rPr>
            </w:pPr>
            <w:r w:rsidRPr="00B93702">
              <w:rPr>
                <w:rFonts w:cs="v5.0.0"/>
                <w:lang w:eastAsia="en-US"/>
              </w:rPr>
              <w:t>UTRA FDD</w:t>
            </w:r>
          </w:p>
        </w:tc>
        <w:tc>
          <w:tcPr>
            <w:tcW w:w="3825" w:type="dxa"/>
          </w:tcPr>
          <w:p w14:paraId="31A26953" w14:textId="77777777" w:rsidR="00BD6B20" w:rsidRPr="00B93702" w:rsidRDefault="00BD6B20" w:rsidP="00BD6B20">
            <w:pPr>
              <w:pStyle w:val="TAC"/>
              <w:rPr>
                <w:rFonts w:cs="v5.0.0"/>
                <w:lang w:eastAsia="en-US"/>
              </w:rPr>
            </w:pPr>
            <w:r w:rsidRPr="00B93702">
              <w:rPr>
                <w:rFonts w:cs="v5.0.0"/>
                <w:lang w:eastAsia="en-US"/>
              </w:rPr>
              <w:t>RRC (3.84 Mcps)</w:t>
            </w:r>
          </w:p>
        </w:tc>
      </w:tr>
      <w:tr w:rsidR="00B93702" w:rsidRPr="00B93702" w14:paraId="50D25B80" w14:textId="77777777">
        <w:trPr>
          <w:cantSplit/>
          <w:jc w:val="center"/>
        </w:trPr>
        <w:tc>
          <w:tcPr>
            <w:tcW w:w="2597" w:type="dxa"/>
            <w:shd w:val="clear" w:color="auto" w:fill="auto"/>
          </w:tcPr>
          <w:p w14:paraId="6B86D4D7" w14:textId="77777777" w:rsidR="00F5543E" w:rsidRPr="00B93702" w:rsidRDefault="00F5543E" w:rsidP="00F5543E">
            <w:pPr>
              <w:pStyle w:val="TAC"/>
              <w:rPr>
                <w:rFonts w:cs="v5.0.0"/>
                <w:lang w:eastAsia="en-US"/>
              </w:rPr>
            </w:pPr>
            <w:r w:rsidRPr="00B93702">
              <w:rPr>
                <w:rFonts w:eastAsia="SimSun" w:cs="Arial"/>
                <w:lang w:eastAsia="en-US"/>
              </w:rPr>
              <w:t>NR</w:t>
            </w:r>
          </w:p>
        </w:tc>
        <w:tc>
          <w:tcPr>
            <w:tcW w:w="3825" w:type="dxa"/>
          </w:tcPr>
          <w:p w14:paraId="2EA025AE" w14:textId="77777777" w:rsidR="00F5543E" w:rsidRPr="00B93702" w:rsidRDefault="00F5543E" w:rsidP="00F5543E">
            <w:pPr>
              <w:pStyle w:val="TAC"/>
              <w:rPr>
                <w:rFonts w:cs="v5.0.0"/>
                <w:lang w:eastAsia="en-US"/>
              </w:rPr>
            </w:pPr>
            <w:r w:rsidRPr="00B93702">
              <w:rPr>
                <w:lang w:eastAsia="en-US"/>
              </w:rPr>
              <w:t xml:space="preserve">NR of same BW with SCS that provides largest </w:t>
            </w:r>
            <w:r w:rsidRPr="00B93702">
              <w:rPr>
                <w:rFonts w:cs="Arial"/>
                <w:lang w:eastAsia="en-US"/>
              </w:rPr>
              <w:t>transmission bandwidth configuration</w:t>
            </w:r>
          </w:p>
        </w:tc>
      </w:tr>
      <w:tr w:rsidR="00F5543E" w:rsidRPr="00B93702" w14:paraId="61C8EDCC" w14:textId="77777777">
        <w:trPr>
          <w:cantSplit/>
          <w:jc w:val="center"/>
        </w:trPr>
        <w:tc>
          <w:tcPr>
            <w:tcW w:w="6422" w:type="dxa"/>
            <w:gridSpan w:val="2"/>
            <w:shd w:val="clear" w:color="auto" w:fill="auto"/>
          </w:tcPr>
          <w:p w14:paraId="310D2ECB" w14:textId="77777777" w:rsidR="00F5543E" w:rsidRPr="00B93702" w:rsidRDefault="00F5543E" w:rsidP="00F5543E">
            <w:pPr>
              <w:pStyle w:val="TAN"/>
              <w:rPr>
                <w:rFonts w:cs="v5.0.0"/>
                <w:lang w:eastAsia="en-US"/>
              </w:rPr>
            </w:pPr>
            <w:r w:rsidRPr="00B93702">
              <w:rPr>
                <w:rFonts w:cs="Arial"/>
                <w:lang w:eastAsia="en-US"/>
              </w:rPr>
              <w:t>NOTE:</w:t>
            </w:r>
            <w:r w:rsidRPr="00B93702">
              <w:rPr>
                <w:rFonts w:cs="Arial"/>
                <w:lang w:eastAsia="en-US"/>
              </w:rPr>
              <w:tab/>
              <w:t>The RRC filter shall be equivalent to the transmit pulse shape filter defined in TS 25.104 [</w:t>
            </w:r>
            <w:r w:rsidRPr="00B93702">
              <w:rPr>
                <w:rFonts w:cs="Arial"/>
                <w:lang w:eastAsia="zh-CN"/>
              </w:rPr>
              <w:t>3</w:t>
            </w:r>
            <w:r w:rsidRPr="00B93702">
              <w:rPr>
                <w:rFonts w:cs="Arial"/>
                <w:lang w:eastAsia="en-US"/>
              </w:rPr>
              <w:t>], with a chip rate as defined in this table.</w:t>
            </w:r>
          </w:p>
        </w:tc>
      </w:tr>
    </w:tbl>
    <w:p w14:paraId="745792F5" w14:textId="77777777" w:rsidR="002F6EF4" w:rsidRPr="00B93702" w:rsidRDefault="002F6EF4" w:rsidP="002F6EF4"/>
    <w:p w14:paraId="5EADB7C4" w14:textId="77777777" w:rsidR="002F6EF4" w:rsidRPr="00B93702" w:rsidRDefault="002F6EF4" w:rsidP="00F311C8">
      <w:pPr>
        <w:pStyle w:val="Heading5"/>
      </w:pPr>
      <w:bookmarkStart w:id="646" w:name="_Toc21098064"/>
      <w:bookmarkStart w:id="647" w:name="_Toc29765626"/>
      <w:r w:rsidRPr="00B93702">
        <w:t>6.6.4.</w:t>
      </w:r>
      <w:r w:rsidRPr="00B93702">
        <w:rPr>
          <w:lang w:eastAsia="zh-CN"/>
        </w:rPr>
        <w:t>5.5</w:t>
      </w:r>
      <w:r w:rsidRPr="00B93702">
        <w:tab/>
      </w:r>
      <w:r w:rsidRPr="00B93702">
        <w:rPr>
          <w:lang w:eastAsia="zh-CN"/>
        </w:rPr>
        <w:t>NB-IoT</w:t>
      </w:r>
      <w:r w:rsidRPr="00B93702">
        <w:t xml:space="preserve"> test requirement</w:t>
      </w:r>
      <w:bookmarkEnd w:id="646"/>
      <w:bookmarkEnd w:id="647"/>
    </w:p>
    <w:p w14:paraId="496FB04C" w14:textId="1C247B4F" w:rsidR="002F6EF4" w:rsidRPr="00B93702" w:rsidRDefault="002F6EF4" w:rsidP="002F6EF4">
      <w:pPr>
        <w:rPr>
          <w:lang w:eastAsia="zh-CN"/>
        </w:rPr>
      </w:pPr>
      <w:r w:rsidRPr="00B93702">
        <w:rPr>
          <w:lang w:eastAsia="zh-CN"/>
        </w:rPr>
        <w:t xml:space="preserve">For NB-IoT in-band and guard band operation, the E-UTRA minimum requirement specified in </w:t>
      </w:r>
      <w:r w:rsidR="00751205">
        <w:rPr>
          <w:lang w:eastAsia="zh-CN"/>
        </w:rPr>
        <w:t>clause</w:t>
      </w:r>
      <w:r w:rsidRPr="00B93702">
        <w:rPr>
          <w:lang w:eastAsia="zh-CN"/>
        </w:rPr>
        <w:t xml:space="preserve"> 6.6.4.5.1 shall apply.</w:t>
      </w:r>
    </w:p>
    <w:p w14:paraId="5CCB2222" w14:textId="77777777" w:rsidR="002F6EF4" w:rsidRPr="00B93702" w:rsidRDefault="002F6EF4" w:rsidP="002F6EF4">
      <w:pPr>
        <w:rPr>
          <w:lang w:eastAsia="zh-CN"/>
        </w:rPr>
      </w:pPr>
      <w:r w:rsidRPr="00B93702">
        <w:rPr>
          <w:lang w:eastAsia="zh-CN"/>
        </w:rPr>
        <w:t xml:space="preserve">For NB-IoT standalone operation, </w:t>
      </w:r>
      <w:r w:rsidRPr="00B93702">
        <w:rPr>
          <w:rFonts w:cs="v5.0.0"/>
        </w:rPr>
        <w:t>the ACLR shall be higher than the value specified in</w:t>
      </w:r>
      <w:r w:rsidRPr="00B93702">
        <w:t xml:space="preserve"> Table 6.6.4.</w:t>
      </w:r>
      <w:r w:rsidRPr="00B93702">
        <w:rPr>
          <w:lang w:eastAsia="zh-CN"/>
        </w:rPr>
        <w:t>5.5</w:t>
      </w:r>
      <w:r w:rsidRPr="00B93702">
        <w:t>-1.</w:t>
      </w:r>
    </w:p>
    <w:p w14:paraId="77E959F9" w14:textId="77777777" w:rsidR="002F6EF4" w:rsidRPr="00B93702" w:rsidRDefault="002F6EF4" w:rsidP="0048036E">
      <w:pPr>
        <w:pStyle w:val="TH"/>
        <w:rPr>
          <w:lang w:eastAsia="zh-CN"/>
        </w:rPr>
      </w:pPr>
      <w:r w:rsidRPr="00B93702">
        <w:lastRenderedPageBreak/>
        <w:t>Table 6.6.4.</w:t>
      </w:r>
      <w:r w:rsidRPr="00B93702">
        <w:rPr>
          <w:lang w:eastAsia="zh-CN"/>
        </w:rPr>
        <w:t>5.5</w:t>
      </w:r>
      <w:r w:rsidRPr="00B93702">
        <w:t xml:space="preserve">-1: Base Station ACLR </w:t>
      </w:r>
      <w:r w:rsidRPr="00B9370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14:paraId="15241431" w14:textId="77777777" w:rsidTr="00E819CF">
        <w:trPr>
          <w:cantSplit/>
          <w:jc w:val="center"/>
        </w:trPr>
        <w:tc>
          <w:tcPr>
            <w:tcW w:w="2202" w:type="dxa"/>
          </w:tcPr>
          <w:p w14:paraId="4E2DADAD" w14:textId="77777777" w:rsidR="002F6EF4" w:rsidRPr="00B93702" w:rsidRDefault="002F6EF4" w:rsidP="00E819CF">
            <w:pPr>
              <w:pStyle w:val="TAH"/>
              <w:rPr>
                <w:rFonts w:cs="Arial"/>
                <w:lang w:eastAsia="zh-CN"/>
              </w:rPr>
            </w:pPr>
            <w:r w:rsidRPr="00B93702">
              <w:rPr>
                <w:rFonts w:cs="v5.0.0"/>
                <w:lang w:eastAsia="ja-JP"/>
              </w:rPr>
              <w:t xml:space="preserve">Channel bandwidth of </w:t>
            </w:r>
            <w:r w:rsidRPr="00B93702">
              <w:rPr>
                <w:rFonts w:cs="v5.0.0"/>
                <w:lang w:eastAsia="zh-CN"/>
              </w:rPr>
              <w:t xml:space="preserve">standalone </w:t>
            </w:r>
            <w:r w:rsidRPr="00B93702">
              <w:rPr>
                <w:rFonts w:cs="Arial"/>
                <w:lang w:eastAsia="zh-CN"/>
              </w:rPr>
              <w:t xml:space="preserve">NB-IoT </w:t>
            </w:r>
            <w:r w:rsidRPr="00B93702">
              <w:rPr>
                <w:rFonts w:cs="v5.0.0"/>
                <w:lang w:eastAsia="ja-JP"/>
              </w:rPr>
              <w:t>l</w:t>
            </w:r>
            <w:r w:rsidRPr="00B93702">
              <w:rPr>
                <w:rFonts w:cs="Arial"/>
                <w:lang w:eastAsia="ja-JP"/>
              </w:rPr>
              <w:t>owest/highest carrier</w:t>
            </w:r>
            <w:r w:rsidRPr="00B93702">
              <w:rPr>
                <w:rFonts w:cs="v5.0.0"/>
                <w:lang w:eastAsia="ja-JP"/>
              </w:rPr>
              <w:t xml:space="preserve"> transmitted </w:t>
            </w:r>
            <w:r w:rsidRPr="00B93702">
              <w:rPr>
                <w:rFonts w:cs="Arial"/>
                <w:lang w:eastAsia="ja-JP"/>
              </w:rPr>
              <w:t>BW</w:t>
            </w:r>
            <w:r w:rsidRPr="00B93702">
              <w:rPr>
                <w:rFonts w:cs="Arial"/>
                <w:vertAlign w:val="subscript"/>
                <w:lang w:eastAsia="ja-JP"/>
              </w:rPr>
              <w:t>Channel</w:t>
            </w:r>
          </w:p>
        </w:tc>
        <w:tc>
          <w:tcPr>
            <w:tcW w:w="2191" w:type="dxa"/>
          </w:tcPr>
          <w:p w14:paraId="496CA861" w14:textId="77777777" w:rsidR="002F6EF4" w:rsidRPr="00B93702" w:rsidRDefault="002F6EF4" w:rsidP="00E819CF">
            <w:pPr>
              <w:pStyle w:val="TAH"/>
              <w:rPr>
                <w:rFonts w:cs="Arial"/>
                <w:lang w:eastAsia="zh-CN"/>
              </w:rPr>
            </w:pPr>
            <w:r w:rsidRPr="00B93702">
              <w:rPr>
                <w:rFonts w:cs="v5.0.0"/>
                <w:lang w:eastAsia="ja-JP"/>
              </w:rPr>
              <w:t>BS adjacent channel centre frequency offset below the lowest or above the highest carrier centre frequency transmitted</w:t>
            </w:r>
            <w:r w:rsidRPr="00B93702">
              <w:rPr>
                <w:rFonts w:cs="v5.0.0"/>
                <w:lang w:eastAsia="zh-CN"/>
              </w:rPr>
              <w:t xml:space="preserve"> </w:t>
            </w:r>
          </w:p>
        </w:tc>
        <w:tc>
          <w:tcPr>
            <w:tcW w:w="1949" w:type="dxa"/>
          </w:tcPr>
          <w:p w14:paraId="6884659B" w14:textId="77777777" w:rsidR="002F6EF4" w:rsidRPr="00B93702" w:rsidRDefault="002F6EF4" w:rsidP="00E819CF">
            <w:pPr>
              <w:pStyle w:val="TAH"/>
              <w:rPr>
                <w:rFonts w:cs="Arial"/>
                <w:lang w:eastAsia="ja-JP"/>
              </w:rPr>
            </w:pPr>
            <w:r w:rsidRPr="00B93702">
              <w:rPr>
                <w:rFonts w:cs="v5.0.0"/>
                <w:lang w:eastAsia="ja-JP"/>
              </w:rPr>
              <w:t>Assumed adjacent channel carrier (informative)</w:t>
            </w:r>
          </w:p>
        </w:tc>
        <w:tc>
          <w:tcPr>
            <w:tcW w:w="2179" w:type="dxa"/>
          </w:tcPr>
          <w:p w14:paraId="3A3AD961" w14:textId="77777777" w:rsidR="002F6EF4" w:rsidRPr="00B93702" w:rsidRDefault="002F6EF4" w:rsidP="00E819CF">
            <w:pPr>
              <w:pStyle w:val="TAH"/>
              <w:rPr>
                <w:rFonts w:cs="Arial"/>
                <w:lang w:eastAsia="ja-JP"/>
              </w:rPr>
            </w:pPr>
            <w:r w:rsidRPr="00B93702">
              <w:rPr>
                <w:rFonts w:cs="v5.0.0"/>
                <w:lang w:eastAsia="ja-JP"/>
              </w:rPr>
              <w:t>Filter on the adjacent channel frequency and corresponding filter bandwidth</w:t>
            </w:r>
          </w:p>
        </w:tc>
        <w:tc>
          <w:tcPr>
            <w:tcW w:w="912" w:type="dxa"/>
          </w:tcPr>
          <w:p w14:paraId="7EB2318E" w14:textId="77777777" w:rsidR="002F6EF4" w:rsidRPr="00B93702" w:rsidRDefault="002F6EF4" w:rsidP="00E819CF">
            <w:pPr>
              <w:pStyle w:val="TAH"/>
              <w:rPr>
                <w:rFonts w:cs="Arial"/>
                <w:lang w:eastAsia="ja-JP"/>
              </w:rPr>
            </w:pPr>
            <w:r w:rsidRPr="00B93702">
              <w:rPr>
                <w:rFonts w:cs="v5.0.0"/>
                <w:lang w:eastAsia="ja-JP"/>
              </w:rPr>
              <w:t>ACLR limit</w:t>
            </w:r>
          </w:p>
        </w:tc>
      </w:tr>
      <w:tr w:rsidR="00B93702" w:rsidRPr="00B93702" w14:paraId="41EF71A5" w14:textId="77777777" w:rsidTr="00E819CF">
        <w:trPr>
          <w:cantSplit/>
          <w:jc w:val="center"/>
        </w:trPr>
        <w:tc>
          <w:tcPr>
            <w:tcW w:w="2202" w:type="dxa"/>
            <w:vMerge w:val="restart"/>
          </w:tcPr>
          <w:p w14:paraId="24275C2B" w14:textId="77777777" w:rsidR="002F6EF4" w:rsidRPr="00B93702" w:rsidRDefault="002F6EF4" w:rsidP="00E819CF">
            <w:pPr>
              <w:pStyle w:val="TAC"/>
              <w:rPr>
                <w:rFonts w:cs="Arial"/>
                <w:lang w:eastAsia="zh-CN"/>
              </w:rPr>
            </w:pPr>
            <w:r w:rsidRPr="00B93702">
              <w:rPr>
                <w:rFonts w:cs="Arial"/>
                <w:lang w:eastAsia="zh-CN"/>
              </w:rPr>
              <w:t>200 kHz</w:t>
            </w:r>
          </w:p>
        </w:tc>
        <w:tc>
          <w:tcPr>
            <w:tcW w:w="2191" w:type="dxa"/>
          </w:tcPr>
          <w:p w14:paraId="15079239" w14:textId="77777777" w:rsidR="002F6EF4" w:rsidRPr="00B93702" w:rsidRDefault="002F6EF4" w:rsidP="00E819CF">
            <w:pPr>
              <w:pStyle w:val="TAC"/>
              <w:rPr>
                <w:rFonts w:cs="Arial"/>
                <w:lang w:eastAsia="zh-CN"/>
              </w:rPr>
            </w:pPr>
            <w:r w:rsidRPr="00B93702">
              <w:rPr>
                <w:rFonts w:cs="Arial"/>
                <w:lang w:eastAsia="zh-CN"/>
              </w:rPr>
              <w:t>300 kHz</w:t>
            </w:r>
          </w:p>
        </w:tc>
        <w:tc>
          <w:tcPr>
            <w:tcW w:w="1949" w:type="dxa"/>
          </w:tcPr>
          <w:p w14:paraId="5E815BD0" w14:textId="77777777" w:rsidR="002F6EF4" w:rsidRPr="00B93702" w:rsidRDefault="002F6EF4" w:rsidP="00E819CF">
            <w:pPr>
              <w:pStyle w:val="TAC"/>
              <w:rPr>
                <w:rFonts w:cs="Arial"/>
                <w:lang w:eastAsia="zh-CN"/>
              </w:rPr>
            </w:pPr>
            <w:r w:rsidRPr="00B93702">
              <w:rPr>
                <w:rFonts w:cs="Arial"/>
                <w:lang w:eastAsia="zh-CN"/>
              </w:rPr>
              <w:t>Standalone NB-IoT</w:t>
            </w:r>
          </w:p>
        </w:tc>
        <w:tc>
          <w:tcPr>
            <w:tcW w:w="2179" w:type="dxa"/>
          </w:tcPr>
          <w:p w14:paraId="23AC22DD" w14:textId="77777777"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onfigl</w:t>
            </w:r>
            <w:r w:rsidRPr="00B93702">
              <w:rPr>
                <w:rFonts w:cs="Arial"/>
                <w:lang w:eastAsia="ja-JP"/>
              </w:rPr>
              <w:t>)</w:t>
            </w:r>
          </w:p>
        </w:tc>
        <w:tc>
          <w:tcPr>
            <w:tcW w:w="912" w:type="dxa"/>
          </w:tcPr>
          <w:p w14:paraId="1DC24C22" w14:textId="77777777" w:rsidR="002F6EF4" w:rsidRPr="00B93702" w:rsidRDefault="002F6EF4" w:rsidP="00E819CF">
            <w:pPr>
              <w:pStyle w:val="TAC"/>
              <w:rPr>
                <w:rFonts w:cs="Arial"/>
                <w:lang w:eastAsia="ja-JP"/>
              </w:rPr>
            </w:pPr>
            <w:r w:rsidRPr="00B93702">
              <w:rPr>
                <w:rFonts w:cs="Arial"/>
                <w:lang w:eastAsia="ja-JP"/>
              </w:rPr>
              <w:t>39.2 dB</w:t>
            </w:r>
          </w:p>
        </w:tc>
      </w:tr>
      <w:tr w:rsidR="00B93702" w:rsidRPr="00B93702" w14:paraId="7D52C041" w14:textId="77777777" w:rsidTr="00E819CF">
        <w:trPr>
          <w:cantSplit/>
          <w:jc w:val="center"/>
        </w:trPr>
        <w:tc>
          <w:tcPr>
            <w:tcW w:w="2202" w:type="dxa"/>
            <w:vMerge/>
          </w:tcPr>
          <w:p w14:paraId="19E790C0" w14:textId="77777777" w:rsidR="002F6EF4" w:rsidRPr="00B93702" w:rsidRDefault="002F6EF4" w:rsidP="00E819CF">
            <w:pPr>
              <w:pStyle w:val="TAC"/>
              <w:rPr>
                <w:rFonts w:cs="Arial"/>
                <w:lang w:eastAsia="ja-JP"/>
              </w:rPr>
            </w:pPr>
          </w:p>
        </w:tc>
        <w:tc>
          <w:tcPr>
            <w:tcW w:w="2191" w:type="dxa"/>
          </w:tcPr>
          <w:p w14:paraId="63A8C601" w14:textId="77777777" w:rsidR="002F6EF4" w:rsidRPr="00B93702" w:rsidRDefault="002F6EF4" w:rsidP="00E819CF">
            <w:pPr>
              <w:pStyle w:val="TAC"/>
              <w:rPr>
                <w:rFonts w:cs="Arial"/>
                <w:lang w:eastAsia="ja-JP"/>
              </w:rPr>
            </w:pPr>
            <w:r w:rsidRPr="00B93702">
              <w:rPr>
                <w:rFonts w:cs="Arial"/>
                <w:lang w:eastAsia="zh-CN"/>
              </w:rPr>
              <w:t>500 kHz</w:t>
            </w:r>
          </w:p>
        </w:tc>
        <w:tc>
          <w:tcPr>
            <w:tcW w:w="1949" w:type="dxa"/>
          </w:tcPr>
          <w:p w14:paraId="5CC0ED4D" w14:textId="77777777" w:rsidR="002F6EF4" w:rsidRPr="00B93702" w:rsidRDefault="002F6EF4" w:rsidP="00E819CF">
            <w:pPr>
              <w:pStyle w:val="TAC"/>
              <w:rPr>
                <w:rFonts w:cs="Arial"/>
                <w:lang w:eastAsia="ja-JP"/>
              </w:rPr>
            </w:pPr>
            <w:r w:rsidRPr="00B93702">
              <w:rPr>
                <w:rFonts w:cs="Arial"/>
                <w:lang w:eastAsia="zh-CN"/>
              </w:rPr>
              <w:t>Standalone NB-IoT</w:t>
            </w:r>
          </w:p>
        </w:tc>
        <w:tc>
          <w:tcPr>
            <w:tcW w:w="2179" w:type="dxa"/>
          </w:tcPr>
          <w:p w14:paraId="705C941D" w14:textId="77777777"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w:t>
            </w:r>
            <w:r w:rsidRPr="00B93702">
              <w:rPr>
                <w:rFonts w:cs="Arial"/>
                <w:lang w:eastAsia="ja-JP"/>
              </w:rPr>
              <w:t>)</w:t>
            </w:r>
          </w:p>
        </w:tc>
        <w:tc>
          <w:tcPr>
            <w:tcW w:w="912" w:type="dxa"/>
          </w:tcPr>
          <w:p w14:paraId="2AAB0104" w14:textId="77777777" w:rsidR="002F6EF4" w:rsidRPr="00B93702" w:rsidRDefault="002F6EF4" w:rsidP="00E819CF">
            <w:pPr>
              <w:pStyle w:val="TAC"/>
              <w:rPr>
                <w:rFonts w:cs="Arial"/>
                <w:lang w:eastAsia="ja-JP"/>
              </w:rPr>
            </w:pPr>
            <w:r w:rsidRPr="00B93702">
              <w:rPr>
                <w:rFonts w:cs="Arial"/>
                <w:lang w:eastAsia="zh-CN"/>
              </w:rPr>
              <w:t>49.2</w:t>
            </w:r>
            <w:r w:rsidRPr="00B93702">
              <w:rPr>
                <w:rFonts w:cs="Arial"/>
                <w:lang w:eastAsia="ja-JP"/>
              </w:rPr>
              <w:t xml:space="preserve"> dB</w:t>
            </w:r>
          </w:p>
        </w:tc>
      </w:tr>
      <w:tr w:rsidR="0024766B" w:rsidRPr="00B93702" w14:paraId="0FB9F229" w14:textId="77777777" w:rsidTr="00E819CF">
        <w:trPr>
          <w:cantSplit/>
          <w:jc w:val="center"/>
        </w:trPr>
        <w:tc>
          <w:tcPr>
            <w:tcW w:w="9433" w:type="dxa"/>
            <w:gridSpan w:val="5"/>
          </w:tcPr>
          <w:p w14:paraId="6AA67A97" w14:textId="77777777" w:rsidR="002F6EF4" w:rsidRPr="00B93702" w:rsidRDefault="002F6EF4" w:rsidP="00E819CF">
            <w:pPr>
              <w:pStyle w:val="TAN"/>
              <w:tabs>
                <w:tab w:val="left" w:pos="0"/>
              </w:tabs>
              <w:rPr>
                <w:rFonts w:cs="Arial"/>
                <w:lang w:eastAsia="zh-CN"/>
              </w:rPr>
            </w:pPr>
            <w:r w:rsidRPr="00B93702">
              <w:rPr>
                <w:rFonts w:cs="Arial"/>
                <w:lang w:eastAsia="ja-JP"/>
              </w:rPr>
              <w:t>NOTE 1:</w:t>
            </w:r>
            <w:r w:rsidRPr="00B93702">
              <w:rPr>
                <w:rFonts w:cs="Arial"/>
                <w:lang w:eastAsia="ja-JP"/>
              </w:rPr>
              <w:tab/>
              <w:t>BW</w:t>
            </w:r>
            <w:r w:rsidRPr="00B93702">
              <w:rPr>
                <w:rFonts w:cs="Arial"/>
                <w:vertAlign w:val="subscript"/>
                <w:lang w:eastAsia="ja-JP"/>
              </w:rPr>
              <w:t>Config</w:t>
            </w:r>
            <w:r w:rsidRPr="00B93702">
              <w:rPr>
                <w:rFonts w:cs="Arial"/>
                <w:lang w:eastAsia="ja-JP"/>
              </w:rPr>
              <w:t xml:space="preserve"> </w:t>
            </w:r>
            <w:r w:rsidRPr="00B93702">
              <w:rPr>
                <w:rFonts w:cs="Arial"/>
                <w:lang w:eastAsia="zh-CN"/>
              </w:rPr>
              <w:t>is</w:t>
            </w:r>
            <w:r w:rsidRPr="00B93702">
              <w:rPr>
                <w:rFonts w:cs="Arial"/>
                <w:lang w:eastAsia="ja-JP"/>
              </w:rPr>
              <w:t xml:space="preserve"> the transmission bandwidth configuration of the E-UTRA Lowest/Highest Carrier transmitted on the assigned channel frequency.</w:t>
            </w:r>
          </w:p>
        </w:tc>
      </w:tr>
    </w:tbl>
    <w:p w14:paraId="6B8BD9AC" w14:textId="77777777" w:rsidR="00596CE9" w:rsidRPr="00B93702" w:rsidRDefault="00596CE9" w:rsidP="00596CE9"/>
    <w:p w14:paraId="6F2A7FF6" w14:textId="77777777" w:rsidR="00F5543E" w:rsidRPr="00B93702" w:rsidRDefault="00F5543E" w:rsidP="00F5543E">
      <w:pPr>
        <w:pStyle w:val="Heading5"/>
        <w:rPr>
          <w:lang w:eastAsia="zh-CN"/>
        </w:rPr>
      </w:pPr>
      <w:bookmarkStart w:id="648" w:name="_Toc21098065"/>
      <w:bookmarkStart w:id="649" w:name="_Toc29765627"/>
      <w:r w:rsidRPr="00B93702">
        <w:rPr>
          <w:lang w:eastAsia="zh-CN"/>
        </w:rPr>
        <w:t>6.6.4.5.6</w:t>
      </w:r>
      <w:r w:rsidRPr="00B93702">
        <w:rPr>
          <w:lang w:eastAsia="zh-CN"/>
        </w:rPr>
        <w:tab/>
        <w:t>NR test requirement</w:t>
      </w:r>
      <w:bookmarkEnd w:id="648"/>
      <w:bookmarkEnd w:id="649"/>
    </w:p>
    <w:p w14:paraId="4C7BF089" w14:textId="77777777" w:rsidR="00F5543E" w:rsidRPr="00B93702" w:rsidRDefault="00F5543E" w:rsidP="00F5543E">
      <w:pPr>
        <w:rPr>
          <w:lang w:eastAsia="en-US"/>
        </w:rPr>
      </w:pPr>
      <w:r w:rsidRPr="00B93702">
        <w:t xml:space="preserve">For NR, the requirements shall apply </w:t>
      </w:r>
      <w:r w:rsidRPr="00B93702">
        <w:rPr>
          <w:lang w:eastAsia="zh-CN"/>
        </w:rPr>
        <w:t xml:space="preserve">outside the Base Station RF Bandwidth or Radio Bandwidth </w:t>
      </w:r>
      <w:r w:rsidRPr="00B93702">
        <w:t>whatever the type of transmitter considered (single carrier or multi-carrier) and for all transmission modes foreseen by the manufacturer’s specification.</w:t>
      </w:r>
    </w:p>
    <w:p w14:paraId="49C78E76" w14:textId="77777777" w:rsidR="00F5543E" w:rsidRPr="00B93702" w:rsidRDefault="00F5543E" w:rsidP="00F5543E">
      <w:bookmarkStart w:id="650" w:name="_Hlk508123083"/>
      <w:r w:rsidRPr="00B93702">
        <w:t xml:space="preserve">For a </w:t>
      </w:r>
      <w:r w:rsidRPr="00B93702">
        <w:rPr>
          <w:rFonts w:cs="v5.0.0"/>
        </w:rPr>
        <w:t>BS</w:t>
      </w:r>
      <w:r w:rsidRPr="00B93702">
        <w:t xml:space="preserve"> operating in non-contiguous spectrum, the ACLR requirement shall apply in </w:t>
      </w:r>
      <w:r w:rsidRPr="00B93702">
        <w:rPr>
          <w:i/>
        </w:rPr>
        <w:t>sub-block gaps</w:t>
      </w:r>
      <w:r w:rsidRPr="00B93702">
        <w:t xml:space="preserve"> for the frequency ranges defined in table 6.6.4.5.6-2a, while the CACLR requirement shall apply in </w:t>
      </w:r>
      <w:r w:rsidRPr="00B93702">
        <w:rPr>
          <w:i/>
        </w:rPr>
        <w:t>sub-block gaps</w:t>
      </w:r>
      <w:r w:rsidRPr="00B93702">
        <w:t xml:space="preserve"> for the frequency ranges defined in table 6.6.4.5.4-1.</w:t>
      </w:r>
    </w:p>
    <w:bookmarkEnd w:id="650"/>
    <w:p w14:paraId="07B124C7" w14:textId="77777777" w:rsidR="00F5543E" w:rsidRPr="00B93702" w:rsidRDefault="00F5543E" w:rsidP="00F5543E">
      <w:pPr>
        <w:rPr>
          <w:lang w:eastAsia="zh-CN"/>
        </w:rPr>
      </w:pPr>
      <w:r w:rsidRPr="00B93702">
        <w:rPr>
          <w:lang w:eastAsia="zh-CN"/>
        </w:rPr>
        <w:t>F</w:t>
      </w:r>
      <w:r w:rsidRPr="00B93702">
        <w:t xml:space="preserve">or BS operating in multiple bands, where multiple bands are mapped onto the same </w:t>
      </w:r>
      <w:r w:rsidRPr="00B93702">
        <w:rPr>
          <w:i/>
        </w:rPr>
        <w:t>antenna connector</w:t>
      </w:r>
      <w:r w:rsidRPr="00B93702">
        <w:t xml:space="preserve">, the ACLR </w:t>
      </w:r>
      <w:r w:rsidRPr="00B93702">
        <w:rPr>
          <w:lang w:eastAsia="zh-CN"/>
        </w:rPr>
        <w:t xml:space="preserve">requirement shall apply in </w:t>
      </w:r>
      <w:r w:rsidRPr="00B93702">
        <w:rPr>
          <w:i/>
        </w:rPr>
        <w:t>Inter RF Bandwidth</w:t>
      </w:r>
      <w:r w:rsidRPr="00B93702">
        <w:rPr>
          <w:i/>
          <w:lang w:eastAsia="zh-CN"/>
        </w:rPr>
        <w:t xml:space="preserve"> gaps</w:t>
      </w:r>
      <w:r w:rsidRPr="00B93702">
        <w:rPr>
          <w:lang w:eastAsia="zh-CN"/>
        </w:rPr>
        <w:t xml:space="preserve"> for the frequency ranges defined in table 6.6.4.5.6-2a, while the </w:t>
      </w:r>
      <w:r w:rsidRPr="00B93702">
        <w:t xml:space="preserve">CACLR requirement in subclause 6.6.4.5.4 shall apply in </w:t>
      </w:r>
      <w:r w:rsidRPr="00B93702">
        <w:rPr>
          <w:i/>
        </w:rPr>
        <w:t>Inter RF Bandwidth gaps</w:t>
      </w:r>
      <w:r w:rsidRPr="00B93702">
        <w:t xml:space="preserve"> for the frequency ranges defined in table 6.6.4.5.4-1.</w:t>
      </w:r>
    </w:p>
    <w:p w14:paraId="31DCACF4" w14:textId="77777777" w:rsidR="00F5543E" w:rsidRPr="00B93702" w:rsidRDefault="00F5543E" w:rsidP="00F5543E">
      <w:pPr>
        <w:rPr>
          <w:rFonts w:cs="v5.0.0"/>
          <w:lang w:eastAsia="en-US"/>
        </w:rPr>
      </w:pPr>
      <w:r w:rsidRPr="00B93702">
        <w:t xml:space="preserve">The requirement shall apply during the </w:t>
      </w:r>
      <w:r w:rsidRPr="00B93702">
        <w:rPr>
          <w:i/>
        </w:rPr>
        <w:t>transmitter ON period</w:t>
      </w:r>
      <w:r w:rsidRPr="00B93702">
        <w:t>. The ACLR is defined with a square filter of bandwidth equal to the transmission bandwidth configuration of the transmitted signal (BW</w:t>
      </w:r>
      <w:r w:rsidRPr="00B93702">
        <w:rPr>
          <w:vertAlign w:val="subscript"/>
        </w:rPr>
        <w:t>Config</w:t>
      </w:r>
      <w:r w:rsidRPr="00B93702">
        <w:rPr>
          <w:rFonts w:cs="v5.0.0"/>
        </w:rPr>
        <w:t xml:space="preserve">) centred on the assigned channel frequency and a filter centred on the adjacent channel frequency according to the tables below. </w:t>
      </w:r>
    </w:p>
    <w:p w14:paraId="79E3CB21" w14:textId="77777777" w:rsidR="00F5543E" w:rsidRPr="00B93702" w:rsidRDefault="00F5543E" w:rsidP="00F5543E">
      <w:pPr>
        <w:rPr>
          <w:lang w:eastAsia="en-US"/>
        </w:rPr>
      </w:pPr>
      <w:bookmarkStart w:id="651" w:name="_Hlk508124711"/>
      <w:r w:rsidRPr="00B93702">
        <w:t xml:space="preserve">The ACLR absolute </w:t>
      </w:r>
      <w:r w:rsidRPr="00B93702">
        <w:rPr>
          <w:i/>
        </w:rPr>
        <w:t>limit</w:t>
      </w:r>
      <w:r w:rsidRPr="00B93702">
        <w:t xml:space="preserve"> in table 6.6.4.5.6-2 or the ACLR (CACLR) </w:t>
      </w:r>
      <w:r w:rsidRPr="00B93702">
        <w:rPr>
          <w:i/>
        </w:rPr>
        <w:t>limit</w:t>
      </w:r>
      <w:r w:rsidRPr="00B93702">
        <w:t xml:space="preserve"> in table 6.6.4.5.6-1, 6.6.4.5.6-2a or 6.6.4.5.4-1, whichever is less stringent, shall apply</w:t>
      </w:r>
      <w:r w:rsidRPr="00B93702">
        <w:rPr>
          <w:rFonts w:eastAsia="SimSun"/>
          <w:lang w:eastAsia="zh-CN"/>
        </w:rPr>
        <w:t xml:space="preserve"> for each </w:t>
      </w:r>
      <w:r w:rsidRPr="00B93702">
        <w:rPr>
          <w:rFonts w:eastAsia="SimSun"/>
          <w:i/>
          <w:iCs/>
          <w:lang w:eastAsia="zh-CN"/>
        </w:rPr>
        <w:t>antenna connector</w:t>
      </w:r>
      <w:r w:rsidRPr="00B93702">
        <w:t>.</w:t>
      </w:r>
      <w:bookmarkEnd w:id="651"/>
    </w:p>
    <w:p w14:paraId="32F49D8F" w14:textId="77777777" w:rsidR="00F5543E" w:rsidRPr="00B93702" w:rsidRDefault="00F5543E" w:rsidP="00F5543E">
      <w:pPr>
        <w:rPr>
          <w:rFonts w:cs="v5.0.0"/>
        </w:rPr>
      </w:pPr>
      <w:r w:rsidRPr="00B93702">
        <w:rPr>
          <w:rFonts w:cs="v5.0.0"/>
        </w:rPr>
        <w:t xml:space="preserve">For operation in paired and </w:t>
      </w:r>
      <w:r w:rsidRPr="00B93702">
        <w:rPr>
          <w:rFonts w:eastAsia="SimSun" w:cs="v5.0.0"/>
          <w:lang w:eastAsia="zh-CN"/>
        </w:rPr>
        <w:t xml:space="preserve">unpaired </w:t>
      </w:r>
      <w:r w:rsidRPr="00B93702">
        <w:rPr>
          <w:rFonts w:cs="v5.0.0"/>
        </w:rPr>
        <w:t>spectrum, the ACLR shall be higher than the value specified in table 6.6.4.5.6</w:t>
      </w:r>
      <w:r w:rsidRPr="00B93702">
        <w:rPr>
          <w:rFonts w:cs="v5.0.0"/>
        </w:rPr>
        <w:noBreakHyphen/>
        <w:t>1.</w:t>
      </w:r>
    </w:p>
    <w:p w14:paraId="6D4D586E" w14:textId="77777777" w:rsidR="00F5543E" w:rsidRPr="00B93702" w:rsidRDefault="00F5543E" w:rsidP="00F5543E">
      <w:pPr>
        <w:pStyle w:val="TH"/>
        <w:rPr>
          <w:rFonts w:eastAsia="SimSun"/>
          <w:lang w:eastAsia="zh-CN"/>
        </w:rPr>
      </w:pPr>
      <w:r w:rsidRPr="00B93702">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93702" w:rsidRPr="00B93702" w14:paraId="253A9BBB" w14:textId="77777777"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B4659DD" w14:textId="77777777" w:rsidR="00F5543E" w:rsidRPr="00B93702" w:rsidRDefault="00F5543E" w:rsidP="006D1BBF">
            <w:pPr>
              <w:pStyle w:val="TAH"/>
              <w:rPr>
                <w:rFonts w:cs="v5.0.0"/>
                <w:lang w:eastAsia="en-US"/>
              </w:rPr>
            </w:pPr>
            <w:r w:rsidRPr="00B93702">
              <w:rPr>
                <w:rFonts w:eastAsia="SimSun" w:cs="v5.0.0"/>
                <w:i/>
                <w:lang w:eastAsia="en-US"/>
              </w:rPr>
              <w:t>Channel bandwidth</w:t>
            </w:r>
            <w:r w:rsidRPr="00B93702">
              <w:rPr>
                <w:rFonts w:cs="v5.0.0"/>
                <w:lang w:eastAsia="en-US"/>
              </w:rPr>
              <w:t xml:space="preserve"> </w:t>
            </w:r>
            <w:r w:rsidRPr="00B93702">
              <w:rPr>
                <w:rFonts w:eastAsia="SimSun" w:cs="v5.0.0"/>
                <w:lang w:eastAsia="en-US"/>
              </w:rPr>
              <w:t>of l</w:t>
            </w:r>
            <w:r w:rsidRPr="00B93702">
              <w:rPr>
                <w:rFonts w:eastAsia="SimSun" w:cs="Arial"/>
                <w:lang w:eastAsia="en-US"/>
              </w:rPr>
              <w:t>owest/highest NR carrier</w:t>
            </w:r>
            <w:r w:rsidRPr="00B93702">
              <w:rPr>
                <w:rFonts w:cs="v5.0.0"/>
                <w:lang w:eastAsia="en-US"/>
              </w:rPr>
              <w:t xml:space="preserve"> transmitted </w:t>
            </w:r>
            <w:r w:rsidRPr="00B93702">
              <w:rPr>
                <w:rFonts w:cs="Arial"/>
                <w:lang w:eastAsia="en-US"/>
              </w:rPr>
              <w:t>BW</w:t>
            </w:r>
            <w:r w:rsidRPr="00B93702">
              <w:rPr>
                <w:rFonts w:cs="Arial"/>
                <w:vertAlign w:val="subscript"/>
                <w:lang w:eastAsia="en-US"/>
              </w:rPr>
              <w:t>Channel</w:t>
            </w:r>
            <w:r w:rsidRPr="00B93702">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4F24E52" w14:textId="77777777" w:rsidR="00F5543E" w:rsidRPr="00B93702" w:rsidRDefault="00F5543E" w:rsidP="006D1BBF">
            <w:pPr>
              <w:pStyle w:val="TAH"/>
              <w:rPr>
                <w:rFonts w:cs="v5.0.0"/>
                <w:lang w:eastAsia="en-US"/>
              </w:rPr>
            </w:pPr>
            <w:r w:rsidRPr="00B93702">
              <w:rPr>
                <w:rFonts w:cs="v5.0.0"/>
                <w:lang w:eastAsia="en-US"/>
              </w:rPr>
              <w:t xml:space="preserve">BS adjacent channel centre frequency offset below the </w:t>
            </w:r>
            <w:r w:rsidRPr="00B93702">
              <w:rPr>
                <w:rFonts w:eastAsia="SimSun" w:cs="v5.0.0"/>
                <w:lang w:eastAsia="en-US"/>
              </w:rPr>
              <w:t>lowest</w:t>
            </w:r>
            <w:r w:rsidRPr="00B93702">
              <w:rPr>
                <w:rFonts w:cs="v5.0.0"/>
                <w:lang w:eastAsia="en-US"/>
              </w:rPr>
              <w:t xml:space="preserve"> or above the </w:t>
            </w:r>
            <w:r w:rsidRPr="00B93702">
              <w:rPr>
                <w:rFonts w:eastAsia="SimSun" w:cs="v5.0.0"/>
                <w:lang w:eastAsia="en-US"/>
              </w:rPr>
              <w:t>highest</w:t>
            </w:r>
            <w:r w:rsidRPr="00B93702">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EB3943A" w14:textId="77777777" w:rsidR="00F5543E" w:rsidRPr="00B93702" w:rsidRDefault="00F5543E" w:rsidP="006D1BBF">
            <w:pPr>
              <w:pStyle w:val="TAH"/>
              <w:rPr>
                <w:rFonts w:cs="v5.0.0"/>
                <w:lang w:eastAsia="en-US"/>
              </w:rPr>
            </w:pPr>
            <w:r w:rsidRPr="00B93702">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A4A5941" w14:textId="77777777" w:rsidR="00F5543E" w:rsidRPr="00B93702" w:rsidRDefault="00F5543E" w:rsidP="006D1BBF">
            <w:pPr>
              <w:pStyle w:val="TAH"/>
              <w:rPr>
                <w:rFonts w:cs="v5.0.0"/>
                <w:lang w:eastAsia="en-US"/>
              </w:rPr>
            </w:pPr>
            <w:r w:rsidRPr="00B93702">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14EC078" w14:textId="77777777" w:rsidR="00F5543E" w:rsidRPr="00B93702" w:rsidRDefault="00F5543E" w:rsidP="006D1BBF">
            <w:pPr>
              <w:pStyle w:val="TAH"/>
              <w:rPr>
                <w:rFonts w:cs="v5.0.0"/>
                <w:lang w:eastAsia="en-US"/>
              </w:rPr>
            </w:pPr>
            <w:r w:rsidRPr="00B93702">
              <w:rPr>
                <w:rFonts w:cs="v5.0.0"/>
                <w:lang w:eastAsia="en-US"/>
              </w:rPr>
              <w:t>ACLR limit</w:t>
            </w:r>
          </w:p>
        </w:tc>
      </w:tr>
      <w:tr w:rsidR="00B93702" w:rsidRPr="00B93702" w14:paraId="616FDD0F" w14:textId="77777777"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4750A22" w14:textId="77777777" w:rsidR="00F5543E" w:rsidRPr="00B93702" w:rsidRDefault="00F5543E" w:rsidP="006D1BBF">
            <w:pPr>
              <w:pStyle w:val="TAC"/>
              <w:rPr>
                <w:rFonts w:eastAsia="SimSun" w:cs="v5.0.0"/>
                <w:lang w:eastAsia="zh-CN"/>
              </w:rPr>
            </w:pPr>
            <w:r w:rsidRPr="00B93702">
              <w:rPr>
                <w:rFonts w:cs="v5.0.0"/>
                <w:lang w:eastAsia="en-US"/>
              </w:rPr>
              <w:t>5, 10, 15, 20</w:t>
            </w:r>
            <w:r w:rsidRPr="00B9370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291292D8" w14:textId="77777777" w:rsidR="00F5543E" w:rsidRPr="00B93702" w:rsidRDefault="00F5543E" w:rsidP="006D1BBF">
            <w:pPr>
              <w:pStyle w:val="TAC"/>
              <w:rPr>
                <w:rFonts w:cs="v5.0.0"/>
                <w:lang w:eastAsia="en-US"/>
              </w:rPr>
            </w:pP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48982FCD" w14:textId="77777777"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16EA251" w14:textId="77777777"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5C55C4E8" w14:textId="77777777" w:rsidR="00F5543E" w:rsidRPr="00B93702" w:rsidRDefault="00F5543E" w:rsidP="006D1BBF">
            <w:pPr>
              <w:pStyle w:val="TAC"/>
              <w:rPr>
                <w:rFonts w:cs="v5.0.0"/>
                <w:lang w:eastAsia="en-US"/>
              </w:rPr>
            </w:pPr>
            <w:r w:rsidRPr="00B93702">
              <w:rPr>
                <w:rFonts w:cs="v5.0.0"/>
                <w:lang w:eastAsia="en-US"/>
              </w:rPr>
              <w:t>44.2 dB</w:t>
            </w:r>
          </w:p>
        </w:tc>
      </w:tr>
      <w:tr w:rsidR="00B93702" w:rsidRPr="00B93702" w14:paraId="1A6853D4"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B806E0E" w14:textId="77777777"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0ACE41" w14:textId="77777777" w:rsidR="00F5543E" w:rsidRPr="00B93702" w:rsidRDefault="00F5543E" w:rsidP="006D1BBF">
            <w:pPr>
              <w:pStyle w:val="TAC"/>
              <w:rPr>
                <w:rFonts w:cs="v5.0.0"/>
                <w:lang w:eastAsia="en-US"/>
              </w:rPr>
            </w:pPr>
            <w:r w:rsidRPr="00B93702">
              <w:rPr>
                <w:rFonts w:cs="v5.0.0"/>
                <w:lang w:eastAsia="en-US"/>
              </w:rPr>
              <w:t xml:space="preserve">2 x </w:t>
            </w: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1E974BD0" w14:textId="77777777"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2D4426E2" w14:textId="77777777"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A94680C" w14:textId="77777777" w:rsidR="00F5543E" w:rsidRPr="00B93702" w:rsidRDefault="00F5543E" w:rsidP="006D1BBF">
            <w:pPr>
              <w:pStyle w:val="TAC"/>
              <w:rPr>
                <w:rFonts w:cs="v5.0.0"/>
                <w:lang w:eastAsia="en-US"/>
              </w:rPr>
            </w:pPr>
            <w:r w:rsidRPr="00B93702">
              <w:rPr>
                <w:rFonts w:cs="v5.0.0"/>
                <w:lang w:eastAsia="en-US"/>
              </w:rPr>
              <w:t>44.2 dB</w:t>
            </w:r>
          </w:p>
        </w:tc>
      </w:tr>
      <w:tr w:rsidR="00B93702" w:rsidRPr="00B93702" w14:paraId="418604DB"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F6499B9" w14:textId="77777777"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416A2067" w14:textId="77777777"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1F69F33A" w14:textId="77777777" w:rsidR="00F5543E" w:rsidRPr="00B93702" w:rsidRDefault="00F5543E" w:rsidP="006D1BBF">
            <w:pPr>
              <w:pStyle w:val="TAC"/>
              <w:rPr>
                <w:rFonts w:eastAsia="SimSun" w:cs="v5.0.0"/>
                <w:lang w:eastAsia="zh-CN"/>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EA4A973" w14:textId="77777777"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4E056F27" w14:textId="77777777" w:rsidR="00F5543E" w:rsidRPr="00B93702" w:rsidRDefault="00F5543E" w:rsidP="006D1BBF">
            <w:pPr>
              <w:pStyle w:val="TAC"/>
              <w:rPr>
                <w:rFonts w:cs="v5.0.0"/>
                <w:lang w:eastAsia="en-US"/>
              </w:rPr>
            </w:pPr>
            <w:r w:rsidRPr="00B93702">
              <w:rPr>
                <w:rFonts w:cs="v5.0.0"/>
                <w:lang w:eastAsia="en-US"/>
              </w:rPr>
              <w:t>44.2 dB (Note 3)</w:t>
            </w:r>
          </w:p>
        </w:tc>
      </w:tr>
      <w:tr w:rsidR="00B93702" w:rsidRPr="00B93702" w14:paraId="31DBA522"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4D752FA8" w14:textId="77777777"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3B221AA" w14:textId="77777777"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03C2443D" w14:textId="77777777" w:rsidR="00F5543E" w:rsidRPr="00B93702" w:rsidRDefault="00F5543E" w:rsidP="006D1BBF">
            <w:pPr>
              <w:pStyle w:val="TAC"/>
              <w:rPr>
                <w:rFonts w:cs="v5.0.0"/>
                <w:lang w:eastAsia="en-US"/>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EC08498" w14:textId="77777777"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4AAB8A0B" w14:textId="77777777" w:rsidR="00F5543E" w:rsidRPr="00B93702" w:rsidRDefault="00F5543E" w:rsidP="006D1BBF">
            <w:pPr>
              <w:pStyle w:val="TAC"/>
              <w:rPr>
                <w:rFonts w:cs="v5.0.0"/>
                <w:lang w:eastAsia="en-US"/>
              </w:rPr>
            </w:pPr>
            <w:r w:rsidRPr="00B93702">
              <w:rPr>
                <w:rFonts w:cs="v5.0.0"/>
                <w:lang w:eastAsia="en-US"/>
              </w:rPr>
              <w:t>44.2 dB</w:t>
            </w:r>
            <w:r w:rsidRPr="00B93702">
              <w:rPr>
                <w:rFonts w:eastAsia="SimSun" w:cs="v5.0.0"/>
                <w:lang w:eastAsia="zh-CN"/>
              </w:rPr>
              <w:t xml:space="preserve"> </w:t>
            </w:r>
            <w:r w:rsidRPr="00B93702">
              <w:rPr>
                <w:rFonts w:cs="v5.0.0"/>
                <w:lang w:eastAsia="en-US"/>
              </w:rPr>
              <w:t>(Note 3)</w:t>
            </w:r>
          </w:p>
        </w:tc>
      </w:tr>
      <w:tr w:rsidR="00F5543E" w:rsidRPr="00B93702" w14:paraId="0C258CA7" w14:textId="77777777"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25ADAB9" w14:textId="77777777" w:rsidR="00F5543E" w:rsidRPr="00B93702" w:rsidRDefault="00F5543E" w:rsidP="006D1BBF">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w:t>
            </w:r>
            <w:r w:rsidRPr="00B93702">
              <w:rPr>
                <w:rFonts w:cs="Arial"/>
                <w:i/>
                <w:lang w:eastAsia="en-US"/>
              </w:rPr>
              <w:t>channel bandwidth</w:t>
            </w:r>
            <w:r w:rsidRPr="00B93702">
              <w:rPr>
                <w:rFonts w:cs="Arial"/>
                <w:lang w:eastAsia="en-US"/>
              </w:rPr>
              <w:t xml:space="preserve"> and transmission bandwidth configuration of the </w:t>
            </w:r>
            <w:r w:rsidRPr="00B93702">
              <w:rPr>
                <w:rFonts w:eastAsia="SimSun" w:cs="Arial"/>
                <w:lang w:eastAsia="en-US"/>
              </w:rPr>
              <w:t xml:space="preserve">lowest/highest </w:t>
            </w:r>
            <w:r w:rsidRPr="00B93702">
              <w:rPr>
                <w:rFonts w:eastAsia="SimSun" w:cs="Arial"/>
                <w:lang w:eastAsia="zh-CN"/>
              </w:rPr>
              <w:t>NR</w:t>
            </w:r>
            <w:r w:rsidRPr="00B93702">
              <w:rPr>
                <w:rFonts w:cs="Arial"/>
                <w:lang w:eastAsia="en-US"/>
              </w:rPr>
              <w:t xml:space="preserve"> </w:t>
            </w:r>
            <w:r w:rsidRPr="00B93702">
              <w:rPr>
                <w:rFonts w:eastAsia="SimSun" w:cs="Arial"/>
                <w:lang w:eastAsia="en-US"/>
              </w:rPr>
              <w:t>carrier</w:t>
            </w:r>
            <w:r w:rsidRPr="00B93702">
              <w:rPr>
                <w:rFonts w:cs="Arial"/>
                <w:lang w:eastAsia="en-US"/>
              </w:rPr>
              <w:t xml:space="preserve"> transmitted on the assigned channel frequency.</w:t>
            </w:r>
          </w:p>
          <w:p w14:paraId="0285CF17" w14:textId="77777777" w:rsidR="00F5543E" w:rsidRPr="00B93702" w:rsidRDefault="00F5543E" w:rsidP="006D1BBF">
            <w:pPr>
              <w:pStyle w:val="TAN"/>
              <w:rPr>
                <w:lang w:eastAsia="en-US"/>
              </w:rPr>
            </w:pPr>
            <w:r w:rsidRPr="00B93702">
              <w:rPr>
                <w:lang w:eastAsia="en-US"/>
              </w:rPr>
              <w:t>NOTE 2:</w:t>
            </w:r>
            <w:r w:rsidRPr="00B93702">
              <w:rPr>
                <w:lang w:eastAsia="en-US"/>
              </w:rPr>
              <w:tab/>
              <w:t>With SCS that provides largest transmission bandwidth configuration (BW</w:t>
            </w:r>
            <w:r w:rsidRPr="00B93702">
              <w:rPr>
                <w:vertAlign w:val="subscript"/>
                <w:lang w:eastAsia="en-US"/>
              </w:rPr>
              <w:t>Config</w:t>
            </w:r>
            <w:r w:rsidRPr="00B93702">
              <w:rPr>
                <w:rFonts w:cs="v5.0.0"/>
                <w:lang w:eastAsia="en-US"/>
              </w:rPr>
              <w:t>)</w:t>
            </w:r>
            <w:r w:rsidRPr="00B93702">
              <w:rPr>
                <w:lang w:eastAsia="en-US"/>
              </w:rPr>
              <w:t>.</w:t>
            </w:r>
          </w:p>
          <w:p w14:paraId="62665DB3" w14:textId="77777777" w:rsidR="00F5543E" w:rsidRPr="00B93702" w:rsidRDefault="00F5543E" w:rsidP="006D1BBF">
            <w:pPr>
              <w:pStyle w:val="TAN"/>
              <w:rPr>
                <w:rFonts w:eastAsia="SimSun" w:cs="Arial"/>
                <w:lang w:eastAsia="zh-CN"/>
              </w:rPr>
            </w:pPr>
            <w:r w:rsidRPr="00B93702">
              <w:rPr>
                <w:rFonts w:cs="Arial"/>
                <w:lang w:eastAsia="en-US"/>
              </w:rPr>
              <w:t>NOTE 3:</w:t>
            </w:r>
            <w:r w:rsidRPr="00B93702">
              <w:rPr>
                <w:rFonts w:cs="Arial"/>
                <w:lang w:eastAsia="en-US"/>
              </w:rPr>
              <w:tab/>
            </w:r>
            <w:r w:rsidRPr="00B93702">
              <w:rPr>
                <w:rFonts w:eastAsia="SimSun" w:cs="Arial"/>
                <w:lang w:eastAsia="zh-CN"/>
              </w:rPr>
              <w:t>The requirements are applicable when the band is also defined for E-UTRA or UTRA</w:t>
            </w:r>
            <w:r w:rsidRPr="00B93702">
              <w:rPr>
                <w:rFonts w:cs="Arial"/>
                <w:lang w:eastAsia="en-US"/>
              </w:rPr>
              <w:t>.</w:t>
            </w:r>
          </w:p>
        </w:tc>
      </w:tr>
    </w:tbl>
    <w:p w14:paraId="17918703" w14:textId="77777777" w:rsidR="00F5543E" w:rsidRPr="00B93702" w:rsidRDefault="00F5543E" w:rsidP="00F5543E">
      <w:pPr>
        <w:rPr>
          <w:rFonts w:eastAsia="SimSun"/>
          <w:lang w:eastAsia="en-US"/>
        </w:rPr>
      </w:pPr>
    </w:p>
    <w:p w14:paraId="44F5353D" w14:textId="77777777" w:rsidR="00F5543E" w:rsidRPr="00B93702" w:rsidRDefault="00F5543E" w:rsidP="00F5543E">
      <w:pPr>
        <w:rPr>
          <w:rFonts w:cs="v5.0.0"/>
        </w:rPr>
      </w:pPr>
      <w:r w:rsidRPr="00B93702">
        <w:rPr>
          <w:rFonts w:cs="v5.0.0"/>
        </w:rPr>
        <w:t xml:space="preserve">The ACLR absolute </w:t>
      </w:r>
      <w:bookmarkStart w:id="652" w:name="_Hlk508123340"/>
      <w:r w:rsidRPr="00B93702">
        <w:rPr>
          <w:rFonts w:cs="v5.0.0"/>
        </w:rPr>
        <w:t>limit is</w:t>
      </w:r>
      <w:bookmarkEnd w:id="652"/>
      <w:r w:rsidRPr="00B93702">
        <w:rPr>
          <w:rFonts w:cs="v5.0.0"/>
        </w:rPr>
        <w:t xml:space="preserve"> specified in table 6.6.4.5.6</w:t>
      </w:r>
      <w:r w:rsidRPr="00B93702">
        <w:rPr>
          <w:rFonts w:cs="v5.0.0"/>
        </w:rPr>
        <w:noBreakHyphen/>
        <w:t>2.</w:t>
      </w:r>
    </w:p>
    <w:p w14:paraId="0E083304" w14:textId="77777777" w:rsidR="00F5543E" w:rsidRPr="00B93702" w:rsidRDefault="00F5543E" w:rsidP="00F5543E">
      <w:pPr>
        <w:pStyle w:val="TH"/>
        <w:rPr>
          <w:rFonts w:eastAsia="SimSun"/>
          <w:lang w:eastAsia="zh-CN"/>
        </w:rPr>
      </w:pPr>
      <w:r w:rsidRPr="00B93702">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B93702" w:rsidRPr="00B93702" w14:paraId="6ADC563B"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B99C95D" w14:textId="77777777" w:rsidR="00F5543E" w:rsidRPr="00B93702" w:rsidRDefault="00F5543E" w:rsidP="006D1BBF">
            <w:pPr>
              <w:pStyle w:val="TAH"/>
              <w:rPr>
                <w:rFonts w:cs="v5.0.0"/>
                <w:lang w:eastAsia="en-US"/>
              </w:rPr>
            </w:pPr>
            <w:r w:rsidRPr="00B93702">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5CED55F" w14:textId="77777777" w:rsidR="00F5543E" w:rsidRPr="00B93702" w:rsidRDefault="00F5543E" w:rsidP="006D1BBF">
            <w:pPr>
              <w:pStyle w:val="TAH"/>
              <w:rPr>
                <w:rFonts w:cs="v5.0.0"/>
                <w:lang w:eastAsia="en-US"/>
              </w:rPr>
            </w:pPr>
            <w:r w:rsidRPr="00B93702">
              <w:rPr>
                <w:rFonts w:cs="v5.0.0"/>
                <w:lang w:eastAsia="en-US"/>
              </w:rPr>
              <w:t>ACLR absolute limit</w:t>
            </w:r>
          </w:p>
        </w:tc>
      </w:tr>
      <w:tr w:rsidR="00B93702" w:rsidRPr="00B93702" w14:paraId="0F2566BD"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1E50288" w14:textId="77777777" w:rsidR="00F5543E" w:rsidRPr="00B93702" w:rsidRDefault="00F5543E" w:rsidP="006D1BBF">
            <w:pPr>
              <w:pStyle w:val="TAC"/>
              <w:rPr>
                <w:rFonts w:eastAsia="SimSun" w:cs="v5.0.0"/>
                <w:lang w:eastAsia="zh-CN"/>
              </w:rPr>
            </w:pPr>
            <w:r w:rsidRPr="00B93702">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99EE0DD" w14:textId="77777777" w:rsidR="00F5543E" w:rsidRPr="00B93702" w:rsidRDefault="00F5543E" w:rsidP="006D1BBF">
            <w:pPr>
              <w:pStyle w:val="TAC"/>
              <w:rPr>
                <w:rFonts w:cs="v5.0.0"/>
                <w:lang w:eastAsia="en-US"/>
              </w:rPr>
            </w:pPr>
            <w:r w:rsidRPr="00B93702">
              <w:rPr>
                <w:rFonts w:cs="v5.0.0"/>
                <w:lang w:eastAsia="en-US"/>
              </w:rPr>
              <w:t>-13 dBm/MHz</w:t>
            </w:r>
          </w:p>
        </w:tc>
      </w:tr>
      <w:tr w:rsidR="00B93702" w:rsidRPr="00B93702" w14:paraId="74420BC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8E31C14" w14:textId="77777777" w:rsidR="00F5543E" w:rsidRPr="00B93702" w:rsidRDefault="00F5543E" w:rsidP="006D1BBF">
            <w:pPr>
              <w:pStyle w:val="TAC"/>
              <w:rPr>
                <w:rFonts w:cs="v5.0.0"/>
                <w:lang w:eastAsia="ja-JP"/>
              </w:rPr>
            </w:pPr>
            <w:r w:rsidRPr="00B9370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BB906AE" w14:textId="77777777" w:rsidR="00F5543E" w:rsidRPr="00B93702" w:rsidRDefault="00F5543E" w:rsidP="006D1BBF">
            <w:pPr>
              <w:pStyle w:val="TAC"/>
              <w:rPr>
                <w:rFonts w:cs="v5.0.0"/>
                <w:lang w:eastAsia="ja-JP"/>
              </w:rPr>
            </w:pPr>
            <w:r w:rsidRPr="00B93702">
              <w:rPr>
                <w:rFonts w:cs="v5.0.0"/>
                <w:lang w:eastAsia="ja-JP"/>
              </w:rPr>
              <w:t>-15 dBm/MHz</w:t>
            </w:r>
          </w:p>
        </w:tc>
      </w:tr>
      <w:tr w:rsidR="00B93702" w:rsidRPr="00B93702" w14:paraId="0786C13C"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4CA2DC7" w14:textId="77777777" w:rsidR="00F5543E" w:rsidRPr="00B93702" w:rsidRDefault="00F5543E" w:rsidP="006D1BBF">
            <w:pPr>
              <w:pStyle w:val="TAC"/>
              <w:rPr>
                <w:rFonts w:cs="v5.0.0"/>
                <w:lang w:eastAsia="en-US"/>
              </w:rPr>
            </w:pPr>
            <w:r w:rsidRPr="00B93702">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7B4B0188" w14:textId="77777777" w:rsidR="00F5543E" w:rsidRPr="00B93702" w:rsidRDefault="00F5543E" w:rsidP="006D1BBF">
            <w:pPr>
              <w:pStyle w:val="TAC"/>
              <w:rPr>
                <w:rFonts w:cs="v5.0.0"/>
                <w:lang w:eastAsia="ja-JP"/>
              </w:rPr>
            </w:pPr>
            <w:r w:rsidRPr="00B93702">
              <w:rPr>
                <w:rFonts w:cs="v5.0.0"/>
                <w:lang w:eastAsia="ja-JP"/>
              </w:rPr>
              <w:t>-25 dBm/MHz</w:t>
            </w:r>
          </w:p>
        </w:tc>
      </w:tr>
      <w:tr w:rsidR="00F5543E" w:rsidRPr="00B93702" w14:paraId="7B489F86"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7AFD3F7" w14:textId="77777777" w:rsidR="00F5543E" w:rsidRPr="00B93702" w:rsidRDefault="00F5543E" w:rsidP="006D1BBF">
            <w:pPr>
              <w:pStyle w:val="TAC"/>
              <w:rPr>
                <w:rFonts w:cs="v5.0.0"/>
                <w:lang w:eastAsia="ja-JP"/>
              </w:rPr>
            </w:pPr>
            <w:r w:rsidRPr="00B9370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F639B47" w14:textId="77777777" w:rsidR="00F5543E" w:rsidRPr="00B93702" w:rsidRDefault="00F5543E" w:rsidP="006D1BBF">
            <w:pPr>
              <w:pStyle w:val="TAC"/>
              <w:rPr>
                <w:rFonts w:cs="v5.0.0"/>
                <w:lang w:eastAsia="ja-JP"/>
              </w:rPr>
            </w:pPr>
            <w:r w:rsidRPr="00B93702">
              <w:rPr>
                <w:rFonts w:cs="v5.0.0"/>
                <w:lang w:eastAsia="ja-JP"/>
              </w:rPr>
              <w:t>-32 dBm/MHz</w:t>
            </w:r>
          </w:p>
        </w:tc>
      </w:tr>
    </w:tbl>
    <w:p w14:paraId="2C1CC261" w14:textId="77777777" w:rsidR="00F5543E" w:rsidRPr="00B93702" w:rsidRDefault="00F5543E" w:rsidP="00F5543E"/>
    <w:p w14:paraId="6659CFE3" w14:textId="77777777" w:rsidR="00F5543E" w:rsidRPr="00B93702" w:rsidRDefault="00F5543E" w:rsidP="00F5543E">
      <w:pPr>
        <w:rPr>
          <w:rFonts w:cs="v5.0.0"/>
        </w:rPr>
      </w:pPr>
      <w:bookmarkStart w:id="653" w:name="_Hlk508123610"/>
      <w:r w:rsidRPr="00B93702">
        <w:rPr>
          <w:rFonts w:cs="v5.0.0"/>
        </w:rPr>
        <w:t>For operation in non-contiguous spectrum or multiple bands, the ACLR shall be higher than the value specified in Table 6.6.4.5.6</w:t>
      </w:r>
      <w:r w:rsidRPr="00B93702">
        <w:rPr>
          <w:rFonts w:cs="v5.0.0"/>
        </w:rPr>
        <w:noBreakHyphen/>
        <w:t>2a.</w:t>
      </w:r>
    </w:p>
    <w:p w14:paraId="1E8930B4" w14:textId="77777777" w:rsidR="00F5543E" w:rsidRPr="00B93702" w:rsidRDefault="00F5543E" w:rsidP="00F5543E">
      <w:pPr>
        <w:pStyle w:val="TH"/>
      </w:pPr>
      <w:r w:rsidRPr="00B93702">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B93702" w:rsidRPr="00B93702" w14:paraId="2A7A01CA" w14:textId="77777777"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01E18D3" w14:textId="77777777" w:rsidR="00F5543E" w:rsidRPr="00B93702" w:rsidRDefault="00F5543E" w:rsidP="006D1BBF">
            <w:pPr>
              <w:pStyle w:val="TAH"/>
              <w:rPr>
                <w:lang w:eastAsia="zh-CN"/>
              </w:rPr>
            </w:pPr>
            <w:r w:rsidRPr="00B93702">
              <w:rPr>
                <w:rFonts w:eastAsia="SimSun"/>
                <w:i/>
                <w:lang w:eastAsia="zh-CN"/>
              </w:rPr>
              <w:t>Channel bandwidth</w:t>
            </w:r>
            <w:r w:rsidRPr="00B93702">
              <w:rPr>
                <w:lang w:eastAsia="zh-CN"/>
              </w:rPr>
              <w:t xml:space="preserve"> </w:t>
            </w:r>
            <w:r w:rsidRPr="00B93702">
              <w:rPr>
                <w:rFonts w:eastAsia="SimSun"/>
                <w:lang w:eastAsia="zh-CN"/>
              </w:rPr>
              <w:t>of l</w:t>
            </w:r>
            <w:r w:rsidRPr="00B93702">
              <w:rPr>
                <w:rFonts w:eastAsia="SimSun" w:cs="Arial"/>
                <w:lang w:eastAsia="zh-CN"/>
              </w:rPr>
              <w:t xml:space="preserve">owest/highest </w:t>
            </w:r>
            <w:r w:rsidRPr="00B93702">
              <w:rPr>
                <w:rFonts w:eastAsia="SimSun"/>
                <w:lang w:eastAsia="zh-CN"/>
              </w:rPr>
              <w:t>NR</w:t>
            </w:r>
            <w:r w:rsidRPr="00B93702">
              <w:rPr>
                <w:lang w:eastAsia="zh-CN"/>
              </w:rPr>
              <w:t xml:space="preserve"> </w:t>
            </w:r>
            <w:r w:rsidRPr="00B93702">
              <w:rPr>
                <w:rFonts w:eastAsia="SimSun" w:cs="Arial"/>
                <w:lang w:eastAsia="zh-CN"/>
              </w:rPr>
              <w:t>carrier</w:t>
            </w:r>
            <w:r w:rsidRPr="00B93702">
              <w:rPr>
                <w:lang w:eastAsia="zh-CN"/>
              </w:rPr>
              <w:t xml:space="preserve"> transmitted </w:t>
            </w:r>
            <w:r w:rsidRPr="00B93702">
              <w:rPr>
                <w:rFonts w:cs="Arial"/>
                <w:lang w:eastAsia="zh-CN"/>
              </w:rPr>
              <w:t>BW</w:t>
            </w:r>
            <w:r w:rsidRPr="00B93702">
              <w:rPr>
                <w:rFonts w:cs="Arial"/>
                <w:vertAlign w:val="subscript"/>
                <w:lang w:eastAsia="zh-CN"/>
              </w:rPr>
              <w:t>Channel</w:t>
            </w:r>
            <w:r w:rsidRPr="00B9370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DAB094D" w14:textId="77777777" w:rsidR="00F5543E" w:rsidRPr="00B93702" w:rsidRDefault="00F5543E" w:rsidP="006D1BBF">
            <w:pPr>
              <w:pStyle w:val="TAH"/>
              <w:rPr>
                <w:rFonts w:cs="Arial"/>
                <w:szCs w:val="18"/>
                <w:lang w:eastAsia="zh-CN"/>
              </w:rPr>
            </w:pPr>
            <w:r w:rsidRPr="00B9370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590C715" w14:textId="77777777" w:rsidR="00F5543E" w:rsidRPr="00B93702" w:rsidRDefault="00F5543E" w:rsidP="006D1BBF">
            <w:pPr>
              <w:pStyle w:val="TAH"/>
              <w:rPr>
                <w:lang w:eastAsia="zh-CN"/>
              </w:rPr>
            </w:pPr>
            <w:r w:rsidRPr="00B93702">
              <w:rPr>
                <w:lang w:eastAsia="zh-CN"/>
              </w:rPr>
              <w:t xml:space="preserve">BS adjacent channel centre frequency offset below or above the </w:t>
            </w:r>
            <w:r w:rsidRPr="00B937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325110" w14:textId="77777777" w:rsidR="00F5543E" w:rsidRPr="00B93702" w:rsidRDefault="00F5543E" w:rsidP="006D1BBF">
            <w:pPr>
              <w:pStyle w:val="TAH"/>
              <w:rPr>
                <w:lang w:eastAsia="zh-CN"/>
              </w:rPr>
            </w:pPr>
            <w:r w:rsidRPr="00B937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B5CA3E2" w14:textId="77777777" w:rsidR="00F5543E" w:rsidRPr="00B93702" w:rsidRDefault="00F5543E" w:rsidP="006D1BBF">
            <w:pPr>
              <w:pStyle w:val="TAH"/>
              <w:rPr>
                <w:lang w:eastAsia="zh-CN"/>
              </w:rPr>
            </w:pPr>
            <w:r w:rsidRPr="00B937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C080379" w14:textId="77777777" w:rsidR="00F5543E" w:rsidRPr="00B93702" w:rsidRDefault="00F5543E" w:rsidP="006D1BBF">
            <w:pPr>
              <w:pStyle w:val="TAH"/>
              <w:rPr>
                <w:lang w:eastAsia="zh-CN"/>
              </w:rPr>
            </w:pPr>
            <w:r w:rsidRPr="00B93702">
              <w:rPr>
                <w:lang w:eastAsia="zh-CN"/>
              </w:rPr>
              <w:t>ACLR limit</w:t>
            </w:r>
          </w:p>
        </w:tc>
      </w:tr>
      <w:tr w:rsidR="00B93702" w:rsidRPr="00B93702" w14:paraId="4738F29D"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5A36B24" w14:textId="77777777" w:rsidR="00F5543E" w:rsidRPr="00B93702" w:rsidRDefault="00F5543E" w:rsidP="006D1BBF">
            <w:pPr>
              <w:pStyle w:val="TAC"/>
              <w:rPr>
                <w:rFonts w:eastAsia="SimSun"/>
                <w:lang w:eastAsia="zh-CN"/>
              </w:rPr>
            </w:pPr>
            <w:r w:rsidRPr="00B937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95205DE" w14:textId="77777777"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15 (Note 3)</w:t>
            </w:r>
          </w:p>
          <w:p w14:paraId="2AB7DB8F" w14:textId="77777777"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A6EC27B" w14:textId="77777777" w:rsidR="00F5543E" w:rsidRPr="00B93702" w:rsidRDefault="00F5543E" w:rsidP="006D1BBF">
            <w:pPr>
              <w:pStyle w:val="TAC"/>
              <w:rPr>
                <w:lang w:eastAsia="zh-CN"/>
              </w:rPr>
            </w:pPr>
            <w:r w:rsidRPr="00B937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27D81A" w14:textId="77777777" w:rsidR="00F5543E" w:rsidRPr="00B93702" w:rsidRDefault="00F5543E" w:rsidP="006D1BBF">
            <w:pPr>
              <w:pStyle w:val="TAC"/>
              <w:rPr>
                <w:lang w:eastAsia="zh-CN"/>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19A3B1B" w14:textId="77777777"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4DA569A" w14:textId="77777777" w:rsidR="00F5543E" w:rsidRPr="00B93702" w:rsidRDefault="00F5543E" w:rsidP="006D1BBF">
            <w:pPr>
              <w:pStyle w:val="TAC"/>
              <w:rPr>
                <w:lang w:eastAsia="zh-CN"/>
              </w:rPr>
            </w:pPr>
            <w:r w:rsidRPr="00B93702">
              <w:rPr>
                <w:lang w:eastAsia="zh-CN"/>
              </w:rPr>
              <w:t>44.2 dB</w:t>
            </w:r>
          </w:p>
        </w:tc>
      </w:tr>
      <w:tr w:rsidR="00B93702" w:rsidRPr="00B93702" w14:paraId="79BD83E7"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EC0525D" w14:textId="77777777"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324B81D" w14:textId="77777777"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sidDel="0036714F">
              <w:rPr>
                <w:rFonts w:cs="Arial"/>
                <w:szCs w:val="18"/>
                <w:lang w:eastAsia="zh-CN"/>
              </w:rPr>
              <w:t xml:space="preserve"> </w:t>
            </w:r>
            <w:r w:rsidRPr="00B93702">
              <w:rPr>
                <w:rFonts w:cs="Arial"/>
                <w:szCs w:val="18"/>
                <w:lang w:eastAsia="zh-CN"/>
              </w:rPr>
              <w:t>≥ 20 (Note 3)</w:t>
            </w:r>
          </w:p>
          <w:p w14:paraId="12B813F8" w14:textId="77777777" w:rsidR="00F5543E" w:rsidRPr="00B93702" w:rsidRDefault="00F5543E" w:rsidP="006D1BBF">
            <w:pPr>
              <w:pStyle w:val="TAC"/>
              <w:rPr>
                <w:rFonts w:cs="Arial"/>
                <w:szCs w:val="18"/>
                <w:lang w:eastAsia="zh-CN"/>
              </w:rPr>
            </w:pPr>
            <w:r w:rsidRPr="00B9370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3AE2C5FE" w14:textId="77777777" w:rsidR="00F5543E" w:rsidRPr="00B93702" w:rsidRDefault="00F5543E" w:rsidP="006D1BBF">
            <w:pPr>
              <w:pStyle w:val="TAC"/>
              <w:rPr>
                <w:lang w:eastAsia="zh-CN"/>
              </w:rPr>
            </w:pPr>
            <w:r w:rsidRPr="00B937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D28441" w14:textId="77777777" w:rsidR="00F5543E" w:rsidRPr="00B93702" w:rsidRDefault="00F5543E" w:rsidP="006D1BBF">
            <w:pPr>
              <w:pStyle w:val="TAC"/>
              <w:rPr>
                <w:lang w:eastAsia="zh-CN"/>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2F28896E" w14:textId="77777777"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12D164E" w14:textId="77777777" w:rsidR="00F5543E" w:rsidRPr="00B93702" w:rsidRDefault="00F5543E" w:rsidP="006D1BBF">
            <w:pPr>
              <w:pStyle w:val="TAC"/>
              <w:rPr>
                <w:lang w:eastAsia="zh-CN"/>
              </w:rPr>
            </w:pPr>
            <w:r w:rsidRPr="00B93702">
              <w:rPr>
                <w:lang w:eastAsia="zh-CN"/>
              </w:rPr>
              <w:t>44.2 dB</w:t>
            </w:r>
          </w:p>
        </w:tc>
      </w:tr>
      <w:tr w:rsidR="00B93702" w:rsidRPr="00B93702" w14:paraId="0A943950"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67A1F63" w14:textId="77777777" w:rsidR="00F5543E" w:rsidRPr="00B93702" w:rsidRDefault="00F5543E" w:rsidP="006D1BBF">
            <w:pPr>
              <w:pStyle w:val="TAC"/>
              <w:rPr>
                <w:rFonts w:eastAsia="SimSun"/>
                <w:lang w:eastAsia="zh-CN"/>
              </w:rPr>
            </w:pPr>
            <w:r w:rsidRPr="00B937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46131D83" w14:textId="77777777" w:rsidR="00F5543E" w:rsidRPr="00B93702" w:rsidRDefault="00F5543E" w:rsidP="006D1BBF">
            <w:pPr>
              <w:pStyle w:val="TAC"/>
              <w:rPr>
                <w:rFonts w:cs="Arial"/>
                <w:lang w:eastAsia="zh-CN"/>
              </w:rPr>
            </w:pPr>
            <w:r w:rsidRPr="00B93702">
              <w:rPr>
                <w:rFonts w:cs="Arial"/>
                <w:lang w:eastAsia="zh-CN"/>
              </w:rPr>
              <w:t>Wgap ≥ 60 (Note 4)</w:t>
            </w:r>
          </w:p>
          <w:p w14:paraId="666010DD" w14:textId="77777777" w:rsidR="00F5543E" w:rsidRPr="00B93702" w:rsidRDefault="00F5543E" w:rsidP="006D1BBF">
            <w:pPr>
              <w:pStyle w:val="TAC"/>
              <w:rPr>
                <w:rFonts w:cs="Arial"/>
                <w:lang w:eastAsia="zh-CN"/>
              </w:rPr>
            </w:pPr>
            <w:r w:rsidRPr="00B9370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E73EC2B" w14:textId="77777777" w:rsidR="00F5543E" w:rsidRPr="00B93702" w:rsidRDefault="00F5543E" w:rsidP="006D1BBF">
            <w:pPr>
              <w:pStyle w:val="TAC"/>
              <w:rPr>
                <w:lang w:eastAsia="zh-CN"/>
              </w:rPr>
            </w:pPr>
            <w:r w:rsidRPr="00B937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037E718" w14:textId="77777777" w:rsidR="00F5543E" w:rsidRPr="00B93702" w:rsidRDefault="00F5543E" w:rsidP="006D1BBF">
            <w:pPr>
              <w:pStyle w:val="TAC"/>
              <w:rPr>
                <w:lang w:eastAsia="zh-CN"/>
              </w:rPr>
            </w:pPr>
            <w:r w:rsidRPr="00B93702">
              <w:rPr>
                <w:lang w:eastAsia="zh-CN"/>
              </w:rPr>
              <w:t xml:space="preserve">20 MHz 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4BA94368" w14:textId="77777777"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78BD5C2" w14:textId="77777777" w:rsidR="00F5543E" w:rsidRPr="00B93702" w:rsidRDefault="00F5543E" w:rsidP="006D1BBF">
            <w:pPr>
              <w:pStyle w:val="TAC"/>
              <w:rPr>
                <w:lang w:eastAsia="zh-CN"/>
              </w:rPr>
            </w:pPr>
            <w:r w:rsidRPr="00B93702">
              <w:rPr>
                <w:lang w:eastAsia="zh-CN"/>
              </w:rPr>
              <w:t>44.2 dB</w:t>
            </w:r>
          </w:p>
        </w:tc>
      </w:tr>
      <w:tr w:rsidR="00B93702" w:rsidRPr="00B93702" w14:paraId="037CA075"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36770A0" w14:textId="77777777"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2589DAA" w14:textId="77777777" w:rsidR="00F5543E" w:rsidRPr="00B93702" w:rsidRDefault="00F5543E" w:rsidP="006D1BBF">
            <w:pPr>
              <w:pStyle w:val="TAC"/>
              <w:rPr>
                <w:rFonts w:cs="Arial"/>
                <w:lang w:eastAsia="zh-CN"/>
              </w:rPr>
            </w:pPr>
            <w:r w:rsidRPr="00B93702">
              <w:rPr>
                <w:rFonts w:cs="Arial"/>
                <w:lang w:eastAsia="zh-CN"/>
              </w:rPr>
              <w:t>Wgap ≥ 80 (Note 4)</w:t>
            </w:r>
          </w:p>
          <w:p w14:paraId="7CA56031" w14:textId="77777777" w:rsidR="00F5543E" w:rsidRPr="00B93702" w:rsidRDefault="00F5543E" w:rsidP="006D1BBF">
            <w:pPr>
              <w:pStyle w:val="TAC"/>
              <w:rPr>
                <w:rFonts w:cs="Arial"/>
                <w:lang w:eastAsia="zh-CN"/>
              </w:rPr>
            </w:pPr>
            <w:r w:rsidRPr="00B9370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F68250B" w14:textId="77777777" w:rsidR="00F5543E" w:rsidRPr="00B93702" w:rsidRDefault="00F5543E" w:rsidP="006D1BBF">
            <w:pPr>
              <w:pStyle w:val="TAC"/>
              <w:rPr>
                <w:lang w:eastAsia="zh-CN"/>
              </w:rPr>
            </w:pPr>
            <w:r w:rsidRPr="00B937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96210E8" w14:textId="77777777" w:rsidR="00F5543E" w:rsidRPr="00B93702" w:rsidRDefault="00F5543E" w:rsidP="006D1BBF">
            <w:pPr>
              <w:pStyle w:val="TAC"/>
              <w:rPr>
                <w:lang w:eastAsia="zh-CN"/>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22F5C24" w14:textId="77777777"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DEE8BF9" w14:textId="77777777" w:rsidR="00F5543E" w:rsidRPr="00B93702" w:rsidRDefault="00F5543E" w:rsidP="006D1BBF">
            <w:pPr>
              <w:pStyle w:val="TAC"/>
              <w:rPr>
                <w:lang w:eastAsia="zh-CN"/>
              </w:rPr>
            </w:pPr>
            <w:r w:rsidRPr="00B93702">
              <w:rPr>
                <w:lang w:eastAsia="zh-CN"/>
              </w:rPr>
              <w:t>44.2 dB</w:t>
            </w:r>
          </w:p>
        </w:tc>
      </w:tr>
      <w:tr w:rsidR="0024766B" w:rsidRPr="00B93702" w14:paraId="229DA968"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24698A" w14:textId="77777777" w:rsidR="00F5543E" w:rsidRPr="00B93702" w:rsidRDefault="00F5543E" w:rsidP="006D1BBF">
            <w:pPr>
              <w:pStyle w:val="TAN"/>
              <w:rPr>
                <w:lang w:eastAsia="zh-CN"/>
              </w:rPr>
            </w:pPr>
            <w:r w:rsidRPr="00B93702">
              <w:rPr>
                <w:lang w:eastAsia="zh-CN"/>
              </w:rPr>
              <w:t>NOTE 1:</w:t>
            </w:r>
            <w:r w:rsidRPr="00B93702">
              <w:rPr>
                <w:lang w:eastAsia="zh-CN"/>
              </w:rPr>
              <w:tab/>
              <w:t>BW</w:t>
            </w:r>
            <w:r w:rsidRPr="00B93702">
              <w:rPr>
                <w:vertAlign w:val="subscript"/>
                <w:lang w:eastAsia="zh-CN"/>
              </w:rPr>
              <w:t>Config</w:t>
            </w:r>
            <w:r w:rsidRPr="00B93702">
              <w:rPr>
                <w:lang w:eastAsia="zh-CN"/>
              </w:rPr>
              <w:t xml:space="preserve"> is the transmission bandwidth configuration of the </w:t>
            </w:r>
            <w:r w:rsidRPr="00B93702">
              <w:rPr>
                <w:rFonts w:cs="v5.0.0"/>
                <w:lang w:eastAsia="zh-CN"/>
              </w:rPr>
              <w:t>assumed adjacent channel carrier</w:t>
            </w:r>
            <w:r w:rsidRPr="00B93702">
              <w:rPr>
                <w:lang w:eastAsia="zh-CN"/>
              </w:rPr>
              <w:t>.</w:t>
            </w:r>
          </w:p>
          <w:p w14:paraId="12F1C673" w14:textId="77777777" w:rsidR="00F5543E" w:rsidRPr="00B93702" w:rsidRDefault="00F5543E" w:rsidP="006D1BBF">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14:paraId="6056F228" w14:textId="77777777" w:rsidR="00F5543E" w:rsidRPr="00B93702" w:rsidRDefault="00F5543E" w:rsidP="006D1BBF">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5, 10, 15, 20 MHz.</w:t>
            </w:r>
          </w:p>
          <w:p w14:paraId="0294D435" w14:textId="77777777" w:rsidR="00F5543E" w:rsidRPr="00B93702" w:rsidRDefault="00F5543E" w:rsidP="006D1BBF">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cs="Arial"/>
                <w:lang w:eastAsia="en-US"/>
              </w:rPr>
              <w:t xml:space="preserve"> </w:t>
            </w:r>
            <w:r w:rsidRPr="00B93702">
              <w:rPr>
                <w:rFonts w:eastAsia="SimSun"/>
                <w:lang w:eastAsia="zh-CN"/>
              </w:rPr>
              <w:t>of the NR carrier transmitted at the other edge of the gap is 25, 30, 40, 50, 60, 70, 80, 90, 100 MHz.</w:t>
            </w:r>
          </w:p>
        </w:tc>
        <w:bookmarkEnd w:id="653"/>
      </w:tr>
    </w:tbl>
    <w:p w14:paraId="1578BE72" w14:textId="77777777" w:rsidR="00F5543E" w:rsidRPr="00B93702" w:rsidRDefault="00F5543E" w:rsidP="00596CE9"/>
    <w:p w14:paraId="542EE6B7" w14:textId="77777777" w:rsidR="00A26C61" w:rsidRPr="00B93702" w:rsidRDefault="00A26C61" w:rsidP="00F311C8">
      <w:pPr>
        <w:pStyle w:val="Heading2"/>
      </w:pPr>
      <w:bookmarkStart w:id="654" w:name="_Toc21098066"/>
      <w:bookmarkStart w:id="655" w:name="_Toc29765628"/>
      <w:r w:rsidRPr="00B93702">
        <w:t>6.7</w:t>
      </w:r>
      <w:r w:rsidRPr="00B93702">
        <w:tab/>
        <w:t>Transmitter intermodulation</w:t>
      </w:r>
      <w:bookmarkEnd w:id="654"/>
      <w:bookmarkEnd w:id="655"/>
    </w:p>
    <w:p w14:paraId="2655E960" w14:textId="77777777" w:rsidR="00AB57F0" w:rsidRPr="00B93702" w:rsidRDefault="00AB57F0" w:rsidP="00F311C8">
      <w:pPr>
        <w:pStyle w:val="Heading3"/>
      </w:pPr>
      <w:bookmarkStart w:id="656" w:name="_Toc21098067"/>
      <w:bookmarkStart w:id="657" w:name="_Toc29765629"/>
      <w:r w:rsidRPr="00B93702">
        <w:t>6.7.1</w:t>
      </w:r>
      <w:r w:rsidRPr="00B93702">
        <w:tab/>
        <w:t>Definition and applicability</w:t>
      </w:r>
      <w:bookmarkEnd w:id="656"/>
      <w:bookmarkEnd w:id="657"/>
    </w:p>
    <w:p w14:paraId="48E6DB1F" w14:textId="77777777" w:rsidR="006E157C" w:rsidRPr="00B93702" w:rsidRDefault="00AB57F0" w:rsidP="006E157C">
      <w:pPr>
        <w:rPr>
          <w:lang w:eastAsia="zh-CN"/>
        </w:rPr>
      </w:pPr>
      <w:r w:rsidRPr="00B93702">
        <w:t>The transmit</w:t>
      </w:r>
      <w:r w:rsidR="009014E5" w:rsidRPr="00B93702">
        <w:t>ter</w:t>
      </w:r>
      <w:r w:rsidRPr="00B93702">
        <w:t xml:space="preserve"> intermodulation requirement is a measure of the capability of the transmitter to inhibit the generation of signals in its nonlinear elements caused by presence of the </w:t>
      </w:r>
      <w:r w:rsidR="00F8421C" w:rsidRPr="00B93702">
        <w:t>wanted</w:t>
      </w:r>
      <w:r w:rsidRPr="00B93702">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5B710688" w14:textId="77777777" w:rsidR="001575EF" w:rsidRPr="00B93702" w:rsidRDefault="006E157C" w:rsidP="001575EF">
      <w:r w:rsidRPr="00B93702">
        <w:rPr>
          <w:rFonts w:cs="v3.8.0"/>
        </w:rPr>
        <w:t>For BS capable of multi-band operation</w:t>
      </w:r>
      <w:r w:rsidRPr="00B93702">
        <w:t xml:space="preserve"> where multiple bands are mapped on separate antenna connectors, the single-band requirements apply regardless of the interfering signals position relative to the </w:t>
      </w:r>
      <w:r w:rsidR="00D33DDC" w:rsidRPr="00B93702">
        <w:t>Inter RF Bandwidth</w:t>
      </w:r>
      <w:r w:rsidRPr="00B93702">
        <w:t xml:space="preserve"> gap.</w:t>
      </w:r>
    </w:p>
    <w:p w14:paraId="1A147A2F" w14:textId="77777777" w:rsidR="00AB57F0" w:rsidRPr="00B93702" w:rsidRDefault="001575EF" w:rsidP="001575EF">
      <w:r w:rsidRPr="00B93702">
        <w:t xml:space="preserve">In case the test signal in clause 5 refer to single-RAT specifications </w:t>
      </w:r>
      <w:r w:rsidR="000B4117" w:rsidRPr="00B93702">
        <w:t>following shall apply:</w:t>
      </w:r>
    </w:p>
    <w:p w14:paraId="1EA00A55" w14:textId="77777777" w:rsidR="000B4117" w:rsidRPr="00B93702" w:rsidRDefault="000B4117" w:rsidP="000B4117">
      <w:pPr>
        <w:pStyle w:val="B10"/>
      </w:pPr>
      <w:r w:rsidRPr="00B93702">
        <w:t>-</w:t>
      </w:r>
      <w:r w:rsidRPr="00B93702">
        <w:tab/>
        <w:t>For references to TS 25.141 [10], the method of test is specified in TS 25.141 [10], subclause 6.6.4.</w:t>
      </w:r>
    </w:p>
    <w:p w14:paraId="7CB92DA0" w14:textId="77777777" w:rsidR="000B4117" w:rsidRPr="00B93702" w:rsidRDefault="000B4117" w:rsidP="000B4117">
      <w:pPr>
        <w:pStyle w:val="B10"/>
      </w:pPr>
      <w:r w:rsidRPr="00B93702">
        <w:t>-</w:t>
      </w:r>
      <w:r w:rsidRPr="00B93702">
        <w:tab/>
        <w:t>For references to TS 25.142 [12], the method of test is specified in TS 25.142 [12], subclause 6.7.4.</w:t>
      </w:r>
    </w:p>
    <w:p w14:paraId="67184FA7" w14:textId="77777777" w:rsidR="00F5543E" w:rsidRPr="00B93702" w:rsidRDefault="000B4117" w:rsidP="00F5543E">
      <w:pPr>
        <w:pStyle w:val="B10"/>
      </w:pPr>
      <w:r w:rsidRPr="00B93702">
        <w:t>-</w:t>
      </w:r>
      <w:r w:rsidRPr="00B93702">
        <w:tab/>
        <w:t>For references to TS 36.141 [9], the method of test is specified in TS 36.141 [9], subclause 6.7.4.</w:t>
      </w:r>
      <w:r w:rsidR="00F5543E" w:rsidRPr="00B93702">
        <w:t xml:space="preserve"> </w:t>
      </w:r>
    </w:p>
    <w:p w14:paraId="2AB4B5AD" w14:textId="77777777" w:rsidR="000B4117" w:rsidRPr="00B93702" w:rsidRDefault="00F5543E" w:rsidP="00F5543E">
      <w:pPr>
        <w:pStyle w:val="B10"/>
      </w:pPr>
      <w:r w:rsidRPr="00B93702">
        <w:t>-</w:t>
      </w:r>
      <w:r w:rsidRPr="00B93702">
        <w:tab/>
        <w:t>For references to TS 38.141-1 [26], the method of test is specified in TS 38.141-1 [26], subclause 6.7.4.</w:t>
      </w:r>
    </w:p>
    <w:p w14:paraId="71AA78EC" w14:textId="77777777" w:rsidR="000B4117" w:rsidRPr="00B93702" w:rsidRDefault="000B4117" w:rsidP="000B4117">
      <w:pPr>
        <w:pStyle w:val="NO"/>
      </w:pPr>
      <w:r w:rsidRPr="00B93702">
        <w:t>NOTE:</w:t>
      </w:r>
      <w:r w:rsidRPr="00B93702">
        <w:tab/>
        <w:t>In this case the test requirements of the present document defined in subclauses 6.6.2.5 and 6.6.4.5 apply.</w:t>
      </w:r>
    </w:p>
    <w:p w14:paraId="33EDF616" w14:textId="77777777" w:rsidR="000B4117" w:rsidRPr="00B93702" w:rsidRDefault="000B4117" w:rsidP="000B4117">
      <w:pPr>
        <w:pStyle w:val="B10"/>
      </w:pPr>
      <w:r w:rsidRPr="00B93702">
        <w:lastRenderedPageBreak/>
        <w:t>-</w:t>
      </w:r>
      <w:r w:rsidRPr="00B93702">
        <w:tab/>
        <w:t>For GSM/EDGE single-RAT requirements, the method of test is specified in TS 51.021 [11], applicable parts of subclauses 6.7 and 6.11.</w:t>
      </w:r>
    </w:p>
    <w:p w14:paraId="4B0689AD" w14:textId="77777777" w:rsidR="000B4117" w:rsidRPr="00B93702" w:rsidRDefault="000B4117" w:rsidP="000B4117">
      <w:pPr>
        <w:pStyle w:val="NO"/>
      </w:pPr>
      <w:r w:rsidRPr="00B93702">
        <w:t>NOTE:</w:t>
      </w:r>
      <w:r w:rsidRPr="00B93702">
        <w:tab/>
        <w:t>In this case the test requirements of 51.021 [11] defined in the applicable subclauses 6.7.3, 6.7.4, 6.11.3 and 6.11.4 apply.</w:t>
      </w:r>
    </w:p>
    <w:p w14:paraId="54DC89F6" w14:textId="77777777" w:rsidR="00AB57F0" w:rsidRPr="00B93702" w:rsidRDefault="00AB57F0" w:rsidP="00F311C8">
      <w:pPr>
        <w:pStyle w:val="Heading3"/>
      </w:pPr>
      <w:bookmarkStart w:id="658" w:name="_Toc21098068"/>
      <w:bookmarkStart w:id="659" w:name="_Toc29765630"/>
      <w:r w:rsidRPr="00B93702">
        <w:t>6.7.2</w:t>
      </w:r>
      <w:r w:rsidRPr="00B93702">
        <w:tab/>
      </w:r>
      <w:r w:rsidR="00DB7FF2" w:rsidRPr="00B93702">
        <w:t>Minimum requirement</w:t>
      </w:r>
      <w:bookmarkEnd w:id="658"/>
      <w:bookmarkEnd w:id="659"/>
    </w:p>
    <w:p w14:paraId="2BA59396" w14:textId="77777777" w:rsidR="00AB57F0" w:rsidRPr="00B93702" w:rsidRDefault="00AB57F0" w:rsidP="00AB57F0">
      <w:r w:rsidRPr="00B93702">
        <w:t>The minimum requirement is in TS 37.104 [2] subclause 6.7.1, 6.7.2 and 6.7.3.</w:t>
      </w:r>
    </w:p>
    <w:p w14:paraId="0A1BA694" w14:textId="77777777" w:rsidR="00C65D36" w:rsidRPr="00B93702" w:rsidRDefault="00C65D36" w:rsidP="00C65D36">
      <w:pPr>
        <w:pStyle w:val="Heading3"/>
      </w:pPr>
      <w:bookmarkStart w:id="660" w:name="_Toc21098069"/>
      <w:bookmarkStart w:id="661" w:name="_Toc29765631"/>
      <w:r w:rsidRPr="00B93702">
        <w:t>6.7.2A</w:t>
      </w:r>
      <w:r w:rsidRPr="00B93702">
        <w:tab/>
        <w:t>Additional requirement for Band 41</w:t>
      </w:r>
      <w:bookmarkEnd w:id="660"/>
      <w:bookmarkEnd w:id="661"/>
    </w:p>
    <w:p w14:paraId="61D2415F" w14:textId="77777777" w:rsidR="00C65D36" w:rsidRPr="00B93702" w:rsidRDefault="00C65D36" w:rsidP="00C65D36">
      <w:r w:rsidRPr="00B93702">
        <w:t>The additional requirement for Band 41 in certain regions is in TS 37.104 [2] subclause 6.7.4.</w:t>
      </w:r>
    </w:p>
    <w:p w14:paraId="5A22CFE6" w14:textId="77777777" w:rsidR="00AB57F0" w:rsidRPr="00B93702" w:rsidRDefault="00AB57F0" w:rsidP="00F311C8">
      <w:pPr>
        <w:pStyle w:val="Heading3"/>
      </w:pPr>
      <w:bookmarkStart w:id="662" w:name="_Toc21098070"/>
      <w:bookmarkStart w:id="663" w:name="_Toc29765632"/>
      <w:r w:rsidRPr="00B93702">
        <w:t>6.7.3</w:t>
      </w:r>
      <w:r w:rsidRPr="00B93702">
        <w:tab/>
        <w:t>Test purpose</w:t>
      </w:r>
      <w:bookmarkEnd w:id="662"/>
      <w:bookmarkEnd w:id="663"/>
    </w:p>
    <w:p w14:paraId="048E8419" w14:textId="77777777" w:rsidR="00AB57F0" w:rsidRPr="00B93702" w:rsidRDefault="00AB57F0" w:rsidP="00AB57F0">
      <w:pPr>
        <w:rPr>
          <w:rFonts w:cs="v4.2.0"/>
          <w:snapToGrid w:val="0"/>
        </w:rPr>
      </w:pPr>
      <w:r w:rsidRPr="00B93702">
        <w:rPr>
          <w:rFonts w:eastAsia="MS P??" w:cs="v4.2.0"/>
        </w:rPr>
        <w:t xml:space="preserve">The test purpose is to verify the ability of the MSR BS transmitter </w:t>
      </w:r>
      <w:r w:rsidRPr="00B93702">
        <w:rPr>
          <w:rFonts w:cs="v4.2.0"/>
        </w:rPr>
        <w:t>to restrict the generation of intermodulation products in its nonlinear elements caused by presence of the wanted signal and an interfering signal reaching the transmitter via the antenna to below specified levels.</w:t>
      </w:r>
    </w:p>
    <w:p w14:paraId="6A6E68E1" w14:textId="77777777" w:rsidR="00AB57F0" w:rsidRPr="00B93702" w:rsidRDefault="00AB57F0" w:rsidP="00F311C8">
      <w:pPr>
        <w:pStyle w:val="Heading3"/>
      </w:pPr>
      <w:bookmarkStart w:id="664" w:name="_Toc21098071"/>
      <w:bookmarkStart w:id="665" w:name="_Toc29765633"/>
      <w:r w:rsidRPr="00B93702">
        <w:t>6.7.4</w:t>
      </w:r>
      <w:r w:rsidRPr="00B93702">
        <w:tab/>
        <w:t>Method of test</w:t>
      </w:r>
      <w:bookmarkEnd w:id="664"/>
      <w:bookmarkEnd w:id="665"/>
    </w:p>
    <w:p w14:paraId="28BA699D" w14:textId="77777777" w:rsidR="00AB57F0" w:rsidRPr="00B93702" w:rsidRDefault="00AB57F0" w:rsidP="00F311C8">
      <w:pPr>
        <w:pStyle w:val="Heading4"/>
      </w:pPr>
      <w:bookmarkStart w:id="666" w:name="_Toc21098072"/>
      <w:bookmarkStart w:id="667" w:name="_Toc29765634"/>
      <w:r w:rsidRPr="00B93702">
        <w:t>6.7.4.1</w:t>
      </w:r>
      <w:r w:rsidRPr="00B93702">
        <w:tab/>
        <w:t>Initial conditions</w:t>
      </w:r>
      <w:bookmarkEnd w:id="666"/>
      <w:bookmarkEnd w:id="667"/>
    </w:p>
    <w:p w14:paraId="127278C4" w14:textId="77777777" w:rsidR="00AB57F0" w:rsidRPr="00B93702" w:rsidRDefault="00AB57F0" w:rsidP="00AB57F0">
      <w:r w:rsidRPr="00B93702">
        <w:t>Test environment:</w:t>
      </w:r>
      <w:r w:rsidR="00905FAB">
        <w:tab/>
      </w:r>
      <w:r w:rsidRPr="00B93702">
        <w:t>normal; see Annex B.2.</w:t>
      </w:r>
    </w:p>
    <w:p w14:paraId="4C8FAAAE" w14:textId="77777777" w:rsidR="00AB57F0" w:rsidRPr="00B93702" w:rsidRDefault="00D33DDC" w:rsidP="00AB57F0">
      <w:r w:rsidRPr="00B93702">
        <w:t>Base Station RF Bandwidth</w:t>
      </w:r>
      <w:r w:rsidR="00E90E01" w:rsidRPr="00B93702">
        <w:t xml:space="preserve"> position </w:t>
      </w:r>
      <w:r w:rsidR="00AB57F0" w:rsidRPr="00B93702">
        <w:t>to be tested:</w:t>
      </w:r>
      <w:r w:rsidR="00905FAB">
        <w:tab/>
      </w:r>
      <w:r w:rsidR="00E90E01" w:rsidRPr="00B93702">
        <w:t>according to the initial conditions specified in subclauses 6.6.1, 6.6.2 and 6.6.4.</w:t>
      </w:r>
    </w:p>
    <w:p w14:paraId="3E93A6E2" w14:textId="77777777" w:rsidR="00AB57F0" w:rsidRPr="00B93702" w:rsidRDefault="00AB57F0" w:rsidP="00AB57F0">
      <w:r w:rsidRPr="00B93702">
        <w:t xml:space="preserve">Connect the signal analyzer to the </w:t>
      </w:r>
      <w:r w:rsidR="00A63983" w:rsidRPr="00B93702">
        <w:t>Base Station</w:t>
      </w:r>
      <w:r w:rsidRPr="00B93702">
        <w:t xml:space="preserve"> </w:t>
      </w:r>
      <w:r w:rsidRPr="00B93702">
        <w:rPr>
          <w:snapToGrid w:val="0"/>
        </w:rPr>
        <w:t xml:space="preserve">antenna connector </w:t>
      </w:r>
      <w:r w:rsidRPr="00B93702">
        <w:t>as shown in Annex D.1.2.</w:t>
      </w:r>
    </w:p>
    <w:p w14:paraId="4176057E" w14:textId="77777777" w:rsidR="00AB57F0" w:rsidRPr="00B93702" w:rsidRDefault="00AB57F0" w:rsidP="00F311C8">
      <w:pPr>
        <w:pStyle w:val="Heading4"/>
      </w:pPr>
      <w:bookmarkStart w:id="668" w:name="_Toc21098073"/>
      <w:bookmarkStart w:id="669" w:name="_Toc29765635"/>
      <w:r w:rsidRPr="00B93702">
        <w:t>6.7.4.2</w:t>
      </w:r>
      <w:r w:rsidRPr="00B93702">
        <w:tab/>
        <w:t>Procedure</w:t>
      </w:r>
      <w:bookmarkEnd w:id="668"/>
      <w:bookmarkEnd w:id="669"/>
    </w:p>
    <w:p w14:paraId="67BD80FF" w14:textId="77777777" w:rsidR="00AB57F0" w:rsidRPr="00B93702" w:rsidRDefault="00AB57F0" w:rsidP="00F311C8">
      <w:pPr>
        <w:pStyle w:val="Heading5"/>
      </w:pPr>
      <w:bookmarkStart w:id="670" w:name="_Toc21098074"/>
      <w:bookmarkStart w:id="671" w:name="_Toc29765636"/>
      <w:r w:rsidRPr="00B93702">
        <w:t>6.7.4.2.1</w:t>
      </w:r>
      <w:r w:rsidRPr="00B93702">
        <w:tab/>
        <w:t>General minimum requirement test procedure</w:t>
      </w:r>
      <w:bookmarkEnd w:id="670"/>
      <w:bookmarkEnd w:id="671"/>
    </w:p>
    <w:p w14:paraId="6C0AA8C0" w14:textId="77777777" w:rsidR="00AB57F0" w:rsidRPr="00B93702" w:rsidRDefault="00AB57F0" w:rsidP="00AB57F0">
      <w:pPr>
        <w:pStyle w:val="B10"/>
      </w:pPr>
      <w:r w:rsidRPr="00B93702">
        <w:t>1)</w:t>
      </w:r>
      <w:r w:rsidRPr="00B93702">
        <w:tab/>
        <w:t xml:space="preserve">Set the BS to transmit the </w:t>
      </w:r>
      <w:r w:rsidR="00E90E01" w:rsidRPr="00B93702">
        <w:t xml:space="preserve">test </w:t>
      </w:r>
      <w:r w:rsidRPr="00B93702">
        <w:t xml:space="preserve">signal according to </w:t>
      </w:r>
      <w:r w:rsidR="00E90E01" w:rsidRPr="00B93702">
        <w:t xml:space="preserve">clause 5 </w:t>
      </w:r>
      <w:r w:rsidRPr="00B93702">
        <w:t>at maximum output power</w:t>
      </w:r>
      <w:r w:rsidR="00E90E01" w:rsidRPr="00B93702">
        <w:t xml:space="preserve"> according to the applicable test configuration</w:t>
      </w:r>
      <w:r w:rsidRPr="00B93702">
        <w:t>.</w:t>
      </w:r>
    </w:p>
    <w:p w14:paraId="6FF8C017" w14:textId="77777777" w:rsidR="00AB57F0" w:rsidRPr="00B93702" w:rsidRDefault="00AB57F0" w:rsidP="00AB57F0">
      <w:pPr>
        <w:pStyle w:val="B10"/>
      </w:pPr>
      <w:r w:rsidRPr="00B93702">
        <w:t>2)</w:t>
      </w:r>
      <w:r w:rsidR="00905FAB">
        <w:tab/>
      </w:r>
      <w:r w:rsidRPr="00B93702">
        <w:rPr>
          <w:rFonts w:cs="v4.2.0"/>
          <w:snapToGrid w:val="0"/>
        </w:rPr>
        <w:t>Generate the interfering signal using E-TM1.1</w:t>
      </w:r>
      <w:r w:rsidR="00683446" w:rsidRPr="00B93702">
        <w:rPr>
          <w:rFonts w:cs="v4.2.0"/>
          <w:snapToGrid w:val="0"/>
        </w:rPr>
        <w:t xml:space="preserve"> as defined in TS 36.141 [9] subclause 6.1.1.1</w:t>
      </w:r>
      <w:r w:rsidRPr="00B93702">
        <w:rPr>
          <w:rFonts w:cs="v4.2.0"/>
          <w:snapToGrid w:val="0"/>
        </w:rPr>
        <w:t xml:space="preserve">, with 5 MHz channel bandwidth, at a centre frequency offset according to the conditions </w:t>
      </w:r>
      <w:r w:rsidRPr="00B93702">
        <w:t>in Table 6.7.1-1 in TS 37.104 [2], but exclude interfer</w:t>
      </w:r>
      <w:r w:rsidR="00F8421C" w:rsidRPr="00B93702">
        <w:t>ing</w:t>
      </w:r>
      <w:r w:rsidRPr="00B93702">
        <w:t xml:space="preserve"> frequencies that are outside of the allocated downlink operating band</w:t>
      </w:r>
      <w:r w:rsidR="00BD6B20" w:rsidRPr="00B93702">
        <w:t xml:space="preserve"> or interfering frequencies that are not completely within the sub-block gap</w:t>
      </w:r>
      <w:r w:rsidR="00F8421C" w:rsidRPr="00B93702">
        <w:t xml:space="preserve"> or within the </w:t>
      </w:r>
      <w:r w:rsidR="00D33DDC" w:rsidRPr="00B93702">
        <w:t>Inter RF Bandwidth</w:t>
      </w:r>
      <w:r w:rsidR="00F8421C" w:rsidRPr="00B93702">
        <w:t xml:space="preserve"> gap</w:t>
      </w:r>
      <w:r w:rsidRPr="00B93702">
        <w:t>.</w:t>
      </w:r>
    </w:p>
    <w:p w14:paraId="34EE1363" w14:textId="77777777"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E-UTRA interfering signal is as defined </w:t>
      </w:r>
      <w:r w:rsidRPr="00B93702">
        <w:t>in Table 6.7.1-1 in TS 37.104 [2]</w:t>
      </w:r>
      <w:r w:rsidRPr="00B93702">
        <w:rPr>
          <w:rFonts w:cs="v4.2.0"/>
          <w:snapToGrid w:val="0"/>
        </w:rPr>
        <w:t>.</w:t>
      </w:r>
    </w:p>
    <w:p w14:paraId="2C6A9F7F" w14:textId="77777777"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14:paraId="11759F82" w14:textId="77777777"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14:paraId="687505EE" w14:textId="77777777"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14:paraId="6C717524" w14:textId="77777777"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6.7.1-1 in TS 37.104 [2]</w:t>
      </w:r>
      <w:r w:rsidRPr="00B93702">
        <w:rPr>
          <w:rFonts w:cs="v4.2.0"/>
          <w:snapToGrid w:val="0"/>
        </w:rPr>
        <w:t>.</w:t>
      </w:r>
    </w:p>
    <w:p w14:paraId="57A7E5AE" w14:textId="77777777"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E90E01" w:rsidRPr="00B93702">
        <w:rPr>
          <w:rFonts w:cs="v4.2.0"/>
          <w:snapToGrid w:val="0"/>
        </w:rPr>
        <w:t>signals defined in clause 5 for requirements 6.6.1, 6.6.2 and 6.6.4</w:t>
      </w:r>
      <w:r w:rsidRPr="00B93702">
        <w:rPr>
          <w:rFonts w:cs="v4.2.0"/>
          <w:snapToGrid w:val="0"/>
        </w:rPr>
        <w:t>.</w:t>
      </w:r>
    </w:p>
    <w:p w14:paraId="5F232AF0" w14:textId="77777777" w:rsidR="00BB4A32" w:rsidRPr="00B93702" w:rsidRDefault="00BB4A32" w:rsidP="00BB4A32">
      <w:pPr>
        <w:rPr>
          <w:snapToGrid w:val="0"/>
        </w:rPr>
      </w:pPr>
      <w:r w:rsidRPr="00B93702">
        <w:rPr>
          <w:snapToGrid w:val="0"/>
        </w:rPr>
        <w:t>In addition, for a multi-band capable BS, the following step shall apply:</w:t>
      </w:r>
    </w:p>
    <w:p w14:paraId="63331426" w14:textId="77777777" w:rsidR="00BB4A32" w:rsidRPr="00B93702" w:rsidRDefault="00BB4A32" w:rsidP="00BB4A32">
      <w:pPr>
        <w:pStyle w:val="B10"/>
        <w:rPr>
          <w:rFonts w:cs="v4.2.0"/>
          <w:snapToGrid w:val="0"/>
        </w:rPr>
      </w:pPr>
      <w:r w:rsidRPr="00B93702">
        <w:rPr>
          <w:rFonts w:cs="v4.2.0"/>
          <w:snapToGrid w:val="0"/>
        </w:rPr>
        <w:lastRenderedPageBreak/>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14:paraId="3998E347" w14:textId="77777777"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E90E01"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14:paraId="3953DCBB" w14:textId="77777777"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 xml:space="preserve">F1 </w:t>
      </w:r>
      <w:r w:rsidR="00AB57F0" w:rsidRPr="00B93702">
        <w:t>+ m*5MHz) for the nF1</w:t>
      </w:r>
      <w:r w:rsidR="00AB57F0" w:rsidRPr="00B93702">
        <w:rPr>
          <w:snapToGrid w:val="0"/>
        </w:rPr>
        <w:sym w:font="Symbol" w:char="F0B1"/>
      </w:r>
      <w:r w:rsidR="00AB57F0" w:rsidRPr="00B93702">
        <w:rPr>
          <w:snapToGrid w:val="0"/>
        </w:rPr>
        <w:t>mF2 products</w:t>
      </w:r>
    </w:p>
    <w:p w14:paraId="6147C5C7" w14:textId="77777777"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(n*5MHz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14:paraId="197B46F3" w14:textId="77777777"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E90E01" w:rsidRPr="00B93702">
        <w:rPr>
          <w:snapToGrid w:val="0"/>
        </w:rPr>
        <w:t xml:space="preserve">test </w:t>
      </w:r>
      <w:r w:rsidRPr="00B93702">
        <w:rPr>
          <w:snapToGrid w:val="0"/>
        </w:rPr>
        <w:t xml:space="preserve">signal </w:t>
      </w:r>
      <w:r w:rsidR="00E90E01" w:rsidRPr="00B93702">
        <w:rPr>
          <w:snapToGrid w:val="0"/>
        </w:rPr>
        <w:t xml:space="preserve">RF bandwidth, or </w:t>
      </w:r>
      <w:r w:rsidRPr="00B93702">
        <w:rPr>
          <w:snapToGrid w:val="0"/>
        </w:rPr>
        <w:t>channel bandwidth</w:t>
      </w:r>
      <w:r w:rsidR="00E90E01"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14:paraId="295DA215" w14:textId="77777777" w:rsidR="00AB57F0" w:rsidRPr="00B93702" w:rsidRDefault="00AB57F0" w:rsidP="00F311C8">
      <w:pPr>
        <w:pStyle w:val="Heading5"/>
      </w:pPr>
      <w:bookmarkStart w:id="672" w:name="_Toc21098075"/>
      <w:bookmarkStart w:id="673" w:name="_Toc29765637"/>
      <w:r w:rsidRPr="00B93702">
        <w:t>6.7.4.2.2</w:t>
      </w:r>
      <w:r w:rsidRPr="00B93702">
        <w:tab/>
        <w:t>Additional minimum requirement (</w:t>
      </w:r>
      <w:r w:rsidR="00BD6B20" w:rsidRPr="00B93702">
        <w:t xml:space="preserve">BC1 and </w:t>
      </w:r>
      <w:r w:rsidRPr="00B93702">
        <w:t>BC2) test procedure</w:t>
      </w:r>
      <w:bookmarkEnd w:id="672"/>
      <w:bookmarkEnd w:id="673"/>
    </w:p>
    <w:p w14:paraId="081FD640" w14:textId="77777777"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at </w:t>
      </w:r>
      <w:r w:rsidRPr="00B93702">
        <w:t>maximum output power</w:t>
      </w:r>
      <w:r w:rsidR="00047182" w:rsidRPr="00B93702">
        <w:t xml:space="preserve"> according to the applicable test configuration</w:t>
      </w:r>
      <w:r w:rsidRPr="00B93702">
        <w:t>.</w:t>
      </w:r>
    </w:p>
    <w:p w14:paraId="486B07D4" w14:textId="77777777" w:rsidR="00AB57F0" w:rsidRPr="00B93702" w:rsidRDefault="00AB57F0" w:rsidP="00AB57F0">
      <w:pPr>
        <w:pStyle w:val="B10"/>
      </w:pPr>
      <w:r w:rsidRPr="00B93702">
        <w:t>2)</w:t>
      </w:r>
      <w:r w:rsidR="00905FAB">
        <w:tab/>
      </w:r>
      <w:r w:rsidRPr="00B93702">
        <w:rPr>
          <w:rFonts w:cs="v4.2.0"/>
          <w:snapToGrid w:val="0"/>
        </w:rPr>
        <w:t>Generate a CW signal as the interfering signal with a centre frequency offset of 0.8 MHz</w:t>
      </w:r>
      <w:r w:rsidRPr="00B93702">
        <w:t>, but exclude interfer</w:t>
      </w:r>
      <w:r w:rsidR="00F8421C" w:rsidRPr="00B93702">
        <w:t>ing</w:t>
      </w:r>
      <w:r w:rsidRPr="00B93702">
        <w:t xml:space="preserve"> frequencies that are outside of the allocated downlink operating band</w:t>
      </w:r>
      <w:r w:rsidR="00BD6B20" w:rsidRPr="00B93702">
        <w:t xml:space="preserve"> or interfering frequencies </w:t>
      </w:r>
      <w:r w:rsidR="00F04604" w:rsidRPr="00B93702">
        <w:t>in a</w:t>
      </w:r>
      <w:r w:rsidR="00BD6B20" w:rsidRPr="00B93702">
        <w:t xml:space="preserve"> sub-block gap</w:t>
      </w:r>
      <w:r w:rsidR="00F8421C" w:rsidRPr="00B93702">
        <w:t xml:space="preserve"> or in the </w:t>
      </w:r>
      <w:r w:rsidR="00D33DDC" w:rsidRPr="00B93702">
        <w:t>Inter RF Bandwidth</w:t>
      </w:r>
      <w:r w:rsidR="00F8421C" w:rsidRPr="00B93702">
        <w:t xml:space="preserve"> gap</w:t>
      </w:r>
      <w:r w:rsidR="00F04604" w:rsidRPr="00B93702">
        <w:t xml:space="preserve">, in case the gap is smaller than </w:t>
      </w:r>
      <w:r w:rsidR="0019601C" w:rsidRPr="00B93702">
        <w:t>two times the interfering signal centre frequency offset</w:t>
      </w:r>
      <w:r w:rsidRPr="00B93702">
        <w:t>.</w:t>
      </w:r>
    </w:p>
    <w:p w14:paraId="4D181ACB" w14:textId="77777777"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interfering signal is as defined in </w:t>
      </w:r>
      <w:r w:rsidRPr="00B93702">
        <w:t>Table 6.7.2-1 in TS 37.104 [2]</w:t>
      </w:r>
      <w:r w:rsidRPr="00B93702">
        <w:rPr>
          <w:rFonts w:cs="v4.2.0"/>
          <w:snapToGrid w:val="0"/>
        </w:rPr>
        <w:t>.</w:t>
      </w:r>
    </w:p>
    <w:p w14:paraId="30C8C23A" w14:textId="77777777" w:rsidR="00AB57F0" w:rsidRPr="00B93702" w:rsidRDefault="00AB57F0" w:rsidP="00AB57F0">
      <w:pPr>
        <w:pStyle w:val="B10"/>
        <w:rPr>
          <w:rFonts w:cs="v4.2.0"/>
          <w:strike/>
          <w:snapToGrid w:val="0"/>
        </w:rPr>
      </w:pPr>
      <w:r w:rsidRPr="00B93702">
        <w:rPr>
          <w:rFonts w:cs="v4.2.0"/>
          <w:snapToGrid w:val="0"/>
        </w:rPr>
        <w:t>4)</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 xml:space="preserve">all third and fifth order intermodulation products which appear in the frequency ranges defined in subclauses 6.6.2 and 6.6.4. </w:t>
      </w:r>
    </w:p>
    <w:p w14:paraId="20CFF4CD" w14:textId="77777777" w:rsidR="00AB57F0" w:rsidRPr="00B93702" w:rsidRDefault="00AB57F0" w:rsidP="00AB57F0">
      <w:pPr>
        <w:pStyle w:val="B10"/>
      </w:pPr>
      <w:r w:rsidRPr="00B93702">
        <w:rPr>
          <w:rFonts w:cs="v4.2.0"/>
          <w:snapToGrid w:val="0"/>
        </w:rPr>
        <w:t>5)</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 xml:space="preserve">all third and fifth order intermodulation products which appear in the frequency ranges defined in subclause 6.6.1. </w:t>
      </w:r>
    </w:p>
    <w:p w14:paraId="64EF2C1F" w14:textId="77777777"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14:paraId="467C7E53" w14:textId="77777777"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Repeat the test for interfering signal centre frequency offsets of 2.0MHz, 3.2MHz and 6.2MHz.</w:t>
      </w:r>
      <w:r w:rsidR="00C462C9" w:rsidRPr="00B93702">
        <w:rPr>
          <w:rFonts w:cs="v4.2.0"/>
          <w:snapToGrid w:val="0"/>
        </w:rPr>
        <w:t xml:space="preserve"> </w:t>
      </w:r>
    </w:p>
    <w:p w14:paraId="3107008F" w14:textId="77777777"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047182" w:rsidRPr="00B93702">
        <w:rPr>
          <w:rFonts w:cs="v4.2.0"/>
          <w:snapToGrid w:val="0"/>
        </w:rPr>
        <w:t>signals defined in clause 5 for requirements 6.6.1, 6.6.2 and 6.6.4</w:t>
      </w:r>
      <w:r w:rsidRPr="00B93702">
        <w:rPr>
          <w:rFonts w:cs="v4.2.0"/>
          <w:snapToGrid w:val="0"/>
        </w:rPr>
        <w:t>.</w:t>
      </w:r>
    </w:p>
    <w:p w14:paraId="74AD2F95" w14:textId="77777777" w:rsidR="009978FA" w:rsidRPr="00B93702" w:rsidRDefault="009978FA" w:rsidP="009978FA">
      <w:pPr>
        <w:rPr>
          <w:snapToGrid w:val="0"/>
        </w:rPr>
      </w:pPr>
      <w:r w:rsidRPr="00B93702">
        <w:rPr>
          <w:snapToGrid w:val="0"/>
        </w:rPr>
        <w:t>In addition, for a multi-band capable BS, the following step shall apply:</w:t>
      </w:r>
    </w:p>
    <w:p w14:paraId="33076BD4" w14:textId="77777777"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14:paraId="3EC071DE" w14:textId="77777777"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14:paraId="77DD20EB" w14:textId="77777777"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F1</w:t>
      </w:r>
      <w:r w:rsidR="00AB57F0" w:rsidRPr="00B93702">
        <w:t>) for the nF1</w:t>
      </w:r>
      <w:r w:rsidR="00AB57F0" w:rsidRPr="00B93702">
        <w:rPr>
          <w:snapToGrid w:val="0"/>
        </w:rPr>
        <w:sym w:font="Symbol" w:char="F0B1"/>
      </w:r>
      <w:r w:rsidR="00AB57F0" w:rsidRPr="00B93702">
        <w:rPr>
          <w:snapToGrid w:val="0"/>
        </w:rPr>
        <w:t>mF2 products</w:t>
      </w:r>
    </w:p>
    <w:p w14:paraId="7944DE50" w14:textId="77777777"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14:paraId="6211A882" w14:textId="77777777" w:rsidR="00AB57F0" w:rsidRPr="00B93702" w:rsidRDefault="00AB57F0" w:rsidP="00AB57F0">
      <w:pPr>
        <w:pStyle w:val="NO"/>
        <w:ind w:firstLine="0"/>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RF bandwidth</w:t>
      </w:r>
      <w:r w:rsidR="001A1CBA" w:rsidRPr="00B93702">
        <w:rPr>
          <w:snapToGrid w:val="0"/>
        </w:rPr>
        <w:t>,</w:t>
      </w:r>
      <w:r w:rsidR="00047182" w:rsidRPr="00B93702">
        <w:rPr>
          <w:snapToGrid w:val="0"/>
        </w:rPr>
        <w:t xml:space="preserve"> or </w:t>
      </w:r>
      <w:r w:rsidRPr="00B93702">
        <w:rPr>
          <w:snapToGrid w:val="0"/>
        </w:rPr>
        <w:t>channel bandwidth</w:t>
      </w:r>
      <w:r w:rsidR="00047182"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14:paraId="5A7A7065" w14:textId="77777777" w:rsidR="00AB57F0" w:rsidRPr="00B93702" w:rsidRDefault="00AB57F0" w:rsidP="00F311C8">
      <w:pPr>
        <w:pStyle w:val="Heading5"/>
      </w:pPr>
      <w:bookmarkStart w:id="674" w:name="_Toc21098076"/>
      <w:bookmarkStart w:id="675" w:name="_Toc29765638"/>
      <w:r w:rsidRPr="00B93702">
        <w:t>6.7.4.2.3</w:t>
      </w:r>
      <w:r w:rsidRPr="00B93702">
        <w:tab/>
        <w:t>Additional minimum requirement (BC3) test procedure</w:t>
      </w:r>
      <w:bookmarkEnd w:id="674"/>
      <w:bookmarkEnd w:id="675"/>
    </w:p>
    <w:p w14:paraId="2636C57C" w14:textId="77777777"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w:t>
      </w:r>
      <w:r w:rsidRPr="00B93702">
        <w:t>at maximum output power</w:t>
      </w:r>
      <w:r w:rsidR="00047182" w:rsidRPr="00B93702">
        <w:t xml:space="preserve"> according to the applicable test configuration</w:t>
      </w:r>
      <w:r w:rsidRPr="00B93702">
        <w:t>.</w:t>
      </w:r>
    </w:p>
    <w:p w14:paraId="1E42E404" w14:textId="77777777" w:rsidR="00AB57F0" w:rsidRPr="00B93702" w:rsidRDefault="00AB57F0" w:rsidP="00AB57F0">
      <w:pPr>
        <w:pStyle w:val="B10"/>
      </w:pPr>
      <w:r w:rsidRPr="00B93702">
        <w:lastRenderedPageBreak/>
        <w:t>2)</w:t>
      </w:r>
      <w:r w:rsidR="00905FAB">
        <w:tab/>
      </w:r>
      <w:r w:rsidRPr="00B93702">
        <w:rPr>
          <w:rFonts w:cs="v4.2.0"/>
          <w:snapToGrid w:val="0"/>
        </w:rPr>
        <w:t xml:space="preserve">Generate the interfering signal according to Table 6.38A in </w:t>
      </w:r>
      <w:r w:rsidRPr="00B93702">
        <w:t xml:space="preserve">TS 25.142 [12] </w:t>
      </w:r>
      <w:r w:rsidRPr="00B93702">
        <w:rPr>
          <w:rFonts w:cs="v4.2.0"/>
          <w:snapToGrid w:val="0"/>
        </w:rPr>
        <w:t xml:space="preserve">at a centre frequency offset according to the conditions </w:t>
      </w:r>
      <w:r w:rsidRPr="00B93702">
        <w:t>in Table 6.7.3-1 in TS 37.104 [2], but exclude interfer</w:t>
      </w:r>
      <w:r w:rsidR="00F8421C" w:rsidRPr="00B93702">
        <w:t>ing</w:t>
      </w:r>
      <w:r w:rsidRPr="00B93702">
        <w:t xml:space="preserve"> frequencies that are outside of the allocated downlink operating band. </w:t>
      </w:r>
    </w:p>
    <w:p w14:paraId="07322940" w14:textId="77777777" w:rsidR="00AB57F0" w:rsidRPr="00B93702" w:rsidRDefault="00AB57F0" w:rsidP="00AB57F0">
      <w:pPr>
        <w:pStyle w:val="B10"/>
        <w:rPr>
          <w:rFonts w:cs="v4.2.0"/>
          <w:snapToGrid w:val="0"/>
        </w:rPr>
      </w:pPr>
      <w:r w:rsidRPr="00B93702">
        <w:rPr>
          <w:rFonts w:cs="v4.2.0"/>
          <w:snapToGrid w:val="0"/>
        </w:rPr>
        <w:t>3)</w:t>
      </w:r>
      <w:r w:rsidRPr="00B93702">
        <w:rPr>
          <w:rFonts w:cs="v4.2.0"/>
          <w:snapToGrid w:val="0"/>
        </w:rPr>
        <w:tab/>
        <w:t xml:space="preserve">Adjust ATT1 so that level of the interfering signal is as defined in </w:t>
      </w:r>
      <w:r w:rsidRPr="00B93702">
        <w:t>Table 6.7.3-1 in TS 37.104 [2]</w:t>
      </w:r>
      <w:r w:rsidRPr="00B93702">
        <w:rPr>
          <w:rFonts w:cs="v4.2.0"/>
          <w:snapToGrid w:val="0"/>
        </w:rPr>
        <w:t>.</w:t>
      </w:r>
    </w:p>
    <w:p w14:paraId="2A652DC7" w14:textId="77777777"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14:paraId="069A079C" w14:textId="77777777"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14:paraId="5E2296C1" w14:textId="77777777"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14:paraId="6FFE54F5" w14:textId="77777777"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6.7.3-1 in TS 37.104 [2]</w:t>
      </w:r>
      <w:r w:rsidRPr="00B93702">
        <w:rPr>
          <w:rFonts w:cs="v4.2.0"/>
          <w:snapToGrid w:val="0"/>
        </w:rPr>
        <w:t xml:space="preserve">. </w:t>
      </w:r>
    </w:p>
    <w:p w14:paraId="0B0E3BF6" w14:textId="77777777"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9002E0" w:rsidRPr="00B93702">
        <w:rPr>
          <w:rFonts w:cs="v4.2.0"/>
          <w:snapToGrid w:val="0"/>
        </w:rPr>
        <w:t>signal</w:t>
      </w:r>
      <w:r w:rsidRPr="00B93702">
        <w:rPr>
          <w:rFonts w:cs="v4.2.0"/>
          <w:snapToGrid w:val="0"/>
        </w:rPr>
        <w:t>s and physical channels in Table 4.9.2-1.</w:t>
      </w:r>
    </w:p>
    <w:p w14:paraId="3C1EF0B5" w14:textId="77777777" w:rsidR="009978FA" w:rsidRPr="00B93702" w:rsidRDefault="009978FA" w:rsidP="009978FA">
      <w:pPr>
        <w:rPr>
          <w:snapToGrid w:val="0"/>
        </w:rPr>
      </w:pPr>
      <w:r w:rsidRPr="00B93702">
        <w:rPr>
          <w:snapToGrid w:val="0"/>
        </w:rPr>
        <w:t>In addition, for a multi-band capable BS, the following step shall apply:</w:t>
      </w:r>
    </w:p>
    <w:p w14:paraId="0A052D45" w14:textId="77777777"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14:paraId="03A6578F" w14:textId="77777777"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1A1CBA" w:rsidRPr="00B93702">
        <w:rPr>
          <w:snapToGrid w:val="0"/>
          <w:lang w:eastAsia="zh-CN"/>
        </w:rPr>
        <w:t>or centre frequency of each sub-block</w:t>
      </w:r>
      <w:r w:rsidR="001A1CBA" w:rsidRPr="00B93702">
        <w:rPr>
          <w:snapToGrid w:val="0"/>
        </w:rPr>
        <w:t xml:space="preserve"> </w:t>
      </w:r>
      <w:r w:rsidRPr="00B93702">
        <w:rPr>
          <w:snapToGrid w:val="0"/>
        </w:rPr>
        <w:t xml:space="preserve">and F2 represents the interfering signal centre frequency. The widths of intermodulation products are </w:t>
      </w:r>
    </w:p>
    <w:p w14:paraId="1F79B1DD" w14:textId="77777777"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 xml:space="preserve">F1 </w:t>
      </w:r>
      <w:r w:rsidR="00AB57F0" w:rsidRPr="00B93702">
        <w:t>+ m*1.6MHz) for the nF1</w:t>
      </w:r>
      <w:r w:rsidR="00AB57F0" w:rsidRPr="00B93702">
        <w:rPr>
          <w:snapToGrid w:val="0"/>
        </w:rPr>
        <w:sym w:font="Symbol" w:char="F0B1"/>
      </w:r>
      <w:r w:rsidR="00AB57F0" w:rsidRPr="00B93702">
        <w:rPr>
          <w:snapToGrid w:val="0"/>
        </w:rPr>
        <w:t>mF2 products</w:t>
      </w:r>
    </w:p>
    <w:p w14:paraId="1AA92582" w14:textId="77777777"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(n*1.6MHz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14:paraId="6610A4DF" w14:textId="77777777"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 xml:space="preserve">RF </w:t>
      </w:r>
      <w:r w:rsidRPr="00B93702">
        <w:rPr>
          <w:snapToGrid w:val="0"/>
        </w:rPr>
        <w:t>bandwidth</w:t>
      </w:r>
      <w:r w:rsidR="00047182" w:rsidRPr="00B93702">
        <w:rPr>
          <w:snapToGrid w:val="0"/>
        </w:rPr>
        <w:t xml:space="preserve"> or channel bandwidth</w:t>
      </w:r>
      <w:r w:rsidR="00047182" w:rsidRPr="00B93702">
        <w:t xml:space="preserve"> </w:t>
      </w:r>
      <w:r w:rsidR="00047182" w:rsidRPr="00B93702">
        <w:rPr>
          <w:snapToGrid w:val="0"/>
        </w:rPr>
        <w:t>in case of single</w:t>
      </w:r>
      <w:r w:rsidR="00200D14" w:rsidRPr="00B93702">
        <w:rPr>
          <w:snapToGrid w:val="0"/>
        </w:rPr>
        <w:t xml:space="preserve"> carrier</w:t>
      </w:r>
      <w:r w:rsidR="001A1CBA" w:rsidRPr="00B93702">
        <w:rPr>
          <w:snapToGrid w:val="0"/>
          <w:lang w:eastAsia="zh-CN"/>
        </w:rPr>
        <w:t>, or sub-block bandwidth</w:t>
      </w:r>
      <w:r w:rsidRPr="00B93702">
        <w:rPr>
          <w:snapToGrid w:val="0"/>
        </w:rPr>
        <w:t>.</w:t>
      </w:r>
    </w:p>
    <w:p w14:paraId="2791E524" w14:textId="77777777" w:rsidR="00AB57F0" w:rsidRPr="00B93702" w:rsidRDefault="00AB57F0" w:rsidP="00F311C8">
      <w:pPr>
        <w:pStyle w:val="Heading3"/>
      </w:pPr>
      <w:bookmarkStart w:id="676" w:name="_Toc21098077"/>
      <w:bookmarkStart w:id="677" w:name="_Toc29765639"/>
      <w:r w:rsidRPr="00B93702">
        <w:t>6.7.5</w:t>
      </w:r>
      <w:r w:rsidRPr="00B93702">
        <w:tab/>
      </w:r>
      <w:r w:rsidR="00DB7FF2" w:rsidRPr="00B93702">
        <w:t>Test requirement</w:t>
      </w:r>
      <w:r w:rsidRPr="00B93702">
        <w:t>s</w:t>
      </w:r>
      <w:bookmarkEnd w:id="676"/>
      <w:bookmarkEnd w:id="677"/>
    </w:p>
    <w:p w14:paraId="23105FA9" w14:textId="77777777" w:rsidR="00AB57F0" w:rsidRPr="00B93702" w:rsidRDefault="00AB57F0" w:rsidP="00F311C8">
      <w:pPr>
        <w:pStyle w:val="Heading4"/>
      </w:pPr>
      <w:bookmarkStart w:id="678" w:name="_Toc21098078"/>
      <w:bookmarkStart w:id="679" w:name="_Toc29765640"/>
      <w:r w:rsidRPr="00B93702">
        <w:t>6.7.5.1</w:t>
      </w:r>
      <w:r w:rsidRPr="00B93702">
        <w:tab/>
        <w:t>General test requirement</w:t>
      </w:r>
      <w:bookmarkEnd w:id="678"/>
      <w:bookmarkEnd w:id="679"/>
    </w:p>
    <w:p w14:paraId="4632981B" w14:textId="77777777"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6.7.1</w:t>
      </w:r>
      <w:r w:rsidRPr="00B93702">
        <w:noBreakHyphen/>
        <w:t>1 in TS 37.104 [2] for BS operation in BC1, BC2 and BC3. The measurement may be limited to frequencies on which third and fifth order intermodulation products appear, considering the width of these products</w:t>
      </w:r>
      <w:r w:rsidR="00F8421C" w:rsidRPr="00B93702">
        <w:t xml:space="preserve"> and excluding the bandwidths of the wanted and interfering signals</w:t>
      </w:r>
      <w:r w:rsidRPr="00B93702">
        <w:t>.</w:t>
      </w:r>
    </w:p>
    <w:p w14:paraId="1E02291D" w14:textId="77777777" w:rsidR="00BD6B20" w:rsidRPr="00B93702" w:rsidRDefault="00BD6B20" w:rsidP="00BD6B20">
      <w:r w:rsidRPr="00B93702">
        <w:t xml:space="preserve">The requirement is applicable outside the </w:t>
      </w:r>
      <w:r w:rsidR="00D33DDC" w:rsidRPr="00B93702">
        <w:t>Base Station RF Bandwidth</w:t>
      </w:r>
      <w:r w:rsidR="00A7747C"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14:paraId="53F00730" w14:textId="77777777" w:rsidR="006E157C" w:rsidRPr="00B93702" w:rsidRDefault="00BD6B20" w:rsidP="006E157C">
      <w:pPr>
        <w:rPr>
          <w:lang w:eastAsia="zh-CN"/>
        </w:rPr>
      </w:pPr>
      <w:r w:rsidRPr="00B9370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3A50AB7B" w14:textId="77777777" w:rsidR="00BD6B20" w:rsidRPr="00B93702" w:rsidRDefault="006E157C" w:rsidP="006E157C">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15 MHz, the requirement in the gap applies only for interfering signal offsets where the interfering signal falls completely within the </w:t>
      </w:r>
      <w:r w:rsidR="00D33DDC" w:rsidRPr="00B93702">
        <w:t>Inter RF Bandwidth</w:t>
      </w:r>
      <w:r w:rsidRPr="00B93702">
        <w:t xml:space="preserve"> gap.</w:t>
      </w:r>
    </w:p>
    <w:p w14:paraId="43CF6EDE" w14:textId="77777777" w:rsidR="00AB57F0" w:rsidRPr="00B93702" w:rsidRDefault="00AB57F0" w:rsidP="00F311C8">
      <w:pPr>
        <w:pStyle w:val="Heading4"/>
      </w:pPr>
      <w:bookmarkStart w:id="680" w:name="_Toc21098079"/>
      <w:bookmarkStart w:id="681" w:name="_Toc29765641"/>
      <w:r w:rsidRPr="00B93702">
        <w:lastRenderedPageBreak/>
        <w:t>6.7.5.2</w:t>
      </w:r>
      <w:r w:rsidRPr="00B93702">
        <w:tab/>
        <w:t>Additional test requirement (</w:t>
      </w:r>
      <w:r w:rsidR="00BD6B20" w:rsidRPr="00B93702">
        <w:t xml:space="preserve">BC1 and </w:t>
      </w:r>
      <w:r w:rsidRPr="00B93702">
        <w:t>BC2)</w:t>
      </w:r>
      <w:bookmarkEnd w:id="680"/>
      <w:bookmarkEnd w:id="681"/>
    </w:p>
    <w:p w14:paraId="07DD04AE" w14:textId="77777777"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6.7.2-1 in TS 37.104 [2] for BS operation in BC2. </w:t>
      </w:r>
      <w:r w:rsidR="00910AA2" w:rsidRPr="00B93702">
        <w:t>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14:paraId="45094C5F" w14:textId="77777777" w:rsidR="00BD6B20" w:rsidRPr="00B93702" w:rsidRDefault="00BD6B20" w:rsidP="00BD6B20">
      <w:r w:rsidRPr="00B93702">
        <w:t xml:space="preserve">The requirement is applicable outside the </w:t>
      </w:r>
      <w:r w:rsidR="00D33DDC" w:rsidRPr="00B93702">
        <w:t>Base Station RF Bandwidth</w:t>
      </w:r>
      <w:r w:rsidRPr="00B93702">
        <w:t xml:space="preserve"> </w:t>
      </w:r>
      <w:r w:rsidR="00A7747C" w:rsidRPr="00B93702">
        <w:t xml:space="preserve">or </w:t>
      </w:r>
      <w:r w:rsidR="00D33DDC" w:rsidRPr="00B93702">
        <w:t>Maximum Radio Bandwidth</w:t>
      </w:r>
      <w:r w:rsidR="00A7747C" w:rsidRPr="00B93702">
        <w:t xml:space="preserve"> </w:t>
      </w:r>
      <w:r w:rsidRPr="00B93702">
        <w:t xml:space="preserve">for BC2.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14:paraId="10C3A517" w14:textId="77777777" w:rsidR="006E157C" w:rsidRPr="00B93702" w:rsidRDefault="00BD6B20" w:rsidP="006E157C">
      <w:pPr>
        <w:rPr>
          <w:lang w:eastAsia="zh-CN"/>
        </w:rPr>
      </w:pPr>
      <w:r w:rsidRPr="00B93702">
        <w:t xml:space="preserve">For BS operating in non-contiguous spectrum in BC1 or BC2, the requirement is also applicable inside a sub-block gap </w:t>
      </w:r>
      <w:r w:rsidR="00F04604" w:rsidRPr="00B93702">
        <w:t xml:space="preserve">larger than or equal to </w:t>
      </w:r>
      <w:r w:rsidR="00240D17" w:rsidRPr="00B93702">
        <w:t>two times the interfering signal centre frequency offset. For BS operating in non-contiguous spectrum in BC1, the requirement is not applicable inside a sub-block gap with a gap size equal or larger than 5MHz</w:t>
      </w:r>
      <w:r w:rsidRPr="00B93702">
        <w:t>. The interfering signal offset is defined relative to the sub-block edges.</w:t>
      </w:r>
    </w:p>
    <w:p w14:paraId="3CA12F42" w14:textId="77777777" w:rsidR="00BD6B20" w:rsidRPr="00B93702" w:rsidRDefault="006E157C" w:rsidP="006E157C">
      <w:r w:rsidRPr="00B93702">
        <w:t xml:space="preserve">For BS capable of multi-band operation, the requirement applies relative to the </w:t>
      </w:r>
      <w:r w:rsidR="00D33DDC" w:rsidRPr="00B93702">
        <w:t>Base Station RF Bandwidth</w:t>
      </w:r>
      <w:r w:rsidRPr="00B93702">
        <w:t xml:space="preserve"> edges of a BC2 operating band. The requirement is also applicable for BC1 and BC2 inside an </w:t>
      </w:r>
      <w:r w:rsidR="00D33DDC" w:rsidRPr="00B93702">
        <w:t>Inter RF Bandwidth</w:t>
      </w:r>
      <w:r w:rsidRPr="00B93702">
        <w:t xml:space="preserve"> gap equal to or larger than two times the interfering signal centre frequency offset. For BS capable of multi-band operation, the requirement is not applicable for BC1 band inside an </w:t>
      </w:r>
      <w:r w:rsidR="00D33DDC" w:rsidRPr="00B93702">
        <w:t>Inter RF Bandwidth</w:t>
      </w:r>
      <w:r w:rsidRPr="00B93702">
        <w:t xml:space="preserve"> gap with a gap size equal to or larger than 5MHz.</w:t>
      </w:r>
    </w:p>
    <w:p w14:paraId="0E9ED0E5" w14:textId="77777777" w:rsidR="00AB57F0" w:rsidRPr="00B93702" w:rsidRDefault="00AB57F0" w:rsidP="00F311C8">
      <w:pPr>
        <w:pStyle w:val="Heading4"/>
      </w:pPr>
      <w:bookmarkStart w:id="682" w:name="_Toc21098080"/>
      <w:bookmarkStart w:id="683" w:name="_Toc29765642"/>
      <w:r w:rsidRPr="00B93702">
        <w:t>6.7.5.3</w:t>
      </w:r>
      <w:r w:rsidRPr="00B93702">
        <w:tab/>
        <w:t>Additional test requirement (BC3)</w:t>
      </w:r>
      <w:bookmarkEnd w:id="682"/>
      <w:bookmarkEnd w:id="683"/>
    </w:p>
    <w:p w14:paraId="7DC09377" w14:textId="77777777" w:rsidR="006E157C" w:rsidRPr="00B93702" w:rsidRDefault="00AB57F0" w:rsidP="006E157C">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6.7.3-1 in TS 37.104 [2] for BS operation in BC3.</w:t>
      </w:r>
      <w:r w:rsidR="00910AA2" w:rsidRPr="00B93702">
        <w:t xml:space="preserve">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14:paraId="5FE637DC" w14:textId="77777777" w:rsidR="00C65D36" w:rsidRPr="00B93702" w:rsidRDefault="006E157C" w:rsidP="005B180D">
      <w:pPr>
        <w:rPr>
          <w:lang w:eastAsia="zh-CN"/>
        </w:rPr>
      </w:pPr>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w:t>
      </w:r>
      <w:r w:rsidRPr="00B93702">
        <w:rPr>
          <w:lang w:eastAsia="zh-CN"/>
        </w:rPr>
        <w:t>3.2</w:t>
      </w:r>
      <w:r w:rsidRPr="00B93702">
        <w:t xml:space="preserve"> MHz, the requirement in the gap applies only for interfering signal offsets where the interfering signal falls completely within the </w:t>
      </w:r>
      <w:r w:rsidR="00D33DDC" w:rsidRPr="00B93702">
        <w:t>Inter RF Bandwidth</w:t>
      </w:r>
      <w:r w:rsidRPr="00B93702">
        <w:t xml:space="preserve"> gap.</w:t>
      </w:r>
    </w:p>
    <w:p w14:paraId="1DF9E80A" w14:textId="77777777" w:rsidR="00C65D36" w:rsidRPr="00B93702" w:rsidRDefault="00C65D36" w:rsidP="00F311C8">
      <w:pPr>
        <w:pStyle w:val="Heading4"/>
      </w:pPr>
      <w:bookmarkStart w:id="684" w:name="_Toc21098081"/>
      <w:bookmarkStart w:id="685" w:name="_Toc29765643"/>
      <w:r w:rsidRPr="00B93702">
        <w:t>6.7.5.4</w:t>
      </w:r>
      <w:r w:rsidRPr="00B93702">
        <w:tab/>
        <w:t>Additional test requirement for Band 41</w:t>
      </w:r>
      <w:bookmarkEnd w:id="684"/>
      <w:bookmarkEnd w:id="685"/>
    </w:p>
    <w:p w14:paraId="17477771" w14:textId="77777777" w:rsidR="005B180D" w:rsidRPr="00B93702" w:rsidRDefault="00C65D36" w:rsidP="00C65D36">
      <w:r w:rsidRPr="00B93702">
        <w:t>In the frequency range relevant for this test, the transmitter intermodulation level shall not exceed</w:t>
      </w:r>
      <w:r w:rsidRPr="00B93702" w:rsidDel="00196071">
        <w:t xml:space="preserve"> the</w:t>
      </w:r>
      <w:r w:rsidRPr="00B93702">
        <w:t xml:space="preserve"> maximum levels according to </w:t>
      </w:r>
      <w:r w:rsidR="008C1206"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B93702">
          <w:rPr>
            <w:rFonts w:cs="v5.0.0"/>
          </w:rPr>
          <w:t>6.6.</w:t>
        </w:r>
        <w:r w:rsidR="008C1206" w:rsidRPr="00B93702">
          <w:rPr>
            <w:rFonts w:cs="v5.0.0"/>
            <w:lang w:eastAsia="zh-CN"/>
          </w:rPr>
          <w:t>1</w:t>
        </w:r>
      </w:smartTag>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 xml:space="preserve">3, </w:t>
      </w:r>
      <w:r w:rsidRPr="00B93702">
        <w:t>Table 6.6.</w:t>
      </w:r>
      <w:r w:rsidRPr="00B93702">
        <w:rPr>
          <w:lang w:eastAsia="zh-CN"/>
        </w:rPr>
        <w:t>2.5.4.5</w:t>
      </w:r>
      <w:r w:rsidRPr="00B93702">
        <w:t>-</w:t>
      </w:r>
      <w:r w:rsidRPr="00B93702">
        <w:rPr>
          <w:lang w:eastAsia="zh-CN"/>
        </w:rPr>
        <w:t>1</w:t>
      </w:r>
      <w:r w:rsidR="008C1206" w:rsidRPr="00B93702">
        <w:rPr>
          <w:lang w:eastAsia="zh-CN"/>
        </w:rPr>
        <w:t xml:space="preserve"> and </w:t>
      </w:r>
      <w:r w:rsidR="008C1206" w:rsidRPr="00B93702">
        <w:t>Table 6.6.4.5.1-2 with</w:t>
      </w:r>
      <w:r w:rsidR="008C1206" w:rsidRPr="00B93702">
        <w:rPr>
          <w:rFonts w:cs="v5.0.0"/>
        </w:rPr>
        <w:t xml:space="preserve"> a square filter in the first adjacent channel,</w:t>
      </w:r>
      <w:r w:rsidRPr="00B93702">
        <w:rPr>
          <w:lang w:eastAsia="zh-CN"/>
        </w:rPr>
        <w:t xml:space="preserve"> </w:t>
      </w:r>
      <w:r w:rsidRPr="00B93702">
        <w:t>in the presence of a wanted signal and an interfering signal according to Table 6.7.4</w:t>
      </w:r>
      <w:r w:rsidRPr="00B93702">
        <w:noBreakHyphen/>
        <w:t>1 in TS 37.104 [2] for a BS operating in Band 41.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Pr="00B93702">
        <w:t>.</w:t>
      </w:r>
    </w:p>
    <w:p w14:paraId="2BBDD92F" w14:textId="77777777" w:rsidR="005F0157" w:rsidRPr="00B93702" w:rsidRDefault="005F0157" w:rsidP="00F311C8">
      <w:pPr>
        <w:pStyle w:val="Heading1"/>
      </w:pPr>
      <w:bookmarkStart w:id="686" w:name="_Toc21098082"/>
      <w:bookmarkStart w:id="687" w:name="_Toc29765644"/>
      <w:r w:rsidRPr="00B93702">
        <w:t>7</w:t>
      </w:r>
      <w:r w:rsidRPr="00B93702">
        <w:tab/>
        <w:t>Receiver characteristics</w:t>
      </w:r>
      <w:bookmarkEnd w:id="686"/>
      <w:bookmarkEnd w:id="687"/>
    </w:p>
    <w:p w14:paraId="2D419D38" w14:textId="77777777" w:rsidR="00922DAC" w:rsidRPr="00B93702" w:rsidRDefault="005F0157" w:rsidP="00F311C8">
      <w:pPr>
        <w:pStyle w:val="Heading2"/>
      </w:pPr>
      <w:bookmarkStart w:id="688" w:name="_Toc21098083"/>
      <w:bookmarkStart w:id="689" w:name="_Toc29765645"/>
      <w:r w:rsidRPr="00B93702">
        <w:t>7.1</w:t>
      </w:r>
      <w:r w:rsidRPr="00B93702">
        <w:tab/>
        <w:t>General</w:t>
      </w:r>
      <w:bookmarkEnd w:id="688"/>
      <w:bookmarkEnd w:id="689"/>
    </w:p>
    <w:p w14:paraId="49392936" w14:textId="77777777" w:rsidR="0041685F" w:rsidRPr="00B93702" w:rsidRDefault="0041685F" w:rsidP="0041685F">
      <w:r w:rsidRPr="00B93702">
        <w:t xml:space="preserve">General test conditions for receiver tests are given in </w:t>
      </w:r>
      <w:r w:rsidR="0094346B" w:rsidRPr="00B93702">
        <w:t>clause</w:t>
      </w:r>
      <w:r w:rsidRPr="00B93702">
        <w:t xml:space="preserve"> 4, including interpretation of measurement results and configurations for testing. BS configurations for the tests are defined in </w:t>
      </w:r>
      <w:r w:rsidR="00FE5B18" w:rsidRPr="00B93702">
        <w:t>sub</w:t>
      </w:r>
      <w:r w:rsidR="0094346B" w:rsidRPr="00B93702">
        <w:t>clause</w:t>
      </w:r>
      <w:r w:rsidRPr="00B93702">
        <w:t xml:space="preserve"> 4.10.</w:t>
      </w:r>
    </w:p>
    <w:p w14:paraId="30EEDB7A" w14:textId="77777777" w:rsidR="002F6EF4" w:rsidRPr="00B93702" w:rsidRDefault="0041685F" w:rsidP="002F6EF4">
      <w:r w:rsidRPr="00B93702">
        <w:t xml:space="preserve">Unless otherwise stated the requirements in clause 7 apply during the </w:t>
      </w:r>
      <w:r w:rsidR="00A63983" w:rsidRPr="00B93702">
        <w:t>Base Station</w:t>
      </w:r>
      <w:r w:rsidRPr="00B93702">
        <w:t xml:space="preserve"> receive period.</w:t>
      </w:r>
    </w:p>
    <w:p w14:paraId="5666AF83" w14:textId="77777777" w:rsidR="0041685F" w:rsidRPr="00B93702" w:rsidRDefault="002F6EF4" w:rsidP="002F6EF4">
      <w:r w:rsidRPr="00B93702">
        <w:t>Unless otherwise stated, a BS declared to be capable of E-UTRA with NB-IoT in-band or guard band operations</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xml:space="preserve"> is only required to pass the receiver tests for E-UTRA with NB-IoT in-band or guard band</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it is not required to perform the receiver tests again for E-UTRA only</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w:t>
      </w:r>
    </w:p>
    <w:p w14:paraId="3C680669" w14:textId="77777777" w:rsidR="002E7A10" w:rsidRPr="00B93702" w:rsidRDefault="002E7A10" w:rsidP="002F6EF4">
      <w:r w:rsidRPr="00B93702">
        <w:rPr>
          <w:rFonts w:eastAsia="MS P??" w:cs="v4.2.0"/>
        </w:rPr>
        <w:t xml:space="preserve">For a BS declared to be capable of E-UTRA </w:t>
      </w:r>
      <w:r w:rsidR="00F5543E" w:rsidRPr="00B93702">
        <w:rPr>
          <w:rFonts w:eastAsia="MS P??" w:cs="v4.2.0"/>
        </w:rPr>
        <w:t xml:space="preserve">(and where applicable NR) </w:t>
      </w:r>
      <w:r w:rsidRPr="00B93702">
        <w:rPr>
          <w:rFonts w:eastAsia="MS P??" w:cs="v4.2.0"/>
        </w:rPr>
        <w:t>with NB-IoT in-band operations, it is not required to perform the receiver test for subPRB allocation</w:t>
      </w:r>
    </w:p>
    <w:p w14:paraId="7DCAD178" w14:textId="77777777" w:rsidR="005F0157" w:rsidRPr="00B93702" w:rsidRDefault="005F0157" w:rsidP="00F311C8">
      <w:pPr>
        <w:pStyle w:val="Heading2"/>
      </w:pPr>
      <w:bookmarkStart w:id="690" w:name="_Toc21098084"/>
      <w:bookmarkStart w:id="691" w:name="_Toc29765646"/>
      <w:r w:rsidRPr="00B93702">
        <w:lastRenderedPageBreak/>
        <w:t>7.2</w:t>
      </w:r>
      <w:r w:rsidRPr="00B93702">
        <w:tab/>
        <w:t>Reference sensitivity level</w:t>
      </w:r>
      <w:bookmarkEnd w:id="690"/>
      <w:bookmarkEnd w:id="691"/>
    </w:p>
    <w:p w14:paraId="68D2D4F0" w14:textId="77777777" w:rsidR="00BB104D" w:rsidRPr="00B93702" w:rsidRDefault="00BB104D" w:rsidP="00F311C8">
      <w:pPr>
        <w:pStyle w:val="Heading3"/>
      </w:pPr>
      <w:bookmarkStart w:id="692" w:name="_Toc21098085"/>
      <w:bookmarkStart w:id="693" w:name="_Toc29765647"/>
      <w:r w:rsidRPr="00B93702">
        <w:t>7.2.1</w:t>
      </w:r>
      <w:r w:rsidRPr="00B93702">
        <w:tab/>
        <w:t>Definition and applicability</w:t>
      </w:r>
      <w:bookmarkEnd w:id="692"/>
      <w:bookmarkEnd w:id="693"/>
    </w:p>
    <w:p w14:paraId="7B3FEE33" w14:textId="77777777" w:rsidR="00BB104D" w:rsidRPr="00B93702" w:rsidRDefault="00BB104D" w:rsidP="00BB104D">
      <w:r w:rsidRPr="00B93702">
        <w:t xml:space="preserve">The reference sensitivity power level PREFSENS is the minimum mean power received at the antenna connector at which a reference performance requirement shall be met for a specified reference measurement channel. </w:t>
      </w:r>
    </w:p>
    <w:p w14:paraId="5EA213C3" w14:textId="77777777" w:rsidR="00BB104D" w:rsidRPr="00B93702" w:rsidRDefault="00BB104D" w:rsidP="00BB104D">
      <w:r w:rsidRPr="00B93702">
        <w:t xml:space="preserve">Additional details are in </w:t>
      </w:r>
      <w:r w:rsidR="00F5543E" w:rsidRPr="00B93702">
        <w:t xml:space="preserve">TS 38.141-1 [26] subclause 7.2, </w:t>
      </w:r>
      <w:r w:rsidRPr="00B93702">
        <w:t xml:space="preserve">TS 36.141 </w:t>
      </w:r>
      <w:r w:rsidR="00AB74E3" w:rsidRPr="00B93702">
        <w:t xml:space="preserve">[9] </w:t>
      </w:r>
      <w:r w:rsidRPr="00B93702">
        <w:t xml:space="preserve">subclause 7.2, TS 25.141 </w:t>
      </w:r>
      <w:r w:rsidR="00AB74E3" w:rsidRPr="00B93702">
        <w:t xml:space="preserve">[10] </w:t>
      </w:r>
      <w:r w:rsidRPr="00B93702">
        <w:t xml:space="preserve">subclause 7.2, TS 25.142 </w:t>
      </w:r>
      <w:r w:rsidR="00AB74E3" w:rsidRPr="00B93702">
        <w:t xml:space="preserve">[12] </w:t>
      </w:r>
      <w:r w:rsidRPr="00B93702">
        <w:t xml:space="preserve">subclause 7.2, and TS 51.021 </w:t>
      </w:r>
      <w:r w:rsidR="00AB74E3" w:rsidRPr="00B93702">
        <w:t xml:space="preserve">[11] </w:t>
      </w:r>
      <w:r w:rsidRPr="00B93702">
        <w:t xml:space="preserve">subclauses 7.3 and 7.4. </w:t>
      </w:r>
    </w:p>
    <w:p w14:paraId="0ADCF5C9" w14:textId="77777777" w:rsidR="00BB104D" w:rsidRPr="00B93702" w:rsidRDefault="00BB104D" w:rsidP="00F311C8">
      <w:pPr>
        <w:pStyle w:val="Heading3"/>
      </w:pPr>
      <w:bookmarkStart w:id="694" w:name="_Toc21098086"/>
      <w:bookmarkStart w:id="695" w:name="_Toc29765648"/>
      <w:r w:rsidRPr="00B93702">
        <w:t>7.2.2</w:t>
      </w:r>
      <w:r w:rsidRPr="00B93702">
        <w:tab/>
      </w:r>
      <w:r w:rsidR="00DB7FF2" w:rsidRPr="00B93702">
        <w:t>Minimum requirement</w:t>
      </w:r>
      <w:bookmarkEnd w:id="694"/>
      <w:bookmarkEnd w:id="695"/>
    </w:p>
    <w:p w14:paraId="59CDE09B" w14:textId="77777777" w:rsidR="00BB104D" w:rsidRPr="00B93702" w:rsidRDefault="00BB104D" w:rsidP="00BB104D">
      <w:r w:rsidRPr="00B93702">
        <w:t>The minimum requirement is in TS 37.104 [2] subclauses 7.2.1, 7.2.2, 7.2.3, 7.2.4</w:t>
      </w:r>
      <w:r w:rsidR="00F5543E" w:rsidRPr="00B93702">
        <w:t>,</w:t>
      </w:r>
      <w:r w:rsidR="002F6EF4" w:rsidRPr="00B93702">
        <w:t xml:space="preserve"> 7.2.5</w:t>
      </w:r>
      <w:r w:rsidR="00F5543E" w:rsidRPr="00B93702">
        <w:t xml:space="preserve"> and 7.2.6</w:t>
      </w:r>
      <w:r w:rsidRPr="00B93702">
        <w:t>.</w:t>
      </w:r>
    </w:p>
    <w:p w14:paraId="4A2E8A2D" w14:textId="77777777" w:rsidR="00BB104D" w:rsidRPr="00B93702" w:rsidRDefault="00BB104D" w:rsidP="00F311C8">
      <w:pPr>
        <w:pStyle w:val="Heading3"/>
      </w:pPr>
      <w:bookmarkStart w:id="696" w:name="_Toc21098087"/>
      <w:bookmarkStart w:id="697" w:name="_Toc29765649"/>
      <w:r w:rsidRPr="00B93702">
        <w:t>7.2.3</w:t>
      </w:r>
      <w:r w:rsidRPr="00B93702">
        <w:tab/>
        <w:t>Test purpose</w:t>
      </w:r>
      <w:bookmarkEnd w:id="696"/>
      <w:bookmarkEnd w:id="697"/>
    </w:p>
    <w:p w14:paraId="7677C174" w14:textId="77777777" w:rsidR="00BB104D" w:rsidRPr="00B93702" w:rsidRDefault="00BB104D" w:rsidP="00BB104D">
      <w:r w:rsidRPr="00B93702">
        <w:t>To verify that at the BS Reference sensitivity level the performance requirements shall be met for a specified reference measurement channel.</w:t>
      </w:r>
      <w:r w:rsidR="00C462C9" w:rsidRPr="00B93702">
        <w:t xml:space="preserve"> </w:t>
      </w:r>
    </w:p>
    <w:p w14:paraId="6B456890" w14:textId="77777777" w:rsidR="00BB104D" w:rsidRPr="00B93702" w:rsidRDefault="00BB104D" w:rsidP="00F311C8">
      <w:pPr>
        <w:pStyle w:val="Heading3"/>
      </w:pPr>
      <w:bookmarkStart w:id="698" w:name="_Toc21098088"/>
      <w:bookmarkStart w:id="699" w:name="_Toc29765650"/>
      <w:r w:rsidRPr="00B93702">
        <w:t>7.2.4</w:t>
      </w:r>
      <w:r w:rsidRPr="00B93702">
        <w:tab/>
        <w:t>Method of test</w:t>
      </w:r>
      <w:bookmarkEnd w:id="698"/>
      <w:bookmarkEnd w:id="699"/>
    </w:p>
    <w:p w14:paraId="60C94C07" w14:textId="77777777" w:rsidR="004F12B9" w:rsidRPr="00B93702" w:rsidRDefault="004F12B9" w:rsidP="004F12B9">
      <w:pPr>
        <w:keepNext/>
        <w:rPr>
          <w:rFonts w:cs="v5.0.0"/>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rFonts w:cs="v5.0.0"/>
          <w:snapToGrid w:val="0"/>
        </w:rPr>
        <w:t xml:space="preserve"> refer to single-RAT specifications; see clause 5</w:t>
      </w:r>
      <w:r w:rsidR="00246470" w:rsidRPr="00B93702">
        <w:rPr>
          <w:rFonts w:cs="v5.0.0"/>
          <w:snapToGrid w:val="0"/>
        </w:rPr>
        <w:t>, for a BS declared to support CS1 to CS6</w:t>
      </w:r>
      <w:r w:rsidR="00F5543E" w:rsidRPr="00B93702">
        <w:rPr>
          <w:rFonts w:cs="v5.0.0"/>
          <w:snapToGrid w:val="0"/>
        </w:rPr>
        <w:t>,</w:t>
      </w:r>
      <w:r w:rsidR="002F6EF4" w:rsidRPr="00B93702">
        <w:rPr>
          <w:rFonts w:cs="v5.0.0"/>
          <w:snapToGrid w:val="0"/>
        </w:rPr>
        <w:t xml:space="preserve"> CS8 to CS14</w:t>
      </w:r>
      <w:r w:rsidR="0031151C">
        <w:rPr>
          <w:rFonts w:cs="v5.0.0"/>
          <w:snapToGrid w:val="0"/>
        </w:rPr>
        <w:t>,</w:t>
      </w:r>
      <w:r w:rsidR="00F5543E" w:rsidRPr="00B93702">
        <w:rPr>
          <w:rFonts w:cs="v5.0.0"/>
          <w:snapToGrid w:val="0"/>
        </w:rPr>
        <w:t xml:space="preserve"> CS16 to CS17</w:t>
      </w:r>
      <w:r w:rsidR="0031151C" w:rsidRPr="00EF08BF">
        <w:rPr>
          <w:rFonts w:cs="v5.0.0"/>
          <w:snapToGrid w:val="0"/>
        </w:rPr>
        <w:t xml:space="preserve"> or CS19</w:t>
      </w:r>
      <w:r w:rsidRPr="00B93702">
        <w:rPr>
          <w:rFonts w:cs="v5.0.0"/>
          <w:snapToGrid w:val="0"/>
        </w:rPr>
        <w:t>. The following shall apply</w:t>
      </w:r>
      <w:r w:rsidR="00246470" w:rsidRPr="00B93702">
        <w:rPr>
          <w:rFonts w:cs="v5.0.0"/>
          <w:snapToGrid w:val="0"/>
        </w:rPr>
        <w:t>, for a BS declared to support CS1 to CS6</w:t>
      </w:r>
      <w:r w:rsidR="0031151C">
        <w:rPr>
          <w:rFonts w:cs="v5.0.0"/>
          <w:snapToGrid w:val="0"/>
        </w:rPr>
        <w:t>,</w:t>
      </w:r>
      <w:r w:rsidR="00F5543E" w:rsidRPr="00B93702">
        <w:rPr>
          <w:rFonts w:cs="v5.0.0"/>
          <w:snapToGrid w:val="0"/>
        </w:rPr>
        <w:t xml:space="preserve"> CS16 to CS17</w:t>
      </w:r>
      <w:r w:rsidR="0031151C" w:rsidRPr="00EF08BF">
        <w:rPr>
          <w:rFonts w:cs="v5.0.0"/>
          <w:snapToGrid w:val="0"/>
        </w:rPr>
        <w:t xml:space="preserve"> or CS19</w:t>
      </w:r>
      <w:r w:rsidRPr="00B93702">
        <w:rPr>
          <w:rFonts w:cs="v5.0.0"/>
          <w:snapToGrid w:val="0"/>
        </w:rPr>
        <w:t>:</w:t>
      </w:r>
    </w:p>
    <w:p w14:paraId="2576A227" w14:textId="77777777"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subclauses 7.3 and 7.4.</w:t>
      </w:r>
    </w:p>
    <w:p w14:paraId="53378470" w14:textId="77777777" w:rsidR="004F12B9" w:rsidRPr="00B93702" w:rsidRDefault="00F2551A" w:rsidP="00F2551A">
      <w:pPr>
        <w:pStyle w:val="B10"/>
      </w:pPr>
      <w:r w:rsidRPr="00B93702">
        <w:t>-</w:t>
      </w:r>
      <w:r w:rsidRPr="00B93702">
        <w:tab/>
      </w:r>
      <w:r w:rsidR="004F12B9" w:rsidRPr="00B93702">
        <w:t>For references to TS 25.141</w:t>
      </w:r>
      <w:r w:rsidR="00AB74E3" w:rsidRPr="00B93702">
        <w:t xml:space="preserve"> [10]</w:t>
      </w:r>
      <w:r w:rsidR="004F12B9" w:rsidRPr="00B93702">
        <w:t>, the method of test is specified in TS 25.141 [10], subclause 7.2.4.</w:t>
      </w:r>
    </w:p>
    <w:p w14:paraId="13E0A777" w14:textId="77777777" w:rsidR="004F12B9" w:rsidRPr="00B93702" w:rsidRDefault="00F2551A" w:rsidP="00F2551A">
      <w:pPr>
        <w:pStyle w:val="B10"/>
      </w:pPr>
      <w:r w:rsidRPr="00B93702">
        <w:t>-</w:t>
      </w:r>
      <w:r w:rsidRPr="00B93702">
        <w:tab/>
      </w:r>
      <w:r w:rsidR="004F12B9" w:rsidRPr="00B93702">
        <w:t>For references to TS 25.142</w:t>
      </w:r>
      <w:r w:rsidR="00AB74E3" w:rsidRPr="00B93702">
        <w:t xml:space="preserve"> [12]</w:t>
      </w:r>
      <w:r w:rsidR="004F12B9" w:rsidRPr="00B93702">
        <w:t>, the method of test is specified in TS 25.142 [12], subclause 7.2.4.</w:t>
      </w:r>
    </w:p>
    <w:p w14:paraId="2C852D7D" w14:textId="77777777" w:rsidR="00F5543E" w:rsidRPr="00B93702" w:rsidRDefault="00F2551A" w:rsidP="00F5543E">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7.2.4.</w:t>
      </w:r>
    </w:p>
    <w:p w14:paraId="0C2EE32A" w14:textId="77777777" w:rsidR="00BB104D" w:rsidRPr="00B93702" w:rsidRDefault="00F5543E" w:rsidP="00F5543E">
      <w:pPr>
        <w:pStyle w:val="B10"/>
      </w:pPr>
      <w:r w:rsidRPr="00B93702">
        <w:t>-</w:t>
      </w:r>
      <w:r w:rsidRPr="00B93702">
        <w:tab/>
        <w:t>For references to TS 38.141-1 [26], the method of test is specified in TS 38.141-1 [26], subclause 7.2.4.</w:t>
      </w:r>
    </w:p>
    <w:p w14:paraId="7DCD720F" w14:textId="77777777" w:rsidR="00246470" w:rsidRPr="00B93702" w:rsidRDefault="00246470" w:rsidP="00246470">
      <w:r w:rsidRPr="00B93702">
        <w:t>If a BS is declared to support CS7</w:t>
      </w:r>
      <w:r w:rsidR="0031151C">
        <w:t>,</w:t>
      </w:r>
      <w:r w:rsidR="002F6EF4" w:rsidRPr="00B93702">
        <w:t xml:space="preserve"> CS15</w:t>
      </w:r>
      <w:r w:rsidR="0031151C" w:rsidRPr="00EF08BF">
        <w:t xml:space="preserve"> or CS18</w:t>
      </w:r>
      <w:r w:rsidRPr="00B93702">
        <w:t>, the following shall apply:</w:t>
      </w:r>
    </w:p>
    <w:p w14:paraId="4D9DA54E" w14:textId="77777777" w:rsidR="00246470" w:rsidRPr="00B93702" w:rsidRDefault="00246470" w:rsidP="00246470">
      <w:pPr>
        <w:pStyle w:val="B10"/>
      </w:pPr>
      <w:r w:rsidRPr="00B93702">
        <w:t>-</w:t>
      </w:r>
      <w:r w:rsidRPr="00B93702">
        <w:tab/>
        <w:t>For references to TS 25.141 [10], the method of test is specified in TS 25.141 [10], subclause 7.2.4.</w:t>
      </w:r>
    </w:p>
    <w:p w14:paraId="33DB84EB" w14:textId="77777777" w:rsidR="00246470" w:rsidRPr="00B93702" w:rsidRDefault="00246470" w:rsidP="00246470">
      <w:pPr>
        <w:pStyle w:val="B10"/>
      </w:pPr>
      <w:r w:rsidRPr="00B93702">
        <w:t>-</w:t>
      </w:r>
      <w:r w:rsidRPr="00B93702">
        <w:tab/>
        <w:t>For references to TS 36.141 [9], the method of test is specified in TS 36.141 [9], subclause 7.2.4.</w:t>
      </w:r>
    </w:p>
    <w:p w14:paraId="0786EE36" w14:textId="77777777" w:rsidR="00246470" w:rsidRPr="00B93702" w:rsidRDefault="00246470" w:rsidP="00246470">
      <w:pPr>
        <w:pStyle w:val="B10"/>
      </w:pPr>
      <w:r w:rsidRPr="00B93702">
        <w:t>-</w:t>
      </w:r>
      <w:r w:rsidRPr="00B93702">
        <w:tab/>
        <w:t>For testing GSM/EDGE reference sensitivity, steps in subclause 7.2.4.1 and 7.2.4.2 shall apply.</w:t>
      </w:r>
    </w:p>
    <w:p w14:paraId="5E6D41FE" w14:textId="77777777" w:rsidR="00246470" w:rsidRPr="00B93702" w:rsidRDefault="00246470" w:rsidP="00F311C8">
      <w:pPr>
        <w:pStyle w:val="Heading4"/>
      </w:pPr>
      <w:bookmarkStart w:id="700" w:name="_Toc21098089"/>
      <w:bookmarkStart w:id="701" w:name="_Toc29765651"/>
      <w:r w:rsidRPr="00B93702">
        <w:t>7.2.4.1</w:t>
      </w:r>
      <w:r w:rsidRPr="00B93702">
        <w:tab/>
        <w:t>Initial conditions for GSM/EDGE reference sensitivity level for CS7</w:t>
      </w:r>
      <w:r w:rsidR="0031151C">
        <w:t>,</w:t>
      </w:r>
      <w:r w:rsidR="002F6EF4" w:rsidRPr="00B93702">
        <w:t xml:space="preserve"> CS15</w:t>
      </w:r>
      <w:r w:rsidR="0031151C" w:rsidRPr="00EF08BF">
        <w:t xml:space="preserve"> or CS18</w:t>
      </w:r>
      <w:bookmarkEnd w:id="700"/>
      <w:bookmarkEnd w:id="701"/>
    </w:p>
    <w:p w14:paraId="208985D7" w14:textId="77777777" w:rsidR="00246470" w:rsidRPr="00B93702" w:rsidRDefault="00246470" w:rsidP="00246470">
      <w:r w:rsidRPr="00B93702">
        <w:t>Test environment:</w:t>
      </w:r>
      <w:r w:rsidRPr="00B93702">
        <w:tab/>
        <w:t>Normal; see Annex B.2.</w:t>
      </w:r>
    </w:p>
    <w:p w14:paraId="56E05768" w14:textId="77777777"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14:paraId="77860380" w14:textId="77777777" w:rsidR="00246470" w:rsidRPr="00B93702" w:rsidRDefault="00246470" w:rsidP="00246470">
      <w:pPr>
        <w:pStyle w:val="B10"/>
      </w:pPr>
      <w:r w:rsidRPr="00B93702">
        <w:t>1)</w:t>
      </w:r>
      <w:r w:rsidRPr="00B93702">
        <w:tab/>
        <w:t>Set up the equipment as shown in Annex I.2.1 TS 36.141[9].</w:t>
      </w:r>
    </w:p>
    <w:p w14:paraId="6B4133B8" w14:textId="77777777"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3F69FB2D" w14:textId="77777777" w:rsidR="00246470" w:rsidRPr="00B93702" w:rsidRDefault="00246470" w:rsidP="00246470">
      <w:pPr>
        <w:pStyle w:val="B20"/>
      </w:pPr>
      <w:r w:rsidRPr="00B93702">
        <w:t>-</w:t>
      </w:r>
      <w:r w:rsidRPr="00B93702">
        <w:tab/>
        <w:t>For GSM see subclauses 7.3 and 7.4 in TS 51.021 [11] and Annex P in TS 45.005 [6] for reference channels to test.</w:t>
      </w:r>
    </w:p>
    <w:p w14:paraId="5FD5C563" w14:textId="77777777" w:rsidR="00246470" w:rsidRPr="00B93702" w:rsidRDefault="00246470" w:rsidP="00F311C8">
      <w:pPr>
        <w:pStyle w:val="Heading4"/>
      </w:pPr>
      <w:bookmarkStart w:id="702" w:name="_Toc21098090"/>
      <w:bookmarkStart w:id="703" w:name="_Toc29765652"/>
      <w:r w:rsidRPr="00B93702">
        <w:t>7.2.4.2</w:t>
      </w:r>
      <w:r w:rsidRPr="00B93702">
        <w:tab/>
        <w:t>Procedure for GSM/EDGE reference sensitivity level for CS7</w:t>
      </w:r>
      <w:r w:rsidR="0031151C">
        <w:t>,</w:t>
      </w:r>
      <w:r w:rsidR="002F6EF4" w:rsidRPr="00B93702">
        <w:t xml:space="preserve"> CS15</w:t>
      </w:r>
      <w:r w:rsidR="0031151C" w:rsidRPr="00EF08BF">
        <w:t xml:space="preserve"> or CS18</w:t>
      </w:r>
      <w:bookmarkEnd w:id="702"/>
      <w:bookmarkEnd w:id="703"/>
    </w:p>
    <w:p w14:paraId="27025137" w14:textId="77777777" w:rsidR="00246470" w:rsidRPr="00B93702" w:rsidRDefault="00246470" w:rsidP="00246470">
      <w:pPr>
        <w:pStyle w:val="B10"/>
      </w:pPr>
      <w:r w:rsidRPr="00B93702">
        <w:t>1)</w:t>
      </w:r>
      <w:r w:rsidRPr="00B93702">
        <w:tab/>
        <w:t>Set the BS according to the applicable test configuration(s) (see clause 5).</w:t>
      </w:r>
    </w:p>
    <w:p w14:paraId="1EF27430" w14:textId="77777777" w:rsidR="00246470" w:rsidRPr="00B93702" w:rsidRDefault="00246470" w:rsidP="00246470">
      <w:pPr>
        <w:pStyle w:val="B10"/>
      </w:pPr>
      <w:r w:rsidRPr="00B93702">
        <w:t>2)</w:t>
      </w:r>
      <w:r w:rsidRPr="00B93702">
        <w:tab/>
        <w:t>Adjust the GSM/EDGE signal generator to the wanted signal levels as specified in TS 51.021, applicable parts of subclauses 7.3 and 7.4.</w:t>
      </w:r>
    </w:p>
    <w:p w14:paraId="56601AAC" w14:textId="77777777" w:rsidR="00246470" w:rsidRPr="00B93702" w:rsidRDefault="00246470" w:rsidP="00246470">
      <w:pPr>
        <w:pStyle w:val="B10"/>
      </w:pPr>
      <w:r w:rsidRPr="00B93702">
        <w:lastRenderedPageBreak/>
        <w:t>3)</w:t>
      </w:r>
      <w:r w:rsidRPr="00B93702">
        <w:tab/>
        <w:t>Measure the performance of the GSM/EDGE wanted signal at the BS receiver, as defined in TS 51.021, applicable parts of subclauses 7.3 and 7.4.</w:t>
      </w:r>
    </w:p>
    <w:p w14:paraId="3FEC0C08" w14:textId="77777777" w:rsidR="00F445B8" w:rsidRPr="00B93702" w:rsidRDefault="00F445B8" w:rsidP="00F445B8">
      <w:r w:rsidRPr="00B93702">
        <w:t>In addition, for a multi-band capable BS, the following step shall apply:</w:t>
      </w:r>
    </w:p>
    <w:p w14:paraId="5D9656B0" w14:textId="77777777" w:rsidR="00F445B8" w:rsidRPr="00B93702" w:rsidRDefault="00F445B8" w:rsidP="00F445B8">
      <w:pPr>
        <w:pStyle w:val="B10"/>
      </w:pPr>
      <w:r w:rsidRPr="00B93702">
        <w:t>-</w:t>
      </w:r>
      <w:r w:rsidRPr="00B93702">
        <w:tab/>
        <w:t xml:space="preserve">For multi-band capable BS and single band tests, repeat the tests per involved band where single </w:t>
      </w:r>
      <w:r w:rsidR="00BE2D7D" w:rsidRPr="00B93702">
        <w:t>carrier</w:t>
      </w:r>
      <w:r w:rsidRPr="00B93702">
        <w:t xml:space="preserve"> test models shall apply with no carrier activated in the other band.</w:t>
      </w:r>
      <w:r w:rsidR="00D33DDC" w:rsidRPr="00B93702">
        <w:t xml:space="preserve"> </w:t>
      </w:r>
      <w:r w:rsidRPr="00B93702">
        <w:t>For multi-band capable BS with separate antenna connector, the antenna connector not being under test shall be terminated.</w:t>
      </w:r>
    </w:p>
    <w:p w14:paraId="6B887839" w14:textId="77777777" w:rsidR="00BB104D" w:rsidRPr="00B93702" w:rsidRDefault="00BB104D" w:rsidP="00F311C8">
      <w:pPr>
        <w:pStyle w:val="Heading3"/>
      </w:pPr>
      <w:bookmarkStart w:id="704" w:name="_Toc21098091"/>
      <w:bookmarkStart w:id="705" w:name="_Toc29765653"/>
      <w:r w:rsidRPr="00B93702">
        <w:t>7.2.5</w:t>
      </w:r>
      <w:r w:rsidRPr="00B93702">
        <w:tab/>
        <w:t>Test requirements</w:t>
      </w:r>
      <w:bookmarkEnd w:id="704"/>
      <w:bookmarkEnd w:id="705"/>
    </w:p>
    <w:p w14:paraId="6D791E30" w14:textId="77777777" w:rsidR="00BB104D" w:rsidRPr="00B93702" w:rsidRDefault="00BB104D" w:rsidP="00BB104D">
      <w:r w:rsidRPr="00B93702">
        <w:t>For E-UTRA the test requirement is in TS 36.141 [9] subclause 7.2.5.</w:t>
      </w:r>
    </w:p>
    <w:p w14:paraId="5A87FE76" w14:textId="77777777" w:rsidR="00BB104D" w:rsidRPr="00B93702" w:rsidRDefault="00BB104D" w:rsidP="00BB104D">
      <w:r w:rsidRPr="00B93702">
        <w:t>For UTRA-FDD the test requirement is in TS 25.141 [10] subclause 7.2.5.</w:t>
      </w:r>
    </w:p>
    <w:p w14:paraId="2E39EBC8" w14:textId="77777777" w:rsidR="00BB104D" w:rsidRPr="00B93702" w:rsidRDefault="00BB104D" w:rsidP="00BB104D">
      <w:r w:rsidRPr="00B93702">
        <w:t>For UTRA-TDD the test requirement is in TS 25.142 [12] subclause 7.2.5.</w:t>
      </w:r>
    </w:p>
    <w:p w14:paraId="7F17153E" w14:textId="77777777" w:rsidR="002F6EF4" w:rsidRPr="00B93702" w:rsidRDefault="00BB104D" w:rsidP="002F6EF4">
      <w:r w:rsidRPr="00B93702">
        <w:t>For GSM-EDGE the test requirement is in TS 51.021 [11] subclauses 7.3 and 7.4.</w:t>
      </w:r>
    </w:p>
    <w:p w14:paraId="3396F791" w14:textId="77777777" w:rsidR="00BB104D" w:rsidRPr="00B93702" w:rsidRDefault="002F6EF4" w:rsidP="00BB104D">
      <w:r w:rsidRPr="00B93702">
        <w:t>For NB-IoT the test requirement is in TS 36.141 [9] subclause 7.2.5.</w:t>
      </w:r>
    </w:p>
    <w:p w14:paraId="41A43BE2" w14:textId="77777777" w:rsidR="002E7A10" w:rsidRPr="00B93702" w:rsidRDefault="00F5543E" w:rsidP="00F5543E">
      <w:r w:rsidRPr="00B93702">
        <w:t>For NR the test requirement is in TS 38.141-1 [26] subclause 7.2.5.</w:t>
      </w:r>
    </w:p>
    <w:p w14:paraId="549A2E82" w14:textId="77777777" w:rsidR="00A26C61" w:rsidRPr="00B93702" w:rsidRDefault="00A26C61" w:rsidP="00F311C8">
      <w:pPr>
        <w:pStyle w:val="Heading2"/>
      </w:pPr>
      <w:bookmarkStart w:id="706" w:name="_Toc21098092"/>
      <w:bookmarkStart w:id="707" w:name="_Toc29765654"/>
      <w:r w:rsidRPr="00B93702">
        <w:t>7.3</w:t>
      </w:r>
      <w:r w:rsidRPr="00B93702">
        <w:tab/>
        <w:t>Dynamic range</w:t>
      </w:r>
      <w:bookmarkEnd w:id="706"/>
      <w:bookmarkEnd w:id="707"/>
    </w:p>
    <w:p w14:paraId="39F71029" w14:textId="77777777" w:rsidR="005620F2" w:rsidRPr="00B93702" w:rsidRDefault="005620F2" w:rsidP="00F311C8">
      <w:pPr>
        <w:pStyle w:val="Heading3"/>
      </w:pPr>
      <w:bookmarkStart w:id="708" w:name="_Toc21098093"/>
      <w:bookmarkStart w:id="709" w:name="_Toc29765655"/>
      <w:r w:rsidRPr="00B93702">
        <w:t>7.3.1</w:t>
      </w:r>
      <w:r w:rsidRPr="00B93702">
        <w:tab/>
        <w:t>Definition and applicability</w:t>
      </w:r>
      <w:bookmarkEnd w:id="708"/>
      <w:bookmarkEnd w:id="709"/>
    </w:p>
    <w:p w14:paraId="5633D40D" w14:textId="77777777" w:rsidR="005620F2" w:rsidRPr="00B93702" w:rsidRDefault="005620F2" w:rsidP="005620F2">
      <w:r w:rsidRPr="00B93702">
        <w:t xml:space="preserve">The dynamic range is a measure of the capability of the receiver to receive a wanted signal in the presence of an interfering signal inside the received channel bandwidth or the capability of receiving high level of </w:t>
      </w:r>
      <w:r w:rsidR="004F12B9" w:rsidRPr="00B93702">
        <w:t xml:space="preserve">the </w:t>
      </w:r>
      <w:r w:rsidRPr="00B93702">
        <w:t xml:space="preserve">wanted signal. </w:t>
      </w:r>
    </w:p>
    <w:p w14:paraId="1D5AEACA" w14:textId="77777777" w:rsidR="005620F2" w:rsidRPr="00B93702" w:rsidRDefault="005620F2" w:rsidP="00F311C8">
      <w:pPr>
        <w:pStyle w:val="Heading3"/>
      </w:pPr>
      <w:bookmarkStart w:id="710" w:name="_Toc21098094"/>
      <w:bookmarkStart w:id="711" w:name="_Toc29765656"/>
      <w:r w:rsidRPr="00B93702">
        <w:t>7.3.2</w:t>
      </w:r>
      <w:r w:rsidRPr="00B93702">
        <w:tab/>
      </w:r>
      <w:r w:rsidR="00DB7FF2" w:rsidRPr="00B93702">
        <w:t>Minimum requirement</w:t>
      </w:r>
      <w:bookmarkEnd w:id="710"/>
      <w:bookmarkEnd w:id="711"/>
    </w:p>
    <w:p w14:paraId="43EE08B8" w14:textId="77777777" w:rsidR="005620F2" w:rsidRPr="00B93702" w:rsidRDefault="005620F2" w:rsidP="005620F2">
      <w:r w:rsidRPr="00B93702">
        <w:t>The minimum requirement is in TS 37.104 [2] subclauses 7.3.1, 7.3.2, 7.3.3, 7.3.4</w:t>
      </w:r>
      <w:r w:rsidR="00F5543E" w:rsidRPr="00B93702">
        <w:t>,</w:t>
      </w:r>
      <w:r w:rsidR="002F6EF4" w:rsidRPr="00B93702">
        <w:t xml:space="preserve"> 7.3.5</w:t>
      </w:r>
      <w:r w:rsidR="00F5543E" w:rsidRPr="00B93702">
        <w:t xml:space="preserve"> and 7.3.6</w:t>
      </w:r>
      <w:r w:rsidRPr="00B93702">
        <w:t>.</w:t>
      </w:r>
    </w:p>
    <w:p w14:paraId="1DD163AC" w14:textId="77777777" w:rsidR="005620F2" w:rsidRPr="00B93702" w:rsidRDefault="005620F2" w:rsidP="00F311C8">
      <w:pPr>
        <w:pStyle w:val="Heading3"/>
      </w:pPr>
      <w:bookmarkStart w:id="712" w:name="_Toc21098095"/>
      <w:bookmarkStart w:id="713" w:name="_Toc29765657"/>
      <w:r w:rsidRPr="00B93702">
        <w:t>7.3.3</w:t>
      </w:r>
      <w:r w:rsidRPr="00B93702">
        <w:tab/>
        <w:t>Test purpose</w:t>
      </w:r>
      <w:bookmarkEnd w:id="712"/>
      <w:bookmarkEnd w:id="713"/>
    </w:p>
    <w:p w14:paraId="04E97563" w14:textId="77777777" w:rsidR="005620F2" w:rsidRPr="00B93702" w:rsidRDefault="005620F2" w:rsidP="005620F2">
      <w:r w:rsidRPr="00B93702">
        <w:t xml:space="preserve">To verify that at the BS receiver dynamic range, the receiver performance shall fulfil the specified limit. </w:t>
      </w:r>
    </w:p>
    <w:p w14:paraId="0B48F76A" w14:textId="77777777" w:rsidR="005620F2" w:rsidRPr="00B93702" w:rsidRDefault="005620F2" w:rsidP="00F311C8">
      <w:pPr>
        <w:pStyle w:val="Heading3"/>
      </w:pPr>
      <w:bookmarkStart w:id="714" w:name="_Toc21098096"/>
      <w:bookmarkStart w:id="715" w:name="_Toc29765658"/>
      <w:r w:rsidRPr="00B93702">
        <w:t>7.3.4</w:t>
      </w:r>
      <w:r w:rsidRPr="00B93702">
        <w:tab/>
        <w:t>Method of test</w:t>
      </w:r>
      <w:bookmarkEnd w:id="714"/>
      <w:bookmarkEnd w:id="715"/>
    </w:p>
    <w:p w14:paraId="09484393" w14:textId="77777777" w:rsidR="004F12B9" w:rsidRPr="00B93702" w:rsidRDefault="004F12B9" w:rsidP="00EA5ECC">
      <w:pPr>
        <w:rPr>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snapToGrid w:val="0"/>
        </w:rPr>
        <w:t xml:space="preserve"> refer to single-RAT specifications; see clause 5</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31151C">
        <w:rPr>
          <w:snapToGrid w:val="0"/>
        </w:rPr>
        <w:t>,</w:t>
      </w:r>
      <w:r w:rsidR="00F5543E" w:rsidRPr="00B93702">
        <w:rPr>
          <w:snapToGrid w:val="0"/>
        </w:rPr>
        <w:t xml:space="preserve"> CS16 to CS17</w:t>
      </w:r>
      <w:r w:rsidR="0031151C" w:rsidRPr="00EF08BF">
        <w:rPr>
          <w:snapToGrid w:val="0"/>
        </w:rPr>
        <w:t xml:space="preserve"> or CS19</w:t>
      </w:r>
      <w:r w:rsidRPr="00B93702">
        <w:rPr>
          <w:snapToGrid w:val="0"/>
        </w:rPr>
        <w:t>. The following shall apply</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31151C">
        <w:rPr>
          <w:snapToGrid w:val="0"/>
        </w:rPr>
        <w:t>,</w:t>
      </w:r>
      <w:r w:rsidR="00F5543E" w:rsidRPr="00B93702">
        <w:rPr>
          <w:snapToGrid w:val="0"/>
        </w:rPr>
        <w:t xml:space="preserve"> CS16 to CS17</w:t>
      </w:r>
      <w:r w:rsidR="0031151C" w:rsidRPr="00EF08BF">
        <w:rPr>
          <w:snapToGrid w:val="0"/>
        </w:rPr>
        <w:t xml:space="preserve"> or CS19</w:t>
      </w:r>
      <w:r w:rsidRPr="00B93702">
        <w:rPr>
          <w:snapToGrid w:val="0"/>
        </w:rPr>
        <w:t>:</w:t>
      </w:r>
    </w:p>
    <w:p w14:paraId="34551C5E" w14:textId="77777777"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 7.1.</w:t>
      </w:r>
    </w:p>
    <w:p w14:paraId="402E244E" w14:textId="77777777" w:rsidR="004F12B9" w:rsidRPr="00B93702" w:rsidRDefault="00F2551A" w:rsidP="00F2551A">
      <w:pPr>
        <w:pStyle w:val="B10"/>
      </w:pPr>
      <w:r w:rsidRPr="00B93702">
        <w:t>-</w:t>
      </w:r>
      <w:r w:rsidR="00E46B59" w:rsidRPr="00B93702">
        <w:tab/>
      </w:r>
      <w:r w:rsidR="004F12B9" w:rsidRPr="00B93702">
        <w:t>For references to TS 25.141</w:t>
      </w:r>
      <w:r w:rsidR="00AB74E3" w:rsidRPr="00B93702">
        <w:t xml:space="preserve"> [10]</w:t>
      </w:r>
      <w:r w:rsidR="004F12B9" w:rsidRPr="00B93702">
        <w:t>, the method of test is specified in TS 25.141 [10], subclause 7.3.4.</w:t>
      </w:r>
    </w:p>
    <w:p w14:paraId="45339C3A" w14:textId="77777777" w:rsidR="004F12B9" w:rsidRPr="00B93702" w:rsidRDefault="00F2551A" w:rsidP="00F2551A">
      <w:pPr>
        <w:pStyle w:val="B10"/>
      </w:pPr>
      <w:r w:rsidRPr="00B93702">
        <w:t>-</w:t>
      </w:r>
      <w:r w:rsidR="00E46B59" w:rsidRPr="00B93702">
        <w:tab/>
      </w:r>
      <w:r w:rsidR="004F12B9" w:rsidRPr="00B93702">
        <w:t>For references to TS 25.142</w:t>
      </w:r>
      <w:r w:rsidR="00AB74E3" w:rsidRPr="00B93702">
        <w:t xml:space="preserve"> [12]</w:t>
      </w:r>
      <w:r w:rsidR="004F12B9" w:rsidRPr="00B93702">
        <w:t>, the method of test is specified in TS 25.142 [12], subclause 7.3.4.</w:t>
      </w:r>
    </w:p>
    <w:p w14:paraId="67FD3961" w14:textId="77777777" w:rsidR="00F5543E" w:rsidRPr="00B93702" w:rsidRDefault="00F2551A" w:rsidP="00F5543E">
      <w:pPr>
        <w:pStyle w:val="B10"/>
      </w:pPr>
      <w:r w:rsidRPr="00B93702">
        <w:t>-</w:t>
      </w:r>
      <w:r w:rsidR="00E46B59" w:rsidRPr="00B93702">
        <w:tab/>
      </w:r>
      <w:r w:rsidR="004F12B9" w:rsidRPr="00B93702">
        <w:t>For references to TS 36.141</w:t>
      </w:r>
      <w:r w:rsidR="00AB74E3" w:rsidRPr="00B93702">
        <w:t xml:space="preserve"> [9]</w:t>
      </w:r>
      <w:r w:rsidR="004F12B9" w:rsidRPr="00B93702">
        <w:t>, the method of test is specified in TS 36.141 [9], subclause 7.3.4.</w:t>
      </w:r>
    </w:p>
    <w:p w14:paraId="788F360C" w14:textId="77777777" w:rsidR="004F12B9" w:rsidRPr="00B93702" w:rsidRDefault="00F5543E" w:rsidP="00F5543E">
      <w:pPr>
        <w:pStyle w:val="B10"/>
      </w:pPr>
      <w:r w:rsidRPr="00B93702">
        <w:t>-</w:t>
      </w:r>
      <w:r w:rsidRPr="00B93702">
        <w:tab/>
        <w:t>For references to TS 38.141-1 [26], the method of test is specified in TS 38.141-1 [26], subclause 7.3.4.</w:t>
      </w:r>
    </w:p>
    <w:p w14:paraId="29195535" w14:textId="77777777" w:rsidR="00246470" w:rsidRPr="00B93702" w:rsidRDefault="00246470" w:rsidP="00246470">
      <w:r w:rsidRPr="00B93702">
        <w:t>If a BS is declared to support CS7</w:t>
      </w:r>
      <w:r w:rsidR="0031151C">
        <w:t>,</w:t>
      </w:r>
      <w:r w:rsidR="002F6EF4" w:rsidRPr="00B93702">
        <w:t xml:space="preserve"> CS15</w:t>
      </w:r>
      <w:r w:rsidR="0031151C" w:rsidRPr="00EF08BF">
        <w:t xml:space="preserve"> or CS18</w:t>
      </w:r>
      <w:r w:rsidRPr="00B93702">
        <w:t>, the following shall apply:</w:t>
      </w:r>
    </w:p>
    <w:p w14:paraId="4BE6ACFE" w14:textId="77777777" w:rsidR="00246470" w:rsidRPr="00B93702" w:rsidRDefault="00246470" w:rsidP="00246470">
      <w:pPr>
        <w:pStyle w:val="B10"/>
      </w:pPr>
      <w:r w:rsidRPr="00B93702">
        <w:t>-</w:t>
      </w:r>
      <w:r w:rsidRPr="00B93702">
        <w:tab/>
        <w:t>For references to TS 25.141 [10], the method of test is specified in TS 25.141 [10], subclause 7.3.4.</w:t>
      </w:r>
    </w:p>
    <w:p w14:paraId="6B8764D6" w14:textId="77777777" w:rsidR="00246470" w:rsidRPr="00B93702" w:rsidRDefault="00246470" w:rsidP="00246470">
      <w:pPr>
        <w:pStyle w:val="B10"/>
      </w:pPr>
      <w:r w:rsidRPr="00B93702">
        <w:t>-</w:t>
      </w:r>
      <w:r w:rsidRPr="00B93702">
        <w:tab/>
        <w:t>For references to TS 36.141 [9], the method of test is specified in TS 36.141 [9], subclause 7.3.4.</w:t>
      </w:r>
    </w:p>
    <w:p w14:paraId="44345A68" w14:textId="77777777" w:rsidR="00246470" w:rsidRPr="00B93702" w:rsidRDefault="00246470" w:rsidP="00246470">
      <w:pPr>
        <w:pStyle w:val="B10"/>
      </w:pPr>
      <w:r w:rsidRPr="00B93702">
        <w:t>-</w:t>
      </w:r>
      <w:r w:rsidRPr="00B93702">
        <w:tab/>
        <w:t>For testing GSM/EDGE dynamic range, steps in subclause 7.3.4.1 and 7.3.4.2 shall apply.</w:t>
      </w:r>
    </w:p>
    <w:p w14:paraId="277D1A94" w14:textId="77777777" w:rsidR="00246470" w:rsidRPr="00B93702" w:rsidRDefault="00246470" w:rsidP="00F311C8">
      <w:pPr>
        <w:pStyle w:val="Heading4"/>
      </w:pPr>
      <w:bookmarkStart w:id="716" w:name="_Toc21098097"/>
      <w:bookmarkStart w:id="717" w:name="_Toc29765659"/>
      <w:r w:rsidRPr="00B93702">
        <w:t>7.3.4.1</w:t>
      </w:r>
      <w:r w:rsidRPr="00B93702">
        <w:tab/>
        <w:t>Initial conditions for GSM/EDGE dynamic range for CS7</w:t>
      </w:r>
      <w:r w:rsidR="0031151C">
        <w:t>,</w:t>
      </w:r>
      <w:r w:rsidR="002F6EF4" w:rsidRPr="00B93702">
        <w:t xml:space="preserve"> CS15</w:t>
      </w:r>
      <w:r w:rsidR="0031151C" w:rsidRPr="00EF08BF">
        <w:t xml:space="preserve"> or CS18</w:t>
      </w:r>
      <w:bookmarkEnd w:id="716"/>
      <w:bookmarkEnd w:id="717"/>
    </w:p>
    <w:p w14:paraId="05716E98" w14:textId="77777777" w:rsidR="00246470" w:rsidRPr="00B93702" w:rsidRDefault="00246470" w:rsidP="00246470">
      <w:r w:rsidRPr="00B93702">
        <w:t>Test environment:</w:t>
      </w:r>
      <w:r w:rsidRPr="00B93702">
        <w:tab/>
        <w:t>Normal; see Annex B.2.</w:t>
      </w:r>
    </w:p>
    <w:p w14:paraId="6BAC73FD" w14:textId="77777777" w:rsidR="00246470" w:rsidRPr="00B93702" w:rsidRDefault="00D33DDC" w:rsidP="00246470">
      <w:pPr>
        <w:rPr>
          <w:rFonts w:eastAsia="MS P??" w:cs="v4.2.0"/>
        </w:rPr>
      </w:pPr>
      <w:r w:rsidRPr="00B93702">
        <w:lastRenderedPageBreak/>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14:paraId="51EAA8A5" w14:textId="77777777" w:rsidR="00246470" w:rsidRPr="00B93702" w:rsidRDefault="00246470" w:rsidP="00246470">
      <w:pPr>
        <w:pStyle w:val="B10"/>
      </w:pPr>
      <w:r w:rsidRPr="00B93702">
        <w:t>1)</w:t>
      </w:r>
      <w:r w:rsidRPr="00B93702">
        <w:tab/>
        <w:t>Set up the equipment as shown in Annex I.2.1 TS 36.141[9].</w:t>
      </w:r>
    </w:p>
    <w:p w14:paraId="3254A5F9" w14:textId="77777777"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747007BD" w14:textId="77777777" w:rsidR="00246470" w:rsidRPr="00B93702" w:rsidRDefault="00246470" w:rsidP="00246470">
      <w:pPr>
        <w:pStyle w:val="B20"/>
      </w:pPr>
      <w:r w:rsidRPr="00B93702">
        <w:t>-</w:t>
      </w:r>
      <w:r w:rsidRPr="00B93702">
        <w:tab/>
        <w:t>For GSM see subclause 7.1 in TS 51.021 [11] for reference channels to test.</w:t>
      </w:r>
    </w:p>
    <w:p w14:paraId="08E5C60A" w14:textId="77777777" w:rsidR="00246470" w:rsidRPr="00B93702" w:rsidRDefault="00246470" w:rsidP="00F311C8">
      <w:pPr>
        <w:pStyle w:val="Heading4"/>
      </w:pPr>
      <w:bookmarkStart w:id="718" w:name="_Toc21098098"/>
      <w:bookmarkStart w:id="719" w:name="_Toc29765660"/>
      <w:r w:rsidRPr="00B93702">
        <w:t>7.3.4.2</w:t>
      </w:r>
      <w:r w:rsidRPr="00B93702">
        <w:tab/>
        <w:t>Procedure for GSM/EDGE dynamic range for CS7</w:t>
      </w:r>
      <w:r w:rsidR="0031151C">
        <w:t>,</w:t>
      </w:r>
      <w:r w:rsidR="002F6EF4" w:rsidRPr="00B93702">
        <w:t xml:space="preserve"> CS15</w:t>
      </w:r>
      <w:r w:rsidR="0031151C" w:rsidRPr="00EF08BF">
        <w:t xml:space="preserve"> or CS18</w:t>
      </w:r>
      <w:bookmarkEnd w:id="718"/>
      <w:bookmarkEnd w:id="719"/>
    </w:p>
    <w:p w14:paraId="71EB2228" w14:textId="77777777" w:rsidR="00246470" w:rsidRPr="00B93702" w:rsidRDefault="00246470" w:rsidP="00246470">
      <w:pPr>
        <w:pStyle w:val="B10"/>
      </w:pPr>
      <w:r w:rsidRPr="00B93702">
        <w:t>1)</w:t>
      </w:r>
      <w:r w:rsidRPr="00B93702">
        <w:tab/>
        <w:t>Set the BS according to the applicable test configuration(s) (see clause 5).</w:t>
      </w:r>
    </w:p>
    <w:p w14:paraId="648A3F08" w14:textId="77777777" w:rsidR="00246470" w:rsidRPr="00B93702" w:rsidRDefault="00246470" w:rsidP="00246470">
      <w:pPr>
        <w:pStyle w:val="B10"/>
      </w:pPr>
      <w:r w:rsidRPr="00B93702">
        <w:t>2)</w:t>
      </w:r>
      <w:r w:rsidRPr="00B93702">
        <w:tab/>
        <w:t>Adjust the GSM/EDGE signal generator to the wanted signal levels as specified in TS 51.021, applicable parts of subclauses 7.1</w:t>
      </w:r>
    </w:p>
    <w:p w14:paraId="26A10254" w14:textId="77777777" w:rsidR="00246470" w:rsidRPr="00B93702" w:rsidRDefault="00246470" w:rsidP="00246470">
      <w:pPr>
        <w:pStyle w:val="B10"/>
      </w:pPr>
      <w:r w:rsidRPr="00B93702">
        <w:t>3)</w:t>
      </w:r>
      <w:r w:rsidRPr="00B93702">
        <w:tab/>
        <w:t>Measure the performance of the GSM/EDGE wanted signal at the BS receiver, as defined in TS 51.021, applicable parts of subclause 7.1.</w:t>
      </w:r>
    </w:p>
    <w:p w14:paraId="09E323FD" w14:textId="77777777" w:rsidR="008672B0" w:rsidRPr="00B93702" w:rsidRDefault="008672B0" w:rsidP="008672B0">
      <w:r w:rsidRPr="00B93702">
        <w:t>In addition, for a multi-band capable BS, the following step shall apply:</w:t>
      </w:r>
    </w:p>
    <w:p w14:paraId="69E861B9" w14:textId="77777777" w:rsidR="008672B0" w:rsidRPr="00B93702" w:rsidRDefault="008672B0" w:rsidP="008672B0">
      <w:pPr>
        <w:pStyle w:val="B10"/>
      </w:pPr>
      <w:r w:rsidRPr="00B93702">
        <w:t>-</w:t>
      </w:r>
      <w:r w:rsidRPr="00B93702">
        <w:tab/>
        <w:t>For multi-band capable BS and single band tests, repeat the tests per involved band with no carrier activated in the other band.</w:t>
      </w:r>
      <w:r w:rsidR="00D33DDC" w:rsidRPr="00B93702">
        <w:t xml:space="preserve"> </w:t>
      </w:r>
      <w:r w:rsidRPr="00B93702">
        <w:t>For multi-band capable BS with separate antenna connector, the antenna connector not being under test shall be terminated.</w:t>
      </w:r>
    </w:p>
    <w:p w14:paraId="12F9D49F" w14:textId="77777777" w:rsidR="005620F2" w:rsidRPr="00B93702" w:rsidRDefault="005620F2" w:rsidP="00F311C8">
      <w:pPr>
        <w:pStyle w:val="Heading3"/>
      </w:pPr>
      <w:bookmarkStart w:id="720" w:name="_Toc21098099"/>
      <w:bookmarkStart w:id="721" w:name="_Toc29765661"/>
      <w:r w:rsidRPr="00B93702">
        <w:t>7.3.5</w:t>
      </w:r>
      <w:r w:rsidRPr="00B93702">
        <w:tab/>
        <w:t>Test requirements</w:t>
      </w:r>
      <w:bookmarkEnd w:id="720"/>
      <w:bookmarkEnd w:id="721"/>
    </w:p>
    <w:p w14:paraId="155E8625" w14:textId="77777777" w:rsidR="005620F2" w:rsidRPr="00B93702" w:rsidRDefault="005620F2" w:rsidP="005620F2">
      <w:r w:rsidRPr="00B93702">
        <w:t>For E-UTRA the test requirement is in TS 36.141 [9] subclause 7.3.5.</w:t>
      </w:r>
    </w:p>
    <w:p w14:paraId="664CFDA0" w14:textId="77777777" w:rsidR="005620F2" w:rsidRPr="00B93702" w:rsidRDefault="005620F2" w:rsidP="005620F2">
      <w:r w:rsidRPr="00B93702">
        <w:t>For UTRA-FDD the test requirement is in TS 25.141 [10] subclause 7.3.5.</w:t>
      </w:r>
    </w:p>
    <w:p w14:paraId="32AAC834" w14:textId="77777777" w:rsidR="005620F2" w:rsidRPr="00B93702" w:rsidRDefault="005620F2" w:rsidP="005620F2">
      <w:r w:rsidRPr="00B93702">
        <w:t>For UTRA-TDD the test requirement is in TS 25.142 [12] subclause 7.3.5.</w:t>
      </w:r>
    </w:p>
    <w:p w14:paraId="5CCF4E01" w14:textId="77777777" w:rsidR="002F6EF4" w:rsidRPr="00B93702" w:rsidRDefault="005620F2" w:rsidP="002F6EF4">
      <w:r w:rsidRPr="00B93702">
        <w:t>For GSM-EDGE the test requirement is in TS 51.021 [11] subclause 7.1.</w:t>
      </w:r>
    </w:p>
    <w:p w14:paraId="17F05169" w14:textId="77777777" w:rsidR="00F5543E" w:rsidRPr="00B93702" w:rsidRDefault="002F6EF4" w:rsidP="00F5543E">
      <w:r w:rsidRPr="00B93702">
        <w:t>For NB-IoT the test requirement is in TS 36.141 [9] subclause 7.3.5.</w:t>
      </w:r>
    </w:p>
    <w:p w14:paraId="796FE2D6" w14:textId="77777777" w:rsidR="005620F2" w:rsidRPr="00B93702" w:rsidRDefault="00F5543E" w:rsidP="00F5543E">
      <w:r w:rsidRPr="00B93702">
        <w:t>For NR the test requirement is in TS 38.141-1 [26] subclause 7.3.5.</w:t>
      </w:r>
    </w:p>
    <w:p w14:paraId="545E26B3" w14:textId="77777777" w:rsidR="00A26C61" w:rsidRPr="00B93702" w:rsidRDefault="00A26C61" w:rsidP="00F311C8">
      <w:pPr>
        <w:pStyle w:val="Heading2"/>
      </w:pPr>
      <w:bookmarkStart w:id="722" w:name="_Toc21098100"/>
      <w:bookmarkStart w:id="723" w:name="_Toc29765662"/>
      <w:r w:rsidRPr="00B93702">
        <w:t>7.4</w:t>
      </w:r>
      <w:r w:rsidRPr="00B93702">
        <w:tab/>
        <w:t>In-band selectivity and blocking</w:t>
      </w:r>
      <w:bookmarkEnd w:id="722"/>
      <w:bookmarkEnd w:id="723"/>
    </w:p>
    <w:p w14:paraId="3AFF7DB7" w14:textId="77777777" w:rsidR="008631CF" w:rsidRPr="00B93702" w:rsidRDefault="008631CF" w:rsidP="00F311C8">
      <w:pPr>
        <w:pStyle w:val="Heading3"/>
      </w:pPr>
      <w:bookmarkStart w:id="724" w:name="_Toc21098101"/>
      <w:bookmarkStart w:id="725" w:name="_Toc29765663"/>
      <w:r w:rsidRPr="00B93702">
        <w:t>7.4.1</w:t>
      </w:r>
      <w:r w:rsidRPr="00B93702">
        <w:tab/>
        <w:t>Definition and applicability</w:t>
      </w:r>
      <w:bookmarkEnd w:id="724"/>
      <w:bookmarkEnd w:id="725"/>
    </w:p>
    <w:p w14:paraId="7686A367" w14:textId="77777777" w:rsidR="002F6EF4" w:rsidRPr="00B93702" w:rsidRDefault="008631CF" w:rsidP="002F6EF4">
      <w:r w:rsidRPr="00B93702">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2637A307" w14:textId="77777777" w:rsidR="00F5543E" w:rsidRPr="00B93702" w:rsidRDefault="00F5543E" w:rsidP="00F5543E">
      <w:r w:rsidRPr="00B93702">
        <w:t xml:space="preserve">The </w:t>
      </w:r>
      <w:r w:rsidRPr="00B93702">
        <w:rPr>
          <w:rFonts w:cs="v3.8.0"/>
        </w:rPr>
        <w:t xml:space="preserve">in-band </w:t>
      </w:r>
      <w:r w:rsidRPr="00B93702">
        <w:rPr>
          <w:lang w:eastAsia="zh-CN"/>
        </w:rPr>
        <w:t xml:space="preserve">blocking requirement </w:t>
      </w:r>
      <w:r w:rsidRPr="00B93702">
        <w:rPr>
          <w:rFonts w:cs="v3.8.0"/>
        </w:rPr>
        <w:t>applies</w:t>
      </w:r>
      <w:r w:rsidRPr="00B93702">
        <w:rPr>
          <w:lang w:eastAsia="zh-CN"/>
        </w:rPr>
        <w:t xml:space="preserve"> from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rPr>
          <w:lang w:eastAsia="zh-CN"/>
        </w:rPr>
        <w:t xml:space="preserve">, </w:t>
      </w:r>
      <w:r w:rsidRPr="00B93702">
        <w:rPr>
          <w:rFonts w:cs="v3.8.0"/>
        </w:rPr>
        <w:t xml:space="preserve">excluding the downlink frequency range of the </w:t>
      </w:r>
      <w:r w:rsidR="00D36B09">
        <w:rPr>
          <w:rFonts w:cs="v3.8.0" w:hint="eastAsia"/>
          <w:lang w:val="en-US" w:eastAsia="zh-CN"/>
        </w:rPr>
        <w:t xml:space="preserve">FDD </w:t>
      </w:r>
      <w:r w:rsidRPr="00B93702">
        <w:rPr>
          <w:rFonts w:cs="v3.8.0"/>
          <w:i/>
        </w:rPr>
        <w:t>operating band</w:t>
      </w:r>
      <w:r w:rsidRPr="00B93702">
        <w:rPr>
          <w:rFonts w:cs="v3.8.0"/>
        </w:rPr>
        <w:t>.</w:t>
      </w:r>
      <w:r w:rsidRPr="00B93702">
        <w:t xml:space="preserve"> </w:t>
      </w:r>
      <w:r w:rsidRPr="00B93702">
        <w:rPr>
          <w:rFonts w:cs="v5.0.0"/>
        </w:rPr>
        <w:t xml:space="preserve">The values of </w:t>
      </w:r>
      <w:r w:rsidRPr="00B93702">
        <w:t>Δf</w:t>
      </w:r>
      <w:r w:rsidRPr="00B93702">
        <w:rPr>
          <w:vertAlign w:val="subscript"/>
        </w:rPr>
        <w:t>OOB</w:t>
      </w:r>
      <w:r w:rsidRPr="00B93702">
        <w:rPr>
          <w:rFonts w:cs="v5.0.0"/>
        </w:rPr>
        <w:t xml:space="preserve"> are </w:t>
      </w:r>
      <w:r w:rsidRPr="00B93702">
        <w:t>defined in table 7.4.1-1.</w:t>
      </w:r>
      <w:r w:rsidRPr="00B93702">
        <w:rPr>
          <w:lang w:val="en-US"/>
        </w:rPr>
        <w:t xml:space="preserve"> For a BS with multi-RAT operation where the individual RATs are in different RAT specific bands that partially or fully overlap; </w:t>
      </w:r>
      <w:r w:rsidRPr="00B93702">
        <w:t>Δ</w:t>
      </w:r>
      <w:r w:rsidRPr="00B93702">
        <w:rPr>
          <w:lang w:val="en-US"/>
        </w:rPr>
        <w:t>f</w:t>
      </w:r>
      <w:r w:rsidRPr="00B93702">
        <w:rPr>
          <w:vertAlign w:val="subscript"/>
          <w:lang w:val="en-US"/>
        </w:rPr>
        <w:t>OOB</w:t>
      </w:r>
      <w:r w:rsidRPr="00B93702">
        <w:rPr>
          <w:lang w:val="en-US"/>
        </w:rPr>
        <w:t xml:space="preserve"> is according to the combined frequency range occupied by the overlapping bands.</w:t>
      </w:r>
    </w:p>
    <w:p w14:paraId="3F75F9B7" w14:textId="77777777" w:rsidR="00F5543E" w:rsidRPr="00B93702" w:rsidRDefault="00F5543E" w:rsidP="00F5543E">
      <w:pPr>
        <w:pStyle w:val="TH"/>
      </w:pPr>
      <w:r w:rsidRPr="00B93702">
        <w:t>Table 7.4.1-1: Maximum Δf</w:t>
      </w:r>
      <w:r w:rsidRPr="00B93702">
        <w:rPr>
          <w:vertAlign w:val="subscript"/>
        </w:rPr>
        <w:t>OOB</w:t>
      </w:r>
      <w:r w:rsidRPr="00B9370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93702" w:rsidRPr="00B93702" w14:paraId="08513E00" w14:textId="77777777" w:rsidTr="006D1BBF">
        <w:trPr>
          <w:jc w:val="center"/>
        </w:trPr>
        <w:tc>
          <w:tcPr>
            <w:tcW w:w="3472" w:type="dxa"/>
            <w:shd w:val="clear" w:color="auto" w:fill="auto"/>
          </w:tcPr>
          <w:p w14:paraId="2BF9C7D6" w14:textId="77777777" w:rsidR="00F5543E" w:rsidRPr="00B93702" w:rsidRDefault="00F5543E" w:rsidP="006D1BBF">
            <w:pPr>
              <w:pStyle w:val="TAH"/>
            </w:pPr>
            <w:r w:rsidRPr="00B93702">
              <w:rPr>
                <w:i/>
              </w:rPr>
              <w:t>Operating band</w:t>
            </w:r>
            <w:r w:rsidRPr="00B93702">
              <w:t xml:space="preserve"> characteristics</w:t>
            </w:r>
          </w:p>
        </w:tc>
        <w:tc>
          <w:tcPr>
            <w:tcW w:w="0" w:type="auto"/>
            <w:shd w:val="clear" w:color="auto" w:fill="auto"/>
          </w:tcPr>
          <w:p w14:paraId="287414DE" w14:textId="77777777" w:rsidR="00F5543E" w:rsidRPr="00B93702" w:rsidRDefault="00F5543E" w:rsidP="006D1BBF">
            <w:pPr>
              <w:pStyle w:val="TAH"/>
            </w:pPr>
            <w:r w:rsidRPr="00B93702">
              <w:t>Δf</w:t>
            </w:r>
            <w:r w:rsidRPr="00B93702">
              <w:rPr>
                <w:vertAlign w:val="subscript"/>
              </w:rPr>
              <w:t>OOB</w:t>
            </w:r>
            <w:r w:rsidRPr="00B93702">
              <w:t xml:space="preserve"> [MHz]</w:t>
            </w:r>
          </w:p>
        </w:tc>
      </w:tr>
      <w:tr w:rsidR="00B93702" w:rsidRPr="00B93702" w14:paraId="57903D4B" w14:textId="77777777" w:rsidTr="006D1BBF">
        <w:trPr>
          <w:jc w:val="center"/>
        </w:trPr>
        <w:tc>
          <w:tcPr>
            <w:tcW w:w="3472" w:type="dxa"/>
            <w:shd w:val="clear" w:color="auto" w:fill="auto"/>
          </w:tcPr>
          <w:p w14:paraId="2FC44611" w14:textId="77777777" w:rsidR="00F5543E" w:rsidRPr="00B93702" w:rsidRDefault="00F5543E" w:rsidP="006D1BBF">
            <w:pPr>
              <w:pStyle w:val="TAL"/>
            </w:pPr>
            <w:r w:rsidRPr="00B93702">
              <w:rPr>
                <w:rFonts w:cs="Arial"/>
                <w:lang w:eastAsia="en-US"/>
              </w:rPr>
              <w:t>200 MHz ≥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w:t>
            </w:r>
          </w:p>
        </w:tc>
        <w:tc>
          <w:tcPr>
            <w:tcW w:w="0" w:type="auto"/>
            <w:shd w:val="clear" w:color="auto" w:fill="auto"/>
          </w:tcPr>
          <w:p w14:paraId="17C0B945" w14:textId="77777777" w:rsidR="00F5543E" w:rsidRPr="00B93702" w:rsidRDefault="00F5543E" w:rsidP="006D1BBF">
            <w:pPr>
              <w:pStyle w:val="TAC"/>
            </w:pPr>
            <w:r w:rsidRPr="00B93702">
              <w:t>20</w:t>
            </w:r>
          </w:p>
        </w:tc>
      </w:tr>
      <w:tr w:rsidR="0024766B" w:rsidRPr="00B93702" w14:paraId="3E42AB3B" w14:textId="77777777" w:rsidTr="006D1BBF">
        <w:trPr>
          <w:jc w:val="center"/>
        </w:trPr>
        <w:tc>
          <w:tcPr>
            <w:tcW w:w="3472" w:type="dxa"/>
            <w:shd w:val="clear" w:color="auto" w:fill="auto"/>
          </w:tcPr>
          <w:p w14:paraId="538C4D0C" w14:textId="77777777" w:rsidR="00F5543E" w:rsidRPr="00B93702" w:rsidRDefault="00F5543E" w:rsidP="006D1BBF">
            <w:pPr>
              <w:pStyle w:val="TAL"/>
            </w:pPr>
            <w:r w:rsidRPr="00B93702">
              <w:rPr>
                <w:rFonts w:cs="Arial"/>
                <w:lang w:eastAsia="en-US"/>
              </w:rPr>
              <w:t>200 MHz &lt;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 </w:t>
            </w:r>
            <w:r w:rsidRPr="00B93702">
              <w:rPr>
                <w:rFonts w:cs="Arial"/>
                <w:lang w:eastAsia="zh-CN"/>
              </w:rPr>
              <w:t>900 MHz</w:t>
            </w:r>
          </w:p>
        </w:tc>
        <w:tc>
          <w:tcPr>
            <w:tcW w:w="0" w:type="auto"/>
            <w:shd w:val="clear" w:color="auto" w:fill="auto"/>
          </w:tcPr>
          <w:p w14:paraId="4874A74A" w14:textId="77777777" w:rsidR="00F5543E" w:rsidRPr="00B93702" w:rsidRDefault="00F5543E" w:rsidP="006D1BBF">
            <w:pPr>
              <w:pStyle w:val="TAC"/>
            </w:pPr>
            <w:r w:rsidRPr="00B93702">
              <w:t>60</w:t>
            </w:r>
          </w:p>
        </w:tc>
      </w:tr>
    </w:tbl>
    <w:p w14:paraId="1EAFDF1C" w14:textId="77777777" w:rsidR="00F5543E" w:rsidRPr="00B93702" w:rsidRDefault="00F5543E" w:rsidP="002F6EF4"/>
    <w:p w14:paraId="5C0F057E" w14:textId="77777777" w:rsidR="008631CF" w:rsidRPr="00B93702" w:rsidRDefault="002F6EF4" w:rsidP="008631CF">
      <w:pPr>
        <w:rPr>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 xml:space="preserve">(or any combination with GSM and/or UTRA) </w:t>
      </w:r>
      <w:r w:rsidRPr="00B93702">
        <w:rPr>
          <w:rFonts w:eastAsia="MS P??" w:cs="v4.2.0"/>
        </w:rPr>
        <w:t>is only required to pass the in-band selectivity and blocking receiver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in-band selectivity 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14:paraId="4752A830" w14:textId="77777777" w:rsidR="008631CF" w:rsidRPr="00B93702" w:rsidRDefault="008631CF" w:rsidP="00F311C8">
      <w:pPr>
        <w:pStyle w:val="Heading3"/>
      </w:pPr>
      <w:bookmarkStart w:id="726" w:name="_Toc21098102"/>
      <w:bookmarkStart w:id="727" w:name="_Toc29765664"/>
      <w:r w:rsidRPr="00B93702">
        <w:lastRenderedPageBreak/>
        <w:t>7.4.2</w:t>
      </w:r>
      <w:r w:rsidRPr="00B93702">
        <w:tab/>
      </w:r>
      <w:r w:rsidR="00DB7FF2" w:rsidRPr="00B93702">
        <w:t>Minimum requirement</w:t>
      </w:r>
      <w:bookmarkEnd w:id="726"/>
      <w:bookmarkEnd w:id="727"/>
    </w:p>
    <w:p w14:paraId="490B051D" w14:textId="77777777" w:rsidR="008631CF" w:rsidRPr="00B93702" w:rsidRDefault="008631CF" w:rsidP="008631CF">
      <w:r w:rsidRPr="00B93702">
        <w:t>The minimum requirement is in TS 37.104 [2] subclauses 7.4.1, 7.4.2, 7.4.3, 7.4.4, and 7.4.5.</w:t>
      </w:r>
    </w:p>
    <w:p w14:paraId="46D014E8" w14:textId="77777777" w:rsidR="008631CF" w:rsidRPr="00B93702" w:rsidRDefault="008631CF" w:rsidP="00F311C8">
      <w:pPr>
        <w:pStyle w:val="Heading3"/>
      </w:pPr>
      <w:bookmarkStart w:id="728" w:name="_Toc21098103"/>
      <w:bookmarkStart w:id="729" w:name="_Toc29765665"/>
      <w:r w:rsidRPr="00B93702">
        <w:t>7.4.3</w:t>
      </w:r>
      <w:r w:rsidRPr="00B93702">
        <w:tab/>
        <w:t>Test purpose</w:t>
      </w:r>
      <w:bookmarkEnd w:id="728"/>
      <w:bookmarkEnd w:id="729"/>
    </w:p>
    <w:p w14:paraId="37BEED49" w14:textId="77777777" w:rsidR="008631CF" w:rsidRPr="00B93702" w:rsidRDefault="008631CF" w:rsidP="008631CF">
      <w:r w:rsidRPr="00B93702">
        <w:t>The test stresses the ability of the BS receiver to withstand high-level interference from unwanted signals at specified frequency offsets without undue degradation of its sensitivity.</w:t>
      </w:r>
    </w:p>
    <w:p w14:paraId="32A1DDAA" w14:textId="77777777" w:rsidR="008631CF" w:rsidRPr="00B93702" w:rsidRDefault="008631CF" w:rsidP="00F311C8">
      <w:pPr>
        <w:pStyle w:val="Heading3"/>
      </w:pPr>
      <w:bookmarkStart w:id="730" w:name="_Toc21098104"/>
      <w:bookmarkStart w:id="731" w:name="_Toc29765666"/>
      <w:r w:rsidRPr="00B93702">
        <w:t>7.4.4</w:t>
      </w:r>
      <w:r w:rsidRPr="00B93702">
        <w:tab/>
        <w:t>Method of test</w:t>
      </w:r>
      <w:bookmarkEnd w:id="730"/>
      <w:bookmarkEnd w:id="731"/>
    </w:p>
    <w:p w14:paraId="06C19BED" w14:textId="77777777" w:rsidR="008631CF" w:rsidRPr="00B93702" w:rsidRDefault="008631CF" w:rsidP="00F311C8">
      <w:pPr>
        <w:pStyle w:val="Heading4"/>
      </w:pPr>
      <w:bookmarkStart w:id="732" w:name="_Toc21098105"/>
      <w:bookmarkStart w:id="733" w:name="_Toc29765667"/>
      <w:r w:rsidRPr="00B93702">
        <w:t>7.4.4.1</w:t>
      </w:r>
      <w:r w:rsidRPr="00B93702">
        <w:tab/>
        <w:t>Initial conditions</w:t>
      </w:r>
      <w:bookmarkEnd w:id="732"/>
      <w:bookmarkEnd w:id="733"/>
    </w:p>
    <w:p w14:paraId="4C878C6B" w14:textId="77777777" w:rsidR="008631CF" w:rsidRPr="00B93702" w:rsidRDefault="008631CF" w:rsidP="008631CF">
      <w:r w:rsidRPr="00B93702">
        <w:t>Test environment:</w:t>
      </w:r>
      <w:r w:rsidR="00905FAB">
        <w:tab/>
      </w:r>
      <w:r w:rsidR="000F6B9F" w:rsidRPr="00B93702">
        <w:tab/>
      </w:r>
      <w:r w:rsidR="000F6B9F" w:rsidRPr="00B93702">
        <w:tab/>
      </w:r>
      <w:r w:rsidRPr="00B93702">
        <w:t>Normal; see Annex B</w:t>
      </w:r>
      <w:r w:rsidR="00683446" w:rsidRPr="00B93702">
        <w:t>.2</w:t>
      </w:r>
      <w:r w:rsidRPr="00B93702">
        <w:t>.</w:t>
      </w:r>
    </w:p>
    <w:p w14:paraId="0722BCFE" w14:textId="77777777" w:rsidR="002F6B1E" w:rsidRPr="00B93702" w:rsidRDefault="00D33DDC" w:rsidP="002F6B1E">
      <w:pPr>
        <w:rPr>
          <w:rFonts w:eastAsia="MS P??" w:cs="v4.2.0"/>
        </w:rPr>
      </w:pPr>
      <w:r w:rsidRPr="00B93702">
        <w:t>Base Station RF Bandwidth</w:t>
      </w:r>
      <w:r w:rsidR="00377CEF" w:rsidRPr="00B93702">
        <w:t xml:space="preserve"> position</w:t>
      </w:r>
      <w:r w:rsidR="00E8455F" w:rsidRPr="00B93702">
        <w:t>s</w:t>
      </w:r>
      <w:r w:rsidR="0094346B" w:rsidRPr="00B93702">
        <w:t xml:space="preserve"> </w:t>
      </w:r>
      <w:r w:rsidR="002F6B1E" w:rsidRPr="00B93702">
        <w:rPr>
          <w:rFonts w:cs="v4.2.0"/>
        </w:rPr>
        <w:t>to be tested:</w:t>
      </w:r>
      <w:r w:rsidR="00905FAB">
        <w:rPr>
          <w:rFonts w:cs="v4.2.0"/>
        </w:rPr>
        <w:tab/>
      </w:r>
      <w:r w:rsidR="002F6B1E" w:rsidRPr="00B93702">
        <w:rPr>
          <w:rFonts w:cs="v4.2.0"/>
        </w:rPr>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 xml:space="preserve">RFBW </w:t>
      </w:r>
      <w:r w:rsidR="00E8455F" w:rsidRPr="00B93702">
        <w:rPr>
          <w:rFonts w:cs="v4.2.0"/>
        </w:rPr>
        <w:t>in multi-band operation, see subclause 4.9.1</w:t>
      </w:r>
      <w:r w:rsidR="002F6B1E" w:rsidRPr="00B93702">
        <w:rPr>
          <w:rFonts w:cs="v4.2.0"/>
        </w:rPr>
        <w:t>.</w:t>
      </w:r>
    </w:p>
    <w:p w14:paraId="5AB900C3" w14:textId="77777777" w:rsidR="008631CF" w:rsidRPr="00B93702" w:rsidRDefault="008631CF" w:rsidP="008631CF">
      <w:pPr>
        <w:pStyle w:val="B10"/>
      </w:pPr>
      <w:r w:rsidRPr="00B93702">
        <w:t>1)</w:t>
      </w:r>
      <w:r w:rsidRPr="00B93702">
        <w:tab/>
        <w:t>Set up the equipment as shown in Annex D.2.</w:t>
      </w:r>
      <w:r w:rsidR="00A07B05" w:rsidRPr="00B93702">
        <w:t>1</w:t>
      </w:r>
      <w:r w:rsidRPr="00B93702">
        <w:t>.</w:t>
      </w:r>
    </w:p>
    <w:p w14:paraId="065F244A" w14:textId="77777777" w:rsidR="008631CF" w:rsidRPr="00B93702" w:rsidRDefault="008631CF" w:rsidP="008631CF">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applicable reference measurement channel to the BS under test as follows:</w:t>
      </w:r>
    </w:p>
    <w:p w14:paraId="0AFFF07F" w14:textId="77777777" w:rsidR="008631CF" w:rsidRPr="00B93702" w:rsidRDefault="00F2551A" w:rsidP="0049087D">
      <w:pPr>
        <w:pStyle w:val="B20"/>
      </w:pPr>
      <w:r w:rsidRPr="00B93702">
        <w:t>-</w:t>
      </w:r>
      <w:r w:rsidR="008631CF" w:rsidRPr="00B93702">
        <w:tab/>
        <w:t>For E-UTRA see Annex A.1 in TS 36.141</w:t>
      </w:r>
      <w:r w:rsidR="00AB74E3" w:rsidRPr="00B93702">
        <w:t xml:space="preserve"> [9]</w:t>
      </w:r>
      <w:r w:rsidR="008631CF" w:rsidRPr="00B93702">
        <w:t>.</w:t>
      </w:r>
    </w:p>
    <w:p w14:paraId="17B9E1CD" w14:textId="77777777" w:rsidR="008631CF" w:rsidRPr="00B93702" w:rsidRDefault="00F2551A" w:rsidP="0049087D">
      <w:pPr>
        <w:pStyle w:val="B20"/>
      </w:pPr>
      <w:r w:rsidRPr="00B93702">
        <w:t>-</w:t>
      </w:r>
      <w:r w:rsidR="008631CF" w:rsidRPr="00B93702">
        <w:tab/>
        <w:t xml:space="preserve">For UTRA FDD see Annex A.2 in </w:t>
      </w:r>
      <w:r w:rsidR="00AB74E3" w:rsidRPr="00B93702">
        <w:t xml:space="preserve">TS </w:t>
      </w:r>
      <w:r w:rsidR="008631CF" w:rsidRPr="00B93702">
        <w:t>25.141</w:t>
      </w:r>
      <w:r w:rsidR="00AB74E3" w:rsidRPr="00B93702">
        <w:t xml:space="preserve"> [10]</w:t>
      </w:r>
      <w:r w:rsidR="008631CF" w:rsidRPr="00B93702">
        <w:t>.</w:t>
      </w:r>
    </w:p>
    <w:p w14:paraId="511828A6" w14:textId="77777777" w:rsidR="008631CF" w:rsidRPr="00B93702" w:rsidRDefault="00F2551A" w:rsidP="0049087D">
      <w:pPr>
        <w:pStyle w:val="B20"/>
      </w:pPr>
      <w:r w:rsidRPr="00B93702">
        <w:t>-</w:t>
      </w:r>
      <w:r w:rsidR="008631CF" w:rsidRPr="00B93702">
        <w:tab/>
        <w:t xml:space="preserve">For UTRA TDD see Annex A.2.1 in </w:t>
      </w:r>
      <w:r w:rsidR="00AB74E3" w:rsidRPr="00B93702">
        <w:t xml:space="preserve">TS </w:t>
      </w:r>
      <w:r w:rsidR="008631CF" w:rsidRPr="00B93702">
        <w:t>25.142</w:t>
      </w:r>
      <w:r w:rsidR="00AB74E3" w:rsidRPr="00B93702">
        <w:t xml:space="preserve"> [12]</w:t>
      </w:r>
      <w:r w:rsidR="008631CF" w:rsidRPr="00B93702">
        <w:t>.</w:t>
      </w:r>
    </w:p>
    <w:p w14:paraId="26DC4478" w14:textId="77777777" w:rsidR="002F6EF4" w:rsidRPr="00B93702" w:rsidRDefault="00F2551A" w:rsidP="002F6EF4">
      <w:pPr>
        <w:pStyle w:val="B20"/>
      </w:pPr>
      <w:r w:rsidRPr="00B93702">
        <w:t>-</w:t>
      </w:r>
      <w:r w:rsidR="008631CF" w:rsidRPr="00B93702">
        <w:tab/>
        <w:t xml:space="preserve">For GSM see </w:t>
      </w:r>
      <w:r w:rsidR="00FE5B18" w:rsidRPr="00B93702">
        <w:t>sub</w:t>
      </w:r>
      <w:r w:rsidR="008631CF" w:rsidRPr="00B93702">
        <w:t>clause 7.6.2 in TS 5</w:t>
      </w:r>
      <w:r w:rsidR="00423A5F" w:rsidRPr="00B93702">
        <w:t>1</w:t>
      </w:r>
      <w:r w:rsidR="008631CF" w:rsidRPr="00B93702">
        <w:t xml:space="preserve">.021 </w:t>
      </w:r>
      <w:r w:rsidR="00AB74E3" w:rsidRPr="00B93702">
        <w:t xml:space="preserve">[11] </w:t>
      </w:r>
      <w:r w:rsidR="008631CF" w:rsidRPr="00B93702">
        <w:t xml:space="preserve">and Annex P in TS 45.005 </w:t>
      </w:r>
      <w:r w:rsidR="00F1786C" w:rsidRPr="00B93702">
        <w:t xml:space="preserve">[6] </w:t>
      </w:r>
      <w:r w:rsidR="008631CF" w:rsidRPr="00B93702">
        <w:t>for reference channels to test.</w:t>
      </w:r>
    </w:p>
    <w:p w14:paraId="6B3B731A" w14:textId="77777777" w:rsidR="00F5543E" w:rsidRPr="00B93702" w:rsidRDefault="002F6EF4" w:rsidP="00F5543E">
      <w:pPr>
        <w:pStyle w:val="B20"/>
      </w:pPr>
      <w:r w:rsidRPr="00B93702">
        <w:t>-</w:t>
      </w:r>
      <w:r w:rsidRPr="00B93702">
        <w:tab/>
        <w:t>For NB-IoT see Annex A.1</w:t>
      </w:r>
      <w:r w:rsidR="0088485E">
        <w:t>4</w:t>
      </w:r>
      <w:r w:rsidRPr="00B93702">
        <w:t xml:space="preserve"> in TS 36.141 [9].</w:t>
      </w:r>
    </w:p>
    <w:p w14:paraId="62BB9F89" w14:textId="77777777" w:rsidR="008631CF" w:rsidRPr="00B93702" w:rsidRDefault="00F5543E" w:rsidP="00F5543E">
      <w:pPr>
        <w:pStyle w:val="B20"/>
      </w:pPr>
      <w:r w:rsidRPr="00B93702">
        <w:t>-</w:t>
      </w:r>
      <w:r w:rsidRPr="00B93702">
        <w:tab/>
        <w:t>For NR see Annex A.1 in TS 38.141-1 [26].</w:t>
      </w:r>
    </w:p>
    <w:p w14:paraId="52E4249C" w14:textId="77777777" w:rsidR="008631CF" w:rsidRPr="00B93702" w:rsidRDefault="008631CF" w:rsidP="00F311C8">
      <w:pPr>
        <w:pStyle w:val="Heading4"/>
      </w:pPr>
      <w:bookmarkStart w:id="734" w:name="_Toc21098106"/>
      <w:bookmarkStart w:id="735" w:name="_Toc29765668"/>
      <w:r w:rsidRPr="00B93702">
        <w:t>7.4.4.2</w:t>
      </w:r>
      <w:r w:rsidRPr="00B93702">
        <w:tab/>
        <w:t>Procedure for general blocking</w:t>
      </w:r>
      <w:bookmarkEnd w:id="734"/>
      <w:bookmarkEnd w:id="735"/>
    </w:p>
    <w:p w14:paraId="155D4659" w14:textId="77777777" w:rsidR="00CA5F77" w:rsidRPr="00B93702" w:rsidRDefault="00CA5F77" w:rsidP="0049087D">
      <w:pPr>
        <w:pStyle w:val="B10"/>
      </w:pPr>
      <w:r w:rsidRPr="00B93702">
        <w:t>1)</w:t>
      </w:r>
      <w:r w:rsidRPr="00B93702">
        <w:tab/>
      </w:r>
      <w:r w:rsidR="000C702D" w:rsidRPr="00B93702">
        <w:t>Set the BS to transmit with the carrier set-up and power allocation according to the applicable test configuration(s) (see clause 5).</w:t>
      </w:r>
    </w:p>
    <w:p w14:paraId="3660775C" w14:textId="77777777" w:rsidR="008631CF" w:rsidRPr="00B93702" w:rsidRDefault="00CA5F77" w:rsidP="0049087D">
      <w:pPr>
        <w:pStyle w:val="B10"/>
      </w:pPr>
      <w:r w:rsidRPr="00B93702">
        <w:t>2</w:t>
      </w:r>
      <w:r w:rsidR="008631CF" w:rsidRPr="00B93702">
        <w:t>)</w:t>
      </w:r>
      <w:r w:rsidR="008631CF" w:rsidRPr="00B93702">
        <w:tab/>
        <w:t>Adjust the signal generators to the type of interfering signal, levels and the frequency offsets as specified in Table 7.4.5.1-1.</w:t>
      </w:r>
    </w:p>
    <w:p w14:paraId="2DCFD2A6" w14:textId="77777777" w:rsidR="008631CF" w:rsidRPr="00B93702" w:rsidRDefault="00CA5F77" w:rsidP="0049087D">
      <w:pPr>
        <w:pStyle w:val="B10"/>
      </w:pPr>
      <w:r w:rsidRPr="00B93702">
        <w:t>3</w:t>
      </w:r>
      <w:r w:rsidR="008631CF" w:rsidRPr="00B93702">
        <w:t>)</w:t>
      </w:r>
      <w:r w:rsidR="008631CF" w:rsidRPr="00B93702">
        <w:tab/>
        <w:t>The interfering signal shall be swept with a step size of 1 MHz starting from the minimum offset to the channel edges of the wanted signal</w:t>
      </w:r>
      <w:r w:rsidR="00377CEF" w:rsidRPr="00B93702">
        <w:t>s</w:t>
      </w:r>
      <w:r w:rsidR="008631CF" w:rsidRPr="00B93702">
        <w:t xml:space="preserve"> as specified in Table 7.4.5.1-1</w:t>
      </w:r>
    </w:p>
    <w:p w14:paraId="18D0F60F" w14:textId="77777777" w:rsidR="008631CF" w:rsidRPr="00B93702" w:rsidRDefault="00CA5F77" w:rsidP="0049087D">
      <w:pPr>
        <w:pStyle w:val="B10"/>
      </w:pPr>
      <w:r w:rsidRPr="00B93702">
        <w:t>4</w:t>
      </w:r>
      <w:r w:rsidR="008631CF" w:rsidRPr="00B93702">
        <w:t>)</w:t>
      </w:r>
      <w:r w:rsidR="008631CF" w:rsidRPr="00B93702">
        <w:tab/>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 xml:space="preserve">in subclause </w:t>
      </w:r>
      <w:r w:rsidR="008631CF" w:rsidRPr="00B93702">
        <w:t>4.</w:t>
      </w:r>
      <w:r w:rsidR="00377CEF" w:rsidRPr="00B93702">
        <w:t>8.</w:t>
      </w:r>
    </w:p>
    <w:p w14:paraId="237C696E" w14:textId="77777777" w:rsidR="008672B0" w:rsidRPr="00B93702" w:rsidRDefault="008672B0" w:rsidP="008672B0">
      <w:r w:rsidRPr="00B93702">
        <w:t>In addition, for a multi-band capable BS</w:t>
      </w:r>
      <w:r w:rsidR="00A02CD8" w:rsidRPr="00B93702">
        <w:t xml:space="preserve"> with separate antenna connectors</w:t>
      </w:r>
      <w:r w:rsidRPr="00B93702">
        <w:t>, the following steps shall apply:</w:t>
      </w:r>
    </w:p>
    <w:p w14:paraId="76E55B7A" w14:textId="77777777"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14:paraId="57F35234" w14:textId="77777777" w:rsidR="008672B0" w:rsidRPr="00B93702" w:rsidRDefault="008672B0" w:rsidP="008672B0">
      <w:pPr>
        <w:pStyle w:val="B10"/>
      </w:pPr>
      <w:r w:rsidRPr="00B93702">
        <w:t>6)</w:t>
      </w:r>
      <w:r w:rsidRPr="00B93702">
        <w:tab/>
        <w:t xml:space="preserve">For multi-band </w:t>
      </w:r>
      <w:r w:rsidR="00A02CD8" w:rsidRPr="00B93702">
        <w:t>tests</w:t>
      </w:r>
      <w:r w:rsidRPr="00B93702">
        <w:t>, the interfering signal shall first be applied on the same port as the wanted signal. The test shall be repeated with the interfering signal applied on the other port</w:t>
      </w:r>
      <w:r w:rsidR="00A02CD8" w:rsidRPr="00B93702">
        <w:t xml:space="preserve"> (if any) mapped to the same receiver as wanted signal</w:t>
      </w:r>
      <w:r w:rsidRPr="00B93702">
        <w:t>. Any antenna connector with no signal applied shall be terminated.</w:t>
      </w:r>
    </w:p>
    <w:p w14:paraId="2CA56A89" w14:textId="77777777" w:rsidR="00A02CD8" w:rsidRPr="00B93702" w:rsidRDefault="00A02CD8" w:rsidP="008672B0">
      <w:pPr>
        <w:pStyle w:val="B10"/>
      </w:pPr>
      <w:r w:rsidRPr="00B93702">
        <w:t>7)</w:t>
      </w:r>
      <w:r w:rsidRPr="00B93702">
        <w:tab/>
        <w:t>Repeat step 6 with the wanted signal for the other band(s) applied on the respective port(s).</w:t>
      </w:r>
    </w:p>
    <w:p w14:paraId="60F4D4D9" w14:textId="77777777" w:rsidR="008631CF" w:rsidRPr="00B93702" w:rsidRDefault="008631CF" w:rsidP="00F311C8">
      <w:pPr>
        <w:pStyle w:val="Heading4"/>
      </w:pPr>
      <w:bookmarkStart w:id="736" w:name="_Toc21098107"/>
      <w:bookmarkStart w:id="737" w:name="_Toc29765669"/>
      <w:r w:rsidRPr="00B93702">
        <w:t>7.4.4.3</w:t>
      </w:r>
      <w:r w:rsidRPr="00B93702">
        <w:tab/>
        <w:t>Procedure for narrowband blocking</w:t>
      </w:r>
      <w:bookmarkEnd w:id="736"/>
      <w:bookmarkEnd w:id="737"/>
    </w:p>
    <w:p w14:paraId="2B9662D3" w14:textId="77777777" w:rsidR="00CA5F77" w:rsidRPr="00B93702" w:rsidRDefault="00CA5F77" w:rsidP="0049087D">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14:paraId="4359F1E6" w14:textId="77777777" w:rsidR="008631CF" w:rsidRPr="00B93702" w:rsidRDefault="00CA5F77" w:rsidP="0049087D">
      <w:pPr>
        <w:pStyle w:val="B10"/>
      </w:pPr>
      <w:r w:rsidRPr="00B93702">
        <w:lastRenderedPageBreak/>
        <w:t>2</w:t>
      </w:r>
      <w:r w:rsidR="008631CF" w:rsidRPr="00B93702">
        <w:t>)</w:t>
      </w:r>
      <w:r w:rsidR="00C462C9" w:rsidRPr="00B93702">
        <w:tab/>
      </w:r>
      <w:r w:rsidR="008631CF" w:rsidRPr="00B93702">
        <w:t>Adjust the signal generators to the type of interfering signal, levels and the frequency offsets as specified in Table</w:t>
      </w:r>
      <w:r w:rsidR="002F6EF4" w:rsidRPr="00B93702">
        <w:t>s</w:t>
      </w:r>
      <w:r w:rsidR="008631CF" w:rsidRPr="00B93702">
        <w:t xml:space="preserve"> 7.4.5.2-1</w:t>
      </w:r>
      <w:r w:rsidR="002F6EF4" w:rsidRPr="00B93702">
        <w:t xml:space="preserve"> and 7.4.5.2-2.</w:t>
      </w:r>
    </w:p>
    <w:p w14:paraId="6CA1D5B3" w14:textId="77777777" w:rsidR="008631CF" w:rsidRPr="00B93702" w:rsidRDefault="00CA5F77" w:rsidP="0049087D">
      <w:pPr>
        <w:pStyle w:val="B10"/>
      </w:pPr>
      <w:r w:rsidRPr="00B93702">
        <w:t>3</w:t>
      </w:r>
      <w:r w:rsidR="008631CF" w:rsidRPr="00B93702">
        <w:t>)</w:t>
      </w:r>
      <w:r w:rsidR="008631CF" w:rsidRPr="00B93702">
        <w:tab/>
        <w:t>Set-up and sweep the interfering RB centre frequency offset to the channel edge of the wanted signal according to Table</w:t>
      </w:r>
      <w:r w:rsidR="002F6EF4" w:rsidRPr="00B93702">
        <w:t>s</w:t>
      </w:r>
      <w:r w:rsidR="008631CF" w:rsidRPr="00B93702">
        <w:t xml:space="preserve"> 7.4.5.2-1</w:t>
      </w:r>
      <w:r w:rsidR="002F6EF4" w:rsidRPr="00B93702">
        <w:t xml:space="preserve"> and 7.4.5.2-2</w:t>
      </w:r>
      <w:r w:rsidR="008631CF" w:rsidRPr="00B93702">
        <w:t>.</w:t>
      </w:r>
    </w:p>
    <w:p w14:paraId="1790295E" w14:textId="77777777" w:rsidR="008631CF" w:rsidRPr="00B93702" w:rsidRDefault="00CA5F77" w:rsidP="0049087D">
      <w:pPr>
        <w:pStyle w:val="B10"/>
      </w:pPr>
      <w:r w:rsidRPr="00B93702">
        <w:t>4</w:t>
      </w:r>
      <w:r w:rsidR="008631CF" w:rsidRPr="00B93702">
        <w:t>)</w:t>
      </w:r>
      <w:r w:rsidR="00C462C9" w:rsidRPr="00B93702">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the test con</w:t>
      </w:r>
      <w:r w:rsidR="0049087D" w:rsidRPr="00B93702">
        <w:t xml:space="preserve">figuration </w:t>
      </w:r>
      <w:r w:rsidR="00377CEF" w:rsidRPr="00B93702">
        <w:t xml:space="preserve">in subclause </w:t>
      </w:r>
      <w:r w:rsidR="0049087D" w:rsidRPr="00B93702">
        <w:t>4.</w:t>
      </w:r>
      <w:r w:rsidR="00377CEF" w:rsidRPr="00B93702">
        <w:t>8.</w:t>
      </w:r>
    </w:p>
    <w:p w14:paraId="108FC003" w14:textId="77777777" w:rsidR="008672B0" w:rsidRPr="00B93702" w:rsidRDefault="008672B0" w:rsidP="008672B0">
      <w:r w:rsidRPr="00B93702">
        <w:t>In addition, for a multi-band capable BS</w:t>
      </w:r>
      <w:r w:rsidR="008E32BA" w:rsidRPr="00B93702">
        <w:t xml:space="preserve"> with separate antenna connectors</w:t>
      </w:r>
      <w:r w:rsidRPr="00B93702">
        <w:t>, the following steps shall apply:</w:t>
      </w:r>
    </w:p>
    <w:p w14:paraId="75C5E3CA" w14:textId="77777777"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14:paraId="43C0BF22" w14:textId="77777777" w:rsidR="008672B0" w:rsidRPr="00B93702" w:rsidRDefault="008672B0" w:rsidP="008672B0">
      <w:pPr>
        <w:pStyle w:val="B10"/>
      </w:pPr>
      <w:r w:rsidRPr="00B93702">
        <w:t>6)</w:t>
      </w:r>
      <w:r w:rsidRPr="00B93702">
        <w:tab/>
        <w:t xml:space="preserve">For multi-band </w:t>
      </w:r>
      <w:r w:rsidR="008E32BA" w:rsidRPr="00B93702">
        <w:t>tests</w:t>
      </w:r>
      <w:r w:rsidRPr="00B93702">
        <w:t>, the interfering signal shall first be applied on the same port as the wanted signal. The test shall be repeated with the interfering signal applied on the other port</w:t>
      </w:r>
      <w:r w:rsidR="008E32BA" w:rsidRPr="00B93702">
        <w:t xml:space="preserve"> (if any) mapped to the same receiver as the wanted signal</w:t>
      </w:r>
      <w:r w:rsidRPr="00B93702">
        <w:t>. Any antenna connector with no signal applied shall be terminated.</w:t>
      </w:r>
    </w:p>
    <w:p w14:paraId="547153D7" w14:textId="77777777" w:rsidR="00A53766" w:rsidRPr="00B93702" w:rsidRDefault="00A53766" w:rsidP="00A53766">
      <w:pPr>
        <w:pStyle w:val="B10"/>
      </w:pPr>
      <w:r w:rsidRPr="00B93702">
        <w:t>7)</w:t>
      </w:r>
      <w:r w:rsidRPr="00B93702">
        <w:tab/>
        <w:t>Repeat step 6 with the wanted signal for the other band(s) applied on the respective port(s).</w:t>
      </w:r>
    </w:p>
    <w:p w14:paraId="1AAA4CCE" w14:textId="77777777" w:rsidR="008631CF" w:rsidRPr="00B93702" w:rsidRDefault="008631CF" w:rsidP="00F311C8">
      <w:pPr>
        <w:pStyle w:val="Heading4"/>
      </w:pPr>
      <w:bookmarkStart w:id="738" w:name="_Toc21098108"/>
      <w:bookmarkStart w:id="739" w:name="_Toc29765670"/>
      <w:r w:rsidRPr="00B93702">
        <w:t>7.</w:t>
      </w:r>
      <w:r w:rsidR="00A36B02" w:rsidRPr="00B93702">
        <w:t>4.4.4</w:t>
      </w:r>
      <w:r w:rsidR="00A36B02" w:rsidRPr="00B93702">
        <w:tab/>
        <w:t>Procedure for additional n</w:t>
      </w:r>
      <w:r w:rsidRPr="00B93702">
        <w:t>arrowband blocking for GSM/EDGE</w:t>
      </w:r>
      <w:bookmarkEnd w:id="738"/>
      <w:bookmarkEnd w:id="739"/>
    </w:p>
    <w:p w14:paraId="12512B51" w14:textId="77777777" w:rsidR="008631CF" w:rsidRPr="00B93702" w:rsidRDefault="00246470" w:rsidP="0049087D">
      <w:r w:rsidRPr="00B93702">
        <w:t>For a BS declared to support CS1 to CS6</w:t>
      </w:r>
      <w:r w:rsidR="002F6EF4" w:rsidRPr="00B93702">
        <w:t xml:space="preserve"> or CS9 to CS13</w:t>
      </w:r>
      <w:r w:rsidRPr="00B93702">
        <w:t>, t</w:t>
      </w:r>
      <w:r w:rsidR="008631CF" w:rsidRPr="00B93702">
        <w:t>he GSM/EDGE in-band blocking method of test is stated in TS 51.021 [11], applicable parts of subclause 7.6.</w:t>
      </w:r>
    </w:p>
    <w:p w14:paraId="4EF789E8" w14:textId="77777777" w:rsidR="008631CF" w:rsidRPr="00B93702" w:rsidRDefault="008631CF" w:rsidP="0049087D">
      <w:r w:rsidRPr="00B93702">
        <w:t>The conditions specified in TS 45.005 [</w:t>
      </w:r>
      <w:r w:rsidR="00377CEF" w:rsidRPr="00B93702">
        <w:t>6</w:t>
      </w:r>
      <w:r w:rsidRPr="00B93702">
        <w:t>], Annex P.2.1 apply for GSM/EDGE in-band narrowband blocking.</w:t>
      </w:r>
    </w:p>
    <w:p w14:paraId="09726E10" w14:textId="77777777" w:rsidR="00246470" w:rsidRPr="00B93702" w:rsidRDefault="00246470" w:rsidP="00246470">
      <w:r w:rsidRPr="00B93702">
        <w:t>If a BS is declared to support CS7</w:t>
      </w:r>
      <w:r w:rsidR="002F6EF4" w:rsidRPr="00B93702">
        <w:t xml:space="preserve"> or CS15</w:t>
      </w:r>
      <w:r w:rsidRPr="00B93702">
        <w:t>, the steps in subclause 7.4.4.4.1 and 7.4.4.4.2 for testing additional narrowband blocking for GSM/EDGE shall apply:</w:t>
      </w:r>
    </w:p>
    <w:p w14:paraId="05F51B0E" w14:textId="77777777" w:rsidR="00246470" w:rsidRPr="00B93702" w:rsidRDefault="00246470" w:rsidP="00F311C8">
      <w:pPr>
        <w:pStyle w:val="Heading5"/>
      </w:pPr>
      <w:bookmarkStart w:id="740" w:name="_Toc21098109"/>
      <w:bookmarkStart w:id="741" w:name="_Toc29765671"/>
      <w:r w:rsidRPr="00B93702">
        <w:t>7.4.4.4.1</w:t>
      </w:r>
      <w:r w:rsidRPr="00B93702">
        <w:tab/>
        <w:t>Initial conditions for additional narrowband blocking for GSM/EDGE for CS7</w:t>
      </w:r>
      <w:r w:rsidR="002F6EF4" w:rsidRPr="00B93702">
        <w:t xml:space="preserve"> and CS15</w:t>
      </w:r>
      <w:bookmarkEnd w:id="740"/>
      <w:bookmarkEnd w:id="741"/>
    </w:p>
    <w:p w14:paraId="271BA741" w14:textId="77777777" w:rsidR="00246470" w:rsidRPr="00B93702" w:rsidRDefault="00246470" w:rsidP="00246470">
      <w:r w:rsidRPr="00B93702">
        <w:t>Test environment:</w:t>
      </w:r>
      <w:r w:rsidRPr="00B93702">
        <w:tab/>
        <w:t>Normal; see Annex B.2.</w:t>
      </w:r>
    </w:p>
    <w:p w14:paraId="6AEC20CF" w14:textId="77777777"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14:paraId="7FB387E0" w14:textId="77777777" w:rsidR="00246470" w:rsidRPr="00B93702" w:rsidRDefault="00246470" w:rsidP="00246470">
      <w:pPr>
        <w:pStyle w:val="B10"/>
      </w:pPr>
      <w:r w:rsidRPr="00B93702">
        <w:t>1)</w:t>
      </w:r>
      <w:r w:rsidRPr="00B93702">
        <w:tab/>
        <w:t>Set up the equipment as shown in Annex D.2.1.</w:t>
      </w:r>
    </w:p>
    <w:p w14:paraId="2570A51F" w14:textId="77777777"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6D7B5CC4" w14:textId="77777777" w:rsidR="00246470" w:rsidRPr="00B93702" w:rsidRDefault="00246470" w:rsidP="00246470">
      <w:pPr>
        <w:pStyle w:val="B20"/>
      </w:pPr>
      <w:r w:rsidRPr="00B93702">
        <w:t>-</w:t>
      </w:r>
      <w:r w:rsidRPr="00B93702">
        <w:tab/>
        <w:t>For GSM see subclause 7.6.2 in TS 51.021 [11] and Annex P.2.1 in TS 45.005 [6] for reference channels to test.</w:t>
      </w:r>
    </w:p>
    <w:p w14:paraId="30A2C87C" w14:textId="77777777" w:rsidR="00246470" w:rsidRPr="00B93702" w:rsidRDefault="00246470" w:rsidP="00F311C8">
      <w:pPr>
        <w:pStyle w:val="Heading5"/>
      </w:pPr>
      <w:bookmarkStart w:id="742" w:name="_Toc21098110"/>
      <w:bookmarkStart w:id="743" w:name="_Toc29765672"/>
      <w:r w:rsidRPr="00B93702">
        <w:t>7.4.4.4.2</w:t>
      </w:r>
      <w:r w:rsidRPr="00B93702">
        <w:tab/>
        <w:t>Procedure for additional narrowband blocking for GSM/EDGE for CS7</w:t>
      </w:r>
      <w:r w:rsidR="002F6EF4" w:rsidRPr="00B93702">
        <w:t xml:space="preserve"> and CS15</w:t>
      </w:r>
      <w:bookmarkEnd w:id="742"/>
      <w:bookmarkEnd w:id="743"/>
    </w:p>
    <w:p w14:paraId="6FF20B7F" w14:textId="77777777" w:rsidR="00246470" w:rsidRPr="00B93702" w:rsidRDefault="00246470" w:rsidP="00246470">
      <w:pPr>
        <w:pStyle w:val="B10"/>
      </w:pPr>
      <w:r w:rsidRPr="00B93702">
        <w:t>1)</w:t>
      </w:r>
      <w:r w:rsidRPr="00B93702">
        <w:tab/>
        <w:t>Set the BS according to the applicable test configuration(s) (see clause 5).</w:t>
      </w:r>
    </w:p>
    <w:p w14:paraId="33AFE7CC" w14:textId="77777777" w:rsidR="00246470" w:rsidRPr="00B93702" w:rsidRDefault="00246470" w:rsidP="00246470">
      <w:pPr>
        <w:pStyle w:val="B10"/>
      </w:pPr>
      <w:r w:rsidRPr="00B93702">
        <w:t>2)</w:t>
      </w:r>
      <w:r w:rsidRPr="00B93702">
        <w:tab/>
        <w:t>Adjust the GSM/EDGE signal generator to the wanted signal levels as specified in TS 51.021, applicable parts of subclauses 7.6.</w:t>
      </w:r>
    </w:p>
    <w:p w14:paraId="7E5C3CDF" w14:textId="77777777" w:rsidR="00246470" w:rsidRPr="00B93702" w:rsidRDefault="00246470" w:rsidP="00246470">
      <w:pPr>
        <w:pStyle w:val="B10"/>
      </w:pPr>
      <w:r w:rsidRPr="00B93702">
        <w:t>3)</w:t>
      </w:r>
      <w:r w:rsidRPr="00B93702">
        <w:tab/>
        <w:t>Set-up the interfering signal as specified in TS 51.021, applicable parts of subclauses 7.6.</w:t>
      </w:r>
    </w:p>
    <w:p w14:paraId="339826F5" w14:textId="77777777" w:rsidR="00246470" w:rsidRPr="00B93702" w:rsidRDefault="00246470" w:rsidP="00246470">
      <w:pPr>
        <w:pStyle w:val="B10"/>
      </w:pPr>
      <w:r w:rsidRPr="00B93702">
        <w:t>4)</w:t>
      </w:r>
      <w:r w:rsidRPr="00B93702">
        <w:tab/>
        <w:t>Measure the performance of the GSM/EDGE wanted signal at the BS receiver, as defined in TS 51.021, applicable parts of subclause 7.6.</w:t>
      </w:r>
    </w:p>
    <w:p w14:paraId="6F1B46DD" w14:textId="77777777"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47A7F87" w14:textId="77777777" w:rsidR="008631CF" w:rsidRPr="00B93702" w:rsidRDefault="008631CF" w:rsidP="00F311C8">
      <w:pPr>
        <w:pStyle w:val="Heading4"/>
      </w:pPr>
      <w:bookmarkStart w:id="744" w:name="_Toc21098111"/>
      <w:bookmarkStart w:id="745" w:name="_Toc29765673"/>
      <w:r w:rsidRPr="00B93702">
        <w:t>7.4.4.5</w:t>
      </w:r>
      <w:r w:rsidRPr="00B93702">
        <w:tab/>
        <w:t>Procedure for GSM/EDGE AM suppression</w:t>
      </w:r>
      <w:bookmarkEnd w:id="744"/>
      <w:bookmarkEnd w:id="745"/>
    </w:p>
    <w:p w14:paraId="6A7B1F9A" w14:textId="77777777" w:rsidR="008631CF" w:rsidRPr="00B93702" w:rsidRDefault="00246470" w:rsidP="0049087D">
      <w:r w:rsidRPr="00B93702">
        <w:t>For a BS declared to support CS1 to CS6, t</w:t>
      </w:r>
      <w:r w:rsidR="008631CF" w:rsidRPr="00B93702">
        <w:t>he GSM/EDGE in-band blocking method of test is stated in TS 51.021 [11], applicable parts of subclause 7.8.</w:t>
      </w:r>
    </w:p>
    <w:p w14:paraId="107854AE" w14:textId="77777777" w:rsidR="008631CF" w:rsidRPr="00B93702" w:rsidRDefault="008631CF" w:rsidP="0049087D">
      <w:r w:rsidRPr="00B93702">
        <w:lastRenderedPageBreak/>
        <w:t>The conditions specified in TS 45.005 [</w:t>
      </w:r>
      <w:r w:rsidR="00F1786C" w:rsidRPr="00B93702">
        <w:t>6</w:t>
      </w:r>
      <w:r w:rsidRPr="00B93702">
        <w:t>], Annex P.2.3 apply for GSM/EDGE AM suppression.</w:t>
      </w:r>
    </w:p>
    <w:p w14:paraId="735542BE" w14:textId="77777777" w:rsidR="00246470" w:rsidRPr="00B93702" w:rsidRDefault="00246470" w:rsidP="00246470">
      <w:r w:rsidRPr="00B93702">
        <w:t>If a BS is declared to support CS7, the steps in subclause 7.4.4.5.1 and 7.4.4.5.2 for testing additional narrowband blocking for GSM/EDGE shall apply:</w:t>
      </w:r>
    </w:p>
    <w:p w14:paraId="28EE6152" w14:textId="77777777" w:rsidR="00246470" w:rsidRPr="00B93702" w:rsidRDefault="00246470" w:rsidP="00F311C8">
      <w:pPr>
        <w:pStyle w:val="Heading5"/>
      </w:pPr>
      <w:bookmarkStart w:id="746" w:name="_Toc21098112"/>
      <w:bookmarkStart w:id="747" w:name="_Toc29765674"/>
      <w:r w:rsidRPr="00B93702">
        <w:t>7.4.4.5.1</w:t>
      </w:r>
      <w:r w:rsidR="00905FAB">
        <w:tab/>
      </w:r>
      <w:r w:rsidRPr="00B93702">
        <w:t>Initial conditions for GSM/EDGE AM suppression for CS7</w:t>
      </w:r>
      <w:r w:rsidR="002F6EF4" w:rsidRPr="00B93702">
        <w:t xml:space="preserve"> and CS15</w:t>
      </w:r>
      <w:bookmarkEnd w:id="746"/>
      <w:bookmarkEnd w:id="747"/>
    </w:p>
    <w:p w14:paraId="5C1848A6" w14:textId="77777777" w:rsidR="00246470" w:rsidRPr="00B93702" w:rsidRDefault="00246470" w:rsidP="00246470">
      <w:r w:rsidRPr="00B93702">
        <w:t>Test environment:</w:t>
      </w:r>
      <w:r w:rsidRPr="00B93702">
        <w:tab/>
        <w:t>Normal; see Annex B.2.</w:t>
      </w:r>
    </w:p>
    <w:p w14:paraId="2AA7FB8C" w14:textId="77777777"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14:paraId="0969EB47" w14:textId="77777777" w:rsidR="00246470" w:rsidRPr="00B93702" w:rsidRDefault="00246470" w:rsidP="00246470">
      <w:pPr>
        <w:pStyle w:val="B10"/>
      </w:pPr>
      <w:r w:rsidRPr="00B93702">
        <w:t>1)</w:t>
      </w:r>
      <w:r w:rsidRPr="00B93702">
        <w:tab/>
        <w:t>Set up the equipment as shown in Annex D.2.1.</w:t>
      </w:r>
    </w:p>
    <w:p w14:paraId="3F73A5DC" w14:textId="77777777"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52AEC30F" w14:textId="77777777" w:rsidR="00246470" w:rsidRPr="00B93702" w:rsidRDefault="00246470" w:rsidP="00246470">
      <w:pPr>
        <w:pStyle w:val="B20"/>
      </w:pPr>
      <w:r w:rsidRPr="00B93702">
        <w:t>-</w:t>
      </w:r>
      <w:r w:rsidRPr="00B93702">
        <w:tab/>
        <w:t>For GSM see subclause 7.8 in TS 51.021 [11] and Annex P.2.3 in TS 45.005 [6] for reference channels to test.</w:t>
      </w:r>
    </w:p>
    <w:p w14:paraId="157E03FF" w14:textId="77777777" w:rsidR="00246470" w:rsidRPr="00B93702" w:rsidRDefault="00246470" w:rsidP="00F311C8">
      <w:pPr>
        <w:pStyle w:val="Heading5"/>
      </w:pPr>
      <w:bookmarkStart w:id="748" w:name="_Toc21098113"/>
      <w:bookmarkStart w:id="749" w:name="_Toc29765675"/>
      <w:r w:rsidRPr="00B93702">
        <w:t>7.4.4.5.2</w:t>
      </w:r>
      <w:r w:rsidRPr="00B93702">
        <w:tab/>
        <w:t>Procedure for GSM/EDGE AM suppression for CS7</w:t>
      </w:r>
      <w:r w:rsidR="002F6EF4" w:rsidRPr="00B93702">
        <w:t xml:space="preserve"> and CS15</w:t>
      </w:r>
      <w:bookmarkEnd w:id="748"/>
      <w:bookmarkEnd w:id="749"/>
    </w:p>
    <w:p w14:paraId="1E6C168B" w14:textId="77777777" w:rsidR="00246470" w:rsidRPr="00B93702" w:rsidRDefault="00246470" w:rsidP="00246470">
      <w:pPr>
        <w:pStyle w:val="B10"/>
      </w:pPr>
      <w:r w:rsidRPr="00B93702">
        <w:t>1)</w:t>
      </w:r>
      <w:r w:rsidRPr="00B93702">
        <w:tab/>
        <w:t>Set the BS according to the applicable test configuration(s) (see clause 5).</w:t>
      </w:r>
    </w:p>
    <w:p w14:paraId="33A9A239" w14:textId="77777777" w:rsidR="00246470" w:rsidRPr="00B93702" w:rsidRDefault="00246470" w:rsidP="00246470">
      <w:pPr>
        <w:pStyle w:val="B10"/>
      </w:pPr>
      <w:r w:rsidRPr="00B93702">
        <w:t>2)</w:t>
      </w:r>
      <w:r w:rsidRPr="00B93702">
        <w:tab/>
        <w:t>Adjust the GSM/EDGE signal generator to the wanted signal levels as specified in TS 51.021, applicable parts of subclauses 7.8.</w:t>
      </w:r>
    </w:p>
    <w:p w14:paraId="0DC12260" w14:textId="77777777" w:rsidR="00246470" w:rsidRPr="00B93702" w:rsidRDefault="00246470" w:rsidP="00246470">
      <w:pPr>
        <w:pStyle w:val="B10"/>
      </w:pPr>
      <w:r w:rsidRPr="00B93702">
        <w:t>3)</w:t>
      </w:r>
      <w:r w:rsidRPr="00B93702">
        <w:tab/>
        <w:t>Set-up the interfering signal as specified in TS 51.021, applicable parts of subclauses 7.8.</w:t>
      </w:r>
    </w:p>
    <w:p w14:paraId="45508328" w14:textId="77777777" w:rsidR="00246470" w:rsidRPr="00B93702" w:rsidRDefault="00246470" w:rsidP="00246470">
      <w:pPr>
        <w:pStyle w:val="B10"/>
      </w:pPr>
      <w:r w:rsidRPr="00B93702">
        <w:t>4)</w:t>
      </w:r>
      <w:r w:rsidRPr="00B93702">
        <w:tab/>
        <w:t>Measure the performance of the GSM/EDGE wanted signal at the BS receiver, as defined in TS 51.021, applicable parts of subclause 7.8.</w:t>
      </w:r>
    </w:p>
    <w:p w14:paraId="3CC47DE8" w14:textId="77777777"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91F0818" w14:textId="77777777" w:rsidR="008631CF" w:rsidRPr="00B93702" w:rsidRDefault="008631CF" w:rsidP="00F311C8">
      <w:pPr>
        <w:pStyle w:val="Heading4"/>
      </w:pPr>
      <w:bookmarkStart w:id="750" w:name="_Toc21098114"/>
      <w:bookmarkStart w:id="751" w:name="_Toc29765676"/>
      <w:r w:rsidRPr="00B93702">
        <w:t>7.4.4.6</w:t>
      </w:r>
      <w:r w:rsidRPr="00B93702">
        <w:tab/>
        <w:t>Procedure for additional BC3 blocking requirement</w:t>
      </w:r>
      <w:bookmarkEnd w:id="750"/>
      <w:bookmarkEnd w:id="751"/>
    </w:p>
    <w:p w14:paraId="16866041" w14:textId="77777777" w:rsidR="008631CF" w:rsidRPr="00B93702" w:rsidRDefault="00C462C9" w:rsidP="0049087D">
      <w:pPr>
        <w:pStyle w:val="B10"/>
      </w:pPr>
      <w:r w:rsidRPr="00B93702">
        <w:t>1)</w:t>
      </w:r>
      <w:r w:rsidR="00905FAB">
        <w:tab/>
      </w:r>
      <w:r w:rsidR="008631CF" w:rsidRPr="00B93702">
        <w:t xml:space="preserve">Adjust the signal generators to the type of interfering signal, levels and the frequency offsets as specified in Table 7.4.5.5-1 </w:t>
      </w:r>
    </w:p>
    <w:p w14:paraId="3C2767CB" w14:textId="77777777" w:rsidR="008631CF" w:rsidRPr="00B93702" w:rsidRDefault="00C462C9" w:rsidP="0049087D">
      <w:pPr>
        <w:pStyle w:val="B10"/>
      </w:pPr>
      <w:r w:rsidRPr="00B93702">
        <w:t>2)</w:t>
      </w:r>
      <w:r w:rsidR="00905FAB">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in subclause 4.8.</w:t>
      </w:r>
    </w:p>
    <w:p w14:paraId="4EC5A9D7" w14:textId="77777777" w:rsidR="008631CF" w:rsidRPr="00B93702" w:rsidRDefault="008631CF" w:rsidP="00F311C8">
      <w:pPr>
        <w:pStyle w:val="Heading3"/>
      </w:pPr>
      <w:bookmarkStart w:id="752" w:name="_Toc21098115"/>
      <w:bookmarkStart w:id="753" w:name="_Toc29765677"/>
      <w:r w:rsidRPr="00B93702">
        <w:t>7.4.5</w:t>
      </w:r>
      <w:r w:rsidRPr="00B93702">
        <w:tab/>
      </w:r>
      <w:r w:rsidR="00DB7FF2" w:rsidRPr="00B93702">
        <w:t>Test requirement</w:t>
      </w:r>
      <w:r w:rsidRPr="00B93702">
        <w:t>s</w:t>
      </w:r>
      <w:bookmarkEnd w:id="752"/>
      <w:bookmarkEnd w:id="753"/>
    </w:p>
    <w:p w14:paraId="101187CE" w14:textId="77777777" w:rsidR="008631CF" w:rsidRPr="00B93702" w:rsidRDefault="008631CF" w:rsidP="00F311C8">
      <w:pPr>
        <w:pStyle w:val="Heading4"/>
      </w:pPr>
      <w:bookmarkStart w:id="754" w:name="_Toc21098116"/>
      <w:bookmarkStart w:id="755" w:name="_Toc29765678"/>
      <w:r w:rsidRPr="00B93702">
        <w:t>7.4.5.1</w:t>
      </w:r>
      <w:r w:rsidRPr="00B93702">
        <w:tab/>
        <w:t>General blocking test requirement</w:t>
      </w:r>
      <w:bookmarkEnd w:id="754"/>
      <w:bookmarkEnd w:id="755"/>
    </w:p>
    <w:p w14:paraId="0B93B67E" w14:textId="77777777" w:rsidR="008631CF" w:rsidRPr="00B93702" w:rsidRDefault="008631CF" w:rsidP="0049087D">
      <w:r w:rsidRPr="00B93702">
        <w:t>For the general blocking requirement, the interfering signal shall be a UTRA FDD signal as specified in Annex A.</w:t>
      </w:r>
      <w:r w:rsidR="00A07B05" w:rsidRPr="00B93702">
        <w:t>1</w:t>
      </w:r>
      <w:r w:rsidR="00F5543E" w:rsidRPr="00B93702">
        <w:t xml:space="preserve"> for a UTRA, E-UTRA, NB-IOT, GSM/EDGE or NR (</w:t>
      </w:r>
      <w:r w:rsidR="00F5543E" w:rsidRPr="00B93702">
        <w:rPr>
          <w:rFonts w:cs="Arial"/>
          <w:lang w:eastAsia="en-US"/>
        </w:rPr>
        <w:t xml:space="preserve">≤ </w:t>
      </w:r>
      <w:r w:rsidR="00F5543E" w:rsidRPr="00B93702">
        <w:rPr>
          <w:rFonts w:cs="Arial"/>
          <w:lang w:eastAsia="zh-CN"/>
        </w:rPr>
        <w:t>20 MHz</w:t>
      </w:r>
      <w:r w:rsidR="00F5543E" w:rsidRPr="00B93702">
        <w:t xml:space="preserve">) wanted signal. The interfering signal shall be </w:t>
      </w:r>
      <w:r w:rsidR="00F5543E" w:rsidRPr="00B93702">
        <w:rPr>
          <w:lang w:eastAsia="en-US"/>
        </w:rPr>
        <w:t>a 20 MHz E-UTRA signal for NR wanted signal channel bandwidth greater than 20MHz</w:t>
      </w:r>
      <w:r w:rsidRPr="00B93702">
        <w:t>.</w:t>
      </w:r>
    </w:p>
    <w:p w14:paraId="3CCCAC48" w14:textId="77777777"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w:t>
      </w:r>
      <w:r w:rsidR="00A7747C" w:rsidRPr="00B93702">
        <w:t xml:space="preserve">edges </w:t>
      </w:r>
      <w:r w:rsidR="00E8455F" w:rsidRPr="00B93702">
        <w:t xml:space="preserve">or </w:t>
      </w:r>
      <w:r w:rsidR="00D33DDC" w:rsidRPr="00B93702">
        <w:t>Maximum Radio Bandwidth</w:t>
      </w:r>
      <w:r w:rsidR="00E8455F" w:rsidRPr="00B93702">
        <w:t xml:space="preserve"> </w:t>
      </w:r>
      <w:r w:rsidRPr="00B93702">
        <w:t>edges.</w:t>
      </w:r>
    </w:p>
    <w:p w14:paraId="12FA1BF4" w14:textId="77777777" w:rsidR="00E8455F" w:rsidRPr="00B93702" w:rsidRDefault="00BD6B20" w:rsidP="00E8455F">
      <w:r w:rsidRPr="00B93702">
        <w:t>For BS operating in non-contiguous spectrum, the requirement applies in addition inside any sub-block gap, in case the sub-block gap size is at least 15MHz. The interfering signal offset is defined relative to the sub-block edges inside the sub-block gap.</w:t>
      </w:r>
    </w:p>
    <w:p w14:paraId="200F124B" w14:textId="77777777" w:rsidR="00BD6B20" w:rsidRPr="00B93702" w:rsidRDefault="00E8455F" w:rsidP="00E8455F">
      <w:r w:rsidRPr="00B93702">
        <w:rPr>
          <w:rFonts w:cs="v3.8.0"/>
        </w:rPr>
        <w:t xml:space="preserve">For BS </w:t>
      </w:r>
      <w:r w:rsidRPr="00B93702">
        <w:t>capable of multi-band operation</w:t>
      </w:r>
      <w:r w:rsidRPr="00B93702">
        <w:rPr>
          <w:rFonts w:cs="v3.8.0"/>
        </w:rPr>
        <w:t xml:space="preserve">, the requirement applies in addition inside any </w:t>
      </w:r>
      <w:r w:rsidR="00D33DDC" w:rsidRPr="00B93702">
        <w:rPr>
          <w:rFonts w:cs="v3.8.0"/>
        </w:rPr>
        <w:t>Inter RF Bandwidth</w:t>
      </w:r>
      <w:r w:rsidRPr="00B93702">
        <w:rPr>
          <w:rFonts w:cs="v3.8.0"/>
        </w:rPr>
        <w:t xml:space="preserve"> gap, in case the gap size is at least 15MHz. The interfering signal offset is defined relative to the </w:t>
      </w:r>
      <w:r w:rsidR="00D33DDC" w:rsidRPr="00B93702">
        <w:rPr>
          <w:rFonts w:cs="v3.8.0"/>
        </w:rPr>
        <w:t>Base Station RF Bandwidth</w:t>
      </w:r>
      <w:r w:rsidRPr="00B93702">
        <w:rPr>
          <w:rFonts w:cs="v3.8.0"/>
        </w:rPr>
        <w:t xml:space="preserve"> edges inside the </w:t>
      </w:r>
      <w:r w:rsidR="00D33DDC" w:rsidRPr="00B93702">
        <w:rPr>
          <w:rFonts w:cs="v3.8.0"/>
        </w:rPr>
        <w:t>Inter RF Bandwidth</w:t>
      </w:r>
      <w:r w:rsidRPr="00B93702">
        <w:rPr>
          <w:rFonts w:cs="v3.8.0"/>
        </w:rPr>
        <w:t xml:space="preserve"> gap.</w:t>
      </w:r>
    </w:p>
    <w:p w14:paraId="7D3D98FD" w14:textId="77777777" w:rsidR="008631CF" w:rsidRPr="00B93702" w:rsidRDefault="008631CF" w:rsidP="0049087D">
      <w:r w:rsidRPr="00B93702">
        <w:t xml:space="preserve">For the wanted and interfering signal coupled to the </w:t>
      </w:r>
      <w:r w:rsidR="00A63983" w:rsidRPr="00B93702">
        <w:t>Base Station</w:t>
      </w:r>
      <w:r w:rsidRPr="00B93702">
        <w:t xml:space="preserve"> antenna input, using the parameters in Table 7.4.5.1-1</w:t>
      </w:r>
      <w:r w:rsidR="003F6B8E" w:rsidRPr="00B93702">
        <w:t xml:space="preserve"> and 7.4.5.1-2</w:t>
      </w:r>
      <w:r w:rsidRPr="00B93702">
        <w:t>, the following requirements shall be met:</w:t>
      </w:r>
    </w:p>
    <w:p w14:paraId="3F2328A2" w14:textId="77777777" w:rsidR="008631CF" w:rsidRPr="00B93702" w:rsidRDefault="008631CF" w:rsidP="0049087D">
      <w:pPr>
        <w:pStyle w:val="B10"/>
      </w:pPr>
      <w:r w:rsidRPr="00B93702">
        <w:lastRenderedPageBreak/>
        <w:t>-</w:t>
      </w:r>
      <w:r w:rsidRPr="00B93702">
        <w:tab/>
        <w:t>For any measured E-UTRA carrier, the throughput shall be ≥ 95% of the maximum throughput of the reference measurement channel defined in TS 36.104 [</w:t>
      </w:r>
      <w:r w:rsidR="00377CEF" w:rsidRPr="00B93702">
        <w:t>5</w:t>
      </w:r>
      <w:r w:rsidRPr="00B93702">
        <w:t>], subclause 7.2.</w:t>
      </w:r>
    </w:p>
    <w:p w14:paraId="42DA991B" w14:textId="77777777" w:rsidR="008631CF" w:rsidRPr="00B93702" w:rsidRDefault="008631CF"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14:paraId="57307ADF" w14:textId="77777777" w:rsidR="008631CF" w:rsidRPr="00B93702" w:rsidRDefault="008631CF"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14:paraId="79E6A396" w14:textId="77777777" w:rsidR="002F6EF4" w:rsidRPr="00B93702" w:rsidRDefault="008631CF" w:rsidP="002F6EF4">
      <w:pPr>
        <w:pStyle w:val="B10"/>
      </w:pPr>
      <w:r w:rsidRPr="00B93702">
        <w:t>-</w:t>
      </w:r>
      <w:r w:rsidRPr="00B93702">
        <w:tab/>
        <w:t>For any measured GSM/EDGE carrier, the conditions are specified in TS 45.005 [</w:t>
      </w:r>
      <w:r w:rsidR="00377CEF" w:rsidRPr="00B93702">
        <w:t>6</w:t>
      </w:r>
      <w:r w:rsidRPr="00B93702">
        <w:t>], Annex P.2.1.</w:t>
      </w:r>
    </w:p>
    <w:p w14:paraId="201EA4E2" w14:textId="77777777" w:rsidR="00F5543E" w:rsidRPr="00B93702" w:rsidRDefault="002F6EF4" w:rsidP="00F5543E">
      <w:pPr>
        <w:pStyle w:val="B10"/>
      </w:pPr>
      <w:r w:rsidRPr="00B93702">
        <w:t>-</w:t>
      </w:r>
      <w:r w:rsidR="00905FAB">
        <w:tab/>
      </w:r>
      <w:r w:rsidRPr="00B93702">
        <w:t>For any measured NB-IoT carrier, the throughput shall be ≥ 95% of the maximum throughput of the reference measurement channel defined in TS 36.104 [5], subclause 7.2.</w:t>
      </w:r>
    </w:p>
    <w:p w14:paraId="52A84173" w14:textId="77777777" w:rsidR="00E8455F" w:rsidRPr="00B93702" w:rsidRDefault="00F5543E" w:rsidP="00F5543E">
      <w:pPr>
        <w:pStyle w:val="B10"/>
      </w:pPr>
      <w:r w:rsidRPr="00B93702">
        <w:t>-</w:t>
      </w:r>
      <w:r w:rsidRPr="00B93702">
        <w:tab/>
        <w:t>For any measured NR carrier, the throughput shall be ≥ 95% of the maximum throughput of the reference measurement channel defined in TS 38.104 [27], subclause 7.2.</w:t>
      </w:r>
    </w:p>
    <w:p w14:paraId="1BE3C055" w14:textId="77777777" w:rsidR="008631CF" w:rsidRPr="00B93702" w:rsidRDefault="00E8455F" w:rsidP="00E8455F">
      <w:r w:rsidRPr="00B93702">
        <w:t>For BS capable of multi-band operation, the requirement applies according to Table 7.4.5.1</w:t>
      </w:r>
      <w:r w:rsidRPr="00B93702">
        <w:noBreakHyphen/>
        <w:t xml:space="preserve">1 for the in-band blocking frequency ranges of </w:t>
      </w:r>
      <w:r w:rsidRPr="00B93702">
        <w:rPr>
          <w:rFonts w:cs="v3.8.0"/>
        </w:rPr>
        <w:t xml:space="preserve">each </w:t>
      </w:r>
      <w:r w:rsidRPr="00B93702">
        <w:t xml:space="preserve">supported </w:t>
      </w:r>
      <w:r w:rsidRPr="00B93702">
        <w:rPr>
          <w:rFonts w:cs="v3.8.0"/>
        </w:rPr>
        <w:t>operating band.</w:t>
      </w:r>
    </w:p>
    <w:p w14:paraId="0B563168" w14:textId="77777777" w:rsidR="003F6B8E" w:rsidRPr="00B93702" w:rsidRDefault="003F6B8E" w:rsidP="0048036E">
      <w:pPr>
        <w:pStyle w:val="TH"/>
      </w:pPr>
      <w:r w:rsidRPr="00B93702">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B93702" w:rsidRPr="00B93702" w14:paraId="3C49AECB" w14:textId="77777777" w:rsidTr="00905FAB">
        <w:trPr>
          <w:jc w:val="center"/>
        </w:trPr>
        <w:tc>
          <w:tcPr>
            <w:tcW w:w="1772" w:type="dxa"/>
          </w:tcPr>
          <w:p w14:paraId="04B222EC" w14:textId="77777777" w:rsidR="003F6B8E" w:rsidRPr="00B93702" w:rsidRDefault="003F6B8E" w:rsidP="000D3FD1">
            <w:pPr>
              <w:pStyle w:val="TAH"/>
              <w:rPr>
                <w:rFonts w:cs="Arial"/>
                <w:lang w:eastAsia="en-US"/>
              </w:rPr>
            </w:pPr>
            <w:r w:rsidRPr="00B93702">
              <w:rPr>
                <w:rFonts w:cs="Arial"/>
                <w:lang w:eastAsia="en-US"/>
              </w:rPr>
              <w:t>Base Station Type</w:t>
            </w:r>
          </w:p>
        </w:tc>
        <w:tc>
          <w:tcPr>
            <w:tcW w:w="1452" w:type="dxa"/>
          </w:tcPr>
          <w:p w14:paraId="40F27DCB" w14:textId="77777777" w:rsidR="003F6B8E" w:rsidRPr="00B93702" w:rsidRDefault="003F6B8E" w:rsidP="000D3FD1">
            <w:pPr>
              <w:pStyle w:val="TAH"/>
              <w:rPr>
                <w:rFonts w:cs="Arial"/>
                <w:lang w:eastAsia="en-US"/>
              </w:rPr>
            </w:pPr>
            <w:r w:rsidRPr="00B93702">
              <w:rPr>
                <w:rFonts w:cs="Arial"/>
                <w:lang w:eastAsia="en-US"/>
              </w:rPr>
              <w:t>Mean power of interfering signal [dBm]</w:t>
            </w:r>
          </w:p>
        </w:tc>
        <w:tc>
          <w:tcPr>
            <w:tcW w:w="2268" w:type="dxa"/>
          </w:tcPr>
          <w:p w14:paraId="31D0A838" w14:textId="77777777" w:rsidR="003F6B8E" w:rsidRPr="00B93702" w:rsidRDefault="003F6B8E" w:rsidP="000D3FD1">
            <w:pPr>
              <w:pStyle w:val="TAH"/>
              <w:rPr>
                <w:rFonts w:cs="Arial"/>
                <w:lang w:eastAsia="en-US"/>
              </w:rPr>
            </w:pPr>
            <w:r w:rsidRPr="00B93702">
              <w:rPr>
                <w:rFonts w:cs="Arial"/>
                <w:lang w:eastAsia="en-US"/>
              </w:rPr>
              <w:t>Wanted Signal mean power [dBm]</w:t>
            </w:r>
          </w:p>
          <w:p w14:paraId="2CD22D29" w14:textId="77777777" w:rsidR="003F6B8E" w:rsidRPr="00B93702" w:rsidRDefault="003F6B8E" w:rsidP="000D3FD1">
            <w:pPr>
              <w:pStyle w:val="TAH"/>
              <w:rPr>
                <w:rFonts w:cs="Arial"/>
                <w:lang w:eastAsia="en-US"/>
              </w:rPr>
            </w:pPr>
            <w:r w:rsidRPr="00B93702">
              <w:rPr>
                <w:rFonts w:cs="Arial"/>
                <w:lang w:eastAsia="en-US"/>
              </w:rPr>
              <w:t>(Note 1)</w:t>
            </w:r>
          </w:p>
        </w:tc>
        <w:tc>
          <w:tcPr>
            <w:tcW w:w="1701" w:type="dxa"/>
          </w:tcPr>
          <w:p w14:paraId="161B35F2" w14:textId="77777777" w:rsidR="003F6B8E" w:rsidRPr="00B93702" w:rsidRDefault="003F6B8E" w:rsidP="000D3FD1">
            <w:pPr>
              <w:pStyle w:val="TAH"/>
              <w:rPr>
                <w:rFonts w:cs="Arial"/>
                <w:lang w:eastAsia="en-US"/>
              </w:rPr>
            </w:pPr>
            <w:r w:rsidRPr="00B93702">
              <w:rPr>
                <w:rFonts w:cs="Arial"/>
                <w:lang w:eastAsia="en-US"/>
              </w:rPr>
              <w:t>Centre Frequency of Interfering Signal</w:t>
            </w:r>
          </w:p>
        </w:tc>
        <w:tc>
          <w:tcPr>
            <w:tcW w:w="1825" w:type="dxa"/>
          </w:tcPr>
          <w:p w14:paraId="2CF1334C" w14:textId="77777777" w:rsidR="003F6B8E" w:rsidRPr="00B93702" w:rsidRDefault="003F6B8E" w:rsidP="00D33DDC">
            <w:pPr>
              <w:pStyle w:val="TAH"/>
              <w:rPr>
                <w:rFonts w:cs="Arial"/>
                <w:lang w:eastAsia="en-US"/>
              </w:rPr>
            </w:pPr>
            <w:r w:rsidRPr="00B93702">
              <w:rPr>
                <w:rFonts w:cs="Arial"/>
                <w:lang w:eastAsia="en-US"/>
              </w:rPr>
              <w:t xml:space="preserve">Interfering signal centre frequency minimum frequency offset from the </w:t>
            </w:r>
            <w:r w:rsidR="00A7747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[MHz]</w:t>
            </w:r>
          </w:p>
        </w:tc>
      </w:tr>
      <w:tr w:rsidR="00B93702" w:rsidRPr="00B93702" w14:paraId="2E3D24BB" w14:textId="77777777" w:rsidTr="00905FAB">
        <w:trPr>
          <w:jc w:val="center"/>
        </w:trPr>
        <w:tc>
          <w:tcPr>
            <w:tcW w:w="1772" w:type="dxa"/>
          </w:tcPr>
          <w:p w14:paraId="71C386D2" w14:textId="77777777" w:rsidR="003F6B8E" w:rsidRPr="00B93702" w:rsidRDefault="003F6B8E" w:rsidP="000D3FD1">
            <w:pPr>
              <w:pStyle w:val="TAC"/>
              <w:rPr>
                <w:rFonts w:cs="Arial"/>
                <w:lang w:eastAsia="en-US"/>
              </w:rPr>
            </w:pPr>
            <w:r w:rsidRPr="00B93702">
              <w:rPr>
                <w:rFonts w:cs="Arial"/>
                <w:lang w:eastAsia="en-US"/>
              </w:rPr>
              <w:t>Wide Area BS</w:t>
            </w:r>
          </w:p>
        </w:tc>
        <w:tc>
          <w:tcPr>
            <w:tcW w:w="1452" w:type="dxa"/>
          </w:tcPr>
          <w:p w14:paraId="751827C3" w14:textId="77777777" w:rsidR="003F6B8E" w:rsidRPr="00B93702" w:rsidRDefault="003F6B8E" w:rsidP="000D3FD1">
            <w:pPr>
              <w:pStyle w:val="TAC"/>
              <w:rPr>
                <w:rFonts w:cs="Arial"/>
                <w:lang w:eastAsia="en-US"/>
              </w:rPr>
            </w:pPr>
            <w:r w:rsidRPr="00B93702">
              <w:rPr>
                <w:rFonts w:cs="Arial"/>
                <w:lang w:eastAsia="en-US"/>
              </w:rPr>
              <w:t>-40</w:t>
            </w:r>
            <w:r w:rsidR="00F5543E" w:rsidRPr="00B93702">
              <w:rPr>
                <w:rFonts w:cs="Arial"/>
                <w:lang w:eastAsia="en-US"/>
              </w:rPr>
              <w:t>+y (Note 7)</w:t>
            </w:r>
          </w:p>
        </w:tc>
        <w:tc>
          <w:tcPr>
            <w:tcW w:w="2268" w:type="dxa"/>
            <w:vAlign w:val="center"/>
          </w:tcPr>
          <w:p w14:paraId="3ABA5F3F" w14:textId="77777777"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2)</w:t>
            </w:r>
          </w:p>
        </w:tc>
        <w:tc>
          <w:tcPr>
            <w:tcW w:w="1701" w:type="dxa"/>
            <w:vMerge w:val="restart"/>
            <w:vAlign w:val="center"/>
          </w:tcPr>
          <w:p w14:paraId="1AE4D406" w14:textId="77777777" w:rsidR="003F6B8E" w:rsidRPr="00B93702" w:rsidRDefault="00F5543E" w:rsidP="000D3FD1">
            <w:pPr>
              <w:pStyle w:val="TAC"/>
              <w:rPr>
                <w:rFonts w:cs="Arial"/>
                <w:lang w:eastAsia="en-US"/>
              </w:rPr>
            </w:pP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 xml:space="preserve">OOB </w:t>
            </w:r>
            <w:r w:rsidRPr="00B93702">
              <w:rPr>
                <w:rFonts w:cs="Arial"/>
                <w:lang w:eastAsia="en-US"/>
              </w:rPr>
              <w:t>(Note 8)</w:t>
            </w:r>
          </w:p>
        </w:tc>
        <w:tc>
          <w:tcPr>
            <w:tcW w:w="1825" w:type="dxa"/>
            <w:vMerge w:val="restart"/>
            <w:vAlign w:val="center"/>
          </w:tcPr>
          <w:p w14:paraId="57A69F61" w14:textId="77777777" w:rsidR="003F6B8E" w:rsidRPr="00B93702" w:rsidRDefault="003F6B8E" w:rsidP="000D3FD1">
            <w:pPr>
              <w:pStyle w:val="TAC"/>
              <w:rPr>
                <w:rFonts w:cs="Arial"/>
                <w:lang w:eastAsia="en-US"/>
              </w:rPr>
            </w:pPr>
            <w:r w:rsidRPr="00B93702">
              <w:rPr>
                <w:rFonts w:cs="Arial"/>
                <w:lang w:eastAsia="en-US"/>
              </w:rPr>
              <w:t>±</w:t>
            </w:r>
            <w:r w:rsidR="00D43DAC" w:rsidRPr="00B93702">
              <w:rPr>
                <w:rFonts w:cs="Arial"/>
                <w:lang w:eastAsia="en-US"/>
              </w:rPr>
              <w:t xml:space="preserve"> </w:t>
            </w:r>
            <w:r w:rsidR="00D43DAC" w:rsidRPr="00B93702">
              <w:rPr>
                <w:rFonts w:cs="Arial"/>
              </w:rPr>
              <w:t>(</w:t>
            </w:r>
            <w:r w:rsidRPr="00B93702">
              <w:rPr>
                <w:rFonts w:cs="Arial"/>
                <w:lang w:eastAsia="en-US"/>
              </w:rPr>
              <w:t>7.5</w:t>
            </w:r>
            <w:r w:rsidR="00D43DAC" w:rsidRPr="00B93702">
              <w:rPr>
                <w:rFonts w:cs="Arial"/>
              </w:rPr>
              <w:t xml:space="preserve"> + z) (Note 9)</w:t>
            </w:r>
          </w:p>
        </w:tc>
      </w:tr>
      <w:tr w:rsidR="00B93702" w:rsidRPr="00B93702" w14:paraId="72F6CD9E" w14:textId="77777777" w:rsidTr="00905FAB">
        <w:trPr>
          <w:jc w:val="center"/>
        </w:trPr>
        <w:tc>
          <w:tcPr>
            <w:tcW w:w="1772" w:type="dxa"/>
          </w:tcPr>
          <w:p w14:paraId="7AB6E143" w14:textId="77777777" w:rsidR="003F6B8E" w:rsidRPr="00B93702" w:rsidRDefault="003F6B8E" w:rsidP="000D3FD1">
            <w:pPr>
              <w:pStyle w:val="TAC"/>
              <w:rPr>
                <w:rFonts w:cs="Arial"/>
                <w:lang w:eastAsia="en-US"/>
              </w:rPr>
            </w:pPr>
            <w:r w:rsidRPr="00B93702">
              <w:rPr>
                <w:rFonts w:cs="Arial"/>
                <w:lang w:eastAsia="en-US"/>
              </w:rPr>
              <w:t>Medium Range BS</w:t>
            </w:r>
          </w:p>
        </w:tc>
        <w:tc>
          <w:tcPr>
            <w:tcW w:w="1452" w:type="dxa"/>
          </w:tcPr>
          <w:p w14:paraId="54ECC48B" w14:textId="77777777" w:rsidR="003F6B8E" w:rsidRPr="00B93702" w:rsidRDefault="003F6B8E" w:rsidP="000D3FD1">
            <w:pPr>
              <w:pStyle w:val="TAC"/>
              <w:rPr>
                <w:rFonts w:cs="Arial"/>
                <w:lang w:eastAsia="en-US"/>
              </w:rPr>
            </w:pPr>
            <w:r w:rsidRPr="00B93702">
              <w:rPr>
                <w:rFonts w:cs="Arial"/>
                <w:lang w:eastAsia="en-US"/>
              </w:rPr>
              <w:t>-35</w:t>
            </w:r>
            <w:r w:rsidR="00F5543E" w:rsidRPr="00B93702">
              <w:rPr>
                <w:rFonts w:cs="Arial"/>
                <w:lang w:eastAsia="en-US"/>
              </w:rPr>
              <w:t>+y (Note 7)</w:t>
            </w:r>
          </w:p>
        </w:tc>
        <w:tc>
          <w:tcPr>
            <w:tcW w:w="2268" w:type="dxa"/>
            <w:vAlign w:val="center"/>
          </w:tcPr>
          <w:p w14:paraId="1A3CF66B" w14:textId="77777777"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3</w:t>
            </w:r>
            <w:r w:rsidR="00F5543E" w:rsidRPr="00B93702">
              <w:rPr>
                <w:rFonts w:cs="Arial"/>
                <w:lang w:eastAsia="en-US"/>
              </w:rPr>
              <w:t>, 6</w:t>
            </w:r>
            <w:r w:rsidRPr="00B93702">
              <w:rPr>
                <w:rFonts w:cs="Arial"/>
                <w:lang w:eastAsia="en-US"/>
              </w:rPr>
              <w:t>)</w:t>
            </w:r>
          </w:p>
        </w:tc>
        <w:tc>
          <w:tcPr>
            <w:tcW w:w="1701" w:type="dxa"/>
            <w:vMerge/>
          </w:tcPr>
          <w:p w14:paraId="2FC62C42" w14:textId="77777777" w:rsidR="003F6B8E" w:rsidRPr="00B93702" w:rsidRDefault="003F6B8E" w:rsidP="000D3FD1">
            <w:pPr>
              <w:pStyle w:val="TAC"/>
              <w:rPr>
                <w:rFonts w:cs="Arial"/>
                <w:lang w:eastAsia="en-US"/>
              </w:rPr>
            </w:pPr>
          </w:p>
        </w:tc>
        <w:tc>
          <w:tcPr>
            <w:tcW w:w="1825" w:type="dxa"/>
            <w:vMerge/>
          </w:tcPr>
          <w:p w14:paraId="609C9B18" w14:textId="77777777" w:rsidR="003F6B8E" w:rsidRPr="00B93702" w:rsidRDefault="003F6B8E" w:rsidP="000D3FD1">
            <w:pPr>
              <w:pStyle w:val="TAC"/>
              <w:rPr>
                <w:rFonts w:cs="Arial"/>
                <w:lang w:eastAsia="en-US"/>
              </w:rPr>
            </w:pPr>
          </w:p>
        </w:tc>
      </w:tr>
      <w:tr w:rsidR="00B93702" w:rsidRPr="00B93702" w14:paraId="3D3E18B8" w14:textId="77777777" w:rsidTr="00905FAB">
        <w:trPr>
          <w:jc w:val="center"/>
        </w:trPr>
        <w:tc>
          <w:tcPr>
            <w:tcW w:w="1772" w:type="dxa"/>
          </w:tcPr>
          <w:p w14:paraId="013B27CE" w14:textId="77777777" w:rsidR="003F6B8E" w:rsidRPr="00B93702" w:rsidRDefault="003F6B8E" w:rsidP="000D3FD1">
            <w:pPr>
              <w:pStyle w:val="TAC"/>
              <w:rPr>
                <w:rFonts w:cs="Arial"/>
                <w:lang w:eastAsia="en-US"/>
              </w:rPr>
            </w:pPr>
            <w:r w:rsidRPr="00B93702">
              <w:rPr>
                <w:rFonts w:cs="Arial"/>
                <w:lang w:eastAsia="en-US"/>
              </w:rPr>
              <w:t>Local Area BS</w:t>
            </w:r>
          </w:p>
        </w:tc>
        <w:tc>
          <w:tcPr>
            <w:tcW w:w="1452" w:type="dxa"/>
          </w:tcPr>
          <w:p w14:paraId="5572B19F" w14:textId="77777777" w:rsidR="003F6B8E" w:rsidRPr="00B93702" w:rsidRDefault="003F6B8E" w:rsidP="000D3FD1">
            <w:pPr>
              <w:pStyle w:val="TAC"/>
              <w:rPr>
                <w:rFonts w:cs="Arial"/>
                <w:lang w:eastAsia="en-US"/>
              </w:rPr>
            </w:pPr>
            <w:r w:rsidRPr="00B93702">
              <w:rPr>
                <w:rFonts w:cs="Arial"/>
                <w:lang w:eastAsia="en-US"/>
              </w:rPr>
              <w:t>-30</w:t>
            </w:r>
            <w:r w:rsidR="00F5543E" w:rsidRPr="00B93702">
              <w:rPr>
                <w:rFonts w:cs="Arial"/>
                <w:lang w:eastAsia="en-US"/>
              </w:rPr>
              <w:t>+y (Note 7)</w:t>
            </w:r>
          </w:p>
        </w:tc>
        <w:tc>
          <w:tcPr>
            <w:tcW w:w="2268" w:type="dxa"/>
          </w:tcPr>
          <w:p w14:paraId="2C150BE9" w14:textId="77777777"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4</w:t>
            </w:r>
            <w:r w:rsidR="00F5543E" w:rsidRPr="00B93702">
              <w:rPr>
                <w:rFonts w:cs="Arial"/>
                <w:lang w:eastAsia="en-US"/>
              </w:rPr>
              <w:t>, 6</w:t>
            </w:r>
            <w:r w:rsidRPr="00B93702">
              <w:rPr>
                <w:rFonts w:cs="Arial"/>
                <w:lang w:eastAsia="en-US"/>
              </w:rPr>
              <w:t>)</w:t>
            </w:r>
          </w:p>
        </w:tc>
        <w:tc>
          <w:tcPr>
            <w:tcW w:w="1701" w:type="dxa"/>
            <w:vMerge/>
          </w:tcPr>
          <w:p w14:paraId="3E76C535" w14:textId="77777777" w:rsidR="003F6B8E" w:rsidRPr="00B93702" w:rsidRDefault="003F6B8E" w:rsidP="000D3FD1">
            <w:pPr>
              <w:pStyle w:val="TAC"/>
              <w:rPr>
                <w:rFonts w:cs="Arial"/>
                <w:lang w:eastAsia="en-US"/>
              </w:rPr>
            </w:pPr>
          </w:p>
        </w:tc>
        <w:tc>
          <w:tcPr>
            <w:tcW w:w="1825" w:type="dxa"/>
            <w:vMerge/>
          </w:tcPr>
          <w:p w14:paraId="6D785ABE" w14:textId="77777777" w:rsidR="003F6B8E" w:rsidRPr="00B93702" w:rsidRDefault="003F6B8E" w:rsidP="000D3FD1">
            <w:pPr>
              <w:pStyle w:val="TAC"/>
              <w:rPr>
                <w:rFonts w:cs="Arial"/>
                <w:lang w:eastAsia="en-US"/>
              </w:rPr>
            </w:pPr>
          </w:p>
        </w:tc>
      </w:tr>
      <w:tr w:rsidR="003F6B8E" w:rsidRPr="00B93702" w14:paraId="52A8D397" w14:textId="77777777" w:rsidTr="00905FAB">
        <w:trPr>
          <w:jc w:val="center"/>
        </w:trPr>
        <w:tc>
          <w:tcPr>
            <w:tcW w:w="9018" w:type="dxa"/>
            <w:gridSpan w:val="5"/>
          </w:tcPr>
          <w:p w14:paraId="124721B0" w14:textId="77777777" w:rsidR="003F6B8E" w:rsidRPr="00B93702" w:rsidRDefault="003F6B8E"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14:paraId="4DE4246B" w14:textId="77777777" w:rsidR="003F6B8E" w:rsidRPr="00B93702" w:rsidRDefault="003F6B8E"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 xml:space="preserve">E-UTRA or UTRA </w:t>
            </w:r>
            <w:r w:rsidR="002F6EF4" w:rsidRPr="00B93702">
              <w:rPr>
                <w:rFonts w:cs="Arial"/>
                <w:lang w:eastAsia="en-US"/>
              </w:rPr>
              <w:t xml:space="preserve">or NB-IoT </w:t>
            </w:r>
            <w:r w:rsidRPr="00B93702">
              <w:rPr>
                <w:rFonts w:cs="Arial"/>
                <w:lang w:eastAsia="en-US"/>
              </w:rPr>
              <w:t>wanted signals and equal to 3 in case of GSM/EDGE wanted signal.</w:t>
            </w:r>
          </w:p>
          <w:p w14:paraId="445601A6" w14:textId="77777777" w:rsidR="003F6B8E" w:rsidRPr="00B93702" w:rsidRDefault="003F6B8E" w:rsidP="000D3FD1">
            <w:pPr>
              <w:pStyle w:val="TAN"/>
              <w:rPr>
                <w:rFonts w:cs="Arial"/>
                <w:lang w:eastAsia="en-US"/>
              </w:rPr>
            </w:pPr>
            <w:r w:rsidRPr="00B93702">
              <w:rPr>
                <w:rFonts w:cs="Arial"/>
                <w:lang w:eastAsia="en-US"/>
              </w:rPr>
              <w:t>NOTE 3:</w:t>
            </w:r>
            <w:r w:rsidRPr="00B93702">
              <w:rPr>
                <w:rFonts w:cs="Arial"/>
                <w:lang w:eastAsia="en-US"/>
              </w:rPr>
              <w:tab/>
              <w:t>For MR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3 in case of GSM/EDGE wanted signal.</w:t>
            </w:r>
          </w:p>
          <w:p w14:paraId="328A22E9" w14:textId="77777777" w:rsidR="00E8455F" w:rsidRPr="00B93702" w:rsidRDefault="003F6B8E" w:rsidP="00E8455F">
            <w:pPr>
              <w:pStyle w:val="TAN"/>
              <w:rPr>
                <w:rFonts w:cs="Arial"/>
                <w:lang w:eastAsia="en-US"/>
              </w:rPr>
            </w:pPr>
            <w:r w:rsidRPr="00B93702">
              <w:rPr>
                <w:rFonts w:cs="Arial"/>
                <w:lang w:eastAsia="en-US"/>
              </w:rPr>
              <w:t>NOTE 4:</w:t>
            </w:r>
            <w:r w:rsidRPr="00B93702">
              <w:rPr>
                <w:rFonts w:cs="Arial"/>
                <w:lang w:eastAsia="en-US"/>
              </w:rPr>
              <w:tab/>
              <w:t>For LA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11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6 in case of UTRA wanted signal and equal to 3 in case of GSM/EDGE wanted signal.</w:t>
            </w:r>
            <w:r w:rsidR="00E8455F" w:rsidRPr="00B93702">
              <w:rPr>
                <w:rFonts w:cs="Arial"/>
                <w:lang w:eastAsia="en-US"/>
              </w:rPr>
              <w:t xml:space="preserve"> </w:t>
            </w:r>
          </w:p>
          <w:p w14:paraId="786A03CE" w14:textId="77777777" w:rsidR="003F6B8E" w:rsidRPr="00B93702" w:rsidRDefault="00E8455F" w:rsidP="00E8455F">
            <w:pPr>
              <w:pStyle w:val="TAN"/>
              <w:rPr>
                <w:rFonts w:cs="Arial"/>
                <w:lang w:eastAsia="en-US"/>
              </w:rPr>
            </w:pPr>
            <w:r w:rsidRPr="00B93702">
              <w:rPr>
                <w:rFonts w:cs="Arial"/>
                <w:lang w:eastAsia="en-US"/>
              </w:rPr>
              <w:t>NOTE 5:</w:t>
            </w:r>
            <w:r w:rsidRPr="00B93702">
              <w:rPr>
                <w:rFonts w:cs="Arial"/>
                <w:lang w:eastAsia="en-US"/>
              </w:rPr>
              <w:tab/>
            </w:r>
            <w:r w:rsidRPr="00B93702">
              <w:rPr>
                <w:rFonts w:cs="v3.8.0"/>
                <w:lang w:eastAsia="en-US"/>
              </w:rPr>
              <w:t xml:space="preserve">For a BS capable of multi-band operation, </w:t>
            </w:r>
            <w:r w:rsidRPr="00B93702">
              <w:rPr>
                <w:rFonts w:cs="Arial"/>
                <w:lang w:eastAsia="en-US"/>
              </w:rPr>
              <w:t xml:space="preserve">“x” </w:t>
            </w:r>
            <w:r w:rsidRPr="00B93702">
              <w:rPr>
                <w:rFonts w:cs="Arial"/>
                <w:lang w:eastAsia="zh-CN"/>
              </w:rPr>
              <w:t>in Note 2, 3, 4</w:t>
            </w:r>
            <w:r w:rsidR="009E150A" w:rsidRPr="00B93702">
              <w:rPr>
                <w:rFonts w:cs="Arial"/>
                <w:lang w:eastAsia="zh-CN"/>
              </w:rPr>
              <w:t>, 6</w:t>
            </w:r>
            <w:r w:rsidRPr="00B93702">
              <w:rPr>
                <w:rFonts w:cs="Arial"/>
                <w:lang w:eastAsia="zh-CN"/>
              </w:rPr>
              <w:t xml:space="preserve"> </w:t>
            </w:r>
            <w:r w:rsidR="009E150A" w:rsidRPr="00B93702">
              <w:rPr>
                <w:rFonts w:cs="Arial"/>
                <w:lang w:eastAsia="zh-CN"/>
              </w:rPr>
              <w:t>applies</w:t>
            </w:r>
            <w:r w:rsidRPr="00B93702">
              <w:rPr>
                <w:rFonts w:cs="Arial"/>
                <w:lang w:eastAsia="en-US"/>
              </w:rPr>
              <w:t xml:space="preserve"> in case of interfering signals that are in the in-band blocking frequency range of the operating band where the wanted signal is present</w:t>
            </w:r>
            <w:r w:rsidR="0047580E" w:rsidRPr="00B93702">
              <w:rPr>
                <w:rFonts w:cs="Arial"/>
                <w:lang w:eastAsia="en-US"/>
              </w:rPr>
              <w:t xml:space="preserve"> or in an adjacent or overlapping band</w:t>
            </w:r>
            <w:r w:rsidRPr="00B93702">
              <w:rPr>
                <w:rFonts w:cs="Arial"/>
                <w:lang w:eastAsia="en-US"/>
              </w:rPr>
              <w:t>. For other in-band blocking frequency ranges of the interfering signal for the supported operating bands, “x” is equal to 1.4 dB.</w:t>
            </w:r>
          </w:p>
          <w:p w14:paraId="1620FAC3" w14:textId="77777777" w:rsidR="009E150A" w:rsidRPr="00B93702" w:rsidRDefault="00F5543E" w:rsidP="009E150A">
            <w:pPr>
              <w:pStyle w:val="TAN"/>
              <w:rPr>
                <w:rFonts w:cs="Arial"/>
                <w:lang w:eastAsia="en-US"/>
              </w:rPr>
            </w:pPr>
            <w:r w:rsidRPr="00B93702">
              <w:rPr>
                <w:rFonts w:cs="Arial"/>
                <w:lang w:eastAsia="en-US"/>
              </w:rPr>
              <w:t>NOTE 6</w:t>
            </w:r>
            <w:r w:rsidR="009E150A" w:rsidRPr="00B93702">
              <w:rPr>
                <w:rFonts w:cs="Arial"/>
                <w:lang w:eastAsia="en-US"/>
              </w:rPr>
              <w:t>:</w:t>
            </w:r>
            <w:r w:rsidR="009E150A" w:rsidRPr="00B93702">
              <w:rPr>
                <w:rFonts w:cs="Arial"/>
                <w:lang w:eastAsia="en-US"/>
              </w:rPr>
              <w:tab/>
            </w:r>
            <w:r w:rsidRPr="00B93702">
              <w:rPr>
                <w:rFonts w:cs="Arial"/>
                <w:lang w:eastAsia="en-US"/>
              </w:rPr>
              <w:t xml:space="preserve">For a BS </w:t>
            </w:r>
            <w:r w:rsidR="0031151C" w:rsidRPr="00EF08BF">
              <w:t>neither</w:t>
            </w:r>
            <w:r w:rsidRPr="00B93702">
              <w:t xml:space="preserve"> supporting UTRA nor GSM</w:t>
            </w:r>
            <w:r w:rsidRPr="00B93702">
              <w:rPr>
                <w:rFonts w:cs="Arial"/>
                <w:lang w:eastAsia="en-US"/>
              </w:rPr>
              <w:t>, x is equal to 6</w:t>
            </w:r>
            <w:r w:rsidR="0031151C" w:rsidRPr="00EF08BF">
              <w:rPr>
                <w:rFonts w:cs="Arial"/>
              </w:rPr>
              <w:t xml:space="preserve"> for all BS classes if NR is supported, otherwise “x” is equal to 9 for MR BS or 11 for LA BS if NR is not supported</w:t>
            </w:r>
            <w:r w:rsidRPr="00B93702">
              <w:rPr>
                <w:rFonts w:cs="Arial"/>
                <w:lang w:eastAsia="en-US"/>
              </w:rPr>
              <w:t>.</w:t>
            </w:r>
          </w:p>
          <w:p w14:paraId="0A40C750" w14:textId="77777777" w:rsidR="009E150A" w:rsidRPr="00B93702" w:rsidRDefault="009E150A" w:rsidP="009E150A">
            <w:pPr>
              <w:pStyle w:val="TAN"/>
              <w:rPr>
                <w:rFonts w:cs="Arial"/>
                <w:lang w:eastAsia="en-US"/>
              </w:rPr>
            </w:pPr>
            <w:bookmarkStart w:id="756" w:name="_Hlk513542859"/>
            <w:r w:rsidRPr="00B93702">
              <w:rPr>
                <w:rFonts w:cs="Arial"/>
                <w:lang w:eastAsia="en-US"/>
              </w:rPr>
              <w:t>NOTE 7:</w:t>
            </w:r>
            <w:r w:rsidR="00905FAB">
              <w:rPr>
                <w:rFonts w:cs="Arial"/>
                <w:lang w:eastAsia="en-US"/>
              </w:rPr>
              <w:tab/>
            </w:r>
            <w:r w:rsidRPr="00B93702">
              <w:t xml:space="preserve">For a BS supporting NR </w:t>
            </w:r>
            <w:r w:rsidR="0031151C" w:rsidRPr="00EF08BF">
              <w:t>but neither</w:t>
            </w:r>
            <w:r w:rsidRPr="00B93702">
              <w:t xml:space="preserve"> UTRA nor GSM, “y” is equal to -3 for the WA and MR BS class and -5 for the LA BS class.</w:t>
            </w:r>
            <w:r w:rsidR="0031151C" w:rsidRPr="00EF08BF">
              <w:t xml:space="preserve"> For all other cases, “y” is equal to zero for all BS classes</w:t>
            </w:r>
            <w:r w:rsidR="0031151C">
              <w:t>.</w:t>
            </w:r>
          </w:p>
          <w:bookmarkEnd w:id="756"/>
          <w:p w14:paraId="722AEB93" w14:textId="77777777" w:rsidR="00D43DAC" w:rsidRPr="00B93702" w:rsidRDefault="009E150A" w:rsidP="00D43DAC">
            <w:pPr>
              <w:pStyle w:val="TAN"/>
              <w:rPr>
                <w:rFonts w:cs="Arial"/>
              </w:rPr>
            </w:pPr>
            <w:r w:rsidRPr="00B93702">
              <w:rPr>
                <w:rFonts w:cs="Arial"/>
                <w:lang w:eastAsia="en-US"/>
              </w:rPr>
              <w:t>NOTE 8:</w:t>
            </w:r>
            <w:r w:rsidR="00905FAB">
              <w:rPr>
                <w:rFonts w:cs="Arial"/>
                <w:lang w:eastAsia="en-US"/>
              </w:rPr>
              <w:tab/>
            </w:r>
            <w:r w:rsidRPr="00B93702">
              <w:rPr>
                <w:rFonts w:cs="Arial"/>
                <w:lang w:eastAsia="en-US"/>
              </w:rPr>
              <w:t>The downlink frequency range of an FDD operating band is excluded from the general blocking requirement.</w:t>
            </w:r>
          </w:p>
          <w:p w14:paraId="739C6A59" w14:textId="77777777" w:rsidR="00F5543E" w:rsidRPr="00B93702" w:rsidRDefault="00D43DAC" w:rsidP="00D43DAC">
            <w:pPr>
              <w:pStyle w:val="TAN"/>
              <w:rPr>
                <w:rFonts w:cs="Arial"/>
                <w:lang w:eastAsia="en-US"/>
              </w:rPr>
            </w:pPr>
            <w:r w:rsidRPr="00B93702">
              <w:rPr>
                <w:rFonts w:cs="Arial"/>
              </w:rPr>
              <w:t>NOTE 9:</w:t>
            </w:r>
            <w:r w:rsidRPr="00B93702">
              <w:rPr>
                <w:rFonts w:cs="Arial"/>
                <w:lang w:eastAsia="en-US"/>
              </w:rPr>
              <w:tab/>
            </w:r>
            <w:r w:rsidRPr="00B93702">
              <w:rPr>
                <w:rFonts w:cs="Arial"/>
              </w:rPr>
              <w:t>For NR wanted signal channel bandwidth greater than 20 MHz, z = 22.5. For all other cases, z = 0.</w:t>
            </w:r>
          </w:p>
        </w:tc>
      </w:tr>
    </w:tbl>
    <w:p w14:paraId="31CA1A0E" w14:textId="77777777" w:rsidR="00E8455F" w:rsidRPr="00B93702" w:rsidRDefault="00E8455F" w:rsidP="00E8455F"/>
    <w:p w14:paraId="31564887" w14:textId="77777777" w:rsidR="003F6B8E" w:rsidRPr="00B93702" w:rsidRDefault="003F6B8E" w:rsidP="0048036E">
      <w:pPr>
        <w:pStyle w:val="TH"/>
      </w:pPr>
      <w:r w:rsidRPr="00B93702">
        <w:t xml:space="preserve">Table 7.4.5.1-2: </w:t>
      </w:r>
      <w:r w:rsidR="009E150A" w:rsidRPr="00B93702">
        <w:t>Void</w:t>
      </w:r>
    </w:p>
    <w:p w14:paraId="56293AC8" w14:textId="77777777" w:rsidR="007474FF" w:rsidRPr="00B93702" w:rsidRDefault="007474FF" w:rsidP="007474FF">
      <w:pPr>
        <w:pStyle w:val="NO"/>
      </w:pPr>
      <w:r w:rsidRPr="00B93702">
        <w:t>NOTE:</w:t>
      </w:r>
      <w:r w:rsidRPr="00B93702">
        <w:tab/>
      </w:r>
      <w:r w:rsidR="00CA6011" w:rsidRPr="00B93702">
        <w:t>The requirement in Table 7.4.5.1-1</w:t>
      </w:r>
      <w:r w:rsidRPr="00B93702">
        <w:t xml:space="preserve"> assumes that two operating bands, where the downlink operating band (see Table 4.4-1 and Table 4.4-2) of one band would be within the in-band blocking region of the other band, are not deployed in the same geographical area.</w:t>
      </w:r>
    </w:p>
    <w:p w14:paraId="06C0FF66" w14:textId="77777777" w:rsidR="0049087D" w:rsidRPr="00B93702" w:rsidRDefault="0049087D" w:rsidP="00F311C8">
      <w:pPr>
        <w:pStyle w:val="Heading4"/>
      </w:pPr>
      <w:bookmarkStart w:id="757" w:name="_Toc21098117"/>
      <w:bookmarkStart w:id="758" w:name="_Toc29765679"/>
      <w:r w:rsidRPr="00B93702">
        <w:lastRenderedPageBreak/>
        <w:t>7.4.5.2</w:t>
      </w:r>
      <w:r w:rsidRPr="00B93702">
        <w:tab/>
        <w:t>General narrowband blocking test requirement</w:t>
      </w:r>
      <w:bookmarkEnd w:id="757"/>
      <w:bookmarkEnd w:id="758"/>
    </w:p>
    <w:p w14:paraId="35129F62" w14:textId="77777777" w:rsidR="0049087D" w:rsidRPr="00B93702" w:rsidRDefault="0049087D" w:rsidP="0049087D">
      <w:r w:rsidRPr="00B93702">
        <w:t>For the narrowband blocking requirement, the interfering signal shall be an E-UTRA 1RB signal as specified in Annex A.</w:t>
      </w:r>
      <w:r w:rsidR="00A07B05" w:rsidRPr="00B93702">
        <w:t>3</w:t>
      </w:r>
      <w:r w:rsidRPr="00B93702">
        <w:t xml:space="preserve">. </w:t>
      </w:r>
    </w:p>
    <w:p w14:paraId="26793657" w14:textId="77777777"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A7747C" w:rsidRPr="00B93702">
        <w:t xml:space="preserve">edges </w:t>
      </w:r>
      <w:r w:rsidR="00E8455F" w:rsidRPr="00B93702">
        <w:t xml:space="preserve">or </w:t>
      </w:r>
      <w:r w:rsidR="00D33DDC" w:rsidRPr="00B93702">
        <w:t>Maximum Radio Bandwidth</w:t>
      </w:r>
      <w:r w:rsidRPr="00B93702">
        <w:t xml:space="preserve"> edges.</w:t>
      </w:r>
    </w:p>
    <w:p w14:paraId="132662E0" w14:textId="77777777" w:rsidR="00E8455F" w:rsidRPr="00B93702" w:rsidRDefault="00BD6B20" w:rsidP="00E8455F">
      <w:r w:rsidRPr="00B93702">
        <w:t>For BS operating in non-contiguous spectrum, the requirement applies in addition inside any sub-block gap, in case the sub-block gap size is at least 3MHz. The interfering signal offset is defined relative to the sub-block edges inside the sub-block gap.</w:t>
      </w:r>
    </w:p>
    <w:p w14:paraId="42ABF8DA" w14:textId="77777777" w:rsidR="00BD6B20" w:rsidRPr="00B93702" w:rsidRDefault="00E8455F" w:rsidP="00E8455F">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3MHz. The interfering signal offset is defined relative to the </w:t>
      </w:r>
      <w:r w:rsidR="00D33DDC"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D33DDC" w:rsidRPr="00B93702">
        <w:rPr>
          <w:lang w:eastAsia="zh-CN"/>
        </w:rPr>
        <w:t>Inter RF Bandwidth</w:t>
      </w:r>
      <w:r w:rsidRPr="00B93702">
        <w:rPr>
          <w:lang w:eastAsia="zh-CN"/>
        </w:rPr>
        <w:t xml:space="preserve"> gap</w:t>
      </w:r>
      <w:r w:rsidRPr="00B93702">
        <w:t>.</w:t>
      </w:r>
    </w:p>
    <w:p w14:paraId="5A7695FD" w14:textId="77777777" w:rsidR="0049087D" w:rsidRPr="00B93702" w:rsidRDefault="0049087D" w:rsidP="00BD6B20">
      <w:r w:rsidRPr="00B93702">
        <w:t xml:space="preserve">For the wanted and interfering signal coupled to the </w:t>
      </w:r>
      <w:r w:rsidR="00A63983" w:rsidRPr="00B93702">
        <w:t>Base Station</w:t>
      </w:r>
      <w:r w:rsidRPr="00B93702">
        <w:t xml:space="preserve"> antenna input, using the parameters in Table 7.4.5.2-1 the following requirements shall be met:</w:t>
      </w:r>
    </w:p>
    <w:p w14:paraId="1265001A" w14:textId="77777777" w:rsidR="0049087D" w:rsidRPr="00B93702" w:rsidRDefault="0049087D"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subclause 7.2.</w:t>
      </w:r>
    </w:p>
    <w:p w14:paraId="47C19C38" w14:textId="77777777" w:rsidR="0049087D" w:rsidRPr="00B93702" w:rsidRDefault="0049087D"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14:paraId="6992E1B7" w14:textId="77777777"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14:paraId="42EA0D5C" w14:textId="77777777" w:rsidR="002F6EF4" w:rsidRPr="00B93702" w:rsidRDefault="0049087D" w:rsidP="002F6EF4">
      <w:pPr>
        <w:pStyle w:val="B10"/>
      </w:pPr>
      <w:r w:rsidRPr="00B93702">
        <w:t>-</w:t>
      </w:r>
      <w:r w:rsidRPr="00B93702">
        <w:tab/>
        <w:t>For any measured GSM/EDGE carrier, the conditions are specified in TS 45.005 [</w:t>
      </w:r>
      <w:r w:rsidR="00377CEF" w:rsidRPr="00B93702">
        <w:t>6</w:t>
      </w:r>
      <w:r w:rsidRPr="00B93702">
        <w:t>], Annex P.2.1.</w:t>
      </w:r>
    </w:p>
    <w:p w14:paraId="280F6122" w14:textId="77777777"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14:paraId="710E1F9A" w14:textId="77777777" w:rsidR="0049087D"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14:paraId="45DF575F" w14:textId="77777777" w:rsidR="0049087D" w:rsidRPr="00B93702" w:rsidRDefault="00CA6011" w:rsidP="0048036E">
      <w:pPr>
        <w:pStyle w:val="TH"/>
      </w:pPr>
      <w:r w:rsidRPr="00B93702">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B93702" w:rsidRPr="00B93702" w14:paraId="017F949B" w14:textId="77777777" w:rsidTr="00815C76">
        <w:tc>
          <w:tcPr>
            <w:tcW w:w="1731" w:type="dxa"/>
          </w:tcPr>
          <w:p w14:paraId="2427BE3E" w14:textId="77777777" w:rsidR="00CA6011" w:rsidRPr="00B93702" w:rsidRDefault="00CA6011" w:rsidP="000D3FD1">
            <w:pPr>
              <w:pStyle w:val="TAH"/>
              <w:rPr>
                <w:rFonts w:cs="Arial"/>
                <w:lang w:eastAsia="en-US"/>
              </w:rPr>
            </w:pPr>
            <w:r w:rsidRPr="00B93702">
              <w:rPr>
                <w:rFonts w:cs="Arial"/>
                <w:lang w:eastAsia="en-US"/>
              </w:rPr>
              <w:t>Base Station Type</w:t>
            </w:r>
          </w:p>
        </w:tc>
        <w:tc>
          <w:tcPr>
            <w:tcW w:w="1496" w:type="dxa"/>
          </w:tcPr>
          <w:p w14:paraId="23BA0520" w14:textId="77777777" w:rsidR="00CA6011" w:rsidRPr="00B93702" w:rsidRDefault="00CA6011" w:rsidP="000D3FD1">
            <w:pPr>
              <w:pStyle w:val="TAH"/>
              <w:rPr>
                <w:rFonts w:cs="Arial"/>
                <w:lang w:eastAsia="en-US"/>
              </w:rPr>
            </w:pPr>
            <w:r w:rsidRPr="00B93702">
              <w:rPr>
                <w:rFonts w:cs="Arial"/>
                <w:lang w:eastAsia="en-US"/>
              </w:rPr>
              <w:t>RAT of the carrier</w:t>
            </w:r>
          </w:p>
        </w:tc>
        <w:tc>
          <w:tcPr>
            <w:tcW w:w="2693" w:type="dxa"/>
          </w:tcPr>
          <w:p w14:paraId="326363BC" w14:textId="77777777" w:rsidR="00CA6011" w:rsidRPr="00B93702" w:rsidRDefault="00CA6011" w:rsidP="000D3FD1">
            <w:pPr>
              <w:pStyle w:val="TAH"/>
              <w:rPr>
                <w:rFonts w:cs="Arial"/>
                <w:lang w:eastAsia="en-US"/>
              </w:rPr>
            </w:pPr>
            <w:r w:rsidRPr="00B93702">
              <w:rPr>
                <w:rFonts w:cs="Arial"/>
                <w:lang w:eastAsia="en-US"/>
              </w:rPr>
              <w:t>Wanted signal mean power [dBm]</w:t>
            </w:r>
          </w:p>
          <w:p w14:paraId="29F5E53C" w14:textId="77777777" w:rsidR="00CA6011" w:rsidRPr="00B93702" w:rsidRDefault="00CA6011" w:rsidP="000D3FD1">
            <w:pPr>
              <w:pStyle w:val="TAH"/>
              <w:rPr>
                <w:rFonts w:cs="Arial"/>
                <w:lang w:eastAsia="en-US"/>
              </w:rPr>
            </w:pPr>
            <w:r w:rsidRPr="00B93702">
              <w:rPr>
                <w:rFonts w:cs="Arial"/>
                <w:lang w:eastAsia="en-US"/>
              </w:rPr>
              <w:t>(Note 1</w:t>
            </w:r>
            <w:r w:rsidR="00E813BA">
              <w:rPr>
                <w:rFonts w:eastAsia="SimSun" w:cs="Arial" w:hint="eastAsia"/>
                <w:lang w:val="en-US" w:eastAsia="zh-CN"/>
              </w:rPr>
              <w:t>,</w:t>
            </w:r>
            <w:r w:rsidR="00E813BA">
              <w:rPr>
                <w:rFonts w:eastAsia="SimSun" w:cs="Arial"/>
                <w:lang w:val="en-US" w:eastAsia="zh-CN"/>
              </w:rPr>
              <w:t xml:space="preserve"> </w:t>
            </w:r>
            <w:r w:rsidR="00E813BA">
              <w:rPr>
                <w:rFonts w:eastAsia="SimSun" w:cs="Arial" w:hint="eastAsia"/>
                <w:lang w:val="en-US" w:eastAsia="zh-CN"/>
              </w:rPr>
              <w:t>2,</w:t>
            </w:r>
            <w:r w:rsidR="00E813BA">
              <w:rPr>
                <w:rFonts w:eastAsia="SimSun" w:cs="Arial"/>
                <w:lang w:val="en-US" w:eastAsia="zh-CN"/>
              </w:rPr>
              <w:t xml:space="preserve"> </w:t>
            </w:r>
            <w:r w:rsidR="00E813BA">
              <w:rPr>
                <w:rFonts w:eastAsia="SimSun" w:cs="Arial" w:hint="eastAsia"/>
                <w:lang w:val="en-US" w:eastAsia="zh-CN"/>
              </w:rPr>
              <w:t>6</w:t>
            </w:r>
            <w:r w:rsidRPr="00B93702">
              <w:rPr>
                <w:rFonts w:cs="Arial"/>
                <w:lang w:eastAsia="en-US"/>
              </w:rPr>
              <w:t>)</w:t>
            </w:r>
          </w:p>
        </w:tc>
        <w:tc>
          <w:tcPr>
            <w:tcW w:w="1701" w:type="dxa"/>
          </w:tcPr>
          <w:p w14:paraId="596802A4" w14:textId="77777777" w:rsidR="00CA6011" w:rsidRPr="00B93702" w:rsidRDefault="00CA6011" w:rsidP="000D3FD1">
            <w:pPr>
              <w:pStyle w:val="TAH"/>
              <w:rPr>
                <w:rFonts w:cs="Arial"/>
                <w:lang w:eastAsia="en-US"/>
              </w:rPr>
            </w:pPr>
            <w:r w:rsidRPr="00B93702">
              <w:rPr>
                <w:rFonts w:cs="Arial"/>
                <w:lang w:eastAsia="en-US"/>
              </w:rPr>
              <w:t>Interfering signal mean power [dBm]</w:t>
            </w:r>
          </w:p>
        </w:tc>
        <w:tc>
          <w:tcPr>
            <w:tcW w:w="2021" w:type="dxa"/>
          </w:tcPr>
          <w:p w14:paraId="063A313D" w14:textId="77777777" w:rsidR="00CA6011" w:rsidRPr="00B93702" w:rsidRDefault="00CA6011" w:rsidP="00D33DDC">
            <w:pPr>
              <w:pStyle w:val="TAH"/>
              <w:rPr>
                <w:rFonts w:cs="Arial"/>
                <w:lang w:eastAsia="en-US"/>
              </w:rPr>
            </w:pPr>
            <w:r w:rsidRPr="00B93702">
              <w:rPr>
                <w:rFonts w:cs="Arial"/>
                <w:lang w:eastAsia="en-US"/>
              </w:rPr>
              <w:t xml:space="preserve">Interfering RB (Note 3) centre frequency offset from the </w:t>
            </w:r>
            <w:r w:rsidR="00960FA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[kHz]</w:t>
            </w:r>
          </w:p>
        </w:tc>
      </w:tr>
      <w:tr w:rsidR="00B93702" w:rsidRPr="00B93702" w14:paraId="39B932A8" w14:textId="77777777" w:rsidTr="00815C76">
        <w:tc>
          <w:tcPr>
            <w:tcW w:w="1731" w:type="dxa"/>
          </w:tcPr>
          <w:p w14:paraId="1674AE91" w14:textId="77777777" w:rsidR="00CA6011" w:rsidRPr="00B93702" w:rsidRDefault="00CA6011" w:rsidP="000D3FD1">
            <w:pPr>
              <w:pStyle w:val="TAC"/>
              <w:rPr>
                <w:rFonts w:cs="Arial"/>
                <w:lang w:eastAsia="en-US"/>
              </w:rPr>
            </w:pPr>
            <w:r w:rsidRPr="00B93702">
              <w:rPr>
                <w:rFonts w:cs="Arial"/>
                <w:lang w:eastAsia="en-US"/>
              </w:rPr>
              <w:t>Wide Area BS</w:t>
            </w:r>
          </w:p>
        </w:tc>
        <w:tc>
          <w:tcPr>
            <w:tcW w:w="1496" w:type="dxa"/>
            <w:vMerge w:val="restart"/>
            <w:vAlign w:val="center"/>
          </w:tcPr>
          <w:p w14:paraId="1559A342" w14:textId="77777777" w:rsidR="00CA6011" w:rsidRPr="00B93702" w:rsidRDefault="009E150A" w:rsidP="000D3FD1">
            <w:pPr>
              <w:pStyle w:val="TAC"/>
              <w:rPr>
                <w:rFonts w:cs="Arial"/>
                <w:lang w:eastAsia="en-US"/>
              </w:rPr>
            </w:pPr>
            <w:r w:rsidRPr="00B93702">
              <w:rPr>
                <w:rFonts w:cs="Arial"/>
                <w:lang w:eastAsia="en-US"/>
              </w:rPr>
              <w:t xml:space="preserve">NR, </w:t>
            </w:r>
            <w:r w:rsidR="00CA6011" w:rsidRPr="00B93702">
              <w:rPr>
                <w:rFonts w:cs="Arial"/>
                <w:lang w:eastAsia="en-US"/>
              </w:rPr>
              <w:t xml:space="preserve">E-UTRA, </w:t>
            </w:r>
            <w:r w:rsidR="002F6EF4" w:rsidRPr="00B93702">
              <w:rPr>
                <w:rFonts w:cs="Arial"/>
                <w:lang w:eastAsia="zh-CN"/>
              </w:rPr>
              <w:t>NB-</w:t>
            </w:r>
            <w:r w:rsidR="002F6EF4" w:rsidRPr="00B93702">
              <w:rPr>
                <w:rFonts w:cs="Arial"/>
                <w:lang w:eastAsia="en-US"/>
              </w:rPr>
              <w:t>IoT</w:t>
            </w:r>
            <w:r w:rsidRPr="00B93702">
              <w:rPr>
                <w:rFonts w:cs="Arial"/>
                <w:lang w:eastAsia="en-US"/>
              </w:rPr>
              <w:t xml:space="preserve"> </w:t>
            </w:r>
            <w:r w:rsidR="002F6EF4" w:rsidRPr="00B93702">
              <w:rPr>
                <w:rFonts w:cs="Arial"/>
                <w:lang w:eastAsia="en-US"/>
              </w:rPr>
              <w:t>(Note 4),</w:t>
            </w:r>
            <w:r w:rsidR="00CA6011" w:rsidRPr="00B93702">
              <w:rPr>
                <w:rFonts w:cs="Arial"/>
                <w:lang w:eastAsia="en-US"/>
              </w:rPr>
              <w:br/>
              <w:t>UTRA and GSM/EDGE</w:t>
            </w:r>
          </w:p>
        </w:tc>
        <w:tc>
          <w:tcPr>
            <w:tcW w:w="2693" w:type="dxa"/>
            <w:vMerge w:val="restart"/>
            <w:shd w:val="clear" w:color="auto" w:fill="auto"/>
            <w:vAlign w:val="center"/>
          </w:tcPr>
          <w:p w14:paraId="60F5A425" w14:textId="2715308B" w:rsidR="00CA6011" w:rsidRPr="00B93702" w:rsidRDefault="00CA6011" w:rsidP="00D24B7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701" w:type="dxa"/>
            <w:vAlign w:val="center"/>
          </w:tcPr>
          <w:p w14:paraId="4AA70232" w14:textId="77777777" w:rsidR="00CA6011" w:rsidRPr="00B93702" w:rsidRDefault="00CA6011" w:rsidP="000D3FD1">
            <w:pPr>
              <w:pStyle w:val="TAC"/>
              <w:rPr>
                <w:rFonts w:cs="Arial"/>
                <w:lang w:eastAsia="en-US"/>
              </w:rPr>
            </w:pPr>
            <w:r w:rsidRPr="00B93702">
              <w:rPr>
                <w:rFonts w:cs="Arial"/>
                <w:lang w:eastAsia="en-US"/>
              </w:rPr>
              <w:t>-49</w:t>
            </w:r>
          </w:p>
        </w:tc>
        <w:tc>
          <w:tcPr>
            <w:tcW w:w="2021" w:type="dxa"/>
            <w:vMerge w:val="restart"/>
            <w:vAlign w:val="center"/>
          </w:tcPr>
          <w:p w14:paraId="040C2171" w14:textId="77777777" w:rsidR="00CA6011" w:rsidRPr="00B93702" w:rsidRDefault="00CA6011" w:rsidP="000D3FD1">
            <w:pPr>
              <w:pStyle w:val="TAC"/>
              <w:rPr>
                <w:rFonts w:cs="Arial"/>
                <w:lang w:eastAsia="en-US"/>
              </w:rPr>
            </w:pPr>
            <w:r w:rsidRPr="00B93702">
              <w:rPr>
                <w:rFonts w:cs="Arial"/>
                <w:lang w:eastAsia="en-US"/>
              </w:rPr>
              <w:t>±(240 +m*180),</w:t>
            </w:r>
          </w:p>
          <w:p w14:paraId="606BA764" w14:textId="77777777" w:rsidR="009E150A" w:rsidRPr="00B93702" w:rsidRDefault="00CA6011" w:rsidP="009E150A">
            <w:pPr>
              <w:pStyle w:val="TAC"/>
              <w:rPr>
                <w:rFonts w:cs="Arial"/>
              </w:rPr>
            </w:pPr>
            <w:r w:rsidRPr="00B93702">
              <w:rPr>
                <w:rFonts w:cs="Arial"/>
                <w:lang w:eastAsia="en-US"/>
              </w:rPr>
              <w:t>m=0, 1, 2, 3, 4, 9, 14</w:t>
            </w:r>
            <w:r w:rsidR="009E150A" w:rsidRPr="00B93702">
              <w:rPr>
                <w:rFonts w:cs="Arial"/>
                <w:lang w:eastAsia="en-US"/>
              </w:rPr>
              <w:t xml:space="preserve"> </w:t>
            </w:r>
            <w:r w:rsidR="009E150A" w:rsidRPr="00B93702">
              <w:rPr>
                <w:rFonts w:cs="Arial"/>
              </w:rPr>
              <w:t>(Note 5)</w:t>
            </w:r>
          </w:p>
          <w:p w14:paraId="1D01A223" w14:textId="77777777" w:rsidR="009E150A" w:rsidRPr="00B93702" w:rsidRDefault="009E150A" w:rsidP="009E150A">
            <w:pPr>
              <w:pStyle w:val="TAC"/>
              <w:rPr>
                <w:rFonts w:cs="Arial"/>
              </w:rPr>
            </w:pPr>
          </w:p>
          <w:p w14:paraId="62B5E763" w14:textId="77777777" w:rsidR="009E150A" w:rsidRPr="00B93702" w:rsidRDefault="009E150A" w:rsidP="009E150A">
            <w:pPr>
              <w:pStyle w:val="TAC"/>
              <w:rPr>
                <w:rFonts w:cs="Arial"/>
              </w:rPr>
            </w:pPr>
            <w:r w:rsidRPr="00B93702">
              <w:rPr>
                <w:rFonts w:cs="Arial"/>
              </w:rPr>
              <w:t>±(550 +m*180),</w:t>
            </w:r>
          </w:p>
          <w:p w14:paraId="777AB686" w14:textId="19A721A4" w:rsidR="00CA6011" w:rsidRPr="00B93702" w:rsidRDefault="009E150A" w:rsidP="009E150A">
            <w:pPr>
              <w:pStyle w:val="TAC"/>
              <w:rPr>
                <w:rFonts w:cs="Arial"/>
                <w:lang w:eastAsia="en-US"/>
              </w:rPr>
            </w:pPr>
            <w:r w:rsidRPr="00B93702">
              <w:rPr>
                <w:rFonts w:cs="Arial"/>
              </w:rPr>
              <w:t>m=</w:t>
            </w:r>
            <w:r w:rsidRPr="00B93702">
              <w:rPr>
                <w:lang w:val="en-US"/>
              </w:rPr>
              <w:t xml:space="preserve">0, 1, 2, 3, 4, 29, 54, 79, </w:t>
            </w:r>
            <w:r w:rsidR="00E813BA">
              <w:rPr>
                <w:lang w:val="en-US"/>
              </w:rPr>
              <w:t>99</w:t>
            </w:r>
            <w:r w:rsidRPr="00B93702">
              <w:rPr>
                <w:lang w:val="en-US"/>
              </w:rPr>
              <w:t xml:space="preserve"> (Note 6)</w:t>
            </w:r>
          </w:p>
        </w:tc>
      </w:tr>
      <w:tr w:rsidR="00B93702" w:rsidRPr="00B93702" w14:paraId="4CB2C9BE" w14:textId="77777777" w:rsidTr="00815C76">
        <w:tc>
          <w:tcPr>
            <w:tcW w:w="1731" w:type="dxa"/>
          </w:tcPr>
          <w:p w14:paraId="10D93A2A" w14:textId="77777777" w:rsidR="00CA6011" w:rsidRPr="00B93702" w:rsidRDefault="00CA6011" w:rsidP="000D3FD1">
            <w:pPr>
              <w:pStyle w:val="TAC"/>
              <w:rPr>
                <w:rFonts w:cs="Arial"/>
                <w:lang w:eastAsia="en-US"/>
              </w:rPr>
            </w:pPr>
            <w:r w:rsidRPr="00B93702">
              <w:rPr>
                <w:rFonts w:cs="Arial"/>
                <w:lang w:eastAsia="en-US"/>
              </w:rPr>
              <w:t>Medium Range BS</w:t>
            </w:r>
          </w:p>
        </w:tc>
        <w:tc>
          <w:tcPr>
            <w:tcW w:w="1496" w:type="dxa"/>
            <w:vMerge/>
            <w:vAlign w:val="center"/>
          </w:tcPr>
          <w:p w14:paraId="78991CA5" w14:textId="77777777" w:rsidR="00CA6011" w:rsidRPr="00B93702" w:rsidRDefault="00CA6011" w:rsidP="000D3FD1">
            <w:pPr>
              <w:pStyle w:val="TAC"/>
              <w:rPr>
                <w:rFonts w:cs="Arial"/>
                <w:lang w:eastAsia="en-US"/>
              </w:rPr>
            </w:pPr>
          </w:p>
        </w:tc>
        <w:tc>
          <w:tcPr>
            <w:tcW w:w="2693" w:type="dxa"/>
            <w:vMerge/>
            <w:shd w:val="clear" w:color="auto" w:fill="auto"/>
            <w:vAlign w:val="center"/>
          </w:tcPr>
          <w:p w14:paraId="24ECD968" w14:textId="77777777" w:rsidR="00CA6011" w:rsidRPr="00B93702" w:rsidRDefault="00CA6011" w:rsidP="000D3FD1">
            <w:pPr>
              <w:pStyle w:val="TAC"/>
              <w:rPr>
                <w:rFonts w:cs="Arial"/>
                <w:lang w:eastAsia="en-US"/>
              </w:rPr>
            </w:pPr>
          </w:p>
        </w:tc>
        <w:tc>
          <w:tcPr>
            <w:tcW w:w="1701" w:type="dxa"/>
            <w:vAlign w:val="center"/>
          </w:tcPr>
          <w:p w14:paraId="2D5D412D" w14:textId="77777777" w:rsidR="00CA6011" w:rsidRPr="00B93702" w:rsidRDefault="00CA6011" w:rsidP="000D3FD1">
            <w:pPr>
              <w:pStyle w:val="TAC"/>
              <w:rPr>
                <w:rFonts w:cs="Arial"/>
                <w:lang w:eastAsia="en-US"/>
              </w:rPr>
            </w:pPr>
            <w:r w:rsidRPr="00B93702">
              <w:rPr>
                <w:rFonts w:cs="Arial"/>
                <w:lang w:eastAsia="en-US"/>
              </w:rPr>
              <w:t>-44</w:t>
            </w:r>
          </w:p>
        </w:tc>
        <w:tc>
          <w:tcPr>
            <w:tcW w:w="2021" w:type="dxa"/>
            <w:vMerge/>
            <w:vAlign w:val="center"/>
          </w:tcPr>
          <w:p w14:paraId="6D9A1F61" w14:textId="77777777" w:rsidR="00CA6011" w:rsidRPr="00B93702" w:rsidRDefault="00CA6011" w:rsidP="000D3FD1">
            <w:pPr>
              <w:pStyle w:val="TAC"/>
              <w:rPr>
                <w:rFonts w:cs="Arial"/>
                <w:lang w:eastAsia="en-US"/>
              </w:rPr>
            </w:pPr>
          </w:p>
        </w:tc>
      </w:tr>
      <w:tr w:rsidR="00B93702" w:rsidRPr="00B93702" w14:paraId="6A06090F" w14:textId="77777777" w:rsidTr="00815C76">
        <w:tc>
          <w:tcPr>
            <w:tcW w:w="1731" w:type="dxa"/>
          </w:tcPr>
          <w:p w14:paraId="01F26175" w14:textId="77777777" w:rsidR="00CA6011" w:rsidRPr="00B93702" w:rsidRDefault="00CA6011" w:rsidP="000D3FD1">
            <w:pPr>
              <w:pStyle w:val="TAC"/>
              <w:rPr>
                <w:rFonts w:cs="Arial"/>
                <w:lang w:eastAsia="en-US"/>
              </w:rPr>
            </w:pPr>
            <w:r w:rsidRPr="00B93702">
              <w:rPr>
                <w:rFonts w:cs="Arial"/>
                <w:lang w:eastAsia="en-US"/>
              </w:rPr>
              <w:t>Local Area BS</w:t>
            </w:r>
          </w:p>
        </w:tc>
        <w:tc>
          <w:tcPr>
            <w:tcW w:w="1496" w:type="dxa"/>
            <w:vMerge/>
            <w:vAlign w:val="center"/>
          </w:tcPr>
          <w:p w14:paraId="4A917A67" w14:textId="77777777" w:rsidR="00CA6011" w:rsidRPr="00B93702" w:rsidRDefault="00CA6011" w:rsidP="000D3FD1">
            <w:pPr>
              <w:pStyle w:val="TAC"/>
              <w:rPr>
                <w:rFonts w:cs="Arial"/>
                <w:lang w:eastAsia="en-US"/>
              </w:rPr>
            </w:pPr>
          </w:p>
        </w:tc>
        <w:tc>
          <w:tcPr>
            <w:tcW w:w="2693" w:type="dxa"/>
            <w:vMerge/>
            <w:shd w:val="clear" w:color="auto" w:fill="auto"/>
            <w:vAlign w:val="center"/>
          </w:tcPr>
          <w:p w14:paraId="4A11A466" w14:textId="77777777" w:rsidR="00CA6011" w:rsidRPr="00B93702" w:rsidRDefault="00CA6011" w:rsidP="000D3FD1">
            <w:pPr>
              <w:pStyle w:val="TAC"/>
              <w:rPr>
                <w:rFonts w:cs="Arial"/>
                <w:lang w:eastAsia="en-US"/>
              </w:rPr>
            </w:pPr>
          </w:p>
        </w:tc>
        <w:tc>
          <w:tcPr>
            <w:tcW w:w="1701" w:type="dxa"/>
            <w:vAlign w:val="center"/>
          </w:tcPr>
          <w:p w14:paraId="21DCCBE0" w14:textId="77777777" w:rsidR="00CA6011" w:rsidRPr="00B93702" w:rsidRDefault="00CA6011" w:rsidP="000D3FD1">
            <w:pPr>
              <w:pStyle w:val="TAC"/>
              <w:rPr>
                <w:rFonts w:cs="Arial"/>
                <w:lang w:eastAsia="en-US"/>
              </w:rPr>
            </w:pPr>
            <w:r w:rsidRPr="00B93702">
              <w:rPr>
                <w:rFonts w:cs="Arial"/>
                <w:lang w:eastAsia="en-US"/>
              </w:rPr>
              <w:t>-41</w:t>
            </w:r>
          </w:p>
        </w:tc>
        <w:tc>
          <w:tcPr>
            <w:tcW w:w="2021" w:type="dxa"/>
            <w:vMerge/>
            <w:vAlign w:val="center"/>
          </w:tcPr>
          <w:p w14:paraId="2E861CA7" w14:textId="77777777" w:rsidR="00CA6011" w:rsidRPr="00B93702" w:rsidRDefault="00CA6011" w:rsidP="000D3FD1">
            <w:pPr>
              <w:pStyle w:val="TAC"/>
              <w:rPr>
                <w:rFonts w:cs="Arial"/>
                <w:lang w:eastAsia="en-US"/>
              </w:rPr>
            </w:pPr>
          </w:p>
        </w:tc>
      </w:tr>
      <w:tr w:rsidR="00CA6011" w:rsidRPr="00B93702" w14:paraId="6E4A73BE" w14:textId="77777777" w:rsidTr="00815C76">
        <w:tc>
          <w:tcPr>
            <w:tcW w:w="9642" w:type="dxa"/>
            <w:gridSpan w:val="5"/>
          </w:tcPr>
          <w:p w14:paraId="04966EDA" w14:textId="77777777" w:rsidR="00CA6011" w:rsidRPr="00B93702" w:rsidRDefault="00CA601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14:paraId="1A2751FA" w14:textId="77777777" w:rsidR="00CA6011" w:rsidRPr="00B93702" w:rsidRDefault="00CA6011" w:rsidP="000D3FD1">
            <w:pPr>
              <w:pStyle w:val="TAN"/>
              <w:rPr>
                <w:rFonts w:cs="Arial"/>
                <w:lang w:eastAsia="en-US"/>
              </w:rPr>
            </w:pPr>
            <w:r w:rsidRPr="00B93702">
              <w:rPr>
                <w:rFonts w:cs="Arial"/>
                <w:lang w:eastAsia="en-US"/>
              </w:rPr>
              <w:t>NOTE 2:</w:t>
            </w:r>
            <w:r w:rsidRPr="00B93702">
              <w:rPr>
                <w:rFonts w:cs="Arial"/>
                <w:lang w:eastAsia="en-US"/>
              </w:rPr>
              <w:tab/>
              <w:t xml:space="preserve">“x” is equal to 6 in case of </w:t>
            </w:r>
            <w:r w:rsidR="009E150A"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7.4.2-2 for NB-IoT.</w:t>
            </w:r>
          </w:p>
          <w:p w14:paraId="7180A0CF" w14:textId="77777777" w:rsidR="002F6EF4" w:rsidRPr="00B93702" w:rsidRDefault="00CA6011" w:rsidP="002F6EF4">
            <w:pPr>
              <w:pStyle w:val="TAN"/>
              <w:rPr>
                <w:rFonts w:cs="Arial"/>
                <w:lang w:eastAsia="en-US"/>
              </w:rPr>
            </w:pPr>
            <w:r w:rsidRPr="00B93702">
              <w:rPr>
                <w:rFonts w:cs="Arial"/>
                <w:lang w:eastAsia="en-US"/>
              </w:rPr>
              <w:t>NOTE 3:</w:t>
            </w:r>
            <w:r w:rsidRPr="00B93702">
              <w:rPr>
                <w:rFonts w:cs="Arial"/>
                <w:lang w:eastAsia="en-US"/>
              </w:rPr>
              <w:tab/>
              <w:t>Interfering signal (E-UTRA 3MHz) consisting of one resource block positioned at the stated offset</w:t>
            </w:r>
            <w:r w:rsidRPr="00B93702">
              <w:rPr>
                <w:rStyle w:val="msoins0"/>
                <w:rFonts w:cs="Arial"/>
                <w:sz w:val="20"/>
                <w:lang w:eastAsia="en-US"/>
              </w:rPr>
              <w:t xml:space="preserve">, the channel bandwidth of the interfering signal is located adjacently to the </w:t>
            </w:r>
            <w:r w:rsidR="00D33DDC" w:rsidRPr="00B93702">
              <w:rPr>
                <w:rStyle w:val="msoins0"/>
                <w:rFonts w:cs="Arial"/>
                <w:sz w:val="20"/>
                <w:lang w:eastAsia="en-US"/>
              </w:rPr>
              <w:t>Base Station RF Bandwidth</w:t>
            </w:r>
            <w:r w:rsidRPr="00B93702">
              <w:rPr>
                <w:rStyle w:val="msoins0"/>
                <w:rFonts w:cs="Arial"/>
                <w:sz w:val="20"/>
                <w:lang w:eastAsia="en-US"/>
              </w:rPr>
              <w:t xml:space="preserve"> edge</w:t>
            </w:r>
            <w:r w:rsidRPr="00B93702">
              <w:rPr>
                <w:rFonts w:cs="Arial"/>
                <w:lang w:eastAsia="en-US"/>
              </w:rPr>
              <w:t>.</w:t>
            </w:r>
          </w:p>
          <w:p w14:paraId="6EA61FDB" w14:textId="77777777" w:rsidR="009E150A" w:rsidRPr="00B93702" w:rsidRDefault="002F6EF4" w:rsidP="009E150A">
            <w:pPr>
              <w:pStyle w:val="TAN"/>
              <w:rPr>
                <w:rFonts w:cs="Arial"/>
                <w:lang w:eastAsia="ja-JP"/>
              </w:rPr>
            </w:pPr>
            <w:r w:rsidRPr="00B93702">
              <w:rPr>
                <w:rFonts w:cs="Arial"/>
                <w:lang w:eastAsia="en-US"/>
              </w:rPr>
              <w:t xml:space="preserve">NOTE </w:t>
            </w:r>
            <w:r w:rsidRPr="00B93702">
              <w:rPr>
                <w:rFonts w:cs="Arial"/>
                <w:lang w:eastAsia="zh-CN"/>
              </w:rPr>
              <w:t>4</w:t>
            </w:r>
            <w:r w:rsidRPr="00B93702">
              <w:rPr>
                <w:rFonts w:cs="Arial"/>
                <w:lang w:eastAsia="en-US"/>
              </w:rPr>
              <w:t>:</w:t>
            </w:r>
            <w:r w:rsidRPr="00B93702">
              <w:rPr>
                <w:rFonts w:cs="Arial"/>
                <w:lang w:eastAsia="en-US"/>
              </w:rPr>
              <w:tab/>
            </w:r>
            <w:r w:rsidR="00C108D1" w:rsidRPr="00B93702">
              <w:rPr>
                <w:rFonts w:cs="Arial"/>
                <w:lang w:eastAsia="zh-CN"/>
              </w:rPr>
              <w:t>F</w:t>
            </w:r>
            <w:r w:rsidRPr="00B93702">
              <w:rPr>
                <w:rFonts w:cs="Arial"/>
                <w:lang w:eastAsia="zh-CN"/>
              </w:rPr>
              <w:t>or NB-IoT</w:t>
            </w:r>
            <w:r w:rsidR="00C108D1" w:rsidRPr="00B93702">
              <w:rPr>
                <w:rFonts w:cs="Arial"/>
                <w:lang w:eastAsia="zh-CN"/>
              </w:rPr>
              <w:t>,</w:t>
            </w:r>
            <w:r w:rsidRPr="00B93702">
              <w:rPr>
                <w:rFonts w:cs="Arial"/>
                <w:lang w:eastAsia="zh-CN"/>
              </w:rPr>
              <w:t xml:space="preserve"> </w:t>
            </w:r>
            <w:r w:rsidR="00C108D1" w:rsidRPr="00B93702">
              <w:rPr>
                <w:rFonts w:cs="Arial"/>
                <w:lang w:eastAsia="zh-CN"/>
              </w:rPr>
              <w:t>t</w:t>
            </w:r>
            <w:r w:rsidR="003527EC" w:rsidRPr="00B93702">
              <w:rPr>
                <w:rFonts w:cs="Arial"/>
                <w:lang w:eastAsia="ja-JP"/>
              </w:rPr>
              <w:t>he mentioned desens</w:t>
            </w:r>
            <w:r w:rsidR="009E150A" w:rsidRPr="00B93702">
              <w:rPr>
                <w:rFonts w:cs="Arial"/>
                <w:lang w:eastAsia="ja-JP"/>
              </w:rPr>
              <w:t>itized</w:t>
            </w:r>
            <w:r w:rsidR="003527EC" w:rsidRPr="00B93702">
              <w:rPr>
                <w:rFonts w:cs="Arial"/>
                <w:lang w:eastAsia="ja-JP"/>
              </w:rPr>
              <w:t xml:space="preserve"> values consider only one NB-IoT PRB in the guard band, which is placed adjacent to the E-UTRA PRB edge as close as possible (i.e., away from edge of channel bandwidth).</w:t>
            </w:r>
          </w:p>
          <w:p w14:paraId="7620FBBB" w14:textId="77777777" w:rsidR="009E150A" w:rsidRPr="00B93702" w:rsidRDefault="009E150A" w:rsidP="009E150A">
            <w:pPr>
              <w:pStyle w:val="TAN"/>
              <w:rPr>
                <w:rFonts w:cs="Arial"/>
                <w:lang w:eastAsia="ja-JP"/>
              </w:rPr>
            </w:pPr>
            <w:r w:rsidRPr="00B93702">
              <w:rPr>
                <w:rFonts w:cs="Arial"/>
                <w:lang w:eastAsia="ja-JP"/>
              </w:rPr>
              <w:t>NOTE 5:</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equal to or below 20 MHz.</w:t>
            </w:r>
          </w:p>
          <w:p w14:paraId="6A6639C7" w14:textId="77777777" w:rsidR="00E813BA" w:rsidRDefault="009E150A" w:rsidP="00E813BA">
            <w:pPr>
              <w:pStyle w:val="TAN"/>
              <w:rPr>
                <w:rFonts w:cs="Arial"/>
                <w:i/>
                <w:lang w:eastAsia="ja-JP"/>
              </w:rPr>
            </w:pPr>
            <w:r w:rsidRPr="00B93702">
              <w:rPr>
                <w:rFonts w:cs="Arial"/>
                <w:lang w:eastAsia="ja-JP"/>
              </w:rPr>
              <w:t>NOTE 6:</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above</w:t>
            </w:r>
            <w:r w:rsidRPr="00905FAB">
              <w:rPr>
                <w:rFonts w:cs="Arial"/>
                <w:lang w:eastAsia="ja-JP"/>
              </w:rPr>
              <w:t xml:space="preserve"> 20</w:t>
            </w:r>
            <w:r w:rsidR="00E813BA">
              <w:rPr>
                <w:rFonts w:cs="Arial"/>
                <w:lang w:eastAsia="ja-JP"/>
              </w:rPr>
              <w:t> </w:t>
            </w:r>
            <w:r w:rsidRPr="00905FAB">
              <w:rPr>
                <w:rFonts w:cs="Arial"/>
                <w:lang w:eastAsia="ja-JP"/>
              </w:rPr>
              <w:t>MHz</w:t>
            </w:r>
            <w:r w:rsidRPr="00B93702">
              <w:rPr>
                <w:rFonts w:cs="Arial"/>
                <w:i/>
                <w:lang w:eastAsia="ja-JP"/>
              </w:rPr>
              <w:t>.</w:t>
            </w:r>
          </w:p>
          <w:p w14:paraId="6EC38971" w14:textId="77777777" w:rsidR="00E813BA" w:rsidRDefault="00E813BA" w:rsidP="00E813BA">
            <w:pPr>
              <w:pStyle w:val="TAN"/>
              <w:rPr>
                <w:lang w:val="en-US" w:eastAsia="zh-CN"/>
              </w:rPr>
            </w:pPr>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p>
          <w:p w14:paraId="5E7CA172" w14:textId="2A0C787B" w:rsidR="00CA6011" w:rsidRPr="00B93702" w:rsidRDefault="00E813BA" w:rsidP="00E813BA">
            <w:pPr>
              <w:pStyle w:val="TAN"/>
              <w:rPr>
                <w:rFonts w:cs="Arial"/>
                <w:lang w:eastAsia="en-US"/>
              </w:rPr>
            </w:pPr>
            <w:r>
              <w:t xml:space="preserve">NOTE </w:t>
            </w:r>
            <w:r>
              <w:rPr>
                <w:rFonts w:eastAsia="SimSun" w:hint="eastAsia"/>
                <w:lang w:val="en-US" w:eastAsia="zh-CN"/>
              </w:rPr>
              <w:t>7</w:t>
            </w:r>
            <w:r>
              <w:t>:</w:t>
            </w:r>
            <w:r>
              <w:rPr>
                <w:rFonts w:eastAsia="SimSun"/>
                <w:lang w:eastAsia="zh-CN"/>
              </w:rPr>
              <w:tab/>
            </w:r>
            <w:r w:rsidR="00D24B7D">
              <w:t>Void</w:t>
            </w:r>
          </w:p>
        </w:tc>
      </w:tr>
    </w:tbl>
    <w:p w14:paraId="39473E5A" w14:textId="77777777" w:rsidR="002F6EF4" w:rsidRPr="00B93702" w:rsidRDefault="002F6EF4" w:rsidP="002F6EF4"/>
    <w:p w14:paraId="7D2FE61F" w14:textId="77777777" w:rsidR="002F6EF4" w:rsidRPr="00B93702" w:rsidRDefault="002F6EF4" w:rsidP="0048036E">
      <w:pPr>
        <w:pStyle w:val="TH"/>
        <w:rPr>
          <w:lang w:eastAsia="zh-CN"/>
        </w:rPr>
      </w:pPr>
      <w:r w:rsidRPr="00B93702">
        <w:lastRenderedPageBreak/>
        <w:t xml:space="preserve">Table 7.4.5.2-2: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14:paraId="70BAFC8E" w14:textId="77777777" w:rsidTr="002F6EF4">
        <w:trPr>
          <w:trHeight w:val="280"/>
          <w:jc w:val="center"/>
        </w:trPr>
        <w:tc>
          <w:tcPr>
            <w:tcW w:w="1247" w:type="dxa"/>
            <w:noWrap/>
            <w:tcMar>
              <w:top w:w="0" w:type="dxa"/>
              <w:left w:w="108" w:type="dxa"/>
              <w:bottom w:w="0" w:type="dxa"/>
              <w:right w:w="108" w:type="dxa"/>
            </w:tcMar>
            <w:hideMark/>
          </w:tcPr>
          <w:p w14:paraId="319C34E4" w14:textId="77777777"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14:paraId="50A5CB98" w14:textId="77777777" w:rsidR="002F6EF4" w:rsidRPr="00B93702" w:rsidRDefault="002F6EF4" w:rsidP="002F6EF4">
            <w:pPr>
              <w:pStyle w:val="TAH"/>
              <w:rPr>
                <w:lang w:eastAsia="ja-JP"/>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03806BFA" w14:textId="77777777" w:rsidR="002F6EF4" w:rsidRPr="00B93702" w:rsidRDefault="002F6EF4" w:rsidP="002F6EF4">
            <w:pPr>
              <w:pStyle w:val="TAH"/>
              <w:rPr>
                <w:lang w:eastAsia="ja-JP"/>
              </w:rPr>
            </w:pPr>
            <w:r w:rsidRPr="00B93702">
              <w:rPr>
                <w:lang w:eastAsia="ja-JP"/>
              </w:rPr>
              <w:t>x</w:t>
            </w:r>
          </w:p>
        </w:tc>
      </w:tr>
      <w:tr w:rsidR="00B93702" w:rsidRPr="00B93702" w14:paraId="72757503" w14:textId="77777777" w:rsidTr="00E819CF">
        <w:trPr>
          <w:trHeight w:val="280"/>
          <w:jc w:val="center"/>
        </w:trPr>
        <w:tc>
          <w:tcPr>
            <w:tcW w:w="1247" w:type="dxa"/>
            <w:noWrap/>
            <w:tcMar>
              <w:top w:w="0" w:type="dxa"/>
              <w:left w:w="108" w:type="dxa"/>
              <w:bottom w:w="0" w:type="dxa"/>
              <w:right w:w="108" w:type="dxa"/>
            </w:tcMar>
            <w:vAlign w:val="bottom"/>
            <w:hideMark/>
          </w:tcPr>
          <w:p w14:paraId="5077D044" w14:textId="77777777"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14:paraId="1F7DA423" w14:textId="77777777"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14:paraId="320E879E" w14:textId="77777777" w:rsidR="002F6EF4" w:rsidRPr="00B93702" w:rsidRDefault="002F6EF4" w:rsidP="002F6EF4">
            <w:pPr>
              <w:pStyle w:val="TAC"/>
              <w:rPr>
                <w:lang w:eastAsia="ja-JP"/>
              </w:rPr>
            </w:pPr>
            <w:r w:rsidRPr="00B93702">
              <w:rPr>
                <w:lang w:eastAsia="ja-JP"/>
              </w:rPr>
              <w:t>12</w:t>
            </w:r>
          </w:p>
        </w:tc>
      </w:tr>
      <w:tr w:rsidR="00B93702" w:rsidRPr="00B93702" w14:paraId="653F2397" w14:textId="77777777" w:rsidTr="00E819CF">
        <w:trPr>
          <w:trHeight w:val="280"/>
          <w:jc w:val="center"/>
        </w:trPr>
        <w:tc>
          <w:tcPr>
            <w:tcW w:w="1247" w:type="dxa"/>
            <w:vMerge w:val="restart"/>
            <w:vAlign w:val="center"/>
            <w:hideMark/>
          </w:tcPr>
          <w:p w14:paraId="1F16F245" w14:textId="77777777" w:rsidR="003527EC" w:rsidRPr="00B93702" w:rsidRDefault="003527EC" w:rsidP="003527EC">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14:paraId="4E591669" w14:textId="77777777" w:rsidR="003527EC" w:rsidRPr="00B93702" w:rsidRDefault="003527EC" w:rsidP="003527EC">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ABD8FB6" w14:textId="77777777" w:rsidR="003527EC" w:rsidRPr="00B93702" w:rsidRDefault="003527EC" w:rsidP="003527EC">
            <w:pPr>
              <w:pStyle w:val="TAC"/>
              <w:rPr>
                <w:lang w:eastAsia="ja-JP"/>
              </w:rPr>
            </w:pPr>
            <w:r w:rsidRPr="00B93702">
              <w:rPr>
                <w:lang w:eastAsia="ja-JP"/>
              </w:rPr>
              <w:t>11</w:t>
            </w:r>
          </w:p>
        </w:tc>
      </w:tr>
      <w:tr w:rsidR="00B93702" w:rsidRPr="00B93702" w14:paraId="3A0E1FC9" w14:textId="77777777" w:rsidTr="00E819CF">
        <w:trPr>
          <w:trHeight w:val="280"/>
          <w:jc w:val="center"/>
        </w:trPr>
        <w:tc>
          <w:tcPr>
            <w:tcW w:w="1247" w:type="dxa"/>
            <w:vMerge/>
            <w:vAlign w:val="center"/>
            <w:hideMark/>
          </w:tcPr>
          <w:p w14:paraId="424535F7"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43423F6" w14:textId="77777777" w:rsidR="003527EC" w:rsidRPr="00B93702" w:rsidRDefault="003527EC"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F548F67" w14:textId="77777777" w:rsidR="003527EC" w:rsidRPr="00B93702" w:rsidRDefault="003527EC" w:rsidP="002F6EF4">
            <w:pPr>
              <w:pStyle w:val="TAC"/>
              <w:rPr>
                <w:lang w:eastAsia="ja-JP"/>
              </w:rPr>
            </w:pPr>
            <w:r w:rsidRPr="00B93702">
              <w:rPr>
                <w:lang w:eastAsia="ja-JP"/>
              </w:rPr>
              <w:t>9</w:t>
            </w:r>
          </w:p>
        </w:tc>
      </w:tr>
      <w:tr w:rsidR="00B93702" w:rsidRPr="00B93702" w14:paraId="42B25E5D" w14:textId="77777777" w:rsidTr="00E819CF">
        <w:trPr>
          <w:trHeight w:val="280"/>
          <w:jc w:val="center"/>
        </w:trPr>
        <w:tc>
          <w:tcPr>
            <w:tcW w:w="1247" w:type="dxa"/>
            <w:vMerge/>
            <w:vAlign w:val="center"/>
            <w:hideMark/>
          </w:tcPr>
          <w:p w14:paraId="4AE632CB"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C37683D" w14:textId="77777777" w:rsidR="003527EC" w:rsidRPr="00B93702" w:rsidRDefault="003527EC"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4A6EBD6" w14:textId="77777777" w:rsidR="003527EC" w:rsidRPr="00B93702" w:rsidRDefault="003527EC" w:rsidP="002F6EF4">
            <w:pPr>
              <w:pStyle w:val="TAC"/>
              <w:rPr>
                <w:lang w:eastAsia="ja-JP"/>
              </w:rPr>
            </w:pPr>
            <w:r w:rsidRPr="00B93702">
              <w:rPr>
                <w:lang w:eastAsia="ja-JP"/>
              </w:rPr>
              <w:t>6</w:t>
            </w:r>
          </w:p>
        </w:tc>
      </w:tr>
      <w:tr w:rsidR="00B93702" w:rsidRPr="00B93702" w14:paraId="3E2F8EF6" w14:textId="77777777" w:rsidTr="00E819CF">
        <w:trPr>
          <w:trHeight w:val="280"/>
          <w:jc w:val="center"/>
        </w:trPr>
        <w:tc>
          <w:tcPr>
            <w:tcW w:w="1247" w:type="dxa"/>
            <w:vMerge/>
            <w:vAlign w:val="center"/>
            <w:hideMark/>
          </w:tcPr>
          <w:p w14:paraId="4FDAE5BC"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BAC2FDF" w14:textId="77777777" w:rsidR="003527EC" w:rsidRPr="00B93702" w:rsidRDefault="003527EC"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7B537EF" w14:textId="77777777" w:rsidR="003527EC" w:rsidRPr="00B93702" w:rsidRDefault="003527EC" w:rsidP="002F6EF4">
            <w:pPr>
              <w:pStyle w:val="TAC"/>
              <w:rPr>
                <w:lang w:eastAsia="ja-JP"/>
              </w:rPr>
            </w:pPr>
            <w:r w:rsidRPr="00B93702">
              <w:rPr>
                <w:lang w:eastAsia="ja-JP"/>
              </w:rPr>
              <w:t>6</w:t>
            </w:r>
          </w:p>
        </w:tc>
      </w:tr>
      <w:tr w:rsidR="00B93702" w:rsidRPr="00B93702" w14:paraId="32C30BAF" w14:textId="77777777" w:rsidTr="00E819CF">
        <w:trPr>
          <w:trHeight w:val="280"/>
          <w:jc w:val="center"/>
        </w:trPr>
        <w:tc>
          <w:tcPr>
            <w:tcW w:w="1247" w:type="dxa"/>
            <w:vMerge/>
            <w:vAlign w:val="center"/>
            <w:hideMark/>
          </w:tcPr>
          <w:p w14:paraId="418C439E"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3D0ACC7B" w14:textId="77777777" w:rsidR="003527EC" w:rsidRPr="00B93702" w:rsidRDefault="003527EC"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2535A7B" w14:textId="77777777" w:rsidR="003527EC" w:rsidRPr="00B93702" w:rsidRDefault="003527EC" w:rsidP="002F6EF4">
            <w:pPr>
              <w:pStyle w:val="TAC"/>
              <w:rPr>
                <w:lang w:eastAsia="ja-JP"/>
              </w:rPr>
            </w:pPr>
            <w:r w:rsidRPr="00B93702">
              <w:rPr>
                <w:lang w:eastAsia="ja-JP"/>
              </w:rPr>
              <w:t>6</w:t>
            </w:r>
          </w:p>
        </w:tc>
      </w:tr>
      <w:tr w:rsidR="00B93702" w:rsidRPr="00B93702" w14:paraId="15F52757"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7FA3FABB" w14:textId="77777777" w:rsidR="003527EC" w:rsidRPr="00B93702" w:rsidRDefault="003527EC" w:rsidP="002F6EF4">
            <w:pPr>
              <w:pStyle w:val="TAC"/>
              <w:rPr>
                <w:lang w:eastAsia="ja-JP"/>
              </w:rPr>
            </w:pPr>
            <w:r w:rsidRPr="00B93702">
              <w:rPr>
                <w:lang w:eastAsia="ja-JP"/>
              </w:rPr>
              <w:t>G</w:t>
            </w:r>
            <w:r w:rsidR="009E150A" w:rsidRPr="00B93702">
              <w:rPr>
                <w:lang w:eastAsia="ja-JP"/>
              </w:rPr>
              <w:t>u</w:t>
            </w:r>
            <w:r w:rsidRPr="00B93702">
              <w:rPr>
                <w:lang w:eastAsia="ja-JP"/>
              </w:rPr>
              <w:t>ard band</w:t>
            </w:r>
          </w:p>
        </w:tc>
        <w:tc>
          <w:tcPr>
            <w:tcW w:w="2090" w:type="dxa"/>
            <w:noWrap/>
            <w:tcMar>
              <w:top w:w="0" w:type="dxa"/>
              <w:left w:w="108" w:type="dxa"/>
              <w:bottom w:w="0" w:type="dxa"/>
              <w:right w:w="108" w:type="dxa"/>
            </w:tcMar>
            <w:vAlign w:val="center"/>
            <w:hideMark/>
          </w:tcPr>
          <w:p w14:paraId="50D6E70C" w14:textId="77777777" w:rsidR="003527EC" w:rsidRPr="00B93702" w:rsidRDefault="003527EC"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14:paraId="5F6A8ECD" w14:textId="77777777" w:rsidR="003527EC" w:rsidRPr="00B93702" w:rsidRDefault="003527EC" w:rsidP="002F6EF4">
            <w:pPr>
              <w:pStyle w:val="TAC"/>
              <w:rPr>
                <w:lang w:eastAsia="ja-JP"/>
              </w:rPr>
            </w:pPr>
            <w:r w:rsidRPr="00B93702">
              <w:rPr>
                <w:lang w:eastAsia="ja-JP"/>
              </w:rPr>
              <w:t>13</w:t>
            </w:r>
          </w:p>
        </w:tc>
      </w:tr>
      <w:tr w:rsidR="00B93702" w:rsidRPr="00B93702" w14:paraId="0C877838" w14:textId="77777777" w:rsidTr="00E819CF">
        <w:trPr>
          <w:trHeight w:val="280"/>
          <w:jc w:val="center"/>
        </w:trPr>
        <w:tc>
          <w:tcPr>
            <w:tcW w:w="1247" w:type="dxa"/>
            <w:vMerge/>
            <w:vAlign w:val="center"/>
            <w:hideMark/>
          </w:tcPr>
          <w:p w14:paraId="78F2F86A"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30E31C" w14:textId="77777777" w:rsidR="003527EC" w:rsidRPr="00B93702" w:rsidRDefault="003527EC"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A857287" w14:textId="77777777" w:rsidR="003527EC" w:rsidRPr="00B93702" w:rsidRDefault="003527EC" w:rsidP="002F6EF4">
            <w:pPr>
              <w:pStyle w:val="TAC"/>
              <w:rPr>
                <w:lang w:eastAsia="ja-JP"/>
              </w:rPr>
            </w:pPr>
            <w:r w:rsidRPr="00B93702">
              <w:rPr>
                <w:lang w:eastAsia="ja-JP"/>
              </w:rPr>
              <w:t>6</w:t>
            </w:r>
          </w:p>
        </w:tc>
      </w:tr>
      <w:tr w:rsidR="00B93702" w:rsidRPr="00B93702" w14:paraId="0E54F371" w14:textId="77777777" w:rsidTr="00E819CF">
        <w:trPr>
          <w:trHeight w:val="280"/>
          <w:jc w:val="center"/>
        </w:trPr>
        <w:tc>
          <w:tcPr>
            <w:tcW w:w="1247" w:type="dxa"/>
            <w:vMerge/>
            <w:vAlign w:val="center"/>
            <w:hideMark/>
          </w:tcPr>
          <w:p w14:paraId="441BA149"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307360C" w14:textId="77777777" w:rsidR="003527EC" w:rsidRPr="00B93702" w:rsidRDefault="003527EC"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6B163F7" w14:textId="77777777" w:rsidR="003527EC" w:rsidRPr="00B93702" w:rsidRDefault="003527EC" w:rsidP="002F6EF4">
            <w:pPr>
              <w:pStyle w:val="TAC"/>
              <w:rPr>
                <w:lang w:eastAsia="ja-JP"/>
              </w:rPr>
            </w:pPr>
            <w:r w:rsidRPr="00B93702">
              <w:rPr>
                <w:lang w:eastAsia="ja-JP"/>
              </w:rPr>
              <w:t>6</w:t>
            </w:r>
          </w:p>
        </w:tc>
      </w:tr>
      <w:tr w:rsidR="003527EC" w:rsidRPr="00B93702" w14:paraId="2E8943DD" w14:textId="77777777" w:rsidTr="00E819CF">
        <w:trPr>
          <w:trHeight w:val="300"/>
          <w:jc w:val="center"/>
        </w:trPr>
        <w:tc>
          <w:tcPr>
            <w:tcW w:w="1247" w:type="dxa"/>
            <w:vMerge/>
            <w:vAlign w:val="center"/>
            <w:hideMark/>
          </w:tcPr>
          <w:p w14:paraId="6C0C0180"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23A28855" w14:textId="77777777" w:rsidR="003527EC" w:rsidRPr="00B93702" w:rsidRDefault="003527EC"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D54F009" w14:textId="77777777" w:rsidR="003527EC" w:rsidRPr="00B93702" w:rsidRDefault="003527EC" w:rsidP="002F6EF4">
            <w:pPr>
              <w:pStyle w:val="TAC"/>
              <w:rPr>
                <w:lang w:eastAsia="ja-JP"/>
              </w:rPr>
            </w:pPr>
            <w:r w:rsidRPr="00B93702">
              <w:rPr>
                <w:lang w:eastAsia="ja-JP"/>
              </w:rPr>
              <w:t>6</w:t>
            </w:r>
          </w:p>
        </w:tc>
      </w:tr>
    </w:tbl>
    <w:p w14:paraId="62FD50C5" w14:textId="77777777" w:rsidR="00CA6011" w:rsidRPr="00B93702" w:rsidRDefault="00CA6011" w:rsidP="00CA6011"/>
    <w:p w14:paraId="2B108D74" w14:textId="77777777" w:rsidR="0049087D" w:rsidRPr="00B93702" w:rsidRDefault="0098609E" w:rsidP="00F311C8">
      <w:pPr>
        <w:pStyle w:val="Heading4"/>
      </w:pPr>
      <w:bookmarkStart w:id="759" w:name="_Toc21098118"/>
      <w:bookmarkStart w:id="760" w:name="_Toc29765680"/>
      <w:r w:rsidRPr="00B93702">
        <w:t>7.4.5.3</w:t>
      </w:r>
      <w:r w:rsidRPr="00B93702">
        <w:tab/>
        <w:t>Additional n</w:t>
      </w:r>
      <w:r w:rsidR="0049087D" w:rsidRPr="00B93702">
        <w:t>arrowband blocking test requirement for GSM/EDGE</w:t>
      </w:r>
      <w:bookmarkEnd w:id="759"/>
      <w:bookmarkEnd w:id="760"/>
    </w:p>
    <w:p w14:paraId="350F6698" w14:textId="77777777" w:rsidR="0049087D" w:rsidRPr="00B93702" w:rsidRDefault="0049087D" w:rsidP="0049087D">
      <w:r w:rsidRPr="00B93702">
        <w:t>The GSM/EDGE in-band blocking test requirements are stated in TS 51.021 [11], applicable parts of subclause 7.6.</w:t>
      </w:r>
    </w:p>
    <w:p w14:paraId="2ADFABB0" w14:textId="77777777" w:rsidR="0049087D" w:rsidRPr="00B93702" w:rsidRDefault="0049087D" w:rsidP="0049087D">
      <w:r w:rsidRPr="00B93702">
        <w:t>The conditions specified in TS 45.005 [</w:t>
      </w:r>
      <w:r w:rsidR="00377CEF" w:rsidRPr="00B93702">
        <w:t>6</w:t>
      </w:r>
      <w:r w:rsidRPr="00B93702">
        <w:t xml:space="preserve">], Annex P.2.1 apply for GSM/EDGE in-band narrowband blocking. </w:t>
      </w:r>
    </w:p>
    <w:p w14:paraId="61CA49F0" w14:textId="77777777" w:rsidR="0049087D" w:rsidRPr="00B93702" w:rsidRDefault="0049087D" w:rsidP="00F311C8">
      <w:pPr>
        <w:pStyle w:val="Heading4"/>
      </w:pPr>
      <w:bookmarkStart w:id="761" w:name="_Toc21098119"/>
      <w:bookmarkStart w:id="762" w:name="_Toc29765681"/>
      <w:r w:rsidRPr="00B93702">
        <w:t>7.4.5.4</w:t>
      </w:r>
      <w:r w:rsidRPr="00B93702">
        <w:tab/>
        <w:t>GSM/EDGE test requirements for AM suppression</w:t>
      </w:r>
      <w:bookmarkEnd w:id="761"/>
      <w:bookmarkEnd w:id="762"/>
    </w:p>
    <w:p w14:paraId="28837593" w14:textId="77777777" w:rsidR="0049087D" w:rsidRPr="00B93702" w:rsidRDefault="0049087D" w:rsidP="0049087D">
      <w:r w:rsidRPr="00B93702">
        <w:t>The GSM/EDGE in-band blocking test requirements are stated in TS 51.021 [11], applicable parts of subclause 7.8.</w:t>
      </w:r>
    </w:p>
    <w:p w14:paraId="564245C5" w14:textId="77777777" w:rsidR="0049087D" w:rsidRPr="00B93702" w:rsidRDefault="0049087D" w:rsidP="0049087D">
      <w:r w:rsidRPr="00B93702">
        <w:t>The conditions specified in TS 45.005 [</w:t>
      </w:r>
      <w:r w:rsidR="00377CEF" w:rsidRPr="00B93702">
        <w:t>6</w:t>
      </w:r>
      <w:r w:rsidRPr="00B93702">
        <w:t xml:space="preserve">], Annex P.2.3 apply for GSM/EDGE AM suppression. </w:t>
      </w:r>
    </w:p>
    <w:p w14:paraId="477B6757" w14:textId="77777777" w:rsidR="0049087D" w:rsidRPr="00B93702" w:rsidRDefault="0049087D" w:rsidP="00F311C8">
      <w:pPr>
        <w:pStyle w:val="Heading4"/>
      </w:pPr>
      <w:bookmarkStart w:id="763" w:name="_Toc21098120"/>
      <w:bookmarkStart w:id="764" w:name="_Toc29765682"/>
      <w:r w:rsidRPr="00B93702">
        <w:t>7.4.5.5</w:t>
      </w:r>
      <w:r w:rsidRPr="00B93702">
        <w:tab/>
      </w:r>
      <w:r w:rsidRPr="00B93702">
        <w:tab/>
        <w:t>Additional BC3 blocking test requirement</w:t>
      </w:r>
      <w:bookmarkEnd w:id="763"/>
      <w:bookmarkEnd w:id="764"/>
    </w:p>
    <w:p w14:paraId="6438471A" w14:textId="77777777" w:rsidR="0049087D" w:rsidRPr="00B93702" w:rsidRDefault="0049087D" w:rsidP="0049087D">
      <w:r w:rsidRPr="00B93702">
        <w:t>The interfering signal is a 1.28Mcps UTRA TDD modulated signal as specified in Annex A.</w:t>
      </w:r>
      <w:r w:rsidR="00A07B05" w:rsidRPr="00B93702">
        <w:t>2</w:t>
      </w:r>
      <w:r w:rsidRPr="00B93702">
        <w:t>.</w:t>
      </w:r>
    </w:p>
    <w:p w14:paraId="5E0C89C2" w14:textId="77777777" w:rsidR="00E8455F" w:rsidRPr="00B93702" w:rsidRDefault="005B180D" w:rsidP="00E8455F">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960FAC" w:rsidRPr="00B93702">
        <w:t xml:space="preserve">edges </w:t>
      </w:r>
      <w:r w:rsidR="00E8455F" w:rsidRPr="00B93702">
        <w:t xml:space="preserve">or </w:t>
      </w:r>
      <w:r w:rsidR="00D33DDC" w:rsidRPr="00B93702">
        <w:t>Maximum Radio Bandwidth</w:t>
      </w:r>
      <w:r w:rsidRPr="00B93702">
        <w:t xml:space="preserve"> edges.</w:t>
      </w:r>
    </w:p>
    <w:p w14:paraId="220DC519" w14:textId="77777777" w:rsidR="005B180D" w:rsidRPr="00B93702" w:rsidRDefault="00E8455F" w:rsidP="00E8455F">
      <w:r w:rsidRPr="00B93702">
        <w:t xml:space="preserve">For BS capable of multi-band operation, the requirement applies in addition inside any </w:t>
      </w:r>
      <w:r w:rsidR="00D33DDC" w:rsidRPr="00B93702">
        <w:t>Inter RF Bandwidth</w:t>
      </w:r>
      <w:r w:rsidRPr="00B93702">
        <w:t xml:space="preserve"> gap, in case the gap size is at least </w:t>
      </w:r>
      <w:r w:rsidRPr="00B93702">
        <w:rPr>
          <w:lang w:eastAsia="zh-CN"/>
        </w:rPr>
        <w:t>4.8</w:t>
      </w:r>
      <w:r w:rsidRPr="00B93702">
        <w:t xml:space="preserve">MHz. The interfering signal offset is defined relative to the </w:t>
      </w:r>
      <w:r w:rsidR="00D33DDC" w:rsidRPr="00B93702">
        <w:t>Base Station RF Bandwidth</w:t>
      </w:r>
      <w:r w:rsidRPr="00B93702">
        <w:t xml:space="preserve"> edges inside the </w:t>
      </w:r>
      <w:r w:rsidR="00D33DDC" w:rsidRPr="00B93702">
        <w:t>Inter RF Bandwidth</w:t>
      </w:r>
      <w:r w:rsidRPr="00B93702">
        <w:t xml:space="preserve"> gap.</w:t>
      </w:r>
    </w:p>
    <w:p w14:paraId="054F1FF6" w14:textId="77777777" w:rsidR="0049087D" w:rsidRPr="00B93702" w:rsidRDefault="0049087D" w:rsidP="0049087D">
      <w:r w:rsidRPr="00B93702">
        <w:t xml:space="preserve">For the wanted and interfering signal coupled to the </w:t>
      </w:r>
      <w:r w:rsidR="00A63983" w:rsidRPr="00B93702">
        <w:t>Base Station</w:t>
      </w:r>
      <w:r w:rsidRPr="00B93702">
        <w:t xml:space="preserve"> antenna input, using the parameters in Table 7.4.5.5</w:t>
      </w:r>
      <w:r w:rsidR="00377CEF" w:rsidRPr="00B93702">
        <w:t>-</w:t>
      </w:r>
      <w:r w:rsidRPr="00B93702">
        <w:t>1, the following requirements shall be met:</w:t>
      </w:r>
    </w:p>
    <w:p w14:paraId="4789C59B" w14:textId="77777777" w:rsidR="0049087D" w:rsidRPr="00B93702" w:rsidRDefault="0049087D" w:rsidP="0049087D">
      <w:pPr>
        <w:pStyle w:val="B10"/>
      </w:pPr>
      <w:r w:rsidRPr="00B93702">
        <w:t>-</w:t>
      </w:r>
      <w:r w:rsidRPr="00B93702">
        <w:tab/>
        <w:t>For any measured E-UTRA TDD carrier, the throughput shall be ≥ 95% of the maximum throughput of the reference measurement channel defined in TS 36.104 [</w:t>
      </w:r>
      <w:r w:rsidR="00377CEF" w:rsidRPr="00B93702">
        <w:t>5</w:t>
      </w:r>
      <w:r w:rsidRPr="00B93702">
        <w:t>], subclause 7.2.</w:t>
      </w:r>
    </w:p>
    <w:p w14:paraId="0B6EAFB7" w14:textId="77777777"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14:paraId="3057C23E" w14:textId="77777777" w:rsidR="0049087D" w:rsidRPr="00B93702" w:rsidRDefault="0049087D" w:rsidP="0048036E">
      <w:pPr>
        <w:pStyle w:val="TH"/>
      </w:pPr>
      <w:r w:rsidRPr="00B93702">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B93702" w:rsidRPr="00B93702" w14:paraId="6F9CB1D4" w14:textId="77777777">
        <w:tc>
          <w:tcPr>
            <w:tcW w:w="1418" w:type="dxa"/>
            <w:tcBorders>
              <w:top w:val="single" w:sz="4" w:space="0" w:color="auto"/>
              <w:left w:val="single" w:sz="4" w:space="0" w:color="auto"/>
              <w:bottom w:val="single" w:sz="4" w:space="0" w:color="auto"/>
              <w:right w:val="single" w:sz="4" w:space="0" w:color="auto"/>
            </w:tcBorders>
          </w:tcPr>
          <w:p w14:paraId="31C3984B" w14:textId="77777777" w:rsidR="0049087D" w:rsidRPr="00B93702" w:rsidRDefault="0049087D" w:rsidP="009D7BDE">
            <w:pPr>
              <w:pStyle w:val="TAH"/>
              <w:rPr>
                <w:rFonts w:cs="Arial"/>
                <w:lang w:eastAsia="en-US"/>
              </w:rPr>
            </w:pPr>
            <w:r w:rsidRPr="00B93702">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37B651EF" w14:textId="77777777" w:rsidR="0049087D" w:rsidRPr="00B93702" w:rsidRDefault="0049087D" w:rsidP="009D7BDE">
            <w:pPr>
              <w:pStyle w:val="TAH"/>
              <w:rPr>
                <w:rFonts w:cs="Arial"/>
                <w:lang w:eastAsia="en-US"/>
              </w:rPr>
            </w:pPr>
            <w:r w:rsidRPr="00B93702">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68720BBF" w14:textId="77777777" w:rsidR="0049087D" w:rsidRPr="00B93702" w:rsidRDefault="0049087D" w:rsidP="009D7BDE">
            <w:pPr>
              <w:pStyle w:val="TAH"/>
              <w:rPr>
                <w:rFonts w:cs="Arial"/>
                <w:lang w:eastAsia="en-US"/>
              </w:rPr>
            </w:pPr>
            <w:r w:rsidRPr="00B93702">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7A399AFD" w14:textId="77777777" w:rsidR="0049087D" w:rsidRPr="00B93702" w:rsidRDefault="0049087D" w:rsidP="009D7BDE">
            <w:pPr>
              <w:pStyle w:val="TAH"/>
              <w:rPr>
                <w:rFonts w:cs="Arial"/>
                <w:lang w:eastAsia="en-US"/>
              </w:rPr>
            </w:pPr>
            <w:r w:rsidRPr="00B93702">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0EFBDEBD" w14:textId="77777777" w:rsidR="0049087D" w:rsidRPr="00B93702" w:rsidRDefault="0049087D" w:rsidP="00D33DDC">
            <w:pPr>
              <w:pStyle w:val="TAH"/>
              <w:rPr>
                <w:rFonts w:cs="Arial"/>
                <w:lang w:eastAsia="en-US"/>
              </w:rPr>
            </w:pPr>
            <w:r w:rsidRPr="00B93702">
              <w:rPr>
                <w:rFonts w:cs="Arial"/>
                <w:lang w:eastAsia="en-US"/>
              </w:rPr>
              <w:t xml:space="preserve">Interfering signal centre frequency minimum frequency offset from the </w:t>
            </w:r>
            <w:r w:rsidR="00D33DDC" w:rsidRPr="00B93702">
              <w:rPr>
                <w:rFonts w:cs="Arial"/>
                <w:lang w:eastAsia="en-US"/>
              </w:rPr>
              <w:t xml:space="preserve">Base Station RF Bandwidth </w:t>
            </w:r>
            <w:r w:rsidRPr="00B93702">
              <w:rPr>
                <w:rFonts w:cs="Arial"/>
                <w:lang w:eastAsia="en-US"/>
              </w:rPr>
              <w:t>edge [MHz]</w:t>
            </w:r>
          </w:p>
        </w:tc>
      </w:tr>
      <w:tr w:rsidR="00B93702" w:rsidRPr="00B93702" w14:paraId="0187C9E7" w14:textId="77777777">
        <w:trPr>
          <w:cantSplit/>
        </w:trPr>
        <w:tc>
          <w:tcPr>
            <w:tcW w:w="1418" w:type="dxa"/>
            <w:tcBorders>
              <w:top w:val="single" w:sz="4" w:space="0" w:color="auto"/>
              <w:left w:val="single" w:sz="4" w:space="0" w:color="auto"/>
              <w:bottom w:val="single" w:sz="4" w:space="0" w:color="auto"/>
              <w:right w:val="single" w:sz="4" w:space="0" w:color="auto"/>
            </w:tcBorders>
          </w:tcPr>
          <w:p w14:paraId="695F028E" w14:textId="77777777" w:rsidR="0049087D" w:rsidRPr="00B93702" w:rsidRDefault="0049087D" w:rsidP="009D7BDE">
            <w:pPr>
              <w:pStyle w:val="TAL"/>
              <w:jc w:val="center"/>
              <w:rPr>
                <w:rFonts w:cs="Arial"/>
                <w:lang w:eastAsia="en-US"/>
              </w:rPr>
            </w:pPr>
            <w:r w:rsidRPr="00B93702">
              <w:rPr>
                <w:rFonts w:cs="Arial"/>
                <w:lang w:eastAsia="zh-CN"/>
              </w:rPr>
              <w:t xml:space="preserve">33 </w:t>
            </w:r>
            <w:r w:rsidRPr="00B93702">
              <w:rPr>
                <w:rFonts w:cs="Arial"/>
                <w:lang w:eastAsia="en-US"/>
              </w:rPr>
              <w:t>-</w:t>
            </w:r>
            <w:r w:rsidRPr="00B93702">
              <w:rPr>
                <w:rFonts w:cs="Arial"/>
                <w:lang w:eastAsia="zh-CN"/>
              </w:rPr>
              <w:t xml:space="preserve"> </w:t>
            </w:r>
            <w:r w:rsidR="003D0277" w:rsidRPr="00B93702">
              <w:rPr>
                <w:rFonts w:cs="Arial"/>
                <w:lang w:eastAsia="zh-CN"/>
              </w:rPr>
              <w:t>4</w:t>
            </w:r>
            <w:r w:rsidR="00D8102F" w:rsidRPr="00B93702">
              <w:rPr>
                <w:rFonts w:cs="Arial"/>
                <w:lang w:eastAsia="zh-CN"/>
              </w:rPr>
              <w:t>0</w:t>
            </w:r>
          </w:p>
        </w:tc>
        <w:tc>
          <w:tcPr>
            <w:tcW w:w="1276" w:type="dxa"/>
            <w:tcBorders>
              <w:top w:val="single" w:sz="4" w:space="0" w:color="auto"/>
              <w:left w:val="single" w:sz="4" w:space="0" w:color="auto"/>
              <w:bottom w:val="single" w:sz="4" w:space="0" w:color="auto"/>
              <w:right w:val="nil"/>
            </w:tcBorders>
          </w:tcPr>
          <w:p w14:paraId="7CF1FB31" w14:textId="77777777" w:rsidR="0049087D" w:rsidRPr="00B93702" w:rsidRDefault="0049087D" w:rsidP="009D7BDE">
            <w:pPr>
              <w:pStyle w:val="TAL"/>
              <w:jc w:val="right"/>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425" w:type="dxa"/>
            <w:tcBorders>
              <w:top w:val="single" w:sz="4" w:space="0" w:color="auto"/>
              <w:left w:val="nil"/>
              <w:bottom w:val="single" w:sz="4" w:space="0" w:color="auto"/>
              <w:right w:val="nil"/>
            </w:tcBorders>
          </w:tcPr>
          <w:p w14:paraId="6A3E7F6F" w14:textId="77777777" w:rsidR="0049087D" w:rsidRPr="00B93702" w:rsidRDefault="0049087D" w:rsidP="009D7BDE">
            <w:pPr>
              <w:pStyle w:val="TAL"/>
              <w:jc w:val="center"/>
              <w:rPr>
                <w:rFonts w:cs="Arial"/>
                <w:lang w:eastAsia="en-US"/>
              </w:rPr>
            </w:pPr>
            <w:r w:rsidRPr="00B93702">
              <w:rPr>
                <w:rFonts w:cs="Arial"/>
                <w:lang w:eastAsia="en-US"/>
              </w:rPr>
              <w:t>to</w:t>
            </w:r>
          </w:p>
        </w:tc>
        <w:tc>
          <w:tcPr>
            <w:tcW w:w="1418" w:type="dxa"/>
            <w:tcBorders>
              <w:top w:val="single" w:sz="4" w:space="0" w:color="auto"/>
              <w:left w:val="nil"/>
              <w:bottom w:val="single" w:sz="4" w:space="0" w:color="auto"/>
              <w:right w:val="single" w:sz="4" w:space="0" w:color="auto"/>
            </w:tcBorders>
          </w:tcPr>
          <w:p w14:paraId="7AABB03E" w14:textId="77777777" w:rsidR="0049087D" w:rsidRPr="00B93702" w:rsidRDefault="0049087D" w:rsidP="009D7BDE">
            <w:pPr>
              <w:pStyle w:val="TAL"/>
              <w:rPr>
                <w:rFonts w:cs="Arial"/>
                <w:lang w:eastAsia="en-US"/>
              </w:rPr>
            </w:pPr>
            <w:r w:rsidRPr="00B93702">
              <w:rPr>
                <w:rFonts w:cs="Arial"/>
                <w:lang w:eastAsia="en-US"/>
              </w:rPr>
              <w:t>(F</w:t>
            </w:r>
            <w:r w:rsidRPr="00B93702">
              <w:rPr>
                <w:rFonts w:cs="Arial"/>
                <w:vertAlign w:val="subscript"/>
                <w:lang w:eastAsia="en-US"/>
              </w:rPr>
              <w:t>UL_high</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27954272" w14:textId="77777777" w:rsidR="0049087D" w:rsidRPr="00B93702" w:rsidRDefault="0049087D" w:rsidP="009D7BDE">
            <w:pPr>
              <w:pStyle w:val="TAC"/>
              <w:rPr>
                <w:rFonts w:cs="Arial"/>
                <w:lang w:eastAsia="en-US"/>
              </w:rPr>
            </w:pPr>
            <w:r w:rsidRPr="00B93702">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422D613" w14:textId="77777777" w:rsidR="0049087D" w:rsidRPr="00B93702" w:rsidRDefault="0049087D" w:rsidP="009D7BDE">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77B5564" w14:textId="77777777" w:rsidR="0049087D" w:rsidRPr="00B93702" w:rsidRDefault="00910AA2" w:rsidP="009D7BDE">
            <w:pPr>
              <w:pStyle w:val="TAC"/>
              <w:rPr>
                <w:rFonts w:cs="Arial"/>
                <w:lang w:eastAsia="en-US"/>
              </w:rPr>
            </w:pPr>
            <w:r w:rsidRPr="00B93702">
              <w:rPr>
                <w:rFonts w:cs="Arial"/>
                <w:lang w:eastAsia="en-US"/>
              </w:rPr>
              <w:t>±</w:t>
            </w:r>
            <w:r w:rsidR="0049087D" w:rsidRPr="00B93702">
              <w:rPr>
                <w:rFonts w:cs="Arial"/>
                <w:lang w:eastAsia="zh-CN"/>
              </w:rPr>
              <w:t>2.4</w:t>
            </w:r>
          </w:p>
        </w:tc>
      </w:tr>
      <w:tr w:rsidR="0049087D" w:rsidRPr="00B93702" w14:paraId="6C76854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51595DF6" w14:textId="0A0122FD" w:rsidR="0049087D" w:rsidRPr="00B93702" w:rsidRDefault="0049087D" w:rsidP="009D7BDE">
            <w:pPr>
              <w:pStyle w:val="TAN"/>
              <w:rPr>
                <w:rFonts w:cs="Arial"/>
                <w:lang w:eastAsia="en-US"/>
              </w:rPr>
            </w:pPr>
            <w:r w:rsidRPr="00B93702">
              <w:rPr>
                <w:rFonts w:cs="Arial"/>
                <w:lang w:eastAsia="en-US"/>
              </w:rPr>
              <w:t>NOTE*:</w:t>
            </w:r>
            <w:r w:rsidR="00905FAB">
              <w:rPr>
                <w:rFonts w:cs="Arial"/>
                <w:lang w:eastAsia="en-US"/>
              </w:rPr>
              <w:tab/>
            </w:r>
            <w:r w:rsidRPr="00B93702">
              <w:rPr>
                <w:rFonts w:cs="Arial"/>
                <w:lang w:eastAsia="en-US"/>
              </w:rPr>
              <w:t>P</w:t>
            </w:r>
            <w:r w:rsidRPr="00B93702">
              <w:rPr>
                <w:rFonts w:cs="Arial"/>
                <w:vertAlign w:val="subscript"/>
                <w:lang w:eastAsia="en-US"/>
              </w:rPr>
              <w:t>REFSENS</w:t>
            </w:r>
            <w:r w:rsidRPr="00B93702">
              <w:rPr>
                <w:rFonts w:cs="Arial"/>
                <w:lang w:eastAsia="en-US"/>
              </w:rPr>
              <w:t xml:space="preserve"> depends on the RAT and on the channel bandwidth, see </w:t>
            </w:r>
            <w:r w:rsidR="00751205">
              <w:rPr>
                <w:rFonts w:cs="Arial"/>
                <w:lang w:eastAsia="en-US"/>
              </w:rPr>
              <w:t>clause</w:t>
            </w:r>
            <w:r w:rsidRPr="00B93702">
              <w:rPr>
                <w:rFonts w:cs="Arial"/>
                <w:lang w:eastAsia="en-US"/>
              </w:rPr>
              <w:t xml:space="preserve"> 7.2.</w:t>
            </w:r>
          </w:p>
        </w:tc>
      </w:tr>
    </w:tbl>
    <w:p w14:paraId="19E4C599" w14:textId="77777777" w:rsidR="0049087D" w:rsidRPr="00B93702" w:rsidRDefault="0049087D" w:rsidP="0049087D"/>
    <w:p w14:paraId="787D4456" w14:textId="77777777" w:rsidR="00A26C61" w:rsidRPr="00B93702" w:rsidRDefault="00A26C61" w:rsidP="00F311C8">
      <w:pPr>
        <w:pStyle w:val="Heading2"/>
      </w:pPr>
      <w:bookmarkStart w:id="765" w:name="_Toc21098121"/>
      <w:bookmarkStart w:id="766" w:name="_Toc29765683"/>
      <w:r w:rsidRPr="00B93702">
        <w:t>7.5</w:t>
      </w:r>
      <w:r w:rsidRPr="00B93702">
        <w:tab/>
        <w:t>Out-of-band blocking</w:t>
      </w:r>
      <w:bookmarkEnd w:id="765"/>
      <w:bookmarkEnd w:id="766"/>
    </w:p>
    <w:p w14:paraId="78B39B90" w14:textId="77777777" w:rsidR="007A5818" w:rsidRPr="00B93702" w:rsidRDefault="007A5818" w:rsidP="00F311C8">
      <w:pPr>
        <w:pStyle w:val="Heading3"/>
      </w:pPr>
      <w:bookmarkStart w:id="767" w:name="_Toc21098122"/>
      <w:bookmarkStart w:id="768" w:name="_Toc29765684"/>
      <w:r w:rsidRPr="00B93702">
        <w:t>7.5.1</w:t>
      </w:r>
      <w:r w:rsidRPr="00B93702">
        <w:tab/>
        <w:t>Definition and applicability</w:t>
      </w:r>
      <w:bookmarkEnd w:id="767"/>
      <w:bookmarkEnd w:id="768"/>
    </w:p>
    <w:p w14:paraId="1D63DB20" w14:textId="77777777" w:rsidR="007A5818" w:rsidRPr="00B93702" w:rsidRDefault="007A5818" w:rsidP="007A5818">
      <w:r w:rsidRPr="00B93702">
        <w:t xml:space="preserve">The Out-of-band blocking characteristic is a measure of the receiver ability to receive a wanted signal at its assigned channel in the presence of an unwanted interferer outside the uplink operating band. </w:t>
      </w:r>
    </w:p>
    <w:p w14:paraId="1ADA1F30" w14:textId="77777777" w:rsidR="002F6EF4" w:rsidRPr="00B93702" w:rsidRDefault="007A5818" w:rsidP="002F6EF4">
      <w:r w:rsidRPr="00B93702">
        <w:t>The blocking performance requirement applies as specified in the Table 7.5.5.1-1 and Table 7.5.5.2-1.</w:t>
      </w:r>
    </w:p>
    <w:p w14:paraId="3CEB2FA2" w14:textId="77777777" w:rsidR="007A5818" w:rsidRPr="00B93702" w:rsidRDefault="002F6EF4" w:rsidP="007A5818">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out-of-band blocking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out-of-band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14:paraId="258F205C" w14:textId="77777777" w:rsidR="007A5818" w:rsidRPr="00B93702" w:rsidRDefault="007A5818" w:rsidP="00F311C8">
      <w:pPr>
        <w:pStyle w:val="Heading3"/>
      </w:pPr>
      <w:bookmarkStart w:id="769" w:name="_Toc21098123"/>
      <w:bookmarkStart w:id="770" w:name="_Toc29765685"/>
      <w:r w:rsidRPr="00B93702">
        <w:t>7.5.2</w:t>
      </w:r>
      <w:r w:rsidRPr="00B93702">
        <w:tab/>
        <w:t>Minimum requirement</w:t>
      </w:r>
      <w:bookmarkEnd w:id="769"/>
      <w:bookmarkEnd w:id="770"/>
      <w:r w:rsidRPr="00B93702">
        <w:tab/>
      </w:r>
    </w:p>
    <w:p w14:paraId="7ED94056" w14:textId="77777777" w:rsidR="007A5818" w:rsidRPr="00B93702" w:rsidRDefault="007A5818" w:rsidP="007A5818">
      <w:r w:rsidRPr="00B93702">
        <w:t xml:space="preserve">The general minimum requirement is in TS 37.104 [2] subclause 7.5.1. The co-location </w:t>
      </w:r>
      <w:r w:rsidR="00DB7FF2" w:rsidRPr="00B93702">
        <w:t>minimum requirement</w:t>
      </w:r>
      <w:r w:rsidRPr="00B93702">
        <w:t xml:space="preserve"> is in TS 37.104 [2] subclause 7.5.2.</w:t>
      </w:r>
    </w:p>
    <w:p w14:paraId="6F86180E" w14:textId="77777777" w:rsidR="007A5818" w:rsidRPr="00B93702" w:rsidRDefault="007A5818" w:rsidP="00F311C8">
      <w:pPr>
        <w:pStyle w:val="Heading3"/>
      </w:pPr>
      <w:bookmarkStart w:id="771" w:name="_Toc21098124"/>
      <w:bookmarkStart w:id="772" w:name="_Toc29765686"/>
      <w:r w:rsidRPr="00B93702">
        <w:t>7.5.3</w:t>
      </w:r>
      <w:r w:rsidRPr="00B93702">
        <w:tab/>
        <w:t>Test purpose</w:t>
      </w:r>
      <w:bookmarkEnd w:id="771"/>
      <w:bookmarkEnd w:id="772"/>
    </w:p>
    <w:p w14:paraId="0655B1D2" w14:textId="77777777" w:rsidR="007A5818" w:rsidRPr="00B93702" w:rsidRDefault="007A5818" w:rsidP="007A5818">
      <w:r w:rsidRPr="00B93702">
        <w:t>The test stresses the ability of the BS receiver to withstand high-level interference from unwanted signals at specified frequency bands, without undue degradation of its sensitivity.</w:t>
      </w:r>
    </w:p>
    <w:p w14:paraId="20938BF3" w14:textId="77777777" w:rsidR="007A5818" w:rsidRPr="00B93702" w:rsidRDefault="007A5818" w:rsidP="00F311C8">
      <w:pPr>
        <w:pStyle w:val="Heading3"/>
      </w:pPr>
      <w:bookmarkStart w:id="773" w:name="_Toc21098125"/>
      <w:bookmarkStart w:id="774" w:name="_Toc29765687"/>
      <w:r w:rsidRPr="00B93702">
        <w:t>7.5.4</w:t>
      </w:r>
      <w:r w:rsidRPr="00B93702">
        <w:tab/>
        <w:t>Method of test</w:t>
      </w:r>
      <w:bookmarkEnd w:id="773"/>
      <w:bookmarkEnd w:id="774"/>
    </w:p>
    <w:p w14:paraId="576CA7C4" w14:textId="77777777" w:rsidR="007A5818" w:rsidRPr="00B93702" w:rsidRDefault="007A5818" w:rsidP="00F311C8">
      <w:pPr>
        <w:pStyle w:val="Heading4"/>
      </w:pPr>
      <w:bookmarkStart w:id="775" w:name="_Toc21098126"/>
      <w:bookmarkStart w:id="776" w:name="_Toc29765688"/>
      <w:r w:rsidRPr="00B93702">
        <w:t>7.5.4.1</w:t>
      </w:r>
      <w:r w:rsidRPr="00B93702">
        <w:tab/>
        <w:t>Initial conditions</w:t>
      </w:r>
      <w:bookmarkEnd w:id="775"/>
      <w:bookmarkEnd w:id="776"/>
    </w:p>
    <w:p w14:paraId="7E6CF6C5" w14:textId="77777777" w:rsidR="007A5818" w:rsidRPr="00B93702" w:rsidRDefault="007A5818" w:rsidP="007A5818">
      <w:r w:rsidRPr="00B93702">
        <w:t>Test environment:</w:t>
      </w:r>
      <w:r w:rsidR="00905FAB">
        <w:tab/>
      </w:r>
      <w:r w:rsidR="002F6B1E" w:rsidRPr="00B93702">
        <w:tab/>
      </w:r>
      <w:r w:rsidR="002F6B1E" w:rsidRPr="00B93702">
        <w:tab/>
      </w:r>
      <w:r w:rsidRPr="00B93702">
        <w:t>normal; see Annex B</w:t>
      </w:r>
      <w:r w:rsidR="00683446" w:rsidRPr="00B93702">
        <w:t>.2</w:t>
      </w:r>
      <w:r w:rsidRPr="00B93702">
        <w:t>.</w:t>
      </w:r>
    </w:p>
    <w:p w14:paraId="3543EB56" w14:textId="77777777" w:rsidR="00E8455F" w:rsidRPr="00B93702" w:rsidRDefault="00D33DDC" w:rsidP="00E8455F">
      <w:pPr>
        <w:rPr>
          <w:rFonts w:cs="v4.2.0"/>
        </w:rPr>
      </w:pPr>
      <w:r w:rsidRPr="00B93702">
        <w:t>Base Station RF Bandwidth</w:t>
      </w:r>
      <w:r w:rsidR="00061E6B" w:rsidRPr="00B93702">
        <w:t xml:space="preserve"> position</w:t>
      </w:r>
      <w:r w:rsidR="00E8455F" w:rsidRPr="00B93702">
        <w:t>s</w:t>
      </w:r>
      <w:r w:rsidR="00061E6B" w:rsidRPr="00B93702">
        <w:t xml:space="preserve"> </w:t>
      </w:r>
      <w:r w:rsidR="002F6B1E" w:rsidRPr="00B93702">
        <w:rPr>
          <w:rFonts w:cs="v4.2.0"/>
        </w:rPr>
        <w:t>to be tested:</w:t>
      </w:r>
      <w:r w:rsidR="00905FAB">
        <w:rPr>
          <w:rFonts w:cs="v4.2.0"/>
        </w:rPr>
        <w:tab/>
      </w:r>
      <w:r w:rsidR="002F6B1E" w:rsidRPr="00B93702">
        <w:rPr>
          <w:rFonts w:cs="v4.2.0"/>
        </w:rPr>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xml:space="preserve">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RFBW</w:t>
      </w:r>
      <w:r w:rsidR="00E8455F" w:rsidRPr="00B93702">
        <w:t xml:space="preserve"> in</w:t>
      </w:r>
      <w:r w:rsidR="00E8455F" w:rsidRPr="00B93702">
        <w:rPr>
          <w:rFonts w:cs="v4.2.0"/>
        </w:rPr>
        <w:t xml:space="preserve"> multi-band operation, see subclause 4.9.1</w:t>
      </w:r>
      <w:r w:rsidR="002F6B1E" w:rsidRPr="00B93702">
        <w:rPr>
          <w:rFonts w:cs="v4.2.0"/>
        </w:rPr>
        <w:t>.</w:t>
      </w:r>
    </w:p>
    <w:p w14:paraId="09A8212E" w14:textId="77777777" w:rsidR="00E8455F" w:rsidRPr="00B93702" w:rsidRDefault="00E8455F" w:rsidP="00E8455F">
      <w:pPr>
        <w:rPr>
          <w:rFonts w:eastAsia="MS P??" w:cs="v4.2.0"/>
        </w:rPr>
      </w:pPr>
      <w:r w:rsidRPr="00B93702">
        <w:rPr>
          <w:rFonts w:eastAsia="MS P??" w:cs="v4.2.0"/>
        </w:rPr>
        <w:t>In addition, in multi-band operation:</w:t>
      </w:r>
    </w:p>
    <w:p w14:paraId="120D9A82" w14:textId="77777777" w:rsidR="00E8455F"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above the highest operating band may be omitted</w:t>
      </w:r>
    </w:p>
    <w:p w14:paraId="2EED3AEE" w14:textId="77777777" w:rsidR="002F6B1E"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below the lowest operating band may be omitted</w:t>
      </w:r>
    </w:p>
    <w:p w14:paraId="5DFA7DCC" w14:textId="77777777" w:rsidR="007A5818" w:rsidRPr="00B93702" w:rsidRDefault="007A5818" w:rsidP="007A5818">
      <w:pPr>
        <w:pStyle w:val="B10"/>
      </w:pPr>
      <w:r w:rsidRPr="00B93702">
        <w:t>1)</w:t>
      </w:r>
      <w:r w:rsidRPr="00B93702">
        <w:tab/>
        <w:t>Set up the equipment as shown in Annex D.2.</w:t>
      </w:r>
      <w:r w:rsidR="00A07B05" w:rsidRPr="00B93702">
        <w:t>1</w:t>
      </w:r>
      <w:r w:rsidRPr="00B93702">
        <w:t>.</w:t>
      </w:r>
    </w:p>
    <w:p w14:paraId="6DB8E3EE" w14:textId="77777777" w:rsidR="007A5818" w:rsidRPr="00B93702" w:rsidRDefault="007A5818" w:rsidP="007A5818">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14:paraId="690D2615" w14:textId="77777777" w:rsidR="007A5818" w:rsidRPr="00B93702" w:rsidRDefault="00D75E25" w:rsidP="007A5818">
      <w:pPr>
        <w:pStyle w:val="B20"/>
      </w:pPr>
      <w:r w:rsidRPr="00B93702">
        <w:t>-</w:t>
      </w:r>
      <w:r w:rsidR="007A5818" w:rsidRPr="00B93702">
        <w:tab/>
        <w:t>For E-UTRA see Annex A.1 in TS 36.141</w:t>
      </w:r>
      <w:r w:rsidR="00AB74E3" w:rsidRPr="00B93702">
        <w:t xml:space="preserve"> [9]</w:t>
      </w:r>
      <w:r w:rsidR="007A5818" w:rsidRPr="00B93702">
        <w:t>.</w:t>
      </w:r>
    </w:p>
    <w:p w14:paraId="387AE0F3" w14:textId="77777777" w:rsidR="007A5818" w:rsidRPr="00B93702" w:rsidRDefault="00D75E25" w:rsidP="007A5818">
      <w:pPr>
        <w:pStyle w:val="B20"/>
      </w:pPr>
      <w:r w:rsidRPr="00B93702">
        <w:t>-</w:t>
      </w:r>
      <w:r w:rsidR="007A5818" w:rsidRPr="00B93702">
        <w:tab/>
        <w:t xml:space="preserve">For UTRA FDD see Annex A.2 in </w:t>
      </w:r>
      <w:r w:rsidR="00683446" w:rsidRPr="00B93702">
        <w:t xml:space="preserve">TS </w:t>
      </w:r>
      <w:r w:rsidR="007A5818" w:rsidRPr="00B93702">
        <w:t>25.141</w:t>
      </w:r>
      <w:r w:rsidR="00AB74E3" w:rsidRPr="00B93702">
        <w:t xml:space="preserve"> [10]</w:t>
      </w:r>
      <w:r w:rsidR="007A5818" w:rsidRPr="00B93702">
        <w:t>.</w:t>
      </w:r>
    </w:p>
    <w:p w14:paraId="5D14A4A4" w14:textId="77777777" w:rsidR="007A5818" w:rsidRPr="00B93702" w:rsidRDefault="00D75E25" w:rsidP="007A5818">
      <w:pPr>
        <w:pStyle w:val="B20"/>
      </w:pPr>
      <w:r w:rsidRPr="00B93702">
        <w:t>-</w:t>
      </w:r>
      <w:r w:rsidR="007A5818" w:rsidRPr="00B93702">
        <w:tab/>
        <w:t xml:space="preserve">For UTRA TDD see Annex A.2.1 in </w:t>
      </w:r>
      <w:r w:rsidR="00683446" w:rsidRPr="00B93702">
        <w:t xml:space="preserve">TS </w:t>
      </w:r>
      <w:r w:rsidR="007A5818" w:rsidRPr="00B93702">
        <w:t>25.142</w:t>
      </w:r>
      <w:r w:rsidR="00AB74E3" w:rsidRPr="00B93702">
        <w:t xml:space="preserve"> [12]</w:t>
      </w:r>
      <w:r w:rsidR="007A5818" w:rsidRPr="00B93702">
        <w:t>.</w:t>
      </w:r>
    </w:p>
    <w:p w14:paraId="7BFD03A9" w14:textId="77777777" w:rsidR="002F6EF4" w:rsidRPr="00B93702" w:rsidRDefault="00D75E25" w:rsidP="002F6EF4">
      <w:pPr>
        <w:pStyle w:val="B20"/>
      </w:pPr>
      <w:r w:rsidRPr="00B93702">
        <w:t>-</w:t>
      </w:r>
      <w:r w:rsidR="007A5818" w:rsidRPr="00B93702">
        <w:tab/>
        <w:t xml:space="preserve">For GSM see </w:t>
      </w:r>
      <w:r w:rsidR="00FE5B18" w:rsidRPr="00B93702">
        <w:t>sub</w:t>
      </w:r>
      <w:r w:rsidR="007A5818" w:rsidRPr="00B93702">
        <w:t>clause 7.6.2 in TS 5</w:t>
      </w:r>
      <w:r w:rsidR="00423A5F" w:rsidRPr="00B93702">
        <w:t>1</w:t>
      </w:r>
      <w:r w:rsidR="007A5818" w:rsidRPr="00B93702">
        <w:t>.021</w:t>
      </w:r>
      <w:r w:rsidR="00AB74E3" w:rsidRPr="00B93702">
        <w:t xml:space="preserve"> [11]</w:t>
      </w:r>
      <w:r w:rsidR="007A5818" w:rsidRPr="00B93702">
        <w:t xml:space="preserve"> and Annex P in TS 45.005 </w:t>
      </w:r>
      <w:r w:rsidR="00F1786C" w:rsidRPr="00B93702">
        <w:t xml:space="preserve">[6] </w:t>
      </w:r>
      <w:r w:rsidR="007A5818" w:rsidRPr="00B93702">
        <w:t>for reference channels to test.</w:t>
      </w:r>
    </w:p>
    <w:p w14:paraId="348273AA" w14:textId="77777777" w:rsidR="009E150A" w:rsidRPr="00B93702" w:rsidRDefault="002F6EF4" w:rsidP="009E150A">
      <w:pPr>
        <w:pStyle w:val="B20"/>
      </w:pPr>
      <w:r w:rsidRPr="00B93702">
        <w:lastRenderedPageBreak/>
        <w:t>-</w:t>
      </w:r>
      <w:r w:rsidRPr="00B93702">
        <w:tab/>
        <w:t>For NB-IoT see Annex A.1</w:t>
      </w:r>
      <w:r w:rsidR="0088485E">
        <w:t>4</w:t>
      </w:r>
      <w:r w:rsidRPr="00B93702">
        <w:t xml:space="preserve"> in TS 36.141 [9].</w:t>
      </w:r>
    </w:p>
    <w:p w14:paraId="0B9C119C" w14:textId="77777777" w:rsidR="007A5818" w:rsidRPr="00B93702" w:rsidRDefault="009E150A" w:rsidP="009E150A">
      <w:pPr>
        <w:pStyle w:val="B20"/>
      </w:pPr>
      <w:r w:rsidRPr="00B93702">
        <w:t>-</w:t>
      </w:r>
      <w:r w:rsidRPr="00B93702">
        <w:tab/>
        <w:t>For NR see Annex A.1 in TS 38.141-1 [26].</w:t>
      </w:r>
    </w:p>
    <w:p w14:paraId="7D5C40C5" w14:textId="77777777" w:rsidR="007A5818" w:rsidRPr="00B93702" w:rsidRDefault="007A5818" w:rsidP="00F311C8">
      <w:pPr>
        <w:pStyle w:val="Heading4"/>
      </w:pPr>
      <w:bookmarkStart w:id="777" w:name="_Toc21098127"/>
      <w:bookmarkStart w:id="778" w:name="_Toc29765689"/>
      <w:r w:rsidRPr="00B93702">
        <w:t>7.5.4.2</w:t>
      </w:r>
      <w:r w:rsidRPr="00B93702">
        <w:tab/>
        <w:t>Procedure</w:t>
      </w:r>
      <w:bookmarkEnd w:id="777"/>
      <w:bookmarkEnd w:id="778"/>
    </w:p>
    <w:p w14:paraId="572DC11F" w14:textId="77777777" w:rsidR="00CA5F77" w:rsidRPr="00B93702" w:rsidRDefault="007A5818" w:rsidP="00CA5F77">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14:paraId="1156B056" w14:textId="77777777" w:rsidR="00CA5F77" w:rsidRPr="00B93702" w:rsidRDefault="00CA5F77" w:rsidP="00CA5F77">
      <w:pPr>
        <w:pStyle w:val="B10"/>
        <w:rPr>
          <w:rFonts w:cs="v4.2.0"/>
          <w:snapToGrid w:val="0"/>
        </w:rPr>
      </w:pPr>
      <w:r w:rsidRPr="00B93702">
        <w:tab/>
      </w:r>
      <w:r w:rsidRPr="00B93702">
        <w:rPr>
          <w:rFonts w:cs="v4.2.0"/>
          <w:snapToGrid w:val="0"/>
        </w:rPr>
        <w:t>The transmitter may be turned off for the out-of-band blocker tests when the frequency of the blocker is such that no IM2 or IM3 products fall inside the bandwidth of the wanted signal.</w:t>
      </w:r>
    </w:p>
    <w:p w14:paraId="45B78033" w14:textId="77777777" w:rsidR="007A5818" w:rsidRPr="00B93702" w:rsidRDefault="00CA5F77" w:rsidP="00CA5F77">
      <w:pPr>
        <w:pStyle w:val="B10"/>
      </w:pPr>
      <w:r w:rsidRPr="00B93702">
        <w:rPr>
          <w:rFonts w:cs="v4.2.0"/>
          <w:snapToGrid w:val="0"/>
        </w:rPr>
        <w:t>2)</w:t>
      </w:r>
      <w:r w:rsidRPr="00B93702">
        <w:rPr>
          <w:rFonts w:cs="v4.2.0"/>
          <w:snapToGrid w:val="0"/>
        </w:rPr>
        <w:tab/>
      </w:r>
      <w:r w:rsidR="007A5818" w:rsidRPr="00B93702">
        <w:t>Adjust the signal generators to the type of interfering signals, levels and the frequency offsets as specified for general test requirements in Table 7.5.5.1-1 and, when applicable, for co-location test requirements in Table 7.5.5.2-1.</w:t>
      </w:r>
    </w:p>
    <w:p w14:paraId="2BBDFDC5" w14:textId="77777777" w:rsidR="007A5818" w:rsidRPr="00B93702" w:rsidRDefault="00CA5F77" w:rsidP="007A5818">
      <w:pPr>
        <w:pStyle w:val="B10"/>
      </w:pPr>
      <w:r w:rsidRPr="00B93702">
        <w:t>3</w:t>
      </w:r>
      <w:r w:rsidR="007A5818" w:rsidRPr="00B93702">
        <w:t>)</w:t>
      </w:r>
      <w:r w:rsidR="005B605D" w:rsidRPr="00B93702">
        <w:tab/>
      </w:r>
      <w:r w:rsidR="007A5818" w:rsidRPr="00B93702">
        <w:t>The CW interfering signal shall be swept with a step size of 1 MHz within the specified range.</w:t>
      </w:r>
    </w:p>
    <w:p w14:paraId="32BD2EDB" w14:textId="77777777" w:rsidR="007A5818" w:rsidRPr="00B93702" w:rsidRDefault="00CA5F77" w:rsidP="007A5818">
      <w:pPr>
        <w:pStyle w:val="B10"/>
      </w:pPr>
      <w:r w:rsidRPr="00B93702">
        <w:t>4</w:t>
      </w:r>
      <w:r w:rsidR="007A5818" w:rsidRPr="00B93702">
        <w:t>)</w:t>
      </w:r>
      <w:r w:rsidR="007A5818" w:rsidRPr="00B93702">
        <w:tab/>
        <w:t xml:space="preserve">Measure the performance of the wanted signal at the BS receiver, as defined in the subclause 7.5.5, for the relevant carriers specified by the test configuration </w:t>
      </w:r>
      <w:r w:rsidR="00061E6B" w:rsidRPr="00B93702">
        <w:t>in subclause 4.8.</w:t>
      </w:r>
    </w:p>
    <w:p w14:paraId="1EBB5B8E" w14:textId="77777777" w:rsidR="00C73CCC" w:rsidRPr="00B93702" w:rsidRDefault="00C73CCC" w:rsidP="00C73CCC">
      <w:r w:rsidRPr="00B93702">
        <w:t>In addition, for a multi-band capable BS</w:t>
      </w:r>
      <w:r w:rsidR="00F420F3" w:rsidRPr="00B93702">
        <w:t xml:space="preserve"> with separate antenna connectors</w:t>
      </w:r>
      <w:r w:rsidRPr="00B93702">
        <w:t>, the following steps shall apply:</w:t>
      </w:r>
    </w:p>
    <w:p w14:paraId="14B421D1" w14:textId="77777777" w:rsidR="00C73CCC" w:rsidRPr="00B93702" w:rsidRDefault="00C73CCC" w:rsidP="00C73CCC">
      <w:pPr>
        <w:pStyle w:val="B10"/>
      </w:pPr>
      <w:r w:rsidRPr="00B93702">
        <w:t>5)</w:t>
      </w:r>
      <w:r w:rsidRPr="00B93702">
        <w:tab/>
        <w:t>For single band tests, repeat the steps above per involved band where single band test configurations and test models shall apply with no carrier activated in the other band.</w:t>
      </w:r>
    </w:p>
    <w:p w14:paraId="5D82107D" w14:textId="77777777" w:rsidR="00C73CCC" w:rsidRPr="00B93702" w:rsidRDefault="00C73CCC" w:rsidP="00C73CCC">
      <w:pPr>
        <w:pStyle w:val="B10"/>
      </w:pPr>
      <w:r w:rsidRPr="00B93702">
        <w:t>6)</w:t>
      </w:r>
      <w:r w:rsidRPr="00B93702">
        <w:tab/>
        <w:t xml:space="preserve">For multi-band </w:t>
      </w:r>
      <w:r w:rsidR="00F420F3" w:rsidRPr="00B93702">
        <w:t>tests</w:t>
      </w:r>
      <w:r w:rsidRPr="00B93702">
        <w:t>, the interfering signal shall first be applied on the same port as the wanted signal. The test shall be repeated with the interfering signal applied on the other port</w:t>
      </w:r>
      <w:r w:rsidR="00F420F3" w:rsidRPr="00B93702">
        <w:t xml:space="preserve"> (if any) mapped to the same receiver as the wanted signal</w:t>
      </w:r>
      <w:r w:rsidRPr="00B93702">
        <w:t>. Any antenna connector with no signal applied shall be terminated.</w:t>
      </w:r>
    </w:p>
    <w:p w14:paraId="61BF62C6" w14:textId="77777777" w:rsidR="00E971C8" w:rsidRPr="00B93702" w:rsidRDefault="00E971C8" w:rsidP="00E971C8">
      <w:pPr>
        <w:pStyle w:val="B10"/>
      </w:pPr>
      <w:r w:rsidRPr="00B93702">
        <w:t>7)</w:t>
      </w:r>
      <w:r w:rsidRPr="00B93702">
        <w:tab/>
        <w:t>Repeat step 6 with the wanted signal for the other band(s) applied on the respective port(s).</w:t>
      </w:r>
    </w:p>
    <w:p w14:paraId="063D3E32" w14:textId="77777777" w:rsidR="007A5818" w:rsidRPr="00B93702" w:rsidRDefault="007A5818" w:rsidP="00F311C8">
      <w:pPr>
        <w:pStyle w:val="Heading3"/>
      </w:pPr>
      <w:bookmarkStart w:id="779" w:name="_Toc21098128"/>
      <w:bookmarkStart w:id="780" w:name="_Toc29765690"/>
      <w:r w:rsidRPr="00B93702">
        <w:t>7.5.5</w:t>
      </w:r>
      <w:r w:rsidRPr="00B93702">
        <w:tab/>
      </w:r>
      <w:r w:rsidR="00DB7FF2" w:rsidRPr="00B93702">
        <w:t>Test requirement</w:t>
      </w:r>
      <w:r w:rsidRPr="00B93702">
        <w:t>s</w:t>
      </w:r>
      <w:bookmarkEnd w:id="779"/>
      <w:bookmarkEnd w:id="780"/>
    </w:p>
    <w:p w14:paraId="7687A5BB" w14:textId="77777777" w:rsidR="007A5818" w:rsidRPr="00B93702" w:rsidRDefault="007A5818" w:rsidP="00F311C8">
      <w:pPr>
        <w:pStyle w:val="Heading4"/>
      </w:pPr>
      <w:bookmarkStart w:id="781" w:name="_Toc21098129"/>
      <w:bookmarkStart w:id="782" w:name="_Toc29765691"/>
      <w:r w:rsidRPr="00B93702">
        <w:t>7.5.5.1</w:t>
      </w:r>
      <w:r w:rsidRPr="00B93702">
        <w:tab/>
        <w:t>General out-of-band blocking test requirements</w:t>
      </w:r>
      <w:bookmarkEnd w:id="781"/>
      <w:bookmarkEnd w:id="782"/>
    </w:p>
    <w:p w14:paraId="4CEDDF29" w14:textId="77777777" w:rsidR="007A5818" w:rsidRPr="00B93702" w:rsidRDefault="007A5818" w:rsidP="007A5818">
      <w:r w:rsidRPr="00B93702">
        <w:t>For a wanted and an interfering signal coupled to BS antenna input using the parameters in Table 7.5.5.1-1, the following requirements shall be met:</w:t>
      </w:r>
    </w:p>
    <w:p w14:paraId="5C96F4D8" w14:textId="77777777" w:rsidR="007A5818" w:rsidRPr="00B93702" w:rsidRDefault="007A5818" w:rsidP="007A5818">
      <w:pPr>
        <w:pStyle w:val="B10"/>
      </w:pPr>
      <w:r w:rsidRPr="00B93702">
        <w:t>-</w:t>
      </w:r>
      <w:r w:rsidRPr="00B93702">
        <w:tab/>
        <w:t>For any measured E-UTRA carrier, the throughput shall be ≥ 95% of the maximum throughput of the reference measurement channel defined in TS 36.104 [</w:t>
      </w:r>
      <w:r w:rsidR="00061E6B" w:rsidRPr="00B93702">
        <w:t>5</w:t>
      </w:r>
      <w:r w:rsidRPr="00B93702">
        <w:t>], subclause 7.2.</w:t>
      </w:r>
    </w:p>
    <w:p w14:paraId="263BF137" w14:textId="77777777" w:rsidR="007A5818" w:rsidRPr="00B93702" w:rsidRDefault="007A5818" w:rsidP="007A5818">
      <w:pPr>
        <w:pStyle w:val="B10"/>
      </w:pPr>
      <w:r w:rsidRPr="00B93702">
        <w:t>-</w:t>
      </w:r>
      <w:r w:rsidRPr="00B93702">
        <w:tab/>
        <w:t>For any measured UTRA FDD carrier, the BER shall not exceed 0.001 for the reference measurement channel defined in TS 25.104 [</w:t>
      </w:r>
      <w:r w:rsidR="00061E6B" w:rsidRPr="00B93702">
        <w:t>3</w:t>
      </w:r>
      <w:r w:rsidRPr="00B93702">
        <w:t>], subclause 7.2.</w:t>
      </w:r>
    </w:p>
    <w:p w14:paraId="64A1904A" w14:textId="77777777" w:rsidR="007A5818" w:rsidRPr="00B93702" w:rsidRDefault="007A5818" w:rsidP="007A5818">
      <w:pPr>
        <w:pStyle w:val="B10"/>
      </w:pPr>
      <w:r w:rsidRPr="00B93702">
        <w:t>-</w:t>
      </w:r>
      <w:r w:rsidRPr="00B93702">
        <w:tab/>
        <w:t>For any measured UTRA TDD carrier, the BER shall not exceed 0.001 for the reference measurement channel defined in TS 25.105 [</w:t>
      </w:r>
      <w:r w:rsidR="00061E6B" w:rsidRPr="00B93702">
        <w:t>4</w:t>
      </w:r>
      <w:r w:rsidRPr="00B93702">
        <w:t>], subclause 7.2.</w:t>
      </w:r>
    </w:p>
    <w:p w14:paraId="25294166" w14:textId="77777777" w:rsidR="002F6EF4" w:rsidRPr="00B93702" w:rsidRDefault="007A5818" w:rsidP="002F6EF4">
      <w:pPr>
        <w:pStyle w:val="B10"/>
      </w:pPr>
      <w:r w:rsidRPr="00B93702">
        <w:t>-</w:t>
      </w:r>
      <w:r w:rsidRPr="00B93702">
        <w:tab/>
        <w:t>For any measured GSM/EDGE carrier, the conditions are specified in TS 45.005 [</w:t>
      </w:r>
      <w:r w:rsidR="00F1786C" w:rsidRPr="00B93702">
        <w:t>6</w:t>
      </w:r>
      <w:r w:rsidRPr="00B93702">
        <w:t>], Annex P.2.1.</w:t>
      </w:r>
    </w:p>
    <w:p w14:paraId="3ABEA9B7" w14:textId="77777777"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14:paraId="3F81AC25" w14:textId="77777777" w:rsidR="001456DA"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14:paraId="6CB5D909" w14:textId="77777777" w:rsidR="007A5818" w:rsidRPr="00B93702" w:rsidRDefault="001456DA" w:rsidP="001456DA">
      <w:r w:rsidRPr="00B93702">
        <w:rPr>
          <w:lang w:eastAsia="zh-CN"/>
        </w:rPr>
        <w:t>For</w:t>
      </w:r>
      <w:r w:rsidRPr="00B93702">
        <w:t xml:space="preserve"> BS</w:t>
      </w:r>
      <w:r w:rsidRPr="00B93702">
        <w:rPr>
          <w:lang w:eastAsia="zh-CN"/>
        </w:rPr>
        <w:t xml:space="preserve"> capable of multi-band operation</w:t>
      </w:r>
      <w:r w:rsidRPr="00B93702">
        <w:rPr>
          <w:rFonts w:cs="v3.8.0"/>
        </w:rPr>
        <w:t>, the requirement applies for each supported operating band</w:t>
      </w:r>
      <w:r w:rsidRPr="00B93702">
        <w:rPr>
          <w:lang w:eastAsia="zh-CN"/>
        </w:rPr>
        <w:t>. T</w:t>
      </w:r>
      <w:r w:rsidRPr="00B93702">
        <w:t xml:space="preserve">he in-band blocking </w:t>
      </w:r>
      <w:r w:rsidRPr="00B93702">
        <w:rPr>
          <w:lang w:eastAsia="zh-CN"/>
        </w:rPr>
        <w:t xml:space="preserve">frequency ranges of all </w:t>
      </w:r>
      <w:r w:rsidRPr="00B93702">
        <w:t xml:space="preserve">supported operating bands </w:t>
      </w:r>
      <w:r w:rsidRPr="00B93702">
        <w:rPr>
          <w:rStyle w:val="msoins0"/>
          <w:rFonts w:eastAsia="Arial" w:cs="v3.8.0"/>
        </w:rPr>
        <w:t>according to Table 7.</w:t>
      </w:r>
      <w:r w:rsidRPr="00B93702">
        <w:rPr>
          <w:rStyle w:val="msoins0"/>
          <w:rFonts w:cs="v3.8.0"/>
          <w:lang w:eastAsia="zh-CN"/>
        </w:rPr>
        <w:t>4</w:t>
      </w:r>
      <w:r w:rsidRPr="00B93702">
        <w:rPr>
          <w:rStyle w:val="msoins0"/>
          <w:rFonts w:eastAsia="Arial" w:cs="v3.8.0"/>
        </w:rPr>
        <w:t>.5.1-2</w:t>
      </w:r>
      <w:r w:rsidRPr="00B93702">
        <w:rPr>
          <w:rStyle w:val="msoins0"/>
          <w:rFonts w:cs="v3.8.0"/>
          <w:lang w:eastAsia="zh-CN"/>
        </w:rPr>
        <w:t xml:space="preserve"> </w:t>
      </w:r>
      <w:r w:rsidRPr="00B93702">
        <w:t>shall be excluded</w:t>
      </w:r>
      <w:r w:rsidRPr="00B93702">
        <w:rPr>
          <w:lang w:eastAsia="zh-CN"/>
        </w:rPr>
        <w:t xml:space="preserve"> from the requirement</w:t>
      </w:r>
      <w:r w:rsidRPr="00B93702">
        <w:t>.</w:t>
      </w:r>
    </w:p>
    <w:p w14:paraId="1754270F" w14:textId="77777777" w:rsidR="009E150A" w:rsidRPr="00B93702" w:rsidRDefault="009E150A" w:rsidP="001456DA">
      <w:r w:rsidRPr="00B93702">
        <w:rPr>
          <w:rFonts w:cs="v3.8.0"/>
        </w:rPr>
        <w:t xml:space="preserve">The </w:t>
      </w:r>
      <w:r w:rsidRPr="00B93702">
        <w:t xml:space="preserve">out-of-band </w:t>
      </w:r>
      <w:r w:rsidRPr="00B93702">
        <w:rPr>
          <w:lang w:eastAsia="zh-CN"/>
        </w:rPr>
        <w:t xml:space="preserve">blocking requirement </w:t>
      </w:r>
      <w:r w:rsidRPr="00B93702">
        <w:rPr>
          <w:rFonts w:cs="v3.8.0"/>
        </w:rPr>
        <w:t xml:space="preserve">applies </w:t>
      </w:r>
      <w:r w:rsidRPr="00B93702">
        <w:rPr>
          <w:lang w:eastAsia="zh-CN"/>
        </w:rPr>
        <w:t xml:space="preserve">from 1 MHz to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t xml:space="preserve"> and from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t xml:space="preserve"> up to 12750 MHz</w:t>
      </w:r>
      <w:r w:rsidRPr="00B93702">
        <w:rPr>
          <w:rFonts w:cs="v3.8.0"/>
          <w:lang w:eastAsia="zh-CN"/>
        </w:rPr>
        <w:t>,</w:t>
      </w:r>
      <w:r w:rsidRPr="00B93702">
        <w:t xml:space="preserve"> including the downlink frequency range of the </w:t>
      </w:r>
      <w:r w:rsidR="00D36B09">
        <w:rPr>
          <w:rFonts w:hint="eastAsia"/>
          <w:lang w:val="en-US" w:eastAsia="zh-CN"/>
        </w:rPr>
        <w:t xml:space="preserve">FDD </w:t>
      </w:r>
      <w:r w:rsidRPr="00B93702">
        <w:rPr>
          <w:i/>
        </w:rPr>
        <w:t>operating band</w:t>
      </w:r>
      <w:r w:rsidR="00D36B09">
        <w:rPr>
          <w:rFonts w:hint="eastAsia"/>
          <w:i/>
          <w:lang w:val="en-US" w:eastAsia="zh-CN"/>
        </w:rPr>
        <w:t xml:space="preserve"> </w:t>
      </w:r>
      <w:r w:rsidR="00D36B09" w:rsidRPr="00905FAB">
        <w:rPr>
          <w:iCs/>
          <w:lang w:val="en-US" w:eastAsia="zh-CN"/>
        </w:rPr>
        <w:t>for BS supporting FDD</w:t>
      </w:r>
      <w:r w:rsidRPr="00B93702">
        <w:rPr>
          <w:lang w:eastAsia="zh-CN"/>
        </w:rPr>
        <w:t xml:space="preserve">. </w:t>
      </w:r>
      <w:r w:rsidRPr="00B93702">
        <w:t>Δf</w:t>
      </w:r>
      <w:r w:rsidRPr="00B93702">
        <w:rPr>
          <w:vertAlign w:val="subscript"/>
        </w:rPr>
        <w:t>OOB</w:t>
      </w:r>
      <w:r w:rsidRPr="00B93702">
        <w:rPr>
          <w:rFonts w:cs="v5.0.0"/>
        </w:rPr>
        <w:t xml:space="preserve"> is </w:t>
      </w:r>
      <w:r w:rsidRPr="00B93702">
        <w:t>defined in table 7.4.1-1.</w:t>
      </w:r>
    </w:p>
    <w:p w14:paraId="126B166F" w14:textId="77777777" w:rsidR="00F85D2C" w:rsidRPr="00B93702" w:rsidRDefault="00F85D2C" w:rsidP="0048036E">
      <w:pPr>
        <w:pStyle w:val="TH"/>
      </w:pPr>
      <w:r w:rsidRPr="00B93702">
        <w:rPr>
          <w:rFonts w:eastAsia="Osaka"/>
        </w:rPr>
        <w:lastRenderedPageBreak/>
        <w:t xml:space="preserve">Table 7.5.5.1-1: </w:t>
      </w:r>
      <w:r w:rsidR="009E150A" w:rsidRPr="00B9370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93702" w:rsidRPr="00B93702" w14:paraId="181DF74A" w14:textId="77777777" w:rsidTr="006D1BBF">
        <w:trPr>
          <w:jc w:val="center"/>
        </w:trPr>
        <w:tc>
          <w:tcPr>
            <w:tcW w:w="1595" w:type="dxa"/>
          </w:tcPr>
          <w:p w14:paraId="31486BB4" w14:textId="77777777" w:rsidR="009E150A" w:rsidRPr="00B93702" w:rsidRDefault="009E150A" w:rsidP="006D1BBF">
            <w:pPr>
              <w:pStyle w:val="TAH"/>
              <w:rPr>
                <w:rFonts w:cs="Arial"/>
              </w:rPr>
            </w:pPr>
            <w:bookmarkStart w:id="783" w:name="_Hlk508458091"/>
            <w:r w:rsidRPr="00B93702">
              <w:rPr>
                <w:rFonts w:cs="Arial"/>
              </w:rPr>
              <w:t>Interfering Signal mean power [dBm]</w:t>
            </w:r>
          </w:p>
        </w:tc>
        <w:tc>
          <w:tcPr>
            <w:tcW w:w="1559" w:type="dxa"/>
          </w:tcPr>
          <w:p w14:paraId="4258A7E4" w14:textId="77777777" w:rsidR="009E150A" w:rsidRPr="00B93702" w:rsidRDefault="009E150A" w:rsidP="006D1BBF">
            <w:pPr>
              <w:pStyle w:val="TAH"/>
              <w:rPr>
                <w:rFonts w:cs="Arial"/>
              </w:rPr>
            </w:pPr>
            <w:r w:rsidRPr="00B93702">
              <w:rPr>
                <w:rFonts w:cs="Arial"/>
              </w:rPr>
              <w:t>Wanted Signal mean power [dBm]</w:t>
            </w:r>
          </w:p>
        </w:tc>
        <w:tc>
          <w:tcPr>
            <w:tcW w:w="2197" w:type="dxa"/>
          </w:tcPr>
          <w:p w14:paraId="5E2DA4F3" w14:textId="77777777" w:rsidR="009E150A" w:rsidRPr="00B93702" w:rsidRDefault="009E150A" w:rsidP="006D1BBF">
            <w:pPr>
              <w:pStyle w:val="TAH"/>
              <w:rPr>
                <w:rFonts w:cs="Arial"/>
              </w:rPr>
            </w:pPr>
            <w:r w:rsidRPr="00B93702">
              <w:rPr>
                <w:rFonts w:cs="Arial"/>
              </w:rPr>
              <w:t>Type of Interfering Signal</w:t>
            </w:r>
          </w:p>
        </w:tc>
      </w:tr>
      <w:tr w:rsidR="00B93702" w:rsidRPr="00B93702" w14:paraId="7AC3CAB0" w14:textId="77777777" w:rsidTr="006D1BBF">
        <w:trPr>
          <w:cantSplit/>
          <w:jc w:val="center"/>
        </w:trPr>
        <w:tc>
          <w:tcPr>
            <w:tcW w:w="1595" w:type="dxa"/>
            <w:tcBorders>
              <w:left w:val="single" w:sz="4" w:space="0" w:color="auto"/>
            </w:tcBorders>
          </w:tcPr>
          <w:p w14:paraId="50A492C5" w14:textId="77777777" w:rsidR="009E150A" w:rsidRPr="00B93702" w:rsidRDefault="009E150A" w:rsidP="006D1BBF">
            <w:pPr>
              <w:pStyle w:val="TAC"/>
              <w:rPr>
                <w:rFonts w:cs="Arial"/>
              </w:rPr>
            </w:pPr>
            <w:r w:rsidRPr="00B93702">
              <w:rPr>
                <w:rFonts w:cs="Arial"/>
              </w:rPr>
              <w:t>-15 (NOTE2)</w:t>
            </w:r>
          </w:p>
        </w:tc>
        <w:tc>
          <w:tcPr>
            <w:tcW w:w="1559" w:type="dxa"/>
          </w:tcPr>
          <w:p w14:paraId="549F74F2" w14:textId="77777777" w:rsidR="009E150A" w:rsidRPr="00B93702" w:rsidRDefault="009E150A" w:rsidP="006D1BBF">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+xdB</w:t>
            </w:r>
            <w:r w:rsidRPr="00B93702">
              <w:rPr>
                <w:rFonts w:cs="Arial"/>
              </w:rPr>
              <w:br/>
              <w:t xml:space="preserve">(NOTE1) </w:t>
            </w:r>
          </w:p>
        </w:tc>
        <w:tc>
          <w:tcPr>
            <w:tcW w:w="2197" w:type="dxa"/>
          </w:tcPr>
          <w:p w14:paraId="0456388A" w14:textId="77777777" w:rsidR="009E150A" w:rsidRPr="00B93702" w:rsidRDefault="009E150A" w:rsidP="006D1BBF">
            <w:pPr>
              <w:pStyle w:val="TAL"/>
              <w:rPr>
                <w:rFonts w:cs="Arial"/>
              </w:rPr>
            </w:pPr>
            <w:r w:rsidRPr="00B93702">
              <w:rPr>
                <w:rFonts w:cs="Arial"/>
              </w:rPr>
              <w:t xml:space="preserve">CW carrier </w:t>
            </w:r>
          </w:p>
        </w:tc>
      </w:tr>
      <w:tr w:rsidR="0024766B" w:rsidRPr="00B93702" w14:paraId="7F193F1E" w14:textId="77777777" w:rsidTr="006D1BBF">
        <w:trPr>
          <w:cantSplit/>
          <w:jc w:val="center"/>
        </w:trPr>
        <w:tc>
          <w:tcPr>
            <w:tcW w:w="5351" w:type="dxa"/>
            <w:gridSpan w:val="3"/>
            <w:tcBorders>
              <w:left w:val="single" w:sz="4" w:space="0" w:color="auto"/>
            </w:tcBorders>
          </w:tcPr>
          <w:p w14:paraId="4443C9DC" w14:textId="77777777" w:rsidR="009E150A" w:rsidRPr="00B93702" w:rsidRDefault="009E150A" w:rsidP="006D1BBF">
            <w:pPr>
              <w:pStyle w:val="TAN"/>
              <w:rPr>
                <w:rFonts w:cs="Arial"/>
              </w:rPr>
            </w:pPr>
            <w:r w:rsidRPr="00B93702">
              <w:rPr>
                <w:rFonts w:cs="Arial"/>
              </w:rPr>
              <w:t>NOTE1:</w:t>
            </w:r>
            <w:r w:rsidR="00905FAB">
              <w:rPr>
                <w:rFonts w:cs="Arial"/>
              </w:rPr>
              <w:tab/>
            </w:r>
            <w:r w:rsidRPr="00B93702">
              <w:rPr>
                <w:rFonts w:cs="Arial"/>
              </w:rPr>
              <w:t>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r>
            <w:r w:rsidRPr="00B93702">
              <w:rPr>
                <w:rFonts w:cs="Arial"/>
              </w:rPr>
              <w:tab/>
              <w:t xml:space="preserve">“x” is equal to 6 in case of NR, E-UTRA, UTRA </w:t>
            </w:r>
            <w:r w:rsidRPr="00B93702">
              <w:rPr>
                <w:rFonts w:cs="Arial"/>
                <w:lang w:eastAsia="zh-CN"/>
              </w:rPr>
              <w:t xml:space="preserve">or </w:t>
            </w:r>
            <w:r w:rsidRPr="00B93702">
              <w:rPr>
                <w:rFonts w:cs="Arial"/>
                <w:lang w:eastAsia="ja-JP"/>
              </w:rPr>
              <w:t>NB-IoT</w:t>
            </w:r>
            <w:r w:rsidRPr="00B93702">
              <w:rPr>
                <w:rFonts w:cs="Arial"/>
              </w:rPr>
              <w:t xml:space="preserve"> wanted signals and equal to 3 in case of GSM/EDGE wanted signal.</w:t>
            </w:r>
          </w:p>
          <w:p w14:paraId="77A3C394" w14:textId="77777777" w:rsidR="009E150A" w:rsidRPr="00B93702" w:rsidRDefault="009E150A" w:rsidP="006D1BBF">
            <w:pPr>
              <w:pStyle w:val="TAL"/>
              <w:rPr>
                <w:rFonts w:cs="Arial"/>
              </w:rPr>
            </w:pPr>
            <w:r w:rsidRPr="00B93702">
              <w:rPr>
                <w:rFonts w:cs="Arial"/>
              </w:rPr>
              <w:t>NOTE2:</w:t>
            </w:r>
            <w:r w:rsidRPr="00B93702">
              <w:rPr>
                <w:rFonts w:cs="Arial"/>
              </w:rPr>
              <w:tab/>
              <w:t xml:space="preserve">For NB-IoT, up to 24 exceptions are allowed for </w:t>
            </w:r>
          </w:p>
          <w:p w14:paraId="6092E99E" w14:textId="77777777" w:rsidR="009E150A" w:rsidRPr="00B93702" w:rsidRDefault="009E150A" w:rsidP="006D1BBF">
            <w:pPr>
              <w:pStyle w:val="TAL"/>
              <w:rPr>
                <w:rFonts w:cs="Arial"/>
              </w:rPr>
            </w:pPr>
            <w:r w:rsidRPr="00B9370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83"/>
    </w:tbl>
    <w:p w14:paraId="0697513F" w14:textId="77777777" w:rsidR="007A5818" w:rsidRPr="00B93702" w:rsidRDefault="007A5818" w:rsidP="007A5818"/>
    <w:p w14:paraId="76148E5D" w14:textId="77777777" w:rsidR="00466A9A" w:rsidRPr="00B93702" w:rsidRDefault="001C45BF" w:rsidP="00F311C8">
      <w:pPr>
        <w:pStyle w:val="Heading4"/>
        <w:tabs>
          <w:tab w:val="left" w:pos="1276"/>
        </w:tabs>
      </w:pPr>
      <w:bookmarkStart w:id="784" w:name="_Toc21098130"/>
      <w:bookmarkStart w:id="785" w:name="_Toc29765692"/>
      <w:r w:rsidRPr="00B93702">
        <w:t>7.5.5.2</w:t>
      </w:r>
      <w:r w:rsidRPr="00B93702">
        <w:tab/>
      </w:r>
      <w:r w:rsidR="00466A9A" w:rsidRPr="00B93702">
        <w:t>Co-location test requirements</w:t>
      </w:r>
      <w:bookmarkEnd w:id="784"/>
      <w:bookmarkEnd w:id="785"/>
    </w:p>
    <w:p w14:paraId="0DA673A2" w14:textId="77777777"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14:paraId="45AECC6B" w14:textId="77777777" w:rsidR="00466A9A" w:rsidRPr="00B93702" w:rsidRDefault="00466A9A" w:rsidP="00466A9A">
      <w:r w:rsidRPr="00B93702">
        <w:t>The requirements in this subclause assume a 30 dB coupling loss between the interfering transmitter and the BS receiver</w:t>
      </w:r>
      <w:r w:rsidR="00CA6011" w:rsidRPr="00B93702">
        <w:t xml:space="preserve"> and are based on co-location with base stations of the same class</w:t>
      </w:r>
      <w:r w:rsidRPr="00B93702">
        <w:t>.</w:t>
      </w:r>
    </w:p>
    <w:p w14:paraId="5DE4F20C" w14:textId="77777777"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14:paraId="332693A5"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subclause 7.2.</w:t>
      </w:r>
    </w:p>
    <w:p w14:paraId="69FB003F"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subclause 7.2.</w:t>
      </w:r>
    </w:p>
    <w:p w14:paraId="5D4572E3"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subclause 7.2.</w:t>
      </w:r>
    </w:p>
    <w:p w14:paraId="4C554DEC" w14:textId="77777777"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14:paraId="7F9B404E" w14:textId="77777777" w:rsidR="00E84E33" w:rsidRPr="00B93702" w:rsidRDefault="002F6EF4" w:rsidP="00E84E33">
      <w:pPr>
        <w:pStyle w:val="B10"/>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14:paraId="01FEEDEB" w14:textId="77777777"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14:paraId="2BFA1455" w14:textId="77777777" w:rsidR="00466A9A" w:rsidRPr="00B93702" w:rsidRDefault="00466A9A" w:rsidP="0048036E">
      <w:pPr>
        <w:pStyle w:val="TH"/>
      </w:pPr>
      <w:r w:rsidRPr="00B93702">
        <w:rPr>
          <w:rFonts w:eastAsia="Osaka"/>
        </w:rPr>
        <w:lastRenderedPageBreak/>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14:paraId="30AF32D7" w14:textId="77777777" w:rsidTr="00E82110">
        <w:trPr>
          <w:jc w:val="center"/>
        </w:trPr>
        <w:tc>
          <w:tcPr>
            <w:tcW w:w="1736" w:type="dxa"/>
          </w:tcPr>
          <w:p w14:paraId="33EAD10E" w14:textId="77777777" w:rsidR="00CA6011" w:rsidRPr="00B93702" w:rsidRDefault="00CA6011" w:rsidP="00826AA7">
            <w:pPr>
              <w:pStyle w:val="TAH"/>
              <w:rPr>
                <w:rFonts w:cs="Arial"/>
                <w:lang w:eastAsia="en-US"/>
              </w:rPr>
            </w:pPr>
            <w:r w:rsidRPr="00B93702">
              <w:rPr>
                <w:rFonts w:cs="Arial"/>
                <w:lang w:eastAsia="en-US"/>
              </w:rPr>
              <w:t>Type of co-located BS</w:t>
            </w:r>
          </w:p>
        </w:tc>
        <w:tc>
          <w:tcPr>
            <w:tcW w:w="1555" w:type="dxa"/>
          </w:tcPr>
          <w:p w14:paraId="5262DE33" w14:textId="77777777"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14:paraId="35F33BBF" w14:textId="77777777" w:rsidR="00CA6011" w:rsidRPr="00B93702" w:rsidRDefault="00CA6011" w:rsidP="00826AA7">
            <w:pPr>
              <w:pStyle w:val="TAH"/>
              <w:rPr>
                <w:rFonts w:cs="Arial"/>
                <w:lang w:eastAsia="en-US"/>
              </w:rPr>
            </w:pPr>
            <w:r w:rsidRPr="00B93702">
              <w:rPr>
                <w:rFonts w:cs="Arial"/>
                <w:lang w:eastAsia="en-US"/>
              </w:rPr>
              <w:t>Interfering Signal mean power for WA BS (dBm)</w:t>
            </w:r>
          </w:p>
        </w:tc>
        <w:tc>
          <w:tcPr>
            <w:tcW w:w="1134" w:type="dxa"/>
          </w:tcPr>
          <w:p w14:paraId="4F47D378" w14:textId="77777777"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lang w:eastAsia="en-US"/>
              </w:rPr>
              <w:t>(dBm)</w:t>
            </w:r>
          </w:p>
        </w:tc>
        <w:tc>
          <w:tcPr>
            <w:tcW w:w="1134" w:type="dxa"/>
          </w:tcPr>
          <w:p w14:paraId="11888E92" w14:textId="77777777"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lang w:eastAsia="en-US"/>
              </w:rPr>
              <w:t>(dBm)</w:t>
            </w:r>
          </w:p>
        </w:tc>
        <w:tc>
          <w:tcPr>
            <w:tcW w:w="1738" w:type="dxa"/>
          </w:tcPr>
          <w:p w14:paraId="3ED220B3" w14:textId="77777777" w:rsidR="00CA6011" w:rsidRPr="00B93702" w:rsidRDefault="00CA6011" w:rsidP="00826AA7">
            <w:pPr>
              <w:pStyle w:val="TAH"/>
              <w:rPr>
                <w:rFonts w:cs="Arial"/>
                <w:lang w:eastAsia="en-US"/>
              </w:rPr>
            </w:pPr>
            <w:r w:rsidRPr="00B93702">
              <w:rPr>
                <w:rFonts w:cs="Arial"/>
                <w:lang w:eastAsia="en-US"/>
              </w:rPr>
              <w:t>Wanted Signal mean power (dBm)</w:t>
            </w:r>
          </w:p>
        </w:tc>
        <w:tc>
          <w:tcPr>
            <w:tcW w:w="1274" w:type="dxa"/>
          </w:tcPr>
          <w:p w14:paraId="1E3D4C92" w14:textId="77777777"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14:paraId="2A4B7B2D" w14:textId="77777777" w:rsidTr="00E82110">
        <w:trPr>
          <w:jc w:val="center"/>
        </w:trPr>
        <w:tc>
          <w:tcPr>
            <w:tcW w:w="1736" w:type="dxa"/>
          </w:tcPr>
          <w:p w14:paraId="4C3E259E" w14:textId="77777777"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14:paraId="0735EB21"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3A8A0477"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BDA1AE7"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946E94E"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07149E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52DD4D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632A7A7C" w14:textId="77777777" w:rsidTr="00E82110">
        <w:trPr>
          <w:jc w:val="center"/>
        </w:trPr>
        <w:tc>
          <w:tcPr>
            <w:tcW w:w="1736" w:type="dxa"/>
          </w:tcPr>
          <w:p w14:paraId="2CC127DE" w14:textId="77777777"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14:paraId="0923442C" w14:textId="77777777"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14:paraId="28FAFB4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F862AC8"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92414A6"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838DD8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8983B5E"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1EE10B0" w14:textId="77777777" w:rsidTr="00E82110">
        <w:trPr>
          <w:jc w:val="center"/>
        </w:trPr>
        <w:tc>
          <w:tcPr>
            <w:tcW w:w="1736" w:type="dxa"/>
          </w:tcPr>
          <w:p w14:paraId="6FA9D21E" w14:textId="77777777"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14:paraId="60EEB864" w14:textId="77777777" w:rsidR="00CA6011" w:rsidRPr="00B93702" w:rsidRDefault="00CA6011" w:rsidP="00826AA7">
            <w:pPr>
              <w:pStyle w:val="TAC"/>
              <w:rPr>
                <w:rFonts w:cs="Arial"/>
                <w:lang w:eastAsia="en-US"/>
              </w:rPr>
            </w:pPr>
            <w:r w:rsidRPr="00B93702">
              <w:rPr>
                <w:rFonts w:cs="Arial"/>
                <w:lang w:eastAsia="en-US"/>
              </w:rPr>
              <w:t>1805 – 1880</w:t>
            </w:r>
          </w:p>
          <w:p w14:paraId="4124B8F5"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38D866AC"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0E79BE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305457A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EB2F1F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1F8695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16B01E3" w14:textId="77777777" w:rsidTr="00E82110">
        <w:trPr>
          <w:jc w:val="center"/>
        </w:trPr>
        <w:tc>
          <w:tcPr>
            <w:tcW w:w="1736" w:type="dxa"/>
          </w:tcPr>
          <w:p w14:paraId="350300DC" w14:textId="77777777"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14:paraId="4F44D85B"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1F2CEC22"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96B9C5C"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05A3E4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1130C5F"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2CE5A4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B53798F" w14:textId="77777777" w:rsidTr="00E82110">
        <w:trPr>
          <w:jc w:val="center"/>
        </w:trPr>
        <w:tc>
          <w:tcPr>
            <w:tcW w:w="1736" w:type="dxa"/>
          </w:tcPr>
          <w:p w14:paraId="013400A4" w14:textId="77777777"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14:paraId="43093645"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5373DE3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F212A8B"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669D74F"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575D01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3BD96EB"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7EC9A37" w14:textId="77777777" w:rsidTr="00E82110">
        <w:trPr>
          <w:jc w:val="center"/>
        </w:trPr>
        <w:tc>
          <w:tcPr>
            <w:tcW w:w="1736" w:type="dxa"/>
          </w:tcPr>
          <w:p w14:paraId="6C6B21A9" w14:textId="77777777"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14:paraId="64F751DE"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7F0CAD0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457D225"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825AA2F"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7FEB7A0"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1D733D7"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E02F3D9" w14:textId="77777777" w:rsidTr="00E82110">
        <w:trPr>
          <w:jc w:val="center"/>
        </w:trPr>
        <w:tc>
          <w:tcPr>
            <w:tcW w:w="1736" w:type="dxa"/>
          </w:tcPr>
          <w:p w14:paraId="4AE52B63" w14:textId="77777777"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14:paraId="54BE5519" w14:textId="77777777" w:rsidR="00CA6011" w:rsidRPr="00B93702" w:rsidRDefault="00CA6011" w:rsidP="00826AA7">
            <w:pPr>
              <w:pStyle w:val="TAC"/>
              <w:rPr>
                <w:rFonts w:cs="Arial"/>
                <w:lang w:eastAsia="en-US"/>
              </w:rPr>
            </w:pPr>
            <w:r w:rsidRPr="00B93702">
              <w:rPr>
                <w:rFonts w:cs="Arial"/>
                <w:lang w:eastAsia="en-US"/>
              </w:rPr>
              <w:t>1805 – 1880</w:t>
            </w:r>
          </w:p>
          <w:p w14:paraId="24D37BA5"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603B416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C4A06A8"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EEE31E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2FC25D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E452757"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CFC1FA1" w14:textId="77777777" w:rsidTr="00E82110">
        <w:trPr>
          <w:jc w:val="center"/>
        </w:trPr>
        <w:tc>
          <w:tcPr>
            <w:tcW w:w="1736" w:type="dxa"/>
          </w:tcPr>
          <w:p w14:paraId="22518B00" w14:textId="77777777"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14:paraId="2D4E3733" w14:textId="77777777"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14:paraId="2CA85BD9"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1D84FC6"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27944C1"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14F9A8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5E8BF3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FD6C29D" w14:textId="77777777" w:rsidTr="00E82110">
        <w:trPr>
          <w:jc w:val="center"/>
        </w:trPr>
        <w:tc>
          <w:tcPr>
            <w:tcW w:w="1736" w:type="dxa"/>
          </w:tcPr>
          <w:p w14:paraId="4F56595A" w14:textId="77777777"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14:paraId="3EAEA0D2"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4C5C6AEF"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07F3A1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BE3D047"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DBA2AC7"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A07FF3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08C16BD" w14:textId="77777777" w:rsidTr="00E82110">
        <w:trPr>
          <w:jc w:val="center"/>
        </w:trPr>
        <w:tc>
          <w:tcPr>
            <w:tcW w:w="1736" w:type="dxa"/>
          </w:tcPr>
          <w:p w14:paraId="2CF4CE83" w14:textId="77777777"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14:paraId="46A34A63" w14:textId="77777777"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14:paraId="016986C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864D085"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EA04FB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71E0248"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54A5AD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477D660" w14:textId="77777777" w:rsidTr="00E82110">
        <w:trPr>
          <w:jc w:val="center"/>
        </w:trPr>
        <w:tc>
          <w:tcPr>
            <w:tcW w:w="1736" w:type="dxa"/>
          </w:tcPr>
          <w:p w14:paraId="49513DAE" w14:textId="77777777"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14:paraId="4CB82124" w14:textId="77777777"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14:paraId="4EDC2F4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00DADE5"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7D52FD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89A0CE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8EE9932"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C97D618"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7467F817" w14:textId="77777777"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3A574AE" w14:textId="77777777"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D7A0776"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D7D01F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09713"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A709EE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D8CC61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F744BF9" w14:textId="77777777" w:rsidTr="00E82110">
        <w:trPr>
          <w:jc w:val="center"/>
        </w:trPr>
        <w:tc>
          <w:tcPr>
            <w:tcW w:w="1736" w:type="dxa"/>
          </w:tcPr>
          <w:p w14:paraId="57FD0E9D" w14:textId="77777777"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14:paraId="22268A35" w14:textId="77777777"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14:paraId="3B90DFA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FE1FA8A"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B55624A"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5A888C5"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D93F03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4790477" w14:textId="77777777" w:rsidTr="00E82110">
        <w:trPr>
          <w:jc w:val="center"/>
        </w:trPr>
        <w:tc>
          <w:tcPr>
            <w:tcW w:w="1736" w:type="dxa"/>
          </w:tcPr>
          <w:p w14:paraId="7B9353F0" w14:textId="77777777"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14:paraId="5E081F23"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789F72C7"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803402B"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4FC17F7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D44143B"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7C8FC0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CAD4A76" w14:textId="77777777" w:rsidTr="00E82110">
        <w:trPr>
          <w:jc w:val="center"/>
        </w:trPr>
        <w:tc>
          <w:tcPr>
            <w:tcW w:w="1736" w:type="dxa"/>
          </w:tcPr>
          <w:p w14:paraId="31AD08FF" w14:textId="77777777"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14:paraId="563EE837" w14:textId="77777777"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14:paraId="465F6E0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60DF46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06569FB"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D9FB13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25EDF66"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2AB8BB5" w14:textId="77777777" w:rsidTr="00E82110">
        <w:trPr>
          <w:jc w:val="center"/>
        </w:trPr>
        <w:tc>
          <w:tcPr>
            <w:tcW w:w="1736" w:type="dxa"/>
          </w:tcPr>
          <w:p w14:paraId="5F0E54D3" w14:textId="77777777"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14:paraId="43D91930" w14:textId="77777777"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14:paraId="7AA82DE9"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0F63DEE"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1B297B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5B7359E4"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34C56D1"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A9C4B2F" w14:textId="77777777" w:rsidTr="00E82110">
        <w:trPr>
          <w:jc w:val="center"/>
        </w:trPr>
        <w:tc>
          <w:tcPr>
            <w:tcW w:w="1736" w:type="dxa"/>
          </w:tcPr>
          <w:p w14:paraId="1A1B7B4B" w14:textId="77777777"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14:paraId="2B55AC3D" w14:textId="77777777"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14:paraId="10BD5849"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AF09DDE"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BE5341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30BA25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06054A7"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70A92B8" w14:textId="77777777" w:rsidTr="00E82110">
        <w:trPr>
          <w:jc w:val="center"/>
        </w:trPr>
        <w:tc>
          <w:tcPr>
            <w:tcW w:w="1736" w:type="dxa"/>
          </w:tcPr>
          <w:p w14:paraId="48FD0C9C" w14:textId="77777777"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14:paraId="2ED9A1E7" w14:textId="77777777"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14:paraId="6E24DD9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756501D"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654C230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4E9A49B"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25CA3F5"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0F1368B" w14:textId="77777777" w:rsidTr="00E82110">
        <w:trPr>
          <w:jc w:val="center"/>
        </w:trPr>
        <w:tc>
          <w:tcPr>
            <w:tcW w:w="1736" w:type="dxa"/>
          </w:tcPr>
          <w:p w14:paraId="2BAB76D6" w14:textId="77777777"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14:paraId="6BFABFFD" w14:textId="77777777"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14:paraId="0DA43B5C"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085E201"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B3C394C"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06EF90B"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2C54EC12"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D36948D" w14:textId="77777777" w:rsidTr="00E82110">
        <w:trPr>
          <w:jc w:val="center"/>
        </w:trPr>
        <w:tc>
          <w:tcPr>
            <w:tcW w:w="1736" w:type="dxa"/>
          </w:tcPr>
          <w:p w14:paraId="50C661B0" w14:textId="77777777"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14:paraId="659E8C0E" w14:textId="77777777"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14:paraId="0E6FDD3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4873311"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1BEFF1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74C44F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63FE48A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59F8254" w14:textId="77777777" w:rsidTr="00E82110">
        <w:trPr>
          <w:jc w:val="center"/>
        </w:trPr>
        <w:tc>
          <w:tcPr>
            <w:tcW w:w="1736" w:type="dxa"/>
          </w:tcPr>
          <w:p w14:paraId="21EDA331" w14:textId="77777777" w:rsidR="00CA6011" w:rsidRPr="00B93702" w:rsidRDefault="00CA6011" w:rsidP="00826AA7">
            <w:pPr>
              <w:pStyle w:val="TAL"/>
              <w:rPr>
                <w:rFonts w:cs="Arial"/>
                <w:lang w:eastAsia="en-US"/>
              </w:rPr>
            </w:pPr>
            <w:r w:rsidRPr="00B93702">
              <w:rPr>
                <w:rFonts w:cs="Arial"/>
                <w:lang w:eastAsia="en-US"/>
              </w:rPr>
              <w:t xml:space="preserve">UTRA FDD Band XIX or E-UTRA </w:t>
            </w:r>
            <w:r w:rsidRPr="00B93702">
              <w:rPr>
                <w:rFonts w:cs="Arial"/>
                <w:lang w:eastAsia="en-US"/>
              </w:rPr>
              <w:lastRenderedPageBreak/>
              <w:t>Band 19</w:t>
            </w:r>
          </w:p>
        </w:tc>
        <w:tc>
          <w:tcPr>
            <w:tcW w:w="1555" w:type="dxa"/>
            <w:vAlign w:val="center"/>
          </w:tcPr>
          <w:p w14:paraId="349A4A98" w14:textId="77777777" w:rsidR="00CA6011" w:rsidRPr="00B93702" w:rsidRDefault="00CA6011" w:rsidP="00826AA7">
            <w:pPr>
              <w:pStyle w:val="TAC"/>
              <w:rPr>
                <w:rFonts w:cs="Arial"/>
                <w:lang w:eastAsia="en-US"/>
              </w:rPr>
            </w:pPr>
            <w:r w:rsidRPr="00B93702">
              <w:rPr>
                <w:rFonts w:cs="Arial"/>
                <w:lang w:eastAsia="en-US"/>
              </w:rPr>
              <w:lastRenderedPageBreak/>
              <w:t>875 - 890</w:t>
            </w:r>
          </w:p>
        </w:tc>
        <w:tc>
          <w:tcPr>
            <w:tcW w:w="1139" w:type="dxa"/>
            <w:vAlign w:val="center"/>
          </w:tcPr>
          <w:p w14:paraId="1E2C811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C61EB7C"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4393C57E"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70C5DA0"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070775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666E1484" w14:textId="77777777" w:rsidTr="00E82110">
        <w:trPr>
          <w:jc w:val="center"/>
        </w:trPr>
        <w:tc>
          <w:tcPr>
            <w:tcW w:w="1736" w:type="dxa"/>
          </w:tcPr>
          <w:p w14:paraId="535780B2" w14:textId="77777777" w:rsidR="00CA6011" w:rsidRPr="00B93702" w:rsidRDefault="00CA6011" w:rsidP="00826AA7">
            <w:pPr>
              <w:pStyle w:val="TAL"/>
              <w:rPr>
                <w:rFonts w:cs="Arial"/>
                <w:lang w:eastAsia="en-US"/>
              </w:rPr>
            </w:pPr>
            <w:r w:rsidRPr="00B93702">
              <w:rPr>
                <w:rFonts w:cs="Arial"/>
                <w:lang w:eastAsia="en-US"/>
              </w:rPr>
              <w:t>UTRA FDD Band XX or E-UTRA Band 20</w:t>
            </w:r>
            <w:r w:rsidR="006D1BBF" w:rsidRPr="00B93702">
              <w:rPr>
                <w:rFonts w:cs="Arial"/>
                <w:lang w:eastAsia="en-US"/>
              </w:rPr>
              <w:t xml:space="preserve"> or NR Band n20</w:t>
            </w:r>
          </w:p>
        </w:tc>
        <w:tc>
          <w:tcPr>
            <w:tcW w:w="1555" w:type="dxa"/>
            <w:vAlign w:val="center"/>
          </w:tcPr>
          <w:p w14:paraId="5EF0FEA2" w14:textId="77777777"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14:paraId="5E65821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73D76A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BFD3ED5"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D602F5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E052520"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86CA543" w14:textId="77777777" w:rsidTr="00E82110">
        <w:trPr>
          <w:jc w:val="center"/>
        </w:trPr>
        <w:tc>
          <w:tcPr>
            <w:tcW w:w="1736" w:type="dxa"/>
          </w:tcPr>
          <w:p w14:paraId="2815E844" w14:textId="77777777"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14:paraId="6B7C4A26" w14:textId="77777777"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14:paraId="1A357EA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148A769"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B4B195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B1839A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67CE92"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F924F9B" w14:textId="77777777" w:rsidTr="00E82110">
        <w:trPr>
          <w:jc w:val="center"/>
        </w:trPr>
        <w:tc>
          <w:tcPr>
            <w:tcW w:w="1736" w:type="dxa"/>
          </w:tcPr>
          <w:p w14:paraId="4B0CB64F" w14:textId="77777777"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14:paraId="41BACCAA" w14:textId="77777777"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14:paraId="364A790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21241F5"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1793F3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537B6B23"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0C9FA40"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23B4621" w14:textId="77777777" w:rsidTr="00E82110">
        <w:trPr>
          <w:jc w:val="center"/>
        </w:trPr>
        <w:tc>
          <w:tcPr>
            <w:tcW w:w="1736" w:type="dxa"/>
          </w:tcPr>
          <w:p w14:paraId="4B04A56E" w14:textId="77777777"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14:paraId="0C4B48AD" w14:textId="77777777"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14:paraId="3F2FD4E9" w14:textId="77777777"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14:paraId="2907D419" w14:textId="77777777" w:rsidR="00CA6011" w:rsidRPr="00B93702" w:rsidRDefault="00CA6011" w:rsidP="00D91D8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C609AAD" w14:textId="77777777"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11A9F4A" w14:textId="77777777"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55D9573" w14:textId="77777777" w:rsidR="00CA6011" w:rsidRPr="00B93702" w:rsidRDefault="00CA6011" w:rsidP="00D91D87">
            <w:pPr>
              <w:pStyle w:val="TAC"/>
              <w:rPr>
                <w:rFonts w:cs="v5.0.0"/>
                <w:lang w:eastAsia="en-US"/>
              </w:rPr>
            </w:pPr>
            <w:r w:rsidRPr="00B93702">
              <w:rPr>
                <w:rFonts w:cs="Arial"/>
                <w:lang w:eastAsia="en-US"/>
              </w:rPr>
              <w:t>CW carrier</w:t>
            </w:r>
          </w:p>
        </w:tc>
      </w:tr>
      <w:tr w:rsidR="00B93702" w:rsidRPr="00B93702" w14:paraId="540A154F" w14:textId="77777777" w:rsidTr="00E82110">
        <w:trPr>
          <w:jc w:val="center"/>
        </w:trPr>
        <w:tc>
          <w:tcPr>
            <w:tcW w:w="1736" w:type="dxa"/>
          </w:tcPr>
          <w:p w14:paraId="26FE224D" w14:textId="77777777"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14:paraId="7E76B44B" w14:textId="77777777" w:rsidR="00CA6011" w:rsidRPr="00B93702" w:rsidRDefault="00CA6011" w:rsidP="00033FE9">
            <w:pPr>
              <w:pStyle w:val="TAC"/>
              <w:rPr>
                <w:rFonts w:cs="Arial"/>
                <w:lang w:eastAsia="en-US"/>
              </w:rPr>
            </w:pPr>
            <w:r w:rsidRPr="00B93702">
              <w:rPr>
                <w:rFonts w:cs="Arial"/>
                <w:lang w:eastAsia="en-US"/>
              </w:rPr>
              <w:t>1525 – 1559</w:t>
            </w:r>
          </w:p>
        </w:tc>
        <w:tc>
          <w:tcPr>
            <w:tcW w:w="1139" w:type="dxa"/>
          </w:tcPr>
          <w:p w14:paraId="2AEF96A9" w14:textId="77777777"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14:paraId="44739D26" w14:textId="77777777" w:rsidR="00CA6011" w:rsidRPr="00B93702" w:rsidRDefault="00CA6011" w:rsidP="00033FE9">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26086C9" w14:textId="77777777"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14:paraId="6C1F8789" w14:textId="77777777"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14:paraId="109F8DA8" w14:textId="77777777" w:rsidR="00CA6011" w:rsidRPr="00B93702" w:rsidRDefault="00CA6011" w:rsidP="00033FE9">
            <w:pPr>
              <w:pStyle w:val="TAC"/>
              <w:rPr>
                <w:rFonts w:cs="Arial"/>
                <w:lang w:eastAsia="en-US"/>
              </w:rPr>
            </w:pPr>
            <w:r w:rsidRPr="00B93702">
              <w:rPr>
                <w:rFonts w:cs="v5.0.0"/>
                <w:lang w:eastAsia="en-US"/>
              </w:rPr>
              <w:t>CW carrier</w:t>
            </w:r>
          </w:p>
        </w:tc>
      </w:tr>
      <w:tr w:rsidR="00B93702" w:rsidRPr="00B93702" w14:paraId="72570E49" w14:textId="77777777" w:rsidTr="00E82110">
        <w:trPr>
          <w:jc w:val="center"/>
        </w:trPr>
        <w:tc>
          <w:tcPr>
            <w:tcW w:w="1736" w:type="dxa"/>
          </w:tcPr>
          <w:p w14:paraId="21E06925" w14:textId="77777777"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14:paraId="392E6411" w14:textId="77777777"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14:paraId="43C1BFC9" w14:textId="77777777"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AE7532A" w14:textId="77777777" w:rsidR="00CA6011" w:rsidRPr="00B93702" w:rsidRDefault="00CA6011" w:rsidP="009002E0">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76E6799" w14:textId="77777777"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1891D72" w14:textId="77777777"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43B4F1F" w14:textId="77777777" w:rsidR="00CA6011" w:rsidRPr="00B93702" w:rsidRDefault="00CA6011" w:rsidP="009002E0">
            <w:pPr>
              <w:pStyle w:val="TAC"/>
              <w:rPr>
                <w:rFonts w:cs="Arial"/>
                <w:lang w:eastAsia="en-US"/>
              </w:rPr>
            </w:pPr>
            <w:r w:rsidRPr="00B93702">
              <w:rPr>
                <w:rFonts w:cs="Arial"/>
                <w:lang w:eastAsia="en-US"/>
              </w:rPr>
              <w:t>CW carrier</w:t>
            </w:r>
          </w:p>
        </w:tc>
      </w:tr>
      <w:tr w:rsidR="00B93702" w:rsidRPr="00B93702" w14:paraId="4867D45A" w14:textId="77777777" w:rsidTr="00E82110">
        <w:trPr>
          <w:jc w:val="center"/>
        </w:trPr>
        <w:tc>
          <w:tcPr>
            <w:tcW w:w="1736" w:type="dxa"/>
          </w:tcPr>
          <w:p w14:paraId="10CBEA6F" w14:textId="77777777"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14:paraId="79ED6BBA" w14:textId="77777777"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14:paraId="244AC2BF"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631DDCBF" w14:textId="77777777"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0BAA708B"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14:paraId="24AC4037"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14:paraId="7F284EE6"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3E5F8691" w14:textId="77777777" w:rsidTr="00E82110">
        <w:trPr>
          <w:jc w:val="center"/>
        </w:trPr>
        <w:tc>
          <w:tcPr>
            <w:tcW w:w="1736" w:type="dxa"/>
          </w:tcPr>
          <w:p w14:paraId="524A51D8" w14:textId="77777777"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14:paraId="08329A72"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14:paraId="185BCC20" w14:textId="77777777"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14:paraId="14B2B0C2" w14:textId="77777777" w:rsidR="00CA6011" w:rsidRPr="00B93702" w:rsidRDefault="00CA6011" w:rsidP="007C34D6">
            <w:pPr>
              <w:pStyle w:val="TAC"/>
              <w:rPr>
                <w:rFonts w:cs="Arial"/>
                <w:szCs w:val="18"/>
              </w:rPr>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2633C0BE" w14:textId="77777777"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14:paraId="2A7610B1"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14:paraId="0E6B1DB6"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14:paraId="292C3F1E" w14:textId="77777777" w:rsidTr="00E82110">
        <w:trPr>
          <w:jc w:val="center"/>
        </w:trPr>
        <w:tc>
          <w:tcPr>
            <w:tcW w:w="1736" w:type="dxa"/>
          </w:tcPr>
          <w:p w14:paraId="71BA2C09" w14:textId="77777777"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14:paraId="0E383A6D" w14:textId="77777777"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14:paraId="1E262378"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382B6B17" w14:textId="77777777"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74B8298B"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tcPr>
          <w:p w14:paraId="581EB1AE"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14:paraId="2C93478A"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78F0199E" w14:textId="77777777" w:rsidTr="00E82110">
        <w:trPr>
          <w:jc w:val="center"/>
        </w:trPr>
        <w:tc>
          <w:tcPr>
            <w:tcW w:w="1736" w:type="dxa"/>
          </w:tcPr>
          <w:p w14:paraId="217E2E67" w14:textId="77777777" w:rsidR="00E82110" w:rsidRPr="00B93702" w:rsidRDefault="00E82110" w:rsidP="00E82110">
            <w:pPr>
              <w:pStyle w:val="TAL"/>
              <w:rPr>
                <w:rFonts w:cs="Arial"/>
                <w:lang w:eastAsia="en-US"/>
              </w:rPr>
            </w:pPr>
            <w:r w:rsidRPr="00B93702">
              <w:rPr>
                <w:rFonts w:cs="Arial"/>
                <w:lang w:eastAsia="en-US"/>
              </w:rPr>
              <w:t>E-UTRA Band 29</w:t>
            </w:r>
            <w:r w:rsidR="00C80CA5" w:rsidRPr="003501E9">
              <w:rPr>
                <w:rFonts w:cs="Arial"/>
              </w:rPr>
              <w:t xml:space="preserve"> </w:t>
            </w:r>
            <w:r w:rsidR="00C80CA5" w:rsidRPr="003501E9">
              <w:rPr>
                <w:rFonts w:cs="Arial"/>
                <w:lang w:val="sv-SE"/>
              </w:rPr>
              <w:t>or NR Band n29</w:t>
            </w:r>
          </w:p>
        </w:tc>
        <w:tc>
          <w:tcPr>
            <w:tcW w:w="1555" w:type="dxa"/>
            <w:vAlign w:val="center"/>
          </w:tcPr>
          <w:p w14:paraId="00C6EA5B" w14:textId="77777777"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14:paraId="6A195CBA"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A074A33"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4B66AC8"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52B55D8"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7A891B7A"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8C62F1D" w14:textId="77777777" w:rsidTr="00E82110">
        <w:trPr>
          <w:jc w:val="center"/>
        </w:trPr>
        <w:tc>
          <w:tcPr>
            <w:tcW w:w="1736" w:type="dxa"/>
          </w:tcPr>
          <w:p w14:paraId="2E13BDCF" w14:textId="77777777"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14:paraId="466567F8" w14:textId="77777777"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14:paraId="3B5270A8"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4B8B585"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1D189D0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44C52EE"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F16624F"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E60454D" w14:textId="77777777" w:rsidTr="00E82110">
        <w:trPr>
          <w:jc w:val="center"/>
        </w:trPr>
        <w:tc>
          <w:tcPr>
            <w:tcW w:w="1736" w:type="dxa"/>
          </w:tcPr>
          <w:p w14:paraId="160A5124" w14:textId="77777777"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14:paraId="24D7913F" w14:textId="77777777"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14:paraId="7CEBD614"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E80C64E"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2D44A715"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DCA9723"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2014F0A2"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DE86AEB" w14:textId="77777777" w:rsidTr="00E82110">
        <w:trPr>
          <w:jc w:val="center"/>
        </w:trPr>
        <w:tc>
          <w:tcPr>
            <w:tcW w:w="1736" w:type="dxa"/>
          </w:tcPr>
          <w:p w14:paraId="2E4F7BA2" w14:textId="77777777"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14:paraId="3A46B577" w14:textId="77777777" w:rsidR="00E82110" w:rsidRPr="00B93702" w:rsidRDefault="00E82110" w:rsidP="00E82110">
            <w:pPr>
              <w:pStyle w:val="TAC"/>
              <w:rPr>
                <w:rFonts w:cs="Arial"/>
                <w:lang w:eastAsia="en-US"/>
              </w:rPr>
            </w:pPr>
            <w:r w:rsidRPr="00B93702">
              <w:rPr>
                <w:rFonts w:cs="Arial"/>
                <w:lang w:eastAsia="en-US"/>
              </w:rPr>
              <w:t>1452 – 1496</w:t>
            </w:r>
          </w:p>
          <w:p w14:paraId="45AC783D" w14:textId="77777777"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14:paraId="048D861E"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445EEB17" w14:textId="77777777"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086DA20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0EEBE9C"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12136A79"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4BDFE3AC" w14:textId="77777777" w:rsidTr="00E82110">
        <w:trPr>
          <w:jc w:val="center"/>
        </w:trPr>
        <w:tc>
          <w:tcPr>
            <w:tcW w:w="1736" w:type="dxa"/>
          </w:tcPr>
          <w:p w14:paraId="285A6D60" w14:textId="77777777"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14:paraId="3022B19A" w14:textId="77777777"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14:paraId="3E041D7D"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EEC1542"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1F85E72"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04BEA3F"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663A8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8A2E91E" w14:textId="77777777" w:rsidTr="00E82110">
        <w:trPr>
          <w:jc w:val="center"/>
        </w:trPr>
        <w:tc>
          <w:tcPr>
            <w:tcW w:w="1736" w:type="dxa"/>
          </w:tcPr>
          <w:p w14:paraId="672E11ED" w14:textId="77777777"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14:paraId="6D72A622" w14:textId="77777777"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14:paraId="625C5BEA"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C3EF9B3"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6FE0BC3"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B161979"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9DC046E"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24DF7492" w14:textId="77777777" w:rsidTr="00E82110">
        <w:trPr>
          <w:jc w:val="center"/>
        </w:trPr>
        <w:tc>
          <w:tcPr>
            <w:tcW w:w="1736" w:type="dxa"/>
          </w:tcPr>
          <w:p w14:paraId="4CD61916" w14:textId="77777777"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14:paraId="4C8D3E21" w14:textId="77777777" w:rsidR="00E82110" w:rsidRPr="00B93702" w:rsidRDefault="00E82110" w:rsidP="00E82110">
            <w:pPr>
              <w:pStyle w:val="TAC"/>
              <w:rPr>
                <w:rFonts w:cs="Arial"/>
                <w:lang w:eastAsia="en-US"/>
              </w:rPr>
            </w:pPr>
            <w:r w:rsidRPr="00B93702">
              <w:rPr>
                <w:rFonts w:cs="Arial"/>
                <w:lang w:eastAsia="en-US"/>
              </w:rPr>
              <w:t>1850-1910</w:t>
            </w:r>
          </w:p>
          <w:p w14:paraId="6195495C" w14:textId="77777777" w:rsidR="00E82110" w:rsidRPr="00B93702" w:rsidRDefault="00E82110" w:rsidP="00E82110">
            <w:pPr>
              <w:pStyle w:val="TAC"/>
              <w:rPr>
                <w:rFonts w:cs="Arial"/>
                <w:lang w:eastAsia="en-US"/>
              </w:rPr>
            </w:pPr>
          </w:p>
        </w:tc>
        <w:tc>
          <w:tcPr>
            <w:tcW w:w="1139" w:type="dxa"/>
            <w:vAlign w:val="center"/>
          </w:tcPr>
          <w:p w14:paraId="372C324D"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59292AF"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53120DD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6A95814"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9A4DDD7"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B7C3C7C" w14:textId="77777777" w:rsidTr="00E82110">
        <w:trPr>
          <w:jc w:val="center"/>
        </w:trPr>
        <w:tc>
          <w:tcPr>
            <w:tcW w:w="1736" w:type="dxa"/>
          </w:tcPr>
          <w:p w14:paraId="2B87DB5C" w14:textId="77777777"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14:paraId="15F7157E" w14:textId="77777777"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14:paraId="430037AC"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A64A476"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206410D"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44FA3EB4"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F4454F6"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17B8FB52" w14:textId="77777777" w:rsidTr="00E82110">
        <w:trPr>
          <w:jc w:val="center"/>
        </w:trPr>
        <w:tc>
          <w:tcPr>
            <w:tcW w:w="1736" w:type="dxa"/>
          </w:tcPr>
          <w:p w14:paraId="38290FBA" w14:textId="77777777"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14:paraId="1A4D32A2" w14:textId="77777777"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14:paraId="1E9C1F1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661453D"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CAA227B"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5F9A30C"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4F0DF72"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14394D8" w14:textId="77777777" w:rsidTr="00E82110">
        <w:trPr>
          <w:jc w:val="center"/>
        </w:trPr>
        <w:tc>
          <w:tcPr>
            <w:tcW w:w="1736" w:type="dxa"/>
          </w:tcPr>
          <w:p w14:paraId="2E8E49A3" w14:textId="77777777"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14:paraId="23ABCBAE" w14:textId="77777777"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14:paraId="10B1A768"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A70086B"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6FF96DD"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64B5349"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2C6D76E"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4B7B32B" w14:textId="77777777" w:rsidTr="00E82110">
        <w:trPr>
          <w:jc w:val="center"/>
        </w:trPr>
        <w:tc>
          <w:tcPr>
            <w:tcW w:w="1736" w:type="dxa"/>
          </w:tcPr>
          <w:p w14:paraId="18B1DBF1" w14:textId="77777777"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14:paraId="7A4F6C3D" w14:textId="77777777"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14:paraId="53F854A3"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8D3C5CE"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F5872C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2F395C8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69F34C1"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1368F003" w14:textId="77777777" w:rsidTr="00E82110">
        <w:trPr>
          <w:jc w:val="center"/>
        </w:trPr>
        <w:tc>
          <w:tcPr>
            <w:tcW w:w="1736" w:type="dxa"/>
          </w:tcPr>
          <w:p w14:paraId="76615767" w14:textId="77777777"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14:paraId="0F630202" w14:textId="77777777"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14:paraId="6450B64E"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76EB54B"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D2DA163"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A953413"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8FB7FF6"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141EEEED" w14:textId="77777777" w:rsidTr="00E82110">
        <w:trPr>
          <w:jc w:val="center"/>
        </w:trPr>
        <w:tc>
          <w:tcPr>
            <w:tcW w:w="1736" w:type="dxa"/>
          </w:tcPr>
          <w:p w14:paraId="3BCC6F4B" w14:textId="77777777"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14:paraId="2CD65FAC" w14:textId="77777777"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14:paraId="372111A4"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AAE9759"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6F0F1D8"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447AD45E"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731FF61"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9AFADF5" w14:textId="77777777" w:rsidTr="00E82110">
        <w:trPr>
          <w:jc w:val="center"/>
        </w:trPr>
        <w:tc>
          <w:tcPr>
            <w:tcW w:w="1736" w:type="dxa"/>
          </w:tcPr>
          <w:p w14:paraId="01C0C6E7" w14:textId="77777777" w:rsidR="00E82110" w:rsidRPr="00B93702" w:rsidRDefault="00E82110" w:rsidP="00E82110">
            <w:pPr>
              <w:pStyle w:val="TAL"/>
              <w:rPr>
                <w:rFonts w:cs="Arial"/>
                <w:lang w:eastAsia="en-US"/>
              </w:rPr>
            </w:pPr>
            <w:r w:rsidRPr="00B93702">
              <w:rPr>
                <w:rFonts w:cs="Arial"/>
                <w:lang w:eastAsia="en-US"/>
              </w:rPr>
              <w:t>E-UTRA Band 42</w:t>
            </w:r>
          </w:p>
        </w:tc>
        <w:tc>
          <w:tcPr>
            <w:tcW w:w="1555" w:type="dxa"/>
          </w:tcPr>
          <w:p w14:paraId="5B9B465C" w14:textId="77777777"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14:paraId="6EE72B5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5767303"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1C26FBCE"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E96CCC7"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A3AB7F3"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727B696" w14:textId="77777777" w:rsidTr="00E82110">
        <w:trPr>
          <w:jc w:val="center"/>
        </w:trPr>
        <w:tc>
          <w:tcPr>
            <w:tcW w:w="1736" w:type="dxa"/>
          </w:tcPr>
          <w:p w14:paraId="43B17130" w14:textId="77777777" w:rsidR="00E82110" w:rsidRPr="00B93702" w:rsidRDefault="00E82110" w:rsidP="00E82110">
            <w:pPr>
              <w:pStyle w:val="TAL"/>
              <w:rPr>
                <w:rFonts w:cs="Arial"/>
                <w:lang w:eastAsia="en-US"/>
              </w:rPr>
            </w:pPr>
            <w:r w:rsidRPr="00B93702">
              <w:rPr>
                <w:rFonts w:cs="Arial"/>
                <w:lang w:eastAsia="en-US"/>
              </w:rPr>
              <w:t>E-UTRA Band 43</w:t>
            </w:r>
          </w:p>
        </w:tc>
        <w:tc>
          <w:tcPr>
            <w:tcW w:w="1555" w:type="dxa"/>
          </w:tcPr>
          <w:p w14:paraId="09500878" w14:textId="77777777"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14:paraId="5E61A8C0"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393C0B0"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654123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24B2ECE"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94F6D7A"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E104F8C" w14:textId="77777777" w:rsidTr="00E82110">
        <w:trPr>
          <w:jc w:val="center"/>
        </w:trPr>
        <w:tc>
          <w:tcPr>
            <w:tcW w:w="1736" w:type="dxa"/>
          </w:tcPr>
          <w:p w14:paraId="79948D74" w14:textId="77777777"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14:paraId="530389BC" w14:textId="77777777"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14:paraId="49C7CF08"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115E48A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91664AB"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B20D5D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5B7FA7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3BE573AE" w14:textId="77777777" w:rsidTr="00E82110">
        <w:trPr>
          <w:jc w:val="center"/>
        </w:trPr>
        <w:tc>
          <w:tcPr>
            <w:tcW w:w="1736" w:type="dxa"/>
          </w:tcPr>
          <w:p w14:paraId="22C856B3" w14:textId="77777777"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14:paraId="7AB2C446" w14:textId="77777777"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14:paraId="3720BAED" w14:textId="77777777"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14:paraId="7DAFD58F"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5DA0C961"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7C5A86F2"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37F7E3A8" w14:textId="77777777" w:rsidR="00E82110" w:rsidRPr="00B93702" w:rsidRDefault="00E82110" w:rsidP="00E82110">
            <w:pPr>
              <w:pStyle w:val="TAC"/>
              <w:rPr>
                <w:lang w:eastAsia="ja-JP"/>
              </w:rPr>
            </w:pPr>
            <w:r w:rsidRPr="00B93702">
              <w:rPr>
                <w:lang w:eastAsia="ja-JP"/>
              </w:rPr>
              <w:t>CW carrier</w:t>
            </w:r>
          </w:p>
        </w:tc>
      </w:tr>
      <w:tr w:rsidR="00B93702" w:rsidRPr="00B93702" w14:paraId="5CC9FB4F" w14:textId="77777777" w:rsidTr="00E82110">
        <w:trPr>
          <w:jc w:val="center"/>
        </w:trPr>
        <w:tc>
          <w:tcPr>
            <w:tcW w:w="1736" w:type="dxa"/>
          </w:tcPr>
          <w:p w14:paraId="6C93B745" w14:textId="77777777"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14:paraId="79EAC2D5" w14:textId="77777777"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14:paraId="3E414D74" w14:textId="77777777" w:rsidR="00E82110" w:rsidRPr="00B93702" w:rsidRDefault="00E82110" w:rsidP="00E82110">
            <w:pPr>
              <w:pStyle w:val="TAC"/>
              <w:rPr>
                <w:lang w:eastAsia="ja-JP"/>
              </w:rPr>
            </w:pPr>
            <w:r w:rsidRPr="00B93702">
              <w:rPr>
                <w:lang w:eastAsia="ja-JP"/>
              </w:rPr>
              <w:t>N/A</w:t>
            </w:r>
          </w:p>
        </w:tc>
        <w:tc>
          <w:tcPr>
            <w:tcW w:w="1134" w:type="dxa"/>
            <w:vAlign w:val="center"/>
          </w:tcPr>
          <w:p w14:paraId="6A454084"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7DC8FEF0"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22E9281D"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65B49BCD" w14:textId="77777777" w:rsidR="00E82110" w:rsidRPr="00B93702" w:rsidRDefault="00E82110" w:rsidP="00E82110">
            <w:pPr>
              <w:pStyle w:val="TAC"/>
              <w:rPr>
                <w:lang w:eastAsia="ja-JP"/>
              </w:rPr>
            </w:pPr>
            <w:r w:rsidRPr="00B93702">
              <w:rPr>
                <w:lang w:eastAsia="ja-JP"/>
              </w:rPr>
              <w:t>CW carrier</w:t>
            </w:r>
          </w:p>
        </w:tc>
      </w:tr>
      <w:tr w:rsidR="00B93702" w:rsidRPr="00B93702" w14:paraId="29D87396" w14:textId="77777777" w:rsidTr="00E82110">
        <w:trPr>
          <w:jc w:val="center"/>
        </w:trPr>
        <w:tc>
          <w:tcPr>
            <w:tcW w:w="1736" w:type="dxa"/>
          </w:tcPr>
          <w:p w14:paraId="4BBAFEDC" w14:textId="77777777" w:rsidR="00E82110" w:rsidRPr="00B93702" w:rsidRDefault="00E82110" w:rsidP="00E82110">
            <w:pPr>
              <w:pStyle w:val="TAL"/>
              <w:rPr>
                <w:lang w:eastAsia="ja-JP"/>
              </w:rPr>
            </w:pPr>
            <w:r w:rsidRPr="00B93702">
              <w:rPr>
                <w:lang w:eastAsia="ja-JP"/>
              </w:rPr>
              <w:t>E-UTRA Band 48</w:t>
            </w:r>
            <w:r w:rsidR="00C47888" w:rsidRPr="00B93702">
              <w:rPr>
                <w:rFonts w:cs="Arial"/>
              </w:rPr>
              <w:t xml:space="preserve"> </w:t>
            </w:r>
            <w:r w:rsidR="00C47888" w:rsidRPr="00B93702">
              <w:rPr>
                <w:rFonts w:cs="Arial"/>
              </w:rPr>
              <w:lastRenderedPageBreak/>
              <w:t>or NR Band n48</w:t>
            </w:r>
          </w:p>
        </w:tc>
        <w:tc>
          <w:tcPr>
            <w:tcW w:w="1555" w:type="dxa"/>
            <w:vAlign w:val="center"/>
          </w:tcPr>
          <w:p w14:paraId="5FD00CBF" w14:textId="77777777" w:rsidR="00E82110" w:rsidRPr="00B93702" w:rsidRDefault="00E82110" w:rsidP="00E82110">
            <w:pPr>
              <w:pStyle w:val="TAC"/>
              <w:rPr>
                <w:lang w:eastAsia="zh-CN"/>
              </w:rPr>
            </w:pPr>
            <w:r w:rsidRPr="00B93702">
              <w:rPr>
                <w:lang w:eastAsia="zh-CN"/>
              </w:rPr>
              <w:lastRenderedPageBreak/>
              <w:t>3550 - 3700</w:t>
            </w:r>
          </w:p>
        </w:tc>
        <w:tc>
          <w:tcPr>
            <w:tcW w:w="1139" w:type="dxa"/>
            <w:vAlign w:val="center"/>
          </w:tcPr>
          <w:p w14:paraId="4B85D886" w14:textId="77777777"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14:paraId="68D05E0D"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1CB4FC9B"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664B7EA7"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7946BD48" w14:textId="77777777" w:rsidR="00E82110" w:rsidRPr="00B93702" w:rsidRDefault="00E82110" w:rsidP="00E82110">
            <w:pPr>
              <w:pStyle w:val="TAC"/>
              <w:rPr>
                <w:lang w:eastAsia="ja-JP"/>
              </w:rPr>
            </w:pPr>
            <w:r w:rsidRPr="00B93702">
              <w:rPr>
                <w:lang w:eastAsia="ja-JP"/>
              </w:rPr>
              <w:t>CW carrier</w:t>
            </w:r>
          </w:p>
        </w:tc>
      </w:tr>
      <w:tr w:rsidR="00B93702" w:rsidRPr="00B93702" w14:paraId="0F7F8257" w14:textId="77777777" w:rsidTr="00E82110">
        <w:trPr>
          <w:jc w:val="center"/>
        </w:trPr>
        <w:tc>
          <w:tcPr>
            <w:tcW w:w="1736" w:type="dxa"/>
          </w:tcPr>
          <w:p w14:paraId="6FD701DA" w14:textId="77777777" w:rsidR="00E82110" w:rsidRPr="00B93702" w:rsidRDefault="00E82110" w:rsidP="00E82110">
            <w:pPr>
              <w:pStyle w:val="TAL"/>
              <w:rPr>
                <w:lang w:eastAsia="ja-JP"/>
              </w:rPr>
            </w:pPr>
            <w:r w:rsidRPr="00B93702">
              <w:rPr>
                <w:lang w:eastAsia="ja-JP"/>
              </w:rPr>
              <w:t>E-UTRA Band 49</w:t>
            </w:r>
          </w:p>
        </w:tc>
        <w:tc>
          <w:tcPr>
            <w:tcW w:w="1555" w:type="dxa"/>
            <w:vAlign w:val="center"/>
          </w:tcPr>
          <w:p w14:paraId="266F0986" w14:textId="77777777" w:rsidR="00E82110" w:rsidRPr="00B93702" w:rsidRDefault="00E82110" w:rsidP="00E82110">
            <w:pPr>
              <w:pStyle w:val="TAC"/>
              <w:rPr>
                <w:lang w:eastAsia="zh-CN"/>
              </w:rPr>
            </w:pPr>
            <w:r w:rsidRPr="00B93702">
              <w:rPr>
                <w:lang w:eastAsia="zh-CN"/>
              </w:rPr>
              <w:t>3550 - 3700</w:t>
            </w:r>
          </w:p>
        </w:tc>
        <w:tc>
          <w:tcPr>
            <w:tcW w:w="1139" w:type="dxa"/>
            <w:vAlign w:val="center"/>
          </w:tcPr>
          <w:p w14:paraId="0CCD20F1" w14:textId="77777777" w:rsidR="00E82110" w:rsidRPr="00B93702" w:rsidRDefault="00E82110" w:rsidP="00E82110">
            <w:pPr>
              <w:pStyle w:val="TAC"/>
              <w:rPr>
                <w:lang w:eastAsia="ja-JP"/>
              </w:rPr>
            </w:pPr>
            <w:r w:rsidRPr="00B93702">
              <w:rPr>
                <w:lang w:eastAsia="ja-JP"/>
              </w:rPr>
              <w:t>N/A</w:t>
            </w:r>
          </w:p>
        </w:tc>
        <w:tc>
          <w:tcPr>
            <w:tcW w:w="1134" w:type="dxa"/>
            <w:vAlign w:val="center"/>
          </w:tcPr>
          <w:p w14:paraId="34756710" w14:textId="77777777" w:rsidR="00E82110" w:rsidRPr="00B93702" w:rsidRDefault="00E82110" w:rsidP="00E82110">
            <w:pPr>
              <w:pStyle w:val="TAC"/>
              <w:rPr>
                <w:lang w:eastAsia="ja-JP"/>
              </w:rPr>
            </w:pPr>
            <w:r w:rsidRPr="00B93702">
              <w:rPr>
                <w:lang w:eastAsia="ja-JP"/>
              </w:rPr>
              <w:t>N/A</w:t>
            </w:r>
          </w:p>
        </w:tc>
        <w:tc>
          <w:tcPr>
            <w:tcW w:w="1134" w:type="dxa"/>
            <w:vAlign w:val="center"/>
          </w:tcPr>
          <w:p w14:paraId="16FF9C6B"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672072E9"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62E53DC4" w14:textId="77777777" w:rsidR="00E82110" w:rsidRPr="00B93702" w:rsidRDefault="00E82110" w:rsidP="00E82110">
            <w:pPr>
              <w:pStyle w:val="TAC"/>
              <w:rPr>
                <w:lang w:eastAsia="ja-JP"/>
              </w:rPr>
            </w:pPr>
            <w:r w:rsidRPr="00B93702">
              <w:rPr>
                <w:lang w:eastAsia="ja-JP"/>
              </w:rPr>
              <w:t>CW carrier</w:t>
            </w:r>
          </w:p>
        </w:tc>
      </w:tr>
      <w:tr w:rsidR="00B93702" w:rsidRPr="00B93702" w14:paraId="0561021A" w14:textId="77777777" w:rsidTr="00E82110">
        <w:trPr>
          <w:jc w:val="center"/>
        </w:trPr>
        <w:tc>
          <w:tcPr>
            <w:tcW w:w="1736" w:type="dxa"/>
          </w:tcPr>
          <w:p w14:paraId="29B7F9EE" w14:textId="77777777"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14:paraId="11FBED64" w14:textId="77777777" w:rsidR="00E82110" w:rsidRPr="00B93702" w:rsidRDefault="00E82110" w:rsidP="00E82110">
            <w:pPr>
              <w:pStyle w:val="TAC"/>
              <w:rPr>
                <w:lang w:eastAsia="zh-CN"/>
              </w:rPr>
            </w:pPr>
            <w:r w:rsidRPr="00B93702">
              <w:rPr>
                <w:lang w:eastAsia="zh-CN"/>
              </w:rPr>
              <w:t>1432 - 1517</w:t>
            </w:r>
          </w:p>
        </w:tc>
        <w:tc>
          <w:tcPr>
            <w:tcW w:w="1139" w:type="dxa"/>
            <w:vAlign w:val="center"/>
          </w:tcPr>
          <w:p w14:paraId="08CEC536" w14:textId="77777777" w:rsidR="00E82110" w:rsidRPr="00B93702" w:rsidRDefault="00E82110" w:rsidP="00E82110">
            <w:pPr>
              <w:pStyle w:val="TAC"/>
              <w:rPr>
                <w:lang w:eastAsia="ja-JP"/>
              </w:rPr>
            </w:pPr>
            <w:r w:rsidRPr="00B93702">
              <w:rPr>
                <w:lang w:eastAsia="ja-JP"/>
              </w:rPr>
              <w:t>+16</w:t>
            </w:r>
          </w:p>
        </w:tc>
        <w:tc>
          <w:tcPr>
            <w:tcW w:w="1134" w:type="dxa"/>
            <w:vAlign w:val="center"/>
          </w:tcPr>
          <w:p w14:paraId="7F705EB6"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14EE71DE"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A930DF8"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168B9F0A" w14:textId="77777777" w:rsidR="00E82110" w:rsidRPr="00B93702" w:rsidRDefault="00E82110" w:rsidP="00E82110">
            <w:pPr>
              <w:pStyle w:val="TAC"/>
              <w:rPr>
                <w:lang w:eastAsia="ja-JP"/>
              </w:rPr>
            </w:pPr>
            <w:r w:rsidRPr="00B93702">
              <w:rPr>
                <w:lang w:eastAsia="ja-JP"/>
              </w:rPr>
              <w:t>CW carrier</w:t>
            </w:r>
          </w:p>
        </w:tc>
      </w:tr>
      <w:tr w:rsidR="00B93702" w:rsidRPr="00B93702" w14:paraId="15DF0E98" w14:textId="77777777" w:rsidTr="00E82110">
        <w:trPr>
          <w:jc w:val="center"/>
        </w:trPr>
        <w:tc>
          <w:tcPr>
            <w:tcW w:w="1736" w:type="dxa"/>
          </w:tcPr>
          <w:p w14:paraId="759A4D26" w14:textId="77777777"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14:paraId="3B8EA35D" w14:textId="77777777" w:rsidR="00E82110" w:rsidRPr="00B93702" w:rsidRDefault="00E82110" w:rsidP="00E82110">
            <w:pPr>
              <w:pStyle w:val="TAC"/>
              <w:rPr>
                <w:lang w:eastAsia="zh-CN"/>
              </w:rPr>
            </w:pPr>
            <w:r w:rsidRPr="00B93702">
              <w:rPr>
                <w:lang w:eastAsia="zh-CN"/>
              </w:rPr>
              <w:t>1427 - 1432</w:t>
            </w:r>
          </w:p>
        </w:tc>
        <w:tc>
          <w:tcPr>
            <w:tcW w:w="1139" w:type="dxa"/>
            <w:vAlign w:val="center"/>
          </w:tcPr>
          <w:p w14:paraId="6A1E0AAA" w14:textId="77777777" w:rsidR="00E82110" w:rsidRPr="00B93702" w:rsidRDefault="00E82110" w:rsidP="00E82110">
            <w:pPr>
              <w:pStyle w:val="TAC"/>
              <w:rPr>
                <w:lang w:eastAsia="ja-JP"/>
              </w:rPr>
            </w:pPr>
            <w:r w:rsidRPr="00B93702">
              <w:rPr>
                <w:lang w:eastAsia="ja-JP"/>
              </w:rPr>
              <w:t>N/A</w:t>
            </w:r>
          </w:p>
        </w:tc>
        <w:tc>
          <w:tcPr>
            <w:tcW w:w="1134" w:type="dxa"/>
            <w:vAlign w:val="center"/>
          </w:tcPr>
          <w:p w14:paraId="1D8BFA78" w14:textId="77777777" w:rsidR="00E82110" w:rsidRPr="00B93702" w:rsidRDefault="00E82110" w:rsidP="00E82110">
            <w:pPr>
              <w:pStyle w:val="TAC"/>
              <w:rPr>
                <w:lang w:eastAsia="ja-JP"/>
              </w:rPr>
            </w:pPr>
            <w:r w:rsidRPr="00B93702">
              <w:rPr>
                <w:lang w:eastAsia="ja-JP"/>
              </w:rPr>
              <w:t>N/A</w:t>
            </w:r>
          </w:p>
        </w:tc>
        <w:tc>
          <w:tcPr>
            <w:tcW w:w="1134" w:type="dxa"/>
            <w:vAlign w:val="center"/>
          </w:tcPr>
          <w:p w14:paraId="1E1497DA"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71239E6"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3143ECC5" w14:textId="77777777" w:rsidR="00E82110" w:rsidRPr="00B93702" w:rsidRDefault="00E82110" w:rsidP="00E82110">
            <w:pPr>
              <w:pStyle w:val="TAC"/>
              <w:rPr>
                <w:lang w:eastAsia="ja-JP"/>
              </w:rPr>
            </w:pPr>
            <w:r w:rsidRPr="00B93702">
              <w:rPr>
                <w:lang w:eastAsia="ja-JP"/>
              </w:rPr>
              <w:t>CW carrier</w:t>
            </w:r>
          </w:p>
        </w:tc>
      </w:tr>
      <w:tr w:rsidR="00B93702" w:rsidRPr="00B93702" w14:paraId="4795417A" w14:textId="77777777" w:rsidTr="00E82110">
        <w:trPr>
          <w:jc w:val="center"/>
        </w:trPr>
        <w:tc>
          <w:tcPr>
            <w:tcW w:w="1736" w:type="dxa"/>
          </w:tcPr>
          <w:p w14:paraId="293FAC92" w14:textId="77777777" w:rsidR="00E82110" w:rsidRPr="00B93702" w:rsidRDefault="00E82110" w:rsidP="00E82110">
            <w:pPr>
              <w:pStyle w:val="TAL"/>
              <w:rPr>
                <w:rFonts w:cs="Arial"/>
              </w:rPr>
            </w:pPr>
            <w:r w:rsidRPr="00B93702">
              <w:rPr>
                <w:rFonts w:cs="Arial"/>
              </w:rPr>
              <w:t>E-UTRA Band 52</w:t>
            </w:r>
          </w:p>
        </w:tc>
        <w:tc>
          <w:tcPr>
            <w:tcW w:w="1555" w:type="dxa"/>
          </w:tcPr>
          <w:p w14:paraId="0ACC1E3B" w14:textId="77777777"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14:paraId="53B071F5" w14:textId="77777777" w:rsidR="00E82110" w:rsidRPr="00B93702" w:rsidRDefault="00E82110" w:rsidP="00E82110">
            <w:pPr>
              <w:pStyle w:val="TAC"/>
              <w:rPr>
                <w:rFonts w:cs="Arial"/>
              </w:rPr>
            </w:pPr>
            <w:r w:rsidRPr="00B93702">
              <w:rPr>
                <w:rFonts w:cs="Arial"/>
              </w:rPr>
              <w:t>+16**</w:t>
            </w:r>
          </w:p>
        </w:tc>
        <w:tc>
          <w:tcPr>
            <w:tcW w:w="1134" w:type="dxa"/>
            <w:vAlign w:val="center"/>
          </w:tcPr>
          <w:p w14:paraId="3310AA82" w14:textId="77777777" w:rsidR="00E82110" w:rsidRPr="00B93702" w:rsidRDefault="00E82110" w:rsidP="00E82110">
            <w:pPr>
              <w:pStyle w:val="TAC"/>
              <w:rPr>
                <w:rFonts w:cs="Arial"/>
              </w:rPr>
            </w:pPr>
            <w:r w:rsidRPr="00B93702">
              <w:rPr>
                <w:rFonts w:cs="Arial"/>
              </w:rPr>
              <w:t>+</w:t>
            </w:r>
            <w:r w:rsidRPr="00B93702">
              <w:rPr>
                <w:rFonts w:eastAsia="SimSun" w:cs="Arial"/>
                <w:lang w:eastAsia="zh-CN"/>
              </w:rPr>
              <w:t>8</w:t>
            </w:r>
          </w:p>
        </w:tc>
        <w:tc>
          <w:tcPr>
            <w:tcW w:w="1134" w:type="dxa"/>
            <w:vAlign w:val="center"/>
          </w:tcPr>
          <w:p w14:paraId="216A0349" w14:textId="77777777" w:rsidR="00E82110" w:rsidRPr="00B93702" w:rsidRDefault="00E82110" w:rsidP="00E82110">
            <w:pPr>
              <w:pStyle w:val="TAC"/>
              <w:rPr>
                <w:rFonts w:cs="Arial"/>
              </w:rPr>
            </w:pPr>
            <w:r w:rsidRPr="00B93702">
              <w:rPr>
                <w:rFonts w:cs="Arial"/>
              </w:rPr>
              <w:t>-6</w:t>
            </w:r>
          </w:p>
        </w:tc>
        <w:tc>
          <w:tcPr>
            <w:tcW w:w="1738" w:type="dxa"/>
            <w:vAlign w:val="center"/>
          </w:tcPr>
          <w:p w14:paraId="7B0CDAFD" w14:textId="77777777"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73A0316" w14:textId="77777777" w:rsidR="00E82110" w:rsidRPr="00B93702" w:rsidRDefault="00E82110" w:rsidP="00E82110">
            <w:pPr>
              <w:pStyle w:val="TAC"/>
              <w:rPr>
                <w:rFonts w:cs="Arial"/>
              </w:rPr>
            </w:pPr>
            <w:r w:rsidRPr="00B93702">
              <w:rPr>
                <w:rFonts w:cs="Arial"/>
              </w:rPr>
              <w:t>CW carrier</w:t>
            </w:r>
          </w:p>
        </w:tc>
      </w:tr>
      <w:tr w:rsidR="00B93702" w:rsidRPr="00B93702" w14:paraId="43081496" w14:textId="77777777" w:rsidTr="00E82110">
        <w:trPr>
          <w:jc w:val="center"/>
        </w:trPr>
        <w:tc>
          <w:tcPr>
            <w:tcW w:w="1736" w:type="dxa"/>
          </w:tcPr>
          <w:p w14:paraId="43FDC108" w14:textId="77777777" w:rsidR="00D96E9D" w:rsidRPr="00B93702" w:rsidRDefault="00D96E9D" w:rsidP="00D96E9D">
            <w:pPr>
              <w:pStyle w:val="TAL"/>
              <w:rPr>
                <w:rFonts w:cs="Arial"/>
              </w:rPr>
            </w:pPr>
            <w:r w:rsidRPr="00B93702">
              <w:rPr>
                <w:rFonts w:cs="Arial"/>
              </w:rPr>
              <w:t>E-UTRA Band 53</w:t>
            </w:r>
          </w:p>
        </w:tc>
        <w:tc>
          <w:tcPr>
            <w:tcW w:w="1555" w:type="dxa"/>
          </w:tcPr>
          <w:p w14:paraId="78E33654"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14:paraId="3FA84055" w14:textId="77777777" w:rsidR="00D96E9D" w:rsidRPr="00B93702" w:rsidRDefault="00D96E9D" w:rsidP="00D96E9D">
            <w:pPr>
              <w:pStyle w:val="TAC"/>
              <w:rPr>
                <w:rFonts w:cs="Arial"/>
              </w:rPr>
            </w:pPr>
            <w:r w:rsidRPr="00B93702">
              <w:rPr>
                <w:rFonts w:cs="Arial"/>
              </w:rPr>
              <w:t>N/A</w:t>
            </w:r>
          </w:p>
        </w:tc>
        <w:tc>
          <w:tcPr>
            <w:tcW w:w="1134" w:type="dxa"/>
            <w:vAlign w:val="center"/>
          </w:tcPr>
          <w:p w14:paraId="34B8D49F"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31C1A623" w14:textId="77777777" w:rsidR="00D96E9D" w:rsidRPr="00B93702" w:rsidRDefault="00D96E9D" w:rsidP="00D96E9D">
            <w:pPr>
              <w:pStyle w:val="TAC"/>
              <w:rPr>
                <w:rFonts w:cs="Arial"/>
              </w:rPr>
            </w:pPr>
            <w:r w:rsidRPr="00B93702">
              <w:rPr>
                <w:rFonts w:cs="Arial"/>
              </w:rPr>
              <w:t>-6</w:t>
            </w:r>
          </w:p>
        </w:tc>
        <w:tc>
          <w:tcPr>
            <w:tcW w:w="1738" w:type="dxa"/>
            <w:vAlign w:val="center"/>
          </w:tcPr>
          <w:p w14:paraId="6D0F6667"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02D86785" w14:textId="77777777" w:rsidR="00D96E9D" w:rsidRPr="00B93702" w:rsidRDefault="00D96E9D" w:rsidP="00D96E9D">
            <w:pPr>
              <w:pStyle w:val="TAC"/>
              <w:rPr>
                <w:rFonts w:cs="Arial"/>
              </w:rPr>
            </w:pPr>
            <w:r w:rsidRPr="00B93702">
              <w:rPr>
                <w:rFonts w:cs="Arial"/>
              </w:rPr>
              <w:t>CW carrier</w:t>
            </w:r>
          </w:p>
        </w:tc>
      </w:tr>
      <w:tr w:rsidR="00B93702" w:rsidRPr="00B93702" w14:paraId="6818E27C" w14:textId="77777777" w:rsidTr="00E82110">
        <w:trPr>
          <w:jc w:val="center"/>
        </w:trPr>
        <w:tc>
          <w:tcPr>
            <w:tcW w:w="1736" w:type="dxa"/>
          </w:tcPr>
          <w:p w14:paraId="280A8BF9" w14:textId="77777777"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14:paraId="37A892E5" w14:textId="77777777"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14:paraId="591820F3"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DB4E83E"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03E3D74"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EC88E6B"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F0C5B57"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44A23B2F" w14:textId="77777777" w:rsidTr="00E82110">
        <w:trPr>
          <w:jc w:val="center"/>
        </w:trPr>
        <w:tc>
          <w:tcPr>
            <w:tcW w:w="1736" w:type="dxa"/>
          </w:tcPr>
          <w:p w14:paraId="1DB58CA2" w14:textId="77777777"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14:paraId="58E0F7AB" w14:textId="77777777"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14:paraId="498A4CA3"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59AAEA2C"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CE6757A"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0035747C"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DC25E24"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71A7380F" w14:textId="77777777" w:rsidTr="00E82110">
        <w:trPr>
          <w:jc w:val="center"/>
        </w:trPr>
        <w:tc>
          <w:tcPr>
            <w:tcW w:w="1736" w:type="dxa"/>
          </w:tcPr>
          <w:p w14:paraId="1EC55377" w14:textId="77777777"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14:paraId="131FCA75" w14:textId="77777777"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14:paraId="45A6B642"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27AACDF5"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5EABEA85"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0450EB34"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F5BD92C"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7745511F" w14:textId="77777777" w:rsidTr="00E82110">
        <w:trPr>
          <w:jc w:val="center"/>
        </w:trPr>
        <w:tc>
          <w:tcPr>
            <w:tcW w:w="1736" w:type="dxa"/>
          </w:tcPr>
          <w:p w14:paraId="371E97CD" w14:textId="77777777"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14:paraId="2BB27328" w14:textId="77777777"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14:paraId="77F89DA5"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17C4B429"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70404E0D"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DFF3BA9"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3A0B4CF"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0046CA8" w14:textId="77777777" w:rsidTr="00E82110">
        <w:trPr>
          <w:jc w:val="center"/>
        </w:trPr>
        <w:tc>
          <w:tcPr>
            <w:tcW w:w="1736" w:type="dxa"/>
          </w:tcPr>
          <w:p w14:paraId="39461011" w14:textId="77777777"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14:paraId="4FE3351D" w14:textId="77777777"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14:paraId="5A798AAD"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3C9F355"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588A73E"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684EB8A"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44CC3E9"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7B7025C3" w14:textId="77777777" w:rsidTr="00E82110">
        <w:trPr>
          <w:jc w:val="center"/>
        </w:trPr>
        <w:tc>
          <w:tcPr>
            <w:tcW w:w="1736" w:type="dxa"/>
          </w:tcPr>
          <w:p w14:paraId="14C9268D" w14:textId="77777777"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14:paraId="03D8A793" w14:textId="77777777"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14:paraId="29A1564B"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2D785550"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C6D9E46"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45DD6D2"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F0705A3"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2E50143C" w14:textId="77777777" w:rsidTr="00E82110">
        <w:trPr>
          <w:jc w:val="center"/>
        </w:trPr>
        <w:tc>
          <w:tcPr>
            <w:tcW w:w="1736" w:type="dxa"/>
          </w:tcPr>
          <w:p w14:paraId="1865AB3E" w14:textId="77777777"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14:paraId="0F6737AD" w14:textId="77777777" w:rsidR="00D96E9D" w:rsidRPr="00B93702" w:rsidRDefault="00D96E9D" w:rsidP="00D96E9D">
            <w:pPr>
              <w:pStyle w:val="TAC"/>
              <w:rPr>
                <w:rFonts w:cs="Arial"/>
              </w:rPr>
            </w:pPr>
            <w:r w:rsidRPr="00B93702">
              <w:rPr>
                <w:rFonts w:cs="Arial"/>
              </w:rPr>
              <w:t>617 - 652</w:t>
            </w:r>
          </w:p>
        </w:tc>
        <w:tc>
          <w:tcPr>
            <w:tcW w:w="1139" w:type="dxa"/>
            <w:vAlign w:val="center"/>
          </w:tcPr>
          <w:p w14:paraId="05CFACA3" w14:textId="77777777" w:rsidR="00D96E9D" w:rsidRPr="00B93702" w:rsidRDefault="00D96E9D" w:rsidP="00D96E9D">
            <w:pPr>
              <w:pStyle w:val="TAC"/>
              <w:rPr>
                <w:rFonts w:cs="Arial"/>
              </w:rPr>
            </w:pPr>
            <w:r w:rsidRPr="00B93702">
              <w:rPr>
                <w:rFonts w:cs="Arial"/>
              </w:rPr>
              <w:t>+16**</w:t>
            </w:r>
          </w:p>
        </w:tc>
        <w:tc>
          <w:tcPr>
            <w:tcW w:w="1134" w:type="dxa"/>
            <w:vAlign w:val="center"/>
          </w:tcPr>
          <w:p w14:paraId="0B1E92F4" w14:textId="77777777" w:rsidR="00D96E9D" w:rsidRPr="00B93702" w:rsidRDefault="00D96E9D" w:rsidP="00D96E9D">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14:paraId="2EF854C9"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07D97B10"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D52D8B3" w14:textId="77777777" w:rsidR="00D96E9D" w:rsidRPr="00B93702" w:rsidRDefault="00D96E9D" w:rsidP="00D96E9D">
            <w:pPr>
              <w:pStyle w:val="TAC"/>
              <w:rPr>
                <w:rFonts w:cs="Arial"/>
              </w:rPr>
            </w:pPr>
            <w:r w:rsidRPr="00B93702">
              <w:rPr>
                <w:rFonts w:cs="Arial"/>
              </w:rPr>
              <w:t>CW carrier</w:t>
            </w:r>
          </w:p>
        </w:tc>
      </w:tr>
      <w:tr w:rsidR="00B93702" w:rsidRPr="00B93702" w14:paraId="402BFCEC" w14:textId="77777777" w:rsidTr="00E82110">
        <w:trPr>
          <w:jc w:val="center"/>
        </w:trPr>
        <w:tc>
          <w:tcPr>
            <w:tcW w:w="1736" w:type="dxa"/>
          </w:tcPr>
          <w:p w14:paraId="51250708" w14:textId="77777777" w:rsidR="00D96E9D" w:rsidRPr="00B93702" w:rsidRDefault="00D96E9D" w:rsidP="00D96E9D">
            <w:pPr>
              <w:pStyle w:val="TAL"/>
              <w:rPr>
                <w:rFonts w:cs="Arial"/>
              </w:rPr>
            </w:pPr>
            <w:r w:rsidRPr="00B93702">
              <w:rPr>
                <w:rFonts w:cs="Arial"/>
              </w:rPr>
              <w:t>E-UTRA Band 72</w:t>
            </w:r>
          </w:p>
        </w:tc>
        <w:tc>
          <w:tcPr>
            <w:tcW w:w="1555" w:type="dxa"/>
            <w:vAlign w:val="center"/>
          </w:tcPr>
          <w:p w14:paraId="148B9174" w14:textId="77777777" w:rsidR="00D96E9D" w:rsidRPr="00B93702" w:rsidRDefault="00D96E9D" w:rsidP="00D96E9D">
            <w:pPr>
              <w:pStyle w:val="TAC"/>
              <w:rPr>
                <w:rFonts w:cs="Arial"/>
              </w:rPr>
            </w:pPr>
            <w:r w:rsidRPr="00B93702">
              <w:rPr>
                <w:rFonts w:cs="Arial"/>
              </w:rPr>
              <w:t>461 - 466</w:t>
            </w:r>
          </w:p>
        </w:tc>
        <w:tc>
          <w:tcPr>
            <w:tcW w:w="1139" w:type="dxa"/>
            <w:vAlign w:val="center"/>
          </w:tcPr>
          <w:p w14:paraId="4957D6EC"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9DCF606"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3CD7194C"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22F25FA3"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474BC0B0" w14:textId="77777777" w:rsidR="00D96E9D" w:rsidRPr="00B93702" w:rsidRDefault="00D96E9D" w:rsidP="00D96E9D">
            <w:pPr>
              <w:pStyle w:val="TAC"/>
              <w:rPr>
                <w:rFonts w:cs="Arial"/>
              </w:rPr>
            </w:pPr>
            <w:r w:rsidRPr="00B93702">
              <w:rPr>
                <w:rFonts w:cs="Arial"/>
              </w:rPr>
              <w:t>CW carrier</w:t>
            </w:r>
          </w:p>
        </w:tc>
      </w:tr>
      <w:tr w:rsidR="00B93702" w:rsidRPr="00B93702" w14:paraId="1B45B8FF" w14:textId="77777777" w:rsidTr="00E82110">
        <w:trPr>
          <w:jc w:val="center"/>
        </w:trPr>
        <w:tc>
          <w:tcPr>
            <w:tcW w:w="1736" w:type="dxa"/>
          </w:tcPr>
          <w:p w14:paraId="7292D388" w14:textId="77777777"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14:paraId="05C9F488" w14:textId="77777777"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14:paraId="2FB6BD14" w14:textId="77777777"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14:paraId="10808089" w14:textId="77777777"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14:paraId="2CCFBA33"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3826F35F"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495349DF" w14:textId="77777777" w:rsidR="00D96E9D" w:rsidRPr="00B93702" w:rsidRDefault="00D96E9D" w:rsidP="00D96E9D">
            <w:pPr>
              <w:pStyle w:val="TAC"/>
              <w:rPr>
                <w:rFonts w:cs="Arial"/>
              </w:rPr>
            </w:pPr>
            <w:r w:rsidRPr="00B93702">
              <w:rPr>
                <w:rFonts w:cs="Arial"/>
              </w:rPr>
              <w:t>CW carrier</w:t>
            </w:r>
          </w:p>
        </w:tc>
      </w:tr>
      <w:tr w:rsidR="00B93702" w:rsidRPr="00B93702" w14:paraId="2062AE17" w14:textId="77777777" w:rsidTr="00E82110">
        <w:trPr>
          <w:jc w:val="center"/>
        </w:trPr>
        <w:tc>
          <w:tcPr>
            <w:tcW w:w="1736" w:type="dxa"/>
          </w:tcPr>
          <w:p w14:paraId="5CD6BEF7" w14:textId="77777777"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14:paraId="3568E9A4"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14:paraId="14D7FF3D"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14:paraId="3D6785A7" w14:textId="77777777" w:rsidR="00D96E9D" w:rsidRPr="00B93702" w:rsidRDefault="00D96E9D" w:rsidP="00D96E9D">
            <w:pPr>
              <w:pStyle w:val="TAC"/>
            </w:pPr>
            <w:r w:rsidRPr="00B93702">
              <w:t>+8</w:t>
            </w:r>
            <w:r w:rsidRPr="00B93702">
              <w:rPr>
                <w:szCs w:val="18"/>
                <w:lang w:eastAsia="ja-JP"/>
              </w:rPr>
              <w:t>**</w:t>
            </w:r>
          </w:p>
        </w:tc>
        <w:tc>
          <w:tcPr>
            <w:tcW w:w="1134" w:type="dxa"/>
            <w:vAlign w:val="center"/>
          </w:tcPr>
          <w:p w14:paraId="477F1DE0" w14:textId="77777777"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14:paraId="72A9FBC7"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14:paraId="7E2D0696"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14:paraId="6A20321A" w14:textId="77777777" w:rsidTr="00E82110">
        <w:trPr>
          <w:jc w:val="center"/>
        </w:trPr>
        <w:tc>
          <w:tcPr>
            <w:tcW w:w="1736" w:type="dxa"/>
          </w:tcPr>
          <w:p w14:paraId="04BD7D1A" w14:textId="77777777"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14:paraId="747512A1" w14:textId="77777777" w:rsidR="00D96E9D" w:rsidRPr="00B93702" w:rsidRDefault="00D96E9D" w:rsidP="00D96E9D">
            <w:pPr>
              <w:pStyle w:val="TAC"/>
              <w:rPr>
                <w:rFonts w:cs="Arial"/>
              </w:rPr>
            </w:pPr>
            <w:r w:rsidRPr="00B93702">
              <w:rPr>
                <w:rFonts w:cs="Arial"/>
              </w:rPr>
              <w:t>1432 - 1517</w:t>
            </w:r>
          </w:p>
        </w:tc>
        <w:tc>
          <w:tcPr>
            <w:tcW w:w="1139" w:type="dxa"/>
            <w:vAlign w:val="center"/>
          </w:tcPr>
          <w:p w14:paraId="4A588F91"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28888DD"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0AF7624D"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4F82D98C"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69E0A4D3" w14:textId="77777777" w:rsidR="00D96E9D" w:rsidRPr="00B93702" w:rsidRDefault="00D96E9D" w:rsidP="00D96E9D">
            <w:pPr>
              <w:pStyle w:val="TAC"/>
              <w:rPr>
                <w:rFonts w:cs="Arial"/>
              </w:rPr>
            </w:pPr>
            <w:r w:rsidRPr="00B93702">
              <w:rPr>
                <w:rFonts w:cs="Arial"/>
              </w:rPr>
              <w:t>CW carrier</w:t>
            </w:r>
          </w:p>
        </w:tc>
      </w:tr>
      <w:tr w:rsidR="00B93702" w:rsidRPr="00B93702" w14:paraId="5F1BD115" w14:textId="77777777" w:rsidTr="00E82110">
        <w:trPr>
          <w:jc w:val="center"/>
        </w:trPr>
        <w:tc>
          <w:tcPr>
            <w:tcW w:w="1736" w:type="dxa"/>
          </w:tcPr>
          <w:p w14:paraId="702F0E85" w14:textId="77777777"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14:paraId="584D06EA" w14:textId="77777777" w:rsidR="00D96E9D" w:rsidRPr="00B93702" w:rsidRDefault="00D96E9D" w:rsidP="00D96E9D">
            <w:pPr>
              <w:pStyle w:val="TAC"/>
              <w:rPr>
                <w:rFonts w:cs="Arial"/>
              </w:rPr>
            </w:pPr>
            <w:r w:rsidRPr="00B93702">
              <w:rPr>
                <w:rFonts w:cs="Arial"/>
              </w:rPr>
              <w:t>1427 - 1432</w:t>
            </w:r>
          </w:p>
        </w:tc>
        <w:tc>
          <w:tcPr>
            <w:tcW w:w="1139" w:type="dxa"/>
            <w:vAlign w:val="center"/>
          </w:tcPr>
          <w:p w14:paraId="1E0F2FED" w14:textId="77777777" w:rsidR="00D96E9D" w:rsidRPr="00B93702" w:rsidRDefault="00D96E9D" w:rsidP="00D96E9D">
            <w:pPr>
              <w:pStyle w:val="TAC"/>
              <w:rPr>
                <w:rFonts w:cs="Arial"/>
              </w:rPr>
            </w:pPr>
            <w:r w:rsidRPr="00B93702">
              <w:rPr>
                <w:rFonts w:cs="Arial"/>
              </w:rPr>
              <w:t>N/A</w:t>
            </w:r>
          </w:p>
        </w:tc>
        <w:tc>
          <w:tcPr>
            <w:tcW w:w="1134" w:type="dxa"/>
            <w:vAlign w:val="center"/>
          </w:tcPr>
          <w:p w14:paraId="47AE66AC" w14:textId="77777777" w:rsidR="00D96E9D" w:rsidRPr="00B93702" w:rsidRDefault="00D96E9D" w:rsidP="00D96E9D">
            <w:pPr>
              <w:pStyle w:val="TAC"/>
              <w:rPr>
                <w:rFonts w:cs="Arial"/>
              </w:rPr>
            </w:pPr>
            <w:r w:rsidRPr="00B93702">
              <w:rPr>
                <w:rFonts w:cs="Arial"/>
              </w:rPr>
              <w:t>N/A</w:t>
            </w:r>
          </w:p>
        </w:tc>
        <w:tc>
          <w:tcPr>
            <w:tcW w:w="1134" w:type="dxa"/>
            <w:vAlign w:val="center"/>
          </w:tcPr>
          <w:p w14:paraId="08A5AA95"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568DBE4A"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16CA0483" w14:textId="77777777" w:rsidR="00D96E9D" w:rsidRPr="00B93702" w:rsidRDefault="00D96E9D" w:rsidP="00D96E9D">
            <w:pPr>
              <w:pStyle w:val="TAC"/>
              <w:rPr>
                <w:rFonts w:cs="Arial"/>
              </w:rPr>
            </w:pPr>
            <w:r w:rsidRPr="00B93702">
              <w:rPr>
                <w:rFonts w:cs="Arial"/>
              </w:rPr>
              <w:t>CW carrier</w:t>
            </w:r>
          </w:p>
        </w:tc>
      </w:tr>
      <w:tr w:rsidR="00B93702" w:rsidRPr="00B93702" w14:paraId="381547A2" w14:textId="77777777" w:rsidTr="00E82110">
        <w:trPr>
          <w:jc w:val="center"/>
        </w:trPr>
        <w:tc>
          <w:tcPr>
            <w:tcW w:w="1736" w:type="dxa"/>
          </w:tcPr>
          <w:p w14:paraId="4930F502" w14:textId="77777777" w:rsidR="00D96E9D" w:rsidRPr="00B93702" w:rsidRDefault="00D96E9D" w:rsidP="00D96E9D">
            <w:pPr>
              <w:pStyle w:val="TAL"/>
              <w:rPr>
                <w:rFonts w:cs="Arial"/>
              </w:rPr>
            </w:pPr>
            <w:r w:rsidRPr="00B93702">
              <w:rPr>
                <w:rFonts w:cs="Arial"/>
              </w:rPr>
              <w:t>NR Band n77</w:t>
            </w:r>
          </w:p>
        </w:tc>
        <w:tc>
          <w:tcPr>
            <w:tcW w:w="1555" w:type="dxa"/>
            <w:vAlign w:val="center"/>
          </w:tcPr>
          <w:p w14:paraId="76343A85" w14:textId="77777777" w:rsidR="00D96E9D" w:rsidRPr="00B93702" w:rsidRDefault="00D96E9D" w:rsidP="00D96E9D">
            <w:pPr>
              <w:pStyle w:val="TAC"/>
              <w:rPr>
                <w:rFonts w:cs="Arial"/>
              </w:rPr>
            </w:pPr>
            <w:r w:rsidRPr="00B93702">
              <w:rPr>
                <w:rFonts w:cs="Arial"/>
              </w:rPr>
              <w:t>3300 - 4200</w:t>
            </w:r>
          </w:p>
        </w:tc>
        <w:tc>
          <w:tcPr>
            <w:tcW w:w="1139" w:type="dxa"/>
            <w:vAlign w:val="center"/>
          </w:tcPr>
          <w:p w14:paraId="4CB5F6A1"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7BC35122"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0F0C6C9B" w14:textId="77777777" w:rsidR="00D96E9D" w:rsidRPr="00B93702" w:rsidRDefault="00D96E9D" w:rsidP="00D96E9D">
            <w:pPr>
              <w:pStyle w:val="TAC"/>
              <w:rPr>
                <w:rFonts w:cs="Arial"/>
              </w:rPr>
            </w:pPr>
            <w:r w:rsidRPr="00B93702">
              <w:rPr>
                <w:rFonts w:cs="Arial"/>
              </w:rPr>
              <w:t>-6</w:t>
            </w:r>
          </w:p>
        </w:tc>
        <w:tc>
          <w:tcPr>
            <w:tcW w:w="1738" w:type="dxa"/>
            <w:vAlign w:val="center"/>
          </w:tcPr>
          <w:p w14:paraId="6AAF3579"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5EA34184" w14:textId="77777777" w:rsidR="00D96E9D" w:rsidRPr="00B93702" w:rsidRDefault="00D96E9D" w:rsidP="00D96E9D">
            <w:pPr>
              <w:pStyle w:val="TAC"/>
              <w:rPr>
                <w:rFonts w:cs="Arial"/>
              </w:rPr>
            </w:pPr>
            <w:r w:rsidRPr="00B93702">
              <w:rPr>
                <w:rFonts w:cs="Arial"/>
              </w:rPr>
              <w:t>CW carrier</w:t>
            </w:r>
          </w:p>
        </w:tc>
      </w:tr>
      <w:tr w:rsidR="00B93702" w:rsidRPr="00B93702" w14:paraId="44CA561B" w14:textId="77777777" w:rsidTr="00E82110">
        <w:trPr>
          <w:jc w:val="center"/>
        </w:trPr>
        <w:tc>
          <w:tcPr>
            <w:tcW w:w="1736" w:type="dxa"/>
          </w:tcPr>
          <w:p w14:paraId="2369F429" w14:textId="77777777" w:rsidR="00D96E9D" w:rsidRPr="00B93702" w:rsidRDefault="00D96E9D" w:rsidP="00D96E9D">
            <w:pPr>
              <w:pStyle w:val="TAL"/>
              <w:rPr>
                <w:rFonts w:cs="Arial"/>
              </w:rPr>
            </w:pPr>
            <w:r w:rsidRPr="00B93702">
              <w:rPr>
                <w:rFonts w:cs="Arial"/>
              </w:rPr>
              <w:t>NR Band n78</w:t>
            </w:r>
          </w:p>
        </w:tc>
        <w:tc>
          <w:tcPr>
            <w:tcW w:w="1555" w:type="dxa"/>
            <w:vAlign w:val="center"/>
          </w:tcPr>
          <w:p w14:paraId="32C8885C" w14:textId="77777777" w:rsidR="00D96E9D" w:rsidRPr="00B93702" w:rsidRDefault="00D96E9D" w:rsidP="00D96E9D">
            <w:pPr>
              <w:pStyle w:val="TAC"/>
              <w:rPr>
                <w:rFonts w:cs="Arial"/>
              </w:rPr>
            </w:pPr>
            <w:r w:rsidRPr="00B93702">
              <w:rPr>
                <w:rFonts w:cs="Arial"/>
              </w:rPr>
              <w:t>3300 - 3800</w:t>
            </w:r>
          </w:p>
        </w:tc>
        <w:tc>
          <w:tcPr>
            <w:tcW w:w="1139" w:type="dxa"/>
            <w:vAlign w:val="center"/>
          </w:tcPr>
          <w:p w14:paraId="5224057E"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AF384F8"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7B4101E5" w14:textId="77777777" w:rsidR="00D96E9D" w:rsidRPr="00B93702" w:rsidRDefault="00D96E9D" w:rsidP="00D96E9D">
            <w:pPr>
              <w:pStyle w:val="TAC"/>
              <w:rPr>
                <w:rFonts w:cs="Arial"/>
              </w:rPr>
            </w:pPr>
            <w:r w:rsidRPr="00B93702">
              <w:rPr>
                <w:rFonts w:cs="Arial"/>
              </w:rPr>
              <w:t>-6</w:t>
            </w:r>
          </w:p>
        </w:tc>
        <w:tc>
          <w:tcPr>
            <w:tcW w:w="1738" w:type="dxa"/>
            <w:vAlign w:val="center"/>
          </w:tcPr>
          <w:p w14:paraId="07F2AC4D"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03C8AE10" w14:textId="77777777" w:rsidR="00D96E9D" w:rsidRPr="00B93702" w:rsidRDefault="00D96E9D" w:rsidP="00D96E9D">
            <w:pPr>
              <w:pStyle w:val="TAC"/>
              <w:rPr>
                <w:rFonts w:cs="Arial"/>
              </w:rPr>
            </w:pPr>
            <w:r w:rsidRPr="00B93702">
              <w:rPr>
                <w:rFonts w:cs="Arial"/>
              </w:rPr>
              <w:t>CW carrier</w:t>
            </w:r>
          </w:p>
        </w:tc>
      </w:tr>
      <w:tr w:rsidR="00B93702" w:rsidRPr="00B93702" w14:paraId="0870EFD2" w14:textId="77777777" w:rsidTr="00E82110">
        <w:trPr>
          <w:jc w:val="center"/>
        </w:trPr>
        <w:tc>
          <w:tcPr>
            <w:tcW w:w="1736" w:type="dxa"/>
          </w:tcPr>
          <w:p w14:paraId="21562FCA" w14:textId="77777777" w:rsidR="00D96E9D" w:rsidRPr="00B93702" w:rsidRDefault="00D96E9D" w:rsidP="00D96E9D">
            <w:pPr>
              <w:pStyle w:val="TAL"/>
              <w:rPr>
                <w:rFonts w:cs="Arial"/>
              </w:rPr>
            </w:pPr>
            <w:r w:rsidRPr="00B93702">
              <w:rPr>
                <w:rFonts w:cs="Arial"/>
              </w:rPr>
              <w:t>E-UTRA Band 85</w:t>
            </w:r>
          </w:p>
        </w:tc>
        <w:tc>
          <w:tcPr>
            <w:tcW w:w="1555" w:type="dxa"/>
            <w:vAlign w:val="center"/>
          </w:tcPr>
          <w:p w14:paraId="02741408" w14:textId="77777777" w:rsidR="00D96E9D" w:rsidRPr="00B93702" w:rsidRDefault="00D96E9D" w:rsidP="00D96E9D">
            <w:pPr>
              <w:pStyle w:val="TAC"/>
              <w:rPr>
                <w:rFonts w:cs="Arial"/>
              </w:rPr>
            </w:pPr>
            <w:r w:rsidRPr="00B93702">
              <w:rPr>
                <w:rFonts w:cs="Arial"/>
              </w:rPr>
              <w:t>728 - 746</w:t>
            </w:r>
          </w:p>
        </w:tc>
        <w:tc>
          <w:tcPr>
            <w:tcW w:w="1139" w:type="dxa"/>
            <w:vAlign w:val="center"/>
          </w:tcPr>
          <w:p w14:paraId="3A311A7F"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08D25EB2"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09879401" w14:textId="77777777" w:rsidR="00D96E9D" w:rsidRPr="00B93702" w:rsidRDefault="00D96E9D" w:rsidP="00D96E9D">
            <w:pPr>
              <w:pStyle w:val="TAC"/>
              <w:rPr>
                <w:rFonts w:cs="Arial"/>
              </w:rPr>
            </w:pPr>
            <w:r w:rsidRPr="00B93702">
              <w:rPr>
                <w:rFonts w:cs="Arial"/>
              </w:rPr>
              <w:t>-6</w:t>
            </w:r>
          </w:p>
        </w:tc>
        <w:tc>
          <w:tcPr>
            <w:tcW w:w="1738" w:type="dxa"/>
            <w:vAlign w:val="center"/>
          </w:tcPr>
          <w:p w14:paraId="3145ACD3"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5903F8E9" w14:textId="77777777" w:rsidR="00D96E9D" w:rsidRPr="00B93702" w:rsidRDefault="00D96E9D" w:rsidP="00D96E9D">
            <w:pPr>
              <w:pStyle w:val="TAC"/>
              <w:rPr>
                <w:rFonts w:cs="Arial"/>
              </w:rPr>
            </w:pPr>
            <w:r w:rsidRPr="00B93702">
              <w:rPr>
                <w:rFonts w:cs="Arial"/>
              </w:rPr>
              <w:t>CW carrier</w:t>
            </w:r>
          </w:p>
        </w:tc>
      </w:tr>
      <w:tr w:rsidR="00B93702" w:rsidRPr="00B93702" w14:paraId="782FE927" w14:textId="77777777" w:rsidTr="00E82110">
        <w:trPr>
          <w:jc w:val="center"/>
        </w:trPr>
        <w:tc>
          <w:tcPr>
            <w:tcW w:w="1736" w:type="dxa"/>
          </w:tcPr>
          <w:p w14:paraId="6FACF15A" w14:textId="77777777"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14:paraId="58B3EE06" w14:textId="77777777"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14:paraId="09BF3E6A"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08CA2102" w14:textId="77777777"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14:paraId="4D60FB8E" w14:textId="77777777" w:rsidR="00FC0F5C" w:rsidRPr="00B93702" w:rsidRDefault="00FC0F5C" w:rsidP="00FC0F5C">
            <w:pPr>
              <w:pStyle w:val="TAC"/>
              <w:rPr>
                <w:rFonts w:cs="Arial"/>
              </w:rPr>
            </w:pPr>
            <w:r w:rsidRPr="00B93702">
              <w:rPr>
                <w:rFonts w:cs="Arial"/>
              </w:rPr>
              <w:t>-6</w:t>
            </w:r>
          </w:p>
        </w:tc>
        <w:tc>
          <w:tcPr>
            <w:tcW w:w="1738" w:type="dxa"/>
            <w:vAlign w:val="center"/>
          </w:tcPr>
          <w:p w14:paraId="1C9F4869"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25A9A51C" w14:textId="77777777" w:rsidR="00FC0F5C" w:rsidRPr="00B93702" w:rsidRDefault="00FC0F5C" w:rsidP="00FC0F5C">
            <w:pPr>
              <w:pStyle w:val="TAC"/>
              <w:rPr>
                <w:rFonts w:cs="Arial"/>
              </w:rPr>
            </w:pPr>
            <w:r w:rsidRPr="00B93702">
              <w:rPr>
                <w:rFonts w:cs="Arial"/>
              </w:rPr>
              <w:t>CW carrier</w:t>
            </w:r>
          </w:p>
        </w:tc>
      </w:tr>
      <w:tr w:rsidR="00B93702" w:rsidRPr="00B93702" w14:paraId="1AF59B3F" w14:textId="77777777" w:rsidTr="00E82110">
        <w:trPr>
          <w:jc w:val="center"/>
        </w:trPr>
        <w:tc>
          <w:tcPr>
            <w:tcW w:w="1736" w:type="dxa"/>
          </w:tcPr>
          <w:p w14:paraId="61107008" w14:textId="77777777"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14:paraId="4EA6CE47" w14:textId="77777777"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14:paraId="70445ECB"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09F58C42" w14:textId="77777777"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14:paraId="2C1272DB" w14:textId="77777777" w:rsidR="00FC0F5C" w:rsidRPr="00B93702" w:rsidRDefault="00FC0F5C" w:rsidP="00FC0F5C">
            <w:pPr>
              <w:pStyle w:val="TAC"/>
              <w:rPr>
                <w:rFonts w:cs="Arial"/>
              </w:rPr>
            </w:pPr>
            <w:r w:rsidRPr="00B93702">
              <w:rPr>
                <w:rFonts w:cs="Arial"/>
              </w:rPr>
              <w:t>-6</w:t>
            </w:r>
          </w:p>
        </w:tc>
        <w:tc>
          <w:tcPr>
            <w:tcW w:w="1738" w:type="dxa"/>
            <w:vAlign w:val="center"/>
          </w:tcPr>
          <w:p w14:paraId="5ACCFBD9"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04E687D5" w14:textId="77777777" w:rsidR="00FC0F5C" w:rsidRPr="00B93702" w:rsidRDefault="00FC0F5C" w:rsidP="00FC0F5C">
            <w:pPr>
              <w:pStyle w:val="TAC"/>
              <w:rPr>
                <w:rFonts w:cs="Arial"/>
              </w:rPr>
            </w:pPr>
            <w:r w:rsidRPr="00B93702">
              <w:rPr>
                <w:rFonts w:cs="Arial"/>
              </w:rPr>
              <w:t>CW carrier</w:t>
            </w:r>
          </w:p>
        </w:tc>
      </w:tr>
      <w:tr w:rsidR="00487938" w:rsidRPr="00B93702" w14:paraId="2D3B5494" w14:textId="77777777" w:rsidTr="00E82110">
        <w:trPr>
          <w:jc w:val="center"/>
        </w:trPr>
        <w:tc>
          <w:tcPr>
            <w:tcW w:w="1736" w:type="dxa"/>
          </w:tcPr>
          <w:p w14:paraId="5B518173" w14:textId="77777777" w:rsidR="00487938" w:rsidRPr="00B93702" w:rsidRDefault="00487938" w:rsidP="00487938">
            <w:pPr>
              <w:pStyle w:val="TAL"/>
              <w:rPr>
                <w:lang w:val="sv-SE"/>
              </w:rPr>
            </w:pPr>
            <w:r>
              <w:rPr>
                <w:rFonts w:hint="eastAsia"/>
                <w:lang w:val="sv-SE" w:eastAsia="zh-CN"/>
              </w:rPr>
              <w:t>N</w:t>
            </w:r>
            <w:r>
              <w:rPr>
                <w:lang w:val="sv-SE" w:eastAsia="zh-CN"/>
              </w:rPr>
              <w:t>R Band n91</w:t>
            </w:r>
          </w:p>
        </w:tc>
        <w:tc>
          <w:tcPr>
            <w:tcW w:w="1555" w:type="dxa"/>
            <w:vAlign w:val="center"/>
          </w:tcPr>
          <w:p w14:paraId="60DFF024" w14:textId="77777777" w:rsidR="00487938" w:rsidRPr="00B93702" w:rsidRDefault="00487938" w:rsidP="00487938">
            <w:pPr>
              <w:pStyle w:val="TAC"/>
              <w:rPr>
                <w:lang w:val="en-US"/>
              </w:rPr>
            </w:pPr>
            <w:r w:rsidRPr="00B93702">
              <w:rPr>
                <w:rFonts w:cs="Arial"/>
              </w:rPr>
              <w:t>1427 - 1432</w:t>
            </w:r>
          </w:p>
        </w:tc>
        <w:tc>
          <w:tcPr>
            <w:tcW w:w="1139" w:type="dxa"/>
            <w:vAlign w:val="center"/>
          </w:tcPr>
          <w:p w14:paraId="0A0C8D57" w14:textId="77777777" w:rsidR="00487938" w:rsidRPr="00B93702" w:rsidRDefault="00487938" w:rsidP="00487938">
            <w:pPr>
              <w:pStyle w:val="TAC"/>
              <w:rPr>
                <w:rFonts w:cs="Arial"/>
              </w:rPr>
            </w:pPr>
            <w:r w:rsidRPr="00B93702">
              <w:rPr>
                <w:rFonts w:cs="Arial"/>
              </w:rPr>
              <w:t>N/A</w:t>
            </w:r>
          </w:p>
        </w:tc>
        <w:tc>
          <w:tcPr>
            <w:tcW w:w="1134" w:type="dxa"/>
            <w:vAlign w:val="center"/>
          </w:tcPr>
          <w:p w14:paraId="1E970A8A" w14:textId="77777777" w:rsidR="00487938" w:rsidRPr="00B93702" w:rsidRDefault="00487938" w:rsidP="00487938">
            <w:pPr>
              <w:pStyle w:val="TAC"/>
              <w:rPr>
                <w:rFonts w:cs="Arial"/>
              </w:rPr>
            </w:pPr>
            <w:r w:rsidRPr="00B93702">
              <w:rPr>
                <w:rFonts w:cs="Arial"/>
              </w:rPr>
              <w:t>N/A</w:t>
            </w:r>
          </w:p>
        </w:tc>
        <w:tc>
          <w:tcPr>
            <w:tcW w:w="1134" w:type="dxa"/>
            <w:vAlign w:val="center"/>
          </w:tcPr>
          <w:p w14:paraId="237C11FF"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69CB3083"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310F95E" w14:textId="77777777" w:rsidR="00487938" w:rsidRPr="00B93702" w:rsidRDefault="00487938" w:rsidP="00487938">
            <w:pPr>
              <w:pStyle w:val="TAC"/>
              <w:rPr>
                <w:rFonts w:cs="Arial"/>
              </w:rPr>
            </w:pPr>
            <w:r w:rsidRPr="00B93702">
              <w:rPr>
                <w:rFonts w:cs="Arial"/>
              </w:rPr>
              <w:t>CW carrier</w:t>
            </w:r>
          </w:p>
        </w:tc>
      </w:tr>
      <w:tr w:rsidR="00487938" w:rsidRPr="00B93702" w14:paraId="651729D0" w14:textId="77777777" w:rsidTr="00E82110">
        <w:trPr>
          <w:jc w:val="center"/>
        </w:trPr>
        <w:tc>
          <w:tcPr>
            <w:tcW w:w="1736" w:type="dxa"/>
          </w:tcPr>
          <w:p w14:paraId="58288BE7" w14:textId="77777777" w:rsidR="00487938" w:rsidRPr="00B93702" w:rsidRDefault="00487938" w:rsidP="00487938">
            <w:pPr>
              <w:pStyle w:val="TAL"/>
              <w:rPr>
                <w:lang w:val="sv-SE"/>
              </w:rPr>
            </w:pPr>
            <w:r>
              <w:rPr>
                <w:rFonts w:hint="eastAsia"/>
                <w:lang w:val="sv-SE" w:eastAsia="zh-CN"/>
              </w:rPr>
              <w:t>N</w:t>
            </w:r>
            <w:r>
              <w:rPr>
                <w:lang w:val="sv-SE" w:eastAsia="zh-CN"/>
              </w:rPr>
              <w:t>R Band n92</w:t>
            </w:r>
          </w:p>
        </w:tc>
        <w:tc>
          <w:tcPr>
            <w:tcW w:w="1555" w:type="dxa"/>
            <w:vAlign w:val="center"/>
          </w:tcPr>
          <w:p w14:paraId="268C0A77" w14:textId="77777777" w:rsidR="00487938" w:rsidRPr="00B93702" w:rsidRDefault="00487938" w:rsidP="00487938">
            <w:pPr>
              <w:pStyle w:val="TAC"/>
              <w:rPr>
                <w:lang w:val="en-US"/>
              </w:rPr>
            </w:pPr>
            <w:r w:rsidRPr="00B93702">
              <w:rPr>
                <w:rFonts w:cs="Arial"/>
              </w:rPr>
              <w:t>1432 - 1517</w:t>
            </w:r>
          </w:p>
        </w:tc>
        <w:tc>
          <w:tcPr>
            <w:tcW w:w="1139" w:type="dxa"/>
            <w:vAlign w:val="center"/>
          </w:tcPr>
          <w:p w14:paraId="657A4022" w14:textId="77777777" w:rsidR="00487938" w:rsidRPr="00B93702" w:rsidRDefault="00487938" w:rsidP="00487938">
            <w:pPr>
              <w:pStyle w:val="TAC"/>
              <w:rPr>
                <w:rFonts w:cs="Arial"/>
              </w:rPr>
            </w:pPr>
            <w:r w:rsidRPr="00B93702">
              <w:rPr>
                <w:rFonts w:cs="Arial"/>
              </w:rPr>
              <w:t>+16</w:t>
            </w:r>
            <w:r w:rsidRPr="00B93702">
              <w:rPr>
                <w:rFonts w:cs="Arial"/>
                <w:szCs w:val="18"/>
                <w:lang w:eastAsia="ja-JP"/>
              </w:rPr>
              <w:t>**</w:t>
            </w:r>
          </w:p>
        </w:tc>
        <w:tc>
          <w:tcPr>
            <w:tcW w:w="1134" w:type="dxa"/>
            <w:vAlign w:val="center"/>
          </w:tcPr>
          <w:p w14:paraId="1DFB4E71" w14:textId="77777777" w:rsidR="00487938" w:rsidRPr="00B93702" w:rsidRDefault="00487938" w:rsidP="00487938">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4CFD02B7"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215E1321"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1109B00" w14:textId="77777777" w:rsidR="00487938" w:rsidRPr="00B93702" w:rsidRDefault="00487938" w:rsidP="00487938">
            <w:pPr>
              <w:pStyle w:val="TAC"/>
              <w:rPr>
                <w:rFonts w:cs="Arial"/>
              </w:rPr>
            </w:pPr>
            <w:r w:rsidRPr="00B93702">
              <w:rPr>
                <w:rFonts w:cs="Arial"/>
              </w:rPr>
              <w:t>CW carrier</w:t>
            </w:r>
          </w:p>
        </w:tc>
      </w:tr>
      <w:tr w:rsidR="00487938" w:rsidRPr="00B93702" w14:paraId="72D0D0C5" w14:textId="77777777" w:rsidTr="00E82110">
        <w:trPr>
          <w:jc w:val="center"/>
        </w:trPr>
        <w:tc>
          <w:tcPr>
            <w:tcW w:w="1736" w:type="dxa"/>
          </w:tcPr>
          <w:p w14:paraId="44ABF019" w14:textId="77777777" w:rsidR="00487938" w:rsidRPr="00B93702" w:rsidRDefault="00487938" w:rsidP="00487938">
            <w:pPr>
              <w:pStyle w:val="TAL"/>
              <w:rPr>
                <w:lang w:val="sv-SE"/>
              </w:rPr>
            </w:pPr>
            <w:r>
              <w:rPr>
                <w:rFonts w:hint="eastAsia"/>
                <w:lang w:val="sv-SE" w:eastAsia="zh-CN"/>
              </w:rPr>
              <w:t>N</w:t>
            </w:r>
            <w:r>
              <w:rPr>
                <w:lang w:val="sv-SE" w:eastAsia="zh-CN"/>
              </w:rPr>
              <w:t>R Band n93</w:t>
            </w:r>
          </w:p>
        </w:tc>
        <w:tc>
          <w:tcPr>
            <w:tcW w:w="1555" w:type="dxa"/>
            <w:vAlign w:val="center"/>
          </w:tcPr>
          <w:p w14:paraId="1326B944" w14:textId="77777777" w:rsidR="00487938" w:rsidRPr="00B93702" w:rsidRDefault="00487938" w:rsidP="00487938">
            <w:pPr>
              <w:pStyle w:val="TAC"/>
              <w:rPr>
                <w:lang w:val="en-US"/>
              </w:rPr>
            </w:pPr>
            <w:r w:rsidRPr="00B93702">
              <w:rPr>
                <w:rFonts w:cs="Arial"/>
              </w:rPr>
              <w:t>1427 - 1432</w:t>
            </w:r>
          </w:p>
        </w:tc>
        <w:tc>
          <w:tcPr>
            <w:tcW w:w="1139" w:type="dxa"/>
            <w:vAlign w:val="center"/>
          </w:tcPr>
          <w:p w14:paraId="4F9E126F" w14:textId="77777777" w:rsidR="00487938" w:rsidRPr="00B93702" w:rsidRDefault="00487938" w:rsidP="00487938">
            <w:pPr>
              <w:pStyle w:val="TAC"/>
              <w:rPr>
                <w:rFonts w:cs="Arial"/>
              </w:rPr>
            </w:pPr>
            <w:r w:rsidRPr="00B93702">
              <w:rPr>
                <w:rFonts w:cs="Arial"/>
              </w:rPr>
              <w:t>N/A</w:t>
            </w:r>
          </w:p>
        </w:tc>
        <w:tc>
          <w:tcPr>
            <w:tcW w:w="1134" w:type="dxa"/>
            <w:vAlign w:val="center"/>
          </w:tcPr>
          <w:p w14:paraId="7E361705" w14:textId="77777777" w:rsidR="00487938" w:rsidRPr="00B93702" w:rsidRDefault="00487938" w:rsidP="00487938">
            <w:pPr>
              <w:pStyle w:val="TAC"/>
              <w:rPr>
                <w:rFonts w:cs="Arial"/>
              </w:rPr>
            </w:pPr>
            <w:r w:rsidRPr="00B93702">
              <w:rPr>
                <w:rFonts w:cs="Arial"/>
              </w:rPr>
              <w:t>N/A</w:t>
            </w:r>
          </w:p>
        </w:tc>
        <w:tc>
          <w:tcPr>
            <w:tcW w:w="1134" w:type="dxa"/>
            <w:vAlign w:val="center"/>
          </w:tcPr>
          <w:p w14:paraId="7C1E0DD4"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28057754"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74BF87FC" w14:textId="77777777" w:rsidR="00487938" w:rsidRPr="00B93702" w:rsidRDefault="00487938" w:rsidP="00487938">
            <w:pPr>
              <w:pStyle w:val="TAC"/>
              <w:rPr>
                <w:rFonts w:cs="Arial"/>
              </w:rPr>
            </w:pPr>
            <w:r w:rsidRPr="00B93702">
              <w:rPr>
                <w:rFonts w:cs="Arial"/>
              </w:rPr>
              <w:t>CW carrier</w:t>
            </w:r>
          </w:p>
        </w:tc>
      </w:tr>
      <w:tr w:rsidR="00487938" w:rsidRPr="00B93702" w14:paraId="15920197" w14:textId="77777777" w:rsidTr="00E82110">
        <w:trPr>
          <w:jc w:val="center"/>
        </w:trPr>
        <w:tc>
          <w:tcPr>
            <w:tcW w:w="1736" w:type="dxa"/>
          </w:tcPr>
          <w:p w14:paraId="4FE60A14" w14:textId="77777777" w:rsidR="00487938" w:rsidRPr="00B93702" w:rsidRDefault="00487938" w:rsidP="00487938">
            <w:pPr>
              <w:pStyle w:val="TAL"/>
              <w:rPr>
                <w:lang w:val="sv-SE"/>
              </w:rPr>
            </w:pPr>
            <w:r>
              <w:rPr>
                <w:rFonts w:hint="eastAsia"/>
                <w:lang w:val="sv-SE" w:eastAsia="zh-CN"/>
              </w:rPr>
              <w:t>N</w:t>
            </w:r>
            <w:r>
              <w:rPr>
                <w:lang w:val="sv-SE" w:eastAsia="zh-CN"/>
              </w:rPr>
              <w:t>R Band n94</w:t>
            </w:r>
          </w:p>
        </w:tc>
        <w:tc>
          <w:tcPr>
            <w:tcW w:w="1555" w:type="dxa"/>
            <w:vAlign w:val="center"/>
          </w:tcPr>
          <w:p w14:paraId="471D8C7D" w14:textId="77777777" w:rsidR="00487938" w:rsidRPr="00B93702" w:rsidRDefault="00487938" w:rsidP="00487938">
            <w:pPr>
              <w:pStyle w:val="TAC"/>
              <w:rPr>
                <w:lang w:val="en-US"/>
              </w:rPr>
            </w:pPr>
            <w:r w:rsidRPr="00B93702">
              <w:rPr>
                <w:rFonts w:cs="Arial"/>
              </w:rPr>
              <w:t>1432 - 1517</w:t>
            </w:r>
          </w:p>
        </w:tc>
        <w:tc>
          <w:tcPr>
            <w:tcW w:w="1139" w:type="dxa"/>
            <w:vAlign w:val="center"/>
          </w:tcPr>
          <w:p w14:paraId="53A36E7A" w14:textId="77777777" w:rsidR="00487938" w:rsidRPr="00B93702" w:rsidRDefault="00487938" w:rsidP="00487938">
            <w:pPr>
              <w:pStyle w:val="TAC"/>
              <w:rPr>
                <w:rFonts w:cs="Arial"/>
              </w:rPr>
            </w:pPr>
            <w:r w:rsidRPr="00B93702">
              <w:rPr>
                <w:rFonts w:cs="Arial"/>
              </w:rPr>
              <w:t>+16</w:t>
            </w:r>
            <w:r w:rsidRPr="00B93702">
              <w:rPr>
                <w:rFonts w:cs="Arial"/>
                <w:szCs w:val="18"/>
                <w:lang w:eastAsia="ja-JP"/>
              </w:rPr>
              <w:t>**</w:t>
            </w:r>
          </w:p>
        </w:tc>
        <w:tc>
          <w:tcPr>
            <w:tcW w:w="1134" w:type="dxa"/>
            <w:vAlign w:val="center"/>
          </w:tcPr>
          <w:p w14:paraId="3FD21AB5" w14:textId="77777777" w:rsidR="00487938" w:rsidRPr="00B93702" w:rsidRDefault="00487938" w:rsidP="00487938">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7A576A2B"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0690DA5A"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7E15635E" w14:textId="77777777" w:rsidR="00487938" w:rsidRPr="00B93702" w:rsidRDefault="00487938" w:rsidP="00487938">
            <w:pPr>
              <w:pStyle w:val="TAC"/>
              <w:rPr>
                <w:rFonts w:cs="Arial"/>
              </w:rPr>
            </w:pPr>
            <w:r w:rsidRPr="00B93702">
              <w:rPr>
                <w:rFonts w:cs="Arial"/>
              </w:rPr>
              <w:t>CW carrier</w:t>
            </w:r>
          </w:p>
        </w:tc>
      </w:tr>
      <w:tr w:rsidR="00487938" w:rsidRPr="00B93702" w14:paraId="6999859C" w14:textId="77777777" w:rsidTr="00E82110">
        <w:trPr>
          <w:jc w:val="center"/>
        </w:trPr>
        <w:tc>
          <w:tcPr>
            <w:tcW w:w="9710" w:type="dxa"/>
            <w:gridSpan w:val="7"/>
          </w:tcPr>
          <w:p w14:paraId="1D53BBD3" w14:textId="77777777" w:rsidR="00487938" w:rsidRPr="00B93702" w:rsidRDefault="00487938" w:rsidP="00487938">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depends on the RAT, the BS class and the channel bandwidth, see subclause 7.2.</w:t>
            </w:r>
            <w:r w:rsidRPr="00B93702">
              <w:rPr>
                <w:rFonts w:cs="Arial"/>
                <w:lang w:eastAsia="en-US"/>
              </w:rPr>
              <w:br/>
              <w:t>"x" is equal to 3 in case of GSM/EDGE wanted signal and equal to 6 in case of NR, UTRA or E-UTRA wanted signals.</w:t>
            </w:r>
          </w:p>
          <w:p w14:paraId="30594972" w14:textId="77777777" w:rsidR="00487938" w:rsidRPr="00B93702" w:rsidRDefault="00487938" w:rsidP="00487938">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r w:rsidRPr="00B93702">
              <w:t>Δf</w:t>
            </w:r>
            <w:r w:rsidRPr="00B93702">
              <w:rPr>
                <w:vertAlign w:val="subscript"/>
              </w:rPr>
              <w:t>OOB</w:t>
            </w:r>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14:paraId="6C63724D" w14:textId="77777777" w:rsidR="00487938" w:rsidRPr="00B93702" w:rsidRDefault="00487938" w:rsidP="00487938">
            <w:pPr>
              <w:pStyle w:val="TAN"/>
              <w:rPr>
                <w:rFonts w:cs="Arial"/>
                <w:lang w:eastAsia="en-US"/>
              </w:rPr>
            </w:pPr>
            <w:r w:rsidRPr="00B93702">
              <w:rPr>
                <w:rFonts w:cs="Arial"/>
                <w:lang w:eastAsia="en-US"/>
              </w:rPr>
              <w:t>NOTE 3:</w:t>
            </w:r>
            <w:r>
              <w:rPr>
                <w:rFonts w:cs="Arial"/>
                <w:lang w:eastAsia="en-US"/>
              </w:rPr>
              <w:tab/>
            </w:r>
            <w:r w:rsidRPr="00B93702">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3E24F6A6" w14:textId="77777777" w:rsidR="00487938" w:rsidRPr="00B93702" w:rsidRDefault="00487938" w:rsidP="00487938">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14:paraId="2B170FC1" w14:textId="77777777" w:rsidR="00487938" w:rsidRPr="00B93702" w:rsidRDefault="00487938" w:rsidP="00487938">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applies for interfering signal within the frequency range 1475.9-1495.9 MHz.</w:t>
            </w:r>
            <w:r w:rsidRPr="00B93702">
              <w:rPr>
                <w:rFonts w:cs="Arial"/>
                <w:lang w:eastAsia="zh-CN"/>
              </w:rPr>
              <w:t xml:space="preserve"> </w:t>
            </w:r>
          </w:p>
          <w:p w14:paraId="2EC42399" w14:textId="77777777" w:rsidR="00487938" w:rsidRPr="00B93702" w:rsidRDefault="00487938" w:rsidP="00487938">
            <w:pPr>
              <w:pStyle w:val="TAN"/>
              <w:rPr>
                <w:rFonts w:cs="Arial"/>
                <w:lang w:eastAsia="zh-CN"/>
              </w:rPr>
            </w:pPr>
            <w:r w:rsidRPr="00B93702">
              <w:rPr>
                <w:rFonts w:cs="Arial"/>
                <w:lang w:eastAsia="zh-CN"/>
              </w:rPr>
              <w:t>NOTE 6:</w:t>
            </w:r>
            <w:r>
              <w:rPr>
                <w:rFonts w:cs="Arial"/>
                <w:lang w:eastAsia="zh-CN"/>
              </w:rPr>
              <w:tab/>
            </w:r>
            <w:r w:rsidRPr="00B93702">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5967F2C" w14:textId="77777777" w:rsidR="00487938" w:rsidRPr="00B93702" w:rsidRDefault="00487938" w:rsidP="00487938">
            <w:pPr>
              <w:pStyle w:val="TAN"/>
              <w:rPr>
                <w:rFonts w:cs="Arial"/>
                <w:lang w:eastAsia="en-US"/>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1A7AE94" w14:textId="77777777" w:rsidR="00466A9A" w:rsidRPr="00B93702" w:rsidRDefault="00466A9A" w:rsidP="00466A9A"/>
    <w:p w14:paraId="58E135BC" w14:textId="77777777" w:rsidR="00A26C61" w:rsidRPr="00B93702" w:rsidRDefault="00A26C61" w:rsidP="00F311C8">
      <w:pPr>
        <w:pStyle w:val="Heading2"/>
      </w:pPr>
      <w:bookmarkStart w:id="786" w:name="_Toc21098131"/>
      <w:bookmarkStart w:id="787" w:name="_Toc29765693"/>
      <w:r w:rsidRPr="00B93702">
        <w:lastRenderedPageBreak/>
        <w:t>7.6</w:t>
      </w:r>
      <w:r w:rsidRPr="00B93702">
        <w:tab/>
        <w:t>Receiver spurious emissions</w:t>
      </w:r>
      <w:bookmarkEnd w:id="786"/>
      <w:bookmarkEnd w:id="787"/>
    </w:p>
    <w:p w14:paraId="52D7628F" w14:textId="77777777" w:rsidR="001F2215" w:rsidRPr="00B93702" w:rsidRDefault="001F2215" w:rsidP="00F311C8">
      <w:pPr>
        <w:pStyle w:val="Heading3"/>
      </w:pPr>
      <w:bookmarkStart w:id="788" w:name="_Toc21098132"/>
      <w:bookmarkStart w:id="789" w:name="_Toc29765694"/>
      <w:r w:rsidRPr="00B93702">
        <w:t>7.6.1</w:t>
      </w:r>
      <w:r w:rsidRPr="00B93702">
        <w:tab/>
        <w:t>Definition and applicability</w:t>
      </w:r>
      <w:bookmarkEnd w:id="788"/>
      <w:bookmarkEnd w:id="789"/>
    </w:p>
    <w:p w14:paraId="2BECEC0E" w14:textId="77777777" w:rsidR="001F2215" w:rsidRPr="00B93702" w:rsidRDefault="001F2215" w:rsidP="001F2215">
      <w:r w:rsidRPr="00B93702">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3B28A256" w14:textId="77777777" w:rsidR="001456DA" w:rsidRPr="00B93702" w:rsidRDefault="001F2215" w:rsidP="001456DA">
      <w:r w:rsidRPr="00B93702">
        <w:t>For TDD BS with common RX and TX antenna port the requirement applies during the Transmitter OFF period. For FDD BS with common RX and TX antenna port the transmitter spurious emission limits as specified in subclause 6.6.1 are valid.</w:t>
      </w:r>
    </w:p>
    <w:p w14:paraId="20E8A180" w14:textId="77777777" w:rsidR="002F6EF4" w:rsidRPr="00B93702" w:rsidRDefault="001456DA" w:rsidP="002F6EF4">
      <w:r w:rsidRPr="00B93702">
        <w:rPr>
          <w:rFonts w:cs="v3.8.0"/>
        </w:rPr>
        <w:t>For BS capable of multi-band operation</w:t>
      </w:r>
      <w:r w:rsidRPr="00B93702">
        <w:t xml:space="preserve"> where multiple bands are mapped on separate antenna connectors, the single-band requirements apply and the excluded frequency range is only applicable for the operating band supported on each antenna connector.</w:t>
      </w:r>
    </w:p>
    <w:p w14:paraId="17886054" w14:textId="77777777" w:rsidR="001F2215" w:rsidRPr="00B93702" w:rsidRDefault="002F6EF4" w:rsidP="001456DA">
      <w:pPr>
        <w:rPr>
          <w:rFonts w:eastAsia="MS P??" w:cs="v4.2.0"/>
        </w:rPr>
      </w:pPr>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spurious emissions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receiver spurious emissions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14:paraId="65E42C2A" w14:textId="77777777" w:rsidR="001F2215" w:rsidRPr="00B93702" w:rsidRDefault="001F2215" w:rsidP="00F311C8">
      <w:pPr>
        <w:pStyle w:val="Heading3"/>
      </w:pPr>
      <w:bookmarkStart w:id="790" w:name="_Toc21098133"/>
      <w:bookmarkStart w:id="791" w:name="_Toc29765695"/>
      <w:r w:rsidRPr="00B93702">
        <w:t>7.6.2</w:t>
      </w:r>
      <w:r w:rsidRPr="00B93702">
        <w:tab/>
      </w:r>
      <w:r w:rsidR="00DB7FF2" w:rsidRPr="00B93702">
        <w:t>Minimum requirement</w:t>
      </w:r>
      <w:r w:rsidRPr="00B93702">
        <w:t>s</w:t>
      </w:r>
      <w:bookmarkEnd w:id="790"/>
      <w:bookmarkEnd w:id="791"/>
    </w:p>
    <w:p w14:paraId="7D7F2331" w14:textId="77777777" w:rsidR="001F2215" w:rsidRPr="00B93702" w:rsidRDefault="001F2215" w:rsidP="001F2215">
      <w:r w:rsidRPr="00B93702">
        <w:t>The minimum requirement is in TS 37.104 [2] subclause 7.6.1.</w:t>
      </w:r>
    </w:p>
    <w:p w14:paraId="11760A23" w14:textId="77777777" w:rsidR="001F2215" w:rsidRPr="00B93702" w:rsidRDefault="001F2215" w:rsidP="00F311C8">
      <w:pPr>
        <w:pStyle w:val="Heading3"/>
      </w:pPr>
      <w:bookmarkStart w:id="792" w:name="_Toc21098134"/>
      <w:bookmarkStart w:id="793" w:name="_Toc29765696"/>
      <w:r w:rsidRPr="00B93702">
        <w:t>7.6.3</w:t>
      </w:r>
      <w:r w:rsidRPr="00B93702">
        <w:tab/>
        <w:t>Test purpose</w:t>
      </w:r>
      <w:bookmarkEnd w:id="792"/>
      <w:bookmarkEnd w:id="793"/>
    </w:p>
    <w:p w14:paraId="786F9397" w14:textId="77777777" w:rsidR="001F2215" w:rsidRPr="00B93702" w:rsidRDefault="001F2215" w:rsidP="001F2215">
      <w:r w:rsidRPr="00B93702">
        <w:t>The test purpose is to verify the ability of the BS to limit the interference caused by receiver spurious emissions to other systems.</w:t>
      </w:r>
    </w:p>
    <w:p w14:paraId="6B7DEE81" w14:textId="77777777" w:rsidR="001F2215" w:rsidRPr="00B93702" w:rsidRDefault="001F2215" w:rsidP="00F311C8">
      <w:pPr>
        <w:pStyle w:val="Heading3"/>
      </w:pPr>
      <w:bookmarkStart w:id="794" w:name="_Toc21098135"/>
      <w:bookmarkStart w:id="795" w:name="_Toc29765697"/>
      <w:r w:rsidRPr="00B93702">
        <w:t>7.6.4</w:t>
      </w:r>
      <w:r w:rsidRPr="00B93702">
        <w:tab/>
        <w:t>Method of test</w:t>
      </w:r>
      <w:bookmarkEnd w:id="794"/>
      <w:bookmarkEnd w:id="795"/>
    </w:p>
    <w:p w14:paraId="5933C55F" w14:textId="77777777" w:rsidR="001F2215" w:rsidRPr="00B93702" w:rsidRDefault="001F2215" w:rsidP="00F311C8">
      <w:pPr>
        <w:pStyle w:val="Heading4"/>
      </w:pPr>
      <w:bookmarkStart w:id="796" w:name="_Toc21098136"/>
      <w:bookmarkStart w:id="797" w:name="_Toc29765698"/>
      <w:r w:rsidRPr="00B93702">
        <w:t>7.6.4.1</w:t>
      </w:r>
      <w:r w:rsidRPr="00B93702">
        <w:tab/>
        <w:t>Initial conditions</w:t>
      </w:r>
      <w:bookmarkEnd w:id="796"/>
      <w:bookmarkEnd w:id="797"/>
    </w:p>
    <w:p w14:paraId="3227A6C1" w14:textId="77777777" w:rsidR="001F2215" w:rsidRPr="00B93702" w:rsidRDefault="001F2215" w:rsidP="001F2215">
      <w:r w:rsidRPr="00B93702">
        <w:t>Test environment:</w:t>
      </w:r>
      <w:r w:rsidR="00905FAB">
        <w:tab/>
      </w:r>
      <w:r w:rsidR="000F6B9F" w:rsidRPr="00B93702">
        <w:tab/>
      </w:r>
      <w:r w:rsidR="000F6B9F" w:rsidRPr="00B93702">
        <w:tab/>
      </w:r>
      <w:r w:rsidRPr="00B93702">
        <w:t>Normal; see Annex B</w:t>
      </w:r>
      <w:r w:rsidR="00683446" w:rsidRPr="00B93702">
        <w:t>.2</w:t>
      </w:r>
      <w:r w:rsidRPr="00B93702">
        <w:t>.</w:t>
      </w:r>
    </w:p>
    <w:p w14:paraId="3634FA67" w14:textId="77777777" w:rsidR="000F6B9F" w:rsidRPr="00B93702" w:rsidRDefault="00D33DDC" w:rsidP="000F6B9F">
      <w:pPr>
        <w:rPr>
          <w:rFonts w:cs="v4.2.0"/>
        </w:rPr>
      </w:pPr>
      <w:r w:rsidRPr="00B93702">
        <w:t>Base Station RF Bandwidth</w:t>
      </w:r>
      <w:r w:rsidR="00015834" w:rsidRPr="00B93702">
        <w:t xml:space="preserve"> position</w:t>
      </w:r>
      <w:r w:rsidR="001456DA" w:rsidRPr="00B93702">
        <w:t>s</w:t>
      </w:r>
      <w:r w:rsidR="00015834" w:rsidRPr="00B93702" w:rsidDel="00015834">
        <w:rPr>
          <w:rFonts w:cs="v4.2.0"/>
        </w:rPr>
        <w:t xml:space="preserve"> </w:t>
      </w:r>
      <w:r w:rsidR="000F6B9F" w:rsidRPr="00B93702">
        <w:rPr>
          <w:rFonts w:cs="v4.2.0"/>
        </w:rPr>
        <w:t>to be tested:</w:t>
      </w:r>
      <w:r w:rsidR="00905FAB">
        <w:rPr>
          <w:rFonts w:cs="v4.2.0"/>
        </w:rPr>
        <w:tab/>
      </w:r>
      <w:r w:rsidR="000F6B9F" w:rsidRPr="00B93702">
        <w:rPr>
          <w:rFonts w:cs="v4.2.0"/>
        </w:rPr>
        <w:t>M</w:t>
      </w:r>
      <w:r w:rsidR="000F6B9F" w:rsidRPr="00B93702">
        <w:rPr>
          <w:rFonts w:cs="v4.2.0"/>
          <w:vertAlign w:val="subscript"/>
        </w:rPr>
        <w:t>RFBW</w:t>
      </w:r>
      <w:r w:rsidR="001456DA" w:rsidRPr="00B93702">
        <w:rPr>
          <w:rFonts w:cs="v4.2.0"/>
        </w:rPr>
        <w:t xml:space="preserve"> in single-band operation</w:t>
      </w:r>
      <w:r w:rsidR="000F6B9F" w:rsidRPr="00B93702">
        <w:rPr>
          <w:rFonts w:cs="v4.2.0"/>
        </w:rPr>
        <w:t>, see subclause 4.9.</w:t>
      </w:r>
      <w:r w:rsidR="00E208B3" w:rsidRPr="00B93702">
        <w:rPr>
          <w:rFonts w:cs="v4.2.0"/>
        </w:rPr>
        <w:t>1</w:t>
      </w:r>
      <w:r w:rsidR="001456DA" w:rsidRPr="00B93702">
        <w:rPr>
          <w:rFonts w:cs="v4.2.0"/>
        </w:rPr>
        <w:t>,</w:t>
      </w:r>
      <w:r w:rsidR="001456DA" w:rsidRPr="00B93702">
        <w:t xml:space="preserve">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t xml:space="preserve"> in</w:t>
      </w:r>
      <w:r w:rsidR="001456DA" w:rsidRPr="00B93702">
        <w:rPr>
          <w:rFonts w:cs="v4.2.0"/>
        </w:rPr>
        <w:t xml:space="preserve"> multi-band operation, see subclause 4.9.1</w:t>
      </w:r>
      <w:r w:rsidR="000F6B9F" w:rsidRPr="00B93702">
        <w:rPr>
          <w:rFonts w:cs="v4.2.0"/>
        </w:rPr>
        <w:t>.</w:t>
      </w:r>
    </w:p>
    <w:p w14:paraId="2977156A" w14:textId="77777777" w:rsidR="001F2215" w:rsidRPr="00B93702" w:rsidRDefault="001F2215" w:rsidP="001F2215">
      <w:pPr>
        <w:pStyle w:val="B10"/>
      </w:pPr>
      <w:r w:rsidRPr="00B93702">
        <w:t>1)</w:t>
      </w:r>
      <w:r w:rsidRPr="00B93702">
        <w:tab/>
        <w:t>Set up the equipment as shown in Annex</w:t>
      </w:r>
      <w:r w:rsidR="00A07B05" w:rsidRPr="00B93702">
        <w:t xml:space="preserve"> </w:t>
      </w:r>
      <w:r w:rsidRPr="00B93702">
        <w:t>D.2.</w:t>
      </w:r>
      <w:r w:rsidR="00A07B05" w:rsidRPr="00B93702">
        <w:t>1</w:t>
      </w:r>
      <w:r w:rsidRPr="00B93702">
        <w:t>.</w:t>
      </w:r>
    </w:p>
    <w:p w14:paraId="587D4EBC" w14:textId="77777777" w:rsidR="001F2215" w:rsidRPr="00B93702" w:rsidRDefault="001F2215" w:rsidP="00F311C8">
      <w:pPr>
        <w:pStyle w:val="Heading4"/>
      </w:pPr>
      <w:bookmarkStart w:id="798" w:name="_Toc21098137"/>
      <w:bookmarkStart w:id="799" w:name="_Toc29765699"/>
      <w:r w:rsidRPr="00B93702">
        <w:t>7.6.4.2</w:t>
      </w:r>
      <w:r w:rsidRPr="00B93702">
        <w:tab/>
        <w:t>Procedure</w:t>
      </w:r>
      <w:bookmarkEnd w:id="798"/>
      <w:bookmarkEnd w:id="799"/>
    </w:p>
    <w:p w14:paraId="5A426A39" w14:textId="77777777" w:rsidR="001F2215" w:rsidRPr="00B93702" w:rsidRDefault="001F2215" w:rsidP="001F2215">
      <w:pPr>
        <w:pStyle w:val="B10"/>
      </w:pPr>
      <w:r w:rsidRPr="00B93702">
        <w:t>1)</w:t>
      </w:r>
      <w:r w:rsidRPr="00B93702">
        <w:tab/>
        <w:t xml:space="preserve">Set the measurement equipment parameters as specified in </w:t>
      </w:r>
      <w:r w:rsidR="00A07B05" w:rsidRPr="00B93702">
        <w:t>Table</w:t>
      </w:r>
      <w:r w:rsidRPr="00B93702">
        <w:t xml:space="preserve"> 7.6.5.1-1</w:t>
      </w:r>
      <w:r w:rsidR="00683446" w:rsidRPr="00B93702">
        <w:t>. For BC2, the parameters in</w:t>
      </w:r>
      <w:r w:rsidRPr="00B93702">
        <w:t xml:space="preserve"> </w:t>
      </w:r>
      <w:r w:rsidR="00A07B05" w:rsidRPr="00B93702">
        <w:t>Table</w:t>
      </w:r>
      <w:r w:rsidRPr="00B93702">
        <w:t xml:space="preserve"> 7.6.5.2-1</w:t>
      </w:r>
      <w:r w:rsidR="00683446" w:rsidRPr="00B93702">
        <w:t xml:space="preserve"> apply in addition</w:t>
      </w:r>
      <w:r w:rsidRPr="00B93702">
        <w:t>.</w:t>
      </w:r>
    </w:p>
    <w:p w14:paraId="40F1E413" w14:textId="77777777" w:rsidR="001F2215" w:rsidRPr="00B93702" w:rsidRDefault="001F2215" w:rsidP="001F2215">
      <w:pPr>
        <w:pStyle w:val="B10"/>
      </w:pPr>
      <w:r w:rsidRPr="00B93702">
        <w:t>2)</w:t>
      </w:r>
      <w:r w:rsidRPr="00B93702">
        <w:tab/>
      </w:r>
      <w:r w:rsidR="000C702D" w:rsidRPr="00B93702">
        <w:rPr>
          <w:rFonts w:cs="v4.2.0"/>
          <w:snapToGrid w:val="0"/>
        </w:rPr>
        <w:t>Set the BS to transmit with the carrier set-up and power allocation according to the applicable test configuration(s) (see clause 5).</w:t>
      </w:r>
    </w:p>
    <w:p w14:paraId="1AC77ECD" w14:textId="77777777" w:rsidR="001F2215" w:rsidRPr="00B93702" w:rsidRDefault="001F2215" w:rsidP="001F2215">
      <w:pPr>
        <w:pStyle w:val="B10"/>
      </w:pPr>
      <w:r w:rsidRPr="00B93702">
        <w:t>3)</w:t>
      </w:r>
      <w:r w:rsidRPr="00B93702">
        <w:tab/>
        <w:t>Measure the spurious emissions over each frequency range described in subclause 7.6.5.</w:t>
      </w:r>
    </w:p>
    <w:p w14:paraId="72584667" w14:textId="77777777" w:rsidR="005B605D" w:rsidRPr="00B93702" w:rsidRDefault="005B605D" w:rsidP="005B605D">
      <w:r w:rsidRPr="00B93702">
        <w:t>In addition, for a multi-band capable BS, the following step shall apply:</w:t>
      </w:r>
    </w:p>
    <w:p w14:paraId="3F91C5A5" w14:textId="77777777" w:rsidR="005B605D" w:rsidRPr="00B93702" w:rsidRDefault="005B605D" w:rsidP="005B605D">
      <w:pPr>
        <w:pStyle w:val="B10"/>
      </w:pPr>
      <w:r w:rsidRPr="00B93702">
        <w:t>4)</w:t>
      </w:r>
      <w:r w:rsidRPr="00B93702">
        <w:tab/>
        <w:t>For multi-band capable BS and single band tests, repeat the steps above per involved band where single band test configurations and test models shall apply with no carrier activated in the other band.</w:t>
      </w:r>
      <w:r w:rsidR="00D33DDC" w:rsidRPr="00B93702">
        <w:t xml:space="preserve"> </w:t>
      </w:r>
      <w:r w:rsidRPr="00B93702">
        <w:t>For multi-band capable BS with separate antenna connector, the antenna connector not being under test in case of SBT or MBT shall be terminated.</w:t>
      </w:r>
    </w:p>
    <w:p w14:paraId="565817E4" w14:textId="77777777" w:rsidR="001F2215" w:rsidRPr="00B93702" w:rsidRDefault="001F2215" w:rsidP="00F311C8">
      <w:pPr>
        <w:pStyle w:val="Heading3"/>
      </w:pPr>
      <w:bookmarkStart w:id="800" w:name="_Toc21098138"/>
      <w:bookmarkStart w:id="801" w:name="_Toc29765700"/>
      <w:r w:rsidRPr="00B93702">
        <w:t>7.6.5</w:t>
      </w:r>
      <w:r w:rsidRPr="00B93702">
        <w:tab/>
        <w:t>Test requirements</w:t>
      </w:r>
      <w:bookmarkEnd w:id="800"/>
      <w:bookmarkEnd w:id="801"/>
    </w:p>
    <w:p w14:paraId="0C997493" w14:textId="77777777" w:rsidR="001F2215" w:rsidRPr="00B93702" w:rsidRDefault="001F2215" w:rsidP="00F311C8">
      <w:pPr>
        <w:pStyle w:val="Heading4"/>
      </w:pPr>
      <w:bookmarkStart w:id="802" w:name="_Toc21098139"/>
      <w:bookmarkStart w:id="803" w:name="_Toc29765701"/>
      <w:r w:rsidRPr="00B93702">
        <w:t>7.6.5.1</w:t>
      </w:r>
      <w:r w:rsidRPr="00B93702">
        <w:tab/>
        <w:t>General test requirements</w:t>
      </w:r>
      <w:bookmarkEnd w:id="802"/>
      <w:bookmarkEnd w:id="803"/>
    </w:p>
    <w:p w14:paraId="7619F0B5" w14:textId="77777777" w:rsidR="001F2215" w:rsidRPr="00B93702" w:rsidRDefault="001F2215" w:rsidP="001F2215">
      <w:r w:rsidRPr="00B93702">
        <w:t>The power of any spurious emission shall not exceed the levels in Table 7.6.5.1-1.</w:t>
      </w:r>
    </w:p>
    <w:p w14:paraId="5C3450A1" w14:textId="77777777" w:rsidR="001F2215" w:rsidRPr="00B93702" w:rsidRDefault="001F2215" w:rsidP="0048036E">
      <w:pPr>
        <w:pStyle w:val="TH"/>
      </w:pPr>
      <w:r w:rsidRPr="00B93702">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93702" w:rsidRPr="00B93702" w14:paraId="3DA040FB" w14:textId="77777777">
        <w:trPr>
          <w:jc w:val="center"/>
        </w:trPr>
        <w:tc>
          <w:tcPr>
            <w:tcW w:w="1897" w:type="dxa"/>
          </w:tcPr>
          <w:p w14:paraId="5E061A83" w14:textId="77777777" w:rsidR="001F2215" w:rsidRPr="00B93702" w:rsidRDefault="001F2215" w:rsidP="009D7BDE">
            <w:pPr>
              <w:pStyle w:val="TAH"/>
              <w:rPr>
                <w:rFonts w:cs="Arial"/>
                <w:lang w:eastAsia="en-US"/>
              </w:rPr>
            </w:pPr>
            <w:r w:rsidRPr="00B93702">
              <w:rPr>
                <w:rFonts w:cs="Arial"/>
                <w:lang w:eastAsia="en-US"/>
              </w:rPr>
              <w:t>Frequency range</w:t>
            </w:r>
          </w:p>
        </w:tc>
        <w:tc>
          <w:tcPr>
            <w:tcW w:w="1276" w:type="dxa"/>
          </w:tcPr>
          <w:p w14:paraId="2B33EE41" w14:textId="77777777" w:rsidR="001F2215" w:rsidRPr="00B93702" w:rsidRDefault="001F2215" w:rsidP="009D7BDE">
            <w:pPr>
              <w:pStyle w:val="TAH"/>
              <w:rPr>
                <w:rFonts w:cs="Arial"/>
                <w:lang w:eastAsia="en-US"/>
              </w:rPr>
            </w:pPr>
            <w:r w:rsidRPr="00B93702">
              <w:rPr>
                <w:rFonts w:cs="Arial"/>
                <w:lang w:eastAsia="en-US"/>
              </w:rPr>
              <w:t>Maximum level</w:t>
            </w:r>
          </w:p>
        </w:tc>
        <w:tc>
          <w:tcPr>
            <w:tcW w:w="1701" w:type="dxa"/>
          </w:tcPr>
          <w:p w14:paraId="02480537" w14:textId="77777777" w:rsidR="001F2215" w:rsidRPr="00B93702" w:rsidRDefault="001F2215" w:rsidP="009D7BDE">
            <w:pPr>
              <w:pStyle w:val="TAH"/>
              <w:rPr>
                <w:rFonts w:cs="Arial"/>
                <w:lang w:eastAsia="en-US"/>
              </w:rPr>
            </w:pPr>
            <w:r w:rsidRPr="00B93702">
              <w:rPr>
                <w:rFonts w:cs="Arial"/>
                <w:lang w:eastAsia="en-US"/>
              </w:rPr>
              <w:t>Measurement Bandwidth</w:t>
            </w:r>
          </w:p>
        </w:tc>
        <w:tc>
          <w:tcPr>
            <w:tcW w:w="3969" w:type="dxa"/>
          </w:tcPr>
          <w:p w14:paraId="1FFCBB0A" w14:textId="77777777" w:rsidR="001F2215" w:rsidRPr="00B93702" w:rsidRDefault="001F2215" w:rsidP="009D7BDE">
            <w:pPr>
              <w:pStyle w:val="TAH"/>
              <w:rPr>
                <w:rFonts w:cs="Arial"/>
                <w:lang w:eastAsia="en-US"/>
              </w:rPr>
            </w:pPr>
            <w:r w:rsidRPr="00B93702">
              <w:rPr>
                <w:rFonts w:cs="Arial"/>
                <w:lang w:eastAsia="en-US"/>
              </w:rPr>
              <w:t>Note</w:t>
            </w:r>
          </w:p>
        </w:tc>
      </w:tr>
      <w:tr w:rsidR="00B93702" w:rsidRPr="00B93702" w14:paraId="4628EC88" w14:textId="77777777">
        <w:trPr>
          <w:jc w:val="center"/>
        </w:trPr>
        <w:tc>
          <w:tcPr>
            <w:tcW w:w="1897" w:type="dxa"/>
          </w:tcPr>
          <w:p w14:paraId="47E9BF90" w14:textId="77777777" w:rsidR="001F2215" w:rsidRPr="00B93702" w:rsidRDefault="001F2215" w:rsidP="009D7BDE">
            <w:pPr>
              <w:pStyle w:val="TAC"/>
              <w:rPr>
                <w:rFonts w:cs="Arial"/>
                <w:lang w:eastAsia="en-US"/>
              </w:rPr>
            </w:pPr>
            <w:r w:rsidRPr="00B93702">
              <w:rPr>
                <w:rFonts w:cs="Arial"/>
                <w:lang w:eastAsia="en-US"/>
              </w:rPr>
              <w:t xml:space="preserve">30 MHz </w:t>
            </w:r>
            <w:r w:rsidRPr="00B93702">
              <w:rPr>
                <w:rFonts w:cs="Arial"/>
                <w:lang w:eastAsia="en-US"/>
              </w:rPr>
              <w:noBreakHyphen/>
              <w:t xml:space="preserve"> 1 GHz</w:t>
            </w:r>
          </w:p>
        </w:tc>
        <w:tc>
          <w:tcPr>
            <w:tcW w:w="1276" w:type="dxa"/>
          </w:tcPr>
          <w:p w14:paraId="6D66E41B" w14:textId="77777777" w:rsidR="001F2215" w:rsidRPr="00B93702" w:rsidRDefault="001F2215" w:rsidP="009D7BDE">
            <w:pPr>
              <w:pStyle w:val="TAC"/>
              <w:rPr>
                <w:rFonts w:cs="Arial"/>
                <w:lang w:eastAsia="en-US"/>
              </w:rPr>
            </w:pPr>
            <w:r w:rsidRPr="00B93702">
              <w:rPr>
                <w:rFonts w:cs="Arial"/>
                <w:lang w:eastAsia="en-US"/>
              </w:rPr>
              <w:t>-57 dBm</w:t>
            </w:r>
          </w:p>
        </w:tc>
        <w:tc>
          <w:tcPr>
            <w:tcW w:w="1701" w:type="dxa"/>
          </w:tcPr>
          <w:p w14:paraId="1F49D61F" w14:textId="77777777" w:rsidR="001F2215" w:rsidRPr="00B93702" w:rsidRDefault="001F2215" w:rsidP="009D7BDE">
            <w:pPr>
              <w:pStyle w:val="TAC"/>
              <w:rPr>
                <w:rFonts w:cs="Arial"/>
                <w:lang w:eastAsia="en-US"/>
              </w:rPr>
            </w:pPr>
            <w:r w:rsidRPr="00B93702">
              <w:rPr>
                <w:rFonts w:cs="Arial"/>
                <w:lang w:eastAsia="en-US"/>
              </w:rPr>
              <w:t xml:space="preserve">100 kHz </w:t>
            </w:r>
          </w:p>
        </w:tc>
        <w:tc>
          <w:tcPr>
            <w:tcW w:w="3969" w:type="dxa"/>
          </w:tcPr>
          <w:p w14:paraId="6EA835E8" w14:textId="77777777" w:rsidR="001F2215" w:rsidRPr="00B93702" w:rsidRDefault="001F2215" w:rsidP="009D7BDE">
            <w:pPr>
              <w:pStyle w:val="TAL"/>
              <w:rPr>
                <w:rFonts w:cs="Arial"/>
                <w:lang w:eastAsia="en-US"/>
              </w:rPr>
            </w:pPr>
          </w:p>
        </w:tc>
      </w:tr>
      <w:tr w:rsidR="00B93702" w:rsidRPr="00B93702" w14:paraId="07E1BFB3" w14:textId="77777777">
        <w:trPr>
          <w:jc w:val="center"/>
        </w:trPr>
        <w:tc>
          <w:tcPr>
            <w:tcW w:w="1897" w:type="dxa"/>
          </w:tcPr>
          <w:p w14:paraId="2B0702F0" w14:textId="77777777" w:rsidR="001F2215" w:rsidRPr="00B93702" w:rsidRDefault="001F2215" w:rsidP="009D7BDE">
            <w:pPr>
              <w:pStyle w:val="TAC"/>
              <w:rPr>
                <w:rFonts w:cs="Arial"/>
                <w:lang w:eastAsia="en-US"/>
              </w:rPr>
            </w:pPr>
            <w:r w:rsidRPr="00B93702">
              <w:rPr>
                <w:rFonts w:cs="Arial"/>
                <w:lang w:eastAsia="en-US"/>
              </w:rPr>
              <w:t xml:space="preserve">1 GHz </w:t>
            </w:r>
            <w:r w:rsidRPr="00B93702">
              <w:rPr>
                <w:rFonts w:cs="Arial"/>
                <w:lang w:eastAsia="en-US"/>
              </w:rPr>
              <w:noBreakHyphen/>
              <w:t xml:space="preserve"> 12.75 GHz</w:t>
            </w:r>
          </w:p>
        </w:tc>
        <w:tc>
          <w:tcPr>
            <w:tcW w:w="1276" w:type="dxa"/>
          </w:tcPr>
          <w:p w14:paraId="47086962" w14:textId="77777777" w:rsidR="001F2215" w:rsidRPr="00B93702" w:rsidRDefault="001F2215" w:rsidP="009D7BDE">
            <w:pPr>
              <w:pStyle w:val="TAC"/>
              <w:rPr>
                <w:rFonts w:cs="Arial"/>
                <w:lang w:eastAsia="en-US"/>
              </w:rPr>
            </w:pPr>
            <w:r w:rsidRPr="00B93702">
              <w:rPr>
                <w:rFonts w:cs="Arial"/>
                <w:lang w:eastAsia="en-US"/>
              </w:rPr>
              <w:t>-47 dBm</w:t>
            </w:r>
          </w:p>
        </w:tc>
        <w:tc>
          <w:tcPr>
            <w:tcW w:w="1701" w:type="dxa"/>
          </w:tcPr>
          <w:p w14:paraId="28BFB749" w14:textId="77777777" w:rsidR="001F2215" w:rsidRPr="00B93702" w:rsidRDefault="001F2215" w:rsidP="009D7BDE">
            <w:pPr>
              <w:pStyle w:val="TAC"/>
              <w:rPr>
                <w:rFonts w:cs="Arial"/>
                <w:lang w:eastAsia="en-US"/>
              </w:rPr>
            </w:pPr>
            <w:r w:rsidRPr="00B93702">
              <w:rPr>
                <w:rFonts w:cs="Arial"/>
                <w:lang w:eastAsia="en-US"/>
              </w:rPr>
              <w:t>1 MHz</w:t>
            </w:r>
          </w:p>
        </w:tc>
        <w:tc>
          <w:tcPr>
            <w:tcW w:w="3969" w:type="dxa"/>
          </w:tcPr>
          <w:p w14:paraId="5DE72776" w14:textId="77777777" w:rsidR="001F2215" w:rsidRPr="00B93702" w:rsidRDefault="001F2215" w:rsidP="009D7BDE">
            <w:pPr>
              <w:pStyle w:val="TAL"/>
              <w:rPr>
                <w:rFonts w:cs="Arial"/>
                <w:lang w:eastAsia="en-US"/>
              </w:rPr>
            </w:pPr>
          </w:p>
        </w:tc>
      </w:tr>
      <w:tr w:rsidR="00B93702" w:rsidRPr="00B93702" w14:paraId="317E7A7E" w14:textId="77777777">
        <w:trPr>
          <w:jc w:val="center"/>
        </w:trPr>
        <w:tc>
          <w:tcPr>
            <w:tcW w:w="1897" w:type="dxa"/>
          </w:tcPr>
          <w:p w14:paraId="7A83E3BB" w14:textId="77777777"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t xml:space="preserve">-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UL operating band in GHz</w:t>
            </w:r>
          </w:p>
        </w:tc>
        <w:tc>
          <w:tcPr>
            <w:tcW w:w="1276" w:type="dxa"/>
          </w:tcPr>
          <w:p w14:paraId="30C4757F" w14:textId="77777777" w:rsidR="003D0277" w:rsidRPr="00B93702" w:rsidRDefault="003D0277" w:rsidP="00033FE9">
            <w:pPr>
              <w:pStyle w:val="TAC"/>
              <w:rPr>
                <w:rFonts w:cs="Arial"/>
                <w:lang w:eastAsia="en-US"/>
              </w:rPr>
            </w:pPr>
            <w:r w:rsidRPr="00B93702">
              <w:rPr>
                <w:rFonts w:cs="Arial"/>
                <w:lang w:eastAsia="en-US"/>
              </w:rPr>
              <w:t>-47 dBm</w:t>
            </w:r>
          </w:p>
        </w:tc>
        <w:tc>
          <w:tcPr>
            <w:tcW w:w="1701" w:type="dxa"/>
          </w:tcPr>
          <w:p w14:paraId="7BDC46A6" w14:textId="77777777" w:rsidR="003D0277" w:rsidRPr="00B93702" w:rsidRDefault="003D0277" w:rsidP="00033FE9">
            <w:pPr>
              <w:pStyle w:val="TAC"/>
              <w:rPr>
                <w:rFonts w:cs="Arial"/>
                <w:lang w:eastAsia="en-US"/>
              </w:rPr>
            </w:pPr>
            <w:r w:rsidRPr="00B93702">
              <w:rPr>
                <w:rFonts w:cs="Arial"/>
                <w:lang w:eastAsia="en-US"/>
              </w:rPr>
              <w:t>1 MHz</w:t>
            </w:r>
          </w:p>
        </w:tc>
        <w:tc>
          <w:tcPr>
            <w:tcW w:w="3969" w:type="dxa"/>
          </w:tcPr>
          <w:p w14:paraId="4C8F5360" w14:textId="77777777" w:rsidR="003D0277" w:rsidRPr="00B93702" w:rsidRDefault="00B9221E" w:rsidP="003C3529">
            <w:pPr>
              <w:pStyle w:val="TAL"/>
              <w:rPr>
                <w:rFonts w:cs="Arial"/>
                <w:lang w:eastAsia="en-US"/>
              </w:rPr>
            </w:pP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p>
        </w:tc>
      </w:tr>
      <w:tr w:rsidR="001F2215" w:rsidRPr="00B93702" w14:paraId="6DD5B151" w14:textId="77777777">
        <w:trPr>
          <w:jc w:val="center"/>
        </w:trPr>
        <w:tc>
          <w:tcPr>
            <w:tcW w:w="8843" w:type="dxa"/>
            <w:gridSpan w:val="4"/>
          </w:tcPr>
          <w:p w14:paraId="5C2E0DD6" w14:textId="77777777" w:rsidR="001F2215" w:rsidRPr="00B93702" w:rsidRDefault="001F2215" w:rsidP="009D7BDE">
            <w:pPr>
              <w:pStyle w:val="TAN"/>
              <w:rPr>
                <w:rFonts w:eastAsia="??" w:cs="Arial"/>
                <w:lang w:eastAsia="en-US"/>
              </w:rPr>
            </w:pPr>
            <w:r w:rsidRPr="00B93702">
              <w:rPr>
                <w:rFonts w:eastAsia="??" w:cs="Arial"/>
                <w:lang w:eastAsia="en-US"/>
              </w:rPr>
              <w:t>NOTE:</w:t>
            </w:r>
            <w:r w:rsidRPr="00B93702">
              <w:rPr>
                <w:rFonts w:eastAsia="??" w:cs="Arial"/>
                <w:lang w:eastAsia="en-US"/>
              </w:rPr>
              <w:tab/>
              <w:t>The frequency range</w:t>
            </w:r>
            <w:r w:rsidRPr="00B93702">
              <w:rPr>
                <w:rFonts w:cs="Arial"/>
                <w:lang w:eastAsia="en-US"/>
              </w:rPr>
              <w:t xml:space="preserve"> from F</w:t>
            </w:r>
            <w:r w:rsidRPr="00B93702">
              <w:rPr>
                <w:rFonts w:cs="Arial"/>
                <w:vertAlign w:val="subscript"/>
                <w:lang w:eastAsia="en-US"/>
              </w:rPr>
              <w:t>BW RF,DL,low</w:t>
            </w:r>
            <w:r w:rsidRPr="00B93702">
              <w:rPr>
                <w:rFonts w:cs="Arial"/>
                <w:lang w:eastAsia="en-US"/>
              </w:rPr>
              <w:t xml:space="preserve"> -</w:t>
            </w:r>
            <w:r w:rsidR="006D1BBF" w:rsidRPr="00B93702">
              <w:t xml:space="preserve"> Δf</w:t>
            </w:r>
            <w:r w:rsidR="00B9221E">
              <w:rPr>
                <w:rFonts w:hint="eastAsia"/>
                <w:vertAlign w:val="subscript"/>
                <w:lang w:val="en-US" w:eastAsia="zh-CN"/>
              </w:rPr>
              <w:t>OBUE</w:t>
            </w:r>
            <w:r w:rsidRPr="00B93702">
              <w:rPr>
                <w:rFonts w:cs="Arial"/>
                <w:lang w:eastAsia="en-US"/>
              </w:rPr>
              <w:t xml:space="preserve"> to F</w:t>
            </w:r>
            <w:r w:rsidRPr="00B93702">
              <w:rPr>
                <w:rFonts w:cs="Arial"/>
                <w:vertAlign w:val="subscript"/>
                <w:lang w:eastAsia="en-US"/>
              </w:rPr>
              <w:t>BW RF,DL</w:t>
            </w:r>
            <w:r w:rsidR="00B9221E">
              <w:rPr>
                <w:rFonts w:cs="Arial"/>
                <w:vertAlign w:val="subscript"/>
                <w:lang w:eastAsia="en-US"/>
              </w:rPr>
              <w:t>,</w:t>
            </w:r>
            <w:r w:rsidRPr="00B93702">
              <w:rPr>
                <w:rFonts w:cs="Arial"/>
                <w:vertAlign w:val="subscript"/>
                <w:lang w:eastAsia="en-US"/>
              </w:rPr>
              <w:t>high</w:t>
            </w:r>
            <w:r w:rsidRPr="00B93702">
              <w:rPr>
                <w:rFonts w:cs="Arial"/>
                <w:lang w:eastAsia="en-US"/>
              </w:rPr>
              <w:t xml:space="preserve"> + </w:t>
            </w:r>
            <w:r w:rsidR="006D1BBF" w:rsidRPr="00B93702">
              <w:t>Δf</w:t>
            </w:r>
            <w:r w:rsidR="00B9221E">
              <w:rPr>
                <w:rFonts w:hint="eastAsia"/>
                <w:vertAlign w:val="subscript"/>
                <w:lang w:val="en-US" w:eastAsia="zh-CN"/>
              </w:rPr>
              <w:t>OBUE</w:t>
            </w:r>
            <w:r w:rsidRPr="00B93702">
              <w:rPr>
                <w:rFonts w:cs="Arial"/>
                <w:lang w:eastAsia="en-US"/>
              </w:rPr>
              <w:t xml:space="preserve"> may be excluded from the requirement.</w:t>
            </w:r>
            <w:r w:rsidR="001456DA" w:rsidRPr="00B93702">
              <w:rPr>
                <w:rFonts w:eastAsia="??" w:cs="Arial"/>
                <w:lang w:eastAsia="en-US"/>
              </w:rPr>
              <w:t xml:space="preserve"> For BS capable of multi-band operation, the exclusion applies for all </w:t>
            </w:r>
            <w:r w:rsidR="001456DA" w:rsidRPr="00B93702">
              <w:rPr>
                <w:rFonts w:cs="Arial"/>
                <w:lang w:eastAsia="zh-CN"/>
              </w:rPr>
              <w:t xml:space="preserve">supported </w:t>
            </w:r>
            <w:r w:rsidR="001456DA" w:rsidRPr="00B93702">
              <w:rPr>
                <w:rFonts w:eastAsia="??" w:cs="Arial"/>
                <w:lang w:eastAsia="en-US"/>
              </w:rPr>
              <w:t>operating bands.</w:t>
            </w:r>
            <w:r w:rsidR="001456DA" w:rsidRPr="00B93702">
              <w:rPr>
                <w:rFonts w:cs="v3.8.0"/>
                <w:lang w:eastAsia="en-US"/>
              </w:rPr>
              <w:t xml:space="preserve"> For BS capable of multi-band operation</w:t>
            </w:r>
            <w:r w:rsidR="001456DA" w:rsidRPr="00B93702">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3A0063D1" w14:textId="77777777" w:rsidR="001F2215" w:rsidRPr="00B93702" w:rsidRDefault="001F2215" w:rsidP="001F2215"/>
    <w:p w14:paraId="3C021847" w14:textId="77777777" w:rsidR="001F2215" w:rsidRPr="00B93702" w:rsidRDefault="002450D0" w:rsidP="001F2215">
      <w:r w:rsidRPr="00B93702">
        <w:t xml:space="preserve">In addition to the requirements in Table 7.6.5.1-1, the power of any spurious emission shall not exceed the </w:t>
      </w:r>
      <w:r w:rsidR="00015834" w:rsidRPr="00B93702">
        <w:t>a</w:t>
      </w:r>
      <w:r w:rsidRPr="00B93702">
        <w:t xml:space="preserve">dditional spurious emissions requirements in subclause 6.6.1.5.5 and in case of FDD BS (for BC1 and BC2) emission shall not exceed the levels specified for </w:t>
      </w:r>
      <w:r w:rsidR="00015834" w:rsidRPr="00B93702">
        <w:t>p</w:t>
      </w:r>
      <w:r w:rsidRPr="00B93702">
        <w:t xml:space="preserve">rotection of the BS receivers of own or different BS in subclause 6.6.1.5.4. In addition, the requirements for co-location with other </w:t>
      </w:r>
      <w:r w:rsidR="00A63983" w:rsidRPr="00B93702">
        <w:t>Base Station</w:t>
      </w:r>
      <w:r w:rsidRPr="00B93702">
        <w:t>s specified in subclause 6.6.1.5</w:t>
      </w:r>
      <w:r w:rsidR="00015834" w:rsidRPr="00B93702">
        <w:t>.6</w:t>
      </w:r>
      <w:r w:rsidRPr="00B93702">
        <w:t xml:space="preserve"> may also be applied.</w:t>
      </w:r>
    </w:p>
    <w:p w14:paraId="376A1CFB" w14:textId="77777777" w:rsidR="0096522B" w:rsidRPr="00B93702" w:rsidRDefault="001C45BF" w:rsidP="00F311C8">
      <w:pPr>
        <w:pStyle w:val="Heading4"/>
      </w:pPr>
      <w:bookmarkStart w:id="804" w:name="_Toc21098140"/>
      <w:bookmarkStart w:id="805" w:name="_Toc29765702"/>
      <w:r w:rsidRPr="00B93702">
        <w:t>7.6.5.2</w:t>
      </w:r>
      <w:r w:rsidRPr="00B93702">
        <w:tab/>
      </w:r>
      <w:r w:rsidR="0096522B" w:rsidRPr="00B93702">
        <w:t>Additional test requirement for BC2 (Category B)</w:t>
      </w:r>
      <w:bookmarkEnd w:id="804"/>
      <w:bookmarkEnd w:id="805"/>
    </w:p>
    <w:p w14:paraId="7CE6A411" w14:textId="77777777" w:rsidR="001456DA" w:rsidRPr="00B93702" w:rsidRDefault="0096522B" w:rsidP="001456DA">
      <w:r w:rsidRPr="00B93702">
        <w:t xml:space="preserve">For a BS operating in Band Category 2 </w:t>
      </w:r>
      <w:r w:rsidR="003B0010" w:rsidRPr="00B93702">
        <w:t xml:space="preserve">when GSM/EDGE is configured </w:t>
      </w:r>
      <w:r w:rsidRPr="00B93702">
        <w:t>and where Category B spurious emissions apply, the power of any spurious emissions shall not exceed the limits in Table 7.6.5.2-1.</w:t>
      </w:r>
    </w:p>
    <w:p w14:paraId="37312D0B" w14:textId="77777777" w:rsidR="0096522B" w:rsidRPr="00B93702" w:rsidRDefault="001456DA" w:rsidP="001456DA">
      <w:r w:rsidRPr="00B93702">
        <w:t>For BS</w:t>
      </w:r>
      <w:r w:rsidRPr="00B93702">
        <w:rPr>
          <w:lang w:eastAsia="zh-CN"/>
        </w:rPr>
        <w:t xml:space="preserve"> capable of </w:t>
      </w:r>
      <w:r w:rsidRPr="00B93702">
        <w:t xml:space="preserve">multi-band operation, the limits in Table 7.6.5.2-1 are </w:t>
      </w:r>
      <w:r w:rsidRPr="00B93702">
        <w:rPr>
          <w:lang w:eastAsia="zh-CN"/>
        </w:rPr>
        <w:t xml:space="preserve">only applicable </w:t>
      </w:r>
      <w:r w:rsidRPr="00B93702">
        <w:t xml:space="preserve">when </w:t>
      </w:r>
      <w:r w:rsidRPr="00B93702">
        <w:rPr>
          <w:lang w:eastAsia="zh-CN"/>
        </w:rPr>
        <w:t>all supported operating bands belong to BC2 and GSM/EDGE is configured in all bands</w:t>
      </w:r>
      <w:r w:rsidRPr="00B93702">
        <w:t>.</w:t>
      </w:r>
    </w:p>
    <w:p w14:paraId="7499C50D" w14:textId="77777777" w:rsidR="0096522B" w:rsidRPr="00B93702" w:rsidRDefault="0096522B" w:rsidP="0048036E">
      <w:pPr>
        <w:pStyle w:val="TH"/>
      </w:pPr>
      <w:r w:rsidRPr="00B93702">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B93702" w:rsidRPr="00B93702" w14:paraId="5F9E7C3A" w14:textId="77777777">
        <w:trPr>
          <w:jc w:val="center"/>
        </w:trPr>
        <w:tc>
          <w:tcPr>
            <w:tcW w:w="2577" w:type="dxa"/>
          </w:tcPr>
          <w:p w14:paraId="4A297D8E" w14:textId="77777777" w:rsidR="0096522B" w:rsidRPr="00B93702" w:rsidRDefault="0096522B" w:rsidP="009D7BDE">
            <w:pPr>
              <w:pStyle w:val="TAH"/>
              <w:rPr>
                <w:rFonts w:cs="Arial"/>
                <w:lang w:eastAsia="en-US"/>
              </w:rPr>
            </w:pPr>
            <w:r w:rsidRPr="00B93702">
              <w:rPr>
                <w:rFonts w:cs="Arial"/>
                <w:lang w:eastAsia="en-US"/>
              </w:rPr>
              <w:t>Frequency range</w:t>
            </w:r>
          </w:p>
        </w:tc>
        <w:tc>
          <w:tcPr>
            <w:tcW w:w="2835" w:type="dxa"/>
          </w:tcPr>
          <w:p w14:paraId="34C297EA" w14:textId="77777777" w:rsidR="0096522B" w:rsidRPr="00B93702" w:rsidRDefault="0096522B" w:rsidP="009D7BDE">
            <w:pPr>
              <w:pStyle w:val="TAH"/>
              <w:rPr>
                <w:rFonts w:cs="Arial"/>
                <w:lang w:eastAsia="en-US"/>
              </w:rPr>
            </w:pPr>
            <w:r w:rsidRPr="00B93702">
              <w:rPr>
                <w:rFonts w:cs="Arial"/>
                <w:lang w:eastAsia="en-US"/>
              </w:rPr>
              <w:t>Frequency offset from transmitter operating band edge</w:t>
            </w:r>
            <w:r w:rsidR="001456DA" w:rsidRPr="00B93702">
              <w:rPr>
                <w:rFonts w:cs="Arial"/>
                <w:lang w:eastAsia="en-US"/>
              </w:rPr>
              <w:t xml:space="preserve"> (Note 1)</w:t>
            </w:r>
          </w:p>
        </w:tc>
        <w:tc>
          <w:tcPr>
            <w:tcW w:w="1275" w:type="dxa"/>
          </w:tcPr>
          <w:p w14:paraId="284AB1FE" w14:textId="77777777" w:rsidR="0096522B" w:rsidRPr="00B93702" w:rsidRDefault="0096522B" w:rsidP="009D7BDE">
            <w:pPr>
              <w:pStyle w:val="TAH"/>
              <w:rPr>
                <w:rFonts w:cs="Arial"/>
                <w:lang w:eastAsia="en-US"/>
              </w:rPr>
            </w:pPr>
            <w:r w:rsidRPr="00B93702">
              <w:rPr>
                <w:rFonts w:cs="Arial"/>
                <w:lang w:eastAsia="en-US"/>
              </w:rPr>
              <w:t>Maximum level</w:t>
            </w:r>
          </w:p>
        </w:tc>
        <w:tc>
          <w:tcPr>
            <w:tcW w:w="1586" w:type="dxa"/>
          </w:tcPr>
          <w:p w14:paraId="549B29C6" w14:textId="77777777" w:rsidR="0096522B" w:rsidRPr="00B93702" w:rsidRDefault="0096522B" w:rsidP="009D7BDE">
            <w:pPr>
              <w:pStyle w:val="TAH"/>
              <w:rPr>
                <w:rFonts w:cs="Arial"/>
                <w:lang w:eastAsia="en-US"/>
              </w:rPr>
            </w:pPr>
            <w:r w:rsidRPr="00B93702">
              <w:rPr>
                <w:rFonts w:cs="v5.0.0"/>
                <w:lang w:eastAsia="en-US"/>
              </w:rPr>
              <w:t>Measurement Bandwidth</w:t>
            </w:r>
          </w:p>
        </w:tc>
      </w:tr>
      <w:tr w:rsidR="00B93702" w:rsidRPr="00B93702" w14:paraId="35665E96" w14:textId="77777777">
        <w:trPr>
          <w:jc w:val="center"/>
        </w:trPr>
        <w:tc>
          <w:tcPr>
            <w:tcW w:w="2577" w:type="dxa"/>
            <w:vMerge w:val="restart"/>
            <w:vAlign w:val="center"/>
          </w:tcPr>
          <w:p w14:paraId="5E109B1B" w14:textId="77777777" w:rsidR="0096522B" w:rsidRPr="00B93702" w:rsidRDefault="00E17504" w:rsidP="009D7BDE">
            <w:pPr>
              <w:pStyle w:val="TAC"/>
              <w:rPr>
                <w:rFonts w:cs="Arial"/>
                <w:lang w:eastAsia="en-US"/>
              </w:rPr>
            </w:pPr>
            <w:r w:rsidRPr="00B93702">
              <w:rPr>
                <w:rFonts w:cs="Arial"/>
                <w:lang w:eastAsia="en-US"/>
              </w:rPr>
              <w:t xml:space="preserve">500 </w:t>
            </w:r>
            <w:r w:rsidR="0096522B" w:rsidRPr="00B93702">
              <w:rPr>
                <w:rFonts w:cs="Arial"/>
                <w:lang w:eastAsia="en-US"/>
              </w:rPr>
              <w:t>MHz – 1 GHz</w:t>
            </w:r>
          </w:p>
        </w:tc>
        <w:tc>
          <w:tcPr>
            <w:tcW w:w="2835" w:type="dxa"/>
          </w:tcPr>
          <w:p w14:paraId="3E1B3313" w14:textId="77777777" w:rsidR="0096522B" w:rsidRPr="00B93702" w:rsidRDefault="0096522B" w:rsidP="009D7BDE">
            <w:pPr>
              <w:pStyle w:val="TAC"/>
              <w:rPr>
                <w:rFonts w:cs="Arial"/>
                <w:lang w:eastAsia="en-US"/>
              </w:rPr>
            </w:pPr>
            <w:r w:rsidRPr="00B93702">
              <w:rPr>
                <w:rFonts w:cs="Arial"/>
                <w:lang w:eastAsia="en-US"/>
              </w:rPr>
              <w:t>10 – 20 MHz</w:t>
            </w:r>
          </w:p>
        </w:tc>
        <w:tc>
          <w:tcPr>
            <w:tcW w:w="1275" w:type="dxa"/>
            <w:shd w:val="clear" w:color="auto" w:fill="auto"/>
            <w:vAlign w:val="center"/>
          </w:tcPr>
          <w:p w14:paraId="348338B2" w14:textId="77777777" w:rsidR="0096522B" w:rsidRPr="00B93702" w:rsidRDefault="0096522B" w:rsidP="009D7BDE">
            <w:pPr>
              <w:pStyle w:val="TAC"/>
              <w:rPr>
                <w:rFonts w:cs="Arial"/>
                <w:lang w:eastAsia="en-US"/>
              </w:rPr>
            </w:pPr>
            <w:r w:rsidRPr="00B93702">
              <w:rPr>
                <w:rFonts w:cs="Arial"/>
                <w:lang w:eastAsia="en-US"/>
              </w:rPr>
              <w:t>-57 dBm</w:t>
            </w:r>
          </w:p>
        </w:tc>
        <w:tc>
          <w:tcPr>
            <w:tcW w:w="1586" w:type="dxa"/>
          </w:tcPr>
          <w:p w14:paraId="2922C182" w14:textId="77777777" w:rsidR="0096522B" w:rsidRPr="00B93702" w:rsidRDefault="0096522B" w:rsidP="009D7BDE">
            <w:pPr>
              <w:pStyle w:val="TAC"/>
              <w:rPr>
                <w:rFonts w:cs="Arial"/>
                <w:lang w:eastAsia="en-US"/>
              </w:rPr>
            </w:pPr>
            <w:r w:rsidRPr="00B93702">
              <w:rPr>
                <w:rFonts w:cs="Arial"/>
                <w:lang w:eastAsia="en-US"/>
              </w:rPr>
              <w:t>300 kHz</w:t>
            </w:r>
          </w:p>
        </w:tc>
      </w:tr>
      <w:tr w:rsidR="00B93702" w:rsidRPr="00B93702" w14:paraId="59AA1711" w14:textId="77777777">
        <w:trPr>
          <w:jc w:val="center"/>
        </w:trPr>
        <w:tc>
          <w:tcPr>
            <w:tcW w:w="2577" w:type="dxa"/>
            <w:vMerge/>
          </w:tcPr>
          <w:p w14:paraId="33476979" w14:textId="77777777" w:rsidR="0096522B" w:rsidRPr="00B93702" w:rsidRDefault="0096522B" w:rsidP="009D7BDE">
            <w:pPr>
              <w:pStyle w:val="TAC"/>
              <w:rPr>
                <w:rFonts w:cs="Arial"/>
                <w:lang w:eastAsia="en-US"/>
              </w:rPr>
            </w:pPr>
          </w:p>
        </w:tc>
        <w:tc>
          <w:tcPr>
            <w:tcW w:w="2835" w:type="dxa"/>
          </w:tcPr>
          <w:p w14:paraId="55A61DA6" w14:textId="77777777" w:rsidR="0096522B" w:rsidRPr="00B93702" w:rsidRDefault="0096522B" w:rsidP="009D7BDE">
            <w:pPr>
              <w:pStyle w:val="TAC"/>
              <w:rPr>
                <w:rFonts w:cs="Arial"/>
                <w:lang w:eastAsia="en-US"/>
              </w:rPr>
            </w:pPr>
            <w:r w:rsidRPr="00B93702">
              <w:rPr>
                <w:rFonts w:cs="Arial"/>
                <w:lang w:eastAsia="en-US"/>
              </w:rPr>
              <w:t>20 – 30 MHz</w:t>
            </w:r>
          </w:p>
        </w:tc>
        <w:tc>
          <w:tcPr>
            <w:tcW w:w="1275" w:type="dxa"/>
            <w:shd w:val="clear" w:color="auto" w:fill="auto"/>
          </w:tcPr>
          <w:p w14:paraId="60CC4936" w14:textId="77777777" w:rsidR="0096522B" w:rsidRPr="00B93702" w:rsidRDefault="0096522B" w:rsidP="009D7BDE">
            <w:pPr>
              <w:pStyle w:val="TAC"/>
              <w:rPr>
                <w:rFonts w:cs="Arial"/>
                <w:lang w:eastAsia="en-US"/>
              </w:rPr>
            </w:pPr>
            <w:r w:rsidRPr="00B93702">
              <w:rPr>
                <w:rFonts w:cs="Arial"/>
                <w:lang w:eastAsia="en-US"/>
              </w:rPr>
              <w:t>-57 dBm</w:t>
            </w:r>
          </w:p>
        </w:tc>
        <w:tc>
          <w:tcPr>
            <w:tcW w:w="1586" w:type="dxa"/>
          </w:tcPr>
          <w:p w14:paraId="182189A4" w14:textId="77777777" w:rsidR="0096522B" w:rsidRPr="00B93702" w:rsidRDefault="0096522B" w:rsidP="009D7BDE">
            <w:pPr>
              <w:pStyle w:val="TAC"/>
              <w:rPr>
                <w:rFonts w:cs="Arial"/>
                <w:lang w:eastAsia="en-US"/>
              </w:rPr>
            </w:pPr>
            <w:r w:rsidRPr="00B93702">
              <w:rPr>
                <w:rFonts w:cs="Arial"/>
                <w:lang w:eastAsia="en-US"/>
              </w:rPr>
              <w:t>1 MHz</w:t>
            </w:r>
          </w:p>
        </w:tc>
      </w:tr>
      <w:tr w:rsidR="00B93702" w:rsidRPr="00B93702" w14:paraId="12DFD15E" w14:textId="77777777">
        <w:trPr>
          <w:jc w:val="center"/>
        </w:trPr>
        <w:tc>
          <w:tcPr>
            <w:tcW w:w="2577" w:type="dxa"/>
            <w:vMerge/>
          </w:tcPr>
          <w:p w14:paraId="6D43D3BF" w14:textId="77777777" w:rsidR="0096522B" w:rsidRPr="00B93702" w:rsidRDefault="0096522B" w:rsidP="009D7BDE">
            <w:pPr>
              <w:pStyle w:val="TAC"/>
              <w:rPr>
                <w:rFonts w:cs="Arial"/>
                <w:lang w:eastAsia="en-US"/>
              </w:rPr>
            </w:pPr>
          </w:p>
        </w:tc>
        <w:tc>
          <w:tcPr>
            <w:tcW w:w="2835" w:type="dxa"/>
          </w:tcPr>
          <w:p w14:paraId="5E1F27CB" w14:textId="77777777" w:rsidR="0096522B" w:rsidRPr="00B93702" w:rsidRDefault="0096522B" w:rsidP="009D7BDE">
            <w:pPr>
              <w:pStyle w:val="TAC"/>
              <w:rPr>
                <w:rFonts w:cs="Arial"/>
                <w:lang w:eastAsia="en-US"/>
              </w:rPr>
            </w:pPr>
            <w:r w:rsidRPr="00B93702">
              <w:rPr>
                <w:rFonts w:cs="Arial"/>
                <w:lang w:eastAsia="en-US"/>
              </w:rPr>
              <w:t>≥ 30 MHz</w:t>
            </w:r>
          </w:p>
        </w:tc>
        <w:tc>
          <w:tcPr>
            <w:tcW w:w="1275" w:type="dxa"/>
            <w:shd w:val="clear" w:color="auto" w:fill="auto"/>
          </w:tcPr>
          <w:p w14:paraId="6C4675AE" w14:textId="77777777" w:rsidR="0096522B" w:rsidRPr="00B93702" w:rsidRDefault="0096522B" w:rsidP="009D7BDE">
            <w:pPr>
              <w:pStyle w:val="TAC"/>
              <w:rPr>
                <w:rFonts w:cs="Arial"/>
                <w:lang w:eastAsia="en-US"/>
              </w:rPr>
            </w:pPr>
            <w:r w:rsidRPr="00B93702">
              <w:rPr>
                <w:rFonts w:cs="Arial"/>
                <w:lang w:eastAsia="en-US"/>
              </w:rPr>
              <w:t>-57 dBm</w:t>
            </w:r>
          </w:p>
        </w:tc>
        <w:tc>
          <w:tcPr>
            <w:tcW w:w="1586" w:type="dxa"/>
          </w:tcPr>
          <w:p w14:paraId="661D735E" w14:textId="77777777" w:rsidR="0096522B" w:rsidRPr="00B93702" w:rsidRDefault="0096522B" w:rsidP="009D7BDE">
            <w:pPr>
              <w:pStyle w:val="TAC"/>
              <w:rPr>
                <w:rFonts w:cs="Arial"/>
                <w:lang w:eastAsia="en-US"/>
              </w:rPr>
            </w:pPr>
            <w:r w:rsidRPr="00B93702">
              <w:rPr>
                <w:rFonts w:cs="Arial"/>
                <w:lang w:eastAsia="en-US"/>
              </w:rPr>
              <w:t>3 MHz</w:t>
            </w:r>
          </w:p>
        </w:tc>
      </w:tr>
      <w:tr w:rsidR="00B93702" w:rsidRPr="00B93702" w14:paraId="4A6C284B" w14:textId="77777777">
        <w:trPr>
          <w:jc w:val="center"/>
        </w:trPr>
        <w:tc>
          <w:tcPr>
            <w:tcW w:w="2577" w:type="dxa"/>
          </w:tcPr>
          <w:p w14:paraId="2F6FAC10" w14:textId="77777777" w:rsidR="0096522B" w:rsidRPr="00B93702" w:rsidRDefault="0096522B" w:rsidP="009D7BDE">
            <w:pPr>
              <w:pStyle w:val="TAC"/>
              <w:rPr>
                <w:rFonts w:cs="Arial"/>
                <w:lang w:eastAsia="en-US"/>
              </w:rPr>
            </w:pPr>
            <w:r w:rsidRPr="00B93702">
              <w:rPr>
                <w:rFonts w:cs="v5.0.0"/>
                <w:lang w:eastAsia="en-US"/>
              </w:rPr>
              <w:t xml:space="preserve">1 GHz </w:t>
            </w:r>
            <w:r w:rsidRPr="00B93702">
              <w:rPr>
                <w:rFonts w:cs="Arial"/>
                <w:lang w:eastAsia="en-US"/>
              </w:rPr>
              <w:t>–</w:t>
            </w:r>
            <w:r w:rsidRPr="00B93702">
              <w:rPr>
                <w:rFonts w:cs="v5.0.0"/>
                <w:lang w:eastAsia="en-US"/>
              </w:rPr>
              <w:t xml:space="preserve"> 12.75 GHz</w:t>
            </w:r>
          </w:p>
        </w:tc>
        <w:tc>
          <w:tcPr>
            <w:tcW w:w="2835" w:type="dxa"/>
          </w:tcPr>
          <w:p w14:paraId="6A289C08" w14:textId="77777777" w:rsidR="0096522B" w:rsidRPr="00B93702" w:rsidRDefault="0096522B" w:rsidP="009D7BDE">
            <w:pPr>
              <w:pStyle w:val="TAC"/>
              <w:rPr>
                <w:rFonts w:cs="Arial"/>
                <w:lang w:eastAsia="en-US"/>
              </w:rPr>
            </w:pPr>
            <w:r w:rsidRPr="00B93702">
              <w:rPr>
                <w:rFonts w:cs="Arial"/>
                <w:lang w:eastAsia="en-US"/>
              </w:rPr>
              <w:t>≥ 30 MHz</w:t>
            </w:r>
          </w:p>
        </w:tc>
        <w:tc>
          <w:tcPr>
            <w:tcW w:w="1275" w:type="dxa"/>
          </w:tcPr>
          <w:p w14:paraId="32F6BDEB" w14:textId="77777777" w:rsidR="0096522B" w:rsidRPr="00B93702" w:rsidRDefault="0096522B" w:rsidP="009D7BDE">
            <w:pPr>
              <w:pStyle w:val="TAC"/>
              <w:rPr>
                <w:rFonts w:cs="Arial"/>
                <w:lang w:eastAsia="en-US"/>
              </w:rPr>
            </w:pPr>
            <w:r w:rsidRPr="00B93702">
              <w:rPr>
                <w:rFonts w:cs="Arial"/>
                <w:lang w:eastAsia="en-US"/>
              </w:rPr>
              <w:t>-47 dBm</w:t>
            </w:r>
          </w:p>
        </w:tc>
        <w:tc>
          <w:tcPr>
            <w:tcW w:w="1586" w:type="dxa"/>
          </w:tcPr>
          <w:p w14:paraId="3EE0A023" w14:textId="77777777" w:rsidR="0096522B" w:rsidRPr="00B93702" w:rsidRDefault="0096522B" w:rsidP="009D7BDE">
            <w:pPr>
              <w:pStyle w:val="TAC"/>
              <w:rPr>
                <w:rFonts w:cs="Arial"/>
                <w:lang w:eastAsia="en-US"/>
              </w:rPr>
            </w:pPr>
            <w:r w:rsidRPr="00B93702">
              <w:rPr>
                <w:rFonts w:cs="Arial"/>
                <w:lang w:eastAsia="en-US"/>
              </w:rPr>
              <w:t>3 MHz</w:t>
            </w:r>
          </w:p>
        </w:tc>
      </w:tr>
      <w:tr w:rsidR="001456DA" w:rsidRPr="00B93702" w14:paraId="28D00818" w14:textId="77777777" w:rsidTr="008651A0">
        <w:trPr>
          <w:jc w:val="center"/>
        </w:trPr>
        <w:tc>
          <w:tcPr>
            <w:tcW w:w="8273" w:type="dxa"/>
            <w:gridSpan w:val="4"/>
          </w:tcPr>
          <w:p w14:paraId="3252AD53" w14:textId="77777777" w:rsidR="001456DA" w:rsidRPr="00B93702" w:rsidRDefault="001456DA" w:rsidP="001456DA">
            <w:pPr>
              <w:pStyle w:val="TAN"/>
              <w:rPr>
                <w:rFonts w:cs="Arial"/>
                <w:lang w:eastAsia="en-US"/>
              </w:rPr>
            </w:pPr>
            <w:r w:rsidRPr="00B93702">
              <w:rPr>
                <w:rFonts w:cs="Arial"/>
                <w:lang w:eastAsia="en-US"/>
              </w:rPr>
              <w:t>NOTE 1:</w:t>
            </w:r>
            <w:r w:rsidRPr="00B93702">
              <w:rPr>
                <w:rFonts w:cs="Arial"/>
                <w:lang w:eastAsia="en-US"/>
              </w:rPr>
              <w:tab/>
              <w:t>For BS capable of multi-band operation, the frequency offset is relative to the closest supported operating band.</w:t>
            </w:r>
          </w:p>
        </w:tc>
      </w:tr>
    </w:tbl>
    <w:p w14:paraId="4FD34A5F" w14:textId="77777777" w:rsidR="0096522B" w:rsidRPr="00B93702" w:rsidRDefault="0096522B" w:rsidP="0096522B"/>
    <w:p w14:paraId="77D90D8D" w14:textId="77777777" w:rsidR="00A26C61" w:rsidRPr="00B93702" w:rsidRDefault="00A26C61" w:rsidP="00F311C8">
      <w:pPr>
        <w:pStyle w:val="Heading2"/>
      </w:pPr>
      <w:bookmarkStart w:id="806" w:name="_Toc21098141"/>
      <w:bookmarkStart w:id="807" w:name="_Toc29765703"/>
      <w:r w:rsidRPr="00B93702">
        <w:t>7.7</w:t>
      </w:r>
      <w:r w:rsidRPr="00B93702">
        <w:tab/>
        <w:t>Receiver intermodulation</w:t>
      </w:r>
      <w:bookmarkEnd w:id="806"/>
      <w:bookmarkEnd w:id="807"/>
    </w:p>
    <w:p w14:paraId="5CE9E1C4" w14:textId="77777777" w:rsidR="009D7BDE" w:rsidRPr="00B93702" w:rsidRDefault="009D7BDE" w:rsidP="00F311C8">
      <w:pPr>
        <w:pStyle w:val="Heading3"/>
      </w:pPr>
      <w:bookmarkStart w:id="808" w:name="_Toc21098142"/>
      <w:bookmarkStart w:id="809" w:name="_Toc29765704"/>
      <w:r w:rsidRPr="00B93702">
        <w:t>7.7.1</w:t>
      </w:r>
      <w:r w:rsidRPr="00B93702">
        <w:tab/>
        <w:t>Definition and applicability</w:t>
      </w:r>
      <w:bookmarkEnd w:id="808"/>
      <w:bookmarkEnd w:id="809"/>
    </w:p>
    <w:p w14:paraId="13870CAC" w14:textId="77777777" w:rsidR="002F6EF4" w:rsidRPr="00B93702" w:rsidRDefault="009D7BDE" w:rsidP="002F6EF4">
      <w:r w:rsidRPr="00B937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3EFDEE9D" w14:textId="77777777" w:rsidR="009D7BDE" w:rsidRPr="00B93702" w:rsidRDefault="002F6EF4" w:rsidP="002F6EF4">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intermodulation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w:t>
      </w:r>
      <w:r w:rsidRPr="00B93702">
        <w:rPr>
          <w:lang w:eastAsia="zh-CN"/>
        </w:rPr>
        <w:t xml:space="preserve"> </w:t>
      </w:r>
      <w:r w:rsidRPr="00B93702">
        <w:rPr>
          <w:rFonts w:eastAsia="MS P??" w:cs="v4.2.0"/>
        </w:rPr>
        <w:t>It’s not required to perform the receiver intermodulation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14:paraId="2EB7C57E" w14:textId="77777777" w:rsidR="009D7BDE" w:rsidRPr="00B93702" w:rsidRDefault="009D7BDE" w:rsidP="00F311C8">
      <w:pPr>
        <w:pStyle w:val="Heading3"/>
      </w:pPr>
      <w:bookmarkStart w:id="810" w:name="_Toc21098143"/>
      <w:bookmarkStart w:id="811" w:name="_Toc29765705"/>
      <w:r w:rsidRPr="00B93702">
        <w:t>7.7.2</w:t>
      </w:r>
      <w:r w:rsidRPr="00B93702">
        <w:tab/>
      </w:r>
      <w:r w:rsidR="00DB7FF2" w:rsidRPr="00B93702">
        <w:t>Minimum requirement</w:t>
      </w:r>
      <w:bookmarkEnd w:id="810"/>
      <w:bookmarkEnd w:id="811"/>
    </w:p>
    <w:p w14:paraId="5B203F0D" w14:textId="77777777" w:rsidR="009D7BDE" w:rsidRPr="00B93702" w:rsidRDefault="009D7BDE" w:rsidP="009D7BDE">
      <w:r w:rsidRPr="00B93702">
        <w:t>The minimum requirement is in TS 37.104 [2], subclause</w:t>
      </w:r>
      <w:r w:rsidR="00015834" w:rsidRPr="00B93702">
        <w:t>s</w:t>
      </w:r>
      <w:r w:rsidRPr="00B93702">
        <w:t xml:space="preserve"> 7.7.1, 7.7.2 and 7.7.3.</w:t>
      </w:r>
    </w:p>
    <w:p w14:paraId="7F1FAC1D" w14:textId="77777777" w:rsidR="009D7BDE" w:rsidRPr="00B93702" w:rsidRDefault="009D7BDE" w:rsidP="00F311C8">
      <w:pPr>
        <w:pStyle w:val="Heading3"/>
      </w:pPr>
      <w:bookmarkStart w:id="812" w:name="_Toc21098144"/>
      <w:bookmarkStart w:id="813" w:name="_Toc29765706"/>
      <w:r w:rsidRPr="00B93702">
        <w:lastRenderedPageBreak/>
        <w:t>7.7.3</w:t>
      </w:r>
      <w:r w:rsidRPr="00B93702">
        <w:tab/>
        <w:t>Test purpose</w:t>
      </w:r>
      <w:bookmarkEnd w:id="812"/>
      <w:bookmarkEnd w:id="813"/>
    </w:p>
    <w:p w14:paraId="7D1ABEEE" w14:textId="77777777" w:rsidR="009D7BDE" w:rsidRPr="00B93702" w:rsidRDefault="009D7BDE" w:rsidP="009D7BDE">
      <w:r w:rsidRPr="00B93702">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061BADF8" w14:textId="77777777" w:rsidR="00015834" w:rsidRPr="00B93702" w:rsidRDefault="00015834" w:rsidP="00F311C8">
      <w:pPr>
        <w:pStyle w:val="Heading3"/>
      </w:pPr>
      <w:bookmarkStart w:id="814" w:name="_Toc21098145"/>
      <w:bookmarkStart w:id="815" w:name="_Toc29765707"/>
      <w:r w:rsidRPr="00B93702">
        <w:t>7.7.4</w:t>
      </w:r>
      <w:r w:rsidRPr="00B93702">
        <w:tab/>
        <w:t>Method of test</w:t>
      </w:r>
      <w:bookmarkEnd w:id="814"/>
      <w:bookmarkEnd w:id="815"/>
    </w:p>
    <w:p w14:paraId="6EEDC028" w14:textId="77777777" w:rsidR="009D7BDE" w:rsidRPr="00B93702" w:rsidRDefault="009D7BDE" w:rsidP="00F311C8">
      <w:pPr>
        <w:pStyle w:val="Heading4"/>
      </w:pPr>
      <w:bookmarkStart w:id="816" w:name="_Toc21098146"/>
      <w:bookmarkStart w:id="817" w:name="_Toc29765708"/>
      <w:r w:rsidRPr="00B93702">
        <w:t>7.7.4.1</w:t>
      </w:r>
      <w:r w:rsidRPr="00B93702">
        <w:tab/>
        <w:t>Initial conditions</w:t>
      </w:r>
      <w:bookmarkEnd w:id="816"/>
      <w:bookmarkEnd w:id="817"/>
    </w:p>
    <w:p w14:paraId="31F1C029" w14:textId="77777777" w:rsidR="009D7BDE" w:rsidRPr="00B93702" w:rsidRDefault="009D7BDE" w:rsidP="009D7BDE">
      <w:r w:rsidRPr="00B93702">
        <w:t>Test environment: Normal; see Annex B</w:t>
      </w:r>
      <w:r w:rsidR="00683446" w:rsidRPr="00B93702">
        <w:t>.2</w:t>
      </w:r>
      <w:r w:rsidRPr="00B93702">
        <w:t>.</w:t>
      </w:r>
    </w:p>
    <w:p w14:paraId="2265A1AA" w14:textId="77777777" w:rsidR="009D7BDE" w:rsidRPr="00B93702" w:rsidRDefault="00D33DDC" w:rsidP="009D7BDE">
      <w:pPr>
        <w:rPr>
          <w:rFonts w:eastAsia="MS P??" w:cs="v4.2.0"/>
        </w:rPr>
      </w:pPr>
      <w:r w:rsidRPr="00B93702">
        <w:t>Base Station RF Bandwidth</w:t>
      </w:r>
      <w:r w:rsidR="00015834" w:rsidRPr="00B93702">
        <w:t xml:space="preserve"> position</w:t>
      </w:r>
      <w:r w:rsidR="001456DA" w:rsidRPr="00B93702">
        <w:t>s</w:t>
      </w:r>
      <w:r w:rsidR="00A07B05" w:rsidRPr="00B93702">
        <w:t xml:space="preserve"> </w:t>
      </w:r>
      <w:r w:rsidR="009D7BDE" w:rsidRPr="00B93702">
        <w:rPr>
          <w:rFonts w:cs="v4.2.0"/>
        </w:rPr>
        <w:t>to be tested:</w:t>
      </w:r>
      <w:r w:rsidR="00905FAB">
        <w:rPr>
          <w:rFonts w:cs="v4.2.0"/>
        </w:rPr>
        <w:tab/>
      </w:r>
      <w:r w:rsidR="001456DA" w:rsidRPr="00B93702">
        <w:rPr>
          <w:rFonts w:cs="v4.2.0"/>
        </w:rPr>
        <w:t xml:space="preserve">In single-band operation: </w:t>
      </w:r>
      <w:r w:rsidR="009D7BDE" w:rsidRPr="00B93702">
        <w:rPr>
          <w:rFonts w:cs="v4.2.0"/>
        </w:rPr>
        <w:t>M</w:t>
      </w:r>
      <w:r w:rsidR="009D7BDE" w:rsidRPr="00B93702">
        <w:rPr>
          <w:rFonts w:cs="v4.2.0"/>
          <w:vertAlign w:val="subscript"/>
        </w:rPr>
        <w:t xml:space="preserve">RFBW </w:t>
      </w:r>
      <w:r w:rsidR="009D7BDE" w:rsidRPr="00B93702">
        <w:rPr>
          <w:rFonts w:cs="v4.2.0"/>
        </w:rPr>
        <w:t>if TC6 is applicable; B</w:t>
      </w:r>
      <w:r w:rsidR="009D7BDE" w:rsidRPr="00B93702">
        <w:rPr>
          <w:rFonts w:cs="v4.2.0"/>
          <w:vertAlign w:val="subscript"/>
        </w:rPr>
        <w:t>RFBW</w:t>
      </w:r>
      <w:r w:rsidR="009D7BDE" w:rsidRPr="00B93702">
        <w:rPr>
          <w:rFonts w:cs="v4.2.0"/>
        </w:rPr>
        <w:t xml:space="preserve"> and</w:t>
      </w:r>
      <w:r w:rsidR="00A07B05" w:rsidRPr="00B93702">
        <w:rPr>
          <w:rFonts w:cs="v4.2.0"/>
        </w:rPr>
        <w:t xml:space="preserve"> </w:t>
      </w:r>
      <w:r w:rsidR="009D7BDE" w:rsidRPr="00B93702">
        <w:rPr>
          <w:rFonts w:cs="v4.2.0"/>
        </w:rPr>
        <w:t>T</w:t>
      </w:r>
      <w:r w:rsidR="009D7BDE" w:rsidRPr="00B93702">
        <w:rPr>
          <w:rFonts w:cs="v4.2.0"/>
          <w:vertAlign w:val="subscript"/>
        </w:rPr>
        <w:t xml:space="preserve">RFBW </w:t>
      </w:r>
      <w:r w:rsidR="00015834" w:rsidRPr="00B93702">
        <w:rPr>
          <w:rFonts w:cs="v4.2.0"/>
        </w:rPr>
        <w:t xml:space="preserve">for </w:t>
      </w:r>
      <w:r w:rsidR="009D7BDE" w:rsidRPr="00B93702">
        <w:rPr>
          <w:rFonts w:cs="v4.2.0"/>
        </w:rPr>
        <w:t>other TC, see subclause 4.9.</w:t>
      </w:r>
      <w:r w:rsidR="00E208B3" w:rsidRPr="00B93702">
        <w:rPr>
          <w:rFonts w:cs="v4.2.0"/>
        </w:rPr>
        <w:t>1</w:t>
      </w:r>
      <w:r w:rsidR="001456DA" w:rsidRPr="00B93702">
        <w:rPr>
          <w:rFonts w:cs="v4.2.0"/>
        </w:rPr>
        <w:t>, Table 5.1-1 and Table 5.2-1.</w:t>
      </w:r>
      <w:r w:rsidR="001456DA" w:rsidRPr="00B93702">
        <w:t xml:space="preserve"> In multi- band operation: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rPr>
          <w:rFonts w:cs="v4.2.0"/>
        </w:rPr>
        <w:t>, see subclause 4.9.1</w:t>
      </w:r>
      <w:r w:rsidR="009D7BDE" w:rsidRPr="00B93702">
        <w:rPr>
          <w:rFonts w:cs="v4.2.0"/>
        </w:rPr>
        <w:t>.</w:t>
      </w:r>
    </w:p>
    <w:p w14:paraId="2FF7B626" w14:textId="77777777" w:rsidR="009D7BDE" w:rsidRPr="00B93702" w:rsidRDefault="009D7BDE" w:rsidP="009D7BDE">
      <w:pPr>
        <w:pStyle w:val="B10"/>
      </w:pPr>
      <w:r w:rsidRPr="00B93702">
        <w:t>1)</w:t>
      </w:r>
      <w:r w:rsidRPr="00B93702">
        <w:tab/>
        <w:t>Set-up the measurement system as shown in Annex</w:t>
      </w:r>
      <w:r w:rsidR="00A07B05" w:rsidRPr="00B93702">
        <w:t xml:space="preserve"> </w:t>
      </w:r>
      <w:r w:rsidRPr="00B93702">
        <w:t>D.2.</w:t>
      </w:r>
      <w:r w:rsidR="00A07B05" w:rsidRPr="00B93702">
        <w:t>3</w:t>
      </w:r>
      <w:r w:rsidRPr="00B93702">
        <w:t xml:space="preserve">. </w:t>
      </w:r>
    </w:p>
    <w:p w14:paraId="4D139CE8" w14:textId="77777777" w:rsidR="009D7BDE" w:rsidRPr="00B93702" w:rsidRDefault="009D7BDE" w:rsidP="009D7BDE">
      <w:pPr>
        <w:pStyle w:val="B10"/>
      </w:pPr>
      <w:r w:rsidRPr="00B93702">
        <w:t>2)</w:t>
      </w:r>
      <w:r w:rsidR="00905FAB">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14:paraId="0477469A" w14:textId="77777777" w:rsidR="009D7BDE" w:rsidRPr="00B93702" w:rsidRDefault="00D75E25" w:rsidP="009D7BDE">
      <w:pPr>
        <w:pStyle w:val="B20"/>
      </w:pPr>
      <w:r w:rsidRPr="00B93702">
        <w:t>-</w:t>
      </w:r>
      <w:r w:rsidR="009D7BDE" w:rsidRPr="00B93702">
        <w:tab/>
        <w:t>For E-UTRA see Annex A.1 in TS 36.141</w:t>
      </w:r>
      <w:r w:rsidR="00AB74E3" w:rsidRPr="00B93702">
        <w:t xml:space="preserve"> [9]</w:t>
      </w:r>
      <w:r w:rsidR="009D7BDE" w:rsidRPr="00B93702">
        <w:t>.</w:t>
      </w:r>
    </w:p>
    <w:p w14:paraId="6EDC3F02" w14:textId="77777777" w:rsidR="009D7BDE" w:rsidRPr="00B93702" w:rsidRDefault="00D75E25" w:rsidP="009D7BDE">
      <w:pPr>
        <w:pStyle w:val="B20"/>
      </w:pPr>
      <w:r w:rsidRPr="00B93702">
        <w:t>-</w:t>
      </w:r>
      <w:r w:rsidR="009D7BDE" w:rsidRPr="00B93702">
        <w:tab/>
        <w:t xml:space="preserve">For UTRA FDD see Annex A.2 in </w:t>
      </w:r>
      <w:r w:rsidR="00683446" w:rsidRPr="00B93702">
        <w:t xml:space="preserve">TS </w:t>
      </w:r>
      <w:r w:rsidR="009D7BDE" w:rsidRPr="00B93702">
        <w:t>25.141</w:t>
      </w:r>
      <w:r w:rsidR="00AB74E3" w:rsidRPr="00B93702">
        <w:t xml:space="preserve"> [10]</w:t>
      </w:r>
      <w:r w:rsidR="009D7BDE" w:rsidRPr="00B93702">
        <w:t>.</w:t>
      </w:r>
    </w:p>
    <w:p w14:paraId="126A315B" w14:textId="77777777" w:rsidR="009D7BDE" w:rsidRPr="00B93702" w:rsidRDefault="00D75E25" w:rsidP="009D7BDE">
      <w:pPr>
        <w:pStyle w:val="B20"/>
      </w:pPr>
      <w:r w:rsidRPr="00B93702">
        <w:t>-</w:t>
      </w:r>
      <w:r w:rsidR="009D7BDE" w:rsidRPr="00B93702">
        <w:tab/>
        <w:t xml:space="preserve">For UTRA TDD see Annex A.2.1 in </w:t>
      </w:r>
      <w:r w:rsidR="00683446" w:rsidRPr="00B93702">
        <w:t xml:space="preserve">TS </w:t>
      </w:r>
      <w:r w:rsidR="009D7BDE" w:rsidRPr="00B93702">
        <w:t>25.142</w:t>
      </w:r>
      <w:r w:rsidR="00AB74E3" w:rsidRPr="00B93702">
        <w:t xml:space="preserve"> [12]</w:t>
      </w:r>
      <w:r w:rsidR="009D7BDE" w:rsidRPr="00B93702">
        <w:t>.</w:t>
      </w:r>
    </w:p>
    <w:p w14:paraId="0EF42CD4" w14:textId="77777777" w:rsidR="002F6EF4" w:rsidRPr="00B93702" w:rsidRDefault="00D75E25" w:rsidP="002F6EF4">
      <w:pPr>
        <w:pStyle w:val="B20"/>
      </w:pPr>
      <w:r w:rsidRPr="00B93702">
        <w:t>-</w:t>
      </w:r>
      <w:r w:rsidR="009D7BDE" w:rsidRPr="00B93702">
        <w:tab/>
        <w:t xml:space="preserve">For GSM see </w:t>
      </w:r>
      <w:r w:rsidR="00FE5B18" w:rsidRPr="00B93702">
        <w:t>sub</w:t>
      </w:r>
      <w:r w:rsidR="009D7BDE" w:rsidRPr="00B93702">
        <w:t>clause 7.</w:t>
      </w:r>
      <w:r w:rsidR="00423A5F" w:rsidRPr="00B93702">
        <w:t>7</w:t>
      </w:r>
      <w:r w:rsidR="009D7BDE" w:rsidRPr="00B93702">
        <w:t>.2 in TS 5</w:t>
      </w:r>
      <w:r w:rsidR="00423A5F" w:rsidRPr="00B93702">
        <w:t>1</w:t>
      </w:r>
      <w:r w:rsidR="009D7BDE" w:rsidRPr="00B93702">
        <w:t xml:space="preserve">.021 </w:t>
      </w:r>
      <w:r w:rsidR="00AB74E3" w:rsidRPr="00B93702">
        <w:t xml:space="preserve">[11] </w:t>
      </w:r>
      <w:r w:rsidR="009D7BDE" w:rsidRPr="00B93702">
        <w:t xml:space="preserve">and Annex P in TS 45.005 </w:t>
      </w:r>
      <w:r w:rsidR="00F1786C" w:rsidRPr="00B93702">
        <w:t xml:space="preserve">[6] </w:t>
      </w:r>
      <w:r w:rsidR="009D7BDE" w:rsidRPr="00B93702">
        <w:t>for reference channels to test.</w:t>
      </w:r>
    </w:p>
    <w:p w14:paraId="48688068" w14:textId="77777777" w:rsidR="006D1BBF" w:rsidRPr="00B93702" w:rsidRDefault="002F6EF4" w:rsidP="006D1BBF">
      <w:pPr>
        <w:pStyle w:val="B20"/>
      </w:pPr>
      <w:r w:rsidRPr="00B93702">
        <w:t>-</w:t>
      </w:r>
      <w:r w:rsidRPr="00B93702">
        <w:tab/>
      </w:r>
      <w:r w:rsidR="006D1BBF" w:rsidRPr="00B93702">
        <w:t>F</w:t>
      </w:r>
      <w:r w:rsidRPr="00B93702">
        <w:t>or NB-IoT see Annex A.1</w:t>
      </w:r>
      <w:r w:rsidR="0088485E">
        <w:t>4</w:t>
      </w:r>
      <w:r w:rsidRPr="00B93702">
        <w:t xml:space="preserve"> in TS 36.141 [9].</w:t>
      </w:r>
    </w:p>
    <w:p w14:paraId="6C12E2E1" w14:textId="77777777" w:rsidR="009D7BDE" w:rsidRPr="00B93702" w:rsidRDefault="006D1BBF" w:rsidP="006D1BBF">
      <w:pPr>
        <w:pStyle w:val="B20"/>
      </w:pPr>
      <w:r w:rsidRPr="00B93702">
        <w:t>-</w:t>
      </w:r>
      <w:r w:rsidRPr="00B93702">
        <w:tab/>
        <w:t>For NR see Annex A.1 in TS 38.141-1 [26].</w:t>
      </w:r>
    </w:p>
    <w:p w14:paraId="2B96CE6C" w14:textId="77777777" w:rsidR="009D7BDE" w:rsidRPr="00B93702" w:rsidRDefault="009D7BDE" w:rsidP="00F311C8">
      <w:pPr>
        <w:pStyle w:val="Heading4"/>
      </w:pPr>
      <w:bookmarkStart w:id="818" w:name="_Toc21098147"/>
      <w:bookmarkStart w:id="819" w:name="_Toc29765709"/>
      <w:r w:rsidRPr="00B93702">
        <w:t>7.7.4.2</w:t>
      </w:r>
      <w:r w:rsidRPr="00B93702">
        <w:tab/>
        <w:t>Procedure for general and narrowband intermodulation</w:t>
      </w:r>
      <w:bookmarkEnd w:id="818"/>
      <w:bookmarkEnd w:id="819"/>
    </w:p>
    <w:p w14:paraId="5379C24D" w14:textId="77777777" w:rsidR="009D7BDE" w:rsidRPr="00B93702" w:rsidRDefault="009D7BDE" w:rsidP="009D7BDE">
      <w:pPr>
        <w:pStyle w:val="B10"/>
      </w:pPr>
      <w:r w:rsidRPr="00B93702">
        <w:t>1)</w:t>
      </w:r>
      <w:r w:rsidRPr="00B93702">
        <w:tab/>
        <w:t xml:space="preserve">Adjust the signal generators to the type of interfering signals, levels and the frequency offsets as specified in </w:t>
      </w:r>
      <w:r w:rsidR="00683446" w:rsidRPr="00B93702">
        <w:t xml:space="preserve">Table 7.7.5.1-1 and </w:t>
      </w:r>
      <w:r w:rsidRPr="00B93702">
        <w:t xml:space="preserve">Table 7.7.5.1-2 for general intermodulation requirement, and </w:t>
      </w:r>
      <w:r w:rsidR="00683446" w:rsidRPr="00B93702">
        <w:t xml:space="preserve">Table 7.7.5.2-1 and </w:t>
      </w:r>
      <w:r w:rsidRPr="00B93702">
        <w:t>Table 7.7.5.2-2 for narrowband intermodulation requirement.</w:t>
      </w:r>
    </w:p>
    <w:p w14:paraId="011FDF3D" w14:textId="77777777" w:rsidR="009D7BDE" w:rsidRPr="00B93702" w:rsidRDefault="009D7BDE" w:rsidP="009D7BDE">
      <w:pPr>
        <w:pStyle w:val="B10"/>
      </w:pPr>
      <w:r w:rsidRPr="00B93702">
        <w:t>2)</w:t>
      </w:r>
      <w:r w:rsidRPr="00B93702">
        <w:tab/>
        <w:t>Measure the performance of the wanted signal at the BS receiver</w:t>
      </w:r>
      <w:r w:rsidR="00015834" w:rsidRPr="00B93702">
        <w:t>, as defined in subclause 7.7.5</w:t>
      </w:r>
      <w:r w:rsidR="00683446" w:rsidRPr="00B93702">
        <w:t>.1 and 7.7.5.2</w:t>
      </w:r>
      <w:r w:rsidRPr="00B93702">
        <w:t xml:space="preserve">, for the relevant carriers specified </w:t>
      </w:r>
      <w:r w:rsidR="00015834" w:rsidRPr="00B93702">
        <w:t xml:space="preserve">by </w:t>
      </w:r>
      <w:r w:rsidRPr="00B93702">
        <w:t>the test configuration in subclause 4.</w:t>
      </w:r>
      <w:r w:rsidR="00015834" w:rsidRPr="00B93702">
        <w:t>8.</w:t>
      </w:r>
    </w:p>
    <w:p w14:paraId="3EC3E3C7" w14:textId="77777777" w:rsidR="005B605D" w:rsidRPr="00B93702" w:rsidRDefault="005B605D" w:rsidP="005B605D">
      <w:r w:rsidRPr="00B93702">
        <w:t>In addition, for a multi-band capable BS</w:t>
      </w:r>
      <w:r w:rsidR="00E971C8" w:rsidRPr="00B93702">
        <w:t xml:space="preserve"> with separate antenna connectors</w:t>
      </w:r>
      <w:r w:rsidRPr="00B93702">
        <w:t>, the following steps shall apply:</w:t>
      </w:r>
    </w:p>
    <w:p w14:paraId="7C06211B" w14:textId="77777777" w:rsidR="005B605D" w:rsidRPr="00B93702" w:rsidRDefault="00000D8B" w:rsidP="005B605D">
      <w:pPr>
        <w:pStyle w:val="B10"/>
      </w:pPr>
      <w:r w:rsidRPr="00B93702">
        <w:t>3</w:t>
      </w:r>
      <w:r w:rsidR="005B605D" w:rsidRPr="00B93702">
        <w:t>)</w:t>
      </w:r>
      <w:r w:rsidR="005B605D" w:rsidRPr="00B93702">
        <w:tab/>
        <w:t>For single band tests, repeat the steps above per involved band where single band test configurations shall apply with no carrier activated in the other band.</w:t>
      </w:r>
    </w:p>
    <w:p w14:paraId="12310FFB" w14:textId="77777777" w:rsidR="005B605D" w:rsidRPr="00B93702" w:rsidRDefault="00000D8B" w:rsidP="005B605D">
      <w:pPr>
        <w:pStyle w:val="B10"/>
      </w:pPr>
      <w:r w:rsidRPr="00B93702">
        <w:t>4</w:t>
      </w:r>
      <w:r w:rsidR="005B605D" w:rsidRPr="00B93702">
        <w:t>)</w:t>
      </w:r>
      <w:r w:rsidR="005B605D" w:rsidRPr="00B93702">
        <w:tab/>
        <w:t xml:space="preserve">For multi-band </w:t>
      </w:r>
      <w:r w:rsidR="00E971C8" w:rsidRPr="00B93702">
        <w:t>tests</w:t>
      </w:r>
      <w:r w:rsidR="005B605D" w:rsidRPr="00B93702">
        <w:t>, the interfering signal shall first be applied on the same port as the wanted signal. The test shall be repeated with the interfering signal applied on the other port</w:t>
      </w:r>
      <w:r w:rsidR="00E971C8" w:rsidRPr="00B93702">
        <w:t xml:space="preserve"> (if any) mapped to the same receiver as the wanted signal</w:t>
      </w:r>
      <w:r w:rsidR="005B605D" w:rsidRPr="00B93702">
        <w:t>. Any antenna connector with no signal applied shall be terminated.</w:t>
      </w:r>
    </w:p>
    <w:p w14:paraId="7F3EDDBB" w14:textId="77777777" w:rsidR="00E971C8" w:rsidRPr="00B93702" w:rsidRDefault="00000D8B" w:rsidP="00E971C8">
      <w:pPr>
        <w:pStyle w:val="B10"/>
      </w:pPr>
      <w:r w:rsidRPr="00B93702">
        <w:t>5</w:t>
      </w:r>
      <w:r w:rsidR="00E971C8" w:rsidRPr="00B93702">
        <w:t>)</w:t>
      </w:r>
      <w:r w:rsidR="00E971C8" w:rsidRPr="00B93702">
        <w:tab/>
        <w:t>Repeat step 6 with the wanted signal for the other band(s) applied on the respective port(s).</w:t>
      </w:r>
    </w:p>
    <w:p w14:paraId="29CD4F10" w14:textId="77777777" w:rsidR="009D7BDE" w:rsidRPr="00B93702" w:rsidRDefault="009D7BDE" w:rsidP="00F311C8">
      <w:pPr>
        <w:pStyle w:val="Heading4"/>
      </w:pPr>
      <w:bookmarkStart w:id="820" w:name="_Toc21098148"/>
      <w:bookmarkStart w:id="821" w:name="_Toc29765710"/>
      <w:r w:rsidRPr="00B93702">
        <w:t>7.7.4.3</w:t>
      </w:r>
      <w:r w:rsidRPr="00B93702">
        <w:tab/>
        <w:t>Procedure for additional narrowband intermodulation for GSM/EDGE</w:t>
      </w:r>
      <w:bookmarkEnd w:id="820"/>
      <w:bookmarkEnd w:id="821"/>
    </w:p>
    <w:p w14:paraId="445EE3AA" w14:textId="77777777" w:rsidR="009D7BDE" w:rsidRPr="00B93702" w:rsidRDefault="00F862A9" w:rsidP="009D7BDE">
      <w:r w:rsidRPr="00B93702">
        <w:t>For a BS declared to support CS1 to CS6</w:t>
      </w:r>
      <w:r w:rsidR="002F6EF4" w:rsidRPr="00B93702">
        <w:t xml:space="preserve"> or CS9 to CS13</w:t>
      </w:r>
      <w:r w:rsidRPr="00B93702">
        <w:t>, t</w:t>
      </w:r>
      <w:r w:rsidR="009D7BDE" w:rsidRPr="00B93702">
        <w:t>he GSM/EDGE MC-BTS receiver intermodulation method of test is stated in TS 51.021 [11], applicable parts of subclause 7.7, shall apply for GSM/EDGE carriers.</w:t>
      </w:r>
    </w:p>
    <w:p w14:paraId="0750DC35" w14:textId="77777777" w:rsidR="009D7BDE" w:rsidRPr="00B93702" w:rsidRDefault="009D7BDE" w:rsidP="009D7BDE">
      <w:r w:rsidRPr="00B93702">
        <w:t>The conditions specified in TS 45.005 [</w:t>
      </w:r>
      <w:r w:rsidR="00015834" w:rsidRPr="00B93702">
        <w:t>6</w:t>
      </w:r>
      <w:r w:rsidRPr="00B93702">
        <w:t>], Annex P.2.2 apply for the GSM/EDGE intermodulation requirement.</w:t>
      </w:r>
    </w:p>
    <w:p w14:paraId="441CA2DD" w14:textId="77777777" w:rsidR="00F862A9" w:rsidRPr="00B93702" w:rsidRDefault="00F862A9" w:rsidP="00F862A9">
      <w:r w:rsidRPr="00B93702">
        <w:t>If a BS is declared to support CS7</w:t>
      </w:r>
      <w:r w:rsidR="002F6EF4" w:rsidRPr="00B93702">
        <w:t xml:space="preserve"> or CS15</w:t>
      </w:r>
      <w:r w:rsidRPr="00B93702">
        <w:t>, the steps in subclause 7.7.4.3.1 and 7.7.4.3.2 for testing additional narrowband blocking for GSM/EDGE shall apply:</w:t>
      </w:r>
    </w:p>
    <w:p w14:paraId="19A0C850" w14:textId="77777777" w:rsidR="00F862A9" w:rsidRPr="00B93702" w:rsidRDefault="00F862A9" w:rsidP="00F311C8">
      <w:pPr>
        <w:pStyle w:val="Heading5"/>
      </w:pPr>
      <w:bookmarkStart w:id="822" w:name="_Toc21098149"/>
      <w:bookmarkStart w:id="823" w:name="_Toc29765711"/>
      <w:r w:rsidRPr="00B93702">
        <w:lastRenderedPageBreak/>
        <w:t>7.7.4.3.1</w:t>
      </w:r>
      <w:r w:rsidRPr="00B93702">
        <w:tab/>
        <w:t>Initial conditions for additional narrowband intermodulation for GSM/EDGE for CS7</w:t>
      </w:r>
      <w:r w:rsidR="002F6EF4" w:rsidRPr="00B93702">
        <w:t xml:space="preserve"> and CS15</w:t>
      </w:r>
      <w:bookmarkEnd w:id="822"/>
      <w:bookmarkEnd w:id="823"/>
    </w:p>
    <w:p w14:paraId="4831583D" w14:textId="77777777" w:rsidR="00F862A9" w:rsidRPr="00B93702" w:rsidRDefault="00F862A9" w:rsidP="00F862A9">
      <w:r w:rsidRPr="00B93702">
        <w:t>Test environment:</w:t>
      </w:r>
      <w:r w:rsidRPr="00B93702">
        <w:tab/>
        <w:t>Normal; see Annex B.2.</w:t>
      </w:r>
    </w:p>
    <w:p w14:paraId="2812F853" w14:textId="77777777" w:rsidR="00F862A9" w:rsidRPr="00B93702" w:rsidRDefault="00D33DDC" w:rsidP="00F862A9">
      <w:pPr>
        <w:rPr>
          <w:rFonts w:eastAsia="MS P??" w:cs="v4.2.0"/>
        </w:rPr>
      </w:pPr>
      <w:r w:rsidRPr="00B93702">
        <w:t>Base Station RF Bandwidth</w:t>
      </w:r>
      <w:r w:rsidR="00F862A9" w:rsidRPr="00B93702">
        <w:t xml:space="preserve"> positions </w:t>
      </w:r>
      <w:r w:rsidR="00F862A9" w:rsidRPr="00B93702">
        <w:rPr>
          <w:rFonts w:cs="v4.2.0"/>
        </w:rPr>
        <w:t>to be tested: M</w:t>
      </w:r>
      <w:r w:rsidR="00F862A9" w:rsidRPr="00B93702">
        <w:rPr>
          <w:rFonts w:cs="v4.2.0"/>
          <w:vertAlign w:val="subscript"/>
        </w:rPr>
        <w:t>RFBW</w:t>
      </w:r>
      <w:r w:rsidR="00F862A9" w:rsidRPr="00B93702">
        <w:rPr>
          <w:rFonts w:cs="v4.2.0"/>
        </w:rPr>
        <w:t xml:space="preserve"> in single-band operation, see subclause 4.9.1,</w:t>
      </w:r>
    </w:p>
    <w:p w14:paraId="7ACD4BA9" w14:textId="77777777" w:rsidR="00F862A9" w:rsidRPr="00B93702" w:rsidRDefault="00F862A9" w:rsidP="00F862A9">
      <w:pPr>
        <w:pStyle w:val="B10"/>
      </w:pPr>
      <w:r w:rsidRPr="00B93702">
        <w:t>1)</w:t>
      </w:r>
      <w:r w:rsidRPr="00B93702">
        <w:tab/>
        <w:t>Set up the equipment as shown in Annex D.2.3.</w:t>
      </w:r>
    </w:p>
    <w:p w14:paraId="30DC857C" w14:textId="77777777" w:rsidR="00F862A9" w:rsidRPr="00B93702" w:rsidRDefault="00F862A9" w:rsidP="00F862A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16F9BFE4" w14:textId="77777777" w:rsidR="00F862A9" w:rsidRPr="00B93702" w:rsidRDefault="00F862A9" w:rsidP="00F862A9">
      <w:pPr>
        <w:pStyle w:val="B20"/>
      </w:pPr>
      <w:r w:rsidRPr="00B93702">
        <w:t>-</w:t>
      </w:r>
      <w:r w:rsidRPr="00B93702">
        <w:tab/>
        <w:t>For GSM see subclause 7.7 in TS 51.021 [11] and Annex P.2.2 in TS 45.005 [6] for reference channels to test.</w:t>
      </w:r>
    </w:p>
    <w:p w14:paraId="06433924" w14:textId="77777777" w:rsidR="00F862A9" w:rsidRPr="00B93702" w:rsidRDefault="00F862A9" w:rsidP="00F311C8">
      <w:pPr>
        <w:pStyle w:val="Heading5"/>
      </w:pPr>
      <w:bookmarkStart w:id="824" w:name="_Toc21098150"/>
      <w:bookmarkStart w:id="825" w:name="_Toc29765712"/>
      <w:r w:rsidRPr="00B93702">
        <w:t>7.7.4.3.2</w:t>
      </w:r>
      <w:r w:rsidRPr="00B93702">
        <w:tab/>
        <w:t>Procedure for additional narrowband intermodulation for GSM/EDGE for CS7</w:t>
      </w:r>
      <w:r w:rsidR="002F6EF4" w:rsidRPr="00B93702">
        <w:t xml:space="preserve"> and CS15</w:t>
      </w:r>
      <w:bookmarkEnd w:id="824"/>
      <w:bookmarkEnd w:id="825"/>
    </w:p>
    <w:p w14:paraId="5BF3CD1A" w14:textId="77777777" w:rsidR="00F862A9" w:rsidRPr="00B93702" w:rsidRDefault="00F862A9" w:rsidP="00F862A9">
      <w:pPr>
        <w:pStyle w:val="B10"/>
      </w:pPr>
      <w:r w:rsidRPr="00B93702">
        <w:t>1)</w:t>
      </w:r>
      <w:r w:rsidRPr="00B93702">
        <w:tab/>
        <w:t>Set the BS according to the applicable test configuration(s) (see clause 5).</w:t>
      </w:r>
    </w:p>
    <w:p w14:paraId="33105309" w14:textId="77777777" w:rsidR="00F862A9" w:rsidRPr="00B93702" w:rsidRDefault="00F862A9" w:rsidP="00F862A9">
      <w:pPr>
        <w:pStyle w:val="B10"/>
      </w:pPr>
      <w:r w:rsidRPr="00B93702">
        <w:t>2)</w:t>
      </w:r>
      <w:r w:rsidRPr="00B93702">
        <w:tab/>
        <w:t>Adjust the GSM/EDGE signal generator to the wanted signal levels as specified in TS 51.021, applicable parts of subclauses 7.7.</w:t>
      </w:r>
    </w:p>
    <w:p w14:paraId="144E4C06" w14:textId="77777777" w:rsidR="00F862A9" w:rsidRPr="00B93702" w:rsidRDefault="00F862A9" w:rsidP="00F862A9">
      <w:pPr>
        <w:pStyle w:val="B10"/>
      </w:pPr>
      <w:r w:rsidRPr="00B93702">
        <w:t>3)</w:t>
      </w:r>
      <w:r w:rsidRPr="00B93702">
        <w:tab/>
        <w:t>Set-up the interfering signal as specified in TS 51.021, applicable parts of subclauses 7.7.</w:t>
      </w:r>
    </w:p>
    <w:p w14:paraId="1AC74E29" w14:textId="77777777" w:rsidR="00F862A9" w:rsidRPr="00B93702" w:rsidRDefault="00F862A9" w:rsidP="00F862A9">
      <w:pPr>
        <w:pStyle w:val="B10"/>
      </w:pPr>
      <w:r w:rsidRPr="00B93702">
        <w:t>4)</w:t>
      </w:r>
      <w:r w:rsidRPr="00B93702">
        <w:tab/>
        <w:t>Measure the performance of the GSM/EDGE wanted signal at the BS receiver, as defined in TS 51.021, applicable parts of subclause 7.7.</w:t>
      </w:r>
    </w:p>
    <w:p w14:paraId="6B0E3569" w14:textId="77777777" w:rsidR="004971E5" w:rsidRPr="00B93702" w:rsidRDefault="004971E5" w:rsidP="004971E5">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B23F808" w14:textId="77777777" w:rsidR="009D7BDE" w:rsidRPr="00B93702" w:rsidRDefault="009D7BDE" w:rsidP="00F311C8">
      <w:pPr>
        <w:pStyle w:val="Heading3"/>
      </w:pPr>
      <w:bookmarkStart w:id="826" w:name="_Toc21098151"/>
      <w:bookmarkStart w:id="827" w:name="_Toc29765713"/>
      <w:r w:rsidRPr="00B93702">
        <w:t>7.7.5</w:t>
      </w:r>
      <w:r w:rsidRPr="00B93702">
        <w:tab/>
        <w:t>Test requirements</w:t>
      </w:r>
      <w:bookmarkEnd w:id="826"/>
      <w:bookmarkEnd w:id="827"/>
    </w:p>
    <w:p w14:paraId="4DEEFA2F" w14:textId="77777777" w:rsidR="009D7BDE" w:rsidRPr="00B93702" w:rsidRDefault="009D7BDE" w:rsidP="00F311C8">
      <w:pPr>
        <w:pStyle w:val="Heading4"/>
      </w:pPr>
      <w:bookmarkStart w:id="828" w:name="_Toc21098152"/>
      <w:bookmarkStart w:id="829" w:name="_Toc29765714"/>
      <w:r w:rsidRPr="00B93702">
        <w:t>7.7.5.1</w:t>
      </w:r>
      <w:r w:rsidRPr="00B93702">
        <w:tab/>
        <w:t>General intermodulation test requirement</w:t>
      </w:r>
      <w:bookmarkEnd w:id="828"/>
      <w:bookmarkEnd w:id="829"/>
    </w:p>
    <w:p w14:paraId="6400CE84" w14:textId="77777777" w:rsidR="009D7BDE" w:rsidRPr="00B93702" w:rsidRDefault="009D7BDE" w:rsidP="009D7BDE">
      <w:r w:rsidRPr="00B93702">
        <w:t xml:space="preserve">Interfering signals shall be a CW signal and an E-UTRA or UTRA signal, as specified in Annex A. </w:t>
      </w:r>
    </w:p>
    <w:p w14:paraId="0DFF77F2" w14:textId="77777777" w:rsidR="001456DA" w:rsidRPr="00B93702" w:rsidRDefault="00BD6B20" w:rsidP="001456DA">
      <w:r w:rsidRPr="00B93702">
        <w:t xml:space="preserve">The requirement is applicable outside the </w:t>
      </w:r>
      <w:r w:rsidR="00D33DDC" w:rsidRPr="00B93702">
        <w:t>Base Station RF Bandwidth</w:t>
      </w:r>
      <w:r w:rsidR="001456DA" w:rsidRPr="00B93702">
        <w:t xml:space="preserve"> or </w:t>
      </w:r>
      <w:r w:rsidR="00D33DDC" w:rsidRPr="00B93702">
        <w:t>Maximum Radio Bandwidth</w:t>
      </w:r>
      <w:r w:rsidRPr="00B93702">
        <w:t>.</w:t>
      </w:r>
      <w:r w:rsidR="001456DA" w:rsidRPr="00B93702">
        <w:t xml:space="preserve"> The interfering signal offset is defined relative to the </w:t>
      </w:r>
      <w:r w:rsidR="00D33DDC" w:rsidRPr="00B93702">
        <w:t>Base Station RF Bandwidth</w:t>
      </w:r>
      <w:r w:rsidR="001456DA" w:rsidRPr="00B93702">
        <w:t xml:space="preserve"> </w:t>
      </w:r>
      <w:r w:rsidR="00960FAC" w:rsidRPr="00B93702">
        <w:t xml:space="preserve">edges </w:t>
      </w:r>
      <w:r w:rsidR="001456DA" w:rsidRPr="00B93702">
        <w:t xml:space="preserve">or </w:t>
      </w:r>
      <w:r w:rsidR="00D33DDC" w:rsidRPr="00B93702">
        <w:t>Maximum Radio Bandwidth</w:t>
      </w:r>
      <w:r w:rsidR="001456DA" w:rsidRPr="00B93702">
        <w:t xml:space="preserve"> edges.</w:t>
      </w:r>
    </w:p>
    <w:p w14:paraId="1CA93829" w14:textId="77777777" w:rsidR="00BD6B20" w:rsidRPr="00B93702" w:rsidRDefault="001456DA" w:rsidP="001456DA">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w:t>
      </w:r>
      <w:r w:rsidRPr="00B93702">
        <w:t xml:space="preserve">gap, in case the gap size is at least twice as wide as the UTRA/E-UTRA interfering signal centre frequency offset from the </w:t>
      </w:r>
      <w:r w:rsidR="00D33DDC" w:rsidRPr="00B93702">
        <w:t>Base Station RF Bandwidth</w:t>
      </w:r>
      <w:r w:rsidRPr="00B93702">
        <w:t xml:space="preserve"> edge. The interfering signal offset is defined relative to the </w:t>
      </w:r>
      <w:r w:rsidR="00D33DDC" w:rsidRPr="00B93702">
        <w:rPr>
          <w:lang w:eastAsia="zh-CN"/>
        </w:rPr>
        <w:t>Base Station RF Bandwidth</w:t>
      </w:r>
      <w:r w:rsidRPr="00B93702">
        <w:t xml:space="preserve"> edges inside the </w:t>
      </w:r>
      <w:r w:rsidR="00D33DDC" w:rsidRPr="00B93702">
        <w:rPr>
          <w:lang w:eastAsia="zh-CN"/>
        </w:rPr>
        <w:t>Inter RF Bandwidth</w:t>
      </w:r>
      <w:r w:rsidRPr="00B93702">
        <w:t xml:space="preserve"> gap.</w:t>
      </w:r>
    </w:p>
    <w:p w14:paraId="22DC4E0B" w14:textId="77777777" w:rsidR="009D7BDE" w:rsidRPr="00B93702" w:rsidRDefault="009D7BDE" w:rsidP="009D7BD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7.7.5.1-1 and 7.7.5.1-2, the following requirements shall be met:</w:t>
      </w:r>
    </w:p>
    <w:p w14:paraId="78AACAF8" w14:textId="77777777" w:rsidR="009D7BDE" w:rsidRPr="00B93702" w:rsidRDefault="009D7BDE" w:rsidP="009D7BD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14:paraId="4B39772A" w14:textId="77777777" w:rsidR="009D7BDE" w:rsidRPr="00B93702" w:rsidRDefault="009D7BDE" w:rsidP="009D7BD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14:paraId="769D75D3" w14:textId="77777777" w:rsidR="009D7BDE" w:rsidRPr="00B93702" w:rsidRDefault="009D7BDE" w:rsidP="009D7BDE">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14:paraId="11BE0B41" w14:textId="77777777" w:rsidR="002F6EF4" w:rsidRPr="00B93702" w:rsidRDefault="009D7BDE" w:rsidP="002F6EF4">
      <w:pPr>
        <w:pStyle w:val="B10"/>
      </w:pPr>
      <w:r w:rsidRPr="00B93702">
        <w:t>-</w:t>
      </w:r>
      <w:r w:rsidRPr="00B93702">
        <w:tab/>
        <w:t>For any measured GSM/EDGE carrier, the conditions are specified in TS 45.005 [</w:t>
      </w:r>
      <w:r w:rsidR="00015834" w:rsidRPr="00B93702">
        <w:t>6</w:t>
      </w:r>
      <w:r w:rsidRPr="00B93702">
        <w:t>], Annex P.2.2.</w:t>
      </w:r>
    </w:p>
    <w:p w14:paraId="42C269CC" w14:textId="77777777"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14:paraId="37617EE4" w14:textId="77777777" w:rsidR="009D7BDE"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14:paraId="324DCB1E" w14:textId="77777777" w:rsidR="002F6B1E" w:rsidRPr="00B93702" w:rsidRDefault="000D3FD1" w:rsidP="0048036E">
      <w:pPr>
        <w:pStyle w:val="TH"/>
      </w:pPr>
      <w:r w:rsidRPr="00B93702">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93702" w:rsidRPr="00B93702" w14:paraId="5C1C24A4" w14:textId="77777777" w:rsidTr="00905FAB">
        <w:trPr>
          <w:jc w:val="center"/>
        </w:trPr>
        <w:tc>
          <w:tcPr>
            <w:tcW w:w="1737" w:type="dxa"/>
          </w:tcPr>
          <w:p w14:paraId="6D761304" w14:textId="77777777"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14:paraId="65C4677A" w14:textId="77777777"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216" w:type="dxa"/>
          </w:tcPr>
          <w:p w14:paraId="3AC2AA3B" w14:textId="77777777" w:rsidR="000D3FD1" w:rsidRPr="00B93702" w:rsidRDefault="000D3FD1" w:rsidP="000D3FD1">
            <w:pPr>
              <w:pStyle w:val="TAH"/>
              <w:rPr>
                <w:rFonts w:cs="Arial"/>
                <w:lang w:eastAsia="en-US"/>
              </w:rPr>
            </w:pPr>
            <w:r w:rsidRPr="00B93702">
              <w:rPr>
                <w:rFonts w:cs="Arial"/>
                <w:lang w:eastAsia="en-US"/>
              </w:rPr>
              <w:t>Wanted Signal mean power [dBm]</w:t>
            </w:r>
          </w:p>
        </w:tc>
        <w:tc>
          <w:tcPr>
            <w:tcW w:w="1973" w:type="dxa"/>
          </w:tcPr>
          <w:p w14:paraId="59097D63" w14:textId="77777777"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14:paraId="1EBD3EAD" w14:textId="77777777" w:rsidTr="00905FAB">
        <w:trPr>
          <w:jc w:val="center"/>
        </w:trPr>
        <w:tc>
          <w:tcPr>
            <w:tcW w:w="1737" w:type="dxa"/>
          </w:tcPr>
          <w:p w14:paraId="3EB69413" w14:textId="77777777" w:rsidR="000D3FD1" w:rsidRPr="00B93702" w:rsidRDefault="000D3FD1" w:rsidP="000D3FD1">
            <w:pPr>
              <w:pStyle w:val="TAC"/>
              <w:rPr>
                <w:rFonts w:cs="Arial"/>
                <w:lang w:eastAsia="en-US"/>
              </w:rPr>
            </w:pPr>
            <w:r w:rsidRPr="00B93702">
              <w:rPr>
                <w:rFonts w:cs="Arial"/>
                <w:lang w:eastAsia="en-US"/>
              </w:rPr>
              <w:t>Wide Area BS</w:t>
            </w:r>
          </w:p>
        </w:tc>
        <w:tc>
          <w:tcPr>
            <w:tcW w:w="2376" w:type="dxa"/>
          </w:tcPr>
          <w:p w14:paraId="7D5B7756" w14:textId="77777777" w:rsidR="000D3FD1" w:rsidRPr="00B93702" w:rsidRDefault="000D3FD1" w:rsidP="000D3FD1">
            <w:pPr>
              <w:pStyle w:val="TAC"/>
              <w:rPr>
                <w:rFonts w:cs="Arial"/>
                <w:lang w:eastAsia="en-US"/>
              </w:rPr>
            </w:pPr>
            <w:r w:rsidRPr="00B93702">
              <w:rPr>
                <w:rFonts w:cs="Arial"/>
                <w:lang w:eastAsia="en-US"/>
              </w:rPr>
              <w:t>-48</w:t>
            </w:r>
            <w:r w:rsidR="006D1BBF" w:rsidRPr="00B93702">
              <w:rPr>
                <w:rFonts w:cs="Arial"/>
                <w:lang w:eastAsia="en-US"/>
              </w:rPr>
              <w:t>+y (Note 6)</w:t>
            </w:r>
          </w:p>
        </w:tc>
        <w:tc>
          <w:tcPr>
            <w:tcW w:w="2216" w:type="dxa"/>
            <w:shd w:val="clear" w:color="auto" w:fill="auto"/>
            <w:vAlign w:val="center"/>
          </w:tcPr>
          <w:p w14:paraId="38FE27A9" w14:textId="77777777"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2)</w:t>
            </w:r>
          </w:p>
        </w:tc>
        <w:tc>
          <w:tcPr>
            <w:tcW w:w="1973" w:type="dxa"/>
            <w:vMerge w:val="restart"/>
            <w:shd w:val="clear" w:color="auto" w:fill="auto"/>
            <w:vAlign w:val="center"/>
          </w:tcPr>
          <w:p w14:paraId="09445D55" w14:textId="77777777" w:rsidR="000D3FD1" w:rsidRPr="00B93702" w:rsidRDefault="000D3FD1" w:rsidP="000D3FD1">
            <w:pPr>
              <w:pStyle w:val="TAC"/>
              <w:rPr>
                <w:rFonts w:cs="Arial"/>
                <w:lang w:eastAsia="en-US"/>
              </w:rPr>
            </w:pPr>
            <w:r w:rsidRPr="00B93702">
              <w:rPr>
                <w:rFonts w:cs="Arial"/>
                <w:lang w:eastAsia="en-US"/>
              </w:rPr>
              <w:t>See Table 7.7.5.1-2</w:t>
            </w:r>
          </w:p>
        </w:tc>
      </w:tr>
      <w:tr w:rsidR="00B93702" w:rsidRPr="00B93702" w14:paraId="73DF709B" w14:textId="77777777" w:rsidTr="00905FAB">
        <w:trPr>
          <w:jc w:val="center"/>
        </w:trPr>
        <w:tc>
          <w:tcPr>
            <w:tcW w:w="1737" w:type="dxa"/>
          </w:tcPr>
          <w:p w14:paraId="5D1A408C" w14:textId="77777777"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14:paraId="532B228F" w14:textId="77777777" w:rsidR="000D3FD1" w:rsidRPr="00B93702" w:rsidRDefault="000D3FD1" w:rsidP="000D3FD1">
            <w:pPr>
              <w:pStyle w:val="TAC"/>
              <w:rPr>
                <w:rFonts w:cs="Arial"/>
                <w:lang w:eastAsia="en-US"/>
              </w:rPr>
            </w:pPr>
            <w:r w:rsidRPr="00B93702">
              <w:rPr>
                <w:rFonts w:cs="Arial"/>
                <w:lang w:eastAsia="en-US"/>
              </w:rPr>
              <w:t>-44</w:t>
            </w:r>
            <w:r w:rsidR="006D1BBF" w:rsidRPr="00B93702">
              <w:rPr>
                <w:rFonts w:cs="Arial"/>
                <w:lang w:eastAsia="en-US"/>
              </w:rPr>
              <w:t>+y (Note 6)</w:t>
            </w:r>
          </w:p>
        </w:tc>
        <w:tc>
          <w:tcPr>
            <w:tcW w:w="2216" w:type="dxa"/>
            <w:shd w:val="clear" w:color="auto" w:fill="auto"/>
            <w:vAlign w:val="center"/>
          </w:tcPr>
          <w:p w14:paraId="38D9B0C6" w14:textId="77777777"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3</w:t>
            </w:r>
            <w:r w:rsidR="006D1BBF" w:rsidRPr="00B93702">
              <w:rPr>
                <w:rFonts w:cs="Arial"/>
                <w:lang w:eastAsia="en-US"/>
              </w:rPr>
              <w:t>, 5</w:t>
            </w:r>
            <w:r w:rsidRPr="00B93702">
              <w:rPr>
                <w:rFonts w:cs="Arial"/>
                <w:lang w:eastAsia="en-US"/>
              </w:rPr>
              <w:t>)</w:t>
            </w:r>
          </w:p>
        </w:tc>
        <w:tc>
          <w:tcPr>
            <w:tcW w:w="1973" w:type="dxa"/>
            <w:vMerge/>
            <w:shd w:val="clear" w:color="auto" w:fill="auto"/>
          </w:tcPr>
          <w:p w14:paraId="125F7A31" w14:textId="77777777" w:rsidR="000D3FD1" w:rsidRPr="00B93702" w:rsidRDefault="000D3FD1" w:rsidP="000D3FD1">
            <w:pPr>
              <w:pStyle w:val="TAC"/>
              <w:rPr>
                <w:rFonts w:cs="Arial"/>
                <w:lang w:eastAsia="en-US"/>
              </w:rPr>
            </w:pPr>
          </w:p>
        </w:tc>
      </w:tr>
      <w:tr w:rsidR="00B93702" w:rsidRPr="00B93702" w14:paraId="0FF6E19A" w14:textId="77777777" w:rsidTr="00905FAB">
        <w:trPr>
          <w:jc w:val="center"/>
        </w:trPr>
        <w:tc>
          <w:tcPr>
            <w:tcW w:w="1737" w:type="dxa"/>
          </w:tcPr>
          <w:p w14:paraId="5DEFDD19" w14:textId="77777777" w:rsidR="000D3FD1" w:rsidRPr="00B93702" w:rsidRDefault="000D3FD1" w:rsidP="000D3FD1">
            <w:pPr>
              <w:pStyle w:val="TAC"/>
              <w:rPr>
                <w:rFonts w:cs="Arial"/>
                <w:lang w:eastAsia="en-US"/>
              </w:rPr>
            </w:pPr>
            <w:r w:rsidRPr="00B93702">
              <w:rPr>
                <w:rFonts w:cs="Arial"/>
                <w:lang w:eastAsia="en-US"/>
              </w:rPr>
              <w:t>Local Area BS</w:t>
            </w:r>
          </w:p>
        </w:tc>
        <w:tc>
          <w:tcPr>
            <w:tcW w:w="2376" w:type="dxa"/>
          </w:tcPr>
          <w:p w14:paraId="5601EC69" w14:textId="77777777" w:rsidR="000D3FD1" w:rsidRPr="00B93702" w:rsidRDefault="000D3FD1" w:rsidP="000D3FD1">
            <w:pPr>
              <w:pStyle w:val="TAC"/>
              <w:rPr>
                <w:rFonts w:cs="Arial"/>
                <w:lang w:eastAsia="en-US"/>
              </w:rPr>
            </w:pPr>
            <w:r w:rsidRPr="00B93702">
              <w:rPr>
                <w:rFonts w:cs="Arial"/>
                <w:lang w:eastAsia="en-US"/>
              </w:rPr>
              <w:t>-38</w:t>
            </w:r>
            <w:r w:rsidR="006D1BBF" w:rsidRPr="00B93702">
              <w:rPr>
                <w:rFonts w:cs="Arial"/>
                <w:lang w:eastAsia="en-US"/>
              </w:rPr>
              <w:t>+y (Note 6)</w:t>
            </w:r>
          </w:p>
        </w:tc>
        <w:tc>
          <w:tcPr>
            <w:tcW w:w="2216" w:type="dxa"/>
            <w:shd w:val="clear" w:color="auto" w:fill="auto"/>
            <w:vAlign w:val="center"/>
          </w:tcPr>
          <w:p w14:paraId="22D75A4D" w14:textId="77777777"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4</w:t>
            </w:r>
            <w:r w:rsidR="006D1BBF" w:rsidRPr="00B93702">
              <w:rPr>
                <w:rFonts w:cs="Arial"/>
                <w:lang w:eastAsia="en-US"/>
              </w:rPr>
              <w:t>, 5</w:t>
            </w:r>
            <w:r w:rsidRPr="00B93702">
              <w:rPr>
                <w:rFonts w:cs="Arial"/>
                <w:lang w:eastAsia="en-US"/>
              </w:rPr>
              <w:t>)</w:t>
            </w:r>
          </w:p>
        </w:tc>
        <w:tc>
          <w:tcPr>
            <w:tcW w:w="1973" w:type="dxa"/>
            <w:vMerge/>
            <w:shd w:val="clear" w:color="auto" w:fill="auto"/>
          </w:tcPr>
          <w:p w14:paraId="3AB013DD" w14:textId="77777777" w:rsidR="000D3FD1" w:rsidRPr="00B93702" w:rsidRDefault="000D3FD1" w:rsidP="000D3FD1">
            <w:pPr>
              <w:pStyle w:val="TAC"/>
              <w:rPr>
                <w:rFonts w:cs="Arial"/>
                <w:lang w:eastAsia="en-US"/>
              </w:rPr>
            </w:pPr>
          </w:p>
        </w:tc>
      </w:tr>
      <w:tr w:rsidR="000D3FD1" w:rsidRPr="00B93702" w14:paraId="385CF5B2" w14:textId="77777777" w:rsidTr="00905FAB">
        <w:trPr>
          <w:jc w:val="center"/>
        </w:trPr>
        <w:tc>
          <w:tcPr>
            <w:tcW w:w="8302" w:type="dxa"/>
            <w:gridSpan w:val="4"/>
          </w:tcPr>
          <w:p w14:paraId="0D397C08" w14:textId="77777777" w:rsidR="000D3FD1" w:rsidRPr="00B93702" w:rsidRDefault="000D3FD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 [2].</w:t>
            </w:r>
            <w:r w:rsidRPr="00B93702">
              <w:rPr>
                <w:rFonts w:cs="v4.2.0"/>
                <w:lang w:eastAsia="en-US"/>
              </w:rPr>
              <w:t xml:space="preserve"> For E-UTRA channel bandwidths 10, 15 and 20 MHz this requirement shall apply only for a FRC A1-3 mapped to the frequency range at the channel edge adjacent to the interfering signals.</w:t>
            </w:r>
          </w:p>
          <w:p w14:paraId="71580363" w14:textId="77777777" w:rsidR="000D3FD1" w:rsidRPr="00B93702" w:rsidRDefault="000D3FD1"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E-UTRA or UTRA</w:t>
            </w:r>
            <w:r w:rsidR="002F6EF4" w:rsidRPr="00B93702">
              <w:rPr>
                <w:rFonts w:cs="Arial"/>
                <w:lang w:eastAsia="en-US"/>
              </w:rPr>
              <w:t xml:space="preserve"> or NB-IoT</w:t>
            </w:r>
            <w:r w:rsidRPr="00B93702">
              <w:rPr>
                <w:rFonts w:cs="Arial"/>
                <w:lang w:eastAsia="en-US"/>
              </w:rPr>
              <w:t xml:space="preserve"> wanted signals and equal to 3 in case of GSM/EDGE wanted signal.</w:t>
            </w:r>
          </w:p>
          <w:p w14:paraId="5886EDEA" w14:textId="77777777" w:rsidR="000D3FD1" w:rsidRPr="00B93702" w:rsidRDefault="000D3FD1" w:rsidP="000D3FD1">
            <w:pPr>
              <w:pStyle w:val="TAN"/>
              <w:rPr>
                <w:rFonts w:cs="Arial"/>
                <w:lang w:eastAsia="en-US"/>
              </w:rPr>
            </w:pPr>
            <w:r w:rsidRPr="00B93702">
              <w:rPr>
                <w:rFonts w:cs="Arial"/>
                <w:lang w:eastAsia="en-US"/>
              </w:rPr>
              <w:t>NOTE 3:</w:t>
            </w:r>
            <w:r w:rsidRPr="00B93702">
              <w:rPr>
                <w:rFonts w:cs="Arial"/>
                <w:lang w:eastAsia="en-US"/>
              </w:rPr>
              <w:tab/>
              <w:t>For MR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equal to 3 in case of GSM/EDGE wanted signal.</w:t>
            </w:r>
          </w:p>
          <w:p w14:paraId="4B621B13" w14:textId="77777777" w:rsidR="006D1BBF" w:rsidRPr="00B93702" w:rsidRDefault="000D3FD1" w:rsidP="006D1BBF">
            <w:pPr>
              <w:pStyle w:val="TAN"/>
              <w:rPr>
                <w:rFonts w:cs="Arial"/>
                <w:lang w:eastAsia="en-US"/>
              </w:rPr>
            </w:pPr>
            <w:r w:rsidRPr="00B93702">
              <w:rPr>
                <w:rFonts w:cs="Arial"/>
                <w:lang w:eastAsia="en-US"/>
              </w:rPr>
              <w:t>NOTE 4:</w:t>
            </w:r>
            <w:r w:rsidRPr="00B93702">
              <w:rPr>
                <w:rFonts w:cs="Arial"/>
                <w:lang w:eastAsia="en-US"/>
              </w:rPr>
              <w:tab/>
              <w:t>For LA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12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signals, 6</w:t>
            </w:r>
            <w:r w:rsidRPr="00B93702">
              <w:rPr>
                <w:rFonts w:eastAsia="SimSun" w:cs="Arial"/>
                <w:lang w:eastAsia="zh-CN"/>
              </w:rPr>
              <w:t xml:space="preserve"> </w:t>
            </w:r>
            <w:r w:rsidRPr="00B93702">
              <w:rPr>
                <w:rFonts w:cs="Arial"/>
                <w:lang w:eastAsia="en-US"/>
              </w:rPr>
              <w:t>in case of UTRA wanted signal and equal to 3 in case of GSM/EDGE wanted signal.</w:t>
            </w:r>
            <w:r w:rsidR="006D1BBF" w:rsidRPr="00B93702">
              <w:rPr>
                <w:rFonts w:cs="Arial"/>
                <w:lang w:eastAsia="en-US"/>
              </w:rPr>
              <w:t xml:space="preserve"> </w:t>
            </w:r>
          </w:p>
          <w:p w14:paraId="0DB5856B" w14:textId="77777777" w:rsidR="006D1BBF" w:rsidRPr="00B93702" w:rsidRDefault="006D1BBF" w:rsidP="006D1BBF">
            <w:pPr>
              <w:pStyle w:val="TAN"/>
              <w:rPr>
                <w:rFonts w:ascii="Trebuchet MS" w:hAnsi="Trebuchet MS"/>
                <w:lang w:eastAsia="en-US"/>
              </w:rPr>
            </w:pPr>
            <w:r w:rsidRPr="00B93702">
              <w:t>NOTE 5:</w:t>
            </w:r>
            <w:r w:rsidRPr="00B93702">
              <w:rPr>
                <w:rFonts w:cs="Arial"/>
                <w:lang w:eastAsia="en-US"/>
              </w:rPr>
              <w:tab/>
            </w:r>
            <w:r w:rsidRPr="00B93702">
              <w:t xml:space="preserve">For a BS </w:t>
            </w:r>
            <w:r w:rsidR="0031151C" w:rsidRPr="00EF08BF">
              <w:t>neither supporting</w:t>
            </w:r>
            <w:r w:rsidRPr="00B93702">
              <w:t xml:space="preserve"> GSM </w:t>
            </w:r>
            <w:r w:rsidR="0031151C" w:rsidRPr="00EF08BF">
              <w:t>nor UTRA</w:t>
            </w:r>
            <w:r w:rsidRPr="00B93702">
              <w:t>, x is equal to 6</w:t>
            </w:r>
            <w:r w:rsidR="0031151C" w:rsidRPr="00EF08BF">
              <w:t xml:space="preserve"> for all BS classes if NR is supported, or x is equal to 9 for MR and 12 for LA BS if NR is not supported</w:t>
            </w:r>
            <w:r w:rsidRPr="00B93702">
              <w:t>.</w:t>
            </w:r>
          </w:p>
          <w:p w14:paraId="07CC015D" w14:textId="77777777" w:rsidR="000D3FD1" w:rsidRPr="00B93702" w:rsidRDefault="006D1BBF" w:rsidP="006D1BBF">
            <w:pPr>
              <w:pStyle w:val="TAN"/>
              <w:rPr>
                <w:rFonts w:cs="Arial"/>
                <w:lang w:eastAsia="en-US"/>
              </w:rPr>
            </w:pPr>
            <w:r w:rsidRPr="00B93702">
              <w:rPr>
                <w:rFonts w:cs="Arial"/>
                <w:lang w:eastAsia="en-US"/>
              </w:rPr>
              <w:t>NOTE 6:</w:t>
            </w:r>
            <w:r w:rsidRPr="00B93702">
              <w:rPr>
                <w:rFonts w:cs="Arial"/>
                <w:lang w:eastAsia="en-US"/>
              </w:rPr>
              <w:tab/>
            </w:r>
            <w:r w:rsidRPr="00B93702">
              <w:t xml:space="preserve">For a BS supporting NR </w:t>
            </w:r>
            <w:r w:rsidR="002C3228" w:rsidRPr="00EF08BF">
              <w:t>but neither</w:t>
            </w:r>
            <w:r w:rsidRPr="00B93702">
              <w:t xml:space="preserve"> UTRA nor GSM; “y” is equal to -4 for the WA BS class, -3 for the MR BS class and -6 for the LA BS class.</w:t>
            </w:r>
            <w:r w:rsidR="002C3228" w:rsidRPr="00EF08BF">
              <w:t xml:space="preserve"> For all other cases, “y” is equal to zero for all BS classes.</w:t>
            </w:r>
          </w:p>
        </w:tc>
      </w:tr>
    </w:tbl>
    <w:p w14:paraId="614A8E3F" w14:textId="77777777" w:rsidR="000D3FD1" w:rsidRPr="00B93702" w:rsidRDefault="000D3FD1" w:rsidP="000D3FD1"/>
    <w:p w14:paraId="043FE5E6" w14:textId="3B76C181" w:rsidR="002F6B1E" w:rsidRPr="00B93702" w:rsidRDefault="002F6B1E" w:rsidP="0048036E">
      <w:pPr>
        <w:pStyle w:val="TH"/>
      </w:pPr>
      <w:r w:rsidRPr="00B93702">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B93702" w:rsidRPr="00B93702" w14:paraId="797FA902" w14:textId="77777777" w:rsidTr="00751205">
        <w:trPr>
          <w:jc w:val="center"/>
        </w:trPr>
        <w:tc>
          <w:tcPr>
            <w:tcW w:w="1809" w:type="dxa"/>
          </w:tcPr>
          <w:p w14:paraId="22636852" w14:textId="77777777" w:rsidR="002F6B1E" w:rsidRPr="00B93702" w:rsidRDefault="002F6B1E" w:rsidP="00D33DDC">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D33DDC" w:rsidRPr="00B93702">
              <w:rPr>
                <w:rFonts w:cs="Arial"/>
                <w:lang w:eastAsia="en-US"/>
              </w:rPr>
              <w:t>upper</w:t>
            </w:r>
            <w:r w:rsidR="0033660A" w:rsidRPr="00B93702">
              <w:rPr>
                <w:rFonts w:cs="Arial"/>
                <w:lang w:eastAsia="en-US"/>
              </w:rPr>
              <w:t>/</w:t>
            </w:r>
            <w:r w:rsidR="006D3267" w:rsidRPr="00B93702">
              <w:rPr>
                <w:rFonts w:cs="Arial"/>
                <w:lang w:eastAsia="en-US"/>
              </w:rPr>
              <w:t>low</w:t>
            </w:r>
            <w:r w:rsidR="00D33DDC"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D33DDC" w:rsidRPr="00B93702">
              <w:rPr>
                <w:rFonts w:cs="Arial"/>
                <w:lang w:eastAsia="en-US"/>
              </w:rPr>
              <w:t>B</w:t>
            </w:r>
            <w:r w:rsidR="006D3267" w:rsidRPr="00B93702">
              <w:rPr>
                <w:rFonts w:cs="Arial"/>
                <w:lang w:eastAsia="en-US"/>
              </w:rPr>
              <w:t>andwidth</w:t>
            </w:r>
            <w:r w:rsidR="00D33DDC" w:rsidRPr="00B93702">
              <w:rPr>
                <w:rFonts w:cs="Arial"/>
                <w:lang w:eastAsia="en-US"/>
              </w:rPr>
              <w:t xml:space="preserve"> edge</w:t>
            </w:r>
          </w:p>
        </w:tc>
        <w:tc>
          <w:tcPr>
            <w:tcW w:w="2835" w:type="dxa"/>
          </w:tcPr>
          <w:p w14:paraId="5AA5DB5E" w14:textId="77777777" w:rsidR="002F6B1E" w:rsidRPr="00B93702" w:rsidRDefault="002F6B1E" w:rsidP="00D33DDC">
            <w:pPr>
              <w:pStyle w:val="TAH"/>
              <w:rPr>
                <w:rFonts w:cs="Arial"/>
                <w:lang w:eastAsia="en-US"/>
              </w:rPr>
            </w:pPr>
            <w:r w:rsidRPr="00B93702">
              <w:rPr>
                <w:rFonts w:cs="Arial"/>
                <w:lang w:eastAsia="en-US"/>
              </w:rPr>
              <w:t xml:space="preserve">Interfering signal centre frequency offset from the </w:t>
            </w:r>
            <w:r w:rsidR="0033660A"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[MHz]</w:t>
            </w:r>
          </w:p>
        </w:tc>
        <w:tc>
          <w:tcPr>
            <w:tcW w:w="2410" w:type="dxa"/>
          </w:tcPr>
          <w:p w14:paraId="27DD8D3A" w14:textId="77777777"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14:paraId="79C5EC80" w14:textId="77777777" w:rsidTr="00751205">
        <w:trPr>
          <w:jc w:val="center"/>
        </w:trPr>
        <w:tc>
          <w:tcPr>
            <w:tcW w:w="1809" w:type="dxa"/>
            <w:vMerge w:val="restart"/>
          </w:tcPr>
          <w:p w14:paraId="3183A1BF" w14:textId="77777777" w:rsidR="002F6B1E" w:rsidRPr="00B93702" w:rsidRDefault="002F6B1E" w:rsidP="00DF4388">
            <w:pPr>
              <w:pStyle w:val="TAC"/>
              <w:rPr>
                <w:rFonts w:cs="Arial"/>
                <w:lang w:eastAsia="en-US"/>
              </w:rPr>
            </w:pPr>
            <w:r w:rsidRPr="00B93702">
              <w:rPr>
                <w:rFonts w:cs="Arial"/>
                <w:lang w:eastAsia="en-US"/>
              </w:rPr>
              <w:t>E-UTRA 1.4 MHz</w:t>
            </w:r>
          </w:p>
          <w:p w14:paraId="21E0E525" w14:textId="77777777" w:rsidR="002F6B1E" w:rsidRPr="00B93702" w:rsidRDefault="002F6B1E" w:rsidP="00DF4388">
            <w:pPr>
              <w:pStyle w:val="TAC"/>
              <w:rPr>
                <w:rFonts w:cs="Arial"/>
                <w:lang w:eastAsia="en-US"/>
              </w:rPr>
            </w:pPr>
          </w:p>
        </w:tc>
        <w:tc>
          <w:tcPr>
            <w:tcW w:w="2835" w:type="dxa"/>
          </w:tcPr>
          <w:p w14:paraId="4BC37E3A" w14:textId="77777777" w:rsidR="002F6B1E" w:rsidRPr="00B93702" w:rsidRDefault="002F6B1E" w:rsidP="00DF4388">
            <w:pPr>
              <w:pStyle w:val="TAC"/>
              <w:rPr>
                <w:rFonts w:cs="Arial"/>
                <w:lang w:eastAsia="en-US"/>
              </w:rPr>
            </w:pPr>
            <w:r w:rsidRPr="00B93702">
              <w:rPr>
                <w:rFonts w:cs="Arial"/>
                <w:lang w:eastAsia="en-US"/>
              </w:rPr>
              <w:t xml:space="preserve">±2.0 (BC1 and BC3) / </w:t>
            </w:r>
            <w:r w:rsidRPr="00B93702">
              <w:rPr>
                <w:rFonts w:cs="Arial"/>
                <w:lang w:eastAsia="en-US"/>
              </w:rPr>
              <w:br/>
            </w:r>
            <w:bookmarkStart w:id="830" w:name="OLE_LINK5"/>
            <w:r w:rsidRPr="00B93702">
              <w:rPr>
                <w:rFonts w:cs="Arial"/>
                <w:lang w:eastAsia="en-US"/>
              </w:rPr>
              <w:t>±</w:t>
            </w:r>
            <w:bookmarkEnd w:id="830"/>
            <w:r w:rsidRPr="00B93702">
              <w:rPr>
                <w:rFonts w:cs="Arial"/>
                <w:lang w:eastAsia="en-US"/>
              </w:rPr>
              <w:t>2.1 (BC2)</w:t>
            </w:r>
          </w:p>
        </w:tc>
        <w:tc>
          <w:tcPr>
            <w:tcW w:w="2410" w:type="dxa"/>
          </w:tcPr>
          <w:p w14:paraId="25CE6358"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8B0AD97" w14:textId="77777777" w:rsidTr="00751205">
        <w:trPr>
          <w:jc w:val="center"/>
        </w:trPr>
        <w:tc>
          <w:tcPr>
            <w:tcW w:w="1809" w:type="dxa"/>
            <w:vMerge/>
          </w:tcPr>
          <w:p w14:paraId="390ED9EB" w14:textId="77777777" w:rsidR="002F6B1E" w:rsidRPr="00B93702" w:rsidRDefault="002F6B1E" w:rsidP="00DF4388">
            <w:pPr>
              <w:pStyle w:val="TAC"/>
              <w:rPr>
                <w:rFonts w:cs="Arial"/>
                <w:lang w:eastAsia="en-US"/>
              </w:rPr>
            </w:pPr>
          </w:p>
        </w:tc>
        <w:tc>
          <w:tcPr>
            <w:tcW w:w="2835" w:type="dxa"/>
          </w:tcPr>
          <w:p w14:paraId="09CAEA1C" w14:textId="77777777" w:rsidR="002F6B1E" w:rsidRPr="00B93702" w:rsidRDefault="002F6B1E" w:rsidP="00DF4388">
            <w:pPr>
              <w:pStyle w:val="TAC"/>
              <w:rPr>
                <w:rFonts w:cs="Arial"/>
                <w:lang w:eastAsia="en-US"/>
              </w:rPr>
            </w:pPr>
            <w:r w:rsidRPr="00B93702">
              <w:rPr>
                <w:rFonts w:cs="Arial"/>
                <w:lang w:eastAsia="en-US"/>
              </w:rPr>
              <w:t>±4.9</w:t>
            </w:r>
          </w:p>
        </w:tc>
        <w:tc>
          <w:tcPr>
            <w:tcW w:w="2410" w:type="dxa"/>
          </w:tcPr>
          <w:p w14:paraId="4883F090" w14:textId="77777777" w:rsidR="002F6B1E" w:rsidRPr="00B93702" w:rsidRDefault="002F6B1E" w:rsidP="00DF4388">
            <w:pPr>
              <w:pStyle w:val="TAC"/>
              <w:rPr>
                <w:rFonts w:cs="Arial"/>
                <w:lang w:eastAsia="en-US"/>
              </w:rPr>
            </w:pPr>
            <w:r w:rsidRPr="00B93702">
              <w:rPr>
                <w:rFonts w:cs="Arial"/>
                <w:lang w:eastAsia="en-US"/>
              </w:rPr>
              <w:t>1.4MHz E-UTRA signal</w:t>
            </w:r>
          </w:p>
        </w:tc>
      </w:tr>
      <w:tr w:rsidR="00B93702" w:rsidRPr="00B93702" w14:paraId="1DF74B6D" w14:textId="77777777" w:rsidTr="00751205">
        <w:trPr>
          <w:jc w:val="center"/>
        </w:trPr>
        <w:tc>
          <w:tcPr>
            <w:tcW w:w="1809" w:type="dxa"/>
            <w:vMerge w:val="restart"/>
          </w:tcPr>
          <w:p w14:paraId="7D003532" w14:textId="77777777" w:rsidR="002F6B1E" w:rsidRPr="00B93702" w:rsidRDefault="002F6B1E" w:rsidP="00DF4388">
            <w:pPr>
              <w:pStyle w:val="TAC"/>
              <w:rPr>
                <w:rFonts w:cs="Arial"/>
                <w:lang w:eastAsia="en-US"/>
              </w:rPr>
            </w:pPr>
            <w:r w:rsidRPr="00B93702">
              <w:rPr>
                <w:rFonts w:cs="Arial"/>
                <w:lang w:eastAsia="en-US"/>
              </w:rPr>
              <w:t>E-UTRA 3 MHz</w:t>
            </w:r>
            <w:r w:rsidR="002F6EF4" w:rsidRPr="00B93702">
              <w:rPr>
                <w:rFonts w:cs="Arial"/>
                <w:lang w:eastAsia="en-US"/>
              </w:rPr>
              <w:t xml:space="preserve"> or E-UTRA with NB-IoT in-band</w:t>
            </w:r>
          </w:p>
        </w:tc>
        <w:tc>
          <w:tcPr>
            <w:tcW w:w="2835" w:type="dxa"/>
          </w:tcPr>
          <w:p w14:paraId="0C05B9FA" w14:textId="77777777" w:rsidR="002F6B1E" w:rsidRPr="00B93702" w:rsidRDefault="002F6B1E" w:rsidP="00DF4388">
            <w:pPr>
              <w:pStyle w:val="TAC"/>
              <w:rPr>
                <w:rFonts w:cs="Arial"/>
                <w:lang w:eastAsia="en-US"/>
              </w:rPr>
            </w:pPr>
            <w:r w:rsidRPr="00B93702">
              <w:rPr>
                <w:rFonts w:cs="Arial"/>
                <w:lang w:eastAsia="en-US"/>
              </w:rPr>
              <w:t xml:space="preserve">±4.4 (BC1 and BC3) / </w:t>
            </w:r>
            <w:r w:rsidRPr="00B93702">
              <w:rPr>
                <w:rFonts w:cs="Arial"/>
                <w:lang w:eastAsia="en-US"/>
              </w:rPr>
              <w:br/>
              <w:t>±4.5 (BC2)</w:t>
            </w:r>
          </w:p>
        </w:tc>
        <w:tc>
          <w:tcPr>
            <w:tcW w:w="2410" w:type="dxa"/>
          </w:tcPr>
          <w:p w14:paraId="52BC5435"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2455037" w14:textId="77777777" w:rsidTr="00751205">
        <w:trPr>
          <w:jc w:val="center"/>
        </w:trPr>
        <w:tc>
          <w:tcPr>
            <w:tcW w:w="1809" w:type="dxa"/>
            <w:vMerge/>
          </w:tcPr>
          <w:p w14:paraId="331543BB" w14:textId="77777777" w:rsidR="002F6B1E" w:rsidRPr="00B93702" w:rsidRDefault="002F6B1E" w:rsidP="00DF4388">
            <w:pPr>
              <w:pStyle w:val="TAC"/>
              <w:rPr>
                <w:rFonts w:cs="Arial"/>
                <w:lang w:eastAsia="en-US"/>
              </w:rPr>
            </w:pPr>
          </w:p>
        </w:tc>
        <w:tc>
          <w:tcPr>
            <w:tcW w:w="2835" w:type="dxa"/>
          </w:tcPr>
          <w:p w14:paraId="51D41A13" w14:textId="77777777" w:rsidR="002F6B1E" w:rsidRPr="00B93702" w:rsidRDefault="002F6B1E" w:rsidP="00DF4388">
            <w:pPr>
              <w:pStyle w:val="TAC"/>
              <w:rPr>
                <w:rFonts w:cs="Arial"/>
                <w:lang w:eastAsia="en-US"/>
              </w:rPr>
            </w:pPr>
            <w:r w:rsidRPr="00B93702">
              <w:rPr>
                <w:rFonts w:cs="Arial"/>
                <w:lang w:eastAsia="en-US"/>
              </w:rPr>
              <w:t>±10.5</w:t>
            </w:r>
          </w:p>
        </w:tc>
        <w:tc>
          <w:tcPr>
            <w:tcW w:w="2410" w:type="dxa"/>
          </w:tcPr>
          <w:p w14:paraId="50F92D22" w14:textId="77777777" w:rsidR="002F6B1E" w:rsidRPr="00B93702" w:rsidRDefault="002F6B1E" w:rsidP="00DF4388">
            <w:pPr>
              <w:pStyle w:val="TAC"/>
              <w:rPr>
                <w:rFonts w:cs="Arial"/>
                <w:lang w:eastAsia="en-US"/>
              </w:rPr>
            </w:pPr>
            <w:r w:rsidRPr="00B93702">
              <w:rPr>
                <w:rFonts w:cs="Arial"/>
                <w:lang w:eastAsia="en-US"/>
              </w:rPr>
              <w:t>3MHz E-UTRA signal</w:t>
            </w:r>
          </w:p>
        </w:tc>
      </w:tr>
      <w:tr w:rsidR="00B93702" w:rsidRPr="00B93702" w14:paraId="32523EB9" w14:textId="77777777" w:rsidTr="00751205">
        <w:trPr>
          <w:jc w:val="center"/>
        </w:trPr>
        <w:tc>
          <w:tcPr>
            <w:tcW w:w="1809" w:type="dxa"/>
            <w:vMerge w:val="restart"/>
          </w:tcPr>
          <w:p w14:paraId="3822FFCF" w14:textId="77777777" w:rsidR="002F6B1E" w:rsidRPr="00B93702" w:rsidRDefault="002F6B1E" w:rsidP="00DF4388">
            <w:pPr>
              <w:pStyle w:val="TAC"/>
              <w:rPr>
                <w:rFonts w:cs="Arial"/>
                <w:lang w:eastAsia="en-US"/>
              </w:rPr>
            </w:pPr>
            <w:r w:rsidRPr="00B93702">
              <w:rPr>
                <w:rFonts w:cs="Arial"/>
                <w:lang w:eastAsia="en-US"/>
              </w:rPr>
              <w:t xml:space="preserve">UTRA FDD and </w:t>
            </w:r>
            <w:r w:rsidRPr="00B93702">
              <w:rPr>
                <w:rFonts w:cs="Arial"/>
                <w:lang w:eastAsia="en-US"/>
              </w:rPr>
              <w:b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tcPr>
          <w:p w14:paraId="31BC7A06" w14:textId="77777777" w:rsidR="002F6B1E" w:rsidRPr="00B93702" w:rsidRDefault="002F6B1E" w:rsidP="00DF4388">
            <w:pPr>
              <w:pStyle w:val="TAC"/>
              <w:rPr>
                <w:rFonts w:cs="Arial"/>
                <w:lang w:eastAsia="en-US"/>
              </w:rPr>
            </w:pPr>
            <w:r w:rsidRPr="00B93702">
              <w:rPr>
                <w:rFonts w:cs="Arial"/>
                <w:lang w:eastAsia="en-US"/>
              </w:rPr>
              <w:t>±7.5</w:t>
            </w:r>
          </w:p>
        </w:tc>
        <w:tc>
          <w:tcPr>
            <w:tcW w:w="2410" w:type="dxa"/>
          </w:tcPr>
          <w:p w14:paraId="26A21026"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190BC720" w14:textId="77777777" w:rsidTr="00751205">
        <w:trPr>
          <w:jc w:val="center"/>
        </w:trPr>
        <w:tc>
          <w:tcPr>
            <w:tcW w:w="1809" w:type="dxa"/>
            <w:vMerge/>
          </w:tcPr>
          <w:p w14:paraId="183D0C89" w14:textId="77777777" w:rsidR="002F6B1E" w:rsidRPr="00B93702" w:rsidRDefault="002F6B1E" w:rsidP="00DF4388">
            <w:pPr>
              <w:pStyle w:val="TAC"/>
              <w:rPr>
                <w:rFonts w:cs="Arial"/>
                <w:lang w:eastAsia="en-US"/>
              </w:rPr>
            </w:pPr>
          </w:p>
        </w:tc>
        <w:tc>
          <w:tcPr>
            <w:tcW w:w="2835" w:type="dxa"/>
          </w:tcPr>
          <w:p w14:paraId="7916A8A0"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754FFF8D"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3D07DFEA" w14:textId="77777777" w:rsidTr="00751205">
        <w:trPr>
          <w:jc w:val="center"/>
        </w:trPr>
        <w:tc>
          <w:tcPr>
            <w:tcW w:w="1809" w:type="dxa"/>
            <w:vMerge w:val="restart"/>
          </w:tcPr>
          <w:p w14:paraId="73E2D6B0"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tc>
        <w:tc>
          <w:tcPr>
            <w:tcW w:w="2835" w:type="dxa"/>
          </w:tcPr>
          <w:p w14:paraId="60530364" w14:textId="77777777" w:rsidR="002F6B1E" w:rsidRPr="00B93702" w:rsidRDefault="002F6B1E" w:rsidP="00DF4388">
            <w:pPr>
              <w:pStyle w:val="TAC"/>
              <w:rPr>
                <w:rFonts w:cs="Arial"/>
                <w:lang w:eastAsia="en-US"/>
              </w:rPr>
            </w:pPr>
            <w:r w:rsidRPr="00B93702">
              <w:rPr>
                <w:rFonts w:cs="Arial"/>
                <w:lang w:eastAsia="en-US"/>
              </w:rPr>
              <w:t>±7.375</w:t>
            </w:r>
          </w:p>
        </w:tc>
        <w:tc>
          <w:tcPr>
            <w:tcW w:w="2410" w:type="dxa"/>
          </w:tcPr>
          <w:p w14:paraId="6BB5EB11"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689D2894" w14:textId="77777777" w:rsidTr="00751205">
        <w:trPr>
          <w:jc w:val="center"/>
        </w:trPr>
        <w:tc>
          <w:tcPr>
            <w:tcW w:w="1809" w:type="dxa"/>
            <w:vMerge/>
          </w:tcPr>
          <w:p w14:paraId="7225EDD8" w14:textId="77777777" w:rsidR="002F6B1E" w:rsidRPr="00B93702" w:rsidRDefault="002F6B1E" w:rsidP="00DF4388">
            <w:pPr>
              <w:pStyle w:val="TAC"/>
              <w:rPr>
                <w:rFonts w:cs="Arial"/>
                <w:lang w:eastAsia="en-US"/>
              </w:rPr>
            </w:pPr>
          </w:p>
        </w:tc>
        <w:tc>
          <w:tcPr>
            <w:tcW w:w="2835" w:type="dxa"/>
          </w:tcPr>
          <w:p w14:paraId="34226F81"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281C8168"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29BF2D05" w14:textId="77777777" w:rsidTr="00751205">
        <w:trPr>
          <w:jc w:val="center"/>
        </w:trPr>
        <w:tc>
          <w:tcPr>
            <w:tcW w:w="1809" w:type="dxa"/>
            <w:vMerge w:val="restart"/>
          </w:tcPr>
          <w:p w14:paraId="702A9FA3" w14:textId="77777777" w:rsidR="002F6B1E" w:rsidRPr="00B93702" w:rsidRDefault="002F6B1E" w:rsidP="00DF4388">
            <w:pPr>
              <w:pStyle w:val="TAC"/>
              <w:rPr>
                <w:rFonts w:cs="Arial"/>
                <w:lang w:eastAsia="en-US"/>
              </w:rPr>
            </w:pPr>
            <w:r w:rsidRPr="00B93702">
              <w:rPr>
                <w:rFonts w:cs="Arial"/>
                <w:lang w:eastAsia="en-US"/>
              </w:rPr>
              <w:t>E-UTRA</w:t>
            </w:r>
            <w:r w:rsidR="002F6EF4" w:rsidRPr="00B93702">
              <w:rPr>
                <w:rFonts w:cs="Arial"/>
                <w:lang w:eastAsia="en-US"/>
              </w:rPr>
              <w:t xml:space="preserve"> or E-UTRA with NB-IoT in-band/guard band</w:t>
            </w:r>
            <w:r w:rsidRPr="00B93702">
              <w:rPr>
                <w:rFonts w:cs="Arial"/>
                <w:lang w:eastAsia="en-US"/>
              </w:rPr>
              <w:t>15 MHz</w:t>
            </w:r>
          </w:p>
        </w:tc>
        <w:tc>
          <w:tcPr>
            <w:tcW w:w="2835" w:type="dxa"/>
          </w:tcPr>
          <w:p w14:paraId="2E3B234E" w14:textId="77777777" w:rsidR="002F6B1E" w:rsidRPr="00B93702" w:rsidRDefault="002F6B1E" w:rsidP="00DF4388">
            <w:pPr>
              <w:pStyle w:val="TAC"/>
              <w:rPr>
                <w:rFonts w:cs="Arial"/>
                <w:lang w:eastAsia="en-US"/>
              </w:rPr>
            </w:pPr>
            <w:r w:rsidRPr="00B93702">
              <w:rPr>
                <w:rFonts w:cs="Arial"/>
                <w:lang w:eastAsia="en-US"/>
              </w:rPr>
              <w:t>±7.25</w:t>
            </w:r>
          </w:p>
        </w:tc>
        <w:tc>
          <w:tcPr>
            <w:tcW w:w="2410" w:type="dxa"/>
          </w:tcPr>
          <w:p w14:paraId="2DC6412D"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F5957BE" w14:textId="77777777" w:rsidTr="00751205">
        <w:trPr>
          <w:jc w:val="center"/>
        </w:trPr>
        <w:tc>
          <w:tcPr>
            <w:tcW w:w="1809" w:type="dxa"/>
            <w:vMerge/>
          </w:tcPr>
          <w:p w14:paraId="262EF235" w14:textId="77777777" w:rsidR="002F6B1E" w:rsidRPr="00B93702" w:rsidRDefault="002F6B1E" w:rsidP="00DF4388">
            <w:pPr>
              <w:pStyle w:val="TAC"/>
              <w:rPr>
                <w:rFonts w:cs="Arial"/>
                <w:lang w:eastAsia="en-US"/>
              </w:rPr>
            </w:pPr>
          </w:p>
        </w:tc>
        <w:tc>
          <w:tcPr>
            <w:tcW w:w="2835" w:type="dxa"/>
          </w:tcPr>
          <w:p w14:paraId="720EA97A"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37889F70"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78F196E3" w14:textId="77777777" w:rsidTr="00751205">
        <w:trPr>
          <w:jc w:val="center"/>
        </w:trPr>
        <w:tc>
          <w:tcPr>
            <w:tcW w:w="1809" w:type="dxa"/>
            <w:vMerge w:val="restart"/>
          </w:tcPr>
          <w:p w14:paraId="7187D582"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tc>
        <w:tc>
          <w:tcPr>
            <w:tcW w:w="2835" w:type="dxa"/>
          </w:tcPr>
          <w:p w14:paraId="0316D2FE" w14:textId="77777777" w:rsidR="002F6B1E" w:rsidRPr="00B93702" w:rsidRDefault="002F6B1E" w:rsidP="00DF4388">
            <w:pPr>
              <w:pStyle w:val="TAC"/>
              <w:rPr>
                <w:rFonts w:cs="Arial"/>
                <w:lang w:eastAsia="en-US"/>
              </w:rPr>
            </w:pPr>
            <w:r w:rsidRPr="00B93702">
              <w:rPr>
                <w:rFonts w:cs="Arial"/>
                <w:lang w:eastAsia="en-US"/>
              </w:rPr>
              <w:t>±7.125</w:t>
            </w:r>
          </w:p>
        </w:tc>
        <w:tc>
          <w:tcPr>
            <w:tcW w:w="2410" w:type="dxa"/>
          </w:tcPr>
          <w:p w14:paraId="1DA90A01"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3E8EA077" w14:textId="77777777" w:rsidTr="00751205">
        <w:trPr>
          <w:jc w:val="center"/>
        </w:trPr>
        <w:tc>
          <w:tcPr>
            <w:tcW w:w="1809" w:type="dxa"/>
            <w:vMerge/>
          </w:tcPr>
          <w:p w14:paraId="67368117" w14:textId="77777777" w:rsidR="002F6B1E" w:rsidRPr="00B93702" w:rsidRDefault="002F6B1E" w:rsidP="00DF4388">
            <w:pPr>
              <w:pStyle w:val="TAC"/>
              <w:rPr>
                <w:rFonts w:cs="Arial"/>
                <w:lang w:eastAsia="en-US"/>
              </w:rPr>
            </w:pPr>
          </w:p>
        </w:tc>
        <w:tc>
          <w:tcPr>
            <w:tcW w:w="2835" w:type="dxa"/>
          </w:tcPr>
          <w:p w14:paraId="31034EA9"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66ED742C"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2A1C06D3" w14:textId="77777777" w:rsidTr="00751205">
        <w:trPr>
          <w:jc w:val="center"/>
        </w:trPr>
        <w:tc>
          <w:tcPr>
            <w:tcW w:w="1809" w:type="dxa"/>
            <w:vMerge w:val="restart"/>
          </w:tcPr>
          <w:p w14:paraId="00AEBEF7" w14:textId="77777777" w:rsidR="002F6B1E" w:rsidRPr="00B93702" w:rsidRDefault="002F6B1E" w:rsidP="00DF4388">
            <w:pPr>
              <w:pStyle w:val="TAC"/>
              <w:rPr>
                <w:rFonts w:cs="Arial"/>
                <w:lang w:eastAsia="en-US"/>
              </w:rPr>
            </w:pPr>
            <w:r w:rsidRPr="00B93702">
              <w:rPr>
                <w:rFonts w:cs="Arial"/>
                <w:lang w:eastAsia="en-US"/>
              </w:rPr>
              <w:t>GSM/EDGE</w:t>
            </w:r>
          </w:p>
        </w:tc>
        <w:tc>
          <w:tcPr>
            <w:tcW w:w="2835" w:type="dxa"/>
          </w:tcPr>
          <w:p w14:paraId="4AE0B304" w14:textId="77777777" w:rsidR="002F6B1E" w:rsidRPr="00B93702" w:rsidRDefault="002F6B1E" w:rsidP="00DF4388">
            <w:pPr>
              <w:pStyle w:val="TAC"/>
              <w:rPr>
                <w:rFonts w:cs="Arial"/>
                <w:lang w:eastAsia="en-US"/>
              </w:rPr>
            </w:pPr>
            <w:r w:rsidRPr="00B93702">
              <w:rPr>
                <w:rFonts w:cs="Arial"/>
                <w:lang w:eastAsia="en-US"/>
              </w:rPr>
              <w:t>±7.575</w:t>
            </w:r>
          </w:p>
        </w:tc>
        <w:tc>
          <w:tcPr>
            <w:tcW w:w="2410" w:type="dxa"/>
          </w:tcPr>
          <w:p w14:paraId="29407D84"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312434DF" w14:textId="77777777" w:rsidTr="00751205">
        <w:trPr>
          <w:jc w:val="center"/>
        </w:trPr>
        <w:tc>
          <w:tcPr>
            <w:tcW w:w="1809" w:type="dxa"/>
            <w:vMerge/>
          </w:tcPr>
          <w:p w14:paraId="103E8647" w14:textId="77777777" w:rsidR="002F6B1E" w:rsidRPr="00B93702" w:rsidRDefault="002F6B1E" w:rsidP="00DF4388">
            <w:pPr>
              <w:pStyle w:val="TAC"/>
              <w:rPr>
                <w:rFonts w:cs="Arial"/>
                <w:lang w:eastAsia="en-US"/>
              </w:rPr>
            </w:pPr>
          </w:p>
        </w:tc>
        <w:tc>
          <w:tcPr>
            <w:tcW w:w="2835" w:type="dxa"/>
          </w:tcPr>
          <w:p w14:paraId="49B1F90E"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4BAC6ED1"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5D2042E1" w14:textId="77777777" w:rsidTr="00751205">
        <w:trPr>
          <w:jc w:val="center"/>
        </w:trPr>
        <w:tc>
          <w:tcPr>
            <w:tcW w:w="1809" w:type="dxa"/>
            <w:vMerge w:val="restart"/>
          </w:tcPr>
          <w:p w14:paraId="550D2CE5" w14:textId="77777777" w:rsidR="002F6EF4" w:rsidRPr="00B93702" w:rsidRDefault="002F6EF4" w:rsidP="00E819CF">
            <w:pPr>
              <w:pStyle w:val="TAC"/>
              <w:rPr>
                <w:rFonts w:cs="Arial"/>
                <w:lang w:eastAsia="en-US"/>
              </w:rPr>
            </w:pPr>
            <w:r w:rsidRPr="00B93702">
              <w:rPr>
                <w:rFonts w:cs="Arial"/>
                <w:lang w:eastAsia="en-US"/>
              </w:rPr>
              <w:t>NB-IoT standalone</w:t>
            </w:r>
          </w:p>
        </w:tc>
        <w:tc>
          <w:tcPr>
            <w:tcW w:w="2835" w:type="dxa"/>
          </w:tcPr>
          <w:p w14:paraId="75803DE1" w14:textId="77777777" w:rsidR="002F6EF4" w:rsidRPr="00B93702" w:rsidRDefault="002F6EF4" w:rsidP="00E819CF">
            <w:pPr>
              <w:pStyle w:val="TAC"/>
              <w:rPr>
                <w:rFonts w:cs="Arial"/>
                <w:lang w:eastAsia="en-US"/>
              </w:rPr>
            </w:pPr>
            <w:r w:rsidRPr="00B93702">
              <w:rPr>
                <w:rFonts w:cs="Arial"/>
                <w:lang w:eastAsia="en-US"/>
              </w:rPr>
              <w:t>±7.575</w:t>
            </w:r>
          </w:p>
        </w:tc>
        <w:tc>
          <w:tcPr>
            <w:tcW w:w="2410" w:type="dxa"/>
          </w:tcPr>
          <w:p w14:paraId="53D2E822" w14:textId="77777777" w:rsidR="002F6EF4" w:rsidRPr="00B93702" w:rsidRDefault="002F6EF4" w:rsidP="00E819CF">
            <w:pPr>
              <w:pStyle w:val="TAC"/>
              <w:rPr>
                <w:rFonts w:cs="Arial"/>
                <w:lang w:eastAsia="en-US"/>
              </w:rPr>
            </w:pPr>
            <w:r w:rsidRPr="00B93702">
              <w:rPr>
                <w:rFonts w:cs="Arial"/>
                <w:lang w:eastAsia="en-US"/>
              </w:rPr>
              <w:t>CW</w:t>
            </w:r>
          </w:p>
        </w:tc>
      </w:tr>
      <w:tr w:rsidR="00B93702" w:rsidRPr="00B93702" w14:paraId="168F1E82" w14:textId="77777777" w:rsidTr="00751205">
        <w:trPr>
          <w:jc w:val="center"/>
        </w:trPr>
        <w:tc>
          <w:tcPr>
            <w:tcW w:w="1809" w:type="dxa"/>
            <w:vMerge/>
          </w:tcPr>
          <w:p w14:paraId="39B2AC79" w14:textId="77777777" w:rsidR="002F6EF4" w:rsidRPr="00B93702" w:rsidRDefault="002F6EF4" w:rsidP="00E819CF">
            <w:pPr>
              <w:pStyle w:val="TAC"/>
              <w:rPr>
                <w:rFonts w:cs="Arial"/>
                <w:lang w:eastAsia="en-US"/>
              </w:rPr>
            </w:pPr>
          </w:p>
        </w:tc>
        <w:tc>
          <w:tcPr>
            <w:tcW w:w="2835" w:type="dxa"/>
          </w:tcPr>
          <w:p w14:paraId="168F65AB" w14:textId="77777777" w:rsidR="002F6EF4" w:rsidRPr="00B93702" w:rsidRDefault="002F6EF4" w:rsidP="00E819CF">
            <w:pPr>
              <w:pStyle w:val="TAC"/>
              <w:rPr>
                <w:rFonts w:cs="Arial"/>
                <w:lang w:eastAsia="en-US"/>
              </w:rPr>
            </w:pPr>
            <w:r w:rsidRPr="00B93702">
              <w:rPr>
                <w:rFonts w:cs="Arial"/>
                <w:lang w:eastAsia="en-US"/>
              </w:rPr>
              <w:t>±17.5</w:t>
            </w:r>
          </w:p>
        </w:tc>
        <w:tc>
          <w:tcPr>
            <w:tcW w:w="2410" w:type="dxa"/>
          </w:tcPr>
          <w:p w14:paraId="163BFE15" w14:textId="77777777" w:rsidR="002F6EF4" w:rsidRPr="00B93702" w:rsidRDefault="002F6EF4" w:rsidP="00E819CF">
            <w:pPr>
              <w:pStyle w:val="TAC"/>
              <w:rPr>
                <w:rFonts w:cs="Arial"/>
                <w:lang w:eastAsia="en-US"/>
              </w:rPr>
            </w:pPr>
            <w:r w:rsidRPr="00B93702">
              <w:rPr>
                <w:rFonts w:cs="Arial"/>
                <w:lang w:eastAsia="en-US"/>
              </w:rPr>
              <w:t>5MHz E-UTRA signal</w:t>
            </w:r>
          </w:p>
        </w:tc>
      </w:tr>
      <w:tr w:rsidR="00B93702" w:rsidRPr="00B93702" w14:paraId="6489D5CA" w14:textId="77777777" w:rsidTr="00751205">
        <w:trPr>
          <w:jc w:val="center"/>
        </w:trPr>
        <w:tc>
          <w:tcPr>
            <w:tcW w:w="1809" w:type="dxa"/>
            <w:vMerge w:val="restart"/>
          </w:tcPr>
          <w:p w14:paraId="0B922185" w14:textId="77777777" w:rsidR="002F6B1E" w:rsidRPr="00B93702" w:rsidRDefault="002F6B1E" w:rsidP="00DF4388">
            <w:pPr>
              <w:pStyle w:val="TAC"/>
              <w:rPr>
                <w:rFonts w:cs="Arial"/>
                <w:lang w:eastAsia="en-US"/>
              </w:rPr>
            </w:pPr>
            <w:r w:rsidRPr="00B93702">
              <w:rPr>
                <w:rFonts w:cs="Arial"/>
                <w:lang w:eastAsia="en-US"/>
              </w:rPr>
              <w:t>1.28 Mcps UTRA TDD</w:t>
            </w:r>
          </w:p>
        </w:tc>
        <w:tc>
          <w:tcPr>
            <w:tcW w:w="2835" w:type="dxa"/>
          </w:tcPr>
          <w:p w14:paraId="001C98F4" w14:textId="77777777" w:rsidR="002F6B1E" w:rsidRPr="00B93702" w:rsidRDefault="002F6B1E" w:rsidP="00DF4388">
            <w:pPr>
              <w:pStyle w:val="TAC"/>
              <w:rPr>
                <w:rFonts w:cs="Arial"/>
                <w:lang w:eastAsia="en-US"/>
              </w:rPr>
            </w:pPr>
            <w:r w:rsidRPr="00B93702">
              <w:rPr>
                <w:rFonts w:cs="Arial"/>
                <w:lang w:eastAsia="en-US"/>
              </w:rPr>
              <w:t>±2.3 (BC3)</w:t>
            </w:r>
          </w:p>
        </w:tc>
        <w:tc>
          <w:tcPr>
            <w:tcW w:w="2410" w:type="dxa"/>
          </w:tcPr>
          <w:p w14:paraId="64246D81"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2C0414F4" w14:textId="77777777" w:rsidTr="00751205">
        <w:trPr>
          <w:jc w:val="center"/>
        </w:trPr>
        <w:tc>
          <w:tcPr>
            <w:tcW w:w="1809" w:type="dxa"/>
            <w:vMerge/>
          </w:tcPr>
          <w:p w14:paraId="16DB8C23" w14:textId="77777777" w:rsidR="002F6B1E" w:rsidRPr="00B93702" w:rsidRDefault="002F6B1E" w:rsidP="00DF4388">
            <w:pPr>
              <w:pStyle w:val="TAC"/>
              <w:rPr>
                <w:rFonts w:cs="Arial"/>
                <w:lang w:eastAsia="en-US"/>
              </w:rPr>
            </w:pPr>
          </w:p>
        </w:tc>
        <w:tc>
          <w:tcPr>
            <w:tcW w:w="2835" w:type="dxa"/>
          </w:tcPr>
          <w:p w14:paraId="7F9BE7D0" w14:textId="77777777" w:rsidR="002F6B1E" w:rsidRPr="00B93702" w:rsidRDefault="002F6B1E" w:rsidP="00DF4388">
            <w:pPr>
              <w:pStyle w:val="TAC"/>
              <w:rPr>
                <w:rFonts w:cs="Arial"/>
                <w:lang w:eastAsia="en-US"/>
              </w:rPr>
            </w:pPr>
            <w:r w:rsidRPr="00B93702">
              <w:rPr>
                <w:rFonts w:cs="Arial"/>
                <w:lang w:eastAsia="en-US"/>
              </w:rPr>
              <w:t>±5.6 (BC3)</w:t>
            </w:r>
          </w:p>
        </w:tc>
        <w:tc>
          <w:tcPr>
            <w:tcW w:w="2410" w:type="dxa"/>
          </w:tcPr>
          <w:p w14:paraId="1B19133F" w14:textId="77777777" w:rsidR="002F6B1E" w:rsidRPr="00B93702" w:rsidRDefault="002F6B1E" w:rsidP="00DF4388">
            <w:pPr>
              <w:pStyle w:val="TAC"/>
              <w:rPr>
                <w:rFonts w:cs="Arial"/>
                <w:lang w:eastAsia="en-US"/>
              </w:rPr>
            </w:pPr>
            <w:r w:rsidRPr="00B93702">
              <w:rPr>
                <w:rFonts w:cs="Arial"/>
                <w:lang w:eastAsia="en-US"/>
              </w:rPr>
              <w:t>1.28Mcps UTRA TDD signal</w:t>
            </w:r>
          </w:p>
        </w:tc>
      </w:tr>
      <w:tr w:rsidR="00B93702" w:rsidRPr="00B93702" w14:paraId="52BFAFDB" w14:textId="77777777" w:rsidTr="00751205">
        <w:trPr>
          <w:jc w:val="center"/>
        </w:trPr>
        <w:tc>
          <w:tcPr>
            <w:tcW w:w="1809" w:type="dxa"/>
            <w:vMerge w:val="restart"/>
            <w:vAlign w:val="center"/>
          </w:tcPr>
          <w:p w14:paraId="33A4AFE8" w14:textId="77777777"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14:paraId="4FFD13E6" w14:textId="1608855A" w:rsidR="006D1BBF" w:rsidRPr="00B93702" w:rsidRDefault="006D1BBF" w:rsidP="006D1BBF">
            <w:pPr>
              <w:pStyle w:val="TAC"/>
              <w:rPr>
                <w:rFonts w:cs="Arial"/>
                <w:lang w:eastAsia="en-US"/>
              </w:rPr>
            </w:pPr>
            <w:r w:rsidRPr="00B93702">
              <w:rPr>
                <w:rFonts w:cs="Arial"/>
                <w:lang w:eastAsia="en-US"/>
              </w:rPr>
              <w:t>±7.5</w:t>
            </w:r>
          </w:p>
        </w:tc>
        <w:tc>
          <w:tcPr>
            <w:tcW w:w="2410" w:type="dxa"/>
            <w:vAlign w:val="center"/>
          </w:tcPr>
          <w:p w14:paraId="3AF1365F"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6AF44808" w14:textId="77777777" w:rsidTr="00751205">
        <w:trPr>
          <w:jc w:val="center"/>
        </w:trPr>
        <w:tc>
          <w:tcPr>
            <w:tcW w:w="1809" w:type="dxa"/>
            <w:vMerge/>
            <w:vAlign w:val="center"/>
          </w:tcPr>
          <w:p w14:paraId="1ECA3A21" w14:textId="77777777" w:rsidR="006D1BBF" w:rsidRPr="00B93702" w:rsidRDefault="006D1BBF" w:rsidP="006D1BBF">
            <w:pPr>
              <w:pStyle w:val="TAC"/>
              <w:rPr>
                <w:rFonts w:cs="Arial"/>
                <w:lang w:eastAsia="en-US"/>
              </w:rPr>
            </w:pPr>
          </w:p>
        </w:tc>
        <w:tc>
          <w:tcPr>
            <w:tcW w:w="2835" w:type="dxa"/>
            <w:vAlign w:val="center"/>
          </w:tcPr>
          <w:p w14:paraId="4F24C819" w14:textId="2C5B3B55"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511D4531"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78D818EF" w14:textId="77777777" w:rsidTr="00751205">
        <w:trPr>
          <w:jc w:val="center"/>
        </w:trPr>
        <w:tc>
          <w:tcPr>
            <w:tcW w:w="1809" w:type="dxa"/>
            <w:vMerge w:val="restart"/>
            <w:vAlign w:val="center"/>
          </w:tcPr>
          <w:p w14:paraId="387C55F0" w14:textId="77777777"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14:paraId="14F9BBEC" w14:textId="430005CB" w:rsidR="006D1BBF" w:rsidRPr="00B93702" w:rsidRDefault="00C2301E"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14:paraId="4BAAF725"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1312F52" w14:textId="77777777" w:rsidTr="00751205">
        <w:trPr>
          <w:jc w:val="center"/>
        </w:trPr>
        <w:tc>
          <w:tcPr>
            <w:tcW w:w="1809" w:type="dxa"/>
            <w:vMerge/>
            <w:vAlign w:val="center"/>
          </w:tcPr>
          <w:p w14:paraId="15418881" w14:textId="77777777" w:rsidR="006D1BBF" w:rsidRPr="00B93702" w:rsidRDefault="006D1BBF" w:rsidP="006D1BBF">
            <w:pPr>
              <w:pStyle w:val="TAC"/>
              <w:rPr>
                <w:rFonts w:cs="Arial"/>
                <w:lang w:eastAsia="en-US"/>
              </w:rPr>
            </w:pPr>
          </w:p>
        </w:tc>
        <w:tc>
          <w:tcPr>
            <w:tcW w:w="2835" w:type="dxa"/>
            <w:vAlign w:val="center"/>
          </w:tcPr>
          <w:p w14:paraId="0E1E8420" w14:textId="3FA04C3C"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43BF6923"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66AEB963" w14:textId="77777777" w:rsidTr="00751205">
        <w:trPr>
          <w:jc w:val="center"/>
        </w:trPr>
        <w:tc>
          <w:tcPr>
            <w:tcW w:w="1809" w:type="dxa"/>
            <w:vMerge w:val="restart"/>
            <w:vAlign w:val="center"/>
          </w:tcPr>
          <w:p w14:paraId="76F11AD4" w14:textId="77777777" w:rsidR="006D1BBF" w:rsidRPr="00B93702" w:rsidRDefault="006D1BBF" w:rsidP="006D1BBF">
            <w:pPr>
              <w:pStyle w:val="TAC"/>
              <w:rPr>
                <w:rFonts w:cs="Arial"/>
                <w:lang w:eastAsia="en-US"/>
              </w:rPr>
            </w:pPr>
            <w:r w:rsidRPr="00B93702">
              <w:rPr>
                <w:rFonts w:cs="Arial"/>
                <w:lang w:eastAsia="en-US"/>
              </w:rPr>
              <w:t>NR 15 MHz</w:t>
            </w:r>
          </w:p>
        </w:tc>
        <w:tc>
          <w:tcPr>
            <w:tcW w:w="2835" w:type="dxa"/>
            <w:vAlign w:val="center"/>
          </w:tcPr>
          <w:p w14:paraId="1A9F2025" w14:textId="2F4C9907"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14:paraId="65A0D8EC"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5C4000D" w14:textId="77777777" w:rsidTr="00751205">
        <w:trPr>
          <w:jc w:val="center"/>
        </w:trPr>
        <w:tc>
          <w:tcPr>
            <w:tcW w:w="1809" w:type="dxa"/>
            <w:vMerge/>
            <w:vAlign w:val="center"/>
          </w:tcPr>
          <w:p w14:paraId="580AFB22" w14:textId="77777777" w:rsidR="006D1BBF" w:rsidRPr="00B93702" w:rsidRDefault="006D1BBF" w:rsidP="006D1BBF">
            <w:pPr>
              <w:pStyle w:val="TAC"/>
              <w:rPr>
                <w:rFonts w:cs="Arial"/>
                <w:lang w:eastAsia="en-US"/>
              </w:rPr>
            </w:pPr>
          </w:p>
        </w:tc>
        <w:tc>
          <w:tcPr>
            <w:tcW w:w="2835" w:type="dxa"/>
            <w:vAlign w:val="center"/>
          </w:tcPr>
          <w:p w14:paraId="38511DF8" w14:textId="55BE77C6"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1AF78C09"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34AFCF77" w14:textId="77777777" w:rsidTr="00751205">
        <w:trPr>
          <w:jc w:val="center"/>
        </w:trPr>
        <w:tc>
          <w:tcPr>
            <w:tcW w:w="1809" w:type="dxa"/>
            <w:vMerge w:val="restart"/>
            <w:vAlign w:val="center"/>
          </w:tcPr>
          <w:p w14:paraId="6B42B0D6" w14:textId="77777777" w:rsidR="006D1BBF" w:rsidRPr="00B93702" w:rsidRDefault="006D1BBF" w:rsidP="006D1BBF">
            <w:pPr>
              <w:pStyle w:val="TAC"/>
              <w:rPr>
                <w:rFonts w:cs="Arial"/>
                <w:lang w:eastAsia="en-US"/>
              </w:rPr>
            </w:pPr>
            <w:r w:rsidRPr="00B93702">
              <w:rPr>
                <w:rFonts w:cs="Arial"/>
                <w:lang w:eastAsia="en-US"/>
              </w:rPr>
              <w:t>NR 20 MHz</w:t>
            </w:r>
          </w:p>
        </w:tc>
        <w:tc>
          <w:tcPr>
            <w:tcW w:w="2835" w:type="dxa"/>
            <w:vAlign w:val="center"/>
          </w:tcPr>
          <w:p w14:paraId="7886F1D5" w14:textId="0705C92A" w:rsidR="006D1BBF" w:rsidRPr="00B93702" w:rsidRDefault="00C2301E" w:rsidP="006D1BBF">
            <w:pPr>
              <w:pStyle w:val="TAC"/>
              <w:rPr>
                <w:rFonts w:cs="Arial"/>
                <w:lang w:eastAsia="en-US"/>
              </w:rPr>
            </w:pPr>
            <w:r w:rsidRPr="00EC34D6">
              <w:rPr>
                <w:rFonts w:cs="Arial"/>
              </w:rPr>
              <w:t>±7.3</w:t>
            </w:r>
            <w:r>
              <w:rPr>
                <w:rFonts w:cs="Arial"/>
              </w:rPr>
              <w:t>95</w:t>
            </w:r>
          </w:p>
        </w:tc>
        <w:tc>
          <w:tcPr>
            <w:tcW w:w="2410" w:type="dxa"/>
            <w:vAlign w:val="center"/>
          </w:tcPr>
          <w:p w14:paraId="6BF86E63"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8D09F3E" w14:textId="77777777" w:rsidTr="00751205">
        <w:trPr>
          <w:jc w:val="center"/>
        </w:trPr>
        <w:tc>
          <w:tcPr>
            <w:tcW w:w="1809" w:type="dxa"/>
            <w:vMerge/>
            <w:vAlign w:val="center"/>
          </w:tcPr>
          <w:p w14:paraId="57B6D9AD" w14:textId="77777777" w:rsidR="006D1BBF" w:rsidRPr="00B93702" w:rsidRDefault="006D1BBF" w:rsidP="006D1BBF">
            <w:pPr>
              <w:pStyle w:val="TAC"/>
              <w:rPr>
                <w:rFonts w:cs="Arial"/>
                <w:lang w:eastAsia="en-US"/>
              </w:rPr>
            </w:pPr>
          </w:p>
        </w:tc>
        <w:tc>
          <w:tcPr>
            <w:tcW w:w="2835" w:type="dxa"/>
            <w:vAlign w:val="center"/>
          </w:tcPr>
          <w:p w14:paraId="1CC9ACB3" w14:textId="0373AC4F"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7FF30340"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0FD89F93" w14:textId="77777777" w:rsidTr="00751205">
        <w:trPr>
          <w:jc w:val="center"/>
        </w:trPr>
        <w:tc>
          <w:tcPr>
            <w:tcW w:w="1809" w:type="dxa"/>
            <w:vMerge w:val="restart"/>
            <w:vAlign w:val="center"/>
          </w:tcPr>
          <w:p w14:paraId="6679E410" w14:textId="77777777" w:rsidR="006D1BBF" w:rsidRPr="00B93702" w:rsidRDefault="006D1BBF" w:rsidP="006D1BBF">
            <w:pPr>
              <w:pStyle w:val="TAC"/>
              <w:rPr>
                <w:rFonts w:cs="Arial"/>
                <w:lang w:eastAsia="en-US"/>
              </w:rPr>
            </w:pPr>
            <w:r w:rsidRPr="00B93702">
              <w:rPr>
                <w:rFonts w:cs="Arial"/>
                <w:lang w:eastAsia="en-US"/>
              </w:rPr>
              <w:t>NR 25 MHz</w:t>
            </w:r>
          </w:p>
        </w:tc>
        <w:tc>
          <w:tcPr>
            <w:tcW w:w="2835" w:type="dxa"/>
            <w:vAlign w:val="center"/>
          </w:tcPr>
          <w:p w14:paraId="6D2F3225" w14:textId="07A5FE29" w:rsidR="006D1BBF" w:rsidRPr="00B93702" w:rsidRDefault="00C2301E"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14:paraId="46A3AAB4"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13C4F9CA" w14:textId="77777777" w:rsidTr="00751205">
        <w:trPr>
          <w:jc w:val="center"/>
        </w:trPr>
        <w:tc>
          <w:tcPr>
            <w:tcW w:w="1809" w:type="dxa"/>
            <w:vMerge/>
            <w:vAlign w:val="center"/>
          </w:tcPr>
          <w:p w14:paraId="046E7843" w14:textId="77777777" w:rsidR="006D1BBF" w:rsidRPr="00B93702" w:rsidRDefault="006D1BBF" w:rsidP="006D1BBF">
            <w:pPr>
              <w:pStyle w:val="TAC"/>
              <w:rPr>
                <w:rFonts w:cs="Arial"/>
                <w:lang w:eastAsia="en-US"/>
              </w:rPr>
            </w:pPr>
          </w:p>
        </w:tc>
        <w:tc>
          <w:tcPr>
            <w:tcW w:w="2835" w:type="dxa"/>
            <w:vAlign w:val="center"/>
          </w:tcPr>
          <w:p w14:paraId="1D085C1D" w14:textId="4EE35CE8"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64C279BB"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4BC146A1" w14:textId="77777777" w:rsidTr="00751205">
        <w:trPr>
          <w:jc w:val="center"/>
        </w:trPr>
        <w:tc>
          <w:tcPr>
            <w:tcW w:w="1809" w:type="dxa"/>
            <w:vMerge w:val="restart"/>
            <w:vAlign w:val="center"/>
          </w:tcPr>
          <w:p w14:paraId="06AF81B8" w14:textId="77777777" w:rsidR="006D1BBF" w:rsidRPr="00B93702" w:rsidRDefault="006D1BBF" w:rsidP="006D1BBF">
            <w:pPr>
              <w:pStyle w:val="TAC"/>
              <w:rPr>
                <w:rFonts w:cs="Arial"/>
                <w:lang w:eastAsia="en-US"/>
              </w:rPr>
            </w:pPr>
            <w:r w:rsidRPr="00B93702">
              <w:rPr>
                <w:rFonts w:cs="Arial"/>
                <w:lang w:eastAsia="en-US"/>
              </w:rPr>
              <w:t>NR 30 MHz</w:t>
            </w:r>
          </w:p>
        </w:tc>
        <w:tc>
          <w:tcPr>
            <w:tcW w:w="2835" w:type="dxa"/>
            <w:vAlign w:val="center"/>
          </w:tcPr>
          <w:p w14:paraId="16102053" w14:textId="7A416FF3"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14:paraId="03B4D7A3"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66751513" w14:textId="77777777" w:rsidTr="00751205">
        <w:trPr>
          <w:jc w:val="center"/>
        </w:trPr>
        <w:tc>
          <w:tcPr>
            <w:tcW w:w="1809" w:type="dxa"/>
            <w:vMerge/>
            <w:vAlign w:val="center"/>
          </w:tcPr>
          <w:p w14:paraId="50BF7417" w14:textId="77777777" w:rsidR="006D1BBF" w:rsidRPr="00B93702" w:rsidRDefault="006D1BBF" w:rsidP="006D1BBF">
            <w:pPr>
              <w:pStyle w:val="TAC"/>
              <w:rPr>
                <w:rFonts w:cs="Arial"/>
                <w:lang w:eastAsia="en-US"/>
              </w:rPr>
            </w:pPr>
          </w:p>
        </w:tc>
        <w:tc>
          <w:tcPr>
            <w:tcW w:w="2835" w:type="dxa"/>
            <w:vAlign w:val="center"/>
          </w:tcPr>
          <w:p w14:paraId="5BD57BE2" w14:textId="6FC2E22F"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27FE6BAA"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3172B53A" w14:textId="77777777" w:rsidTr="00751205">
        <w:trPr>
          <w:jc w:val="center"/>
        </w:trPr>
        <w:tc>
          <w:tcPr>
            <w:tcW w:w="1809" w:type="dxa"/>
            <w:vMerge w:val="restart"/>
            <w:vAlign w:val="center"/>
          </w:tcPr>
          <w:p w14:paraId="34B65C36" w14:textId="77777777" w:rsidR="006D1BBF" w:rsidRPr="00B93702" w:rsidRDefault="006D1BBF" w:rsidP="006D1BBF">
            <w:pPr>
              <w:pStyle w:val="TAC"/>
              <w:rPr>
                <w:rFonts w:cs="Arial"/>
                <w:lang w:eastAsia="en-US"/>
              </w:rPr>
            </w:pPr>
            <w:r w:rsidRPr="00B93702">
              <w:rPr>
                <w:rFonts w:cs="Arial"/>
                <w:lang w:eastAsia="en-US"/>
              </w:rPr>
              <w:t>NR 40 MHz</w:t>
            </w:r>
          </w:p>
        </w:tc>
        <w:tc>
          <w:tcPr>
            <w:tcW w:w="2835" w:type="dxa"/>
            <w:vAlign w:val="center"/>
          </w:tcPr>
          <w:p w14:paraId="52FC4315" w14:textId="2AC1FC66"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14:paraId="32A650B3"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5FA8024D" w14:textId="77777777" w:rsidTr="00751205">
        <w:trPr>
          <w:jc w:val="center"/>
        </w:trPr>
        <w:tc>
          <w:tcPr>
            <w:tcW w:w="1809" w:type="dxa"/>
            <w:vMerge/>
            <w:vAlign w:val="center"/>
          </w:tcPr>
          <w:p w14:paraId="189F2F84" w14:textId="77777777" w:rsidR="006D1BBF" w:rsidRPr="00B93702" w:rsidRDefault="006D1BBF" w:rsidP="006D1BBF">
            <w:pPr>
              <w:pStyle w:val="TAC"/>
              <w:rPr>
                <w:rFonts w:cs="Arial"/>
                <w:lang w:eastAsia="en-US"/>
              </w:rPr>
            </w:pPr>
          </w:p>
        </w:tc>
        <w:tc>
          <w:tcPr>
            <w:tcW w:w="2835" w:type="dxa"/>
            <w:vAlign w:val="center"/>
          </w:tcPr>
          <w:p w14:paraId="2DEE8C55" w14:textId="6E0801C9"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338A6741"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2CB94CAA" w14:textId="77777777" w:rsidTr="00751205">
        <w:trPr>
          <w:jc w:val="center"/>
        </w:trPr>
        <w:tc>
          <w:tcPr>
            <w:tcW w:w="1809" w:type="dxa"/>
            <w:vMerge w:val="restart"/>
            <w:vAlign w:val="center"/>
          </w:tcPr>
          <w:p w14:paraId="4B6D2E12" w14:textId="77777777" w:rsidR="006D1BBF" w:rsidRPr="00B93702" w:rsidRDefault="006D1BBF" w:rsidP="006D1BBF">
            <w:pPr>
              <w:pStyle w:val="TAC"/>
              <w:rPr>
                <w:rFonts w:cs="Arial"/>
                <w:lang w:eastAsia="en-US"/>
              </w:rPr>
            </w:pPr>
            <w:r w:rsidRPr="00B93702">
              <w:rPr>
                <w:rFonts w:cs="Arial"/>
                <w:lang w:eastAsia="en-US"/>
              </w:rPr>
              <w:t>NR 50 MHz</w:t>
            </w:r>
          </w:p>
        </w:tc>
        <w:tc>
          <w:tcPr>
            <w:tcW w:w="2835" w:type="dxa"/>
            <w:vAlign w:val="center"/>
          </w:tcPr>
          <w:p w14:paraId="368D4A2C" w14:textId="68EFD006" w:rsidR="006D1BBF" w:rsidRPr="00B93702" w:rsidRDefault="006D1BBF" w:rsidP="006D1BBF">
            <w:pPr>
              <w:pStyle w:val="TAC"/>
              <w:rPr>
                <w:rFonts w:cs="Arial"/>
                <w:lang w:eastAsia="en-US"/>
              </w:rPr>
            </w:pPr>
            <w:r w:rsidRPr="00B93702">
              <w:rPr>
                <w:rFonts w:cs="Arial"/>
                <w:lang w:eastAsia="en-US"/>
              </w:rPr>
              <w:t>±7.35</w:t>
            </w:r>
          </w:p>
        </w:tc>
        <w:tc>
          <w:tcPr>
            <w:tcW w:w="2410" w:type="dxa"/>
            <w:vAlign w:val="center"/>
          </w:tcPr>
          <w:p w14:paraId="65634775"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0E6063C9" w14:textId="77777777" w:rsidTr="00751205">
        <w:trPr>
          <w:jc w:val="center"/>
        </w:trPr>
        <w:tc>
          <w:tcPr>
            <w:tcW w:w="1809" w:type="dxa"/>
            <w:vMerge/>
            <w:vAlign w:val="center"/>
          </w:tcPr>
          <w:p w14:paraId="5BBEE495" w14:textId="77777777" w:rsidR="006D1BBF" w:rsidRPr="00B93702" w:rsidRDefault="006D1BBF" w:rsidP="006D1BBF">
            <w:pPr>
              <w:pStyle w:val="TAC"/>
              <w:rPr>
                <w:rFonts w:cs="Arial"/>
                <w:lang w:eastAsia="en-US"/>
              </w:rPr>
            </w:pPr>
          </w:p>
        </w:tc>
        <w:tc>
          <w:tcPr>
            <w:tcW w:w="2835" w:type="dxa"/>
            <w:vAlign w:val="center"/>
          </w:tcPr>
          <w:p w14:paraId="45540544" w14:textId="2062BC8F"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435AD313"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0009C044" w14:textId="77777777" w:rsidTr="00751205">
        <w:trPr>
          <w:jc w:val="center"/>
        </w:trPr>
        <w:tc>
          <w:tcPr>
            <w:tcW w:w="1809" w:type="dxa"/>
            <w:vMerge w:val="restart"/>
            <w:vAlign w:val="center"/>
          </w:tcPr>
          <w:p w14:paraId="22E0CE5E" w14:textId="77777777" w:rsidR="006D1BBF" w:rsidRPr="00B93702" w:rsidRDefault="006D1BBF" w:rsidP="006D1BBF">
            <w:pPr>
              <w:pStyle w:val="TAC"/>
              <w:rPr>
                <w:rFonts w:cs="Arial"/>
                <w:lang w:eastAsia="en-US"/>
              </w:rPr>
            </w:pPr>
            <w:r w:rsidRPr="00B93702">
              <w:rPr>
                <w:rFonts w:cs="Arial"/>
                <w:lang w:eastAsia="en-US"/>
              </w:rPr>
              <w:t>NR 60 MHz</w:t>
            </w:r>
          </w:p>
        </w:tc>
        <w:tc>
          <w:tcPr>
            <w:tcW w:w="2835" w:type="dxa"/>
            <w:vAlign w:val="center"/>
          </w:tcPr>
          <w:p w14:paraId="2559B668" w14:textId="21F0AFC6" w:rsidR="006D1BBF" w:rsidRPr="00B93702" w:rsidRDefault="006D1BBF" w:rsidP="006D1BBF">
            <w:pPr>
              <w:pStyle w:val="TAC"/>
              <w:rPr>
                <w:rFonts w:cs="Arial"/>
                <w:lang w:eastAsia="en-US"/>
              </w:rPr>
            </w:pPr>
            <w:r w:rsidRPr="00B93702">
              <w:rPr>
                <w:rFonts w:cs="Arial"/>
                <w:lang w:eastAsia="en-US"/>
              </w:rPr>
              <w:t>±7.49</w:t>
            </w:r>
          </w:p>
        </w:tc>
        <w:tc>
          <w:tcPr>
            <w:tcW w:w="2410" w:type="dxa"/>
            <w:vAlign w:val="center"/>
          </w:tcPr>
          <w:p w14:paraId="7DB7677A"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3F61FE71" w14:textId="77777777" w:rsidTr="00751205">
        <w:trPr>
          <w:jc w:val="center"/>
        </w:trPr>
        <w:tc>
          <w:tcPr>
            <w:tcW w:w="1809" w:type="dxa"/>
            <w:vMerge/>
            <w:vAlign w:val="center"/>
          </w:tcPr>
          <w:p w14:paraId="11219772" w14:textId="77777777" w:rsidR="006D1BBF" w:rsidRPr="00B93702" w:rsidRDefault="006D1BBF" w:rsidP="006D1BBF">
            <w:pPr>
              <w:pStyle w:val="TAC"/>
              <w:rPr>
                <w:rFonts w:cs="Arial"/>
                <w:lang w:eastAsia="en-US"/>
              </w:rPr>
            </w:pPr>
          </w:p>
        </w:tc>
        <w:tc>
          <w:tcPr>
            <w:tcW w:w="2835" w:type="dxa"/>
            <w:vAlign w:val="center"/>
          </w:tcPr>
          <w:p w14:paraId="50BBA05E" w14:textId="2FD502C5"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4904273C"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4918EE1C" w14:textId="77777777" w:rsidTr="00751205">
        <w:trPr>
          <w:jc w:val="center"/>
        </w:trPr>
        <w:tc>
          <w:tcPr>
            <w:tcW w:w="1809" w:type="dxa"/>
            <w:vMerge w:val="restart"/>
            <w:vAlign w:val="center"/>
          </w:tcPr>
          <w:p w14:paraId="2D6B0021" w14:textId="77777777" w:rsidR="006D1BBF" w:rsidRPr="00B93702" w:rsidRDefault="006D1BBF" w:rsidP="006D1BBF">
            <w:pPr>
              <w:pStyle w:val="TAC"/>
              <w:rPr>
                <w:rFonts w:cs="Arial"/>
                <w:lang w:eastAsia="en-US"/>
              </w:rPr>
            </w:pPr>
            <w:r w:rsidRPr="00B93702">
              <w:rPr>
                <w:rFonts w:cs="Arial"/>
                <w:lang w:eastAsia="en-US"/>
              </w:rPr>
              <w:t>NR 70 MHz</w:t>
            </w:r>
          </w:p>
        </w:tc>
        <w:tc>
          <w:tcPr>
            <w:tcW w:w="2835" w:type="dxa"/>
            <w:vAlign w:val="center"/>
          </w:tcPr>
          <w:p w14:paraId="7CF0CBF9" w14:textId="0DC750D5" w:rsidR="006D1BBF" w:rsidRPr="00B93702" w:rsidRDefault="006D1BBF" w:rsidP="006D1BBF">
            <w:pPr>
              <w:pStyle w:val="TAC"/>
              <w:rPr>
                <w:rFonts w:cs="Arial"/>
                <w:lang w:eastAsia="en-US"/>
              </w:rPr>
            </w:pPr>
            <w:r w:rsidRPr="00B93702">
              <w:rPr>
                <w:rFonts w:cs="Arial"/>
                <w:lang w:eastAsia="en-US"/>
              </w:rPr>
              <w:t>±7.42</w:t>
            </w:r>
          </w:p>
        </w:tc>
        <w:tc>
          <w:tcPr>
            <w:tcW w:w="2410" w:type="dxa"/>
            <w:vAlign w:val="center"/>
          </w:tcPr>
          <w:p w14:paraId="3CCE156E"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5040B042" w14:textId="77777777" w:rsidTr="00751205">
        <w:trPr>
          <w:jc w:val="center"/>
        </w:trPr>
        <w:tc>
          <w:tcPr>
            <w:tcW w:w="1809" w:type="dxa"/>
            <w:vMerge/>
            <w:vAlign w:val="center"/>
          </w:tcPr>
          <w:p w14:paraId="5C737725" w14:textId="77777777" w:rsidR="006D1BBF" w:rsidRPr="00B93702" w:rsidRDefault="006D1BBF" w:rsidP="006D1BBF">
            <w:pPr>
              <w:pStyle w:val="TAC"/>
              <w:rPr>
                <w:rFonts w:cs="Arial"/>
                <w:lang w:eastAsia="en-US"/>
              </w:rPr>
            </w:pPr>
          </w:p>
        </w:tc>
        <w:tc>
          <w:tcPr>
            <w:tcW w:w="2835" w:type="dxa"/>
            <w:vAlign w:val="center"/>
          </w:tcPr>
          <w:p w14:paraId="54AEB183" w14:textId="443C1883"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4CDCDE15"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0D27D2CE" w14:textId="77777777" w:rsidTr="00751205">
        <w:trPr>
          <w:jc w:val="center"/>
        </w:trPr>
        <w:tc>
          <w:tcPr>
            <w:tcW w:w="1809" w:type="dxa"/>
            <w:vMerge w:val="restart"/>
            <w:vAlign w:val="center"/>
          </w:tcPr>
          <w:p w14:paraId="5CB6ABA4" w14:textId="77777777" w:rsidR="006D1BBF" w:rsidRPr="00B93702" w:rsidRDefault="006D1BBF" w:rsidP="006D1BBF">
            <w:pPr>
              <w:pStyle w:val="TAC"/>
              <w:rPr>
                <w:rFonts w:cs="Arial"/>
                <w:lang w:eastAsia="en-US"/>
              </w:rPr>
            </w:pPr>
            <w:r w:rsidRPr="00B93702">
              <w:rPr>
                <w:rFonts w:cs="Arial"/>
                <w:lang w:eastAsia="en-US"/>
              </w:rPr>
              <w:t>NR 80 MHz</w:t>
            </w:r>
          </w:p>
        </w:tc>
        <w:tc>
          <w:tcPr>
            <w:tcW w:w="2835" w:type="dxa"/>
            <w:vAlign w:val="center"/>
          </w:tcPr>
          <w:p w14:paraId="66E3A059" w14:textId="1FFC012E" w:rsidR="006D1BBF" w:rsidRPr="00B93702" w:rsidRDefault="006D1BBF" w:rsidP="006D1BBF">
            <w:pPr>
              <w:pStyle w:val="TAC"/>
              <w:rPr>
                <w:rFonts w:cs="Arial"/>
                <w:lang w:eastAsia="en-US"/>
              </w:rPr>
            </w:pPr>
            <w:r w:rsidRPr="00B93702">
              <w:rPr>
                <w:rFonts w:cs="Arial"/>
                <w:lang w:eastAsia="en-US"/>
              </w:rPr>
              <w:t>±7.44</w:t>
            </w:r>
          </w:p>
        </w:tc>
        <w:tc>
          <w:tcPr>
            <w:tcW w:w="2410" w:type="dxa"/>
            <w:vAlign w:val="center"/>
          </w:tcPr>
          <w:p w14:paraId="458B5424"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354957C8" w14:textId="77777777" w:rsidTr="00751205">
        <w:trPr>
          <w:jc w:val="center"/>
        </w:trPr>
        <w:tc>
          <w:tcPr>
            <w:tcW w:w="1809" w:type="dxa"/>
            <w:vMerge/>
            <w:vAlign w:val="center"/>
          </w:tcPr>
          <w:p w14:paraId="4BCEE7A0" w14:textId="77777777" w:rsidR="006D1BBF" w:rsidRPr="00B93702" w:rsidRDefault="006D1BBF" w:rsidP="006D1BBF">
            <w:pPr>
              <w:pStyle w:val="TAC"/>
              <w:rPr>
                <w:rFonts w:cs="Arial"/>
                <w:lang w:eastAsia="en-US"/>
              </w:rPr>
            </w:pPr>
          </w:p>
        </w:tc>
        <w:tc>
          <w:tcPr>
            <w:tcW w:w="2835" w:type="dxa"/>
            <w:vAlign w:val="center"/>
          </w:tcPr>
          <w:p w14:paraId="5B98C734" w14:textId="44B4C915"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0F1F0D2E"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2623EF5C" w14:textId="77777777" w:rsidTr="00751205">
        <w:trPr>
          <w:jc w:val="center"/>
        </w:trPr>
        <w:tc>
          <w:tcPr>
            <w:tcW w:w="1809" w:type="dxa"/>
            <w:vMerge w:val="restart"/>
            <w:vAlign w:val="center"/>
          </w:tcPr>
          <w:p w14:paraId="59B964BA" w14:textId="77777777" w:rsidR="006D1BBF" w:rsidRPr="00B93702" w:rsidRDefault="006D1BBF" w:rsidP="006D1BBF">
            <w:pPr>
              <w:pStyle w:val="TAC"/>
              <w:rPr>
                <w:rFonts w:cs="Arial"/>
                <w:lang w:eastAsia="en-US"/>
              </w:rPr>
            </w:pPr>
            <w:r w:rsidRPr="00B93702">
              <w:rPr>
                <w:rFonts w:cs="Arial"/>
                <w:lang w:eastAsia="en-US"/>
              </w:rPr>
              <w:t>NR 90 MHz</w:t>
            </w:r>
          </w:p>
        </w:tc>
        <w:tc>
          <w:tcPr>
            <w:tcW w:w="2835" w:type="dxa"/>
            <w:vAlign w:val="center"/>
          </w:tcPr>
          <w:p w14:paraId="385A21F1" w14:textId="6692F2B5" w:rsidR="006D1BBF" w:rsidRPr="00B93702" w:rsidRDefault="00C2301E" w:rsidP="006D1BBF">
            <w:pPr>
              <w:pStyle w:val="TAC"/>
              <w:rPr>
                <w:rFonts w:cs="Arial"/>
                <w:lang w:eastAsia="en-US"/>
              </w:rPr>
            </w:pPr>
            <w:r w:rsidRPr="00EC34D6">
              <w:rPr>
                <w:rFonts w:cs="Arial"/>
              </w:rPr>
              <w:t>±7.4</w:t>
            </w:r>
            <w:r>
              <w:rPr>
                <w:rFonts w:cs="Arial"/>
              </w:rPr>
              <w:t>6</w:t>
            </w:r>
          </w:p>
        </w:tc>
        <w:tc>
          <w:tcPr>
            <w:tcW w:w="2410" w:type="dxa"/>
            <w:vAlign w:val="center"/>
          </w:tcPr>
          <w:p w14:paraId="74D4E361"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3A92A206" w14:textId="77777777" w:rsidTr="00751205">
        <w:trPr>
          <w:jc w:val="center"/>
        </w:trPr>
        <w:tc>
          <w:tcPr>
            <w:tcW w:w="1809" w:type="dxa"/>
            <w:vMerge/>
            <w:vAlign w:val="center"/>
          </w:tcPr>
          <w:p w14:paraId="4BA25E49" w14:textId="77777777" w:rsidR="006D1BBF" w:rsidRPr="00B93702" w:rsidRDefault="006D1BBF" w:rsidP="006D1BBF">
            <w:pPr>
              <w:pStyle w:val="TAC"/>
              <w:rPr>
                <w:rFonts w:cs="Arial"/>
                <w:lang w:eastAsia="en-US"/>
              </w:rPr>
            </w:pPr>
          </w:p>
        </w:tc>
        <w:tc>
          <w:tcPr>
            <w:tcW w:w="2835" w:type="dxa"/>
            <w:vAlign w:val="center"/>
          </w:tcPr>
          <w:p w14:paraId="2F07E366" w14:textId="2E75FFEB" w:rsidR="006D1BBF" w:rsidRPr="00B93702" w:rsidRDefault="00C2301E" w:rsidP="006D1BBF">
            <w:pPr>
              <w:pStyle w:val="TAC"/>
              <w:rPr>
                <w:rFonts w:cs="Arial"/>
                <w:lang w:eastAsia="en-US"/>
              </w:rPr>
            </w:pPr>
            <w:r w:rsidRPr="00EC34D6">
              <w:rPr>
                <w:rFonts w:cs="Arial"/>
              </w:rPr>
              <w:t>±25</w:t>
            </w:r>
          </w:p>
        </w:tc>
        <w:tc>
          <w:tcPr>
            <w:tcW w:w="2410" w:type="dxa"/>
            <w:vAlign w:val="center"/>
          </w:tcPr>
          <w:p w14:paraId="5CAB8177"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39AA6682" w14:textId="77777777" w:rsidTr="00751205">
        <w:trPr>
          <w:jc w:val="center"/>
        </w:trPr>
        <w:tc>
          <w:tcPr>
            <w:tcW w:w="1809" w:type="dxa"/>
            <w:vMerge w:val="restart"/>
            <w:vAlign w:val="center"/>
          </w:tcPr>
          <w:p w14:paraId="265E9A52" w14:textId="77777777" w:rsidR="006D1BBF" w:rsidRPr="00B93702" w:rsidRDefault="006D1BBF" w:rsidP="006D1BBF">
            <w:pPr>
              <w:pStyle w:val="TAC"/>
              <w:rPr>
                <w:rFonts w:cs="Arial"/>
                <w:lang w:eastAsia="en-US"/>
              </w:rPr>
            </w:pPr>
            <w:r w:rsidRPr="00B93702">
              <w:rPr>
                <w:rFonts w:cs="Arial"/>
                <w:lang w:eastAsia="en-US"/>
              </w:rPr>
              <w:t>NR 100 MHz</w:t>
            </w:r>
          </w:p>
        </w:tc>
        <w:tc>
          <w:tcPr>
            <w:tcW w:w="2835" w:type="dxa"/>
            <w:vAlign w:val="center"/>
          </w:tcPr>
          <w:p w14:paraId="165302F9" w14:textId="7FE79F00" w:rsidR="006D1BBF" w:rsidRPr="00B93702" w:rsidRDefault="00C2301E" w:rsidP="006D1BBF">
            <w:pPr>
              <w:pStyle w:val="TAC"/>
              <w:rPr>
                <w:rFonts w:cs="Arial"/>
                <w:lang w:eastAsia="en-US"/>
              </w:rPr>
            </w:pPr>
            <w:r w:rsidRPr="00EC34D6">
              <w:rPr>
                <w:rFonts w:cs="Arial"/>
              </w:rPr>
              <w:t>±7.4</w:t>
            </w:r>
            <w:r>
              <w:rPr>
                <w:rFonts w:cs="Arial"/>
              </w:rPr>
              <w:t>8</w:t>
            </w:r>
          </w:p>
        </w:tc>
        <w:tc>
          <w:tcPr>
            <w:tcW w:w="2410" w:type="dxa"/>
            <w:vAlign w:val="center"/>
          </w:tcPr>
          <w:p w14:paraId="09A5D35E" w14:textId="77777777" w:rsidR="006D1BBF" w:rsidRPr="00B93702" w:rsidRDefault="006D1BBF" w:rsidP="006D1BBF">
            <w:pPr>
              <w:pStyle w:val="TAC"/>
              <w:rPr>
                <w:rFonts w:cs="Arial"/>
                <w:lang w:eastAsia="en-US"/>
              </w:rPr>
            </w:pPr>
            <w:r w:rsidRPr="00B93702">
              <w:rPr>
                <w:rFonts w:cs="Arial"/>
                <w:lang w:eastAsia="en-US"/>
              </w:rPr>
              <w:t>CW</w:t>
            </w:r>
          </w:p>
        </w:tc>
      </w:tr>
      <w:tr w:rsidR="0024766B" w:rsidRPr="00B93702" w14:paraId="2CF90E96" w14:textId="77777777" w:rsidTr="00751205">
        <w:trPr>
          <w:jc w:val="center"/>
        </w:trPr>
        <w:tc>
          <w:tcPr>
            <w:tcW w:w="1809" w:type="dxa"/>
            <w:vMerge/>
            <w:vAlign w:val="center"/>
          </w:tcPr>
          <w:p w14:paraId="592B6D41" w14:textId="77777777" w:rsidR="006D1BBF" w:rsidRPr="00B93702" w:rsidRDefault="006D1BBF" w:rsidP="006D1BBF">
            <w:pPr>
              <w:pStyle w:val="TAC"/>
              <w:rPr>
                <w:rFonts w:cs="Arial"/>
                <w:lang w:eastAsia="en-US"/>
              </w:rPr>
            </w:pPr>
          </w:p>
        </w:tc>
        <w:tc>
          <w:tcPr>
            <w:tcW w:w="2835" w:type="dxa"/>
            <w:vAlign w:val="center"/>
          </w:tcPr>
          <w:p w14:paraId="720B4342" w14:textId="6D3FDA49"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3520235A"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bl>
    <w:p w14:paraId="69B150A1" w14:textId="77777777" w:rsidR="002F6B1E" w:rsidRPr="00B93702" w:rsidRDefault="002F6B1E" w:rsidP="002F6B1E"/>
    <w:p w14:paraId="526F1CE9" w14:textId="77777777" w:rsidR="002F6B1E" w:rsidRPr="00B93702" w:rsidRDefault="002F6B1E" w:rsidP="00F311C8">
      <w:pPr>
        <w:pStyle w:val="Heading4"/>
      </w:pPr>
      <w:bookmarkStart w:id="831" w:name="_Toc21098153"/>
      <w:bookmarkStart w:id="832" w:name="_Toc29765715"/>
      <w:r w:rsidRPr="00B93702">
        <w:lastRenderedPageBreak/>
        <w:t>7.7.5.2</w:t>
      </w:r>
      <w:r w:rsidRPr="00B93702">
        <w:tab/>
        <w:t>General narrowband intermodulation test requirement</w:t>
      </w:r>
      <w:bookmarkEnd w:id="831"/>
      <w:bookmarkEnd w:id="832"/>
    </w:p>
    <w:p w14:paraId="0BB4EA1E" w14:textId="77777777" w:rsidR="002F6B1E" w:rsidRPr="00B93702" w:rsidRDefault="002F6B1E" w:rsidP="002F6B1E">
      <w:r w:rsidRPr="00B93702">
        <w:t>Interfering signals shall be a CW signal and an E-UTRA 1RB signal, as specified in Annex A.</w:t>
      </w:r>
    </w:p>
    <w:p w14:paraId="368641B6" w14:textId="77777777" w:rsidR="00BD6B20" w:rsidRPr="00B93702" w:rsidRDefault="00BD6B20" w:rsidP="007424F0">
      <w:r w:rsidRPr="00B93702">
        <w:t xml:space="preserve">The requirement is applicable outside the </w:t>
      </w:r>
      <w:r w:rsidR="00C23C7B" w:rsidRPr="00B93702">
        <w:t>Base Station RF Bandwidth</w:t>
      </w:r>
      <w:r w:rsidR="001456DA" w:rsidRPr="00B93702">
        <w:t xml:space="preserve"> or </w:t>
      </w:r>
      <w:r w:rsidR="00C23C7B" w:rsidRPr="00B93702">
        <w:t>Maximum Radio Bandwidth</w:t>
      </w:r>
      <w:r w:rsidRPr="00B93702">
        <w:t xml:space="preserve">. The interfering signal offset is defined relative to the </w:t>
      </w:r>
      <w:r w:rsidR="00C23C7B" w:rsidRPr="00B93702">
        <w:t>Base Station RF Bandwidth</w:t>
      </w:r>
      <w:r w:rsidR="001456DA" w:rsidRPr="00B93702">
        <w:t xml:space="preserve"> </w:t>
      </w:r>
      <w:r w:rsidR="0033660A" w:rsidRPr="00B93702">
        <w:t xml:space="preserve">edges </w:t>
      </w:r>
      <w:r w:rsidR="001456DA" w:rsidRPr="00B93702">
        <w:t xml:space="preserve">or </w:t>
      </w:r>
      <w:r w:rsidR="00C23C7B" w:rsidRPr="00B93702">
        <w:t>Maximum Radio Bandwidth</w:t>
      </w:r>
      <w:r w:rsidRPr="00B93702">
        <w:t xml:space="preserve"> edges.</w:t>
      </w:r>
    </w:p>
    <w:p w14:paraId="5793C187" w14:textId="77777777" w:rsidR="001456DA" w:rsidRPr="00B93702" w:rsidRDefault="00BD6B20" w:rsidP="001456DA">
      <w:r w:rsidRPr="00B93702">
        <w:t>For BS operating in non-contiguous spectrum</w:t>
      </w:r>
      <w:r w:rsidR="001456DA" w:rsidRPr="00B93702">
        <w:t xml:space="preserve"> within each supported operating band</w:t>
      </w:r>
      <w:r w:rsidRPr="00B93702">
        <w:t xml:space="preserve">, the requirement applies in addition inside any sub-block gap in case the sub-block gap is at least as wide as the </w:t>
      </w:r>
      <w:r w:rsidR="00D613B5" w:rsidRPr="00B93702">
        <w:rPr>
          <w:lang w:eastAsia="zh-CN"/>
        </w:rPr>
        <w:t xml:space="preserve">channel bandwidth of the </w:t>
      </w:r>
      <w:r w:rsidRPr="00B93702">
        <w:t>E-UTRA interfering signal in Table 7.7.5.2-2. The interfering signal offset is defined relative to the sub-block edges inside the gap.</w:t>
      </w:r>
    </w:p>
    <w:p w14:paraId="5A742CC9" w14:textId="77777777" w:rsidR="00BD6B20" w:rsidRPr="00B93702" w:rsidRDefault="001456DA" w:rsidP="001456DA">
      <w:r w:rsidRPr="00B93702">
        <w:t xml:space="preserve">For BS capable of multi-band operation, the requirement applies in addition inside any </w:t>
      </w:r>
      <w:r w:rsidR="00C23C7B"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00C23C7B"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C23C7B" w:rsidRPr="00B93702">
        <w:rPr>
          <w:lang w:eastAsia="zh-CN"/>
        </w:rPr>
        <w:t>Inter RF Bandwidth</w:t>
      </w:r>
      <w:r w:rsidRPr="00B93702">
        <w:rPr>
          <w:lang w:eastAsia="zh-CN"/>
        </w:rPr>
        <w:t xml:space="preserve"> gap</w:t>
      </w:r>
      <w:r w:rsidRPr="00B93702">
        <w:t>.</w:t>
      </w:r>
    </w:p>
    <w:p w14:paraId="35E70592" w14:textId="77777777" w:rsidR="002F6B1E" w:rsidRPr="00B93702" w:rsidRDefault="002F6B1E" w:rsidP="002F6B1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7.7.5.2-1 and 7.7.5.2-2, the following requirements shall be met:</w:t>
      </w:r>
    </w:p>
    <w:p w14:paraId="7ACD70C0" w14:textId="77777777" w:rsidR="002F6B1E" w:rsidRPr="00B93702" w:rsidRDefault="002F6B1E" w:rsidP="002F6B1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14:paraId="366B773A" w14:textId="77777777" w:rsidR="002F6B1E" w:rsidRPr="00B93702" w:rsidRDefault="002F6B1E" w:rsidP="002F6B1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14:paraId="53C9C11D" w14:textId="77777777" w:rsidR="00F113C3" w:rsidRPr="00B93702" w:rsidRDefault="00F113C3" w:rsidP="00F113C3">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14:paraId="7E025597" w14:textId="77777777" w:rsidR="002F6EF4" w:rsidRPr="00B93702" w:rsidRDefault="002F6B1E" w:rsidP="002F6EF4">
      <w:pPr>
        <w:pStyle w:val="B10"/>
      </w:pPr>
      <w:r w:rsidRPr="00B93702">
        <w:t>-</w:t>
      </w:r>
      <w:r w:rsidRPr="00B93702">
        <w:tab/>
        <w:t>For any measured GSM/EDGE carrier, the conditions are specified in TS 45.005 [</w:t>
      </w:r>
      <w:r w:rsidR="00015834" w:rsidRPr="00B93702">
        <w:t>6</w:t>
      </w:r>
      <w:r w:rsidRPr="00B93702">
        <w:t>], Annex P.2.2.</w:t>
      </w:r>
    </w:p>
    <w:p w14:paraId="3A9A7CD0" w14:textId="77777777"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14:paraId="53B3143F" w14:textId="77777777" w:rsidR="002F6EF4"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14:paraId="181CA92E" w14:textId="77777777" w:rsidR="002F6B1E" w:rsidRPr="00B93702" w:rsidRDefault="000D3FD1" w:rsidP="0048036E">
      <w:pPr>
        <w:pStyle w:val="TH"/>
      </w:pPr>
      <w:r w:rsidRPr="00B93702">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B93702" w:rsidRPr="00B93702" w14:paraId="3A0AF12D" w14:textId="77777777" w:rsidTr="00815C76">
        <w:trPr>
          <w:jc w:val="center"/>
        </w:trPr>
        <w:tc>
          <w:tcPr>
            <w:tcW w:w="1844" w:type="dxa"/>
          </w:tcPr>
          <w:p w14:paraId="1E92F998" w14:textId="77777777"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14:paraId="077DF252" w14:textId="77777777"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142" w:type="dxa"/>
          </w:tcPr>
          <w:p w14:paraId="05C5ECD0" w14:textId="77777777" w:rsidR="000D3FD1" w:rsidRPr="00B93702" w:rsidRDefault="000D3FD1" w:rsidP="000D3FD1">
            <w:pPr>
              <w:pStyle w:val="TAH"/>
              <w:rPr>
                <w:rFonts w:cs="Arial"/>
                <w:lang w:eastAsia="en-US"/>
              </w:rPr>
            </w:pPr>
            <w:r w:rsidRPr="00B93702">
              <w:rPr>
                <w:rFonts w:cs="Arial"/>
                <w:lang w:eastAsia="en-US"/>
              </w:rPr>
              <w:t>Wanted Signal mean power [dBm]</w:t>
            </w:r>
          </w:p>
        </w:tc>
        <w:tc>
          <w:tcPr>
            <w:tcW w:w="2079" w:type="dxa"/>
          </w:tcPr>
          <w:p w14:paraId="151AA3CF" w14:textId="77777777"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14:paraId="1E121E5F" w14:textId="77777777" w:rsidTr="00815C76">
        <w:trPr>
          <w:jc w:val="center"/>
        </w:trPr>
        <w:tc>
          <w:tcPr>
            <w:tcW w:w="1844" w:type="dxa"/>
          </w:tcPr>
          <w:p w14:paraId="50D30EEF" w14:textId="77777777" w:rsidR="000D3FD1" w:rsidRPr="00B93702" w:rsidRDefault="000D3FD1" w:rsidP="000D3FD1">
            <w:pPr>
              <w:pStyle w:val="TAC"/>
              <w:rPr>
                <w:rFonts w:cs="Arial"/>
                <w:lang w:eastAsia="en-US"/>
              </w:rPr>
            </w:pPr>
            <w:r w:rsidRPr="00B93702">
              <w:rPr>
                <w:rFonts w:cs="Arial"/>
                <w:lang w:eastAsia="en-US"/>
              </w:rPr>
              <w:t>Wide Area BS</w:t>
            </w:r>
          </w:p>
        </w:tc>
        <w:tc>
          <w:tcPr>
            <w:tcW w:w="2376" w:type="dxa"/>
          </w:tcPr>
          <w:p w14:paraId="4BF0BA85" w14:textId="77777777" w:rsidR="000D3FD1" w:rsidRPr="00B93702" w:rsidRDefault="000D3FD1" w:rsidP="000D3FD1">
            <w:pPr>
              <w:pStyle w:val="TAC"/>
              <w:rPr>
                <w:rFonts w:cs="Arial"/>
                <w:lang w:eastAsia="en-US"/>
              </w:rPr>
            </w:pPr>
            <w:r w:rsidRPr="00B93702">
              <w:rPr>
                <w:rFonts w:cs="Arial"/>
                <w:lang w:eastAsia="en-US"/>
              </w:rPr>
              <w:t>-52</w:t>
            </w:r>
          </w:p>
        </w:tc>
        <w:tc>
          <w:tcPr>
            <w:tcW w:w="2142" w:type="dxa"/>
            <w:vMerge w:val="restart"/>
            <w:vAlign w:val="center"/>
          </w:tcPr>
          <w:p w14:paraId="6D305608" w14:textId="77777777" w:rsidR="000D3FD1" w:rsidRPr="00B93702" w:rsidRDefault="000D3FD1" w:rsidP="00B1053B">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w:t>
            </w:r>
            <w:r w:rsidR="00B1053B" w:rsidRPr="00B93702">
              <w:rPr>
                <w:rFonts w:cs="Arial"/>
                <w:lang w:eastAsia="en-US"/>
              </w:rPr>
              <w:t xml:space="preserve"> (NOTE 1)</w:t>
            </w:r>
          </w:p>
        </w:tc>
        <w:tc>
          <w:tcPr>
            <w:tcW w:w="2079" w:type="dxa"/>
            <w:vMerge w:val="restart"/>
            <w:vAlign w:val="center"/>
          </w:tcPr>
          <w:p w14:paraId="72616950" w14:textId="77777777" w:rsidR="000D3FD1" w:rsidRPr="00B93702" w:rsidRDefault="000D3FD1" w:rsidP="000D3FD1">
            <w:pPr>
              <w:pStyle w:val="TAC"/>
              <w:rPr>
                <w:rFonts w:cs="Arial"/>
                <w:lang w:eastAsia="en-US"/>
              </w:rPr>
            </w:pPr>
            <w:r w:rsidRPr="00B93702">
              <w:rPr>
                <w:rFonts w:cs="Arial"/>
                <w:lang w:eastAsia="en-US"/>
              </w:rPr>
              <w:t>See Table 7.7.5.2-2</w:t>
            </w:r>
          </w:p>
        </w:tc>
      </w:tr>
      <w:tr w:rsidR="00B93702" w:rsidRPr="00B93702" w14:paraId="6562DE31" w14:textId="77777777" w:rsidTr="00815C76">
        <w:trPr>
          <w:jc w:val="center"/>
        </w:trPr>
        <w:tc>
          <w:tcPr>
            <w:tcW w:w="1844" w:type="dxa"/>
          </w:tcPr>
          <w:p w14:paraId="3823E32D" w14:textId="77777777"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14:paraId="53CF05D2" w14:textId="77777777" w:rsidR="000D3FD1" w:rsidRPr="00B93702" w:rsidRDefault="000D3FD1" w:rsidP="000D3FD1">
            <w:pPr>
              <w:pStyle w:val="TAC"/>
              <w:rPr>
                <w:rFonts w:cs="Arial"/>
                <w:lang w:eastAsia="en-US"/>
              </w:rPr>
            </w:pPr>
            <w:r w:rsidRPr="00B93702">
              <w:rPr>
                <w:rFonts w:cs="Arial"/>
                <w:lang w:eastAsia="en-US"/>
              </w:rPr>
              <w:t>-47</w:t>
            </w:r>
          </w:p>
        </w:tc>
        <w:tc>
          <w:tcPr>
            <w:tcW w:w="2142" w:type="dxa"/>
            <w:vMerge/>
          </w:tcPr>
          <w:p w14:paraId="481F2646" w14:textId="77777777" w:rsidR="000D3FD1" w:rsidRPr="00B93702" w:rsidRDefault="000D3FD1" w:rsidP="000D3FD1">
            <w:pPr>
              <w:pStyle w:val="TAC"/>
              <w:rPr>
                <w:rFonts w:cs="Arial"/>
                <w:lang w:eastAsia="en-US"/>
              </w:rPr>
            </w:pPr>
          </w:p>
        </w:tc>
        <w:tc>
          <w:tcPr>
            <w:tcW w:w="2079" w:type="dxa"/>
            <w:vMerge/>
          </w:tcPr>
          <w:p w14:paraId="6E0C353A" w14:textId="77777777" w:rsidR="000D3FD1" w:rsidRPr="00B93702" w:rsidRDefault="000D3FD1" w:rsidP="000D3FD1">
            <w:pPr>
              <w:pStyle w:val="TAC"/>
              <w:rPr>
                <w:rFonts w:cs="Arial"/>
                <w:lang w:eastAsia="en-US"/>
              </w:rPr>
            </w:pPr>
          </w:p>
        </w:tc>
      </w:tr>
      <w:tr w:rsidR="00B93702" w:rsidRPr="00B93702" w14:paraId="11087441" w14:textId="77777777" w:rsidTr="00815C76">
        <w:trPr>
          <w:jc w:val="center"/>
        </w:trPr>
        <w:tc>
          <w:tcPr>
            <w:tcW w:w="1844" w:type="dxa"/>
          </w:tcPr>
          <w:p w14:paraId="1CF2DBD7" w14:textId="77777777" w:rsidR="000D3FD1" w:rsidRPr="00B93702" w:rsidRDefault="000D3FD1" w:rsidP="000D3FD1">
            <w:pPr>
              <w:pStyle w:val="TAC"/>
              <w:rPr>
                <w:rFonts w:cs="Arial"/>
                <w:lang w:eastAsia="en-US"/>
              </w:rPr>
            </w:pPr>
            <w:r w:rsidRPr="00B93702">
              <w:rPr>
                <w:rFonts w:cs="Arial"/>
                <w:lang w:eastAsia="en-US"/>
              </w:rPr>
              <w:t>Local Area BS</w:t>
            </w:r>
          </w:p>
        </w:tc>
        <w:tc>
          <w:tcPr>
            <w:tcW w:w="2376" w:type="dxa"/>
          </w:tcPr>
          <w:p w14:paraId="2BE87902" w14:textId="77777777" w:rsidR="000D3FD1" w:rsidRPr="00B93702" w:rsidRDefault="000D3FD1" w:rsidP="000D3FD1">
            <w:pPr>
              <w:pStyle w:val="TAC"/>
              <w:rPr>
                <w:rFonts w:cs="Arial"/>
                <w:lang w:eastAsia="en-US"/>
              </w:rPr>
            </w:pPr>
            <w:r w:rsidRPr="00B93702">
              <w:rPr>
                <w:rFonts w:cs="Arial"/>
                <w:lang w:eastAsia="en-US"/>
              </w:rPr>
              <w:t>-44</w:t>
            </w:r>
          </w:p>
        </w:tc>
        <w:tc>
          <w:tcPr>
            <w:tcW w:w="2142" w:type="dxa"/>
            <w:vMerge/>
          </w:tcPr>
          <w:p w14:paraId="10771A85" w14:textId="77777777" w:rsidR="000D3FD1" w:rsidRPr="00B93702" w:rsidRDefault="000D3FD1" w:rsidP="000D3FD1">
            <w:pPr>
              <w:pStyle w:val="TAC"/>
              <w:rPr>
                <w:rFonts w:cs="Arial"/>
                <w:lang w:eastAsia="en-US"/>
              </w:rPr>
            </w:pPr>
          </w:p>
        </w:tc>
        <w:tc>
          <w:tcPr>
            <w:tcW w:w="2079" w:type="dxa"/>
            <w:vMerge/>
          </w:tcPr>
          <w:p w14:paraId="44411D29" w14:textId="77777777" w:rsidR="000D3FD1" w:rsidRPr="00B93702" w:rsidRDefault="000D3FD1" w:rsidP="000D3FD1">
            <w:pPr>
              <w:pStyle w:val="TAC"/>
              <w:rPr>
                <w:rFonts w:cs="Arial"/>
                <w:lang w:eastAsia="en-US"/>
              </w:rPr>
            </w:pPr>
          </w:p>
        </w:tc>
      </w:tr>
      <w:tr w:rsidR="000D3FD1" w:rsidRPr="00B93702" w14:paraId="737D5FE8" w14:textId="77777777" w:rsidTr="00815C76">
        <w:trPr>
          <w:jc w:val="center"/>
        </w:trPr>
        <w:tc>
          <w:tcPr>
            <w:tcW w:w="8441" w:type="dxa"/>
            <w:gridSpan w:val="4"/>
          </w:tcPr>
          <w:p w14:paraId="0C60AA99" w14:textId="77777777" w:rsidR="000D3FD1" w:rsidRPr="00B93702" w:rsidRDefault="000D3FD1" w:rsidP="00B1053B">
            <w:pPr>
              <w:pStyle w:val="TAN"/>
              <w:rPr>
                <w:rFonts w:cs="Arial"/>
                <w:lang w:eastAsia="en-US"/>
              </w:rPr>
            </w:pPr>
            <w:r w:rsidRPr="00B93702">
              <w:rPr>
                <w:rFonts w:cs="Arial"/>
                <w:lang w:eastAsia="en-US"/>
              </w:rPr>
              <w:t>NOTE</w:t>
            </w:r>
            <w:r w:rsidR="00B1053B" w:rsidRPr="00B93702">
              <w:rPr>
                <w:rFonts w:cs="Arial"/>
                <w:lang w:eastAsia="en-US"/>
              </w:rPr>
              <w:t xml:space="preserve"> 1</w:t>
            </w:r>
            <w:r w:rsidRPr="00B93702">
              <w:rPr>
                <w:rFonts w:cs="Arial"/>
                <w:lang w:eastAsia="en-US"/>
              </w:rPr>
              <w:t>:</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w:t>
            </w:r>
            <w:r w:rsidRPr="00B93702">
              <w:rPr>
                <w:rFonts w:cs="Arial"/>
                <w:lang w:eastAsia="en-US"/>
              </w:rPr>
              <w:br/>
              <w:t xml:space="preserve">“x” is equal to 6 in case of </w:t>
            </w:r>
            <w:r w:rsidR="006D1BBF"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7.7.5.2-1a for NB-IoT</w:t>
            </w:r>
          </w:p>
        </w:tc>
      </w:tr>
    </w:tbl>
    <w:p w14:paraId="2BD54D8E" w14:textId="77777777" w:rsidR="002F6EF4" w:rsidRPr="00B93702" w:rsidRDefault="002F6EF4" w:rsidP="002F6EF4"/>
    <w:p w14:paraId="310D073F" w14:textId="77777777" w:rsidR="002F6EF4" w:rsidRPr="00B93702" w:rsidRDefault="002F6EF4" w:rsidP="0048036E">
      <w:pPr>
        <w:pStyle w:val="TH"/>
        <w:rPr>
          <w:lang w:eastAsia="zh-CN"/>
        </w:rPr>
      </w:pPr>
      <w:r w:rsidRPr="00B93702">
        <w:lastRenderedPageBreak/>
        <w:t>Table 7.</w:t>
      </w:r>
      <w:r w:rsidRPr="00B93702">
        <w:rPr>
          <w:lang w:eastAsia="zh-CN"/>
        </w:rPr>
        <w:t>7.5.2</w:t>
      </w:r>
      <w:r w:rsidRPr="00B93702">
        <w:t>-1</w:t>
      </w:r>
      <w:r w:rsidRPr="00B93702">
        <w:rPr>
          <w:lang w:eastAsia="zh-CN"/>
        </w:rPr>
        <w:t>a</w:t>
      </w:r>
      <w:r w:rsidRPr="00B93702">
        <w:t xml:space="preserve">: </w:t>
      </w:r>
      <w:r w:rsidRPr="00B93702">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B93702" w:rsidRPr="00B93702" w14:paraId="0CF15E3A" w14:textId="77777777" w:rsidTr="00C2301E">
        <w:trPr>
          <w:trHeight w:val="280"/>
          <w:jc w:val="center"/>
        </w:trPr>
        <w:tc>
          <w:tcPr>
            <w:tcW w:w="1247" w:type="dxa"/>
            <w:noWrap/>
            <w:tcMar>
              <w:top w:w="0" w:type="dxa"/>
              <w:left w:w="108" w:type="dxa"/>
              <w:bottom w:w="0" w:type="dxa"/>
              <w:right w:w="108" w:type="dxa"/>
            </w:tcMar>
            <w:hideMark/>
          </w:tcPr>
          <w:p w14:paraId="5BDBBA60" w14:textId="77777777"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14:paraId="1789E173" w14:textId="77777777" w:rsidR="002F6EF4" w:rsidRPr="00B93702" w:rsidRDefault="002F6EF4" w:rsidP="002F6EF4">
            <w:pPr>
              <w:pStyle w:val="TAH"/>
              <w:rPr>
                <w:lang w:eastAsia="zh-CN"/>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1F9AB3D3" w14:textId="77777777" w:rsidR="002F6EF4" w:rsidRPr="00B93702" w:rsidRDefault="002F6EF4" w:rsidP="002F6EF4">
            <w:pPr>
              <w:pStyle w:val="TAH"/>
              <w:rPr>
                <w:lang w:eastAsia="ja-JP"/>
              </w:rPr>
            </w:pPr>
            <w:r w:rsidRPr="00B93702">
              <w:rPr>
                <w:lang w:eastAsia="ja-JP"/>
              </w:rPr>
              <w:t>X</w:t>
            </w:r>
          </w:p>
        </w:tc>
      </w:tr>
      <w:tr w:rsidR="00B93702" w:rsidRPr="00B93702" w14:paraId="5B938EBB" w14:textId="77777777" w:rsidTr="00C2301E">
        <w:trPr>
          <w:trHeight w:val="280"/>
          <w:jc w:val="center"/>
        </w:trPr>
        <w:tc>
          <w:tcPr>
            <w:tcW w:w="1247" w:type="dxa"/>
            <w:noWrap/>
            <w:tcMar>
              <w:top w:w="0" w:type="dxa"/>
              <w:left w:w="108" w:type="dxa"/>
              <w:bottom w:w="0" w:type="dxa"/>
              <w:right w:w="108" w:type="dxa"/>
            </w:tcMar>
            <w:vAlign w:val="bottom"/>
            <w:hideMark/>
          </w:tcPr>
          <w:p w14:paraId="22B88FDE" w14:textId="77777777"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14:paraId="1D74055A" w14:textId="77777777"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14:paraId="06FE0F09" w14:textId="77777777" w:rsidR="002F6EF4" w:rsidRPr="00B93702" w:rsidRDefault="002F6EF4" w:rsidP="002F6EF4">
            <w:pPr>
              <w:pStyle w:val="TAC"/>
              <w:rPr>
                <w:lang w:eastAsia="zh-CN"/>
              </w:rPr>
            </w:pPr>
            <w:r w:rsidRPr="00B93702">
              <w:rPr>
                <w:lang w:eastAsia="zh-CN"/>
              </w:rPr>
              <w:t>6</w:t>
            </w:r>
          </w:p>
        </w:tc>
      </w:tr>
      <w:tr w:rsidR="00B93702" w:rsidRPr="00B93702" w14:paraId="292DB46F" w14:textId="77777777" w:rsidTr="00C2301E">
        <w:trPr>
          <w:trHeight w:val="280"/>
          <w:jc w:val="center"/>
        </w:trPr>
        <w:tc>
          <w:tcPr>
            <w:tcW w:w="1247" w:type="dxa"/>
            <w:vMerge w:val="restart"/>
            <w:vAlign w:val="center"/>
            <w:hideMark/>
          </w:tcPr>
          <w:p w14:paraId="46D77A31" w14:textId="77777777" w:rsidR="002F6EF4" w:rsidRPr="00B93702" w:rsidRDefault="002F6EF4" w:rsidP="002F6EF4">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14:paraId="537796F8" w14:textId="77777777" w:rsidR="002F6EF4" w:rsidRPr="00B93702" w:rsidRDefault="002F6EF4" w:rsidP="002F6EF4">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DE79AE3" w14:textId="77777777" w:rsidR="002F6EF4" w:rsidRPr="00B93702" w:rsidRDefault="002F6EF4" w:rsidP="002F6EF4">
            <w:pPr>
              <w:pStyle w:val="TAC"/>
              <w:rPr>
                <w:lang w:eastAsia="zh-CN"/>
              </w:rPr>
            </w:pPr>
            <w:r w:rsidRPr="00B93702">
              <w:rPr>
                <w:lang w:eastAsia="zh-CN"/>
              </w:rPr>
              <w:t>6</w:t>
            </w:r>
          </w:p>
        </w:tc>
      </w:tr>
      <w:tr w:rsidR="00B93702" w:rsidRPr="00B93702" w14:paraId="0C91CB1D" w14:textId="77777777" w:rsidTr="00C2301E">
        <w:trPr>
          <w:trHeight w:val="280"/>
          <w:jc w:val="center"/>
        </w:trPr>
        <w:tc>
          <w:tcPr>
            <w:tcW w:w="1247" w:type="dxa"/>
            <w:vMerge/>
            <w:vAlign w:val="center"/>
            <w:hideMark/>
          </w:tcPr>
          <w:p w14:paraId="596FC21E" w14:textId="77777777"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2F76D0CA" w14:textId="77777777" w:rsidR="002F6EF4" w:rsidRPr="00B93702" w:rsidRDefault="002F6EF4"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C34B1B1" w14:textId="77777777" w:rsidR="002F6EF4" w:rsidRPr="00B93702" w:rsidRDefault="002F6EF4" w:rsidP="002F6EF4">
            <w:pPr>
              <w:pStyle w:val="TAC"/>
              <w:rPr>
                <w:lang w:eastAsia="ja-JP"/>
              </w:rPr>
            </w:pPr>
            <w:r w:rsidRPr="00B93702">
              <w:rPr>
                <w:lang w:eastAsia="zh-CN"/>
              </w:rPr>
              <w:t>6</w:t>
            </w:r>
          </w:p>
        </w:tc>
      </w:tr>
      <w:tr w:rsidR="00B93702" w:rsidRPr="00B93702" w14:paraId="7508F8F6" w14:textId="77777777" w:rsidTr="00C2301E">
        <w:trPr>
          <w:trHeight w:val="280"/>
          <w:jc w:val="center"/>
        </w:trPr>
        <w:tc>
          <w:tcPr>
            <w:tcW w:w="1247" w:type="dxa"/>
            <w:vMerge/>
            <w:vAlign w:val="center"/>
            <w:hideMark/>
          </w:tcPr>
          <w:p w14:paraId="5029DC18" w14:textId="77777777"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70ED6646" w14:textId="77777777" w:rsidR="002F6EF4" w:rsidRPr="00B93702" w:rsidRDefault="002F6EF4"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E79784D" w14:textId="77777777" w:rsidR="002F6EF4" w:rsidRPr="00B93702" w:rsidRDefault="002F6EF4" w:rsidP="002F6EF4">
            <w:pPr>
              <w:pStyle w:val="TAC"/>
              <w:rPr>
                <w:lang w:eastAsia="zh-CN"/>
              </w:rPr>
            </w:pPr>
            <w:r w:rsidRPr="00B93702">
              <w:rPr>
                <w:lang w:eastAsia="ja-JP"/>
              </w:rPr>
              <w:t>6</w:t>
            </w:r>
          </w:p>
        </w:tc>
      </w:tr>
      <w:tr w:rsidR="00B93702" w:rsidRPr="00B93702" w14:paraId="301D7B6F" w14:textId="77777777" w:rsidTr="00C2301E">
        <w:trPr>
          <w:trHeight w:val="280"/>
          <w:jc w:val="center"/>
        </w:trPr>
        <w:tc>
          <w:tcPr>
            <w:tcW w:w="1247" w:type="dxa"/>
            <w:vMerge/>
            <w:vAlign w:val="center"/>
            <w:hideMark/>
          </w:tcPr>
          <w:p w14:paraId="7443F125" w14:textId="77777777"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D871B57" w14:textId="77777777" w:rsidR="002F6EF4" w:rsidRPr="00B93702" w:rsidRDefault="002F6EF4"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330BF08" w14:textId="77777777" w:rsidR="002F6EF4" w:rsidRPr="00B93702" w:rsidRDefault="002F6EF4" w:rsidP="002F6EF4">
            <w:pPr>
              <w:pStyle w:val="TAC"/>
              <w:rPr>
                <w:lang w:eastAsia="zh-CN"/>
              </w:rPr>
            </w:pPr>
            <w:r w:rsidRPr="00B93702">
              <w:rPr>
                <w:lang w:eastAsia="ja-JP"/>
              </w:rPr>
              <w:t>6</w:t>
            </w:r>
          </w:p>
        </w:tc>
      </w:tr>
      <w:tr w:rsidR="00B93702" w:rsidRPr="00B93702" w14:paraId="0D07B024" w14:textId="77777777" w:rsidTr="00C2301E">
        <w:trPr>
          <w:trHeight w:val="280"/>
          <w:jc w:val="center"/>
        </w:trPr>
        <w:tc>
          <w:tcPr>
            <w:tcW w:w="1247" w:type="dxa"/>
            <w:vMerge/>
            <w:vAlign w:val="center"/>
            <w:hideMark/>
          </w:tcPr>
          <w:p w14:paraId="76152FF5" w14:textId="77777777"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25DDB3A8" w14:textId="77777777" w:rsidR="002F6EF4" w:rsidRPr="00B93702" w:rsidRDefault="002F6EF4"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541EC01" w14:textId="77777777" w:rsidR="002F6EF4" w:rsidRPr="00B93702" w:rsidRDefault="002F6EF4" w:rsidP="002F6EF4">
            <w:pPr>
              <w:pStyle w:val="TAC"/>
              <w:rPr>
                <w:lang w:eastAsia="zh-CN"/>
              </w:rPr>
            </w:pPr>
            <w:r w:rsidRPr="00B93702">
              <w:rPr>
                <w:lang w:eastAsia="ja-JP"/>
              </w:rPr>
              <w:t>6</w:t>
            </w:r>
          </w:p>
        </w:tc>
      </w:tr>
      <w:tr w:rsidR="00B93702" w:rsidRPr="00B93702" w14:paraId="35B66EBE" w14:textId="77777777" w:rsidTr="00C2301E">
        <w:trPr>
          <w:trHeight w:val="319"/>
          <w:jc w:val="center"/>
        </w:trPr>
        <w:tc>
          <w:tcPr>
            <w:tcW w:w="1247" w:type="dxa"/>
            <w:vMerge w:val="restart"/>
            <w:noWrap/>
            <w:tcMar>
              <w:top w:w="0" w:type="dxa"/>
              <w:left w:w="108" w:type="dxa"/>
              <w:bottom w:w="0" w:type="dxa"/>
              <w:right w:w="108" w:type="dxa"/>
            </w:tcMar>
            <w:vAlign w:val="center"/>
            <w:hideMark/>
          </w:tcPr>
          <w:p w14:paraId="7AFD1D61" w14:textId="77777777" w:rsidR="002F6EF4" w:rsidRPr="00B93702" w:rsidRDefault="002F6EF4" w:rsidP="002F6EF4">
            <w:pPr>
              <w:pStyle w:val="TAC"/>
              <w:rPr>
                <w:lang w:eastAsia="ja-JP"/>
              </w:rPr>
            </w:pPr>
            <w:r w:rsidRPr="00B93702">
              <w:rPr>
                <w:lang w:eastAsia="ja-JP"/>
              </w:rPr>
              <w:t>Guard band</w:t>
            </w:r>
          </w:p>
        </w:tc>
        <w:tc>
          <w:tcPr>
            <w:tcW w:w="2090" w:type="dxa"/>
            <w:noWrap/>
            <w:tcMar>
              <w:top w:w="0" w:type="dxa"/>
              <w:left w:w="108" w:type="dxa"/>
              <w:bottom w:w="0" w:type="dxa"/>
              <w:right w:w="108" w:type="dxa"/>
            </w:tcMar>
            <w:vAlign w:val="center"/>
            <w:hideMark/>
          </w:tcPr>
          <w:p w14:paraId="5B5D1D4E" w14:textId="77777777" w:rsidR="002F6EF4" w:rsidRPr="00B93702" w:rsidRDefault="002F6EF4"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14:paraId="1E3A17F9" w14:textId="77777777" w:rsidR="002F6EF4" w:rsidRPr="00B93702" w:rsidRDefault="002F6EF4" w:rsidP="002F6EF4">
            <w:pPr>
              <w:pStyle w:val="TAC"/>
              <w:rPr>
                <w:lang w:eastAsia="zh-CN"/>
              </w:rPr>
            </w:pPr>
            <w:r w:rsidRPr="00B93702">
              <w:rPr>
                <w:lang w:eastAsia="zh-CN"/>
              </w:rPr>
              <w:t>6</w:t>
            </w:r>
          </w:p>
        </w:tc>
      </w:tr>
      <w:tr w:rsidR="00B93702" w:rsidRPr="00B93702" w14:paraId="0E5B7BAE" w14:textId="77777777" w:rsidTr="00C2301E">
        <w:trPr>
          <w:trHeight w:val="280"/>
          <w:jc w:val="center"/>
        </w:trPr>
        <w:tc>
          <w:tcPr>
            <w:tcW w:w="1247" w:type="dxa"/>
            <w:vMerge/>
            <w:vAlign w:val="center"/>
            <w:hideMark/>
          </w:tcPr>
          <w:p w14:paraId="32C34D36" w14:textId="77777777"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975D076" w14:textId="77777777" w:rsidR="002F6EF4" w:rsidRPr="00B93702" w:rsidRDefault="002F6EF4"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CAE90E" w14:textId="77777777" w:rsidR="002F6EF4" w:rsidRPr="00B93702" w:rsidRDefault="002F6EF4" w:rsidP="002F6EF4">
            <w:pPr>
              <w:pStyle w:val="TAC"/>
              <w:rPr>
                <w:lang w:eastAsia="zh-CN"/>
              </w:rPr>
            </w:pPr>
            <w:r w:rsidRPr="00B93702">
              <w:rPr>
                <w:lang w:eastAsia="ja-JP"/>
              </w:rPr>
              <w:t>6</w:t>
            </w:r>
          </w:p>
        </w:tc>
      </w:tr>
      <w:tr w:rsidR="00B93702" w:rsidRPr="00B93702" w14:paraId="1C7E8814" w14:textId="77777777" w:rsidTr="00C2301E">
        <w:trPr>
          <w:trHeight w:val="280"/>
          <w:jc w:val="center"/>
        </w:trPr>
        <w:tc>
          <w:tcPr>
            <w:tcW w:w="1247" w:type="dxa"/>
            <w:vMerge/>
            <w:vAlign w:val="center"/>
            <w:hideMark/>
          </w:tcPr>
          <w:p w14:paraId="66A48186" w14:textId="77777777"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009DE2D" w14:textId="77777777" w:rsidR="002F6EF4" w:rsidRPr="00B93702" w:rsidRDefault="002F6EF4"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59D3ECA" w14:textId="77777777" w:rsidR="002F6EF4" w:rsidRPr="00B93702" w:rsidRDefault="002F6EF4" w:rsidP="002F6EF4">
            <w:pPr>
              <w:pStyle w:val="TAC"/>
              <w:rPr>
                <w:lang w:eastAsia="zh-CN"/>
              </w:rPr>
            </w:pPr>
            <w:r w:rsidRPr="00B93702">
              <w:rPr>
                <w:lang w:eastAsia="ja-JP"/>
              </w:rPr>
              <w:t>6</w:t>
            </w:r>
          </w:p>
        </w:tc>
      </w:tr>
      <w:tr w:rsidR="002F6EF4" w:rsidRPr="00B93702" w14:paraId="616BDEB1" w14:textId="77777777" w:rsidTr="00C2301E">
        <w:trPr>
          <w:trHeight w:val="300"/>
          <w:jc w:val="center"/>
        </w:trPr>
        <w:tc>
          <w:tcPr>
            <w:tcW w:w="1247" w:type="dxa"/>
            <w:vMerge/>
            <w:vAlign w:val="center"/>
            <w:hideMark/>
          </w:tcPr>
          <w:p w14:paraId="3D371FB0" w14:textId="77777777"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6C7742A" w14:textId="77777777" w:rsidR="002F6EF4" w:rsidRPr="00B93702" w:rsidRDefault="002F6EF4"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CC01ED7" w14:textId="77777777" w:rsidR="002F6EF4" w:rsidRPr="00B93702" w:rsidRDefault="002F6EF4" w:rsidP="002F6EF4">
            <w:pPr>
              <w:pStyle w:val="TAC"/>
              <w:rPr>
                <w:lang w:eastAsia="zh-CN"/>
              </w:rPr>
            </w:pPr>
            <w:r w:rsidRPr="00B93702">
              <w:rPr>
                <w:lang w:eastAsia="ja-JP"/>
              </w:rPr>
              <w:t>6</w:t>
            </w:r>
          </w:p>
        </w:tc>
      </w:tr>
    </w:tbl>
    <w:p w14:paraId="024B1C2C" w14:textId="77777777" w:rsidR="000D3FD1" w:rsidRPr="00B93702" w:rsidRDefault="000D3FD1" w:rsidP="002F6B1E"/>
    <w:p w14:paraId="16847EBB" w14:textId="77777777" w:rsidR="002F6B1E" w:rsidRPr="00B93702" w:rsidRDefault="002F6B1E" w:rsidP="0048036E">
      <w:pPr>
        <w:pStyle w:val="TH"/>
      </w:pPr>
      <w:r w:rsidRPr="00B93702">
        <w:lastRenderedPageBreak/>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93702" w:rsidRPr="00B93702" w14:paraId="49AFC721" w14:textId="77777777" w:rsidTr="00C2301E">
        <w:trPr>
          <w:jc w:val="center"/>
        </w:trPr>
        <w:tc>
          <w:tcPr>
            <w:tcW w:w="1809" w:type="dxa"/>
          </w:tcPr>
          <w:p w14:paraId="73FE8EFE" w14:textId="77777777" w:rsidR="002F6B1E" w:rsidRPr="00B93702" w:rsidRDefault="002F6B1E" w:rsidP="00C23C7B">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C23C7B" w:rsidRPr="00B93702">
              <w:rPr>
                <w:rFonts w:cs="Arial"/>
                <w:lang w:eastAsia="en-US"/>
              </w:rPr>
              <w:t>upper</w:t>
            </w:r>
            <w:r w:rsidR="0033660A" w:rsidRPr="00B93702">
              <w:rPr>
                <w:rFonts w:cs="Arial"/>
                <w:lang w:eastAsia="en-US"/>
              </w:rPr>
              <w:t>/</w:t>
            </w:r>
            <w:r w:rsidR="006D3267" w:rsidRPr="00B93702">
              <w:rPr>
                <w:rFonts w:cs="Arial"/>
                <w:lang w:eastAsia="en-US"/>
              </w:rPr>
              <w:t>low</w:t>
            </w:r>
            <w:r w:rsidR="00C23C7B"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C23C7B" w:rsidRPr="00B93702">
              <w:rPr>
                <w:rFonts w:cs="Arial"/>
                <w:lang w:eastAsia="en-US"/>
              </w:rPr>
              <w:t>B</w:t>
            </w:r>
            <w:r w:rsidR="006D3267" w:rsidRPr="00B93702">
              <w:rPr>
                <w:rFonts w:cs="Arial"/>
                <w:lang w:eastAsia="en-US"/>
              </w:rPr>
              <w:t>andwidth</w:t>
            </w:r>
            <w:r w:rsidR="00C23C7B" w:rsidRPr="00B93702">
              <w:rPr>
                <w:rFonts w:cs="Arial"/>
                <w:lang w:eastAsia="en-US"/>
              </w:rPr>
              <w:t xml:space="preserve"> edge</w:t>
            </w:r>
            <w:r w:rsidR="001456DA" w:rsidRPr="00B93702">
              <w:rPr>
                <w:rFonts w:cs="Arial"/>
                <w:lang w:eastAsia="en-US"/>
              </w:rPr>
              <w:t xml:space="preserve"> or sub-block</w:t>
            </w:r>
            <w:r w:rsidR="00C23C7B" w:rsidRPr="00B93702">
              <w:rPr>
                <w:rFonts w:cs="Arial"/>
                <w:lang w:eastAsia="en-US"/>
              </w:rPr>
              <w:t xml:space="preserve"> edge</w:t>
            </w:r>
          </w:p>
        </w:tc>
        <w:tc>
          <w:tcPr>
            <w:tcW w:w="2835" w:type="dxa"/>
          </w:tcPr>
          <w:p w14:paraId="07C0ACEC" w14:textId="77777777" w:rsidR="002F6B1E" w:rsidRPr="00B93702" w:rsidRDefault="002F6B1E" w:rsidP="00C23C7B">
            <w:pPr>
              <w:pStyle w:val="TAH"/>
              <w:rPr>
                <w:rFonts w:cs="Arial"/>
                <w:lang w:eastAsia="en-US"/>
              </w:rPr>
            </w:pPr>
            <w:r w:rsidRPr="00B93702">
              <w:rPr>
                <w:rFonts w:cs="Arial"/>
                <w:lang w:eastAsia="en-US"/>
              </w:rPr>
              <w:t xml:space="preserve">Interfering signal centre frequency offset from the </w:t>
            </w:r>
            <w:r w:rsidR="00C23C7B" w:rsidRPr="00B93702">
              <w:rPr>
                <w:rFonts w:cs="Arial"/>
                <w:lang w:eastAsia="en-US"/>
              </w:rPr>
              <w:t>Base Station RF Bandwidth</w:t>
            </w:r>
            <w:r w:rsidRPr="00B93702">
              <w:rPr>
                <w:rFonts w:cs="Arial"/>
                <w:lang w:eastAsia="en-US"/>
              </w:rPr>
              <w:t xml:space="preserve">edge </w:t>
            </w:r>
            <w:r w:rsidR="00BD6B20" w:rsidRPr="00B93702">
              <w:rPr>
                <w:rFonts w:cs="Arial"/>
                <w:lang w:eastAsia="en-US"/>
              </w:rPr>
              <w:t xml:space="preserve">or sub-block </w:t>
            </w:r>
            <w:r w:rsidR="00C23C7B" w:rsidRPr="00B93702">
              <w:rPr>
                <w:rFonts w:cs="Arial"/>
                <w:lang w:eastAsia="en-US"/>
              </w:rPr>
              <w:t xml:space="preserve">edge </w:t>
            </w:r>
            <w:r w:rsidR="00BD6B20" w:rsidRPr="00B93702">
              <w:rPr>
                <w:rFonts w:cs="Arial"/>
                <w:lang w:eastAsia="en-US"/>
              </w:rPr>
              <w:t xml:space="preserve">inside a gap </w:t>
            </w:r>
            <w:r w:rsidRPr="00B93702">
              <w:rPr>
                <w:rFonts w:cs="Arial"/>
                <w:lang w:eastAsia="en-US"/>
              </w:rPr>
              <w:t>[kHz]</w:t>
            </w:r>
          </w:p>
        </w:tc>
        <w:tc>
          <w:tcPr>
            <w:tcW w:w="3010" w:type="dxa"/>
          </w:tcPr>
          <w:p w14:paraId="05B69CF3" w14:textId="77777777"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14:paraId="4BACFA17" w14:textId="77777777" w:rsidTr="00C2301E">
        <w:trPr>
          <w:jc w:val="center"/>
        </w:trPr>
        <w:tc>
          <w:tcPr>
            <w:tcW w:w="1809" w:type="dxa"/>
            <w:vMerge w:val="restart"/>
          </w:tcPr>
          <w:p w14:paraId="7777274F" w14:textId="77777777" w:rsidR="002F6B1E" w:rsidRPr="00B93702" w:rsidRDefault="002F6B1E" w:rsidP="00DF4388">
            <w:pPr>
              <w:pStyle w:val="TAC"/>
              <w:rPr>
                <w:rFonts w:cs="Arial"/>
                <w:lang w:eastAsia="en-US"/>
              </w:rPr>
            </w:pPr>
            <w:r w:rsidRPr="00B93702">
              <w:rPr>
                <w:rFonts w:cs="Arial"/>
                <w:lang w:eastAsia="en-US"/>
              </w:rPr>
              <w:t>E-UTRA 1.4 MHz</w:t>
            </w:r>
          </w:p>
        </w:tc>
        <w:tc>
          <w:tcPr>
            <w:tcW w:w="2835" w:type="dxa"/>
            <w:vAlign w:val="center"/>
          </w:tcPr>
          <w:p w14:paraId="312BF83D" w14:textId="77777777" w:rsidR="002F6B1E" w:rsidRPr="00B93702" w:rsidRDefault="002F6B1E" w:rsidP="00DF4388">
            <w:pPr>
              <w:pStyle w:val="TAC"/>
              <w:rPr>
                <w:rFonts w:cs="Arial"/>
                <w:lang w:eastAsia="en-US"/>
              </w:rPr>
            </w:pPr>
            <w:r w:rsidRPr="00B93702">
              <w:rPr>
                <w:rFonts w:cs="Arial"/>
                <w:lang w:eastAsia="en-US"/>
              </w:rPr>
              <w:t>±260 (BC1 and BC3) /</w:t>
            </w:r>
            <w:r w:rsidR="00C462C9" w:rsidRPr="00B93702">
              <w:rPr>
                <w:rFonts w:cs="Arial"/>
                <w:lang w:eastAsia="en-US"/>
              </w:rPr>
              <w:t xml:space="preserve"> </w:t>
            </w:r>
            <w:r w:rsidRPr="00B93702">
              <w:rPr>
                <w:rFonts w:cs="Arial"/>
                <w:lang w:eastAsia="en-US"/>
              </w:rPr>
              <w:br/>
              <w:t>±270 (BC2)</w:t>
            </w:r>
          </w:p>
        </w:tc>
        <w:tc>
          <w:tcPr>
            <w:tcW w:w="3010" w:type="dxa"/>
          </w:tcPr>
          <w:p w14:paraId="7EDEFD6B"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5D9E3A19" w14:textId="77777777" w:rsidTr="00C2301E">
        <w:trPr>
          <w:jc w:val="center"/>
        </w:trPr>
        <w:tc>
          <w:tcPr>
            <w:tcW w:w="1809" w:type="dxa"/>
            <w:vMerge/>
          </w:tcPr>
          <w:p w14:paraId="460326E3" w14:textId="77777777" w:rsidR="002F6B1E" w:rsidRPr="00B93702" w:rsidRDefault="002F6B1E" w:rsidP="00DF4388">
            <w:pPr>
              <w:pStyle w:val="TAC"/>
              <w:rPr>
                <w:rFonts w:cs="Arial"/>
                <w:lang w:eastAsia="en-US"/>
              </w:rPr>
            </w:pPr>
          </w:p>
        </w:tc>
        <w:tc>
          <w:tcPr>
            <w:tcW w:w="2835" w:type="dxa"/>
            <w:vAlign w:val="center"/>
          </w:tcPr>
          <w:p w14:paraId="01F7A6D7" w14:textId="77777777" w:rsidR="002F6B1E" w:rsidRPr="00B93702" w:rsidRDefault="002F6B1E" w:rsidP="00DF4388">
            <w:pPr>
              <w:pStyle w:val="TAC"/>
              <w:rPr>
                <w:rFonts w:cs="Arial"/>
                <w:lang w:eastAsia="en-US"/>
              </w:rPr>
            </w:pPr>
            <w:r w:rsidRPr="00B93702">
              <w:rPr>
                <w:rFonts w:cs="Arial"/>
                <w:lang w:eastAsia="en-US"/>
              </w:rPr>
              <w:t xml:space="preserve">±970 (BC1 and BC3) / </w:t>
            </w:r>
            <w:r w:rsidRPr="00B93702">
              <w:rPr>
                <w:rFonts w:cs="Arial"/>
                <w:lang w:eastAsia="en-US"/>
              </w:rPr>
              <w:br/>
              <w:t>±790 (BC2)</w:t>
            </w:r>
          </w:p>
        </w:tc>
        <w:tc>
          <w:tcPr>
            <w:tcW w:w="3010" w:type="dxa"/>
          </w:tcPr>
          <w:p w14:paraId="14C82774" w14:textId="77777777"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14:paraId="21219ED7" w14:textId="77777777" w:rsidTr="00C2301E">
        <w:trPr>
          <w:jc w:val="center"/>
        </w:trPr>
        <w:tc>
          <w:tcPr>
            <w:tcW w:w="1809" w:type="dxa"/>
            <w:vMerge w:val="restart"/>
          </w:tcPr>
          <w:p w14:paraId="1A27C154"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 </w:t>
            </w:r>
            <w:r w:rsidRPr="00B93702">
              <w:rPr>
                <w:rFonts w:cs="Arial"/>
                <w:lang w:eastAsia="en-US"/>
              </w:rPr>
              <w:t>3 MHz</w:t>
            </w:r>
          </w:p>
        </w:tc>
        <w:tc>
          <w:tcPr>
            <w:tcW w:w="2835" w:type="dxa"/>
            <w:vAlign w:val="center"/>
          </w:tcPr>
          <w:p w14:paraId="02306ABE" w14:textId="77777777" w:rsidR="002F6B1E" w:rsidRPr="00B93702" w:rsidRDefault="002F6B1E" w:rsidP="00DF4388">
            <w:pPr>
              <w:pStyle w:val="TAC"/>
              <w:rPr>
                <w:rFonts w:cs="Arial"/>
                <w:lang w:eastAsia="en-US"/>
              </w:rPr>
            </w:pPr>
            <w:r w:rsidRPr="00B93702">
              <w:rPr>
                <w:rFonts w:cs="Arial"/>
                <w:lang w:eastAsia="en-US"/>
              </w:rPr>
              <w:t xml:space="preserve">±260 (BC1 and BC3) / </w:t>
            </w:r>
            <w:r w:rsidRPr="00B93702">
              <w:rPr>
                <w:rFonts w:cs="Arial"/>
                <w:lang w:eastAsia="en-US"/>
              </w:rPr>
              <w:br/>
              <w:t>±270 (BC2)</w:t>
            </w:r>
          </w:p>
        </w:tc>
        <w:tc>
          <w:tcPr>
            <w:tcW w:w="3010" w:type="dxa"/>
          </w:tcPr>
          <w:p w14:paraId="167BA97B"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1EC32D06" w14:textId="77777777" w:rsidTr="00C2301E">
        <w:trPr>
          <w:jc w:val="center"/>
        </w:trPr>
        <w:tc>
          <w:tcPr>
            <w:tcW w:w="1809" w:type="dxa"/>
            <w:vMerge/>
          </w:tcPr>
          <w:p w14:paraId="21D76FB4" w14:textId="77777777" w:rsidR="002F6B1E" w:rsidRPr="00B93702" w:rsidRDefault="002F6B1E" w:rsidP="00DF4388">
            <w:pPr>
              <w:pStyle w:val="TAC"/>
              <w:rPr>
                <w:rFonts w:cs="Arial"/>
                <w:lang w:eastAsia="en-US"/>
              </w:rPr>
            </w:pPr>
          </w:p>
        </w:tc>
        <w:tc>
          <w:tcPr>
            <w:tcW w:w="2835" w:type="dxa"/>
            <w:vAlign w:val="center"/>
          </w:tcPr>
          <w:p w14:paraId="60E51ECF" w14:textId="77777777" w:rsidR="002F6B1E" w:rsidRPr="00B93702" w:rsidRDefault="002F6B1E" w:rsidP="00DF4388">
            <w:pPr>
              <w:pStyle w:val="TAC"/>
              <w:rPr>
                <w:rFonts w:cs="Arial"/>
                <w:lang w:eastAsia="en-US"/>
              </w:rPr>
            </w:pPr>
            <w:r w:rsidRPr="00B93702">
              <w:rPr>
                <w:rFonts w:cs="Arial"/>
                <w:lang w:eastAsia="en-US"/>
              </w:rPr>
              <w:t xml:space="preserve">±960 (BC1 and BC3) / </w:t>
            </w:r>
            <w:r w:rsidRPr="00B93702">
              <w:rPr>
                <w:rFonts w:cs="Arial"/>
                <w:lang w:eastAsia="en-US"/>
              </w:rPr>
              <w:br/>
              <w:t>±780 (BC2)</w:t>
            </w:r>
          </w:p>
        </w:tc>
        <w:tc>
          <w:tcPr>
            <w:tcW w:w="3010" w:type="dxa"/>
          </w:tcPr>
          <w:p w14:paraId="50DBE3E8" w14:textId="77777777" w:rsidR="002F6B1E" w:rsidRPr="00B93702" w:rsidRDefault="002F6B1E" w:rsidP="00B1053B">
            <w:pPr>
              <w:pStyle w:val="TAC"/>
              <w:rPr>
                <w:rFonts w:cs="Arial"/>
                <w:lang w:eastAsia="en-US"/>
              </w:rPr>
            </w:pPr>
            <w:r w:rsidRPr="00B93702">
              <w:rPr>
                <w:rFonts w:cs="Arial"/>
                <w:lang w:eastAsia="en-US"/>
              </w:rPr>
              <w:t>3.0 MHz E-UTRA signal, 1 RB</w:t>
            </w:r>
            <w:r w:rsidR="00B1053B" w:rsidRPr="00B93702">
              <w:rPr>
                <w:rFonts w:cs="Arial"/>
                <w:lang w:eastAsia="en-US"/>
              </w:rPr>
              <w:t xml:space="preserve"> (NOTE 1)</w:t>
            </w:r>
          </w:p>
        </w:tc>
      </w:tr>
      <w:tr w:rsidR="00B93702" w:rsidRPr="00B93702" w14:paraId="18E464B8" w14:textId="77777777" w:rsidTr="00C2301E">
        <w:trPr>
          <w:jc w:val="center"/>
        </w:trPr>
        <w:tc>
          <w:tcPr>
            <w:tcW w:w="1809" w:type="dxa"/>
            <w:vMerge w:val="restart"/>
          </w:tcPr>
          <w:p w14:paraId="40A30EAE"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vAlign w:val="center"/>
          </w:tcPr>
          <w:p w14:paraId="4A76F856" w14:textId="77777777" w:rsidR="002F6B1E" w:rsidRPr="00B93702" w:rsidRDefault="002F6B1E" w:rsidP="00B1053B">
            <w:pPr>
              <w:pStyle w:val="TAC"/>
              <w:rPr>
                <w:rFonts w:cs="Arial"/>
                <w:lang w:eastAsia="en-US"/>
              </w:rPr>
            </w:pPr>
            <w:r w:rsidRPr="00B93702">
              <w:rPr>
                <w:rFonts w:cs="Arial"/>
                <w:lang w:eastAsia="en-US"/>
              </w:rPr>
              <w:t>±360</w:t>
            </w:r>
            <w:r w:rsidR="00B1053B" w:rsidRPr="00B93702">
              <w:rPr>
                <w:rFonts w:cs="Arial"/>
                <w:lang w:eastAsia="ja-JP"/>
              </w:rPr>
              <w:t xml:space="preserve"> (NOTE 3)</w:t>
            </w:r>
          </w:p>
        </w:tc>
        <w:tc>
          <w:tcPr>
            <w:tcW w:w="3010" w:type="dxa"/>
          </w:tcPr>
          <w:p w14:paraId="5121CDE3"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55168E6D" w14:textId="77777777" w:rsidTr="00C2301E">
        <w:trPr>
          <w:jc w:val="center"/>
        </w:trPr>
        <w:tc>
          <w:tcPr>
            <w:tcW w:w="1809" w:type="dxa"/>
            <w:vMerge/>
          </w:tcPr>
          <w:p w14:paraId="0CF8A5DD" w14:textId="77777777" w:rsidR="002F6B1E" w:rsidRPr="00B93702" w:rsidRDefault="002F6B1E" w:rsidP="00DF4388">
            <w:pPr>
              <w:pStyle w:val="TAC"/>
              <w:rPr>
                <w:rFonts w:cs="Arial"/>
                <w:lang w:eastAsia="en-US"/>
              </w:rPr>
            </w:pPr>
          </w:p>
        </w:tc>
        <w:tc>
          <w:tcPr>
            <w:tcW w:w="2835" w:type="dxa"/>
            <w:vAlign w:val="center"/>
          </w:tcPr>
          <w:p w14:paraId="39FFB98C" w14:textId="77777777" w:rsidR="002F6B1E" w:rsidRPr="00B93702" w:rsidRDefault="002F6B1E" w:rsidP="00DF4388">
            <w:pPr>
              <w:pStyle w:val="TAC"/>
              <w:rPr>
                <w:rFonts w:cs="Arial"/>
                <w:lang w:eastAsia="en-US"/>
              </w:rPr>
            </w:pPr>
            <w:r w:rsidRPr="00B93702">
              <w:rPr>
                <w:rFonts w:cs="Arial"/>
                <w:lang w:eastAsia="en-US"/>
              </w:rPr>
              <w:t>±1060</w:t>
            </w:r>
          </w:p>
        </w:tc>
        <w:tc>
          <w:tcPr>
            <w:tcW w:w="3010" w:type="dxa"/>
          </w:tcPr>
          <w:p w14:paraId="227DF46C" w14:textId="77777777"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14:paraId="14FD3F03" w14:textId="77777777" w:rsidTr="00C2301E">
        <w:trPr>
          <w:jc w:val="center"/>
        </w:trPr>
        <w:tc>
          <w:tcPr>
            <w:tcW w:w="1809" w:type="dxa"/>
            <w:vMerge w:val="restart"/>
          </w:tcPr>
          <w:p w14:paraId="5D62D878"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p w14:paraId="34174A83" w14:textId="77777777"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14:paraId="7C925209" w14:textId="77777777" w:rsidR="002F6B1E" w:rsidRPr="00B93702" w:rsidRDefault="002F6B1E" w:rsidP="00DF4388">
            <w:pPr>
              <w:pStyle w:val="TAC"/>
              <w:rPr>
                <w:rFonts w:cs="Arial"/>
                <w:lang w:eastAsia="en-US"/>
              </w:rPr>
            </w:pPr>
            <w:r w:rsidRPr="00B93702">
              <w:rPr>
                <w:rFonts w:cs="Arial"/>
                <w:lang w:eastAsia="en-US"/>
              </w:rPr>
              <w:t>±325</w:t>
            </w:r>
            <w:r w:rsidR="00B1053B" w:rsidRPr="00B93702">
              <w:rPr>
                <w:rFonts w:cs="Arial"/>
                <w:lang w:eastAsia="ja-JP"/>
              </w:rPr>
              <w:t xml:space="preserve"> (NOTE 3)</w:t>
            </w:r>
          </w:p>
        </w:tc>
        <w:tc>
          <w:tcPr>
            <w:tcW w:w="3010" w:type="dxa"/>
          </w:tcPr>
          <w:p w14:paraId="14622A4B"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6D1D1F3F" w14:textId="77777777" w:rsidTr="00C2301E">
        <w:trPr>
          <w:jc w:val="center"/>
        </w:trPr>
        <w:tc>
          <w:tcPr>
            <w:tcW w:w="1809" w:type="dxa"/>
            <w:vMerge/>
          </w:tcPr>
          <w:p w14:paraId="52671FAB" w14:textId="77777777" w:rsidR="002F6B1E" w:rsidRPr="00B93702" w:rsidRDefault="002F6B1E" w:rsidP="00DF4388">
            <w:pPr>
              <w:pStyle w:val="TAC"/>
              <w:rPr>
                <w:rFonts w:cs="Arial"/>
                <w:lang w:eastAsia="en-US"/>
              </w:rPr>
            </w:pPr>
          </w:p>
        </w:tc>
        <w:tc>
          <w:tcPr>
            <w:tcW w:w="2835" w:type="dxa"/>
            <w:vAlign w:val="center"/>
          </w:tcPr>
          <w:p w14:paraId="5936CB32" w14:textId="77777777" w:rsidR="002F6B1E" w:rsidRPr="00B93702" w:rsidRDefault="002F6B1E" w:rsidP="00DF4388">
            <w:pPr>
              <w:pStyle w:val="TAC"/>
              <w:rPr>
                <w:rFonts w:cs="Arial"/>
                <w:lang w:eastAsia="en-US"/>
              </w:rPr>
            </w:pPr>
            <w:r w:rsidRPr="00B93702">
              <w:rPr>
                <w:rFonts w:cs="Arial"/>
                <w:lang w:eastAsia="en-US"/>
              </w:rPr>
              <w:t>±1240</w:t>
            </w:r>
          </w:p>
        </w:tc>
        <w:tc>
          <w:tcPr>
            <w:tcW w:w="3010" w:type="dxa"/>
          </w:tcPr>
          <w:p w14:paraId="261E2278" w14:textId="77777777"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14:paraId="2CF88F62" w14:textId="77777777" w:rsidTr="00C2301E">
        <w:trPr>
          <w:jc w:val="center"/>
        </w:trPr>
        <w:tc>
          <w:tcPr>
            <w:tcW w:w="1809" w:type="dxa"/>
            <w:vMerge w:val="restart"/>
          </w:tcPr>
          <w:p w14:paraId="1144A2EF"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15 MHz</w:t>
            </w:r>
          </w:p>
          <w:p w14:paraId="112B65CC" w14:textId="77777777"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14:paraId="48ECF4B6" w14:textId="77777777" w:rsidR="002F6B1E" w:rsidRPr="00B93702" w:rsidRDefault="002F6B1E" w:rsidP="00DF4388">
            <w:pPr>
              <w:pStyle w:val="TAC"/>
              <w:rPr>
                <w:rFonts w:cs="Arial"/>
                <w:lang w:eastAsia="en-US"/>
              </w:rPr>
            </w:pPr>
            <w:r w:rsidRPr="00B93702">
              <w:rPr>
                <w:rFonts w:cs="Arial"/>
                <w:lang w:eastAsia="en-US"/>
              </w:rPr>
              <w:t>±380</w:t>
            </w:r>
            <w:r w:rsidR="00B1053B" w:rsidRPr="00B93702">
              <w:rPr>
                <w:rFonts w:cs="Arial"/>
                <w:lang w:eastAsia="ja-JP"/>
              </w:rPr>
              <w:t xml:space="preserve"> (NOTE 3)</w:t>
            </w:r>
          </w:p>
        </w:tc>
        <w:tc>
          <w:tcPr>
            <w:tcW w:w="3010" w:type="dxa"/>
          </w:tcPr>
          <w:p w14:paraId="4574CD66"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72383908" w14:textId="77777777" w:rsidTr="00C2301E">
        <w:trPr>
          <w:jc w:val="center"/>
        </w:trPr>
        <w:tc>
          <w:tcPr>
            <w:tcW w:w="1809" w:type="dxa"/>
            <w:vMerge/>
          </w:tcPr>
          <w:p w14:paraId="56A16776" w14:textId="77777777" w:rsidR="002F6B1E" w:rsidRPr="00B93702" w:rsidRDefault="002F6B1E" w:rsidP="00DF4388">
            <w:pPr>
              <w:pStyle w:val="TAC"/>
              <w:rPr>
                <w:rFonts w:cs="Arial"/>
                <w:lang w:eastAsia="en-US"/>
              </w:rPr>
            </w:pPr>
          </w:p>
        </w:tc>
        <w:tc>
          <w:tcPr>
            <w:tcW w:w="2835" w:type="dxa"/>
            <w:vAlign w:val="center"/>
          </w:tcPr>
          <w:p w14:paraId="090AF0F0" w14:textId="77777777" w:rsidR="002F6B1E" w:rsidRPr="00B93702" w:rsidRDefault="002F6B1E" w:rsidP="00DF4388">
            <w:pPr>
              <w:pStyle w:val="TAC"/>
              <w:rPr>
                <w:rFonts w:cs="Arial"/>
                <w:lang w:eastAsia="en-US"/>
              </w:rPr>
            </w:pPr>
            <w:r w:rsidRPr="00B93702">
              <w:rPr>
                <w:rFonts w:cs="Arial"/>
                <w:lang w:eastAsia="en-US"/>
              </w:rPr>
              <w:t>±1600</w:t>
            </w:r>
          </w:p>
        </w:tc>
        <w:tc>
          <w:tcPr>
            <w:tcW w:w="3010" w:type="dxa"/>
          </w:tcPr>
          <w:p w14:paraId="03C9DD37"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68D9C231" w14:textId="77777777" w:rsidTr="00C2301E">
        <w:trPr>
          <w:jc w:val="center"/>
        </w:trPr>
        <w:tc>
          <w:tcPr>
            <w:tcW w:w="1809" w:type="dxa"/>
            <w:vMerge w:val="restart"/>
          </w:tcPr>
          <w:p w14:paraId="71F0CEA1"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p w14:paraId="3E33F7E4" w14:textId="77777777"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14:paraId="6AB9B3FA" w14:textId="77777777" w:rsidR="002F6B1E" w:rsidRPr="00B93702" w:rsidRDefault="002F6B1E" w:rsidP="00DF4388">
            <w:pPr>
              <w:pStyle w:val="TAC"/>
              <w:rPr>
                <w:rFonts w:cs="Arial"/>
                <w:lang w:eastAsia="en-US"/>
              </w:rPr>
            </w:pPr>
            <w:r w:rsidRPr="00B93702">
              <w:rPr>
                <w:rFonts w:cs="Arial"/>
                <w:lang w:eastAsia="en-US"/>
              </w:rPr>
              <w:t>±345</w:t>
            </w:r>
            <w:r w:rsidR="00B1053B" w:rsidRPr="00B93702">
              <w:rPr>
                <w:rFonts w:cs="Arial"/>
                <w:lang w:eastAsia="ja-JP"/>
              </w:rPr>
              <w:t xml:space="preserve"> (NOTE 3)</w:t>
            </w:r>
          </w:p>
        </w:tc>
        <w:tc>
          <w:tcPr>
            <w:tcW w:w="3010" w:type="dxa"/>
          </w:tcPr>
          <w:p w14:paraId="713A68F7"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5E2FE80D" w14:textId="77777777" w:rsidTr="00C2301E">
        <w:trPr>
          <w:jc w:val="center"/>
        </w:trPr>
        <w:tc>
          <w:tcPr>
            <w:tcW w:w="1809" w:type="dxa"/>
            <w:vMerge/>
          </w:tcPr>
          <w:p w14:paraId="04FBB263" w14:textId="77777777" w:rsidR="002F6B1E" w:rsidRPr="00B93702" w:rsidRDefault="002F6B1E" w:rsidP="00DF4388">
            <w:pPr>
              <w:pStyle w:val="TAC"/>
              <w:rPr>
                <w:rFonts w:cs="Arial"/>
                <w:lang w:eastAsia="en-US"/>
              </w:rPr>
            </w:pPr>
          </w:p>
        </w:tc>
        <w:tc>
          <w:tcPr>
            <w:tcW w:w="2835" w:type="dxa"/>
            <w:vAlign w:val="center"/>
          </w:tcPr>
          <w:p w14:paraId="46F7389C" w14:textId="77777777" w:rsidR="002F6B1E" w:rsidRPr="00B93702" w:rsidRDefault="002F6B1E" w:rsidP="00DF4388">
            <w:pPr>
              <w:pStyle w:val="TAC"/>
              <w:rPr>
                <w:rFonts w:cs="Arial"/>
                <w:lang w:eastAsia="en-US"/>
              </w:rPr>
            </w:pPr>
            <w:r w:rsidRPr="00B93702">
              <w:rPr>
                <w:rFonts w:cs="Arial"/>
                <w:lang w:eastAsia="en-US"/>
              </w:rPr>
              <w:t>±1780</w:t>
            </w:r>
          </w:p>
        </w:tc>
        <w:tc>
          <w:tcPr>
            <w:tcW w:w="3010" w:type="dxa"/>
          </w:tcPr>
          <w:p w14:paraId="15439ECD"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660FA8F0" w14:textId="77777777" w:rsidTr="00C2301E">
        <w:trPr>
          <w:jc w:val="center"/>
        </w:trPr>
        <w:tc>
          <w:tcPr>
            <w:tcW w:w="1809" w:type="dxa"/>
            <w:vMerge w:val="restart"/>
          </w:tcPr>
          <w:p w14:paraId="6EE622CC" w14:textId="77777777" w:rsidR="002F6B1E" w:rsidRPr="00B93702" w:rsidRDefault="002F6B1E" w:rsidP="00DF4388">
            <w:pPr>
              <w:pStyle w:val="TAC"/>
              <w:rPr>
                <w:rFonts w:cs="Arial"/>
                <w:lang w:eastAsia="en-US"/>
              </w:rPr>
            </w:pPr>
            <w:r w:rsidRPr="00B93702">
              <w:rPr>
                <w:rFonts w:cs="Arial"/>
                <w:lang w:eastAsia="en-US"/>
              </w:rPr>
              <w:t>UTRA FDD</w:t>
            </w:r>
          </w:p>
        </w:tc>
        <w:tc>
          <w:tcPr>
            <w:tcW w:w="2835" w:type="dxa"/>
            <w:vAlign w:val="center"/>
          </w:tcPr>
          <w:p w14:paraId="0DD1D16A" w14:textId="77777777" w:rsidR="002F6B1E" w:rsidRPr="00B93702" w:rsidRDefault="002F6B1E" w:rsidP="00DF4388">
            <w:pPr>
              <w:pStyle w:val="TAC"/>
              <w:rPr>
                <w:rFonts w:cs="Arial"/>
                <w:lang w:eastAsia="en-US"/>
              </w:rPr>
            </w:pPr>
            <w:r w:rsidRPr="00B93702">
              <w:rPr>
                <w:rFonts w:cs="Arial"/>
                <w:lang w:eastAsia="en-US"/>
              </w:rPr>
              <w:t>±345 (BC1 and BC2)</w:t>
            </w:r>
          </w:p>
        </w:tc>
        <w:tc>
          <w:tcPr>
            <w:tcW w:w="3010" w:type="dxa"/>
          </w:tcPr>
          <w:p w14:paraId="455B992A"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0CABB9D" w14:textId="77777777" w:rsidTr="00C2301E">
        <w:trPr>
          <w:jc w:val="center"/>
        </w:trPr>
        <w:tc>
          <w:tcPr>
            <w:tcW w:w="1809" w:type="dxa"/>
            <w:vMerge/>
          </w:tcPr>
          <w:p w14:paraId="01D0E060" w14:textId="77777777" w:rsidR="002F6B1E" w:rsidRPr="00B93702" w:rsidRDefault="002F6B1E" w:rsidP="00DF4388">
            <w:pPr>
              <w:pStyle w:val="TAC"/>
              <w:rPr>
                <w:rFonts w:cs="Arial"/>
                <w:lang w:eastAsia="en-US"/>
              </w:rPr>
            </w:pPr>
          </w:p>
        </w:tc>
        <w:tc>
          <w:tcPr>
            <w:tcW w:w="2835" w:type="dxa"/>
            <w:vAlign w:val="center"/>
          </w:tcPr>
          <w:p w14:paraId="453C668A" w14:textId="77777777" w:rsidR="002F6B1E" w:rsidRPr="00B93702" w:rsidRDefault="002F6B1E" w:rsidP="00DF4388">
            <w:pPr>
              <w:pStyle w:val="TAC"/>
              <w:rPr>
                <w:rFonts w:cs="Arial"/>
                <w:lang w:eastAsia="en-US"/>
              </w:rPr>
            </w:pPr>
            <w:r w:rsidRPr="00B93702">
              <w:rPr>
                <w:rFonts w:cs="Arial"/>
                <w:lang w:eastAsia="en-US"/>
              </w:rPr>
              <w:t>±1780 (BC1 and BC2)</w:t>
            </w:r>
          </w:p>
        </w:tc>
        <w:tc>
          <w:tcPr>
            <w:tcW w:w="3010" w:type="dxa"/>
          </w:tcPr>
          <w:p w14:paraId="3936A7A8"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462B28AE" w14:textId="77777777" w:rsidTr="00C2301E">
        <w:trPr>
          <w:jc w:val="center"/>
        </w:trPr>
        <w:tc>
          <w:tcPr>
            <w:tcW w:w="1809" w:type="dxa"/>
            <w:vMerge w:val="restart"/>
          </w:tcPr>
          <w:p w14:paraId="7C8C38DE" w14:textId="77777777" w:rsidR="002F6B1E" w:rsidRPr="00B93702" w:rsidRDefault="002F6B1E" w:rsidP="00DF4388">
            <w:pPr>
              <w:pStyle w:val="TAC"/>
              <w:rPr>
                <w:rFonts w:cs="Arial"/>
                <w:lang w:eastAsia="en-US"/>
              </w:rPr>
            </w:pPr>
            <w:r w:rsidRPr="00B93702">
              <w:rPr>
                <w:rFonts w:cs="Arial"/>
                <w:lang w:eastAsia="en-US"/>
              </w:rPr>
              <w:t>GSM/EDGE</w:t>
            </w:r>
          </w:p>
        </w:tc>
        <w:tc>
          <w:tcPr>
            <w:tcW w:w="2835" w:type="dxa"/>
            <w:vAlign w:val="center"/>
          </w:tcPr>
          <w:p w14:paraId="2A6E9DC1" w14:textId="77777777" w:rsidR="002F6B1E" w:rsidRPr="00B93702" w:rsidRDefault="002F6B1E" w:rsidP="00DF4388">
            <w:pPr>
              <w:pStyle w:val="TAC"/>
              <w:rPr>
                <w:rFonts w:cs="Arial"/>
                <w:lang w:eastAsia="en-US"/>
              </w:rPr>
            </w:pPr>
            <w:r w:rsidRPr="00B93702">
              <w:rPr>
                <w:rFonts w:cs="Arial"/>
                <w:lang w:eastAsia="en-US"/>
              </w:rPr>
              <w:t>±340</w:t>
            </w:r>
          </w:p>
        </w:tc>
        <w:tc>
          <w:tcPr>
            <w:tcW w:w="3010" w:type="dxa"/>
          </w:tcPr>
          <w:p w14:paraId="70A6B2ED"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0370964" w14:textId="77777777" w:rsidTr="00C2301E">
        <w:trPr>
          <w:jc w:val="center"/>
        </w:trPr>
        <w:tc>
          <w:tcPr>
            <w:tcW w:w="1809" w:type="dxa"/>
            <w:vMerge/>
          </w:tcPr>
          <w:p w14:paraId="00C47B59" w14:textId="77777777" w:rsidR="002F6B1E" w:rsidRPr="00B93702" w:rsidRDefault="002F6B1E" w:rsidP="00DF4388">
            <w:pPr>
              <w:pStyle w:val="TAC"/>
              <w:rPr>
                <w:rFonts w:cs="Arial"/>
                <w:lang w:eastAsia="en-US"/>
              </w:rPr>
            </w:pPr>
          </w:p>
        </w:tc>
        <w:tc>
          <w:tcPr>
            <w:tcW w:w="2835" w:type="dxa"/>
            <w:vAlign w:val="center"/>
          </w:tcPr>
          <w:p w14:paraId="0CBCBA89" w14:textId="77777777" w:rsidR="002F6B1E" w:rsidRPr="00B93702" w:rsidRDefault="002F6B1E" w:rsidP="00DF4388">
            <w:pPr>
              <w:pStyle w:val="TAC"/>
              <w:rPr>
                <w:rFonts w:cs="Arial"/>
                <w:lang w:eastAsia="en-US"/>
              </w:rPr>
            </w:pPr>
            <w:r w:rsidRPr="00B93702">
              <w:rPr>
                <w:rFonts w:cs="Arial"/>
                <w:lang w:eastAsia="en-US"/>
              </w:rPr>
              <w:t>±880</w:t>
            </w:r>
          </w:p>
        </w:tc>
        <w:tc>
          <w:tcPr>
            <w:tcW w:w="3010" w:type="dxa"/>
          </w:tcPr>
          <w:p w14:paraId="3F4CCBE6"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00C46A3A" w14:textId="77777777" w:rsidTr="00C2301E">
        <w:trPr>
          <w:jc w:val="center"/>
        </w:trPr>
        <w:tc>
          <w:tcPr>
            <w:tcW w:w="1809" w:type="dxa"/>
            <w:vMerge w:val="restart"/>
          </w:tcPr>
          <w:p w14:paraId="5A70006B" w14:textId="77777777" w:rsidR="002F6EF4" w:rsidRPr="00B93702" w:rsidRDefault="002F6EF4" w:rsidP="00E819CF">
            <w:pPr>
              <w:pStyle w:val="TAC"/>
              <w:rPr>
                <w:rFonts w:cs="Arial"/>
                <w:lang w:eastAsia="en-US"/>
              </w:rPr>
            </w:pPr>
            <w:r w:rsidRPr="00B93702">
              <w:rPr>
                <w:rFonts w:cs="Arial"/>
                <w:lang w:eastAsia="zh-CN"/>
              </w:rPr>
              <w:t>NB-IoT standalone</w:t>
            </w:r>
          </w:p>
        </w:tc>
        <w:tc>
          <w:tcPr>
            <w:tcW w:w="2835" w:type="dxa"/>
            <w:vAlign w:val="center"/>
          </w:tcPr>
          <w:p w14:paraId="15CCE077" w14:textId="77777777" w:rsidR="002F6EF4" w:rsidRPr="00B93702" w:rsidRDefault="002F6EF4" w:rsidP="00E819CF">
            <w:pPr>
              <w:pStyle w:val="TAC"/>
              <w:rPr>
                <w:rFonts w:cs="Arial"/>
                <w:lang w:eastAsia="en-US"/>
              </w:rPr>
            </w:pPr>
            <w:r w:rsidRPr="00B93702">
              <w:rPr>
                <w:rFonts w:cs="Arial"/>
                <w:lang w:eastAsia="en-US"/>
              </w:rPr>
              <w:t>±340</w:t>
            </w:r>
          </w:p>
        </w:tc>
        <w:tc>
          <w:tcPr>
            <w:tcW w:w="3010" w:type="dxa"/>
          </w:tcPr>
          <w:p w14:paraId="6FCC040D" w14:textId="77777777" w:rsidR="002F6EF4" w:rsidRPr="00B93702" w:rsidRDefault="002F6EF4" w:rsidP="00E819CF">
            <w:pPr>
              <w:pStyle w:val="TAC"/>
              <w:rPr>
                <w:rFonts w:cs="Arial"/>
                <w:lang w:eastAsia="en-US"/>
              </w:rPr>
            </w:pPr>
            <w:r w:rsidRPr="00B93702">
              <w:rPr>
                <w:rFonts w:cs="Arial"/>
                <w:lang w:eastAsia="en-US"/>
              </w:rPr>
              <w:t>CW</w:t>
            </w:r>
          </w:p>
        </w:tc>
      </w:tr>
      <w:tr w:rsidR="00B93702" w:rsidRPr="00B93702" w14:paraId="7AE041CF" w14:textId="77777777" w:rsidTr="00C2301E">
        <w:trPr>
          <w:jc w:val="center"/>
        </w:trPr>
        <w:tc>
          <w:tcPr>
            <w:tcW w:w="1809" w:type="dxa"/>
            <w:vMerge/>
          </w:tcPr>
          <w:p w14:paraId="0A2BDE28" w14:textId="77777777" w:rsidR="002F6EF4" w:rsidRPr="00B93702" w:rsidRDefault="002F6EF4" w:rsidP="00E819CF">
            <w:pPr>
              <w:pStyle w:val="TAC"/>
              <w:rPr>
                <w:rFonts w:cs="Arial"/>
                <w:lang w:eastAsia="en-US"/>
              </w:rPr>
            </w:pPr>
          </w:p>
        </w:tc>
        <w:tc>
          <w:tcPr>
            <w:tcW w:w="2835" w:type="dxa"/>
            <w:vAlign w:val="center"/>
          </w:tcPr>
          <w:p w14:paraId="4FF66904" w14:textId="77777777" w:rsidR="002F6EF4" w:rsidRPr="00B93702" w:rsidRDefault="002F6EF4" w:rsidP="00E819CF">
            <w:pPr>
              <w:pStyle w:val="TAC"/>
              <w:rPr>
                <w:rFonts w:cs="Arial"/>
                <w:lang w:eastAsia="en-US"/>
              </w:rPr>
            </w:pPr>
            <w:r w:rsidRPr="00B93702">
              <w:rPr>
                <w:rFonts w:cs="Arial"/>
                <w:lang w:eastAsia="en-US"/>
              </w:rPr>
              <w:t>±880</w:t>
            </w:r>
          </w:p>
        </w:tc>
        <w:tc>
          <w:tcPr>
            <w:tcW w:w="3010" w:type="dxa"/>
          </w:tcPr>
          <w:p w14:paraId="3B27A48B" w14:textId="77777777" w:rsidR="002F6EF4" w:rsidRPr="00B93702" w:rsidRDefault="002F6EF4"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71BB9737" w14:textId="77777777" w:rsidTr="00C2301E">
        <w:trPr>
          <w:jc w:val="center"/>
        </w:trPr>
        <w:tc>
          <w:tcPr>
            <w:tcW w:w="1809" w:type="dxa"/>
            <w:vMerge w:val="restart"/>
          </w:tcPr>
          <w:p w14:paraId="08498FD3" w14:textId="77777777" w:rsidR="002F6B1E" w:rsidRPr="00B93702" w:rsidRDefault="002F6B1E" w:rsidP="00DF4388">
            <w:pPr>
              <w:pStyle w:val="TAC"/>
              <w:rPr>
                <w:rFonts w:cs="Arial"/>
                <w:lang w:eastAsia="en-US"/>
              </w:rPr>
            </w:pPr>
            <w:r w:rsidRPr="00B93702">
              <w:rPr>
                <w:rFonts w:cs="Arial"/>
                <w:lang w:eastAsia="en-US"/>
              </w:rPr>
              <w:t>1.28Mcps UTRA TDD</w:t>
            </w:r>
          </w:p>
        </w:tc>
        <w:tc>
          <w:tcPr>
            <w:tcW w:w="2835" w:type="dxa"/>
            <w:vAlign w:val="center"/>
          </w:tcPr>
          <w:p w14:paraId="091F3B3E" w14:textId="77777777" w:rsidR="002F6B1E" w:rsidRPr="00B93702" w:rsidRDefault="002F6B1E" w:rsidP="00DF4388">
            <w:pPr>
              <w:pStyle w:val="TAC"/>
              <w:rPr>
                <w:rFonts w:cs="Arial"/>
                <w:lang w:eastAsia="en-US"/>
              </w:rPr>
            </w:pPr>
            <w:r w:rsidRPr="00B93702">
              <w:rPr>
                <w:rFonts w:cs="Arial"/>
                <w:lang w:eastAsia="en-US"/>
              </w:rPr>
              <w:t>±190 (BC3)</w:t>
            </w:r>
          </w:p>
        </w:tc>
        <w:tc>
          <w:tcPr>
            <w:tcW w:w="3010" w:type="dxa"/>
          </w:tcPr>
          <w:p w14:paraId="0E3065BC"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377D8415" w14:textId="77777777" w:rsidTr="00C2301E">
        <w:trPr>
          <w:jc w:val="center"/>
        </w:trPr>
        <w:tc>
          <w:tcPr>
            <w:tcW w:w="1809" w:type="dxa"/>
            <w:vMerge/>
          </w:tcPr>
          <w:p w14:paraId="44A5027B" w14:textId="77777777" w:rsidR="002F6B1E" w:rsidRPr="00B93702" w:rsidRDefault="002F6B1E" w:rsidP="00DF4388">
            <w:pPr>
              <w:pStyle w:val="TAC"/>
              <w:rPr>
                <w:rFonts w:cs="Arial"/>
                <w:lang w:eastAsia="en-US"/>
              </w:rPr>
            </w:pPr>
          </w:p>
        </w:tc>
        <w:tc>
          <w:tcPr>
            <w:tcW w:w="2835" w:type="dxa"/>
            <w:vAlign w:val="center"/>
          </w:tcPr>
          <w:p w14:paraId="095CF8EF" w14:textId="77777777" w:rsidR="002F6B1E" w:rsidRPr="00B93702" w:rsidRDefault="002F6B1E" w:rsidP="00DF4388">
            <w:pPr>
              <w:pStyle w:val="TAC"/>
              <w:rPr>
                <w:rFonts w:cs="Arial"/>
                <w:lang w:eastAsia="en-US"/>
              </w:rPr>
            </w:pPr>
            <w:r w:rsidRPr="00B93702">
              <w:rPr>
                <w:rFonts w:cs="Arial"/>
                <w:lang w:eastAsia="en-US"/>
              </w:rPr>
              <w:t>±970 (BC3)</w:t>
            </w:r>
          </w:p>
        </w:tc>
        <w:tc>
          <w:tcPr>
            <w:tcW w:w="3010" w:type="dxa"/>
          </w:tcPr>
          <w:p w14:paraId="4EC6B0E8" w14:textId="77777777"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14:paraId="35331390" w14:textId="77777777" w:rsidTr="00C2301E">
        <w:trPr>
          <w:jc w:val="center"/>
        </w:trPr>
        <w:tc>
          <w:tcPr>
            <w:tcW w:w="1809" w:type="dxa"/>
            <w:vMerge w:val="restart"/>
            <w:vAlign w:val="center"/>
          </w:tcPr>
          <w:p w14:paraId="6540DE43" w14:textId="77777777"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14:paraId="049B98DE" w14:textId="123B5D33" w:rsidR="006D1BBF" w:rsidRPr="00B93702" w:rsidRDefault="006D1BBF" w:rsidP="006D1BBF">
            <w:pPr>
              <w:pStyle w:val="TAC"/>
              <w:rPr>
                <w:rFonts w:cs="Arial"/>
                <w:lang w:eastAsia="en-US"/>
              </w:rPr>
            </w:pPr>
            <w:r w:rsidRPr="00B93702">
              <w:rPr>
                <w:rFonts w:cs="Arial"/>
                <w:lang w:eastAsia="en-US"/>
              </w:rPr>
              <w:t>±360</w:t>
            </w:r>
          </w:p>
        </w:tc>
        <w:tc>
          <w:tcPr>
            <w:tcW w:w="3010" w:type="dxa"/>
            <w:vAlign w:val="center"/>
          </w:tcPr>
          <w:p w14:paraId="60443F09"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D120503" w14:textId="77777777" w:rsidTr="00C2301E">
        <w:trPr>
          <w:jc w:val="center"/>
        </w:trPr>
        <w:tc>
          <w:tcPr>
            <w:tcW w:w="1809" w:type="dxa"/>
            <w:vMerge/>
            <w:vAlign w:val="center"/>
          </w:tcPr>
          <w:p w14:paraId="0382463F" w14:textId="77777777" w:rsidR="006D1BBF" w:rsidRPr="00B93702" w:rsidRDefault="006D1BBF" w:rsidP="006D1BBF">
            <w:pPr>
              <w:pStyle w:val="TAC"/>
              <w:rPr>
                <w:rFonts w:cs="Arial"/>
                <w:lang w:eastAsia="en-US"/>
              </w:rPr>
            </w:pPr>
          </w:p>
        </w:tc>
        <w:tc>
          <w:tcPr>
            <w:tcW w:w="2835" w:type="dxa"/>
            <w:vAlign w:val="center"/>
          </w:tcPr>
          <w:p w14:paraId="37CD8494" w14:textId="7C30A744" w:rsidR="006D1BBF" w:rsidRPr="00B93702" w:rsidRDefault="006D1BBF" w:rsidP="006D1BBF">
            <w:pPr>
              <w:pStyle w:val="TAC"/>
              <w:rPr>
                <w:rFonts w:cs="Arial"/>
                <w:lang w:eastAsia="en-US"/>
              </w:rPr>
            </w:pPr>
            <w:r w:rsidRPr="00B93702">
              <w:rPr>
                <w:rFonts w:cs="Arial"/>
                <w:lang w:eastAsia="en-US"/>
              </w:rPr>
              <w:t>±1420</w:t>
            </w:r>
          </w:p>
        </w:tc>
        <w:tc>
          <w:tcPr>
            <w:tcW w:w="3010" w:type="dxa"/>
            <w:vAlign w:val="center"/>
          </w:tcPr>
          <w:p w14:paraId="6263E340" w14:textId="77777777"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14:paraId="5538C6E8" w14:textId="77777777" w:rsidTr="00C2301E">
        <w:trPr>
          <w:jc w:val="center"/>
        </w:trPr>
        <w:tc>
          <w:tcPr>
            <w:tcW w:w="1809" w:type="dxa"/>
            <w:vMerge w:val="restart"/>
            <w:vAlign w:val="center"/>
          </w:tcPr>
          <w:p w14:paraId="27571A1C" w14:textId="77777777"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14:paraId="53916BBA" w14:textId="718DE113" w:rsidR="006D1BBF" w:rsidRPr="00B93702" w:rsidRDefault="00C2301E" w:rsidP="006D1BBF">
            <w:pPr>
              <w:pStyle w:val="TAC"/>
              <w:rPr>
                <w:rFonts w:cs="Arial"/>
                <w:lang w:eastAsia="en-US"/>
              </w:rPr>
            </w:pPr>
            <w:r w:rsidRPr="00EC34D6">
              <w:rPr>
                <w:rFonts w:cs="Arial"/>
              </w:rPr>
              <w:t>±3</w:t>
            </w:r>
            <w:r>
              <w:rPr>
                <w:rFonts w:cs="Arial"/>
              </w:rPr>
              <w:t>70</w:t>
            </w:r>
          </w:p>
        </w:tc>
        <w:tc>
          <w:tcPr>
            <w:tcW w:w="3010" w:type="dxa"/>
            <w:vAlign w:val="center"/>
          </w:tcPr>
          <w:p w14:paraId="0CDEAA52"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173580B9" w14:textId="77777777" w:rsidTr="00C2301E">
        <w:trPr>
          <w:jc w:val="center"/>
        </w:trPr>
        <w:tc>
          <w:tcPr>
            <w:tcW w:w="1809" w:type="dxa"/>
            <w:vMerge/>
            <w:vAlign w:val="center"/>
          </w:tcPr>
          <w:p w14:paraId="7E33982E" w14:textId="77777777" w:rsidR="006D1BBF" w:rsidRPr="00B93702" w:rsidRDefault="006D1BBF" w:rsidP="006D1BBF">
            <w:pPr>
              <w:pStyle w:val="TAC"/>
              <w:rPr>
                <w:rFonts w:cs="Arial"/>
                <w:lang w:eastAsia="en-US"/>
              </w:rPr>
            </w:pPr>
          </w:p>
        </w:tc>
        <w:tc>
          <w:tcPr>
            <w:tcW w:w="2835" w:type="dxa"/>
            <w:vAlign w:val="center"/>
          </w:tcPr>
          <w:p w14:paraId="1C621E1D" w14:textId="6B007C07" w:rsidR="006D1BBF" w:rsidRPr="00B93702" w:rsidRDefault="00C2301E" w:rsidP="006D1BBF">
            <w:pPr>
              <w:pStyle w:val="TAC"/>
              <w:rPr>
                <w:rFonts w:cs="Arial"/>
                <w:lang w:eastAsia="en-US"/>
              </w:rPr>
            </w:pPr>
            <w:r w:rsidRPr="00EC34D6">
              <w:rPr>
                <w:rFonts w:cs="Arial"/>
              </w:rPr>
              <w:t>±</w:t>
            </w:r>
            <w:r>
              <w:rPr>
                <w:rFonts w:cs="Arial"/>
              </w:rPr>
              <w:t>196</w:t>
            </w:r>
            <w:r w:rsidRPr="00EC34D6">
              <w:rPr>
                <w:rFonts w:cs="Arial"/>
              </w:rPr>
              <w:t>0</w:t>
            </w:r>
          </w:p>
        </w:tc>
        <w:tc>
          <w:tcPr>
            <w:tcW w:w="3010" w:type="dxa"/>
            <w:vAlign w:val="center"/>
          </w:tcPr>
          <w:p w14:paraId="7B2A0CAF" w14:textId="77777777"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14:paraId="26C8A0A0" w14:textId="77777777" w:rsidTr="00C2301E">
        <w:trPr>
          <w:jc w:val="center"/>
        </w:trPr>
        <w:tc>
          <w:tcPr>
            <w:tcW w:w="1809" w:type="dxa"/>
            <w:vMerge w:val="restart"/>
            <w:vAlign w:val="center"/>
          </w:tcPr>
          <w:p w14:paraId="7A980974" w14:textId="77777777" w:rsidR="006D1BBF" w:rsidRPr="00B93702" w:rsidRDefault="006D1BBF" w:rsidP="006D1BBF">
            <w:pPr>
              <w:pStyle w:val="TAC"/>
              <w:rPr>
                <w:rFonts w:cs="Arial"/>
                <w:lang w:eastAsia="en-US"/>
              </w:rPr>
            </w:pPr>
            <w:r w:rsidRPr="00B93702">
              <w:rPr>
                <w:rFonts w:cs="Arial"/>
                <w:lang w:eastAsia="en-US"/>
              </w:rPr>
              <w:t>NR 15 MHz (Note 2)</w:t>
            </w:r>
          </w:p>
        </w:tc>
        <w:tc>
          <w:tcPr>
            <w:tcW w:w="2835" w:type="dxa"/>
            <w:vAlign w:val="center"/>
          </w:tcPr>
          <w:p w14:paraId="35AF9596" w14:textId="658C4511" w:rsidR="006D1BBF" w:rsidRPr="00B93702" w:rsidRDefault="006D1BBF" w:rsidP="006D1BBF">
            <w:pPr>
              <w:pStyle w:val="TAC"/>
              <w:rPr>
                <w:rFonts w:cs="Arial"/>
                <w:lang w:eastAsia="en-US"/>
              </w:rPr>
            </w:pPr>
            <w:r w:rsidRPr="00B93702">
              <w:rPr>
                <w:rFonts w:cs="Arial"/>
                <w:lang w:eastAsia="en-US"/>
              </w:rPr>
              <w:t>±380</w:t>
            </w:r>
          </w:p>
        </w:tc>
        <w:tc>
          <w:tcPr>
            <w:tcW w:w="3010" w:type="dxa"/>
            <w:vAlign w:val="center"/>
          </w:tcPr>
          <w:p w14:paraId="2C0A6B71" w14:textId="77777777" w:rsidR="006D1BBF" w:rsidRPr="00B93702" w:rsidRDefault="006D1BBF" w:rsidP="006D1BBF">
            <w:pPr>
              <w:pStyle w:val="TAC"/>
              <w:rPr>
                <w:rFonts w:cs="Arial"/>
                <w:lang w:eastAsia="en-US"/>
              </w:rPr>
            </w:pPr>
            <w:r w:rsidRPr="00B93702">
              <w:rPr>
                <w:rFonts w:cs="Arial"/>
                <w:lang w:eastAsia="en-US"/>
              </w:rPr>
              <w:t>CW</w:t>
            </w:r>
          </w:p>
        </w:tc>
      </w:tr>
      <w:tr w:rsidR="00C2301E" w:rsidRPr="00B93702" w14:paraId="5140810C" w14:textId="77777777" w:rsidTr="00C2301E">
        <w:trPr>
          <w:jc w:val="center"/>
        </w:trPr>
        <w:tc>
          <w:tcPr>
            <w:tcW w:w="1809" w:type="dxa"/>
            <w:vMerge/>
            <w:vAlign w:val="center"/>
          </w:tcPr>
          <w:p w14:paraId="79C6D40B" w14:textId="77777777" w:rsidR="00C2301E" w:rsidRPr="00B93702" w:rsidRDefault="00C2301E" w:rsidP="00C2301E">
            <w:pPr>
              <w:pStyle w:val="TAC"/>
              <w:rPr>
                <w:rFonts w:cs="Arial"/>
                <w:lang w:eastAsia="en-US"/>
              </w:rPr>
            </w:pPr>
          </w:p>
        </w:tc>
        <w:tc>
          <w:tcPr>
            <w:tcW w:w="2835" w:type="dxa"/>
            <w:vAlign w:val="center"/>
          </w:tcPr>
          <w:p w14:paraId="5BC1937E" w14:textId="51428553" w:rsidR="00C2301E" w:rsidRPr="00B93702" w:rsidRDefault="00C2301E" w:rsidP="00C2301E">
            <w:pPr>
              <w:pStyle w:val="TAC"/>
              <w:rPr>
                <w:rFonts w:cs="Arial"/>
                <w:lang w:eastAsia="en-US"/>
              </w:rPr>
            </w:pPr>
            <w:r w:rsidRPr="00EC34D6">
              <w:rPr>
                <w:rFonts w:cs="Arial"/>
              </w:rPr>
              <w:t>±1</w:t>
            </w:r>
            <w:r>
              <w:rPr>
                <w:rFonts w:cs="Arial"/>
              </w:rPr>
              <w:t>9</w:t>
            </w:r>
            <w:r w:rsidRPr="00EC34D6">
              <w:rPr>
                <w:rFonts w:cs="Arial"/>
              </w:rPr>
              <w:t>60</w:t>
            </w:r>
          </w:p>
        </w:tc>
        <w:tc>
          <w:tcPr>
            <w:tcW w:w="3010" w:type="dxa"/>
            <w:vAlign w:val="center"/>
          </w:tcPr>
          <w:p w14:paraId="2C443F63"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5EF5A86D" w14:textId="77777777" w:rsidTr="00C2301E">
        <w:trPr>
          <w:jc w:val="center"/>
        </w:trPr>
        <w:tc>
          <w:tcPr>
            <w:tcW w:w="1809" w:type="dxa"/>
            <w:vMerge w:val="restart"/>
            <w:vAlign w:val="center"/>
          </w:tcPr>
          <w:p w14:paraId="32A37929" w14:textId="77777777" w:rsidR="00C2301E" w:rsidRPr="00B93702" w:rsidRDefault="00C2301E" w:rsidP="00C2301E">
            <w:pPr>
              <w:pStyle w:val="TAC"/>
              <w:rPr>
                <w:rFonts w:cs="Arial"/>
                <w:lang w:eastAsia="en-US"/>
              </w:rPr>
            </w:pPr>
            <w:r w:rsidRPr="00B93702">
              <w:rPr>
                <w:rFonts w:cs="Arial"/>
                <w:lang w:eastAsia="en-US"/>
              </w:rPr>
              <w:t>NR 20 MHz (Note 2)</w:t>
            </w:r>
          </w:p>
        </w:tc>
        <w:tc>
          <w:tcPr>
            <w:tcW w:w="2835" w:type="dxa"/>
            <w:vAlign w:val="center"/>
          </w:tcPr>
          <w:p w14:paraId="446BDE87" w14:textId="0001AD6E" w:rsidR="00C2301E" w:rsidRPr="00B93702" w:rsidRDefault="00C2301E" w:rsidP="00C2301E">
            <w:pPr>
              <w:pStyle w:val="TAC"/>
              <w:rPr>
                <w:rFonts w:cs="Arial"/>
                <w:lang w:eastAsia="en-US"/>
              </w:rPr>
            </w:pPr>
            <w:r w:rsidRPr="00EC34D6">
              <w:rPr>
                <w:rFonts w:cs="Arial"/>
              </w:rPr>
              <w:t>±3</w:t>
            </w:r>
            <w:r>
              <w:rPr>
                <w:rFonts w:cs="Arial"/>
              </w:rPr>
              <w:t>90</w:t>
            </w:r>
          </w:p>
        </w:tc>
        <w:tc>
          <w:tcPr>
            <w:tcW w:w="3010" w:type="dxa"/>
            <w:vAlign w:val="center"/>
          </w:tcPr>
          <w:p w14:paraId="7944C991"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77BACA4C" w14:textId="77777777" w:rsidTr="00C2301E">
        <w:trPr>
          <w:jc w:val="center"/>
        </w:trPr>
        <w:tc>
          <w:tcPr>
            <w:tcW w:w="1809" w:type="dxa"/>
            <w:vMerge/>
            <w:vAlign w:val="center"/>
          </w:tcPr>
          <w:p w14:paraId="114B350B" w14:textId="77777777" w:rsidR="00C2301E" w:rsidRPr="00B93702" w:rsidRDefault="00C2301E" w:rsidP="00C2301E">
            <w:pPr>
              <w:pStyle w:val="TAC"/>
              <w:rPr>
                <w:rFonts w:cs="Arial"/>
                <w:lang w:eastAsia="en-US"/>
              </w:rPr>
            </w:pPr>
          </w:p>
        </w:tc>
        <w:tc>
          <w:tcPr>
            <w:tcW w:w="2835" w:type="dxa"/>
            <w:vAlign w:val="center"/>
          </w:tcPr>
          <w:p w14:paraId="0D3E9980" w14:textId="5B66F421" w:rsidR="00C2301E" w:rsidRPr="00B93702" w:rsidRDefault="00C2301E" w:rsidP="00C2301E">
            <w:pPr>
              <w:pStyle w:val="TAC"/>
              <w:rPr>
                <w:rFonts w:cs="Arial"/>
                <w:lang w:eastAsia="en-US"/>
              </w:rPr>
            </w:pPr>
            <w:r w:rsidRPr="00EC34D6">
              <w:rPr>
                <w:rFonts w:cs="Arial"/>
              </w:rPr>
              <w:t>±</w:t>
            </w:r>
            <w:r>
              <w:rPr>
                <w:rFonts w:cs="Arial"/>
              </w:rPr>
              <w:t>232</w:t>
            </w:r>
            <w:r w:rsidRPr="00EC34D6">
              <w:rPr>
                <w:rFonts w:cs="Arial"/>
              </w:rPr>
              <w:t>0</w:t>
            </w:r>
          </w:p>
        </w:tc>
        <w:tc>
          <w:tcPr>
            <w:tcW w:w="3010" w:type="dxa"/>
            <w:vAlign w:val="center"/>
          </w:tcPr>
          <w:p w14:paraId="35938750"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2F8815F2" w14:textId="77777777" w:rsidTr="00C2301E">
        <w:trPr>
          <w:jc w:val="center"/>
        </w:trPr>
        <w:tc>
          <w:tcPr>
            <w:tcW w:w="1809" w:type="dxa"/>
            <w:vMerge w:val="restart"/>
            <w:vAlign w:val="center"/>
          </w:tcPr>
          <w:p w14:paraId="53EFB554" w14:textId="77777777" w:rsidR="00C2301E" w:rsidRPr="00B93702" w:rsidRDefault="00C2301E" w:rsidP="00C2301E">
            <w:pPr>
              <w:pStyle w:val="TAC"/>
              <w:rPr>
                <w:rFonts w:cs="Arial"/>
                <w:lang w:eastAsia="en-US"/>
              </w:rPr>
            </w:pPr>
            <w:r w:rsidRPr="00B93702">
              <w:rPr>
                <w:rFonts w:cs="Arial"/>
                <w:lang w:eastAsia="en-US"/>
              </w:rPr>
              <w:t>NR 25 MHz (Note 2)</w:t>
            </w:r>
          </w:p>
        </w:tc>
        <w:tc>
          <w:tcPr>
            <w:tcW w:w="2835" w:type="dxa"/>
            <w:vAlign w:val="center"/>
          </w:tcPr>
          <w:p w14:paraId="2E0C2AC3" w14:textId="69FAD24D" w:rsidR="00C2301E" w:rsidRPr="00B93702" w:rsidRDefault="00C2301E" w:rsidP="00C2301E">
            <w:pPr>
              <w:pStyle w:val="TAC"/>
              <w:rPr>
                <w:rFonts w:cs="Arial"/>
                <w:lang w:eastAsia="en-US"/>
              </w:rPr>
            </w:pPr>
            <w:r w:rsidRPr="00B93702">
              <w:rPr>
                <w:rFonts w:cs="Arial"/>
                <w:lang w:eastAsia="en-US"/>
              </w:rPr>
              <w:t>±325</w:t>
            </w:r>
          </w:p>
        </w:tc>
        <w:tc>
          <w:tcPr>
            <w:tcW w:w="3010" w:type="dxa"/>
            <w:vAlign w:val="center"/>
          </w:tcPr>
          <w:p w14:paraId="23D14D1D"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6C42BC8A" w14:textId="77777777" w:rsidTr="00C2301E">
        <w:trPr>
          <w:jc w:val="center"/>
        </w:trPr>
        <w:tc>
          <w:tcPr>
            <w:tcW w:w="1809" w:type="dxa"/>
            <w:vMerge/>
            <w:vAlign w:val="center"/>
          </w:tcPr>
          <w:p w14:paraId="12BEB88A" w14:textId="77777777" w:rsidR="00C2301E" w:rsidRPr="00B93702" w:rsidRDefault="00C2301E" w:rsidP="00C2301E">
            <w:pPr>
              <w:pStyle w:val="TAC"/>
              <w:rPr>
                <w:rFonts w:cs="Arial"/>
                <w:lang w:eastAsia="en-US"/>
              </w:rPr>
            </w:pPr>
          </w:p>
        </w:tc>
        <w:tc>
          <w:tcPr>
            <w:tcW w:w="2835" w:type="dxa"/>
            <w:vAlign w:val="center"/>
          </w:tcPr>
          <w:p w14:paraId="39BA2E85" w14:textId="5662C6E9" w:rsidR="00C2301E" w:rsidRPr="00B93702" w:rsidRDefault="00C2301E" w:rsidP="00C2301E">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14:paraId="36977A7C"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3DE51C5" w14:textId="77777777" w:rsidTr="00C2301E">
        <w:trPr>
          <w:jc w:val="center"/>
        </w:trPr>
        <w:tc>
          <w:tcPr>
            <w:tcW w:w="1809" w:type="dxa"/>
            <w:vMerge w:val="restart"/>
            <w:vAlign w:val="center"/>
          </w:tcPr>
          <w:p w14:paraId="5747DDA3" w14:textId="77777777" w:rsidR="00C2301E" w:rsidRPr="00B93702" w:rsidRDefault="00C2301E" w:rsidP="00C2301E">
            <w:pPr>
              <w:pStyle w:val="TAC"/>
              <w:rPr>
                <w:rFonts w:cs="Arial"/>
                <w:lang w:eastAsia="en-US"/>
              </w:rPr>
            </w:pPr>
            <w:r w:rsidRPr="00B93702">
              <w:rPr>
                <w:rFonts w:cs="Arial"/>
                <w:lang w:eastAsia="en-US"/>
              </w:rPr>
              <w:t>NR 30 MHz (Note 2)</w:t>
            </w:r>
          </w:p>
        </w:tc>
        <w:tc>
          <w:tcPr>
            <w:tcW w:w="2835" w:type="dxa"/>
            <w:vAlign w:val="center"/>
          </w:tcPr>
          <w:p w14:paraId="7B0E9871" w14:textId="2675CAE9" w:rsidR="00C2301E" w:rsidRPr="00B93702" w:rsidRDefault="00C2301E" w:rsidP="00C2301E">
            <w:pPr>
              <w:pStyle w:val="TAC"/>
              <w:rPr>
                <w:rFonts w:cs="Arial"/>
                <w:lang w:eastAsia="en-US"/>
              </w:rPr>
            </w:pPr>
            <w:r w:rsidRPr="00EC34D6">
              <w:rPr>
                <w:rFonts w:cs="Arial"/>
              </w:rPr>
              <w:t>±3</w:t>
            </w:r>
            <w:r>
              <w:rPr>
                <w:rFonts w:cs="Arial"/>
              </w:rPr>
              <w:t>35</w:t>
            </w:r>
          </w:p>
        </w:tc>
        <w:tc>
          <w:tcPr>
            <w:tcW w:w="3010" w:type="dxa"/>
            <w:vAlign w:val="center"/>
          </w:tcPr>
          <w:p w14:paraId="79FB2C45"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6E384997" w14:textId="77777777" w:rsidTr="00C2301E">
        <w:trPr>
          <w:jc w:val="center"/>
        </w:trPr>
        <w:tc>
          <w:tcPr>
            <w:tcW w:w="1809" w:type="dxa"/>
            <w:vMerge/>
            <w:vAlign w:val="center"/>
          </w:tcPr>
          <w:p w14:paraId="72F3D266" w14:textId="77777777" w:rsidR="00C2301E" w:rsidRPr="00B93702" w:rsidRDefault="00C2301E" w:rsidP="00C2301E">
            <w:pPr>
              <w:pStyle w:val="TAC"/>
              <w:rPr>
                <w:rFonts w:cs="Arial"/>
                <w:lang w:eastAsia="en-US"/>
              </w:rPr>
            </w:pPr>
          </w:p>
        </w:tc>
        <w:tc>
          <w:tcPr>
            <w:tcW w:w="2835" w:type="dxa"/>
            <w:vAlign w:val="center"/>
          </w:tcPr>
          <w:p w14:paraId="0EDB791C" w14:textId="0FF62690" w:rsidR="00C2301E" w:rsidRPr="00B93702" w:rsidRDefault="00C2301E" w:rsidP="00C2301E">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14:paraId="14C1E9F0"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53FD0EF4" w14:textId="77777777" w:rsidTr="00C2301E">
        <w:trPr>
          <w:jc w:val="center"/>
        </w:trPr>
        <w:tc>
          <w:tcPr>
            <w:tcW w:w="1809" w:type="dxa"/>
            <w:vMerge w:val="restart"/>
            <w:vAlign w:val="center"/>
          </w:tcPr>
          <w:p w14:paraId="006C28E9" w14:textId="77777777" w:rsidR="00C2301E" w:rsidRPr="00B93702" w:rsidRDefault="00C2301E" w:rsidP="00C2301E">
            <w:pPr>
              <w:pStyle w:val="TAC"/>
              <w:rPr>
                <w:rFonts w:cs="Arial"/>
                <w:lang w:eastAsia="en-US"/>
              </w:rPr>
            </w:pPr>
            <w:r w:rsidRPr="00B93702">
              <w:rPr>
                <w:rFonts w:cs="Arial"/>
                <w:lang w:eastAsia="en-US"/>
              </w:rPr>
              <w:t>NR 40 MHz (Note 2)</w:t>
            </w:r>
          </w:p>
        </w:tc>
        <w:tc>
          <w:tcPr>
            <w:tcW w:w="2835" w:type="dxa"/>
            <w:vAlign w:val="center"/>
          </w:tcPr>
          <w:p w14:paraId="506A1A48" w14:textId="71321496" w:rsidR="00C2301E" w:rsidRPr="00B93702" w:rsidRDefault="00C2301E" w:rsidP="00C2301E">
            <w:pPr>
              <w:pStyle w:val="TAC"/>
              <w:rPr>
                <w:rFonts w:cs="Arial"/>
                <w:lang w:eastAsia="en-US"/>
              </w:rPr>
            </w:pPr>
            <w:r w:rsidRPr="00EC34D6">
              <w:rPr>
                <w:rFonts w:cs="Arial"/>
              </w:rPr>
              <w:t>±3</w:t>
            </w:r>
            <w:r>
              <w:rPr>
                <w:rFonts w:cs="Arial"/>
              </w:rPr>
              <w:t>55</w:t>
            </w:r>
          </w:p>
        </w:tc>
        <w:tc>
          <w:tcPr>
            <w:tcW w:w="3010" w:type="dxa"/>
            <w:vAlign w:val="center"/>
          </w:tcPr>
          <w:p w14:paraId="117F195F"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46971053" w14:textId="77777777" w:rsidTr="00C2301E">
        <w:trPr>
          <w:jc w:val="center"/>
        </w:trPr>
        <w:tc>
          <w:tcPr>
            <w:tcW w:w="1809" w:type="dxa"/>
            <w:vMerge/>
            <w:vAlign w:val="center"/>
          </w:tcPr>
          <w:p w14:paraId="2E337E62" w14:textId="77777777" w:rsidR="00C2301E" w:rsidRPr="00B93702" w:rsidRDefault="00C2301E" w:rsidP="00C2301E">
            <w:pPr>
              <w:pStyle w:val="TAC"/>
              <w:rPr>
                <w:rFonts w:cs="Arial"/>
                <w:lang w:eastAsia="en-US"/>
              </w:rPr>
            </w:pPr>
          </w:p>
        </w:tc>
        <w:tc>
          <w:tcPr>
            <w:tcW w:w="2835" w:type="dxa"/>
            <w:vAlign w:val="center"/>
          </w:tcPr>
          <w:p w14:paraId="088443FB" w14:textId="7F8D2C5F" w:rsidR="00C2301E" w:rsidRPr="00B93702" w:rsidRDefault="00C2301E" w:rsidP="00C2301E">
            <w:pPr>
              <w:pStyle w:val="TAC"/>
              <w:rPr>
                <w:rFonts w:cs="Arial"/>
                <w:lang w:eastAsia="en-US"/>
              </w:rPr>
            </w:pPr>
            <w:r w:rsidRPr="00B93702">
              <w:rPr>
                <w:rFonts w:cs="Arial"/>
                <w:lang w:eastAsia="en-US"/>
              </w:rPr>
              <w:t>±2710</w:t>
            </w:r>
          </w:p>
        </w:tc>
        <w:tc>
          <w:tcPr>
            <w:tcW w:w="3010" w:type="dxa"/>
            <w:vAlign w:val="center"/>
          </w:tcPr>
          <w:p w14:paraId="5530A782"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4398C2A6" w14:textId="77777777" w:rsidTr="00C2301E">
        <w:trPr>
          <w:jc w:val="center"/>
        </w:trPr>
        <w:tc>
          <w:tcPr>
            <w:tcW w:w="1809" w:type="dxa"/>
            <w:vMerge w:val="restart"/>
            <w:vAlign w:val="center"/>
          </w:tcPr>
          <w:p w14:paraId="2C5A21C9" w14:textId="77777777" w:rsidR="00C2301E" w:rsidRPr="00B93702" w:rsidRDefault="00C2301E" w:rsidP="00C2301E">
            <w:pPr>
              <w:pStyle w:val="TAC"/>
              <w:rPr>
                <w:rFonts w:cs="Arial"/>
                <w:lang w:eastAsia="en-US"/>
              </w:rPr>
            </w:pPr>
            <w:r w:rsidRPr="00B93702">
              <w:rPr>
                <w:rFonts w:cs="Arial"/>
                <w:lang w:eastAsia="en-US"/>
              </w:rPr>
              <w:t>NR 50 MHz (Note 2)</w:t>
            </w:r>
          </w:p>
        </w:tc>
        <w:tc>
          <w:tcPr>
            <w:tcW w:w="2835" w:type="dxa"/>
            <w:vAlign w:val="center"/>
          </w:tcPr>
          <w:p w14:paraId="18CEE980" w14:textId="65EC350A" w:rsidR="00C2301E" w:rsidRPr="00B93702" w:rsidRDefault="00C2301E" w:rsidP="00C2301E">
            <w:pPr>
              <w:pStyle w:val="TAC"/>
              <w:rPr>
                <w:rFonts w:cs="Arial"/>
                <w:lang w:eastAsia="en-US"/>
              </w:rPr>
            </w:pPr>
            <w:r w:rsidRPr="00EC34D6">
              <w:rPr>
                <w:rFonts w:cs="Arial"/>
              </w:rPr>
              <w:t>±3</w:t>
            </w:r>
            <w:r>
              <w:rPr>
                <w:rFonts w:cs="Arial"/>
              </w:rPr>
              <w:t>75</w:t>
            </w:r>
          </w:p>
        </w:tc>
        <w:tc>
          <w:tcPr>
            <w:tcW w:w="3010" w:type="dxa"/>
            <w:vAlign w:val="center"/>
          </w:tcPr>
          <w:p w14:paraId="54E07FEE"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76B7F13E" w14:textId="77777777" w:rsidTr="00C2301E">
        <w:trPr>
          <w:jc w:val="center"/>
        </w:trPr>
        <w:tc>
          <w:tcPr>
            <w:tcW w:w="1809" w:type="dxa"/>
            <w:vMerge/>
            <w:vAlign w:val="center"/>
          </w:tcPr>
          <w:p w14:paraId="56703771" w14:textId="77777777" w:rsidR="00C2301E" w:rsidRPr="00B93702" w:rsidRDefault="00C2301E" w:rsidP="00C2301E">
            <w:pPr>
              <w:pStyle w:val="TAC"/>
              <w:rPr>
                <w:rFonts w:cs="Arial"/>
                <w:lang w:eastAsia="en-US"/>
              </w:rPr>
            </w:pPr>
          </w:p>
        </w:tc>
        <w:tc>
          <w:tcPr>
            <w:tcW w:w="2835" w:type="dxa"/>
            <w:vAlign w:val="center"/>
          </w:tcPr>
          <w:p w14:paraId="2A0BBB6D" w14:textId="31BBBCA4" w:rsidR="00C2301E" w:rsidRPr="00B93702" w:rsidRDefault="00C2301E" w:rsidP="00C2301E">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14:paraId="1F22021E"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65B401F2" w14:textId="77777777" w:rsidTr="00C2301E">
        <w:trPr>
          <w:jc w:val="center"/>
        </w:trPr>
        <w:tc>
          <w:tcPr>
            <w:tcW w:w="1809" w:type="dxa"/>
            <w:vMerge w:val="restart"/>
            <w:vAlign w:val="center"/>
          </w:tcPr>
          <w:p w14:paraId="09AEC825" w14:textId="77777777" w:rsidR="00C2301E" w:rsidRPr="00B93702" w:rsidRDefault="00C2301E" w:rsidP="00C2301E">
            <w:pPr>
              <w:pStyle w:val="TAC"/>
              <w:rPr>
                <w:rFonts w:cs="Arial"/>
                <w:lang w:eastAsia="en-US"/>
              </w:rPr>
            </w:pPr>
            <w:r w:rsidRPr="00B93702">
              <w:rPr>
                <w:rFonts w:cs="Arial"/>
                <w:lang w:eastAsia="en-US"/>
              </w:rPr>
              <w:t>NR 60 MHz (Note 2)</w:t>
            </w:r>
          </w:p>
        </w:tc>
        <w:tc>
          <w:tcPr>
            <w:tcW w:w="2835" w:type="dxa"/>
            <w:vAlign w:val="center"/>
          </w:tcPr>
          <w:p w14:paraId="1140E738" w14:textId="0A40AAA9" w:rsidR="00C2301E" w:rsidRPr="00B93702" w:rsidRDefault="00C2301E" w:rsidP="00C2301E">
            <w:pPr>
              <w:pStyle w:val="TAC"/>
              <w:rPr>
                <w:rFonts w:cs="Arial"/>
                <w:lang w:eastAsia="en-US"/>
              </w:rPr>
            </w:pPr>
            <w:r w:rsidRPr="00EC34D6">
              <w:rPr>
                <w:rFonts w:cs="Arial"/>
              </w:rPr>
              <w:t>±3</w:t>
            </w:r>
            <w:r>
              <w:rPr>
                <w:rFonts w:cs="Arial"/>
              </w:rPr>
              <w:t>9</w:t>
            </w:r>
            <w:r w:rsidRPr="00EC34D6">
              <w:rPr>
                <w:rFonts w:cs="Arial"/>
              </w:rPr>
              <w:t>5</w:t>
            </w:r>
          </w:p>
        </w:tc>
        <w:tc>
          <w:tcPr>
            <w:tcW w:w="3010" w:type="dxa"/>
            <w:vAlign w:val="center"/>
          </w:tcPr>
          <w:p w14:paraId="01F31688"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7DA3823E" w14:textId="77777777" w:rsidTr="00C2301E">
        <w:trPr>
          <w:jc w:val="center"/>
        </w:trPr>
        <w:tc>
          <w:tcPr>
            <w:tcW w:w="1809" w:type="dxa"/>
            <w:vMerge/>
            <w:vAlign w:val="center"/>
          </w:tcPr>
          <w:p w14:paraId="45BB9701" w14:textId="77777777" w:rsidR="00C2301E" w:rsidRPr="00B93702" w:rsidRDefault="00C2301E" w:rsidP="00C2301E">
            <w:pPr>
              <w:pStyle w:val="TAC"/>
              <w:rPr>
                <w:rFonts w:cs="Arial"/>
                <w:lang w:eastAsia="en-US"/>
              </w:rPr>
            </w:pPr>
          </w:p>
        </w:tc>
        <w:tc>
          <w:tcPr>
            <w:tcW w:w="2835" w:type="dxa"/>
            <w:vAlign w:val="center"/>
          </w:tcPr>
          <w:p w14:paraId="489CD608" w14:textId="6DDFC905" w:rsidR="00C2301E" w:rsidRPr="00B93702" w:rsidRDefault="00C2301E" w:rsidP="00C2301E">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14:paraId="43CBD47C"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48F14F8E" w14:textId="77777777" w:rsidTr="00C2301E">
        <w:trPr>
          <w:jc w:val="center"/>
        </w:trPr>
        <w:tc>
          <w:tcPr>
            <w:tcW w:w="1809" w:type="dxa"/>
            <w:vMerge w:val="restart"/>
            <w:vAlign w:val="center"/>
          </w:tcPr>
          <w:p w14:paraId="04C885A1" w14:textId="77777777" w:rsidR="00C2301E" w:rsidRPr="00B93702" w:rsidRDefault="00C2301E" w:rsidP="00C2301E">
            <w:pPr>
              <w:pStyle w:val="TAC"/>
              <w:rPr>
                <w:rFonts w:cs="Arial"/>
                <w:lang w:eastAsia="en-US"/>
              </w:rPr>
            </w:pPr>
            <w:r w:rsidRPr="00B93702">
              <w:rPr>
                <w:rFonts w:cs="Arial"/>
                <w:lang w:eastAsia="en-US"/>
              </w:rPr>
              <w:t>NR 70 MHz (Note 2)</w:t>
            </w:r>
          </w:p>
        </w:tc>
        <w:tc>
          <w:tcPr>
            <w:tcW w:w="2835" w:type="dxa"/>
            <w:vAlign w:val="center"/>
          </w:tcPr>
          <w:p w14:paraId="1BBB23C5" w14:textId="3D2FA46D" w:rsidR="00C2301E" w:rsidRPr="00B93702" w:rsidRDefault="00C2301E" w:rsidP="00C2301E">
            <w:pPr>
              <w:pStyle w:val="TAC"/>
              <w:rPr>
                <w:rFonts w:cs="Arial"/>
                <w:lang w:eastAsia="en-US"/>
              </w:rPr>
            </w:pPr>
            <w:r w:rsidRPr="00EC34D6">
              <w:rPr>
                <w:rFonts w:cs="Arial"/>
              </w:rPr>
              <w:t>±4</w:t>
            </w:r>
            <w:r>
              <w:rPr>
                <w:rFonts w:cs="Arial"/>
              </w:rPr>
              <w:t>15</w:t>
            </w:r>
          </w:p>
        </w:tc>
        <w:tc>
          <w:tcPr>
            <w:tcW w:w="3010" w:type="dxa"/>
            <w:vAlign w:val="center"/>
          </w:tcPr>
          <w:p w14:paraId="7557EB78"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4975A219" w14:textId="77777777" w:rsidTr="00C2301E">
        <w:trPr>
          <w:jc w:val="center"/>
        </w:trPr>
        <w:tc>
          <w:tcPr>
            <w:tcW w:w="1809" w:type="dxa"/>
            <w:vMerge/>
            <w:vAlign w:val="center"/>
          </w:tcPr>
          <w:p w14:paraId="6C85E941" w14:textId="77777777" w:rsidR="00C2301E" w:rsidRPr="00B93702" w:rsidRDefault="00C2301E" w:rsidP="00C2301E">
            <w:pPr>
              <w:pStyle w:val="TAC"/>
              <w:rPr>
                <w:rFonts w:cs="Arial"/>
                <w:lang w:eastAsia="en-US"/>
              </w:rPr>
            </w:pPr>
          </w:p>
        </w:tc>
        <w:tc>
          <w:tcPr>
            <w:tcW w:w="2835" w:type="dxa"/>
            <w:vAlign w:val="center"/>
          </w:tcPr>
          <w:p w14:paraId="68524751" w14:textId="67C3BABE" w:rsidR="00C2301E" w:rsidRPr="00B93702" w:rsidRDefault="00C2301E" w:rsidP="00C2301E">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14:paraId="3786CD10"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BFE05F8" w14:textId="77777777" w:rsidTr="00C2301E">
        <w:trPr>
          <w:jc w:val="center"/>
        </w:trPr>
        <w:tc>
          <w:tcPr>
            <w:tcW w:w="1809" w:type="dxa"/>
            <w:vMerge w:val="restart"/>
            <w:vAlign w:val="center"/>
          </w:tcPr>
          <w:p w14:paraId="40D87744" w14:textId="77777777" w:rsidR="00C2301E" w:rsidRPr="00B93702" w:rsidRDefault="00C2301E" w:rsidP="00C2301E">
            <w:pPr>
              <w:pStyle w:val="TAC"/>
              <w:rPr>
                <w:rFonts w:cs="Arial"/>
                <w:lang w:eastAsia="en-US"/>
              </w:rPr>
            </w:pPr>
            <w:r w:rsidRPr="00B93702">
              <w:rPr>
                <w:rFonts w:cs="Arial"/>
                <w:lang w:eastAsia="en-US"/>
              </w:rPr>
              <w:lastRenderedPageBreak/>
              <w:t>NR 80 MHz (Note 2)</w:t>
            </w:r>
          </w:p>
        </w:tc>
        <w:tc>
          <w:tcPr>
            <w:tcW w:w="2835" w:type="dxa"/>
            <w:vAlign w:val="center"/>
          </w:tcPr>
          <w:p w14:paraId="4B6451E8" w14:textId="5AE0005C" w:rsidR="00C2301E" w:rsidRPr="00B93702" w:rsidRDefault="00C2301E" w:rsidP="00C2301E">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vAlign w:val="center"/>
          </w:tcPr>
          <w:p w14:paraId="62A701D4"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3AB59C4E" w14:textId="77777777" w:rsidTr="00C2301E">
        <w:trPr>
          <w:jc w:val="center"/>
        </w:trPr>
        <w:tc>
          <w:tcPr>
            <w:tcW w:w="1809" w:type="dxa"/>
            <w:vMerge/>
            <w:vAlign w:val="center"/>
          </w:tcPr>
          <w:p w14:paraId="1B37E0C6" w14:textId="77777777" w:rsidR="00C2301E" w:rsidRPr="00B93702" w:rsidRDefault="00C2301E" w:rsidP="00C2301E">
            <w:pPr>
              <w:pStyle w:val="TAC"/>
              <w:rPr>
                <w:rFonts w:cs="Arial"/>
                <w:lang w:eastAsia="en-US"/>
              </w:rPr>
            </w:pPr>
          </w:p>
        </w:tc>
        <w:tc>
          <w:tcPr>
            <w:tcW w:w="2835" w:type="dxa"/>
            <w:vAlign w:val="center"/>
          </w:tcPr>
          <w:p w14:paraId="49B6D210" w14:textId="5E7AB47E" w:rsidR="00C2301E" w:rsidRPr="00B93702" w:rsidRDefault="00C2301E" w:rsidP="00C2301E">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14:paraId="05A58A41"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62671FDC" w14:textId="77777777" w:rsidTr="00C2301E">
        <w:trPr>
          <w:jc w:val="center"/>
        </w:trPr>
        <w:tc>
          <w:tcPr>
            <w:tcW w:w="1809" w:type="dxa"/>
            <w:vMerge w:val="restart"/>
            <w:vAlign w:val="center"/>
          </w:tcPr>
          <w:p w14:paraId="643A3B1E" w14:textId="77777777" w:rsidR="00C2301E" w:rsidRPr="00B93702" w:rsidRDefault="00C2301E" w:rsidP="00C2301E">
            <w:pPr>
              <w:pStyle w:val="TAC"/>
              <w:rPr>
                <w:rFonts w:cs="Arial"/>
                <w:lang w:eastAsia="en-US"/>
              </w:rPr>
            </w:pPr>
            <w:r w:rsidRPr="00B93702">
              <w:rPr>
                <w:rFonts w:cs="Arial"/>
                <w:lang w:eastAsia="en-US"/>
              </w:rPr>
              <w:t>NR 90 MHz (Note 2)</w:t>
            </w:r>
          </w:p>
        </w:tc>
        <w:tc>
          <w:tcPr>
            <w:tcW w:w="2835" w:type="dxa"/>
            <w:vAlign w:val="center"/>
          </w:tcPr>
          <w:p w14:paraId="28FAE57C" w14:textId="246B3545" w:rsidR="00C2301E" w:rsidRPr="00B93702" w:rsidRDefault="00C2301E" w:rsidP="00C2301E">
            <w:pPr>
              <w:pStyle w:val="TAC"/>
              <w:rPr>
                <w:rFonts w:cs="Arial"/>
                <w:lang w:eastAsia="en-US"/>
              </w:rPr>
            </w:pPr>
            <w:r w:rsidRPr="00EC34D6">
              <w:rPr>
                <w:rFonts w:cs="Arial"/>
              </w:rPr>
              <w:t>±3</w:t>
            </w:r>
            <w:r>
              <w:rPr>
                <w:rFonts w:cs="Arial"/>
              </w:rPr>
              <w:t>65</w:t>
            </w:r>
          </w:p>
        </w:tc>
        <w:tc>
          <w:tcPr>
            <w:tcW w:w="3010" w:type="dxa"/>
            <w:vAlign w:val="center"/>
          </w:tcPr>
          <w:p w14:paraId="3C429BFD"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2EF91706" w14:textId="77777777" w:rsidTr="00C2301E">
        <w:trPr>
          <w:jc w:val="center"/>
        </w:trPr>
        <w:tc>
          <w:tcPr>
            <w:tcW w:w="1809" w:type="dxa"/>
            <w:vMerge/>
            <w:vAlign w:val="center"/>
          </w:tcPr>
          <w:p w14:paraId="293E2ACB" w14:textId="77777777" w:rsidR="00C2301E" w:rsidRPr="00B93702" w:rsidRDefault="00C2301E" w:rsidP="00C2301E">
            <w:pPr>
              <w:pStyle w:val="TAC"/>
              <w:rPr>
                <w:rFonts w:cs="Arial"/>
                <w:lang w:eastAsia="en-US"/>
              </w:rPr>
            </w:pPr>
          </w:p>
        </w:tc>
        <w:tc>
          <w:tcPr>
            <w:tcW w:w="2835" w:type="dxa"/>
            <w:vAlign w:val="center"/>
          </w:tcPr>
          <w:p w14:paraId="50FC687D" w14:textId="3FE75655" w:rsidR="00C2301E" w:rsidRPr="00B93702" w:rsidRDefault="00C2301E" w:rsidP="00C2301E">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14:paraId="7E416CD5"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B894633" w14:textId="77777777" w:rsidTr="00C2301E">
        <w:trPr>
          <w:jc w:val="center"/>
        </w:trPr>
        <w:tc>
          <w:tcPr>
            <w:tcW w:w="1809" w:type="dxa"/>
            <w:vMerge w:val="restart"/>
            <w:vAlign w:val="center"/>
          </w:tcPr>
          <w:p w14:paraId="24F50D89" w14:textId="77777777" w:rsidR="00C2301E" w:rsidRPr="00B93702" w:rsidRDefault="00C2301E" w:rsidP="00C2301E">
            <w:pPr>
              <w:pStyle w:val="TAC"/>
              <w:rPr>
                <w:rFonts w:cs="Arial"/>
                <w:lang w:eastAsia="en-US"/>
              </w:rPr>
            </w:pPr>
            <w:r w:rsidRPr="00B93702">
              <w:rPr>
                <w:rFonts w:cs="Arial"/>
                <w:lang w:eastAsia="en-US"/>
              </w:rPr>
              <w:t>NR 100 MHz (Note 2)</w:t>
            </w:r>
          </w:p>
        </w:tc>
        <w:tc>
          <w:tcPr>
            <w:tcW w:w="2835" w:type="dxa"/>
            <w:vAlign w:val="center"/>
          </w:tcPr>
          <w:p w14:paraId="6814F7C4" w14:textId="28E7D28C" w:rsidR="00C2301E" w:rsidRPr="00B93702" w:rsidRDefault="00C2301E" w:rsidP="00C2301E">
            <w:pPr>
              <w:pStyle w:val="TAC"/>
              <w:rPr>
                <w:rFonts w:cs="Arial"/>
                <w:lang w:eastAsia="en-US"/>
              </w:rPr>
            </w:pPr>
            <w:r w:rsidRPr="00EC34D6">
              <w:rPr>
                <w:rFonts w:cs="Arial"/>
              </w:rPr>
              <w:t>±3</w:t>
            </w:r>
            <w:r>
              <w:rPr>
                <w:rFonts w:cs="Arial"/>
              </w:rPr>
              <w:t>85</w:t>
            </w:r>
          </w:p>
        </w:tc>
        <w:tc>
          <w:tcPr>
            <w:tcW w:w="3010" w:type="dxa"/>
            <w:vAlign w:val="center"/>
          </w:tcPr>
          <w:p w14:paraId="0772007C"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0DDC59A9" w14:textId="77777777" w:rsidTr="00C2301E">
        <w:trPr>
          <w:jc w:val="center"/>
        </w:trPr>
        <w:tc>
          <w:tcPr>
            <w:tcW w:w="1809" w:type="dxa"/>
            <w:vMerge/>
            <w:vAlign w:val="center"/>
          </w:tcPr>
          <w:p w14:paraId="1C56F25D" w14:textId="77777777" w:rsidR="00C2301E" w:rsidRPr="00B93702" w:rsidRDefault="00C2301E" w:rsidP="00C2301E">
            <w:pPr>
              <w:pStyle w:val="TAC"/>
              <w:rPr>
                <w:rFonts w:cs="Arial"/>
                <w:lang w:eastAsia="en-US"/>
              </w:rPr>
            </w:pPr>
          </w:p>
        </w:tc>
        <w:tc>
          <w:tcPr>
            <w:tcW w:w="2835" w:type="dxa"/>
            <w:vAlign w:val="center"/>
          </w:tcPr>
          <w:p w14:paraId="4E9C9979" w14:textId="60850C44" w:rsidR="00C2301E" w:rsidRPr="00B93702" w:rsidRDefault="00C2301E" w:rsidP="00C2301E">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14:paraId="68B89FEE"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221749C" w14:textId="77777777" w:rsidTr="00C2301E">
        <w:trPr>
          <w:jc w:val="center"/>
        </w:trPr>
        <w:tc>
          <w:tcPr>
            <w:tcW w:w="7654" w:type="dxa"/>
            <w:gridSpan w:val="3"/>
          </w:tcPr>
          <w:p w14:paraId="596866F5" w14:textId="77777777" w:rsidR="00C2301E" w:rsidRPr="00B93702" w:rsidRDefault="00C2301E" w:rsidP="00C2301E">
            <w:pPr>
              <w:pStyle w:val="TAN"/>
              <w:rPr>
                <w:lang w:eastAsia="en-US"/>
              </w:rPr>
            </w:pPr>
            <w:r w:rsidRPr="00B93702">
              <w:rPr>
                <w:lang w:eastAsia="en-US"/>
              </w:rPr>
              <w:t>NOTE 1:</w:t>
            </w:r>
            <w:r w:rsidRPr="00B93702">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1542B88C" w14:textId="77777777" w:rsidR="00C2301E" w:rsidRPr="00B93702" w:rsidRDefault="00C2301E" w:rsidP="00C2301E">
            <w:pPr>
              <w:pStyle w:val="TAN"/>
            </w:pPr>
            <w:r w:rsidRPr="00B93702">
              <w:rPr>
                <w:lang w:eastAsia="en-US"/>
              </w:rPr>
              <w:t>NOTE 2:</w:t>
            </w:r>
            <w:r w:rsidRPr="00B93702">
              <w:rPr>
                <w:lang w:eastAsia="en-US"/>
              </w:rPr>
              <w:tab/>
              <w:t>This requirement shall apply only for an E-UTRA FRC A1-3 or NR G-FRC mapped to the frequency range at the channel edge adjacent to the interfering signals.</w:t>
            </w:r>
            <w:r w:rsidRPr="00B93702">
              <w:t xml:space="preserve"> </w:t>
            </w:r>
          </w:p>
          <w:p w14:paraId="3BAE89C8" w14:textId="77777777" w:rsidR="00C2301E" w:rsidRPr="00B93702" w:rsidRDefault="00C2301E" w:rsidP="00C2301E">
            <w:pPr>
              <w:pStyle w:val="TAN"/>
            </w:pPr>
            <w:r w:rsidRPr="00B93702">
              <w:t>NOTE 3:</w:t>
            </w:r>
            <w:r w:rsidRPr="00B93702">
              <w:tab/>
              <w:t>The frequency offset shall be adjusted to accommodate the IMD product to fall in the NB-IoT RB for NB-IoT in-band/guard band operation.</w:t>
            </w:r>
          </w:p>
          <w:p w14:paraId="31E89CF7" w14:textId="77777777" w:rsidR="00C2301E" w:rsidRPr="00B93702" w:rsidRDefault="00C2301E" w:rsidP="00C2301E">
            <w:pPr>
              <w:pStyle w:val="TAN"/>
            </w:pPr>
            <w:r w:rsidRPr="00B93702">
              <w:t>NOTE 4:</w:t>
            </w:r>
            <w:r w:rsidRPr="00B93702">
              <w:tab/>
              <w:t>The frequency offset shall be adjusted to accommodate the IMD product to fall in the NB-IoT RB for NB-IoT in-band/guard band operation.</w:t>
            </w:r>
          </w:p>
          <w:p w14:paraId="43DA8B5E" w14:textId="77777777" w:rsidR="00C2301E" w:rsidRPr="00B93702" w:rsidRDefault="00C2301E" w:rsidP="00C2301E">
            <w:pPr>
              <w:pStyle w:val="TAN"/>
              <w:rPr>
                <w:lang w:eastAsia="en-US"/>
              </w:rPr>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488347E2" w14:textId="77777777" w:rsidR="002F6B1E" w:rsidRPr="00B93702" w:rsidRDefault="002F6B1E" w:rsidP="002F6B1E"/>
    <w:p w14:paraId="6F698051" w14:textId="77777777" w:rsidR="002F6B1E" w:rsidRPr="00B93702" w:rsidRDefault="002F6B1E" w:rsidP="00F311C8">
      <w:pPr>
        <w:pStyle w:val="Heading4"/>
      </w:pPr>
      <w:bookmarkStart w:id="833" w:name="_Toc21098154"/>
      <w:bookmarkStart w:id="834" w:name="_Toc29765716"/>
      <w:r w:rsidRPr="00B93702">
        <w:t>7.7.5.3</w:t>
      </w:r>
      <w:r w:rsidRPr="00B93702">
        <w:tab/>
        <w:t>Additional narrowband intermodulation test requirement for GSM/EDGE</w:t>
      </w:r>
      <w:bookmarkEnd w:id="833"/>
      <w:bookmarkEnd w:id="834"/>
    </w:p>
    <w:p w14:paraId="3D6C8DC0" w14:textId="77777777" w:rsidR="002F6B1E" w:rsidRPr="00B93702" w:rsidRDefault="002F6B1E" w:rsidP="002F6B1E">
      <w:r w:rsidRPr="00B93702">
        <w:t>The GSM/EDGE MC-BTS receiver intermodulation test requirements are stated in TS 51.021 [11], applicable parts of subclause 7.7, shall apply for GSM/EDGE carriers.</w:t>
      </w:r>
    </w:p>
    <w:p w14:paraId="0886CF00" w14:textId="77777777" w:rsidR="002F6B1E" w:rsidRPr="00B93702" w:rsidRDefault="002F6B1E" w:rsidP="002F6B1E">
      <w:r w:rsidRPr="00B93702">
        <w:t>The conditions specified in TS 45.005 [</w:t>
      </w:r>
      <w:r w:rsidR="00C50614" w:rsidRPr="00B93702">
        <w:t>6</w:t>
      </w:r>
      <w:r w:rsidRPr="00B93702">
        <w:t>], Annex P.2.2 apply for the GSM/EDGE intermodulation requirement.</w:t>
      </w:r>
    </w:p>
    <w:p w14:paraId="36BFFB15" w14:textId="77777777" w:rsidR="00A26C61" w:rsidRPr="00B93702" w:rsidRDefault="00A26C61" w:rsidP="00F311C8">
      <w:pPr>
        <w:pStyle w:val="Heading2"/>
      </w:pPr>
      <w:bookmarkStart w:id="835" w:name="_Toc21098155"/>
      <w:bookmarkStart w:id="836" w:name="_Toc29765717"/>
      <w:r w:rsidRPr="00B93702">
        <w:t>7.8</w:t>
      </w:r>
      <w:r w:rsidRPr="00B93702">
        <w:tab/>
        <w:t>In-channel selectivity</w:t>
      </w:r>
      <w:bookmarkEnd w:id="835"/>
      <w:bookmarkEnd w:id="836"/>
    </w:p>
    <w:p w14:paraId="7E10246D" w14:textId="77777777" w:rsidR="008F5BA6" w:rsidRPr="00B93702" w:rsidRDefault="008F5BA6" w:rsidP="00F311C8">
      <w:pPr>
        <w:pStyle w:val="Heading3"/>
      </w:pPr>
      <w:bookmarkStart w:id="837" w:name="_Toc21098156"/>
      <w:bookmarkStart w:id="838" w:name="_Toc29765718"/>
      <w:r w:rsidRPr="00B93702">
        <w:t>7.8.1</w:t>
      </w:r>
      <w:r w:rsidRPr="00B93702">
        <w:tab/>
        <w:t>Definition and applicability</w:t>
      </w:r>
      <w:bookmarkEnd w:id="837"/>
      <w:bookmarkEnd w:id="838"/>
    </w:p>
    <w:p w14:paraId="4C525498" w14:textId="77777777" w:rsidR="008F5BA6" w:rsidRPr="00B93702" w:rsidRDefault="008F5BA6" w:rsidP="008F5BA6">
      <w:r w:rsidRPr="00B93702">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B93702">
        <w:t xml:space="preserve">NR, </w:t>
      </w:r>
      <w:r w:rsidRPr="00B93702">
        <w:t xml:space="preserve">E-UTRA carriers </w:t>
      </w:r>
      <w:r w:rsidR="002F6EF4" w:rsidRPr="00B93702">
        <w:t>and NB-IoT in-band operation carrier</w:t>
      </w:r>
      <w:r w:rsidRPr="00B93702">
        <w:t>.</w:t>
      </w:r>
    </w:p>
    <w:p w14:paraId="0D8433BF" w14:textId="77777777" w:rsidR="008F5BA6" w:rsidRPr="00B93702" w:rsidRDefault="008F5BA6" w:rsidP="00F311C8">
      <w:pPr>
        <w:pStyle w:val="Heading3"/>
      </w:pPr>
      <w:bookmarkStart w:id="839" w:name="_Toc21098157"/>
      <w:bookmarkStart w:id="840" w:name="_Toc29765719"/>
      <w:r w:rsidRPr="00B93702">
        <w:t>7.8.2</w:t>
      </w:r>
      <w:r w:rsidRPr="00B93702">
        <w:tab/>
      </w:r>
      <w:r w:rsidR="00DB7FF2" w:rsidRPr="00B93702">
        <w:t>Minimum requirement</w:t>
      </w:r>
      <w:bookmarkEnd w:id="839"/>
      <w:bookmarkEnd w:id="840"/>
    </w:p>
    <w:p w14:paraId="23C1E8C6" w14:textId="77777777" w:rsidR="008F5BA6" w:rsidRPr="00B93702" w:rsidRDefault="008F5BA6" w:rsidP="008F5BA6">
      <w:r w:rsidRPr="00B93702">
        <w:t>The minimum requirement is in TS 37.104 [2] subclause 7.8.1.</w:t>
      </w:r>
    </w:p>
    <w:p w14:paraId="610BCB38" w14:textId="77777777" w:rsidR="008F5BA6" w:rsidRPr="00B93702" w:rsidRDefault="008F5BA6" w:rsidP="00F311C8">
      <w:pPr>
        <w:pStyle w:val="Heading3"/>
      </w:pPr>
      <w:bookmarkStart w:id="841" w:name="_Toc21098158"/>
      <w:bookmarkStart w:id="842" w:name="_Toc29765720"/>
      <w:r w:rsidRPr="00B93702">
        <w:t>7.8.3</w:t>
      </w:r>
      <w:r w:rsidRPr="00B93702">
        <w:tab/>
        <w:t>Test purpose</w:t>
      </w:r>
      <w:bookmarkEnd w:id="841"/>
      <w:bookmarkEnd w:id="842"/>
    </w:p>
    <w:p w14:paraId="1C8014A3" w14:textId="77777777" w:rsidR="008F5BA6" w:rsidRPr="00B93702" w:rsidRDefault="008F5BA6" w:rsidP="008F5BA6">
      <w:r w:rsidRPr="00B93702">
        <w:t>The purpose of this test is to verify the BS receiver ability to suppress the IQ leakage.</w:t>
      </w:r>
    </w:p>
    <w:p w14:paraId="78A47D44" w14:textId="77777777" w:rsidR="008F5BA6" w:rsidRPr="00B93702" w:rsidRDefault="008F5BA6" w:rsidP="00F311C8">
      <w:pPr>
        <w:pStyle w:val="Heading3"/>
      </w:pPr>
      <w:bookmarkStart w:id="843" w:name="_Toc21098159"/>
      <w:bookmarkStart w:id="844" w:name="_Toc29765721"/>
      <w:r w:rsidRPr="00B93702">
        <w:t>7.8.4</w:t>
      </w:r>
      <w:r w:rsidRPr="00B93702">
        <w:tab/>
        <w:t>Method of testing</w:t>
      </w:r>
      <w:bookmarkEnd w:id="843"/>
      <w:bookmarkEnd w:id="844"/>
    </w:p>
    <w:p w14:paraId="5966818D" w14:textId="77777777" w:rsidR="004F12B9" w:rsidRPr="00B93702" w:rsidRDefault="004F12B9" w:rsidP="004F12B9">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14:paraId="4C84F522" w14:textId="77777777" w:rsidR="006D1BBF" w:rsidRPr="00B93702" w:rsidRDefault="00D75E25" w:rsidP="006D1BBF">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7.4.4.</w:t>
      </w:r>
    </w:p>
    <w:p w14:paraId="23BCFD4F" w14:textId="77777777" w:rsidR="004F12B9" w:rsidRPr="00B93702" w:rsidRDefault="006D1BBF" w:rsidP="006D1BBF">
      <w:pPr>
        <w:pStyle w:val="B10"/>
      </w:pPr>
      <w:r w:rsidRPr="00B93702">
        <w:t>-</w:t>
      </w:r>
      <w:r w:rsidRPr="00B93702">
        <w:tab/>
        <w:t>For references to TS 38.141-1 [26], the method of test is specified in TS 38.141-1 [26], subclause 7.8.4.</w:t>
      </w:r>
    </w:p>
    <w:p w14:paraId="244E7F04" w14:textId="77777777" w:rsidR="006F42EF" w:rsidRPr="00B93702" w:rsidRDefault="006F42EF" w:rsidP="006F42EF">
      <w:r w:rsidRPr="00B93702">
        <w:t>In addition, for a multi-band capable BS, the following step shall apply</w:t>
      </w:r>
      <w:r w:rsidR="00B16C24" w:rsidRPr="00B93702">
        <w:t>:</w:t>
      </w:r>
    </w:p>
    <w:p w14:paraId="726B8295" w14:textId="77777777" w:rsidR="006F42EF" w:rsidRPr="00B93702" w:rsidRDefault="004971E5" w:rsidP="006F42EF">
      <w:pPr>
        <w:pStyle w:val="B10"/>
      </w:pPr>
      <w:r w:rsidRPr="00B93702">
        <w:t>-</w:t>
      </w:r>
      <w:r w:rsidRPr="00B93702">
        <w:tab/>
        <w:t>For multi-band capable BS and single band tests, repeat the tests per involved band with no carrier activated in the other band.</w:t>
      </w:r>
      <w:r w:rsidR="00C23C7B" w:rsidRPr="00B93702">
        <w:t xml:space="preserve"> </w:t>
      </w:r>
      <w:r w:rsidR="006F42EF" w:rsidRPr="00B93702">
        <w:t>For multi-band capable BS with separate antenna connector, the antenna connector not being under test shall be terminated.</w:t>
      </w:r>
    </w:p>
    <w:p w14:paraId="217D8EEF" w14:textId="77777777" w:rsidR="008F5BA6" w:rsidRPr="00B93702" w:rsidRDefault="008F5BA6" w:rsidP="00F311C8">
      <w:pPr>
        <w:pStyle w:val="Heading3"/>
      </w:pPr>
      <w:bookmarkStart w:id="845" w:name="_Toc21098160"/>
      <w:bookmarkStart w:id="846" w:name="_Toc29765722"/>
      <w:r w:rsidRPr="00B93702">
        <w:t>7.8.5</w:t>
      </w:r>
      <w:r w:rsidRPr="00B93702">
        <w:tab/>
      </w:r>
      <w:r w:rsidR="00DB7FF2" w:rsidRPr="00B93702">
        <w:t>Test requirement</w:t>
      </w:r>
      <w:r w:rsidRPr="00B93702">
        <w:t>s</w:t>
      </w:r>
      <w:bookmarkEnd w:id="845"/>
      <w:bookmarkEnd w:id="846"/>
    </w:p>
    <w:p w14:paraId="68E12397" w14:textId="77777777" w:rsidR="00A26C61" w:rsidRPr="00B93702" w:rsidRDefault="008F5BA6" w:rsidP="00E46B59">
      <w:r w:rsidRPr="00B93702">
        <w:t>The test requirements are in TS 36.141</w:t>
      </w:r>
      <w:r w:rsidR="00AB74E3" w:rsidRPr="00B93702">
        <w:t xml:space="preserve"> [9]</w:t>
      </w:r>
      <w:r w:rsidRPr="00B93702">
        <w:t>, subclause 7.4.5</w:t>
      </w:r>
      <w:r w:rsidR="006D1BBF" w:rsidRPr="00B93702">
        <w:t xml:space="preserve"> and in TS 38.141-1 [26], subclause 7.8.5</w:t>
      </w:r>
      <w:r w:rsidRPr="00B93702">
        <w:t>.</w:t>
      </w:r>
    </w:p>
    <w:p w14:paraId="201F3D9C" w14:textId="77777777" w:rsidR="0012070E" w:rsidRPr="00B93702" w:rsidRDefault="0012070E" w:rsidP="00F311C8">
      <w:pPr>
        <w:pStyle w:val="Heading1"/>
      </w:pPr>
      <w:bookmarkStart w:id="847" w:name="_Toc21098161"/>
      <w:bookmarkStart w:id="848" w:name="historyclause"/>
      <w:bookmarkStart w:id="849" w:name="_Toc29765723"/>
      <w:r w:rsidRPr="00B93702">
        <w:lastRenderedPageBreak/>
        <w:t>8</w:t>
      </w:r>
      <w:r w:rsidRPr="00B93702">
        <w:tab/>
        <w:t>Performance requirements</w:t>
      </w:r>
      <w:bookmarkEnd w:id="847"/>
      <w:bookmarkEnd w:id="849"/>
    </w:p>
    <w:p w14:paraId="698B56C5" w14:textId="77777777" w:rsidR="0012070E" w:rsidRPr="00B93702" w:rsidRDefault="00E46B59" w:rsidP="0012070E">
      <w:r w:rsidRPr="00B93702">
        <w:t>Void</w:t>
      </w:r>
    </w:p>
    <w:p w14:paraId="218CC040" w14:textId="77777777" w:rsidR="005F0157" w:rsidRPr="00B93702" w:rsidRDefault="00F455C8" w:rsidP="00F455C8">
      <w:pPr>
        <w:pStyle w:val="Heading8"/>
      </w:pPr>
      <w:r w:rsidRPr="00B93702">
        <w:br w:type="page"/>
      </w:r>
      <w:bookmarkStart w:id="850" w:name="_Toc21098162"/>
      <w:bookmarkStart w:id="851" w:name="_Toc29765724"/>
      <w:r w:rsidR="005F0157" w:rsidRPr="00B93702">
        <w:lastRenderedPageBreak/>
        <w:t>Annex A (normative):</w:t>
      </w:r>
      <w:r w:rsidRPr="00B93702">
        <w:br/>
      </w:r>
      <w:r w:rsidR="005F0157" w:rsidRPr="00B93702">
        <w:t>Characteristics of interfering signals</w:t>
      </w:r>
      <w:bookmarkEnd w:id="850"/>
      <w:bookmarkEnd w:id="851"/>
      <w:r w:rsidR="00C462C9" w:rsidRPr="00B93702">
        <w:t xml:space="preserve"> </w:t>
      </w:r>
    </w:p>
    <w:p w14:paraId="2FB81451" w14:textId="77777777" w:rsidR="00200D14" w:rsidRPr="00B93702" w:rsidRDefault="00200D14" w:rsidP="00F311C8">
      <w:pPr>
        <w:pStyle w:val="Heading1"/>
      </w:pPr>
      <w:bookmarkStart w:id="852" w:name="_Toc21098163"/>
      <w:bookmarkStart w:id="853" w:name="_Toc29765725"/>
      <w:r w:rsidRPr="00B93702">
        <w:t>A.1</w:t>
      </w:r>
      <w:r w:rsidRPr="00B93702">
        <w:tab/>
        <w:t>UTRA FDD interfering signal</w:t>
      </w:r>
      <w:bookmarkEnd w:id="852"/>
      <w:bookmarkEnd w:id="853"/>
    </w:p>
    <w:p w14:paraId="43F042B0" w14:textId="77777777" w:rsidR="00200D14" w:rsidRPr="00B93702" w:rsidRDefault="00200D14" w:rsidP="00200D14">
      <w:r w:rsidRPr="00B9370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733B3CEA" w14:textId="77777777" w:rsidR="00200D14" w:rsidRPr="00B93702" w:rsidRDefault="00200D14" w:rsidP="0048036E">
      <w:pPr>
        <w:pStyle w:val="TH"/>
      </w:pPr>
      <w:r w:rsidRPr="00B9370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B93702" w:rsidRPr="00B93702" w14:paraId="28F35986" w14:textId="77777777">
        <w:trPr>
          <w:jc w:val="center"/>
        </w:trPr>
        <w:tc>
          <w:tcPr>
            <w:tcW w:w="1384" w:type="dxa"/>
          </w:tcPr>
          <w:p w14:paraId="429CDB30" w14:textId="77777777" w:rsidR="00200D14" w:rsidRPr="00B93702" w:rsidRDefault="00200D14" w:rsidP="003819FB">
            <w:pPr>
              <w:pStyle w:val="TAH"/>
              <w:rPr>
                <w:rFonts w:cs="Arial"/>
                <w:lang w:eastAsia="en-US"/>
              </w:rPr>
            </w:pPr>
            <w:r w:rsidRPr="00B93702">
              <w:rPr>
                <w:rFonts w:cs="Arial"/>
                <w:lang w:eastAsia="en-US"/>
              </w:rPr>
              <w:t>Channel</w:t>
            </w:r>
          </w:p>
        </w:tc>
        <w:tc>
          <w:tcPr>
            <w:tcW w:w="1408" w:type="dxa"/>
          </w:tcPr>
          <w:p w14:paraId="169195C9" w14:textId="77777777" w:rsidR="00200D14" w:rsidRPr="00B93702" w:rsidRDefault="00200D14" w:rsidP="003819FB">
            <w:pPr>
              <w:pStyle w:val="TAH"/>
              <w:rPr>
                <w:rFonts w:cs="Arial"/>
                <w:lang w:eastAsia="en-US"/>
              </w:rPr>
            </w:pPr>
            <w:r w:rsidRPr="00B93702">
              <w:rPr>
                <w:rFonts w:cs="Arial"/>
                <w:lang w:eastAsia="en-US"/>
              </w:rPr>
              <w:t>Bit Rate</w:t>
            </w:r>
          </w:p>
        </w:tc>
        <w:tc>
          <w:tcPr>
            <w:tcW w:w="1561" w:type="dxa"/>
          </w:tcPr>
          <w:p w14:paraId="6A2BEF39" w14:textId="77777777" w:rsidR="00200D14" w:rsidRPr="00B93702" w:rsidRDefault="00200D14" w:rsidP="003819FB">
            <w:pPr>
              <w:pStyle w:val="TAH"/>
              <w:rPr>
                <w:rFonts w:cs="Arial"/>
                <w:lang w:eastAsia="en-US"/>
              </w:rPr>
            </w:pPr>
            <w:r w:rsidRPr="00B93702">
              <w:rPr>
                <w:rFonts w:cs="Arial"/>
                <w:lang w:eastAsia="en-US"/>
              </w:rPr>
              <w:t>Spreading Factor</w:t>
            </w:r>
          </w:p>
        </w:tc>
        <w:tc>
          <w:tcPr>
            <w:tcW w:w="1497" w:type="dxa"/>
          </w:tcPr>
          <w:p w14:paraId="3285482E" w14:textId="77777777" w:rsidR="00200D14" w:rsidRPr="00B93702" w:rsidRDefault="00200D14" w:rsidP="003819FB">
            <w:pPr>
              <w:pStyle w:val="TAH"/>
              <w:rPr>
                <w:rFonts w:cs="Arial"/>
                <w:lang w:eastAsia="en-US"/>
              </w:rPr>
            </w:pPr>
            <w:r w:rsidRPr="00B93702">
              <w:rPr>
                <w:rFonts w:cs="Arial"/>
                <w:lang w:eastAsia="en-US"/>
              </w:rPr>
              <w:t>Channelization Code</w:t>
            </w:r>
          </w:p>
        </w:tc>
        <w:tc>
          <w:tcPr>
            <w:tcW w:w="1605" w:type="dxa"/>
          </w:tcPr>
          <w:p w14:paraId="3E2EEAD2" w14:textId="77777777" w:rsidR="00200D14" w:rsidRPr="00B93702" w:rsidRDefault="00200D14" w:rsidP="003819FB">
            <w:pPr>
              <w:pStyle w:val="TAH"/>
              <w:rPr>
                <w:rFonts w:cs="Arial"/>
                <w:lang w:eastAsia="en-US"/>
              </w:rPr>
            </w:pPr>
            <w:r w:rsidRPr="00B93702">
              <w:rPr>
                <w:rFonts w:cs="Arial"/>
                <w:lang w:eastAsia="en-US"/>
              </w:rPr>
              <w:t>Relative Power</w:t>
            </w:r>
          </w:p>
        </w:tc>
      </w:tr>
      <w:tr w:rsidR="00B93702" w:rsidRPr="00B93702" w14:paraId="7EEC1ABC" w14:textId="77777777">
        <w:trPr>
          <w:jc w:val="center"/>
        </w:trPr>
        <w:tc>
          <w:tcPr>
            <w:tcW w:w="1384" w:type="dxa"/>
          </w:tcPr>
          <w:p w14:paraId="1ABE3E5A" w14:textId="77777777" w:rsidR="00200D14" w:rsidRPr="00B93702" w:rsidRDefault="00200D14" w:rsidP="003819FB">
            <w:pPr>
              <w:pStyle w:val="TAC"/>
              <w:rPr>
                <w:rFonts w:cs="Arial"/>
                <w:lang w:eastAsia="en-US"/>
              </w:rPr>
            </w:pPr>
            <w:r w:rsidRPr="00B93702">
              <w:rPr>
                <w:rFonts w:cs="Arial"/>
                <w:lang w:eastAsia="en-US"/>
              </w:rPr>
              <w:t>DPDCH</w:t>
            </w:r>
          </w:p>
        </w:tc>
        <w:tc>
          <w:tcPr>
            <w:tcW w:w="1408" w:type="dxa"/>
          </w:tcPr>
          <w:p w14:paraId="0F6ABFEA" w14:textId="77777777" w:rsidR="00200D14" w:rsidRPr="00B93702" w:rsidRDefault="00200D14" w:rsidP="003819FB">
            <w:pPr>
              <w:pStyle w:val="TAC"/>
              <w:rPr>
                <w:rFonts w:cs="Arial"/>
                <w:lang w:eastAsia="en-US"/>
              </w:rPr>
            </w:pPr>
            <w:r w:rsidRPr="00B93702">
              <w:rPr>
                <w:rFonts w:cs="Arial"/>
                <w:lang w:eastAsia="en-US"/>
              </w:rPr>
              <w:t>240 kbps</w:t>
            </w:r>
          </w:p>
        </w:tc>
        <w:tc>
          <w:tcPr>
            <w:tcW w:w="1561" w:type="dxa"/>
          </w:tcPr>
          <w:p w14:paraId="0D5136D9" w14:textId="77777777" w:rsidR="00200D14" w:rsidRPr="00B93702" w:rsidRDefault="00200D14" w:rsidP="003819FB">
            <w:pPr>
              <w:pStyle w:val="TAC"/>
              <w:rPr>
                <w:rFonts w:cs="Arial"/>
                <w:lang w:eastAsia="en-US"/>
              </w:rPr>
            </w:pPr>
            <w:r w:rsidRPr="00B93702">
              <w:rPr>
                <w:rFonts w:cs="Arial"/>
                <w:lang w:eastAsia="en-US"/>
              </w:rPr>
              <w:t>16</w:t>
            </w:r>
          </w:p>
        </w:tc>
        <w:tc>
          <w:tcPr>
            <w:tcW w:w="1497" w:type="dxa"/>
          </w:tcPr>
          <w:p w14:paraId="7FB1D734" w14:textId="77777777" w:rsidR="00200D14" w:rsidRPr="00B93702" w:rsidRDefault="00200D14" w:rsidP="003819FB">
            <w:pPr>
              <w:pStyle w:val="TAC"/>
              <w:rPr>
                <w:rFonts w:cs="Arial"/>
                <w:lang w:eastAsia="en-US"/>
              </w:rPr>
            </w:pPr>
            <w:r w:rsidRPr="00B93702">
              <w:rPr>
                <w:rFonts w:cs="Arial"/>
                <w:lang w:eastAsia="en-US"/>
              </w:rPr>
              <w:t>4</w:t>
            </w:r>
          </w:p>
        </w:tc>
        <w:tc>
          <w:tcPr>
            <w:tcW w:w="1605" w:type="dxa"/>
          </w:tcPr>
          <w:p w14:paraId="6499E4D1" w14:textId="77777777" w:rsidR="00200D14" w:rsidRPr="00B93702" w:rsidRDefault="00200D14" w:rsidP="003819FB">
            <w:pPr>
              <w:pStyle w:val="TAC"/>
              <w:rPr>
                <w:rFonts w:cs="Arial"/>
                <w:lang w:eastAsia="en-US"/>
              </w:rPr>
            </w:pPr>
            <w:r w:rsidRPr="00B93702">
              <w:rPr>
                <w:rFonts w:cs="Arial"/>
                <w:lang w:eastAsia="en-US"/>
              </w:rPr>
              <w:t>0 dB</w:t>
            </w:r>
          </w:p>
        </w:tc>
      </w:tr>
      <w:tr w:rsidR="00B93702" w:rsidRPr="00B93702" w14:paraId="607EFC82" w14:textId="77777777">
        <w:trPr>
          <w:jc w:val="center"/>
        </w:trPr>
        <w:tc>
          <w:tcPr>
            <w:tcW w:w="1384" w:type="dxa"/>
          </w:tcPr>
          <w:p w14:paraId="42CAA551" w14:textId="77777777" w:rsidR="00200D14" w:rsidRPr="00B93702" w:rsidRDefault="00200D14" w:rsidP="003819FB">
            <w:pPr>
              <w:pStyle w:val="TAC"/>
              <w:rPr>
                <w:rFonts w:cs="Arial"/>
                <w:lang w:eastAsia="en-US"/>
              </w:rPr>
            </w:pPr>
            <w:r w:rsidRPr="00B93702">
              <w:rPr>
                <w:rFonts w:cs="Arial"/>
                <w:lang w:eastAsia="en-US"/>
              </w:rPr>
              <w:t>DPCCH</w:t>
            </w:r>
          </w:p>
        </w:tc>
        <w:tc>
          <w:tcPr>
            <w:tcW w:w="1408" w:type="dxa"/>
          </w:tcPr>
          <w:p w14:paraId="7334FA8D" w14:textId="77777777" w:rsidR="00200D14" w:rsidRPr="00B93702" w:rsidRDefault="00200D14" w:rsidP="003819FB">
            <w:pPr>
              <w:pStyle w:val="TAC"/>
              <w:rPr>
                <w:rFonts w:cs="Arial"/>
                <w:lang w:eastAsia="en-US"/>
              </w:rPr>
            </w:pPr>
            <w:r w:rsidRPr="00B93702">
              <w:rPr>
                <w:rFonts w:cs="Arial"/>
                <w:lang w:eastAsia="en-US"/>
              </w:rPr>
              <w:t>15 kbps</w:t>
            </w:r>
          </w:p>
        </w:tc>
        <w:tc>
          <w:tcPr>
            <w:tcW w:w="1561" w:type="dxa"/>
          </w:tcPr>
          <w:p w14:paraId="527CE32A" w14:textId="77777777" w:rsidR="00200D14" w:rsidRPr="00B93702" w:rsidRDefault="00200D14" w:rsidP="003819FB">
            <w:pPr>
              <w:pStyle w:val="TAC"/>
              <w:rPr>
                <w:rFonts w:cs="Arial"/>
                <w:lang w:eastAsia="en-US"/>
              </w:rPr>
            </w:pPr>
            <w:r w:rsidRPr="00B93702">
              <w:rPr>
                <w:rFonts w:cs="Arial"/>
                <w:lang w:eastAsia="en-US"/>
              </w:rPr>
              <w:t>256</w:t>
            </w:r>
          </w:p>
        </w:tc>
        <w:tc>
          <w:tcPr>
            <w:tcW w:w="1497" w:type="dxa"/>
          </w:tcPr>
          <w:p w14:paraId="1C23AA7C" w14:textId="77777777" w:rsidR="00200D14" w:rsidRPr="00B93702" w:rsidRDefault="00200D14" w:rsidP="003819FB">
            <w:pPr>
              <w:pStyle w:val="TAC"/>
              <w:rPr>
                <w:rFonts w:cs="Arial"/>
                <w:lang w:eastAsia="en-US"/>
              </w:rPr>
            </w:pPr>
            <w:r w:rsidRPr="00B93702">
              <w:rPr>
                <w:rFonts w:cs="Arial"/>
                <w:lang w:eastAsia="en-US"/>
              </w:rPr>
              <w:t>0</w:t>
            </w:r>
          </w:p>
        </w:tc>
        <w:tc>
          <w:tcPr>
            <w:tcW w:w="1605" w:type="dxa"/>
          </w:tcPr>
          <w:p w14:paraId="1F5023ED" w14:textId="77777777" w:rsidR="00200D14" w:rsidRPr="00B93702" w:rsidRDefault="00200D14" w:rsidP="003819FB">
            <w:pPr>
              <w:pStyle w:val="TAC"/>
              <w:rPr>
                <w:rFonts w:cs="Arial"/>
                <w:lang w:eastAsia="en-US"/>
              </w:rPr>
            </w:pPr>
            <w:r w:rsidRPr="00B93702">
              <w:rPr>
                <w:rFonts w:cs="Arial"/>
                <w:lang w:eastAsia="en-US"/>
              </w:rPr>
              <w:t>-5.46 dB</w:t>
            </w:r>
          </w:p>
        </w:tc>
      </w:tr>
      <w:tr w:rsidR="00200D14" w:rsidRPr="00B93702" w14:paraId="4D7654F4" w14:textId="77777777">
        <w:trPr>
          <w:jc w:val="center"/>
        </w:trPr>
        <w:tc>
          <w:tcPr>
            <w:tcW w:w="7455" w:type="dxa"/>
            <w:gridSpan w:val="5"/>
          </w:tcPr>
          <w:p w14:paraId="02A9F706" w14:textId="77777777" w:rsidR="00200D14" w:rsidRPr="00B93702" w:rsidRDefault="00200D14" w:rsidP="003819FB">
            <w:pPr>
              <w:pStyle w:val="TAN"/>
              <w:rPr>
                <w:rFonts w:cs="Arial"/>
                <w:lang w:eastAsia="en-US"/>
              </w:rPr>
            </w:pPr>
            <w:r w:rsidRPr="00B93702">
              <w:rPr>
                <w:rFonts w:cs="Arial"/>
                <w:lang w:eastAsia="en-US"/>
              </w:rPr>
              <w:t>NOTE:</w:t>
            </w:r>
            <w:r w:rsidRPr="00B93702">
              <w:rPr>
                <w:rFonts w:cs="Arial"/>
                <w:lang w:eastAsia="en-US"/>
              </w:rPr>
              <w:tab/>
              <w:t>The DPDCH and DPCCH settings are chosen to simulate a signal with realistic Peak to Average Ratio.</w:t>
            </w:r>
          </w:p>
        </w:tc>
      </w:tr>
    </w:tbl>
    <w:p w14:paraId="4FA60230" w14:textId="77777777" w:rsidR="00200D14" w:rsidRPr="00B93702" w:rsidRDefault="00200D14" w:rsidP="00200D14"/>
    <w:p w14:paraId="2EAECB59" w14:textId="77777777" w:rsidR="00200D14" w:rsidRPr="00B93702" w:rsidRDefault="00200D14" w:rsidP="00F311C8">
      <w:pPr>
        <w:pStyle w:val="Heading1"/>
      </w:pPr>
      <w:bookmarkStart w:id="854" w:name="_Toc21098164"/>
      <w:bookmarkStart w:id="855" w:name="_Toc29765726"/>
      <w:r w:rsidRPr="00B93702">
        <w:t>A.2</w:t>
      </w:r>
      <w:r w:rsidRPr="00B93702">
        <w:tab/>
        <w:t>UTRA TDD interfering signal</w:t>
      </w:r>
      <w:bookmarkEnd w:id="854"/>
      <w:bookmarkEnd w:id="855"/>
    </w:p>
    <w:p w14:paraId="02BBDBFE" w14:textId="77777777" w:rsidR="00200D14" w:rsidRPr="00B93702" w:rsidRDefault="00200D14" w:rsidP="00200D14">
      <w:r w:rsidRPr="00B93702">
        <w:t>The UTRA</w:t>
      </w:r>
      <w:r w:rsidRPr="00B93702">
        <w:rPr>
          <w:lang w:eastAsia="zh-CN"/>
        </w:rPr>
        <w:t xml:space="preserve"> TDD </w:t>
      </w:r>
      <w:r w:rsidRPr="00B93702">
        <w:t xml:space="preserve">interfering signal shall be 1.28 Mcps </w:t>
      </w:r>
      <w:r w:rsidRPr="00B93702">
        <w:rPr>
          <w:lang w:eastAsia="zh-CN"/>
        </w:rPr>
        <w:t>UTRA TDD signal with one code</w:t>
      </w:r>
      <w:r w:rsidRPr="00B93702">
        <w:t xml:space="preserve">. The data content shall be uncorrelated to the wanted signal. </w:t>
      </w:r>
      <w:r w:rsidRPr="00B93702">
        <w:rPr>
          <w:lang w:eastAsia="zh-CN"/>
        </w:rPr>
        <w:t>They</w:t>
      </w:r>
      <w:r w:rsidRPr="00B93702">
        <w:t xml:space="preserve"> are specified in Table A.2-</w:t>
      </w:r>
      <w:r w:rsidRPr="00B93702">
        <w:rPr>
          <w:lang w:eastAsia="zh-CN"/>
        </w:rPr>
        <w:t>1</w:t>
      </w:r>
      <w:r w:rsidRPr="00B93702">
        <w:t>.</w:t>
      </w:r>
    </w:p>
    <w:p w14:paraId="7BF35DC3" w14:textId="77777777" w:rsidR="00200D14" w:rsidRPr="00B93702" w:rsidRDefault="00200D14" w:rsidP="0048036E">
      <w:pPr>
        <w:pStyle w:val="TH"/>
      </w:pPr>
      <w:r w:rsidRPr="00B93702">
        <w:t>Table A.2-</w:t>
      </w:r>
      <w:r w:rsidRPr="00B93702">
        <w:rPr>
          <w:lang w:eastAsia="zh-CN"/>
        </w:rPr>
        <w:t>1</w:t>
      </w:r>
      <w:r w:rsidRPr="00B93702">
        <w:t>: Characteristics of UTRA</w:t>
      </w:r>
      <w:r w:rsidRPr="00B93702">
        <w:rPr>
          <w:lang w:eastAsia="zh-CN"/>
        </w:rPr>
        <w:t xml:space="preserve"> TDD</w:t>
      </w:r>
      <w:r w:rsidRPr="00B9370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B93702" w:rsidRPr="00B93702" w14:paraId="77185F73" w14:textId="77777777">
        <w:trPr>
          <w:jc w:val="center"/>
        </w:trPr>
        <w:tc>
          <w:tcPr>
            <w:tcW w:w="0" w:type="auto"/>
          </w:tcPr>
          <w:p w14:paraId="4260EE6A" w14:textId="77777777" w:rsidR="00200D14" w:rsidRPr="00B93702" w:rsidRDefault="00200D14" w:rsidP="003819FB">
            <w:pPr>
              <w:pStyle w:val="TAH"/>
              <w:rPr>
                <w:rFonts w:cs="Arial"/>
                <w:lang w:eastAsia="en-US"/>
              </w:rPr>
            </w:pPr>
            <w:r w:rsidRPr="00B93702">
              <w:rPr>
                <w:rFonts w:cs="Arial"/>
                <w:lang w:eastAsia="zh-CN"/>
              </w:rPr>
              <w:t>UTRA TDD option</w:t>
            </w:r>
          </w:p>
        </w:tc>
        <w:tc>
          <w:tcPr>
            <w:tcW w:w="0" w:type="auto"/>
          </w:tcPr>
          <w:p w14:paraId="1BA72A8F" w14:textId="77777777" w:rsidR="00200D14" w:rsidRPr="00B93702" w:rsidRDefault="00200D14" w:rsidP="003819FB">
            <w:pPr>
              <w:pStyle w:val="TAH"/>
              <w:rPr>
                <w:rFonts w:cs="Arial"/>
                <w:lang w:eastAsia="en-US"/>
              </w:rPr>
            </w:pPr>
            <w:r w:rsidRPr="00B93702">
              <w:rPr>
                <w:rFonts w:cs="Arial"/>
                <w:lang w:eastAsia="en-US"/>
              </w:rPr>
              <w:t>Type of Interfering Signal</w:t>
            </w:r>
          </w:p>
        </w:tc>
      </w:tr>
      <w:tr w:rsidR="00B93702" w:rsidRPr="00B93702" w14:paraId="176199EE" w14:textId="77777777">
        <w:trPr>
          <w:jc w:val="center"/>
        </w:trPr>
        <w:tc>
          <w:tcPr>
            <w:tcW w:w="0" w:type="auto"/>
          </w:tcPr>
          <w:p w14:paraId="7D12C51F" w14:textId="77777777" w:rsidR="00200D14" w:rsidRPr="00B93702" w:rsidRDefault="00200D14" w:rsidP="003819FB">
            <w:pPr>
              <w:pStyle w:val="TAC"/>
              <w:rPr>
                <w:rFonts w:cs="Arial"/>
                <w:lang w:eastAsia="en-US"/>
              </w:rPr>
            </w:pPr>
            <w:r w:rsidRPr="00B93702">
              <w:rPr>
                <w:rFonts w:cs="Arial"/>
                <w:lang w:eastAsia="zh-CN"/>
              </w:rPr>
              <w:t>1.28 Mcps UTRA TDD</w:t>
            </w:r>
          </w:p>
        </w:tc>
        <w:tc>
          <w:tcPr>
            <w:tcW w:w="0" w:type="auto"/>
          </w:tcPr>
          <w:p w14:paraId="54212A53" w14:textId="77777777" w:rsidR="00200D14" w:rsidRPr="00B93702" w:rsidRDefault="00200D14" w:rsidP="003819FB">
            <w:pPr>
              <w:pStyle w:val="TAC"/>
              <w:rPr>
                <w:rFonts w:cs="Arial"/>
                <w:lang w:eastAsia="zh-CN"/>
              </w:rPr>
            </w:pPr>
            <w:r w:rsidRPr="00B93702">
              <w:rPr>
                <w:rFonts w:cs="Arial"/>
                <w:lang w:eastAsia="en-US"/>
              </w:rPr>
              <w:t>1,28 Mcps UTRA TDD signal with one code</w:t>
            </w:r>
            <w:r w:rsidRPr="00B93702">
              <w:rPr>
                <w:rFonts w:cs="Arial"/>
                <w:lang w:eastAsia="zh-CN"/>
              </w:rPr>
              <w:t>*</w:t>
            </w:r>
          </w:p>
        </w:tc>
      </w:tr>
      <w:tr w:rsidR="00B93702" w:rsidRPr="00B93702" w14:paraId="303FAD47" w14:textId="77777777">
        <w:trPr>
          <w:jc w:val="center"/>
        </w:trPr>
        <w:tc>
          <w:tcPr>
            <w:tcW w:w="0" w:type="auto"/>
          </w:tcPr>
          <w:p w14:paraId="165B08E5" w14:textId="77777777" w:rsidR="00200D14" w:rsidRPr="00B93702" w:rsidRDefault="00200D14" w:rsidP="003819FB">
            <w:pPr>
              <w:pStyle w:val="TAC"/>
              <w:rPr>
                <w:rFonts w:cs="Arial"/>
                <w:lang w:eastAsia="en-US"/>
              </w:rPr>
            </w:pPr>
          </w:p>
        </w:tc>
        <w:tc>
          <w:tcPr>
            <w:tcW w:w="0" w:type="auto"/>
          </w:tcPr>
          <w:p w14:paraId="3D70ECF8" w14:textId="77777777" w:rsidR="00200D14" w:rsidRPr="00B93702" w:rsidRDefault="00200D14" w:rsidP="003819FB">
            <w:pPr>
              <w:pStyle w:val="TAC"/>
              <w:rPr>
                <w:rFonts w:cs="Arial"/>
                <w:lang w:eastAsia="en-US"/>
              </w:rPr>
            </w:pPr>
          </w:p>
        </w:tc>
      </w:tr>
      <w:tr w:rsidR="00200D14" w:rsidRPr="00B93702" w14:paraId="6469B3C0" w14:textId="77777777">
        <w:trPr>
          <w:jc w:val="center"/>
        </w:trPr>
        <w:tc>
          <w:tcPr>
            <w:tcW w:w="0" w:type="auto"/>
            <w:gridSpan w:val="2"/>
          </w:tcPr>
          <w:p w14:paraId="15E745B3" w14:textId="77777777" w:rsidR="00200D14" w:rsidRPr="00B93702" w:rsidRDefault="00200D14" w:rsidP="003819FB">
            <w:pPr>
              <w:pStyle w:val="TAN"/>
              <w:rPr>
                <w:rFonts w:cs="Arial"/>
                <w:lang w:eastAsia="zh-CN"/>
              </w:rPr>
            </w:pPr>
            <w:r w:rsidRPr="00B93702">
              <w:rPr>
                <w:rFonts w:cs="Arial"/>
                <w:lang w:eastAsia="zh-CN"/>
              </w:rPr>
              <w:t>* NOTE:</w:t>
            </w:r>
            <w:r w:rsidR="00905FAB">
              <w:rPr>
                <w:rFonts w:cs="Arial"/>
                <w:lang w:eastAsia="zh-CN"/>
              </w:rPr>
              <w:tab/>
            </w:r>
            <w:r w:rsidRPr="00B93702">
              <w:rPr>
                <w:rFonts w:cs="Arial"/>
                <w:lang w:eastAsia="zh-CN"/>
              </w:rPr>
              <w:t>The channelisation code ID and Midamble shift shall be different with the wanted signal’s.</w:t>
            </w:r>
          </w:p>
        </w:tc>
      </w:tr>
    </w:tbl>
    <w:p w14:paraId="4621B0C7" w14:textId="77777777" w:rsidR="00200D14" w:rsidRPr="00B93702" w:rsidRDefault="00200D14" w:rsidP="00200D14"/>
    <w:p w14:paraId="1587AEF1" w14:textId="77777777" w:rsidR="00200D14" w:rsidRPr="00B93702" w:rsidRDefault="00200D14" w:rsidP="00200D14">
      <w:pPr>
        <w:pStyle w:val="Heading1"/>
      </w:pPr>
      <w:bookmarkStart w:id="856" w:name="_Toc21098165"/>
      <w:bookmarkStart w:id="857" w:name="_Toc29765727"/>
      <w:r w:rsidRPr="00B93702">
        <w:t>A.3</w:t>
      </w:r>
      <w:r w:rsidRPr="00B93702">
        <w:tab/>
        <w:t>E-UTRA interfering signal</w:t>
      </w:r>
      <w:bookmarkEnd w:id="856"/>
      <w:bookmarkEnd w:id="857"/>
    </w:p>
    <w:p w14:paraId="114F1591" w14:textId="77777777" w:rsidR="00200D14" w:rsidRPr="00B93702" w:rsidRDefault="00200D14" w:rsidP="00200D14">
      <w:r w:rsidRPr="00B9370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21FB1021" w14:textId="77777777" w:rsidR="00200D14" w:rsidRPr="00B93702" w:rsidRDefault="00200D14" w:rsidP="0048036E">
      <w:pPr>
        <w:pStyle w:val="TH"/>
      </w:pPr>
      <w:r w:rsidRPr="00B9370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B93702" w:rsidRPr="00B93702" w14:paraId="1FF01200" w14:textId="77777777">
        <w:trPr>
          <w:jc w:val="center"/>
        </w:trPr>
        <w:tc>
          <w:tcPr>
            <w:tcW w:w="2507" w:type="dxa"/>
          </w:tcPr>
          <w:p w14:paraId="37A67B29" w14:textId="77777777" w:rsidR="00200D14" w:rsidRPr="00B93702" w:rsidRDefault="00200D14" w:rsidP="003819FB">
            <w:pPr>
              <w:pStyle w:val="TAH"/>
              <w:rPr>
                <w:rFonts w:cs="Arial"/>
                <w:lang w:eastAsia="en-US"/>
              </w:rPr>
            </w:pPr>
            <w:r w:rsidRPr="00B93702">
              <w:rPr>
                <w:rFonts w:cs="Arial"/>
                <w:lang w:eastAsia="en-US"/>
              </w:rPr>
              <w:t>Receiver requirement</w:t>
            </w:r>
          </w:p>
        </w:tc>
        <w:tc>
          <w:tcPr>
            <w:tcW w:w="1761" w:type="dxa"/>
          </w:tcPr>
          <w:p w14:paraId="08CF9E14" w14:textId="77777777" w:rsidR="00200D14" w:rsidRPr="00B93702" w:rsidRDefault="00200D14" w:rsidP="003819FB">
            <w:pPr>
              <w:pStyle w:val="TAH"/>
              <w:rPr>
                <w:rFonts w:cs="Arial"/>
                <w:lang w:eastAsia="en-US"/>
              </w:rPr>
            </w:pPr>
            <w:r w:rsidRPr="00B93702">
              <w:rPr>
                <w:rFonts w:cs="Arial"/>
                <w:lang w:eastAsia="en-US"/>
              </w:rPr>
              <w:t>Modulation</w:t>
            </w:r>
          </w:p>
        </w:tc>
      </w:tr>
      <w:tr w:rsidR="00B93702" w:rsidRPr="00B93702" w14:paraId="2CF7F510" w14:textId="77777777">
        <w:trPr>
          <w:jc w:val="center"/>
        </w:trPr>
        <w:tc>
          <w:tcPr>
            <w:tcW w:w="2507" w:type="dxa"/>
          </w:tcPr>
          <w:p w14:paraId="57EF4E55" w14:textId="77777777" w:rsidR="00200D14" w:rsidRPr="00B93702" w:rsidRDefault="00200D14" w:rsidP="003819FB">
            <w:pPr>
              <w:pStyle w:val="TAC"/>
              <w:rPr>
                <w:rFonts w:cs="Arial"/>
                <w:lang w:eastAsia="en-US"/>
              </w:rPr>
            </w:pPr>
            <w:r w:rsidRPr="00B93702">
              <w:rPr>
                <w:rFonts w:cs="Arial"/>
                <w:lang w:eastAsia="en-US"/>
              </w:rPr>
              <w:t>Narrowband blocking</w:t>
            </w:r>
          </w:p>
        </w:tc>
        <w:tc>
          <w:tcPr>
            <w:tcW w:w="1761" w:type="dxa"/>
          </w:tcPr>
          <w:p w14:paraId="129D05E6" w14:textId="77777777" w:rsidR="00200D14" w:rsidRPr="00B93702" w:rsidRDefault="00200D14" w:rsidP="003819FB">
            <w:pPr>
              <w:pStyle w:val="TAC"/>
              <w:rPr>
                <w:rFonts w:cs="Arial"/>
                <w:lang w:eastAsia="en-US"/>
              </w:rPr>
            </w:pPr>
            <w:r w:rsidRPr="00B93702">
              <w:rPr>
                <w:rFonts w:cs="Arial"/>
                <w:lang w:eastAsia="en-US"/>
              </w:rPr>
              <w:t>QPSK</w:t>
            </w:r>
          </w:p>
        </w:tc>
      </w:tr>
      <w:tr w:rsidR="00200D14" w:rsidRPr="00B93702" w14:paraId="5BCA44E6" w14:textId="77777777">
        <w:trPr>
          <w:jc w:val="center"/>
        </w:trPr>
        <w:tc>
          <w:tcPr>
            <w:tcW w:w="2507" w:type="dxa"/>
          </w:tcPr>
          <w:p w14:paraId="3F813C9B" w14:textId="77777777" w:rsidR="00200D14" w:rsidRPr="00B93702" w:rsidRDefault="00200D14" w:rsidP="003819FB">
            <w:pPr>
              <w:pStyle w:val="TAC"/>
              <w:rPr>
                <w:rFonts w:cs="Arial"/>
                <w:lang w:eastAsia="en-US"/>
              </w:rPr>
            </w:pPr>
            <w:r w:rsidRPr="00B93702">
              <w:rPr>
                <w:rFonts w:cs="Arial"/>
                <w:lang w:eastAsia="en-US"/>
              </w:rPr>
              <w:t>Receiver intermodulation</w:t>
            </w:r>
          </w:p>
        </w:tc>
        <w:tc>
          <w:tcPr>
            <w:tcW w:w="1761" w:type="dxa"/>
          </w:tcPr>
          <w:p w14:paraId="5BFEDF52" w14:textId="77777777" w:rsidR="00200D14" w:rsidRPr="00B93702" w:rsidRDefault="00200D14" w:rsidP="003819FB">
            <w:pPr>
              <w:pStyle w:val="TAC"/>
              <w:rPr>
                <w:rFonts w:cs="Arial"/>
                <w:lang w:eastAsia="en-US"/>
              </w:rPr>
            </w:pPr>
            <w:r w:rsidRPr="00B93702">
              <w:rPr>
                <w:rFonts w:cs="Arial"/>
                <w:lang w:eastAsia="en-US"/>
              </w:rPr>
              <w:t>QPSK</w:t>
            </w:r>
          </w:p>
        </w:tc>
      </w:tr>
    </w:tbl>
    <w:p w14:paraId="79C20BE9" w14:textId="77777777" w:rsidR="00200D14" w:rsidRPr="00B93702" w:rsidRDefault="00200D14" w:rsidP="00200D14"/>
    <w:p w14:paraId="244FDA1D" w14:textId="77777777" w:rsidR="00F455C8" w:rsidRPr="00B93702" w:rsidRDefault="00F455C8" w:rsidP="00F455C8">
      <w:pPr>
        <w:pStyle w:val="Heading8"/>
      </w:pPr>
      <w:r w:rsidRPr="00B93702">
        <w:br w:type="page"/>
      </w:r>
      <w:bookmarkStart w:id="858" w:name="_Toc21098166"/>
      <w:bookmarkStart w:id="859" w:name="_Toc29765728"/>
      <w:r w:rsidRPr="00B93702">
        <w:lastRenderedPageBreak/>
        <w:t xml:space="preserve">Annex B (normative): </w:t>
      </w:r>
      <w:r w:rsidRPr="00B93702">
        <w:br/>
        <w:t>Environmental requirements for the BS equipment</w:t>
      </w:r>
      <w:bookmarkEnd w:id="858"/>
      <w:bookmarkEnd w:id="859"/>
    </w:p>
    <w:p w14:paraId="266F56BD" w14:textId="77777777" w:rsidR="00B42243" w:rsidRPr="00B93702" w:rsidRDefault="00B42243" w:rsidP="00F311C8">
      <w:pPr>
        <w:pStyle w:val="Heading1"/>
      </w:pPr>
      <w:bookmarkStart w:id="860" w:name="_Toc21098167"/>
      <w:bookmarkStart w:id="861" w:name="_Toc29765729"/>
      <w:r w:rsidRPr="00B93702">
        <w:t>B.1</w:t>
      </w:r>
      <w:r w:rsidRPr="00B93702">
        <w:tab/>
        <w:t>General</w:t>
      </w:r>
      <w:bookmarkEnd w:id="860"/>
      <w:bookmarkEnd w:id="861"/>
    </w:p>
    <w:p w14:paraId="185F6016" w14:textId="77777777" w:rsidR="00B42243" w:rsidRPr="00B93702" w:rsidRDefault="00B42243" w:rsidP="00B42243">
      <w:pPr>
        <w:rPr>
          <w:rFonts w:cs="v4.2.0"/>
        </w:rPr>
      </w:pPr>
      <w:r w:rsidRPr="00B93702">
        <w:rPr>
          <w:rFonts w:cs="v4.2.0"/>
        </w:rPr>
        <w:t xml:space="preserve">For each test in the present document, the environmental conditions under which the BS is to be tested are defined. </w:t>
      </w:r>
      <w:r w:rsidRPr="00B93702">
        <w:rPr>
          <w:rFonts w:cs="v5.0.0"/>
        </w:rPr>
        <w:t>The environmental conditions and class shall be from the relevant IEC specifications or the corresponding ETSI specifications.</w:t>
      </w:r>
      <w:r w:rsidRPr="00B93702">
        <w:rPr>
          <w:rFonts w:cs="v4.2.0"/>
        </w:rPr>
        <w:t xml:space="preserve"> </w:t>
      </w:r>
    </w:p>
    <w:p w14:paraId="1DF5F427" w14:textId="77777777" w:rsidR="00B42243" w:rsidRPr="00B93702" w:rsidRDefault="00B42243" w:rsidP="00B42243">
      <w:pPr>
        <w:pStyle w:val="Heading1"/>
      </w:pPr>
      <w:bookmarkStart w:id="862" w:name="_Toc21098168"/>
      <w:bookmarkStart w:id="863" w:name="_Toc29765730"/>
      <w:r w:rsidRPr="00B93702">
        <w:t>B.2</w:t>
      </w:r>
      <w:r w:rsidRPr="00B93702">
        <w:tab/>
      </w:r>
      <w:r w:rsidRPr="00B93702">
        <w:rPr>
          <w:rFonts w:cs="v4.2.0"/>
        </w:rPr>
        <w:t>Normal test environment</w:t>
      </w:r>
      <w:bookmarkEnd w:id="862"/>
      <w:bookmarkEnd w:id="863"/>
    </w:p>
    <w:p w14:paraId="7FA42C91" w14:textId="77777777" w:rsidR="00B42243" w:rsidRPr="00B93702" w:rsidRDefault="00B42243" w:rsidP="00B42243">
      <w:pPr>
        <w:rPr>
          <w:rFonts w:cs="v4.2.0"/>
        </w:rPr>
      </w:pPr>
      <w:r w:rsidRPr="00B93702">
        <w:rPr>
          <w:rFonts w:cs="v4.2.0"/>
        </w:rPr>
        <w:t>When a normal test environment is specified for a test, the test should be performed within the minimum and maximum limits of the conditions stated in Table B.1.</w:t>
      </w:r>
    </w:p>
    <w:p w14:paraId="584EC3EA" w14:textId="77777777" w:rsidR="00B42243" w:rsidRPr="00B93702" w:rsidRDefault="00B42243" w:rsidP="0048036E">
      <w:pPr>
        <w:pStyle w:val="TH"/>
      </w:pPr>
      <w:r w:rsidRPr="00B93702">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93702" w:rsidRPr="00B93702" w14:paraId="4D6AD5CC" w14:textId="77777777">
        <w:trPr>
          <w:jc w:val="center"/>
        </w:trPr>
        <w:tc>
          <w:tcPr>
            <w:tcW w:w="2952" w:type="dxa"/>
          </w:tcPr>
          <w:p w14:paraId="60BED0FB" w14:textId="77777777" w:rsidR="00B42243" w:rsidRPr="00B93702" w:rsidRDefault="00B42243" w:rsidP="003819FB">
            <w:pPr>
              <w:pStyle w:val="TAH"/>
              <w:rPr>
                <w:rFonts w:cs="v4.2.0"/>
                <w:lang w:eastAsia="en-US"/>
              </w:rPr>
            </w:pPr>
            <w:r w:rsidRPr="00B93702">
              <w:rPr>
                <w:rFonts w:cs="v4.2.0"/>
                <w:lang w:eastAsia="en-US"/>
              </w:rPr>
              <w:t>Condition</w:t>
            </w:r>
          </w:p>
        </w:tc>
        <w:tc>
          <w:tcPr>
            <w:tcW w:w="2952" w:type="dxa"/>
          </w:tcPr>
          <w:p w14:paraId="13641962" w14:textId="77777777" w:rsidR="00B42243" w:rsidRPr="00B93702" w:rsidRDefault="00B42243" w:rsidP="003819FB">
            <w:pPr>
              <w:pStyle w:val="TAH"/>
              <w:rPr>
                <w:rFonts w:cs="v4.2.0"/>
                <w:lang w:eastAsia="en-US"/>
              </w:rPr>
            </w:pPr>
            <w:r w:rsidRPr="00B93702">
              <w:rPr>
                <w:rFonts w:cs="v4.2.0"/>
                <w:lang w:eastAsia="en-US"/>
              </w:rPr>
              <w:t>Minimum</w:t>
            </w:r>
          </w:p>
        </w:tc>
        <w:tc>
          <w:tcPr>
            <w:tcW w:w="2952" w:type="dxa"/>
          </w:tcPr>
          <w:p w14:paraId="022E832C" w14:textId="77777777" w:rsidR="00B42243" w:rsidRPr="00B93702" w:rsidRDefault="00B42243" w:rsidP="003819FB">
            <w:pPr>
              <w:pStyle w:val="TAH"/>
              <w:rPr>
                <w:rFonts w:cs="v4.2.0"/>
                <w:lang w:eastAsia="en-US"/>
              </w:rPr>
            </w:pPr>
            <w:r w:rsidRPr="00B93702">
              <w:rPr>
                <w:rFonts w:cs="v4.2.0"/>
                <w:lang w:eastAsia="en-US"/>
              </w:rPr>
              <w:t>Maximum</w:t>
            </w:r>
          </w:p>
        </w:tc>
      </w:tr>
      <w:tr w:rsidR="00B93702" w:rsidRPr="00B93702" w14:paraId="4DB77A42" w14:textId="77777777">
        <w:trPr>
          <w:jc w:val="center"/>
        </w:trPr>
        <w:tc>
          <w:tcPr>
            <w:tcW w:w="2952" w:type="dxa"/>
          </w:tcPr>
          <w:p w14:paraId="1698D066" w14:textId="77777777" w:rsidR="00B42243" w:rsidRPr="00B93702" w:rsidRDefault="00B42243" w:rsidP="003819FB">
            <w:pPr>
              <w:pStyle w:val="TAL"/>
              <w:rPr>
                <w:rFonts w:cs="v4.2.0"/>
                <w:lang w:eastAsia="en-US"/>
              </w:rPr>
            </w:pPr>
            <w:r w:rsidRPr="00B93702">
              <w:rPr>
                <w:rFonts w:cs="v4.2.0"/>
                <w:lang w:eastAsia="en-US"/>
              </w:rPr>
              <w:t>Barometric pressure</w:t>
            </w:r>
          </w:p>
        </w:tc>
        <w:tc>
          <w:tcPr>
            <w:tcW w:w="2952" w:type="dxa"/>
          </w:tcPr>
          <w:p w14:paraId="7F7FA900" w14:textId="77777777" w:rsidR="00B42243" w:rsidRPr="00B93702" w:rsidRDefault="00B42243" w:rsidP="003819FB">
            <w:pPr>
              <w:pStyle w:val="TAL"/>
              <w:rPr>
                <w:rFonts w:cs="v4.2.0"/>
                <w:lang w:eastAsia="en-US"/>
              </w:rPr>
            </w:pPr>
            <w:r w:rsidRPr="00B93702">
              <w:rPr>
                <w:rFonts w:cs="v4.2.0"/>
                <w:lang w:eastAsia="en-US"/>
              </w:rPr>
              <w:t>86 kPa</w:t>
            </w:r>
          </w:p>
        </w:tc>
        <w:tc>
          <w:tcPr>
            <w:tcW w:w="2952" w:type="dxa"/>
          </w:tcPr>
          <w:p w14:paraId="5F835DEF" w14:textId="77777777" w:rsidR="00B42243" w:rsidRPr="00B93702" w:rsidRDefault="00B42243" w:rsidP="003819FB">
            <w:pPr>
              <w:pStyle w:val="TAL"/>
              <w:rPr>
                <w:rFonts w:cs="v4.2.0"/>
                <w:lang w:eastAsia="en-US"/>
              </w:rPr>
            </w:pPr>
            <w:r w:rsidRPr="00B93702">
              <w:rPr>
                <w:rFonts w:cs="v4.2.0"/>
                <w:lang w:eastAsia="en-US"/>
              </w:rPr>
              <w:t>106 kPa</w:t>
            </w:r>
          </w:p>
        </w:tc>
      </w:tr>
      <w:tr w:rsidR="00B93702" w:rsidRPr="00B93702" w14:paraId="642D2AF5" w14:textId="77777777">
        <w:trPr>
          <w:jc w:val="center"/>
        </w:trPr>
        <w:tc>
          <w:tcPr>
            <w:tcW w:w="2952" w:type="dxa"/>
          </w:tcPr>
          <w:p w14:paraId="12DA070D" w14:textId="77777777" w:rsidR="00B42243" w:rsidRPr="00B93702" w:rsidRDefault="00B42243" w:rsidP="003819FB">
            <w:pPr>
              <w:pStyle w:val="TAL"/>
              <w:rPr>
                <w:rFonts w:cs="v4.2.0"/>
                <w:lang w:eastAsia="en-US"/>
              </w:rPr>
            </w:pPr>
            <w:r w:rsidRPr="00B93702">
              <w:rPr>
                <w:rFonts w:cs="v4.2.0"/>
                <w:lang w:eastAsia="en-US"/>
              </w:rPr>
              <w:t>Temperature</w:t>
            </w:r>
          </w:p>
        </w:tc>
        <w:tc>
          <w:tcPr>
            <w:tcW w:w="2952" w:type="dxa"/>
          </w:tcPr>
          <w:p w14:paraId="514D45BA" w14:textId="77777777" w:rsidR="00B42243" w:rsidRPr="00B93702" w:rsidRDefault="00B42243" w:rsidP="003819FB">
            <w:pPr>
              <w:pStyle w:val="TAL"/>
              <w:rPr>
                <w:rFonts w:cs="v4.2.0"/>
                <w:lang w:eastAsia="en-US"/>
              </w:rPr>
            </w:pPr>
            <w:r w:rsidRPr="00B93702">
              <w:rPr>
                <w:rFonts w:cs="v4.2.0"/>
                <w:lang w:eastAsia="en-US"/>
              </w:rPr>
              <w:t>15</w:t>
            </w:r>
            <w:r w:rsidRPr="00B93702">
              <w:rPr>
                <w:rFonts w:cs="v4.2.0"/>
                <w:lang w:eastAsia="en-US"/>
              </w:rPr>
              <w:sym w:font="Symbol" w:char="F0B0"/>
            </w:r>
            <w:r w:rsidRPr="00B93702">
              <w:rPr>
                <w:rFonts w:cs="v4.2.0"/>
                <w:lang w:eastAsia="en-US"/>
              </w:rPr>
              <w:t>C</w:t>
            </w:r>
          </w:p>
        </w:tc>
        <w:tc>
          <w:tcPr>
            <w:tcW w:w="2952" w:type="dxa"/>
          </w:tcPr>
          <w:p w14:paraId="1C78DFC4" w14:textId="77777777" w:rsidR="00B42243" w:rsidRPr="00B93702" w:rsidRDefault="00B42243" w:rsidP="003819FB">
            <w:pPr>
              <w:pStyle w:val="TAL"/>
              <w:rPr>
                <w:rFonts w:cs="v4.2.0"/>
                <w:lang w:eastAsia="en-US"/>
              </w:rPr>
            </w:pPr>
            <w:r w:rsidRPr="00B93702">
              <w:rPr>
                <w:rFonts w:cs="v4.2.0"/>
                <w:lang w:eastAsia="en-US"/>
              </w:rPr>
              <w:t>30</w:t>
            </w:r>
            <w:r w:rsidRPr="00B93702">
              <w:rPr>
                <w:rFonts w:cs="v4.2.0"/>
                <w:lang w:eastAsia="en-US"/>
              </w:rPr>
              <w:sym w:font="Symbol" w:char="F0B0"/>
            </w:r>
            <w:r w:rsidRPr="00B93702">
              <w:rPr>
                <w:rFonts w:cs="v4.2.0"/>
                <w:lang w:eastAsia="en-US"/>
              </w:rPr>
              <w:t>C</w:t>
            </w:r>
          </w:p>
        </w:tc>
      </w:tr>
      <w:tr w:rsidR="00B93702" w:rsidRPr="00B93702" w14:paraId="440AF08C" w14:textId="77777777">
        <w:trPr>
          <w:jc w:val="center"/>
        </w:trPr>
        <w:tc>
          <w:tcPr>
            <w:tcW w:w="2952" w:type="dxa"/>
          </w:tcPr>
          <w:p w14:paraId="33D5E128" w14:textId="77777777" w:rsidR="00B42243" w:rsidRPr="00B93702" w:rsidRDefault="00B42243" w:rsidP="003819FB">
            <w:pPr>
              <w:pStyle w:val="TAL"/>
              <w:rPr>
                <w:rFonts w:cs="v4.2.0"/>
                <w:lang w:eastAsia="en-US"/>
              </w:rPr>
            </w:pPr>
            <w:r w:rsidRPr="00B93702">
              <w:rPr>
                <w:rFonts w:cs="v4.2.0"/>
                <w:lang w:eastAsia="en-US"/>
              </w:rPr>
              <w:t xml:space="preserve">Relative Humidity </w:t>
            </w:r>
          </w:p>
        </w:tc>
        <w:tc>
          <w:tcPr>
            <w:tcW w:w="2952" w:type="dxa"/>
          </w:tcPr>
          <w:p w14:paraId="2F2B8171" w14:textId="77777777" w:rsidR="00B42243" w:rsidRPr="00B93702" w:rsidRDefault="00B42243" w:rsidP="003819FB">
            <w:pPr>
              <w:pStyle w:val="TAL"/>
              <w:rPr>
                <w:rFonts w:cs="v4.2.0"/>
                <w:lang w:eastAsia="en-US"/>
              </w:rPr>
            </w:pPr>
            <w:r w:rsidRPr="00B93702">
              <w:rPr>
                <w:rFonts w:cs="v4.2.0"/>
                <w:lang w:eastAsia="en-US"/>
              </w:rPr>
              <w:t>20 %</w:t>
            </w:r>
          </w:p>
        </w:tc>
        <w:tc>
          <w:tcPr>
            <w:tcW w:w="2952" w:type="dxa"/>
          </w:tcPr>
          <w:p w14:paraId="33119196" w14:textId="77777777" w:rsidR="00B42243" w:rsidRPr="00B93702" w:rsidRDefault="00B42243" w:rsidP="003819FB">
            <w:pPr>
              <w:pStyle w:val="TAL"/>
              <w:rPr>
                <w:rFonts w:cs="v4.2.0"/>
                <w:lang w:eastAsia="en-US"/>
              </w:rPr>
            </w:pPr>
            <w:r w:rsidRPr="00B93702">
              <w:rPr>
                <w:rFonts w:cs="v4.2.0"/>
                <w:lang w:eastAsia="en-US"/>
              </w:rPr>
              <w:t>85 %</w:t>
            </w:r>
          </w:p>
        </w:tc>
      </w:tr>
      <w:tr w:rsidR="00B93702" w:rsidRPr="00B93702" w14:paraId="75B77CEA" w14:textId="77777777">
        <w:trPr>
          <w:jc w:val="center"/>
        </w:trPr>
        <w:tc>
          <w:tcPr>
            <w:tcW w:w="2952" w:type="dxa"/>
          </w:tcPr>
          <w:p w14:paraId="72BB0884" w14:textId="77777777" w:rsidR="00B42243" w:rsidRPr="00B93702" w:rsidRDefault="00B42243" w:rsidP="003819FB">
            <w:pPr>
              <w:pStyle w:val="TAL"/>
              <w:rPr>
                <w:rFonts w:cs="v4.2.0"/>
                <w:lang w:eastAsia="en-US"/>
              </w:rPr>
            </w:pPr>
            <w:r w:rsidRPr="00B93702">
              <w:rPr>
                <w:rFonts w:cs="v4.2.0"/>
                <w:lang w:eastAsia="en-US"/>
              </w:rPr>
              <w:t>Power supply</w:t>
            </w:r>
          </w:p>
        </w:tc>
        <w:tc>
          <w:tcPr>
            <w:tcW w:w="5904" w:type="dxa"/>
            <w:gridSpan w:val="2"/>
          </w:tcPr>
          <w:p w14:paraId="0C42B21B" w14:textId="77777777" w:rsidR="00B42243" w:rsidRPr="00B93702" w:rsidRDefault="00B42243" w:rsidP="003819FB">
            <w:pPr>
              <w:pStyle w:val="TAL"/>
              <w:rPr>
                <w:rFonts w:cs="v4.2.0"/>
                <w:lang w:eastAsia="en-US"/>
              </w:rPr>
            </w:pPr>
            <w:r w:rsidRPr="00B93702">
              <w:rPr>
                <w:rFonts w:cs="v4.2.0"/>
                <w:lang w:eastAsia="en-US"/>
              </w:rPr>
              <w:t>Nominal, as declared by the manufacturer</w:t>
            </w:r>
          </w:p>
        </w:tc>
      </w:tr>
      <w:tr w:rsidR="00B42243" w:rsidRPr="00B93702" w14:paraId="00486728" w14:textId="77777777">
        <w:trPr>
          <w:jc w:val="center"/>
        </w:trPr>
        <w:tc>
          <w:tcPr>
            <w:tcW w:w="2952" w:type="dxa"/>
          </w:tcPr>
          <w:p w14:paraId="1B400550" w14:textId="77777777" w:rsidR="00B42243" w:rsidRPr="00B93702" w:rsidRDefault="00B42243" w:rsidP="003819FB">
            <w:pPr>
              <w:pStyle w:val="TAL"/>
              <w:rPr>
                <w:rFonts w:cs="v4.2.0"/>
                <w:lang w:eastAsia="en-US"/>
              </w:rPr>
            </w:pPr>
            <w:r w:rsidRPr="00B93702">
              <w:rPr>
                <w:rFonts w:cs="v4.2.0"/>
                <w:lang w:eastAsia="en-US"/>
              </w:rPr>
              <w:t>Vibration</w:t>
            </w:r>
          </w:p>
        </w:tc>
        <w:tc>
          <w:tcPr>
            <w:tcW w:w="5904" w:type="dxa"/>
            <w:gridSpan w:val="2"/>
          </w:tcPr>
          <w:p w14:paraId="02187B8C" w14:textId="77777777" w:rsidR="00B42243" w:rsidRPr="00B93702" w:rsidRDefault="00B42243" w:rsidP="003819FB">
            <w:pPr>
              <w:pStyle w:val="TAL"/>
              <w:rPr>
                <w:rFonts w:cs="v4.2.0"/>
                <w:lang w:eastAsia="en-US"/>
              </w:rPr>
            </w:pPr>
            <w:r w:rsidRPr="00B93702">
              <w:rPr>
                <w:rFonts w:cs="v4.2.0"/>
                <w:lang w:eastAsia="en-US"/>
              </w:rPr>
              <w:t>Negligible</w:t>
            </w:r>
          </w:p>
        </w:tc>
      </w:tr>
    </w:tbl>
    <w:p w14:paraId="74AA0CF9" w14:textId="77777777" w:rsidR="00B42243" w:rsidRPr="00B93702" w:rsidRDefault="00B42243" w:rsidP="00B42243">
      <w:pPr>
        <w:rPr>
          <w:rFonts w:cs="v4.2.0"/>
        </w:rPr>
      </w:pPr>
    </w:p>
    <w:p w14:paraId="3AC09A12" w14:textId="77777777" w:rsidR="00B42243" w:rsidRPr="00B93702" w:rsidRDefault="00B42243" w:rsidP="00B42243">
      <w:r w:rsidRPr="00B9370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09E38AAC" w14:textId="77777777" w:rsidR="00B42243" w:rsidRPr="00B93702" w:rsidRDefault="00CB0825" w:rsidP="00F311C8">
      <w:pPr>
        <w:pStyle w:val="Heading1"/>
      </w:pPr>
      <w:bookmarkStart w:id="864" w:name="_Toc21098169"/>
      <w:bookmarkStart w:id="865" w:name="_Toc29765731"/>
      <w:r w:rsidRPr="00B93702">
        <w:t>B.3</w:t>
      </w:r>
      <w:r w:rsidRPr="00B93702">
        <w:tab/>
      </w:r>
      <w:r w:rsidR="00B42243" w:rsidRPr="00B93702">
        <w:rPr>
          <w:rFonts w:cs="v4.2.0"/>
        </w:rPr>
        <w:t>Extreme test environment</w:t>
      </w:r>
      <w:bookmarkEnd w:id="864"/>
      <w:bookmarkEnd w:id="865"/>
    </w:p>
    <w:p w14:paraId="794B8BB3" w14:textId="77777777" w:rsidR="00B42243" w:rsidRPr="00B93702" w:rsidRDefault="00B42243" w:rsidP="00B42243">
      <w:pPr>
        <w:rPr>
          <w:rFonts w:cs="v4.2.0"/>
        </w:rPr>
      </w:pPr>
      <w:r w:rsidRPr="00B93702">
        <w:rPr>
          <w:rFonts w:cs="v4.2.0"/>
        </w:rPr>
        <w:t>The manufacturer shall declare one of the following:</w:t>
      </w:r>
    </w:p>
    <w:p w14:paraId="623B3A1A" w14:textId="77777777" w:rsidR="00B42243" w:rsidRPr="00B93702" w:rsidRDefault="00B42243" w:rsidP="00B42243">
      <w:pPr>
        <w:pStyle w:val="B10"/>
        <w:rPr>
          <w:rFonts w:cs="v4.2.0"/>
        </w:rPr>
      </w:pPr>
      <w:r w:rsidRPr="00B93702">
        <w:rPr>
          <w:rFonts w:cs="v4.2.0"/>
        </w:rPr>
        <w:t>1)</w:t>
      </w:r>
      <w:r w:rsidRPr="00B93702">
        <w:rPr>
          <w:rFonts w:cs="v4.2.0"/>
        </w:rPr>
        <w:tab/>
        <w:t xml:space="preserve">The equipment class for the equipment under test, as defined in the IEC 60721-3-3 [17] or </w:t>
      </w:r>
      <w:r w:rsidRPr="00B93702">
        <w:t>ETSI EN 300 019-1-3 [19] ("Stationary use at weather protected locations")</w:t>
      </w:r>
      <w:r w:rsidRPr="00B93702">
        <w:rPr>
          <w:rFonts w:cs="v4.2.0"/>
        </w:rPr>
        <w:t>;</w:t>
      </w:r>
    </w:p>
    <w:p w14:paraId="1530DCD4" w14:textId="77777777" w:rsidR="00B42243" w:rsidRPr="00B93702" w:rsidRDefault="00B42243" w:rsidP="00B42243">
      <w:pPr>
        <w:pStyle w:val="B10"/>
        <w:rPr>
          <w:rFonts w:cs="v4.2.0"/>
        </w:rPr>
      </w:pPr>
      <w:r w:rsidRPr="00B93702">
        <w:rPr>
          <w:rFonts w:cs="v4.2.0"/>
        </w:rPr>
        <w:t>2)</w:t>
      </w:r>
      <w:r w:rsidRPr="00B93702">
        <w:rPr>
          <w:rFonts w:cs="v4.2.0"/>
        </w:rPr>
        <w:tab/>
        <w:t xml:space="preserve">The equipment class for the equipment under test, as defined in the IEC 60721-3-4 [18] or </w:t>
      </w:r>
      <w:r w:rsidRPr="00B93702">
        <w:t>ETSI EN 300 019-1-4 [20] ("Stationary use at non weather protected locations")</w:t>
      </w:r>
      <w:r w:rsidRPr="00B93702">
        <w:rPr>
          <w:rFonts w:cs="v4.2.0"/>
        </w:rPr>
        <w:t>;</w:t>
      </w:r>
    </w:p>
    <w:p w14:paraId="0E945B47" w14:textId="77777777" w:rsidR="00B42243" w:rsidRPr="00B93702" w:rsidRDefault="00B42243" w:rsidP="00B42243">
      <w:pPr>
        <w:pStyle w:val="B10"/>
        <w:rPr>
          <w:rFonts w:cs="v4.2.0"/>
        </w:rPr>
      </w:pPr>
      <w:r w:rsidRPr="00B93702">
        <w:rPr>
          <w:rFonts w:cs="v4.2.0"/>
        </w:rPr>
        <w:t>3)</w:t>
      </w:r>
      <w:r w:rsidRPr="00B93702">
        <w:rPr>
          <w:rFonts w:cs="v4.2.0"/>
        </w:rPr>
        <w:tab/>
        <w:t>The equipment that does not comply to the mentioned classes, the relevant classes from IEC 60721 [16] documentation for Temperature, Humidity and Vibration shall be declared.</w:t>
      </w:r>
    </w:p>
    <w:p w14:paraId="6C7E775A" w14:textId="77777777" w:rsidR="00B42243" w:rsidRPr="00B93702" w:rsidRDefault="00B42243" w:rsidP="00B42243">
      <w:pPr>
        <w:pStyle w:val="NO"/>
        <w:rPr>
          <w:rFonts w:cs="v4.2.0"/>
        </w:rPr>
      </w:pPr>
      <w:r w:rsidRPr="00B93702">
        <w:rPr>
          <w:rFonts w:cs="v4.2.0"/>
        </w:rPr>
        <w:t>NOTE:</w:t>
      </w:r>
      <w:r w:rsidRPr="00B93702">
        <w:rPr>
          <w:rFonts w:cs="v4.2.0"/>
        </w:rPr>
        <w:tab/>
        <w:t>Reduced functionality for conditions that fall out side of the standard operational conditions are not tested in the present document. These may be stated and tested separately.</w:t>
      </w:r>
    </w:p>
    <w:p w14:paraId="4AB59940" w14:textId="77777777" w:rsidR="00B42243" w:rsidRPr="00B93702" w:rsidRDefault="00B42243" w:rsidP="00B42243">
      <w:pPr>
        <w:pStyle w:val="Heading2"/>
      </w:pPr>
      <w:bookmarkStart w:id="866" w:name="_Toc21098170"/>
      <w:bookmarkStart w:id="867" w:name="_Toc29765732"/>
      <w:r w:rsidRPr="00B93702">
        <w:t>B.3.1</w:t>
      </w:r>
      <w:r w:rsidRPr="00B93702">
        <w:tab/>
        <w:t>Extreme temperature</w:t>
      </w:r>
      <w:bookmarkEnd w:id="866"/>
      <w:bookmarkEnd w:id="867"/>
    </w:p>
    <w:p w14:paraId="33C51946" w14:textId="77777777" w:rsidR="00B42243" w:rsidRPr="00B93702" w:rsidRDefault="00B42243" w:rsidP="00B42243">
      <w:pPr>
        <w:rPr>
          <w:rFonts w:cs="v4.2.0"/>
        </w:rPr>
      </w:pPr>
      <w:r w:rsidRPr="00B93702">
        <w:rPr>
          <w:rFonts w:cs="v4.2.0"/>
        </w:rPr>
        <w:t>When an extreme temperature test environment is specified for a test, the test shall be performed at the standard minimum and maximum operating temperatures defined by the manufacturer's declaration for the equipment under test.</w:t>
      </w:r>
    </w:p>
    <w:p w14:paraId="2B6750EC" w14:textId="77777777" w:rsidR="00B42243" w:rsidRPr="00B93702" w:rsidRDefault="00B42243" w:rsidP="0048036E">
      <w:pPr>
        <w:rPr>
          <w:b/>
        </w:rPr>
      </w:pPr>
      <w:r w:rsidRPr="00B93702">
        <w:rPr>
          <w:b/>
        </w:rPr>
        <w:t>Minimum temperature:</w:t>
      </w:r>
    </w:p>
    <w:p w14:paraId="359833F1" w14:textId="77777777" w:rsidR="00B42243" w:rsidRPr="00B93702" w:rsidRDefault="00B42243" w:rsidP="00B42243">
      <w:pPr>
        <w:rPr>
          <w:rFonts w:cs="v4.2.0"/>
        </w:rPr>
      </w:pPr>
      <w:r w:rsidRPr="00B93702">
        <w:rPr>
          <w:rFonts w:cs="v4.2.0"/>
        </w:rPr>
        <w:t>The test shall be performed with the environment test equipment and methods including the required environmental phenomena into the equipment, conforming to the test procedure of IEC 60068-2-1 [21].</w:t>
      </w:r>
    </w:p>
    <w:p w14:paraId="2B0D85F6" w14:textId="77777777" w:rsidR="00B42243" w:rsidRPr="00B93702" w:rsidRDefault="00B42243" w:rsidP="0048036E">
      <w:pPr>
        <w:rPr>
          <w:b/>
        </w:rPr>
      </w:pPr>
      <w:r w:rsidRPr="00B93702">
        <w:rPr>
          <w:b/>
        </w:rPr>
        <w:t>Maximum temperature:</w:t>
      </w:r>
    </w:p>
    <w:p w14:paraId="40D8E6F0" w14:textId="77777777" w:rsidR="00B42243" w:rsidRPr="00B93702" w:rsidRDefault="00B42243" w:rsidP="00B42243">
      <w:pPr>
        <w:rPr>
          <w:rFonts w:cs="v4.2.0"/>
        </w:rPr>
      </w:pPr>
      <w:r w:rsidRPr="00B93702">
        <w:rPr>
          <w:rFonts w:cs="v4.2.0"/>
        </w:rPr>
        <w:t>The test shall be performed with the environmental test equipment and methods including the required environmental phenomena into the equipment, conforming to the test procedure of IEC 60068-2-2 [22].</w:t>
      </w:r>
    </w:p>
    <w:p w14:paraId="5C206458" w14:textId="77777777" w:rsidR="00B42243" w:rsidRPr="00B93702" w:rsidRDefault="00B42243" w:rsidP="00B42243">
      <w:pPr>
        <w:pStyle w:val="NO"/>
        <w:rPr>
          <w:rFonts w:cs="v4.2.0"/>
        </w:rPr>
      </w:pPr>
      <w:r w:rsidRPr="00B93702">
        <w:rPr>
          <w:rFonts w:cs="v4.2.0"/>
        </w:rPr>
        <w:lastRenderedPageBreak/>
        <w:t>NOTE:</w:t>
      </w:r>
      <w:r w:rsidRPr="00B93702">
        <w:rPr>
          <w:rFonts w:cs="v4.2.0"/>
        </w:rPr>
        <w:tab/>
        <w:t>It is recommended that the equipment is made fully operational prior to the equipment being taken to its lower operating temperature.</w:t>
      </w:r>
    </w:p>
    <w:p w14:paraId="61B67808" w14:textId="77777777" w:rsidR="00B42243" w:rsidRPr="00B93702" w:rsidRDefault="00B42243" w:rsidP="00F311C8">
      <w:pPr>
        <w:pStyle w:val="Heading1"/>
      </w:pPr>
      <w:bookmarkStart w:id="868" w:name="_Toc21098171"/>
      <w:bookmarkStart w:id="869" w:name="_Toc29765733"/>
      <w:r w:rsidRPr="00B93702">
        <w:t>B.4</w:t>
      </w:r>
      <w:r w:rsidRPr="00B93702">
        <w:tab/>
      </w:r>
      <w:r w:rsidRPr="00B93702">
        <w:rPr>
          <w:rFonts w:cs="v4.2.0"/>
        </w:rPr>
        <w:t>Vibration</w:t>
      </w:r>
      <w:bookmarkEnd w:id="868"/>
      <w:bookmarkEnd w:id="869"/>
    </w:p>
    <w:p w14:paraId="3027B29C" w14:textId="77777777" w:rsidR="00B42243" w:rsidRPr="00B93702" w:rsidRDefault="00B42243" w:rsidP="00B42243">
      <w:pPr>
        <w:rPr>
          <w:rFonts w:cs="v4.2.0"/>
        </w:rPr>
      </w:pPr>
      <w:r w:rsidRPr="00B93702">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7DFBCD21" w14:textId="77777777" w:rsidR="00B42243" w:rsidRPr="00B93702" w:rsidRDefault="00B42243" w:rsidP="00B42243">
      <w:pPr>
        <w:pStyle w:val="NO"/>
        <w:rPr>
          <w:rFonts w:cs="v4.2.0"/>
        </w:rPr>
      </w:pPr>
      <w:r w:rsidRPr="00B93702">
        <w:rPr>
          <w:rFonts w:cs="v4.2.0"/>
        </w:rPr>
        <w:t>NOTE:</w:t>
      </w:r>
      <w:r w:rsidRPr="00B93702">
        <w:rPr>
          <w:rFonts w:cs="v4.2.0"/>
        </w:rPr>
        <w:tab/>
        <w:t>The higher levels of vibration may induce undue physical stress in to equipment after a prolonged series of tests. The testing body should only vibrate the equipment during the RF measurement process.</w:t>
      </w:r>
    </w:p>
    <w:p w14:paraId="3FF96F9D" w14:textId="77777777" w:rsidR="00B42243" w:rsidRPr="00B93702" w:rsidRDefault="00B42243" w:rsidP="00B42243">
      <w:pPr>
        <w:pStyle w:val="Heading1"/>
      </w:pPr>
      <w:bookmarkStart w:id="870" w:name="_Toc21098172"/>
      <w:bookmarkStart w:id="871" w:name="_Toc29765734"/>
      <w:r w:rsidRPr="00B93702">
        <w:t>B.5</w:t>
      </w:r>
      <w:r w:rsidRPr="00B93702">
        <w:tab/>
      </w:r>
      <w:r w:rsidRPr="00B93702">
        <w:rPr>
          <w:rFonts w:cs="v4.2.0"/>
        </w:rPr>
        <w:t>Power supply</w:t>
      </w:r>
      <w:bookmarkEnd w:id="870"/>
      <w:bookmarkEnd w:id="871"/>
    </w:p>
    <w:p w14:paraId="5F3BA0FE" w14:textId="77777777" w:rsidR="00B42243" w:rsidRPr="00B93702" w:rsidRDefault="00B42243" w:rsidP="00B42243">
      <w:pPr>
        <w:rPr>
          <w:rFonts w:cs="v4.2.0"/>
        </w:rPr>
      </w:pPr>
      <w:r w:rsidRPr="00B93702">
        <w:rPr>
          <w:rFonts w:cs="v4.2.0"/>
        </w:rPr>
        <w:t>When extreme power supply conditions are specified for a test, the test shall be performed at the standard upper and lower limits of operating voltage defined by manufacturer's declaration for the equipment under test.</w:t>
      </w:r>
    </w:p>
    <w:p w14:paraId="0D9C0AA4" w14:textId="77777777" w:rsidR="00B42243" w:rsidRPr="00B93702" w:rsidRDefault="00B42243" w:rsidP="0048036E">
      <w:pPr>
        <w:rPr>
          <w:b/>
        </w:rPr>
      </w:pPr>
      <w:r w:rsidRPr="00B93702">
        <w:rPr>
          <w:b/>
        </w:rPr>
        <w:t>Upper voltage limit:</w:t>
      </w:r>
    </w:p>
    <w:p w14:paraId="3650EB4D" w14:textId="77777777" w:rsidR="00B42243" w:rsidRPr="00B93702" w:rsidRDefault="00B42243" w:rsidP="00B42243">
      <w:pPr>
        <w:rPr>
          <w:rFonts w:cs="v4.2.0"/>
        </w:rPr>
      </w:pPr>
      <w:r w:rsidRPr="00B93702">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595FCBE0" w14:textId="77777777" w:rsidR="00B42243" w:rsidRPr="00B93702" w:rsidRDefault="00B42243" w:rsidP="0048036E">
      <w:pPr>
        <w:rPr>
          <w:b/>
        </w:rPr>
      </w:pPr>
      <w:r w:rsidRPr="00B93702">
        <w:rPr>
          <w:b/>
        </w:rPr>
        <w:t>Lower voltage limit:</w:t>
      </w:r>
    </w:p>
    <w:p w14:paraId="4B1D4796" w14:textId="77777777" w:rsidR="00B42243" w:rsidRPr="00B93702" w:rsidRDefault="00B42243" w:rsidP="00B42243">
      <w:pPr>
        <w:rPr>
          <w:rFonts w:cs="v4.2.0"/>
        </w:rPr>
      </w:pPr>
      <w:r w:rsidRPr="00B93702">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3D501EF5" w14:textId="77777777" w:rsidR="00B42243" w:rsidRPr="00B93702" w:rsidRDefault="00B42243" w:rsidP="00F311C8">
      <w:pPr>
        <w:pStyle w:val="Heading1"/>
        <w:rPr>
          <w:lang w:eastAsia="sv-SE"/>
        </w:rPr>
      </w:pPr>
      <w:bookmarkStart w:id="872" w:name="_Toc21098173"/>
      <w:bookmarkStart w:id="873" w:name="_Toc29765735"/>
      <w:r w:rsidRPr="00B93702">
        <w:rPr>
          <w:lang w:eastAsia="sv-SE"/>
        </w:rPr>
        <w:t>B.6</w:t>
      </w:r>
      <w:r w:rsidRPr="00B93702">
        <w:rPr>
          <w:lang w:eastAsia="sv-SE"/>
        </w:rPr>
        <w:tab/>
        <w:t>Measurement of test environments</w:t>
      </w:r>
      <w:bookmarkEnd w:id="872"/>
      <w:bookmarkEnd w:id="873"/>
    </w:p>
    <w:p w14:paraId="45C07233" w14:textId="77777777" w:rsidR="00B42243" w:rsidRPr="00B93702" w:rsidRDefault="00B42243" w:rsidP="00B42243">
      <w:pPr>
        <w:rPr>
          <w:rFonts w:cs="v4.2.0"/>
          <w:lang w:eastAsia="sv-SE"/>
        </w:rPr>
      </w:pPr>
      <w:r w:rsidRPr="00B93702">
        <w:rPr>
          <w:rFonts w:cs="v4.2.0"/>
          <w:lang w:eastAsia="sv-SE"/>
        </w:rPr>
        <w:t>The measurement accuracy of the BS test environments shall be.</w:t>
      </w:r>
    </w:p>
    <w:p w14:paraId="02E9D62A" w14:textId="77777777" w:rsidR="00B42243" w:rsidRPr="00B93702" w:rsidRDefault="00B42243" w:rsidP="00B42243">
      <w:pPr>
        <w:pStyle w:val="EW"/>
        <w:ind w:left="2410" w:hanging="2126"/>
        <w:rPr>
          <w:lang w:eastAsia="sv-SE"/>
        </w:rPr>
      </w:pPr>
      <w:r w:rsidRPr="00B93702">
        <w:rPr>
          <w:snapToGrid w:val="0"/>
          <w:lang w:eastAsia="sv-SE"/>
        </w:rPr>
        <w:t>Pressure:</w:t>
      </w:r>
      <w:r w:rsidRPr="00B93702">
        <w:rPr>
          <w:snapToGrid w:val="0"/>
          <w:lang w:eastAsia="sv-SE"/>
        </w:rPr>
        <w:tab/>
      </w:r>
      <w:r w:rsidRPr="00B93702">
        <w:rPr>
          <w:rFonts w:ascii="Symbol" w:hAnsi="Symbol"/>
          <w:snapToGrid w:val="0"/>
          <w:lang w:eastAsia="sv-SE"/>
        </w:rPr>
        <w:t></w:t>
      </w:r>
      <w:r w:rsidRPr="00B93702">
        <w:rPr>
          <w:snapToGrid w:val="0"/>
          <w:lang w:eastAsia="sv-SE"/>
        </w:rPr>
        <w:t>5 kPa.</w:t>
      </w:r>
    </w:p>
    <w:p w14:paraId="5FC9AF3F" w14:textId="77777777" w:rsidR="00B42243" w:rsidRPr="00B93702" w:rsidRDefault="00B42243" w:rsidP="00B42243">
      <w:pPr>
        <w:pStyle w:val="EW"/>
        <w:ind w:left="2410" w:hanging="2126"/>
        <w:rPr>
          <w:lang w:eastAsia="sv-SE"/>
        </w:rPr>
      </w:pPr>
      <w:r w:rsidRPr="00B93702">
        <w:rPr>
          <w:snapToGrid w:val="0"/>
          <w:lang w:eastAsia="sv-SE"/>
        </w:rPr>
        <w:t>Temperature:</w:t>
      </w:r>
      <w:r w:rsidRPr="00B93702">
        <w:rPr>
          <w:snapToGrid w:val="0"/>
          <w:lang w:eastAsia="sv-SE"/>
        </w:rPr>
        <w:tab/>
      </w:r>
      <w:r w:rsidRPr="00B93702">
        <w:rPr>
          <w:rFonts w:ascii="Symbol" w:hAnsi="Symbol"/>
          <w:snapToGrid w:val="0"/>
          <w:lang w:eastAsia="sv-SE"/>
        </w:rPr>
        <w:t></w:t>
      </w:r>
      <w:r w:rsidRPr="00B93702">
        <w:rPr>
          <w:snapToGrid w:val="0"/>
          <w:lang w:eastAsia="sv-SE"/>
        </w:rPr>
        <w:t>2 degrees.</w:t>
      </w:r>
    </w:p>
    <w:p w14:paraId="5754E140" w14:textId="77777777" w:rsidR="00B42243" w:rsidRPr="00B93702" w:rsidRDefault="00B42243" w:rsidP="00B42243">
      <w:pPr>
        <w:pStyle w:val="EW"/>
        <w:ind w:left="2410" w:hanging="2126"/>
        <w:rPr>
          <w:lang w:eastAsia="sv-SE"/>
        </w:rPr>
      </w:pPr>
      <w:r w:rsidRPr="00B93702">
        <w:rPr>
          <w:snapToGrid w:val="0"/>
          <w:lang w:eastAsia="sv-SE"/>
        </w:rPr>
        <w:t>Relative Humidity:</w:t>
      </w:r>
      <w:r w:rsidRPr="00B93702">
        <w:rPr>
          <w:snapToGrid w:val="0"/>
          <w:lang w:eastAsia="sv-SE"/>
        </w:rPr>
        <w:tab/>
      </w:r>
      <w:r w:rsidRPr="00B93702">
        <w:rPr>
          <w:rFonts w:ascii="Symbol" w:hAnsi="Symbol"/>
          <w:snapToGrid w:val="0"/>
          <w:lang w:eastAsia="sv-SE"/>
        </w:rPr>
        <w:t></w:t>
      </w:r>
      <w:r w:rsidRPr="00B93702">
        <w:rPr>
          <w:snapToGrid w:val="0"/>
          <w:lang w:eastAsia="sv-SE"/>
        </w:rPr>
        <w:t>5 %.</w:t>
      </w:r>
    </w:p>
    <w:p w14:paraId="6E522B2A" w14:textId="77777777" w:rsidR="00B42243" w:rsidRPr="00B93702" w:rsidRDefault="00B42243" w:rsidP="00B42243">
      <w:pPr>
        <w:pStyle w:val="EW"/>
        <w:ind w:left="2410" w:hanging="2126"/>
        <w:rPr>
          <w:snapToGrid w:val="0"/>
          <w:lang w:eastAsia="sv-SE"/>
        </w:rPr>
      </w:pPr>
      <w:r w:rsidRPr="00B93702">
        <w:rPr>
          <w:snapToGrid w:val="0"/>
          <w:lang w:eastAsia="sv-SE"/>
        </w:rPr>
        <w:t>DC Voltage:</w:t>
      </w:r>
      <w:r w:rsidRPr="00B93702">
        <w:rPr>
          <w:snapToGrid w:val="0"/>
          <w:lang w:eastAsia="sv-SE"/>
        </w:rPr>
        <w:tab/>
      </w:r>
      <w:r w:rsidRPr="00B93702">
        <w:rPr>
          <w:rFonts w:ascii="Symbol" w:hAnsi="Symbol"/>
          <w:snapToGrid w:val="0"/>
          <w:lang w:eastAsia="sv-SE"/>
        </w:rPr>
        <w:t></w:t>
      </w:r>
      <w:r w:rsidRPr="00B93702">
        <w:rPr>
          <w:snapToGrid w:val="0"/>
          <w:lang w:eastAsia="sv-SE"/>
        </w:rPr>
        <w:t>1,0 %.</w:t>
      </w:r>
    </w:p>
    <w:p w14:paraId="614EDF12" w14:textId="77777777" w:rsidR="00B42243" w:rsidRPr="00B93702" w:rsidRDefault="00B42243" w:rsidP="00B42243">
      <w:pPr>
        <w:pStyle w:val="EW"/>
        <w:ind w:left="2410" w:hanging="2126"/>
        <w:rPr>
          <w:snapToGrid w:val="0"/>
          <w:lang w:eastAsia="sv-SE"/>
        </w:rPr>
      </w:pPr>
      <w:r w:rsidRPr="00B93702">
        <w:rPr>
          <w:snapToGrid w:val="0"/>
          <w:lang w:eastAsia="sv-SE"/>
        </w:rPr>
        <w:t>AC Voltage:</w:t>
      </w:r>
      <w:r w:rsidRPr="00B93702">
        <w:rPr>
          <w:snapToGrid w:val="0"/>
          <w:lang w:eastAsia="sv-SE"/>
        </w:rPr>
        <w:tab/>
      </w:r>
      <w:r w:rsidRPr="00B93702">
        <w:rPr>
          <w:rFonts w:ascii="Symbol" w:hAnsi="Symbol"/>
          <w:snapToGrid w:val="0"/>
          <w:lang w:eastAsia="sv-SE"/>
        </w:rPr>
        <w:t></w:t>
      </w:r>
      <w:r w:rsidRPr="00B93702">
        <w:rPr>
          <w:snapToGrid w:val="0"/>
          <w:lang w:eastAsia="sv-SE"/>
        </w:rPr>
        <w:t>1,5 %.</w:t>
      </w:r>
    </w:p>
    <w:p w14:paraId="29D09646" w14:textId="77777777" w:rsidR="00B42243" w:rsidRPr="00B93702" w:rsidRDefault="00B42243" w:rsidP="00B42243">
      <w:pPr>
        <w:pStyle w:val="EW"/>
        <w:ind w:left="2410" w:hanging="2126"/>
        <w:rPr>
          <w:snapToGrid w:val="0"/>
          <w:lang w:eastAsia="sv-SE"/>
        </w:rPr>
      </w:pPr>
      <w:r w:rsidRPr="00B93702">
        <w:rPr>
          <w:snapToGrid w:val="0"/>
          <w:lang w:eastAsia="sv-SE"/>
        </w:rPr>
        <w:t>Vibration:</w:t>
      </w:r>
      <w:r w:rsidRPr="00B93702">
        <w:rPr>
          <w:snapToGrid w:val="0"/>
          <w:lang w:eastAsia="sv-SE"/>
        </w:rPr>
        <w:tab/>
        <w:t>10 %.</w:t>
      </w:r>
    </w:p>
    <w:p w14:paraId="4221C203" w14:textId="77777777" w:rsidR="00B42243" w:rsidRPr="00B93702" w:rsidRDefault="00B42243" w:rsidP="00B42243">
      <w:pPr>
        <w:pStyle w:val="EX"/>
        <w:ind w:left="2410" w:hanging="2126"/>
        <w:rPr>
          <w:snapToGrid w:val="0"/>
          <w:lang w:eastAsia="sv-SE"/>
        </w:rPr>
      </w:pPr>
      <w:r w:rsidRPr="00B93702">
        <w:rPr>
          <w:snapToGrid w:val="0"/>
          <w:lang w:eastAsia="sv-SE"/>
        </w:rPr>
        <w:t>Vibration frequency:</w:t>
      </w:r>
      <w:r w:rsidRPr="00B93702">
        <w:rPr>
          <w:snapToGrid w:val="0"/>
          <w:lang w:eastAsia="sv-SE"/>
        </w:rPr>
        <w:tab/>
        <w:t>0,1 Hz.</w:t>
      </w:r>
    </w:p>
    <w:p w14:paraId="241CCAFA" w14:textId="77777777" w:rsidR="00B42243" w:rsidRPr="00B93702" w:rsidRDefault="00B42243" w:rsidP="00B42243">
      <w:pPr>
        <w:rPr>
          <w:rFonts w:cs="v4.2.0"/>
        </w:rPr>
      </w:pPr>
      <w:r w:rsidRPr="00B93702">
        <w:rPr>
          <w:rFonts w:cs="v4.2.0"/>
        </w:rPr>
        <w:t>The above values shall apply unless the test environment is otherwise controlled and the specification for the control of the test environment specifies the uncertainty for the parameter.</w:t>
      </w:r>
    </w:p>
    <w:p w14:paraId="7FA3A325" w14:textId="77777777" w:rsidR="00626987" w:rsidRPr="00B93702" w:rsidRDefault="00F455C8" w:rsidP="00F455C8">
      <w:pPr>
        <w:pStyle w:val="Heading8"/>
      </w:pPr>
      <w:r w:rsidRPr="00B93702">
        <w:br w:type="page"/>
      </w:r>
      <w:bookmarkStart w:id="874" w:name="_Toc21098174"/>
      <w:bookmarkStart w:id="875" w:name="_Toc29765736"/>
      <w:r w:rsidR="00626987" w:rsidRPr="00B93702">
        <w:lastRenderedPageBreak/>
        <w:t xml:space="preserve">Annex </w:t>
      </w:r>
      <w:r w:rsidRPr="00B93702">
        <w:t>C</w:t>
      </w:r>
      <w:r w:rsidR="00626987" w:rsidRPr="00B93702">
        <w:t xml:space="preserve"> (informative):</w:t>
      </w:r>
      <w:r w:rsidRPr="00B93702">
        <w:br/>
      </w:r>
      <w:r w:rsidR="00626987" w:rsidRPr="00B93702">
        <w:t xml:space="preserve">Test Tolerances and Derivation of </w:t>
      </w:r>
      <w:r w:rsidR="00DB7FF2" w:rsidRPr="00B93702">
        <w:t>test requirement</w:t>
      </w:r>
      <w:r w:rsidR="00626987" w:rsidRPr="00B93702">
        <w:t>s</w:t>
      </w:r>
      <w:bookmarkEnd w:id="874"/>
      <w:bookmarkEnd w:id="875"/>
    </w:p>
    <w:p w14:paraId="43B6C9D6" w14:textId="77777777" w:rsidR="00090773" w:rsidRPr="00B93702" w:rsidRDefault="00090773" w:rsidP="00090773">
      <w:pPr>
        <w:rPr>
          <w:rFonts w:cs="v4.2.0"/>
        </w:rPr>
      </w:pPr>
      <w:r w:rsidRPr="00B93702">
        <w:rPr>
          <w:rFonts w:cs="v4.2.0"/>
        </w:rPr>
        <w:t xml:space="preserve">The </w:t>
      </w:r>
      <w:r w:rsidR="00DB7FF2" w:rsidRPr="00B93702">
        <w:rPr>
          <w:rFonts w:cs="v4.2.0"/>
        </w:rPr>
        <w:t>test requirement</w:t>
      </w:r>
      <w:r w:rsidRPr="00B93702">
        <w:rPr>
          <w:rFonts w:cs="v4.2.0"/>
        </w:rPr>
        <w:t xml:space="preserve">s </w:t>
      </w:r>
      <w:r w:rsidR="00775FC7" w:rsidRPr="00B93702">
        <w:rPr>
          <w:rFonts w:cs="v4.2.0"/>
        </w:rPr>
        <w:t xml:space="preserve">explicitly defined </w:t>
      </w:r>
      <w:r w:rsidRPr="00B93702">
        <w:rPr>
          <w:rFonts w:cs="v4.2.0"/>
        </w:rPr>
        <w:t xml:space="preserve">in this specification have been calculated by relaxing the </w:t>
      </w:r>
      <w:r w:rsidR="00DB7FF2" w:rsidRPr="00B93702">
        <w:rPr>
          <w:rFonts w:cs="v4.2.0"/>
        </w:rPr>
        <w:t>minimum requirement</w:t>
      </w:r>
      <w:r w:rsidRPr="00B93702">
        <w:rPr>
          <w:rFonts w:cs="v4.2.0"/>
        </w:rPr>
        <w:t xml:space="preserve">s of the core specification using the Test Tolerances defined here. When the Test Tolerance is zero, the </w:t>
      </w:r>
      <w:r w:rsidR="00DB7FF2" w:rsidRPr="00B93702">
        <w:rPr>
          <w:rFonts w:cs="v4.2.0"/>
        </w:rPr>
        <w:t>test requirement</w:t>
      </w:r>
      <w:r w:rsidRPr="00B93702">
        <w:rPr>
          <w:rFonts w:cs="v4.2.0"/>
        </w:rPr>
        <w:t xml:space="preserve"> will be the same as the </w:t>
      </w:r>
      <w:r w:rsidR="00DB7FF2" w:rsidRPr="00B93702">
        <w:rPr>
          <w:rFonts w:cs="v4.2.0"/>
        </w:rPr>
        <w:t>minimum requirement</w:t>
      </w:r>
      <w:r w:rsidRPr="00B93702">
        <w:rPr>
          <w:rFonts w:cs="v4.2.0"/>
        </w:rPr>
        <w:t xml:space="preserve">. When the Test Tolerance is non-zero, the </w:t>
      </w:r>
      <w:r w:rsidR="00DB7FF2" w:rsidRPr="00B93702">
        <w:rPr>
          <w:rFonts w:cs="v4.2.0"/>
        </w:rPr>
        <w:t>test requirement</w:t>
      </w:r>
      <w:r w:rsidRPr="00B93702">
        <w:rPr>
          <w:rFonts w:cs="v4.2.0"/>
        </w:rPr>
        <w:t xml:space="preserve">s will differ from the </w:t>
      </w:r>
      <w:r w:rsidR="00DB7FF2" w:rsidRPr="00B93702">
        <w:rPr>
          <w:rFonts w:cs="v4.2.0"/>
        </w:rPr>
        <w:t>minimum requirement</w:t>
      </w:r>
      <w:r w:rsidRPr="00B93702">
        <w:rPr>
          <w:rFonts w:cs="v4.2.0"/>
        </w:rPr>
        <w:t>s, and the formula used for this relaxation is given in the following tables.</w:t>
      </w:r>
    </w:p>
    <w:p w14:paraId="5669F946" w14:textId="77777777" w:rsidR="00775FC7" w:rsidRPr="00B93702" w:rsidRDefault="00775FC7" w:rsidP="00775FC7">
      <w:pPr>
        <w:keepNext/>
        <w:rPr>
          <w:rFonts w:cs="v4.2.0"/>
        </w:rPr>
      </w:pPr>
      <w:r w:rsidRPr="00B93702">
        <w:rPr>
          <w:rFonts w:cs="v5.0.0"/>
          <w:snapToGrid w:val="0"/>
        </w:rPr>
        <w:t xml:space="preserve">Test requirements which are included by reference to TS 25.141 [10], TS 25.142[12], TS 36.141[9] or TS 51.021[11] have </w:t>
      </w:r>
      <w:r w:rsidRPr="00B93702">
        <w:rPr>
          <w:rFonts w:cs="v4.2.0"/>
        </w:rPr>
        <w:t>been calculated within the referred test specification using the Test Tolerances defined therein.</w:t>
      </w:r>
    </w:p>
    <w:p w14:paraId="3A8CC6CD" w14:textId="77777777" w:rsidR="00090773" w:rsidRPr="00B93702" w:rsidRDefault="00090773" w:rsidP="00090773">
      <w:pPr>
        <w:keepNext/>
        <w:rPr>
          <w:noProof/>
          <w:snapToGrid w:val="0"/>
        </w:rPr>
      </w:pPr>
      <w:r w:rsidRPr="00B93702">
        <w:rPr>
          <w:noProof/>
          <w:snapToGrid w:val="0"/>
        </w:rPr>
        <w:t>The Test Tolerances are derived from Test System uncertainties, regulatory requirements and criticality to system performance. As a result, the Test Tolerances may sometimes be set to zero.</w:t>
      </w:r>
    </w:p>
    <w:p w14:paraId="45B36E2E" w14:textId="77777777" w:rsidR="00090773" w:rsidRPr="00B93702" w:rsidRDefault="00090773" w:rsidP="00090773">
      <w:pPr>
        <w:keepNext/>
        <w:rPr>
          <w:noProof/>
        </w:rPr>
      </w:pPr>
      <w:r w:rsidRPr="00B93702">
        <w:rPr>
          <w:noProof/>
        </w:rPr>
        <w:t>The test tolerances should not be modified for any reason e.g. to take account of commonly known test system errors (such as mismatch, cable loss, etc.).</w:t>
      </w:r>
    </w:p>
    <w:p w14:paraId="0F96AE09" w14:textId="77777777" w:rsidR="002F6EF4" w:rsidRPr="00B93702" w:rsidRDefault="00090773" w:rsidP="002F6EF4">
      <w:pPr>
        <w:rPr>
          <w:rFonts w:cs="v4.2.0"/>
        </w:rPr>
      </w:pPr>
      <w:r w:rsidRPr="00B93702">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B93702">
        <w:rPr>
          <w:rFonts w:cs="v4.2.0"/>
        </w:rPr>
        <w:t>sub</w:t>
      </w:r>
      <w:r w:rsidRPr="00B93702">
        <w:rPr>
          <w:rFonts w:cs="v4.2.0"/>
        </w:rPr>
        <w:t xml:space="preserve">clause 4.1.2. In this event, the excess error shall be subtracted from the defined test tolerance in order to generate the correct tightened </w:t>
      </w:r>
      <w:r w:rsidR="00DB7FF2" w:rsidRPr="00B93702">
        <w:rPr>
          <w:rFonts w:cs="v4.2.0"/>
        </w:rPr>
        <w:t>test requirement</w:t>
      </w:r>
      <w:r w:rsidRPr="00B93702">
        <w:rPr>
          <w:rFonts w:cs="v4.2.0"/>
        </w:rPr>
        <w:t>s as defined in this Annex.</w:t>
      </w:r>
    </w:p>
    <w:p w14:paraId="229F4226" w14:textId="77777777" w:rsidR="00090773" w:rsidRPr="00B93702" w:rsidRDefault="002F6EF4" w:rsidP="002F6EF4">
      <w:pPr>
        <w:spacing w:after="0"/>
        <w:rPr>
          <w:rFonts w:cs="Arial"/>
        </w:rPr>
      </w:pPr>
      <w:r w:rsidRPr="00B93702">
        <w:rPr>
          <w:rFonts w:cs="Arial"/>
        </w:rPr>
        <w:t>Unless otherwise stated, the uncertainties in subclause 4.1.2 apply to the Test System for testing 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14:paraId="52B96C18" w14:textId="77777777" w:rsidR="00090773" w:rsidRPr="00B93702" w:rsidRDefault="00090773" w:rsidP="00F311C8">
      <w:pPr>
        <w:pStyle w:val="Heading1"/>
      </w:pPr>
      <w:bookmarkStart w:id="876" w:name="_Toc21098175"/>
      <w:bookmarkStart w:id="877" w:name="_Toc29765737"/>
      <w:r w:rsidRPr="00B93702">
        <w:lastRenderedPageBreak/>
        <w:t>C.1</w:t>
      </w:r>
      <w:r w:rsidRPr="00B93702">
        <w:tab/>
      </w:r>
      <w:r w:rsidRPr="00B93702">
        <w:rPr>
          <w:lang w:eastAsia="sv-SE"/>
        </w:rPr>
        <w:t>Measurement of t</w:t>
      </w:r>
      <w:r w:rsidRPr="00B93702">
        <w:t>ransmitter</w:t>
      </w:r>
      <w:bookmarkEnd w:id="876"/>
      <w:bookmarkEnd w:id="877"/>
    </w:p>
    <w:p w14:paraId="2E74A8B7" w14:textId="77777777" w:rsidR="00090773" w:rsidRPr="00B93702" w:rsidRDefault="00090773" w:rsidP="0048036E">
      <w:pPr>
        <w:pStyle w:val="TH"/>
      </w:pPr>
      <w:r w:rsidRPr="00B93702">
        <w:t xml:space="preserve">Table C.1-1: Derivation of </w:t>
      </w:r>
      <w:r w:rsidR="00DB7FF2" w:rsidRPr="00B93702">
        <w:t>test requirement</w:t>
      </w:r>
      <w:r w:rsidRPr="00B93702">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B93702" w:rsidRPr="00B93702" w14:paraId="749C30C3" w14:textId="77777777">
        <w:trPr>
          <w:jc w:val="center"/>
        </w:trPr>
        <w:tc>
          <w:tcPr>
            <w:tcW w:w="2448" w:type="dxa"/>
          </w:tcPr>
          <w:p w14:paraId="4C793FB5" w14:textId="77777777" w:rsidR="00090773" w:rsidRPr="00B93702" w:rsidRDefault="00090773" w:rsidP="00E634D2">
            <w:pPr>
              <w:pStyle w:val="TAH"/>
              <w:rPr>
                <w:rFonts w:cs="v4.2.0"/>
                <w:lang w:eastAsia="en-US"/>
              </w:rPr>
            </w:pPr>
            <w:r w:rsidRPr="00B93702">
              <w:rPr>
                <w:rFonts w:cs="v4.2.0"/>
                <w:lang w:eastAsia="en-US"/>
              </w:rPr>
              <w:t xml:space="preserve">Test </w:t>
            </w:r>
          </w:p>
        </w:tc>
        <w:tc>
          <w:tcPr>
            <w:tcW w:w="2869" w:type="dxa"/>
          </w:tcPr>
          <w:p w14:paraId="628DEAAD" w14:textId="77777777" w:rsidR="00090773" w:rsidRPr="00B93702" w:rsidRDefault="00DB7FF2" w:rsidP="00E634D2">
            <w:pPr>
              <w:pStyle w:val="TAH"/>
              <w:rPr>
                <w:rFonts w:cs="v4.2.0"/>
                <w:lang w:eastAsia="en-US"/>
              </w:rPr>
            </w:pPr>
            <w:r w:rsidRPr="00B93702">
              <w:rPr>
                <w:rFonts w:cs="v4.2.0"/>
                <w:lang w:eastAsia="en-US"/>
              </w:rPr>
              <w:t>Minimum requirement</w:t>
            </w:r>
            <w:r w:rsidR="00090773" w:rsidRPr="00B93702">
              <w:rPr>
                <w:rFonts w:cs="v4.2.0"/>
                <w:lang w:eastAsia="en-US"/>
              </w:rPr>
              <w:t xml:space="preserve"> in TS 37.104</w:t>
            </w:r>
          </w:p>
        </w:tc>
        <w:tc>
          <w:tcPr>
            <w:tcW w:w="1208" w:type="dxa"/>
          </w:tcPr>
          <w:p w14:paraId="7970EC93" w14:textId="77777777" w:rsidR="00090773" w:rsidRPr="00B93702" w:rsidRDefault="00090773" w:rsidP="00E634D2">
            <w:pPr>
              <w:pStyle w:val="TAH"/>
              <w:rPr>
                <w:rFonts w:cs="v4.2.0"/>
                <w:lang w:eastAsia="en-US"/>
              </w:rPr>
            </w:pPr>
            <w:r w:rsidRPr="00B93702">
              <w:rPr>
                <w:rFonts w:cs="v4.2.0"/>
                <w:lang w:eastAsia="en-US"/>
              </w:rPr>
              <w:t>Test Tolerance</w:t>
            </w:r>
            <w:r w:rsidRPr="00B93702">
              <w:rPr>
                <w:rFonts w:cs="v4.2.0"/>
                <w:lang w:eastAsia="en-US"/>
              </w:rPr>
              <w:br/>
              <w:t>(TT)</w:t>
            </w:r>
          </w:p>
        </w:tc>
        <w:tc>
          <w:tcPr>
            <w:tcW w:w="3260" w:type="dxa"/>
          </w:tcPr>
          <w:p w14:paraId="7C30BBA9" w14:textId="77777777" w:rsidR="00090773" w:rsidRPr="00B93702" w:rsidRDefault="00DB7FF2" w:rsidP="00E634D2">
            <w:pPr>
              <w:pStyle w:val="TAH"/>
              <w:rPr>
                <w:rFonts w:cs="v4.2.0"/>
                <w:lang w:eastAsia="en-US"/>
              </w:rPr>
            </w:pPr>
            <w:r w:rsidRPr="00B93702">
              <w:rPr>
                <w:rFonts w:cs="v4.2.0"/>
                <w:lang w:eastAsia="en-US"/>
              </w:rPr>
              <w:t>Test requirement</w:t>
            </w:r>
          </w:p>
        </w:tc>
      </w:tr>
      <w:tr w:rsidR="00B93702" w:rsidRPr="00B93702" w14:paraId="29C7D7E7" w14:textId="77777777">
        <w:trPr>
          <w:cantSplit/>
          <w:jc w:val="center"/>
        </w:trPr>
        <w:tc>
          <w:tcPr>
            <w:tcW w:w="2448" w:type="dxa"/>
          </w:tcPr>
          <w:p w14:paraId="2707981C" w14:textId="77777777" w:rsidR="0050417E" w:rsidRPr="00B93702" w:rsidRDefault="0050417E" w:rsidP="00E634D2">
            <w:pPr>
              <w:pStyle w:val="TAL"/>
              <w:tabs>
                <w:tab w:val="left" w:pos="523"/>
              </w:tabs>
              <w:rPr>
                <w:rFonts w:cs="Arial"/>
                <w:lang w:eastAsia="en-US"/>
              </w:rPr>
            </w:pPr>
            <w:r w:rsidRPr="00B93702">
              <w:rPr>
                <w:rFonts w:cs="Arial"/>
                <w:lang w:eastAsia="en-US"/>
              </w:rPr>
              <w:t>6.2.1</w:t>
            </w:r>
            <w:r w:rsidRPr="00B93702">
              <w:rPr>
                <w:rFonts w:cs="Arial"/>
                <w:lang w:eastAsia="en-US"/>
              </w:rPr>
              <w:tab/>
              <w:t>Base Station maximum output power</w:t>
            </w:r>
          </w:p>
        </w:tc>
        <w:tc>
          <w:tcPr>
            <w:tcW w:w="2869" w:type="dxa"/>
          </w:tcPr>
          <w:p w14:paraId="696339F8" w14:textId="77777777" w:rsidR="0050417E" w:rsidRPr="00B93702" w:rsidRDefault="0050417E" w:rsidP="00E2384A">
            <w:pPr>
              <w:pStyle w:val="TAL"/>
              <w:rPr>
                <w:rFonts w:cs="Arial"/>
                <w:lang w:eastAsia="en-US"/>
              </w:rPr>
            </w:pPr>
            <w:r w:rsidRPr="00B93702">
              <w:rPr>
                <w:rFonts w:cs="Arial"/>
                <w:lang w:eastAsia="en-US"/>
              </w:rPr>
              <w:t>UTRA</w:t>
            </w:r>
            <w:r w:rsidR="006D1BBF" w:rsidRPr="00B93702">
              <w:rPr>
                <w:rFonts w:cs="Arial"/>
                <w:lang w:eastAsia="en-US"/>
              </w:rPr>
              <w:t>,</w:t>
            </w:r>
            <w:r w:rsidRPr="00B93702">
              <w:rPr>
                <w:rFonts w:cs="Arial"/>
                <w:lang w:eastAsia="en-US"/>
              </w:rPr>
              <w:t xml:space="preserve"> E-UTRA</w:t>
            </w:r>
            <w:r w:rsidR="006D1BBF" w:rsidRPr="00B93702">
              <w:rPr>
                <w:rFonts w:cs="Arial"/>
                <w:lang w:eastAsia="en-US"/>
              </w:rPr>
              <w:t xml:space="preserve"> and NR</w:t>
            </w:r>
          </w:p>
          <w:p w14:paraId="1EB3CA18" w14:textId="77777777" w:rsidR="0050417E" w:rsidRPr="00B93702" w:rsidRDefault="0050417E" w:rsidP="00E2384A">
            <w:pPr>
              <w:pStyle w:val="TAL"/>
              <w:rPr>
                <w:rFonts w:cs="Arial"/>
                <w:lang w:eastAsia="en-US"/>
              </w:rPr>
            </w:pPr>
            <w:r w:rsidRPr="00B93702">
              <w:rPr>
                <w:rFonts w:cs="Arial"/>
                <w:lang w:eastAsia="en-US"/>
              </w:rPr>
              <w:t>In normal conditions:</w:t>
            </w:r>
          </w:p>
          <w:p w14:paraId="725CBCE1" w14:textId="77777777" w:rsidR="0050417E" w:rsidRPr="00B93702" w:rsidRDefault="0050417E" w:rsidP="00E2384A">
            <w:pPr>
              <w:pStyle w:val="TAL"/>
              <w:rPr>
                <w:rFonts w:cs="Arial"/>
                <w:lang w:eastAsia="en-US"/>
              </w:rPr>
            </w:pPr>
            <w:r w:rsidRPr="00B93702">
              <w:rPr>
                <w:rFonts w:cs="Arial"/>
                <w:lang w:eastAsia="en-US"/>
              </w:rPr>
              <w:t>within ±2 dB of manufacturer's rated output power</w:t>
            </w:r>
          </w:p>
          <w:p w14:paraId="6AC6EC7C" w14:textId="77777777" w:rsidR="0050417E" w:rsidRPr="00B93702" w:rsidRDefault="0050417E" w:rsidP="00E2384A">
            <w:pPr>
              <w:pStyle w:val="TAL"/>
              <w:rPr>
                <w:rFonts w:cs="Arial"/>
                <w:lang w:eastAsia="en-US"/>
              </w:rPr>
            </w:pPr>
          </w:p>
          <w:p w14:paraId="6C6B4ED9" w14:textId="77777777" w:rsidR="0050417E" w:rsidRPr="00B93702" w:rsidRDefault="0050417E" w:rsidP="00E2384A">
            <w:pPr>
              <w:pStyle w:val="TAL"/>
              <w:rPr>
                <w:rFonts w:cs="Arial"/>
                <w:lang w:eastAsia="en-US"/>
              </w:rPr>
            </w:pPr>
          </w:p>
          <w:p w14:paraId="6BBCDA22" w14:textId="77777777" w:rsidR="0050417E" w:rsidRPr="00B93702" w:rsidRDefault="0050417E" w:rsidP="00E2384A">
            <w:pPr>
              <w:pStyle w:val="TAL"/>
              <w:rPr>
                <w:rFonts w:cs="Arial"/>
                <w:lang w:eastAsia="en-US"/>
              </w:rPr>
            </w:pPr>
          </w:p>
          <w:p w14:paraId="47093B91" w14:textId="77777777" w:rsidR="0050417E" w:rsidRPr="00B93702" w:rsidRDefault="0050417E" w:rsidP="00E2384A">
            <w:pPr>
              <w:pStyle w:val="TAL"/>
              <w:rPr>
                <w:rFonts w:cs="Arial"/>
                <w:lang w:eastAsia="en-US"/>
              </w:rPr>
            </w:pPr>
          </w:p>
          <w:p w14:paraId="483F1533" w14:textId="77777777" w:rsidR="0050417E" w:rsidRPr="00B93702" w:rsidRDefault="0050417E" w:rsidP="00E2384A">
            <w:pPr>
              <w:pStyle w:val="TAL"/>
              <w:rPr>
                <w:rFonts w:cs="Arial"/>
                <w:lang w:eastAsia="en-US"/>
              </w:rPr>
            </w:pPr>
          </w:p>
          <w:p w14:paraId="371D121B" w14:textId="77777777" w:rsidR="0050417E" w:rsidRPr="00B93702" w:rsidRDefault="0050417E" w:rsidP="00E2384A">
            <w:pPr>
              <w:pStyle w:val="TAL"/>
              <w:rPr>
                <w:rFonts w:cs="Arial"/>
                <w:lang w:eastAsia="en-US"/>
              </w:rPr>
            </w:pPr>
          </w:p>
          <w:p w14:paraId="714C61B5" w14:textId="77777777" w:rsidR="0050417E" w:rsidRPr="00B93702" w:rsidRDefault="0050417E" w:rsidP="00E2384A">
            <w:pPr>
              <w:pStyle w:val="TAL"/>
              <w:rPr>
                <w:rFonts w:cs="Arial"/>
                <w:lang w:eastAsia="en-US"/>
              </w:rPr>
            </w:pPr>
          </w:p>
          <w:p w14:paraId="1A4D5D09" w14:textId="77777777" w:rsidR="0050417E" w:rsidRPr="00B93702" w:rsidRDefault="0050417E" w:rsidP="00E2384A">
            <w:pPr>
              <w:pStyle w:val="TAL"/>
              <w:rPr>
                <w:rFonts w:cs="Arial"/>
                <w:lang w:eastAsia="en-US"/>
              </w:rPr>
            </w:pPr>
            <w:r w:rsidRPr="00B93702">
              <w:rPr>
                <w:rFonts w:cs="Arial"/>
                <w:lang w:eastAsia="en-US"/>
              </w:rPr>
              <w:t xml:space="preserve">In extreme conditions: </w:t>
            </w:r>
          </w:p>
          <w:p w14:paraId="24F6D48C" w14:textId="77777777" w:rsidR="0050417E" w:rsidRPr="00B93702" w:rsidRDefault="0050417E" w:rsidP="00E2384A">
            <w:pPr>
              <w:pStyle w:val="TAL"/>
              <w:rPr>
                <w:rFonts w:cs="Arial"/>
                <w:lang w:eastAsia="en-US"/>
              </w:rPr>
            </w:pPr>
            <w:r w:rsidRPr="00B93702">
              <w:rPr>
                <w:rFonts w:cs="Arial"/>
                <w:lang w:eastAsia="en-US"/>
              </w:rPr>
              <w:t>within ±2.5 dB of manufacturer's rated output power</w:t>
            </w:r>
          </w:p>
          <w:p w14:paraId="2C44D421" w14:textId="77777777" w:rsidR="0050417E" w:rsidRPr="00B93702" w:rsidRDefault="0050417E" w:rsidP="00E2384A">
            <w:pPr>
              <w:pStyle w:val="TAL"/>
              <w:rPr>
                <w:rFonts w:cs="Arial"/>
                <w:lang w:eastAsia="en-US"/>
              </w:rPr>
            </w:pPr>
          </w:p>
          <w:p w14:paraId="678AC496" w14:textId="77777777" w:rsidR="0050417E" w:rsidRPr="00B93702" w:rsidRDefault="0050417E" w:rsidP="00E2384A">
            <w:pPr>
              <w:pStyle w:val="TAL"/>
              <w:rPr>
                <w:rFonts w:cs="Arial"/>
                <w:lang w:eastAsia="en-US"/>
              </w:rPr>
            </w:pPr>
          </w:p>
          <w:p w14:paraId="51A49D16" w14:textId="77777777" w:rsidR="0050417E" w:rsidRPr="00B93702" w:rsidRDefault="0050417E" w:rsidP="00E2384A">
            <w:pPr>
              <w:pStyle w:val="TAL"/>
              <w:rPr>
                <w:rFonts w:cs="Arial"/>
                <w:lang w:eastAsia="en-US"/>
              </w:rPr>
            </w:pPr>
          </w:p>
          <w:p w14:paraId="332B32BB" w14:textId="77777777" w:rsidR="0050417E" w:rsidRPr="00B93702" w:rsidRDefault="0050417E" w:rsidP="00E2384A">
            <w:pPr>
              <w:pStyle w:val="TAL"/>
              <w:rPr>
                <w:rFonts w:cs="Arial"/>
                <w:lang w:eastAsia="en-US"/>
              </w:rPr>
            </w:pPr>
          </w:p>
          <w:p w14:paraId="1B45EC54" w14:textId="77777777" w:rsidR="0050417E" w:rsidRPr="00B93702" w:rsidRDefault="0050417E" w:rsidP="00E2384A">
            <w:pPr>
              <w:pStyle w:val="TAL"/>
              <w:rPr>
                <w:rFonts w:cs="Arial"/>
                <w:lang w:eastAsia="en-US"/>
              </w:rPr>
            </w:pPr>
          </w:p>
          <w:p w14:paraId="6488156D" w14:textId="77777777" w:rsidR="0050417E" w:rsidRPr="00B93702" w:rsidRDefault="0050417E" w:rsidP="00E2384A">
            <w:pPr>
              <w:pStyle w:val="TAL"/>
              <w:rPr>
                <w:rFonts w:cs="Arial"/>
                <w:lang w:eastAsia="en-US"/>
              </w:rPr>
            </w:pPr>
          </w:p>
          <w:p w14:paraId="53AAD84E" w14:textId="77777777" w:rsidR="0050417E" w:rsidRPr="00B93702" w:rsidRDefault="0050417E" w:rsidP="00E2384A">
            <w:pPr>
              <w:pStyle w:val="TAL"/>
              <w:rPr>
                <w:rFonts w:cs="Arial"/>
                <w:lang w:eastAsia="en-US"/>
              </w:rPr>
            </w:pPr>
            <w:r w:rsidRPr="00B93702">
              <w:rPr>
                <w:rFonts w:cs="Arial"/>
                <w:lang w:eastAsia="en-US"/>
              </w:rPr>
              <w:t>GSM/EDGE</w:t>
            </w:r>
            <w:r w:rsidR="002F6EF4" w:rsidRPr="00B93702">
              <w:rPr>
                <w:rFonts w:cs="Arial"/>
                <w:szCs w:val="18"/>
                <w:lang w:eastAsia="ja-JP"/>
              </w:rPr>
              <w:t xml:space="preserve"> or standalone NB-IoT</w:t>
            </w:r>
          </w:p>
          <w:p w14:paraId="5C38FCC7" w14:textId="77777777" w:rsidR="0050417E" w:rsidRPr="00B93702" w:rsidRDefault="0050417E" w:rsidP="00E2384A">
            <w:pPr>
              <w:pStyle w:val="TAL"/>
              <w:rPr>
                <w:rFonts w:cs="Arial"/>
                <w:lang w:eastAsia="en-US"/>
              </w:rPr>
            </w:pPr>
            <w:r w:rsidRPr="00B93702">
              <w:rPr>
                <w:rFonts w:cs="Arial"/>
                <w:lang w:eastAsia="en-US"/>
              </w:rPr>
              <w:t>In normal conditions:</w:t>
            </w:r>
          </w:p>
          <w:p w14:paraId="11465356" w14:textId="77777777" w:rsidR="0050417E" w:rsidRPr="00B93702" w:rsidRDefault="0050417E" w:rsidP="00E2384A">
            <w:pPr>
              <w:pStyle w:val="TAL"/>
              <w:rPr>
                <w:rFonts w:cs="Arial"/>
                <w:lang w:eastAsia="en-US"/>
              </w:rPr>
            </w:pPr>
            <w:r w:rsidRPr="00B93702">
              <w:rPr>
                <w:rFonts w:cs="Arial"/>
                <w:lang w:eastAsia="en-US"/>
              </w:rPr>
              <w:t>within ±2 dB of manufacturer's rated output power</w:t>
            </w:r>
          </w:p>
          <w:p w14:paraId="51F7B314" w14:textId="77777777" w:rsidR="0050417E" w:rsidRPr="00B93702" w:rsidRDefault="0050417E" w:rsidP="00E2384A">
            <w:pPr>
              <w:pStyle w:val="TAL"/>
              <w:rPr>
                <w:rFonts w:cs="Arial"/>
                <w:lang w:eastAsia="en-US"/>
              </w:rPr>
            </w:pPr>
          </w:p>
          <w:p w14:paraId="269DDFE2" w14:textId="77777777" w:rsidR="0050417E" w:rsidRPr="00B93702" w:rsidRDefault="0050417E" w:rsidP="00E2384A">
            <w:pPr>
              <w:pStyle w:val="TAL"/>
              <w:rPr>
                <w:rFonts w:cs="Arial"/>
                <w:lang w:eastAsia="en-US"/>
              </w:rPr>
            </w:pPr>
            <w:r w:rsidRPr="00B93702">
              <w:rPr>
                <w:rFonts w:cs="Arial"/>
                <w:lang w:eastAsia="en-US"/>
              </w:rPr>
              <w:t xml:space="preserve">In extreme conditions: </w:t>
            </w:r>
          </w:p>
          <w:p w14:paraId="11A29DDF" w14:textId="77777777" w:rsidR="0050417E" w:rsidRPr="00B93702" w:rsidRDefault="0050417E" w:rsidP="00E634D2">
            <w:pPr>
              <w:pStyle w:val="TAL"/>
              <w:rPr>
                <w:rFonts w:cs="Arial"/>
                <w:lang w:eastAsia="en-US"/>
              </w:rPr>
            </w:pPr>
            <w:r w:rsidRPr="00B93702">
              <w:rPr>
                <w:rFonts w:cs="Arial"/>
                <w:lang w:eastAsia="en-US"/>
              </w:rPr>
              <w:t>within ±2.5 dB of manufacturer's rated output power</w:t>
            </w:r>
          </w:p>
        </w:tc>
        <w:tc>
          <w:tcPr>
            <w:tcW w:w="1208" w:type="dxa"/>
          </w:tcPr>
          <w:p w14:paraId="268F3367" w14:textId="77777777" w:rsidR="0050417E" w:rsidRPr="00B93702" w:rsidRDefault="0050417E" w:rsidP="00E2384A">
            <w:pPr>
              <w:pStyle w:val="TAL"/>
              <w:rPr>
                <w:rFonts w:cs="Arial"/>
                <w:lang w:eastAsia="en-US"/>
              </w:rPr>
            </w:pPr>
          </w:p>
          <w:p w14:paraId="5EB3C385" w14:textId="77777777" w:rsidR="0050417E" w:rsidRPr="00B93702" w:rsidRDefault="0050417E" w:rsidP="00E2384A">
            <w:pPr>
              <w:pStyle w:val="TAL"/>
              <w:rPr>
                <w:rFonts w:cs="Arial"/>
                <w:lang w:eastAsia="en-US"/>
              </w:rPr>
            </w:pPr>
          </w:p>
          <w:p w14:paraId="31609BA3" w14:textId="77777777"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14:paraId="623F7948" w14:textId="77777777"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14:paraId="381C9A6B" w14:textId="77777777" w:rsidR="0050417E" w:rsidRPr="00B93702" w:rsidRDefault="0050417E" w:rsidP="00E2384A">
            <w:pPr>
              <w:pStyle w:val="TAL"/>
              <w:rPr>
                <w:rFonts w:cs="Arial"/>
                <w:lang w:eastAsia="en-US"/>
              </w:rPr>
            </w:pPr>
          </w:p>
          <w:p w14:paraId="3C5CDDDA" w14:textId="77777777" w:rsidR="0050417E" w:rsidRPr="00B93702" w:rsidRDefault="0050417E" w:rsidP="00E2384A">
            <w:pPr>
              <w:pStyle w:val="TAL"/>
              <w:rPr>
                <w:rFonts w:cs="Arial"/>
                <w:lang w:eastAsia="en-US"/>
              </w:rPr>
            </w:pPr>
          </w:p>
          <w:p w14:paraId="51B7CC03" w14:textId="77777777" w:rsidR="0050417E" w:rsidRPr="00B93702" w:rsidRDefault="0050417E" w:rsidP="00E2384A">
            <w:pPr>
              <w:pStyle w:val="TAL"/>
              <w:rPr>
                <w:rFonts w:cs="Arial"/>
                <w:lang w:eastAsia="en-US"/>
              </w:rPr>
            </w:pPr>
          </w:p>
          <w:p w14:paraId="131A6470" w14:textId="77777777"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14:paraId="768BCBE4" w14:textId="77777777"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14:paraId="6C19D44D" w14:textId="77777777" w:rsidR="0050417E" w:rsidRPr="00B93702" w:rsidRDefault="0050417E" w:rsidP="00E2384A">
            <w:pPr>
              <w:pStyle w:val="TAL"/>
              <w:rPr>
                <w:rFonts w:cs="Arial"/>
                <w:lang w:eastAsia="en-US"/>
              </w:rPr>
            </w:pPr>
          </w:p>
          <w:p w14:paraId="35F26C29" w14:textId="77777777" w:rsidR="0050417E" w:rsidRPr="00B93702" w:rsidRDefault="0050417E" w:rsidP="00E2384A">
            <w:pPr>
              <w:pStyle w:val="TAL"/>
              <w:rPr>
                <w:rFonts w:cs="Arial"/>
                <w:lang w:eastAsia="en-US"/>
              </w:rPr>
            </w:pPr>
          </w:p>
          <w:p w14:paraId="302C20CF" w14:textId="77777777" w:rsidR="0050417E" w:rsidRPr="00B93702" w:rsidRDefault="0050417E" w:rsidP="00E2384A">
            <w:pPr>
              <w:pStyle w:val="TAL"/>
              <w:rPr>
                <w:rFonts w:cs="Arial"/>
                <w:lang w:eastAsia="en-US"/>
              </w:rPr>
            </w:pPr>
          </w:p>
          <w:p w14:paraId="27F37CB8" w14:textId="77777777" w:rsidR="0050417E" w:rsidRPr="00B93702" w:rsidRDefault="0050417E" w:rsidP="00E2384A">
            <w:pPr>
              <w:pStyle w:val="TAL"/>
              <w:rPr>
                <w:rFonts w:cs="Arial"/>
                <w:lang w:eastAsia="en-US"/>
              </w:rPr>
            </w:pPr>
            <w:r w:rsidRPr="00B93702">
              <w:rPr>
                <w:rFonts w:cs="Arial"/>
                <w:lang w:eastAsia="en-US"/>
              </w:rPr>
              <w:t>1.0 dB</w:t>
            </w:r>
          </w:p>
          <w:p w14:paraId="43045850" w14:textId="77777777" w:rsidR="0050417E" w:rsidRPr="00B93702" w:rsidRDefault="0050417E" w:rsidP="00E2384A">
            <w:pPr>
              <w:pStyle w:val="TAL"/>
              <w:rPr>
                <w:rFonts w:cs="Arial"/>
                <w:lang w:eastAsia="en-US"/>
              </w:rPr>
            </w:pPr>
          </w:p>
          <w:p w14:paraId="18BCDB1E" w14:textId="77777777" w:rsidR="0050417E" w:rsidRPr="00B93702" w:rsidRDefault="0050417E" w:rsidP="00E2384A">
            <w:pPr>
              <w:pStyle w:val="TAL"/>
              <w:rPr>
                <w:rFonts w:cs="Arial"/>
                <w:lang w:eastAsia="en-US"/>
              </w:rPr>
            </w:pPr>
          </w:p>
          <w:p w14:paraId="202ED083" w14:textId="77777777" w:rsidR="0050417E" w:rsidRPr="00B93702" w:rsidRDefault="0050417E" w:rsidP="00E2384A">
            <w:pPr>
              <w:pStyle w:val="TAL"/>
              <w:rPr>
                <w:rFonts w:cs="Arial"/>
                <w:lang w:eastAsia="en-US"/>
              </w:rPr>
            </w:pPr>
          </w:p>
          <w:p w14:paraId="3F01F76C" w14:textId="77777777" w:rsidR="0050417E" w:rsidRPr="00B93702" w:rsidRDefault="0050417E" w:rsidP="00E634D2">
            <w:pPr>
              <w:pStyle w:val="TAL"/>
              <w:rPr>
                <w:rFonts w:cs="Arial"/>
                <w:lang w:eastAsia="en-US"/>
              </w:rPr>
            </w:pPr>
            <w:r w:rsidRPr="00B93702">
              <w:rPr>
                <w:rFonts w:cs="Arial"/>
                <w:lang w:eastAsia="en-US"/>
              </w:rPr>
              <w:t>1.0 dB</w:t>
            </w:r>
          </w:p>
        </w:tc>
        <w:tc>
          <w:tcPr>
            <w:tcW w:w="3260" w:type="dxa"/>
            <w:tcBorders>
              <w:bottom w:val="single" w:sz="4" w:space="0" w:color="auto"/>
            </w:tcBorders>
          </w:tcPr>
          <w:p w14:paraId="497DCF2A" w14:textId="77777777" w:rsidR="0050417E" w:rsidRPr="00B93702" w:rsidRDefault="0050417E" w:rsidP="00E2384A">
            <w:pPr>
              <w:pStyle w:val="TAL"/>
              <w:rPr>
                <w:rFonts w:cs="Arial"/>
                <w:lang w:eastAsia="en-US"/>
              </w:rPr>
            </w:pPr>
            <w:r w:rsidRPr="00B93702">
              <w:rPr>
                <w:rFonts w:cs="Arial"/>
                <w:lang w:eastAsia="en-US"/>
              </w:rPr>
              <w:t>Formula: Upper limit + TT, Lower limit - TT</w:t>
            </w:r>
          </w:p>
          <w:p w14:paraId="7A814B6E" w14:textId="77777777" w:rsidR="0050417E" w:rsidRPr="00B93702" w:rsidRDefault="0050417E" w:rsidP="00E2384A">
            <w:pPr>
              <w:pStyle w:val="TAL"/>
              <w:rPr>
                <w:rFonts w:cs="Arial"/>
                <w:lang w:eastAsia="en-US"/>
              </w:rPr>
            </w:pPr>
            <w:r w:rsidRPr="00B93702">
              <w:rPr>
                <w:rFonts w:cs="Arial"/>
                <w:lang w:eastAsia="en-US"/>
              </w:rPr>
              <w:t>In normal conditions:</w:t>
            </w:r>
          </w:p>
          <w:p w14:paraId="4D37BE9C" w14:textId="77777777" w:rsidR="0050417E" w:rsidRPr="00B93702" w:rsidRDefault="0050417E" w:rsidP="00E2384A">
            <w:pPr>
              <w:pStyle w:val="TAL"/>
              <w:rPr>
                <w:rFonts w:cs="Arial"/>
                <w:lang w:eastAsia="en-US"/>
              </w:rPr>
            </w:pPr>
            <w:r w:rsidRPr="00B93702">
              <w:rPr>
                <w:rFonts w:cs="Arial"/>
                <w:lang w:eastAsia="en-US"/>
              </w:rPr>
              <w:t>within +2.7 dB and -2.7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14:paraId="6E98460E" w14:textId="77777777" w:rsidR="0050417E" w:rsidRPr="00B93702" w:rsidRDefault="0050417E" w:rsidP="00E2384A">
            <w:pPr>
              <w:pStyle w:val="TAL"/>
              <w:rPr>
                <w:rFonts w:cs="Arial"/>
                <w:lang w:eastAsia="en-US"/>
              </w:rPr>
            </w:pPr>
            <w:r w:rsidRPr="00B93702">
              <w:rPr>
                <w:rFonts w:cs="Arial"/>
                <w:lang w:eastAsia="en-US"/>
              </w:rPr>
              <w:t xml:space="preserve">within +3 dB and -3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14:paraId="62C469B1" w14:textId="77777777" w:rsidR="0050417E" w:rsidRPr="00B93702" w:rsidRDefault="0050417E" w:rsidP="00E2384A">
            <w:pPr>
              <w:pStyle w:val="TAL"/>
              <w:rPr>
                <w:rFonts w:cs="Arial"/>
                <w:lang w:eastAsia="en-US"/>
              </w:rPr>
            </w:pPr>
          </w:p>
          <w:p w14:paraId="241786A4" w14:textId="77777777" w:rsidR="0050417E" w:rsidRPr="00B93702" w:rsidRDefault="0050417E" w:rsidP="00E2384A">
            <w:pPr>
              <w:pStyle w:val="TAL"/>
              <w:rPr>
                <w:rFonts w:cs="Arial"/>
                <w:lang w:eastAsia="en-US"/>
              </w:rPr>
            </w:pPr>
          </w:p>
          <w:p w14:paraId="3595052A" w14:textId="77777777" w:rsidR="0050417E" w:rsidRPr="00B93702" w:rsidRDefault="0050417E" w:rsidP="00E2384A">
            <w:pPr>
              <w:pStyle w:val="TAL"/>
              <w:rPr>
                <w:rFonts w:cs="Arial"/>
                <w:lang w:eastAsia="en-US"/>
              </w:rPr>
            </w:pPr>
            <w:r w:rsidRPr="00B93702">
              <w:rPr>
                <w:rFonts w:cs="Arial"/>
                <w:lang w:eastAsia="en-US"/>
              </w:rPr>
              <w:t xml:space="preserve">In extreme conditions: </w:t>
            </w:r>
          </w:p>
          <w:p w14:paraId="30F3EFF4" w14:textId="77777777" w:rsidR="0050417E" w:rsidRPr="00B93702" w:rsidRDefault="0050417E" w:rsidP="00E2384A">
            <w:pPr>
              <w:pStyle w:val="TAL"/>
              <w:rPr>
                <w:rFonts w:cs="Arial"/>
                <w:lang w:eastAsia="en-US"/>
              </w:rPr>
            </w:pPr>
            <w:r w:rsidRPr="00B93702">
              <w:rPr>
                <w:rFonts w:cs="Arial"/>
                <w:lang w:eastAsia="en-US"/>
              </w:rPr>
              <w:t>within +3.2 dB and -3.2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14:paraId="1949395C" w14:textId="77777777" w:rsidR="0050417E" w:rsidRPr="00B93702" w:rsidRDefault="0050417E" w:rsidP="00E2384A">
            <w:pPr>
              <w:pStyle w:val="TAL"/>
              <w:rPr>
                <w:rFonts w:cs="Arial"/>
                <w:lang w:eastAsia="en-US"/>
              </w:rPr>
            </w:pPr>
            <w:r w:rsidRPr="00B93702">
              <w:rPr>
                <w:rFonts w:cs="Arial"/>
                <w:lang w:eastAsia="en-US"/>
              </w:rPr>
              <w:t xml:space="preserve">within +3.5 dB and -3.5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14:paraId="292A5078" w14:textId="77777777" w:rsidR="0050417E" w:rsidRPr="00B93702" w:rsidRDefault="0050417E" w:rsidP="00E2384A">
            <w:pPr>
              <w:pStyle w:val="TAL"/>
              <w:rPr>
                <w:rFonts w:cs="Arial"/>
                <w:lang w:eastAsia="en-US"/>
              </w:rPr>
            </w:pPr>
          </w:p>
          <w:p w14:paraId="575DE176" w14:textId="77777777" w:rsidR="0050417E" w:rsidRPr="00B93702" w:rsidRDefault="0050417E" w:rsidP="00E2384A">
            <w:pPr>
              <w:pStyle w:val="TAL"/>
              <w:rPr>
                <w:rFonts w:cs="Arial"/>
                <w:lang w:eastAsia="en-US"/>
              </w:rPr>
            </w:pPr>
          </w:p>
          <w:p w14:paraId="479F4BDA" w14:textId="77777777" w:rsidR="0050417E" w:rsidRPr="00B93702" w:rsidRDefault="0050417E" w:rsidP="00E2384A">
            <w:pPr>
              <w:pStyle w:val="TAL"/>
              <w:rPr>
                <w:rFonts w:cs="Arial"/>
                <w:lang w:eastAsia="en-US"/>
              </w:rPr>
            </w:pPr>
            <w:r w:rsidRPr="00B93702">
              <w:rPr>
                <w:rFonts w:cs="Arial"/>
                <w:lang w:eastAsia="en-US"/>
              </w:rPr>
              <w:t>In normal conditions:</w:t>
            </w:r>
          </w:p>
          <w:p w14:paraId="452DB7D2" w14:textId="77777777" w:rsidR="0050417E" w:rsidRPr="00B93702" w:rsidRDefault="0050417E" w:rsidP="00E2384A">
            <w:pPr>
              <w:pStyle w:val="TAL"/>
              <w:rPr>
                <w:rFonts w:cs="Arial"/>
                <w:lang w:eastAsia="en-US"/>
              </w:rPr>
            </w:pPr>
            <w:r w:rsidRPr="00B93702">
              <w:rPr>
                <w:rFonts w:cs="Arial"/>
                <w:lang w:eastAsia="en-US"/>
              </w:rPr>
              <w:t>within +3.0 dB and -3.0 dB of the manufacturer's rated output power</w:t>
            </w:r>
          </w:p>
          <w:p w14:paraId="05F1D406" w14:textId="77777777" w:rsidR="0050417E" w:rsidRPr="00B93702" w:rsidRDefault="0050417E" w:rsidP="00E2384A">
            <w:pPr>
              <w:pStyle w:val="TAL"/>
              <w:rPr>
                <w:rFonts w:cs="Arial"/>
                <w:lang w:eastAsia="en-US"/>
              </w:rPr>
            </w:pPr>
          </w:p>
          <w:p w14:paraId="295FB0C4" w14:textId="77777777" w:rsidR="0050417E" w:rsidRPr="00B93702" w:rsidRDefault="0050417E" w:rsidP="00E2384A">
            <w:pPr>
              <w:pStyle w:val="TAL"/>
              <w:rPr>
                <w:rFonts w:cs="Arial"/>
                <w:lang w:eastAsia="en-US"/>
              </w:rPr>
            </w:pPr>
            <w:r w:rsidRPr="00B93702">
              <w:rPr>
                <w:rFonts w:cs="Arial"/>
                <w:lang w:eastAsia="en-US"/>
              </w:rPr>
              <w:t xml:space="preserve">In extreme conditions: </w:t>
            </w:r>
          </w:p>
          <w:p w14:paraId="570D06B9" w14:textId="77777777" w:rsidR="0050417E" w:rsidRPr="00B93702" w:rsidRDefault="0050417E" w:rsidP="00E634D2">
            <w:pPr>
              <w:pStyle w:val="TAL"/>
              <w:rPr>
                <w:rFonts w:cs="Arial"/>
                <w:lang w:eastAsia="en-US"/>
              </w:rPr>
            </w:pPr>
            <w:r w:rsidRPr="00B93702">
              <w:rPr>
                <w:rFonts w:cs="Arial"/>
                <w:lang w:eastAsia="en-US"/>
              </w:rPr>
              <w:t>within +3.5 dB and -3.5 dB of the manufacturer's rated output power</w:t>
            </w:r>
          </w:p>
        </w:tc>
      </w:tr>
      <w:tr w:rsidR="00B93702" w:rsidRPr="00B93702" w14:paraId="68339B1F" w14:textId="77777777">
        <w:trPr>
          <w:cantSplit/>
          <w:jc w:val="center"/>
        </w:trPr>
        <w:tc>
          <w:tcPr>
            <w:tcW w:w="2448" w:type="dxa"/>
          </w:tcPr>
          <w:p w14:paraId="72B27396" w14:textId="77777777" w:rsidR="0050417E" w:rsidRPr="00B93702" w:rsidRDefault="0050417E" w:rsidP="009002E0">
            <w:pPr>
              <w:pStyle w:val="TAL"/>
              <w:tabs>
                <w:tab w:val="left" w:pos="523"/>
              </w:tabs>
              <w:rPr>
                <w:rFonts w:cs="Arial"/>
                <w:lang w:eastAsia="en-US"/>
              </w:rPr>
            </w:pPr>
            <w:r w:rsidRPr="00B93702">
              <w:rPr>
                <w:rFonts w:cs="Arial"/>
                <w:lang w:eastAsia="en-US"/>
              </w:rPr>
              <w:t>6.4 Transmit ON/OFF power</w:t>
            </w:r>
          </w:p>
        </w:tc>
        <w:tc>
          <w:tcPr>
            <w:tcW w:w="2869" w:type="dxa"/>
          </w:tcPr>
          <w:p w14:paraId="430923F3" w14:textId="77777777" w:rsidR="0050417E" w:rsidRPr="00B93702" w:rsidRDefault="0050417E" w:rsidP="009002E0">
            <w:pPr>
              <w:pStyle w:val="TAL"/>
              <w:rPr>
                <w:rFonts w:cs="Arial"/>
                <w:lang w:eastAsia="en-US"/>
              </w:rPr>
            </w:pPr>
            <w:r w:rsidRPr="00B93702">
              <w:rPr>
                <w:rFonts w:cs="Arial"/>
                <w:lang w:eastAsia="en-US"/>
              </w:rPr>
              <w:t>-85 dBm/MHz.</w:t>
            </w:r>
          </w:p>
        </w:tc>
        <w:tc>
          <w:tcPr>
            <w:tcW w:w="1208" w:type="dxa"/>
          </w:tcPr>
          <w:p w14:paraId="50B4EED4" w14:textId="77777777" w:rsidR="0050417E" w:rsidRPr="00B93702" w:rsidRDefault="0050417E" w:rsidP="00E2384A">
            <w:pPr>
              <w:pStyle w:val="TAL"/>
              <w:rPr>
                <w:rFonts w:cs="v4.2.0"/>
                <w:lang w:eastAsia="en-US"/>
              </w:rPr>
            </w:pPr>
            <w:r w:rsidRPr="00B93702">
              <w:rPr>
                <w:rFonts w:cs="Arial"/>
                <w:lang w:eastAsia="en-US"/>
              </w:rPr>
              <w:t>2 dB</w:t>
            </w:r>
            <w:r w:rsidRPr="00B93702">
              <w:rPr>
                <w:rFonts w:cs="v4.2.0"/>
                <w:lang w:eastAsia="en-US"/>
              </w:rPr>
              <w:t xml:space="preserve">, f </w:t>
            </w:r>
            <w:r w:rsidRPr="00B93702">
              <w:rPr>
                <w:rFonts w:cs="Arial"/>
                <w:lang w:eastAsia="en-US"/>
              </w:rPr>
              <w:t>≤</w:t>
            </w:r>
            <w:r w:rsidRPr="00B93702">
              <w:rPr>
                <w:rFonts w:cs="v4.2.0"/>
                <w:lang w:eastAsia="en-US"/>
              </w:rPr>
              <w:t xml:space="preserve"> 3.0GHz</w:t>
            </w:r>
          </w:p>
          <w:p w14:paraId="483B14C8" w14:textId="77777777" w:rsidR="0050417E" w:rsidRPr="00B93702" w:rsidRDefault="0050417E" w:rsidP="00E2384A">
            <w:pPr>
              <w:pStyle w:val="TAL"/>
              <w:rPr>
                <w:rFonts w:cs="v4.2.0"/>
                <w:lang w:eastAsia="en-US"/>
              </w:rPr>
            </w:pPr>
          </w:p>
          <w:p w14:paraId="1D99075D" w14:textId="77777777" w:rsidR="0050417E" w:rsidRPr="00B93702" w:rsidRDefault="0050417E" w:rsidP="00E2384A">
            <w:pPr>
              <w:pStyle w:val="TAL"/>
              <w:rPr>
                <w:rFonts w:cs="v4.2.0"/>
                <w:lang w:eastAsia="en-US"/>
              </w:rPr>
            </w:pPr>
            <w:r w:rsidRPr="00B93702">
              <w:rPr>
                <w:rFonts w:cs="v4.2.0"/>
                <w:lang w:eastAsia="en-US"/>
              </w:rPr>
              <w:t xml:space="preserve">2.5 dB, 3.0GHz &lt; f </w:t>
            </w:r>
            <w:r w:rsidRPr="00B93702">
              <w:rPr>
                <w:rFonts w:cs="Arial"/>
                <w:lang w:eastAsia="en-US"/>
              </w:rPr>
              <w:t>≤</w:t>
            </w:r>
            <w:r w:rsidRPr="00B93702">
              <w:rPr>
                <w:rFonts w:cs="v4.2.0"/>
                <w:lang w:eastAsia="en-US"/>
              </w:rPr>
              <w:t xml:space="preserve"> 4.2GHz</w:t>
            </w:r>
          </w:p>
          <w:p w14:paraId="12BC31EF" w14:textId="77777777" w:rsidR="0050417E" w:rsidRPr="00B93702" w:rsidRDefault="0050417E" w:rsidP="009002E0">
            <w:pPr>
              <w:pStyle w:val="TAL"/>
              <w:rPr>
                <w:rFonts w:cs="Arial"/>
                <w:lang w:eastAsia="en-US"/>
              </w:rPr>
            </w:pPr>
          </w:p>
        </w:tc>
        <w:tc>
          <w:tcPr>
            <w:tcW w:w="3260" w:type="dxa"/>
            <w:tcBorders>
              <w:bottom w:val="single" w:sz="4" w:space="0" w:color="auto"/>
            </w:tcBorders>
          </w:tcPr>
          <w:p w14:paraId="58D46BAC" w14:textId="77777777" w:rsidR="0050417E" w:rsidRPr="00B93702" w:rsidRDefault="0050417E" w:rsidP="009002E0">
            <w:pPr>
              <w:pStyle w:val="TAL"/>
              <w:rPr>
                <w:rFonts w:cs="Arial"/>
                <w:lang w:eastAsia="en-US"/>
              </w:rPr>
            </w:pPr>
            <w:r w:rsidRPr="00B93702">
              <w:rPr>
                <w:rFonts w:cs="Arial"/>
                <w:lang w:eastAsia="en-US"/>
              </w:rPr>
              <w:t>Formula: Minimum Requirement + TT</w:t>
            </w:r>
          </w:p>
        </w:tc>
      </w:tr>
      <w:tr w:rsidR="00B93702" w:rsidRPr="00B93702" w14:paraId="3026BF23" w14:textId="77777777">
        <w:trPr>
          <w:cantSplit/>
          <w:jc w:val="center"/>
        </w:trPr>
        <w:tc>
          <w:tcPr>
            <w:tcW w:w="2448" w:type="dxa"/>
          </w:tcPr>
          <w:p w14:paraId="1ED2D4D9" w14:textId="77777777"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2869" w:type="dxa"/>
          </w:tcPr>
          <w:p w14:paraId="193C417B" w14:textId="77777777" w:rsidR="00B42243" w:rsidRPr="00B93702" w:rsidRDefault="00B42243" w:rsidP="003819FB">
            <w:pPr>
              <w:pStyle w:val="TAL"/>
              <w:rPr>
                <w:rFonts w:cs="Arial"/>
                <w:lang w:eastAsia="en-US"/>
              </w:rPr>
            </w:pPr>
            <w:r w:rsidRPr="00B93702">
              <w:rPr>
                <w:rFonts w:cs="Arial"/>
                <w:lang w:eastAsia="en-US"/>
              </w:rPr>
              <w:t>Maximum level defined in Table 6.6.1.1.1-1 of TS 37.104 [2].</w:t>
            </w:r>
          </w:p>
        </w:tc>
        <w:tc>
          <w:tcPr>
            <w:tcW w:w="1208" w:type="dxa"/>
          </w:tcPr>
          <w:p w14:paraId="37A8CB73" w14:textId="77777777"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14:paraId="6191C45B" w14:textId="77777777"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14:paraId="39504A29" w14:textId="77777777">
        <w:trPr>
          <w:cantSplit/>
          <w:jc w:val="center"/>
        </w:trPr>
        <w:tc>
          <w:tcPr>
            <w:tcW w:w="2448" w:type="dxa"/>
          </w:tcPr>
          <w:p w14:paraId="597F60A7" w14:textId="77777777"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2869" w:type="dxa"/>
          </w:tcPr>
          <w:p w14:paraId="06ABD6B1" w14:textId="77777777" w:rsidR="00B42243" w:rsidRPr="00B93702" w:rsidRDefault="00B42243" w:rsidP="003819FB">
            <w:pPr>
              <w:pStyle w:val="TAL"/>
              <w:rPr>
                <w:rFonts w:cs="Arial"/>
                <w:lang w:eastAsia="en-US"/>
              </w:rPr>
            </w:pPr>
            <w:r w:rsidRPr="00B93702">
              <w:rPr>
                <w:rFonts w:cs="Arial"/>
                <w:lang w:eastAsia="en-US"/>
              </w:rPr>
              <w:t>Maximum level defined in Table 6.6.1.1.2-1 of TS 37.104 [2].</w:t>
            </w:r>
          </w:p>
        </w:tc>
        <w:tc>
          <w:tcPr>
            <w:tcW w:w="1208" w:type="dxa"/>
          </w:tcPr>
          <w:p w14:paraId="0957E69F" w14:textId="77777777"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14:paraId="0C371C95" w14:textId="77777777"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14:paraId="61183A56" w14:textId="77777777">
        <w:trPr>
          <w:cantSplit/>
          <w:jc w:val="center"/>
        </w:trPr>
        <w:tc>
          <w:tcPr>
            <w:tcW w:w="2448" w:type="dxa"/>
          </w:tcPr>
          <w:p w14:paraId="5839CC0D" w14:textId="77777777"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2869" w:type="dxa"/>
          </w:tcPr>
          <w:p w14:paraId="3C5601AA" w14:textId="77777777" w:rsidR="00B42243" w:rsidRPr="00B93702" w:rsidRDefault="00B42243" w:rsidP="003819FB">
            <w:pPr>
              <w:pStyle w:val="TAL"/>
              <w:rPr>
                <w:rFonts w:cs="Arial"/>
                <w:lang w:eastAsia="en-US"/>
              </w:rPr>
            </w:pPr>
            <w:r w:rsidRPr="00B93702">
              <w:rPr>
                <w:rFonts w:cs="Arial"/>
                <w:lang w:eastAsia="en-US"/>
              </w:rPr>
              <w:t>Maximum level defined in Table 6.6.1.1.3-1 of TS 37.104 [2].</w:t>
            </w:r>
          </w:p>
        </w:tc>
        <w:tc>
          <w:tcPr>
            <w:tcW w:w="1208" w:type="dxa"/>
          </w:tcPr>
          <w:p w14:paraId="4A8AA2A9" w14:textId="77777777"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14:paraId="438F074F" w14:textId="77777777"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14:paraId="7632A726" w14:textId="77777777">
        <w:trPr>
          <w:cantSplit/>
          <w:jc w:val="center"/>
        </w:trPr>
        <w:tc>
          <w:tcPr>
            <w:tcW w:w="2448" w:type="dxa"/>
          </w:tcPr>
          <w:p w14:paraId="7982F0DF" w14:textId="77777777"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2869" w:type="dxa"/>
          </w:tcPr>
          <w:p w14:paraId="2F5F8FFA" w14:textId="77777777" w:rsidR="00B42243" w:rsidRPr="00B93702" w:rsidRDefault="00B42243" w:rsidP="003819FB">
            <w:pPr>
              <w:pStyle w:val="TAL"/>
              <w:rPr>
                <w:rFonts w:cs="Arial"/>
                <w:lang w:eastAsia="en-US"/>
              </w:rPr>
            </w:pPr>
            <w:r w:rsidRPr="00B93702">
              <w:rPr>
                <w:rFonts w:cs="Arial"/>
                <w:lang w:eastAsia="en-US"/>
              </w:rPr>
              <w:t>Maximum level defined in Table 6.6.1.2.1-1 of TS 37.104 [2].</w:t>
            </w:r>
          </w:p>
        </w:tc>
        <w:tc>
          <w:tcPr>
            <w:tcW w:w="1208" w:type="dxa"/>
          </w:tcPr>
          <w:p w14:paraId="00233221" w14:textId="77777777"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14:paraId="6146DA54" w14:textId="77777777"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14:paraId="071C0F86" w14:textId="77777777">
        <w:trPr>
          <w:cantSplit/>
          <w:jc w:val="center"/>
        </w:trPr>
        <w:tc>
          <w:tcPr>
            <w:tcW w:w="2448" w:type="dxa"/>
          </w:tcPr>
          <w:p w14:paraId="104354D8" w14:textId="77777777"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2869" w:type="dxa"/>
          </w:tcPr>
          <w:p w14:paraId="021A95A6" w14:textId="77777777" w:rsidR="00B42243" w:rsidRPr="00B93702" w:rsidRDefault="00B42243" w:rsidP="003819FB">
            <w:pPr>
              <w:pStyle w:val="TAL"/>
              <w:rPr>
                <w:rFonts w:cs="Arial"/>
                <w:lang w:eastAsia="en-US"/>
              </w:rPr>
            </w:pPr>
            <w:r w:rsidRPr="00B93702">
              <w:rPr>
                <w:rFonts w:cs="Arial"/>
                <w:lang w:eastAsia="en-US"/>
              </w:rPr>
              <w:t>Maximum level defined in Tables 6.6.1.3.1-1 and 6.6.1.3.1-2 of TS 37.104 [2].</w:t>
            </w:r>
          </w:p>
        </w:tc>
        <w:tc>
          <w:tcPr>
            <w:tcW w:w="1208" w:type="dxa"/>
          </w:tcPr>
          <w:p w14:paraId="50EBB71A" w14:textId="77777777"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14:paraId="7DDC4A51" w14:textId="77777777"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14:paraId="1638BE14" w14:textId="77777777">
        <w:trPr>
          <w:cantSplit/>
          <w:jc w:val="center"/>
        </w:trPr>
        <w:tc>
          <w:tcPr>
            <w:tcW w:w="2448" w:type="dxa"/>
          </w:tcPr>
          <w:p w14:paraId="5A8C322A" w14:textId="77777777"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2869" w:type="dxa"/>
          </w:tcPr>
          <w:p w14:paraId="4F6D4EB9" w14:textId="77777777" w:rsidR="00B42243" w:rsidRPr="00B93702" w:rsidRDefault="00B42243" w:rsidP="003819FB">
            <w:pPr>
              <w:pStyle w:val="TAL"/>
              <w:rPr>
                <w:rFonts w:cs="Arial"/>
                <w:lang w:eastAsia="en-US"/>
              </w:rPr>
            </w:pPr>
            <w:r w:rsidRPr="00B93702">
              <w:rPr>
                <w:rFonts w:cs="Arial"/>
                <w:lang w:eastAsia="en-US"/>
              </w:rPr>
              <w:t>Maximum level defined in Table 6.6.1.4.1-1 of TS 37.104 [2].</w:t>
            </w:r>
          </w:p>
        </w:tc>
        <w:tc>
          <w:tcPr>
            <w:tcW w:w="1208" w:type="dxa"/>
          </w:tcPr>
          <w:p w14:paraId="2F71E467" w14:textId="77777777"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14:paraId="3F540B0D" w14:textId="77777777"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14:paraId="240A688D" w14:textId="77777777">
        <w:trPr>
          <w:cantSplit/>
          <w:jc w:val="center"/>
        </w:trPr>
        <w:tc>
          <w:tcPr>
            <w:tcW w:w="2448" w:type="dxa"/>
          </w:tcPr>
          <w:p w14:paraId="19E0BC44" w14:textId="77777777" w:rsidR="0050417E" w:rsidRPr="00B93702" w:rsidRDefault="0050417E" w:rsidP="00E634D2">
            <w:pPr>
              <w:pStyle w:val="TAL"/>
              <w:tabs>
                <w:tab w:val="left" w:pos="523"/>
              </w:tabs>
              <w:rPr>
                <w:rFonts w:cs="v4.2.0"/>
                <w:lang w:eastAsia="en-US"/>
              </w:rPr>
            </w:pPr>
            <w:r w:rsidRPr="00B93702">
              <w:rPr>
                <w:rFonts w:cs="Arial"/>
                <w:lang w:eastAsia="en-US"/>
              </w:rPr>
              <w:lastRenderedPageBreak/>
              <w:t>6.6.2</w:t>
            </w:r>
            <w:r w:rsidRPr="00B93702">
              <w:rPr>
                <w:rFonts w:cs="Arial"/>
                <w:lang w:eastAsia="en-US"/>
              </w:rPr>
              <w:tab/>
              <w:t>Operating band unwanted emissions</w:t>
            </w:r>
            <w:r w:rsidRPr="00B93702" w:rsidDel="006E1FB1">
              <w:rPr>
                <w:rFonts w:cs="v4.2.0"/>
                <w:lang w:eastAsia="en-US"/>
              </w:rPr>
              <w:t xml:space="preserve"> </w:t>
            </w:r>
          </w:p>
        </w:tc>
        <w:tc>
          <w:tcPr>
            <w:tcW w:w="2869" w:type="dxa"/>
          </w:tcPr>
          <w:p w14:paraId="5DA33C9E" w14:textId="77777777" w:rsidR="0050417E" w:rsidRPr="00B93702" w:rsidRDefault="0050417E" w:rsidP="00E2384A">
            <w:pPr>
              <w:pStyle w:val="TAL"/>
              <w:rPr>
                <w:rFonts w:cs="Arial"/>
                <w:u w:val="single"/>
                <w:lang w:eastAsia="en-US"/>
              </w:rPr>
            </w:pPr>
            <w:r w:rsidRPr="00B93702">
              <w:rPr>
                <w:rFonts w:cs="Arial"/>
                <w:u w:val="single"/>
                <w:lang w:eastAsia="en-US"/>
              </w:rPr>
              <w:t>For BC1 and BC2:</w:t>
            </w:r>
          </w:p>
          <w:p w14:paraId="5A5950EA" w14:textId="77777777" w:rsidR="0050417E" w:rsidRPr="00B93702" w:rsidRDefault="0050417E" w:rsidP="00E2384A">
            <w:pPr>
              <w:pStyle w:val="TAL"/>
              <w:rPr>
                <w:rFonts w:cs="Arial"/>
                <w:lang w:eastAsia="en-US"/>
              </w:rPr>
            </w:pPr>
          </w:p>
          <w:p w14:paraId="2F8200D8" w14:textId="77777777" w:rsidR="0050417E" w:rsidRPr="00B93702" w:rsidRDefault="0050417E" w:rsidP="00E2384A">
            <w:pPr>
              <w:pStyle w:val="TAL"/>
              <w:rPr>
                <w:rFonts w:cs="Arial"/>
                <w:lang w:eastAsia="en-US"/>
              </w:rPr>
            </w:pPr>
            <w:r w:rsidRPr="00B93702">
              <w:rPr>
                <w:rFonts w:cs="Arial"/>
                <w:lang w:eastAsia="en-US"/>
              </w:rPr>
              <w:t xml:space="preserve">Offset &lt; 1 MHz </w:t>
            </w:r>
          </w:p>
          <w:p w14:paraId="29671E29" w14:textId="77777777" w:rsidR="0050417E" w:rsidRPr="00B93702" w:rsidRDefault="0050417E" w:rsidP="00E2384A">
            <w:pPr>
              <w:pStyle w:val="TAL"/>
              <w:rPr>
                <w:rFonts w:cs="Arial"/>
                <w:lang w:eastAsia="en-US"/>
              </w:rPr>
            </w:pPr>
            <w:r w:rsidRPr="00B93702">
              <w:rPr>
                <w:rFonts w:cs="Arial"/>
                <w:lang w:eastAsia="en-US"/>
              </w:rPr>
              <w:t>-14dBm/30kHz to -26dBm/30kHz</w:t>
            </w:r>
          </w:p>
          <w:p w14:paraId="73FCCD81" w14:textId="77777777" w:rsidR="0050417E" w:rsidRPr="00B93702" w:rsidRDefault="0050417E" w:rsidP="00E2384A">
            <w:pPr>
              <w:pStyle w:val="TAL"/>
              <w:rPr>
                <w:rFonts w:cs="Arial"/>
                <w:lang w:eastAsia="en-US"/>
              </w:rPr>
            </w:pPr>
          </w:p>
          <w:p w14:paraId="4464BA0F" w14:textId="77777777" w:rsidR="0050417E" w:rsidRPr="00B93702" w:rsidRDefault="0050417E" w:rsidP="00E2384A">
            <w:pPr>
              <w:pStyle w:val="TAL"/>
              <w:rPr>
                <w:rFonts w:cs="Arial"/>
                <w:lang w:eastAsia="en-US"/>
              </w:rPr>
            </w:pPr>
          </w:p>
          <w:p w14:paraId="6742B660" w14:textId="77777777" w:rsidR="0050417E" w:rsidRPr="00B93702" w:rsidRDefault="0050417E" w:rsidP="00E2384A">
            <w:pPr>
              <w:pStyle w:val="TAL"/>
              <w:rPr>
                <w:rFonts w:cs="Arial"/>
                <w:lang w:eastAsia="en-US"/>
              </w:rPr>
            </w:pPr>
          </w:p>
          <w:p w14:paraId="055B746B" w14:textId="77777777" w:rsidR="0050417E" w:rsidRPr="00B93702" w:rsidRDefault="0050417E" w:rsidP="00E2384A">
            <w:pPr>
              <w:pStyle w:val="TAL"/>
              <w:rPr>
                <w:rFonts w:cs="Arial"/>
                <w:lang w:eastAsia="en-US"/>
              </w:rPr>
            </w:pPr>
          </w:p>
          <w:p w14:paraId="208DE3CC" w14:textId="77777777" w:rsidR="0050417E" w:rsidRPr="00B93702" w:rsidRDefault="0050417E" w:rsidP="00E2384A">
            <w:pPr>
              <w:pStyle w:val="TAL"/>
              <w:rPr>
                <w:rFonts w:cs="Arial"/>
                <w:lang w:eastAsia="en-US"/>
              </w:rPr>
            </w:pPr>
          </w:p>
          <w:p w14:paraId="7E68C20D" w14:textId="77777777" w:rsidR="0050417E" w:rsidRPr="00B93702" w:rsidRDefault="0050417E" w:rsidP="00E2384A">
            <w:pPr>
              <w:pStyle w:val="TAL"/>
              <w:rPr>
                <w:rFonts w:cs="Arial"/>
                <w:lang w:eastAsia="en-US"/>
              </w:rPr>
            </w:pPr>
            <w:r w:rsidRPr="00B93702">
              <w:rPr>
                <w:rFonts w:cs="Arial"/>
                <w:lang w:eastAsia="en-US"/>
              </w:rPr>
              <w:t xml:space="preserve">1 MHz ≤ Offset &lt;10 MHz </w:t>
            </w:r>
            <w:r w:rsidRPr="00B93702">
              <w:rPr>
                <w:rFonts w:cs="Arial"/>
                <w:lang w:eastAsia="en-US"/>
              </w:rPr>
              <w:br/>
              <w:t xml:space="preserve"> -13 dBm/1 MHz </w:t>
            </w:r>
          </w:p>
          <w:p w14:paraId="13E96EBA" w14:textId="77777777" w:rsidR="0050417E" w:rsidRPr="00B93702" w:rsidRDefault="0050417E" w:rsidP="00E2384A">
            <w:pPr>
              <w:pStyle w:val="TAL"/>
              <w:rPr>
                <w:rFonts w:cs="Arial"/>
                <w:lang w:eastAsia="en-US"/>
              </w:rPr>
            </w:pPr>
          </w:p>
          <w:p w14:paraId="7D498EBD" w14:textId="77777777" w:rsidR="0050417E" w:rsidRPr="00B93702" w:rsidRDefault="0050417E" w:rsidP="00E2384A">
            <w:pPr>
              <w:pStyle w:val="TAL"/>
              <w:rPr>
                <w:rFonts w:cs="Arial"/>
                <w:lang w:eastAsia="en-US"/>
              </w:rPr>
            </w:pPr>
          </w:p>
          <w:p w14:paraId="09F5D935" w14:textId="77777777" w:rsidR="0050417E" w:rsidRPr="00B93702" w:rsidRDefault="0050417E" w:rsidP="00E2384A">
            <w:pPr>
              <w:pStyle w:val="TAL"/>
              <w:rPr>
                <w:rFonts w:cs="Arial"/>
                <w:lang w:eastAsia="en-US"/>
              </w:rPr>
            </w:pPr>
          </w:p>
          <w:p w14:paraId="379A7323" w14:textId="77777777" w:rsidR="0050417E" w:rsidRPr="00B93702" w:rsidRDefault="0050417E" w:rsidP="00E2384A">
            <w:pPr>
              <w:pStyle w:val="TAL"/>
              <w:rPr>
                <w:rFonts w:cs="Arial"/>
                <w:lang w:eastAsia="en-US"/>
              </w:rPr>
            </w:pPr>
          </w:p>
          <w:p w14:paraId="3B3FD7FD" w14:textId="77777777" w:rsidR="0050417E" w:rsidRPr="00B93702" w:rsidRDefault="0050417E" w:rsidP="00E2384A">
            <w:pPr>
              <w:pStyle w:val="TAL"/>
              <w:rPr>
                <w:rFonts w:cs="Arial"/>
                <w:lang w:eastAsia="en-US"/>
              </w:rPr>
            </w:pPr>
          </w:p>
          <w:p w14:paraId="1B4DC952" w14:textId="77777777" w:rsidR="0050417E" w:rsidRPr="00B93702" w:rsidRDefault="0050417E" w:rsidP="00E2384A">
            <w:pPr>
              <w:pStyle w:val="TAL"/>
              <w:rPr>
                <w:rFonts w:cs="Arial"/>
                <w:lang w:eastAsia="en-US"/>
              </w:rPr>
            </w:pPr>
            <w:r w:rsidRPr="00B93702">
              <w:rPr>
                <w:rFonts w:cs="Arial"/>
                <w:lang w:eastAsia="en-US"/>
              </w:rPr>
              <w:t xml:space="preserve">10 MHz ≤ Offsets </w:t>
            </w:r>
            <w:r w:rsidRPr="00B93702">
              <w:rPr>
                <w:rFonts w:cs="Arial"/>
                <w:lang w:eastAsia="en-US"/>
              </w:rPr>
              <w:br/>
              <w:t xml:space="preserve"> -15 dBm/1 MHz </w:t>
            </w:r>
          </w:p>
          <w:p w14:paraId="1231226A" w14:textId="77777777" w:rsidR="0050417E" w:rsidRPr="00B93702" w:rsidRDefault="0050417E" w:rsidP="002F6EF4">
            <w:pPr>
              <w:pStyle w:val="TAL"/>
              <w:rPr>
                <w:lang w:eastAsia="en-US"/>
              </w:rPr>
            </w:pPr>
          </w:p>
          <w:p w14:paraId="0201E4E6" w14:textId="77777777" w:rsidR="002F6EF4" w:rsidRPr="00B93702" w:rsidRDefault="002F6EF4" w:rsidP="002F6EF4">
            <w:pPr>
              <w:pStyle w:val="TAL"/>
              <w:rPr>
                <w:szCs w:val="18"/>
                <w:lang w:eastAsia="ja-JP"/>
              </w:rPr>
            </w:pPr>
          </w:p>
          <w:p w14:paraId="1DB6FB5D" w14:textId="77777777" w:rsidR="002F6EF4" w:rsidRPr="00B93702" w:rsidRDefault="002F6EF4" w:rsidP="002F6EF4">
            <w:pPr>
              <w:pStyle w:val="TAL"/>
              <w:rPr>
                <w:szCs w:val="18"/>
                <w:u w:val="single"/>
                <w:lang w:eastAsia="ja-JP"/>
              </w:rPr>
            </w:pPr>
            <w:r w:rsidRPr="00B93702">
              <w:rPr>
                <w:szCs w:val="18"/>
                <w:u w:val="single"/>
                <w:lang w:eastAsia="ja-JP"/>
              </w:rPr>
              <w:t xml:space="preserve">For BC1 with adjacent standalone NB-IoT carriers: </w:t>
            </w:r>
          </w:p>
          <w:p w14:paraId="0FD5CDEC" w14:textId="77777777" w:rsidR="002F6EF4" w:rsidRPr="00B93702" w:rsidRDefault="002F6EF4" w:rsidP="002F6EF4">
            <w:pPr>
              <w:pStyle w:val="TAL"/>
              <w:rPr>
                <w:szCs w:val="18"/>
                <w:u w:val="single"/>
                <w:lang w:eastAsia="ja-JP"/>
              </w:rPr>
            </w:pPr>
          </w:p>
          <w:p w14:paraId="18498485" w14:textId="77777777" w:rsidR="002F6EF4" w:rsidRPr="00B93702" w:rsidRDefault="002F6EF4" w:rsidP="002F6EF4">
            <w:pPr>
              <w:pStyle w:val="TAL"/>
              <w:rPr>
                <w:szCs w:val="18"/>
                <w:u w:val="single"/>
                <w:lang w:eastAsia="ja-JP"/>
              </w:rPr>
            </w:pPr>
            <w:r w:rsidRPr="00B93702">
              <w:rPr>
                <w:szCs w:val="18"/>
                <w:lang w:eastAsia="ja-JP"/>
              </w:rPr>
              <w:t xml:space="preserve">Offset &lt; 0.05 MHz </w:t>
            </w:r>
          </w:p>
          <w:p w14:paraId="576D951E" w14:textId="77777777" w:rsidR="002F6EF4" w:rsidRPr="00B93702" w:rsidRDefault="002F6EF4" w:rsidP="002F6EF4">
            <w:pPr>
              <w:pStyle w:val="TAL"/>
              <w:rPr>
                <w:szCs w:val="18"/>
                <w:lang w:eastAsia="ja-JP"/>
              </w:rPr>
            </w:pPr>
            <w:r w:rsidRPr="00B93702">
              <w:rPr>
                <w:szCs w:val="18"/>
                <w:lang w:eastAsia="ja-JP"/>
              </w:rPr>
              <w:t xml:space="preserve"> 2 dBm/30kHz to </w:t>
            </w:r>
            <w:r w:rsidRPr="00B93702">
              <w:rPr>
                <w:szCs w:val="18"/>
                <w:lang w:eastAsia="ja-JP"/>
              </w:rPr>
              <w:br/>
              <w:t xml:space="preserve"> 5 dBm/30 kHz </w:t>
            </w:r>
          </w:p>
          <w:p w14:paraId="21FE7F96" w14:textId="77777777" w:rsidR="002F6EF4" w:rsidRPr="00B93702" w:rsidRDefault="002F6EF4" w:rsidP="002F6EF4">
            <w:pPr>
              <w:pStyle w:val="TAL"/>
              <w:rPr>
                <w:szCs w:val="18"/>
                <w:lang w:eastAsia="ja-JP"/>
              </w:rPr>
            </w:pPr>
          </w:p>
          <w:p w14:paraId="3B714F3F" w14:textId="77777777" w:rsidR="002F6EF4" w:rsidRPr="00B93702" w:rsidRDefault="002F6EF4" w:rsidP="002F6EF4">
            <w:pPr>
              <w:pStyle w:val="TAL"/>
              <w:rPr>
                <w:szCs w:val="18"/>
                <w:lang w:eastAsia="ja-JP"/>
              </w:rPr>
            </w:pPr>
            <w:r w:rsidRPr="00B93702">
              <w:rPr>
                <w:szCs w:val="18"/>
                <w:lang w:eastAsia="ja-JP"/>
              </w:rPr>
              <w:t>0.05 MHz ≤ Offset</w:t>
            </w:r>
          </w:p>
          <w:p w14:paraId="04F9EEBE" w14:textId="77777777" w:rsidR="002F6EF4" w:rsidRPr="00B93702" w:rsidRDefault="002F6EF4" w:rsidP="002F6EF4">
            <w:pPr>
              <w:pStyle w:val="TAL"/>
              <w:rPr>
                <w:szCs w:val="18"/>
                <w:lang w:eastAsia="ja-JP"/>
              </w:rPr>
            </w:pPr>
            <w:r w:rsidRPr="00B93702">
              <w:rPr>
                <w:szCs w:val="18"/>
                <w:lang w:eastAsia="ja-JP"/>
              </w:rPr>
              <w:t xml:space="preserve">-14 dBm/30kHz to </w:t>
            </w:r>
            <w:r w:rsidRPr="00B93702">
              <w:rPr>
                <w:szCs w:val="18"/>
                <w:lang w:eastAsia="ja-JP"/>
              </w:rPr>
              <w:br/>
              <w:t xml:space="preserve"> 2 dBm/30 kHz</w:t>
            </w:r>
          </w:p>
          <w:p w14:paraId="0348B41D" w14:textId="77777777" w:rsidR="0050417E" w:rsidRPr="00B93702" w:rsidRDefault="0050417E" w:rsidP="00E2384A">
            <w:pPr>
              <w:pStyle w:val="TAL"/>
              <w:rPr>
                <w:rFonts w:cs="Arial"/>
                <w:lang w:eastAsia="en-US"/>
              </w:rPr>
            </w:pPr>
          </w:p>
          <w:p w14:paraId="17325BC8" w14:textId="77777777" w:rsidR="0050417E" w:rsidRPr="00B93702" w:rsidRDefault="0050417E" w:rsidP="00E2384A">
            <w:pPr>
              <w:pStyle w:val="TAL"/>
              <w:rPr>
                <w:rFonts w:cs="Arial"/>
                <w:u w:val="single"/>
                <w:lang w:eastAsia="en-US"/>
              </w:rPr>
            </w:pPr>
            <w:r w:rsidRPr="00B93702">
              <w:rPr>
                <w:rFonts w:cs="Arial"/>
                <w:u w:val="single"/>
                <w:lang w:eastAsia="en-US"/>
              </w:rPr>
              <w:t>For BC2 with adjacent GSM/EDGE</w:t>
            </w:r>
            <w:r w:rsidR="002F6EF4" w:rsidRPr="00B93702">
              <w:rPr>
                <w:rFonts w:cs="Arial"/>
                <w:szCs w:val="18"/>
                <w:u w:val="single"/>
                <w:lang w:eastAsia="ja-JP"/>
              </w:rPr>
              <w:t xml:space="preserve"> or standalone NB-IoT</w:t>
            </w:r>
            <w:r w:rsidRPr="00B93702">
              <w:rPr>
                <w:rFonts w:cs="Arial"/>
                <w:u w:val="single"/>
                <w:lang w:eastAsia="en-US"/>
              </w:rPr>
              <w:t xml:space="preserve"> or E-UTRA 1.4 and 3 MHz carriers: </w:t>
            </w:r>
          </w:p>
          <w:p w14:paraId="01F7D7B0" w14:textId="77777777" w:rsidR="0050417E" w:rsidRPr="00B93702" w:rsidRDefault="0050417E" w:rsidP="00E2384A">
            <w:pPr>
              <w:pStyle w:val="TAL"/>
              <w:rPr>
                <w:rFonts w:cs="Arial"/>
                <w:u w:val="single"/>
                <w:lang w:eastAsia="en-US"/>
              </w:rPr>
            </w:pPr>
          </w:p>
          <w:p w14:paraId="1C1A1EC1" w14:textId="77777777" w:rsidR="0050417E" w:rsidRPr="00B93702" w:rsidRDefault="0050417E" w:rsidP="00E2384A">
            <w:pPr>
              <w:pStyle w:val="TAL"/>
              <w:rPr>
                <w:rFonts w:cs="Arial"/>
                <w:u w:val="single"/>
                <w:lang w:eastAsia="en-US"/>
              </w:rPr>
            </w:pPr>
            <w:r w:rsidRPr="00B93702">
              <w:rPr>
                <w:rFonts w:cs="Arial"/>
                <w:lang w:eastAsia="en-US"/>
              </w:rPr>
              <w:t xml:space="preserve">Offset &lt; 0.05 MHz </w:t>
            </w:r>
          </w:p>
          <w:p w14:paraId="311AA536" w14:textId="77777777" w:rsidR="0050417E" w:rsidRPr="00B93702" w:rsidRDefault="0050417E" w:rsidP="00E2384A">
            <w:pPr>
              <w:pStyle w:val="TAL"/>
              <w:rPr>
                <w:rFonts w:cs="Arial"/>
                <w:lang w:eastAsia="en-US"/>
              </w:rPr>
            </w:pPr>
            <w:r w:rsidRPr="00B93702">
              <w:rPr>
                <w:rFonts w:cs="Arial"/>
                <w:lang w:eastAsia="en-US"/>
              </w:rPr>
              <w:t xml:space="preserve"> 2 dBm/30kHz to </w:t>
            </w:r>
            <w:r w:rsidRPr="00B93702">
              <w:rPr>
                <w:rFonts w:cs="Arial"/>
                <w:lang w:eastAsia="en-US"/>
              </w:rPr>
              <w:br/>
              <w:t xml:space="preserve"> 5 dBm/30 kHz </w:t>
            </w:r>
          </w:p>
          <w:p w14:paraId="6640E3F4" w14:textId="77777777" w:rsidR="0050417E" w:rsidRPr="00B93702" w:rsidRDefault="0050417E" w:rsidP="00E2384A">
            <w:pPr>
              <w:pStyle w:val="TAL"/>
              <w:rPr>
                <w:rFonts w:cs="Arial"/>
                <w:lang w:eastAsia="en-US"/>
              </w:rPr>
            </w:pPr>
          </w:p>
          <w:p w14:paraId="6275F196" w14:textId="77777777" w:rsidR="0050417E" w:rsidRPr="00B93702" w:rsidRDefault="0050417E" w:rsidP="00E2384A">
            <w:pPr>
              <w:pStyle w:val="TAL"/>
              <w:rPr>
                <w:rFonts w:cs="Arial"/>
                <w:lang w:eastAsia="en-US"/>
              </w:rPr>
            </w:pPr>
            <w:r w:rsidRPr="00B93702">
              <w:rPr>
                <w:rFonts w:cs="Arial"/>
                <w:lang w:eastAsia="en-US"/>
              </w:rPr>
              <w:t>0.05 MHz ≤ Offset</w:t>
            </w:r>
          </w:p>
          <w:p w14:paraId="61C2018C" w14:textId="77777777" w:rsidR="0050417E" w:rsidRPr="00B93702" w:rsidRDefault="0050417E" w:rsidP="00E634D2">
            <w:pPr>
              <w:pStyle w:val="TAL"/>
              <w:rPr>
                <w:rFonts w:cs="Arial"/>
                <w:lang w:eastAsia="en-US"/>
              </w:rPr>
            </w:pPr>
            <w:r w:rsidRPr="00B93702">
              <w:rPr>
                <w:rFonts w:cs="Arial"/>
                <w:lang w:eastAsia="en-US"/>
              </w:rPr>
              <w:t xml:space="preserve">-14 dBm/30kHz to </w:t>
            </w:r>
            <w:r w:rsidRPr="00B93702">
              <w:rPr>
                <w:rFonts w:cs="Arial"/>
                <w:lang w:eastAsia="en-US"/>
              </w:rPr>
              <w:br/>
              <w:t xml:space="preserve"> 2 dBm/30 kHz </w:t>
            </w:r>
          </w:p>
        </w:tc>
        <w:tc>
          <w:tcPr>
            <w:tcW w:w="1208" w:type="dxa"/>
          </w:tcPr>
          <w:p w14:paraId="6AC253F0" w14:textId="77777777" w:rsidR="0050417E" w:rsidRPr="00B93702" w:rsidRDefault="0050417E" w:rsidP="00E2384A">
            <w:pPr>
              <w:pStyle w:val="TAL"/>
              <w:rPr>
                <w:rFonts w:cs="Arial"/>
                <w:lang w:eastAsia="en-US"/>
              </w:rPr>
            </w:pPr>
          </w:p>
          <w:p w14:paraId="3C1B1699" w14:textId="77777777" w:rsidR="0050417E" w:rsidRPr="00B93702" w:rsidRDefault="0050417E" w:rsidP="00E2384A">
            <w:pPr>
              <w:pStyle w:val="TAL"/>
              <w:rPr>
                <w:rFonts w:cs="Arial"/>
                <w:lang w:eastAsia="en-US"/>
              </w:rPr>
            </w:pPr>
          </w:p>
          <w:p w14:paraId="763EC172" w14:textId="77777777"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14:paraId="609038C2" w14:textId="77777777"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14:paraId="17DE5E8B" w14:textId="77777777" w:rsidR="0050417E" w:rsidRPr="00B93702" w:rsidRDefault="0050417E" w:rsidP="00E2384A">
            <w:pPr>
              <w:pStyle w:val="TAL"/>
              <w:rPr>
                <w:rFonts w:cs="Arial"/>
                <w:lang w:eastAsia="en-US"/>
              </w:rPr>
            </w:pPr>
          </w:p>
          <w:p w14:paraId="48DDBBD5" w14:textId="77777777" w:rsidR="0050417E" w:rsidRPr="00B93702" w:rsidRDefault="0050417E" w:rsidP="00E2384A">
            <w:pPr>
              <w:pStyle w:val="TAL"/>
              <w:rPr>
                <w:rFonts w:cs="Arial"/>
                <w:lang w:eastAsia="en-US"/>
              </w:rPr>
            </w:pPr>
          </w:p>
          <w:p w14:paraId="7D7BC333" w14:textId="77777777"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14:paraId="0FFC8027" w14:textId="77777777"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14:paraId="64CD1F20" w14:textId="77777777" w:rsidR="0050417E" w:rsidRPr="00B93702" w:rsidRDefault="0050417E" w:rsidP="00E2384A">
            <w:pPr>
              <w:pStyle w:val="TAL"/>
              <w:rPr>
                <w:rFonts w:cs="Arial"/>
                <w:lang w:eastAsia="en-US"/>
              </w:rPr>
            </w:pPr>
          </w:p>
          <w:p w14:paraId="2C2FE8FD" w14:textId="77777777" w:rsidR="0050417E" w:rsidRPr="00B93702" w:rsidRDefault="0050417E" w:rsidP="00E2384A">
            <w:pPr>
              <w:pStyle w:val="TAL"/>
              <w:rPr>
                <w:rFonts w:cs="Arial"/>
                <w:lang w:eastAsia="en-US"/>
              </w:rPr>
            </w:pPr>
          </w:p>
          <w:p w14:paraId="450A0DFF" w14:textId="77777777" w:rsidR="0050417E" w:rsidRPr="00B93702" w:rsidRDefault="0050417E" w:rsidP="00E2384A">
            <w:pPr>
              <w:pStyle w:val="TAL"/>
              <w:rPr>
                <w:rFonts w:cs="Arial"/>
                <w:lang w:eastAsia="en-US"/>
              </w:rPr>
            </w:pPr>
            <w:r w:rsidRPr="00B93702">
              <w:rPr>
                <w:rFonts w:cs="Arial"/>
                <w:lang w:eastAsia="en-US"/>
              </w:rPr>
              <w:t xml:space="preserve">0 dB </w:t>
            </w:r>
          </w:p>
          <w:p w14:paraId="2DC7D28B" w14:textId="77777777" w:rsidR="0050417E" w:rsidRPr="00B93702" w:rsidRDefault="0050417E" w:rsidP="00E2384A">
            <w:pPr>
              <w:pStyle w:val="TAL"/>
              <w:rPr>
                <w:rFonts w:cs="Arial"/>
                <w:lang w:eastAsia="en-US"/>
              </w:rPr>
            </w:pPr>
          </w:p>
          <w:p w14:paraId="65E4EF57" w14:textId="77777777" w:rsidR="0050417E" w:rsidRPr="00B93702" w:rsidRDefault="0050417E" w:rsidP="00E2384A">
            <w:pPr>
              <w:pStyle w:val="TAL"/>
              <w:rPr>
                <w:rFonts w:cs="Arial"/>
                <w:lang w:eastAsia="en-US"/>
              </w:rPr>
            </w:pPr>
          </w:p>
          <w:p w14:paraId="1ABEDC70" w14:textId="77777777" w:rsidR="002F6EF4" w:rsidRPr="00B93702" w:rsidRDefault="002F6EF4" w:rsidP="002F6EF4">
            <w:pPr>
              <w:pStyle w:val="TAL"/>
              <w:rPr>
                <w:lang w:eastAsia="ja-JP"/>
              </w:rPr>
            </w:pPr>
          </w:p>
          <w:p w14:paraId="271B6385" w14:textId="77777777" w:rsidR="002F6EF4" w:rsidRPr="00B93702" w:rsidRDefault="002F6EF4" w:rsidP="002F6EF4">
            <w:pPr>
              <w:pStyle w:val="TAL"/>
              <w:rPr>
                <w:lang w:eastAsia="ja-JP"/>
              </w:rPr>
            </w:pPr>
          </w:p>
          <w:p w14:paraId="60C5ACF2" w14:textId="77777777" w:rsidR="002F6EF4" w:rsidRPr="00B93702" w:rsidRDefault="002F6EF4" w:rsidP="002F6EF4">
            <w:pPr>
              <w:pStyle w:val="TAL"/>
              <w:rPr>
                <w:lang w:eastAsia="ja-JP"/>
              </w:rPr>
            </w:pPr>
          </w:p>
          <w:p w14:paraId="1A88B2A2" w14:textId="77777777" w:rsidR="002F6EF4" w:rsidRPr="00B93702" w:rsidRDefault="002F6EF4" w:rsidP="002F6EF4">
            <w:pPr>
              <w:pStyle w:val="TAL"/>
              <w:rPr>
                <w:lang w:eastAsia="ja-JP"/>
              </w:rPr>
            </w:pPr>
          </w:p>
          <w:p w14:paraId="0939A7DA" w14:textId="77777777" w:rsidR="002F6EF4" w:rsidRPr="00B93702" w:rsidRDefault="002F6EF4" w:rsidP="002F6EF4">
            <w:pPr>
              <w:pStyle w:val="TAL"/>
              <w:rPr>
                <w:lang w:eastAsia="ja-JP"/>
              </w:rPr>
            </w:pPr>
            <w:r w:rsidRPr="00B93702">
              <w:rPr>
                <w:lang w:eastAsia="ja-JP"/>
              </w:rPr>
              <w:t>1.5 dB</w:t>
            </w:r>
          </w:p>
          <w:p w14:paraId="03E9161D" w14:textId="77777777" w:rsidR="002F6EF4" w:rsidRPr="00B93702" w:rsidRDefault="002F6EF4" w:rsidP="002F6EF4">
            <w:pPr>
              <w:pStyle w:val="TAL"/>
              <w:rPr>
                <w:lang w:eastAsia="ja-JP"/>
              </w:rPr>
            </w:pPr>
          </w:p>
          <w:p w14:paraId="200207B1" w14:textId="77777777" w:rsidR="002F6EF4" w:rsidRPr="00B93702" w:rsidRDefault="002F6EF4" w:rsidP="002F6EF4">
            <w:pPr>
              <w:pStyle w:val="TAL"/>
              <w:rPr>
                <w:lang w:eastAsia="ja-JP"/>
              </w:rPr>
            </w:pPr>
          </w:p>
          <w:p w14:paraId="08EDCAC6" w14:textId="77777777" w:rsidR="002F6EF4" w:rsidRPr="00B93702" w:rsidRDefault="002F6EF4" w:rsidP="002F6EF4">
            <w:pPr>
              <w:pStyle w:val="TAL"/>
              <w:rPr>
                <w:lang w:eastAsia="ja-JP"/>
              </w:rPr>
            </w:pPr>
          </w:p>
          <w:p w14:paraId="2588CD9F" w14:textId="77777777" w:rsidR="002F6EF4" w:rsidRPr="00B93702" w:rsidRDefault="002F6EF4" w:rsidP="002F6EF4">
            <w:pPr>
              <w:pStyle w:val="TAL"/>
              <w:rPr>
                <w:lang w:eastAsia="ja-JP"/>
              </w:rPr>
            </w:pPr>
            <w:r w:rsidRPr="00B93702">
              <w:rPr>
                <w:lang w:eastAsia="ja-JP"/>
              </w:rPr>
              <w:t>1.5 dB</w:t>
            </w:r>
          </w:p>
          <w:p w14:paraId="0C450F60" w14:textId="77777777" w:rsidR="002F6EF4" w:rsidRPr="00B93702" w:rsidRDefault="002F6EF4" w:rsidP="002F6EF4">
            <w:pPr>
              <w:pStyle w:val="TAL"/>
              <w:rPr>
                <w:lang w:eastAsia="ja-JP"/>
              </w:rPr>
            </w:pPr>
          </w:p>
          <w:p w14:paraId="506B9BB5" w14:textId="77777777" w:rsidR="002F6EF4" w:rsidRPr="00B93702" w:rsidRDefault="002F6EF4" w:rsidP="002F6EF4">
            <w:pPr>
              <w:pStyle w:val="TAL"/>
              <w:rPr>
                <w:lang w:eastAsia="ja-JP"/>
              </w:rPr>
            </w:pPr>
          </w:p>
          <w:p w14:paraId="4B4153AF" w14:textId="77777777" w:rsidR="0050417E" w:rsidRPr="00B93702" w:rsidRDefault="0050417E" w:rsidP="002F6EF4">
            <w:pPr>
              <w:pStyle w:val="TAL"/>
              <w:rPr>
                <w:lang w:eastAsia="en-US"/>
              </w:rPr>
            </w:pPr>
          </w:p>
          <w:p w14:paraId="24342DC1" w14:textId="77777777" w:rsidR="0050417E" w:rsidRPr="00B93702" w:rsidRDefault="0050417E" w:rsidP="00E2384A">
            <w:pPr>
              <w:pStyle w:val="TAL"/>
              <w:rPr>
                <w:rFonts w:cs="Arial"/>
                <w:lang w:eastAsia="en-US"/>
              </w:rPr>
            </w:pPr>
          </w:p>
          <w:p w14:paraId="00CBFC0A" w14:textId="77777777" w:rsidR="0050417E" w:rsidRPr="00B93702" w:rsidRDefault="0050417E" w:rsidP="00E2384A">
            <w:pPr>
              <w:pStyle w:val="TAL"/>
              <w:rPr>
                <w:rFonts w:cs="Arial"/>
                <w:lang w:eastAsia="en-US"/>
              </w:rPr>
            </w:pPr>
          </w:p>
          <w:p w14:paraId="2C90C494" w14:textId="77777777" w:rsidR="0050417E" w:rsidRPr="00B93702" w:rsidRDefault="0050417E" w:rsidP="00E2384A">
            <w:pPr>
              <w:pStyle w:val="TAL"/>
              <w:rPr>
                <w:rFonts w:cs="Arial"/>
                <w:lang w:eastAsia="en-US"/>
              </w:rPr>
            </w:pPr>
          </w:p>
          <w:p w14:paraId="48D23D67" w14:textId="77777777" w:rsidR="0050417E" w:rsidRPr="00B93702" w:rsidRDefault="0050417E" w:rsidP="00E2384A">
            <w:pPr>
              <w:pStyle w:val="TAL"/>
              <w:rPr>
                <w:rFonts w:cs="Arial"/>
                <w:lang w:eastAsia="en-US"/>
              </w:rPr>
            </w:pPr>
          </w:p>
          <w:p w14:paraId="448A8361" w14:textId="77777777" w:rsidR="0050417E" w:rsidRPr="00B93702" w:rsidRDefault="0050417E" w:rsidP="00E2384A">
            <w:pPr>
              <w:pStyle w:val="TAL"/>
              <w:rPr>
                <w:rFonts w:cs="Arial"/>
                <w:lang w:eastAsia="en-US"/>
              </w:rPr>
            </w:pPr>
            <w:r w:rsidRPr="00B93702">
              <w:rPr>
                <w:rFonts w:cs="Arial"/>
                <w:lang w:eastAsia="en-US"/>
              </w:rPr>
              <w:t>1.5 dB</w:t>
            </w:r>
          </w:p>
          <w:p w14:paraId="10DEF210" w14:textId="77777777" w:rsidR="0050417E" w:rsidRPr="00B93702" w:rsidRDefault="0050417E" w:rsidP="00E2384A">
            <w:pPr>
              <w:pStyle w:val="TAL"/>
              <w:rPr>
                <w:rFonts w:cs="Arial"/>
                <w:lang w:eastAsia="en-US"/>
              </w:rPr>
            </w:pPr>
          </w:p>
          <w:p w14:paraId="53F910C6" w14:textId="77777777" w:rsidR="0050417E" w:rsidRPr="00B93702" w:rsidRDefault="0050417E" w:rsidP="00E2384A">
            <w:pPr>
              <w:pStyle w:val="TAL"/>
              <w:rPr>
                <w:rFonts w:cs="Arial"/>
                <w:lang w:eastAsia="en-US"/>
              </w:rPr>
            </w:pPr>
          </w:p>
          <w:p w14:paraId="15056847" w14:textId="77777777" w:rsidR="0050417E" w:rsidRPr="00B93702" w:rsidRDefault="0050417E" w:rsidP="00E2384A">
            <w:pPr>
              <w:pStyle w:val="TAL"/>
              <w:rPr>
                <w:rFonts w:cs="Arial"/>
                <w:lang w:eastAsia="en-US"/>
              </w:rPr>
            </w:pPr>
          </w:p>
          <w:p w14:paraId="0B7E384C" w14:textId="77777777" w:rsidR="0050417E" w:rsidRPr="00B93702" w:rsidRDefault="0050417E" w:rsidP="00E634D2">
            <w:pPr>
              <w:pStyle w:val="TAL"/>
              <w:rPr>
                <w:rFonts w:cs="Arial"/>
                <w:lang w:eastAsia="en-US"/>
              </w:rPr>
            </w:pPr>
            <w:r w:rsidRPr="00B93702">
              <w:rPr>
                <w:rFonts w:cs="Arial"/>
                <w:lang w:eastAsia="en-US"/>
              </w:rPr>
              <w:t>1.5 dB</w:t>
            </w:r>
          </w:p>
        </w:tc>
        <w:tc>
          <w:tcPr>
            <w:tcW w:w="3260" w:type="dxa"/>
          </w:tcPr>
          <w:p w14:paraId="0442808C" w14:textId="77777777" w:rsidR="0050417E" w:rsidRPr="00B93702" w:rsidRDefault="0050417E" w:rsidP="00E2384A">
            <w:pPr>
              <w:pStyle w:val="TAL"/>
              <w:rPr>
                <w:rFonts w:cs="Arial"/>
                <w:lang w:eastAsia="en-US"/>
              </w:rPr>
            </w:pPr>
            <w:r w:rsidRPr="00B93702">
              <w:rPr>
                <w:rFonts w:cs="Arial"/>
                <w:lang w:eastAsia="en-US"/>
              </w:rPr>
              <w:t>Formula: Minimum requirement + TT</w:t>
            </w:r>
          </w:p>
          <w:p w14:paraId="064A3289" w14:textId="77777777" w:rsidR="0050417E" w:rsidRPr="00B93702" w:rsidRDefault="0050417E" w:rsidP="00E2384A">
            <w:pPr>
              <w:pStyle w:val="TAL"/>
              <w:rPr>
                <w:rFonts w:cs="Arial"/>
                <w:lang w:eastAsia="en-US"/>
              </w:rPr>
            </w:pPr>
          </w:p>
          <w:p w14:paraId="678163AB" w14:textId="77777777" w:rsidR="0050417E" w:rsidRPr="00B93702" w:rsidRDefault="0050417E" w:rsidP="00E2384A">
            <w:pPr>
              <w:pStyle w:val="TAL"/>
              <w:rPr>
                <w:rFonts w:cs="v4.2.0"/>
                <w:lang w:eastAsia="en-US"/>
              </w:rPr>
            </w:pPr>
            <w:r w:rsidRPr="00B93702">
              <w:rPr>
                <w:rFonts w:cs="Arial"/>
                <w:lang w:eastAsia="en-US"/>
              </w:rPr>
              <w:t>-12.5 dBm/30kHz to</w:t>
            </w:r>
            <w:r w:rsidRPr="00B93702">
              <w:rPr>
                <w:rFonts w:cs="Arial"/>
                <w:lang w:eastAsia="en-US"/>
              </w:rPr>
              <w:br/>
              <w:t xml:space="preserve"> -24.5 dBm/30kHz</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14:paraId="69D99646" w14:textId="77777777" w:rsidR="0050417E" w:rsidRPr="00B93702" w:rsidRDefault="0050417E" w:rsidP="00E2384A">
            <w:pPr>
              <w:pStyle w:val="TAL"/>
              <w:rPr>
                <w:rFonts w:cs="Arial"/>
                <w:lang w:eastAsia="en-US"/>
              </w:rPr>
            </w:pPr>
            <w:r w:rsidRPr="00B93702">
              <w:rPr>
                <w:rFonts w:cs="Arial"/>
                <w:lang w:eastAsia="en-US"/>
              </w:rPr>
              <w:t>-12.2 dBm/30kHz to</w:t>
            </w:r>
            <w:r w:rsidRPr="00B93702">
              <w:rPr>
                <w:rFonts w:cs="Arial"/>
                <w:lang w:eastAsia="en-US"/>
              </w:rPr>
              <w:br/>
              <w:t xml:space="preserve"> -24.2 dBm/30kHz</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14:paraId="5B66DEA2" w14:textId="77777777" w:rsidR="0050417E" w:rsidRPr="00B93702" w:rsidRDefault="0050417E" w:rsidP="00E2384A">
            <w:pPr>
              <w:pStyle w:val="TAL"/>
              <w:rPr>
                <w:rFonts w:cs="Arial"/>
                <w:lang w:eastAsia="en-US"/>
              </w:rPr>
            </w:pPr>
          </w:p>
          <w:p w14:paraId="1477D993" w14:textId="77777777" w:rsidR="0050417E" w:rsidRPr="00B93702" w:rsidRDefault="0050417E" w:rsidP="00E2384A">
            <w:pPr>
              <w:pStyle w:val="TAL"/>
              <w:rPr>
                <w:rFonts w:cs="Arial"/>
                <w:lang w:eastAsia="en-US"/>
              </w:rPr>
            </w:pPr>
            <w:r w:rsidRPr="00B93702" w:rsidDel="006E1FB1">
              <w:rPr>
                <w:rFonts w:cs="Arial"/>
                <w:lang w:eastAsia="en-US"/>
              </w:rPr>
              <w:t xml:space="preserve"> </w:t>
            </w:r>
          </w:p>
          <w:p w14:paraId="54E2A562" w14:textId="77777777" w:rsidR="0050417E" w:rsidRPr="00B93702" w:rsidRDefault="0050417E" w:rsidP="00E2384A">
            <w:pPr>
              <w:pStyle w:val="TAL"/>
              <w:rPr>
                <w:rFonts w:cs="Arial"/>
                <w:lang w:eastAsia="en-US"/>
              </w:rPr>
            </w:pPr>
            <w:r w:rsidRPr="00B93702">
              <w:rPr>
                <w:rFonts w:cs="Arial"/>
                <w:lang w:eastAsia="en-US"/>
              </w:rPr>
              <w:t xml:space="preserve">-11.5 dBm/1 MHz, </w:t>
            </w:r>
            <w:r w:rsidRPr="00B93702">
              <w:rPr>
                <w:rFonts w:cs="v4.2.0"/>
                <w:lang w:eastAsia="en-US"/>
              </w:rPr>
              <w:t xml:space="preserve">f </w:t>
            </w:r>
            <w:r w:rsidRPr="00B93702">
              <w:rPr>
                <w:rFonts w:cs="Arial"/>
                <w:lang w:eastAsia="en-US"/>
              </w:rPr>
              <w:t>≤</w:t>
            </w:r>
            <w:r w:rsidRPr="00B93702">
              <w:rPr>
                <w:rFonts w:cs="v4.2.0"/>
                <w:lang w:eastAsia="en-US"/>
              </w:rPr>
              <w:t xml:space="preserve"> 3.0 GHz;</w:t>
            </w:r>
          </w:p>
          <w:p w14:paraId="15EF774C" w14:textId="77777777" w:rsidR="0050417E" w:rsidRPr="00B93702" w:rsidRDefault="0050417E" w:rsidP="00E2384A">
            <w:pPr>
              <w:pStyle w:val="TAL"/>
              <w:rPr>
                <w:rFonts w:cs="Arial"/>
                <w:lang w:eastAsia="en-US"/>
              </w:rPr>
            </w:pPr>
            <w:r w:rsidRPr="00B93702">
              <w:rPr>
                <w:rFonts w:cs="Arial"/>
                <w:lang w:eastAsia="en-US"/>
              </w:rPr>
              <w:t xml:space="preserve">-11.2 dBm/1 MHz,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14:paraId="1EC05828" w14:textId="77777777" w:rsidR="0050417E" w:rsidRPr="00B93702" w:rsidRDefault="0050417E" w:rsidP="00E2384A">
            <w:pPr>
              <w:pStyle w:val="TAL"/>
              <w:rPr>
                <w:rFonts w:cs="Arial"/>
                <w:lang w:eastAsia="en-US"/>
              </w:rPr>
            </w:pPr>
            <w:r w:rsidRPr="00B93702">
              <w:rPr>
                <w:rFonts w:cs="Arial"/>
                <w:lang w:eastAsia="en-US"/>
              </w:rPr>
              <w:t xml:space="preserve"> </w:t>
            </w:r>
          </w:p>
          <w:p w14:paraId="5402BD30" w14:textId="77777777" w:rsidR="0050417E" w:rsidRPr="00B93702" w:rsidRDefault="0050417E" w:rsidP="00E2384A">
            <w:pPr>
              <w:pStyle w:val="TAL"/>
              <w:rPr>
                <w:rFonts w:cs="Arial"/>
                <w:lang w:eastAsia="en-US"/>
              </w:rPr>
            </w:pPr>
          </w:p>
          <w:p w14:paraId="0820BF4B" w14:textId="77777777" w:rsidR="0050417E" w:rsidRPr="00B93702" w:rsidRDefault="0050417E" w:rsidP="00E2384A">
            <w:pPr>
              <w:pStyle w:val="TAL"/>
              <w:rPr>
                <w:rFonts w:cs="Arial"/>
                <w:lang w:eastAsia="en-US"/>
              </w:rPr>
            </w:pPr>
          </w:p>
          <w:p w14:paraId="6B576674" w14:textId="77777777" w:rsidR="0050417E" w:rsidRPr="00B93702" w:rsidRDefault="0050417E" w:rsidP="00E2384A">
            <w:pPr>
              <w:pStyle w:val="TAL"/>
              <w:rPr>
                <w:rFonts w:cs="Arial"/>
                <w:lang w:eastAsia="en-US"/>
              </w:rPr>
            </w:pPr>
          </w:p>
          <w:p w14:paraId="1302518D" w14:textId="77777777" w:rsidR="0050417E" w:rsidRPr="00B93702" w:rsidRDefault="0050417E" w:rsidP="00E2384A">
            <w:pPr>
              <w:pStyle w:val="TAL"/>
              <w:rPr>
                <w:rFonts w:cs="Arial"/>
                <w:lang w:eastAsia="en-US"/>
              </w:rPr>
            </w:pPr>
            <w:r w:rsidRPr="00B93702">
              <w:rPr>
                <w:rFonts w:cs="Arial"/>
                <w:lang w:eastAsia="en-US"/>
              </w:rPr>
              <w:t xml:space="preserve">-15 dBm/1 MHz </w:t>
            </w:r>
          </w:p>
          <w:p w14:paraId="5AFF46CB" w14:textId="77777777" w:rsidR="0050417E" w:rsidRPr="00B93702" w:rsidRDefault="0050417E" w:rsidP="00E2384A">
            <w:pPr>
              <w:pStyle w:val="TAL"/>
              <w:rPr>
                <w:rFonts w:cs="Arial"/>
                <w:lang w:eastAsia="en-US"/>
              </w:rPr>
            </w:pPr>
          </w:p>
          <w:p w14:paraId="0E4BB8E9" w14:textId="77777777" w:rsidR="002F6EF4" w:rsidRPr="00B93702" w:rsidRDefault="002F6EF4" w:rsidP="002F6EF4">
            <w:pPr>
              <w:pStyle w:val="TAL"/>
              <w:rPr>
                <w:lang w:eastAsia="ja-JP"/>
              </w:rPr>
            </w:pPr>
          </w:p>
          <w:p w14:paraId="0A0169FC" w14:textId="77777777" w:rsidR="002F6EF4" w:rsidRPr="00B93702" w:rsidRDefault="002F6EF4" w:rsidP="002F6EF4">
            <w:pPr>
              <w:pStyle w:val="TAL"/>
              <w:rPr>
                <w:lang w:eastAsia="ja-JP"/>
              </w:rPr>
            </w:pPr>
          </w:p>
          <w:p w14:paraId="734BA9E2" w14:textId="77777777" w:rsidR="002F6EF4" w:rsidRPr="00B93702" w:rsidRDefault="002F6EF4" w:rsidP="002F6EF4">
            <w:pPr>
              <w:pStyle w:val="TAL"/>
              <w:rPr>
                <w:lang w:eastAsia="ja-JP"/>
              </w:rPr>
            </w:pPr>
          </w:p>
          <w:p w14:paraId="38C12BED" w14:textId="77777777" w:rsidR="002F6EF4" w:rsidRPr="00B93702" w:rsidRDefault="002F6EF4" w:rsidP="002F6EF4">
            <w:pPr>
              <w:pStyle w:val="TAL"/>
              <w:rPr>
                <w:lang w:eastAsia="ja-JP"/>
              </w:rPr>
            </w:pPr>
          </w:p>
          <w:p w14:paraId="65BF016E" w14:textId="77777777" w:rsidR="002F6EF4" w:rsidRPr="00B93702" w:rsidRDefault="002F6EF4" w:rsidP="002F6EF4">
            <w:pPr>
              <w:pStyle w:val="TAL"/>
              <w:rPr>
                <w:lang w:eastAsia="ja-JP"/>
              </w:rPr>
            </w:pPr>
          </w:p>
          <w:p w14:paraId="6BA6CD19" w14:textId="77777777" w:rsidR="002F6EF4" w:rsidRPr="00B93702" w:rsidRDefault="002F6EF4" w:rsidP="002F6EF4">
            <w:pPr>
              <w:pStyle w:val="TAL"/>
              <w:rPr>
                <w:lang w:eastAsia="ja-JP"/>
              </w:rPr>
            </w:pPr>
            <w:r w:rsidRPr="00B93702">
              <w:rPr>
                <w:lang w:eastAsia="ja-JP"/>
              </w:rPr>
              <w:t xml:space="preserve">3.5 dBm/30kHz to </w:t>
            </w:r>
          </w:p>
          <w:p w14:paraId="791726BF" w14:textId="77777777" w:rsidR="002F6EF4" w:rsidRPr="00B93702" w:rsidRDefault="002F6EF4" w:rsidP="002F6EF4">
            <w:pPr>
              <w:pStyle w:val="TAL"/>
              <w:rPr>
                <w:lang w:eastAsia="ja-JP"/>
              </w:rPr>
            </w:pPr>
            <w:r w:rsidRPr="00B93702">
              <w:rPr>
                <w:lang w:eastAsia="ja-JP"/>
              </w:rPr>
              <w:t xml:space="preserve">6.5 dBm/30 kHz </w:t>
            </w:r>
          </w:p>
          <w:p w14:paraId="08367888" w14:textId="77777777" w:rsidR="002F6EF4" w:rsidRPr="00B93702" w:rsidRDefault="002F6EF4" w:rsidP="002F6EF4">
            <w:pPr>
              <w:pStyle w:val="TAL"/>
              <w:rPr>
                <w:lang w:eastAsia="ja-JP"/>
              </w:rPr>
            </w:pPr>
          </w:p>
          <w:p w14:paraId="2CBAB8B9" w14:textId="77777777" w:rsidR="002F6EF4" w:rsidRPr="00B93702" w:rsidRDefault="002F6EF4" w:rsidP="002F6EF4">
            <w:pPr>
              <w:pStyle w:val="TAL"/>
              <w:rPr>
                <w:lang w:eastAsia="ja-JP"/>
              </w:rPr>
            </w:pPr>
          </w:p>
          <w:p w14:paraId="124D5758" w14:textId="77777777" w:rsidR="002F6EF4" w:rsidRPr="00B93702" w:rsidRDefault="002F6EF4" w:rsidP="002F6EF4">
            <w:pPr>
              <w:pStyle w:val="TAL"/>
              <w:rPr>
                <w:lang w:eastAsia="ja-JP"/>
              </w:rPr>
            </w:pPr>
            <w:r w:rsidRPr="00B93702">
              <w:rPr>
                <w:lang w:eastAsia="ja-JP"/>
              </w:rPr>
              <w:t xml:space="preserve">-12.5 dBm/30kHz to </w:t>
            </w:r>
            <w:r w:rsidRPr="00B93702">
              <w:rPr>
                <w:lang w:eastAsia="ja-JP"/>
              </w:rPr>
              <w:br/>
              <w:t xml:space="preserve"> 3.5 dBm/30 kHz</w:t>
            </w:r>
          </w:p>
          <w:p w14:paraId="3C1C7F0B" w14:textId="77777777" w:rsidR="0050417E" w:rsidRPr="00B93702" w:rsidRDefault="0050417E" w:rsidP="00E2384A">
            <w:pPr>
              <w:pStyle w:val="TAL"/>
              <w:rPr>
                <w:rFonts w:cs="Arial"/>
                <w:lang w:eastAsia="en-US"/>
              </w:rPr>
            </w:pPr>
          </w:p>
          <w:p w14:paraId="2C42AC0E" w14:textId="77777777" w:rsidR="0050417E" w:rsidRPr="00B93702" w:rsidRDefault="0050417E" w:rsidP="00E2384A">
            <w:pPr>
              <w:pStyle w:val="TAL"/>
              <w:rPr>
                <w:rFonts w:cs="Arial"/>
                <w:lang w:eastAsia="en-US"/>
              </w:rPr>
            </w:pPr>
          </w:p>
          <w:p w14:paraId="14CF4D83" w14:textId="77777777" w:rsidR="0050417E" w:rsidRPr="00B93702" w:rsidRDefault="0050417E" w:rsidP="00E2384A">
            <w:pPr>
              <w:pStyle w:val="TAL"/>
              <w:rPr>
                <w:rFonts w:cs="Arial"/>
                <w:lang w:eastAsia="en-US"/>
              </w:rPr>
            </w:pPr>
          </w:p>
          <w:p w14:paraId="6FDD4572" w14:textId="77777777" w:rsidR="0050417E" w:rsidRPr="00B93702" w:rsidRDefault="0050417E" w:rsidP="00E2384A">
            <w:pPr>
              <w:pStyle w:val="TAL"/>
              <w:rPr>
                <w:rFonts w:cs="Arial"/>
                <w:lang w:eastAsia="en-US"/>
              </w:rPr>
            </w:pPr>
          </w:p>
          <w:p w14:paraId="16BE22B9" w14:textId="77777777" w:rsidR="0050417E" w:rsidRPr="00B93702" w:rsidRDefault="0050417E" w:rsidP="00E2384A">
            <w:pPr>
              <w:pStyle w:val="TAL"/>
              <w:rPr>
                <w:rFonts w:cs="Arial"/>
                <w:lang w:eastAsia="en-US"/>
              </w:rPr>
            </w:pPr>
          </w:p>
          <w:p w14:paraId="1746D3DF" w14:textId="77777777" w:rsidR="0050417E" w:rsidRPr="00B93702" w:rsidRDefault="0050417E" w:rsidP="00E2384A">
            <w:pPr>
              <w:pStyle w:val="TAL"/>
              <w:rPr>
                <w:rFonts w:cs="Arial"/>
                <w:lang w:eastAsia="en-US"/>
              </w:rPr>
            </w:pPr>
            <w:r w:rsidRPr="00B93702">
              <w:rPr>
                <w:rFonts w:cs="Arial"/>
                <w:lang w:eastAsia="en-US"/>
              </w:rPr>
              <w:t xml:space="preserve">3.5 dBm/30kHz to </w:t>
            </w:r>
          </w:p>
          <w:p w14:paraId="133AE27D" w14:textId="77777777" w:rsidR="0050417E" w:rsidRPr="00B93702" w:rsidRDefault="0050417E" w:rsidP="00E2384A">
            <w:pPr>
              <w:pStyle w:val="TAL"/>
              <w:rPr>
                <w:rFonts w:cs="Arial"/>
                <w:lang w:eastAsia="en-US"/>
              </w:rPr>
            </w:pPr>
            <w:r w:rsidRPr="00B93702">
              <w:rPr>
                <w:rFonts w:cs="Arial"/>
                <w:lang w:eastAsia="en-US"/>
              </w:rPr>
              <w:t xml:space="preserve">6.5 dBm/30 kHz </w:t>
            </w:r>
          </w:p>
          <w:p w14:paraId="550F8C08" w14:textId="77777777" w:rsidR="0050417E" w:rsidRPr="00B93702" w:rsidRDefault="0050417E" w:rsidP="00E2384A">
            <w:pPr>
              <w:pStyle w:val="TAL"/>
              <w:rPr>
                <w:rFonts w:cs="Arial"/>
                <w:lang w:eastAsia="en-US"/>
              </w:rPr>
            </w:pPr>
          </w:p>
          <w:p w14:paraId="507BF8B4" w14:textId="77777777" w:rsidR="0050417E" w:rsidRPr="00B93702" w:rsidRDefault="0050417E" w:rsidP="00E2384A">
            <w:pPr>
              <w:pStyle w:val="TAL"/>
              <w:rPr>
                <w:rFonts w:cs="Arial"/>
                <w:lang w:eastAsia="en-US"/>
              </w:rPr>
            </w:pPr>
          </w:p>
          <w:p w14:paraId="3F00FD83" w14:textId="77777777" w:rsidR="0050417E" w:rsidRPr="00B93702" w:rsidRDefault="0050417E" w:rsidP="00E634D2">
            <w:pPr>
              <w:pStyle w:val="TAL"/>
              <w:rPr>
                <w:rFonts w:cs="Arial"/>
                <w:lang w:eastAsia="en-US"/>
              </w:rPr>
            </w:pPr>
            <w:r w:rsidRPr="00B93702">
              <w:rPr>
                <w:rFonts w:cs="Arial"/>
                <w:lang w:eastAsia="en-US"/>
              </w:rPr>
              <w:t xml:space="preserve">-12.5 dBm/30kHz to </w:t>
            </w:r>
            <w:r w:rsidRPr="00B93702">
              <w:rPr>
                <w:rFonts w:cs="Arial"/>
                <w:lang w:eastAsia="en-US"/>
              </w:rPr>
              <w:br/>
              <w:t xml:space="preserve"> 3.5 dBm/30 kHz </w:t>
            </w:r>
          </w:p>
        </w:tc>
      </w:tr>
      <w:tr w:rsidR="00B93702" w:rsidRPr="00B93702" w14:paraId="55841C7C" w14:textId="77777777">
        <w:trPr>
          <w:cantSplit/>
          <w:jc w:val="center"/>
        </w:trPr>
        <w:tc>
          <w:tcPr>
            <w:tcW w:w="2448" w:type="dxa"/>
          </w:tcPr>
          <w:p w14:paraId="3E59BA85" w14:textId="77777777" w:rsidR="00090773" w:rsidRPr="00B93702" w:rsidRDefault="00B42243" w:rsidP="00E634D2">
            <w:pPr>
              <w:pStyle w:val="TAL"/>
              <w:tabs>
                <w:tab w:val="left" w:pos="523"/>
              </w:tabs>
              <w:rPr>
                <w:rFonts w:cs="Arial"/>
                <w:lang w:eastAsia="en-US"/>
              </w:rPr>
            </w:pPr>
            <w:r w:rsidRPr="00B93702">
              <w:rPr>
                <w:rFonts w:cs="Arial"/>
                <w:lang w:eastAsia="en-US"/>
              </w:rPr>
              <w:t>6.6.3</w:t>
            </w:r>
            <w:r w:rsidRPr="00B93702">
              <w:rPr>
                <w:rFonts w:cs="Arial"/>
                <w:lang w:eastAsia="en-US"/>
              </w:rPr>
              <w:tab/>
              <w:t xml:space="preserve">Occupied bandwidth </w:t>
            </w:r>
          </w:p>
        </w:tc>
        <w:tc>
          <w:tcPr>
            <w:tcW w:w="2869" w:type="dxa"/>
          </w:tcPr>
          <w:p w14:paraId="13555D3B" w14:textId="77777777" w:rsidR="00B42243" w:rsidRPr="00B93702" w:rsidRDefault="00B42243" w:rsidP="00B42243">
            <w:pPr>
              <w:pStyle w:val="TAL"/>
              <w:rPr>
                <w:rFonts w:cs="v4.2.0"/>
                <w:snapToGrid w:val="0"/>
                <w:lang w:eastAsia="en-US"/>
              </w:rPr>
            </w:pPr>
            <w:r w:rsidRPr="00B93702">
              <w:rPr>
                <w:rFonts w:ascii="Times" w:hAnsi="Times" w:cs="Arial"/>
                <w:lang w:eastAsia="en-US"/>
              </w:rPr>
              <w:t>BW</w:t>
            </w:r>
            <w:r w:rsidRPr="00B93702">
              <w:rPr>
                <w:rFonts w:ascii="Times" w:hAnsi="Times" w:cs="Arial"/>
                <w:vertAlign w:val="subscript"/>
                <w:lang w:eastAsia="en-US"/>
              </w:rPr>
              <w:t>Channel</w:t>
            </w:r>
            <w:r w:rsidRPr="00B93702">
              <w:rPr>
                <w:rFonts w:cs="v4.2.0"/>
                <w:snapToGrid w:val="0"/>
                <w:lang w:eastAsia="en-US"/>
              </w:rPr>
              <w:t xml:space="preserve"> for E-UTRA</w:t>
            </w:r>
            <w:r w:rsidR="006D1BBF" w:rsidRPr="00B93702">
              <w:rPr>
                <w:rFonts w:cs="v4.2.0"/>
                <w:snapToGrid w:val="0"/>
                <w:lang w:eastAsia="en-US"/>
              </w:rPr>
              <w:t xml:space="preserve"> and NR</w:t>
            </w:r>
          </w:p>
          <w:p w14:paraId="4CE65CE6" w14:textId="77777777" w:rsidR="00B42243" w:rsidRPr="00B93702" w:rsidRDefault="00B42243" w:rsidP="00B42243">
            <w:pPr>
              <w:pStyle w:val="TAL"/>
              <w:rPr>
                <w:rFonts w:cs="v4.2.0"/>
                <w:snapToGrid w:val="0"/>
                <w:lang w:eastAsia="en-US"/>
              </w:rPr>
            </w:pPr>
            <w:r w:rsidRPr="00B93702">
              <w:rPr>
                <w:rFonts w:cs="v4.2.0"/>
                <w:snapToGrid w:val="0"/>
                <w:lang w:eastAsia="en-US"/>
              </w:rPr>
              <w:t>5 MHz for UTRA FDD</w:t>
            </w:r>
          </w:p>
          <w:p w14:paraId="3C86D3CC" w14:textId="77777777" w:rsidR="002F6EF4" w:rsidRPr="00B93702" w:rsidRDefault="00B42243" w:rsidP="002F6EF4">
            <w:pPr>
              <w:pStyle w:val="TAL"/>
              <w:rPr>
                <w:rFonts w:cs="v4.2.0"/>
                <w:snapToGrid w:val="0"/>
                <w:lang w:eastAsia="en-US"/>
              </w:rPr>
            </w:pPr>
            <w:r w:rsidRPr="00B93702">
              <w:rPr>
                <w:rFonts w:cs="v4.2.0"/>
                <w:snapToGrid w:val="0"/>
                <w:lang w:eastAsia="en-US"/>
              </w:rPr>
              <w:t>1.6 MHz for UTRA TDD</w:t>
            </w:r>
          </w:p>
          <w:p w14:paraId="1B7816B3" w14:textId="77777777" w:rsidR="00090773" w:rsidRPr="00B93702" w:rsidRDefault="002F6EF4" w:rsidP="002F6EF4">
            <w:pPr>
              <w:pStyle w:val="TAL"/>
              <w:rPr>
                <w:rFonts w:cs="Arial"/>
                <w:lang w:eastAsia="en-US"/>
              </w:rPr>
            </w:pPr>
            <w:r w:rsidRPr="00B93702">
              <w:rPr>
                <w:rFonts w:cs="v4.2.0"/>
                <w:snapToGrid w:val="0"/>
                <w:szCs w:val="18"/>
                <w:lang w:eastAsia="ja-JP"/>
              </w:rPr>
              <w:t>200 kHz for standalone NB-IoT</w:t>
            </w:r>
          </w:p>
        </w:tc>
        <w:tc>
          <w:tcPr>
            <w:tcW w:w="1208" w:type="dxa"/>
          </w:tcPr>
          <w:p w14:paraId="690B7F7B" w14:textId="77777777" w:rsidR="00090773" w:rsidRPr="00B93702" w:rsidRDefault="00B42243" w:rsidP="00E634D2">
            <w:pPr>
              <w:pStyle w:val="TAL"/>
              <w:rPr>
                <w:rFonts w:cs="Arial"/>
                <w:lang w:eastAsia="en-US"/>
              </w:rPr>
            </w:pPr>
            <w:r w:rsidRPr="00B93702">
              <w:rPr>
                <w:rFonts w:cs="v4.2.0"/>
                <w:lang w:eastAsia="en-US"/>
              </w:rPr>
              <w:t>0 kHz</w:t>
            </w:r>
          </w:p>
        </w:tc>
        <w:tc>
          <w:tcPr>
            <w:tcW w:w="3260" w:type="dxa"/>
          </w:tcPr>
          <w:p w14:paraId="79268332" w14:textId="77777777" w:rsidR="00090773" w:rsidRPr="00B93702" w:rsidRDefault="00B42243" w:rsidP="00E634D2">
            <w:pPr>
              <w:pStyle w:val="TAL"/>
              <w:rPr>
                <w:rFonts w:cs="Arial"/>
                <w:lang w:eastAsia="en-US"/>
              </w:rPr>
            </w:pPr>
            <w:r w:rsidRPr="00B93702">
              <w:rPr>
                <w:rFonts w:cs="v4.2.0"/>
                <w:lang w:eastAsia="en-US"/>
              </w:rPr>
              <w:t>Formula: Minimum Requirement + TT</w:t>
            </w:r>
          </w:p>
        </w:tc>
      </w:tr>
      <w:tr w:rsidR="00B93702" w:rsidRPr="00B93702" w14:paraId="58507A75" w14:textId="77777777">
        <w:trPr>
          <w:cantSplit/>
          <w:jc w:val="center"/>
        </w:trPr>
        <w:tc>
          <w:tcPr>
            <w:tcW w:w="2448" w:type="dxa"/>
          </w:tcPr>
          <w:p w14:paraId="48459CAF" w14:textId="77777777" w:rsidR="00BD6B20" w:rsidRPr="00B93702" w:rsidRDefault="00BD6B20"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6D1BBF" w:rsidRPr="00B93702">
              <w:rPr>
                <w:rFonts w:cs="Arial"/>
                <w:lang w:eastAsia="en-US"/>
              </w:rPr>
              <w:t>P</w:t>
            </w:r>
            <w:r w:rsidRPr="00B93702">
              <w:rPr>
                <w:rFonts w:cs="Arial"/>
                <w:lang w:eastAsia="en-US"/>
              </w:rPr>
              <w:t>ower Ratio (ACLR)</w:t>
            </w:r>
          </w:p>
        </w:tc>
        <w:tc>
          <w:tcPr>
            <w:tcW w:w="2869" w:type="dxa"/>
          </w:tcPr>
          <w:p w14:paraId="3198C509" w14:textId="77777777" w:rsidR="00BD6B20" w:rsidRPr="00B93702" w:rsidRDefault="00BD6B20" w:rsidP="00BD6B20">
            <w:pPr>
              <w:pStyle w:val="TAL"/>
              <w:rPr>
                <w:rFonts w:cs="Arial"/>
                <w:lang w:eastAsia="en-US"/>
              </w:rPr>
            </w:pPr>
          </w:p>
          <w:p w14:paraId="4CCBAD7B" w14:textId="77777777" w:rsidR="00F31415" w:rsidRPr="00B93702" w:rsidRDefault="00F31415" w:rsidP="00F31415">
            <w:pPr>
              <w:pStyle w:val="TAL"/>
              <w:rPr>
                <w:rFonts w:cs="v4.2.0"/>
                <w:lang w:eastAsia="en-US"/>
              </w:rPr>
            </w:pPr>
          </w:p>
          <w:p w14:paraId="3CCB1EE7" w14:textId="77777777" w:rsidR="00F31415" w:rsidRPr="00B93702" w:rsidRDefault="00F31415" w:rsidP="00F31415">
            <w:pPr>
              <w:pStyle w:val="TAL"/>
              <w:rPr>
                <w:rFonts w:cs="v4.2.0"/>
                <w:lang w:eastAsia="en-US"/>
              </w:rPr>
            </w:pPr>
          </w:p>
          <w:p w14:paraId="576D47E0" w14:textId="77777777" w:rsidR="00F31415" w:rsidRPr="00B93702" w:rsidRDefault="00F31415" w:rsidP="00F31415">
            <w:pPr>
              <w:pStyle w:val="TAL"/>
              <w:rPr>
                <w:rFonts w:cs="v4.2.0"/>
                <w:lang w:eastAsia="en-US"/>
              </w:rPr>
            </w:pPr>
          </w:p>
          <w:p w14:paraId="166B52EA" w14:textId="77777777" w:rsidR="00F31415" w:rsidRPr="00B93702" w:rsidRDefault="00F31415" w:rsidP="00F31415">
            <w:pPr>
              <w:pStyle w:val="TAL"/>
              <w:rPr>
                <w:rFonts w:cs="v4.2.0"/>
                <w:lang w:eastAsia="en-US"/>
              </w:rPr>
            </w:pPr>
            <w:r w:rsidRPr="00B93702">
              <w:rPr>
                <w:rFonts w:cs="v4.2.0"/>
                <w:lang w:eastAsia="en-US"/>
              </w:rPr>
              <w:t>Paired spectrum ACLR:</w:t>
            </w:r>
          </w:p>
          <w:p w14:paraId="2E589C1F" w14:textId="77777777" w:rsidR="00F31415" w:rsidRPr="00B93702" w:rsidRDefault="00F31415" w:rsidP="00F31415">
            <w:pPr>
              <w:pStyle w:val="TAL"/>
              <w:rPr>
                <w:rFonts w:cs="v4.2.0"/>
                <w:lang w:eastAsia="en-US"/>
              </w:rPr>
            </w:pPr>
            <w:r w:rsidRPr="00B93702">
              <w:rPr>
                <w:rFonts w:cs="v4.2.0"/>
                <w:lang w:eastAsia="en-US"/>
              </w:rPr>
              <w:t>45 dB for E-UTRA</w:t>
            </w:r>
          </w:p>
          <w:p w14:paraId="186A252F" w14:textId="77777777" w:rsidR="002F6EF4" w:rsidRPr="00B93702" w:rsidRDefault="002F6EF4" w:rsidP="002F6EF4">
            <w:pPr>
              <w:pStyle w:val="TAL"/>
              <w:rPr>
                <w:lang w:eastAsia="ja-JP"/>
              </w:rPr>
            </w:pPr>
          </w:p>
          <w:p w14:paraId="3B214056" w14:textId="77777777" w:rsidR="002F6EF4" w:rsidRPr="00B93702" w:rsidRDefault="002F6EF4" w:rsidP="002F6EF4">
            <w:pPr>
              <w:pStyle w:val="TAL"/>
              <w:rPr>
                <w:lang w:eastAsia="ja-JP"/>
              </w:rPr>
            </w:pPr>
            <w:r w:rsidRPr="00B93702">
              <w:rPr>
                <w:lang w:eastAsia="ja-JP"/>
              </w:rPr>
              <w:t>Standalone NB-IoT:</w:t>
            </w:r>
          </w:p>
          <w:p w14:paraId="05ADE8EE" w14:textId="77777777" w:rsidR="002F6EF4" w:rsidRPr="00B93702" w:rsidRDefault="002F6EF4" w:rsidP="002F6EF4">
            <w:pPr>
              <w:pStyle w:val="TAL"/>
              <w:rPr>
                <w:rFonts w:cs="v4.2.0"/>
                <w:lang w:eastAsia="ja-JP"/>
              </w:rPr>
            </w:pPr>
            <w:r w:rsidRPr="00B93702">
              <w:rPr>
                <w:rFonts w:cs="v4.2.0"/>
                <w:lang w:eastAsia="ja-JP"/>
              </w:rPr>
              <w:t>40 dB (ACLR1)</w:t>
            </w:r>
          </w:p>
          <w:p w14:paraId="7BCDA316" w14:textId="77777777" w:rsidR="002F6EF4" w:rsidRPr="00B93702" w:rsidRDefault="002F6EF4" w:rsidP="002F6EF4">
            <w:pPr>
              <w:pStyle w:val="TAL"/>
              <w:rPr>
                <w:rFonts w:cs="v5.0.0"/>
                <w:lang w:eastAsia="ja-JP"/>
              </w:rPr>
            </w:pPr>
            <w:r w:rsidRPr="00B93702">
              <w:rPr>
                <w:rFonts w:cs="v4.2.0"/>
                <w:lang w:eastAsia="ja-JP"/>
              </w:rPr>
              <w:t xml:space="preserve">50 dB (ACLR2) </w:t>
            </w:r>
          </w:p>
          <w:p w14:paraId="1AF67EC7" w14:textId="77777777" w:rsidR="00F31415" w:rsidRPr="00B93702" w:rsidRDefault="00F31415" w:rsidP="002F6EF4">
            <w:pPr>
              <w:pStyle w:val="TAL"/>
              <w:rPr>
                <w:rFonts w:cs="v4.2.0"/>
                <w:lang w:eastAsia="en-US"/>
              </w:rPr>
            </w:pPr>
          </w:p>
          <w:p w14:paraId="7D6A4E76" w14:textId="77777777" w:rsidR="00F31415" w:rsidRPr="00B93702" w:rsidRDefault="00F31415" w:rsidP="00F31415">
            <w:pPr>
              <w:pStyle w:val="TAL"/>
              <w:rPr>
                <w:rFonts w:cs="v4.2.0"/>
                <w:lang w:eastAsia="en-US"/>
              </w:rPr>
            </w:pPr>
            <w:r w:rsidRPr="00B93702">
              <w:rPr>
                <w:rFonts w:cs="v4.2.0"/>
                <w:lang w:eastAsia="en-US"/>
              </w:rPr>
              <w:t>Unpaired spectrum ACLR:</w:t>
            </w:r>
          </w:p>
          <w:p w14:paraId="72511194" w14:textId="77777777" w:rsidR="00F31415" w:rsidRPr="00B93702" w:rsidRDefault="00F31415" w:rsidP="00F31415">
            <w:pPr>
              <w:pStyle w:val="TAL"/>
              <w:rPr>
                <w:rFonts w:cs="v4.2.0"/>
                <w:lang w:eastAsia="en-US"/>
              </w:rPr>
            </w:pPr>
            <w:r w:rsidRPr="00B93702">
              <w:rPr>
                <w:rFonts w:cs="v4.2.0"/>
                <w:lang w:eastAsia="en-US"/>
              </w:rPr>
              <w:t>45 dB for E-UTRA</w:t>
            </w:r>
            <w:r w:rsidR="006D1BBF" w:rsidRPr="00B93702">
              <w:rPr>
                <w:rFonts w:cs="v4.2.0"/>
                <w:lang w:eastAsia="en-US"/>
              </w:rPr>
              <w:t xml:space="preserve"> and NR</w:t>
            </w:r>
          </w:p>
          <w:p w14:paraId="2B1C5FC4" w14:textId="77777777" w:rsidR="00F31415" w:rsidRPr="00B93702" w:rsidRDefault="00F31415" w:rsidP="00F31415">
            <w:pPr>
              <w:pStyle w:val="TAL"/>
              <w:rPr>
                <w:rFonts w:cs="Arial"/>
                <w:lang w:eastAsia="en-US"/>
              </w:rPr>
            </w:pPr>
          </w:p>
          <w:p w14:paraId="7A92A58F" w14:textId="77777777" w:rsidR="00BD6B20" w:rsidRPr="00B93702" w:rsidRDefault="00BD6B20" w:rsidP="00BD6B20">
            <w:pPr>
              <w:pStyle w:val="TAL"/>
              <w:rPr>
                <w:rFonts w:cs="Arial"/>
                <w:lang w:eastAsia="en-US"/>
              </w:rPr>
            </w:pPr>
            <w:r w:rsidRPr="00B93702">
              <w:rPr>
                <w:rFonts w:cs="Arial"/>
                <w:lang w:eastAsia="en-US"/>
              </w:rPr>
              <w:t>CACLR:</w:t>
            </w:r>
          </w:p>
          <w:p w14:paraId="66E66A77" w14:textId="77777777" w:rsidR="00BD6B20" w:rsidRPr="00B93702" w:rsidRDefault="00BD6B20" w:rsidP="00BD6B20">
            <w:pPr>
              <w:pStyle w:val="TAL"/>
              <w:rPr>
                <w:rFonts w:cs="Arial"/>
                <w:lang w:eastAsia="en-US"/>
              </w:rPr>
            </w:pPr>
            <w:r w:rsidRPr="00B93702">
              <w:rPr>
                <w:rFonts w:cs="Arial"/>
                <w:lang w:eastAsia="en-US"/>
              </w:rPr>
              <w:t>45 dB for E-UTRA</w:t>
            </w:r>
            <w:r w:rsidR="006D1BBF" w:rsidRPr="00B93702">
              <w:rPr>
                <w:rFonts w:cs="Arial"/>
                <w:lang w:eastAsia="en-US"/>
              </w:rPr>
              <w:t xml:space="preserve"> and NR</w:t>
            </w:r>
          </w:p>
          <w:p w14:paraId="308F3976" w14:textId="77777777" w:rsidR="00BD6B20" w:rsidRPr="00B93702" w:rsidRDefault="00BD6B20" w:rsidP="00BD6B20">
            <w:pPr>
              <w:pStyle w:val="TAL"/>
              <w:rPr>
                <w:rFonts w:cs="Arial"/>
                <w:lang w:eastAsia="en-US"/>
              </w:rPr>
            </w:pPr>
            <w:r w:rsidRPr="00B93702">
              <w:rPr>
                <w:rFonts w:cs="Arial"/>
                <w:lang w:eastAsia="en-US"/>
              </w:rPr>
              <w:t>45 dB for UTRA</w:t>
            </w:r>
          </w:p>
          <w:p w14:paraId="019C42BB" w14:textId="77777777" w:rsidR="00BD6B20" w:rsidRPr="00B93702" w:rsidRDefault="00BD6B20" w:rsidP="00BD6B20">
            <w:pPr>
              <w:pStyle w:val="TAL"/>
              <w:rPr>
                <w:rFonts w:cs="Arial"/>
                <w:lang w:eastAsia="en-US"/>
              </w:rPr>
            </w:pPr>
          </w:p>
          <w:p w14:paraId="62B8B1C2" w14:textId="77777777" w:rsidR="00BD6B20" w:rsidRPr="00B93702" w:rsidRDefault="00BD6B20" w:rsidP="00BD6B20">
            <w:pPr>
              <w:pStyle w:val="TAL"/>
              <w:rPr>
                <w:rFonts w:cs="Arial"/>
                <w:lang w:eastAsia="en-US"/>
              </w:rPr>
            </w:pPr>
            <w:r w:rsidRPr="00B93702">
              <w:rPr>
                <w:rFonts w:cs="Arial"/>
                <w:lang w:eastAsia="en-US"/>
              </w:rPr>
              <w:t>Absolute limit -13 dBm/MHz</w:t>
            </w:r>
          </w:p>
          <w:p w14:paraId="628857A9" w14:textId="77777777" w:rsidR="00BD6B20" w:rsidRPr="00B93702" w:rsidRDefault="00BD6B20" w:rsidP="00BD6B20">
            <w:pPr>
              <w:pStyle w:val="TAL"/>
              <w:rPr>
                <w:rFonts w:ascii="Times" w:hAnsi="Times" w:cs="Arial"/>
                <w:lang w:eastAsia="en-US"/>
              </w:rPr>
            </w:pPr>
            <w:r w:rsidRPr="00B93702">
              <w:rPr>
                <w:rFonts w:cs="Arial"/>
                <w:lang w:eastAsia="en-US"/>
              </w:rPr>
              <w:t>Absolute limit -15 dBm/MHz</w:t>
            </w:r>
          </w:p>
        </w:tc>
        <w:tc>
          <w:tcPr>
            <w:tcW w:w="1208" w:type="dxa"/>
          </w:tcPr>
          <w:p w14:paraId="2397E130" w14:textId="77777777" w:rsidR="00F31415" w:rsidRPr="00B93702" w:rsidRDefault="00F31415" w:rsidP="00F31415">
            <w:pPr>
              <w:pStyle w:val="TAL"/>
              <w:rPr>
                <w:rFonts w:cs="Arial"/>
                <w:lang w:eastAsia="en-US"/>
              </w:rPr>
            </w:pPr>
          </w:p>
          <w:p w14:paraId="14A6AC68" w14:textId="77777777" w:rsidR="00F31415" w:rsidRPr="00B93702" w:rsidRDefault="00F31415" w:rsidP="00F31415">
            <w:pPr>
              <w:pStyle w:val="TAL"/>
              <w:rPr>
                <w:rFonts w:cs="Arial"/>
                <w:lang w:eastAsia="en-US"/>
              </w:rPr>
            </w:pPr>
          </w:p>
          <w:p w14:paraId="5930CD93" w14:textId="77777777" w:rsidR="00F31415" w:rsidRPr="00B93702" w:rsidRDefault="00F31415" w:rsidP="00F31415">
            <w:pPr>
              <w:pStyle w:val="TAL"/>
              <w:rPr>
                <w:rFonts w:cs="Arial"/>
                <w:lang w:eastAsia="en-US"/>
              </w:rPr>
            </w:pPr>
          </w:p>
          <w:p w14:paraId="404B584B" w14:textId="77777777" w:rsidR="00F31415" w:rsidRPr="00B93702" w:rsidRDefault="00F31415" w:rsidP="00F31415">
            <w:pPr>
              <w:pStyle w:val="TAL"/>
              <w:rPr>
                <w:rFonts w:cs="Arial"/>
                <w:lang w:eastAsia="en-US"/>
              </w:rPr>
            </w:pPr>
          </w:p>
          <w:p w14:paraId="2587118F" w14:textId="77777777" w:rsidR="00F31415" w:rsidRPr="00B93702" w:rsidRDefault="00F31415" w:rsidP="00F31415">
            <w:pPr>
              <w:pStyle w:val="TAL"/>
              <w:rPr>
                <w:rFonts w:cs="Arial"/>
                <w:lang w:eastAsia="en-US"/>
              </w:rPr>
            </w:pPr>
          </w:p>
          <w:p w14:paraId="49B96C65" w14:textId="77777777" w:rsidR="00F31415" w:rsidRPr="00B93702" w:rsidDel="00E21FA1" w:rsidRDefault="00F31415" w:rsidP="00F31415">
            <w:pPr>
              <w:pStyle w:val="TAL"/>
              <w:rPr>
                <w:rFonts w:cs="Arial"/>
                <w:lang w:eastAsia="en-US"/>
              </w:rPr>
            </w:pPr>
            <w:r w:rsidRPr="00B93702">
              <w:rPr>
                <w:rFonts w:cs="Arial"/>
                <w:lang w:eastAsia="en-US"/>
              </w:rPr>
              <w:t>0.8 dB</w:t>
            </w:r>
          </w:p>
          <w:p w14:paraId="69804989" w14:textId="77777777" w:rsidR="002F6EF4" w:rsidRPr="00B93702" w:rsidRDefault="002F6EF4" w:rsidP="002F6EF4">
            <w:pPr>
              <w:pStyle w:val="TAL"/>
              <w:rPr>
                <w:lang w:eastAsia="ja-JP"/>
              </w:rPr>
            </w:pPr>
          </w:p>
          <w:p w14:paraId="79920DB8" w14:textId="77777777" w:rsidR="002F6EF4" w:rsidRPr="00B93702" w:rsidRDefault="002F6EF4" w:rsidP="002F6EF4">
            <w:pPr>
              <w:pStyle w:val="TAL"/>
              <w:rPr>
                <w:lang w:eastAsia="ja-JP"/>
              </w:rPr>
            </w:pPr>
          </w:p>
          <w:p w14:paraId="73253CD5" w14:textId="77777777" w:rsidR="002F6EF4" w:rsidRPr="00B93702" w:rsidRDefault="002F6EF4" w:rsidP="002F6EF4">
            <w:pPr>
              <w:pStyle w:val="TAL"/>
              <w:rPr>
                <w:lang w:eastAsia="ja-JP"/>
              </w:rPr>
            </w:pPr>
            <w:r w:rsidRPr="00B93702">
              <w:rPr>
                <w:lang w:eastAsia="ja-JP"/>
              </w:rPr>
              <w:t>0.8 dB</w:t>
            </w:r>
          </w:p>
          <w:p w14:paraId="769BB448" w14:textId="77777777" w:rsidR="002F6EF4" w:rsidRPr="00B93702" w:rsidRDefault="002F6EF4" w:rsidP="002F6EF4">
            <w:pPr>
              <w:pStyle w:val="TAL"/>
              <w:rPr>
                <w:lang w:eastAsia="ja-JP"/>
              </w:rPr>
            </w:pPr>
            <w:r w:rsidRPr="00B93702">
              <w:rPr>
                <w:lang w:eastAsia="ja-JP"/>
              </w:rPr>
              <w:t>0.8 dB</w:t>
            </w:r>
          </w:p>
          <w:p w14:paraId="4E602691" w14:textId="77777777" w:rsidR="00F31415" w:rsidRPr="00B93702" w:rsidRDefault="00F31415" w:rsidP="00F31415">
            <w:pPr>
              <w:pStyle w:val="TAL"/>
              <w:rPr>
                <w:rFonts w:cs="Arial"/>
                <w:lang w:eastAsia="en-US"/>
              </w:rPr>
            </w:pPr>
          </w:p>
          <w:p w14:paraId="59B45E9E" w14:textId="77777777" w:rsidR="00F31415" w:rsidRPr="00B93702" w:rsidRDefault="00F31415" w:rsidP="00F31415">
            <w:pPr>
              <w:pStyle w:val="TAL"/>
              <w:rPr>
                <w:rFonts w:cs="Arial"/>
                <w:lang w:eastAsia="en-US"/>
              </w:rPr>
            </w:pPr>
          </w:p>
          <w:p w14:paraId="779EBA59" w14:textId="77777777" w:rsidR="00F31415" w:rsidRPr="00B93702" w:rsidRDefault="00F31415" w:rsidP="00F31415">
            <w:pPr>
              <w:pStyle w:val="TAL"/>
              <w:rPr>
                <w:rFonts w:cs="Arial"/>
                <w:lang w:eastAsia="en-US"/>
              </w:rPr>
            </w:pPr>
            <w:r w:rsidRPr="00B93702">
              <w:rPr>
                <w:rFonts w:cs="Arial"/>
                <w:lang w:eastAsia="en-US"/>
              </w:rPr>
              <w:t>0.8 dB</w:t>
            </w:r>
          </w:p>
          <w:p w14:paraId="1F5FD834" w14:textId="77777777" w:rsidR="00BD6B20" w:rsidRPr="00B93702" w:rsidRDefault="00BD6B20" w:rsidP="00BD6B20">
            <w:pPr>
              <w:pStyle w:val="TAL"/>
              <w:rPr>
                <w:rFonts w:cs="Arial"/>
                <w:lang w:eastAsia="en-US"/>
              </w:rPr>
            </w:pPr>
          </w:p>
          <w:p w14:paraId="3AF5FDB6" w14:textId="77777777" w:rsidR="00BD6B20" w:rsidRPr="00B93702" w:rsidRDefault="00BD6B20" w:rsidP="00BD6B20">
            <w:pPr>
              <w:pStyle w:val="TAL"/>
              <w:rPr>
                <w:rFonts w:cs="Arial"/>
                <w:lang w:eastAsia="en-US"/>
              </w:rPr>
            </w:pPr>
          </w:p>
          <w:p w14:paraId="0A12F926" w14:textId="77777777" w:rsidR="00BD6B20" w:rsidRPr="00B93702" w:rsidRDefault="00BD6B20" w:rsidP="00BD6B20">
            <w:pPr>
              <w:pStyle w:val="TAL"/>
              <w:rPr>
                <w:rFonts w:cs="Arial"/>
                <w:lang w:eastAsia="en-US"/>
              </w:rPr>
            </w:pPr>
            <w:r w:rsidRPr="00B93702">
              <w:rPr>
                <w:rFonts w:cs="Arial"/>
                <w:lang w:eastAsia="en-US"/>
              </w:rPr>
              <w:t>0.8 dB</w:t>
            </w:r>
          </w:p>
          <w:p w14:paraId="14ECEBF7" w14:textId="77777777" w:rsidR="00BD6B20" w:rsidRPr="00B93702" w:rsidRDefault="00BD6B20" w:rsidP="00BD6B20">
            <w:pPr>
              <w:pStyle w:val="TAL"/>
              <w:rPr>
                <w:rFonts w:cs="Arial"/>
                <w:lang w:eastAsia="en-US"/>
              </w:rPr>
            </w:pPr>
            <w:r w:rsidRPr="00B93702">
              <w:rPr>
                <w:rFonts w:cs="Arial"/>
                <w:lang w:eastAsia="en-US"/>
              </w:rPr>
              <w:t>0.8 dB</w:t>
            </w:r>
          </w:p>
          <w:p w14:paraId="60252F4E" w14:textId="77777777" w:rsidR="00BD6B20" w:rsidRPr="00B93702" w:rsidRDefault="00BD6B20" w:rsidP="00BD6B20">
            <w:pPr>
              <w:pStyle w:val="TAL"/>
              <w:rPr>
                <w:rFonts w:cs="Arial"/>
                <w:lang w:eastAsia="en-US"/>
              </w:rPr>
            </w:pPr>
          </w:p>
          <w:p w14:paraId="0D94B59B" w14:textId="77777777" w:rsidR="00BD6B20" w:rsidRPr="00B93702" w:rsidRDefault="00BD6B20" w:rsidP="00BD6B20">
            <w:pPr>
              <w:pStyle w:val="TAL"/>
              <w:rPr>
                <w:rFonts w:cs="v4.2.0"/>
                <w:lang w:eastAsia="en-US"/>
              </w:rPr>
            </w:pPr>
            <w:r w:rsidRPr="00B93702">
              <w:rPr>
                <w:rFonts w:cs="Arial"/>
                <w:lang w:eastAsia="en-US"/>
              </w:rPr>
              <w:t>0 dB</w:t>
            </w:r>
            <w:r w:rsidRPr="00B93702">
              <w:rPr>
                <w:rFonts w:cs="Arial"/>
                <w:lang w:eastAsia="en-US"/>
              </w:rPr>
              <w:br/>
              <w:t>0 dB</w:t>
            </w:r>
          </w:p>
        </w:tc>
        <w:tc>
          <w:tcPr>
            <w:tcW w:w="3260" w:type="dxa"/>
          </w:tcPr>
          <w:p w14:paraId="1D07AEDD" w14:textId="77777777" w:rsidR="00F31415" w:rsidRPr="00B93702" w:rsidRDefault="00BD6B20" w:rsidP="00F31415">
            <w:pPr>
              <w:pStyle w:val="TAL"/>
              <w:rPr>
                <w:rFonts w:cs="Arial"/>
                <w:lang w:eastAsia="en-US"/>
              </w:rPr>
            </w:pPr>
            <w:r w:rsidRPr="00B93702">
              <w:rPr>
                <w:rFonts w:cs="Arial"/>
                <w:lang w:eastAsia="en-US"/>
              </w:rPr>
              <w:t xml:space="preserve">Formula: </w:t>
            </w:r>
            <w:r w:rsidRPr="00B93702">
              <w:rPr>
                <w:rFonts w:cs="Arial"/>
                <w:lang w:eastAsia="en-US"/>
              </w:rPr>
              <w:br/>
            </w:r>
            <w:r w:rsidR="00F31415" w:rsidRPr="00B93702">
              <w:rPr>
                <w:rFonts w:cs="Arial"/>
                <w:lang w:eastAsia="en-US"/>
              </w:rPr>
              <w:t xml:space="preserve">ACLR Minimum Requirement - TT </w:t>
            </w:r>
          </w:p>
          <w:p w14:paraId="4ACC0690" w14:textId="77777777" w:rsidR="00F31415" w:rsidRPr="00B93702" w:rsidRDefault="00F31415" w:rsidP="00F31415">
            <w:pPr>
              <w:pStyle w:val="TAL"/>
              <w:rPr>
                <w:rFonts w:cs="Arial"/>
                <w:lang w:eastAsia="en-US"/>
              </w:rPr>
            </w:pPr>
            <w:r w:rsidRPr="00B93702">
              <w:rPr>
                <w:rFonts w:cs="v5.0.0"/>
                <w:lang w:eastAsia="en-US"/>
              </w:rPr>
              <w:t>Absolute limit +TT</w:t>
            </w:r>
            <w:r w:rsidRPr="00B93702">
              <w:rPr>
                <w:rFonts w:cs="Arial"/>
                <w:lang w:eastAsia="en-US"/>
              </w:rPr>
              <w:t xml:space="preserve"> </w:t>
            </w:r>
          </w:p>
          <w:p w14:paraId="10249796" w14:textId="77777777" w:rsidR="00F31415" w:rsidRPr="00B93702" w:rsidRDefault="00F31415" w:rsidP="00F31415">
            <w:pPr>
              <w:pStyle w:val="TAL"/>
              <w:rPr>
                <w:rFonts w:cs="Arial"/>
                <w:lang w:eastAsia="en-US"/>
              </w:rPr>
            </w:pPr>
          </w:p>
          <w:p w14:paraId="66D7FDBA" w14:textId="77777777" w:rsidR="00F31415" w:rsidRPr="00B93702" w:rsidRDefault="00F31415" w:rsidP="00F31415">
            <w:pPr>
              <w:pStyle w:val="TAL"/>
              <w:rPr>
                <w:rFonts w:cs="Arial"/>
                <w:lang w:eastAsia="en-US"/>
              </w:rPr>
            </w:pPr>
            <w:r w:rsidRPr="00B93702">
              <w:rPr>
                <w:rFonts w:cs="Arial"/>
                <w:lang w:eastAsia="en-US"/>
              </w:rPr>
              <w:t>Paired spectrum ACLR:</w:t>
            </w:r>
          </w:p>
          <w:p w14:paraId="072DB72B" w14:textId="77777777" w:rsidR="00F31415" w:rsidRPr="00B93702" w:rsidRDefault="00F31415" w:rsidP="00F31415">
            <w:pPr>
              <w:pStyle w:val="TAL"/>
              <w:rPr>
                <w:rFonts w:cs="Arial"/>
                <w:lang w:eastAsia="en-US"/>
              </w:rPr>
            </w:pPr>
            <w:r w:rsidRPr="00B93702">
              <w:rPr>
                <w:rFonts w:cs="Arial"/>
                <w:lang w:eastAsia="en-US"/>
              </w:rPr>
              <w:t>44.2 dB</w:t>
            </w:r>
          </w:p>
          <w:p w14:paraId="7FD8A3FD" w14:textId="77777777" w:rsidR="002F6EF4" w:rsidRPr="00B93702" w:rsidRDefault="002F6EF4" w:rsidP="002F6EF4">
            <w:pPr>
              <w:pStyle w:val="TAL"/>
              <w:rPr>
                <w:rFonts w:cs="Arial"/>
                <w:lang w:eastAsia="en-US"/>
              </w:rPr>
            </w:pPr>
          </w:p>
          <w:p w14:paraId="35182A08" w14:textId="77777777" w:rsidR="002F6EF4" w:rsidRPr="00B93702" w:rsidRDefault="002F6EF4" w:rsidP="002F6EF4">
            <w:pPr>
              <w:pStyle w:val="TAL"/>
              <w:rPr>
                <w:rFonts w:cs="Arial"/>
                <w:lang w:eastAsia="en-US"/>
              </w:rPr>
            </w:pPr>
            <w:r w:rsidRPr="00B93702">
              <w:rPr>
                <w:rFonts w:cs="Arial"/>
                <w:lang w:eastAsia="en-US"/>
              </w:rPr>
              <w:t>Standalone NB-IoT:</w:t>
            </w:r>
          </w:p>
          <w:p w14:paraId="7B1137F7" w14:textId="77777777" w:rsidR="002F6EF4" w:rsidRPr="00B93702" w:rsidRDefault="002F6EF4" w:rsidP="002F6EF4">
            <w:pPr>
              <w:pStyle w:val="TAL"/>
              <w:rPr>
                <w:rFonts w:cs="Arial"/>
                <w:lang w:eastAsia="en-US"/>
              </w:rPr>
            </w:pPr>
            <w:r w:rsidRPr="00B93702">
              <w:rPr>
                <w:rFonts w:cs="Arial"/>
                <w:lang w:eastAsia="en-US"/>
              </w:rPr>
              <w:t>39.2 dB (ACLR1)</w:t>
            </w:r>
          </w:p>
          <w:p w14:paraId="5E9CEE5F" w14:textId="77777777" w:rsidR="00F31415" w:rsidRPr="00B93702" w:rsidRDefault="002F6EF4" w:rsidP="002F6EF4">
            <w:pPr>
              <w:pStyle w:val="TAL"/>
              <w:rPr>
                <w:rFonts w:cs="Arial"/>
                <w:lang w:eastAsia="en-US"/>
              </w:rPr>
            </w:pPr>
            <w:r w:rsidRPr="00B93702">
              <w:rPr>
                <w:rFonts w:cs="Arial"/>
                <w:lang w:eastAsia="en-US"/>
              </w:rPr>
              <w:t>49.2 dB (ACLR2)</w:t>
            </w:r>
          </w:p>
          <w:p w14:paraId="4571A53A" w14:textId="77777777" w:rsidR="00F31415" w:rsidRPr="00B93702" w:rsidRDefault="00F31415" w:rsidP="00F31415">
            <w:pPr>
              <w:pStyle w:val="TAL"/>
              <w:rPr>
                <w:rFonts w:cs="Arial"/>
                <w:lang w:eastAsia="en-US"/>
              </w:rPr>
            </w:pPr>
            <w:r w:rsidRPr="00B93702">
              <w:rPr>
                <w:rFonts w:cs="Arial"/>
                <w:lang w:eastAsia="en-US"/>
              </w:rPr>
              <w:t>Unpaired spectrum ACLR:</w:t>
            </w:r>
          </w:p>
          <w:p w14:paraId="33DC7F6F" w14:textId="77777777" w:rsidR="00F31415" w:rsidRPr="00B93702" w:rsidRDefault="00F31415" w:rsidP="00F31415">
            <w:pPr>
              <w:pStyle w:val="TAL"/>
              <w:rPr>
                <w:rFonts w:cs="Arial"/>
                <w:lang w:eastAsia="en-US"/>
              </w:rPr>
            </w:pPr>
            <w:r w:rsidRPr="00B93702">
              <w:rPr>
                <w:rFonts w:cs="Arial"/>
                <w:lang w:eastAsia="en-US"/>
              </w:rPr>
              <w:t>44.2 dB</w:t>
            </w:r>
          </w:p>
          <w:p w14:paraId="2D11853D" w14:textId="77777777" w:rsidR="00F31415" w:rsidRPr="00B93702" w:rsidRDefault="00F31415" w:rsidP="00F31415">
            <w:pPr>
              <w:pStyle w:val="TAL"/>
              <w:rPr>
                <w:rFonts w:cs="Arial"/>
                <w:lang w:eastAsia="en-US"/>
              </w:rPr>
            </w:pPr>
          </w:p>
          <w:p w14:paraId="14314CAE" w14:textId="77777777" w:rsidR="00BD6B20" w:rsidRPr="00B93702" w:rsidRDefault="00BD6B20" w:rsidP="00BD6B20">
            <w:pPr>
              <w:pStyle w:val="TAL"/>
              <w:rPr>
                <w:rFonts w:cs="Arial"/>
                <w:lang w:eastAsia="en-US"/>
              </w:rPr>
            </w:pPr>
            <w:r w:rsidRPr="00B93702">
              <w:rPr>
                <w:rFonts w:cs="Arial"/>
                <w:lang w:eastAsia="en-US"/>
              </w:rPr>
              <w:t xml:space="preserve">CACLR Minimum Requirement - TT </w:t>
            </w:r>
          </w:p>
          <w:p w14:paraId="425768AE" w14:textId="77777777" w:rsidR="00BD6B20" w:rsidRPr="00B93702" w:rsidRDefault="00BD6B20" w:rsidP="00BD6B20">
            <w:pPr>
              <w:pStyle w:val="TAL"/>
              <w:rPr>
                <w:rFonts w:cs="Arial"/>
                <w:lang w:eastAsia="en-US"/>
              </w:rPr>
            </w:pPr>
            <w:r w:rsidRPr="00B93702">
              <w:rPr>
                <w:rFonts w:cs="Arial"/>
                <w:lang w:eastAsia="en-US"/>
              </w:rPr>
              <w:t>44.2 dB</w:t>
            </w:r>
          </w:p>
          <w:p w14:paraId="2E57C144" w14:textId="77777777" w:rsidR="00BD6B20" w:rsidRPr="00B93702" w:rsidRDefault="00BD6B20" w:rsidP="00BD6B20">
            <w:pPr>
              <w:pStyle w:val="TAL"/>
              <w:rPr>
                <w:rFonts w:cs="Arial"/>
                <w:lang w:eastAsia="en-US"/>
              </w:rPr>
            </w:pPr>
            <w:r w:rsidRPr="00B93702">
              <w:rPr>
                <w:rFonts w:cs="Arial"/>
                <w:lang w:eastAsia="en-US"/>
              </w:rPr>
              <w:t>44.2 dB</w:t>
            </w:r>
          </w:p>
          <w:p w14:paraId="779E1050" w14:textId="77777777" w:rsidR="00BD6B20" w:rsidRPr="00B93702" w:rsidRDefault="00BD6B20" w:rsidP="00BD6B20">
            <w:pPr>
              <w:pStyle w:val="TAL"/>
              <w:rPr>
                <w:rFonts w:cs="Arial"/>
                <w:lang w:eastAsia="en-US"/>
              </w:rPr>
            </w:pPr>
          </w:p>
          <w:p w14:paraId="05E4B943" w14:textId="77777777" w:rsidR="00BD6B20" w:rsidRPr="00B93702" w:rsidRDefault="00BD6B20" w:rsidP="00BD6B20">
            <w:pPr>
              <w:pStyle w:val="TAL"/>
              <w:rPr>
                <w:rFonts w:cs="Arial"/>
                <w:lang w:eastAsia="en-US"/>
              </w:rPr>
            </w:pPr>
            <w:r w:rsidRPr="00B93702">
              <w:rPr>
                <w:rFonts w:cs="Arial"/>
                <w:lang w:eastAsia="en-US"/>
              </w:rPr>
              <w:t>Absolute limit -13 dBm/MHz</w:t>
            </w:r>
          </w:p>
          <w:p w14:paraId="32A3FDE8" w14:textId="77777777" w:rsidR="00BD6B20" w:rsidRPr="00B93702" w:rsidRDefault="00BD6B20" w:rsidP="00BD6B20">
            <w:pPr>
              <w:pStyle w:val="TAL"/>
              <w:rPr>
                <w:rFonts w:cs="v4.2.0"/>
                <w:lang w:eastAsia="en-US"/>
              </w:rPr>
            </w:pPr>
            <w:r w:rsidRPr="00B93702">
              <w:rPr>
                <w:rFonts w:cs="Arial"/>
                <w:lang w:eastAsia="en-US"/>
              </w:rPr>
              <w:t>Absolute limit -15 dBm/MHz</w:t>
            </w:r>
          </w:p>
        </w:tc>
      </w:tr>
      <w:tr w:rsidR="00090773" w:rsidRPr="00B93702" w14:paraId="10253317" w14:textId="77777777">
        <w:trPr>
          <w:cantSplit/>
          <w:jc w:val="center"/>
        </w:trPr>
        <w:tc>
          <w:tcPr>
            <w:tcW w:w="2448" w:type="dxa"/>
          </w:tcPr>
          <w:p w14:paraId="2276B7CB" w14:textId="77777777" w:rsidR="00B42243" w:rsidRPr="00B93702" w:rsidRDefault="00B42243" w:rsidP="00B42243">
            <w:pPr>
              <w:pStyle w:val="TAL"/>
              <w:tabs>
                <w:tab w:val="left" w:pos="523"/>
              </w:tabs>
              <w:rPr>
                <w:rFonts w:cs="Arial"/>
                <w:lang w:eastAsia="en-US"/>
              </w:rPr>
            </w:pPr>
            <w:r w:rsidRPr="00B93702">
              <w:rPr>
                <w:rFonts w:cs="Arial"/>
                <w:lang w:eastAsia="en-US"/>
              </w:rPr>
              <w:lastRenderedPageBreak/>
              <w:t>6.7</w:t>
            </w:r>
            <w:r w:rsidRPr="00B93702">
              <w:rPr>
                <w:rFonts w:cs="Arial"/>
                <w:lang w:eastAsia="en-US"/>
              </w:rPr>
              <w:tab/>
              <w:t xml:space="preserve">Transmitter intermodulation </w:t>
            </w:r>
            <w:r w:rsidRPr="00B93702">
              <w:rPr>
                <w:rFonts w:cs="Arial"/>
                <w:lang w:eastAsia="en-US"/>
              </w:rPr>
              <w:br/>
              <w:t>(interferer requirements)</w:t>
            </w:r>
          </w:p>
          <w:p w14:paraId="3F759FB1" w14:textId="77777777" w:rsidR="00090773" w:rsidRPr="00B93702" w:rsidDel="006575B2" w:rsidRDefault="00B42243" w:rsidP="00B42243">
            <w:pPr>
              <w:pStyle w:val="TAL"/>
              <w:tabs>
                <w:tab w:val="left" w:pos="523"/>
              </w:tabs>
              <w:rPr>
                <w:rFonts w:cs="Arial"/>
                <w:lang w:eastAsia="en-US"/>
              </w:rPr>
            </w:pPr>
            <w:r w:rsidRPr="00B93702">
              <w:rPr>
                <w:rFonts w:cs="Arial"/>
                <w:lang w:eastAsia="en-US"/>
              </w:rPr>
              <w:t>This tolerance applies to the stimulus and not the measurements defined in 6.6.1, 6.6.2 and 6.6.4.</w:t>
            </w:r>
          </w:p>
        </w:tc>
        <w:tc>
          <w:tcPr>
            <w:tcW w:w="2869" w:type="dxa"/>
          </w:tcPr>
          <w:p w14:paraId="1E7C24F1" w14:textId="77777777" w:rsidR="00090773" w:rsidRPr="00B93702" w:rsidRDefault="00B42243" w:rsidP="00E634D2">
            <w:pPr>
              <w:pStyle w:val="TAL"/>
              <w:rPr>
                <w:rFonts w:cs="Arial"/>
                <w:lang w:eastAsia="en-US"/>
              </w:rPr>
            </w:pPr>
            <w:r w:rsidRPr="00B93702">
              <w:rPr>
                <w:rFonts w:cs="v4.2.0"/>
                <w:snapToGrid w:val="0"/>
                <w:lang w:eastAsia="en-US"/>
              </w:rPr>
              <w:t>Wanted signal level - interferer level = 30 dB</w:t>
            </w:r>
          </w:p>
        </w:tc>
        <w:tc>
          <w:tcPr>
            <w:tcW w:w="1208" w:type="dxa"/>
          </w:tcPr>
          <w:p w14:paraId="1BA1EAA6" w14:textId="77777777" w:rsidR="00090773" w:rsidRPr="00B93702" w:rsidRDefault="00B42243" w:rsidP="00E634D2">
            <w:pPr>
              <w:pStyle w:val="TAL"/>
              <w:rPr>
                <w:rFonts w:cs="Arial"/>
                <w:lang w:eastAsia="en-US"/>
              </w:rPr>
            </w:pPr>
            <w:r w:rsidRPr="00B93702">
              <w:rPr>
                <w:rFonts w:cs="v4.2.0"/>
                <w:lang w:eastAsia="en-US"/>
              </w:rPr>
              <w:t>0 dB</w:t>
            </w:r>
          </w:p>
        </w:tc>
        <w:tc>
          <w:tcPr>
            <w:tcW w:w="3260" w:type="dxa"/>
          </w:tcPr>
          <w:p w14:paraId="2DB3A584" w14:textId="77777777" w:rsidR="00B42243" w:rsidRPr="00B93702" w:rsidRDefault="00B42243" w:rsidP="00B42243">
            <w:pPr>
              <w:pStyle w:val="TAL"/>
              <w:rPr>
                <w:rFonts w:cs="v4.2.0"/>
                <w:lang w:eastAsia="en-US"/>
              </w:rPr>
            </w:pPr>
            <w:r w:rsidRPr="00B93702">
              <w:rPr>
                <w:rFonts w:cs="v4.2.0"/>
                <w:lang w:eastAsia="en-US"/>
              </w:rPr>
              <w:t>Formula: Ratio + TT</w:t>
            </w:r>
          </w:p>
          <w:p w14:paraId="5FE1902B" w14:textId="77777777" w:rsidR="00B42243" w:rsidRPr="00B93702" w:rsidRDefault="00B42243" w:rsidP="00B42243">
            <w:pPr>
              <w:pStyle w:val="TAL"/>
              <w:rPr>
                <w:rFonts w:cs="v4.2.0"/>
                <w:lang w:eastAsia="en-US"/>
              </w:rPr>
            </w:pPr>
          </w:p>
          <w:p w14:paraId="6B64ABF1" w14:textId="77777777" w:rsidR="00090773" w:rsidRPr="00B93702" w:rsidRDefault="00B42243" w:rsidP="00B42243">
            <w:pPr>
              <w:pStyle w:val="TAL"/>
              <w:rPr>
                <w:rFonts w:cs="Arial"/>
                <w:lang w:eastAsia="en-US"/>
              </w:rPr>
            </w:pPr>
            <w:r w:rsidRPr="00B93702">
              <w:rPr>
                <w:rFonts w:cs="v4.2.0"/>
                <w:snapToGrid w:val="0"/>
                <w:lang w:eastAsia="en-US"/>
              </w:rPr>
              <w:t>Wanted signal level - interferer level = 30 + 0 dB</w:t>
            </w:r>
          </w:p>
        </w:tc>
      </w:tr>
    </w:tbl>
    <w:p w14:paraId="7E25BA9D" w14:textId="77777777" w:rsidR="00090773" w:rsidRPr="00B93702" w:rsidRDefault="00090773" w:rsidP="00090773">
      <w:pPr>
        <w:rPr>
          <w:rFonts w:cs="v4.2.0"/>
        </w:rPr>
      </w:pPr>
    </w:p>
    <w:p w14:paraId="08752142" w14:textId="77777777" w:rsidR="00090773" w:rsidRPr="00B93702" w:rsidRDefault="00090773" w:rsidP="00F311C8">
      <w:pPr>
        <w:pStyle w:val="Heading1"/>
      </w:pPr>
      <w:bookmarkStart w:id="878" w:name="_Toc21098176"/>
      <w:bookmarkStart w:id="879" w:name="_Toc29765738"/>
      <w:r w:rsidRPr="00B93702">
        <w:lastRenderedPageBreak/>
        <w:t>C.2</w:t>
      </w:r>
      <w:r w:rsidRPr="00B93702">
        <w:tab/>
      </w:r>
      <w:r w:rsidRPr="00B93702">
        <w:rPr>
          <w:lang w:eastAsia="sv-SE"/>
        </w:rPr>
        <w:t>Measurement of receiv</w:t>
      </w:r>
      <w:r w:rsidRPr="00B93702">
        <w:t>er</w:t>
      </w:r>
      <w:bookmarkEnd w:id="878"/>
      <w:bookmarkEnd w:id="879"/>
    </w:p>
    <w:p w14:paraId="10899D26" w14:textId="77777777" w:rsidR="00090773" w:rsidRPr="00B93702" w:rsidRDefault="00090773" w:rsidP="0048036E">
      <w:pPr>
        <w:pStyle w:val="TH"/>
      </w:pPr>
      <w:r w:rsidRPr="00B93702">
        <w:t xml:space="preserve">Table C.2-1: Derivation of </w:t>
      </w:r>
      <w:r w:rsidR="00DB7FF2" w:rsidRPr="00B93702">
        <w:t>test requirement</w:t>
      </w:r>
      <w:r w:rsidRPr="00B93702">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B93702" w:rsidRPr="00B93702" w14:paraId="5EEDE59E" w14:textId="77777777">
        <w:trPr>
          <w:jc w:val="center"/>
        </w:trPr>
        <w:tc>
          <w:tcPr>
            <w:tcW w:w="2448" w:type="dxa"/>
          </w:tcPr>
          <w:p w14:paraId="0A5E68D0" w14:textId="77777777" w:rsidR="002F496B" w:rsidRPr="00B93702" w:rsidRDefault="002F496B" w:rsidP="00B93350">
            <w:pPr>
              <w:pStyle w:val="TAH"/>
              <w:rPr>
                <w:rFonts w:cs="v4.2.0"/>
                <w:lang w:eastAsia="en-US"/>
              </w:rPr>
            </w:pPr>
            <w:r w:rsidRPr="00B93702">
              <w:rPr>
                <w:rFonts w:cs="v4.2.0"/>
                <w:lang w:eastAsia="en-US"/>
              </w:rPr>
              <w:t xml:space="preserve">Test </w:t>
            </w:r>
          </w:p>
        </w:tc>
        <w:tc>
          <w:tcPr>
            <w:tcW w:w="2801" w:type="dxa"/>
          </w:tcPr>
          <w:p w14:paraId="62E7BB44" w14:textId="77777777" w:rsidR="002F496B" w:rsidRPr="00B93702" w:rsidRDefault="002F496B" w:rsidP="00B93350">
            <w:pPr>
              <w:pStyle w:val="TAH"/>
              <w:rPr>
                <w:rFonts w:cs="v4.2.0"/>
                <w:lang w:eastAsia="en-US"/>
              </w:rPr>
            </w:pPr>
            <w:r w:rsidRPr="00B93702">
              <w:rPr>
                <w:rFonts w:cs="v4.2.0"/>
                <w:lang w:eastAsia="en-US"/>
              </w:rPr>
              <w:t>Minimum Requirement in TS 37.104</w:t>
            </w:r>
          </w:p>
        </w:tc>
        <w:tc>
          <w:tcPr>
            <w:tcW w:w="1159" w:type="dxa"/>
          </w:tcPr>
          <w:p w14:paraId="6F081962" w14:textId="77777777" w:rsidR="002F496B" w:rsidRPr="00B93702" w:rsidRDefault="002F496B" w:rsidP="00B93350">
            <w:pPr>
              <w:pStyle w:val="TAH"/>
              <w:rPr>
                <w:rFonts w:cs="v4.2.0"/>
                <w:lang w:eastAsia="en-US"/>
              </w:rPr>
            </w:pPr>
            <w:r w:rsidRPr="00B93702">
              <w:rPr>
                <w:rFonts w:cs="v4.2.0"/>
                <w:lang w:eastAsia="en-US"/>
              </w:rPr>
              <w:t>Test Tolerance</w:t>
            </w:r>
            <w:r w:rsidRPr="00B93702">
              <w:rPr>
                <w:rFonts w:cs="v4.2.0"/>
                <w:lang w:eastAsia="en-US"/>
              </w:rPr>
              <w:br/>
              <w:t>(TT)</w:t>
            </w:r>
          </w:p>
        </w:tc>
        <w:tc>
          <w:tcPr>
            <w:tcW w:w="3240" w:type="dxa"/>
          </w:tcPr>
          <w:p w14:paraId="24C2C435" w14:textId="77777777" w:rsidR="002F496B" w:rsidRPr="00B93702" w:rsidRDefault="002F496B" w:rsidP="00B93350">
            <w:pPr>
              <w:pStyle w:val="TAH"/>
              <w:rPr>
                <w:rFonts w:cs="v4.2.0"/>
                <w:lang w:eastAsia="en-US"/>
              </w:rPr>
            </w:pPr>
            <w:r w:rsidRPr="00B93702">
              <w:rPr>
                <w:rFonts w:cs="v4.2.0"/>
                <w:lang w:eastAsia="en-US"/>
              </w:rPr>
              <w:t>Test Requirement</w:t>
            </w:r>
          </w:p>
        </w:tc>
      </w:tr>
      <w:tr w:rsidR="00B93702" w:rsidRPr="00B93702" w14:paraId="57E6A024" w14:textId="77777777">
        <w:trPr>
          <w:cantSplit/>
          <w:jc w:val="center"/>
        </w:trPr>
        <w:tc>
          <w:tcPr>
            <w:tcW w:w="2448" w:type="dxa"/>
          </w:tcPr>
          <w:p w14:paraId="678EB95C" w14:textId="77777777" w:rsidR="002F496B" w:rsidRPr="00B93702" w:rsidRDefault="00944820" w:rsidP="00B93350">
            <w:pPr>
              <w:pStyle w:val="TAL"/>
              <w:rPr>
                <w:rFonts w:cs="Arial"/>
                <w:lang w:eastAsia="en-US"/>
              </w:rPr>
            </w:pPr>
            <w:r w:rsidRPr="00B93702">
              <w:rPr>
                <w:rFonts w:cs="Arial"/>
                <w:lang w:eastAsia="en-US"/>
              </w:rPr>
              <w:t>7.4.5.1</w:t>
            </w:r>
            <w:r w:rsidRPr="00B93702">
              <w:rPr>
                <w:rFonts w:cs="Arial"/>
                <w:lang w:eastAsia="en-US"/>
              </w:rPr>
              <w:tab/>
            </w:r>
            <w:r w:rsidR="002F496B" w:rsidRPr="00B93702">
              <w:rPr>
                <w:rFonts w:cs="Arial"/>
                <w:lang w:eastAsia="en-US"/>
              </w:rPr>
              <w:t xml:space="preserve">In-band selectivity and blocking, General blocking requirement </w:t>
            </w:r>
          </w:p>
        </w:tc>
        <w:tc>
          <w:tcPr>
            <w:tcW w:w="2801" w:type="dxa"/>
          </w:tcPr>
          <w:p w14:paraId="6969EBE4"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E-UTRA or UTRA</w:t>
            </w:r>
            <w:r w:rsidR="002F6EF4" w:rsidRPr="00B93702">
              <w:rPr>
                <w:rFonts w:cs="Arial"/>
                <w:lang w:eastAsia="en-US"/>
              </w:rPr>
              <w:t xml:space="preserve"> or NB-IoT</w:t>
            </w:r>
            <w:r w:rsidRPr="00B93702">
              <w:rPr>
                <w:rFonts w:cs="Arial"/>
                <w:lang w:eastAsia="en-US"/>
              </w:rPr>
              <w:t xml:space="preserve"> </w:t>
            </w:r>
            <w:r w:rsidR="00D372ED" w:rsidRPr="00B93702">
              <w:rPr>
                <w:rFonts w:cs="Arial"/>
                <w:lang w:eastAsia="en-US"/>
              </w:rPr>
              <w:t xml:space="preserve">or NR </w:t>
            </w:r>
            <w:r w:rsidRPr="00B93702">
              <w:rPr>
                <w:rFonts w:cs="Arial"/>
                <w:lang w:eastAsia="en-US"/>
              </w:rPr>
              <w:t>and equal to 3 in case of GSM/EDGE.</w:t>
            </w:r>
          </w:p>
          <w:p w14:paraId="1F8B7221" w14:textId="77777777" w:rsidR="002F496B" w:rsidRPr="00B93702" w:rsidRDefault="002F496B" w:rsidP="00B93350">
            <w:pPr>
              <w:pStyle w:val="TAL"/>
              <w:rPr>
                <w:rFonts w:cs="Arial"/>
                <w:lang w:eastAsia="en-US"/>
              </w:rPr>
            </w:pPr>
          </w:p>
          <w:p w14:paraId="43A62FD5" w14:textId="77777777" w:rsidR="002F496B" w:rsidRPr="00B93702" w:rsidRDefault="002F496B" w:rsidP="00B93350">
            <w:pPr>
              <w:pStyle w:val="TAL"/>
              <w:rPr>
                <w:rFonts w:cs="Arial"/>
                <w:lang w:eastAsia="en-US"/>
              </w:rPr>
            </w:pPr>
            <w:r w:rsidRPr="00B93702">
              <w:rPr>
                <w:rFonts w:cs="Arial"/>
                <w:lang w:eastAsia="en-US"/>
              </w:rPr>
              <w:t>Interferer signal mean power:</w:t>
            </w:r>
          </w:p>
          <w:p w14:paraId="5985E208" w14:textId="77777777" w:rsidR="002F496B" w:rsidRPr="00B93702" w:rsidRDefault="002F496B" w:rsidP="00B93350">
            <w:pPr>
              <w:pStyle w:val="TAL"/>
              <w:rPr>
                <w:rFonts w:cs="Arial"/>
                <w:lang w:eastAsia="en-US"/>
              </w:rPr>
            </w:pPr>
            <w:r w:rsidRPr="00B93702">
              <w:rPr>
                <w:rFonts w:cs="Arial"/>
                <w:lang w:eastAsia="en-US"/>
              </w:rPr>
              <w:t>-40 dBm.</w:t>
            </w:r>
          </w:p>
        </w:tc>
        <w:tc>
          <w:tcPr>
            <w:tcW w:w="1159" w:type="dxa"/>
          </w:tcPr>
          <w:p w14:paraId="003D3D14"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485CD885"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2CEB3F42"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16B5E022" w14:textId="77777777">
        <w:trPr>
          <w:cantSplit/>
          <w:jc w:val="center"/>
        </w:trPr>
        <w:tc>
          <w:tcPr>
            <w:tcW w:w="2448" w:type="dxa"/>
          </w:tcPr>
          <w:p w14:paraId="459A64C3" w14:textId="77777777" w:rsidR="002F496B" w:rsidRPr="00B93702" w:rsidRDefault="00944820" w:rsidP="002F6EF4">
            <w:pPr>
              <w:pStyle w:val="TAL"/>
              <w:rPr>
                <w:lang w:eastAsia="en-US"/>
              </w:rPr>
            </w:pPr>
            <w:r w:rsidRPr="00B93702">
              <w:rPr>
                <w:lang w:eastAsia="en-US"/>
              </w:rPr>
              <w:t>7.4.5.2</w:t>
            </w:r>
            <w:r w:rsidRPr="00B93702">
              <w:rPr>
                <w:lang w:eastAsia="en-US"/>
              </w:rPr>
              <w:tab/>
            </w:r>
            <w:r w:rsidR="002F496B" w:rsidRPr="00B93702">
              <w:rPr>
                <w:lang w:eastAsia="en-US"/>
              </w:rPr>
              <w:t>In-band selectivity and blocking, General narrowband blocking requirement</w:t>
            </w:r>
          </w:p>
        </w:tc>
        <w:tc>
          <w:tcPr>
            <w:tcW w:w="2801" w:type="dxa"/>
          </w:tcPr>
          <w:p w14:paraId="4F1864F4" w14:textId="77777777" w:rsidR="002F6EF4" w:rsidRPr="00B93702" w:rsidRDefault="002F496B" w:rsidP="002F6EF4">
            <w:pPr>
              <w:pStyle w:val="TAL"/>
              <w:rPr>
                <w:szCs w:val="18"/>
                <w:lang w:eastAsia="ja-JP"/>
              </w:rPr>
            </w:pPr>
            <w:r w:rsidRPr="00B93702">
              <w:rPr>
                <w:lang w:eastAsia="en-US"/>
              </w:rPr>
              <w:t>Wanted Signal mean power = P</w:t>
            </w:r>
            <w:r w:rsidRPr="00B93702">
              <w:rPr>
                <w:vertAlign w:val="subscript"/>
                <w:lang w:eastAsia="en-US"/>
              </w:rPr>
              <w:t>REFSENS</w:t>
            </w:r>
            <w:r w:rsidRPr="00B93702">
              <w:rPr>
                <w:lang w:eastAsia="en-US"/>
              </w:rPr>
              <w:t xml:space="preserve"> + x dB, where x is equal to 6 in case of </w:t>
            </w:r>
            <w:r w:rsidR="00D372ED" w:rsidRPr="00B93702">
              <w:rPr>
                <w:lang w:eastAsia="en-US"/>
              </w:rPr>
              <w:t xml:space="preserve">NR or </w:t>
            </w:r>
            <w:r w:rsidRPr="00B93702">
              <w:rPr>
                <w:lang w:eastAsia="en-US"/>
              </w:rPr>
              <w:t>E-UTRA or UTRA and equal to 3 in case of GSM/EDGE</w:t>
            </w:r>
            <w:r w:rsidR="002F6EF4" w:rsidRPr="00B93702">
              <w:rPr>
                <w:szCs w:val="18"/>
                <w:lang w:eastAsia="ja-JP"/>
              </w:rPr>
              <w:t>, and equal to the following in case of NB-IoT.</w:t>
            </w:r>
          </w:p>
          <w:p w14:paraId="75E5D5DB" w14:textId="77777777" w:rsidR="002F6EF4" w:rsidRPr="00B93702" w:rsidRDefault="002F6EF4" w:rsidP="002F6EF4">
            <w:pPr>
              <w:pStyle w:val="TAL"/>
              <w:rPr>
                <w:rFonts w:cs="v4.2.0"/>
                <w:szCs w:val="18"/>
                <w:lang w:eastAsia="ja-JP"/>
              </w:rPr>
            </w:pPr>
          </w:p>
          <w:p w14:paraId="0D4A1E02"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1.4 MHz and 3 MHz BW:</w:t>
            </w:r>
          </w:p>
          <w:p w14:paraId="6F6DF87B"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11</w:t>
            </w:r>
          </w:p>
          <w:p w14:paraId="68E28B01"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5 MHz BW:</w:t>
            </w:r>
          </w:p>
          <w:p w14:paraId="55FB9D2C"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9</w:t>
            </w:r>
          </w:p>
          <w:p w14:paraId="30C98BD5"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10MHz, 15MHz and 20MHz BW:</w:t>
            </w:r>
          </w:p>
          <w:p w14:paraId="3F0644F8"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14:paraId="6E90A8B8"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5 MHz BW:</w:t>
            </w:r>
          </w:p>
          <w:p w14:paraId="3EA597C0"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13</w:t>
            </w:r>
          </w:p>
          <w:p w14:paraId="71BB72CB"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10MHz, 15MHz and 20MHz BW:</w:t>
            </w:r>
          </w:p>
          <w:p w14:paraId="3F2FD1FA"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14:paraId="289743F4"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standalone NB-IoT, </w:t>
            </w:r>
            <w:r w:rsidRPr="00B93702">
              <w:rPr>
                <w:rFonts w:cs="v4.2.0"/>
                <w:szCs w:val="18"/>
                <w:lang w:eastAsia="ja-JP"/>
              </w:rPr>
              <w:t>200 kHz BW:</w:t>
            </w:r>
          </w:p>
          <w:p w14:paraId="4E16C334"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12</w:t>
            </w:r>
          </w:p>
          <w:p w14:paraId="5A4B7A61" w14:textId="77777777" w:rsidR="002F496B" w:rsidRPr="00B93702" w:rsidRDefault="002F496B" w:rsidP="002F6EF4">
            <w:pPr>
              <w:pStyle w:val="TAL"/>
              <w:rPr>
                <w:lang w:eastAsia="en-US"/>
              </w:rPr>
            </w:pPr>
          </w:p>
          <w:p w14:paraId="1CA2C8F0" w14:textId="77777777" w:rsidR="002F496B" w:rsidRPr="00B93702" w:rsidRDefault="002F496B" w:rsidP="002F6EF4">
            <w:pPr>
              <w:pStyle w:val="TAL"/>
              <w:rPr>
                <w:lang w:eastAsia="en-US"/>
              </w:rPr>
            </w:pPr>
          </w:p>
          <w:p w14:paraId="2C034FAB" w14:textId="77777777" w:rsidR="002F496B" w:rsidRPr="00B93702" w:rsidRDefault="002F496B" w:rsidP="002F6EF4">
            <w:pPr>
              <w:pStyle w:val="TAL"/>
              <w:rPr>
                <w:lang w:eastAsia="en-US"/>
              </w:rPr>
            </w:pPr>
            <w:r w:rsidRPr="00B93702">
              <w:rPr>
                <w:lang w:eastAsia="en-US"/>
              </w:rPr>
              <w:t>Interferer signal mean power:</w:t>
            </w:r>
          </w:p>
          <w:p w14:paraId="16141A9B" w14:textId="77777777" w:rsidR="002F496B" w:rsidRPr="00B93702" w:rsidRDefault="002F496B" w:rsidP="002F6EF4">
            <w:pPr>
              <w:pStyle w:val="TAL"/>
              <w:rPr>
                <w:lang w:eastAsia="en-US"/>
              </w:rPr>
            </w:pPr>
            <w:r w:rsidRPr="00B93702">
              <w:rPr>
                <w:lang w:eastAsia="en-US"/>
              </w:rPr>
              <w:t>-49 dBm.</w:t>
            </w:r>
          </w:p>
        </w:tc>
        <w:tc>
          <w:tcPr>
            <w:tcW w:w="1159" w:type="dxa"/>
          </w:tcPr>
          <w:p w14:paraId="1C4D6ABA" w14:textId="77777777" w:rsidR="002F496B" w:rsidRPr="00B93702" w:rsidRDefault="002F496B" w:rsidP="002F6EF4">
            <w:pPr>
              <w:pStyle w:val="TAL"/>
              <w:rPr>
                <w:lang w:eastAsia="en-US"/>
              </w:rPr>
            </w:pPr>
            <w:r w:rsidRPr="00B93702">
              <w:rPr>
                <w:lang w:eastAsia="en-US"/>
              </w:rPr>
              <w:t>0 dB</w:t>
            </w:r>
          </w:p>
        </w:tc>
        <w:tc>
          <w:tcPr>
            <w:tcW w:w="3240" w:type="dxa"/>
          </w:tcPr>
          <w:p w14:paraId="610420CF" w14:textId="77777777" w:rsidR="002F496B" w:rsidRPr="00B93702" w:rsidRDefault="002F496B" w:rsidP="002F6EF4">
            <w:pPr>
              <w:pStyle w:val="TAL"/>
              <w:rPr>
                <w:lang w:eastAsia="en-US"/>
              </w:rPr>
            </w:pPr>
            <w:r w:rsidRPr="00B93702">
              <w:rPr>
                <w:lang w:eastAsia="en-US"/>
              </w:rPr>
              <w:t>Formula: Wanted signal power + TT.</w:t>
            </w:r>
            <w:r w:rsidRPr="00B93702">
              <w:rPr>
                <w:lang w:eastAsia="en-US"/>
              </w:rPr>
              <w:br/>
            </w:r>
          </w:p>
          <w:p w14:paraId="766B8AB9" w14:textId="77777777" w:rsidR="002F496B" w:rsidRPr="00B93702" w:rsidRDefault="002F496B" w:rsidP="002F6EF4">
            <w:pPr>
              <w:pStyle w:val="TAL"/>
              <w:rPr>
                <w:lang w:eastAsia="en-US"/>
              </w:rPr>
            </w:pPr>
            <w:r w:rsidRPr="00B93702">
              <w:rPr>
                <w:lang w:eastAsia="en-US"/>
              </w:rPr>
              <w:t>Interferer signal power unchanged.</w:t>
            </w:r>
          </w:p>
        </w:tc>
      </w:tr>
      <w:tr w:rsidR="00B93702" w:rsidRPr="00B93702" w14:paraId="23913CB2" w14:textId="77777777">
        <w:trPr>
          <w:cantSplit/>
          <w:jc w:val="center"/>
        </w:trPr>
        <w:tc>
          <w:tcPr>
            <w:tcW w:w="2448" w:type="dxa"/>
          </w:tcPr>
          <w:p w14:paraId="5A6434D1" w14:textId="77777777" w:rsidR="002F496B" w:rsidRPr="00B93702" w:rsidRDefault="002F496B" w:rsidP="00944820">
            <w:pPr>
              <w:pStyle w:val="TAL"/>
              <w:rPr>
                <w:rFonts w:cs="Arial"/>
                <w:lang w:eastAsia="en-US"/>
              </w:rPr>
            </w:pPr>
            <w:r w:rsidRPr="00B93702">
              <w:rPr>
                <w:rFonts w:cs="Arial"/>
                <w:lang w:eastAsia="en-US"/>
              </w:rPr>
              <w:t>7.4.5.5</w:t>
            </w:r>
            <w:r w:rsidRPr="00B93702">
              <w:rPr>
                <w:rFonts w:cs="Arial"/>
                <w:lang w:eastAsia="en-US"/>
              </w:rPr>
              <w:tab/>
              <w:t>In-band selectivity and blocking, Additional BC3 requirement</w:t>
            </w:r>
          </w:p>
        </w:tc>
        <w:tc>
          <w:tcPr>
            <w:tcW w:w="2801" w:type="dxa"/>
          </w:tcPr>
          <w:p w14:paraId="514B262B"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lang w:eastAsia="en-US"/>
              </w:rPr>
              <w:t xml:space="preserve"> </w:t>
            </w:r>
            <w:r w:rsidR="002F6EF4" w:rsidRPr="00B93702">
              <w:rPr>
                <w:rFonts w:cs="Arial"/>
                <w:szCs w:val="18"/>
                <w:lang w:eastAsia="zh-CN"/>
              </w:rPr>
              <w:t>[or NB-IoT]</w:t>
            </w:r>
            <w:r w:rsidRPr="00B93702">
              <w:rPr>
                <w:rFonts w:cs="Arial"/>
                <w:lang w:eastAsia="en-US"/>
              </w:rPr>
              <w:t>.</w:t>
            </w:r>
          </w:p>
          <w:p w14:paraId="4B041D35" w14:textId="77777777" w:rsidR="002F496B" w:rsidRPr="00B93702" w:rsidRDefault="002F496B" w:rsidP="00B93350">
            <w:pPr>
              <w:pStyle w:val="TAL"/>
              <w:rPr>
                <w:rFonts w:cs="Arial"/>
                <w:lang w:eastAsia="en-US"/>
              </w:rPr>
            </w:pPr>
          </w:p>
          <w:p w14:paraId="77E14F12" w14:textId="77777777" w:rsidR="002F496B" w:rsidRPr="00B93702" w:rsidRDefault="002F496B" w:rsidP="00B93350">
            <w:pPr>
              <w:pStyle w:val="TAL"/>
              <w:rPr>
                <w:rFonts w:cs="Arial"/>
                <w:lang w:eastAsia="en-US"/>
              </w:rPr>
            </w:pPr>
            <w:r w:rsidRPr="00B93702">
              <w:rPr>
                <w:rFonts w:cs="Arial"/>
                <w:lang w:eastAsia="en-US"/>
              </w:rPr>
              <w:t>Interferer signal mean power:</w:t>
            </w:r>
          </w:p>
          <w:p w14:paraId="19A3570F" w14:textId="77777777" w:rsidR="002F496B" w:rsidRPr="00B93702" w:rsidRDefault="002F496B" w:rsidP="00B93350">
            <w:pPr>
              <w:pStyle w:val="TAL"/>
              <w:rPr>
                <w:rFonts w:cs="Arial"/>
                <w:lang w:eastAsia="en-US"/>
              </w:rPr>
            </w:pPr>
            <w:r w:rsidRPr="00B93702">
              <w:rPr>
                <w:rFonts w:cs="Arial"/>
                <w:lang w:eastAsia="en-US"/>
              </w:rPr>
              <w:t>-40 dBm.</w:t>
            </w:r>
          </w:p>
        </w:tc>
        <w:tc>
          <w:tcPr>
            <w:tcW w:w="1159" w:type="dxa"/>
          </w:tcPr>
          <w:p w14:paraId="2A4F951F"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4A18825B"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294DAA76"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2CB03A5B" w14:textId="77777777">
        <w:trPr>
          <w:cantSplit/>
          <w:jc w:val="center"/>
        </w:trPr>
        <w:tc>
          <w:tcPr>
            <w:tcW w:w="2448" w:type="dxa"/>
          </w:tcPr>
          <w:p w14:paraId="15D24B9D" w14:textId="77777777" w:rsidR="002F496B" w:rsidRPr="00B93702" w:rsidRDefault="00944820" w:rsidP="00B93350">
            <w:pPr>
              <w:pStyle w:val="TAL"/>
              <w:rPr>
                <w:rFonts w:cs="Arial"/>
                <w:lang w:eastAsia="en-US"/>
              </w:rPr>
            </w:pPr>
            <w:r w:rsidRPr="00B93702">
              <w:rPr>
                <w:rFonts w:cs="Arial"/>
                <w:lang w:eastAsia="en-US"/>
              </w:rPr>
              <w:t>7.5.5.1</w:t>
            </w:r>
            <w:r w:rsidRPr="00B93702">
              <w:rPr>
                <w:rFonts w:cs="Arial"/>
                <w:lang w:eastAsia="en-US"/>
              </w:rPr>
              <w:tab/>
            </w:r>
            <w:r w:rsidR="002F496B" w:rsidRPr="00B93702">
              <w:rPr>
                <w:rFonts w:cs="Arial"/>
                <w:lang w:eastAsia="en-US"/>
              </w:rPr>
              <w:t>Out-of-band blocking, General requirement</w:t>
            </w:r>
            <w:r w:rsidR="002F496B" w:rsidRPr="00B93702" w:rsidDel="00290B48">
              <w:rPr>
                <w:rFonts w:cs="Arial"/>
                <w:lang w:eastAsia="en-US"/>
              </w:rPr>
              <w:t xml:space="preserve"> </w:t>
            </w:r>
          </w:p>
        </w:tc>
        <w:tc>
          <w:tcPr>
            <w:tcW w:w="2801" w:type="dxa"/>
          </w:tcPr>
          <w:p w14:paraId="3FAB7C6F"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14:paraId="30D18338" w14:textId="77777777" w:rsidR="002F496B" w:rsidRPr="00B93702" w:rsidRDefault="002F496B" w:rsidP="00B93350">
            <w:pPr>
              <w:pStyle w:val="TAL"/>
              <w:rPr>
                <w:rFonts w:cs="Arial"/>
                <w:lang w:eastAsia="en-US"/>
              </w:rPr>
            </w:pPr>
          </w:p>
          <w:p w14:paraId="70A3CD76" w14:textId="77777777" w:rsidR="002F496B" w:rsidRPr="00B93702" w:rsidRDefault="002F496B" w:rsidP="00B93350">
            <w:pPr>
              <w:pStyle w:val="TAL"/>
              <w:rPr>
                <w:rFonts w:cs="Arial"/>
                <w:lang w:eastAsia="en-US"/>
              </w:rPr>
            </w:pPr>
            <w:r w:rsidRPr="00B93702">
              <w:rPr>
                <w:rFonts w:cs="Arial"/>
                <w:lang w:eastAsia="en-US"/>
              </w:rPr>
              <w:t>Interferer signal mean power:</w:t>
            </w:r>
          </w:p>
          <w:p w14:paraId="570E2B11" w14:textId="77777777" w:rsidR="002F496B" w:rsidRPr="00B93702" w:rsidRDefault="002F496B" w:rsidP="00B93350">
            <w:pPr>
              <w:pStyle w:val="TAL"/>
              <w:rPr>
                <w:rFonts w:cs="Arial"/>
                <w:lang w:eastAsia="en-US"/>
              </w:rPr>
            </w:pPr>
            <w:r w:rsidRPr="00B93702">
              <w:rPr>
                <w:rFonts w:cs="Arial"/>
                <w:lang w:eastAsia="en-US"/>
              </w:rPr>
              <w:t>-15 dBm.</w:t>
            </w:r>
          </w:p>
        </w:tc>
        <w:tc>
          <w:tcPr>
            <w:tcW w:w="1159" w:type="dxa"/>
          </w:tcPr>
          <w:p w14:paraId="5597071D"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1DF8B882"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69CB05F3"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771F4F4D" w14:textId="77777777">
        <w:trPr>
          <w:cantSplit/>
          <w:jc w:val="center"/>
        </w:trPr>
        <w:tc>
          <w:tcPr>
            <w:tcW w:w="2448" w:type="dxa"/>
          </w:tcPr>
          <w:p w14:paraId="7FBB914B" w14:textId="77777777" w:rsidR="002F496B" w:rsidRPr="00B93702" w:rsidRDefault="002F496B" w:rsidP="00944820">
            <w:pPr>
              <w:pStyle w:val="TAL"/>
              <w:rPr>
                <w:rFonts w:cs="Arial"/>
                <w:lang w:eastAsia="en-US"/>
              </w:rPr>
            </w:pPr>
            <w:r w:rsidRPr="00B93702">
              <w:rPr>
                <w:rFonts w:cs="Arial"/>
                <w:lang w:eastAsia="en-US"/>
              </w:rPr>
              <w:lastRenderedPageBreak/>
              <w:t>7.5.5.2</w:t>
            </w:r>
            <w:r w:rsidRPr="00B93702">
              <w:rPr>
                <w:rFonts w:cs="Arial"/>
                <w:lang w:eastAsia="en-US"/>
              </w:rPr>
              <w:tab/>
              <w:t>Out-of-band blocking, Co-location</w:t>
            </w:r>
          </w:p>
        </w:tc>
        <w:tc>
          <w:tcPr>
            <w:tcW w:w="2801" w:type="dxa"/>
          </w:tcPr>
          <w:p w14:paraId="59C1DB16"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szCs w:val="18"/>
                <w:lang w:eastAsia="zh-CN"/>
              </w:rPr>
              <w:t xml:space="preserve"> or NB-IoT</w:t>
            </w:r>
            <w:r w:rsidRPr="00B93702">
              <w:rPr>
                <w:rFonts w:cs="Arial"/>
                <w:lang w:eastAsia="en-US"/>
              </w:rPr>
              <w:t xml:space="preserve"> and equal to 3 in case of GSM/EDGE. </w:t>
            </w:r>
          </w:p>
          <w:p w14:paraId="7CFECA1C" w14:textId="77777777" w:rsidR="002F496B" w:rsidRPr="00B93702" w:rsidRDefault="002F496B" w:rsidP="00B93350">
            <w:pPr>
              <w:pStyle w:val="TAL"/>
              <w:rPr>
                <w:rFonts w:cs="Arial"/>
                <w:lang w:eastAsia="en-US"/>
              </w:rPr>
            </w:pPr>
          </w:p>
          <w:p w14:paraId="559C7C52" w14:textId="77777777" w:rsidR="002F496B" w:rsidRPr="00B93702" w:rsidRDefault="002F496B" w:rsidP="00B93350">
            <w:pPr>
              <w:pStyle w:val="TAL"/>
              <w:rPr>
                <w:rFonts w:cs="Arial"/>
                <w:lang w:eastAsia="en-US"/>
              </w:rPr>
            </w:pPr>
            <w:r w:rsidRPr="00B93702">
              <w:rPr>
                <w:rFonts w:cs="Arial"/>
                <w:lang w:eastAsia="en-US"/>
              </w:rPr>
              <w:t>Interferer signal mean power:</w:t>
            </w:r>
          </w:p>
          <w:p w14:paraId="6F5A4235" w14:textId="77777777" w:rsidR="002F496B" w:rsidRPr="00B93702" w:rsidRDefault="002F496B" w:rsidP="00B93350">
            <w:pPr>
              <w:pStyle w:val="TAL"/>
              <w:rPr>
                <w:rFonts w:cs="Arial"/>
                <w:lang w:eastAsia="en-US"/>
              </w:rPr>
            </w:pPr>
            <w:r w:rsidRPr="00B93702">
              <w:rPr>
                <w:rFonts w:cs="Arial"/>
                <w:lang w:eastAsia="en-US"/>
              </w:rPr>
              <w:t>+16 dBm.</w:t>
            </w:r>
          </w:p>
        </w:tc>
        <w:tc>
          <w:tcPr>
            <w:tcW w:w="1159" w:type="dxa"/>
          </w:tcPr>
          <w:p w14:paraId="74AAE516" w14:textId="77777777" w:rsidR="002F496B" w:rsidRPr="00B93702" w:rsidDel="000A0F88" w:rsidRDefault="002F496B" w:rsidP="00B93350">
            <w:pPr>
              <w:pStyle w:val="TAL"/>
              <w:rPr>
                <w:rFonts w:cs="Arial"/>
                <w:lang w:eastAsia="en-US"/>
              </w:rPr>
            </w:pPr>
            <w:r w:rsidRPr="00B93702">
              <w:rPr>
                <w:rFonts w:cs="Arial"/>
                <w:lang w:eastAsia="en-US"/>
              </w:rPr>
              <w:t>0 dB</w:t>
            </w:r>
          </w:p>
        </w:tc>
        <w:tc>
          <w:tcPr>
            <w:tcW w:w="3240" w:type="dxa"/>
          </w:tcPr>
          <w:p w14:paraId="5B236451"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77CC63D8"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15CA5D23" w14:textId="77777777">
        <w:trPr>
          <w:cantSplit/>
          <w:jc w:val="center"/>
        </w:trPr>
        <w:tc>
          <w:tcPr>
            <w:tcW w:w="2448" w:type="dxa"/>
          </w:tcPr>
          <w:p w14:paraId="0732244D" w14:textId="77777777" w:rsidR="002F496B" w:rsidRPr="00B93702" w:rsidRDefault="002F496B" w:rsidP="00B93350">
            <w:pPr>
              <w:pStyle w:val="TAL"/>
              <w:rPr>
                <w:rFonts w:cs="Arial"/>
                <w:lang w:eastAsia="en-US"/>
              </w:rPr>
            </w:pPr>
            <w:r w:rsidRPr="00B93702">
              <w:rPr>
                <w:rFonts w:cs="Arial"/>
                <w:lang w:eastAsia="en-US"/>
              </w:rPr>
              <w:t>7.6.5</w:t>
            </w:r>
            <w:r w:rsidRPr="00B93702">
              <w:rPr>
                <w:rFonts w:cs="Arial"/>
                <w:lang w:eastAsia="en-US"/>
              </w:rPr>
              <w:tab/>
              <w:t>Receiver spurious emissions</w:t>
            </w:r>
            <w:r w:rsidRPr="00B93702" w:rsidDel="009E5CEE">
              <w:rPr>
                <w:rFonts w:cs="Arial"/>
                <w:lang w:eastAsia="en-US"/>
              </w:rPr>
              <w:t xml:space="preserve"> </w:t>
            </w:r>
          </w:p>
        </w:tc>
        <w:tc>
          <w:tcPr>
            <w:tcW w:w="2801" w:type="dxa"/>
          </w:tcPr>
          <w:p w14:paraId="29A76408" w14:textId="77777777" w:rsidR="002F496B" w:rsidRPr="00B93702" w:rsidRDefault="002F496B" w:rsidP="00B93350">
            <w:pPr>
              <w:pStyle w:val="TAL"/>
              <w:rPr>
                <w:rFonts w:cs="Arial"/>
                <w:lang w:eastAsia="en-US"/>
              </w:rPr>
            </w:pPr>
            <w:r w:rsidRPr="00B93702">
              <w:rPr>
                <w:rFonts w:cs="Arial"/>
                <w:lang w:eastAsia="en-US"/>
              </w:rPr>
              <w:t>Maximum level defined in Tables 7.6.5.1-1 and 7.6.5.2-1 of TS 37.104 [2].</w:t>
            </w:r>
          </w:p>
        </w:tc>
        <w:tc>
          <w:tcPr>
            <w:tcW w:w="1159" w:type="dxa"/>
          </w:tcPr>
          <w:p w14:paraId="15B55A61"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6958FC0D" w14:textId="77777777" w:rsidR="002F496B" w:rsidRPr="00B93702" w:rsidRDefault="002F496B" w:rsidP="00B93350">
            <w:pPr>
              <w:pStyle w:val="TAL"/>
              <w:rPr>
                <w:rFonts w:cs="Arial"/>
                <w:lang w:eastAsia="en-US"/>
              </w:rPr>
            </w:pPr>
            <w:r w:rsidRPr="00B93702">
              <w:rPr>
                <w:rFonts w:cs="v4.2.0"/>
                <w:lang w:eastAsia="en-US"/>
              </w:rPr>
              <w:t>Formula: Maximum level + TT</w:t>
            </w:r>
          </w:p>
        </w:tc>
      </w:tr>
      <w:tr w:rsidR="00B93702" w:rsidRPr="00B93702" w14:paraId="64BE9D70" w14:textId="77777777">
        <w:trPr>
          <w:cantSplit/>
          <w:jc w:val="center"/>
        </w:trPr>
        <w:tc>
          <w:tcPr>
            <w:tcW w:w="2448" w:type="dxa"/>
          </w:tcPr>
          <w:p w14:paraId="0F63B619" w14:textId="77777777" w:rsidR="002F496B" w:rsidRPr="00B93702" w:rsidRDefault="002F496B" w:rsidP="00B93350">
            <w:pPr>
              <w:pStyle w:val="TAL"/>
              <w:rPr>
                <w:rFonts w:cs="Arial"/>
                <w:lang w:eastAsia="en-US"/>
              </w:rPr>
            </w:pPr>
            <w:r w:rsidRPr="00B93702">
              <w:rPr>
                <w:rFonts w:cs="Arial"/>
                <w:lang w:eastAsia="en-US"/>
              </w:rPr>
              <w:t>7.7.5.1 Receiver intermodulation, General requirement</w:t>
            </w:r>
          </w:p>
        </w:tc>
        <w:tc>
          <w:tcPr>
            <w:tcW w:w="2801" w:type="dxa"/>
          </w:tcPr>
          <w:p w14:paraId="7F4DA143"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14:paraId="603092C8" w14:textId="77777777" w:rsidR="002F496B" w:rsidRPr="00B93702" w:rsidRDefault="002F496B" w:rsidP="00B93350">
            <w:pPr>
              <w:pStyle w:val="TAL"/>
              <w:rPr>
                <w:rFonts w:cs="Arial"/>
                <w:lang w:eastAsia="en-US"/>
              </w:rPr>
            </w:pPr>
          </w:p>
          <w:p w14:paraId="427BDDD8" w14:textId="77777777" w:rsidR="002F496B" w:rsidRPr="00B93702" w:rsidRDefault="002F496B" w:rsidP="00B93350">
            <w:pPr>
              <w:pStyle w:val="TAL"/>
              <w:rPr>
                <w:rFonts w:cs="Arial"/>
                <w:lang w:eastAsia="en-US"/>
              </w:rPr>
            </w:pPr>
            <w:r w:rsidRPr="00B93702">
              <w:rPr>
                <w:rFonts w:cs="Arial"/>
                <w:lang w:eastAsia="en-US"/>
              </w:rPr>
              <w:t>Interferer signal mean power:</w:t>
            </w:r>
          </w:p>
          <w:p w14:paraId="24FA837C" w14:textId="77777777" w:rsidR="002F496B" w:rsidRPr="00B93702" w:rsidRDefault="002F496B" w:rsidP="00B93350">
            <w:pPr>
              <w:pStyle w:val="TAL"/>
              <w:rPr>
                <w:rFonts w:cs="Arial"/>
                <w:lang w:eastAsia="en-US"/>
              </w:rPr>
            </w:pPr>
            <w:r w:rsidRPr="00B93702">
              <w:rPr>
                <w:rFonts w:cs="Arial"/>
                <w:lang w:eastAsia="en-US"/>
              </w:rPr>
              <w:t>-48 dBm.</w:t>
            </w:r>
          </w:p>
        </w:tc>
        <w:tc>
          <w:tcPr>
            <w:tcW w:w="1159" w:type="dxa"/>
          </w:tcPr>
          <w:p w14:paraId="3992E19F"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52E665BB" w14:textId="77777777"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14:paraId="6BD99005" w14:textId="77777777" w:rsidR="002F496B" w:rsidRPr="00B93702" w:rsidRDefault="002F496B" w:rsidP="00B93350">
            <w:pPr>
              <w:pStyle w:val="TAL"/>
              <w:rPr>
                <w:rFonts w:cs="Arial"/>
                <w:lang w:eastAsia="en-US"/>
              </w:rPr>
            </w:pPr>
            <w:r w:rsidRPr="00B93702">
              <w:rPr>
                <w:rFonts w:cs="Arial"/>
                <w:lang w:eastAsia="en-US"/>
              </w:rPr>
              <w:t>CW interferer signal power unchanged.</w:t>
            </w:r>
          </w:p>
          <w:p w14:paraId="14770EE6" w14:textId="77777777" w:rsidR="002F496B" w:rsidRPr="00B93702" w:rsidRDefault="002F496B" w:rsidP="00B93350">
            <w:pPr>
              <w:pStyle w:val="TAL"/>
              <w:rPr>
                <w:rFonts w:cs="Arial"/>
                <w:lang w:eastAsia="en-US"/>
              </w:rPr>
            </w:pPr>
          </w:p>
          <w:p w14:paraId="3683436E" w14:textId="77777777" w:rsidR="002F496B" w:rsidRPr="00B93702" w:rsidRDefault="002F496B" w:rsidP="00B93350">
            <w:pPr>
              <w:pStyle w:val="TAL"/>
              <w:rPr>
                <w:rFonts w:cs="Arial"/>
                <w:lang w:eastAsia="en-US"/>
              </w:rPr>
            </w:pPr>
            <w:r w:rsidRPr="00B93702">
              <w:rPr>
                <w:rFonts w:cs="Arial"/>
                <w:lang w:eastAsia="en-US"/>
              </w:rPr>
              <w:t>Modulated interferer signal power unchanged.</w:t>
            </w:r>
          </w:p>
        </w:tc>
      </w:tr>
      <w:tr w:rsidR="002F496B" w:rsidRPr="00B93702" w14:paraId="7A0EF583" w14:textId="77777777">
        <w:trPr>
          <w:cantSplit/>
          <w:jc w:val="center"/>
        </w:trPr>
        <w:tc>
          <w:tcPr>
            <w:tcW w:w="2448" w:type="dxa"/>
          </w:tcPr>
          <w:p w14:paraId="7FAAC0A7" w14:textId="77777777" w:rsidR="002F496B" w:rsidRPr="00B93702" w:rsidRDefault="00944820" w:rsidP="00B93350">
            <w:pPr>
              <w:pStyle w:val="TAL"/>
              <w:rPr>
                <w:rFonts w:cs="Arial"/>
                <w:lang w:eastAsia="en-US"/>
              </w:rPr>
            </w:pPr>
            <w:r w:rsidRPr="00B93702">
              <w:rPr>
                <w:rFonts w:cs="Arial"/>
                <w:lang w:eastAsia="en-US"/>
              </w:rPr>
              <w:t>7.7.5.2</w:t>
            </w:r>
            <w:r w:rsidRPr="00B93702">
              <w:rPr>
                <w:rFonts w:cs="Arial"/>
                <w:lang w:eastAsia="en-US"/>
              </w:rPr>
              <w:tab/>
            </w:r>
            <w:r w:rsidR="002F496B" w:rsidRPr="00B93702">
              <w:rPr>
                <w:rFonts w:cs="Arial"/>
                <w:lang w:eastAsia="en-US"/>
              </w:rPr>
              <w:t>Receiver intermodulation, General narrowband requirement</w:t>
            </w:r>
          </w:p>
        </w:tc>
        <w:tc>
          <w:tcPr>
            <w:tcW w:w="2801" w:type="dxa"/>
          </w:tcPr>
          <w:p w14:paraId="54ADC73E"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and equal to 3 in case of GSM/EDGE.</w:t>
            </w:r>
          </w:p>
          <w:p w14:paraId="29C18A0A" w14:textId="77777777" w:rsidR="002F496B" w:rsidRPr="00B93702" w:rsidRDefault="002F496B" w:rsidP="00B93350">
            <w:pPr>
              <w:pStyle w:val="TAL"/>
              <w:rPr>
                <w:rFonts w:cs="Arial"/>
                <w:lang w:eastAsia="en-US"/>
              </w:rPr>
            </w:pPr>
          </w:p>
          <w:p w14:paraId="00D9666C" w14:textId="77777777" w:rsidR="002F496B" w:rsidRPr="00B93702" w:rsidRDefault="002F496B" w:rsidP="00B93350">
            <w:pPr>
              <w:pStyle w:val="TAL"/>
              <w:rPr>
                <w:rFonts w:cs="Arial"/>
                <w:lang w:eastAsia="en-US"/>
              </w:rPr>
            </w:pPr>
            <w:r w:rsidRPr="00B93702">
              <w:rPr>
                <w:rFonts w:cs="Arial"/>
                <w:lang w:eastAsia="en-US"/>
              </w:rPr>
              <w:t>Interferer signal mean power:</w:t>
            </w:r>
          </w:p>
          <w:p w14:paraId="2F3AE6F9" w14:textId="77777777" w:rsidR="002F496B" w:rsidRPr="00B93702" w:rsidRDefault="002F496B" w:rsidP="00B93350">
            <w:pPr>
              <w:pStyle w:val="TAL"/>
              <w:rPr>
                <w:rFonts w:cs="Arial"/>
                <w:lang w:eastAsia="en-US"/>
              </w:rPr>
            </w:pPr>
            <w:r w:rsidRPr="00B93702">
              <w:rPr>
                <w:rFonts w:cs="Arial"/>
                <w:lang w:eastAsia="en-US"/>
              </w:rPr>
              <w:t>-52 dBm.</w:t>
            </w:r>
          </w:p>
        </w:tc>
        <w:tc>
          <w:tcPr>
            <w:tcW w:w="1159" w:type="dxa"/>
          </w:tcPr>
          <w:p w14:paraId="01BB989B"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14DA2F7E" w14:textId="77777777"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14:paraId="115CA0F3" w14:textId="77777777" w:rsidR="002F496B" w:rsidRPr="00B93702" w:rsidRDefault="002F496B" w:rsidP="00B93350">
            <w:pPr>
              <w:pStyle w:val="TAL"/>
              <w:rPr>
                <w:rFonts w:cs="Arial"/>
                <w:lang w:eastAsia="en-US"/>
              </w:rPr>
            </w:pPr>
            <w:r w:rsidRPr="00B93702">
              <w:rPr>
                <w:rFonts w:cs="Arial"/>
                <w:lang w:eastAsia="en-US"/>
              </w:rPr>
              <w:t>CW interferer signal power unchanged.</w:t>
            </w:r>
          </w:p>
          <w:p w14:paraId="29974489" w14:textId="77777777" w:rsidR="002F496B" w:rsidRPr="00B93702" w:rsidRDefault="002F496B" w:rsidP="00B93350">
            <w:pPr>
              <w:pStyle w:val="TAL"/>
              <w:rPr>
                <w:rFonts w:cs="Arial"/>
                <w:lang w:eastAsia="en-US"/>
              </w:rPr>
            </w:pPr>
          </w:p>
          <w:p w14:paraId="2B2D0B15" w14:textId="77777777" w:rsidR="002F496B" w:rsidRPr="00B93702" w:rsidRDefault="002F496B" w:rsidP="00B93350">
            <w:pPr>
              <w:pStyle w:val="TAL"/>
              <w:rPr>
                <w:rFonts w:cs="v4.2.0"/>
                <w:lang w:eastAsia="en-US"/>
              </w:rPr>
            </w:pPr>
            <w:r w:rsidRPr="00B93702">
              <w:rPr>
                <w:rFonts w:cs="Arial"/>
                <w:lang w:eastAsia="en-US"/>
              </w:rPr>
              <w:t>Modulated interferer signal power unchanged.</w:t>
            </w:r>
          </w:p>
        </w:tc>
      </w:tr>
    </w:tbl>
    <w:p w14:paraId="2AED92B9" w14:textId="77777777" w:rsidR="00090773" w:rsidRPr="00B93702" w:rsidRDefault="00090773" w:rsidP="00090773">
      <w:pPr>
        <w:rPr>
          <w:rFonts w:cs="v4.2.0"/>
        </w:rPr>
      </w:pPr>
    </w:p>
    <w:bookmarkEnd w:id="848"/>
    <w:p w14:paraId="77228345" w14:textId="77777777" w:rsidR="00F455C8" w:rsidRPr="00B93702" w:rsidRDefault="00F455C8" w:rsidP="00F455C8">
      <w:pPr>
        <w:pStyle w:val="Heading8"/>
      </w:pPr>
      <w:r w:rsidRPr="00B93702">
        <w:br w:type="page"/>
      </w:r>
      <w:bookmarkStart w:id="880" w:name="_Toc21098177"/>
      <w:bookmarkStart w:id="881" w:name="_Toc29765739"/>
      <w:r w:rsidRPr="00B93702">
        <w:lastRenderedPageBreak/>
        <w:t>Annex D (informative):</w:t>
      </w:r>
      <w:r w:rsidRPr="00B93702">
        <w:br/>
        <w:t>Measurement system set-up</w:t>
      </w:r>
      <w:bookmarkEnd w:id="880"/>
      <w:bookmarkEnd w:id="881"/>
    </w:p>
    <w:p w14:paraId="0212D386" w14:textId="77777777" w:rsidR="00F455C8" w:rsidRPr="00B93702" w:rsidRDefault="00F455C8" w:rsidP="00F455C8">
      <w:r w:rsidRPr="00B93702">
        <w:t>Example of measurement system set-ups are attached below as an informative annex.</w:t>
      </w:r>
    </w:p>
    <w:p w14:paraId="27496D0F" w14:textId="77777777" w:rsidR="00F455C8" w:rsidRPr="00B93702" w:rsidRDefault="000E5741" w:rsidP="00F311C8">
      <w:pPr>
        <w:pStyle w:val="Heading1"/>
      </w:pPr>
      <w:bookmarkStart w:id="882" w:name="_Toc21098178"/>
      <w:bookmarkStart w:id="883" w:name="_Toc29765740"/>
      <w:r w:rsidRPr="00B93702">
        <w:t>D</w:t>
      </w:r>
      <w:r w:rsidR="00F455C8" w:rsidRPr="00B93702">
        <w:t>.1</w:t>
      </w:r>
      <w:r w:rsidR="00F455C8" w:rsidRPr="00B93702">
        <w:tab/>
        <w:t>Transmitter</w:t>
      </w:r>
      <w:bookmarkEnd w:id="882"/>
      <w:bookmarkEnd w:id="883"/>
    </w:p>
    <w:p w14:paraId="46E9A6D4" w14:textId="77777777" w:rsidR="002F496B" w:rsidRPr="00B93702" w:rsidRDefault="002F496B" w:rsidP="002F496B">
      <w:pPr>
        <w:pStyle w:val="Heading2"/>
      </w:pPr>
      <w:bookmarkStart w:id="884" w:name="_Toc21098179"/>
      <w:bookmarkStart w:id="885" w:name="_Toc29765741"/>
      <w:r w:rsidRPr="00B93702">
        <w:t>D.1.1</w:t>
      </w:r>
      <w:r w:rsidRPr="00B93702">
        <w:tab/>
        <w:t>Base station output power, transmitter ON/OFF power, modulation quality, transmitter spurious emissions and operating band unwanted emissions</w:t>
      </w:r>
      <w:bookmarkEnd w:id="884"/>
      <w:bookmarkEnd w:id="885"/>
      <w:r w:rsidRPr="00B93702">
        <w:t xml:space="preserve"> </w:t>
      </w:r>
    </w:p>
    <w:p w14:paraId="0CB1DD59" w14:textId="77777777" w:rsidR="002F496B" w:rsidRPr="00B93702" w:rsidRDefault="002F496B" w:rsidP="00D445CD">
      <w:pPr>
        <w:pStyle w:val="TH"/>
      </w:pPr>
      <w:r w:rsidRPr="00B93702">
        <w:object w:dxaOrig="7204" w:dyaOrig="5393" w14:anchorId="5531D5FD">
          <v:shape id="_x0000_i1058" type="#_x0000_t75" style="width:276.5pt;height:94.5pt" o:ole="">
            <v:imagedata r:id="rId74" o:title="" croptop="20838f" cropbottom="32829f" cropleft="18135f" cropright="21708f"/>
          </v:shape>
          <o:OLEObject Type="Embed" ProgID="PowerPoint.Show.8" ShapeID="_x0000_i1058" DrawAspect="Content" ObjectID="_1640378357" r:id="rId75"/>
        </w:object>
      </w:r>
    </w:p>
    <w:p w14:paraId="1EBFAD7E" w14:textId="77777777" w:rsidR="002F496B" w:rsidRPr="00B93702" w:rsidRDefault="002F496B" w:rsidP="002F496B">
      <w:pPr>
        <w:pStyle w:val="TF"/>
      </w:pPr>
      <w:r w:rsidRPr="00B93702">
        <w:t xml:space="preserve">Figure D.1-1: </w:t>
      </w:r>
      <w:r w:rsidRPr="00B93702">
        <w:rPr>
          <w:rFonts w:eastAsia="MS PGothic"/>
        </w:rPr>
        <w:t>Measuring system set-up</w:t>
      </w:r>
      <w:r w:rsidRPr="00B93702">
        <w:t xml:space="preserve"> for base station output power, transmitter ON/OFF power, modulation quality, transmitter spurious emissions and operating band unwanted emissions </w:t>
      </w:r>
    </w:p>
    <w:p w14:paraId="3A6F8986" w14:textId="77777777" w:rsidR="002F496B" w:rsidRPr="00B93702" w:rsidRDefault="002F496B" w:rsidP="002F496B">
      <w:pPr>
        <w:pStyle w:val="Heading2"/>
      </w:pPr>
      <w:bookmarkStart w:id="886" w:name="_Toc21098180"/>
      <w:bookmarkStart w:id="887" w:name="_Toc29765742"/>
      <w:r w:rsidRPr="00B93702">
        <w:t>D.1.2</w:t>
      </w:r>
      <w:r w:rsidRPr="00B93702">
        <w:tab/>
        <w:t>Transmitter intermodulation</w:t>
      </w:r>
      <w:bookmarkEnd w:id="886"/>
      <w:bookmarkEnd w:id="887"/>
    </w:p>
    <w:p w14:paraId="63FBAFD8" w14:textId="77777777" w:rsidR="002F496B" w:rsidRPr="00B93702" w:rsidRDefault="002F496B" w:rsidP="00D445CD">
      <w:pPr>
        <w:pStyle w:val="TH"/>
      </w:pPr>
      <w:r w:rsidRPr="00B93702">
        <w:object w:dxaOrig="7204" w:dyaOrig="5393" w14:anchorId="330A04DE">
          <v:shape id="_x0000_i1059" type="#_x0000_t75" style="width:378.5pt;height:104.5pt" o:ole="">
            <v:imagedata r:id="rId76" o:title="" croptop="23637f" cropbottom="29099f" cropleft="15031f" cropright="15617f"/>
          </v:shape>
          <o:OLEObject Type="Embed" ProgID="PowerPoint.Show.8" ShapeID="_x0000_i1059" DrawAspect="Content" ObjectID="_1640378358" r:id="rId77"/>
        </w:object>
      </w:r>
    </w:p>
    <w:p w14:paraId="480B8CBC" w14:textId="77777777" w:rsidR="002F496B" w:rsidRPr="00B93702" w:rsidRDefault="002F496B" w:rsidP="0048036E">
      <w:pPr>
        <w:pStyle w:val="TF"/>
      </w:pPr>
      <w:r w:rsidRPr="00B93702">
        <w:t xml:space="preserve">Figure D.1-2: </w:t>
      </w:r>
      <w:r w:rsidRPr="00B93702">
        <w:rPr>
          <w:rFonts w:eastAsia="MS PGothic"/>
        </w:rPr>
        <w:t>Measuring system set-up</w:t>
      </w:r>
      <w:r w:rsidRPr="00B93702">
        <w:t xml:space="preserve"> for transmitter intermodulation</w:t>
      </w:r>
    </w:p>
    <w:p w14:paraId="7E22F145" w14:textId="77777777" w:rsidR="00F455C8" w:rsidRPr="00B93702" w:rsidRDefault="000E5741" w:rsidP="00F311C8">
      <w:pPr>
        <w:pStyle w:val="Heading1"/>
      </w:pPr>
      <w:bookmarkStart w:id="888" w:name="_Toc21098181"/>
      <w:bookmarkStart w:id="889" w:name="_Toc29765743"/>
      <w:r w:rsidRPr="00B93702">
        <w:t>D</w:t>
      </w:r>
      <w:r w:rsidR="003032BC" w:rsidRPr="00B93702">
        <w:t>.2</w:t>
      </w:r>
      <w:r w:rsidR="003032BC" w:rsidRPr="00B93702">
        <w:tab/>
      </w:r>
      <w:r w:rsidR="00F455C8" w:rsidRPr="00B93702">
        <w:t>Receiver</w:t>
      </w:r>
      <w:bookmarkEnd w:id="888"/>
      <w:bookmarkEnd w:id="889"/>
    </w:p>
    <w:p w14:paraId="1D8ED044" w14:textId="77777777" w:rsidR="002F496B" w:rsidRPr="00B93702" w:rsidRDefault="002F496B" w:rsidP="002F496B">
      <w:pPr>
        <w:pStyle w:val="Heading2"/>
      </w:pPr>
      <w:bookmarkStart w:id="890" w:name="_Toc21098182"/>
      <w:bookmarkStart w:id="891" w:name="_Toc29765744"/>
      <w:r w:rsidRPr="00B93702">
        <w:t>D.2.1</w:t>
      </w:r>
      <w:r w:rsidRPr="00B93702">
        <w:tab/>
        <w:t>Blocking characteristics</w:t>
      </w:r>
      <w:bookmarkEnd w:id="890"/>
      <w:bookmarkEnd w:id="891"/>
    </w:p>
    <w:bookmarkStart w:id="892" w:name="_MON_1343205445"/>
    <w:bookmarkEnd w:id="892"/>
    <w:p w14:paraId="0AD87F46" w14:textId="77777777" w:rsidR="002F496B" w:rsidRPr="00B93702" w:rsidRDefault="002F496B" w:rsidP="002F496B">
      <w:pPr>
        <w:pStyle w:val="TH"/>
      </w:pPr>
      <w:r w:rsidRPr="00B93702">
        <w:object w:dxaOrig="7204" w:dyaOrig="5393" w14:anchorId="5D73F9D1">
          <v:shape id="_x0000_i1060" type="#_x0000_t75" style="width:377pt;height:142pt" o:ole="">
            <v:imagedata r:id="rId78" o:title="" croptop="23394f" cropbottom="25334f" cropleft="15759f" cropright="15738f"/>
          </v:shape>
          <o:OLEObject Type="Embed" ProgID="PowerPoint.Show.8" ShapeID="_x0000_i1060" DrawAspect="Content" ObjectID="_1640378359" r:id="rId79"/>
        </w:object>
      </w:r>
    </w:p>
    <w:p w14:paraId="51E249B0" w14:textId="77777777" w:rsidR="002F496B" w:rsidRPr="00B93702" w:rsidRDefault="002F496B" w:rsidP="0048036E">
      <w:pPr>
        <w:pStyle w:val="TF"/>
        <w:rPr>
          <w:rFonts w:eastAsia="MS PGothic"/>
        </w:rPr>
      </w:pPr>
      <w:r w:rsidRPr="00B93702">
        <w:t>Figure D.2-1:</w:t>
      </w:r>
      <w:r w:rsidRPr="00B93702">
        <w:rPr>
          <w:rFonts w:eastAsia="MS PGothic"/>
        </w:rPr>
        <w:t xml:space="preserve"> Measuring system set-up for blocking characteristics</w:t>
      </w:r>
    </w:p>
    <w:p w14:paraId="7131CFA2" w14:textId="77777777" w:rsidR="002F496B" w:rsidRPr="00B93702" w:rsidRDefault="002F496B" w:rsidP="002F496B">
      <w:pPr>
        <w:pStyle w:val="Heading2"/>
      </w:pPr>
      <w:bookmarkStart w:id="893" w:name="_Toc21098183"/>
      <w:bookmarkStart w:id="894" w:name="_Toc29765745"/>
      <w:r w:rsidRPr="00B93702">
        <w:lastRenderedPageBreak/>
        <w:t>D.2.2</w:t>
      </w:r>
      <w:r w:rsidRPr="00B93702">
        <w:tab/>
        <w:t>Receiver spurious emissions</w:t>
      </w:r>
      <w:bookmarkEnd w:id="893"/>
      <w:bookmarkEnd w:id="894"/>
      <w:r w:rsidRPr="00B93702">
        <w:tab/>
      </w:r>
    </w:p>
    <w:p w14:paraId="1EF76CDE" w14:textId="77777777" w:rsidR="002F496B" w:rsidRPr="00B93702" w:rsidRDefault="002F496B" w:rsidP="002F496B">
      <w:pPr>
        <w:pStyle w:val="TH"/>
      </w:pPr>
      <w:r w:rsidRPr="00B93702">
        <w:t xml:space="preserve"> </w:t>
      </w:r>
      <w:r w:rsidRPr="00B93702">
        <w:object w:dxaOrig="7204" w:dyaOrig="5393" w14:anchorId="09F113CE">
          <v:shape id="_x0000_i1061" type="#_x0000_t75" style="width:384pt;height:97pt" o:ole="">
            <v:imagedata r:id="rId80" o:title="" croptop="26991f" cropbottom="26860f" cropleft="16412f" cropright="14145f"/>
          </v:shape>
          <o:OLEObject Type="Embed" ProgID="PowerPoint.Show.8" ShapeID="_x0000_i1061" DrawAspect="Content" ObjectID="_1640378360" r:id="rId81"/>
        </w:object>
      </w:r>
    </w:p>
    <w:p w14:paraId="6835603E" w14:textId="77777777" w:rsidR="002F496B" w:rsidRPr="00B93702" w:rsidRDefault="002F496B" w:rsidP="0048036E">
      <w:pPr>
        <w:pStyle w:val="TF"/>
        <w:rPr>
          <w:rFonts w:eastAsia="MS PGothic"/>
        </w:rPr>
      </w:pPr>
      <w:r w:rsidRPr="00B93702">
        <w:t>Figure D.2-2:</w:t>
      </w:r>
      <w:r w:rsidRPr="00B93702">
        <w:rPr>
          <w:rFonts w:eastAsia="MS PGothic"/>
        </w:rPr>
        <w:t xml:space="preserve"> Measuring system set-up for receiver spurious emissions</w:t>
      </w:r>
    </w:p>
    <w:p w14:paraId="62BA07BC" w14:textId="77777777" w:rsidR="002F496B" w:rsidRPr="00B93702" w:rsidRDefault="002F496B" w:rsidP="002F496B">
      <w:pPr>
        <w:pStyle w:val="Heading2"/>
      </w:pPr>
      <w:bookmarkStart w:id="895" w:name="_Toc21098184"/>
      <w:bookmarkStart w:id="896" w:name="_Toc29765746"/>
      <w:r w:rsidRPr="00B93702">
        <w:t>D.2.3</w:t>
      </w:r>
      <w:r w:rsidRPr="00B93702">
        <w:tab/>
        <w:t>Receiver intermodulation</w:t>
      </w:r>
      <w:bookmarkEnd w:id="895"/>
      <w:bookmarkEnd w:id="896"/>
    </w:p>
    <w:p w14:paraId="15C79B1B" w14:textId="77777777" w:rsidR="002F496B" w:rsidRPr="00B93702" w:rsidRDefault="002F496B" w:rsidP="002F496B">
      <w:pPr>
        <w:pStyle w:val="TH"/>
      </w:pPr>
      <w:r w:rsidRPr="00B93702">
        <w:object w:dxaOrig="7204" w:dyaOrig="5393" w14:anchorId="3B9DC8F7">
          <v:shape id="_x0000_i1062" type="#_x0000_t75" style="width:436pt;height:197.5pt" o:ole="">
            <v:imagedata r:id="rId82" o:title="" croptop="16816f" cropbottom="24691f" cropleft="14937f" cropright="11094f"/>
          </v:shape>
          <o:OLEObject Type="Embed" ProgID="PowerPoint.Show.8" ShapeID="_x0000_i1062" DrawAspect="Content" ObjectID="_1640378361" r:id="rId83"/>
        </w:object>
      </w:r>
    </w:p>
    <w:p w14:paraId="64BDB90C" w14:textId="77777777" w:rsidR="00CD24E0" w:rsidRPr="00B93702" w:rsidRDefault="002F496B" w:rsidP="0048036E">
      <w:pPr>
        <w:pStyle w:val="TF"/>
      </w:pPr>
      <w:r w:rsidRPr="00B93702">
        <w:t>Figure D.2-3:</w:t>
      </w:r>
      <w:r w:rsidRPr="00B93702">
        <w:rPr>
          <w:rFonts w:eastAsia="MS PGothic"/>
        </w:rPr>
        <w:t xml:space="preserve"> Measuring system set-up for receiver intermodulation</w:t>
      </w:r>
    </w:p>
    <w:p w14:paraId="5D70F68C" w14:textId="77777777" w:rsidR="00541781" w:rsidRPr="00B93702" w:rsidRDefault="00F455C8" w:rsidP="007E1F74">
      <w:pPr>
        <w:pStyle w:val="Heading8"/>
        <w:rPr>
          <w:lang w:eastAsia="zh-CN"/>
        </w:rPr>
      </w:pPr>
      <w:r w:rsidRPr="00B93702">
        <w:br w:type="page"/>
      </w:r>
      <w:bookmarkStart w:id="897" w:name="_Toc21098185"/>
      <w:bookmarkStart w:id="898" w:name="_Toc29765747"/>
      <w:r w:rsidR="00541781" w:rsidRPr="00B93702">
        <w:lastRenderedPageBreak/>
        <w:t>Annex E (normative):</w:t>
      </w:r>
      <w:r w:rsidR="00541781" w:rsidRPr="00B93702">
        <w:br/>
        <w:t>E-UTRA Test model for BC3 CS3 BS</w:t>
      </w:r>
      <w:bookmarkEnd w:id="897"/>
      <w:bookmarkEnd w:id="898"/>
    </w:p>
    <w:p w14:paraId="51AF35FF" w14:textId="77777777" w:rsidR="00541781" w:rsidRPr="00B93702" w:rsidRDefault="00541781" w:rsidP="00F311C8">
      <w:pPr>
        <w:pStyle w:val="Heading1"/>
        <w:rPr>
          <w:rFonts w:eastAsia="MS Mincho"/>
        </w:rPr>
      </w:pPr>
      <w:bookmarkStart w:id="899" w:name="_Toc21098186"/>
      <w:bookmarkStart w:id="900" w:name="_Toc29765748"/>
      <w:r w:rsidRPr="00B93702">
        <w:rPr>
          <w:rFonts w:eastAsia="MS Mincho"/>
        </w:rPr>
        <w:t>E.0</w:t>
      </w:r>
      <w:r w:rsidRPr="00B93702">
        <w:rPr>
          <w:rFonts w:eastAsia="MS Mincho"/>
        </w:rPr>
        <w:tab/>
        <w:t>BC3 CS3 Test model description</w:t>
      </w:r>
      <w:bookmarkEnd w:id="899"/>
      <w:bookmarkEnd w:id="900"/>
    </w:p>
    <w:p w14:paraId="49B74902" w14:textId="77777777" w:rsidR="00541781" w:rsidRPr="00B93702" w:rsidRDefault="00541781" w:rsidP="00541781">
      <w:pPr>
        <w:rPr>
          <w:rFonts w:cs="v4.2.0"/>
        </w:rPr>
      </w:pPr>
      <w:r w:rsidRPr="00B93702">
        <w:rPr>
          <w:rFonts w:cs="v4.2.0"/>
        </w:rPr>
        <w:t xml:space="preserve">The set-up of physical channels for E-UTRA TDD in </w:t>
      </w:r>
      <w:r w:rsidRPr="00B93702">
        <w:rPr>
          <w:rFonts w:cs="v4.2.0"/>
          <w:lang w:eastAsia="zh-CN"/>
        </w:rPr>
        <w:t xml:space="preserve">part of </w:t>
      </w:r>
      <w:r w:rsidRPr="00B93702">
        <w:rPr>
          <w:rFonts w:cs="v4.2.0"/>
        </w:rPr>
        <w:t xml:space="preserve">BC3 </w:t>
      </w:r>
      <w:r w:rsidRPr="00B93702">
        <w:rPr>
          <w:rFonts w:cs="v4.2.0"/>
          <w:lang w:eastAsia="zh-CN"/>
        </w:rPr>
        <w:t>CS3</w:t>
      </w:r>
      <w:r w:rsidR="00D372ED" w:rsidRPr="00B93702">
        <w:rPr>
          <w:rFonts w:cs="v4.2.0"/>
          <w:lang w:eastAsia="zh-CN"/>
        </w:rPr>
        <w:t>, BC3 CS16 and BC3 CS17</w:t>
      </w:r>
      <w:r w:rsidRPr="00B93702">
        <w:rPr>
          <w:rFonts w:cs="v4.2.0"/>
        </w:rPr>
        <w:t xml:space="preserve"> </w:t>
      </w:r>
      <w:r w:rsidR="00D7369E" w:rsidRPr="00B93702">
        <w:rPr>
          <w:rFonts w:cs="v4.2.0"/>
        </w:rPr>
        <w:t xml:space="preserve">(and CS2 when NB-IoT in-band and/or guard band is supported) </w:t>
      </w:r>
      <w:r w:rsidRPr="00B93702">
        <w:rPr>
          <w:rFonts w:cs="v4.2.0"/>
        </w:rPr>
        <w:t xml:space="preserve">BS transmitter tests shall be according to the applicable test models shown below. A </w:t>
      </w:r>
      <w:r w:rsidRPr="00B93702">
        <w:rPr>
          <w:rFonts w:cs="v4.2.0"/>
          <w:lang w:eastAsia="zh-CN"/>
        </w:rPr>
        <w:t xml:space="preserve">detailed </w:t>
      </w:r>
      <w:r w:rsidRPr="00B93702">
        <w:rPr>
          <w:rFonts w:cs="v4.2.0"/>
        </w:rPr>
        <w:t xml:space="preserve">reference to the applicable test model is made </w:t>
      </w:r>
      <w:r w:rsidRPr="00B93702">
        <w:rPr>
          <w:rFonts w:cs="v4.2.0"/>
          <w:lang w:eastAsia="zh-CN"/>
        </w:rPr>
        <w:t>in subclause 4.9.2</w:t>
      </w:r>
      <w:r w:rsidRPr="00B93702">
        <w:rPr>
          <w:rFonts w:cs="v4.2.0"/>
        </w:rPr>
        <w:t>.</w:t>
      </w:r>
    </w:p>
    <w:p w14:paraId="1778B59C" w14:textId="77777777" w:rsidR="00541781" w:rsidRPr="00B93702" w:rsidRDefault="00541781" w:rsidP="00541781">
      <w:pPr>
        <w:rPr>
          <w:lang w:eastAsia="zh-CN"/>
        </w:rPr>
      </w:pPr>
      <w:r w:rsidRPr="00B93702">
        <w:t xml:space="preserve">The parameters </w:t>
      </w:r>
      <w:r w:rsidRPr="00B93702">
        <w:rPr>
          <w:lang w:eastAsia="zh-CN"/>
        </w:rPr>
        <w:t xml:space="preserve">in 36.141 subclause 6.1.1 shall be reused by the test models in E.1 to E.6 </w:t>
      </w:r>
      <w:r w:rsidR="00D7369E" w:rsidRPr="00B93702">
        <w:rPr>
          <w:lang w:eastAsia="zh-CN"/>
        </w:rPr>
        <w:t xml:space="preserve">(E.2 shall not be used for BC3 CS2 BS testing </w:t>
      </w:r>
      <w:r w:rsidR="00D7369E" w:rsidRPr="00B93702">
        <w:rPr>
          <w:rFonts w:cs="v4.2.0"/>
        </w:rPr>
        <w:t>when NB-IoT in-band and/or guard band is supported</w:t>
      </w:r>
      <w:r w:rsidR="00D7369E" w:rsidRPr="00B93702">
        <w:rPr>
          <w:lang w:eastAsia="zh-CN"/>
        </w:rPr>
        <w:t xml:space="preserve">) </w:t>
      </w:r>
      <w:r w:rsidRPr="00B93702">
        <w:rPr>
          <w:lang w:eastAsia="zh-CN"/>
        </w:rPr>
        <w:t>with the following exceptions,</w:t>
      </w:r>
    </w:p>
    <w:p w14:paraId="0CDBDA05" w14:textId="77777777"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Duration is 30 subframes (30ms), e.g. number of frames for the test model is 3.</w:t>
      </w:r>
    </w:p>
    <w:p w14:paraId="6947BC11" w14:textId="77777777"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Uplink/downlink configuration 1 and special subframe configuration 7 shall be used as shown in tab</w:t>
      </w:r>
      <w:r w:rsidR="00D7369E" w:rsidRPr="00B93702">
        <w:rPr>
          <w:lang w:eastAsia="zh-CN"/>
        </w:rPr>
        <w:t>l</w:t>
      </w:r>
      <w:r w:rsidR="00541781" w:rsidRPr="00B93702">
        <w:rPr>
          <w:lang w:eastAsia="zh-CN"/>
        </w:rPr>
        <w:t>e E-1.</w:t>
      </w:r>
    </w:p>
    <w:p w14:paraId="0006D89B" w14:textId="77777777" w:rsidR="00541781" w:rsidRPr="00B93702" w:rsidRDefault="00541781" w:rsidP="0048036E">
      <w:pPr>
        <w:pStyle w:val="TH"/>
      </w:pPr>
      <w:r w:rsidRPr="00B93702">
        <w:t xml:space="preserve">Table </w:t>
      </w:r>
      <w:r w:rsidRPr="00B93702">
        <w:rPr>
          <w:lang w:eastAsia="zh-CN"/>
        </w:rPr>
        <w:t>E</w:t>
      </w:r>
      <w:r w:rsidRPr="00B93702">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B93702" w:rsidRPr="00B93702" w14:paraId="484E004A" w14:textId="77777777" w:rsidTr="003E13E0">
        <w:trPr>
          <w:cantSplit/>
          <w:jc w:val="center"/>
        </w:trPr>
        <w:tc>
          <w:tcPr>
            <w:tcW w:w="1464" w:type="dxa"/>
            <w:vMerge w:val="restart"/>
            <w:shd w:val="clear" w:color="auto" w:fill="auto"/>
            <w:vAlign w:val="center"/>
          </w:tcPr>
          <w:p w14:paraId="21B07286" w14:textId="77777777" w:rsidR="00541781" w:rsidRPr="00B93702" w:rsidRDefault="00541781" w:rsidP="00A123C3">
            <w:pPr>
              <w:pStyle w:val="TAH"/>
              <w:rPr>
                <w:lang w:eastAsia="en-US"/>
              </w:rPr>
            </w:pPr>
            <w:r w:rsidRPr="00B93702">
              <w:rPr>
                <w:lang w:eastAsia="en-US"/>
              </w:rPr>
              <w:t xml:space="preserve">Downlink-to-Uplink </w:t>
            </w:r>
          </w:p>
          <w:p w14:paraId="09264BB6" w14:textId="77777777" w:rsidR="00541781" w:rsidRPr="00B93702" w:rsidRDefault="00541781" w:rsidP="00A123C3">
            <w:pPr>
              <w:pStyle w:val="TAH"/>
              <w:rPr>
                <w:lang w:eastAsia="en-US"/>
              </w:rPr>
            </w:pPr>
            <w:r w:rsidRPr="00B93702">
              <w:rPr>
                <w:lang w:eastAsia="en-US"/>
              </w:rPr>
              <w:t>Switch-point periodicity</w:t>
            </w:r>
          </w:p>
        </w:tc>
        <w:tc>
          <w:tcPr>
            <w:tcW w:w="2693" w:type="dxa"/>
            <w:gridSpan w:val="2"/>
            <w:vAlign w:val="center"/>
          </w:tcPr>
          <w:p w14:paraId="1D333BBE" w14:textId="77777777" w:rsidR="00541781" w:rsidRPr="00B93702" w:rsidRDefault="00541781" w:rsidP="00A123C3">
            <w:pPr>
              <w:pStyle w:val="TAH"/>
              <w:rPr>
                <w:lang w:eastAsia="en-US"/>
              </w:rPr>
            </w:pPr>
            <w:r w:rsidRPr="00B93702">
              <w:rPr>
                <w:lang w:eastAsia="en-US"/>
              </w:rPr>
              <w:t>Number of UL/DL sub-frames per half frame (10 ms)</w:t>
            </w:r>
          </w:p>
        </w:tc>
        <w:tc>
          <w:tcPr>
            <w:tcW w:w="1418" w:type="dxa"/>
            <w:vMerge w:val="restart"/>
            <w:shd w:val="clear" w:color="auto" w:fill="auto"/>
            <w:vAlign w:val="center"/>
          </w:tcPr>
          <w:p w14:paraId="5187AB75" w14:textId="77777777" w:rsidR="00541781" w:rsidRPr="00B93702" w:rsidRDefault="00541781" w:rsidP="00A123C3">
            <w:pPr>
              <w:pStyle w:val="TAH"/>
            </w:pPr>
            <w:r w:rsidRPr="00B93702">
              <w:t>DwPTS</w:t>
            </w:r>
          </w:p>
        </w:tc>
        <w:tc>
          <w:tcPr>
            <w:tcW w:w="1165" w:type="dxa"/>
            <w:vMerge w:val="restart"/>
            <w:shd w:val="clear" w:color="auto" w:fill="auto"/>
            <w:vAlign w:val="center"/>
          </w:tcPr>
          <w:p w14:paraId="5CC993A0" w14:textId="77777777" w:rsidR="00541781" w:rsidRPr="00B93702" w:rsidRDefault="00541781" w:rsidP="00A123C3">
            <w:pPr>
              <w:pStyle w:val="TAH"/>
            </w:pPr>
            <w:r w:rsidRPr="00B93702">
              <w:t>GP</w:t>
            </w:r>
          </w:p>
        </w:tc>
        <w:tc>
          <w:tcPr>
            <w:tcW w:w="1292" w:type="dxa"/>
            <w:vMerge w:val="restart"/>
            <w:shd w:val="clear" w:color="auto" w:fill="auto"/>
            <w:vAlign w:val="center"/>
          </w:tcPr>
          <w:p w14:paraId="3C313F16" w14:textId="77777777" w:rsidR="00541781" w:rsidRPr="00B93702" w:rsidRDefault="00541781" w:rsidP="00A123C3">
            <w:pPr>
              <w:pStyle w:val="TAH"/>
            </w:pPr>
            <w:r w:rsidRPr="00B93702">
              <w:t>UpPTS</w:t>
            </w:r>
          </w:p>
        </w:tc>
      </w:tr>
      <w:tr w:rsidR="00B93702" w:rsidRPr="00B93702" w14:paraId="01A8F051" w14:textId="77777777" w:rsidTr="003E13E0">
        <w:trPr>
          <w:cantSplit/>
          <w:jc w:val="center"/>
        </w:trPr>
        <w:tc>
          <w:tcPr>
            <w:tcW w:w="1464" w:type="dxa"/>
            <w:vMerge/>
            <w:shd w:val="clear" w:color="auto" w:fill="auto"/>
            <w:vAlign w:val="center"/>
          </w:tcPr>
          <w:p w14:paraId="736DF3CB" w14:textId="77777777" w:rsidR="00541781" w:rsidRPr="00B93702" w:rsidRDefault="00541781" w:rsidP="00A123C3">
            <w:pPr>
              <w:pStyle w:val="TAH"/>
              <w:rPr>
                <w:rFonts w:cs="Arial"/>
                <w:lang w:eastAsia="en-US"/>
              </w:rPr>
            </w:pPr>
          </w:p>
        </w:tc>
        <w:tc>
          <w:tcPr>
            <w:tcW w:w="1346" w:type="dxa"/>
            <w:vAlign w:val="center"/>
          </w:tcPr>
          <w:p w14:paraId="5C2E9593" w14:textId="77777777" w:rsidR="00541781" w:rsidRPr="00B93702" w:rsidRDefault="00541781" w:rsidP="00A123C3">
            <w:pPr>
              <w:pStyle w:val="TAH"/>
              <w:rPr>
                <w:lang w:eastAsia="en-US"/>
              </w:rPr>
            </w:pPr>
            <w:r w:rsidRPr="00B93702">
              <w:rPr>
                <w:lang w:eastAsia="en-US"/>
              </w:rPr>
              <w:t>DL</w:t>
            </w:r>
          </w:p>
        </w:tc>
        <w:tc>
          <w:tcPr>
            <w:tcW w:w="1347" w:type="dxa"/>
            <w:vAlign w:val="center"/>
          </w:tcPr>
          <w:p w14:paraId="022D18B9" w14:textId="77777777" w:rsidR="00541781" w:rsidRPr="00B93702" w:rsidRDefault="00541781" w:rsidP="00A123C3">
            <w:pPr>
              <w:pStyle w:val="TAH"/>
              <w:rPr>
                <w:lang w:eastAsia="en-US"/>
              </w:rPr>
            </w:pPr>
            <w:r w:rsidRPr="00B93702">
              <w:rPr>
                <w:lang w:eastAsia="en-US"/>
              </w:rPr>
              <w:t>UL</w:t>
            </w:r>
          </w:p>
        </w:tc>
        <w:tc>
          <w:tcPr>
            <w:tcW w:w="1418" w:type="dxa"/>
            <w:vMerge/>
            <w:shd w:val="clear" w:color="auto" w:fill="auto"/>
            <w:vAlign w:val="center"/>
          </w:tcPr>
          <w:p w14:paraId="171A2F66" w14:textId="77777777" w:rsidR="00541781" w:rsidRPr="00B93702" w:rsidRDefault="00541781" w:rsidP="00A123C3">
            <w:pPr>
              <w:pStyle w:val="TAH"/>
              <w:rPr>
                <w:lang w:eastAsia="en-US"/>
              </w:rPr>
            </w:pPr>
          </w:p>
        </w:tc>
        <w:tc>
          <w:tcPr>
            <w:tcW w:w="1165" w:type="dxa"/>
            <w:vMerge/>
            <w:shd w:val="clear" w:color="auto" w:fill="auto"/>
            <w:vAlign w:val="center"/>
          </w:tcPr>
          <w:p w14:paraId="62992CC1" w14:textId="77777777" w:rsidR="00541781" w:rsidRPr="00B93702" w:rsidRDefault="00541781" w:rsidP="00A123C3">
            <w:pPr>
              <w:pStyle w:val="TAH"/>
              <w:rPr>
                <w:lang w:eastAsia="en-US"/>
              </w:rPr>
            </w:pPr>
          </w:p>
        </w:tc>
        <w:tc>
          <w:tcPr>
            <w:tcW w:w="1292" w:type="dxa"/>
            <w:vMerge/>
            <w:shd w:val="clear" w:color="auto" w:fill="auto"/>
            <w:vAlign w:val="center"/>
          </w:tcPr>
          <w:p w14:paraId="2956CAA5" w14:textId="77777777" w:rsidR="00541781" w:rsidRPr="00B93702" w:rsidRDefault="00541781" w:rsidP="00A123C3">
            <w:pPr>
              <w:pStyle w:val="TAH"/>
              <w:rPr>
                <w:lang w:eastAsia="en-US"/>
              </w:rPr>
            </w:pPr>
          </w:p>
        </w:tc>
      </w:tr>
      <w:tr w:rsidR="00541781" w:rsidRPr="00B93702" w14:paraId="7CE8B902" w14:textId="77777777" w:rsidTr="003E13E0">
        <w:trPr>
          <w:cantSplit/>
          <w:jc w:val="center"/>
        </w:trPr>
        <w:tc>
          <w:tcPr>
            <w:tcW w:w="1464" w:type="dxa"/>
            <w:shd w:val="clear" w:color="auto" w:fill="auto"/>
            <w:vAlign w:val="center"/>
          </w:tcPr>
          <w:p w14:paraId="4917F4C5" w14:textId="77777777" w:rsidR="00541781" w:rsidRPr="00B93702" w:rsidRDefault="003E13E0" w:rsidP="00A123C3">
            <w:pPr>
              <w:pStyle w:val="TAC"/>
            </w:pPr>
            <w:r w:rsidRPr="00B93702">
              <w:t>a)</w:t>
            </w:r>
            <w:r w:rsidRPr="00B93702">
              <w:rPr>
                <w:rFonts w:eastAsia="MS Mincho"/>
              </w:rPr>
              <w:tab/>
            </w:r>
            <w:r w:rsidR="00541781" w:rsidRPr="00B93702">
              <w:t>5ms</w:t>
            </w:r>
          </w:p>
        </w:tc>
        <w:tc>
          <w:tcPr>
            <w:tcW w:w="1346" w:type="dxa"/>
            <w:vAlign w:val="center"/>
          </w:tcPr>
          <w:p w14:paraId="3715FCE4" w14:textId="77777777" w:rsidR="00541781" w:rsidRPr="00B93702" w:rsidRDefault="003E13E0" w:rsidP="00A123C3">
            <w:pPr>
              <w:pStyle w:val="TAC"/>
            </w:pPr>
            <w:r w:rsidRPr="00B93702">
              <w:t>a)</w:t>
            </w:r>
            <w:r w:rsidRPr="00B93702">
              <w:rPr>
                <w:rFonts w:eastAsia="MS Mincho"/>
              </w:rPr>
              <w:tab/>
            </w:r>
            <w:r w:rsidR="00541781" w:rsidRPr="00B93702">
              <w:t>2</w:t>
            </w:r>
          </w:p>
        </w:tc>
        <w:tc>
          <w:tcPr>
            <w:tcW w:w="1347" w:type="dxa"/>
            <w:vAlign w:val="center"/>
          </w:tcPr>
          <w:p w14:paraId="6193752B" w14:textId="77777777" w:rsidR="00541781" w:rsidRPr="00B93702" w:rsidRDefault="003E13E0" w:rsidP="00A123C3">
            <w:pPr>
              <w:pStyle w:val="TAC"/>
            </w:pPr>
            <w:r w:rsidRPr="00B93702">
              <w:rPr>
                <w:rFonts w:eastAsia="MS Mincho"/>
              </w:rPr>
              <w:t>a)</w:t>
            </w:r>
            <w:r w:rsidRPr="00B93702">
              <w:rPr>
                <w:rFonts w:eastAsia="MS Mincho"/>
              </w:rPr>
              <w:tab/>
            </w:r>
            <w:r w:rsidR="00541781" w:rsidRPr="00B93702">
              <w:t>2</w:t>
            </w:r>
          </w:p>
        </w:tc>
        <w:tc>
          <w:tcPr>
            <w:tcW w:w="1418" w:type="dxa"/>
            <w:shd w:val="clear" w:color="auto" w:fill="auto"/>
            <w:vAlign w:val="center"/>
          </w:tcPr>
          <w:p w14:paraId="7102D141" w14:textId="77777777" w:rsidR="00541781" w:rsidRPr="00B93702" w:rsidRDefault="003E13E0" w:rsidP="00A123C3">
            <w:pPr>
              <w:pStyle w:val="TAC"/>
            </w:pPr>
            <w:r w:rsidRPr="00B93702">
              <w:t>a)</w:t>
            </w:r>
            <w:r w:rsidRPr="00B93702">
              <w:rPr>
                <w:rFonts w:eastAsia="MS Mincho"/>
              </w:rPr>
              <w:tab/>
            </w:r>
            <w:r w:rsidR="00541781" w:rsidRPr="00B93702">
              <w:rPr>
                <w:position w:val="-10"/>
              </w:rPr>
              <w:object w:dxaOrig="820" w:dyaOrig="300" w14:anchorId="197740AB">
                <v:shape id="_x0000_i1063" type="#_x0000_t75" style="width:41pt;height:16.5pt" o:ole="">
                  <v:imagedata r:id="rId84" o:title=""/>
                </v:shape>
                <o:OLEObject Type="Embed" ProgID="Equation.3" ShapeID="_x0000_i1063" DrawAspect="Content" ObjectID="_1640378362" r:id="rId85"/>
              </w:object>
            </w:r>
          </w:p>
        </w:tc>
        <w:tc>
          <w:tcPr>
            <w:tcW w:w="1165" w:type="dxa"/>
            <w:shd w:val="clear" w:color="auto" w:fill="auto"/>
            <w:vAlign w:val="center"/>
          </w:tcPr>
          <w:p w14:paraId="71FB1DF9" w14:textId="77777777" w:rsidR="00541781" w:rsidRPr="00B93702" w:rsidRDefault="00541781" w:rsidP="00A123C3">
            <w:pPr>
              <w:pStyle w:val="TAC"/>
              <w:rPr>
                <w:rFonts w:cs="Arial"/>
                <w:lang w:eastAsia="en-US"/>
              </w:rPr>
            </w:pPr>
            <w:r w:rsidRPr="00B93702">
              <w:rPr>
                <w:rFonts w:cs="Arial"/>
                <w:position w:val="-10"/>
                <w:lang w:eastAsia="en-US"/>
              </w:rPr>
              <w:object w:dxaOrig="720" w:dyaOrig="300" w14:anchorId="7CFF1C46">
                <v:shape id="_x0000_i1064" type="#_x0000_t75" style="width:37pt;height:16.5pt" o:ole="">
                  <v:imagedata r:id="rId86" o:title=""/>
                </v:shape>
                <o:OLEObject Type="Embed" ProgID="Equation.3" ShapeID="_x0000_i1064" DrawAspect="Content" ObjectID="_1640378363" r:id="rId87"/>
              </w:object>
            </w:r>
          </w:p>
        </w:tc>
        <w:tc>
          <w:tcPr>
            <w:tcW w:w="1292" w:type="dxa"/>
            <w:shd w:val="clear" w:color="auto" w:fill="auto"/>
            <w:vAlign w:val="center"/>
          </w:tcPr>
          <w:p w14:paraId="4BBF256E" w14:textId="77777777" w:rsidR="00541781" w:rsidRPr="00B93702" w:rsidRDefault="00541781" w:rsidP="00A123C3">
            <w:pPr>
              <w:pStyle w:val="TAC"/>
              <w:rPr>
                <w:rFonts w:cs="Arial"/>
                <w:lang w:eastAsia="en-US"/>
              </w:rPr>
            </w:pPr>
            <w:r w:rsidRPr="00B93702">
              <w:rPr>
                <w:rFonts w:cs="Arial"/>
                <w:position w:val="-10"/>
                <w:lang w:eastAsia="en-US"/>
              </w:rPr>
              <w:object w:dxaOrig="720" w:dyaOrig="300" w14:anchorId="60A2CD48">
                <v:shape id="_x0000_i1065" type="#_x0000_t75" style="width:37pt;height:16.5pt" o:ole="">
                  <v:imagedata r:id="rId86" o:title=""/>
                </v:shape>
                <o:OLEObject Type="Embed" ProgID="Equation.3" ShapeID="_x0000_i1065" DrawAspect="Content" ObjectID="_1640378364" r:id="rId88"/>
              </w:object>
            </w:r>
          </w:p>
        </w:tc>
      </w:tr>
    </w:tbl>
    <w:p w14:paraId="070E8095" w14:textId="77777777" w:rsidR="00541781" w:rsidRPr="00B93702" w:rsidRDefault="00541781" w:rsidP="00541781">
      <w:pPr>
        <w:rPr>
          <w:rFonts w:cs="v4.2.0"/>
          <w:lang w:eastAsia="zh-CN"/>
        </w:rPr>
      </w:pPr>
    </w:p>
    <w:p w14:paraId="52679B89" w14:textId="77777777" w:rsidR="00541781" w:rsidRPr="00B93702" w:rsidRDefault="00541781" w:rsidP="00541781">
      <w:pPr>
        <w:rPr>
          <w:rFonts w:cs="v4.2.0"/>
          <w:lang w:eastAsia="zh-CN"/>
        </w:rPr>
      </w:pPr>
      <w:r w:rsidRPr="00B93702">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6BC6B494" w14:textId="77777777" w:rsidR="00541781" w:rsidRPr="00B93702" w:rsidRDefault="00541781" w:rsidP="0048036E">
      <w:pPr>
        <w:pStyle w:val="TH"/>
      </w:pPr>
      <w:r w:rsidRPr="00B93702">
        <w:rPr>
          <w:lang w:eastAsia="zh-CN"/>
        </w:rPr>
        <w:t xml:space="preserve">Table E-2: </w:t>
      </w:r>
      <w:r w:rsidRPr="00B93702">
        <w:t>Numbers (</w:t>
      </w:r>
      <w:r w:rsidRPr="00B93702">
        <w:rPr>
          <w:position w:val="-10"/>
        </w:rPr>
        <w:object w:dxaOrig="440" w:dyaOrig="300" w14:anchorId="34802FAC">
          <v:shape id="_x0000_i1066" type="#_x0000_t75" style="width:22pt;height:16.5pt" o:ole="">
            <v:imagedata r:id="rId89" o:title=""/>
          </v:shape>
          <o:OLEObject Type="Embed" ProgID="Equation.3" ShapeID="_x0000_i1066" DrawAspect="Content" ObjectID="_1640378365" r:id="rId90"/>
        </w:object>
      </w:r>
      <w:r w:rsidRPr="00B93702">
        <w:t>) of the boosted PRBs</w:t>
      </w:r>
      <w:r w:rsidRPr="00B93702">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14:paraId="4A725CC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1E61DE09" w14:textId="77777777"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8FC9FA"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464432F8"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416421F2"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9771030"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27B4E206"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14FB8D3"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14:paraId="10773AB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205E2E3D" w14:textId="77777777"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8209BDF"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6089F50"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3D4B015"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5173DE62"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5273DC0"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2D78DB06"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14:paraId="49144789" w14:textId="77777777"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14:paraId="5F974D26"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2A09306E" w14:textId="77777777"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D93C7C0"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6962D7C8"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FFCF4FE"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64F65DF"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5F0425A7"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3D256B6F"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14:paraId="43858503"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A77A41D" w14:textId="77777777"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ADFC94B"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3A3D81"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3565010"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414A3341"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569D1C5A"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64559D6F"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14:paraId="744CAE2F" w14:textId="77777777"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14:paraId="130F5143"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3CC34912" w14:textId="77777777"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2AD70517"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5EB1D1F"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7C8F8F6"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403F93D"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577D8D5F"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6A56B3A" w14:textId="77777777"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14:paraId="25B6A47A"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DAD2BDD" w14:textId="77777777"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0778A3CA"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3A304271"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6871BC85" w14:textId="77777777"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6E5A217D" w14:textId="77777777"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12C3BD30" w14:textId="77777777"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7A3D88D1" w14:textId="77777777"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8</w:t>
            </w:r>
          </w:p>
        </w:tc>
      </w:tr>
    </w:tbl>
    <w:p w14:paraId="6AD09B2F" w14:textId="77777777" w:rsidR="00541781" w:rsidRPr="00B93702" w:rsidRDefault="00541781" w:rsidP="00541781"/>
    <w:p w14:paraId="5FDE431F" w14:textId="77777777" w:rsidR="00541781" w:rsidRPr="00B93702" w:rsidRDefault="00D86EE6" w:rsidP="00D86EE6">
      <w:pPr>
        <w:pStyle w:val="EditorsNote"/>
        <w:rPr>
          <w:noProof/>
          <w:color w:val="auto"/>
          <w:lang w:eastAsia="zh-CN"/>
        </w:rPr>
      </w:pPr>
      <w:r w:rsidRPr="00B93702">
        <w:rPr>
          <w:noProof/>
          <w:color w:val="auto"/>
          <w:lang w:eastAsia="zh-CN"/>
        </w:rPr>
        <w:t>NOTE 1</w:t>
      </w:r>
      <w:r w:rsidR="00541781" w:rsidRPr="00B93702">
        <w:rPr>
          <w:noProof/>
          <w:color w:val="auto"/>
          <w:lang w:eastAsia="zh-CN"/>
        </w:rPr>
        <w:t>:</w:t>
      </w:r>
      <w:r w:rsidRPr="00B93702">
        <w:rPr>
          <w:noProof/>
          <w:color w:val="auto"/>
          <w:lang w:eastAsia="zh-CN"/>
        </w:rPr>
        <w:tab/>
      </w:r>
      <w:r w:rsidR="00541781" w:rsidRPr="00B93702">
        <w:rPr>
          <w:noProof/>
          <w:color w:val="auto"/>
          <w:lang w:eastAsia="zh-CN"/>
        </w:rPr>
        <w:t xml:space="preserve">The data in this subframe shall re-use the same data as specified in the corresponding subframe of the corresponding test models in 36.141 subclause 6.1.1. </w:t>
      </w:r>
    </w:p>
    <w:p w14:paraId="6CC1EF93" w14:textId="77777777" w:rsidR="00541781" w:rsidRPr="00B93702" w:rsidRDefault="00D86EE6" w:rsidP="00D86EE6">
      <w:pPr>
        <w:pStyle w:val="EditorsNote"/>
        <w:rPr>
          <w:noProof/>
          <w:color w:val="auto"/>
          <w:lang w:eastAsia="zh-CN"/>
        </w:rPr>
      </w:pPr>
      <w:r w:rsidRPr="00B93702">
        <w:rPr>
          <w:noProof/>
          <w:color w:val="auto"/>
          <w:lang w:eastAsia="zh-CN"/>
        </w:rPr>
        <w:t>NOTE 2</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1 in the corresponding test model in 36.141 subclause 6.1.1.</w:t>
      </w:r>
    </w:p>
    <w:p w14:paraId="6710C925" w14:textId="77777777" w:rsidR="00F45EC9" w:rsidRPr="00B93702" w:rsidRDefault="00F45EC9" w:rsidP="00D86EE6">
      <w:pPr>
        <w:pStyle w:val="EditorsNote"/>
        <w:rPr>
          <w:noProof/>
          <w:color w:val="auto"/>
          <w:lang w:eastAsia="zh-CN"/>
        </w:rPr>
      </w:pPr>
      <w:r w:rsidRPr="00B93702">
        <w:rPr>
          <w:noProof/>
          <w:color w:val="auto"/>
          <w:lang w:eastAsia="zh-CN"/>
        </w:rPr>
        <w:t>NOTE 3:</w:t>
      </w:r>
      <w:r w:rsidRPr="00B93702">
        <w:rPr>
          <w:noProof/>
          <w:color w:val="auto"/>
          <w:lang w:eastAsia="zh-CN"/>
        </w:rPr>
        <w:tab/>
        <w:t>The data in this subframe shall re-use the same data as specified in subframe 1 of Frame 1 in the corresponding test model in 36.141 subclause 6.1.1.</w:t>
      </w:r>
    </w:p>
    <w:p w14:paraId="0A017C44" w14:textId="77777777"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4</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8 of Frame 1 in the corresponding test model in 36.141 subclause 6.1.1.</w:t>
      </w:r>
    </w:p>
    <w:p w14:paraId="7608FEC9" w14:textId="77777777"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5</w:t>
      </w:r>
      <w:r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2 in the corresponding test model in 36.141 subclause 6.1.1.</w:t>
      </w:r>
    </w:p>
    <w:p w14:paraId="52236D2A" w14:textId="77777777" w:rsidR="00541781" w:rsidRPr="00B93702" w:rsidRDefault="00D86EE6" w:rsidP="00D86EE6">
      <w:pPr>
        <w:pStyle w:val="EditorsNote"/>
        <w:rPr>
          <w:noProof/>
          <w:color w:val="auto"/>
          <w:lang w:eastAsia="zh-CN"/>
        </w:rPr>
      </w:pPr>
      <w:r w:rsidRPr="00B93702">
        <w:rPr>
          <w:noProof/>
          <w:color w:val="auto"/>
          <w:lang w:eastAsia="zh-CN"/>
        </w:rPr>
        <w:t>NOTE 6</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 in subframe 8 of Frame 2 in the corresponding test model in 36.141 subclause 6.1.1.</w:t>
      </w:r>
    </w:p>
    <w:p w14:paraId="341FBFBF" w14:textId="77777777" w:rsidR="00F45EC9" w:rsidRPr="00B93702" w:rsidRDefault="00F45EC9" w:rsidP="00F45EC9">
      <w:pPr>
        <w:pStyle w:val="EditorsNote"/>
        <w:rPr>
          <w:noProof/>
          <w:color w:val="auto"/>
          <w:lang w:eastAsia="zh-CN"/>
        </w:rPr>
      </w:pPr>
      <w:r w:rsidRPr="00B93702">
        <w:rPr>
          <w:noProof/>
          <w:color w:val="auto"/>
          <w:lang w:eastAsia="zh-CN"/>
        </w:rPr>
        <w:lastRenderedPageBreak/>
        <w:t>NOTE 7:</w:t>
      </w:r>
      <w:r w:rsidRPr="00B93702">
        <w:rPr>
          <w:noProof/>
          <w:color w:val="auto"/>
          <w:lang w:eastAsia="zh-CN"/>
        </w:rPr>
        <w:tab/>
        <w:t>The data in this subframe shall re-use the same data as specified in subframe 6 of Frame 1 in the corresponding test model in 36.141 subclause 6.1.1.</w:t>
      </w:r>
    </w:p>
    <w:p w14:paraId="410BD3E9" w14:textId="77777777" w:rsidR="00F45EC9" w:rsidRPr="00B93702" w:rsidRDefault="00F45EC9" w:rsidP="00D86EE6">
      <w:pPr>
        <w:pStyle w:val="EditorsNote"/>
        <w:rPr>
          <w:noProof/>
          <w:color w:val="auto"/>
          <w:lang w:eastAsia="zh-CN"/>
        </w:rPr>
      </w:pPr>
      <w:r w:rsidRPr="00B93702">
        <w:rPr>
          <w:noProof/>
          <w:color w:val="auto"/>
          <w:lang w:eastAsia="zh-CN"/>
        </w:rPr>
        <w:t>NOTE 8:</w:t>
      </w:r>
      <w:r w:rsidRPr="00B93702">
        <w:rPr>
          <w:noProof/>
          <w:color w:val="auto"/>
          <w:lang w:eastAsia="zh-CN"/>
        </w:rPr>
        <w:tab/>
        <w:t>The data in this subframe shall re-use the same data as specified in subframe 6 of Frame 2 in the corresponding test model in 36.141 subclause 6.1.1.</w:t>
      </w:r>
    </w:p>
    <w:p w14:paraId="7DCD5D18" w14:textId="77777777" w:rsidR="00D372ED" w:rsidRPr="00B93702" w:rsidRDefault="00D372ED" w:rsidP="00D372ED">
      <w:pPr>
        <w:pStyle w:val="Heading1"/>
        <w:rPr>
          <w:rFonts w:eastAsia="MS Mincho"/>
        </w:rPr>
      </w:pPr>
      <w:bookmarkStart w:id="901" w:name="_Toc21098187"/>
      <w:bookmarkStart w:id="902" w:name="_Toc29765749"/>
      <w:r w:rsidRPr="00B93702">
        <w:rPr>
          <w:rFonts w:eastAsia="MS Mincho"/>
        </w:rPr>
        <w:t>E.0A</w:t>
      </w:r>
      <w:r w:rsidRPr="00B93702">
        <w:rPr>
          <w:rFonts w:eastAsia="MS Mincho"/>
        </w:rPr>
        <w:tab/>
        <w:t>BC3 CS16/17 Test model description</w:t>
      </w:r>
      <w:bookmarkEnd w:id="901"/>
      <w:bookmarkEnd w:id="902"/>
    </w:p>
    <w:p w14:paraId="4A795E8D" w14:textId="77777777" w:rsidR="00D372ED" w:rsidRPr="00B93702" w:rsidRDefault="00D372ED" w:rsidP="00D372ED">
      <w:pPr>
        <w:rPr>
          <w:rFonts w:cs="v4.2.0"/>
        </w:rPr>
      </w:pPr>
      <w:r w:rsidRPr="00B93702">
        <w:rPr>
          <w:rFonts w:cs="v4.2.0"/>
        </w:rPr>
        <w:t xml:space="preserve">The set-up of physical channels for </w:t>
      </w:r>
      <w:r w:rsidRPr="00B93702">
        <w:rPr>
          <w:rFonts w:eastAsia="SimSun" w:cs="v4.2.0" w:hint="eastAsia"/>
        </w:rPr>
        <w:t>NR</w:t>
      </w:r>
      <w:r w:rsidRPr="00B93702">
        <w:rPr>
          <w:rFonts w:cs="v4.2.0"/>
        </w:rPr>
        <w:t xml:space="preserve"> TDD in pa</w:t>
      </w:r>
      <w:r w:rsidRPr="00B93702">
        <w:rPr>
          <w:rFonts w:eastAsia="SimSun" w:cs="v4.2.0" w:hint="eastAsia"/>
        </w:rPr>
        <w:t xml:space="preserve">rt of BC3 CS16/17 BS </w:t>
      </w:r>
      <w:r w:rsidRPr="00B93702">
        <w:rPr>
          <w:rFonts w:cs="v4.2.0"/>
        </w:rPr>
        <w:t>transmitter tests shall be according to the applicable test models shown below. A detailed reference to the applicable test model is made in subclause 4.9.2.</w:t>
      </w:r>
    </w:p>
    <w:p w14:paraId="2D2D1261" w14:textId="77777777" w:rsidR="00D372ED" w:rsidRPr="00B93702" w:rsidRDefault="00D372ED" w:rsidP="00D372ED">
      <w:r w:rsidRPr="00B93702">
        <w:t xml:space="preserve">The parameters in </w:t>
      </w:r>
      <w:r w:rsidRPr="00B93702">
        <w:rPr>
          <w:rFonts w:hint="eastAsia"/>
        </w:rPr>
        <w:t xml:space="preserve">TS </w:t>
      </w:r>
      <w:r w:rsidRPr="00B93702">
        <w:t>3</w:t>
      </w:r>
      <w:r w:rsidRPr="00B93702">
        <w:rPr>
          <w:rFonts w:hint="eastAsia"/>
        </w:rPr>
        <w:t>8</w:t>
      </w:r>
      <w:r w:rsidRPr="00B93702">
        <w:t>.141</w:t>
      </w:r>
      <w:r w:rsidRPr="00B93702">
        <w:rPr>
          <w:rFonts w:hint="eastAsia"/>
        </w:rPr>
        <w:t>-1</w:t>
      </w:r>
      <w:r w:rsidR="00BE5FE9" w:rsidRPr="00B93702">
        <w:t xml:space="preserve"> [26]</w:t>
      </w:r>
      <w:r w:rsidRPr="00B93702">
        <w:t xml:space="preserve"> subclause </w:t>
      </w:r>
      <w:r w:rsidRPr="00B93702">
        <w:rPr>
          <w:rFonts w:hint="eastAsia"/>
        </w:rPr>
        <w:t>4</w:t>
      </w:r>
      <w:r w:rsidRPr="00B93702">
        <w:t>.</w:t>
      </w:r>
      <w:r w:rsidRPr="00B93702">
        <w:rPr>
          <w:rFonts w:hint="eastAsia"/>
        </w:rPr>
        <w:t>9</w:t>
      </w:r>
      <w:r w:rsidRPr="00B93702">
        <w:t>.</w:t>
      </w:r>
      <w:r w:rsidRPr="00B93702">
        <w:rPr>
          <w:rFonts w:hint="eastAsia"/>
        </w:rPr>
        <w:t>2.2</w:t>
      </w:r>
      <w:r w:rsidRPr="00B93702">
        <w:t xml:space="preserve"> shall be reused by the test models in E.1</w:t>
      </w:r>
      <w:r w:rsidR="00BE5FE9" w:rsidRPr="00B93702">
        <w:t>A</w:t>
      </w:r>
      <w:r w:rsidRPr="00B93702">
        <w:t xml:space="preserve"> to E.6</w:t>
      </w:r>
      <w:r w:rsidR="00BE5FE9" w:rsidRPr="00B93702">
        <w:t>A</w:t>
      </w:r>
      <w:r w:rsidRPr="00B93702">
        <w:t xml:space="preserve"> with the following exceptions:</w:t>
      </w:r>
    </w:p>
    <w:p w14:paraId="3526CDD5" w14:textId="77777777" w:rsidR="00D372ED" w:rsidRPr="00B93702" w:rsidRDefault="00D372ED" w:rsidP="00D372ED">
      <w:pPr>
        <w:pStyle w:val="B10"/>
        <w:rPr>
          <w:lang w:eastAsia="zh-CN"/>
        </w:rPr>
      </w:pPr>
      <w:r w:rsidRPr="00B93702">
        <w:rPr>
          <w:lang w:eastAsia="zh-CN"/>
        </w:rPr>
        <w:t>-</w:t>
      </w:r>
      <w:r w:rsidRPr="00B93702">
        <w:rPr>
          <w:lang w:eastAsia="zh-CN"/>
        </w:rPr>
        <w:tab/>
        <w:t>Duration is 3 radio frames (30ms).</w:t>
      </w:r>
    </w:p>
    <w:p w14:paraId="2CB33FDE" w14:textId="77777777" w:rsidR="00D372ED" w:rsidRPr="00B93702" w:rsidRDefault="00D372ED" w:rsidP="00D372ED">
      <w:pPr>
        <w:pStyle w:val="TH"/>
        <w:rPr>
          <w:rFonts w:cs="v4.2.0"/>
        </w:rPr>
      </w:pPr>
      <w:r w:rsidRPr="00B93702">
        <w:t>Table E</w:t>
      </w:r>
      <w:r w:rsidR="00BE5FE9" w:rsidRPr="00B93702">
        <w:t>.0A-1</w:t>
      </w:r>
      <w:r w:rsidRPr="00B93702">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B93702" w:rsidRPr="00B93702" w14:paraId="0A1DD8D6" w14:textId="77777777" w:rsidTr="003D3FB0">
        <w:trPr>
          <w:jc w:val="center"/>
        </w:trPr>
        <w:tc>
          <w:tcPr>
            <w:tcW w:w="5184" w:type="dxa"/>
            <w:shd w:val="clear" w:color="auto" w:fill="auto"/>
          </w:tcPr>
          <w:p w14:paraId="73A5F92B" w14:textId="77777777" w:rsidR="00D372ED" w:rsidRPr="00B93702" w:rsidRDefault="00D372ED" w:rsidP="003D3FB0">
            <w:pPr>
              <w:pStyle w:val="TAH"/>
            </w:pPr>
            <w:r w:rsidRPr="00B93702">
              <w:t>Field name</w:t>
            </w:r>
          </w:p>
        </w:tc>
        <w:tc>
          <w:tcPr>
            <w:tcW w:w="1549" w:type="dxa"/>
            <w:shd w:val="clear" w:color="auto" w:fill="auto"/>
          </w:tcPr>
          <w:p w14:paraId="4154D870" w14:textId="77777777" w:rsidR="00D372ED" w:rsidRPr="00B93702" w:rsidRDefault="00D372ED" w:rsidP="003D3FB0">
            <w:pPr>
              <w:pStyle w:val="TAH"/>
            </w:pPr>
            <w:r w:rsidRPr="00B93702">
              <w:t>15 kHz SCS</w:t>
            </w:r>
          </w:p>
        </w:tc>
        <w:tc>
          <w:tcPr>
            <w:tcW w:w="1418" w:type="dxa"/>
            <w:shd w:val="clear" w:color="auto" w:fill="auto"/>
          </w:tcPr>
          <w:p w14:paraId="6F00173A" w14:textId="77777777" w:rsidR="00D372ED" w:rsidRPr="00B93702" w:rsidRDefault="00D372ED" w:rsidP="003D3FB0">
            <w:pPr>
              <w:pStyle w:val="TAH"/>
            </w:pPr>
            <w:r w:rsidRPr="00B93702">
              <w:t>30 kHz SCS</w:t>
            </w:r>
          </w:p>
        </w:tc>
        <w:tc>
          <w:tcPr>
            <w:tcW w:w="1417" w:type="dxa"/>
            <w:shd w:val="clear" w:color="auto" w:fill="auto"/>
          </w:tcPr>
          <w:p w14:paraId="71880467" w14:textId="77777777" w:rsidR="00D372ED" w:rsidRPr="00B93702" w:rsidRDefault="00D372ED" w:rsidP="003D3FB0">
            <w:pPr>
              <w:pStyle w:val="TAH"/>
            </w:pPr>
            <w:r w:rsidRPr="00B93702">
              <w:t>60 kHz SCS</w:t>
            </w:r>
          </w:p>
        </w:tc>
      </w:tr>
      <w:tr w:rsidR="00B93702" w:rsidRPr="00B93702" w14:paraId="05FD3267" w14:textId="77777777" w:rsidTr="003D3FB0">
        <w:trPr>
          <w:trHeight w:val="220"/>
          <w:jc w:val="center"/>
        </w:trPr>
        <w:tc>
          <w:tcPr>
            <w:tcW w:w="5184" w:type="dxa"/>
            <w:shd w:val="clear" w:color="auto" w:fill="auto"/>
          </w:tcPr>
          <w:p w14:paraId="36142F22" w14:textId="77777777" w:rsidR="00D372ED" w:rsidRPr="00B93702" w:rsidRDefault="00D372ED" w:rsidP="003D3FB0">
            <w:pPr>
              <w:pStyle w:val="TAH"/>
              <w:rPr>
                <w:rFonts w:eastAsia="SimSun"/>
                <w:lang w:val="en-US" w:eastAsia="zh-CN"/>
              </w:rPr>
            </w:pPr>
            <w:r w:rsidRPr="00B93702">
              <w:rPr>
                <w:rFonts w:eastAsia="SimSun" w:hint="eastAsia"/>
                <w:i/>
                <w:iCs/>
                <w:lang w:val="en-US" w:eastAsia="zh-CN"/>
              </w:rPr>
              <w:t>Tdd-UL-DL-Configuration</w:t>
            </w:r>
          </w:p>
        </w:tc>
        <w:tc>
          <w:tcPr>
            <w:tcW w:w="4384" w:type="dxa"/>
            <w:gridSpan w:val="3"/>
            <w:shd w:val="clear" w:color="auto" w:fill="auto"/>
          </w:tcPr>
          <w:p w14:paraId="3F60F754" w14:textId="77777777" w:rsidR="00D372ED" w:rsidRPr="00B93702" w:rsidRDefault="00D372ED" w:rsidP="003D3FB0">
            <w:pPr>
              <w:pStyle w:val="TAH"/>
            </w:pPr>
          </w:p>
        </w:tc>
      </w:tr>
      <w:tr w:rsidR="00B93702" w:rsidRPr="00B93702" w14:paraId="7CFA7D87" w14:textId="77777777" w:rsidTr="003D3FB0">
        <w:trPr>
          <w:jc w:val="center"/>
        </w:trPr>
        <w:tc>
          <w:tcPr>
            <w:tcW w:w="5184" w:type="dxa"/>
            <w:shd w:val="clear" w:color="auto" w:fill="auto"/>
          </w:tcPr>
          <w:p w14:paraId="5D834793" w14:textId="77777777" w:rsidR="00D372ED" w:rsidRPr="00B93702" w:rsidRDefault="00D372ED" w:rsidP="003D3FB0">
            <w:pPr>
              <w:pStyle w:val="TAH"/>
            </w:pPr>
            <w:r w:rsidRPr="00B93702">
              <w:rPr>
                <w:i/>
              </w:rPr>
              <w:t>referenceSubcarrierSpacing</w:t>
            </w:r>
          </w:p>
        </w:tc>
        <w:tc>
          <w:tcPr>
            <w:tcW w:w="1549" w:type="dxa"/>
            <w:shd w:val="clear" w:color="auto" w:fill="auto"/>
          </w:tcPr>
          <w:p w14:paraId="105DA80C" w14:textId="77777777" w:rsidR="00D372ED" w:rsidRPr="00B93702" w:rsidRDefault="00D372ED" w:rsidP="003D3FB0">
            <w:pPr>
              <w:pStyle w:val="TAC"/>
              <w:rPr>
                <w:sz w:val="20"/>
              </w:rPr>
            </w:pPr>
            <w:r w:rsidRPr="00B93702">
              <w:rPr>
                <w:rFonts w:hint="eastAsia"/>
                <w:sz w:val="20"/>
              </w:rPr>
              <w:t>15</w:t>
            </w:r>
          </w:p>
        </w:tc>
        <w:tc>
          <w:tcPr>
            <w:tcW w:w="1418" w:type="dxa"/>
            <w:shd w:val="clear" w:color="auto" w:fill="auto"/>
          </w:tcPr>
          <w:p w14:paraId="74049F6F" w14:textId="77777777" w:rsidR="00D372ED" w:rsidRPr="00B93702" w:rsidRDefault="00D372ED" w:rsidP="003D3FB0">
            <w:pPr>
              <w:pStyle w:val="TAC"/>
              <w:rPr>
                <w:sz w:val="20"/>
              </w:rPr>
            </w:pPr>
            <w:r w:rsidRPr="00B93702">
              <w:rPr>
                <w:rFonts w:hint="eastAsia"/>
                <w:sz w:val="20"/>
              </w:rPr>
              <w:t>30</w:t>
            </w:r>
          </w:p>
        </w:tc>
        <w:tc>
          <w:tcPr>
            <w:tcW w:w="1417" w:type="dxa"/>
            <w:shd w:val="clear" w:color="auto" w:fill="auto"/>
          </w:tcPr>
          <w:p w14:paraId="706565AC" w14:textId="77777777" w:rsidR="00D372ED" w:rsidRPr="00B93702" w:rsidRDefault="00D372ED" w:rsidP="003D3FB0">
            <w:pPr>
              <w:pStyle w:val="TAC"/>
              <w:rPr>
                <w:sz w:val="20"/>
              </w:rPr>
            </w:pPr>
            <w:r w:rsidRPr="00B93702">
              <w:rPr>
                <w:rFonts w:hint="eastAsia"/>
                <w:sz w:val="20"/>
              </w:rPr>
              <w:t>60</w:t>
            </w:r>
          </w:p>
        </w:tc>
      </w:tr>
      <w:tr w:rsidR="00B93702" w:rsidRPr="00B93702" w14:paraId="23D78D38" w14:textId="77777777" w:rsidTr="003D3FB0">
        <w:trPr>
          <w:jc w:val="center"/>
        </w:trPr>
        <w:tc>
          <w:tcPr>
            <w:tcW w:w="5184" w:type="dxa"/>
            <w:shd w:val="clear" w:color="auto" w:fill="auto"/>
          </w:tcPr>
          <w:p w14:paraId="30AEA299" w14:textId="77777777" w:rsidR="00D372ED" w:rsidRPr="00B93702" w:rsidRDefault="00D372ED" w:rsidP="003D3FB0">
            <w:pPr>
              <w:pStyle w:val="TAH"/>
            </w:pPr>
            <w:r w:rsidRPr="00B93702">
              <w:t xml:space="preserve">Periodicity (ms) for </w:t>
            </w:r>
            <w:r w:rsidRPr="00B93702">
              <w:rPr>
                <w:i/>
              </w:rPr>
              <w:t>dl-UL-TransmissionPeriodicity</w:t>
            </w:r>
          </w:p>
        </w:tc>
        <w:tc>
          <w:tcPr>
            <w:tcW w:w="1549" w:type="dxa"/>
            <w:shd w:val="clear" w:color="auto" w:fill="auto"/>
          </w:tcPr>
          <w:p w14:paraId="36A0997B" w14:textId="77777777" w:rsidR="00D372ED" w:rsidRPr="00B93702" w:rsidRDefault="00D372ED" w:rsidP="003D3FB0">
            <w:pPr>
              <w:pStyle w:val="TAC"/>
              <w:rPr>
                <w:sz w:val="20"/>
              </w:rPr>
            </w:pPr>
            <w:r w:rsidRPr="00B93702">
              <w:rPr>
                <w:rFonts w:hint="eastAsia"/>
                <w:sz w:val="20"/>
              </w:rPr>
              <w:t>5</w:t>
            </w:r>
          </w:p>
        </w:tc>
        <w:tc>
          <w:tcPr>
            <w:tcW w:w="1418" w:type="dxa"/>
            <w:shd w:val="clear" w:color="auto" w:fill="auto"/>
          </w:tcPr>
          <w:p w14:paraId="4A2CCB9D" w14:textId="77777777" w:rsidR="00D372ED" w:rsidRPr="00B93702" w:rsidRDefault="00D372ED" w:rsidP="003D3FB0">
            <w:pPr>
              <w:pStyle w:val="TAC"/>
              <w:rPr>
                <w:sz w:val="20"/>
              </w:rPr>
            </w:pPr>
            <w:r w:rsidRPr="00B93702">
              <w:rPr>
                <w:rFonts w:hint="eastAsia"/>
                <w:sz w:val="20"/>
              </w:rPr>
              <w:t>5</w:t>
            </w:r>
          </w:p>
        </w:tc>
        <w:tc>
          <w:tcPr>
            <w:tcW w:w="1417" w:type="dxa"/>
            <w:shd w:val="clear" w:color="auto" w:fill="auto"/>
          </w:tcPr>
          <w:p w14:paraId="338C2E43" w14:textId="77777777" w:rsidR="00D372ED" w:rsidRPr="00B93702" w:rsidRDefault="00D372ED" w:rsidP="003D3FB0">
            <w:pPr>
              <w:pStyle w:val="TAC"/>
              <w:rPr>
                <w:sz w:val="20"/>
              </w:rPr>
            </w:pPr>
            <w:r w:rsidRPr="00B93702">
              <w:rPr>
                <w:rFonts w:hint="eastAsia"/>
                <w:sz w:val="20"/>
              </w:rPr>
              <w:t>5</w:t>
            </w:r>
          </w:p>
        </w:tc>
      </w:tr>
      <w:tr w:rsidR="00B93702" w:rsidRPr="00B93702" w14:paraId="6D5842EC" w14:textId="77777777" w:rsidTr="003D3FB0">
        <w:trPr>
          <w:jc w:val="center"/>
        </w:trPr>
        <w:tc>
          <w:tcPr>
            <w:tcW w:w="5184" w:type="dxa"/>
            <w:shd w:val="clear" w:color="auto" w:fill="auto"/>
          </w:tcPr>
          <w:p w14:paraId="1F515EC2" w14:textId="77777777" w:rsidR="00D372ED" w:rsidRPr="00B93702" w:rsidRDefault="00D372ED" w:rsidP="003D3FB0">
            <w:pPr>
              <w:pStyle w:val="TAH"/>
              <w:rPr>
                <w:i/>
              </w:rPr>
            </w:pPr>
            <w:r w:rsidRPr="00B93702">
              <w:rPr>
                <w:i/>
              </w:rPr>
              <w:t>nrofDownlinkSlots</w:t>
            </w:r>
          </w:p>
        </w:tc>
        <w:tc>
          <w:tcPr>
            <w:tcW w:w="1549" w:type="dxa"/>
            <w:shd w:val="clear" w:color="auto" w:fill="auto"/>
          </w:tcPr>
          <w:p w14:paraId="0FAD01E9"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14:paraId="7B2EFB6B"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7" w:type="dxa"/>
            <w:shd w:val="clear" w:color="auto" w:fill="auto"/>
          </w:tcPr>
          <w:p w14:paraId="5470256A"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r>
      <w:tr w:rsidR="00B93702" w:rsidRPr="00B93702" w14:paraId="2CB67B9F" w14:textId="77777777" w:rsidTr="003D3FB0">
        <w:trPr>
          <w:jc w:val="center"/>
        </w:trPr>
        <w:tc>
          <w:tcPr>
            <w:tcW w:w="5184" w:type="dxa"/>
            <w:shd w:val="clear" w:color="auto" w:fill="auto"/>
          </w:tcPr>
          <w:p w14:paraId="6E0C5BC1" w14:textId="77777777" w:rsidR="00D372ED" w:rsidRPr="00B93702" w:rsidRDefault="00D372ED" w:rsidP="003D3FB0">
            <w:pPr>
              <w:pStyle w:val="TAH"/>
              <w:rPr>
                <w:i/>
              </w:rPr>
            </w:pPr>
            <w:r w:rsidRPr="00B93702">
              <w:rPr>
                <w:i/>
              </w:rPr>
              <w:t>nrofDownlinkSymbols</w:t>
            </w:r>
          </w:p>
        </w:tc>
        <w:tc>
          <w:tcPr>
            <w:tcW w:w="1549" w:type="dxa"/>
            <w:shd w:val="clear" w:color="auto" w:fill="auto"/>
          </w:tcPr>
          <w:p w14:paraId="6B28FD69"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14:paraId="1E8EA08E"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14:paraId="60B2215B"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14:paraId="0553D0CA" w14:textId="77777777" w:rsidTr="003D3FB0">
        <w:trPr>
          <w:jc w:val="center"/>
        </w:trPr>
        <w:tc>
          <w:tcPr>
            <w:tcW w:w="5184" w:type="dxa"/>
            <w:shd w:val="clear" w:color="auto" w:fill="auto"/>
          </w:tcPr>
          <w:p w14:paraId="6FB15B40" w14:textId="77777777" w:rsidR="00D372ED" w:rsidRPr="00B93702" w:rsidRDefault="00D372ED" w:rsidP="003D3FB0">
            <w:pPr>
              <w:pStyle w:val="TAH"/>
              <w:rPr>
                <w:i/>
              </w:rPr>
            </w:pPr>
            <w:r w:rsidRPr="00B93702">
              <w:rPr>
                <w:i/>
              </w:rPr>
              <w:t>nrofUplinkSlots</w:t>
            </w:r>
          </w:p>
        </w:tc>
        <w:tc>
          <w:tcPr>
            <w:tcW w:w="1549" w:type="dxa"/>
            <w:shd w:val="clear" w:color="auto" w:fill="auto"/>
          </w:tcPr>
          <w:p w14:paraId="020693F3"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14:paraId="516681C1"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14:paraId="648CB6F5"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14:paraId="688CAB5F" w14:textId="77777777" w:rsidTr="003D3FB0">
        <w:trPr>
          <w:jc w:val="center"/>
        </w:trPr>
        <w:tc>
          <w:tcPr>
            <w:tcW w:w="5184" w:type="dxa"/>
            <w:shd w:val="clear" w:color="auto" w:fill="auto"/>
          </w:tcPr>
          <w:p w14:paraId="7B7D8B8D" w14:textId="77777777" w:rsidR="00D372ED" w:rsidRPr="00B93702" w:rsidRDefault="00D372ED" w:rsidP="003D3FB0">
            <w:pPr>
              <w:pStyle w:val="TAH"/>
              <w:rPr>
                <w:i/>
              </w:rPr>
            </w:pPr>
            <w:r w:rsidRPr="00B93702">
              <w:rPr>
                <w:i/>
              </w:rPr>
              <w:t>nrofUplinkSymbols</w:t>
            </w:r>
          </w:p>
        </w:tc>
        <w:tc>
          <w:tcPr>
            <w:tcW w:w="1549" w:type="dxa"/>
            <w:shd w:val="clear" w:color="auto" w:fill="auto"/>
          </w:tcPr>
          <w:p w14:paraId="1A5FACF1"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14:paraId="637A51D2"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14:paraId="66A1CEF0"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14:paraId="01792294" w14:textId="77777777" w:rsidTr="003D3FB0">
        <w:trPr>
          <w:trHeight w:val="220"/>
          <w:jc w:val="center"/>
        </w:trPr>
        <w:tc>
          <w:tcPr>
            <w:tcW w:w="5184" w:type="dxa"/>
            <w:shd w:val="clear" w:color="auto" w:fill="auto"/>
          </w:tcPr>
          <w:p w14:paraId="779741B6" w14:textId="77777777" w:rsidR="00D372ED" w:rsidRPr="00B93702" w:rsidRDefault="00D372ED" w:rsidP="003D3FB0">
            <w:pPr>
              <w:pStyle w:val="TAH"/>
              <w:rPr>
                <w:rFonts w:eastAsia="SimSun"/>
                <w:lang w:val="en-US" w:eastAsia="zh-CN"/>
              </w:rPr>
            </w:pPr>
            <w:r w:rsidRPr="00B93702">
              <w:rPr>
                <w:rFonts w:eastAsia="SimSun" w:hint="eastAsia"/>
                <w:i/>
                <w:iCs/>
                <w:lang w:val="en-US" w:eastAsia="zh-CN"/>
              </w:rPr>
              <w:t>Tdd-UL-DL-ConfigDedicated</w:t>
            </w:r>
          </w:p>
        </w:tc>
        <w:tc>
          <w:tcPr>
            <w:tcW w:w="4384" w:type="dxa"/>
            <w:gridSpan w:val="3"/>
            <w:shd w:val="clear" w:color="auto" w:fill="auto"/>
          </w:tcPr>
          <w:p w14:paraId="00C0DA08" w14:textId="77777777" w:rsidR="00D372ED" w:rsidRPr="00B93702" w:rsidRDefault="00D372ED" w:rsidP="003D3FB0">
            <w:pPr>
              <w:pStyle w:val="TAH"/>
            </w:pPr>
          </w:p>
        </w:tc>
      </w:tr>
      <w:tr w:rsidR="00B93702" w:rsidRPr="00B93702" w14:paraId="5F5483A6" w14:textId="77777777" w:rsidTr="003D3FB0">
        <w:trPr>
          <w:jc w:val="center"/>
        </w:trPr>
        <w:tc>
          <w:tcPr>
            <w:tcW w:w="5184" w:type="dxa"/>
            <w:shd w:val="clear" w:color="auto" w:fill="auto"/>
          </w:tcPr>
          <w:p w14:paraId="1F3027B0" w14:textId="77777777" w:rsidR="00D372ED" w:rsidRPr="00B93702" w:rsidRDefault="00D372ED" w:rsidP="003D3FB0">
            <w:pPr>
              <w:pStyle w:val="TAH"/>
              <w:rPr>
                <w:i/>
                <w:lang w:val="en-US" w:eastAsia="zh-CN"/>
              </w:rPr>
            </w:pPr>
            <w:r w:rsidRPr="00B93702">
              <w:rPr>
                <w:i/>
              </w:rPr>
              <w:t>nrofDownlinkSymbols</w:t>
            </w:r>
          </w:p>
        </w:tc>
        <w:tc>
          <w:tcPr>
            <w:tcW w:w="1549" w:type="dxa"/>
            <w:shd w:val="clear" w:color="auto" w:fill="auto"/>
          </w:tcPr>
          <w:p w14:paraId="156F5874"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For Slot#1: 10</w:t>
            </w:r>
          </w:p>
        </w:tc>
        <w:tc>
          <w:tcPr>
            <w:tcW w:w="1418" w:type="dxa"/>
            <w:shd w:val="clear" w:color="auto" w:fill="auto"/>
          </w:tcPr>
          <w:p w14:paraId="6BA1063C"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For Slot#3: 6</w:t>
            </w:r>
          </w:p>
        </w:tc>
        <w:tc>
          <w:tcPr>
            <w:tcW w:w="1417" w:type="dxa"/>
            <w:shd w:val="clear" w:color="auto" w:fill="auto"/>
          </w:tcPr>
          <w:p w14:paraId="1B7914D0"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For Slot#6:12</w:t>
            </w:r>
          </w:p>
          <w:p w14:paraId="0F2025BD"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Slot#7:0 </w:t>
            </w:r>
          </w:p>
        </w:tc>
      </w:tr>
      <w:tr w:rsidR="00B93702" w:rsidRPr="00B93702" w14:paraId="2F977476" w14:textId="77777777" w:rsidTr="003D3FB0">
        <w:trPr>
          <w:jc w:val="center"/>
        </w:trPr>
        <w:tc>
          <w:tcPr>
            <w:tcW w:w="5184" w:type="dxa"/>
            <w:shd w:val="clear" w:color="auto" w:fill="auto"/>
          </w:tcPr>
          <w:p w14:paraId="484B55CA" w14:textId="77777777" w:rsidR="00D372ED" w:rsidRPr="00B93702" w:rsidRDefault="00D372ED" w:rsidP="003D3FB0">
            <w:pPr>
              <w:pStyle w:val="TAH"/>
              <w:rPr>
                <w:i/>
                <w:lang w:val="en-US" w:eastAsia="zh-CN"/>
              </w:rPr>
            </w:pPr>
            <w:r w:rsidRPr="00B93702">
              <w:rPr>
                <w:i/>
              </w:rPr>
              <w:t>nrofUplinkSymbols</w:t>
            </w:r>
          </w:p>
        </w:tc>
        <w:tc>
          <w:tcPr>
            <w:tcW w:w="1549" w:type="dxa"/>
            <w:shd w:val="clear" w:color="auto" w:fill="auto"/>
          </w:tcPr>
          <w:p w14:paraId="0D270219"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For Slot#1: 2</w:t>
            </w:r>
          </w:p>
        </w:tc>
        <w:tc>
          <w:tcPr>
            <w:tcW w:w="1418" w:type="dxa"/>
            <w:shd w:val="clear" w:color="auto" w:fill="auto"/>
          </w:tcPr>
          <w:p w14:paraId="2C883926"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For Slot#3: 4</w:t>
            </w:r>
          </w:p>
        </w:tc>
        <w:tc>
          <w:tcPr>
            <w:tcW w:w="1417" w:type="dxa"/>
            <w:shd w:val="clear" w:color="auto" w:fill="auto"/>
          </w:tcPr>
          <w:p w14:paraId="010525E6"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For Slot#6:0</w:t>
            </w:r>
          </w:p>
          <w:p w14:paraId="3D8B99C8" w14:textId="77777777"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Slot#7:8 </w:t>
            </w:r>
          </w:p>
        </w:tc>
      </w:tr>
      <w:tr w:rsidR="00B93702" w:rsidRPr="00B93702" w14:paraId="1715F7ED" w14:textId="77777777" w:rsidTr="003D3FB0">
        <w:trPr>
          <w:jc w:val="center"/>
        </w:trPr>
        <w:tc>
          <w:tcPr>
            <w:tcW w:w="5184" w:type="dxa"/>
            <w:shd w:val="clear" w:color="auto" w:fill="auto"/>
          </w:tcPr>
          <w:p w14:paraId="605B99E6" w14:textId="77777777" w:rsidR="00D372ED" w:rsidRPr="00B93702" w:rsidRDefault="00D372ED" w:rsidP="003D3FB0">
            <w:pPr>
              <w:pStyle w:val="TAH"/>
              <w:rPr>
                <w:i/>
                <w:lang w:val="en-US" w:eastAsia="zh-CN"/>
              </w:rPr>
            </w:pPr>
            <w:r w:rsidRPr="00B93702">
              <w:rPr>
                <w:rFonts w:hint="eastAsia"/>
                <w:i/>
                <w:lang w:val="en-US" w:eastAsia="zh-CN"/>
              </w:rPr>
              <w:t>slotIndex</w:t>
            </w:r>
          </w:p>
        </w:tc>
        <w:tc>
          <w:tcPr>
            <w:tcW w:w="1549" w:type="dxa"/>
            <w:shd w:val="clear" w:color="auto" w:fill="auto"/>
          </w:tcPr>
          <w:p w14:paraId="352BEDE3"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14:paraId="7151F56E"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3 </w:t>
            </w:r>
          </w:p>
        </w:tc>
        <w:tc>
          <w:tcPr>
            <w:tcW w:w="1417" w:type="dxa"/>
            <w:shd w:val="clear" w:color="auto" w:fill="auto"/>
          </w:tcPr>
          <w:p w14:paraId="7041603D"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6,7</w:t>
            </w:r>
          </w:p>
        </w:tc>
      </w:tr>
      <w:tr w:rsidR="00B93702" w:rsidRPr="00B93702" w14:paraId="1079C001" w14:textId="77777777" w:rsidTr="003D3FB0">
        <w:trPr>
          <w:jc w:val="center"/>
        </w:trPr>
        <w:tc>
          <w:tcPr>
            <w:tcW w:w="5184" w:type="dxa"/>
            <w:shd w:val="clear" w:color="auto" w:fill="auto"/>
          </w:tcPr>
          <w:p w14:paraId="40D50B00" w14:textId="77777777" w:rsidR="00D372ED" w:rsidRPr="00B93702" w:rsidRDefault="00D372ED" w:rsidP="003D3FB0">
            <w:pPr>
              <w:pStyle w:val="TAH"/>
              <w:rPr>
                <w:i/>
              </w:rPr>
            </w:pPr>
            <w:r w:rsidRPr="00B93702">
              <w:rPr>
                <w:i/>
              </w:rPr>
              <w:t>nrofDownlinkSymbols</w:t>
            </w:r>
          </w:p>
        </w:tc>
        <w:tc>
          <w:tcPr>
            <w:tcW w:w="1549" w:type="dxa"/>
            <w:shd w:val="clear" w:color="auto" w:fill="auto"/>
          </w:tcPr>
          <w:p w14:paraId="4813D8EA"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10</w:t>
            </w:r>
          </w:p>
        </w:tc>
        <w:tc>
          <w:tcPr>
            <w:tcW w:w="1418" w:type="dxa"/>
            <w:shd w:val="clear" w:color="auto" w:fill="auto"/>
          </w:tcPr>
          <w:p w14:paraId="3C7561A6"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w:t>
            </w:r>
          </w:p>
        </w:tc>
        <w:tc>
          <w:tcPr>
            <w:tcW w:w="1417" w:type="dxa"/>
            <w:shd w:val="clear" w:color="auto" w:fill="auto"/>
          </w:tcPr>
          <w:p w14:paraId="7E2FF292"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12,0 </w:t>
            </w:r>
          </w:p>
        </w:tc>
      </w:tr>
      <w:tr w:rsidR="00B93702" w:rsidRPr="00B93702" w14:paraId="0C3B28AE" w14:textId="77777777" w:rsidTr="003D3FB0">
        <w:trPr>
          <w:jc w:val="center"/>
        </w:trPr>
        <w:tc>
          <w:tcPr>
            <w:tcW w:w="5184" w:type="dxa"/>
            <w:shd w:val="clear" w:color="auto" w:fill="auto"/>
          </w:tcPr>
          <w:p w14:paraId="29C7AEAC" w14:textId="77777777" w:rsidR="00D372ED" w:rsidRPr="00B93702" w:rsidRDefault="00D372ED" w:rsidP="003D3FB0">
            <w:pPr>
              <w:pStyle w:val="TAH"/>
              <w:rPr>
                <w:i/>
              </w:rPr>
            </w:pPr>
            <w:r w:rsidRPr="00B93702">
              <w:rPr>
                <w:i/>
              </w:rPr>
              <w:t>nrofUplinkSymbols</w:t>
            </w:r>
          </w:p>
        </w:tc>
        <w:tc>
          <w:tcPr>
            <w:tcW w:w="1549" w:type="dxa"/>
            <w:shd w:val="clear" w:color="auto" w:fill="auto"/>
          </w:tcPr>
          <w:p w14:paraId="6C84BAD3"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8" w:type="dxa"/>
            <w:shd w:val="clear" w:color="auto" w:fill="auto"/>
          </w:tcPr>
          <w:p w14:paraId="3B000F4A"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7" w:type="dxa"/>
            <w:shd w:val="clear" w:color="auto" w:fill="auto"/>
          </w:tcPr>
          <w:p w14:paraId="0C574D3F"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0,8 </w:t>
            </w:r>
          </w:p>
        </w:tc>
      </w:tr>
      <w:tr w:rsidR="00B93702" w:rsidRPr="00B93702" w14:paraId="602DE6F9" w14:textId="77777777" w:rsidTr="003D3FB0">
        <w:trPr>
          <w:jc w:val="center"/>
        </w:trPr>
        <w:tc>
          <w:tcPr>
            <w:tcW w:w="5184" w:type="dxa"/>
            <w:shd w:val="clear" w:color="auto" w:fill="auto"/>
          </w:tcPr>
          <w:p w14:paraId="549456EE" w14:textId="77777777" w:rsidR="00D372ED" w:rsidRPr="00B93702" w:rsidRDefault="00D372ED" w:rsidP="003D3FB0">
            <w:pPr>
              <w:pStyle w:val="TAH"/>
              <w:rPr>
                <w:i/>
              </w:rPr>
            </w:pPr>
            <w:r w:rsidRPr="00B93702">
              <w:rPr>
                <w:rFonts w:hint="eastAsia"/>
                <w:i/>
                <w:lang w:val="en-US" w:eastAsia="zh-CN"/>
              </w:rPr>
              <w:t>slotIndex</w:t>
            </w:r>
          </w:p>
        </w:tc>
        <w:tc>
          <w:tcPr>
            <w:tcW w:w="1549" w:type="dxa"/>
            <w:shd w:val="clear" w:color="auto" w:fill="auto"/>
          </w:tcPr>
          <w:p w14:paraId="59D7B962"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2,3</w:t>
            </w:r>
          </w:p>
        </w:tc>
        <w:tc>
          <w:tcPr>
            <w:tcW w:w="1418" w:type="dxa"/>
            <w:shd w:val="clear" w:color="auto" w:fill="auto"/>
          </w:tcPr>
          <w:p w14:paraId="43EFC509"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4,5,6,7</w:t>
            </w:r>
          </w:p>
        </w:tc>
        <w:tc>
          <w:tcPr>
            <w:tcW w:w="1417" w:type="dxa"/>
            <w:shd w:val="clear" w:color="auto" w:fill="auto"/>
          </w:tcPr>
          <w:p w14:paraId="6066BB57"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8,9,10,11,12,13,14,15</w:t>
            </w:r>
          </w:p>
        </w:tc>
      </w:tr>
      <w:tr w:rsidR="00B93702" w:rsidRPr="00B93702" w14:paraId="0748DCA7" w14:textId="77777777" w:rsidTr="003D3FB0">
        <w:trPr>
          <w:jc w:val="center"/>
        </w:trPr>
        <w:tc>
          <w:tcPr>
            <w:tcW w:w="5184" w:type="dxa"/>
            <w:shd w:val="clear" w:color="auto" w:fill="auto"/>
          </w:tcPr>
          <w:p w14:paraId="5C02CDA6" w14:textId="77777777"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14:paraId="7298486C"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8" w:type="dxa"/>
            <w:shd w:val="clear" w:color="auto" w:fill="auto"/>
          </w:tcPr>
          <w:p w14:paraId="571F3F62"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7" w:type="dxa"/>
            <w:shd w:val="clear" w:color="auto" w:fill="auto"/>
          </w:tcPr>
          <w:p w14:paraId="64CF7F05"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r>
      <w:tr w:rsidR="00B93702" w:rsidRPr="00B93702" w14:paraId="2AFF9596" w14:textId="77777777" w:rsidTr="003D3FB0">
        <w:trPr>
          <w:jc w:val="center"/>
        </w:trPr>
        <w:tc>
          <w:tcPr>
            <w:tcW w:w="5184" w:type="dxa"/>
            <w:shd w:val="clear" w:color="auto" w:fill="auto"/>
          </w:tcPr>
          <w:p w14:paraId="1145B37C" w14:textId="77777777" w:rsidR="00D372ED" w:rsidRPr="00B93702" w:rsidRDefault="00D372ED" w:rsidP="003D3FB0">
            <w:pPr>
              <w:pStyle w:val="TAH"/>
              <w:rPr>
                <w:i/>
              </w:rPr>
            </w:pPr>
            <w:r w:rsidRPr="00B93702">
              <w:rPr>
                <w:rFonts w:hint="eastAsia"/>
                <w:i/>
                <w:lang w:val="en-US" w:eastAsia="zh-CN"/>
              </w:rPr>
              <w:t xml:space="preserve">slotIndex </w:t>
            </w:r>
          </w:p>
        </w:tc>
        <w:tc>
          <w:tcPr>
            <w:tcW w:w="1549" w:type="dxa"/>
            <w:shd w:val="clear" w:color="auto" w:fill="auto"/>
          </w:tcPr>
          <w:p w14:paraId="3A035418"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8" w:type="dxa"/>
            <w:shd w:val="clear" w:color="auto" w:fill="auto"/>
          </w:tcPr>
          <w:p w14:paraId="2CBDF177"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2,8,9</w:t>
            </w:r>
          </w:p>
        </w:tc>
        <w:tc>
          <w:tcPr>
            <w:tcW w:w="1417" w:type="dxa"/>
            <w:shd w:val="clear" w:color="auto" w:fill="auto"/>
          </w:tcPr>
          <w:p w14:paraId="0DE5266B"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4,5,16,17,18,19</w:t>
            </w:r>
          </w:p>
        </w:tc>
      </w:tr>
      <w:tr w:rsidR="00D372ED" w:rsidRPr="00B93702" w14:paraId="62F19970" w14:textId="77777777" w:rsidTr="003D3FB0">
        <w:trPr>
          <w:jc w:val="center"/>
        </w:trPr>
        <w:tc>
          <w:tcPr>
            <w:tcW w:w="5184" w:type="dxa"/>
            <w:shd w:val="clear" w:color="auto" w:fill="auto"/>
          </w:tcPr>
          <w:p w14:paraId="2A1A769B" w14:textId="77777777"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14:paraId="5444ED5A"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8" w:type="dxa"/>
            <w:shd w:val="clear" w:color="auto" w:fill="auto"/>
          </w:tcPr>
          <w:p w14:paraId="735275C0"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7" w:type="dxa"/>
            <w:shd w:val="clear" w:color="auto" w:fill="auto"/>
          </w:tcPr>
          <w:p w14:paraId="3D7C41B5" w14:textId="77777777"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r>
    </w:tbl>
    <w:p w14:paraId="699851F9" w14:textId="77777777" w:rsidR="00D372ED" w:rsidRPr="00B93702" w:rsidRDefault="00D372ED" w:rsidP="00D372ED">
      <w:pPr>
        <w:rPr>
          <w:rFonts w:cs="v4.2.0"/>
        </w:rPr>
      </w:pPr>
    </w:p>
    <w:p w14:paraId="138DBA11" w14:textId="77777777" w:rsidR="00D372ED" w:rsidRPr="00B93702" w:rsidRDefault="00D372ED" w:rsidP="00EA5ECC">
      <w:pPr>
        <w:rPr>
          <w:noProof/>
          <w:lang w:eastAsia="zh-CN"/>
        </w:rPr>
      </w:pPr>
      <w:r w:rsidRPr="00B93702">
        <w:rPr>
          <w:rFonts w:cs="v4.2.0"/>
        </w:rPr>
        <w:t>The test models in E.1</w:t>
      </w:r>
      <w:r w:rsidRPr="00B93702">
        <w:rPr>
          <w:rFonts w:cs="v4.2.0" w:hint="eastAsia"/>
        </w:rPr>
        <w:t>a</w:t>
      </w:r>
      <w:r w:rsidRPr="00B93702">
        <w:rPr>
          <w:rFonts w:cs="v4.2.0"/>
        </w:rPr>
        <w:t xml:space="preserve"> to E.6</w:t>
      </w:r>
      <w:r w:rsidRPr="00B93702">
        <w:rPr>
          <w:rFonts w:cs="v4.2.0" w:hint="eastAsia"/>
        </w:rPr>
        <w:t>a</w:t>
      </w:r>
      <w:r w:rsidRPr="00B93702">
        <w:rPr>
          <w:rFonts w:cs="v4.2.0"/>
        </w:rPr>
        <w:t xml:space="preserve"> shall be constructed based on the corresponding test model in</w:t>
      </w:r>
      <w:r w:rsidRPr="00B93702">
        <w:rPr>
          <w:rFonts w:cs="v4.2.0" w:hint="eastAsia"/>
        </w:rPr>
        <w:t xml:space="preserve"> TS</w:t>
      </w:r>
      <w:r w:rsidRPr="00B93702">
        <w:rPr>
          <w:rFonts w:cs="v4.2.0"/>
        </w:rPr>
        <w:t xml:space="preserve"> 3</w:t>
      </w:r>
      <w:r w:rsidRPr="00B93702">
        <w:rPr>
          <w:rFonts w:cs="v4.2.0" w:hint="eastAsia"/>
        </w:rPr>
        <w:t>8</w:t>
      </w:r>
      <w:r w:rsidRPr="00B93702">
        <w:rPr>
          <w:rFonts w:cs="v4.2.0"/>
        </w:rPr>
        <w:t>.141</w:t>
      </w:r>
      <w:r w:rsidRPr="00B93702">
        <w:rPr>
          <w:rFonts w:cs="v4.2.0" w:hint="eastAsia"/>
        </w:rPr>
        <w:t>-1</w:t>
      </w:r>
      <w:r w:rsidR="00BE5FE9" w:rsidRPr="00B93702">
        <w:rPr>
          <w:rFonts w:cs="v4.2.0"/>
        </w:rPr>
        <w:t xml:space="preserve"> [26]</w:t>
      </w:r>
      <w:r w:rsidRPr="00B93702">
        <w:rPr>
          <w:rFonts w:cs="v4.2.0" w:hint="eastAsia"/>
        </w:rPr>
        <w:t>.</w:t>
      </w:r>
    </w:p>
    <w:p w14:paraId="3F27D446" w14:textId="77777777" w:rsidR="00541781" w:rsidRPr="00B93702" w:rsidRDefault="00541781" w:rsidP="00F311C8">
      <w:pPr>
        <w:pStyle w:val="Heading1"/>
        <w:rPr>
          <w:rFonts w:eastAsia="MS Mincho"/>
        </w:rPr>
      </w:pPr>
      <w:bookmarkStart w:id="903" w:name="_Toc21098188"/>
      <w:bookmarkStart w:id="904" w:name="_Toc29765750"/>
      <w:r w:rsidRPr="00B93702">
        <w:rPr>
          <w:rFonts w:eastAsia="MS Mincho"/>
        </w:rPr>
        <w:t>E.1</w:t>
      </w:r>
      <w:r w:rsidRPr="00B93702">
        <w:rPr>
          <w:rFonts w:eastAsia="MS Mincho"/>
        </w:rPr>
        <w:tab/>
        <w:t>E-UTRA Test Model 1.1 (E-TM1.1_</w:t>
      </w:r>
      <w:r w:rsidRPr="00B93702">
        <w:rPr>
          <w:lang w:eastAsia="zh-CN"/>
        </w:rPr>
        <w:t>BC3</w:t>
      </w:r>
      <w:r w:rsidRPr="00B93702">
        <w:rPr>
          <w:rFonts w:eastAsia="MS Mincho"/>
        </w:rPr>
        <w:t>CS3)</w:t>
      </w:r>
      <w:bookmarkEnd w:id="903"/>
      <w:bookmarkEnd w:id="904"/>
    </w:p>
    <w:p w14:paraId="760760CF" w14:textId="77777777" w:rsidR="00541781" w:rsidRPr="00B93702" w:rsidRDefault="00541781" w:rsidP="00541781">
      <w:pPr>
        <w:rPr>
          <w:rFonts w:cs="v4.2.0"/>
          <w:lang w:eastAsia="zh-CN"/>
        </w:rPr>
      </w:pPr>
      <w:r w:rsidRPr="00B93702">
        <w:rPr>
          <w:rFonts w:cs="v4.2.0"/>
          <w:lang w:eastAsia="zh-CN"/>
        </w:rPr>
        <w:t xml:space="preserve">This test model shall be constructed based on E-TM1.1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6.1.1.1 according to the data mapping principals elaborated in Table E-2.</w:t>
      </w:r>
    </w:p>
    <w:p w14:paraId="1419EE2C" w14:textId="77777777" w:rsidR="00BE5FE9" w:rsidRPr="00B93702" w:rsidRDefault="00BE5FE9" w:rsidP="00BE5FE9">
      <w:pPr>
        <w:pStyle w:val="Heading1"/>
        <w:rPr>
          <w:rFonts w:eastAsia="MS Mincho"/>
        </w:rPr>
      </w:pPr>
      <w:bookmarkStart w:id="905" w:name="_Toc21098189"/>
      <w:bookmarkStart w:id="906" w:name="_Toc29765751"/>
      <w:r w:rsidRPr="00B93702">
        <w:rPr>
          <w:rFonts w:eastAsia="MS Mincho"/>
        </w:rPr>
        <w:t>E.1</w:t>
      </w:r>
      <w:r w:rsidRPr="00B93702">
        <w:rPr>
          <w:rFonts w:eastAsia="MS Mincho" w:hint="eastAsia"/>
        </w:rPr>
        <w:t>A</w:t>
      </w:r>
      <w:r w:rsidRPr="00B93702">
        <w:rPr>
          <w:rFonts w:eastAsia="MS Mincho"/>
        </w:rPr>
        <w:tab/>
      </w:r>
      <w:r w:rsidRPr="00B93702">
        <w:rPr>
          <w:rFonts w:eastAsia="MS Mincho" w:hint="eastAsia"/>
        </w:rPr>
        <w:t>NR</w:t>
      </w:r>
      <w:r w:rsidRPr="00B93702">
        <w:rPr>
          <w:rFonts w:eastAsia="MS Mincho"/>
        </w:rPr>
        <w:t xml:space="preserve"> </w:t>
      </w:r>
      <w:r w:rsidRPr="00B93702">
        <w:rPr>
          <w:rFonts w:eastAsia="MS Mincho" w:hint="eastAsia"/>
        </w:rPr>
        <w:t xml:space="preserve">FR1 </w:t>
      </w:r>
      <w:r w:rsidRPr="00B93702">
        <w:rPr>
          <w:rFonts w:eastAsia="MS Mincho"/>
        </w:rPr>
        <w:t>Test Model 1.1 (</w:t>
      </w:r>
      <w:r w:rsidRPr="00B93702">
        <w:rPr>
          <w:rFonts w:eastAsia="MS Mincho" w:hint="eastAsia"/>
        </w:rPr>
        <w:t>NR</w:t>
      </w:r>
      <w:r w:rsidRPr="00B93702">
        <w:rPr>
          <w:rFonts w:eastAsia="MS Mincho"/>
        </w:rPr>
        <w:t>-</w:t>
      </w:r>
      <w:r w:rsidRPr="00B93702">
        <w:rPr>
          <w:rFonts w:eastAsia="MS Mincho" w:hint="eastAsia"/>
        </w:rPr>
        <w:t>FR1-</w:t>
      </w:r>
      <w:r w:rsidRPr="00B93702">
        <w:rPr>
          <w:rFonts w:eastAsia="MS Mincho"/>
        </w:rPr>
        <w:t>TM1.1_BC3CS</w:t>
      </w:r>
      <w:r w:rsidRPr="00B93702">
        <w:rPr>
          <w:rFonts w:eastAsia="MS Mincho" w:hint="eastAsia"/>
        </w:rPr>
        <w:t>16/17</w:t>
      </w:r>
      <w:r w:rsidRPr="00B93702">
        <w:rPr>
          <w:rFonts w:eastAsia="MS Mincho"/>
        </w:rPr>
        <w:t>)</w:t>
      </w:r>
      <w:bookmarkEnd w:id="905"/>
      <w:bookmarkEnd w:id="906"/>
    </w:p>
    <w:p w14:paraId="41D2C2F5" w14:textId="77777777" w:rsidR="00BE5FE9" w:rsidRPr="00B93702" w:rsidRDefault="00BE5FE9" w:rsidP="00541781">
      <w:r w:rsidRPr="00B93702">
        <w:rPr>
          <w:rFonts w:cs="v4.2.0"/>
        </w:rPr>
        <w:t xml:space="preserve">This test model shall be constructed based on </w:t>
      </w:r>
      <w:r w:rsidRPr="00B93702">
        <w:rPr>
          <w:rFonts w:cs="v4.2.0" w:hint="eastAsia"/>
        </w:rPr>
        <w:t>NR</w:t>
      </w:r>
      <w:r w:rsidRPr="00B93702">
        <w:rPr>
          <w:rFonts w:cs="v4.2.0"/>
        </w:rPr>
        <w:t>-</w:t>
      </w:r>
      <w:r w:rsidRPr="00B93702">
        <w:rPr>
          <w:rFonts w:cs="v4.2.0" w:hint="eastAsia"/>
        </w:rPr>
        <w:t>FR1-</w:t>
      </w:r>
      <w:r w:rsidRPr="00B93702">
        <w:rPr>
          <w:rFonts w:cs="v4.2.0"/>
        </w:rPr>
        <w:t xml:space="preserve">TM1.1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E960CC"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2.1</w:t>
      </w:r>
      <w:r w:rsidRPr="00B93702">
        <w:rPr>
          <w:rFonts w:cs="v4.2.0"/>
        </w:rPr>
        <w:t>.</w:t>
      </w:r>
    </w:p>
    <w:p w14:paraId="4D8E1AF4" w14:textId="77777777" w:rsidR="00541781" w:rsidRPr="00B93702" w:rsidRDefault="00541781" w:rsidP="00F311C8">
      <w:pPr>
        <w:pStyle w:val="Heading1"/>
        <w:rPr>
          <w:rFonts w:eastAsia="MS Mincho"/>
        </w:rPr>
      </w:pPr>
      <w:bookmarkStart w:id="907" w:name="_Toc21098190"/>
      <w:bookmarkStart w:id="908" w:name="_Toc29765752"/>
      <w:r w:rsidRPr="00B93702">
        <w:rPr>
          <w:rFonts w:eastAsia="MS Mincho"/>
        </w:rPr>
        <w:lastRenderedPageBreak/>
        <w:t>E.2</w:t>
      </w:r>
      <w:r w:rsidRPr="00B93702">
        <w:rPr>
          <w:rFonts w:eastAsia="MS Mincho"/>
        </w:rPr>
        <w:tab/>
        <w:t>E-UTRA Test Model 1.2 (E-TM1.2_</w:t>
      </w:r>
      <w:r w:rsidRPr="00B93702">
        <w:rPr>
          <w:lang w:eastAsia="zh-CN"/>
        </w:rPr>
        <w:t>BC3</w:t>
      </w:r>
      <w:r w:rsidRPr="00B93702">
        <w:rPr>
          <w:rFonts w:eastAsia="MS Mincho"/>
        </w:rPr>
        <w:t>CS3)</w:t>
      </w:r>
      <w:bookmarkEnd w:id="907"/>
      <w:bookmarkEnd w:id="908"/>
    </w:p>
    <w:p w14:paraId="5FACD655" w14:textId="77777777" w:rsidR="00D7369E" w:rsidRPr="00B93702" w:rsidRDefault="00541781" w:rsidP="00D7369E">
      <w:pPr>
        <w:rPr>
          <w:rFonts w:cs="v4.2.0"/>
          <w:lang w:eastAsia="zh-CN"/>
        </w:rPr>
      </w:pPr>
      <w:r w:rsidRPr="00B93702">
        <w:rPr>
          <w:rFonts w:cs="v4.2.0"/>
          <w:lang w:eastAsia="zh-CN"/>
        </w:rPr>
        <w:t xml:space="preserve">This test model shall be constructed based on E-TM1.2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6.1.1.2 according to the data mapping principles elaborated in Ta</w:t>
      </w:r>
      <w:r w:rsidR="009E6EEF" w:rsidRPr="00B93702">
        <w:rPr>
          <w:rFonts w:cs="v4.2.0"/>
          <w:lang w:eastAsia="zh-CN"/>
        </w:rPr>
        <w:t>bl</w:t>
      </w:r>
      <w:r w:rsidRPr="00B93702">
        <w:rPr>
          <w:rFonts w:cs="v4.2.0"/>
          <w:lang w:eastAsia="zh-CN"/>
        </w:rPr>
        <w:t>e E-2.</w:t>
      </w:r>
    </w:p>
    <w:p w14:paraId="04A776F7" w14:textId="77777777" w:rsidR="00541781" w:rsidRPr="00B93702" w:rsidRDefault="00D7369E" w:rsidP="00D7369E">
      <w:r w:rsidRPr="00B93702">
        <w:t xml:space="preserve">This Test Model shall not be used when testing for BC3 CS2 BS and </w:t>
      </w:r>
      <w:r w:rsidRPr="00B93702">
        <w:rPr>
          <w:rFonts w:cs="v4.2.0"/>
        </w:rPr>
        <w:t>when NB-IoT in-band and/or guard band is supported</w:t>
      </w:r>
      <w:r w:rsidRPr="00B93702">
        <w:t>.</w:t>
      </w:r>
    </w:p>
    <w:p w14:paraId="278B8D6A" w14:textId="77777777" w:rsidR="00BE5FE9" w:rsidRPr="00B93702" w:rsidRDefault="00BE5FE9" w:rsidP="00BE5FE9">
      <w:pPr>
        <w:pStyle w:val="Heading1"/>
        <w:rPr>
          <w:rFonts w:eastAsia="MS Mincho" w:cs="Arial"/>
          <w:bCs/>
          <w:szCs w:val="36"/>
        </w:rPr>
      </w:pPr>
      <w:bookmarkStart w:id="909" w:name="_Toc21098191"/>
      <w:bookmarkStart w:id="910" w:name="_Toc29765753"/>
      <w:r w:rsidRPr="00B93702">
        <w:rPr>
          <w:rFonts w:eastAsia="MS Mincho" w:cs="Arial"/>
          <w:bCs/>
          <w:szCs w:val="36"/>
        </w:rPr>
        <w:t>E.2A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1.2 (</w:t>
      </w:r>
      <w:r w:rsidRPr="00B93702">
        <w:rPr>
          <w:rFonts w:eastAsia="MS Mincho" w:cs="Arial" w:hint="eastAsia"/>
          <w:bCs/>
          <w:szCs w:val="36"/>
        </w:rPr>
        <w:t>NR-FR1</w:t>
      </w:r>
      <w:r w:rsidRPr="00B93702">
        <w:rPr>
          <w:rFonts w:eastAsia="MS Mincho" w:cs="Arial"/>
          <w:bCs/>
          <w:szCs w:val="36"/>
        </w:rPr>
        <w:t>-TM1.2_BC3CS</w:t>
      </w:r>
      <w:r w:rsidRPr="00B93702">
        <w:rPr>
          <w:rFonts w:eastAsia="MS Mincho" w:cs="Arial" w:hint="eastAsia"/>
          <w:bCs/>
          <w:szCs w:val="36"/>
        </w:rPr>
        <w:t>16/17</w:t>
      </w:r>
      <w:r w:rsidRPr="00B93702">
        <w:rPr>
          <w:rFonts w:eastAsia="MS Mincho" w:cs="Arial"/>
          <w:bCs/>
          <w:szCs w:val="36"/>
        </w:rPr>
        <w:t>)</w:t>
      </w:r>
      <w:bookmarkEnd w:id="909"/>
      <w:bookmarkEnd w:id="910"/>
    </w:p>
    <w:p w14:paraId="2FBCF161" w14:textId="77777777" w:rsidR="00BE5FE9" w:rsidRPr="00B93702" w:rsidRDefault="00BE5FE9" w:rsidP="00D7369E">
      <w:r w:rsidRPr="00B93702">
        <w:rPr>
          <w:rFonts w:cs="v4.2.0"/>
        </w:rPr>
        <w:t xml:space="preserve">This test model shall be constructed based on </w:t>
      </w:r>
      <w:r w:rsidRPr="00B93702">
        <w:rPr>
          <w:rFonts w:cs="v4.2.0" w:hint="eastAsia"/>
        </w:rPr>
        <w:t>NR-FR1</w:t>
      </w:r>
      <w:r w:rsidRPr="00B93702">
        <w:rPr>
          <w:rFonts w:cs="v4.2.0"/>
        </w:rPr>
        <w:t xml:space="preserve">-TM1.2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.2</w:t>
      </w:r>
      <w:r w:rsidRPr="00B93702">
        <w:rPr>
          <w:rFonts w:cs="v4.2.0" w:hint="eastAsia"/>
        </w:rPr>
        <w:t>.2</w:t>
      </w:r>
      <w:r w:rsidRPr="00B93702">
        <w:rPr>
          <w:rFonts w:cs="v4.2.0"/>
        </w:rPr>
        <w:t>.</w:t>
      </w:r>
    </w:p>
    <w:p w14:paraId="7E84CFDB" w14:textId="77777777" w:rsidR="00541781" w:rsidRPr="00B93702" w:rsidRDefault="00541781" w:rsidP="00F311C8">
      <w:pPr>
        <w:pStyle w:val="Heading1"/>
        <w:rPr>
          <w:rFonts w:eastAsia="MS Mincho"/>
        </w:rPr>
      </w:pPr>
      <w:bookmarkStart w:id="911" w:name="_Toc21098192"/>
      <w:bookmarkStart w:id="912" w:name="_Toc29765754"/>
      <w:r w:rsidRPr="00B93702">
        <w:rPr>
          <w:rFonts w:eastAsia="MS Mincho"/>
        </w:rPr>
        <w:t>E.3</w:t>
      </w:r>
      <w:r w:rsidRPr="00B93702">
        <w:rPr>
          <w:rFonts w:eastAsia="MS Mincho"/>
        </w:rPr>
        <w:tab/>
        <w:t>E-UTRA Test Model 2 (E-TM2_</w:t>
      </w:r>
      <w:r w:rsidRPr="00B93702">
        <w:rPr>
          <w:lang w:eastAsia="zh-CN"/>
        </w:rPr>
        <w:t>BC3</w:t>
      </w:r>
      <w:r w:rsidRPr="00B93702">
        <w:rPr>
          <w:rFonts w:eastAsia="MS Mincho"/>
        </w:rPr>
        <w:t>CS3)</w:t>
      </w:r>
      <w:bookmarkEnd w:id="911"/>
      <w:bookmarkEnd w:id="912"/>
    </w:p>
    <w:p w14:paraId="4826F88C" w14:textId="77777777" w:rsidR="00541781" w:rsidRPr="00B93702" w:rsidRDefault="00541781" w:rsidP="00541781">
      <w:pPr>
        <w:rPr>
          <w:rFonts w:cs="v4.2.0"/>
          <w:lang w:eastAsia="zh-CN"/>
        </w:rPr>
      </w:pPr>
      <w:r w:rsidRPr="00B93702">
        <w:rPr>
          <w:rFonts w:cs="v4.2.0"/>
          <w:lang w:eastAsia="zh-CN"/>
        </w:rPr>
        <w:t xml:space="preserve">This test model shall be constructed based on E-TM2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6.1.1.3 according to the data mappi</w:t>
      </w:r>
      <w:r w:rsidR="009E6EEF" w:rsidRPr="00B93702">
        <w:rPr>
          <w:rFonts w:cs="v4.2.0"/>
          <w:lang w:eastAsia="zh-CN"/>
        </w:rPr>
        <w:t>ng principles elaborated in Tabl</w:t>
      </w:r>
      <w:r w:rsidRPr="00B93702">
        <w:rPr>
          <w:rFonts w:cs="v4.2.0"/>
          <w:lang w:eastAsia="zh-CN"/>
        </w:rPr>
        <w:t>e E-2.</w:t>
      </w:r>
    </w:p>
    <w:p w14:paraId="1A19F398" w14:textId="77777777" w:rsidR="00BE5FE9" w:rsidRPr="00B93702" w:rsidRDefault="00BE5FE9" w:rsidP="00BE5FE9">
      <w:pPr>
        <w:pStyle w:val="Heading1"/>
        <w:rPr>
          <w:rFonts w:eastAsia="MS Mincho" w:cs="Arial"/>
          <w:bCs/>
          <w:szCs w:val="36"/>
        </w:rPr>
      </w:pPr>
      <w:bookmarkStart w:id="913" w:name="_Toc21098193"/>
      <w:bookmarkStart w:id="914" w:name="_Toc29765755"/>
      <w:r w:rsidRPr="00B93702">
        <w:rPr>
          <w:rFonts w:eastAsia="MS Mincho" w:cs="Arial"/>
          <w:bCs/>
          <w:szCs w:val="36"/>
        </w:rPr>
        <w:t>E.3A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TM2_BC3CS</w:t>
      </w:r>
      <w:r w:rsidRPr="00B93702">
        <w:rPr>
          <w:rFonts w:eastAsia="MS Mincho" w:cs="Arial" w:hint="eastAsia"/>
          <w:bCs/>
          <w:szCs w:val="36"/>
        </w:rPr>
        <w:t>16/17</w:t>
      </w:r>
      <w:r w:rsidRPr="00B93702">
        <w:rPr>
          <w:rFonts w:eastAsia="MS Mincho" w:cs="Arial"/>
          <w:bCs/>
          <w:szCs w:val="36"/>
        </w:rPr>
        <w:t>)</w:t>
      </w:r>
      <w:bookmarkEnd w:id="913"/>
      <w:bookmarkEnd w:id="914"/>
    </w:p>
    <w:p w14:paraId="70A2D4CC" w14:textId="77777777"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2.3</w:t>
      </w:r>
      <w:r w:rsidRPr="00B93702">
        <w:rPr>
          <w:rFonts w:cs="v4.2.0"/>
        </w:rPr>
        <w:t>.</w:t>
      </w:r>
    </w:p>
    <w:p w14:paraId="31CA9A5C" w14:textId="77777777" w:rsidR="00E960CC" w:rsidRPr="00B93702" w:rsidRDefault="00E960CC" w:rsidP="00E960CC">
      <w:pPr>
        <w:pStyle w:val="Heading1"/>
        <w:rPr>
          <w:rFonts w:eastAsia="MS Mincho" w:cs="Arial"/>
          <w:bCs/>
          <w:szCs w:val="36"/>
        </w:rPr>
      </w:pPr>
      <w:bookmarkStart w:id="915" w:name="_Toc21098194"/>
      <w:bookmarkStart w:id="916" w:name="_Toc29765756"/>
      <w:r w:rsidRPr="00B93702">
        <w:rPr>
          <w:rFonts w:eastAsia="MS Mincho" w:cs="Arial"/>
          <w:bCs/>
          <w:szCs w:val="36"/>
        </w:rPr>
        <w:t>E.3B</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2a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TM2a_BC3CS</w:t>
      </w:r>
      <w:r w:rsidRPr="00B93702">
        <w:rPr>
          <w:rFonts w:eastAsia="MS Mincho" w:cs="Arial" w:hint="eastAsia"/>
          <w:bCs/>
          <w:szCs w:val="36"/>
        </w:rPr>
        <w:t>16/17</w:t>
      </w:r>
      <w:r w:rsidRPr="00B93702">
        <w:rPr>
          <w:rFonts w:eastAsia="MS Mincho" w:cs="Arial"/>
          <w:bCs/>
          <w:szCs w:val="36"/>
        </w:rPr>
        <w:t>)</w:t>
      </w:r>
      <w:bookmarkEnd w:id="915"/>
      <w:bookmarkEnd w:id="916"/>
    </w:p>
    <w:p w14:paraId="449085D3" w14:textId="77777777" w:rsidR="00E960CC" w:rsidRPr="00B93702" w:rsidRDefault="00E960CC" w:rsidP="00E960CC">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4.</w:t>
      </w:r>
    </w:p>
    <w:p w14:paraId="776AD7A6" w14:textId="77777777" w:rsidR="00E960CC" w:rsidRPr="00B93702" w:rsidRDefault="00E960CC" w:rsidP="00E960CC">
      <w:pPr>
        <w:pStyle w:val="Heading1"/>
        <w:rPr>
          <w:rFonts w:eastAsia="MS Mincho"/>
        </w:rPr>
      </w:pPr>
      <w:bookmarkStart w:id="917" w:name="_Toc21098195"/>
      <w:bookmarkStart w:id="918" w:name="_Toc29765757"/>
      <w:r w:rsidRPr="00B93702">
        <w:rPr>
          <w:rFonts w:eastAsia="MS Mincho"/>
        </w:rPr>
        <w:t>E.3C</w:t>
      </w:r>
      <w:r w:rsidRPr="00B93702">
        <w:rPr>
          <w:rFonts w:eastAsia="MS Mincho"/>
        </w:rPr>
        <w:tab/>
        <w:t>E-UTRA Test Model 2a (E-TM2a_</w:t>
      </w:r>
      <w:r w:rsidRPr="00B93702">
        <w:rPr>
          <w:lang w:eastAsia="zh-CN"/>
        </w:rPr>
        <w:t>BC3</w:t>
      </w:r>
      <w:r w:rsidRPr="00B93702">
        <w:rPr>
          <w:rFonts w:eastAsia="MS Mincho"/>
        </w:rPr>
        <w:t>CS3)</w:t>
      </w:r>
      <w:bookmarkEnd w:id="917"/>
      <w:bookmarkEnd w:id="918"/>
    </w:p>
    <w:p w14:paraId="58E00000" w14:textId="77777777" w:rsidR="00E960CC" w:rsidRPr="00B93702" w:rsidRDefault="00E960CC" w:rsidP="00E960CC">
      <w:pPr>
        <w:rPr>
          <w:rFonts w:cs="v4.2.0"/>
          <w:lang w:eastAsia="zh-CN"/>
        </w:rPr>
      </w:pPr>
      <w:r w:rsidRPr="00B93702">
        <w:rPr>
          <w:rFonts w:cs="v4.2.0"/>
          <w:lang w:eastAsia="zh-CN"/>
        </w:rPr>
        <w:t>This test model shall be constructed based on E-TM2a in TS 36.141 [9] subclause 6.1.1.3a according to the data mapping principles elaborated in Table E-2.</w:t>
      </w:r>
    </w:p>
    <w:p w14:paraId="246CF437" w14:textId="77777777" w:rsidR="00E960CC" w:rsidRPr="00B93702" w:rsidRDefault="00E960CC" w:rsidP="00E960CC">
      <w:pPr>
        <w:pStyle w:val="Heading1"/>
        <w:rPr>
          <w:rFonts w:eastAsia="MS Mincho"/>
        </w:rPr>
      </w:pPr>
      <w:bookmarkStart w:id="919" w:name="_Toc21098196"/>
      <w:bookmarkStart w:id="920" w:name="_Toc29765758"/>
      <w:r w:rsidRPr="00B93702">
        <w:rPr>
          <w:rFonts w:eastAsia="MS Mincho"/>
        </w:rPr>
        <w:t>E.3D</w:t>
      </w:r>
      <w:r w:rsidRPr="00B93702">
        <w:rPr>
          <w:rFonts w:eastAsia="MS Mincho"/>
        </w:rPr>
        <w:tab/>
        <w:t>E-UTRA Test Model 2b (E-TM2b_</w:t>
      </w:r>
      <w:r w:rsidRPr="00B93702">
        <w:rPr>
          <w:lang w:eastAsia="zh-CN"/>
        </w:rPr>
        <w:t>BC3</w:t>
      </w:r>
      <w:r w:rsidRPr="00B93702">
        <w:rPr>
          <w:rFonts w:eastAsia="MS Mincho"/>
        </w:rPr>
        <w:t>CS3)</w:t>
      </w:r>
      <w:bookmarkEnd w:id="919"/>
      <w:bookmarkEnd w:id="920"/>
    </w:p>
    <w:p w14:paraId="02E1B142" w14:textId="77777777" w:rsidR="00E960CC" w:rsidRPr="00B93702" w:rsidRDefault="00E960CC" w:rsidP="00541781">
      <w:pPr>
        <w:rPr>
          <w:rFonts w:cs="v4.2.0"/>
        </w:rPr>
      </w:pPr>
      <w:r w:rsidRPr="00B93702">
        <w:rPr>
          <w:rFonts w:cs="v4.2.0"/>
          <w:lang w:eastAsia="zh-CN"/>
        </w:rPr>
        <w:t>This test model shall be constructed based on E-TM2b in TS 36.141 [9] subclause 6.1.1.3b according to the data mapping principles elaborated in Table E-2.</w:t>
      </w:r>
    </w:p>
    <w:p w14:paraId="2759EB33" w14:textId="77777777" w:rsidR="00541781" w:rsidRPr="00B93702" w:rsidRDefault="00541781" w:rsidP="00F311C8">
      <w:pPr>
        <w:pStyle w:val="Heading1"/>
        <w:rPr>
          <w:rFonts w:eastAsia="MS Mincho"/>
        </w:rPr>
      </w:pPr>
      <w:bookmarkStart w:id="921" w:name="_Toc21098197"/>
      <w:bookmarkStart w:id="922" w:name="_Toc29765759"/>
      <w:r w:rsidRPr="00B93702">
        <w:rPr>
          <w:rFonts w:eastAsia="MS Mincho"/>
        </w:rPr>
        <w:t>E.4</w:t>
      </w:r>
      <w:r w:rsidRPr="00B93702">
        <w:rPr>
          <w:rFonts w:eastAsia="MS Mincho"/>
        </w:rPr>
        <w:tab/>
        <w:t>E-UTRA Test Model 3.1 (E-TM3.1_</w:t>
      </w:r>
      <w:r w:rsidRPr="00B93702">
        <w:rPr>
          <w:lang w:eastAsia="zh-CN"/>
        </w:rPr>
        <w:t>BC3</w:t>
      </w:r>
      <w:r w:rsidRPr="00B93702">
        <w:rPr>
          <w:rFonts w:eastAsia="MS Mincho"/>
        </w:rPr>
        <w:t>CS3)</w:t>
      </w:r>
      <w:bookmarkEnd w:id="921"/>
      <w:bookmarkEnd w:id="922"/>
    </w:p>
    <w:p w14:paraId="3FA0BC2D" w14:textId="77777777" w:rsidR="00541781" w:rsidRPr="00B93702" w:rsidRDefault="00541781" w:rsidP="00541781">
      <w:pPr>
        <w:rPr>
          <w:rFonts w:cs="v4.2.0"/>
          <w:lang w:eastAsia="zh-CN"/>
        </w:rPr>
      </w:pPr>
      <w:r w:rsidRPr="00B93702">
        <w:rPr>
          <w:rFonts w:cs="v4.2.0"/>
          <w:lang w:eastAsia="zh-CN"/>
        </w:rPr>
        <w:t xml:space="preserve">This test model shall be constructed based on E-TM3.1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6.1.1.4 according to the data mapping principles elaborated in Ta</w:t>
      </w:r>
      <w:r w:rsidR="009E6EEF" w:rsidRPr="00B93702">
        <w:rPr>
          <w:rFonts w:cs="v4.2.0"/>
          <w:lang w:eastAsia="zh-CN"/>
        </w:rPr>
        <w:t>bl</w:t>
      </w:r>
      <w:r w:rsidRPr="00B93702">
        <w:rPr>
          <w:rFonts w:cs="v4.2.0"/>
          <w:lang w:eastAsia="zh-CN"/>
        </w:rPr>
        <w:t>e E-2.</w:t>
      </w:r>
    </w:p>
    <w:p w14:paraId="145FE11E" w14:textId="77777777" w:rsidR="00F535E8" w:rsidRPr="00B93702" w:rsidRDefault="00F535E8" w:rsidP="00F535E8">
      <w:pPr>
        <w:pStyle w:val="Heading1"/>
        <w:rPr>
          <w:rFonts w:eastAsia="MS Mincho"/>
          <w:lang w:val="en-US"/>
        </w:rPr>
      </w:pPr>
      <w:bookmarkStart w:id="923" w:name="_Toc21098198"/>
      <w:bookmarkStart w:id="924" w:name="_Toc29765760"/>
      <w:r w:rsidRPr="00B93702">
        <w:rPr>
          <w:rFonts w:eastAsia="MS Mincho"/>
          <w:lang w:val="en-US"/>
        </w:rPr>
        <w:t>E.4Y</w:t>
      </w:r>
      <w:r w:rsidRPr="00B93702">
        <w:rPr>
          <w:rFonts w:eastAsia="MS Mincho"/>
          <w:lang w:val="en-US"/>
        </w:rPr>
        <w:tab/>
        <w:t>E-UTRA Test Model 3.1a (E-TM3.1a_</w:t>
      </w:r>
      <w:r w:rsidRPr="00B93702">
        <w:rPr>
          <w:lang w:val="en-US" w:eastAsia="zh-CN"/>
        </w:rPr>
        <w:t>BC3</w:t>
      </w:r>
      <w:r w:rsidRPr="00B93702">
        <w:rPr>
          <w:rFonts w:eastAsia="MS Mincho"/>
          <w:lang w:val="en-US"/>
        </w:rPr>
        <w:t>CS3)</w:t>
      </w:r>
      <w:bookmarkEnd w:id="923"/>
      <w:bookmarkEnd w:id="924"/>
    </w:p>
    <w:p w14:paraId="3D4BFC6A" w14:textId="77777777" w:rsidR="00F535E8" w:rsidRPr="00B93702" w:rsidRDefault="00F535E8" w:rsidP="00F535E8">
      <w:pPr>
        <w:rPr>
          <w:rFonts w:cs="v4.2.0"/>
          <w:lang w:eastAsia="zh-CN"/>
        </w:rPr>
      </w:pPr>
      <w:r w:rsidRPr="00B93702">
        <w:rPr>
          <w:rFonts w:cs="v4.2.0"/>
          <w:lang w:eastAsia="zh-CN"/>
        </w:rPr>
        <w:t>This test model shall be constructed based on E-TM3.1a in TS 36.141 [9] subclause 6.1.1.4</w:t>
      </w:r>
      <w:r w:rsidR="00E960CC" w:rsidRPr="00B93702">
        <w:rPr>
          <w:rFonts w:cs="v4.2.0"/>
          <w:lang w:eastAsia="zh-CN"/>
        </w:rPr>
        <w:t>a</w:t>
      </w:r>
      <w:r w:rsidRPr="00B93702">
        <w:rPr>
          <w:rFonts w:cs="v4.2.0"/>
          <w:lang w:eastAsia="zh-CN"/>
        </w:rPr>
        <w:t xml:space="preserve"> according to the data mapping principles elaborated in Table E-2.</w:t>
      </w:r>
    </w:p>
    <w:p w14:paraId="271F310C" w14:textId="77777777" w:rsidR="00F535E8" w:rsidRPr="00B93702" w:rsidRDefault="00F535E8" w:rsidP="00F535E8">
      <w:pPr>
        <w:pStyle w:val="Heading1"/>
        <w:rPr>
          <w:rFonts w:eastAsia="MS Mincho"/>
        </w:rPr>
      </w:pPr>
      <w:bookmarkStart w:id="925" w:name="_Toc21098199"/>
      <w:bookmarkStart w:id="926" w:name="_Toc29765761"/>
      <w:r w:rsidRPr="00B93702">
        <w:rPr>
          <w:rFonts w:eastAsia="MS Mincho"/>
        </w:rPr>
        <w:lastRenderedPageBreak/>
        <w:t>E.4Z</w:t>
      </w:r>
      <w:r w:rsidRPr="00B93702">
        <w:rPr>
          <w:rFonts w:eastAsia="MS Mincho"/>
        </w:rPr>
        <w:tab/>
        <w:t>E-UTRA Test Model 3.1b (E-TM3.1b_</w:t>
      </w:r>
      <w:r w:rsidRPr="00B93702">
        <w:rPr>
          <w:lang w:eastAsia="zh-CN"/>
        </w:rPr>
        <w:t>BC3</w:t>
      </w:r>
      <w:r w:rsidRPr="00B93702">
        <w:rPr>
          <w:rFonts w:eastAsia="MS Mincho"/>
        </w:rPr>
        <w:t>CS3)</w:t>
      </w:r>
      <w:bookmarkEnd w:id="925"/>
      <w:bookmarkEnd w:id="926"/>
    </w:p>
    <w:p w14:paraId="72A95839" w14:textId="77777777" w:rsidR="00F535E8" w:rsidRPr="00B93702" w:rsidRDefault="00F535E8" w:rsidP="00F535E8">
      <w:pPr>
        <w:rPr>
          <w:rFonts w:cs="v4.2.0"/>
          <w:lang w:eastAsia="zh-CN"/>
        </w:rPr>
      </w:pPr>
      <w:r w:rsidRPr="00B93702">
        <w:rPr>
          <w:rFonts w:cs="v4.2.0"/>
          <w:lang w:eastAsia="zh-CN"/>
        </w:rPr>
        <w:t>This test model shall be constructed based on E-TM3.1b in TS 36.141 [9] subclause 6.1.1.4</w:t>
      </w:r>
      <w:r w:rsidR="00E960CC" w:rsidRPr="00B93702">
        <w:rPr>
          <w:rFonts w:cs="v4.2.0"/>
          <w:lang w:eastAsia="zh-CN"/>
        </w:rPr>
        <w:t>b</w:t>
      </w:r>
      <w:r w:rsidRPr="00B93702">
        <w:rPr>
          <w:rFonts w:cs="v4.2.0"/>
          <w:lang w:eastAsia="zh-CN"/>
        </w:rPr>
        <w:t xml:space="preserve"> according to the data mapping principles elaborated in Table E-2.</w:t>
      </w:r>
    </w:p>
    <w:p w14:paraId="65AA6BC1" w14:textId="77777777" w:rsidR="00E960CC" w:rsidRPr="00B93702" w:rsidRDefault="00E960CC" w:rsidP="00E960CC">
      <w:pPr>
        <w:pStyle w:val="Heading1"/>
        <w:rPr>
          <w:rFonts w:eastAsia="MS Mincho"/>
        </w:rPr>
      </w:pPr>
      <w:bookmarkStart w:id="927" w:name="_Toc21098200"/>
      <w:bookmarkStart w:id="928" w:name="_Toc29765762"/>
      <w:r w:rsidRPr="00B93702">
        <w:rPr>
          <w:rFonts w:eastAsia="MS Mincho"/>
        </w:rPr>
        <w:t>E.4ZA</w:t>
      </w:r>
      <w:r w:rsidRPr="00B93702">
        <w:rPr>
          <w:rFonts w:eastAsia="MS Mincho"/>
        </w:rPr>
        <w:tab/>
        <w:t>NR Test Model 3.1a (NR-FR1-TM3.1a_</w:t>
      </w:r>
      <w:r w:rsidRPr="00B93702">
        <w:rPr>
          <w:lang w:eastAsia="zh-CN"/>
        </w:rPr>
        <w:t>BC3</w:t>
      </w:r>
      <w:r w:rsidRPr="00B93702">
        <w:rPr>
          <w:rFonts w:eastAsia="MS Mincho"/>
        </w:rPr>
        <w:t>CS16/17)</w:t>
      </w:r>
      <w:bookmarkEnd w:id="927"/>
      <w:bookmarkEnd w:id="928"/>
    </w:p>
    <w:p w14:paraId="55F4BE6D" w14:textId="77777777" w:rsidR="00E960CC" w:rsidRPr="00B93702" w:rsidRDefault="00E960CC" w:rsidP="00F535E8">
      <w:pPr>
        <w:rPr>
          <w:rFonts w:cs="v4.2.0"/>
          <w:lang w:eastAsia="zh-CN"/>
        </w:rPr>
      </w:pPr>
      <w:r w:rsidRPr="00B93702">
        <w:rPr>
          <w:rFonts w:cs="v4.2.0"/>
          <w:lang w:eastAsia="zh-CN"/>
        </w:rPr>
        <w:t xml:space="preserve">This test model shall be constructed based on NR-FR1-TM3.1a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75773E"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6.</w:t>
      </w:r>
    </w:p>
    <w:p w14:paraId="293A4A58" w14:textId="77777777" w:rsidR="00BE5FE9" w:rsidRPr="00B93702" w:rsidRDefault="00BE5FE9" w:rsidP="00BE5FE9">
      <w:pPr>
        <w:pStyle w:val="Heading1"/>
        <w:rPr>
          <w:rFonts w:eastAsia="MS Mincho" w:cs="Arial"/>
          <w:bCs/>
          <w:szCs w:val="36"/>
        </w:rPr>
      </w:pPr>
      <w:bookmarkStart w:id="929" w:name="_Toc21098201"/>
      <w:bookmarkStart w:id="930" w:name="_Toc29765763"/>
      <w:r w:rsidRPr="00B93702">
        <w:rPr>
          <w:rFonts w:eastAsia="MS Mincho" w:cs="Arial"/>
          <w:bCs/>
          <w:szCs w:val="36"/>
        </w:rPr>
        <w:t>E.4</w:t>
      </w:r>
      <w:r w:rsidRPr="00B93702">
        <w:rPr>
          <w:rFonts w:eastAsia="MS Mincho" w:cs="Arial" w:hint="eastAsia"/>
          <w:bCs/>
          <w:szCs w:val="36"/>
        </w:rPr>
        <w:t>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3.1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TM3.1_BC3CS</w:t>
      </w:r>
      <w:r w:rsidRPr="00B93702">
        <w:rPr>
          <w:rFonts w:eastAsia="MS Mincho" w:cs="Arial" w:hint="eastAsia"/>
          <w:bCs/>
          <w:szCs w:val="36"/>
        </w:rPr>
        <w:t>16/17</w:t>
      </w:r>
      <w:r w:rsidRPr="00B93702">
        <w:rPr>
          <w:rFonts w:eastAsia="MS Mincho" w:cs="Arial"/>
          <w:bCs/>
          <w:szCs w:val="36"/>
        </w:rPr>
        <w:t>)</w:t>
      </w:r>
      <w:bookmarkEnd w:id="929"/>
      <w:bookmarkEnd w:id="930"/>
    </w:p>
    <w:p w14:paraId="3C42D747" w14:textId="77777777"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2.5</w:t>
      </w:r>
      <w:r w:rsidRPr="00B93702">
        <w:rPr>
          <w:rFonts w:cs="v4.2.0"/>
        </w:rPr>
        <w:t>.</w:t>
      </w:r>
    </w:p>
    <w:p w14:paraId="6B49994E" w14:textId="77777777" w:rsidR="00541781" w:rsidRPr="00B93702" w:rsidRDefault="00541781" w:rsidP="00F311C8">
      <w:pPr>
        <w:pStyle w:val="Heading1"/>
        <w:rPr>
          <w:rFonts w:eastAsia="MS Mincho"/>
        </w:rPr>
      </w:pPr>
      <w:bookmarkStart w:id="931" w:name="_Toc21098202"/>
      <w:bookmarkStart w:id="932" w:name="_Toc29765764"/>
      <w:r w:rsidRPr="00B93702">
        <w:rPr>
          <w:rFonts w:eastAsia="MS Mincho"/>
        </w:rPr>
        <w:t>E.5</w:t>
      </w:r>
      <w:r w:rsidRPr="00B93702">
        <w:rPr>
          <w:rFonts w:eastAsia="MS Mincho"/>
        </w:rPr>
        <w:tab/>
        <w:t>E-UTRA Test Model 3.2 (E-TM3.2_</w:t>
      </w:r>
      <w:r w:rsidRPr="00B93702">
        <w:rPr>
          <w:lang w:eastAsia="zh-CN"/>
        </w:rPr>
        <w:t>BC3</w:t>
      </w:r>
      <w:r w:rsidRPr="00B93702">
        <w:rPr>
          <w:rFonts w:eastAsia="MS Mincho"/>
        </w:rPr>
        <w:t>CS3)</w:t>
      </w:r>
      <w:bookmarkEnd w:id="931"/>
      <w:bookmarkEnd w:id="932"/>
    </w:p>
    <w:p w14:paraId="018B2F5D" w14:textId="77777777" w:rsidR="00541781" w:rsidRPr="00B93702" w:rsidRDefault="00541781" w:rsidP="00541781">
      <w:pPr>
        <w:rPr>
          <w:rFonts w:cs="v4.2.0"/>
          <w:lang w:eastAsia="zh-CN"/>
        </w:rPr>
      </w:pPr>
      <w:r w:rsidRPr="00B93702">
        <w:rPr>
          <w:rFonts w:cs="v4.2.0"/>
          <w:lang w:eastAsia="zh-CN"/>
        </w:rPr>
        <w:t xml:space="preserve">This test model shall be constructed based on E-TM3.2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6.1.1.5 according to the data mapping principles elaborated in Ta</w:t>
      </w:r>
      <w:r w:rsidR="009E6EEF" w:rsidRPr="00B93702">
        <w:rPr>
          <w:rFonts w:cs="v4.2.0"/>
          <w:lang w:eastAsia="zh-CN"/>
        </w:rPr>
        <w:t>bl</w:t>
      </w:r>
      <w:r w:rsidRPr="00B93702">
        <w:rPr>
          <w:rFonts w:cs="v4.2.0"/>
          <w:lang w:eastAsia="zh-CN"/>
        </w:rPr>
        <w:t>e E-2.</w:t>
      </w:r>
    </w:p>
    <w:p w14:paraId="53A4B729" w14:textId="77777777" w:rsidR="00BE5FE9" w:rsidRPr="00B93702" w:rsidRDefault="00BE5FE9" w:rsidP="00BE5FE9">
      <w:pPr>
        <w:pStyle w:val="Heading1"/>
        <w:rPr>
          <w:rFonts w:eastAsia="MS Mincho" w:cs="Arial"/>
          <w:bCs/>
          <w:szCs w:val="36"/>
        </w:rPr>
      </w:pPr>
      <w:bookmarkStart w:id="933" w:name="_Toc21098203"/>
      <w:bookmarkStart w:id="934" w:name="_Toc29765765"/>
      <w:r w:rsidRPr="00B93702">
        <w:rPr>
          <w:rFonts w:eastAsia="MS Mincho" w:cs="Arial"/>
          <w:bCs/>
          <w:szCs w:val="36"/>
        </w:rPr>
        <w:t>E.5A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3.2 (</w:t>
      </w:r>
      <w:r w:rsidRPr="00B93702">
        <w:rPr>
          <w:rFonts w:eastAsia="MS Mincho" w:cs="Arial" w:hint="eastAsia"/>
          <w:bCs/>
          <w:szCs w:val="36"/>
        </w:rPr>
        <w:t>NR-FR1</w:t>
      </w:r>
      <w:r w:rsidRPr="00B93702">
        <w:rPr>
          <w:rFonts w:eastAsia="MS Mincho" w:cs="Arial"/>
          <w:bCs/>
          <w:szCs w:val="36"/>
        </w:rPr>
        <w:t>-TM3.2_BC3CS</w:t>
      </w:r>
      <w:r w:rsidRPr="00B93702">
        <w:rPr>
          <w:rFonts w:eastAsia="MS Mincho" w:cs="Arial" w:hint="eastAsia"/>
          <w:bCs/>
          <w:szCs w:val="36"/>
        </w:rPr>
        <w:t>16/17</w:t>
      </w:r>
      <w:r w:rsidRPr="00B93702">
        <w:rPr>
          <w:rFonts w:eastAsia="MS Mincho" w:cs="Arial"/>
          <w:bCs/>
          <w:szCs w:val="36"/>
        </w:rPr>
        <w:t>)</w:t>
      </w:r>
      <w:bookmarkEnd w:id="933"/>
      <w:bookmarkEnd w:id="934"/>
    </w:p>
    <w:p w14:paraId="71137875" w14:textId="77777777"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2.7</w:t>
      </w:r>
      <w:r w:rsidRPr="00B93702">
        <w:rPr>
          <w:rFonts w:cs="v4.2.0"/>
        </w:rPr>
        <w:t>.</w:t>
      </w:r>
    </w:p>
    <w:p w14:paraId="130120A2" w14:textId="77777777" w:rsidR="00541781" w:rsidRPr="00B93702" w:rsidRDefault="00541781" w:rsidP="00F311C8">
      <w:pPr>
        <w:pStyle w:val="Heading1"/>
        <w:rPr>
          <w:rFonts w:eastAsia="MS Mincho"/>
        </w:rPr>
      </w:pPr>
      <w:bookmarkStart w:id="935" w:name="_Toc21098204"/>
      <w:bookmarkStart w:id="936" w:name="_Toc29765766"/>
      <w:r w:rsidRPr="00B93702">
        <w:rPr>
          <w:rFonts w:eastAsia="MS Mincho"/>
        </w:rPr>
        <w:t>E.6</w:t>
      </w:r>
      <w:r w:rsidRPr="00B93702">
        <w:rPr>
          <w:rFonts w:eastAsia="MS Mincho"/>
        </w:rPr>
        <w:tab/>
        <w:t>E-UTRA Test Model 3.3 (E-TM3.3_</w:t>
      </w:r>
      <w:r w:rsidRPr="00B93702">
        <w:rPr>
          <w:lang w:eastAsia="zh-CN"/>
        </w:rPr>
        <w:t>BC3</w:t>
      </w:r>
      <w:r w:rsidRPr="00B93702">
        <w:rPr>
          <w:rFonts w:eastAsia="MS Mincho"/>
        </w:rPr>
        <w:t>CS3)</w:t>
      </w:r>
      <w:bookmarkEnd w:id="935"/>
      <w:bookmarkEnd w:id="936"/>
    </w:p>
    <w:p w14:paraId="2D4DB1B5" w14:textId="77777777" w:rsidR="00541781" w:rsidRPr="00B93702" w:rsidRDefault="00541781" w:rsidP="00541781">
      <w:pPr>
        <w:rPr>
          <w:rFonts w:cs="v4.2.0"/>
          <w:lang w:eastAsia="zh-CN"/>
        </w:rPr>
      </w:pPr>
      <w:r w:rsidRPr="00B93702">
        <w:rPr>
          <w:rFonts w:cs="v4.2.0"/>
          <w:lang w:eastAsia="zh-CN"/>
        </w:rPr>
        <w:t xml:space="preserve">This test model shall be constructed based on E-TM3.3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6.1.1.6 according to the data mapping principles elaborated in Ta</w:t>
      </w:r>
      <w:r w:rsidR="009E6EEF" w:rsidRPr="00B93702">
        <w:rPr>
          <w:rFonts w:cs="v4.2.0"/>
          <w:lang w:eastAsia="zh-CN"/>
        </w:rPr>
        <w:t>bl</w:t>
      </w:r>
      <w:r w:rsidRPr="00B93702">
        <w:rPr>
          <w:rFonts w:cs="v4.2.0"/>
          <w:lang w:eastAsia="zh-CN"/>
        </w:rPr>
        <w:t>e E-2.</w:t>
      </w:r>
    </w:p>
    <w:p w14:paraId="18A731D7" w14:textId="77777777" w:rsidR="00BE5FE9" w:rsidRPr="00B93702" w:rsidRDefault="00BE5FE9" w:rsidP="00BE5FE9">
      <w:pPr>
        <w:pStyle w:val="Heading1"/>
        <w:rPr>
          <w:rFonts w:eastAsia="MS Mincho" w:cs="Arial"/>
          <w:bCs/>
          <w:szCs w:val="36"/>
        </w:rPr>
      </w:pPr>
      <w:bookmarkStart w:id="937" w:name="_Toc21098205"/>
      <w:bookmarkStart w:id="938" w:name="_Toc29765767"/>
      <w:r w:rsidRPr="00B93702">
        <w:rPr>
          <w:rFonts w:eastAsia="MS Mincho" w:cs="Arial"/>
          <w:bCs/>
          <w:szCs w:val="36"/>
        </w:rPr>
        <w:t>E.6A</w:t>
      </w:r>
      <w:r w:rsidRPr="00B93702">
        <w:rPr>
          <w:rFonts w:eastAsia="MS Mincho" w:cs="Arial"/>
          <w:bCs/>
          <w:szCs w:val="36"/>
        </w:rPr>
        <w:tab/>
      </w:r>
      <w:r w:rsidRPr="00B93702">
        <w:rPr>
          <w:rFonts w:eastAsia="SimSun" w:cs="Arial"/>
          <w:bCs/>
          <w:szCs w:val="36"/>
        </w:rPr>
        <w:t>NR FR1</w:t>
      </w:r>
      <w:r w:rsidRPr="00B93702">
        <w:rPr>
          <w:rFonts w:eastAsia="MS Mincho" w:cs="Arial"/>
          <w:bCs/>
          <w:szCs w:val="36"/>
        </w:rPr>
        <w:t xml:space="preserve"> Test Model 3.3 (</w:t>
      </w:r>
      <w:r w:rsidRPr="00B93702">
        <w:rPr>
          <w:rFonts w:eastAsia="SimSun" w:cs="Arial"/>
          <w:bCs/>
          <w:szCs w:val="36"/>
        </w:rPr>
        <w:t>NR</w:t>
      </w:r>
      <w:r w:rsidRPr="00B93702">
        <w:rPr>
          <w:rFonts w:eastAsia="MS Mincho" w:cs="Arial"/>
          <w:bCs/>
          <w:szCs w:val="36"/>
        </w:rPr>
        <w:t>-</w:t>
      </w:r>
      <w:r w:rsidRPr="00B93702">
        <w:rPr>
          <w:rFonts w:eastAsia="SimSun" w:cs="Arial"/>
          <w:bCs/>
          <w:szCs w:val="36"/>
        </w:rPr>
        <w:t>FR1-</w:t>
      </w:r>
      <w:r w:rsidRPr="00B93702">
        <w:rPr>
          <w:rFonts w:eastAsia="MS Mincho" w:cs="Arial"/>
          <w:bCs/>
          <w:szCs w:val="36"/>
        </w:rPr>
        <w:t>TM3.3_</w:t>
      </w:r>
      <w:r w:rsidRPr="00B93702">
        <w:rPr>
          <w:rFonts w:cs="Arial"/>
          <w:bCs/>
          <w:szCs w:val="36"/>
        </w:rPr>
        <w:t>BC3</w:t>
      </w:r>
      <w:r w:rsidRPr="00B93702">
        <w:rPr>
          <w:rFonts w:eastAsia="MS Mincho" w:cs="Arial"/>
          <w:bCs/>
          <w:szCs w:val="36"/>
        </w:rPr>
        <w:t>CS</w:t>
      </w:r>
      <w:r w:rsidRPr="00B93702">
        <w:rPr>
          <w:rFonts w:eastAsia="SimSun" w:cs="Arial"/>
          <w:bCs/>
          <w:szCs w:val="36"/>
        </w:rPr>
        <w:t>16/17</w:t>
      </w:r>
      <w:r w:rsidRPr="00B93702">
        <w:rPr>
          <w:rFonts w:eastAsia="MS Mincho" w:cs="Arial"/>
          <w:bCs/>
          <w:szCs w:val="36"/>
        </w:rPr>
        <w:t>)</w:t>
      </w:r>
      <w:bookmarkEnd w:id="937"/>
      <w:bookmarkEnd w:id="938"/>
    </w:p>
    <w:p w14:paraId="612FCAB6" w14:textId="77777777"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-TM3.3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2.8</w:t>
      </w:r>
      <w:r w:rsidRPr="00B93702">
        <w:rPr>
          <w:rFonts w:cs="v4.2.0"/>
        </w:rPr>
        <w:t>.</w:t>
      </w:r>
    </w:p>
    <w:p w14:paraId="01809E82" w14:textId="77777777" w:rsidR="00F455C8" w:rsidRPr="00B93702" w:rsidRDefault="00F455C8" w:rsidP="000E5741">
      <w:pPr>
        <w:pStyle w:val="Heading8"/>
      </w:pPr>
      <w:bookmarkStart w:id="939" w:name="_Toc21098206"/>
      <w:bookmarkStart w:id="940" w:name="_Toc29765768"/>
      <w:r w:rsidRPr="00B93702">
        <w:lastRenderedPageBreak/>
        <w:t xml:space="preserve">Annex </w:t>
      </w:r>
      <w:r w:rsidR="000D2F1E" w:rsidRPr="00B93702">
        <w:t>F</w:t>
      </w:r>
      <w:r w:rsidRPr="00B93702">
        <w:t xml:space="preserve"> (informative):</w:t>
      </w:r>
      <w:r w:rsidRPr="00B93702">
        <w:br/>
        <w:t>Change history</w:t>
      </w:r>
      <w:bookmarkEnd w:id="939"/>
      <w:bookmarkEnd w:id="94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B93702" w:rsidRPr="00B93702" w14:paraId="41430F95" w14:textId="77777777" w:rsidTr="006847E5">
        <w:trPr>
          <w:cantSplit/>
        </w:trPr>
        <w:tc>
          <w:tcPr>
            <w:tcW w:w="8931" w:type="dxa"/>
            <w:gridSpan w:val="8"/>
            <w:tcBorders>
              <w:bottom w:val="nil"/>
            </w:tcBorders>
            <w:shd w:val="solid" w:color="FFFFFF" w:fill="auto"/>
          </w:tcPr>
          <w:p w14:paraId="3E4D9467" w14:textId="77777777" w:rsidR="00F455C8" w:rsidRPr="00B93702" w:rsidRDefault="00F455C8" w:rsidP="000E5741">
            <w:pPr>
              <w:pStyle w:val="TAL"/>
              <w:jc w:val="center"/>
              <w:rPr>
                <w:rFonts w:cs="Arial"/>
                <w:b/>
                <w:sz w:val="16"/>
                <w:lang w:eastAsia="en-US"/>
              </w:rPr>
            </w:pPr>
            <w:r w:rsidRPr="00B93702">
              <w:rPr>
                <w:rFonts w:cs="Arial"/>
                <w:b/>
                <w:lang w:eastAsia="en-US"/>
              </w:rPr>
              <w:t>Change history</w:t>
            </w:r>
          </w:p>
        </w:tc>
      </w:tr>
      <w:tr w:rsidR="00B93702" w:rsidRPr="00B93702" w14:paraId="783417B4" w14:textId="77777777" w:rsidTr="006847E5">
        <w:tc>
          <w:tcPr>
            <w:tcW w:w="800" w:type="dxa"/>
            <w:shd w:val="pct10" w:color="auto" w:fill="FFFFFF"/>
          </w:tcPr>
          <w:p w14:paraId="44B9961A" w14:textId="77777777" w:rsidR="006847E5" w:rsidRPr="00B93702" w:rsidRDefault="006847E5" w:rsidP="00F56BAD">
            <w:pPr>
              <w:pStyle w:val="TAL"/>
              <w:rPr>
                <w:rFonts w:cs="Arial"/>
                <w:b/>
                <w:sz w:val="16"/>
                <w:lang w:eastAsia="en-US"/>
              </w:rPr>
            </w:pPr>
            <w:r w:rsidRPr="00B93702">
              <w:rPr>
                <w:rFonts w:cs="Arial"/>
                <w:b/>
                <w:sz w:val="16"/>
                <w:lang w:eastAsia="en-US"/>
              </w:rPr>
              <w:t>Date</w:t>
            </w:r>
          </w:p>
        </w:tc>
        <w:tc>
          <w:tcPr>
            <w:tcW w:w="901" w:type="dxa"/>
            <w:shd w:val="pct10" w:color="auto" w:fill="FFFFFF"/>
          </w:tcPr>
          <w:p w14:paraId="1EC04E85" w14:textId="77777777" w:rsidR="006847E5" w:rsidRPr="00B93702" w:rsidRDefault="006847E5" w:rsidP="00F56BAD">
            <w:pPr>
              <w:pStyle w:val="TAL"/>
              <w:rPr>
                <w:rFonts w:cs="Arial"/>
                <w:b/>
                <w:sz w:val="16"/>
                <w:lang w:eastAsia="en-US"/>
              </w:rPr>
            </w:pPr>
            <w:r w:rsidRPr="00B93702">
              <w:rPr>
                <w:rFonts w:cs="Arial"/>
                <w:b/>
                <w:sz w:val="16"/>
                <w:lang w:eastAsia="en-US"/>
              </w:rPr>
              <w:t>Meeting</w:t>
            </w:r>
          </w:p>
        </w:tc>
        <w:tc>
          <w:tcPr>
            <w:tcW w:w="993" w:type="dxa"/>
            <w:shd w:val="pct10" w:color="auto" w:fill="FFFFFF"/>
          </w:tcPr>
          <w:p w14:paraId="52910D72" w14:textId="77777777" w:rsidR="006847E5" w:rsidRPr="00B93702" w:rsidRDefault="006847E5" w:rsidP="00F56BAD">
            <w:pPr>
              <w:pStyle w:val="TAL"/>
              <w:rPr>
                <w:rFonts w:cs="Arial"/>
                <w:b/>
                <w:sz w:val="16"/>
                <w:lang w:eastAsia="en-US"/>
              </w:rPr>
            </w:pPr>
            <w:r w:rsidRPr="00B93702">
              <w:rPr>
                <w:rFonts w:cs="Arial"/>
                <w:b/>
                <w:sz w:val="16"/>
                <w:lang w:eastAsia="en-US"/>
              </w:rPr>
              <w:t>TDoc</w:t>
            </w:r>
          </w:p>
        </w:tc>
        <w:tc>
          <w:tcPr>
            <w:tcW w:w="567" w:type="dxa"/>
            <w:shd w:val="pct10" w:color="auto" w:fill="FFFFFF"/>
          </w:tcPr>
          <w:p w14:paraId="21BDB30C" w14:textId="77777777" w:rsidR="006847E5" w:rsidRPr="00B93702" w:rsidRDefault="006847E5" w:rsidP="00F56BAD">
            <w:pPr>
              <w:pStyle w:val="TAL"/>
              <w:rPr>
                <w:rFonts w:cs="Arial"/>
                <w:b/>
                <w:sz w:val="16"/>
                <w:lang w:eastAsia="en-US"/>
              </w:rPr>
            </w:pPr>
            <w:r w:rsidRPr="00B93702">
              <w:rPr>
                <w:rFonts w:cs="Arial"/>
                <w:b/>
                <w:sz w:val="16"/>
                <w:lang w:eastAsia="en-US"/>
              </w:rPr>
              <w:t>CR</w:t>
            </w:r>
          </w:p>
        </w:tc>
        <w:tc>
          <w:tcPr>
            <w:tcW w:w="428" w:type="dxa"/>
            <w:shd w:val="pct10" w:color="auto" w:fill="FFFFFF"/>
          </w:tcPr>
          <w:p w14:paraId="058A84AB" w14:textId="77777777" w:rsidR="006847E5" w:rsidRPr="00B93702" w:rsidRDefault="006847E5" w:rsidP="00F56BAD">
            <w:pPr>
              <w:pStyle w:val="TAL"/>
              <w:rPr>
                <w:rFonts w:cs="Arial"/>
                <w:b/>
                <w:sz w:val="16"/>
                <w:lang w:eastAsia="en-US"/>
              </w:rPr>
            </w:pPr>
            <w:r w:rsidRPr="00B93702">
              <w:rPr>
                <w:rFonts w:cs="Arial"/>
                <w:b/>
                <w:sz w:val="16"/>
                <w:lang w:eastAsia="en-US"/>
              </w:rPr>
              <w:t>Rev</w:t>
            </w:r>
          </w:p>
        </w:tc>
        <w:tc>
          <w:tcPr>
            <w:tcW w:w="564" w:type="dxa"/>
            <w:shd w:val="pct10" w:color="auto" w:fill="FFFFFF"/>
          </w:tcPr>
          <w:p w14:paraId="2E10352A" w14:textId="77777777" w:rsidR="006847E5" w:rsidRPr="00B93702" w:rsidRDefault="006847E5" w:rsidP="00F56BAD">
            <w:pPr>
              <w:pStyle w:val="TAL"/>
              <w:rPr>
                <w:rFonts w:cs="Arial"/>
                <w:b/>
                <w:sz w:val="16"/>
                <w:lang w:eastAsia="en-US"/>
              </w:rPr>
            </w:pPr>
            <w:r w:rsidRPr="00B93702">
              <w:rPr>
                <w:rFonts w:cs="Arial"/>
                <w:b/>
                <w:sz w:val="16"/>
                <w:lang w:eastAsia="en-US"/>
              </w:rPr>
              <w:t>Cat</w:t>
            </w:r>
          </w:p>
        </w:tc>
        <w:tc>
          <w:tcPr>
            <w:tcW w:w="3969" w:type="dxa"/>
            <w:shd w:val="pct10" w:color="auto" w:fill="FFFFFF"/>
          </w:tcPr>
          <w:p w14:paraId="3ED46A12" w14:textId="77777777" w:rsidR="006847E5" w:rsidRPr="00B93702" w:rsidRDefault="006847E5" w:rsidP="00F56BAD">
            <w:pPr>
              <w:pStyle w:val="TAL"/>
              <w:rPr>
                <w:rFonts w:cs="Arial"/>
                <w:b/>
                <w:sz w:val="16"/>
                <w:lang w:eastAsia="en-US"/>
              </w:rPr>
            </w:pPr>
            <w:r w:rsidRPr="00B93702">
              <w:rPr>
                <w:rFonts w:cs="Arial"/>
                <w:b/>
                <w:sz w:val="16"/>
                <w:lang w:eastAsia="en-US"/>
              </w:rPr>
              <w:t>Subject/Comment</w:t>
            </w:r>
          </w:p>
        </w:tc>
        <w:tc>
          <w:tcPr>
            <w:tcW w:w="709" w:type="dxa"/>
            <w:shd w:val="pct10" w:color="auto" w:fill="FFFFFF"/>
          </w:tcPr>
          <w:p w14:paraId="75F5F7E6" w14:textId="77777777" w:rsidR="006847E5" w:rsidRPr="00B93702" w:rsidRDefault="006847E5" w:rsidP="00F56BAD">
            <w:pPr>
              <w:pStyle w:val="TAL"/>
              <w:rPr>
                <w:rFonts w:cs="Arial"/>
                <w:b/>
                <w:sz w:val="16"/>
                <w:lang w:eastAsia="en-US"/>
              </w:rPr>
            </w:pPr>
            <w:r w:rsidRPr="00B93702">
              <w:rPr>
                <w:rFonts w:cs="Arial"/>
                <w:b/>
                <w:sz w:val="16"/>
                <w:lang w:eastAsia="en-US"/>
              </w:rPr>
              <w:t>New version</w:t>
            </w:r>
          </w:p>
        </w:tc>
      </w:tr>
      <w:tr w:rsidR="00B93702" w:rsidRPr="00B93702" w14:paraId="7F886AFB"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7E5CF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20E7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B263D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D2EA2" w14:textId="77777777"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2DC89" w14:textId="77777777"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334BE3"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F30E52" w14:textId="77777777"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924D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0.0.1</w:t>
            </w:r>
          </w:p>
        </w:tc>
      </w:tr>
      <w:tr w:rsidR="00B93702" w:rsidRPr="00B93702" w14:paraId="06A73A43"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D1592"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15B9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18E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0261F" w14:textId="77777777"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B34E00" w14:textId="77777777"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C42E90"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3B3EFA" w14:textId="77777777" w:rsidR="009E3D47" w:rsidRPr="00B93702" w:rsidRDefault="009E3D47" w:rsidP="00D87545">
            <w:pPr>
              <w:pStyle w:val="TAL"/>
              <w:rPr>
                <w:rFonts w:cs="Arial"/>
                <w:snapToGrid w:val="0"/>
                <w:sz w:val="16"/>
                <w:szCs w:val="16"/>
                <w:lang w:eastAsia="en-US"/>
              </w:rPr>
            </w:pPr>
            <w:bookmarkStart w:id="941" w:name="OLE_LINK1"/>
            <w:bookmarkStart w:id="942" w:name="OLE_LINK2"/>
            <w:r w:rsidRPr="00B93702">
              <w:rPr>
                <w:rFonts w:cs="Arial"/>
                <w:sz w:val="16"/>
                <w:szCs w:val="16"/>
                <w:lang w:eastAsia="en-US"/>
              </w:rPr>
              <w:t>Agreed Text Proposals in RAN4#53:</w:t>
            </w:r>
          </w:p>
          <w:bookmarkEnd w:id="941"/>
          <w:bookmarkEnd w:id="942"/>
          <w:p w14:paraId="0FEBCF9F"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R4-094507</w:t>
            </w:r>
            <w:r w:rsidRPr="00B93702">
              <w:rPr>
                <w:rFonts w:cs="Arial"/>
                <w:snapToGrid w:val="0"/>
                <w:sz w:val="16"/>
                <w:szCs w:val="16"/>
                <w:lang w:eastAsia="en-US"/>
              </w:rPr>
              <w:t xml:space="preserve">, </w:t>
            </w:r>
            <w:r w:rsidRPr="00B93702">
              <w:rPr>
                <w:rFonts w:cs="Arial"/>
                <w:sz w:val="16"/>
                <w:szCs w:val="16"/>
                <w:lang w:eastAsia="en-US"/>
              </w:rPr>
              <w:t>"</w:t>
            </w:r>
            <w:r w:rsidRPr="00B93702">
              <w:rPr>
                <w:rFonts w:cs="Arial"/>
                <w:snapToGrid w:val="0"/>
                <w:sz w:val="16"/>
                <w:szCs w:val="16"/>
                <w:lang w:eastAsia="en-US"/>
              </w:rPr>
              <w:t>TP for TS 37.141 clause 2 and 3."</w:t>
            </w:r>
          </w:p>
          <w:p w14:paraId="6488AF39"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R4-094805</w:t>
            </w:r>
            <w:r w:rsidRPr="00B93702">
              <w:rPr>
                <w:rFonts w:cs="Arial"/>
                <w:snapToGrid w:val="0"/>
                <w:sz w:val="16"/>
                <w:szCs w:val="16"/>
                <w:lang w:eastAsia="en-US"/>
              </w:rPr>
              <w:t>, "TP for TS 37.141 clause 4.11; BS Configurations. "</w:t>
            </w:r>
          </w:p>
          <w:p w14:paraId="6AB6FAD7"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R4-094871</w:t>
            </w:r>
            <w:r w:rsidRPr="00B93702">
              <w:rPr>
                <w:rFonts w:cs="Arial"/>
                <w:snapToGrid w:val="0"/>
                <w:sz w:val="16"/>
                <w:szCs w:val="16"/>
                <w:lang w:eastAsia="en-US"/>
              </w:rPr>
              <w:t>, "TP for TS 37.141 clause 4.1, 4.2, 4.3, 4.4 and 4.5."</w:t>
            </w:r>
          </w:p>
          <w:p w14:paraId="08C201D8"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R4-094872</w:t>
            </w:r>
            <w:r w:rsidRPr="00B93702">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D78F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0.1.0</w:t>
            </w:r>
          </w:p>
        </w:tc>
      </w:tr>
      <w:tr w:rsidR="00B93702" w:rsidRPr="00B93702" w14:paraId="6014A774"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2C03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717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1FFBB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86882" w14:textId="77777777"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9E1294" w14:textId="77777777"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B78F5"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9C0388" w14:textId="77777777"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AH#1:</w:t>
            </w:r>
          </w:p>
          <w:p w14:paraId="6E40388B"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R4-100026</w:t>
            </w:r>
            <w:r w:rsidRPr="00B93702">
              <w:rPr>
                <w:rFonts w:cs="Arial"/>
                <w:snapToGrid w:val="0"/>
                <w:sz w:val="16"/>
                <w:szCs w:val="16"/>
                <w:lang w:eastAsia="en-US"/>
              </w:rPr>
              <w:t>, "TP for TS37.141: Format and interpretation of tests"</w:t>
            </w:r>
          </w:p>
          <w:p w14:paraId="30C618EB"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R4-100028</w:t>
            </w:r>
            <w:r w:rsidRPr="00B93702">
              <w:rPr>
                <w:rFonts w:cs="Arial"/>
                <w:snapToGrid w:val="0"/>
                <w:sz w:val="16"/>
                <w:szCs w:val="16"/>
                <w:lang w:eastAsia="en-US"/>
              </w:rPr>
              <w:t>, "TP for TS37.141: Selection of configurations for testing"</w:t>
            </w:r>
          </w:p>
          <w:p w14:paraId="3AB6C2EB"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R4-100241</w:t>
            </w:r>
            <w:r w:rsidRPr="00B93702">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60792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0.2.0</w:t>
            </w:r>
          </w:p>
        </w:tc>
      </w:tr>
      <w:tr w:rsidR="00B93702" w:rsidRPr="00B93702" w14:paraId="5BA52872"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908A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CA2CA"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DEFD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7818C" w14:textId="77777777"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19B4C" w14:textId="77777777"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0F785F"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898C1C" w14:textId="77777777"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14:paraId="27D0DF79"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R4-100405</w:t>
            </w:r>
            <w:r w:rsidRPr="00B93702">
              <w:rPr>
                <w:rFonts w:cs="Arial"/>
                <w:snapToGrid w:val="0"/>
                <w:sz w:val="16"/>
                <w:szCs w:val="16"/>
                <w:lang w:eastAsia="en-US"/>
              </w:rPr>
              <w:t>, "TP for TS37.141: Manufacturers declarations of regional and optional requirements"</w:t>
            </w:r>
          </w:p>
          <w:p w14:paraId="1319DB82"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R4-100863</w:t>
            </w:r>
            <w:r w:rsidRPr="00B93702">
              <w:rPr>
                <w:rFonts w:cs="Arial"/>
                <w:snapToGrid w:val="0"/>
                <w:sz w:val="16"/>
                <w:szCs w:val="16"/>
                <w:lang w:eastAsia="en-US"/>
              </w:rPr>
              <w:t xml:space="preserve">, "TP Manufacturers declaration of supported RF configurations for </w:t>
            </w:r>
            <w:bookmarkStart w:id="943" w:name="_GoBack"/>
            <w:r w:rsidRPr="00B93702">
              <w:rPr>
                <w:rFonts w:cs="Arial"/>
                <w:snapToGrid w:val="0"/>
                <w:sz w:val="16"/>
                <w:szCs w:val="16"/>
                <w:lang w:eastAsia="en-US"/>
              </w:rPr>
              <w:t>section</w:t>
            </w:r>
            <w:bookmarkEnd w:id="943"/>
            <w:r w:rsidRPr="00B93702">
              <w:rPr>
                <w:rFonts w:cs="Arial"/>
                <w:snapToGrid w:val="0"/>
                <w:sz w:val="16"/>
                <w:szCs w:val="16"/>
                <w:lang w:eastAsia="en-US"/>
              </w:rPr>
              <w:t xml:space="preserve"> 4.7"</w:t>
            </w:r>
          </w:p>
          <w:p w14:paraId="6206C6B1"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R4-100986</w:t>
            </w:r>
            <w:r w:rsidRPr="00B93702">
              <w:rPr>
                <w:rFonts w:cs="Arial"/>
                <w:snapToGrid w:val="0"/>
                <w:sz w:val="16"/>
                <w:szCs w:val="16"/>
                <w:lang w:eastAsia="en-US"/>
              </w:rPr>
              <w:t>, "TP for TS 37.141 clause 6.6.1; Transmitter spurious emissions"</w:t>
            </w:r>
          </w:p>
          <w:p w14:paraId="3901648B"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R4-101036</w:t>
            </w:r>
            <w:r w:rsidRPr="00B93702">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B0616"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0.3.0</w:t>
            </w:r>
          </w:p>
        </w:tc>
      </w:tr>
      <w:tr w:rsidR="00B93702" w:rsidRPr="00B93702" w14:paraId="6BF796C2"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D8EEE"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31216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BE15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157F1" w14:textId="77777777"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AA5D" w14:textId="77777777"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CFAE9D"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6AAE8E" w14:textId="77777777"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AH#2 and E-mail approved Text Proposals after RAN4 AH#2:</w:t>
            </w:r>
          </w:p>
          <w:p w14:paraId="65B7382E"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R4-101186</w:t>
            </w:r>
            <w:r w:rsidRPr="00B93702">
              <w:rPr>
                <w:rFonts w:cs="Arial"/>
                <w:snapToGrid w:val="0"/>
                <w:sz w:val="16"/>
                <w:szCs w:val="16"/>
                <w:lang w:eastAsia="en-US"/>
              </w:rPr>
              <w:t>, "TP for TS 37.141 clause 6.6.4; Adjacent Channel Leakage power Ratio (ACLR)"</w:t>
            </w:r>
          </w:p>
          <w:p w14:paraId="40F31833"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R4-101207</w:t>
            </w:r>
            <w:r w:rsidRPr="00B93702">
              <w:rPr>
                <w:rFonts w:cs="Arial"/>
                <w:snapToGrid w:val="0"/>
                <w:sz w:val="16"/>
                <w:szCs w:val="16"/>
                <w:lang w:eastAsia="en-US"/>
              </w:rPr>
              <w:t>, "TP for manufacturers declaration, subclause 4.7.2"</w:t>
            </w:r>
          </w:p>
          <w:p w14:paraId="48F42E0D"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R4-101208</w:t>
            </w:r>
            <w:r w:rsidRPr="00B93702">
              <w:rPr>
                <w:rFonts w:cs="Arial"/>
                <w:snapToGrid w:val="0"/>
                <w:sz w:val="16"/>
                <w:szCs w:val="16"/>
                <w:lang w:eastAsia="en-US"/>
              </w:rPr>
              <w:t>, "TP TDD test configurations, subclause 4.8"</w:t>
            </w:r>
          </w:p>
          <w:p w14:paraId="5A97742D"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R4-101510</w:t>
            </w:r>
            <w:r w:rsidRPr="00B93702">
              <w:rPr>
                <w:rFonts w:cs="Arial"/>
                <w:snapToGrid w:val="0"/>
                <w:sz w:val="16"/>
                <w:szCs w:val="16"/>
                <w:lang w:eastAsia="en-US"/>
              </w:rPr>
              <w:t>, "TP for requirements and test configuration applicability, subclause 5.1"</w:t>
            </w:r>
          </w:p>
          <w:p w14:paraId="7F50B8D0"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R4-101511</w:t>
            </w:r>
            <w:r w:rsidRPr="00B93702">
              <w:rPr>
                <w:rFonts w:cs="Arial"/>
                <w:snapToGrid w:val="0"/>
                <w:sz w:val="16"/>
                <w:szCs w:val="16"/>
                <w:lang w:eastAsia="en-US"/>
              </w:rPr>
              <w:t>, "TP for requirements and test configuration applicability, subclause 5.2"</w:t>
            </w:r>
          </w:p>
          <w:p w14:paraId="56CEF4EE"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R4-101512</w:t>
            </w:r>
            <w:r w:rsidRPr="00B93702">
              <w:rPr>
                <w:rFonts w:cs="Arial"/>
                <w:snapToGrid w:val="0"/>
                <w:sz w:val="16"/>
                <w:szCs w:val="16"/>
                <w:lang w:eastAsia="en-US"/>
              </w:rPr>
              <w:t>, "TP for capability set, subclause 4.7.1"</w:t>
            </w:r>
          </w:p>
          <w:p w14:paraId="5C97218E"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R4-101514</w:t>
            </w:r>
            <w:r w:rsidRPr="00B93702">
              <w:rPr>
                <w:rFonts w:cs="Arial"/>
                <w:snapToGrid w:val="0"/>
                <w:sz w:val="16"/>
                <w:szCs w:val="16"/>
                <w:lang w:eastAsia="en-US"/>
              </w:rPr>
              <w:t>, "TP for update of Transmitter spurious emissions test in TS 37.141"</w:t>
            </w:r>
          </w:p>
          <w:p w14:paraId="2CEF2F49"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R4-101515</w:t>
            </w:r>
            <w:r w:rsidRPr="00B93702">
              <w:rPr>
                <w:rFonts w:cs="Arial"/>
                <w:snapToGrid w:val="0"/>
                <w:sz w:val="16"/>
                <w:szCs w:val="16"/>
                <w:lang w:eastAsia="en-US"/>
              </w:rPr>
              <w:t>, "TP for TS 37.141 clause 6.7; Transmitter intermodulation"</w:t>
            </w:r>
          </w:p>
          <w:p w14:paraId="6EF5D02B"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R4-101520</w:t>
            </w:r>
            <w:r w:rsidRPr="00B93702">
              <w:rPr>
                <w:rFonts w:cs="Arial"/>
                <w:snapToGrid w:val="0"/>
                <w:sz w:val="16"/>
                <w:szCs w:val="16"/>
                <w:lang w:eastAsia="en-US"/>
              </w:rPr>
              <w:t>, "Text proposal for 37.141 on B, M and T channels definition"</w:t>
            </w:r>
          </w:p>
          <w:p w14:paraId="673FFADA"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R4-101521</w:t>
            </w:r>
            <w:r w:rsidRPr="00B93702">
              <w:rPr>
                <w:rFonts w:cs="Arial"/>
                <w:snapToGrid w:val="0"/>
                <w:sz w:val="16"/>
                <w:szCs w:val="16"/>
                <w:lang w:eastAsia="en-US"/>
              </w:rPr>
              <w:t>, "TP for TS 37.141, clause 7.2 MSR Receiver reference sensitivity level"</w:t>
            </w:r>
          </w:p>
          <w:p w14:paraId="1C877981"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R4-101522</w:t>
            </w:r>
            <w:r w:rsidRPr="00B93702">
              <w:rPr>
                <w:rFonts w:cs="Arial"/>
                <w:snapToGrid w:val="0"/>
                <w:sz w:val="16"/>
                <w:szCs w:val="16"/>
                <w:lang w:eastAsia="en-US"/>
              </w:rPr>
              <w:t>, "TP for TS 37.141 clause 7.3; Dynamic range"</w:t>
            </w:r>
          </w:p>
          <w:p w14:paraId="144D0A74"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R4-101523</w:t>
            </w:r>
            <w:r w:rsidRPr="00B93702">
              <w:rPr>
                <w:rFonts w:cs="Arial"/>
                <w:snapToGrid w:val="0"/>
                <w:sz w:val="16"/>
                <w:szCs w:val="16"/>
                <w:lang w:eastAsia="en-US"/>
              </w:rPr>
              <w:t>, "TP for TS 37.141 clause 6.6.2;Operating band unwanted emissions"</w:t>
            </w:r>
          </w:p>
          <w:p w14:paraId="6A96CDA5"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R4-101524</w:t>
            </w:r>
            <w:r w:rsidRPr="00B93702">
              <w:rPr>
                <w:rFonts w:cs="Arial"/>
                <w:snapToGrid w:val="0"/>
                <w:sz w:val="16"/>
                <w:szCs w:val="16"/>
                <w:lang w:eastAsia="en-US"/>
              </w:rPr>
              <w:t>, "TP for TS 37.141, clause 7.4 MSR Receiver in-band selectivity and blocking"</w:t>
            </w:r>
          </w:p>
          <w:p w14:paraId="365C140D"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R4-101525</w:t>
            </w:r>
            <w:r w:rsidRPr="00B93702">
              <w:rPr>
                <w:rFonts w:cs="Arial"/>
                <w:snapToGrid w:val="0"/>
                <w:sz w:val="16"/>
                <w:szCs w:val="16"/>
                <w:lang w:eastAsia="en-US"/>
              </w:rPr>
              <w:t>, "TP for TS 37.141, clause 7.5 MSR Receiver out-of-band-blocking"</w:t>
            </w:r>
          </w:p>
          <w:p w14:paraId="0579F9CA"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R4-101526</w:t>
            </w:r>
            <w:r w:rsidRPr="00B93702">
              <w:rPr>
                <w:rFonts w:cs="Arial"/>
                <w:snapToGrid w:val="0"/>
                <w:sz w:val="16"/>
                <w:szCs w:val="16"/>
                <w:lang w:eastAsia="en-US"/>
              </w:rPr>
              <w:t>, "TP for TS 37.141, clause 7.6 MSR Receiver spurious emissions"</w:t>
            </w:r>
          </w:p>
          <w:p w14:paraId="33705D4D"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R4-101527</w:t>
            </w:r>
            <w:r w:rsidRPr="00B93702">
              <w:rPr>
                <w:rFonts w:cs="Arial"/>
                <w:snapToGrid w:val="0"/>
                <w:sz w:val="16"/>
                <w:szCs w:val="16"/>
                <w:lang w:eastAsia="en-US"/>
              </w:rPr>
              <w:t>, "TP for TS 37.141, clause 7.7 MSR Receiver intermodulation"</w:t>
            </w:r>
          </w:p>
          <w:p w14:paraId="78B81F2C"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R4-101528</w:t>
            </w:r>
            <w:r w:rsidRPr="00B93702">
              <w:rPr>
                <w:rFonts w:cs="Arial"/>
                <w:snapToGrid w:val="0"/>
                <w:sz w:val="16"/>
                <w:szCs w:val="16"/>
                <w:lang w:eastAsia="en-US"/>
              </w:rPr>
              <w:t>, "TP for TS 37.141, clause 7.8 MSR Receiver in-channel selectivity"</w:t>
            </w:r>
          </w:p>
          <w:p w14:paraId="4A90D0C5"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R4-101542</w:t>
            </w:r>
            <w:r w:rsidRPr="00B93702">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60416"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0.4.0</w:t>
            </w:r>
          </w:p>
        </w:tc>
      </w:tr>
      <w:tr w:rsidR="00B93702" w:rsidRPr="00B93702" w14:paraId="78BB874F"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75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2A0A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8AAC52"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1845A" w14:textId="77777777"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3F643C" w14:textId="77777777"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F52F15"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1C17F0" w14:textId="77777777"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14:paraId="18CF2DD4"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R4-101882</w:t>
            </w:r>
            <w:r w:rsidRPr="00B93702">
              <w:rPr>
                <w:rFonts w:cs="Arial"/>
                <w:snapToGrid w:val="0"/>
                <w:sz w:val="16"/>
                <w:szCs w:val="16"/>
                <w:lang w:eastAsia="en-US"/>
              </w:rPr>
              <w:t>, "TP for TS 37.141; Transmitter Test uncertainties"</w:t>
            </w:r>
          </w:p>
          <w:p w14:paraId="5F1DD71C"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R4-101884</w:t>
            </w:r>
            <w:r w:rsidRPr="00B93702">
              <w:rPr>
                <w:rFonts w:cs="Arial"/>
                <w:snapToGrid w:val="0"/>
                <w:sz w:val="16"/>
                <w:szCs w:val="16"/>
                <w:lang w:eastAsia="en-US"/>
              </w:rPr>
              <w:t>, "TP for TS 37.141; clause 4.4 Operating band update"</w:t>
            </w:r>
          </w:p>
          <w:p w14:paraId="16D236C0"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R4-101885</w:t>
            </w:r>
            <w:r w:rsidRPr="00B93702">
              <w:rPr>
                <w:rFonts w:cs="Arial"/>
                <w:snapToGrid w:val="0"/>
                <w:sz w:val="16"/>
                <w:szCs w:val="16"/>
                <w:lang w:eastAsia="en-US"/>
              </w:rPr>
              <w:t xml:space="preserve">, "TP for TS 37.141; Adding missing text in </w:t>
            </w:r>
            <w:r w:rsidRPr="00B93702">
              <w:rPr>
                <w:rFonts w:cs="Arial"/>
                <w:snapToGrid w:val="0"/>
                <w:sz w:val="16"/>
                <w:szCs w:val="16"/>
                <w:lang w:eastAsia="en-US"/>
              </w:rPr>
              <w:lastRenderedPageBreak/>
              <w:t>subclause 4.11.5 and 4.11.7"</w:t>
            </w:r>
          </w:p>
          <w:p w14:paraId="198B149B"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R4-102058</w:t>
            </w:r>
            <w:r w:rsidRPr="00B93702">
              <w:rPr>
                <w:rFonts w:cs="Arial"/>
                <w:snapToGrid w:val="0"/>
                <w:sz w:val="16"/>
                <w:szCs w:val="16"/>
                <w:lang w:eastAsia="en-US"/>
              </w:rPr>
              <w:t>, "Corrections for subclause 4.1"</w:t>
            </w:r>
          </w:p>
          <w:p w14:paraId="07A24246"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R4-102059</w:t>
            </w:r>
            <w:r w:rsidRPr="00B93702">
              <w:rPr>
                <w:rFonts w:cs="Arial"/>
                <w:snapToGrid w:val="0"/>
                <w:sz w:val="16"/>
                <w:szCs w:val="16"/>
                <w:lang w:eastAsia="en-US"/>
              </w:rPr>
              <w:t>, "Corrections for Annex C"</w:t>
            </w:r>
          </w:p>
          <w:p w14:paraId="76D5213D"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R4-102060</w:t>
            </w:r>
            <w:r w:rsidRPr="00B93702">
              <w:rPr>
                <w:rFonts w:cs="Arial"/>
                <w:snapToGrid w:val="0"/>
                <w:sz w:val="16"/>
                <w:szCs w:val="16"/>
                <w:lang w:eastAsia="en-US"/>
              </w:rPr>
              <w:t>, "Corrections for subclauses 4.9, 4.10"</w:t>
            </w:r>
          </w:p>
          <w:p w14:paraId="696908A2"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R4-102061</w:t>
            </w:r>
            <w:r w:rsidRPr="00B93702">
              <w:rPr>
                <w:rFonts w:cs="Arial"/>
                <w:snapToGrid w:val="0"/>
                <w:sz w:val="16"/>
                <w:szCs w:val="16"/>
                <w:lang w:eastAsia="en-US"/>
              </w:rPr>
              <w:t>, "Corrections for subclauses 4.11, 4.12"</w:t>
            </w:r>
          </w:p>
          <w:p w14:paraId="7D7D2935"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R4-102062</w:t>
            </w:r>
            <w:r w:rsidRPr="00B93702">
              <w:rPr>
                <w:rFonts w:cs="Arial"/>
                <w:snapToGrid w:val="0"/>
                <w:sz w:val="16"/>
                <w:szCs w:val="16"/>
                <w:lang w:eastAsia="en-US"/>
              </w:rPr>
              <w:t>, "Corrections for subclause 5"</w:t>
            </w:r>
          </w:p>
          <w:p w14:paraId="45A2C7D8"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R4-102086</w:t>
            </w:r>
            <w:r w:rsidRPr="00B93702">
              <w:rPr>
                <w:rFonts w:cs="Arial"/>
                <w:snapToGrid w:val="0"/>
                <w:sz w:val="16"/>
                <w:szCs w:val="16"/>
                <w:lang w:eastAsia="en-US"/>
              </w:rPr>
              <w:t>, "Corrections to clause 7.1"</w:t>
            </w:r>
          </w:p>
          <w:p w14:paraId="10D99166"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R4-102087</w:t>
            </w:r>
            <w:r w:rsidRPr="00B93702">
              <w:rPr>
                <w:rFonts w:cs="Arial"/>
                <w:snapToGrid w:val="0"/>
                <w:sz w:val="16"/>
                <w:szCs w:val="16"/>
                <w:lang w:eastAsia="en-US"/>
              </w:rPr>
              <w:t>, "Corrections to clause 7.2"</w:t>
            </w:r>
          </w:p>
          <w:p w14:paraId="05ABA710"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R4-102088</w:t>
            </w:r>
            <w:r w:rsidRPr="00B93702">
              <w:rPr>
                <w:rFonts w:cs="Arial"/>
                <w:snapToGrid w:val="0"/>
                <w:sz w:val="16"/>
                <w:szCs w:val="16"/>
                <w:lang w:eastAsia="en-US"/>
              </w:rPr>
              <w:t>, "Corrections to clause 7.3"</w:t>
            </w:r>
          </w:p>
          <w:p w14:paraId="2534BC59"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R4-102093</w:t>
            </w:r>
            <w:r w:rsidRPr="00B93702">
              <w:rPr>
                <w:rFonts w:cs="Arial"/>
                <w:snapToGrid w:val="0"/>
                <w:sz w:val="16"/>
                <w:szCs w:val="16"/>
                <w:lang w:eastAsia="en-US"/>
              </w:rPr>
              <w:t>, "Corrections to clause 7.8"</w:t>
            </w:r>
          </w:p>
          <w:p w14:paraId="732A6A43"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R4-102096</w:t>
            </w:r>
            <w:r w:rsidRPr="00B93702">
              <w:rPr>
                <w:rFonts w:cs="Arial"/>
                <w:snapToGrid w:val="0"/>
                <w:sz w:val="16"/>
                <w:szCs w:val="16"/>
                <w:lang w:eastAsia="en-US"/>
              </w:rPr>
              <w:t>, "TS 37.141: TP for Co-existence with services in adjacent frequency bands"</w:t>
            </w:r>
          </w:p>
          <w:p w14:paraId="3D3B7491"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R4-102129</w:t>
            </w:r>
            <w:r w:rsidRPr="00B93702">
              <w:rPr>
                <w:rFonts w:cs="Arial"/>
                <w:snapToGrid w:val="0"/>
                <w:sz w:val="16"/>
                <w:szCs w:val="16"/>
                <w:lang w:eastAsia="en-US"/>
              </w:rPr>
              <w:t>, "Spurious emissions limits and blocking requirements for coexistence with CDMA850"</w:t>
            </w:r>
          </w:p>
          <w:p w14:paraId="2CF3ABA1"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R4-102173</w:t>
            </w:r>
            <w:r w:rsidRPr="00B93702">
              <w:rPr>
                <w:rFonts w:cs="Arial"/>
                <w:snapToGrid w:val="0"/>
                <w:sz w:val="16"/>
                <w:szCs w:val="16"/>
                <w:lang w:eastAsia="en-US"/>
              </w:rPr>
              <w:t>, "TP for TS 37.141; clause 4.3 Regional Requirements"</w:t>
            </w:r>
          </w:p>
          <w:p w14:paraId="1B0C07DF"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R4-102245</w:t>
            </w:r>
            <w:r w:rsidRPr="00B93702">
              <w:rPr>
                <w:rFonts w:cs="Arial"/>
                <w:snapToGrid w:val="0"/>
                <w:sz w:val="16"/>
                <w:szCs w:val="16"/>
                <w:lang w:eastAsia="en-US"/>
              </w:rPr>
              <w:t>, "TP for TS 37.141 clause 6.5.3; Time alignment between transmitter branches"</w:t>
            </w:r>
          </w:p>
          <w:p w14:paraId="3796BB52"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R4-102249</w:t>
            </w:r>
            <w:r w:rsidRPr="00B93702">
              <w:rPr>
                <w:rFonts w:cs="Arial"/>
                <w:snapToGrid w:val="0"/>
                <w:sz w:val="16"/>
                <w:szCs w:val="16"/>
                <w:lang w:eastAsia="en-US"/>
              </w:rPr>
              <w:t>, "Corrections to clause 7.4"</w:t>
            </w:r>
          </w:p>
          <w:p w14:paraId="2C9D134E"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R4-102250</w:t>
            </w:r>
            <w:r w:rsidRPr="00B93702">
              <w:rPr>
                <w:rFonts w:cs="Arial"/>
                <w:snapToGrid w:val="0"/>
                <w:sz w:val="16"/>
                <w:szCs w:val="16"/>
                <w:lang w:eastAsia="en-US"/>
              </w:rPr>
              <w:t>, "Corrections to clause 7.5"</w:t>
            </w:r>
          </w:p>
          <w:p w14:paraId="20FA5B00"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R4-102251</w:t>
            </w:r>
            <w:r w:rsidRPr="00B93702">
              <w:rPr>
                <w:rFonts w:cs="Arial"/>
                <w:snapToGrid w:val="0"/>
                <w:sz w:val="16"/>
                <w:szCs w:val="16"/>
                <w:lang w:eastAsia="en-US"/>
              </w:rPr>
              <w:t>, "Corrections to clause 7.6"</w:t>
            </w:r>
          </w:p>
          <w:p w14:paraId="3F81C34D"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R4-102252</w:t>
            </w:r>
            <w:r w:rsidRPr="00B93702">
              <w:rPr>
                <w:rFonts w:cs="Arial"/>
                <w:snapToGrid w:val="0"/>
                <w:sz w:val="16"/>
                <w:szCs w:val="16"/>
                <w:lang w:eastAsia="en-US"/>
              </w:rPr>
              <w:t>, "Corrections to clause 7.7"</w:t>
            </w:r>
          </w:p>
          <w:p w14:paraId="702E3291"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R4-102273</w:t>
            </w:r>
            <w:r w:rsidRPr="00B93702">
              <w:rPr>
                <w:rFonts w:cs="Arial"/>
                <w:snapToGrid w:val="0"/>
                <w:sz w:val="16"/>
                <w:szCs w:val="16"/>
                <w:lang w:eastAsia="en-US"/>
              </w:rPr>
              <w:t>, "TP for TS 37.141; Clause 6.2 BS output power"</w:t>
            </w:r>
          </w:p>
          <w:p w14:paraId="3756DD76"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R4-102274</w:t>
            </w:r>
            <w:r w:rsidRPr="00B93702">
              <w:rPr>
                <w:rFonts w:cs="Arial"/>
                <w:snapToGrid w:val="0"/>
                <w:sz w:val="16"/>
                <w:szCs w:val="16"/>
                <w:lang w:eastAsia="en-US"/>
              </w:rPr>
              <w:t>, "TP for Clause 4.9.2"</w:t>
            </w:r>
          </w:p>
          <w:p w14:paraId="1A7ACA37"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R4-102275</w:t>
            </w:r>
            <w:r w:rsidRPr="00B93702">
              <w:rPr>
                <w:rFonts w:cs="Arial"/>
                <w:snapToGrid w:val="0"/>
                <w:sz w:val="16"/>
                <w:szCs w:val="16"/>
                <w:lang w:eastAsia="en-US"/>
              </w:rPr>
              <w:t>, "Corrections for subclause 6.6.1"</w:t>
            </w:r>
          </w:p>
          <w:p w14:paraId="73AC6B5B"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R4-102276</w:t>
            </w:r>
            <w:r w:rsidRPr="00B93702">
              <w:rPr>
                <w:rFonts w:cs="Arial"/>
                <w:snapToGrid w:val="0"/>
                <w:sz w:val="16"/>
                <w:szCs w:val="16"/>
                <w:lang w:eastAsia="en-US"/>
              </w:rPr>
              <w:t>, "Corrections for subclause 6.6.2"</w:t>
            </w:r>
          </w:p>
          <w:p w14:paraId="389F77EC"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R4-102277</w:t>
            </w:r>
            <w:r w:rsidRPr="00B93702">
              <w:rPr>
                <w:rFonts w:cs="Arial"/>
                <w:snapToGrid w:val="0"/>
                <w:sz w:val="16"/>
                <w:szCs w:val="16"/>
                <w:lang w:eastAsia="en-US"/>
              </w:rPr>
              <w:t>, "Corrections for subclause 6.6.3"</w:t>
            </w:r>
          </w:p>
          <w:p w14:paraId="58C867EF"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R4-102278</w:t>
            </w:r>
            <w:r w:rsidRPr="00B93702">
              <w:rPr>
                <w:rFonts w:cs="Arial"/>
                <w:snapToGrid w:val="0"/>
                <w:sz w:val="16"/>
                <w:szCs w:val="16"/>
                <w:lang w:eastAsia="en-US"/>
              </w:rPr>
              <w:t>, "Corrections for subclause 6.6.4"</w:t>
            </w:r>
          </w:p>
          <w:p w14:paraId="1B481571"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R4-102282</w:t>
            </w:r>
            <w:r w:rsidRPr="00B93702">
              <w:rPr>
                <w:rFonts w:cs="Arial"/>
                <w:snapToGrid w:val="0"/>
                <w:sz w:val="16"/>
                <w:szCs w:val="16"/>
                <w:lang w:eastAsia="en-US"/>
              </w:rPr>
              <w:t>, "Corrections for subclause 4.8"</w:t>
            </w:r>
          </w:p>
          <w:p w14:paraId="376B4CD2" w14:textId="77777777"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R4-102279</w:t>
            </w:r>
            <w:r w:rsidRPr="00B93702">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6ED3AE"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lastRenderedPageBreak/>
              <w:t>0.5.0</w:t>
            </w:r>
          </w:p>
        </w:tc>
      </w:tr>
      <w:tr w:rsidR="00B93702" w:rsidRPr="00B93702" w14:paraId="7CF68E33"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2DE61"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5A12A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B056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6396" w14:textId="77777777"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AB22F2" w14:textId="77777777"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687341"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A808B" w14:textId="77777777"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3EF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1.0.0</w:t>
            </w:r>
          </w:p>
        </w:tc>
      </w:tr>
      <w:tr w:rsidR="00B93702" w:rsidRPr="00B93702" w14:paraId="676EF8A5" w14:textId="77777777" w:rsidTr="006847E5">
        <w:tc>
          <w:tcPr>
            <w:tcW w:w="800" w:type="dxa"/>
            <w:shd w:val="solid" w:color="FFFFFF" w:fill="auto"/>
          </w:tcPr>
          <w:p w14:paraId="19BA4021"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shd w:val="solid" w:color="FFFFFF" w:fill="auto"/>
          </w:tcPr>
          <w:p w14:paraId="193AE05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shd w:val="solid" w:color="FFFFFF" w:fill="auto"/>
          </w:tcPr>
          <w:p w14:paraId="02BE60B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shd w:val="solid" w:color="FFFFFF" w:fill="auto"/>
          </w:tcPr>
          <w:p w14:paraId="5C9071BE" w14:textId="77777777" w:rsidR="009E3D47" w:rsidRPr="00B93702" w:rsidRDefault="009E3D47" w:rsidP="007E1F74">
            <w:pPr>
              <w:pStyle w:val="TAL"/>
              <w:rPr>
                <w:rFonts w:cs="Arial"/>
                <w:snapToGrid w:val="0"/>
                <w:sz w:val="16"/>
                <w:szCs w:val="16"/>
                <w:lang w:eastAsia="en-US"/>
              </w:rPr>
            </w:pPr>
          </w:p>
        </w:tc>
        <w:tc>
          <w:tcPr>
            <w:tcW w:w="428" w:type="dxa"/>
            <w:shd w:val="solid" w:color="FFFFFF" w:fill="auto"/>
          </w:tcPr>
          <w:p w14:paraId="2C686124" w14:textId="77777777" w:rsidR="009E3D47" w:rsidRPr="00B93702" w:rsidRDefault="009E3D47" w:rsidP="007E1F74">
            <w:pPr>
              <w:pStyle w:val="TAL"/>
              <w:rPr>
                <w:rFonts w:cs="Arial"/>
                <w:snapToGrid w:val="0"/>
                <w:sz w:val="16"/>
                <w:szCs w:val="16"/>
                <w:lang w:eastAsia="en-US"/>
              </w:rPr>
            </w:pPr>
          </w:p>
        </w:tc>
        <w:tc>
          <w:tcPr>
            <w:tcW w:w="564" w:type="dxa"/>
            <w:shd w:val="solid" w:color="FFFFFF" w:fill="auto"/>
          </w:tcPr>
          <w:p w14:paraId="3B6367C3" w14:textId="77777777" w:rsidR="009E3D47" w:rsidRPr="00B93702" w:rsidRDefault="009E3D47" w:rsidP="007E1F74">
            <w:pPr>
              <w:pStyle w:val="TAL"/>
              <w:rPr>
                <w:rFonts w:cs="Arial"/>
                <w:snapToGrid w:val="0"/>
                <w:sz w:val="16"/>
                <w:szCs w:val="16"/>
                <w:lang w:eastAsia="en-US"/>
              </w:rPr>
            </w:pPr>
          </w:p>
        </w:tc>
        <w:tc>
          <w:tcPr>
            <w:tcW w:w="3969" w:type="dxa"/>
            <w:shd w:val="solid" w:color="FFFFFF" w:fill="auto"/>
          </w:tcPr>
          <w:p w14:paraId="6F907AD4" w14:textId="77777777"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Approved by TSG RAN plenary.</w:t>
            </w:r>
          </w:p>
        </w:tc>
        <w:tc>
          <w:tcPr>
            <w:tcW w:w="709" w:type="dxa"/>
            <w:shd w:val="solid" w:color="FFFFFF" w:fill="auto"/>
          </w:tcPr>
          <w:p w14:paraId="14C512C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9.0.0</w:t>
            </w:r>
          </w:p>
        </w:tc>
      </w:tr>
      <w:tr w:rsidR="00B93702" w:rsidRPr="00B93702" w14:paraId="3EEE7571" w14:textId="77777777" w:rsidTr="006847E5">
        <w:tc>
          <w:tcPr>
            <w:tcW w:w="800" w:type="dxa"/>
            <w:shd w:val="solid" w:color="FFFFFF" w:fill="auto"/>
          </w:tcPr>
          <w:p w14:paraId="2745B84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14:paraId="38BBF3B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14:paraId="1D8228A6"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14:paraId="255E285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002</w:t>
            </w:r>
          </w:p>
        </w:tc>
        <w:tc>
          <w:tcPr>
            <w:tcW w:w="428" w:type="dxa"/>
            <w:shd w:val="solid" w:color="FFFFFF" w:fill="auto"/>
          </w:tcPr>
          <w:p w14:paraId="283F839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shd w:val="solid" w:color="FFFFFF" w:fill="auto"/>
          </w:tcPr>
          <w:p w14:paraId="27A8828A" w14:textId="77777777" w:rsidR="009E3D47" w:rsidRPr="00B93702" w:rsidRDefault="009E3D47" w:rsidP="007E1F74">
            <w:pPr>
              <w:pStyle w:val="TAL"/>
              <w:rPr>
                <w:rFonts w:cs="Arial"/>
                <w:snapToGrid w:val="0"/>
                <w:sz w:val="16"/>
                <w:szCs w:val="16"/>
                <w:lang w:eastAsia="en-US"/>
              </w:rPr>
            </w:pPr>
          </w:p>
        </w:tc>
        <w:tc>
          <w:tcPr>
            <w:tcW w:w="3969" w:type="dxa"/>
            <w:shd w:val="solid" w:color="FFFFFF" w:fill="auto"/>
          </w:tcPr>
          <w:p w14:paraId="06A4A893"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Clarifications on Base Station tranmsit and receive configurations</w:t>
            </w:r>
          </w:p>
        </w:tc>
        <w:tc>
          <w:tcPr>
            <w:tcW w:w="709" w:type="dxa"/>
            <w:shd w:val="solid" w:color="FFFFFF" w:fill="auto"/>
          </w:tcPr>
          <w:p w14:paraId="75E3CAF8"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335174A9" w14:textId="77777777" w:rsidTr="006847E5">
        <w:tc>
          <w:tcPr>
            <w:tcW w:w="800" w:type="dxa"/>
            <w:shd w:val="solid" w:color="FFFFFF" w:fill="auto"/>
          </w:tcPr>
          <w:p w14:paraId="5D1C58E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14:paraId="238A67A3"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14:paraId="0FB69F06"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14:paraId="6BFF759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003</w:t>
            </w:r>
          </w:p>
        </w:tc>
        <w:tc>
          <w:tcPr>
            <w:tcW w:w="428" w:type="dxa"/>
            <w:shd w:val="solid" w:color="FFFFFF" w:fill="auto"/>
          </w:tcPr>
          <w:p w14:paraId="424F9FA3"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2</w:t>
            </w:r>
          </w:p>
        </w:tc>
        <w:tc>
          <w:tcPr>
            <w:tcW w:w="564" w:type="dxa"/>
            <w:shd w:val="solid" w:color="FFFFFF" w:fill="auto"/>
          </w:tcPr>
          <w:p w14:paraId="03AC1273" w14:textId="77777777" w:rsidR="009E3D47" w:rsidRPr="00B93702" w:rsidRDefault="009E3D47" w:rsidP="007E1F74">
            <w:pPr>
              <w:pStyle w:val="TAL"/>
              <w:rPr>
                <w:rFonts w:cs="Arial"/>
                <w:snapToGrid w:val="0"/>
                <w:sz w:val="16"/>
                <w:szCs w:val="16"/>
                <w:lang w:eastAsia="en-US"/>
              </w:rPr>
            </w:pPr>
          </w:p>
        </w:tc>
        <w:tc>
          <w:tcPr>
            <w:tcW w:w="3969" w:type="dxa"/>
            <w:shd w:val="solid" w:color="FFFFFF" w:fill="auto"/>
          </w:tcPr>
          <w:p w14:paraId="7B4C7E45"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Annex B: Environmental conditions</w:t>
            </w:r>
          </w:p>
        </w:tc>
        <w:tc>
          <w:tcPr>
            <w:tcW w:w="709" w:type="dxa"/>
            <w:shd w:val="solid" w:color="FFFFFF" w:fill="auto"/>
          </w:tcPr>
          <w:p w14:paraId="40951B9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5DFEF17A" w14:textId="77777777" w:rsidTr="006847E5">
        <w:tc>
          <w:tcPr>
            <w:tcW w:w="800" w:type="dxa"/>
            <w:shd w:val="solid" w:color="FFFFFF" w:fill="auto"/>
          </w:tcPr>
          <w:p w14:paraId="56F53F5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14:paraId="198B3B61"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14:paraId="0D71C51E"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14:paraId="60A3D14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006</w:t>
            </w:r>
          </w:p>
        </w:tc>
        <w:tc>
          <w:tcPr>
            <w:tcW w:w="428" w:type="dxa"/>
            <w:shd w:val="solid" w:color="FFFFFF" w:fill="auto"/>
          </w:tcPr>
          <w:p w14:paraId="07A1B37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14:paraId="616FC2E9" w14:textId="77777777" w:rsidR="009E3D47" w:rsidRPr="00B93702" w:rsidRDefault="009E3D47" w:rsidP="007E1F74">
            <w:pPr>
              <w:pStyle w:val="TAL"/>
              <w:rPr>
                <w:rFonts w:cs="Arial"/>
                <w:snapToGrid w:val="0"/>
                <w:sz w:val="16"/>
                <w:szCs w:val="16"/>
                <w:lang w:eastAsia="en-US"/>
              </w:rPr>
            </w:pPr>
          </w:p>
        </w:tc>
        <w:tc>
          <w:tcPr>
            <w:tcW w:w="3969" w:type="dxa"/>
            <w:shd w:val="solid" w:color="FFFFFF" w:fill="auto"/>
          </w:tcPr>
          <w:p w14:paraId="17955231"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transmitter test tolerances</w:t>
            </w:r>
          </w:p>
        </w:tc>
        <w:tc>
          <w:tcPr>
            <w:tcW w:w="709" w:type="dxa"/>
            <w:shd w:val="solid" w:color="FFFFFF" w:fill="auto"/>
          </w:tcPr>
          <w:p w14:paraId="567EEAB4"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6CF2A9A8" w14:textId="77777777" w:rsidTr="006847E5">
        <w:tc>
          <w:tcPr>
            <w:tcW w:w="800" w:type="dxa"/>
            <w:shd w:val="solid" w:color="FFFFFF" w:fill="auto"/>
          </w:tcPr>
          <w:p w14:paraId="1882B95A"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14:paraId="6A0D77F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14:paraId="21C09A33"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14:paraId="74E84AF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008</w:t>
            </w:r>
          </w:p>
        </w:tc>
        <w:tc>
          <w:tcPr>
            <w:tcW w:w="428" w:type="dxa"/>
            <w:shd w:val="solid" w:color="FFFFFF" w:fill="auto"/>
          </w:tcPr>
          <w:p w14:paraId="0E91385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14:paraId="742BC54F" w14:textId="77777777" w:rsidR="009E3D47" w:rsidRPr="00B93702" w:rsidRDefault="009E3D47" w:rsidP="007E1F74">
            <w:pPr>
              <w:pStyle w:val="TAL"/>
              <w:rPr>
                <w:rFonts w:cs="Arial"/>
                <w:snapToGrid w:val="0"/>
                <w:sz w:val="16"/>
                <w:szCs w:val="16"/>
                <w:lang w:eastAsia="en-US"/>
              </w:rPr>
            </w:pPr>
          </w:p>
        </w:tc>
        <w:tc>
          <w:tcPr>
            <w:tcW w:w="3969" w:type="dxa"/>
            <w:shd w:val="solid" w:color="FFFFFF" w:fill="auto"/>
          </w:tcPr>
          <w:p w14:paraId="4E3D6820"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System Uncertainty for transmitter spurious emission tests </w:t>
            </w:r>
          </w:p>
        </w:tc>
        <w:tc>
          <w:tcPr>
            <w:tcW w:w="709" w:type="dxa"/>
            <w:shd w:val="solid" w:color="FFFFFF" w:fill="auto"/>
          </w:tcPr>
          <w:p w14:paraId="24D07A5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7F3F9F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637F81"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F39D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FC2131"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20DF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2ED3A4"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79E74F"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ABAC66"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191B5"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4021BB7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2E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01A75"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3F995"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AA55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16D1A0"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74D618"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63103"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2EED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7B6F4D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22C79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088A8"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977ED5"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97722"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8C57AD"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0C594B"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A7D17"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DDC74"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65D4B11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EF59C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5449A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9AC9E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0D09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8F7F6E"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1896EC"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2AE28"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006E0"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11B2E86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B9B9B66"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672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74225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E44E"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819015"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811FF7"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B41242"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D4B6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4B66230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78A17BA"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CF46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9690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F7900"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11E313"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40FCEF"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343D08"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63E71"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1F6FF7E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BE2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AD7D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579F6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C4BF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4B89D0"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F2E228"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DADA19"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DA217"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038634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585ADC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7D3B4"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16D44"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9B17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5A8530"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B4639E"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E94CA"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EF4E8"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125A283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A6A7D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812390"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E4A50"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5DAB2"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93AD6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091AE"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916F7E"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EFFD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33C3D2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472A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074B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3AAC2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C4BC8"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42727"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EC16F"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F96FE"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055AE"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704D2D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5CF38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7DA4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E04BF"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89D"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81F103"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07DFD9"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2366EB"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00C1B"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5250752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BCE722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241A"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BBBC6E"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8B0A3"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DD2D89"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28D62F" w14:textId="77777777"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AD94D4" w14:textId="77777777" w:rsidR="009E3D47" w:rsidRPr="00B93702" w:rsidRDefault="009E3D47" w:rsidP="00D87545">
            <w:pPr>
              <w:pStyle w:val="TAL"/>
              <w:rPr>
                <w:rFonts w:cs="Arial"/>
                <w:snapToGrid w:val="0"/>
                <w:sz w:val="16"/>
                <w:szCs w:val="16"/>
                <w:lang w:eastAsia="en-US"/>
              </w:rPr>
            </w:pPr>
            <w:r w:rsidRPr="00B93702">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354FE" w14:textId="77777777"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14:paraId="0C8E25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B540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C44C5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B27D4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DD3EE" w14:textId="77777777" w:rsidR="009E3D47" w:rsidRPr="00B93702" w:rsidRDefault="009E3D47" w:rsidP="007E1F74">
            <w:pPr>
              <w:pStyle w:val="TAL"/>
              <w:rPr>
                <w:rFonts w:cs="Arial"/>
                <w:sz w:val="16"/>
                <w:szCs w:val="16"/>
                <w:lang w:eastAsia="en-US"/>
              </w:rPr>
            </w:pPr>
            <w:r w:rsidRPr="00B93702">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382CF2"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137C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667EED" w14:textId="77777777" w:rsidR="009E3D47" w:rsidRPr="00B93702" w:rsidRDefault="009E3D47" w:rsidP="00D87545">
            <w:pPr>
              <w:pStyle w:val="TAL"/>
              <w:rPr>
                <w:rFonts w:cs="Arial"/>
                <w:sz w:val="16"/>
                <w:szCs w:val="16"/>
                <w:lang w:eastAsia="en-US"/>
              </w:rPr>
            </w:pPr>
            <w:r w:rsidRPr="00B93702">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0209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10.0.0</w:t>
            </w:r>
          </w:p>
        </w:tc>
      </w:tr>
      <w:tr w:rsidR="00B93702" w:rsidRPr="00B93702" w14:paraId="0B68330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448573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7562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C15A0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7B767"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3C3BC"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E8CA8E"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AF7976" w14:textId="77777777" w:rsidR="009E3D47" w:rsidRPr="00B93702" w:rsidRDefault="009E3D47" w:rsidP="00D87545">
            <w:pPr>
              <w:pStyle w:val="TAL"/>
              <w:rPr>
                <w:rFonts w:cs="Arial"/>
                <w:sz w:val="16"/>
                <w:szCs w:val="16"/>
                <w:lang w:eastAsia="en-US"/>
              </w:rPr>
            </w:pPr>
            <w:r w:rsidRPr="00B93702">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36F7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14:paraId="7B9D6DB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7949C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F919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1EA5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9959"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3FC192"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F200DE"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7FDD2" w14:textId="77777777" w:rsidR="009E3D47" w:rsidRPr="00B93702" w:rsidRDefault="009E3D47" w:rsidP="00D87545">
            <w:pPr>
              <w:pStyle w:val="TAL"/>
              <w:rPr>
                <w:rFonts w:cs="Arial"/>
                <w:sz w:val="16"/>
                <w:szCs w:val="16"/>
                <w:lang w:eastAsia="en-US"/>
              </w:rPr>
            </w:pPr>
            <w:r w:rsidRPr="00B93702">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12B77"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14:paraId="76E134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85E3A2"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AB0D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0078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D4F1C"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20BE30"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2D092F"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C6306F" w14:textId="77777777" w:rsidR="009E3D47" w:rsidRPr="00B93702" w:rsidRDefault="009E3D47" w:rsidP="00D87545">
            <w:pPr>
              <w:pStyle w:val="TAL"/>
              <w:rPr>
                <w:rFonts w:cs="Arial"/>
                <w:sz w:val="16"/>
                <w:szCs w:val="16"/>
                <w:lang w:eastAsia="en-US"/>
              </w:rPr>
            </w:pPr>
            <w:r w:rsidRPr="00B93702">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DC6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14:paraId="74ACAFC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981ED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2DDE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68375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0F76D" w14:textId="77777777" w:rsidR="009E3D47" w:rsidRPr="00B93702" w:rsidRDefault="009E3D47" w:rsidP="007E1F74">
            <w:pPr>
              <w:pStyle w:val="TAL"/>
              <w:rPr>
                <w:rFonts w:cs="Arial"/>
                <w:sz w:val="16"/>
                <w:szCs w:val="16"/>
                <w:lang w:eastAsia="en-US"/>
              </w:rPr>
            </w:pPr>
            <w:r w:rsidRPr="00B93702">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C0E81D" w14:textId="77777777" w:rsidR="009E3D47" w:rsidRPr="00B93702" w:rsidRDefault="009E3D47" w:rsidP="007E1F74">
            <w:pPr>
              <w:pStyle w:val="TAL"/>
              <w:rPr>
                <w:rFonts w:cs="Arial"/>
                <w:sz w:val="16"/>
                <w:szCs w:val="16"/>
                <w:lang w:eastAsia="en-US"/>
              </w:rPr>
            </w:pPr>
            <w:r w:rsidRPr="00B93702">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95805E"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A7C33" w14:textId="77777777" w:rsidR="009E3D47" w:rsidRPr="00B93702" w:rsidRDefault="009E3D47" w:rsidP="00D87545">
            <w:pPr>
              <w:pStyle w:val="TAL"/>
              <w:rPr>
                <w:rFonts w:cs="Arial"/>
                <w:sz w:val="16"/>
                <w:szCs w:val="16"/>
                <w:lang w:eastAsia="en-US"/>
              </w:rPr>
            </w:pPr>
            <w:r w:rsidRPr="00B93702">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B998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14:paraId="4CD2D2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FE0047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8124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82582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DB8A6"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218D46"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358F8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CFBA07" w14:textId="77777777" w:rsidR="009E3D47" w:rsidRPr="00B93702" w:rsidRDefault="009E3D47" w:rsidP="00D87545">
            <w:pPr>
              <w:pStyle w:val="TAL"/>
              <w:rPr>
                <w:rFonts w:cs="Arial"/>
                <w:sz w:val="16"/>
                <w:szCs w:val="16"/>
                <w:lang w:eastAsia="en-US"/>
              </w:rPr>
            </w:pPr>
            <w:r w:rsidRPr="00B93702">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0A125"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14:paraId="4B62A0D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F55036"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2FDB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BFDA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6435"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700B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2481C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32900" w14:textId="77777777" w:rsidR="009E3D47" w:rsidRPr="00B93702" w:rsidRDefault="009E3D47" w:rsidP="00D87545">
            <w:pPr>
              <w:pStyle w:val="TAL"/>
              <w:rPr>
                <w:rFonts w:cs="Arial"/>
                <w:sz w:val="16"/>
                <w:szCs w:val="16"/>
                <w:lang w:eastAsia="en-US"/>
              </w:rPr>
            </w:pPr>
            <w:r w:rsidRPr="00B93702">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98B4F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14:paraId="789DC13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C1851E"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1C930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41908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20666" w14:textId="77777777" w:rsidR="009E3D47" w:rsidRPr="00B93702" w:rsidRDefault="009E3D47" w:rsidP="007E1F74">
            <w:pPr>
              <w:pStyle w:val="TAL"/>
              <w:rPr>
                <w:rFonts w:cs="Arial"/>
                <w:sz w:val="16"/>
                <w:szCs w:val="16"/>
                <w:lang w:eastAsia="en-US"/>
              </w:rPr>
            </w:pPr>
            <w:r w:rsidRPr="00B93702">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C46D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C7043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F8B453"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ABCE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14:paraId="4C7384F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09FF9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049D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414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4DA1" w14:textId="77777777" w:rsidR="009E3D47" w:rsidRPr="00B93702" w:rsidRDefault="009E3D47" w:rsidP="007E1F74">
            <w:pPr>
              <w:pStyle w:val="TAL"/>
              <w:rPr>
                <w:rFonts w:cs="Arial"/>
                <w:sz w:val="16"/>
                <w:szCs w:val="16"/>
                <w:lang w:eastAsia="en-US"/>
              </w:rPr>
            </w:pPr>
            <w:r w:rsidRPr="00B93702">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60EC5C"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585B3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B025FF" w14:textId="77777777" w:rsidR="009E3D47" w:rsidRPr="00B93702" w:rsidRDefault="009E3D47" w:rsidP="00D87545">
            <w:pPr>
              <w:pStyle w:val="TAL"/>
              <w:rPr>
                <w:rFonts w:cs="Arial"/>
                <w:sz w:val="16"/>
                <w:szCs w:val="16"/>
                <w:lang w:eastAsia="en-US"/>
              </w:rPr>
            </w:pPr>
            <w:r w:rsidRPr="00B93702">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796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14:paraId="629D72C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6C09BA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EFCD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6113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FD175" w14:textId="77777777" w:rsidR="009E3D47" w:rsidRPr="00B93702" w:rsidRDefault="009E3D47" w:rsidP="007E1F74">
            <w:pPr>
              <w:pStyle w:val="TAL"/>
              <w:rPr>
                <w:rFonts w:cs="Arial"/>
                <w:sz w:val="16"/>
                <w:szCs w:val="16"/>
                <w:lang w:eastAsia="en-US"/>
              </w:rPr>
            </w:pPr>
            <w:r w:rsidRPr="00B93702">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F36B37"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650489"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6BB04C" w14:textId="77777777" w:rsidR="009E3D47" w:rsidRPr="00B93702" w:rsidRDefault="009E3D47" w:rsidP="00D87545">
            <w:pPr>
              <w:pStyle w:val="TAL"/>
              <w:rPr>
                <w:rFonts w:cs="Arial"/>
                <w:sz w:val="16"/>
                <w:szCs w:val="16"/>
                <w:lang w:eastAsia="en-US"/>
              </w:rPr>
            </w:pPr>
            <w:r w:rsidRPr="00B93702">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713B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56AE0CE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4A42BE"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F612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6F88E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427C3" w14:textId="77777777" w:rsidR="009E3D47" w:rsidRPr="00B93702" w:rsidRDefault="009E3D47" w:rsidP="007E1F74">
            <w:pPr>
              <w:pStyle w:val="TAL"/>
              <w:rPr>
                <w:rFonts w:cs="Arial"/>
                <w:sz w:val="16"/>
                <w:szCs w:val="16"/>
                <w:lang w:eastAsia="en-US"/>
              </w:rPr>
            </w:pPr>
            <w:r w:rsidRPr="00B93702">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D64ADF"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02F73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D21D1F" w14:textId="77777777" w:rsidR="009E3D47" w:rsidRPr="00B93702" w:rsidRDefault="009E3D47" w:rsidP="00D87545">
            <w:pPr>
              <w:pStyle w:val="TAL"/>
              <w:rPr>
                <w:rFonts w:cs="Arial"/>
                <w:sz w:val="16"/>
                <w:szCs w:val="16"/>
                <w:lang w:eastAsia="en-US"/>
              </w:rPr>
            </w:pPr>
            <w:r w:rsidRPr="00B93702">
              <w:rPr>
                <w:rFonts w:cs="Arial"/>
                <w:sz w:val="16"/>
                <w:szCs w:val="16"/>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3ED9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42EC67C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E31ADFE"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ECCC5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7917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3C7F1" w14:textId="77777777" w:rsidR="009E3D47" w:rsidRPr="00B93702" w:rsidRDefault="009E3D47" w:rsidP="007E1F74">
            <w:pPr>
              <w:pStyle w:val="TAL"/>
              <w:rPr>
                <w:rFonts w:cs="Arial"/>
                <w:sz w:val="16"/>
                <w:szCs w:val="16"/>
                <w:lang w:eastAsia="en-US"/>
              </w:rPr>
            </w:pPr>
            <w:r w:rsidRPr="00B93702">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A26E3"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92D777"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60B398" w14:textId="77777777" w:rsidR="009E3D47" w:rsidRPr="00B93702" w:rsidRDefault="009E3D47" w:rsidP="00D87545">
            <w:pPr>
              <w:pStyle w:val="TAL"/>
              <w:rPr>
                <w:rFonts w:cs="Arial"/>
                <w:sz w:val="16"/>
                <w:szCs w:val="16"/>
                <w:lang w:eastAsia="en-US"/>
              </w:rPr>
            </w:pPr>
            <w:r w:rsidRPr="00B93702">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68D0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409551B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2574CBD"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7AEA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3F4C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2DC1A" w14:textId="77777777" w:rsidR="009E3D47" w:rsidRPr="00B93702" w:rsidRDefault="009E3D47" w:rsidP="007E1F74">
            <w:pPr>
              <w:pStyle w:val="TAL"/>
              <w:rPr>
                <w:rFonts w:cs="Arial"/>
                <w:sz w:val="16"/>
                <w:szCs w:val="16"/>
                <w:lang w:eastAsia="en-US"/>
              </w:rPr>
            </w:pPr>
            <w:r w:rsidRPr="00B93702">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B288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293D53"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29709"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8EDBE"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49B87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6C9C18"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D0A8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AA82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1AD59" w14:textId="77777777" w:rsidR="009E3D47" w:rsidRPr="00B93702" w:rsidRDefault="009E3D47" w:rsidP="007E1F74">
            <w:pPr>
              <w:pStyle w:val="TAL"/>
              <w:rPr>
                <w:rFonts w:cs="Arial"/>
                <w:sz w:val="16"/>
                <w:szCs w:val="16"/>
                <w:lang w:eastAsia="en-US"/>
              </w:rPr>
            </w:pPr>
            <w:r w:rsidRPr="00B93702">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B3E642"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952AEC"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9C7B5F"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CAF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1F80BE3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486F856"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E592"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0BBD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35B50" w14:textId="77777777" w:rsidR="009E3D47" w:rsidRPr="00B93702" w:rsidRDefault="009E3D47" w:rsidP="007E1F74">
            <w:pPr>
              <w:pStyle w:val="TAL"/>
              <w:rPr>
                <w:rFonts w:cs="Arial"/>
                <w:sz w:val="16"/>
                <w:szCs w:val="16"/>
                <w:lang w:eastAsia="en-US"/>
              </w:rPr>
            </w:pPr>
            <w:r w:rsidRPr="00B93702">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42B99E"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D7CD0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4DE"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00947"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2BA7BDE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0DFA28"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42908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AF1CC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C02F" w14:textId="77777777" w:rsidR="009E3D47" w:rsidRPr="00B93702" w:rsidRDefault="009E3D47" w:rsidP="007E1F74">
            <w:pPr>
              <w:pStyle w:val="TAL"/>
              <w:rPr>
                <w:rFonts w:cs="Arial"/>
                <w:sz w:val="16"/>
                <w:szCs w:val="16"/>
                <w:lang w:eastAsia="en-US"/>
              </w:rPr>
            </w:pPr>
            <w:r w:rsidRPr="00B93702">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09B18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EB6107"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F6281B" w14:textId="77777777" w:rsidR="009E3D47" w:rsidRPr="00B93702" w:rsidRDefault="009E3D47" w:rsidP="00D87545">
            <w:pPr>
              <w:pStyle w:val="TAL"/>
              <w:rPr>
                <w:rFonts w:cs="Arial"/>
                <w:sz w:val="16"/>
                <w:szCs w:val="16"/>
                <w:lang w:eastAsia="en-US"/>
              </w:rPr>
            </w:pPr>
            <w:r w:rsidRPr="00B93702">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D501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27AFAD4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2E3949"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589FF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25D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1668C" w14:textId="77777777" w:rsidR="009E3D47" w:rsidRPr="00B93702" w:rsidRDefault="009E3D47" w:rsidP="007E1F74">
            <w:pPr>
              <w:pStyle w:val="TAL"/>
              <w:rPr>
                <w:rFonts w:cs="Arial"/>
                <w:sz w:val="16"/>
                <w:szCs w:val="16"/>
                <w:lang w:eastAsia="en-US"/>
              </w:rPr>
            </w:pPr>
            <w:r w:rsidRPr="00B93702">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E7E09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A04253"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1D1DA1" w14:textId="77777777" w:rsidR="009E3D47" w:rsidRPr="00B93702" w:rsidRDefault="009E3D47" w:rsidP="00D87545">
            <w:pPr>
              <w:pStyle w:val="TAL"/>
              <w:rPr>
                <w:rFonts w:cs="Arial"/>
                <w:sz w:val="16"/>
                <w:szCs w:val="16"/>
                <w:lang w:eastAsia="en-US"/>
              </w:rPr>
            </w:pPr>
            <w:r w:rsidRPr="00B93702">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67B2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2700BE5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797BF"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5462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09F0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2BCF8" w14:textId="77777777" w:rsidR="009E3D47" w:rsidRPr="00B93702" w:rsidRDefault="009E3D47" w:rsidP="007E1F74">
            <w:pPr>
              <w:pStyle w:val="TAL"/>
              <w:rPr>
                <w:rFonts w:cs="Arial"/>
                <w:sz w:val="16"/>
                <w:szCs w:val="16"/>
                <w:lang w:eastAsia="en-US"/>
              </w:rPr>
            </w:pPr>
            <w:r w:rsidRPr="00B93702">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F84A9D" w14:textId="77777777"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33EA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98644B"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C450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225F3F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93BEB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75C0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62363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67BE6" w14:textId="77777777" w:rsidR="009E3D47" w:rsidRPr="00B93702" w:rsidRDefault="009E3D47" w:rsidP="007E1F74">
            <w:pPr>
              <w:pStyle w:val="TAL"/>
              <w:rPr>
                <w:rFonts w:cs="Arial"/>
                <w:sz w:val="16"/>
                <w:szCs w:val="16"/>
                <w:lang w:eastAsia="en-US"/>
              </w:rPr>
            </w:pPr>
            <w:r w:rsidRPr="00B93702">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8C0EED" w14:textId="77777777"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259B5A"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C58BE9" w14:textId="77777777" w:rsidR="009E3D47" w:rsidRPr="00B93702" w:rsidRDefault="009E3D47" w:rsidP="00D87545">
            <w:pPr>
              <w:pStyle w:val="TAL"/>
              <w:rPr>
                <w:rFonts w:cs="Arial"/>
                <w:sz w:val="16"/>
                <w:szCs w:val="16"/>
                <w:lang w:eastAsia="en-US"/>
              </w:rPr>
            </w:pPr>
            <w:r w:rsidRPr="00B93702">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536A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4C13B3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0D961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35892"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9860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660E1" w14:textId="77777777" w:rsidR="009E3D47" w:rsidRPr="00B93702" w:rsidRDefault="009E3D47" w:rsidP="007E1F74">
            <w:pPr>
              <w:pStyle w:val="TAL"/>
              <w:rPr>
                <w:rFonts w:cs="Arial"/>
                <w:sz w:val="16"/>
                <w:szCs w:val="16"/>
                <w:lang w:eastAsia="en-US"/>
              </w:rPr>
            </w:pPr>
            <w:r w:rsidRPr="00B93702">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F580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20D88A"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1FF15C"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B3E5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14:paraId="0C44847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E1ABE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D6B0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FD3C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F9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1D4BD4"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F2E47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2E0ED"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BB32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14:paraId="7289419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9B4E0E"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E541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CCA8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169A9" w14:textId="77777777" w:rsidR="009E3D47" w:rsidRPr="00B93702" w:rsidRDefault="009E3D47" w:rsidP="007E1F74">
            <w:pPr>
              <w:pStyle w:val="TAL"/>
              <w:rPr>
                <w:rFonts w:cs="Arial"/>
                <w:sz w:val="16"/>
                <w:szCs w:val="16"/>
                <w:lang w:eastAsia="en-US"/>
              </w:rPr>
            </w:pPr>
            <w:r w:rsidRPr="00B93702">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F7E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128D3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C15558"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3F84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14:paraId="25C4103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6A630B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7EE3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A98F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BCFB2" w14:textId="77777777" w:rsidR="009E3D47" w:rsidRPr="00B93702" w:rsidRDefault="009E3D47" w:rsidP="007E1F74">
            <w:pPr>
              <w:pStyle w:val="TAL"/>
              <w:rPr>
                <w:rFonts w:cs="Arial"/>
                <w:sz w:val="16"/>
                <w:szCs w:val="16"/>
                <w:lang w:eastAsia="en-US"/>
              </w:rPr>
            </w:pPr>
            <w:r w:rsidRPr="00B93702">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DB9DEF"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468B2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543865" w14:textId="77777777" w:rsidR="009E3D47" w:rsidRPr="00B93702" w:rsidRDefault="009E3D47" w:rsidP="00D87545">
            <w:pPr>
              <w:pStyle w:val="TAL"/>
              <w:rPr>
                <w:rFonts w:cs="Arial"/>
                <w:sz w:val="16"/>
                <w:szCs w:val="16"/>
                <w:lang w:eastAsia="en-US"/>
              </w:rPr>
            </w:pPr>
            <w:r w:rsidRPr="00B93702">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4588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14:paraId="06CCC8C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FD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1BD0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2CA05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0D0E6" w14:textId="77777777" w:rsidR="009E3D47" w:rsidRPr="00B93702" w:rsidRDefault="009E3D47" w:rsidP="007E1F74">
            <w:pPr>
              <w:pStyle w:val="TAL"/>
              <w:rPr>
                <w:rFonts w:cs="Arial"/>
                <w:sz w:val="16"/>
                <w:szCs w:val="16"/>
                <w:lang w:eastAsia="en-US"/>
              </w:rPr>
            </w:pPr>
            <w:r w:rsidRPr="00B93702">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2ADB79"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329B9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8768E3"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FAA8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14:paraId="419C5D1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3EDFF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3F67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930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D60E" w14:textId="77777777" w:rsidR="009E3D47" w:rsidRPr="00B93702" w:rsidRDefault="009E3D47" w:rsidP="007E1F74">
            <w:pPr>
              <w:pStyle w:val="TAL"/>
              <w:rPr>
                <w:rFonts w:cs="Arial"/>
                <w:sz w:val="16"/>
                <w:szCs w:val="16"/>
                <w:lang w:eastAsia="en-US"/>
              </w:rPr>
            </w:pPr>
            <w:r w:rsidRPr="00B93702">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4C8E62"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FF2165"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B0C05D"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06AC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14:paraId="530ADE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ABC8D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44D49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9D9C8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B76F5" w14:textId="77777777" w:rsidR="009E3D47" w:rsidRPr="00B93702" w:rsidRDefault="009E3D47" w:rsidP="007E1F74">
            <w:pPr>
              <w:pStyle w:val="TAL"/>
              <w:rPr>
                <w:rFonts w:cs="Arial"/>
                <w:sz w:val="16"/>
                <w:szCs w:val="16"/>
                <w:lang w:eastAsia="en-US"/>
              </w:rPr>
            </w:pPr>
            <w:r w:rsidRPr="00B93702">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F7582" w14:textId="77777777"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2BFAA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ADCD0"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5E7C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14:paraId="481D5DE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0C2FE3"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6106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FF95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D41BE" w14:textId="77777777" w:rsidR="009E3D47" w:rsidRPr="00B93702" w:rsidRDefault="009E3D47" w:rsidP="007E1F74">
            <w:pPr>
              <w:pStyle w:val="TAL"/>
              <w:rPr>
                <w:rFonts w:cs="Arial"/>
                <w:sz w:val="16"/>
                <w:szCs w:val="16"/>
                <w:lang w:eastAsia="en-US"/>
              </w:rPr>
            </w:pPr>
            <w:r w:rsidRPr="00B93702">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9FE645"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51D383"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2C1864" w14:textId="77777777" w:rsidR="009E3D47" w:rsidRPr="00B93702" w:rsidRDefault="009E3D47" w:rsidP="00D87545">
            <w:pPr>
              <w:pStyle w:val="TAL"/>
              <w:rPr>
                <w:rFonts w:cs="Arial"/>
                <w:sz w:val="16"/>
                <w:szCs w:val="16"/>
                <w:lang w:eastAsia="en-US"/>
              </w:rPr>
            </w:pPr>
            <w:r w:rsidRPr="00B93702">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078F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14:paraId="7424CC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A7DCA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8D0E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04014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1807E" w14:textId="77777777" w:rsidR="009E3D47" w:rsidRPr="00B93702" w:rsidRDefault="009E3D47" w:rsidP="007E1F74">
            <w:pPr>
              <w:pStyle w:val="TAL"/>
              <w:rPr>
                <w:rFonts w:cs="Arial"/>
                <w:sz w:val="16"/>
                <w:szCs w:val="16"/>
                <w:lang w:eastAsia="en-US"/>
              </w:rPr>
            </w:pPr>
            <w:r w:rsidRPr="00B93702">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B461A"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D3599"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5E2CD6" w14:textId="77777777" w:rsidR="009E3D47" w:rsidRPr="00B93702" w:rsidRDefault="009E3D47" w:rsidP="00D87545">
            <w:pPr>
              <w:pStyle w:val="TAL"/>
              <w:rPr>
                <w:rFonts w:cs="Arial"/>
                <w:sz w:val="16"/>
                <w:szCs w:val="16"/>
                <w:lang w:eastAsia="en-US"/>
              </w:rPr>
            </w:pPr>
            <w:r w:rsidRPr="00B93702">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AEA2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4B28351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C27225"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A1D07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C7CCC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712A8" w14:textId="77777777" w:rsidR="009E3D47" w:rsidRPr="00B93702" w:rsidRDefault="009E3D47" w:rsidP="007E1F74">
            <w:pPr>
              <w:pStyle w:val="TAL"/>
              <w:rPr>
                <w:rFonts w:cs="Arial"/>
                <w:sz w:val="16"/>
                <w:szCs w:val="16"/>
                <w:lang w:eastAsia="en-US"/>
              </w:rPr>
            </w:pPr>
            <w:r w:rsidRPr="00B93702">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638B40"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E1F66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5E92A"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C8B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15F5B37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93D7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0812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8377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4B5D6" w14:textId="77777777" w:rsidR="009E3D47" w:rsidRPr="00B93702" w:rsidRDefault="009E3D47" w:rsidP="007E1F74">
            <w:pPr>
              <w:pStyle w:val="TAL"/>
              <w:rPr>
                <w:rFonts w:cs="Arial"/>
                <w:sz w:val="16"/>
                <w:szCs w:val="16"/>
                <w:lang w:eastAsia="en-US"/>
              </w:rPr>
            </w:pPr>
            <w:r w:rsidRPr="00B93702">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3091E9"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5A4FD8"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B5CDCA" w14:textId="77777777" w:rsidR="009E3D47" w:rsidRPr="00B93702" w:rsidRDefault="009E3D47" w:rsidP="00D87545">
            <w:pPr>
              <w:pStyle w:val="TAL"/>
              <w:rPr>
                <w:rFonts w:cs="Arial"/>
                <w:sz w:val="16"/>
                <w:szCs w:val="16"/>
                <w:lang w:eastAsia="en-US"/>
              </w:rPr>
            </w:pPr>
            <w:r w:rsidRPr="00B93702">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7A5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7A8615B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F34171"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231A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827A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5931A" w14:textId="77777777" w:rsidR="009E3D47" w:rsidRPr="00B93702" w:rsidRDefault="009E3D47" w:rsidP="007E1F74">
            <w:pPr>
              <w:pStyle w:val="TAL"/>
              <w:rPr>
                <w:rFonts w:cs="Arial"/>
                <w:sz w:val="16"/>
                <w:szCs w:val="16"/>
                <w:lang w:eastAsia="en-US"/>
              </w:rPr>
            </w:pPr>
            <w:r w:rsidRPr="00B93702">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98FBB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FDD9A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938F4B" w14:textId="77777777" w:rsidR="009E3D47" w:rsidRPr="00B93702" w:rsidRDefault="009E3D47" w:rsidP="00D87545">
            <w:pPr>
              <w:pStyle w:val="TAL"/>
              <w:rPr>
                <w:rFonts w:cs="Arial"/>
                <w:sz w:val="16"/>
                <w:szCs w:val="16"/>
                <w:lang w:eastAsia="en-US"/>
              </w:rPr>
            </w:pPr>
            <w:r w:rsidRPr="00B93702">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D0FD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4B162EE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4FB8FB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5BDC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EEBD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966F4" w14:textId="77777777" w:rsidR="009E3D47" w:rsidRPr="00B93702" w:rsidRDefault="009E3D47" w:rsidP="007E1F74">
            <w:pPr>
              <w:pStyle w:val="TAL"/>
              <w:rPr>
                <w:rFonts w:cs="Arial"/>
                <w:sz w:val="16"/>
                <w:szCs w:val="16"/>
                <w:lang w:eastAsia="en-US"/>
              </w:rPr>
            </w:pPr>
            <w:r w:rsidRPr="00B93702">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6F50B2"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777D0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045081"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91527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1CD547A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12DF7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48A6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0DD8D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4D15A" w14:textId="77777777" w:rsidR="009E3D47" w:rsidRPr="00B93702" w:rsidRDefault="009E3D47" w:rsidP="007E1F74">
            <w:pPr>
              <w:pStyle w:val="TAL"/>
              <w:rPr>
                <w:rFonts w:cs="Arial"/>
                <w:sz w:val="16"/>
                <w:szCs w:val="16"/>
                <w:lang w:eastAsia="en-US"/>
              </w:rPr>
            </w:pPr>
            <w:r w:rsidRPr="00B93702">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03F5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2AB7B0"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D58EB7" w14:textId="77777777" w:rsidR="009E3D47" w:rsidRPr="00B93702" w:rsidRDefault="009E3D47" w:rsidP="00D87545">
            <w:pPr>
              <w:pStyle w:val="TAL"/>
              <w:rPr>
                <w:rFonts w:cs="Arial"/>
                <w:sz w:val="16"/>
                <w:szCs w:val="16"/>
                <w:lang w:eastAsia="en-US"/>
              </w:rPr>
            </w:pPr>
            <w:r w:rsidRPr="00B93702">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0C9A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192DEBF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2B147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BD96B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4BB0C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91137" w14:textId="77777777" w:rsidR="009E3D47" w:rsidRPr="00B93702" w:rsidRDefault="009E3D47" w:rsidP="007E1F74">
            <w:pPr>
              <w:pStyle w:val="TAL"/>
              <w:rPr>
                <w:rFonts w:cs="Arial"/>
                <w:sz w:val="16"/>
                <w:szCs w:val="16"/>
                <w:lang w:eastAsia="en-US"/>
              </w:rPr>
            </w:pPr>
            <w:r w:rsidRPr="00B93702">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645CB"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D05C48"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10057"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6B65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1E6C7CE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14935"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222C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9C68A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6E7DD" w14:textId="77777777" w:rsidR="009E3D47" w:rsidRPr="00B93702" w:rsidRDefault="009E3D47" w:rsidP="007E1F74">
            <w:pPr>
              <w:pStyle w:val="TAL"/>
              <w:rPr>
                <w:rFonts w:cs="Arial"/>
                <w:sz w:val="16"/>
                <w:szCs w:val="16"/>
                <w:lang w:eastAsia="en-US"/>
              </w:rPr>
            </w:pPr>
            <w:r w:rsidRPr="00B9370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DA0165" w14:textId="77777777"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4600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959CD3" w14:textId="77777777" w:rsidR="009E3D47" w:rsidRPr="00B93702" w:rsidRDefault="009E3D47" w:rsidP="00D87545">
            <w:pPr>
              <w:pStyle w:val="TAL"/>
              <w:rPr>
                <w:rFonts w:cs="Arial"/>
                <w:sz w:val="16"/>
                <w:szCs w:val="16"/>
                <w:lang w:eastAsia="en-US"/>
              </w:rPr>
            </w:pPr>
            <w:r w:rsidRPr="00B93702">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3D25"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59813F9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004FD5"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374C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A393F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41DF" w14:textId="77777777" w:rsidR="009E3D47" w:rsidRPr="00B93702" w:rsidRDefault="009E3D47" w:rsidP="007E1F74">
            <w:pPr>
              <w:pStyle w:val="TAL"/>
              <w:rPr>
                <w:rFonts w:cs="Arial"/>
                <w:sz w:val="16"/>
                <w:szCs w:val="16"/>
                <w:lang w:eastAsia="en-US"/>
              </w:rPr>
            </w:pPr>
            <w:r w:rsidRPr="00B93702">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9BEB5E"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1497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8B5B26"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4BE9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14:paraId="4BB4A7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7234D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0F40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7F13B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49637"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A3BF67"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F2C357"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3C89D1"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FED05"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14:paraId="5229439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849C3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654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BCAA6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278E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417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4443B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E75C89" w14:textId="77777777" w:rsidR="009E3D47" w:rsidRPr="00B93702" w:rsidRDefault="009E3D47" w:rsidP="00D87545">
            <w:pPr>
              <w:pStyle w:val="TAL"/>
              <w:rPr>
                <w:rFonts w:cs="Arial"/>
                <w:sz w:val="16"/>
                <w:szCs w:val="16"/>
                <w:lang w:eastAsia="en-US"/>
              </w:rPr>
            </w:pPr>
            <w:r w:rsidRPr="00B93702">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5DA6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14:paraId="408BED0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13CAD6"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1D5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6F21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2164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D64E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F5CEB5"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07E446" w14:textId="77777777" w:rsidR="009E3D47" w:rsidRPr="00B93702" w:rsidRDefault="009E3D47" w:rsidP="00D87545">
            <w:pPr>
              <w:pStyle w:val="TAL"/>
              <w:rPr>
                <w:rFonts w:cs="Arial"/>
                <w:sz w:val="16"/>
                <w:szCs w:val="16"/>
                <w:lang w:eastAsia="en-US"/>
              </w:rPr>
            </w:pPr>
            <w:r w:rsidRPr="00B93702">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83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14:paraId="78A107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11818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A323A2"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E6E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8F8B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8A8BA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1C5337"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B1651B"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0AE07"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14:paraId="0748A9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4B150F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C062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4A14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C8AA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4FB20A"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DD1CC"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16405F" w14:textId="77777777" w:rsidR="009E3D47" w:rsidRPr="00B93702" w:rsidRDefault="009E3D47" w:rsidP="00D87545">
            <w:pPr>
              <w:pStyle w:val="TAL"/>
              <w:rPr>
                <w:rFonts w:cs="Arial"/>
                <w:sz w:val="16"/>
                <w:szCs w:val="16"/>
                <w:lang w:eastAsia="en-US"/>
              </w:rPr>
            </w:pPr>
            <w:r w:rsidRPr="00B93702">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06CB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11.0.0</w:t>
            </w:r>
          </w:p>
        </w:tc>
      </w:tr>
      <w:tr w:rsidR="00B93702" w:rsidRPr="00B93702" w14:paraId="2AFC43A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A8576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2DCA0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AC76E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B8F7"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99EB"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BC36F"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8544ED"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21C8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75D861E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BB24F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621B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98C8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FA3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8875D5"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1D3729"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D9DE03"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6E2D2"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598471F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321141"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C8EC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8F446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0463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D360AF"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31013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07E362"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B08F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1F73AF1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157A22"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B3CE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5D0A0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624F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D474E4"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516FC"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F9851" w14:textId="77777777" w:rsidR="009E3D47" w:rsidRPr="00B93702" w:rsidRDefault="009E3D47" w:rsidP="00D87545">
            <w:pPr>
              <w:pStyle w:val="TAL"/>
              <w:rPr>
                <w:rFonts w:cs="Arial"/>
                <w:sz w:val="16"/>
                <w:szCs w:val="16"/>
                <w:lang w:eastAsia="en-US"/>
              </w:rPr>
            </w:pPr>
            <w:r w:rsidRPr="00B93702">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31BF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3F9A72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10C43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4816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4CC7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5DE9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F8DEAF"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83B04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0E38F4"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BEC7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53E750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314911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EFB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D100F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E87D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4E8FA9"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EA1B9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31377C"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A82C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1CEA9F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BFC9AC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BA85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6648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751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D802B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EC2C7F"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3E911"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0FE5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2B20E9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0083F7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A06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EBBA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2CC6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7EB6D"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F790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721558"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C615"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308CBD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8B60C9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E537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4450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3CA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3BFE8D"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15B7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3DA70A" w14:textId="77777777" w:rsidR="009E3D47" w:rsidRPr="00B93702" w:rsidRDefault="009E3D47" w:rsidP="00D87545">
            <w:pPr>
              <w:pStyle w:val="TAL"/>
              <w:rPr>
                <w:rFonts w:cs="Arial"/>
                <w:sz w:val="16"/>
                <w:szCs w:val="16"/>
                <w:lang w:eastAsia="en-US"/>
              </w:rPr>
            </w:pPr>
            <w:r w:rsidRPr="00B93702">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DEBD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3459D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558B0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2457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FF33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21BE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05837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90A965"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BF6C19"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2BDD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11233C7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63C8FD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745C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EBF9B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E44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E63DF" w14:textId="77777777"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2A2C30"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EE26E5"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9E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14:paraId="56934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40D8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8D66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5204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32F5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CBCC7"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B30EC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4A1AF8"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F9648E"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5245DD9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A44A1E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3923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D923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F04F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5E98C0" w14:textId="77777777"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16E4DB"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656A2" w14:textId="77777777" w:rsidR="009E3D47" w:rsidRPr="00B93702" w:rsidRDefault="009E3D47" w:rsidP="00D87545">
            <w:pPr>
              <w:pStyle w:val="TAL"/>
              <w:rPr>
                <w:rFonts w:cs="Arial"/>
                <w:sz w:val="16"/>
                <w:szCs w:val="16"/>
                <w:lang w:eastAsia="en-US"/>
              </w:rPr>
            </w:pPr>
            <w:r w:rsidRPr="00B93702">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6841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44483B7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52BA0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7860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9D41B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FB3E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62A6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2621D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DF0B5"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05EE"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6DEE23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1D894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7AB0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D9F82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AF4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D4E92"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3BF77A"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91E541" w14:textId="77777777" w:rsidR="009E3D47" w:rsidRPr="00B93702" w:rsidRDefault="009E3D47" w:rsidP="00D87545">
            <w:pPr>
              <w:pStyle w:val="TAL"/>
              <w:rPr>
                <w:rFonts w:cs="Arial"/>
                <w:sz w:val="16"/>
                <w:szCs w:val="16"/>
                <w:lang w:eastAsia="en-US"/>
              </w:rPr>
            </w:pPr>
            <w:r w:rsidRPr="00B93702">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4B19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37C36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B6B4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E0380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D209D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01E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3EC8A"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D6453F"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2B56EE" w14:textId="77777777" w:rsidR="009E3D47" w:rsidRPr="00B93702" w:rsidRDefault="009E3D47" w:rsidP="00D87545">
            <w:pPr>
              <w:pStyle w:val="TAL"/>
              <w:rPr>
                <w:rFonts w:cs="Arial"/>
                <w:sz w:val="16"/>
                <w:szCs w:val="16"/>
                <w:lang w:eastAsia="en-US"/>
              </w:rPr>
            </w:pPr>
            <w:r w:rsidRPr="00B93702">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2C88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226083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EE9495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F0FC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FE281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463B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82B61B"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90F3F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D0402"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F850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3B39F7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BA03F1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19E3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0634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C670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79CDD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DA7777"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25D948"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DA32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0B104F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DE7046"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068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4F50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91025" w14:textId="77777777" w:rsidR="009E3D47" w:rsidRPr="00B93702" w:rsidRDefault="009E3D47" w:rsidP="007E1F74">
            <w:pPr>
              <w:pStyle w:val="TAL"/>
              <w:rPr>
                <w:rFonts w:cs="Arial"/>
                <w:sz w:val="16"/>
                <w:szCs w:val="16"/>
                <w:lang w:eastAsia="en-US"/>
              </w:rPr>
            </w:pPr>
            <w:r w:rsidRPr="00B93702">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D25EB"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84975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AEBED2" w14:textId="77777777" w:rsidR="009E3D47" w:rsidRPr="00B93702" w:rsidRDefault="009E3D47" w:rsidP="00D87545">
            <w:pPr>
              <w:pStyle w:val="TAL"/>
              <w:rPr>
                <w:rFonts w:cs="Arial"/>
                <w:sz w:val="16"/>
                <w:szCs w:val="16"/>
                <w:lang w:eastAsia="en-US"/>
              </w:rPr>
            </w:pPr>
            <w:r w:rsidRPr="00B93702">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4C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398F866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D394D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1DC9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794B1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2022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95B60"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13371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3600B7" w14:textId="77777777"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65AA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14:paraId="11C131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465A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B922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2B2A5" w14:textId="77777777" w:rsidR="009E3D47" w:rsidRPr="00B93702"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C1A90" w14:textId="77777777" w:rsidR="009E3D47" w:rsidRPr="00B93702"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3F01D"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7F4E4B"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EB7135" w14:textId="77777777" w:rsidR="009E3D47" w:rsidRPr="00B93702" w:rsidRDefault="009E3D47" w:rsidP="00D87545">
            <w:pPr>
              <w:pStyle w:val="TAL"/>
              <w:rPr>
                <w:rFonts w:cs="Arial"/>
                <w:sz w:val="16"/>
                <w:szCs w:val="16"/>
                <w:lang w:eastAsia="en-US"/>
              </w:rPr>
            </w:pPr>
            <w:r w:rsidRPr="00B93702">
              <w:rPr>
                <w:rFonts w:cs="Arial"/>
                <w:sz w:val="16"/>
                <w:szCs w:val="16"/>
                <w:lang w:eastAsia="en-US"/>
              </w:rPr>
              <w:t>Editorial correction in Table 6.6.2.</w:t>
            </w:r>
            <w:r w:rsidRPr="00B93702">
              <w:rPr>
                <w:rFonts w:cs="Arial"/>
                <w:sz w:val="16"/>
                <w:szCs w:val="16"/>
                <w:lang w:eastAsia="zh-CN"/>
              </w:rPr>
              <w:t>5.</w:t>
            </w:r>
            <w:r w:rsidRPr="00B93702">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2CF8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11.2.1</w:t>
            </w:r>
          </w:p>
        </w:tc>
      </w:tr>
      <w:tr w:rsidR="00B93702" w:rsidRPr="00B93702" w14:paraId="61AF11F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6C82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BA7CF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7A3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5D7E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4810FC"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C04E2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829692"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70A32"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2D3DF5C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51A0BB"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8FD18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6906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E56C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49D5D"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E5B6C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A0C5E8"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53AC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3C80488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09F62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53ED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B87D9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1E1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DEA5E"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04FBF3"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29762"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658F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5B318E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06A8D5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C8AC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250E8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F0EE" w14:textId="77777777" w:rsidR="009E3D47" w:rsidRPr="00B93702" w:rsidRDefault="009E3D47" w:rsidP="007E1F74">
            <w:pPr>
              <w:pStyle w:val="TAL"/>
              <w:rPr>
                <w:rFonts w:cs="Arial"/>
                <w:sz w:val="16"/>
                <w:szCs w:val="16"/>
                <w:lang w:eastAsia="en-US"/>
              </w:rPr>
            </w:pPr>
            <w:r w:rsidRPr="00B93702">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8CCFA6"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06F07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42F06C"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E431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08D133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72AD125"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62C2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47A7"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1C51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519FCC"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6C3CA8"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FFA48"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82B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709B28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AAC68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E040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E419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7E42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A95868"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B1615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EF9B4C"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58CE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40E6D1F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74358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35B32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2629A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96AC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23009B"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DB14C0"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B7C672" w14:textId="77777777" w:rsidR="009E3D47" w:rsidRPr="00B93702" w:rsidRDefault="009E3D47" w:rsidP="00D87545">
            <w:pPr>
              <w:pStyle w:val="TAL"/>
              <w:rPr>
                <w:rFonts w:cs="Arial"/>
                <w:sz w:val="16"/>
                <w:szCs w:val="16"/>
                <w:lang w:eastAsia="en-US"/>
              </w:rPr>
            </w:pPr>
            <w:r w:rsidRPr="00B93702">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4BBD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4C332D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11C6A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F9B7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AE15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3B5A7" w14:textId="77777777" w:rsidR="009E3D47" w:rsidRPr="00B93702" w:rsidRDefault="009E3D47" w:rsidP="007E1F74">
            <w:pPr>
              <w:pStyle w:val="TAL"/>
              <w:rPr>
                <w:rFonts w:cs="Arial"/>
                <w:sz w:val="16"/>
                <w:szCs w:val="16"/>
                <w:lang w:eastAsia="en-US"/>
              </w:rPr>
            </w:pPr>
            <w:r w:rsidRPr="00B9370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7C827D"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6BF7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B1735"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63F32"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43432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54BF17"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3ADF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A6E4E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66E2" w14:textId="77777777" w:rsidR="009E3D47" w:rsidRPr="00B93702" w:rsidRDefault="009E3D47" w:rsidP="007E1F74">
            <w:pPr>
              <w:pStyle w:val="TAL"/>
              <w:rPr>
                <w:rFonts w:cs="Arial"/>
                <w:sz w:val="16"/>
                <w:szCs w:val="16"/>
                <w:lang w:eastAsia="en-US"/>
              </w:rPr>
            </w:pPr>
            <w:r w:rsidRPr="00B93702">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FB455"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35FE9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5AFCB" w14:textId="77777777" w:rsidR="009E3D47" w:rsidRPr="00B93702" w:rsidRDefault="009E3D47" w:rsidP="00D87545">
            <w:pPr>
              <w:pStyle w:val="TAL"/>
              <w:rPr>
                <w:rFonts w:cs="Arial"/>
                <w:sz w:val="16"/>
                <w:szCs w:val="16"/>
                <w:lang w:eastAsia="en-US"/>
              </w:rPr>
            </w:pPr>
            <w:r w:rsidRPr="00B93702">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5C1A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14DF68E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2F1C61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9DF7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0F848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CB9F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560654"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3D8BB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251AEF" w14:textId="77777777" w:rsidR="009E3D47" w:rsidRPr="00B93702" w:rsidRDefault="009E3D47" w:rsidP="00D87545">
            <w:pPr>
              <w:pStyle w:val="TAL"/>
              <w:rPr>
                <w:rFonts w:cs="Arial"/>
                <w:sz w:val="16"/>
                <w:szCs w:val="16"/>
                <w:lang w:eastAsia="en-US"/>
              </w:rPr>
            </w:pPr>
            <w:r w:rsidRPr="00B93702">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7128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177C6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92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82F6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F29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95E3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50775E"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000FA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4CCC9"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11C6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7AF781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02091"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E286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9FD29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E3A3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ECA168" w14:textId="77777777"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F8E08E"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CB9642"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0206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32F9E2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4406CFE"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2048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95322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193A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794755"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23D9A"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F21FDA" w14:textId="77777777"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CBF0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14:paraId="53C627B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719E1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C99372"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2A48C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648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BCCEBE"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40E3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B125FF"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B8A52"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14:paraId="7186BAE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6C2"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490AE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345EF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01A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5332B"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A8C7BF"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03BD09" w14:textId="77777777" w:rsidR="009E3D47" w:rsidRPr="00B93702" w:rsidRDefault="009E3D47" w:rsidP="00D87545">
            <w:pPr>
              <w:pStyle w:val="TAL"/>
              <w:rPr>
                <w:rFonts w:cs="Arial"/>
                <w:sz w:val="16"/>
                <w:szCs w:val="16"/>
                <w:lang w:eastAsia="en-US"/>
              </w:rPr>
            </w:pPr>
            <w:r w:rsidRPr="00B93702">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C32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14:paraId="75F5857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BD4D4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4A14A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61FA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A433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F2134A"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DAC43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A74781"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6EF68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14:paraId="392692F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0F1FCB"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3AA9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4B97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B5302" w14:textId="77777777" w:rsidR="009E3D47" w:rsidRPr="00B93702" w:rsidRDefault="009E3D47" w:rsidP="007E1F74">
            <w:pPr>
              <w:pStyle w:val="TAL"/>
              <w:rPr>
                <w:rFonts w:cs="Arial"/>
                <w:sz w:val="16"/>
                <w:szCs w:val="16"/>
                <w:lang w:eastAsia="en-US"/>
              </w:rPr>
            </w:pPr>
            <w:r w:rsidRPr="00B9370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2C5297"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691CAF"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E3767"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0108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14:paraId="796233C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7E04132"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1CCE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F1E3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5C2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73024"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2EA51B"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80AFFB"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C32B5"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14:paraId="2147D6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76933F5" w14:textId="77777777"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B0FC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8191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81147" w14:textId="77777777" w:rsidR="009E3D47" w:rsidRPr="00B93702" w:rsidRDefault="009E3D47" w:rsidP="007E1F74">
            <w:pPr>
              <w:pStyle w:val="TAL"/>
              <w:rPr>
                <w:rFonts w:cs="Arial"/>
                <w:sz w:val="16"/>
                <w:szCs w:val="16"/>
                <w:lang w:eastAsia="en-US"/>
              </w:rPr>
            </w:pPr>
            <w:r w:rsidRPr="00B93702">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8B9CEC"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0FD231"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FF6E14" w14:textId="77777777" w:rsidR="009E3D47" w:rsidRPr="00B93702" w:rsidRDefault="009E3D47" w:rsidP="00D87545">
            <w:pPr>
              <w:pStyle w:val="TAL"/>
              <w:rPr>
                <w:rFonts w:cs="Arial"/>
                <w:sz w:val="16"/>
                <w:szCs w:val="16"/>
                <w:lang w:eastAsia="en-US"/>
              </w:rPr>
            </w:pPr>
            <w:r w:rsidRPr="00B93702">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ECBA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14:paraId="00D0799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BFA111A"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EF5C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D88DC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37F4D" w14:textId="77777777" w:rsidR="009E3D47" w:rsidRPr="00B93702" w:rsidRDefault="009E3D47" w:rsidP="007E1F74">
            <w:pPr>
              <w:pStyle w:val="TAL"/>
              <w:rPr>
                <w:rFonts w:cs="Arial"/>
                <w:sz w:val="16"/>
                <w:szCs w:val="16"/>
                <w:lang w:eastAsia="en-US"/>
              </w:rPr>
            </w:pPr>
            <w:r w:rsidRPr="00B9370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F7AAC6"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F6D3B"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E61A7"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508D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14:paraId="61B24D7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D5881F"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3E72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588D7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76864" w14:textId="77777777" w:rsidR="009E3D47" w:rsidRPr="00B93702" w:rsidRDefault="009E3D47" w:rsidP="007E1F74">
            <w:pPr>
              <w:pStyle w:val="TAL"/>
              <w:rPr>
                <w:rFonts w:cs="Arial"/>
                <w:sz w:val="16"/>
                <w:szCs w:val="16"/>
                <w:lang w:eastAsia="en-US"/>
              </w:rPr>
            </w:pPr>
            <w:r w:rsidRPr="00B93702">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CA895"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CC3778"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78BA2E"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4A69"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14:paraId="27F53C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53F98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945B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4D08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1A537" w14:textId="77777777" w:rsidR="009E3D47" w:rsidRPr="00B93702" w:rsidRDefault="009E3D47" w:rsidP="007E1F74">
            <w:pPr>
              <w:pStyle w:val="TAL"/>
              <w:rPr>
                <w:rFonts w:cs="Arial"/>
                <w:sz w:val="16"/>
                <w:szCs w:val="16"/>
                <w:lang w:eastAsia="en-US"/>
              </w:rPr>
            </w:pPr>
            <w:r w:rsidRPr="00B9370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7BF4DB"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6D246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1B47E6"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1F9B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14:paraId="6FD80B7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614E5E0"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3838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B063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9B907" w14:textId="77777777" w:rsidR="009E3D47" w:rsidRPr="00B93702" w:rsidRDefault="009E3D47" w:rsidP="007E1F74">
            <w:pPr>
              <w:pStyle w:val="TAL"/>
              <w:rPr>
                <w:rFonts w:cs="Arial"/>
                <w:sz w:val="16"/>
                <w:szCs w:val="16"/>
                <w:lang w:eastAsia="en-US"/>
              </w:rPr>
            </w:pPr>
            <w:r w:rsidRPr="00B93702">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4C2DF7"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8C3047"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24DB92" w14:textId="77777777" w:rsidR="009E3D47" w:rsidRPr="00B93702" w:rsidRDefault="009E3D47" w:rsidP="00D87545">
            <w:pPr>
              <w:pStyle w:val="TAL"/>
              <w:rPr>
                <w:rFonts w:cs="Arial"/>
                <w:sz w:val="16"/>
                <w:szCs w:val="16"/>
                <w:lang w:eastAsia="en-US"/>
              </w:rPr>
            </w:pPr>
            <w:r w:rsidRPr="00B93702">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870B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14:paraId="2A083F0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3DCEC5"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27E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23FB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3CF36" w14:textId="77777777" w:rsidR="009E3D47" w:rsidRPr="00B93702" w:rsidRDefault="009E3D47" w:rsidP="007E1F74">
            <w:pPr>
              <w:pStyle w:val="TAL"/>
              <w:rPr>
                <w:rFonts w:cs="Arial"/>
                <w:sz w:val="16"/>
                <w:szCs w:val="16"/>
                <w:lang w:eastAsia="en-US"/>
              </w:rPr>
            </w:pPr>
            <w:r w:rsidRPr="00B93702">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F12223"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6930"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4B336C"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0A00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453A1A5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66CD81"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69F2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74C4C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EF5AA" w14:textId="77777777" w:rsidR="009E3D47" w:rsidRPr="00B93702" w:rsidRDefault="009E3D47" w:rsidP="007E1F74">
            <w:pPr>
              <w:pStyle w:val="TAL"/>
              <w:rPr>
                <w:rFonts w:cs="Arial"/>
                <w:sz w:val="16"/>
                <w:szCs w:val="16"/>
                <w:lang w:eastAsia="en-US"/>
              </w:rPr>
            </w:pPr>
            <w:r w:rsidRPr="00B93702">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36B00"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CBCBD"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15B0D"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EEB00"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1E92EEA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11766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88F2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99CD4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4D01F" w14:textId="77777777" w:rsidR="009E3D47" w:rsidRPr="00B93702" w:rsidRDefault="009E3D47" w:rsidP="007E1F74">
            <w:pPr>
              <w:pStyle w:val="TAL"/>
              <w:rPr>
                <w:rFonts w:cs="Arial"/>
                <w:sz w:val="16"/>
                <w:szCs w:val="16"/>
                <w:lang w:eastAsia="en-US"/>
              </w:rPr>
            </w:pPr>
            <w:r w:rsidRPr="00B9370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90F8FF"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D304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1948C"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to TS 37.141 (Cluause 6)</w:t>
            </w:r>
          </w:p>
          <w:p w14:paraId="2E4C6B4B" w14:textId="77777777" w:rsidR="009E3D47" w:rsidRPr="00B93702" w:rsidRDefault="009E3D47" w:rsidP="00D87545">
            <w:pPr>
              <w:pStyle w:val="TAL"/>
              <w:rPr>
                <w:rFonts w:cs="Arial"/>
                <w:sz w:val="16"/>
                <w:szCs w:val="16"/>
                <w:lang w:eastAsia="en-US"/>
              </w:rPr>
            </w:pPr>
            <w:r w:rsidRPr="00B93702">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CEB12"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404EFFF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DB3439"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F2C3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00656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F8421" w14:textId="77777777" w:rsidR="009E3D47" w:rsidRPr="00B93702" w:rsidRDefault="009E3D47" w:rsidP="007E1F74">
            <w:pPr>
              <w:pStyle w:val="TAL"/>
              <w:rPr>
                <w:rFonts w:cs="Arial"/>
                <w:sz w:val="16"/>
                <w:szCs w:val="16"/>
                <w:lang w:eastAsia="en-US"/>
              </w:rPr>
            </w:pPr>
            <w:r w:rsidRPr="00B93702">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BC99B1"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60DB84"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223FB"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B238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38E080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BE34E5"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FFF55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383F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61A8" w14:textId="77777777" w:rsidR="009E3D47" w:rsidRPr="00B93702" w:rsidRDefault="009E3D47" w:rsidP="007E1F74">
            <w:pPr>
              <w:pStyle w:val="TAL"/>
              <w:rPr>
                <w:rFonts w:cs="Arial"/>
                <w:sz w:val="16"/>
                <w:szCs w:val="16"/>
                <w:lang w:eastAsia="en-US"/>
              </w:rPr>
            </w:pPr>
            <w:r w:rsidRPr="00B93702">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445135"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EC3CBE"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2FA5F"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F4F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16B109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7B3EB2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1B76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F68C2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C10AF" w14:textId="77777777" w:rsidR="009E3D47" w:rsidRPr="00B93702" w:rsidRDefault="009E3D47" w:rsidP="007E1F74">
            <w:pPr>
              <w:pStyle w:val="TAL"/>
              <w:rPr>
                <w:rFonts w:cs="Arial"/>
                <w:sz w:val="16"/>
                <w:szCs w:val="16"/>
                <w:lang w:eastAsia="en-US"/>
              </w:rPr>
            </w:pPr>
            <w:r w:rsidRPr="00B9370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8D2DC"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4DE7C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C0F344" w14:textId="77777777" w:rsidR="009E3D47" w:rsidRPr="00B93702" w:rsidRDefault="009E3D47" w:rsidP="00D87545">
            <w:pPr>
              <w:pStyle w:val="TAL"/>
              <w:rPr>
                <w:rFonts w:cs="Arial"/>
                <w:sz w:val="16"/>
                <w:szCs w:val="16"/>
                <w:lang w:eastAsia="en-US"/>
              </w:rPr>
            </w:pPr>
            <w:r w:rsidRPr="00B93702">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156E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01D4D09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0D3FA2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FF9E9"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9360BE"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35807" w14:textId="77777777" w:rsidR="009E3D47" w:rsidRPr="00B93702" w:rsidRDefault="009E3D47" w:rsidP="007E1F74">
            <w:pPr>
              <w:pStyle w:val="TAL"/>
              <w:rPr>
                <w:rFonts w:cs="Arial"/>
                <w:sz w:val="16"/>
                <w:szCs w:val="16"/>
                <w:lang w:eastAsia="en-US"/>
              </w:rPr>
            </w:pPr>
            <w:r w:rsidRPr="00B93702">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84D9E2"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A7AF08"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F2B061"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5575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03427A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521F58"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89568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CA391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BEC7C" w14:textId="77777777" w:rsidR="009E3D47" w:rsidRPr="00B93702" w:rsidRDefault="009E3D47" w:rsidP="007E1F74">
            <w:pPr>
              <w:pStyle w:val="TAL"/>
              <w:rPr>
                <w:rFonts w:cs="Arial"/>
                <w:sz w:val="16"/>
                <w:szCs w:val="16"/>
                <w:lang w:eastAsia="en-US"/>
              </w:rPr>
            </w:pPr>
            <w:r w:rsidRPr="00B9370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C2A70"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E4D8E9"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6254C2"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A88E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401CB87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869359C"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A77B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E9FD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79D9A" w14:textId="77777777" w:rsidR="009E3D47" w:rsidRPr="00B93702" w:rsidRDefault="009E3D47" w:rsidP="007E1F74">
            <w:pPr>
              <w:pStyle w:val="TAL"/>
              <w:rPr>
                <w:rFonts w:cs="Arial"/>
                <w:sz w:val="16"/>
                <w:szCs w:val="16"/>
                <w:lang w:eastAsia="en-US"/>
              </w:rPr>
            </w:pPr>
            <w:r w:rsidRPr="00B93702">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FF41"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1E2015"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C17356"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27C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616432B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8DE918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435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00C734"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70011" w14:textId="77777777" w:rsidR="009E3D47" w:rsidRPr="00B93702" w:rsidRDefault="009E3D47" w:rsidP="007E1F74">
            <w:pPr>
              <w:pStyle w:val="TAL"/>
              <w:rPr>
                <w:rFonts w:cs="Arial"/>
                <w:sz w:val="16"/>
                <w:szCs w:val="16"/>
                <w:lang w:eastAsia="en-US"/>
              </w:rPr>
            </w:pPr>
            <w:r w:rsidRPr="00B93702">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A4E69"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9F01DC"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174E74" w14:textId="77777777" w:rsidR="009E3D47" w:rsidRPr="00B93702" w:rsidRDefault="009E3D47" w:rsidP="00D87545">
            <w:pPr>
              <w:pStyle w:val="TAL"/>
              <w:rPr>
                <w:rFonts w:cs="Arial"/>
                <w:sz w:val="16"/>
                <w:szCs w:val="16"/>
                <w:lang w:eastAsia="en-US"/>
              </w:rPr>
            </w:pPr>
            <w:r w:rsidRPr="00B93702">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9A9C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1A5E4B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BFB032D"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5CDF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AC00F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D8A9F" w14:textId="77777777" w:rsidR="009E3D47" w:rsidRPr="00B93702" w:rsidRDefault="009E3D47" w:rsidP="007E1F74">
            <w:pPr>
              <w:pStyle w:val="TAL"/>
              <w:rPr>
                <w:rFonts w:cs="Arial"/>
                <w:sz w:val="16"/>
                <w:szCs w:val="16"/>
                <w:lang w:eastAsia="en-US"/>
              </w:rPr>
            </w:pPr>
            <w:r w:rsidRPr="00B9370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ABEAE1" w14:textId="77777777"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5E699E"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6AEDD" w14:textId="77777777" w:rsidR="009E3D47" w:rsidRPr="00B93702" w:rsidRDefault="009E3D47" w:rsidP="00D87545">
            <w:pPr>
              <w:pStyle w:val="TAL"/>
              <w:rPr>
                <w:rFonts w:cs="Arial"/>
                <w:sz w:val="16"/>
                <w:szCs w:val="16"/>
                <w:lang w:eastAsia="en-US"/>
              </w:rPr>
            </w:pPr>
            <w:r w:rsidRPr="00B93702">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0D4F"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332B4D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9437E4" w14:textId="77777777"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0E96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75B3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AF9C" w14:textId="77777777" w:rsidR="009E3D47" w:rsidRPr="00B93702" w:rsidRDefault="009E3D47" w:rsidP="007E1F74">
            <w:pPr>
              <w:pStyle w:val="TAL"/>
              <w:rPr>
                <w:rFonts w:cs="Arial"/>
                <w:sz w:val="16"/>
                <w:szCs w:val="16"/>
                <w:lang w:eastAsia="en-US"/>
              </w:rPr>
            </w:pPr>
            <w:r w:rsidRPr="00B93702">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7C5B8" w14:textId="77777777"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78F9B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109B1A" w14:textId="77777777" w:rsidR="009E3D47" w:rsidRPr="00B93702" w:rsidRDefault="009E3D47" w:rsidP="00D87545">
            <w:pPr>
              <w:pStyle w:val="TAL"/>
              <w:rPr>
                <w:rFonts w:cs="Arial"/>
                <w:sz w:val="16"/>
                <w:szCs w:val="16"/>
                <w:lang w:eastAsia="en-US"/>
              </w:rPr>
            </w:pPr>
            <w:r w:rsidRPr="00B93702">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B021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14:paraId="07B4EE7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F403D17"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459D8"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7A00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3811D" w14:textId="77777777" w:rsidR="009E3D47" w:rsidRPr="00B93702" w:rsidRDefault="009E3D47" w:rsidP="007E1F74">
            <w:pPr>
              <w:pStyle w:val="TAL"/>
              <w:rPr>
                <w:rFonts w:cs="Arial"/>
                <w:sz w:val="16"/>
                <w:szCs w:val="16"/>
                <w:lang w:eastAsia="en-US"/>
              </w:rPr>
            </w:pPr>
            <w:r w:rsidRPr="00B9370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6D1B71"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C272BA"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B817A6"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FF91E"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3BA4ED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2DC4D1"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4617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CD0E6"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6F540" w14:textId="77777777" w:rsidR="009E3D47" w:rsidRPr="00B93702" w:rsidRDefault="009E3D47" w:rsidP="007E1F74">
            <w:pPr>
              <w:pStyle w:val="TAL"/>
              <w:rPr>
                <w:rFonts w:cs="Arial"/>
                <w:sz w:val="16"/>
                <w:szCs w:val="16"/>
                <w:lang w:eastAsia="en-US"/>
              </w:rPr>
            </w:pPr>
            <w:r w:rsidRPr="00B93702">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DB6F18"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41B333"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84904F" w14:textId="77777777" w:rsidR="009E3D47" w:rsidRPr="00B93702" w:rsidRDefault="009E3D47" w:rsidP="00D87545">
            <w:pPr>
              <w:pStyle w:val="TAL"/>
              <w:rPr>
                <w:rFonts w:cs="Arial"/>
                <w:sz w:val="16"/>
                <w:szCs w:val="16"/>
                <w:lang w:eastAsia="en-US"/>
              </w:rPr>
            </w:pPr>
            <w:r w:rsidRPr="00B93702">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0E603"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291E6D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B6DEE"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52685"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D374B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247E2" w14:textId="77777777" w:rsidR="009E3D47" w:rsidRPr="00B93702" w:rsidRDefault="009E3D47" w:rsidP="007E1F74">
            <w:pPr>
              <w:pStyle w:val="TAL"/>
              <w:rPr>
                <w:rFonts w:cs="Arial"/>
                <w:sz w:val="16"/>
                <w:szCs w:val="16"/>
                <w:lang w:eastAsia="en-US"/>
              </w:rPr>
            </w:pPr>
            <w:r w:rsidRPr="00B93702">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C7F0B"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A2AFF3"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44C6C8"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AC7C4"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732185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5292FC"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D99BF"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02A2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C881" w14:textId="77777777" w:rsidR="009E3D47" w:rsidRPr="00B93702" w:rsidRDefault="009E3D47" w:rsidP="007E1F74">
            <w:pPr>
              <w:pStyle w:val="TAL"/>
              <w:rPr>
                <w:rFonts w:cs="Arial"/>
                <w:sz w:val="16"/>
                <w:szCs w:val="16"/>
                <w:lang w:eastAsia="en-US"/>
              </w:rPr>
            </w:pPr>
            <w:r w:rsidRPr="00B93702">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ED3A1"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29AE5E"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130EAF" w14:textId="77777777" w:rsidR="009E3D47" w:rsidRPr="00B93702" w:rsidRDefault="009E3D47" w:rsidP="00D87545">
            <w:pPr>
              <w:pStyle w:val="TAL"/>
              <w:rPr>
                <w:rFonts w:cs="Arial"/>
                <w:sz w:val="16"/>
                <w:szCs w:val="16"/>
                <w:lang w:eastAsia="en-US"/>
              </w:rPr>
            </w:pPr>
            <w:r w:rsidRPr="00B93702">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34CD"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1F7F6B2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80C327B"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F9799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B98433"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47CF" w14:textId="77777777" w:rsidR="009E3D47" w:rsidRPr="00B93702" w:rsidRDefault="009E3D47" w:rsidP="007E1F74">
            <w:pPr>
              <w:pStyle w:val="TAL"/>
              <w:rPr>
                <w:rFonts w:cs="Arial"/>
                <w:sz w:val="16"/>
                <w:szCs w:val="16"/>
                <w:lang w:eastAsia="en-US"/>
              </w:rPr>
            </w:pPr>
            <w:r w:rsidRPr="00B93702">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C9B47"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DDCCC7"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05F443" w14:textId="77777777" w:rsidR="009E3D47" w:rsidRPr="00B93702" w:rsidRDefault="009E3D47" w:rsidP="00D87545">
            <w:pPr>
              <w:pStyle w:val="TAL"/>
              <w:rPr>
                <w:rFonts w:cs="Arial"/>
                <w:sz w:val="16"/>
                <w:szCs w:val="16"/>
                <w:lang w:eastAsia="en-US"/>
              </w:rPr>
            </w:pPr>
            <w:r w:rsidRPr="00B93702">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8A5DA"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5713617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BB1"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1E4CB"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32460"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4E9D" w14:textId="77777777" w:rsidR="009E3D47" w:rsidRPr="00B93702" w:rsidRDefault="009E3D47" w:rsidP="007E1F74">
            <w:pPr>
              <w:pStyle w:val="TAL"/>
              <w:rPr>
                <w:rFonts w:cs="Arial"/>
                <w:sz w:val="16"/>
                <w:szCs w:val="16"/>
                <w:lang w:eastAsia="en-US"/>
              </w:rPr>
            </w:pPr>
            <w:r w:rsidRPr="00B93702">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FD1C7"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5F72C6"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2C13D"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C1A8C"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595D8AB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8E4488"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7E161"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BE4D7C"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F62A4" w14:textId="77777777" w:rsidR="009E3D47" w:rsidRPr="00B93702" w:rsidRDefault="009E3D47" w:rsidP="007E1F74">
            <w:pPr>
              <w:pStyle w:val="TAL"/>
              <w:rPr>
                <w:rFonts w:cs="Arial"/>
                <w:sz w:val="16"/>
                <w:szCs w:val="16"/>
                <w:lang w:eastAsia="en-US"/>
              </w:rPr>
            </w:pPr>
            <w:r w:rsidRPr="00B93702">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80A31"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BC0C2"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EACD8" w14:textId="77777777"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99031"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0FD9279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9F1299" w14:textId="77777777"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99776A"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86CC7D" w14:textId="77777777"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ACFB" w14:textId="77777777" w:rsidR="009E3D47" w:rsidRPr="00B93702" w:rsidRDefault="009E3D47" w:rsidP="007E1F74">
            <w:pPr>
              <w:pStyle w:val="TAL"/>
              <w:rPr>
                <w:rFonts w:cs="Arial"/>
                <w:sz w:val="16"/>
                <w:szCs w:val="16"/>
                <w:lang w:eastAsia="en-US"/>
              </w:rPr>
            </w:pPr>
            <w:r w:rsidRPr="00B93702">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7BDD4C" w14:textId="77777777"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5645C" w14:textId="77777777"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7D64B" w14:textId="77777777"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4CFEB" w14:textId="77777777"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14:paraId="068B958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EB2"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EF70B"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581333" w14:textId="77777777" w:rsidR="009E3D47" w:rsidRPr="00B93702" w:rsidRDefault="009E3D47" w:rsidP="007E1F74">
            <w:pPr>
              <w:pStyle w:val="TAL"/>
              <w:rPr>
                <w:rFonts w:cs="Arial"/>
                <w:lang w:eastAsia="en-US"/>
              </w:rPr>
            </w:pPr>
            <w:r w:rsidRPr="00B93702">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59D4" w14:textId="77777777" w:rsidR="009E3D47" w:rsidRPr="00B93702" w:rsidRDefault="009E3D47" w:rsidP="007E1F74">
            <w:pPr>
              <w:pStyle w:val="TAL"/>
              <w:rPr>
                <w:rFonts w:cs="Arial"/>
                <w:lang w:eastAsia="en-US"/>
              </w:rPr>
            </w:pPr>
            <w:r w:rsidRPr="00B93702">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3ECBD" w14:textId="77777777"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8DD685"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B6735" w14:textId="77777777" w:rsidR="009E3D47" w:rsidRPr="00B93702" w:rsidRDefault="009E3D47" w:rsidP="00D87545">
            <w:pPr>
              <w:pStyle w:val="TAL"/>
              <w:rPr>
                <w:rFonts w:cs="Arial"/>
                <w:lang w:eastAsia="en-US"/>
              </w:rPr>
            </w:pPr>
            <w:r w:rsidRPr="00B93702">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3539E"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55D00B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3F39683"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1E3DA"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EE7E1" w14:textId="77777777"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279BB" w14:textId="77777777" w:rsidR="009E3D47" w:rsidRPr="00B93702" w:rsidRDefault="009E3D47" w:rsidP="007E1F74">
            <w:pPr>
              <w:pStyle w:val="TAL"/>
              <w:rPr>
                <w:rFonts w:cs="Arial"/>
                <w:lang w:eastAsia="en-US"/>
              </w:rPr>
            </w:pPr>
            <w:r w:rsidRPr="00B93702">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44D05B" w14:textId="77777777"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F9E93B"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7562CA" w14:textId="77777777" w:rsidR="009E3D47" w:rsidRPr="00B93702" w:rsidRDefault="009E3D47" w:rsidP="00D87545">
            <w:pPr>
              <w:pStyle w:val="TAL"/>
              <w:rPr>
                <w:rFonts w:cs="Arial"/>
                <w:lang w:eastAsia="en-US"/>
              </w:rPr>
            </w:pPr>
            <w:r w:rsidRPr="00B93702">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B9780"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523BA3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58ECD5"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26678"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A1E12F" w14:textId="77777777"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8AEDF" w14:textId="77777777" w:rsidR="009E3D47" w:rsidRPr="00B93702" w:rsidRDefault="009E3D47" w:rsidP="007E1F74">
            <w:pPr>
              <w:pStyle w:val="TAL"/>
              <w:rPr>
                <w:rFonts w:cs="Arial"/>
                <w:lang w:eastAsia="en-US"/>
              </w:rPr>
            </w:pPr>
            <w:r w:rsidRPr="00B93702">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69A94E" w14:textId="77777777"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90FEC3"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8A4833" w14:textId="77777777" w:rsidR="009E3D47" w:rsidRPr="00B93702" w:rsidRDefault="009E3D47" w:rsidP="00D87545">
            <w:pPr>
              <w:pStyle w:val="TAL"/>
              <w:rPr>
                <w:rFonts w:cs="Arial"/>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7955"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7E16CCB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4FDFA64"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A193"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256AC" w14:textId="77777777"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EF43" w14:textId="77777777" w:rsidR="009E3D47" w:rsidRPr="00B93702" w:rsidRDefault="009E3D47" w:rsidP="007E1F74">
            <w:pPr>
              <w:pStyle w:val="TAL"/>
              <w:rPr>
                <w:rFonts w:cs="Arial"/>
                <w:lang w:eastAsia="en-US"/>
              </w:rPr>
            </w:pPr>
            <w:r w:rsidRPr="00B93702">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E8A98" w14:textId="77777777"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87DE55"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9390D" w14:textId="77777777" w:rsidR="009E3D47" w:rsidRPr="00B93702" w:rsidRDefault="009E3D47" w:rsidP="00D87545">
            <w:pPr>
              <w:pStyle w:val="TAL"/>
              <w:rPr>
                <w:rFonts w:cs="Arial"/>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E56DB"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085E080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BB7D143"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3C6D6"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4FF53A" w14:textId="77777777"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FAB15" w14:textId="77777777" w:rsidR="009E3D47" w:rsidRPr="00B93702" w:rsidRDefault="009E3D47" w:rsidP="007E1F74">
            <w:pPr>
              <w:pStyle w:val="TAL"/>
              <w:rPr>
                <w:rFonts w:cs="Arial"/>
                <w:lang w:eastAsia="en-US"/>
              </w:rPr>
            </w:pPr>
            <w:r w:rsidRPr="00B93702">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D30598" w14:textId="77777777"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8A5E33"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BD65" w14:textId="77777777" w:rsidR="009E3D47" w:rsidRPr="00B93702" w:rsidRDefault="009E3D47" w:rsidP="00D87545">
            <w:pPr>
              <w:pStyle w:val="TAL"/>
              <w:rPr>
                <w:rFonts w:cs="Arial"/>
                <w:lang w:eastAsia="en-US"/>
              </w:rPr>
            </w:pPr>
            <w:r w:rsidRPr="00B93702">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A90B4"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2EF75B1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66EF0E"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ED9EE2"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54A26" w14:textId="77777777" w:rsidR="009E3D47" w:rsidRPr="00B93702" w:rsidRDefault="009E3D47" w:rsidP="007E1F74">
            <w:pPr>
              <w:pStyle w:val="TAL"/>
              <w:rPr>
                <w:rFonts w:cs="Arial"/>
                <w:lang w:eastAsia="en-US"/>
              </w:rPr>
            </w:pPr>
            <w:r w:rsidRPr="00B93702">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A6BFE" w14:textId="77777777" w:rsidR="009E3D47" w:rsidRPr="00B93702" w:rsidRDefault="009E3D47" w:rsidP="007E1F74">
            <w:pPr>
              <w:pStyle w:val="TAL"/>
              <w:rPr>
                <w:rFonts w:cs="Arial"/>
                <w:lang w:eastAsia="en-US"/>
              </w:rPr>
            </w:pPr>
            <w:r w:rsidRPr="00B93702">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DE776" w14:textId="77777777"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255AD5"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A635D" w14:textId="77777777" w:rsidR="009E3D47" w:rsidRPr="00B93702" w:rsidRDefault="009E3D47" w:rsidP="00D87545">
            <w:pPr>
              <w:pStyle w:val="TAL"/>
              <w:rPr>
                <w:rFonts w:cs="Arial"/>
                <w:lang w:eastAsia="en-US"/>
              </w:rPr>
            </w:pPr>
            <w:r w:rsidRPr="00B93702">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2CA49"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0B853C4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6F4678"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F48C0"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6E1D1" w14:textId="77777777"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1D043" w14:textId="77777777" w:rsidR="009E3D47" w:rsidRPr="00B93702" w:rsidRDefault="009E3D47" w:rsidP="007E1F74">
            <w:pPr>
              <w:pStyle w:val="TAL"/>
              <w:rPr>
                <w:rFonts w:cs="Arial"/>
                <w:lang w:eastAsia="en-US"/>
              </w:rPr>
            </w:pPr>
            <w:r w:rsidRPr="00B93702">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2F832A" w14:textId="77777777"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C7C098"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3454FE" w14:textId="77777777" w:rsidR="009E3D47" w:rsidRPr="00B93702" w:rsidRDefault="009E3D47" w:rsidP="00D87545">
            <w:pPr>
              <w:pStyle w:val="TAL"/>
              <w:rPr>
                <w:rFonts w:cs="Arial"/>
                <w:lang w:eastAsia="en-US"/>
              </w:rPr>
            </w:pPr>
            <w:r w:rsidRPr="00B93702">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D82F2"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69ABFD5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656840"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D2288"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02BFF4" w14:textId="77777777"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D9EC" w14:textId="77777777" w:rsidR="009E3D47" w:rsidRPr="00B93702" w:rsidRDefault="009E3D47" w:rsidP="007E1F74">
            <w:pPr>
              <w:pStyle w:val="TAL"/>
              <w:rPr>
                <w:rFonts w:cs="Arial"/>
                <w:lang w:eastAsia="en-US"/>
              </w:rPr>
            </w:pPr>
            <w:r w:rsidRPr="00B93702">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6E3E3" w14:textId="77777777"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F15B4D"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4858AA" w14:textId="77777777" w:rsidR="009E3D47" w:rsidRPr="00B93702" w:rsidRDefault="009E3D47" w:rsidP="00D87545">
            <w:pPr>
              <w:pStyle w:val="TAL"/>
              <w:rPr>
                <w:rFonts w:cs="Arial"/>
                <w:lang w:eastAsia="en-US"/>
              </w:rPr>
            </w:pPr>
            <w:r w:rsidRPr="00B93702">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E3460"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0D72F5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6231B33" w14:textId="77777777"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1B2B" w14:textId="77777777"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39F778" w14:textId="77777777" w:rsidR="009E3D47" w:rsidRPr="00B93702" w:rsidRDefault="009E3D47" w:rsidP="007E1F74">
            <w:pPr>
              <w:pStyle w:val="TAL"/>
              <w:rPr>
                <w:rFonts w:cs="Arial"/>
                <w:lang w:eastAsia="en-US"/>
              </w:rPr>
            </w:pPr>
            <w:r w:rsidRPr="00B93702">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78EF0" w14:textId="77777777" w:rsidR="009E3D47" w:rsidRPr="00B93702" w:rsidRDefault="009E3D47" w:rsidP="007E1F74">
            <w:pPr>
              <w:pStyle w:val="TAL"/>
              <w:rPr>
                <w:rFonts w:cs="Arial"/>
                <w:lang w:eastAsia="en-US"/>
              </w:rPr>
            </w:pPr>
            <w:r w:rsidRPr="00B93702">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934695" w14:textId="77777777"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07A137" w14:textId="77777777"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C081B6" w14:textId="77777777" w:rsidR="009E3D47" w:rsidRPr="00B93702" w:rsidRDefault="009E3D47" w:rsidP="00D87545">
            <w:pPr>
              <w:pStyle w:val="TAL"/>
              <w:rPr>
                <w:rFonts w:cs="Arial"/>
                <w:lang w:eastAsia="en-US"/>
              </w:rPr>
            </w:pPr>
            <w:r w:rsidRPr="00B93702">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D0EF1" w14:textId="77777777"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14:paraId="0DAB5C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465000" w14:textId="77777777" w:rsidR="009E3D47" w:rsidRPr="00B93702" w:rsidRDefault="009E3D47" w:rsidP="0056351C">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77C50D" w14:textId="77777777"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F4E47" w14:textId="77777777" w:rsidR="009E3D47" w:rsidRPr="00B93702" w:rsidRDefault="009E3D47" w:rsidP="0056351C">
            <w:pPr>
              <w:pStyle w:val="TAL"/>
              <w:rPr>
                <w:rFonts w:cs="Arial"/>
                <w:sz w:val="16"/>
                <w:szCs w:val="16"/>
                <w:lang w:eastAsia="en-US"/>
              </w:rPr>
            </w:pPr>
            <w:r w:rsidRPr="00B93702">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AC95D" w14:textId="77777777" w:rsidR="009E3D47" w:rsidRPr="00B93702" w:rsidRDefault="009E3D47" w:rsidP="0056351C">
            <w:pPr>
              <w:pStyle w:val="TAL"/>
              <w:rPr>
                <w:rFonts w:cs="Arial"/>
                <w:sz w:val="16"/>
                <w:szCs w:val="16"/>
                <w:lang w:eastAsia="en-US"/>
              </w:rPr>
            </w:pPr>
            <w:r w:rsidRPr="00B93702">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0BF13E" w14:textId="77777777" w:rsidR="009E3D47" w:rsidRPr="00B93702" w:rsidRDefault="009E3D47" w:rsidP="000B3F1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32A620" w14:textId="77777777"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1BE1DB" w14:textId="77777777" w:rsidR="009E3D47" w:rsidRPr="00B93702" w:rsidRDefault="009E3D47" w:rsidP="00D87545">
            <w:pPr>
              <w:pStyle w:val="TAL"/>
              <w:rPr>
                <w:rFonts w:cs="Arial"/>
                <w:sz w:val="16"/>
                <w:szCs w:val="16"/>
                <w:lang w:eastAsia="en-US"/>
              </w:rPr>
            </w:pPr>
            <w:r w:rsidRPr="00B93702">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6C4A" w14:textId="77777777"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14:paraId="0B150AD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1F5556E" w14:textId="77777777"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FFE1" w14:textId="77777777"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9726F1" w14:textId="77777777" w:rsidR="009E3D47" w:rsidRPr="00B93702" w:rsidRDefault="009E3D47" w:rsidP="0041644E">
            <w:pPr>
              <w:pStyle w:val="TAL"/>
              <w:rPr>
                <w:rFonts w:cs="Arial"/>
                <w:sz w:val="16"/>
                <w:szCs w:val="16"/>
                <w:lang w:eastAsia="en-US"/>
              </w:rPr>
            </w:pPr>
            <w:r w:rsidRPr="00B93702">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DD1FA" w14:textId="77777777" w:rsidR="009E3D47" w:rsidRPr="00B93702" w:rsidRDefault="009E3D47" w:rsidP="000B3F1F">
            <w:pPr>
              <w:pStyle w:val="TAL"/>
              <w:rPr>
                <w:rFonts w:cs="Arial"/>
                <w:sz w:val="16"/>
                <w:szCs w:val="16"/>
                <w:lang w:eastAsia="en-US"/>
              </w:rPr>
            </w:pPr>
            <w:r w:rsidRPr="00B93702">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2D4947" w14:textId="77777777" w:rsidR="009E3D47" w:rsidRPr="00B93702" w:rsidRDefault="009E3D47" w:rsidP="000B3F1F">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60DA05" w14:textId="77777777"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98D89E"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B0754" w14:textId="77777777"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14:paraId="431A8B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EA91C" w14:textId="77777777"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7570" w14:textId="77777777"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7EA21" w14:textId="77777777" w:rsidR="009E3D47" w:rsidRPr="00B93702" w:rsidRDefault="009E3D47" w:rsidP="0013666F">
            <w:pPr>
              <w:pStyle w:val="TAL"/>
              <w:rPr>
                <w:rFonts w:cs="Arial"/>
                <w:sz w:val="16"/>
                <w:szCs w:val="16"/>
                <w:lang w:eastAsia="en-US"/>
              </w:rPr>
            </w:pPr>
            <w:r w:rsidRPr="00B93702">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DE6C8" w14:textId="77777777" w:rsidR="009E3D47" w:rsidRPr="00B93702" w:rsidRDefault="009E3D47" w:rsidP="0013666F">
            <w:pPr>
              <w:pStyle w:val="TAL"/>
              <w:rPr>
                <w:rFonts w:cs="Arial"/>
                <w:sz w:val="16"/>
                <w:szCs w:val="16"/>
                <w:lang w:eastAsia="en-US"/>
              </w:rPr>
            </w:pPr>
            <w:r w:rsidRPr="00B93702">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2B5BA1" w14:textId="77777777" w:rsidR="009E3D47" w:rsidRPr="00B93702" w:rsidRDefault="009E3D47" w:rsidP="000B3F1F">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66E238" w14:textId="77777777"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130B2" w14:textId="77777777" w:rsidR="009E3D47" w:rsidRPr="00B93702" w:rsidRDefault="009E3D47" w:rsidP="00D87545">
            <w:pPr>
              <w:pStyle w:val="TAL"/>
              <w:rPr>
                <w:rFonts w:cs="Arial"/>
                <w:sz w:val="16"/>
                <w:szCs w:val="16"/>
                <w:lang w:eastAsia="en-US"/>
              </w:rPr>
            </w:pPr>
            <w:r w:rsidRPr="00B93702">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5F8E7" w14:textId="77777777"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14:paraId="1AB6EDD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DDF" w14:textId="77777777"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223E1"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674FEB"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1DAC3" w14:textId="77777777" w:rsidR="009E3D47" w:rsidRPr="00B93702" w:rsidRDefault="009E3D47" w:rsidP="00024EEF">
            <w:pPr>
              <w:pStyle w:val="TAL"/>
              <w:rPr>
                <w:rFonts w:cs="Arial"/>
                <w:sz w:val="16"/>
                <w:szCs w:val="16"/>
                <w:lang w:eastAsia="en-US"/>
              </w:rPr>
            </w:pPr>
            <w:r w:rsidRPr="00B93702">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E2565D" w14:textId="77777777"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17FA5D" w14:textId="77777777"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EC8DB0"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72DA" w14:textId="77777777"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14:paraId="5EC3CDC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F0002" w14:textId="77777777"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041B0"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24EB9C"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F7E16" w14:textId="77777777" w:rsidR="009E3D47" w:rsidRPr="00B93702" w:rsidRDefault="009E3D47" w:rsidP="00024EEF">
            <w:pPr>
              <w:pStyle w:val="TAL"/>
              <w:rPr>
                <w:rFonts w:cs="Arial"/>
                <w:sz w:val="16"/>
                <w:szCs w:val="16"/>
                <w:lang w:eastAsia="en-US"/>
              </w:rPr>
            </w:pPr>
            <w:r w:rsidRPr="00B93702">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44F79A" w14:textId="77777777" w:rsidR="009E3D47" w:rsidRPr="00B93702" w:rsidRDefault="009E3D47" w:rsidP="00024EE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B7EC1" w14:textId="77777777"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A613E" w14:textId="77777777" w:rsidR="009E3D47" w:rsidRPr="00B93702" w:rsidRDefault="009E3D47" w:rsidP="00D87545">
            <w:pPr>
              <w:pStyle w:val="TAL"/>
              <w:rPr>
                <w:rFonts w:cs="Arial"/>
                <w:sz w:val="16"/>
                <w:szCs w:val="16"/>
                <w:lang w:eastAsia="en-US"/>
              </w:rPr>
            </w:pPr>
            <w:r w:rsidRPr="00B93702">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16B07" w14:textId="77777777"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14:paraId="37C75AC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A03CB" w14:textId="77777777"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03493"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5DBD39"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11B09" w14:textId="77777777" w:rsidR="009E3D47" w:rsidRPr="00B93702" w:rsidRDefault="009E3D47" w:rsidP="00024EEF">
            <w:pPr>
              <w:pStyle w:val="TAL"/>
              <w:rPr>
                <w:rFonts w:cs="Arial"/>
                <w:sz w:val="16"/>
                <w:szCs w:val="16"/>
                <w:lang w:eastAsia="en-US"/>
              </w:rPr>
            </w:pPr>
            <w:r w:rsidRPr="00B93702">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E6EE41" w14:textId="77777777"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4F001D" w14:textId="77777777"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C443D5" w14:textId="77777777" w:rsidR="009E3D47" w:rsidRPr="00B93702" w:rsidRDefault="009E3D47" w:rsidP="00D87545">
            <w:pPr>
              <w:pStyle w:val="TAL"/>
              <w:rPr>
                <w:rFonts w:cs="Arial"/>
                <w:sz w:val="16"/>
                <w:szCs w:val="16"/>
                <w:lang w:eastAsia="en-US"/>
              </w:rPr>
            </w:pPr>
            <w:r w:rsidRPr="00B93702">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B206A" w14:textId="77777777"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14:paraId="63D67E2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236B7" w14:textId="77777777"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A140C"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4FFD15"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CD79B" w14:textId="77777777" w:rsidR="009E3D47" w:rsidRPr="00B93702" w:rsidRDefault="009E3D47" w:rsidP="00024EEF">
            <w:pPr>
              <w:pStyle w:val="TAL"/>
              <w:rPr>
                <w:rFonts w:cs="Arial"/>
                <w:sz w:val="16"/>
                <w:szCs w:val="16"/>
                <w:lang w:eastAsia="en-US"/>
              </w:rPr>
            </w:pPr>
            <w:r w:rsidRPr="00B93702">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D8525D" w14:textId="77777777"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DC99B1" w14:textId="77777777"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010852" w14:textId="77777777"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916A5" w14:textId="77777777"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14:paraId="53E3849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25936" w14:textId="77777777"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54B8C"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003F62" w14:textId="77777777"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C6075" w14:textId="77777777" w:rsidR="009E3D47" w:rsidRPr="00B93702" w:rsidRDefault="009E3D47" w:rsidP="00024EEF">
            <w:pPr>
              <w:pStyle w:val="TAL"/>
              <w:rPr>
                <w:rFonts w:cs="Arial"/>
                <w:sz w:val="16"/>
                <w:szCs w:val="16"/>
                <w:lang w:eastAsia="en-US"/>
              </w:rPr>
            </w:pPr>
            <w:r w:rsidRPr="00B93702">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D116B" w14:textId="77777777"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71F017" w14:textId="77777777"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14815D"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3B2EA" w14:textId="77777777"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14:paraId="3BADD7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25691" w14:textId="77777777" w:rsidR="009E3D47" w:rsidRPr="00B93702" w:rsidRDefault="009E3D47" w:rsidP="00FF6E6E">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FDDFC"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13AFD6"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D93C9" w14:textId="77777777" w:rsidR="009E3D47" w:rsidRPr="00B93702" w:rsidRDefault="009E3D47" w:rsidP="00FF6E6E">
            <w:pPr>
              <w:pStyle w:val="TAL"/>
              <w:rPr>
                <w:rFonts w:cs="Arial"/>
                <w:sz w:val="16"/>
                <w:szCs w:val="16"/>
                <w:lang w:eastAsia="en-US"/>
              </w:rPr>
            </w:pPr>
            <w:r w:rsidRPr="00B93702">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2B6734" w14:textId="77777777" w:rsidR="009E3D47" w:rsidRPr="00B93702" w:rsidRDefault="009E3D47" w:rsidP="00FF6E6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2FFFF" w14:textId="77777777" w:rsidR="009E3D47" w:rsidRPr="00B93702"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3A5C5"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B18AA" w14:textId="77777777" w:rsidR="009E3D47" w:rsidRPr="00B93702" w:rsidRDefault="009E3D47" w:rsidP="00FF6E6E">
            <w:pPr>
              <w:pStyle w:val="TAL"/>
              <w:rPr>
                <w:rFonts w:cs="Arial"/>
                <w:sz w:val="16"/>
                <w:szCs w:val="16"/>
                <w:lang w:eastAsia="en-US"/>
              </w:rPr>
            </w:pPr>
            <w:r w:rsidRPr="00B93702">
              <w:rPr>
                <w:rFonts w:cs="Arial"/>
                <w:sz w:val="16"/>
                <w:szCs w:val="16"/>
                <w:lang w:eastAsia="en-US"/>
              </w:rPr>
              <w:t>12.7.0</w:t>
            </w:r>
          </w:p>
        </w:tc>
      </w:tr>
      <w:tr w:rsidR="00B93702" w:rsidRPr="00B93702" w14:paraId="5A4F50E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7B7E1" w14:textId="77777777" w:rsidR="009E3D47" w:rsidRPr="00B93702" w:rsidRDefault="009E3D47" w:rsidP="00D71800">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5F6C6"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28E112"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F52E6" w14:textId="77777777" w:rsidR="009E3D47" w:rsidRPr="00B93702" w:rsidRDefault="009E3D47" w:rsidP="00FF6E6E">
            <w:pPr>
              <w:pStyle w:val="TAL"/>
              <w:rPr>
                <w:rFonts w:cs="Arial"/>
                <w:sz w:val="16"/>
                <w:szCs w:val="16"/>
                <w:lang w:eastAsia="en-US"/>
              </w:rPr>
            </w:pPr>
            <w:r w:rsidRPr="00B93702">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2BEF7D" w14:textId="77777777" w:rsidR="009E3D47" w:rsidRPr="00B93702" w:rsidRDefault="009E3D47" w:rsidP="00D71800">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8F4F26"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DC3C40" w14:textId="77777777" w:rsidR="009E3D47" w:rsidRPr="00B93702" w:rsidRDefault="009E3D47" w:rsidP="00D87545">
            <w:pPr>
              <w:pStyle w:val="TAL"/>
              <w:rPr>
                <w:rFonts w:cs="Arial"/>
                <w:sz w:val="16"/>
                <w:szCs w:val="16"/>
                <w:lang w:eastAsia="en-US"/>
              </w:rPr>
            </w:pPr>
            <w:r w:rsidRPr="00B93702">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15C0"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12.7.0</w:t>
            </w:r>
          </w:p>
        </w:tc>
      </w:tr>
      <w:tr w:rsidR="00B93702" w:rsidRPr="00B93702" w14:paraId="50BCDC0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05669" w14:textId="77777777"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FCA78"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72CA5"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819E" w14:textId="77777777" w:rsidR="009E3D47" w:rsidRPr="00B93702" w:rsidRDefault="009E3D47" w:rsidP="00FF6E6E">
            <w:pPr>
              <w:pStyle w:val="TAL"/>
              <w:rPr>
                <w:rFonts w:cs="Arial"/>
                <w:sz w:val="16"/>
                <w:szCs w:val="16"/>
                <w:lang w:eastAsia="en-US"/>
              </w:rPr>
            </w:pPr>
            <w:r w:rsidRPr="00B93702">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175C6" w14:textId="77777777"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8FEBA5"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4FF40F"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29221"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14:paraId="1CAAC89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28CF3" w14:textId="77777777"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F64941"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50992"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D0067" w14:textId="77777777" w:rsidR="009E3D47" w:rsidRPr="00B93702" w:rsidRDefault="009E3D47" w:rsidP="00FF6E6E">
            <w:pPr>
              <w:pStyle w:val="TAL"/>
              <w:rPr>
                <w:rFonts w:cs="Arial"/>
                <w:sz w:val="16"/>
                <w:szCs w:val="16"/>
                <w:lang w:eastAsia="en-US"/>
              </w:rPr>
            </w:pPr>
            <w:r w:rsidRPr="00B93702">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754B81" w14:textId="77777777"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DE76C4"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F3469" w14:textId="77777777" w:rsidR="009E3D47" w:rsidRPr="00B93702" w:rsidRDefault="009E3D47" w:rsidP="00D87545">
            <w:pPr>
              <w:pStyle w:val="TAL"/>
              <w:rPr>
                <w:rFonts w:cs="Arial"/>
                <w:sz w:val="16"/>
                <w:szCs w:val="16"/>
                <w:lang w:eastAsia="en-US"/>
              </w:rPr>
            </w:pPr>
            <w:r w:rsidRPr="00B93702">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AA00B"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14:paraId="2C76E418"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E6022" w14:textId="77777777"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AEE4B"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3462F9"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5DF58" w14:textId="77777777" w:rsidR="009E3D47" w:rsidRPr="00B93702" w:rsidRDefault="009E3D47" w:rsidP="00FF6E6E">
            <w:pPr>
              <w:pStyle w:val="TAL"/>
              <w:rPr>
                <w:rFonts w:cs="Arial"/>
                <w:sz w:val="16"/>
                <w:szCs w:val="16"/>
                <w:lang w:eastAsia="en-US"/>
              </w:rPr>
            </w:pPr>
            <w:r w:rsidRPr="00B93702">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61A99" w14:textId="77777777"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071B14"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A68A49" w14:textId="77777777" w:rsidR="009E3D47" w:rsidRPr="00B93702" w:rsidRDefault="009E3D47" w:rsidP="00D87545">
            <w:pPr>
              <w:pStyle w:val="TAL"/>
              <w:rPr>
                <w:rFonts w:cs="Arial"/>
                <w:sz w:val="16"/>
                <w:szCs w:val="16"/>
                <w:lang w:eastAsia="en-US"/>
              </w:rPr>
            </w:pPr>
            <w:r w:rsidRPr="00B93702">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3D8F3"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14:paraId="5CADF7A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927AF" w14:textId="77777777"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462E8"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31B33"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740DB" w14:textId="77777777" w:rsidR="009E3D47" w:rsidRPr="00B93702" w:rsidRDefault="009E3D47" w:rsidP="00FF6E6E">
            <w:pPr>
              <w:pStyle w:val="TAL"/>
              <w:rPr>
                <w:rFonts w:cs="Arial"/>
                <w:sz w:val="16"/>
                <w:szCs w:val="16"/>
                <w:lang w:eastAsia="en-US"/>
              </w:rPr>
            </w:pPr>
            <w:r w:rsidRPr="00B93702">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D66C" w14:textId="77777777"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319DF1"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84DC92" w14:textId="77777777" w:rsidR="009E3D47" w:rsidRPr="00B93702" w:rsidRDefault="009E3D47" w:rsidP="00D87545">
            <w:pPr>
              <w:pStyle w:val="TAL"/>
              <w:rPr>
                <w:rFonts w:cs="Arial"/>
                <w:sz w:val="16"/>
                <w:szCs w:val="16"/>
                <w:lang w:eastAsia="en-US"/>
              </w:rPr>
            </w:pPr>
            <w:r w:rsidRPr="00B93702">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ECBD2"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13.0.0</w:t>
            </w:r>
          </w:p>
        </w:tc>
      </w:tr>
      <w:tr w:rsidR="00B93702" w:rsidRPr="00B93702" w14:paraId="1E288F8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29CA2"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FB9F6"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DD44D"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6882E"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B33070" w14:textId="77777777"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562FD2"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758426"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B7F1F"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267D75E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6B131"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68"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1D03D2"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69"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A04E47"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E7D6A1"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21BA59"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6DCB1"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5FEDE6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1FEAB7"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C4E3E"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D2593F"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8C9E"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3D80B8"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8009FB"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0BB4D4"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51045"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582E2CB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643FE"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B49F4"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A0F7F3"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4E4BE"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82118"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67EB"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F15FCF" w14:textId="77777777" w:rsidR="009E3D47" w:rsidRPr="00B93702" w:rsidRDefault="009E3D47" w:rsidP="00D87545">
            <w:pPr>
              <w:pStyle w:val="TAL"/>
              <w:rPr>
                <w:rFonts w:cs="Arial"/>
                <w:sz w:val="16"/>
                <w:szCs w:val="16"/>
                <w:lang w:eastAsia="en-US"/>
              </w:rPr>
            </w:pPr>
            <w:r w:rsidRPr="00B93702">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5864E"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505C45E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61BCE"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597F0"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728D75"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98EFC"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DF05FB"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53D02"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3252DD" w14:textId="77777777" w:rsidR="009E3D47" w:rsidRPr="00B93702" w:rsidRDefault="009E3D47" w:rsidP="00D87545">
            <w:pPr>
              <w:pStyle w:val="TAL"/>
              <w:rPr>
                <w:rFonts w:cs="Arial"/>
                <w:sz w:val="16"/>
                <w:szCs w:val="16"/>
                <w:lang w:eastAsia="en-US"/>
              </w:rPr>
            </w:pPr>
            <w:r w:rsidRPr="00B93702">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1B9A8"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1CEC6F2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2DA5A"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F9F50"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F9A33"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8413"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695F6"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83B5AA"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D168C" w14:textId="77777777"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BFE5"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748F5AB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14FDC"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8E33"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892E37"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EDF34"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85A4F5"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62764"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1FFBF"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02C0"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4A9503D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7E597"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F93DD"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E88676"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B3C66"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C9059A"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E891D4"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2F4449" w14:textId="77777777" w:rsidR="009E3D47" w:rsidRPr="00B93702" w:rsidRDefault="009E3D47" w:rsidP="00D87545">
            <w:pPr>
              <w:pStyle w:val="TAL"/>
              <w:rPr>
                <w:rFonts w:cs="Arial"/>
                <w:sz w:val="16"/>
                <w:szCs w:val="16"/>
                <w:lang w:eastAsia="en-US"/>
              </w:rPr>
            </w:pPr>
            <w:r w:rsidRPr="00B93702">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8F4A"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5F2EE82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22A66" w14:textId="77777777"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16139" w14:textId="77777777"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B9D34" w14:textId="77777777"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9109" w14:textId="77777777" w:rsidR="009E3D47" w:rsidRPr="00B93702" w:rsidRDefault="009E3D47" w:rsidP="00FF6E6E">
            <w:pPr>
              <w:pStyle w:val="TAL"/>
              <w:rPr>
                <w:rFonts w:cs="Arial"/>
                <w:sz w:val="16"/>
                <w:szCs w:val="16"/>
                <w:lang w:eastAsia="en-US"/>
              </w:rPr>
            </w:pPr>
            <w:r w:rsidRPr="00B93702">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AC223" w14:textId="77777777"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46A313" w14:textId="77777777"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EAF6B5" w14:textId="77777777" w:rsidR="009E3D47" w:rsidRPr="00B93702" w:rsidRDefault="009E3D47" w:rsidP="00D87545">
            <w:pPr>
              <w:pStyle w:val="TAL"/>
              <w:rPr>
                <w:rFonts w:cs="Arial"/>
                <w:sz w:val="16"/>
                <w:szCs w:val="16"/>
                <w:lang w:eastAsia="en-US"/>
              </w:rPr>
            </w:pPr>
            <w:r w:rsidRPr="00B93702">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73952" w14:textId="77777777"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14:paraId="48BFB52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C6F8B" w14:textId="77777777"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9FDF65" w14:textId="77777777"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49EC7F" w14:textId="77777777" w:rsidR="009E3D47" w:rsidRPr="00B93702" w:rsidRDefault="009E3D47" w:rsidP="00545ADE">
            <w:pPr>
              <w:pStyle w:val="TAL"/>
              <w:rPr>
                <w:rFonts w:cs="Arial"/>
                <w:sz w:val="16"/>
                <w:szCs w:val="16"/>
                <w:lang w:eastAsia="en-US"/>
              </w:rPr>
            </w:pPr>
            <w:r w:rsidRPr="00B93702">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B6EE" w14:textId="77777777" w:rsidR="009E3D47" w:rsidRPr="00B93702" w:rsidRDefault="009E3D47" w:rsidP="00545ADE">
            <w:pPr>
              <w:pStyle w:val="TAL"/>
              <w:rPr>
                <w:rFonts w:cs="Arial"/>
                <w:sz w:val="16"/>
                <w:szCs w:val="16"/>
                <w:lang w:eastAsia="en-US"/>
              </w:rPr>
            </w:pPr>
            <w:r w:rsidRPr="00B93702">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0866E" w14:textId="77777777" w:rsidR="009E3D47" w:rsidRPr="00B93702" w:rsidRDefault="009E3D47" w:rsidP="00545ADE">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A1E5C0" w14:textId="77777777" w:rsidR="009E3D47" w:rsidRPr="00B93702" w:rsidRDefault="009E3D47"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F7F501" w14:textId="77777777" w:rsidR="009E3D47" w:rsidRPr="00B93702" w:rsidRDefault="009E3D47" w:rsidP="00545ADE">
            <w:pPr>
              <w:pStyle w:val="TAL"/>
              <w:rPr>
                <w:rFonts w:cs="Arial"/>
                <w:sz w:val="16"/>
                <w:szCs w:val="16"/>
                <w:lang w:eastAsia="en-US"/>
              </w:rPr>
            </w:pPr>
            <w:r w:rsidRPr="00B93702">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F03BF" w14:textId="77777777"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14:paraId="7AFFC508"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95F2FB" w14:textId="77777777"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78882" w14:textId="77777777"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5CD0D8" w14:textId="77777777" w:rsidR="009E3D47" w:rsidRPr="00B93702" w:rsidRDefault="009E3D47" w:rsidP="00545ADE">
            <w:pPr>
              <w:pStyle w:val="TAL"/>
              <w:rPr>
                <w:rFonts w:cs="Arial"/>
                <w:sz w:val="16"/>
                <w:szCs w:val="16"/>
                <w:lang w:eastAsia="en-US"/>
              </w:rPr>
            </w:pPr>
            <w:r w:rsidRPr="00B93702">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E4C7" w14:textId="77777777" w:rsidR="009E3D47" w:rsidRPr="00B93702" w:rsidRDefault="009E3D47" w:rsidP="00545ADE">
            <w:pPr>
              <w:pStyle w:val="TAL"/>
              <w:rPr>
                <w:rFonts w:cs="Arial"/>
                <w:sz w:val="16"/>
                <w:szCs w:val="16"/>
                <w:lang w:eastAsia="en-US"/>
              </w:rPr>
            </w:pPr>
            <w:r w:rsidRPr="00B93702">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899F3A" w14:textId="77777777"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AE5482" w14:textId="77777777" w:rsidR="009E3D47" w:rsidRPr="00B93702" w:rsidRDefault="009E3D47"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CAA02" w14:textId="77777777" w:rsidR="009E3D47" w:rsidRPr="00B93702" w:rsidRDefault="009E3D47" w:rsidP="00545ADE">
            <w:pPr>
              <w:pStyle w:val="TAL"/>
              <w:rPr>
                <w:rFonts w:cs="Arial"/>
                <w:sz w:val="16"/>
                <w:szCs w:val="16"/>
                <w:lang w:eastAsia="en-US"/>
              </w:rPr>
            </w:pPr>
            <w:r w:rsidRPr="00B93702">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0410" w14:textId="77777777"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14:paraId="5A2E632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6C156" w14:textId="77777777"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3DCC7" w14:textId="77777777"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59A4A5" w14:textId="77777777" w:rsidR="009E3D47" w:rsidRPr="00B93702" w:rsidRDefault="009E3D47" w:rsidP="00545ADE">
            <w:pPr>
              <w:pStyle w:val="TAL"/>
              <w:rPr>
                <w:rFonts w:cs="Arial"/>
                <w:sz w:val="16"/>
                <w:szCs w:val="16"/>
                <w:lang w:eastAsia="en-US"/>
              </w:rPr>
            </w:pPr>
            <w:r w:rsidRPr="00B93702">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2C94" w14:textId="77777777" w:rsidR="009E3D47" w:rsidRPr="00B93702" w:rsidRDefault="009E3D47" w:rsidP="00545ADE">
            <w:pPr>
              <w:pStyle w:val="TAL"/>
              <w:rPr>
                <w:rFonts w:cs="Arial"/>
                <w:sz w:val="16"/>
                <w:szCs w:val="16"/>
                <w:lang w:eastAsia="en-US"/>
              </w:rPr>
            </w:pPr>
            <w:r w:rsidRPr="00B93702">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D0ED0E" w14:textId="77777777"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22E9E8" w14:textId="77777777" w:rsidR="009E3D47" w:rsidRPr="00B93702" w:rsidRDefault="009E3D47"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44F7D" w14:textId="77777777" w:rsidR="009E3D47" w:rsidRPr="00B93702" w:rsidRDefault="009E3D47" w:rsidP="00545ADE">
            <w:pPr>
              <w:pStyle w:val="TAL"/>
              <w:rPr>
                <w:rFonts w:cs="Arial"/>
                <w:sz w:val="16"/>
                <w:szCs w:val="16"/>
                <w:lang w:eastAsia="en-US"/>
              </w:rPr>
            </w:pPr>
            <w:r w:rsidRPr="00B93702">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A1898" w14:textId="77777777"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14:paraId="1DBADD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F74AA" w14:textId="77777777" w:rsidR="00895C58" w:rsidRPr="00B93702" w:rsidRDefault="00545ADE" w:rsidP="00545ADE">
            <w:pPr>
              <w:pStyle w:val="TAL"/>
              <w:rPr>
                <w:rFonts w:cs="Arial"/>
                <w:sz w:val="16"/>
                <w:szCs w:val="16"/>
                <w:lang w:eastAsia="en-US"/>
              </w:rPr>
            </w:pPr>
            <w:r w:rsidRPr="00B93702">
              <w:rPr>
                <w:rFonts w:cs="Arial"/>
                <w:sz w:val="16"/>
                <w:szCs w:val="16"/>
                <w:lang w:eastAsia="en-US"/>
              </w:rPr>
              <w:t>06/</w:t>
            </w:r>
            <w:r w:rsidR="00895C58"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B63E4" w14:textId="77777777" w:rsidR="00895C58" w:rsidRPr="00B93702" w:rsidRDefault="00895C58"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3FC45" w14:textId="77777777" w:rsidR="00895C58" w:rsidRPr="00B93702" w:rsidRDefault="00895C58"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19FC1" w14:textId="77777777" w:rsidR="00895C58" w:rsidRPr="00B93702" w:rsidRDefault="00895C58" w:rsidP="00545ADE">
            <w:pPr>
              <w:pStyle w:val="TAL"/>
              <w:rPr>
                <w:rFonts w:cs="Arial"/>
                <w:sz w:val="16"/>
                <w:szCs w:val="16"/>
                <w:lang w:eastAsia="en-US"/>
              </w:rPr>
            </w:pPr>
            <w:r w:rsidRPr="00B93702">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CAB442" w14:textId="77777777" w:rsidR="00895C58" w:rsidRPr="00B93702" w:rsidRDefault="00895C58"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723FA3" w14:textId="77777777" w:rsidR="00895C58" w:rsidRPr="00B93702" w:rsidRDefault="00895C58"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002D21" w14:textId="77777777" w:rsidR="00895C58" w:rsidRPr="00B93702" w:rsidRDefault="00895C58" w:rsidP="00545ADE">
            <w:pPr>
              <w:pStyle w:val="TAL"/>
              <w:rPr>
                <w:rFonts w:cs="Arial"/>
                <w:sz w:val="16"/>
                <w:szCs w:val="16"/>
                <w:lang w:eastAsia="en-US"/>
              </w:rPr>
            </w:pPr>
            <w:r w:rsidRPr="00B93702">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00774" w14:textId="77777777" w:rsidR="00895C58" w:rsidRPr="00B93702" w:rsidRDefault="00895C58" w:rsidP="00545ADE">
            <w:pPr>
              <w:pStyle w:val="TAL"/>
              <w:rPr>
                <w:rFonts w:cs="Arial"/>
                <w:sz w:val="16"/>
                <w:szCs w:val="16"/>
                <w:lang w:eastAsia="en-US"/>
              </w:rPr>
            </w:pPr>
            <w:r w:rsidRPr="00B93702">
              <w:rPr>
                <w:rFonts w:cs="Arial"/>
                <w:sz w:val="16"/>
                <w:szCs w:val="16"/>
                <w:lang w:eastAsia="en-US"/>
              </w:rPr>
              <w:t>13.3.0</w:t>
            </w:r>
          </w:p>
        </w:tc>
      </w:tr>
      <w:tr w:rsidR="00B93702" w:rsidRPr="00B93702" w14:paraId="337BE5F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BD630" w14:textId="77777777"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4C442"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49E320"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B49F2" w14:textId="77777777" w:rsidR="00545ADE" w:rsidRPr="00B93702" w:rsidRDefault="00545ADE" w:rsidP="00545ADE">
            <w:pPr>
              <w:pStyle w:val="TAL"/>
              <w:rPr>
                <w:rFonts w:cs="Arial"/>
                <w:sz w:val="16"/>
                <w:szCs w:val="16"/>
                <w:lang w:eastAsia="en-US"/>
              </w:rPr>
            </w:pPr>
            <w:r w:rsidRPr="00B93702">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0A48E" w14:textId="77777777"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6594AE" w14:textId="77777777"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05C0C9" w14:textId="77777777" w:rsidR="00545ADE" w:rsidRPr="00B93702" w:rsidRDefault="00545ADE" w:rsidP="00545ADE">
            <w:pPr>
              <w:pStyle w:val="TAL"/>
              <w:rPr>
                <w:rFonts w:cs="Arial"/>
                <w:sz w:val="16"/>
                <w:szCs w:val="16"/>
                <w:lang w:eastAsia="en-US"/>
              </w:rPr>
            </w:pPr>
            <w:r w:rsidRPr="00B93702">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1B650" w14:textId="77777777"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14:paraId="2D5F1ED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30D54" w14:textId="77777777"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31101"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023C3"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C5DC" w14:textId="77777777" w:rsidR="00545ADE" w:rsidRPr="00B93702" w:rsidRDefault="00545ADE" w:rsidP="00545ADE">
            <w:pPr>
              <w:pStyle w:val="TAL"/>
              <w:rPr>
                <w:rFonts w:cs="Arial"/>
                <w:sz w:val="16"/>
                <w:szCs w:val="16"/>
                <w:lang w:eastAsia="en-US"/>
              </w:rPr>
            </w:pPr>
            <w:r w:rsidRPr="00B93702">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7B507A" w14:textId="77777777"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B4412" w14:textId="77777777" w:rsidR="00545ADE" w:rsidRPr="00B93702" w:rsidRDefault="00545ADE"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FF21A8" w14:textId="77777777" w:rsidR="00545ADE" w:rsidRPr="00B93702" w:rsidRDefault="00545ADE" w:rsidP="00545ADE">
            <w:pPr>
              <w:pStyle w:val="TAL"/>
              <w:rPr>
                <w:rFonts w:cs="Arial"/>
                <w:sz w:val="16"/>
                <w:szCs w:val="16"/>
                <w:lang w:eastAsia="en-US"/>
              </w:rPr>
            </w:pPr>
            <w:r w:rsidRPr="00B93702">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B0FF0" w14:textId="77777777"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14:paraId="6CB7884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FD25D" w14:textId="77777777"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5F79B"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18A32B"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6264" w14:textId="77777777" w:rsidR="00545ADE" w:rsidRPr="00B93702" w:rsidRDefault="00545ADE" w:rsidP="00545ADE">
            <w:pPr>
              <w:pStyle w:val="TAL"/>
              <w:rPr>
                <w:rFonts w:cs="Arial"/>
                <w:sz w:val="16"/>
                <w:szCs w:val="16"/>
                <w:lang w:eastAsia="en-US"/>
              </w:rPr>
            </w:pPr>
            <w:r w:rsidRPr="00B93702">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2371E5" w14:textId="77777777"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D51051" w14:textId="77777777"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DFE11F" w14:textId="77777777"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C391B" w14:textId="77777777"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14:paraId="5F8F3B8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463A9" w14:textId="77777777"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03012"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610F08"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A6B6" w14:textId="77777777" w:rsidR="00545ADE" w:rsidRPr="00B93702" w:rsidRDefault="00545ADE" w:rsidP="00545ADE">
            <w:pPr>
              <w:pStyle w:val="TAL"/>
              <w:rPr>
                <w:rFonts w:cs="Arial"/>
                <w:sz w:val="16"/>
                <w:szCs w:val="16"/>
                <w:lang w:eastAsia="en-US"/>
              </w:rPr>
            </w:pPr>
            <w:r w:rsidRPr="00B93702">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2A50E2" w14:textId="77777777"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6DD3DA" w14:textId="77777777"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6545A9" w14:textId="77777777"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E3AB6" w14:textId="77777777"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14:paraId="74E06E28"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520" w14:textId="77777777"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4993E"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17B756"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159F3" w14:textId="77777777" w:rsidR="00545ADE" w:rsidRPr="00B93702" w:rsidRDefault="00545ADE" w:rsidP="00545ADE">
            <w:pPr>
              <w:pStyle w:val="TAL"/>
              <w:rPr>
                <w:rFonts w:cs="Arial"/>
                <w:sz w:val="16"/>
                <w:szCs w:val="16"/>
                <w:lang w:eastAsia="en-US"/>
              </w:rPr>
            </w:pPr>
            <w:r w:rsidRPr="00B93702">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494D8" w14:textId="77777777"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0F0CF2" w14:textId="77777777"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7057AA" w14:textId="77777777"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FCDA2" w14:textId="77777777"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14:paraId="5336B53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EED81C" w14:textId="77777777" w:rsidR="008D388E" w:rsidRPr="00B93702" w:rsidRDefault="00545ADE" w:rsidP="00545ADE">
            <w:pPr>
              <w:pStyle w:val="TAL"/>
              <w:rPr>
                <w:rFonts w:cs="Arial"/>
                <w:sz w:val="16"/>
                <w:szCs w:val="16"/>
                <w:lang w:eastAsia="en-US"/>
              </w:rPr>
            </w:pPr>
            <w:r w:rsidRPr="00B93702">
              <w:rPr>
                <w:rFonts w:cs="Arial"/>
                <w:sz w:val="16"/>
                <w:szCs w:val="16"/>
                <w:lang w:eastAsia="en-US"/>
              </w:rPr>
              <w:t>09/</w:t>
            </w:r>
            <w:r w:rsidR="008D388E"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59372" w14:textId="77777777" w:rsidR="008D388E" w:rsidRPr="00B93702" w:rsidRDefault="008D388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565E20" w14:textId="77777777" w:rsidR="008D388E" w:rsidRPr="00B93702" w:rsidRDefault="008D388E" w:rsidP="00545ADE">
            <w:pPr>
              <w:pStyle w:val="TAL"/>
              <w:rPr>
                <w:rFonts w:cs="Arial"/>
                <w:sz w:val="16"/>
                <w:szCs w:val="16"/>
                <w:lang w:eastAsia="en-US"/>
              </w:rPr>
            </w:pPr>
            <w:r w:rsidRPr="00B93702">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9FB4" w14:textId="77777777" w:rsidR="008D388E" w:rsidRPr="00B93702" w:rsidRDefault="008D388E" w:rsidP="00545ADE">
            <w:pPr>
              <w:pStyle w:val="TAL"/>
              <w:rPr>
                <w:rFonts w:cs="Arial"/>
                <w:sz w:val="16"/>
                <w:szCs w:val="16"/>
                <w:lang w:eastAsia="en-US"/>
              </w:rPr>
            </w:pPr>
            <w:r w:rsidRPr="00B93702">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CB16E" w14:textId="77777777" w:rsidR="008D388E" w:rsidRPr="00B93702" w:rsidRDefault="008D388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1F9850" w14:textId="77777777" w:rsidR="008D388E" w:rsidRPr="00B93702" w:rsidRDefault="008D388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22F640" w14:textId="77777777" w:rsidR="008D388E" w:rsidRPr="00B93702" w:rsidRDefault="008D388E" w:rsidP="00545ADE">
            <w:pPr>
              <w:pStyle w:val="TAL"/>
              <w:rPr>
                <w:rFonts w:cs="Arial"/>
                <w:sz w:val="16"/>
                <w:szCs w:val="16"/>
                <w:lang w:eastAsia="en-US"/>
              </w:rPr>
            </w:pPr>
            <w:r w:rsidRPr="00B93702">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DD023" w14:textId="77777777" w:rsidR="008D388E" w:rsidRPr="00B93702" w:rsidRDefault="008D388E" w:rsidP="00545ADE">
            <w:pPr>
              <w:pStyle w:val="TAL"/>
              <w:rPr>
                <w:rFonts w:cs="Arial"/>
                <w:sz w:val="16"/>
                <w:szCs w:val="16"/>
                <w:lang w:eastAsia="en-US"/>
              </w:rPr>
            </w:pPr>
            <w:r w:rsidRPr="00B93702">
              <w:rPr>
                <w:rFonts w:cs="Arial"/>
                <w:sz w:val="16"/>
                <w:szCs w:val="16"/>
                <w:lang w:eastAsia="en-US"/>
              </w:rPr>
              <w:t>14.1.0</w:t>
            </w:r>
          </w:p>
        </w:tc>
      </w:tr>
      <w:tr w:rsidR="00B93702" w:rsidRPr="00B93702" w14:paraId="3A021D6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B66" w14:textId="77777777"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DA1E3"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868CA"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8F9BB" w14:textId="77777777" w:rsidR="00545ADE" w:rsidRPr="00B93702" w:rsidRDefault="00545ADE" w:rsidP="00545ADE">
            <w:pPr>
              <w:pStyle w:val="TAL"/>
              <w:rPr>
                <w:rFonts w:cs="Arial"/>
                <w:sz w:val="16"/>
                <w:szCs w:val="16"/>
                <w:lang w:eastAsia="en-US"/>
              </w:rPr>
            </w:pPr>
            <w:r w:rsidRPr="00B93702">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514796" w14:textId="77777777"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34185D" w14:textId="77777777"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977D95" w14:textId="77777777" w:rsidR="00545ADE" w:rsidRPr="00B93702" w:rsidRDefault="00545ADE" w:rsidP="00545ADE">
            <w:pPr>
              <w:pStyle w:val="TAL"/>
              <w:rPr>
                <w:rFonts w:cs="Arial"/>
                <w:sz w:val="16"/>
                <w:szCs w:val="16"/>
                <w:lang w:eastAsia="en-US"/>
              </w:rPr>
            </w:pPr>
            <w:r w:rsidRPr="00B93702">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96FC7" w14:textId="77777777"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14:paraId="247D888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ED8C6" w14:textId="77777777"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3F1465"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E5942" w14:textId="77777777" w:rsidR="00545ADE" w:rsidRPr="00B93702" w:rsidRDefault="00545ADE" w:rsidP="00545ADE">
            <w:pPr>
              <w:pStyle w:val="TAL"/>
              <w:rPr>
                <w:rFonts w:cs="Arial"/>
                <w:sz w:val="16"/>
                <w:szCs w:val="16"/>
                <w:lang w:eastAsia="en-US"/>
              </w:rPr>
            </w:pPr>
            <w:r w:rsidRPr="00B93702">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30866" w14:textId="77777777" w:rsidR="00545ADE" w:rsidRPr="00B93702" w:rsidRDefault="00545ADE" w:rsidP="00545ADE">
            <w:pPr>
              <w:pStyle w:val="TAL"/>
              <w:rPr>
                <w:rFonts w:cs="Arial"/>
                <w:sz w:val="16"/>
                <w:szCs w:val="16"/>
                <w:lang w:eastAsia="en-US"/>
              </w:rPr>
            </w:pPr>
            <w:r w:rsidRPr="00B93702">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61F93" w14:textId="77777777"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06212B" w14:textId="77777777"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335580" w14:textId="77777777" w:rsidR="00545ADE" w:rsidRPr="00B93702" w:rsidRDefault="00545ADE" w:rsidP="00545ADE">
            <w:pPr>
              <w:pStyle w:val="TAL"/>
              <w:rPr>
                <w:rFonts w:cs="Arial"/>
                <w:sz w:val="16"/>
                <w:szCs w:val="16"/>
                <w:lang w:eastAsia="en-US"/>
              </w:rPr>
            </w:pPr>
            <w:r w:rsidRPr="00B93702">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3D20A" w14:textId="77777777"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14:paraId="077E4E0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A592F" w14:textId="77777777" w:rsidR="004379D2" w:rsidRPr="00B93702" w:rsidRDefault="004379D2"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533C" w14:textId="77777777" w:rsidR="004379D2" w:rsidRPr="00B93702" w:rsidRDefault="004379D2"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22C0A" w14:textId="77777777" w:rsidR="004379D2" w:rsidRPr="00B93702" w:rsidRDefault="004379D2" w:rsidP="00545ADE">
            <w:pPr>
              <w:pStyle w:val="TAL"/>
              <w:rPr>
                <w:rFonts w:cs="Arial"/>
                <w:sz w:val="16"/>
                <w:szCs w:val="16"/>
                <w:lang w:eastAsia="en-US"/>
              </w:rPr>
            </w:pPr>
            <w:r w:rsidRPr="00B93702">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07698" w14:textId="77777777" w:rsidR="004379D2" w:rsidRPr="00B93702" w:rsidRDefault="004379D2" w:rsidP="00545ADE">
            <w:pPr>
              <w:pStyle w:val="TAL"/>
              <w:rPr>
                <w:rFonts w:cs="Arial"/>
                <w:sz w:val="16"/>
                <w:szCs w:val="16"/>
                <w:lang w:eastAsia="en-US"/>
              </w:rPr>
            </w:pPr>
            <w:r w:rsidRPr="00B93702">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725B8A" w14:textId="77777777" w:rsidR="004379D2" w:rsidRPr="00B93702" w:rsidRDefault="004379D2"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2EB16D" w14:textId="77777777" w:rsidR="004379D2" w:rsidRPr="00B93702" w:rsidRDefault="004379D2"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59527B" w14:textId="77777777" w:rsidR="004379D2" w:rsidRPr="00B93702" w:rsidRDefault="004379D2" w:rsidP="00545ADE">
            <w:pPr>
              <w:pStyle w:val="TAL"/>
              <w:rPr>
                <w:rFonts w:cs="Arial"/>
                <w:sz w:val="16"/>
                <w:szCs w:val="16"/>
                <w:lang w:eastAsia="en-US"/>
              </w:rPr>
            </w:pPr>
            <w:r w:rsidRPr="00B93702">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DEEC8" w14:textId="77777777" w:rsidR="004379D2" w:rsidRPr="00B93702" w:rsidRDefault="004379D2" w:rsidP="00545ADE">
            <w:pPr>
              <w:pStyle w:val="TAL"/>
              <w:rPr>
                <w:rFonts w:cs="Arial"/>
                <w:sz w:val="16"/>
                <w:szCs w:val="16"/>
                <w:lang w:eastAsia="en-US"/>
              </w:rPr>
            </w:pPr>
            <w:r w:rsidRPr="00B93702">
              <w:rPr>
                <w:rFonts w:cs="Arial"/>
                <w:sz w:val="16"/>
                <w:szCs w:val="16"/>
                <w:lang w:eastAsia="en-US"/>
              </w:rPr>
              <w:t>14.2.0</w:t>
            </w:r>
          </w:p>
        </w:tc>
      </w:tr>
      <w:tr w:rsidR="00B93702" w:rsidRPr="00B93702" w14:paraId="0B6E2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4B851" w14:textId="77777777" w:rsidR="002F6EF4" w:rsidRPr="00B93702" w:rsidRDefault="002F6EF4"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FB75E" w14:textId="77777777" w:rsidR="002F6EF4" w:rsidRPr="00B93702" w:rsidRDefault="002F6EF4"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4A76FA" w14:textId="77777777" w:rsidR="002F6EF4" w:rsidRPr="00B93702" w:rsidRDefault="002F6EF4" w:rsidP="00545ADE">
            <w:pPr>
              <w:pStyle w:val="TAL"/>
              <w:rPr>
                <w:rFonts w:cs="Arial"/>
                <w:sz w:val="16"/>
                <w:szCs w:val="16"/>
                <w:lang w:eastAsia="en-US"/>
              </w:rPr>
            </w:pPr>
            <w:r w:rsidRPr="00B93702">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28E4" w14:textId="77777777" w:rsidR="002F6EF4" w:rsidRPr="00B93702" w:rsidRDefault="002F6EF4" w:rsidP="00545ADE">
            <w:pPr>
              <w:pStyle w:val="TAL"/>
              <w:rPr>
                <w:rFonts w:cs="Arial"/>
                <w:sz w:val="16"/>
                <w:szCs w:val="16"/>
                <w:lang w:eastAsia="en-US"/>
              </w:rPr>
            </w:pPr>
            <w:r w:rsidRPr="00B93702">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048507" w14:textId="77777777" w:rsidR="002F6EF4" w:rsidRPr="00B93702" w:rsidRDefault="002F6EF4"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701AFC" w14:textId="77777777" w:rsidR="002F6EF4" w:rsidRPr="00B93702" w:rsidRDefault="002F6EF4"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C80D4A" w14:textId="77777777" w:rsidR="002F6EF4" w:rsidRPr="00B93702" w:rsidRDefault="002F6EF4" w:rsidP="00545ADE">
            <w:pPr>
              <w:pStyle w:val="TAL"/>
              <w:rPr>
                <w:rFonts w:cs="Arial"/>
                <w:sz w:val="16"/>
                <w:szCs w:val="16"/>
                <w:lang w:eastAsia="en-US"/>
              </w:rPr>
            </w:pPr>
            <w:r w:rsidRPr="00B93702">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29E43" w14:textId="77777777" w:rsidR="002F6EF4" w:rsidRPr="00B93702" w:rsidRDefault="002F6EF4" w:rsidP="00545ADE">
            <w:pPr>
              <w:pStyle w:val="TAL"/>
              <w:rPr>
                <w:rFonts w:cs="Arial"/>
                <w:sz w:val="16"/>
                <w:szCs w:val="16"/>
                <w:lang w:eastAsia="en-US"/>
              </w:rPr>
            </w:pPr>
            <w:r w:rsidRPr="00B93702">
              <w:rPr>
                <w:rFonts w:cs="Arial"/>
                <w:sz w:val="16"/>
                <w:szCs w:val="16"/>
                <w:lang w:eastAsia="en-US"/>
              </w:rPr>
              <w:t>14.2.0</w:t>
            </w:r>
          </w:p>
        </w:tc>
      </w:tr>
      <w:tr w:rsidR="00B93702" w:rsidRPr="00B93702" w14:paraId="5033108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B1ADC" w14:textId="77777777" w:rsidR="003C3529" w:rsidRPr="00B93702" w:rsidRDefault="003C3529"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22531" w14:textId="77777777" w:rsidR="003C3529" w:rsidRPr="00B93702" w:rsidRDefault="003C3529"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99646" w14:textId="77777777" w:rsidR="003C3529" w:rsidRPr="00B93702" w:rsidRDefault="003C3529" w:rsidP="00545ADE">
            <w:pPr>
              <w:pStyle w:val="TAL"/>
              <w:rPr>
                <w:rFonts w:cs="Arial"/>
                <w:sz w:val="16"/>
                <w:szCs w:val="16"/>
                <w:lang w:eastAsia="en-US"/>
              </w:rPr>
            </w:pPr>
            <w:r w:rsidRPr="00B93702">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6F497" w14:textId="77777777" w:rsidR="003C3529" w:rsidRPr="00B93702" w:rsidRDefault="003C3529" w:rsidP="00545ADE">
            <w:pPr>
              <w:pStyle w:val="TAL"/>
              <w:rPr>
                <w:rFonts w:cs="Arial"/>
                <w:sz w:val="16"/>
                <w:szCs w:val="16"/>
                <w:lang w:eastAsia="en-US"/>
              </w:rPr>
            </w:pPr>
            <w:r w:rsidRPr="00B93702">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E213AE" w14:textId="77777777" w:rsidR="003C3529" w:rsidRPr="00B93702" w:rsidRDefault="003C3529"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19D758" w14:textId="77777777" w:rsidR="003C3529" w:rsidRPr="00B93702" w:rsidRDefault="003C3529"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6742B5" w14:textId="77777777" w:rsidR="003C3529" w:rsidRPr="00B93702" w:rsidRDefault="003C3529" w:rsidP="00545ADE">
            <w:pPr>
              <w:pStyle w:val="TAL"/>
              <w:rPr>
                <w:rFonts w:cs="Arial"/>
                <w:sz w:val="16"/>
                <w:szCs w:val="16"/>
                <w:lang w:eastAsia="en-US"/>
              </w:rPr>
            </w:pPr>
            <w:r w:rsidRPr="00B93702">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6D76C" w14:textId="77777777" w:rsidR="003C3529" w:rsidRPr="00B93702" w:rsidRDefault="003C3529" w:rsidP="00545ADE">
            <w:pPr>
              <w:pStyle w:val="TAL"/>
              <w:rPr>
                <w:rFonts w:cs="Arial"/>
                <w:sz w:val="16"/>
                <w:szCs w:val="16"/>
                <w:lang w:eastAsia="en-US"/>
              </w:rPr>
            </w:pPr>
            <w:r w:rsidRPr="00B93702">
              <w:rPr>
                <w:rFonts w:cs="Arial"/>
                <w:sz w:val="16"/>
                <w:szCs w:val="16"/>
                <w:lang w:eastAsia="en-US"/>
              </w:rPr>
              <w:t>14.2.0</w:t>
            </w:r>
          </w:p>
        </w:tc>
      </w:tr>
      <w:tr w:rsidR="00B93702" w:rsidRPr="00B93702" w14:paraId="43E204C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D8054" w14:textId="77777777"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0F154" w14:textId="77777777"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37030D" w14:textId="77777777"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CD3FA" w14:textId="77777777" w:rsidR="00A664E0" w:rsidRPr="00B93702" w:rsidRDefault="00A664E0" w:rsidP="00545ADE">
            <w:pPr>
              <w:pStyle w:val="TAL"/>
              <w:rPr>
                <w:rFonts w:cs="Arial"/>
                <w:sz w:val="16"/>
                <w:szCs w:val="16"/>
                <w:lang w:eastAsia="en-US"/>
              </w:rPr>
            </w:pPr>
            <w:r w:rsidRPr="00B93702">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CF7E3" w14:textId="77777777"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1E7FAD" w14:textId="77777777"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15033D" w14:textId="77777777"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A0A83" w14:textId="77777777"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14:paraId="22C7554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E212E" w14:textId="77777777"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ABC836" w14:textId="77777777"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CAC09" w14:textId="77777777"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CF2E" w14:textId="77777777" w:rsidR="00A664E0" w:rsidRPr="00B93702" w:rsidRDefault="00A664E0" w:rsidP="00545ADE">
            <w:pPr>
              <w:pStyle w:val="TAL"/>
              <w:rPr>
                <w:rFonts w:cs="Arial"/>
                <w:sz w:val="16"/>
                <w:szCs w:val="16"/>
                <w:lang w:eastAsia="en-US"/>
              </w:rPr>
            </w:pPr>
            <w:r w:rsidRPr="00B93702">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A8DF92" w14:textId="77777777"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59EEF" w14:textId="77777777"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FF07D3" w14:textId="77777777"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EAB1" w14:textId="77777777"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14:paraId="055122A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E7DFF" w14:textId="77777777"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4823E"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955FDC"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64DE" w14:textId="77777777" w:rsidR="00FB2CC0" w:rsidRPr="00B93702" w:rsidRDefault="00FB2CC0" w:rsidP="003278F6">
            <w:pPr>
              <w:pStyle w:val="TAL"/>
              <w:rPr>
                <w:rFonts w:cs="Arial"/>
                <w:sz w:val="16"/>
                <w:szCs w:val="16"/>
                <w:lang w:eastAsia="en-US"/>
              </w:rPr>
            </w:pPr>
            <w:r w:rsidRPr="00B93702">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A992B5" w14:textId="77777777"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DFF8C" w14:textId="77777777" w:rsidR="00FB2CC0" w:rsidRPr="00B93702" w:rsidRDefault="00FB2CC0" w:rsidP="003278F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F176E0" w14:textId="77777777" w:rsidR="00FB2CC0" w:rsidRPr="00B93702" w:rsidRDefault="00FB2CC0" w:rsidP="003278F6">
            <w:pPr>
              <w:pStyle w:val="TAL"/>
              <w:rPr>
                <w:rFonts w:cs="Arial"/>
                <w:sz w:val="16"/>
                <w:szCs w:val="16"/>
                <w:lang w:eastAsia="en-US"/>
              </w:rPr>
            </w:pPr>
            <w:r w:rsidRPr="00B93702">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A4120" w14:textId="77777777"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14:paraId="31B8FAB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9F7DE" w14:textId="77777777"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6CBC6"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1459BF"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E707" w14:textId="77777777" w:rsidR="00FB2CC0" w:rsidRPr="00B93702" w:rsidRDefault="00FB2CC0" w:rsidP="003278F6">
            <w:pPr>
              <w:pStyle w:val="TAL"/>
              <w:rPr>
                <w:rFonts w:cs="Arial"/>
                <w:sz w:val="16"/>
                <w:szCs w:val="16"/>
                <w:lang w:eastAsia="en-US"/>
              </w:rPr>
            </w:pPr>
            <w:r w:rsidRPr="00B93702">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82CDF0" w14:textId="77777777"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233439" w14:textId="77777777"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9745DA" w14:textId="77777777" w:rsidR="00FB2CC0" w:rsidRPr="00B93702" w:rsidRDefault="00FB2CC0" w:rsidP="003278F6">
            <w:pPr>
              <w:pStyle w:val="TAL"/>
              <w:rPr>
                <w:rFonts w:cs="Arial"/>
                <w:sz w:val="16"/>
                <w:szCs w:val="16"/>
                <w:lang w:eastAsia="en-US"/>
              </w:rPr>
            </w:pPr>
            <w:r w:rsidRPr="00B93702">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F792F" w14:textId="77777777"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14:paraId="7E053B66"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77BF0A" w14:textId="77777777"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893B6"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785FB"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D85C" w14:textId="77777777" w:rsidR="00FB2CC0" w:rsidRPr="00B93702" w:rsidRDefault="00FB2CC0" w:rsidP="00DA23B4">
            <w:pPr>
              <w:pStyle w:val="TAL"/>
              <w:rPr>
                <w:rFonts w:cs="Arial"/>
                <w:sz w:val="16"/>
                <w:szCs w:val="16"/>
                <w:lang w:eastAsia="en-US"/>
              </w:rPr>
            </w:pPr>
            <w:r w:rsidRPr="00B93702">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8803BD" w14:textId="77777777"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4139E" w14:textId="77777777"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189D0" w14:textId="77777777" w:rsidR="00FB2CC0" w:rsidRPr="00B93702" w:rsidRDefault="00FB2CC0" w:rsidP="00DA23B4">
            <w:pPr>
              <w:pStyle w:val="TAL"/>
              <w:rPr>
                <w:rFonts w:cs="Arial"/>
                <w:sz w:val="16"/>
                <w:szCs w:val="16"/>
                <w:lang w:eastAsia="en-US"/>
              </w:rPr>
            </w:pPr>
            <w:r w:rsidRPr="00B93702">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0BC50" w14:textId="77777777"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14:paraId="43CBDCD5"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4BF74" w14:textId="77777777"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1814E"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FA8811"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E264" w14:textId="77777777" w:rsidR="00FB2CC0" w:rsidRPr="00B93702" w:rsidRDefault="00FB2CC0" w:rsidP="003278F6">
            <w:pPr>
              <w:pStyle w:val="TAL"/>
              <w:rPr>
                <w:rFonts w:cs="Arial"/>
                <w:sz w:val="16"/>
                <w:szCs w:val="16"/>
                <w:lang w:eastAsia="en-US"/>
              </w:rPr>
            </w:pPr>
            <w:r w:rsidRPr="00B93702">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F41E06" w14:textId="77777777"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30A439" w14:textId="77777777"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18E297" w14:textId="77777777" w:rsidR="00FB2CC0" w:rsidRPr="00B93702" w:rsidRDefault="00FB2CC0" w:rsidP="003278F6">
            <w:pPr>
              <w:pStyle w:val="TAL"/>
              <w:rPr>
                <w:rFonts w:cs="Arial"/>
                <w:sz w:val="16"/>
                <w:szCs w:val="16"/>
                <w:lang w:eastAsia="en-US"/>
              </w:rPr>
            </w:pPr>
            <w:r w:rsidRPr="00B93702">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9AA6C" w14:textId="77777777"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14:paraId="7D50D4EA"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3AAEC" w14:textId="77777777"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10DE0"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1E4B2E"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6E07A" w14:textId="77777777" w:rsidR="00FB2CC0" w:rsidRPr="00B93702" w:rsidRDefault="00FB2CC0" w:rsidP="00DA23B4">
            <w:pPr>
              <w:pStyle w:val="TAL"/>
              <w:rPr>
                <w:rFonts w:cs="Arial"/>
                <w:sz w:val="16"/>
                <w:szCs w:val="16"/>
                <w:lang w:eastAsia="en-US"/>
              </w:rPr>
            </w:pPr>
            <w:r w:rsidRPr="00B93702">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4E8E14" w14:textId="77777777"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AD3C00" w14:textId="77777777"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3C8AE" w14:textId="77777777" w:rsidR="00FB2CC0" w:rsidRPr="00B93702" w:rsidRDefault="00FB2CC0" w:rsidP="00DA23B4">
            <w:pPr>
              <w:pStyle w:val="TAL"/>
              <w:rPr>
                <w:rFonts w:cs="Arial"/>
                <w:sz w:val="16"/>
                <w:szCs w:val="16"/>
                <w:lang w:eastAsia="en-US"/>
              </w:rPr>
            </w:pPr>
            <w:r w:rsidRPr="00B93702">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69EA5" w14:textId="77777777"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14:paraId="73B1ADA6"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4FEF5" w14:textId="77777777"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B5D0D9"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9F87C"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E9D38" w14:textId="77777777" w:rsidR="00FB2CC0" w:rsidRPr="00B93702" w:rsidRDefault="00FB2CC0" w:rsidP="00DA23B4">
            <w:pPr>
              <w:pStyle w:val="TAL"/>
              <w:rPr>
                <w:rFonts w:cs="Arial"/>
                <w:sz w:val="16"/>
                <w:szCs w:val="16"/>
                <w:lang w:eastAsia="en-US"/>
              </w:rPr>
            </w:pPr>
            <w:r w:rsidRPr="00B93702">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C21DAC" w14:textId="77777777" w:rsidR="00FB2CC0" w:rsidRPr="00B93702"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F92F65" w14:textId="77777777"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C0ABC" w14:textId="77777777" w:rsidR="00FB2CC0" w:rsidRPr="00B93702" w:rsidRDefault="00FB2CC0" w:rsidP="00DA23B4">
            <w:pPr>
              <w:pStyle w:val="TAL"/>
              <w:rPr>
                <w:rFonts w:cs="Arial"/>
                <w:sz w:val="16"/>
                <w:szCs w:val="16"/>
                <w:lang w:eastAsia="en-US"/>
              </w:rPr>
            </w:pPr>
            <w:r w:rsidRPr="00B93702">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4AE5B" w14:textId="77777777"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14:paraId="450591FB"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5FBC49" w14:textId="77777777"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C6DD1D"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1D7BE7" w14:textId="77777777" w:rsidR="00FB2CC0" w:rsidRPr="00B93702" w:rsidRDefault="00FB2CC0" w:rsidP="003278F6">
            <w:pPr>
              <w:pStyle w:val="TAL"/>
              <w:rPr>
                <w:rFonts w:cs="Arial"/>
                <w:sz w:val="16"/>
                <w:szCs w:val="16"/>
                <w:lang w:eastAsia="en-US"/>
              </w:rPr>
            </w:pPr>
            <w:r w:rsidRPr="00B93702">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719A6" w14:textId="77777777" w:rsidR="00FB2CC0" w:rsidRPr="00B93702" w:rsidRDefault="00FB2CC0" w:rsidP="003278F6">
            <w:pPr>
              <w:pStyle w:val="TAL"/>
              <w:rPr>
                <w:rFonts w:cs="Arial"/>
                <w:sz w:val="16"/>
                <w:szCs w:val="16"/>
                <w:lang w:eastAsia="en-US"/>
              </w:rPr>
            </w:pPr>
            <w:r w:rsidRPr="00B93702">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0FA8C8" w14:textId="77777777"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AD254" w14:textId="77777777"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F3B9E7" w14:textId="77777777" w:rsidR="00FB2CC0" w:rsidRPr="00B93702" w:rsidRDefault="00FB2CC0" w:rsidP="003278F6">
            <w:pPr>
              <w:pStyle w:val="TAL"/>
              <w:rPr>
                <w:rFonts w:cs="Arial"/>
                <w:sz w:val="16"/>
                <w:szCs w:val="16"/>
                <w:lang w:eastAsia="en-US"/>
              </w:rPr>
            </w:pPr>
            <w:r w:rsidRPr="00B93702">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FC781" w14:textId="77777777"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14:paraId="04F78DAE"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E163D" w14:textId="77777777"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7E3A5"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527B4" w14:textId="77777777" w:rsidR="00FB2CC0" w:rsidRPr="00B93702" w:rsidRDefault="00FB2CC0" w:rsidP="00DA23B4">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116A" w14:textId="77777777" w:rsidR="00FB2CC0" w:rsidRPr="00B93702" w:rsidRDefault="00FB2CC0" w:rsidP="00DA23B4">
            <w:pPr>
              <w:pStyle w:val="TAL"/>
              <w:rPr>
                <w:rFonts w:cs="Arial"/>
                <w:sz w:val="16"/>
                <w:szCs w:val="16"/>
                <w:lang w:eastAsia="en-US"/>
              </w:rPr>
            </w:pPr>
            <w:r w:rsidRPr="00B93702">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A5CDFF" w14:textId="77777777"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C9C35" w14:textId="77777777"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617EA9" w14:textId="77777777" w:rsidR="00FB2CC0" w:rsidRPr="00B93702" w:rsidRDefault="00FB2CC0" w:rsidP="00DA23B4">
            <w:pPr>
              <w:pStyle w:val="TAL"/>
              <w:rPr>
                <w:rFonts w:cs="Arial"/>
                <w:sz w:val="16"/>
                <w:szCs w:val="16"/>
                <w:lang w:eastAsia="en-US"/>
              </w:rPr>
            </w:pPr>
            <w:r w:rsidRPr="00B93702">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4F855" w14:textId="77777777"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14:paraId="6910A6D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2F38D" w14:textId="77777777" w:rsidR="004209A4" w:rsidRPr="00B93702" w:rsidRDefault="004209A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62990" w14:textId="77777777" w:rsidR="004209A4" w:rsidRPr="00B93702" w:rsidRDefault="004209A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B53BC6" w14:textId="77777777" w:rsidR="004209A4" w:rsidRPr="00B93702" w:rsidRDefault="004209A4" w:rsidP="00DA23B4">
            <w:pPr>
              <w:pStyle w:val="TAL"/>
              <w:rPr>
                <w:rFonts w:cs="Arial"/>
                <w:sz w:val="16"/>
                <w:szCs w:val="16"/>
                <w:lang w:eastAsia="en-US"/>
              </w:rPr>
            </w:pPr>
            <w:r w:rsidRPr="00B93702">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F930" w14:textId="77777777" w:rsidR="004209A4" w:rsidRPr="00B93702" w:rsidRDefault="004209A4" w:rsidP="00DA23B4">
            <w:pPr>
              <w:pStyle w:val="TAL"/>
              <w:rPr>
                <w:rFonts w:cs="Arial"/>
                <w:sz w:val="16"/>
                <w:szCs w:val="16"/>
                <w:lang w:eastAsia="en-US"/>
              </w:rPr>
            </w:pPr>
            <w:r w:rsidRPr="00B93702">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DE939C" w14:textId="77777777" w:rsidR="004209A4" w:rsidRPr="00B93702"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D19419" w14:textId="77777777" w:rsidR="004209A4" w:rsidRPr="00B93702" w:rsidRDefault="004209A4"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2B6769" w14:textId="77777777" w:rsidR="004209A4" w:rsidRPr="00B93702" w:rsidRDefault="004209A4" w:rsidP="00DA23B4">
            <w:pPr>
              <w:pStyle w:val="TAL"/>
              <w:rPr>
                <w:rFonts w:cs="Arial"/>
                <w:sz w:val="16"/>
                <w:szCs w:val="16"/>
                <w:lang w:eastAsia="en-US"/>
              </w:rPr>
            </w:pPr>
            <w:r w:rsidRPr="00B93702">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B094E" w14:textId="77777777" w:rsidR="004209A4" w:rsidRPr="00B93702" w:rsidRDefault="004209A4" w:rsidP="00DA23B4">
            <w:pPr>
              <w:pStyle w:val="TAL"/>
              <w:rPr>
                <w:rFonts w:cs="Arial"/>
                <w:sz w:val="16"/>
                <w:szCs w:val="16"/>
                <w:lang w:eastAsia="en-US"/>
              </w:rPr>
            </w:pPr>
            <w:r w:rsidRPr="00B93702">
              <w:rPr>
                <w:rFonts w:cs="Arial"/>
                <w:sz w:val="16"/>
                <w:szCs w:val="16"/>
                <w:lang w:eastAsia="en-US"/>
              </w:rPr>
              <w:t>14.5.0</w:t>
            </w:r>
          </w:p>
        </w:tc>
      </w:tr>
      <w:tr w:rsidR="00B93702" w:rsidRPr="00B93702" w14:paraId="02D32B44"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E4899" w14:textId="77777777" w:rsidR="00CA73E2" w:rsidRPr="00B93702" w:rsidRDefault="00CA73E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3E707" w14:textId="77777777" w:rsidR="00CA73E2" w:rsidRPr="00B93702" w:rsidRDefault="00CA73E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2E263" w14:textId="77777777" w:rsidR="00CA73E2" w:rsidRPr="00B93702" w:rsidRDefault="00CA73E2" w:rsidP="00DA23B4">
            <w:pPr>
              <w:pStyle w:val="TAL"/>
              <w:rPr>
                <w:rFonts w:cs="Arial"/>
                <w:sz w:val="16"/>
                <w:szCs w:val="16"/>
                <w:lang w:eastAsia="en-US"/>
              </w:rPr>
            </w:pPr>
            <w:r w:rsidRPr="00B93702">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3F110" w14:textId="77777777" w:rsidR="00CA73E2" w:rsidRPr="00B93702" w:rsidRDefault="00CA73E2" w:rsidP="00DA23B4">
            <w:pPr>
              <w:pStyle w:val="TAL"/>
              <w:rPr>
                <w:rFonts w:cs="Arial"/>
                <w:sz w:val="16"/>
                <w:szCs w:val="16"/>
                <w:lang w:eastAsia="en-US"/>
              </w:rPr>
            </w:pPr>
            <w:r w:rsidRPr="00B93702">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C3F1D2" w14:textId="77777777" w:rsidR="00CA73E2" w:rsidRPr="00B93702"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20B445" w14:textId="77777777" w:rsidR="00CA73E2" w:rsidRPr="00B93702" w:rsidRDefault="00CA73E2" w:rsidP="00DA23B4">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090A3" w14:textId="77777777" w:rsidR="00CA73E2" w:rsidRPr="00B93702" w:rsidRDefault="00CA73E2" w:rsidP="00DA23B4">
            <w:pPr>
              <w:pStyle w:val="TAL"/>
              <w:rPr>
                <w:rFonts w:cs="Arial"/>
                <w:sz w:val="16"/>
                <w:szCs w:val="16"/>
                <w:lang w:eastAsia="en-US"/>
              </w:rPr>
            </w:pPr>
            <w:r w:rsidRPr="00B93702">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98152" w14:textId="77777777" w:rsidR="00CA73E2" w:rsidRPr="00B93702" w:rsidRDefault="00CA73E2" w:rsidP="00DA23B4">
            <w:pPr>
              <w:pStyle w:val="TAL"/>
              <w:rPr>
                <w:rFonts w:cs="Arial"/>
                <w:sz w:val="16"/>
                <w:szCs w:val="16"/>
                <w:lang w:eastAsia="en-US"/>
              </w:rPr>
            </w:pPr>
            <w:r w:rsidRPr="00B93702">
              <w:rPr>
                <w:rFonts w:cs="Arial"/>
                <w:sz w:val="16"/>
                <w:szCs w:val="16"/>
                <w:lang w:eastAsia="en-US"/>
              </w:rPr>
              <w:t>14.5.0</w:t>
            </w:r>
          </w:p>
        </w:tc>
      </w:tr>
      <w:tr w:rsidR="00B93702" w:rsidRPr="00B93702" w14:paraId="78B0E55E"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F8892" w14:textId="77777777" w:rsidR="00F17E2A" w:rsidRPr="00B93702" w:rsidRDefault="00F17E2A"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74414" w14:textId="77777777"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1B6133" w14:textId="77777777" w:rsidR="00F17E2A" w:rsidRPr="00B93702" w:rsidRDefault="00F17E2A" w:rsidP="00DA23B4">
            <w:pPr>
              <w:pStyle w:val="TAL"/>
              <w:rPr>
                <w:rFonts w:cs="Arial"/>
                <w:sz w:val="16"/>
                <w:szCs w:val="16"/>
                <w:lang w:eastAsia="en-US"/>
              </w:rPr>
            </w:pPr>
            <w:r w:rsidRPr="00B93702">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A245" w14:textId="77777777" w:rsidR="00F17E2A" w:rsidRPr="00B93702" w:rsidRDefault="00F17E2A" w:rsidP="00DA23B4">
            <w:pPr>
              <w:pStyle w:val="TAL"/>
              <w:rPr>
                <w:rFonts w:cs="Arial"/>
                <w:sz w:val="16"/>
                <w:szCs w:val="16"/>
                <w:lang w:eastAsia="en-US"/>
              </w:rPr>
            </w:pPr>
            <w:r w:rsidRPr="00B93702">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9E225" w14:textId="77777777" w:rsidR="00F17E2A" w:rsidRPr="00B93702" w:rsidRDefault="00F17E2A" w:rsidP="00DA23B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857E4F" w14:textId="77777777"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B6083" w14:textId="77777777" w:rsidR="00F17E2A" w:rsidRPr="00B93702" w:rsidRDefault="00F17E2A" w:rsidP="00DA23B4">
            <w:pPr>
              <w:pStyle w:val="TAL"/>
              <w:rPr>
                <w:rFonts w:cs="Arial"/>
                <w:sz w:val="16"/>
                <w:szCs w:val="16"/>
                <w:lang w:eastAsia="en-US"/>
              </w:rPr>
            </w:pPr>
            <w:r w:rsidRPr="00B93702">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243D4" w14:textId="77777777"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14:paraId="2B6509F1"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C40AF" w14:textId="77777777" w:rsidR="00F17E2A" w:rsidRPr="00B93702" w:rsidRDefault="00F17E2A"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4507" w14:textId="77777777"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A6F404" w14:textId="77777777" w:rsidR="00F17E2A" w:rsidRPr="00B93702" w:rsidRDefault="00F17E2A" w:rsidP="00DA23B4">
            <w:pPr>
              <w:pStyle w:val="TAL"/>
              <w:rPr>
                <w:rFonts w:cs="Arial"/>
                <w:sz w:val="16"/>
                <w:szCs w:val="16"/>
                <w:lang w:eastAsia="en-US"/>
              </w:rPr>
            </w:pPr>
            <w:r w:rsidRPr="00B93702">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BE218" w14:textId="77777777" w:rsidR="00F17E2A" w:rsidRPr="00B93702" w:rsidRDefault="00F17E2A" w:rsidP="00DA23B4">
            <w:pPr>
              <w:pStyle w:val="TAL"/>
              <w:rPr>
                <w:rFonts w:cs="Arial"/>
                <w:sz w:val="16"/>
                <w:szCs w:val="16"/>
                <w:lang w:eastAsia="en-US"/>
              </w:rPr>
            </w:pPr>
            <w:r w:rsidRPr="00B93702">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4D85BE" w14:textId="77777777" w:rsidR="00F17E2A" w:rsidRPr="00B93702"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108764" w14:textId="77777777"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26D819" w14:textId="77777777" w:rsidR="00F17E2A" w:rsidRPr="00B93702" w:rsidRDefault="00F17E2A" w:rsidP="00DA23B4">
            <w:pPr>
              <w:pStyle w:val="TAL"/>
              <w:rPr>
                <w:rFonts w:cs="Arial"/>
                <w:sz w:val="16"/>
                <w:szCs w:val="16"/>
                <w:lang w:eastAsia="en-US"/>
              </w:rPr>
            </w:pPr>
            <w:r w:rsidRPr="00B93702">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3D2FF1" w14:textId="77777777"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14:paraId="750B668A"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B30C6" w14:textId="77777777" w:rsidR="005B5B72" w:rsidRPr="00B93702" w:rsidRDefault="005B5B7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B0E0C" w14:textId="77777777" w:rsidR="005B5B72" w:rsidRPr="00B93702" w:rsidRDefault="005B5B7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6AE56" w14:textId="77777777" w:rsidR="005B5B72" w:rsidRPr="00B93702" w:rsidRDefault="005B5B72" w:rsidP="00DA23B4">
            <w:pPr>
              <w:pStyle w:val="TAL"/>
              <w:rPr>
                <w:rFonts w:cs="Arial"/>
                <w:sz w:val="16"/>
                <w:szCs w:val="16"/>
                <w:lang w:eastAsia="en-US"/>
              </w:rPr>
            </w:pPr>
            <w:r w:rsidRPr="00B93702">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AFA1F" w14:textId="77777777" w:rsidR="005B5B72" w:rsidRPr="00B93702" w:rsidRDefault="005B5B72" w:rsidP="00DA23B4">
            <w:pPr>
              <w:pStyle w:val="TAL"/>
              <w:rPr>
                <w:rFonts w:cs="Arial"/>
                <w:sz w:val="16"/>
                <w:szCs w:val="16"/>
                <w:lang w:eastAsia="en-US"/>
              </w:rPr>
            </w:pPr>
            <w:r w:rsidRPr="00B93702">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A7224" w14:textId="77777777" w:rsidR="005B5B72" w:rsidRPr="00B93702"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99CB16" w14:textId="77777777" w:rsidR="005B5B72" w:rsidRPr="00B93702" w:rsidRDefault="005B5B72"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10D626" w14:textId="77777777" w:rsidR="005B5B72" w:rsidRPr="00B93702" w:rsidRDefault="005B5B72" w:rsidP="00DA23B4">
            <w:pPr>
              <w:pStyle w:val="TAL"/>
              <w:rPr>
                <w:rFonts w:cs="Arial"/>
                <w:sz w:val="16"/>
                <w:szCs w:val="16"/>
                <w:lang w:eastAsia="en-US"/>
              </w:rPr>
            </w:pPr>
            <w:r w:rsidRPr="00B93702">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42A67" w14:textId="77777777" w:rsidR="005B5B72" w:rsidRPr="00B93702" w:rsidRDefault="005B5B72" w:rsidP="00DA23B4">
            <w:pPr>
              <w:pStyle w:val="TAL"/>
              <w:rPr>
                <w:rFonts w:cs="Arial"/>
                <w:sz w:val="16"/>
                <w:szCs w:val="16"/>
                <w:lang w:eastAsia="en-US"/>
              </w:rPr>
            </w:pPr>
            <w:r w:rsidRPr="00B93702">
              <w:rPr>
                <w:rFonts w:cs="Arial"/>
                <w:sz w:val="16"/>
                <w:szCs w:val="16"/>
                <w:lang w:eastAsia="en-US"/>
              </w:rPr>
              <w:t>15.0.0</w:t>
            </w:r>
          </w:p>
        </w:tc>
      </w:tr>
      <w:tr w:rsidR="00B93702" w:rsidRPr="00B93702" w14:paraId="2C1122F4"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9B404" w14:textId="77777777" w:rsidR="00824314" w:rsidRPr="00B93702" w:rsidRDefault="0082431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BEF45" w14:textId="77777777" w:rsidR="00824314" w:rsidRPr="00B93702" w:rsidRDefault="0082431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870089" w14:textId="77777777" w:rsidR="00824314" w:rsidRPr="00B93702" w:rsidRDefault="00824314" w:rsidP="00DA23B4">
            <w:pPr>
              <w:pStyle w:val="TAL"/>
              <w:rPr>
                <w:rFonts w:cs="Arial"/>
                <w:sz w:val="16"/>
                <w:szCs w:val="16"/>
                <w:lang w:eastAsia="en-US"/>
              </w:rPr>
            </w:pPr>
            <w:r w:rsidRPr="00B93702">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52C5" w14:textId="77777777" w:rsidR="00824314" w:rsidRPr="00B93702" w:rsidRDefault="00824314" w:rsidP="00DA23B4">
            <w:pPr>
              <w:pStyle w:val="TAL"/>
              <w:rPr>
                <w:rFonts w:cs="Arial"/>
                <w:sz w:val="16"/>
                <w:szCs w:val="16"/>
                <w:lang w:eastAsia="en-US"/>
              </w:rPr>
            </w:pPr>
            <w:r w:rsidRPr="00B93702">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7048F4" w14:textId="77777777" w:rsidR="00824314" w:rsidRPr="00B93702" w:rsidRDefault="0082431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AB7601" w14:textId="77777777" w:rsidR="0082431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DAFB81" w14:textId="77777777" w:rsidR="00824314" w:rsidRPr="00B93702" w:rsidRDefault="00824314" w:rsidP="00DA23B4">
            <w:pPr>
              <w:pStyle w:val="TAL"/>
              <w:rPr>
                <w:rFonts w:cs="Arial"/>
                <w:sz w:val="16"/>
                <w:szCs w:val="16"/>
                <w:lang w:eastAsia="en-US"/>
              </w:rPr>
            </w:pPr>
            <w:r w:rsidRPr="00B93702">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F3000" w14:textId="77777777" w:rsidR="00824314" w:rsidRPr="00B93702" w:rsidRDefault="00824314" w:rsidP="00DA23B4">
            <w:pPr>
              <w:pStyle w:val="TAL"/>
              <w:rPr>
                <w:rFonts w:cs="Arial"/>
                <w:sz w:val="16"/>
                <w:szCs w:val="16"/>
                <w:lang w:eastAsia="en-US"/>
              </w:rPr>
            </w:pPr>
            <w:r w:rsidRPr="00B93702">
              <w:rPr>
                <w:rFonts w:cs="Arial"/>
                <w:sz w:val="16"/>
                <w:szCs w:val="16"/>
                <w:lang w:eastAsia="en-US"/>
              </w:rPr>
              <w:t>15.0.0</w:t>
            </w:r>
          </w:p>
        </w:tc>
      </w:tr>
      <w:tr w:rsidR="00B93702" w:rsidRPr="00B93702" w14:paraId="029BEA7A"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76B1E6" w14:textId="77777777" w:rsidR="00340A34" w:rsidRPr="00B93702" w:rsidRDefault="00340A3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3946D" w14:textId="77777777" w:rsidR="00340A34" w:rsidRPr="00B93702" w:rsidRDefault="00340A3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20B90" w14:textId="77777777" w:rsidR="00340A34" w:rsidRPr="00B93702" w:rsidRDefault="00340A34" w:rsidP="00DA23B4">
            <w:pPr>
              <w:pStyle w:val="TAL"/>
              <w:rPr>
                <w:rFonts w:cs="Arial"/>
                <w:sz w:val="16"/>
                <w:szCs w:val="16"/>
                <w:lang w:eastAsia="en-US"/>
              </w:rPr>
            </w:pPr>
            <w:r w:rsidRPr="00B93702">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277CA" w14:textId="77777777" w:rsidR="00340A34" w:rsidRPr="00B93702" w:rsidRDefault="00340A34" w:rsidP="00DA23B4">
            <w:pPr>
              <w:pStyle w:val="TAL"/>
              <w:rPr>
                <w:rFonts w:cs="Arial"/>
                <w:sz w:val="16"/>
                <w:szCs w:val="16"/>
                <w:lang w:eastAsia="en-US"/>
              </w:rPr>
            </w:pPr>
            <w:r w:rsidRPr="00B93702">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6A708D" w14:textId="77777777" w:rsidR="00340A34" w:rsidRPr="00B93702" w:rsidRDefault="00340A3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CA7EB" w14:textId="77777777" w:rsidR="00340A3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729BEA" w14:textId="77777777" w:rsidR="00340A34" w:rsidRPr="00B93702" w:rsidRDefault="00340A34" w:rsidP="00DA23B4">
            <w:pPr>
              <w:pStyle w:val="TAL"/>
              <w:rPr>
                <w:rFonts w:cs="Arial"/>
                <w:sz w:val="16"/>
                <w:szCs w:val="16"/>
                <w:lang w:eastAsia="en-US"/>
              </w:rPr>
            </w:pPr>
            <w:r w:rsidRPr="00B93702">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44D08" w14:textId="77777777" w:rsidR="00340A34" w:rsidRPr="00B93702" w:rsidRDefault="00340A34" w:rsidP="00DA23B4">
            <w:pPr>
              <w:pStyle w:val="TAL"/>
              <w:rPr>
                <w:rFonts w:cs="Arial"/>
                <w:sz w:val="16"/>
                <w:szCs w:val="16"/>
                <w:lang w:eastAsia="en-US"/>
              </w:rPr>
            </w:pPr>
            <w:r w:rsidRPr="00B93702">
              <w:rPr>
                <w:rFonts w:cs="Arial"/>
                <w:sz w:val="16"/>
                <w:szCs w:val="16"/>
                <w:lang w:eastAsia="en-US"/>
              </w:rPr>
              <w:t>15.0.0</w:t>
            </w:r>
          </w:p>
        </w:tc>
      </w:tr>
      <w:tr w:rsidR="00B93702" w:rsidRPr="00B93702" w14:paraId="4A873D4E"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EF122" w14:textId="77777777" w:rsidR="00317CCE" w:rsidRPr="00B93702" w:rsidRDefault="00317CCE"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582A4" w14:textId="77777777" w:rsidR="00317CCE" w:rsidRPr="00B93702" w:rsidRDefault="00317CCE"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A19D87" w14:textId="77777777" w:rsidR="00317CCE" w:rsidRPr="00B93702" w:rsidRDefault="00317CCE" w:rsidP="00DA23B4">
            <w:pPr>
              <w:pStyle w:val="TAL"/>
              <w:rPr>
                <w:rFonts w:cs="Arial"/>
                <w:sz w:val="16"/>
                <w:szCs w:val="16"/>
                <w:lang w:eastAsia="en-US"/>
              </w:rPr>
            </w:pPr>
            <w:r w:rsidRPr="00B93702">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5169E" w14:textId="77777777" w:rsidR="00317CCE" w:rsidRPr="00B93702" w:rsidRDefault="00317CCE" w:rsidP="00DA23B4">
            <w:pPr>
              <w:pStyle w:val="TAL"/>
              <w:rPr>
                <w:rFonts w:cs="Arial"/>
                <w:sz w:val="16"/>
                <w:szCs w:val="16"/>
                <w:lang w:eastAsia="en-US"/>
              </w:rPr>
            </w:pPr>
            <w:r w:rsidRPr="00B93702">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E16552" w14:textId="77777777" w:rsidR="00317CCE" w:rsidRPr="00B93702"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F8BDED" w14:textId="77777777" w:rsidR="00317CCE" w:rsidRPr="00B93702" w:rsidRDefault="00317CCE"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9AFD58" w14:textId="77777777" w:rsidR="00317CCE" w:rsidRPr="00B93702" w:rsidRDefault="00317CCE" w:rsidP="00DA23B4">
            <w:pPr>
              <w:pStyle w:val="TAL"/>
              <w:rPr>
                <w:rFonts w:cs="Arial"/>
                <w:sz w:val="16"/>
                <w:szCs w:val="16"/>
                <w:lang w:eastAsia="en-US"/>
              </w:rPr>
            </w:pPr>
            <w:r w:rsidRPr="00B93702">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6076B" w14:textId="77777777" w:rsidR="00317CCE" w:rsidRPr="00B93702" w:rsidRDefault="00317CCE" w:rsidP="00DA23B4">
            <w:pPr>
              <w:pStyle w:val="TAL"/>
              <w:rPr>
                <w:rFonts w:cs="Arial"/>
                <w:sz w:val="16"/>
                <w:szCs w:val="16"/>
                <w:lang w:eastAsia="en-US"/>
              </w:rPr>
            </w:pPr>
            <w:r w:rsidRPr="00B93702">
              <w:rPr>
                <w:rFonts w:cs="Arial"/>
                <w:sz w:val="16"/>
                <w:szCs w:val="16"/>
                <w:lang w:eastAsia="en-US"/>
              </w:rPr>
              <w:t>15.0.0</w:t>
            </w:r>
          </w:p>
        </w:tc>
      </w:tr>
      <w:tr w:rsidR="00B93702" w:rsidRPr="00B93702" w14:paraId="14DB813E"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7C455" w14:textId="77777777"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3D967" w14:textId="77777777"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F82D2B" w14:textId="77777777" w:rsidR="00634AE0" w:rsidRPr="00B93702" w:rsidRDefault="00634AE0" w:rsidP="00DA23B4">
            <w:pPr>
              <w:pStyle w:val="TAL"/>
              <w:rPr>
                <w:rFonts w:cs="Arial"/>
                <w:sz w:val="16"/>
                <w:szCs w:val="16"/>
                <w:lang w:eastAsia="en-US"/>
              </w:rPr>
            </w:pPr>
            <w:r w:rsidRPr="00B93702">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9A210" w14:textId="77777777" w:rsidR="00634AE0" w:rsidRPr="00B93702" w:rsidRDefault="00634AE0" w:rsidP="00DA23B4">
            <w:pPr>
              <w:pStyle w:val="TAL"/>
              <w:rPr>
                <w:rFonts w:cs="Arial"/>
                <w:sz w:val="16"/>
                <w:szCs w:val="16"/>
                <w:lang w:eastAsia="en-US"/>
              </w:rPr>
            </w:pPr>
            <w:r w:rsidRPr="00B93702">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FB18AD" w14:textId="77777777"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EE8F05" w14:textId="77777777" w:rsidR="00634AE0" w:rsidRPr="00B93702" w:rsidRDefault="00634AE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F19B6A" w14:textId="77777777" w:rsidR="00634AE0" w:rsidRPr="00B93702" w:rsidRDefault="00634AE0" w:rsidP="00DA23B4">
            <w:pPr>
              <w:pStyle w:val="TAL"/>
              <w:rPr>
                <w:rFonts w:cs="Arial"/>
                <w:sz w:val="16"/>
                <w:szCs w:val="16"/>
                <w:lang w:eastAsia="en-US"/>
              </w:rPr>
            </w:pPr>
            <w:r w:rsidRPr="00B93702">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213A" w14:textId="77777777"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14:paraId="68A7436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9F2D4" w14:textId="77777777"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E5778B" w14:textId="77777777"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8091C" w14:textId="77777777" w:rsidR="00634AE0" w:rsidRPr="00B93702" w:rsidRDefault="00634AE0" w:rsidP="00DA23B4">
            <w:pPr>
              <w:pStyle w:val="TAL"/>
              <w:rPr>
                <w:rFonts w:cs="Arial"/>
                <w:sz w:val="16"/>
                <w:szCs w:val="16"/>
                <w:lang w:eastAsia="en-US"/>
              </w:rPr>
            </w:pPr>
            <w:r w:rsidRPr="00B93702">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22314" w14:textId="77777777" w:rsidR="00634AE0" w:rsidRPr="00B93702" w:rsidRDefault="00634AE0" w:rsidP="00DA23B4">
            <w:pPr>
              <w:pStyle w:val="TAL"/>
              <w:rPr>
                <w:rFonts w:cs="Arial"/>
                <w:sz w:val="16"/>
                <w:szCs w:val="16"/>
                <w:lang w:eastAsia="en-US"/>
              </w:rPr>
            </w:pPr>
            <w:r w:rsidRPr="00B93702">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8A10A" w14:textId="77777777" w:rsidR="00634AE0" w:rsidRPr="00B93702"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86D055" w14:textId="77777777"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2FC3B" w14:textId="77777777" w:rsidR="00634AE0" w:rsidRPr="00B93702" w:rsidRDefault="00634AE0" w:rsidP="00DA23B4">
            <w:pPr>
              <w:pStyle w:val="TAL"/>
              <w:rPr>
                <w:rFonts w:cs="Arial"/>
                <w:sz w:val="16"/>
                <w:szCs w:val="16"/>
                <w:lang w:eastAsia="en-US"/>
              </w:rPr>
            </w:pPr>
            <w:r w:rsidRPr="00B93702">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35BD8" w14:textId="77777777"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14:paraId="728395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1FA18" w14:textId="77777777"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45A96" w14:textId="77777777"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40DAC" w14:textId="77777777" w:rsidR="00634AE0" w:rsidRPr="00B93702" w:rsidRDefault="00634AE0" w:rsidP="00DA23B4">
            <w:pPr>
              <w:pStyle w:val="TAL"/>
              <w:rPr>
                <w:rFonts w:cs="Arial"/>
                <w:sz w:val="16"/>
                <w:szCs w:val="16"/>
                <w:lang w:eastAsia="en-US"/>
              </w:rPr>
            </w:pPr>
            <w:r w:rsidRPr="00B93702">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D6FE0" w14:textId="77777777" w:rsidR="00634AE0" w:rsidRPr="00B93702" w:rsidRDefault="00634AE0" w:rsidP="00DA23B4">
            <w:pPr>
              <w:pStyle w:val="TAL"/>
              <w:rPr>
                <w:rFonts w:cs="Arial"/>
                <w:sz w:val="16"/>
                <w:szCs w:val="16"/>
                <w:lang w:eastAsia="en-US"/>
              </w:rPr>
            </w:pPr>
            <w:r w:rsidRPr="00B93702">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C9CFE5" w14:textId="77777777"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7735" w14:textId="77777777"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FF20" w14:textId="77777777" w:rsidR="00634AE0" w:rsidRPr="00B93702" w:rsidRDefault="00634AE0" w:rsidP="00DA23B4">
            <w:pPr>
              <w:pStyle w:val="TAL"/>
              <w:rPr>
                <w:rFonts w:cs="Arial"/>
                <w:sz w:val="16"/>
                <w:szCs w:val="16"/>
                <w:lang w:eastAsia="en-US"/>
              </w:rPr>
            </w:pPr>
            <w:r w:rsidRPr="00B93702">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E446C" w14:textId="77777777"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14:paraId="459AE15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9F737" w14:textId="77777777"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DC9FB" w14:textId="77777777"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AA6338" w14:textId="77777777" w:rsidR="001565F6" w:rsidRPr="00B93702" w:rsidRDefault="001565F6" w:rsidP="00DA23B4">
            <w:pPr>
              <w:pStyle w:val="TAL"/>
              <w:rPr>
                <w:rFonts w:cs="Arial"/>
                <w:sz w:val="16"/>
                <w:szCs w:val="16"/>
                <w:lang w:eastAsia="en-US"/>
              </w:rPr>
            </w:pPr>
            <w:r w:rsidRPr="00B93702">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D4EA9" w14:textId="77777777" w:rsidR="001565F6" w:rsidRPr="00B93702" w:rsidRDefault="001565F6" w:rsidP="00DA23B4">
            <w:pPr>
              <w:pStyle w:val="TAL"/>
              <w:rPr>
                <w:rFonts w:cs="Arial"/>
                <w:sz w:val="16"/>
                <w:szCs w:val="16"/>
                <w:lang w:eastAsia="en-US"/>
              </w:rPr>
            </w:pPr>
            <w:r w:rsidRPr="00B93702">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AF71DB" w14:textId="77777777" w:rsidR="001565F6" w:rsidRPr="00B93702"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AF8479" w14:textId="77777777" w:rsidR="001565F6" w:rsidRPr="00B93702" w:rsidRDefault="001565F6"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79EC5A" w14:textId="77777777" w:rsidR="001565F6" w:rsidRPr="00B93702" w:rsidRDefault="001565F6" w:rsidP="00DA23B4">
            <w:pPr>
              <w:pStyle w:val="TAL"/>
              <w:rPr>
                <w:rFonts w:cs="Arial"/>
                <w:sz w:val="16"/>
                <w:szCs w:val="16"/>
                <w:lang w:eastAsia="en-US"/>
              </w:rPr>
            </w:pPr>
            <w:r w:rsidRPr="00B93702">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D13BB" w14:textId="77777777"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14:paraId="303F4BB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4DDD7" w14:textId="77777777"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7F6343" w14:textId="77777777"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0FD93B" w14:textId="77777777" w:rsidR="001565F6" w:rsidRPr="00B93702" w:rsidRDefault="001565F6" w:rsidP="00DA23B4">
            <w:pPr>
              <w:pStyle w:val="TAL"/>
              <w:rPr>
                <w:rFonts w:cs="Arial"/>
                <w:sz w:val="16"/>
                <w:szCs w:val="16"/>
                <w:lang w:eastAsia="en-US"/>
              </w:rPr>
            </w:pPr>
            <w:r w:rsidRPr="00B93702">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88BF" w14:textId="77777777" w:rsidR="001565F6" w:rsidRPr="00B93702" w:rsidRDefault="001565F6" w:rsidP="00DA23B4">
            <w:pPr>
              <w:pStyle w:val="TAL"/>
              <w:rPr>
                <w:rFonts w:cs="Arial"/>
                <w:sz w:val="16"/>
                <w:szCs w:val="16"/>
                <w:lang w:eastAsia="en-US"/>
              </w:rPr>
            </w:pPr>
            <w:r w:rsidRPr="00B93702">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43D8D5" w14:textId="77777777" w:rsidR="001565F6" w:rsidRPr="00B93702" w:rsidRDefault="001565F6"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E24E3B" w14:textId="77777777" w:rsidR="001565F6" w:rsidRPr="00B93702" w:rsidRDefault="001565F6"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DFE1A8" w14:textId="77777777" w:rsidR="001565F6" w:rsidRPr="00B93702" w:rsidRDefault="001565F6" w:rsidP="00DA23B4">
            <w:pPr>
              <w:pStyle w:val="TAL"/>
              <w:rPr>
                <w:rFonts w:cs="Arial"/>
                <w:sz w:val="16"/>
                <w:szCs w:val="16"/>
                <w:lang w:eastAsia="en-US"/>
              </w:rPr>
            </w:pPr>
            <w:r w:rsidRPr="00B93702">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0DB06" w14:textId="77777777"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14:paraId="7022BD3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48CA2F" w14:textId="77777777" w:rsidR="00C108D1" w:rsidRPr="00B93702" w:rsidRDefault="00C108D1"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81159D" w14:textId="77777777" w:rsidR="00C108D1" w:rsidRPr="00B93702" w:rsidRDefault="00C108D1"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26E5C8" w14:textId="77777777" w:rsidR="00C108D1" w:rsidRPr="00B93702" w:rsidRDefault="00C108D1" w:rsidP="00DA23B4">
            <w:pPr>
              <w:pStyle w:val="TAL"/>
              <w:rPr>
                <w:rFonts w:cs="Arial"/>
                <w:sz w:val="16"/>
                <w:szCs w:val="16"/>
                <w:lang w:eastAsia="en-US"/>
              </w:rPr>
            </w:pPr>
            <w:r w:rsidRPr="00B93702">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D08C" w14:textId="77777777" w:rsidR="00C108D1" w:rsidRPr="00B93702" w:rsidRDefault="00C108D1" w:rsidP="00DA23B4">
            <w:pPr>
              <w:pStyle w:val="TAL"/>
              <w:rPr>
                <w:rFonts w:cs="Arial"/>
                <w:sz w:val="16"/>
                <w:szCs w:val="16"/>
                <w:lang w:eastAsia="en-US"/>
              </w:rPr>
            </w:pPr>
            <w:r w:rsidRPr="00B93702">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248C1" w14:textId="77777777" w:rsidR="00C108D1" w:rsidRPr="00B93702"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3DC8F0" w14:textId="77777777" w:rsidR="00C108D1" w:rsidRPr="00B93702" w:rsidRDefault="00C108D1"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27B33" w14:textId="77777777" w:rsidR="00C108D1" w:rsidRPr="00B93702" w:rsidRDefault="00C108D1" w:rsidP="00DA23B4">
            <w:pPr>
              <w:pStyle w:val="TAL"/>
              <w:rPr>
                <w:rFonts w:cs="Arial"/>
                <w:sz w:val="16"/>
                <w:szCs w:val="16"/>
                <w:lang w:eastAsia="en-US"/>
              </w:rPr>
            </w:pPr>
            <w:r w:rsidRPr="00B93702">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D2F78" w14:textId="77777777" w:rsidR="00C108D1" w:rsidRPr="00B93702" w:rsidRDefault="00C108D1" w:rsidP="00DA23B4">
            <w:pPr>
              <w:pStyle w:val="TAL"/>
              <w:rPr>
                <w:rFonts w:cs="Arial"/>
                <w:sz w:val="16"/>
                <w:szCs w:val="16"/>
                <w:lang w:eastAsia="en-US"/>
              </w:rPr>
            </w:pPr>
            <w:r w:rsidRPr="00B93702">
              <w:rPr>
                <w:rFonts w:cs="Arial"/>
                <w:sz w:val="16"/>
                <w:szCs w:val="16"/>
                <w:lang w:eastAsia="en-US"/>
              </w:rPr>
              <w:t>15.1.0</w:t>
            </w:r>
          </w:p>
        </w:tc>
      </w:tr>
      <w:tr w:rsidR="00B93702" w:rsidRPr="00B93702" w14:paraId="23ED49A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1269D" w14:textId="77777777"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431" w14:textId="77777777"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F198B8" w14:textId="77777777" w:rsidR="00ED405B" w:rsidRPr="00B93702" w:rsidRDefault="00ED405B" w:rsidP="00DA23B4">
            <w:pPr>
              <w:pStyle w:val="TAL"/>
              <w:rPr>
                <w:rFonts w:cs="Arial"/>
                <w:sz w:val="16"/>
                <w:szCs w:val="16"/>
                <w:lang w:eastAsia="en-US"/>
              </w:rPr>
            </w:pPr>
            <w:r w:rsidRPr="00B93702">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C982B" w14:textId="77777777" w:rsidR="00ED405B" w:rsidRPr="00B93702" w:rsidRDefault="00ED405B" w:rsidP="00DA23B4">
            <w:pPr>
              <w:pStyle w:val="TAL"/>
              <w:rPr>
                <w:rFonts w:cs="Arial"/>
                <w:sz w:val="16"/>
                <w:szCs w:val="16"/>
                <w:lang w:eastAsia="en-US"/>
              </w:rPr>
            </w:pPr>
            <w:r w:rsidRPr="00B93702">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694D8" w14:textId="77777777"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E8F989" w14:textId="77777777" w:rsidR="00ED405B" w:rsidRPr="00B93702" w:rsidRDefault="00ED405B"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B9D927" w14:textId="77777777" w:rsidR="00ED405B" w:rsidRPr="00B93702" w:rsidRDefault="00ED405B" w:rsidP="00DA23B4">
            <w:pPr>
              <w:pStyle w:val="TAL"/>
              <w:rPr>
                <w:rFonts w:cs="Arial"/>
                <w:sz w:val="16"/>
                <w:szCs w:val="16"/>
                <w:lang w:eastAsia="en-US"/>
              </w:rPr>
            </w:pPr>
            <w:r w:rsidRPr="00B93702">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CABF3" w14:textId="77777777"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14:paraId="568F37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EF38B" w14:textId="77777777"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1F99B" w14:textId="77777777"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18E8B" w14:textId="77777777" w:rsidR="00ED405B" w:rsidRPr="00B93702" w:rsidRDefault="00ED405B" w:rsidP="00DA23B4">
            <w:pPr>
              <w:pStyle w:val="TAL"/>
              <w:rPr>
                <w:rFonts w:cs="Arial"/>
                <w:sz w:val="16"/>
                <w:szCs w:val="16"/>
                <w:lang w:eastAsia="en-US"/>
              </w:rPr>
            </w:pPr>
            <w:r w:rsidRPr="00B93702">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63F2B" w14:textId="77777777" w:rsidR="00ED405B" w:rsidRPr="00B93702" w:rsidRDefault="00ED405B" w:rsidP="00DA23B4">
            <w:pPr>
              <w:pStyle w:val="TAL"/>
              <w:rPr>
                <w:rFonts w:cs="Arial"/>
                <w:sz w:val="16"/>
                <w:szCs w:val="16"/>
                <w:lang w:eastAsia="en-US"/>
              </w:rPr>
            </w:pPr>
            <w:r w:rsidRPr="00B93702">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0211D7" w14:textId="77777777"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7327F0" w14:textId="77777777" w:rsidR="00ED405B" w:rsidRPr="00B93702" w:rsidRDefault="00ED405B"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0234B" w14:textId="77777777" w:rsidR="00ED405B" w:rsidRPr="00B93702" w:rsidRDefault="00ED405B" w:rsidP="00DA23B4">
            <w:pPr>
              <w:pStyle w:val="TAL"/>
              <w:rPr>
                <w:rFonts w:cs="Arial"/>
                <w:sz w:val="16"/>
                <w:szCs w:val="16"/>
                <w:lang w:eastAsia="en-US"/>
              </w:rPr>
            </w:pPr>
            <w:r w:rsidRPr="00B93702">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6A686" w14:textId="77777777"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14:paraId="0D15209F"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3E0" w14:textId="77777777"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D06F9" w14:textId="77777777"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135D4" w14:textId="77777777" w:rsidR="007C34D6" w:rsidRPr="00B93702" w:rsidRDefault="007C34D6" w:rsidP="007C34D6">
            <w:pPr>
              <w:pStyle w:val="TAL"/>
              <w:rPr>
                <w:rFonts w:cs="Arial"/>
                <w:sz w:val="16"/>
                <w:szCs w:val="16"/>
                <w:lang w:eastAsia="en-US"/>
              </w:rPr>
            </w:pPr>
            <w:r w:rsidRPr="00B93702">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AE8C6" w14:textId="77777777" w:rsidR="007C34D6" w:rsidRPr="00B93702" w:rsidRDefault="007C34D6" w:rsidP="007C34D6">
            <w:pPr>
              <w:pStyle w:val="TAL"/>
              <w:rPr>
                <w:rFonts w:cs="Arial"/>
                <w:sz w:val="16"/>
                <w:szCs w:val="16"/>
                <w:lang w:eastAsia="en-US"/>
              </w:rPr>
            </w:pPr>
            <w:r w:rsidRPr="00B93702">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70B6D7" w14:textId="77777777" w:rsidR="007C34D6" w:rsidRPr="00B93702"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2337D1" w14:textId="77777777" w:rsidR="007C34D6" w:rsidRPr="00B93702" w:rsidRDefault="007C34D6" w:rsidP="007C34D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20FB01" w14:textId="77777777" w:rsidR="007C34D6" w:rsidRPr="00B93702" w:rsidRDefault="007C34D6" w:rsidP="007C34D6">
            <w:pPr>
              <w:pStyle w:val="TAL"/>
              <w:rPr>
                <w:rFonts w:cs="Arial"/>
                <w:sz w:val="16"/>
                <w:szCs w:val="16"/>
                <w:lang w:eastAsia="en-US"/>
              </w:rPr>
            </w:pPr>
            <w:r w:rsidRPr="00B93702">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A4A68" w14:textId="77777777"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14:paraId="39A5D86C"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12702" w14:textId="77777777"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928139" w14:textId="77777777"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4272D" w14:textId="77777777" w:rsidR="007C34D6" w:rsidRPr="00B93702" w:rsidRDefault="007C34D6" w:rsidP="007C34D6">
            <w:pPr>
              <w:pStyle w:val="TAL"/>
              <w:rPr>
                <w:rFonts w:cs="Arial"/>
                <w:sz w:val="16"/>
                <w:szCs w:val="16"/>
                <w:lang w:eastAsia="en-US"/>
              </w:rPr>
            </w:pPr>
            <w:r w:rsidRPr="00B93702">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F970D" w14:textId="77777777" w:rsidR="007C34D6" w:rsidRPr="00B93702" w:rsidRDefault="007C34D6" w:rsidP="007C34D6">
            <w:pPr>
              <w:pStyle w:val="TAL"/>
              <w:rPr>
                <w:rFonts w:cs="Arial"/>
                <w:sz w:val="16"/>
                <w:szCs w:val="16"/>
                <w:lang w:eastAsia="en-US"/>
              </w:rPr>
            </w:pPr>
            <w:r w:rsidRPr="00B93702">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22C648" w14:textId="77777777" w:rsidR="007C34D6" w:rsidRPr="00B93702" w:rsidRDefault="007C34D6" w:rsidP="007C34D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D9BF5" w14:textId="77777777" w:rsidR="007C34D6" w:rsidRPr="00B93702" w:rsidRDefault="007C34D6" w:rsidP="007C34D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F5041D" w14:textId="77777777" w:rsidR="007C34D6" w:rsidRPr="00B93702" w:rsidRDefault="007C34D6" w:rsidP="007C34D6">
            <w:pPr>
              <w:pStyle w:val="TAL"/>
              <w:rPr>
                <w:rFonts w:cs="Arial"/>
                <w:sz w:val="16"/>
                <w:szCs w:val="16"/>
                <w:lang w:eastAsia="en-US"/>
              </w:rPr>
            </w:pPr>
            <w:r w:rsidRPr="00B93702">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B749F" w14:textId="77777777"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14:paraId="06C8CC23"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C66DA" w14:textId="77777777" w:rsidR="00585202" w:rsidRPr="00B93702" w:rsidRDefault="00585202" w:rsidP="00924C9F">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274D7" w14:textId="77777777" w:rsidR="00585202" w:rsidRPr="00B93702" w:rsidRDefault="00585202" w:rsidP="00924C9F">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392610" w14:textId="77777777" w:rsidR="00585202" w:rsidRPr="00B93702" w:rsidRDefault="00585202" w:rsidP="00924C9F">
            <w:pPr>
              <w:pStyle w:val="TAL"/>
              <w:rPr>
                <w:rFonts w:cs="Arial"/>
                <w:sz w:val="16"/>
                <w:szCs w:val="16"/>
                <w:lang w:eastAsia="en-US"/>
              </w:rPr>
            </w:pPr>
            <w:r w:rsidRPr="00B93702">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5F201" w14:textId="77777777" w:rsidR="00585202" w:rsidRPr="00B93702" w:rsidRDefault="00585202" w:rsidP="00924C9F">
            <w:pPr>
              <w:pStyle w:val="TAL"/>
              <w:rPr>
                <w:rFonts w:cs="Arial"/>
                <w:sz w:val="16"/>
                <w:szCs w:val="16"/>
                <w:lang w:eastAsia="en-US"/>
              </w:rPr>
            </w:pPr>
            <w:r w:rsidRPr="00B93702">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D1E10F" w14:textId="77777777" w:rsidR="00585202" w:rsidRPr="00B93702" w:rsidRDefault="00585202" w:rsidP="00924C9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B3EE57" w14:textId="77777777" w:rsidR="00585202" w:rsidRPr="00B93702" w:rsidRDefault="00585202" w:rsidP="00924C9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CB5D0A" w14:textId="77777777" w:rsidR="00585202" w:rsidRPr="00B93702" w:rsidRDefault="00585202" w:rsidP="00924C9F">
            <w:pPr>
              <w:pStyle w:val="TAL"/>
              <w:rPr>
                <w:rFonts w:cs="Arial"/>
                <w:sz w:val="16"/>
                <w:szCs w:val="16"/>
                <w:lang w:eastAsia="en-US"/>
              </w:rPr>
            </w:pPr>
            <w:r w:rsidRPr="00B93702">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BD35E1" w14:textId="77777777" w:rsidR="00585202" w:rsidRPr="00B93702" w:rsidRDefault="00585202" w:rsidP="00924C9F">
            <w:pPr>
              <w:pStyle w:val="TAL"/>
              <w:rPr>
                <w:rFonts w:cs="Arial"/>
                <w:sz w:val="16"/>
                <w:szCs w:val="16"/>
                <w:lang w:eastAsia="en-US"/>
              </w:rPr>
            </w:pPr>
            <w:r w:rsidRPr="00B93702">
              <w:rPr>
                <w:rFonts w:cs="Arial"/>
                <w:sz w:val="16"/>
                <w:szCs w:val="16"/>
                <w:lang w:eastAsia="en-US"/>
              </w:rPr>
              <w:t>15.2.0</w:t>
            </w:r>
          </w:p>
        </w:tc>
      </w:tr>
      <w:tr w:rsidR="00B93702" w:rsidRPr="00B93702" w14:paraId="222FAE3A"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C148F" w14:textId="77777777" w:rsidR="00F90A79" w:rsidRPr="00B93702" w:rsidRDefault="00F90A79" w:rsidP="00282F6D">
            <w:pPr>
              <w:pStyle w:val="TAL"/>
              <w:rPr>
                <w:rFonts w:cs="Arial"/>
                <w:sz w:val="16"/>
                <w:szCs w:val="16"/>
                <w:lang w:eastAsia="en-US"/>
              </w:rPr>
            </w:pPr>
            <w:r w:rsidRPr="00B93702">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D947A" w14:textId="77777777" w:rsidR="00F90A79" w:rsidRPr="00B93702" w:rsidRDefault="00F90A79" w:rsidP="00282F6D">
            <w:pPr>
              <w:pStyle w:val="TAL"/>
              <w:rPr>
                <w:rFonts w:cs="Arial"/>
                <w:sz w:val="16"/>
                <w:szCs w:val="16"/>
                <w:lang w:eastAsia="en-US"/>
              </w:rPr>
            </w:pPr>
            <w:r w:rsidRPr="00B93702">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F6070E" w14:textId="77777777" w:rsidR="00F90A79" w:rsidRPr="00B93702" w:rsidRDefault="00F90A79" w:rsidP="00282F6D">
            <w:pPr>
              <w:pStyle w:val="TAL"/>
              <w:rPr>
                <w:rFonts w:cs="Arial"/>
                <w:sz w:val="16"/>
                <w:szCs w:val="16"/>
                <w:lang w:eastAsia="en-US"/>
              </w:rPr>
            </w:pPr>
            <w:r w:rsidRPr="00B93702">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96BCB" w14:textId="77777777" w:rsidR="00F90A79" w:rsidRPr="00B93702" w:rsidRDefault="00F90A79" w:rsidP="00282F6D">
            <w:pPr>
              <w:pStyle w:val="TAL"/>
              <w:rPr>
                <w:rFonts w:cs="Arial"/>
                <w:sz w:val="16"/>
                <w:szCs w:val="16"/>
                <w:lang w:eastAsia="en-US"/>
              </w:rPr>
            </w:pPr>
            <w:r w:rsidRPr="00B93702">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91E12" w14:textId="77777777" w:rsidR="00F90A79" w:rsidRPr="00B93702"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734B69" w14:textId="77777777" w:rsidR="00F90A79" w:rsidRPr="00B93702" w:rsidRDefault="00F90A79" w:rsidP="00282F6D">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21082A" w14:textId="77777777" w:rsidR="00F90A79" w:rsidRPr="00B93702" w:rsidRDefault="00F90A79" w:rsidP="00282F6D">
            <w:pPr>
              <w:pStyle w:val="TAL"/>
              <w:rPr>
                <w:rFonts w:cs="Arial"/>
                <w:sz w:val="16"/>
                <w:szCs w:val="16"/>
                <w:lang w:eastAsia="en-US"/>
              </w:rPr>
            </w:pPr>
            <w:r w:rsidRPr="00B93702">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2F7F8" w14:textId="77777777" w:rsidR="00F90A79" w:rsidRPr="00B93702" w:rsidRDefault="00F90A79" w:rsidP="00282F6D">
            <w:pPr>
              <w:pStyle w:val="TAL"/>
              <w:rPr>
                <w:rFonts w:cs="Arial"/>
                <w:sz w:val="16"/>
                <w:szCs w:val="16"/>
                <w:lang w:eastAsia="en-US"/>
              </w:rPr>
            </w:pPr>
            <w:r w:rsidRPr="00B93702">
              <w:rPr>
                <w:rFonts w:cs="Arial"/>
                <w:sz w:val="16"/>
                <w:szCs w:val="16"/>
                <w:lang w:eastAsia="en-US"/>
              </w:rPr>
              <w:t>15.3.0</w:t>
            </w:r>
          </w:p>
        </w:tc>
      </w:tr>
      <w:tr w:rsidR="00B93702" w:rsidRPr="00B93702" w14:paraId="34519E4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BA557" w14:textId="77777777" w:rsidR="007459C5" w:rsidRPr="00B93702" w:rsidRDefault="007459C5" w:rsidP="00282F6D">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2ABE8" w14:textId="77777777" w:rsidR="007459C5" w:rsidRPr="00B93702" w:rsidRDefault="007459C5" w:rsidP="00282F6D">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9D10E" w14:textId="77777777" w:rsidR="007459C5" w:rsidRPr="00B93702" w:rsidRDefault="007459C5" w:rsidP="00282F6D">
            <w:pPr>
              <w:pStyle w:val="TAL"/>
              <w:rPr>
                <w:rFonts w:cs="Arial"/>
                <w:sz w:val="16"/>
                <w:szCs w:val="16"/>
                <w:lang w:eastAsia="en-US"/>
              </w:rPr>
            </w:pPr>
            <w:r w:rsidRPr="00B93702">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5BD9C" w14:textId="77777777" w:rsidR="007459C5" w:rsidRPr="00B93702" w:rsidRDefault="007459C5" w:rsidP="00282F6D">
            <w:pPr>
              <w:pStyle w:val="TAL"/>
              <w:rPr>
                <w:rFonts w:cs="Arial"/>
                <w:sz w:val="16"/>
                <w:szCs w:val="16"/>
                <w:lang w:eastAsia="en-US"/>
              </w:rPr>
            </w:pPr>
            <w:r w:rsidRPr="00B93702">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27D400" w14:textId="77777777" w:rsidR="007459C5" w:rsidRPr="00B93702" w:rsidRDefault="007459C5" w:rsidP="00282F6D">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FCFC09" w14:textId="77777777" w:rsidR="007459C5" w:rsidRPr="00B93702" w:rsidRDefault="007459C5" w:rsidP="00282F6D">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5DBECF" w14:textId="77777777" w:rsidR="007459C5" w:rsidRPr="00B93702" w:rsidRDefault="007459C5" w:rsidP="00282F6D">
            <w:pPr>
              <w:pStyle w:val="TAL"/>
              <w:rPr>
                <w:rFonts w:cs="Arial"/>
                <w:sz w:val="16"/>
                <w:szCs w:val="16"/>
                <w:lang w:eastAsia="en-US"/>
              </w:rPr>
            </w:pPr>
            <w:r w:rsidRPr="00B93702">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DE75D" w14:textId="77777777" w:rsidR="007459C5" w:rsidRPr="00B93702" w:rsidRDefault="007459C5" w:rsidP="00282F6D">
            <w:pPr>
              <w:pStyle w:val="TAL"/>
              <w:rPr>
                <w:rFonts w:cs="Arial"/>
                <w:sz w:val="16"/>
                <w:szCs w:val="16"/>
                <w:lang w:eastAsia="en-US"/>
              </w:rPr>
            </w:pPr>
            <w:r w:rsidRPr="00B93702">
              <w:rPr>
                <w:rFonts w:cs="Arial"/>
                <w:sz w:val="16"/>
                <w:szCs w:val="16"/>
                <w:lang w:eastAsia="en-US"/>
              </w:rPr>
              <w:t>15.4.0</w:t>
            </w:r>
          </w:p>
        </w:tc>
      </w:tr>
      <w:tr w:rsidR="00B93702" w:rsidRPr="00B93702" w14:paraId="488CEB2B"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29656" w14:textId="77777777" w:rsidR="002E7A10" w:rsidRPr="00B93702" w:rsidRDefault="002E7A10" w:rsidP="002E7A10">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E3B15" w14:textId="77777777" w:rsidR="002E7A10" w:rsidRPr="00B93702" w:rsidRDefault="002E7A10" w:rsidP="002E7A10">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ED664D" w14:textId="77777777" w:rsidR="002E7A10" w:rsidRPr="00B93702" w:rsidRDefault="002E7A10" w:rsidP="002E7A10">
            <w:pPr>
              <w:pStyle w:val="TAL"/>
              <w:rPr>
                <w:rFonts w:cs="Arial"/>
                <w:sz w:val="16"/>
                <w:szCs w:val="16"/>
                <w:lang w:eastAsia="en-US"/>
              </w:rPr>
            </w:pPr>
            <w:r w:rsidRPr="00B93702">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A715C" w14:textId="77777777" w:rsidR="002E7A10" w:rsidRPr="00B93702" w:rsidRDefault="002E7A10" w:rsidP="002E7A10">
            <w:pPr>
              <w:pStyle w:val="TAL"/>
              <w:rPr>
                <w:rFonts w:cs="Arial"/>
                <w:sz w:val="16"/>
                <w:szCs w:val="16"/>
                <w:lang w:eastAsia="en-US"/>
              </w:rPr>
            </w:pPr>
            <w:r w:rsidRPr="00B93702">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5BCB02" w14:textId="77777777" w:rsidR="002E7A10" w:rsidRPr="00B93702" w:rsidRDefault="002E7A10" w:rsidP="002E7A1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7FDD8" w14:textId="77777777" w:rsidR="002E7A10" w:rsidRPr="00B93702" w:rsidRDefault="002E7A10" w:rsidP="002E7A10">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221385" w14:textId="77777777" w:rsidR="002E7A10" w:rsidRPr="00B93702" w:rsidRDefault="002E7A10" w:rsidP="002E7A10">
            <w:pPr>
              <w:pStyle w:val="TAL"/>
              <w:rPr>
                <w:rFonts w:cs="Arial"/>
                <w:sz w:val="16"/>
                <w:szCs w:val="16"/>
                <w:lang w:eastAsia="en-US"/>
              </w:rPr>
            </w:pPr>
            <w:r w:rsidRPr="00B93702">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BD2C" w14:textId="77777777" w:rsidR="002E7A10" w:rsidRPr="00B93702" w:rsidRDefault="002E7A10" w:rsidP="002E7A10">
            <w:pPr>
              <w:pStyle w:val="TAL"/>
              <w:rPr>
                <w:rFonts w:cs="Arial"/>
                <w:sz w:val="16"/>
                <w:szCs w:val="16"/>
                <w:lang w:eastAsia="en-US"/>
              </w:rPr>
            </w:pPr>
            <w:r w:rsidRPr="00B93702">
              <w:rPr>
                <w:rFonts w:cs="Arial"/>
                <w:sz w:val="16"/>
                <w:szCs w:val="16"/>
                <w:lang w:eastAsia="en-US"/>
              </w:rPr>
              <w:t>15.4.0</w:t>
            </w:r>
          </w:p>
        </w:tc>
      </w:tr>
      <w:tr w:rsidR="00B93702" w:rsidRPr="00B93702" w14:paraId="0D32B75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6B493" w14:textId="77777777" w:rsidR="00672819" w:rsidRPr="00B93702" w:rsidRDefault="00672819" w:rsidP="00672819">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5115" w14:textId="77777777" w:rsidR="00672819" w:rsidRPr="00B93702" w:rsidRDefault="00672819" w:rsidP="00672819">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3558C3" w14:textId="77777777" w:rsidR="00672819" w:rsidRPr="00B93702" w:rsidRDefault="008908C6" w:rsidP="00672819">
            <w:pPr>
              <w:pStyle w:val="TAL"/>
              <w:rPr>
                <w:rFonts w:cs="Arial"/>
                <w:sz w:val="16"/>
                <w:szCs w:val="16"/>
                <w:lang w:eastAsia="en-US"/>
              </w:rPr>
            </w:pPr>
            <w:r w:rsidRPr="00B93702">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B0B47" w14:textId="77777777" w:rsidR="00672819" w:rsidRPr="00B93702" w:rsidRDefault="00672819" w:rsidP="00672819">
            <w:pPr>
              <w:pStyle w:val="TAL"/>
              <w:rPr>
                <w:rFonts w:cs="Arial"/>
                <w:sz w:val="16"/>
                <w:szCs w:val="16"/>
                <w:lang w:eastAsia="en-US"/>
              </w:rPr>
            </w:pPr>
            <w:r w:rsidRPr="00B93702">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0C85DA" w14:textId="77777777" w:rsidR="00672819" w:rsidRPr="00B93702"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77B49E" w14:textId="77777777" w:rsidR="00672819" w:rsidRPr="00B93702" w:rsidRDefault="008908C6" w:rsidP="00672819">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58E2A0" w14:textId="77777777" w:rsidR="00672819" w:rsidRPr="00B93702" w:rsidRDefault="008908C6" w:rsidP="00672819">
            <w:pPr>
              <w:pStyle w:val="TAL"/>
              <w:rPr>
                <w:rFonts w:cs="Arial"/>
                <w:sz w:val="16"/>
                <w:szCs w:val="16"/>
                <w:lang w:eastAsia="en-US"/>
              </w:rPr>
            </w:pPr>
            <w:r w:rsidRPr="00B93702">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AC3B4" w14:textId="77777777" w:rsidR="00672819" w:rsidRPr="00B93702" w:rsidRDefault="00672819" w:rsidP="00672819">
            <w:pPr>
              <w:pStyle w:val="TAL"/>
              <w:rPr>
                <w:rFonts w:cs="Arial"/>
                <w:sz w:val="16"/>
                <w:szCs w:val="16"/>
                <w:lang w:eastAsia="en-US"/>
              </w:rPr>
            </w:pPr>
            <w:r w:rsidRPr="00B93702">
              <w:rPr>
                <w:rFonts w:cs="Arial"/>
                <w:sz w:val="16"/>
                <w:szCs w:val="16"/>
                <w:lang w:eastAsia="en-US"/>
              </w:rPr>
              <w:t>15.5.0</w:t>
            </w:r>
          </w:p>
        </w:tc>
      </w:tr>
      <w:tr w:rsidR="00B93702" w:rsidRPr="00B93702" w14:paraId="7EDB8EBB"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0749F" w14:textId="77777777" w:rsidR="004563C6" w:rsidRPr="00B93702" w:rsidRDefault="004563C6" w:rsidP="004563C6">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6E6CF" w14:textId="77777777" w:rsidR="004563C6" w:rsidRPr="00B93702" w:rsidRDefault="004563C6" w:rsidP="004563C6">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14E2B" w14:textId="77777777" w:rsidR="004563C6" w:rsidRPr="00B93702" w:rsidRDefault="004563C6" w:rsidP="004563C6">
            <w:pPr>
              <w:pStyle w:val="TAL"/>
              <w:rPr>
                <w:rFonts w:cs="Arial"/>
                <w:sz w:val="16"/>
                <w:szCs w:val="16"/>
                <w:lang w:eastAsia="en-US"/>
              </w:rPr>
            </w:pPr>
            <w:r w:rsidRPr="00B93702">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F96" w14:textId="77777777" w:rsidR="004563C6" w:rsidRPr="00B93702" w:rsidRDefault="004563C6" w:rsidP="004563C6">
            <w:pPr>
              <w:pStyle w:val="TAL"/>
              <w:rPr>
                <w:rFonts w:cs="Arial"/>
                <w:sz w:val="16"/>
                <w:szCs w:val="16"/>
                <w:lang w:eastAsia="en-US"/>
              </w:rPr>
            </w:pPr>
            <w:r w:rsidRPr="00B93702">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720C5" w14:textId="77777777" w:rsidR="004563C6" w:rsidRPr="00B93702" w:rsidRDefault="004563C6" w:rsidP="004563C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511941" w14:textId="77777777" w:rsidR="004563C6" w:rsidRPr="00B93702" w:rsidRDefault="004563C6" w:rsidP="004563C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2BDD5" w14:textId="77777777" w:rsidR="004563C6" w:rsidRPr="00B93702" w:rsidRDefault="004563C6" w:rsidP="004563C6">
            <w:pPr>
              <w:pStyle w:val="TAL"/>
              <w:rPr>
                <w:rFonts w:cs="Arial"/>
                <w:sz w:val="16"/>
                <w:szCs w:val="16"/>
                <w:lang w:eastAsia="en-US"/>
              </w:rPr>
            </w:pPr>
            <w:r w:rsidRPr="00B93702">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991D0" w14:textId="77777777" w:rsidR="004563C6" w:rsidRPr="00B93702" w:rsidRDefault="004563C6" w:rsidP="004563C6">
            <w:pPr>
              <w:pStyle w:val="TAL"/>
              <w:rPr>
                <w:rFonts w:cs="Arial"/>
                <w:sz w:val="16"/>
                <w:szCs w:val="16"/>
                <w:lang w:eastAsia="en-US"/>
              </w:rPr>
            </w:pPr>
            <w:r w:rsidRPr="00B93702">
              <w:rPr>
                <w:rFonts w:cs="Arial"/>
                <w:sz w:val="16"/>
                <w:szCs w:val="16"/>
                <w:lang w:eastAsia="en-US"/>
              </w:rPr>
              <w:t>15.5.0</w:t>
            </w:r>
          </w:p>
        </w:tc>
      </w:tr>
      <w:tr w:rsidR="00B93702" w:rsidRPr="00B93702" w14:paraId="4FB42A69"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FFA8A6" w14:textId="77777777" w:rsidR="005E0D0E" w:rsidRPr="00B93702" w:rsidRDefault="005E0D0E" w:rsidP="005E0D0E">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5C6F1" w14:textId="77777777" w:rsidR="005E0D0E" w:rsidRPr="00B93702" w:rsidRDefault="005E0D0E" w:rsidP="005E0D0E">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DCED6" w14:textId="77777777" w:rsidR="005E0D0E" w:rsidRPr="00B93702" w:rsidRDefault="005E0D0E" w:rsidP="005E0D0E">
            <w:pPr>
              <w:pStyle w:val="TAL"/>
              <w:rPr>
                <w:rFonts w:cs="Arial"/>
                <w:sz w:val="16"/>
                <w:szCs w:val="16"/>
                <w:lang w:eastAsia="en-US"/>
              </w:rPr>
            </w:pPr>
            <w:r w:rsidRPr="00B93702">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4C5ED" w14:textId="77777777" w:rsidR="005E0D0E" w:rsidRPr="00B93702" w:rsidRDefault="005E0D0E" w:rsidP="005E0D0E">
            <w:pPr>
              <w:pStyle w:val="TAL"/>
              <w:rPr>
                <w:rFonts w:cs="Arial"/>
                <w:sz w:val="16"/>
                <w:szCs w:val="16"/>
                <w:lang w:eastAsia="en-US"/>
              </w:rPr>
            </w:pPr>
            <w:r w:rsidRPr="00B93702">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39FB4C" w14:textId="77777777" w:rsidR="005E0D0E" w:rsidRPr="00B93702"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A8986" w14:textId="77777777" w:rsidR="005E0D0E" w:rsidRPr="00B93702" w:rsidRDefault="005E0D0E" w:rsidP="005E0D0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2A9759" w14:textId="77777777" w:rsidR="005E0D0E" w:rsidRPr="00B93702" w:rsidRDefault="005E0D0E" w:rsidP="005E0D0E">
            <w:pPr>
              <w:pStyle w:val="TAL"/>
              <w:rPr>
                <w:rFonts w:cs="Arial"/>
                <w:sz w:val="16"/>
                <w:szCs w:val="16"/>
                <w:lang w:eastAsia="en-US"/>
              </w:rPr>
            </w:pPr>
            <w:r w:rsidRPr="00B93702">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CF79E" w14:textId="77777777" w:rsidR="005E0D0E" w:rsidRPr="00B93702" w:rsidRDefault="005E0D0E" w:rsidP="005E0D0E">
            <w:pPr>
              <w:pStyle w:val="TAL"/>
              <w:rPr>
                <w:rFonts w:cs="Arial"/>
                <w:sz w:val="16"/>
                <w:szCs w:val="16"/>
                <w:lang w:eastAsia="en-US"/>
              </w:rPr>
            </w:pPr>
            <w:r w:rsidRPr="00B93702">
              <w:rPr>
                <w:rFonts w:cs="Arial"/>
                <w:sz w:val="16"/>
                <w:szCs w:val="16"/>
                <w:lang w:eastAsia="en-US"/>
              </w:rPr>
              <w:t>16.0.0</w:t>
            </w:r>
          </w:p>
        </w:tc>
      </w:tr>
      <w:tr w:rsidR="00B93702" w:rsidRPr="00B93702" w14:paraId="30CDE548" w14:textId="77777777"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BD8F5" w14:textId="77777777" w:rsidR="00606959" w:rsidRPr="00B93702" w:rsidRDefault="00606959"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F0E8A" w14:textId="77777777" w:rsidR="00606959" w:rsidRPr="00B93702" w:rsidRDefault="00606959"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8E51" w14:textId="77777777" w:rsidR="00606959" w:rsidRPr="00B93702" w:rsidRDefault="00606959" w:rsidP="00F535E8">
            <w:pPr>
              <w:pStyle w:val="TAL"/>
              <w:rPr>
                <w:rFonts w:cs="Arial"/>
                <w:sz w:val="16"/>
                <w:szCs w:val="16"/>
                <w:lang w:eastAsia="en-US"/>
              </w:rPr>
            </w:pPr>
            <w:r w:rsidRPr="00B93702">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96629" w14:textId="77777777" w:rsidR="00606959" w:rsidRPr="00B93702" w:rsidRDefault="00606959" w:rsidP="00F535E8">
            <w:pPr>
              <w:pStyle w:val="TAL"/>
              <w:rPr>
                <w:rFonts w:cs="Arial"/>
                <w:sz w:val="16"/>
                <w:szCs w:val="16"/>
                <w:lang w:eastAsia="en-US"/>
              </w:rPr>
            </w:pPr>
            <w:r w:rsidRPr="00B93702">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50F73B" w14:textId="77777777" w:rsidR="00606959" w:rsidRPr="00B93702"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295F17" w14:textId="77777777" w:rsidR="00606959" w:rsidRPr="00B93702" w:rsidRDefault="00606959" w:rsidP="00F535E8">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31A1DD" w14:textId="77777777" w:rsidR="00606959" w:rsidRPr="00B93702" w:rsidRDefault="00606959" w:rsidP="00F535E8">
            <w:pPr>
              <w:pStyle w:val="TAL"/>
              <w:rPr>
                <w:rFonts w:cs="Arial"/>
                <w:sz w:val="16"/>
                <w:szCs w:val="16"/>
                <w:lang w:eastAsia="en-US"/>
              </w:rPr>
            </w:pPr>
            <w:r w:rsidRPr="00B93702">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7114" w14:textId="77777777" w:rsidR="00606959" w:rsidRPr="00B93702" w:rsidRDefault="00606959" w:rsidP="00F535E8">
            <w:pPr>
              <w:pStyle w:val="TAL"/>
              <w:rPr>
                <w:rFonts w:cs="Arial"/>
                <w:sz w:val="16"/>
                <w:szCs w:val="16"/>
                <w:lang w:eastAsia="en-US"/>
              </w:rPr>
            </w:pPr>
            <w:r w:rsidRPr="00B93702">
              <w:rPr>
                <w:rFonts w:cs="Arial"/>
                <w:sz w:val="16"/>
                <w:szCs w:val="16"/>
                <w:lang w:eastAsia="en-US"/>
              </w:rPr>
              <w:t>16.0.0</w:t>
            </w:r>
          </w:p>
        </w:tc>
      </w:tr>
      <w:tr w:rsidR="00B93702" w:rsidRPr="00B93702" w14:paraId="333EFA22" w14:textId="77777777"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CE7" w14:textId="77777777" w:rsidR="00D96E9D" w:rsidRPr="00B93702" w:rsidRDefault="00D96E9D"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E9A47" w14:textId="77777777" w:rsidR="00D96E9D" w:rsidRPr="00B93702" w:rsidRDefault="00D96E9D"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F15FE5" w14:textId="77777777" w:rsidR="00D96E9D" w:rsidRPr="00B93702" w:rsidRDefault="00D96E9D" w:rsidP="00F535E8">
            <w:pPr>
              <w:pStyle w:val="TAL"/>
              <w:rPr>
                <w:rFonts w:cs="Arial"/>
                <w:sz w:val="16"/>
                <w:szCs w:val="16"/>
                <w:lang w:eastAsia="en-US"/>
              </w:rPr>
            </w:pPr>
            <w:r w:rsidRPr="00B93702">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C6AE" w14:textId="77777777" w:rsidR="00D96E9D" w:rsidRPr="00B93702" w:rsidRDefault="00D96E9D" w:rsidP="00F535E8">
            <w:pPr>
              <w:pStyle w:val="TAL"/>
              <w:rPr>
                <w:rFonts w:cs="Arial"/>
                <w:sz w:val="16"/>
                <w:szCs w:val="16"/>
                <w:lang w:eastAsia="en-US"/>
              </w:rPr>
            </w:pPr>
            <w:r w:rsidRPr="00B93702">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AF007" w14:textId="77777777" w:rsidR="00D96E9D" w:rsidRPr="00B93702"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072F30" w14:textId="77777777" w:rsidR="00D96E9D" w:rsidRPr="00B93702" w:rsidRDefault="00D96E9D" w:rsidP="00F535E8">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A9F478" w14:textId="77777777" w:rsidR="00D96E9D" w:rsidRPr="00B93702" w:rsidRDefault="00D96E9D" w:rsidP="00F535E8">
            <w:pPr>
              <w:pStyle w:val="TAL"/>
              <w:rPr>
                <w:rFonts w:cs="Arial"/>
                <w:sz w:val="16"/>
                <w:szCs w:val="16"/>
                <w:lang w:eastAsia="en-US"/>
              </w:rPr>
            </w:pPr>
            <w:r w:rsidRPr="00B93702">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63A2" w14:textId="77777777" w:rsidR="00D96E9D" w:rsidRPr="00B93702" w:rsidRDefault="00D96E9D" w:rsidP="00F535E8">
            <w:pPr>
              <w:pStyle w:val="TAL"/>
              <w:rPr>
                <w:rFonts w:cs="Arial"/>
                <w:sz w:val="16"/>
                <w:szCs w:val="16"/>
                <w:lang w:eastAsia="en-US"/>
              </w:rPr>
            </w:pPr>
            <w:r w:rsidRPr="00B93702">
              <w:rPr>
                <w:rFonts w:cs="Arial"/>
                <w:sz w:val="16"/>
                <w:szCs w:val="16"/>
                <w:lang w:eastAsia="en-US"/>
              </w:rPr>
              <w:t>16.0.0</w:t>
            </w:r>
          </w:p>
        </w:tc>
      </w:tr>
      <w:tr w:rsidR="00B93702" w:rsidRPr="00B93702" w14:paraId="35EF431A" w14:textId="77777777" w:rsidTr="000C721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EB5FF" w14:textId="77777777" w:rsidR="000C7216" w:rsidRPr="00B93702" w:rsidRDefault="000C7216" w:rsidP="00F535E8">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68A5FB" w14:textId="77777777" w:rsidR="000C7216" w:rsidRPr="00B93702" w:rsidRDefault="000C7216" w:rsidP="00F535E8">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B46211" w14:textId="77777777" w:rsidR="000C7216" w:rsidRPr="00B93702" w:rsidRDefault="00ED1E93" w:rsidP="00F535E8">
            <w:pPr>
              <w:pStyle w:val="TAL"/>
              <w:rPr>
                <w:rFonts w:cs="Arial"/>
                <w:sz w:val="16"/>
                <w:szCs w:val="16"/>
                <w:lang w:eastAsia="en-US"/>
              </w:rPr>
            </w:pPr>
            <w:r w:rsidRPr="00B93702">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2FA19" w14:textId="77777777" w:rsidR="000C7216" w:rsidRPr="00B93702" w:rsidRDefault="000C7216" w:rsidP="00F535E8">
            <w:pPr>
              <w:pStyle w:val="TAL"/>
              <w:rPr>
                <w:rFonts w:cs="Arial"/>
                <w:sz w:val="16"/>
                <w:szCs w:val="16"/>
                <w:lang w:eastAsia="en-US"/>
              </w:rPr>
            </w:pPr>
            <w:r w:rsidRPr="00B93702">
              <w:rPr>
                <w:rFonts w:cs="Arial"/>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E15558" w14:textId="77777777" w:rsidR="000C7216" w:rsidRPr="00B93702" w:rsidRDefault="000C7216"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3D6A6" w14:textId="77777777" w:rsidR="000C7216" w:rsidRPr="00B93702" w:rsidRDefault="000C7216" w:rsidP="00F535E8">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9E9BAA" w14:textId="77777777" w:rsidR="000C7216" w:rsidRPr="00B93702" w:rsidRDefault="000C7216" w:rsidP="00F535E8">
            <w:pPr>
              <w:pStyle w:val="TAL"/>
              <w:rPr>
                <w:rFonts w:cs="Arial"/>
                <w:sz w:val="16"/>
                <w:szCs w:val="16"/>
                <w:lang w:eastAsia="en-US"/>
              </w:rPr>
            </w:pPr>
            <w:r w:rsidRPr="00B93702">
              <w:rPr>
                <w:rFonts w:cs="Arial"/>
                <w:sz w:val="16"/>
                <w:szCs w:val="16"/>
                <w:lang w:eastAsia="en-US"/>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77D1" w14:textId="77777777" w:rsidR="000C7216" w:rsidRPr="00B93702" w:rsidRDefault="000C7216" w:rsidP="00F535E8">
            <w:pPr>
              <w:pStyle w:val="TAL"/>
              <w:rPr>
                <w:rFonts w:cs="Arial"/>
                <w:sz w:val="16"/>
                <w:szCs w:val="16"/>
                <w:lang w:eastAsia="en-US"/>
              </w:rPr>
            </w:pPr>
            <w:r w:rsidRPr="00B93702">
              <w:rPr>
                <w:rFonts w:cs="Arial"/>
                <w:sz w:val="16"/>
                <w:szCs w:val="16"/>
                <w:lang w:eastAsia="en-US"/>
              </w:rPr>
              <w:t>16.1.0</w:t>
            </w:r>
          </w:p>
        </w:tc>
      </w:tr>
      <w:tr w:rsidR="00B93702" w:rsidRPr="00B93702" w14:paraId="40C88DB1" w14:textId="77777777" w:rsidTr="0092327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DFC70" w14:textId="77777777" w:rsidR="0092327D" w:rsidRPr="00B93702" w:rsidRDefault="0092327D"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A23CF" w14:textId="77777777" w:rsidR="0092327D" w:rsidRPr="00B93702" w:rsidRDefault="0092327D"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3CB536" w14:textId="77777777" w:rsidR="0092327D" w:rsidRPr="00B93702" w:rsidRDefault="0092327D" w:rsidP="00167AE2">
            <w:pPr>
              <w:pStyle w:val="TAL"/>
              <w:rPr>
                <w:rFonts w:cs="Arial"/>
                <w:sz w:val="16"/>
                <w:szCs w:val="16"/>
                <w:lang w:eastAsia="en-US"/>
              </w:rPr>
            </w:pPr>
            <w:r w:rsidRPr="00B93702">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09982" w14:textId="77777777" w:rsidR="0092327D" w:rsidRPr="00B93702" w:rsidRDefault="0092327D" w:rsidP="00167AE2">
            <w:pPr>
              <w:pStyle w:val="TAL"/>
              <w:rPr>
                <w:rFonts w:cs="Arial"/>
                <w:sz w:val="16"/>
                <w:szCs w:val="16"/>
                <w:lang w:eastAsia="en-US"/>
              </w:rPr>
            </w:pPr>
            <w:r w:rsidRPr="00B93702">
              <w:rPr>
                <w:rFonts w:cs="Arial"/>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DCF3F" w14:textId="77777777" w:rsidR="0092327D" w:rsidRPr="00B93702" w:rsidRDefault="0092327D"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D44E26" w14:textId="77777777" w:rsidR="0092327D" w:rsidRPr="00B93702" w:rsidRDefault="0092327D"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C6D7DE" w14:textId="77777777" w:rsidR="0092327D" w:rsidRPr="00B93702" w:rsidRDefault="0092327D" w:rsidP="00167AE2">
            <w:pPr>
              <w:pStyle w:val="TAL"/>
              <w:rPr>
                <w:rFonts w:cs="Arial"/>
                <w:sz w:val="16"/>
                <w:szCs w:val="16"/>
                <w:lang w:eastAsia="en-US"/>
              </w:rPr>
            </w:pPr>
            <w:r w:rsidRPr="00B93702">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4297E" w14:textId="77777777" w:rsidR="0092327D" w:rsidRPr="00B93702" w:rsidRDefault="0092327D" w:rsidP="00167AE2">
            <w:pPr>
              <w:pStyle w:val="TAL"/>
              <w:rPr>
                <w:rFonts w:cs="Arial"/>
                <w:sz w:val="16"/>
                <w:szCs w:val="16"/>
                <w:lang w:eastAsia="en-US"/>
              </w:rPr>
            </w:pPr>
            <w:r w:rsidRPr="00B93702">
              <w:rPr>
                <w:rFonts w:cs="Arial"/>
                <w:sz w:val="16"/>
                <w:szCs w:val="16"/>
                <w:lang w:eastAsia="en-US"/>
              </w:rPr>
              <w:t>16.1.0</w:t>
            </w:r>
          </w:p>
        </w:tc>
      </w:tr>
      <w:tr w:rsidR="00B93702" w:rsidRPr="00B93702" w14:paraId="058437BE" w14:textId="77777777" w:rsidTr="009A357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0A95C" w14:textId="77777777" w:rsidR="009A3570" w:rsidRPr="00B93702" w:rsidRDefault="009A3570"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E1FB6" w14:textId="77777777" w:rsidR="009A3570" w:rsidRPr="00B93702" w:rsidRDefault="009A3570"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37B89" w14:textId="77777777" w:rsidR="009A3570" w:rsidRPr="00B93702" w:rsidRDefault="009A3570"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6F856" w14:textId="77777777" w:rsidR="009A3570" w:rsidRPr="00B93702" w:rsidRDefault="009A3570" w:rsidP="00167AE2">
            <w:pPr>
              <w:pStyle w:val="TAL"/>
              <w:rPr>
                <w:rFonts w:cs="Arial"/>
                <w:sz w:val="16"/>
                <w:szCs w:val="16"/>
                <w:lang w:eastAsia="en-US"/>
              </w:rPr>
            </w:pPr>
            <w:r w:rsidRPr="00B93702">
              <w:rPr>
                <w:rFonts w:cs="Arial"/>
                <w:sz w:val="16"/>
                <w:szCs w:val="16"/>
                <w:lang w:eastAsia="en-US"/>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41AC40" w14:textId="77777777" w:rsidR="009A3570" w:rsidRPr="00B93702" w:rsidRDefault="009A3570"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79BEC9" w14:textId="77777777" w:rsidR="009A3570" w:rsidRPr="00B93702" w:rsidRDefault="009A3570"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98ECF4" w14:textId="77777777" w:rsidR="009A3570" w:rsidRPr="00B93702" w:rsidRDefault="009A3570" w:rsidP="00167AE2">
            <w:pPr>
              <w:pStyle w:val="TAL"/>
              <w:rPr>
                <w:rFonts w:cs="Arial"/>
                <w:sz w:val="16"/>
                <w:szCs w:val="16"/>
                <w:lang w:eastAsia="en-US"/>
              </w:rPr>
            </w:pPr>
            <w:r w:rsidRPr="00B93702">
              <w:rPr>
                <w:rFonts w:cs="Arial"/>
                <w:sz w:val="16"/>
                <w:szCs w:val="16"/>
                <w:lang w:eastAsia="en-US"/>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70E82" w14:textId="77777777" w:rsidR="009A3570" w:rsidRPr="00B93702" w:rsidRDefault="009A3570" w:rsidP="00167AE2">
            <w:pPr>
              <w:pStyle w:val="TAL"/>
              <w:rPr>
                <w:rFonts w:cs="Arial"/>
                <w:sz w:val="16"/>
                <w:szCs w:val="16"/>
                <w:lang w:eastAsia="en-US"/>
              </w:rPr>
            </w:pPr>
            <w:r w:rsidRPr="00B93702">
              <w:rPr>
                <w:rFonts w:cs="Arial"/>
                <w:sz w:val="16"/>
                <w:szCs w:val="16"/>
                <w:lang w:eastAsia="en-US"/>
              </w:rPr>
              <w:t>16.1.0</w:t>
            </w:r>
          </w:p>
        </w:tc>
      </w:tr>
      <w:tr w:rsidR="00B93702" w:rsidRPr="00B93702" w14:paraId="3BB19252" w14:textId="77777777" w:rsidTr="009C104B">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B3570" w14:textId="77777777" w:rsidR="009C104B" w:rsidRPr="00B93702" w:rsidRDefault="009C104B"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DD31F" w14:textId="77777777" w:rsidR="009C104B" w:rsidRPr="00B93702" w:rsidRDefault="009C104B"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39000A" w14:textId="77777777" w:rsidR="009C104B" w:rsidRPr="00B93702" w:rsidRDefault="000E1021"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46D1" w14:textId="77777777" w:rsidR="009C104B" w:rsidRPr="00B93702" w:rsidRDefault="009C104B" w:rsidP="00167AE2">
            <w:pPr>
              <w:pStyle w:val="TAL"/>
              <w:rPr>
                <w:rFonts w:cs="Arial"/>
                <w:sz w:val="16"/>
                <w:szCs w:val="16"/>
                <w:lang w:eastAsia="en-US"/>
              </w:rPr>
            </w:pPr>
            <w:r w:rsidRPr="00B93702">
              <w:rPr>
                <w:rFonts w:cs="Arial"/>
                <w:sz w:val="16"/>
                <w:szCs w:val="16"/>
                <w:lang w:eastAsia="en-US"/>
              </w:rPr>
              <w:t>08</w:t>
            </w:r>
            <w:r w:rsidR="000E1021" w:rsidRPr="00B93702">
              <w:rPr>
                <w:rFonts w:cs="Arial"/>
                <w:sz w:val="16"/>
                <w:szCs w:val="16"/>
                <w:lang w:eastAsia="en-US"/>
              </w:rPr>
              <w:t>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8088D6" w14:textId="77777777" w:rsidR="009C104B" w:rsidRPr="00B93702" w:rsidRDefault="009C104B"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0E231B" w14:textId="77777777" w:rsidR="009C104B" w:rsidRPr="00B93702" w:rsidRDefault="009C104B"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65807A" w14:textId="77777777" w:rsidR="009C104B" w:rsidRPr="00B93702" w:rsidRDefault="000E1021" w:rsidP="00167AE2">
            <w:pPr>
              <w:pStyle w:val="TAL"/>
              <w:rPr>
                <w:rFonts w:cs="Arial"/>
                <w:sz w:val="16"/>
                <w:szCs w:val="16"/>
                <w:lang w:eastAsia="en-US"/>
              </w:rPr>
            </w:pPr>
            <w:r w:rsidRPr="00B93702">
              <w:rPr>
                <w:rFonts w:cs="Arial"/>
                <w:sz w:val="16"/>
                <w:szCs w:val="16"/>
                <w:lang w:eastAsia="en-US"/>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E8E9B" w14:textId="77777777" w:rsidR="009C104B" w:rsidRPr="00B93702" w:rsidRDefault="009C104B" w:rsidP="00167AE2">
            <w:pPr>
              <w:pStyle w:val="TAL"/>
              <w:rPr>
                <w:rFonts w:cs="Arial"/>
                <w:sz w:val="16"/>
                <w:szCs w:val="16"/>
                <w:lang w:eastAsia="en-US"/>
              </w:rPr>
            </w:pPr>
            <w:r w:rsidRPr="00B93702">
              <w:rPr>
                <w:rFonts w:cs="Arial"/>
                <w:sz w:val="16"/>
                <w:szCs w:val="16"/>
                <w:lang w:eastAsia="en-US"/>
              </w:rPr>
              <w:t>16.1.0</w:t>
            </w:r>
          </w:p>
        </w:tc>
      </w:tr>
      <w:tr w:rsidR="00B93702" w:rsidRPr="00B93702" w14:paraId="16456418" w14:textId="77777777" w:rsidTr="000E102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72E9B" w14:textId="77777777" w:rsidR="000E1021" w:rsidRPr="00B93702" w:rsidRDefault="000E1021"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3A97B" w14:textId="77777777" w:rsidR="000E1021" w:rsidRPr="00B93702" w:rsidRDefault="000E1021"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199DDD" w14:textId="77777777" w:rsidR="000E1021" w:rsidRPr="00B93702" w:rsidRDefault="000E1021" w:rsidP="00167AE2">
            <w:pPr>
              <w:pStyle w:val="TAL"/>
              <w:rPr>
                <w:rFonts w:cs="Arial"/>
                <w:sz w:val="16"/>
                <w:szCs w:val="16"/>
                <w:lang w:eastAsia="en-US"/>
              </w:rPr>
            </w:pPr>
            <w:r w:rsidRPr="00B93702">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9FA62" w14:textId="77777777" w:rsidR="000E1021" w:rsidRPr="00B93702" w:rsidRDefault="000E1021" w:rsidP="00167AE2">
            <w:pPr>
              <w:pStyle w:val="TAL"/>
              <w:rPr>
                <w:rFonts w:cs="Arial"/>
                <w:sz w:val="16"/>
                <w:szCs w:val="16"/>
                <w:lang w:eastAsia="en-US"/>
              </w:rPr>
            </w:pPr>
            <w:r w:rsidRPr="00B93702">
              <w:rPr>
                <w:rFonts w:cs="Arial"/>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9745EF" w14:textId="77777777" w:rsidR="000E1021" w:rsidRPr="00B93702" w:rsidRDefault="000E102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2D4D7" w14:textId="77777777" w:rsidR="000E1021" w:rsidRPr="00B93702" w:rsidRDefault="000E102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8C0F0C" w14:textId="77777777" w:rsidR="000E1021" w:rsidRPr="00B93702" w:rsidRDefault="000E1021" w:rsidP="00167AE2">
            <w:pPr>
              <w:pStyle w:val="TAL"/>
              <w:rPr>
                <w:rFonts w:cs="Arial"/>
                <w:sz w:val="16"/>
                <w:szCs w:val="16"/>
                <w:lang w:eastAsia="en-US"/>
              </w:rPr>
            </w:pPr>
            <w:r w:rsidRPr="00B93702">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A427B" w14:textId="77777777" w:rsidR="000E1021" w:rsidRPr="00B93702" w:rsidRDefault="000E1021" w:rsidP="00167AE2">
            <w:pPr>
              <w:pStyle w:val="TAL"/>
              <w:rPr>
                <w:rFonts w:cs="Arial"/>
                <w:sz w:val="16"/>
                <w:szCs w:val="16"/>
                <w:lang w:eastAsia="en-US"/>
              </w:rPr>
            </w:pPr>
            <w:r w:rsidRPr="00B93702">
              <w:rPr>
                <w:rFonts w:cs="Arial"/>
                <w:sz w:val="16"/>
                <w:szCs w:val="16"/>
                <w:lang w:eastAsia="en-US"/>
              </w:rPr>
              <w:t>16.1.0</w:t>
            </w:r>
          </w:p>
        </w:tc>
      </w:tr>
      <w:tr w:rsidR="00B93702" w:rsidRPr="00B93702" w14:paraId="7F6BF53E" w14:textId="77777777" w:rsidTr="00801AF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DA669" w14:textId="77777777" w:rsidR="00801AF9" w:rsidRPr="00B93702" w:rsidRDefault="00801AF9"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6051A" w14:textId="77777777" w:rsidR="00801AF9" w:rsidRPr="00B93702" w:rsidRDefault="00801AF9"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7E9322" w14:textId="77777777" w:rsidR="00801AF9" w:rsidRPr="00B93702" w:rsidRDefault="00801AF9" w:rsidP="00167AE2">
            <w:pPr>
              <w:pStyle w:val="TAL"/>
              <w:rPr>
                <w:rFonts w:cs="Arial"/>
                <w:sz w:val="16"/>
                <w:szCs w:val="16"/>
                <w:lang w:eastAsia="en-US"/>
              </w:rPr>
            </w:pPr>
            <w:r w:rsidRPr="00B93702">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F4D46" w14:textId="77777777" w:rsidR="00801AF9" w:rsidRPr="00B93702" w:rsidRDefault="00801AF9" w:rsidP="00167AE2">
            <w:pPr>
              <w:pStyle w:val="TAL"/>
              <w:rPr>
                <w:rFonts w:cs="Arial"/>
                <w:sz w:val="16"/>
                <w:szCs w:val="16"/>
                <w:lang w:eastAsia="en-US"/>
              </w:rPr>
            </w:pPr>
            <w:r w:rsidRPr="00B93702">
              <w:rPr>
                <w:rFonts w:cs="Arial"/>
                <w:sz w:val="16"/>
                <w:szCs w:val="16"/>
                <w:lang w:eastAsia="en-US"/>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A47309" w14:textId="77777777" w:rsidR="00801AF9" w:rsidRPr="00B93702" w:rsidRDefault="00801AF9"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DDFCBB" w14:textId="77777777" w:rsidR="00801AF9" w:rsidRPr="00B93702" w:rsidRDefault="00801AF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357152" w14:textId="77777777" w:rsidR="00801AF9" w:rsidRPr="00B93702" w:rsidRDefault="00801AF9" w:rsidP="00167AE2">
            <w:pPr>
              <w:pStyle w:val="TAL"/>
              <w:rPr>
                <w:rFonts w:cs="Arial"/>
                <w:sz w:val="16"/>
                <w:szCs w:val="16"/>
                <w:lang w:eastAsia="en-US"/>
              </w:rPr>
            </w:pPr>
            <w:r w:rsidRPr="00B93702">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91309" w14:textId="77777777" w:rsidR="00801AF9" w:rsidRPr="00B93702" w:rsidRDefault="00801AF9" w:rsidP="00167AE2">
            <w:pPr>
              <w:pStyle w:val="TAL"/>
              <w:rPr>
                <w:rFonts w:cs="Arial"/>
                <w:sz w:val="16"/>
                <w:szCs w:val="16"/>
                <w:lang w:eastAsia="en-US"/>
              </w:rPr>
            </w:pPr>
            <w:r w:rsidRPr="00B93702">
              <w:rPr>
                <w:rFonts w:cs="Arial"/>
                <w:sz w:val="16"/>
                <w:szCs w:val="16"/>
                <w:lang w:eastAsia="en-US"/>
              </w:rPr>
              <w:t>16.1.0</w:t>
            </w:r>
          </w:p>
        </w:tc>
      </w:tr>
      <w:tr w:rsidR="00B93702" w:rsidRPr="00B93702" w14:paraId="2C62D473" w14:textId="77777777" w:rsidTr="00D43DA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C3578" w14:textId="77777777" w:rsidR="00D43DAC" w:rsidRPr="00B93702" w:rsidRDefault="00D43DAC"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C36CD" w14:textId="77777777" w:rsidR="00D43DAC" w:rsidRPr="00B93702" w:rsidRDefault="00D43DAC"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1F3A34" w14:textId="77777777" w:rsidR="00D43DAC" w:rsidRPr="00B93702" w:rsidRDefault="00D43DAC"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8ADAA" w14:textId="77777777" w:rsidR="00D43DAC" w:rsidRPr="00B93702" w:rsidRDefault="00D43DAC" w:rsidP="00167AE2">
            <w:pPr>
              <w:pStyle w:val="TAL"/>
              <w:rPr>
                <w:rFonts w:cs="Arial"/>
                <w:sz w:val="16"/>
                <w:szCs w:val="16"/>
                <w:lang w:eastAsia="en-US"/>
              </w:rPr>
            </w:pPr>
            <w:r w:rsidRPr="00B93702">
              <w:rPr>
                <w:rFonts w:cs="Arial"/>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FB2541" w14:textId="77777777" w:rsidR="00D43DAC" w:rsidRPr="00B93702" w:rsidRDefault="00D43DAC"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D107ED" w14:textId="77777777" w:rsidR="00D43DAC" w:rsidRPr="00B93702" w:rsidRDefault="00D43DAC"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29FCB9" w14:textId="77777777" w:rsidR="00D43DAC" w:rsidRPr="00B93702" w:rsidRDefault="00D43DAC" w:rsidP="00167AE2">
            <w:pPr>
              <w:pStyle w:val="TAL"/>
              <w:rPr>
                <w:rFonts w:cs="Arial"/>
                <w:sz w:val="16"/>
                <w:szCs w:val="16"/>
                <w:lang w:eastAsia="en-US"/>
              </w:rPr>
            </w:pPr>
            <w:r w:rsidRPr="00B93702">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EEB8" w14:textId="77777777" w:rsidR="00D43DAC" w:rsidRPr="00B93702" w:rsidRDefault="00D43DAC" w:rsidP="00167AE2">
            <w:pPr>
              <w:pStyle w:val="TAL"/>
              <w:rPr>
                <w:rFonts w:cs="Arial"/>
                <w:sz w:val="16"/>
                <w:szCs w:val="16"/>
                <w:lang w:eastAsia="en-US"/>
              </w:rPr>
            </w:pPr>
            <w:r w:rsidRPr="00B93702">
              <w:rPr>
                <w:rFonts w:cs="Arial"/>
                <w:sz w:val="16"/>
                <w:szCs w:val="16"/>
                <w:lang w:eastAsia="en-US"/>
              </w:rPr>
              <w:t>16.1.0</w:t>
            </w:r>
          </w:p>
        </w:tc>
      </w:tr>
      <w:tr w:rsidR="00B93702" w:rsidRPr="00B93702" w14:paraId="2BA229CC" w14:textId="77777777"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CFDD1" w14:textId="77777777" w:rsidR="00F45389" w:rsidRPr="00B93702" w:rsidRDefault="00F45389"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2240C" w14:textId="77777777" w:rsidR="00F45389" w:rsidRPr="00B93702" w:rsidRDefault="00F45389"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CDDA7F" w14:textId="77777777" w:rsidR="00F45389" w:rsidRPr="00B93702" w:rsidRDefault="00F45389" w:rsidP="00167AE2">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3F076" w14:textId="77777777" w:rsidR="00F45389" w:rsidRPr="00B93702" w:rsidRDefault="00F45389" w:rsidP="00167AE2">
            <w:pPr>
              <w:pStyle w:val="TAL"/>
              <w:rPr>
                <w:rFonts w:cs="Arial"/>
                <w:sz w:val="16"/>
                <w:szCs w:val="16"/>
                <w:lang w:eastAsia="en-US"/>
              </w:rPr>
            </w:pPr>
            <w:r w:rsidRPr="00B93702">
              <w:rPr>
                <w:rFonts w:cs="Arial"/>
                <w:sz w:val="16"/>
                <w:szCs w:val="16"/>
                <w:lang w:eastAsia="en-US"/>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6CACCB" w14:textId="77777777" w:rsidR="00F45389" w:rsidRPr="00B93702" w:rsidRDefault="00F45389" w:rsidP="00167AE2">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2DBDFD" w14:textId="77777777" w:rsidR="00F45389" w:rsidRPr="00B93702" w:rsidRDefault="00F4538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E6F60" w14:textId="77777777" w:rsidR="00F45389" w:rsidRPr="00B93702" w:rsidRDefault="00F45389" w:rsidP="00167AE2">
            <w:pPr>
              <w:pStyle w:val="TAL"/>
              <w:rPr>
                <w:rFonts w:cs="Arial"/>
                <w:sz w:val="16"/>
                <w:szCs w:val="16"/>
                <w:lang w:eastAsia="en-US"/>
              </w:rPr>
            </w:pPr>
            <w:r w:rsidRPr="00B93702">
              <w:rPr>
                <w:rFonts w:cs="Arial"/>
                <w:sz w:val="16"/>
                <w:szCs w:val="16"/>
                <w:lang w:eastAsia="en-US"/>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636EE6" w14:textId="77777777" w:rsidR="00F45389" w:rsidRPr="00B93702" w:rsidRDefault="00F45389" w:rsidP="00167AE2">
            <w:pPr>
              <w:pStyle w:val="TAL"/>
              <w:rPr>
                <w:rFonts w:cs="Arial"/>
                <w:sz w:val="16"/>
                <w:szCs w:val="16"/>
                <w:lang w:eastAsia="en-US"/>
              </w:rPr>
            </w:pPr>
            <w:r w:rsidRPr="00B93702">
              <w:rPr>
                <w:rFonts w:cs="Arial"/>
                <w:sz w:val="16"/>
                <w:szCs w:val="16"/>
                <w:lang w:eastAsia="en-US"/>
              </w:rPr>
              <w:t>16.2.0</w:t>
            </w:r>
          </w:p>
        </w:tc>
      </w:tr>
      <w:tr w:rsidR="00B93702" w:rsidRPr="00B93702" w14:paraId="6BB8C37B" w14:textId="77777777"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A5273" w14:textId="77777777" w:rsidR="00876B91" w:rsidRPr="00B93702" w:rsidRDefault="00876B91"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9C95C" w14:textId="77777777" w:rsidR="00876B91" w:rsidRPr="00B93702" w:rsidRDefault="00876B91"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EC87A" w14:textId="77777777" w:rsidR="00876B91" w:rsidRPr="00B93702" w:rsidRDefault="00876B91" w:rsidP="00167AE2">
            <w:pPr>
              <w:pStyle w:val="TAL"/>
              <w:rPr>
                <w:rFonts w:cs="Arial"/>
                <w:sz w:val="16"/>
                <w:szCs w:val="16"/>
                <w:lang w:eastAsia="en-US"/>
              </w:rPr>
            </w:pPr>
            <w:r w:rsidRPr="00B93702">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EC79" w14:textId="77777777" w:rsidR="00876B91" w:rsidRPr="00B93702" w:rsidRDefault="00876B91" w:rsidP="00167AE2">
            <w:pPr>
              <w:pStyle w:val="TAL"/>
              <w:rPr>
                <w:rFonts w:cs="Arial"/>
                <w:sz w:val="16"/>
                <w:szCs w:val="16"/>
                <w:lang w:eastAsia="en-US"/>
              </w:rPr>
            </w:pPr>
            <w:r w:rsidRPr="00B93702">
              <w:rPr>
                <w:rFonts w:cs="Arial"/>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E5DD68" w14:textId="77777777" w:rsidR="00876B91" w:rsidRPr="00B93702" w:rsidRDefault="00876B9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BDDDC" w14:textId="77777777" w:rsidR="00876B91" w:rsidRPr="00B93702" w:rsidRDefault="00876B9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2B1D2A" w14:textId="77777777" w:rsidR="00876B91" w:rsidRPr="00B93702" w:rsidRDefault="00876B91" w:rsidP="00167AE2">
            <w:pPr>
              <w:pStyle w:val="TAL"/>
              <w:rPr>
                <w:rFonts w:cs="Arial"/>
                <w:sz w:val="16"/>
                <w:szCs w:val="16"/>
                <w:lang w:eastAsia="en-US"/>
              </w:rPr>
            </w:pPr>
            <w:r w:rsidRPr="00B93702">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A785F" w14:textId="77777777" w:rsidR="00876B91" w:rsidRPr="00B93702" w:rsidRDefault="00876B91" w:rsidP="00167AE2">
            <w:pPr>
              <w:pStyle w:val="TAL"/>
              <w:rPr>
                <w:rFonts w:cs="Arial"/>
                <w:sz w:val="16"/>
                <w:szCs w:val="16"/>
                <w:lang w:eastAsia="en-US"/>
              </w:rPr>
            </w:pPr>
            <w:r w:rsidRPr="00B93702">
              <w:rPr>
                <w:rFonts w:cs="Arial"/>
                <w:sz w:val="16"/>
                <w:szCs w:val="16"/>
                <w:lang w:eastAsia="en-US"/>
              </w:rPr>
              <w:t>16.2.0</w:t>
            </w:r>
          </w:p>
        </w:tc>
      </w:tr>
      <w:tr w:rsidR="00B93702" w:rsidRPr="00B93702" w14:paraId="3CCB2549" w14:textId="77777777"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036E7" w14:textId="77777777" w:rsidR="00C47888" w:rsidRPr="00B93702" w:rsidRDefault="00C47888"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70114" w14:textId="77777777" w:rsidR="00C47888" w:rsidRPr="00B93702" w:rsidRDefault="00C47888"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B128D9" w14:textId="77777777" w:rsidR="00C47888" w:rsidRPr="00B93702" w:rsidRDefault="00C47888" w:rsidP="00167AE2">
            <w:pPr>
              <w:pStyle w:val="TAL"/>
              <w:rPr>
                <w:rFonts w:cs="Arial"/>
                <w:sz w:val="16"/>
                <w:szCs w:val="16"/>
                <w:lang w:eastAsia="en-US"/>
              </w:rPr>
            </w:pPr>
            <w:r w:rsidRPr="00B93702">
              <w:rPr>
                <w:rFonts w:cs="Arial"/>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8B25E" w14:textId="77777777" w:rsidR="00C47888" w:rsidRPr="00B93702" w:rsidRDefault="00C47888" w:rsidP="00167AE2">
            <w:pPr>
              <w:pStyle w:val="TAL"/>
              <w:rPr>
                <w:rFonts w:cs="Arial"/>
                <w:sz w:val="16"/>
                <w:szCs w:val="16"/>
                <w:lang w:eastAsia="en-US"/>
              </w:rPr>
            </w:pPr>
            <w:r w:rsidRPr="00B93702">
              <w:rPr>
                <w:rFonts w:cs="Arial"/>
                <w:sz w:val="16"/>
                <w:szCs w:val="16"/>
                <w:lang w:eastAsia="en-US"/>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5FC06D" w14:textId="77777777" w:rsidR="00C47888" w:rsidRPr="00B93702" w:rsidRDefault="00C47888"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5EE3C" w14:textId="77777777" w:rsidR="00C47888" w:rsidRPr="00B93702" w:rsidRDefault="00C47888" w:rsidP="00167AE2">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716F6D" w14:textId="77777777" w:rsidR="00C47888" w:rsidRPr="00B93702" w:rsidRDefault="00C47888" w:rsidP="00167AE2">
            <w:pPr>
              <w:pStyle w:val="TAL"/>
              <w:rPr>
                <w:rFonts w:cs="Arial"/>
                <w:sz w:val="16"/>
                <w:szCs w:val="16"/>
                <w:lang w:eastAsia="en-US"/>
              </w:rPr>
            </w:pPr>
            <w:r w:rsidRPr="00B93702">
              <w:rPr>
                <w:rFonts w:cs="Arial"/>
                <w:sz w:val="16"/>
                <w:szCs w:val="16"/>
                <w:lang w:eastAsia="en-US"/>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C9DB6" w14:textId="77777777" w:rsidR="00C47888" w:rsidRPr="00B93702" w:rsidRDefault="00C47888" w:rsidP="00167AE2">
            <w:pPr>
              <w:pStyle w:val="TAL"/>
              <w:rPr>
                <w:rFonts w:cs="Arial"/>
                <w:sz w:val="16"/>
                <w:szCs w:val="16"/>
                <w:lang w:eastAsia="en-US"/>
              </w:rPr>
            </w:pPr>
            <w:r w:rsidRPr="00B93702">
              <w:rPr>
                <w:rFonts w:cs="Arial"/>
                <w:sz w:val="16"/>
                <w:szCs w:val="16"/>
                <w:lang w:eastAsia="en-US"/>
              </w:rPr>
              <w:t>16.2.0</w:t>
            </w:r>
          </w:p>
        </w:tc>
      </w:tr>
      <w:tr w:rsidR="00B93702" w:rsidRPr="00B93702" w14:paraId="27D7A903"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23703" w14:textId="77777777" w:rsidR="0075773E" w:rsidRPr="00B93702" w:rsidRDefault="0075773E"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55198" w14:textId="77777777" w:rsidR="0075773E" w:rsidRPr="00B93702" w:rsidRDefault="0075773E"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81673" w14:textId="77777777" w:rsidR="0075773E" w:rsidRPr="00B93702" w:rsidRDefault="0075773E"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218A3" w14:textId="77777777" w:rsidR="0075773E" w:rsidRPr="00B93702" w:rsidRDefault="0075773E" w:rsidP="007E1A41">
            <w:pPr>
              <w:pStyle w:val="TAL"/>
              <w:rPr>
                <w:rFonts w:cs="Arial"/>
                <w:sz w:val="16"/>
                <w:szCs w:val="16"/>
                <w:lang w:eastAsia="en-US"/>
              </w:rPr>
            </w:pPr>
            <w:r w:rsidRPr="00B93702">
              <w:rPr>
                <w:rFonts w:cs="Arial"/>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77FD69" w14:textId="77777777" w:rsidR="0075773E" w:rsidRPr="00B93702" w:rsidRDefault="0075773E"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41509B" w14:textId="77777777" w:rsidR="0075773E" w:rsidRPr="00B93702" w:rsidRDefault="0075773E"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BE0B45" w14:textId="77777777" w:rsidR="0075773E" w:rsidRPr="00B93702" w:rsidRDefault="0075773E" w:rsidP="007E1A41">
            <w:pPr>
              <w:pStyle w:val="TAL"/>
              <w:rPr>
                <w:rFonts w:cs="Arial"/>
                <w:sz w:val="16"/>
                <w:szCs w:val="16"/>
                <w:lang w:eastAsia="en-US"/>
              </w:rPr>
            </w:pPr>
            <w:r w:rsidRPr="00B93702">
              <w:rPr>
                <w:rFonts w:cs="Arial"/>
                <w:sz w:val="16"/>
                <w:szCs w:val="16"/>
                <w:lang w:eastAsia="en-US"/>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34269" w14:textId="77777777" w:rsidR="0075773E" w:rsidRPr="00B93702" w:rsidRDefault="0075773E" w:rsidP="007E1A41">
            <w:pPr>
              <w:pStyle w:val="TAL"/>
              <w:rPr>
                <w:rFonts w:cs="Arial"/>
                <w:sz w:val="16"/>
                <w:szCs w:val="16"/>
                <w:lang w:eastAsia="en-US"/>
              </w:rPr>
            </w:pPr>
            <w:r w:rsidRPr="00B93702">
              <w:rPr>
                <w:rFonts w:cs="Arial"/>
                <w:sz w:val="16"/>
                <w:szCs w:val="16"/>
                <w:lang w:eastAsia="en-US"/>
              </w:rPr>
              <w:t>16.2.0</w:t>
            </w:r>
          </w:p>
        </w:tc>
      </w:tr>
      <w:tr w:rsidR="00B93702" w:rsidRPr="00B93702" w14:paraId="42428F66"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7B9D07" w14:textId="77777777" w:rsidR="00C308E1" w:rsidRPr="00B93702" w:rsidRDefault="00C308E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3CD36" w14:textId="77777777" w:rsidR="00C308E1" w:rsidRPr="00B93702" w:rsidRDefault="00C308E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248F3F" w14:textId="77777777" w:rsidR="00C308E1" w:rsidRPr="00B93702" w:rsidRDefault="00C308E1" w:rsidP="007E1A41">
            <w:pPr>
              <w:pStyle w:val="TAL"/>
              <w:rPr>
                <w:rFonts w:cs="Arial"/>
                <w:sz w:val="16"/>
                <w:szCs w:val="16"/>
                <w:lang w:eastAsia="en-US"/>
              </w:rPr>
            </w:pPr>
            <w:r w:rsidRPr="00B93702">
              <w:rPr>
                <w:rFonts w:cs="Arial"/>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3CD4" w14:textId="77777777" w:rsidR="00C308E1" w:rsidRPr="00B93702" w:rsidRDefault="00C308E1" w:rsidP="007E1A41">
            <w:pPr>
              <w:pStyle w:val="TAL"/>
              <w:rPr>
                <w:rFonts w:cs="Arial"/>
                <w:sz w:val="16"/>
                <w:szCs w:val="16"/>
                <w:lang w:eastAsia="en-US"/>
              </w:rPr>
            </w:pPr>
            <w:r w:rsidRPr="00B93702">
              <w:rPr>
                <w:rFonts w:cs="Arial"/>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5BCB" w14:textId="77777777" w:rsidR="00C308E1" w:rsidRPr="00B93702" w:rsidRDefault="00C308E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685F3A" w14:textId="77777777" w:rsidR="00C308E1"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19FDCC" w14:textId="77777777" w:rsidR="00C308E1" w:rsidRPr="00B93702" w:rsidRDefault="00C308E1" w:rsidP="007E1A41">
            <w:pPr>
              <w:pStyle w:val="TAL"/>
              <w:rPr>
                <w:rFonts w:cs="Arial"/>
                <w:sz w:val="16"/>
                <w:szCs w:val="16"/>
                <w:lang w:eastAsia="en-US"/>
              </w:rPr>
            </w:pPr>
            <w:r w:rsidRPr="00B93702">
              <w:rPr>
                <w:rFonts w:cs="Arial"/>
                <w:sz w:val="16"/>
                <w:szCs w:val="16"/>
                <w:lang w:eastAsia="en-US"/>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A711F" w14:textId="77777777" w:rsidR="00C308E1" w:rsidRPr="00B93702" w:rsidRDefault="00C308E1" w:rsidP="007E1A41">
            <w:pPr>
              <w:pStyle w:val="TAL"/>
              <w:rPr>
                <w:rFonts w:cs="Arial"/>
                <w:sz w:val="16"/>
                <w:szCs w:val="16"/>
                <w:lang w:eastAsia="en-US"/>
              </w:rPr>
            </w:pPr>
            <w:r w:rsidRPr="00B93702">
              <w:rPr>
                <w:rFonts w:cs="Arial"/>
                <w:sz w:val="16"/>
                <w:szCs w:val="16"/>
                <w:lang w:eastAsia="en-US"/>
              </w:rPr>
              <w:t>16.2.0</w:t>
            </w:r>
          </w:p>
        </w:tc>
      </w:tr>
      <w:tr w:rsidR="00B93702" w:rsidRPr="00B93702" w14:paraId="1831525E"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840D6E" w14:textId="77777777" w:rsidR="003C0DEB" w:rsidRPr="00B93702" w:rsidRDefault="003C0DEB"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3F279" w14:textId="77777777" w:rsidR="003C0DEB" w:rsidRPr="00B93702" w:rsidRDefault="003C0DEB"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7A1107" w14:textId="77777777" w:rsidR="003C0DEB" w:rsidRPr="00B93702" w:rsidRDefault="003C0DEB" w:rsidP="007E1A41">
            <w:pPr>
              <w:pStyle w:val="TAL"/>
              <w:rPr>
                <w:rFonts w:cs="Arial"/>
                <w:sz w:val="16"/>
                <w:szCs w:val="16"/>
                <w:lang w:eastAsia="en-US"/>
              </w:rPr>
            </w:pPr>
            <w:r w:rsidRPr="00B93702">
              <w:rPr>
                <w:rFonts w:cs="Arial"/>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C2A2A" w14:textId="77777777" w:rsidR="003C0DEB" w:rsidRPr="00B93702" w:rsidRDefault="003C0DEB" w:rsidP="007E1A41">
            <w:pPr>
              <w:pStyle w:val="TAL"/>
              <w:rPr>
                <w:rFonts w:cs="Arial"/>
                <w:sz w:val="16"/>
                <w:szCs w:val="16"/>
                <w:lang w:eastAsia="en-US"/>
              </w:rPr>
            </w:pPr>
            <w:r w:rsidRPr="00B93702">
              <w:rPr>
                <w:rFonts w:cs="Arial"/>
                <w:sz w:val="16"/>
                <w:szCs w:val="16"/>
                <w:lang w:eastAsia="en-US"/>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1A40F5" w14:textId="77777777" w:rsidR="003C0DEB" w:rsidRPr="00B93702" w:rsidRDefault="003C0DEB"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3ADD94" w14:textId="77777777" w:rsidR="003C0DEB"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36A27" w14:textId="77777777" w:rsidR="003C0DEB" w:rsidRPr="00B93702" w:rsidRDefault="003C0DEB" w:rsidP="007E1A41">
            <w:pPr>
              <w:pStyle w:val="TAL"/>
              <w:rPr>
                <w:rFonts w:cs="Arial"/>
                <w:sz w:val="16"/>
                <w:szCs w:val="16"/>
                <w:lang w:eastAsia="en-US"/>
              </w:rPr>
            </w:pPr>
            <w:r w:rsidRPr="00B93702">
              <w:rPr>
                <w:rFonts w:cs="Arial"/>
                <w:sz w:val="16"/>
                <w:szCs w:val="16"/>
                <w:lang w:eastAsia="en-US"/>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C4FE1" w14:textId="77777777" w:rsidR="003C0DEB" w:rsidRPr="00B93702" w:rsidRDefault="003C0DEB" w:rsidP="007E1A41">
            <w:pPr>
              <w:pStyle w:val="TAL"/>
              <w:rPr>
                <w:rFonts w:cs="Arial"/>
                <w:sz w:val="16"/>
                <w:szCs w:val="16"/>
                <w:lang w:eastAsia="en-US"/>
              </w:rPr>
            </w:pPr>
            <w:r w:rsidRPr="00B93702">
              <w:rPr>
                <w:rFonts w:cs="Arial"/>
                <w:sz w:val="16"/>
                <w:szCs w:val="16"/>
                <w:lang w:eastAsia="en-US"/>
              </w:rPr>
              <w:t>16.2.0</w:t>
            </w:r>
          </w:p>
        </w:tc>
      </w:tr>
      <w:tr w:rsidR="00B93702" w:rsidRPr="00B93702" w14:paraId="5A3BA87E"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19BA4" w14:textId="77777777" w:rsidR="005A363D" w:rsidRPr="00B93702" w:rsidRDefault="005A363D"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2CC4F6" w14:textId="77777777" w:rsidR="005A363D" w:rsidRPr="00B93702" w:rsidRDefault="005A363D"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8CD7CD" w14:textId="77777777" w:rsidR="005A363D" w:rsidRPr="00B93702" w:rsidRDefault="005A363D" w:rsidP="007E1A41">
            <w:pPr>
              <w:pStyle w:val="TAL"/>
              <w:rPr>
                <w:rFonts w:cs="Arial"/>
                <w:sz w:val="16"/>
                <w:szCs w:val="16"/>
                <w:lang w:eastAsia="en-US"/>
              </w:rPr>
            </w:pPr>
            <w:r w:rsidRPr="00B93702">
              <w:rPr>
                <w:rFonts w:cs="Arial"/>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FA36C" w14:textId="77777777" w:rsidR="005A363D" w:rsidRPr="00B93702" w:rsidRDefault="005A363D" w:rsidP="007E1A41">
            <w:pPr>
              <w:pStyle w:val="TAL"/>
              <w:rPr>
                <w:rFonts w:cs="Arial"/>
                <w:sz w:val="16"/>
                <w:szCs w:val="16"/>
                <w:lang w:eastAsia="en-US"/>
              </w:rPr>
            </w:pPr>
            <w:r w:rsidRPr="00B93702">
              <w:rPr>
                <w:rFonts w:cs="Arial"/>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D38CF" w14:textId="77777777" w:rsidR="005A363D" w:rsidRPr="00B93702" w:rsidRDefault="005A363D" w:rsidP="007E1A41">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29171F" w14:textId="77777777" w:rsidR="005A363D" w:rsidRPr="00B93702" w:rsidRDefault="005A363D"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68C365" w14:textId="77777777" w:rsidR="005A363D" w:rsidRPr="00B93702" w:rsidRDefault="005A363D" w:rsidP="007E1A41">
            <w:pPr>
              <w:pStyle w:val="TAL"/>
              <w:rPr>
                <w:rFonts w:cs="Arial"/>
                <w:sz w:val="16"/>
                <w:szCs w:val="16"/>
                <w:lang w:eastAsia="en-US"/>
              </w:rPr>
            </w:pPr>
            <w:r w:rsidRPr="00B93702">
              <w:rPr>
                <w:rFonts w:cs="Arial"/>
                <w:sz w:val="16"/>
                <w:szCs w:val="16"/>
                <w:lang w:eastAsia="en-US"/>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CF04D" w14:textId="77777777" w:rsidR="005A363D" w:rsidRPr="00B93702" w:rsidRDefault="005A363D" w:rsidP="007E1A41">
            <w:pPr>
              <w:pStyle w:val="TAL"/>
              <w:rPr>
                <w:rFonts w:cs="Arial"/>
                <w:sz w:val="16"/>
                <w:szCs w:val="16"/>
                <w:lang w:eastAsia="en-US"/>
              </w:rPr>
            </w:pPr>
            <w:r w:rsidRPr="00B93702">
              <w:rPr>
                <w:rFonts w:cs="Arial"/>
                <w:sz w:val="16"/>
                <w:szCs w:val="16"/>
                <w:lang w:eastAsia="en-US"/>
              </w:rPr>
              <w:t>16.2.0</w:t>
            </w:r>
          </w:p>
        </w:tc>
      </w:tr>
      <w:tr w:rsidR="00B93702" w:rsidRPr="00B93702" w14:paraId="67B0D28B"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C09E" w14:textId="77777777" w:rsidR="00FA0311" w:rsidRPr="00B93702" w:rsidRDefault="00FA031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934E1" w14:textId="77777777" w:rsidR="00FA0311" w:rsidRPr="00B93702" w:rsidRDefault="00FA031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E8085" w14:textId="77777777" w:rsidR="00FA0311" w:rsidRPr="00B93702" w:rsidRDefault="00FA0311"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52D8E" w14:textId="77777777" w:rsidR="00FA0311" w:rsidRPr="00B93702" w:rsidRDefault="00FA0311" w:rsidP="007E1A41">
            <w:pPr>
              <w:pStyle w:val="TAL"/>
              <w:rPr>
                <w:rFonts w:cs="Arial"/>
                <w:sz w:val="16"/>
                <w:szCs w:val="16"/>
                <w:lang w:eastAsia="en-US"/>
              </w:rPr>
            </w:pPr>
            <w:r w:rsidRPr="00B93702">
              <w:rPr>
                <w:rFonts w:cs="Arial"/>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51861E" w14:textId="77777777" w:rsidR="00FA0311" w:rsidRPr="00B93702" w:rsidRDefault="00FA031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92E518" w14:textId="77777777" w:rsidR="00FA0311" w:rsidRPr="00B93702" w:rsidRDefault="00FA0311"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6BAC67" w14:textId="77777777" w:rsidR="00FA0311" w:rsidRPr="00B93702" w:rsidRDefault="00FA0311" w:rsidP="007E1A41">
            <w:pPr>
              <w:pStyle w:val="TAL"/>
              <w:rPr>
                <w:rFonts w:cs="Arial"/>
                <w:sz w:val="16"/>
                <w:szCs w:val="16"/>
                <w:lang w:eastAsia="en-US"/>
              </w:rPr>
            </w:pPr>
            <w:r w:rsidRPr="00B93702">
              <w:rPr>
                <w:rFonts w:cs="Arial"/>
                <w:sz w:val="16"/>
                <w:szCs w:val="16"/>
                <w:lang w:eastAsia="en-US"/>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1BE5E" w14:textId="77777777" w:rsidR="00FA0311" w:rsidRPr="00B93702" w:rsidRDefault="00FA0311" w:rsidP="007E1A41">
            <w:pPr>
              <w:pStyle w:val="TAL"/>
              <w:rPr>
                <w:rFonts w:cs="Arial"/>
                <w:sz w:val="16"/>
                <w:szCs w:val="16"/>
                <w:lang w:eastAsia="en-US"/>
              </w:rPr>
            </w:pPr>
            <w:r w:rsidRPr="00B93702">
              <w:rPr>
                <w:rFonts w:cs="Arial"/>
                <w:sz w:val="16"/>
                <w:szCs w:val="16"/>
                <w:lang w:eastAsia="en-US"/>
              </w:rPr>
              <w:t>16.2.0</w:t>
            </w:r>
          </w:p>
        </w:tc>
      </w:tr>
      <w:tr w:rsidR="00B93702" w:rsidRPr="00B93702" w14:paraId="0516DC59"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A19C2" w14:textId="77777777" w:rsidR="00FC0F5C" w:rsidRPr="00B93702" w:rsidRDefault="00FC0F5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AD33D" w14:textId="77777777" w:rsidR="00FC0F5C" w:rsidRPr="00B93702" w:rsidRDefault="00FC0F5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681A3" w14:textId="77777777" w:rsidR="00FC0F5C" w:rsidRPr="00B93702" w:rsidRDefault="00FC0F5C" w:rsidP="007E1A41">
            <w:pPr>
              <w:pStyle w:val="TAL"/>
              <w:rPr>
                <w:rFonts w:cs="Arial"/>
                <w:sz w:val="16"/>
                <w:szCs w:val="16"/>
                <w:lang w:eastAsia="en-US"/>
              </w:rPr>
            </w:pPr>
            <w:r w:rsidRPr="00B93702">
              <w:rPr>
                <w:rFonts w:cs="Arial"/>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FFB7" w14:textId="77777777" w:rsidR="00FC0F5C" w:rsidRPr="00B93702" w:rsidRDefault="00FC0F5C" w:rsidP="007E1A41">
            <w:pPr>
              <w:pStyle w:val="TAL"/>
              <w:rPr>
                <w:rFonts w:cs="Arial"/>
                <w:sz w:val="16"/>
                <w:szCs w:val="16"/>
                <w:lang w:eastAsia="en-US"/>
              </w:rPr>
            </w:pPr>
            <w:r w:rsidRPr="00B93702">
              <w:rPr>
                <w:rFonts w:cs="Arial"/>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9DD7A" w14:textId="77777777" w:rsidR="00FC0F5C" w:rsidRPr="00B93702" w:rsidRDefault="00FC0F5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1294E6" w14:textId="77777777" w:rsidR="00FC0F5C" w:rsidRPr="00B93702" w:rsidRDefault="00FC0F5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E6ED88" w14:textId="77777777" w:rsidR="00FC0F5C" w:rsidRPr="00B93702" w:rsidRDefault="00FC0F5C" w:rsidP="007E1A41">
            <w:pPr>
              <w:pStyle w:val="TAL"/>
              <w:rPr>
                <w:rFonts w:cs="Arial"/>
                <w:sz w:val="16"/>
                <w:szCs w:val="16"/>
                <w:lang w:eastAsia="en-US"/>
              </w:rPr>
            </w:pPr>
            <w:r w:rsidRPr="00B93702">
              <w:rPr>
                <w:rFonts w:cs="Arial"/>
                <w:sz w:val="16"/>
                <w:szCs w:val="16"/>
                <w:lang w:eastAsia="en-US"/>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35A2B" w14:textId="77777777" w:rsidR="00FC0F5C" w:rsidRPr="00B93702" w:rsidRDefault="00FC0F5C" w:rsidP="007E1A41">
            <w:pPr>
              <w:pStyle w:val="TAL"/>
              <w:rPr>
                <w:rFonts w:cs="Arial"/>
                <w:sz w:val="16"/>
                <w:szCs w:val="16"/>
                <w:lang w:eastAsia="en-US"/>
              </w:rPr>
            </w:pPr>
            <w:r w:rsidRPr="00B93702">
              <w:rPr>
                <w:rFonts w:cs="Arial"/>
                <w:sz w:val="16"/>
                <w:szCs w:val="16"/>
                <w:lang w:eastAsia="en-US"/>
              </w:rPr>
              <w:t>16.2.0</w:t>
            </w:r>
          </w:p>
        </w:tc>
      </w:tr>
      <w:tr w:rsidR="00B93702" w:rsidRPr="00B93702" w14:paraId="29E91D2A"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FE2B3" w14:textId="77777777" w:rsidR="00AC0749" w:rsidRPr="00B93702" w:rsidRDefault="00AC0749"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8D8D9" w14:textId="77777777" w:rsidR="00AC0749" w:rsidRPr="00B93702" w:rsidRDefault="00AC0749"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3E549" w14:textId="77777777" w:rsidR="00AC0749" w:rsidRPr="00B93702" w:rsidRDefault="00AC0749" w:rsidP="007E1A41">
            <w:pPr>
              <w:pStyle w:val="TAL"/>
              <w:rPr>
                <w:rFonts w:cs="Arial"/>
                <w:sz w:val="16"/>
                <w:szCs w:val="16"/>
                <w:lang w:eastAsia="en-US"/>
              </w:rPr>
            </w:pPr>
            <w:r w:rsidRPr="00B93702">
              <w:rPr>
                <w:rFonts w:cs="Arial"/>
                <w:sz w:val="16"/>
                <w:szCs w:val="16"/>
                <w:lang w:eastAsia="en-US"/>
              </w:rPr>
              <w:t>RP-19125</w:t>
            </w:r>
            <w:r w:rsidR="007E3269" w:rsidRPr="00B93702">
              <w:rPr>
                <w:rFonts w:cs="Arial"/>
                <w:sz w:val="16"/>
                <w:szCs w:val="16"/>
                <w:lang w:eastAsia="en-US"/>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FDCF1" w14:textId="77777777" w:rsidR="00AC0749" w:rsidRPr="00B93702" w:rsidRDefault="00AC0749" w:rsidP="007E1A41">
            <w:pPr>
              <w:pStyle w:val="TAL"/>
              <w:rPr>
                <w:rFonts w:cs="Arial"/>
                <w:sz w:val="16"/>
                <w:szCs w:val="16"/>
                <w:lang w:eastAsia="en-US"/>
              </w:rPr>
            </w:pPr>
            <w:r w:rsidRPr="00B93702">
              <w:rPr>
                <w:rFonts w:cs="Arial"/>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6BBE9A" w14:textId="77777777" w:rsidR="00AC0749" w:rsidRPr="00B93702" w:rsidRDefault="00AC0749"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7BE481" w14:textId="77777777" w:rsidR="00AC0749" w:rsidRPr="00B93702" w:rsidRDefault="00AC0749"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F9D212" w14:textId="77777777" w:rsidR="00AC0749" w:rsidRPr="00B93702" w:rsidRDefault="00AC0749" w:rsidP="007E1A41">
            <w:pPr>
              <w:pStyle w:val="TAL"/>
              <w:rPr>
                <w:rFonts w:cs="Arial"/>
                <w:sz w:val="16"/>
                <w:szCs w:val="16"/>
                <w:lang w:eastAsia="en-US"/>
              </w:rPr>
            </w:pPr>
            <w:r w:rsidRPr="00B93702">
              <w:rPr>
                <w:rFonts w:cs="Arial"/>
                <w:sz w:val="16"/>
                <w:szCs w:val="16"/>
                <w:lang w:eastAsia="en-US"/>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CF8FE" w14:textId="77777777" w:rsidR="00AC0749" w:rsidRPr="00B93702" w:rsidRDefault="00AC0749" w:rsidP="007E1A41">
            <w:pPr>
              <w:pStyle w:val="TAL"/>
              <w:rPr>
                <w:rFonts w:cs="Arial"/>
                <w:sz w:val="16"/>
                <w:szCs w:val="16"/>
                <w:lang w:eastAsia="en-US"/>
              </w:rPr>
            </w:pPr>
            <w:r w:rsidRPr="00B93702">
              <w:rPr>
                <w:rFonts w:cs="Arial"/>
                <w:sz w:val="16"/>
                <w:szCs w:val="16"/>
                <w:lang w:eastAsia="en-US"/>
              </w:rPr>
              <w:t>16.2.0</w:t>
            </w:r>
          </w:p>
        </w:tc>
      </w:tr>
      <w:tr w:rsidR="00B93702" w:rsidRPr="00B93702" w14:paraId="37CF6BB6" w14:textId="77777777"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09585" w14:textId="77777777" w:rsidR="00C0029C" w:rsidRPr="00B93702" w:rsidRDefault="00C0029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4F12C" w14:textId="77777777" w:rsidR="00C0029C" w:rsidRPr="00B93702" w:rsidRDefault="00C0029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50783" w14:textId="77777777" w:rsidR="00C0029C" w:rsidRPr="00B93702" w:rsidRDefault="00C0029C" w:rsidP="007E1A41">
            <w:pPr>
              <w:pStyle w:val="TAL"/>
              <w:rPr>
                <w:rFonts w:cs="Arial"/>
                <w:sz w:val="16"/>
                <w:szCs w:val="16"/>
                <w:lang w:eastAsia="en-US"/>
              </w:rPr>
            </w:pPr>
            <w:r w:rsidRPr="00B93702">
              <w:rPr>
                <w:rFonts w:cs="Arial"/>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E2752" w14:textId="77777777" w:rsidR="00C0029C" w:rsidRPr="00B93702" w:rsidRDefault="00C0029C" w:rsidP="007E1A41">
            <w:pPr>
              <w:pStyle w:val="TAL"/>
              <w:rPr>
                <w:rFonts w:cs="Arial"/>
                <w:sz w:val="16"/>
                <w:szCs w:val="16"/>
                <w:lang w:eastAsia="en-US"/>
              </w:rPr>
            </w:pPr>
            <w:r w:rsidRPr="00B93702">
              <w:rPr>
                <w:rFonts w:cs="Arial"/>
                <w:sz w:val="16"/>
                <w:szCs w:val="16"/>
                <w:lang w:eastAsia="en-US"/>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176303" w14:textId="77777777" w:rsidR="00C0029C" w:rsidRPr="00B93702" w:rsidRDefault="00C0029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3E250F" w14:textId="77777777" w:rsidR="00C0029C" w:rsidRPr="00B93702" w:rsidRDefault="00C0029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20886B" w14:textId="77777777" w:rsidR="00C0029C" w:rsidRPr="00B93702" w:rsidRDefault="00C0029C" w:rsidP="007E1A41">
            <w:pPr>
              <w:pStyle w:val="TAL"/>
              <w:rPr>
                <w:rFonts w:cs="Arial"/>
                <w:sz w:val="16"/>
                <w:szCs w:val="16"/>
                <w:lang w:eastAsia="en-US"/>
              </w:rPr>
            </w:pPr>
            <w:r w:rsidRPr="00B93702">
              <w:rPr>
                <w:rFonts w:cs="Arial"/>
                <w:sz w:val="16"/>
                <w:szCs w:val="16"/>
                <w:lang w:eastAsia="en-US"/>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E2DCB" w14:textId="77777777" w:rsidR="00C0029C" w:rsidRPr="00B93702" w:rsidRDefault="00C0029C" w:rsidP="007E1A41">
            <w:pPr>
              <w:pStyle w:val="TAL"/>
              <w:rPr>
                <w:rFonts w:cs="Arial"/>
                <w:sz w:val="16"/>
                <w:szCs w:val="16"/>
                <w:lang w:eastAsia="en-US"/>
              </w:rPr>
            </w:pPr>
            <w:r w:rsidRPr="00B93702">
              <w:rPr>
                <w:rFonts w:cs="Arial"/>
                <w:sz w:val="16"/>
                <w:szCs w:val="16"/>
                <w:lang w:eastAsia="en-US"/>
              </w:rPr>
              <w:t>16.2.0</w:t>
            </w:r>
          </w:p>
        </w:tc>
      </w:tr>
      <w:tr w:rsidR="00522D3A" w:rsidRPr="00B93702" w14:paraId="436ADC82"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3E9FB" w14:textId="77777777" w:rsidR="00522D3A" w:rsidRPr="00B93702" w:rsidRDefault="00522D3A"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409E4" w14:textId="77777777" w:rsidR="00522D3A" w:rsidRPr="00B93702" w:rsidRDefault="00522D3A"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C4327" w14:textId="77777777" w:rsidR="00522D3A" w:rsidRPr="00B93702" w:rsidRDefault="00522D3A" w:rsidP="00334EB6">
            <w:pPr>
              <w:pStyle w:val="TAL"/>
              <w:rPr>
                <w:rFonts w:cs="Arial"/>
                <w:sz w:val="16"/>
                <w:szCs w:val="16"/>
                <w:lang w:eastAsia="en-US"/>
              </w:rPr>
            </w:pPr>
            <w:r w:rsidRPr="00B93702">
              <w:rPr>
                <w:rFonts w:cs="Arial"/>
                <w:sz w:val="16"/>
                <w:szCs w:val="16"/>
                <w:lang w:eastAsia="en-US"/>
              </w:rPr>
              <w:t>RP-19</w:t>
            </w:r>
            <w:r w:rsidR="00FC0312">
              <w:rPr>
                <w:rFonts w:cs="Arial"/>
                <w:sz w:val="16"/>
                <w:szCs w:val="16"/>
                <w:lang w:eastAsia="en-US"/>
              </w:rPr>
              <w:t>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E20C" w14:textId="77777777" w:rsidR="00522D3A" w:rsidRPr="00B93702" w:rsidRDefault="00522D3A"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44A6A6" w14:textId="77777777" w:rsidR="00522D3A" w:rsidRPr="00B93702" w:rsidRDefault="00522D3A"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BA024D" w14:textId="77777777" w:rsidR="00522D3A" w:rsidRPr="00B93702" w:rsidRDefault="00522D3A" w:rsidP="00334EB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F70F34" w14:textId="77777777" w:rsidR="00522D3A" w:rsidRPr="00B93702" w:rsidRDefault="00522D3A" w:rsidP="00334EB6">
            <w:pPr>
              <w:pStyle w:val="TAL"/>
              <w:rPr>
                <w:rFonts w:cs="Arial"/>
                <w:sz w:val="16"/>
                <w:szCs w:val="16"/>
                <w:lang w:eastAsia="en-US"/>
              </w:rPr>
            </w:pPr>
            <w:r w:rsidRPr="00522D3A">
              <w:rPr>
                <w:rFonts w:cs="Arial"/>
                <w:sz w:val="16"/>
                <w:szCs w:val="16"/>
                <w:lang w:eastAsia="en-US"/>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EFF73" w14:textId="77777777" w:rsidR="00522D3A" w:rsidRPr="00B93702" w:rsidRDefault="00522D3A"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D36B09" w:rsidRPr="00B93702" w14:paraId="49492D73"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A3945" w14:textId="77777777" w:rsidR="00D36B09" w:rsidRPr="00B93702" w:rsidRDefault="00D36B09"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4084C" w14:textId="77777777" w:rsidR="00D36B09" w:rsidRPr="00B93702" w:rsidRDefault="00D36B09"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F2BBF" w14:textId="77777777" w:rsidR="00D36B09" w:rsidRPr="00B93702" w:rsidRDefault="00D36B09"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DF396" w14:textId="77777777" w:rsidR="00D36B09" w:rsidRPr="00B93702" w:rsidRDefault="00D36B09"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4699FC" w14:textId="77777777" w:rsidR="00D36B09" w:rsidRPr="00B93702" w:rsidRDefault="00D36B09"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8E1FE1" w14:textId="77777777" w:rsidR="00D36B09" w:rsidRPr="00B93702" w:rsidRDefault="00D36B09"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69D194" w14:textId="77777777" w:rsidR="00D36B09" w:rsidRPr="00B93702" w:rsidRDefault="00D36B09" w:rsidP="00334EB6">
            <w:pPr>
              <w:pStyle w:val="TAL"/>
              <w:rPr>
                <w:rFonts w:cs="Arial"/>
                <w:sz w:val="16"/>
                <w:szCs w:val="16"/>
                <w:lang w:eastAsia="en-US"/>
              </w:rPr>
            </w:pPr>
            <w:r w:rsidRPr="00D36B09">
              <w:rPr>
                <w:rFonts w:cs="Arial"/>
                <w:sz w:val="16"/>
                <w:szCs w:val="16"/>
                <w:lang w:eastAsia="en-US"/>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A089C" w14:textId="77777777" w:rsidR="00D36B09" w:rsidRPr="00B93702" w:rsidRDefault="00D36B09"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B9221E" w:rsidRPr="00B93702" w14:paraId="77EA79FF"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17A75" w14:textId="77777777" w:rsidR="00B9221E" w:rsidRPr="00B93702" w:rsidRDefault="00B9221E"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3A0A4" w14:textId="77777777" w:rsidR="00B9221E" w:rsidRPr="00B93702" w:rsidRDefault="00B9221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5667A7" w14:textId="77777777" w:rsidR="00B9221E" w:rsidRPr="00B93702" w:rsidRDefault="00B9221E"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54BA" w14:textId="77777777" w:rsidR="00B9221E" w:rsidRPr="00B93702" w:rsidRDefault="00B9221E"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661BFD" w14:textId="77777777" w:rsidR="00B9221E" w:rsidRPr="00B93702" w:rsidRDefault="00B9221E"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CB080" w14:textId="77777777" w:rsidR="00B9221E" w:rsidRPr="00B93702" w:rsidRDefault="00B9221E"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1BCE14" w14:textId="77777777" w:rsidR="00B9221E" w:rsidRPr="00B93702" w:rsidRDefault="00B9221E" w:rsidP="00334EB6">
            <w:pPr>
              <w:pStyle w:val="TAL"/>
              <w:rPr>
                <w:rFonts w:cs="Arial"/>
                <w:sz w:val="16"/>
                <w:szCs w:val="16"/>
                <w:lang w:eastAsia="en-US"/>
              </w:rPr>
            </w:pPr>
            <w:r w:rsidRPr="00B9221E">
              <w:rPr>
                <w:rFonts w:cs="Arial"/>
                <w:sz w:val="16"/>
                <w:szCs w:val="16"/>
                <w:lang w:eastAsia="en-US"/>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DBC38" w14:textId="77777777" w:rsidR="00B9221E" w:rsidRPr="00B93702" w:rsidRDefault="00B9221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993EEE" w:rsidRPr="00B93702" w14:paraId="5B009937"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71AAD" w14:textId="77777777" w:rsidR="00993EEE" w:rsidRPr="00B93702" w:rsidRDefault="00993EEE"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7668C" w14:textId="77777777" w:rsidR="00993EEE" w:rsidRPr="00B93702" w:rsidRDefault="00993EE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15BA8A" w14:textId="77777777" w:rsidR="00993EEE" w:rsidRPr="00B93702" w:rsidRDefault="00993EEE"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20404" w14:textId="77777777" w:rsidR="00993EEE" w:rsidRPr="00B93702" w:rsidRDefault="00993EEE"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0FD05" w14:textId="77777777" w:rsidR="00993EEE" w:rsidRPr="00B93702" w:rsidRDefault="00993EEE"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7947C" w14:textId="77777777" w:rsidR="00993EEE" w:rsidRPr="00B93702" w:rsidRDefault="00993EEE"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8859EC" w14:textId="77777777" w:rsidR="00993EEE" w:rsidRPr="00B93702" w:rsidRDefault="00993EEE" w:rsidP="00334EB6">
            <w:pPr>
              <w:pStyle w:val="TAL"/>
              <w:rPr>
                <w:rFonts w:cs="Arial"/>
                <w:sz w:val="16"/>
                <w:szCs w:val="16"/>
                <w:lang w:eastAsia="en-US"/>
              </w:rPr>
            </w:pPr>
            <w:r w:rsidRPr="00993EEE">
              <w:rPr>
                <w:rFonts w:cs="Arial"/>
                <w:sz w:val="16"/>
                <w:szCs w:val="16"/>
                <w:lang w:eastAsia="en-US"/>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E9CC3" w14:textId="77777777" w:rsidR="00993EEE" w:rsidRPr="00B93702" w:rsidRDefault="00993EE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813BA" w:rsidRPr="00B93702" w14:paraId="776161EE"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AB8C" w14:textId="77777777" w:rsidR="00E813BA" w:rsidRPr="00B93702" w:rsidRDefault="00E813BA"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7BE829" w14:textId="77777777" w:rsidR="00E813BA" w:rsidRPr="00B93702" w:rsidRDefault="00E813BA"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863F9E" w14:textId="77777777" w:rsidR="00E813BA" w:rsidRPr="00B93702" w:rsidRDefault="00E813BA"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35841" w14:textId="77777777" w:rsidR="00E813BA" w:rsidRPr="00B93702" w:rsidRDefault="00E813BA"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9D96E0" w14:textId="77777777" w:rsidR="00E813BA" w:rsidRPr="00B93702" w:rsidRDefault="00E813BA"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B1BA01" w14:textId="77777777" w:rsidR="00E813BA" w:rsidRPr="00B93702" w:rsidRDefault="00E813BA"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39C621" w14:textId="77777777" w:rsidR="00E813BA" w:rsidRPr="00B93702" w:rsidRDefault="00E813BA" w:rsidP="00334EB6">
            <w:pPr>
              <w:pStyle w:val="TAL"/>
              <w:rPr>
                <w:rFonts w:cs="Arial"/>
                <w:sz w:val="16"/>
                <w:szCs w:val="16"/>
                <w:lang w:eastAsia="en-US"/>
              </w:rPr>
            </w:pPr>
            <w:r w:rsidRPr="00E813BA">
              <w:rPr>
                <w:rFonts w:cs="Arial"/>
                <w:sz w:val="16"/>
                <w:szCs w:val="16"/>
                <w:lang w:eastAsia="en-US"/>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2ACF1" w14:textId="77777777" w:rsidR="00E813BA" w:rsidRPr="00B93702" w:rsidRDefault="00E813BA"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B8646F" w:rsidRPr="00B93702" w14:paraId="3C9A5ED0"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F6D321" w14:textId="77777777" w:rsidR="00B8646F" w:rsidRPr="00B93702" w:rsidRDefault="00B8646F"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E99F1" w14:textId="77777777" w:rsidR="00B8646F" w:rsidRPr="00B93702" w:rsidRDefault="00B8646F"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47D42" w14:textId="77777777" w:rsidR="00B8646F" w:rsidRPr="00B93702" w:rsidRDefault="00B8646F"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60420" w14:textId="77777777" w:rsidR="00B8646F" w:rsidRPr="00B93702" w:rsidRDefault="00B8646F"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C90D7A" w14:textId="77777777" w:rsidR="00B8646F" w:rsidRPr="00B93702" w:rsidRDefault="00B8646F"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6D099" w14:textId="77777777" w:rsidR="00B8646F" w:rsidRPr="00B93702" w:rsidRDefault="00B8646F"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D37CD" w14:textId="77777777" w:rsidR="00B8646F" w:rsidRPr="00B93702" w:rsidRDefault="00B8646F" w:rsidP="00334EB6">
            <w:pPr>
              <w:pStyle w:val="TAL"/>
              <w:rPr>
                <w:rFonts w:cs="Arial"/>
                <w:sz w:val="16"/>
                <w:szCs w:val="16"/>
                <w:lang w:eastAsia="en-US"/>
              </w:rPr>
            </w:pPr>
            <w:r w:rsidRPr="00B8646F">
              <w:rPr>
                <w:rFonts w:cs="Arial"/>
                <w:sz w:val="16"/>
                <w:szCs w:val="16"/>
                <w:lang w:eastAsia="en-US"/>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2927C" w14:textId="77777777" w:rsidR="00B8646F" w:rsidRPr="00B93702" w:rsidRDefault="00B8646F"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726EFD" w:rsidRPr="00B93702" w14:paraId="2C2CE550"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41B25" w14:textId="77777777" w:rsidR="00726EFD" w:rsidRPr="00B93702" w:rsidRDefault="00726EFD"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1C28" w14:textId="77777777" w:rsidR="00726EFD" w:rsidRPr="00B93702" w:rsidRDefault="00726EFD"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EE978" w14:textId="77777777" w:rsidR="00726EFD" w:rsidRPr="00B93702" w:rsidRDefault="00726EFD"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F909D" w14:textId="77777777" w:rsidR="00726EFD" w:rsidRPr="00B93702" w:rsidRDefault="00726EFD"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9FCA" w14:textId="77777777" w:rsidR="00726EFD" w:rsidRPr="00B93702" w:rsidRDefault="00726EFD"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DF088" w14:textId="77777777" w:rsidR="00726EFD" w:rsidRPr="00B93702" w:rsidRDefault="00726EFD" w:rsidP="00334EB6">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17DAE" w14:textId="77777777" w:rsidR="00726EFD" w:rsidRPr="00B93702" w:rsidRDefault="00726EFD" w:rsidP="00334EB6">
            <w:pPr>
              <w:pStyle w:val="TAL"/>
              <w:rPr>
                <w:rFonts w:cs="Arial"/>
                <w:sz w:val="16"/>
                <w:szCs w:val="16"/>
                <w:lang w:eastAsia="en-US"/>
              </w:rPr>
            </w:pPr>
            <w:r w:rsidRPr="00726EFD">
              <w:rPr>
                <w:rFonts w:cs="Arial"/>
                <w:sz w:val="16"/>
                <w:szCs w:val="16"/>
                <w:lang w:eastAsia="en-US"/>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F41D2" w14:textId="77777777" w:rsidR="00726EFD" w:rsidRPr="00B93702" w:rsidRDefault="00726EFD"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826EF6" w:rsidRPr="00B93702" w14:paraId="10085DB7"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6079A" w14:textId="77777777" w:rsidR="00826EF6" w:rsidRPr="00B93702" w:rsidRDefault="00826EF6"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3E7B1B" w14:textId="77777777" w:rsidR="00826EF6" w:rsidRPr="00B93702" w:rsidRDefault="00826EF6"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5A4AF" w14:textId="77777777" w:rsidR="00826EF6" w:rsidRPr="00B93702" w:rsidRDefault="00826EF6"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B9A4C" w14:textId="77777777" w:rsidR="00826EF6" w:rsidRPr="00B93702" w:rsidRDefault="00826EF6"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55D0" w14:textId="77777777" w:rsidR="00826EF6" w:rsidRPr="00B93702" w:rsidRDefault="00826EF6"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07DE50" w14:textId="77777777" w:rsidR="00826EF6" w:rsidRPr="00B93702" w:rsidRDefault="00826EF6"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E85D0F" w14:textId="77777777" w:rsidR="00826EF6" w:rsidRPr="00B93702" w:rsidRDefault="00826EF6" w:rsidP="00334EB6">
            <w:pPr>
              <w:pStyle w:val="TAL"/>
              <w:rPr>
                <w:rFonts w:cs="Arial"/>
                <w:sz w:val="16"/>
                <w:szCs w:val="16"/>
                <w:lang w:eastAsia="en-US"/>
              </w:rPr>
            </w:pPr>
            <w:r w:rsidRPr="00826EF6">
              <w:rPr>
                <w:rFonts w:cs="Arial"/>
                <w:sz w:val="16"/>
                <w:szCs w:val="16"/>
                <w:lang w:eastAsia="en-US"/>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6D28E" w14:textId="77777777" w:rsidR="00826EF6" w:rsidRPr="00B93702" w:rsidRDefault="00826EF6"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C80CA5" w:rsidRPr="00B93702" w14:paraId="545355E6"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FFFDF0" w14:textId="77777777" w:rsidR="00C80CA5" w:rsidRPr="00B93702" w:rsidRDefault="00C80CA5"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DAC78" w14:textId="77777777" w:rsidR="00C80CA5" w:rsidRPr="00B93702" w:rsidRDefault="00C80CA5"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E27A0" w14:textId="77777777" w:rsidR="00C80CA5" w:rsidRPr="00B93702" w:rsidRDefault="00C80CA5"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2E929" w14:textId="77777777" w:rsidR="00C80CA5" w:rsidRPr="00B93702" w:rsidRDefault="00C80CA5"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07A109" w14:textId="77777777" w:rsidR="00C80CA5" w:rsidRPr="00B93702" w:rsidRDefault="00C80CA5"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B9B9A0" w14:textId="77777777" w:rsidR="00C80CA5" w:rsidRPr="00B93702" w:rsidRDefault="00C80CA5" w:rsidP="00334EB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13036B" w14:textId="77777777" w:rsidR="00C80CA5" w:rsidRPr="00B93702" w:rsidRDefault="00C80CA5" w:rsidP="00334EB6">
            <w:pPr>
              <w:pStyle w:val="TAL"/>
              <w:rPr>
                <w:rFonts w:cs="Arial"/>
                <w:sz w:val="16"/>
                <w:szCs w:val="16"/>
                <w:lang w:eastAsia="en-US"/>
              </w:rPr>
            </w:pPr>
            <w:r w:rsidRPr="00C80CA5">
              <w:rPr>
                <w:rFonts w:cs="Arial"/>
                <w:sz w:val="16"/>
                <w:szCs w:val="16"/>
                <w:lang w:eastAsia="en-US"/>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06F9" w14:textId="77777777" w:rsidR="00C80CA5" w:rsidRPr="00B93702" w:rsidRDefault="00C80CA5"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6D6AE2" w:rsidRPr="00B93702" w14:paraId="52A0A30D"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3316C" w14:textId="77777777" w:rsidR="006D6AE2" w:rsidRPr="00B93702" w:rsidRDefault="006D6AE2"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BC00C" w14:textId="77777777" w:rsidR="006D6AE2" w:rsidRPr="00B93702" w:rsidRDefault="006D6AE2"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34E9A" w14:textId="77777777" w:rsidR="006D6AE2" w:rsidRPr="00B93702" w:rsidRDefault="006D6AE2"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B0CEF" w14:textId="77777777" w:rsidR="006D6AE2" w:rsidRPr="00B93702" w:rsidRDefault="006D6AE2"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C265B" w14:textId="77777777" w:rsidR="006D6AE2" w:rsidRPr="00B93702" w:rsidRDefault="006D6AE2"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862E0" w14:textId="77777777" w:rsidR="006D6AE2" w:rsidRPr="00B93702" w:rsidRDefault="006D6AE2" w:rsidP="00334EB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1601D7" w14:textId="77777777" w:rsidR="006D6AE2" w:rsidRPr="00B93702" w:rsidRDefault="006D6AE2" w:rsidP="00334EB6">
            <w:pPr>
              <w:pStyle w:val="TAL"/>
              <w:rPr>
                <w:rFonts w:cs="Arial"/>
                <w:sz w:val="16"/>
                <w:szCs w:val="16"/>
                <w:lang w:eastAsia="en-US"/>
              </w:rPr>
            </w:pPr>
            <w:r w:rsidRPr="006D6AE2">
              <w:rPr>
                <w:rFonts w:cs="Arial"/>
                <w:sz w:val="16"/>
                <w:szCs w:val="16"/>
                <w:lang w:eastAsia="en-US"/>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1867A" w14:textId="77777777" w:rsidR="006D6AE2" w:rsidRPr="00B93702" w:rsidRDefault="006D6AE2"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573EE" w:rsidRPr="00B93702" w14:paraId="296EB81A"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46B" w14:textId="77777777" w:rsidR="00E573EE" w:rsidRPr="00B93702" w:rsidRDefault="00E573EE"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84E46" w14:textId="77777777" w:rsidR="00E573EE" w:rsidRPr="00B93702" w:rsidRDefault="00E573E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6FA194" w14:textId="77777777" w:rsidR="00E573EE" w:rsidRPr="00B93702" w:rsidRDefault="00E573EE"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95E9" w14:textId="77777777" w:rsidR="00E573EE" w:rsidRPr="00B93702" w:rsidRDefault="00E573EE"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02021C" w14:textId="77777777" w:rsidR="00E573EE" w:rsidRPr="00B93702" w:rsidRDefault="00E573EE"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17A651" w14:textId="77777777" w:rsidR="00E573EE" w:rsidRPr="00B93702" w:rsidRDefault="00E573EE" w:rsidP="00334EB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544978" w14:textId="77777777" w:rsidR="00E573EE" w:rsidRPr="00B93702" w:rsidRDefault="00E573EE" w:rsidP="00334EB6">
            <w:pPr>
              <w:pStyle w:val="TAL"/>
              <w:rPr>
                <w:rFonts w:cs="Arial"/>
                <w:sz w:val="16"/>
                <w:szCs w:val="16"/>
                <w:lang w:eastAsia="en-US"/>
              </w:rPr>
            </w:pPr>
            <w:r w:rsidRPr="00E573EE">
              <w:rPr>
                <w:rFonts w:cs="Arial"/>
                <w:sz w:val="16"/>
                <w:szCs w:val="16"/>
                <w:lang w:eastAsia="en-US"/>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34FF2" w14:textId="77777777" w:rsidR="00E573EE" w:rsidRPr="00B93702" w:rsidRDefault="00E573E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A60CD" w:rsidRPr="00B93702" w14:paraId="586ABF4D"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99856" w14:textId="77777777" w:rsidR="00EA60CD" w:rsidRPr="00B93702" w:rsidRDefault="00EA60CD"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5DB61" w14:textId="77777777" w:rsidR="00EA60CD" w:rsidRPr="00B93702" w:rsidRDefault="00EA60CD"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6E04AA" w14:textId="77777777" w:rsidR="00EA60CD" w:rsidRPr="00B93702" w:rsidRDefault="00EA60CD"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AF1" w14:textId="77777777" w:rsidR="00EA60CD" w:rsidRPr="00B93702" w:rsidRDefault="00EA60CD"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5D754" w14:textId="77777777" w:rsidR="00EA60CD" w:rsidRPr="00B93702" w:rsidRDefault="00EA60CD"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22B22B" w14:textId="77777777" w:rsidR="00EA60CD" w:rsidRPr="00B93702" w:rsidRDefault="00EA60CD"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19F0D0" w14:textId="77777777" w:rsidR="00EA60CD" w:rsidRPr="00B93702" w:rsidRDefault="00EA60CD" w:rsidP="00334EB6">
            <w:pPr>
              <w:pStyle w:val="TAL"/>
              <w:rPr>
                <w:rFonts w:cs="Arial"/>
                <w:sz w:val="16"/>
                <w:szCs w:val="16"/>
                <w:lang w:eastAsia="en-US"/>
              </w:rPr>
            </w:pPr>
            <w:r w:rsidRPr="00EA60CD">
              <w:rPr>
                <w:rFonts w:cs="Arial"/>
                <w:sz w:val="16"/>
                <w:szCs w:val="16"/>
                <w:lang w:eastAsia="en-US"/>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498F" w14:textId="77777777" w:rsidR="00EA60CD" w:rsidRPr="00B93702" w:rsidRDefault="00EA60CD"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C2301E" w:rsidRPr="00B93702" w14:paraId="721F551A"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9CA56" w14:textId="77777777" w:rsidR="00C2301E" w:rsidRPr="00B93702" w:rsidRDefault="00C2301E" w:rsidP="00334EB6">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140528" w14:textId="77777777" w:rsidR="00C2301E" w:rsidRPr="00B93702" w:rsidRDefault="00C2301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16A70B" w14:textId="77777777" w:rsidR="00C2301E" w:rsidRPr="00B93702" w:rsidRDefault="00C2301E" w:rsidP="00334EB6">
            <w:pPr>
              <w:pStyle w:val="TAL"/>
              <w:rPr>
                <w:rFonts w:cs="Arial"/>
                <w:sz w:val="16"/>
                <w:szCs w:val="16"/>
                <w:lang w:eastAsia="en-US"/>
              </w:rPr>
            </w:pPr>
            <w:r w:rsidRPr="00C2301E">
              <w:rPr>
                <w:rFonts w:cs="Arial"/>
                <w:sz w:val="16"/>
                <w:szCs w:val="16"/>
                <w:lang w:eastAsia="en-US"/>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35732" w14:textId="77777777" w:rsidR="00C2301E" w:rsidRPr="00B93702" w:rsidRDefault="00C2301E"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04D8EE" w14:textId="77777777" w:rsidR="00C2301E" w:rsidRPr="00B93702" w:rsidRDefault="00C2301E"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02EC0A" w14:textId="77777777" w:rsidR="00C2301E" w:rsidRPr="00B93702" w:rsidRDefault="00C2301E" w:rsidP="00334EB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2623B5" w14:textId="77777777" w:rsidR="00C2301E" w:rsidRPr="00B93702" w:rsidRDefault="00C2301E" w:rsidP="00334EB6">
            <w:pPr>
              <w:pStyle w:val="TAL"/>
              <w:rPr>
                <w:rFonts w:cs="Arial"/>
                <w:sz w:val="16"/>
                <w:szCs w:val="16"/>
                <w:lang w:eastAsia="en-US"/>
              </w:rPr>
            </w:pPr>
            <w:r w:rsidRPr="00C2301E">
              <w:rPr>
                <w:rFonts w:cs="Arial"/>
                <w:sz w:val="16"/>
                <w:szCs w:val="16"/>
                <w:lang w:eastAsia="en-US"/>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4BC0F" w14:textId="77777777" w:rsidR="00C2301E" w:rsidRPr="00B93702" w:rsidRDefault="00C2301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C2301E" w:rsidRPr="00B93702" w14:paraId="2BEF8CF8"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10B57D" w14:textId="77777777" w:rsidR="00C2301E" w:rsidRPr="00B93702" w:rsidRDefault="00C2301E" w:rsidP="00334EB6">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F5DBF" w14:textId="77777777" w:rsidR="00C2301E" w:rsidRPr="00B93702" w:rsidRDefault="00C2301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8C19FD" w14:textId="77777777" w:rsidR="00C2301E" w:rsidRPr="00B93702" w:rsidRDefault="00C2301E" w:rsidP="00334EB6">
            <w:pPr>
              <w:pStyle w:val="TAL"/>
              <w:rPr>
                <w:rFonts w:cs="Arial"/>
                <w:sz w:val="16"/>
                <w:szCs w:val="16"/>
                <w:lang w:eastAsia="en-US"/>
              </w:rPr>
            </w:pPr>
            <w:r w:rsidRPr="00C2301E">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E230" w14:textId="77777777" w:rsidR="00C2301E" w:rsidRPr="00B93702" w:rsidRDefault="00C2301E"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6B3F21" w14:textId="77777777" w:rsidR="00C2301E" w:rsidRPr="00B93702" w:rsidRDefault="00C2301E"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199DA" w14:textId="77777777" w:rsidR="00C2301E" w:rsidRPr="00B93702" w:rsidRDefault="00C2301E"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57F0E7" w14:textId="77777777" w:rsidR="00C2301E" w:rsidRPr="00B93702" w:rsidRDefault="00C2301E" w:rsidP="00334EB6">
            <w:pPr>
              <w:pStyle w:val="TAL"/>
              <w:rPr>
                <w:rFonts w:cs="Arial"/>
                <w:sz w:val="16"/>
                <w:szCs w:val="16"/>
                <w:lang w:eastAsia="en-US"/>
              </w:rPr>
            </w:pPr>
            <w:r w:rsidRPr="00C2301E">
              <w:rPr>
                <w:rFonts w:cs="Arial"/>
                <w:sz w:val="16"/>
                <w:szCs w:val="16"/>
                <w:lang w:eastAsia="en-US"/>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183F1" w14:textId="77777777" w:rsidR="00C2301E" w:rsidRPr="00B93702" w:rsidRDefault="00C2301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88485E" w:rsidRPr="00B93702" w14:paraId="629E0E78"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FC676" w14:textId="77777777" w:rsidR="0088485E" w:rsidRPr="00B93702" w:rsidRDefault="0088485E" w:rsidP="00334EB6">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6D5178" w14:textId="77777777" w:rsidR="0088485E" w:rsidRPr="00B93702" w:rsidRDefault="0088485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DB2FB4" w14:textId="77777777" w:rsidR="0088485E" w:rsidRPr="00B93702" w:rsidRDefault="0088485E" w:rsidP="00334EB6">
            <w:pPr>
              <w:pStyle w:val="TAL"/>
              <w:rPr>
                <w:rFonts w:cs="Arial"/>
                <w:sz w:val="16"/>
                <w:szCs w:val="16"/>
                <w:lang w:eastAsia="en-US"/>
              </w:rPr>
            </w:pPr>
            <w:r w:rsidRPr="0088485E">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CE54" w14:textId="77777777" w:rsidR="0088485E" w:rsidRPr="00B93702" w:rsidRDefault="0088485E"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15405C" w14:textId="77777777" w:rsidR="0088485E" w:rsidRPr="00B93702" w:rsidRDefault="0088485E"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52ED14" w14:textId="77777777" w:rsidR="0088485E" w:rsidRPr="00B93702" w:rsidRDefault="0088485E"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5DE213" w14:textId="77777777" w:rsidR="0088485E" w:rsidRPr="00B93702" w:rsidRDefault="0088485E" w:rsidP="00334EB6">
            <w:pPr>
              <w:pStyle w:val="TAL"/>
              <w:rPr>
                <w:rFonts w:cs="Arial"/>
                <w:sz w:val="16"/>
                <w:szCs w:val="16"/>
                <w:lang w:eastAsia="en-US"/>
              </w:rPr>
            </w:pPr>
            <w:r w:rsidRPr="0088485E">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6A327" w14:textId="77777777" w:rsidR="0088485E" w:rsidRPr="00B93702" w:rsidRDefault="0088485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761B25" w:rsidRPr="00B93702" w14:paraId="6166281E" w14:textId="77777777"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E02CF" w14:textId="77777777" w:rsidR="00761B25" w:rsidRPr="00B93702" w:rsidRDefault="00761B25" w:rsidP="00334EB6">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EAAA6" w14:textId="77777777" w:rsidR="00761B25" w:rsidRPr="00B93702" w:rsidRDefault="00761B25"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4567EA" w14:textId="77777777" w:rsidR="00761B25" w:rsidRPr="00B93702" w:rsidRDefault="00761B25" w:rsidP="00334EB6">
            <w:pPr>
              <w:pStyle w:val="TAL"/>
              <w:rPr>
                <w:rFonts w:cs="Arial"/>
                <w:sz w:val="16"/>
                <w:szCs w:val="16"/>
                <w:lang w:eastAsia="en-US"/>
              </w:rPr>
            </w:pPr>
            <w:r w:rsidRPr="0088485E">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4C07" w14:textId="77777777" w:rsidR="00761B25" w:rsidRPr="00B93702" w:rsidRDefault="00761B25" w:rsidP="00334EB6">
            <w:pPr>
              <w:pStyle w:val="TAL"/>
              <w:rPr>
                <w:rFonts w:cs="Arial"/>
                <w:sz w:val="16"/>
                <w:szCs w:val="16"/>
                <w:lang w:eastAsia="en-US"/>
              </w:rPr>
            </w:pPr>
            <w:r w:rsidRPr="00B93702">
              <w:rPr>
                <w:rFonts w:cs="Arial"/>
                <w:sz w:val="16"/>
                <w:szCs w:val="16"/>
                <w:lang w:eastAsia="en-US"/>
              </w:rPr>
              <w:t>0</w:t>
            </w:r>
            <w:r>
              <w:rPr>
                <w:rFonts w:cs="Arial"/>
                <w:sz w:val="16"/>
                <w:szCs w:val="16"/>
                <w:lang w:eastAsia="en-US"/>
              </w:rPr>
              <w:t>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61A871" w14:textId="77777777" w:rsidR="00761B25" w:rsidRPr="00B93702" w:rsidRDefault="00761B25"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87F9A6" w14:textId="77777777" w:rsidR="00761B25" w:rsidRPr="00B93702" w:rsidRDefault="00761B25"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14639" w14:textId="77777777" w:rsidR="00761B25" w:rsidRPr="00B93702" w:rsidRDefault="00761B25" w:rsidP="00334EB6">
            <w:pPr>
              <w:pStyle w:val="TAL"/>
              <w:rPr>
                <w:rFonts w:cs="Arial"/>
                <w:sz w:val="16"/>
                <w:szCs w:val="16"/>
                <w:lang w:eastAsia="en-US"/>
              </w:rPr>
            </w:pPr>
            <w:r w:rsidRPr="00761B25">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FC85B" w14:textId="77777777" w:rsidR="00761B25" w:rsidRPr="00B93702" w:rsidRDefault="00761B25"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CD4BFC" w:rsidRPr="00B93702" w14:paraId="648091A0"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DF7AB" w14:textId="77777777" w:rsidR="00CD4BFC" w:rsidRPr="00B93702" w:rsidRDefault="00CD4BFC" w:rsidP="001364D3">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1CC2" w14:textId="77777777" w:rsidR="00CD4BFC" w:rsidRPr="00B93702" w:rsidRDefault="00CD4BFC" w:rsidP="001364D3">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31CD0" w14:textId="77777777" w:rsidR="00CD4BFC" w:rsidRPr="00B93702" w:rsidRDefault="00CD4BFC" w:rsidP="001364D3">
            <w:pPr>
              <w:pStyle w:val="TAL"/>
              <w:rPr>
                <w:rFonts w:cs="Arial"/>
                <w:sz w:val="16"/>
                <w:szCs w:val="16"/>
                <w:lang w:eastAsia="en-US"/>
              </w:rPr>
            </w:pPr>
            <w:r w:rsidRPr="0088485E">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2556" w14:textId="77777777" w:rsidR="00CD4BFC" w:rsidRPr="00B93702" w:rsidRDefault="00CD4BFC" w:rsidP="001364D3">
            <w:pPr>
              <w:pStyle w:val="TAL"/>
              <w:rPr>
                <w:rFonts w:cs="Arial"/>
                <w:sz w:val="16"/>
                <w:szCs w:val="16"/>
                <w:lang w:eastAsia="en-US"/>
              </w:rPr>
            </w:pPr>
            <w:r w:rsidRPr="00B93702">
              <w:rPr>
                <w:rFonts w:cs="Arial"/>
                <w:sz w:val="16"/>
                <w:szCs w:val="16"/>
                <w:lang w:eastAsia="en-US"/>
              </w:rPr>
              <w:t>0</w:t>
            </w:r>
            <w:r>
              <w:rPr>
                <w:rFonts w:cs="Arial"/>
                <w:sz w:val="16"/>
                <w:szCs w:val="16"/>
                <w:lang w:eastAsia="en-US"/>
              </w:rPr>
              <w:t>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642EA" w14:textId="77777777" w:rsidR="00CD4BFC" w:rsidRPr="00B93702" w:rsidRDefault="00CD4BFC"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1C96C" w14:textId="77777777" w:rsidR="00CD4BFC" w:rsidRPr="00B93702" w:rsidRDefault="00CD4BFC"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919D6" w14:textId="77777777" w:rsidR="00CD4BFC" w:rsidRPr="00B93702" w:rsidRDefault="00CD4BFC" w:rsidP="001364D3">
            <w:pPr>
              <w:pStyle w:val="TAL"/>
              <w:rPr>
                <w:rFonts w:cs="Arial"/>
                <w:sz w:val="16"/>
                <w:szCs w:val="16"/>
                <w:lang w:eastAsia="en-US"/>
              </w:rPr>
            </w:pPr>
            <w:r w:rsidRPr="00CD4BFC">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C46" w14:textId="77777777" w:rsidR="00CD4BFC" w:rsidRPr="00B93702" w:rsidRDefault="00CD4BFC" w:rsidP="001364D3">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232DFB" w:rsidRPr="00B93702" w14:paraId="140276D1"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F89CF" w14:textId="77777777" w:rsidR="00232DFB" w:rsidRPr="00B93702" w:rsidRDefault="00232DFB" w:rsidP="001364D3">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68624" w14:textId="77777777" w:rsidR="00232DFB" w:rsidRPr="00B93702" w:rsidRDefault="00232DFB" w:rsidP="001364D3">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4F8E9" w14:textId="77777777" w:rsidR="00232DFB" w:rsidRPr="00B93702" w:rsidRDefault="00232DFB" w:rsidP="001364D3">
            <w:pPr>
              <w:pStyle w:val="TAL"/>
              <w:rPr>
                <w:rFonts w:cs="Arial"/>
                <w:sz w:val="16"/>
                <w:szCs w:val="16"/>
                <w:lang w:eastAsia="en-US"/>
              </w:rPr>
            </w:pPr>
            <w:r w:rsidRPr="0088485E">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DB06D" w14:textId="77777777" w:rsidR="00232DFB" w:rsidRPr="00B93702" w:rsidRDefault="00232DFB" w:rsidP="001364D3">
            <w:pPr>
              <w:pStyle w:val="TAL"/>
              <w:rPr>
                <w:rFonts w:cs="Arial"/>
                <w:sz w:val="16"/>
                <w:szCs w:val="16"/>
                <w:lang w:eastAsia="en-US"/>
              </w:rPr>
            </w:pPr>
            <w:r w:rsidRPr="00B93702">
              <w:rPr>
                <w:rFonts w:cs="Arial"/>
                <w:sz w:val="16"/>
                <w:szCs w:val="16"/>
                <w:lang w:eastAsia="en-US"/>
              </w:rPr>
              <w:t>0</w:t>
            </w:r>
            <w:r>
              <w:rPr>
                <w:rFonts w:cs="Arial"/>
                <w:sz w:val="16"/>
                <w:szCs w:val="16"/>
                <w:lang w:eastAsia="en-US"/>
              </w:rPr>
              <w:t>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61EC3" w14:textId="77777777" w:rsidR="00232DFB" w:rsidRPr="00B93702" w:rsidRDefault="00232DFB"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6FE86" w14:textId="77777777" w:rsidR="00232DFB" w:rsidRPr="00B93702" w:rsidRDefault="00232DFB"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1F32CB" w14:textId="77777777" w:rsidR="00232DFB" w:rsidRPr="00B93702" w:rsidRDefault="00232DFB" w:rsidP="001364D3">
            <w:pPr>
              <w:pStyle w:val="TAL"/>
              <w:rPr>
                <w:rFonts w:cs="Arial"/>
                <w:sz w:val="16"/>
                <w:szCs w:val="16"/>
                <w:lang w:eastAsia="en-US"/>
              </w:rPr>
            </w:pPr>
            <w:r w:rsidRPr="00232DFB">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EC86F7" w14:textId="77777777" w:rsidR="00232DFB" w:rsidRPr="00B93702" w:rsidRDefault="00232DFB" w:rsidP="001364D3">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D24B7D" w:rsidRPr="00B93702" w14:paraId="582CEB46"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4F589" w14:textId="77777777" w:rsidR="00D24B7D" w:rsidRPr="00B93702" w:rsidRDefault="00D24B7D" w:rsidP="001364D3">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C58CC" w14:textId="77777777" w:rsidR="00D24B7D" w:rsidRPr="00B93702" w:rsidRDefault="00D24B7D" w:rsidP="001364D3">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073D4A" w14:textId="77777777" w:rsidR="00D24B7D" w:rsidRPr="00B93702" w:rsidRDefault="00D24B7D" w:rsidP="001364D3">
            <w:pPr>
              <w:pStyle w:val="TAL"/>
              <w:rPr>
                <w:rFonts w:cs="Arial"/>
                <w:sz w:val="16"/>
                <w:szCs w:val="16"/>
                <w:lang w:eastAsia="en-US"/>
              </w:rPr>
            </w:pPr>
            <w:r w:rsidRPr="0088485E">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6F5AF" w14:textId="77777777" w:rsidR="00D24B7D" w:rsidRPr="00B93702" w:rsidRDefault="00D24B7D" w:rsidP="001364D3">
            <w:pPr>
              <w:pStyle w:val="TAL"/>
              <w:rPr>
                <w:rFonts w:cs="Arial"/>
                <w:sz w:val="16"/>
                <w:szCs w:val="16"/>
                <w:lang w:eastAsia="en-US"/>
              </w:rPr>
            </w:pPr>
            <w:r w:rsidRPr="00B93702">
              <w:rPr>
                <w:rFonts w:cs="Arial"/>
                <w:sz w:val="16"/>
                <w:szCs w:val="16"/>
                <w:lang w:eastAsia="en-US"/>
              </w:rPr>
              <w:t>0</w:t>
            </w:r>
            <w:r>
              <w:rPr>
                <w:rFonts w:cs="Arial"/>
                <w:sz w:val="16"/>
                <w:szCs w:val="16"/>
                <w:lang w:eastAsia="en-US"/>
              </w:rPr>
              <w:t>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BFE15" w14:textId="77777777" w:rsidR="00D24B7D" w:rsidRPr="00B93702" w:rsidRDefault="00D24B7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DF5EB8" w14:textId="77777777" w:rsidR="00D24B7D" w:rsidRPr="00B93702" w:rsidRDefault="00D24B7D"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4192AF" w14:textId="77777777" w:rsidR="00D24B7D" w:rsidRPr="00B93702" w:rsidRDefault="00D24B7D" w:rsidP="001364D3">
            <w:pPr>
              <w:pStyle w:val="TAL"/>
              <w:rPr>
                <w:rFonts w:cs="Arial"/>
                <w:sz w:val="16"/>
                <w:szCs w:val="16"/>
                <w:lang w:eastAsia="en-US"/>
              </w:rPr>
            </w:pPr>
            <w:r w:rsidRPr="00D24B7D">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51540" w14:textId="77777777" w:rsidR="00D24B7D" w:rsidRPr="00B93702" w:rsidRDefault="00D24B7D" w:rsidP="001364D3">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AB521E" w:rsidRPr="00B93702" w14:paraId="43B96CE1"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AD105" w14:textId="77777777" w:rsidR="00AB521E" w:rsidRPr="00B93702" w:rsidRDefault="00AB521E" w:rsidP="001364D3">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418409" w14:textId="77777777" w:rsidR="00AB521E" w:rsidRPr="00B93702" w:rsidRDefault="00AB521E" w:rsidP="001364D3">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3113B" w14:textId="77777777" w:rsidR="00AB521E" w:rsidRPr="00B93702" w:rsidRDefault="00AB521E" w:rsidP="001364D3">
            <w:pPr>
              <w:pStyle w:val="TAL"/>
              <w:rPr>
                <w:rFonts w:cs="Arial"/>
                <w:sz w:val="16"/>
                <w:szCs w:val="16"/>
                <w:lang w:eastAsia="en-US"/>
              </w:rPr>
            </w:pPr>
            <w:r w:rsidRPr="00AB521E">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D49C" w14:textId="77777777" w:rsidR="00AB521E" w:rsidRPr="00B93702" w:rsidRDefault="00AB521E" w:rsidP="001364D3">
            <w:pPr>
              <w:pStyle w:val="TAL"/>
              <w:rPr>
                <w:rFonts w:cs="Arial"/>
                <w:sz w:val="16"/>
                <w:szCs w:val="16"/>
                <w:lang w:eastAsia="en-US"/>
              </w:rPr>
            </w:pPr>
            <w:r w:rsidRPr="00B93702">
              <w:rPr>
                <w:rFonts w:cs="Arial"/>
                <w:sz w:val="16"/>
                <w:szCs w:val="16"/>
                <w:lang w:eastAsia="en-US"/>
              </w:rPr>
              <w:t>0</w:t>
            </w:r>
            <w:r>
              <w:rPr>
                <w:rFonts w:cs="Arial"/>
                <w:sz w:val="16"/>
                <w:szCs w:val="16"/>
                <w:lang w:eastAsia="en-US"/>
              </w:rPr>
              <w:t>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B125C9" w14:textId="77777777" w:rsidR="00AB521E" w:rsidRPr="00B93702" w:rsidRDefault="00AB521E"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0363F1" w14:textId="77777777" w:rsidR="00AB521E" w:rsidRPr="00B93702" w:rsidRDefault="00AB521E"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1DD8D0" w14:textId="77777777" w:rsidR="00AB521E" w:rsidRPr="00B93702" w:rsidRDefault="00AB521E" w:rsidP="001364D3">
            <w:pPr>
              <w:pStyle w:val="TAL"/>
              <w:rPr>
                <w:rFonts w:cs="Arial"/>
                <w:sz w:val="16"/>
                <w:szCs w:val="16"/>
                <w:lang w:eastAsia="en-US"/>
              </w:rPr>
            </w:pPr>
            <w:r w:rsidRPr="00AB521E">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3693F" w14:textId="77777777" w:rsidR="00AB521E" w:rsidRPr="00B93702" w:rsidRDefault="00AB521E" w:rsidP="001364D3">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r w:rsidR="00825633" w:rsidRPr="00B93702" w14:paraId="09E3B82D"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928" w14:textId="77777777" w:rsidR="00825633" w:rsidRPr="00B93702" w:rsidRDefault="00825633" w:rsidP="001364D3">
            <w:pPr>
              <w:pStyle w:val="TAL"/>
              <w:rPr>
                <w:rFonts w:cs="Arial"/>
                <w:sz w:val="16"/>
                <w:szCs w:val="16"/>
                <w:lang w:eastAsia="en-US"/>
              </w:rPr>
            </w:pPr>
            <w:r w:rsidRPr="00B93702">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3BE012" w14:textId="77777777" w:rsidR="00825633" w:rsidRPr="00B93702" w:rsidRDefault="00825633" w:rsidP="001364D3">
            <w:pPr>
              <w:pStyle w:val="TAL"/>
              <w:rPr>
                <w:rFonts w:cs="Arial"/>
                <w:sz w:val="16"/>
                <w:szCs w:val="16"/>
                <w:lang w:eastAsia="en-US"/>
              </w:rPr>
            </w:pPr>
            <w:r w:rsidRPr="00B93702">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0FD287" w14:textId="77777777" w:rsidR="00825633" w:rsidRPr="00B93702" w:rsidRDefault="00825633" w:rsidP="001364D3">
            <w:pPr>
              <w:pStyle w:val="TAL"/>
              <w:rPr>
                <w:rFonts w:cs="Arial"/>
                <w:sz w:val="16"/>
                <w:szCs w:val="16"/>
                <w:lang w:eastAsia="en-US"/>
              </w:rPr>
            </w:pPr>
            <w:r w:rsidRPr="00AB521E">
              <w:rPr>
                <w:rFonts w:cs="Arial"/>
                <w:sz w:val="16"/>
                <w:szCs w:val="16"/>
                <w:lang w:eastAsia="en-US"/>
              </w:rPr>
              <w:t>RP-193</w:t>
            </w:r>
            <w:r>
              <w:rPr>
                <w:rFonts w:cs="Arial"/>
                <w:sz w:val="16"/>
                <w:szCs w:val="16"/>
                <w:lang w:eastAsia="en-US"/>
              </w:rPr>
              <w:t>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C6387" w14:textId="77777777" w:rsidR="00825633" w:rsidRPr="00B93702" w:rsidRDefault="00825633" w:rsidP="001364D3">
            <w:pPr>
              <w:pStyle w:val="TAL"/>
              <w:rPr>
                <w:rFonts w:cs="Arial"/>
                <w:sz w:val="16"/>
                <w:szCs w:val="16"/>
                <w:lang w:eastAsia="en-US"/>
              </w:rPr>
            </w:pPr>
            <w:r w:rsidRPr="00B93702">
              <w:rPr>
                <w:rFonts w:cs="Arial"/>
                <w:sz w:val="16"/>
                <w:szCs w:val="16"/>
                <w:lang w:eastAsia="en-US"/>
              </w:rPr>
              <w:t>0</w:t>
            </w:r>
            <w:r>
              <w:rPr>
                <w:rFonts w:cs="Arial"/>
                <w:sz w:val="16"/>
                <w:szCs w:val="16"/>
                <w:lang w:eastAsia="en-US"/>
              </w:rPr>
              <w:t>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30DC2" w14:textId="77777777" w:rsidR="00825633" w:rsidRPr="00B93702" w:rsidRDefault="00825633" w:rsidP="001364D3">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438B8A" w14:textId="77777777" w:rsidR="00825633" w:rsidRPr="00B93702" w:rsidRDefault="00825633" w:rsidP="001364D3">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D1296" w14:textId="77777777" w:rsidR="00825633" w:rsidRPr="00B93702" w:rsidRDefault="00825633" w:rsidP="001364D3">
            <w:pPr>
              <w:pStyle w:val="TAL"/>
              <w:rPr>
                <w:rFonts w:cs="Arial"/>
                <w:sz w:val="16"/>
                <w:szCs w:val="16"/>
                <w:lang w:eastAsia="en-US"/>
              </w:rPr>
            </w:pPr>
            <w:r w:rsidRPr="00825633">
              <w:rPr>
                <w:rFonts w:cs="Arial"/>
                <w:sz w:val="16"/>
                <w:szCs w:val="16"/>
                <w:lang w:eastAsia="en-US"/>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EDC3C" w14:textId="77777777" w:rsidR="00825633" w:rsidRPr="00B93702" w:rsidRDefault="00825633" w:rsidP="001364D3">
            <w:pPr>
              <w:pStyle w:val="TAL"/>
              <w:rPr>
                <w:rFonts w:cs="Arial"/>
                <w:sz w:val="16"/>
                <w:szCs w:val="16"/>
                <w:lang w:eastAsia="en-US"/>
              </w:rPr>
            </w:pPr>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p>
        </w:tc>
      </w:tr>
    </w:tbl>
    <w:p w14:paraId="001D49AE" w14:textId="77777777" w:rsidR="00080512" w:rsidRPr="00B93702" w:rsidRDefault="00080512" w:rsidP="00F455C8"/>
    <w:sectPr w:rsidR="00080512" w:rsidRPr="00B93702"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042C0" w14:textId="77777777" w:rsidR="00CA7A14" w:rsidRDefault="00CA7A14">
      <w:r>
        <w:separator/>
      </w:r>
    </w:p>
  </w:endnote>
  <w:endnote w:type="continuationSeparator" w:id="0">
    <w:p w14:paraId="17F78915" w14:textId="77777777" w:rsidR="00CA7A14" w:rsidRDefault="00CA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30DD" w14:textId="77777777" w:rsidR="00334EB6" w:rsidRDefault="00334E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0726D" w14:textId="77777777" w:rsidR="00CA7A14" w:rsidRDefault="00CA7A14">
      <w:r>
        <w:separator/>
      </w:r>
    </w:p>
  </w:footnote>
  <w:footnote w:type="continuationSeparator" w:id="0">
    <w:p w14:paraId="33FF7BEC" w14:textId="77777777" w:rsidR="00CA7A14" w:rsidRDefault="00CA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476C3" w14:textId="4E04294D" w:rsidR="00334EB6" w:rsidRDefault="00334E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205">
      <w:rPr>
        <w:rFonts w:ascii="Arial" w:hAnsi="Arial" w:cs="Arial"/>
        <w:b/>
        <w:noProof/>
        <w:sz w:val="18"/>
        <w:szCs w:val="18"/>
      </w:rPr>
      <w:t>3GPP TS 37.141 V16.4.0 (2019-12)</w:t>
    </w:r>
    <w:r>
      <w:rPr>
        <w:rFonts w:ascii="Arial" w:hAnsi="Arial" w:cs="Arial"/>
        <w:b/>
        <w:sz w:val="18"/>
        <w:szCs w:val="18"/>
      </w:rPr>
      <w:fldChar w:fldCharType="end"/>
    </w:r>
  </w:p>
  <w:p w14:paraId="6EBCF2C6" w14:textId="77777777" w:rsidR="00334EB6" w:rsidRDefault="00334E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1BA9143" w14:textId="7DC453E7" w:rsidR="00334EB6" w:rsidRDefault="00334E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205">
      <w:rPr>
        <w:rFonts w:ascii="Arial" w:hAnsi="Arial" w:cs="Arial"/>
        <w:b/>
        <w:noProof/>
        <w:sz w:val="18"/>
        <w:szCs w:val="18"/>
      </w:rPr>
      <w:t>Release 16</w:t>
    </w:r>
    <w:r>
      <w:rPr>
        <w:rFonts w:ascii="Arial" w:hAnsi="Arial" w:cs="Arial"/>
        <w:b/>
        <w:sz w:val="18"/>
        <w:szCs w:val="18"/>
      </w:rPr>
      <w:fldChar w:fldCharType="end"/>
    </w:r>
  </w:p>
  <w:p w14:paraId="4D639094" w14:textId="77777777" w:rsidR="00334EB6" w:rsidRDefault="00334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2CA4"/>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1A6"/>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01CF"/>
    <w:rsid w:val="00226C1C"/>
    <w:rsid w:val="00230AE1"/>
    <w:rsid w:val="00231541"/>
    <w:rsid w:val="00232DFB"/>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C3228"/>
    <w:rsid w:val="002D1511"/>
    <w:rsid w:val="002E0625"/>
    <w:rsid w:val="002E1035"/>
    <w:rsid w:val="002E3846"/>
    <w:rsid w:val="002E7A10"/>
    <w:rsid w:val="002F0A56"/>
    <w:rsid w:val="002F496B"/>
    <w:rsid w:val="002F6B1E"/>
    <w:rsid w:val="002F6EF4"/>
    <w:rsid w:val="003032BC"/>
    <w:rsid w:val="0030421B"/>
    <w:rsid w:val="0031151C"/>
    <w:rsid w:val="00317CCE"/>
    <w:rsid w:val="003214BD"/>
    <w:rsid w:val="00325748"/>
    <w:rsid w:val="003274E6"/>
    <w:rsid w:val="003278F6"/>
    <w:rsid w:val="00334EB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87938"/>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2D3A"/>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2A2C"/>
    <w:rsid w:val="005A363D"/>
    <w:rsid w:val="005A3CCF"/>
    <w:rsid w:val="005B180D"/>
    <w:rsid w:val="005B3AFC"/>
    <w:rsid w:val="005B5B72"/>
    <w:rsid w:val="005B605D"/>
    <w:rsid w:val="005C2F2C"/>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6EFD"/>
    <w:rsid w:val="00731F2D"/>
    <w:rsid w:val="00733B0D"/>
    <w:rsid w:val="0073467D"/>
    <w:rsid w:val="00734A5B"/>
    <w:rsid w:val="007424F0"/>
    <w:rsid w:val="007451E5"/>
    <w:rsid w:val="007459C5"/>
    <w:rsid w:val="007474EA"/>
    <w:rsid w:val="007474FF"/>
    <w:rsid w:val="00751205"/>
    <w:rsid w:val="00753F76"/>
    <w:rsid w:val="0075643D"/>
    <w:rsid w:val="0075773E"/>
    <w:rsid w:val="00761B25"/>
    <w:rsid w:val="007647B5"/>
    <w:rsid w:val="00764FD4"/>
    <w:rsid w:val="00765940"/>
    <w:rsid w:val="007700AA"/>
    <w:rsid w:val="0077493D"/>
    <w:rsid w:val="00775FC7"/>
    <w:rsid w:val="0078162E"/>
    <w:rsid w:val="00782C9D"/>
    <w:rsid w:val="007873B2"/>
    <w:rsid w:val="00791A7D"/>
    <w:rsid w:val="00793D46"/>
    <w:rsid w:val="007A5818"/>
    <w:rsid w:val="007B200F"/>
    <w:rsid w:val="007B22E8"/>
    <w:rsid w:val="007B6122"/>
    <w:rsid w:val="007B61B7"/>
    <w:rsid w:val="007C34D6"/>
    <w:rsid w:val="007C6327"/>
    <w:rsid w:val="007C75C4"/>
    <w:rsid w:val="007D55CA"/>
    <w:rsid w:val="007E1A41"/>
    <w:rsid w:val="007E1D21"/>
    <w:rsid w:val="007E1F74"/>
    <w:rsid w:val="007E2CBA"/>
    <w:rsid w:val="007E3269"/>
    <w:rsid w:val="007F1786"/>
    <w:rsid w:val="007F1CBB"/>
    <w:rsid w:val="007F653F"/>
    <w:rsid w:val="00801AF9"/>
    <w:rsid w:val="0080252D"/>
    <w:rsid w:val="00815C76"/>
    <w:rsid w:val="00820261"/>
    <w:rsid w:val="00820E2D"/>
    <w:rsid w:val="00824314"/>
    <w:rsid w:val="00825633"/>
    <w:rsid w:val="00826AA7"/>
    <w:rsid w:val="00826EF6"/>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8485E"/>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9002E0"/>
    <w:rsid w:val="009013EC"/>
    <w:rsid w:val="009014E5"/>
    <w:rsid w:val="009039CA"/>
    <w:rsid w:val="00905FAB"/>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21E"/>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8646F"/>
    <w:rsid w:val="00B91B91"/>
    <w:rsid w:val="00B9221E"/>
    <w:rsid w:val="00B93350"/>
    <w:rsid w:val="00B93702"/>
    <w:rsid w:val="00B9571B"/>
    <w:rsid w:val="00B95D90"/>
    <w:rsid w:val="00BA036B"/>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01E"/>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0CA5"/>
    <w:rsid w:val="00C81A29"/>
    <w:rsid w:val="00C879A6"/>
    <w:rsid w:val="00C90903"/>
    <w:rsid w:val="00C918FD"/>
    <w:rsid w:val="00CA5F77"/>
    <w:rsid w:val="00CA6011"/>
    <w:rsid w:val="00CA7249"/>
    <w:rsid w:val="00CA73E2"/>
    <w:rsid w:val="00CA7A14"/>
    <w:rsid w:val="00CB0825"/>
    <w:rsid w:val="00CB2905"/>
    <w:rsid w:val="00CB510D"/>
    <w:rsid w:val="00CC443D"/>
    <w:rsid w:val="00CC5216"/>
    <w:rsid w:val="00CD24E0"/>
    <w:rsid w:val="00CD4BFC"/>
    <w:rsid w:val="00CE6882"/>
    <w:rsid w:val="00CF0DF8"/>
    <w:rsid w:val="00CF6B59"/>
    <w:rsid w:val="00CF7C20"/>
    <w:rsid w:val="00D12B7E"/>
    <w:rsid w:val="00D14EDA"/>
    <w:rsid w:val="00D15FBC"/>
    <w:rsid w:val="00D2452A"/>
    <w:rsid w:val="00D248ED"/>
    <w:rsid w:val="00D24B7D"/>
    <w:rsid w:val="00D260F0"/>
    <w:rsid w:val="00D32095"/>
    <w:rsid w:val="00D32BB7"/>
    <w:rsid w:val="00D33DDC"/>
    <w:rsid w:val="00D34CBD"/>
    <w:rsid w:val="00D36B09"/>
    <w:rsid w:val="00D372ED"/>
    <w:rsid w:val="00D40552"/>
    <w:rsid w:val="00D40588"/>
    <w:rsid w:val="00D40DCD"/>
    <w:rsid w:val="00D43DAC"/>
    <w:rsid w:val="00D445CD"/>
    <w:rsid w:val="00D44B42"/>
    <w:rsid w:val="00D4532B"/>
    <w:rsid w:val="00D4799D"/>
    <w:rsid w:val="00D47CC5"/>
    <w:rsid w:val="00D5192A"/>
    <w:rsid w:val="00D51A39"/>
    <w:rsid w:val="00D613B5"/>
    <w:rsid w:val="00D623FB"/>
    <w:rsid w:val="00D64B34"/>
    <w:rsid w:val="00D679BF"/>
    <w:rsid w:val="00D71800"/>
    <w:rsid w:val="00D7369E"/>
    <w:rsid w:val="00D74D27"/>
    <w:rsid w:val="00D75E25"/>
    <w:rsid w:val="00D8102F"/>
    <w:rsid w:val="00D868CD"/>
    <w:rsid w:val="00D86EE6"/>
    <w:rsid w:val="00D87545"/>
    <w:rsid w:val="00D87E44"/>
    <w:rsid w:val="00D91D4A"/>
    <w:rsid w:val="00D91D87"/>
    <w:rsid w:val="00D92724"/>
    <w:rsid w:val="00D92CBA"/>
    <w:rsid w:val="00D94CAC"/>
    <w:rsid w:val="00D96E9D"/>
    <w:rsid w:val="00D97BE5"/>
    <w:rsid w:val="00DA23B4"/>
    <w:rsid w:val="00DA2F3C"/>
    <w:rsid w:val="00DA6EAE"/>
    <w:rsid w:val="00DB6280"/>
    <w:rsid w:val="00DB7FF2"/>
    <w:rsid w:val="00DC1D39"/>
    <w:rsid w:val="00DC309B"/>
    <w:rsid w:val="00DC4DA2"/>
    <w:rsid w:val="00DD420F"/>
    <w:rsid w:val="00DD5F91"/>
    <w:rsid w:val="00DD69DE"/>
    <w:rsid w:val="00DE05C9"/>
    <w:rsid w:val="00DE11A4"/>
    <w:rsid w:val="00DE12AF"/>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573EE"/>
    <w:rsid w:val="00E61772"/>
    <w:rsid w:val="00E634D2"/>
    <w:rsid w:val="00E70E87"/>
    <w:rsid w:val="00E74030"/>
    <w:rsid w:val="00E746C0"/>
    <w:rsid w:val="00E813BA"/>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17EA7"/>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312"/>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4870C28"/>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20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512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51205"/>
    <w:pPr>
      <w:pBdr>
        <w:top w:val="none" w:sz="0" w:space="0" w:color="auto"/>
      </w:pBdr>
      <w:spacing w:before="180"/>
      <w:outlineLvl w:val="1"/>
    </w:pPr>
    <w:rPr>
      <w:sz w:val="32"/>
    </w:rPr>
  </w:style>
  <w:style w:type="paragraph" w:styleId="Heading3">
    <w:name w:val="heading 3"/>
    <w:basedOn w:val="Heading2"/>
    <w:next w:val="Normal"/>
    <w:link w:val="Heading3Char"/>
    <w:qFormat/>
    <w:rsid w:val="00751205"/>
    <w:pPr>
      <w:spacing w:before="120"/>
      <w:outlineLvl w:val="2"/>
    </w:pPr>
    <w:rPr>
      <w:sz w:val="28"/>
    </w:rPr>
  </w:style>
  <w:style w:type="paragraph" w:styleId="Heading4">
    <w:name w:val="heading 4"/>
    <w:basedOn w:val="Heading3"/>
    <w:next w:val="Normal"/>
    <w:link w:val="Heading4Char"/>
    <w:qFormat/>
    <w:rsid w:val="00751205"/>
    <w:pPr>
      <w:ind w:left="1418" w:hanging="1418"/>
      <w:outlineLvl w:val="3"/>
    </w:pPr>
    <w:rPr>
      <w:sz w:val="24"/>
    </w:rPr>
  </w:style>
  <w:style w:type="paragraph" w:styleId="Heading5">
    <w:name w:val="heading 5"/>
    <w:basedOn w:val="Heading4"/>
    <w:next w:val="Normal"/>
    <w:link w:val="Heading5Char"/>
    <w:qFormat/>
    <w:rsid w:val="00751205"/>
    <w:pPr>
      <w:ind w:left="1701" w:hanging="1701"/>
      <w:outlineLvl w:val="4"/>
    </w:pPr>
    <w:rPr>
      <w:sz w:val="22"/>
    </w:rPr>
  </w:style>
  <w:style w:type="paragraph" w:styleId="Heading6">
    <w:name w:val="heading 6"/>
    <w:basedOn w:val="H6"/>
    <w:next w:val="Normal"/>
    <w:link w:val="Heading6Char"/>
    <w:qFormat/>
    <w:rsid w:val="00751205"/>
    <w:pPr>
      <w:outlineLvl w:val="5"/>
    </w:pPr>
  </w:style>
  <w:style w:type="paragraph" w:styleId="Heading7">
    <w:name w:val="heading 7"/>
    <w:basedOn w:val="H6"/>
    <w:next w:val="Normal"/>
    <w:link w:val="Heading7Char"/>
    <w:qFormat/>
    <w:rsid w:val="00751205"/>
    <w:pPr>
      <w:outlineLvl w:val="6"/>
    </w:pPr>
  </w:style>
  <w:style w:type="paragraph" w:styleId="Heading8">
    <w:name w:val="heading 8"/>
    <w:basedOn w:val="Heading1"/>
    <w:next w:val="Normal"/>
    <w:link w:val="Heading8Char"/>
    <w:qFormat/>
    <w:rsid w:val="00751205"/>
    <w:pPr>
      <w:ind w:left="0" w:firstLine="0"/>
      <w:outlineLvl w:val="7"/>
    </w:pPr>
  </w:style>
  <w:style w:type="paragraph" w:styleId="Heading9">
    <w:name w:val="heading 9"/>
    <w:basedOn w:val="Heading8"/>
    <w:next w:val="Normal"/>
    <w:link w:val="Heading9Char"/>
    <w:qFormat/>
    <w:rsid w:val="00751205"/>
    <w:pPr>
      <w:outlineLvl w:val="8"/>
    </w:pPr>
  </w:style>
  <w:style w:type="character" w:default="1" w:styleId="DefaultParagraphFont">
    <w:name w:val="Default Paragraph Font"/>
    <w:semiHidden/>
    <w:rsid w:val="007512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205"/>
  </w:style>
  <w:style w:type="paragraph" w:customStyle="1" w:styleId="H6">
    <w:name w:val="H6"/>
    <w:basedOn w:val="Heading5"/>
    <w:next w:val="Normal"/>
    <w:link w:val="H6Char"/>
    <w:rsid w:val="00751205"/>
    <w:pPr>
      <w:ind w:left="1985" w:hanging="1985"/>
      <w:outlineLvl w:val="9"/>
    </w:pPr>
    <w:rPr>
      <w:sz w:val="20"/>
    </w:rPr>
  </w:style>
  <w:style w:type="paragraph" w:styleId="TOC9">
    <w:name w:val="toc 9"/>
    <w:basedOn w:val="TOC8"/>
    <w:uiPriority w:val="39"/>
    <w:rsid w:val="00751205"/>
    <w:pPr>
      <w:ind w:left="1418" w:hanging="1418"/>
    </w:pPr>
  </w:style>
  <w:style w:type="paragraph" w:styleId="TOC8">
    <w:name w:val="toc 8"/>
    <w:basedOn w:val="TOC1"/>
    <w:uiPriority w:val="39"/>
    <w:rsid w:val="00751205"/>
    <w:pPr>
      <w:spacing w:before="180"/>
      <w:ind w:left="2693" w:hanging="2693"/>
    </w:pPr>
    <w:rPr>
      <w:b/>
    </w:rPr>
  </w:style>
  <w:style w:type="paragraph" w:styleId="TOC1">
    <w:name w:val="toc 1"/>
    <w:uiPriority w:val="39"/>
    <w:rsid w:val="007512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51205"/>
    <w:pPr>
      <w:keepLines/>
      <w:tabs>
        <w:tab w:val="center" w:pos="4536"/>
        <w:tab w:val="right" w:pos="9072"/>
      </w:tabs>
    </w:pPr>
    <w:rPr>
      <w:noProof/>
    </w:rPr>
  </w:style>
  <w:style w:type="character" w:customStyle="1" w:styleId="ZGSM">
    <w:name w:val="ZGSM"/>
    <w:rsid w:val="00751205"/>
  </w:style>
  <w:style w:type="paragraph" w:styleId="Header">
    <w:name w:val="header"/>
    <w:link w:val="HeaderChar"/>
    <w:rsid w:val="0075120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512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51205"/>
    <w:pPr>
      <w:ind w:left="1701" w:hanging="1701"/>
    </w:pPr>
  </w:style>
  <w:style w:type="paragraph" w:styleId="TOC4">
    <w:name w:val="toc 4"/>
    <w:basedOn w:val="TOC3"/>
    <w:uiPriority w:val="39"/>
    <w:rsid w:val="00751205"/>
    <w:pPr>
      <w:ind w:left="1418" w:hanging="1418"/>
    </w:pPr>
  </w:style>
  <w:style w:type="paragraph" w:styleId="TOC3">
    <w:name w:val="toc 3"/>
    <w:basedOn w:val="TOC2"/>
    <w:uiPriority w:val="39"/>
    <w:rsid w:val="00751205"/>
    <w:pPr>
      <w:ind w:left="1134" w:hanging="1134"/>
    </w:pPr>
  </w:style>
  <w:style w:type="paragraph" w:styleId="TOC2">
    <w:name w:val="toc 2"/>
    <w:basedOn w:val="TOC1"/>
    <w:uiPriority w:val="39"/>
    <w:rsid w:val="00751205"/>
    <w:pPr>
      <w:keepNext w:val="0"/>
      <w:spacing w:before="0"/>
      <w:ind w:left="851" w:hanging="851"/>
    </w:pPr>
    <w:rPr>
      <w:sz w:val="20"/>
    </w:rPr>
  </w:style>
  <w:style w:type="paragraph" w:styleId="Footer">
    <w:name w:val="footer"/>
    <w:basedOn w:val="Header"/>
    <w:link w:val="FooterChar"/>
    <w:rsid w:val="00751205"/>
    <w:pPr>
      <w:jc w:val="center"/>
    </w:pPr>
    <w:rPr>
      <w:i/>
    </w:rPr>
  </w:style>
  <w:style w:type="paragraph" w:customStyle="1" w:styleId="TT">
    <w:name w:val="TT"/>
    <w:basedOn w:val="Heading1"/>
    <w:next w:val="Normal"/>
    <w:rsid w:val="00751205"/>
    <w:pPr>
      <w:outlineLvl w:val="9"/>
    </w:pPr>
  </w:style>
  <w:style w:type="paragraph" w:customStyle="1" w:styleId="NF">
    <w:name w:val="NF"/>
    <w:basedOn w:val="NO"/>
    <w:rsid w:val="00751205"/>
    <w:pPr>
      <w:keepNext/>
      <w:spacing w:after="0"/>
    </w:pPr>
    <w:rPr>
      <w:rFonts w:ascii="Arial" w:hAnsi="Arial"/>
      <w:sz w:val="18"/>
    </w:rPr>
  </w:style>
  <w:style w:type="paragraph" w:customStyle="1" w:styleId="NO">
    <w:name w:val="NO"/>
    <w:basedOn w:val="Normal"/>
    <w:link w:val="NOChar"/>
    <w:rsid w:val="00751205"/>
    <w:pPr>
      <w:keepLines/>
      <w:ind w:left="1135" w:hanging="851"/>
    </w:pPr>
  </w:style>
  <w:style w:type="paragraph" w:customStyle="1" w:styleId="PL">
    <w:name w:val="PL"/>
    <w:link w:val="PLChar"/>
    <w:rsid w:val="00751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51205"/>
    <w:pPr>
      <w:jc w:val="right"/>
    </w:pPr>
  </w:style>
  <w:style w:type="paragraph" w:customStyle="1" w:styleId="TAL">
    <w:name w:val="TAL"/>
    <w:basedOn w:val="Normal"/>
    <w:link w:val="TALChar"/>
    <w:rsid w:val="00751205"/>
    <w:pPr>
      <w:keepNext/>
      <w:keepLines/>
      <w:spacing w:after="0"/>
    </w:pPr>
    <w:rPr>
      <w:rFonts w:ascii="Arial" w:hAnsi="Arial"/>
      <w:sz w:val="18"/>
    </w:rPr>
  </w:style>
  <w:style w:type="paragraph" w:customStyle="1" w:styleId="TAH">
    <w:name w:val="TAH"/>
    <w:basedOn w:val="TAC"/>
    <w:link w:val="TAHCar"/>
    <w:rsid w:val="00751205"/>
    <w:rPr>
      <w:b/>
    </w:rPr>
  </w:style>
  <w:style w:type="paragraph" w:customStyle="1" w:styleId="TAC">
    <w:name w:val="TAC"/>
    <w:basedOn w:val="TAL"/>
    <w:link w:val="TACChar"/>
    <w:rsid w:val="00751205"/>
    <w:pPr>
      <w:jc w:val="center"/>
    </w:pPr>
  </w:style>
  <w:style w:type="paragraph" w:customStyle="1" w:styleId="LD">
    <w:name w:val="LD"/>
    <w:rsid w:val="0075120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51205"/>
    <w:pPr>
      <w:keepLines/>
      <w:ind w:left="1702" w:hanging="1418"/>
    </w:pPr>
  </w:style>
  <w:style w:type="paragraph" w:customStyle="1" w:styleId="FP">
    <w:name w:val="FP"/>
    <w:basedOn w:val="Normal"/>
    <w:rsid w:val="00751205"/>
    <w:pPr>
      <w:spacing w:after="0"/>
    </w:pPr>
  </w:style>
  <w:style w:type="paragraph" w:customStyle="1" w:styleId="NW">
    <w:name w:val="NW"/>
    <w:basedOn w:val="NO"/>
    <w:rsid w:val="00751205"/>
    <w:pPr>
      <w:spacing w:after="0"/>
    </w:pPr>
  </w:style>
  <w:style w:type="paragraph" w:customStyle="1" w:styleId="EW">
    <w:name w:val="EW"/>
    <w:basedOn w:val="EX"/>
    <w:rsid w:val="00751205"/>
    <w:pPr>
      <w:spacing w:after="0"/>
    </w:pPr>
  </w:style>
  <w:style w:type="paragraph" w:customStyle="1" w:styleId="B10">
    <w:name w:val="B1"/>
    <w:basedOn w:val="List"/>
    <w:link w:val="B1Char"/>
    <w:rsid w:val="00751205"/>
  </w:style>
  <w:style w:type="paragraph" w:styleId="TOC6">
    <w:name w:val="toc 6"/>
    <w:basedOn w:val="TOC5"/>
    <w:next w:val="Normal"/>
    <w:uiPriority w:val="39"/>
    <w:rsid w:val="00751205"/>
    <w:pPr>
      <w:ind w:left="1985" w:hanging="1985"/>
    </w:pPr>
  </w:style>
  <w:style w:type="paragraph" w:styleId="TOC7">
    <w:name w:val="toc 7"/>
    <w:basedOn w:val="TOC6"/>
    <w:next w:val="Normal"/>
    <w:uiPriority w:val="39"/>
    <w:rsid w:val="00751205"/>
    <w:pPr>
      <w:ind w:left="2268" w:hanging="2268"/>
    </w:pPr>
  </w:style>
  <w:style w:type="paragraph" w:customStyle="1" w:styleId="EditorsNote">
    <w:name w:val="Editor's Note"/>
    <w:basedOn w:val="NO"/>
    <w:link w:val="EditorsNoteCarCar"/>
    <w:rsid w:val="00751205"/>
    <w:rPr>
      <w:color w:val="FF0000"/>
    </w:rPr>
  </w:style>
  <w:style w:type="paragraph" w:customStyle="1" w:styleId="TH">
    <w:name w:val="TH"/>
    <w:basedOn w:val="Normal"/>
    <w:link w:val="THChar"/>
    <w:rsid w:val="00751205"/>
    <w:pPr>
      <w:keepNext/>
      <w:keepLines/>
      <w:spacing w:before="60"/>
      <w:jc w:val="center"/>
    </w:pPr>
    <w:rPr>
      <w:rFonts w:ascii="Arial" w:hAnsi="Arial"/>
      <w:b/>
    </w:rPr>
  </w:style>
  <w:style w:type="paragraph" w:customStyle="1" w:styleId="ZA">
    <w:name w:val="ZA"/>
    <w:rsid w:val="00751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51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512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51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51205"/>
    <w:pPr>
      <w:ind w:left="851" w:hanging="851"/>
    </w:pPr>
  </w:style>
  <w:style w:type="paragraph" w:customStyle="1" w:styleId="ZH">
    <w:name w:val="ZH"/>
    <w:rsid w:val="007512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51205"/>
    <w:pPr>
      <w:keepNext w:val="0"/>
      <w:spacing w:before="0" w:after="240"/>
    </w:pPr>
  </w:style>
  <w:style w:type="paragraph" w:customStyle="1" w:styleId="ZG">
    <w:name w:val="ZG"/>
    <w:rsid w:val="007512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751205"/>
  </w:style>
  <w:style w:type="paragraph" w:customStyle="1" w:styleId="B30">
    <w:name w:val="B3"/>
    <w:basedOn w:val="List3"/>
    <w:link w:val="B3Char"/>
    <w:rsid w:val="00751205"/>
  </w:style>
  <w:style w:type="paragraph" w:customStyle="1" w:styleId="B4">
    <w:name w:val="B4"/>
    <w:basedOn w:val="List4"/>
    <w:link w:val="B4Char"/>
    <w:rsid w:val="00751205"/>
  </w:style>
  <w:style w:type="paragraph" w:customStyle="1" w:styleId="B5">
    <w:name w:val="B5"/>
    <w:basedOn w:val="List5"/>
    <w:link w:val="B5Char"/>
    <w:rsid w:val="00751205"/>
  </w:style>
  <w:style w:type="paragraph" w:customStyle="1" w:styleId="ZTD">
    <w:name w:val="ZTD"/>
    <w:basedOn w:val="ZB"/>
    <w:rsid w:val="00751205"/>
    <w:pPr>
      <w:framePr w:hRule="auto" w:wrap="notBeside" w:y="852"/>
    </w:pPr>
    <w:rPr>
      <w:i w:val="0"/>
      <w:sz w:val="40"/>
    </w:rPr>
  </w:style>
  <w:style w:type="paragraph" w:customStyle="1" w:styleId="ZV">
    <w:name w:val="ZV"/>
    <w:basedOn w:val="ZU"/>
    <w:rsid w:val="00751205"/>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751205"/>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qFormat/>
    <w:rsid w:val="009545B3"/>
    <w:rPr>
      <w:rFonts w:eastAsia="Times New Roman"/>
      <w:lang w:val="en-GB" w:eastAsia="en-GB"/>
    </w:rPr>
  </w:style>
  <w:style w:type="paragraph" w:styleId="Index1">
    <w:name w:val="index 1"/>
    <w:basedOn w:val="Normal"/>
    <w:rsid w:val="00751205"/>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51205"/>
    <w:pPr>
      <w:ind w:left="851"/>
    </w:pPr>
  </w:style>
  <w:style w:type="paragraph" w:styleId="ListBullet">
    <w:name w:val="List Bullet"/>
    <w:basedOn w:val="List"/>
    <w:rsid w:val="00751205"/>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751205"/>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751205"/>
    <w:pPr>
      <w:ind w:left="851"/>
    </w:pPr>
  </w:style>
  <w:style w:type="character" w:styleId="FootnoteReference">
    <w:name w:val="footnote reference"/>
    <w:basedOn w:val="DefaultParagraphFont"/>
    <w:semiHidden/>
    <w:rsid w:val="00751205"/>
    <w:rPr>
      <w:b/>
      <w:position w:val="6"/>
      <w:sz w:val="16"/>
    </w:rPr>
  </w:style>
  <w:style w:type="paragraph" w:styleId="FootnoteText">
    <w:name w:val="footnote text"/>
    <w:basedOn w:val="Normal"/>
    <w:link w:val="FootnoteTextChar"/>
    <w:semiHidden/>
    <w:rsid w:val="00751205"/>
    <w:pPr>
      <w:keepLines/>
      <w:spacing w:after="0"/>
      <w:ind w:left="454" w:hanging="454"/>
    </w:pPr>
    <w:rPr>
      <w:sz w:val="16"/>
    </w:rPr>
  </w:style>
  <w:style w:type="paragraph" w:styleId="ListBullet3">
    <w:name w:val="List Bullet 3"/>
    <w:basedOn w:val="ListBullet2"/>
    <w:rsid w:val="00751205"/>
    <w:pPr>
      <w:ind w:left="1135"/>
    </w:pPr>
  </w:style>
  <w:style w:type="paragraph" w:styleId="ListNumber">
    <w:name w:val="List Number"/>
    <w:basedOn w:val="List"/>
    <w:rsid w:val="00751205"/>
  </w:style>
  <w:style w:type="paragraph" w:styleId="List2">
    <w:name w:val="List 2"/>
    <w:basedOn w:val="List"/>
    <w:rsid w:val="00751205"/>
    <w:pPr>
      <w:ind w:left="851"/>
    </w:pPr>
  </w:style>
  <w:style w:type="paragraph" w:styleId="List3">
    <w:name w:val="List 3"/>
    <w:basedOn w:val="List2"/>
    <w:rsid w:val="00751205"/>
    <w:pPr>
      <w:ind w:left="1135"/>
    </w:pPr>
  </w:style>
  <w:style w:type="paragraph" w:styleId="List4">
    <w:name w:val="List 4"/>
    <w:basedOn w:val="List3"/>
    <w:rsid w:val="00751205"/>
    <w:pPr>
      <w:ind w:left="1418"/>
    </w:pPr>
  </w:style>
  <w:style w:type="paragraph" w:styleId="List5">
    <w:name w:val="List 5"/>
    <w:basedOn w:val="List4"/>
    <w:rsid w:val="00751205"/>
    <w:pPr>
      <w:ind w:left="1702"/>
    </w:pPr>
  </w:style>
  <w:style w:type="paragraph" w:styleId="ListBullet4">
    <w:name w:val="List Bullet 4"/>
    <w:basedOn w:val="ListBullet3"/>
    <w:rsid w:val="00751205"/>
    <w:pPr>
      <w:ind w:left="1418"/>
    </w:pPr>
  </w:style>
  <w:style w:type="paragraph" w:styleId="ListBullet5">
    <w:name w:val="List Bullet 5"/>
    <w:basedOn w:val="ListBullet4"/>
    <w:rsid w:val="00751205"/>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qFormat/>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qFormat/>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qFormat/>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qFormat/>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57D48-E5C2-4C09-A994-86C4B0ACD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211</Pages>
  <Words>88942</Words>
  <Characters>506975</Characters>
  <Application>Microsoft Office Word</Application>
  <DocSecurity>0</DocSecurity>
  <Lines>4224</Lines>
  <Paragraphs>1189</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594728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MCC</cp:lastModifiedBy>
  <cp:revision>88</cp:revision>
  <cp:lastPrinted>2016-03-21T11:51:00Z</cp:lastPrinted>
  <dcterms:created xsi:type="dcterms:W3CDTF">2018-06-27T07:21:00Z</dcterms:created>
  <dcterms:modified xsi:type="dcterms:W3CDTF">2020-01-12T22:51:00Z</dcterms:modified>
</cp:coreProperties>
</file>