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1EDE62F3"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DF5A83">
              <w:t>4</w:t>
            </w:r>
            <w:r w:rsidRPr="009202AA">
              <w:t>.</w:t>
            </w:r>
            <w:bookmarkEnd w:id="3"/>
            <w:r w:rsidR="004C4A70" w:rsidRPr="009202AA">
              <w:t>0</w:t>
            </w:r>
            <w:r w:rsidRPr="009202AA">
              <w:t xml:space="preserve"> </w:t>
            </w:r>
            <w:r w:rsidRPr="009202AA">
              <w:rPr>
                <w:sz w:val="32"/>
              </w:rPr>
              <w:t>(</w:t>
            </w:r>
            <w:bookmarkStart w:id="4" w:name="issueDate"/>
            <w:r w:rsidR="009E33C6" w:rsidRPr="009202AA">
              <w:rPr>
                <w:sz w:val="32"/>
              </w:rPr>
              <w:t>202</w:t>
            </w:r>
            <w:r w:rsidR="009E33C6">
              <w:rPr>
                <w:sz w:val="32"/>
              </w:rPr>
              <w:t>1</w:t>
            </w:r>
            <w:r w:rsidR="004C4A70" w:rsidRPr="009202AA">
              <w:rPr>
                <w:sz w:val="32"/>
              </w:rPr>
              <w:t>-</w:t>
            </w:r>
            <w:bookmarkEnd w:id="4"/>
            <w:r w:rsidR="00DF5A83">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w:t>
            </w:r>
            <w:bookmarkEnd w:id="6"/>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63B99425" w14:textId="161F70A0" w:rsidR="00751BF9" w:rsidRDefault="00751BF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_Toc89854246 \h </w:instrText>
      </w:r>
      <w:r>
        <w:fldChar w:fldCharType="separate"/>
      </w:r>
      <w:r>
        <w:t>11</w:t>
      </w:r>
      <w:r>
        <w:fldChar w:fldCharType="end"/>
      </w:r>
    </w:p>
    <w:p w14:paraId="617536D7" w14:textId="11B5A0DB" w:rsidR="00751BF9" w:rsidRDefault="00751B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_Toc89854247 \h </w:instrText>
      </w:r>
      <w:r>
        <w:fldChar w:fldCharType="separate"/>
      </w:r>
      <w:r>
        <w:t>13</w:t>
      </w:r>
      <w:r>
        <w:fldChar w:fldCharType="end"/>
      </w:r>
    </w:p>
    <w:p w14:paraId="68C5C96B" w14:textId="18ED1D49" w:rsidR="00751BF9" w:rsidRDefault="00751B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_Toc89854248 \h </w:instrText>
      </w:r>
      <w:r>
        <w:fldChar w:fldCharType="separate"/>
      </w:r>
      <w:r>
        <w:t>13</w:t>
      </w:r>
      <w:r>
        <w:fldChar w:fldCharType="end"/>
      </w:r>
    </w:p>
    <w:p w14:paraId="06CCFC9E" w14:textId="2B563334" w:rsidR="00751BF9" w:rsidRDefault="00751B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_Toc89854249 \h </w:instrText>
      </w:r>
      <w:r>
        <w:fldChar w:fldCharType="separate"/>
      </w:r>
      <w:r>
        <w:t>15</w:t>
      </w:r>
      <w:r>
        <w:fldChar w:fldCharType="end"/>
      </w:r>
    </w:p>
    <w:p w14:paraId="0103FEB6" w14:textId="7DE2582E" w:rsidR="00751BF9" w:rsidRDefault="00751B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_Toc89854250 \h </w:instrText>
      </w:r>
      <w:r>
        <w:fldChar w:fldCharType="separate"/>
      </w:r>
      <w:r>
        <w:t>15</w:t>
      </w:r>
      <w:r>
        <w:fldChar w:fldCharType="end"/>
      </w:r>
    </w:p>
    <w:p w14:paraId="114F4045" w14:textId="41CAC622" w:rsidR="00751BF9" w:rsidRDefault="00751BF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_Toc89854251 \h </w:instrText>
      </w:r>
      <w:r>
        <w:fldChar w:fldCharType="separate"/>
      </w:r>
      <w:r>
        <w:t>19</w:t>
      </w:r>
      <w:r>
        <w:fldChar w:fldCharType="end"/>
      </w:r>
    </w:p>
    <w:p w14:paraId="28615ABB" w14:textId="18AE309D" w:rsidR="00751BF9" w:rsidRDefault="00751BF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_Toc89854252 \h </w:instrText>
      </w:r>
      <w:r>
        <w:fldChar w:fldCharType="separate"/>
      </w:r>
      <w:r>
        <w:t>20</w:t>
      </w:r>
      <w:r>
        <w:fldChar w:fldCharType="end"/>
      </w:r>
    </w:p>
    <w:p w14:paraId="39E277BC" w14:textId="674AFE62" w:rsidR="00751BF9" w:rsidRDefault="00751BF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_Toc89854253 \h </w:instrText>
      </w:r>
      <w:r>
        <w:fldChar w:fldCharType="separate"/>
      </w:r>
      <w:r>
        <w:t>21</w:t>
      </w:r>
      <w:r>
        <w:fldChar w:fldCharType="end"/>
      </w:r>
    </w:p>
    <w:p w14:paraId="4018478B" w14:textId="4AF97448" w:rsidR="00751BF9" w:rsidRDefault="00751BF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_Toc89854254 \h </w:instrText>
      </w:r>
      <w:r>
        <w:fldChar w:fldCharType="separate"/>
      </w:r>
      <w:r>
        <w:t>21</w:t>
      </w:r>
      <w:r>
        <w:fldChar w:fldCharType="end"/>
      </w:r>
    </w:p>
    <w:p w14:paraId="7E7D725D" w14:textId="1E506767" w:rsidR="00751BF9" w:rsidRDefault="00751BF9">
      <w:pPr>
        <w:pStyle w:val="TOC2"/>
        <w:rPr>
          <w:rFonts w:asciiTheme="minorHAnsi" w:eastAsiaTheme="minorEastAsia" w:hAnsiTheme="minorHAnsi" w:cstheme="minorBidi"/>
          <w:sz w:val="22"/>
          <w:szCs w:val="22"/>
          <w:lang w:eastAsia="en-GB"/>
        </w:rPr>
      </w:pPr>
      <w:r w:rsidRPr="0063302E">
        <w:rPr>
          <w:snapToGrid w:val="0"/>
        </w:rPr>
        <w:t>4.2</w:t>
      </w:r>
      <w:r>
        <w:rPr>
          <w:rFonts w:asciiTheme="minorHAnsi" w:eastAsiaTheme="minorEastAsia" w:hAnsiTheme="minorHAnsi" w:cstheme="minorBidi"/>
          <w:sz w:val="22"/>
          <w:szCs w:val="22"/>
          <w:lang w:eastAsia="en-GB"/>
        </w:rPr>
        <w:tab/>
      </w:r>
      <w:r w:rsidRPr="0063302E">
        <w:rPr>
          <w:snapToGrid w:val="0"/>
        </w:rPr>
        <w:t>Relationship between minimum requirements and test requirements</w:t>
      </w:r>
      <w:r>
        <w:tab/>
      </w:r>
      <w:r>
        <w:fldChar w:fldCharType="begin"/>
      </w:r>
      <w:r>
        <w:instrText xml:space="preserve"> PAGEREF _Toc89854255 \h </w:instrText>
      </w:r>
      <w:r>
        <w:fldChar w:fldCharType="separate"/>
      </w:r>
      <w:r>
        <w:t>22</w:t>
      </w:r>
      <w:r>
        <w:fldChar w:fldCharType="end"/>
      </w:r>
    </w:p>
    <w:p w14:paraId="2D9955F1" w14:textId="4B408330" w:rsidR="00751BF9" w:rsidRDefault="00751BF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_Toc89854256 \h </w:instrText>
      </w:r>
      <w:r>
        <w:fldChar w:fldCharType="separate"/>
      </w:r>
      <w:r>
        <w:t>22</w:t>
      </w:r>
      <w:r>
        <w:fldChar w:fldCharType="end"/>
      </w:r>
    </w:p>
    <w:p w14:paraId="6E82D7A3" w14:textId="48087B29" w:rsidR="00751BF9" w:rsidRDefault="00751BF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_Toc89854257 \h </w:instrText>
      </w:r>
      <w:r>
        <w:fldChar w:fldCharType="separate"/>
      </w:r>
      <w:r>
        <w:t>23</w:t>
      </w:r>
      <w:r>
        <w:fldChar w:fldCharType="end"/>
      </w:r>
    </w:p>
    <w:p w14:paraId="2C97874B" w14:textId="1BDC9419" w:rsidR="00751BF9" w:rsidRDefault="00751BF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_Toc89854258 \h </w:instrText>
      </w:r>
      <w:r>
        <w:fldChar w:fldCharType="separate"/>
      </w:r>
      <w:r>
        <w:t>24</w:t>
      </w:r>
      <w:r>
        <w:fldChar w:fldCharType="end"/>
      </w:r>
    </w:p>
    <w:p w14:paraId="4C2E247B" w14:textId="58F1F64D" w:rsidR="00751BF9" w:rsidRDefault="00751BF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_Toc89854259 \h </w:instrText>
      </w:r>
      <w:r>
        <w:fldChar w:fldCharType="separate"/>
      </w:r>
      <w:r>
        <w:t>26</w:t>
      </w:r>
      <w:r>
        <w:fldChar w:fldCharType="end"/>
      </w:r>
    </w:p>
    <w:p w14:paraId="213A7387" w14:textId="074C1BCD" w:rsidR="00751BF9" w:rsidRDefault="00751BF9">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_Toc89854260 \h </w:instrText>
      </w:r>
      <w:r>
        <w:fldChar w:fldCharType="separate"/>
      </w:r>
      <w:r>
        <w:t>26</w:t>
      </w:r>
      <w:r>
        <w:fldChar w:fldCharType="end"/>
      </w:r>
    </w:p>
    <w:p w14:paraId="5A6ECAA6" w14:textId="5D803CAA" w:rsidR="00751BF9" w:rsidRDefault="00751BF9">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_Toc89854261 \h </w:instrText>
      </w:r>
      <w:r>
        <w:fldChar w:fldCharType="separate"/>
      </w:r>
      <w:r>
        <w:t>26</w:t>
      </w:r>
      <w:r>
        <w:fldChar w:fldCharType="end"/>
      </w:r>
    </w:p>
    <w:p w14:paraId="67611C84" w14:textId="7BA465DB" w:rsidR="00751BF9" w:rsidRDefault="00751BF9">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_Toc89854262 \h </w:instrText>
      </w:r>
      <w:r>
        <w:fldChar w:fldCharType="separate"/>
      </w:r>
      <w:r>
        <w:t>26</w:t>
      </w:r>
      <w:r>
        <w:fldChar w:fldCharType="end"/>
      </w:r>
    </w:p>
    <w:p w14:paraId="138FE878" w14:textId="0D86E1FA" w:rsidR="00751BF9" w:rsidRDefault="00751BF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_Toc89854263 \h </w:instrText>
      </w:r>
      <w:r>
        <w:fldChar w:fldCharType="separate"/>
      </w:r>
      <w:r>
        <w:t>27</w:t>
      </w:r>
      <w:r>
        <w:fldChar w:fldCharType="end"/>
      </w:r>
    </w:p>
    <w:p w14:paraId="12D60862" w14:textId="70941635" w:rsidR="00751BF9" w:rsidRDefault="00751BF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_Toc89854264 \h </w:instrText>
      </w:r>
      <w:r>
        <w:fldChar w:fldCharType="separate"/>
      </w:r>
      <w:r>
        <w:t>28</w:t>
      </w:r>
      <w:r>
        <w:fldChar w:fldCharType="end"/>
      </w:r>
    </w:p>
    <w:p w14:paraId="380C4156" w14:textId="480460FE" w:rsidR="00751BF9" w:rsidRDefault="00751B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_Toc89854265 \h </w:instrText>
      </w:r>
      <w:r>
        <w:fldChar w:fldCharType="separate"/>
      </w:r>
      <w:r>
        <w:t>28</w:t>
      </w:r>
      <w:r>
        <w:fldChar w:fldCharType="end"/>
      </w:r>
    </w:p>
    <w:p w14:paraId="493360C0" w14:textId="6D7EDB13" w:rsidR="00751BF9" w:rsidRDefault="00751B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_Toc89854266 \h </w:instrText>
      </w:r>
      <w:r>
        <w:fldChar w:fldCharType="separate"/>
      </w:r>
      <w:r>
        <w:t>29</w:t>
      </w:r>
      <w:r>
        <w:fldChar w:fldCharType="end"/>
      </w:r>
    </w:p>
    <w:p w14:paraId="53137DCA" w14:textId="1222E36B" w:rsidR="00751BF9" w:rsidRDefault="00751BF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_Toc89854267 \h </w:instrText>
      </w:r>
      <w:r>
        <w:fldChar w:fldCharType="separate"/>
      </w:r>
      <w:r>
        <w:t>32</w:t>
      </w:r>
      <w:r>
        <w:fldChar w:fldCharType="end"/>
      </w:r>
    </w:p>
    <w:p w14:paraId="2DCD98A2" w14:textId="005DAA10" w:rsidR="00751BF9" w:rsidRDefault="00751BF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_Toc89854268 \h </w:instrText>
      </w:r>
      <w:r>
        <w:fldChar w:fldCharType="separate"/>
      </w:r>
      <w:r>
        <w:t>34</w:t>
      </w:r>
      <w:r>
        <w:fldChar w:fldCharType="end"/>
      </w:r>
    </w:p>
    <w:p w14:paraId="4365480E" w14:textId="23B151E3" w:rsidR="00751BF9" w:rsidRDefault="00751BF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_Toc89854269 \h </w:instrText>
      </w:r>
      <w:r>
        <w:fldChar w:fldCharType="separate"/>
      </w:r>
      <w:r>
        <w:t>34</w:t>
      </w:r>
      <w:r>
        <w:fldChar w:fldCharType="end"/>
      </w:r>
    </w:p>
    <w:p w14:paraId="1F8A2CAF" w14:textId="11C5766B" w:rsidR="00751BF9" w:rsidRDefault="00751BF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_Toc89854270 \h </w:instrText>
      </w:r>
      <w:r>
        <w:fldChar w:fldCharType="separate"/>
      </w:r>
      <w:r>
        <w:t>35</w:t>
      </w:r>
      <w:r>
        <w:fldChar w:fldCharType="end"/>
      </w:r>
    </w:p>
    <w:p w14:paraId="12E1091F" w14:textId="7EF67543" w:rsidR="00751BF9" w:rsidRDefault="00751BF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_Toc89854271 \h </w:instrText>
      </w:r>
      <w:r>
        <w:fldChar w:fldCharType="separate"/>
      </w:r>
      <w:r>
        <w:t>35</w:t>
      </w:r>
      <w:r>
        <w:fldChar w:fldCharType="end"/>
      </w:r>
    </w:p>
    <w:p w14:paraId="5E27B20B" w14:textId="6ABD2C30" w:rsidR="00751BF9" w:rsidRDefault="00751BF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_Toc89854272 \h </w:instrText>
      </w:r>
      <w:r>
        <w:fldChar w:fldCharType="separate"/>
      </w:r>
      <w:r>
        <w:t>35</w:t>
      </w:r>
      <w:r>
        <w:fldChar w:fldCharType="end"/>
      </w:r>
    </w:p>
    <w:p w14:paraId="33E62A49" w14:textId="494F332B" w:rsidR="00751BF9" w:rsidRDefault="00751BF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_Toc89854273 \h </w:instrText>
      </w:r>
      <w:r>
        <w:fldChar w:fldCharType="separate"/>
      </w:r>
      <w:r>
        <w:t>35</w:t>
      </w:r>
      <w:r>
        <w:fldChar w:fldCharType="end"/>
      </w:r>
    </w:p>
    <w:p w14:paraId="1FF107A4" w14:textId="120B4335" w:rsidR="00751BF9" w:rsidRDefault="00751BF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_Toc89854274 \h </w:instrText>
      </w:r>
      <w:r>
        <w:fldChar w:fldCharType="separate"/>
      </w:r>
      <w:r>
        <w:t>36</w:t>
      </w:r>
      <w:r>
        <w:fldChar w:fldCharType="end"/>
      </w:r>
    </w:p>
    <w:p w14:paraId="7CBEDF3D" w14:textId="0921248A" w:rsidR="00751BF9" w:rsidRDefault="00751BF9">
      <w:pPr>
        <w:pStyle w:val="TOC5"/>
        <w:rPr>
          <w:rFonts w:asciiTheme="minorHAnsi" w:eastAsiaTheme="minorEastAsia" w:hAnsiTheme="minorHAnsi" w:cstheme="minorBidi"/>
          <w:sz w:val="22"/>
          <w:szCs w:val="22"/>
          <w:lang w:eastAsia="en-GB"/>
        </w:rPr>
      </w:pPr>
      <w:r w:rsidRPr="0063302E">
        <w:rPr>
          <w:rFonts w:cs="Arial"/>
        </w:rPr>
        <w:t>6.2.2.2.1</w:t>
      </w:r>
      <w:r>
        <w:rPr>
          <w:rFonts w:asciiTheme="minorHAnsi" w:eastAsiaTheme="minorEastAsia" w:hAnsiTheme="minorHAnsi" w:cstheme="minorBidi"/>
          <w:sz w:val="22"/>
          <w:szCs w:val="22"/>
          <w:lang w:eastAsia="en-GB"/>
        </w:rPr>
        <w:tab/>
      </w:r>
      <w:r w:rsidRPr="0063302E">
        <w:rPr>
          <w:rFonts w:cs="Arial"/>
        </w:rPr>
        <w:t>General</w:t>
      </w:r>
      <w:r>
        <w:tab/>
      </w:r>
      <w:r>
        <w:fldChar w:fldCharType="begin"/>
      </w:r>
      <w:r>
        <w:instrText xml:space="preserve"> PAGEREF _Toc89854275 \h </w:instrText>
      </w:r>
      <w:r>
        <w:fldChar w:fldCharType="separate"/>
      </w:r>
      <w:r>
        <w:t>36</w:t>
      </w:r>
      <w:r>
        <w:fldChar w:fldCharType="end"/>
      </w:r>
    </w:p>
    <w:p w14:paraId="41871DFF" w14:textId="397AA53E" w:rsidR="00751BF9" w:rsidRDefault="00751BF9">
      <w:pPr>
        <w:pStyle w:val="TOC5"/>
        <w:rPr>
          <w:rFonts w:asciiTheme="minorHAnsi" w:eastAsiaTheme="minorEastAsia" w:hAnsiTheme="minorHAnsi" w:cstheme="minorBidi"/>
          <w:sz w:val="22"/>
          <w:szCs w:val="22"/>
          <w:lang w:eastAsia="en-GB"/>
        </w:rPr>
      </w:pPr>
      <w:r w:rsidRPr="0063302E">
        <w:rPr>
          <w:rFonts w:cs="Arial"/>
        </w:rPr>
        <w:t>6.2.2.2.2</w:t>
      </w:r>
      <w:r>
        <w:rPr>
          <w:rFonts w:asciiTheme="minorHAnsi" w:eastAsiaTheme="minorEastAsia" w:hAnsiTheme="minorHAnsi" w:cstheme="minorBidi"/>
          <w:sz w:val="22"/>
          <w:szCs w:val="22"/>
          <w:lang w:eastAsia="en-GB"/>
        </w:rPr>
        <w:tab/>
      </w:r>
      <w:r w:rsidRPr="0063302E">
        <w:rPr>
          <w:rFonts w:cs="Arial"/>
        </w:rPr>
        <w:t>Additional requirements (regional)</w:t>
      </w:r>
      <w:r>
        <w:tab/>
      </w:r>
      <w:r>
        <w:fldChar w:fldCharType="begin"/>
      </w:r>
      <w:r>
        <w:instrText xml:space="preserve"> PAGEREF _Toc89854276 \h </w:instrText>
      </w:r>
      <w:r>
        <w:fldChar w:fldCharType="separate"/>
      </w:r>
      <w:r>
        <w:t>36</w:t>
      </w:r>
      <w:r>
        <w:fldChar w:fldCharType="end"/>
      </w:r>
    </w:p>
    <w:p w14:paraId="77969CC5" w14:textId="09CDA11E" w:rsidR="00751BF9" w:rsidRDefault="00751BF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_Toc89854277 \h </w:instrText>
      </w:r>
      <w:r>
        <w:fldChar w:fldCharType="separate"/>
      </w:r>
      <w:r>
        <w:t>36</w:t>
      </w:r>
      <w:r>
        <w:fldChar w:fldCharType="end"/>
      </w:r>
    </w:p>
    <w:p w14:paraId="6809294D" w14:textId="0C943C4E" w:rsidR="00751BF9" w:rsidRDefault="00751BF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_Toc89854278 \h </w:instrText>
      </w:r>
      <w:r>
        <w:fldChar w:fldCharType="separate"/>
      </w:r>
      <w:r>
        <w:t>36</w:t>
      </w:r>
      <w:r>
        <w:fldChar w:fldCharType="end"/>
      </w:r>
    </w:p>
    <w:p w14:paraId="42825301" w14:textId="2D555361" w:rsidR="00751BF9" w:rsidRDefault="00751BF9">
      <w:pPr>
        <w:pStyle w:val="TOC5"/>
        <w:rPr>
          <w:rFonts w:asciiTheme="minorHAnsi" w:eastAsiaTheme="minorEastAsia" w:hAnsiTheme="minorHAnsi" w:cstheme="minorBidi"/>
          <w:sz w:val="22"/>
          <w:szCs w:val="22"/>
          <w:lang w:eastAsia="en-GB"/>
        </w:rPr>
      </w:pPr>
      <w:r w:rsidRPr="0063302E">
        <w:rPr>
          <w:rFonts w:cs="Arial"/>
        </w:rPr>
        <w:t>6.2.2.4.1</w:t>
      </w:r>
      <w:r>
        <w:rPr>
          <w:rFonts w:asciiTheme="minorHAnsi" w:eastAsiaTheme="minorEastAsia" w:hAnsiTheme="minorHAnsi" w:cstheme="minorBidi"/>
          <w:sz w:val="22"/>
          <w:szCs w:val="22"/>
          <w:lang w:eastAsia="en-GB"/>
        </w:rPr>
        <w:tab/>
      </w:r>
      <w:r w:rsidRPr="0063302E">
        <w:rPr>
          <w:rFonts w:cs="Arial"/>
        </w:rPr>
        <w:t>General</w:t>
      </w:r>
      <w:r>
        <w:tab/>
      </w:r>
      <w:r>
        <w:fldChar w:fldCharType="begin"/>
      </w:r>
      <w:r>
        <w:instrText xml:space="preserve"> PAGEREF _Toc89854279 \h </w:instrText>
      </w:r>
      <w:r>
        <w:fldChar w:fldCharType="separate"/>
      </w:r>
      <w:r>
        <w:t>36</w:t>
      </w:r>
      <w:r>
        <w:fldChar w:fldCharType="end"/>
      </w:r>
    </w:p>
    <w:p w14:paraId="1CB713A6" w14:textId="65FB3276" w:rsidR="00751BF9" w:rsidRDefault="00751BF9">
      <w:pPr>
        <w:pStyle w:val="TOC5"/>
        <w:rPr>
          <w:rFonts w:asciiTheme="minorHAnsi" w:eastAsiaTheme="minorEastAsia" w:hAnsiTheme="minorHAnsi" w:cstheme="minorBidi"/>
          <w:sz w:val="22"/>
          <w:szCs w:val="22"/>
          <w:lang w:eastAsia="en-GB"/>
        </w:rPr>
      </w:pPr>
      <w:r w:rsidRPr="0063302E">
        <w:rPr>
          <w:rFonts w:cs="Arial"/>
        </w:rPr>
        <w:t>6.2.2.4.2</w:t>
      </w:r>
      <w:r>
        <w:rPr>
          <w:rFonts w:asciiTheme="minorHAnsi" w:eastAsiaTheme="minorEastAsia" w:hAnsiTheme="minorHAnsi" w:cstheme="minorBidi"/>
          <w:sz w:val="22"/>
          <w:szCs w:val="22"/>
          <w:lang w:eastAsia="en-GB"/>
        </w:rPr>
        <w:tab/>
      </w:r>
      <w:r w:rsidRPr="0063302E">
        <w:rPr>
          <w:rFonts w:cs="Arial"/>
        </w:rPr>
        <w:t>Additional requirements (regional)</w:t>
      </w:r>
      <w:r>
        <w:tab/>
      </w:r>
      <w:r>
        <w:fldChar w:fldCharType="begin"/>
      </w:r>
      <w:r>
        <w:instrText xml:space="preserve"> PAGEREF _Toc89854280 \h </w:instrText>
      </w:r>
      <w:r>
        <w:fldChar w:fldCharType="separate"/>
      </w:r>
      <w:r>
        <w:t>36</w:t>
      </w:r>
      <w:r>
        <w:fldChar w:fldCharType="end"/>
      </w:r>
    </w:p>
    <w:p w14:paraId="36798951" w14:textId="731B4866" w:rsidR="00751BF9" w:rsidRDefault="00751BF9">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_Toc89854281 \h </w:instrText>
      </w:r>
      <w:r>
        <w:fldChar w:fldCharType="separate"/>
      </w:r>
      <w:r>
        <w:t>36</w:t>
      </w:r>
      <w:r>
        <w:fldChar w:fldCharType="end"/>
      </w:r>
    </w:p>
    <w:p w14:paraId="6F95C33C" w14:textId="7AB23A7E" w:rsidR="00751BF9" w:rsidRDefault="00751BF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_Toc89854282 \h </w:instrText>
      </w:r>
      <w:r>
        <w:fldChar w:fldCharType="separate"/>
      </w:r>
      <w:r>
        <w:t>36</w:t>
      </w:r>
      <w:r>
        <w:fldChar w:fldCharType="end"/>
      </w:r>
    </w:p>
    <w:p w14:paraId="5F6FDAB1" w14:textId="1E59ABA2" w:rsidR="00751BF9" w:rsidRDefault="00751BF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_Toc89854283 \h </w:instrText>
      </w:r>
      <w:r>
        <w:fldChar w:fldCharType="separate"/>
      </w:r>
      <w:r>
        <w:t>36</w:t>
      </w:r>
      <w:r>
        <w:fldChar w:fldCharType="end"/>
      </w:r>
    </w:p>
    <w:p w14:paraId="6125A8EB" w14:textId="10DA637E" w:rsidR="00751BF9" w:rsidRDefault="00751BF9">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_Toc89854284 \h </w:instrText>
      </w:r>
      <w:r>
        <w:fldChar w:fldCharType="separate"/>
      </w:r>
      <w:r>
        <w:t>36</w:t>
      </w:r>
      <w:r>
        <w:fldChar w:fldCharType="end"/>
      </w:r>
    </w:p>
    <w:p w14:paraId="7CCE196E" w14:textId="6283B45E" w:rsidR="00751BF9" w:rsidRDefault="00751BF9">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_Toc89854285 \h </w:instrText>
      </w:r>
      <w:r>
        <w:fldChar w:fldCharType="separate"/>
      </w:r>
      <w:r>
        <w:t>37</w:t>
      </w:r>
      <w:r>
        <w:fldChar w:fldCharType="end"/>
      </w:r>
    </w:p>
    <w:p w14:paraId="09B29DE8" w14:textId="428688CC" w:rsidR="00751BF9" w:rsidRDefault="00751BF9">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_Toc89854286 \h </w:instrText>
      </w:r>
      <w:r>
        <w:fldChar w:fldCharType="separate"/>
      </w:r>
      <w:r>
        <w:t>37</w:t>
      </w:r>
      <w:r>
        <w:fldChar w:fldCharType="end"/>
      </w:r>
    </w:p>
    <w:p w14:paraId="24607405" w14:textId="3A88ADE9" w:rsidR="00751BF9" w:rsidRDefault="00751BF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_Toc89854287 \h </w:instrText>
      </w:r>
      <w:r>
        <w:fldChar w:fldCharType="separate"/>
      </w:r>
      <w:r>
        <w:t>37</w:t>
      </w:r>
      <w:r>
        <w:fldChar w:fldCharType="end"/>
      </w:r>
    </w:p>
    <w:p w14:paraId="234FBA23" w14:textId="3720A35A" w:rsidR="00751BF9" w:rsidRDefault="00751BF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_Toc89854288 \h </w:instrText>
      </w:r>
      <w:r>
        <w:fldChar w:fldCharType="separate"/>
      </w:r>
      <w:r>
        <w:t>37</w:t>
      </w:r>
      <w:r>
        <w:fldChar w:fldCharType="end"/>
      </w:r>
    </w:p>
    <w:p w14:paraId="44A48DC8" w14:textId="4248863B" w:rsidR="00751BF9" w:rsidRDefault="00751BF9">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_Toc89854289 \h </w:instrText>
      </w:r>
      <w:r>
        <w:fldChar w:fldCharType="separate"/>
      </w:r>
      <w:r>
        <w:t>37</w:t>
      </w:r>
      <w:r>
        <w:fldChar w:fldCharType="end"/>
      </w:r>
    </w:p>
    <w:p w14:paraId="77E00CEA" w14:textId="05C9FC25" w:rsidR="00751BF9" w:rsidRDefault="00751BF9">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_Toc89854290 \h </w:instrText>
      </w:r>
      <w:r>
        <w:fldChar w:fldCharType="separate"/>
      </w:r>
      <w:r>
        <w:t>38</w:t>
      </w:r>
      <w:r>
        <w:fldChar w:fldCharType="end"/>
      </w:r>
    </w:p>
    <w:p w14:paraId="695C7659" w14:textId="71204155" w:rsidR="00751BF9" w:rsidRDefault="00751BF9">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63302E">
        <w:rPr>
          <w:rFonts w:cs="v4.2.0"/>
        </w:rPr>
        <w:t>mode</w:t>
      </w:r>
      <w:r>
        <w:tab/>
      </w:r>
      <w:r>
        <w:fldChar w:fldCharType="begin"/>
      </w:r>
      <w:r>
        <w:instrText xml:space="preserve"> PAGEREF _Toc89854291 \h </w:instrText>
      </w:r>
      <w:r>
        <w:fldChar w:fldCharType="separate"/>
      </w:r>
      <w:r>
        <w:t>38</w:t>
      </w:r>
      <w:r>
        <w:fldChar w:fldCharType="end"/>
      </w:r>
    </w:p>
    <w:p w14:paraId="1B353297" w14:textId="05C0C204" w:rsidR="00751BF9" w:rsidRDefault="00751BF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_Toc89854292 \h </w:instrText>
      </w:r>
      <w:r>
        <w:fldChar w:fldCharType="separate"/>
      </w:r>
      <w:r>
        <w:t>38</w:t>
      </w:r>
      <w:r>
        <w:fldChar w:fldCharType="end"/>
      </w:r>
    </w:p>
    <w:p w14:paraId="62E280CD" w14:textId="0D3BAF21" w:rsidR="00751BF9" w:rsidRDefault="00751BF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_Toc89854293 \h </w:instrText>
      </w:r>
      <w:r>
        <w:fldChar w:fldCharType="separate"/>
      </w:r>
      <w:r>
        <w:t>38</w:t>
      </w:r>
      <w:r>
        <w:fldChar w:fldCharType="end"/>
      </w:r>
    </w:p>
    <w:p w14:paraId="26743049" w14:textId="416B2D00" w:rsidR="00751BF9" w:rsidRDefault="00751BF9">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_Toc89854294 \h </w:instrText>
      </w:r>
      <w:r>
        <w:fldChar w:fldCharType="separate"/>
      </w:r>
      <w:r>
        <w:t>38</w:t>
      </w:r>
      <w:r>
        <w:fldChar w:fldCharType="end"/>
      </w:r>
    </w:p>
    <w:p w14:paraId="526D2501" w14:textId="42777C10" w:rsidR="00751BF9" w:rsidRDefault="00751BF9">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_Toc89854295 \h </w:instrText>
      </w:r>
      <w:r>
        <w:fldChar w:fldCharType="separate"/>
      </w:r>
      <w:r>
        <w:t>39</w:t>
      </w:r>
      <w:r>
        <w:fldChar w:fldCharType="end"/>
      </w:r>
    </w:p>
    <w:p w14:paraId="403171F4" w14:textId="2DBFE7E7" w:rsidR="00751BF9" w:rsidRDefault="00751BF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_Toc89854296 \h </w:instrText>
      </w:r>
      <w:r>
        <w:fldChar w:fldCharType="separate"/>
      </w:r>
      <w:r>
        <w:t>39</w:t>
      </w:r>
      <w:r>
        <w:fldChar w:fldCharType="end"/>
      </w:r>
    </w:p>
    <w:p w14:paraId="43ED6845" w14:textId="009385AB" w:rsidR="00751BF9" w:rsidRDefault="00751BF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_Toc89854297 \h </w:instrText>
      </w:r>
      <w:r>
        <w:fldChar w:fldCharType="separate"/>
      </w:r>
      <w:r>
        <w:t>39</w:t>
      </w:r>
      <w:r>
        <w:fldChar w:fldCharType="end"/>
      </w:r>
    </w:p>
    <w:p w14:paraId="05C5F59D" w14:textId="40C4D2D5" w:rsidR="00751BF9" w:rsidRDefault="00751BF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_Toc89854298 \h </w:instrText>
      </w:r>
      <w:r>
        <w:fldChar w:fldCharType="separate"/>
      </w:r>
      <w:r>
        <w:t>40</w:t>
      </w:r>
      <w:r>
        <w:fldChar w:fldCharType="end"/>
      </w:r>
    </w:p>
    <w:p w14:paraId="166C33A5" w14:textId="2FA0FF61" w:rsidR="00751BF9" w:rsidRDefault="00751BF9">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_Toc89854299 \h </w:instrText>
      </w:r>
      <w:r>
        <w:fldChar w:fldCharType="separate"/>
      </w:r>
      <w:r>
        <w:t>40</w:t>
      </w:r>
      <w:r>
        <w:fldChar w:fldCharType="end"/>
      </w:r>
    </w:p>
    <w:p w14:paraId="50060FD7" w14:textId="2E5C6113" w:rsidR="00751BF9" w:rsidRDefault="00751BF9">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_Toc89854300 \h </w:instrText>
      </w:r>
      <w:r>
        <w:fldChar w:fldCharType="separate"/>
      </w:r>
      <w:r>
        <w:t>40</w:t>
      </w:r>
      <w:r>
        <w:fldChar w:fldCharType="end"/>
      </w:r>
    </w:p>
    <w:p w14:paraId="139A8F36" w14:textId="48A12E80" w:rsidR="00751BF9" w:rsidRDefault="00751BF9">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_Toc89854301 \h </w:instrText>
      </w:r>
      <w:r>
        <w:fldChar w:fldCharType="separate"/>
      </w:r>
      <w:r>
        <w:t>40</w:t>
      </w:r>
      <w:r>
        <w:fldChar w:fldCharType="end"/>
      </w:r>
    </w:p>
    <w:p w14:paraId="2B74D7DF" w14:textId="5EFF4A69" w:rsidR="00751BF9" w:rsidRDefault="00751B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_Toc89854302 \h </w:instrText>
      </w:r>
      <w:r>
        <w:fldChar w:fldCharType="separate"/>
      </w:r>
      <w:r>
        <w:t>40</w:t>
      </w:r>
      <w:r>
        <w:fldChar w:fldCharType="end"/>
      </w:r>
    </w:p>
    <w:p w14:paraId="3C8A43E7" w14:textId="0AD971CA" w:rsidR="00751BF9" w:rsidRDefault="00751BF9">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_Toc89854303 \h </w:instrText>
      </w:r>
      <w:r>
        <w:fldChar w:fldCharType="separate"/>
      </w:r>
      <w:r>
        <w:t>40</w:t>
      </w:r>
      <w:r>
        <w:fldChar w:fldCharType="end"/>
      </w:r>
    </w:p>
    <w:p w14:paraId="1F5BD01C" w14:textId="705F481C" w:rsidR="00751BF9" w:rsidRDefault="00751BF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_Toc89854304 \h </w:instrText>
      </w:r>
      <w:r>
        <w:fldChar w:fldCharType="separate"/>
      </w:r>
      <w:r>
        <w:t>40</w:t>
      </w:r>
      <w:r>
        <w:fldChar w:fldCharType="end"/>
      </w:r>
    </w:p>
    <w:p w14:paraId="204B77D3" w14:textId="2AD308B2" w:rsidR="00751BF9" w:rsidRDefault="00751BF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_Toc89854305 \h </w:instrText>
      </w:r>
      <w:r>
        <w:fldChar w:fldCharType="separate"/>
      </w:r>
      <w:r>
        <w:t>40</w:t>
      </w:r>
      <w:r>
        <w:fldChar w:fldCharType="end"/>
      </w:r>
    </w:p>
    <w:p w14:paraId="0A408F3B" w14:textId="13A14061" w:rsidR="00751BF9" w:rsidRDefault="00751BF9">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_Toc89854306 \h </w:instrText>
      </w:r>
      <w:r>
        <w:fldChar w:fldCharType="separate"/>
      </w:r>
      <w:r>
        <w:t>40</w:t>
      </w:r>
      <w:r>
        <w:fldChar w:fldCharType="end"/>
      </w:r>
    </w:p>
    <w:p w14:paraId="69C37909" w14:textId="5726BE9B" w:rsidR="00751BF9" w:rsidRDefault="00751BF9">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_Toc89854307 \h </w:instrText>
      </w:r>
      <w:r>
        <w:fldChar w:fldCharType="separate"/>
      </w:r>
      <w:r>
        <w:t>41</w:t>
      </w:r>
      <w:r>
        <w:fldChar w:fldCharType="end"/>
      </w:r>
    </w:p>
    <w:p w14:paraId="0B074DBA" w14:textId="0313DCE7" w:rsidR="00751BF9" w:rsidRDefault="00751BF9">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_Toc89854308 \h </w:instrText>
      </w:r>
      <w:r>
        <w:fldChar w:fldCharType="separate"/>
      </w:r>
      <w:r>
        <w:t>41</w:t>
      </w:r>
      <w:r>
        <w:fldChar w:fldCharType="end"/>
      </w:r>
    </w:p>
    <w:p w14:paraId="323D8AEC" w14:textId="5F8DEF0F" w:rsidR="00751BF9" w:rsidRDefault="00751BF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_Toc89854309 \h </w:instrText>
      </w:r>
      <w:r>
        <w:fldChar w:fldCharType="separate"/>
      </w:r>
      <w:r>
        <w:t>41</w:t>
      </w:r>
      <w:r>
        <w:fldChar w:fldCharType="end"/>
      </w:r>
    </w:p>
    <w:p w14:paraId="7E075BF8" w14:textId="51EE809D" w:rsidR="00751BF9" w:rsidRDefault="00751BF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_Toc89854310 \h </w:instrText>
      </w:r>
      <w:r>
        <w:fldChar w:fldCharType="separate"/>
      </w:r>
      <w:r>
        <w:t>41</w:t>
      </w:r>
      <w:r>
        <w:fldChar w:fldCharType="end"/>
      </w:r>
    </w:p>
    <w:p w14:paraId="7B6029EF" w14:textId="0F4321EB" w:rsidR="00751BF9" w:rsidRDefault="00751BF9">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_Toc89854311 \h </w:instrText>
      </w:r>
      <w:r>
        <w:fldChar w:fldCharType="separate"/>
      </w:r>
      <w:r>
        <w:t>41</w:t>
      </w:r>
      <w:r>
        <w:fldChar w:fldCharType="end"/>
      </w:r>
    </w:p>
    <w:p w14:paraId="3335A4F2" w14:textId="765E57FE" w:rsidR="00751BF9" w:rsidRDefault="00751BF9">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_Toc89854312 \h </w:instrText>
      </w:r>
      <w:r>
        <w:fldChar w:fldCharType="separate"/>
      </w:r>
      <w:r>
        <w:t>42</w:t>
      </w:r>
      <w:r>
        <w:fldChar w:fldCharType="end"/>
      </w:r>
    </w:p>
    <w:p w14:paraId="2C0599C7" w14:textId="73553428" w:rsidR="00751BF9" w:rsidRDefault="00751BF9">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_Toc89854313 \h </w:instrText>
      </w:r>
      <w:r>
        <w:fldChar w:fldCharType="separate"/>
      </w:r>
      <w:r>
        <w:t>42</w:t>
      </w:r>
      <w:r>
        <w:fldChar w:fldCharType="end"/>
      </w:r>
    </w:p>
    <w:p w14:paraId="6DE9342B" w14:textId="5E9BBE6F" w:rsidR="00751BF9" w:rsidRDefault="00751BF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_Toc89854314 \h </w:instrText>
      </w:r>
      <w:r>
        <w:fldChar w:fldCharType="separate"/>
      </w:r>
      <w:r>
        <w:t>42</w:t>
      </w:r>
      <w:r>
        <w:fldChar w:fldCharType="end"/>
      </w:r>
    </w:p>
    <w:p w14:paraId="26833D66" w14:textId="77546C76" w:rsidR="00751BF9" w:rsidRDefault="00751BF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_Toc89854315 \h </w:instrText>
      </w:r>
      <w:r>
        <w:fldChar w:fldCharType="separate"/>
      </w:r>
      <w:r>
        <w:t>42</w:t>
      </w:r>
      <w:r>
        <w:fldChar w:fldCharType="end"/>
      </w:r>
    </w:p>
    <w:p w14:paraId="13D73B90" w14:textId="4EB2F738" w:rsidR="00751BF9" w:rsidRDefault="00751BF9">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_Toc89854316 \h </w:instrText>
      </w:r>
      <w:r>
        <w:fldChar w:fldCharType="separate"/>
      </w:r>
      <w:r>
        <w:t>42</w:t>
      </w:r>
      <w:r>
        <w:fldChar w:fldCharType="end"/>
      </w:r>
    </w:p>
    <w:p w14:paraId="4314BE0E" w14:textId="2515D445" w:rsidR="00751BF9" w:rsidRDefault="00751BF9">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_Toc89854317 \h </w:instrText>
      </w:r>
      <w:r>
        <w:fldChar w:fldCharType="separate"/>
      </w:r>
      <w:r>
        <w:t>42</w:t>
      </w:r>
      <w:r>
        <w:fldChar w:fldCharType="end"/>
      </w:r>
    </w:p>
    <w:p w14:paraId="0DCC0883" w14:textId="75AF5A66" w:rsidR="00751BF9" w:rsidRDefault="00751BF9">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_Toc89854318 \h </w:instrText>
      </w:r>
      <w:r>
        <w:fldChar w:fldCharType="separate"/>
      </w:r>
      <w:r>
        <w:t>42</w:t>
      </w:r>
      <w:r>
        <w:fldChar w:fldCharType="end"/>
      </w:r>
    </w:p>
    <w:p w14:paraId="676F52DE" w14:textId="35452184" w:rsidR="00751BF9" w:rsidRDefault="00751BF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_Toc89854319 \h </w:instrText>
      </w:r>
      <w:r>
        <w:fldChar w:fldCharType="separate"/>
      </w:r>
      <w:r>
        <w:t>42</w:t>
      </w:r>
      <w:r>
        <w:fldChar w:fldCharType="end"/>
      </w:r>
    </w:p>
    <w:p w14:paraId="34CB0137" w14:textId="69576F5B" w:rsidR="00751BF9" w:rsidRDefault="00751BF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_Toc89854320 \h </w:instrText>
      </w:r>
      <w:r>
        <w:fldChar w:fldCharType="separate"/>
      </w:r>
      <w:r>
        <w:t>43</w:t>
      </w:r>
      <w:r>
        <w:fldChar w:fldCharType="end"/>
      </w:r>
    </w:p>
    <w:p w14:paraId="6AFA6A67" w14:textId="3D7F27E3" w:rsidR="00751BF9" w:rsidRDefault="00751BF9">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_Toc89854321 \h </w:instrText>
      </w:r>
      <w:r>
        <w:fldChar w:fldCharType="separate"/>
      </w:r>
      <w:r>
        <w:t>43</w:t>
      </w:r>
      <w:r>
        <w:fldChar w:fldCharType="end"/>
      </w:r>
    </w:p>
    <w:p w14:paraId="23D0DFF0" w14:textId="3798632D" w:rsidR="00751BF9" w:rsidRDefault="00751BF9">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_Toc89854322 \h </w:instrText>
      </w:r>
      <w:r>
        <w:fldChar w:fldCharType="separate"/>
      </w:r>
      <w:r>
        <w:t>43</w:t>
      </w:r>
      <w:r>
        <w:fldChar w:fldCharType="end"/>
      </w:r>
    </w:p>
    <w:p w14:paraId="1F2BD108" w14:textId="695FCEE5" w:rsidR="00751BF9" w:rsidRDefault="00751BF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_Toc89854323 \h </w:instrText>
      </w:r>
      <w:r>
        <w:fldChar w:fldCharType="separate"/>
      </w:r>
      <w:r>
        <w:t>43</w:t>
      </w:r>
      <w:r>
        <w:fldChar w:fldCharType="end"/>
      </w:r>
    </w:p>
    <w:p w14:paraId="6EFEE763" w14:textId="025C2949" w:rsidR="00751BF9" w:rsidRDefault="00751BF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_Toc89854324 \h </w:instrText>
      </w:r>
      <w:r>
        <w:fldChar w:fldCharType="separate"/>
      </w:r>
      <w:r>
        <w:t>43</w:t>
      </w:r>
      <w:r>
        <w:fldChar w:fldCharType="end"/>
      </w:r>
    </w:p>
    <w:p w14:paraId="43FFA5BE" w14:textId="055AB399" w:rsidR="00751BF9" w:rsidRDefault="00751BF9">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_Toc89854325 \h </w:instrText>
      </w:r>
      <w:r>
        <w:fldChar w:fldCharType="separate"/>
      </w:r>
      <w:r>
        <w:t>43</w:t>
      </w:r>
      <w:r>
        <w:fldChar w:fldCharType="end"/>
      </w:r>
    </w:p>
    <w:p w14:paraId="41864FB4" w14:textId="6F9C9855" w:rsidR="00751BF9" w:rsidRDefault="00751BF9">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_Toc89854326 \h </w:instrText>
      </w:r>
      <w:r>
        <w:fldChar w:fldCharType="separate"/>
      </w:r>
      <w:r>
        <w:t>43</w:t>
      </w:r>
      <w:r>
        <w:fldChar w:fldCharType="end"/>
      </w:r>
    </w:p>
    <w:p w14:paraId="58AC7286" w14:textId="450F8781" w:rsidR="00751BF9" w:rsidRDefault="00751BF9">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_Toc89854327 \h </w:instrText>
      </w:r>
      <w:r>
        <w:fldChar w:fldCharType="separate"/>
      </w:r>
      <w:r>
        <w:t>43</w:t>
      </w:r>
      <w:r>
        <w:fldChar w:fldCharType="end"/>
      </w:r>
    </w:p>
    <w:p w14:paraId="6AB2591E" w14:textId="0C0F17BD" w:rsidR="00751BF9" w:rsidRDefault="00751BF9">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_Toc89854328 \h </w:instrText>
      </w:r>
      <w:r>
        <w:fldChar w:fldCharType="separate"/>
      </w:r>
      <w:r>
        <w:t>43</w:t>
      </w:r>
      <w:r>
        <w:fldChar w:fldCharType="end"/>
      </w:r>
    </w:p>
    <w:p w14:paraId="5711B6F4" w14:textId="2AE0A4D8" w:rsidR="00751BF9" w:rsidRDefault="00751BF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_Toc89854329 \h </w:instrText>
      </w:r>
      <w:r>
        <w:fldChar w:fldCharType="separate"/>
      </w:r>
      <w:r>
        <w:t>43</w:t>
      </w:r>
      <w:r>
        <w:fldChar w:fldCharType="end"/>
      </w:r>
    </w:p>
    <w:p w14:paraId="5DA48D6C" w14:textId="2F8C5345" w:rsidR="00751BF9" w:rsidRDefault="00751BF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_Toc89854330 \h </w:instrText>
      </w:r>
      <w:r>
        <w:fldChar w:fldCharType="separate"/>
      </w:r>
      <w:r>
        <w:t>44</w:t>
      </w:r>
      <w:r>
        <w:fldChar w:fldCharType="end"/>
      </w:r>
    </w:p>
    <w:p w14:paraId="0CD25FD3" w14:textId="5CC87BD8" w:rsidR="00751BF9" w:rsidRDefault="00751BF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_Toc89854331 \h </w:instrText>
      </w:r>
      <w:r>
        <w:fldChar w:fldCharType="separate"/>
      </w:r>
      <w:r>
        <w:t>44</w:t>
      </w:r>
      <w:r>
        <w:fldChar w:fldCharType="end"/>
      </w:r>
    </w:p>
    <w:p w14:paraId="7DB2D13A" w14:textId="1A54A904" w:rsidR="00751BF9" w:rsidRDefault="00751BF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_Toc89854332 \h </w:instrText>
      </w:r>
      <w:r>
        <w:fldChar w:fldCharType="separate"/>
      </w:r>
      <w:r>
        <w:t>44</w:t>
      </w:r>
      <w:r>
        <w:fldChar w:fldCharType="end"/>
      </w:r>
    </w:p>
    <w:p w14:paraId="5011AB62" w14:textId="49BF962A" w:rsidR="00751BF9" w:rsidRDefault="00751BF9">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_Toc89854333 \h </w:instrText>
      </w:r>
      <w:r>
        <w:fldChar w:fldCharType="separate"/>
      </w:r>
      <w:r>
        <w:t>44</w:t>
      </w:r>
      <w:r>
        <w:fldChar w:fldCharType="end"/>
      </w:r>
    </w:p>
    <w:p w14:paraId="50E8BE9E" w14:textId="6052108E" w:rsidR="00751BF9" w:rsidRDefault="00751BF9">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_Toc89854334 \h </w:instrText>
      </w:r>
      <w:r>
        <w:fldChar w:fldCharType="separate"/>
      </w:r>
      <w:r>
        <w:t>44</w:t>
      </w:r>
      <w:r>
        <w:fldChar w:fldCharType="end"/>
      </w:r>
    </w:p>
    <w:p w14:paraId="0BE5A272" w14:textId="2105CFBC" w:rsidR="00751BF9" w:rsidRDefault="00751BF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_Toc89854335 \h </w:instrText>
      </w:r>
      <w:r>
        <w:fldChar w:fldCharType="separate"/>
      </w:r>
      <w:r>
        <w:t>44</w:t>
      </w:r>
      <w:r>
        <w:fldChar w:fldCharType="end"/>
      </w:r>
    </w:p>
    <w:p w14:paraId="0395AA3D" w14:textId="4ED9F3A0" w:rsidR="00751BF9" w:rsidRDefault="00751BF9">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_Toc89854336 \h </w:instrText>
      </w:r>
      <w:r>
        <w:fldChar w:fldCharType="separate"/>
      </w:r>
      <w:r>
        <w:t>44</w:t>
      </w:r>
      <w:r>
        <w:fldChar w:fldCharType="end"/>
      </w:r>
    </w:p>
    <w:p w14:paraId="1FB089D4" w14:textId="4C24CF2A" w:rsidR="00751BF9" w:rsidRDefault="00751BF9">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_Toc89854337 \h </w:instrText>
      </w:r>
      <w:r>
        <w:fldChar w:fldCharType="separate"/>
      </w:r>
      <w:r>
        <w:t>45</w:t>
      </w:r>
      <w:r>
        <w:fldChar w:fldCharType="end"/>
      </w:r>
    </w:p>
    <w:p w14:paraId="52A44F2C" w14:textId="7F258141" w:rsidR="00751BF9" w:rsidRDefault="00751BF9">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_Toc89854338 \h </w:instrText>
      </w:r>
      <w:r>
        <w:fldChar w:fldCharType="separate"/>
      </w:r>
      <w:r>
        <w:t>45</w:t>
      </w:r>
      <w:r>
        <w:fldChar w:fldCharType="end"/>
      </w:r>
    </w:p>
    <w:p w14:paraId="047E3DEE" w14:textId="1CD725AC" w:rsidR="00751BF9" w:rsidRDefault="00751BF9">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_Toc89854339 \h </w:instrText>
      </w:r>
      <w:r>
        <w:fldChar w:fldCharType="separate"/>
      </w:r>
      <w:r>
        <w:t>45</w:t>
      </w:r>
      <w:r>
        <w:fldChar w:fldCharType="end"/>
      </w:r>
    </w:p>
    <w:p w14:paraId="7A1A78FF" w14:textId="5F98CD81" w:rsidR="00751BF9" w:rsidRDefault="00751BF9">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_Toc89854340 \h </w:instrText>
      </w:r>
      <w:r>
        <w:fldChar w:fldCharType="separate"/>
      </w:r>
      <w:r>
        <w:t>45</w:t>
      </w:r>
      <w:r>
        <w:fldChar w:fldCharType="end"/>
      </w:r>
    </w:p>
    <w:p w14:paraId="64A0CEE9" w14:textId="6A3D6D7F" w:rsidR="00751BF9" w:rsidRDefault="00751BF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_Toc89854341 \h </w:instrText>
      </w:r>
      <w:r>
        <w:fldChar w:fldCharType="separate"/>
      </w:r>
      <w:r>
        <w:t>45</w:t>
      </w:r>
      <w:r>
        <w:fldChar w:fldCharType="end"/>
      </w:r>
    </w:p>
    <w:p w14:paraId="082EBFA7" w14:textId="1BE3E99D" w:rsidR="00751BF9" w:rsidRDefault="00751BF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_Toc89854342 \h </w:instrText>
      </w:r>
      <w:r>
        <w:fldChar w:fldCharType="separate"/>
      </w:r>
      <w:r>
        <w:t>45</w:t>
      </w:r>
      <w:r>
        <w:fldChar w:fldCharType="end"/>
      </w:r>
    </w:p>
    <w:p w14:paraId="047B1894" w14:textId="23F942E0" w:rsidR="00751BF9" w:rsidRDefault="00751BF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_Toc89854343 \h </w:instrText>
      </w:r>
      <w:r>
        <w:fldChar w:fldCharType="separate"/>
      </w:r>
      <w:r>
        <w:t>45</w:t>
      </w:r>
      <w:r>
        <w:fldChar w:fldCharType="end"/>
      </w:r>
    </w:p>
    <w:p w14:paraId="016A8E02" w14:textId="7CD540B3" w:rsidR="00751BF9" w:rsidRDefault="00751BF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_Toc89854344 \h </w:instrText>
      </w:r>
      <w:r>
        <w:fldChar w:fldCharType="separate"/>
      </w:r>
      <w:r>
        <w:t>45</w:t>
      </w:r>
      <w:r>
        <w:fldChar w:fldCharType="end"/>
      </w:r>
    </w:p>
    <w:p w14:paraId="6FD68497" w14:textId="2EC8532E" w:rsidR="00751BF9" w:rsidRDefault="00751BF9">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_Toc89854345 \h </w:instrText>
      </w:r>
      <w:r>
        <w:fldChar w:fldCharType="separate"/>
      </w:r>
      <w:r>
        <w:t>45</w:t>
      </w:r>
      <w:r>
        <w:fldChar w:fldCharType="end"/>
      </w:r>
    </w:p>
    <w:p w14:paraId="13A998F5" w14:textId="23E553B9" w:rsidR="00751BF9" w:rsidRDefault="00751BF9">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_Toc89854346 \h </w:instrText>
      </w:r>
      <w:r>
        <w:fldChar w:fldCharType="separate"/>
      </w:r>
      <w:r>
        <w:t>46</w:t>
      </w:r>
      <w:r>
        <w:fldChar w:fldCharType="end"/>
      </w:r>
    </w:p>
    <w:p w14:paraId="6C5DB702" w14:textId="5AD6BA05" w:rsidR="00751BF9" w:rsidRDefault="00751BF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_Toc89854347 \h </w:instrText>
      </w:r>
      <w:r>
        <w:fldChar w:fldCharType="separate"/>
      </w:r>
      <w:r>
        <w:t>46</w:t>
      </w:r>
      <w:r>
        <w:fldChar w:fldCharType="end"/>
      </w:r>
    </w:p>
    <w:p w14:paraId="6242B6EB" w14:textId="61374B91" w:rsidR="00751BF9" w:rsidRDefault="00751BF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_Toc89854348 \h </w:instrText>
      </w:r>
      <w:r>
        <w:fldChar w:fldCharType="separate"/>
      </w:r>
      <w:r>
        <w:t>46</w:t>
      </w:r>
      <w:r>
        <w:fldChar w:fldCharType="end"/>
      </w:r>
    </w:p>
    <w:p w14:paraId="3470447E" w14:textId="32E8BC40" w:rsidR="00751BF9" w:rsidRDefault="00751BF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_Toc89854349 \h </w:instrText>
      </w:r>
      <w:r>
        <w:fldChar w:fldCharType="separate"/>
      </w:r>
      <w:r>
        <w:t>46</w:t>
      </w:r>
      <w:r>
        <w:fldChar w:fldCharType="end"/>
      </w:r>
    </w:p>
    <w:p w14:paraId="5200578F" w14:textId="27822D8C" w:rsidR="00751BF9" w:rsidRDefault="00751BF9">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_Toc89854350 \h </w:instrText>
      </w:r>
      <w:r>
        <w:fldChar w:fldCharType="separate"/>
      </w:r>
      <w:r>
        <w:t>46</w:t>
      </w:r>
      <w:r>
        <w:fldChar w:fldCharType="end"/>
      </w:r>
    </w:p>
    <w:p w14:paraId="722BF538" w14:textId="2E72B97F" w:rsidR="00751BF9" w:rsidRDefault="00751BF9">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_Toc89854351 \h </w:instrText>
      </w:r>
      <w:r>
        <w:fldChar w:fldCharType="separate"/>
      </w:r>
      <w:r>
        <w:t>46</w:t>
      </w:r>
      <w:r>
        <w:fldChar w:fldCharType="end"/>
      </w:r>
    </w:p>
    <w:p w14:paraId="1B6B513E" w14:textId="7A3AC07F" w:rsidR="00751BF9" w:rsidRDefault="00751BF9">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_Toc89854352 \h </w:instrText>
      </w:r>
      <w:r>
        <w:fldChar w:fldCharType="separate"/>
      </w:r>
      <w:r>
        <w:t>47</w:t>
      </w:r>
      <w:r>
        <w:fldChar w:fldCharType="end"/>
      </w:r>
    </w:p>
    <w:p w14:paraId="7F188093" w14:textId="5CDA5825" w:rsidR="00751BF9" w:rsidRDefault="00751BF9">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_Toc89854353 \h </w:instrText>
      </w:r>
      <w:r>
        <w:fldChar w:fldCharType="separate"/>
      </w:r>
      <w:r>
        <w:t>47</w:t>
      </w:r>
      <w:r>
        <w:fldChar w:fldCharType="end"/>
      </w:r>
    </w:p>
    <w:p w14:paraId="6A098B6C" w14:textId="4713D1D7" w:rsidR="00751BF9" w:rsidRDefault="00751BF9">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_Toc89854354 \h </w:instrText>
      </w:r>
      <w:r>
        <w:fldChar w:fldCharType="separate"/>
      </w:r>
      <w:r>
        <w:t>47</w:t>
      </w:r>
      <w:r>
        <w:fldChar w:fldCharType="end"/>
      </w:r>
    </w:p>
    <w:p w14:paraId="0B36B08A" w14:textId="72A3D4E9" w:rsidR="00751BF9" w:rsidRDefault="00751BF9">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_Toc89854355 \h </w:instrText>
      </w:r>
      <w:r>
        <w:fldChar w:fldCharType="separate"/>
      </w:r>
      <w:r>
        <w:t>47</w:t>
      </w:r>
      <w:r>
        <w:fldChar w:fldCharType="end"/>
      </w:r>
    </w:p>
    <w:p w14:paraId="4C1F4CBD" w14:textId="7AB52719" w:rsidR="00751BF9" w:rsidRDefault="00751BF9">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_Toc89854356 \h </w:instrText>
      </w:r>
      <w:r>
        <w:fldChar w:fldCharType="separate"/>
      </w:r>
      <w:r>
        <w:t>48</w:t>
      </w:r>
      <w:r>
        <w:fldChar w:fldCharType="end"/>
      </w:r>
    </w:p>
    <w:p w14:paraId="67CFC7BF" w14:textId="0F3B0198" w:rsidR="00751BF9" w:rsidRDefault="00751BF9">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_Toc89854357 \h </w:instrText>
      </w:r>
      <w:r>
        <w:fldChar w:fldCharType="separate"/>
      </w:r>
      <w:r>
        <w:t>48</w:t>
      </w:r>
      <w:r>
        <w:fldChar w:fldCharType="end"/>
      </w:r>
    </w:p>
    <w:p w14:paraId="292EE978" w14:textId="2ACDEB41" w:rsidR="00751BF9" w:rsidRDefault="00751BF9">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_Toc89854358 \h </w:instrText>
      </w:r>
      <w:r>
        <w:fldChar w:fldCharType="separate"/>
      </w:r>
      <w:r>
        <w:t>48</w:t>
      </w:r>
      <w:r>
        <w:fldChar w:fldCharType="end"/>
      </w:r>
    </w:p>
    <w:p w14:paraId="07BF5679" w14:textId="1FFDC6EB" w:rsidR="00751BF9" w:rsidRDefault="00751BF9">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_Toc89854359 \h </w:instrText>
      </w:r>
      <w:r>
        <w:fldChar w:fldCharType="separate"/>
      </w:r>
      <w:r>
        <w:t>48</w:t>
      </w:r>
      <w:r>
        <w:fldChar w:fldCharType="end"/>
      </w:r>
    </w:p>
    <w:p w14:paraId="52650412" w14:textId="50A1E011" w:rsidR="00751BF9" w:rsidRDefault="00751BF9">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_Toc89854360 \h </w:instrText>
      </w:r>
      <w:r>
        <w:fldChar w:fldCharType="separate"/>
      </w:r>
      <w:r>
        <w:t>48</w:t>
      </w:r>
      <w:r>
        <w:fldChar w:fldCharType="end"/>
      </w:r>
    </w:p>
    <w:p w14:paraId="085A1583" w14:textId="6FB0081A" w:rsidR="00751BF9" w:rsidRDefault="00751BF9">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_Toc89854361 \h </w:instrText>
      </w:r>
      <w:r>
        <w:fldChar w:fldCharType="separate"/>
      </w:r>
      <w:r>
        <w:t>48</w:t>
      </w:r>
      <w:r>
        <w:fldChar w:fldCharType="end"/>
      </w:r>
    </w:p>
    <w:p w14:paraId="02F7F672" w14:textId="656DA23F" w:rsidR="00751BF9" w:rsidRDefault="00751BF9">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_Toc89854362 \h </w:instrText>
      </w:r>
      <w:r>
        <w:fldChar w:fldCharType="separate"/>
      </w:r>
      <w:r>
        <w:t>48</w:t>
      </w:r>
      <w:r>
        <w:fldChar w:fldCharType="end"/>
      </w:r>
    </w:p>
    <w:p w14:paraId="7DB61B33" w14:textId="45097163" w:rsidR="00751BF9" w:rsidRDefault="00751BF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_Toc89854363 \h </w:instrText>
      </w:r>
      <w:r>
        <w:fldChar w:fldCharType="separate"/>
      </w:r>
      <w:r>
        <w:t>48</w:t>
      </w:r>
      <w:r>
        <w:fldChar w:fldCharType="end"/>
      </w:r>
    </w:p>
    <w:p w14:paraId="4E3E5EAD" w14:textId="2259A9EB" w:rsidR="00751BF9" w:rsidRDefault="00751BF9">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_Toc89854364 \h </w:instrText>
      </w:r>
      <w:r>
        <w:fldChar w:fldCharType="separate"/>
      </w:r>
      <w:r>
        <w:t>49</w:t>
      </w:r>
      <w:r>
        <w:fldChar w:fldCharType="end"/>
      </w:r>
    </w:p>
    <w:p w14:paraId="49C2FA06" w14:textId="5F0644B1" w:rsidR="00751BF9" w:rsidRDefault="00751BF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_Toc89854365 \h </w:instrText>
      </w:r>
      <w:r>
        <w:fldChar w:fldCharType="separate"/>
      </w:r>
      <w:r>
        <w:t>49</w:t>
      </w:r>
      <w:r>
        <w:fldChar w:fldCharType="end"/>
      </w:r>
    </w:p>
    <w:p w14:paraId="57FE9697" w14:textId="6AB6EB49" w:rsidR="00751BF9" w:rsidRDefault="00751BF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_Toc89854366 \h </w:instrText>
      </w:r>
      <w:r>
        <w:fldChar w:fldCharType="separate"/>
      </w:r>
      <w:r>
        <w:t>49</w:t>
      </w:r>
      <w:r>
        <w:fldChar w:fldCharType="end"/>
      </w:r>
    </w:p>
    <w:p w14:paraId="5CE3F399" w14:textId="1CAAEFC5" w:rsidR="00751BF9" w:rsidRDefault="00751BF9">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_Toc89854367 \h </w:instrText>
      </w:r>
      <w:r>
        <w:fldChar w:fldCharType="separate"/>
      </w:r>
      <w:r>
        <w:t>49</w:t>
      </w:r>
      <w:r>
        <w:fldChar w:fldCharType="end"/>
      </w:r>
    </w:p>
    <w:p w14:paraId="30051F22" w14:textId="5A7DF7C0" w:rsidR="00751BF9" w:rsidRDefault="00751BF9">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_Toc89854368 \h </w:instrText>
      </w:r>
      <w:r>
        <w:fldChar w:fldCharType="separate"/>
      </w:r>
      <w:r>
        <w:t>49</w:t>
      </w:r>
      <w:r>
        <w:fldChar w:fldCharType="end"/>
      </w:r>
    </w:p>
    <w:p w14:paraId="4F881A11" w14:textId="1D9F778F" w:rsidR="00751BF9" w:rsidRDefault="00751BF9">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_Toc89854369 \h </w:instrText>
      </w:r>
      <w:r>
        <w:fldChar w:fldCharType="separate"/>
      </w:r>
      <w:r>
        <w:t>49</w:t>
      </w:r>
      <w:r>
        <w:fldChar w:fldCharType="end"/>
      </w:r>
    </w:p>
    <w:p w14:paraId="335CD94A" w14:textId="172F37F1" w:rsidR="00751BF9" w:rsidRDefault="00751BF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_Toc89854370 \h </w:instrText>
      </w:r>
      <w:r>
        <w:fldChar w:fldCharType="separate"/>
      </w:r>
      <w:r>
        <w:t>49</w:t>
      </w:r>
      <w:r>
        <w:fldChar w:fldCharType="end"/>
      </w:r>
    </w:p>
    <w:p w14:paraId="0C08C0EE" w14:textId="48D596AE" w:rsidR="00751BF9" w:rsidRDefault="00751BF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_Toc89854371 \h </w:instrText>
      </w:r>
      <w:r>
        <w:fldChar w:fldCharType="separate"/>
      </w:r>
      <w:r>
        <w:t>50</w:t>
      </w:r>
      <w:r>
        <w:fldChar w:fldCharType="end"/>
      </w:r>
    </w:p>
    <w:p w14:paraId="46DE2428" w14:textId="7F8D2082" w:rsidR="00751BF9" w:rsidRDefault="00751BF9">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_Toc89854372 \h </w:instrText>
      </w:r>
      <w:r>
        <w:fldChar w:fldCharType="separate"/>
      </w:r>
      <w:r>
        <w:t>50</w:t>
      </w:r>
      <w:r>
        <w:fldChar w:fldCharType="end"/>
      </w:r>
    </w:p>
    <w:p w14:paraId="531DE720" w14:textId="28C16261" w:rsidR="00751BF9" w:rsidRDefault="00751BF9">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_Toc89854373 \h </w:instrText>
      </w:r>
      <w:r>
        <w:fldChar w:fldCharType="separate"/>
      </w:r>
      <w:r>
        <w:t>50</w:t>
      </w:r>
      <w:r>
        <w:fldChar w:fldCharType="end"/>
      </w:r>
    </w:p>
    <w:p w14:paraId="3D38933D" w14:textId="5ED4F301" w:rsidR="00751BF9" w:rsidRDefault="00751BF9">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_Toc89854374 \h </w:instrText>
      </w:r>
      <w:r>
        <w:fldChar w:fldCharType="separate"/>
      </w:r>
      <w:r>
        <w:t>51</w:t>
      </w:r>
      <w:r>
        <w:fldChar w:fldCharType="end"/>
      </w:r>
    </w:p>
    <w:p w14:paraId="3E75521E" w14:textId="1448B6DC" w:rsidR="00751BF9" w:rsidRDefault="00751BF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_Toc89854375 \h </w:instrText>
      </w:r>
      <w:r>
        <w:fldChar w:fldCharType="separate"/>
      </w:r>
      <w:r>
        <w:t>51</w:t>
      </w:r>
      <w:r>
        <w:fldChar w:fldCharType="end"/>
      </w:r>
    </w:p>
    <w:p w14:paraId="35DC2343" w14:textId="3B4DDDA1" w:rsidR="00751BF9" w:rsidRDefault="00751BF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_Toc89854376 \h </w:instrText>
      </w:r>
      <w:r>
        <w:fldChar w:fldCharType="separate"/>
      </w:r>
      <w:r>
        <w:t>51</w:t>
      </w:r>
      <w:r>
        <w:fldChar w:fldCharType="end"/>
      </w:r>
    </w:p>
    <w:p w14:paraId="59419D6D" w14:textId="603E610E" w:rsidR="00751BF9" w:rsidRDefault="00751BF9">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_Toc89854377 \h </w:instrText>
      </w:r>
      <w:r>
        <w:fldChar w:fldCharType="separate"/>
      </w:r>
      <w:r>
        <w:t>51</w:t>
      </w:r>
      <w:r>
        <w:fldChar w:fldCharType="end"/>
      </w:r>
    </w:p>
    <w:p w14:paraId="45414181" w14:textId="465A5A17" w:rsidR="00751BF9" w:rsidRDefault="00751BF9">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_Toc89854378 \h </w:instrText>
      </w:r>
      <w:r>
        <w:fldChar w:fldCharType="separate"/>
      </w:r>
      <w:r>
        <w:t>51</w:t>
      </w:r>
      <w:r>
        <w:fldChar w:fldCharType="end"/>
      </w:r>
    </w:p>
    <w:p w14:paraId="737AC2B5" w14:textId="520B5EB7" w:rsidR="00751BF9" w:rsidRDefault="00751BF9">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_Toc89854379 \h </w:instrText>
      </w:r>
      <w:r>
        <w:fldChar w:fldCharType="separate"/>
      </w:r>
      <w:r>
        <w:t>51</w:t>
      </w:r>
      <w:r>
        <w:fldChar w:fldCharType="end"/>
      </w:r>
    </w:p>
    <w:p w14:paraId="478C9995" w14:textId="2635AEE3" w:rsidR="00751BF9" w:rsidRDefault="00751BF9">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63302E">
        <w:rPr>
          <w:iCs/>
        </w:rPr>
        <w:t>Basic limits</w:t>
      </w:r>
      <w:r>
        <w:t xml:space="preserve"> for single RAT UTRA TDD 1,28Mcps operation</w:t>
      </w:r>
      <w:r>
        <w:tab/>
      </w:r>
      <w:r>
        <w:fldChar w:fldCharType="begin"/>
      </w:r>
      <w:r>
        <w:instrText xml:space="preserve"> PAGEREF _Toc89854380 \h </w:instrText>
      </w:r>
      <w:r>
        <w:fldChar w:fldCharType="separate"/>
      </w:r>
      <w:r>
        <w:t>56</w:t>
      </w:r>
      <w:r>
        <w:fldChar w:fldCharType="end"/>
      </w:r>
    </w:p>
    <w:p w14:paraId="77ECBE78" w14:textId="187BE941" w:rsidR="00751BF9" w:rsidRDefault="00751BF9">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_Toc89854381 \h </w:instrText>
      </w:r>
      <w:r>
        <w:fldChar w:fldCharType="separate"/>
      </w:r>
      <w:r>
        <w:t>58</w:t>
      </w:r>
      <w:r>
        <w:fldChar w:fldCharType="end"/>
      </w:r>
    </w:p>
    <w:p w14:paraId="5053FD86" w14:textId="09634C1D" w:rsidR="00751BF9" w:rsidRDefault="00751BF9">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_Toc89854382 \h </w:instrText>
      </w:r>
      <w:r>
        <w:fldChar w:fldCharType="separate"/>
      </w:r>
      <w:r>
        <w:t>59</w:t>
      </w:r>
      <w:r>
        <w:fldChar w:fldCharType="end"/>
      </w:r>
    </w:p>
    <w:p w14:paraId="4131E84E" w14:textId="5857E60C" w:rsidR="00751BF9" w:rsidRDefault="00751BF9">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_Toc89854383 \h </w:instrText>
      </w:r>
      <w:r>
        <w:fldChar w:fldCharType="separate"/>
      </w:r>
      <w:r>
        <w:t>59</w:t>
      </w:r>
      <w:r>
        <w:fldChar w:fldCharType="end"/>
      </w:r>
    </w:p>
    <w:p w14:paraId="32A9BE05" w14:textId="4D9161EF" w:rsidR="00751BF9" w:rsidRDefault="00751BF9">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_Toc89854384 \h </w:instrText>
      </w:r>
      <w:r>
        <w:fldChar w:fldCharType="separate"/>
      </w:r>
      <w:r>
        <w:t>59</w:t>
      </w:r>
      <w:r>
        <w:fldChar w:fldCharType="end"/>
      </w:r>
    </w:p>
    <w:p w14:paraId="34EB9CCF" w14:textId="20CEA42C" w:rsidR="00751BF9" w:rsidRDefault="00751BF9">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_Toc89854385 \h </w:instrText>
      </w:r>
      <w:r>
        <w:fldChar w:fldCharType="separate"/>
      </w:r>
      <w:r>
        <w:t>59</w:t>
      </w:r>
      <w:r>
        <w:fldChar w:fldCharType="end"/>
      </w:r>
    </w:p>
    <w:p w14:paraId="4DEB869E" w14:textId="7BFCAD8D" w:rsidR="00751BF9" w:rsidRDefault="00751BF9">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63302E">
        <w:rPr>
          <w:i/>
        </w:rPr>
        <w:t>Basic limits</w:t>
      </w:r>
      <w:r>
        <w:t xml:space="preserve"> for Band Categories 1 and 3</w:t>
      </w:r>
      <w:r>
        <w:tab/>
      </w:r>
      <w:r>
        <w:fldChar w:fldCharType="begin"/>
      </w:r>
      <w:r>
        <w:instrText xml:space="preserve"> PAGEREF _Toc89854386 \h </w:instrText>
      </w:r>
      <w:r>
        <w:fldChar w:fldCharType="separate"/>
      </w:r>
      <w:r>
        <w:t>59</w:t>
      </w:r>
      <w:r>
        <w:fldChar w:fldCharType="end"/>
      </w:r>
    </w:p>
    <w:p w14:paraId="5F9837EF" w14:textId="28D1E722" w:rsidR="00751BF9" w:rsidRDefault="00751BF9">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63302E">
        <w:rPr>
          <w:i/>
        </w:rPr>
        <w:t>Basic limit</w:t>
      </w:r>
      <w:r>
        <w:t xml:space="preserve"> for Band Category 2</w:t>
      </w:r>
      <w:r>
        <w:tab/>
      </w:r>
      <w:r>
        <w:fldChar w:fldCharType="begin"/>
      </w:r>
      <w:r>
        <w:instrText xml:space="preserve"> PAGEREF _Toc89854387 \h </w:instrText>
      </w:r>
      <w:r>
        <w:fldChar w:fldCharType="separate"/>
      </w:r>
      <w:r>
        <w:t>65</w:t>
      </w:r>
      <w:r>
        <w:fldChar w:fldCharType="end"/>
      </w:r>
    </w:p>
    <w:p w14:paraId="6DA6B22C" w14:textId="5FBBD525" w:rsidR="00751BF9" w:rsidRDefault="00751BF9">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_Toc89854388 \h </w:instrText>
      </w:r>
      <w:r>
        <w:fldChar w:fldCharType="separate"/>
      </w:r>
      <w:r>
        <w:t>73</w:t>
      </w:r>
      <w:r>
        <w:fldChar w:fldCharType="end"/>
      </w:r>
    </w:p>
    <w:p w14:paraId="2F0E46D5" w14:textId="3131FF51" w:rsidR="00751BF9" w:rsidRDefault="00751BF9">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_Toc89854389 \h </w:instrText>
      </w:r>
      <w:r>
        <w:fldChar w:fldCharType="separate"/>
      </w:r>
      <w:r>
        <w:t>73</w:t>
      </w:r>
      <w:r>
        <w:fldChar w:fldCharType="end"/>
      </w:r>
    </w:p>
    <w:p w14:paraId="51C0352A" w14:textId="09F226A2" w:rsidR="00751BF9" w:rsidRDefault="00751BF9">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_Toc89854390 \h </w:instrText>
      </w:r>
      <w:r>
        <w:fldChar w:fldCharType="separate"/>
      </w:r>
      <w:r>
        <w:t>73</w:t>
      </w:r>
      <w:r>
        <w:fldChar w:fldCharType="end"/>
      </w:r>
    </w:p>
    <w:p w14:paraId="55C479A7" w14:textId="55CF518A" w:rsidR="00751BF9" w:rsidRDefault="00751BF9">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_Toc89854391 \h </w:instrText>
      </w:r>
      <w:r>
        <w:fldChar w:fldCharType="separate"/>
      </w:r>
      <w:r>
        <w:t>73</w:t>
      </w:r>
      <w:r>
        <w:fldChar w:fldCharType="end"/>
      </w:r>
    </w:p>
    <w:p w14:paraId="6D7BDCFF" w14:textId="5DE57DF0" w:rsidR="00751BF9" w:rsidRDefault="00751BF9">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_Toc89854392 \h </w:instrText>
      </w:r>
      <w:r>
        <w:fldChar w:fldCharType="separate"/>
      </w:r>
      <w:r>
        <w:t>75</w:t>
      </w:r>
      <w:r>
        <w:fldChar w:fldCharType="end"/>
      </w:r>
    </w:p>
    <w:p w14:paraId="43DA20F7" w14:textId="56F3A910" w:rsidR="00751BF9" w:rsidRDefault="00751BF9">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63302E">
        <w:rPr>
          <w:rFonts w:cs="Arial"/>
        </w:rPr>
        <w:t>asic limit</w:t>
      </w:r>
      <w:r>
        <w:t xml:space="preserve">s </w:t>
      </w:r>
      <w:r>
        <w:rPr>
          <w:lang w:eastAsia="zh-CN"/>
        </w:rPr>
        <w:t>for Wide Area BS</w:t>
      </w:r>
      <w:r>
        <w:t xml:space="preserve"> (Category B)</w:t>
      </w:r>
      <w:r>
        <w:tab/>
      </w:r>
      <w:r>
        <w:fldChar w:fldCharType="begin"/>
      </w:r>
      <w:r>
        <w:instrText xml:space="preserve"> PAGEREF _Toc89854393 \h </w:instrText>
      </w:r>
      <w:r>
        <w:fldChar w:fldCharType="separate"/>
      </w:r>
      <w:r>
        <w:t>77</w:t>
      </w:r>
      <w:r>
        <w:fldChar w:fldCharType="end"/>
      </w:r>
    </w:p>
    <w:p w14:paraId="222F872A" w14:textId="00472267" w:rsidR="00751BF9" w:rsidRDefault="00751BF9">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_Toc89854394 \h </w:instrText>
      </w:r>
      <w:r>
        <w:fldChar w:fldCharType="separate"/>
      </w:r>
      <w:r>
        <w:t>77</w:t>
      </w:r>
      <w:r>
        <w:fldChar w:fldCharType="end"/>
      </w:r>
    </w:p>
    <w:p w14:paraId="14610B29" w14:textId="3D652BC0" w:rsidR="00751BF9" w:rsidRDefault="00751BF9">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_Toc89854395 \h </w:instrText>
      </w:r>
      <w:r>
        <w:fldChar w:fldCharType="separate"/>
      </w:r>
      <w:r>
        <w:t>77</w:t>
      </w:r>
      <w:r>
        <w:fldChar w:fldCharType="end"/>
      </w:r>
    </w:p>
    <w:p w14:paraId="69F5E082" w14:textId="70D8C4E7" w:rsidR="00751BF9" w:rsidRDefault="00751BF9">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_Toc89854396 \h </w:instrText>
      </w:r>
      <w:r>
        <w:fldChar w:fldCharType="separate"/>
      </w:r>
      <w:r>
        <w:t>81</w:t>
      </w:r>
      <w:r>
        <w:fldChar w:fldCharType="end"/>
      </w:r>
    </w:p>
    <w:p w14:paraId="18B2D969" w14:textId="782CEEAD" w:rsidR="00751BF9" w:rsidRDefault="00751BF9">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63302E">
        <w:rPr>
          <w:rFonts w:cs="Arial"/>
        </w:rPr>
        <w:t>Basic limit</w:t>
      </w:r>
      <w:r>
        <w:t xml:space="preserve">s </w:t>
      </w:r>
      <w:r>
        <w:rPr>
          <w:lang w:eastAsia="zh-CN"/>
        </w:rPr>
        <w:t>for Local Area BS (Category A and B)</w:t>
      </w:r>
      <w:r>
        <w:tab/>
      </w:r>
      <w:r>
        <w:fldChar w:fldCharType="begin"/>
      </w:r>
      <w:r>
        <w:instrText xml:space="preserve"> PAGEREF _Toc89854397 \h </w:instrText>
      </w:r>
      <w:r>
        <w:fldChar w:fldCharType="separate"/>
      </w:r>
      <w:r>
        <w:t>83</w:t>
      </w:r>
      <w:r>
        <w:fldChar w:fldCharType="end"/>
      </w:r>
    </w:p>
    <w:p w14:paraId="204B4020" w14:textId="66125DAD" w:rsidR="00751BF9" w:rsidRDefault="00751BF9">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63302E">
        <w:rPr>
          <w:rFonts w:cs="Arial"/>
        </w:rPr>
        <w:t>Basic limit</w:t>
      </w:r>
      <w:r>
        <w:t>s for Medium Range BS (Category A and B)</w:t>
      </w:r>
      <w:r>
        <w:tab/>
      </w:r>
      <w:r>
        <w:fldChar w:fldCharType="begin"/>
      </w:r>
      <w:r>
        <w:instrText xml:space="preserve"> PAGEREF _Toc89854398 \h </w:instrText>
      </w:r>
      <w:r>
        <w:fldChar w:fldCharType="separate"/>
      </w:r>
      <w:r>
        <w:t>84</w:t>
      </w:r>
      <w:r>
        <w:fldChar w:fldCharType="end"/>
      </w:r>
    </w:p>
    <w:p w14:paraId="01E7E132" w14:textId="0A7A5627" w:rsidR="00751BF9" w:rsidRDefault="00751BF9">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_Toc89854399 \h </w:instrText>
      </w:r>
      <w:r>
        <w:fldChar w:fldCharType="separate"/>
      </w:r>
      <w:r>
        <w:t>86</w:t>
      </w:r>
      <w:r>
        <w:fldChar w:fldCharType="end"/>
      </w:r>
    </w:p>
    <w:p w14:paraId="37B6FF46" w14:textId="70D22BC4" w:rsidR="00751BF9" w:rsidRDefault="00751BF9">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_Toc89854400 \h </w:instrText>
      </w:r>
      <w:r>
        <w:fldChar w:fldCharType="separate"/>
      </w:r>
      <w:r>
        <w:t>86</w:t>
      </w:r>
      <w:r>
        <w:fldChar w:fldCharType="end"/>
      </w:r>
    </w:p>
    <w:p w14:paraId="026BFE8C" w14:textId="27781FF1" w:rsidR="00751BF9" w:rsidRDefault="00751BF9">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_Toc89854401 \h </w:instrText>
      </w:r>
      <w:r>
        <w:fldChar w:fldCharType="separate"/>
      </w:r>
      <w:r>
        <w:t>86</w:t>
      </w:r>
      <w:r>
        <w:fldChar w:fldCharType="end"/>
      </w:r>
    </w:p>
    <w:p w14:paraId="0410EA60" w14:textId="341FDEB8" w:rsidR="00751BF9" w:rsidRDefault="00751BF9">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_Toc89854402 \h </w:instrText>
      </w:r>
      <w:r>
        <w:fldChar w:fldCharType="separate"/>
      </w:r>
      <w:r>
        <w:t>86</w:t>
      </w:r>
      <w:r>
        <w:fldChar w:fldCharType="end"/>
      </w:r>
    </w:p>
    <w:p w14:paraId="17FC0A1F" w14:textId="3142A8F3" w:rsidR="00751BF9" w:rsidRDefault="00751BF9">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_Toc89854403 \h </w:instrText>
      </w:r>
      <w:r>
        <w:fldChar w:fldCharType="separate"/>
      </w:r>
      <w:r>
        <w:t>87</w:t>
      </w:r>
      <w:r>
        <w:fldChar w:fldCharType="end"/>
      </w:r>
    </w:p>
    <w:p w14:paraId="3B1CF5EF" w14:textId="2A3A8DBD" w:rsidR="00751BF9" w:rsidRDefault="00751BF9">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_Toc89854404 \h </w:instrText>
      </w:r>
      <w:r>
        <w:fldChar w:fldCharType="separate"/>
      </w:r>
      <w:r>
        <w:t>87</w:t>
      </w:r>
      <w:r>
        <w:fldChar w:fldCharType="end"/>
      </w:r>
    </w:p>
    <w:p w14:paraId="6113A2A2" w14:textId="4A77DDE0" w:rsidR="00751BF9" w:rsidRDefault="00751BF9">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_Toc89854405 \h </w:instrText>
      </w:r>
      <w:r>
        <w:fldChar w:fldCharType="separate"/>
      </w:r>
      <w:r>
        <w:t>87</w:t>
      </w:r>
      <w:r>
        <w:fldChar w:fldCharType="end"/>
      </w:r>
    </w:p>
    <w:p w14:paraId="49530A0D" w14:textId="706C4798" w:rsidR="00751BF9" w:rsidRDefault="00751BF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_Toc89854406 \h </w:instrText>
      </w:r>
      <w:r>
        <w:fldChar w:fldCharType="separate"/>
      </w:r>
      <w:r>
        <w:t>87</w:t>
      </w:r>
      <w:r>
        <w:fldChar w:fldCharType="end"/>
      </w:r>
    </w:p>
    <w:p w14:paraId="11B56F77" w14:textId="45D87503" w:rsidR="00751BF9" w:rsidRDefault="00751BF9">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_Toc89854407 \h </w:instrText>
      </w:r>
      <w:r>
        <w:fldChar w:fldCharType="separate"/>
      </w:r>
      <w:r>
        <w:t>88</w:t>
      </w:r>
      <w:r>
        <w:fldChar w:fldCharType="end"/>
      </w:r>
    </w:p>
    <w:p w14:paraId="7881DA6E" w14:textId="40F6CD8C" w:rsidR="00751BF9" w:rsidRDefault="00751BF9">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_Toc89854408 \h </w:instrText>
      </w:r>
      <w:r>
        <w:fldChar w:fldCharType="separate"/>
      </w:r>
      <w:r>
        <w:t>88</w:t>
      </w:r>
      <w:r>
        <w:fldChar w:fldCharType="end"/>
      </w:r>
    </w:p>
    <w:p w14:paraId="28A5A2A0" w14:textId="3A6D6E6F" w:rsidR="00751BF9" w:rsidRDefault="00751BF9">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_Toc89854409 \h </w:instrText>
      </w:r>
      <w:r>
        <w:fldChar w:fldCharType="separate"/>
      </w:r>
      <w:r>
        <w:t>89</w:t>
      </w:r>
      <w:r>
        <w:fldChar w:fldCharType="end"/>
      </w:r>
    </w:p>
    <w:p w14:paraId="755CA6EB" w14:textId="43CDB1E1" w:rsidR="00751BF9" w:rsidRDefault="00751BF9">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_Toc89854410 \h </w:instrText>
      </w:r>
      <w:r>
        <w:fldChar w:fldCharType="separate"/>
      </w:r>
      <w:r>
        <w:t>89</w:t>
      </w:r>
      <w:r>
        <w:fldChar w:fldCharType="end"/>
      </w:r>
    </w:p>
    <w:p w14:paraId="7E7C7A8E" w14:textId="5581BE2E" w:rsidR="00751BF9" w:rsidRDefault="00751BF9">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_Toc89854411 \h </w:instrText>
      </w:r>
      <w:r>
        <w:fldChar w:fldCharType="separate"/>
      </w:r>
      <w:r>
        <w:t>90</w:t>
      </w:r>
      <w:r>
        <w:fldChar w:fldCharType="end"/>
      </w:r>
    </w:p>
    <w:p w14:paraId="08769D17" w14:textId="5FC7433A" w:rsidR="00751BF9" w:rsidRDefault="00751BF9">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_Toc89854412 \h </w:instrText>
      </w:r>
      <w:r>
        <w:fldChar w:fldCharType="separate"/>
      </w:r>
      <w:r>
        <w:t>90</w:t>
      </w:r>
      <w:r>
        <w:fldChar w:fldCharType="end"/>
      </w:r>
    </w:p>
    <w:p w14:paraId="49752670" w14:textId="19B40101" w:rsidR="00751BF9" w:rsidRDefault="00751BF9">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_Toc89854413 \h </w:instrText>
      </w:r>
      <w:r>
        <w:fldChar w:fldCharType="separate"/>
      </w:r>
      <w:r>
        <w:t>90</w:t>
      </w:r>
      <w:r>
        <w:fldChar w:fldCharType="end"/>
      </w:r>
    </w:p>
    <w:p w14:paraId="2E508189" w14:textId="285166EA" w:rsidR="00751BF9" w:rsidRDefault="00751BF9">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_Toc89854414 \h </w:instrText>
      </w:r>
      <w:r>
        <w:fldChar w:fldCharType="separate"/>
      </w:r>
      <w:r>
        <w:t>90</w:t>
      </w:r>
      <w:r>
        <w:fldChar w:fldCharType="end"/>
      </w:r>
    </w:p>
    <w:p w14:paraId="61863F5B" w14:textId="1D380049" w:rsidR="00751BF9" w:rsidRDefault="00751BF9">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_Toc89854415 \h </w:instrText>
      </w:r>
      <w:r>
        <w:fldChar w:fldCharType="separate"/>
      </w:r>
      <w:r>
        <w:t>91</w:t>
      </w:r>
      <w:r>
        <w:fldChar w:fldCharType="end"/>
      </w:r>
    </w:p>
    <w:p w14:paraId="7639770C" w14:textId="7254AA49" w:rsidR="00751BF9" w:rsidRDefault="00751BF9">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_Toc89854416 \h </w:instrText>
      </w:r>
      <w:r>
        <w:fldChar w:fldCharType="separate"/>
      </w:r>
      <w:r>
        <w:t>91</w:t>
      </w:r>
      <w:r>
        <w:fldChar w:fldCharType="end"/>
      </w:r>
    </w:p>
    <w:p w14:paraId="15990445" w14:textId="374E7403" w:rsidR="00751BF9" w:rsidRDefault="00751BF9">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_Toc89854417 \h </w:instrText>
      </w:r>
      <w:r>
        <w:fldChar w:fldCharType="separate"/>
      </w:r>
      <w:r>
        <w:t>92</w:t>
      </w:r>
      <w:r>
        <w:fldChar w:fldCharType="end"/>
      </w:r>
    </w:p>
    <w:p w14:paraId="2A4576C0" w14:textId="60245B24" w:rsidR="00751BF9" w:rsidRDefault="00751BF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_Toc89854418 \h </w:instrText>
      </w:r>
      <w:r>
        <w:fldChar w:fldCharType="separate"/>
      </w:r>
      <w:r>
        <w:t>92</w:t>
      </w:r>
      <w:r>
        <w:fldChar w:fldCharType="end"/>
      </w:r>
    </w:p>
    <w:p w14:paraId="45E9799E" w14:textId="7B7DCF75" w:rsidR="00751BF9" w:rsidRDefault="00751BF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_Toc89854419 \h </w:instrText>
      </w:r>
      <w:r>
        <w:fldChar w:fldCharType="separate"/>
      </w:r>
      <w:r>
        <w:t>92</w:t>
      </w:r>
      <w:r>
        <w:fldChar w:fldCharType="end"/>
      </w:r>
    </w:p>
    <w:p w14:paraId="28EB8262" w14:textId="2154B7B2" w:rsidR="00751BF9" w:rsidRDefault="00751BF9">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_Toc89854420 \h </w:instrText>
      </w:r>
      <w:r>
        <w:fldChar w:fldCharType="separate"/>
      </w:r>
      <w:r>
        <w:t>92</w:t>
      </w:r>
      <w:r>
        <w:fldChar w:fldCharType="end"/>
      </w:r>
    </w:p>
    <w:p w14:paraId="6DF5B73A" w14:textId="2178DE9F" w:rsidR="00751BF9" w:rsidRDefault="00751BF9">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_Toc89854421 \h </w:instrText>
      </w:r>
      <w:r>
        <w:fldChar w:fldCharType="separate"/>
      </w:r>
      <w:r>
        <w:t>93</w:t>
      </w:r>
      <w:r>
        <w:fldChar w:fldCharType="end"/>
      </w:r>
    </w:p>
    <w:p w14:paraId="06830CCE" w14:textId="6CB2D612" w:rsidR="00751BF9" w:rsidRDefault="00751BF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_Toc89854422 \h </w:instrText>
      </w:r>
      <w:r>
        <w:fldChar w:fldCharType="separate"/>
      </w:r>
      <w:r>
        <w:t>93</w:t>
      </w:r>
      <w:r>
        <w:fldChar w:fldCharType="end"/>
      </w:r>
    </w:p>
    <w:p w14:paraId="6C8F017E" w14:textId="65733359" w:rsidR="00751BF9" w:rsidRDefault="00751BF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_Toc89854423 \h </w:instrText>
      </w:r>
      <w:r>
        <w:fldChar w:fldCharType="separate"/>
      </w:r>
      <w:r>
        <w:t>94</w:t>
      </w:r>
      <w:r>
        <w:fldChar w:fldCharType="end"/>
      </w:r>
    </w:p>
    <w:p w14:paraId="453923A0" w14:textId="2BD70696" w:rsidR="00751BF9" w:rsidRDefault="00751BF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_Toc89854424 \h </w:instrText>
      </w:r>
      <w:r>
        <w:fldChar w:fldCharType="separate"/>
      </w:r>
      <w:r>
        <w:t>94</w:t>
      </w:r>
      <w:r>
        <w:fldChar w:fldCharType="end"/>
      </w:r>
    </w:p>
    <w:p w14:paraId="3C189DD9" w14:textId="41A7D26B" w:rsidR="00751BF9" w:rsidRDefault="00751BF9">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_Toc89854425 \h </w:instrText>
      </w:r>
      <w:r>
        <w:fldChar w:fldCharType="separate"/>
      </w:r>
      <w:r>
        <w:t>94</w:t>
      </w:r>
      <w:r>
        <w:fldChar w:fldCharType="end"/>
      </w:r>
    </w:p>
    <w:p w14:paraId="176C56D1" w14:textId="4864173A" w:rsidR="00751BF9" w:rsidRDefault="00751BF9">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_Toc89854426 \h </w:instrText>
      </w:r>
      <w:r>
        <w:fldChar w:fldCharType="separate"/>
      </w:r>
      <w:r>
        <w:t>94</w:t>
      </w:r>
      <w:r>
        <w:fldChar w:fldCharType="end"/>
      </w:r>
    </w:p>
    <w:p w14:paraId="324B4041" w14:textId="434E5007" w:rsidR="00751BF9" w:rsidRDefault="00751BF9">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_Toc89854427 \h </w:instrText>
      </w:r>
      <w:r>
        <w:fldChar w:fldCharType="separate"/>
      </w:r>
      <w:r>
        <w:t>94</w:t>
      </w:r>
      <w:r>
        <w:fldChar w:fldCharType="end"/>
      </w:r>
    </w:p>
    <w:p w14:paraId="0BECDD86" w14:textId="6936EFDF" w:rsidR="00751BF9" w:rsidRDefault="00751BF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_Toc89854428 \h </w:instrText>
      </w:r>
      <w:r>
        <w:fldChar w:fldCharType="separate"/>
      </w:r>
      <w:r>
        <w:t>94</w:t>
      </w:r>
      <w:r>
        <w:fldChar w:fldCharType="end"/>
      </w:r>
    </w:p>
    <w:p w14:paraId="18FB2457" w14:textId="4A274264" w:rsidR="00751BF9" w:rsidRDefault="00751BF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_Toc89854429 \h </w:instrText>
      </w:r>
      <w:r>
        <w:fldChar w:fldCharType="separate"/>
      </w:r>
      <w:r>
        <w:t>94</w:t>
      </w:r>
      <w:r>
        <w:fldChar w:fldCharType="end"/>
      </w:r>
    </w:p>
    <w:p w14:paraId="75ADDC18" w14:textId="4D0B9E30" w:rsidR="00751BF9" w:rsidRDefault="00751BF9">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_Toc89854430 \h </w:instrText>
      </w:r>
      <w:r>
        <w:fldChar w:fldCharType="separate"/>
      </w:r>
      <w:r>
        <w:t>95</w:t>
      </w:r>
      <w:r>
        <w:fldChar w:fldCharType="end"/>
      </w:r>
    </w:p>
    <w:p w14:paraId="29E1714B" w14:textId="1A3A664F" w:rsidR="00751BF9" w:rsidRDefault="00751BF9">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_Toc89854431 \h </w:instrText>
      </w:r>
      <w:r>
        <w:fldChar w:fldCharType="separate"/>
      </w:r>
      <w:r>
        <w:t>95</w:t>
      </w:r>
      <w:r>
        <w:fldChar w:fldCharType="end"/>
      </w:r>
    </w:p>
    <w:p w14:paraId="48C4055D" w14:textId="3031609A" w:rsidR="00751BF9" w:rsidRDefault="00751BF9">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_Toc89854432 \h </w:instrText>
      </w:r>
      <w:r>
        <w:fldChar w:fldCharType="separate"/>
      </w:r>
      <w:r>
        <w:t>95</w:t>
      </w:r>
      <w:r>
        <w:fldChar w:fldCharType="end"/>
      </w:r>
    </w:p>
    <w:p w14:paraId="230EA6B1" w14:textId="3F763C97" w:rsidR="00751BF9" w:rsidRDefault="00751BF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_Toc89854433 \h </w:instrText>
      </w:r>
      <w:r>
        <w:fldChar w:fldCharType="separate"/>
      </w:r>
      <w:r>
        <w:t>95</w:t>
      </w:r>
      <w:r>
        <w:fldChar w:fldCharType="end"/>
      </w:r>
    </w:p>
    <w:p w14:paraId="041D88FB" w14:textId="41FB831D" w:rsidR="00751BF9" w:rsidRDefault="00751BF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_Toc89854434 \h </w:instrText>
      </w:r>
      <w:r>
        <w:fldChar w:fldCharType="separate"/>
      </w:r>
      <w:r>
        <w:t>95</w:t>
      </w:r>
      <w:r>
        <w:fldChar w:fldCharType="end"/>
      </w:r>
    </w:p>
    <w:p w14:paraId="7C1CACE4" w14:textId="793668A0" w:rsidR="00751BF9" w:rsidRDefault="00751BF9">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_Toc89854435 \h </w:instrText>
      </w:r>
      <w:r>
        <w:fldChar w:fldCharType="separate"/>
      </w:r>
      <w:r>
        <w:t>96</w:t>
      </w:r>
      <w:r>
        <w:fldChar w:fldCharType="end"/>
      </w:r>
    </w:p>
    <w:p w14:paraId="7321B15E" w14:textId="023D9CAA" w:rsidR="00751BF9" w:rsidRDefault="00751BF9">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_Toc89854436 \h </w:instrText>
      </w:r>
      <w:r>
        <w:fldChar w:fldCharType="separate"/>
      </w:r>
      <w:r>
        <w:t>96</w:t>
      </w:r>
      <w:r>
        <w:fldChar w:fldCharType="end"/>
      </w:r>
    </w:p>
    <w:p w14:paraId="6E9E5DCE" w14:textId="7F7BF212" w:rsidR="00751BF9" w:rsidRDefault="00751BF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_Toc89854437 \h </w:instrText>
      </w:r>
      <w:r>
        <w:fldChar w:fldCharType="separate"/>
      </w:r>
      <w:r>
        <w:t>97</w:t>
      </w:r>
      <w:r>
        <w:fldChar w:fldCharType="end"/>
      </w:r>
    </w:p>
    <w:p w14:paraId="4C818F03" w14:textId="2A4E6492" w:rsidR="00751BF9" w:rsidRDefault="00751BF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_Toc89854438 \h </w:instrText>
      </w:r>
      <w:r>
        <w:fldChar w:fldCharType="separate"/>
      </w:r>
      <w:r>
        <w:t>98</w:t>
      </w:r>
      <w:r>
        <w:fldChar w:fldCharType="end"/>
      </w:r>
    </w:p>
    <w:p w14:paraId="21584494" w14:textId="7CFEF6C8" w:rsidR="00751BF9" w:rsidRDefault="00751BF9">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_Toc89854439 \h </w:instrText>
      </w:r>
      <w:r>
        <w:fldChar w:fldCharType="separate"/>
      </w:r>
      <w:r>
        <w:t>99</w:t>
      </w:r>
      <w:r>
        <w:fldChar w:fldCharType="end"/>
      </w:r>
    </w:p>
    <w:p w14:paraId="524B971D" w14:textId="70FA25CE" w:rsidR="00751BF9" w:rsidRDefault="00751BF9">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_Toc89854440 \h </w:instrText>
      </w:r>
      <w:r>
        <w:fldChar w:fldCharType="separate"/>
      </w:r>
      <w:r>
        <w:t>99</w:t>
      </w:r>
      <w:r>
        <w:fldChar w:fldCharType="end"/>
      </w:r>
    </w:p>
    <w:p w14:paraId="38F119F6" w14:textId="09413491" w:rsidR="00751BF9" w:rsidRDefault="00751BF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_Toc89854441 \h </w:instrText>
      </w:r>
      <w:r>
        <w:fldChar w:fldCharType="separate"/>
      </w:r>
      <w:r>
        <w:t>99</w:t>
      </w:r>
      <w:r>
        <w:fldChar w:fldCharType="end"/>
      </w:r>
    </w:p>
    <w:p w14:paraId="147DD7D3" w14:textId="4E7E8951" w:rsidR="00751BF9" w:rsidRDefault="00751BF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_Toc89854442 \h </w:instrText>
      </w:r>
      <w:r>
        <w:fldChar w:fldCharType="separate"/>
      </w:r>
      <w:r>
        <w:t>99</w:t>
      </w:r>
      <w:r>
        <w:fldChar w:fldCharType="end"/>
      </w:r>
    </w:p>
    <w:p w14:paraId="3ACD6AE2" w14:textId="64F00F46" w:rsidR="00751BF9" w:rsidRDefault="00751BF9">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_Toc89854443 \h </w:instrText>
      </w:r>
      <w:r>
        <w:fldChar w:fldCharType="separate"/>
      </w:r>
      <w:r>
        <w:t>99</w:t>
      </w:r>
      <w:r>
        <w:fldChar w:fldCharType="end"/>
      </w:r>
    </w:p>
    <w:p w14:paraId="758A2089" w14:textId="116377E0" w:rsidR="00751BF9" w:rsidRDefault="00751BF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_Toc89854444 \h </w:instrText>
      </w:r>
      <w:r>
        <w:fldChar w:fldCharType="separate"/>
      </w:r>
      <w:r>
        <w:t>99</w:t>
      </w:r>
      <w:r>
        <w:fldChar w:fldCharType="end"/>
      </w:r>
    </w:p>
    <w:p w14:paraId="4F0F3010" w14:textId="2CD60510" w:rsidR="00751BF9" w:rsidRDefault="00751BF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_Toc89854445 \h </w:instrText>
      </w:r>
      <w:r>
        <w:fldChar w:fldCharType="separate"/>
      </w:r>
      <w:r>
        <w:t>100</w:t>
      </w:r>
      <w:r>
        <w:fldChar w:fldCharType="end"/>
      </w:r>
    </w:p>
    <w:p w14:paraId="14B3BF3D" w14:textId="569EF205" w:rsidR="00751BF9" w:rsidRDefault="00751BF9">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_Toc89854446 \h </w:instrText>
      </w:r>
      <w:r>
        <w:fldChar w:fldCharType="separate"/>
      </w:r>
      <w:r>
        <w:t>105</w:t>
      </w:r>
      <w:r>
        <w:fldChar w:fldCharType="end"/>
      </w:r>
    </w:p>
    <w:p w14:paraId="4EBC5071" w14:textId="702F89E3" w:rsidR="00751BF9" w:rsidRDefault="00751BF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_Toc89854447 \h </w:instrText>
      </w:r>
      <w:r>
        <w:fldChar w:fldCharType="separate"/>
      </w:r>
      <w:r>
        <w:t>105</w:t>
      </w:r>
      <w:r>
        <w:fldChar w:fldCharType="end"/>
      </w:r>
    </w:p>
    <w:p w14:paraId="2966CB41" w14:textId="09BCD494" w:rsidR="00751BF9" w:rsidRDefault="00751BF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_Toc89854448 \h </w:instrText>
      </w:r>
      <w:r>
        <w:fldChar w:fldCharType="separate"/>
      </w:r>
      <w:r>
        <w:t>105</w:t>
      </w:r>
      <w:r>
        <w:fldChar w:fldCharType="end"/>
      </w:r>
    </w:p>
    <w:p w14:paraId="67904C09" w14:textId="318292DB" w:rsidR="00751BF9" w:rsidRDefault="00751BF9">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_Toc89854449 \h </w:instrText>
      </w:r>
      <w:r>
        <w:fldChar w:fldCharType="separate"/>
      </w:r>
      <w:r>
        <w:t>105</w:t>
      </w:r>
      <w:r>
        <w:fldChar w:fldCharType="end"/>
      </w:r>
    </w:p>
    <w:p w14:paraId="25C1E3CA" w14:textId="36A2AE8B" w:rsidR="00751BF9" w:rsidRDefault="00751BF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_Toc89854450 \h </w:instrText>
      </w:r>
      <w:r>
        <w:fldChar w:fldCharType="separate"/>
      </w:r>
      <w:r>
        <w:t>105</w:t>
      </w:r>
      <w:r>
        <w:fldChar w:fldCharType="end"/>
      </w:r>
    </w:p>
    <w:p w14:paraId="1A4C9327" w14:textId="5C5B5714" w:rsidR="00751BF9" w:rsidRDefault="00751BF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_Toc89854451 \h </w:instrText>
      </w:r>
      <w:r>
        <w:fldChar w:fldCharType="separate"/>
      </w:r>
      <w:r>
        <w:t>110</w:t>
      </w:r>
      <w:r>
        <w:fldChar w:fldCharType="end"/>
      </w:r>
    </w:p>
    <w:p w14:paraId="06B5FFAF" w14:textId="26F22F7A" w:rsidR="00751BF9" w:rsidRDefault="00751BF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_Toc89854452 \h </w:instrText>
      </w:r>
      <w:r>
        <w:fldChar w:fldCharType="separate"/>
      </w:r>
      <w:r>
        <w:t>110</w:t>
      </w:r>
      <w:r>
        <w:fldChar w:fldCharType="end"/>
      </w:r>
    </w:p>
    <w:p w14:paraId="0F1E9F1D" w14:textId="23DECDF7" w:rsidR="00751BF9" w:rsidRDefault="00751BF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_Toc89854453 \h </w:instrText>
      </w:r>
      <w:r>
        <w:fldChar w:fldCharType="separate"/>
      </w:r>
      <w:r>
        <w:t>110</w:t>
      </w:r>
      <w:r>
        <w:fldChar w:fldCharType="end"/>
      </w:r>
    </w:p>
    <w:p w14:paraId="24CADA67" w14:textId="63B4FCFA" w:rsidR="00751BF9" w:rsidRDefault="00751BF9">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_Toc89854454 \h </w:instrText>
      </w:r>
      <w:r>
        <w:fldChar w:fldCharType="separate"/>
      </w:r>
      <w:r>
        <w:t>111</w:t>
      </w:r>
      <w:r>
        <w:fldChar w:fldCharType="end"/>
      </w:r>
    </w:p>
    <w:p w14:paraId="1529641B" w14:textId="4496F8F2" w:rsidR="00751BF9" w:rsidRDefault="00751BF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_Toc89854455 \h </w:instrText>
      </w:r>
      <w:r>
        <w:fldChar w:fldCharType="separate"/>
      </w:r>
      <w:r>
        <w:t>111</w:t>
      </w:r>
      <w:r>
        <w:fldChar w:fldCharType="end"/>
      </w:r>
    </w:p>
    <w:p w14:paraId="6FF22C9C" w14:textId="529E594D" w:rsidR="00751BF9" w:rsidRDefault="00751BF9">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_Toc89854456 \h </w:instrText>
      </w:r>
      <w:r>
        <w:fldChar w:fldCharType="separate"/>
      </w:r>
      <w:r>
        <w:t>111</w:t>
      </w:r>
      <w:r>
        <w:fldChar w:fldCharType="end"/>
      </w:r>
    </w:p>
    <w:p w14:paraId="38A63D7B" w14:textId="5AB9711F" w:rsidR="00751BF9" w:rsidRDefault="00751BF9">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_Toc89854457 \h </w:instrText>
      </w:r>
      <w:r>
        <w:fldChar w:fldCharType="separate"/>
      </w:r>
      <w:r>
        <w:t>112</w:t>
      </w:r>
      <w:r>
        <w:fldChar w:fldCharType="end"/>
      </w:r>
    </w:p>
    <w:p w14:paraId="5C91653C" w14:textId="59CE66D9" w:rsidR="00751BF9" w:rsidRDefault="00751BF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_Toc89854458 \h </w:instrText>
      </w:r>
      <w:r>
        <w:fldChar w:fldCharType="separate"/>
      </w:r>
      <w:r>
        <w:t>112</w:t>
      </w:r>
      <w:r>
        <w:fldChar w:fldCharType="end"/>
      </w:r>
    </w:p>
    <w:p w14:paraId="50E5888F" w14:textId="105D3698" w:rsidR="00751BF9" w:rsidRDefault="00751BF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_Toc89854459 \h </w:instrText>
      </w:r>
      <w:r>
        <w:fldChar w:fldCharType="separate"/>
      </w:r>
      <w:r>
        <w:t>112</w:t>
      </w:r>
      <w:r>
        <w:fldChar w:fldCharType="end"/>
      </w:r>
    </w:p>
    <w:p w14:paraId="10B4C705" w14:textId="39D1AAE0" w:rsidR="00751BF9" w:rsidRDefault="00751BF9">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_Toc89854460 \h </w:instrText>
      </w:r>
      <w:r>
        <w:fldChar w:fldCharType="separate"/>
      </w:r>
      <w:r>
        <w:t>112</w:t>
      </w:r>
      <w:r>
        <w:fldChar w:fldCharType="end"/>
      </w:r>
    </w:p>
    <w:p w14:paraId="0243C1F8" w14:textId="4CC38C2D" w:rsidR="00751BF9" w:rsidRDefault="00751BF9">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_Toc89854461 \h </w:instrText>
      </w:r>
      <w:r>
        <w:fldChar w:fldCharType="separate"/>
      </w:r>
      <w:r>
        <w:t>112</w:t>
      </w:r>
      <w:r>
        <w:fldChar w:fldCharType="end"/>
      </w:r>
    </w:p>
    <w:p w14:paraId="7C74EE94" w14:textId="3C8D1E23" w:rsidR="00751BF9" w:rsidRDefault="00751BF9">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_Toc89854462 \h </w:instrText>
      </w:r>
      <w:r>
        <w:fldChar w:fldCharType="separate"/>
      </w:r>
      <w:r>
        <w:t>114</w:t>
      </w:r>
      <w:r>
        <w:fldChar w:fldCharType="end"/>
      </w:r>
    </w:p>
    <w:p w14:paraId="2CF19968" w14:textId="7FE944FE" w:rsidR="00751BF9" w:rsidRDefault="00751BF9">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_Toc89854463 \h </w:instrText>
      </w:r>
      <w:r>
        <w:fldChar w:fldCharType="separate"/>
      </w:r>
      <w:r>
        <w:t>118</w:t>
      </w:r>
      <w:r>
        <w:fldChar w:fldCharType="end"/>
      </w:r>
    </w:p>
    <w:p w14:paraId="4B96FC14" w14:textId="075C14BD" w:rsidR="00751BF9" w:rsidRDefault="00751BF9">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_Toc89854464 \h </w:instrText>
      </w:r>
      <w:r>
        <w:fldChar w:fldCharType="separate"/>
      </w:r>
      <w:r>
        <w:t>118</w:t>
      </w:r>
      <w:r>
        <w:fldChar w:fldCharType="end"/>
      </w:r>
    </w:p>
    <w:p w14:paraId="7A51682C" w14:textId="5B83DAA2" w:rsidR="00751BF9" w:rsidRDefault="00751BF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_Toc89854465 \h </w:instrText>
      </w:r>
      <w:r>
        <w:fldChar w:fldCharType="separate"/>
      </w:r>
      <w:r>
        <w:t>118</w:t>
      </w:r>
      <w:r>
        <w:fldChar w:fldCharType="end"/>
      </w:r>
    </w:p>
    <w:p w14:paraId="2016692E" w14:textId="1ACC772A" w:rsidR="00751BF9" w:rsidRDefault="00751BF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_Toc89854466 \h </w:instrText>
      </w:r>
      <w:r>
        <w:fldChar w:fldCharType="separate"/>
      </w:r>
      <w:r>
        <w:t>118</w:t>
      </w:r>
      <w:r>
        <w:fldChar w:fldCharType="end"/>
      </w:r>
    </w:p>
    <w:p w14:paraId="16CDD3AB" w14:textId="09D5D175" w:rsidR="00751BF9" w:rsidRDefault="00751BF9">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_Toc89854467 \h </w:instrText>
      </w:r>
      <w:r>
        <w:fldChar w:fldCharType="separate"/>
      </w:r>
      <w:r>
        <w:t>118</w:t>
      </w:r>
      <w:r>
        <w:fldChar w:fldCharType="end"/>
      </w:r>
    </w:p>
    <w:p w14:paraId="713E054F" w14:textId="629F7FA9" w:rsidR="00751BF9" w:rsidRDefault="00751BF9">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_Toc89854468 \h </w:instrText>
      </w:r>
      <w:r>
        <w:fldChar w:fldCharType="separate"/>
      </w:r>
      <w:r>
        <w:t>118</w:t>
      </w:r>
      <w:r>
        <w:fldChar w:fldCharType="end"/>
      </w:r>
    </w:p>
    <w:p w14:paraId="735E9EC2" w14:textId="27D20670" w:rsidR="00751BF9" w:rsidRDefault="00751BF9">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_Toc89854469 \h </w:instrText>
      </w:r>
      <w:r>
        <w:fldChar w:fldCharType="separate"/>
      </w:r>
      <w:r>
        <w:t>119</w:t>
      </w:r>
      <w:r>
        <w:fldChar w:fldCharType="end"/>
      </w:r>
    </w:p>
    <w:p w14:paraId="0FFD6A72" w14:textId="2F429D00" w:rsidR="00751BF9" w:rsidRDefault="00751BF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_Toc89854470 \h </w:instrText>
      </w:r>
      <w:r>
        <w:fldChar w:fldCharType="separate"/>
      </w:r>
      <w:r>
        <w:t>119</w:t>
      </w:r>
      <w:r>
        <w:fldChar w:fldCharType="end"/>
      </w:r>
    </w:p>
    <w:p w14:paraId="07E95589" w14:textId="6F41F555" w:rsidR="00751BF9" w:rsidRDefault="00751BF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_Toc89854471 \h </w:instrText>
      </w:r>
      <w:r>
        <w:fldChar w:fldCharType="separate"/>
      </w:r>
      <w:r>
        <w:t>119</w:t>
      </w:r>
      <w:r>
        <w:fldChar w:fldCharType="end"/>
      </w:r>
    </w:p>
    <w:p w14:paraId="1D830C23" w14:textId="67ED9453" w:rsidR="00751BF9" w:rsidRDefault="00751BF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_Toc89854472 \h </w:instrText>
      </w:r>
      <w:r>
        <w:fldChar w:fldCharType="separate"/>
      </w:r>
      <w:r>
        <w:t>119</w:t>
      </w:r>
      <w:r>
        <w:fldChar w:fldCharType="end"/>
      </w:r>
    </w:p>
    <w:p w14:paraId="47756A5D" w14:textId="7A0C3B77" w:rsidR="00751BF9" w:rsidRDefault="00751BF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_Toc89854473 \h </w:instrText>
      </w:r>
      <w:r>
        <w:fldChar w:fldCharType="separate"/>
      </w:r>
      <w:r>
        <w:t>120</w:t>
      </w:r>
      <w:r>
        <w:fldChar w:fldCharType="end"/>
      </w:r>
    </w:p>
    <w:p w14:paraId="7E7E4ED8" w14:textId="084E2A81" w:rsidR="00751BF9" w:rsidRDefault="00751BF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_Toc89854474 \h </w:instrText>
      </w:r>
      <w:r>
        <w:fldChar w:fldCharType="separate"/>
      </w:r>
      <w:r>
        <w:t>121</w:t>
      </w:r>
      <w:r>
        <w:fldChar w:fldCharType="end"/>
      </w:r>
    </w:p>
    <w:p w14:paraId="4EA3A53C" w14:textId="41ED3FD5" w:rsidR="00751BF9" w:rsidRDefault="00751BF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_Toc89854475 \h </w:instrText>
      </w:r>
      <w:r>
        <w:fldChar w:fldCharType="separate"/>
      </w:r>
      <w:r>
        <w:t>121</w:t>
      </w:r>
      <w:r>
        <w:fldChar w:fldCharType="end"/>
      </w:r>
    </w:p>
    <w:p w14:paraId="7706D6DF" w14:textId="66EFEC12" w:rsidR="00751BF9" w:rsidRDefault="00751BF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_Toc89854476 \h </w:instrText>
      </w:r>
      <w:r>
        <w:fldChar w:fldCharType="separate"/>
      </w:r>
      <w:r>
        <w:t>121</w:t>
      </w:r>
      <w:r>
        <w:fldChar w:fldCharType="end"/>
      </w:r>
    </w:p>
    <w:p w14:paraId="5C6E0E50" w14:textId="60B9312B" w:rsidR="00751BF9" w:rsidRDefault="00751BF9">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_Toc89854477 \h </w:instrText>
      </w:r>
      <w:r>
        <w:fldChar w:fldCharType="separate"/>
      </w:r>
      <w:r>
        <w:t>121</w:t>
      </w:r>
      <w:r>
        <w:fldChar w:fldCharType="end"/>
      </w:r>
    </w:p>
    <w:p w14:paraId="05280316" w14:textId="2369321C" w:rsidR="00751BF9" w:rsidRDefault="00751BF9">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_Toc89854478 \h </w:instrText>
      </w:r>
      <w:r>
        <w:fldChar w:fldCharType="separate"/>
      </w:r>
      <w:r>
        <w:t>121</w:t>
      </w:r>
      <w:r>
        <w:fldChar w:fldCharType="end"/>
      </w:r>
    </w:p>
    <w:p w14:paraId="6B0B054F" w14:textId="19101C0F" w:rsidR="00751BF9" w:rsidRDefault="00751BF9">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_Toc89854479 \h </w:instrText>
      </w:r>
      <w:r>
        <w:fldChar w:fldCharType="separate"/>
      </w:r>
      <w:r>
        <w:t>122</w:t>
      </w:r>
      <w:r>
        <w:fldChar w:fldCharType="end"/>
      </w:r>
    </w:p>
    <w:p w14:paraId="20D788E2" w14:textId="388E4821" w:rsidR="00751BF9" w:rsidRDefault="00751BF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_Toc89854480 \h </w:instrText>
      </w:r>
      <w:r>
        <w:fldChar w:fldCharType="separate"/>
      </w:r>
      <w:r>
        <w:t>122</w:t>
      </w:r>
      <w:r>
        <w:fldChar w:fldCharType="end"/>
      </w:r>
    </w:p>
    <w:p w14:paraId="07AB1036" w14:textId="29FCC824" w:rsidR="00751BF9" w:rsidRDefault="00751BF9">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_Toc89854481 \h </w:instrText>
      </w:r>
      <w:r>
        <w:fldChar w:fldCharType="separate"/>
      </w:r>
      <w:r>
        <w:t>122</w:t>
      </w:r>
      <w:r>
        <w:fldChar w:fldCharType="end"/>
      </w:r>
    </w:p>
    <w:p w14:paraId="48998D61" w14:textId="0CFF9A67" w:rsidR="00751BF9" w:rsidRDefault="00751BF9">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_Toc89854482 \h </w:instrText>
      </w:r>
      <w:r>
        <w:fldChar w:fldCharType="separate"/>
      </w:r>
      <w:r>
        <w:t>122</w:t>
      </w:r>
      <w:r>
        <w:fldChar w:fldCharType="end"/>
      </w:r>
    </w:p>
    <w:p w14:paraId="45D1B10F" w14:textId="74F2C47D" w:rsidR="00751BF9" w:rsidRDefault="00751BF9">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_Toc89854483 \h </w:instrText>
      </w:r>
      <w:r>
        <w:fldChar w:fldCharType="separate"/>
      </w:r>
      <w:r>
        <w:t>122</w:t>
      </w:r>
      <w:r>
        <w:fldChar w:fldCharType="end"/>
      </w:r>
    </w:p>
    <w:p w14:paraId="188258BB" w14:textId="209BB6EA" w:rsidR="00751BF9" w:rsidRDefault="00751BF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_Toc89854484 \h </w:instrText>
      </w:r>
      <w:r>
        <w:fldChar w:fldCharType="separate"/>
      </w:r>
      <w:r>
        <w:t>123</w:t>
      </w:r>
      <w:r>
        <w:fldChar w:fldCharType="end"/>
      </w:r>
    </w:p>
    <w:p w14:paraId="5B92ADF6" w14:textId="1C8BA1BD" w:rsidR="00751BF9" w:rsidRDefault="00751BF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_Toc89854485 \h </w:instrText>
      </w:r>
      <w:r>
        <w:fldChar w:fldCharType="separate"/>
      </w:r>
      <w:r>
        <w:t>123</w:t>
      </w:r>
      <w:r>
        <w:fldChar w:fldCharType="end"/>
      </w:r>
    </w:p>
    <w:p w14:paraId="2528A0C4" w14:textId="7ADC32B5" w:rsidR="00751BF9" w:rsidRDefault="00751BF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_Toc89854486 \h </w:instrText>
      </w:r>
      <w:r>
        <w:fldChar w:fldCharType="separate"/>
      </w:r>
      <w:r>
        <w:t>123</w:t>
      </w:r>
      <w:r>
        <w:fldChar w:fldCharType="end"/>
      </w:r>
    </w:p>
    <w:p w14:paraId="22AC5659" w14:textId="455403B9" w:rsidR="00751BF9" w:rsidRDefault="00751BF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_Toc89854487 \h </w:instrText>
      </w:r>
      <w:r>
        <w:fldChar w:fldCharType="separate"/>
      </w:r>
      <w:r>
        <w:t>123</w:t>
      </w:r>
      <w:r>
        <w:fldChar w:fldCharType="end"/>
      </w:r>
    </w:p>
    <w:p w14:paraId="48795153" w14:textId="18D06679" w:rsidR="00751BF9" w:rsidRDefault="00751BF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_Toc89854488 \h </w:instrText>
      </w:r>
      <w:r>
        <w:fldChar w:fldCharType="separate"/>
      </w:r>
      <w:r>
        <w:t>123</w:t>
      </w:r>
      <w:r>
        <w:fldChar w:fldCharType="end"/>
      </w:r>
    </w:p>
    <w:p w14:paraId="7131B172" w14:textId="48B057D7" w:rsidR="00751BF9" w:rsidRDefault="00751BF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_Toc89854489 \h </w:instrText>
      </w:r>
      <w:r>
        <w:fldChar w:fldCharType="separate"/>
      </w:r>
      <w:r>
        <w:t>123</w:t>
      </w:r>
      <w:r>
        <w:fldChar w:fldCharType="end"/>
      </w:r>
    </w:p>
    <w:p w14:paraId="1A714985" w14:textId="3194AAC9" w:rsidR="00751BF9" w:rsidRDefault="00751BF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_Toc89854490 \h </w:instrText>
      </w:r>
      <w:r>
        <w:fldChar w:fldCharType="separate"/>
      </w:r>
      <w:r>
        <w:t>123</w:t>
      </w:r>
      <w:r>
        <w:fldChar w:fldCharType="end"/>
      </w:r>
    </w:p>
    <w:p w14:paraId="071E2466" w14:textId="1115AC19" w:rsidR="00751BF9" w:rsidRDefault="00751BF9">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_Toc89854491 \h </w:instrText>
      </w:r>
      <w:r>
        <w:fldChar w:fldCharType="separate"/>
      </w:r>
      <w:r>
        <w:t>123</w:t>
      </w:r>
      <w:r>
        <w:fldChar w:fldCharType="end"/>
      </w:r>
    </w:p>
    <w:p w14:paraId="2A670F8F" w14:textId="22D33F8A" w:rsidR="00751BF9" w:rsidRDefault="00751BF9">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_Toc89854492 \h </w:instrText>
      </w:r>
      <w:r>
        <w:fldChar w:fldCharType="separate"/>
      </w:r>
      <w:r>
        <w:t>123</w:t>
      </w:r>
      <w:r>
        <w:fldChar w:fldCharType="end"/>
      </w:r>
    </w:p>
    <w:p w14:paraId="4ECCA4C2" w14:textId="7EA00131" w:rsidR="00751BF9" w:rsidRDefault="00751BF9">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_Toc89854493 \h </w:instrText>
      </w:r>
      <w:r>
        <w:fldChar w:fldCharType="separate"/>
      </w:r>
      <w:r>
        <w:t>123</w:t>
      </w:r>
      <w:r>
        <w:fldChar w:fldCharType="end"/>
      </w:r>
    </w:p>
    <w:p w14:paraId="1BD98F14" w14:textId="3815AB9F" w:rsidR="00751BF9" w:rsidRDefault="00751BF9">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_Toc89854494 \h </w:instrText>
      </w:r>
      <w:r>
        <w:fldChar w:fldCharType="separate"/>
      </w:r>
      <w:r>
        <w:t>124</w:t>
      </w:r>
      <w:r>
        <w:fldChar w:fldCharType="end"/>
      </w:r>
    </w:p>
    <w:p w14:paraId="0452BBA0" w14:textId="6E01C338" w:rsidR="00751BF9" w:rsidRDefault="00751BF9">
      <w:pPr>
        <w:pStyle w:val="TOC3"/>
        <w:rPr>
          <w:rFonts w:asciiTheme="minorHAnsi" w:eastAsiaTheme="minorEastAsia" w:hAnsiTheme="minorHAnsi" w:cstheme="minorBidi"/>
          <w:sz w:val="22"/>
          <w:szCs w:val="22"/>
          <w:lang w:eastAsia="en-GB"/>
        </w:rPr>
      </w:pPr>
      <w:r w:rsidRPr="0063302E">
        <w:rPr>
          <w:lang w:val="sv-SE"/>
        </w:rPr>
        <w:t>9.3.3</w:t>
      </w:r>
      <w:r>
        <w:rPr>
          <w:rFonts w:asciiTheme="minorHAnsi" w:eastAsiaTheme="minorEastAsia" w:hAnsiTheme="minorHAnsi" w:cstheme="minorBidi"/>
          <w:sz w:val="22"/>
          <w:szCs w:val="22"/>
          <w:lang w:eastAsia="en-GB"/>
        </w:rPr>
        <w:tab/>
      </w:r>
      <w:r w:rsidRPr="0063302E">
        <w:rPr>
          <w:lang w:val="sv-SE"/>
        </w:rPr>
        <w:t>OTA E-UTRA DL RS power</w:t>
      </w:r>
      <w:r>
        <w:tab/>
      </w:r>
      <w:r>
        <w:fldChar w:fldCharType="begin"/>
      </w:r>
      <w:r>
        <w:instrText xml:space="preserve"> PAGEREF _Toc89854495 \h </w:instrText>
      </w:r>
      <w:r>
        <w:fldChar w:fldCharType="separate"/>
      </w:r>
      <w:r>
        <w:t>124</w:t>
      </w:r>
      <w:r>
        <w:fldChar w:fldCharType="end"/>
      </w:r>
    </w:p>
    <w:p w14:paraId="74F495EE" w14:textId="375DB1F0" w:rsidR="00751BF9" w:rsidRDefault="00751BF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_Toc89854496 \h </w:instrText>
      </w:r>
      <w:r>
        <w:fldChar w:fldCharType="separate"/>
      </w:r>
      <w:r>
        <w:t>124</w:t>
      </w:r>
      <w:r>
        <w:fldChar w:fldCharType="end"/>
      </w:r>
    </w:p>
    <w:p w14:paraId="6628BD20" w14:textId="538F5706" w:rsidR="00751BF9" w:rsidRDefault="00751BF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_Toc89854497 \h </w:instrText>
      </w:r>
      <w:r>
        <w:fldChar w:fldCharType="separate"/>
      </w:r>
      <w:r>
        <w:t>124</w:t>
      </w:r>
      <w:r>
        <w:fldChar w:fldCharType="end"/>
      </w:r>
    </w:p>
    <w:p w14:paraId="43EC6398" w14:textId="5C1703EC" w:rsidR="00751BF9" w:rsidRDefault="00751BF9">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_Toc89854498 \h </w:instrText>
      </w:r>
      <w:r>
        <w:fldChar w:fldCharType="separate"/>
      </w:r>
      <w:r>
        <w:t>124</w:t>
      </w:r>
      <w:r>
        <w:fldChar w:fldCharType="end"/>
      </w:r>
    </w:p>
    <w:p w14:paraId="5EB5986E" w14:textId="6061FBF5" w:rsidR="00751BF9" w:rsidRDefault="00751BF9">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_Toc89854499 \h </w:instrText>
      </w:r>
      <w:r>
        <w:fldChar w:fldCharType="separate"/>
      </w:r>
      <w:r>
        <w:t>124</w:t>
      </w:r>
      <w:r>
        <w:fldChar w:fldCharType="end"/>
      </w:r>
    </w:p>
    <w:p w14:paraId="77A5A879" w14:textId="144AB928" w:rsidR="00751BF9" w:rsidRDefault="00751BF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_Toc89854500 \h </w:instrText>
      </w:r>
      <w:r>
        <w:fldChar w:fldCharType="separate"/>
      </w:r>
      <w:r>
        <w:t>124</w:t>
      </w:r>
      <w:r>
        <w:fldChar w:fldCharType="end"/>
      </w:r>
    </w:p>
    <w:p w14:paraId="293D151B" w14:textId="1A8654C5" w:rsidR="00751BF9" w:rsidRDefault="00751BF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_Toc89854501 \h </w:instrText>
      </w:r>
      <w:r>
        <w:fldChar w:fldCharType="separate"/>
      </w:r>
      <w:r>
        <w:t>124</w:t>
      </w:r>
      <w:r>
        <w:fldChar w:fldCharType="end"/>
      </w:r>
    </w:p>
    <w:p w14:paraId="275F7D0F" w14:textId="77D40F06" w:rsidR="00751BF9" w:rsidRDefault="00751BF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_Toc89854502 \h </w:instrText>
      </w:r>
      <w:r>
        <w:fldChar w:fldCharType="separate"/>
      </w:r>
      <w:r>
        <w:t>124</w:t>
      </w:r>
      <w:r>
        <w:fldChar w:fldCharType="end"/>
      </w:r>
    </w:p>
    <w:p w14:paraId="154D7088" w14:textId="0D92A33A" w:rsidR="00751BF9" w:rsidRDefault="00751BF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_Toc89854503 \h </w:instrText>
      </w:r>
      <w:r>
        <w:fldChar w:fldCharType="separate"/>
      </w:r>
      <w:r>
        <w:t>124</w:t>
      </w:r>
      <w:r>
        <w:fldChar w:fldCharType="end"/>
      </w:r>
    </w:p>
    <w:p w14:paraId="56E2E134" w14:textId="0C85956D" w:rsidR="00751BF9" w:rsidRDefault="00751BF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_Toc89854504 \h </w:instrText>
      </w:r>
      <w:r>
        <w:fldChar w:fldCharType="separate"/>
      </w:r>
      <w:r>
        <w:t>124</w:t>
      </w:r>
      <w:r>
        <w:fldChar w:fldCharType="end"/>
      </w:r>
    </w:p>
    <w:p w14:paraId="58E672E3" w14:textId="7FE539F1" w:rsidR="00751BF9" w:rsidRDefault="00751BF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_Toc89854505 \h </w:instrText>
      </w:r>
      <w:r>
        <w:fldChar w:fldCharType="separate"/>
      </w:r>
      <w:r>
        <w:t>125</w:t>
      </w:r>
      <w:r>
        <w:fldChar w:fldCharType="end"/>
      </w:r>
    </w:p>
    <w:p w14:paraId="1BD256FE" w14:textId="3038AF54" w:rsidR="00751BF9" w:rsidRDefault="00751BF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_Toc89854506 \h </w:instrText>
      </w:r>
      <w:r>
        <w:fldChar w:fldCharType="separate"/>
      </w:r>
      <w:r>
        <w:t>125</w:t>
      </w:r>
      <w:r>
        <w:fldChar w:fldCharType="end"/>
      </w:r>
    </w:p>
    <w:p w14:paraId="6F6010A8" w14:textId="3179E9F3" w:rsidR="00751BF9" w:rsidRDefault="00751BF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_Toc89854507 \h </w:instrText>
      </w:r>
      <w:r>
        <w:fldChar w:fldCharType="separate"/>
      </w:r>
      <w:r>
        <w:t>125</w:t>
      </w:r>
      <w:r>
        <w:fldChar w:fldCharType="end"/>
      </w:r>
    </w:p>
    <w:p w14:paraId="536BFAAF" w14:textId="1BB294A9" w:rsidR="00751BF9" w:rsidRDefault="00751BF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_Toc89854508 \h </w:instrText>
      </w:r>
      <w:r>
        <w:fldChar w:fldCharType="separate"/>
      </w:r>
      <w:r>
        <w:t>125</w:t>
      </w:r>
      <w:r>
        <w:fldChar w:fldCharType="end"/>
      </w:r>
    </w:p>
    <w:p w14:paraId="707CFCF0" w14:textId="7C27E8A7" w:rsidR="00751BF9" w:rsidRDefault="00751BF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_Toc89854509 \h </w:instrText>
      </w:r>
      <w:r>
        <w:fldChar w:fldCharType="separate"/>
      </w:r>
      <w:r>
        <w:t>125</w:t>
      </w:r>
      <w:r>
        <w:fldChar w:fldCharType="end"/>
      </w:r>
    </w:p>
    <w:p w14:paraId="06007C93" w14:textId="663A6657" w:rsidR="00751BF9" w:rsidRDefault="00751BF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_Toc89854510 \h </w:instrText>
      </w:r>
      <w:r>
        <w:fldChar w:fldCharType="separate"/>
      </w:r>
      <w:r>
        <w:t>125</w:t>
      </w:r>
      <w:r>
        <w:fldChar w:fldCharType="end"/>
      </w:r>
    </w:p>
    <w:p w14:paraId="5BB7D0C4" w14:textId="20EEBB4F" w:rsidR="00751BF9" w:rsidRDefault="00751BF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_Toc89854511 \h </w:instrText>
      </w:r>
      <w:r>
        <w:fldChar w:fldCharType="separate"/>
      </w:r>
      <w:r>
        <w:t>126</w:t>
      </w:r>
      <w:r>
        <w:fldChar w:fldCharType="end"/>
      </w:r>
    </w:p>
    <w:p w14:paraId="35D0E657" w14:textId="745EE6B1" w:rsidR="00751BF9" w:rsidRDefault="00751BF9">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_Toc89854512 \h </w:instrText>
      </w:r>
      <w:r>
        <w:fldChar w:fldCharType="separate"/>
      </w:r>
      <w:r>
        <w:t>126</w:t>
      </w:r>
      <w:r>
        <w:fldChar w:fldCharType="end"/>
      </w:r>
    </w:p>
    <w:p w14:paraId="2A216A1A" w14:textId="293935E0" w:rsidR="00751BF9" w:rsidRDefault="00751BF9">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_Toc89854513 \h </w:instrText>
      </w:r>
      <w:r>
        <w:fldChar w:fldCharType="separate"/>
      </w:r>
      <w:r>
        <w:t>126</w:t>
      </w:r>
      <w:r>
        <w:fldChar w:fldCharType="end"/>
      </w:r>
    </w:p>
    <w:p w14:paraId="5EF040C2" w14:textId="564A5706" w:rsidR="00751BF9" w:rsidRDefault="00751BF9">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_Toc89854514 \h </w:instrText>
      </w:r>
      <w:r>
        <w:fldChar w:fldCharType="separate"/>
      </w:r>
      <w:r>
        <w:t>126</w:t>
      </w:r>
      <w:r>
        <w:fldChar w:fldCharType="end"/>
      </w:r>
    </w:p>
    <w:p w14:paraId="41F14019" w14:textId="408C57D4" w:rsidR="00751BF9" w:rsidRDefault="00751BF9">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_Toc89854515 \h </w:instrText>
      </w:r>
      <w:r>
        <w:fldChar w:fldCharType="separate"/>
      </w:r>
      <w:r>
        <w:t>126</w:t>
      </w:r>
      <w:r>
        <w:fldChar w:fldCharType="end"/>
      </w:r>
    </w:p>
    <w:p w14:paraId="5F34CEF4" w14:textId="47FAE1D0" w:rsidR="00751BF9" w:rsidRDefault="00751BF9">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_Toc89854516 \h </w:instrText>
      </w:r>
      <w:r>
        <w:fldChar w:fldCharType="separate"/>
      </w:r>
      <w:r>
        <w:t>126</w:t>
      </w:r>
      <w:r>
        <w:fldChar w:fldCharType="end"/>
      </w:r>
    </w:p>
    <w:p w14:paraId="07F4589C" w14:textId="0D1B72C5" w:rsidR="00751BF9" w:rsidRDefault="00751BF9">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_Toc89854517 \h </w:instrText>
      </w:r>
      <w:r>
        <w:fldChar w:fldCharType="separate"/>
      </w:r>
      <w:r>
        <w:t>127</w:t>
      </w:r>
      <w:r>
        <w:fldChar w:fldCharType="end"/>
      </w:r>
    </w:p>
    <w:p w14:paraId="43F816B6" w14:textId="193C6194" w:rsidR="00751BF9" w:rsidRDefault="00751BF9">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_Toc89854518 \h </w:instrText>
      </w:r>
      <w:r>
        <w:fldChar w:fldCharType="separate"/>
      </w:r>
      <w:r>
        <w:t>127</w:t>
      </w:r>
      <w:r>
        <w:fldChar w:fldCharType="end"/>
      </w:r>
    </w:p>
    <w:p w14:paraId="1F8C2D3E" w14:textId="28851E45" w:rsidR="00751BF9" w:rsidRDefault="00751BF9">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_Toc89854519 \h </w:instrText>
      </w:r>
      <w:r>
        <w:fldChar w:fldCharType="separate"/>
      </w:r>
      <w:r>
        <w:t>127</w:t>
      </w:r>
      <w:r>
        <w:fldChar w:fldCharType="end"/>
      </w:r>
    </w:p>
    <w:p w14:paraId="5FB0774B" w14:textId="27AD6F48" w:rsidR="00751BF9" w:rsidRDefault="00751BF9">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_Toc89854520 \h </w:instrText>
      </w:r>
      <w:r>
        <w:fldChar w:fldCharType="separate"/>
      </w:r>
      <w:r>
        <w:t>127</w:t>
      </w:r>
      <w:r>
        <w:fldChar w:fldCharType="end"/>
      </w:r>
    </w:p>
    <w:p w14:paraId="0FDD54F0" w14:textId="5932B84A" w:rsidR="00751BF9" w:rsidRDefault="00751BF9">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_Toc89854521 \h </w:instrText>
      </w:r>
      <w:r>
        <w:fldChar w:fldCharType="separate"/>
      </w:r>
      <w:r>
        <w:t>127</w:t>
      </w:r>
      <w:r>
        <w:fldChar w:fldCharType="end"/>
      </w:r>
    </w:p>
    <w:p w14:paraId="391022C0" w14:textId="20B71CE1" w:rsidR="00751BF9" w:rsidRDefault="00751BF9">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_Toc89854522 \h </w:instrText>
      </w:r>
      <w:r>
        <w:fldChar w:fldCharType="separate"/>
      </w:r>
      <w:r>
        <w:t>127</w:t>
      </w:r>
      <w:r>
        <w:fldChar w:fldCharType="end"/>
      </w:r>
    </w:p>
    <w:p w14:paraId="3B11F5FE" w14:textId="1B1B75C6" w:rsidR="00751BF9" w:rsidRDefault="00751BF9">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_Toc89854523 \h </w:instrText>
      </w:r>
      <w:r>
        <w:fldChar w:fldCharType="separate"/>
      </w:r>
      <w:r>
        <w:t>127</w:t>
      </w:r>
      <w:r>
        <w:fldChar w:fldCharType="end"/>
      </w:r>
    </w:p>
    <w:p w14:paraId="3B16EDBC" w14:textId="4FBBBC02" w:rsidR="00751BF9" w:rsidRDefault="00751BF9">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_Toc89854524 \h </w:instrText>
      </w:r>
      <w:r>
        <w:fldChar w:fldCharType="separate"/>
      </w:r>
      <w:r>
        <w:t>128</w:t>
      </w:r>
      <w:r>
        <w:fldChar w:fldCharType="end"/>
      </w:r>
    </w:p>
    <w:p w14:paraId="79AB24AD" w14:textId="625EEC16" w:rsidR="00751BF9" w:rsidRDefault="00751BF9">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_Toc89854525 \h </w:instrText>
      </w:r>
      <w:r>
        <w:fldChar w:fldCharType="separate"/>
      </w:r>
      <w:r>
        <w:t>128</w:t>
      </w:r>
      <w:r>
        <w:fldChar w:fldCharType="end"/>
      </w:r>
    </w:p>
    <w:p w14:paraId="35AB09D1" w14:textId="7645E075" w:rsidR="00751BF9" w:rsidRDefault="00751BF9">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_Toc89854526 \h </w:instrText>
      </w:r>
      <w:r>
        <w:fldChar w:fldCharType="separate"/>
      </w:r>
      <w:r>
        <w:t>128</w:t>
      </w:r>
      <w:r>
        <w:fldChar w:fldCharType="end"/>
      </w:r>
    </w:p>
    <w:p w14:paraId="7DA47243" w14:textId="4BE339EA" w:rsidR="00751BF9" w:rsidRDefault="00751BF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_Toc89854527 \h </w:instrText>
      </w:r>
      <w:r>
        <w:fldChar w:fldCharType="separate"/>
      </w:r>
      <w:r>
        <w:t>128</w:t>
      </w:r>
      <w:r>
        <w:fldChar w:fldCharType="end"/>
      </w:r>
    </w:p>
    <w:p w14:paraId="28C05E4A" w14:textId="40060C9B" w:rsidR="00751BF9" w:rsidRDefault="00751BF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_Toc89854528 \h </w:instrText>
      </w:r>
      <w:r>
        <w:fldChar w:fldCharType="separate"/>
      </w:r>
      <w:r>
        <w:t>128</w:t>
      </w:r>
      <w:r>
        <w:fldChar w:fldCharType="end"/>
      </w:r>
    </w:p>
    <w:p w14:paraId="76EE10B9" w14:textId="077A0A77" w:rsidR="00751BF9" w:rsidRDefault="00751BF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_Toc89854529 \h </w:instrText>
      </w:r>
      <w:r>
        <w:fldChar w:fldCharType="separate"/>
      </w:r>
      <w:r>
        <w:t>128</w:t>
      </w:r>
      <w:r>
        <w:fldChar w:fldCharType="end"/>
      </w:r>
    </w:p>
    <w:p w14:paraId="2604933A" w14:textId="360EBDF1" w:rsidR="00751BF9" w:rsidRDefault="00751BF9">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_Toc89854530 \h </w:instrText>
      </w:r>
      <w:r>
        <w:fldChar w:fldCharType="separate"/>
      </w:r>
      <w:r>
        <w:t>128</w:t>
      </w:r>
      <w:r>
        <w:fldChar w:fldCharType="end"/>
      </w:r>
    </w:p>
    <w:p w14:paraId="1890E207" w14:textId="229A9B14" w:rsidR="00751BF9" w:rsidRDefault="00751BF9">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_Toc89854531 \h </w:instrText>
      </w:r>
      <w:r>
        <w:fldChar w:fldCharType="separate"/>
      </w:r>
      <w:r>
        <w:t>129</w:t>
      </w:r>
      <w:r>
        <w:fldChar w:fldCharType="end"/>
      </w:r>
    </w:p>
    <w:p w14:paraId="093BE4BD" w14:textId="5C9605E5" w:rsidR="00751BF9" w:rsidRDefault="00751BF9">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_Toc89854532 \h </w:instrText>
      </w:r>
      <w:r>
        <w:fldChar w:fldCharType="separate"/>
      </w:r>
      <w:r>
        <w:t>129</w:t>
      </w:r>
      <w:r>
        <w:fldChar w:fldCharType="end"/>
      </w:r>
    </w:p>
    <w:p w14:paraId="59C2D0FE" w14:textId="004F0A45" w:rsidR="00751BF9" w:rsidRDefault="00751BF9">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_Toc89854533 \h </w:instrText>
      </w:r>
      <w:r>
        <w:fldChar w:fldCharType="separate"/>
      </w:r>
      <w:r>
        <w:t>129</w:t>
      </w:r>
      <w:r>
        <w:fldChar w:fldCharType="end"/>
      </w:r>
    </w:p>
    <w:p w14:paraId="21D8922B" w14:textId="7E9DF23C" w:rsidR="00751BF9" w:rsidRDefault="00751BF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_Toc89854534 \h </w:instrText>
      </w:r>
      <w:r>
        <w:fldChar w:fldCharType="separate"/>
      </w:r>
      <w:r>
        <w:t>129</w:t>
      </w:r>
      <w:r>
        <w:fldChar w:fldCharType="end"/>
      </w:r>
    </w:p>
    <w:p w14:paraId="0C6C32B2" w14:textId="51E36AD0" w:rsidR="00751BF9" w:rsidRDefault="00751BF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_Toc89854535 \h </w:instrText>
      </w:r>
      <w:r>
        <w:fldChar w:fldCharType="separate"/>
      </w:r>
      <w:r>
        <w:t>129</w:t>
      </w:r>
      <w:r>
        <w:fldChar w:fldCharType="end"/>
      </w:r>
    </w:p>
    <w:p w14:paraId="2DE19D8C" w14:textId="0F707108" w:rsidR="00751BF9" w:rsidRDefault="00751BF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_Toc89854536 \h </w:instrText>
      </w:r>
      <w:r>
        <w:fldChar w:fldCharType="separate"/>
      </w:r>
      <w:r>
        <w:t>129</w:t>
      </w:r>
      <w:r>
        <w:fldChar w:fldCharType="end"/>
      </w:r>
    </w:p>
    <w:p w14:paraId="4365D741" w14:textId="3A919031" w:rsidR="00751BF9" w:rsidRDefault="00751BF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_Toc89854537 \h </w:instrText>
      </w:r>
      <w:r>
        <w:fldChar w:fldCharType="separate"/>
      </w:r>
      <w:r>
        <w:t>130</w:t>
      </w:r>
      <w:r>
        <w:fldChar w:fldCharType="end"/>
      </w:r>
    </w:p>
    <w:p w14:paraId="34FFB8D2" w14:textId="67A2CC89" w:rsidR="00751BF9" w:rsidRDefault="00751BF9">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_Toc89854538 \h </w:instrText>
      </w:r>
      <w:r>
        <w:fldChar w:fldCharType="separate"/>
      </w:r>
      <w:r>
        <w:t>130</w:t>
      </w:r>
      <w:r>
        <w:fldChar w:fldCharType="end"/>
      </w:r>
    </w:p>
    <w:p w14:paraId="516232D2" w14:textId="7265DBCF" w:rsidR="00751BF9" w:rsidRDefault="00751BF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_Toc89854539 \h </w:instrText>
      </w:r>
      <w:r>
        <w:fldChar w:fldCharType="separate"/>
      </w:r>
      <w:r>
        <w:t>130</w:t>
      </w:r>
      <w:r>
        <w:fldChar w:fldCharType="end"/>
      </w:r>
    </w:p>
    <w:p w14:paraId="3F4476A9" w14:textId="47DF2050" w:rsidR="00751BF9" w:rsidRDefault="00751BF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_Toc89854540 \h </w:instrText>
      </w:r>
      <w:r>
        <w:fldChar w:fldCharType="separate"/>
      </w:r>
      <w:r>
        <w:t>130</w:t>
      </w:r>
      <w:r>
        <w:fldChar w:fldCharType="end"/>
      </w:r>
    </w:p>
    <w:p w14:paraId="4088F91A" w14:textId="0E56C016" w:rsidR="00751BF9" w:rsidRDefault="00751BF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_Toc89854541 \h </w:instrText>
      </w:r>
      <w:r>
        <w:fldChar w:fldCharType="separate"/>
      </w:r>
      <w:r>
        <w:t>130</w:t>
      </w:r>
      <w:r>
        <w:fldChar w:fldCharType="end"/>
      </w:r>
    </w:p>
    <w:p w14:paraId="61C92DC4" w14:textId="4A746D45" w:rsidR="00751BF9" w:rsidRDefault="00751BF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_Toc89854542 \h </w:instrText>
      </w:r>
      <w:r>
        <w:fldChar w:fldCharType="separate"/>
      </w:r>
      <w:r>
        <w:t>130</w:t>
      </w:r>
      <w:r>
        <w:fldChar w:fldCharType="end"/>
      </w:r>
    </w:p>
    <w:p w14:paraId="7DED9170" w14:textId="685C36FC" w:rsidR="00751BF9" w:rsidRDefault="00751BF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_Toc89854543 \h </w:instrText>
      </w:r>
      <w:r>
        <w:fldChar w:fldCharType="separate"/>
      </w:r>
      <w:r>
        <w:t>130</w:t>
      </w:r>
      <w:r>
        <w:fldChar w:fldCharType="end"/>
      </w:r>
    </w:p>
    <w:p w14:paraId="1DF182B4" w14:textId="0040ED4A" w:rsidR="00751BF9" w:rsidRDefault="00751BF9">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_Toc89854544 \h </w:instrText>
      </w:r>
      <w:r>
        <w:fldChar w:fldCharType="separate"/>
      </w:r>
      <w:r>
        <w:t>130</w:t>
      </w:r>
      <w:r>
        <w:fldChar w:fldCharType="end"/>
      </w:r>
    </w:p>
    <w:p w14:paraId="55300789" w14:textId="23DCA8CD" w:rsidR="00751BF9" w:rsidRDefault="00751BF9">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_Toc89854545 \h </w:instrText>
      </w:r>
      <w:r>
        <w:fldChar w:fldCharType="separate"/>
      </w:r>
      <w:r>
        <w:t>130</w:t>
      </w:r>
      <w:r>
        <w:fldChar w:fldCharType="end"/>
      </w:r>
    </w:p>
    <w:p w14:paraId="2E9DEBF0" w14:textId="6F724115" w:rsidR="00751BF9" w:rsidRDefault="00751BF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_Toc89854546 \h </w:instrText>
      </w:r>
      <w:r>
        <w:fldChar w:fldCharType="separate"/>
      </w:r>
      <w:r>
        <w:t>131</w:t>
      </w:r>
      <w:r>
        <w:fldChar w:fldCharType="end"/>
      </w:r>
    </w:p>
    <w:p w14:paraId="7B710F81" w14:textId="521B62D4" w:rsidR="00751BF9" w:rsidRDefault="00751BF9">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_Toc89854547 \h </w:instrText>
      </w:r>
      <w:r>
        <w:fldChar w:fldCharType="separate"/>
      </w:r>
      <w:r>
        <w:t>131</w:t>
      </w:r>
      <w:r>
        <w:fldChar w:fldCharType="end"/>
      </w:r>
    </w:p>
    <w:p w14:paraId="3B6CC658" w14:textId="43CCE6BD" w:rsidR="00751BF9" w:rsidRDefault="00751BF9">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_Toc89854548 \h </w:instrText>
      </w:r>
      <w:r>
        <w:fldChar w:fldCharType="separate"/>
      </w:r>
      <w:r>
        <w:t>131</w:t>
      </w:r>
      <w:r>
        <w:fldChar w:fldCharType="end"/>
      </w:r>
    </w:p>
    <w:p w14:paraId="5701E8D2" w14:textId="46BBF0DD" w:rsidR="00751BF9" w:rsidRDefault="00751BF9">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_Toc89854549 \h </w:instrText>
      </w:r>
      <w:r>
        <w:fldChar w:fldCharType="separate"/>
      </w:r>
      <w:r>
        <w:t>131</w:t>
      </w:r>
      <w:r>
        <w:fldChar w:fldCharType="end"/>
      </w:r>
    </w:p>
    <w:p w14:paraId="7F4DABBC" w14:textId="4A5C1460" w:rsidR="00751BF9" w:rsidRDefault="00751BF9">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_Toc89854550 \h </w:instrText>
      </w:r>
      <w:r>
        <w:fldChar w:fldCharType="separate"/>
      </w:r>
      <w:r>
        <w:t>131</w:t>
      </w:r>
      <w:r>
        <w:fldChar w:fldCharType="end"/>
      </w:r>
    </w:p>
    <w:p w14:paraId="61C23744" w14:textId="3D639A66" w:rsidR="00751BF9" w:rsidRDefault="00751BF9">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_Toc89854551 \h </w:instrText>
      </w:r>
      <w:r>
        <w:fldChar w:fldCharType="separate"/>
      </w:r>
      <w:r>
        <w:t>132</w:t>
      </w:r>
      <w:r>
        <w:fldChar w:fldCharType="end"/>
      </w:r>
    </w:p>
    <w:p w14:paraId="72CF2229" w14:textId="42A1FEC2" w:rsidR="00751BF9" w:rsidRDefault="00751BF9">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_Toc89854552 \h </w:instrText>
      </w:r>
      <w:r>
        <w:fldChar w:fldCharType="separate"/>
      </w:r>
      <w:r>
        <w:t>132</w:t>
      </w:r>
      <w:r>
        <w:fldChar w:fldCharType="end"/>
      </w:r>
    </w:p>
    <w:p w14:paraId="0F5E85C5" w14:textId="3046F3E6" w:rsidR="00751BF9" w:rsidRDefault="00751BF9">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_Toc89854553 \h </w:instrText>
      </w:r>
      <w:r>
        <w:fldChar w:fldCharType="separate"/>
      </w:r>
      <w:r>
        <w:t>132</w:t>
      </w:r>
      <w:r>
        <w:fldChar w:fldCharType="end"/>
      </w:r>
    </w:p>
    <w:p w14:paraId="383E883F" w14:textId="7F565A38" w:rsidR="00751BF9" w:rsidRDefault="00751BF9">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_Toc89854554 \h </w:instrText>
      </w:r>
      <w:r>
        <w:fldChar w:fldCharType="separate"/>
      </w:r>
      <w:r>
        <w:t>132</w:t>
      </w:r>
      <w:r>
        <w:fldChar w:fldCharType="end"/>
      </w:r>
    </w:p>
    <w:p w14:paraId="51FD9CC5" w14:textId="5660890E" w:rsidR="00751BF9" w:rsidRDefault="00751BF9">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_Toc89854555 \h </w:instrText>
      </w:r>
      <w:r>
        <w:fldChar w:fldCharType="separate"/>
      </w:r>
      <w:r>
        <w:t>132</w:t>
      </w:r>
      <w:r>
        <w:fldChar w:fldCharType="end"/>
      </w:r>
    </w:p>
    <w:p w14:paraId="09742123" w14:textId="058ED306" w:rsidR="00751BF9" w:rsidRDefault="00751BF9">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_Toc89854556 \h </w:instrText>
      </w:r>
      <w:r>
        <w:fldChar w:fldCharType="separate"/>
      </w:r>
      <w:r>
        <w:t>132</w:t>
      </w:r>
      <w:r>
        <w:fldChar w:fldCharType="end"/>
      </w:r>
    </w:p>
    <w:p w14:paraId="472800F3" w14:textId="571419F0" w:rsidR="00751BF9" w:rsidRDefault="00751BF9">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_Toc89854557 \h </w:instrText>
      </w:r>
      <w:r>
        <w:fldChar w:fldCharType="separate"/>
      </w:r>
      <w:r>
        <w:t>132</w:t>
      </w:r>
      <w:r>
        <w:fldChar w:fldCharType="end"/>
      </w:r>
    </w:p>
    <w:p w14:paraId="64B93DD2" w14:textId="0DBFFC1B" w:rsidR="00751BF9" w:rsidRDefault="00751BF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_Toc89854558 \h </w:instrText>
      </w:r>
      <w:r>
        <w:fldChar w:fldCharType="separate"/>
      </w:r>
      <w:r>
        <w:t>133</w:t>
      </w:r>
      <w:r>
        <w:fldChar w:fldCharType="end"/>
      </w:r>
    </w:p>
    <w:p w14:paraId="31858F6F" w14:textId="7D1A84D2" w:rsidR="00751BF9" w:rsidRDefault="00751BF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_Toc89854559 \h </w:instrText>
      </w:r>
      <w:r>
        <w:fldChar w:fldCharType="separate"/>
      </w:r>
      <w:r>
        <w:t>133</w:t>
      </w:r>
      <w:r>
        <w:fldChar w:fldCharType="end"/>
      </w:r>
    </w:p>
    <w:p w14:paraId="6BDC6F9C" w14:textId="106A2FB8" w:rsidR="00751BF9" w:rsidRDefault="00751BF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_Toc89854560 \h </w:instrText>
      </w:r>
      <w:r>
        <w:fldChar w:fldCharType="separate"/>
      </w:r>
      <w:r>
        <w:t>133</w:t>
      </w:r>
      <w:r>
        <w:fldChar w:fldCharType="end"/>
      </w:r>
    </w:p>
    <w:p w14:paraId="02B2AF28" w14:textId="5B3B60E8" w:rsidR="00751BF9" w:rsidRDefault="00751BF9">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_Toc89854561 \h </w:instrText>
      </w:r>
      <w:r>
        <w:fldChar w:fldCharType="separate"/>
      </w:r>
      <w:r>
        <w:t>133</w:t>
      </w:r>
      <w:r>
        <w:fldChar w:fldCharType="end"/>
      </w:r>
    </w:p>
    <w:p w14:paraId="1BF65232" w14:textId="40699462" w:rsidR="00751BF9" w:rsidRDefault="00751BF9">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_Toc89854562 \h </w:instrText>
      </w:r>
      <w:r>
        <w:fldChar w:fldCharType="separate"/>
      </w:r>
      <w:r>
        <w:t>134</w:t>
      </w:r>
      <w:r>
        <w:fldChar w:fldCharType="end"/>
      </w:r>
    </w:p>
    <w:p w14:paraId="53BC18A3" w14:textId="39A4E955" w:rsidR="00751BF9" w:rsidRDefault="00751BF9">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_Toc89854563 \h </w:instrText>
      </w:r>
      <w:r>
        <w:fldChar w:fldCharType="separate"/>
      </w:r>
      <w:r>
        <w:t>134</w:t>
      </w:r>
      <w:r>
        <w:fldChar w:fldCharType="end"/>
      </w:r>
    </w:p>
    <w:p w14:paraId="720A1933" w14:textId="48BAD3F8" w:rsidR="00751BF9" w:rsidRDefault="00751BF9">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_Toc89854564 \h </w:instrText>
      </w:r>
      <w:r>
        <w:fldChar w:fldCharType="separate"/>
      </w:r>
      <w:r>
        <w:t>134</w:t>
      </w:r>
      <w:r>
        <w:fldChar w:fldCharType="end"/>
      </w:r>
    </w:p>
    <w:p w14:paraId="0875C0A0" w14:textId="6330D29B" w:rsidR="00751BF9" w:rsidRDefault="00751BF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_Toc89854565 \h </w:instrText>
      </w:r>
      <w:r>
        <w:fldChar w:fldCharType="separate"/>
      </w:r>
      <w:r>
        <w:t>134</w:t>
      </w:r>
      <w:r>
        <w:fldChar w:fldCharType="end"/>
      </w:r>
    </w:p>
    <w:p w14:paraId="286B80C9" w14:textId="5FA77B0E" w:rsidR="00751BF9" w:rsidRDefault="00751BF9">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_Toc89854566 \h </w:instrText>
      </w:r>
      <w:r>
        <w:fldChar w:fldCharType="separate"/>
      </w:r>
      <w:r>
        <w:t>134</w:t>
      </w:r>
      <w:r>
        <w:fldChar w:fldCharType="end"/>
      </w:r>
    </w:p>
    <w:p w14:paraId="3F385D83" w14:textId="0303BB88" w:rsidR="00751BF9" w:rsidRDefault="00751BF9">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_Toc89854567 \h </w:instrText>
      </w:r>
      <w:r>
        <w:fldChar w:fldCharType="separate"/>
      </w:r>
      <w:r>
        <w:t>134</w:t>
      </w:r>
      <w:r>
        <w:fldChar w:fldCharType="end"/>
      </w:r>
    </w:p>
    <w:p w14:paraId="706830CC" w14:textId="6F453A14" w:rsidR="00751BF9" w:rsidRDefault="00751BF9">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_Toc89854568 \h </w:instrText>
      </w:r>
      <w:r>
        <w:fldChar w:fldCharType="separate"/>
      </w:r>
      <w:r>
        <w:t>135</w:t>
      </w:r>
      <w:r>
        <w:fldChar w:fldCharType="end"/>
      </w:r>
    </w:p>
    <w:p w14:paraId="6824E384" w14:textId="02FC5D30" w:rsidR="00751BF9" w:rsidRDefault="00751BF9">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_Toc89854569 \h </w:instrText>
      </w:r>
      <w:r>
        <w:fldChar w:fldCharType="separate"/>
      </w:r>
      <w:r>
        <w:t>135</w:t>
      </w:r>
      <w:r>
        <w:fldChar w:fldCharType="end"/>
      </w:r>
    </w:p>
    <w:p w14:paraId="6A391DE3" w14:textId="2751590A" w:rsidR="00751BF9" w:rsidRDefault="00751BF9">
      <w:pPr>
        <w:pStyle w:val="TOC3"/>
        <w:rPr>
          <w:rFonts w:asciiTheme="minorHAnsi" w:eastAsiaTheme="minorEastAsia" w:hAnsiTheme="minorHAnsi" w:cstheme="minorBidi"/>
          <w:sz w:val="22"/>
          <w:szCs w:val="22"/>
          <w:lang w:eastAsia="en-GB"/>
        </w:rPr>
      </w:pPr>
      <w:r w:rsidRPr="0063302E">
        <w:rPr>
          <w:rFonts w:eastAsia="SimSun"/>
        </w:rPr>
        <w:t>9.7.4</w:t>
      </w:r>
      <w:r>
        <w:rPr>
          <w:rFonts w:asciiTheme="minorHAnsi" w:eastAsiaTheme="minorEastAsia" w:hAnsiTheme="minorHAnsi" w:cstheme="minorBidi"/>
          <w:sz w:val="22"/>
          <w:szCs w:val="22"/>
          <w:lang w:eastAsia="en-GB"/>
        </w:rPr>
        <w:tab/>
      </w:r>
      <w:r w:rsidRPr="0063302E">
        <w:rPr>
          <w:rFonts w:eastAsia="SimSun"/>
        </w:rPr>
        <w:t>OTA Spectrum emission mask</w:t>
      </w:r>
      <w:r>
        <w:tab/>
      </w:r>
      <w:r>
        <w:fldChar w:fldCharType="begin"/>
      </w:r>
      <w:r>
        <w:instrText xml:space="preserve"> PAGEREF _Toc89854570 \h </w:instrText>
      </w:r>
      <w:r>
        <w:fldChar w:fldCharType="separate"/>
      </w:r>
      <w:r>
        <w:t>136</w:t>
      </w:r>
      <w:r>
        <w:fldChar w:fldCharType="end"/>
      </w:r>
    </w:p>
    <w:p w14:paraId="2C3C6CA0" w14:textId="52ED7D63" w:rsidR="00751BF9" w:rsidRDefault="00751BF9">
      <w:pPr>
        <w:pStyle w:val="TOC4"/>
        <w:rPr>
          <w:rFonts w:asciiTheme="minorHAnsi" w:eastAsiaTheme="minorEastAsia" w:hAnsiTheme="minorHAnsi" w:cstheme="minorBidi"/>
          <w:sz w:val="22"/>
          <w:szCs w:val="22"/>
          <w:lang w:eastAsia="en-GB"/>
        </w:rPr>
      </w:pPr>
      <w:r w:rsidRPr="0063302E">
        <w:rPr>
          <w:rFonts w:eastAsia="SimSun"/>
        </w:rPr>
        <w:t>9.7.4.1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_Toc89854571 \h </w:instrText>
      </w:r>
      <w:r>
        <w:fldChar w:fldCharType="separate"/>
      </w:r>
      <w:r>
        <w:t>136</w:t>
      </w:r>
      <w:r>
        <w:fldChar w:fldCharType="end"/>
      </w:r>
    </w:p>
    <w:p w14:paraId="252003D4" w14:textId="4613272C" w:rsidR="00751BF9" w:rsidRDefault="00751BF9">
      <w:pPr>
        <w:pStyle w:val="TOC4"/>
        <w:rPr>
          <w:rFonts w:asciiTheme="minorHAnsi" w:eastAsiaTheme="minorEastAsia" w:hAnsiTheme="minorHAnsi" w:cstheme="minorBidi"/>
          <w:sz w:val="22"/>
          <w:szCs w:val="22"/>
          <w:lang w:eastAsia="en-GB"/>
        </w:rPr>
      </w:pPr>
      <w:r w:rsidRPr="0063302E">
        <w:rPr>
          <w:rFonts w:eastAsia="SimSun"/>
        </w:rPr>
        <w:t>9.7.4.2</w:t>
      </w:r>
      <w:r>
        <w:rPr>
          <w:rFonts w:asciiTheme="minorHAnsi" w:eastAsiaTheme="minorEastAsia" w:hAnsiTheme="minorHAnsi" w:cstheme="minorBidi"/>
          <w:sz w:val="22"/>
          <w:szCs w:val="22"/>
          <w:lang w:eastAsia="en-GB"/>
        </w:rPr>
        <w:tab/>
      </w:r>
      <w:r w:rsidRPr="0063302E">
        <w:rPr>
          <w:rFonts w:eastAsia="SimSun"/>
        </w:rPr>
        <w:t>Minimum requirement for MSR operation</w:t>
      </w:r>
      <w:r>
        <w:tab/>
      </w:r>
      <w:r>
        <w:fldChar w:fldCharType="begin"/>
      </w:r>
      <w:r>
        <w:instrText xml:space="preserve"> PAGEREF _Toc89854572 \h </w:instrText>
      </w:r>
      <w:r>
        <w:fldChar w:fldCharType="separate"/>
      </w:r>
      <w:r>
        <w:t>136</w:t>
      </w:r>
      <w:r>
        <w:fldChar w:fldCharType="end"/>
      </w:r>
    </w:p>
    <w:p w14:paraId="583F9D5A" w14:textId="01C9CCC2" w:rsidR="00751BF9" w:rsidRDefault="00751BF9">
      <w:pPr>
        <w:pStyle w:val="TOC4"/>
        <w:rPr>
          <w:rFonts w:asciiTheme="minorHAnsi" w:eastAsiaTheme="minorEastAsia" w:hAnsiTheme="minorHAnsi" w:cstheme="minorBidi"/>
          <w:sz w:val="22"/>
          <w:szCs w:val="22"/>
          <w:lang w:eastAsia="en-GB"/>
        </w:rPr>
      </w:pPr>
      <w:r w:rsidRPr="0063302E">
        <w:rPr>
          <w:rFonts w:eastAsia="SimSun"/>
        </w:rPr>
        <w:t>9.7.4.3</w:t>
      </w:r>
      <w:r>
        <w:rPr>
          <w:rFonts w:asciiTheme="minorHAnsi" w:eastAsiaTheme="minorEastAsia" w:hAnsiTheme="minorHAnsi" w:cstheme="minorBidi"/>
          <w:sz w:val="22"/>
          <w:szCs w:val="22"/>
          <w:lang w:eastAsia="en-GB"/>
        </w:rPr>
        <w:tab/>
      </w:r>
      <w:r w:rsidRPr="0063302E">
        <w:rPr>
          <w:rFonts w:eastAsia="SimSun"/>
        </w:rPr>
        <w:t>Minimum requirement for single RAT UTRA operation</w:t>
      </w:r>
      <w:r>
        <w:tab/>
      </w:r>
      <w:r>
        <w:fldChar w:fldCharType="begin"/>
      </w:r>
      <w:r>
        <w:instrText xml:space="preserve"> PAGEREF _Toc89854573 \h </w:instrText>
      </w:r>
      <w:r>
        <w:fldChar w:fldCharType="separate"/>
      </w:r>
      <w:r>
        <w:t>136</w:t>
      </w:r>
      <w:r>
        <w:fldChar w:fldCharType="end"/>
      </w:r>
    </w:p>
    <w:p w14:paraId="1B846E86" w14:textId="1ACA376E" w:rsidR="00751BF9" w:rsidRDefault="00751BF9">
      <w:pPr>
        <w:pStyle w:val="TOC5"/>
        <w:rPr>
          <w:rFonts w:asciiTheme="minorHAnsi" w:eastAsiaTheme="minorEastAsia" w:hAnsiTheme="minorHAnsi" w:cstheme="minorBidi"/>
          <w:sz w:val="22"/>
          <w:szCs w:val="22"/>
          <w:lang w:eastAsia="en-GB"/>
        </w:rPr>
      </w:pPr>
      <w:r w:rsidRPr="0063302E">
        <w:rPr>
          <w:rFonts w:eastAsia="SimSun"/>
        </w:rPr>
        <w:t>9.7.4.3.1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_Toc89854574 \h </w:instrText>
      </w:r>
      <w:r>
        <w:fldChar w:fldCharType="separate"/>
      </w:r>
      <w:r>
        <w:t>136</w:t>
      </w:r>
      <w:r>
        <w:fldChar w:fldCharType="end"/>
      </w:r>
    </w:p>
    <w:p w14:paraId="4290C294" w14:textId="459887D7" w:rsidR="00751BF9" w:rsidRDefault="00751BF9">
      <w:pPr>
        <w:pStyle w:val="TOC5"/>
        <w:rPr>
          <w:rFonts w:asciiTheme="minorHAnsi" w:eastAsiaTheme="minorEastAsia" w:hAnsiTheme="minorHAnsi" w:cstheme="minorBidi"/>
          <w:sz w:val="22"/>
          <w:szCs w:val="22"/>
          <w:lang w:eastAsia="en-GB"/>
        </w:rPr>
      </w:pPr>
      <w:r w:rsidRPr="0063302E">
        <w:rPr>
          <w:rFonts w:eastAsia="SimSun"/>
        </w:rPr>
        <w:t>9.7.4.3.2</w:t>
      </w:r>
      <w:r>
        <w:rPr>
          <w:rFonts w:asciiTheme="minorHAnsi" w:eastAsiaTheme="minorEastAsia" w:hAnsiTheme="minorHAnsi" w:cstheme="minorBidi"/>
          <w:sz w:val="22"/>
          <w:szCs w:val="22"/>
          <w:lang w:eastAsia="en-GB"/>
        </w:rPr>
        <w:tab/>
      </w:r>
      <w:r w:rsidRPr="0063302E">
        <w:rPr>
          <w:rFonts w:eastAsia="SimSun"/>
        </w:rPr>
        <w:t>Minimum requirements for single RAT UTRA FDD operation</w:t>
      </w:r>
      <w:r>
        <w:tab/>
      </w:r>
      <w:r>
        <w:fldChar w:fldCharType="begin"/>
      </w:r>
      <w:r>
        <w:instrText xml:space="preserve"> PAGEREF _Toc89854575 \h </w:instrText>
      </w:r>
      <w:r>
        <w:fldChar w:fldCharType="separate"/>
      </w:r>
      <w:r>
        <w:t>136</w:t>
      </w:r>
      <w:r>
        <w:fldChar w:fldCharType="end"/>
      </w:r>
    </w:p>
    <w:p w14:paraId="46856E93" w14:textId="0F667900" w:rsidR="00751BF9" w:rsidRDefault="00751BF9">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_Toc89854576 \h </w:instrText>
      </w:r>
      <w:r>
        <w:fldChar w:fldCharType="separate"/>
      </w:r>
      <w:r>
        <w:t>142</w:t>
      </w:r>
      <w:r>
        <w:fldChar w:fldCharType="end"/>
      </w:r>
    </w:p>
    <w:p w14:paraId="07EFC9D5" w14:textId="0B0FAA2A" w:rsidR="00751BF9" w:rsidRDefault="00751BF9">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_Toc89854577 \h </w:instrText>
      </w:r>
      <w:r>
        <w:fldChar w:fldCharType="separate"/>
      </w:r>
      <w:r>
        <w:t>142</w:t>
      </w:r>
      <w:r>
        <w:fldChar w:fldCharType="end"/>
      </w:r>
    </w:p>
    <w:p w14:paraId="151EAE59" w14:textId="46612905" w:rsidR="00751BF9" w:rsidRDefault="00751BF9">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_Toc89854578 \h </w:instrText>
      </w:r>
      <w:r>
        <w:fldChar w:fldCharType="separate"/>
      </w:r>
      <w:r>
        <w:t>142</w:t>
      </w:r>
      <w:r>
        <w:fldChar w:fldCharType="end"/>
      </w:r>
    </w:p>
    <w:p w14:paraId="55134820" w14:textId="1B713FD3" w:rsidR="00751BF9" w:rsidRDefault="00751BF9">
      <w:pPr>
        <w:pStyle w:val="TOC4"/>
        <w:rPr>
          <w:rFonts w:asciiTheme="minorHAnsi" w:eastAsiaTheme="minorEastAsia" w:hAnsiTheme="minorHAnsi" w:cstheme="minorBidi"/>
          <w:sz w:val="22"/>
          <w:szCs w:val="22"/>
          <w:lang w:eastAsia="en-GB"/>
        </w:rPr>
      </w:pPr>
      <w:r w:rsidRPr="0063302E">
        <w:rPr>
          <w:rFonts w:eastAsia="SimSun"/>
        </w:rPr>
        <w:t>9.7.5.2</w:t>
      </w:r>
      <w:r>
        <w:rPr>
          <w:rFonts w:asciiTheme="minorHAnsi" w:eastAsiaTheme="minorEastAsia" w:hAnsiTheme="minorHAnsi" w:cstheme="minorBidi"/>
          <w:sz w:val="22"/>
          <w:szCs w:val="22"/>
          <w:lang w:eastAsia="en-GB"/>
        </w:rPr>
        <w:tab/>
      </w:r>
      <w:r w:rsidRPr="0063302E">
        <w:rPr>
          <w:rFonts w:eastAsia="SimSun"/>
        </w:rPr>
        <w:t>Minimum requirement for MSR operation</w:t>
      </w:r>
      <w:r>
        <w:tab/>
      </w:r>
      <w:r>
        <w:fldChar w:fldCharType="begin"/>
      </w:r>
      <w:r>
        <w:instrText xml:space="preserve"> PAGEREF _Toc89854579 \h </w:instrText>
      </w:r>
      <w:r>
        <w:fldChar w:fldCharType="separate"/>
      </w:r>
      <w:r>
        <w:t>144</w:t>
      </w:r>
      <w:r>
        <w:fldChar w:fldCharType="end"/>
      </w:r>
    </w:p>
    <w:p w14:paraId="5FC2CB84" w14:textId="0B6F30FD" w:rsidR="00751BF9" w:rsidRDefault="00751BF9">
      <w:pPr>
        <w:pStyle w:val="TOC5"/>
        <w:rPr>
          <w:rFonts w:asciiTheme="minorHAnsi" w:eastAsiaTheme="minorEastAsia" w:hAnsiTheme="minorHAnsi" w:cstheme="minorBidi"/>
          <w:sz w:val="22"/>
          <w:szCs w:val="22"/>
          <w:lang w:eastAsia="en-GB"/>
        </w:rPr>
      </w:pPr>
      <w:r w:rsidRPr="0063302E">
        <w:rPr>
          <w:rFonts w:eastAsia="SimSun"/>
        </w:rPr>
        <w:t>9.7.5.2.1</w:t>
      </w:r>
      <w:r>
        <w:rPr>
          <w:rFonts w:asciiTheme="minorHAnsi" w:eastAsiaTheme="minorEastAsia" w:hAnsiTheme="minorHAnsi" w:cstheme="minorBidi"/>
          <w:sz w:val="22"/>
          <w:szCs w:val="22"/>
          <w:lang w:eastAsia="en-GB"/>
        </w:rPr>
        <w:tab/>
      </w:r>
      <w:r w:rsidRPr="0063302E">
        <w:rPr>
          <w:rFonts w:eastAsia="SimSun"/>
        </w:rPr>
        <w:t>General</w:t>
      </w:r>
      <w:r>
        <w:tab/>
      </w:r>
      <w:r>
        <w:fldChar w:fldCharType="begin"/>
      </w:r>
      <w:r>
        <w:instrText xml:space="preserve"> PAGEREF _Toc89854580 \h </w:instrText>
      </w:r>
      <w:r>
        <w:fldChar w:fldCharType="separate"/>
      </w:r>
      <w:r>
        <w:t>144</w:t>
      </w:r>
      <w:r>
        <w:fldChar w:fldCharType="end"/>
      </w:r>
    </w:p>
    <w:p w14:paraId="4F066344" w14:textId="22C88280" w:rsidR="00751BF9" w:rsidRDefault="00751BF9">
      <w:pPr>
        <w:pStyle w:val="TOC5"/>
        <w:rPr>
          <w:rFonts w:asciiTheme="minorHAnsi" w:eastAsiaTheme="minorEastAsia" w:hAnsiTheme="minorHAnsi" w:cstheme="minorBidi"/>
          <w:sz w:val="22"/>
          <w:szCs w:val="22"/>
          <w:lang w:eastAsia="en-GB"/>
        </w:rPr>
      </w:pPr>
      <w:r w:rsidRPr="0063302E">
        <w:rPr>
          <w:rFonts w:eastAsia="SimSun"/>
        </w:rPr>
        <w:t>9.7.5.2.2</w:t>
      </w:r>
      <w:r>
        <w:rPr>
          <w:rFonts w:asciiTheme="minorHAnsi" w:eastAsiaTheme="minorEastAsia" w:hAnsiTheme="minorHAnsi" w:cstheme="minorBidi"/>
          <w:sz w:val="22"/>
          <w:szCs w:val="22"/>
          <w:lang w:eastAsia="en-GB"/>
        </w:rPr>
        <w:tab/>
      </w:r>
      <w:r w:rsidRPr="0063302E">
        <w:rPr>
          <w:rFonts w:eastAsia="SimSun"/>
        </w:rPr>
        <w:t>Minimum requirements for Band Categories 1 and 3</w:t>
      </w:r>
      <w:r>
        <w:tab/>
      </w:r>
      <w:r>
        <w:fldChar w:fldCharType="begin"/>
      </w:r>
      <w:r>
        <w:instrText xml:space="preserve"> PAGEREF _Toc89854581 \h </w:instrText>
      </w:r>
      <w:r>
        <w:fldChar w:fldCharType="separate"/>
      </w:r>
      <w:r>
        <w:t>144</w:t>
      </w:r>
      <w:r>
        <w:fldChar w:fldCharType="end"/>
      </w:r>
    </w:p>
    <w:p w14:paraId="431AF926" w14:textId="3379C497" w:rsidR="00751BF9" w:rsidRDefault="00751BF9">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63302E">
        <w:rPr>
          <w:i/>
        </w:rPr>
        <w:t>Minimum requirement</w:t>
      </w:r>
      <w:r>
        <w:t xml:space="preserve"> for Band Category 2</w:t>
      </w:r>
      <w:r>
        <w:tab/>
      </w:r>
      <w:r>
        <w:fldChar w:fldCharType="begin"/>
      </w:r>
      <w:r>
        <w:instrText xml:space="preserve"> PAGEREF _Toc89854582 \h </w:instrText>
      </w:r>
      <w:r>
        <w:fldChar w:fldCharType="separate"/>
      </w:r>
      <w:r>
        <w:t>148</w:t>
      </w:r>
      <w:r>
        <w:fldChar w:fldCharType="end"/>
      </w:r>
    </w:p>
    <w:p w14:paraId="7CD511A6" w14:textId="01E901DD" w:rsidR="00751BF9" w:rsidRDefault="00751BF9">
      <w:pPr>
        <w:pStyle w:val="TOC5"/>
        <w:rPr>
          <w:rFonts w:asciiTheme="minorHAnsi" w:eastAsiaTheme="minorEastAsia" w:hAnsiTheme="minorHAnsi" w:cstheme="minorBidi"/>
          <w:sz w:val="22"/>
          <w:szCs w:val="22"/>
          <w:lang w:eastAsia="en-GB"/>
        </w:rPr>
      </w:pPr>
      <w:r w:rsidRPr="0063302E">
        <w:rPr>
          <w:rFonts w:eastAsia="SimSun"/>
        </w:rPr>
        <w:t>9.7.5.2.4</w:t>
      </w:r>
      <w:r>
        <w:rPr>
          <w:rFonts w:asciiTheme="minorHAnsi" w:eastAsiaTheme="minorEastAsia" w:hAnsiTheme="minorHAnsi" w:cstheme="minorBidi"/>
          <w:sz w:val="22"/>
          <w:szCs w:val="22"/>
          <w:lang w:eastAsia="en-GB"/>
        </w:rPr>
        <w:tab/>
      </w:r>
      <w:r w:rsidRPr="0063302E">
        <w:rPr>
          <w:rFonts w:eastAsia="SimSun"/>
        </w:rPr>
        <w:t>Additional requirements</w:t>
      </w:r>
      <w:r>
        <w:tab/>
      </w:r>
      <w:r>
        <w:fldChar w:fldCharType="begin"/>
      </w:r>
      <w:r>
        <w:instrText xml:space="preserve"> PAGEREF _Toc89854583 \h </w:instrText>
      </w:r>
      <w:r>
        <w:fldChar w:fldCharType="separate"/>
      </w:r>
      <w:r>
        <w:t>155</w:t>
      </w:r>
      <w:r>
        <w:fldChar w:fldCharType="end"/>
      </w:r>
    </w:p>
    <w:p w14:paraId="15130E42" w14:textId="258B82D5" w:rsidR="00751BF9" w:rsidRDefault="00751BF9">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_Toc89854584 \h </w:instrText>
      </w:r>
      <w:r>
        <w:fldChar w:fldCharType="separate"/>
      </w:r>
      <w:r>
        <w:t>155</w:t>
      </w:r>
      <w:r>
        <w:fldChar w:fldCharType="end"/>
      </w:r>
    </w:p>
    <w:p w14:paraId="1716C4AF" w14:textId="15304A3E" w:rsidR="00751BF9" w:rsidRDefault="00751BF9">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_Toc89854585 \h </w:instrText>
      </w:r>
      <w:r>
        <w:fldChar w:fldCharType="separate"/>
      </w:r>
      <w:r>
        <w:t>155</w:t>
      </w:r>
      <w:r>
        <w:fldChar w:fldCharType="end"/>
      </w:r>
    </w:p>
    <w:p w14:paraId="5F8424B8" w14:textId="19E6B3EF" w:rsidR="00751BF9" w:rsidRDefault="00751BF9">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_Toc89854586 \h </w:instrText>
      </w:r>
      <w:r>
        <w:fldChar w:fldCharType="separate"/>
      </w:r>
      <w:r>
        <w:t>155</w:t>
      </w:r>
      <w:r>
        <w:fldChar w:fldCharType="end"/>
      </w:r>
    </w:p>
    <w:p w14:paraId="6B819B0E" w14:textId="72CB4B0C" w:rsidR="00751BF9" w:rsidRDefault="00751BF9">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_Toc89854587 \h </w:instrText>
      </w:r>
      <w:r>
        <w:fldChar w:fldCharType="separate"/>
      </w:r>
      <w:r>
        <w:t>156</w:t>
      </w:r>
      <w:r>
        <w:fldChar w:fldCharType="end"/>
      </w:r>
    </w:p>
    <w:p w14:paraId="66265DB9" w14:textId="25873059" w:rsidR="00751BF9" w:rsidRDefault="00751BF9">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_Toc89854588 \h </w:instrText>
      </w:r>
      <w:r>
        <w:fldChar w:fldCharType="separate"/>
      </w:r>
      <w:r>
        <w:t>156</w:t>
      </w:r>
      <w:r>
        <w:fldChar w:fldCharType="end"/>
      </w:r>
    </w:p>
    <w:p w14:paraId="68E662F0" w14:textId="6EC60B8A" w:rsidR="00751BF9" w:rsidRDefault="00751BF9">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_Toc89854589 \h </w:instrText>
      </w:r>
      <w:r>
        <w:fldChar w:fldCharType="separate"/>
      </w:r>
      <w:r>
        <w:t>156</w:t>
      </w:r>
      <w:r>
        <w:fldChar w:fldCharType="end"/>
      </w:r>
    </w:p>
    <w:p w14:paraId="696E7E22" w14:textId="0D5E0EED" w:rsidR="00751BF9" w:rsidRDefault="00751BF9">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_Toc89854590 \h </w:instrText>
      </w:r>
      <w:r>
        <w:fldChar w:fldCharType="separate"/>
      </w:r>
      <w:r>
        <w:t>156</w:t>
      </w:r>
      <w:r>
        <w:fldChar w:fldCharType="end"/>
      </w:r>
    </w:p>
    <w:p w14:paraId="4EE9BC3C" w14:textId="37F721B1" w:rsidR="00751BF9" w:rsidRDefault="00751BF9">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_Toc89854591 \h </w:instrText>
      </w:r>
      <w:r>
        <w:fldChar w:fldCharType="separate"/>
      </w:r>
      <w:r>
        <w:t>158</w:t>
      </w:r>
      <w:r>
        <w:fldChar w:fldCharType="end"/>
      </w:r>
    </w:p>
    <w:p w14:paraId="77E73A7C" w14:textId="7DB4CEFD" w:rsidR="00751BF9" w:rsidRDefault="00751BF9">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_Toc89854592 \h </w:instrText>
      </w:r>
      <w:r>
        <w:fldChar w:fldCharType="separate"/>
      </w:r>
      <w:r>
        <w:t>158</w:t>
      </w:r>
      <w:r>
        <w:fldChar w:fldCharType="end"/>
      </w:r>
    </w:p>
    <w:p w14:paraId="7CBBAE70" w14:textId="335ADFC2" w:rsidR="00751BF9" w:rsidRDefault="00751BF9">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_Toc89854593 \h </w:instrText>
      </w:r>
      <w:r>
        <w:fldChar w:fldCharType="separate"/>
      </w:r>
      <w:r>
        <w:t>158</w:t>
      </w:r>
      <w:r>
        <w:fldChar w:fldCharType="end"/>
      </w:r>
    </w:p>
    <w:p w14:paraId="47200795" w14:textId="607CF3B0" w:rsidR="00751BF9" w:rsidRDefault="00751BF9">
      <w:pPr>
        <w:pStyle w:val="TOC4"/>
        <w:rPr>
          <w:rFonts w:asciiTheme="minorHAnsi" w:eastAsiaTheme="minorEastAsia" w:hAnsiTheme="minorHAnsi" w:cstheme="minorBidi"/>
          <w:sz w:val="22"/>
          <w:szCs w:val="22"/>
          <w:lang w:eastAsia="en-GB"/>
        </w:rPr>
      </w:pPr>
      <w:r w:rsidRPr="0063302E">
        <w:rPr>
          <w:rFonts w:eastAsia="SimSun"/>
        </w:rPr>
        <w:t>9.7.5.3</w:t>
      </w:r>
      <w:r>
        <w:rPr>
          <w:rFonts w:asciiTheme="minorHAnsi" w:eastAsiaTheme="minorEastAsia" w:hAnsiTheme="minorHAnsi" w:cstheme="minorBidi"/>
          <w:sz w:val="22"/>
          <w:szCs w:val="22"/>
          <w:lang w:eastAsia="en-GB"/>
        </w:rPr>
        <w:tab/>
      </w:r>
      <w:r w:rsidRPr="0063302E">
        <w:rPr>
          <w:rFonts w:eastAsia="SimSun"/>
        </w:rPr>
        <w:t>Minimum requirement for single RAT UTRA operation</w:t>
      </w:r>
      <w:r>
        <w:tab/>
      </w:r>
      <w:r>
        <w:fldChar w:fldCharType="begin"/>
      </w:r>
      <w:r>
        <w:instrText xml:space="preserve"> PAGEREF _Toc89854594 \h </w:instrText>
      </w:r>
      <w:r>
        <w:fldChar w:fldCharType="separate"/>
      </w:r>
      <w:r>
        <w:t>158</w:t>
      </w:r>
      <w:r>
        <w:fldChar w:fldCharType="end"/>
      </w:r>
    </w:p>
    <w:p w14:paraId="32CFB393" w14:textId="74BE290E" w:rsidR="00751BF9" w:rsidRDefault="00751BF9">
      <w:pPr>
        <w:pStyle w:val="TOC4"/>
        <w:rPr>
          <w:rFonts w:asciiTheme="minorHAnsi" w:eastAsiaTheme="minorEastAsia" w:hAnsiTheme="minorHAnsi" w:cstheme="minorBidi"/>
          <w:sz w:val="22"/>
          <w:szCs w:val="22"/>
          <w:lang w:eastAsia="en-GB"/>
        </w:rPr>
      </w:pPr>
      <w:r w:rsidRPr="0063302E">
        <w:rPr>
          <w:rFonts w:eastAsia="SimSun"/>
        </w:rPr>
        <w:t>9.7.5.4</w:t>
      </w:r>
      <w:r>
        <w:rPr>
          <w:rFonts w:asciiTheme="minorHAnsi" w:eastAsiaTheme="minorEastAsia" w:hAnsiTheme="minorHAnsi" w:cstheme="minorBidi"/>
          <w:sz w:val="22"/>
          <w:szCs w:val="22"/>
          <w:lang w:eastAsia="en-GB"/>
        </w:rPr>
        <w:tab/>
      </w:r>
      <w:r w:rsidRPr="0063302E">
        <w:rPr>
          <w:rFonts w:eastAsia="SimSun"/>
        </w:rPr>
        <w:t>Minimum requirement for single RAT E-UTRA operation</w:t>
      </w:r>
      <w:r>
        <w:tab/>
      </w:r>
      <w:r>
        <w:fldChar w:fldCharType="begin"/>
      </w:r>
      <w:r>
        <w:instrText xml:space="preserve"> PAGEREF _Toc89854595 \h </w:instrText>
      </w:r>
      <w:r>
        <w:fldChar w:fldCharType="separate"/>
      </w:r>
      <w:r>
        <w:t>159</w:t>
      </w:r>
      <w:r>
        <w:fldChar w:fldCharType="end"/>
      </w:r>
    </w:p>
    <w:p w14:paraId="6528DD13" w14:textId="372FA29E" w:rsidR="00751BF9" w:rsidRDefault="00751BF9">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_Toc89854596 \h </w:instrText>
      </w:r>
      <w:r>
        <w:fldChar w:fldCharType="separate"/>
      </w:r>
      <w:r>
        <w:t>159</w:t>
      </w:r>
      <w:r>
        <w:fldChar w:fldCharType="end"/>
      </w:r>
    </w:p>
    <w:p w14:paraId="6BB61776" w14:textId="7218CBEA" w:rsidR="00751BF9" w:rsidRDefault="00751BF9">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_Toc89854597 \h </w:instrText>
      </w:r>
      <w:r>
        <w:fldChar w:fldCharType="separate"/>
      </w:r>
      <w:r>
        <w:t>159</w:t>
      </w:r>
      <w:r>
        <w:fldChar w:fldCharType="end"/>
      </w:r>
    </w:p>
    <w:p w14:paraId="43AF09D8" w14:textId="6F6069BC" w:rsidR="00751BF9" w:rsidRDefault="00751BF9">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_Toc89854598 \h </w:instrText>
      </w:r>
      <w:r>
        <w:fldChar w:fldCharType="separate"/>
      </w:r>
      <w:r>
        <w:t>162</w:t>
      </w:r>
      <w:r>
        <w:fldChar w:fldCharType="end"/>
      </w:r>
    </w:p>
    <w:p w14:paraId="2D19869A" w14:textId="702150AD" w:rsidR="00751BF9" w:rsidRDefault="00751BF9">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_Toc89854599 \h </w:instrText>
      </w:r>
      <w:r>
        <w:fldChar w:fldCharType="separate"/>
      </w:r>
      <w:r>
        <w:t>162</w:t>
      </w:r>
      <w:r>
        <w:fldChar w:fldCharType="end"/>
      </w:r>
    </w:p>
    <w:p w14:paraId="474D8156" w14:textId="72CBA017" w:rsidR="00751BF9" w:rsidRDefault="00751BF9">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_Toc89854600 \h </w:instrText>
      </w:r>
      <w:r>
        <w:fldChar w:fldCharType="separate"/>
      </w:r>
      <w:r>
        <w:t>162</w:t>
      </w:r>
      <w:r>
        <w:fldChar w:fldCharType="end"/>
      </w:r>
    </w:p>
    <w:p w14:paraId="03678D59" w14:textId="5E33ECC6" w:rsidR="00751BF9" w:rsidRDefault="00751BF9">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_Toc89854601 \h </w:instrText>
      </w:r>
      <w:r>
        <w:fldChar w:fldCharType="separate"/>
      </w:r>
      <w:r>
        <w:t>165</w:t>
      </w:r>
      <w:r>
        <w:fldChar w:fldCharType="end"/>
      </w:r>
    </w:p>
    <w:p w14:paraId="36A63F49" w14:textId="0D990A46" w:rsidR="00751BF9" w:rsidRDefault="00751BF9">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63302E">
        <w:rPr>
          <w:rFonts w:cs="Arial"/>
        </w:rPr>
        <w:t>Minimum requirement</w:t>
      </w:r>
      <w:r>
        <w:t>s for Local Area BS (Category A and B)</w:t>
      </w:r>
      <w:r>
        <w:tab/>
      </w:r>
      <w:r>
        <w:fldChar w:fldCharType="begin"/>
      </w:r>
      <w:r>
        <w:instrText xml:space="preserve"> PAGEREF _Toc89854602 \h </w:instrText>
      </w:r>
      <w:r>
        <w:fldChar w:fldCharType="separate"/>
      </w:r>
      <w:r>
        <w:t>167</w:t>
      </w:r>
      <w:r>
        <w:fldChar w:fldCharType="end"/>
      </w:r>
    </w:p>
    <w:p w14:paraId="22D6B6F4" w14:textId="29AA5B94" w:rsidR="00751BF9" w:rsidRDefault="00751BF9">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63302E">
        <w:rPr>
          <w:rFonts w:cs="Arial"/>
        </w:rPr>
        <w:t>Minimum requirement</w:t>
      </w:r>
      <w:r>
        <w:t>s for Medium Range BS (Category A and B)</w:t>
      </w:r>
      <w:r>
        <w:tab/>
      </w:r>
      <w:r>
        <w:fldChar w:fldCharType="begin"/>
      </w:r>
      <w:r>
        <w:instrText xml:space="preserve"> PAGEREF _Toc89854603 \h </w:instrText>
      </w:r>
      <w:r>
        <w:fldChar w:fldCharType="separate"/>
      </w:r>
      <w:r>
        <w:t>169</w:t>
      </w:r>
      <w:r>
        <w:fldChar w:fldCharType="end"/>
      </w:r>
    </w:p>
    <w:p w14:paraId="2235638B" w14:textId="16F3BF8E" w:rsidR="00751BF9" w:rsidRDefault="00751BF9">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_Toc89854604 \h </w:instrText>
      </w:r>
      <w:r>
        <w:fldChar w:fldCharType="separate"/>
      </w:r>
      <w:r>
        <w:t>171</w:t>
      </w:r>
      <w:r>
        <w:fldChar w:fldCharType="end"/>
      </w:r>
    </w:p>
    <w:p w14:paraId="7538881C" w14:textId="0A47F1A0" w:rsidR="00751BF9" w:rsidRDefault="00751BF9">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_Toc89854605 \h </w:instrText>
      </w:r>
      <w:r>
        <w:fldChar w:fldCharType="separate"/>
      </w:r>
      <w:r>
        <w:t>171</w:t>
      </w:r>
      <w:r>
        <w:fldChar w:fldCharType="end"/>
      </w:r>
    </w:p>
    <w:p w14:paraId="14CA985B" w14:textId="6F57F994" w:rsidR="00751BF9" w:rsidRDefault="00751BF9">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_Toc89854606 \h </w:instrText>
      </w:r>
      <w:r>
        <w:fldChar w:fldCharType="separate"/>
      </w:r>
      <w:r>
        <w:t>172</w:t>
      </w:r>
      <w:r>
        <w:fldChar w:fldCharType="end"/>
      </w:r>
    </w:p>
    <w:p w14:paraId="3B438A0A" w14:textId="27657B2E" w:rsidR="00751BF9" w:rsidRDefault="00751BF9">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_Toc89854607 \h </w:instrText>
      </w:r>
      <w:r>
        <w:fldChar w:fldCharType="separate"/>
      </w:r>
      <w:r>
        <w:t>172</w:t>
      </w:r>
      <w:r>
        <w:fldChar w:fldCharType="end"/>
      </w:r>
    </w:p>
    <w:p w14:paraId="29137734" w14:textId="6539D5DA" w:rsidR="00751BF9" w:rsidRDefault="00751BF9">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_Toc89854608 \h </w:instrText>
      </w:r>
      <w:r>
        <w:fldChar w:fldCharType="separate"/>
      </w:r>
      <w:r>
        <w:t>173</w:t>
      </w:r>
      <w:r>
        <w:fldChar w:fldCharType="end"/>
      </w:r>
    </w:p>
    <w:p w14:paraId="6AD0CA00" w14:textId="18DA515A" w:rsidR="00751BF9" w:rsidRDefault="00751BF9">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_Toc89854609 \h </w:instrText>
      </w:r>
      <w:r>
        <w:fldChar w:fldCharType="separate"/>
      </w:r>
      <w:r>
        <w:t>173</w:t>
      </w:r>
      <w:r>
        <w:fldChar w:fldCharType="end"/>
      </w:r>
    </w:p>
    <w:p w14:paraId="66E2401C" w14:textId="25463E4C" w:rsidR="00751BF9" w:rsidRDefault="00751BF9">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_Toc89854610 \h </w:instrText>
      </w:r>
      <w:r>
        <w:fldChar w:fldCharType="separate"/>
      </w:r>
      <w:r>
        <w:t>174</w:t>
      </w:r>
      <w:r>
        <w:fldChar w:fldCharType="end"/>
      </w:r>
    </w:p>
    <w:p w14:paraId="10C25169" w14:textId="489EB167" w:rsidR="00751BF9" w:rsidRDefault="00751BF9">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_Toc89854611 \h </w:instrText>
      </w:r>
      <w:r>
        <w:fldChar w:fldCharType="separate"/>
      </w:r>
      <w:r>
        <w:t>175</w:t>
      </w:r>
      <w:r>
        <w:fldChar w:fldCharType="end"/>
      </w:r>
    </w:p>
    <w:p w14:paraId="09B9D774" w14:textId="10532CE7" w:rsidR="00751BF9" w:rsidRDefault="00751BF9">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_Toc89854612 \h </w:instrText>
      </w:r>
      <w:r>
        <w:fldChar w:fldCharType="separate"/>
      </w:r>
      <w:r>
        <w:t>175</w:t>
      </w:r>
      <w:r>
        <w:fldChar w:fldCharType="end"/>
      </w:r>
    </w:p>
    <w:p w14:paraId="398B3A5C" w14:textId="42AF6226" w:rsidR="00751BF9" w:rsidRDefault="00751BF9">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_Toc89854613 \h </w:instrText>
      </w:r>
      <w:r>
        <w:fldChar w:fldCharType="separate"/>
      </w:r>
      <w:r>
        <w:t>175</w:t>
      </w:r>
      <w:r>
        <w:fldChar w:fldCharType="end"/>
      </w:r>
    </w:p>
    <w:p w14:paraId="2D4A9E42" w14:textId="63668737" w:rsidR="00751BF9" w:rsidRDefault="00751BF9">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_Toc89854614 \h </w:instrText>
      </w:r>
      <w:r>
        <w:fldChar w:fldCharType="separate"/>
      </w:r>
      <w:r>
        <w:t>176</w:t>
      </w:r>
      <w:r>
        <w:fldChar w:fldCharType="end"/>
      </w:r>
    </w:p>
    <w:p w14:paraId="22A624B8" w14:textId="313E66DB" w:rsidR="00751BF9" w:rsidRDefault="00751BF9">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_Toc89854615 \h </w:instrText>
      </w:r>
      <w:r>
        <w:fldChar w:fldCharType="separate"/>
      </w:r>
      <w:r>
        <w:t>176</w:t>
      </w:r>
      <w:r>
        <w:fldChar w:fldCharType="end"/>
      </w:r>
    </w:p>
    <w:p w14:paraId="5ADB590B" w14:textId="6DDB4340" w:rsidR="00751BF9" w:rsidRDefault="00751BF9">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_Toc89854616 \h </w:instrText>
      </w:r>
      <w:r>
        <w:fldChar w:fldCharType="separate"/>
      </w:r>
      <w:r>
        <w:t>176</w:t>
      </w:r>
      <w:r>
        <w:fldChar w:fldCharType="end"/>
      </w:r>
    </w:p>
    <w:p w14:paraId="2BF3EFA9" w14:textId="6BDD2941" w:rsidR="00751BF9" w:rsidRDefault="00751BF9">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_Toc89854617 \h </w:instrText>
      </w:r>
      <w:r>
        <w:fldChar w:fldCharType="separate"/>
      </w:r>
      <w:r>
        <w:t>176</w:t>
      </w:r>
      <w:r>
        <w:fldChar w:fldCharType="end"/>
      </w:r>
    </w:p>
    <w:p w14:paraId="483DF91D" w14:textId="68AAD7FF" w:rsidR="00751BF9" w:rsidRDefault="00751BF9">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_Toc89854618 \h </w:instrText>
      </w:r>
      <w:r>
        <w:fldChar w:fldCharType="separate"/>
      </w:r>
      <w:r>
        <w:t>176</w:t>
      </w:r>
      <w:r>
        <w:fldChar w:fldCharType="end"/>
      </w:r>
    </w:p>
    <w:p w14:paraId="0C8ABBC2" w14:textId="08391592" w:rsidR="00751BF9" w:rsidRDefault="00751BF9">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_Toc89854619 \h </w:instrText>
      </w:r>
      <w:r>
        <w:fldChar w:fldCharType="separate"/>
      </w:r>
      <w:r>
        <w:t>176</w:t>
      </w:r>
      <w:r>
        <w:fldChar w:fldCharType="end"/>
      </w:r>
    </w:p>
    <w:p w14:paraId="4151BC5F" w14:textId="265CB2E1" w:rsidR="00751BF9" w:rsidRDefault="00751BF9">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_Toc89854620 \h </w:instrText>
      </w:r>
      <w:r>
        <w:fldChar w:fldCharType="separate"/>
      </w:r>
      <w:r>
        <w:t>177</w:t>
      </w:r>
      <w:r>
        <w:fldChar w:fldCharType="end"/>
      </w:r>
    </w:p>
    <w:p w14:paraId="77B45982" w14:textId="465A15D1" w:rsidR="00751BF9" w:rsidRDefault="00751BF9">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_Toc89854621 \h </w:instrText>
      </w:r>
      <w:r>
        <w:fldChar w:fldCharType="separate"/>
      </w:r>
      <w:r>
        <w:t>177</w:t>
      </w:r>
      <w:r>
        <w:fldChar w:fldCharType="end"/>
      </w:r>
    </w:p>
    <w:p w14:paraId="5CDAB7A0" w14:textId="5DFFB678" w:rsidR="00751BF9" w:rsidRDefault="00751BF9">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_Toc89854622 \h </w:instrText>
      </w:r>
      <w:r>
        <w:fldChar w:fldCharType="separate"/>
      </w:r>
      <w:r>
        <w:t>177</w:t>
      </w:r>
      <w:r>
        <w:fldChar w:fldCharType="end"/>
      </w:r>
    </w:p>
    <w:p w14:paraId="4DC36870" w14:textId="3E68C746" w:rsidR="00751BF9" w:rsidRDefault="00751BF9">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_Toc89854623 \h </w:instrText>
      </w:r>
      <w:r>
        <w:fldChar w:fldCharType="separate"/>
      </w:r>
      <w:r>
        <w:t>177</w:t>
      </w:r>
      <w:r>
        <w:fldChar w:fldCharType="end"/>
      </w:r>
    </w:p>
    <w:p w14:paraId="5C8A7F6E" w14:textId="4AC34B42" w:rsidR="00751BF9" w:rsidRDefault="00751BF9">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_Toc89854624 \h </w:instrText>
      </w:r>
      <w:r>
        <w:fldChar w:fldCharType="separate"/>
      </w:r>
      <w:r>
        <w:t>177</w:t>
      </w:r>
      <w:r>
        <w:fldChar w:fldCharType="end"/>
      </w:r>
    </w:p>
    <w:p w14:paraId="48478AA2" w14:textId="1F9C6EF0" w:rsidR="00751BF9" w:rsidRDefault="00751BF9">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_Toc89854625 \h </w:instrText>
      </w:r>
      <w:r>
        <w:fldChar w:fldCharType="separate"/>
      </w:r>
      <w:r>
        <w:t>177</w:t>
      </w:r>
      <w:r>
        <w:fldChar w:fldCharType="end"/>
      </w:r>
    </w:p>
    <w:p w14:paraId="7B9E435D" w14:textId="7A1E1029" w:rsidR="00751BF9" w:rsidRDefault="00751BF9">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63302E">
        <w:rPr>
          <w:rFonts w:cs="v3.8.0"/>
        </w:rPr>
        <w:t xml:space="preserve"> of own or different BS</w:t>
      </w:r>
      <w:r>
        <w:tab/>
      </w:r>
      <w:r>
        <w:fldChar w:fldCharType="begin"/>
      </w:r>
      <w:r>
        <w:instrText xml:space="preserve"> PAGEREF _Toc89854626 \h </w:instrText>
      </w:r>
      <w:r>
        <w:fldChar w:fldCharType="separate"/>
      </w:r>
      <w:r>
        <w:t>178</w:t>
      </w:r>
      <w:r>
        <w:fldChar w:fldCharType="end"/>
      </w:r>
    </w:p>
    <w:p w14:paraId="018B30D0" w14:textId="154E6064" w:rsidR="00751BF9" w:rsidRDefault="00751BF9">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_Toc89854627 \h </w:instrText>
      </w:r>
      <w:r>
        <w:fldChar w:fldCharType="separate"/>
      </w:r>
      <w:r>
        <w:t>179</w:t>
      </w:r>
      <w:r>
        <w:fldChar w:fldCharType="end"/>
      </w:r>
    </w:p>
    <w:p w14:paraId="53DC4FF0" w14:textId="45EE6C30" w:rsidR="00751BF9" w:rsidRDefault="00751BF9">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_Toc89854628 \h </w:instrText>
      </w:r>
      <w:r>
        <w:fldChar w:fldCharType="separate"/>
      </w:r>
      <w:r>
        <w:t>186</w:t>
      </w:r>
      <w:r>
        <w:fldChar w:fldCharType="end"/>
      </w:r>
    </w:p>
    <w:p w14:paraId="45F382C1" w14:textId="3E1453D4" w:rsidR="00751BF9" w:rsidRDefault="00751BF9">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_Toc89854629 \h </w:instrText>
      </w:r>
      <w:r>
        <w:fldChar w:fldCharType="separate"/>
      </w:r>
      <w:r>
        <w:t>186</w:t>
      </w:r>
      <w:r>
        <w:fldChar w:fldCharType="end"/>
      </w:r>
    </w:p>
    <w:p w14:paraId="29EBFFE1" w14:textId="73C67D91" w:rsidR="00751BF9" w:rsidRDefault="00751BF9">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_Toc89854630 \h </w:instrText>
      </w:r>
      <w:r>
        <w:fldChar w:fldCharType="separate"/>
      </w:r>
      <w:r>
        <w:t>186</w:t>
      </w:r>
      <w:r>
        <w:fldChar w:fldCharType="end"/>
      </w:r>
    </w:p>
    <w:p w14:paraId="5DC42571" w14:textId="70A50C3C" w:rsidR="00751BF9" w:rsidRDefault="00751BF9">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_Toc89854631 \h </w:instrText>
      </w:r>
      <w:r>
        <w:fldChar w:fldCharType="separate"/>
      </w:r>
      <w:r>
        <w:t>192</w:t>
      </w:r>
      <w:r>
        <w:fldChar w:fldCharType="end"/>
      </w:r>
    </w:p>
    <w:p w14:paraId="48DD3D90" w14:textId="7F760B32" w:rsidR="00751BF9" w:rsidRDefault="00751BF9">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_Toc89854632 \h </w:instrText>
      </w:r>
      <w:r>
        <w:fldChar w:fldCharType="separate"/>
      </w:r>
      <w:r>
        <w:t>192</w:t>
      </w:r>
      <w:r>
        <w:fldChar w:fldCharType="end"/>
      </w:r>
    </w:p>
    <w:p w14:paraId="6A8F8B29" w14:textId="73F54AEF" w:rsidR="00751BF9" w:rsidRDefault="00751BF9">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_Toc89854633 \h </w:instrText>
      </w:r>
      <w:r>
        <w:fldChar w:fldCharType="separate"/>
      </w:r>
      <w:r>
        <w:t>192</w:t>
      </w:r>
      <w:r>
        <w:fldChar w:fldCharType="end"/>
      </w:r>
    </w:p>
    <w:p w14:paraId="1FDA9989" w14:textId="63E85B7B" w:rsidR="00751BF9" w:rsidRDefault="00751BF9">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_Toc89854634 \h </w:instrText>
      </w:r>
      <w:r>
        <w:fldChar w:fldCharType="separate"/>
      </w:r>
      <w:r>
        <w:t>193</w:t>
      </w:r>
      <w:r>
        <w:fldChar w:fldCharType="end"/>
      </w:r>
    </w:p>
    <w:p w14:paraId="2040D6FE" w14:textId="0E37AE53" w:rsidR="00751BF9" w:rsidRDefault="00751BF9">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_Toc89854635 \h </w:instrText>
      </w:r>
      <w:r>
        <w:fldChar w:fldCharType="separate"/>
      </w:r>
      <w:r>
        <w:t>193</w:t>
      </w:r>
      <w:r>
        <w:fldChar w:fldCharType="end"/>
      </w:r>
    </w:p>
    <w:p w14:paraId="728486EB" w14:textId="3A2B307B" w:rsidR="00751BF9" w:rsidRDefault="00751BF9">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_Toc89854636 \h </w:instrText>
      </w:r>
      <w:r>
        <w:fldChar w:fldCharType="separate"/>
      </w:r>
      <w:r>
        <w:t>193</w:t>
      </w:r>
      <w:r>
        <w:fldChar w:fldCharType="end"/>
      </w:r>
    </w:p>
    <w:p w14:paraId="6138CB7F" w14:textId="6E2127B9" w:rsidR="00751BF9" w:rsidRDefault="00751BF9">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_Toc89854637 \h </w:instrText>
      </w:r>
      <w:r>
        <w:fldChar w:fldCharType="separate"/>
      </w:r>
      <w:r>
        <w:t>193</w:t>
      </w:r>
      <w:r>
        <w:fldChar w:fldCharType="end"/>
      </w:r>
    </w:p>
    <w:p w14:paraId="5AE3B727" w14:textId="1771F91E" w:rsidR="00751BF9" w:rsidRDefault="00751BF9">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_Toc89854638 \h </w:instrText>
      </w:r>
      <w:r>
        <w:fldChar w:fldCharType="separate"/>
      </w:r>
      <w:r>
        <w:t>193</w:t>
      </w:r>
      <w:r>
        <w:fldChar w:fldCharType="end"/>
      </w:r>
    </w:p>
    <w:p w14:paraId="6CF64236" w14:textId="1810C6EA" w:rsidR="00751BF9" w:rsidRDefault="00751BF9">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_Toc89854639 \h </w:instrText>
      </w:r>
      <w:r>
        <w:fldChar w:fldCharType="separate"/>
      </w:r>
      <w:r>
        <w:t>204</w:t>
      </w:r>
      <w:r>
        <w:fldChar w:fldCharType="end"/>
      </w:r>
    </w:p>
    <w:p w14:paraId="3E56F2CD" w14:textId="0644057B" w:rsidR="00751BF9" w:rsidRDefault="00751BF9">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_Toc89854640 \h </w:instrText>
      </w:r>
      <w:r>
        <w:fldChar w:fldCharType="separate"/>
      </w:r>
      <w:r>
        <w:t>204</w:t>
      </w:r>
      <w:r>
        <w:fldChar w:fldCharType="end"/>
      </w:r>
    </w:p>
    <w:p w14:paraId="28AD6C94" w14:textId="5EB9FE58" w:rsidR="00751BF9" w:rsidRDefault="00751BF9">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_Toc89854641 \h </w:instrText>
      </w:r>
      <w:r>
        <w:fldChar w:fldCharType="separate"/>
      </w:r>
      <w:r>
        <w:t>204</w:t>
      </w:r>
      <w:r>
        <w:fldChar w:fldCharType="end"/>
      </w:r>
    </w:p>
    <w:p w14:paraId="202B35E5" w14:textId="5C09C388" w:rsidR="00751BF9" w:rsidRDefault="00751BF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_Toc89854642 \h </w:instrText>
      </w:r>
      <w:r>
        <w:fldChar w:fldCharType="separate"/>
      </w:r>
      <w:r>
        <w:t>211</w:t>
      </w:r>
      <w:r>
        <w:fldChar w:fldCharType="end"/>
      </w:r>
    </w:p>
    <w:p w14:paraId="34BF5AA6" w14:textId="31CB2101" w:rsidR="00751BF9" w:rsidRDefault="00751BF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_Toc89854643 \h </w:instrText>
      </w:r>
      <w:r>
        <w:fldChar w:fldCharType="separate"/>
      </w:r>
      <w:r>
        <w:t>211</w:t>
      </w:r>
      <w:r>
        <w:fldChar w:fldCharType="end"/>
      </w:r>
    </w:p>
    <w:p w14:paraId="2C055E95" w14:textId="11297561" w:rsidR="00751BF9" w:rsidRDefault="00751BF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_Toc89854644 \h </w:instrText>
      </w:r>
      <w:r>
        <w:fldChar w:fldCharType="separate"/>
      </w:r>
      <w:r>
        <w:t>211</w:t>
      </w:r>
      <w:r>
        <w:fldChar w:fldCharType="end"/>
      </w:r>
    </w:p>
    <w:p w14:paraId="650A5085" w14:textId="4B4D1107" w:rsidR="00751BF9" w:rsidRDefault="00751BF9">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_Toc89854645 \h </w:instrText>
      </w:r>
      <w:r>
        <w:fldChar w:fldCharType="separate"/>
      </w:r>
      <w:r>
        <w:t>211</w:t>
      </w:r>
      <w:r>
        <w:fldChar w:fldCharType="end"/>
      </w:r>
    </w:p>
    <w:p w14:paraId="57BFE8B7" w14:textId="4527A6FD" w:rsidR="00751BF9" w:rsidRDefault="00751BF9">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_Toc89854646 \h </w:instrText>
      </w:r>
      <w:r>
        <w:fldChar w:fldCharType="separate"/>
      </w:r>
      <w:r>
        <w:t>212</w:t>
      </w:r>
      <w:r>
        <w:fldChar w:fldCharType="end"/>
      </w:r>
    </w:p>
    <w:p w14:paraId="784F8B9E" w14:textId="1736906F" w:rsidR="00751BF9" w:rsidRDefault="00751BF9">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_Toc89854647 \h </w:instrText>
      </w:r>
      <w:r>
        <w:fldChar w:fldCharType="separate"/>
      </w:r>
      <w:r>
        <w:t>212</w:t>
      </w:r>
      <w:r>
        <w:fldChar w:fldCharType="end"/>
      </w:r>
    </w:p>
    <w:p w14:paraId="1EAC361E" w14:textId="387D93C0" w:rsidR="00751BF9" w:rsidRDefault="00751BF9">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_Toc89854648 \h </w:instrText>
      </w:r>
      <w:r>
        <w:fldChar w:fldCharType="separate"/>
      </w:r>
      <w:r>
        <w:t>213</w:t>
      </w:r>
      <w:r>
        <w:fldChar w:fldCharType="end"/>
      </w:r>
    </w:p>
    <w:p w14:paraId="4FA4F158" w14:textId="1E033EEB" w:rsidR="00751BF9" w:rsidRDefault="00751BF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_Toc89854649 \h </w:instrText>
      </w:r>
      <w:r>
        <w:fldChar w:fldCharType="separate"/>
      </w:r>
      <w:r>
        <w:t>213</w:t>
      </w:r>
      <w:r>
        <w:fldChar w:fldCharType="end"/>
      </w:r>
    </w:p>
    <w:p w14:paraId="05CB8BA6" w14:textId="360C3BC9" w:rsidR="00751BF9" w:rsidRDefault="00751BF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_Toc89854650 \h </w:instrText>
      </w:r>
      <w:r>
        <w:fldChar w:fldCharType="separate"/>
      </w:r>
      <w:r>
        <w:t>213</w:t>
      </w:r>
      <w:r>
        <w:fldChar w:fldCharType="end"/>
      </w:r>
    </w:p>
    <w:p w14:paraId="6CB90823" w14:textId="3BAF2416" w:rsidR="00751BF9" w:rsidRDefault="00751BF9">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_Toc89854651 \h </w:instrText>
      </w:r>
      <w:r>
        <w:fldChar w:fldCharType="separate"/>
      </w:r>
      <w:r>
        <w:t>214</w:t>
      </w:r>
      <w:r>
        <w:fldChar w:fldCharType="end"/>
      </w:r>
    </w:p>
    <w:p w14:paraId="117A26B2" w14:textId="0D7CC67B" w:rsidR="00751BF9" w:rsidRDefault="00751BF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_Toc89854652 \h </w:instrText>
      </w:r>
      <w:r>
        <w:fldChar w:fldCharType="separate"/>
      </w:r>
      <w:r>
        <w:t>214</w:t>
      </w:r>
      <w:r>
        <w:fldChar w:fldCharType="end"/>
      </w:r>
    </w:p>
    <w:p w14:paraId="162B376F" w14:textId="31FA8EE4" w:rsidR="00751BF9" w:rsidRDefault="00751BF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_Toc89854653 \h </w:instrText>
      </w:r>
      <w:r>
        <w:fldChar w:fldCharType="separate"/>
      </w:r>
      <w:r>
        <w:t>214</w:t>
      </w:r>
      <w:r>
        <w:fldChar w:fldCharType="end"/>
      </w:r>
    </w:p>
    <w:p w14:paraId="12FA5CB7" w14:textId="0B189F99" w:rsidR="00751BF9" w:rsidRDefault="00751BF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_Toc89854654 \h </w:instrText>
      </w:r>
      <w:r>
        <w:fldChar w:fldCharType="separate"/>
      </w:r>
      <w:r>
        <w:t>214</w:t>
      </w:r>
      <w:r>
        <w:fldChar w:fldCharType="end"/>
      </w:r>
    </w:p>
    <w:p w14:paraId="29C3A595" w14:textId="50713EB5" w:rsidR="00751BF9" w:rsidRDefault="00751BF9">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_Toc89854655 \h </w:instrText>
      </w:r>
      <w:r>
        <w:fldChar w:fldCharType="separate"/>
      </w:r>
      <w:r>
        <w:t>214</w:t>
      </w:r>
      <w:r>
        <w:fldChar w:fldCharType="end"/>
      </w:r>
    </w:p>
    <w:p w14:paraId="51B41B72" w14:textId="2974916A" w:rsidR="00751BF9" w:rsidRDefault="00751BF9">
      <w:pPr>
        <w:pStyle w:val="TOC2"/>
        <w:rPr>
          <w:rFonts w:asciiTheme="minorHAnsi" w:eastAsiaTheme="minorEastAsia" w:hAnsiTheme="minorHAnsi" w:cstheme="minorBidi"/>
          <w:sz w:val="22"/>
          <w:szCs w:val="22"/>
          <w:lang w:eastAsia="en-GB"/>
        </w:rPr>
      </w:pPr>
      <w:r w:rsidRPr="0063302E">
        <w:rPr>
          <w:lang w:val="sv-FI" w:eastAsia="zh-CN"/>
        </w:rPr>
        <w:t>10.2</w:t>
      </w:r>
      <w:r>
        <w:rPr>
          <w:rFonts w:asciiTheme="minorHAnsi" w:eastAsiaTheme="minorEastAsia" w:hAnsiTheme="minorHAnsi" w:cstheme="minorBidi"/>
          <w:sz w:val="22"/>
          <w:szCs w:val="22"/>
          <w:lang w:eastAsia="en-GB"/>
        </w:rPr>
        <w:tab/>
      </w:r>
      <w:r w:rsidRPr="0063302E">
        <w:rPr>
          <w:lang w:val="sv-FI" w:eastAsia="zh-CN"/>
        </w:rPr>
        <w:t>OTA sensitivity</w:t>
      </w:r>
      <w:r>
        <w:tab/>
      </w:r>
      <w:r>
        <w:fldChar w:fldCharType="begin"/>
      </w:r>
      <w:r>
        <w:instrText xml:space="preserve"> PAGEREF _Toc89854656 \h </w:instrText>
      </w:r>
      <w:r>
        <w:fldChar w:fldCharType="separate"/>
      </w:r>
      <w:r>
        <w:t>215</w:t>
      </w:r>
      <w:r>
        <w:fldChar w:fldCharType="end"/>
      </w:r>
    </w:p>
    <w:p w14:paraId="058DC7D9" w14:textId="59F4CC88" w:rsidR="00751BF9" w:rsidRDefault="00751BF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_Toc89854657 \h </w:instrText>
      </w:r>
      <w:r>
        <w:fldChar w:fldCharType="separate"/>
      </w:r>
      <w:r>
        <w:t>215</w:t>
      </w:r>
      <w:r>
        <w:fldChar w:fldCharType="end"/>
      </w:r>
    </w:p>
    <w:p w14:paraId="2B3884BC" w14:textId="5A36D682" w:rsidR="00751BF9" w:rsidRDefault="00751BF9">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_Toc89854658 \h </w:instrText>
      </w:r>
      <w:r>
        <w:fldChar w:fldCharType="separate"/>
      </w:r>
      <w:r>
        <w:t>216</w:t>
      </w:r>
      <w:r>
        <w:fldChar w:fldCharType="end"/>
      </w:r>
    </w:p>
    <w:p w14:paraId="3248DCEA" w14:textId="7CDE9929" w:rsidR="00751BF9" w:rsidRDefault="00751BF9">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_Toc89854659 \h </w:instrText>
      </w:r>
      <w:r>
        <w:fldChar w:fldCharType="separate"/>
      </w:r>
      <w:r>
        <w:t>216</w:t>
      </w:r>
      <w:r>
        <w:fldChar w:fldCharType="end"/>
      </w:r>
    </w:p>
    <w:p w14:paraId="304FD4D3" w14:textId="04DCDD27" w:rsidR="00751BF9" w:rsidRDefault="00751BF9">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_Toc89854660 \h </w:instrText>
      </w:r>
      <w:r>
        <w:fldChar w:fldCharType="separate"/>
      </w:r>
      <w:r>
        <w:t>216</w:t>
      </w:r>
      <w:r>
        <w:fldChar w:fldCharType="end"/>
      </w:r>
    </w:p>
    <w:p w14:paraId="01A47800" w14:textId="4BF31F03" w:rsidR="00751BF9" w:rsidRDefault="00751BF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_Toc89854661 \h </w:instrText>
      </w:r>
      <w:r>
        <w:fldChar w:fldCharType="separate"/>
      </w:r>
      <w:r>
        <w:t>217</w:t>
      </w:r>
      <w:r>
        <w:fldChar w:fldCharType="end"/>
      </w:r>
    </w:p>
    <w:p w14:paraId="1D9C4735" w14:textId="6FCC655C" w:rsidR="00751BF9" w:rsidRDefault="00751BF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_Toc89854662 \h </w:instrText>
      </w:r>
      <w:r>
        <w:fldChar w:fldCharType="separate"/>
      </w:r>
      <w:r>
        <w:t>217</w:t>
      </w:r>
      <w:r>
        <w:fldChar w:fldCharType="end"/>
      </w:r>
    </w:p>
    <w:p w14:paraId="0F64805E" w14:textId="7725428F" w:rsidR="00751BF9" w:rsidRDefault="00751BF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_Toc89854663 \h </w:instrText>
      </w:r>
      <w:r>
        <w:fldChar w:fldCharType="separate"/>
      </w:r>
      <w:r>
        <w:t>217</w:t>
      </w:r>
      <w:r>
        <w:fldChar w:fldCharType="end"/>
      </w:r>
    </w:p>
    <w:p w14:paraId="1D9D5966" w14:textId="25945B90" w:rsidR="00751BF9" w:rsidRDefault="00751BF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_Toc89854664 \h </w:instrText>
      </w:r>
      <w:r>
        <w:fldChar w:fldCharType="separate"/>
      </w:r>
      <w:r>
        <w:t>217</w:t>
      </w:r>
      <w:r>
        <w:fldChar w:fldCharType="end"/>
      </w:r>
    </w:p>
    <w:p w14:paraId="387B6593" w14:textId="56E3CFE8" w:rsidR="00751BF9" w:rsidRDefault="00751BF9">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_Toc89854665 \h </w:instrText>
      </w:r>
      <w:r>
        <w:fldChar w:fldCharType="separate"/>
      </w:r>
      <w:r>
        <w:t>217</w:t>
      </w:r>
      <w:r>
        <w:fldChar w:fldCharType="end"/>
      </w:r>
    </w:p>
    <w:p w14:paraId="70F48D7B" w14:textId="0D2BE271" w:rsidR="00751BF9" w:rsidRDefault="00751BF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_Toc89854666 \h </w:instrText>
      </w:r>
      <w:r>
        <w:fldChar w:fldCharType="separate"/>
      </w:r>
      <w:r>
        <w:t>218</w:t>
      </w:r>
      <w:r>
        <w:fldChar w:fldCharType="end"/>
      </w:r>
    </w:p>
    <w:p w14:paraId="70E49E5E" w14:textId="2CDEFDCE" w:rsidR="00751BF9" w:rsidRDefault="00751BF9">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_Toc89854667 \h </w:instrText>
      </w:r>
      <w:r>
        <w:fldChar w:fldCharType="separate"/>
      </w:r>
      <w:r>
        <w:t>218</w:t>
      </w:r>
      <w:r>
        <w:fldChar w:fldCharType="end"/>
      </w:r>
    </w:p>
    <w:p w14:paraId="0D9C7191" w14:textId="1AAB8143" w:rsidR="00751BF9" w:rsidRDefault="00751BF9">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_Toc89854668 \h </w:instrText>
      </w:r>
      <w:r>
        <w:fldChar w:fldCharType="separate"/>
      </w:r>
      <w:r>
        <w:t>219</w:t>
      </w:r>
      <w:r>
        <w:fldChar w:fldCharType="end"/>
      </w:r>
    </w:p>
    <w:p w14:paraId="45BD6D11" w14:textId="73981429" w:rsidR="00751BF9" w:rsidRDefault="00751BF9">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_Toc89854669 \h </w:instrText>
      </w:r>
      <w:r>
        <w:fldChar w:fldCharType="separate"/>
      </w:r>
      <w:r>
        <w:t>219</w:t>
      </w:r>
      <w:r>
        <w:fldChar w:fldCharType="end"/>
      </w:r>
    </w:p>
    <w:p w14:paraId="0F0DF128" w14:textId="3D90FE64" w:rsidR="00751BF9" w:rsidRDefault="00751BF9">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_Toc89854670 \h </w:instrText>
      </w:r>
      <w:r>
        <w:fldChar w:fldCharType="separate"/>
      </w:r>
      <w:r>
        <w:t>219</w:t>
      </w:r>
      <w:r>
        <w:fldChar w:fldCharType="end"/>
      </w:r>
    </w:p>
    <w:p w14:paraId="24E9460D" w14:textId="60B06C08" w:rsidR="00751BF9" w:rsidRDefault="00751BF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_Toc89854671 \h </w:instrText>
      </w:r>
      <w:r>
        <w:fldChar w:fldCharType="separate"/>
      </w:r>
      <w:r>
        <w:t>221</w:t>
      </w:r>
      <w:r>
        <w:fldChar w:fldCharType="end"/>
      </w:r>
    </w:p>
    <w:p w14:paraId="2431353E" w14:textId="7A655EDC" w:rsidR="00751BF9" w:rsidRDefault="00751BF9">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_Toc89854672 \h </w:instrText>
      </w:r>
      <w:r>
        <w:fldChar w:fldCharType="separate"/>
      </w:r>
      <w:r>
        <w:t>221</w:t>
      </w:r>
      <w:r>
        <w:fldChar w:fldCharType="end"/>
      </w:r>
    </w:p>
    <w:p w14:paraId="0ED4612B" w14:textId="0BF2DABA" w:rsidR="00751BF9" w:rsidRDefault="00751BF9">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_Toc89854673 \h </w:instrText>
      </w:r>
      <w:r>
        <w:fldChar w:fldCharType="separate"/>
      </w:r>
      <w:r>
        <w:t>222</w:t>
      </w:r>
      <w:r>
        <w:fldChar w:fldCharType="end"/>
      </w:r>
    </w:p>
    <w:p w14:paraId="04A079B4" w14:textId="36D1AD36" w:rsidR="00751BF9" w:rsidRDefault="00751BF9">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_Toc89854674 \h </w:instrText>
      </w:r>
      <w:r>
        <w:fldChar w:fldCharType="separate"/>
      </w:r>
      <w:r>
        <w:t>222</w:t>
      </w:r>
      <w:r>
        <w:fldChar w:fldCharType="end"/>
      </w:r>
    </w:p>
    <w:p w14:paraId="1B69A205" w14:textId="2A98FC37" w:rsidR="00751BF9" w:rsidRDefault="00751BF9">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_Toc89854675 \h </w:instrText>
      </w:r>
      <w:r>
        <w:fldChar w:fldCharType="separate"/>
      </w:r>
      <w:r>
        <w:t>223</w:t>
      </w:r>
      <w:r>
        <w:fldChar w:fldCharType="end"/>
      </w:r>
    </w:p>
    <w:p w14:paraId="3E795310" w14:textId="701F2421" w:rsidR="00751BF9" w:rsidRDefault="00751BF9">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_Toc89854676 \h </w:instrText>
      </w:r>
      <w:r>
        <w:fldChar w:fldCharType="separate"/>
      </w:r>
      <w:r>
        <w:t>224</w:t>
      </w:r>
      <w:r>
        <w:fldChar w:fldCharType="end"/>
      </w:r>
    </w:p>
    <w:p w14:paraId="4F745DF6" w14:textId="09AD6603" w:rsidR="00751BF9" w:rsidRDefault="00751BF9">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_Toc89854677 \h </w:instrText>
      </w:r>
      <w:r>
        <w:fldChar w:fldCharType="separate"/>
      </w:r>
      <w:r>
        <w:t>225</w:t>
      </w:r>
      <w:r>
        <w:fldChar w:fldCharType="end"/>
      </w:r>
    </w:p>
    <w:p w14:paraId="3E457558" w14:textId="780C5B02" w:rsidR="00751BF9" w:rsidRDefault="00751BF9">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_Toc89854678 \h </w:instrText>
      </w:r>
      <w:r>
        <w:fldChar w:fldCharType="separate"/>
      </w:r>
      <w:r>
        <w:t>225</w:t>
      </w:r>
      <w:r>
        <w:fldChar w:fldCharType="end"/>
      </w:r>
    </w:p>
    <w:p w14:paraId="09B375AE" w14:textId="5584EBD7" w:rsidR="00751BF9" w:rsidRDefault="00751BF9">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_Toc89854679 \h </w:instrText>
      </w:r>
      <w:r>
        <w:fldChar w:fldCharType="separate"/>
      </w:r>
      <w:r>
        <w:t>225</w:t>
      </w:r>
      <w:r>
        <w:fldChar w:fldCharType="end"/>
      </w:r>
    </w:p>
    <w:p w14:paraId="44B65D57" w14:textId="20C2B8AA" w:rsidR="00751BF9" w:rsidRDefault="00751BF9">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_Toc89854680 \h </w:instrText>
      </w:r>
      <w:r>
        <w:fldChar w:fldCharType="separate"/>
      </w:r>
      <w:r>
        <w:t>225</w:t>
      </w:r>
      <w:r>
        <w:fldChar w:fldCharType="end"/>
      </w:r>
    </w:p>
    <w:p w14:paraId="2327B73C" w14:textId="4476C2DB" w:rsidR="00751BF9" w:rsidRDefault="00751BF9">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_Toc89854681 \h </w:instrText>
      </w:r>
      <w:r>
        <w:fldChar w:fldCharType="separate"/>
      </w:r>
      <w:r>
        <w:t>226</w:t>
      </w:r>
      <w:r>
        <w:fldChar w:fldCharType="end"/>
      </w:r>
    </w:p>
    <w:p w14:paraId="45AD5077" w14:textId="4ED1C837" w:rsidR="00751BF9" w:rsidRDefault="00751BF9">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_Toc89854682 \h </w:instrText>
      </w:r>
      <w:r>
        <w:fldChar w:fldCharType="separate"/>
      </w:r>
      <w:r>
        <w:t>226</w:t>
      </w:r>
      <w:r>
        <w:fldChar w:fldCharType="end"/>
      </w:r>
    </w:p>
    <w:p w14:paraId="24F4ACA4" w14:textId="14DB88DB" w:rsidR="00751BF9" w:rsidRDefault="00751BF9">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_Toc89854683 \h </w:instrText>
      </w:r>
      <w:r>
        <w:fldChar w:fldCharType="separate"/>
      </w:r>
      <w:r>
        <w:t>226</w:t>
      </w:r>
      <w:r>
        <w:fldChar w:fldCharType="end"/>
      </w:r>
    </w:p>
    <w:p w14:paraId="598FC706" w14:textId="42ABDF5E" w:rsidR="00751BF9" w:rsidRDefault="00751BF9">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_Toc89854684 \h </w:instrText>
      </w:r>
      <w:r>
        <w:fldChar w:fldCharType="separate"/>
      </w:r>
      <w:r>
        <w:t>228</w:t>
      </w:r>
      <w:r>
        <w:fldChar w:fldCharType="end"/>
      </w:r>
    </w:p>
    <w:p w14:paraId="7BD31AE6" w14:textId="3F311094" w:rsidR="00751BF9" w:rsidRDefault="00751BF9">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_Toc89854685 \h </w:instrText>
      </w:r>
      <w:r>
        <w:fldChar w:fldCharType="separate"/>
      </w:r>
      <w:r>
        <w:t>228</w:t>
      </w:r>
      <w:r>
        <w:fldChar w:fldCharType="end"/>
      </w:r>
    </w:p>
    <w:p w14:paraId="6CBBF512" w14:textId="16B8A9D6" w:rsidR="00751BF9" w:rsidRDefault="00751BF9">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_Toc89854686 \h </w:instrText>
      </w:r>
      <w:r>
        <w:fldChar w:fldCharType="separate"/>
      </w:r>
      <w:r>
        <w:t>229</w:t>
      </w:r>
      <w:r>
        <w:fldChar w:fldCharType="end"/>
      </w:r>
    </w:p>
    <w:p w14:paraId="01B595C6" w14:textId="50EC4BEB" w:rsidR="00751BF9" w:rsidRDefault="00751BF9">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_Toc89854687 \h </w:instrText>
      </w:r>
      <w:r>
        <w:fldChar w:fldCharType="separate"/>
      </w:r>
      <w:r>
        <w:t>229</w:t>
      </w:r>
      <w:r>
        <w:fldChar w:fldCharType="end"/>
      </w:r>
    </w:p>
    <w:p w14:paraId="2E3F8581" w14:textId="6741358A" w:rsidR="00751BF9" w:rsidRDefault="00751BF9">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_Toc89854688 \h </w:instrText>
      </w:r>
      <w:r>
        <w:fldChar w:fldCharType="separate"/>
      </w:r>
      <w:r>
        <w:t>229</w:t>
      </w:r>
      <w:r>
        <w:fldChar w:fldCharType="end"/>
      </w:r>
    </w:p>
    <w:p w14:paraId="55F15EA9" w14:textId="44C421AC" w:rsidR="00751BF9" w:rsidRDefault="00751BF9">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_Toc89854689 \h </w:instrText>
      </w:r>
      <w:r>
        <w:fldChar w:fldCharType="separate"/>
      </w:r>
      <w:r>
        <w:t>234</w:t>
      </w:r>
      <w:r>
        <w:fldChar w:fldCharType="end"/>
      </w:r>
    </w:p>
    <w:p w14:paraId="27C95E1A" w14:textId="5CC5AA64" w:rsidR="00751BF9" w:rsidRDefault="00751BF9">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_Toc89854690 \h </w:instrText>
      </w:r>
      <w:r>
        <w:fldChar w:fldCharType="separate"/>
      </w:r>
      <w:r>
        <w:t>234</w:t>
      </w:r>
      <w:r>
        <w:fldChar w:fldCharType="end"/>
      </w:r>
    </w:p>
    <w:p w14:paraId="732BC3B7" w14:textId="77F79264" w:rsidR="00751BF9" w:rsidRDefault="00751BF9">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_Toc89854691 \h </w:instrText>
      </w:r>
      <w:r>
        <w:fldChar w:fldCharType="separate"/>
      </w:r>
      <w:r>
        <w:t>235</w:t>
      </w:r>
      <w:r>
        <w:fldChar w:fldCharType="end"/>
      </w:r>
    </w:p>
    <w:p w14:paraId="71002D20" w14:textId="255E686C" w:rsidR="00751BF9" w:rsidRDefault="00751BF9">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_Toc89854692 \h </w:instrText>
      </w:r>
      <w:r>
        <w:fldChar w:fldCharType="separate"/>
      </w:r>
      <w:r>
        <w:t>240</w:t>
      </w:r>
      <w:r>
        <w:fldChar w:fldCharType="end"/>
      </w:r>
    </w:p>
    <w:p w14:paraId="2ED02953" w14:textId="4A1875FA" w:rsidR="00751BF9" w:rsidRDefault="00751BF9">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_Toc89854693 \h </w:instrText>
      </w:r>
      <w:r>
        <w:fldChar w:fldCharType="separate"/>
      </w:r>
      <w:r>
        <w:t>240</w:t>
      </w:r>
      <w:r>
        <w:fldChar w:fldCharType="end"/>
      </w:r>
    </w:p>
    <w:p w14:paraId="02CE2302" w14:textId="028C3D78" w:rsidR="00751BF9" w:rsidRDefault="00751BF9">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_Toc89854694 \h </w:instrText>
      </w:r>
      <w:r>
        <w:fldChar w:fldCharType="separate"/>
      </w:r>
      <w:r>
        <w:t>241</w:t>
      </w:r>
      <w:r>
        <w:fldChar w:fldCharType="end"/>
      </w:r>
    </w:p>
    <w:p w14:paraId="3921ACA3" w14:textId="29B44034" w:rsidR="00751BF9" w:rsidRDefault="00751BF9">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_Toc89854695 \h </w:instrText>
      </w:r>
      <w:r>
        <w:fldChar w:fldCharType="separate"/>
      </w:r>
      <w:r>
        <w:t>246</w:t>
      </w:r>
      <w:r>
        <w:fldChar w:fldCharType="end"/>
      </w:r>
    </w:p>
    <w:p w14:paraId="5BE8C9CC" w14:textId="737B9DD0" w:rsidR="00751BF9" w:rsidRDefault="00751BF9">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_Toc89854696 \h </w:instrText>
      </w:r>
      <w:r>
        <w:fldChar w:fldCharType="separate"/>
      </w:r>
      <w:r>
        <w:t>246</w:t>
      </w:r>
      <w:r>
        <w:fldChar w:fldCharType="end"/>
      </w:r>
    </w:p>
    <w:p w14:paraId="0C928D20" w14:textId="6C8915A1" w:rsidR="00751BF9" w:rsidRDefault="00751BF9">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_Toc89854697 \h </w:instrText>
      </w:r>
      <w:r>
        <w:fldChar w:fldCharType="separate"/>
      </w:r>
      <w:r>
        <w:t>246</w:t>
      </w:r>
      <w:r>
        <w:fldChar w:fldCharType="end"/>
      </w:r>
    </w:p>
    <w:p w14:paraId="6D3CBB52" w14:textId="2D51BBB0" w:rsidR="00751BF9" w:rsidRDefault="00751BF9">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_Toc89854698 \h </w:instrText>
      </w:r>
      <w:r>
        <w:fldChar w:fldCharType="separate"/>
      </w:r>
      <w:r>
        <w:t>246</w:t>
      </w:r>
      <w:r>
        <w:fldChar w:fldCharType="end"/>
      </w:r>
    </w:p>
    <w:p w14:paraId="4DEB298E" w14:textId="3EEE64EC" w:rsidR="00751BF9" w:rsidRDefault="00751BF9">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_Toc89854699 \h </w:instrText>
      </w:r>
      <w:r>
        <w:fldChar w:fldCharType="separate"/>
      </w:r>
      <w:r>
        <w:t>246</w:t>
      </w:r>
      <w:r>
        <w:fldChar w:fldCharType="end"/>
      </w:r>
    </w:p>
    <w:p w14:paraId="51A614A9" w14:textId="3F71714E" w:rsidR="00751BF9" w:rsidRDefault="00751BF9">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_Toc89854700 \h </w:instrText>
      </w:r>
      <w:r>
        <w:fldChar w:fldCharType="separate"/>
      </w:r>
      <w:r>
        <w:t>246</w:t>
      </w:r>
      <w:r>
        <w:fldChar w:fldCharType="end"/>
      </w:r>
    </w:p>
    <w:p w14:paraId="6B737CB2" w14:textId="2DB8063B" w:rsidR="00751BF9" w:rsidRDefault="00751BF9">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_Toc89854701 \h </w:instrText>
      </w:r>
      <w:r>
        <w:fldChar w:fldCharType="separate"/>
      </w:r>
      <w:r>
        <w:t>247</w:t>
      </w:r>
      <w:r>
        <w:fldChar w:fldCharType="end"/>
      </w:r>
    </w:p>
    <w:p w14:paraId="4883A8AF" w14:textId="023B2BD4" w:rsidR="00751BF9" w:rsidRDefault="00751BF9">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_Toc89854702 \h </w:instrText>
      </w:r>
      <w:r>
        <w:fldChar w:fldCharType="separate"/>
      </w:r>
      <w:r>
        <w:t>247</w:t>
      </w:r>
      <w:r>
        <w:fldChar w:fldCharType="end"/>
      </w:r>
    </w:p>
    <w:p w14:paraId="7DEB0A53" w14:textId="3C3985C0" w:rsidR="00751BF9" w:rsidRDefault="00751BF9">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_Toc89854703 \h </w:instrText>
      </w:r>
      <w:r>
        <w:fldChar w:fldCharType="separate"/>
      </w:r>
      <w:r>
        <w:t>247</w:t>
      </w:r>
      <w:r>
        <w:fldChar w:fldCharType="end"/>
      </w:r>
    </w:p>
    <w:p w14:paraId="3CF820AB" w14:textId="38682E65" w:rsidR="00751BF9" w:rsidRDefault="00751BF9">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_Toc89854704 \h </w:instrText>
      </w:r>
      <w:r>
        <w:fldChar w:fldCharType="separate"/>
      </w:r>
      <w:r>
        <w:t>247</w:t>
      </w:r>
      <w:r>
        <w:fldChar w:fldCharType="end"/>
      </w:r>
    </w:p>
    <w:p w14:paraId="160A062F" w14:textId="4450B45C" w:rsidR="00751BF9" w:rsidRDefault="00751BF9">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_Toc89854705 \h </w:instrText>
      </w:r>
      <w:r>
        <w:fldChar w:fldCharType="separate"/>
      </w:r>
      <w:r>
        <w:t>249</w:t>
      </w:r>
      <w:r>
        <w:fldChar w:fldCharType="end"/>
      </w:r>
    </w:p>
    <w:p w14:paraId="199BE62F" w14:textId="204C9808" w:rsidR="00751BF9" w:rsidRDefault="00751BF9">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_Toc89854706 \h </w:instrText>
      </w:r>
      <w:r>
        <w:fldChar w:fldCharType="separate"/>
      </w:r>
      <w:r>
        <w:t>253</w:t>
      </w:r>
      <w:r>
        <w:fldChar w:fldCharType="end"/>
      </w:r>
    </w:p>
    <w:p w14:paraId="0CDA59E4" w14:textId="0AB80787" w:rsidR="00751BF9" w:rsidRDefault="00751BF9">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_Toc89854707 \h </w:instrText>
      </w:r>
      <w:r>
        <w:fldChar w:fldCharType="separate"/>
      </w:r>
      <w:r>
        <w:t>254</w:t>
      </w:r>
      <w:r>
        <w:fldChar w:fldCharType="end"/>
      </w:r>
    </w:p>
    <w:p w14:paraId="2FB737E0" w14:textId="09C146B3" w:rsidR="00751BF9" w:rsidRDefault="00751BF9">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_Toc89854708 \h </w:instrText>
      </w:r>
      <w:r>
        <w:fldChar w:fldCharType="separate"/>
      </w:r>
      <w:r>
        <w:t>258</w:t>
      </w:r>
      <w:r>
        <w:fldChar w:fldCharType="end"/>
      </w:r>
    </w:p>
    <w:p w14:paraId="22E7611F" w14:textId="30D07B0F" w:rsidR="00751BF9" w:rsidRDefault="00751BF9">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_Toc89854709 \h </w:instrText>
      </w:r>
      <w:r>
        <w:fldChar w:fldCharType="separate"/>
      </w:r>
      <w:r>
        <w:t>258</w:t>
      </w:r>
      <w:r>
        <w:fldChar w:fldCharType="end"/>
      </w:r>
    </w:p>
    <w:p w14:paraId="2185A673" w14:textId="16747B76" w:rsidR="00751BF9" w:rsidRDefault="00751BF9">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_Toc89854710 \h </w:instrText>
      </w:r>
      <w:r>
        <w:fldChar w:fldCharType="separate"/>
      </w:r>
      <w:r>
        <w:t>258</w:t>
      </w:r>
      <w:r>
        <w:fldChar w:fldCharType="end"/>
      </w:r>
    </w:p>
    <w:p w14:paraId="1F4F487F" w14:textId="72200258" w:rsidR="00751BF9" w:rsidRDefault="00751BF9">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_Toc89854711 \h </w:instrText>
      </w:r>
      <w:r>
        <w:fldChar w:fldCharType="separate"/>
      </w:r>
      <w:r>
        <w:t>259</w:t>
      </w:r>
      <w:r>
        <w:fldChar w:fldCharType="end"/>
      </w:r>
    </w:p>
    <w:p w14:paraId="3F9CE4E3" w14:textId="318D5D41" w:rsidR="00751BF9" w:rsidRDefault="00751BF9">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_Toc89854712 \h </w:instrText>
      </w:r>
      <w:r>
        <w:fldChar w:fldCharType="separate"/>
      </w:r>
      <w:r>
        <w:t>259</w:t>
      </w:r>
      <w:r>
        <w:fldChar w:fldCharType="end"/>
      </w:r>
    </w:p>
    <w:p w14:paraId="0105AD83" w14:textId="17C95E0A" w:rsidR="00751BF9" w:rsidRDefault="00751BF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_Toc89854713 \h </w:instrText>
      </w:r>
      <w:r>
        <w:fldChar w:fldCharType="separate"/>
      </w:r>
      <w:r>
        <w:t>260</w:t>
      </w:r>
      <w:r>
        <w:fldChar w:fldCharType="end"/>
      </w:r>
    </w:p>
    <w:p w14:paraId="51DE3449" w14:textId="3E4B0F2F" w:rsidR="00751BF9" w:rsidRDefault="00751BF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_Toc89854714 \h </w:instrText>
      </w:r>
      <w:r>
        <w:fldChar w:fldCharType="separate"/>
      </w:r>
      <w:r>
        <w:t>260</w:t>
      </w:r>
      <w:r>
        <w:fldChar w:fldCharType="end"/>
      </w:r>
    </w:p>
    <w:p w14:paraId="5488A91D" w14:textId="29B53D20" w:rsidR="00751BF9" w:rsidRDefault="00751BF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_Toc89854715 \h </w:instrText>
      </w:r>
      <w:r>
        <w:fldChar w:fldCharType="separate"/>
      </w:r>
      <w:r>
        <w:t>260</w:t>
      </w:r>
      <w:r>
        <w:fldChar w:fldCharType="end"/>
      </w:r>
    </w:p>
    <w:p w14:paraId="19CCA59D" w14:textId="10822F9C" w:rsidR="00751BF9" w:rsidRDefault="00751BF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_Toc89854716 \h </w:instrText>
      </w:r>
      <w:r>
        <w:fldChar w:fldCharType="separate"/>
      </w:r>
      <w:r>
        <w:t>260</w:t>
      </w:r>
      <w:r>
        <w:fldChar w:fldCharType="end"/>
      </w:r>
    </w:p>
    <w:p w14:paraId="5AFA36F9" w14:textId="30BBB84F" w:rsidR="00751BF9" w:rsidRDefault="00751BF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_Toc89854717 \h </w:instrText>
      </w:r>
      <w:r>
        <w:fldChar w:fldCharType="separate"/>
      </w:r>
      <w:r>
        <w:t>261</w:t>
      </w:r>
      <w:r>
        <w:fldChar w:fldCharType="end"/>
      </w:r>
    </w:p>
    <w:p w14:paraId="4C1BDE79" w14:textId="78EEBA7A" w:rsidR="00751BF9" w:rsidRDefault="00751BF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_Toc89854718 \h </w:instrText>
      </w:r>
      <w:r>
        <w:fldChar w:fldCharType="separate"/>
      </w:r>
      <w:r>
        <w:t>262</w:t>
      </w:r>
      <w:r>
        <w:fldChar w:fldCharType="end"/>
      </w:r>
    </w:p>
    <w:p w14:paraId="6432B700" w14:textId="1C729D5B" w:rsidR="00751BF9" w:rsidRDefault="00751BF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_Toc89854719 \h </w:instrText>
      </w:r>
      <w:r>
        <w:fldChar w:fldCharType="separate"/>
      </w:r>
      <w:r>
        <w:t>262</w:t>
      </w:r>
      <w:r>
        <w:fldChar w:fldCharType="end"/>
      </w:r>
    </w:p>
    <w:p w14:paraId="08A35C30" w14:textId="2CBD3352" w:rsidR="00751BF9" w:rsidRDefault="00751BF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_Toc89854720 \h </w:instrText>
      </w:r>
      <w:r>
        <w:fldChar w:fldCharType="separate"/>
      </w:r>
      <w:r>
        <w:t>262</w:t>
      </w:r>
      <w:r>
        <w:fldChar w:fldCharType="end"/>
      </w:r>
    </w:p>
    <w:p w14:paraId="7E14411A" w14:textId="1F4310ED" w:rsidR="00751BF9" w:rsidRDefault="00751BF9">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_Toc89854721 \h </w:instrText>
      </w:r>
      <w:r>
        <w:fldChar w:fldCharType="separate"/>
      </w:r>
      <w:r>
        <w:t>263</w:t>
      </w:r>
      <w:r>
        <w:fldChar w:fldCharType="end"/>
      </w:r>
    </w:p>
    <w:p w14:paraId="6A126DF7" w14:textId="4D5A3A9E" w:rsidR="00751BF9" w:rsidRDefault="00751BF9">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_Toc89854722 \h </w:instrText>
      </w:r>
      <w:r>
        <w:fldChar w:fldCharType="separate"/>
      </w:r>
      <w:r>
        <w:t>263</w:t>
      </w:r>
      <w:r>
        <w:fldChar w:fldCharType="end"/>
      </w:r>
    </w:p>
    <w:p w14:paraId="60118FBE" w14:textId="165326BB" w:rsidR="00751BF9" w:rsidRDefault="00751BF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_Toc89854723 \h </w:instrText>
      </w:r>
      <w:r>
        <w:fldChar w:fldCharType="separate"/>
      </w:r>
      <w:r>
        <w:t>263</w:t>
      </w:r>
      <w:r>
        <w:fldChar w:fldCharType="end"/>
      </w:r>
    </w:p>
    <w:p w14:paraId="1CC46543" w14:textId="62CCBE0A" w:rsidR="00751BF9" w:rsidRDefault="00751BF9">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_Toc89854724 \h </w:instrText>
      </w:r>
      <w:r>
        <w:fldChar w:fldCharType="separate"/>
      </w:r>
      <w:r>
        <w:t>265</w:t>
      </w:r>
      <w:r>
        <w:fldChar w:fldCharType="end"/>
      </w:r>
    </w:p>
    <w:p w14:paraId="5F8F4AC3" w14:textId="166A08B3" w:rsidR="00080512" w:rsidRPr="009202AA" w:rsidRDefault="00751BF9">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12681"/>
      <w:bookmarkStart w:id="20" w:name="_Toc67911565"/>
      <w:bookmarkStart w:id="21" w:name="_Toc74840385"/>
      <w:bookmarkStart w:id="22" w:name="_Toc76503520"/>
      <w:bookmarkStart w:id="23" w:name="_Toc83042072"/>
      <w:bookmarkStart w:id="24" w:name="_Toc89854246"/>
      <w:r w:rsidR="004C4A70" w:rsidRPr="009202AA">
        <w:t>Foreword</w:t>
      </w:r>
      <w:bookmarkEnd w:id="14"/>
      <w:bookmarkEnd w:id="15"/>
      <w:bookmarkEnd w:id="16"/>
      <w:bookmarkEnd w:id="17"/>
      <w:bookmarkEnd w:id="18"/>
      <w:bookmarkEnd w:id="19"/>
      <w:bookmarkEnd w:id="20"/>
      <w:bookmarkEnd w:id="21"/>
      <w:bookmarkEnd w:id="22"/>
      <w:bookmarkEnd w:id="23"/>
      <w:bookmarkEnd w:id="24"/>
    </w:p>
    <w:p w14:paraId="3F8F0543" w14:textId="77777777" w:rsidR="00F12EEF" w:rsidRPr="009202AA" w:rsidRDefault="00F12EEF">
      <w:r w:rsidRPr="009202AA">
        <w:t xml:space="preserve">This Technical </w:t>
      </w:r>
      <w:bookmarkStart w:id="25" w:name="spectype3"/>
      <w:r w:rsidRPr="009202AA">
        <w:t>Specification</w:t>
      </w:r>
      <w:bookmarkEnd w:id="25"/>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6" w:name="introduction"/>
      <w:bookmarkEnd w:id="26"/>
      <w:r w:rsidRPr="009202AA">
        <w:br w:type="page"/>
      </w:r>
      <w:bookmarkStart w:id="27" w:name="scope"/>
      <w:bookmarkStart w:id="28" w:name="_Toc21096389"/>
      <w:bookmarkStart w:id="29" w:name="_Toc29763356"/>
      <w:bookmarkStart w:id="30" w:name="_Toc36029827"/>
      <w:bookmarkStart w:id="31" w:name="_Toc37179727"/>
      <w:bookmarkStart w:id="32" w:name="_Toc45869427"/>
      <w:bookmarkStart w:id="33" w:name="_Toc52555226"/>
      <w:bookmarkStart w:id="34" w:name="_Toc61112682"/>
      <w:bookmarkStart w:id="35" w:name="_Toc67911566"/>
      <w:bookmarkStart w:id="36" w:name="_Toc74840386"/>
      <w:bookmarkStart w:id="37" w:name="_Toc76503521"/>
      <w:bookmarkStart w:id="38" w:name="_Toc83042073"/>
      <w:bookmarkStart w:id="39" w:name="_Toc89854247"/>
      <w:bookmarkEnd w:id="27"/>
      <w:r w:rsidR="004C4A70" w:rsidRPr="009202AA">
        <w:t>1</w:t>
      </w:r>
      <w:r w:rsidR="004C4A70" w:rsidRPr="009202AA">
        <w:tab/>
        <w:t>Scope</w:t>
      </w:r>
      <w:bookmarkEnd w:id="28"/>
      <w:bookmarkEnd w:id="29"/>
      <w:bookmarkEnd w:id="30"/>
      <w:bookmarkEnd w:id="31"/>
      <w:bookmarkEnd w:id="32"/>
      <w:bookmarkEnd w:id="33"/>
      <w:bookmarkEnd w:id="34"/>
      <w:bookmarkEnd w:id="35"/>
      <w:bookmarkEnd w:id="36"/>
      <w:bookmarkEnd w:id="37"/>
      <w:bookmarkEnd w:id="38"/>
      <w:bookmarkEnd w:id="39"/>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0" w:name="_Toc21096390"/>
      <w:bookmarkStart w:id="41" w:name="_Toc29763357"/>
      <w:bookmarkStart w:id="42" w:name="_Toc36029828"/>
      <w:bookmarkStart w:id="43" w:name="_Toc37179728"/>
      <w:bookmarkStart w:id="44"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5" w:name="_Toc52555227"/>
      <w:bookmarkStart w:id="46" w:name="_Toc61112683"/>
      <w:bookmarkStart w:id="47" w:name="_Toc67911567"/>
      <w:bookmarkStart w:id="48" w:name="_Toc74840387"/>
      <w:bookmarkStart w:id="49" w:name="_Toc76503522"/>
      <w:bookmarkStart w:id="50" w:name="_Toc83042074"/>
      <w:bookmarkStart w:id="51" w:name="_Toc89854248"/>
      <w:r w:rsidRPr="009202AA">
        <w:t>2</w:t>
      </w:r>
      <w:r w:rsidRPr="009202AA">
        <w:tab/>
        <w:t>References</w:t>
      </w:r>
      <w:bookmarkEnd w:id="40"/>
      <w:bookmarkEnd w:id="41"/>
      <w:bookmarkEnd w:id="42"/>
      <w:bookmarkEnd w:id="43"/>
      <w:bookmarkEnd w:id="44"/>
      <w:bookmarkEnd w:id="45"/>
      <w:bookmarkEnd w:id="46"/>
      <w:bookmarkEnd w:id="47"/>
      <w:bookmarkEnd w:id="48"/>
      <w:bookmarkEnd w:id="49"/>
      <w:bookmarkEnd w:id="50"/>
      <w:bookmarkEnd w:id="51"/>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2" w:name="_Toc21096391"/>
      <w:bookmarkStart w:id="53" w:name="_Toc29763358"/>
      <w:bookmarkStart w:id="54" w:name="_Toc36029829"/>
      <w:bookmarkStart w:id="55" w:name="_Toc37179729"/>
      <w:bookmarkStart w:id="56" w:name="_Toc45869429"/>
      <w:bookmarkStart w:id="57" w:name="_Toc52555228"/>
      <w:bookmarkStart w:id="58" w:name="_Toc61112684"/>
      <w:bookmarkStart w:id="59" w:name="_Toc67911568"/>
      <w:bookmarkStart w:id="60" w:name="_Toc74840388"/>
      <w:bookmarkStart w:id="61" w:name="_Toc76503523"/>
      <w:bookmarkStart w:id="62" w:name="_Toc83042075"/>
      <w:bookmarkStart w:id="63" w:name="_Toc89854249"/>
      <w:r w:rsidRPr="009202AA">
        <w:t>3</w:t>
      </w:r>
      <w:r w:rsidRPr="009202AA">
        <w:tab/>
        <w:t>Definitions, symbols and abbreviations</w:t>
      </w:r>
      <w:bookmarkEnd w:id="52"/>
      <w:bookmarkEnd w:id="53"/>
      <w:bookmarkEnd w:id="54"/>
      <w:bookmarkEnd w:id="55"/>
      <w:bookmarkEnd w:id="56"/>
      <w:bookmarkEnd w:id="57"/>
      <w:bookmarkEnd w:id="58"/>
      <w:bookmarkEnd w:id="59"/>
      <w:bookmarkEnd w:id="60"/>
      <w:bookmarkEnd w:id="61"/>
      <w:bookmarkEnd w:id="62"/>
      <w:bookmarkEnd w:id="63"/>
    </w:p>
    <w:p w14:paraId="592B0875" w14:textId="77777777" w:rsidR="004C4A70" w:rsidRPr="009202AA" w:rsidRDefault="004C4A70" w:rsidP="004C4A70">
      <w:pPr>
        <w:pStyle w:val="Heading2"/>
      </w:pPr>
      <w:bookmarkStart w:id="64" w:name="_Toc21096392"/>
      <w:bookmarkStart w:id="65" w:name="_Toc29763359"/>
      <w:bookmarkStart w:id="66" w:name="_Toc36029830"/>
      <w:bookmarkStart w:id="67" w:name="_Toc37179730"/>
      <w:bookmarkStart w:id="68" w:name="_Toc45869430"/>
      <w:bookmarkStart w:id="69" w:name="_Toc52555229"/>
      <w:bookmarkStart w:id="70" w:name="_Toc61112685"/>
      <w:bookmarkStart w:id="71" w:name="_Toc67911569"/>
      <w:bookmarkStart w:id="72" w:name="_Toc74840389"/>
      <w:bookmarkStart w:id="73" w:name="_Toc76503524"/>
      <w:bookmarkStart w:id="74" w:name="_Toc83042076"/>
      <w:bookmarkStart w:id="75" w:name="_Toc89854250"/>
      <w:r w:rsidRPr="009202AA">
        <w:t>3.1</w:t>
      </w:r>
      <w:r w:rsidRPr="009202AA">
        <w:tab/>
        <w:t>Definitions</w:t>
      </w:r>
      <w:bookmarkEnd w:id="64"/>
      <w:bookmarkEnd w:id="65"/>
      <w:bookmarkEnd w:id="66"/>
      <w:bookmarkEnd w:id="67"/>
      <w:bookmarkEnd w:id="68"/>
      <w:bookmarkEnd w:id="69"/>
      <w:bookmarkEnd w:id="70"/>
      <w:bookmarkEnd w:id="71"/>
      <w:bookmarkEnd w:id="72"/>
      <w:bookmarkEnd w:id="73"/>
      <w:bookmarkEnd w:id="74"/>
      <w:bookmarkEnd w:id="75"/>
    </w:p>
    <w:p w14:paraId="62F051AF" w14:textId="77777777" w:rsidR="004C4A70" w:rsidRPr="009202AA" w:rsidRDefault="004C4A70" w:rsidP="004C4A70">
      <w:r w:rsidRPr="009202AA">
        <w:t xml:space="preserve">For the purposes of the present document, the terms and definitions given in </w:t>
      </w:r>
      <w:bookmarkStart w:id="76" w:name="OLE_LINK6"/>
      <w:bookmarkStart w:id="77" w:name="OLE_LINK7"/>
      <w:bookmarkStart w:id="78" w:name="OLE_LINK8"/>
      <w:r w:rsidRPr="009202AA">
        <w:t xml:space="preserve">3GPP </w:t>
      </w:r>
      <w:bookmarkEnd w:id="76"/>
      <w:bookmarkEnd w:id="77"/>
      <w:bookmarkEnd w:id="7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79" w:name="OLE_LINK44"/>
      <w:bookmarkStart w:id="8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79"/>
      <w:bookmarkEnd w:id="8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81"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8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8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8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8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8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84" w:name="_Toc21096393"/>
      <w:bookmarkStart w:id="85" w:name="_Toc29763360"/>
      <w:bookmarkStart w:id="86" w:name="_Toc36029831"/>
      <w:bookmarkStart w:id="87" w:name="_Toc37179731"/>
      <w:bookmarkStart w:id="88" w:name="_Toc45869431"/>
      <w:bookmarkStart w:id="89" w:name="_Toc52555230"/>
      <w:bookmarkStart w:id="90" w:name="_Toc61112686"/>
      <w:bookmarkStart w:id="91" w:name="_Toc67911570"/>
      <w:bookmarkStart w:id="92" w:name="_Toc74840390"/>
      <w:bookmarkStart w:id="93" w:name="_Toc76503525"/>
      <w:bookmarkStart w:id="94" w:name="_Toc83042077"/>
      <w:bookmarkStart w:id="95" w:name="_Toc89854251"/>
      <w:r w:rsidRPr="009202AA">
        <w:t>3.2</w:t>
      </w:r>
      <w:r w:rsidRPr="009202AA">
        <w:tab/>
        <w:t>Symbols</w:t>
      </w:r>
      <w:bookmarkEnd w:id="84"/>
      <w:bookmarkEnd w:id="85"/>
      <w:bookmarkEnd w:id="86"/>
      <w:bookmarkEnd w:id="87"/>
      <w:bookmarkEnd w:id="88"/>
      <w:bookmarkEnd w:id="89"/>
      <w:bookmarkEnd w:id="90"/>
      <w:bookmarkEnd w:id="91"/>
      <w:bookmarkEnd w:id="92"/>
      <w:bookmarkEnd w:id="93"/>
      <w:bookmarkEnd w:id="94"/>
      <w:bookmarkEnd w:id="95"/>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96"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96"/>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97" w:name="_Toc21096394"/>
      <w:bookmarkStart w:id="98" w:name="_Toc29763361"/>
      <w:bookmarkStart w:id="99" w:name="_Toc36029832"/>
      <w:bookmarkStart w:id="100" w:name="_Toc37179732"/>
      <w:bookmarkStart w:id="101" w:name="_Toc45869432"/>
      <w:bookmarkStart w:id="102" w:name="_Toc52555231"/>
      <w:bookmarkStart w:id="103" w:name="_Toc61112687"/>
      <w:bookmarkStart w:id="104" w:name="_Toc67911571"/>
      <w:bookmarkStart w:id="105" w:name="_Toc74840391"/>
      <w:bookmarkStart w:id="106" w:name="_Toc76503526"/>
      <w:bookmarkStart w:id="107" w:name="_Toc83042078"/>
      <w:bookmarkStart w:id="108" w:name="_Toc89854252"/>
      <w:r w:rsidRPr="009202AA">
        <w:t>3.3</w:t>
      </w:r>
      <w:r w:rsidRPr="009202AA">
        <w:tab/>
        <w:t>Abbreviations</w:t>
      </w:r>
      <w:bookmarkEnd w:id="97"/>
      <w:bookmarkEnd w:id="98"/>
      <w:bookmarkEnd w:id="99"/>
      <w:bookmarkEnd w:id="100"/>
      <w:bookmarkEnd w:id="101"/>
      <w:bookmarkEnd w:id="102"/>
      <w:bookmarkEnd w:id="103"/>
      <w:bookmarkEnd w:id="104"/>
      <w:bookmarkEnd w:id="105"/>
      <w:bookmarkEnd w:id="106"/>
      <w:bookmarkEnd w:id="107"/>
      <w:bookmarkEnd w:id="108"/>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09" w:name="_Toc21096395"/>
      <w:bookmarkStart w:id="110" w:name="_Toc29763362"/>
      <w:bookmarkStart w:id="111" w:name="_Toc36029833"/>
      <w:bookmarkStart w:id="112" w:name="_Toc37179733"/>
      <w:bookmarkStart w:id="113" w:name="_Toc45869433"/>
      <w:bookmarkStart w:id="114" w:name="_Toc52555232"/>
      <w:bookmarkStart w:id="115" w:name="_Toc61112688"/>
      <w:bookmarkStart w:id="116" w:name="_Toc67911572"/>
      <w:bookmarkStart w:id="117" w:name="_Toc74840392"/>
      <w:bookmarkStart w:id="118" w:name="_Toc76503527"/>
      <w:bookmarkStart w:id="119" w:name="_Toc83042079"/>
      <w:bookmarkStart w:id="120" w:name="_Toc89854253"/>
      <w:r w:rsidRPr="009202AA">
        <w:rPr>
          <w:lang w:eastAsia="zh-CN"/>
        </w:rPr>
        <w:t>4</w:t>
      </w:r>
      <w:r w:rsidRPr="009202AA">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p>
    <w:p w14:paraId="592B55C8" w14:textId="77777777" w:rsidR="004C4A70" w:rsidRPr="009202AA" w:rsidRDefault="004C4A70" w:rsidP="004C4A70">
      <w:pPr>
        <w:pStyle w:val="Heading2"/>
        <w:rPr>
          <w:lang w:eastAsia="zh-CN"/>
        </w:rPr>
      </w:pPr>
      <w:bookmarkStart w:id="121" w:name="_Toc21096396"/>
      <w:bookmarkStart w:id="122" w:name="_Toc29763363"/>
      <w:bookmarkStart w:id="123" w:name="_Toc36029834"/>
      <w:bookmarkStart w:id="124" w:name="_Toc37179734"/>
      <w:bookmarkStart w:id="125" w:name="_Toc45869434"/>
      <w:bookmarkStart w:id="126" w:name="_Toc52555233"/>
      <w:bookmarkStart w:id="127" w:name="_Toc61112689"/>
      <w:bookmarkStart w:id="128" w:name="_Toc67911573"/>
      <w:bookmarkStart w:id="129" w:name="_Toc74840393"/>
      <w:bookmarkStart w:id="130" w:name="_Toc76503528"/>
      <w:bookmarkStart w:id="131" w:name="_Toc83042080"/>
      <w:bookmarkStart w:id="132" w:name="_Toc8985425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21"/>
      <w:bookmarkEnd w:id="122"/>
      <w:bookmarkEnd w:id="123"/>
      <w:bookmarkEnd w:id="124"/>
      <w:bookmarkEnd w:id="125"/>
      <w:bookmarkEnd w:id="126"/>
      <w:bookmarkEnd w:id="127"/>
      <w:bookmarkEnd w:id="128"/>
      <w:bookmarkEnd w:id="129"/>
      <w:bookmarkEnd w:id="130"/>
      <w:bookmarkEnd w:id="131"/>
      <w:bookmarkEnd w:id="132"/>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33" w:name="_Toc21096397"/>
      <w:bookmarkStart w:id="134" w:name="_Toc29763364"/>
      <w:bookmarkStart w:id="135" w:name="_Toc36029835"/>
      <w:bookmarkStart w:id="136" w:name="_Toc37179735"/>
      <w:bookmarkStart w:id="137" w:name="_Toc45869435"/>
      <w:bookmarkStart w:id="138" w:name="_Toc52555234"/>
      <w:bookmarkStart w:id="139" w:name="_Toc61112690"/>
      <w:bookmarkStart w:id="140" w:name="_Toc67911574"/>
      <w:bookmarkStart w:id="141" w:name="_Toc74840394"/>
      <w:bookmarkStart w:id="142" w:name="_Toc76503529"/>
      <w:bookmarkStart w:id="143" w:name="_Toc83042081"/>
      <w:bookmarkStart w:id="144" w:name="_Toc89854255"/>
      <w:r w:rsidRPr="009202AA">
        <w:rPr>
          <w:snapToGrid w:val="0"/>
        </w:rPr>
        <w:t>4.2</w:t>
      </w:r>
      <w:r w:rsidRPr="009202AA">
        <w:rPr>
          <w:snapToGrid w:val="0"/>
        </w:rPr>
        <w:tab/>
        <w:t>Relationship between minimum requirements and test requirements</w:t>
      </w:r>
      <w:bookmarkEnd w:id="133"/>
      <w:bookmarkEnd w:id="134"/>
      <w:bookmarkEnd w:id="135"/>
      <w:bookmarkEnd w:id="136"/>
      <w:bookmarkEnd w:id="137"/>
      <w:bookmarkEnd w:id="138"/>
      <w:bookmarkEnd w:id="139"/>
      <w:bookmarkEnd w:id="140"/>
      <w:bookmarkEnd w:id="141"/>
      <w:bookmarkEnd w:id="142"/>
      <w:bookmarkEnd w:id="143"/>
      <w:bookmarkEnd w:id="14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45" w:name="_Toc21096398"/>
      <w:bookmarkStart w:id="146" w:name="_Toc29763365"/>
      <w:bookmarkStart w:id="147" w:name="_Toc36029836"/>
      <w:bookmarkStart w:id="148" w:name="_Toc37179736"/>
      <w:bookmarkStart w:id="149" w:name="_Toc45869436"/>
      <w:bookmarkStart w:id="150" w:name="_Toc52555235"/>
      <w:bookmarkStart w:id="151" w:name="_Toc61112691"/>
      <w:bookmarkStart w:id="152" w:name="_Toc67911575"/>
      <w:bookmarkStart w:id="153" w:name="_Toc74840395"/>
      <w:bookmarkStart w:id="154" w:name="_Toc76503530"/>
      <w:bookmarkStart w:id="155" w:name="_Toc83042082"/>
      <w:bookmarkStart w:id="156" w:name="_Toc89854256"/>
      <w:r w:rsidRPr="009202AA">
        <w:rPr>
          <w:lang w:eastAsia="zh-CN"/>
        </w:rPr>
        <w:t>4.3</w:t>
      </w:r>
      <w:r w:rsidRPr="009202AA">
        <w:rPr>
          <w:lang w:eastAsia="zh-CN"/>
        </w:rPr>
        <w:tab/>
        <w:t>Conducted and radiated requirement reference points</w:t>
      </w:r>
      <w:bookmarkEnd w:id="145"/>
      <w:bookmarkEnd w:id="146"/>
      <w:bookmarkEnd w:id="147"/>
      <w:bookmarkEnd w:id="148"/>
      <w:bookmarkEnd w:id="149"/>
      <w:bookmarkEnd w:id="150"/>
      <w:bookmarkEnd w:id="151"/>
      <w:bookmarkEnd w:id="152"/>
      <w:bookmarkEnd w:id="153"/>
      <w:bookmarkEnd w:id="154"/>
      <w:bookmarkEnd w:id="155"/>
      <w:bookmarkEnd w:id="156"/>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57" w:name="_Toc21096399"/>
      <w:bookmarkStart w:id="158" w:name="_Toc29763366"/>
      <w:bookmarkStart w:id="159" w:name="_Toc36029837"/>
      <w:bookmarkStart w:id="160" w:name="_Toc37179737"/>
      <w:bookmarkStart w:id="161" w:name="_Toc45869437"/>
      <w:bookmarkStart w:id="162" w:name="_Toc52555236"/>
      <w:bookmarkStart w:id="163" w:name="_Toc61112692"/>
      <w:bookmarkStart w:id="164" w:name="_Toc67911576"/>
      <w:bookmarkStart w:id="165" w:name="_Toc74840396"/>
      <w:bookmarkStart w:id="166" w:name="_Toc76503531"/>
      <w:bookmarkStart w:id="167" w:name="_Toc83042083"/>
      <w:bookmarkStart w:id="168" w:name="_Toc89854257"/>
      <w:r w:rsidRPr="009202AA">
        <w:rPr>
          <w:lang w:eastAsia="zh-CN"/>
        </w:rPr>
        <w:t>4.4</w:t>
      </w:r>
      <w:r w:rsidRPr="009202AA">
        <w:rPr>
          <w:lang w:eastAsia="zh-CN"/>
        </w:rPr>
        <w:tab/>
        <w:t>Base station classes</w:t>
      </w:r>
      <w:r w:rsidRPr="009202AA">
        <w:t xml:space="preserve"> for AAS BS</w:t>
      </w:r>
      <w:bookmarkEnd w:id="157"/>
      <w:bookmarkEnd w:id="158"/>
      <w:bookmarkEnd w:id="159"/>
      <w:bookmarkEnd w:id="160"/>
      <w:bookmarkEnd w:id="161"/>
      <w:bookmarkEnd w:id="162"/>
      <w:bookmarkEnd w:id="163"/>
      <w:bookmarkEnd w:id="164"/>
      <w:bookmarkEnd w:id="165"/>
      <w:bookmarkEnd w:id="166"/>
      <w:bookmarkEnd w:id="167"/>
      <w:bookmarkEnd w:id="168"/>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69" w:name="_Toc21096400"/>
      <w:bookmarkStart w:id="170" w:name="_Toc29763367"/>
      <w:bookmarkStart w:id="171" w:name="_Toc36029838"/>
      <w:bookmarkStart w:id="172" w:name="_Toc37179738"/>
      <w:bookmarkStart w:id="173" w:name="_Toc45869438"/>
      <w:bookmarkStart w:id="174" w:name="_Toc52555237"/>
      <w:bookmarkStart w:id="175" w:name="_Toc61112693"/>
      <w:bookmarkStart w:id="176" w:name="_Toc67911577"/>
      <w:bookmarkStart w:id="177" w:name="_Toc74840397"/>
      <w:bookmarkStart w:id="178" w:name="_Toc76503532"/>
      <w:bookmarkStart w:id="179" w:name="_Toc83042084"/>
      <w:bookmarkStart w:id="180" w:name="_Toc89854258"/>
      <w:r w:rsidRPr="009202AA">
        <w:rPr>
          <w:lang w:eastAsia="zh-CN"/>
        </w:rPr>
        <w:t>4.5</w:t>
      </w:r>
      <w:r w:rsidRPr="009202AA">
        <w:rPr>
          <w:lang w:eastAsia="zh-CN"/>
        </w:rPr>
        <w:tab/>
        <w:t>Regional requirements</w:t>
      </w:r>
      <w:bookmarkEnd w:id="169"/>
      <w:bookmarkEnd w:id="170"/>
      <w:bookmarkEnd w:id="171"/>
      <w:bookmarkEnd w:id="172"/>
      <w:bookmarkEnd w:id="173"/>
      <w:bookmarkEnd w:id="174"/>
      <w:bookmarkEnd w:id="175"/>
      <w:bookmarkEnd w:id="176"/>
      <w:bookmarkEnd w:id="177"/>
      <w:bookmarkEnd w:id="178"/>
      <w:bookmarkEnd w:id="179"/>
      <w:bookmarkEnd w:id="18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81" w:name="_Toc21096401"/>
      <w:bookmarkStart w:id="182" w:name="_Toc29763368"/>
      <w:bookmarkStart w:id="183" w:name="_Toc36029839"/>
      <w:bookmarkStart w:id="184" w:name="_Toc37179739"/>
      <w:bookmarkStart w:id="185" w:name="_Toc45869439"/>
      <w:bookmarkStart w:id="186" w:name="_Toc52555238"/>
      <w:bookmarkStart w:id="187" w:name="_Toc61112694"/>
      <w:bookmarkStart w:id="188" w:name="_Toc67911578"/>
      <w:bookmarkStart w:id="189" w:name="_Toc74840398"/>
      <w:bookmarkStart w:id="190" w:name="_Toc76503533"/>
      <w:bookmarkStart w:id="191" w:name="_Toc83042085"/>
      <w:bookmarkStart w:id="192" w:name="_Toc89854259"/>
      <w:r w:rsidRPr="009202AA">
        <w:rPr>
          <w:lang w:eastAsia="zh-CN"/>
        </w:rPr>
        <w:t>4.6</w:t>
      </w:r>
      <w:r w:rsidRPr="009202AA">
        <w:rPr>
          <w:lang w:eastAsia="zh-CN"/>
        </w:rPr>
        <w:tab/>
        <w:t>Operating Bands and Band Categories</w:t>
      </w:r>
      <w:bookmarkEnd w:id="181"/>
      <w:bookmarkEnd w:id="182"/>
      <w:bookmarkEnd w:id="183"/>
      <w:bookmarkEnd w:id="184"/>
      <w:bookmarkEnd w:id="185"/>
      <w:bookmarkEnd w:id="186"/>
      <w:bookmarkEnd w:id="187"/>
      <w:bookmarkEnd w:id="188"/>
      <w:bookmarkEnd w:id="189"/>
      <w:bookmarkEnd w:id="190"/>
      <w:bookmarkEnd w:id="191"/>
      <w:bookmarkEnd w:id="192"/>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93" w:name="_Toc21096402"/>
      <w:bookmarkStart w:id="194" w:name="_Toc29763369"/>
      <w:bookmarkStart w:id="195" w:name="_Toc36029840"/>
      <w:bookmarkStart w:id="196" w:name="_Toc37179740"/>
      <w:bookmarkStart w:id="197" w:name="_Toc45869440"/>
      <w:bookmarkStart w:id="198" w:name="_Toc52555239"/>
      <w:bookmarkStart w:id="199" w:name="_Toc61112695"/>
      <w:bookmarkStart w:id="200" w:name="_Toc67911579"/>
      <w:bookmarkStart w:id="201" w:name="_Toc74840399"/>
      <w:bookmarkStart w:id="202" w:name="_Toc76503534"/>
      <w:bookmarkStart w:id="203" w:name="_Toc83042086"/>
      <w:bookmarkStart w:id="204" w:name="_Toc89854260"/>
      <w:r w:rsidRPr="009202AA">
        <w:rPr>
          <w:lang w:eastAsia="zh-CN"/>
        </w:rPr>
        <w:t>4.7</w:t>
      </w:r>
      <w:r w:rsidRPr="009202AA">
        <w:rPr>
          <w:lang w:eastAsia="zh-CN"/>
        </w:rPr>
        <w:tab/>
        <w:t>Channel arrangements</w:t>
      </w:r>
      <w:bookmarkEnd w:id="193"/>
      <w:bookmarkEnd w:id="194"/>
      <w:bookmarkEnd w:id="195"/>
      <w:bookmarkEnd w:id="196"/>
      <w:bookmarkEnd w:id="197"/>
      <w:bookmarkEnd w:id="198"/>
      <w:bookmarkEnd w:id="199"/>
      <w:bookmarkEnd w:id="200"/>
      <w:bookmarkEnd w:id="201"/>
      <w:bookmarkEnd w:id="202"/>
      <w:bookmarkEnd w:id="203"/>
      <w:bookmarkEnd w:id="20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05" w:name="_Toc21096403"/>
      <w:bookmarkStart w:id="206" w:name="_Toc29763370"/>
      <w:bookmarkStart w:id="207" w:name="_Toc36029841"/>
      <w:bookmarkStart w:id="208" w:name="_Toc37179741"/>
      <w:bookmarkStart w:id="209" w:name="_Toc45869441"/>
      <w:bookmarkStart w:id="210" w:name="_Toc52555240"/>
      <w:bookmarkStart w:id="211" w:name="_Toc61112696"/>
      <w:bookmarkStart w:id="212" w:name="_Toc67911580"/>
      <w:bookmarkStart w:id="213" w:name="_Toc74840400"/>
      <w:bookmarkStart w:id="214" w:name="_Toc76503535"/>
      <w:bookmarkStart w:id="215" w:name="_Toc83042087"/>
      <w:bookmarkStart w:id="216" w:name="_Toc89854261"/>
      <w:r w:rsidRPr="009202AA">
        <w:rPr>
          <w:lang w:eastAsia="zh-CN"/>
        </w:rPr>
        <w:t>4.8</w:t>
      </w:r>
      <w:r w:rsidRPr="009202AA">
        <w:rPr>
          <w:lang w:eastAsia="zh-CN"/>
        </w:rPr>
        <w:tab/>
        <w:t>Requirements for contiguous and non-contiguous spectrum</w:t>
      </w:r>
      <w:bookmarkEnd w:id="205"/>
      <w:bookmarkEnd w:id="206"/>
      <w:bookmarkEnd w:id="207"/>
      <w:bookmarkEnd w:id="208"/>
      <w:bookmarkEnd w:id="209"/>
      <w:bookmarkEnd w:id="210"/>
      <w:bookmarkEnd w:id="211"/>
      <w:bookmarkEnd w:id="212"/>
      <w:bookmarkEnd w:id="213"/>
      <w:bookmarkEnd w:id="214"/>
      <w:bookmarkEnd w:id="215"/>
      <w:bookmarkEnd w:id="216"/>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17" w:name="_Toc21096404"/>
      <w:bookmarkStart w:id="218" w:name="_Toc29763371"/>
      <w:bookmarkStart w:id="219" w:name="_Toc36029842"/>
      <w:bookmarkStart w:id="220" w:name="_Toc37179742"/>
      <w:bookmarkStart w:id="221" w:name="_Toc45869442"/>
      <w:bookmarkStart w:id="222" w:name="_Toc52555241"/>
      <w:bookmarkStart w:id="223" w:name="_Toc61112697"/>
      <w:bookmarkStart w:id="224" w:name="_Toc67911581"/>
      <w:bookmarkStart w:id="225" w:name="_Toc74840401"/>
      <w:bookmarkStart w:id="226" w:name="_Toc76503536"/>
      <w:bookmarkStart w:id="227" w:name="_Toc83042088"/>
      <w:bookmarkStart w:id="228" w:name="_Toc89854262"/>
      <w:r w:rsidRPr="009202AA">
        <w:rPr>
          <w:lang w:eastAsia="zh-CN"/>
        </w:rPr>
        <w:t>4.9</w:t>
      </w:r>
      <w:r w:rsidRPr="009202AA">
        <w:rPr>
          <w:lang w:eastAsia="zh-CN"/>
        </w:rPr>
        <w:tab/>
        <w:t>Requirements for AAS BS capable of operation in multiple operating bands</w:t>
      </w:r>
      <w:bookmarkEnd w:id="217"/>
      <w:bookmarkEnd w:id="218"/>
      <w:bookmarkEnd w:id="219"/>
      <w:bookmarkEnd w:id="220"/>
      <w:bookmarkEnd w:id="221"/>
      <w:bookmarkEnd w:id="222"/>
      <w:bookmarkEnd w:id="223"/>
      <w:bookmarkEnd w:id="224"/>
      <w:bookmarkEnd w:id="225"/>
      <w:bookmarkEnd w:id="226"/>
      <w:bookmarkEnd w:id="227"/>
      <w:bookmarkEnd w:id="228"/>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29" w:name="_Toc21096405"/>
      <w:bookmarkStart w:id="230" w:name="_Toc29763372"/>
      <w:bookmarkStart w:id="231" w:name="_Toc36029843"/>
      <w:bookmarkStart w:id="232" w:name="_Toc37179743"/>
      <w:bookmarkStart w:id="233" w:name="_Toc45869443"/>
      <w:bookmarkStart w:id="234" w:name="_Toc52555242"/>
      <w:bookmarkStart w:id="235" w:name="_Toc61112698"/>
      <w:bookmarkStart w:id="236" w:name="_Toc67911582"/>
      <w:bookmarkStart w:id="237" w:name="_Toc74840402"/>
      <w:bookmarkStart w:id="238" w:name="_Toc76503537"/>
      <w:bookmarkStart w:id="239" w:name="_Toc83042089"/>
      <w:bookmarkStart w:id="240" w:name="_Toc89854263"/>
      <w:r w:rsidRPr="009202AA">
        <w:t>4.10</w:t>
      </w:r>
      <w:r w:rsidRPr="009202AA">
        <w:tab/>
        <w:t>OTA Co-location with other base stations</w:t>
      </w:r>
      <w:bookmarkEnd w:id="229"/>
      <w:bookmarkEnd w:id="230"/>
      <w:bookmarkEnd w:id="231"/>
      <w:bookmarkEnd w:id="232"/>
      <w:bookmarkEnd w:id="233"/>
      <w:bookmarkEnd w:id="234"/>
      <w:bookmarkEnd w:id="235"/>
      <w:bookmarkEnd w:id="236"/>
      <w:bookmarkEnd w:id="237"/>
      <w:bookmarkEnd w:id="238"/>
      <w:bookmarkEnd w:id="239"/>
      <w:bookmarkEnd w:id="240"/>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41" w:name="_Toc21096406"/>
      <w:bookmarkStart w:id="242" w:name="_Toc29763373"/>
      <w:bookmarkStart w:id="243" w:name="_Toc36029844"/>
      <w:bookmarkStart w:id="244" w:name="_Toc37179744"/>
      <w:bookmarkStart w:id="245" w:name="_Toc45869444"/>
      <w:bookmarkStart w:id="246" w:name="_Toc52555243"/>
      <w:bookmarkStart w:id="247" w:name="_Toc61112699"/>
      <w:bookmarkStart w:id="248" w:name="_Toc67911583"/>
      <w:bookmarkStart w:id="249" w:name="_Toc74840403"/>
      <w:bookmarkStart w:id="250" w:name="_Toc76503538"/>
      <w:bookmarkStart w:id="251" w:name="_Toc83042090"/>
      <w:bookmarkStart w:id="252" w:name="_Toc89854264"/>
      <w:r w:rsidRPr="009202AA">
        <w:rPr>
          <w:lang w:eastAsia="zh-CN"/>
        </w:rPr>
        <w:t>5</w:t>
      </w:r>
      <w:r w:rsidRPr="009202AA">
        <w:rPr>
          <w:lang w:eastAsia="zh-CN"/>
        </w:rPr>
        <w:tab/>
        <w:t>Applicability of Requirements</w:t>
      </w:r>
      <w:bookmarkEnd w:id="241"/>
      <w:bookmarkEnd w:id="242"/>
      <w:bookmarkEnd w:id="243"/>
      <w:bookmarkEnd w:id="244"/>
      <w:bookmarkEnd w:id="245"/>
      <w:bookmarkEnd w:id="246"/>
      <w:bookmarkEnd w:id="247"/>
      <w:bookmarkEnd w:id="248"/>
      <w:bookmarkEnd w:id="249"/>
      <w:bookmarkEnd w:id="250"/>
      <w:bookmarkEnd w:id="251"/>
      <w:bookmarkEnd w:id="252"/>
    </w:p>
    <w:p w14:paraId="12F324DA" w14:textId="77777777" w:rsidR="004C4A70" w:rsidRPr="009202AA" w:rsidRDefault="004C4A70" w:rsidP="004C4A70">
      <w:pPr>
        <w:pStyle w:val="Heading2"/>
      </w:pPr>
      <w:bookmarkStart w:id="253" w:name="_Toc21096407"/>
      <w:bookmarkStart w:id="254" w:name="_Toc29763374"/>
      <w:bookmarkStart w:id="255" w:name="_Toc36029845"/>
      <w:bookmarkStart w:id="256" w:name="_Toc37179745"/>
      <w:bookmarkStart w:id="257" w:name="_Toc45869445"/>
      <w:bookmarkStart w:id="258" w:name="_Toc52555244"/>
      <w:bookmarkStart w:id="259" w:name="_Toc61112700"/>
      <w:bookmarkStart w:id="260" w:name="_Toc67911584"/>
      <w:bookmarkStart w:id="261" w:name="_Toc74840404"/>
      <w:bookmarkStart w:id="262" w:name="_Toc76503539"/>
      <w:bookmarkStart w:id="263" w:name="_Toc83042091"/>
      <w:bookmarkStart w:id="264" w:name="_Toc89854265"/>
      <w:r w:rsidRPr="009202AA">
        <w:t>5.1</w:t>
      </w:r>
      <w:r w:rsidRPr="009202AA">
        <w:tab/>
        <w:t>General</w:t>
      </w:r>
      <w:bookmarkEnd w:id="253"/>
      <w:bookmarkEnd w:id="254"/>
      <w:bookmarkEnd w:id="255"/>
      <w:bookmarkEnd w:id="256"/>
      <w:bookmarkEnd w:id="257"/>
      <w:bookmarkEnd w:id="258"/>
      <w:bookmarkEnd w:id="259"/>
      <w:bookmarkEnd w:id="260"/>
      <w:bookmarkEnd w:id="261"/>
      <w:bookmarkEnd w:id="262"/>
      <w:bookmarkEnd w:id="263"/>
      <w:bookmarkEnd w:id="26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65" w:name="_Toc21096408"/>
      <w:bookmarkStart w:id="266" w:name="_Toc29763375"/>
      <w:bookmarkStart w:id="267" w:name="_Toc36029846"/>
      <w:bookmarkStart w:id="268" w:name="_Toc37179746"/>
      <w:bookmarkStart w:id="269" w:name="_Toc45869446"/>
      <w:bookmarkStart w:id="270" w:name="_Toc52555245"/>
      <w:bookmarkStart w:id="271" w:name="_Toc61112701"/>
      <w:bookmarkStart w:id="272" w:name="_Toc67911585"/>
      <w:bookmarkStart w:id="273" w:name="_Toc74840405"/>
      <w:bookmarkStart w:id="274" w:name="_Toc76503540"/>
      <w:bookmarkStart w:id="275" w:name="_Toc83042092"/>
      <w:bookmarkStart w:id="276" w:name="_Toc89854266"/>
      <w:r w:rsidRPr="009202AA">
        <w:t>5.2</w:t>
      </w:r>
      <w:r w:rsidRPr="009202AA">
        <w:tab/>
        <w:t>Band category 1 (BC1) and band category 2 (BC2)</w:t>
      </w:r>
      <w:bookmarkEnd w:id="265"/>
      <w:bookmarkEnd w:id="266"/>
      <w:bookmarkEnd w:id="267"/>
      <w:bookmarkEnd w:id="268"/>
      <w:bookmarkEnd w:id="269"/>
      <w:bookmarkEnd w:id="270"/>
      <w:bookmarkEnd w:id="271"/>
      <w:bookmarkEnd w:id="272"/>
      <w:bookmarkEnd w:id="273"/>
      <w:bookmarkEnd w:id="274"/>
      <w:bookmarkEnd w:id="275"/>
      <w:bookmarkEnd w:id="276"/>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77" w:name="_Toc21096409"/>
      <w:bookmarkStart w:id="278" w:name="_Toc29763376"/>
      <w:bookmarkStart w:id="279" w:name="_Toc36029847"/>
      <w:bookmarkStart w:id="280" w:name="_Toc37179747"/>
      <w:bookmarkStart w:id="281" w:name="_Toc45869447"/>
      <w:bookmarkStart w:id="282" w:name="_Toc52555246"/>
      <w:bookmarkStart w:id="283" w:name="_Toc61112702"/>
      <w:bookmarkStart w:id="284" w:name="_Toc67911586"/>
      <w:bookmarkStart w:id="285" w:name="_Toc74840406"/>
      <w:bookmarkStart w:id="286" w:name="_Toc76503541"/>
      <w:bookmarkStart w:id="287" w:name="_Toc83042093"/>
      <w:bookmarkStart w:id="288" w:name="_Toc89854267"/>
      <w:r w:rsidRPr="009202AA">
        <w:t>5.3</w:t>
      </w:r>
      <w:r w:rsidRPr="009202AA">
        <w:tab/>
        <w:t>Band category 3 (BC3)</w:t>
      </w:r>
      <w:bookmarkEnd w:id="277"/>
      <w:bookmarkEnd w:id="278"/>
      <w:bookmarkEnd w:id="279"/>
      <w:bookmarkEnd w:id="280"/>
      <w:bookmarkEnd w:id="281"/>
      <w:bookmarkEnd w:id="282"/>
      <w:bookmarkEnd w:id="283"/>
      <w:bookmarkEnd w:id="284"/>
      <w:bookmarkEnd w:id="285"/>
      <w:bookmarkEnd w:id="286"/>
      <w:bookmarkEnd w:id="287"/>
      <w:bookmarkEnd w:id="288"/>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89" w:name="_Toc21096410"/>
      <w:bookmarkStart w:id="290" w:name="_Toc29763377"/>
      <w:bookmarkStart w:id="291" w:name="_Toc36029848"/>
      <w:bookmarkStart w:id="292" w:name="_Toc37179748"/>
      <w:bookmarkStart w:id="293" w:name="_Toc45869448"/>
      <w:bookmarkStart w:id="294" w:name="_Toc52555247"/>
      <w:bookmarkStart w:id="295" w:name="_Toc61112703"/>
      <w:bookmarkStart w:id="296" w:name="_Toc67911587"/>
      <w:bookmarkStart w:id="297" w:name="_Toc74840407"/>
      <w:bookmarkStart w:id="298" w:name="_Toc76503542"/>
      <w:bookmarkStart w:id="299" w:name="_Toc83042094"/>
      <w:bookmarkStart w:id="300" w:name="_Toc89854268"/>
      <w:r w:rsidRPr="009202AA">
        <w:rPr>
          <w:lang w:eastAsia="zh-CN"/>
        </w:rPr>
        <w:t>6</w:t>
      </w:r>
      <w:r w:rsidRPr="009202AA">
        <w:rPr>
          <w:lang w:eastAsia="zh-CN"/>
        </w:rPr>
        <w:tab/>
        <w:t>Conducted transmitter characteristics</w:t>
      </w:r>
      <w:bookmarkEnd w:id="289"/>
      <w:bookmarkEnd w:id="290"/>
      <w:bookmarkEnd w:id="291"/>
      <w:bookmarkEnd w:id="292"/>
      <w:bookmarkEnd w:id="293"/>
      <w:bookmarkEnd w:id="294"/>
      <w:bookmarkEnd w:id="295"/>
      <w:bookmarkEnd w:id="296"/>
      <w:bookmarkEnd w:id="297"/>
      <w:bookmarkEnd w:id="298"/>
      <w:bookmarkEnd w:id="299"/>
      <w:bookmarkEnd w:id="300"/>
    </w:p>
    <w:p w14:paraId="15EA8521" w14:textId="77777777" w:rsidR="004C4A70" w:rsidRPr="009202AA" w:rsidRDefault="004C4A70" w:rsidP="004C4A70">
      <w:pPr>
        <w:pStyle w:val="Heading2"/>
        <w:rPr>
          <w:lang w:eastAsia="zh-CN"/>
        </w:rPr>
      </w:pPr>
      <w:bookmarkStart w:id="301" w:name="_Toc21096411"/>
      <w:bookmarkStart w:id="302" w:name="_Toc29763378"/>
      <w:bookmarkStart w:id="303" w:name="_Toc36029849"/>
      <w:bookmarkStart w:id="304" w:name="_Toc37179749"/>
      <w:bookmarkStart w:id="305" w:name="_Toc45869449"/>
      <w:bookmarkStart w:id="306" w:name="_Toc52555248"/>
      <w:bookmarkStart w:id="307" w:name="_Toc61112704"/>
      <w:bookmarkStart w:id="308" w:name="_Toc67911588"/>
      <w:bookmarkStart w:id="309" w:name="_Toc74840408"/>
      <w:bookmarkStart w:id="310" w:name="_Toc76503543"/>
      <w:bookmarkStart w:id="311" w:name="_Toc83042095"/>
      <w:bookmarkStart w:id="312" w:name="_Toc89854269"/>
      <w:r w:rsidRPr="009202AA">
        <w:rPr>
          <w:lang w:eastAsia="zh-CN"/>
        </w:rPr>
        <w:t>6.1</w:t>
      </w:r>
      <w:r w:rsidRPr="009202AA">
        <w:rPr>
          <w:lang w:eastAsia="zh-CN"/>
        </w:rPr>
        <w:tab/>
        <w:t>General</w:t>
      </w:r>
      <w:bookmarkEnd w:id="301"/>
      <w:bookmarkEnd w:id="302"/>
      <w:bookmarkEnd w:id="303"/>
      <w:bookmarkEnd w:id="304"/>
      <w:bookmarkEnd w:id="305"/>
      <w:bookmarkEnd w:id="306"/>
      <w:bookmarkEnd w:id="307"/>
      <w:bookmarkEnd w:id="308"/>
      <w:bookmarkEnd w:id="309"/>
      <w:bookmarkEnd w:id="310"/>
      <w:bookmarkEnd w:id="311"/>
      <w:bookmarkEnd w:id="312"/>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13" w:name="_Toc21096412"/>
      <w:bookmarkStart w:id="314" w:name="_Toc29763379"/>
      <w:bookmarkStart w:id="315" w:name="_Toc36029850"/>
      <w:bookmarkStart w:id="316" w:name="_Toc37179750"/>
      <w:bookmarkStart w:id="317" w:name="_Toc45869450"/>
      <w:bookmarkStart w:id="318" w:name="_Toc52555249"/>
      <w:bookmarkStart w:id="319" w:name="_Toc61112705"/>
      <w:bookmarkStart w:id="320" w:name="_Toc67911589"/>
      <w:bookmarkStart w:id="321" w:name="_Toc74840409"/>
      <w:bookmarkStart w:id="322" w:name="_Toc76503544"/>
      <w:bookmarkStart w:id="323" w:name="_Toc83042096"/>
      <w:bookmarkStart w:id="324" w:name="_Toc89854270"/>
      <w:r w:rsidRPr="009202AA">
        <w:rPr>
          <w:lang w:eastAsia="zh-CN"/>
        </w:rPr>
        <w:t>6.2</w:t>
      </w:r>
      <w:r w:rsidRPr="009202AA">
        <w:rPr>
          <w:lang w:eastAsia="zh-CN"/>
        </w:rPr>
        <w:tab/>
        <w:t>Base station output power</w:t>
      </w:r>
      <w:bookmarkEnd w:id="313"/>
      <w:bookmarkEnd w:id="314"/>
      <w:bookmarkEnd w:id="315"/>
      <w:bookmarkEnd w:id="316"/>
      <w:bookmarkEnd w:id="317"/>
      <w:bookmarkEnd w:id="318"/>
      <w:bookmarkEnd w:id="319"/>
      <w:bookmarkEnd w:id="320"/>
      <w:bookmarkEnd w:id="321"/>
      <w:bookmarkEnd w:id="322"/>
      <w:bookmarkEnd w:id="323"/>
      <w:bookmarkEnd w:id="324"/>
    </w:p>
    <w:p w14:paraId="27BC5D45" w14:textId="77777777" w:rsidR="004C4A70" w:rsidRPr="009202AA" w:rsidRDefault="004C4A70" w:rsidP="004C4A70">
      <w:pPr>
        <w:pStyle w:val="Heading3"/>
      </w:pPr>
      <w:bookmarkStart w:id="325" w:name="_Toc21096413"/>
      <w:bookmarkStart w:id="326" w:name="_Toc29763380"/>
      <w:bookmarkStart w:id="327" w:name="_Toc36029851"/>
      <w:bookmarkStart w:id="328" w:name="_Toc37179751"/>
      <w:bookmarkStart w:id="329" w:name="_Toc45869451"/>
      <w:bookmarkStart w:id="330" w:name="_Toc52555250"/>
      <w:bookmarkStart w:id="331" w:name="_Toc61112706"/>
      <w:bookmarkStart w:id="332" w:name="_Toc67911590"/>
      <w:bookmarkStart w:id="333" w:name="_Toc74840410"/>
      <w:bookmarkStart w:id="334" w:name="_Toc76503545"/>
      <w:bookmarkStart w:id="335" w:name="_Toc83042097"/>
      <w:bookmarkStart w:id="336" w:name="_Toc89854271"/>
      <w:r w:rsidRPr="009202AA">
        <w:t>6.2.1</w:t>
      </w:r>
      <w:r w:rsidRPr="009202AA">
        <w:tab/>
        <w:t>General</w:t>
      </w:r>
      <w:bookmarkEnd w:id="325"/>
      <w:bookmarkEnd w:id="326"/>
      <w:bookmarkEnd w:id="327"/>
      <w:bookmarkEnd w:id="328"/>
      <w:bookmarkEnd w:id="329"/>
      <w:bookmarkEnd w:id="330"/>
      <w:bookmarkEnd w:id="331"/>
      <w:bookmarkEnd w:id="332"/>
      <w:bookmarkEnd w:id="333"/>
      <w:bookmarkEnd w:id="334"/>
      <w:bookmarkEnd w:id="335"/>
      <w:bookmarkEnd w:id="336"/>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37" w:name="_Toc21096414"/>
      <w:bookmarkStart w:id="338" w:name="_Toc29763381"/>
      <w:bookmarkStart w:id="339" w:name="_Toc36029852"/>
      <w:bookmarkStart w:id="340" w:name="_Toc37179752"/>
      <w:bookmarkStart w:id="341" w:name="_Toc45869452"/>
      <w:bookmarkStart w:id="342" w:name="_Toc52555251"/>
      <w:bookmarkStart w:id="343" w:name="_Toc61112707"/>
      <w:bookmarkStart w:id="344" w:name="_Toc67911591"/>
      <w:bookmarkStart w:id="345" w:name="_Toc74840411"/>
      <w:bookmarkStart w:id="346" w:name="_Toc76503546"/>
      <w:bookmarkStart w:id="347" w:name="_Toc83042098"/>
      <w:bookmarkStart w:id="348" w:name="_Toc89854272"/>
      <w:r w:rsidRPr="009202AA">
        <w:rPr>
          <w:lang w:eastAsia="zh-CN"/>
        </w:rPr>
        <w:t>6.2.2</w:t>
      </w:r>
      <w:r w:rsidRPr="009202AA">
        <w:rPr>
          <w:lang w:eastAsia="zh-CN"/>
        </w:rPr>
        <w:tab/>
        <w:t>Maximum output power</w:t>
      </w:r>
      <w:bookmarkEnd w:id="337"/>
      <w:bookmarkEnd w:id="338"/>
      <w:bookmarkEnd w:id="339"/>
      <w:bookmarkEnd w:id="340"/>
      <w:bookmarkEnd w:id="341"/>
      <w:bookmarkEnd w:id="342"/>
      <w:bookmarkEnd w:id="343"/>
      <w:bookmarkEnd w:id="344"/>
      <w:bookmarkEnd w:id="345"/>
      <w:bookmarkEnd w:id="346"/>
      <w:bookmarkEnd w:id="347"/>
      <w:bookmarkEnd w:id="348"/>
    </w:p>
    <w:p w14:paraId="153B2B89" w14:textId="77777777" w:rsidR="004C4A70" w:rsidRPr="009202AA" w:rsidRDefault="004C4A70" w:rsidP="004C4A70">
      <w:pPr>
        <w:pStyle w:val="Heading4"/>
      </w:pPr>
      <w:bookmarkStart w:id="349" w:name="_Toc21096415"/>
      <w:bookmarkStart w:id="350" w:name="_Toc29763382"/>
      <w:bookmarkStart w:id="351" w:name="_Toc36029853"/>
      <w:bookmarkStart w:id="352" w:name="_Toc37179753"/>
      <w:bookmarkStart w:id="353" w:name="_Toc45869453"/>
      <w:bookmarkStart w:id="354" w:name="_Toc52555252"/>
      <w:bookmarkStart w:id="355" w:name="_Toc61112708"/>
      <w:bookmarkStart w:id="356" w:name="_Toc67911592"/>
      <w:bookmarkStart w:id="357" w:name="_Toc74840412"/>
      <w:bookmarkStart w:id="358" w:name="_Toc76503547"/>
      <w:bookmarkStart w:id="359" w:name="_Toc83042099"/>
      <w:bookmarkStart w:id="360" w:name="_Toc89854273"/>
      <w:r w:rsidRPr="009202AA">
        <w:t>6.2.2.1</w:t>
      </w:r>
      <w:r w:rsidRPr="009202AA">
        <w:tab/>
        <w:t>General</w:t>
      </w:r>
      <w:bookmarkEnd w:id="349"/>
      <w:bookmarkEnd w:id="350"/>
      <w:bookmarkEnd w:id="351"/>
      <w:bookmarkEnd w:id="352"/>
      <w:bookmarkEnd w:id="353"/>
      <w:bookmarkEnd w:id="354"/>
      <w:bookmarkEnd w:id="355"/>
      <w:bookmarkEnd w:id="356"/>
      <w:bookmarkEnd w:id="357"/>
      <w:bookmarkEnd w:id="358"/>
      <w:bookmarkEnd w:id="359"/>
      <w:bookmarkEnd w:id="360"/>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61" w:name="_Toc21096416"/>
      <w:bookmarkStart w:id="362" w:name="_Toc29763383"/>
      <w:bookmarkStart w:id="363" w:name="_Toc36029854"/>
      <w:bookmarkStart w:id="364" w:name="_Toc37179754"/>
      <w:bookmarkStart w:id="365" w:name="_Toc45869454"/>
      <w:bookmarkStart w:id="366" w:name="_Toc52555253"/>
      <w:bookmarkStart w:id="367" w:name="_Toc61112709"/>
      <w:bookmarkStart w:id="368" w:name="_Toc67911593"/>
      <w:bookmarkStart w:id="369" w:name="_Toc74840413"/>
      <w:bookmarkStart w:id="370" w:name="_Toc76503548"/>
      <w:bookmarkStart w:id="371" w:name="_Toc83042100"/>
      <w:bookmarkStart w:id="372" w:name="_Toc89854274"/>
      <w:r w:rsidRPr="009202AA">
        <w:t>6.2.2.2</w:t>
      </w:r>
      <w:r w:rsidRPr="009202AA">
        <w:tab/>
      </w:r>
      <w:r w:rsidRPr="009202AA">
        <w:rPr>
          <w:lang w:eastAsia="zh-CN"/>
        </w:rPr>
        <w:t>Minimum requirement for MSR operation</w:t>
      </w:r>
      <w:bookmarkEnd w:id="361"/>
      <w:bookmarkEnd w:id="362"/>
      <w:bookmarkEnd w:id="363"/>
      <w:bookmarkEnd w:id="364"/>
      <w:bookmarkEnd w:id="365"/>
      <w:bookmarkEnd w:id="366"/>
      <w:bookmarkEnd w:id="367"/>
      <w:bookmarkEnd w:id="368"/>
      <w:bookmarkEnd w:id="369"/>
      <w:bookmarkEnd w:id="370"/>
      <w:bookmarkEnd w:id="371"/>
      <w:bookmarkEnd w:id="372"/>
    </w:p>
    <w:p w14:paraId="0CAB96D5" w14:textId="77777777" w:rsidR="004C4A70" w:rsidRPr="009202AA" w:rsidRDefault="004C4A70" w:rsidP="004C4A70">
      <w:pPr>
        <w:pStyle w:val="Heading5"/>
        <w:spacing w:after="200"/>
        <w:rPr>
          <w:rFonts w:cs="Arial"/>
          <w:szCs w:val="22"/>
        </w:rPr>
      </w:pPr>
      <w:bookmarkStart w:id="373" w:name="_Toc21096417"/>
      <w:bookmarkStart w:id="374" w:name="_Toc29763384"/>
      <w:bookmarkStart w:id="375" w:name="_Toc36029855"/>
      <w:bookmarkStart w:id="376" w:name="_Toc37179755"/>
      <w:bookmarkStart w:id="377" w:name="_Toc45869455"/>
      <w:bookmarkStart w:id="378" w:name="_Toc52555254"/>
      <w:bookmarkStart w:id="379" w:name="_Toc61112710"/>
      <w:bookmarkStart w:id="380" w:name="_Toc67911594"/>
      <w:bookmarkStart w:id="381" w:name="_Toc74840414"/>
      <w:bookmarkStart w:id="382" w:name="_Toc76503549"/>
      <w:bookmarkStart w:id="383" w:name="_Toc83042101"/>
      <w:bookmarkStart w:id="384" w:name="_Toc89854275"/>
      <w:r w:rsidRPr="009202AA">
        <w:rPr>
          <w:rFonts w:cs="Arial"/>
          <w:szCs w:val="22"/>
        </w:rPr>
        <w:t>6.2.2.2.1</w:t>
      </w:r>
      <w:r w:rsidRPr="009202AA">
        <w:rPr>
          <w:rFonts w:cs="Arial"/>
          <w:szCs w:val="22"/>
        </w:rPr>
        <w:tab/>
        <w:t>General</w:t>
      </w:r>
      <w:bookmarkEnd w:id="373"/>
      <w:bookmarkEnd w:id="374"/>
      <w:bookmarkEnd w:id="375"/>
      <w:bookmarkEnd w:id="376"/>
      <w:bookmarkEnd w:id="377"/>
      <w:bookmarkEnd w:id="378"/>
      <w:bookmarkEnd w:id="379"/>
      <w:bookmarkEnd w:id="380"/>
      <w:bookmarkEnd w:id="381"/>
      <w:bookmarkEnd w:id="382"/>
      <w:bookmarkEnd w:id="383"/>
      <w:bookmarkEnd w:id="38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385" w:name="_Toc21096418"/>
      <w:bookmarkStart w:id="386" w:name="_Toc29763385"/>
      <w:bookmarkStart w:id="387" w:name="_Toc36029856"/>
      <w:bookmarkStart w:id="388" w:name="_Toc37179756"/>
      <w:bookmarkStart w:id="389" w:name="_Toc45869456"/>
      <w:bookmarkStart w:id="390" w:name="_Toc52555255"/>
      <w:bookmarkStart w:id="391" w:name="_Toc61112711"/>
      <w:bookmarkStart w:id="392" w:name="_Toc67911595"/>
      <w:bookmarkStart w:id="393" w:name="_Toc74840415"/>
      <w:bookmarkStart w:id="394" w:name="_Toc76503550"/>
      <w:bookmarkStart w:id="395" w:name="_Toc83042102"/>
      <w:bookmarkStart w:id="396" w:name="_Toc89854276"/>
      <w:r w:rsidRPr="009202AA">
        <w:rPr>
          <w:rFonts w:cs="Arial"/>
          <w:szCs w:val="22"/>
        </w:rPr>
        <w:t>6.2.2.2.2</w:t>
      </w:r>
      <w:r w:rsidRPr="009202AA">
        <w:rPr>
          <w:rFonts w:cs="Arial"/>
          <w:szCs w:val="22"/>
        </w:rPr>
        <w:tab/>
        <w:t>Additional requirements (regional)</w:t>
      </w:r>
      <w:bookmarkEnd w:id="385"/>
      <w:bookmarkEnd w:id="386"/>
      <w:bookmarkEnd w:id="387"/>
      <w:bookmarkEnd w:id="388"/>
      <w:bookmarkEnd w:id="389"/>
      <w:bookmarkEnd w:id="390"/>
      <w:bookmarkEnd w:id="391"/>
      <w:bookmarkEnd w:id="392"/>
      <w:bookmarkEnd w:id="393"/>
      <w:bookmarkEnd w:id="394"/>
      <w:bookmarkEnd w:id="395"/>
      <w:bookmarkEnd w:id="396"/>
    </w:p>
    <w:p w14:paraId="7F52FA4D" w14:textId="77777777" w:rsidR="004C4A70" w:rsidRPr="009202AA" w:rsidRDefault="004C4A70" w:rsidP="004C4A70">
      <w:pPr>
        <w:pStyle w:val="Heading4"/>
        <w:rPr>
          <w:lang w:eastAsia="zh-CN"/>
        </w:rPr>
      </w:pPr>
      <w:bookmarkStart w:id="397" w:name="_Toc21096419"/>
      <w:bookmarkStart w:id="398" w:name="_Toc29763386"/>
      <w:bookmarkStart w:id="399" w:name="_Toc36029857"/>
      <w:bookmarkStart w:id="400" w:name="_Toc37179757"/>
      <w:bookmarkStart w:id="401" w:name="_Toc45869457"/>
      <w:bookmarkStart w:id="402" w:name="_Toc52555256"/>
      <w:bookmarkStart w:id="403" w:name="_Toc61112712"/>
      <w:bookmarkStart w:id="404" w:name="_Toc67911596"/>
      <w:bookmarkStart w:id="405" w:name="_Toc74840416"/>
      <w:bookmarkStart w:id="406" w:name="_Toc76503551"/>
      <w:bookmarkStart w:id="407" w:name="_Toc83042103"/>
      <w:bookmarkStart w:id="408" w:name="_Toc89854277"/>
      <w:r w:rsidRPr="009202AA">
        <w:rPr>
          <w:lang w:eastAsia="zh-CN"/>
        </w:rPr>
        <w:t>6.2.2.3</w:t>
      </w:r>
      <w:r w:rsidRPr="009202AA">
        <w:rPr>
          <w:lang w:eastAsia="zh-CN"/>
        </w:rPr>
        <w:tab/>
        <w:t>Minimum requirement for single RAT UTRA operation</w:t>
      </w:r>
      <w:bookmarkEnd w:id="397"/>
      <w:bookmarkEnd w:id="398"/>
      <w:bookmarkEnd w:id="399"/>
      <w:bookmarkEnd w:id="400"/>
      <w:bookmarkEnd w:id="401"/>
      <w:bookmarkEnd w:id="402"/>
      <w:bookmarkEnd w:id="403"/>
      <w:bookmarkEnd w:id="404"/>
      <w:bookmarkEnd w:id="405"/>
      <w:bookmarkEnd w:id="406"/>
      <w:bookmarkEnd w:id="407"/>
      <w:bookmarkEnd w:id="408"/>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09" w:name="_Toc21096420"/>
      <w:bookmarkStart w:id="410" w:name="_Toc29763387"/>
      <w:bookmarkStart w:id="411" w:name="_Toc36029858"/>
      <w:bookmarkStart w:id="412" w:name="_Toc37179758"/>
      <w:bookmarkStart w:id="413" w:name="_Toc45869458"/>
      <w:bookmarkStart w:id="414" w:name="_Toc52555257"/>
      <w:bookmarkStart w:id="415" w:name="_Toc61112713"/>
      <w:bookmarkStart w:id="416" w:name="_Toc67911597"/>
      <w:bookmarkStart w:id="417" w:name="_Toc74840417"/>
      <w:bookmarkStart w:id="418" w:name="_Toc76503552"/>
      <w:bookmarkStart w:id="419" w:name="_Toc83042104"/>
      <w:bookmarkStart w:id="420" w:name="_Toc89854278"/>
      <w:r w:rsidRPr="009202AA">
        <w:rPr>
          <w:lang w:eastAsia="zh-CN"/>
        </w:rPr>
        <w:t>6.2.2.4</w:t>
      </w:r>
      <w:r w:rsidRPr="009202AA">
        <w:rPr>
          <w:lang w:eastAsia="zh-CN"/>
        </w:rPr>
        <w:tab/>
        <w:t>Minimum requirement for single RAT E-UTRA operation</w:t>
      </w:r>
      <w:bookmarkEnd w:id="409"/>
      <w:bookmarkEnd w:id="410"/>
      <w:bookmarkEnd w:id="411"/>
      <w:bookmarkEnd w:id="412"/>
      <w:bookmarkEnd w:id="413"/>
      <w:bookmarkEnd w:id="414"/>
      <w:bookmarkEnd w:id="415"/>
      <w:bookmarkEnd w:id="416"/>
      <w:bookmarkEnd w:id="417"/>
      <w:bookmarkEnd w:id="418"/>
      <w:bookmarkEnd w:id="419"/>
      <w:bookmarkEnd w:id="420"/>
    </w:p>
    <w:p w14:paraId="772CC19A" w14:textId="77777777" w:rsidR="004C4A70" w:rsidRPr="009202AA" w:rsidRDefault="004C4A70" w:rsidP="004C4A70">
      <w:pPr>
        <w:pStyle w:val="Heading5"/>
        <w:spacing w:after="200"/>
        <w:rPr>
          <w:rFonts w:cs="Arial"/>
          <w:szCs w:val="22"/>
        </w:rPr>
      </w:pPr>
      <w:bookmarkStart w:id="421" w:name="_Toc21096421"/>
      <w:bookmarkStart w:id="422" w:name="_Toc29763388"/>
      <w:bookmarkStart w:id="423" w:name="_Toc36029859"/>
      <w:bookmarkStart w:id="424" w:name="_Toc37179759"/>
      <w:bookmarkStart w:id="425" w:name="_Toc45869459"/>
      <w:bookmarkStart w:id="426" w:name="_Toc52555258"/>
      <w:bookmarkStart w:id="427" w:name="_Toc61112714"/>
      <w:bookmarkStart w:id="428" w:name="_Toc67911598"/>
      <w:bookmarkStart w:id="429" w:name="_Toc74840418"/>
      <w:bookmarkStart w:id="430" w:name="_Toc76503553"/>
      <w:bookmarkStart w:id="431" w:name="_Toc83042105"/>
      <w:bookmarkStart w:id="432" w:name="_Toc89854279"/>
      <w:r w:rsidRPr="009202AA">
        <w:rPr>
          <w:rFonts w:cs="Arial"/>
          <w:szCs w:val="22"/>
        </w:rPr>
        <w:t>6.2.2.4.1</w:t>
      </w:r>
      <w:r w:rsidRPr="009202AA">
        <w:rPr>
          <w:rFonts w:cs="Arial"/>
          <w:szCs w:val="22"/>
        </w:rPr>
        <w:tab/>
        <w:t>General</w:t>
      </w:r>
      <w:bookmarkEnd w:id="421"/>
      <w:bookmarkEnd w:id="422"/>
      <w:bookmarkEnd w:id="423"/>
      <w:bookmarkEnd w:id="424"/>
      <w:bookmarkEnd w:id="425"/>
      <w:bookmarkEnd w:id="426"/>
      <w:bookmarkEnd w:id="427"/>
      <w:bookmarkEnd w:id="428"/>
      <w:bookmarkEnd w:id="429"/>
      <w:bookmarkEnd w:id="430"/>
      <w:bookmarkEnd w:id="431"/>
      <w:bookmarkEnd w:id="432"/>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433" w:name="_Toc21096422"/>
      <w:bookmarkStart w:id="434" w:name="_Toc29763389"/>
      <w:bookmarkStart w:id="435" w:name="_Toc36029860"/>
      <w:bookmarkStart w:id="436" w:name="_Toc37179760"/>
      <w:bookmarkStart w:id="437" w:name="_Toc45869460"/>
      <w:bookmarkStart w:id="438" w:name="_Toc52555259"/>
      <w:bookmarkStart w:id="439" w:name="_Toc61112715"/>
      <w:bookmarkStart w:id="440" w:name="_Toc67911599"/>
      <w:bookmarkStart w:id="441" w:name="_Toc74840419"/>
      <w:bookmarkStart w:id="442" w:name="_Toc76503554"/>
      <w:bookmarkStart w:id="443" w:name="_Toc83042106"/>
      <w:bookmarkStart w:id="444" w:name="_Toc89854280"/>
      <w:r w:rsidRPr="009202AA">
        <w:rPr>
          <w:rFonts w:cs="Arial"/>
          <w:szCs w:val="22"/>
        </w:rPr>
        <w:t>6.2.2.4.2</w:t>
      </w:r>
      <w:r w:rsidRPr="009202AA">
        <w:rPr>
          <w:rFonts w:cs="Arial"/>
          <w:szCs w:val="22"/>
        </w:rPr>
        <w:tab/>
        <w:t>Additional requirements (regional)</w:t>
      </w:r>
      <w:bookmarkEnd w:id="433"/>
      <w:bookmarkEnd w:id="434"/>
      <w:bookmarkEnd w:id="435"/>
      <w:bookmarkEnd w:id="436"/>
      <w:bookmarkEnd w:id="437"/>
      <w:bookmarkEnd w:id="438"/>
      <w:bookmarkEnd w:id="439"/>
      <w:bookmarkEnd w:id="440"/>
      <w:bookmarkEnd w:id="441"/>
      <w:bookmarkEnd w:id="442"/>
      <w:bookmarkEnd w:id="443"/>
      <w:bookmarkEnd w:id="444"/>
    </w:p>
    <w:p w14:paraId="2A2CB98B" w14:textId="77777777" w:rsidR="004C4A70" w:rsidRPr="009202AA" w:rsidRDefault="004C4A70" w:rsidP="004C4A70">
      <w:pPr>
        <w:pStyle w:val="Heading3"/>
        <w:rPr>
          <w:lang w:eastAsia="zh-CN"/>
        </w:rPr>
      </w:pPr>
      <w:bookmarkStart w:id="445" w:name="_Toc21096423"/>
      <w:bookmarkStart w:id="446" w:name="_Toc29763390"/>
      <w:bookmarkStart w:id="447" w:name="_Toc36029861"/>
      <w:bookmarkStart w:id="448" w:name="_Toc37179761"/>
      <w:bookmarkStart w:id="449" w:name="_Toc45869461"/>
      <w:bookmarkStart w:id="450" w:name="_Toc52555260"/>
      <w:bookmarkStart w:id="451" w:name="_Toc61112716"/>
      <w:bookmarkStart w:id="452" w:name="_Toc67911600"/>
      <w:bookmarkStart w:id="453" w:name="_Toc74840420"/>
      <w:bookmarkStart w:id="454" w:name="_Toc76503555"/>
      <w:bookmarkStart w:id="455" w:name="_Toc83042107"/>
      <w:bookmarkStart w:id="456" w:name="_Toc89854281"/>
      <w:r w:rsidRPr="009202AA">
        <w:rPr>
          <w:lang w:eastAsia="zh-CN"/>
        </w:rPr>
        <w:t>6.2.3</w:t>
      </w:r>
      <w:r w:rsidRPr="009202AA">
        <w:rPr>
          <w:lang w:eastAsia="zh-CN"/>
        </w:rPr>
        <w:tab/>
      </w:r>
      <w:r w:rsidRPr="009202AA">
        <w:t>UTRA FDD primary CPICH power</w:t>
      </w:r>
      <w:bookmarkEnd w:id="445"/>
      <w:bookmarkEnd w:id="446"/>
      <w:bookmarkEnd w:id="447"/>
      <w:bookmarkEnd w:id="448"/>
      <w:bookmarkEnd w:id="449"/>
      <w:bookmarkEnd w:id="450"/>
      <w:bookmarkEnd w:id="451"/>
      <w:bookmarkEnd w:id="452"/>
      <w:bookmarkEnd w:id="453"/>
      <w:bookmarkEnd w:id="454"/>
      <w:bookmarkEnd w:id="455"/>
      <w:bookmarkEnd w:id="456"/>
    </w:p>
    <w:p w14:paraId="10D6C032" w14:textId="77777777" w:rsidR="004C4A70" w:rsidRPr="009202AA" w:rsidRDefault="004C4A70" w:rsidP="004C4A70">
      <w:pPr>
        <w:pStyle w:val="Heading4"/>
      </w:pPr>
      <w:bookmarkStart w:id="457" w:name="_Toc21096424"/>
      <w:bookmarkStart w:id="458" w:name="_Toc29763391"/>
      <w:bookmarkStart w:id="459" w:name="_Toc36029862"/>
      <w:bookmarkStart w:id="460" w:name="_Toc37179762"/>
      <w:bookmarkStart w:id="461" w:name="_Toc45869462"/>
      <w:bookmarkStart w:id="462" w:name="_Toc52555261"/>
      <w:bookmarkStart w:id="463" w:name="_Toc61112717"/>
      <w:bookmarkStart w:id="464" w:name="_Toc67911601"/>
      <w:bookmarkStart w:id="465" w:name="_Toc74840421"/>
      <w:bookmarkStart w:id="466" w:name="_Toc76503556"/>
      <w:bookmarkStart w:id="467" w:name="_Toc83042108"/>
      <w:bookmarkStart w:id="468" w:name="_Toc89854282"/>
      <w:r w:rsidRPr="009202AA">
        <w:t>6.2.3.1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469" w:name="_Toc21096425"/>
      <w:bookmarkStart w:id="470" w:name="_Toc29763392"/>
      <w:bookmarkStart w:id="471" w:name="_Toc36029863"/>
      <w:bookmarkStart w:id="472" w:name="_Toc37179763"/>
      <w:bookmarkStart w:id="473" w:name="_Toc45869463"/>
      <w:bookmarkStart w:id="474" w:name="_Toc52555262"/>
      <w:bookmarkStart w:id="475" w:name="_Toc61112718"/>
      <w:bookmarkStart w:id="476" w:name="_Toc67911602"/>
      <w:bookmarkStart w:id="477" w:name="_Toc74840422"/>
      <w:bookmarkStart w:id="478" w:name="_Toc76503557"/>
      <w:bookmarkStart w:id="479" w:name="_Toc83042109"/>
      <w:bookmarkStart w:id="480" w:name="_Toc89854283"/>
      <w:r w:rsidRPr="009202AA">
        <w:t>6.2.3.2</w:t>
      </w:r>
      <w:r w:rsidRPr="009202AA">
        <w:tab/>
      </w:r>
      <w:r w:rsidRPr="009202AA">
        <w:rPr>
          <w:lang w:eastAsia="zh-CN"/>
        </w:rPr>
        <w:t>Minimum requirement for MSR operation</w:t>
      </w:r>
      <w:bookmarkEnd w:id="469"/>
      <w:bookmarkEnd w:id="470"/>
      <w:bookmarkEnd w:id="471"/>
      <w:bookmarkEnd w:id="472"/>
      <w:bookmarkEnd w:id="473"/>
      <w:bookmarkEnd w:id="474"/>
      <w:bookmarkEnd w:id="475"/>
      <w:bookmarkEnd w:id="476"/>
      <w:bookmarkEnd w:id="477"/>
      <w:bookmarkEnd w:id="478"/>
      <w:bookmarkEnd w:id="479"/>
      <w:bookmarkEnd w:id="480"/>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481" w:name="_Toc21096426"/>
      <w:bookmarkStart w:id="482" w:name="_Toc29763393"/>
      <w:bookmarkStart w:id="483" w:name="_Toc36029864"/>
      <w:bookmarkStart w:id="484" w:name="_Toc37179764"/>
      <w:bookmarkStart w:id="485" w:name="_Toc45869464"/>
      <w:bookmarkStart w:id="486" w:name="_Toc52555263"/>
      <w:bookmarkStart w:id="487" w:name="_Toc61112719"/>
      <w:bookmarkStart w:id="488" w:name="_Toc67911603"/>
      <w:bookmarkStart w:id="489" w:name="_Toc74840423"/>
      <w:bookmarkStart w:id="490" w:name="_Toc76503558"/>
      <w:bookmarkStart w:id="491" w:name="_Toc83042110"/>
      <w:bookmarkStart w:id="492" w:name="_Toc89854284"/>
      <w:r w:rsidRPr="009202AA">
        <w:rPr>
          <w:lang w:eastAsia="zh-CN"/>
        </w:rPr>
        <w:t>6.2.3.3</w:t>
      </w:r>
      <w:r w:rsidRPr="009202AA">
        <w:rPr>
          <w:lang w:eastAsia="zh-CN"/>
        </w:rPr>
        <w:tab/>
        <w:t>Minimum requirement for single RAT UTRA operation</w:t>
      </w:r>
      <w:bookmarkEnd w:id="481"/>
      <w:bookmarkEnd w:id="482"/>
      <w:bookmarkEnd w:id="483"/>
      <w:bookmarkEnd w:id="484"/>
      <w:bookmarkEnd w:id="485"/>
      <w:bookmarkEnd w:id="486"/>
      <w:bookmarkEnd w:id="487"/>
      <w:bookmarkEnd w:id="488"/>
      <w:bookmarkEnd w:id="489"/>
      <w:bookmarkEnd w:id="490"/>
      <w:bookmarkEnd w:id="491"/>
      <w:bookmarkEnd w:id="492"/>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493" w:name="_Toc21096427"/>
      <w:bookmarkStart w:id="494" w:name="_Toc29763394"/>
      <w:bookmarkStart w:id="495" w:name="_Toc36029865"/>
      <w:bookmarkStart w:id="496" w:name="_Toc37179765"/>
      <w:bookmarkStart w:id="497" w:name="_Toc45869465"/>
      <w:bookmarkStart w:id="498" w:name="_Toc52555264"/>
      <w:bookmarkStart w:id="499" w:name="_Toc61112720"/>
      <w:bookmarkStart w:id="500" w:name="_Toc67911604"/>
      <w:bookmarkStart w:id="501" w:name="_Toc74840424"/>
      <w:bookmarkStart w:id="502" w:name="_Toc76503559"/>
      <w:bookmarkStart w:id="503" w:name="_Toc83042111"/>
      <w:bookmarkStart w:id="504" w:name="_Toc89854285"/>
      <w:r w:rsidRPr="009202AA">
        <w:rPr>
          <w:lang w:eastAsia="zh-CN"/>
        </w:rPr>
        <w:t>6.2.3.4</w:t>
      </w:r>
      <w:r w:rsidRPr="009202AA">
        <w:rPr>
          <w:lang w:eastAsia="zh-CN"/>
        </w:rPr>
        <w:tab/>
        <w:t>Minimum requirement for single RAT E-UTRA operation</w:t>
      </w:r>
      <w:bookmarkEnd w:id="493"/>
      <w:bookmarkEnd w:id="494"/>
      <w:bookmarkEnd w:id="495"/>
      <w:bookmarkEnd w:id="496"/>
      <w:bookmarkEnd w:id="497"/>
      <w:bookmarkEnd w:id="498"/>
      <w:bookmarkEnd w:id="499"/>
      <w:bookmarkEnd w:id="500"/>
      <w:bookmarkEnd w:id="501"/>
      <w:bookmarkEnd w:id="502"/>
      <w:bookmarkEnd w:id="503"/>
      <w:bookmarkEnd w:id="50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05" w:name="_Toc21096428"/>
      <w:bookmarkStart w:id="506" w:name="_Toc29763395"/>
      <w:bookmarkStart w:id="507" w:name="_Toc36029866"/>
      <w:bookmarkStart w:id="508" w:name="_Toc37179766"/>
      <w:bookmarkStart w:id="509" w:name="_Toc45869466"/>
      <w:bookmarkStart w:id="510" w:name="_Toc52555265"/>
      <w:bookmarkStart w:id="511" w:name="_Toc61112721"/>
      <w:bookmarkStart w:id="512" w:name="_Toc67911605"/>
      <w:bookmarkStart w:id="513" w:name="_Toc74840425"/>
      <w:bookmarkStart w:id="514" w:name="_Toc76503560"/>
      <w:bookmarkStart w:id="515" w:name="_Toc83042112"/>
      <w:bookmarkStart w:id="516" w:name="_Toc89854286"/>
      <w:r w:rsidRPr="009202AA">
        <w:rPr>
          <w:lang w:eastAsia="zh-CN"/>
        </w:rPr>
        <w:t>6.2.4</w:t>
      </w:r>
      <w:r w:rsidRPr="009202AA">
        <w:rPr>
          <w:lang w:eastAsia="zh-CN"/>
        </w:rPr>
        <w:tab/>
      </w:r>
      <w:r w:rsidRPr="009202AA">
        <w:t>UTRA TDD primary CCPCH power</w:t>
      </w:r>
      <w:bookmarkEnd w:id="505"/>
      <w:bookmarkEnd w:id="506"/>
      <w:bookmarkEnd w:id="507"/>
      <w:bookmarkEnd w:id="508"/>
      <w:bookmarkEnd w:id="509"/>
      <w:bookmarkEnd w:id="510"/>
      <w:bookmarkEnd w:id="511"/>
      <w:bookmarkEnd w:id="512"/>
      <w:bookmarkEnd w:id="513"/>
      <w:bookmarkEnd w:id="514"/>
      <w:bookmarkEnd w:id="515"/>
      <w:bookmarkEnd w:id="516"/>
    </w:p>
    <w:p w14:paraId="56BD1E31" w14:textId="77777777" w:rsidR="004C4A70" w:rsidRPr="009202AA" w:rsidRDefault="004C4A70" w:rsidP="004C4A70">
      <w:pPr>
        <w:pStyle w:val="Heading4"/>
      </w:pPr>
      <w:bookmarkStart w:id="517" w:name="_Toc21096429"/>
      <w:bookmarkStart w:id="518" w:name="_Toc29763396"/>
      <w:bookmarkStart w:id="519" w:name="_Toc36029867"/>
      <w:bookmarkStart w:id="520" w:name="_Toc37179767"/>
      <w:bookmarkStart w:id="521" w:name="_Toc45869467"/>
      <w:bookmarkStart w:id="522" w:name="_Toc52555266"/>
      <w:bookmarkStart w:id="523" w:name="_Toc61112722"/>
      <w:bookmarkStart w:id="524" w:name="_Toc67911606"/>
      <w:bookmarkStart w:id="525" w:name="_Toc74840426"/>
      <w:bookmarkStart w:id="526" w:name="_Toc76503561"/>
      <w:bookmarkStart w:id="527" w:name="_Toc83042113"/>
      <w:bookmarkStart w:id="528" w:name="_Toc89854287"/>
      <w:r w:rsidRPr="009202AA">
        <w:t>6.2.4.1</w:t>
      </w:r>
      <w:r w:rsidRPr="009202AA">
        <w:tab/>
        <w:t>General</w:t>
      </w:r>
      <w:bookmarkEnd w:id="517"/>
      <w:bookmarkEnd w:id="518"/>
      <w:bookmarkEnd w:id="519"/>
      <w:bookmarkEnd w:id="520"/>
      <w:bookmarkEnd w:id="521"/>
      <w:bookmarkEnd w:id="522"/>
      <w:bookmarkEnd w:id="523"/>
      <w:bookmarkEnd w:id="524"/>
      <w:bookmarkEnd w:id="525"/>
      <w:bookmarkEnd w:id="526"/>
      <w:bookmarkEnd w:id="527"/>
      <w:bookmarkEnd w:id="528"/>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529" w:name="_Toc21096430"/>
      <w:bookmarkStart w:id="530" w:name="_Toc29763397"/>
      <w:bookmarkStart w:id="531" w:name="_Toc36029868"/>
      <w:bookmarkStart w:id="532" w:name="_Toc37179768"/>
      <w:bookmarkStart w:id="533" w:name="_Toc45869468"/>
      <w:bookmarkStart w:id="534" w:name="_Toc52555267"/>
      <w:bookmarkStart w:id="535" w:name="_Toc61112723"/>
      <w:bookmarkStart w:id="536" w:name="_Toc67911607"/>
      <w:bookmarkStart w:id="537" w:name="_Toc74840427"/>
      <w:bookmarkStart w:id="538" w:name="_Toc76503562"/>
      <w:bookmarkStart w:id="539" w:name="_Toc83042114"/>
      <w:bookmarkStart w:id="540" w:name="_Toc89854288"/>
      <w:r w:rsidRPr="009202AA">
        <w:t>6.2.4.2</w:t>
      </w:r>
      <w:r w:rsidRPr="009202AA">
        <w:tab/>
      </w:r>
      <w:r w:rsidRPr="009202AA">
        <w:rPr>
          <w:lang w:eastAsia="zh-CN"/>
        </w:rPr>
        <w:t>Minimum requirement for MSR operation</w:t>
      </w:r>
      <w:bookmarkEnd w:id="529"/>
      <w:bookmarkEnd w:id="530"/>
      <w:bookmarkEnd w:id="531"/>
      <w:bookmarkEnd w:id="532"/>
      <w:bookmarkEnd w:id="533"/>
      <w:bookmarkEnd w:id="534"/>
      <w:bookmarkEnd w:id="535"/>
      <w:bookmarkEnd w:id="536"/>
      <w:bookmarkEnd w:id="537"/>
      <w:bookmarkEnd w:id="538"/>
      <w:bookmarkEnd w:id="539"/>
      <w:bookmarkEnd w:id="540"/>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541" w:name="_Toc21096431"/>
      <w:bookmarkStart w:id="542" w:name="_Toc29763398"/>
      <w:bookmarkStart w:id="543" w:name="_Toc36029869"/>
      <w:bookmarkStart w:id="544" w:name="_Toc37179769"/>
      <w:bookmarkStart w:id="545" w:name="_Toc45869469"/>
      <w:bookmarkStart w:id="546" w:name="_Toc52555268"/>
      <w:bookmarkStart w:id="547" w:name="_Toc61112724"/>
      <w:bookmarkStart w:id="548" w:name="_Toc67911608"/>
      <w:bookmarkStart w:id="549" w:name="_Toc74840428"/>
      <w:bookmarkStart w:id="550" w:name="_Toc76503563"/>
      <w:bookmarkStart w:id="551" w:name="_Toc83042115"/>
      <w:bookmarkStart w:id="552" w:name="_Toc89854289"/>
      <w:r w:rsidRPr="009202AA">
        <w:rPr>
          <w:lang w:eastAsia="zh-CN"/>
        </w:rPr>
        <w:t>6.2.4.3</w:t>
      </w:r>
      <w:r w:rsidRPr="009202AA">
        <w:rPr>
          <w:lang w:eastAsia="zh-CN"/>
        </w:rPr>
        <w:tab/>
        <w:t>Minimum requirement for single RAT UTRA operation</w:t>
      </w:r>
      <w:bookmarkEnd w:id="541"/>
      <w:bookmarkEnd w:id="542"/>
      <w:bookmarkEnd w:id="543"/>
      <w:bookmarkEnd w:id="544"/>
      <w:bookmarkEnd w:id="545"/>
      <w:bookmarkEnd w:id="546"/>
      <w:bookmarkEnd w:id="547"/>
      <w:bookmarkEnd w:id="548"/>
      <w:bookmarkEnd w:id="549"/>
      <w:bookmarkEnd w:id="550"/>
      <w:bookmarkEnd w:id="551"/>
      <w:bookmarkEnd w:id="552"/>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53" w:name="_Toc21096432"/>
      <w:bookmarkStart w:id="554" w:name="_Toc29763399"/>
      <w:bookmarkStart w:id="555" w:name="_Toc36029870"/>
      <w:bookmarkStart w:id="556" w:name="_Toc37179770"/>
      <w:bookmarkStart w:id="557" w:name="_Toc45869470"/>
      <w:bookmarkStart w:id="558" w:name="_Toc52555269"/>
      <w:bookmarkStart w:id="559" w:name="_Toc61112725"/>
      <w:bookmarkStart w:id="560" w:name="_Toc67911609"/>
      <w:bookmarkStart w:id="561" w:name="_Toc74840429"/>
      <w:bookmarkStart w:id="562" w:name="_Toc76503564"/>
      <w:bookmarkStart w:id="563" w:name="_Toc83042116"/>
      <w:bookmarkStart w:id="564" w:name="_Toc89854290"/>
      <w:r w:rsidRPr="009202AA">
        <w:rPr>
          <w:lang w:eastAsia="zh-CN"/>
        </w:rPr>
        <w:t>6.2.4.4</w:t>
      </w:r>
      <w:r w:rsidRPr="009202AA">
        <w:rPr>
          <w:lang w:eastAsia="zh-CN"/>
        </w:rPr>
        <w:tab/>
        <w:t>Minimum requirement for single RAT E-UTRA operation</w:t>
      </w:r>
      <w:bookmarkEnd w:id="553"/>
      <w:bookmarkEnd w:id="554"/>
      <w:bookmarkEnd w:id="555"/>
      <w:bookmarkEnd w:id="556"/>
      <w:bookmarkEnd w:id="557"/>
      <w:bookmarkEnd w:id="558"/>
      <w:bookmarkEnd w:id="559"/>
      <w:bookmarkEnd w:id="560"/>
      <w:bookmarkEnd w:id="561"/>
      <w:bookmarkEnd w:id="562"/>
      <w:bookmarkEnd w:id="563"/>
      <w:bookmarkEnd w:id="56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565" w:name="_Toc21096433"/>
      <w:bookmarkStart w:id="566" w:name="_Toc29763400"/>
      <w:bookmarkStart w:id="567" w:name="_Toc36029871"/>
      <w:bookmarkStart w:id="568" w:name="_Toc37179771"/>
      <w:bookmarkStart w:id="569" w:name="_Toc45869471"/>
      <w:bookmarkStart w:id="570" w:name="_Toc52555270"/>
      <w:bookmarkStart w:id="571" w:name="_Toc61112726"/>
      <w:bookmarkStart w:id="572" w:name="_Toc67911610"/>
      <w:bookmarkStart w:id="573" w:name="_Toc74840430"/>
      <w:bookmarkStart w:id="574" w:name="_Toc76503565"/>
      <w:bookmarkStart w:id="575" w:name="_Toc83042117"/>
      <w:bookmarkStart w:id="576" w:name="_Toc8985429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565"/>
      <w:bookmarkEnd w:id="566"/>
      <w:bookmarkEnd w:id="567"/>
      <w:bookmarkEnd w:id="568"/>
      <w:bookmarkEnd w:id="569"/>
      <w:bookmarkEnd w:id="570"/>
      <w:bookmarkEnd w:id="571"/>
      <w:bookmarkEnd w:id="572"/>
      <w:bookmarkEnd w:id="573"/>
      <w:bookmarkEnd w:id="574"/>
      <w:bookmarkEnd w:id="575"/>
      <w:bookmarkEnd w:id="576"/>
    </w:p>
    <w:p w14:paraId="1AB316A4" w14:textId="77777777" w:rsidR="004C4A70" w:rsidRPr="009202AA" w:rsidRDefault="004C4A70" w:rsidP="004C4A70">
      <w:pPr>
        <w:pStyle w:val="Heading4"/>
      </w:pPr>
      <w:bookmarkStart w:id="577" w:name="_Toc21096434"/>
      <w:bookmarkStart w:id="578" w:name="_Toc29763401"/>
      <w:bookmarkStart w:id="579" w:name="_Toc36029872"/>
      <w:bookmarkStart w:id="580" w:name="_Toc37179772"/>
      <w:bookmarkStart w:id="581" w:name="_Toc45869472"/>
      <w:bookmarkStart w:id="582" w:name="_Toc52555271"/>
      <w:bookmarkStart w:id="583" w:name="_Toc61112727"/>
      <w:bookmarkStart w:id="584" w:name="_Toc67911611"/>
      <w:bookmarkStart w:id="585" w:name="_Toc74840431"/>
      <w:bookmarkStart w:id="586" w:name="_Toc76503566"/>
      <w:bookmarkStart w:id="587" w:name="_Toc83042118"/>
      <w:bookmarkStart w:id="588" w:name="_Toc89854292"/>
      <w:r w:rsidRPr="009202AA">
        <w:t>6.2.5.1</w:t>
      </w:r>
      <w:r w:rsidRPr="009202AA">
        <w:tab/>
        <w:t>General</w:t>
      </w:r>
      <w:bookmarkEnd w:id="577"/>
      <w:bookmarkEnd w:id="578"/>
      <w:bookmarkEnd w:id="579"/>
      <w:bookmarkEnd w:id="580"/>
      <w:bookmarkEnd w:id="581"/>
      <w:bookmarkEnd w:id="582"/>
      <w:bookmarkEnd w:id="583"/>
      <w:bookmarkEnd w:id="584"/>
      <w:bookmarkEnd w:id="585"/>
      <w:bookmarkEnd w:id="586"/>
      <w:bookmarkEnd w:id="587"/>
      <w:bookmarkEnd w:id="588"/>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589" w:name="_Toc21096435"/>
      <w:bookmarkStart w:id="590" w:name="_Toc29763402"/>
      <w:bookmarkStart w:id="591" w:name="_Toc36029873"/>
      <w:bookmarkStart w:id="592" w:name="_Toc37179773"/>
      <w:bookmarkStart w:id="593" w:name="_Toc45869473"/>
      <w:bookmarkStart w:id="594" w:name="_Toc52555272"/>
      <w:bookmarkStart w:id="595" w:name="_Toc61112728"/>
      <w:bookmarkStart w:id="596" w:name="_Toc67911612"/>
      <w:bookmarkStart w:id="597" w:name="_Toc74840432"/>
      <w:bookmarkStart w:id="598" w:name="_Toc76503567"/>
      <w:bookmarkStart w:id="599" w:name="_Toc83042119"/>
      <w:bookmarkStart w:id="600" w:name="_Toc89854293"/>
      <w:r w:rsidRPr="009202AA">
        <w:t>6.2.5.2</w:t>
      </w:r>
      <w:r w:rsidRPr="009202AA">
        <w:tab/>
      </w:r>
      <w:r w:rsidRPr="009202AA">
        <w:rPr>
          <w:lang w:eastAsia="zh-CN"/>
        </w:rPr>
        <w:t>Minimum requirement for MSR operation</w:t>
      </w:r>
      <w:bookmarkEnd w:id="589"/>
      <w:bookmarkEnd w:id="590"/>
      <w:bookmarkEnd w:id="591"/>
      <w:bookmarkEnd w:id="592"/>
      <w:bookmarkEnd w:id="593"/>
      <w:bookmarkEnd w:id="594"/>
      <w:bookmarkEnd w:id="595"/>
      <w:bookmarkEnd w:id="596"/>
      <w:bookmarkEnd w:id="597"/>
      <w:bookmarkEnd w:id="598"/>
      <w:bookmarkEnd w:id="599"/>
      <w:bookmarkEnd w:id="600"/>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01" w:name="_Toc21096436"/>
      <w:bookmarkStart w:id="602" w:name="_Toc29763403"/>
      <w:bookmarkStart w:id="603" w:name="_Toc36029874"/>
      <w:bookmarkStart w:id="604" w:name="_Toc37179774"/>
      <w:bookmarkStart w:id="605" w:name="_Toc45869474"/>
      <w:bookmarkStart w:id="606" w:name="_Toc52555273"/>
      <w:bookmarkStart w:id="607" w:name="_Toc61112729"/>
      <w:bookmarkStart w:id="608" w:name="_Toc67911613"/>
      <w:bookmarkStart w:id="609" w:name="_Toc74840433"/>
      <w:bookmarkStart w:id="610" w:name="_Toc76503568"/>
      <w:bookmarkStart w:id="611" w:name="_Toc83042120"/>
      <w:bookmarkStart w:id="612" w:name="_Toc89854294"/>
      <w:r w:rsidRPr="009202AA">
        <w:rPr>
          <w:lang w:eastAsia="zh-CN"/>
        </w:rPr>
        <w:t>6.2.5.3</w:t>
      </w:r>
      <w:r w:rsidRPr="009202AA">
        <w:rPr>
          <w:lang w:eastAsia="zh-CN"/>
        </w:rPr>
        <w:tab/>
        <w:t>Minimum requirement for single RAT UTRA operation</w:t>
      </w:r>
      <w:bookmarkEnd w:id="601"/>
      <w:bookmarkEnd w:id="602"/>
      <w:bookmarkEnd w:id="603"/>
      <w:bookmarkEnd w:id="604"/>
      <w:bookmarkEnd w:id="605"/>
      <w:bookmarkEnd w:id="606"/>
      <w:bookmarkEnd w:id="607"/>
      <w:bookmarkEnd w:id="608"/>
      <w:bookmarkEnd w:id="609"/>
      <w:bookmarkEnd w:id="610"/>
      <w:bookmarkEnd w:id="611"/>
      <w:bookmarkEnd w:id="612"/>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613" w:name="_Toc21096437"/>
      <w:bookmarkStart w:id="614" w:name="_Toc29763404"/>
      <w:bookmarkStart w:id="615" w:name="_Toc36029875"/>
      <w:bookmarkStart w:id="616" w:name="_Toc37179775"/>
      <w:bookmarkStart w:id="617" w:name="_Toc45869475"/>
      <w:bookmarkStart w:id="618" w:name="_Toc52555274"/>
      <w:bookmarkStart w:id="619" w:name="_Toc61112730"/>
      <w:bookmarkStart w:id="620" w:name="_Toc67911614"/>
      <w:bookmarkStart w:id="621" w:name="_Toc74840434"/>
      <w:bookmarkStart w:id="622" w:name="_Toc76503569"/>
      <w:bookmarkStart w:id="623" w:name="_Toc83042121"/>
      <w:bookmarkStart w:id="624" w:name="_Toc89854295"/>
      <w:r w:rsidRPr="009202AA">
        <w:rPr>
          <w:lang w:eastAsia="zh-CN"/>
        </w:rPr>
        <w:t>6.2.5.4</w:t>
      </w:r>
      <w:r w:rsidRPr="009202AA">
        <w:rPr>
          <w:lang w:eastAsia="zh-CN"/>
        </w:rPr>
        <w:tab/>
        <w:t>Minimum requirement for single RAT E-UTRA operation</w:t>
      </w:r>
      <w:bookmarkEnd w:id="613"/>
      <w:bookmarkEnd w:id="614"/>
      <w:bookmarkEnd w:id="615"/>
      <w:bookmarkEnd w:id="616"/>
      <w:bookmarkEnd w:id="617"/>
      <w:bookmarkEnd w:id="618"/>
      <w:bookmarkEnd w:id="619"/>
      <w:bookmarkEnd w:id="620"/>
      <w:bookmarkEnd w:id="621"/>
      <w:bookmarkEnd w:id="622"/>
      <w:bookmarkEnd w:id="623"/>
      <w:bookmarkEnd w:id="6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625" w:name="_Toc21096438"/>
      <w:bookmarkStart w:id="626" w:name="_Toc29763405"/>
      <w:bookmarkStart w:id="627" w:name="_Toc36029876"/>
      <w:bookmarkStart w:id="628" w:name="_Toc37179776"/>
      <w:bookmarkStart w:id="629" w:name="_Toc45869476"/>
      <w:bookmarkStart w:id="630" w:name="_Toc52555275"/>
      <w:bookmarkStart w:id="631" w:name="_Toc61112731"/>
      <w:bookmarkStart w:id="632" w:name="_Toc67911615"/>
      <w:bookmarkStart w:id="633" w:name="_Toc74840435"/>
      <w:bookmarkStart w:id="634" w:name="_Toc76503570"/>
      <w:bookmarkStart w:id="635" w:name="_Toc83042122"/>
      <w:bookmarkStart w:id="636" w:name="_Toc89854296"/>
      <w:r w:rsidRPr="009202AA">
        <w:t>6.2.6</w:t>
      </w:r>
      <w:r w:rsidRPr="009202AA">
        <w:tab/>
        <w:t xml:space="preserve">E-UTRA </w:t>
      </w:r>
      <w:r w:rsidRPr="009202AA">
        <w:rPr>
          <w:lang w:eastAsia="zh-CN"/>
        </w:rPr>
        <w:t>DL RS power</w:t>
      </w:r>
      <w:bookmarkEnd w:id="625"/>
      <w:bookmarkEnd w:id="626"/>
      <w:bookmarkEnd w:id="627"/>
      <w:bookmarkEnd w:id="628"/>
      <w:bookmarkEnd w:id="629"/>
      <w:bookmarkEnd w:id="630"/>
      <w:bookmarkEnd w:id="631"/>
      <w:bookmarkEnd w:id="632"/>
      <w:bookmarkEnd w:id="633"/>
      <w:bookmarkEnd w:id="634"/>
      <w:bookmarkEnd w:id="635"/>
      <w:bookmarkEnd w:id="636"/>
    </w:p>
    <w:p w14:paraId="622E0841" w14:textId="77777777" w:rsidR="004C4A70" w:rsidRPr="009202AA" w:rsidRDefault="004C4A70" w:rsidP="004C4A70">
      <w:pPr>
        <w:pStyle w:val="Heading4"/>
      </w:pPr>
      <w:bookmarkStart w:id="637" w:name="_Toc21096439"/>
      <w:bookmarkStart w:id="638" w:name="_Toc29763406"/>
      <w:bookmarkStart w:id="639" w:name="_Toc36029877"/>
      <w:bookmarkStart w:id="640" w:name="_Toc37179777"/>
      <w:bookmarkStart w:id="641" w:name="_Toc45869477"/>
      <w:bookmarkStart w:id="642" w:name="_Toc52555276"/>
      <w:bookmarkStart w:id="643" w:name="_Toc61112732"/>
      <w:bookmarkStart w:id="644" w:name="_Toc67911616"/>
      <w:bookmarkStart w:id="645" w:name="_Toc74840436"/>
      <w:bookmarkStart w:id="646" w:name="_Toc76503571"/>
      <w:bookmarkStart w:id="647" w:name="_Toc83042123"/>
      <w:bookmarkStart w:id="648" w:name="_Toc89854297"/>
      <w:r w:rsidRPr="009202AA">
        <w:t>6.2.6.1</w:t>
      </w:r>
      <w:r w:rsidRPr="009202AA">
        <w:tab/>
        <w:t>General</w:t>
      </w:r>
      <w:bookmarkEnd w:id="637"/>
      <w:bookmarkEnd w:id="638"/>
      <w:bookmarkEnd w:id="639"/>
      <w:bookmarkEnd w:id="640"/>
      <w:bookmarkEnd w:id="641"/>
      <w:bookmarkEnd w:id="642"/>
      <w:bookmarkEnd w:id="643"/>
      <w:bookmarkEnd w:id="644"/>
      <w:bookmarkEnd w:id="645"/>
      <w:bookmarkEnd w:id="646"/>
      <w:bookmarkEnd w:id="647"/>
      <w:bookmarkEnd w:id="648"/>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649" w:name="_Toc21096440"/>
      <w:bookmarkStart w:id="650" w:name="_Toc29763407"/>
      <w:bookmarkStart w:id="651" w:name="_Toc36029878"/>
      <w:bookmarkStart w:id="652" w:name="_Toc37179778"/>
      <w:bookmarkStart w:id="653" w:name="_Toc45869478"/>
      <w:bookmarkStart w:id="654" w:name="_Toc52555277"/>
      <w:bookmarkStart w:id="655" w:name="_Toc61112733"/>
      <w:bookmarkStart w:id="656" w:name="_Toc67911617"/>
      <w:bookmarkStart w:id="657" w:name="_Toc74840437"/>
      <w:bookmarkStart w:id="658" w:name="_Toc76503572"/>
      <w:bookmarkStart w:id="659" w:name="_Toc83042124"/>
      <w:bookmarkStart w:id="660" w:name="_Toc89854298"/>
      <w:r w:rsidRPr="009202AA">
        <w:t>6.2.6.2</w:t>
      </w:r>
      <w:r w:rsidRPr="009202AA">
        <w:tab/>
      </w:r>
      <w:r w:rsidRPr="009202AA">
        <w:rPr>
          <w:lang w:eastAsia="zh-CN"/>
        </w:rPr>
        <w:t>Minimum requirement for MSR operation</w:t>
      </w:r>
      <w:bookmarkEnd w:id="649"/>
      <w:bookmarkEnd w:id="650"/>
      <w:bookmarkEnd w:id="651"/>
      <w:bookmarkEnd w:id="652"/>
      <w:bookmarkEnd w:id="653"/>
      <w:bookmarkEnd w:id="654"/>
      <w:bookmarkEnd w:id="655"/>
      <w:bookmarkEnd w:id="656"/>
      <w:bookmarkEnd w:id="657"/>
      <w:bookmarkEnd w:id="658"/>
      <w:bookmarkEnd w:id="659"/>
      <w:bookmarkEnd w:id="660"/>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661" w:name="_Toc21096441"/>
      <w:bookmarkStart w:id="662" w:name="_Toc29763408"/>
      <w:bookmarkStart w:id="663" w:name="_Toc36029879"/>
      <w:bookmarkStart w:id="664" w:name="_Toc37179779"/>
      <w:bookmarkStart w:id="665" w:name="_Toc45869479"/>
      <w:bookmarkStart w:id="666" w:name="_Toc52555278"/>
      <w:bookmarkStart w:id="667" w:name="_Toc61112734"/>
      <w:bookmarkStart w:id="668" w:name="_Toc67911618"/>
      <w:bookmarkStart w:id="669" w:name="_Toc74840438"/>
      <w:bookmarkStart w:id="670" w:name="_Toc76503573"/>
      <w:bookmarkStart w:id="671" w:name="_Toc83042125"/>
      <w:bookmarkStart w:id="672" w:name="_Toc89854299"/>
      <w:r w:rsidRPr="009202AA">
        <w:rPr>
          <w:lang w:eastAsia="zh-CN"/>
        </w:rPr>
        <w:t>6.2.6.3</w:t>
      </w:r>
      <w:r w:rsidRPr="009202AA">
        <w:rPr>
          <w:lang w:eastAsia="zh-CN"/>
        </w:rPr>
        <w:tab/>
        <w:t>Minimum requirement for single RAT UTRA operation</w:t>
      </w:r>
      <w:bookmarkEnd w:id="661"/>
      <w:bookmarkEnd w:id="662"/>
      <w:bookmarkEnd w:id="663"/>
      <w:bookmarkEnd w:id="664"/>
      <w:bookmarkEnd w:id="665"/>
      <w:bookmarkEnd w:id="666"/>
      <w:bookmarkEnd w:id="667"/>
      <w:bookmarkEnd w:id="668"/>
      <w:bookmarkEnd w:id="669"/>
      <w:bookmarkEnd w:id="670"/>
      <w:bookmarkEnd w:id="671"/>
      <w:bookmarkEnd w:id="672"/>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673" w:name="_Toc21096442"/>
      <w:bookmarkStart w:id="674" w:name="_Toc29763409"/>
      <w:bookmarkStart w:id="675" w:name="_Toc36029880"/>
      <w:bookmarkStart w:id="676" w:name="_Toc37179780"/>
      <w:bookmarkStart w:id="677" w:name="_Toc45869480"/>
      <w:bookmarkStart w:id="678" w:name="_Toc52555279"/>
      <w:bookmarkStart w:id="679" w:name="_Toc61112735"/>
      <w:bookmarkStart w:id="680" w:name="_Toc67911619"/>
      <w:bookmarkStart w:id="681" w:name="_Toc74840439"/>
      <w:bookmarkStart w:id="682" w:name="_Toc76503574"/>
      <w:bookmarkStart w:id="683" w:name="_Toc83042126"/>
      <w:bookmarkStart w:id="684" w:name="_Toc89854300"/>
      <w:r w:rsidRPr="009202AA">
        <w:rPr>
          <w:lang w:eastAsia="zh-CN"/>
        </w:rPr>
        <w:t>6.2.6.4</w:t>
      </w:r>
      <w:r w:rsidRPr="009202AA">
        <w:rPr>
          <w:lang w:eastAsia="zh-CN"/>
        </w:rPr>
        <w:tab/>
        <w:t>Minimum requirement for single RAT E-UTRA operation</w:t>
      </w:r>
      <w:bookmarkEnd w:id="673"/>
      <w:bookmarkEnd w:id="674"/>
      <w:bookmarkEnd w:id="675"/>
      <w:bookmarkEnd w:id="676"/>
      <w:bookmarkEnd w:id="677"/>
      <w:bookmarkEnd w:id="678"/>
      <w:bookmarkEnd w:id="679"/>
      <w:bookmarkEnd w:id="680"/>
      <w:bookmarkEnd w:id="681"/>
      <w:bookmarkEnd w:id="682"/>
      <w:bookmarkEnd w:id="683"/>
      <w:bookmarkEnd w:id="68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685" w:name="_Toc21096443"/>
      <w:bookmarkStart w:id="686" w:name="_Toc29763410"/>
      <w:bookmarkStart w:id="687" w:name="_Toc36029881"/>
      <w:bookmarkStart w:id="688" w:name="_Toc37179781"/>
      <w:bookmarkStart w:id="689" w:name="_Toc45869481"/>
      <w:bookmarkStart w:id="690" w:name="_Toc52555280"/>
      <w:bookmarkStart w:id="691" w:name="_Toc61112736"/>
      <w:bookmarkStart w:id="692" w:name="_Toc67911620"/>
      <w:bookmarkStart w:id="693" w:name="_Toc74840440"/>
      <w:bookmarkStart w:id="694" w:name="_Toc76503575"/>
      <w:bookmarkStart w:id="695" w:name="_Toc83042127"/>
      <w:bookmarkStart w:id="696" w:name="_Toc89854301"/>
      <w:r w:rsidRPr="009202AA">
        <w:rPr>
          <w:lang w:eastAsia="zh-CN"/>
        </w:rPr>
        <w:t>6.3</w:t>
      </w:r>
      <w:r w:rsidRPr="009202AA">
        <w:rPr>
          <w:lang w:eastAsia="zh-CN"/>
        </w:rPr>
        <w:tab/>
        <w:t>Output power dynamics</w:t>
      </w:r>
      <w:bookmarkEnd w:id="685"/>
      <w:bookmarkEnd w:id="686"/>
      <w:bookmarkEnd w:id="687"/>
      <w:bookmarkEnd w:id="688"/>
      <w:bookmarkEnd w:id="689"/>
      <w:bookmarkEnd w:id="690"/>
      <w:bookmarkEnd w:id="691"/>
      <w:bookmarkEnd w:id="692"/>
      <w:bookmarkEnd w:id="693"/>
      <w:bookmarkEnd w:id="694"/>
      <w:bookmarkEnd w:id="695"/>
      <w:bookmarkEnd w:id="696"/>
      <w:r w:rsidRPr="009202AA">
        <w:rPr>
          <w:lang w:eastAsia="zh-CN"/>
        </w:rPr>
        <w:tab/>
      </w:r>
    </w:p>
    <w:p w14:paraId="660B2E7D" w14:textId="77777777" w:rsidR="004C4A70" w:rsidRPr="009202AA" w:rsidRDefault="004C4A70" w:rsidP="004C4A70">
      <w:pPr>
        <w:pStyle w:val="Heading3"/>
      </w:pPr>
      <w:bookmarkStart w:id="697" w:name="_Toc21096444"/>
      <w:bookmarkStart w:id="698" w:name="_Toc29763411"/>
      <w:bookmarkStart w:id="699" w:name="_Toc36029882"/>
      <w:bookmarkStart w:id="700" w:name="_Toc37179782"/>
      <w:bookmarkStart w:id="701" w:name="_Toc45869482"/>
      <w:bookmarkStart w:id="702" w:name="_Toc52555281"/>
      <w:bookmarkStart w:id="703" w:name="_Toc61112737"/>
      <w:bookmarkStart w:id="704" w:name="_Toc67911621"/>
      <w:bookmarkStart w:id="705" w:name="_Toc74840441"/>
      <w:bookmarkStart w:id="706" w:name="_Toc76503576"/>
      <w:bookmarkStart w:id="707" w:name="_Toc83042128"/>
      <w:bookmarkStart w:id="708" w:name="_Toc89854302"/>
      <w:r w:rsidRPr="009202AA">
        <w:t>6.3.1</w:t>
      </w:r>
      <w:r w:rsidRPr="009202AA">
        <w:tab/>
        <w:t>General</w:t>
      </w:r>
      <w:bookmarkEnd w:id="697"/>
      <w:bookmarkEnd w:id="698"/>
      <w:bookmarkEnd w:id="699"/>
      <w:bookmarkEnd w:id="700"/>
      <w:bookmarkEnd w:id="701"/>
      <w:bookmarkEnd w:id="702"/>
      <w:bookmarkEnd w:id="703"/>
      <w:bookmarkEnd w:id="704"/>
      <w:bookmarkEnd w:id="705"/>
      <w:bookmarkEnd w:id="706"/>
      <w:bookmarkEnd w:id="707"/>
      <w:bookmarkEnd w:id="708"/>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709" w:name="_Toc21096445"/>
      <w:bookmarkStart w:id="710" w:name="_Toc29763412"/>
      <w:bookmarkStart w:id="711" w:name="_Toc36029883"/>
      <w:bookmarkStart w:id="712" w:name="_Toc37179783"/>
      <w:bookmarkStart w:id="713" w:name="_Toc45869483"/>
      <w:bookmarkStart w:id="714" w:name="_Toc52555282"/>
      <w:bookmarkStart w:id="715" w:name="_Toc61112738"/>
      <w:bookmarkStart w:id="716" w:name="_Toc67911622"/>
      <w:bookmarkStart w:id="717" w:name="_Toc74840442"/>
      <w:bookmarkStart w:id="718" w:name="_Toc76503577"/>
      <w:bookmarkStart w:id="719" w:name="_Toc83042129"/>
      <w:bookmarkStart w:id="720" w:name="_Toc89854303"/>
      <w:r w:rsidRPr="009202AA">
        <w:rPr>
          <w:lang w:eastAsia="zh-CN"/>
        </w:rPr>
        <w:t>6.3.2</w:t>
      </w:r>
      <w:r w:rsidRPr="009202AA">
        <w:rPr>
          <w:lang w:eastAsia="zh-CN"/>
        </w:rPr>
        <w:tab/>
        <w:t>UTRA Inner loop power control in the downlink</w:t>
      </w:r>
      <w:bookmarkEnd w:id="709"/>
      <w:bookmarkEnd w:id="710"/>
      <w:bookmarkEnd w:id="711"/>
      <w:bookmarkEnd w:id="712"/>
      <w:bookmarkEnd w:id="713"/>
      <w:bookmarkEnd w:id="714"/>
      <w:bookmarkEnd w:id="715"/>
      <w:bookmarkEnd w:id="716"/>
      <w:bookmarkEnd w:id="717"/>
      <w:bookmarkEnd w:id="718"/>
      <w:bookmarkEnd w:id="719"/>
      <w:bookmarkEnd w:id="720"/>
    </w:p>
    <w:p w14:paraId="61FFD65C" w14:textId="77777777" w:rsidR="004C4A70" w:rsidRPr="009202AA" w:rsidRDefault="004C4A70" w:rsidP="004C4A70">
      <w:pPr>
        <w:pStyle w:val="Heading4"/>
      </w:pPr>
      <w:bookmarkStart w:id="721" w:name="_Toc21096446"/>
      <w:bookmarkStart w:id="722" w:name="_Toc29763413"/>
      <w:bookmarkStart w:id="723" w:name="_Toc36029884"/>
      <w:bookmarkStart w:id="724" w:name="_Toc37179784"/>
      <w:bookmarkStart w:id="725" w:name="_Toc45869484"/>
      <w:bookmarkStart w:id="726" w:name="_Toc52555283"/>
      <w:bookmarkStart w:id="727" w:name="_Toc61112739"/>
      <w:bookmarkStart w:id="728" w:name="_Toc67911623"/>
      <w:bookmarkStart w:id="729" w:name="_Toc74840443"/>
      <w:bookmarkStart w:id="730" w:name="_Toc76503578"/>
      <w:bookmarkStart w:id="731" w:name="_Toc83042130"/>
      <w:bookmarkStart w:id="732" w:name="_Toc89854304"/>
      <w:r w:rsidRPr="009202AA">
        <w:t>6.3.2.1</w:t>
      </w:r>
      <w:r w:rsidRPr="009202AA">
        <w:tab/>
        <w:t>General</w:t>
      </w:r>
      <w:bookmarkEnd w:id="721"/>
      <w:bookmarkEnd w:id="722"/>
      <w:bookmarkEnd w:id="723"/>
      <w:bookmarkEnd w:id="724"/>
      <w:bookmarkEnd w:id="725"/>
      <w:bookmarkEnd w:id="726"/>
      <w:bookmarkEnd w:id="727"/>
      <w:bookmarkEnd w:id="728"/>
      <w:bookmarkEnd w:id="729"/>
      <w:bookmarkEnd w:id="730"/>
      <w:bookmarkEnd w:id="731"/>
      <w:bookmarkEnd w:id="732"/>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733" w:name="_Toc21096447"/>
      <w:bookmarkStart w:id="734" w:name="_Toc29763414"/>
      <w:bookmarkStart w:id="735" w:name="_Toc36029885"/>
      <w:bookmarkStart w:id="736" w:name="_Toc37179785"/>
      <w:bookmarkStart w:id="737" w:name="_Toc45869485"/>
      <w:bookmarkStart w:id="738" w:name="_Toc52555284"/>
      <w:bookmarkStart w:id="739" w:name="_Toc61112740"/>
      <w:bookmarkStart w:id="740" w:name="_Toc67911624"/>
      <w:bookmarkStart w:id="741" w:name="_Toc74840444"/>
      <w:bookmarkStart w:id="742" w:name="_Toc76503579"/>
      <w:bookmarkStart w:id="743" w:name="_Toc83042131"/>
      <w:bookmarkStart w:id="744" w:name="_Toc89854305"/>
      <w:r w:rsidRPr="009202AA">
        <w:t>6.3.2.2</w:t>
      </w:r>
      <w:r w:rsidRPr="009202AA">
        <w:tab/>
      </w:r>
      <w:r w:rsidRPr="009202AA">
        <w:rPr>
          <w:lang w:eastAsia="zh-CN"/>
        </w:rPr>
        <w:t>Minimum requirement for MSR operation</w:t>
      </w:r>
      <w:bookmarkEnd w:id="733"/>
      <w:bookmarkEnd w:id="734"/>
      <w:bookmarkEnd w:id="735"/>
      <w:bookmarkEnd w:id="736"/>
      <w:bookmarkEnd w:id="737"/>
      <w:bookmarkEnd w:id="738"/>
      <w:bookmarkEnd w:id="739"/>
      <w:bookmarkEnd w:id="740"/>
      <w:bookmarkEnd w:id="741"/>
      <w:bookmarkEnd w:id="742"/>
      <w:bookmarkEnd w:id="743"/>
      <w:bookmarkEnd w:id="74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745" w:name="_Toc21096448"/>
      <w:bookmarkStart w:id="746" w:name="_Toc29763415"/>
      <w:bookmarkStart w:id="747" w:name="_Toc36029886"/>
      <w:bookmarkStart w:id="748" w:name="_Toc37179786"/>
      <w:bookmarkStart w:id="749" w:name="_Toc45869486"/>
      <w:bookmarkStart w:id="750" w:name="_Toc52555285"/>
      <w:bookmarkStart w:id="751" w:name="_Toc61112741"/>
      <w:bookmarkStart w:id="752" w:name="_Toc67911625"/>
      <w:bookmarkStart w:id="753" w:name="_Toc74840445"/>
      <w:bookmarkStart w:id="754" w:name="_Toc76503580"/>
      <w:bookmarkStart w:id="755" w:name="_Toc83042132"/>
      <w:bookmarkStart w:id="756" w:name="_Toc89854306"/>
      <w:r w:rsidRPr="009202AA">
        <w:rPr>
          <w:lang w:eastAsia="zh-CN"/>
        </w:rPr>
        <w:t>6.3.2.3</w:t>
      </w:r>
      <w:r w:rsidRPr="009202AA">
        <w:rPr>
          <w:lang w:eastAsia="zh-CN"/>
        </w:rPr>
        <w:tab/>
        <w:t>Minimum requirement for single RAT UTRA operation</w:t>
      </w:r>
      <w:bookmarkEnd w:id="745"/>
      <w:bookmarkEnd w:id="746"/>
      <w:bookmarkEnd w:id="747"/>
      <w:bookmarkEnd w:id="748"/>
      <w:bookmarkEnd w:id="749"/>
      <w:bookmarkEnd w:id="750"/>
      <w:bookmarkEnd w:id="751"/>
      <w:bookmarkEnd w:id="752"/>
      <w:bookmarkEnd w:id="753"/>
      <w:bookmarkEnd w:id="754"/>
      <w:bookmarkEnd w:id="755"/>
      <w:bookmarkEnd w:id="756"/>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757" w:name="_Toc21096449"/>
      <w:bookmarkStart w:id="758" w:name="_Toc29763416"/>
      <w:bookmarkStart w:id="759" w:name="_Toc36029887"/>
      <w:bookmarkStart w:id="760" w:name="_Toc37179787"/>
      <w:bookmarkStart w:id="761" w:name="_Toc45869487"/>
      <w:bookmarkStart w:id="762" w:name="_Toc52555286"/>
      <w:bookmarkStart w:id="763" w:name="_Toc61112742"/>
      <w:bookmarkStart w:id="764" w:name="_Toc67911626"/>
      <w:bookmarkStart w:id="765" w:name="_Toc74840446"/>
      <w:bookmarkStart w:id="766" w:name="_Toc76503581"/>
      <w:bookmarkStart w:id="767" w:name="_Toc83042133"/>
      <w:bookmarkStart w:id="768" w:name="_Toc89854307"/>
      <w:r w:rsidRPr="009202AA">
        <w:rPr>
          <w:lang w:eastAsia="zh-CN"/>
        </w:rPr>
        <w:t>6.3.2.4</w:t>
      </w:r>
      <w:r w:rsidRPr="009202AA">
        <w:rPr>
          <w:lang w:eastAsia="zh-CN"/>
        </w:rPr>
        <w:tab/>
        <w:t>Minimum requirement for single RAT E-UTRA operation</w:t>
      </w:r>
      <w:bookmarkEnd w:id="757"/>
      <w:bookmarkEnd w:id="758"/>
      <w:bookmarkEnd w:id="759"/>
      <w:bookmarkEnd w:id="760"/>
      <w:bookmarkEnd w:id="761"/>
      <w:bookmarkEnd w:id="762"/>
      <w:bookmarkEnd w:id="763"/>
      <w:bookmarkEnd w:id="764"/>
      <w:bookmarkEnd w:id="765"/>
      <w:bookmarkEnd w:id="766"/>
      <w:bookmarkEnd w:id="767"/>
      <w:bookmarkEnd w:id="768"/>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769" w:name="_Toc21096450"/>
      <w:bookmarkStart w:id="770" w:name="_Toc29763417"/>
      <w:bookmarkStart w:id="771" w:name="_Toc36029888"/>
      <w:bookmarkStart w:id="772" w:name="_Toc37179788"/>
      <w:bookmarkStart w:id="773" w:name="_Toc45869488"/>
      <w:bookmarkStart w:id="774" w:name="_Toc52555287"/>
      <w:bookmarkStart w:id="775" w:name="_Toc61112743"/>
      <w:bookmarkStart w:id="776" w:name="_Toc67911627"/>
      <w:bookmarkStart w:id="777" w:name="_Toc74840447"/>
      <w:bookmarkStart w:id="778" w:name="_Toc76503582"/>
      <w:bookmarkStart w:id="779" w:name="_Toc83042134"/>
      <w:bookmarkStart w:id="780" w:name="_Toc89854308"/>
      <w:r w:rsidRPr="009202AA">
        <w:rPr>
          <w:lang w:eastAsia="zh-CN"/>
        </w:rPr>
        <w:t>6.3.3</w:t>
      </w:r>
      <w:r w:rsidRPr="009202AA">
        <w:rPr>
          <w:lang w:eastAsia="zh-CN"/>
        </w:rPr>
        <w:tab/>
        <w:t>Power control dynamic range</w:t>
      </w:r>
      <w:bookmarkEnd w:id="769"/>
      <w:bookmarkEnd w:id="770"/>
      <w:bookmarkEnd w:id="771"/>
      <w:bookmarkEnd w:id="772"/>
      <w:bookmarkEnd w:id="773"/>
      <w:bookmarkEnd w:id="774"/>
      <w:bookmarkEnd w:id="775"/>
      <w:bookmarkEnd w:id="776"/>
      <w:bookmarkEnd w:id="777"/>
      <w:bookmarkEnd w:id="778"/>
      <w:bookmarkEnd w:id="779"/>
      <w:bookmarkEnd w:id="780"/>
    </w:p>
    <w:p w14:paraId="2FECA72D" w14:textId="77777777" w:rsidR="004C4A70" w:rsidRPr="009202AA" w:rsidRDefault="004C4A70" w:rsidP="004C4A70">
      <w:pPr>
        <w:pStyle w:val="Heading4"/>
      </w:pPr>
      <w:bookmarkStart w:id="781" w:name="_Toc21096451"/>
      <w:bookmarkStart w:id="782" w:name="_Toc29763418"/>
      <w:bookmarkStart w:id="783" w:name="_Toc36029889"/>
      <w:bookmarkStart w:id="784" w:name="_Toc37179789"/>
      <w:bookmarkStart w:id="785" w:name="_Toc45869489"/>
      <w:bookmarkStart w:id="786" w:name="_Toc52555288"/>
      <w:bookmarkStart w:id="787" w:name="_Toc61112744"/>
      <w:bookmarkStart w:id="788" w:name="_Toc67911628"/>
      <w:bookmarkStart w:id="789" w:name="_Toc74840448"/>
      <w:bookmarkStart w:id="790" w:name="_Toc76503583"/>
      <w:bookmarkStart w:id="791" w:name="_Toc83042135"/>
      <w:bookmarkStart w:id="792" w:name="_Toc89854309"/>
      <w:r w:rsidRPr="009202AA">
        <w:t>6.3.3.1</w:t>
      </w:r>
      <w:r w:rsidRPr="009202AA">
        <w:tab/>
        <w:t>General</w:t>
      </w:r>
      <w:bookmarkEnd w:id="781"/>
      <w:bookmarkEnd w:id="782"/>
      <w:bookmarkEnd w:id="783"/>
      <w:bookmarkEnd w:id="784"/>
      <w:bookmarkEnd w:id="785"/>
      <w:bookmarkEnd w:id="786"/>
      <w:bookmarkEnd w:id="787"/>
      <w:bookmarkEnd w:id="788"/>
      <w:bookmarkEnd w:id="789"/>
      <w:bookmarkEnd w:id="790"/>
      <w:bookmarkEnd w:id="791"/>
      <w:bookmarkEnd w:id="792"/>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793" w:name="_Toc21096452"/>
      <w:bookmarkStart w:id="794" w:name="_Toc29763419"/>
      <w:bookmarkStart w:id="795" w:name="_Toc36029890"/>
      <w:bookmarkStart w:id="796" w:name="_Toc37179790"/>
      <w:bookmarkStart w:id="797" w:name="_Toc45869490"/>
      <w:bookmarkStart w:id="798" w:name="_Toc52555289"/>
      <w:bookmarkStart w:id="799" w:name="_Toc61112745"/>
      <w:bookmarkStart w:id="800" w:name="_Toc67911629"/>
      <w:bookmarkStart w:id="801" w:name="_Toc74840449"/>
      <w:bookmarkStart w:id="802" w:name="_Toc76503584"/>
      <w:bookmarkStart w:id="803" w:name="_Toc83042136"/>
      <w:bookmarkStart w:id="804" w:name="_Toc89854310"/>
      <w:r w:rsidRPr="009202AA">
        <w:t>6.3.3.2</w:t>
      </w:r>
      <w:r w:rsidRPr="009202AA">
        <w:tab/>
      </w:r>
      <w:r w:rsidRPr="009202AA">
        <w:rPr>
          <w:lang w:eastAsia="zh-CN"/>
        </w:rPr>
        <w:t>Minimum requirement for MSR operation</w:t>
      </w:r>
      <w:bookmarkEnd w:id="793"/>
      <w:bookmarkEnd w:id="794"/>
      <w:bookmarkEnd w:id="795"/>
      <w:bookmarkEnd w:id="796"/>
      <w:bookmarkEnd w:id="797"/>
      <w:bookmarkEnd w:id="798"/>
      <w:bookmarkEnd w:id="799"/>
      <w:bookmarkEnd w:id="800"/>
      <w:bookmarkEnd w:id="801"/>
      <w:bookmarkEnd w:id="802"/>
      <w:bookmarkEnd w:id="803"/>
      <w:bookmarkEnd w:id="80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805" w:name="_Toc21096453"/>
      <w:bookmarkStart w:id="806" w:name="_Toc29763420"/>
      <w:bookmarkStart w:id="807" w:name="_Toc36029891"/>
      <w:bookmarkStart w:id="808" w:name="_Toc37179791"/>
      <w:bookmarkStart w:id="809" w:name="_Toc45869491"/>
      <w:bookmarkStart w:id="810" w:name="_Toc52555290"/>
      <w:bookmarkStart w:id="811" w:name="_Toc61112746"/>
      <w:bookmarkStart w:id="812" w:name="_Toc67911630"/>
      <w:bookmarkStart w:id="813" w:name="_Toc74840450"/>
      <w:bookmarkStart w:id="814" w:name="_Toc76503585"/>
      <w:bookmarkStart w:id="815" w:name="_Toc83042137"/>
      <w:bookmarkStart w:id="816" w:name="_Toc89854311"/>
      <w:r w:rsidRPr="009202AA">
        <w:rPr>
          <w:lang w:eastAsia="zh-CN"/>
        </w:rPr>
        <w:t>6.3.3.3</w:t>
      </w:r>
      <w:r w:rsidRPr="009202AA">
        <w:rPr>
          <w:lang w:eastAsia="zh-CN"/>
        </w:rPr>
        <w:tab/>
        <w:t>Minimum requirement for single RAT UTRA operation</w:t>
      </w:r>
      <w:bookmarkEnd w:id="805"/>
      <w:bookmarkEnd w:id="806"/>
      <w:bookmarkEnd w:id="807"/>
      <w:bookmarkEnd w:id="808"/>
      <w:bookmarkEnd w:id="809"/>
      <w:bookmarkEnd w:id="810"/>
      <w:bookmarkEnd w:id="811"/>
      <w:bookmarkEnd w:id="812"/>
      <w:bookmarkEnd w:id="813"/>
      <w:bookmarkEnd w:id="814"/>
      <w:bookmarkEnd w:id="815"/>
      <w:bookmarkEnd w:id="816"/>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817" w:name="_Toc21096454"/>
      <w:bookmarkStart w:id="818" w:name="_Toc29763421"/>
      <w:bookmarkStart w:id="819" w:name="_Toc36029892"/>
      <w:bookmarkStart w:id="820" w:name="_Toc37179792"/>
      <w:bookmarkStart w:id="821" w:name="_Toc45869492"/>
      <w:bookmarkStart w:id="822" w:name="_Toc52555291"/>
      <w:bookmarkStart w:id="823" w:name="_Toc61112747"/>
      <w:bookmarkStart w:id="824" w:name="_Toc67911631"/>
      <w:bookmarkStart w:id="825" w:name="_Toc74840451"/>
      <w:bookmarkStart w:id="826" w:name="_Toc76503586"/>
      <w:bookmarkStart w:id="827" w:name="_Toc83042138"/>
      <w:bookmarkStart w:id="828" w:name="_Toc89854312"/>
      <w:r w:rsidRPr="009202AA">
        <w:rPr>
          <w:lang w:eastAsia="zh-CN"/>
        </w:rPr>
        <w:t>6.3.3.4</w:t>
      </w:r>
      <w:r w:rsidRPr="009202AA">
        <w:rPr>
          <w:lang w:eastAsia="zh-CN"/>
        </w:rPr>
        <w:tab/>
        <w:t>Minimum requirement for single RAT E-UTRA operation</w:t>
      </w:r>
      <w:bookmarkEnd w:id="817"/>
      <w:bookmarkEnd w:id="818"/>
      <w:bookmarkEnd w:id="819"/>
      <w:bookmarkEnd w:id="820"/>
      <w:bookmarkEnd w:id="821"/>
      <w:bookmarkEnd w:id="822"/>
      <w:bookmarkEnd w:id="823"/>
      <w:bookmarkEnd w:id="824"/>
      <w:bookmarkEnd w:id="825"/>
      <w:bookmarkEnd w:id="826"/>
      <w:bookmarkEnd w:id="827"/>
      <w:bookmarkEnd w:id="828"/>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829" w:name="_Toc21096455"/>
      <w:bookmarkStart w:id="830" w:name="_Toc29763422"/>
      <w:bookmarkStart w:id="831" w:name="_Toc36029893"/>
      <w:bookmarkStart w:id="832" w:name="_Toc37179793"/>
      <w:bookmarkStart w:id="833" w:name="_Toc45869493"/>
      <w:bookmarkStart w:id="834" w:name="_Toc52555292"/>
      <w:bookmarkStart w:id="835" w:name="_Toc61112748"/>
      <w:bookmarkStart w:id="836" w:name="_Toc67911632"/>
      <w:bookmarkStart w:id="837" w:name="_Toc74840452"/>
      <w:bookmarkStart w:id="838" w:name="_Toc76503587"/>
      <w:bookmarkStart w:id="839" w:name="_Toc83042139"/>
      <w:bookmarkStart w:id="840" w:name="_Toc89854313"/>
      <w:r w:rsidRPr="009202AA">
        <w:rPr>
          <w:lang w:eastAsia="zh-CN"/>
        </w:rPr>
        <w:t>6.3.4</w:t>
      </w:r>
      <w:r w:rsidRPr="009202AA">
        <w:rPr>
          <w:lang w:eastAsia="zh-CN"/>
        </w:rPr>
        <w:tab/>
        <w:t>Total power dynamic range</w:t>
      </w:r>
      <w:bookmarkEnd w:id="829"/>
      <w:bookmarkEnd w:id="830"/>
      <w:bookmarkEnd w:id="831"/>
      <w:bookmarkEnd w:id="832"/>
      <w:bookmarkEnd w:id="833"/>
      <w:bookmarkEnd w:id="834"/>
      <w:bookmarkEnd w:id="835"/>
      <w:bookmarkEnd w:id="836"/>
      <w:bookmarkEnd w:id="837"/>
      <w:bookmarkEnd w:id="838"/>
      <w:bookmarkEnd w:id="839"/>
      <w:bookmarkEnd w:id="840"/>
    </w:p>
    <w:p w14:paraId="5828177D" w14:textId="77777777" w:rsidR="004C4A70" w:rsidRPr="009202AA" w:rsidRDefault="004C4A70" w:rsidP="004C4A70">
      <w:pPr>
        <w:pStyle w:val="Heading4"/>
      </w:pPr>
      <w:bookmarkStart w:id="841" w:name="_Toc21096456"/>
      <w:bookmarkStart w:id="842" w:name="_Toc29763423"/>
      <w:bookmarkStart w:id="843" w:name="_Toc36029894"/>
      <w:bookmarkStart w:id="844" w:name="_Toc37179794"/>
      <w:bookmarkStart w:id="845" w:name="_Toc45869494"/>
      <w:bookmarkStart w:id="846" w:name="_Toc52555293"/>
      <w:bookmarkStart w:id="847" w:name="_Toc61112749"/>
      <w:bookmarkStart w:id="848" w:name="_Toc67911633"/>
      <w:bookmarkStart w:id="849" w:name="_Toc74840453"/>
      <w:bookmarkStart w:id="850" w:name="_Toc76503588"/>
      <w:bookmarkStart w:id="851" w:name="_Toc83042140"/>
      <w:bookmarkStart w:id="852" w:name="_Toc89854314"/>
      <w:r w:rsidRPr="009202AA">
        <w:t>6.3.4.1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853" w:name="_Toc21096457"/>
      <w:bookmarkStart w:id="854" w:name="_Toc29763424"/>
      <w:bookmarkStart w:id="855" w:name="_Toc36029895"/>
      <w:bookmarkStart w:id="856" w:name="_Toc37179795"/>
      <w:bookmarkStart w:id="857" w:name="_Toc45869495"/>
      <w:bookmarkStart w:id="858" w:name="_Toc52555294"/>
      <w:bookmarkStart w:id="859" w:name="_Toc61112750"/>
      <w:bookmarkStart w:id="860" w:name="_Toc67911634"/>
      <w:bookmarkStart w:id="861" w:name="_Toc74840454"/>
      <w:bookmarkStart w:id="862" w:name="_Toc76503589"/>
      <w:bookmarkStart w:id="863" w:name="_Toc83042141"/>
      <w:bookmarkStart w:id="864" w:name="_Toc89854315"/>
      <w:r w:rsidRPr="009202AA">
        <w:t>6.3.4.2</w:t>
      </w:r>
      <w:r w:rsidRPr="009202AA">
        <w:tab/>
      </w:r>
      <w:r w:rsidRPr="009202AA">
        <w:rPr>
          <w:lang w:eastAsia="zh-CN"/>
        </w:rPr>
        <w:t>Minimum requirement for MSR operation</w:t>
      </w:r>
      <w:bookmarkEnd w:id="853"/>
      <w:bookmarkEnd w:id="854"/>
      <w:bookmarkEnd w:id="855"/>
      <w:bookmarkEnd w:id="856"/>
      <w:bookmarkEnd w:id="857"/>
      <w:bookmarkEnd w:id="858"/>
      <w:bookmarkEnd w:id="859"/>
      <w:bookmarkEnd w:id="860"/>
      <w:bookmarkEnd w:id="861"/>
      <w:bookmarkEnd w:id="862"/>
      <w:bookmarkEnd w:id="863"/>
      <w:bookmarkEnd w:id="86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865" w:name="_Toc21096458"/>
      <w:bookmarkStart w:id="866" w:name="_Toc29763425"/>
      <w:bookmarkStart w:id="867" w:name="_Toc36029896"/>
      <w:bookmarkStart w:id="868" w:name="_Toc37179796"/>
      <w:bookmarkStart w:id="869" w:name="_Toc45869496"/>
      <w:bookmarkStart w:id="870" w:name="_Toc52555295"/>
      <w:bookmarkStart w:id="871" w:name="_Toc61112751"/>
      <w:bookmarkStart w:id="872" w:name="_Toc67911635"/>
      <w:bookmarkStart w:id="873" w:name="_Toc74840455"/>
      <w:bookmarkStart w:id="874" w:name="_Toc76503590"/>
      <w:bookmarkStart w:id="875" w:name="_Toc83042142"/>
      <w:bookmarkStart w:id="876" w:name="_Toc89854316"/>
      <w:r w:rsidRPr="009202AA">
        <w:rPr>
          <w:lang w:eastAsia="zh-CN"/>
        </w:rPr>
        <w:t>6.3.4.3</w:t>
      </w:r>
      <w:r w:rsidRPr="009202AA">
        <w:rPr>
          <w:lang w:eastAsia="zh-CN"/>
        </w:rPr>
        <w:tab/>
        <w:t>Minimum requirement for single RAT UTRA operation</w:t>
      </w:r>
      <w:bookmarkEnd w:id="865"/>
      <w:bookmarkEnd w:id="866"/>
      <w:bookmarkEnd w:id="867"/>
      <w:bookmarkEnd w:id="868"/>
      <w:bookmarkEnd w:id="869"/>
      <w:bookmarkEnd w:id="870"/>
      <w:bookmarkEnd w:id="871"/>
      <w:bookmarkEnd w:id="872"/>
      <w:bookmarkEnd w:id="873"/>
      <w:bookmarkEnd w:id="874"/>
      <w:bookmarkEnd w:id="875"/>
      <w:bookmarkEnd w:id="876"/>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877" w:name="_Toc21096459"/>
      <w:bookmarkStart w:id="878" w:name="_Toc29763426"/>
      <w:bookmarkStart w:id="879" w:name="_Toc36029897"/>
      <w:bookmarkStart w:id="880" w:name="_Toc37179797"/>
      <w:bookmarkStart w:id="881" w:name="_Toc45869497"/>
      <w:bookmarkStart w:id="882" w:name="_Toc52555296"/>
      <w:bookmarkStart w:id="883" w:name="_Toc61112752"/>
      <w:bookmarkStart w:id="884" w:name="_Toc67911636"/>
      <w:bookmarkStart w:id="885" w:name="_Toc74840456"/>
      <w:bookmarkStart w:id="886" w:name="_Toc76503591"/>
      <w:bookmarkStart w:id="887" w:name="_Toc83042143"/>
      <w:bookmarkStart w:id="888" w:name="_Toc89854317"/>
      <w:r w:rsidRPr="009202AA">
        <w:rPr>
          <w:sz w:val="24"/>
          <w:lang w:eastAsia="zh-CN"/>
        </w:rPr>
        <w:t>6.3.4.4</w:t>
      </w:r>
      <w:r w:rsidRPr="009202AA">
        <w:rPr>
          <w:sz w:val="24"/>
          <w:lang w:eastAsia="zh-CN"/>
        </w:rPr>
        <w:tab/>
        <w:t>Minimum requirement for single RAT E-UTRA operation</w:t>
      </w:r>
      <w:bookmarkEnd w:id="877"/>
      <w:bookmarkEnd w:id="878"/>
      <w:bookmarkEnd w:id="879"/>
      <w:bookmarkEnd w:id="880"/>
      <w:bookmarkEnd w:id="881"/>
      <w:bookmarkEnd w:id="882"/>
      <w:bookmarkEnd w:id="883"/>
      <w:bookmarkEnd w:id="884"/>
      <w:bookmarkEnd w:id="885"/>
      <w:bookmarkEnd w:id="886"/>
      <w:bookmarkEnd w:id="887"/>
      <w:bookmarkEnd w:id="888"/>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889" w:name="_Toc21096460"/>
      <w:bookmarkStart w:id="890" w:name="_Toc29763427"/>
      <w:bookmarkStart w:id="891" w:name="_Toc36029898"/>
      <w:bookmarkStart w:id="892" w:name="_Toc37179798"/>
      <w:bookmarkStart w:id="893" w:name="_Toc45869498"/>
      <w:bookmarkStart w:id="894" w:name="_Toc52555297"/>
      <w:bookmarkStart w:id="895" w:name="_Toc61112753"/>
      <w:bookmarkStart w:id="896" w:name="_Toc67911637"/>
      <w:bookmarkStart w:id="897" w:name="_Toc74840457"/>
      <w:bookmarkStart w:id="898" w:name="_Toc76503592"/>
      <w:bookmarkStart w:id="899" w:name="_Toc83042144"/>
      <w:bookmarkStart w:id="900" w:name="_Toc89854318"/>
      <w:r w:rsidRPr="009202AA">
        <w:rPr>
          <w:lang w:eastAsia="zh-CN"/>
        </w:rPr>
        <w:t>6.3.5</w:t>
      </w:r>
      <w:r w:rsidRPr="009202AA">
        <w:rPr>
          <w:lang w:eastAsia="zh-CN"/>
        </w:rPr>
        <w:tab/>
        <w:t>IPDL time mask</w:t>
      </w:r>
      <w:bookmarkEnd w:id="889"/>
      <w:bookmarkEnd w:id="890"/>
      <w:bookmarkEnd w:id="891"/>
      <w:bookmarkEnd w:id="892"/>
      <w:bookmarkEnd w:id="893"/>
      <w:bookmarkEnd w:id="894"/>
      <w:bookmarkEnd w:id="895"/>
      <w:bookmarkEnd w:id="896"/>
      <w:bookmarkEnd w:id="897"/>
      <w:bookmarkEnd w:id="898"/>
      <w:bookmarkEnd w:id="899"/>
      <w:bookmarkEnd w:id="900"/>
    </w:p>
    <w:p w14:paraId="77D8DB4F" w14:textId="77777777" w:rsidR="004C4A70" w:rsidRPr="009202AA" w:rsidRDefault="004C4A70" w:rsidP="004C4A70">
      <w:pPr>
        <w:pStyle w:val="Heading4"/>
      </w:pPr>
      <w:bookmarkStart w:id="901" w:name="_Toc21096461"/>
      <w:bookmarkStart w:id="902" w:name="_Toc29763428"/>
      <w:bookmarkStart w:id="903" w:name="_Toc36029899"/>
      <w:bookmarkStart w:id="904" w:name="_Toc37179799"/>
      <w:bookmarkStart w:id="905" w:name="_Toc45869499"/>
      <w:bookmarkStart w:id="906" w:name="_Toc52555298"/>
      <w:bookmarkStart w:id="907" w:name="_Toc61112754"/>
      <w:bookmarkStart w:id="908" w:name="_Toc67911638"/>
      <w:bookmarkStart w:id="909" w:name="_Toc74840458"/>
      <w:bookmarkStart w:id="910" w:name="_Toc76503593"/>
      <w:bookmarkStart w:id="911" w:name="_Toc83042145"/>
      <w:bookmarkStart w:id="912" w:name="_Toc89854319"/>
      <w:r w:rsidRPr="009202AA">
        <w:t>6.3.5.1</w:t>
      </w:r>
      <w:r w:rsidRPr="009202AA">
        <w:tab/>
        <w:t>General</w:t>
      </w:r>
      <w:bookmarkEnd w:id="901"/>
      <w:bookmarkEnd w:id="902"/>
      <w:bookmarkEnd w:id="903"/>
      <w:bookmarkEnd w:id="904"/>
      <w:bookmarkEnd w:id="905"/>
      <w:bookmarkEnd w:id="906"/>
      <w:bookmarkEnd w:id="907"/>
      <w:bookmarkEnd w:id="908"/>
      <w:bookmarkEnd w:id="909"/>
      <w:bookmarkEnd w:id="910"/>
      <w:bookmarkEnd w:id="911"/>
      <w:bookmarkEnd w:id="912"/>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913" w:name="_Toc21096462"/>
      <w:bookmarkStart w:id="914" w:name="_Toc29763429"/>
      <w:bookmarkStart w:id="915" w:name="_Toc36029900"/>
      <w:bookmarkStart w:id="916" w:name="_Toc37179800"/>
      <w:bookmarkStart w:id="917" w:name="_Toc45869500"/>
      <w:bookmarkStart w:id="918" w:name="_Toc52555299"/>
      <w:bookmarkStart w:id="919" w:name="_Toc61112755"/>
      <w:bookmarkStart w:id="920" w:name="_Toc67911639"/>
      <w:bookmarkStart w:id="921" w:name="_Toc74840459"/>
      <w:bookmarkStart w:id="922" w:name="_Toc76503594"/>
      <w:bookmarkStart w:id="923" w:name="_Toc83042146"/>
      <w:bookmarkStart w:id="924" w:name="_Toc89854320"/>
      <w:r w:rsidRPr="009202AA">
        <w:t>6.3.5.2</w:t>
      </w:r>
      <w:r w:rsidRPr="009202AA">
        <w:tab/>
      </w:r>
      <w:r w:rsidRPr="009202AA">
        <w:rPr>
          <w:lang w:eastAsia="zh-CN"/>
        </w:rPr>
        <w:t>Minimum requirement for MSR operation</w:t>
      </w:r>
      <w:bookmarkEnd w:id="913"/>
      <w:bookmarkEnd w:id="914"/>
      <w:bookmarkEnd w:id="915"/>
      <w:bookmarkEnd w:id="916"/>
      <w:bookmarkEnd w:id="917"/>
      <w:bookmarkEnd w:id="918"/>
      <w:bookmarkEnd w:id="919"/>
      <w:bookmarkEnd w:id="920"/>
      <w:bookmarkEnd w:id="921"/>
      <w:bookmarkEnd w:id="922"/>
      <w:bookmarkEnd w:id="923"/>
      <w:bookmarkEnd w:id="9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925" w:name="_Toc21096463"/>
      <w:bookmarkStart w:id="926" w:name="_Toc29763430"/>
      <w:bookmarkStart w:id="927" w:name="_Toc36029901"/>
      <w:bookmarkStart w:id="928" w:name="_Toc37179801"/>
      <w:bookmarkStart w:id="929" w:name="_Toc45869501"/>
      <w:bookmarkStart w:id="930" w:name="_Toc52555300"/>
      <w:bookmarkStart w:id="931" w:name="_Toc61112756"/>
      <w:bookmarkStart w:id="932" w:name="_Toc67911640"/>
      <w:bookmarkStart w:id="933" w:name="_Toc74840460"/>
      <w:bookmarkStart w:id="934" w:name="_Toc76503595"/>
      <w:bookmarkStart w:id="935" w:name="_Toc83042147"/>
      <w:bookmarkStart w:id="936" w:name="_Toc89854321"/>
      <w:r w:rsidRPr="009202AA">
        <w:rPr>
          <w:lang w:eastAsia="zh-CN"/>
        </w:rPr>
        <w:t>6.3.5.3</w:t>
      </w:r>
      <w:r w:rsidRPr="009202AA">
        <w:rPr>
          <w:lang w:eastAsia="zh-CN"/>
        </w:rPr>
        <w:tab/>
        <w:t>Minimum requirement for single RAT UTRA operation</w:t>
      </w:r>
      <w:bookmarkEnd w:id="925"/>
      <w:bookmarkEnd w:id="926"/>
      <w:bookmarkEnd w:id="927"/>
      <w:bookmarkEnd w:id="928"/>
      <w:bookmarkEnd w:id="929"/>
      <w:bookmarkEnd w:id="930"/>
      <w:bookmarkEnd w:id="931"/>
      <w:bookmarkEnd w:id="932"/>
      <w:bookmarkEnd w:id="933"/>
      <w:bookmarkEnd w:id="934"/>
      <w:bookmarkEnd w:id="935"/>
      <w:bookmarkEnd w:id="936"/>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937" w:name="_Toc21096464"/>
      <w:bookmarkStart w:id="938" w:name="_Toc29763431"/>
      <w:bookmarkStart w:id="939" w:name="_Toc36029902"/>
      <w:bookmarkStart w:id="940" w:name="_Toc37179802"/>
      <w:bookmarkStart w:id="941" w:name="_Toc45869502"/>
      <w:bookmarkStart w:id="942" w:name="_Toc52555301"/>
      <w:bookmarkStart w:id="943" w:name="_Toc61112757"/>
      <w:bookmarkStart w:id="944" w:name="_Toc67911641"/>
      <w:bookmarkStart w:id="945" w:name="_Toc74840461"/>
      <w:bookmarkStart w:id="946" w:name="_Toc76503596"/>
      <w:bookmarkStart w:id="947" w:name="_Toc83042148"/>
      <w:bookmarkStart w:id="948" w:name="_Toc89854322"/>
      <w:r w:rsidRPr="009202AA">
        <w:rPr>
          <w:lang w:eastAsia="zh-CN"/>
        </w:rPr>
        <w:t>6.3.5.4</w:t>
      </w:r>
      <w:r w:rsidRPr="009202AA">
        <w:rPr>
          <w:lang w:eastAsia="zh-CN"/>
        </w:rPr>
        <w:tab/>
        <w:t>Minimum requirement for single RAT E-UTRA operation</w:t>
      </w:r>
      <w:bookmarkEnd w:id="937"/>
      <w:bookmarkEnd w:id="938"/>
      <w:bookmarkEnd w:id="939"/>
      <w:bookmarkEnd w:id="940"/>
      <w:bookmarkEnd w:id="941"/>
      <w:bookmarkEnd w:id="942"/>
      <w:bookmarkEnd w:id="943"/>
      <w:bookmarkEnd w:id="944"/>
      <w:bookmarkEnd w:id="945"/>
      <w:bookmarkEnd w:id="946"/>
      <w:bookmarkEnd w:id="947"/>
      <w:bookmarkEnd w:id="948"/>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949" w:name="_Toc21096465"/>
      <w:bookmarkStart w:id="950" w:name="_Toc29763432"/>
      <w:bookmarkStart w:id="951" w:name="_Toc36029903"/>
      <w:bookmarkStart w:id="952" w:name="_Toc37179803"/>
      <w:bookmarkStart w:id="953" w:name="_Toc45869503"/>
      <w:bookmarkStart w:id="954" w:name="_Toc52555302"/>
      <w:bookmarkStart w:id="955" w:name="_Toc61112758"/>
      <w:bookmarkStart w:id="956" w:name="_Toc67911642"/>
      <w:bookmarkStart w:id="957" w:name="_Toc74840462"/>
      <w:bookmarkStart w:id="958" w:name="_Toc76503597"/>
      <w:bookmarkStart w:id="959" w:name="_Toc83042149"/>
      <w:bookmarkStart w:id="960" w:name="_Toc89854323"/>
      <w:r w:rsidRPr="009202AA">
        <w:rPr>
          <w:lang w:eastAsia="zh-CN"/>
        </w:rPr>
        <w:t>6.3.6</w:t>
      </w:r>
      <w:r w:rsidRPr="009202AA">
        <w:rPr>
          <w:lang w:eastAsia="zh-CN"/>
        </w:rPr>
        <w:tab/>
        <w:t>RE Power control dynamic range</w:t>
      </w:r>
      <w:bookmarkEnd w:id="949"/>
      <w:bookmarkEnd w:id="950"/>
      <w:bookmarkEnd w:id="951"/>
      <w:bookmarkEnd w:id="952"/>
      <w:bookmarkEnd w:id="953"/>
      <w:bookmarkEnd w:id="954"/>
      <w:bookmarkEnd w:id="955"/>
      <w:bookmarkEnd w:id="956"/>
      <w:bookmarkEnd w:id="957"/>
      <w:bookmarkEnd w:id="958"/>
      <w:bookmarkEnd w:id="959"/>
      <w:bookmarkEnd w:id="960"/>
    </w:p>
    <w:p w14:paraId="28408B8F" w14:textId="77777777" w:rsidR="004C4A70" w:rsidRPr="009202AA" w:rsidRDefault="004C4A70" w:rsidP="004C4A70">
      <w:pPr>
        <w:pStyle w:val="Heading4"/>
      </w:pPr>
      <w:bookmarkStart w:id="961" w:name="_Toc21096466"/>
      <w:bookmarkStart w:id="962" w:name="_Toc29763433"/>
      <w:bookmarkStart w:id="963" w:name="_Toc36029904"/>
      <w:bookmarkStart w:id="964" w:name="_Toc37179804"/>
      <w:bookmarkStart w:id="965" w:name="_Toc45869504"/>
      <w:bookmarkStart w:id="966" w:name="_Toc52555303"/>
      <w:bookmarkStart w:id="967" w:name="_Toc61112759"/>
      <w:bookmarkStart w:id="968" w:name="_Toc67911643"/>
      <w:bookmarkStart w:id="969" w:name="_Toc74840463"/>
      <w:bookmarkStart w:id="970" w:name="_Toc76503598"/>
      <w:bookmarkStart w:id="971" w:name="_Toc83042150"/>
      <w:bookmarkStart w:id="972" w:name="_Toc89854324"/>
      <w:r w:rsidRPr="009202AA">
        <w:t>6.3.6.1</w:t>
      </w:r>
      <w:r w:rsidRPr="009202AA">
        <w:tab/>
        <w:t>General</w:t>
      </w:r>
      <w:bookmarkEnd w:id="961"/>
      <w:bookmarkEnd w:id="962"/>
      <w:bookmarkEnd w:id="963"/>
      <w:bookmarkEnd w:id="964"/>
      <w:bookmarkEnd w:id="965"/>
      <w:bookmarkEnd w:id="966"/>
      <w:bookmarkEnd w:id="967"/>
      <w:bookmarkEnd w:id="968"/>
      <w:bookmarkEnd w:id="969"/>
      <w:bookmarkEnd w:id="970"/>
      <w:bookmarkEnd w:id="971"/>
      <w:bookmarkEnd w:id="972"/>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973" w:name="_Toc21096467"/>
      <w:bookmarkStart w:id="974" w:name="_Toc29763434"/>
      <w:bookmarkStart w:id="975" w:name="_Toc36029905"/>
      <w:bookmarkStart w:id="976" w:name="_Toc37179805"/>
      <w:bookmarkStart w:id="977" w:name="_Toc45869505"/>
      <w:bookmarkStart w:id="978" w:name="_Toc52555304"/>
      <w:bookmarkStart w:id="979" w:name="_Toc61112760"/>
      <w:bookmarkStart w:id="980" w:name="_Toc67911644"/>
      <w:bookmarkStart w:id="981" w:name="_Toc74840464"/>
      <w:bookmarkStart w:id="982" w:name="_Toc76503599"/>
      <w:bookmarkStart w:id="983" w:name="_Toc83042151"/>
      <w:bookmarkStart w:id="984" w:name="_Toc89854325"/>
      <w:r w:rsidRPr="009202AA">
        <w:t>6.3.6.2</w:t>
      </w:r>
      <w:r w:rsidRPr="009202AA">
        <w:tab/>
      </w:r>
      <w:r w:rsidRPr="009202AA">
        <w:rPr>
          <w:lang w:eastAsia="zh-CN"/>
        </w:rPr>
        <w:t>Minimum requirement for MSR operation</w:t>
      </w:r>
      <w:bookmarkEnd w:id="973"/>
      <w:bookmarkEnd w:id="974"/>
      <w:bookmarkEnd w:id="975"/>
      <w:bookmarkEnd w:id="976"/>
      <w:bookmarkEnd w:id="977"/>
      <w:bookmarkEnd w:id="978"/>
      <w:bookmarkEnd w:id="979"/>
      <w:bookmarkEnd w:id="980"/>
      <w:bookmarkEnd w:id="981"/>
      <w:bookmarkEnd w:id="982"/>
      <w:bookmarkEnd w:id="983"/>
      <w:bookmarkEnd w:id="98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985" w:name="_Toc21096468"/>
      <w:bookmarkStart w:id="986" w:name="_Toc29763435"/>
      <w:bookmarkStart w:id="987" w:name="_Toc36029906"/>
      <w:bookmarkStart w:id="988" w:name="_Toc37179806"/>
      <w:bookmarkStart w:id="989" w:name="_Toc45869506"/>
      <w:bookmarkStart w:id="990" w:name="_Toc52555305"/>
      <w:bookmarkStart w:id="991" w:name="_Toc61112761"/>
      <w:bookmarkStart w:id="992" w:name="_Toc67911645"/>
      <w:bookmarkStart w:id="993" w:name="_Toc74840465"/>
      <w:bookmarkStart w:id="994" w:name="_Toc76503600"/>
      <w:bookmarkStart w:id="995" w:name="_Toc83042152"/>
      <w:bookmarkStart w:id="996" w:name="_Toc89854326"/>
      <w:r w:rsidRPr="009202AA">
        <w:rPr>
          <w:lang w:eastAsia="zh-CN"/>
        </w:rPr>
        <w:t>6.3.6.3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997" w:name="_Toc21096469"/>
      <w:bookmarkStart w:id="998" w:name="_Toc29763436"/>
      <w:bookmarkStart w:id="999" w:name="_Toc36029907"/>
      <w:bookmarkStart w:id="1000" w:name="_Toc37179807"/>
      <w:bookmarkStart w:id="1001" w:name="_Toc45869507"/>
      <w:bookmarkStart w:id="1002" w:name="_Toc52555306"/>
      <w:bookmarkStart w:id="1003" w:name="_Toc61112762"/>
      <w:bookmarkStart w:id="1004" w:name="_Toc67911646"/>
      <w:bookmarkStart w:id="1005" w:name="_Toc74840466"/>
      <w:bookmarkStart w:id="1006" w:name="_Toc76503601"/>
      <w:bookmarkStart w:id="1007" w:name="_Toc83042153"/>
      <w:bookmarkStart w:id="1008" w:name="_Toc89854327"/>
      <w:r w:rsidRPr="009202AA">
        <w:rPr>
          <w:lang w:eastAsia="zh-CN"/>
        </w:rPr>
        <w:t>6.3.6.4</w:t>
      </w:r>
      <w:r w:rsidRPr="009202AA">
        <w:rPr>
          <w:lang w:eastAsia="zh-CN"/>
        </w:rPr>
        <w:tab/>
        <w:t>Minimum requirement for single RAT E-UTRA operation</w:t>
      </w:r>
      <w:bookmarkEnd w:id="997"/>
      <w:bookmarkEnd w:id="998"/>
      <w:bookmarkEnd w:id="999"/>
      <w:bookmarkEnd w:id="1000"/>
      <w:bookmarkEnd w:id="1001"/>
      <w:bookmarkEnd w:id="1002"/>
      <w:bookmarkEnd w:id="1003"/>
      <w:bookmarkEnd w:id="1004"/>
      <w:bookmarkEnd w:id="1005"/>
      <w:bookmarkEnd w:id="1006"/>
      <w:bookmarkEnd w:id="1007"/>
      <w:bookmarkEnd w:id="1008"/>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009" w:name="_Toc21096470"/>
      <w:bookmarkStart w:id="1010" w:name="_Toc29763437"/>
      <w:bookmarkStart w:id="1011" w:name="_Toc36029908"/>
      <w:bookmarkStart w:id="1012" w:name="_Toc37179808"/>
      <w:bookmarkStart w:id="1013" w:name="_Toc45869508"/>
      <w:bookmarkStart w:id="1014" w:name="_Toc52555307"/>
      <w:bookmarkStart w:id="1015" w:name="_Toc61112763"/>
      <w:bookmarkStart w:id="1016" w:name="_Toc67911647"/>
      <w:bookmarkStart w:id="1017" w:name="_Toc74840467"/>
      <w:bookmarkStart w:id="1018" w:name="_Toc76503602"/>
      <w:bookmarkStart w:id="1019" w:name="_Toc83042154"/>
      <w:bookmarkStart w:id="1020" w:name="_Toc89854328"/>
      <w:r w:rsidRPr="009202AA">
        <w:rPr>
          <w:lang w:eastAsia="zh-CN"/>
        </w:rPr>
        <w:t>6.4</w:t>
      </w:r>
      <w:r w:rsidRPr="009202AA">
        <w:rPr>
          <w:lang w:eastAsia="zh-CN"/>
        </w:rPr>
        <w:tab/>
        <w:t>Transmit ON/OFF power</w:t>
      </w:r>
      <w:bookmarkEnd w:id="1009"/>
      <w:bookmarkEnd w:id="1010"/>
      <w:bookmarkEnd w:id="1011"/>
      <w:bookmarkEnd w:id="1012"/>
      <w:bookmarkEnd w:id="1013"/>
      <w:bookmarkEnd w:id="1014"/>
      <w:bookmarkEnd w:id="1015"/>
      <w:bookmarkEnd w:id="1016"/>
      <w:bookmarkEnd w:id="1017"/>
      <w:bookmarkEnd w:id="1018"/>
      <w:bookmarkEnd w:id="1019"/>
      <w:bookmarkEnd w:id="1020"/>
    </w:p>
    <w:p w14:paraId="579F174C" w14:textId="77777777" w:rsidR="004C4A70" w:rsidRPr="009202AA" w:rsidRDefault="004C4A70" w:rsidP="004C4A70">
      <w:pPr>
        <w:pStyle w:val="Heading3"/>
      </w:pPr>
      <w:bookmarkStart w:id="1021" w:name="_Toc21096471"/>
      <w:bookmarkStart w:id="1022" w:name="_Toc29763438"/>
      <w:bookmarkStart w:id="1023" w:name="_Toc36029909"/>
      <w:bookmarkStart w:id="1024" w:name="_Toc37179809"/>
      <w:bookmarkStart w:id="1025" w:name="_Toc45869509"/>
      <w:bookmarkStart w:id="1026" w:name="_Toc52555308"/>
      <w:bookmarkStart w:id="1027" w:name="_Toc61112764"/>
      <w:bookmarkStart w:id="1028" w:name="_Toc67911648"/>
      <w:bookmarkStart w:id="1029" w:name="_Toc74840468"/>
      <w:bookmarkStart w:id="1030" w:name="_Toc76503603"/>
      <w:bookmarkStart w:id="1031" w:name="_Toc83042155"/>
      <w:bookmarkStart w:id="1032" w:name="_Toc89854329"/>
      <w:r w:rsidRPr="009202AA">
        <w:t>6.4.1</w:t>
      </w:r>
      <w:r w:rsidRPr="009202AA">
        <w:tab/>
        <w:t>General</w:t>
      </w:r>
      <w:bookmarkEnd w:id="1021"/>
      <w:bookmarkEnd w:id="1022"/>
      <w:bookmarkEnd w:id="1023"/>
      <w:bookmarkEnd w:id="1024"/>
      <w:bookmarkEnd w:id="1025"/>
      <w:bookmarkEnd w:id="1026"/>
      <w:bookmarkEnd w:id="1027"/>
      <w:bookmarkEnd w:id="1028"/>
      <w:bookmarkEnd w:id="1029"/>
      <w:bookmarkEnd w:id="1030"/>
      <w:bookmarkEnd w:id="1031"/>
      <w:bookmarkEnd w:id="1032"/>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033" w:name="_Toc21096472"/>
      <w:bookmarkStart w:id="1034" w:name="_Toc29763439"/>
      <w:bookmarkStart w:id="1035" w:name="_Toc36029910"/>
      <w:bookmarkStart w:id="1036" w:name="_Toc37179810"/>
      <w:bookmarkStart w:id="1037" w:name="_Toc45869510"/>
      <w:bookmarkStart w:id="1038" w:name="_Toc52555309"/>
      <w:bookmarkStart w:id="1039" w:name="_Toc61112765"/>
      <w:bookmarkStart w:id="1040" w:name="_Toc67911649"/>
      <w:bookmarkStart w:id="1041" w:name="_Toc74840469"/>
      <w:bookmarkStart w:id="1042" w:name="_Toc76503604"/>
      <w:bookmarkStart w:id="1043" w:name="_Toc83042156"/>
      <w:bookmarkStart w:id="1044" w:name="_Toc89854330"/>
      <w:r w:rsidRPr="009202AA">
        <w:t>6.4.2</w:t>
      </w:r>
      <w:r w:rsidRPr="009202AA">
        <w:tab/>
        <w:t>Transmitter OFF power</w:t>
      </w:r>
      <w:bookmarkEnd w:id="1033"/>
      <w:bookmarkEnd w:id="1034"/>
      <w:bookmarkEnd w:id="1035"/>
      <w:bookmarkEnd w:id="1036"/>
      <w:bookmarkEnd w:id="1037"/>
      <w:bookmarkEnd w:id="1038"/>
      <w:bookmarkEnd w:id="1039"/>
      <w:bookmarkEnd w:id="1040"/>
      <w:bookmarkEnd w:id="1041"/>
      <w:bookmarkEnd w:id="1042"/>
      <w:bookmarkEnd w:id="1043"/>
      <w:bookmarkEnd w:id="1044"/>
    </w:p>
    <w:p w14:paraId="5CFA662E" w14:textId="77777777" w:rsidR="004C4A70" w:rsidRPr="009202AA" w:rsidRDefault="004C4A70" w:rsidP="004C4A70">
      <w:pPr>
        <w:pStyle w:val="Heading4"/>
      </w:pPr>
      <w:bookmarkStart w:id="1045" w:name="_Toc21096473"/>
      <w:bookmarkStart w:id="1046" w:name="_Toc29763440"/>
      <w:bookmarkStart w:id="1047" w:name="_Toc36029911"/>
      <w:bookmarkStart w:id="1048" w:name="_Toc37179811"/>
      <w:bookmarkStart w:id="1049" w:name="_Toc45869511"/>
      <w:bookmarkStart w:id="1050" w:name="_Toc52555310"/>
      <w:bookmarkStart w:id="1051" w:name="_Toc61112766"/>
      <w:bookmarkStart w:id="1052" w:name="_Toc67911650"/>
      <w:bookmarkStart w:id="1053" w:name="_Toc74840470"/>
      <w:bookmarkStart w:id="1054" w:name="_Toc76503605"/>
      <w:bookmarkStart w:id="1055" w:name="_Toc83042157"/>
      <w:bookmarkStart w:id="1056" w:name="_Toc89854331"/>
      <w:r w:rsidRPr="009202AA">
        <w:t>6.4.2.1</w:t>
      </w:r>
      <w:r w:rsidRPr="009202AA">
        <w:tab/>
        <w:t>General</w:t>
      </w:r>
      <w:bookmarkEnd w:id="1045"/>
      <w:bookmarkEnd w:id="1046"/>
      <w:bookmarkEnd w:id="1047"/>
      <w:bookmarkEnd w:id="1048"/>
      <w:bookmarkEnd w:id="1049"/>
      <w:bookmarkEnd w:id="1050"/>
      <w:bookmarkEnd w:id="1051"/>
      <w:bookmarkEnd w:id="1052"/>
      <w:bookmarkEnd w:id="1053"/>
      <w:bookmarkEnd w:id="1054"/>
      <w:bookmarkEnd w:id="1055"/>
      <w:bookmarkEnd w:id="1056"/>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057" w:name="_Toc21096474"/>
      <w:bookmarkStart w:id="1058" w:name="_Toc29763441"/>
      <w:bookmarkStart w:id="1059" w:name="_Toc36029912"/>
      <w:bookmarkStart w:id="1060" w:name="_Toc37179812"/>
      <w:bookmarkStart w:id="1061" w:name="_Toc45869512"/>
      <w:bookmarkStart w:id="1062" w:name="_Toc52555311"/>
      <w:bookmarkStart w:id="1063" w:name="_Toc61112767"/>
      <w:bookmarkStart w:id="1064" w:name="_Toc67911651"/>
      <w:bookmarkStart w:id="1065" w:name="_Toc74840471"/>
      <w:bookmarkStart w:id="1066" w:name="_Toc76503606"/>
      <w:bookmarkStart w:id="1067" w:name="_Toc83042158"/>
      <w:bookmarkStart w:id="1068" w:name="_Toc89854332"/>
      <w:r w:rsidRPr="009202AA">
        <w:t>6.4.2.2</w:t>
      </w:r>
      <w:r w:rsidRPr="009202AA">
        <w:tab/>
      </w:r>
      <w:r w:rsidRPr="009202AA">
        <w:rPr>
          <w:lang w:eastAsia="zh-CN"/>
        </w:rPr>
        <w:t>Minimum requirement for MSR operation</w:t>
      </w:r>
      <w:bookmarkEnd w:id="1057"/>
      <w:bookmarkEnd w:id="1058"/>
      <w:bookmarkEnd w:id="1059"/>
      <w:bookmarkEnd w:id="1060"/>
      <w:bookmarkEnd w:id="1061"/>
      <w:bookmarkEnd w:id="1062"/>
      <w:bookmarkEnd w:id="1063"/>
      <w:bookmarkEnd w:id="1064"/>
      <w:bookmarkEnd w:id="1065"/>
      <w:bookmarkEnd w:id="1066"/>
      <w:bookmarkEnd w:id="1067"/>
      <w:bookmarkEnd w:id="1068"/>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069" w:name="_Toc21096475"/>
      <w:bookmarkStart w:id="1070" w:name="_Toc29763442"/>
      <w:bookmarkStart w:id="1071" w:name="_Toc36029913"/>
      <w:bookmarkStart w:id="1072" w:name="_Toc37179813"/>
      <w:bookmarkStart w:id="1073" w:name="_Toc45869513"/>
      <w:bookmarkStart w:id="1074" w:name="_Toc52555312"/>
      <w:bookmarkStart w:id="1075" w:name="_Toc61112768"/>
      <w:bookmarkStart w:id="1076" w:name="_Toc67911652"/>
      <w:bookmarkStart w:id="1077" w:name="_Toc74840472"/>
      <w:bookmarkStart w:id="1078" w:name="_Toc76503607"/>
      <w:bookmarkStart w:id="1079" w:name="_Toc83042159"/>
      <w:bookmarkStart w:id="1080" w:name="_Toc89854333"/>
      <w:r w:rsidRPr="009202AA">
        <w:rPr>
          <w:lang w:eastAsia="zh-CN"/>
        </w:rPr>
        <w:t>6.4.2.3</w:t>
      </w:r>
      <w:r w:rsidRPr="009202AA">
        <w:rPr>
          <w:lang w:eastAsia="zh-CN"/>
        </w:rPr>
        <w:tab/>
        <w:t>Minimum requirement for single RAT UTRA operation</w:t>
      </w:r>
      <w:bookmarkEnd w:id="1069"/>
      <w:bookmarkEnd w:id="1070"/>
      <w:bookmarkEnd w:id="1071"/>
      <w:bookmarkEnd w:id="1072"/>
      <w:bookmarkEnd w:id="1073"/>
      <w:bookmarkEnd w:id="1074"/>
      <w:bookmarkEnd w:id="1075"/>
      <w:bookmarkEnd w:id="1076"/>
      <w:bookmarkEnd w:id="1077"/>
      <w:bookmarkEnd w:id="1078"/>
      <w:bookmarkEnd w:id="1079"/>
      <w:bookmarkEnd w:id="1080"/>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081" w:name="_Toc21096476"/>
      <w:bookmarkStart w:id="1082" w:name="_Toc29763443"/>
      <w:bookmarkStart w:id="1083" w:name="_Toc36029914"/>
      <w:bookmarkStart w:id="1084" w:name="_Toc37179814"/>
      <w:bookmarkStart w:id="1085" w:name="_Toc45869514"/>
      <w:bookmarkStart w:id="1086" w:name="_Toc52555313"/>
      <w:bookmarkStart w:id="1087" w:name="_Toc61112769"/>
      <w:bookmarkStart w:id="1088" w:name="_Toc67911653"/>
      <w:bookmarkStart w:id="1089" w:name="_Toc74840473"/>
      <w:bookmarkStart w:id="1090" w:name="_Toc76503608"/>
      <w:bookmarkStart w:id="1091" w:name="_Toc83042160"/>
      <w:bookmarkStart w:id="1092" w:name="_Toc89854334"/>
      <w:r w:rsidRPr="009202AA">
        <w:rPr>
          <w:lang w:eastAsia="zh-CN"/>
        </w:rPr>
        <w:t>6.4.2.4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093" w:name="_Toc21096477"/>
      <w:bookmarkStart w:id="1094" w:name="_Toc29763444"/>
      <w:bookmarkStart w:id="1095" w:name="_Toc36029915"/>
      <w:bookmarkStart w:id="1096" w:name="_Toc37179815"/>
      <w:bookmarkStart w:id="1097" w:name="_Toc45869515"/>
      <w:bookmarkStart w:id="1098" w:name="_Toc52555314"/>
      <w:bookmarkStart w:id="1099" w:name="_Toc61112770"/>
      <w:bookmarkStart w:id="1100" w:name="_Toc67911654"/>
      <w:bookmarkStart w:id="1101" w:name="_Toc74840474"/>
      <w:bookmarkStart w:id="1102" w:name="_Toc76503609"/>
      <w:bookmarkStart w:id="1103" w:name="_Toc83042161"/>
      <w:bookmarkStart w:id="1104" w:name="_Toc89854335"/>
      <w:r w:rsidRPr="009202AA">
        <w:t>6.4.3</w:t>
      </w:r>
      <w:r w:rsidRPr="009202AA">
        <w:tab/>
        <w:t>Transmitter transient period</w:t>
      </w:r>
      <w:bookmarkEnd w:id="1093"/>
      <w:bookmarkEnd w:id="1094"/>
      <w:bookmarkEnd w:id="1095"/>
      <w:bookmarkEnd w:id="1096"/>
      <w:bookmarkEnd w:id="1097"/>
      <w:bookmarkEnd w:id="1098"/>
      <w:bookmarkEnd w:id="1099"/>
      <w:bookmarkEnd w:id="1100"/>
      <w:bookmarkEnd w:id="1101"/>
      <w:bookmarkEnd w:id="1102"/>
      <w:bookmarkEnd w:id="1103"/>
      <w:bookmarkEnd w:id="1104"/>
    </w:p>
    <w:p w14:paraId="1E755CD9" w14:textId="77777777" w:rsidR="004C4A70" w:rsidRPr="009202AA" w:rsidRDefault="004C4A70" w:rsidP="004C4A70">
      <w:pPr>
        <w:pStyle w:val="Heading4"/>
      </w:pPr>
      <w:bookmarkStart w:id="1105" w:name="_Toc21096478"/>
      <w:bookmarkStart w:id="1106" w:name="_Toc29763445"/>
      <w:bookmarkStart w:id="1107" w:name="_Toc36029916"/>
      <w:bookmarkStart w:id="1108" w:name="_Toc37179816"/>
      <w:bookmarkStart w:id="1109" w:name="_Toc45869516"/>
      <w:bookmarkStart w:id="1110" w:name="_Toc52555315"/>
      <w:bookmarkStart w:id="1111" w:name="_Toc61112771"/>
      <w:bookmarkStart w:id="1112" w:name="_Toc67911655"/>
      <w:bookmarkStart w:id="1113" w:name="_Toc74840475"/>
      <w:bookmarkStart w:id="1114" w:name="_Toc76503610"/>
      <w:bookmarkStart w:id="1115" w:name="_Toc83042162"/>
      <w:bookmarkStart w:id="1116" w:name="_Toc89854336"/>
      <w:r w:rsidRPr="009202AA">
        <w:t>6.4.3.1</w:t>
      </w:r>
      <w:r w:rsidRPr="009202AA">
        <w:tab/>
        <w:t>General</w:t>
      </w:r>
      <w:bookmarkEnd w:id="1105"/>
      <w:bookmarkEnd w:id="1106"/>
      <w:bookmarkEnd w:id="1107"/>
      <w:bookmarkEnd w:id="1108"/>
      <w:bookmarkEnd w:id="1109"/>
      <w:bookmarkEnd w:id="1110"/>
      <w:bookmarkEnd w:id="1111"/>
      <w:bookmarkEnd w:id="1112"/>
      <w:bookmarkEnd w:id="1113"/>
      <w:bookmarkEnd w:id="1114"/>
      <w:bookmarkEnd w:id="1115"/>
      <w:bookmarkEnd w:id="1116"/>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70317289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117" w:name="_Toc21096479"/>
      <w:bookmarkStart w:id="1118" w:name="_Toc29763446"/>
      <w:bookmarkStart w:id="1119" w:name="_Toc36029917"/>
      <w:bookmarkStart w:id="1120" w:name="_Toc37179817"/>
      <w:bookmarkStart w:id="1121" w:name="_Toc45869517"/>
      <w:bookmarkStart w:id="1122" w:name="_Toc52555316"/>
      <w:bookmarkStart w:id="1123" w:name="_Toc61112772"/>
      <w:bookmarkStart w:id="1124" w:name="_Toc67911656"/>
      <w:bookmarkStart w:id="1125" w:name="_Toc74840476"/>
      <w:bookmarkStart w:id="1126" w:name="_Toc76503611"/>
      <w:bookmarkStart w:id="1127" w:name="_Toc83042163"/>
      <w:bookmarkStart w:id="1128" w:name="_Toc89854337"/>
      <w:r w:rsidRPr="009202AA">
        <w:t>6.4.3.2</w:t>
      </w:r>
      <w:r w:rsidRPr="009202AA">
        <w:tab/>
      </w:r>
      <w:r w:rsidRPr="009202AA">
        <w:rPr>
          <w:lang w:eastAsia="zh-CN"/>
        </w:rPr>
        <w:t>Minimum requirement for MSR operation</w:t>
      </w:r>
      <w:bookmarkEnd w:id="1117"/>
      <w:bookmarkEnd w:id="1118"/>
      <w:bookmarkEnd w:id="1119"/>
      <w:bookmarkEnd w:id="1120"/>
      <w:bookmarkEnd w:id="1121"/>
      <w:bookmarkEnd w:id="1122"/>
      <w:bookmarkEnd w:id="1123"/>
      <w:bookmarkEnd w:id="1124"/>
      <w:bookmarkEnd w:id="1125"/>
      <w:bookmarkEnd w:id="1126"/>
      <w:bookmarkEnd w:id="1127"/>
      <w:bookmarkEnd w:id="1128"/>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129" w:name="_Toc21096480"/>
      <w:bookmarkStart w:id="1130" w:name="_Toc29763447"/>
      <w:bookmarkStart w:id="1131" w:name="_Toc36029918"/>
      <w:bookmarkStart w:id="1132" w:name="_Toc37179818"/>
      <w:bookmarkStart w:id="1133" w:name="_Toc45869518"/>
      <w:bookmarkStart w:id="1134" w:name="_Toc52555317"/>
      <w:bookmarkStart w:id="1135" w:name="_Toc61112773"/>
      <w:bookmarkStart w:id="1136" w:name="_Toc67911657"/>
      <w:bookmarkStart w:id="1137" w:name="_Toc74840477"/>
      <w:bookmarkStart w:id="1138" w:name="_Toc76503612"/>
      <w:bookmarkStart w:id="1139" w:name="_Toc83042164"/>
      <w:bookmarkStart w:id="1140" w:name="_Toc89854338"/>
      <w:r w:rsidRPr="009202AA">
        <w:rPr>
          <w:lang w:eastAsia="zh-CN"/>
        </w:rPr>
        <w:t>6.4.3.3</w:t>
      </w:r>
      <w:r w:rsidRPr="009202AA">
        <w:rPr>
          <w:lang w:eastAsia="zh-CN"/>
        </w:rPr>
        <w:tab/>
        <w:t>Minimum requirement for single RAT UTRA operation</w:t>
      </w:r>
      <w:bookmarkEnd w:id="1129"/>
      <w:bookmarkEnd w:id="1130"/>
      <w:bookmarkEnd w:id="1131"/>
      <w:bookmarkEnd w:id="1132"/>
      <w:bookmarkEnd w:id="1133"/>
      <w:bookmarkEnd w:id="1134"/>
      <w:bookmarkEnd w:id="1135"/>
      <w:bookmarkEnd w:id="1136"/>
      <w:bookmarkEnd w:id="1137"/>
      <w:bookmarkEnd w:id="1138"/>
      <w:bookmarkEnd w:id="1139"/>
      <w:bookmarkEnd w:id="1140"/>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141" w:name="_Toc21096481"/>
      <w:bookmarkStart w:id="1142" w:name="_Toc29763448"/>
      <w:bookmarkStart w:id="1143" w:name="_Toc36029919"/>
      <w:bookmarkStart w:id="1144" w:name="_Toc37179819"/>
      <w:bookmarkStart w:id="1145" w:name="_Toc45869519"/>
      <w:bookmarkStart w:id="1146" w:name="_Toc52555318"/>
      <w:bookmarkStart w:id="1147" w:name="_Toc61112774"/>
      <w:bookmarkStart w:id="1148" w:name="_Toc67911658"/>
      <w:bookmarkStart w:id="1149" w:name="_Toc74840478"/>
      <w:bookmarkStart w:id="1150" w:name="_Toc76503613"/>
      <w:bookmarkStart w:id="1151" w:name="_Toc83042165"/>
      <w:bookmarkStart w:id="1152" w:name="_Toc89854339"/>
      <w:r w:rsidRPr="009202AA">
        <w:rPr>
          <w:lang w:eastAsia="zh-CN"/>
        </w:rPr>
        <w:t>6.4.3.4</w:t>
      </w:r>
      <w:r w:rsidRPr="009202AA">
        <w:rPr>
          <w:lang w:eastAsia="zh-CN"/>
        </w:rPr>
        <w:tab/>
        <w:t>Minimum requirement for single RAT E-UTRA operation</w:t>
      </w:r>
      <w:bookmarkEnd w:id="1141"/>
      <w:bookmarkEnd w:id="1142"/>
      <w:bookmarkEnd w:id="1143"/>
      <w:bookmarkEnd w:id="1144"/>
      <w:bookmarkEnd w:id="1145"/>
      <w:bookmarkEnd w:id="1146"/>
      <w:bookmarkEnd w:id="1147"/>
      <w:bookmarkEnd w:id="1148"/>
      <w:bookmarkEnd w:id="1149"/>
      <w:bookmarkEnd w:id="1150"/>
      <w:bookmarkEnd w:id="1151"/>
      <w:bookmarkEnd w:id="1152"/>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153" w:name="_Toc21096482"/>
      <w:bookmarkStart w:id="1154" w:name="_Toc29763449"/>
      <w:bookmarkStart w:id="1155" w:name="_Toc36029920"/>
      <w:bookmarkStart w:id="1156" w:name="_Toc37179820"/>
      <w:bookmarkStart w:id="1157" w:name="_Toc45869520"/>
      <w:bookmarkStart w:id="1158" w:name="_Toc52555319"/>
      <w:bookmarkStart w:id="1159" w:name="_Toc61112775"/>
      <w:bookmarkStart w:id="1160" w:name="_Toc67911659"/>
      <w:bookmarkStart w:id="1161" w:name="_Toc74840479"/>
      <w:bookmarkStart w:id="1162" w:name="_Toc76503614"/>
      <w:bookmarkStart w:id="1163" w:name="_Toc83042166"/>
      <w:bookmarkStart w:id="1164" w:name="_Toc89854340"/>
      <w:r w:rsidRPr="009202AA">
        <w:rPr>
          <w:lang w:eastAsia="zh-CN"/>
        </w:rPr>
        <w:t>6.5</w:t>
      </w:r>
      <w:r w:rsidRPr="009202AA">
        <w:rPr>
          <w:lang w:eastAsia="zh-CN"/>
        </w:rPr>
        <w:tab/>
        <w:t>Transmitted signal quality</w:t>
      </w:r>
      <w:bookmarkEnd w:id="1153"/>
      <w:bookmarkEnd w:id="1154"/>
      <w:bookmarkEnd w:id="1155"/>
      <w:bookmarkEnd w:id="1156"/>
      <w:bookmarkEnd w:id="1157"/>
      <w:bookmarkEnd w:id="1158"/>
      <w:bookmarkEnd w:id="1159"/>
      <w:bookmarkEnd w:id="1160"/>
      <w:bookmarkEnd w:id="1161"/>
      <w:bookmarkEnd w:id="1162"/>
      <w:bookmarkEnd w:id="1163"/>
      <w:bookmarkEnd w:id="1164"/>
    </w:p>
    <w:p w14:paraId="02216487" w14:textId="77777777" w:rsidR="004C4A70" w:rsidRPr="009202AA" w:rsidRDefault="004C4A70" w:rsidP="004C4A70">
      <w:pPr>
        <w:pStyle w:val="Heading3"/>
      </w:pPr>
      <w:bookmarkStart w:id="1165" w:name="_Toc21096483"/>
      <w:bookmarkStart w:id="1166" w:name="_Toc29763450"/>
      <w:bookmarkStart w:id="1167" w:name="_Toc36029921"/>
      <w:bookmarkStart w:id="1168" w:name="_Toc37179821"/>
      <w:bookmarkStart w:id="1169" w:name="_Toc45869521"/>
      <w:bookmarkStart w:id="1170" w:name="_Toc52555320"/>
      <w:bookmarkStart w:id="1171" w:name="_Toc61112776"/>
      <w:bookmarkStart w:id="1172" w:name="_Toc67911660"/>
      <w:bookmarkStart w:id="1173" w:name="_Toc74840480"/>
      <w:bookmarkStart w:id="1174" w:name="_Toc76503615"/>
      <w:bookmarkStart w:id="1175" w:name="_Toc83042167"/>
      <w:bookmarkStart w:id="1176" w:name="_Toc89854341"/>
      <w:r w:rsidRPr="009202AA">
        <w:t>6.5.1</w:t>
      </w:r>
      <w:r w:rsidRPr="009202AA">
        <w:tab/>
        <w:t>General</w:t>
      </w:r>
      <w:bookmarkEnd w:id="1165"/>
      <w:bookmarkEnd w:id="1166"/>
      <w:bookmarkEnd w:id="1167"/>
      <w:bookmarkEnd w:id="1168"/>
      <w:bookmarkEnd w:id="1169"/>
      <w:bookmarkEnd w:id="1170"/>
      <w:bookmarkEnd w:id="1171"/>
      <w:bookmarkEnd w:id="1172"/>
      <w:bookmarkEnd w:id="1173"/>
      <w:bookmarkEnd w:id="1174"/>
      <w:bookmarkEnd w:id="1175"/>
      <w:bookmarkEnd w:id="1176"/>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177" w:name="_Toc21096484"/>
      <w:bookmarkStart w:id="1178" w:name="_Toc29763451"/>
      <w:bookmarkStart w:id="1179" w:name="_Toc36029922"/>
      <w:bookmarkStart w:id="1180" w:name="_Toc37179822"/>
      <w:bookmarkStart w:id="1181" w:name="_Toc45869522"/>
      <w:bookmarkStart w:id="1182" w:name="_Toc52555321"/>
      <w:bookmarkStart w:id="1183" w:name="_Toc61112777"/>
      <w:bookmarkStart w:id="1184" w:name="_Toc67911661"/>
      <w:bookmarkStart w:id="1185" w:name="_Toc74840481"/>
      <w:bookmarkStart w:id="1186" w:name="_Toc76503616"/>
      <w:bookmarkStart w:id="1187" w:name="_Toc83042168"/>
      <w:bookmarkStart w:id="1188" w:name="_Toc89854342"/>
      <w:r w:rsidRPr="009202AA">
        <w:t>6.5.2</w:t>
      </w:r>
      <w:r w:rsidRPr="009202AA">
        <w:tab/>
        <w:t>Frequency Error</w:t>
      </w:r>
      <w:bookmarkEnd w:id="1177"/>
      <w:bookmarkEnd w:id="1178"/>
      <w:bookmarkEnd w:id="1179"/>
      <w:bookmarkEnd w:id="1180"/>
      <w:bookmarkEnd w:id="1181"/>
      <w:bookmarkEnd w:id="1182"/>
      <w:bookmarkEnd w:id="1183"/>
      <w:bookmarkEnd w:id="1184"/>
      <w:bookmarkEnd w:id="1185"/>
      <w:bookmarkEnd w:id="1186"/>
      <w:bookmarkEnd w:id="1187"/>
      <w:bookmarkEnd w:id="1188"/>
      <w:r w:rsidRPr="009202AA">
        <w:t xml:space="preserve"> </w:t>
      </w:r>
    </w:p>
    <w:p w14:paraId="54B067BD" w14:textId="77777777" w:rsidR="004C4A70" w:rsidRPr="009202AA" w:rsidRDefault="004C4A70" w:rsidP="004C4A70">
      <w:pPr>
        <w:pStyle w:val="Heading4"/>
      </w:pPr>
      <w:bookmarkStart w:id="1189" w:name="_Toc21096485"/>
      <w:bookmarkStart w:id="1190" w:name="_Toc29763452"/>
      <w:bookmarkStart w:id="1191" w:name="_Toc36029923"/>
      <w:bookmarkStart w:id="1192" w:name="_Toc37179823"/>
      <w:bookmarkStart w:id="1193" w:name="_Toc45869523"/>
      <w:bookmarkStart w:id="1194" w:name="_Toc52555322"/>
      <w:bookmarkStart w:id="1195" w:name="_Toc61112778"/>
      <w:bookmarkStart w:id="1196" w:name="_Toc67911662"/>
      <w:bookmarkStart w:id="1197" w:name="_Toc74840482"/>
      <w:bookmarkStart w:id="1198" w:name="_Toc76503617"/>
      <w:bookmarkStart w:id="1199" w:name="_Toc83042169"/>
      <w:bookmarkStart w:id="1200" w:name="_Toc89854343"/>
      <w:r w:rsidRPr="009202AA">
        <w:t>6.5.2.1</w:t>
      </w:r>
      <w:r w:rsidRPr="009202AA">
        <w:tab/>
        <w:t>General</w:t>
      </w:r>
      <w:bookmarkEnd w:id="1189"/>
      <w:bookmarkEnd w:id="1190"/>
      <w:bookmarkEnd w:id="1191"/>
      <w:bookmarkEnd w:id="1192"/>
      <w:bookmarkEnd w:id="1193"/>
      <w:bookmarkEnd w:id="1194"/>
      <w:bookmarkEnd w:id="1195"/>
      <w:bookmarkEnd w:id="1196"/>
      <w:bookmarkEnd w:id="1197"/>
      <w:bookmarkEnd w:id="1198"/>
      <w:bookmarkEnd w:id="1199"/>
      <w:bookmarkEnd w:id="1200"/>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201" w:name="_Toc21096486"/>
      <w:bookmarkStart w:id="1202" w:name="_Toc29763453"/>
      <w:bookmarkStart w:id="1203" w:name="_Toc36029924"/>
      <w:bookmarkStart w:id="1204" w:name="_Toc37179824"/>
      <w:bookmarkStart w:id="1205" w:name="_Toc45869524"/>
      <w:bookmarkStart w:id="1206" w:name="_Toc52555323"/>
      <w:bookmarkStart w:id="1207" w:name="_Toc61112779"/>
      <w:bookmarkStart w:id="1208" w:name="_Toc67911663"/>
      <w:bookmarkStart w:id="1209" w:name="_Toc74840483"/>
      <w:bookmarkStart w:id="1210" w:name="_Toc76503618"/>
      <w:bookmarkStart w:id="1211" w:name="_Toc83042170"/>
      <w:bookmarkStart w:id="1212" w:name="_Toc89854344"/>
      <w:r w:rsidRPr="009202AA">
        <w:t>6.5.2.2</w:t>
      </w:r>
      <w:r w:rsidRPr="009202AA">
        <w:tab/>
      </w:r>
      <w:r w:rsidRPr="009202AA">
        <w:rPr>
          <w:lang w:eastAsia="zh-CN"/>
        </w:rPr>
        <w:t>Minimum requirement for MSR operation</w:t>
      </w:r>
      <w:bookmarkEnd w:id="1201"/>
      <w:bookmarkEnd w:id="1202"/>
      <w:bookmarkEnd w:id="1203"/>
      <w:bookmarkEnd w:id="1204"/>
      <w:bookmarkEnd w:id="1205"/>
      <w:bookmarkEnd w:id="1206"/>
      <w:bookmarkEnd w:id="1207"/>
      <w:bookmarkEnd w:id="1208"/>
      <w:bookmarkEnd w:id="1209"/>
      <w:bookmarkEnd w:id="1210"/>
      <w:bookmarkEnd w:id="1211"/>
      <w:bookmarkEnd w:id="1212"/>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213" w:name="_Toc21096487"/>
      <w:bookmarkStart w:id="1214" w:name="_Toc29763454"/>
      <w:bookmarkStart w:id="1215" w:name="_Toc36029925"/>
      <w:bookmarkStart w:id="1216" w:name="_Toc37179825"/>
      <w:bookmarkStart w:id="1217" w:name="_Toc45869525"/>
      <w:bookmarkStart w:id="1218" w:name="_Toc52555324"/>
      <w:bookmarkStart w:id="1219" w:name="_Toc61112780"/>
      <w:bookmarkStart w:id="1220" w:name="_Toc67911664"/>
      <w:bookmarkStart w:id="1221" w:name="_Toc74840484"/>
      <w:bookmarkStart w:id="1222" w:name="_Toc76503619"/>
      <w:bookmarkStart w:id="1223" w:name="_Toc83042171"/>
      <w:bookmarkStart w:id="1224" w:name="_Toc89854345"/>
      <w:r w:rsidRPr="009202AA">
        <w:rPr>
          <w:lang w:eastAsia="zh-CN"/>
        </w:rPr>
        <w:t>6.5.2.3</w:t>
      </w:r>
      <w:r w:rsidRPr="009202AA">
        <w:rPr>
          <w:lang w:eastAsia="zh-CN"/>
        </w:rPr>
        <w:tab/>
        <w:t>Minimum requirement for single RAT UTRA operation</w:t>
      </w:r>
      <w:bookmarkEnd w:id="1213"/>
      <w:bookmarkEnd w:id="1214"/>
      <w:bookmarkEnd w:id="1215"/>
      <w:bookmarkEnd w:id="1216"/>
      <w:bookmarkEnd w:id="1217"/>
      <w:bookmarkEnd w:id="1218"/>
      <w:bookmarkEnd w:id="1219"/>
      <w:bookmarkEnd w:id="1220"/>
      <w:bookmarkEnd w:id="1221"/>
      <w:bookmarkEnd w:id="1222"/>
      <w:bookmarkEnd w:id="1223"/>
      <w:bookmarkEnd w:id="12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225" w:name="_Toc21096488"/>
      <w:bookmarkStart w:id="1226" w:name="_Toc29763455"/>
      <w:bookmarkStart w:id="1227" w:name="_Toc36029926"/>
      <w:bookmarkStart w:id="1228" w:name="_Toc37179826"/>
      <w:bookmarkStart w:id="1229" w:name="_Toc45869526"/>
      <w:bookmarkStart w:id="1230" w:name="_Toc52555325"/>
      <w:bookmarkStart w:id="1231" w:name="_Toc61112781"/>
      <w:bookmarkStart w:id="1232" w:name="_Toc67911665"/>
      <w:bookmarkStart w:id="1233" w:name="_Toc74840485"/>
      <w:bookmarkStart w:id="1234" w:name="_Toc76503620"/>
      <w:bookmarkStart w:id="1235" w:name="_Toc83042172"/>
      <w:bookmarkStart w:id="1236" w:name="_Toc89854346"/>
      <w:r w:rsidRPr="009202AA">
        <w:rPr>
          <w:lang w:eastAsia="zh-CN"/>
        </w:rPr>
        <w:t>6.5.2.4</w:t>
      </w:r>
      <w:r w:rsidRPr="009202AA">
        <w:rPr>
          <w:lang w:eastAsia="zh-CN"/>
        </w:rPr>
        <w:tab/>
        <w:t>Minimum requirement for single RAT E-UTRA operation</w:t>
      </w:r>
      <w:bookmarkEnd w:id="1225"/>
      <w:bookmarkEnd w:id="1226"/>
      <w:bookmarkEnd w:id="1227"/>
      <w:bookmarkEnd w:id="1228"/>
      <w:bookmarkEnd w:id="1229"/>
      <w:bookmarkEnd w:id="1230"/>
      <w:bookmarkEnd w:id="1231"/>
      <w:bookmarkEnd w:id="1232"/>
      <w:bookmarkEnd w:id="1233"/>
      <w:bookmarkEnd w:id="1234"/>
      <w:bookmarkEnd w:id="1235"/>
      <w:bookmarkEnd w:id="1236"/>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237" w:name="_Toc21096489"/>
      <w:bookmarkStart w:id="1238" w:name="_Toc29763456"/>
      <w:bookmarkStart w:id="1239" w:name="_Toc36029927"/>
      <w:bookmarkStart w:id="1240" w:name="_Toc37179827"/>
      <w:bookmarkStart w:id="1241" w:name="_Toc45869527"/>
      <w:bookmarkStart w:id="1242" w:name="_Toc52555326"/>
      <w:bookmarkStart w:id="1243" w:name="_Toc61112782"/>
      <w:bookmarkStart w:id="1244" w:name="_Toc67911666"/>
      <w:bookmarkStart w:id="1245" w:name="_Toc74840486"/>
      <w:bookmarkStart w:id="1246" w:name="_Toc76503621"/>
      <w:bookmarkStart w:id="1247" w:name="_Toc83042173"/>
      <w:bookmarkStart w:id="1248" w:name="_Toc89854347"/>
      <w:r w:rsidRPr="009202AA">
        <w:t>6.5.3</w:t>
      </w:r>
      <w:r w:rsidRPr="009202AA">
        <w:tab/>
        <w:t>Time alignment error</w:t>
      </w:r>
      <w:bookmarkEnd w:id="1237"/>
      <w:bookmarkEnd w:id="1238"/>
      <w:bookmarkEnd w:id="1239"/>
      <w:bookmarkEnd w:id="1240"/>
      <w:bookmarkEnd w:id="1241"/>
      <w:bookmarkEnd w:id="1242"/>
      <w:bookmarkEnd w:id="1243"/>
      <w:bookmarkEnd w:id="1244"/>
      <w:bookmarkEnd w:id="1245"/>
      <w:bookmarkEnd w:id="1246"/>
      <w:bookmarkEnd w:id="1247"/>
      <w:bookmarkEnd w:id="1248"/>
    </w:p>
    <w:p w14:paraId="1E34AB07" w14:textId="77777777" w:rsidR="004C4A70" w:rsidRPr="009202AA" w:rsidRDefault="004C4A70" w:rsidP="004C4A70">
      <w:pPr>
        <w:pStyle w:val="Heading4"/>
      </w:pPr>
      <w:bookmarkStart w:id="1249" w:name="_Toc21096490"/>
      <w:bookmarkStart w:id="1250" w:name="_Toc29763457"/>
      <w:bookmarkStart w:id="1251" w:name="_Toc36029928"/>
      <w:bookmarkStart w:id="1252" w:name="_Toc37179828"/>
      <w:bookmarkStart w:id="1253" w:name="_Toc45869528"/>
      <w:bookmarkStart w:id="1254" w:name="_Toc52555327"/>
      <w:bookmarkStart w:id="1255" w:name="_Toc61112783"/>
      <w:bookmarkStart w:id="1256" w:name="_Toc67911667"/>
      <w:bookmarkStart w:id="1257" w:name="_Toc74840487"/>
      <w:bookmarkStart w:id="1258" w:name="_Toc76503622"/>
      <w:bookmarkStart w:id="1259" w:name="_Toc83042174"/>
      <w:bookmarkStart w:id="1260" w:name="_Toc89854348"/>
      <w:r w:rsidRPr="009202AA">
        <w:t>6.5.3.1</w:t>
      </w:r>
      <w:r w:rsidRPr="009202AA">
        <w:tab/>
        <w:t>General</w:t>
      </w:r>
      <w:bookmarkEnd w:id="1249"/>
      <w:bookmarkEnd w:id="1250"/>
      <w:bookmarkEnd w:id="1251"/>
      <w:bookmarkEnd w:id="1252"/>
      <w:bookmarkEnd w:id="1253"/>
      <w:bookmarkEnd w:id="1254"/>
      <w:bookmarkEnd w:id="1255"/>
      <w:bookmarkEnd w:id="1256"/>
      <w:bookmarkEnd w:id="1257"/>
      <w:bookmarkEnd w:id="1258"/>
      <w:bookmarkEnd w:id="1259"/>
      <w:bookmarkEnd w:id="1260"/>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261" w:name="_Toc21096491"/>
      <w:bookmarkStart w:id="1262" w:name="_Toc29763458"/>
      <w:bookmarkStart w:id="1263" w:name="_Toc36029929"/>
      <w:bookmarkStart w:id="1264" w:name="_Toc37179829"/>
      <w:bookmarkStart w:id="1265" w:name="_Toc45869529"/>
      <w:bookmarkStart w:id="1266" w:name="_Toc52555328"/>
      <w:bookmarkStart w:id="1267" w:name="_Toc61112784"/>
      <w:bookmarkStart w:id="1268" w:name="_Toc67911668"/>
      <w:bookmarkStart w:id="1269" w:name="_Toc74840488"/>
      <w:bookmarkStart w:id="1270" w:name="_Toc76503623"/>
      <w:bookmarkStart w:id="1271" w:name="_Toc83042175"/>
      <w:bookmarkStart w:id="1272" w:name="_Toc89854349"/>
      <w:r w:rsidRPr="009202AA">
        <w:t>6.5.3.2</w:t>
      </w:r>
      <w:r w:rsidRPr="009202AA">
        <w:tab/>
      </w:r>
      <w:r w:rsidRPr="009202AA">
        <w:rPr>
          <w:lang w:eastAsia="zh-CN"/>
        </w:rPr>
        <w:t>Minimum requirement for MSR operation</w:t>
      </w:r>
      <w:bookmarkEnd w:id="1261"/>
      <w:bookmarkEnd w:id="1262"/>
      <w:bookmarkEnd w:id="1263"/>
      <w:bookmarkEnd w:id="1264"/>
      <w:bookmarkEnd w:id="1265"/>
      <w:bookmarkEnd w:id="1266"/>
      <w:bookmarkEnd w:id="1267"/>
      <w:bookmarkEnd w:id="1268"/>
      <w:bookmarkEnd w:id="1269"/>
      <w:bookmarkEnd w:id="1270"/>
      <w:bookmarkEnd w:id="1271"/>
      <w:bookmarkEnd w:id="1272"/>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273" w:name="_Toc21096492"/>
      <w:bookmarkStart w:id="1274" w:name="_Toc29763459"/>
      <w:bookmarkStart w:id="1275" w:name="_Toc36029930"/>
      <w:bookmarkStart w:id="1276" w:name="_Toc37179830"/>
      <w:bookmarkStart w:id="1277" w:name="_Toc45869530"/>
      <w:bookmarkStart w:id="1278" w:name="_Toc52555329"/>
      <w:bookmarkStart w:id="1279" w:name="_Toc61112785"/>
      <w:bookmarkStart w:id="1280" w:name="_Toc67911669"/>
      <w:bookmarkStart w:id="1281" w:name="_Toc74840489"/>
      <w:bookmarkStart w:id="1282" w:name="_Toc76503624"/>
      <w:bookmarkStart w:id="1283" w:name="_Toc83042176"/>
      <w:bookmarkStart w:id="1284" w:name="_Toc89854350"/>
      <w:r w:rsidRPr="009202AA">
        <w:rPr>
          <w:lang w:eastAsia="zh-CN"/>
        </w:rPr>
        <w:t>6.5.3.3</w:t>
      </w:r>
      <w:r w:rsidRPr="009202AA">
        <w:rPr>
          <w:lang w:eastAsia="zh-CN"/>
        </w:rPr>
        <w:tab/>
        <w:t>Minimum requirement for single RAT UTRA operation</w:t>
      </w:r>
      <w:bookmarkEnd w:id="1273"/>
      <w:bookmarkEnd w:id="1274"/>
      <w:bookmarkEnd w:id="1275"/>
      <w:bookmarkEnd w:id="1276"/>
      <w:bookmarkEnd w:id="1277"/>
      <w:bookmarkEnd w:id="1278"/>
      <w:bookmarkEnd w:id="1279"/>
      <w:bookmarkEnd w:id="1280"/>
      <w:bookmarkEnd w:id="1281"/>
      <w:bookmarkEnd w:id="1282"/>
      <w:bookmarkEnd w:id="1283"/>
      <w:bookmarkEnd w:id="128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285" w:name="_Toc21096493"/>
      <w:bookmarkStart w:id="1286" w:name="_Toc29763460"/>
      <w:bookmarkStart w:id="1287" w:name="_Toc36029931"/>
      <w:bookmarkStart w:id="1288" w:name="_Toc37179831"/>
      <w:bookmarkStart w:id="1289" w:name="_Toc45869531"/>
      <w:bookmarkStart w:id="1290" w:name="_Toc52555330"/>
      <w:bookmarkStart w:id="1291" w:name="_Toc61112786"/>
      <w:bookmarkStart w:id="1292" w:name="_Toc67911670"/>
      <w:bookmarkStart w:id="1293" w:name="_Toc74840490"/>
      <w:bookmarkStart w:id="1294" w:name="_Toc76503625"/>
      <w:bookmarkStart w:id="1295" w:name="_Toc83042177"/>
      <w:bookmarkStart w:id="1296" w:name="_Toc89854351"/>
      <w:r w:rsidRPr="009202AA">
        <w:rPr>
          <w:lang w:eastAsia="zh-CN"/>
        </w:rPr>
        <w:t>6.5.3.4</w:t>
      </w:r>
      <w:r w:rsidRPr="009202AA">
        <w:rPr>
          <w:lang w:eastAsia="zh-CN"/>
        </w:rPr>
        <w:tab/>
        <w:t>Minimum requirement for single RAT E-UTRA operation</w:t>
      </w:r>
      <w:bookmarkEnd w:id="1285"/>
      <w:bookmarkEnd w:id="1286"/>
      <w:bookmarkEnd w:id="1287"/>
      <w:bookmarkEnd w:id="1288"/>
      <w:bookmarkEnd w:id="1289"/>
      <w:bookmarkEnd w:id="1290"/>
      <w:bookmarkEnd w:id="1291"/>
      <w:bookmarkEnd w:id="1292"/>
      <w:bookmarkEnd w:id="1293"/>
      <w:bookmarkEnd w:id="1294"/>
      <w:bookmarkEnd w:id="1295"/>
      <w:bookmarkEnd w:id="1296"/>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297" w:name="_Toc21096494"/>
      <w:bookmarkStart w:id="1298" w:name="_Toc29763461"/>
      <w:bookmarkStart w:id="1299" w:name="_Toc36029932"/>
      <w:bookmarkStart w:id="1300" w:name="_Toc37179832"/>
      <w:bookmarkStart w:id="1301" w:name="_Toc45869532"/>
      <w:bookmarkStart w:id="1302" w:name="_Toc52555331"/>
      <w:bookmarkStart w:id="1303" w:name="_Toc61112787"/>
      <w:bookmarkStart w:id="1304" w:name="_Toc67911671"/>
      <w:bookmarkStart w:id="1305" w:name="_Toc74840491"/>
      <w:bookmarkStart w:id="1306" w:name="_Toc76503626"/>
      <w:bookmarkStart w:id="1307" w:name="_Toc83042178"/>
      <w:bookmarkStart w:id="1308" w:name="_Toc89854352"/>
      <w:r w:rsidRPr="009202AA">
        <w:t>6.5.4</w:t>
      </w:r>
      <w:r w:rsidRPr="009202AA">
        <w:tab/>
        <w:t>Modulation quality</w:t>
      </w:r>
      <w:bookmarkEnd w:id="1297"/>
      <w:bookmarkEnd w:id="1298"/>
      <w:bookmarkEnd w:id="1299"/>
      <w:bookmarkEnd w:id="1300"/>
      <w:bookmarkEnd w:id="1301"/>
      <w:bookmarkEnd w:id="1302"/>
      <w:bookmarkEnd w:id="1303"/>
      <w:bookmarkEnd w:id="1304"/>
      <w:bookmarkEnd w:id="1305"/>
      <w:bookmarkEnd w:id="1306"/>
      <w:bookmarkEnd w:id="1307"/>
      <w:bookmarkEnd w:id="1308"/>
    </w:p>
    <w:p w14:paraId="304F0CE0" w14:textId="77777777" w:rsidR="004C4A70" w:rsidRPr="009202AA" w:rsidRDefault="004C4A70" w:rsidP="004C4A70">
      <w:pPr>
        <w:pStyle w:val="Heading4"/>
      </w:pPr>
      <w:bookmarkStart w:id="1309" w:name="_Toc21096495"/>
      <w:bookmarkStart w:id="1310" w:name="_Toc29763462"/>
      <w:bookmarkStart w:id="1311" w:name="_Toc36029933"/>
      <w:bookmarkStart w:id="1312" w:name="_Toc37179833"/>
      <w:bookmarkStart w:id="1313" w:name="_Toc45869533"/>
      <w:bookmarkStart w:id="1314" w:name="_Toc52555332"/>
      <w:bookmarkStart w:id="1315" w:name="_Toc61112788"/>
      <w:bookmarkStart w:id="1316" w:name="_Toc67911672"/>
      <w:bookmarkStart w:id="1317" w:name="_Toc74840492"/>
      <w:bookmarkStart w:id="1318" w:name="_Toc76503627"/>
      <w:bookmarkStart w:id="1319" w:name="_Toc83042179"/>
      <w:bookmarkStart w:id="1320" w:name="_Toc89854353"/>
      <w:r w:rsidRPr="009202AA">
        <w:t>6.5.4.1</w:t>
      </w:r>
      <w:r w:rsidRPr="009202AA">
        <w:tab/>
        <w:t>General</w:t>
      </w:r>
      <w:bookmarkEnd w:id="1309"/>
      <w:bookmarkEnd w:id="1310"/>
      <w:bookmarkEnd w:id="1311"/>
      <w:bookmarkEnd w:id="1312"/>
      <w:bookmarkEnd w:id="1313"/>
      <w:bookmarkEnd w:id="1314"/>
      <w:bookmarkEnd w:id="1315"/>
      <w:bookmarkEnd w:id="1316"/>
      <w:bookmarkEnd w:id="1317"/>
      <w:bookmarkEnd w:id="1318"/>
      <w:bookmarkEnd w:id="1319"/>
      <w:bookmarkEnd w:id="1320"/>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321" w:name="_Toc21096496"/>
      <w:bookmarkStart w:id="1322" w:name="_Toc29763463"/>
      <w:bookmarkStart w:id="1323" w:name="_Toc36029934"/>
      <w:bookmarkStart w:id="1324" w:name="_Toc37179834"/>
      <w:bookmarkStart w:id="1325" w:name="_Toc45869534"/>
      <w:bookmarkStart w:id="1326" w:name="_Toc52555333"/>
      <w:bookmarkStart w:id="1327" w:name="_Toc61112789"/>
      <w:bookmarkStart w:id="1328" w:name="_Toc67911673"/>
      <w:bookmarkStart w:id="1329" w:name="_Toc74840493"/>
      <w:bookmarkStart w:id="1330" w:name="_Toc76503628"/>
      <w:bookmarkStart w:id="1331" w:name="_Toc83042180"/>
      <w:bookmarkStart w:id="1332" w:name="_Toc89854354"/>
      <w:r w:rsidRPr="009202AA">
        <w:t>6.5.4.2</w:t>
      </w:r>
      <w:r w:rsidRPr="009202AA">
        <w:tab/>
      </w:r>
      <w:r w:rsidRPr="009202AA">
        <w:rPr>
          <w:lang w:eastAsia="zh-CN"/>
        </w:rPr>
        <w:t>Minimum requirement for MSR operation</w:t>
      </w:r>
      <w:bookmarkEnd w:id="1321"/>
      <w:bookmarkEnd w:id="1322"/>
      <w:bookmarkEnd w:id="1323"/>
      <w:bookmarkEnd w:id="1324"/>
      <w:bookmarkEnd w:id="1325"/>
      <w:bookmarkEnd w:id="1326"/>
      <w:bookmarkEnd w:id="1327"/>
      <w:bookmarkEnd w:id="1328"/>
      <w:bookmarkEnd w:id="1329"/>
      <w:bookmarkEnd w:id="1330"/>
      <w:bookmarkEnd w:id="1331"/>
      <w:bookmarkEnd w:id="1332"/>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333" w:name="_Toc21096497"/>
      <w:bookmarkStart w:id="1334" w:name="_Toc29763464"/>
      <w:bookmarkStart w:id="1335" w:name="_Toc36029935"/>
      <w:bookmarkStart w:id="1336" w:name="_Toc37179835"/>
      <w:bookmarkStart w:id="1337" w:name="_Toc45869535"/>
      <w:bookmarkStart w:id="1338" w:name="_Toc52555334"/>
      <w:bookmarkStart w:id="1339" w:name="_Toc61112790"/>
      <w:bookmarkStart w:id="1340" w:name="_Toc67911674"/>
      <w:bookmarkStart w:id="1341" w:name="_Toc74840494"/>
      <w:bookmarkStart w:id="1342" w:name="_Toc76503629"/>
      <w:bookmarkStart w:id="1343" w:name="_Toc83042181"/>
      <w:bookmarkStart w:id="1344" w:name="_Toc89854355"/>
      <w:r w:rsidRPr="009202AA">
        <w:rPr>
          <w:lang w:eastAsia="zh-CN"/>
        </w:rPr>
        <w:t>6.5.4.3</w:t>
      </w:r>
      <w:r w:rsidRPr="009202AA">
        <w:rPr>
          <w:lang w:eastAsia="zh-CN"/>
        </w:rPr>
        <w:tab/>
        <w:t>Minimum requirement for single RAT UTRA operation</w:t>
      </w:r>
      <w:bookmarkEnd w:id="1333"/>
      <w:bookmarkEnd w:id="1334"/>
      <w:bookmarkEnd w:id="1335"/>
      <w:bookmarkEnd w:id="1336"/>
      <w:bookmarkEnd w:id="1337"/>
      <w:bookmarkEnd w:id="1338"/>
      <w:bookmarkEnd w:id="1339"/>
      <w:bookmarkEnd w:id="1340"/>
      <w:bookmarkEnd w:id="1341"/>
      <w:bookmarkEnd w:id="1342"/>
      <w:bookmarkEnd w:id="1343"/>
      <w:bookmarkEnd w:id="134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345" w:name="_Toc21096498"/>
      <w:bookmarkStart w:id="1346" w:name="_Toc29763465"/>
      <w:bookmarkStart w:id="1347" w:name="_Toc36029936"/>
      <w:bookmarkStart w:id="1348" w:name="_Toc37179836"/>
      <w:bookmarkStart w:id="1349" w:name="_Toc45869536"/>
      <w:bookmarkStart w:id="1350" w:name="_Toc52555335"/>
      <w:bookmarkStart w:id="1351" w:name="_Toc61112791"/>
      <w:bookmarkStart w:id="1352" w:name="_Toc67911675"/>
      <w:bookmarkStart w:id="1353" w:name="_Toc74840495"/>
      <w:bookmarkStart w:id="1354" w:name="_Toc76503630"/>
      <w:bookmarkStart w:id="1355" w:name="_Toc83042182"/>
      <w:bookmarkStart w:id="1356" w:name="_Toc89854356"/>
      <w:r w:rsidRPr="009202AA">
        <w:rPr>
          <w:lang w:eastAsia="zh-CN"/>
        </w:rPr>
        <w:t>6.5.4.4</w:t>
      </w:r>
      <w:r w:rsidRPr="009202AA">
        <w:rPr>
          <w:lang w:eastAsia="zh-CN"/>
        </w:rPr>
        <w:tab/>
        <w:t>Minimum requirement for single RAT E-UTRA operation</w:t>
      </w:r>
      <w:bookmarkEnd w:id="1345"/>
      <w:bookmarkEnd w:id="1346"/>
      <w:bookmarkEnd w:id="1347"/>
      <w:bookmarkEnd w:id="1348"/>
      <w:bookmarkEnd w:id="1349"/>
      <w:bookmarkEnd w:id="1350"/>
      <w:bookmarkEnd w:id="1351"/>
      <w:bookmarkEnd w:id="1352"/>
      <w:bookmarkEnd w:id="1353"/>
      <w:bookmarkEnd w:id="1354"/>
      <w:bookmarkEnd w:id="1355"/>
      <w:bookmarkEnd w:id="1356"/>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357" w:name="_Toc21096499"/>
      <w:bookmarkStart w:id="1358" w:name="_Toc29763466"/>
      <w:bookmarkStart w:id="1359" w:name="_Toc36029937"/>
      <w:bookmarkStart w:id="1360" w:name="_Toc37179837"/>
      <w:bookmarkStart w:id="1361" w:name="_Toc45869537"/>
      <w:bookmarkStart w:id="1362" w:name="_Toc52555336"/>
      <w:bookmarkStart w:id="1363" w:name="_Toc61112792"/>
      <w:bookmarkStart w:id="1364" w:name="_Toc67911676"/>
      <w:bookmarkStart w:id="1365" w:name="_Toc74840496"/>
      <w:bookmarkStart w:id="1366" w:name="_Toc76503631"/>
      <w:bookmarkStart w:id="1367" w:name="_Toc83042183"/>
      <w:bookmarkStart w:id="1368" w:name="_Toc89854357"/>
      <w:r w:rsidRPr="009202AA">
        <w:t>6.5.5</w:t>
      </w:r>
      <w:r w:rsidRPr="009202AA">
        <w:tab/>
        <w:t>Transmit pulse shape filter</w:t>
      </w:r>
      <w:bookmarkEnd w:id="1357"/>
      <w:bookmarkEnd w:id="1358"/>
      <w:bookmarkEnd w:id="1359"/>
      <w:bookmarkEnd w:id="1360"/>
      <w:bookmarkEnd w:id="1361"/>
      <w:bookmarkEnd w:id="1362"/>
      <w:bookmarkEnd w:id="1363"/>
      <w:bookmarkEnd w:id="1364"/>
      <w:bookmarkEnd w:id="1365"/>
      <w:bookmarkEnd w:id="1366"/>
      <w:bookmarkEnd w:id="1367"/>
      <w:bookmarkEnd w:id="1368"/>
    </w:p>
    <w:p w14:paraId="6E7CB10B" w14:textId="77777777" w:rsidR="004C4A70" w:rsidRPr="009202AA" w:rsidRDefault="004C4A70" w:rsidP="004C4A70">
      <w:pPr>
        <w:pStyle w:val="Heading4"/>
      </w:pPr>
      <w:bookmarkStart w:id="1369" w:name="_Toc21096500"/>
      <w:bookmarkStart w:id="1370" w:name="_Toc29763467"/>
      <w:bookmarkStart w:id="1371" w:name="_Toc36029938"/>
      <w:bookmarkStart w:id="1372" w:name="_Toc37179838"/>
      <w:bookmarkStart w:id="1373" w:name="_Toc45869538"/>
      <w:bookmarkStart w:id="1374" w:name="_Toc52555337"/>
      <w:bookmarkStart w:id="1375" w:name="_Toc61112793"/>
      <w:bookmarkStart w:id="1376" w:name="_Toc67911677"/>
      <w:bookmarkStart w:id="1377" w:name="_Toc74840497"/>
      <w:bookmarkStart w:id="1378" w:name="_Toc76503632"/>
      <w:bookmarkStart w:id="1379" w:name="_Toc83042184"/>
      <w:bookmarkStart w:id="1380" w:name="_Toc89854358"/>
      <w:r w:rsidRPr="009202AA">
        <w:t>6.5.5.1</w:t>
      </w:r>
      <w:r w:rsidRPr="009202AA">
        <w:tab/>
        <w:t>General</w:t>
      </w:r>
      <w:bookmarkEnd w:id="1369"/>
      <w:bookmarkEnd w:id="1370"/>
      <w:bookmarkEnd w:id="1371"/>
      <w:bookmarkEnd w:id="1372"/>
      <w:bookmarkEnd w:id="1373"/>
      <w:bookmarkEnd w:id="1374"/>
      <w:bookmarkEnd w:id="1375"/>
      <w:bookmarkEnd w:id="1376"/>
      <w:bookmarkEnd w:id="1377"/>
      <w:bookmarkEnd w:id="1378"/>
      <w:bookmarkEnd w:id="1379"/>
      <w:bookmarkEnd w:id="1380"/>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381" w:name="_Toc21096501"/>
      <w:bookmarkStart w:id="1382" w:name="_Toc29763468"/>
      <w:bookmarkStart w:id="1383" w:name="_Toc36029939"/>
      <w:bookmarkStart w:id="1384" w:name="_Toc37179839"/>
      <w:bookmarkStart w:id="1385" w:name="_Toc45869539"/>
      <w:bookmarkStart w:id="1386" w:name="_Toc52555338"/>
      <w:bookmarkStart w:id="1387" w:name="_Toc61112794"/>
      <w:bookmarkStart w:id="1388" w:name="_Toc67911678"/>
      <w:bookmarkStart w:id="1389" w:name="_Toc74840498"/>
      <w:bookmarkStart w:id="1390" w:name="_Toc76503633"/>
      <w:bookmarkStart w:id="1391" w:name="_Toc83042185"/>
      <w:bookmarkStart w:id="1392" w:name="_Toc89854359"/>
      <w:r w:rsidRPr="009202AA">
        <w:t>6.5.5.2</w:t>
      </w:r>
      <w:r w:rsidRPr="009202AA">
        <w:tab/>
      </w:r>
      <w:r w:rsidRPr="009202AA">
        <w:rPr>
          <w:lang w:eastAsia="zh-CN"/>
        </w:rPr>
        <w:t>Void</w:t>
      </w:r>
      <w:bookmarkEnd w:id="1381"/>
      <w:bookmarkEnd w:id="1382"/>
      <w:bookmarkEnd w:id="1383"/>
      <w:bookmarkEnd w:id="1384"/>
      <w:bookmarkEnd w:id="1385"/>
      <w:bookmarkEnd w:id="1386"/>
      <w:bookmarkEnd w:id="1387"/>
      <w:bookmarkEnd w:id="1388"/>
      <w:bookmarkEnd w:id="1389"/>
      <w:bookmarkEnd w:id="1390"/>
      <w:bookmarkEnd w:id="1391"/>
      <w:bookmarkEnd w:id="1392"/>
    </w:p>
    <w:p w14:paraId="69FBE425" w14:textId="77777777" w:rsidR="004C4A70" w:rsidRPr="009202AA" w:rsidRDefault="004C4A70" w:rsidP="004C4A70">
      <w:pPr>
        <w:pStyle w:val="Heading4"/>
        <w:rPr>
          <w:lang w:eastAsia="zh-CN"/>
        </w:rPr>
      </w:pPr>
      <w:bookmarkStart w:id="1393" w:name="_Toc21096502"/>
      <w:bookmarkStart w:id="1394" w:name="_Toc29763469"/>
      <w:bookmarkStart w:id="1395" w:name="_Toc36029940"/>
      <w:bookmarkStart w:id="1396" w:name="_Toc37179840"/>
      <w:bookmarkStart w:id="1397" w:name="_Toc45869540"/>
      <w:bookmarkStart w:id="1398" w:name="_Toc52555339"/>
      <w:bookmarkStart w:id="1399" w:name="_Toc61112795"/>
      <w:bookmarkStart w:id="1400" w:name="_Toc67911679"/>
      <w:bookmarkStart w:id="1401" w:name="_Toc74840499"/>
      <w:bookmarkStart w:id="1402" w:name="_Toc76503634"/>
      <w:bookmarkStart w:id="1403" w:name="_Toc83042186"/>
      <w:bookmarkStart w:id="1404" w:name="_Toc89854360"/>
      <w:r w:rsidRPr="009202AA">
        <w:rPr>
          <w:lang w:eastAsia="zh-CN"/>
        </w:rPr>
        <w:t>6.5.5.3</w:t>
      </w:r>
      <w:r w:rsidRPr="009202AA">
        <w:rPr>
          <w:lang w:eastAsia="zh-CN"/>
        </w:rPr>
        <w:tab/>
        <w:t>Void</w:t>
      </w:r>
      <w:bookmarkEnd w:id="1393"/>
      <w:bookmarkEnd w:id="1394"/>
      <w:bookmarkEnd w:id="1395"/>
      <w:bookmarkEnd w:id="1396"/>
      <w:bookmarkEnd w:id="1397"/>
      <w:bookmarkEnd w:id="1398"/>
      <w:bookmarkEnd w:id="1399"/>
      <w:bookmarkEnd w:id="1400"/>
      <w:bookmarkEnd w:id="1401"/>
      <w:bookmarkEnd w:id="1402"/>
      <w:bookmarkEnd w:id="1403"/>
      <w:bookmarkEnd w:id="1404"/>
    </w:p>
    <w:p w14:paraId="7F6C6197" w14:textId="77777777" w:rsidR="004C4A70" w:rsidRPr="009202AA" w:rsidRDefault="004C4A70" w:rsidP="004C4A70">
      <w:pPr>
        <w:pStyle w:val="Heading4"/>
        <w:rPr>
          <w:lang w:eastAsia="zh-CN"/>
        </w:rPr>
      </w:pPr>
      <w:bookmarkStart w:id="1405" w:name="_Toc21096503"/>
      <w:bookmarkStart w:id="1406" w:name="_Toc29763470"/>
      <w:bookmarkStart w:id="1407" w:name="_Toc36029941"/>
      <w:bookmarkStart w:id="1408" w:name="_Toc37179841"/>
      <w:bookmarkStart w:id="1409" w:name="_Toc45869541"/>
      <w:bookmarkStart w:id="1410" w:name="_Toc52555340"/>
      <w:bookmarkStart w:id="1411" w:name="_Toc61112796"/>
      <w:bookmarkStart w:id="1412" w:name="_Toc67911680"/>
      <w:bookmarkStart w:id="1413" w:name="_Toc74840500"/>
      <w:bookmarkStart w:id="1414" w:name="_Toc76503635"/>
      <w:bookmarkStart w:id="1415" w:name="_Toc83042187"/>
      <w:bookmarkStart w:id="1416" w:name="_Toc89854361"/>
      <w:r w:rsidRPr="009202AA">
        <w:rPr>
          <w:lang w:eastAsia="zh-CN"/>
        </w:rPr>
        <w:t>6.5.5.4</w:t>
      </w:r>
      <w:r w:rsidRPr="009202AA">
        <w:rPr>
          <w:lang w:eastAsia="zh-CN"/>
        </w:rPr>
        <w:tab/>
        <w:t>Void</w:t>
      </w:r>
      <w:bookmarkEnd w:id="1405"/>
      <w:bookmarkEnd w:id="1406"/>
      <w:bookmarkEnd w:id="1407"/>
      <w:bookmarkEnd w:id="1408"/>
      <w:bookmarkEnd w:id="1409"/>
      <w:bookmarkEnd w:id="1410"/>
      <w:bookmarkEnd w:id="1411"/>
      <w:bookmarkEnd w:id="1412"/>
      <w:bookmarkEnd w:id="1413"/>
      <w:bookmarkEnd w:id="1414"/>
      <w:bookmarkEnd w:id="1415"/>
      <w:bookmarkEnd w:id="1416"/>
    </w:p>
    <w:p w14:paraId="7BE8CB3F" w14:textId="77777777" w:rsidR="004C4A70" w:rsidRPr="009202AA" w:rsidRDefault="004C4A70" w:rsidP="004C4A70">
      <w:pPr>
        <w:pStyle w:val="Heading2"/>
        <w:rPr>
          <w:lang w:eastAsia="zh-CN"/>
        </w:rPr>
      </w:pPr>
      <w:bookmarkStart w:id="1417" w:name="_Toc21096504"/>
      <w:bookmarkStart w:id="1418" w:name="_Toc29763471"/>
      <w:bookmarkStart w:id="1419" w:name="_Toc36029942"/>
      <w:bookmarkStart w:id="1420" w:name="_Toc37179842"/>
      <w:bookmarkStart w:id="1421" w:name="_Toc45869542"/>
      <w:bookmarkStart w:id="1422" w:name="_Toc52555341"/>
      <w:bookmarkStart w:id="1423" w:name="_Toc61112797"/>
      <w:bookmarkStart w:id="1424" w:name="_Toc67911681"/>
      <w:bookmarkStart w:id="1425" w:name="_Toc74840501"/>
      <w:bookmarkStart w:id="1426" w:name="_Toc76503636"/>
      <w:bookmarkStart w:id="1427" w:name="_Toc83042188"/>
      <w:bookmarkStart w:id="1428" w:name="_Toc89854362"/>
      <w:r w:rsidRPr="009202AA">
        <w:rPr>
          <w:lang w:eastAsia="zh-CN"/>
        </w:rPr>
        <w:t>6.6</w:t>
      </w:r>
      <w:r w:rsidRPr="009202AA">
        <w:rPr>
          <w:lang w:eastAsia="zh-CN"/>
        </w:rPr>
        <w:tab/>
        <w:t>Unwanted Emissions</w:t>
      </w:r>
      <w:bookmarkEnd w:id="1417"/>
      <w:bookmarkEnd w:id="1418"/>
      <w:bookmarkEnd w:id="1419"/>
      <w:bookmarkEnd w:id="1420"/>
      <w:bookmarkEnd w:id="1421"/>
      <w:bookmarkEnd w:id="1422"/>
      <w:bookmarkEnd w:id="1423"/>
      <w:bookmarkEnd w:id="1424"/>
      <w:bookmarkEnd w:id="1425"/>
      <w:bookmarkEnd w:id="1426"/>
      <w:bookmarkEnd w:id="1427"/>
      <w:bookmarkEnd w:id="1428"/>
    </w:p>
    <w:p w14:paraId="2CCA3795" w14:textId="77777777" w:rsidR="004C4A70" w:rsidRPr="009202AA" w:rsidRDefault="004C4A70" w:rsidP="004C4A70">
      <w:pPr>
        <w:pStyle w:val="Heading3"/>
      </w:pPr>
      <w:bookmarkStart w:id="1429" w:name="_Toc21096505"/>
      <w:bookmarkStart w:id="1430" w:name="_Toc29763472"/>
      <w:bookmarkStart w:id="1431" w:name="_Toc36029943"/>
      <w:bookmarkStart w:id="1432" w:name="_Toc37179843"/>
      <w:bookmarkStart w:id="1433" w:name="_Toc45869543"/>
      <w:bookmarkStart w:id="1434" w:name="_Toc52555342"/>
      <w:bookmarkStart w:id="1435" w:name="_Toc61112798"/>
      <w:bookmarkStart w:id="1436" w:name="_Toc67911682"/>
      <w:bookmarkStart w:id="1437" w:name="_Toc74840502"/>
      <w:bookmarkStart w:id="1438" w:name="_Toc76503637"/>
      <w:bookmarkStart w:id="1439" w:name="_Toc83042189"/>
      <w:bookmarkStart w:id="1440" w:name="_Toc89854363"/>
      <w:r w:rsidRPr="009202AA">
        <w:t>6.6.1</w:t>
      </w:r>
      <w:r w:rsidRPr="009202AA">
        <w:tab/>
        <w:t>General</w:t>
      </w:r>
      <w:bookmarkEnd w:id="1429"/>
      <w:bookmarkEnd w:id="1430"/>
      <w:bookmarkEnd w:id="1431"/>
      <w:bookmarkEnd w:id="1432"/>
      <w:bookmarkEnd w:id="1433"/>
      <w:bookmarkEnd w:id="1434"/>
      <w:bookmarkEnd w:id="1435"/>
      <w:bookmarkEnd w:id="1436"/>
      <w:bookmarkEnd w:id="1437"/>
      <w:bookmarkEnd w:id="1438"/>
      <w:bookmarkEnd w:id="1439"/>
      <w:bookmarkEnd w:id="1440"/>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441" w:name="_Toc21096506"/>
      <w:bookmarkStart w:id="1442" w:name="_Toc29763473"/>
      <w:bookmarkStart w:id="1443" w:name="_Toc36029944"/>
      <w:bookmarkStart w:id="1444" w:name="_Toc37179844"/>
      <w:bookmarkStart w:id="1445" w:name="_Toc45869544"/>
      <w:bookmarkStart w:id="1446" w:name="_Toc52555343"/>
      <w:bookmarkStart w:id="1447" w:name="_Toc61112799"/>
      <w:bookmarkStart w:id="1448" w:name="_Toc67911683"/>
      <w:bookmarkStart w:id="1449" w:name="_Toc74840503"/>
      <w:bookmarkStart w:id="1450" w:name="_Toc76503638"/>
      <w:bookmarkStart w:id="1451" w:name="_Toc83042190"/>
      <w:bookmarkStart w:id="1452" w:name="_Toc89854364"/>
      <w:r w:rsidRPr="009202AA">
        <w:rPr>
          <w:lang w:eastAsia="zh-CN"/>
        </w:rPr>
        <w:t>6.6.2</w:t>
      </w:r>
      <w:r w:rsidRPr="009202AA">
        <w:rPr>
          <w:lang w:eastAsia="zh-CN"/>
        </w:rPr>
        <w:tab/>
        <w:t>Occupied bandwidth</w:t>
      </w:r>
      <w:bookmarkEnd w:id="1441"/>
      <w:bookmarkEnd w:id="1442"/>
      <w:bookmarkEnd w:id="1443"/>
      <w:bookmarkEnd w:id="1444"/>
      <w:bookmarkEnd w:id="1445"/>
      <w:bookmarkEnd w:id="1446"/>
      <w:bookmarkEnd w:id="1447"/>
      <w:bookmarkEnd w:id="1448"/>
      <w:bookmarkEnd w:id="1449"/>
      <w:bookmarkEnd w:id="1450"/>
      <w:bookmarkEnd w:id="1451"/>
      <w:bookmarkEnd w:id="1452"/>
      <w:r w:rsidRPr="009202AA">
        <w:rPr>
          <w:lang w:eastAsia="zh-CN"/>
        </w:rPr>
        <w:t xml:space="preserve"> </w:t>
      </w:r>
    </w:p>
    <w:p w14:paraId="51411718" w14:textId="77777777" w:rsidR="004C4A70" w:rsidRPr="009202AA" w:rsidRDefault="004C4A70" w:rsidP="004C4A70">
      <w:pPr>
        <w:pStyle w:val="Heading4"/>
      </w:pPr>
      <w:bookmarkStart w:id="1453" w:name="_Toc21096507"/>
      <w:bookmarkStart w:id="1454" w:name="_Toc29763474"/>
      <w:bookmarkStart w:id="1455" w:name="_Toc36029945"/>
      <w:bookmarkStart w:id="1456" w:name="_Toc37179845"/>
      <w:bookmarkStart w:id="1457" w:name="_Toc45869545"/>
      <w:bookmarkStart w:id="1458" w:name="_Toc52555344"/>
      <w:bookmarkStart w:id="1459" w:name="_Toc61112800"/>
      <w:bookmarkStart w:id="1460" w:name="_Toc67911684"/>
      <w:bookmarkStart w:id="1461" w:name="_Toc74840504"/>
      <w:bookmarkStart w:id="1462" w:name="_Toc76503639"/>
      <w:bookmarkStart w:id="1463" w:name="_Toc83042191"/>
      <w:bookmarkStart w:id="1464" w:name="_Toc89854365"/>
      <w:r w:rsidRPr="009202AA">
        <w:t>6.6.2.1</w:t>
      </w:r>
      <w:r w:rsidRPr="009202AA">
        <w:tab/>
        <w:t>General</w:t>
      </w:r>
      <w:bookmarkEnd w:id="1453"/>
      <w:bookmarkEnd w:id="1454"/>
      <w:bookmarkEnd w:id="1455"/>
      <w:bookmarkEnd w:id="1456"/>
      <w:bookmarkEnd w:id="1457"/>
      <w:bookmarkEnd w:id="1458"/>
      <w:bookmarkEnd w:id="1459"/>
      <w:bookmarkEnd w:id="1460"/>
      <w:bookmarkEnd w:id="1461"/>
      <w:bookmarkEnd w:id="1462"/>
      <w:bookmarkEnd w:id="1463"/>
      <w:bookmarkEnd w:id="146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465" w:name="_Toc21096508"/>
      <w:bookmarkStart w:id="1466" w:name="_Toc29763475"/>
      <w:bookmarkStart w:id="1467" w:name="_Toc36029946"/>
      <w:bookmarkStart w:id="1468" w:name="_Toc37179846"/>
      <w:bookmarkStart w:id="1469" w:name="_Toc45869546"/>
      <w:bookmarkStart w:id="1470" w:name="_Toc52555345"/>
      <w:bookmarkStart w:id="1471" w:name="_Toc61112801"/>
      <w:bookmarkStart w:id="1472" w:name="_Toc67911685"/>
      <w:bookmarkStart w:id="1473" w:name="_Toc74840505"/>
      <w:bookmarkStart w:id="1474" w:name="_Toc76503640"/>
      <w:bookmarkStart w:id="1475" w:name="_Toc83042192"/>
      <w:bookmarkStart w:id="1476" w:name="_Toc89854366"/>
      <w:r w:rsidRPr="009202AA">
        <w:t>6.6.2.2</w:t>
      </w:r>
      <w:r w:rsidRPr="009202AA">
        <w:tab/>
      </w:r>
      <w:r w:rsidRPr="009202AA">
        <w:rPr>
          <w:lang w:eastAsia="zh-CN"/>
        </w:rPr>
        <w:t>Minimum requirement for MSR operation</w:t>
      </w:r>
      <w:bookmarkEnd w:id="1465"/>
      <w:bookmarkEnd w:id="1466"/>
      <w:bookmarkEnd w:id="1467"/>
      <w:bookmarkEnd w:id="1468"/>
      <w:bookmarkEnd w:id="1469"/>
      <w:bookmarkEnd w:id="1470"/>
      <w:bookmarkEnd w:id="1471"/>
      <w:bookmarkEnd w:id="1472"/>
      <w:bookmarkEnd w:id="1473"/>
      <w:bookmarkEnd w:id="1474"/>
      <w:bookmarkEnd w:id="1475"/>
      <w:bookmarkEnd w:id="1476"/>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477" w:name="_Toc21096509"/>
      <w:bookmarkStart w:id="1478" w:name="_Toc29763476"/>
      <w:bookmarkStart w:id="1479" w:name="_Toc36029947"/>
      <w:bookmarkStart w:id="1480" w:name="_Toc37179847"/>
      <w:bookmarkStart w:id="1481" w:name="_Toc45869547"/>
      <w:bookmarkStart w:id="1482" w:name="_Toc52555346"/>
      <w:bookmarkStart w:id="1483" w:name="_Toc61112802"/>
      <w:bookmarkStart w:id="1484" w:name="_Toc67911686"/>
      <w:bookmarkStart w:id="1485" w:name="_Toc74840506"/>
      <w:bookmarkStart w:id="1486" w:name="_Toc76503641"/>
      <w:bookmarkStart w:id="1487" w:name="_Toc83042193"/>
      <w:bookmarkStart w:id="1488" w:name="_Toc89854367"/>
      <w:r w:rsidRPr="009202AA">
        <w:rPr>
          <w:lang w:eastAsia="zh-CN"/>
        </w:rPr>
        <w:t>6.6.2.3</w:t>
      </w:r>
      <w:r w:rsidRPr="009202AA">
        <w:rPr>
          <w:lang w:eastAsia="zh-CN"/>
        </w:rPr>
        <w:tab/>
        <w:t>Minimum requirement for single RAT UTRA operation</w:t>
      </w:r>
      <w:bookmarkEnd w:id="1477"/>
      <w:bookmarkEnd w:id="1478"/>
      <w:bookmarkEnd w:id="1479"/>
      <w:bookmarkEnd w:id="1480"/>
      <w:bookmarkEnd w:id="1481"/>
      <w:bookmarkEnd w:id="1482"/>
      <w:bookmarkEnd w:id="1483"/>
      <w:bookmarkEnd w:id="1484"/>
      <w:bookmarkEnd w:id="1485"/>
      <w:bookmarkEnd w:id="1486"/>
      <w:bookmarkEnd w:id="1487"/>
      <w:bookmarkEnd w:id="1488"/>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489" w:name="_Toc21096510"/>
      <w:bookmarkStart w:id="1490" w:name="_Toc29763477"/>
      <w:bookmarkStart w:id="1491" w:name="_Toc36029948"/>
      <w:bookmarkStart w:id="1492" w:name="_Toc37179848"/>
      <w:bookmarkStart w:id="1493" w:name="_Toc45869548"/>
      <w:bookmarkStart w:id="1494" w:name="_Toc52555347"/>
      <w:bookmarkStart w:id="1495" w:name="_Toc61112803"/>
      <w:bookmarkStart w:id="1496" w:name="_Toc67911687"/>
      <w:bookmarkStart w:id="1497" w:name="_Toc74840507"/>
      <w:bookmarkStart w:id="1498" w:name="_Toc76503642"/>
      <w:bookmarkStart w:id="1499" w:name="_Toc83042194"/>
      <w:bookmarkStart w:id="1500" w:name="_Toc89854368"/>
      <w:r w:rsidRPr="009202AA">
        <w:rPr>
          <w:lang w:eastAsia="zh-CN"/>
        </w:rPr>
        <w:t>6.6.2.4</w:t>
      </w:r>
      <w:r w:rsidRPr="009202AA">
        <w:rPr>
          <w:lang w:eastAsia="zh-CN"/>
        </w:rPr>
        <w:tab/>
        <w:t>Minimum requirement for single RAT E-UTRA operation</w:t>
      </w:r>
      <w:bookmarkEnd w:id="1489"/>
      <w:bookmarkEnd w:id="1490"/>
      <w:bookmarkEnd w:id="1491"/>
      <w:bookmarkEnd w:id="1492"/>
      <w:bookmarkEnd w:id="1493"/>
      <w:bookmarkEnd w:id="1494"/>
      <w:bookmarkEnd w:id="1495"/>
      <w:bookmarkEnd w:id="1496"/>
      <w:bookmarkEnd w:id="1497"/>
      <w:bookmarkEnd w:id="1498"/>
      <w:bookmarkEnd w:id="1499"/>
      <w:bookmarkEnd w:id="1500"/>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501" w:name="_Toc21096511"/>
      <w:bookmarkStart w:id="1502" w:name="_Toc29763478"/>
      <w:bookmarkStart w:id="1503" w:name="_Toc36029949"/>
      <w:bookmarkStart w:id="1504" w:name="_Toc37179849"/>
      <w:bookmarkStart w:id="1505" w:name="_Toc45869549"/>
      <w:bookmarkStart w:id="1506" w:name="_Toc52555348"/>
      <w:bookmarkStart w:id="1507" w:name="_Toc61112804"/>
      <w:bookmarkStart w:id="1508" w:name="_Toc67911688"/>
      <w:bookmarkStart w:id="1509" w:name="_Toc74840508"/>
      <w:bookmarkStart w:id="1510" w:name="_Toc76503643"/>
      <w:bookmarkStart w:id="1511" w:name="_Toc83042195"/>
      <w:bookmarkStart w:id="1512" w:name="_Toc89854369"/>
      <w:r w:rsidRPr="009202AA">
        <w:rPr>
          <w:lang w:eastAsia="zh-CN"/>
        </w:rPr>
        <w:t>6.6.3</w:t>
      </w:r>
      <w:r w:rsidRPr="009202AA">
        <w:rPr>
          <w:lang w:eastAsia="zh-CN"/>
        </w:rPr>
        <w:tab/>
        <w:t>Adjacent Channel Leakage power Ratio</w:t>
      </w:r>
      <w:bookmarkEnd w:id="1501"/>
      <w:bookmarkEnd w:id="1502"/>
      <w:bookmarkEnd w:id="1503"/>
      <w:bookmarkEnd w:id="1504"/>
      <w:bookmarkEnd w:id="1505"/>
      <w:bookmarkEnd w:id="1506"/>
      <w:bookmarkEnd w:id="1507"/>
      <w:bookmarkEnd w:id="1508"/>
      <w:bookmarkEnd w:id="1509"/>
      <w:bookmarkEnd w:id="1510"/>
      <w:bookmarkEnd w:id="1511"/>
      <w:bookmarkEnd w:id="1512"/>
    </w:p>
    <w:p w14:paraId="1CF6ACA1" w14:textId="77777777" w:rsidR="004C4A70" w:rsidRPr="009202AA" w:rsidRDefault="004C4A70" w:rsidP="004C4A70">
      <w:pPr>
        <w:pStyle w:val="Heading4"/>
      </w:pPr>
      <w:bookmarkStart w:id="1513" w:name="_Toc21096512"/>
      <w:bookmarkStart w:id="1514" w:name="_Toc29763479"/>
      <w:bookmarkStart w:id="1515" w:name="_Toc36029950"/>
      <w:bookmarkStart w:id="1516" w:name="_Toc37179850"/>
      <w:bookmarkStart w:id="1517" w:name="_Toc45869550"/>
      <w:bookmarkStart w:id="1518" w:name="_Toc52555349"/>
      <w:bookmarkStart w:id="1519" w:name="_Toc61112805"/>
      <w:bookmarkStart w:id="1520" w:name="_Toc67911689"/>
      <w:bookmarkStart w:id="1521" w:name="_Toc74840509"/>
      <w:bookmarkStart w:id="1522" w:name="_Toc76503644"/>
      <w:bookmarkStart w:id="1523" w:name="_Toc83042196"/>
      <w:bookmarkStart w:id="1524" w:name="_Toc89854370"/>
      <w:r w:rsidRPr="009202AA">
        <w:t>6.6.3.1</w:t>
      </w:r>
      <w:r w:rsidRPr="009202AA">
        <w:tab/>
        <w:t>General</w:t>
      </w:r>
      <w:bookmarkEnd w:id="1513"/>
      <w:bookmarkEnd w:id="1514"/>
      <w:bookmarkEnd w:id="1515"/>
      <w:bookmarkEnd w:id="1516"/>
      <w:bookmarkEnd w:id="1517"/>
      <w:bookmarkEnd w:id="1518"/>
      <w:bookmarkEnd w:id="1519"/>
      <w:bookmarkEnd w:id="1520"/>
      <w:bookmarkEnd w:id="1521"/>
      <w:bookmarkEnd w:id="1522"/>
      <w:bookmarkEnd w:id="1523"/>
      <w:bookmarkEnd w:id="15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525" w:name="_Toc21096513"/>
      <w:bookmarkStart w:id="1526" w:name="_Toc29763480"/>
      <w:bookmarkStart w:id="1527" w:name="_Toc36029951"/>
      <w:bookmarkStart w:id="1528" w:name="_Toc37179851"/>
      <w:bookmarkStart w:id="1529" w:name="_Toc45869551"/>
      <w:bookmarkStart w:id="1530" w:name="_Toc52555350"/>
      <w:bookmarkStart w:id="1531" w:name="_Toc61112806"/>
      <w:bookmarkStart w:id="1532" w:name="_Toc67911690"/>
      <w:bookmarkStart w:id="1533" w:name="_Toc74840510"/>
      <w:bookmarkStart w:id="1534" w:name="_Toc76503645"/>
      <w:bookmarkStart w:id="1535" w:name="_Toc83042197"/>
      <w:bookmarkStart w:id="1536" w:name="_Toc89854371"/>
      <w:r w:rsidRPr="009202AA">
        <w:t>6.6.3.2</w:t>
      </w:r>
      <w:r w:rsidRPr="009202AA">
        <w:tab/>
      </w:r>
      <w:r w:rsidRPr="009202AA">
        <w:rPr>
          <w:lang w:eastAsia="zh-CN"/>
        </w:rPr>
        <w:t>Minimum requirement for MSR operation</w:t>
      </w:r>
      <w:bookmarkEnd w:id="1525"/>
      <w:bookmarkEnd w:id="1526"/>
      <w:bookmarkEnd w:id="1527"/>
      <w:bookmarkEnd w:id="1528"/>
      <w:bookmarkEnd w:id="1529"/>
      <w:bookmarkEnd w:id="1530"/>
      <w:bookmarkEnd w:id="1531"/>
      <w:bookmarkEnd w:id="1532"/>
      <w:bookmarkEnd w:id="1533"/>
      <w:bookmarkEnd w:id="1534"/>
      <w:bookmarkEnd w:id="1535"/>
      <w:bookmarkEnd w:id="1536"/>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537" w:name="_Toc21096514"/>
      <w:bookmarkStart w:id="1538" w:name="_Toc29763481"/>
      <w:bookmarkStart w:id="1539" w:name="_Toc36029952"/>
      <w:bookmarkStart w:id="1540" w:name="_Toc37179852"/>
      <w:bookmarkStart w:id="1541" w:name="_Toc45869552"/>
      <w:bookmarkStart w:id="1542" w:name="_Toc52555351"/>
      <w:bookmarkStart w:id="1543" w:name="_Toc61112807"/>
      <w:bookmarkStart w:id="1544" w:name="_Toc67911691"/>
      <w:bookmarkStart w:id="1545" w:name="_Toc74840511"/>
      <w:bookmarkStart w:id="1546" w:name="_Toc76503646"/>
      <w:bookmarkStart w:id="1547" w:name="_Toc83042198"/>
      <w:bookmarkStart w:id="1548" w:name="_Toc89854372"/>
      <w:r w:rsidRPr="009202AA">
        <w:rPr>
          <w:lang w:eastAsia="zh-CN"/>
        </w:rPr>
        <w:t>6.6.3.3</w:t>
      </w:r>
      <w:r w:rsidRPr="009202AA">
        <w:rPr>
          <w:lang w:eastAsia="zh-CN"/>
        </w:rPr>
        <w:tab/>
        <w:t>Minimum requirement for single RAT UTRA operation</w:t>
      </w:r>
      <w:bookmarkEnd w:id="1537"/>
      <w:bookmarkEnd w:id="1538"/>
      <w:bookmarkEnd w:id="1539"/>
      <w:bookmarkEnd w:id="1540"/>
      <w:bookmarkEnd w:id="1541"/>
      <w:bookmarkEnd w:id="1542"/>
      <w:bookmarkEnd w:id="1543"/>
      <w:bookmarkEnd w:id="1544"/>
      <w:bookmarkEnd w:id="1545"/>
      <w:bookmarkEnd w:id="1546"/>
      <w:bookmarkEnd w:id="1547"/>
      <w:bookmarkEnd w:id="1548"/>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549" w:name="_Toc21096515"/>
      <w:bookmarkStart w:id="1550" w:name="_Toc29763482"/>
      <w:bookmarkStart w:id="1551" w:name="_Toc36029953"/>
      <w:bookmarkStart w:id="1552" w:name="_Toc37179853"/>
      <w:bookmarkStart w:id="1553" w:name="_Toc45869553"/>
      <w:bookmarkStart w:id="1554" w:name="_Toc52555352"/>
      <w:bookmarkStart w:id="1555" w:name="_Toc61112808"/>
      <w:bookmarkStart w:id="1556" w:name="_Toc67911692"/>
      <w:bookmarkStart w:id="1557" w:name="_Toc74840512"/>
      <w:bookmarkStart w:id="1558" w:name="_Toc76503647"/>
      <w:bookmarkStart w:id="1559" w:name="_Toc83042199"/>
      <w:bookmarkStart w:id="1560" w:name="_Toc89854373"/>
      <w:r w:rsidRPr="009202AA">
        <w:rPr>
          <w:lang w:eastAsia="zh-CN"/>
        </w:rPr>
        <w:t>6.6.3.4</w:t>
      </w:r>
      <w:r w:rsidRPr="009202AA">
        <w:rPr>
          <w:lang w:eastAsia="zh-CN"/>
        </w:rPr>
        <w:tab/>
        <w:t>Minimum requirement for single RAT E-UTRA operation</w:t>
      </w:r>
      <w:bookmarkEnd w:id="1549"/>
      <w:bookmarkEnd w:id="1550"/>
      <w:bookmarkEnd w:id="1551"/>
      <w:bookmarkEnd w:id="1552"/>
      <w:bookmarkEnd w:id="1553"/>
      <w:bookmarkEnd w:id="1554"/>
      <w:bookmarkEnd w:id="1555"/>
      <w:bookmarkEnd w:id="1556"/>
      <w:bookmarkEnd w:id="1557"/>
      <w:bookmarkEnd w:id="1558"/>
      <w:bookmarkEnd w:id="1559"/>
      <w:bookmarkEnd w:id="1560"/>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561" w:name="_Toc21096516"/>
      <w:bookmarkStart w:id="1562" w:name="_Toc29763483"/>
      <w:bookmarkStart w:id="1563" w:name="_Toc36029954"/>
      <w:bookmarkStart w:id="1564" w:name="_Toc37179854"/>
      <w:bookmarkStart w:id="1565" w:name="_Toc45869554"/>
      <w:bookmarkStart w:id="1566" w:name="_Toc52555353"/>
      <w:bookmarkStart w:id="1567" w:name="_Toc61112809"/>
      <w:bookmarkStart w:id="1568" w:name="_Toc67911693"/>
      <w:bookmarkStart w:id="1569" w:name="_Toc74840513"/>
      <w:bookmarkStart w:id="1570" w:name="_Toc76503648"/>
      <w:bookmarkStart w:id="1571" w:name="_Toc83042200"/>
      <w:bookmarkStart w:id="1572" w:name="_Toc89854374"/>
      <w:r w:rsidRPr="009202AA">
        <w:rPr>
          <w:lang w:eastAsia="zh-CN"/>
        </w:rPr>
        <w:t>6.6.4</w:t>
      </w:r>
      <w:r w:rsidRPr="009202AA">
        <w:rPr>
          <w:lang w:eastAsia="zh-CN"/>
        </w:rPr>
        <w:tab/>
        <w:t>Spectrum emission mask</w:t>
      </w:r>
      <w:bookmarkEnd w:id="1561"/>
      <w:bookmarkEnd w:id="1562"/>
      <w:bookmarkEnd w:id="1563"/>
      <w:bookmarkEnd w:id="1564"/>
      <w:bookmarkEnd w:id="1565"/>
      <w:bookmarkEnd w:id="1566"/>
      <w:bookmarkEnd w:id="1567"/>
      <w:bookmarkEnd w:id="1568"/>
      <w:bookmarkEnd w:id="1569"/>
      <w:bookmarkEnd w:id="1570"/>
      <w:bookmarkEnd w:id="1571"/>
      <w:bookmarkEnd w:id="1572"/>
    </w:p>
    <w:p w14:paraId="5F5B2CC3" w14:textId="77777777" w:rsidR="004C4A70" w:rsidRPr="009202AA" w:rsidRDefault="004C4A70" w:rsidP="004C4A70">
      <w:pPr>
        <w:pStyle w:val="Heading4"/>
      </w:pPr>
      <w:bookmarkStart w:id="1573" w:name="_Toc21096517"/>
      <w:bookmarkStart w:id="1574" w:name="_Toc29763484"/>
      <w:bookmarkStart w:id="1575" w:name="_Toc36029955"/>
      <w:bookmarkStart w:id="1576" w:name="_Toc37179855"/>
      <w:bookmarkStart w:id="1577" w:name="_Toc45869555"/>
      <w:bookmarkStart w:id="1578" w:name="_Toc52555354"/>
      <w:bookmarkStart w:id="1579" w:name="_Toc61112810"/>
      <w:bookmarkStart w:id="1580" w:name="_Toc67911694"/>
      <w:bookmarkStart w:id="1581" w:name="_Toc74840514"/>
      <w:bookmarkStart w:id="1582" w:name="_Toc76503649"/>
      <w:bookmarkStart w:id="1583" w:name="_Toc83042201"/>
      <w:bookmarkStart w:id="1584" w:name="_Toc89854375"/>
      <w:r w:rsidRPr="009202AA">
        <w:t>6.6.4.1</w:t>
      </w:r>
      <w:r w:rsidRPr="009202AA">
        <w:tab/>
        <w:t>General</w:t>
      </w:r>
      <w:bookmarkEnd w:id="1573"/>
      <w:bookmarkEnd w:id="1574"/>
      <w:bookmarkEnd w:id="1575"/>
      <w:bookmarkEnd w:id="1576"/>
      <w:bookmarkEnd w:id="1577"/>
      <w:bookmarkEnd w:id="1578"/>
      <w:bookmarkEnd w:id="1579"/>
      <w:bookmarkEnd w:id="1580"/>
      <w:bookmarkEnd w:id="1581"/>
      <w:bookmarkEnd w:id="1582"/>
      <w:bookmarkEnd w:id="1583"/>
      <w:bookmarkEnd w:id="158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585" w:name="_Toc21096518"/>
      <w:bookmarkStart w:id="1586" w:name="_Toc29763485"/>
      <w:bookmarkStart w:id="1587" w:name="_Toc36029956"/>
      <w:bookmarkStart w:id="1588" w:name="_Toc37179856"/>
      <w:bookmarkStart w:id="1589" w:name="_Toc45869556"/>
      <w:bookmarkStart w:id="1590" w:name="_Toc52555355"/>
      <w:bookmarkStart w:id="1591" w:name="_Toc61112811"/>
      <w:bookmarkStart w:id="1592" w:name="_Toc67911695"/>
      <w:bookmarkStart w:id="1593" w:name="_Toc74840515"/>
      <w:bookmarkStart w:id="1594" w:name="_Toc76503650"/>
      <w:bookmarkStart w:id="1595" w:name="_Toc83042202"/>
      <w:bookmarkStart w:id="1596" w:name="_Toc89854376"/>
      <w:r w:rsidRPr="009202AA">
        <w:t>6.6.4.2</w:t>
      </w:r>
      <w:r w:rsidRPr="009202AA">
        <w:tab/>
      </w:r>
      <w:r w:rsidRPr="009202AA">
        <w:rPr>
          <w:lang w:eastAsia="zh-CN"/>
        </w:rPr>
        <w:t>Minimum requirement for MSR operation</w:t>
      </w:r>
      <w:bookmarkEnd w:id="1585"/>
      <w:bookmarkEnd w:id="1586"/>
      <w:bookmarkEnd w:id="1587"/>
      <w:bookmarkEnd w:id="1588"/>
      <w:bookmarkEnd w:id="1589"/>
      <w:bookmarkEnd w:id="1590"/>
      <w:bookmarkEnd w:id="1591"/>
      <w:bookmarkEnd w:id="1592"/>
      <w:bookmarkEnd w:id="1593"/>
      <w:bookmarkEnd w:id="1594"/>
      <w:bookmarkEnd w:id="1595"/>
      <w:bookmarkEnd w:id="1596"/>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597" w:name="_Toc21096519"/>
      <w:bookmarkStart w:id="1598" w:name="_Toc29763486"/>
      <w:bookmarkStart w:id="1599" w:name="_Toc36029957"/>
      <w:bookmarkStart w:id="1600" w:name="_Toc37179857"/>
      <w:bookmarkStart w:id="1601" w:name="_Toc45869557"/>
      <w:bookmarkStart w:id="1602" w:name="_Toc52555356"/>
      <w:bookmarkStart w:id="1603" w:name="_Toc61112812"/>
      <w:bookmarkStart w:id="1604" w:name="_Toc67911696"/>
      <w:bookmarkStart w:id="1605" w:name="_Toc74840516"/>
      <w:bookmarkStart w:id="1606" w:name="_Toc76503651"/>
      <w:bookmarkStart w:id="1607" w:name="_Toc83042203"/>
      <w:bookmarkStart w:id="1608" w:name="_Toc89854377"/>
      <w:r w:rsidRPr="009202AA">
        <w:rPr>
          <w:lang w:eastAsia="zh-CN"/>
        </w:rPr>
        <w:t>6.6.4.3</w:t>
      </w:r>
      <w:r w:rsidRPr="009202AA">
        <w:rPr>
          <w:lang w:eastAsia="zh-CN"/>
        </w:rPr>
        <w:tab/>
        <w:t>Minimum requirement for single RAT UTRA operation</w:t>
      </w:r>
      <w:bookmarkEnd w:id="1597"/>
      <w:bookmarkEnd w:id="1598"/>
      <w:bookmarkEnd w:id="1599"/>
      <w:bookmarkEnd w:id="1600"/>
      <w:bookmarkEnd w:id="1601"/>
      <w:bookmarkEnd w:id="1602"/>
      <w:bookmarkEnd w:id="1603"/>
      <w:bookmarkEnd w:id="1604"/>
      <w:bookmarkEnd w:id="1605"/>
      <w:bookmarkEnd w:id="1606"/>
      <w:bookmarkEnd w:id="1607"/>
      <w:bookmarkEnd w:id="1608"/>
    </w:p>
    <w:p w14:paraId="4CEF09D4" w14:textId="77777777" w:rsidR="004C4A70" w:rsidRPr="009202AA" w:rsidRDefault="004C4A70" w:rsidP="004C4A70">
      <w:pPr>
        <w:pStyle w:val="Heading5"/>
      </w:pPr>
      <w:bookmarkStart w:id="1609" w:name="_Toc21096520"/>
      <w:bookmarkStart w:id="1610" w:name="_Toc29763487"/>
      <w:bookmarkStart w:id="1611" w:name="_Toc36029958"/>
      <w:bookmarkStart w:id="1612" w:name="_Toc37179858"/>
      <w:bookmarkStart w:id="1613" w:name="_Toc45869558"/>
      <w:bookmarkStart w:id="1614" w:name="_Toc52555357"/>
      <w:bookmarkStart w:id="1615" w:name="_Toc61112813"/>
      <w:bookmarkStart w:id="1616" w:name="_Toc67911697"/>
      <w:bookmarkStart w:id="1617" w:name="_Toc74840517"/>
      <w:bookmarkStart w:id="1618" w:name="_Toc76503652"/>
      <w:bookmarkStart w:id="1619" w:name="_Toc83042204"/>
      <w:bookmarkStart w:id="1620" w:name="_Toc89854378"/>
      <w:r w:rsidRPr="009202AA">
        <w:t>6.6.4.3.1</w:t>
      </w:r>
      <w:r w:rsidRPr="009202AA">
        <w:tab/>
        <w:t>General</w:t>
      </w:r>
      <w:bookmarkEnd w:id="1609"/>
      <w:bookmarkEnd w:id="1610"/>
      <w:bookmarkEnd w:id="1611"/>
      <w:bookmarkEnd w:id="1612"/>
      <w:bookmarkEnd w:id="1613"/>
      <w:bookmarkEnd w:id="1614"/>
      <w:bookmarkEnd w:id="1615"/>
      <w:bookmarkEnd w:id="1616"/>
      <w:bookmarkEnd w:id="1617"/>
      <w:bookmarkEnd w:id="1618"/>
      <w:bookmarkEnd w:id="1619"/>
      <w:bookmarkEnd w:id="1620"/>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621" w:name="_Toc21096521"/>
      <w:bookmarkStart w:id="1622" w:name="_Toc29763488"/>
      <w:bookmarkStart w:id="1623" w:name="_Toc36029959"/>
      <w:bookmarkStart w:id="1624" w:name="_Toc37179859"/>
      <w:bookmarkStart w:id="1625" w:name="_Toc45869559"/>
      <w:bookmarkStart w:id="1626" w:name="_Toc52555358"/>
      <w:bookmarkStart w:id="1627" w:name="_Toc61112814"/>
      <w:bookmarkStart w:id="1628" w:name="_Toc67911698"/>
      <w:bookmarkStart w:id="1629" w:name="_Toc74840518"/>
      <w:bookmarkStart w:id="1630" w:name="_Toc76503653"/>
      <w:bookmarkStart w:id="1631" w:name="_Toc83042205"/>
      <w:bookmarkStart w:id="1632" w:name="_Toc89854379"/>
      <w:r w:rsidRPr="009202AA">
        <w:t>6.6.4.3.2</w:t>
      </w:r>
      <w:r w:rsidRPr="009202AA">
        <w:tab/>
        <w:t>Basic limits for single RAT UTRA FDD operation</w:t>
      </w:r>
      <w:bookmarkEnd w:id="1621"/>
      <w:bookmarkEnd w:id="1622"/>
      <w:bookmarkEnd w:id="1623"/>
      <w:bookmarkEnd w:id="1624"/>
      <w:bookmarkEnd w:id="1625"/>
      <w:bookmarkEnd w:id="1626"/>
      <w:bookmarkEnd w:id="1627"/>
      <w:bookmarkEnd w:id="1628"/>
      <w:bookmarkEnd w:id="1629"/>
      <w:bookmarkEnd w:id="1630"/>
      <w:bookmarkEnd w:id="1631"/>
      <w:bookmarkEnd w:id="1632"/>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05pt;height:267.5pt" o:ole="" fillcolor="window">
            <v:imagedata r:id="rId16" o:title=""/>
          </v:shape>
          <o:OLEObject Type="Embed" ProgID="PowerPoint.Slide.8" ShapeID="_x0000_i1026" DrawAspect="Content" ObjectID="_170317289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05pt;height:25.5pt" o:ole="" fillcolor="window">
                  <v:imagedata r:id="rId18" o:title=""/>
                </v:shape>
                <o:OLEObject Type="Embed" ProgID="Equation.3" ShapeID="_x0000_i1027" DrawAspect="Content" ObjectID="_170317289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05pt;height:25.5pt" o:ole="" fillcolor="window">
                  <v:imagedata r:id="rId20" o:title=""/>
                </v:shape>
                <o:OLEObject Type="Embed" ProgID="Equation.3" ShapeID="_x0000_i1028" DrawAspect="Content" ObjectID="_170317289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45pt" o:ole="" fillcolor="window">
                  <v:imagedata r:id="rId22" o:title=""/>
                </v:shape>
                <o:OLEObject Type="Embed" ProgID="Equation.3" ShapeID="_x0000_i1029" DrawAspect="Content" ObjectID="_170317289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633" w:name="_Toc21096522"/>
      <w:bookmarkStart w:id="1634" w:name="_Toc29763489"/>
      <w:bookmarkStart w:id="1635" w:name="_Toc36029960"/>
      <w:bookmarkStart w:id="1636" w:name="_Toc37179860"/>
      <w:bookmarkStart w:id="1637" w:name="_Toc45869560"/>
      <w:bookmarkStart w:id="1638" w:name="_Toc52555359"/>
      <w:bookmarkStart w:id="1639" w:name="_Toc61112815"/>
      <w:bookmarkStart w:id="1640" w:name="_Toc67911699"/>
      <w:bookmarkStart w:id="1641" w:name="_Toc74840519"/>
      <w:bookmarkStart w:id="1642" w:name="_Toc76503654"/>
      <w:bookmarkStart w:id="1643" w:name="_Toc83042206"/>
      <w:bookmarkStart w:id="1644" w:name="_Toc89854380"/>
      <w:r w:rsidRPr="009202AA">
        <w:t>6.6.4.3.3</w:t>
      </w:r>
      <w:r w:rsidRPr="009202AA">
        <w:tab/>
      </w:r>
      <w:r w:rsidRPr="009202AA">
        <w:rPr>
          <w:iCs/>
        </w:rPr>
        <w:t>Basic limits</w:t>
      </w:r>
      <w:r w:rsidRPr="009202AA">
        <w:t xml:space="preserve"> for single RAT UTRA TDD 1,28Mcps operation</w:t>
      </w:r>
      <w:bookmarkEnd w:id="1633"/>
      <w:bookmarkEnd w:id="1634"/>
      <w:bookmarkEnd w:id="1635"/>
      <w:bookmarkEnd w:id="1636"/>
      <w:bookmarkEnd w:id="1637"/>
      <w:bookmarkEnd w:id="1638"/>
      <w:bookmarkEnd w:id="1639"/>
      <w:bookmarkEnd w:id="1640"/>
      <w:bookmarkEnd w:id="1641"/>
      <w:bookmarkEnd w:id="1642"/>
      <w:bookmarkEnd w:id="1643"/>
      <w:bookmarkEnd w:id="164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645" w:name="_MON_1071231893"/>
    <w:bookmarkEnd w:id="164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35pt;height:261.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317289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45pt" o:ole="" fillcolor="window">
                  <v:imagedata r:id="rId26" o:title=""/>
                </v:shape>
                <o:OLEObject Type="Embed" ProgID="Equation.3" ShapeID="_x0000_i1031" DrawAspect="Content" ObjectID="_170317289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45pt" o:ole="" fillcolor="window">
                  <v:imagedata r:id="rId28" o:title=""/>
                </v:shape>
                <o:OLEObject Type="Embed" ProgID="Equation.3" ShapeID="_x0000_i1032" DrawAspect="Content" ObjectID="_170317289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646" w:name="_Toc21096523"/>
      <w:bookmarkStart w:id="1647" w:name="_Toc29763490"/>
      <w:bookmarkStart w:id="1648" w:name="_Toc36029961"/>
      <w:bookmarkStart w:id="1649" w:name="_Toc37179861"/>
      <w:bookmarkStart w:id="1650" w:name="_Toc45869561"/>
      <w:bookmarkStart w:id="1651" w:name="_Toc52555360"/>
      <w:bookmarkStart w:id="1652" w:name="_Toc61112816"/>
      <w:bookmarkStart w:id="1653" w:name="_Toc67911700"/>
      <w:bookmarkStart w:id="1654" w:name="_Toc74840520"/>
      <w:bookmarkStart w:id="1655" w:name="_Toc76503655"/>
      <w:bookmarkStart w:id="1656" w:name="_Toc83042207"/>
      <w:bookmarkStart w:id="1657" w:name="_Toc89854381"/>
      <w:r w:rsidRPr="009202AA">
        <w:rPr>
          <w:lang w:eastAsia="zh-CN"/>
        </w:rPr>
        <w:t>6.6.4.4</w:t>
      </w:r>
      <w:r w:rsidRPr="009202AA">
        <w:rPr>
          <w:lang w:eastAsia="zh-CN"/>
        </w:rPr>
        <w:tab/>
        <w:t>Minimum requirement for single RAT E-UTRA operation</w:t>
      </w:r>
      <w:bookmarkEnd w:id="1646"/>
      <w:bookmarkEnd w:id="1647"/>
      <w:bookmarkEnd w:id="1648"/>
      <w:bookmarkEnd w:id="1649"/>
      <w:bookmarkEnd w:id="1650"/>
      <w:bookmarkEnd w:id="1651"/>
      <w:bookmarkEnd w:id="1652"/>
      <w:bookmarkEnd w:id="1653"/>
      <w:bookmarkEnd w:id="1654"/>
      <w:bookmarkEnd w:id="1655"/>
      <w:bookmarkEnd w:id="1656"/>
      <w:bookmarkEnd w:id="1657"/>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658" w:name="_Toc21096524"/>
      <w:bookmarkStart w:id="1659" w:name="_Toc29763491"/>
      <w:bookmarkStart w:id="1660" w:name="_Toc36029962"/>
      <w:bookmarkStart w:id="1661" w:name="_Toc37179862"/>
      <w:bookmarkStart w:id="1662" w:name="_Toc45869562"/>
      <w:bookmarkStart w:id="1663" w:name="_Toc52555361"/>
      <w:bookmarkStart w:id="1664" w:name="_Toc61112817"/>
      <w:bookmarkStart w:id="1665" w:name="_Toc67911701"/>
      <w:bookmarkStart w:id="1666" w:name="_Toc74840521"/>
      <w:bookmarkStart w:id="1667" w:name="_Toc76503656"/>
      <w:bookmarkStart w:id="1668" w:name="_Toc83042208"/>
      <w:bookmarkStart w:id="1669" w:name="_Toc89854382"/>
      <w:r w:rsidRPr="009202AA">
        <w:rPr>
          <w:lang w:eastAsia="zh-CN"/>
        </w:rPr>
        <w:t>6.6.5</w:t>
      </w:r>
      <w:r w:rsidRPr="009202AA">
        <w:rPr>
          <w:lang w:eastAsia="zh-CN"/>
        </w:rPr>
        <w:tab/>
        <w:t>Operating band unwanted emission</w:t>
      </w:r>
      <w:bookmarkEnd w:id="1658"/>
      <w:bookmarkEnd w:id="1659"/>
      <w:bookmarkEnd w:id="1660"/>
      <w:bookmarkEnd w:id="1661"/>
      <w:bookmarkEnd w:id="1662"/>
      <w:bookmarkEnd w:id="1663"/>
      <w:bookmarkEnd w:id="1664"/>
      <w:bookmarkEnd w:id="1665"/>
      <w:bookmarkEnd w:id="1666"/>
      <w:bookmarkEnd w:id="1667"/>
      <w:bookmarkEnd w:id="1668"/>
      <w:bookmarkEnd w:id="1669"/>
    </w:p>
    <w:p w14:paraId="4E637D7D" w14:textId="77777777" w:rsidR="004C4A70" w:rsidRPr="009202AA" w:rsidRDefault="004C4A70" w:rsidP="004C4A70">
      <w:pPr>
        <w:pStyle w:val="Heading4"/>
      </w:pPr>
      <w:bookmarkStart w:id="1670" w:name="_Toc21096525"/>
      <w:bookmarkStart w:id="1671" w:name="_Toc29763492"/>
      <w:bookmarkStart w:id="1672" w:name="_Toc36029963"/>
      <w:bookmarkStart w:id="1673" w:name="_Toc37179863"/>
      <w:bookmarkStart w:id="1674" w:name="_Toc45869563"/>
      <w:bookmarkStart w:id="1675" w:name="_Toc52555362"/>
      <w:bookmarkStart w:id="1676" w:name="_Toc61112818"/>
      <w:bookmarkStart w:id="1677" w:name="_Toc67911702"/>
      <w:bookmarkStart w:id="1678" w:name="_Toc74840522"/>
      <w:bookmarkStart w:id="1679" w:name="_Toc76503657"/>
      <w:bookmarkStart w:id="1680" w:name="_Toc83042209"/>
      <w:bookmarkStart w:id="1681" w:name="_Toc89854383"/>
      <w:r w:rsidRPr="009202AA">
        <w:t>6.6.5.1</w:t>
      </w:r>
      <w:r w:rsidRPr="009202AA">
        <w:tab/>
        <w:t>General</w:t>
      </w:r>
      <w:bookmarkEnd w:id="1670"/>
      <w:bookmarkEnd w:id="1671"/>
      <w:bookmarkEnd w:id="1672"/>
      <w:bookmarkEnd w:id="1673"/>
      <w:bookmarkEnd w:id="1674"/>
      <w:bookmarkEnd w:id="1675"/>
      <w:bookmarkEnd w:id="1676"/>
      <w:bookmarkEnd w:id="1677"/>
      <w:bookmarkEnd w:id="1678"/>
      <w:bookmarkEnd w:id="1679"/>
      <w:bookmarkEnd w:id="1680"/>
      <w:bookmarkEnd w:id="1681"/>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682" w:name="_Toc21096526"/>
      <w:bookmarkStart w:id="1683" w:name="_Toc29763493"/>
      <w:bookmarkStart w:id="1684" w:name="_Toc36029964"/>
      <w:bookmarkStart w:id="1685" w:name="_Toc37179864"/>
      <w:bookmarkStart w:id="1686" w:name="_Toc45869564"/>
      <w:bookmarkStart w:id="1687" w:name="_Toc52555363"/>
      <w:bookmarkStart w:id="1688" w:name="_Toc61112819"/>
      <w:bookmarkStart w:id="1689" w:name="_Toc67911703"/>
      <w:bookmarkStart w:id="1690" w:name="_Toc74840523"/>
      <w:bookmarkStart w:id="1691" w:name="_Toc76503658"/>
      <w:bookmarkStart w:id="1692" w:name="_Toc83042210"/>
      <w:bookmarkStart w:id="1693" w:name="_Toc89854384"/>
      <w:r w:rsidRPr="009202AA">
        <w:t>6.6.5.2</w:t>
      </w:r>
      <w:r w:rsidRPr="009202AA">
        <w:tab/>
      </w:r>
      <w:r w:rsidRPr="009202AA">
        <w:rPr>
          <w:lang w:eastAsia="zh-CN"/>
        </w:rPr>
        <w:t>Minimum requirement for MSR operation</w:t>
      </w:r>
      <w:bookmarkEnd w:id="1682"/>
      <w:bookmarkEnd w:id="1683"/>
      <w:bookmarkEnd w:id="1684"/>
      <w:bookmarkEnd w:id="1685"/>
      <w:bookmarkEnd w:id="1686"/>
      <w:bookmarkEnd w:id="1687"/>
      <w:bookmarkEnd w:id="1688"/>
      <w:bookmarkEnd w:id="1689"/>
      <w:bookmarkEnd w:id="1690"/>
      <w:bookmarkEnd w:id="1691"/>
      <w:bookmarkEnd w:id="1692"/>
      <w:bookmarkEnd w:id="1693"/>
    </w:p>
    <w:p w14:paraId="71C658A6" w14:textId="77777777" w:rsidR="004C4A70" w:rsidRPr="009202AA" w:rsidRDefault="004C4A70" w:rsidP="004C4A70">
      <w:pPr>
        <w:pStyle w:val="Heading5"/>
        <w:rPr>
          <w:lang w:eastAsia="zh-CN"/>
        </w:rPr>
      </w:pPr>
      <w:bookmarkStart w:id="1694" w:name="_Toc21096527"/>
      <w:bookmarkStart w:id="1695" w:name="_Toc29763494"/>
      <w:bookmarkStart w:id="1696" w:name="_Toc36029965"/>
      <w:bookmarkStart w:id="1697" w:name="_Toc37179865"/>
      <w:bookmarkStart w:id="1698" w:name="_Toc45869565"/>
      <w:bookmarkStart w:id="1699" w:name="_Toc52555364"/>
      <w:bookmarkStart w:id="1700" w:name="_Toc61112820"/>
      <w:bookmarkStart w:id="1701" w:name="_Toc67911704"/>
      <w:bookmarkStart w:id="1702" w:name="_Toc74840524"/>
      <w:bookmarkStart w:id="1703" w:name="_Toc76503659"/>
      <w:bookmarkStart w:id="1704" w:name="_Toc83042211"/>
      <w:bookmarkStart w:id="1705" w:name="_Toc89854385"/>
      <w:r w:rsidRPr="009202AA">
        <w:rPr>
          <w:lang w:eastAsia="zh-CN"/>
        </w:rPr>
        <w:t>6.6.5.2.1</w:t>
      </w:r>
      <w:r w:rsidRPr="009202AA">
        <w:rPr>
          <w:lang w:eastAsia="zh-CN"/>
        </w:rPr>
        <w:tab/>
        <w:t>General</w:t>
      </w:r>
      <w:bookmarkEnd w:id="1694"/>
      <w:bookmarkEnd w:id="1695"/>
      <w:bookmarkEnd w:id="1696"/>
      <w:bookmarkEnd w:id="1697"/>
      <w:bookmarkEnd w:id="1698"/>
      <w:bookmarkEnd w:id="1699"/>
      <w:bookmarkEnd w:id="1700"/>
      <w:bookmarkEnd w:id="1701"/>
      <w:bookmarkEnd w:id="1702"/>
      <w:bookmarkEnd w:id="1703"/>
      <w:bookmarkEnd w:id="1704"/>
      <w:bookmarkEnd w:id="170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706" w:name="_Toc21096528"/>
      <w:bookmarkStart w:id="1707" w:name="_Toc29763495"/>
      <w:bookmarkStart w:id="1708" w:name="_Toc36029966"/>
      <w:bookmarkStart w:id="1709" w:name="_Toc37179866"/>
      <w:bookmarkStart w:id="1710" w:name="_Toc45869566"/>
      <w:bookmarkStart w:id="1711" w:name="_Toc52555365"/>
      <w:bookmarkStart w:id="1712" w:name="_Toc61112821"/>
      <w:bookmarkStart w:id="1713" w:name="_Toc67911705"/>
      <w:bookmarkStart w:id="1714" w:name="_Toc74840525"/>
      <w:bookmarkStart w:id="1715" w:name="_Toc76503660"/>
      <w:bookmarkStart w:id="1716" w:name="_Toc83042212"/>
      <w:bookmarkStart w:id="1717" w:name="_Toc89854386"/>
      <w:r w:rsidRPr="009202AA">
        <w:t>6.6.5.2.2</w:t>
      </w:r>
      <w:r w:rsidRPr="009202AA">
        <w:tab/>
      </w:r>
      <w:r w:rsidRPr="009202AA">
        <w:rPr>
          <w:i/>
        </w:rPr>
        <w:t>Basic limits</w:t>
      </w:r>
      <w:r w:rsidRPr="009202AA">
        <w:t xml:space="preserve"> for Band Categories 1 and 3</w:t>
      </w:r>
      <w:bookmarkEnd w:id="1706"/>
      <w:bookmarkEnd w:id="1707"/>
      <w:bookmarkEnd w:id="1708"/>
      <w:bookmarkEnd w:id="1709"/>
      <w:bookmarkEnd w:id="1710"/>
      <w:bookmarkEnd w:id="1711"/>
      <w:bookmarkEnd w:id="1712"/>
      <w:bookmarkEnd w:id="1713"/>
      <w:bookmarkEnd w:id="1714"/>
      <w:bookmarkEnd w:id="1715"/>
      <w:bookmarkEnd w:id="1716"/>
      <w:bookmarkEnd w:id="1717"/>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95pt;height:30.45pt" o:ole="" fillcolor="window">
                  <v:imagedata r:id="rId30" o:title=""/>
                </v:shape>
                <o:OLEObject Type="Embed" ProgID="Equation.3" ShapeID="_x0000_i1033" DrawAspect="Content" ObjectID="_170317289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t xml:space="preserve">Table 6.6.5.2.2-1a: </w:t>
      </w:r>
      <w:bookmarkStart w:id="1718"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171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5pt;mso-wrap-style:square;mso-position-horizontal-relative:page;mso-position-vertical-relative:page" o:ole="">
                  <v:imagedata r:id="rId33" o:title=""/>
                </v:shape>
                <o:OLEObject Type="Embed" ProgID="Equation.3" ShapeID="对象 119" DrawAspect="Content" ObjectID="_170317289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5pt;mso-wrap-style:square;mso-position-horizontal-relative:page;mso-position-vertical-relative:page" o:ole="">
                  <v:imagedata r:id="rId35" o:title=""/>
                </v:shape>
                <o:OLEObject Type="Embed" ProgID="Equation.3" ShapeID="对象 120" DrawAspect="Content" ObjectID="_170317290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1719"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719"/>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60.05pt;height:30.45pt" o:ole="">
                  <v:imagedata r:id="rId37" o:title=""/>
                </v:shape>
                <o:OLEObject Type="Embed" ProgID="Equation.DSMT4" ShapeID="_x0000_i1036" DrawAspect="Content" ObjectID="_170317290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3.95pt;height:25.5pt" o:ole="" fillcolor="window">
                  <v:imagedata r:id="rId39" o:title=""/>
                </v:shape>
                <o:OLEObject Type="Embed" ProgID="Equation.DSMT4" ShapeID="_x0000_i1037" DrawAspect="Content" ObjectID="_170317290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1720"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70317290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720"/>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t>Table 6.6.5.2.2-</w:t>
      </w:r>
      <w:r w:rsidRPr="009202AA">
        <w:rPr>
          <w:lang w:eastAsia="zh-CN"/>
        </w:rPr>
        <w:t>4</w:t>
      </w:r>
      <w:r w:rsidRPr="009202AA">
        <w:t xml:space="preserve">: </w:t>
      </w:r>
      <w:bookmarkStart w:id="1721" w:name="_Hlk61624714"/>
      <w:r w:rsidR="0004165C" w:rsidRPr="000B7012">
        <w:rPr>
          <w:lang w:eastAsia="zh-CN"/>
        </w:rPr>
        <w:t>LA BS OBUE</w:t>
      </w:r>
      <w:r w:rsidR="0004165C" w:rsidRPr="000B7012">
        <w:t xml:space="preserve"> in BC1 bands</w:t>
      </w:r>
      <w:bookmarkEnd w:id="172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3.95pt;height:30.45pt" o:ole="">
                  <v:imagedata r:id="rId43" o:title=""/>
                </v:shape>
                <o:OLEObject Type="Embed" ProgID="Equation.3" ShapeID="_x0000_i1039" DrawAspect="Content" ObjectID="_170317290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722" w:name="_Toc21096529"/>
      <w:bookmarkStart w:id="1723" w:name="_Toc29763496"/>
      <w:bookmarkStart w:id="1724" w:name="_Toc36029967"/>
      <w:bookmarkStart w:id="1725" w:name="_Toc37179867"/>
      <w:bookmarkStart w:id="1726" w:name="_Toc45869567"/>
      <w:bookmarkStart w:id="1727" w:name="_Toc52555366"/>
      <w:bookmarkStart w:id="1728" w:name="_Toc61112822"/>
      <w:bookmarkStart w:id="1729" w:name="_Toc67911706"/>
      <w:bookmarkStart w:id="1730" w:name="_Toc74840526"/>
      <w:bookmarkStart w:id="1731" w:name="_Toc76503661"/>
      <w:bookmarkStart w:id="1732" w:name="_Toc83042213"/>
      <w:bookmarkStart w:id="1733" w:name="_Toc89854387"/>
      <w:r w:rsidRPr="009202AA">
        <w:t>6.6.5.2.3</w:t>
      </w:r>
      <w:r w:rsidRPr="009202AA">
        <w:tab/>
      </w:r>
      <w:r w:rsidRPr="009202AA">
        <w:rPr>
          <w:i/>
        </w:rPr>
        <w:t>Basic limit</w:t>
      </w:r>
      <w:r w:rsidRPr="009202AA">
        <w:t xml:space="preserve"> for Band Category 2</w:t>
      </w:r>
      <w:bookmarkEnd w:id="1722"/>
      <w:bookmarkEnd w:id="1723"/>
      <w:bookmarkEnd w:id="1724"/>
      <w:bookmarkEnd w:id="1725"/>
      <w:bookmarkEnd w:id="1726"/>
      <w:bookmarkEnd w:id="1727"/>
      <w:bookmarkEnd w:id="1728"/>
      <w:bookmarkEnd w:id="1729"/>
      <w:bookmarkEnd w:id="1730"/>
      <w:bookmarkEnd w:id="1731"/>
      <w:bookmarkEnd w:id="1732"/>
      <w:bookmarkEnd w:id="1733"/>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95pt;height:30.45pt" o:ole="" fillcolor="window">
                  <v:imagedata r:id="rId30" o:title=""/>
                </v:shape>
                <o:OLEObject Type="Embed" ProgID="Equation.3" ShapeID="_x0000_i1040" DrawAspect="Content" ObjectID="_170317290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70317290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5pt;mso-wrap-style:square;mso-position-horizontal-relative:page;mso-position-vertical-relative:page" o:ole="">
                  <v:imagedata r:id="rId48" o:title=""/>
                </v:shape>
                <o:OLEObject Type="Embed" ProgID="Equation.3" ShapeID="对象 126" DrawAspect="Content" ObjectID="_170317290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60.05pt;height:30.45pt" o:ole="">
                  <v:imagedata r:id="rId50" o:title=""/>
                </v:shape>
                <o:OLEObject Type="Embed" ProgID="Equation.DSMT4" ShapeID="_x0000_i1043" DrawAspect="Content" ObjectID="_170317290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3.95pt;height:25.5pt" o:ole="" fillcolor="window">
                  <v:imagedata r:id="rId39" o:title=""/>
                </v:shape>
                <o:OLEObject Type="Embed" ProgID="Equation.DSMT4" ShapeID="_x0000_i1044" DrawAspect="Content" ObjectID="_170317290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70317291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5pt;mso-wrap-style:square;mso-position-horizontal-relative:page;mso-position-vertical-relative:page" o:ole="">
                  <v:fill o:detectmouseclick="t"/>
                  <v:imagedata r:id="rId54" o:title=""/>
                </v:shape>
                <o:OLEObject Type="Embed" ProgID="Equation.3" ShapeID="对象 130" DrawAspect="Content" ObjectID="_170317291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5pt;mso-wrap-style:square;mso-position-horizontal-relative:page;mso-position-vertical-relative:page" o:ole="">
                  <v:imagedata r:id="rId56" o:title=""/>
                </v:shape>
                <o:OLEObject Type="Embed" ProgID="Equation.3" ShapeID="对象 131" DrawAspect="Content" ObjectID="_170317291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3.95pt;height:30.45pt" o:ole="">
                  <v:imagedata r:id="rId43" o:title=""/>
                </v:shape>
                <o:OLEObject Type="Embed" ProgID="Equation.3" ShapeID="_x0000_i1048" DrawAspect="Content" ObjectID="_170317291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5pt;mso-wrap-style:square;mso-position-horizontal-relative:page;mso-position-vertical-relative:page" o:ole="">
                  <v:imagedata r:id="rId59" o:title=""/>
                </v:shape>
                <o:OLEObject Type="Embed" ProgID="Equation.3" ShapeID="对象 134" DrawAspect="Content" ObjectID="_170317291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5pt;mso-wrap-style:square;mso-position-horizontal-relative:page;mso-position-vertical-relative:page" o:ole="">
                  <v:imagedata r:id="rId61" o:title=""/>
                </v:shape>
                <o:OLEObject Type="Embed" ProgID="Equation.3" ShapeID="对象 136" DrawAspect="Content" ObjectID="_170317291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734" w:name="_Toc21096530"/>
      <w:bookmarkStart w:id="1735" w:name="_Toc29763497"/>
      <w:bookmarkStart w:id="1736" w:name="_Toc36029968"/>
      <w:bookmarkStart w:id="1737" w:name="_Toc37179868"/>
      <w:bookmarkStart w:id="1738" w:name="_Toc45869568"/>
      <w:bookmarkStart w:id="1739" w:name="_Toc52555367"/>
      <w:bookmarkStart w:id="1740" w:name="_Toc61112823"/>
      <w:bookmarkStart w:id="1741" w:name="_Toc67911707"/>
      <w:bookmarkStart w:id="1742" w:name="_Toc74840527"/>
      <w:bookmarkStart w:id="1743" w:name="_Toc76503662"/>
      <w:bookmarkStart w:id="1744" w:name="_Toc83042214"/>
      <w:bookmarkStart w:id="1745" w:name="_Toc89854388"/>
      <w:r w:rsidRPr="009202AA">
        <w:t>6.6.5.2.4</w:t>
      </w:r>
      <w:r w:rsidRPr="009202AA">
        <w:tab/>
        <w:t>Additional requirements</w:t>
      </w:r>
      <w:bookmarkEnd w:id="1734"/>
      <w:bookmarkEnd w:id="1735"/>
      <w:bookmarkEnd w:id="1736"/>
      <w:bookmarkEnd w:id="1737"/>
      <w:bookmarkEnd w:id="1738"/>
      <w:bookmarkEnd w:id="1739"/>
      <w:bookmarkEnd w:id="1740"/>
      <w:bookmarkEnd w:id="1741"/>
      <w:bookmarkEnd w:id="1742"/>
      <w:bookmarkEnd w:id="1743"/>
      <w:bookmarkEnd w:id="1744"/>
      <w:bookmarkEnd w:id="1745"/>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746" w:name="_Toc21096531"/>
      <w:bookmarkStart w:id="1747" w:name="_Toc29763498"/>
      <w:bookmarkStart w:id="1748" w:name="_Toc36029969"/>
      <w:bookmarkStart w:id="1749" w:name="_Toc37179869"/>
      <w:bookmarkStart w:id="1750" w:name="_Toc45869569"/>
      <w:bookmarkStart w:id="1751" w:name="_Toc52555368"/>
      <w:bookmarkStart w:id="1752" w:name="_Toc61112824"/>
      <w:bookmarkStart w:id="1753" w:name="_Toc67911708"/>
      <w:bookmarkStart w:id="1754" w:name="_Toc74840528"/>
      <w:bookmarkStart w:id="1755" w:name="_Toc76503663"/>
      <w:bookmarkStart w:id="1756" w:name="_Toc83042215"/>
      <w:bookmarkStart w:id="1757" w:name="_Toc89854389"/>
      <w:r w:rsidRPr="009202AA">
        <w:rPr>
          <w:lang w:eastAsia="zh-CN"/>
        </w:rPr>
        <w:t>6.6.5.3</w:t>
      </w:r>
      <w:r w:rsidRPr="009202AA">
        <w:rPr>
          <w:lang w:eastAsia="zh-CN"/>
        </w:rPr>
        <w:tab/>
        <w:t>Minimum requirement for single RAT UTRA operation</w:t>
      </w:r>
      <w:bookmarkEnd w:id="1746"/>
      <w:bookmarkEnd w:id="1747"/>
      <w:bookmarkEnd w:id="1748"/>
      <w:bookmarkEnd w:id="1749"/>
      <w:bookmarkEnd w:id="1750"/>
      <w:bookmarkEnd w:id="1751"/>
      <w:bookmarkEnd w:id="1752"/>
      <w:bookmarkEnd w:id="1753"/>
      <w:bookmarkEnd w:id="1754"/>
      <w:bookmarkEnd w:id="1755"/>
      <w:bookmarkEnd w:id="1756"/>
      <w:bookmarkEnd w:id="1757"/>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758" w:name="_Toc21096532"/>
      <w:bookmarkStart w:id="1759" w:name="_Toc29763499"/>
      <w:bookmarkStart w:id="1760" w:name="_Toc36029970"/>
      <w:bookmarkStart w:id="1761" w:name="_Toc37179870"/>
      <w:bookmarkStart w:id="1762" w:name="_Toc45869570"/>
      <w:bookmarkStart w:id="1763" w:name="_Toc52555369"/>
      <w:bookmarkStart w:id="1764" w:name="_Toc61112825"/>
      <w:bookmarkStart w:id="1765" w:name="_Toc67911709"/>
      <w:bookmarkStart w:id="1766" w:name="_Toc74840529"/>
      <w:bookmarkStart w:id="1767" w:name="_Toc76503664"/>
      <w:bookmarkStart w:id="1768" w:name="_Toc83042216"/>
      <w:bookmarkStart w:id="1769" w:name="_Toc89854390"/>
      <w:r w:rsidRPr="009202AA">
        <w:rPr>
          <w:lang w:eastAsia="zh-CN"/>
        </w:rPr>
        <w:t>6.6.5.4</w:t>
      </w:r>
      <w:r w:rsidRPr="009202AA">
        <w:rPr>
          <w:lang w:eastAsia="zh-CN"/>
        </w:rPr>
        <w:tab/>
        <w:t>Minimum requirement for single RAT E-UTRA operation</w:t>
      </w:r>
      <w:bookmarkEnd w:id="1758"/>
      <w:bookmarkEnd w:id="1759"/>
      <w:bookmarkEnd w:id="1760"/>
      <w:bookmarkEnd w:id="1761"/>
      <w:bookmarkEnd w:id="1762"/>
      <w:bookmarkEnd w:id="1763"/>
      <w:bookmarkEnd w:id="1764"/>
      <w:bookmarkEnd w:id="1765"/>
      <w:bookmarkEnd w:id="1766"/>
      <w:bookmarkEnd w:id="1767"/>
      <w:bookmarkEnd w:id="1768"/>
      <w:bookmarkEnd w:id="1769"/>
    </w:p>
    <w:p w14:paraId="0DE4A0E2" w14:textId="77777777" w:rsidR="004C4A70" w:rsidRPr="009202AA" w:rsidRDefault="004C4A70" w:rsidP="004C4A70">
      <w:pPr>
        <w:pStyle w:val="Heading5"/>
        <w:rPr>
          <w:lang w:eastAsia="zh-CN"/>
        </w:rPr>
      </w:pPr>
      <w:bookmarkStart w:id="1770" w:name="_Toc21096533"/>
      <w:bookmarkStart w:id="1771" w:name="_Toc29763500"/>
      <w:bookmarkStart w:id="1772" w:name="_Toc36029971"/>
      <w:bookmarkStart w:id="1773" w:name="_Toc37179871"/>
      <w:bookmarkStart w:id="1774" w:name="_Toc45869571"/>
      <w:bookmarkStart w:id="1775" w:name="_Toc52555370"/>
      <w:bookmarkStart w:id="1776" w:name="_Toc61112826"/>
      <w:bookmarkStart w:id="1777" w:name="_Toc67911710"/>
      <w:bookmarkStart w:id="1778" w:name="_Toc74840530"/>
      <w:bookmarkStart w:id="1779" w:name="_Toc76503665"/>
      <w:bookmarkStart w:id="1780" w:name="_Toc83042217"/>
      <w:bookmarkStart w:id="1781" w:name="_Toc89854391"/>
      <w:r w:rsidRPr="009202AA">
        <w:rPr>
          <w:lang w:eastAsia="zh-CN"/>
        </w:rPr>
        <w:t>6.6.5.4.1</w:t>
      </w:r>
      <w:r w:rsidRPr="009202AA">
        <w:rPr>
          <w:lang w:eastAsia="zh-CN"/>
        </w:rPr>
        <w:tab/>
        <w:t>General</w:t>
      </w:r>
      <w:bookmarkEnd w:id="1770"/>
      <w:bookmarkEnd w:id="1771"/>
      <w:bookmarkEnd w:id="1772"/>
      <w:bookmarkEnd w:id="1773"/>
      <w:bookmarkEnd w:id="1774"/>
      <w:bookmarkEnd w:id="1775"/>
      <w:bookmarkEnd w:id="1776"/>
      <w:bookmarkEnd w:id="1777"/>
      <w:bookmarkEnd w:id="1778"/>
      <w:bookmarkEnd w:id="1779"/>
      <w:bookmarkEnd w:id="1780"/>
      <w:bookmarkEnd w:id="1781"/>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782" w:name="_Toc21096534"/>
      <w:bookmarkStart w:id="1783" w:name="_Toc29763501"/>
      <w:bookmarkStart w:id="1784" w:name="_Toc36029972"/>
      <w:bookmarkStart w:id="1785" w:name="_Toc37179872"/>
      <w:bookmarkStart w:id="1786" w:name="_Toc45869572"/>
      <w:bookmarkStart w:id="1787" w:name="_Toc52555371"/>
      <w:bookmarkStart w:id="1788" w:name="_Toc61112827"/>
      <w:bookmarkStart w:id="1789" w:name="_Toc67911711"/>
      <w:bookmarkStart w:id="1790" w:name="_Toc74840531"/>
      <w:bookmarkStart w:id="1791" w:name="_Toc76503666"/>
      <w:bookmarkStart w:id="1792" w:name="_Toc83042218"/>
      <w:bookmarkStart w:id="1793" w:name="_Toc89854392"/>
      <w:r w:rsidRPr="009202AA">
        <w:t>6.6.5.4.2</w:t>
      </w:r>
      <w:r w:rsidRPr="009202AA">
        <w:tab/>
        <w:t xml:space="preserve">Basic limits </w:t>
      </w:r>
      <w:r w:rsidRPr="009202AA">
        <w:rPr>
          <w:lang w:eastAsia="zh-CN"/>
        </w:rPr>
        <w:t xml:space="preserve">for Wide Area BS </w:t>
      </w:r>
      <w:r w:rsidRPr="009202AA">
        <w:t>(Category A)</w:t>
      </w:r>
      <w:bookmarkEnd w:id="1782"/>
      <w:bookmarkEnd w:id="1783"/>
      <w:bookmarkEnd w:id="1784"/>
      <w:bookmarkEnd w:id="1785"/>
      <w:bookmarkEnd w:id="1786"/>
      <w:bookmarkEnd w:id="1787"/>
      <w:bookmarkEnd w:id="1788"/>
      <w:bookmarkEnd w:id="1789"/>
      <w:bookmarkEnd w:id="1790"/>
      <w:bookmarkEnd w:id="1791"/>
      <w:bookmarkEnd w:id="1792"/>
      <w:bookmarkEnd w:id="1793"/>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794" w:name="_Toc21096535"/>
      <w:bookmarkStart w:id="1795" w:name="_Toc29763502"/>
      <w:bookmarkStart w:id="1796" w:name="_Toc36029973"/>
      <w:bookmarkStart w:id="1797" w:name="_Toc37179873"/>
      <w:bookmarkStart w:id="1798" w:name="_Toc45869573"/>
      <w:bookmarkStart w:id="1799" w:name="_Toc52555372"/>
      <w:bookmarkStart w:id="1800" w:name="_Toc61112828"/>
      <w:bookmarkStart w:id="1801" w:name="_Toc67911712"/>
      <w:bookmarkStart w:id="1802" w:name="_Toc74840532"/>
      <w:bookmarkStart w:id="1803" w:name="_Toc76503667"/>
      <w:bookmarkStart w:id="1804" w:name="_Toc83042219"/>
      <w:bookmarkStart w:id="1805" w:name="_Toc8985439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794"/>
      <w:bookmarkEnd w:id="1795"/>
      <w:bookmarkEnd w:id="1796"/>
      <w:bookmarkEnd w:id="1797"/>
      <w:bookmarkEnd w:id="1798"/>
      <w:bookmarkEnd w:id="1799"/>
      <w:bookmarkEnd w:id="1800"/>
      <w:bookmarkEnd w:id="1801"/>
      <w:bookmarkEnd w:id="1802"/>
      <w:bookmarkEnd w:id="1803"/>
      <w:bookmarkEnd w:id="1804"/>
      <w:bookmarkEnd w:id="1805"/>
    </w:p>
    <w:p w14:paraId="3172D92D" w14:textId="77777777" w:rsidR="004C4A70" w:rsidRPr="009202AA" w:rsidRDefault="004C4A70" w:rsidP="004C4A70">
      <w:pPr>
        <w:pStyle w:val="Heading6"/>
        <w:rPr>
          <w:rFonts w:cs="v5.0.0"/>
        </w:rPr>
      </w:pPr>
      <w:bookmarkStart w:id="1806" w:name="_Toc21096536"/>
      <w:bookmarkStart w:id="1807" w:name="_Toc29763503"/>
      <w:bookmarkStart w:id="1808" w:name="_Toc36029974"/>
      <w:bookmarkStart w:id="1809" w:name="_Toc37179874"/>
      <w:bookmarkStart w:id="1810" w:name="_Toc45869574"/>
      <w:bookmarkStart w:id="1811" w:name="_Toc52555373"/>
      <w:bookmarkStart w:id="1812" w:name="_Toc61112829"/>
      <w:bookmarkStart w:id="1813" w:name="_Toc67911713"/>
      <w:bookmarkStart w:id="1814" w:name="_Toc74840533"/>
      <w:bookmarkStart w:id="1815" w:name="_Toc76503668"/>
      <w:bookmarkStart w:id="1816" w:name="_Toc83042220"/>
      <w:bookmarkStart w:id="1817" w:name="_Toc89854394"/>
      <w:r w:rsidRPr="009202AA">
        <w:t>6.6.5.4.3.1</w:t>
      </w:r>
      <w:r w:rsidRPr="009202AA">
        <w:tab/>
        <w:t>General</w:t>
      </w:r>
      <w:bookmarkEnd w:id="1806"/>
      <w:bookmarkEnd w:id="1807"/>
      <w:bookmarkEnd w:id="1808"/>
      <w:bookmarkEnd w:id="1809"/>
      <w:bookmarkEnd w:id="1810"/>
      <w:bookmarkEnd w:id="1811"/>
      <w:bookmarkEnd w:id="1812"/>
      <w:bookmarkEnd w:id="1813"/>
      <w:bookmarkEnd w:id="1814"/>
      <w:bookmarkEnd w:id="1815"/>
      <w:bookmarkEnd w:id="1816"/>
      <w:bookmarkEnd w:id="1817"/>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818" w:name="_Toc21096537"/>
      <w:bookmarkStart w:id="1819" w:name="_Toc29763504"/>
      <w:bookmarkStart w:id="1820" w:name="_Toc36029975"/>
      <w:bookmarkStart w:id="1821" w:name="_Toc37179875"/>
      <w:bookmarkStart w:id="1822" w:name="_Toc45869575"/>
      <w:bookmarkStart w:id="1823" w:name="_Toc52555374"/>
      <w:bookmarkStart w:id="1824" w:name="_Toc61112830"/>
      <w:bookmarkStart w:id="1825" w:name="_Toc67911714"/>
      <w:bookmarkStart w:id="1826" w:name="_Toc74840534"/>
      <w:bookmarkStart w:id="1827" w:name="_Toc76503669"/>
      <w:bookmarkStart w:id="1828" w:name="_Toc83042221"/>
      <w:bookmarkStart w:id="1829" w:name="_Toc89854395"/>
      <w:r w:rsidRPr="009202AA">
        <w:t>6.6.5.4.3.2</w:t>
      </w:r>
      <w:r w:rsidRPr="009202AA">
        <w:tab/>
        <w:t>Category B</w:t>
      </w:r>
      <w:r w:rsidRPr="009202AA">
        <w:rPr>
          <w:lang w:eastAsia="zh-CN"/>
        </w:rPr>
        <w:t xml:space="preserve"> requirements (Option 1)</w:t>
      </w:r>
      <w:bookmarkEnd w:id="1818"/>
      <w:bookmarkEnd w:id="1819"/>
      <w:bookmarkEnd w:id="1820"/>
      <w:bookmarkEnd w:id="1821"/>
      <w:bookmarkEnd w:id="1822"/>
      <w:bookmarkEnd w:id="1823"/>
      <w:bookmarkEnd w:id="1824"/>
      <w:bookmarkEnd w:id="1825"/>
      <w:bookmarkEnd w:id="1826"/>
      <w:bookmarkEnd w:id="1827"/>
      <w:bookmarkEnd w:id="1828"/>
      <w:bookmarkEnd w:id="18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830" w:name="_Toc21096538"/>
      <w:bookmarkStart w:id="1831" w:name="_Toc29763505"/>
      <w:bookmarkStart w:id="1832" w:name="_Toc36029976"/>
      <w:bookmarkStart w:id="1833" w:name="_Toc37179876"/>
      <w:bookmarkStart w:id="1834" w:name="_Toc45869576"/>
      <w:bookmarkStart w:id="1835" w:name="_Toc52555375"/>
      <w:bookmarkStart w:id="1836" w:name="_Toc61112831"/>
      <w:bookmarkStart w:id="1837" w:name="_Toc67911715"/>
      <w:bookmarkStart w:id="1838" w:name="_Toc74840535"/>
      <w:bookmarkStart w:id="1839" w:name="_Toc76503670"/>
      <w:bookmarkStart w:id="1840" w:name="_Toc83042222"/>
      <w:bookmarkStart w:id="1841" w:name="_Toc89854396"/>
      <w:r w:rsidRPr="009202AA">
        <w:t>6.6.5.4.3.3</w:t>
      </w:r>
      <w:r w:rsidRPr="009202AA">
        <w:tab/>
        <w:t>Category B (Option 2)</w:t>
      </w:r>
      <w:bookmarkEnd w:id="1830"/>
      <w:bookmarkEnd w:id="1831"/>
      <w:bookmarkEnd w:id="1832"/>
      <w:bookmarkEnd w:id="1833"/>
      <w:bookmarkEnd w:id="1834"/>
      <w:bookmarkEnd w:id="1835"/>
      <w:bookmarkEnd w:id="1836"/>
      <w:bookmarkEnd w:id="1837"/>
      <w:bookmarkEnd w:id="1838"/>
      <w:bookmarkEnd w:id="1839"/>
      <w:bookmarkEnd w:id="1840"/>
      <w:bookmarkEnd w:id="1841"/>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45pt" o:ole="" fillcolor="window">
                  <v:imagedata r:id="rId30" o:title=""/>
                </v:shape>
                <o:OLEObject Type="Embed" ProgID="Equation.3" ShapeID="_x0000_i1051" DrawAspect="Content" ObjectID="_170317291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45pt" o:ole="" fillcolor="window">
                  <v:imagedata r:id="rId66" o:title=""/>
                </v:shape>
                <o:OLEObject Type="Embed" ProgID="Equation.3" ShapeID="_x0000_i1052" DrawAspect="Content" ObjectID="_170317291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45pt" o:ole="" fillcolor="window">
                  <v:imagedata r:id="rId68" o:title=""/>
                </v:shape>
                <o:OLEObject Type="Embed" ProgID="Equation.3" ShapeID="_x0000_i1053" DrawAspect="Content" ObjectID="_170317291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45pt" o:ole="" fillcolor="window">
                  <v:imagedata r:id="rId30" o:title=""/>
                </v:shape>
                <o:OLEObject Type="Embed" ProgID="Equation.3" ShapeID="_x0000_i1054" DrawAspect="Content" ObjectID="_170317291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45pt" o:ole="" fillcolor="window">
                  <v:imagedata r:id="rId66" o:title=""/>
                </v:shape>
                <o:OLEObject Type="Embed" ProgID="Equation.3" ShapeID="_x0000_i1055" DrawAspect="Content" ObjectID="_170317292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45pt" o:ole="" fillcolor="window">
                  <v:imagedata r:id="rId68" o:title=""/>
                </v:shape>
                <o:OLEObject Type="Embed" ProgID="Equation.3" ShapeID="_x0000_i1056" DrawAspect="Content" ObjectID="_170317292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45pt" o:ole="" fillcolor="window">
                  <v:imagedata r:id="rId30" o:title=""/>
                </v:shape>
                <o:OLEObject Type="Embed" ProgID="Equation.3" ShapeID="_x0000_i1057" DrawAspect="Content" ObjectID="_170317292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842" w:name="_Toc21096539"/>
      <w:bookmarkStart w:id="1843" w:name="_Toc29763506"/>
      <w:bookmarkStart w:id="1844" w:name="_Toc36029977"/>
      <w:bookmarkStart w:id="1845" w:name="_Toc37179877"/>
      <w:bookmarkStart w:id="1846" w:name="_Toc45869577"/>
      <w:bookmarkStart w:id="1847" w:name="_Toc52555376"/>
      <w:bookmarkStart w:id="1848" w:name="_Toc61112832"/>
      <w:bookmarkStart w:id="1849" w:name="_Toc67911716"/>
      <w:bookmarkStart w:id="1850" w:name="_Toc74840536"/>
      <w:bookmarkStart w:id="1851" w:name="_Toc76503671"/>
      <w:bookmarkStart w:id="1852" w:name="_Toc83042223"/>
      <w:bookmarkStart w:id="1853" w:name="_Toc89854397"/>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842"/>
      <w:bookmarkEnd w:id="1843"/>
      <w:bookmarkEnd w:id="1844"/>
      <w:bookmarkEnd w:id="1845"/>
      <w:bookmarkEnd w:id="1846"/>
      <w:bookmarkEnd w:id="1847"/>
      <w:bookmarkEnd w:id="1848"/>
      <w:bookmarkEnd w:id="1849"/>
      <w:bookmarkEnd w:id="1850"/>
      <w:bookmarkEnd w:id="1851"/>
      <w:bookmarkEnd w:id="1852"/>
      <w:bookmarkEnd w:id="1853"/>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60.05pt;height:30.45pt" o:ole="">
                  <v:imagedata r:id="rId74" o:title=""/>
                </v:shape>
                <o:OLEObject Type="Embed" ProgID="Equation.DSMT4" ShapeID="_x0000_i1058" DrawAspect="Content" ObjectID="_170317292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45pt" o:ole="">
                  <v:imagedata r:id="rId76" o:title=""/>
                </v:shape>
                <o:OLEObject Type="Embed" ProgID="Equation.3" ShapeID="_x0000_i1059" DrawAspect="Content" ObjectID="_170317292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45pt" o:ole="">
                  <v:imagedata r:id="rId43" o:title=""/>
                </v:shape>
                <o:OLEObject Type="Embed" ProgID="Equation.3" ShapeID="_x0000_i1060" DrawAspect="Content" ObjectID="_170317292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854" w:name="_Toc21096540"/>
      <w:bookmarkStart w:id="1855" w:name="_Toc29763507"/>
      <w:bookmarkStart w:id="1856" w:name="_Toc36029978"/>
      <w:bookmarkStart w:id="1857" w:name="_Toc37179878"/>
      <w:bookmarkStart w:id="1858" w:name="_Toc45869578"/>
      <w:bookmarkStart w:id="1859" w:name="_Toc52555377"/>
      <w:bookmarkStart w:id="1860" w:name="_Toc61112833"/>
      <w:bookmarkStart w:id="1861" w:name="_Toc67911717"/>
      <w:bookmarkStart w:id="1862" w:name="_Toc74840537"/>
      <w:bookmarkStart w:id="1863" w:name="_Toc76503672"/>
      <w:bookmarkStart w:id="1864" w:name="_Toc83042224"/>
      <w:bookmarkStart w:id="1865" w:name="_Toc89854398"/>
      <w:r w:rsidRPr="009202AA">
        <w:t>6.6.5.4.5</w:t>
      </w:r>
      <w:r w:rsidRPr="009202AA">
        <w:tab/>
      </w:r>
      <w:r w:rsidRPr="009202AA">
        <w:rPr>
          <w:rFonts w:cs="Arial"/>
        </w:rPr>
        <w:t>Basic limit</w:t>
      </w:r>
      <w:r w:rsidRPr="009202AA">
        <w:t>s for Medium Range BS (Category A and B)</w:t>
      </w:r>
      <w:bookmarkEnd w:id="1854"/>
      <w:bookmarkEnd w:id="1855"/>
      <w:bookmarkEnd w:id="1856"/>
      <w:bookmarkEnd w:id="1857"/>
      <w:bookmarkEnd w:id="1858"/>
      <w:bookmarkEnd w:id="1859"/>
      <w:bookmarkEnd w:id="1860"/>
      <w:bookmarkEnd w:id="1861"/>
      <w:bookmarkEnd w:id="1862"/>
      <w:bookmarkEnd w:id="1863"/>
      <w:bookmarkEnd w:id="1864"/>
      <w:bookmarkEnd w:id="1865"/>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45pt" o:ole="">
                  <v:imagedata r:id="rId79" o:title=""/>
                </v:shape>
                <o:OLEObject Type="Embed" ProgID="Equation.3" ShapeID="_x0000_i1061" DrawAspect="Content" ObjectID="_170317292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45pt" o:ole="">
                  <v:imagedata r:id="rId81" o:title=""/>
                </v:shape>
                <o:OLEObject Type="Embed" ProgID="Equation.3" ShapeID="_x0000_i1062" DrawAspect="Content" ObjectID="_170317292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45pt" o:ole="">
                  <v:imagedata r:id="rId83" o:title=""/>
                </v:shape>
                <o:OLEObject Type="Embed" ProgID="Equation.3" ShapeID="_x0000_i1063" DrawAspect="Content" ObjectID="_170317292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866" w:name="_Toc21096541"/>
      <w:bookmarkStart w:id="1867" w:name="_Toc29763508"/>
      <w:bookmarkStart w:id="1868" w:name="_Toc36029979"/>
      <w:bookmarkStart w:id="1869" w:name="_Toc37179879"/>
      <w:bookmarkStart w:id="1870" w:name="_Toc45869579"/>
      <w:bookmarkStart w:id="1871" w:name="_Toc52555378"/>
      <w:bookmarkStart w:id="1872" w:name="_Toc61112834"/>
      <w:bookmarkStart w:id="1873" w:name="_Toc67911718"/>
      <w:bookmarkStart w:id="1874" w:name="_Toc74840538"/>
      <w:bookmarkStart w:id="1875" w:name="_Toc76503673"/>
      <w:bookmarkStart w:id="1876" w:name="_Toc83042225"/>
      <w:bookmarkStart w:id="1877" w:name="_Toc89854399"/>
      <w:r w:rsidRPr="009202AA">
        <w:t>6.6.5.4.7</w:t>
      </w:r>
      <w:r w:rsidRPr="009202AA">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1878" w:name="_Toc21096542"/>
      <w:bookmarkStart w:id="1879" w:name="_Toc29763509"/>
      <w:bookmarkStart w:id="1880" w:name="_Toc36029980"/>
      <w:bookmarkStart w:id="1881" w:name="_Toc37179880"/>
      <w:bookmarkStart w:id="1882" w:name="_Toc45869580"/>
      <w:bookmarkStart w:id="1883" w:name="_Toc52555379"/>
      <w:bookmarkStart w:id="1884" w:name="_Toc61112835"/>
      <w:bookmarkStart w:id="1885"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1886" w:name="_Toc74840539"/>
      <w:bookmarkStart w:id="1887" w:name="_Toc76503674"/>
      <w:bookmarkStart w:id="1888" w:name="_Toc83042226"/>
      <w:bookmarkStart w:id="1889" w:name="_Toc89854400"/>
      <w:r w:rsidRPr="009202AA">
        <w:rPr>
          <w:lang w:eastAsia="zh-CN"/>
        </w:rPr>
        <w:t>6.6.6</w:t>
      </w:r>
      <w:r w:rsidRPr="009202AA">
        <w:rPr>
          <w:lang w:eastAsia="zh-CN"/>
        </w:rPr>
        <w:tab/>
        <w:t>Spurious emission</w:t>
      </w:r>
      <w:bookmarkEnd w:id="1878"/>
      <w:bookmarkEnd w:id="1879"/>
      <w:bookmarkEnd w:id="1880"/>
      <w:bookmarkEnd w:id="1881"/>
      <w:bookmarkEnd w:id="1882"/>
      <w:bookmarkEnd w:id="1883"/>
      <w:bookmarkEnd w:id="1884"/>
      <w:bookmarkEnd w:id="1885"/>
      <w:bookmarkEnd w:id="1886"/>
      <w:bookmarkEnd w:id="1887"/>
      <w:bookmarkEnd w:id="1888"/>
      <w:bookmarkEnd w:id="1889"/>
    </w:p>
    <w:p w14:paraId="46E5B369" w14:textId="77777777" w:rsidR="004C4A70" w:rsidRPr="009202AA" w:rsidRDefault="004C4A70" w:rsidP="004C4A70">
      <w:pPr>
        <w:pStyle w:val="Heading4"/>
      </w:pPr>
      <w:bookmarkStart w:id="1890" w:name="_Toc21096543"/>
      <w:bookmarkStart w:id="1891" w:name="_Toc29763510"/>
      <w:bookmarkStart w:id="1892" w:name="_Toc36029981"/>
      <w:bookmarkStart w:id="1893" w:name="_Toc37179881"/>
      <w:bookmarkStart w:id="1894" w:name="_Toc45869581"/>
      <w:bookmarkStart w:id="1895" w:name="_Toc52555380"/>
      <w:bookmarkStart w:id="1896" w:name="_Toc61112836"/>
      <w:bookmarkStart w:id="1897" w:name="_Toc67911720"/>
      <w:bookmarkStart w:id="1898" w:name="_Toc74840540"/>
      <w:bookmarkStart w:id="1899" w:name="_Toc76503675"/>
      <w:bookmarkStart w:id="1900" w:name="_Toc83042227"/>
      <w:bookmarkStart w:id="1901" w:name="_Toc89854401"/>
      <w:r w:rsidRPr="009202AA">
        <w:t>6.6.6.1</w:t>
      </w:r>
      <w:r w:rsidRPr="009202AA">
        <w:tab/>
        <w:t>General</w:t>
      </w:r>
      <w:bookmarkEnd w:id="1890"/>
      <w:bookmarkEnd w:id="1891"/>
      <w:bookmarkEnd w:id="1892"/>
      <w:bookmarkEnd w:id="1893"/>
      <w:bookmarkEnd w:id="1894"/>
      <w:bookmarkEnd w:id="1895"/>
      <w:bookmarkEnd w:id="1896"/>
      <w:bookmarkEnd w:id="1897"/>
      <w:bookmarkEnd w:id="1898"/>
      <w:bookmarkEnd w:id="1899"/>
      <w:bookmarkEnd w:id="1900"/>
      <w:bookmarkEnd w:id="1901"/>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902" w:name="_Toc21096544"/>
      <w:bookmarkStart w:id="1903" w:name="_Toc29763511"/>
      <w:bookmarkStart w:id="1904" w:name="_Toc36029982"/>
      <w:bookmarkStart w:id="1905" w:name="_Toc37179882"/>
      <w:bookmarkStart w:id="1906" w:name="_Toc45869582"/>
      <w:bookmarkStart w:id="1907" w:name="_Toc52555381"/>
      <w:bookmarkStart w:id="1908" w:name="_Toc61112837"/>
      <w:bookmarkStart w:id="1909" w:name="_Toc67911721"/>
      <w:bookmarkStart w:id="1910" w:name="_Toc74840541"/>
      <w:bookmarkStart w:id="1911" w:name="_Toc76503676"/>
      <w:bookmarkStart w:id="1912" w:name="_Toc83042228"/>
      <w:bookmarkStart w:id="1913" w:name="_Toc89854402"/>
      <w:r w:rsidRPr="009202AA">
        <w:t>6.6.6.2</w:t>
      </w:r>
      <w:r w:rsidRPr="009202AA">
        <w:tab/>
      </w:r>
      <w:r w:rsidRPr="009202AA">
        <w:rPr>
          <w:lang w:eastAsia="zh-CN"/>
        </w:rPr>
        <w:t>Minimum requirement for MSR operation</w:t>
      </w:r>
      <w:bookmarkEnd w:id="1902"/>
      <w:bookmarkEnd w:id="1903"/>
      <w:bookmarkEnd w:id="1904"/>
      <w:bookmarkEnd w:id="1905"/>
      <w:bookmarkEnd w:id="1906"/>
      <w:bookmarkEnd w:id="1907"/>
      <w:bookmarkEnd w:id="1908"/>
      <w:bookmarkEnd w:id="1909"/>
      <w:bookmarkEnd w:id="1910"/>
      <w:bookmarkEnd w:id="1911"/>
      <w:bookmarkEnd w:id="1912"/>
      <w:bookmarkEnd w:id="1913"/>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914" w:name="_Toc21096545"/>
      <w:bookmarkStart w:id="1915" w:name="_Toc29763512"/>
      <w:bookmarkStart w:id="1916" w:name="_Toc36029983"/>
      <w:bookmarkStart w:id="1917" w:name="_Toc37179883"/>
      <w:bookmarkStart w:id="1918" w:name="_Toc45869583"/>
      <w:bookmarkStart w:id="1919" w:name="_Toc52555382"/>
      <w:bookmarkStart w:id="1920" w:name="_Toc61112838"/>
      <w:bookmarkStart w:id="1921" w:name="_Toc67911722"/>
      <w:bookmarkStart w:id="1922" w:name="_Toc74840542"/>
      <w:bookmarkStart w:id="1923" w:name="_Toc76503677"/>
      <w:bookmarkStart w:id="1924" w:name="_Toc83042229"/>
      <w:bookmarkStart w:id="1925" w:name="_Toc89854403"/>
      <w:r w:rsidRPr="009202AA">
        <w:rPr>
          <w:lang w:eastAsia="zh-CN"/>
        </w:rPr>
        <w:t>6.6.6.3</w:t>
      </w:r>
      <w:r w:rsidRPr="009202AA">
        <w:rPr>
          <w:lang w:eastAsia="zh-CN"/>
        </w:rPr>
        <w:tab/>
        <w:t>Minimum requirement for single RAT UTRA operation</w:t>
      </w:r>
      <w:bookmarkEnd w:id="1914"/>
      <w:bookmarkEnd w:id="1915"/>
      <w:bookmarkEnd w:id="1916"/>
      <w:bookmarkEnd w:id="1917"/>
      <w:bookmarkEnd w:id="1918"/>
      <w:bookmarkEnd w:id="1919"/>
      <w:bookmarkEnd w:id="1920"/>
      <w:bookmarkEnd w:id="1921"/>
      <w:bookmarkEnd w:id="1922"/>
      <w:bookmarkEnd w:id="1923"/>
      <w:bookmarkEnd w:id="1924"/>
      <w:bookmarkEnd w:id="1925"/>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926" w:name="_Toc21096546"/>
      <w:bookmarkStart w:id="1927" w:name="_Toc29763513"/>
      <w:bookmarkStart w:id="1928" w:name="_Toc36029984"/>
      <w:bookmarkStart w:id="1929" w:name="_Toc37179884"/>
      <w:bookmarkStart w:id="1930" w:name="_Toc45869584"/>
      <w:bookmarkStart w:id="1931" w:name="_Toc52555383"/>
      <w:bookmarkStart w:id="1932" w:name="_Toc61112839"/>
      <w:bookmarkStart w:id="1933" w:name="_Toc67911723"/>
      <w:bookmarkStart w:id="1934" w:name="_Toc74840543"/>
      <w:bookmarkStart w:id="1935" w:name="_Toc76503678"/>
      <w:bookmarkStart w:id="1936" w:name="_Toc83042230"/>
      <w:bookmarkStart w:id="1937" w:name="_Toc89854404"/>
      <w:r w:rsidRPr="009202AA">
        <w:rPr>
          <w:lang w:eastAsia="zh-CN"/>
        </w:rPr>
        <w:t>6.6.6.4</w:t>
      </w:r>
      <w:r w:rsidRPr="009202AA">
        <w:rPr>
          <w:lang w:eastAsia="zh-CN"/>
        </w:rPr>
        <w:tab/>
        <w:t>Minimum requirement for single RAT E-UTRA operation</w:t>
      </w:r>
      <w:bookmarkEnd w:id="1926"/>
      <w:bookmarkEnd w:id="1927"/>
      <w:bookmarkEnd w:id="1928"/>
      <w:bookmarkEnd w:id="1929"/>
      <w:bookmarkEnd w:id="1930"/>
      <w:bookmarkEnd w:id="1931"/>
      <w:bookmarkEnd w:id="1932"/>
      <w:bookmarkEnd w:id="1933"/>
      <w:bookmarkEnd w:id="1934"/>
      <w:bookmarkEnd w:id="1935"/>
      <w:bookmarkEnd w:id="1936"/>
      <w:bookmarkEnd w:id="1937"/>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938" w:name="_Toc21096547"/>
      <w:bookmarkStart w:id="1939" w:name="_Toc29763514"/>
      <w:bookmarkStart w:id="1940" w:name="_Toc36029985"/>
      <w:bookmarkStart w:id="1941" w:name="_Toc37179885"/>
      <w:bookmarkStart w:id="1942" w:name="_Toc45869585"/>
      <w:bookmarkStart w:id="1943" w:name="_Toc52555384"/>
      <w:bookmarkStart w:id="1944" w:name="_Toc61112840"/>
      <w:bookmarkStart w:id="1945" w:name="_Toc67911724"/>
      <w:bookmarkStart w:id="1946" w:name="_Toc74840544"/>
      <w:bookmarkStart w:id="1947" w:name="_Toc76503679"/>
      <w:bookmarkStart w:id="1948" w:name="_Toc83042231"/>
      <w:bookmarkStart w:id="1949" w:name="_Toc89854405"/>
      <w:r w:rsidRPr="009202AA">
        <w:rPr>
          <w:lang w:eastAsia="zh-CN"/>
        </w:rPr>
        <w:t>6.7</w:t>
      </w:r>
      <w:r w:rsidRPr="009202AA">
        <w:rPr>
          <w:lang w:eastAsia="zh-CN"/>
        </w:rPr>
        <w:tab/>
        <w:t>Transmitter intermodulation</w:t>
      </w:r>
      <w:bookmarkEnd w:id="1938"/>
      <w:bookmarkEnd w:id="1939"/>
      <w:bookmarkEnd w:id="1940"/>
      <w:bookmarkEnd w:id="1941"/>
      <w:bookmarkEnd w:id="1942"/>
      <w:bookmarkEnd w:id="1943"/>
      <w:bookmarkEnd w:id="1944"/>
      <w:bookmarkEnd w:id="1945"/>
      <w:bookmarkEnd w:id="1946"/>
      <w:bookmarkEnd w:id="1947"/>
      <w:bookmarkEnd w:id="1948"/>
      <w:bookmarkEnd w:id="1949"/>
    </w:p>
    <w:p w14:paraId="068CD99C" w14:textId="77777777" w:rsidR="004C4A70" w:rsidRPr="009202AA" w:rsidRDefault="004C4A70" w:rsidP="004C4A70">
      <w:pPr>
        <w:pStyle w:val="Heading3"/>
      </w:pPr>
      <w:bookmarkStart w:id="1950" w:name="_Toc21096548"/>
      <w:bookmarkStart w:id="1951" w:name="_Toc29763515"/>
      <w:bookmarkStart w:id="1952" w:name="_Toc36029986"/>
      <w:bookmarkStart w:id="1953" w:name="_Toc37179886"/>
      <w:bookmarkStart w:id="1954" w:name="_Toc45869586"/>
      <w:bookmarkStart w:id="1955" w:name="_Toc52555385"/>
      <w:bookmarkStart w:id="1956" w:name="_Toc61112841"/>
      <w:bookmarkStart w:id="1957" w:name="_Toc67911725"/>
      <w:bookmarkStart w:id="1958" w:name="_Toc74840545"/>
      <w:bookmarkStart w:id="1959" w:name="_Toc76503680"/>
      <w:bookmarkStart w:id="1960" w:name="_Toc83042232"/>
      <w:bookmarkStart w:id="1961" w:name="_Toc89854406"/>
      <w:r w:rsidRPr="009202AA">
        <w:t>6.7.1</w:t>
      </w:r>
      <w:r w:rsidRPr="009202AA">
        <w:tab/>
        <w:t>General</w:t>
      </w:r>
      <w:bookmarkEnd w:id="1950"/>
      <w:bookmarkEnd w:id="1951"/>
      <w:bookmarkEnd w:id="1952"/>
      <w:bookmarkEnd w:id="1953"/>
      <w:bookmarkEnd w:id="1954"/>
      <w:bookmarkEnd w:id="1955"/>
      <w:bookmarkEnd w:id="1956"/>
      <w:bookmarkEnd w:id="1957"/>
      <w:bookmarkEnd w:id="1958"/>
      <w:bookmarkEnd w:id="1959"/>
      <w:bookmarkEnd w:id="1960"/>
      <w:bookmarkEnd w:id="1961"/>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962" w:name="_Toc21096549"/>
      <w:bookmarkStart w:id="1963" w:name="_Toc29763516"/>
      <w:bookmarkStart w:id="1964" w:name="_Toc36029987"/>
      <w:bookmarkStart w:id="1965" w:name="_Toc37179887"/>
      <w:bookmarkStart w:id="1966" w:name="_Toc45869587"/>
      <w:bookmarkStart w:id="1967" w:name="_Toc52555386"/>
      <w:bookmarkStart w:id="1968" w:name="_Toc61112842"/>
      <w:bookmarkStart w:id="1969" w:name="_Toc67911726"/>
      <w:bookmarkStart w:id="1970" w:name="_Toc74840546"/>
      <w:bookmarkStart w:id="1971" w:name="_Toc76503681"/>
      <w:bookmarkStart w:id="1972" w:name="_Toc83042233"/>
      <w:bookmarkStart w:id="1973" w:name="_Toc89854407"/>
      <w:r w:rsidRPr="009202AA">
        <w:rPr>
          <w:lang w:eastAsia="zh-CN"/>
        </w:rPr>
        <w:t>6.7.2</w:t>
      </w:r>
      <w:r w:rsidRPr="009202AA">
        <w:rPr>
          <w:lang w:eastAsia="zh-CN"/>
        </w:rPr>
        <w:tab/>
        <w:t>Minimum requirement for MSR operation</w:t>
      </w:r>
      <w:bookmarkEnd w:id="1962"/>
      <w:bookmarkEnd w:id="1963"/>
      <w:bookmarkEnd w:id="1964"/>
      <w:bookmarkEnd w:id="1965"/>
      <w:bookmarkEnd w:id="1966"/>
      <w:bookmarkEnd w:id="1967"/>
      <w:bookmarkEnd w:id="1968"/>
      <w:bookmarkEnd w:id="1969"/>
      <w:bookmarkEnd w:id="1970"/>
      <w:bookmarkEnd w:id="1971"/>
      <w:bookmarkEnd w:id="1972"/>
      <w:bookmarkEnd w:id="1973"/>
    </w:p>
    <w:p w14:paraId="3DED0C31" w14:textId="77777777" w:rsidR="004C4A70" w:rsidRPr="009202AA" w:rsidRDefault="004C4A70" w:rsidP="004C4A70">
      <w:pPr>
        <w:pStyle w:val="Heading4"/>
      </w:pPr>
      <w:bookmarkStart w:id="1974" w:name="_Toc21096550"/>
      <w:bookmarkStart w:id="1975" w:name="_Toc29763517"/>
      <w:bookmarkStart w:id="1976" w:name="_Toc36029988"/>
      <w:bookmarkStart w:id="1977" w:name="_Toc37179888"/>
      <w:bookmarkStart w:id="1978" w:name="_Toc45869588"/>
      <w:bookmarkStart w:id="1979" w:name="_Toc52555387"/>
      <w:bookmarkStart w:id="1980" w:name="_Toc61112843"/>
      <w:bookmarkStart w:id="1981" w:name="_Toc67911727"/>
      <w:bookmarkStart w:id="1982" w:name="_Toc74840547"/>
      <w:bookmarkStart w:id="1983" w:name="_Toc76503682"/>
      <w:bookmarkStart w:id="1984" w:name="_Toc83042234"/>
      <w:bookmarkStart w:id="1985" w:name="_Toc89854408"/>
      <w:r w:rsidRPr="009202AA">
        <w:t>6.7.2.1</w:t>
      </w:r>
      <w:r w:rsidRPr="009202AA">
        <w:tab/>
        <w:t>General co-location minimum requirement</w:t>
      </w:r>
      <w:bookmarkEnd w:id="1974"/>
      <w:bookmarkEnd w:id="1975"/>
      <w:bookmarkEnd w:id="1976"/>
      <w:bookmarkEnd w:id="1977"/>
      <w:bookmarkEnd w:id="1978"/>
      <w:bookmarkEnd w:id="1979"/>
      <w:bookmarkEnd w:id="1980"/>
      <w:bookmarkEnd w:id="1981"/>
      <w:bookmarkEnd w:id="1982"/>
      <w:bookmarkEnd w:id="1983"/>
      <w:bookmarkEnd w:id="1984"/>
      <w:bookmarkEnd w:id="198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986" w:name="_Toc21096551"/>
      <w:bookmarkStart w:id="1987" w:name="_Toc29763518"/>
      <w:bookmarkStart w:id="1988" w:name="_Toc36029989"/>
      <w:bookmarkStart w:id="1989" w:name="_Toc37179889"/>
      <w:bookmarkStart w:id="1990" w:name="_Toc45869589"/>
      <w:bookmarkStart w:id="1991" w:name="_Toc52555388"/>
      <w:bookmarkStart w:id="1992" w:name="_Toc61112844"/>
      <w:bookmarkStart w:id="1993" w:name="_Toc67911728"/>
      <w:bookmarkStart w:id="1994" w:name="_Toc74840548"/>
      <w:bookmarkStart w:id="1995" w:name="_Toc76503683"/>
      <w:bookmarkStart w:id="1996" w:name="_Toc83042235"/>
      <w:bookmarkStart w:id="1997" w:name="_Toc89854409"/>
      <w:r w:rsidRPr="009202AA">
        <w:t>6.7.2.2</w:t>
      </w:r>
      <w:r w:rsidRPr="009202AA">
        <w:tab/>
        <w:t>Additional co-location minimum requirement (BC1 and BC2)</w:t>
      </w:r>
      <w:bookmarkEnd w:id="1986"/>
      <w:bookmarkEnd w:id="1987"/>
      <w:bookmarkEnd w:id="1988"/>
      <w:bookmarkEnd w:id="1989"/>
      <w:bookmarkEnd w:id="1990"/>
      <w:bookmarkEnd w:id="1991"/>
      <w:bookmarkEnd w:id="1992"/>
      <w:bookmarkEnd w:id="1993"/>
      <w:bookmarkEnd w:id="1994"/>
      <w:bookmarkEnd w:id="1995"/>
      <w:bookmarkEnd w:id="1996"/>
      <w:bookmarkEnd w:id="1997"/>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998" w:name="_Toc21096552"/>
      <w:bookmarkStart w:id="1999" w:name="_Toc29763519"/>
      <w:bookmarkStart w:id="2000" w:name="_Toc36029990"/>
      <w:bookmarkStart w:id="2001" w:name="_Toc37179890"/>
      <w:bookmarkStart w:id="2002" w:name="_Toc45869590"/>
      <w:bookmarkStart w:id="2003" w:name="_Toc52555389"/>
      <w:bookmarkStart w:id="2004" w:name="_Toc61112845"/>
      <w:bookmarkStart w:id="2005" w:name="_Toc67911729"/>
      <w:bookmarkStart w:id="2006" w:name="_Toc74840549"/>
      <w:bookmarkStart w:id="2007" w:name="_Toc76503684"/>
      <w:bookmarkStart w:id="2008" w:name="_Toc83042236"/>
      <w:bookmarkStart w:id="2009" w:name="_Toc89854410"/>
      <w:r w:rsidRPr="009202AA">
        <w:t>6.7.2.3</w:t>
      </w:r>
      <w:r w:rsidRPr="009202AA">
        <w:tab/>
        <w:t>Additional co-location minimum requirement (BC3)</w:t>
      </w:r>
      <w:bookmarkEnd w:id="1998"/>
      <w:bookmarkEnd w:id="1999"/>
      <w:bookmarkEnd w:id="2000"/>
      <w:bookmarkEnd w:id="2001"/>
      <w:bookmarkEnd w:id="2002"/>
      <w:bookmarkEnd w:id="2003"/>
      <w:bookmarkEnd w:id="2004"/>
      <w:bookmarkEnd w:id="2005"/>
      <w:bookmarkEnd w:id="2006"/>
      <w:bookmarkEnd w:id="2007"/>
      <w:bookmarkEnd w:id="2008"/>
      <w:bookmarkEnd w:id="200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010" w:name="_Toc21096553"/>
      <w:bookmarkStart w:id="2011" w:name="_Toc29763520"/>
      <w:bookmarkStart w:id="2012" w:name="_Toc36029991"/>
      <w:bookmarkStart w:id="2013" w:name="_Toc37179891"/>
      <w:bookmarkStart w:id="2014" w:name="_Toc45869591"/>
      <w:bookmarkStart w:id="2015" w:name="_Toc52555390"/>
      <w:bookmarkStart w:id="2016" w:name="_Toc61112846"/>
      <w:bookmarkStart w:id="2017" w:name="_Toc67911730"/>
      <w:bookmarkStart w:id="2018" w:name="_Toc74840550"/>
      <w:bookmarkStart w:id="2019" w:name="_Toc76503685"/>
      <w:bookmarkStart w:id="2020" w:name="_Toc83042237"/>
      <w:bookmarkStart w:id="2021" w:name="_Toc89854411"/>
      <w:r w:rsidRPr="009202AA">
        <w:t>6.7.2.4</w:t>
      </w:r>
      <w:r w:rsidRPr="009202AA">
        <w:tab/>
        <w:t>Additional co-location minimum requirements</w:t>
      </w:r>
      <w:bookmarkEnd w:id="2010"/>
      <w:bookmarkEnd w:id="2011"/>
      <w:bookmarkEnd w:id="2012"/>
      <w:bookmarkEnd w:id="2013"/>
      <w:bookmarkEnd w:id="2014"/>
      <w:bookmarkEnd w:id="2015"/>
      <w:bookmarkEnd w:id="2016"/>
      <w:bookmarkEnd w:id="2017"/>
      <w:bookmarkEnd w:id="2018"/>
      <w:bookmarkEnd w:id="2019"/>
      <w:bookmarkEnd w:id="2020"/>
      <w:bookmarkEnd w:id="2021"/>
    </w:p>
    <w:p w14:paraId="534536C4" w14:textId="77777777" w:rsidR="004C4A70" w:rsidRPr="009202AA" w:rsidRDefault="004C4A70" w:rsidP="004C4A70">
      <w:pPr>
        <w:pStyle w:val="Heading4"/>
      </w:pPr>
      <w:bookmarkStart w:id="2022" w:name="_Toc21096554"/>
      <w:bookmarkStart w:id="2023" w:name="_Toc29763521"/>
      <w:bookmarkStart w:id="2024" w:name="_Toc36029992"/>
      <w:bookmarkStart w:id="2025" w:name="_Toc37179892"/>
      <w:bookmarkStart w:id="2026" w:name="_Toc45869592"/>
      <w:bookmarkStart w:id="2027" w:name="_Toc52555391"/>
      <w:bookmarkStart w:id="2028" w:name="_Toc61112847"/>
      <w:bookmarkStart w:id="2029" w:name="_Toc67911731"/>
      <w:bookmarkStart w:id="2030" w:name="_Toc74840551"/>
      <w:bookmarkStart w:id="2031" w:name="_Toc76503686"/>
      <w:bookmarkStart w:id="2032" w:name="_Toc83042238"/>
      <w:bookmarkStart w:id="2033" w:name="_Toc89854412"/>
      <w:r w:rsidRPr="009202AA">
        <w:t>6.7.2.5</w:t>
      </w:r>
      <w:r w:rsidRPr="009202AA">
        <w:tab/>
        <w:t>Intra-system minimum requirement</w:t>
      </w:r>
      <w:bookmarkEnd w:id="2022"/>
      <w:bookmarkEnd w:id="2023"/>
      <w:bookmarkEnd w:id="2024"/>
      <w:bookmarkEnd w:id="2025"/>
      <w:bookmarkEnd w:id="2026"/>
      <w:bookmarkEnd w:id="2027"/>
      <w:bookmarkEnd w:id="2028"/>
      <w:bookmarkEnd w:id="2029"/>
      <w:bookmarkEnd w:id="2030"/>
      <w:bookmarkEnd w:id="2031"/>
      <w:bookmarkEnd w:id="2032"/>
      <w:bookmarkEnd w:id="2033"/>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034" w:name="_Toc21096555"/>
      <w:bookmarkStart w:id="2035" w:name="_Toc29763522"/>
      <w:bookmarkStart w:id="2036" w:name="_Toc36029993"/>
      <w:bookmarkStart w:id="2037" w:name="_Toc37179893"/>
      <w:bookmarkStart w:id="2038" w:name="_Toc45869593"/>
      <w:bookmarkStart w:id="2039" w:name="_Toc52555392"/>
      <w:bookmarkStart w:id="2040" w:name="_Toc61112848"/>
      <w:bookmarkStart w:id="2041" w:name="_Toc67911732"/>
      <w:bookmarkStart w:id="2042" w:name="_Toc74840552"/>
      <w:bookmarkStart w:id="2043" w:name="_Toc76503687"/>
      <w:bookmarkStart w:id="2044" w:name="_Toc83042239"/>
      <w:bookmarkStart w:id="2045" w:name="_Toc89854413"/>
      <w:r w:rsidRPr="009202AA">
        <w:rPr>
          <w:lang w:eastAsia="zh-CN"/>
        </w:rPr>
        <w:t>6.7.3</w:t>
      </w:r>
      <w:r w:rsidRPr="009202AA">
        <w:rPr>
          <w:lang w:eastAsia="zh-CN"/>
        </w:rPr>
        <w:tab/>
        <w:t>Minimum requirement for single RAT UTRA operation</w:t>
      </w:r>
      <w:bookmarkEnd w:id="2034"/>
      <w:bookmarkEnd w:id="2035"/>
      <w:bookmarkEnd w:id="2036"/>
      <w:bookmarkEnd w:id="2037"/>
      <w:bookmarkEnd w:id="2038"/>
      <w:bookmarkEnd w:id="2039"/>
      <w:bookmarkEnd w:id="2040"/>
      <w:bookmarkEnd w:id="2041"/>
      <w:bookmarkEnd w:id="2042"/>
      <w:bookmarkEnd w:id="2043"/>
      <w:bookmarkEnd w:id="2044"/>
      <w:bookmarkEnd w:id="2045"/>
    </w:p>
    <w:p w14:paraId="01B87D46" w14:textId="77777777" w:rsidR="004C4A70" w:rsidRPr="009202AA" w:rsidRDefault="004C4A70" w:rsidP="004C4A70">
      <w:pPr>
        <w:pStyle w:val="Heading4"/>
      </w:pPr>
      <w:bookmarkStart w:id="2046" w:name="_Toc21096556"/>
      <w:bookmarkStart w:id="2047" w:name="_Toc29763523"/>
      <w:bookmarkStart w:id="2048" w:name="_Toc36029994"/>
      <w:bookmarkStart w:id="2049" w:name="_Toc37179894"/>
      <w:bookmarkStart w:id="2050" w:name="_Toc45869594"/>
      <w:bookmarkStart w:id="2051" w:name="_Toc52555393"/>
      <w:bookmarkStart w:id="2052" w:name="_Toc61112849"/>
      <w:bookmarkStart w:id="2053" w:name="_Toc67911733"/>
      <w:bookmarkStart w:id="2054" w:name="_Toc74840553"/>
      <w:bookmarkStart w:id="2055" w:name="_Toc76503688"/>
      <w:bookmarkStart w:id="2056" w:name="_Toc83042240"/>
      <w:bookmarkStart w:id="2057" w:name="_Toc89854414"/>
      <w:r w:rsidRPr="009202AA">
        <w:t>6.7.3.1</w:t>
      </w:r>
      <w:r w:rsidRPr="009202AA">
        <w:tab/>
        <w:t>General co-location minimum requirement for FDD UTRA</w:t>
      </w:r>
      <w:bookmarkEnd w:id="2046"/>
      <w:bookmarkEnd w:id="2047"/>
      <w:bookmarkEnd w:id="2048"/>
      <w:bookmarkEnd w:id="2049"/>
      <w:bookmarkEnd w:id="2050"/>
      <w:bookmarkEnd w:id="2051"/>
      <w:bookmarkEnd w:id="2052"/>
      <w:bookmarkEnd w:id="2053"/>
      <w:bookmarkEnd w:id="2054"/>
      <w:bookmarkEnd w:id="2055"/>
      <w:bookmarkEnd w:id="2056"/>
      <w:bookmarkEnd w:id="2057"/>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058" w:name="_Toc21096557"/>
      <w:bookmarkStart w:id="2059" w:name="_Toc29763524"/>
      <w:bookmarkStart w:id="2060" w:name="_Toc36029995"/>
      <w:bookmarkStart w:id="2061" w:name="_Toc37179895"/>
      <w:bookmarkStart w:id="2062" w:name="_Toc45869595"/>
      <w:bookmarkStart w:id="2063" w:name="_Toc52555394"/>
      <w:bookmarkStart w:id="2064" w:name="_Toc61112850"/>
      <w:bookmarkStart w:id="2065" w:name="_Toc67911734"/>
      <w:bookmarkStart w:id="2066" w:name="_Toc74840554"/>
      <w:bookmarkStart w:id="2067" w:name="_Toc76503689"/>
      <w:bookmarkStart w:id="2068" w:name="_Toc83042241"/>
      <w:bookmarkStart w:id="2069" w:name="_Toc89854415"/>
      <w:r w:rsidRPr="009202AA">
        <w:t>6.7.3.2</w:t>
      </w:r>
      <w:r w:rsidRPr="009202AA">
        <w:tab/>
        <w:t>General co-location minimum requirement for 1,28 Mcps TDD UTRA</w:t>
      </w:r>
      <w:bookmarkEnd w:id="2058"/>
      <w:bookmarkEnd w:id="2059"/>
      <w:bookmarkEnd w:id="2060"/>
      <w:bookmarkEnd w:id="2061"/>
      <w:bookmarkEnd w:id="2062"/>
      <w:bookmarkEnd w:id="2063"/>
      <w:bookmarkEnd w:id="2064"/>
      <w:bookmarkEnd w:id="2065"/>
      <w:bookmarkEnd w:id="2066"/>
      <w:bookmarkEnd w:id="2067"/>
      <w:bookmarkEnd w:id="2068"/>
      <w:bookmarkEnd w:id="206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070" w:name="_Toc21096558"/>
      <w:bookmarkStart w:id="2071" w:name="_Toc29763525"/>
      <w:bookmarkStart w:id="2072" w:name="_Toc36029996"/>
      <w:bookmarkStart w:id="2073" w:name="_Toc37179896"/>
      <w:bookmarkStart w:id="2074" w:name="_Toc45869596"/>
      <w:bookmarkStart w:id="2075" w:name="_Toc52555395"/>
      <w:bookmarkStart w:id="2076" w:name="_Toc61112851"/>
      <w:bookmarkStart w:id="2077" w:name="_Toc67911735"/>
      <w:bookmarkStart w:id="2078" w:name="_Toc74840555"/>
      <w:bookmarkStart w:id="2079" w:name="_Toc76503690"/>
      <w:bookmarkStart w:id="2080" w:name="_Toc83042242"/>
      <w:bookmarkStart w:id="2081" w:name="_Toc89854416"/>
      <w:r w:rsidRPr="009202AA">
        <w:t>6.7.3.3</w:t>
      </w:r>
      <w:r w:rsidRPr="009202AA">
        <w:tab/>
        <w:t>Intra-system minimum requirement</w:t>
      </w:r>
      <w:bookmarkEnd w:id="2070"/>
      <w:bookmarkEnd w:id="2071"/>
      <w:bookmarkEnd w:id="2072"/>
      <w:bookmarkEnd w:id="2073"/>
      <w:bookmarkEnd w:id="2074"/>
      <w:bookmarkEnd w:id="2075"/>
      <w:bookmarkEnd w:id="2076"/>
      <w:bookmarkEnd w:id="2077"/>
      <w:bookmarkEnd w:id="2078"/>
      <w:bookmarkEnd w:id="2079"/>
      <w:bookmarkEnd w:id="2080"/>
      <w:bookmarkEnd w:id="2081"/>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082" w:name="_Toc21096559"/>
      <w:bookmarkStart w:id="2083" w:name="_Toc29763526"/>
      <w:bookmarkStart w:id="2084" w:name="_Toc36029997"/>
      <w:bookmarkStart w:id="2085" w:name="_Toc37179897"/>
      <w:bookmarkStart w:id="2086" w:name="_Toc45869597"/>
      <w:bookmarkStart w:id="2087" w:name="_Toc52555396"/>
      <w:bookmarkStart w:id="2088" w:name="_Toc61112852"/>
      <w:bookmarkStart w:id="2089" w:name="_Toc67911736"/>
      <w:bookmarkStart w:id="2090" w:name="_Toc74840556"/>
      <w:bookmarkStart w:id="2091" w:name="_Toc76503691"/>
      <w:bookmarkStart w:id="2092" w:name="_Toc83042243"/>
      <w:bookmarkStart w:id="2093" w:name="_Toc89854417"/>
      <w:r w:rsidRPr="009202AA">
        <w:rPr>
          <w:lang w:eastAsia="zh-CN"/>
        </w:rPr>
        <w:t>6.7.4</w:t>
      </w:r>
      <w:r w:rsidRPr="009202AA">
        <w:rPr>
          <w:lang w:eastAsia="zh-CN"/>
        </w:rPr>
        <w:tab/>
        <w:t>Minimum requirement for single RAT E-UTRA operation</w:t>
      </w:r>
      <w:bookmarkEnd w:id="2082"/>
      <w:bookmarkEnd w:id="2083"/>
      <w:bookmarkEnd w:id="2084"/>
      <w:bookmarkEnd w:id="2085"/>
      <w:bookmarkEnd w:id="2086"/>
      <w:bookmarkEnd w:id="2087"/>
      <w:bookmarkEnd w:id="2088"/>
      <w:bookmarkEnd w:id="2089"/>
      <w:bookmarkEnd w:id="2090"/>
      <w:bookmarkEnd w:id="2091"/>
      <w:bookmarkEnd w:id="2092"/>
      <w:bookmarkEnd w:id="2093"/>
    </w:p>
    <w:p w14:paraId="7E4BCF40" w14:textId="77777777" w:rsidR="004C4A70" w:rsidRPr="009202AA" w:rsidRDefault="004C4A70" w:rsidP="004C4A70">
      <w:pPr>
        <w:pStyle w:val="Heading4"/>
      </w:pPr>
      <w:bookmarkStart w:id="2094" w:name="_Toc21096560"/>
      <w:bookmarkStart w:id="2095" w:name="_Toc29763527"/>
      <w:bookmarkStart w:id="2096" w:name="_Toc36029998"/>
      <w:bookmarkStart w:id="2097" w:name="_Toc37179898"/>
      <w:bookmarkStart w:id="2098" w:name="_Toc45869598"/>
      <w:bookmarkStart w:id="2099" w:name="_Toc52555397"/>
      <w:bookmarkStart w:id="2100" w:name="_Toc61112853"/>
      <w:bookmarkStart w:id="2101" w:name="_Toc67911737"/>
      <w:bookmarkStart w:id="2102" w:name="_Toc74840557"/>
      <w:bookmarkStart w:id="2103" w:name="_Toc76503692"/>
      <w:bookmarkStart w:id="2104" w:name="_Toc83042244"/>
      <w:bookmarkStart w:id="2105" w:name="_Toc89854418"/>
      <w:r w:rsidRPr="009202AA">
        <w:t>6.7.4.1</w:t>
      </w:r>
      <w:r w:rsidRPr="009202AA">
        <w:tab/>
        <w:t>General co-location minimum requirement</w:t>
      </w:r>
      <w:bookmarkEnd w:id="2094"/>
      <w:bookmarkEnd w:id="2095"/>
      <w:bookmarkEnd w:id="2096"/>
      <w:bookmarkEnd w:id="2097"/>
      <w:bookmarkEnd w:id="2098"/>
      <w:bookmarkEnd w:id="2099"/>
      <w:bookmarkEnd w:id="2100"/>
      <w:bookmarkEnd w:id="2101"/>
      <w:bookmarkEnd w:id="2102"/>
      <w:bookmarkEnd w:id="2103"/>
      <w:bookmarkEnd w:id="2104"/>
      <w:bookmarkEnd w:id="2105"/>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2106" w:name="_Toc74840558"/>
      <w:bookmarkStart w:id="2107" w:name="_Toc76503693"/>
      <w:bookmarkStart w:id="2108" w:name="_Toc83042245"/>
      <w:bookmarkStart w:id="2109" w:name="_Toc89854419"/>
      <w:r w:rsidRPr="009202AA">
        <w:t>6.7.4.2</w:t>
      </w:r>
      <w:r w:rsidRPr="009202AA">
        <w:tab/>
      </w:r>
      <w:r>
        <w:t>Void</w:t>
      </w:r>
      <w:bookmarkEnd w:id="2106"/>
      <w:bookmarkEnd w:id="2107"/>
      <w:bookmarkEnd w:id="2108"/>
      <w:bookmarkEnd w:id="2109"/>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110" w:name="_Toc21096562"/>
      <w:bookmarkStart w:id="2111" w:name="_Toc29763529"/>
      <w:bookmarkStart w:id="2112" w:name="_Toc36030000"/>
      <w:bookmarkStart w:id="2113" w:name="_Toc37179900"/>
      <w:bookmarkStart w:id="2114" w:name="_Toc45869600"/>
      <w:bookmarkStart w:id="2115" w:name="_Toc52555399"/>
      <w:bookmarkStart w:id="2116" w:name="_Toc61112855"/>
      <w:bookmarkStart w:id="2117" w:name="_Toc67911739"/>
      <w:bookmarkStart w:id="2118" w:name="_Toc74840559"/>
      <w:bookmarkStart w:id="2119" w:name="_Toc76503694"/>
      <w:bookmarkStart w:id="2120" w:name="_Toc83042246"/>
      <w:bookmarkStart w:id="2121" w:name="_Toc89854420"/>
      <w:r w:rsidRPr="009202AA">
        <w:t>6.7.4.3</w:t>
      </w:r>
      <w:r w:rsidRPr="009202AA">
        <w:tab/>
        <w:t>Intra-system minimum requirement</w:t>
      </w:r>
      <w:bookmarkEnd w:id="2110"/>
      <w:bookmarkEnd w:id="2111"/>
      <w:bookmarkEnd w:id="2112"/>
      <w:bookmarkEnd w:id="2113"/>
      <w:bookmarkEnd w:id="2114"/>
      <w:bookmarkEnd w:id="2115"/>
      <w:bookmarkEnd w:id="2116"/>
      <w:bookmarkEnd w:id="2117"/>
      <w:bookmarkEnd w:id="2118"/>
      <w:bookmarkEnd w:id="2119"/>
      <w:bookmarkEnd w:id="2120"/>
      <w:bookmarkEnd w:id="21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122" w:name="_Toc21096563"/>
      <w:bookmarkStart w:id="2123" w:name="_Toc29763530"/>
      <w:bookmarkStart w:id="2124" w:name="_Toc36030001"/>
      <w:bookmarkStart w:id="2125" w:name="_Toc37179901"/>
      <w:bookmarkStart w:id="2126" w:name="_Toc45869601"/>
      <w:bookmarkStart w:id="2127" w:name="_Toc52555400"/>
      <w:bookmarkStart w:id="2128" w:name="_Toc61112856"/>
      <w:bookmarkStart w:id="2129" w:name="_Toc67911740"/>
      <w:bookmarkStart w:id="2130" w:name="_Toc74840560"/>
      <w:bookmarkStart w:id="2131" w:name="_Toc76503695"/>
      <w:bookmarkStart w:id="2132" w:name="_Toc83042247"/>
      <w:bookmarkStart w:id="2133" w:name="_Toc89854421"/>
      <w:r w:rsidRPr="009202AA">
        <w:rPr>
          <w:lang w:eastAsia="zh-CN"/>
        </w:rPr>
        <w:t>7</w:t>
      </w:r>
      <w:r w:rsidRPr="009202AA">
        <w:rPr>
          <w:lang w:eastAsia="zh-CN"/>
        </w:rPr>
        <w:tab/>
        <w:t>Conducted receiver characteristics</w:t>
      </w:r>
      <w:bookmarkEnd w:id="2122"/>
      <w:bookmarkEnd w:id="2123"/>
      <w:bookmarkEnd w:id="2124"/>
      <w:bookmarkEnd w:id="2125"/>
      <w:bookmarkEnd w:id="2126"/>
      <w:bookmarkEnd w:id="2127"/>
      <w:bookmarkEnd w:id="2128"/>
      <w:bookmarkEnd w:id="2129"/>
      <w:bookmarkEnd w:id="2130"/>
      <w:bookmarkEnd w:id="2131"/>
      <w:bookmarkEnd w:id="2132"/>
      <w:bookmarkEnd w:id="2133"/>
    </w:p>
    <w:p w14:paraId="13111E5F" w14:textId="77777777" w:rsidR="004C4A70" w:rsidRPr="009202AA" w:rsidRDefault="004C4A70" w:rsidP="004C4A70">
      <w:pPr>
        <w:pStyle w:val="Heading2"/>
      </w:pPr>
      <w:bookmarkStart w:id="2134" w:name="_Toc21096564"/>
      <w:bookmarkStart w:id="2135" w:name="_Toc29763531"/>
      <w:bookmarkStart w:id="2136" w:name="_Toc36030002"/>
      <w:bookmarkStart w:id="2137" w:name="_Toc37179902"/>
      <w:bookmarkStart w:id="2138" w:name="_Toc45869602"/>
      <w:bookmarkStart w:id="2139" w:name="_Toc52555401"/>
      <w:bookmarkStart w:id="2140" w:name="_Toc61112857"/>
      <w:bookmarkStart w:id="2141" w:name="_Toc67911741"/>
      <w:bookmarkStart w:id="2142" w:name="_Toc74840561"/>
      <w:bookmarkStart w:id="2143" w:name="_Toc76503696"/>
      <w:bookmarkStart w:id="2144" w:name="_Toc83042248"/>
      <w:bookmarkStart w:id="2145" w:name="_Toc89854422"/>
      <w:r w:rsidRPr="009202AA">
        <w:t>7.1</w:t>
      </w:r>
      <w:r w:rsidRPr="009202AA">
        <w:tab/>
        <w:t>General</w:t>
      </w:r>
      <w:bookmarkEnd w:id="2134"/>
      <w:bookmarkEnd w:id="2135"/>
      <w:bookmarkEnd w:id="2136"/>
      <w:bookmarkEnd w:id="2137"/>
      <w:bookmarkEnd w:id="2138"/>
      <w:bookmarkEnd w:id="2139"/>
      <w:bookmarkEnd w:id="2140"/>
      <w:bookmarkEnd w:id="2141"/>
      <w:bookmarkEnd w:id="2142"/>
      <w:bookmarkEnd w:id="2143"/>
      <w:bookmarkEnd w:id="2144"/>
      <w:bookmarkEnd w:id="2145"/>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146" w:name="_Toc21096565"/>
      <w:bookmarkStart w:id="2147" w:name="_Toc29763532"/>
      <w:bookmarkStart w:id="2148" w:name="_Toc36030003"/>
      <w:bookmarkStart w:id="2149" w:name="_Toc37179903"/>
      <w:bookmarkStart w:id="2150" w:name="_Toc45869603"/>
      <w:bookmarkStart w:id="2151" w:name="_Toc52555402"/>
      <w:bookmarkStart w:id="2152" w:name="_Toc61112858"/>
      <w:bookmarkStart w:id="2153" w:name="_Toc67911742"/>
      <w:bookmarkStart w:id="2154" w:name="_Toc74840562"/>
      <w:bookmarkStart w:id="2155" w:name="_Toc76503697"/>
      <w:bookmarkStart w:id="2156" w:name="_Toc83042249"/>
      <w:bookmarkStart w:id="2157" w:name="_Toc89854423"/>
      <w:r w:rsidRPr="009202AA">
        <w:t>7.2</w:t>
      </w:r>
      <w:r w:rsidRPr="009202AA">
        <w:tab/>
        <w:t>Reference sensitivity level</w:t>
      </w:r>
      <w:bookmarkEnd w:id="2146"/>
      <w:bookmarkEnd w:id="2147"/>
      <w:bookmarkEnd w:id="2148"/>
      <w:bookmarkEnd w:id="2149"/>
      <w:bookmarkEnd w:id="2150"/>
      <w:bookmarkEnd w:id="2151"/>
      <w:bookmarkEnd w:id="2152"/>
      <w:bookmarkEnd w:id="2153"/>
      <w:bookmarkEnd w:id="2154"/>
      <w:bookmarkEnd w:id="2155"/>
      <w:bookmarkEnd w:id="2156"/>
      <w:bookmarkEnd w:id="2157"/>
    </w:p>
    <w:p w14:paraId="2E2AE3F1" w14:textId="77777777" w:rsidR="004C4A70" w:rsidRPr="009202AA" w:rsidRDefault="004C4A70" w:rsidP="004C4A70">
      <w:pPr>
        <w:pStyle w:val="Heading3"/>
      </w:pPr>
      <w:bookmarkStart w:id="2158" w:name="_Toc21096566"/>
      <w:bookmarkStart w:id="2159" w:name="_Toc29763533"/>
      <w:bookmarkStart w:id="2160" w:name="_Toc36030004"/>
      <w:bookmarkStart w:id="2161" w:name="_Toc37179904"/>
      <w:bookmarkStart w:id="2162" w:name="_Toc45869604"/>
      <w:bookmarkStart w:id="2163" w:name="_Toc52555403"/>
      <w:bookmarkStart w:id="2164" w:name="_Toc61112859"/>
      <w:bookmarkStart w:id="2165" w:name="_Toc67911743"/>
      <w:bookmarkStart w:id="2166" w:name="_Toc74840563"/>
      <w:bookmarkStart w:id="2167" w:name="_Toc76503698"/>
      <w:bookmarkStart w:id="2168" w:name="_Toc83042250"/>
      <w:bookmarkStart w:id="2169" w:name="_Toc89854424"/>
      <w:r w:rsidRPr="009202AA">
        <w:t>7.2.1</w:t>
      </w:r>
      <w:r w:rsidRPr="009202AA">
        <w:tab/>
        <w:t>General</w:t>
      </w:r>
      <w:bookmarkEnd w:id="2158"/>
      <w:bookmarkEnd w:id="2159"/>
      <w:bookmarkEnd w:id="2160"/>
      <w:bookmarkEnd w:id="2161"/>
      <w:bookmarkEnd w:id="2162"/>
      <w:bookmarkEnd w:id="2163"/>
      <w:bookmarkEnd w:id="2164"/>
      <w:bookmarkEnd w:id="2165"/>
      <w:bookmarkEnd w:id="2166"/>
      <w:bookmarkEnd w:id="2167"/>
      <w:bookmarkEnd w:id="2168"/>
      <w:bookmarkEnd w:id="2169"/>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170" w:name="_Toc21096567"/>
      <w:bookmarkStart w:id="2171" w:name="_Toc29763534"/>
      <w:bookmarkStart w:id="2172" w:name="_Toc36030005"/>
      <w:bookmarkStart w:id="2173" w:name="_Toc37179905"/>
      <w:bookmarkStart w:id="2174" w:name="_Toc45869605"/>
      <w:bookmarkStart w:id="2175" w:name="_Toc52555404"/>
      <w:bookmarkStart w:id="2176" w:name="_Toc61112860"/>
      <w:bookmarkStart w:id="2177" w:name="_Toc67911744"/>
      <w:bookmarkStart w:id="2178" w:name="_Toc74840564"/>
      <w:bookmarkStart w:id="2179" w:name="_Toc76503699"/>
      <w:bookmarkStart w:id="2180" w:name="_Toc83042251"/>
      <w:bookmarkStart w:id="2181" w:name="_Toc89854425"/>
      <w:r w:rsidRPr="009202AA">
        <w:rPr>
          <w:lang w:eastAsia="zh-CN"/>
        </w:rPr>
        <w:t>7.2.2</w:t>
      </w:r>
      <w:r w:rsidRPr="009202AA">
        <w:rPr>
          <w:lang w:eastAsia="zh-CN"/>
        </w:rPr>
        <w:tab/>
        <w:t>Minimum requirement for MSR operation</w:t>
      </w:r>
      <w:bookmarkEnd w:id="2170"/>
      <w:bookmarkEnd w:id="2171"/>
      <w:bookmarkEnd w:id="2172"/>
      <w:bookmarkEnd w:id="2173"/>
      <w:bookmarkEnd w:id="2174"/>
      <w:bookmarkEnd w:id="2175"/>
      <w:bookmarkEnd w:id="2176"/>
      <w:bookmarkEnd w:id="2177"/>
      <w:bookmarkEnd w:id="2178"/>
      <w:bookmarkEnd w:id="2179"/>
      <w:bookmarkEnd w:id="2180"/>
      <w:bookmarkEnd w:id="218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182" w:name="_Toc21096568"/>
      <w:bookmarkStart w:id="2183" w:name="_Toc29763535"/>
      <w:bookmarkStart w:id="2184" w:name="_Toc36030006"/>
      <w:bookmarkStart w:id="2185" w:name="_Toc37179906"/>
      <w:bookmarkStart w:id="2186" w:name="_Toc45869606"/>
      <w:bookmarkStart w:id="2187" w:name="_Toc52555405"/>
      <w:bookmarkStart w:id="2188" w:name="_Toc61112861"/>
      <w:bookmarkStart w:id="2189" w:name="_Toc67911745"/>
      <w:bookmarkStart w:id="2190" w:name="_Toc74840565"/>
      <w:bookmarkStart w:id="2191" w:name="_Toc76503700"/>
      <w:bookmarkStart w:id="2192" w:name="_Toc83042252"/>
      <w:bookmarkStart w:id="2193" w:name="_Toc89854426"/>
      <w:r w:rsidRPr="009202AA">
        <w:rPr>
          <w:lang w:eastAsia="zh-CN"/>
        </w:rPr>
        <w:t>7.2.3</w:t>
      </w:r>
      <w:r w:rsidRPr="009202AA">
        <w:rPr>
          <w:lang w:eastAsia="zh-CN"/>
        </w:rPr>
        <w:tab/>
        <w:t>Minimum requirement for single RAT UTRA operation</w:t>
      </w:r>
      <w:bookmarkEnd w:id="2182"/>
      <w:bookmarkEnd w:id="2183"/>
      <w:bookmarkEnd w:id="2184"/>
      <w:bookmarkEnd w:id="2185"/>
      <w:bookmarkEnd w:id="2186"/>
      <w:bookmarkEnd w:id="2187"/>
      <w:bookmarkEnd w:id="2188"/>
      <w:bookmarkEnd w:id="2189"/>
      <w:bookmarkEnd w:id="2190"/>
      <w:bookmarkEnd w:id="2191"/>
      <w:bookmarkEnd w:id="2192"/>
      <w:bookmarkEnd w:id="2193"/>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194" w:name="_Toc21096569"/>
      <w:bookmarkStart w:id="2195" w:name="_Toc29763536"/>
      <w:bookmarkStart w:id="2196" w:name="_Toc36030007"/>
      <w:bookmarkStart w:id="2197" w:name="_Toc37179907"/>
      <w:bookmarkStart w:id="2198" w:name="_Toc45869607"/>
      <w:bookmarkStart w:id="2199" w:name="_Toc52555406"/>
      <w:bookmarkStart w:id="2200" w:name="_Toc61112862"/>
      <w:bookmarkStart w:id="2201" w:name="_Toc67911746"/>
      <w:bookmarkStart w:id="2202" w:name="_Toc74840566"/>
      <w:bookmarkStart w:id="2203" w:name="_Toc76503701"/>
      <w:bookmarkStart w:id="2204" w:name="_Toc83042253"/>
      <w:bookmarkStart w:id="2205" w:name="_Toc89854427"/>
      <w:r w:rsidRPr="009202AA">
        <w:rPr>
          <w:lang w:eastAsia="zh-CN"/>
        </w:rPr>
        <w:t>7.2.4</w:t>
      </w:r>
      <w:r w:rsidRPr="009202AA">
        <w:rPr>
          <w:lang w:eastAsia="zh-CN"/>
        </w:rPr>
        <w:tab/>
        <w:t>Minimum requirement for single RAT E-UTRA operation</w:t>
      </w:r>
      <w:bookmarkEnd w:id="2194"/>
      <w:bookmarkEnd w:id="2195"/>
      <w:bookmarkEnd w:id="2196"/>
      <w:bookmarkEnd w:id="2197"/>
      <w:bookmarkEnd w:id="2198"/>
      <w:bookmarkEnd w:id="2199"/>
      <w:bookmarkEnd w:id="2200"/>
      <w:bookmarkEnd w:id="2201"/>
      <w:bookmarkEnd w:id="2202"/>
      <w:bookmarkEnd w:id="2203"/>
      <w:bookmarkEnd w:id="2204"/>
      <w:bookmarkEnd w:id="2205"/>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206" w:name="_Toc21096570"/>
      <w:bookmarkStart w:id="2207" w:name="_Toc29763537"/>
      <w:bookmarkStart w:id="2208" w:name="_Toc36030008"/>
      <w:bookmarkStart w:id="2209" w:name="_Toc37179908"/>
      <w:bookmarkStart w:id="2210" w:name="_Toc45869608"/>
      <w:bookmarkStart w:id="2211" w:name="_Toc52555407"/>
      <w:bookmarkStart w:id="2212" w:name="_Toc61112863"/>
      <w:bookmarkStart w:id="2213" w:name="_Toc67911747"/>
      <w:bookmarkStart w:id="2214" w:name="_Toc74840567"/>
      <w:bookmarkStart w:id="2215" w:name="_Toc76503702"/>
      <w:bookmarkStart w:id="2216" w:name="_Toc83042254"/>
      <w:bookmarkStart w:id="2217" w:name="_Toc89854428"/>
      <w:r w:rsidRPr="009202AA">
        <w:t>7.3</w:t>
      </w:r>
      <w:r w:rsidRPr="009202AA">
        <w:tab/>
        <w:t>Dynamic range</w:t>
      </w:r>
      <w:bookmarkEnd w:id="2206"/>
      <w:bookmarkEnd w:id="2207"/>
      <w:bookmarkEnd w:id="2208"/>
      <w:bookmarkEnd w:id="2209"/>
      <w:bookmarkEnd w:id="2210"/>
      <w:bookmarkEnd w:id="2211"/>
      <w:bookmarkEnd w:id="2212"/>
      <w:bookmarkEnd w:id="2213"/>
      <w:bookmarkEnd w:id="2214"/>
      <w:bookmarkEnd w:id="2215"/>
      <w:bookmarkEnd w:id="2216"/>
      <w:bookmarkEnd w:id="2217"/>
    </w:p>
    <w:p w14:paraId="7D472AED" w14:textId="77777777" w:rsidR="004C4A70" w:rsidRPr="009202AA" w:rsidRDefault="004C4A70" w:rsidP="004C4A70">
      <w:pPr>
        <w:pStyle w:val="Heading3"/>
      </w:pPr>
      <w:bookmarkStart w:id="2218" w:name="_Toc21096571"/>
      <w:bookmarkStart w:id="2219" w:name="_Toc29763538"/>
      <w:bookmarkStart w:id="2220" w:name="_Toc36030009"/>
      <w:bookmarkStart w:id="2221" w:name="_Toc37179909"/>
      <w:bookmarkStart w:id="2222" w:name="_Toc45869609"/>
      <w:bookmarkStart w:id="2223" w:name="_Toc52555408"/>
      <w:bookmarkStart w:id="2224" w:name="_Toc61112864"/>
      <w:bookmarkStart w:id="2225" w:name="_Toc67911748"/>
      <w:bookmarkStart w:id="2226" w:name="_Toc74840568"/>
      <w:bookmarkStart w:id="2227" w:name="_Toc76503703"/>
      <w:bookmarkStart w:id="2228" w:name="_Toc83042255"/>
      <w:bookmarkStart w:id="2229" w:name="_Toc89854429"/>
      <w:r w:rsidRPr="009202AA">
        <w:t>7.3.1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230" w:name="_Toc21096572"/>
      <w:bookmarkStart w:id="2231" w:name="_Toc29763539"/>
      <w:bookmarkStart w:id="2232" w:name="_Toc36030010"/>
      <w:bookmarkStart w:id="2233" w:name="_Toc37179910"/>
      <w:bookmarkStart w:id="2234" w:name="_Toc45869610"/>
      <w:bookmarkStart w:id="2235" w:name="_Toc52555409"/>
      <w:bookmarkStart w:id="2236" w:name="_Toc61112865"/>
      <w:bookmarkStart w:id="2237" w:name="_Toc67911749"/>
      <w:bookmarkStart w:id="2238" w:name="_Toc74840569"/>
      <w:bookmarkStart w:id="2239" w:name="_Toc76503704"/>
      <w:bookmarkStart w:id="2240" w:name="_Toc83042256"/>
      <w:bookmarkStart w:id="2241" w:name="_Toc89854430"/>
      <w:r w:rsidRPr="009202AA">
        <w:rPr>
          <w:lang w:eastAsia="zh-CN"/>
        </w:rPr>
        <w:t>7.3.2</w:t>
      </w:r>
      <w:r w:rsidRPr="009202AA">
        <w:rPr>
          <w:lang w:eastAsia="zh-CN"/>
        </w:rPr>
        <w:tab/>
        <w:t>Minimum requirement for MSR operation</w:t>
      </w:r>
      <w:bookmarkEnd w:id="2230"/>
      <w:bookmarkEnd w:id="2231"/>
      <w:bookmarkEnd w:id="2232"/>
      <w:bookmarkEnd w:id="2233"/>
      <w:bookmarkEnd w:id="2234"/>
      <w:bookmarkEnd w:id="2235"/>
      <w:bookmarkEnd w:id="2236"/>
      <w:bookmarkEnd w:id="2237"/>
      <w:bookmarkEnd w:id="2238"/>
      <w:bookmarkEnd w:id="2239"/>
      <w:bookmarkEnd w:id="2240"/>
      <w:bookmarkEnd w:id="224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242" w:name="_Toc21096573"/>
      <w:bookmarkStart w:id="2243" w:name="_Toc29763540"/>
      <w:bookmarkStart w:id="2244" w:name="_Toc36030011"/>
      <w:bookmarkStart w:id="2245" w:name="_Toc37179911"/>
      <w:bookmarkStart w:id="2246" w:name="_Toc45869611"/>
      <w:bookmarkStart w:id="2247" w:name="_Toc52555410"/>
      <w:bookmarkStart w:id="2248" w:name="_Toc61112866"/>
      <w:bookmarkStart w:id="2249" w:name="_Toc67911750"/>
      <w:bookmarkStart w:id="2250" w:name="_Toc74840570"/>
      <w:bookmarkStart w:id="2251" w:name="_Toc76503705"/>
      <w:bookmarkStart w:id="2252" w:name="_Toc83042257"/>
      <w:bookmarkStart w:id="2253" w:name="_Toc89854431"/>
      <w:r w:rsidRPr="009202AA">
        <w:rPr>
          <w:lang w:eastAsia="zh-CN"/>
        </w:rPr>
        <w:t>7.3.3</w:t>
      </w:r>
      <w:r w:rsidRPr="009202AA">
        <w:rPr>
          <w:lang w:eastAsia="zh-CN"/>
        </w:rPr>
        <w:tab/>
        <w:t>Minimum requirement for single RAT UTRA operation</w:t>
      </w:r>
      <w:bookmarkEnd w:id="2242"/>
      <w:bookmarkEnd w:id="2243"/>
      <w:bookmarkEnd w:id="2244"/>
      <w:bookmarkEnd w:id="2245"/>
      <w:bookmarkEnd w:id="2246"/>
      <w:bookmarkEnd w:id="2247"/>
      <w:bookmarkEnd w:id="2248"/>
      <w:bookmarkEnd w:id="2249"/>
      <w:bookmarkEnd w:id="2250"/>
      <w:bookmarkEnd w:id="2251"/>
      <w:bookmarkEnd w:id="2252"/>
      <w:bookmarkEnd w:id="2253"/>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254" w:name="_Toc21096574"/>
      <w:bookmarkStart w:id="2255" w:name="_Toc29763541"/>
      <w:bookmarkStart w:id="2256" w:name="_Toc36030012"/>
      <w:bookmarkStart w:id="2257" w:name="_Toc37179912"/>
      <w:bookmarkStart w:id="2258" w:name="_Toc45869612"/>
      <w:bookmarkStart w:id="2259" w:name="_Toc52555411"/>
      <w:bookmarkStart w:id="2260" w:name="_Toc61112867"/>
      <w:bookmarkStart w:id="2261" w:name="_Toc67911751"/>
      <w:bookmarkStart w:id="2262" w:name="_Toc74840571"/>
      <w:bookmarkStart w:id="2263" w:name="_Toc76503706"/>
      <w:bookmarkStart w:id="2264" w:name="_Toc83042258"/>
      <w:bookmarkStart w:id="2265" w:name="_Toc89854432"/>
      <w:r w:rsidRPr="009202AA">
        <w:rPr>
          <w:lang w:eastAsia="zh-CN"/>
        </w:rPr>
        <w:t>7.3.4</w:t>
      </w:r>
      <w:r w:rsidRPr="009202AA">
        <w:rPr>
          <w:lang w:eastAsia="zh-CN"/>
        </w:rPr>
        <w:tab/>
        <w:t>Minimum requirement for single RAT E-UTRA operation</w:t>
      </w:r>
      <w:bookmarkEnd w:id="2254"/>
      <w:bookmarkEnd w:id="2255"/>
      <w:bookmarkEnd w:id="2256"/>
      <w:bookmarkEnd w:id="2257"/>
      <w:bookmarkEnd w:id="2258"/>
      <w:bookmarkEnd w:id="2259"/>
      <w:bookmarkEnd w:id="2260"/>
      <w:bookmarkEnd w:id="2261"/>
      <w:bookmarkEnd w:id="2262"/>
      <w:bookmarkEnd w:id="2263"/>
      <w:bookmarkEnd w:id="2264"/>
      <w:bookmarkEnd w:id="2265"/>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266" w:name="_Toc21096575"/>
      <w:bookmarkStart w:id="2267" w:name="_Toc29763542"/>
      <w:bookmarkStart w:id="2268" w:name="_Toc36030013"/>
      <w:bookmarkStart w:id="2269" w:name="_Toc37179913"/>
      <w:bookmarkStart w:id="2270" w:name="_Toc45869613"/>
      <w:bookmarkStart w:id="2271" w:name="_Toc52555412"/>
      <w:bookmarkStart w:id="2272" w:name="_Toc61112868"/>
      <w:bookmarkStart w:id="2273" w:name="_Toc67911752"/>
      <w:bookmarkStart w:id="2274" w:name="_Toc74840572"/>
      <w:bookmarkStart w:id="2275" w:name="_Toc76503707"/>
      <w:bookmarkStart w:id="2276" w:name="_Toc83042259"/>
      <w:bookmarkStart w:id="2277" w:name="_Toc89854433"/>
      <w:r w:rsidRPr="009202AA">
        <w:t>7.4</w:t>
      </w:r>
      <w:r w:rsidRPr="009202AA">
        <w:tab/>
        <w:t>Adjacent channel selectivity, general blocking, and narrowband blocking</w:t>
      </w:r>
      <w:bookmarkEnd w:id="2266"/>
      <w:bookmarkEnd w:id="2267"/>
      <w:bookmarkEnd w:id="2268"/>
      <w:bookmarkEnd w:id="2269"/>
      <w:bookmarkEnd w:id="2270"/>
      <w:bookmarkEnd w:id="2271"/>
      <w:bookmarkEnd w:id="2272"/>
      <w:bookmarkEnd w:id="2273"/>
      <w:bookmarkEnd w:id="2274"/>
      <w:bookmarkEnd w:id="2275"/>
      <w:bookmarkEnd w:id="2276"/>
      <w:bookmarkEnd w:id="2277"/>
    </w:p>
    <w:p w14:paraId="41705C7D" w14:textId="77777777" w:rsidR="004C4A70" w:rsidRPr="009202AA" w:rsidRDefault="004C4A70" w:rsidP="004C4A70">
      <w:pPr>
        <w:pStyle w:val="Heading3"/>
      </w:pPr>
      <w:bookmarkStart w:id="2278" w:name="_Toc21096576"/>
      <w:bookmarkStart w:id="2279" w:name="_Toc29763543"/>
      <w:bookmarkStart w:id="2280" w:name="_Toc36030014"/>
      <w:bookmarkStart w:id="2281" w:name="_Toc37179914"/>
      <w:bookmarkStart w:id="2282" w:name="_Toc45869614"/>
      <w:bookmarkStart w:id="2283" w:name="_Toc52555413"/>
      <w:bookmarkStart w:id="2284" w:name="_Toc61112869"/>
      <w:bookmarkStart w:id="2285" w:name="_Toc67911753"/>
      <w:bookmarkStart w:id="2286" w:name="_Toc74840573"/>
      <w:bookmarkStart w:id="2287" w:name="_Toc76503708"/>
      <w:bookmarkStart w:id="2288" w:name="_Toc83042260"/>
      <w:bookmarkStart w:id="2289" w:name="_Toc89854434"/>
      <w:r w:rsidRPr="009202AA">
        <w:t>7.4.1</w:t>
      </w:r>
      <w:r w:rsidRPr="009202AA">
        <w:tab/>
        <w:t>General</w:t>
      </w:r>
      <w:bookmarkEnd w:id="2278"/>
      <w:bookmarkEnd w:id="2279"/>
      <w:bookmarkEnd w:id="2280"/>
      <w:bookmarkEnd w:id="2281"/>
      <w:bookmarkEnd w:id="2282"/>
      <w:bookmarkEnd w:id="2283"/>
      <w:bookmarkEnd w:id="2284"/>
      <w:bookmarkEnd w:id="2285"/>
      <w:bookmarkEnd w:id="2286"/>
      <w:bookmarkEnd w:id="2287"/>
      <w:bookmarkEnd w:id="2288"/>
      <w:bookmarkEnd w:id="2289"/>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290" w:name="_Toc21096577"/>
      <w:bookmarkStart w:id="2291" w:name="_Toc29763544"/>
      <w:bookmarkStart w:id="2292" w:name="_Toc36030015"/>
      <w:bookmarkStart w:id="2293" w:name="_Toc37179915"/>
      <w:bookmarkStart w:id="2294" w:name="_Toc45869615"/>
      <w:bookmarkStart w:id="2295" w:name="_Toc52555414"/>
      <w:bookmarkStart w:id="2296" w:name="_Toc61112870"/>
      <w:bookmarkStart w:id="2297" w:name="_Toc67911754"/>
      <w:bookmarkStart w:id="2298" w:name="_Toc74840574"/>
      <w:bookmarkStart w:id="2299" w:name="_Toc76503709"/>
      <w:bookmarkStart w:id="2300" w:name="_Toc83042261"/>
      <w:bookmarkStart w:id="2301" w:name="_Toc89854435"/>
      <w:r w:rsidRPr="009202AA">
        <w:rPr>
          <w:lang w:eastAsia="zh-CN"/>
        </w:rPr>
        <w:t>7.4.2</w:t>
      </w:r>
      <w:r w:rsidRPr="009202AA">
        <w:rPr>
          <w:lang w:eastAsia="zh-CN"/>
        </w:rPr>
        <w:tab/>
        <w:t>Minimum requirement for MSR operation</w:t>
      </w:r>
      <w:bookmarkEnd w:id="2290"/>
      <w:bookmarkEnd w:id="2291"/>
      <w:bookmarkEnd w:id="2292"/>
      <w:bookmarkEnd w:id="2293"/>
      <w:bookmarkEnd w:id="2294"/>
      <w:bookmarkEnd w:id="2295"/>
      <w:bookmarkEnd w:id="2296"/>
      <w:bookmarkEnd w:id="2297"/>
      <w:bookmarkEnd w:id="2298"/>
      <w:bookmarkEnd w:id="2299"/>
      <w:bookmarkEnd w:id="2300"/>
      <w:bookmarkEnd w:id="2301"/>
    </w:p>
    <w:p w14:paraId="69B92F6A" w14:textId="77777777" w:rsidR="004C4A70" w:rsidRPr="009202AA" w:rsidRDefault="004C4A70" w:rsidP="004C4A70">
      <w:pPr>
        <w:pStyle w:val="Heading4"/>
      </w:pPr>
      <w:bookmarkStart w:id="2302" w:name="_Toc21096578"/>
      <w:bookmarkStart w:id="2303" w:name="_Toc29763545"/>
      <w:bookmarkStart w:id="2304" w:name="_Toc36030016"/>
      <w:bookmarkStart w:id="2305" w:name="_Toc37179916"/>
      <w:bookmarkStart w:id="2306" w:name="_Toc45869616"/>
      <w:bookmarkStart w:id="2307" w:name="_Toc52555415"/>
      <w:bookmarkStart w:id="2308" w:name="_Toc61112871"/>
      <w:bookmarkStart w:id="2309" w:name="_Toc67911755"/>
      <w:bookmarkStart w:id="2310" w:name="_Toc74840575"/>
      <w:bookmarkStart w:id="2311" w:name="_Toc76503710"/>
      <w:bookmarkStart w:id="2312" w:name="_Toc83042262"/>
      <w:bookmarkStart w:id="2313" w:name="_Toc89854436"/>
      <w:r w:rsidRPr="009202AA">
        <w:t>7.4.2.1</w:t>
      </w:r>
      <w:r w:rsidRPr="009202AA">
        <w:tab/>
        <w:t>General minimum requirement</w:t>
      </w:r>
      <w:bookmarkEnd w:id="2302"/>
      <w:bookmarkEnd w:id="2303"/>
      <w:bookmarkEnd w:id="2304"/>
      <w:bookmarkEnd w:id="2305"/>
      <w:bookmarkEnd w:id="2306"/>
      <w:bookmarkEnd w:id="2307"/>
      <w:bookmarkEnd w:id="2308"/>
      <w:bookmarkEnd w:id="2309"/>
      <w:bookmarkEnd w:id="2310"/>
      <w:bookmarkEnd w:id="2311"/>
      <w:bookmarkEnd w:id="2312"/>
      <w:bookmarkEnd w:id="2313"/>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314" w:name="_Toc21096579"/>
      <w:bookmarkStart w:id="2315" w:name="_Toc29763546"/>
      <w:bookmarkStart w:id="2316" w:name="_Toc36030017"/>
      <w:bookmarkStart w:id="2317" w:name="_Toc37179917"/>
      <w:bookmarkStart w:id="2318" w:name="_Toc45869617"/>
      <w:bookmarkStart w:id="2319" w:name="_Toc52555416"/>
      <w:bookmarkStart w:id="2320" w:name="_Toc61112872"/>
      <w:bookmarkStart w:id="2321" w:name="_Toc67911756"/>
      <w:bookmarkStart w:id="2322" w:name="_Toc74840576"/>
      <w:bookmarkStart w:id="2323" w:name="_Toc76503711"/>
      <w:bookmarkStart w:id="2324" w:name="_Toc83042263"/>
      <w:bookmarkStart w:id="2325" w:name="_Toc89854437"/>
      <w:r w:rsidRPr="009202AA">
        <w:t>7.4.2.2</w:t>
      </w:r>
      <w:r w:rsidRPr="009202AA">
        <w:tab/>
        <w:t>General narrowband blocking minimum requirement</w:t>
      </w:r>
      <w:bookmarkEnd w:id="2314"/>
      <w:bookmarkEnd w:id="2315"/>
      <w:bookmarkEnd w:id="2316"/>
      <w:bookmarkEnd w:id="2317"/>
      <w:bookmarkEnd w:id="2318"/>
      <w:bookmarkEnd w:id="2319"/>
      <w:bookmarkEnd w:id="2320"/>
      <w:bookmarkEnd w:id="2321"/>
      <w:bookmarkEnd w:id="2322"/>
      <w:bookmarkEnd w:id="2323"/>
      <w:bookmarkEnd w:id="2324"/>
      <w:bookmarkEnd w:id="2325"/>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326" w:name="_Toc21096580"/>
      <w:bookmarkStart w:id="2327" w:name="_Toc29763547"/>
      <w:bookmarkStart w:id="2328" w:name="_Toc36030018"/>
      <w:bookmarkStart w:id="2329" w:name="_Toc37179918"/>
      <w:bookmarkStart w:id="2330" w:name="_Toc45869618"/>
      <w:bookmarkStart w:id="2331" w:name="_Toc52555417"/>
      <w:bookmarkStart w:id="2332" w:name="_Toc61112873"/>
      <w:bookmarkStart w:id="2333" w:name="_Toc67911757"/>
      <w:bookmarkStart w:id="2334" w:name="_Toc74840577"/>
      <w:bookmarkStart w:id="2335" w:name="_Toc76503712"/>
      <w:bookmarkStart w:id="2336" w:name="_Toc83042264"/>
      <w:bookmarkStart w:id="2337" w:name="_Toc89854438"/>
      <w:r w:rsidRPr="009202AA">
        <w:t>7.4.2.3</w:t>
      </w:r>
      <w:r w:rsidRPr="009202AA">
        <w:tab/>
        <w:t>Additional BC3 blocking minimum requirement</w:t>
      </w:r>
      <w:bookmarkEnd w:id="2326"/>
      <w:bookmarkEnd w:id="2327"/>
      <w:bookmarkEnd w:id="2328"/>
      <w:bookmarkEnd w:id="2329"/>
      <w:bookmarkEnd w:id="2330"/>
      <w:bookmarkEnd w:id="2331"/>
      <w:bookmarkEnd w:id="2332"/>
      <w:bookmarkEnd w:id="2333"/>
      <w:bookmarkEnd w:id="2334"/>
      <w:bookmarkEnd w:id="2335"/>
      <w:bookmarkEnd w:id="2336"/>
      <w:bookmarkEnd w:id="233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338" w:name="_Toc21096581"/>
      <w:bookmarkStart w:id="2339" w:name="_Toc29763548"/>
      <w:bookmarkStart w:id="2340" w:name="_Toc36030019"/>
      <w:bookmarkStart w:id="2341" w:name="_Toc37179919"/>
      <w:bookmarkStart w:id="2342" w:name="_Toc45869619"/>
      <w:bookmarkStart w:id="2343" w:name="_Toc52555418"/>
      <w:bookmarkStart w:id="2344" w:name="_Toc61112874"/>
      <w:bookmarkStart w:id="2345" w:name="_Toc67911758"/>
      <w:bookmarkStart w:id="2346" w:name="_Toc74840578"/>
      <w:bookmarkStart w:id="2347" w:name="_Toc76503713"/>
      <w:bookmarkStart w:id="2348" w:name="_Toc83042265"/>
      <w:bookmarkStart w:id="2349" w:name="_Toc89854439"/>
      <w:r w:rsidRPr="009202AA">
        <w:rPr>
          <w:lang w:eastAsia="zh-CN"/>
        </w:rPr>
        <w:t>7.4.3</w:t>
      </w:r>
      <w:r w:rsidRPr="009202AA">
        <w:rPr>
          <w:lang w:eastAsia="zh-CN"/>
        </w:rPr>
        <w:tab/>
        <w:t>Minimum requirement for single RAT UTRA operation</w:t>
      </w:r>
      <w:bookmarkEnd w:id="2338"/>
      <w:bookmarkEnd w:id="2339"/>
      <w:bookmarkEnd w:id="2340"/>
      <w:bookmarkEnd w:id="2341"/>
      <w:bookmarkEnd w:id="2342"/>
      <w:bookmarkEnd w:id="2343"/>
      <w:bookmarkEnd w:id="2344"/>
      <w:bookmarkEnd w:id="2345"/>
      <w:bookmarkEnd w:id="2346"/>
      <w:bookmarkEnd w:id="2347"/>
      <w:bookmarkEnd w:id="2348"/>
      <w:bookmarkEnd w:id="2349"/>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350" w:name="_Toc21096582"/>
      <w:bookmarkStart w:id="2351" w:name="_Toc29763549"/>
      <w:bookmarkStart w:id="2352" w:name="_Toc36030020"/>
      <w:bookmarkStart w:id="2353" w:name="_Toc37179920"/>
      <w:bookmarkStart w:id="2354" w:name="_Toc45869620"/>
      <w:bookmarkStart w:id="2355" w:name="_Toc52555419"/>
      <w:bookmarkStart w:id="2356" w:name="_Toc61112875"/>
      <w:bookmarkStart w:id="2357" w:name="_Toc67911759"/>
      <w:bookmarkStart w:id="2358" w:name="_Toc74840579"/>
      <w:bookmarkStart w:id="2359" w:name="_Toc76503714"/>
      <w:bookmarkStart w:id="2360" w:name="_Toc83042266"/>
      <w:bookmarkStart w:id="2361" w:name="_Toc89854440"/>
      <w:r w:rsidRPr="009202AA">
        <w:rPr>
          <w:lang w:eastAsia="zh-CN"/>
        </w:rPr>
        <w:t>7.4.4</w:t>
      </w:r>
      <w:r w:rsidRPr="009202AA">
        <w:rPr>
          <w:lang w:eastAsia="zh-CN"/>
        </w:rPr>
        <w:tab/>
        <w:t>Minimum requirement for single RAT E-UTRA operation</w:t>
      </w:r>
      <w:bookmarkEnd w:id="2350"/>
      <w:bookmarkEnd w:id="2351"/>
      <w:bookmarkEnd w:id="2352"/>
      <w:bookmarkEnd w:id="2353"/>
      <w:bookmarkEnd w:id="2354"/>
      <w:bookmarkEnd w:id="2355"/>
      <w:bookmarkEnd w:id="2356"/>
      <w:bookmarkEnd w:id="2357"/>
      <w:bookmarkEnd w:id="2358"/>
      <w:bookmarkEnd w:id="2359"/>
      <w:bookmarkEnd w:id="2360"/>
      <w:bookmarkEnd w:id="236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362" w:name="_Toc21096583"/>
      <w:bookmarkStart w:id="2363" w:name="_Toc29763550"/>
      <w:bookmarkStart w:id="2364" w:name="_Toc36030021"/>
      <w:bookmarkStart w:id="2365" w:name="_Toc37179921"/>
      <w:bookmarkStart w:id="2366" w:name="_Toc45869621"/>
      <w:bookmarkStart w:id="2367" w:name="_Toc52555420"/>
      <w:bookmarkStart w:id="2368" w:name="_Toc61112876"/>
      <w:bookmarkStart w:id="2369" w:name="_Toc67911760"/>
      <w:bookmarkStart w:id="2370" w:name="_Toc74840580"/>
      <w:bookmarkStart w:id="2371" w:name="_Toc76503715"/>
      <w:bookmarkStart w:id="2372" w:name="_Toc83042267"/>
      <w:bookmarkStart w:id="2373" w:name="_Toc89854441"/>
      <w:r w:rsidRPr="009202AA">
        <w:t>7.5</w:t>
      </w:r>
      <w:r w:rsidRPr="009202AA">
        <w:tab/>
        <w:t>Blocking</w:t>
      </w:r>
      <w:bookmarkEnd w:id="2362"/>
      <w:bookmarkEnd w:id="2363"/>
      <w:bookmarkEnd w:id="2364"/>
      <w:bookmarkEnd w:id="2365"/>
      <w:bookmarkEnd w:id="2366"/>
      <w:bookmarkEnd w:id="2367"/>
      <w:bookmarkEnd w:id="2368"/>
      <w:bookmarkEnd w:id="2369"/>
      <w:bookmarkEnd w:id="2370"/>
      <w:bookmarkEnd w:id="2371"/>
      <w:bookmarkEnd w:id="2372"/>
      <w:bookmarkEnd w:id="2373"/>
    </w:p>
    <w:p w14:paraId="29EE3119" w14:textId="77777777" w:rsidR="004C4A70" w:rsidRPr="009202AA" w:rsidRDefault="004C4A70" w:rsidP="004C4A70">
      <w:pPr>
        <w:pStyle w:val="Heading3"/>
      </w:pPr>
      <w:bookmarkStart w:id="2374" w:name="_Toc21096584"/>
      <w:bookmarkStart w:id="2375" w:name="_Toc29763551"/>
      <w:bookmarkStart w:id="2376" w:name="_Toc36030022"/>
      <w:bookmarkStart w:id="2377" w:name="_Toc37179922"/>
      <w:bookmarkStart w:id="2378" w:name="_Toc45869622"/>
      <w:bookmarkStart w:id="2379" w:name="_Toc52555421"/>
      <w:bookmarkStart w:id="2380" w:name="_Toc61112877"/>
      <w:bookmarkStart w:id="2381" w:name="_Toc67911761"/>
      <w:bookmarkStart w:id="2382" w:name="_Toc74840581"/>
      <w:bookmarkStart w:id="2383" w:name="_Toc76503716"/>
      <w:bookmarkStart w:id="2384" w:name="_Toc83042268"/>
      <w:bookmarkStart w:id="2385" w:name="_Toc89854442"/>
      <w:r w:rsidRPr="009202AA">
        <w:t>7.5.1</w:t>
      </w:r>
      <w:r w:rsidRPr="009202AA">
        <w:tab/>
        <w:t>General</w:t>
      </w:r>
      <w:bookmarkEnd w:id="2374"/>
      <w:bookmarkEnd w:id="2375"/>
      <w:bookmarkEnd w:id="2376"/>
      <w:bookmarkEnd w:id="2377"/>
      <w:bookmarkEnd w:id="2378"/>
      <w:bookmarkEnd w:id="2379"/>
      <w:bookmarkEnd w:id="2380"/>
      <w:bookmarkEnd w:id="2381"/>
      <w:bookmarkEnd w:id="2382"/>
      <w:bookmarkEnd w:id="2383"/>
      <w:bookmarkEnd w:id="2384"/>
      <w:bookmarkEnd w:id="2385"/>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386" w:name="_Toc21096585"/>
      <w:bookmarkStart w:id="2387" w:name="_Toc29763552"/>
      <w:bookmarkStart w:id="2388" w:name="_Toc36030023"/>
      <w:bookmarkStart w:id="2389" w:name="_Toc37179923"/>
      <w:bookmarkStart w:id="2390" w:name="_Toc45869623"/>
      <w:bookmarkStart w:id="2391" w:name="_Toc52555422"/>
      <w:bookmarkStart w:id="2392" w:name="_Toc61112878"/>
      <w:bookmarkStart w:id="2393" w:name="_Toc67911762"/>
      <w:bookmarkStart w:id="2394" w:name="_Toc74840582"/>
      <w:bookmarkStart w:id="2395" w:name="_Toc76503717"/>
      <w:bookmarkStart w:id="2396" w:name="_Toc83042269"/>
      <w:bookmarkStart w:id="2397" w:name="_Toc89854443"/>
      <w:r w:rsidRPr="009202AA">
        <w:rPr>
          <w:lang w:eastAsia="zh-CN"/>
        </w:rPr>
        <w:t>7.5.2</w:t>
      </w:r>
      <w:r w:rsidRPr="009202AA">
        <w:rPr>
          <w:lang w:eastAsia="zh-CN"/>
        </w:rPr>
        <w:tab/>
        <w:t>Minimum requirement for MSR operation</w:t>
      </w:r>
      <w:bookmarkEnd w:id="2386"/>
      <w:bookmarkEnd w:id="2387"/>
      <w:bookmarkEnd w:id="2388"/>
      <w:bookmarkEnd w:id="2389"/>
      <w:bookmarkEnd w:id="2390"/>
      <w:bookmarkEnd w:id="2391"/>
      <w:bookmarkEnd w:id="2392"/>
      <w:bookmarkEnd w:id="2393"/>
      <w:bookmarkEnd w:id="2394"/>
      <w:bookmarkEnd w:id="2395"/>
      <w:bookmarkEnd w:id="2396"/>
      <w:bookmarkEnd w:id="2397"/>
    </w:p>
    <w:p w14:paraId="292D85F4" w14:textId="77777777" w:rsidR="004C4A70" w:rsidRPr="009202AA" w:rsidRDefault="004C4A70" w:rsidP="004C4A70">
      <w:pPr>
        <w:pStyle w:val="Heading4"/>
      </w:pPr>
      <w:bookmarkStart w:id="2398" w:name="_Toc21096586"/>
      <w:bookmarkStart w:id="2399" w:name="_Toc29763553"/>
      <w:bookmarkStart w:id="2400" w:name="_Toc36030024"/>
      <w:bookmarkStart w:id="2401" w:name="_Toc37179924"/>
      <w:bookmarkStart w:id="2402" w:name="_Toc45869624"/>
      <w:bookmarkStart w:id="2403" w:name="_Toc52555423"/>
      <w:bookmarkStart w:id="2404" w:name="_Toc61112879"/>
      <w:bookmarkStart w:id="2405" w:name="_Toc67911763"/>
      <w:bookmarkStart w:id="2406" w:name="_Toc74840583"/>
      <w:bookmarkStart w:id="2407" w:name="_Toc76503718"/>
      <w:bookmarkStart w:id="2408" w:name="_Toc83042270"/>
      <w:bookmarkStart w:id="2409" w:name="_Toc89854444"/>
      <w:r w:rsidRPr="009202AA">
        <w:t>7.5.2.1</w:t>
      </w:r>
      <w:r w:rsidRPr="009202AA">
        <w:tab/>
        <w:t>General minimum requirement</w:t>
      </w:r>
      <w:bookmarkEnd w:id="2398"/>
      <w:bookmarkEnd w:id="2399"/>
      <w:bookmarkEnd w:id="2400"/>
      <w:bookmarkEnd w:id="2401"/>
      <w:bookmarkEnd w:id="2402"/>
      <w:bookmarkEnd w:id="2403"/>
      <w:bookmarkEnd w:id="2404"/>
      <w:bookmarkEnd w:id="2405"/>
      <w:bookmarkEnd w:id="2406"/>
      <w:bookmarkEnd w:id="2407"/>
      <w:bookmarkEnd w:id="2408"/>
      <w:bookmarkEnd w:id="2409"/>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410" w:name="_Toc21096587"/>
      <w:bookmarkStart w:id="2411" w:name="_Toc29763554"/>
      <w:bookmarkStart w:id="2412" w:name="_Toc36030025"/>
      <w:bookmarkStart w:id="2413" w:name="_Toc37179925"/>
      <w:bookmarkStart w:id="2414" w:name="_Toc45869625"/>
      <w:bookmarkStart w:id="2415" w:name="_Toc52555424"/>
      <w:bookmarkStart w:id="2416" w:name="_Toc61112880"/>
      <w:bookmarkStart w:id="2417" w:name="_Toc67911764"/>
      <w:bookmarkStart w:id="2418" w:name="_Toc74840584"/>
      <w:bookmarkStart w:id="2419" w:name="_Toc76503719"/>
      <w:bookmarkStart w:id="2420" w:name="_Toc83042271"/>
      <w:bookmarkStart w:id="2421" w:name="_Toc89854445"/>
      <w:r w:rsidRPr="009202AA">
        <w:t>7.5.2.2</w:t>
      </w:r>
      <w:r w:rsidRPr="009202AA">
        <w:tab/>
        <w:t>Co-location minimum requirement</w:t>
      </w:r>
      <w:bookmarkEnd w:id="2410"/>
      <w:bookmarkEnd w:id="2411"/>
      <w:bookmarkEnd w:id="2412"/>
      <w:bookmarkEnd w:id="2413"/>
      <w:bookmarkEnd w:id="2414"/>
      <w:bookmarkEnd w:id="2415"/>
      <w:bookmarkEnd w:id="2416"/>
      <w:bookmarkEnd w:id="2417"/>
      <w:bookmarkEnd w:id="2418"/>
      <w:bookmarkEnd w:id="2419"/>
      <w:bookmarkEnd w:id="2420"/>
      <w:bookmarkEnd w:id="24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422" w:name="_Toc21096588"/>
      <w:bookmarkStart w:id="2423" w:name="_Toc29763555"/>
      <w:bookmarkStart w:id="2424" w:name="_Toc36030026"/>
      <w:bookmarkStart w:id="2425" w:name="_Toc37179926"/>
      <w:bookmarkStart w:id="2426" w:name="_Toc45869626"/>
      <w:bookmarkStart w:id="2427" w:name="_Toc52555425"/>
      <w:bookmarkStart w:id="2428" w:name="_Toc61112881"/>
      <w:bookmarkStart w:id="2429" w:name="_Toc67911765"/>
      <w:bookmarkStart w:id="2430" w:name="_Toc74840585"/>
      <w:bookmarkStart w:id="2431" w:name="_Toc76503720"/>
      <w:bookmarkStart w:id="2432" w:name="_Toc83042272"/>
      <w:bookmarkStart w:id="2433" w:name="_Toc89854446"/>
      <w:r w:rsidRPr="009202AA">
        <w:rPr>
          <w:lang w:eastAsia="zh-CN"/>
        </w:rPr>
        <w:t>7.5.3</w:t>
      </w:r>
      <w:r w:rsidRPr="009202AA">
        <w:rPr>
          <w:lang w:eastAsia="zh-CN"/>
        </w:rPr>
        <w:tab/>
        <w:t>Minimum requirement for single RAT UTRA operation</w:t>
      </w:r>
      <w:bookmarkEnd w:id="2422"/>
      <w:bookmarkEnd w:id="2423"/>
      <w:bookmarkEnd w:id="2424"/>
      <w:bookmarkEnd w:id="2425"/>
      <w:bookmarkEnd w:id="2426"/>
      <w:bookmarkEnd w:id="2427"/>
      <w:bookmarkEnd w:id="2428"/>
      <w:bookmarkEnd w:id="2429"/>
      <w:bookmarkEnd w:id="2430"/>
      <w:bookmarkEnd w:id="2431"/>
      <w:bookmarkEnd w:id="2432"/>
      <w:bookmarkEnd w:id="2433"/>
    </w:p>
    <w:p w14:paraId="61835383" w14:textId="77777777" w:rsidR="004C4A70" w:rsidRPr="009202AA" w:rsidRDefault="004C4A70" w:rsidP="004C4A70">
      <w:pPr>
        <w:pStyle w:val="Heading4"/>
        <w:rPr>
          <w:lang w:eastAsia="zh-CN"/>
        </w:rPr>
      </w:pPr>
      <w:bookmarkStart w:id="2434" w:name="_Toc21096589"/>
      <w:bookmarkStart w:id="2435" w:name="_Toc29763556"/>
      <w:bookmarkStart w:id="2436" w:name="_Toc36030027"/>
      <w:bookmarkStart w:id="2437" w:name="_Toc37179927"/>
      <w:bookmarkStart w:id="2438" w:name="_Toc45869627"/>
      <w:bookmarkStart w:id="2439" w:name="_Toc52555426"/>
      <w:bookmarkStart w:id="2440" w:name="_Toc61112882"/>
      <w:bookmarkStart w:id="2441" w:name="_Toc67911766"/>
      <w:bookmarkStart w:id="2442" w:name="_Toc74840586"/>
      <w:bookmarkStart w:id="2443" w:name="_Toc76503721"/>
      <w:bookmarkStart w:id="2444" w:name="_Toc83042273"/>
      <w:bookmarkStart w:id="2445" w:name="_Toc89854447"/>
      <w:r w:rsidRPr="009202AA">
        <w:t>7.5.3.1</w:t>
      </w:r>
      <w:r w:rsidRPr="009202AA">
        <w:tab/>
        <w:t>General minimum requirement</w:t>
      </w:r>
      <w:bookmarkEnd w:id="2434"/>
      <w:bookmarkEnd w:id="2435"/>
      <w:bookmarkEnd w:id="2436"/>
      <w:bookmarkEnd w:id="2437"/>
      <w:bookmarkEnd w:id="2438"/>
      <w:bookmarkEnd w:id="2439"/>
      <w:bookmarkEnd w:id="2440"/>
      <w:bookmarkEnd w:id="2441"/>
      <w:bookmarkEnd w:id="2442"/>
      <w:bookmarkEnd w:id="2443"/>
      <w:bookmarkEnd w:id="2444"/>
      <w:bookmarkEnd w:id="2445"/>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446" w:name="_Toc21096590"/>
      <w:bookmarkStart w:id="2447" w:name="_Toc29763557"/>
      <w:bookmarkStart w:id="2448" w:name="_Toc36030028"/>
      <w:bookmarkStart w:id="2449" w:name="_Toc37179928"/>
      <w:bookmarkStart w:id="2450" w:name="_Toc45869628"/>
      <w:bookmarkStart w:id="2451" w:name="_Toc52555427"/>
      <w:bookmarkStart w:id="2452" w:name="_Toc61112883"/>
      <w:bookmarkStart w:id="2453" w:name="_Toc67911767"/>
      <w:bookmarkStart w:id="2454" w:name="_Toc74840587"/>
      <w:bookmarkStart w:id="2455" w:name="_Toc76503722"/>
      <w:bookmarkStart w:id="2456" w:name="_Toc83042274"/>
      <w:bookmarkStart w:id="2457" w:name="_Toc89854448"/>
      <w:r w:rsidRPr="009202AA">
        <w:t>7.5.3.2</w:t>
      </w:r>
      <w:r w:rsidRPr="009202AA">
        <w:tab/>
        <w:t>Co-location minimum requirement</w:t>
      </w:r>
      <w:bookmarkEnd w:id="2446"/>
      <w:bookmarkEnd w:id="2447"/>
      <w:bookmarkEnd w:id="2448"/>
      <w:bookmarkEnd w:id="2449"/>
      <w:bookmarkEnd w:id="2450"/>
      <w:bookmarkEnd w:id="2451"/>
      <w:bookmarkEnd w:id="2452"/>
      <w:bookmarkEnd w:id="2453"/>
      <w:bookmarkEnd w:id="2454"/>
      <w:bookmarkEnd w:id="2455"/>
      <w:bookmarkEnd w:id="2456"/>
      <w:bookmarkEnd w:id="245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458" w:name="_Toc21096591"/>
      <w:bookmarkStart w:id="2459" w:name="_Toc29763558"/>
      <w:bookmarkStart w:id="2460" w:name="_Toc36030029"/>
      <w:bookmarkStart w:id="2461" w:name="_Toc37179929"/>
      <w:bookmarkStart w:id="2462" w:name="_Toc45869629"/>
      <w:bookmarkStart w:id="2463" w:name="_Toc52555428"/>
      <w:bookmarkStart w:id="2464" w:name="_Toc61112884"/>
      <w:bookmarkStart w:id="2465" w:name="_Toc67911768"/>
      <w:bookmarkStart w:id="2466" w:name="_Toc74840588"/>
      <w:bookmarkStart w:id="2467" w:name="_Toc76503723"/>
      <w:bookmarkStart w:id="2468" w:name="_Toc83042275"/>
      <w:bookmarkStart w:id="2469" w:name="_Toc89854449"/>
      <w:r w:rsidRPr="009202AA">
        <w:rPr>
          <w:lang w:eastAsia="zh-CN"/>
        </w:rPr>
        <w:t>7.5.4</w:t>
      </w:r>
      <w:r w:rsidRPr="009202AA">
        <w:rPr>
          <w:lang w:eastAsia="zh-CN"/>
        </w:rPr>
        <w:tab/>
        <w:t>Minimum requirement for single RAT E-UTRA operation</w:t>
      </w:r>
      <w:bookmarkEnd w:id="2458"/>
      <w:bookmarkEnd w:id="2459"/>
      <w:bookmarkEnd w:id="2460"/>
      <w:bookmarkEnd w:id="2461"/>
      <w:bookmarkEnd w:id="2462"/>
      <w:bookmarkEnd w:id="2463"/>
      <w:bookmarkEnd w:id="2464"/>
      <w:bookmarkEnd w:id="2465"/>
      <w:bookmarkEnd w:id="2466"/>
      <w:bookmarkEnd w:id="2467"/>
      <w:bookmarkEnd w:id="2468"/>
      <w:bookmarkEnd w:id="2469"/>
    </w:p>
    <w:p w14:paraId="1B6EE9EE" w14:textId="77777777" w:rsidR="004C4A70" w:rsidRPr="009202AA" w:rsidRDefault="004C4A70" w:rsidP="004C4A70">
      <w:pPr>
        <w:pStyle w:val="Heading4"/>
        <w:rPr>
          <w:lang w:eastAsia="zh-CN"/>
        </w:rPr>
      </w:pPr>
      <w:bookmarkStart w:id="2470" w:name="_Toc21096592"/>
      <w:bookmarkStart w:id="2471" w:name="_Toc29763559"/>
      <w:bookmarkStart w:id="2472" w:name="_Toc36030030"/>
      <w:bookmarkStart w:id="2473" w:name="_Toc37179930"/>
      <w:bookmarkStart w:id="2474" w:name="_Toc45869630"/>
      <w:bookmarkStart w:id="2475" w:name="_Toc52555429"/>
      <w:bookmarkStart w:id="2476" w:name="_Toc61112885"/>
      <w:bookmarkStart w:id="2477" w:name="_Toc67911769"/>
      <w:bookmarkStart w:id="2478" w:name="_Toc74840589"/>
      <w:bookmarkStart w:id="2479" w:name="_Toc76503724"/>
      <w:bookmarkStart w:id="2480" w:name="_Toc83042276"/>
      <w:bookmarkStart w:id="2481" w:name="_Toc89854450"/>
      <w:r w:rsidRPr="009202AA">
        <w:t>7.5.4.1</w:t>
      </w:r>
      <w:r w:rsidRPr="009202AA">
        <w:tab/>
        <w:t>General minimum requirement</w:t>
      </w:r>
      <w:bookmarkEnd w:id="2470"/>
      <w:bookmarkEnd w:id="2471"/>
      <w:bookmarkEnd w:id="2472"/>
      <w:bookmarkEnd w:id="2473"/>
      <w:bookmarkEnd w:id="2474"/>
      <w:bookmarkEnd w:id="2475"/>
      <w:bookmarkEnd w:id="2476"/>
      <w:bookmarkEnd w:id="2477"/>
      <w:bookmarkEnd w:id="2478"/>
      <w:bookmarkEnd w:id="2479"/>
      <w:bookmarkEnd w:id="2480"/>
      <w:bookmarkEnd w:id="248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482" w:name="_Toc21096593"/>
      <w:bookmarkStart w:id="2483" w:name="_Toc29763560"/>
      <w:bookmarkStart w:id="2484" w:name="_Toc36030031"/>
      <w:bookmarkStart w:id="2485" w:name="_Toc37179931"/>
      <w:bookmarkStart w:id="2486" w:name="_Toc45869631"/>
      <w:bookmarkStart w:id="2487" w:name="_Toc52555430"/>
      <w:bookmarkStart w:id="2488" w:name="_Toc61112886"/>
      <w:bookmarkStart w:id="2489" w:name="_Toc67911770"/>
      <w:bookmarkStart w:id="2490" w:name="_Toc74840590"/>
      <w:bookmarkStart w:id="2491" w:name="_Toc76503725"/>
      <w:bookmarkStart w:id="2492" w:name="_Toc83042277"/>
      <w:bookmarkStart w:id="2493" w:name="_Toc89854451"/>
      <w:r w:rsidRPr="009202AA">
        <w:t>7.5.4.2</w:t>
      </w:r>
      <w:r w:rsidRPr="009202AA">
        <w:tab/>
        <w:t>Co-location minimum requirement</w:t>
      </w:r>
      <w:bookmarkEnd w:id="2482"/>
      <w:bookmarkEnd w:id="2483"/>
      <w:bookmarkEnd w:id="2484"/>
      <w:bookmarkEnd w:id="2485"/>
      <w:bookmarkEnd w:id="2486"/>
      <w:bookmarkEnd w:id="2487"/>
      <w:bookmarkEnd w:id="2488"/>
      <w:bookmarkEnd w:id="2489"/>
      <w:bookmarkEnd w:id="2490"/>
      <w:bookmarkEnd w:id="2491"/>
      <w:bookmarkEnd w:id="2492"/>
      <w:bookmarkEnd w:id="2493"/>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494" w:name="_Toc21096594"/>
      <w:bookmarkStart w:id="2495" w:name="_Toc29763561"/>
      <w:bookmarkStart w:id="2496" w:name="_Toc36030032"/>
      <w:bookmarkStart w:id="2497" w:name="_Toc37179932"/>
      <w:bookmarkStart w:id="2498" w:name="_Toc45869632"/>
      <w:bookmarkStart w:id="2499" w:name="_Toc52555431"/>
      <w:bookmarkStart w:id="2500" w:name="_Toc61112887"/>
      <w:bookmarkStart w:id="2501" w:name="_Toc67911771"/>
      <w:bookmarkStart w:id="2502" w:name="_Toc74840591"/>
      <w:bookmarkStart w:id="2503" w:name="_Toc76503726"/>
      <w:bookmarkStart w:id="2504" w:name="_Toc83042278"/>
      <w:bookmarkStart w:id="2505" w:name="_Toc89854452"/>
      <w:r w:rsidRPr="009202AA">
        <w:t>7.6</w:t>
      </w:r>
      <w:r w:rsidRPr="009202AA">
        <w:tab/>
        <w:t>Receiver spurious emissions</w:t>
      </w:r>
      <w:bookmarkEnd w:id="2494"/>
      <w:bookmarkEnd w:id="2495"/>
      <w:bookmarkEnd w:id="2496"/>
      <w:bookmarkEnd w:id="2497"/>
      <w:bookmarkEnd w:id="2498"/>
      <w:bookmarkEnd w:id="2499"/>
      <w:bookmarkEnd w:id="2500"/>
      <w:bookmarkEnd w:id="2501"/>
      <w:bookmarkEnd w:id="2502"/>
      <w:bookmarkEnd w:id="2503"/>
      <w:bookmarkEnd w:id="2504"/>
      <w:bookmarkEnd w:id="2505"/>
    </w:p>
    <w:p w14:paraId="6592DFC1" w14:textId="77777777" w:rsidR="004C4A70" w:rsidRPr="009202AA" w:rsidRDefault="004C4A70" w:rsidP="004C4A70">
      <w:pPr>
        <w:pStyle w:val="Heading3"/>
      </w:pPr>
      <w:bookmarkStart w:id="2506" w:name="_Toc21096595"/>
      <w:bookmarkStart w:id="2507" w:name="_Toc29763562"/>
      <w:bookmarkStart w:id="2508" w:name="_Toc36030033"/>
      <w:bookmarkStart w:id="2509" w:name="_Toc37179933"/>
      <w:bookmarkStart w:id="2510" w:name="_Toc45869633"/>
      <w:bookmarkStart w:id="2511" w:name="_Toc52555432"/>
      <w:bookmarkStart w:id="2512" w:name="_Toc61112888"/>
      <w:bookmarkStart w:id="2513" w:name="_Toc67911772"/>
      <w:bookmarkStart w:id="2514" w:name="_Toc74840592"/>
      <w:bookmarkStart w:id="2515" w:name="_Toc76503727"/>
      <w:bookmarkStart w:id="2516" w:name="_Toc83042279"/>
      <w:bookmarkStart w:id="2517" w:name="_Toc89854453"/>
      <w:r w:rsidRPr="009202AA">
        <w:t>7.6.1</w:t>
      </w:r>
      <w:r w:rsidRPr="009202AA">
        <w:tab/>
        <w:t>General</w:t>
      </w:r>
      <w:bookmarkEnd w:id="2506"/>
      <w:bookmarkEnd w:id="2507"/>
      <w:bookmarkEnd w:id="2508"/>
      <w:bookmarkEnd w:id="2509"/>
      <w:bookmarkEnd w:id="2510"/>
      <w:bookmarkEnd w:id="2511"/>
      <w:bookmarkEnd w:id="2512"/>
      <w:bookmarkEnd w:id="2513"/>
      <w:bookmarkEnd w:id="2514"/>
      <w:bookmarkEnd w:id="2515"/>
      <w:bookmarkEnd w:id="2516"/>
      <w:bookmarkEnd w:id="2517"/>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518" w:name="_Toc21096596"/>
      <w:bookmarkStart w:id="2519" w:name="_Toc29763563"/>
      <w:bookmarkStart w:id="2520" w:name="_Toc36030034"/>
      <w:bookmarkStart w:id="2521" w:name="_Toc37179934"/>
      <w:bookmarkStart w:id="2522" w:name="_Toc45869634"/>
      <w:bookmarkStart w:id="2523" w:name="_Toc52555433"/>
      <w:bookmarkStart w:id="2524" w:name="_Toc61112889"/>
      <w:bookmarkStart w:id="2525" w:name="_Toc67911773"/>
      <w:bookmarkStart w:id="2526" w:name="_Toc74840593"/>
      <w:bookmarkStart w:id="2527" w:name="_Toc76503728"/>
      <w:bookmarkStart w:id="2528" w:name="_Toc83042280"/>
      <w:bookmarkStart w:id="2529" w:name="_Toc89854454"/>
      <w:r w:rsidRPr="009202AA">
        <w:rPr>
          <w:lang w:eastAsia="zh-CN"/>
        </w:rPr>
        <w:t>7.6.2</w:t>
      </w:r>
      <w:r w:rsidRPr="009202AA">
        <w:rPr>
          <w:lang w:eastAsia="zh-CN"/>
        </w:rPr>
        <w:tab/>
        <w:t>Minimum requirement for MSR operation</w:t>
      </w:r>
      <w:bookmarkEnd w:id="2518"/>
      <w:bookmarkEnd w:id="2519"/>
      <w:bookmarkEnd w:id="2520"/>
      <w:bookmarkEnd w:id="2521"/>
      <w:bookmarkEnd w:id="2522"/>
      <w:bookmarkEnd w:id="2523"/>
      <w:bookmarkEnd w:id="2524"/>
      <w:bookmarkEnd w:id="2525"/>
      <w:bookmarkEnd w:id="2526"/>
      <w:bookmarkEnd w:id="2527"/>
      <w:bookmarkEnd w:id="2528"/>
      <w:bookmarkEnd w:id="2529"/>
    </w:p>
    <w:p w14:paraId="78105427" w14:textId="77777777" w:rsidR="004C4A70" w:rsidRPr="009202AA" w:rsidRDefault="004C4A70" w:rsidP="004C4A70">
      <w:pPr>
        <w:pStyle w:val="Heading4"/>
      </w:pPr>
      <w:bookmarkStart w:id="2530" w:name="_Toc21096597"/>
      <w:bookmarkStart w:id="2531" w:name="_Toc29763564"/>
      <w:bookmarkStart w:id="2532" w:name="_Toc36030035"/>
      <w:bookmarkStart w:id="2533" w:name="_Toc37179935"/>
      <w:bookmarkStart w:id="2534" w:name="_Toc45869635"/>
      <w:bookmarkStart w:id="2535" w:name="_Toc52555434"/>
      <w:bookmarkStart w:id="2536" w:name="_Toc61112890"/>
      <w:bookmarkStart w:id="2537" w:name="_Toc67911774"/>
      <w:bookmarkStart w:id="2538" w:name="_Toc74840594"/>
      <w:bookmarkStart w:id="2539" w:name="_Toc76503729"/>
      <w:bookmarkStart w:id="2540" w:name="_Toc83042281"/>
      <w:bookmarkStart w:id="2541" w:name="_Toc89854455"/>
      <w:r w:rsidRPr="009202AA">
        <w:t>7.6.2.1</w:t>
      </w:r>
      <w:r w:rsidRPr="009202AA">
        <w:tab/>
        <w:t>General minimum requirement</w:t>
      </w:r>
      <w:bookmarkEnd w:id="2530"/>
      <w:bookmarkEnd w:id="2531"/>
      <w:bookmarkEnd w:id="2532"/>
      <w:bookmarkEnd w:id="2533"/>
      <w:bookmarkEnd w:id="2534"/>
      <w:bookmarkEnd w:id="2535"/>
      <w:bookmarkEnd w:id="2536"/>
      <w:bookmarkEnd w:id="2537"/>
      <w:bookmarkEnd w:id="2538"/>
      <w:bookmarkEnd w:id="2539"/>
      <w:bookmarkEnd w:id="2540"/>
      <w:bookmarkEnd w:id="254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542" w:name="_Toc21096598"/>
      <w:bookmarkStart w:id="2543" w:name="_Toc29763565"/>
      <w:bookmarkStart w:id="2544" w:name="_Toc36030036"/>
      <w:bookmarkStart w:id="2545" w:name="_Toc37179936"/>
      <w:bookmarkStart w:id="2546" w:name="_Toc45869636"/>
      <w:bookmarkStart w:id="2547" w:name="_Toc52555435"/>
      <w:bookmarkStart w:id="2548" w:name="_Toc61112891"/>
      <w:bookmarkStart w:id="2549" w:name="_Toc67911775"/>
      <w:bookmarkStart w:id="2550" w:name="_Toc74840595"/>
      <w:bookmarkStart w:id="2551" w:name="_Toc76503730"/>
      <w:bookmarkStart w:id="2552" w:name="_Toc83042282"/>
      <w:bookmarkStart w:id="2553" w:name="_Toc89854456"/>
      <w:r w:rsidRPr="009202AA">
        <w:rPr>
          <w:lang w:eastAsia="zh-CN"/>
        </w:rPr>
        <w:t>7.6.3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554" w:name="_Toc21096599"/>
      <w:bookmarkStart w:id="2555" w:name="_Toc29763566"/>
      <w:bookmarkStart w:id="2556" w:name="_Toc36030037"/>
      <w:bookmarkStart w:id="2557" w:name="_Toc37179937"/>
      <w:bookmarkStart w:id="2558" w:name="_Toc45869637"/>
      <w:bookmarkStart w:id="2559" w:name="_Toc52555436"/>
      <w:bookmarkStart w:id="2560" w:name="_Toc61112892"/>
      <w:bookmarkStart w:id="2561" w:name="_Toc67911776"/>
      <w:bookmarkStart w:id="2562" w:name="_Toc74840596"/>
      <w:bookmarkStart w:id="2563" w:name="_Toc76503731"/>
      <w:bookmarkStart w:id="2564" w:name="_Toc83042283"/>
      <w:bookmarkStart w:id="2565" w:name="_Toc89854457"/>
      <w:r w:rsidRPr="009202AA">
        <w:rPr>
          <w:lang w:eastAsia="zh-CN"/>
        </w:rPr>
        <w:t>7.6.4</w:t>
      </w:r>
      <w:r w:rsidRPr="009202AA">
        <w:rPr>
          <w:lang w:eastAsia="zh-CN"/>
        </w:rPr>
        <w:tab/>
        <w:t>Minimum requirement for single RAT E-UTRA operation</w:t>
      </w:r>
      <w:bookmarkEnd w:id="2554"/>
      <w:bookmarkEnd w:id="2555"/>
      <w:bookmarkEnd w:id="2556"/>
      <w:bookmarkEnd w:id="2557"/>
      <w:bookmarkEnd w:id="2558"/>
      <w:bookmarkEnd w:id="2559"/>
      <w:bookmarkEnd w:id="2560"/>
      <w:bookmarkEnd w:id="2561"/>
      <w:bookmarkEnd w:id="2562"/>
      <w:bookmarkEnd w:id="2563"/>
      <w:bookmarkEnd w:id="2564"/>
      <w:bookmarkEnd w:id="2565"/>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566" w:name="_Toc21096600"/>
      <w:bookmarkStart w:id="2567" w:name="_Toc29763567"/>
      <w:bookmarkStart w:id="2568" w:name="_Toc36030038"/>
      <w:bookmarkStart w:id="2569" w:name="_Toc37179938"/>
      <w:bookmarkStart w:id="2570" w:name="_Toc45869638"/>
      <w:bookmarkStart w:id="2571" w:name="_Toc52555437"/>
      <w:bookmarkStart w:id="2572" w:name="_Toc61112893"/>
      <w:bookmarkStart w:id="2573" w:name="_Toc67911777"/>
      <w:bookmarkStart w:id="2574" w:name="_Toc74840597"/>
      <w:bookmarkStart w:id="2575" w:name="_Toc76503732"/>
      <w:bookmarkStart w:id="2576" w:name="_Toc83042284"/>
      <w:bookmarkStart w:id="2577" w:name="_Toc89854458"/>
      <w:r w:rsidRPr="009202AA">
        <w:t>7.7</w:t>
      </w:r>
      <w:r w:rsidRPr="009202AA">
        <w:tab/>
        <w:t>Receiver intermodulation</w:t>
      </w:r>
      <w:bookmarkEnd w:id="2566"/>
      <w:bookmarkEnd w:id="2567"/>
      <w:bookmarkEnd w:id="2568"/>
      <w:bookmarkEnd w:id="2569"/>
      <w:bookmarkEnd w:id="2570"/>
      <w:bookmarkEnd w:id="2571"/>
      <w:bookmarkEnd w:id="2572"/>
      <w:bookmarkEnd w:id="2573"/>
      <w:bookmarkEnd w:id="2574"/>
      <w:bookmarkEnd w:id="2575"/>
      <w:bookmarkEnd w:id="2576"/>
      <w:bookmarkEnd w:id="2577"/>
    </w:p>
    <w:p w14:paraId="6C3C030C" w14:textId="77777777" w:rsidR="004C4A70" w:rsidRPr="009202AA" w:rsidRDefault="004C4A70" w:rsidP="004C4A70">
      <w:pPr>
        <w:pStyle w:val="Heading3"/>
      </w:pPr>
      <w:bookmarkStart w:id="2578" w:name="_Toc21096601"/>
      <w:bookmarkStart w:id="2579" w:name="_Toc29763568"/>
      <w:bookmarkStart w:id="2580" w:name="_Toc36030039"/>
      <w:bookmarkStart w:id="2581" w:name="_Toc37179939"/>
      <w:bookmarkStart w:id="2582" w:name="_Toc45869639"/>
      <w:bookmarkStart w:id="2583" w:name="_Toc52555438"/>
      <w:bookmarkStart w:id="2584" w:name="_Toc61112894"/>
      <w:bookmarkStart w:id="2585" w:name="_Toc67911778"/>
      <w:bookmarkStart w:id="2586" w:name="_Toc74840598"/>
      <w:bookmarkStart w:id="2587" w:name="_Toc76503733"/>
      <w:bookmarkStart w:id="2588" w:name="_Toc83042285"/>
      <w:bookmarkStart w:id="2589" w:name="_Toc89854459"/>
      <w:r w:rsidRPr="009202AA">
        <w:t>7.7.1</w:t>
      </w:r>
      <w:r w:rsidRPr="009202AA">
        <w:tab/>
        <w:t>General</w:t>
      </w:r>
      <w:bookmarkEnd w:id="2578"/>
      <w:bookmarkEnd w:id="2579"/>
      <w:bookmarkEnd w:id="2580"/>
      <w:bookmarkEnd w:id="2581"/>
      <w:bookmarkEnd w:id="2582"/>
      <w:bookmarkEnd w:id="2583"/>
      <w:bookmarkEnd w:id="2584"/>
      <w:bookmarkEnd w:id="2585"/>
      <w:bookmarkEnd w:id="2586"/>
      <w:bookmarkEnd w:id="2587"/>
      <w:bookmarkEnd w:id="2588"/>
      <w:bookmarkEnd w:id="2589"/>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590" w:name="_Toc21096602"/>
      <w:bookmarkStart w:id="2591" w:name="_Toc29763569"/>
      <w:bookmarkStart w:id="2592" w:name="_Toc36030040"/>
      <w:bookmarkStart w:id="2593" w:name="_Toc37179940"/>
      <w:bookmarkStart w:id="2594" w:name="_Toc45869640"/>
      <w:bookmarkStart w:id="2595" w:name="_Toc52555439"/>
      <w:bookmarkStart w:id="2596" w:name="_Toc61112895"/>
      <w:bookmarkStart w:id="2597" w:name="_Toc67911779"/>
      <w:bookmarkStart w:id="2598" w:name="_Toc74840599"/>
      <w:bookmarkStart w:id="2599" w:name="_Toc76503734"/>
      <w:bookmarkStart w:id="2600" w:name="_Toc83042286"/>
      <w:bookmarkStart w:id="2601" w:name="_Toc89854460"/>
      <w:r w:rsidRPr="009202AA">
        <w:rPr>
          <w:lang w:eastAsia="zh-CN"/>
        </w:rPr>
        <w:t>7.7.2</w:t>
      </w:r>
      <w:r w:rsidRPr="009202AA">
        <w:rPr>
          <w:lang w:eastAsia="zh-CN"/>
        </w:rPr>
        <w:tab/>
        <w:t>Minimum requirement for MSR operation</w:t>
      </w:r>
      <w:bookmarkEnd w:id="2590"/>
      <w:bookmarkEnd w:id="2591"/>
      <w:bookmarkEnd w:id="2592"/>
      <w:bookmarkEnd w:id="2593"/>
      <w:bookmarkEnd w:id="2594"/>
      <w:bookmarkEnd w:id="2595"/>
      <w:bookmarkEnd w:id="2596"/>
      <w:bookmarkEnd w:id="2597"/>
      <w:bookmarkEnd w:id="2598"/>
      <w:bookmarkEnd w:id="2599"/>
      <w:bookmarkEnd w:id="2600"/>
      <w:bookmarkEnd w:id="2601"/>
    </w:p>
    <w:p w14:paraId="68443362" w14:textId="77777777" w:rsidR="004C4A70" w:rsidRPr="009202AA" w:rsidRDefault="004C4A70" w:rsidP="004C4A70">
      <w:pPr>
        <w:pStyle w:val="Heading4"/>
      </w:pPr>
      <w:bookmarkStart w:id="2602" w:name="_Toc21096603"/>
      <w:bookmarkStart w:id="2603" w:name="_Toc29763570"/>
      <w:bookmarkStart w:id="2604" w:name="_Toc36030041"/>
      <w:bookmarkStart w:id="2605" w:name="_Toc37179941"/>
      <w:bookmarkStart w:id="2606" w:name="_Toc45869641"/>
      <w:bookmarkStart w:id="2607" w:name="_Toc52555440"/>
      <w:bookmarkStart w:id="2608" w:name="_Toc61112896"/>
      <w:bookmarkStart w:id="2609" w:name="_Toc67911780"/>
      <w:bookmarkStart w:id="2610" w:name="_Toc74840600"/>
      <w:bookmarkStart w:id="2611" w:name="_Toc76503735"/>
      <w:bookmarkStart w:id="2612" w:name="_Toc83042287"/>
      <w:bookmarkStart w:id="2613" w:name="_Toc89854461"/>
      <w:r w:rsidRPr="009202AA">
        <w:t>7.7.2.1</w:t>
      </w:r>
      <w:r w:rsidRPr="009202AA">
        <w:tab/>
        <w:t>General intermodulation minimum requirement</w:t>
      </w:r>
      <w:bookmarkEnd w:id="2602"/>
      <w:bookmarkEnd w:id="2603"/>
      <w:bookmarkEnd w:id="2604"/>
      <w:bookmarkEnd w:id="2605"/>
      <w:bookmarkEnd w:id="2606"/>
      <w:bookmarkEnd w:id="2607"/>
      <w:bookmarkEnd w:id="2608"/>
      <w:bookmarkEnd w:id="2609"/>
      <w:bookmarkEnd w:id="2610"/>
      <w:bookmarkEnd w:id="2611"/>
      <w:bookmarkEnd w:id="2612"/>
      <w:bookmarkEnd w:id="2613"/>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614" w:name="_Toc21096604"/>
      <w:bookmarkStart w:id="2615" w:name="_Toc29763571"/>
      <w:bookmarkStart w:id="2616" w:name="_Toc36030042"/>
      <w:bookmarkStart w:id="2617" w:name="_Toc37179942"/>
      <w:bookmarkStart w:id="2618" w:name="_Toc45869642"/>
      <w:bookmarkStart w:id="2619" w:name="_Toc52555441"/>
      <w:bookmarkStart w:id="2620" w:name="_Toc61112897"/>
      <w:bookmarkStart w:id="2621" w:name="_Toc67911781"/>
      <w:bookmarkStart w:id="2622" w:name="_Toc74840601"/>
      <w:bookmarkStart w:id="2623" w:name="_Toc76503736"/>
      <w:bookmarkStart w:id="2624" w:name="_Toc83042288"/>
      <w:bookmarkStart w:id="2625" w:name="_Toc89854462"/>
      <w:r w:rsidRPr="009202AA">
        <w:t>7.7.2.2</w:t>
      </w:r>
      <w:r w:rsidRPr="009202AA">
        <w:tab/>
        <w:t>General narrowband intermodulation minimum requirement</w:t>
      </w:r>
      <w:bookmarkEnd w:id="2614"/>
      <w:bookmarkEnd w:id="2615"/>
      <w:bookmarkEnd w:id="2616"/>
      <w:bookmarkEnd w:id="2617"/>
      <w:bookmarkEnd w:id="2618"/>
      <w:bookmarkEnd w:id="2619"/>
      <w:bookmarkEnd w:id="2620"/>
      <w:bookmarkEnd w:id="2621"/>
      <w:bookmarkEnd w:id="2622"/>
      <w:bookmarkEnd w:id="2623"/>
      <w:bookmarkEnd w:id="2624"/>
      <w:bookmarkEnd w:id="2625"/>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626" w:name="_Toc21096605"/>
      <w:bookmarkStart w:id="2627" w:name="_Toc29763572"/>
      <w:bookmarkStart w:id="2628" w:name="_Toc36030043"/>
      <w:bookmarkStart w:id="2629" w:name="_Toc37179943"/>
      <w:bookmarkStart w:id="2630" w:name="_Toc45869643"/>
      <w:bookmarkStart w:id="2631" w:name="_Toc52555442"/>
      <w:bookmarkStart w:id="2632" w:name="_Toc61112898"/>
      <w:bookmarkStart w:id="2633" w:name="_Toc67911782"/>
      <w:bookmarkStart w:id="2634" w:name="_Toc74840602"/>
      <w:bookmarkStart w:id="2635" w:name="_Toc76503737"/>
      <w:bookmarkStart w:id="2636" w:name="_Toc83042289"/>
      <w:bookmarkStart w:id="2637" w:name="_Toc89854463"/>
      <w:r w:rsidRPr="009202AA">
        <w:rPr>
          <w:lang w:eastAsia="zh-CN"/>
        </w:rPr>
        <w:t>7.7.3</w:t>
      </w:r>
      <w:r w:rsidRPr="009202AA">
        <w:rPr>
          <w:lang w:eastAsia="zh-CN"/>
        </w:rPr>
        <w:tab/>
        <w:t>Minimum requirement for single RAT UTRA operation</w:t>
      </w:r>
      <w:bookmarkEnd w:id="2626"/>
      <w:bookmarkEnd w:id="2627"/>
      <w:bookmarkEnd w:id="2628"/>
      <w:bookmarkEnd w:id="2629"/>
      <w:bookmarkEnd w:id="2630"/>
      <w:bookmarkEnd w:id="2631"/>
      <w:bookmarkEnd w:id="2632"/>
      <w:bookmarkEnd w:id="2633"/>
      <w:bookmarkEnd w:id="2634"/>
      <w:bookmarkEnd w:id="2635"/>
      <w:bookmarkEnd w:id="2636"/>
      <w:bookmarkEnd w:id="2637"/>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638" w:name="_Toc21096606"/>
      <w:bookmarkStart w:id="2639" w:name="_Toc29763573"/>
      <w:bookmarkStart w:id="2640" w:name="_Toc36030044"/>
      <w:bookmarkStart w:id="2641" w:name="_Toc37179944"/>
      <w:bookmarkStart w:id="2642" w:name="_Toc45869644"/>
      <w:bookmarkStart w:id="2643" w:name="_Toc52555443"/>
      <w:bookmarkStart w:id="2644" w:name="_Toc61112899"/>
      <w:bookmarkStart w:id="2645" w:name="_Toc67911783"/>
      <w:bookmarkStart w:id="2646" w:name="_Toc74840603"/>
      <w:bookmarkStart w:id="2647" w:name="_Toc76503738"/>
      <w:bookmarkStart w:id="2648" w:name="_Toc83042290"/>
      <w:bookmarkStart w:id="2649" w:name="_Toc89854464"/>
      <w:r w:rsidRPr="009202AA">
        <w:rPr>
          <w:lang w:eastAsia="zh-CN"/>
        </w:rPr>
        <w:t>7.7.4</w:t>
      </w:r>
      <w:r w:rsidRPr="009202AA">
        <w:rPr>
          <w:lang w:eastAsia="zh-CN"/>
        </w:rPr>
        <w:tab/>
        <w:t>Minimum requirement for single RAT E- UTRA operation</w:t>
      </w:r>
      <w:bookmarkEnd w:id="2638"/>
      <w:bookmarkEnd w:id="2639"/>
      <w:bookmarkEnd w:id="2640"/>
      <w:bookmarkEnd w:id="2641"/>
      <w:bookmarkEnd w:id="2642"/>
      <w:bookmarkEnd w:id="2643"/>
      <w:bookmarkEnd w:id="2644"/>
      <w:bookmarkEnd w:id="2645"/>
      <w:bookmarkEnd w:id="2646"/>
      <w:bookmarkEnd w:id="2647"/>
      <w:bookmarkEnd w:id="2648"/>
      <w:bookmarkEnd w:id="2649"/>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650" w:name="_Toc21096607"/>
      <w:bookmarkStart w:id="2651" w:name="_Toc29763574"/>
      <w:bookmarkStart w:id="2652" w:name="_Toc36030045"/>
      <w:bookmarkStart w:id="2653" w:name="_Toc37179945"/>
      <w:bookmarkStart w:id="2654" w:name="_Toc45869645"/>
      <w:bookmarkStart w:id="2655" w:name="_Toc52555444"/>
      <w:bookmarkStart w:id="2656" w:name="_Toc61112900"/>
      <w:bookmarkStart w:id="2657" w:name="_Toc67911784"/>
      <w:bookmarkStart w:id="2658" w:name="_Toc74840604"/>
      <w:bookmarkStart w:id="2659" w:name="_Toc76503739"/>
      <w:bookmarkStart w:id="2660" w:name="_Toc83042291"/>
      <w:bookmarkStart w:id="2661" w:name="_Toc89854465"/>
      <w:r w:rsidRPr="009202AA">
        <w:t>7.8</w:t>
      </w:r>
      <w:r w:rsidRPr="009202AA">
        <w:tab/>
        <w:t>In-channel selectivity</w:t>
      </w:r>
      <w:bookmarkEnd w:id="2650"/>
      <w:bookmarkEnd w:id="2651"/>
      <w:bookmarkEnd w:id="2652"/>
      <w:bookmarkEnd w:id="2653"/>
      <w:bookmarkEnd w:id="2654"/>
      <w:bookmarkEnd w:id="2655"/>
      <w:bookmarkEnd w:id="2656"/>
      <w:bookmarkEnd w:id="2657"/>
      <w:bookmarkEnd w:id="2658"/>
      <w:bookmarkEnd w:id="2659"/>
      <w:bookmarkEnd w:id="2660"/>
      <w:bookmarkEnd w:id="2661"/>
    </w:p>
    <w:p w14:paraId="432299A8" w14:textId="77777777" w:rsidR="004C4A70" w:rsidRPr="009202AA" w:rsidRDefault="004C4A70" w:rsidP="004C4A70">
      <w:pPr>
        <w:pStyle w:val="Heading3"/>
      </w:pPr>
      <w:bookmarkStart w:id="2662" w:name="_Toc21096608"/>
      <w:bookmarkStart w:id="2663" w:name="_Toc29763575"/>
      <w:bookmarkStart w:id="2664" w:name="_Toc36030046"/>
      <w:bookmarkStart w:id="2665" w:name="_Toc37179946"/>
      <w:bookmarkStart w:id="2666" w:name="_Toc45869646"/>
      <w:bookmarkStart w:id="2667" w:name="_Toc52555445"/>
      <w:bookmarkStart w:id="2668" w:name="_Toc61112901"/>
      <w:bookmarkStart w:id="2669" w:name="_Toc67911785"/>
      <w:bookmarkStart w:id="2670" w:name="_Toc74840605"/>
      <w:bookmarkStart w:id="2671" w:name="_Toc76503740"/>
      <w:bookmarkStart w:id="2672" w:name="_Toc83042292"/>
      <w:bookmarkStart w:id="2673" w:name="_Toc89854466"/>
      <w:r w:rsidRPr="009202AA">
        <w:t>7.8.1</w:t>
      </w:r>
      <w:r w:rsidRPr="009202AA">
        <w:tab/>
        <w:t>General</w:t>
      </w:r>
      <w:bookmarkEnd w:id="2662"/>
      <w:bookmarkEnd w:id="2663"/>
      <w:bookmarkEnd w:id="2664"/>
      <w:bookmarkEnd w:id="2665"/>
      <w:bookmarkEnd w:id="2666"/>
      <w:bookmarkEnd w:id="2667"/>
      <w:bookmarkEnd w:id="2668"/>
      <w:bookmarkEnd w:id="2669"/>
      <w:bookmarkEnd w:id="2670"/>
      <w:bookmarkEnd w:id="2671"/>
      <w:bookmarkEnd w:id="2672"/>
      <w:bookmarkEnd w:id="2673"/>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674" w:name="_Toc21096609"/>
      <w:bookmarkStart w:id="2675" w:name="_Toc29763576"/>
      <w:bookmarkStart w:id="2676" w:name="_Toc36030047"/>
      <w:bookmarkStart w:id="2677" w:name="_Toc37179947"/>
      <w:bookmarkStart w:id="2678" w:name="_Toc45869647"/>
      <w:bookmarkStart w:id="2679" w:name="_Toc52555446"/>
      <w:bookmarkStart w:id="2680" w:name="_Toc61112902"/>
      <w:bookmarkStart w:id="2681" w:name="_Toc67911786"/>
      <w:bookmarkStart w:id="2682" w:name="_Toc74840606"/>
      <w:bookmarkStart w:id="2683" w:name="_Toc76503741"/>
      <w:bookmarkStart w:id="2684" w:name="_Toc83042293"/>
      <w:bookmarkStart w:id="2685" w:name="_Toc89854467"/>
      <w:r w:rsidRPr="009202AA">
        <w:rPr>
          <w:lang w:eastAsia="zh-CN"/>
        </w:rPr>
        <w:t>7.8.2</w:t>
      </w:r>
      <w:r w:rsidRPr="009202AA">
        <w:rPr>
          <w:lang w:eastAsia="zh-CN"/>
        </w:rPr>
        <w:tab/>
        <w:t>Minimum requirement for MSR operation</w:t>
      </w:r>
      <w:bookmarkEnd w:id="2674"/>
      <w:bookmarkEnd w:id="2675"/>
      <w:bookmarkEnd w:id="2676"/>
      <w:bookmarkEnd w:id="2677"/>
      <w:bookmarkEnd w:id="2678"/>
      <w:bookmarkEnd w:id="2679"/>
      <w:bookmarkEnd w:id="2680"/>
      <w:bookmarkEnd w:id="2681"/>
      <w:bookmarkEnd w:id="2682"/>
      <w:bookmarkEnd w:id="2683"/>
      <w:bookmarkEnd w:id="2684"/>
      <w:bookmarkEnd w:id="2685"/>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686" w:name="_Toc21096610"/>
      <w:bookmarkStart w:id="2687" w:name="_Toc29763577"/>
      <w:bookmarkStart w:id="2688" w:name="_Toc36030048"/>
      <w:bookmarkStart w:id="2689" w:name="_Toc37179948"/>
      <w:bookmarkStart w:id="2690" w:name="_Toc45869648"/>
      <w:bookmarkStart w:id="2691" w:name="_Toc52555447"/>
      <w:bookmarkStart w:id="2692" w:name="_Toc61112903"/>
      <w:bookmarkStart w:id="2693" w:name="_Toc67911787"/>
      <w:bookmarkStart w:id="2694" w:name="_Toc74840607"/>
      <w:bookmarkStart w:id="2695" w:name="_Toc76503742"/>
      <w:bookmarkStart w:id="2696" w:name="_Toc83042294"/>
      <w:bookmarkStart w:id="2697" w:name="_Toc89854468"/>
      <w:r w:rsidRPr="009202AA">
        <w:rPr>
          <w:lang w:eastAsia="zh-CN"/>
        </w:rPr>
        <w:t>7.8.3</w:t>
      </w:r>
      <w:r w:rsidRPr="009202AA">
        <w:rPr>
          <w:lang w:eastAsia="zh-CN"/>
        </w:rPr>
        <w:tab/>
        <w:t>Minimum requirement for single RAT UTRA operation</w:t>
      </w:r>
      <w:bookmarkEnd w:id="2686"/>
      <w:bookmarkEnd w:id="2687"/>
      <w:bookmarkEnd w:id="2688"/>
      <w:bookmarkEnd w:id="2689"/>
      <w:bookmarkEnd w:id="2690"/>
      <w:bookmarkEnd w:id="2691"/>
      <w:bookmarkEnd w:id="2692"/>
      <w:bookmarkEnd w:id="2693"/>
      <w:bookmarkEnd w:id="2694"/>
      <w:bookmarkEnd w:id="2695"/>
      <w:bookmarkEnd w:id="2696"/>
      <w:bookmarkEnd w:id="2697"/>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698" w:name="_Toc21096611"/>
      <w:bookmarkStart w:id="2699" w:name="_Toc29763578"/>
      <w:bookmarkStart w:id="2700" w:name="_Toc36030049"/>
      <w:bookmarkStart w:id="2701" w:name="_Toc37179949"/>
      <w:bookmarkStart w:id="2702" w:name="_Toc45869649"/>
      <w:bookmarkStart w:id="2703" w:name="_Toc52555448"/>
      <w:bookmarkStart w:id="2704" w:name="_Toc61112904"/>
      <w:bookmarkStart w:id="2705" w:name="_Toc67911788"/>
      <w:bookmarkStart w:id="2706" w:name="_Toc74840608"/>
      <w:bookmarkStart w:id="2707" w:name="_Toc76503743"/>
      <w:bookmarkStart w:id="2708" w:name="_Toc83042295"/>
      <w:bookmarkStart w:id="2709" w:name="_Toc89854469"/>
      <w:r w:rsidRPr="009202AA">
        <w:rPr>
          <w:lang w:eastAsia="zh-CN"/>
        </w:rPr>
        <w:t>7.8.4</w:t>
      </w:r>
      <w:r w:rsidRPr="009202AA">
        <w:rPr>
          <w:lang w:eastAsia="zh-CN"/>
        </w:rPr>
        <w:tab/>
        <w:t>Minimum requirement for single RAT E-UTRA operation</w:t>
      </w:r>
      <w:bookmarkEnd w:id="2698"/>
      <w:bookmarkEnd w:id="2699"/>
      <w:bookmarkEnd w:id="2700"/>
      <w:bookmarkEnd w:id="2701"/>
      <w:bookmarkEnd w:id="2702"/>
      <w:bookmarkEnd w:id="2703"/>
      <w:bookmarkEnd w:id="2704"/>
      <w:bookmarkEnd w:id="2705"/>
      <w:bookmarkEnd w:id="2706"/>
      <w:bookmarkEnd w:id="2707"/>
      <w:bookmarkEnd w:id="2708"/>
      <w:bookmarkEnd w:id="2709"/>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710" w:name="_Toc21096612"/>
      <w:bookmarkStart w:id="2711" w:name="_Toc29763579"/>
      <w:bookmarkStart w:id="2712" w:name="_Toc36030050"/>
      <w:bookmarkStart w:id="2713" w:name="_Toc37179950"/>
      <w:bookmarkStart w:id="2714" w:name="_Toc45869650"/>
      <w:bookmarkStart w:id="2715" w:name="_Toc52555449"/>
      <w:bookmarkStart w:id="2716" w:name="_Toc61112905"/>
      <w:bookmarkStart w:id="2717" w:name="_Toc67911789"/>
      <w:bookmarkStart w:id="2718" w:name="_Toc74840609"/>
      <w:bookmarkStart w:id="2719" w:name="_Toc76503744"/>
      <w:bookmarkStart w:id="2720" w:name="_Toc83042296"/>
      <w:bookmarkStart w:id="2721" w:name="_Toc89854470"/>
      <w:r w:rsidRPr="009202AA">
        <w:t>8</w:t>
      </w:r>
      <w:r w:rsidRPr="009202AA">
        <w:tab/>
        <w:t>Performance requirements</w:t>
      </w:r>
      <w:bookmarkEnd w:id="2710"/>
      <w:bookmarkEnd w:id="2711"/>
      <w:bookmarkEnd w:id="2712"/>
      <w:bookmarkEnd w:id="2713"/>
      <w:bookmarkEnd w:id="2714"/>
      <w:bookmarkEnd w:id="2715"/>
      <w:bookmarkEnd w:id="2716"/>
      <w:bookmarkEnd w:id="2717"/>
      <w:bookmarkEnd w:id="2718"/>
      <w:bookmarkEnd w:id="2719"/>
      <w:bookmarkEnd w:id="2720"/>
      <w:bookmarkEnd w:id="2721"/>
    </w:p>
    <w:p w14:paraId="0CD232D9" w14:textId="77777777" w:rsidR="004C4A70" w:rsidRPr="009202AA" w:rsidRDefault="004C4A70" w:rsidP="004C4A70">
      <w:pPr>
        <w:pStyle w:val="Heading2"/>
      </w:pPr>
      <w:bookmarkStart w:id="2722" w:name="_Toc21096613"/>
      <w:bookmarkStart w:id="2723" w:name="_Toc29763580"/>
      <w:bookmarkStart w:id="2724" w:name="_Toc36030051"/>
      <w:bookmarkStart w:id="2725" w:name="_Toc37179951"/>
      <w:bookmarkStart w:id="2726" w:name="_Toc45869651"/>
      <w:bookmarkStart w:id="2727" w:name="_Toc52555450"/>
      <w:bookmarkStart w:id="2728" w:name="_Toc61112906"/>
      <w:bookmarkStart w:id="2729" w:name="_Toc67911790"/>
      <w:bookmarkStart w:id="2730" w:name="_Toc74840610"/>
      <w:bookmarkStart w:id="2731" w:name="_Toc76503745"/>
      <w:bookmarkStart w:id="2732" w:name="_Toc83042297"/>
      <w:bookmarkStart w:id="2733" w:name="_Toc89854471"/>
      <w:r w:rsidRPr="009202AA">
        <w:t>8.1</w:t>
      </w:r>
      <w:r w:rsidRPr="009202AA">
        <w:tab/>
        <w:t>General</w:t>
      </w:r>
      <w:bookmarkEnd w:id="2722"/>
      <w:bookmarkEnd w:id="2723"/>
      <w:bookmarkEnd w:id="2724"/>
      <w:bookmarkEnd w:id="2725"/>
      <w:bookmarkEnd w:id="2726"/>
      <w:bookmarkEnd w:id="2727"/>
      <w:bookmarkEnd w:id="2728"/>
      <w:bookmarkEnd w:id="2729"/>
      <w:bookmarkEnd w:id="2730"/>
      <w:bookmarkEnd w:id="2731"/>
      <w:bookmarkEnd w:id="2732"/>
      <w:bookmarkEnd w:id="2733"/>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734" w:name="_Toc21096614"/>
      <w:bookmarkStart w:id="2735" w:name="_Toc29763581"/>
      <w:bookmarkStart w:id="2736" w:name="_Toc36030052"/>
      <w:bookmarkStart w:id="2737" w:name="_Toc37179952"/>
      <w:bookmarkStart w:id="2738" w:name="_Toc45869652"/>
      <w:bookmarkStart w:id="2739" w:name="_Toc52555451"/>
      <w:bookmarkStart w:id="2740" w:name="_Toc61112907"/>
      <w:bookmarkStart w:id="2741" w:name="_Toc67911791"/>
      <w:bookmarkStart w:id="2742" w:name="_Toc74840611"/>
      <w:bookmarkStart w:id="2743" w:name="_Toc76503746"/>
      <w:bookmarkStart w:id="2744" w:name="_Toc83042298"/>
      <w:bookmarkStart w:id="2745" w:name="_Toc89854472"/>
      <w:r w:rsidRPr="009202AA">
        <w:t>8.1.1</w:t>
      </w:r>
      <w:r w:rsidRPr="009202AA">
        <w:tab/>
        <w:t>UTRA operation</w:t>
      </w:r>
      <w:bookmarkEnd w:id="2734"/>
      <w:bookmarkEnd w:id="2735"/>
      <w:bookmarkEnd w:id="2736"/>
      <w:bookmarkEnd w:id="2737"/>
      <w:bookmarkEnd w:id="2738"/>
      <w:bookmarkEnd w:id="2739"/>
      <w:bookmarkEnd w:id="2740"/>
      <w:bookmarkEnd w:id="2741"/>
      <w:bookmarkEnd w:id="2742"/>
      <w:bookmarkEnd w:id="2743"/>
      <w:bookmarkEnd w:id="2744"/>
      <w:bookmarkEnd w:id="2745"/>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45pt;height:36.55pt" o:ole="" fillcolor="window">
            <v:imagedata r:id="rId85" o:title=""/>
          </v:shape>
          <o:OLEObject Type="Embed" ProgID="Equation.3" ShapeID="_x0000_i1064" DrawAspect="Content" ObjectID="_170317292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70317293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70317293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70317293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70317293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746" w:name="_Toc21096615"/>
      <w:bookmarkStart w:id="2747" w:name="_Toc29763582"/>
      <w:bookmarkStart w:id="2748" w:name="_Toc36030053"/>
      <w:bookmarkStart w:id="2749" w:name="_Toc37179953"/>
      <w:bookmarkStart w:id="2750" w:name="_Toc45869653"/>
      <w:bookmarkStart w:id="2751" w:name="_Toc52555452"/>
      <w:bookmarkStart w:id="2752" w:name="_Toc61112908"/>
      <w:bookmarkStart w:id="2753" w:name="_Toc67911792"/>
      <w:bookmarkStart w:id="2754" w:name="_Toc74840612"/>
      <w:bookmarkStart w:id="2755" w:name="_Toc76503747"/>
      <w:bookmarkStart w:id="2756" w:name="_Toc83042299"/>
      <w:bookmarkStart w:id="2757" w:name="_Toc89854473"/>
      <w:r w:rsidRPr="009202AA">
        <w:t>8.1.2</w:t>
      </w:r>
      <w:r w:rsidRPr="009202AA">
        <w:tab/>
        <w:t>E-UTRA operation</w:t>
      </w:r>
      <w:bookmarkEnd w:id="2746"/>
      <w:bookmarkEnd w:id="2747"/>
      <w:bookmarkEnd w:id="2748"/>
      <w:bookmarkEnd w:id="2749"/>
      <w:bookmarkEnd w:id="2750"/>
      <w:bookmarkEnd w:id="2751"/>
      <w:bookmarkEnd w:id="2752"/>
      <w:bookmarkEnd w:id="2753"/>
      <w:bookmarkEnd w:id="2754"/>
      <w:bookmarkEnd w:id="2755"/>
      <w:bookmarkEnd w:id="2756"/>
      <w:bookmarkEnd w:id="2757"/>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6.5pt;height:15.5pt" o:ole="">
            <v:imagedata r:id="rId95" o:title=""/>
          </v:shape>
          <o:OLEObject Type="Embed" ProgID="Equation.DSMT4" ShapeID="_x0000_i1069" DrawAspect="Content" ObjectID="_170317293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70317293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70317293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70317293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758" w:name="_Toc21096616"/>
      <w:bookmarkStart w:id="2759" w:name="_Toc29763583"/>
      <w:bookmarkStart w:id="2760" w:name="_Toc36030054"/>
      <w:bookmarkStart w:id="2761" w:name="_Toc37179954"/>
      <w:bookmarkStart w:id="2762" w:name="_Toc45869654"/>
      <w:bookmarkStart w:id="2763" w:name="_Toc52555453"/>
      <w:bookmarkStart w:id="2764" w:name="_Toc61112909"/>
      <w:bookmarkStart w:id="2765" w:name="_Toc67911793"/>
      <w:bookmarkStart w:id="2766" w:name="_Toc74840613"/>
      <w:bookmarkStart w:id="2767" w:name="_Toc76503748"/>
      <w:bookmarkStart w:id="2768" w:name="_Toc83042300"/>
      <w:bookmarkStart w:id="2769" w:name="_Toc89854474"/>
      <w:r w:rsidRPr="009202AA">
        <w:t>8.2</w:t>
      </w:r>
      <w:r w:rsidRPr="009202AA">
        <w:tab/>
        <w:t>Minimum requirements for MSR operation</w:t>
      </w:r>
      <w:bookmarkEnd w:id="2758"/>
      <w:bookmarkEnd w:id="2759"/>
      <w:bookmarkEnd w:id="2760"/>
      <w:bookmarkEnd w:id="2761"/>
      <w:bookmarkEnd w:id="2762"/>
      <w:bookmarkEnd w:id="2763"/>
      <w:bookmarkEnd w:id="2764"/>
      <w:bookmarkEnd w:id="2765"/>
      <w:bookmarkEnd w:id="2766"/>
      <w:bookmarkEnd w:id="2767"/>
      <w:bookmarkEnd w:id="2768"/>
      <w:bookmarkEnd w:id="2769"/>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770" w:name="_Toc21096617"/>
      <w:bookmarkStart w:id="2771" w:name="_Toc29763584"/>
      <w:bookmarkStart w:id="2772" w:name="_Toc36030055"/>
      <w:bookmarkStart w:id="2773" w:name="_Toc37179955"/>
      <w:bookmarkStart w:id="2774" w:name="_Toc45869655"/>
      <w:bookmarkStart w:id="2775" w:name="_Toc52555454"/>
      <w:bookmarkStart w:id="2776" w:name="_Toc61112910"/>
      <w:bookmarkStart w:id="2777" w:name="_Toc67911794"/>
      <w:bookmarkStart w:id="2778" w:name="_Toc74840614"/>
      <w:bookmarkStart w:id="2779" w:name="_Toc76503749"/>
      <w:bookmarkStart w:id="2780" w:name="_Toc83042301"/>
      <w:bookmarkStart w:id="2781" w:name="_Toc89854475"/>
      <w:r w:rsidRPr="009202AA">
        <w:t>8.3</w:t>
      </w:r>
      <w:r w:rsidRPr="009202AA">
        <w:tab/>
        <w:t>Minimum requirements for UTRA operation</w:t>
      </w:r>
      <w:bookmarkEnd w:id="2770"/>
      <w:bookmarkEnd w:id="2771"/>
      <w:bookmarkEnd w:id="2772"/>
      <w:bookmarkEnd w:id="2773"/>
      <w:bookmarkEnd w:id="2774"/>
      <w:bookmarkEnd w:id="2775"/>
      <w:bookmarkEnd w:id="2776"/>
      <w:bookmarkEnd w:id="2777"/>
      <w:bookmarkEnd w:id="2778"/>
      <w:bookmarkEnd w:id="2779"/>
      <w:bookmarkEnd w:id="2780"/>
      <w:bookmarkEnd w:id="278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2782" w:name="_Toc21096618"/>
      <w:bookmarkStart w:id="2783" w:name="_Toc29763585"/>
      <w:bookmarkStart w:id="2784" w:name="_Toc36030056"/>
      <w:bookmarkStart w:id="2785" w:name="_Toc37179956"/>
      <w:bookmarkStart w:id="2786" w:name="_Toc45869656"/>
      <w:bookmarkStart w:id="2787" w:name="_Toc52555455"/>
      <w:bookmarkStart w:id="2788" w:name="_Toc61112911"/>
      <w:bookmarkStart w:id="2789" w:name="_Toc67911795"/>
      <w:bookmarkStart w:id="2790" w:name="_Toc74840615"/>
      <w:bookmarkStart w:id="2791" w:name="_Toc76503750"/>
      <w:bookmarkStart w:id="2792" w:name="_Toc83042302"/>
      <w:bookmarkStart w:id="2793" w:name="_Toc89854476"/>
      <w:r w:rsidRPr="009202AA">
        <w:t>8.4</w:t>
      </w:r>
      <w:r w:rsidRPr="009202AA">
        <w:tab/>
        <w:t>Minimum requirements for E-UTRA operation</w:t>
      </w:r>
      <w:bookmarkEnd w:id="2782"/>
      <w:bookmarkEnd w:id="2783"/>
      <w:bookmarkEnd w:id="2784"/>
      <w:bookmarkEnd w:id="2785"/>
      <w:bookmarkEnd w:id="2786"/>
      <w:bookmarkEnd w:id="2787"/>
      <w:bookmarkEnd w:id="2788"/>
      <w:bookmarkEnd w:id="2789"/>
      <w:bookmarkEnd w:id="2790"/>
      <w:bookmarkEnd w:id="2791"/>
      <w:bookmarkEnd w:id="2792"/>
      <w:bookmarkEnd w:id="2793"/>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2794" w:name="_Toc21096619"/>
      <w:bookmarkStart w:id="2795" w:name="_Toc29763586"/>
      <w:bookmarkStart w:id="2796" w:name="_Toc36030057"/>
      <w:bookmarkStart w:id="2797" w:name="_Toc37179957"/>
      <w:bookmarkStart w:id="2798" w:name="_Toc45869657"/>
      <w:bookmarkStart w:id="2799" w:name="_Toc52555456"/>
      <w:bookmarkStart w:id="2800" w:name="_Toc61112912"/>
      <w:bookmarkStart w:id="2801" w:name="_Toc67911796"/>
      <w:bookmarkStart w:id="2802" w:name="_Toc74840616"/>
      <w:bookmarkStart w:id="2803" w:name="_Toc76503751"/>
      <w:bookmarkStart w:id="2804" w:name="_Toc83042303"/>
      <w:bookmarkStart w:id="2805" w:name="_Toc89854477"/>
      <w:r w:rsidRPr="009202AA">
        <w:rPr>
          <w:lang w:eastAsia="zh-CN"/>
        </w:rPr>
        <w:t>9</w:t>
      </w:r>
      <w:r w:rsidRPr="009202AA">
        <w:rPr>
          <w:lang w:eastAsia="zh-CN"/>
        </w:rPr>
        <w:tab/>
        <w:t>Radiated transmitter characteristics</w:t>
      </w:r>
      <w:bookmarkEnd w:id="2794"/>
      <w:bookmarkEnd w:id="2795"/>
      <w:bookmarkEnd w:id="2796"/>
      <w:bookmarkEnd w:id="2797"/>
      <w:bookmarkEnd w:id="2798"/>
      <w:bookmarkEnd w:id="2799"/>
      <w:bookmarkEnd w:id="2800"/>
      <w:bookmarkEnd w:id="2801"/>
      <w:bookmarkEnd w:id="2802"/>
      <w:bookmarkEnd w:id="2803"/>
      <w:bookmarkEnd w:id="2804"/>
      <w:bookmarkEnd w:id="2805"/>
    </w:p>
    <w:p w14:paraId="284BC99D" w14:textId="77777777" w:rsidR="004C4A70" w:rsidRPr="009202AA" w:rsidRDefault="004C4A70" w:rsidP="004C4A70">
      <w:pPr>
        <w:pStyle w:val="Heading2"/>
        <w:rPr>
          <w:lang w:eastAsia="zh-CN"/>
        </w:rPr>
      </w:pPr>
      <w:bookmarkStart w:id="2806" w:name="_Toc21096620"/>
      <w:bookmarkStart w:id="2807" w:name="_Toc29763587"/>
      <w:bookmarkStart w:id="2808" w:name="_Toc36030058"/>
      <w:bookmarkStart w:id="2809" w:name="_Toc37179958"/>
      <w:bookmarkStart w:id="2810" w:name="_Toc45869658"/>
      <w:bookmarkStart w:id="2811" w:name="_Toc52555457"/>
      <w:bookmarkStart w:id="2812" w:name="_Toc61112913"/>
      <w:bookmarkStart w:id="2813" w:name="_Toc67911797"/>
      <w:bookmarkStart w:id="2814" w:name="_Toc74840617"/>
      <w:bookmarkStart w:id="2815" w:name="_Toc76503752"/>
      <w:bookmarkStart w:id="2816" w:name="_Toc83042304"/>
      <w:bookmarkStart w:id="2817" w:name="_Toc89854478"/>
      <w:r w:rsidRPr="009202AA">
        <w:rPr>
          <w:lang w:eastAsia="zh-CN"/>
        </w:rPr>
        <w:t>9.1</w:t>
      </w:r>
      <w:r w:rsidRPr="009202AA">
        <w:rPr>
          <w:lang w:eastAsia="zh-CN"/>
        </w:rPr>
        <w:tab/>
        <w:t>General</w:t>
      </w:r>
      <w:bookmarkEnd w:id="2806"/>
      <w:bookmarkEnd w:id="2807"/>
      <w:bookmarkEnd w:id="2808"/>
      <w:bookmarkEnd w:id="2809"/>
      <w:bookmarkEnd w:id="2810"/>
      <w:bookmarkEnd w:id="2811"/>
      <w:bookmarkEnd w:id="2812"/>
      <w:bookmarkEnd w:id="2813"/>
      <w:bookmarkEnd w:id="2814"/>
      <w:bookmarkEnd w:id="2815"/>
      <w:bookmarkEnd w:id="2816"/>
      <w:bookmarkEnd w:id="2817"/>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4.5pt;height:35.45pt" o:ole="">
            <v:imagedata r:id="rId102" o:title=""/>
          </v:shape>
          <o:OLEObject Type="Embed" ProgID="Equation.3" ShapeID="_x0000_i1073" DrawAspect="Content" ObjectID="_170317293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2818" w:name="_Toc21096621"/>
      <w:bookmarkStart w:id="2819" w:name="_Toc29763588"/>
      <w:bookmarkStart w:id="2820" w:name="_Toc36030059"/>
      <w:bookmarkStart w:id="2821" w:name="_Toc37179959"/>
      <w:bookmarkStart w:id="2822" w:name="_Toc45869659"/>
      <w:bookmarkStart w:id="2823" w:name="_Toc52555458"/>
      <w:bookmarkStart w:id="2824" w:name="_Toc61112914"/>
      <w:bookmarkStart w:id="2825" w:name="_Toc67911798"/>
      <w:bookmarkStart w:id="2826" w:name="_Toc74840618"/>
      <w:bookmarkStart w:id="2827" w:name="_Toc76503753"/>
      <w:bookmarkStart w:id="2828" w:name="_Toc83042305"/>
      <w:bookmarkStart w:id="2829" w:name="_Toc89854479"/>
      <w:r w:rsidRPr="009202AA">
        <w:rPr>
          <w:lang w:eastAsia="zh-CN"/>
        </w:rPr>
        <w:t>9.2</w:t>
      </w:r>
      <w:r w:rsidRPr="009202AA">
        <w:rPr>
          <w:lang w:eastAsia="zh-CN"/>
        </w:rPr>
        <w:tab/>
        <w:t>Radiated transmit power</w:t>
      </w:r>
      <w:bookmarkEnd w:id="2818"/>
      <w:bookmarkEnd w:id="2819"/>
      <w:bookmarkEnd w:id="2820"/>
      <w:bookmarkEnd w:id="2821"/>
      <w:bookmarkEnd w:id="2822"/>
      <w:bookmarkEnd w:id="2823"/>
      <w:bookmarkEnd w:id="2824"/>
      <w:bookmarkEnd w:id="2825"/>
      <w:bookmarkEnd w:id="2826"/>
      <w:bookmarkEnd w:id="2827"/>
      <w:bookmarkEnd w:id="2828"/>
      <w:bookmarkEnd w:id="2829"/>
    </w:p>
    <w:p w14:paraId="3C17DBF3" w14:textId="77777777" w:rsidR="004C4A70" w:rsidRPr="009202AA" w:rsidRDefault="004C4A70" w:rsidP="004C4A70">
      <w:pPr>
        <w:pStyle w:val="Heading3"/>
      </w:pPr>
      <w:bookmarkStart w:id="2830" w:name="_Toc21096622"/>
      <w:bookmarkStart w:id="2831" w:name="_Toc29763589"/>
      <w:bookmarkStart w:id="2832" w:name="_Toc36030060"/>
      <w:bookmarkStart w:id="2833" w:name="_Toc37179960"/>
      <w:bookmarkStart w:id="2834" w:name="_Toc45869660"/>
      <w:bookmarkStart w:id="2835" w:name="_Toc52555459"/>
      <w:bookmarkStart w:id="2836" w:name="_Toc61112915"/>
      <w:bookmarkStart w:id="2837" w:name="_Toc67911799"/>
      <w:bookmarkStart w:id="2838" w:name="_Toc74840619"/>
      <w:bookmarkStart w:id="2839" w:name="_Toc76503754"/>
      <w:bookmarkStart w:id="2840" w:name="_Toc83042306"/>
      <w:bookmarkStart w:id="2841" w:name="_Toc89854480"/>
      <w:r w:rsidRPr="009202AA">
        <w:t>9.2.1</w:t>
      </w:r>
      <w:r w:rsidRPr="009202AA">
        <w:tab/>
        <w:t>General</w:t>
      </w:r>
      <w:bookmarkEnd w:id="2830"/>
      <w:bookmarkEnd w:id="2831"/>
      <w:bookmarkEnd w:id="2832"/>
      <w:bookmarkEnd w:id="2833"/>
      <w:bookmarkEnd w:id="2834"/>
      <w:bookmarkEnd w:id="2835"/>
      <w:bookmarkEnd w:id="2836"/>
      <w:bookmarkEnd w:id="2837"/>
      <w:bookmarkEnd w:id="2838"/>
      <w:bookmarkEnd w:id="2839"/>
      <w:bookmarkEnd w:id="2840"/>
      <w:bookmarkEnd w:id="284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2842" w:name="_Toc21096623"/>
      <w:bookmarkStart w:id="2843" w:name="_Toc29763590"/>
      <w:bookmarkStart w:id="2844" w:name="_Toc36030061"/>
      <w:bookmarkStart w:id="2845" w:name="_Toc37179961"/>
      <w:bookmarkStart w:id="2846" w:name="_Toc45869661"/>
      <w:bookmarkStart w:id="2847" w:name="_Toc52555460"/>
      <w:bookmarkStart w:id="2848" w:name="_Toc61112916"/>
      <w:bookmarkStart w:id="2849" w:name="_Toc67911800"/>
      <w:bookmarkStart w:id="2850" w:name="_Toc74840620"/>
      <w:bookmarkStart w:id="2851" w:name="_Toc76503755"/>
      <w:bookmarkStart w:id="2852" w:name="_Toc83042307"/>
      <w:bookmarkStart w:id="2853" w:name="_Toc89854481"/>
      <w:r w:rsidRPr="009202AA">
        <w:rPr>
          <w:lang w:eastAsia="zh-CN"/>
        </w:rPr>
        <w:t>9.2.2</w:t>
      </w:r>
      <w:r w:rsidRPr="009202AA">
        <w:rPr>
          <w:lang w:eastAsia="zh-CN"/>
        </w:rPr>
        <w:tab/>
        <w:t>Minimum requirement for MSR operation</w:t>
      </w:r>
      <w:bookmarkEnd w:id="2842"/>
      <w:bookmarkEnd w:id="2843"/>
      <w:bookmarkEnd w:id="2844"/>
      <w:bookmarkEnd w:id="2845"/>
      <w:bookmarkEnd w:id="2846"/>
      <w:bookmarkEnd w:id="2847"/>
      <w:bookmarkEnd w:id="2848"/>
      <w:bookmarkEnd w:id="2849"/>
      <w:bookmarkEnd w:id="2850"/>
      <w:bookmarkEnd w:id="2851"/>
      <w:bookmarkEnd w:id="2852"/>
      <w:bookmarkEnd w:id="2853"/>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2854" w:name="_Toc21096624"/>
      <w:bookmarkStart w:id="2855" w:name="_Toc29763591"/>
      <w:bookmarkStart w:id="2856" w:name="_Toc36030062"/>
      <w:bookmarkStart w:id="2857" w:name="_Toc37179962"/>
      <w:bookmarkStart w:id="2858" w:name="_Toc45869662"/>
      <w:bookmarkStart w:id="2859" w:name="_Toc52555461"/>
      <w:bookmarkStart w:id="2860" w:name="_Toc61112917"/>
      <w:bookmarkStart w:id="2861" w:name="_Toc67911801"/>
      <w:bookmarkStart w:id="2862" w:name="_Toc74840621"/>
      <w:bookmarkStart w:id="2863" w:name="_Toc76503756"/>
      <w:bookmarkStart w:id="2864" w:name="_Toc83042308"/>
      <w:bookmarkStart w:id="2865" w:name="_Toc89854482"/>
      <w:r w:rsidRPr="009202AA">
        <w:rPr>
          <w:lang w:eastAsia="zh-CN"/>
        </w:rPr>
        <w:t>9.2.3</w:t>
      </w:r>
      <w:r w:rsidRPr="009202AA">
        <w:rPr>
          <w:lang w:eastAsia="zh-CN"/>
        </w:rPr>
        <w:tab/>
        <w:t>Minimum requirement for single RAT UTRA operation</w:t>
      </w:r>
      <w:bookmarkEnd w:id="2854"/>
      <w:bookmarkEnd w:id="2855"/>
      <w:bookmarkEnd w:id="2856"/>
      <w:bookmarkEnd w:id="2857"/>
      <w:bookmarkEnd w:id="2858"/>
      <w:bookmarkEnd w:id="2859"/>
      <w:bookmarkEnd w:id="2860"/>
      <w:bookmarkEnd w:id="2861"/>
      <w:bookmarkEnd w:id="2862"/>
      <w:bookmarkEnd w:id="2863"/>
      <w:bookmarkEnd w:id="2864"/>
      <w:bookmarkEnd w:id="2865"/>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2866" w:name="_Toc21096625"/>
      <w:bookmarkStart w:id="2867" w:name="_Toc29763592"/>
      <w:bookmarkStart w:id="2868" w:name="_Toc36030063"/>
      <w:bookmarkStart w:id="2869" w:name="_Toc37179963"/>
      <w:bookmarkStart w:id="2870" w:name="_Toc45869663"/>
      <w:bookmarkStart w:id="2871" w:name="_Toc52555462"/>
      <w:bookmarkStart w:id="2872" w:name="_Toc61112918"/>
      <w:bookmarkStart w:id="2873" w:name="_Toc67911802"/>
      <w:bookmarkStart w:id="2874" w:name="_Toc74840622"/>
      <w:bookmarkStart w:id="2875" w:name="_Toc76503757"/>
      <w:bookmarkStart w:id="2876" w:name="_Toc83042309"/>
      <w:bookmarkStart w:id="2877" w:name="_Toc89854483"/>
      <w:r w:rsidRPr="009202AA">
        <w:rPr>
          <w:lang w:eastAsia="zh-CN"/>
        </w:rPr>
        <w:t>9.2.4</w:t>
      </w:r>
      <w:r w:rsidRPr="009202AA">
        <w:rPr>
          <w:lang w:eastAsia="zh-CN"/>
        </w:rPr>
        <w:tab/>
        <w:t>Minimum requirement for single RAT E-UTRA operation</w:t>
      </w:r>
      <w:bookmarkEnd w:id="2866"/>
      <w:bookmarkEnd w:id="2867"/>
      <w:bookmarkEnd w:id="2868"/>
      <w:bookmarkEnd w:id="2869"/>
      <w:bookmarkEnd w:id="2870"/>
      <w:bookmarkEnd w:id="2871"/>
      <w:bookmarkEnd w:id="2872"/>
      <w:bookmarkEnd w:id="2873"/>
      <w:bookmarkEnd w:id="2874"/>
      <w:bookmarkEnd w:id="2875"/>
      <w:bookmarkEnd w:id="2876"/>
      <w:bookmarkEnd w:id="2877"/>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2878" w:name="_Toc21096626"/>
      <w:bookmarkStart w:id="2879" w:name="_Toc29763593"/>
      <w:bookmarkStart w:id="2880" w:name="_Toc36030064"/>
      <w:bookmarkStart w:id="2881" w:name="_Toc37179964"/>
      <w:bookmarkStart w:id="2882" w:name="_Toc45869664"/>
      <w:bookmarkStart w:id="2883" w:name="_Toc52555463"/>
      <w:bookmarkStart w:id="2884" w:name="_Toc61112919"/>
      <w:bookmarkStart w:id="2885" w:name="_Toc67911803"/>
      <w:bookmarkStart w:id="2886" w:name="_Toc74840623"/>
      <w:bookmarkStart w:id="2887" w:name="_Toc76503758"/>
      <w:bookmarkStart w:id="2888" w:name="_Toc83042310"/>
      <w:bookmarkStart w:id="2889" w:name="_Toc89854484"/>
      <w:r w:rsidRPr="009202AA">
        <w:t>9.3</w:t>
      </w:r>
      <w:r w:rsidRPr="009202AA">
        <w:tab/>
        <w:t>OTA Base Station output power</w:t>
      </w:r>
      <w:bookmarkEnd w:id="2878"/>
      <w:bookmarkEnd w:id="2879"/>
      <w:bookmarkEnd w:id="2880"/>
      <w:bookmarkEnd w:id="2881"/>
      <w:bookmarkEnd w:id="2882"/>
      <w:bookmarkEnd w:id="2883"/>
      <w:bookmarkEnd w:id="2884"/>
      <w:bookmarkEnd w:id="2885"/>
      <w:bookmarkEnd w:id="2886"/>
      <w:bookmarkEnd w:id="2887"/>
      <w:bookmarkEnd w:id="2888"/>
      <w:bookmarkEnd w:id="2889"/>
    </w:p>
    <w:p w14:paraId="353B50BC" w14:textId="77777777" w:rsidR="004C4A70" w:rsidRPr="009202AA" w:rsidRDefault="004C4A70" w:rsidP="004C4A70">
      <w:pPr>
        <w:pStyle w:val="Heading3"/>
      </w:pPr>
      <w:bookmarkStart w:id="2890" w:name="_Toc21096627"/>
      <w:bookmarkStart w:id="2891" w:name="_Toc29763594"/>
      <w:bookmarkStart w:id="2892" w:name="_Toc36030065"/>
      <w:bookmarkStart w:id="2893" w:name="_Toc37179965"/>
      <w:bookmarkStart w:id="2894" w:name="_Toc45869665"/>
      <w:bookmarkStart w:id="2895" w:name="_Toc52555464"/>
      <w:bookmarkStart w:id="2896" w:name="_Toc61112920"/>
      <w:bookmarkStart w:id="2897" w:name="_Toc67911804"/>
      <w:bookmarkStart w:id="2898" w:name="_Toc74840624"/>
      <w:bookmarkStart w:id="2899" w:name="_Toc76503759"/>
      <w:bookmarkStart w:id="2900" w:name="_Toc83042311"/>
      <w:bookmarkStart w:id="2901" w:name="_Toc89854485"/>
      <w:r w:rsidRPr="009202AA">
        <w:t>9.3.1</w:t>
      </w:r>
      <w:r w:rsidRPr="009202AA">
        <w:tab/>
        <w:t>General</w:t>
      </w:r>
      <w:bookmarkEnd w:id="2890"/>
      <w:bookmarkEnd w:id="2891"/>
      <w:bookmarkEnd w:id="2892"/>
      <w:bookmarkEnd w:id="2893"/>
      <w:bookmarkEnd w:id="2894"/>
      <w:bookmarkEnd w:id="2895"/>
      <w:bookmarkEnd w:id="2896"/>
      <w:bookmarkEnd w:id="2897"/>
      <w:bookmarkEnd w:id="2898"/>
      <w:bookmarkEnd w:id="2899"/>
      <w:bookmarkEnd w:id="2900"/>
      <w:bookmarkEnd w:id="290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2902" w:name="_Toc21096628"/>
      <w:bookmarkStart w:id="2903" w:name="_Toc29763595"/>
      <w:bookmarkStart w:id="2904" w:name="_Toc36030066"/>
      <w:bookmarkStart w:id="2905" w:name="_Toc37179966"/>
      <w:bookmarkStart w:id="2906" w:name="_Toc45869666"/>
      <w:bookmarkStart w:id="2907" w:name="_Toc52555465"/>
      <w:bookmarkStart w:id="2908" w:name="_Toc61112921"/>
      <w:bookmarkStart w:id="2909" w:name="_Toc67911805"/>
      <w:bookmarkStart w:id="2910" w:name="_Toc74840625"/>
      <w:bookmarkStart w:id="2911" w:name="_Toc76503760"/>
      <w:bookmarkStart w:id="2912" w:name="_Toc83042312"/>
      <w:bookmarkStart w:id="2913" w:name="_Toc89854486"/>
      <w:r w:rsidRPr="009202AA">
        <w:t>9.3.2</w:t>
      </w:r>
      <w:r w:rsidRPr="009202AA">
        <w:tab/>
        <w:t>OTA Maximum output power</w:t>
      </w:r>
      <w:bookmarkEnd w:id="2902"/>
      <w:bookmarkEnd w:id="2903"/>
      <w:bookmarkEnd w:id="2904"/>
      <w:bookmarkEnd w:id="2905"/>
      <w:bookmarkEnd w:id="2906"/>
      <w:bookmarkEnd w:id="2907"/>
      <w:bookmarkEnd w:id="2908"/>
      <w:bookmarkEnd w:id="2909"/>
      <w:bookmarkEnd w:id="2910"/>
      <w:bookmarkEnd w:id="2911"/>
      <w:bookmarkEnd w:id="2912"/>
      <w:bookmarkEnd w:id="2913"/>
    </w:p>
    <w:p w14:paraId="6F27BD44" w14:textId="77777777" w:rsidR="004C4A70" w:rsidRPr="009202AA" w:rsidRDefault="004C4A70" w:rsidP="004C4A70">
      <w:pPr>
        <w:pStyle w:val="Heading4"/>
      </w:pPr>
      <w:bookmarkStart w:id="2914" w:name="_Toc21096629"/>
      <w:bookmarkStart w:id="2915" w:name="_Toc29763596"/>
      <w:bookmarkStart w:id="2916" w:name="_Toc36030067"/>
      <w:bookmarkStart w:id="2917" w:name="_Toc37179967"/>
      <w:bookmarkStart w:id="2918" w:name="_Toc45869667"/>
      <w:bookmarkStart w:id="2919" w:name="_Toc52555466"/>
      <w:bookmarkStart w:id="2920" w:name="_Toc61112922"/>
      <w:bookmarkStart w:id="2921" w:name="_Toc67911806"/>
      <w:bookmarkStart w:id="2922" w:name="_Toc74840626"/>
      <w:bookmarkStart w:id="2923" w:name="_Toc76503761"/>
      <w:bookmarkStart w:id="2924" w:name="_Toc83042313"/>
      <w:bookmarkStart w:id="2925" w:name="_Toc89854487"/>
      <w:r w:rsidRPr="009202AA">
        <w:t>9.3.2.1</w:t>
      </w:r>
      <w:r w:rsidRPr="009202AA">
        <w:tab/>
        <w:t>General</w:t>
      </w:r>
      <w:bookmarkEnd w:id="2914"/>
      <w:bookmarkEnd w:id="2915"/>
      <w:bookmarkEnd w:id="2916"/>
      <w:bookmarkEnd w:id="2917"/>
      <w:bookmarkEnd w:id="2918"/>
      <w:bookmarkEnd w:id="2919"/>
      <w:bookmarkEnd w:id="2920"/>
      <w:bookmarkEnd w:id="2921"/>
      <w:bookmarkEnd w:id="2922"/>
      <w:bookmarkEnd w:id="2923"/>
      <w:bookmarkEnd w:id="2924"/>
      <w:bookmarkEnd w:id="2925"/>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2926" w:name="_Toc21096630"/>
      <w:bookmarkStart w:id="2927" w:name="_Toc29763597"/>
      <w:bookmarkStart w:id="2928" w:name="_Toc36030068"/>
      <w:bookmarkStart w:id="2929" w:name="_Toc37179968"/>
      <w:bookmarkStart w:id="2930" w:name="_Toc45869668"/>
      <w:bookmarkStart w:id="2931" w:name="_Toc52555467"/>
      <w:bookmarkStart w:id="2932" w:name="_Toc61112923"/>
      <w:bookmarkStart w:id="2933" w:name="_Toc67911807"/>
      <w:bookmarkStart w:id="2934" w:name="_Toc74840627"/>
      <w:bookmarkStart w:id="2935" w:name="_Toc76503762"/>
      <w:bookmarkStart w:id="2936" w:name="_Toc83042314"/>
      <w:bookmarkStart w:id="2937" w:name="_Toc89854488"/>
      <w:r w:rsidRPr="009202AA">
        <w:t>9.3.2.2</w:t>
      </w:r>
      <w:r w:rsidRPr="009202AA">
        <w:tab/>
        <w:t>Minimum requirement for MSR operation</w:t>
      </w:r>
      <w:bookmarkEnd w:id="2926"/>
      <w:bookmarkEnd w:id="2927"/>
      <w:bookmarkEnd w:id="2928"/>
      <w:bookmarkEnd w:id="2929"/>
      <w:bookmarkEnd w:id="2930"/>
      <w:bookmarkEnd w:id="2931"/>
      <w:bookmarkEnd w:id="2932"/>
      <w:bookmarkEnd w:id="2933"/>
      <w:bookmarkEnd w:id="2934"/>
      <w:bookmarkEnd w:id="2935"/>
      <w:bookmarkEnd w:id="2936"/>
      <w:bookmarkEnd w:id="2937"/>
    </w:p>
    <w:p w14:paraId="458AC122" w14:textId="77777777" w:rsidR="004C4A70" w:rsidRPr="009202AA" w:rsidRDefault="004C4A70" w:rsidP="004C4A70">
      <w:pPr>
        <w:pStyle w:val="Heading5"/>
      </w:pPr>
      <w:bookmarkStart w:id="2938" w:name="_Toc21096631"/>
      <w:bookmarkStart w:id="2939" w:name="_Toc29763598"/>
      <w:bookmarkStart w:id="2940" w:name="_Toc36030069"/>
      <w:bookmarkStart w:id="2941" w:name="_Toc37179969"/>
      <w:bookmarkStart w:id="2942" w:name="_Toc45869669"/>
      <w:bookmarkStart w:id="2943" w:name="_Toc52555468"/>
      <w:bookmarkStart w:id="2944" w:name="_Toc61112924"/>
      <w:bookmarkStart w:id="2945" w:name="_Toc67911808"/>
      <w:bookmarkStart w:id="2946" w:name="_Toc74840628"/>
      <w:bookmarkStart w:id="2947" w:name="_Toc76503763"/>
      <w:bookmarkStart w:id="2948" w:name="_Toc83042315"/>
      <w:bookmarkStart w:id="2949" w:name="_Toc89854489"/>
      <w:r w:rsidRPr="009202AA">
        <w:t>9.3.2.2.1</w:t>
      </w:r>
      <w:r w:rsidRPr="009202AA">
        <w:tab/>
        <w:t>General</w:t>
      </w:r>
      <w:bookmarkEnd w:id="2938"/>
      <w:bookmarkEnd w:id="2939"/>
      <w:bookmarkEnd w:id="2940"/>
      <w:bookmarkEnd w:id="2941"/>
      <w:bookmarkEnd w:id="2942"/>
      <w:bookmarkEnd w:id="2943"/>
      <w:bookmarkEnd w:id="2944"/>
      <w:bookmarkEnd w:id="2945"/>
      <w:bookmarkEnd w:id="2946"/>
      <w:bookmarkEnd w:id="2947"/>
      <w:bookmarkEnd w:id="2948"/>
      <w:bookmarkEnd w:id="2949"/>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2950" w:name="_Toc21096632"/>
      <w:bookmarkStart w:id="2951" w:name="_Toc29763599"/>
      <w:bookmarkStart w:id="2952" w:name="_Toc36030070"/>
      <w:bookmarkStart w:id="2953" w:name="_Toc37179970"/>
      <w:bookmarkStart w:id="2954" w:name="_Toc45869670"/>
      <w:bookmarkStart w:id="2955" w:name="_Toc52555469"/>
      <w:bookmarkStart w:id="2956" w:name="_Toc61112925"/>
      <w:bookmarkStart w:id="2957" w:name="_Toc67911809"/>
      <w:bookmarkStart w:id="2958" w:name="_Toc74840629"/>
      <w:bookmarkStart w:id="2959" w:name="_Toc76503764"/>
      <w:bookmarkStart w:id="2960" w:name="_Toc83042316"/>
      <w:bookmarkStart w:id="2961" w:name="_Toc89854490"/>
      <w:r w:rsidRPr="009202AA">
        <w:t>9.3.2.2.2</w:t>
      </w:r>
      <w:r w:rsidRPr="009202AA">
        <w:tab/>
        <w:t>Additional requirements (regional)</w:t>
      </w:r>
      <w:bookmarkEnd w:id="2950"/>
      <w:bookmarkEnd w:id="2951"/>
      <w:bookmarkEnd w:id="2952"/>
      <w:bookmarkEnd w:id="2953"/>
      <w:bookmarkEnd w:id="2954"/>
      <w:bookmarkEnd w:id="2955"/>
      <w:bookmarkEnd w:id="2956"/>
      <w:bookmarkEnd w:id="2957"/>
      <w:bookmarkEnd w:id="2958"/>
      <w:bookmarkEnd w:id="2959"/>
      <w:bookmarkEnd w:id="2960"/>
      <w:bookmarkEnd w:id="2961"/>
    </w:p>
    <w:p w14:paraId="00CCEFC4" w14:textId="050A1FDC" w:rsidR="004C4A70" w:rsidRPr="009202AA" w:rsidRDefault="004C4A70" w:rsidP="00BF2C71">
      <w:pPr>
        <w:pStyle w:val="Heading4"/>
      </w:pPr>
      <w:bookmarkStart w:id="2962" w:name="_Toc21096633"/>
      <w:bookmarkStart w:id="2963" w:name="_Toc29763600"/>
      <w:bookmarkStart w:id="2964" w:name="_Toc36030071"/>
      <w:bookmarkStart w:id="2965" w:name="_Toc37179971"/>
      <w:bookmarkStart w:id="2966" w:name="_Toc45869671"/>
      <w:bookmarkStart w:id="2967" w:name="_Toc52555470"/>
      <w:bookmarkStart w:id="2968" w:name="_Toc61112926"/>
      <w:bookmarkStart w:id="2969" w:name="_Toc67911810"/>
      <w:bookmarkStart w:id="2970" w:name="_Toc74840630"/>
      <w:bookmarkStart w:id="2971" w:name="_Toc76503765"/>
      <w:bookmarkStart w:id="2972" w:name="_Toc83042317"/>
      <w:bookmarkStart w:id="2973" w:name="_Toc89854491"/>
      <w:r w:rsidRPr="009202AA">
        <w:t>9.3.2.3</w:t>
      </w:r>
      <w:r w:rsidRPr="009202AA">
        <w:tab/>
        <w:t>Minimum requirement for single RAT UTRA operation</w:t>
      </w:r>
      <w:bookmarkEnd w:id="2962"/>
      <w:bookmarkEnd w:id="2963"/>
      <w:bookmarkEnd w:id="2964"/>
      <w:bookmarkEnd w:id="2965"/>
      <w:bookmarkEnd w:id="2966"/>
      <w:bookmarkEnd w:id="2967"/>
      <w:bookmarkEnd w:id="2968"/>
      <w:bookmarkEnd w:id="2969"/>
      <w:bookmarkEnd w:id="2970"/>
      <w:bookmarkEnd w:id="2971"/>
      <w:bookmarkEnd w:id="2972"/>
      <w:bookmarkEnd w:id="2973"/>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2974" w:name="_Toc21096634"/>
      <w:bookmarkStart w:id="2975" w:name="_Toc29763601"/>
      <w:bookmarkStart w:id="2976" w:name="_Toc36030072"/>
      <w:bookmarkStart w:id="2977" w:name="_Toc37179972"/>
      <w:bookmarkStart w:id="2978" w:name="_Toc45869672"/>
      <w:bookmarkStart w:id="2979" w:name="_Toc52555471"/>
      <w:bookmarkStart w:id="2980" w:name="_Toc61112927"/>
      <w:bookmarkStart w:id="2981" w:name="_Toc67911811"/>
      <w:bookmarkStart w:id="2982" w:name="_Toc74840631"/>
      <w:bookmarkStart w:id="2983" w:name="_Toc76503766"/>
      <w:bookmarkStart w:id="2984" w:name="_Toc83042318"/>
      <w:bookmarkStart w:id="2985" w:name="_Toc89854492"/>
      <w:r w:rsidRPr="009202AA">
        <w:t>9.3.2.4</w:t>
      </w:r>
      <w:r w:rsidRPr="009202AA">
        <w:tab/>
        <w:t>Minimum requirement for single RAT E-UTRA operation</w:t>
      </w:r>
      <w:bookmarkEnd w:id="2974"/>
      <w:bookmarkEnd w:id="2975"/>
      <w:bookmarkEnd w:id="2976"/>
      <w:bookmarkEnd w:id="2977"/>
      <w:bookmarkEnd w:id="2978"/>
      <w:bookmarkEnd w:id="2979"/>
      <w:bookmarkEnd w:id="2980"/>
      <w:bookmarkEnd w:id="2981"/>
      <w:bookmarkEnd w:id="2982"/>
      <w:bookmarkEnd w:id="2983"/>
      <w:bookmarkEnd w:id="2984"/>
      <w:bookmarkEnd w:id="2985"/>
    </w:p>
    <w:p w14:paraId="2D769F57" w14:textId="77777777" w:rsidR="004C4A70" w:rsidRPr="009202AA" w:rsidRDefault="004C4A70" w:rsidP="004C4A70">
      <w:pPr>
        <w:pStyle w:val="Heading5"/>
      </w:pPr>
      <w:bookmarkStart w:id="2986" w:name="_Toc21096635"/>
      <w:bookmarkStart w:id="2987" w:name="_Toc29763602"/>
      <w:bookmarkStart w:id="2988" w:name="_Toc36030073"/>
      <w:bookmarkStart w:id="2989" w:name="_Toc37179973"/>
      <w:bookmarkStart w:id="2990" w:name="_Toc45869673"/>
      <w:bookmarkStart w:id="2991" w:name="_Toc52555472"/>
      <w:bookmarkStart w:id="2992" w:name="_Toc61112928"/>
      <w:bookmarkStart w:id="2993" w:name="_Toc67911812"/>
      <w:bookmarkStart w:id="2994" w:name="_Toc74840632"/>
      <w:bookmarkStart w:id="2995" w:name="_Toc76503767"/>
      <w:bookmarkStart w:id="2996" w:name="_Toc83042319"/>
      <w:bookmarkStart w:id="2997" w:name="_Toc89854493"/>
      <w:r w:rsidRPr="009202AA">
        <w:t>9.3.2.4.1</w:t>
      </w:r>
      <w:r w:rsidRPr="009202AA">
        <w:tab/>
        <w:t>General</w:t>
      </w:r>
      <w:bookmarkEnd w:id="2986"/>
      <w:bookmarkEnd w:id="2987"/>
      <w:bookmarkEnd w:id="2988"/>
      <w:bookmarkEnd w:id="2989"/>
      <w:bookmarkEnd w:id="2990"/>
      <w:bookmarkEnd w:id="2991"/>
      <w:bookmarkEnd w:id="2992"/>
      <w:bookmarkEnd w:id="2993"/>
      <w:bookmarkEnd w:id="2994"/>
      <w:bookmarkEnd w:id="2995"/>
      <w:bookmarkEnd w:id="2996"/>
      <w:bookmarkEnd w:id="2997"/>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998" w:name="_Toc21096636"/>
      <w:bookmarkStart w:id="2999" w:name="_Toc29763603"/>
      <w:bookmarkStart w:id="3000" w:name="_Toc36030074"/>
      <w:bookmarkStart w:id="3001" w:name="_Toc37179974"/>
      <w:bookmarkStart w:id="3002" w:name="_Toc45869674"/>
      <w:bookmarkStart w:id="3003" w:name="_Toc52555473"/>
      <w:bookmarkStart w:id="3004" w:name="_Toc61112929"/>
      <w:bookmarkStart w:id="3005" w:name="_Toc67911813"/>
      <w:bookmarkStart w:id="3006" w:name="_Toc74840633"/>
      <w:bookmarkStart w:id="3007" w:name="_Toc76503768"/>
      <w:bookmarkStart w:id="3008" w:name="_Toc83042320"/>
      <w:bookmarkStart w:id="3009" w:name="_Toc89854494"/>
      <w:r w:rsidRPr="009202AA">
        <w:t>9.3.2.4.2</w:t>
      </w:r>
      <w:r w:rsidRPr="009202AA">
        <w:tab/>
        <w:t>Additional requirements (regional)</w:t>
      </w:r>
      <w:bookmarkEnd w:id="2998"/>
      <w:bookmarkEnd w:id="2999"/>
      <w:bookmarkEnd w:id="3000"/>
      <w:bookmarkEnd w:id="3001"/>
      <w:bookmarkEnd w:id="3002"/>
      <w:bookmarkEnd w:id="3003"/>
      <w:bookmarkEnd w:id="3004"/>
      <w:bookmarkEnd w:id="3005"/>
      <w:bookmarkEnd w:id="3006"/>
      <w:bookmarkEnd w:id="3007"/>
      <w:bookmarkEnd w:id="3008"/>
      <w:bookmarkEnd w:id="3009"/>
    </w:p>
    <w:p w14:paraId="349C8557" w14:textId="77777777" w:rsidR="004C4A70" w:rsidRPr="009202AA" w:rsidRDefault="004C4A70" w:rsidP="004C4A70">
      <w:pPr>
        <w:pStyle w:val="Heading3"/>
        <w:rPr>
          <w:lang w:val="sv-SE"/>
        </w:rPr>
      </w:pPr>
      <w:bookmarkStart w:id="3010" w:name="_Toc21096637"/>
      <w:bookmarkStart w:id="3011" w:name="_Toc29763604"/>
      <w:bookmarkStart w:id="3012" w:name="_Toc36030075"/>
      <w:bookmarkStart w:id="3013" w:name="_Toc37179975"/>
      <w:bookmarkStart w:id="3014" w:name="_Toc45869675"/>
      <w:bookmarkStart w:id="3015" w:name="_Toc52555474"/>
      <w:bookmarkStart w:id="3016" w:name="_Toc61112930"/>
      <w:bookmarkStart w:id="3017" w:name="_Toc67911814"/>
      <w:bookmarkStart w:id="3018" w:name="_Toc74840634"/>
      <w:bookmarkStart w:id="3019" w:name="_Toc76503769"/>
      <w:bookmarkStart w:id="3020" w:name="_Toc83042321"/>
      <w:bookmarkStart w:id="3021" w:name="_Toc89854495"/>
      <w:r w:rsidRPr="009202AA">
        <w:rPr>
          <w:lang w:val="sv-SE"/>
        </w:rPr>
        <w:t>9.3.3</w:t>
      </w:r>
      <w:r w:rsidRPr="009202AA">
        <w:rPr>
          <w:lang w:val="sv-SE"/>
        </w:rPr>
        <w:tab/>
        <w:t>OTA E-UTRA DL RS power</w:t>
      </w:r>
      <w:bookmarkEnd w:id="3010"/>
      <w:bookmarkEnd w:id="3011"/>
      <w:bookmarkEnd w:id="3012"/>
      <w:bookmarkEnd w:id="3013"/>
      <w:bookmarkEnd w:id="3014"/>
      <w:bookmarkEnd w:id="3015"/>
      <w:bookmarkEnd w:id="3016"/>
      <w:bookmarkEnd w:id="3017"/>
      <w:bookmarkEnd w:id="3018"/>
      <w:bookmarkEnd w:id="3019"/>
      <w:bookmarkEnd w:id="3020"/>
      <w:bookmarkEnd w:id="3021"/>
    </w:p>
    <w:p w14:paraId="73B423F5" w14:textId="77777777" w:rsidR="004C4A70" w:rsidRPr="009202AA" w:rsidRDefault="004C4A70" w:rsidP="004C4A70">
      <w:pPr>
        <w:pStyle w:val="Heading4"/>
        <w:ind w:left="864" w:hanging="864"/>
      </w:pPr>
      <w:bookmarkStart w:id="3022" w:name="_Toc21096638"/>
      <w:bookmarkStart w:id="3023" w:name="_Toc29763605"/>
      <w:bookmarkStart w:id="3024" w:name="_Toc36030076"/>
      <w:bookmarkStart w:id="3025" w:name="_Toc37179976"/>
      <w:bookmarkStart w:id="3026" w:name="_Toc45869676"/>
      <w:bookmarkStart w:id="3027" w:name="_Toc52555475"/>
      <w:bookmarkStart w:id="3028" w:name="_Toc61112931"/>
      <w:bookmarkStart w:id="3029" w:name="_Toc67911815"/>
      <w:bookmarkStart w:id="3030" w:name="_Toc74840635"/>
      <w:bookmarkStart w:id="3031" w:name="_Toc76503770"/>
      <w:bookmarkStart w:id="3032" w:name="_Toc83042322"/>
      <w:bookmarkStart w:id="3033" w:name="_Toc89854496"/>
      <w:r w:rsidRPr="009202AA">
        <w:t>9.3.3.1</w:t>
      </w:r>
      <w:r w:rsidRPr="009202AA">
        <w:tab/>
        <w:t>General</w:t>
      </w:r>
      <w:bookmarkEnd w:id="3022"/>
      <w:bookmarkEnd w:id="3023"/>
      <w:bookmarkEnd w:id="3024"/>
      <w:bookmarkEnd w:id="3025"/>
      <w:bookmarkEnd w:id="3026"/>
      <w:bookmarkEnd w:id="3027"/>
      <w:bookmarkEnd w:id="3028"/>
      <w:bookmarkEnd w:id="3029"/>
      <w:bookmarkEnd w:id="3030"/>
      <w:bookmarkEnd w:id="3031"/>
      <w:bookmarkEnd w:id="3032"/>
      <w:bookmarkEnd w:id="3033"/>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034" w:name="_Toc21096639"/>
      <w:bookmarkStart w:id="3035" w:name="_Toc29763606"/>
      <w:bookmarkStart w:id="3036" w:name="_Toc36030077"/>
      <w:bookmarkStart w:id="3037" w:name="_Toc37179977"/>
      <w:bookmarkStart w:id="3038" w:name="_Toc45869677"/>
      <w:bookmarkStart w:id="3039" w:name="_Toc52555476"/>
      <w:bookmarkStart w:id="3040" w:name="_Toc61112932"/>
      <w:bookmarkStart w:id="3041" w:name="_Toc67911816"/>
      <w:bookmarkStart w:id="3042" w:name="_Toc74840636"/>
      <w:bookmarkStart w:id="3043" w:name="_Toc76503771"/>
      <w:bookmarkStart w:id="3044" w:name="_Toc83042323"/>
      <w:bookmarkStart w:id="3045" w:name="_Toc89854497"/>
      <w:r w:rsidRPr="009202AA">
        <w:t>9.3.3.2</w:t>
      </w:r>
      <w:r w:rsidRPr="009202AA">
        <w:tab/>
        <w:t>Minimum requirement for MSR operation</w:t>
      </w:r>
      <w:bookmarkEnd w:id="3034"/>
      <w:bookmarkEnd w:id="3035"/>
      <w:bookmarkEnd w:id="3036"/>
      <w:bookmarkEnd w:id="3037"/>
      <w:bookmarkEnd w:id="3038"/>
      <w:bookmarkEnd w:id="3039"/>
      <w:bookmarkEnd w:id="3040"/>
      <w:bookmarkEnd w:id="3041"/>
      <w:bookmarkEnd w:id="3042"/>
      <w:bookmarkEnd w:id="3043"/>
      <w:bookmarkEnd w:id="3044"/>
      <w:bookmarkEnd w:id="3045"/>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046" w:name="_Toc21096640"/>
      <w:bookmarkStart w:id="3047" w:name="_Toc29763607"/>
      <w:bookmarkStart w:id="3048" w:name="_Toc36030078"/>
      <w:bookmarkStart w:id="3049" w:name="_Toc37179978"/>
      <w:bookmarkStart w:id="3050" w:name="_Toc45869678"/>
      <w:bookmarkStart w:id="3051" w:name="_Toc52555477"/>
      <w:bookmarkStart w:id="3052" w:name="_Toc61112933"/>
      <w:bookmarkStart w:id="3053" w:name="_Toc67911817"/>
      <w:bookmarkStart w:id="3054" w:name="_Toc74840637"/>
      <w:bookmarkStart w:id="3055" w:name="_Toc76503772"/>
      <w:bookmarkStart w:id="3056" w:name="_Toc83042324"/>
      <w:bookmarkStart w:id="3057" w:name="_Toc89854498"/>
      <w:r w:rsidRPr="009202AA">
        <w:t>9.3.3.3</w:t>
      </w:r>
      <w:r w:rsidRPr="009202AA">
        <w:tab/>
        <w:t>Minimum requirement for single RAT UTRA operation</w:t>
      </w:r>
      <w:bookmarkEnd w:id="3046"/>
      <w:bookmarkEnd w:id="3047"/>
      <w:bookmarkEnd w:id="3048"/>
      <w:bookmarkEnd w:id="3049"/>
      <w:bookmarkEnd w:id="3050"/>
      <w:bookmarkEnd w:id="3051"/>
      <w:bookmarkEnd w:id="3052"/>
      <w:bookmarkEnd w:id="3053"/>
      <w:bookmarkEnd w:id="3054"/>
      <w:bookmarkEnd w:id="3055"/>
      <w:bookmarkEnd w:id="3056"/>
      <w:bookmarkEnd w:id="305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058" w:name="_Toc21096641"/>
      <w:bookmarkStart w:id="3059" w:name="_Toc29763608"/>
      <w:bookmarkStart w:id="3060" w:name="_Toc36030079"/>
      <w:bookmarkStart w:id="3061" w:name="_Toc37179979"/>
      <w:bookmarkStart w:id="3062" w:name="_Toc45869679"/>
      <w:bookmarkStart w:id="3063" w:name="_Toc52555478"/>
      <w:bookmarkStart w:id="3064" w:name="_Toc61112934"/>
      <w:bookmarkStart w:id="3065" w:name="_Toc67911818"/>
      <w:bookmarkStart w:id="3066" w:name="_Toc74840638"/>
      <w:bookmarkStart w:id="3067" w:name="_Toc76503773"/>
      <w:bookmarkStart w:id="3068" w:name="_Toc83042325"/>
      <w:bookmarkStart w:id="3069" w:name="_Toc89854499"/>
      <w:r w:rsidRPr="009202AA">
        <w:t>9.3.3.4</w:t>
      </w:r>
      <w:r w:rsidRPr="009202AA">
        <w:tab/>
        <w:t>Minimum requirement for single RAT E-UTRA operation</w:t>
      </w:r>
      <w:bookmarkEnd w:id="3058"/>
      <w:bookmarkEnd w:id="3059"/>
      <w:bookmarkEnd w:id="3060"/>
      <w:bookmarkEnd w:id="3061"/>
      <w:bookmarkEnd w:id="3062"/>
      <w:bookmarkEnd w:id="3063"/>
      <w:bookmarkEnd w:id="3064"/>
      <w:bookmarkEnd w:id="3065"/>
      <w:bookmarkEnd w:id="3066"/>
      <w:bookmarkEnd w:id="3067"/>
      <w:bookmarkEnd w:id="3068"/>
      <w:bookmarkEnd w:id="3069"/>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070" w:name="_Toc21096642"/>
      <w:bookmarkStart w:id="3071" w:name="_Toc29763609"/>
      <w:bookmarkStart w:id="3072" w:name="_Toc36030080"/>
      <w:bookmarkStart w:id="3073" w:name="_Toc37179980"/>
      <w:bookmarkStart w:id="3074" w:name="_Toc45869680"/>
      <w:bookmarkStart w:id="3075" w:name="_Toc52555479"/>
      <w:bookmarkStart w:id="3076" w:name="_Toc61112935"/>
      <w:bookmarkStart w:id="3077" w:name="_Toc67911819"/>
      <w:bookmarkStart w:id="3078" w:name="_Toc74840639"/>
      <w:bookmarkStart w:id="3079" w:name="_Toc76503774"/>
      <w:bookmarkStart w:id="3080" w:name="_Toc83042326"/>
      <w:bookmarkStart w:id="3081" w:name="_Toc89854500"/>
      <w:r w:rsidRPr="009202AA">
        <w:t>9.4</w:t>
      </w:r>
      <w:r w:rsidRPr="009202AA">
        <w:tab/>
        <w:t>OTA Output power dynamics</w:t>
      </w:r>
      <w:bookmarkEnd w:id="3070"/>
      <w:bookmarkEnd w:id="3071"/>
      <w:bookmarkEnd w:id="3072"/>
      <w:bookmarkEnd w:id="3073"/>
      <w:bookmarkEnd w:id="3074"/>
      <w:bookmarkEnd w:id="3075"/>
      <w:bookmarkEnd w:id="3076"/>
      <w:bookmarkEnd w:id="3077"/>
      <w:bookmarkEnd w:id="3078"/>
      <w:bookmarkEnd w:id="3079"/>
      <w:bookmarkEnd w:id="3080"/>
      <w:bookmarkEnd w:id="3081"/>
    </w:p>
    <w:p w14:paraId="4670C24B" w14:textId="77777777" w:rsidR="004C4A70" w:rsidRPr="009202AA" w:rsidRDefault="004C4A70" w:rsidP="004C4A70">
      <w:pPr>
        <w:pStyle w:val="Heading3"/>
      </w:pPr>
      <w:bookmarkStart w:id="3082" w:name="_Toc21096643"/>
      <w:bookmarkStart w:id="3083" w:name="_Toc29763610"/>
      <w:bookmarkStart w:id="3084" w:name="_Toc36030081"/>
      <w:bookmarkStart w:id="3085" w:name="_Toc37179981"/>
      <w:bookmarkStart w:id="3086" w:name="_Toc45869681"/>
      <w:bookmarkStart w:id="3087" w:name="_Toc52555480"/>
      <w:bookmarkStart w:id="3088" w:name="_Toc61112936"/>
      <w:bookmarkStart w:id="3089" w:name="_Toc67911820"/>
      <w:bookmarkStart w:id="3090" w:name="_Toc74840640"/>
      <w:bookmarkStart w:id="3091" w:name="_Toc76503775"/>
      <w:bookmarkStart w:id="3092" w:name="_Toc83042327"/>
      <w:bookmarkStart w:id="3093" w:name="_Toc89854501"/>
      <w:r w:rsidRPr="009202AA">
        <w:t>9.4.1</w:t>
      </w:r>
      <w:r w:rsidRPr="009202AA">
        <w:tab/>
        <w:t>General</w:t>
      </w:r>
      <w:bookmarkEnd w:id="3082"/>
      <w:bookmarkEnd w:id="3083"/>
      <w:bookmarkEnd w:id="3084"/>
      <w:bookmarkEnd w:id="3085"/>
      <w:bookmarkEnd w:id="3086"/>
      <w:bookmarkEnd w:id="3087"/>
      <w:bookmarkEnd w:id="3088"/>
      <w:bookmarkEnd w:id="3089"/>
      <w:bookmarkEnd w:id="3090"/>
      <w:bookmarkEnd w:id="3091"/>
      <w:bookmarkEnd w:id="3092"/>
      <w:bookmarkEnd w:id="3093"/>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094" w:name="_Toc21096644"/>
      <w:bookmarkStart w:id="3095" w:name="_Toc29763611"/>
      <w:bookmarkStart w:id="3096" w:name="_Toc36030082"/>
      <w:bookmarkStart w:id="3097" w:name="_Toc37179982"/>
      <w:bookmarkStart w:id="3098" w:name="_Toc45869682"/>
      <w:bookmarkStart w:id="3099" w:name="_Toc52555481"/>
      <w:bookmarkStart w:id="3100" w:name="_Toc61112937"/>
      <w:bookmarkStart w:id="3101" w:name="_Toc67911821"/>
      <w:bookmarkStart w:id="3102" w:name="_Toc74840641"/>
      <w:bookmarkStart w:id="3103" w:name="_Toc76503776"/>
      <w:bookmarkStart w:id="3104" w:name="_Toc83042328"/>
      <w:bookmarkStart w:id="3105" w:name="_Toc89854502"/>
      <w:r w:rsidRPr="009202AA">
        <w:t>9.4.2</w:t>
      </w:r>
      <w:r w:rsidRPr="009202AA">
        <w:tab/>
        <w:t>OTA UTRA Inner loop power control in the downlink</w:t>
      </w:r>
      <w:bookmarkEnd w:id="3094"/>
      <w:bookmarkEnd w:id="3095"/>
      <w:bookmarkEnd w:id="3096"/>
      <w:bookmarkEnd w:id="3097"/>
      <w:bookmarkEnd w:id="3098"/>
      <w:bookmarkEnd w:id="3099"/>
      <w:bookmarkEnd w:id="3100"/>
      <w:bookmarkEnd w:id="3101"/>
      <w:bookmarkEnd w:id="3102"/>
      <w:bookmarkEnd w:id="3103"/>
      <w:bookmarkEnd w:id="3104"/>
      <w:bookmarkEnd w:id="3105"/>
    </w:p>
    <w:p w14:paraId="4259698E" w14:textId="77777777" w:rsidR="004C4A70" w:rsidRPr="009202AA" w:rsidRDefault="004C4A70" w:rsidP="004C4A70">
      <w:pPr>
        <w:pStyle w:val="Heading4"/>
      </w:pPr>
      <w:bookmarkStart w:id="3106" w:name="_Toc21096645"/>
      <w:bookmarkStart w:id="3107" w:name="_Toc29763612"/>
      <w:bookmarkStart w:id="3108" w:name="_Toc36030083"/>
      <w:bookmarkStart w:id="3109" w:name="_Toc37179983"/>
      <w:bookmarkStart w:id="3110" w:name="_Toc45869683"/>
      <w:bookmarkStart w:id="3111" w:name="_Toc52555482"/>
      <w:bookmarkStart w:id="3112" w:name="_Toc61112938"/>
      <w:bookmarkStart w:id="3113" w:name="_Toc67911822"/>
      <w:bookmarkStart w:id="3114" w:name="_Toc74840642"/>
      <w:bookmarkStart w:id="3115" w:name="_Toc76503777"/>
      <w:bookmarkStart w:id="3116" w:name="_Toc83042329"/>
      <w:bookmarkStart w:id="3117" w:name="_Toc89854503"/>
      <w:r w:rsidRPr="009202AA">
        <w:t>9.4.2.1</w:t>
      </w:r>
      <w:r w:rsidRPr="009202AA">
        <w:tab/>
        <w:t>General</w:t>
      </w:r>
      <w:bookmarkEnd w:id="3106"/>
      <w:bookmarkEnd w:id="3107"/>
      <w:bookmarkEnd w:id="3108"/>
      <w:bookmarkEnd w:id="3109"/>
      <w:bookmarkEnd w:id="3110"/>
      <w:bookmarkEnd w:id="3111"/>
      <w:bookmarkEnd w:id="3112"/>
      <w:bookmarkEnd w:id="3113"/>
      <w:bookmarkEnd w:id="3114"/>
      <w:bookmarkEnd w:id="3115"/>
      <w:bookmarkEnd w:id="3116"/>
      <w:bookmarkEnd w:id="3117"/>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118" w:name="_Toc21096646"/>
      <w:bookmarkStart w:id="3119" w:name="_Toc29763613"/>
      <w:bookmarkStart w:id="3120" w:name="_Toc36030084"/>
      <w:bookmarkStart w:id="3121" w:name="_Toc37179984"/>
      <w:bookmarkStart w:id="3122" w:name="_Toc45869684"/>
      <w:bookmarkStart w:id="3123" w:name="_Toc52555483"/>
      <w:bookmarkStart w:id="3124" w:name="_Toc61112939"/>
      <w:bookmarkStart w:id="3125" w:name="_Toc67911823"/>
      <w:bookmarkStart w:id="3126" w:name="_Toc74840643"/>
      <w:bookmarkStart w:id="3127" w:name="_Toc76503778"/>
      <w:bookmarkStart w:id="3128" w:name="_Toc83042330"/>
      <w:bookmarkStart w:id="3129" w:name="_Toc89854504"/>
      <w:r w:rsidRPr="009202AA">
        <w:t>9.4.2.2</w:t>
      </w:r>
      <w:r w:rsidRPr="009202AA">
        <w:tab/>
        <w:t>Minimum requirement for MSR operation</w:t>
      </w:r>
      <w:bookmarkEnd w:id="3118"/>
      <w:bookmarkEnd w:id="3119"/>
      <w:bookmarkEnd w:id="3120"/>
      <w:bookmarkEnd w:id="3121"/>
      <w:bookmarkEnd w:id="3122"/>
      <w:bookmarkEnd w:id="3123"/>
      <w:bookmarkEnd w:id="3124"/>
      <w:bookmarkEnd w:id="3125"/>
      <w:bookmarkEnd w:id="3126"/>
      <w:bookmarkEnd w:id="3127"/>
      <w:bookmarkEnd w:id="3128"/>
      <w:bookmarkEnd w:id="312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130" w:name="_Toc21096647"/>
      <w:bookmarkStart w:id="3131" w:name="_Toc29763614"/>
      <w:bookmarkStart w:id="3132" w:name="_Toc36030085"/>
      <w:bookmarkStart w:id="3133" w:name="_Toc37179985"/>
      <w:bookmarkStart w:id="3134" w:name="_Toc45869685"/>
      <w:bookmarkStart w:id="3135" w:name="_Toc52555484"/>
      <w:bookmarkStart w:id="3136" w:name="_Toc61112940"/>
      <w:bookmarkStart w:id="3137" w:name="_Toc67911824"/>
      <w:bookmarkStart w:id="3138" w:name="_Toc74840644"/>
      <w:bookmarkStart w:id="3139" w:name="_Toc76503779"/>
      <w:bookmarkStart w:id="3140" w:name="_Toc83042331"/>
      <w:bookmarkStart w:id="3141" w:name="_Toc89854505"/>
      <w:r w:rsidRPr="009202AA">
        <w:t>9.4.2.3</w:t>
      </w:r>
      <w:r w:rsidRPr="009202AA">
        <w:tab/>
        <w:t>Minimum requirement for single RAT UTRA operation</w:t>
      </w:r>
      <w:bookmarkEnd w:id="3130"/>
      <w:bookmarkEnd w:id="3131"/>
      <w:bookmarkEnd w:id="3132"/>
      <w:bookmarkEnd w:id="3133"/>
      <w:bookmarkEnd w:id="3134"/>
      <w:bookmarkEnd w:id="3135"/>
      <w:bookmarkEnd w:id="3136"/>
      <w:bookmarkEnd w:id="3137"/>
      <w:bookmarkEnd w:id="3138"/>
      <w:bookmarkEnd w:id="3139"/>
      <w:bookmarkEnd w:id="3140"/>
      <w:bookmarkEnd w:id="314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142" w:name="_Toc21096648"/>
      <w:bookmarkStart w:id="3143" w:name="_Toc29763615"/>
      <w:bookmarkStart w:id="3144" w:name="_Toc36030086"/>
      <w:bookmarkStart w:id="3145" w:name="_Toc37179986"/>
      <w:bookmarkStart w:id="3146" w:name="_Toc45869686"/>
      <w:bookmarkStart w:id="3147" w:name="_Toc52555485"/>
      <w:bookmarkStart w:id="3148" w:name="_Toc61112941"/>
      <w:bookmarkStart w:id="3149" w:name="_Toc67911825"/>
      <w:bookmarkStart w:id="3150" w:name="_Toc74840645"/>
      <w:bookmarkStart w:id="3151" w:name="_Toc76503780"/>
      <w:bookmarkStart w:id="3152" w:name="_Toc83042332"/>
      <w:bookmarkStart w:id="3153" w:name="_Toc89854506"/>
      <w:r w:rsidRPr="009202AA">
        <w:t>9.4.2.4</w:t>
      </w:r>
      <w:r w:rsidRPr="009202AA">
        <w:tab/>
        <w:t>Minimum requirement for single RAT E-UTRA operation</w:t>
      </w:r>
      <w:bookmarkEnd w:id="3142"/>
      <w:bookmarkEnd w:id="3143"/>
      <w:bookmarkEnd w:id="3144"/>
      <w:bookmarkEnd w:id="3145"/>
      <w:bookmarkEnd w:id="3146"/>
      <w:bookmarkEnd w:id="3147"/>
      <w:bookmarkEnd w:id="3148"/>
      <w:bookmarkEnd w:id="3149"/>
      <w:bookmarkEnd w:id="3150"/>
      <w:bookmarkEnd w:id="3151"/>
      <w:bookmarkEnd w:id="3152"/>
      <w:bookmarkEnd w:id="3153"/>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154" w:name="_Toc21096649"/>
      <w:bookmarkStart w:id="3155" w:name="_Toc29763616"/>
      <w:bookmarkStart w:id="3156" w:name="_Toc36030087"/>
      <w:bookmarkStart w:id="3157" w:name="_Toc37179987"/>
      <w:bookmarkStart w:id="3158" w:name="_Toc45869687"/>
      <w:bookmarkStart w:id="3159" w:name="_Toc52555486"/>
      <w:bookmarkStart w:id="3160" w:name="_Toc61112942"/>
      <w:bookmarkStart w:id="3161" w:name="_Toc67911826"/>
      <w:bookmarkStart w:id="3162" w:name="_Toc74840646"/>
      <w:bookmarkStart w:id="3163" w:name="_Toc76503781"/>
      <w:bookmarkStart w:id="3164" w:name="_Toc83042333"/>
      <w:bookmarkStart w:id="3165" w:name="_Toc89854507"/>
      <w:r w:rsidRPr="009202AA">
        <w:t>9.4.3</w:t>
      </w:r>
      <w:r w:rsidRPr="009202AA">
        <w:tab/>
        <w:t>OTA Power control dynamic range</w:t>
      </w:r>
      <w:bookmarkEnd w:id="3154"/>
      <w:bookmarkEnd w:id="3155"/>
      <w:bookmarkEnd w:id="3156"/>
      <w:bookmarkEnd w:id="3157"/>
      <w:bookmarkEnd w:id="3158"/>
      <w:bookmarkEnd w:id="3159"/>
      <w:bookmarkEnd w:id="3160"/>
      <w:bookmarkEnd w:id="3161"/>
      <w:bookmarkEnd w:id="3162"/>
      <w:bookmarkEnd w:id="3163"/>
      <w:bookmarkEnd w:id="3164"/>
      <w:bookmarkEnd w:id="3165"/>
    </w:p>
    <w:p w14:paraId="493B12C1" w14:textId="77777777" w:rsidR="004C4A70" w:rsidRPr="009202AA" w:rsidRDefault="004C4A70" w:rsidP="004C4A70">
      <w:pPr>
        <w:pStyle w:val="Heading4"/>
      </w:pPr>
      <w:bookmarkStart w:id="3166" w:name="_Toc21096650"/>
      <w:bookmarkStart w:id="3167" w:name="_Toc29763617"/>
      <w:bookmarkStart w:id="3168" w:name="_Toc36030088"/>
      <w:bookmarkStart w:id="3169" w:name="_Toc37179988"/>
      <w:bookmarkStart w:id="3170" w:name="_Toc45869688"/>
      <w:bookmarkStart w:id="3171" w:name="_Toc52555487"/>
      <w:bookmarkStart w:id="3172" w:name="_Toc61112943"/>
      <w:bookmarkStart w:id="3173" w:name="_Toc67911827"/>
      <w:bookmarkStart w:id="3174" w:name="_Toc74840647"/>
      <w:bookmarkStart w:id="3175" w:name="_Toc76503782"/>
      <w:bookmarkStart w:id="3176" w:name="_Toc83042334"/>
      <w:bookmarkStart w:id="3177" w:name="_Toc89854508"/>
      <w:r w:rsidRPr="009202AA">
        <w:t>9.4.3.1</w:t>
      </w:r>
      <w:r w:rsidRPr="009202AA">
        <w:tab/>
        <w:t>General</w:t>
      </w:r>
      <w:bookmarkEnd w:id="3166"/>
      <w:bookmarkEnd w:id="3167"/>
      <w:bookmarkEnd w:id="3168"/>
      <w:bookmarkEnd w:id="3169"/>
      <w:bookmarkEnd w:id="3170"/>
      <w:bookmarkEnd w:id="3171"/>
      <w:bookmarkEnd w:id="3172"/>
      <w:bookmarkEnd w:id="3173"/>
      <w:bookmarkEnd w:id="3174"/>
      <w:bookmarkEnd w:id="3175"/>
      <w:bookmarkEnd w:id="3176"/>
      <w:bookmarkEnd w:id="317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178" w:name="_Toc21096651"/>
      <w:bookmarkStart w:id="3179" w:name="_Toc29763618"/>
      <w:bookmarkStart w:id="3180" w:name="_Toc36030089"/>
      <w:bookmarkStart w:id="3181" w:name="_Toc37179989"/>
      <w:bookmarkStart w:id="3182" w:name="_Toc45869689"/>
      <w:bookmarkStart w:id="3183" w:name="_Toc52555488"/>
      <w:bookmarkStart w:id="3184" w:name="_Toc61112944"/>
      <w:bookmarkStart w:id="3185" w:name="_Toc67911828"/>
      <w:bookmarkStart w:id="3186" w:name="_Toc74840648"/>
      <w:bookmarkStart w:id="3187" w:name="_Toc76503783"/>
      <w:bookmarkStart w:id="3188" w:name="_Toc83042335"/>
      <w:bookmarkStart w:id="3189" w:name="_Toc89854509"/>
      <w:r w:rsidRPr="009202AA">
        <w:t>9.4.3.2</w:t>
      </w:r>
      <w:r w:rsidRPr="009202AA">
        <w:tab/>
        <w:t>Minimum requirement for MSR operation</w:t>
      </w:r>
      <w:bookmarkEnd w:id="3178"/>
      <w:bookmarkEnd w:id="3179"/>
      <w:bookmarkEnd w:id="3180"/>
      <w:bookmarkEnd w:id="3181"/>
      <w:bookmarkEnd w:id="3182"/>
      <w:bookmarkEnd w:id="3183"/>
      <w:bookmarkEnd w:id="3184"/>
      <w:bookmarkEnd w:id="3185"/>
      <w:bookmarkEnd w:id="3186"/>
      <w:bookmarkEnd w:id="3187"/>
      <w:bookmarkEnd w:id="3188"/>
      <w:bookmarkEnd w:id="3189"/>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190" w:name="_Toc21096652"/>
      <w:bookmarkStart w:id="3191" w:name="_Toc29763619"/>
      <w:bookmarkStart w:id="3192" w:name="_Toc36030090"/>
      <w:bookmarkStart w:id="3193" w:name="_Toc37179990"/>
      <w:bookmarkStart w:id="3194" w:name="_Toc45869690"/>
      <w:bookmarkStart w:id="3195" w:name="_Toc52555489"/>
      <w:bookmarkStart w:id="3196" w:name="_Toc61112945"/>
      <w:bookmarkStart w:id="3197" w:name="_Toc67911829"/>
      <w:bookmarkStart w:id="3198" w:name="_Toc74840649"/>
      <w:bookmarkStart w:id="3199" w:name="_Toc76503784"/>
      <w:bookmarkStart w:id="3200" w:name="_Toc83042336"/>
      <w:bookmarkStart w:id="3201" w:name="_Toc89854510"/>
      <w:r w:rsidRPr="009202AA">
        <w:t>9.4.3.3</w:t>
      </w:r>
      <w:r w:rsidRPr="009202AA">
        <w:tab/>
        <w:t>Minimum requirement for single RAT UTRA operation</w:t>
      </w:r>
      <w:bookmarkEnd w:id="3190"/>
      <w:bookmarkEnd w:id="3191"/>
      <w:bookmarkEnd w:id="3192"/>
      <w:bookmarkEnd w:id="3193"/>
      <w:bookmarkEnd w:id="3194"/>
      <w:bookmarkEnd w:id="3195"/>
      <w:bookmarkEnd w:id="3196"/>
      <w:bookmarkEnd w:id="3197"/>
      <w:bookmarkEnd w:id="3198"/>
      <w:bookmarkEnd w:id="3199"/>
      <w:bookmarkEnd w:id="3200"/>
      <w:bookmarkEnd w:id="320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202" w:name="_Toc21096653"/>
      <w:bookmarkStart w:id="3203" w:name="_Toc29763620"/>
      <w:bookmarkStart w:id="3204" w:name="_Toc36030091"/>
      <w:bookmarkStart w:id="3205" w:name="_Toc37179991"/>
      <w:bookmarkStart w:id="3206" w:name="_Toc45869691"/>
      <w:bookmarkStart w:id="3207" w:name="_Toc52555490"/>
      <w:bookmarkStart w:id="3208" w:name="_Toc61112946"/>
      <w:bookmarkStart w:id="3209" w:name="_Toc67911830"/>
      <w:bookmarkStart w:id="3210" w:name="_Toc74840650"/>
      <w:bookmarkStart w:id="3211" w:name="_Toc76503785"/>
      <w:bookmarkStart w:id="3212" w:name="_Toc83042337"/>
      <w:bookmarkStart w:id="3213" w:name="_Toc89854511"/>
      <w:r w:rsidRPr="009202AA">
        <w:t>9.4.3.4</w:t>
      </w:r>
      <w:r w:rsidRPr="009202AA">
        <w:tab/>
        <w:t>Minimum requirement for single RAT E-UTRA operation</w:t>
      </w:r>
      <w:bookmarkEnd w:id="3202"/>
      <w:bookmarkEnd w:id="3203"/>
      <w:bookmarkEnd w:id="3204"/>
      <w:bookmarkEnd w:id="3205"/>
      <w:bookmarkEnd w:id="3206"/>
      <w:bookmarkEnd w:id="3207"/>
      <w:bookmarkEnd w:id="3208"/>
      <w:bookmarkEnd w:id="3209"/>
      <w:bookmarkEnd w:id="3210"/>
      <w:bookmarkEnd w:id="3211"/>
      <w:bookmarkEnd w:id="3212"/>
      <w:bookmarkEnd w:id="3213"/>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214" w:name="_Toc21096654"/>
      <w:bookmarkStart w:id="3215" w:name="_Toc29763621"/>
      <w:bookmarkStart w:id="3216" w:name="_Toc36030092"/>
      <w:bookmarkStart w:id="3217" w:name="_Toc37179992"/>
      <w:bookmarkStart w:id="3218" w:name="_Toc45869692"/>
      <w:bookmarkStart w:id="3219" w:name="_Toc52555491"/>
      <w:bookmarkStart w:id="3220" w:name="_Toc61112947"/>
      <w:bookmarkStart w:id="3221" w:name="_Toc67911831"/>
      <w:bookmarkStart w:id="3222" w:name="_Toc74840651"/>
      <w:bookmarkStart w:id="3223" w:name="_Toc76503786"/>
      <w:bookmarkStart w:id="3224" w:name="_Toc83042338"/>
      <w:bookmarkStart w:id="3225" w:name="_Toc89854512"/>
      <w:r w:rsidRPr="009202AA">
        <w:t>9.4.4</w:t>
      </w:r>
      <w:r w:rsidRPr="009202AA">
        <w:tab/>
        <w:t>OTA Total power dynamic range</w:t>
      </w:r>
      <w:bookmarkEnd w:id="3214"/>
      <w:bookmarkEnd w:id="3215"/>
      <w:bookmarkEnd w:id="3216"/>
      <w:bookmarkEnd w:id="3217"/>
      <w:bookmarkEnd w:id="3218"/>
      <w:bookmarkEnd w:id="3219"/>
      <w:bookmarkEnd w:id="3220"/>
      <w:bookmarkEnd w:id="3221"/>
      <w:bookmarkEnd w:id="3222"/>
      <w:bookmarkEnd w:id="3223"/>
      <w:bookmarkEnd w:id="3224"/>
      <w:bookmarkEnd w:id="3225"/>
    </w:p>
    <w:p w14:paraId="15164A2B" w14:textId="77777777" w:rsidR="004C4A70" w:rsidRPr="009202AA" w:rsidRDefault="004C4A70" w:rsidP="004C4A70">
      <w:pPr>
        <w:pStyle w:val="Heading4"/>
      </w:pPr>
      <w:bookmarkStart w:id="3226" w:name="_Toc21096655"/>
      <w:bookmarkStart w:id="3227" w:name="_Toc29763622"/>
      <w:bookmarkStart w:id="3228" w:name="_Toc36030093"/>
      <w:bookmarkStart w:id="3229" w:name="_Toc37179993"/>
      <w:bookmarkStart w:id="3230" w:name="_Toc45869693"/>
      <w:bookmarkStart w:id="3231" w:name="_Toc52555492"/>
      <w:bookmarkStart w:id="3232" w:name="_Toc61112948"/>
      <w:bookmarkStart w:id="3233" w:name="_Toc67911832"/>
      <w:bookmarkStart w:id="3234" w:name="_Toc74840652"/>
      <w:bookmarkStart w:id="3235" w:name="_Toc76503787"/>
      <w:bookmarkStart w:id="3236" w:name="_Toc83042339"/>
      <w:bookmarkStart w:id="3237" w:name="_Toc89854513"/>
      <w:r w:rsidRPr="009202AA">
        <w:t>9.4.4.1</w:t>
      </w:r>
      <w:r w:rsidRPr="009202AA">
        <w:tab/>
        <w:t>General</w:t>
      </w:r>
      <w:bookmarkEnd w:id="3226"/>
      <w:bookmarkEnd w:id="3227"/>
      <w:bookmarkEnd w:id="3228"/>
      <w:bookmarkEnd w:id="3229"/>
      <w:bookmarkEnd w:id="3230"/>
      <w:bookmarkEnd w:id="3231"/>
      <w:bookmarkEnd w:id="3232"/>
      <w:bookmarkEnd w:id="3233"/>
      <w:bookmarkEnd w:id="3234"/>
      <w:bookmarkEnd w:id="3235"/>
      <w:bookmarkEnd w:id="3236"/>
      <w:bookmarkEnd w:id="3237"/>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238" w:name="_Hlk528437478"/>
      <w:r w:rsidRPr="009202AA">
        <w:t xml:space="preserve"> when transmitting on all RBs</w:t>
      </w:r>
      <w:bookmarkEnd w:id="3238"/>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239" w:name="_Toc21096656"/>
      <w:bookmarkStart w:id="3240" w:name="_Toc29763623"/>
      <w:bookmarkStart w:id="3241" w:name="_Toc36030094"/>
      <w:bookmarkStart w:id="3242" w:name="_Toc37179994"/>
      <w:bookmarkStart w:id="3243" w:name="_Toc45869694"/>
      <w:bookmarkStart w:id="3244" w:name="_Toc52555493"/>
      <w:bookmarkStart w:id="3245" w:name="_Toc61112949"/>
      <w:bookmarkStart w:id="3246" w:name="_Toc67911833"/>
      <w:bookmarkStart w:id="3247" w:name="_Toc74840653"/>
      <w:bookmarkStart w:id="3248" w:name="_Toc76503788"/>
      <w:bookmarkStart w:id="3249" w:name="_Toc83042340"/>
      <w:bookmarkStart w:id="3250" w:name="_Toc89854514"/>
      <w:r w:rsidRPr="009202AA">
        <w:t>9.4.4.2</w:t>
      </w:r>
      <w:r w:rsidRPr="009202AA">
        <w:tab/>
        <w:t>Minimum requirement for MSR operation</w:t>
      </w:r>
      <w:bookmarkEnd w:id="3239"/>
      <w:bookmarkEnd w:id="3240"/>
      <w:bookmarkEnd w:id="3241"/>
      <w:bookmarkEnd w:id="3242"/>
      <w:bookmarkEnd w:id="3243"/>
      <w:bookmarkEnd w:id="3244"/>
      <w:bookmarkEnd w:id="3245"/>
      <w:bookmarkEnd w:id="3246"/>
      <w:bookmarkEnd w:id="3247"/>
      <w:bookmarkEnd w:id="3248"/>
      <w:bookmarkEnd w:id="3249"/>
      <w:bookmarkEnd w:id="325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251" w:name="_Toc21096657"/>
      <w:bookmarkStart w:id="3252" w:name="_Toc29763624"/>
      <w:bookmarkStart w:id="3253" w:name="_Toc36030095"/>
      <w:bookmarkStart w:id="3254" w:name="_Toc37179995"/>
      <w:bookmarkStart w:id="3255" w:name="_Toc45869695"/>
      <w:bookmarkStart w:id="3256" w:name="_Toc52555494"/>
      <w:bookmarkStart w:id="3257" w:name="_Toc61112950"/>
      <w:bookmarkStart w:id="3258" w:name="_Toc67911834"/>
      <w:bookmarkStart w:id="3259" w:name="_Toc74840654"/>
      <w:bookmarkStart w:id="3260" w:name="_Toc76503789"/>
      <w:bookmarkStart w:id="3261" w:name="_Toc83042341"/>
      <w:bookmarkStart w:id="3262" w:name="_Toc89854515"/>
      <w:r w:rsidRPr="009202AA">
        <w:t>9.4.4.3</w:t>
      </w:r>
      <w:r w:rsidRPr="009202AA">
        <w:tab/>
        <w:t>Minimum requirement for single RAT UTRA operation</w:t>
      </w:r>
      <w:bookmarkEnd w:id="3251"/>
      <w:bookmarkEnd w:id="3252"/>
      <w:bookmarkEnd w:id="3253"/>
      <w:bookmarkEnd w:id="3254"/>
      <w:bookmarkEnd w:id="3255"/>
      <w:bookmarkEnd w:id="3256"/>
      <w:bookmarkEnd w:id="3257"/>
      <w:bookmarkEnd w:id="3258"/>
      <w:bookmarkEnd w:id="3259"/>
      <w:bookmarkEnd w:id="3260"/>
      <w:bookmarkEnd w:id="3261"/>
      <w:bookmarkEnd w:id="326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263" w:name="_Toc21096658"/>
      <w:bookmarkStart w:id="3264" w:name="_Toc29763625"/>
      <w:bookmarkStart w:id="3265" w:name="_Toc36030096"/>
      <w:bookmarkStart w:id="3266" w:name="_Toc37179996"/>
      <w:bookmarkStart w:id="3267" w:name="_Toc45869696"/>
      <w:bookmarkStart w:id="3268" w:name="_Toc52555495"/>
      <w:bookmarkStart w:id="3269" w:name="_Toc61112951"/>
      <w:bookmarkStart w:id="3270" w:name="_Toc67911835"/>
      <w:bookmarkStart w:id="3271" w:name="_Toc74840655"/>
      <w:bookmarkStart w:id="3272" w:name="_Toc76503790"/>
      <w:bookmarkStart w:id="3273" w:name="_Toc83042342"/>
      <w:bookmarkStart w:id="3274" w:name="_Toc89854516"/>
      <w:r w:rsidRPr="009202AA">
        <w:t>9.4.4.4</w:t>
      </w:r>
      <w:r w:rsidRPr="009202AA">
        <w:tab/>
        <w:t>Minimum requirement for single RAT E-UTRA operation</w:t>
      </w:r>
      <w:bookmarkEnd w:id="3263"/>
      <w:bookmarkEnd w:id="3264"/>
      <w:bookmarkEnd w:id="3265"/>
      <w:bookmarkEnd w:id="3266"/>
      <w:bookmarkEnd w:id="3267"/>
      <w:bookmarkEnd w:id="3268"/>
      <w:bookmarkEnd w:id="3269"/>
      <w:bookmarkEnd w:id="3270"/>
      <w:bookmarkEnd w:id="3271"/>
      <w:bookmarkEnd w:id="3272"/>
      <w:bookmarkEnd w:id="3273"/>
      <w:bookmarkEnd w:id="3274"/>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275" w:name="_Toc21096659"/>
      <w:bookmarkStart w:id="3276" w:name="_Toc29763626"/>
      <w:bookmarkStart w:id="3277" w:name="_Toc36030097"/>
      <w:bookmarkStart w:id="3278" w:name="_Toc37179997"/>
      <w:bookmarkStart w:id="3279" w:name="_Toc45869697"/>
      <w:bookmarkStart w:id="3280" w:name="_Toc52555496"/>
      <w:bookmarkStart w:id="3281" w:name="_Toc61112952"/>
      <w:bookmarkStart w:id="3282" w:name="_Toc67911836"/>
      <w:bookmarkStart w:id="3283" w:name="_Toc74840656"/>
      <w:bookmarkStart w:id="3284" w:name="_Toc76503791"/>
      <w:bookmarkStart w:id="3285" w:name="_Toc83042343"/>
      <w:bookmarkStart w:id="3286" w:name="_Toc89854517"/>
      <w:r w:rsidRPr="009202AA">
        <w:t>9.4.5</w:t>
      </w:r>
      <w:r w:rsidRPr="009202AA">
        <w:tab/>
        <w:t>OTA IPDL time mask</w:t>
      </w:r>
      <w:bookmarkEnd w:id="3275"/>
      <w:bookmarkEnd w:id="3276"/>
      <w:bookmarkEnd w:id="3277"/>
      <w:bookmarkEnd w:id="3278"/>
      <w:bookmarkEnd w:id="3279"/>
      <w:bookmarkEnd w:id="3280"/>
      <w:bookmarkEnd w:id="3281"/>
      <w:bookmarkEnd w:id="3282"/>
      <w:bookmarkEnd w:id="3283"/>
      <w:bookmarkEnd w:id="3284"/>
      <w:bookmarkEnd w:id="3285"/>
      <w:bookmarkEnd w:id="3286"/>
    </w:p>
    <w:p w14:paraId="30CB4DBE" w14:textId="77777777" w:rsidR="004C4A70" w:rsidRPr="009202AA" w:rsidRDefault="004C4A70" w:rsidP="004C4A70">
      <w:pPr>
        <w:pStyle w:val="Heading4"/>
      </w:pPr>
      <w:bookmarkStart w:id="3287" w:name="_Toc21096660"/>
      <w:bookmarkStart w:id="3288" w:name="_Toc29763627"/>
      <w:bookmarkStart w:id="3289" w:name="_Toc36030098"/>
      <w:bookmarkStart w:id="3290" w:name="_Toc37179998"/>
      <w:bookmarkStart w:id="3291" w:name="_Toc45869698"/>
      <w:bookmarkStart w:id="3292" w:name="_Toc52555497"/>
      <w:bookmarkStart w:id="3293" w:name="_Toc61112953"/>
      <w:bookmarkStart w:id="3294" w:name="_Toc67911837"/>
      <w:bookmarkStart w:id="3295" w:name="_Toc74840657"/>
      <w:bookmarkStart w:id="3296" w:name="_Toc76503792"/>
      <w:bookmarkStart w:id="3297" w:name="_Toc83042344"/>
      <w:bookmarkStart w:id="3298" w:name="_Toc89854518"/>
      <w:r w:rsidRPr="009202AA">
        <w:t>9.4.5.1</w:t>
      </w:r>
      <w:r w:rsidRPr="009202AA">
        <w:tab/>
        <w:t>General</w:t>
      </w:r>
      <w:bookmarkEnd w:id="3287"/>
      <w:bookmarkEnd w:id="3288"/>
      <w:bookmarkEnd w:id="3289"/>
      <w:bookmarkEnd w:id="3290"/>
      <w:bookmarkEnd w:id="3291"/>
      <w:bookmarkEnd w:id="3292"/>
      <w:bookmarkEnd w:id="3293"/>
      <w:bookmarkEnd w:id="3294"/>
      <w:bookmarkEnd w:id="3295"/>
      <w:bookmarkEnd w:id="3296"/>
      <w:bookmarkEnd w:id="3297"/>
      <w:bookmarkEnd w:id="329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299" w:name="_Toc21096661"/>
      <w:bookmarkStart w:id="3300" w:name="_Toc29763628"/>
      <w:bookmarkStart w:id="3301" w:name="_Toc36030099"/>
      <w:bookmarkStart w:id="3302" w:name="_Toc37179999"/>
      <w:bookmarkStart w:id="3303" w:name="_Toc45869699"/>
      <w:bookmarkStart w:id="3304" w:name="_Toc52555498"/>
      <w:bookmarkStart w:id="3305" w:name="_Toc61112954"/>
      <w:bookmarkStart w:id="3306" w:name="_Toc67911838"/>
      <w:bookmarkStart w:id="3307" w:name="_Toc74840658"/>
      <w:bookmarkStart w:id="3308" w:name="_Toc76503793"/>
      <w:bookmarkStart w:id="3309" w:name="_Toc83042345"/>
      <w:bookmarkStart w:id="3310" w:name="_Toc89854519"/>
      <w:r w:rsidRPr="009202AA">
        <w:t>9.4.5.2</w:t>
      </w:r>
      <w:r w:rsidRPr="009202AA">
        <w:tab/>
        <w:t>Minimum requirement for MSR operation</w:t>
      </w:r>
      <w:bookmarkEnd w:id="3299"/>
      <w:bookmarkEnd w:id="3300"/>
      <w:bookmarkEnd w:id="3301"/>
      <w:bookmarkEnd w:id="3302"/>
      <w:bookmarkEnd w:id="3303"/>
      <w:bookmarkEnd w:id="3304"/>
      <w:bookmarkEnd w:id="3305"/>
      <w:bookmarkEnd w:id="3306"/>
      <w:bookmarkEnd w:id="3307"/>
      <w:bookmarkEnd w:id="3308"/>
      <w:bookmarkEnd w:id="3309"/>
      <w:bookmarkEnd w:id="3310"/>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311" w:name="_Toc21096662"/>
      <w:bookmarkStart w:id="3312" w:name="_Toc29763629"/>
      <w:bookmarkStart w:id="3313" w:name="_Toc36030100"/>
      <w:bookmarkStart w:id="3314" w:name="_Toc37180000"/>
      <w:bookmarkStart w:id="3315" w:name="_Toc45869700"/>
      <w:bookmarkStart w:id="3316" w:name="_Toc52555499"/>
      <w:bookmarkStart w:id="3317" w:name="_Toc61112955"/>
      <w:bookmarkStart w:id="3318" w:name="_Toc67911839"/>
      <w:bookmarkStart w:id="3319" w:name="_Toc74840659"/>
      <w:bookmarkStart w:id="3320" w:name="_Toc76503794"/>
      <w:bookmarkStart w:id="3321" w:name="_Toc83042346"/>
      <w:bookmarkStart w:id="3322" w:name="_Toc89854520"/>
      <w:r w:rsidRPr="009202AA">
        <w:t>9.4.5.3</w:t>
      </w:r>
      <w:r w:rsidRPr="009202AA">
        <w:tab/>
        <w:t>Minimum requirement for single RAT UTRA operation</w:t>
      </w:r>
      <w:bookmarkEnd w:id="3311"/>
      <w:bookmarkEnd w:id="3312"/>
      <w:bookmarkEnd w:id="3313"/>
      <w:bookmarkEnd w:id="3314"/>
      <w:bookmarkEnd w:id="3315"/>
      <w:bookmarkEnd w:id="3316"/>
      <w:bookmarkEnd w:id="3317"/>
      <w:bookmarkEnd w:id="3318"/>
      <w:bookmarkEnd w:id="3319"/>
      <w:bookmarkEnd w:id="3320"/>
      <w:bookmarkEnd w:id="3321"/>
      <w:bookmarkEnd w:id="33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323" w:name="_Toc21096663"/>
      <w:bookmarkStart w:id="3324" w:name="_Toc29763630"/>
      <w:bookmarkStart w:id="3325" w:name="_Toc36030101"/>
      <w:bookmarkStart w:id="3326" w:name="_Toc37180001"/>
      <w:bookmarkStart w:id="3327" w:name="_Toc45869701"/>
      <w:bookmarkStart w:id="3328" w:name="_Toc52555500"/>
      <w:bookmarkStart w:id="3329" w:name="_Toc61112956"/>
      <w:bookmarkStart w:id="3330" w:name="_Toc67911840"/>
      <w:bookmarkStart w:id="3331" w:name="_Toc74840660"/>
      <w:bookmarkStart w:id="3332" w:name="_Toc76503795"/>
      <w:bookmarkStart w:id="3333" w:name="_Toc83042347"/>
      <w:bookmarkStart w:id="3334" w:name="_Toc89854521"/>
      <w:r w:rsidRPr="009202AA">
        <w:t>9.4.5.4</w:t>
      </w:r>
      <w:r w:rsidRPr="009202AA">
        <w:tab/>
        <w:t>Minimum requirement for single RAT E-UTRA operation</w:t>
      </w:r>
      <w:bookmarkEnd w:id="3323"/>
      <w:bookmarkEnd w:id="3324"/>
      <w:bookmarkEnd w:id="3325"/>
      <w:bookmarkEnd w:id="3326"/>
      <w:bookmarkEnd w:id="3327"/>
      <w:bookmarkEnd w:id="3328"/>
      <w:bookmarkEnd w:id="3329"/>
      <w:bookmarkEnd w:id="3330"/>
      <w:bookmarkEnd w:id="3331"/>
      <w:bookmarkEnd w:id="3332"/>
      <w:bookmarkEnd w:id="3333"/>
      <w:bookmarkEnd w:id="3334"/>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335" w:name="_Toc21096664"/>
      <w:bookmarkStart w:id="3336" w:name="_Toc29763631"/>
      <w:bookmarkStart w:id="3337" w:name="_Toc36030102"/>
      <w:bookmarkStart w:id="3338" w:name="_Toc37180002"/>
      <w:bookmarkStart w:id="3339" w:name="_Toc45869702"/>
      <w:bookmarkStart w:id="3340" w:name="_Toc52555501"/>
      <w:bookmarkStart w:id="3341" w:name="_Toc61112957"/>
      <w:bookmarkStart w:id="3342" w:name="_Toc67911841"/>
      <w:bookmarkStart w:id="3343" w:name="_Toc74840661"/>
      <w:bookmarkStart w:id="3344" w:name="_Toc76503796"/>
      <w:bookmarkStart w:id="3345" w:name="_Toc83042348"/>
      <w:bookmarkStart w:id="3346" w:name="_Toc89854522"/>
      <w:r w:rsidRPr="009202AA">
        <w:t>9.4.6</w:t>
      </w:r>
      <w:r w:rsidRPr="009202AA">
        <w:tab/>
        <w:t>OTA RE Power control dynamic range</w:t>
      </w:r>
      <w:bookmarkEnd w:id="3335"/>
      <w:bookmarkEnd w:id="3336"/>
      <w:bookmarkEnd w:id="3337"/>
      <w:bookmarkEnd w:id="3338"/>
      <w:bookmarkEnd w:id="3339"/>
      <w:bookmarkEnd w:id="3340"/>
      <w:bookmarkEnd w:id="3341"/>
      <w:bookmarkEnd w:id="3342"/>
      <w:bookmarkEnd w:id="3343"/>
      <w:bookmarkEnd w:id="3344"/>
      <w:bookmarkEnd w:id="3345"/>
      <w:bookmarkEnd w:id="3346"/>
    </w:p>
    <w:p w14:paraId="48EB8B3E" w14:textId="77777777" w:rsidR="004C4A70" w:rsidRPr="009202AA" w:rsidRDefault="004C4A70" w:rsidP="004C4A70">
      <w:pPr>
        <w:pStyle w:val="Heading4"/>
      </w:pPr>
      <w:bookmarkStart w:id="3347" w:name="_Toc21096665"/>
      <w:bookmarkStart w:id="3348" w:name="_Toc29763632"/>
      <w:bookmarkStart w:id="3349" w:name="_Toc36030103"/>
      <w:bookmarkStart w:id="3350" w:name="_Toc37180003"/>
      <w:bookmarkStart w:id="3351" w:name="_Toc45869703"/>
      <w:bookmarkStart w:id="3352" w:name="_Toc52555502"/>
      <w:bookmarkStart w:id="3353" w:name="_Toc61112958"/>
      <w:bookmarkStart w:id="3354" w:name="_Toc67911842"/>
      <w:bookmarkStart w:id="3355" w:name="_Toc74840662"/>
      <w:bookmarkStart w:id="3356" w:name="_Toc76503797"/>
      <w:bookmarkStart w:id="3357" w:name="_Toc83042349"/>
      <w:bookmarkStart w:id="3358" w:name="_Toc89854523"/>
      <w:r w:rsidRPr="009202AA">
        <w:t>9.4.6.1</w:t>
      </w:r>
      <w:r w:rsidRPr="009202AA">
        <w:tab/>
        <w:t>General</w:t>
      </w:r>
      <w:bookmarkEnd w:id="3347"/>
      <w:bookmarkEnd w:id="3348"/>
      <w:bookmarkEnd w:id="3349"/>
      <w:bookmarkEnd w:id="3350"/>
      <w:bookmarkEnd w:id="3351"/>
      <w:bookmarkEnd w:id="3352"/>
      <w:bookmarkEnd w:id="3353"/>
      <w:bookmarkEnd w:id="3354"/>
      <w:bookmarkEnd w:id="3355"/>
      <w:bookmarkEnd w:id="3356"/>
      <w:bookmarkEnd w:id="3357"/>
      <w:bookmarkEnd w:id="3358"/>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359" w:name="_Toc21096666"/>
      <w:bookmarkStart w:id="3360" w:name="_Toc29763633"/>
      <w:bookmarkStart w:id="3361" w:name="_Toc36030104"/>
      <w:bookmarkStart w:id="3362" w:name="_Toc37180004"/>
      <w:bookmarkStart w:id="3363" w:name="_Toc45869704"/>
      <w:bookmarkStart w:id="3364" w:name="_Toc52555503"/>
      <w:bookmarkStart w:id="3365" w:name="_Toc61112959"/>
      <w:bookmarkStart w:id="3366" w:name="_Toc67911843"/>
      <w:bookmarkStart w:id="3367" w:name="_Toc74840663"/>
      <w:bookmarkStart w:id="3368" w:name="_Toc76503798"/>
      <w:bookmarkStart w:id="3369" w:name="_Toc83042350"/>
      <w:bookmarkStart w:id="3370" w:name="_Toc89854524"/>
      <w:r w:rsidRPr="009202AA">
        <w:t>9.4.6.2</w:t>
      </w:r>
      <w:r w:rsidRPr="009202AA">
        <w:tab/>
        <w:t>Minimum requirement for MSR operation</w:t>
      </w:r>
      <w:bookmarkEnd w:id="3359"/>
      <w:bookmarkEnd w:id="3360"/>
      <w:bookmarkEnd w:id="3361"/>
      <w:bookmarkEnd w:id="3362"/>
      <w:bookmarkEnd w:id="3363"/>
      <w:bookmarkEnd w:id="3364"/>
      <w:bookmarkEnd w:id="3365"/>
      <w:bookmarkEnd w:id="3366"/>
      <w:bookmarkEnd w:id="3367"/>
      <w:bookmarkEnd w:id="3368"/>
      <w:bookmarkEnd w:id="3369"/>
      <w:bookmarkEnd w:id="337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371" w:name="_Toc21096667"/>
      <w:bookmarkStart w:id="3372" w:name="_Toc29763634"/>
      <w:bookmarkStart w:id="3373" w:name="_Toc36030105"/>
      <w:bookmarkStart w:id="3374" w:name="_Toc37180005"/>
      <w:bookmarkStart w:id="3375" w:name="_Toc45869705"/>
      <w:bookmarkStart w:id="3376" w:name="_Toc52555504"/>
      <w:bookmarkStart w:id="3377" w:name="_Toc61112960"/>
      <w:bookmarkStart w:id="3378" w:name="_Toc67911844"/>
      <w:bookmarkStart w:id="3379" w:name="_Toc74840664"/>
      <w:bookmarkStart w:id="3380" w:name="_Toc76503799"/>
      <w:bookmarkStart w:id="3381" w:name="_Toc83042351"/>
      <w:bookmarkStart w:id="3382" w:name="_Toc89854525"/>
      <w:r w:rsidRPr="009202AA">
        <w:t>9.4.6.3</w:t>
      </w:r>
      <w:r w:rsidRPr="009202AA">
        <w:tab/>
        <w:t>Minimum requirement for single RAT UTRA operation</w:t>
      </w:r>
      <w:bookmarkEnd w:id="3371"/>
      <w:bookmarkEnd w:id="3372"/>
      <w:bookmarkEnd w:id="3373"/>
      <w:bookmarkEnd w:id="3374"/>
      <w:bookmarkEnd w:id="3375"/>
      <w:bookmarkEnd w:id="3376"/>
      <w:bookmarkEnd w:id="3377"/>
      <w:bookmarkEnd w:id="3378"/>
      <w:bookmarkEnd w:id="3379"/>
      <w:bookmarkEnd w:id="3380"/>
      <w:bookmarkEnd w:id="3381"/>
      <w:bookmarkEnd w:id="338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383" w:name="_Toc21096668"/>
      <w:bookmarkStart w:id="3384" w:name="_Toc29763635"/>
      <w:bookmarkStart w:id="3385" w:name="_Toc36030106"/>
      <w:bookmarkStart w:id="3386" w:name="_Toc37180006"/>
      <w:bookmarkStart w:id="3387" w:name="_Toc45869706"/>
      <w:bookmarkStart w:id="3388" w:name="_Toc52555505"/>
      <w:bookmarkStart w:id="3389" w:name="_Toc61112961"/>
      <w:bookmarkStart w:id="3390" w:name="_Toc67911845"/>
      <w:bookmarkStart w:id="3391" w:name="_Toc74840665"/>
      <w:bookmarkStart w:id="3392" w:name="_Toc76503800"/>
      <w:bookmarkStart w:id="3393" w:name="_Toc83042352"/>
      <w:bookmarkStart w:id="3394" w:name="_Toc89854526"/>
      <w:r w:rsidRPr="009202AA">
        <w:t>9.4.6.4</w:t>
      </w:r>
      <w:r w:rsidRPr="009202AA">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395" w:name="_Toc21096669"/>
      <w:bookmarkStart w:id="3396" w:name="_Toc29763636"/>
      <w:bookmarkStart w:id="3397" w:name="_Toc36030107"/>
      <w:bookmarkStart w:id="3398" w:name="_Toc37180007"/>
      <w:bookmarkStart w:id="3399" w:name="_Toc45869707"/>
      <w:bookmarkStart w:id="3400" w:name="_Toc52555506"/>
      <w:bookmarkStart w:id="3401" w:name="_Toc61112962"/>
      <w:bookmarkStart w:id="3402" w:name="_Toc67911846"/>
      <w:bookmarkStart w:id="3403" w:name="_Toc74840666"/>
      <w:bookmarkStart w:id="3404" w:name="_Toc76503801"/>
      <w:bookmarkStart w:id="3405" w:name="_Toc83042353"/>
      <w:bookmarkStart w:id="3406" w:name="_Toc89854527"/>
      <w:r w:rsidRPr="009202AA">
        <w:t>9.5</w:t>
      </w:r>
      <w:r w:rsidRPr="009202AA">
        <w:tab/>
        <w:t>OTA Transmit ON/OFF power</w:t>
      </w:r>
      <w:bookmarkEnd w:id="3395"/>
      <w:bookmarkEnd w:id="3396"/>
      <w:bookmarkEnd w:id="3397"/>
      <w:bookmarkEnd w:id="3398"/>
      <w:bookmarkEnd w:id="3399"/>
      <w:bookmarkEnd w:id="3400"/>
      <w:bookmarkEnd w:id="3401"/>
      <w:bookmarkEnd w:id="3402"/>
      <w:bookmarkEnd w:id="3403"/>
      <w:bookmarkEnd w:id="3404"/>
      <w:bookmarkEnd w:id="3405"/>
      <w:bookmarkEnd w:id="3406"/>
    </w:p>
    <w:p w14:paraId="36E8C697" w14:textId="77777777" w:rsidR="004C4A70" w:rsidRPr="009202AA" w:rsidRDefault="004C4A70" w:rsidP="004C4A70">
      <w:pPr>
        <w:pStyle w:val="Heading3"/>
      </w:pPr>
      <w:bookmarkStart w:id="3407" w:name="_Toc21096670"/>
      <w:bookmarkStart w:id="3408" w:name="_Toc29763637"/>
      <w:bookmarkStart w:id="3409" w:name="_Toc36030108"/>
      <w:bookmarkStart w:id="3410" w:name="_Toc37180008"/>
      <w:bookmarkStart w:id="3411" w:name="_Toc45869708"/>
      <w:bookmarkStart w:id="3412" w:name="_Toc52555507"/>
      <w:bookmarkStart w:id="3413" w:name="_Toc61112963"/>
      <w:bookmarkStart w:id="3414" w:name="_Toc67911847"/>
      <w:bookmarkStart w:id="3415" w:name="_Toc74840667"/>
      <w:bookmarkStart w:id="3416" w:name="_Toc76503802"/>
      <w:bookmarkStart w:id="3417" w:name="_Toc83042354"/>
      <w:bookmarkStart w:id="3418" w:name="_Toc89854528"/>
      <w:r w:rsidRPr="009202AA">
        <w:t>9.5.1</w:t>
      </w:r>
      <w:r w:rsidRPr="009202AA">
        <w:tab/>
        <w:t>General</w:t>
      </w:r>
      <w:bookmarkEnd w:id="3407"/>
      <w:bookmarkEnd w:id="3408"/>
      <w:bookmarkEnd w:id="3409"/>
      <w:bookmarkEnd w:id="3410"/>
      <w:bookmarkEnd w:id="3411"/>
      <w:bookmarkEnd w:id="3412"/>
      <w:bookmarkEnd w:id="3413"/>
      <w:bookmarkEnd w:id="3414"/>
      <w:bookmarkEnd w:id="3415"/>
      <w:bookmarkEnd w:id="3416"/>
      <w:bookmarkEnd w:id="3417"/>
      <w:bookmarkEnd w:id="341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419" w:name="_Toc21096671"/>
      <w:bookmarkStart w:id="3420" w:name="_Toc29763638"/>
      <w:bookmarkStart w:id="3421" w:name="_Toc36030109"/>
      <w:bookmarkStart w:id="3422" w:name="_Toc37180009"/>
      <w:bookmarkStart w:id="3423" w:name="_Toc45869709"/>
      <w:bookmarkStart w:id="3424" w:name="_Toc52555508"/>
      <w:bookmarkStart w:id="3425" w:name="_Toc61112964"/>
      <w:bookmarkStart w:id="3426" w:name="_Toc67911848"/>
      <w:bookmarkStart w:id="3427" w:name="_Toc74840668"/>
      <w:bookmarkStart w:id="3428" w:name="_Toc76503803"/>
      <w:bookmarkStart w:id="3429" w:name="_Toc83042355"/>
      <w:bookmarkStart w:id="3430" w:name="_Toc89854529"/>
      <w:r w:rsidRPr="009202AA">
        <w:t>9.5.2</w:t>
      </w:r>
      <w:r w:rsidRPr="009202AA">
        <w:tab/>
        <w:t>OTA Transmitter OFF power</w:t>
      </w:r>
      <w:bookmarkEnd w:id="3419"/>
      <w:bookmarkEnd w:id="3420"/>
      <w:bookmarkEnd w:id="3421"/>
      <w:bookmarkEnd w:id="3422"/>
      <w:bookmarkEnd w:id="3423"/>
      <w:bookmarkEnd w:id="3424"/>
      <w:bookmarkEnd w:id="3425"/>
      <w:bookmarkEnd w:id="3426"/>
      <w:bookmarkEnd w:id="3427"/>
      <w:bookmarkEnd w:id="3428"/>
      <w:bookmarkEnd w:id="3429"/>
      <w:bookmarkEnd w:id="3430"/>
    </w:p>
    <w:p w14:paraId="5C818FE3" w14:textId="77777777" w:rsidR="004C4A70" w:rsidRPr="009202AA" w:rsidRDefault="004C4A70" w:rsidP="004C4A70">
      <w:pPr>
        <w:pStyle w:val="Heading4"/>
      </w:pPr>
      <w:bookmarkStart w:id="3431" w:name="_Toc21096672"/>
      <w:bookmarkStart w:id="3432" w:name="_Toc29763639"/>
      <w:bookmarkStart w:id="3433" w:name="_Toc36030110"/>
      <w:bookmarkStart w:id="3434" w:name="_Toc37180010"/>
      <w:bookmarkStart w:id="3435" w:name="_Toc45869710"/>
      <w:bookmarkStart w:id="3436" w:name="_Toc52555509"/>
      <w:bookmarkStart w:id="3437" w:name="_Toc61112965"/>
      <w:bookmarkStart w:id="3438" w:name="_Toc67911849"/>
      <w:bookmarkStart w:id="3439" w:name="_Toc74840669"/>
      <w:bookmarkStart w:id="3440" w:name="_Toc76503804"/>
      <w:bookmarkStart w:id="3441" w:name="_Toc83042356"/>
      <w:bookmarkStart w:id="3442" w:name="_Toc89854530"/>
      <w:r w:rsidRPr="009202AA">
        <w:t>9.5.2.1</w:t>
      </w:r>
      <w:r w:rsidRPr="009202AA">
        <w:tab/>
        <w:t>General</w:t>
      </w:r>
      <w:bookmarkEnd w:id="3431"/>
      <w:bookmarkEnd w:id="3432"/>
      <w:bookmarkEnd w:id="3433"/>
      <w:bookmarkEnd w:id="3434"/>
      <w:bookmarkEnd w:id="3435"/>
      <w:bookmarkEnd w:id="3436"/>
      <w:bookmarkEnd w:id="3437"/>
      <w:bookmarkEnd w:id="3438"/>
      <w:bookmarkEnd w:id="3439"/>
      <w:bookmarkEnd w:id="3440"/>
      <w:bookmarkEnd w:id="3441"/>
      <w:bookmarkEnd w:id="344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443" w:name="_Toc21096673"/>
      <w:bookmarkStart w:id="3444" w:name="_Toc29763640"/>
      <w:bookmarkStart w:id="3445" w:name="_Toc36030111"/>
      <w:bookmarkStart w:id="3446" w:name="_Toc37180011"/>
      <w:bookmarkStart w:id="3447" w:name="_Toc45869711"/>
      <w:bookmarkStart w:id="3448" w:name="_Toc52555510"/>
      <w:bookmarkStart w:id="3449" w:name="_Toc61112966"/>
      <w:bookmarkStart w:id="3450" w:name="_Toc67911850"/>
      <w:bookmarkStart w:id="3451" w:name="_Toc74840670"/>
      <w:bookmarkStart w:id="3452" w:name="_Toc76503805"/>
      <w:bookmarkStart w:id="3453" w:name="_Toc83042357"/>
      <w:bookmarkStart w:id="3454" w:name="_Toc89854531"/>
      <w:r w:rsidRPr="009202AA">
        <w:t>9.5.2.2</w:t>
      </w:r>
      <w:r w:rsidRPr="009202AA">
        <w:tab/>
        <w:t>Minimum requirement for MSR operation</w:t>
      </w:r>
      <w:bookmarkEnd w:id="3443"/>
      <w:bookmarkEnd w:id="3444"/>
      <w:bookmarkEnd w:id="3445"/>
      <w:bookmarkEnd w:id="3446"/>
      <w:bookmarkEnd w:id="3447"/>
      <w:bookmarkEnd w:id="3448"/>
      <w:bookmarkEnd w:id="3449"/>
      <w:bookmarkEnd w:id="3450"/>
      <w:bookmarkEnd w:id="3451"/>
      <w:bookmarkEnd w:id="3452"/>
      <w:bookmarkEnd w:id="3453"/>
      <w:bookmarkEnd w:id="3454"/>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455" w:name="_Toc21096674"/>
      <w:bookmarkStart w:id="3456" w:name="_Toc29763641"/>
      <w:bookmarkStart w:id="3457" w:name="_Toc36030112"/>
      <w:bookmarkStart w:id="3458" w:name="_Toc37180012"/>
      <w:bookmarkStart w:id="3459" w:name="_Toc45869712"/>
      <w:bookmarkStart w:id="3460" w:name="_Toc52555511"/>
      <w:bookmarkStart w:id="3461" w:name="_Toc61112967"/>
      <w:bookmarkStart w:id="3462" w:name="_Toc67911851"/>
      <w:bookmarkStart w:id="3463" w:name="_Toc74840671"/>
      <w:bookmarkStart w:id="3464" w:name="_Toc76503806"/>
      <w:bookmarkStart w:id="3465" w:name="_Toc83042358"/>
      <w:bookmarkStart w:id="3466" w:name="_Toc89854532"/>
      <w:r w:rsidRPr="009202AA">
        <w:t>9.5.2.3</w:t>
      </w:r>
      <w:r w:rsidRPr="009202AA">
        <w:tab/>
        <w:t>Minimum requirement for single RAT UTRA operation</w:t>
      </w:r>
      <w:bookmarkEnd w:id="3455"/>
      <w:bookmarkEnd w:id="3456"/>
      <w:bookmarkEnd w:id="3457"/>
      <w:bookmarkEnd w:id="3458"/>
      <w:bookmarkEnd w:id="3459"/>
      <w:bookmarkEnd w:id="3460"/>
      <w:bookmarkEnd w:id="3461"/>
      <w:bookmarkEnd w:id="3462"/>
      <w:bookmarkEnd w:id="3463"/>
      <w:bookmarkEnd w:id="3464"/>
      <w:bookmarkEnd w:id="3465"/>
      <w:bookmarkEnd w:id="3466"/>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467" w:name="_Toc21096675"/>
      <w:bookmarkStart w:id="3468" w:name="_Toc29763642"/>
      <w:bookmarkStart w:id="3469" w:name="_Toc36030113"/>
      <w:bookmarkStart w:id="3470" w:name="_Toc37180013"/>
      <w:bookmarkStart w:id="3471" w:name="_Toc45869713"/>
      <w:bookmarkStart w:id="3472" w:name="_Toc52555512"/>
      <w:bookmarkStart w:id="3473" w:name="_Toc61112968"/>
      <w:bookmarkStart w:id="3474" w:name="_Toc67911852"/>
      <w:bookmarkStart w:id="3475" w:name="_Toc74840672"/>
      <w:bookmarkStart w:id="3476" w:name="_Toc76503807"/>
      <w:bookmarkStart w:id="3477" w:name="_Toc83042359"/>
      <w:bookmarkStart w:id="3478" w:name="_Toc89854533"/>
      <w:r w:rsidRPr="009202AA">
        <w:t>9.5.2.4</w:t>
      </w:r>
      <w:r w:rsidRPr="009202AA">
        <w:tab/>
        <w:t>Minimum requirement for single RAT E-UTRA operation</w:t>
      </w:r>
      <w:bookmarkEnd w:id="3467"/>
      <w:bookmarkEnd w:id="3468"/>
      <w:bookmarkEnd w:id="3469"/>
      <w:bookmarkEnd w:id="3470"/>
      <w:bookmarkEnd w:id="3471"/>
      <w:bookmarkEnd w:id="3472"/>
      <w:bookmarkEnd w:id="3473"/>
      <w:bookmarkEnd w:id="3474"/>
      <w:bookmarkEnd w:id="3475"/>
      <w:bookmarkEnd w:id="3476"/>
      <w:bookmarkEnd w:id="3477"/>
      <w:bookmarkEnd w:id="3478"/>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479" w:name="_Toc21096676"/>
      <w:bookmarkStart w:id="3480" w:name="_Toc29763643"/>
      <w:bookmarkStart w:id="3481" w:name="_Toc36030114"/>
      <w:bookmarkStart w:id="3482" w:name="_Toc37180014"/>
      <w:bookmarkStart w:id="3483" w:name="_Toc45869714"/>
      <w:bookmarkStart w:id="3484" w:name="_Toc52555513"/>
      <w:bookmarkStart w:id="3485" w:name="_Toc61112969"/>
      <w:bookmarkStart w:id="3486" w:name="_Toc67911853"/>
      <w:bookmarkStart w:id="3487" w:name="_Toc74840673"/>
      <w:bookmarkStart w:id="3488" w:name="_Toc76503808"/>
      <w:bookmarkStart w:id="3489" w:name="_Toc83042360"/>
      <w:bookmarkStart w:id="3490" w:name="_Toc89854534"/>
      <w:r w:rsidRPr="009202AA">
        <w:t>9.5.3</w:t>
      </w:r>
      <w:r w:rsidRPr="009202AA">
        <w:tab/>
        <w:t>OTA Transmitter transient period</w:t>
      </w:r>
      <w:bookmarkEnd w:id="3479"/>
      <w:bookmarkEnd w:id="3480"/>
      <w:bookmarkEnd w:id="3481"/>
      <w:bookmarkEnd w:id="3482"/>
      <w:bookmarkEnd w:id="3483"/>
      <w:bookmarkEnd w:id="3484"/>
      <w:bookmarkEnd w:id="3485"/>
      <w:bookmarkEnd w:id="3486"/>
      <w:bookmarkEnd w:id="3487"/>
      <w:bookmarkEnd w:id="3488"/>
      <w:bookmarkEnd w:id="3489"/>
      <w:bookmarkEnd w:id="3490"/>
    </w:p>
    <w:p w14:paraId="3FAA78FC" w14:textId="77777777" w:rsidR="004C4A70" w:rsidRPr="009202AA" w:rsidRDefault="004C4A70" w:rsidP="004C4A70">
      <w:pPr>
        <w:pStyle w:val="Heading4"/>
      </w:pPr>
      <w:bookmarkStart w:id="3491" w:name="_Toc21096677"/>
      <w:bookmarkStart w:id="3492" w:name="_Toc29763644"/>
      <w:bookmarkStart w:id="3493" w:name="_Toc36030115"/>
      <w:bookmarkStart w:id="3494" w:name="_Toc37180015"/>
      <w:bookmarkStart w:id="3495" w:name="_Toc45869715"/>
      <w:bookmarkStart w:id="3496" w:name="_Toc52555514"/>
      <w:bookmarkStart w:id="3497" w:name="_Toc61112970"/>
      <w:bookmarkStart w:id="3498" w:name="_Toc67911854"/>
      <w:bookmarkStart w:id="3499" w:name="_Toc74840674"/>
      <w:bookmarkStart w:id="3500" w:name="_Toc76503809"/>
      <w:bookmarkStart w:id="3501" w:name="_Toc83042361"/>
      <w:bookmarkStart w:id="3502" w:name="_Toc89854535"/>
      <w:r w:rsidRPr="009202AA">
        <w:t>9.5.3.1</w:t>
      </w:r>
      <w:r w:rsidRPr="009202AA">
        <w:tab/>
        <w:t>General</w:t>
      </w:r>
      <w:bookmarkEnd w:id="3491"/>
      <w:bookmarkEnd w:id="3492"/>
      <w:bookmarkEnd w:id="3493"/>
      <w:bookmarkEnd w:id="3494"/>
      <w:bookmarkEnd w:id="3495"/>
      <w:bookmarkEnd w:id="3496"/>
      <w:bookmarkEnd w:id="3497"/>
      <w:bookmarkEnd w:id="3498"/>
      <w:bookmarkEnd w:id="3499"/>
      <w:bookmarkEnd w:id="3500"/>
      <w:bookmarkEnd w:id="3501"/>
      <w:bookmarkEnd w:id="350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503" w:name="_MON_1572099724"/>
    <w:bookmarkStart w:id="3504" w:name="_MON_1572157718"/>
    <w:bookmarkStart w:id="3505" w:name="_MON_1572454981"/>
    <w:bookmarkStart w:id="3506" w:name="_MON_1572099771"/>
    <w:bookmarkStart w:id="3507" w:name="_MON_1572161131"/>
    <w:bookmarkStart w:id="3508" w:name="_MON_1572099881"/>
    <w:bookmarkStart w:id="3509" w:name="_MON_1565440135"/>
    <w:bookmarkStart w:id="3510" w:name="_MON_1572099549"/>
    <w:bookmarkStart w:id="3511" w:name="_MON_1572355398"/>
    <w:bookmarkEnd w:id="3503"/>
    <w:bookmarkEnd w:id="3504"/>
    <w:bookmarkEnd w:id="3505"/>
    <w:bookmarkEnd w:id="3506"/>
    <w:bookmarkEnd w:id="3507"/>
    <w:bookmarkEnd w:id="3508"/>
    <w:bookmarkEnd w:id="3509"/>
    <w:bookmarkEnd w:id="3510"/>
    <w:bookmarkEnd w:id="3511"/>
    <w:bookmarkStart w:id="3512" w:name="_MON_1572099568"/>
    <w:bookmarkEnd w:id="3512"/>
    <w:p w14:paraId="5D377FEA" w14:textId="77777777" w:rsidR="004C4A70" w:rsidRPr="009202AA" w:rsidRDefault="004C4A70" w:rsidP="004C4A70">
      <w:pPr>
        <w:pStyle w:val="TH"/>
      </w:pPr>
      <w:r w:rsidRPr="009202AA">
        <w:object w:dxaOrig="9720" w:dyaOrig="4692" w14:anchorId="27D64257">
          <v:shape id="_x0000_i1074" type="#_x0000_t75" style="width:447.5pt;height:251.45pt" o:ole="">
            <v:imagedata r:id="rId105" o:title="" croptop="6311f" cropleft="2026f" cropright="2877f"/>
          </v:shape>
          <o:OLEObject Type="Embed" ProgID="Word.Picture.8" ShapeID="_x0000_i1074" DrawAspect="Content" ObjectID="_170317293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513" w:name="OLE_LINK18"/>
      <w:bookmarkStart w:id="351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513"/>
      <w:bookmarkEnd w:id="351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515" w:name="_Toc21096678"/>
      <w:bookmarkStart w:id="3516" w:name="_Toc29763645"/>
      <w:bookmarkStart w:id="3517" w:name="_Toc36030116"/>
      <w:bookmarkStart w:id="3518" w:name="_Toc37180016"/>
      <w:bookmarkStart w:id="3519" w:name="_Toc45869716"/>
      <w:bookmarkStart w:id="3520" w:name="_Toc52555515"/>
      <w:bookmarkStart w:id="3521" w:name="_Toc61112971"/>
      <w:bookmarkStart w:id="3522" w:name="_Toc67911855"/>
      <w:bookmarkStart w:id="3523" w:name="_Toc74840675"/>
      <w:bookmarkStart w:id="3524" w:name="_Toc76503810"/>
      <w:bookmarkStart w:id="3525" w:name="_Toc83042362"/>
      <w:bookmarkStart w:id="3526" w:name="_Toc89854536"/>
      <w:r w:rsidRPr="009202AA">
        <w:t>9.5.3.2</w:t>
      </w:r>
      <w:r w:rsidRPr="009202AA">
        <w:tab/>
        <w:t>Minimum requirement for MSR operation</w:t>
      </w:r>
      <w:bookmarkEnd w:id="3515"/>
      <w:bookmarkEnd w:id="3516"/>
      <w:bookmarkEnd w:id="3517"/>
      <w:bookmarkEnd w:id="3518"/>
      <w:bookmarkEnd w:id="3519"/>
      <w:bookmarkEnd w:id="3520"/>
      <w:bookmarkEnd w:id="3521"/>
      <w:bookmarkEnd w:id="3522"/>
      <w:bookmarkEnd w:id="3523"/>
      <w:bookmarkEnd w:id="3524"/>
      <w:bookmarkEnd w:id="3525"/>
      <w:bookmarkEnd w:id="3526"/>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527" w:name="_Toc21096679"/>
      <w:bookmarkStart w:id="3528" w:name="_Toc29763646"/>
      <w:bookmarkStart w:id="3529" w:name="_Toc36030117"/>
      <w:bookmarkStart w:id="3530" w:name="_Toc37180017"/>
      <w:bookmarkStart w:id="3531" w:name="_Toc45869717"/>
      <w:bookmarkStart w:id="3532" w:name="_Toc52555516"/>
      <w:bookmarkStart w:id="3533" w:name="_Toc61112972"/>
      <w:bookmarkStart w:id="3534" w:name="_Toc67911856"/>
      <w:bookmarkStart w:id="3535" w:name="_Toc74840676"/>
      <w:bookmarkStart w:id="3536" w:name="_Toc76503811"/>
      <w:bookmarkStart w:id="3537" w:name="_Toc83042363"/>
      <w:bookmarkStart w:id="3538" w:name="_Toc89854537"/>
      <w:r w:rsidRPr="009202AA">
        <w:t>9.5.3.3</w:t>
      </w:r>
      <w:r w:rsidRPr="009202AA">
        <w:tab/>
        <w:t>Minimum requirement for single RAT UTRA operation</w:t>
      </w:r>
      <w:bookmarkEnd w:id="3527"/>
      <w:bookmarkEnd w:id="3528"/>
      <w:bookmarkEnd w:id="3529"/>
      <w:bookmarkEnd w:id="3530"/>
      <w:bookmarkEnd w:id="3531"/>
      <w:bookmarkEnd w:id="3532"/>
      <w:bookmarkEnd w:id="3533"/>
      <w:bookmarkEnd w:id="3534"/>
      <w:bookmarkEnd w:id="3535"/>
      <w:bookmarkEnd w:id="3536"/>
      <w:bookmarkEnd w:id="3537"/>
      <w:bookmarkEnd w:id="3538"/>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539" w:name="_Toc21096680"/>
      <w:bookmarkStart w:id="3540" w:name="_Toc29763647"/>
      <w:bookmarkStart w:id="3541" w:name="_Toc36030118"/>
      <w:bookmarkStart w:id="3542" w:name="_Toc37180018"/>
      <w:bookmarkStart w:id="3543" w:name="_Toc45869718"/>
      <w:bookmarkStart w:id="3544" w:name="_Toc52555517"/>
      <w:bookmarkStart w:id="3545" w:name="_Toc61112973"/>
      <w:bookmarkStart w:id="3546" w:name="_Toc67911857"/>
      <w:bookmarkStart w:id="3547" w:name="_Toc74840677"/>
      <w:bookmarkStart w:id="3548" w:name="_Toc76503812"/>
      <w:bookmarkStart w:id="3549" w:name="_Toc83042364"/>
      <w:bookmarkStart w:id="3550" w:name="_Toc89854538"/>
      <w:r w:rsidRPr="009202AA">
        <w:t>9.5.3.4</w:t>
      </w:r>
      <w:r w:rsidRPr="009202AA">
        <w:tab/>
        <w:t>Minimum requirement for single RAT E-UTRA operation</w:t>
      </w:r>
      <w:bookmarkEnd w:id="3539"/>
      <w:bookmarkEnd w:id="3540"/>
      <w:bookmarkEnd w:id="3541"/>
      <w:bookmarkEnd w:id="3542"/>
      <w:bookmarkEnd w:id="3543"/>
      <w:bookmarkEnd w:id="3544"/>
      <w:bookmarkEnd w:id="3545"/>
      <w:bookmarkEnd w:id="3546"/>
      <w:bookmarkEnd w:id="3547"/>
      <w:bookmarkEnd w:id="3548"/>
      <w:bookmarkEnd w:id="3549"/>
      <w:bookmarkEnd w:id="355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551" w:name="_Toc21096681"/>
      <w:bookmarkStart w:id="3552" w:name="_Toc29763648"/>
      <w:bookmarkStart w:id="3553" w:name="_Toc36030119"/>
      <w:bookmarkStart w:id="3554" w:name="_Toc37180019"/>
      <w:bookmarkStart w:id="3555" w:name="_Toc45869719"/>
      <w:bookmarkStart w:id="3556" w:name="_Toc52555518"/>
      <w:bookmarkStart w:id="3557" w:name="_Toc61112974"/>
      <w:bookmarkStart w:id="3558" w:name="_Toc67911858"/>
      <w:bookmarkStart w:id="3559" w:name="_Toc74840678"/>
      <w:bookmarkStart w:id="3560" w:name="_Toc76503813"/>
      <w:bookmarkStart w:id="3561" w:name="_Toc83042365"/>
      <w:bookmarkStart w:id="3562" w:name="_Toc89854539"/>
      <w:r w:rsidRPr="009202AA">
        <w:t>9.6</w:t>
      </w:r>
      <w:r w:rsidRPr="009202AA">
        <w:tab/>
        <w:t>OTA Transmitted signal quality</w:t>
      </w:r>
      <w:bookmarkEnd w:id="3551"/>
      <w:bookmarkEnd w:id="3552"/>
      <w:bookmarkEnd w:id="3553"/>
      <w:bookmarkEnd w:id="3554"/>
      <w:bookmarkEnd w:id="3555"/>
      <w:bookmarkEnd w:id="3556"/>
      <w:bookmarkEnd w:id="3557"/>
      <w:bookmarkEnd w:id="3558"/>
      <w:bookmarkEnd w:id="3559"/>
      <w:bookmarkEnd w:id="3560"/>
      <w:bookmarkEnd w:id="3561"/>
      <w:bookmarkEnd w:id="3562"/>
    </w:p>
    <w:p w14:paraId="3A68B5A6" w14:textId="77777777" w:rsidR="004C4A70" w:rsidRPr="009202AA" w:rsidRDefault="004C4A70" w:rsidP="004C4A70">
      <w:pPr>
        <w:pStyle w:val="Heading3"/>
      </w:pPr>
      <w:bookmarkStart w:id="3563" w:name="_Toc21096682"/>
      <w:bookmarkStart w:id="3564" w:name="_Toc29763649"/>
      <w:bookmarkStart w:id="3565" w:name="_Toc36030120"/>
      <w:bookmarkStart w:id="3566" w:name="_Toc37180020"/>
      <w:bookmarkStart w:id="3567" w:name="_Toc45869720"/>
      <w:bookmarkStart w:id="3568" w:name="_Toc52555519"/>
      <w:bookmarkStart w:id="3569" w:name="_Toc61112975"/>
      <w:bookmarkStart w:id="3570" w:name="_Toc67911859"/>
      <w:bookmarkStart w:id="3571" w:name="_Toc74840679"/>
      <w:bookmarkStart w:id="3572" w:name="_Toc76503814"/>
      <w:bookmarkStart w:id="3573" w:name="_Toc83042366"/>
      <w:bookmarkStart w:id="3574" w:name="_Toc89854540"/>
      <w:r w:rsidRPr="009202AA">
        <w:t>9.6.1</w:t>
      </w:r>
      <w:r w:rsidRPr="009202AA">
        <w:tab/>
        <w:t>General</w:t>
      </w:r>
      <w:bookmarkEnd w:id="3563"/>
      <w:bookmarkEnd w:id="3564"/>
      <w:bookmarkEnd w:id="3565"/>
      <w:bookmarkEnd w:id="3566"/>
      <w:bookmarkEnd w:id="3567"/>
      <w:bookmarkEnd w:id="3568"/>
      <w:bookmarkEnd w:id="3569"/>
      <w:bookmarkEnd w:id="3570"/>
      <w:bookmarkEnd w:id="3571"/>
      <w:bookmarkEnd w:id="3572"/>
      <w:bookmarkEnd w:id="3573"/>
      <w:bookmarkEnd w:id="357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575" w:name="_Toc21096683"/>
      <w:bookmarkStart w:id="3576" w:name="_Toc29763650"/>
      <w:bookmarkStart w:id="3577" w:name="_Toc36030121"/>
      <w:bookmarkStart w:id="3578" w:name="_Toc37180021"/>
      <w:bookmarkStart w:id="3579" w:name="_Toc45869721"/>
      <w:bookmarkStart w:id="3580" w:name="_Toc52555520"/>
      <w:bookmarkStart w:id="3581" w:name="_Toc61112976"/>
      <w:bookmarkStart w:id="3582" w:name="_Toc67911860"/>
      <w:bookmarkStart w:id="3583" w:name="_Toc74840680"/>
      <w:bookmarkStart w:id="3584" w:name="_Toc76503815"/>
      <w:bookmarkStart w:id="3585" w:name="_Toc83042367"/>
      <w:bookmarkStart w:id="3586" w:name="_Toc89854541"/>
      <w:r w:rsidRPr="009202AA">
        <w:t>9.6.2</w:t>
      </w:r>
      <w:r w:rsidRPr="009202AA">
        <w:tab/>
        <w:t>OTA Frequency Error</w:t>
      </w:r>
      <w:bookmarkEnd w:id="3575"/>
      <w:bookmarkEnd w:id="3576"/>
      <w:bookmarkEnd w:id="3577"/>
      <w:bookmarkEnd w:id="3578"/>
      <w:bookmarkEnd w:id="3579"/>
      <w:bookmarkEnd w:id="3580"/>
      <w:bookmarkEnd w:id="3581"/>
      <w:bookmarkEnd w:id="3582"/>
      <w:bookmarkEnd w:id="3583"/>
      <w:bookmarkEnd w:id="3584"/>
      <w:bookmarkEnd w:id="3585"/>
      <w:bookmarkEnd w:id="3586"/>
    </w:p>
    <w:p w14:paraId="52319ACD" w14:textId="77777777" w:rsidR="004C4A70" w:rsidRPr="009202AA" w:rsidRDefault="004C4A70" w:rsidP="004C4A70">
      <w:pPr>
        <w:pStyle w:val="Heading4"/>
      </w:pPr>
      <w:bookmarkStart w:id="3587" w:name="_Toc21096684"/>
      <w:bookmarkStart w:id="3588" w:name="_Toc29763651"/>
      <w:bookmarkStart w:id="3589" w:name="_Toc36030122"/>
      <w:bookmarkStart w:id="3590" w:name="_Toc37180022"/>
      <w:bookmarkStart w:id="3591" w:name="_Toc45869722"/>
      <w:bookmarkStart w:id="3592" w:name="_Toc52555521"/>
      <w:bookmarkStart w:id="3593" w:name="_Toc61112977"/>
      <w:bookmarkStart w:id="3594" w:name="_Toc67911861"/>
      <w:bookmarkStart w:id="3595" w:name="_Toc74840681"/>
      <w:bookmarkStart w:id="3596" w:name="_Toc76503816"/>
      <w:bookmarkStart w:id="3597" w:name="_Toc83042368"/>
      <w:bookmarkStart w:id="3598" w:name="_Toc89854542"/>
      <w:r w:rsidRPr="009202AA">
        <w:t>9.6.2.1</w:t>
      </w:r>
      <w:r w:rsidRPr="009202AA">
        <w:tab/>
        <w:t>General</w:t>
      </w:r>
      <w:bookmarkEnd w:id="3587"/>
      <w:bookmarkEnd w:id="3588"/>
      <w:bookmarkEnd w:id="3589"/>
      <w:bookmarkEnd w:id="3590"/>
      <w:bookmarkEnd w:id="3591"/>
      <w:bookmarkEnd w:id="3592"/>
      <w:bookmarkEnd w:id="3593"/>
      <w:bookmarkEnd w:id="3594"/>
      <w:bookmarkEnd w:id="3595"/>
      <w:bookmarkEnd w:id="3596"/>
      <w:bookmarkEnd w:id="3597"/>
      <w:bookmarkEnd w:id="3598"/>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599" w:name="_Toc21096685"/>
      <w:bookmarkStart w:id="3600" w:name="_Toc29763652"/>
      <w:bookmarkStart w:id="3601" w:name="_Toc36030123"/>
      <w:bookmarkStart w:id="3602" w:name="_Toc37180023"/>
      <w:bookmarkStart w:id="3603" w:name="_Toc45869723"/>
      <w:bookmarkStart w:id="3604" w:name="_Toc52555522"/>
      <w:bookmarkStart w:id="3605" w:name="_Toc61112978"/>
      <w:bookmarkStart w:id="3606" w:name="_Toc67911862"/>
      <w:bookmarkStart w:id="3607" w:name="_Toc74840682"/>
      <w:bookmarkStart w:id="3608" w:name="_Toc76503817"/>
      <w:bookmarkStart w:id="3609" w:name="_Toc83042369"/>
      <w:bookmarkStart w:id="3610" w:name="_Toc89854543"/>
      <w:r w:rsidRPr="009202AA">
        <w:t>9.6.2.2</w:t>
      </w:r>
      <w:r w:rsidRPr="009202AA">
        <w:tab/>
        <w:t>Minimum requirement for MSR operation</w:t>
      </w:r>
      <w:bookmarkEnd w:id="3599"/>
      <w:bookmarkEnd w:id="3600"/>
      <w:bookmarkEnd w:id="3601"/>
      <w:bookmarkEnd w:id="3602"/>
      <w:bookmarkEnd w:id="3603"/>
      <w:bookmarkEnd w:id="3604"/>
      <w:bookmarkEnd w:id="3605"/>
      <w:bookmarkEnd w:id="3606"/>
      <w:bookmarkEnd w:id="3607"/>
      <w:bookmarkEnd w:id="3608"/>
      <w:bookmarkEnd w:id="3609"/>
      <w:bookmarkEnd w:id="3610"/>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611" w:name="_Toc21096686"/>
      <w:bookmarkStart w:id="3612" w:name="_Toc29763653"/>
      <w:bookmarkStart w:id="3613" w:name="_Toc36030124"/>
      <w:bookmarkStart w:id="3614" w:name="_Toc37180024"/>
      <w:bookmarkStart w:id="3615" w:name="_Toc45869724"/>
      <w:bookmarkStart w:id="3616" w:name="_Toc52555523"/>
      <w:bookmarkStart w:id="3617" w:name="_Toc61112979"/>
      <w:bookmarkStart w:id="3618" w:name="_Toc67911863"/>
      <w:bookmarkStart w:id="3619" w:name="_Toc74840683"/>
      <w:bookmarkStart w:id="3620" w:name="_Toc76503818"/>
      <w:bookmarkStart w:id="3621" w:name="_Toc83042370"/>
      <w:bookmarkStart w:id="3622" w:name="_Toc89854544"/>
      <w:r w:rsidRPr="009202AA">
        <w:t>9.6.2.3</w:t>
      </w:r>
      <w:r w:rsidRPr="009202AA">
        <w:tab/>
        <w:t>Minimum requirement for single RAT UTRA operation</w:t>
      </w:r>
      <w:bookmarkEnd w:id="3611"/>
      <w:bookmarkEnd w:id="3612"/>
      <w:bookmarkEnd w:id="3613"/>
      <w:bookmarkEnd w:id="3614"/>
      <w:bookmarkEnd w:id="3615"/>
      <w:bookmarkEnd w:id="3616"/>
      <w:bookmarkEnd w:id="3617"/>
      <w:bookmarkEnd w:id="3618"/>
      <w:bookmarkEnd w:id="3619"/>
      <w:bookmarkEnd w:id="3620"/>
      <w:bookmarkEnd w:id="3621"/>
      <w:bookmarkEnd w:id="362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623" w:name="_Toc21096687"/>
      <w:bookmarkStart w:id="3624" w:name="_Toc29763654"/>
      <w:bookmarkStart w:id="3625" w:name="_Toc36030125"/>
      <w:bookmarkStart w:id="3626" w:name="_Toc37180025"/>
      <w:bookmarkStart w:id="3627" w:name="_Toc45869725"/>
      <w:bookmarkStart w:id="3628" w:name="_Toc52555524"/>
      <w:bookmarkStart w:id="3629" w:name="_Toc61112980"/>
      <w:bookmarkStart w:id="3630" w:name="_Toc67911864"/>
      <w:bookmarkStart w:id="3631" w:name="_Toc74840684"/>
      <w:bookmarkStart w:id="3632" w:name="_Toc76503819"/>
      <w:bookmarkStart w:id="3633" w:name="_Toc83042371"/>
      <w:bookmarkStart w:id="3634" w:name="_Toc89854545"/>
      <w:r w:rsidRPr="009202AA">
        <w:t>9.6.2.4</w:t>
      </w:r>
      <w:r w:rsidRPr="009202AA">
        <w:tab/>
        <w:t>Minimum requirement for single RAT E-UTRA operation</w:t>
      </w:r>
      <w:bookmarkEnd w:id="3623"/>
      <w:bookmarkEnd w:id="3624"/>
      <w:bookmarkEnd w:id="3625"/>
      <w:bookmarkEnd w:id="3626"/>
      <w:bookmarkEnd w:id="3627"/>
      <w:bookmarkEnd w:id="3628"/>
      <w:bookmarkEnd w:id="3629"/>
      <w:bookmarkEnd w:id="3630"/>
      <w:bookmarkEnd w:id="3631"/>
      <w:bookmarkEnd w:id="3632"/>
      <w:bookmarkEnd w:id="3633"/>
      <w:bookmarkEnd w:id="36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635" w:name="_Toc21096688"/>
      <w:bookmarkStart w:id="3636" w:name="_Toc29763655"/>
      <w:bookmarkStart w:id="3637" w:name="_Toc36030126"/>
      <w:bookmarkStart w:id="3638" w:name="_Toc37180026"/>
      <w:bookmarkStart w:id="3639" w:name="_Toc45869726"/>
      <w:bookmarkStart w:id="3640" w:name="_Toc52555525"/>
      <w:bookmarkStart w:id="3641" w:name="_Toc61112981"/>
      <w:bookmarkStart w:id="3642" w:name="_Toc67911865"/>
      <w:bookmarkStart w:id="3643" w:name="_Toc74840685"/>
      <w:bookmarkStart w:id="3644" w:name="_Toc76503820"/>
      <w:bookmarkStart w:id="3645" w:name="_Toc83042372"/>
      <w:bookmarkStart w:id="3646" w:name="_Toc89854546"/>
      <w:r w:rsidRPr="009202AA">
        <w:t>9.6.3</w:t>
      </w:r>
      <w:r w:rsidRPr="009202AA">
        <w:tab/>
        <w:t>OTA Time alignment error</w:t>
      </w:r>
      <w:bookmarkEnd w:id="3635"/>
      <w:bookmarkEnd w:id="3636"/>
      <w:bookmarkEnd w:id="3637"/>
      <w:bookmarkEnd w:id="3638"/>
      <w:bookmarkEnd w:id="3639"/>
      <w:bookmarkEnd w:id="3640"/>
      <w:bookmarkEnd w:id="3641"/>
      <w:bookmarkEnd w:id="3642"/>
      <w:bookmarkEnd w:id="3643"/>
      <w:bookmarkEnd w:id="3644"/>
      <w:bookmarkEnd w:id="3645"/>
      <w:bookmarkEnd w:id="3646"/>
    </w:p>
    <w:p w14:paraId="6F6FEDD3" w14:textId="77777777" w:rsidR="004C4A70" w:rsidRPr="009202AA" w:rsidRDefault="004C4A70" w:rsidP="004C4A70">
      <w:pPr>
        <w:pStyle w:val="Heading4"/>
      </w:pPr>
      <w:bookmarkStart w:id="3647" w:name="_Toc21096689"/>
      <w:bookmarkStart w:id="3648" w:name="_Toc29763656"/>
      <w:bookmarkStart w:id="3649" w:name="_Toc36030127"/>
      <w:bookmarkStart w:id="3650" w:name="_Toc37180027"/>
      <w:bookmarkStart w:id="3651" w:name="_Toc45869727"/>
      <w:bookmarkStart w:id="3652" w:name="_Toc52555526"/>
      <w:bookmarkStart w:id="3653" w:name="_Toc61112982"/>
      <w:bookmarkStart w:id="3654" w:name="_Toc67911866"/>
      <w:bookmarkStart w:id="3655" w:name="_Toc74840686"/>
      <w:bookmarkStart w:id="3656" w:name="_Toc76503821"/>
      <w:bookmarkStart w:id="3657" w:name="_Toc83042373"/>
      <w:bookmarkStart w:id="3658" w:name="_Toc89854547"/>
      <w:r w:rsidRPr="009202AA">
        <w:t>9.6.3.1</w:t>
      </w:r>
      <w:r w:rsidRPr="009202AA">
        <w:tab/>
        <w:t>General</w:t>
      </w:r>
      <w:bookmarkEnd w:id="3647"/>
      <w:bookmarkEnd w:id="3648"/>
      <w:bookmarkEnd w:id="3649"/>
      <w:bookmarkEnd w:id="3650"/>
      <w:bookmarkEnd w:id="3651"/>
      <w:bookmarkEnd w:id="3652"/>
      <w:bookmarkEnd w:id="3653"/>
      <w:bookmarkEnd w:id="3654"/>
      <w:bookmarkEnd w:id="3655"/>
      <w:bookmarkEnd w:id="3656"/>
      <w:bookmarkEnd w:id="3657"/>
      <w:bookmarkEnd w:id="3658"/>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659" w:name="_Toc21096690"/>
      <w:bookmarkStart w:id="3660" w:name="_Toc29763657"/>
      <w:bookmarkStart w:id="3661" w:name="_Toc36030128"/>
      <w:bookmarkStart w:id="3662" w:name="_Toc37180028"/>
      <w:bookmarkStart w:id="3663" w:name="_Toc45869728"/>
      <w:bookmarkStart w:id="3664" w:name="_Toc52555527"/>
      <w:bookmarkStart w:id="3665" w:name="_Toc61112983"/>
      <w:bookmarkStart w:id="3666" w:name="_Toc67911867"/>
      <w:bookmarkStart w:id="3667" w:name="_Toc74840687"/>
      <w:bookmarkStart w:id="3668" w:name="_Toc76503822"/>
      <w:bookmarkStart w:id="3669" w:name="_Toc83042374"/>
      <w:bookmarkStart w:id="3670" w:name="_Toc89854548"/>
      <w:r w:rsidRPr="009202AA">
        <w:t>9.6.3.2</w:t>
      </w:r>
      <w:r w:rsidRPr="009202AA">
        <w:tab/>
        <w:t>Minimum requirement for MSR operation</w:t>
      </w:r>
      <w:bookmarkEnd w:id="3659"/>
      <w:bookmarkEnd w:id="3660"/>
      <w:bookmarkEnd w:id="3661"/>
      <w:bookmarkEnd w:id="3662"/>
      <w:bookmarkEnd w:id="3663"/>
      <w:bookmarkEnd w:id="3664"/>
      <w:bookmarkEnd w:id="3665"/>
      <w:bookmarkEnd w:id="3666"/>
      <w:bookmarkEnd w:id="3667"/>
      <w:bookmarkEnd w:id="3668"/>
      <w:bookmarkEnd w:id="3669"/>
      <w:bookmarkEnd w:id="367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671" w:name="_Toc21096691"/>
      <w:bookmarkStart w:id="3672" w:name="_Toc29763658"/>
      <w:bookmarkStart w:id="3673" w:name="_Toc36030129"/>
      <w:bookmarkStart w:id="3674" w:name="_Toc37180029"/>
      <w:bookmarkStart w:id="3675" w:name="_Toc45869729"/>
      <w:bookmarkStart w:id="3676" w:name="_Toc52555528"/>
      <w:bookmarkStart w:id="3677" w:name="_Toc61112984"/>
      <w:bookmarkStart w:id="3678" w:name="_Toc67911868"/>
      <w:bookmarkStart w:id="3679" w:name="_Toc74840688"/>
      <w:bookmarkStart w:id="3680" w:name="_Toc76503823"/>
      <w:bookmarkStart w:id="3681" w:name="_Toc83042375"/>
      <w:bookmarkStart w:id="3682" w:name="_Toc89854549"/>
      <w:r w:rsidRPr="009202AA">
        <w:t>9.6.3.3</w:t>
      </w:r>
      <w:r w:rsidRPr="009202AA">
        <w:tab/>
        <w:t>Minimum requirement for single RAT UTRA operation</w:t>
      </w:r>
      <w:bookmarkEnd w:id="3671"/>
      <w:bookmarkEnd w:id="3672"/>
      <w:bookmarkEnd w:id="3673"/>
      <w:bookmarkEnd w:id="3674"/>
      <w:bookmarkEnd w:id="3675"/>
      <w:bookmarkEnd w:id="3676"/>
      <w:bookmarkEnd w:id="3677"/>
      <w:bookmarkEnd w:id="3678"/>
      <w:bookmarkEnd w:id="3679"/>
      <w:bookmarkEnd w:id="3680"/>
      <w:bookmarkEnd w:id="3681"/>
      <w:bookmarkEnd w:id="3682"/>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683" w:name="_Toc21096692"/>
      <w:bookmarkStart w:id="3684" w:name="_Toc29763659"/>
      <w:bookmarkStart w:id="3685" w:name="_Toc36030130"/>
      <w:bookmarkStart w:id="3686" w:name="_Toc37180030"/>
      <w:bookmarkStart w:id="3687" w:name="_Toc45869730"/>
      <w:bookmarkStart w:id="3688" w:name="_Toc52555529"/>
      <w:bookmarkStart w:id="3689" w:name="_Toc61112985"/>
      <w:bookmarkStart w:id="3690" w:name="_Toc67911869"/>
      <w:bookmarkStart w:id="3691" w:name="_Toc74840689"/>
      <w:bookmarkStart w:id="3692" w:name="_Toc76503824"/>
      <w:bookmarkStart w:id="3693" w:name="_Toc83042376"/>
      <w:bookmarkStart w:id="3694" w:name="_Toc89854550"/>
      <w:r w:rsidRPr="009202AA">
        <w:t>9.6.3.4</w:t>
      </w:r>
      <w:r w:rsidRPr="009202AA">
        <w:tab/>
        <w:t>Minimum requirement for single RAT E-UTRA operation</w:t>
      </w:r>
      <w:bookmarkEnd w:id="3683"/>
      <w:bookmarkEnd w:id="3684"/>
      <w:bookmarkEnd w:id="3685"/>
      <w:bookmarkEnd w:id="3686"/>
      <w:bookmarkEnd w:id="3687"/>
      <w:bookmarkEnd w:id="3688"/>
      <w:bookmarkEnd w:id="3689"/>
      <w:bookmarkEnd w:id="3690"/>
      <w:bookmarkEnd w:id="3691"/>
      <w:bookmarkEnd w:id="3692"/>
      <w:bookmarkEnd w:id="3693"/>
      <w:bookmarkEnd w:id="369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3695" w:name="_Toc21096693"/>
      <w:bookmarkStart w:id="3696" w:name="_Toc29763660"/>
      <w:bookmarkStart w:id="3697" w:name="_Toc36030131"/>
      <w:bookmarkStart w:id="3698" w:name="_Toc37180031"/>
      <w:bookmarkStart w:id="3699" w:name="_Toc45869731"/>
      <w:bookmarkStart w:id="3700" w:name="_Toc52555530"/>
      <w:bookmarkStart w:id="3701" w:name="_Toc61112986"/>
      <w:bookmarkStart w:id="3702" w:name="_Toc67911870"/>
      <w:bookmarkStart w:id="3703" w:name="_Toc74840690"/>
      <w:bookmarkStart w:id="3704" w:name="_Toc76503825"/>
      <w:bookmarkStart w:id="3705" w:name="_Toc83042377"/>
      <w:bookmarkStart w:id="3706" w:name="_Toc89854551"/>
      <w:r w:rsidRPr="009202AA">
        <w:t>9.6.4</w:t>
      </w:r>
      <w:r w:rsidRPr="009202AA">
        <w:tab/>
        <w:t>OTA Modulation quality</w:t>
      </w:r>
      <w:bookmarkEnd w:id="3695"/>
      <w:bookmarkEnd w:id="3696"/>
      <w:bookmarkEnd w:id="3697"/>
      <w:bookmarkEnd w:id="3698"/>
      <w:bookmarkEnd w:id="3699"/>
      <w:bookmarkEnd w:id="3700"/>
      <w:bookmarkEnd w:id="3701"/>
      <w:bookmarkEnd w:id="3702"/>
      <w:bookmarkEnd w:id="3703"/>
      <w:bookmarkEnd w:id="3704"/>
      <w:bookmarkEnd w:id="3705"/>
      <w:bookmarkEnd w:id="3706"/>
    </w:p>
    <w:p w14:paraId="062CED22" w14:textId="77777777" w:rsidR="004C4A70" w:rsidRPr="009202AA" w:rsidRDefault="004C4A70" w:rsidP="004C4A70">
      <w:pPr>
        <w:pStyle w:val="Heading4"/>
      </w:pPr>
      <w:bookmarkStart w:id="3707" w:name="_Toc21096694"/>
      <w:bookmarkStart w:id="3708" w:name="_Toc29763661"/>
      <w:bookmarkStart w:id="3709" w:name="_Toc36030132"/>
      <w:bookmarkStart w:id="3710" w:name="_Toc37180032"/>
      <w:bookmarkStart w:id="3711" w:name="_Toc45869732"/>
      <w:bookmarkStart w:id="3712" w:name="_Toc52555531"/>
      <w:bookmarkStart w:id="3713" w:name="_Toc61112987"/>
      <w:bookmarkStart w:id="3714" w:name="_Toc67911871"/>
      <w:bookmarkStart w:id="3715" w:name="_Toc74840691"/>
      <w:bookmarkStart w:id="3716" w:name="_Toc76503826"/>
      <w:bookmarkStart w:id="3717" w:name="_Toc83042378"/>
      <w:bookmarkStart w:id="3718" w:name="_Toc89854552"/>
      <w:r w:rsidRPr="009202AA">
        <w:t>9.6.4.1</w:t>
      </w:r>
      <w:r w:rsidRPr="009202AA">
        <w:tab/>
        <w:t>General</w:t>
      </w:r>
      <w:bookmarkEnd w:id="3707"/>
      <w:bookmarkEnd w:id="3708"/>
      <w:bookmarkEnd w:id="3709"/>
      <w:bookmarkEnd w:id="3710"/>
      <w:bookmarkEnd w:id="3711"/>
      <w:bookmarkEnd w:id="3712"/>
      <w:bookmarkEnd w:id="3713"/>
      <w:bookmarkEnd w:id="3714"/>
      <w:bookmarkEnd w:id="3715"/>
      <w:bookmarkEnd w:id="3716"/>
      <w:bookmarkEnd w:id="3717"/>
      <w:bookmarkEnd w:id="3718"/>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3719" w:name="_Toc21096695"/>
      <w:bookmarkStart w:id="3720" w:name="_Toc29763662"/>
      <w:bookmarkStart w:id="3721" w:name="_Toc36030133"/>
      <w:bookmarkStart w:id="3722" w:name="_Toc37180033"/>
      <w:bookmarkStart w:id="3723" w:name="_Toc45869733"/>
      <w:bookmarkStart w:id="3724" w:name="_Toc52555532"/>
      <w:bookmarkStart w:id="3725" w:name="_Toc61112988"/>
      <w:bookmarkStart w:id="3726" w:name="_Toc67911872"/>
      <w:bookmarkStart w:id="3727" w:name="_Toc74840692"/>
      <w:bookmarkStart w:id="3728" w:name="_Toc76503827"/>
      <w:bookmarkStart w:id="3729" w:name="_Toc83042379"/>
      <w:bookmarkStart w:id="3730" w:name="_Toc89854553"/>
      <w:r w:rsidRPr="009202AA">
        <w:t>9.6.4.2</w:t>
      </w:r>
      <w:r w:rsidRPr="009202AA">
        <w:tab/>
        <w:t>Minimum requirement for MSR operation</w:t>
      </w:r>
      <w:bookmarkEnd w:id="3719"/>
      <w:bookmarkEnd w:id="3720"/>
      <w:bookmarkEnd w:id="3721"/>
      <w:bookmarkEnd w:id="3722"/>
      <w:bookmarkEnd w:id="3723"/>
      <w:bookmarkEnd w:id="3724"/>
      <w:bookmarkEnd w:id="3725"/>
      <w:bookmarkEnd w:id="3726"/>
      <w:bookmarkEnd w:id="3727"/>
      <w:bookmarkEnd w:id="3728"/>
      <w:bookmarkEnd w:id="3729"/>
      <w:bookmarkEnd w:id="3730"/>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3731" w:name="_Toc21096696"/>
      <w:bookmarkStart w:id="3732" w:name="_Toc29763663"/>
      <w:bookmarkStart w:id="3733" w:name="_Toc36030134"/>
      <w:bookmarkStart w:id="3734" w:name="_Toc37180034"/>
      <w:bookmarkStart w:id="3735" w:name="_Toc45869734"/>
      <w:bookmarkStart w:id="3736" w:name="_Toc52555533"/>
      <w:bookmarkStart w:id="3737" w:name="_Toc61112989"/>
      <w:bookmarkStart w:id="3738" w:name="_Toc67911873"/>
      <w:bookmarkStart w:id="3739" w:name="_Toc74840693"/>
      <w:bookmarkStart w:id="3740" w:name="_Toc76503828"/>
      <w:bookmarkStart w:id="3741" w:name="_Toc83042380"/>
      <w:bookmarkStart w:id="3742" w:name="_Toc89854554"/>
      <w:r w:rsidRPr="009202AA">
        <w:t>9.6.4.3</w:t>
      </w:r>
      <w:r w:rsidRPr="009202AA">
        <w:tab/>
        <w:t>Minimum requirement for single RAT UTRA operation</w:t>
      </w:r>
      <w:bookmarkEnd w:id="3731"/>
      <w:bookmarkEnd w:id="3732"/>
      <w:bookmarkEnd w:id="3733"/>
      <w:bookmarkEnd w:id="3734"/>
      <w:bookmarkEnd w:id="3735"/>
      <w:bookmarkEnd w:id="3736"/>
      <w:bookmarkEnd w:id="3737"/>
      <w:bookmarkEnd w:id="3738"/>
      <w:bookmarkEnd w:id="3739"/>
      <w:bookmarkEnd w:id="3740"/>
      <w:bookmarkEnd w:id="3741"/>
      <w:bookmarkEnd w:id="374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3743" w:name="_Toc21096697"/>
      <w:bookmarkStart w:id="3744" w:name="_Toc29763664"/>
      <w:bookmarkStart w:id="3745" w:name="_Toc36030135"/>
      <w:bookmarkStart w:id="3746" w:name="_Toc37180035"/>
      <w:bookmarkStart w:id="3747" w:name="_Toc45869735"/>
      <w:bookmarkStart w:id="3748" w:name="_Toc52555534"/>
      <w:bookmarkStart w:id="3749" w:name="_Toc61112990"/>
      <w:bookmarkStart w:id="3750" w:name="_Toc67911874"/>
      <w:bookmarkStart w:id="3751" w:name="_Toc74840694"/>
      <w:bookmarkStart w:id="3752" w:name="_Toc76503829"/>
      <w:bookmarkStart w:id="3753" w:name="_Toc83042381"/>
      <w:bookmarkStart w:id="3754" w:name="_Toc89854555"/>
      <w:r w:rsidRPr="009202AA">
        <w:t>9.6.4.4</w:t>
      </w:r>
      <w:r w:rsidRPr="009202AA">
        <w:tab/>
        <w:t>Minimum requirement for single RAT E-UTRA operation</w:t>
      </w:r>
      <w:bookmarkEnd w:id="3743"/>
      <w:bookmarkEnd w:id="3744"/>
      <w:bookmarkEnd w:id="3745"/>
      <w:bookmarkEnd w:id="3746"/>
      <w:bookmarkEnd w:id="3747"/>
      <w:bookmarkEnd w:id="3748"/>
      <w:bookmarkEnd w:id="3749"/>
      <w:bookmarkEnd w:id="3750"/>
      <w:bookmarkEnd w:id="3751"/>
      <w:bookmarkEnd w:id="3752"/>
      <w:bookmarkEnd w:id="3753"/>
      <w:bookmarkEnd w:id="375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3755" w:name="_Toc21096698"/>
      <w:bookmarkStart w:id="3756" w:name="_Toc29763665"/>
      <w:bookmarkStart w:id="3757" w:name="_Toc36030136"/>
      <w:bookmarkStart w:id="3758" w:name="_Toc37180036"/>
      <w:bookmarkStart w:id="3759" w:name="_Toc45869736"/>
      <w:bookmarkStart w:id="3760" w:name="_Toc52555535"/>
      <w:bookmarkStart w:id="3761" w:name="_Toc61112991"/>
      <w:bookmarkStart w:id="3762" w:name="_Toc67911875"/>
      <w:bookmarkStart w:id="3763" w:name="_Toc74840695"/>
      <w:bookmarkStart w:id="3764" w:name="_Toc76503830"/>
      <w:bookmarkStart w:id="3765" w:name="_Toc83042382"/>
      <w:bookmarkStart w:id="3766" w:name="_Toc89854556"/>
      <w:r w:rsidRPr="009202AA">
        <w:t>9.6.5</w:t>
      </w:r>
      <w:r w:rsidRPr="009202AA">
        <w:tab/>
        <w:t>OTA Transmit pulse shape filter</w:t>
      </w:r>
      <w:bookmarkEnd w:id="3755"/>
      <w:bookmarkEnd w:id="3756"/>
      <w:bookmarkEnd w:id="3757"/>
      <w:bookmarkEnd w:id="3758"/>
      <w:bookmarkEnd w:id="3759"/>
      <w:bookmarkEnd w:id="3760"/>
      <w:bookmarkEnd w:id="3761"/>
      <w:bookmarkEnd w:id="3762"/>
      <w:bookmarkEnd w:id="3763"/>
      <w:bookmarkEnd w:id="3764"/>
      <w:bookmarkEnd w:id="3765"/>
      <w:bookmarkEnd w:id="3766"/>
    </w:p>
    <w:p w14:paraId="74708687" w14:textId="77777777" w:rsidR="004C4A70" w:rsidRPr="009202AA" w:rsidRDefault="004C4A70" w:rsidP="004C4A70">
      <w:pPr>
        <w:pStyle w:val="Heading4"/>
      </w:pPr>
      <w:bookmarkStart w:id="3767" w:name="_Toc21096699"/>
      <w:bookmarkStart w:id="3768" w:name="_Toc29763666"/>
      <w:bookmarkStart w:id="3769" w:name="_Toc36030137"/>
      <w:bookmarkStart w:id="3770" w:name="_Toc37180037"/>
      <w:bookmarkStart w:id="3771" w:name="_Toc45869737"/>
      <w:bookmarkStart w:id="3772" w:name="_Toc52555536"/>
      <w:bookmarkStart w:id="3773" w:name="_Toc61112992"/>
      <w:bookmarkStart w:id="3774" w:name="_Toc67911876"/>
      <w:bookmarkStart w:id="3775" w:name="_Toc74840696"/>
      <w:bookmarkStart w:id="3776" w:name="_Toc76503831"/>
      <w:bookmarkStart w:id="3777" w:name="_Toc83042383"/>
      <w:bookmarkStart w:id="3778" w:name="_Toc89854557"/>
      <w:r w:rsidRPr="009202AA">
        <w:t>9.6.5.1</w:t>
      </w:r>
      <w:r w:rsidRPr="009202AA">
        <w:tab/>
        <w:t>General</w:t>
      </w:r>
      <w:bookmarkEnd w:id="3767"/>
      <w:bookmarkEnd w:id="3768"/>
      <w:bookmarkEnd w:id="3769"/>
      <w:bookmarkEnd w:id="3770"/>
      <w:bookmarkEnd w:id="3771"/>
      <w:bookmarkEnd w:id="3772"/>
      <w:bookmarkEnd w:id="3773"/>
      <w:bookmarkEnd w:id="3774"/>
      <w:bookmarkEnd w:id="3775"/>
      <w:bookmarkEnd w:id="3776"/>
      <w:bookmarkEnd w:id="3777"/>
      <w:bookmarkEnd w:id="3778"/>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3779" w:name="_Toc21096700"/>
      <w:bookmarkStart w:id="3780" w:name="_Toc29763667"/>
      <w:bookmarkStart w:id="3781" w:name="_Toc36030138"/>
      <w:bookmarkStart w:id="3782" w:name="_Toc37180038"/>
      <w:bookmarkStart w:id="3783" w:name="_Toc45869738"/>
      <w:bookmarkStart w:id="3784" w:name="_Toc52555537"/>
      <w:bookmarkStart w:id="3785" w:name="_Toc61112993"/>
      <w:bookmarkStart w:id="3786" w:name="_Toc67911877"/>
      <w:bookmarkStart w:id="3787" w:name="_Toc74840697"/>
      <w:bookmarkStart w:id="3788" w:name="_Toc76503832"/>
      <w:bookmarkStart w:id="3789" w:name="_Toc83042384"/>
      <w:bookmarkStart w:id="3790" w:name="_Toc89854558"/>
      <w:r w:rsidRPr="009202AA">
        <w:t>9.7</w:t>
      </w:r>
      <w:r w:rsidRPr="009202AA">
        <w:tab/>
        <w:t>OTA Unwanted Emissions</w:t>
      </w:r>
      <w:bookmarkEnd w:id="3779"/>
      <w:bookmarkEnd w:id="3780"/>
      <w:bookmarkEnd w:id="3781"/>
      <w:bookmarkEnd w:id="3782"/>
      <w:bookmarkEnd w:id="3783"/>
      <w:bookmarkEnd w:id="3784"/>
      <w:bookmarkEnd w:id="3785"/>
      <w:bookmarkEnd w:id="3786"/>
      <w:bookmarkEnd w:id="3787"/>
      <w:bookmarkEnd w:id="3788"/>
      <w:bookmarkEnd w:id="3789"/>
      <w:bookmarkEnd w:id="3790"/>
    </w:p>
    <w:p w14:paraId="675513EF" w14:textId="77777777" w:rsidR="004C4A70" w:rsidRPr="009202AA" w:rsidRDefault="004C4A70" w:rsidP="004C4A70">
      <w:pPr>
        <w:pStyle w:val="Heading3"/>
      </w:pPr>
      <w:bookmarkStart w:id="3791" w:name="_Toc21096701"/>
      <w:bookmarkStart w:id="3792" w:name="_Toc29763668"/>
      <w:bookmarkStart w:id="3793" w:name="_Toc36030139"/>
      <w:bookmarkStart w:id="3794" w:name="_Toc37180039"/>
      <w:bookmarkStart w:id="3795" w:name="_Toc45869739"/>
      <w:bookmarkStart w:id="3796" w:name="_Toc52555538"/>
      <w:bookmarkStart w:id="3797" w:name="_Toc61112994"/>
      <w:bookmarkStart w:id="3798" w:name="_Toc67911878"/>
      <w:bookmarkStart w:id="3799" w:name="_Toc74840698"/>
      <w:bookmarkStart w:id="3800" w:name="_Toc76503833"/>
      <w:bookmarkStart w:id="3801" w:name="_Toc83042385"/>
      <w:bookmarkStart w:id="3802" w:name="_Toc89854559"/>
      <w:r w:rsidRPr="009202AA">
        <w:t>9.7.1</w:t>
      </w:r>
      <w:r w:rsidRPr="009202AA">
        <w:tab/>
        <w:t>General</w:t>
      </w:r>
      <w:bookmarkEnd w:id="3791"/>
      <w:bookmarkEnd w:id="3792"/>
      <w:bookmarkEnd w:id="3793"/>
      <w:bookmarkEnd w:id="3794"/>
      <w:bookmarkEnd w:id="3795"/>
      <w:bookmarkEnd w:id="3796"/>
      <w:bookmarkEnd w:id="3797"/>
      <w:bookmarkEnd w:id="3798"/>
      <w:bookmarkEnd w:id="3799"/>
      <w:bookmarkEnd w:id="3800"/>
      <w:bookmarkEnd w:id="3801"/>
      <w:bookmarkEnd w:id="3802"/>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3803" w:name="_Toc21096702"/>
      <w:bookmarkStart w:id="3804" w:name="_Toc29763669"/>
      <w:bookmarkStart w:id="3805" w:name="_Toc36030140"/>
      <w:bookmarkStart w:id="3806" w:name="_Toc37180040"/>
      <w:bookmarkStart w:id="3807" w:name="_Toc45869740"/>
      <w:bookmarkStart w:id="3808" w:name="_Toc52555539"/>
      <w:bookmarkStart w:id="3809" w:name="_Toc61112995"/>
      <w:bookmarkStart w:id="3810" w:name="_Toc67911879"/>
      <w:bookmarkStart w:id="3811" w:name="_Toc74840699"/>
      <w:bookmarkStart w:id="3812" w:name="_Toc76503834"/>
      <w:bookmarkStart w:id="3813" w:name="_Toc83042386"/>
      <w:bookmarkStart w:id="3814" w:name="_Toc89854560"/>
      <w:r w:rsidRPr="009202AA">
        <w:t>9.7.2</w:t>
      </w:r>
      <w:r w:rsidRPr="009202AA">
        <w:tab/>
        <w:t>OTA occupied bandwidth</w:t>
      </w:r>
      <w:bookmarkEnd w:id="3803"/>
      <w:bookmarkEnd w:id="3804"/>
      <w:bookmarkEnd w:id="3805"/>
      <w:bookmarkEnd w:id="3806"/>
      <w:bookmarkEnd w:id="3807"/>
      <w:bookmarkEnd w:id="3808"/>
      <w:bookmarkEnd w:id="3809"/>
      <w:bookmarkEnd w:id="3810"/>
      <w:bookmarkEnd w:id="3811"/>
      <w:bookmarkEnd w:id="3812"/>
      <w:bookmarkEnd w:id="3813"/>
      <w:bookmarkEnd w:id="3814"/>
    </w:p>
    <w:p w14:paraId="262913ED" w14:textId="77777777" w:rsidR="004C4A70" w:rsidRPr="009202AA" w:rsidRDefault="004C4A70" w:rsidP="004C4A70">
      <w:pPr>
        <w:pStyle w:val="Heading4"/>
      </w:pPr>
      <w:bookmarkStart w:id="3815" w:name="_Toc21096703"/>
      <w:bookmarkStart w:id="3816" w:name="_Toc29763670"/>
      <w:bookmarkStart w:id="3817" w:name="_Toc36030141"/>
      <w:bookmarkStart w:id="3818" w:name="_Toc37180041"/>
      <w:bookmarkStart w:id="3819" w:name="_Toc45869741"/>
      <w:bookmarkStart w:id="3820" w:name="_Toc52555540"/>
      <w:bookmarkStart w:id="3821" w:name="_Toc61112996"/>
      <w:bookmarkStart w:id="3822" w:name="_Toc67911880"/>
      <w:bookmarkStart w:id="3823" w:name="_Toc74840700"/>
      <w:bookmarkStart w:id="3824" w:name="_Toc76503835"/>
      <w:bookmarkStart w:id="3825" w:name="_Toc83042387"/>
      <w:bookmarkStart w:id="3826" w:name="_Toc89854561"/>
      <w:r w:rsidRPr="009202AA">
        <w:t>9.7.2.1</w:t>
      </w:r>
      <w:r w:rsidRPr="009202AA">
        <w:tab/>
        <w:t>General</w:t>
      </w:r>
      <w:bookmarkEnd w:id="3815"/>
      <w:bookmarkEnd w:id="3816"/>
      <w:bookmarkEnd w:id="3817"/>
      <w:bookmarkEnd w:id="3818"/>
      <w:bookmarkEnd w:id="3819"/>
      <w:bookmarkEnd w:id="3820"/>
      <w:bookmarkEnd w:id="3821"/>
      <w:bookmarkEnd w:id="3822"/>
      <w:bookmarkEnd w:id="3823"/>
      <w:bookmarkEnd w:id="3824"/>
      <w:bookmarkEnd w:id="3825"/>
      <w:bookmarkEnd w:id="3826"/>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3827" w:name="_Toc21096704"/>
      <w:bookmarkStart w:id="3828" w:name="_Toc29763671"/>
      <w:bookmarkStart w:id="3829" w:name="_Toc36030142"/>
      <w:bookmarkStart w:id="3830" w:name="_Toc37180042"/>
      <w:bookmarkStart w:id="3831" w:name="_Toc45869742"/>
      <w:bookmarkStart w:id="3832" w:name="_Toc52555541"/>
      <w:bookmarkStart w:id="3833" w:name="_Toc61112997"/>
      <w:bookmarkStart w:id="3834" w:name="_Toc67911881"/>
      <w:bookmarkStart w:id="3835" w:name="_Toc74840701"/>
      <w:bookmarkStart w:id="3836" w:name="_Toc76503836"/>
      <w:bookmarkStart w:id="3837" w:name="_Toc83042388"/>
      <w:bookmarkStart w:id="3838" w:name="_Toc89854562"/>
      <w:r w:rsidRPr="009202AA">
        <w:t>9.7.2.2</w:t>
      </w:r>
      <w:r w:rsidRPr="009202AA">
        <w:tab/>
        <w:t>Minimum requirement for MSR operation</w:t>
      </w:r>
      <w:bookmarkEnd w:id="3827"/>
      <w:bookmarkEnd w:id="3828"/>
      <w:bookmarkEnd w:id="3829"/>
      <w:bookmarkEnd w:id="3830"/>
      <w:bookmarkEnd w:id="3831"/>
      <w:bookmarkEnd w:id="3832"/>
      <w:bookmarkEnd w:id="3833"/>
      <w:bookmarkEnd w:id="3834"/>
      <w:bookmarkEnd w:id="3835"/>
      <w:bookmarkEnd w:id="3836"/>
      <w:bookmarkEnd w:id="3837"/>
      <w:bookmarkEnd w:id="3838"/>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3839" w:name="_Toc21096705"/>
      <w:bookmarkStart w:id="3840" w:name="_Toc29763672"/>
      <w:bookmarkStart w:id="3841" w:name="_Toc36030143"/>
      <w:bookmarkStart w:id="3842" w:name="_Toc37180043"/>
      <w:bookmarkStart w:id="3843" w:name="_Toc45869743"/>
      <w:bookmarkStart w:id="3844" w:name="_Toc52555542"/>
      <w:bookmarkStart w:id="3845" w:name="_Toc61112998"/>
      <w:bookmarkStart w:id="3846" w:name="_Toc67911882"/>
      <w:bookmarkStart w:id="3847" w:name="_Toc74840702"/>
      <w:bookmarkStart w:id="3848" w:name="_Toc76503837"/>
      <w:bookmarkStart w:id="3849" w:name="_Toc83042389"/>
      <w:bookmarkStart w:id="3850" w:name="_Toc89854563"/>
      <w:r w:rsidRPr="009202AA">
        <w:t>9.7.2.3</w:t>
      </w:r>
      <w:r w:rsidRPr="009202AA">
        <w:tab/>
        <w:t>Minimum requirement for single RAT UTRA operation</w:t>
      </w:r>
      <w:bookmarkEnd w:id="3839"/>
      <w:bookmarkEnd w:id="3840"/>
      <w:bookmarkEnd w:id="3841"/>
      <w:bookmarkEnd w:id="3842"/>
      <w:bookmarkEnd w:id="3843"/>
      <w:bookmarkEnd w:id="3844"/>
      <w:bookmarkEnd w:id="3845"/>
      <w:bookmarkEnd w:id="3846"/>
      <w:bookmarkEnd w:id="3847"/>
      <w:bookmarkEnd w:id="3848"/>
      <w:bookmarkEnd w:id="3849"/>
      <w:bookmarkEnd w:id="3850"/>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3851" w:name="_Toc21096706"/>
      <w:bookmarkStart w:id="3852" w:name="_Toc29763673"/>
      <w:bookmarkStart w:id="3853" w:name="_Toc36030144"/>
      <w:bookmarkStart w:id="3854" w:name="_Toc37180044"/>
      <w:bookmarkStart w:id="3855" w:name="_Toc45869744"/>
      <w:bookmarkStart w:id="3856" w:name="_Toc52555543"/>
      <w:bookmarkStart w:id="3857" w:name="_Toc61112999"/>
      <w:bookmarkStart w:id="3858" w:name="_Toc67911883"/>
      <w:bookmarkStart w:id="3859" w:name="_Toc74840703"/>
      <w:bookmarkStart w:id="3860" w:name="_Toc76503838"/>
      <w:bookmarkStart w:id="3861" w:name="_Toc83042390"/>
      <w:bookmarkStart w:id="3862" w:name="_Toc89854564"/>
      <w:r w:rsidRPr="009202AA">
        <w:t>9.7.2.4</w:t>
      </w:r>
      <w:r w:rsidRPr="009202AA">
        <w:tab/>
        <w:t>Minimum requirement for single RAT E-UTRA operation</w:t>
      </w:r>
      <w:bookmarkEnd w:id="3851"/>
      <w:bookmarkEnd w:id="3852"/>
      <w:bookmarkEnd w:id="3853"/>
      <w:bookmarkEnd w:id="3854"/>
      <w:bookmarkEnd w:id="3855"/>
      <w:bookmarkEnd w:id="3856"/>
      <w:bookmarkEnd w:id="3857"/>
      <w:bookmarkEnd w:id="3858"/>
      <w:bookmarkEnd w:id="3859"/>
      <w:bookmarkEnd w:id="3860"/>
      <w:bookmarkEnd w:id="3861"/>
      <w:bookmarkEnd w:id="386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3863" w:name="_Toc21096707"/>
      <w:bookmarkStart w:id="3864" w:name="_Toc29763674"/>
      <w:bookmarkStart w:id="3865" w:name="_Toc36030145"/>
      <w:bookmarkStart w:id="3866" w:name="_Toc37180045"/>
      <w:bookmarkStart w:id="3867" w:name="_Toc45869745"/>
      <w:bookmarkStart w:id="3868" w:name="_Toc52555544"/>
      <w:bookmarkStart w:id="3869" w:name="_Toc61113000"/>
      <w:bookmarkStart w:id="3870" w:name="_Toc67911884"/>
      <w:bookmarkStart w:id="3871" w:name="_Toc74840704"/>
      <w:bookmarkStart w:id="3872" w:name="_Toc76503839"/>
      <w:bookmarkStart w:id="3873" w:name="_Toc83042391"/>
      <w:bookmarkStart w:id="3874" w:name="_Toc89854565"/>
      <w:r w:rsidRPr="009202AA">
        <w:t>9.7.3</w:t>
      </w:r>
      <w:r w:rsidRPr="009202AA">
        <w:tab/>
        <w:t>OTA Adjacent Channel Leakage power Ratio</w:t>
      </w:r>
      <w:bookmarkEnd w:id="3863"/>
      <w:bookmarkEnd w:id="3864"/>
      <w:bookmarkEnd w:id="3865"/>
      <w:bookmarkEnd w:id="3866"/>
      <w:bookmarkEnd w:id="3867"/>
      <w:bookmarkEnd w:id="3868"/>
      <w:bookmarkEnd w:id="3869"/>
      <w:bookmarkEnd w:id="3870"/>
      <w:bookmarkEnd w:id="3871"/>
      <w:bookmarkEnd w:id="3872"/>
      <w:bookmarkEnd w:id="3873"/>
      <w:bookmarkEnd w:id="3874"/>
    </w:p>
    <w:p w14:paraId="6752DCE9" w14:textId="77777777" w:rsidR="004C4A70" w:rsidRPr="009202AA" w:rsidRDefault="004C4A70" w:rsidP="004C4A70">
      <w:pPr>
        <w:pStyle w:val="Heading4"/>
      </w:pPr>
      <w:bookmarkStart w:id="3875" w:name="_Toc21096708"/>
      <w:bookmarkStart w:id="3876" w:name="_Toc29763675"/>
      <w:bookmarkStart w:id="3877" w:name="_Toc36030146"/>
      <w:bookmarkStart w:id="3878" w:name="_Toc37180046"/>
      <w:bookmarkStart w:id="3879" w:name="_Toc45869746"/>
      <w:bookmarkStart w:id="3880" w:name="_Toc52555545"/>
      <w:bookmarkStart w:id="3881" w:name="_Toc61113001"/>
      <w:bookmarkStart w:id="3882" w:name="_Toc67911885"/>
      <w:bookmarkStart w:id="3883" w:name="_Toc74840705"/>
      <w:bookmarkStart w:id="3884" w:name="_Toc76503840"/>
      <w:bookmarkStart w:id="3885" w:name="_Toc83042392"/>
      <w:bookmarkStart w:id="3886" w:name="_Toc89854566"/>
      <w:r w:rsidRPr="009202AA">
        <w:t>9.7.3.1</w:t>
      </w:r>
      <w:r w:rsidRPr="009202AA">
        <w:tab/>
        <w:t>General</w:t>
      </w:r>
      <w:bookmarkEnd w:id="3875"/>
      <w:bookmarkEnd w:id="3876"/>
      <w:bookmarkEnd w:id="3877"/>
      <w:bookmarkEnd w:id="3878"/>
      <w:bookmarkEnd w:id="3879"/>
      <w:bookmarkEnd w:id="3880"/>
      <w:bookmarkEnd w:id="3881"/>
      <w:bookmarkEnd w:id="3882"/>
      <w:bookmarkEnd w:id="3883"/>
      <w:bookmarkEnd w:id="3884"/>
      <w:bookmarkEnd w:id="3885"/>
      <w:bookmarkEnd w:id="3886"/>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3887" w:name="_Toc21096709"/>
      <w:bookmarkStart w:id="3888" w:name="_Toc29763676"/>
      <w:bookmarkStart w:id="3889" w:name="_Toc36030147"/>
      <w:bookmarkStart w:id="3890" w:name="_Toc37180047"/>
      <w:bookmarkStart w:id="3891" w:name="_Toc45869747"/>
      <w:bookmarkStart w:id="3892" w:name="_Toc52555546"/>
      <w:bookmarkStart w:id="3893" w:name="_Toc61113002"/>
      <w:bookmarkStart w:id="3894" w:name="_Toc67911886"/>
      <w:bookmarkStart w:id="3895" w:name="_Toc74840706"/>
      <w:bookmarkStart w:id="3896" w:name="_Toc76503841"/>
      <w:bookmarkStart w:id="3897" w:name="_Toc83042393"/>
      <w:bookmarkStart w:id="3898" w:name="_Toc89854567"/>
      <w:r w:rsidRPr="009202AA">
        <w:t>9.7.3.2</w:t>
      </w:r>
      <w:r w:rsidRPr="009202AA">
        <w:tab/>
        <w:t>Minimum requirement for MSR operation</w:t>
      </w:r>
      <w:bookmarkEnd w:id="3887"/>
      <w:bookmarkEnd w:id="3888"/>
      <w:bookmarkEnd w:id="3889"/>
      <w:bookmarkEnd w:id="3890"/>
      <w:bookmarkEnd w:id="3891"/>
      <w:bookmarkEnd w:id="3892"/>
      <w:bookmarkEnd w:id="3893"/>
      <w:bookmarkEnd w:id="3894"/>
      <w:bookmarkEnd w:id="3895"/>
      <w:bookmarkEnd w:id="3896"/>
      <w:bookmarkEnd w:id="3897"/>
      <w:bookmarkEnd w:id="3898"/>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3899" w:name="_Toc21096710"/>
      <w:bookmarkStart w:id="3900" w:name="_Toc29763677"/>
      <w:bookmarkStart w:id="3901" w:name="_Toc36030148"/>
      <w:bookmarkStart w:id="3902" w:name="_Toc37180048"/>
      <w:bookmarkStart w:id="3903" w:name="_Toc45869748"/>
      <w:bookmarkStart w:id="3904" w:name="_Toc52555547"/>
      <w:bookmarkStart w:id="3905" w:name="_Toc61113003"/>
      <w:bookmarkStart w:id="3906" w:name="_Toc67911887"/>
      <w:bookmarkStart w:id="3907" w:name="_Toc74840707"/>
      <w:bookmarkStart w:id="3908" w:name="_Toc76503842"/>
      <w:bookmarkStart w:id="3909" w:name="_Toc83042394"/>
      <w:bookmarkStart w:id="3910" w:name="_Toc89854568"/>
      <w:r w:rsidRPr="009202AA">
        <w:t>9.7.3.3</w:t>
      </w:r>
      <w:r w:rsidRPr="009202AA">
        <w:tab/>
        <w:t>Minimum requirement for single RAT UTRA operation</w:t>
      </w:r>
      <w:bookmarkEnd w:id="3899"/>
      <w:bookmarkEnd w:id="3900"/>
      <w:bookmarkEnd w:id="3901"/>
      <w:bookmarkEnd w:id="3902"/>
      <w:bookmarkEnd w:id="3903"/>
      <w:bookmarkEnd w:id="3904"/>
      <w:bookmarkEnd w:id="3905"/>
      <w:bookmarkEnd w:id="3906"/>
      <w:bookmarkEnd w:id="3907"/>
      <w:bookmarkEnd w:id="3908"/>
      <w:bookmarkEnd w:id="3909"/>
      <w:bookmarkEnd w:id="391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3911" w:name="_Toc21096711"/>
      <w:bookmarkStart w:id="3912" w:name="_Toc29763678"/>
      <w:bookmarkStart w:id="3913" w:name="_Toc36030149"/>
      <w:bookmarkStart w:id="3914" w:name="_Toc37180049"/>
      <w:bookmarkStart w:id="3915" w:name="_Toc45869749"/>
      <w:bookmarkStart w:id="3916" w:name="_Toc52555548"/>
      <w:bookmarkStart w:id="3917" w:name="_Toc61113004"/>
      <w:bookmarkStart w:id="3918" w:name="_Toc67911888"/>
      <w:bookmarkStart w:id="3919" w:name="_Toc74840708"/>
      <w:bookmarkStart w:id="3920" w:name="_Toc76503843"/>
      <w:bookmarkStart w:id="3921" w:name="_Toc83042395"/>
      <w:bookmarkStart w:id="3922" w:name="_Toc89854569"/>
      <w:r w:rsidRPr="009202AA">
        <w:t>9.7.3.4</w:t>
      </w:r>
      <w:r w:rsidRPr="009202AA">
        <w:tab/>
        <w:t>Minimum requirement for single RAT E-UTRA operation</w:t>
      </w:r>
      <w:bookmarkEnd w:id="3911"/>
      <w:bookmarkEnd w:id="3912"/>
      <w:bookmarkEnd w:id="3913"/>
      <w:bookmarkEnd w:id="3914"/>
      <w:bookmarkEnd w:id="3915"/>
      <w:bookmarkEnd w:id="3916"/>
      <w:bookmarkEnd w:id="3917"/>
      <w:bookmarkEnd w:id="3918"/>
      <w:bookmarkEnd w:id="3919"/>
      <w:bookmarkEnd w:id="3920"/>
      <w:bookmarkEnd w:id="3921"/>
      <w:bookmarkEnd w:id="3922"/>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3923" w:name="_Toc21096712"/>
      <w:bookmarkStart w:id="3924" w:name="_Toc29763679"/>
      <w:bookmarkStart w:id="3925" w:name="_Toc36030150"/>
      <w:bookmarkStart w:id="3926" w:name="_Toc37180050"/>
      <w:bookmarkStart w:id="3927" w:name="_Toc45869750"/>
      <w:bookmarkStart w:id="3928" w:name="_Toc52555549"/>
      <w:bookmarkStart w:id="3929" w:name="_Toc61113005"/>
      <w:bookmarkStart w:id="3930" w:name="_Toc67911889"/>
      <w:bookmarkStart w:id="3931" w:name="_Toc74840709"/>
      <w:bookmarkStart w:id="3932" w:name="_Toc76503844"/>
      <w:bookmarkStart w:id="3933" w:name="_Toc83042396"/>
      <w:bookmarkStart w:id="3934" w:name="_Toc89854570"/>
      <w:r w:rsidRPr="009202AA">
        <w:rPr>
          <w:rFonts w:eastAsia="SimSun"/>
        </w:rPr>
        <w:t>9.7.4</w:t>
      </w:r>
      <w:r w:rsidRPr="009202AA">
        <w:rPr>
          <w:rFonts w:eastAsia="SimSun"/>
        </w:rPr>
        <w:tab/>
        <w:t>OTA Spectrum emission mask</w:t>
      </w:r>
      <w:bookmarkEnd w:id="3923"/>
      <w:bookmarkEnd w:id="3924"/>
      <w:bookmarkEnd w:id="3925"/>
      <w:bookmarkEnd w:id="3926"/>
      <w:bookmarkEnd w:id="3927"/>
      <w:bookmarkEnd w:id="3928"/>
      <w:bookmarkEnd w:id="3929"/>
      <w:bookmarkEnd w:id="3930"/>
      <w:bookmarkEnd w:id="3931"/>
      <w:bookmarkEnd w:id="3932"/>
      <w:bookmarkEnd w:id="3933"/>
      <w:bookmarkEnd w:id="3934"/>
    </w:p>
    <w:p w14:paraId="1A0477DB" w14:textId="77777777" w:rsidR="004C4A70" w:rsidRPr="009202AA" w:rsidRDefault="004C4A70" w:rsidP="004C4A70">
      <w:pPr>
        <w:pStyle w:val="Heading4"/>
        <w:rPr>
          <w:rFonts w:eastAsia="SimSun"/>
        </w:rPr>
      </w:pPr>
      <w:bookmarkStart w:id="3935" w:name="_Toc21096713"/>
      <w:bookmarkStart w:id="3936" w:name="_Toc29763680"/>
      <w:bookmarkStart w:id="3937" w:name="_Toc36030151"/>
      <w:bookmarkStart w:id="3938" w:name="_Toc37180051"/>
      <w:bookmarkStart w:id="3939" w:name="_Toc45869751"/>
      <w:bookmarkStart w:id="3940" w:name="_Toc52555550"/>
      <w:bookmarkStart w:id="3941" w:name="_Toc61113006"/>
      <w:bookmarkStart w:id="3942" w:name="_Toc67911890"/>
      <w:bookmarkStart w:id="3943" w:name="_Toc74840710"/>
      <w:bookmarkStart w:id="3944" w:name="_Toc76503845"/>
      <w:bookmarkStart w:id="3945" w:name="_Toc83042397"/>
      <w:bookmarkStart w:id="3946" w:name="_Toc89854571"/>
      <w:r w:rsidRPr="009202AA">
        <w:rPr>
          <w:rFonts w:eastAsia="SimSun"/>
        </w:rPr>
        <w:t>9.7.4.1</w:t>
      </w:r>
      <w:r w:rsidRPr="009202AA">
        <w:rPr>
          <w:rFonts w:eastAsia="SimSun"/>
        </w:rPr>
        <w:tab/>
        <w:t>General</w:t>
      </w:r>
      <w:bookmarkEnd w:id="3935"/>
      <w:bookmarkEnd w:id="3936"/>
      <w:bookmarkEnd w:id="3937"/>
      <w:bookmarkEnd w:id="3938"/>
      <w:bookmarkEnd w:id="3939"/>
      <w:bookmarkEnd w:id="3940"/>
      <w:bookmarkEnd w:id="3941"/>
      <w:bookmarkEnd w:id="3942"/>
      <w:bookmarkEnd w:id="3943"/>
      <w:bookmarkEnd w:id="3944"/>
      <w:bookmarkEnd w:id="3945"/>
      <w:bookmarkEnd w:id="3946"/>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3947" w:name="_Toc21096714"/>
      <w:bookmarkStart w:id="3948" w:name="_Toc29763681"/>
      <w:bookmarkStart w:id="3949" w:name="_Toc36030152"/>
      <w:bookmarkStart w:id="3950" w:name="_Toc37180052"/>
      <w:bookmarkStart w:id="3951" w:name="_Toc45869752"/>
      <w:bookmarkStart w:id="3952" w:name="_Toc52555551"/>
      <w:bookmarkStart w:id="3953" w:name="_Toc61113007"/>
      <w:bookmarkStart w:id="3954" w:name="_Toc67911891"/>
      <w:bookmarkStart w:id="3955" w:name="_Toc74840711"/>
      <w:bookmarkStart w:id="3956" w:name="_Toc76503846"/>
      <w:bookmarkStart w:id="3957" w:name="_Toc83042398"/>
      <w:bookmarkStart w:id="3958" w:name="_Toc89854572"/>
      <w:r w:rsidRPr="009202AA">
        <w:rPr>
          <w:rFonts w:eastAsia="SimSun"/>
        </w:rPr>
        <w:t>9.7.4.2</w:t>
      </w:r>
      <w:r w:rsidRPr="009202AA">
        <w:rPr>
          <w:rFonts w:eastAsia="SimSun"/>
        </w:rPr>
        <w:tab/>
        <w:t>Minimum requirement for MSR operation</w:t>
      </w:r>
      <w:bookmarkEnd w:id="3947"/>
      <w:bookmarkEnd w:id="3948"/>
      <w:bookmarkEnd w:id="3949"/>
      <w:bookmarkEnd w:id="3950"/>
      <w:bookmarkEnd w:id="3951"/>
      <w:bookmarkEnd w:id="3952"/>
      <w:bookmarkEnd w:id="3953"/>
      <w:bookmarkEnd w:id="3954"/>
      <w:bookmarkEnd w:id="3955"/>
      <w:bookmarkEnd w:id="3956"/>
      <w:bookmarkEnd w:id="3957"/>
      <w:bookmarkEnd w:id="3958"/>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3959" w:name="_Toc21096715"/>
      <w:bookmarkStart w:id="3960" w:name="_Toc29763682"/>
      <w:bookmarkStart w:id="3961" w:name="_Toc36030153"/>
      <w:bookmarkStart w:id="3962" w:name="_Toc37180053"/>
      <w:bookmarkStart w:id="3963" w:name="_Toc45869753"/>
      <w:bookmarkStart w:id="3964" w:name="_Toc52555552"/>
      <w:bookmarkStart w:id="3965" w:name="_Toc61113008"/>
      <w:bookmarkStart w:id="3966" w:name="_Toc67911892"/>
      <w:bookmarkStart w:id="3967" w:name="_Toc74840712"/>
      <w:bookmarkStart w:id="3968" w:name="_Toc76503847"/>
      <w:bookmarkStart w:id="3969" w:name="_Toc83042399"/>
      <w:bookmarkStart w:id="3970" w:name="_Toc89854573"/>
      <w:r w:rsidRPr="009202AA">
        <w:rPr>
          <w:rFonts w:eastAsia="SimSun"/>
        </w:rPr>
        <w:t>9.7.4.3</w:t>
      </w:r>
      <w:r w:rsidRPr="009202AA">
        <w:rPr>
          <w:rFonts w:eastAsia="SimSun"/>
        </w:rPr>
        <w:tab/>
        <w:t>Minimum requirement for single RAT UTRA operation</w:t>
      </w:r>
      <w:bookmarkEnd w:id="3959"/>
      <w:bookmarkEnd w:id="3960"/>
      <w:bookmarkEnd w:id="3961"/>
      <w:bookmarkEnd w:id="3962"/>
      <w:bookmarkEnd w:id="3963"/>
      <w:bookmarkEnd w:id="3964"/>
      <w:bookmarkEnd w:id="3965"/>
      <w:bookmarkEnd w:id="3966"/>
      <w:bookmarkEnd w:id="3967"/>
      <w:bookmarkEnd w:id="3968"/>
      <w:bookmarkEnd w:id="3969"/>
      <w:bookmarkEnd w:id="3970"/>
    </w:p>
    <w:p w14:paraId="366C5E1A" w14:textId="77777777" w:rsidR="004C4A70" w:rsidRPr="009202AA" w:rsidRDefault="004C4A70" w:rsidP="004C4A70">
      <w:pPr>
        <w:pStyle w:val="Heading5"/>
        <w:rPr>
          <w:rFonts w:eastAsia="SimSun"/>
        </w:rPr>
      </w:pPr>
      <w:bookmarkStart w:id="3971" w:name="_Toc21096716"/>
      <w:bookmarkStart w:id="3972" w:name="_Toc29763683"/>
      <w:bookmarkStart w:id="3973" w:name="_Toc36030154"/>
      <w:bookmarkStart w:id="3974" w:name="_Toc37180054"/>
      <w:bookmarkStart w:id="3975" w:name="_Toc45869754"/>
      <w:bookmarkStart w:id="3976" w:name="_Toc52555553"/>
      <w:bookmarkStart w:id="3977" w:name="_Toc61113009"/>
      <w:bookmarkStart w:id="3978" w:name="_Toc67911893"/>
      <w:bookmarkStart w:id="3979" w:name="_Toc74840713"/>
      <w:bookmarkStart w:id="3980" w:name="_Toc76503848"/>
      <w:bookmarkStart w:id="3981" w:name="_Toc83042400"/>
      <w:bookmarkStart w:id="3982" w:name="_Toc89854574"/>
      <w:r w:rsidRPr="009202AA">
        <w:rPr>
          <w:rFonts w:eastAsia="SimSun"/>
        </w:rPr>
        <w:t>9.7.4.3.1</w:t>
      </w:r>
      <w:r w:rsidRPr="009202AA">
        <w:rPr>
          <w:rFonts w:eastAsia="SimSun"/>
        </w:rPr>
        <w:tab/>
        <w:t>General</w:t>
      </w:r>
      <w:bookmarkEnd w:id="3971"/>
      <w:bookmarkEnd w:id="3972"/>
      <w:bookmarkEnd w:id="3973"/>
      <w:bookmarkEnd w:id="3974"/>
      <w:bookmarkEnd w:id="3975"/>
      <w:bookmarkEnd w:id="3976"/>
      <w:bookmarkEnd w:id="3977"/>
      <w:bookmarkEnd w:id="3978"/>
      <w:bookmarkEnd w:id="3979"/>
      <w:bookmarkEnd w:id="3980"/>
      <w:bookmarkEnd w:id="3981"/>
      <w:bookmarkEnd w:id="398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3983" w:name="_Toc21096717"/>
      <w:bookmarkStart w:id="3984" w:name="_Toc29763684"/>
      <w:bookmarkStart w:id="3985" w:name="_Toc36030155"/>
      <w:bookmarkStart w:id="3986" w:name="_Toc37180055"/>
      <w:bookmarkStart w:id="3987" w:name="_Toc45869755"/>
      <w:bookmarkStart w:id="3988" w:name="_Toc52555554"/>
      <w:bookmarkStart w:id="3989" w:name="_Toc61113010"/>
      <w:bookmarkStart w:id="3990" w:name="_Toc67911894"/>
      <w:bookmarkStart w:id="3991" w:name="_Toc74840714"/>
      <w:bookmarkStart w:id="3992" w:name="_Toc76503849"/>
      <w:bookmarkStart w:id="3993" w:name="_Toc83042401"/>
      <w:bookmarkStart w:id="3994" w:name="_Toc89854575"/>
      <w:r w:rsidRPr="009202AA">
        <w:rPr>
          <w:rFonts w:eastAsia="SimSun"/>
        </w:rPr>
        <w:t>9.7.4.3.2</w:t>
      </w:r>
      <w:r w:rsidRPr="009202AA">
        <w:rPr>
          <w:rFonts w:eastAsia="SimSun"/>
        </w:rPr>
        <w:tab/>
        <w:t>Minimum requirements for single RAT UTRA FDD operation</w:t>
      </w:r>
      <w:bookmarkEnd w:id="3983"/>
      <w:bookmarkEnd w:id="3984"/>
      <w:bookmarkEnd w:id="3985"/>
      <w:bookmarkEnd w:id="3986"/>
      <w:bookmarkEnd w:id="3987"/>
      <w:bookmarkEnd w:id="3988"/>
      <w:bookmarkEnd w:id="3989"/>
      <w:bookmarkEnd w:id="3990"/>
      <w:bookmarkEnd w:id="3991"/>
      <w:bookmarkEnd w:id="3992"/>
      <w:bookmarkEnd w:id="3993"/>
      <w:bookmarkEnd w:id="399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6.95pt" o:ole="" fillcolor="window">
            <v:imagedata r:id="rId107" o:title=""/>
          </v:shape>
          <o:OLEObject Type="Embed" ProgID="PowerPoint.Slide.8" ShapeID="_x0000_i1075" DrawAspect="Content" ObjectID="_170317294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45pt" o:ole="" fillcolor="window">
                  <v:imagedata r:id="rId109" o:title=""/>
                </v:shape>
                <o:OLEObject Type="Embed" ProgID="Equation.3" ShapeID="_x0000_i1076" DrawAspect="Content" ObjectID="_170317294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45pt" o:ole="" fillcolor="window">
                  <v:imagedata r:id="rId109" o:title=""/>
                </v:shape>
                <o:OLEObject Type="Embed" ProgID="Equation.3" ShapeID="_x0000_i1077" DrawAspect="Content" ObjectID="_170317294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60.05pt;height:30.45pt" o:ole="" fillcolor="window">
                  <v:imagedata r:id="rId112" o:title=""/>
                </v:shape>
                <o:OLEObject Type="Embed" ProgID="Equation.3" ShapeID="_x0000_i1078" DrawAspect="Content" ObjectID="_170317294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3995" w:name="_Toc21096718"/>
      <w:bookmarkStart w:id="3996" w:name="_Toc29763685"/>
      <w:bookmarkStart w:id="3997" w:name="_Toc36030156"/>
      <w:bookmarkStart w:id="3998" w:name="_Toc37180056"/>
      <w:bookmarkStart w:id="3999" w:name="_Toc45869756"/>
      <w:bookmarkStart w:id="4000" w:name="_Toc52555555"/>
      <w:bookmarkStart w:id="4001" w:name="_Toc61113011"/>
      <w:bookmarkStart w:id="4002" w:name="_Toc67911895"/>
      <w:bookmarkStart w:id="4003" w:name="_Toc74840715"/>
      <w:bookmarkStart w:id="4004" w:name="_Toc76503850"/>
      <w:bookmarkStart w:id="4005" w:name="_Toc83042402"/>
      <w:bookmarkStart w:id="4006" w:name="_Toc89854576"/>
      <w:r w:rsidRPr="009202AA">
        <w:t>9.7.4.4</w:t>
      </w:r>
      <w:r w:rsidRPr="009202AA">
        <w:tab/>
        <w:t>Minimum requirement for single RAT E-UTRA operation</w:t>
      </w:r>
      <w:bookmarkEnd w:id="3995"/>
      <w:bookmarkEnd w:id="3996"/>
      <w:bookmarkEnd w:id="3997"/>
      <w:bookmarkEnd w:id="3998"/>
      <w:bookmarkEnd w:id="3999"/>
      <w:bookmarkEnd w:id="4000"/>
      <w:bookmarkEnd w:id="4001"/>
      <w:bookmarkEnd w:id="4002"/>
      <w:bookmarkEnd w:id="4003"/>
      <w:bookmarkEnd w:id="4004"/>
      <w:bookmarkEnd w:id="4005"/>
      <w:bookmarkEnd w:id="4006"/>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007" w:name="_Toc21096719"/>
      <w:bookmarkStart w:id="4008" w:name="_Toc29763686"/>
      <w:bookmarkStart w:id="4009" w:name="_Toc36030157"/>
      <w:bookmarkStart w:id="4010" w:name="_Toc37180057"/>
      <w:bookmarkStart w:id="4011" w:name="_Toc45869757"/>
      <w:bookmarkStart w:id="4012" w:name="_Toc52555556"/>
      <w:bookmarkStart w:id="4013" w:name="_Toc61113012"/>
      <w:bookmarkStart w:id="4014" w:name="_Toc67911896"/>
      <w:bookmarkStart w:id="4015" w:name="_Toc74840716"/>
      <w:bookmarkStart w:id="4016" w:name="_Toc76503851"/>
      <w:bookmarkStart w:id="4017" w:name="_Toc83042403"/>
      <w:bookmarkStart w:id="4018" w:name="_Toc89854577"/>
      <w:r w:rsidRPr="009202AA">
        <w:t>9.7.5</w:t>
      </w:r>
      <w:r w:rsidRPr="009202AA">
        <w:tab/>
        <w:t>OTA Operating band unwanted emission</w:t>
      </w:r>
      <w:bookmarkEnd w:id="4007"/>
      <w:bookmarkEnd w:id="4008"/>
      <w:bookmarkEnd w:id="4009"/>
      <w:bookmarkEnd w:id="4010"/>
      <w:bookmarkEnd w:id="4011"/>
      <w:bookmarkEnd w:id="4012"/>
      <w:bookmarkEnd w:id="4013"/>
      <w:bookmarkEnd w:id="4014"/>
      <w:bookmarkEnd w:id="4015"/>
      <w:bookmarkEnd w:id="4016"/>
      <w:bookmarkEnd w:id="4017"/>
      <w:bookmarkEnd w:id="4018"/>
      <w:r w:rsidRPr="009202AA">
        <w:tab/>
      </w:r>
    </w:p>
    <w:p w14:paraId="04532869" w14:textId="77777777" w:rsidR="004C4A70" w:rsidRPr="009202AA" w:rsidRDefault="004C4A70" w:rsidP="004C4A70">
      <w:pPr>
        <w:pStyle w:val="Heading4"/>
      </w:pPr>
      <w:bookmarkStart w:id="4019" w:name="_Toc21096720"/>
      <w:bookmarkStart w:id="4020" w:name="_Toc29763687"/>
      <w:bookmarkStart w:id="4021" w:name="_Toc36030158"/>
      <w:bookmarkStart w:id="4022" w:name="_Toc37180058"/>
      <w:bookmarkStart w:id="4023" w:name="_Toc45869758"/>
      <w:bookmarkStart w:id="4024" w:name="_Toc52555557"/>
      <w:bookmarkStart w:id="4025" w:name="_Toc61113013"/>
      <w:bookmarkStart w:id="4026" w:name="_Toc67911897"/>
      <w:bookmarkStart w:id="4027" w:name="_Toc74840717"/>
      <w:bookmarkStart w:id="4028" w:name="_Toc76503852"/>
      <w:bookmarkStart w:id="4029" w:name="_Toc83042404"/>
      <w:bookmarkStart w:id="4030" w:name="_Toc89854578"/>
      <w:r w:rsidRPr="009202AA">
        <w:t>9.7.5.1</w:t>
      </w:r>
      <w:r w:rsidRPr="009202AA">
        <w:tab/>
        <w:t>General</w:t>
      </w:r>
      <w:bookmarkEnd w:id="4019"/>
      <w:bookmarkEnd w:id="4020"/>
      <w:bookmarkEnd w:id="4021"/>
      <w:bookmarkEnd w:id="4022"/>
      <w:bookmarkEnd w:id="4023"/>
      <w:bookmarkEnd w:id="4024"/>
      <w:bookmarkEnd w:id="4025"/>
      <w:bookmarkEnd w:id="4026"/>
      <w:bookmarkEnd w:id="4027"/>
      <w:bookmarkEnd w:id="4028"/>
      <w:bookmarkEnd w:id="4029"/>
      <w:bookmarkEnd w:id="4030"/>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r>
        <w:t xml:space="preserve">Additional limits in clause </w:t>
      </w:r>
      <w:r w:rsidRPr="00EF2F0E">
        <w:t>9.7.5.2.4.7</w:t>
      </w:r>
      <w:r>
        <w:t xml:space="preserve"> may apply outside OBUE frequency domain.</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031" w:name="_Toc21096721"/>
      <w:bookmarkStart w:id="4032" w:name="_Toc29763688"/>
      <w:bookmarkStart w:id="4033" w:name="_Toc36030159"/>
      <w:bookmarkStart w:id="4034" w:name="_Toc37180059"/>
      <w:bookmarkStart w:id="4035" w:name="_Toc45869759"/>
      <w:bookmarkStart w:id="4036" w:name="_Toc52555558"/>
      <w:bookmarkStart w:id="4037" w:name="_Toc61113014"/>
      <w:bookmarkStart w:id="4038" w:name="_Toc67911898"/>
      <w:bookmarkStart w:id="4039" w:name="_Toc74840718"/>
      <w:bookmarkStart w:id="4040" w:name="_Toc76503853"/>
      <w:bookmarkStart w:id="4041" w:name="_Toc83042405"/>
      <w:bookmarkStart w:id="4042" w:name="_Toc89854579"/>
      <w:r w:rsidRPr="009202AA">
        <w:rPr>
          <w:rFonts w:eastAsia="SimSun"/>
        </w:rPr>
        <w:t>9.7.5.2</w:t>
      </w:r>
      <w:r w:rsidRPr="009202AA">
        <w:rPr>
          <w:rFonts w:eastAsia="SimSun"/>
        </w:rPr>
        <w:tab/>
        <w:t>Minimum requirement for MSR operation</w:t>
      </w:r>
      <w:bookmarkEnd w:id="4031"/>
      <w:bookmarkEnd w:id="4032"/>
      <w:bookmarkEnd w:id="4033"/>
      <w:bookmarkEnd w:id="4034"/>
      <w:bookmarkEnd w:id="4035"/>
      <w:bookmarkEnd w:id="4036"/>
      <w:bookmarkEnd w:id="4037"/>
      <w:bookmarkEnd w:id="4038"/>
      <w:bookmarkEnd w:id="4039"/>
      <w:bookmarkEnd w:id="4040"/>
      <w:bookmarkEnd w:id="4041"/>
      <w:bookmarkEnd w:id="4042"/>
      <w:r w:rsidRPr="009202AA">
        <w:rPr>
          <w:rFonts w:eastAsia="SimSun"/>
        </w:rPr>
        <w:tab/>
      </w:r>
    </w:p>
    <w:p w14:paraId="08C67942" w14:textId="77777777" w:rsidR="004C4A70" w:rsidRPr="009202AA" w:rsidRDefault="004C4A70" w:rsidP="004C4A70">
      <w:pPr>
        <w:pStyle w:val="Heading5"/>
        <w:rPr>
          <w:rFonts w:eastAsia="SimSun"/>
        </w:rPr>
      </w:pPr>
      <w:bookmarkStart w:id="4043" w:name="_Toc21096722"/>
      <w:bookmarkStart w:id="4044" w:name="_Toc29763689"/>
      <w:bookmarkStart w:id="4045" w:name="_Toc36030160"/>
      <w:bookmarkStart w:id="4046" w:name="_Toc37180060"/>
      <w:bookmarkStart w:id="4047" w:name="_Toc45869760"/>
      <w:bookmarkStart w:id="4048" w:name="_Toc52555559"/>
      <w:bookmarkStart w:id="4049" w:name="_Toc61113015"/>
      <w:bookmarkStart w:id="4050" w:name="_Toc67911899"/>
      <w:bookmarkStart w:id="4051" w:name="_Toc74840719"/>
      <w:bookmarkStart w:id="4052" w:name="_Toc76503854"/>
      <w:bookmarkStart w:id="4053" w:name="_Toc83042406"/>
      <w:bookmarkStart w:id="4054" w:name="_Toc89854580"/>
      <w:r w:rsidRPr="009202AA">
        <w:rPr>
          <w:rFonts w:eastAsia="SimSun"/>
        </w:rPr>
        <w:t>9.7.5.2.1</w:t>
      </w:r>
      <w:r w:rsidRPr="009202AA">
        <w:rPr>
          <w:rFonts w:eastAsia="SimSun"/>
        </w:rPr>
        <w:tab/>
        <w:t>General</w:t>
      </w:r>
      <w:bookmarkEnd w:id="4043"/>
      <w:bookmarkEnd w:id="4044"/>
      <w:bookmarkEnd w:id="4045"/>
      <w:bookmarkEnd w:id="4046"/>
      <w:bookmarkEnd w:id="4047"/>
      <w:bookmarkEnd w:id="4048"/>
      <w:bookmarkEnd w:id="4049"/>
      <w:bookmarkEnd w:id="4050"/>
      <w:bookmarkEnd w:id="4051"/>
      <w:bookmarkEnd w:id="4052"/>
      <w:bookmarkEnd w:id="4053"/>
      <w:bookmarkEnd w:id="405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055" w:name="_Toc21096723"/>
      <w:bookmarkStart w:id="4056" w:name="_Toc29763690"/>
      <w:bookmarkStart w:id="4057" w:name="_Toc36030161"/>
      <w:bookmarkStart w:id="4058" w:name="_Toc37180061"/>
      <w:bookmarkStart w:id="4059" w:name="_Toc45869761"/>
      <w:bookmarkStart w:id="4060" w:name="_Toc52555560"/>
      <w:bookmarkStart w:id="4061" w:name="_Toc61113016"/>
      <w:bookmarkStart w:id="4062" w:name="_Toc67911900"/>
      <w:bookmarkStart w:id="4063" w:name="_Toc74840720"/>
      <w:bookmarkStart w:id="4064" w:name="_Toc76503855"/>
      <w:bookmarkStart w:id="4065" w:name="_Toc83042407"/>
      <w:bookmarkStart w:id="4066" w:name="_Toc89854581"/>
      <w:r w:rsidRPr="009202AA">
        <w:rPr>
          <w:rFonts w:eastAsia="SimSun"/>
        </w:rPr>
        <w:t>9.7.5.2.2</w:t>
      </w:r>
      <w:r w:rsidRPr="009202AA">
        <w:rPr>
          <w:rFonts w:eastAsia="SimSun"/>
        </w:rPr>
        <w:tab/>
        <w:t>Minimum requirements for Band Categories 1 and 3</w:t>
      </w:r>
      <w:bookmarkEnd w:id="4055"/>
      <w:bookmarkEnd w:id="4056"/>
      <w:bookmarkEnd w:id="4057"/>
      <w:bookmarkEnd w:id="4058"/>
      <w:bookmarkEnd w:id="4059"/>
      <w:bookmarkEnd w:id="4060"/>
      <w:bookmarkEnd w:id="4061"/>
      <w:bookmarkEnd w:id="4062"/>
      <w:bookmarkEnd w:id="4063"/>
      <w:bookmarkEnd w:id="4064"/>
      <w:bookmarkEnd w:id="4065"/>
      <w:bookmarkEnd w:id="4066"/>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45pt" o:ole="" fillcolor="window">
                  <v:imagedata r:id="rId114" o:title=""/>
                </v:shape>
                <o:OLEObject Type="Embed" ProgID="Equation.3" ShapeID="_x0000_i1079" DrawAspect="Content" ObjectID="_170317294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067"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5pt;height:30.45pt" o:ole="">
                  <v:imagedata r:id="rId116" o:title=""/>
                </v:shape>
                <o:OLEObject Type="Embed" ProgID="Equation.3" ShapeID="_x0000_i1080" DrawAspect="Content" ObjectID="_1703172945" r:id="rId117"/>
              </w:object>
            </w:r>
            <w:bookmarkEnd w:id="4067"/>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5pt;height:30.45pt" o:ole="">
                  <v:imagedata r:id="rId116" o:title=""/>
                </v:shape>
                <o:OLEObject Type="Embed" ProgID="Equation.3" ShapeID="_x0000_i1081" DrawAspect="Content" ObjectID="_170317294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70317294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3.95pt;height:25.5pt;mso-wrap-style:square;mso-position-horizontal-relative:page;mso-position-vertical-relative:page" o:ole="">
                  <v:fill o:detectmouseclick="t"/>
                  <v:imagedata r:id="rId121" o:title=""/>
                </v:shape>
                <o:OLEObject Type="Embed" ProgID="Equation.3" ShapeID="对象 103" DrawAspect="Content" ObjectID="_170317294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068" w:name="_Toc21096724"/>
      <w:bookmarkStart w:id="4069" w:name="_Toc29763691"/>
      <w:bookmarkStart w:id="4070" w:name="_Toc36030162"/>
      <w:bookmarkStart w:id="4071" w:name="_Toc37180062"/>
      <w:bookmarkStart w:id="4072" w:name="_Toc45869762"/>
      <w:bookmarkStart w:id="4073" w:name="_Toc52555561"/>
      <w:bookmarkStart w:id="4074" w:name="_Toc61113017"/>
      <w:bookmarkStart w:id="4075" w:name="_Toc67911901"/>
      <w:bookmarkStart w:id="4076" w:name="_Toc74840721"/>
      <w:bookmarkStart w:id="4077" w:name="_Toc76503856"/>
      <w:bookmarkStart w:id="4078" w:name="_Toc83042408"/>
      <w:bookmarkStart w:id="4079" w:name="_Toc89854582"/>
      <w:r w:rsidRPr="009202AA">
        <w:t>9.7.5.2.3</w:t>
      </w:r>
      <w:r w:rsidRPr="009202AA">
        <w:tab/>
      </w:r>
      <w:r w:rsidRPr="009202AA">
        <w:rPr>
          <w:i/>
        </w:rPr>
        <w:t>Minimum requirement</w:t>
      </w:r>
      <w:r w:rsidRPr="009202AA">
        <w:t xml:space="preserve"> for Band Category 2</w:t>
      </w:r>
      <w:bookmarkEnd w:id="4068"/>
      <w:bookmarkEnd w:id="4069"/>
      <w:bookmarkEnd w:id="4070"/>
      <w:bookmarkEnd w:id="4071"/>
      <w:bookmarkEnd w:id="4072"/>
      <w:bookmarkEnd w:id="4073"/>
      <w:bookmarkEnd w:id="4074"/>
      <w:bookmarkEnd w:id="4075"/>
      <w:bookmarkEnd w:id="4076"/>
      <w:bookmarkEnd w:id="4077"/>
      <w:bookmarkEnd w:id="4078"/>
      <w:bookmarkEnd w:id="407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5pt;mso-wrap-style:square;mso-position-horizontal-relative:page;mso-position-vertical-relative:page" o:ole="">
                  <v:imagedata r:id="rId123" o:title=""/>
                </v:shape>
                <o:OLEObject Type="Embed" ProgID="Equation.3" ShapeID="对象 139" DrawAspect="Content" ObjectID="_170317294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5pt;mso-wrap-style:square;mso-position-horizontal-relative:page;mso-position-vertical-relative:page" o:ole="">
                  <v:imagedata r:id="rId125" o:title=""/>
                </v:shape>
                <o:OLEObject Type="Embed" ProgID="Equation.3" ShapeID="对象 140" DrawAspect="Content" ObjectID="_170317295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45pt" o:ole="">
                  <v:imagedata r:id="rId127" o:title=""/>
                </v:shape>
                <o:OLEObject Type="Embed" ProgID="Equation.3" ShapeID="_x0000_i1086" DrawAspect="Content" ObjectID="_170317295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45pt" o:ole="">
                  <v:imagedata r:id="rId129" o:title=""/>
                </v:shape>
                <o:OLEObject Type="Embed" ProgID="Equation.3" ShapeID="_x0000_i1087" DrawAspect="Content" ObjectID="_170317295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5pt;mso-wrap-style:square;mso-position-horizontal-relative:page;mso-position-vertical-relative:page" o:ole="">
                  <v:imagedata r:id="rId131" o:title=""/>
                </v:shape>
                <o:OLEObject Type="Embed" ProgID="Equation.3" ShapeID="对象 143" DrawAspect="Content" ObjectID="_170317295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5pt;mso-wrap-style:square;mso-position-horizontal-relative:page;mso-position-vertical-relative:page" o:ole="">
                  <v:imagedata r:id="rId133" o:title=""/>
                </v:shape>
                <o:OLEObject Type="Embed" ProgID="Equation.3" ShapeID="对象 144" DrawAspect="Content" ObjectID="_170317295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45pt" o:ole="">
                  <v:imagedata r:id="rId135" o:title=""/>
                </v:shape>
                <o:OLEObject Type="Embed" ProgID="Equation.3" ShapeID="_x0000_i1090" DrawAspect="Content" ObjectID="_170317295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5pt;mso-wrap-style:square;mso-position-horizontal-relative:page;mso-position-vertical-relative:page" o:ole="">
                  <v:fill o:detectmouseclick="t"/>
                  <v:imagedata r:id="rId137" o:title=""/>
                </v:shape>
                <o:OLEObject Type="Embed" ProgID="Equation.3" ShapeID="对象 109" DrawAspect="Content" ObjectID="_170317295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5pt;mso-wrap-style:square;mso-position-horizontal-relative:page;mso-position-vertical-relative:page" o:ole="">
                  <v:fill o:detectmouseclick="t"/>
                  <v:imagedata r:id="rId139" o:title=""/>
                </v:shape>
                <o:OLEObject Type="Embed" ProgID="Equation.3" ShapeID="对象 110" DrawAspect="Content" ObjectID="_170317295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080" w:name="_Toc21096725"/>
      <w:bookmarkStart w:id="4081" w:name="_Toc29763692"/>
      <w:bookmarkStart w:id="4082" w:name="_Toc36030163"/>
      <w:bookmarkStart w:id="4083" w:name="_Toc37180063"/>
      <w:bookmarkStart w:id="4084" w:name="_Toc45869763"/>
      <w:bookmarkStart w:id="4085" w:name="_Toc52555562"/>
      <w:bookmarkStart w:id="4086" w:name="_Toc61113018"/>
      <w:bookmarkStart w:id="4087" w:name="_Toc67911902"/>
      <w:bookmarkStart w:id="4088" w:name="_Toc74840722"/>
      <w:bookmarkStart w:id="4089" w:name="_Toc76503857"/>
      <w:bookmarkStart w:id="4090" w:name="_Toc83042409"/>
      <w:bookmarkStart w:id="4091" w:name="_Toc89854583"/>
      <w:r w:rsidRPr="009202AA">
        <w:rPr>
          <w:rFonts w:eastAsia="SimSun"/>
        </w:rPr>
        <w:t>9.7.5.2.4</w:t>
      </w:r>
      <w:r w:rsidRPr="009202AA">
        <w:rPr>
          <w:rFonts w:eastAsia="SimSun"/>
        </w:rPr>
        <w:tab/>
        <w:t>Additional requirements</w:t>
      </w:r>
      <w:bookmarkEnd w:id="4080"/>
      <w:bookmarkEnd w:id="4081"/>
      <w:bookmarkEnd w:id="4082"/>
      <w:bookmarkEnd w:id="4083"/>
      <w:bookmarkEnd w:id="4084"/>
      <w:bookmarkEnd w:id="4085"/>
      <w:bookmarkEnd w:id="4086"/>
      <w:bookmarkEnd w:id="4087"/>
      <w:bookmarkEnd w:id="4088"/>
      <w:bookmarkEnd w:id="4089"/>
      <w:bookmarkEnd w:id="4090"/>
      <w:bookmarkEnd w:id="4091"/>
    </w:p>
    <w:p w14:paraId="588A2DF6" w14:textId="77777777" w:rsidR="004C4A70" w:rsidRPr="009202AA" w:rsidRDefault="004C4A70" w:rsidP="004C4A70">
      <w:pPr>
        <w:pStyle w:val="Heading6"/>
      </w:pPr>
      <w:bookmarkStart w:id="4092" w:name="_Toc21096726"/>
      <w:bookmarkStart w:id="4093" w:name="_Toc29763693"/>
      <w:bookmarkStart w:id="4094" w:name="_Toc36030164"/>
      <w:bookmarkStart w:id="4095" w:name="_Toc37180064"/>
      <w:bookmarkStart w:id="4096" w:name="_Toc45869764"/>
      <w:bookmarkStart w:id="4097" w:name="_Toc52555563"/>
      <w:bookmarkStart w:id="4098" w:name="_Toc61113019"/>
      <w:bookmarkStart w:id="4099" w:name="_Toc67911903"/>
      <w:bookmarkStart w:id="4100" w:name="_Toc74840723"/>
      <w:bookmarkStart w:id="4101" w:name="_Toc76503858"/>
      <w:bookmarkStart w:id="4102" w:name="_Toc83042410"/>
      <w:bookmarkStart w:id="4103" w:name="_Toc89854584"/>
      <w:r w:rsidRPr="009202AA">
        <w:t>9.7.5.2.4.1</w:t>
      </w:r>
      <w:r w:rsidRPr="009202AA">
        <w:tab/>
        <w:t>Limits in FCC Title 47</w:t>
      </w:r>
      <w:bookmarkEnd w:id="4092"/>
      <w:bookmarkEnd w:id="4093"/>
      <w:bookmarkEnd w:id="4094"/>
      <w:bookmarkEnd w:id="4095"/>
      <w:bookmarkEnd w:id="4096"/>
      <w:bookmarkEnd w:id="4097"/>
      <w:bookmarkEnd w:id="4098"/>
      <w:bookmarkEnd w:id="4099"/>
      <w:bookmarkEnd w:id="4100"/>
      <w:bookmarkEnd w:id="4101"/>
      <w:bookmarkEnd w:id="4102"/>
      <w:bookmarkEnd w:id="4103"/>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104" w:name="_Toc21096727"/>
      <w:bookmarkStart w:id="4105" w:name="_Toc29763694"/>
      <w:bookmarkStart w:id="4106" w:name="_Toc36030165"/>
      <w:bookmarkStart w:id="4107" w:name="_Toc37180065"/>
      <w:bookmarkStart w:id="4108" w:name="_Toc45869765"/>
      <w:bookmarkStart w:id="4109" w:name="_Toc52555564"/>
      <w:bookmarkStart w:id="4110" w:name="_Toc61113020"/>
      <w:bookmarkStart w:id="4111" w:name="_Toc67911904"/>
      <w:bookmarkStart w:id="4112" w:name="_Toc74840724"/>
      <w:bookmarkStart w:id="4113" w:name="_Toc76503859"/>
      <w:bookmarkStart w:id="4114" w:name="_Toc83042411"/>
      <w:bookmarkStart w:id="4115" w:name="_Toc89854585"/>
      <w:r w:rsidRPr="009202AA">
        <w:t>9.7.5.2.4.2</w:t>
      </w:r>
      <w:r w:rsidRPr="009202AA">
        <w:tab/>
        <w:t>Unsynchronized operation for BC3</w:t>
      </w:r>
      <w:bookmarkEnd w:id="4104"/>
      <w:bookmarkEnd w:id="4105"/>
      <w:bookmarkEnd w:id="4106"/>
      <w:bookmarkEnd w:id="4107"/>
      <w:bookmarkEnd w:id="4108"/>
      <w:bookmarkEnd w:id="4109"/>
      <w:bookmarkEnd w:id="4110"/>
      <w:bookmarkEnd w:id="4111"/>
      <w:bookmarkEnd w:id="4112"/>
      <w:bookmarkEnd w:id="4113"/>
      <w:bookmarkEnd w:id="4114"/>
      <w:bookmarkEnd w:id="411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116" w:name="_Toc21096728"/>
      <w:bookmarkStart w:id="4117" w:name="_Toc29763695"/>
      <w:bookmarkStart w:id="4118" w:name="_Toc36030166"/>
      <w:bookmarkStart w:id="4119" w:name="_Toc37180066"/>
      <w:bookmarkStart w:id="4120" w:name="_Toc45869766"/>
      <w:bookmarkStart w:id="4121" w:name="_Toc52555565"/>
      <w:bookmarkStart w:id="4122" w:name="_Toc61113021"/>
      <w:bookmarkStart w:id="4123" w:name="_Toc67911905"/>
      <w:bookmarkStart w:id="4124" w:name="_Toc74840725"/>
      <w:bookmarkStart w:id="4125" w:name="_Toc76503860"/>
      <w:bookmarkStart w:id="4126" w:name="_Toc83042412"/>
      <w:bookmarkStart w:id="4127" w:name="_Toc89854586"/>
      <w:r w:rsidRPr="009202AA">
        <w:t>9.7.5.2.4.3</w:t>
      </w:r>
      <w:r w:rsidRPr="009202AA">
        <w:tab/>
        <w:t>Protection of DTT</w:t>
      </w:r>
      <w:bookmarkEnd w:id="4116"/>
      <w:bookmarkEnd w:id="4117"/>
      <w:bookmarkEnd w:id="4118"/>
      <w:bookmarkEnd w:id="4119"/>
      <w:bookmarkEnd w:id="4120"/>
      <w:bookmarkEnd w:id="4121"/>
      <w:bookmarkEnd w:id="4122"/>
      <w:bookmarkEnd w:id="4123"/>
      <w:bookmarkEnd w:id="4124"/>
      <w:bookmarkEnd w:id="4125"/>
      <w:bookmarkEnd w:id="4126"/>
      <w:bookmarkEnd w:id="4127"/>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4128" w:name="_Toc52555566"/>
      <w:bookmarkStart w:id="4129" w:name="_Toc61113022"/>
      <w:bookmarkStart w:id="4130" w:name="_Toc67911906"/>
      <w:bookmarkStart w:id="4131" w:name="_Toc74840726"/>
      <w:bookmarkStart w:id="4132" w:name="_Toc76503861"/>
      <w:bookmarkStart w:id="4133" w:name="_Toc83042413"/>
      <w:bookmarkStart w:id="4134" w:name="_Toc89854587"/>
      <w:r w:rsidRPr="009202AA">
        <w:t>9.7.5.2.4.4</w:t>
      </w:r>
      <w:r w:rsidRPr="009202AA">
        <w:tab/>
      </w:r>
      <w:bookmarkEnd w:id="4128"/>
      <w:r w:rsidR="0032518B">
        <w:t>Void</w:t>
      </w:r>
      <w:bookmarkEnd w:id="4129"/>
      <w:bookmarkEnd w:id="4130"/>
      <w:bookmarkEnd w:id="4131"/>
      <w:bookmarkEnd w:id="4132"/>
      <w:bookmarkEnd w:id="4133"/>
      <w:bookmarkEnd w:id="4134"/>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135" w:name="_Toc486925406"/>
      <w:bookmarkStart w:id="4136" w:name="_Toc52555567"/>
      <w:bookmarkStart w:id="4137" w:name="_Toc61113023"/>
      <w:bookmarkStart w:id="4138" w:name="_Toc67911907"/>
      <w:bookmarkStart w:id="4139" w:name="_Toc74840727"/>
      <w:bookmarkStart w:id="4140" w:name="_Toc76503862"/>
      <w:bookmarkStart w:id="4141" w:name="_Toc83042414"/>
      <w:bookmarkStart w:id="4142" w:name="_Toc89854588"/>
      <w:r w:rsidRPr="009202AA">
        <w:t>9.7.5.2.4.5</w:t>
      </w:r>
      <w:r w:rsidRPr="009202AA">
        <w:tab/>
        <w:t>Co-existence with RNSS/GPS services in North America</w:t>
      </w:r>
      <w:bookmarkEnd w:id="4135"/>
      <w:bookmarkEnd w:id="4136"/>
      <w:bookmarkEnd w:id="4137"/>
      <w:bookmarkEnd w:id="4138"/>
      <w:bookmarkEnd w:id="4139"/>
      <w:bookmarkEnd w:id="4140"/>
      <w:bookmarkEnd w:id="4141"/>
      <w:bookmarkEnd w:id="4142"/>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4143" w:name="_Toc61112508"/>
      <w:bookmarkStart w:id="4144" w:name="_Toc74840728"/>
      <w:bookmarkStart w:id="4145" w:name="_Toc76503863"/>
      <w:bookmarkStart w:id="4146" w:name="_Toc83042415"/>
      <w:bookmarkStart w:id="4147" w:name="_Toc89854589"/>
      <w:r w:rsidRPr="00EF2F0E">
        <w:t>9.7.5.2.4.6</w:t>
      </w:r>
      <w:r w:rsidRPr="00EF2F0E">
        <w:tab/>
      </w:r>
      <w:bookmarkEnd w:id="4143"/>
      <w:r>
        <w:t>Void</w:t>
      </w:r>
      <w:bookmarkEnd w:id="4144"/>
      <w:bookmarkEnd w:id="4145"/>
      <w:bookmarkEnd w:id="4146"/>
      <w:bookmarkEnd w:id="4147"/>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148" w:name="_Toc52555569"/>
      <w:bookmarkStart w:id="4149" w:name="_Toc61113025"/>
      <w:bookmarkStart w:id="4150" w:name="_Toc67911909"/>
      <w:bookmarkStart w:id="4151" w:name="_Toc74840729"/>
      <w:bookmarkStart w:id="4152" w:name="_Toc76503864"/>
      <w:bookmarkStart w:id="4153" w:name="_Toc83042416"/>
      <w:bookmarkStart w:id="4154" w:name="_Toc89854590"/>
      <w:bookmarkStart w:id="4155" w:name="_Toc486925408"/>
      <w:bookmarkStart w:id="4156" w:name="_Hlk488398243"/>
      <w:r w:rsidRPr="009202AA">
        <w:t>9.7.5.2.4.7</w:t>
      </w:r>
      <w:r w:rsidRPr="009202AA">
        <w:tab/>
        <w:t>Additional band 32, 50, 51, 74, 75 and 76 unwanted emissions</w:t>
      </w:r>
      <w:bookmarkEnd w:id="4148"/>
      <w:bookmarkEnd w:id="4149"/>
      <w:bookmarkEnd w:id="4150"/>
      <w:bookmarkEnd w:id="4151"/>
      <w:bookmarkEnd w:id="4152"/>
      <w:bookmarkEnd w:id="4153"/>
      <w:bookmarkEnd w:id="4154"/>
    </w:p>
    <w:bookmarkEnd w:id="4155"/>
    <w:p w14:paraId="5E4C198D" w14:textId="7DA00EDD" w:rsidR="000A0A1A" w:rsidRPr="009202AA" w:rsidRDefault="006A28EA" w:rsidP="000A0A1A">
      <w:r w:rsidRPr="00EF2F0E">
        <w:t xml:space="preserve">In certain regions, the following requirements may apply to BS operating in Band 32 within 1452-1492 MHz, </w:t>
      </w:r>
      <w:bookmarkStart w:id="4157" w:name="_Hlk488398933"/>
      <w:r w:rsidRPr="00EF2F0E">
        <w:t>in Band 75 within 1432-1517 MHz and in Band 76 within 1427-1432 MHz.</w:t>
      </w:r>
      <w:bookmarkEnd w:id="415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15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58"/>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415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156"/>
      <w:bookmarkEnd w:id="415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160" w:name="_Toc52555570"/>
      <w:bookmarkStart w:id="4161" w:name="_Toc61113026"/>
      <w:bookmarkStart w:id="4162" w:name="_Toc67911910"/>
      <w:bookmarkStart w:id="4163" w:name="_Toc74840730"/>
      <w:bookmarkStart w:id="4164" w:name="_Toc76503865"/>
      <w:bookmarkStart w:id="4165" w:name="_Toc83042417"/>
      <w:bookmarkStart w:id="4166" w:name="_Toc89854591"/>
      <w:r w:rsidRPr="009202AA">
        <w:t xml:space="preserve">9.7.5.2.4.8 </w:t>
      </w:r>
      <w:r w:rsidRPr="009202AA">
        <w:tab/>
        <w:t>Additional requirements for band 45</w:t>
      </w:r>
      <w:bookmarkEnd w:id="4160"/>
      <w:bookmarkEnd w:id="4161"/>
      <w:bookmarkEnd w:id="4162"/>
      <w:bookmarkEnd w:id="4163"/>
      <w:bookmarkEnd w:id="4164"/>
      <w:bookmarkEnd w:id="4165"/>
      <w:bookmarkEnd w:id="4166"/>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167" w:name="_Toc52555571"/>
      <w:bookmarkStart w:id="4168" w:name="_Toc61113027"/>
      <w:bookmarkStart w:id="4169" w:name="_Toc67911911"/>
      <w:bookmarkStart w:id="4170" w:name="_Toc74840731"/>
      <w:bookmarkStart w:id="4171" w:name="_Toc76503866"/>
      <w:bookmarkStart w:id="4172" w:name="_Toc83042418"/>
      <w:bookmarkStart w:id="4173" w:name="_Toc89854592"/>
      <w:r w:rsidRPr="009202AA">
        <w:t xml:space="preserve">9.7.5.2.4.9 </w:t>
      </w:r>
      <w:r w:rsidRPr="009202AA">
        <w:tab/>
        <w:t>Additional requirements for band 48</w:t>
      </w:r>
      <w:bookmarkEnd w:id="4167"/>
      <w:bookmarkEnd w:id="4168"/>
      <w:bookmarkEnd w:id="4169"/>
      <w:bookmarkEnd w:id="4170"/>
      <w:bookmarkEnd w:id="4171"/>
      <w:bookmarkEnd w:id="4172"/>
      <w:bookmarkEnd w:id="417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174" w:name="_Toc52555572"/>
      <w:bookmarkStart w:id="4175" w:name="_Toc61113028"/>
      <w:bookmarkStart w:id="4176" w:name="_Toc67911912"/>
      <w:bookmarkStart w:id="4177" w:name="_Toc74840732"/>
      <w:bookmarkStart w:id="4178" w:name="_Toc76503867"/>
      <w:bookmarkStart w:id="4179" w:name="_Toc83042419"/>
      <w:bookmarkStart w:id="4180" w:name="_Toc89854593"/>
      <w:r w:rsidRPr="009202AA">
        <w:t xml:space="preserve">9.7.5.2.4.10 </w:t>
      </w:r>
      <w:r w:rsidRPr="009202AA">
        <w:tab/>
        <w:t>Additional requirements for band 53</w:t>
      </w:r>
      <w:bookmarkEnd w:id="4174"/>
      <w:bookmarkEnd w:id="4175"/>
      <w:bookmarkEnd w:id="4176"/>
      <w:bookmarkEnd w:id="4177"/>
      <w:bookmarkEnd w:id="4178"/>
      <w:bookmarkEnd w:id="4179"/>
      <w:bookmarkEnd w:id="4180"/>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181" w:name="_Toc21096729"/>
      <w:bookmarkStart w:id="4182" w:name="_Toc29763696"/>
      <w:bookmarkStart w:id="4183" w:name="_Toc36030167"/>
      <w:bookmarkStart w:id="4184" w:name="_Toc37180067"/>
      <w:bookmarkStart w:id="4185" w:name="_Toc45869767"/>
      <w:bookmarkStart w:id="4186" w:name="_Toc52555573"/>
      <w:bookmarkStart w:id="4187" w:name="_Toc61113029"/>
      <w:bookmarkStart w:id="4188" w:name="_Toc67911913"/>
      <w:bookmarkStart w:id="4189" w:name="_Toc74840733"/>
      <w:bookmarkStart w:id="4190" w:name="_Toc76503868"/>
      <w:bookmarkStart w:id="4191" w:name="_Toc83042420"/>
      <w:bookmarkStart w:id="4192" w:name="_Toc89854594"/>
      <w:r w:rsidRPr="009202AA">
        <w:rPr>
          <w:rFonts w:eastAsia="SimSun"/>
        </w:rPr>
        <w:t>9.7.5.3</w:t>
      </w:r>
      <w:r w:rsidRPr="009202AA">
        <w:rPr>
          <w:rFonts w:eastAsia="SimSun"/>
        </w:rPr>
        <w:tab/>
        <w:t>Minimum requirement for single RAT UTRA operation</w:t>
      </w:r>
      <w:bookmarkEnd w:id="4181"/>
      <w:bookmarkEnd w:id="4182"/>
      <w:bookmarkEnd w:id="4183"/>
      <w:bookmarkEnd w:id="4184"/>
      <w:bookmarkEnd w:id="4185"/>
      <w:bookmarkEnd w:id="4186"/>
      <w:bookmarkEnd w:id="4187"/>
      <w:bookmarkEnd w:id="4188"/>
      <w:bookmarkEnd w:id="4189"/>
      <w:bookmarkEnd w:id="4190"/>
      <w:bookmarkEnd w:id="4191"/>
      <w:bookmarkEnd w:id="4192"/>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193" w:name="_Toc21096730"/>
      <w:bookmarkStart w:id="4194" w:name="_Toc29763697"/>
      <w:bookmarkStart w:id="4195" w:name="_Toc36030168"/>
      <w:bookmarkStart w:id="4196" w:name="_Toc37180068"/>
      <w:bookmarkStart w:id="4197" w:name="_Toc45869768"/>
      <w:bookmarkStart w:id="4198" w:name="_Toc52555574"/>
      <w:bookmarkStart w:id="4199" w:name="_Toc61113030"/>
      <w:bookmarkStart w:id="4200" w:name="_Toc67911914"/>
      <w:bookmarkStart w:id="4201" w:name="_Toc74840734"/>
      <w:bookmarkStart w:id="4202" w:name="_Toc76503869"/>
      <w:bookmarkStart w:id="4203" w:name="_Toc83042421"/>
      <w:bookmarkStart w:id="4204" w:name="_Toc89854595"/>
      <w:r w:rsidRPr="009202AA">
        <w:rPr>
          <w:rFonts w:eastAsia="SimSun"/>
        </w:rPr>
        <w:t>9.7.5.4</w:t>
      </w:r>
      <w:r w:rsidRPr="009202AA">
        <w:rPr>
          <w:rFonts w:eastAsia="SimSun"/>
        </w:rPr>
        <w:tab/>
        <w:t>Minimum requirement for single RAT E-UTRA operation</w:t>
      </w:r>
      <w:bookmarkEnd w:id="4193"/>
      <w:bookmarkEnd w:id="4194"/>
      <w:bookmarkEnd w:id="4195"/>
      <w:bookmarkEnd w:id="4196"/>
      <w:bookmarkEnd w:id="4197"/>
      <w:bookmarkEnd w:id="4198"/>
      <w:bookmarkEnd w:id="4199"/>
      <w:bookmarkEnd w:id="4200"/>
      <w:bookmarkEnd w:id="4201"/>
      <w:bookmarkEnd w:id="4202"/>
      <w:bookmarkEnd w:id="4203"/>
      <w:bookmarkEnd w:id="4204"/>
    </w:p>
    <w:p w14:paraId="73EDD8A3" w14:textId="77777777" w:rsidR="004C4A70" w:rsidRPr="009202AA" w:rsidRDefault="004C4A70" w:rsidP="004C4A70">
      <w:pPr>
        <w:pStyle w:val="Heading5"/>
      </w:pPr>
      <w:bookmarkStart w:id="4205" w:name="_Toc21096731"/>
      <w:bookmarkStart w:id="4206" w:name="_Toc29763698"/>
      <w:bookmarkStart w:id="4207" w:name="_Toc36030169"/>
      <w:bookmarkStart w:id="4208" w:name="_Toc37180069"/>
      <w:bookmarkStart w:id="4209" w:name="_Toc45869769"/>
      <w:bookmarkStart w:id="4210" w:name="_Toc52555575"/>
      <w:bookmarkStart w:id="4211" w:name="_Toc61113031"/>
      <w:bookmarkStart w:id="4212" w:name="_Toc67911915"/>
      <w:bookmarkStart w:id="4213" w:name="_Toc74840735"/>
      <w:bookmarkStart w:id="4214" w:name="_Toc76503870"/>
      <w:bookmarkStart w:id="4215" w:name="_Toc83042422"/>
      <w:bookmarkStart w:id="4216" w:name="_Toc89854596"/>
      <w:r w:rsidRPr="009202AA">
        <w:t>9.7.5.4.1</w:t>
      </w:r>
      <w:r w:rsidRPr="009202AA">
        <w:tab/>
        <w:t>General</w:t>
      </w:r>
      <w:bookmarkEnd w:id="4205"/>
      <w:bookmarkEnd w:id="4206"/>
      <w:bookmarkEnd w:id="4207"/>
      <w:bookmarkEnd w:id="4208"/>
      <w:bookmarkEnd w:id="4209"/>
      <w:bookmarkEnd w:id="4210"/>
      <w:bookmarkEnd w:id="4211"/>
      <w:bookmarkEnd w:id="4212"/>
      <w:bookmarkEnd w:id="4213"/>
      <w:bookmarkEnd w:id="4214"/>
      <w:bookmarkEnd w:id="4215"/>
      <w:bookmarkEnd w:id="4216"/>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217" w:name="_Toc21096732"/>
      <w:bookmarkStart w:id="4218" w:name="_Toc29763699"/>
      <w:bookmarkStart w:id="4219" w:name="_Toc36030170"/>
      <w:bookmarkStart w:id="4220" w:name="_Toc37180070"/>
      <w:bookmarkStart w:id="4221" w:name="_Toc45869770"/>
      <w:bookmarkStart w:id="4222" w:name="_Toc52555576"/>
      <w:bookmarkStart w:id="4223" w:name="_Toc61113032"/>
      <w:bookmarkStart w:id="4224" w:name="_Toc67911916"/>
      <w:bookmarkStart w:id="4225" w:name="_Toc74840736"/>
      <w:bookmarkStart w:id="4226" w:name="_Toc76503871"/>
      <w:bookmarkStart w:id="4227" w:name="_Toc83042423"/>
      <w:bookmarkStart w:id="4228" w:name="_Toc89854597"/>
      <w:r w:rsidRPr="009202AA">
        <w:t>9.7.5.4.2</w:t>
      </w:r>
      <w:r w:rsidRPr="009202AA">
        <w:tab/>
        <w:t xml:space="preserve">Minimum requirements </w:t>
      </w:r>
      <w:r w:rsidRPr="009202AA">
        <w:rPr>
          <w:lang w:eastAsia="zh-CN"/>
        </w:rPr>
        <w:t xml:space="preserve">for Wide Area BS </w:t>
      </w:r>
      <w:r w:rsidRPr="009202AA">
        <w:t>(Category A)</w:t>
      </w:r>
      <w:bookmarkEnd w:id="4217"/>
      <w:bookmarkEnd w:id="4218"/>
      <w:bookmarkEnd w:id="4219"/>
      <w:bookmarkEnd w:id="4220"/>
      <w:bookmarkEnd w:id="4221"/>
      <w:bookmarkEnd w:id="4222"/>
      <w:bookmarkEnd w:id="4223"/>
      <w:bookmarkEnd w:id="4224"/>
      <w:bookmarkEnd w:id="4225"/>
      <w:bookmarkEnd w:id="4226"/>
      <w:bookmarkEnd w:id="4227"/>
      <w:bookmarkEnd w:id="4228"/>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45pt" o:ole="">
                  <v:imagedata r:id="rId141" o:title=""/>
                </v:shape>
                <o:OLEObject Type="Embed" ProgID="Equation.3" ShapeID="_x0000_i1093" DrawAspect="Content" ObjectID="_170317295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55pt;height:30.45pt" o:ole="">
                  <v:imagedata r:id="rId143" o:title=""/>
                </v:shape>
                <o:OLEObject Type="Embed" ProgID="Equation.3" ShapeID="_x0000_i1094" DrawAspect="Content" ObjectID="_170317295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5pt;height:30.45pt" o:ole="">
                  <v:imagedata r:id="rId116" o:title=""/>
                </v:shape>
                <o:OLEObject Type="Embed" ProgID="Equation.3" ShapeID="_x0000_i1095" DrawAspect="Content" ObjectID="_170317296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45pt" o:ole="">
                  <v:imagedata r:id="rId146" o:title=""/>
                </v:shape>
                <o:OLEObject Type="Embed" ProgID="Equation.3" ShapeID="_x0000_i1096" DrawAspect="Content" ObjectID="_170317296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55pt;height:30.45pt" o:ole="">
                  <v:imagedata r:id="rId148" o:title=""/>
                </v:shape>
                <o:OLEObject Type="Embed" ProgID="Equation.3" ShapeID="_x0000_i1097" DrawAspect="Content" ObjectID="_170317296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5pt;height:30.45pt" o:ole="">
                  <v:imagedata r:id="rId150" o:title=""/>
                </v:shape>
                <o:OLEObject Type="Embed" ProgID="Equation.3" ShapeID="_x0000_i1098" DrawAspect="Content" ObjectID="_170317296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229" w:name="_Toc21096733"/>
      <w:bookmarkStart w:id="4230" w:name="_Toc29763700"/>
      <w:bookmarkStart w:id="4231" w:name="_Toc36030171"/>
      <w:bookmarkStart w:id="4232" w:name="_Toc37180071"/>
      <w:bookmarkStart w:id="4233" w:name="_Toc45869771"/>
      <w:bookmarkStart w:id="4234" w:name="_Toc52555577"/>
      <w:bookmarkStart w:id="4235" w:name="_Toc61113033"/>
      <w:bookmarkStart w:id="4236" w:name="_Toc67911917"/>
      <w:bookmarkStart w:id="4237" w:name="_Toc74840737"/>
      <w:bookmarkStart w:id="4238" w:name="_Toc76503872"/>
      <w:bookmarkStart w:id="4239" w:name="_Toc83042424"/>
      <w:bookmarkStart w:id="4240" w:name="_Toc89854598"/>
      <w:r w:rsidRPr="009202AA">
        <w:t>9.7.5.4.3</w:t>
      </w:r>
      <w:r w:rsidRPr="009202AA">
        <w:tab/>
        <w:t xml:space="preserve">Minimum requirements </w:t>
      </w:r>
      <w:r w:rsidRPr="009202AA">
        <w:rPr>
          <w:lang w:eastAsia="zh-CN"/>
        </w:rPr>
        <w:t>for Wide Area BS</w:t>
      </w:r>
      <w:r w:rsidRPr="009202AA">
        <w:t xml:space="preserve"> (Category B)</w:t>
      </w:r>
      <w:bookmarkEnd w:id="4229"/>
      <w:bookmarkEnd w:id="4230"/>
      <w:bookmarkEnd w:id="4231"/>
      <w:bookmarkEnd w:id="4232"/>
      <w:bookmarkEnd w:id="4233"/>
      <w:bookmarkEnd w:id="4234"/>
      <w:bookmarkEnd w:id="4235"/>
      <w:bookmarkEnd w:id="4236"/>
      <w:bookmarkEnd w:id="4237"/>
      <w:bookmarkEnd w:id="4238"/>
      <w:bookmarkEnd w:id="4239"/>
      <w:bookmarkEnd w:id="4240"/>
    </w:p>
    <w:p w14:paraId="161238DD" w14:textId="77777777" w:rsidR="004C4A70" w:rsidRPr="009202AA" w:rsidRDefault="004C4A70" w:rsidP="004C4A70">
      <w:pPr>
        <w:pStyle w:val="Heading6"/>
        <w:rPr>
          <w:rFonts w:cs="v5.0.0"/>
        </w:rPr>
      </w:pPr>
      <w:bookmarkStart w:id="4241" w:name="_Toc21096734"/>
      <w:bookmarkStart w:id="4242" w:name="_Toc29763701"/>
      <w:bookmarkStart w:id="4243" w:name="_Toc36030172"/>
      <w:bookmarkStart w:id="4244" w:name="_Toc37180072"/>
      <w:bookmarkStart w:id="4245" w:name="_Toc45869772"/>
      <w:bookmarkStart w:id="4246" w:name="_Toc52555578"/>
      <w:bookmarkStart w:id="4247" w:name="_Toc61113034"/>
      <w:bookmarkStart w:id="4248" w:name="_Toc67911918"/>
      <w:bookmarkStart w:id="4249" w:name="_Toc74840738"/>
      <w:bookmarkStart w:id="4250" w:name="_Toc76503873"/>
      <w:bookmarkStart w:id="4251" w:name="_Toc83042425"/>
      <w:bookmarkStart w:id="4252" w:name="_Toc89854599"/>
      <w:r w:rsidRPr="009202AA">
        <w:t>9.7.5.4.3.1</w:t>
      </w:r>
      <w:r w:rsidRPr="009202AA">
        <w:tab/>
        <w:t>General</w:t>
      </w:r>
      <w:bookmarkEnd w:id="4241"/>
      <w:bookmarkEnd w:id="4242"/>
      <w:bookmarkEnd w:id="4243"/>
      <w:bookmarkEnd w:id="4244"/>
      <w:bookmarkEnd w:id="4245"/>
      <w:bookmarkEnd w:id="4246"/>
      <w:bookmarkEnd w:id="4247"/>
      <w:bookmarkEnd w:id="4248"/>
      <w:bookmarkEnd w:id="4249"/>
      <w:bookmarkEnd w:id="4250"/>
      <w:bookmarkEnd w:id="4251"/>
      <w:bookmarkEnd w:id="4252"/>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253" w:name="_Toc21096735"/>
      <w:bookmarkStart w:id="4254" w:name="_Toc29763702"/>
      <w:bookmarkStart w:id="4255" w:name="_Toc36030173"/>
      <w:bookmarkStart w:id="4256" w:name="_Toc37180073"/>
      <w:bookmarkStart w:id="4257" w:name="_Toc45869773"/>
      <w:bookmarkStart w:id="4258" w:name="_Toc52555579"/>
      <w:bookmarkStart w:id="4259" w:name="_Toc61113035"/>
      <w:bookmarkStart w:id="4260" w:name="_Toc67911919"/>
      <w:bookmarkStart w:id="4261" w:name="_Toc74840739"/>
      <w:bookmarkStart w:id="4262" w:name="_Toc76503874"/>
      <w:bookmarkStart w:id="4263" w:name="_Toc83042426"/>
      <w:bookmarkStart w:id="4264" w:name="_Toc89854600"/>
      <w:r w:rsidRPr="009202AA">
        <w:t>9.7.5.4.3.2</w:t>
      </w:r>
      <w:r w:rsidRPr="009202AA">
        <w:tab/>
        <w:t>Category B requirements (Option 1)</w:t>
      </w:r>
      <w:bookmarkEnd w:id="4253"/>
      <w:bookmarkEnd w:id="4254"/>
      <w:bookmarkEnd w:id="4255"/>
      <w:bookmarkEnd w:id="4256"/>
      <w:bookmarkEnd w:id="4257"/>
      <w:bookmarkEnd w:id="4258"/>
      <w:bookmarkEnd w:id="4259"/>
      <w:bookmarkEnd w:id="4260"/>
      <w:bookmarkEnd w:id="4261"/>
      <w:bookmarkEnd w:id="4262"/>
      <w:bookmarkEnd w:id="4263"/>
      <w:bookmarkEnd w:id="426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45pt" o:ole="">
                  <v:imagedata r:id="rId152" o:title=""/>
                </v:shape>
                <o:OLEObject Type="Embed" ProgID="Equation.3" ShapeID="_x0000_i1099" DrawAspect="Content" ObjectID="_170317296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55pt;height:30.45pt" o:ole="">
                  <v:imagedata r:id="rId154" o:title=""/>
                </v:shape>
                <o:OLEObject Type="Embed" ProgID="Equation.3" ShapeID="_x0000_i1100" DrawAspect="Content" ObjectID="_170317296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5pt;height:30.45pt" o:ole="">
                  <v:imagedata r:id="rId156" o:title=""/>
                </v:shape>
                <o:OLEObject Type="Embed" ProgID="Equation.3" ShapeID="_x0000_i1101" DrawAspect="Content" ObjectID="_170317296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45pt" o:ole="">
                  <v:imagedata r:id="rId158" o:title=""/>
                </v:shape>
                <o:OLEObject Type="Embed" ProgID="Equation.3" ShapeID="_x0000_i1102" DrawAspect="Content" ObjectID="_170317296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55pt;height:30.45pt" o:ole="">
                  <v:imagedata r:id="rId160" o:title=""/>
                </v:shape>
                <o:OLEObject Type="Embed" ProgID="Equation.3" ShapeID="_x0000_i1103" DrawAspect="Content" ObjectID="_170317296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5pt;height:30.45pt" o:ole="">
                  <v:imagedata r:id="rId162" o:title=""/>
                </v:shape>
                <o:OLEObject Type="Embed" ProgID="Equation.3" ShapeID="_x0000_i1104" DrawAspect="Content" ObjectID="_170317296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265" w:name="_Toc21096736"/>
      <w:bookmarkStart w:id="4266" w:name="_Toc29763703"/>
      <w:bookmarkStart w:id="4267" w:name="_Toc36030174"/>
      <w:bookmarkStart w:id="4268" w:name="_Toc37180074"/>
      <w:bookmarkStart w:id="4269" w:name="_Toc45869774"/>
      <w:bookmarkStart w:id="4270" w:name="_Toc52555580"/>
      <w:bookmarkStart w:id="4271" w:name="_Toc61113036"/>
      <w:bookmarkStart w:id="4272" w:name="_Toc67911920"/>
      <w:bookmarkStart w:id="4273" w:name="_Toc74840740"/>
      <w:bookmarkStart w:id="4274" w:name="_Toc76503875"/>
      <w:bookmarkStart w:id="4275" w:name="_Toc83042427"/>
      <w:bookmarkStart w:id="4276" w:name="_Toc89854601"/>
      <w:r w:rsidRPr="009202AA">
        <w:t>9.7.5.4.3.3</w:t>
      </w:r>
      <w:r w:rsidRPr="009202AA">
        <w:tab/>
        <w:t>Category B requirements (Option 2)</w:t>
      </w:r>
      <w:bookmarkEnd w:id="4265"/>
      <w:bookmarkEnd w:id="4266"/>
      <w:bookmarkEnd w:id="4267"/>
      <w:bookmarkEnd w:id="4268"/>
      <w:bookmarkEnd w:id="4269"/>
      <w:bookmarkEnd w:id="4270"/>
      <w:bookmarkEnd w:id="4271"/>
      <w:bookmarkEnd w:id="4272"/>
      <w:bookmarkEnd w:id="4273"/>
      <w:bookmarkEnd w:id="4274"/>
      <w:bookmarkEnd w:id="4275"/>
      <w:bookmarkEnd w:id="4276"/>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05pt;height:30.45pt" o:ole="">
                  <v:imagedata r:id="rId164" o:title=""/>
                </v:shape>
                <o:OLEObject Type="Embed" ProgID="Equation.3" ShapeID="_x0000_i1105" DrawAspect="Content" ObjectID="_170317297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45pt" o:ole="">
                  <v:imagedata r:id="rId166" o:title=""/>
                </v:shape>
                <o:OLEObject Type="Embed" ProgID="Equation.3" ShapeID="_x0000_i1106" DrawAspect="Content" ObjectID="_170317297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05pt;height:30.45pt" o:ole="">
                  <v:imagedata r:id="rId168" o:title=""/>
                </v:shape>
                <o:OLEObject Type="Embed" ProgID="Equation.3" ShapeID="_x0000_i1107" DrawAspect="Content" ObjectID="_170317297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05pt;height:30.45pt" o:ole="">
                  <v:imagedata r:id="rId170" o:title=""/>
                </v:shape>
                <o:OLEObject Type="Embed" ProgID="Equation.3" ShapeID="_x0000_i1108" DrawAspect="Content" ObjectID="_170317297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45pt" o:ole="">
                  <v:imagedata r:id="rId172" o:title=""/>
                </v:shape>
                <o:OLEObject Type="Embed" ProgID="Equation.3" ShapeID="_x0000_i1109" DrawAspect="Content" ObjectID="_170317297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05pt;height:30.45pt" o:ole="">
                  <v:imagedata r:id="rId174" o:title=""/>
                </v:shape>
                <o:OLEObject Type="Embed" ProgID="Equation.3" ShapeID="_x0000_i1110" DrawAspect="Content" ObjectID="_170317297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05pt;height:30.45pt" o:ole="">
                  <v:imagedata r:id="rId176" o:title=""/>
                </v:shape>
                <o:OLEObject Type="Embed" ProgID="Equation.3" ShapeID="_x0000_i1111" DrawAspect="Content" ObjectID="_170317297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277" w:name="_Toc21096737"/>
      <w:bookmarkStart w:id="4278" w:name="_Toc29763704"/>
      <w:bookmarkStart w:id="4279" w:name="_Toc36030175"/>
      <w:bookmarkStart w:id="4280" w:name="_Toc37180075"/>
      <w:bookmarkStart w:id="4281" w:name="_Toc45869775"/>
      <w:bookmarkStart w:id="4282" w:name="_Toc52555581"/>
      <w:bookmarkStart w:id="4283" w:name="_Toc61113037"/>
      <w:bookmarkStart w:id="4284" w:name="_Toc67911921"/>
      <w:bookmarkStart w:id="4285" w:name="_Toc74840741"/>
      <w:bookmarkStart w:id="4286" w:name="_Toc76503876"/>
      <w:bookmarkStart w:id="4287" w:name="_Toc83042428"/>
      <w:bookmarkStart w:id="4288" w:name="_Toc89854602"/>
      <w:r w:rsidRPr="009202AA">
        <w:t>9.7.5.4.4</w:t>
      </w:r>
      <w:r w:rsidRPr="009202AA">
        <w:tab/>
      </w:r>
      <w:r w:rsidRPr="009202AA">
        <w:rPr>
          <w:rFonts w:cs="Arial"/>
        </w:rPr>
        <w:t>Minimum requirement</w:t>
      </w:r>
      <w:r w:rsidRPr="009202AA">
        <w:t>s for Local Area BS (Category A and B)</w:t>
      </w:r>
      <w:bookmarkEnd w:id="4277"/>
      <w:bookmarkEnd w:id="4278"/>
      <w:bookmarkEnd w:id="4279"/>
      <w:bookmarkEnd w:id="4280"/>
      <w:bookmarkEnd w:id="4281"/>
      <w:bookmarkEnd w:id="4282"/>
      <w:bookmarkEnd w:id="4283"/>
      <w:bookmarkEnd w:id="4284"/>
      <w:bookmarkEnd w:id="4285"/>
      <w:bookmarkEnd w:id="4286"/>
      <w:bookmarkEnd w:id="4287"/>
      <w:bookmarkEnd w:id="4288"/>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45pt" o:ole="">
                  <v:imagedata r:id="rId178" o:title=""/>
                </v:shape>
                <o:OLEObject Type="Embed" ProgID="Equation.3" ShapeID="_x0000_i1112" DrawAspect="Content" ObjectID="_170317297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55pt;height:30.45pt" o:ole="">
                  <v:imagedata r:id="rId180" o:title=""/>
                </v:shape>
                <o:OLEObject Type="Embed" ProgID="Equation.3" ShapeID="_x0000_i1113" DrawAspect="Content" ObjectID="_170317297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5pt;height:30.45pt" o:ole="">
                  <v:imagedata r:id="rId182" o:title=""/>
                </v:shape>
                <o:OLEObject Type="Embed" ProgID="Equation.3" ShapeID="_x0000_i1114" DrawAspect="Content" ObjectID="_170317297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4289" w:name="_Toc21096738"/>
      <w:bookmarkStart w:id="4290" w:name="_Toc29763705"/>
      <w:bookmarkStart w:id="4291" w:name="_Toc36030176"/>
      <w:bookmarkStart w:id="4292" w:name="_Toc37180076"/>
      <w:bookmarkStart w:id="4293" w:name="_Toc45869776"/>
      <w:bookmarkStart w:id="4294" w:name="_Toc52555582"/>
      <w:bookmarkStart w:id="4295" w:name="_Toc61113038"/>
      <w:bookmarkStart w:id="4296" w:name="_Toc67911922"/>
      <w:bookmarkStart w:id="4297" w:name="_Toc74840742"/>
      <w:bookmarkStart w:id="4298" w:name="_Toc76503877"/>
      <w:bookmarkStart w:id="4299" w:name="_Toc83042429"/>
      <w:bookmarkStart w:id="4300" w:name="_Toc89854603"/>
      <w:r w:rsidRPr="009202AA">
        <w:t>9.7.5.4.5</w:t>
      </w:r>
      <w:r w:rsidRPr="009202AA">
        <w:tab/>
      </w:r>
      <w:r w:rsidRPr="009202AA">
        <w:rPr>
          <w:rFonts w:cs="Arial"/>
        </w:rPr>
        <w:t>Minimum requirement</w:t>
      </w:r>
      <w:r w:rsidRPr="009202AA">
        <w:t>s for Medium Range BS (Category A and B)</w:t>
      </w:r>
      <w:bookmarkEnd w:id="4289"/>
      <w:bookmarkEnd w:id="4290"/>
      <w:bookmarkEnd w:id="4291"/>
      <w:bookmarkEnd w:id="4292"/>
      <w:bookmarkEnd w:id="4293"/>
      <w:bookmarkEnd w:id="4294"/>
      <w:bookmarkEnd w:id="4295"/>
      <w:bookmarkEnd w:id="4296"/>
      <w:bookmarkEnd w:id="4297"/>
      <w:bookmarkEnd w:id="4298"/>
      <w:bookmarkEnd w:id="4299"/>
      <w:bookmarkEnd w:id="4300"/>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55pt;height:30.45pt" o:ole="">
                  <v:imagedata r:id="rId184" o:title=""/>
                </v:shape>
                <o:OLEObject Type="Embed" ProgID="Equation.3" ShapeID="_x0000_i1115" DrawAspect="Content" ObjectID="_170317298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05pt;height:30.45pt" o:ole="">
                  <v:imagedata r:id="rId186" o:title=""/>
                </v:shape>
                <o:OLEObject Type="Embed" ProgID="Equation.3" ShapeID="_x0000_i1116" DrawAspect="Content" ObjectID="_170317298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4301" w:name="_Toc21096739"/>
      <w:bookmarkStart w:id="4302" w:name="_Toc29763706"/>
      <w:bookmarkStart w:id="4303" w:name="_Toc36030177"/>
      <w:bookmarkStart w:id="4304" w:name="_Toc37180077"/>
      <w:bookmarkStart w:id="4305" w:name="_Toc45869777"/>
      <w:bookmarkStart w:id="4306" w:name="_Toc52555583"/>
      <w:bookmarkStart w:id="4307" w:name="_Toc61113039"/>
      <w:bookmarkStart w:id="4308" w:name="_Toc67911923"/>
      <w:bookmarkStart w:id="4309" w:name="_Toc74840743"/>
      <w:bookmarkStart w:id="4310" w:name="_Toc76503878"/>
      <w:bookmarkStart w:id="4311" w:name="_Toc83042430"/>
      <w:bookmarkStart w:id="4312" w:name="_Toc89854604"/>
      <w:r w:rsidRPr="009202AA">
        <w:t>9.7.5.4.6</w:t>
      </w:r>
      <w:r w:rsidRPr="009202AA">
        <w:tab/>
        <w:t>Additional requirements</w:t>
      </w:r>
      <w:bookmarkEnd w:id="4301"/>
      <w:bookmarkEnd w:id="4302"/>
      <w:bookmarkEnd w:id="4303"/>
      <w:bookmarkEnd w:id="4304"/>
      <w:bookmarkEnd w:id="4305"/>
      <w:bookmarkEnd w:id="4306"/>
      <w:bookmarkEnd w:id="4307"/>
      <w:bookmarkEnd w:id="4308"/>
      <w:bookmarkEnd w:id="4309"/>
      <w:bookmarkEnd w:id="4310"/>
      <w:bookmarkEnd w:id="4311"/>
      <w:bookmarkEnd w:id="4312"/>
    </w:p>
    <w:p w14:paraId="1409EBD4" w14:textId="77777777" w:rsidR="00263228" w:rsidRDefault="00263228" w:rsidP="00263228">
      <w:pPr>
        <w:pStyle w:val="Heading6"/>
      </w:pPr>
      <w:bookmarkStart w:id="4313" w:name="_Toc61113040"/>
      <w:bookmarkStart w:id="4314" w:name="_Toc67911924"/>
      <w:bookmarkStart w:id="4315" w:name="_Toc74840744"/>
      <w:bookmarkStart w:id="4316" w:name="_Toc76503879"/>
      <w:bookmarkStart w:id="4317" w:name="_Toc83042431"/>
      <w:bookmarkStart w:id="4318" w:name="_Toc89854605"/>
      <w:bookmarkStart w:id="4319" w:name="_Toc21096077"/>
      <w:bookmarkStart w:id="4320" w:name="_Toc29763276"/>
      <w:bookmarkStart w:id="4321" w:name="_Toc52554808"/>
      <w:r w:rsidRPr="00EF2F0E">
        <w:t>9.7.5.</w:t>
      </w:r>
      <w:r>
        <w:t>4.6</w:t>
      </w:r>
      <w:r w:rsidRPr="00EF2F0E">
        <w:t>.1</w:t>
      </w:r>
      <w:r w:rsidRPr="00475B10">
        <w:t xml:space="preserve"> </w:t>
      </w:r>
      <w:r w:rsidRPr="00C54509">
        <w:t>Additional operating band unwanted emission limits for E-UTRA bands</w:t>
      </w:r>
      <w:bookmarkEnd w:id="4313"/>
      <w:bookmarkEnd w:id="4314"/>
      <w:bookmarkEnd w:id="4315"/>
      <w:bookmarkEnd w:id="4316"/>
      <w:bookmarkEnd w:id="4317"/>
      <w:bookmarkEnd w:id="431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4322" w:name="_Toc21096079"/>
      <w:bookmarkStart w:id="4323" w:name="_Toc29763278"/>
      <w:bookmarkStart w:id="4324" w:name="_Toc52554810"/>
      <w:bookmarkStart w:id="4325" w:name="_Toc61113041"/>
      <w:bookmarkStart w:id="4326" w:name="_Toc67911925"/>
      <w:bookmarkStart w:id="4327" w:name="_Toc74840745"/>
      <w:bookmarkStart w:id="4328" w:name="_Toc76503880"/>
      <w:bookmarkStart w:id="4329" w:name="_Toc83042432"/>
      <w:bookmarkStart w:id="4330" w:name="_Toc89854606"/>
      <w:bookmarkEnd w:id="4319"/>
      <w:bookmarkEnd w:id="4320"/>
      <w:bookmarkEnd w:id="4321"/>
      <w:r>
        <w:t>9.7.5.4.6.2</w:t>
      </w:r>
      <w:r w:rsidRPr="00EF2F0E">
        <w:tab/>
        <w:t>Protection of DTT</w:t>
      </w:r>
      <w:bookmarkEnd w:id="4322"/>
      <w:bookmarkEnd w:id="4323"/>
      <w:bookmarkEnd w:id="4324"/>
      <w:bookmarkEnd w:id="4325"/>
      <w:bookmarkEnd w:id="4326"/>
      <w:bookmarkEnd w:id="4327"/>
      <w:bookmarkEnd w:id="4328"/>
      <w:bookmarkEnd w:id="4329"/>
      <w:bookmarkEnd w:id="4330"/>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4331" w:name="_Toc52554812"/>
      <w:bookmarkStart w:id="4332" w:name="_Toc61113042"/>
      <w:bookmarkStart w:id="4333" w:name="_Toc67911926"/>
      <w:bookmarkStart w:id="4334" w:name="_Toc74840746"/>
      <w:bookmarkStart w:id="4335" w:name="_Toc76503881"/>
      <w:bookmarkStart w:id="4336" w:name="_Toc83042433"/>
      <w:bookmarkStart w:id="4337" w:name="_Toc89854607"/>
      <w:r>
        <w:t>9.7.5.4.6.3</w:t>
      </w:r>
      <w:r w:rsidRPr="00EF2F0E">
        <w:tab/>
        <w:t>Co-existence with RNSS/GPS services in North America</w:t>
      </w:r>
      <w:bookmarkEnd w:id="4331"/>
      <w:bookmarkEnd w:id="4332"/>
      <w:bookmarkEnd w:id="4333"/>
      <w:bookmarkEnd w:id="4334"/>
      <w:bookmarkEnd w:id="4335"/>
      <w:bookmarkEnd w:id="4336"/>
      <w:bookmarkEnd w:id="4337"/>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4338" w:name="_Toc61112526"/>
      <w:bookmarkStart w:id="4339" w:name="_Toc74840747"/>
      <w:bookmarkStart w:id="4340" w:name="_Toc76503882"/>
      <w:bookmarkStart w:id="4341" w:name="_Toc83042434"/>
      <w:bookmarkStart w:id="4342" w:name="_Toc89854608"/>
      <w:r>
        <w:t>9.7.5.4.6.4</w:t>
      </w:r>
      <w:r w:rsidRPr="00EF2F0E">
        <w:tab/>
      </w:r>
      <w:bookmarkEnd w:id="4338"/>
      <w:r>
        <w:t>Void</w:t>
      </w:r>
      <w:bookmarkEnd w:id="4339"/>
      <w:bookmarkEnd w:id="4340"/>
      <w:bookmarkEnd w:id="4341"/>
      <w:bookmarkEnd w:id="4342"/>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4343" w:name="_Toc52554814"/>
      <w:bookmarkStart w:id="4344" w:name="_Toc61113044"/>
      <w:bookmarkStart w:id="4345" w:name="_Toc67911928"/>
      <w:bookmarkStart w:id="4346" w:name="_Toc74840748"/>
      <w:bookmarkStart w:id="4347" w:name="_Toc76503883"/>
      <w:bookmarkStart w:id="4348" w:name="_Toc83042435"/>
      <w:bookmarkStart w:id="4349" w:name="_Toc89854609"/>
      <w:r>
        <w:t>9.7.5.4.6.5</w:t>
      </w:r>
      <w:r w:rsidRPr="00EF2F0E">
        <w:tab/>
        <w:t>Additional band 32, 50, 51, 74, 75 and 76 unwanted emissions</w:t>
      </w:r>
      <w:bookmarkEnd w:id="4343"/>
      <w:bookmarkEnd w:id="4344"/>
      <w:bookmarkEnd w:id="4345"/>
      <w:bookmarkEnd w:id="4346"/>
      <w:bookmarkEnd w:id="4347"/>
      <w:bookmarkEnd w:id="4348"/>
      <w:bookmarkEnd w:id="4349"/>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4350" w:name="_Toc52554815"/>
      <w:bookmarkStart w:id="4351" w:name="_Toc61113045"/>
      <w:bookmarkStart w:id="4352" w:name="_Toc67911929"/>
      <w:bookmarkStart w:id="4353" w:name="_Toc74840749"/>
      <w:bookmarkStart w:id="4354" w:name="_Toc76503884"/>
      <w:bookmarkStart w:id="4355" w:name="_Toc83042436"/>
      <w:bookmarkStart w:id="4356" w:name="_Toc89854610"/>
      <w:r>
        <w:t>9.7.5.4.6.6</w:t>
      </w:r>
      <w:r w:rsidRPr="00EF2F0E">
        <w:t xml:space="preserve"> </w:t>
      </w:r>
      <w:r w:rsidRPr="00EF2F0E">
        <w:tab/>
        <w:t>Additional requirements for band 45</w:t>
      </w:r>
      <w:bookmarkEnd w:id="4350"/>
      <w:bookmarkEnd w:id="4351"/>
      <w:bookmarkEnd w:id="4352"/>
      <w:bookmarkEnd w:id="4353"/>
      <w:bookmarkEnd w:id="4354"/>
      <w:bookmarkEnd w:id="4355"/>
      <w:bookmarkEnd w:id="435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4357" w:name="_Toc52554816"/>
      <w:bookmarkStart w:id="4358" w:name="_Toc61113046"/>
      <w:bookmarkStart w:id="4359" w:name="_Toc67911930"/>
      <w:bookmarkStart w:id="4360" w:name="_Toc74840750"/>
      <w:bookmarkStart w:id="4361" w:name="_Toc76503885"/>
      <w:bookmarkStart w:id="4362" w:name="_Toc83042437"/>
      <w:bookmarkStart w:id="4363" w:name="_Toc89854611"/>
      <w:r>
        <w:t>9.7.5.4.6.7</w:t>
      </w:r>
      <w:r w:rsidRPr="00EF2F0E">
        <w:t xml:space="preserve"> </w:t>
      </w:r>
      <w:r w:rsidRPr="00EF2F0E">
        <w:tab/>
        <w:t>Additional requirements for band 48</w:t>
      </w:r>
      <w:bookmarkEnd w:id="4357"/>
      <w:bookmarkEnd w:id="4358"/>
      <w:bookmarkEnd w:id="4359"/>
      <w:bookmarkEnd w:id="4360"/>
      <w:bookmarkEnd w:id="4361"/>
      <w:bookmarkEnd w:id="4362"/>
      <w:bookmarkEnd w:id="4363"/>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4364" w:name="_Toc21096740"/>
      <w:bookmarkStart w:id="4365" w:name="_Toc29763707"/>
      <w:bookmarkStart w:id="4366" w:name="_Toc36030178"/>
      <w:bookmarkStart w:id="4367" w:name="_Toc37180078"/>
      <w:bookmarkStart w:id="4368" w:name="_Toc45869778"/>
      <w:bookmarkStart w:id="4369" w:name="_Toc52555584"/>
      <w:bookmarkStart w:id="4370" w:name="_Toc61113047"/>
      <w:bookmarkStart w:id="4371" w:name="_Toc67911931"/>
      <w:bookmarkStart w:id="4372" w:name="_Toc74840751"/>
      <w:bookmarkStart w:id="4373" w:name="_Toc76503886"/>
      <w:bookmarkStart w:id="4374" w:name="_Toc83042438"/>
      <w:bookmarkStart w:id="4375" w:name="_Toc89854612"/>
      <w:r w:rsidRPr="009202AA">
        <w:t>9.7.6</w:t>
      </w:r>
      <w:r w:rsidRPr="009202AA">
        <w:tab/>
        <w:t>OTA Spurious emission</w:t>
      </w:r>
      <w:bookmarkEnd w:id="4364"/>
      <w:bookmarkEnd w:id="4365"/>
      <w:bookmarkEnd w:id="4366"/>
      <w:bookmarkEnd w:id="4367"/>
      <w:bookmarkEnd w:id="4368"/>
      <w:bookmarkEnd w:id="4369"/>
      <w:bookmarkEnd w:id="4370"/>
      <w:bookmarkEnd w:id="4371"/>
      <w:bookmarkEnd w:id="4372"/>
      <w:bookmarkEnd w:id="4373"/>
      <w:bookmarkEnd w:id="4374"/>
      <w:bookmarkEnd w:id="4375"/>
    </w:p>
    <w:p w14:paraId="30CA4EC3" w14:textId="77777777" w:rsidR="004C4A70" w:rsidRPr="009202AA" w:rsidRDefault="004C4A70" w:rsidP="004C4A70">
      <w:pPr>
        <w:pStyle w:val="Heading4"/>
      </w:pPr>
      <w:bookmarkStart w:id="4376" w:name="_Toc21096741"/>
      <w:bookmarkStart w:id="4377" w:name="_Toc29763708"/>
      <w:bookmarkStart w:id="4378" w:name="_Toc36030179"/>
      <w:bookmarkStart w:id="4379" w:name="_Toc37180079"/>
      <w:bookmarkStart w:id="4380" w:name="_Toc45869779"/>
      <w:bookmarkStart w:id="4381" w:name="_Toc52555585"/>
      <w:bookmarkStart w:id="4382" w:name="_Toc61113048"/>
      <w:bookmarkStart w:id="4383" w:name="_Toc67911932"/>
      <w:bookmarkStart w:id="4384" w:name="_Toc74840752"/>
      <w:bookmarkStart w:id="4385" w:name="_Toc76503887"/>
      <w:bookmarkStart w:id="4386" w:name="_Toc83042439"/>
      <w:bookmarkStart w:id="4387" w:name="_Toc89854613"/>
      <w:r w:rsidRPr="009202AA">
        <w:t>9.7.6.1</w:t>
      </w:r>
      <w:r w:rsidRPr="009202AA">
        <w:tab/>
        <w:t>General</w:t>
      </w:r>
      <w:bookmarkEnd w:id="4376"/>
      <w:bookmarkEnd w:id="4377"/>
      <w:bookmarkEnd w:id="4378"/>
      <w:bookmarkEnd w:id="4379"/>
      <w:bookmarkEnd w:id="4380"/>
      <w:bookmarkEnd w:id="4381"/>
      <w:bookmarkEnd w:id="4382"/>
      <w:bookmarkEnd w:id="4383"/>
      <w:bookmarkEnd w:id="4384"/>
      <w:bookmarkEnd w:id="4385"/>
      <w:bookmarkEnd w:id="4386"/>
      <w:bookmarkEnd w:id="4387"/>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4388" w:name="_Toc21096742"/>
      <w:bookmarkStart w:id="4389" w:name="_Toc29763709"/>
      <w:bookmarkStart w:id="4390" w:name="_Toc36030180"/>
      <w:bookmarkStart w:id="4391" w:name="_Toc37180080"/>
      <w:bookmarkStart w:id="4392" w:name="_Toc45869780"/>
      <w:bookmarkStart w:id="4393" w:name="_Toc52555586"/>
      <w:bookmarkStart w:id="4394" w:name="_Toc61113049"/>
      <w:bookmarkStart w:id="4395" w:name="_Toc67911933"/>
      <w:bookmarkStart w:id="4396" w:name="_Toc74840753"/>
      <w:bookmarkStart w:id="4397" w:name="_Toc76503888"/>
      <w:bookmarkStart w:id="4398" w:name="_Toc83042440"/>
      <w:bookmarkStart w:id="4399" w:name="_Toc89854614"/>
      <w:r w:rsidRPr="009202AA">
        <w:t>9.7.6.2</w:t>
      </w:r>
      <w:r w:rsidRPr="009202AA">
        <w:tab/>
        <w:t>MSR operation</w:t>
      </w:r>
      <w:bookmarkEnd w:id="4388"/>
      <w:bookmarkEnd w:id="4389"/>
      <w:bookmarkEnd w:id="4390"/>
      <w:bookmarkEnd w:id="4391"/>
      <w:bookmarkEnd w:id="4392"/>
      <w:bookmarkEnd w:id="4393"/>
      <w:bookmarkEnd w:id="4394"/>
      <w:bookmarkEnd w:id="4395"/>
      <w:bookmarkEnd w:id="4396"/>
      <w:bookmarkEnd w:id="4397"/>
      <w:bookmarkEnd w:id="4398"/>
      <w:bookmarkEnd w:id="4399"/>
    </w:p>
    <w:p w14:paraId="59390479" w14:textId="77777777" w:rsidR="004C4A70" w:rsidRPr="009202AA" w:rsidRDefault="004C4A70" w:rsidP="004C4A70">
      <w:pPr>
        <w:pStyle w:val="Heading5"/>
      </w:pPr>
      <w:bookmarkStart w:id="4400" w:name="_Toc21096743"/>
      <w:bookmarkStart w:id="4401" w:name="_Toc29763710"/>
      <w:bookmarkStart w:id="4402" w:name="_Toc36030181"/>
      <w:bookmarkStart w:id="4403" w:name="_Toc37180081"/>
      <w:bookmarkStart w:id="4404" w:name="_Toc45869781"/>
      <w:bookmarkStart w:id="4405" w:name="_Toc52555587"/>
      <w:bookmarkStart w:id="4406" w:name="_Toc61113050"/>
      <w:bookmarkStart w:id="4407" w:name="_Toc67911934"/>
      <w:bookmarkStart w:id="4408" w:name="_Toc74840754"/>
      <w:bookmarkStart w:id="4409" w:name="_Toc76503889"/>
      <w:bookmarkStart w:id="4410" w:name="_Toc83042441"/>
      <w:bookmarkStart w:id="4411" w:name="_Toc89854615"/>
      <w:r w:rsidRPr="009202AA">
        <w:t>9.7.6.2.1</w:t>
      </w:r>
      <w:r w:rsidRPr="009202AA">
        <w:tab/>
        <w:t>Minimum requirement for MSR operation</w:t>
      </w:r>
      <w:bookmarkEnd w:id="4400"/>
      <w:bookmarkEnd w:id="4401"/>
      <w:bookmarkEnd w:id="4402"/>
      <w:bookmarkEnd w:id="4403"/>
      <w:bookmarkEnd w:id="4404"/>
      <w:bookmarkEnd w:id="4405"/>
      <w:bookmarkEnd w:id="4406"/>
      <w:bookmarkEnd w:id="4407"/>
      <w:bookmarkEnd w:id="4408"/>
      <w:bookmarkEnd w:id="4409"/>
      <w:bookmarkEnd w:id="4410"/>
      <w:bookmarkEnd w:id="4411"/>
      <w:r w:rsidRPr="009202AA">
        <w:tab/>
      </w:r>
    </w:p>
    <w:p w14:paraId="7B6D71BE" w14:textId="77777777" w:rsidR="004C4A70" w:rsidRPr="009202AA" w:rsidRDefault="004C4A70" w:rsidP="004C4A70">
      <w:pPr>
        <w:pStyle w:val="Heading6"/>
      </w:pPr>
      <w:bookmarkStart w:id="4412" w:name="_Toc21096744"/>
      <w:bookmarkStart w:id="4413" w:name="_Toc29763711"/>
      <w:bookmarkStart w:id="4414" w:name="_Toc36030182"/>
      <w:bookmarkStart w:id="4415" w:name="_Toc37180082"/>
      <w:bookmarkStart w:id="4416" w:name="_Toc45869782"/>
      <w:bookmarkStart w:id="4417" w:name="_Toc52555588"/>
      <w:bookmarkStart w:id="4418" w:name="_Toc61113051"/>
      <w:bookmarkStart w:id="4419" w:name="_Toc67911935"/>
      <w:bookmarkStart w:id="4420" w:name="_Toc74840755"/>
      <w:bookmarkStart w:id="4421" w:name="_Toc76503890"/>
      <w:bookmarkStart w:id="4422" w:name="_Toc83042442"/>
      <w:bookmarkStart w:id="4423" w:name="_Toc89854616"/>
      <w:r w:rsidRPr="009202AA">
        <w:t>9.7.6.2.1.1</w:t>
      </w:r>
      <w:r w:rsidRPr="009202AA">
        <w:tab/>
        <w:t>Minimum requirement (Category A)</w:t>
      </w:r>
      <w:bookmarkEnd w:id="4412"/>
      <w:bookmarkEnd w:id="4413"/>
      <w:bookmarkEnd w:id="4414"/>
      <w:bookmarkEnd w:id="4415"/>
      <w:bookmarkEnd w:id="4416"/>
      <w:bookmarkEnd w:id="4417"/>
      <w:bookmarkEnd w:id="4418"/>
      <w:bookmarkEnd w:id="4419"/>
      <w:bookmarkEnd w:id="4420"/>
      <w:bookmarkEnd w:id="4421"/>
      <w:bookmarkEnd w:id="4422"/>
      <w:bookmarkEnd w:id="4423"/>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424" w:name="_Toc21096745"/>
      <w:bookmarkStart w:id="4425" w:name="_Toc29763712"/>
      <w:bookmarkStart w:id="4426" w:name="_Toc36030183"/>
      <w:bookmarkStart w:id="4427" w:name="_Toc37180083"/>
      <w:bookmarkStart w:id="4428" w:name="_Toc45869783"/>
      <w:bookmarkStart w:id="4429" w:name="_Toc52555589"/>
      <w:bookmarkStart w:id="4430" w:name="_Toc61113052"/>
      <w:bookmarkStart w:id="4431" w:name="_Toc67911936"/>
      <w:bookmarkStart w:id="4432" w:name="_Toc74840756"/>
      <w:bookmarkStart w:id="4433" w:name="_Toc76503891"/>
      <w:bookmarkStart w:id="4434" w:name="_Toc83042443"/>
      <w:bookmarkStart w:id="4435" w:name="_Toc89854617"/>
      <w:r w:rsidRPr="009202AA">
        <w:t>9.7.6.2.1.2</w:t>
      </w:r>
      <w:r w:rsidRPr="009202AA">
        <w:tab/>
        <w:t>Minimum requirement (Category B)</w:t>
      </w:r>
      <w:bookmarkEnd w:id="4424"/>
      <w:bookmarkEnd w:id="4425"/>
      <w:bookmarkEnd w:id="4426"/>
      <w:bookmarkEnd w:id="4427"/>
      <w:bookmarkEnd w:id="4428"/>
      <w:bookmarkEnd w:id="4429"/>
      <w:bookmarkEnd w:id="4430"/>
      <w:bookmarkEnd w:id="4431"/>
      <w:bookmarkEnd w:id="4432"/>
      <w:bookmarkEnd w:id="4433"/>
      <w:bookmarkEnd w:id="4434"/>
      <w:bookmarkEnd w:id="4435"/>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436" w:name="_Toc21096746"/>
      <w:bookmarkStart w:id="4437" w:name="_Toc29763713"/>
      <w:bookmarkStart w:id="4438" w:name="_Toc36030184"/>
      <w:bookmarkStart w:id="4439" w:name="_Toc37180084"/>
      <w:bookmarkStart w:id="4440" w:name="_Toc45869784"/>
      <w:bookmarkStart w:id="4441" w:name="_Toc52555590"/>
      <w:bookmarkStart w:id="4442" w:name="_Toc61113053"/>
      <w:bookmarkStart w:id="4443" w:name="_Toc67911937"/>
      <w:bookmarkStart w:id="4444" w:name="_Toc74840757"/>
      <w:bookmarkStart w:id="4445" w:name="_Toc76503892"/>
      <w:bookmarkStart w:id="4446" w:name="_Toc83042444"/>
      <w:bookmarkStart w:id="4447" w:name="_Toc89854618"/>
      <w:r w:rsidRPr="009202AA">
        <w:t>9.7.6.2.1.3</w:t>
      </w:r>
      <w:r w:rsidRPr="009202AA">
        <w:tab/>
        <w:t>(void)</w:t>
      </w:r>
      <w:bookmarkEnd w:id="4436"/>
      <w:bookmarkEnd w:id="4437"/>
      <w:bookmarkEnd w:id="4438"/>
      <w:bookmarkEnd w:id="4439"/>
      <w:bookmarkEnd w:id="4440"/>
      <w:bookmarkEnd w:id="4441"/>
      <w:bookmarkEnd w:id="4442"/>
      <w:bookmarkEnd w:id="4443"/>
      <w:bookmarkEnd w:id="4444"/>
      <w:bookmarkEnd w:id="4445"/>
      <w:bookmarkEnd w:id="4446"/>
      <w:bookmarkEnd w:id="4447"/>
    </w:p>
    <w:p w14:paraId="3EB04D52" w14:textId="77777777" w:rsidR="004C4A70" w:rsidRPr="009202AA" w:rsidRDefault="004C4A70" w:rsidP="004C4A70">
      <w:pPr>
        <w:pStyle w:val="Heading5"/>
      </w:pPr>
      <w:bookmarkStart w:id="4448" w:name="_Toc21096747"/>
      <w:bookmarkStart w:id="4449" w:name="_Toc29763714"/>
      <w:bookmarkStart w:id="4450" w:name="_Toc36030185"/>
      <w:bookmarkStart w:id="4451" w:name="_Toc37180085"/>
      <w:bookmarkStart w:id="4452" w:name="_Toc45869785"/>
      <w:bookmarkStart w:id="4453" w:name="_Toc52555591"/>
      <w:bookmarkStart w:id="4454" w:name="_Toc61113054"/>
      <w:bookmarkStart w:id="4455" w:name="_Toc67911938"/>
      <w:bookmarkStart w:id="4456" w:name="_Toc74840758"/>
      <w:bookmarkStart w:id="4457" w:name="_Toc76503893"/>
      <w:bookmarkStart w:id="4458" w:name="_Toc83042445"/>
      <w:bookmarkStart w:id="4459" w:name="_Toc89854619"/>
      <w:r w:rsidRPr="009202AA">
        <w:t>9.7.6.2.2</w:t>
      </w:r>
      <w:r w:rsidRPr="009202AA">
        <w:tab/>
        <w:t>Protection of the BS receiver of own or different BS</w:t>
      </w:r>
      <w:bookmarkEnd w:id="4448"/>
      <w:bookmarkEnd w:id="4449"/>
      <w:bookmarkEnd w:id="4450"/>
      <w:bookmarkEnd w:id="4451"/>
      <w:bookmarkEnd w:id="4452"/>
      <w:bookmarkEnd w:id="4453"/>
      <w:bookmarkEnd w:id="4454"/>
      <w:bookmarkEnd w:id="4455"/>
      <w:bookmarkEnd w:id="4456"/>
      <w:bookmarkEnd w:id="4457"/>
      <w:bookmarkEnd w:id="4458"/>
      <w:bookmarkEnd w:id="4459"/>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460" w:name="_Toc21096748"/>
      <w:bookmarkStart w:id="4461" w:name="_Toc29763715"/>
      <w:bookmarkStart w:id="4462" w:name="_Toc36030186"/>
      <w:bookmarkStart w:id="4463" w:name="_Toc37180086"/>
      <w:bookmarkStart w:id="4464" w:name="_Toc45869786"/>
      <w:bookmarkStart w:id="4465" w:name="_Toc52555592"/>
      <w:bookmarkStart w:id="4466" w:name="_Toc61113055"/>
      <w:bookmarkStart w:id="4467" w:name="_Toc67911939"/>
      <w:bookmarkStart w:id="4468" w:name="_Toc74840759"/>
      <w:bookmarkStart w:id="4469" w:name="_Toc76503894"/>
      <w:bookmarkStart w:id="4470" w:name="_Toc83042446"/>
      <w:bookmarkStart w:id="4471" w:name="_Toc89854620"/>
      <w:r w:rsidRPr="009202AA">
        <w:t>9.7.6.2.3</w:t>
      </w:r>
      <w:r w:rsidRPr="009202AA">
        <w:tab/>
        <w:t>Additional spurious emissions requirements</w:t>
      </w:r>
      <w:bookmarkEnd w:id="4460"/>
      <w:bookmarkEnd w:id="4461"/>
      <w:bookmarkEnd w:id="4462"/>
      <w:bookmarkEnd w:id="4463"/>
      <w:bookmarkEnd w:id="4464"/>
      <w:bookmarkEnd w:id="4465"/>
      <w:bookmarkEnd w:id="4466"/>
      <w:bookmarkEnd w:id="4467"/>
      <w:bookmarkEnd w:id="4468"/>
      <w:bookmarkEnd w:id="4469"/>
      <w:bookmarkEnd w:id="4470"/>
      <w:bookmarkEnd w:id="44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472" w:name="_Toc21096749"/>
      <w:bookmarkStart w:id="4473" w:name="_Toc29763716"/>
      <w:bookmarkStart w:id="4474" w:name="_Toc36030187"/>
      <w:bookmarkStart w:id="4475" w:name="_Toc37180087"/>
      <w:bookmarkStart w:id="4476" w:name="_Toc45869787"/>
      <w:bookmarkStart w:id="4477" w:name="_Toc52555593"/>
      <w:bookmarkStart w:id="4478" w:name="_Toc61113056"/>
      <w:bookmarkStart w:id="4479" w:name="_Toc67911940"/>
      <w:bookmarkStart w:id="4480" w:name="_Toc74840760"/>
      <w:bookmarkStart w:id="4481" w:name="_Toc76503895"/>
      <w:bookmarkStart w:id="4482" w:name="_Toc83042447"/>
      <w:bookmarkStart w:id="4483" w:name="_Toc89854621"/>
      <w:r w:rsidRPr="009202AA">
        <w:t>9.7.6.2.4</w:t>
      </w:r>
      <w:r w:rsidRPr="009202AA">
        <w:tab/>
        <w:t>Co-location with other base stations</w:t>
      </w:r>
      <w:bookmarkEnd w:id="4472"/>
      <w:bookmarkEnd w:id="4473"/>
      <w:bookmarkEnd w:id="4474"/>
      <w:bookmarkEnd w:id="4475"/>
      <w:bookmarkEnd w:id="4476"/>
      <w:bookmarkEnd w:id="4477"/>
      <w:bookmarkEnd w:id="4478"/>
      <w:bookmarkEnd w:id="4479"/>
      <w:bookmarkEnd w:id="4480"/>
      <w:bookmarkEnd w:id="4481"/>
      <w:bookmarkEnd w:id="4482"/>
      <w:bookmarkEnd w:id="4483"/>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484" w:name="_Toc21096750"/>
      <w:bookmarkStart w:id="4485" w:name="_Toc29763717"/>
      <w:bookmarkStart w:id="4486" w:name="_Toc36030188"/>
      <w:bookmarkStart w:id="4487" w:name="_Toc37180088"/>
      <w:bookmarkStart w:id="4488" w:name="_Toc45869788"/>
      <w:bookmarkStart w:id="4489" w:name="_Toc52555594"/>
      <w:bookmarkStart w:id="4490" w:name="_Toc61113057"/>
      <w:bookmarkStart w:id="4491" w:name="_Toc67911941"/>
      <w:bookmarkStart w:id="4492" w:name="_Toc74840761"/>
      <w:bookmarkStart w:id="4493" w:name="_Toc76503896"/>
      <w:bookmarkStart w:id="4494" w:name="_Toc83042448"/>
      <w:bookmarkStart w:id="4495" w:name="_Toc89854622"/>
      <w:r w:rsidRPr="009202AA">
        <w:t>9.7.6.3</w:t>
      </w:r>
      <w:r w:rsidRPr="009202AA">
        <w:tab/>
        <w:t>Minimum requirement for single RAT UTRA operation</w:t>
      </w:r>
      <w:bookmarkEnd w:id="4484"/>
      <w:bookmarkEnd w:id="4485"/>
      <w:bookmarkEnd w:id="4486"/>
      <w:bookmarkEnd w:id="4487"/>
      <w:bookmarkEnd w:id="4488"/>
      <w:bookmarkEnd w:id="4489"/>
      <w:bookmarkEnd w:id="4490"/>
      <w:bookmarkEnd w:id="4491"/>
      <w:bookmarkEnd w:id="4492"/>
      <w:bookmarkEnd w:id="4493"/>
      <w:bookmarkEnd w:id="4494"/>
      <w:bookmarkEnd w:id="4495"/>
    </w:p>
    <w:p w14:paraId="6381808A" w14:textId="77777777" w:rsidR="004C4A70" w:rsidRPr="009202AA" w:rsidRDefault="004C4A70" w:rsidP="004C4A70">
      <w:pPr>
        <w:pStyle w:val="Heading5"/>
      </w:pPr>
      <w:bookmarkStart w:id="4496" w:name="_Toc21096751"/>
      <w:bookmarkStart w:id="4497" w:name="_Toc29763718"/>
      <w:bookmarkStart w:id="4498" w:name="_Toc36030189"/>
      <w:bookmarkStart w:id="4499" w:name="_Toc37180089"/>
      <w:bookmarkStart w:id="4500" w:name="_Toc45869789"/>
      <w:bookmarkStart w:id="4501" w:name="_Toc52555595"/>
      <w:bookmarkStart w:id="4502" w:name="_Toc61113058"/>
      <w:bookmarkStart w:id="4503" w:name="_Toc67911942"/>
      <w:bookmarkStart w:id="4504" w:name="_Toc74840762"/>
      <w:bookmarkStart w:id="4505" w:name="_Toc76503897"/>
      <w:bookmarkStart w:id="4506" w:name="_Toc83042449"/>
      <w:bookmarkStart w:id="4507" w:name="_Toc89854623"/>
      <w:r w:rsidRPr="009202AA">
        <w:t>9.7.6.3.1</w:t>
      </w:r>
      <w:r w:rsidRPr="009202AA">
        <w:tab/>
        <w:t>Mandatory Requirements</w:t>
      </w:r>
      <w:bookmarkEnd w:id="4496"/>
      <w:bookmarkEnd w:id="4497"/>
      <w:bookmarkEnd w:id="4498"/>
      <w:bookmarkEnd w:id="4499"/>
      <w:bookmarkEnd w:id="4500"/>
      <w:bookmarkEnd w:id="4501"/>
      <w:bookmarkEnd w:id="4502"/>
      <w:bookmarkEnd w:id="4503"/>
      <w:bookmarkEnd w:id="4504"/>
      <w:bookmarkEnd w:id="4505"/>
      <w:bookmarkEnd w:id="4506"/>
      <w:bookmarkEnd w:id="4507"/>
    </w:p>
    <w:p w14:paraId="7A2D1B13" w14:textId="77777777" w:rsidR="004C4A70" w:rsidRPr="009202AA" w:rsidRDefault="004C4A70" w:rsidP="004C4A70">
      <w:pPr>
        <w:pStyle w:val="Heading6"/>
      </w:pPr>
      <w:bookmarkStart w:id="4508" w:name="_Toc21096752"/>
      <w:bookmarkStart w:id="4509" w:name="_Toc29763719"/>
      <w:bookmarkStart w:id="4510" w:name="_Toc36030190"/>
      <w:bookmarkStart w:id="4511" w:name="_Toc37180090"/>
      <w:bookmarkStart w:id="4512" w:name="_Toc45869790"/>
      <w:bookmarkStart w:id="4513" w:name="_Toc52555596"/>
      <w:bookmarkStart w:id="4514" w:name="_Toc61113059"/>
      <w:bookmarkStart w:id="4515" w:name="_Toc67911943"/>
      <w:bookmarkStart w:id="4516" w:name="_Toc74840763"/>
      <w:bookmarkStart w:id="4517" w:name="_Toc76503898"/>
      <w:bookmarkStart w:id="4518" w:name="_Toc83042450"/>
      <w:bookmarkStart w:id="4519" w:name="_Toc89854624"/>
      <w:r w:rsidRPr="009202AA">
        <w:t>9.7.6.3.1.1</w:t>
      </w:r>
      <w:r w:rsidRPr="009202AA">
        <w:tab/>
        <w:t>Minimum requirement (Category A)</w:t>
      </w:r>
      <w:bookmarkEnd w:id="4508"/>
      <w:bookmarkEnd w:id="4509"/>
      <w:bookmarkEnd w:id="4510"/>
      <w:bookmarkEnd w:id="4511"/>
      <w:bookmarkEnd w:id="4512"/>
      <w:bookmarkEnd w:id="4513"/>
      <w:bookmarkEnd w:id="4514"/>
      <w:bookmarkEnd w:id="4515"/>
      <w:bookmarkEnd w:id="4516"/>
      <w:bookmarkEnd w:id="4517"/>
      <w:bookmarkEnd w:id="4518"/>
      <w:bookmarkEnd w:id="4519"/>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520" w:name="_Toc21096753"/>
      <w:bookmarkStart w:id="4521" w:name="_Toc29763720"/>
      <w:bookmarkStart w:id="4522" w:name="_Toc36030191"/>
      <w:bookmarkStart w:id="4523" w:name="_Toc37180091"/>
      <w:bookmarkStart w:id="4524" w:name="_Toc45869791"/>
      <w:bookmarkStart w:id="4525" w:name="_Toc52555597"/>
      <w:bookmarkStart w:id="4526" w:name="_Toc61113060"/>
      <w:bookmarkStart w:id="4527" w:name="_Toc67911944"/>
      <w:bookmarkStart w:id="4528" w:name="_Toc74840764"/>
      <w:bookmarkStart w:id="4529" w:name="_Toc76503899"/>
      <w:bookmarkStart w:id="4530" w:name="_Toc83042451"/>
      <w:bookmarkStart w:id="4531" w:name="_Toc89854625"/>
      <w:r w:rsidRPr="009202AA">
        <w:t>9.7.6.3.1.2</w:t>
      </w:r>
      <w:r w:rsidRPr="009202AA">
        <w:tab/>
        <w:t>Minimum requirement (Category B)</w:t>
      </w:r>
      <w:bookmarkEnd w:id="4520"/>
      <w:bookmarkEnd w:id="4521"/>
      <w:bookmarkEnd w:id="4522"/>
      <w:bookmarkEnd w:id="4523"/>
      <w:bookmarkEnd w:id="4524"/>
      <w:bookmarkEnd w:id="4525"/>
      <w:bookmarkEnd w:id="4526"/>
      <w:bookmarkEnd w:id="4527"/>
      <w:bookmarkEnd w:id="4528"/>
      <w:bookmarkEnd w:id="4529"/>
      <w:bookmarkEnd w:id="4530"/>
      <w:bookmarkEnd w:id="453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532" w:name="_Toc21096754"/>
      <w:bookmarkStart w:id="4533" w:name="_Toc29763721"/>
      <w:bookmarkStart w:id="4534" w:name="_Toc36030192"/>
      <w:bookmarkStart w:id="4535" w:name="_Toc37180092"/>
      <w:bookmarkStart w:id="4536" w:name="_Toc45869792"/>
      <w:bookmarkStart w:id="4537" w:name="_Toc52555598"/>
      <w:bookmarkStart w:id="4538" w:name="_Toc61113061"/>
      <w:bookmarkStart w:id="4539" w:name="_Toc67911945"/>
      <w:bookmarkStart w:id="4540" w:name="_Toc74840765"/>
      <w:bookmarkStart w:id="4541" w:name="_Toc76503900"/>
      <w:bookmarkStart w:id="4542" w:name="_Toc83042452"/>
      <w:bookmarkStart w:id="4543" w:name="_Toc89854626"/>
      <w:r w:rsidRPr="009202AA">
        <w:t>9.7.6.3.2</w:t>
      </w:r>
      <w:r w:rsidRPr="009202AA">
        <w:tab/>
        <w:t>Protection of the BS receiver</w:t>
      </w:r>
      <w:r w:rsidRPr="009202AA">
        <w:rPr>
          <w:rFonts w:cs="v3.8.0"/>
        </w:rPr>
        <w:t xml:space="preserve"> of own or different BS</w:t>
      </w:r>
      <w:bookmarkEnd w:id="4532"/>
      <w:bookmarkEnd w:id="4533"/>
      <w:bookmarkEnd w:id="4534"/>
      <w:bookmarkEnd w:id="4535"/>
      <w:bookmarkEnd w:id="4536"/>
      <w:bookmarkEnd w:id="4537"/>
      <w:bookmarkEnd w:id="4538"/>
      <w:bookmarkEnd w:id="4539"/>
      <w:bookmarkEnd w:id="4540"/>
      <w:bookmarkEnd w:id="4541"/>
      <w:bookmarkEnd w:id="4542"/>
      <w:bookmarkEnd w:id="4543"/>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544" w:name="_Toc21096755"/>
      <w:bookmarkStart w:id="4545" w:name="_Toc29763722"/>
      <w:bookmarkStart w:id="4546" w:name="_Toc36030193"/>
      <w:bookmarkStart w:id="4547" w:name="_Toc37180093"/>
      <w:bookmarkStart w:id="4548" w:name="_Toc45869793"/>
      <w:bookmarkStart w:id="4549" w:name="_Toc52555599"/>
      <w:bookmarkStart w:id="4550" w:name="_Toc61113062"/>
      <w:bookmarkStart w:id="4551" w:name="_Toc67911946"/>
      <w:bookmarkStart w:id="4552" w:name="_Toc74840766"/>
      <w:bookmarkStart w:id="4553" w:name="_Toc76503901"/>
      <w:bookmarkStart w:id="4554" w:name="_Toc83042453"/>
      <w:bookmarkStart w:id="4555" w:name="_Toc89854627"/>
      <w:r w:rsidRPr="009202AA">
        <w:t>9.7.6.3.3</w:t>
      </w:r>
      <w:r w:rsidRPr="009202AA">
        <w:tab/>
        <w:t>Additional spurious emissions requirements</w:t>
      </w:r>
      <w:bookmarkEnd w:id="4544"/>
      <w:bookmarkEnd w:id="4545"/>
      <w:bookmarkEnd w:id="4546"/>
      <w:bookmarkEnd w:id="4547"/>
      <w:bookmarkEnd w:id="4548"/>
      <w:bookmarkEnd w:id="4549"/>
      <w:bookmarkEnd w:id="4550"/>
      <w:bookmarkEnd w:id="4551"/>
      <w:bookmarkEnd w:id="4552"/>
      <w:bookmarkEnd w:id="4553"/>
      <w:bookmarkEnd w:id="4554"/>
      <w:bookmarkEnd w:id="4555"/>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556" w:name="_Toc21096756"/>
      <w:bookmarkStart w:id="4557" w:name="_Toc29763723"/>
      <w:bookmarkStart w:id="4558" w:name="_Toc36030194"/>
      <w:bookmarkStart w:id="4559" w:name="_Toc37180094"/>
      <w:bookmarkStart w:id="4560" w:name="_Toc45869794"/>
      <w:bookmarkStart w:id="4561" w:name="_Toc52555600"/>
      <w:bookmarkStart w:id="4562" w:name="_Toc61113063"/>
      <w:bookmarkStart w:id="4563" w:name="_Toc67911947"/>
      <w:bookmarkStart w:id="4564" w:name="_Toc74840767"/>
      <w:bookmarkStart w:id="4565" w:name="_Toc76503902"/>
      <w:bookmarkStart w:id="4566" w:name="_Toc83042454"/>
      <w:bookmarkStart w:id="4567" w:name="_Toc89854628"/>
      <w:r w:rsidRPr="009202AA">
        <w:t>9.7.6.3.4</w:t>
      </w:r>
      <w:r w:rsidRPr="009202AA">
        <w:tab/>
        <w:t>Co-location with other base stations</w:t>
      </w:r>
      <w:bookmarkEnd w:id="4556"/>
      <w:bookmarkEnd w:id="4557"/>
      <w:bookmarkEnd w:id="4558"/>
      <w:bookmarkEnd w:id="4559"/>
      <w:bookmarkEnd w:id="4560"/>
      <w:bookmarkEnd w:id="4561"/>
      <w:bookmarkEnd w:id="4562"/>
      <w:bookmarkEnd w:id="4563"/>
      <w:bookmarkEnd w:id="4564"/>
      <w:bookmarkEnd w:id="4565"/>
      <w:bookmarkEnd w:id="4566"/>
      <w:bookmarkEnd w:id="4567"/>
    </w:p>
    <w:p w14:paraId="6034DF60" w14:textId="77777777" w:rsidR="004C4A70" w:rsidRPr="009202AA" w:rsidRDefault="004C4A70" w:rsidP="004C4A70">
      <w:pPr>
        <w:pStyle w:val="Heading6"/>
      </w:pPr>
      <w:bookmarkStart w:id="4568" w:name="_Toc21096757"/>
      <w:bookmarkStart w:id="4569" w:name="_Toc29763724"/>
      <w:bookmarkStart w:id="4570" w:name="_Toc36030195"/>
      <w:bookmarkStart w:id="4571" w:name="_Toc37180095"/>
      <w:bookmarkStart w:id="4572" w:name="_Toc45869795"/>
      <w:bookmarkStart w:id="4573" w:name="_Toc52555601"/>
      <w:bookmarkStart w:id="4574" w:name="_Toc61113064"/>
      <w:bookmarkStart w:id="4575" w:name="_Toc67911948"/>
      <w:bookmarkStart w:id="4576" w:name="_Toc74840768"/>
      <w:bookmarkStart w:id="4577" w:name="_Toc76503903"/>
      <w:bookmarkStart w:id="4578" w:name="_Toc83042455"/>
      <w:bookmarkStart w:id="4579" w:name="_Toc89854629"/>
      <w:r w:rsidRPr="009202AA">
        <w:t>9.7.6.3.4.1</w:t>
      </w:r>
      <w:r w:rsidRPr="009202AA">
        <w:tab/>
        <w:t>General</w:t>
      </w:r>
      <w:bookmarkEnd w:id="4568"/>
      <w:bookmarkEnd w:id="4569"/>
      <w:bookmarkEnd w:id="4570"/>
      <w:bookmarkEnd w:id="4571"/>
      <w:bookmarkEnd w:id="4572"/>
      <w:bookmarkEnd w:id="4573"/>
      <w:bookmarkEnd w:id="4574"/>
      <w:bookmarkEnd w:id="4575"/>
      <w:bookmarkEnd w:id="4576"/>
      <w:bookmarkEnd w:id="4577"/>
      <w:bookmarkEnd w:id="4578"/>
      <w:bookmarkEnd w:id="4579"/>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580" w:name="_Toc21096758"/>
      <w:bookmarkStart w:id="4581" w:name="_Toc29763725"/>
      <w:bookmarkStart w:id="4582" w:name="_Toc36030196"/>
      <w:bookmarkStart w:id="4583" w:name="_Toc37180096"/>
      <w:bookmarkStart w:id="4584" w:name="_Toc45869796"/>
      <w:bookmarkStart w:id="4585" w:name="_Toc52555602"/>
      <w:bookmarkStart w:id="4586" w:name="_Toc61113065"/>
      <w:bookmarkStart w:id="4587" w:name="_Toc67911949"/>
      <w:bookmarkStart w:id="4588" w:name="_Toc74840769"/>
      <w:bookmarkStart w:id="4589" w:name="_Toc76503904"/>
      <w:bookmarkStart w:id="4590" w:name="_Toc83042456"/>
      <w:bookmarkStart w:id="4591" w:name="_Toc89854630"/>
      <w:r w:rsidRPr="009202AA">
        <w:t>9.7.6.3.4.2</w:t>
      </w:r>
      <w:r w:rsidRPr="009202AA">
        <w:tab/>
        <w:t>Minimum Requirement</w:t>
      </w:r>
      <w:bookmarkEnd w:id="4580"/>
      <w:bookmarkEnd w:id="4581"/>
      <w:bookmarkEnd w:id="4582"/>
      <w:bookmarkEnd w:id="4583"/>
      <w:bookmarkEnd w:id="4584"/>
      <w:bookmarkEnd w:id="4585"/>
      <w:bookmarkEnd w:id="4586"/>
      <w:bookmarkEnd w:id="4587"/>
      <w:bookmarkEnd w:id="4588"/>
      <w:bookmarkEnd w:id="4589"/>
      <w:bookmarkEnd w:id="4590"/>
      <w:bookmarkEnd w:id="459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592" w:name="_Toc21096759"/>
      <w:bookmarkStart w:id="4593" w:name="_Toc29763726"/>
      <w:bookmarkStart w:id="4594" w:name="_Toc36030197"/>
      <w:bookmarkStart w:id="4595" w:name="_Toc37180097"/>
      <w:bookmarkStart w:id="4596" w:name="_Toc45869797"/>
      <w:bookmarkStart w:id="4597" w:name="_Toc52555603"/>
      <w:bookmarkStart w:id="4598" w:name="_Toc61113066"/>
      <w:bookmarkStart w:id="4599" w:name="_Toc67911950"/>
      <w:bookmarkStart w:id="4600" w:name="_Toc74840770"/>
      <w:bookmarkStart w:id="4601" w:name="_Toc76503905"/>
      <w:bookmarkStart w:id="4602" w:name="_Toc83042457"/>
      <w:bookmarkStart w:id="4603" w:name="_Toc89854631"/>
      <w:r w:rsidRPr="009202AA">
        <w:t>9.7.6.4</w:t>
      </w:r>
      <w:r w:rsidRPr="009202AA">
        <w:tab/>
        <w:t>Minimum requirement for single RAT E-UTRA operation</w:t>
      </w:r>
      <w:bookmarkEnd w:id="4592"/>
      <w:bookmarkEnd w:id="4593"/>
      <w:bookmarkEnd w:id="4594"/>
      <w:bookmarkEnd w:id="4595"/>
      <w:bookmarkEnd w:id="4596"/>
      <w:bookmarkEnd w:id="4597"/>
      <w:bookmarkEnd w:id="4598"/>
      <w:bookmarkEnd w:id="4599"/>
      <w:bookmarkEnd w:id="4600"/>
      <w:bookmarkEnd w:id="4601"/>
      <w:bookmarkEnd w:id="4602"/>
      <w:bookmarkEnd w:id="4603"/>
    </w:p>
    <w:p w14:paraId="262E14B0" w14:textId="77777777" w:rsidR="004C4A70" w:rsidRPr="009202AA" w:rsidRDefault="004C4A70" w:rsidP="004C4A70">
      <w:pPr>
        <w:pStyle w:val="Heading5"/>
      </w:pPr>
      <w:bookmarkStart w:id="4604" w:name="_Toc21096760"/>
      <w:bookmarkStart w:id="4605" w:name="_Toc29763727"/>
      <w:bookmarkStart w:id="4606" w:name="_Toc36030198"/>
      <w:bookmarkStart w:id="4607" w:name="_Toc37180098"/>
      <w:bookmarkStart w:id="4608" w:name="_Toc45869798"/>
      <w:bookmarkStart w:id="4609" w:name="_Toc52555604"/>
      <w:bookmarkStart w:id="4610" w:name="_Toc61113067"/>
      <w:bookmarkStart w:id="4611" w:name="_Toc67911951"/>
      <w:bookmarkStart w:id="4612" w:name="_Toc74840771"/>
      <w:bookmarkStart w:id="4613" w:name="_Toc76503906"/>
      <w:bookmarkStart w:id="4614" w:name="_Toc83042458"/>
      <w:bookmarkStart w:id="4615" w:name="_Toc89854632"/>
      <w:r w:rsidRPr="009202AA">
        <w:t>9.7.6.4.1</w:t>
      </w:r>
      <w:r w:rsidRPr="009202AA">
        <w:tab/>
        <w:t>Mandatory Requirements</w:t>
      </w:r>
      <w:bookmarkEnd w:id="4604"/>
      <w:bookmarkEnd w:id="4605"/>
      <w:bookmarkEnd w:id="4606"/>
      <w:bookmarkEnd w:id="4607"/>
      <w:bookmarkEnd w:id="4608"/>
      <w:bookmarkEnd w:id="4609"/>
      <w:bookmarkEnd w:id="4610"/>
      <w:bookmarkEnd w:id="4611"/>
      <w:bookmarkEnd w:id="4612"/>
      <w:bookmarkEnd w:id="4613"/>
      <w:bookmarkEnd w:id="4614"/>
      <w:bookmarkEnd w:id="4615"/>
    </w:p>
    <w:p w14:paraId="50DC7D67" w14:textId="77777777" w:rsidR="004C4A70" w:rsidRPr="009202AA" w:rsidRDefault="004C4A70" w:rsidP="004C4A70">
      <w:pPr>
        <w:pStyle w:val="Heading6"/>
      </w:pPr>
      <w:bookmarkStart w:id="4616" w:name="_Toc21096761"/>
      <w:bookmarkStart w:id="4617" w:name="_Toc29763728"/>
      <w:bookmarkStart w:id="4618" w:name="_Toc36030199"/>
      <w:bookmarkStart w:id="4619" w:name="_Toc37180099"/>
      <w:bookmarkStart w:id="4620" w:name="_Toc45869799"/>
      <w:bookmarkStart w:id="4621" w:name="_Toc52555605"/>
      <w:bookmarkStart w:id="4622" w:name="_Toc61113068"/>
      <w:bookmarkStart w:id="4623" w:name="_Toc67911952"/>
      <w:bookmarkStart w:id="4624" w:name="_Toc74840772"/>
      <w:bookmarkStart w:id="4625" w:name="_Toc76503907"/>
      <w:bookmarkStart w:id="4626" w:name="_Toc83042459"/>
      <w:bookmarkStart w:id="4627" w:name="_Toc89854633"/>
      <w:r w:rsidRPr="009202AA">
        <w:t>9.7.6.4.1.1</w:t>
      </w:r>
      <w:r w:rsidRPr="009202AA">
        <w:tab/>
        <w:t>Minimum requirement (Category A)</w:t>
      </w:r>
      <w:bookmarkEnd w:id="4616"/>
      <w:bookmarkEnd w:id="4617"/>
      <w:bookmarkEnd w:id="4618"/>
      <w:bookmarkEnd w:id="4619"/>
      <w:bookmarkEnd w:id="4620"/>
      <w:bookmarkEnd w:id="4621"/>
      <w:bookmarkEnd w:id="4622"/>
      <w:bookmarkEnd w:id="4623"/>
      <w:bookmarkEnd w:id="4624"/>
      <w:bookmarkEnd w:id="4625"/>
      <w:bookmarkEnd w:id="4626"/>
      <w:bookmarkEnd w:id="462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4628" w:name="_Toc21096762"/>
      <w:bookmarkStart w:id="4629" w:name="_Toc29763729"/>
      <w:bookmarkStart w:id="4630" w:name="_Toc36030200"/>
      <w:bookmarkStart w:id="4631" w:name="_Toc37180100"/>
      <w:bookmarkStart w:id="4632" w:name="_Toc45869800"/>
      <w:bookmarkStart w:id="4633" w:name="_Toc52555606"/>
      <w:bookmarkStart w:id="4634" w:name="_Toc61113069"/>
      <w:bookmarkStart w:id="4635" w:name="_Toc67911953"/>
      <w:bookmarkStart w:id="4636" w:name="_Toc74840773"/>
      <w:bookmarkStart w:id="4637" w:name="_Toc76503908"/>
      <w:bookmarkStart w:id="4638" w:name="_Toc83042460"/>
      <w:bookmarkStart w:id="4639" w:name="_Toc89854634"/>
      <w:r w:rsidRPr="009202AA">
        <w:t>9.7.6.4.1.2</w:t>
      </w:r>
      <w:r w:rsidRPr="009202AA">
        <w:tab/>
        <w:t>Minimum Requirement (Category B)</w:t>
      </w:r>
      <w:bookmarkEnd w:id="4628"/>
      <w:bookmarkEnd w:id="4629"/>
      <w:bookmarkEnd w:id="4630"/>
      <w:bookmarkEnd w:id="4631"/>
      <w:bookmarkEnd w:id="4632"/>
      <w:bookmarkEnd w:id="4633"/>
      <w:bookmarkEnd w:id="4634"/>
      <w:bookmarkEnd w:id="4635"/>
      <w:bookmarkEnd w:id="4636"/>
      <w:bookmarkEnd w:id="4637"/>
      <w:bookmarkEnd w:id="4638"/>
      <w:bookmarkEnd w:id="463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4640" w:name="_Toc21096763"/>
      <w:bookmarkStart w:id="4641" w:name="_Toc29763730"/>
      <w:bookmarkStart w:id="4642" w:name="_Toc36030201"/>
      <w:bookmarkStart w:id="4643" w:name="_Toc37180101"/>
      <w:bookmarkStart w:id="4644" w:name="_Toc45869801"/>
      <w:bookmarkStart w:id="4645" w:name="_Toc52555607"/>
      <w:bookmarkStart w:id="4646" w:name="_Toc61113070"/>
      <w:bookmarkStart w:id="4647" w:name="_Toc67911954"/>
      <w:bookmarkStart w:id="4648" w:name="_Toc74840774"/>
      <w:bookmarkStart w:id="4649" w:name="_Toc76503909"/>
      <w:bookmarkStart w:id="4650" w:name="_Toc83042461"/>
      <w:bookmarkStart w:id="4651" w:name="_Toc89854635"/>
      <w:r w:rsidRPr="009202AA">
        <w:t>9.7.6.4.2</w:t>
      </w:r>
      <w:r w:rsidRPr="009202AA">
        <w:tab/>
        <w:t>Protection of the BS receiver of own or different BS</w:t>
      </w:r>
      <w:bookmarkEnd w:id="4640"/>
      <w:bookmarkEnd w:id="4641"/>
      <w:bookmarkEnd w:id="4642"/>
      <w:bookmarkEnd w:id="4643"/>
      <w:bookmarkEnd w:id="4644"/>
      <w:bookmarkEnd w:id="4645"/>
      <w:bookmarkEnd w:id="4646"/>
      <w:bookmarkEnd w:id="4647"/>
      <w:bookmarkEnd w:id="4648"/>
      <w:bookmarkEnd w:id="4649"/>
      <w:bookmarkEnd w:id="4650"/>
      <w:bookmarkEnd w:id="465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4652" w:name="_Toc21096764"/>
      <w:bookmarkStart w:id="4653" w:name="_Toc29763731"/>
      <w:bookmarkStart w:id="4654" w:name="_Toc36030202"/>
      <w:bookmarkStart w:id="4655" w:name="_Toc37180102"/>
      <w:bookmarkStart w:id="4656" w:name="_Toc45869802"/>
      <w:bookmarkStart w:id="4657" w:name="_Toc52555608"/>
      <w:bookmarkStart w:id="4658" w:name="_Toc61113071"/>
      <w:bookmarkStart w:id="4659" w:name="_Toc67911955"/>
      <w:bookmarkStart w:id="4660" w:name="_Toc74840775"/>
      <w:bookmarkStart w:id="4661" w:name="_Toc76503910"/>
      <w:bookmarkStart w:id="4662" w:name="_Toc83042462"/>
      <w:bookmarkStart w:id="4663" w:name="_Toc89854636"/>
      <w:r w:rsidRPr="009202AA">
        <w:t>9.7.6.4.3</w:t>
      </w:r>
      <w:r w:rsidRPr="009202AA">
        <w:tab/>
        <w:t>Additional spurious emissions requirements</w:t>
      </w:r>
      <w:bookmarkEnd w:id="4652"/>
      <w:bookmarkEnd w:id="4653"/>
      <w:bookmarkEnd w:id="4654"/>
      <w:bookmarkEnd w:id="4655"/>
      <w:bookmarkEnd w:id="4656"/>
      <w:bookmarkEnd w:id="4657"/>
      <w:bookmarkEnd w:id="4658"/>
      <w:bookmarkEnd w:id="4659"/>
      <w:bookmarkEnd w:id="4660"/>
      <w:bookmarkEnd w:id="4661"/>
      <w:bookmarkEnd w:id="4662"/>
      <w:bookmarkEnd w:id="4663"/>
    </w:p>
    <w:p w14:paraId="1F654C63" w14:textId="77777777" w:rsidR="004C4A70" w:rsidRPr="009202AA" w:rsidRDefault="004C4A70" w:rsidP="004C4A70">
      <w:pPr>
        <w:pStyle w:val="Heading6"/>
      </w:pPr>
      <w:bookmarkStart w:id="4664" w:name="_Toc21096765"/>
      <w:bookmarkStart w:id="4665" w:name="_Toc29763732"/>
      <w:bookmarkStart w:id="4666" w:name="_Toc36030203"/>
      <w:bookmarkStart w:id="4667" w:name="_Toc37180103"/>
      <w:bookmarkStart w:id="4668" w:name="_Toc45869803"/>
      <w:bookmarkStart w:id="4669" w:name="_Toc52555609"/>
      <w:bookmarkStart w:id="4670" w:name="_Toc61113072"/>
      <w:bookmarkStart w:id="4671" w:name="_Toc67911956"/>
      <w:bookmarkStart w:id="4672" w:name="_Toc74840776"/>
      <w:bookmarkStart w:id="4673" w:name="_Toc76503911"/>
      <w:bookmarkStart w:id="4674" w:name="_Toc83042463"/>
      <w:bookmarkStart w:id="4675" w:name="_Toc89854637"/>
      <w:r w:rsidRPr="009202AA">
        <w:t>9.7.6.4.3.1</w:t>
      </w:r>
      <w:r w:rsidRPr="009202AA">
        <w:tab/>
        <w:t>General</w:t>
      </w:r>
      <w:bookmarkEnd w:id="4664"/>
      <w:bookmarkEnd w:id="4665"/>
      <w:bookmarkEnd w:id="4666"/>
      <w:bookmarkEnd w:id="4667"/>
      <w:bookmarkEnd w:id="4668"/>
      <w:bookmarkEnd w:id="4669"/>
      <w:bookmarkEnd w:id="4670"/>
      <w:bookmarkEnd w:id="4671"/>
      <w:bookmarkEnd w:id="4672"/>
      <w:bookmarkEnd w:id="4673"/>
      <w:bookmarkEnd w:id="4674"/>
      <w:bookmarkEnd w:id="4675"/>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4676" w:name="_Toc21096766"/>
      <w:bookmarkStart w:id="4677" w:name="_Toc29763733"/>
      <w:bookmarkStart w:id="4678" w:name="_Toc36030204"/>
      <w:bookmarkStart w:id="4679" w:name="_Toc37180104"/>
      <w:bookmarkStart w:id="4680" w:name="_Toc45869804"/>
      <w:bookmarkStart w:id="4681" w:name="_Toc52555610"/>
      <w:bookmarkStart w:id="4682" w:name="_Toc61113073"/>
      <w:bookmarkStart w:id="4683" w:name="_Toc67911957"/>
      <w:bookmarkStart w:id="4684" w:name="_Toc74840777"/>
      <w:bookmarkStart w:id="4685" w:name="_Toc76503912"/>
      <w:bookmarkStart w:id="4686" w:name="_Toc83042464"/>
      <w:bookmarkStart w:id="4687" w:name="_Toc89854638"/>
      <w:r w:rsidRPr="009202AA">
        <w:t>9.7.6.4.3.2</w:t>
      </w:r>
      <w:r w:rsidRPr="009202AA">
        <w:tab/>
        <w:t>Minimum Requirement</w:t>
      </w:r>
      <w:bookmarkEnd w:id="4676"/>
      <w:bookmarkEnd w:id="4677"/>
      <w:bookmarkEnd w:id="4678"/>
      <w:bookmarkEnd w:id="4679"/>
      <w:bookmarkEnd w:id="4680"/>
      <w:bookmarkEnd w:id="4681"/>
      <w:bookmarkEnd w:id="4682"/>
      <w:bookmarkEnd w:id="4683"/>
      <w:bookmarkEnd w:id="4684"/>
      <w:bookmarkEnd w:id="4685"/>
      <w:bookmarkEnd w:id="4686"/>
      <w:bookmarkEnd w:id="468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4688" w:name="_Toc21096767"/>
      <w:bookmarkStart w:id="4689" w:name="_Toc29763734"/>
      <w:bookmarkStart w:id="4690" w:name="_Toc36030205"/>
      <w:bookmarkStart w:id="4691" w:name="_Toc37180105"/>
      <w:bookmarkStart w:id="4692" w:name="_Toc45869805"/>
      <w:bookmarkStart w:id="4693" w:name="_Toc52555611"/>
      <w:bookmarkStart w:id="4694" w:name="_Toc61113074"/>
      <w:bookmarkStart w:id="4695" w:name="_Toc67911958"/>
      <w:bookmarkStart w:id="4696" w:name="_Toc74840778"/>
      <w:bookmarkStart w:id="4697" w:name="_Toc76503913"/>
      <w:bookmarkStart w:id="4698" w:name="_Toc83042465"/>
      <w:bookmarkStart w:id="4699" w:name="_Toc89854639"/>
      <w:r w:rsidRPr="009202AA">
        <w:t>9.7.6.4.4</w:t>
      </w:r>
      <w:r w:rsidRPr="009202AA">
        <w:tab/>
        <w:t>Co-location with other base stations</w:t>
      </w:r>
      <w:bookmarkEnd w:id="4688"/>
      <w:bookmarkEnd w:id="4689"/>
      <w:bookmarkEnd w:id="4690"/>
      <w:bookmarkEnd w:id="4691"/>
      <w:bookmarkEnd w:id="4692"/>
      <w:bookmarkEnd w:id="4693"/>
      <w:bookmarkEnd w:id="4694"/>
      <w:bookmarkEnd w:id="4695"/>
      <w:bookmarkEnd w:id="4696"/>
      <w:bookmarkEnd w:id="4697"/>
      <w:bookmarkEnd w:id="4698"/>
      <w:bookmarkEnd w:id="4699"/>
    </w:p>
    <w:p w14:paraId="1A22E1DC" w14:textId="77777777" w:rsidR="004C4A70" w:rsidRPr="009202AA" w:rsidRDefault="004C4A70" w:rsidP="004C4A70">
      <w:pPr>
        <w:pStyle w:val="Heading6"/>
      </w:pPr>
      <w:bookmarkStart w:id="4700" w:name="_Toc21096768"/>
      <w:bookmarkStart w:id="4701" w:name="_Toc29763735"/>
      <w:bookmarkStart w:id="4702" w:name="_Toc36030206"/>
      <w:bookmarkStart w:id="4703" w:name="_Toc37180106"/>
      <w:bookmarkStart w:id="4704" w:name="_Toc45869806"/>
      <w:bookmarkStart w:id="4705" w:name="_Toc52555612"/>
      <w:bookmarkStart w:id="4706" w:name="_Toc61113075"/>
      <w:bookmarkStart w:id="4707" w:name="_Toc67911959"/>
      <w:bookmarkStart w:id="4708" w:name="_Toc74840779"/>
      <w:bookmarkStart w:id="4709" w:name="_Toc76503914"/>
      <w:bookmarkStart w:id="4710" w:name="_Toc83042466"/>
      <w:bookmarkStart w:id="4711" w:name="_Toc89854640"/>
      <w:r w:rsidRPr="009202AA">
        <w:t>9.7.6.4.4.1</w:t>
      </w:r>
      <w:r w:rsidRPr="009202AA">
        <w:tab/>
        <w:t>General</w:t>
      </w:r>
      <w:bookmarkEnd w:id="4700"/>
      <w:bookmarkEnd w:id="4701"/>
      <w:bookmarkEnd w:id="4702"/>
      <w:bookmarkEnd w:id="4703"/>
      <w:bookmarkEnd w:id="4704"/>
      <w:bookmarkEnd w:id="4705"/>
      <w:bookmarkEnd w:id="4706"/>
      <w:bookmarkEnd w:id="4707"/>
      <w:bookmarkEnd w:id="4708"/>
      <w:bookmarkEnd w:id="4709"/>
      <w:bookmarkEnd w:id="4710"/>
      <w:bookmarkEnd w:id="471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712" w:name="_Toc21096769"/>
      <w:bookmarkStart w:id="4713" w:name="_Toc29763736"/>
      <w:bookmarkStart w:id="4714" w:name="_Toc36030207"/>
      <w:bookmarkStart w:id="4715" w:name="_Toc37180107"/>
      <w:bookmarkStart w:id="4716" w:name="_Toc45869807"/>
      <w:bookmarkStart w:id="4717" w:name="_Toc52555613"/>
      <w:bookmarkStart w:id="4718" w:name="_Toc61113076"/>
      <w:bookmarkStart w:id="4719" w:name="_Toc67911960"/>
      <w:bookmarkStart w:id="4720" w:name="_Toc74840780"/>
      <w:bookmarkStart w:id="4721" w:name="_Toc76503915"/>
      <w:bookmarkStart w:id="4722" w:name="_Toc83042467"/>
      <w:bookmarkStart w:id="4723" w:name="_Toc89854641"/>
      <w:r w:rsidRPr="009202AA">
        <w:t>9.7.6.4.4.2</w:t>
      </w:r>
      <w:r w:rsidRPr="009202AA">
        <w:tab/>
        <w:t>Minimum Requirement</w:t>
      </w:r>
      <w:bookmarkEnd w:id="4712"/>
      <w:bookmarkEnd w:id="4713"/>
      <w:bookmarkEnd w:id="4714"/>
      <w:bookmarkEnd w:id="4715"/>
      <w:bookmarkEnd w:id="4716"/>
      <w:bookmarkEnd w:id="4717"/>
      <w:bookmarkEnd w:id="4718"/>
      <w:bookmarkEnd w:id="4719"/>
      <w:bookmarkEnd w:id="4720"/>
      <w:bookmarkEnd w:id="4721"/>
      <w:bookmarkEnd w:id="4722"/>
      <w:bookmarkEnd w:id="4723"/>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4724" w:name="_Toc21096770"/>
      <w:bookmarkStart w:id="4725" w:name="_Toc29763737"/>
      <w:bookmarkStart w:id="4726" w:name="_Toc36030208"/>
      <w:bookmarkStart w:id="4727" w:name="_Toc37180108"/>
      <w:bookmarkStart w:id="4728" w:name="_Toc45869808"/>
      <w:bookmarkStart w:id="4729" w:name="_Toc52555614"/>
      <w:bookmarkStart w:id="4730" w:name="_Toc61113077"/>
      <w:bookmarkStart w:id="4731" w:name="_Toc67911961"/>
      <w:bookmarkStart w:id="4732" w:name="_Toc74840781"/>
      <w:bookmarkStart w:id="4733" w:name="_Toc76503916"/>
      <w:bookmarkStart w:id="4734" w:name="_Toc83042468"/>
      <w:bookmarkStart w:id="4735" w:name="_Toc89854642"/>
      <w:r w:rsidRPr="009202AA">
        <w:t>9.8</w:t>
      </w:r>
      <w:r w:rsidRPr="009202AA">
        <w:tab/>
        <w:t>OTA Transmitter intermodulation</w:t>
      </w:r>
      <w:bookmarkEnd w:id="4724"/>
      <w:bookmarkEnd w:id="4725"/>
      <w:bookmarkEnd w:id="4726"/>
      <w:bookmarkEnd w:id="4727"/>
      <w:bookmarkEnd w:id="4728"/>
      <w:bookmarkEnd w:id="4729"/>
      <w:bookmarkEnd w:id="4730"/>
      <w:bookmarkEnd w:id="4731"/>
      <w:bookmarkEnd w:id="4732"/>
      <w:bookmarkEnd w:id="4733"/>
      <w:bookmarkEnd w:id="4734"/>
      <w:bookmarkEnd w:id="4735"/>
    </w:p>
    <w:p w14:paraId="1CDAFB26" w14:textId="77777777" w:rsidR="004C4A70" w:rsidRPr="009202AA" w:rsidRDefault="004C4A70" w:rsidP="004C4A70">
      <w:pPr>
        <w:pStyle w:val="Heading3"/>
      </w:pPr>
      <w:bookmarkStart w:id="4736" w:name="_Toc21096771"/>
      <w:bookmarkStart w:id="4737" w:name="_Toc29763738"/>
      <w:bookmarkStart w:id="4738" w:name="_Toc36030209"/>
      <w:bookmarkStart w:id="4739" w:name="_Toc37180109"/>
      <w:bookmarkStart w:id="4740" w:name="_Toc45869809"/>
      <w:bookmarkStart w:id="4741" w:name="_Toc52555615"/>
      <w:bookmarkStart w:id="4742" w:name="_Toc61113078"/>
      <w:bookmarkStart w:id="4743" w:name="_Toc67911962"/>
      <w:bookmarkStart w:id="4744" w:name="_Toc74840782"/>
      <w:bookmarkStart w:id="4745" w:name="_Toc76503917"/>
      <w:bookmarkStart w:id="4746" w:name="_Toc83042469"/>
      <w:bookmarkStart w:id="4747" w:name="_Toc89854643"/>
      <w:r w:rsidRPr="009202AA">
        <w:t>9.8.1</w:t>
      </w:r>
      <w:r w:rsidRPr="009202AA">
        <w:tab/>
        <w:t>General</w:t>
      </w:r>
      <w:bookmarkEnd w:id="4736"/>
      <w:bookmarkEnd w:id="4737"/>
      <w:bookmarkEnd w:id="4738"/>
      <w:bookmarkEnd w:id="4739"/>
      <w:bookmarkEnd w:id="4740"/>
      <w:bookmarkEnd w:id="4741"/>
      <w:bookmarkEnd w:id="4742"/>
      <w:bookmarkEnd w:id="4743"/>
      <w:bookmarkEnd w:id="4744"/>
      <w:bookmarkEnd w:id="4745"/>
      <w:bookmarkEnd w:id="4746"/>
      <w:bookmarkEnd w:id="4747"/>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4748" w:name="_Toc21096772"/>
      <w:bookmarkStart w:id="4749" w:name="_Toc29763739"/>
      <w:bookmarkStart w:id="4750" w:name="_Toc36030210"/>
      <w:bookmarkStart w:id="4751" w:name="_Toc37180110"/>
      <w:bookmarkStart w:id="4752" w:name="_Toc45869810"/>
      <w:bookmarkStart w:id="4753" w:name="_Toc52555616"/>
      <w:bookmarkStart w:id="4754" w:name="_Toc61113079"/>
      <w:bookmarkStart w:id="4755" w:name="_Toc67911963"/>
      <w:bookmarkStart w:id="4756" w:name="_Toc74840783"/>
      <w:bookmarkStart w:id="4757" w:name="_Toc76503918"/>
      <w:bookmarkStart w:id="4758" w:name="_Toc83042470"/>
      <w:bookmarkStart w:id="4759" w:name="_Toc89854644"/>
      <w:r w:rsidRPr="009202AA">
        <w:t>9.8.2</w:t>
      </w:r>
      <w:r w:rsidRPr="009202AA">
        <w:tab/>
        <w:t>Minimum requirement for MSR operation</w:t>
      </w:r>
      <w:bookmarkEnd w:id="4748"/>
      <w:bookmarkEnd w:id="4749"/>
      <w:bookmarkEnd w:id="4750"/>
      <w:bookmarkEnd w:id="4751"/>
      <w:bookmarkEnd w:id="4752"/>
      <w:bookmarkEnd w:id="4753"/>
      <w:bookmarkEnd w:id="4754"/>
      <w:bookmarkEnd w:id="4755"/>
      <w:bookmarkEnd w:id="4756"/>
      <w:bookmarkEnd w:id="4757"/>
      <w:bookmarkEnd w:id="4758"/>
      <w:bookmarkEnd w:id="4759"/>
    </w:p>
    <w:p w14:paraId="1B023155" w14:textId="77777777" w:rsidR="004C4A70" w:rsidRPr="009202AA" w:rsidRDefault="004C4A70" w:rsidP="004C4A70">
      <w:pPr>
        <w:pStyle w:val="Heading4"/>
      </w:pPr>
      <w:bookmarkStart w:id="4760" w:name="_Toc21096773"/>
      <w:bookmarkStart w:id="4761" w:name="_Toc29763740"/>
      <w:bookmarkStart w:id="4762" w:name="_Toc36030211"/>
      <w:bookmarkStart w:id="4763" w:name="_Toc37180111"/>
      <w:bookmarkStart w:id="4764" w:name="_Toc45869811"/>
      <w:bookmarkStart w:id="4765" w:name="_Toc52555617"/>
      <w:bookmarkStart w:id="4766" w:name="_Toc61113080"/>
      <w:bookmarkStart w:id="4767" w:name="_Toc67911964"/>
      <w:bookmarkStart w:id="4768" w:name="_Toc74840784"/>
      <w:bookmarkStart w:id="4769" w:name="_Toc76503919"/>
      <w:bookmarkStart w:id="4770" w:name="_Toc83042471"/>
      <w:bookmarkStart w:id="4771" w:name="_Toc89854645"/>
      <w:r w:rsidRPr="009202AA">
        <w:t>9.8.2.1</w:t>
      </w:r>
      <w:r w:rsidRPr="009202AA">
        <w:tab/>
        <w:t>General minimum requirement</w:t>
      </w:r>
      <w:bookmarkEnd w:id="4760"/>
      <w:bookmarkEnd w:id="4761"/>
      <w:bookmarkEnd w:id="4762"/>
      <w:bookmarkEnd w:id="4763"/>
      <w:bookmarkEnd w:id="4764"/>
      <w:bookmarkEnd w:id="4765"/>
      <w:bookmarkEnd w:id="4766"/>
      <w:bookmarkEnd w:id="4767"/>
      <w:bookmarkEnd w:id="4768"/>
      <w:bookmarkEnd w:id="4769"/>
      <w:bookmarkEnd w:id="4770"/>
      <w:bookmarkEnd w:id="47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0F045CCF"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4772" w:name="_Toc21096774"/>
      <w:bookmarkStart w:id="4773" w:name="_Toc29763741"/>
      <w:bookmarkStart w:id="4774" w:name="_Toc36030212"/>
      <w:bookmarkStart w:id="4775" w:name="_Toc37180112"/>
      <w:bookmarkStart w:id="4776" w:name="_Toc45869812"/>
      <w:bookmarkStart w:id="4777" w:name="_Toc52555618"/>
      <w:bookmarkStart w:id="4778" w:name="_Toc61113081"/>
      <w:bookmarkStart w:id="4779" w:name="_Toc67911965"/>
      <w:bookmarkStart w:id="4780" w:name="_Toc74840785"/>
      <w:bookmarkStart w:id="4781" w:name="_Toc76503920"/>
      <w:bookmarkStart w:id="4782" w:name="_Toc83042472"/>
      <w:bookmarkStart w:id="4783" w:name="_Toc89854646"/>
      <w:r w:rsidRPr="009202AA">
        <w:t>9.8.2.2</w:t>
      </w:r>
      <w:r w:rsidRPr="009202AA">
        <w:tab/>
        <w:t>Additional minimum requirement (BC1 and BC2)</w:t>
      </w:r>
      <w:bookmarkEnd w:id="4772"/>
      <w:bookmarkEnd w:id="4773"/>
      <w:bookmarkEnd w:id="4774"/>
      <w:bookmarkEnd w:id="4775"/>
      <w:bookmarkEnd w:id="4776"/>
      <w:bookmarkEnd w:id="4777"/>
      <w:bookmarkEnd w:id="4778"/>
      <w:bookmarkEnd w:id="4779"/>
      <w:bookmarkEnd w:id="4780"/>
      <w:bookmarkEnd w:id="4781"/>
      <w:bookmarkEnd w:id="4782"/>
      <w:bookmarkEnd w:id="478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04B4C1D"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4784" w:name="_Toc21096775"/>
      <w:bookmarkStart w:id="4785" w:name="_Toc29763742"/>
      <w:bookmarkStart w:id="4786" w:name="_Toc36030213"/>
      <w:bookmarkStart w:id="4787" w:name="_Toc37180113"/>
      <w:bookmarkStart w:id="4788" w:name="_Toc45869813"/>
      <w:bookmarkStart w:id="4789" w:name="_Toc52555619"/>
      <w:bookmarkStart w:id="4790" w:name="_Toc61113082"/>
      <w:bookmarkStart w:id="4791" w:name="_Toc67911966"/>
      <w:bookmarkStart w:id="4792" w:name="_Toc74840786"/>
      <w:bookmarkStart w:id="4793" w:name="_Toc76503921"/>
      <w:bookmarkStart w:id="4794" w:name="_Toc83042473"/>
      <w:bookmarkStart w:id="4795" w:name="_Toc89854647"/>
      <w:r w:rsidRPr="009202AA">
        <w:t>9.8.2.3</w:t>
      </w:r>
      <w:r w:rsidRPr="009202AA">
        <w:tab/>
        <w:t>Additional minimum requirement (BC3)</w:t>
      </w:r>
      <w:bookmarkEnd w:id="4784"/>
      <w:bookmarkEnd w:id="4785"/>
      <w:bookmarkEnd w:id="4786"/>
      <w:bookmarkEnd w:id="4787"/>
      <w:bookmarkEnd w:id="4788"/>
      <w:bookmarkEnd w:id="4789"/>
      <w:bookmarkEnd w:id="4790"/>
      <w:bookmarkEnd w:id="4791"/>
      <w:bookmarkEnd w:id="4792"/>
      <w:bookmarkEnd w:id="4793"/>
      <w:bookmarkEnd w:id="4794"/>
      <w:bookmarkEnd w:id="4795"/>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11F38C71"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4796" w:name="_Toc21096776"/>
      <w:bookmarkStart w:id="4797" w:name="_Toc29763743"/>
      <w:bookmarkStart w:id="4798" w:name="_Toc36030214"/>
      <w:bookmarkStart w:id="4799" w:name="_Toc37180114"/>
      <w:bookmarkStart w:id="4800" w:name="_Toc45869814"/>
      <w:bookmarkStart w:id="4801" w:name="_Toc52555620"/>
      <w:bookmarkStart w:id="4802" w:name="_Toc61113083"/>
      <w:bookmarkStart w:id="4803" w:name="_Toc67911967"/>
      <w:bookmarkStart w:id="4804" w:name="_Toc74840787"/>
      <w:bookmarkStart w:id="4805" w:name="_Toc76503922"/>
      <w:bookmarkStart w:id="4806" w:name="_Toc83042474"/>
      <w:bookmarkStart w:id="4807" w:name="_Toc89854648"/>
      <w:r w:rsidRPr="009202AA">
        <w:t>9.8.2.4</w:t>
      </w:r>
      <w:r w:rsidRPr="009202AA">
        <w:tab/>
        <w:t>Additional minimum requirements</w:t>
      </w:r>
      <w:bookmarkEnd w:id="4796"/>
      <w:bookmarkEnd w:id="4797"/>
      <w:bookmarkEnd w:id="4798"/>
      <w:bookmarkEnd w:id="4799"/>
      <w:bookmarkEnd w:id="4800"/>
      <w:bookmarkEnd w:id="4801"/>
      <w:bookmarkEnd w:id="4802"/>
      <w:bookmarkEnd w:id="4803"/>
      <w:bookmarkEnd w:id="4804"/>
      <w:bookmarkEnd w:id="4805"/>
      <w:bookmarkEnd w:id="4806"/>
      <w:bookmarkEnd w:id="4807"/>
    </w:p>
    <w:p w14:paraId="6C72DBCD" w14:textId="23C02AF7" w:rsidR="00EC7279" w:rsidRPr="00A4052A" w:rsidRDefault="00EC7279" w:rsidP="00EC7279"/>
    <w:p w14:paraId="16326C15" w14:textId="77777777" w:rsidR="004C4A70" w:rsidRPr="009202AA" w:rsidRDefault="004C4A70" w:rsidP="004C4A70">
      <w:pPr>
        <w:pStyle w:val="Heading3"/>
      </w:pPr>
      <w:bookmarkStart w:id="4808" w:name="_Toc21096777"/>
      <w:bookmarkStart w:id="4809" w:name="_Toc29763744"/>
      <w:bookmarkStart w:id="4810" w:name="_Toc36030215"/>
      <w:bookmarkStart w:id="4811" w:name="_Toc37180115"/>
      <w:bookmarkStart w:id="4812" w:name="_Toc45869815"/>
      <w:bookmarkStart w:id="4813" w:name="_Toc52555621"/>
      <w:bookmarkStart w:id="4814" w:name="_Toc61113084"/>
      <w:bookmarkStart w:id="4815" w:name="_Toc67911968"/>
      <w:bookmarkStart w:id="4816" w:name="_Toc74840788"/>
      <w:bookmarkStart w:id="4817" w:name="_Toc76503923"/>
      <w:bookmarkStart w:id="4818" w:name="_Toc83042475"/>
      <w:bookmarkStart w:id="4819" w:name="_Toc89854649"/>
      <w:r w:rsidRPr="009202AA">
        <w:t>9.8.3</w:t>
      </w:r>
      <w:r w:rsidRPr="009202AA">
        <w:tab/>
        <w:t>Minimum requirement for single RAT UTRA operation</w:t>
      </w:r>
      <w:bookmarkEnd w:id="4808"/>
      <w:bookmarkEnd w:id="4809"/>
      <w:bookmarkEnd w:id="4810"/>
      <w:bookmarkEnd w:id="4811"/>
      <w:bookmarkEnd w:id="4812"/>
      <w:bookmarkEnd w:id="4813"/>
      <w:bookmarkEnd w:id="4814"/>
      <w:bookmarkEnd w:id="4815"/>
      <w:bookmarkEnd w:id="4816"/>
      <w:bookmarkEnd w:id="4817"/>
      <w:bookmarkEnd w:id="4818"/>
      <w:bookmarkEnd w:id="4819"/>
    </w:p>
    <w:p w14:paraId="276910FC" w14:textId="77777777" w:rsidR="004C4A70" w:rsidRPr="009202AA" w:rsidRDefault="004C4A70" w:rsidP="004C4A70">
      <w:pPr>
        <w:pStyle w:val="Heading4"/>
      </w:pPr>
      <w:bookmarkStart w:id="4820" w:name="_Toc21096778"/>
      <w:bookmarkStart w:id="4821" w:name="_Toc29763745"/>
      <w:bookmarkStart w:id="4822" w:name="_Toc36030216"/>
      <w:bookmarkStart w:id="4823" w:name="_Toc37180116"/>
      <w:bookmarkStart w:id="4824" w:name="_Toc45869816"/>
      <w:bookmarkStart w:id="4825" w:name="_Toc52555622"/>
      <w:bookmarkStart w:id="4826" w:name="_Toc61113085"/>
      <w:bookmarkStart w:id="4827" w:name="_Toc67911969"/>
      <w:bookmarkStart w:id="4828" w:name="_Toc74840789"/>
      <w:bookmarkStart w:id="4829" w:name="_Toc76503924"/>
      <w:bookmarkStart w:id="4830" w:name="_Toc83042476"/>
      <w:bookmarkStart w:id="4831" w:name="_Toc89854650"/>
      <w:r w:rsidRPr="009202AA">
        <w:t>9.8.3.1</w:t>
      </w:r>
      <w:r w:rsidRPr="009202AA">
        <w:tab/>
        <w:t>General minimum requirement for FDD UTRA</w:t>
      </w:r>
      <w:bookmarkEnd w:id="4820"/>
      <w:bookmarkEnd w:id="4821"/>
      <w:bookmarkEnd w:id="4822"/>
      <w:bookmarkEnd w:id="4823"/>
      <w:bookmarkEnd w:id="4824"/>
      <w:bookmarkEnd w:id="4825"/>
      <w:bookmarkEnd w:id="4826"/>
      <w:bookmarkEnd w:id="4827"/>
      <w:bookmarkEnd w:id="4828"/>
      <w:bookmarkEnd w:id="4829"/>
      <w:bookmarkEnd w:id="4830"/>
      <w:bookmarkEnd w:id="483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6F6801D8" w:rsidR="00E16430" w:rsidRPr="009202AA" w:rsidRDefault="00E16430" w:rsidP="00E16430">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4832" w:name="_Toc21096779"/>
      <w:bookmarkStart w:id="4833" w:name="_Toc29763746"/>
      <w:bookmarkStart w:id="4834" w:name="_Toc36030217"/>
      <w:bookmarkStart w:id="4835" w:name="_Toc37180117"/>
      <w:bookmarkStart w:id="4836" w:name="_Toc45869817"/>
      <w:bookmarkStart w:id="4837" w:name="_Toc52555623"/>
      <w:bookmarkStart w:id="4838" w:name="_Toc61113086"/>
      <w:bookmarkStart w:id="4839" w:name="_Toc67911970"/>
      <w:bookmarkStart w:id="4840" w:name="_Toc74840790"/>
      <w:bookmarkStart w:id="4841" w:name="_Toc76503925"/>
      <w:bookmarkStart w:id="4842" w:name="_Toc83042477"/>
      <w:bookmarkStart w:id="4843" w:name="_Toc89854651"/>
      <w:r w:rsidRPr="009202AA">
        <w:t>9.8.4</w:t>
      </w:r>
      <w:r w:rsidRPr="009202AA">
        <w:tab/>
        <w:t>Minimum requirement for single RAT E-UTRA operation</w:t>
      </w:r>
      <w:bookmarkEnd w:id="4832"/>
      <w:bookmarkEnd w:id="4833"/>
      <w:bookmarkEnd w:id="4834"/>
      <w:bookmarkEnd w:id="4835"/>
      <w:bookmarkEnd w:id="4836"/>
      <w:bookmarkEnd w:id="4837"/>
      <w:bookmarkEnd w:id="4838"/>
      <w:bookmarkEnd w:id="4839"/>
      <w:bookmarkEnd w:id="4840"/>
      <w:bookmarkEnd w:id="4841"/>
      <w:bookmarkEnd w:id="4842"/>
      <w:bookmarkEnd w:id="4843"/>
    </w:p>
    <w:p w14:paraId="6E9BAF4F" w14:textId="77777777" w:rsidR="004C4A70" w:rsidRPr="009202AA" w:rsidRDefault="004C4A70" w:rsidP="004C4A70">
      <w:pPr>
        <w:pStyle w:val="Heading4"/>
      </w:pPr>
      <w:bookmarkStart w:id="4844" w:name="_Toc21096780"/>
      <w:bookmarkStart w:id="4845" w:name="_Toc29763747"/>
      <w:bookmarkStart w:id="4846" w:name="_Toc36030218"/>
      <w:bookmarkStart w:id="4847" w:name="_Toc37180118"/>
      <w:bookmarkStart w:id="4848" w:name="_Toc45869818"/>
      <w:bookmarkStart w:id="4849" w:name="_Toc52555624"/>
      <w:bookmarkStart w:id="4850" w:name="_Toc61113087"/>
      <w:bookmarkStart w:id="4851" w:name="_Toc67911971"/>
      <w:bookmarkStart w:id="4852" w:name="_Toc74840791"/>
      <w:bookmarkStart w:id="4853" w:name="_Toc76503926"/>
      <w:bookmarkStart w:id="4854" w:name="_Toc83042478"/>
      <w:bookmarkStart w:id="4855" w:name="_Toc89854652"/>
      <w:r w:rsidRPr="009202AA">
        <w:t>9.8.4.1</w:t>
      </w:r>
      <w:r w:rsidRPr="009202AA">
        <w:tab/>
        <w:t>General minimum requirement</w:t>
      </w:r>
      <w:bookmarkEnd w:id="4844"/>
      <w:bookmarkEnd w:id="4845"/>
      <w:bookmarkEnd w:id="4846"/>
      <w:bookmarkEnd w:id="4847"/>
      <w:bookmarkEnd w:id="4848"/>
      <w:bookmarkEnd w:id="4849"/>
      <w:bookmarkEnd w:id="4850"/>
      <w:bookmarkEnd w:id="4851"/>
      <w:bookmarkEnd w:id="4852"/>
      <w:bookmarkEnd w:id="4853"/>
      <w:bookmarkEnd w:id="4854"/>
      <w:bookmarkEnd w:id="485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5E7C9B95"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4856" w:name="_Toc21096132"/>
      <w:bookmarkStart w:id="4857" w:name="_Toc29763331"/>
      <w:bookmarkStart w:id="4858" w:name="_Toc52554869"/>
      <w:bookmarkStart w:id="4859" w:name="_Toc61112571"/>
      <w:bookmarkStart w:id="4860" w:name="_Toc74840792"/>
      <w:bookmarkStart w:id="4861" w:name="_Toc76503927"/>
      <w:bookmarkStart w:id="4862" w:name="_Toc83042479"/>
      <w:bookmarkStart w:id="4863" w:name="_Toc89854653"/>
      <w:r w:rsidRPr="00EF2F0E">
        <w:t>9.8.4.2</w:t>
      </w:r>
      <w:r w:rsidRPr="00EF2F0E">
        <w:tab/>
      </w:r>
      <w:bookmarkEnd w:id="4856"/>
      <w:bookmarkEnd w:id="4857"/>
      <w:bookmarkEnd w:id="4858"/>
      <w:bookmarkEnd w:id="4859"/>
      <w:r>
        <w:t>Void</w:t>
      </w:r>
      <w:bookmarkEnd w:id="4860"/>
      <w:bookmarkEnd w:id="4861"/>
      <w:bookmarkEnd w:id="4862"/>
      <w:bookmarkEnd w:id="4863"/>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4864" w:name="_Toc21096782"/>
      <w:bookmarkStart w:id="4865" w:name="_Toc29763749"/>
      <w:bookmarkStart w:id="4866" w:name="_Toc36030220"/>
      <w:bookmarkStart w:id="4867" w:name="_Toc37180120"/>
      <w:bookmarkStart w:id="4868" w:name="_Toc45869820"/>
      <w:bookmarkStart w:id="4869" w:name="_Toc52555626"/>
      <w:bookmarkStart w:id="4870" w:name="_Toc61113089"/>
      <w:bookmarkStart w:id="4871" w:name="_Toc67911973"/>
      <w:bookmarkStart w:id="4872" w:name="_Toc74840793"/>
      <w:bookmarkStart w:id="4873" w:name="_Toc76503928"/>
      <w:bookmarkStart w:id="4874" w:name="_Toc83042480"/>
      <w:bookmarkStart w:id="4875" w:name="_Toc89854654"/>
      <w:r w:rsidRPr="009202AA">
        <w:rPr>
          <w:lang w:eastAsia="zh-CN"/>
        </w:rPr>
        <w:t>10</w:t>
      </w:r>
      <w:r w:rsidRPr="009202AA">
        <w:rPr>
          <w:lang w:eastAsia="zh-CN"/>
        </w:rPr>
        <w:tab/>
        <w:t>Radiated receiver characteristics</w:t>
      </w:r>
      <w:bookmarkEnd w:id="4864"/>
      <w:bookmarkEnd w:id="4865"/>
      <w:bookmarkEnd w:id="4866"/>
      <w:bookmarkEnd w:id="4867"/>
      <w:bookmarkEnd w:id="4868"/>
      <w:bookmarkEnd w:id="4869"/>
      <w:bookmarkEnd w:id="4870"/>
      <w:bookmarkEnd w:id="4871"/>
      <w:bookmarkEnd w:id="4872"/>
      <w:bookmarkEnd w:id="4873"/>
      <w:bookmarkEnd w:id="4874"/>
      <w:bookmarkEnd w:id="4875"/>
    </w:p>
    <w:p w14:paraId="3050803E" w14:textId="77777777" w:rsidR="004C4A70" w:rsidRPr="009202AA" w:rsidRDefault="004C4A70" w:rsidP="004C4A70">
      <w:pPr>
        <w:pStyle w:val="Heading2"/>
        <w:rPr>
          <w:lang w:eastAsia="zh-CN"/>
        </w:rPr>
      </w:pPr>
      <w:bookmarkStart w:id="4876" w:name="_Toc21096783"/>
      <w:bookmarkStart w:id="4877" w:name="_Toc29763750"/>
      <w:bookmarkStart w:id="4878" w:name="_Toc36030221"/>
      <w:bookmarkStart w:id="4879" w:name="_Toc37180121"/>
      <w:bookmarkStart w:id="4880" w:name="_Toc45869821"/>
      <w:bookmarkStart w:id="4881" w:name="_Toc52555627"/>
      <w:bookmarkStart w:id="4882" w:name="_Toc61113090"/>
      <w:bookmarkStart w:id="4883" w:name="_Toc67911974"/>
      <w:bookmarkStart w:id="4884" w:name="_Toc74840794"/>
      <w:bookmarkStart w:id="4885" w:name="_Toc76503929"/>
      <w:bookmarkStart w:id="4886" w:name="_Toc83042481"/>
      <w:bookmarkStart w:id="4887" w:name="_Toc89854655"/>
      <w:r w:rsidRPr="009202AA">
        <w:rPr>
          <w:lang w:eastAsia="zh-CN"/>
        </w:rPr>
        <w:t>10.1</w:t>
      </w:r>
      <w:r w:rsidRPr="009202AA">
        <w:rPr>
          <w:lang w:eastAsia="zh-CN"/>
        </w:rPr>
        <w:tab/>
        <w:t>General</w:t>
      </w:r>
      <w:bookmarkEnd w:id="4876"/>
      <w:bookmarkEnd w:id="4877"/>
      <w:bookmarkEnd w:id="4878"/>
      <w:bookmarkEnd w:id="4879"/>
      <w:bookmarkEnd w:id="4880"/>
      <w:bookmarkEnd w:id="4881"/>
      <w:bookmarkEnd w:id="4882"/>
      <w:bookmarkEnd w:id="4883"/>
      <w:bookmarkEnd w:id="4884"/>
      <w:bookmarkEnd w:id="4885"/>
      <w:bookmarkEnd w:id="4886"/>
      <w:bookmarkEnd w:id="488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4888" w:name="_Toc21096784"/>
      <w:bookmarkStart w:id="4889" w:name="_Toc29763751"/>
      <w:bookmarkStart w:id="4890" w:name="_Toc36030222"/>
      <w:bookmarkStart w:id="4891" w:name="_Toc37180122"/>
      <w:bookmarkStart w:id="4892" w:name="_Toc45869822"/>
      <w:bookmarkStart w:id="4893" w:name="_Toc52555628"/>
      <w:bookmarkStart w:id="4894" w:name="_Toc61113091"/>
      <w:bookmarkStart w:id="4895" w:name="_Toc67911975"/>
      <w:bookmarkStart w:id="4896" w:name="_Toc74840795"/>
      <w:bookmarkStart w:id="4897" w:name="_Toc76503930"/>
      <w:bookmarkStart w:id="4898" w:name="_Toc83042482"/>
      <w:bookmarkStart w:id="4899" w:name="_Toc89854656"/>
      <w:r w:rsidRPr="009202AA">
        <w:rPr>
          <w:lang w:val="sv-FI" w:eastAsia="zh-CN"/>
        </w:rPr>
        <w:t>10.2</w:t>
      </w:r>
      <w:r w:rsidRPr="009202AA">
        <w:rPr>
          <w:lang w:val="sv-FI" w:eastAsia="zh-CN"/>
        </w:rPr>
        <w:tab/>
        <w:t>OTA sensitivity</w:t>
      </w:r>
      <w:bookmarkEnd w:id="4888"/>
      <w:bookmarkEnd w:id="4889"/>
      <w:bookmarkEnd w:id="4890"/>
      <w:bookmarkEnd w:id="4891"/>
      <w:bookmarkEnd w:id="4892"/>
      <w:bookmarkEnd w:id="4893"/>
      <w:bookmarkEnd w:id="4894"/>
      <w:bookmarkEnd w:id="4895"/>
      <w:bookmarkEnd w:id="4896"/>
      <w:bookmarkEnd w:id="4897"/>
      <w:bookmarkEnd w:id="4898"/>
      <w:bookmarkEnd w:id="4899"/>
    </w:p>
    <w:p w14:paraId="5BAEBA49" w14:textId="77777777" w:rsidR="004C4A70" w:rsidRPr="009202AA" w:rsidRDefault="004C4A70" w:rsidP="004C4A70">
      <w:pPr>
        <w:pStyle w:val="Heading3"/>
      </w:pPr>
      <w:bookmarkStart w:id="4900" w:name="_Toc21096785"/>
      <w:bookmarkStart w:id="4901" w:name="_Toc29763752"/>
      <w:bookmarkStart w:id="4902" w:name="_Toc36030223"/>
      <w:bookmarkStart w:id="4903" w:name="_Toc37180123"/>
      <w:bookmarkStart w:id="4904" w:name="_Toc45869823"/>
      <w:bookmarkStart w:id="4905" w:name="_Toc52555629"/>
      <w:bookmarkStart w:id="4906" w:name="_Toc61113092"/>
      <w:bookmarkStart w:id="4907" w:name="_Toc67911976"/>
      <w:bookmarkStart w:id="4908" w:name="_Toc74840796"/>
      <w:bookmarkStart w:id="4909" w:name="_Toc76503931"/>
      <w:bookmarkStart w:id="4910" w:name="_Toc83042483"/>
      <w:bookmarkStart w:id="4911" w:name="_Toc89854657"/>
      <w:r w:rsidRPr="009202AA">
        <w:t>10.2.1</w:t>
      </w:r>
      <w:r w:rsidRPr="009202AA">
        <w:tab/>
        <w:t>General</w:t>
      </w:r>
      <w:bookmarkEnd w:id="4900"/>
      <w:bookmarkEnd w:id="4901"/>
      <w:bookmarkEnd w:id="4902"/>
      <w:bookmarkEnd w:id="4903"/>
      <w:bookmarkEnd w:id="4904"/>
      <w:bookmarkEnd w:id="4905"/>
      <w:bookmarkEnd w:id="4906"/>
      <w:bookmarkEnd w:id="4907"/>
      <w:bookmarkEnd w:id="4908"/>
      <w:bookmarkEnd w:id="4909"/>
      <w:bookmarkEnd w:id="4910"/>
      <w:bookmarkEnd w:id="4911"/>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4912" w:name="_Toc21096786"/>
      <w:bookmarkStart w:id="4913" w:name="_Toc29763753"/>
      <w:bookmarkStart w:id="4914" w:name="_Toc36030224"/>
      <w:bookmarkStart w:id="4915" w:name="_Toc37180124"/>
      <w:bookmarkStart w:id="4916" w:name="_Toc45869824"/>
      <w:bookmarkStart w:id="4917" w:name="_Toc52555630"/>
      <w:bookmarkStart w:id="4918" w:name="_Toc61113093"/>
      <w:bookmarkStart w:id="4919" w:name="_Toc67911977"/>
      <w:bookmarkStart w:id="4920" w:name="_Toc74840797"/>
      <w:bookmarkStart w:id="4921" w:name="_Toc76503932"/>
      <w:bookmarkStart w:id="4922" w:name="_Toc83042484"/>
      <w:bookmarkStart w:id="4923" w:name="_Toc89854658"/>
      <w:r w:rsidRPr="009202AA">
        <w:rPr>
          <w:lang w:eastAsia="zh-CN"/>
        </w:rPr>
        <w:t>10.2.2</w:t>
      </w:r>
      <w:r w:rsidRPr="009202AA">
        <w:rPr>
          <w:lang w:eastAsia="zh-CN"/>
        </w:rPr>
        <w:tab/>
        <w:t>Minimum requirement for MSR operation</w:t>
      </w:r>
      <w:bookmarkEnd w:id="4912"/>
      <w:bookmarkEnd w:id="4913"/>
      <w:bookmarkEnd w:id="4914"/>
      <w:bookmarkEnd w:id="4915"/>
      <w:bookmarkEnd w:id="4916"/>
      <w:bookmarkEnd w:id="4917"/>
      <w:bookmarkEnd w:id="4918"/>
      <w:bookmarkEnd w:id="4919"/>
      <w:bookmarkEnd w:id="4920"/>
      <w:bookmarkEnd w:id="4921"/>
      <w:bookmarkEnd w:id="4922"/>
      <w:bookmarkEnd w:id="4923"/>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4924" w:name="_Toc21096787"/>
      <w:bookmarkStart w:id="4925" w:name="_Toc29763754"/>
      <w:bookmarkStart w:id="4926" w:name="_Toc36030225"/>
      <w:bookmarkStart w:id="4927" w:name="_Toc37180125"/>
      <w:bookmarkStart w:id="4928" w:name="_Toc45869825"/>
      <w:bookmarkStart w:id="4929" w:name="_Toc52555631"/>
      <w:bookmarkStart w:id="4930" w:name="_Toc61113094"/>
      <w:bookmarkStart w:id="4931" w:name="_Toc67911978"/>
      <w:bookmarkStart w:id="4932" w:name="_Toc74840798"/>
      <w:bookmarkStart w:id="4933" w:name="_Toc76503933"/>
      <w:bookmarkStart w:id="4934" w:name="_Toc83042485"/>
      <w:bookmarkStart w:id="4935" w:name="_Toc89854659"/>
      <w:r w:rsidRPr="009202AA">
        <w:rPr>
          <w:lang w:eastAsia="zh-CN"/>
        </w:rPr>
        <w:t>10.2.3</w:t>
      </w:r>
      <w:r w:rsidRPr="009202AA">
        <w:rPr>
          <w:lang w:eastAsia="zh-CN"/>
        </w:rPr>
        <w:tab/>
        <w:t>Minimum requirement for single RAT UTRA operation</w:t>
      </w:r>
      <w:bookmarkEnd w:id="4924"/>
      <w:bookmarkEnd w:id="4925"/>
      <w:bookmarkEnd w:id="4926"/>
      <w:bookmarkEnd w:id="4927"/>
      <w:bookmarkEnd w:id="4928"/>
      <w:bookmarkEnd w:id="4929"/>
      <w:bookmarkEnd w:id="4930"/>
      <w:bookmarkEnd w:id="4931"/>
      <w:bookmarkEnd w:id="4932"/>
      <w:bookmarkEnd w:id="4933"/>
      <w:bookmarkEnd w:id="4934"/>
      <w:bookmarkEnd w:id="4935"/>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4936" w:name="_Toc21096788"/>
      <w:bookmarkStart w:id="4937" w:name="_Toc29763755"/>
      <w:bookmarkStart w:id="4938" w:name="_Toc36030226"/>
      <w:bookmarkStart w:id="4939" w:name="_Toc37180126"/>
      <w:bookmarkStart w:id="4940" w:name="_Toc45869826"/>
      <w:bookmarkStart w:id="4941" w:name="_Toc52555632"/>
      <w:bookmarkStart w:id="4942" w:name="_Toc61113095"/>
      <w:bookmarkStart w:id="4943" w:name="_Toc67911979"/>
      <w:bookmarkStart w:id="4944" w:name="_Toc74840799"/>
      <w:bookmarkStart w:id="4945" w:name="_Toc76503934"/>
      <w:bookmarkStart w:id="4946" w:name="_Toc83042486"/>
      <w:bookmarkStart w:id="4947" w:name="_Toc89854660"/>
      <w:r w:rsidRPr="009202AA">
        <w:rPr>
          <w:lang w:eastAsia="zh-CN"/>
        </w:rPr>
        <w:t>10.2.4</w:t>
      </w:r>
      <w:r w:rsidRPr="009202AA">
        <w:rPr>
          <w:lang w:eastAsia="zh-CN"/>
        </w:rPr>
        <w:tab/>
        <w:t>Minimum requirement for single RAT E-UTRA operation</w:t>
      </w:r>
      <w:bookmarkEnd w:id="4936"/>
      <w:bookmarkEnd w:id="4937"/>
      <w:bookmarkEnd w:id="4938"/>
      <w:bookmarkEnd w:id="4939"/>
      <w:bookmarkEnd w:id="4940"/>
      <w:bookmarkEnd w:id="4941"/>
      <w:bookmarkEnd w:id="4942"/>
      <w:bookmarkEnd w:id="4943"/>
      <w:bookmarkEnd w:id="4944"/>
      <w:bookmarkEnd w:id="4945"/>
      <w:bookmarkEnd w:id="4946"/>
      <w:bookmarkEnd w:id="494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4948" w:name="_Toc21096789"/>
      <w:bookmarkStart w:id="4949" w:name="_Toc29763756"/>
      <w:bookmarkStart w:id="4950" w:name="_Toc36030227"/>
      <w:bookmarkStart w:id="4951" w:name="_Toc37180127"/>
      <w:bookmarkStart w:id="4952" w:name="_Toc45869827"/>
      <w:bookmarkStart w:id="4953" w:name="_Toc52555633"/>
      <w:bookmarkStart w:id="4954" w:name="_Toc61113096"/>
      <w:bookmarkStart w:id="4955" w:name="_Toc67911980"/>
      <w:bookmarkStart w:id="4956" w:name="_Toc74840800"/>
      <w:bookmarkStart w:id="4957" w:name="_Toc76503935"/>
      <w:bookmarkStart w:id="4958" w:name="_Toc83042487"/>
      <w:bookmarkStart w:id="4959" w:name="_Toc89854661"/>
      <w:r w:rsidRPr="009202AA">
        <w:t>10.3</w:t>
      </w:r>
      <w:r w:rsidRPr="009202AA">
        <w:tab/>
        <w:t>OTA Reference sensitivity level</w:t>
      </w:r>
      <w:bookmarkEnd w:id="4948"/>
      <w:bookmarkEnd w:id="4949"/>
      <w:bookmarkEnd w:id="4950"/>
      <w:bookmarkEnd w:id="4951"/>
      <w:bookmarkEnd w:id="4952"/>
      <w:bookmarkEnd w:id="4953"/>
      <w:bookmarkEnd w:id="4954"/>
      <w:bookmarkEnd w:id="4955"/>
      <w:bookmarkEnd w:id="4956"/>
      <w:bookmarkEnd w:id="4957"/>
      <w:bookmarkEnd w:id="4958"/>
      <w:bookmarkEnd w:id="4959"/>
    </w:p>
    <w:p w14:paraId="7AF6F913" w14:textId="77777777" w:rsidR="004C4A70" w:rsidRPr="009202AA" w:rsidRDefault="004C4A70" w:rsidP="004C4A70">
      <w:pPr>
        <w:pStyle w:val="Heading3"/>
      </w:pPr>
      <w:bookmarkStart w:id="4960" w:name="_Toc21096790"/>
      <w:bookmarkStart w:id="4961" w:name="_Toc29763757"/>
      <w:bookmarkStart w:id="4962" w:name="_Toc36030228"/>
      <w:bookmarkStart w:id="4963" w:name="_Toc37180128"/>
      <w:bookmarkStart w:id="4964" w:name="_Toc45869828"/>
      <w:bookmarkStart w:id="4965" w:name="_Toc52555634"/>
      <w:bookmarkStart w:id="4966" w:name="_Toc61113097"/>
      <w:bookmarkStart w:id="4967" w:name="_Toc67911981"/>
      <w:bookmarkStart w:id="4968" w:name="_Toc74840801"/>
      <w:bookmarkStart w:id="4969" w:name="_Toc76503936"/>
      <w:bookmarkStart w:id="4970" w:name="_Toc83042488"/>
      <w:bookmarkStart w:id="4971" w:name="_Toc89854662"/>
      <w:r w:rsidRPr="009202AA">
        <w:t>10.3.1</w:t>
      </w:r>
      <w:r w:rsidRPr="009202AA">
        <w:tab/>
        <w:t>General</w:t>
      </w:r>
      <w:bookmarkEnd w:id="4960"/>
      <w:bookmarkEnd w:id="4961"/>
      <w:bookmarkEnd w:id="4962"/>
      <w:bookmarkEnd w:id="4963"/>
      <w:bookmarkEnd w:id="4964"/>
      <w:bookmarkEnd w:id="4965"/>
      <w:bookmarkEnd w:id="4966"/>
      <w:bookmarkEnd w:id="4967"/>
      <w:bookmarkEnd w:id="4968"/>
      <w:bookmarkEnd w:id="4969"/>
      <w:bookmarkEnd w:id="4970"/>
      <w:bookmarkEnd w:id="4971"/>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4972" w:name="_Toc21096791"/>
      <w:bookmarkStart w:id="4973" w:name="_Toc29763758"/>
      <w:bookmarkStart w:id="4974" w:name="_Toc36030229"/>
      <w:bookmarkStart w:id="4975" w:name="_Toc37180129"/>
      <w:bookmarkStart w:id="4976" w:name="_Toc45869829"/>
      <w:bookmarkStart w:id="4977" w:name="_Toc52555635"/>
      <w:bookmarkStart w:id="4978" w:name="_Toc61113098"/>
      <w:bookmarkStart w:id="4979" w:name="_Toc67911982"/>
      <w:bookmarkStart w:id="4980" w:name="_Toc74840802"/>
      <w:bookmarkStart w:id="4981" w:name="_Toc76503937"/>
      <w:bookmarkStart w:id="4982" w:name="_Toc83042489"/>
      <w:bookmarkStart w:id="4983" w:name="_Toc89854663"/>
      <w:r w:rsidRPr="009202AA">
        <w:t>10.3.2</w:t>
      </w:r>
      <w:r w:rsidRPr="009202AA">
        <w:tab/>
        <w:t>Minimum requirement for MSR operation</w:t>
      </w:r>
      <w:bookmarkEnd w:id="4972"/>
      <w:bookmarkEnd w:id="4973"/>
      <w:bookmarkEnd w:id="4974"/>
      <w:bookmarkEnd w:id="4975"/>
      <w:bookmarkEnd w:id="4976"/>
      <w:bookmarkEnd w:id="4977"/>
      <w:bookmarkEnd w:id="4978"/>
      <w:bookmarkEnd w:id="4979"/>
      <w:bookmarkEnd w:id="4980"/>
      <w:bookmarkEnd w:id="4981"/>
      <w:bookmarkEnd w:id="4982"/>
      <w:bookmarkEnd w:id="4983"/>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4984" w:name="_Toc21096792"/>
      <w:bookmarkStart w:id="4985" w:name="_Toc29763759"/>
      <w:bookmarkStart w:id="4986" w:name="_Toc36030230"/>
      <w:bookmarkStart w:id="4987" w:name="_Toc37180130"/>
      <w:bookmarkStart w:id="4988" w:name="_Toc45869830"/>
      <w:bookmarkStart w:id="4989" w:name="_Toc52555636"/>
      <w:bookmarkStart w:id="4990" w:name="_Toc61113099"/>
      <w:bookmarkStart w:id="4991" w:name="_Toc67911983"/>
      <w:bookmarkStart w:id="4992" w:name="_Toc74840803"/>
      <w:bookmarkStart w:id="4993" w:name="_Toc76503938"/>
      <w:bookmarkStart w:id="4994" w:name="_Toc83042490"/>
      <w:bookmarkStart w:id="4995" w:name="_Toc89854664"/>
      <w:r w:rsidRPr="009202AA">
        <w:t>10.3.3</w:t>
      </w:r>
      <w:r w:rsidRPr="009202AA">
        <w:tab/>
        <w:t>Minimum requirement for single RAT UTRA operation</w:t>
      </w:r>
      <w:bookmarkEnd w:id="4984"/>
      <w:bookmarkEnd w:id="4985"/>
      <w:bookmarkEnd w:id="4986"/>
      <w:bookmarkEnd w:id="4987"/>
      <w:bookmarkEnd w:id="4988"/>
      <w:bookmarkEnd w:id="4989"/>
      <w:bookmarkEnd w:id="4990"/>
      <w:bookmarkEnd w:id="4991"/>
      <w:bookmarkEnd w:id="4992"/>
      <w:bookmarkEnd w:id="4993"/>
      <w:bookmarkEnd w:id="4994"/>
      <w:bookmarkEnd w:id="499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4996" w:name="_Toc21096793"/>
      <w:bookmarkStart w:id="4997" w:name="_Toc29763760"/>
      <w:bookmarkStart w:id="4998" w:name="_Toc36030231"/>
      <w:bookmarkStart w:id="4999" w:name="_Toc37180131"/>
      <w:bookmarkStart w:id="5000" w:name="_Toc45869831"/>
      <w:bookmarkStart w:id="5001" w:name="_Toc52555637"/>
      <w:bookmarkStart w:id="5002" w:name="_Toc61113100"/>
      <w:bookmarkStart w:id="5003" w:name="_Toc67911984"/>
      <w:bookmarkStart w:id="5004" w:name="_Toc74840804"/>
      <w:bookmarkStart w:id="5005" w:name="_Toc76503939"/>
      <w:bookmarkStart w:id="5006" w:name="_Toc83042491"/>
      <w:bookmarkStart w:id="5007" w:name="_Toc89854665"/>
      <w:r w:rsidRPr="009202AA">
        <w:t>10.3.4</w:t>
      </w:r>
      <w:r w:rsidRPr="009202AA">
        <w:tab/>
        <w:t>Minimum requirement for single RAT E-UTRA operation</w:t>
      </w:r>
      <w:bookmarkEnd w:id="4996"/>
      <w:bookmarkEnd w:id="4997"/>
      <w:bookmarkEnd w:id="4998"/>
      <w:bookmarkEnd w:id="4999"/>
      <w:bookmarkEnd w:id="5000"/>
      <w:bookmarkEnd w:id="5001"/>
      <w:bookmarkEnd w:id="5002"/>
      <w:bookmarkEnd w:id="5003"/>
      <w:bookmarkEnd w:id="5004"/>
      <w:bookmarkEnd w:id="5005"/>
      <w:bookmarkEnd w:id="5006"/>
      <w:bookmarkEnd w:id="500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008" w:name="_Toc21096794"/>
      <w:bookmarkStart w:id="5009" w:name="_Toc29763761"/>
      <w:bookmarkStart w:id="5010" w:name="_Toc36030232"/>
      <w:bookmarkStart w:id="5011" w:name="_Toc37180132"/>
      <w:bookmarkStart w:id="5012" w:name="_Toc45869832"/>
      <w:bookmarkStart w:id="5013" w:name="_Toc52555638"/>
      <w:bookmarkStart w:id="5014" w:name="_Toc61113101"/>
      <w:bookmarkStart w:id="5015" w:name="_Toc67911985"/>
      <w:bookmarkStart w:id="5016" w:name="_Toc74840805"/>
      <w:bookmarkStart w:id="5017" w:name="_Toc76503940"/>
      <w:bookmarkStart w:id="5018" w:name="_Toc83042492"/>
      <w:bookmarkStart w:id="5019" w:name="_Toc89854666"/>
      <w:r w:rsidRPr="009202AA">
        <w:t>10.4</w:t>
      </w:r>
      <w:r w:rsidRPr="009202AA">
        <w:tab/>
        <w:t>OTA Dynamic range</w:t>
      </w:r>
      <w:bookmarkEnd w:id="5008"/>
      <w:bookmarkEnd w:id="5009"/>
      <w:bookmarkEnd w:id="5010"/>
      <w:bookmarkEnd w:id="5011"/>
      <w:bookmarkEnd w:id="5012"/>
      <w:bookmarkEnd w:id="5013"/>
      <w:bookmarkEnd w:id="5014"/>
      <w:bookmarkEnd w:id="5015"/>
      <w:bookmarkEnd w:id="5016"/>
      <w:bookmarkEnd w:id="5017"/>
      <w:bookmarkEnd w:id="5018"/>
      <w:bookmarkEnd w:id="5019"/>
    </w:p>
    <w:p w14:paraId="342454B5" w14:textId="77777777" w:rsidR="004C4A70" w:rsidRPr="009202AA" w:rsidRDefault="004C4A70" w:rsidP="004C4A70">
      <w:pPr>
        <w:pStyle w:val="Heading4"/>
        <w:ind w:left="0" w:firstLine="0"/>
      </w:pPr>
      <w:bookmarkStart w:id="5020" w:name="_Toc21096795"/>
      <w:bookmarkStart w:id="5021" w:name="_Toc29763762"/>
      <w:bookmarkStart w:id="5022" w:name="_Toc36030233"/>
      <w:bookmarkStart w:id="5023" w:name="_Toc37180133"/>
      <w:bookmarkStart w:id="5024" w:name="_Toc45869833"/>
      <w:bookmarkStart w:id="5025" w:name="_Toc52555639"/>
      <w:bookmarkStart w:id="5026" w:name="_Toc61113102"/>
      <w:bookmarkStart w:id="5027" w:name="_Toc67911986"/>
      <w:bookmarkStart w:id="5028" w:name="_Toc74840806"/>
      <w:bookmarkStart w:id="5029" w:name="_Toc76503941"/>
      <w:bookmarkStart w:id="5030" w:name="_Toc83042493"/>
      <w:bookmarkStart w:id="5031" w:name="_Toc89854667"/>
      <w:r w:rsidRPr="009202AA">
        <w:t>10.4.1</w:t>
      </w:r>
      <w:r w:rsidRPr="009202AA">
        <w:tab/>
        <w:t>General</w:t>
      </w:r>
      <w:bookmarkEnd w:id="5020"/>
      <w:bookmarkEnd w:id="5021"/>
      <w:bookmarkEnd w:id="5022"/>
      <w:bookmarkEnd w:id="5023"/>
      <w:bookmarkEnd w:id="5024"/>
      <w:bookmarkEnd w:id="5025"/>
      <w:bookmarkEnd w:id="5026"/>
      <w:bookmarkEnd w:id="5027"/>
      <w:bookmarkEnd w:id="5028"/>
      <w:bookmarkEnd w:id="5029"/>
      <w:bookmarkEnd w:id="5030"/>
      <w:bookmarkEnd w:id="5031"/>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032" w:name="_Toc21096796"/>
      <w:bookmarkStart w:id="5033" w:name="_Toc29763763"/>
      <w:bookmarkStart w:id="5034" w:name="_Toc36030234"/>
      <w:bookmarkStart w:id="5035" w:name="_Toc37180134"/>
      <w:bookmarkStart w:id="5036" w:name="_Toc45869834"/>
      <w:bookmarkStart w:id="5037" w:name="_Toc52555640"/>
      <w:bookmarkStart w:id="5038" w:name="_Toc61113103"/>
      <w:bookmarkStart w:id="5039" w:name="_Toc67911987"/>
      <w:bookmarkStart w:id="5040" w:name="_Toc74840807"/>
      <w:bookmarkStart w:id="5041" w:name="_Toc76503942"/>
      <w:bookmarkStart w:id="5042" w:name="_Toc83042494"/>
      <w:bookmarkStart w:id="5043" w:name="_Toc89854668"/>
      <w:r w:rsidRPr="009202AA">
        <w:t>10.4.2</w:t>
      </w:r>
      <w:r w:rsidRPr="009202AA">
        <w:tab/>
        <w:t>Minimum requirement for MSR operation</w:t>
      </w:r>
      <w:bookmarkEnd w:id="5032"/>
      <w:bookmarkEnd w:id="5033"/>
      <w:bookmarkEnd w:id="5034"/>
      <w:bookmarkEnd w:id="5035"/>
      <w:bookmarkEnd w:id="5036"/>
      <w:bookmarkEnd w:id="5037"/>
      <w:bookmarkEnd w:id="5038"/>
      <w:bookmarkEnd w:id="5039"/>
      <w:bookmarkEnd w:id="5040"/>
      <w:bookmarkEnd w:id="5041"/>
      <w:bookmarkEnd w:id="5042"/>
      <w:bookmarkEnd w:id="5043"/>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044" w:name="_Toc21096797"/>
      <w:bookmarkStart w:id="5045" w:name="_Toc29763764"/>
      <w:bookmarkStart w:id="5046" w:name="_Toc36030235"/>
      <w:bookmarkStart w:id="5047" w:name="_Toc37180135"/>
      <w:bookmarkStart w:id="5048" w:name="_Toc45869835"/>
      <w:bookmarkStart w:id="5049" w:name="_Toc52555641"/>
      <w:bookmarkStart w:id="5050" w:name="_Toc61113104"/>
      <w:bookmarkStart w:id="5051" w:name="_Toc67911988"/>
      <w:bookmarkStart w:id="5052" w:name="_Toc74840808"/>
      <w:bookmarkStart w:id="5053" w:name="_Toc76503943"/>
      <w:bookmarkStart w:id="5054" w:name="_Toc83042495"/>
      <w:bookmarkStart w:id="5055" w:name="_Toc89854669"/>
      <w:r w:rsidRPr="009202AA">
        <w:t>10.4.3</w:t>
      </w:r>
      <w:r w:rsidRPr="009202AA">
        <w:tab/>
        <w:t>Minimum requirement for single RAT UTRA operation</w:t>
      </w:r>
      <w:bookmarkEnd w:id="5044"/>
      <w:bookmarkEnd w:id="5045"/>
      <w:bookmarkEnd w:id="5046"/>
      <w:bookmarkEnd w:id="5047"/>
      <w:bookmarkEnd w:id="5048"/>
      <w:bookmarkEnd w:id="5049"/>
      <w:bookmarkEnd w:id="5050"/>
      <w:bookmarkEnd w:id="5051"/>
      <w:bookmarkEnd w:id="5052"/>
      <w:bookmarkEnd w:id="5053"/>
      <w:bookmarkEnd w:id="5054"/>
      <w:bookmarkEnd w:id="5055"/>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056" w:name="_Toc21096798"/>
      <w:bookmarkStart w:id="5057" w:name="_Toc29763765"/>
      <w:bookmarkStart w:id="5058" w:name="_Toc36030236"/>
      <w:bookmarkStart w:id="5059" w:name="_Toc37180136"/>
      <w:bookmarkStart w:id="5060" w:name="_Toc45869836"/>
      <w:bookmarkStart w:id="5061" w:name="_Toc52555642"/>
      <w:bookmarkStart w:id="5062" w:name="_Toc61113105"/>
      <w:bookmarkStart w:id="5063" w:name="_Toc67911989"/>
      <w:bookmarkStart w:id="5064" w:name="_Toc74840809"/>
      <w:bookmarkStart w:id="5065" w:name="_Toc76503944"/>
      <w:bookmarkStart w:id="5066" w:name="_Toc83042496"/>
      <w:bookmarkStart w:id="5067" w:name="_Toc89854670"/>
      <w:r w:rsidRPr="009202AA">
        <w:t>10.4.4</w:t>
      </w:r>
      <w:r w:rsidRPr="009202AA">
        <w:tab/>
        <w:t>Minimum requirement for single RAT E-UTRA operation</w:t>
      </w:r>
      <w:bookmarkEnd w:id="5056"/>
      <w:bookmarkEnd w:id="5057"/>
      <w:bookmarkEnd w:id="5058"/>
      <w:bookmarkEnd w:id="5059"/>
      <w:bookmarkEnd w:id="5060"/>
      <w:bookmarkEnd w:id="5061"/>
      <w:bookmarkEnd w:id="5062"/>
      <w:bookmarkEnd w:id="5063"/>
      <w:bookmarkEnd w:id="5064"/>
      <w:bookmarkEnd w:id="5065"/>
      <w:bookmarkEnd w:id="5066"/>
      <w:bookmarkEnd w:id="50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068" w:name="_Toc21096799"/>
      <w:bookmarkStart w:id="5069" w:name="_Toc29763766"/>
      <w:bookmarkStart w:id="5070" w:name="_Toc36030237"/>
      <w:bookmarkStart w:id="5071" w:name="_Toc37180137"/>
      <w:bookmarkStart w:id="5072" w:name="_Toc45869837"/>
      <w:bookmarkStart w:id="5073" w:name="_Toc52555643"/>
      <w:bookmarkStart w:id="5074" w:name="_Toc61113106"/>
      <w:bookmarkStart w:id="5075" w:name="_Toc67911990"/>
      <w:bookmarkStart w:id="5076" w:name="_Toc74840810"/>
      <w:bookmarkStart w:id="5077" w:name="_Toc76503945"/>
      <w:bookmarkStart w:id="5078" w:name="_Toc83042497"/>
      <w:bookmarkStart w:id="5079" w:name="_Toc89854671"/>
      <w:r w:rsidRPr="009202AA">
        <w:t>10.5</w:t>
      </w:r>
      <w:r w:rsidRPr="009202AA">
        <w:tab/>
        <w:t>OTA Adjacent channel selectivity, general blocking, and narrowband blocking</w:t>
      </w:r>
      <w:bookmarkEnd w:id="5068"/>
      <w:bookmarkEnd w:id="5069"/>
      <w:bookmarkEnd w:id="5070"/>
      <w:bookmarkEnd w:id="5071"/>
      <w:bookmarkEnd w:id="5072"/>
      <w:bookmarkEnd w:id="5073"/>
      <w:bookmarkEnd w:id="5074"/>
      <w:bookmarkEnd w:id="5075"/>
      <w:bookmarkEnd w:id="5076"/>
      <w:bookmarkEnd w:id="5077"/>
      <w:bookmarkEnd w:id="5078"/>
      <w:bookmarkEnd w:id="5079"/>
    </w:p>
    <w:p w14:paraId="445B8A70" w14:textId="77777777" w:rsidR="004C4A70" w:rsidRPr="009202AA" w:rsidRDefault="004C4A70" w:rsidP="004C4A70">
      <w:pPr>
        <w:pStyle w:val="Heading3"/>
        <w:ind w:left="0" w:firstLine="0"/>
      </w:pPr>
      <w:bookmarkStart w:id="5080" w:name="_Toc21096800"/>
      <w:bookmarkStart w:id="5081" w:name="_Toc29763767"/>
      <w:bookmarkStart w:id="5082" w:name="_Toc36030238"/>
      <w:bookmarkStart w:id="5083" w:name="_Toc37180138"/>
      <w:bookmarkStart w:id="5084" w:name="_Toc45869838"/>
      <w:bookmarkStart w:id="5085" w:name="_Toc52555644"/>
      <w:bookmarkStart w:id="5086" w:name="_Toc61113107"/>
      <w:bookmarkStart w:id="5087" w:name="_Toc67911991"/>
      <w:bookmarkStart w:id="5088" w:name="_Toc74840811"/>
      <w:bookmarkStart w:id="5089" w:name="_Toc76503946"/>
      <w:bookmarkStart w:id="5090" w:name="_Toc83042498"/>
      <w:bookmarkStart w:id="5091" w:name="_Toc89854672"/>
      <w:r w:rsidRPr="009202AA">
        <w:t>10.5.1</w:t>
      </w:r>
      <w:r w:rsidRPr="009202AA">
        <w:tab/>
        <w:t>General</w:t>
      </w:r>
      <w:bookmarkEnd w:id="5080"/>
      <w:bookmarkEnd w:id="5081"/>
      <w:bookmarkEnd w:id="5082"/>
      <w:bookmarkEnd w:id="5083"/>
      <w:bookmarkEnd w:id="5084"/>
      <w:bookmarkEnd w:id="5085"/>
      <w:bookmarkEnd w:id="5086"/>
      <w:bookmarkEnd w:id="5087"/>
      <w:bookmarkEnd w:id="5088"/>
      <w:bookmarkEnd w:id="5089"/>
      <w:bookmarkEnd w:id="5090"/>
      <w:bookmarkEnd w:id="5091"/>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092" w:name="_Toc21096801"/>
      <w:bookmarkStart w:id="5093" w:name="_Toc29763768"/>
      <w:bookmarkStart w:id="5094" w:name="_Toc36030239"/>
      <w:bookmarkStart w:id="5095" w:name="_Toc37180139"/>
      <w:bookmarkStart w:id="5096" w:name="_Toc45869839"/>
      <w:bookmarkStart w:id="5097" w:name="_Toc52555645"/>
      <w:bookmarkStart w:id="5098" w:name="_Toc61113108"/>
      <w:bookmarkStart w:id="5099" w:name="_Toc67911992"/>
      <w:bookmarkStart w:id="5100" w:name="_Toc74840812"/>
      <w:bookmarkStart w:id="5101" w:name="_Toc76503947"/>
      <w:bookmarkStart w:id="5102" w:name="_Toc83042499"/>
      <w:bookmarkStart w:id="5103" w:name="_Toc89854673"/>
      <w:r w:rsidRPr="009202AA">
        <w:t>10.5.2</w:t>
      </w:r>
      <w:r w:rsidRPr="009202AA">
        <w:tab/>
        <w:t>Minimum requirement for MSR operation</w:t>
      </w:r>
      <w:bookmarkEnd w:id="5092"/>
      <w:bookmarkEnd w:id="5093"/>
      <w:bookmarkEnd w:id="5094"/>
      <w:bookmarkEnd w:id="5095"/>
      <w:bookmarkEnd w:id="5096"/>
      <w:bookmarkEnd w:id="5097"/>
      <w:bookmarkEnd w:id="5098"/>
      <w:bookmarkEnd w:id="5099"/>
      <w:bookmarkEnd w:id="5100"/>
      <w:bookmarkEnd w:id="5101"/>
      <w:bookmarkEnd w:id="5102"/>
      <w:bookmarkEnd w:id="5103"/>
    </w:p>
    <w:p w14:paraId="78A0B1C4" w14:textId="77777777" w:rsidR="004C4A70" w:rsidRPr="009202AA" w:rsidRDefault="004C4A70" w:rsidP="004C4A70">
      <w:pPr>
        <w:pStyle w:val="Heading4"/>
        <w:ind w:left="0" w:firstLine="0"/>
      </w:pPr>
      <w:bookmarkStart w:id="5104" w:name="_Toc21096802"/>
      <w:bookmarkStart w:id="5105" w:name="_Toc29763769"/>
      <w:bookmarkStart w:id="5106" w:name="_Toc36030240"/>
      <w:bookmarkStart w:id="5107" w:name="_Toc37180140"/>
      <w:bookmarkStart w:id="5108" w:name="_Toc45869840"/>
      <w:bookmarkStart w:id="5109" w:name="_Toc52555646"/>
      <w:bookmarkStart w:id="5110" w:name="_Toc61113109"/>
      <w:bookmarkStart w:id="5111" w:name="_Toc67911993"/>
      <w:bookmarkStart w:id="5112" w:name="_Toc74840813"/>
      <w:bookmarkStart w:id="5113" w:name="_Toc76503948"/>
      <w:bookmarkStart w:id="5114" w:name="_Toc83042500"/>
      <w:bookmarkStart w:id="5115" w:name="_Toc89854674"/>
      <w:r w:rsidRPr="009202AA">
        <w:t>10.5.2.1</w:t>
      </w:r>
      <w:r w:rsidRPr="009202AA">
        <w:tab/>
        <w:t>General minimum requirement</w:t>
      </w:r>
      <w:bookmarkEnd w:id="5104"/>
      <w:bookmarkEnd w:id="5105"/>
      <w:bookmarkEnd w:id="5106"/>
      <w:bookmarkEnd w:id="5107"/>
      <w:bookmarkEnd w:id="5108"/>
      <w:bookmarkEnd w:id="5109"/>
      <w:bookmarkEnd w:id="5110"/>
      <w:bookmarkEnd w:id="5111"/>
      <w:bookmarkEnd w:id="5112"/>
      <w:bookmarkEnd w:id="5113"/>
      <w:bookmarkEnd w:id="5114"/>
      <w:bookmarkEnd w:id="511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116" w:name="_Toc21096803"/>
      <w:bookmarkStart w:id="5117" w:name="_Toc29763770"/>
      <w:bookmarkStart w:id="5118" w:name="_Toc36030241"/>
      <w:bookmarkStart w:id="5119" w:name="_Toc37180141"/>
      <w:bookmarkStart w:id="5120" w:name="_Toc45869841"/>
      <w:bookmarkStart w:id="5121" w:name="_Toc52555647"/>
      <w:bookmarkStart w:id="5122" w:name="_Toc61113110"/>
      <w:bookmarkStart w:id="5123" w:name="_Toc67911994"/>
      <w:bookmarkStart w:id="5124" w:name="_Toc74840814"/>
      <w:bookmarkStart w:id="5125" w:name="_Toc76503949"/>
      <w:bookmarkStart w:id="5126" w:name="_Toc83042501"/>
      <w:bookmarkStart w:id="5127" w:name="_Toc89854675"/>
      <w:r w:rsidRPr="009202AA">
        <w:t>10.5.2.2</w:t>
      </w:r>
      <w:r w:rsidRPr="009202AA">
        <w:tab/>
        <w:t>General narrowband blocking minimum requirement</w:t>
      </w:r>
      <w:bookmarkEnd w:id="5116"/>
      <w:bookmarkEnd w:id="5117"/>
      <w:bookmarkEnd w:id="5118"/>
      <w:bookmarkEnd w:id="5119"/>
      <w:bookmarkEnd w:id="5120"/>
      <w:bookmarkEnd w:id="5121"/>
      <w:bookmarkEnd w:id="5122"/>
      <w:bookmarkEnd w:id="5123"/>
      <w:bookmarkEnd w:id="5124"/>
      <w:bookmarkEnd w:id="5125"/>
      <w:bookmarkEnd w:id="5126"/>
      <w:bookmarkEnd w:id="512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12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12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129" w:name="_Toc21096804"/>
      <w:bookmarkStart w:id="5130" w:name="_Toc29763771"/>
      <w:bookmarkStart w:id="5131" w:name="_Toc36030242"/>
      <w:bookmarkStart w:id="5132" w:name="_Toc37180142"/>
      <w:bookmarkStart w:id="5133" w:name="_Toc45869842"/>
      <w:bookmarkStart w:id="5134" w:name="_Toc52555648"/>
      <w:bookmarkStart w:id="5135" w:name="_Toc61113111"/>
      <w:bookmarkStart w:id="5136" w:name="_Toc67911995"/>
      <w:bookmarkStart w:id="5137" w:name="_Toc74840815"/>
      <w:bookmarkStart w:id="5138" w:name="_Toc76503950"/>
      <w:bookmarkStart w:id="5139" w:name="_Toc83042502"/>
      <w:bookmarkStart w:id="5140" w:name="_Toc89854676"/>
      <w:r w:rsidRPr="009202AA">
        <w:t>10.5.2.3</w:t>
      </w:r>
      <w:r w:rsidRPr="009202AA">
        <w:tab/>
        <w:t>Additional BC3 blocking minimum requirement</w:t>
      </w:r>
      <w:bookmarkEnd w:id="5129"/>
      <w:bookmarkEnd w:id="5130"/>
      <w:bookmarkEnd w:id="5131"/>
      <w:bookmarkEnd w:id="5132"/>
      <w:bookmarkEnd w:id="5133"/>
      <w:bookmarkEnd w:id="5134"/>
      <w:bookmarkEnd w:id="5135"/>
      <w:bookmarkEnd w:id="5136"/>
      <w:bookmarkEnd w:id="5137"/>
      <w:bookmarkEnd w:id="5138"/>
      <w:bookmarkEnd w:id="5139"/>
      <w:bookmarkEnd w:id="5140"/>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5141" w:name="_Toc21096805"/>
      <w:bookmarkStart w:id="5142" w:name="_Toc29763772"/>
      <w:bookmarkStart w:id="5143" w:name="_Toc36030243"/>
      <w:bookmarkStart w:id="5144" w:name="_Toc37180143"/>
      <w:bookmarkStart w:id="5145" w:name="_Toc45869843"/>
      <w:bookmarkStart w:id="5146" w:name="_Toc52555649"/>
      <w:bookmarkStart w:id="5147" w:name="_Toc61113112"/>
      <w:bookmarkStart w:id="5148" w:name="_Toc67911996"/>
      <w:bookmarkStart w:id="5149" w:name="_Toc74840816"/>
      <w:bookmarkStart w:id="5150" w:name="_Toc76503951"/>
      <w:bookmarkStart w:id="5151" w:name="_Toc83042503"/>
      <w:bookmarkStart w:id="5152" w:name="_Toc89854677"/>
      <w:r w:rsidRPr="009202AA">
        <w:t>10.5.3</w:t>
      </w:r>
      <w:r w:rsidRPr="009202AA">
        <w:tab/>
        <w:t>Minimum requirement for single RAT UTRA operation</w:t>
      </w:r>
      <w:bookmarkEnd w:id="5141"/>
      <w:bookmarkEnd w:id="5142"/>
      <w:bookmarkEnd w:id="5143"/>
      <w:bookmarkEnd w:id="5144"/>
      <w:bookmarkEnd w:id="5145"/>
      <w:bookmarkEnd w:id="5146"/>
      <w:bookmarkEnd w:id="5147"/>
      <w:bookmarkEnd w:id="5148"/>
      <w:bookmarkEnd w:id="5149"/>
      <w:bookmarkEnd w:id="5150"/>
      <w:bookmarkEnd w:id="5151"/>
      <w:bookmarkEnd w:id="5152"/>
    </w:p>
    <w:p w14:paraId="3C5F420B" w14:textId="77777777" w:rsidR="004C4A70" w:rsidRPr="009202AA" w:rsidRDefault="004C4A70" w:rsidP="004C4A70">
      <w:pPr>
        <w:pStyle w:val="Heading4"/>
        <w:ind w:left="864" w:hanging="864"/>
      </w:pPr>
      <w:bookmarkStart w:id="5153" w:name="_Toc21096806"/>
      <w:bookmarkStart w:id="5154" w:name="_Toc29763773"/>
      <w:bookmarkStart w:id="5155" w:name="_Toc36030244"/>
      <w:bookmarkStart w:id="5156" w:name="_Toc37180144"/>
      <w:bookmarkStart w:id="5157" w:name="_Toc45869844"/>
      <w:bookmarkStart w:id="5158" w:name="_Toc52555650"/>
      <w:bookmarkStart w:id="5159" w:name="_Toc61113113"/>
      <w:bookmarkStart w:id="5160" w:name="_Toc67911997"/>
      <w:bookmarkStart w:id="5161" w:name="_Toc74840817"/>
      <w:bookmarkStart w:id="5162" w:name="_Toc76503952"/>
      <w:bookmarkStart w:id="5163" w:name="_Toc83042504"/>
      <w:bookmarkStart w:id="5164" w:name="_Toc89854678"/>
      <w:r w:rsidRPr="009202AA">
        <w:t>10.5.3.1</w:t>
      </w:r>
      <w:r w:rsidRPr="009202AA">
        <w:tab/>
        <w:t>General</w:t>
      </w:r>
      <w:bookmarkEnd w:id="5153"/>
      <w:bookmarkEnd w:id="5154"/>
      <w:bookmarkEnd w:id="5155"/>
      <w:bookmarkEnd w:id="5156"/>
      <w:bookmarkEnd w:id="5157"/>
      <w:bookmarkEnd w:id="5158"/>
      <w:bookmarkEnd w:id="5159"/>
      <w:bookmarkEnd w:id="5160"/>
      <w:bookmarkEnd w:id="5161"/>
      <w:bookmarkEnd w:id="5162"/>
      <w:bookmarkEnd w:id="5163"/>
      <w:bookmarkEnd w:id="5164"/>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5165" w:name="_Toc21096807"/>
      <w:bookmarkStart w:id="5166" w:name="_Toc29763774"/>
      <w:bookmarkStart w:id="5167" w:name="_Toc36030245"/>
      <w:bookmarkStart w:id="5168" w:name="_Toc37180145"/>
      <w:bookmarkStart w:id="5169" w:name="_Toc45869845"/>
      <w:bookmarkStart w:id="5170" w:name="_Toc52555651"/>
      <w:bookmarkStart w:id="5171" w:name="_Toc61113114"/>
      <w:bookmarkStart w:id="5172" w:name="_Toc67911998"/>
      <w:bookmarkStart w:id="5173" w:name="_Toc74840818"/>
      <w:bookmarkStart w:id="5174" w:name="_Toc76503953"/>
      <w:bookmarkStart w:id="5175" w:name="_Toc83042505"/>
      <w:bookmarkStart w:id="5176" w:name="_Toc89854679"/>
      <w:r w:rsidRPr="009202AA">
        <w:t>10.5.3.2</w:t>
      </w:r>
      <w:r w:rsidRPr="009202AA">
        <w:tab/>
        <w:t>Minimum requirement</w:t>
      </w:r>
      <w:bookmarkEnd w:id="5165"/>
      <w:bookmarkEnd w:id="5166"/>
      <w:bookmarkEnd w:id="5167"/>
      <w:bookmarkEnd w:id="5168"/>
      <w:bookmarkEnd w:id="5169"/>
      <w:bookmarkEnd w:id="5170"/>
      <w:bookmarkEnd w:id="5171"/>
      <w:bookmarkEnd w:id="5172"/>
      <w:bookmarkEnd w:id="5173"/>
      <w:bookmarkEnd w:id="5174"/>
      <w:bookmarkEnd w:id="5175"/>
      <w:bookmarkEnd w:id="5176"/>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5177" w:name="_Toc21096808"/>
      <w:bookmarkStart w:id="5178" w:name="_Toc29763775"/>
      <w:bookmarkStart w:id="5179" w:name="_Toc36030246"/>
      <w:bookmarkStart w:id="5180" w:name="_Toc37180146"/>
      <w:bookmarkStart w:id="5181" w:name="_Toc45869846"/>
      <w:bookmarkStart w:id="5182" w:name="_Toc52555652"/>
      <w:bookmarkStart w:id="5183" w:name="_Toc61113115"/>
      <w:bookmarkStart w:id="5184" w:name="_Toc67911999"/>
      <w:bookmarkStart w:id="5185" w:name="_Toc74840819"/>
      <w:bookmarkStart w:id="5186" w:name="_Toc76503954"/>
      <w:bookmarkStart w:id="5187" w:name="_Toc83042506"/>
      <w:bookmarkStart w:id="5188" w:name="_Toc89854680"/>
      <w:r w:rsidRPr="009202AA">
        <w:t>10.5.3.3</w:t>
      </w:r>
      <w:r w:rsidRPr="009202AA">
        <w:tab/>
        <w:t>Minimum requirement - Co-location with UTRA-TDD</w:t>
      </w:r>
      <w:bookmarkEnd w:id="5177"/>
      <w:bookmarkEnd w:id="5178"/>
      <w:bookmarkEnd w:id="5179"/>
      <w:bookmarkEnd w:id="5180"/>
      <w:bookmarkEnd w:id="5181"/>
      <w:bookmarkEnd w:id="5182"/>
      <w:bookmarkEnd w:id="5183"/>
      <w:bookmarkEnd w:id="5184"/>
      <w:bookmarkEnd w:id="5185"/>
      <w:bookmarkEnd w:id="5186"/>
      <w:bookmarkEnd w:id="5187"/>
      <w:bookmarkEnd w:id="518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5189" w:name="_Toc21096809"/>
      <w:bookmarkStart w:id="5190" w:name="_Toc29763776"/>
      <w:bookmarkStart w:id="5191" w:name="_Toc36030247"/>
      <w:bookmarkStart w:id="5192" w:name="_Toc37180147"/>
      <w:bookmarkStart w:id="5193" w:name="_Toc45869847"/>
      <w:bookmarkStart w:id="5194" w:name="_Toc52555653"/>
      <w:bookmarkStart w:id="5195" w:name="_Toc61113116"/>
      <w:bookmarkStart w:id="5196" w:name="_Toc67912000"/>
      <w:bookmarkStart w:id="5197" w:name="_Toc74840820"/>
      <w:bookmarkStart w:id="5198" w:name="_Toc76503955"/>
      <w:bookmarkStart w:id="5199" w:name="_Toc83042507"/>
      <w:bookmarkStart w:id="5200" w:name="_Toc89854681"/>
      <w:r w:rsidRPr="009202AA">
        <w:t>10.5.4</w:t>
      </w:r>
      <w:r w:rsidRPr="009202AA">
        <w:tab/>
        <w:t>Minimum requirement for single RAT E-UTRA operation</w:t>
      </w:r>
      <w:bookmarkEnd w:id="5189"/>
      <w:bookmarkEnd w:id="5190"/>
      <w:bookmarkEnd w:id="5191"/>
      <w:bookmarkEnd w:id="5192"/>
      <w:bookmarkEnd w:id="5193"/>
      <w:bookmarkEnd w:id="5194"/>
      <w:bookmarkEnd w:id="5195"/>
      <w:bookmarkEnd w:id="5196"/>
      <w:bookmarkEnd w:id="5197"/>
      <w:bookmarkEnd w:id="5198"/>
      <w:bookmarkEnd w:id="5199"/>
      <w:bookmarkEnd w:id="5200"/>
    </w:p>
    <w:p w14:paraId="7668F459" w14:textId="77777777" w:rsidR="004C4A70" w:rsidRPr="009202AA" w:rsidRDefault="004C4A70" w:rsidP="004C4A70">
      <w:pPr>
        <w:pStyle w:val="Heading4"/>
        <w:ind w:left="0" w:firstLine="0"/>
      </w:pPr>
      <w:bookmarkStart w:id="5201" w:name="_Toc21096810"/>
      <w:bookmarkStart w:id="5202" w:name="_Toc29763777"/>
      <w:bookmarkStart w:id="5203" w:name="_Toc36030248"/>
      <w:bookmarkStart w:id="5204" w:name="_Toc37180148"/>
      <w:bookmarkStart w:id="5205" w:name="_Toc45869848"/>
      <w:bookmarkStart w:id="5206" w:name="_Toc52555654"/>
      <w:bookmarkStart w:id="5207" w:name="_Toc61113117"/>
      <w:bookmarkStart w:id="5208" w:name="_Toc67912001"/>
      <w:bookmarkStart w:id="5209" w:name="_Toc74840821"/>
      <w:bookmarkStart w:id="5210" w:name="_Toc76503956"/>
      <w:bookmarkStart w:id="5211" w:name="_Toc83042508"/>
      <w:bookmarkStart w:id="5212" w:name="_Toc89854682"/>
      <w:r w:rsidRPr="009202AA">
        <w:t>10.5.4.1</w:t>
      </w:r>
      <w:r w:rsidRPr="009202AA">
        <w:tab/>
        <w:t>General</w:t>
      </w:r>
      <w:bookmarkEnd w:id="5201"/>
      <w:bookmarkEnd w:id="5202"/>
      <w:bookmarkEnd w:id="5203"/>
      <w:bookmarkEnd w:id="5204"/>
      <w:bookmarkEnd w:id="5205"/>
      <w:bookmarkEnd w:id="5206"/>
      <w:bookmarkEnd w:id="5207"/>
      <w:bookmarkEnd w:id="5208"/>
      <w:bookmarkEnd w:id="5209"/>
      <w:bookmarkEnd w:id="5210"/>
      <w:bookmarkEnd w:id="5211"/>
      <w:bookmarkEnd w:id="5212"/>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5213" w:name="_Toc21096811"/>
      <w:bookmarkStart w:id="5214" w:name="_Toc29763778"/>
      <w:bookmarkStart w:id="5215" w:name="_Toc36030249"/>
      <w:bookmarkStart w:id="5216" w:name="_Toc37180149"/>
      <w:bookmarkStart w:id="5217" w:name="_Toc45869849"/>
      <w:bookmarkStart w:id="5218" w:name="_Toc52555655"/>
      <w:bookmarkStart w:id="5219" w:name="_Toc61113118"/>
      <w:bookmarkStart w:id="5220" w:name="_Toc67912002"/>
      <w:bookmarkStart w:id="5221" w:name="_Toc74840822"/>
      <w:bookmarkStart w:id="5222" w:name="_Toc76503957"/>
      <w:bookmarkStart w:id="5223" w:name="_Toc83042509"/>
      <w:bookmarkStart w:id="5224" w:name="_Toc89854683"/>
      <w:r w:rsidRPr="009202AA">
        <w:t>10.5.4.2</w:t>
      </w:r>
      <w:r w:rsidRPr="009202AA">
        <w:tab/>
        <w:t>Minimum requirement</w:t>
      </w:r>
      <w:bookmarkEnd w:id="5213"/>
      <w:bookmarkEnd w:id="5214"/>
      <w:bookmarkEnd w:id="5215"/>
      <w:bookmarkEnd w:id="5216"/>
      <w:bookmarkEnd w:id="5217"/>
      <w:bookmarkEnd w:id="5218"/>
      <w:bookmarkEnd w:id="5219"/>
      <w:bookmarkEnd w:id="5220"/>
      <w:bookmarkEnd w:id="5221"/>
      <w:bookmarkEnd w:id="5222"/>
      <w:bookmarkEnd w:id="5223"/>
      <w:bookmarkEnd w:id="5224"/>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5225" w:name="_Toc21096812"/>
      <w:bookmarkStart w:id="5226" w:name="_Toc29763779"/>
      <w:bookmarkStart w:id="5227" w:name="_Toc36030250"/>
      <w:bookmarkStart w:id="5228" w:name="_Toc37180150"/>
      <w:bookmarkStart w:id="5229" w:name="_Toc45869850"/>
      <w:bookmarkStart w:id="5230" w:name="_Toc52555656"/>
      <w:bookmarkStart w:id="5231" w:name="_Toc61113119"/>
      <w:bookmarkStart w:id="5232" w:name="_Toc67912003"/>
      <w:bookmarkStart w:id="5233" w:name="_Toc74840823"/>
      <w:bookmarkStart w:id="5234" w:name="_Toc76503958"/>
      <w:bookmarkStart w:id="5235" w:name="_Toc83042510"/>
      <w:bookmarkStart w:id="5236" w:name="_Toc89854684"/>
      <w:r w:rsidRPr="009202AA">
        <w:t>10.6</w:t>
      </w:r>
      <w:r w:rsidRPr="009202AA">
        <w:tab/>
        <w:t>OTA Blocking</w:t>
      </w:r>
      <w:bookmarkEnd w:id="5225"/>
      <w:bookmarkEnd w:id="5226"/>
      <w:bookmarkEnd w:id="5227"/>
      <w:bookmarkEnd w:id="5228"/>
      <w:bookmarkEnd w:id="5229"/>
      <w:bookmarkEnd w:id="5230"/>
      <w:bookmarkEnd w:id="5231"/>
      <w:bookmarkEnd w:id="5232"/>
      <w:bookmarkEnd w:id="5233"/>
      <w:bookmarkEnd w:id="5234"/>
      <w:bookmarkEnd w:id="5235"/>
      <w:bookmarkEnd w:id="5236"/>
    </w:p>
    <w:p w14:paraId="74832A95" w14:textId="77777777" w:rsidR="004C4A70" w:rsidRPr="009202AA" w:rsidRDefault="004C4A70" w:rsidP="004C4A70">
      <w:pPr>
        <w:pStyle w:val="Heading3"/>
      </w:pPr>
      <w:bookmarkStart w:id="5237" w:name="_Toc21096813"/>
      <w:bookmarkStart w:id="5238" w:name="_Toc29763780"/>
      <w:bookmarkStart w:id="5239" w:name="_Toc36030251"/>
      <w:bookmarkStart w:id="5240" w:name="_Toc37180151"/>
      <w:bookmarkStart w:id="5241" w:name="_Toc45869851"/>
      <w:bookmarkStart w:id="5242" w:name="_Toc52555657"/>
      <w:bookmarkStart w:id="5243" w:name="_Toc61113120"/>
      <w:bookmarkStart w:id="5244" w:name="_Toc67912004"/>
      <w:bookmarkStart w:id="5245" w:name="_Toc74840824"/>
      <w:bookmarkStart w:id="5246" w:name="_Toc76503959"/>
      <w:bookmarkStart w:id="5247" w:name="_Toc83042511"/>
      <w:bookmarkStart w:id="5248" w:name="_Toc89854685"/>
      <w:r w:rsidRPr="009202AA">
        <w:t>10.6.1</w:t>
      </w:r>
      <w:r w:rsidRPr="009202AA">
        <w:tab/>
        <w:t>General</w:t>
      </w:r>
      <w:bookmarkEnd w:id="5237"/>
      <w:bookmarkEnd w:id="5238"/>
      <w:bookmarkEnd w:id="5239"/>
      <w:bookmarkEnd w:id="5240"/>
      <w:bookmarkEnd w:id="5241"/>
      <w:bookmarkEnd w:id="5242"/>
      <w:bookmarkEnd w:id="5243"/>
      <w:bookmarkEnd w:id="5244"/>
      <w:bookmarkEnd w:id="5245"/>
      <w:bookmarkEnd w:id="5246"/>
      <w:bookmarkEnd w:id="5247"/>
      <w:bookmarkEnd w:id="524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5249" w:name="_Toc21096814"/>
      <w:bookmarkStart w:id="5250" w:name="_Toc29763781"/>
      <w:bookmarkStart w:id="5251" w:name="_Toc36030252"/>
      <w:bookmarkStart w:id="5252" w:name="_Toc37180152"/>
      <w:bookmarkStart w:id="5253" w:name="_Toc45869852"/>
      <w:bookmarkStart w:id="5254" w:name="_Toc52555658"/>
      <w:bookmarkStart w:id="5255" w:name="_Toc61113121"/>
      <w:bookmarkStart w:id="5256" w:name="_Toc67912005"/>
      <w:bookmarkStart w:id="5257" w:name="_Toc74840825"/>
      <w:bookmarkStart w:id="5258" w:name="_Toc76503960"/>
      <w:bookmarkStart w:id="5259" w:name="_Toc83042512"/>
      <w:bookmarkStart w:id="5260" w:name="_Toc89854686"/>
      <w:r w:rsidRPr="009202AA">
        <w:t>10.6.2</w:t>
      </w:r>
      <w:r w:rsidRPr="009202AA">
        <w:tab/>
        <w:t>Minimum requirement for MSR operation</w:t>
      </w:r>
      <w:bookmarkEnd w:id="5249"/>
      <w:bookmarkEnd w:id="5250"/>
      <w:bookmarkEnd w:id="5251"/>
      <w:bookmarkEnd w:id="5252"/>
      <w:bookmarkEnd w:id="5253"/>
      <w:bookmarkEnd w:id="5254"/>
      <w:bookmarkEnd w:id="5255"/>
      <w:bookmarkEnd w:id="5256"/>
      <w:bookmarkEnd w:id="5257"/>
      <w:bookmarkEnd w:id="5258"/>
      <w:bookmarkEnd w:id="5259"/>
      <w:bookmarkEnd w:id="5260"/>
    </w:p>
    <w:p w14:paraId="77A8EE5D" w14:textId="77777777" w:rsidR="004C4A70" w:rsidRPr="009202AA" w:rsidRDefault="004C4A70" w:rsidP="004C4A70">
      <w:pPr>
        <w:pStyle w:val="Heading4"/>
      </w:pPr>
      <w:bookmarkStart w:id="5261" w:name="_Toc21096815"/>
      <w:bookmarkStart w:id="5262" w:name="_Toc29763782"/>
      <w:bookmarkStart w:id="5263" w:name="_Toc36030253"/>
      <w:bookmarkStart w:id="5264" w:name="_Toc37180153"/>
      <w:bookmarkStart w:id="5265" w:name="_Toc45869853"/>
      <w:bookmarkStart w:id="5266" w:name="_Toc52555659"/>
      <w:bookmarkStart w:id="5267" w:name="_Toc61113122"/>
      <w:bookmarkStart w:id="5268" w:name="_Toc67912006"/>
      <w:bookmarkStart w:id="5269" w:name="_Toc74840826"/>
      <w:bookmarkStart w:id="5270" w:name="_Toc76503961"/>
      <w:bookmarkStart w:id="5271" w:name="_Toc83042513"/>
      <w:bookmarkStart w:id="5272" w:name="_Toc89854687"/>
      <w:r w:rsidRPr="009202AA">
        <w:t>10.6.2.1</w:t>
      </w:r>
      <w:r w:rsidRPr="009202AA">
        <w:tab/>
        <w:t>General minimum requirement</w:t>
      </w:r>
      <w:bookmarkEnd w:id="5261"/>
      <w:bookmarkEnd w:id="5262"/>
      <w:bookmarkEnd w:id="5263"/>
      <w:bookmarkEnd w:id="5264"/>
      <w:bookmarkEnd w:id="5265"/>
      <w:bookmarkEnd w:id="5266"/>
      <w:bookmarkEnd w:id="5267"/>
      <w:bookmarkEnd w:id="5268"/>
      <w:bookmarkEnd w:id="5269"/>
      <w:bookmarkEnd w:id="5270"/>
      <w:bookmarkEnd w:id="5271"/>
      <w:bookmarkEnd w:id="5272"/>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70317298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5273" w:name="_Toc21096816"/>
      <w:bookmarkStart w:id="5274" w:name="_Toc29763783"/>
      <w:bookmarkStart w:id="5275" w:name="_Toc36030254"/>
      <w:bookmarkStart w:id="5276" w:name="_Toc37180154"/>
      <w:bookmarkStart w:id="5277" w:name="_Toc45869854"/>
      <w:bookmarkStart w:id="5278" w:name="_Toc52555660"/>
      <w:bookmarkStart w:id="5279" w:name="_Toc61113123"/>
      <w:bookmarkStart w:id="5280" w:name="_Toc67912007"/>
      <w:bookmarkStart w:id="5281" w:name="_Toc74840827"/>
      <w:bookmarkStart w:id="5282" w:name="_Toc76503962"/>
      <w:bookmarkStart w:id="5283" w:name="_Toc83042514"/>
      <w:bookmarkStart w:id="5284" w:name="_Toc89854688"/>
      <w:r w:rsidRPr="009202AA">
        <w:t>10.6.2.2</w:t>
      </w:r>
      <w:r w:rsidRPr="009202AA">
        <w:tab/>
        <w:t>Co-location minimum requirement</w:t>
      </w:r>
      <w:bookmarkEnd w:id="5273"/>
      <w:bookmarkEnd w:id="5274"/>
      <w:bookmarkEnd w:id="5275"/>
      <w:bookmarkEnd w:id="5276"/>
      <w:bookmarkEnd w:id="5277"/>
      <w:bookmarkEnd w:id="5278"/>
      <w:bookmarkEnd w:id="5279"/>
      <w:bookmarkEnd w:id="5280"/>
      <w:bookmarkEnd w:id="5281"/>
      <w:bookmarkEnd w:id="5282"/>
      <w:bookmarkEnd w:id="5283"/>
      <w:bookmarkEnd w:id="5284"/>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285"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285"/>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5286" w:name="_Toc21096817"/>
      <w:bookmarkStart w:id="5287" w:name="_Toc29763784"/>
      <w:bookmarkStart w:id="5288" w:name="_Toc36030255"/>
      <w:bookmarkStart w:id="5289" w:name="_Toc37180155"/>
      <w:bookmarkStart w:id="5290" w:name="_Toc45869855"/>
      <w:bookmarkStart w:id="5291" w:name="_Toc52555661"/>
      <w:bookmarkStart w:id="5292" w:name="_Toc61113124"/>
      <w:bookmarkStart w:id="5293" w:name="_Toc67912008"/>
      <w:bookmarkStart w:id="5294" w:name="_Toc74840828"/>
      <w:bookmarkStart w:id="5295" w:name="_Toc76503963"/>
      <w:bookmarkStart w:id="5296" w:name="_Toc83042515"/>
      <w:bookmarkStart w:id="5297" w:name="_Toc89854689"/>
      <w:r w:rsidRPr="009202AA">
        <w:t>10.6.3</w:t>
      </w:r>
      <w:r w:rsidRPr="009202AA">
        <w:tab/>
        <w:t>Minimum requirement for single RAT UTRA operation</w:t>
      </w:r>
      <w:bookmarkEnd w:id="5286"/>
      <w:bookmarkEnd w:id="5287"/>
      <w:bookmarkEnd w:id="5288"/>
      <w:bookmarkEnd w:id="5289"/>
      <w:bookmarkEnd w:id="5290"/>
      <w:bookmarkEnd w:id="5291"/>
      <w:bookmarkEnd w:id="5292"/>
      <w:bookmarkEnd w:id="5293"/>
      <w:bookmarkEnd w:id="5294"/>
      <w:bookmarkEnd w:id="5295"/>
      <w:bookmarkEnd w:id="5296"/>
      <w:bookmarkEnd w:id="5297"/>
    </w:p>
    <w:p w14:paraId="5128495B" w14:textId="77777777" w:rsidR="004C4A70" w:rsidRPr="009202AA" w:rsidRDefault="004C4A70" w:rsidP="004C4A70">
      <w:pPr>
        <w:pStyle w:val="Heading4"/>
      </w:pPr>
      <w:bookmarkStart w:id="5298" w:name="_Toc21096818"/>
      <w:bookmarkStart w:id="5299" w:name="_Toc29763785"/>
      <w:bookmarkStart w:id="5300" w:name="_Toc36030256"/>
      <w:bookmarkStart w:id="5301" w:name="_Toc37180156"/>
      <w:bookmarkStart w:id="5302" w:name="_Toc45869856"/>
      <w:bookmarkStart w:id="5303" w:name="_Toc52555662"/>
      <w:bookmarkStart w:id="5304" w:name="_Toc61113125"/>
      <w:bookmarkStart w:id="5305" w:name="_Toc67912009"/>
      <w:bookmarkStart w:id="5306" w:name="_Toc74840829"/>
      <w:bookmarkStart w:id="5307" w:name="_Toc76503964"/>
      <w:bookmarkStart w:id="5308" w:name="_Toc83042516"/>
      <w:bookmarkStart w:id="5309" w:name="_Toc89854690"/>
      <w:r w:rsidRPr="009202AA">
        <w:t>10.6.3.1</w:t>
      </w:r>
      <w:r w:rsidRPr="009202AA">
        <w:tab/>
        <w:t>General minimum requirement</w:t>
      </w:r>
      <w:bookmarkEnd w:id="5298"/>
      <w:bookmarkEnd w:id="5299"/>
      <w:bookmarkEnd w:id="5300"/>
      <w:bookmarkEnd w:id="5301"/>
      <w:bookmarkEnd w:id="5302"/>
      <w:bookmarkEnd w:id="5303"/>
      <w:bookmarkEnd w:id="5304"/>
      <w:bookmarkEnd w:id="5305"/>
      <w:bookmarkEnd w:id="5306"/>
      <w:bookmarkEnd w:id="5307"/>
      <w:bookmarkEnd w:id="5308"/>
      <w:bookmarkEnd w:id="530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5310" w:name="_Toc21096819"/>
      <w:bookmarkStart w:id="5311" w:name="_Toc29763786"/>
      <w:bookmarkStart w:id="5312" w:name="_Toc36030257"/>
      <w:bookmarkStart w:id="5313" w:name="_Toc37180157"/>
      <w:bookmarkStart w:id="5314" w:name="_Toc45869857"/>
      <w:bookmarkStart w:id="5315" w:name="_Toc52555663"/>
      <w:bookmarkStart w:id="5316" w:name="_Toc61113126"/>
      <w:bookmarkStart w:id="5317" w:name="_Toc67912010"/>
      <w:bookmarkStart w:id="5318" w:name="_Toc74840830"/>
      <w:bookmarkStart w:id="5319" w:name="_Toc76503965"/>
      <w:bookmarkStart w:id="5320" w:name="_Toc83042517"/>
      <w:bookmarkStart w:id="5321" w:name="_Toc89854691"/>
      <w:r w:rsidRPr="009202AA">
        <w:t>10.6.3.2</w:t>
      </w:r>
      <w:r w:rsidRPr="009202AA">
        <w:tab/>
        <w:t>Co-location minimum requirement</w:t>
      </w:r>
      <w:bookmarkEnd w:id="5310"/>
      <w:bookmarkEnd w:id="5311"/>
      <w:bookmarkEnd w:id="5312"/>
      <w:bookmarkEnd w:id="5313"/>
      <w:bookmarkEnd w:id="5314"/>
      <w:bookmarkEnd w:id="5315"/>
      <w:bookmarkEnd w:id="5316"/>
      <w:bookmarkEnd w:id="5317"/>
      <w:bookmarkEnd w:id="5318"/>
      <w:bookmarkEnd w:id="5319"/>
      <w:bookmarkEnd w:id="5320"/>
      <w:bookmarkEnd w:id="5321"/>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5322" w:name="_Toc21096820"/>
      <w:bookmarkStart w:id="5323" w:name="_Toc29763787"/>
      <w:bookmarkStart w:id="5324" w:name="_Toc36030258"/>
      <w:bookmarkStart w:id="5325" w:name="_Toc37180158"/>
      <w:bookmarkStart w:id="5326" w:name="_Toc45869858"/>
      <w:bookmarkStart w:id="5327" w:name="_Toc52555664"/>
      <w:bookmarkStart w:id="5328" w:name="_Toc61113127"/>
      <w:bookmarkStart w:id="5329" w:name="_Toc67912011"/>
      <w:bookmarkStart w:id="5330" w:name="_Toc74840831"/>
      <w:bookmarkStart w:id="5331" w:name="_Toc76503966"/>
      <w:bookmarkStart w:id="5332" w:name="_Toc83042518"/>
      <w:bookmarkStart w:id="5333" w:name="_Toc89854692"/>
      <w:r w:rsidRPr="009202AA">
        <w:t>10.6.4</w:t>
      </w:r>
      <w:r w:rsidRPr="009202AA">
        <w:tab/>
        <w:t>Minimum requirement for single RAT E-UTRA operation</w:t>
      </w:r>
      <w:bookmarkEnd w:id="5322"/>
      <w:bookmarkEnd w:id="5323"/>
      <w:bookmarkEnd w:id="5324"/>
      <w:bookmarkEnd w:id="5325"/>
      <w:bookmarkEnd w:id="5326"/>
      <w:bookmarkEnd w:id="5327"/>
      <w:bookmarkEnd w:id="5328"/>
      <w:bookmarkEnd w:id="5329"/>
      <w:bookmarkEnd w:id="5330"/>
      <w:bookmarkEnd w:id="5331"/>
      <w:bookmarkEnd w:id="5332"/>
      <w:bookmarkEnd w:id="5333"/>
    </w:p>
    <w:p w14:paraId="6A3229D3" w14:textId="77777777" w:rsidR="004C4A70" w:rsidRPr="009202AA" w:rsidRDefault="004C4A70" w:rsidP="004C4A70">
      <w:pPr>
        <w:pStyle w:val="Heading4"/>
      </w:pPr>
      <w:bookmarkStart w:id="5334" w:name="_Toc21096821"/>
      <w:bookmarkStart w:id="5335" w:name="_Toc29763788"/>
      <w:bookmarkStart w:id="5336" w:name="_Toc36030259"/>
      <w:bookmarkStart w:id="5337" w:name="_Toc37180159"/>
      <w:bookmarkStart w:id="5338" w:name="_Toc45869859"/>
      <w:bookmarkStart w:id="5339" w:name="_Toc52555665"/>
      <w:bookmarkStart w:id="5340" w:name="_Toc61113128"/>
      <w:bookmarkStart w:id="5341" w:name="_Toc67912012"/>
      <w:bookmarkStart w:id="5342" w:name="_Toc74840832"/>
      <w:bookmarkStart w:id="5343" w:name="_Toc76503967"/>
      <w:bookmarkStart w:id="5344" w:name="_Toc83042519"/>
      <w:bookmarkStart w:id="5345" w:name="_Toc89854693"/>
      <w:r w:rsidRPr="009202AA">
        <w:t>10.6.4.1</w:t>
      </w:r>
      <w:r w:rsidRPr="009202AA">
        <w:tab/>
        <w:t>General minimum requirement</w:t>
      </w:r>
      <w:bookmarkEnd w:id="5334"/>
      <w:bookmarkEnd w:id="5335"/>
      <w:bookmarkEnd w:id="5336"/>
      <w:bookmarkEnd w:id="5337"/>
      <w:bookmarkEnd w:id="5338"/>
      <w:bookmarkEnd w:id="5339"/>
      <w:bookmarkEnd w:id="5340"/>
      <w:bookmarkEnd w:id="5341"/>
      <w:bookmarkEnd w:id="5342"/>
      <w:bookmarkEnd w:id="5343"/>
      <w:bookmarkEnd w:id="5344"/>
      <w:bookmarkEnd w:id="5345"/>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5346" w:name="_Toc21096822"/>
      <w:bookmarkStart w:id="5347" w:name="_Toc29763789"/>
      <w:bookmarkStart w:id="5348" w:name="_Toc36030260"/>
      <w:bookmarkStart w:id="5349" w:name="_Toc37180160"/>
      <w:bookmarkStart w:id="5350" w:name="_Toc45869860"/>
      <w:bookmarkStart w:id="5351" w:name="_Toc52555666"/>
      <w:bookmarkStart w:id="5352" w:name="_Toc61113129"/>
      <w:bookmarkStart w:id="5353" w:name="_Toc67912013"/>
      <w:bookmarkStart w:id="5354" w:name="_Toc74840833"/>
      <w:bookmarkStart w:id="5355" w:name="_Toc76503968"/>
      <w:bookmarkStart w:id="5356" w:name="_Toc83042520"/>
      <w:bookmarkStart w:id="5357" w:name="_Toc89854694"/>
      <w:r w:rsidRPr="009202AA">
        <w:t>10.6.4.2</w:t>
      </w:r>
      <w:r w:rsidRPr="009202AA">
        <w:tab/>
        <w:t>Co-location minimum requirement</w:t>
      </w:r>
      <w:bookmarkEnd w:id="5346"/>
      <w:bookmarkEnd w:id="5347"/>
      <w:bookmarkEnd w:id="5348"/>
      <w:bookmarkEnd w:id="5349"/>
      <w:bookmarkEnd w:id="5350"/>
      <w:bookmarkEnd w:id="5351"/>
      <w:bookmarkEnd w:id="5352"/>
      <w:bookmarkEnd w:id="5353"/>
      <w:bookmarkEnd w:id="5354"/>
      <w:bookmarkEnd w:id="5355"/>
      <w:bookmarkEnd w:id="5356"/>
      <w:bookmarkEnd w:id="535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5358" w:name="_Toc21096823"/>
      <w:bookmarkStart w:id="5359" w:name="_Toc29763790"/>
      <w:bookmarkStart w:id="5360" w:name="_Toc36030261"/>
      <w:bookmarkStart w:id="5361" w:name="_Toc37180161"/>
      <w:bookmarkStart w:id="5362" w:name="_Toc45869861"/>
      <w:bookmarkStart w:id="5363" w:name="_Toc52555667"/>
      <w:bookmarkStart w:id="5364" w:name="_Toc61113130"/>
      <w:bookmarkStart w:id="5365" w:name="_Toc67912014"/>
      <w:bookmarkStart w:id="5366" w:name="_Toc74840834"/>
      <w:bookmarkStart w:id="5367" w:name="_Toc76503969"/>
      <w:bookmarkStart w:id="5368" w:name="_Toc83042521"/>
      <w:bookmarkStart w:id="5369" w:name="_Toc89854695"/>
      <w:r w:rsidRPr="009202AA">
        <w:t>10.7</w:t>
      </w:r>
      <w:r w:rsidRPr="009202AA">
        <w:tab/>
        <w:t>OTA Receiver spurious emissions</w:t>
      </w:r>
      <w:bookmarkEnd w:id="5358"/>
      <w:bookmarkEnd w:id="5359"/>
      <w:bookmarkEnd w:id="5360"/>
      <w:bookmarkEnd w:id="5361"/>
      <w:bookmarkEnd w:id="5362"/>
      <w:bookmarkEnd w:id="5363"/>
      <w:bookmarkEnd w:id="5364"/>
      <w:bookmarkEnd w:id="5365"/>
      <w:bookmarkEnd w:id="5366"/>
      <w:bookmarkEnd w:id="5367"/>
      <w:bookmarkEnd w:id="5368"/>
      <w:bookmarkEnd w:id="5369"/>
    </w:p>
    <w:p w14:paraId="18AD178C" w14:textId="77777777" w:rsidR="004C4A70" w:rsidRPr="009202AA" w:rsidRDefault="004C4A70" w:rsidP="004C4A70">
      <w:pPr>
        <w:pStyle w:val="Heading3"/>
      </w:pPr>
      <w:bookmarkStart w:id="5370" w:name="_Toc21096824"/>
      <w:bookmarkStart w:id="5371" w:name="_Toc29763791"/>
      <w:bookmarkStart w:id="5372" w:name="_Toc36030262"/>
      <w:bookmarkStart w:id="5373" w:name="_Toc37180162"/>
      <w:bookmarkStart w:id="5374" w:name="_Toc45869862"/>
      <w:bookmarkStart w:id="5375" w:name="_Toc52555668"/>
      <w:bookmarkStart w:id="5376" w:name="_Toc61113131"/>
      <w:bookmarkStart w:id="5377" w:name="_Toc67912015"/>
      <w:bookmarkStart w:id="5378" w:name="_Toc74840835"/>
      <w:bookmarkStart w:id="5379" w:name="_Toc76503970"/>
      <w:bookmarkStart w:id="5380" w:name="_Toc83042522"/>
      <w:bookmarkStart w:id="5381" w:name="_Toc89854696"/>
      <w:r w:rsidRPr="009202AA">
        <w:t>10.7.1</w:t>
      </w:r>
      <w:r w:rsidRPr="009202AA">
        <w:tab/>
        <w:t>General</w:t>
      </w:r>
      <w:bookmarkEnd w:id="5370"/>
      <w:bookmarkEnd w:id="5371"/>
      <w:bookmarkEnd w:id="5372"/>
      <w:bookmarkEnd w:id="5373"/>
      <w:bookmarkEnd w:id="5374"/>
      <w:bookmarkEnd w:id="5375"/>
      <w:bookmarkEnd w:id="5376"/>
      <w:bookmarkEnd w:id="5377"/>
      <w:bookmarkEnd w:id="5378"/>
      <w:bookmarkEnd w:id="5379"/>
      <w:bookmarkEnd w:id="5380"/>
      <w:bookmarkEnd w:id="5381"/>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5382" w:name="_Toc21096825"/>
      <w:bookmarkStart w:id="5383" w:name="_Toc29763792"/>
      <w:bookmarkStart w:id="5384" w:name="_Toc36030263"/>
      <w:bookmarkStart w:id="5385" w:name="_Toc37180163"/>
      <w:bookmarkStart w:id="5386" w:name="_Toc45869863"/>
      <w:bookmarkStart w:id="5387" w:name="_Toc52555669"/>
      <w:bookmarkStart w:id="5388" w:name="_Toc61113132"/>
      <w:bookmarkStart w:id="5389" w:name="_Toc67912016"/>
      <w:bookmarkStart w:id="5390" w:name="_Toc74840836"/>
      <w:bookmarkStart w:id="5391" w:name="_Toc76503971"/>
      <w:bookmarkStart w:id="5392" w:name="_Toc83042523"/>
      <w:bookmarkStart w:id="5393" w:name="_Toc89854697"/>
      <w:r w:rsidRPr="009202AA">
        <w:t>10.7.2</w:t>
      </w:r>
      <w:r w:rsidRPr="009202AA">
        <w:tab/>
        <w:t>Minimum requirement for MSR operation</w:t>
      </w:r>
      <w:bookmarkEnd w:id="5382"/>
      <w:bookmarkEnd w:id="5383"/>
      <w:bookmarkEnd w:id="5384"/>
      <w:bookmarkEnd w:id="5385"/>
      <w:bookmarkEnd w:id="5386"/>
      <w:bookmarkEnd w:id="5387"/>
      <w:bookmarkEnd w:id="5388"/>
      <w:bookmarkEnd w:id="5389"/>
      <w:bookmarkEnd w:id="5390"/>
      <w:bookmarkEnd w:id="5391"/>
      <w:bookmarkEnd w:id="5392"/>
      <w:bookmarkEnd w:id="5393"/>
    </w:p>
    <w:p w14:paraId="2DAD926C" w14:textId="77777777" w:rsidR="004C4A70" w:rsidRPr="009202AA" w:rsidRDefault="004C4A70" w:rsidP="004C4A70">
      <w:pPr>
        <w:pStyle w:val="Heading3"/>
      </w:pPr>
      <w:bookmarkStart w:id="5394" w:name="_Toc21096826"/>
      <w:bookmarkStart w:id="5395" w:name="_Toc29763793"/>
      <w:bookmarkStart w:id="5396" w:name="_Toc36030264"/>
      <w:bookmarkStart w:id="5397" w:name="_Toc37180164"/>
      <w:bookmarkStart w:id="5398" w:name="_Toc45869864"/>
      <w:bookmarkStart w:id="5399" w:name="_Toc52555670"/>
      <w:bookmarkStart w:id="5400" w:name="_Toc61113133"/>
      <w:bookmarkStart w:id="5401" w:name="_Toc67912017"/>
      <w:bookmarkStart w:id="5402" w:name="_Toc74840837"/>
      <w:bookmarkStart w:id="5403" w:name="_Toc76503972"/>
      <w:bookmarkStart w:id="5404" w:name="_Toc83042524"/>
      <w:bookmarkStart w:id="5405" w:name="_Toc89854698"/>
      <w:r w:rsidRPr="009202AA">
        <w:t>10.7.2.1</w:t>
      </w:r>
      <w:r w:rsidRPr="009202AA">
        <w:tab/>
        <w:t>General minimum requirement</w:t>
      </w:r>
      <w:bookmarkEnd w:id="5394"/>
      <w:bookmarkEnd w:id="5395"/>
      <w:bookmarkEnd w:id="5396"/>
      <w:bookmarkEnd w:id="5397"/>
      <w:bookmarkEnd w:id="5398"/>
      <w:bookmarkEnd w:id="5399"/>
      <w:bookmarkEnd w:id="5400"/>
      <w:bookmarkEnd w:id="5401"/>
      <w:bookmarkEnd w:id="5402"/>
      <w:bookmarkEnd w:id="5403"/>
      <w:bookmarkEnd w:id="5404"/>
      <w:bookmarkEnd w:id="5405"/>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5406" w:name="_Toc21096827"/>
      <w:bookmarkStart w:id="5407" w:name="_Toc29763794"/>
      <w:bookmarkStart w:id="5408" w:name="_Toc36030265"/>
      <w:bookmarkStart w:id="5409" w:name="_Toc37180165"/>
      <w:bookmarkStart w:id="5410" w:name="_Toc45869865"/>
      <w:bookmarkStart w:id="5411" w:name="_Toc52555671"/>
      <w:bookmarkStart w:id="5412" w:name="_Toc61113134"/>
      <w:bookmarkStart w:id="5413" w:name="_Toc67912018"/>
      <w:bookmarkStart w:id="5414" w:name="_Toc74840838"/>
      <w:bookmarkStart w:id="5415" w:name="_Toc76503973"/>
      <w:bookmarkStart w:id="5416" w:name="_Toc83042525"/>
      <w:bookmarkStart w:id="5417" w:name="_Toc89854699"/>
      <w:r w:rsidRPr="009202AA">
        <w:t>10.7.3</w:t>
      </w:r>
      <w:r w:rsidRPr="009202AA">
        <w:tab/>
        <w:t>Minimum requirement for single RAT UTRA operation</w:t>
      </w:r>
      <w:bookmarkEnd w:id="5406"/>
      <w:bookmarkEnd w:id="5407"/>
      <w:bookmarkEnd w:id="5408"/>
      <w:bookmarkEnd w:id="5409"/>
      <w:bookmarkEnd w:id="5410"/>
      <w:bookmarkEnd w:id="5411"/>
      <w:bookmarkEnd w:id="5412"/>
      <w:bookmarkEnd w:id="5413"/>
      <w:bookmarkEnd w:id="5414"/>
      <w:bookmarkEnd w:id="5415"/>
      <w:bookmarkEnd w:id="5416"/>
      <w:bookmarkEnd w:id="541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5418" w:name="_Toc21096828"/>
      <w:bookmarkStart w:id="5419" w:name="_Toc29763795"/>
      <w:bookmarkStart w:id="5420" w:name="_Toc36030266"/>
      <w:bookmarkStart w:id="5421" w:name="_Toc37180166"/>
      <w:bookmarkStart w:id="5422" w:name="_Toc45869866"/>
      <w:bookmarkStart w:id="5423" w:name="_Toc52555672"/>
      <w:bookmarkStart w:id="5424" w:name="_Toc61113135"/>
      <w:bookmarkStart w:id="5425" w:name="_Toc67912019"/>
      <w:bookmarkStart w:id="5426" w:name="_Toc74840839"/>
      <w:bookmarkStart w:id="5427" w:name="_Toc76503974"/>
      <w:bookmarkStart w:id="5428" w:name="_Toc83042526"/>
      <w:bookmarkStart w:id="5429" w:name="_Toc89854700"/>
      <w:r w:rsidRPr="009202AA">
        <w:t>10.7.4</w:t>
      </w:r>
      <w:r w:rsidRPr="009202AA">
        <w:tab/>
        <w:t>Minimum requirement for single RAT E-UTRA operation</w:t>
      </w:r>
      <w:bookmarkEnd w:id="5418"/>
      <w:bookmarkEnd w:id="5419"/>
      <w:bookmarkEnd w:id="5420"/>
      <w:bookmarkEnd w:id="5421"/>
      <w:bookmarkEnd w:id="5422"/>
      <w:bookmarkEnd w:id="5423"/>
      <w:bookmarkEnd w:id="5424"/>
      <w:bookmarkEnd w:id="5425"/>
      <w:bookmarkEnd w:id="5426"/>
      <w:bookmarkEnd w:id="5427"/>
      <w:bookmarkEnd w:id="5428"/>
      <w:bookmarkEnd w:id="542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5430" w:name="_Toc21096829"/>
      <w:bookmarkStart w:id="5431" w:name="_Toc29763796"/>
      <w:bookmarkStart w:id="5432" w:name="_Toc36030267"/>
      <w:bookmarkStart w:id="5433" w:name="_Toc37180167"/>
      <w:bookmarkStart w:id="5434" w:name="_Toc45869867"/>
      <w:bookmarkStart w:id="5435" w:name="_Toc52555673"/>
      <w:bookmarkStart w:id="5436" w:name="_Toc61113136"/>
      <w:bookmarkStart w:id="5437" w:name="_Toc67912020"/>
      <w:bookmarkStart w:id="5438" w:name="_Toc74840840"/>
      <w:bookmarkStart w:id="5439" w:name="_Toc76503975"/>
      <w:bookmarkStart w:id="5440" w:name="_Toc83042527"/>
      <w:bookmarkStart w:id="5441" w:name="_Toc89854701"/>
      <w:r w:rsidRPr="009202AA">
        <w:t>10.8</w:t>
      </w:r>
      <w:r w:rsidRPr="009202AA">
        <w:tab/>
        <w:t>OTA Receiver intermodulation</w:t>
      </w:r>
      <w:bookmarkEnd w:id="5430"/>
      <w:bookmarkEnd w:id="5431"/>
      <w:bookmarkEnd w:id="5432"/>
      <w:bookmarkEnd w:id="5433"/>
      <w:bookmarkEnd w:id="5434"/>
      <w:bookmarkEnd w:id="5435"/>
      <w:bookmarkEnd w:id="5436"/>
      <w:bookmarkEnd w:id="5437"/>
      <w:bookmarkEnd w:id="5438"/>
      <w:bookmarkEnd w:id="5439"/>
      <w:bookmarkEnd w:id="5440"/>
      <w:bookmarkEnd w:id="5441"/>
    </w:p>
    <w:p w14:paraId="6DB415E7" w14:textId="77777777" w:rsidR="004C4A70" w:rsidRPr="009202AA" w:rsidRDefault="004C4A70" w:rsidP="004C4A70">
      <w:pPr>
        <w:pStyle w:val="Heading3"/>
        <w:ind w:left="0" w:firstLine="0"/>
      </w:pPr>
      <w:bookmarkStart w:id="5442" w:name="_Toc21096830"/>
      <w:bookmarkStart w:id="5443" w:name="_Toc29763797"/>
      <w:bookmarkStart w:id="5444" w:name="_Toc36030268"/>
      <w:bookmarkStart w:id="5445" w:name="_Toc37180168"/>
      <w:bookmarkStart w:id="5446" w:name="_Toc45869868"/>
      <w:bookmarkStart w:id="5447" w:name="_Toc52555674"/>
      <w:bookmarkStart w:id="5448" w:name="_Toc61113137"/>
      <w:bookmarkStart w:id="5449" w:name="_Toc67912021"/>
      <w:bookmarkStart w:id="5450" w:name="_Toc74840841"/>
      <w:bookmarkStart w:id="5451" w:name="_Toc76503976"/>
      <w:bookmarkStart w:id="5452" w:name="_Toc83042528"/>
      <w:bookmarkStart w:id="5453" w:name="_Toc89854702"/>
      <w:r w:rsidRPr="009202AA">
        <w:t>10.8.1</w:t>
      </w:r>
      <w:r w:rsidRPr="009202AA">
        <w:tab/>
        <w:t>General</w:t>
      </w:r>
      <w:bookmarkEnd w:id="5442"/>
      <w:bookmarkEnd w:id="5443"/>
      <w:bookmarkEnd w:id="5444"/>
      <w:bookmarkEnd w:id="5445"/>
      <w:bookmarkEnd w:id="5446"/>
      <w:bookmarkEnd w:id="5447"/>
      <w:bookmarkEnd w:id="5448"/>
      <w:bookmarkEnd w:id="5449"/>
      <w:bookmarkEnd w:id="5450"/>
      <w:bookmarkEnd w:id="5451"/>
      <w:bookmarkEnd w:id="5452"/>
      <w:bookmarkEnd w:id="5453"/>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5454" w:name="_Toc21096831"/>
      <w:bookmarkStart w:id="5455" w:name="_Toc29763798"/>
      <w:bookmarkStart w:id="5456" w:name="_Toc36030269"/>
      <w:bookmarkStart w:id="5457" w:name="_Toc37180169"/>
      <w:bookmarkStart w:id="5458" w:name="_Toc45869869"/>
      <w:bookmarkStart w:id="5459" w:name="_Toc52555675"/>
      <w:bookmarkStart w:id="5460" w:name="_Toc61113138"/>
      <w:bookmarkStart w:id="5461" w:name="_Toc67912022"/>
      <w:bookmarkStart w:id="5462" w:name="_Toc74840842"/>
      <w:bookmarkStart w:id="5463" w:name="_Toc76503977"/>
      <w:bookmarkStart w:id="5464" w:name="_Toc83042529"/>
      <w:bookmarkStart w:id="5465" w:name="_Toc89854703"/>
      <w:r w:rsidRPr="009202AA">
        <w:t>10.8.2</w:t>
      </w:r>
      <w:r w:rsidRPr="009202AA">
        <w:tab/>
        <w:t>Minimum requirement for MSR operation</w:t>
      </w:r>
      <w:bookmarkEnd w:id="5454"/>
      <w:bookmarkEnd w:id="5455"/>
      <w:bookmarkEnd w:id="5456"/>
      <w:bookmarkEnd w:id="5457"/>
      <w:bookmarkEnd w:id="5458"/>
      <w:bookmarkEnd w:id="5459"/>
      <w:bookmarkEnd w:id="5460"/>
      <w:bookmarkEnd w:id="5461"/>
      <w:bookmarkEnd w:id="5462"/>
      <w:bookmarkEnd w:id="5463"/>
      <w:bookmarkEnd w:id="5464"/>
      <w:bookmarkEnd w:id="5465"/>
    </w:p>
    <w:p w14:paraId="66E5EC9E" w14:textId="77777777" w:rsidR="004C4A70" w:rsidRPr="009202AA" w:rsidRDefault="004C4A70" w:rsidP="004C4A70">
      <w:pPr>
        <w:pStyle w:val="Heading4"/>
        <w:ind w:left="864" w:hanging="864"/>
      </w:pPr>
      <w:bookmarkStart w:id="5466" w:name="_Toc21096832"/>
      <w:bookmarkStart w:id="5467" w:name="_Toc29763799"/>
      <w:bookmarkStart w:id="5468" w:name="_Toc36030270"/>
      <w:bookmarkStart w:id="5469" w:name="_Toc37180170"/>
      <w:bookmarkStart w:id="5470" w:name="_Toc45869870"/>
      <w:bookmarkStart w:id="5471" w:name="_Toc52555676"/>
      <w:bookmarkStart w:id="5472" w:name="_Toc61113139"/>
      <w:bookmarkStart w:id="5473" w:name="_Toc67912023"/>
      <w:bookmarkStart w:id="5474" w:name="_Toc74840843"/>
      <w:bookmarkStart w:id="5475" w:name="_Toc76503978"/>
      <w:bookmarkStart w:id="5476" w:name="_Toc83042530"/>
      <w:bookmarkStart w:id="5477" w:name="_Toc89854704"/>
      <w:r w:rsidRPr="009202AA">
        <w:t>10.8.2.1</w:t>
      </w:r>
      <w:r w:rsidRPr="009202AA">
        <w:tab/>
        <w:t>General intermodulation minimum requirement</w:t>
      </w:r>
      <w:bookmarkEnd w:id="5466"/>
      <w:bookmarkEnd w:id="5467"/>
      <w:bookmarkEnd w:id="5468"/>
      <w:bookmarkEnd w:id="5469"/>
      <w:bookmarkEnd w:id="5470"/>
      <w:bookmarkEnd w:id="5471"/>
      <w:bookmarkEnd w:id="5472"/>
      <w:bookmarkEnd w:id="5473"/>
      <w:bookmarkEnd w:id="5474"/>
      <w:bookmarkEnd w:id="5475"/>
      <w:bookmarkEnd w:id="5476"/>
      <w:bookmarkEnd w:id="547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478" w:name="_Toc21096833"/>
      <w:bookmarkStart w:id="5479" w:name="_Toc29763800"/>
      <w:bookmarkStart w:id="5480" w:name="_Toc36030271"/>
      <w:bookmarkStart w:id="5481" w:name="_Toc37180171"/>
      <w:bookmarkStart w:id="5482" w:name="_Toc45869871"/>
      <w:bookmarkStart w:id="5483" w:name="_Toc52555677"/>
      <w:bookmarkStart w:id="5484" w:name="_Toc61113140"/>
      <w:bookmarkStart w:id="5485" w:name="_Toc67912024"/>
      <w:bookmarkStart w:id="5486" w:name="_Toc74840844"/>
      <w:bookmarkStart w:id="5487" w:name="_Toc76503979"/>
      <w:bookmarkStart w:id="5488" w:name="_Toc83042531"/>
      <w:bookmarkStart w:id="5489" w:name="_Toc89854705"/>
      <w:r w:rsidRPr="009202AA">
        <w:t>10.8.2.2</w:t>
      </w:r>
      <w:r w:rsidRPr="009202AA">
        <w:tab/>
        <w:t>General narrowband intermodulation minimum requirement</w:t>
      </w:r>
      <w:bookmarkEnd w:id="5478"/>
      <w:bookmarkEnd w:id="5479"/>
      <w:bookmarkEnd w:id="5480"/>
      <w:bookmarkEnd w:id="5481"/>
      <w:bookmarkEnd w:id="5482"/>
      <w:bookmarkEnd w:id="5483"/>
      <w:bookmarkEnd w:id="5484"/>
      <w:bookmarkEnd w:id="5485"/>
      <w:bookmarkEnd w:id="5486"/>
      <w:bookmarkEnd w:id="5487"/>
      <w:bookmarkEnd w:id="5488"/>
      <w:bookmarkEnd w:id="548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490" w:name="_Toc21096834"/>
      <w:bookmarkStart w:id="5491" w:name="_Toc29763801"/>
      <w:bookmarkStart w:id="5492" w:name="_Toc36030272"/>
      <w:bookmarkStart w:id="5493" w:name="_Toc37180172"/>
      <w:bookmarkStart w:id="5494" w:name="_Toc45869872"/>
      <w:bookmarkStart w:id="5495" w:name="_Toc52555678"/>
      <w:bookmarkStart w:id="5496" w:name="_Toc61113141"/>
      <w:bookmarkStart w:id="5497" w:name="_Toc67912025"/>
      <w:bookmarkStart w:id="5498" w:name="_Toc74840845"/>
      <w:bookmarkStart w:id="5499" w:name="_Toc76503980"/>
      <w:bookmarkStart w:id="5500" w:name="_Toc83042532"/>
      <w:bookmarkStart w:id="5501" w:name="_Toc89854706"/>
      <w:r w:rsidRPr="009202AA">
        <w:t>10.8.3</w:t>
      </w:r>
      <w:r w:rsidRPr="009202AA">
        <w:tab/>
        <w:t>Minimum requirement for single RAT UTRA operation</w:t>
      </w:r>
      <w:bookmarkEnd w:id="5490"/>
      <w:bookmarkEnd w:id="5491"/>
      <w:bookmarkEnd w:id="5492"/>
      <w:bookmarkEnd w:id="5493"/>
      <w:bookmarkEnd w:id="5494"/>
      <w:bookmarkEnd w:id="5495"/>
      <w:bookmarkEnd w:id="5496"/>
      <w:bookmarkEnd w:id="5497"/>
      <w:bookmarkEnd w:id="5498"/>
      <w:bookmarkEnd w:id="5499"/>
      <w:bookmarkEnd w:id="5500"/>
      <w:bookmarkEnd w:id="5501"/>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502" w:name="_Toc21096835"/>
      <w:bookmarkStart w:id="5503" w:name="_Toc29763802"/>
      <w:bookmarkStart w:id="5504" w:name="_Toc36030273"/>
      <w:bookmarkStart w:id="5505" w:name="_Toc37180173"/>
      <w:bookmarkStart w:id="5506" w:name="_Toc45869873"/>
      <w:bookmarkStart w:id="5507" w:name="_Toc52555679"/>
      <w:bookmarkStart w:id="5508" w:name="_Toc61113142"/>
      <w:bookmarkStart w:id="5509" w:name="_Toc67912026"/>
      <w:bookmarkStart w:id="5510" w:name="_Toc74840846"/>
      <w:bookmarkStart w:id="5511" w:name="_Toc76503981"/>
      <w:bookmarkStart w:id="5512" w:name="_Toc83042533"/>
      <w:bookmarkStart w:id="5513" w:name="_Toc89854707"/>
      <w:r w:rsidRPr="009202AA">
        <w:t>10.8.4</w:t>
      </w:r>
      <w:r w:rsidRPr="009202AA">
        <w:tab/>
        <w:t>Minimum requirement for single RAT E- UTRA operation</w:t>
      </w:r>
      <w:bookmarkEnd w:id="5502"/>
      <w:bookmarkEnd w:id="5503"/>
      <w:bookmarkEnd w:id="5504"/>
      <w:bookmarkEnd w:id="5505"/>
      <w:bookmarkEnd w:id="5506"/>
      <w:bookmarkEnd w:id="5507"/>
      <w:bookmarkEnd w:id="5508"/>
      <w:bookmarkEnd w:id="5509"/>
      <w:bookmarkEnd w:id="5510"/>
      <w:bookmarkEnd w:id="5511"/>
      <w:bookmarkEnd w:id="5512"/>
      <w:bookmarkEnd w:id="5513"/>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514" w:name="_Toc21096836"/>
      <w:bookmarkStart w:id="5515" w:name="_Toc29763803"/>
      <w:bookmarkStart w:id="5516" w:name="_Toc36030274"/>
      <w:bookmarkStart w:id="5517" w:name="_Toc37180174"/>
      <w:bookmarkStart w:id="5518" w:name="_Toc45869874"/>
      <w:bookmarkStart w:id="5519" w:name="_Toc52555680"/>
      <w:bookmarkStart w:id="5520" w:name="_Toc61113143"/>
      <w:bookmarkStart w:id="5521" w:name="_Toc67912027"/>
      <w:bookmarkStart w:id="5522" w:name="_Toc74840847"/>
      <w:bookmarkStart w:id="5523" w:name="_Toc76503982"/>
      <w:bookmarkStart w:id="5524" w:name="_Toc83042534"/>
      <w:bookmarkStart w:id="5525" w:name="_Toc89854708"/>
      <w:r w:rsidRPr="009202AA">
        <w:t>10.9</w:t>
      </w:r>
      <w:r w:rsidRPr="009202AA">
        <w:tab/>
        <w:t>OTA In-channel selectivity</w:t>
      </w:r>
      <w:bookmarkEnd w:id="5514"/>
      <w:bookmarkEnd w:id="5515"/>
      <w:bookmarkEnd w:id="5516"/>
      <w:bookmarkEnd w:id="5517"/>
      <w:bookmarkEnd w:id="5518"/>
      <w:bookmarkEnd w:id="5519"/>
      <w:bookmarkEnd w:id="5520"/>
      <w:bookmarkEnd w:id="5521"/>
      <w:bookmarkEnd w:id="5522"/>
      <w:bookmarkEnd w:id="5523"/>
      <w:bookmarkEnd w:id="5524"/>
      <w:bookmarkEnd w:id="5525"/>
    </w:p>
    <w:p w14:paraId="21088491" w14:textId="77777777" w:rsidR="004C4A70" w:rsidRPr="009202AA" w:rsidRDefault="004C4A70" w:rsidP="004C4A70">
      <w:pPr>
        <w:pStyle w:val="Heading3"/>
        <w:ind w:left="0" w:firstLine="0"/>
      </w:pPr>
      <w:bookmarkStart w:id="5526" w:name="_Toc21096837"/>
      <w:bookmarkStart w:id="5527" w:name="_Toc29763804"/>
      <w:bookmarkStart w:id="5528" w:name="_Toc36030275"/>
      <w:bookmarkStart w:id="5529" w:name="_Toc37180175"/>
      <w:bookmarkStart w:id="5530" w:name="_Toc45869875"/>
      <w:bookmarkStart w:id="5531" w:name="_Toc52555681"/>
      <w:bookmarkStart w:id="5532" w:name="_Toc61113144"/>
      <w:bookmarkStart w:id="5533" w:name="_Toc67912028"/>
      <w:bookmarkStart w:id="5534" w:name="_Toc74840848"/>
      <w:bookmarkStart w:id="5535" w:name="_Toc76503983"/>
      <w:bookmarkStart w:id="5536" w:name="_Toc83042535"/>
      <w:bookmarkStart w:id="5537" w:name="_Toc89854709"/>
      <w:r w:rsidRPr="009202AA">
        <w:t>10.9.1</w:t>
      </w:r>
      <w:r w:rsidRPr="009202AA">
        <w:tab/>
        <w:t>General</w:t>
      </w:r>
      <w:bookmarkEnd w:id="5526"/>
      <w:bookmarkEnd w:id="5527"/>
      <w:bookmarkEnd w:id="5528"/>
      <w:bookmarkEnd w:id="5529"/>
      <w:bookmarkEnd w:id="5530"/>
      <w:bookmarkEnd w:id="5531"/>
      <w:bookmarkEnd w:id="5532"/>
      <w:bookmarkEnd w:id="5533"/>
      <w:bookmarkEnd w:id="5534"/>
      <w:bookmarkEnd w:id="5535"/>
      <w:bookmarkEnd w:id="5536"/>
      <w:bookmarkEnd w:id="553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5538" w:name="_Toc21096838"/>
      <w:bookmarkStart w:id="5539" w:name="_Toc29763805"/>
      <w:bookmarkStart w:id="5540" w:name="_Toc36030276"/>
      <w:bookmarkStart w:id="5541" w:name="_Toc37180176"/>
      <w:bookmarkStart w:id="5542" w:name="_Toc45869876"/>
      <w:bookmarkStart w:id="5543" w:name="_Toc52555682"/>
      <w:bookmarkStart w:id="5544" w:name="_Toc61113145"/>
      <w:bookmarkStart w:id="5545" w:name="_Toc67912029"/>
      <w:bookmarkStart w:id="5546" w:name="_Toc74840849"/>
      <w:bookmarkStart w:id="5547" w:name="_Toc76503984"/>
      <w:bookmarkStart w:id="5548" w:name="_Toc83042536"/>
      <w:bookmarkStart w:id="5549" w:name="_Toc89854710"/>
      <w:r w:rsidRPr="009202AA">
        <w:t>10.9.2</w:t>
      </w:r>
      <w:r w:rsidRPr="009202AA">
        <w:tab/>
        <w:t>Minimum requirement for MSR operation</w:t>
      </w:r>
      <w:bookmarkEnd w:id="5538"/>
      <w:bookmarkEnd w:id="5539"/>
      <w:bookmarkEnd w:id="5540"/>
      <w:bookmarkEnd w:id="5541"/>
      <w:bookmarkEnd w:id="5542"/>
      <w:bookmarkEnd w:id="5543"/>
      <w:bookmarkEnd w:id="5544"/>
      <w:bookmarkEnd w:id="5545"/>
      <w:bookmarkEnd w:id="5546"/>
      <w:bookmarkEnd w:id="5547"/>
      <w:bookmarkEnd w:id="5548"/>
      <w:bookmarkEnd w:id="554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5550" w:name="_Toc21096839"/>
      <w:bookmarkStart w:id="5551" w:name="_Toc29763806"/>
      <w:bookmarkStart w:id="5552" w:name="_Toc36030277"/>
      <w:bookmarkStart w:id="5553" w:name="_Toc37180177"/>
      <w:bookmarkStart w:id="5554" w:name="_Toc45869877"/>
      <w:bookmarkStart w:id="5555" w:name="_Toc52555683"/>
      <w:bookmarkStart w:id="5556" w:name="_Toc61113146"/>
      <w:bookmarkStart w:id="5557" w:name="_Toc67912030"/>
      <w:bookmarkStart w:id="5558" w:name="_Toc74840850"/>
      <w:bookmarkStart w:id="5559" w:name="_Toc76503985"/>
      <w:bookmarkStart w:id="5560" w:name="_Toc83042537"/>
      <w:bookmarkStart w:id="5561" w:name="_Toc89854711"/>
      <w:r w:rsidRPr="009202AA">
        <w:t>10.9.3</w:t>
      </w:r>
      <w:r w:rsidRPr="009202AA">
        <w:tab/>
        <w:t>Minimum requirement for single RAT UTRA operation</w:t>
      </w:r>
      <w:bookmarkEnd w:id="5550"/>
      <w:bookmarkEnd w:id="5551"/>
      <w:bookmarkEnd w:id="5552"/>
      <w:bookmarkEnd w:id="5553"/>
      <w:bookmarkEnd w:id="5554"/>
      <w:bookmarkEnd w:id="5555"/>
      <w:bookmarkEnd w:id="5556"/>
      <w:bookmarkEnd w:id="5557"/>
      <w:bookmarkEnd w:id="5558"/>
      <w:bookmarkEnd w:id="5559"/>
      <w:bookmarkEnd w:id="5560"/>
      <w:bookmarkEnd w:id="5561"/>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5562" w:name="_Toc21096840"/>
      <w:bookmarkStart w:id="5563" w:name="_Toc29763807"/>
      <w:bookmarkStart w:id="5564" w:name="_Toc36030278"/>
      <w:bookmarkStart w:id="5565" w:name="_Toc37180178"/>
      <w:bookmarkStart w:id="5566" w:name="_Toc45869878"/>
      <w:bookmarkStart w:id="5567" w:name="_Toc52555684"/>
      <w:bookmarkStart w:id="5568" w:name="_Toc61113147"/>
      <w:bookmarkStart w:id="5569" w:name="_Toc67912031"/>
      <w:bookmarkStart w:id="5570" w:name="_Toc74840851"/>
      <w:bookmarkStart w:id="5571" w:name="_Toc76503986"/>
      <w:bookmarkStart w:id="5572" w:name="_Toc83042538"/>
      <w:bookmarkStart w:id="5573" w:name="_Toc89854712"/>
      <w:r w:rsidRPr="009202AA">
        <w:t>10.9.4</w:t>
      </w:r>
      <w:r w:rsidRPr="009202AA">
        <w:tab/>
        <w:t>Minimum requirement for single RAT E- UTRA operation</w:t>
      </w:r>
      <w:bookmarkEnd w:id="5562"/>
      <w:bookmarkEnd w:id="5563"/>
      <w:bookmarkEnd w:id="5564"/>
      <w:bookmarkEnd w:id="5565"/>
      <w:bookmarkEnd w:id="5566"/>
      <w:bookmarkEnd w:id="5567"/>
      <w:bookmarkEnd w:id="5568"/>
      <w:bookmarkEnd w:id="5569"/>
      <w:bookmarkEnd w:id="5570"/>
      <w:bookmarkEnd w:id="5571"/>
      <w:bookmarkEnd w:id="5572"/>
      <w:bookmarkEnd w:id="557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5574" w:name="_Toc21096841"/>
      <w:bookmarkStart w:id="5575" w:name="_Toc29763808"/>
      <w:bookmarkStart w:id="5576" w:name="_Toc36030279"/>
      <w:bookmarkStart w:id="5577" w:name="_Toc37180179"/>
      <w:bookmarkStart w:id="5578" w:name="_Toc45869879"/>
      <w:bookmarkStart w:id="5579" w:name="_Toc52555685"/>
      <w:bookmarkStart w:id="5580" w:name="_Toc61113148"/>
      <w:bookmarkStart w:id="5581" w:name="_Toc67912032"/>
      <w:bookmarkStart w:id="5582" w:name="_Toc74840852"/>
      <w:bookmarkStart w:id="5583" w:name="_Toc76503987"/>
      <w:bookmarkStart w:id="5584" w:name="_Toc83042539"/>
      <w:bookmarkStart w:id="5585" w:name="_Toc89854713"/>
      <w:r w:rsidRPr="009202AA">
        <w:t>11</w:t>
      </w:r>
      <w:r w:rsidRPr="009202AA">
        <w:tab/>
        <w:t>Radiated performance requirements</w:t>
      </w:r>
      <w:bookmarkEnd w:id="5574"/>
      <w:bookmarkEnd w:id="5575"/>
      <w:bookmarkEnd w:id="5576"/>
      <w:bookmarkEnd w:id="5577"/>
      <w:bookmarkEnd w:id="5578"/>
      <w:bookmarkEnd w:id="5579"/>
      <w:bookmarkEnd w:id="5580"/>
      <w:bookmarkEnd w:id="5581"/>
      <w:bookmarkEnd w:id="5582"/>
      <w:bookmarkEnd w:id="5583"/>
      <w:bookmarkEnd w:id="5584"/>
      <w:bookmarkEnd w:id="5585"/>
    </w:p>
    <w:p w14:paraId="7CAA939A" w14:textId="77777777" w:rsidR="004C4A70" w:rsidRPr="009202AA" w:rsidRDefault="004C4A70" w:rsidP="004C4A70">
      <w:pPr>
        <w:pStyle w:val="Heading2"/>
        <w:ind w:left="0" w:firstLine="0"/>
      </w:pPr>
      <w:bookmarkStart w:id="5586" w:name="_Toc21096842"/>
      <w:bookmarkStart w:id="5587" w:name="_Toc29763809"/>
      <w:bookmarkStart w:id="5588" w:name="_Toc36030280"/>
      <w:bookmarkStart w:id="5589" w:name="_Toc37180180"/>
      <w:bookmarkStart w:id="5590" w:name="_Toc45869880"/>
      <w:bookmarkStart w:id="5591" w:name="_Toc52555686"/>
      <w:bookmarkStart w:id="5592" w:name="_Toc61113149"/>
      <w:bookmarkStart w:id="5593" w:name="_Toc67912033"/>
      <w:bookmarkStart w:id="5594" w:name="_Toc74840853"/>
      <w:bookmarkStart w:id="5595" w:name="_Toc76503988"/>
      <w:bookmarkStart w:id="5596" w:name="_Toc83042540"/>
      <w:bookmarkStart w:id="5597" w:name="_Toc89854714"/>
      <w:r w:rsidRPr="009202AA">
        <w:t>11.1</w:t>
      </w:r>
      <w:r w:rsidRPr="009202AA">
        <w:tab/>
        <w:t>General</w:t>
      </w:r>
      <w:bookmarkEnd w:id="5586"/>
      <w:bookmarkEnd w:id="5587"/>
      <w:bookmarkEnd w:id="5588"/>
      <w:bookmarkEnd w:id="5589"/>
      <w:bookmarkEnd w:id="5590"/>
      <w:bookmarkEnd w:id="5591"/>
      <w:bookmarkEnd w:id="5592"/>
      <w:bookmarkEnd w:id="5593"/>
      <w:bookmarkEnd w:id="5594"/>
      <w:bookmarkEnd w:id="5595"/>
      <w:bookmarkEnd w:id="5596"/>
      <w:bookmarkEnd w:id="5597"/>
    </w:p>
    <w:p w14:paraId="36ED6AE4" w14:textId="77777777" w:rsidR="004C4A70" w:rsidRPr="009202AA" w:rsidRDefault="004C4A70" w:rsidP="004C4A70">
      <w:pPr>
        <w:pStyle w:val="Heading3"/>
        <w:ind w:left="0" w:firstLine="0"/>
      </w:pPr>
      <w:bookmarkStart w:id="5598" w:name="_Toc21096843"/>
      <w:bookmarkStart w:id="5599" w:name="_Toc29763810"/>
      <w:bookmarkStart w:id="5600" w:name="_Toc36030281"/>
      <w:bookmarkStart w:id="5601" w:name="_Toc37180181"/>
      <w:bookmarkStart w:id="5602" w:name="_Toc45869881"/>
      <w:bookmarkStart w:id="5603" w:name="_Toc52555687"/>
      <w:bookmarkStart w:id="5604" w:name="_Toc61113150"/>
      <w:bookmarkStart w:id="5605" w:name="_Toc67912034"/>
      <w:bookmarkStart w:id="5606" w:name="_Toc74840854"/>
      <w:bookmarkStart w:id="5607" w:name="_Toc76503989"/>
      <w:bookmarkStart w:id="5608" w:name="_Toc83042541"/>
      <w:bookmarkStart w:id="5609" w:name="_Toc89854715"/>
      <w:r w:rsidRPr="009202AA">
        <w:t>11.1.1</w:t>
      </w:r>
      <w:r w:rsidRPr="009202AA">
        <w:tab/>
        <w:t>OTA demodulation branches</w:t>
      </w:r>
      <w:bookmarkEnd w:id="5598"/>
      <w:bookmarkEnd w:id="5599"/>
      <w:bookmarkEnd w:id="5600"/>
      <w:bookmarkEnd w:id="5601"/>
      <w:bookmarkEnd w:id="5602"/>
      <w:bookmarkEnd w:id="5603"/>
      <w:bookmarkEnd w:id="5604"/>
      <w:bookmarkEnd w:id="5605"/>
      <w:bookmarkEnd w:id="5606"/>
      <w:bookmarkEnd w:id="5607"/>
      <w:bookmarkEnd w:id="5608"/>
      <w:bookmarkEnd w:id="560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5610" w:name="_Toc21096844"/>
      <w:bookmarkStart w:id="5611" w:name="_Toc29763811"/>
      <w:bookmarkStart w:id="5612" w:name="_Toc36030282"/>
      <w:bookmarkStart w:id="5613" w:name="_Toc37180182"/>
      <w:bookmarkStart w:id="5614" w:name="_Toc45869882"/>
      <w:bookmarkStart w:id="5615" w:name="_Toc52555688"/>
      <w:bookmarkStart w:id="5616" w:name="_Toc61113151"/>
      <w:bookmarkStart w:id="5617" w:name="_Toc67912035"/>
      <w:bookmarkStart w:id="5618" w:name="_Toc74840855"/>
      <w:bookmarkStart w:id="5619" w:name="_Toc76503990"/>
      <w:bookmarkStart w:id="5620" w:name="_Toc83042542"/>
      <w:bookmarkStart w:id="5621" w:name="_Toc89854716"/>
      <w:r w:rsidRPr="009202AA">
        <w:t>11.1.2</w:t>
      </w:r>
      <w:r w:rsidRPr="009202AA">
        <w:tab/>
        <w:t>UTRA operation</w:t>
      </w:r>
      <w:bookmarkEnd w:id="5610"/>
      <w:bookmarkEnd w:id="5611"/>
      <w:bookmarkEnd w:id="5612"/>
      <w:bookmarkEnd w:id="5613"/>
      <w:bookmarkEnd w:id="5614"/>
      <w:bookmarkEnd w:id="5615"/>
      <w:bookmarkEnd w:id="5616"/>
      <w:bookmarkEnd w:id="5617"/>
      <w:bookmarkEnd w:id="5618"/>
      <w:bookmarkEnd w:id="5619"/>
      <w:bookmarkEnd w:id="5620"/>
      <w:bookmarkEnd w:id="5621"/>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45pt;height:36.55pt" o:ole="" fillcolor="window">
            <v:imagedata r:id="rId85" o:title=""/>
          </v:shape>
          <o:OLEObject Type="Embed" ProgID="Equation.3" ShapeID="_x0000_i1118" DrawAspect="Content" ObjectID="_170317298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9.95pt;height:25.5pt" o:ole="" fillcolor="window">
            <v:imagedata r:id="rId87" o:title=""/>
          </v:shape>
          <o:OLEObject Type="Embed" ProgID="Equation.3" ShapeID="_x0000_i1119" DrawAspect="Content" ObjectID="_170317298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9.95pt;height:25.5pt" o:ole="" fillcolor="window">
            <v:imagedata r:id="rId89" o:title=""/>
          </v:shape>
          <o:OLEObject Type="Embed" ProgID="Equation.3" ShapeID="_x0000_i1120" DrawAspect="Content" ObjectID="_170317298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70317298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9.95pt" o:ole="" fillcolor="window">
            <v:imagedata r:id="rId93" o:title=""/>
          </v:shape>
          <o:OLEObject Type="Embed" ProgID="Equation.3" ShapeID="_x0000_i1122" DrawAspect="Content" ObjectID="_170317298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5622" w:name="_Toc21096845"/>
      <w:bookmarkStart w:id="5623" w:name="_Toc29763812"/>
      <w:bookmarkStart w:id="5624" w:name="_Toc36030283"/>
      <w:bookmarkStart w:id="5625" w:name="_Toc37180183"/>
      <w:bookmarkStart w:id="5626" w:name="_Toc45869883"/>
      <w:bookmarkStart w:id="5627" w:name="_Toc52555689"/>
      <w:bookmarkStart w:id="5628" w:name="_Toc61113152"/>
      <w:bookmarkStart w:id="5629" w:name="_Toc67912036"/>
      <w:bookmarkStart w:id="5630" w:name="_Toc74840856"/>
      <w:bookmarkStart w:id="5631" w:name="_Toc76503991"/>
      <w:bookmarkStart w:id="5632" w:name="_Toc83042543"/>
      <w:bookmarkStart w:id="5633" w:name="_Toc89854717"/>
      <w:r w:rsidRPr="009202AA">
        <w:t>11.1.3</w:t>
      </w:r>
      <w:r w:rsidRPr="009202AA">
        <w:tab/>
        <w:t>E-UTRA operation</w:t>
      </w:r>
      <w:bookmarkEnd w:id="5622"/>
      <w:bookmarkEnd w:id="5623"/>
      <w:bookmarkEnd w:id="5624"/>
      <w:bookmarkEnd w:id="5625"/>
      <w:bookmarkEnd w:id="5626"/>
      <w:bookmarkEnd w:id="5627"/>
      <w:bookmarkEnd w:id="5628"/>
      <w:bookmarkEnd w:id="5629"/>
      <w:bookmarkEnd w:id="5630"/>
      <w:bookmarkEnd w:id="5631"/>
      <w:bookmarkEnd w:id="5632"/>
      <w:bookmarkEnd w:id="5633"/>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05pt;height:9.95pt" o:ole="">
            <v:imagedata r:id="rId95" o:title=""/>
          </v:shape>
          <o:OLEObject Type="Embed" ProgID="Equation.DSMT4" ShapeID="_x0000_i1123" DrawAspect="Content" ObjectID="_170317298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9.95pt;height:9.95pt" o:ole="">
            <v:imagedata r:id="rId97" o:title=""/>
          </v:shape>
          <o:OLEObject Type="Embed" ProgID="Equation.DSMT4" ShapeID="_x0000_i1124" DrawAspect="Content" ObjectID="_170317298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9.95pt;height:9.95pt" o:ole="">
            <v:imagedata r:id="rId99" o:title=""/>
          </v:shape>
          <o:OLEObject Type="Embed" ProgID="Equation.DSMT4" ShapeID="_x0000_i1125" DrawAspect="Content" ObjectID="_170317299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9.95pt;height:9.95pt" o:ole="">
            <v:imagedata r:id="rId99" o:title=""/>
          </v:shape>
          <o:OLEObject Type="Embed" ProgID="Equation.DSMT4" ShapeID="_x0000_i1126" DrawAspect="Content" ObjectID="_170317299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5634" w:name="_Toc21096846"/>
      <w:bookmarkStart w:id="5635" w:name="_Toc29763813"/>
      <w:bookmarkStart w:id="5636" w:name="_Toc36030284"/>
      <w:bookmarkStart w:id="5637" w:name="_Toc37180184"/>
      <w:bookmarkStart w:id="5638" w:name="_Toc45869884"/>
      <w:bookmarkStart w:id="5639" w:name="_Toc52555690"/>
      <w:bookmarkStart w:id="5640" w:name="_Toc61113153"/>
      <w:bookmarkStart w:id="5641" w:name="_Toc67912037"/>
      <w:bookmarkStart w:id="5642" w:name="_Toc74840857"/>
      <w:bookmarkStart w:id="5643" w:name="_Toc76503992"/>
      <w:bookmarkStart w:id="5644" w:name="_Toc83042544"/>
      <w:bookmarkStart w:id="5645" w:name="_Toc89854718"/>
      <w:r w:rsidRPr="009202AA">
        <w:t>11.2</w:t>
      </w:r>
      <w:r w:rsidRPr="009202AA">
        <w:tab/>
        <w:t>Minimum requirements for MSR operation</w:t>
      </w:r>
      <w:bookmarkEnd w:id="5634"/>
      <w:bookmarkEnd w:id="5635"/>
      <w:bookmarkEnd w:id="5636"/>
      <w:bookmarkEnd w:id="5637"/>
      <w:bookmarkEnd w:id="5638"/>
      <w:bookmarkEnd w:id="5639"/>
      <w:bookmarkEnd w:id="5640"/>
      <w:bookmarkEnd w:id="5641"/>
      <w:bookmarkEnd w:id="5642"/>
      <w:bookmarkEnd w:id="5643"/>
      <w:bookmarkEnd w:id="5644"/>
      <w:bookmarkEnd w:id="5645"/>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5646" w:name="_Toc21096847"/>
      <w:bookmarkStart w:id="5647" w:name="_Toc29763814"/>
      <w:bookmarkStart w:id="5648" w:name="_Toc36030285"/>
      <w:bookmarkStart w:id="5649" w:name="_Toc37180185"/>
      <w:bookmarkStart w:id="5650" w:name="_Toc45869885"/>
      <w:bookmarkStart w:id="5651" w:name="_Toc52555691"/>
      <w:bookmarkStart w:id="5652" w:name="_Toc61113154"/>
      <w:bookmarkStart w:id="5653" w:name="_Toc67912038"/>
      <w:bookmarkStart w:id="5654" w:name="_Toc74840858"/>
      <w:bookmarkStart w:id="5655" w:name="_Toc76503993"/>
      <w:bookmarkStart w:id="5656" w:name="_Toc83042545"/>
      <w:bookmarkStart w:id="5657" w:name="_Toc89854719"/>
      <w:r w:rsidRPr="009202AA">
        <w:t>11.3</w:t>
      </w:r>
      <w:r w:rsidRPr="009202AA">
        <w:tab/>
        <w:t>Minimum requirements for UTRA operation</w:t>
      </w:r>
      <w:bookmarkEnd w:id="5646"/>
      <w:bookmarkEnd w:id="5647"/>
      <w:bookmarkEnd w:id="5648"/>
      <w:bookmarkEnd w:id="5649"/>
      <w:bookmarkEnd w:id="5650"/>
      <w:bookmarkEnd w:id="5651"/>
      <w:bookmarkEnd w:id="5652"/>
      <w:bookmarkEnd w:id="5653"/>
      <w:bookmarkEnd w:id="5654"/>
      <w:bookmarkEnd w:id="5655"/>
      <w:bookmarkEnd w:id="5656"/>
      <w:bookmarkEnd w:id="565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5658" w:name="_Toc21096848"/>
      <w:bookmarkStart w:id="5659" w:name="_Toc29763815"/>
      <w:bookmarkStart w:id="5660" w:name="_Toc36030286"/>
      <w:bookmarkStart w:id="5661" w:name="_Toc37180186"/>
      <w:bookmarkStart w:id="5662" w:name="_Toc45869886"/>
      <w:bookmarkStart w:id="5663" w:name="_Toc52555692"/>
      <w:bookmarkStart w:id="5664" w:name="_Toc61113155"/>
      <w:bookmarkStart w:id="5665" w:name="_Toc67912039"/>
      <w:bookmarkStart w:id="5666" w:name="_Toc74840859"/>
      <w:bookmarkStart w:id="5667" w:name="_Toc76503994"/>
      <w:bookmarkStart w:id="5668" w:name="_Toc83042546"/>
      <w:bookmarkStart w:id="5669" w:name="_Toc89854720"/>
      <w:r w:rsidRPr="009202AA">
        <w:t>11.4</w:t>
      </w:r>
      <w:r w:rsidRPr="009202AA">
        <w:tab/>
        <w:t>Minimum requirements for E-UTRA operation</w:t>
      </w:r>
      <w:bookmarkEnd w:id="5658"/>
      <w:bookmarkEnd w:id="5659"/>
      <w:bookmarkEnd w:id="5660"/>
      <w:bookmarkEnd w:id="5661"/>
      <w:bookmarkEnd w:id="5662"/>
      <w:bookmarkEnd w:id="5663"/>
      <w:bookmarkEnd w:id="5664"/>
      <w:bookmarkEnd w:id="5665"/>
      <w:bookmarkEnd w:id="5666"/>
      <w:bookmarkEnd w:id="5667"/>
      <w:bookmarkEnd w:id="5668"/>
      <w:bookmarkEnd w:id="56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5670" w:name="_Toc21096849"/>
      <w:bookmarkStart w:id="5671" w:name="_Toc29763816"/>
      <w:bookmarkStart w:id="5672" w:name="_Toc36030287"/>
      <w:bookmarkStart w:id="5673" w:name="_Toc37180187"/>
      <w:bookmarkStart w:id="5674" w:name="_Toc45869887"/>
      <w:bookmarkStart w:id="5675" w:name="_Toc52555693"/>
      <w:bookmarkStart w:id="5676" w:name="_Toc61113156"/>
      <w:bookmarkStart w:id="5677" w:name="_Toc67912040"/>
      <w:bookmarkStart w:id="5678" w:name="_Toc74840860"/>
      <w:bookmarkStart w:id="5679" w:name="_Toc76503995"/>
      <w:bookmarkStart w:id="5680" w:name="_Toc83042547"/>
      <w:bookmarkStart w:id="5681" w:name="_Toc89854721"/>
      <w:r w:rsidRPr="009202AA">
        <w:t>Annex A (normative):</w:t>
      </w:r>
      <w:r w:rsidRPr="009202AA">
        <w:br/>
        <w:t>Environmental requirements for the BS equipment</w:t>
      </w:r>
      <w:bookmarkEnd w:id="5670"/>
      <w:bookmarkEnd w:id="5671"/>
      <w:bookmarkEnd w:id="5672"/>
      <w:bookmarkEnd w:id="5673"/>
      <w:bookmarkEnd w:id="5674"/>
      <w:bookmarkEnd w:id="5675"/>
      <w:bookmarkEnd w:id="5676"/>
      <w:bookmarkEnd w:id="5677"/>
      <w:bookmarkEnd w:id="5678"/>
      <w:bookmarkEnd w:id="5679"/>
      <w:bookmarkEnd w:id="5680"/>
      <w:bookmarkEnd w:id="5681"/>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5682" w:name="_Toc21096850"/>
      <w:bookmarkStart w:id="5683" w:name="_Toc29763817"/>
      <w:bookmarkStart w:id="5684" w:name="_Toc36030288"/>
      <w:bookmarkStart w:id="5685" w:name="_Toc37180188"/>
      <w:bookmarkStart w:id="5686" w:name="_Toc45869888"/>
      <w:bookmarkStart w:id="5687" w:name="_Toc52555694"/>
      <w:bookmarkStart w:id="5688" w:name="_Toc61113157"/>
      <w:bookmarkStart w:id="5689" w:name="_Toc67912041"/>
      <w:bookmarkStart w:id="5690" w:name="_Toc74840861"/>
      <w:bookmarkStart w:id="5691" w:name="_Toc76503996"/>
      <w:bookmarkStart w:id="5692" w:name="_Toc83042548"/>
      <w:bookmarkStart w:id="5693" w:name="_Toc89854722"/>
      <w:r w:rsidRPr="009202AA">
        <w:t xml:space="preserve">Annex B (Informative): </w:t>
      </w:r>
      <w:r w:rsidRPr="009202AA">
        <w:br/>
        <w:t>Calculation of EIRP based on fixed assumption of passive antenna gain</w:t>
      </w:r>
      <w:bookmarkEnd w:id="5682"/>
      <w:bookmarkEnd w:id="5683"/>
      <w:bookmarkEnd w:id="5684"/>
      <w:bookmarkEnd w:id="5685"/>
      <w:bookmarkEnd w:id="5686"/>
      <w:bookmarkEnd w:id="5687"/>
      <w:bookmarkEnd w:id="5688"/>
      <w:bookmarkEnd w:id="5689"/>
      <w:bookmarkEnd w:id="5690"/>
      <w:bookmarkEnd w:id="5691"/>
      <w:bookmarkEnd w:id="5692"/>
      <w:bookmarkEnd w:id="5693"/>
    </w:p>
    <w:p w14:paraId="54951AEF" w14:textId="77777777" w:rsidR="004C4A70" w:rsidRPr="009202AA" w:rsidRDefault="004C4A70" w:rsidP="004C4A70">
      <w:pPr>
        <w:pStyle w:val="Heading2"/>
      </w:pPr>
      <w:bookmarkStart w:id="5694" w:name="_Toc21096851"/>
      <w:bookmarkStart w:id="5695" w:name="_Toc29763818"/>
      <w:bookmarkStart w:id="5696" w:name="_Toc36030289"/>
      <w:bookmarkStart w:id="5697" w:name="_Toc37180189"/>
      <w:bookmarkStart w:id="5698" w:name="_Toc45869889"/>
      <w:bookmarkStart w:id="5699" w:name="_Toc52555695"/>
      <w:bookmarkStart w:id="5700" w:name="_Toc61113158"/>
      <w:bookmarkStart w:id="5701" w:name="_Toc67912042"/>
      <w:bookmarkStart w:id="5702" w:name="_Toc74840862"/>
      <w:bookmarkStart w:id="5703" w:name="_Toc76503997"/>
      <w:bookmarkStart w:id="5704" w:name="_Toc83042549"/>
      <w:bookmarkStart w:id="5705" w:name="_Toc89854723"/>
      <w:r w:rsidRPr="009202AA">
        <w:t>B.1</w:t>
      </w:r>
      <w:r w:rsidRPr="009202AA">
        <w:tab/>
        <w:t>Calculation of EIRP based on fixed assumption of passive antenna gain</w:t>
      </w:r>
      <w:bookmarkEnd w:id="5694"/>
      <w:bookmarkEnd w:id="5695"/>
      <w:bookmarkEnd w:id="5696"/>
      <w:bookmarkEnd w:id="5697"/>
      <w:bookmarkEnd w:id="5698"/>
      <w:bookmarkEnd w:id="5699"/>
      <w:bookmarkEnd w:id="5700"/>
      <w:bookmarkEnd w:id="5701"/>
      <w:bookmarkEnd w:id="5702"/>
      <w:bookmarkEnd w:id="5703"/>
      <w:bookmarkEnd w:id="5704"/>
      <w:bookmarkEnd w:id="5705"/>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5706" w:name="_Toc21096852"/>
      <w:bookmarkStart w:id="5707" w:name="_Toc29763819"/>
      <w:bookmarkStart w:id="5708" w:name="_Toc36030290"/>
      <w:bookmarkStart w:id="5709" w:name="_Toc37180190"/>
      <w:bookmarkStart w:id="5710" w:name="_Toc45869890"/>
      <w:bookmarkStart w:id="5711" w:name="_Toc52555696"/>
      <w:bookmarkStart w:id="5712" w:name="_Toc61113159"/>
      <w:bookmarkStart w:id="5713" w:name="_Toc67912043"/>
      <w:bookmarkStart w:id="5714" w:name="_Toc74840863"/>
      <w:bookmarkStart w:id="5715" w:name="_Toc76503998"/>
      <w:bookmarkStart w:id="5716" w:name="_Toc83042550"/>
      <w:bookmarkStart w:id="5717" w:name="_Toc89854724"/>
      <w:bookmarkStart w:id="5718" w:name="historyclause"/>
      <w:r w:rsidRPr="009202AA">
        <w:t>Annex C (informative):</w:t>
      </w:r>
      <w:r w:rsidRPr="009202AA">
        <w:br/>
        <w:t>Change history</w:t>
      </w:r>
      <w:bookmarkEnd w:id="5706"/>
      <w:bookmarkEnd w:id="5707"/>
      <w:bookmarkEnd w:id="5708"/>
      <w:bookmarkEnd w:id="5709"/>
      <w:bookmarkEnd w:id="5710"/>
      <w:bookmarkEnd w:id="5711"/>
      <w:bookmarkEnd w:id="5712"/>
      <w:bookmarkEnd w:id="5713"/>
      <w:bookmarkEnd w:id="5714"/>
      <w:bookmarkEnd w:id="5715"/>
      <w:bookmarkEnd w:id="5716"/>
      <w:bookmarkEnd w:id="571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571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sz w:val="16"/>
                <w:szCs w:val="16"/>
              </w:rPr>
            </w:pPr>
            <w:r w:rsidRPr="00DF5A83">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sz w:val="16"/>
                <w:szCs w:val="16"/>
              </w:rPr>
            </w:pPr>
            <w:r w:rsidRPr="00DF5A8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sz w:val="16"/>
                <w:szCs w:val="16"/>
              </w:rPr>
            </w:pPr>
            <w:r w:rsidRPr="00DF5A83">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rFonts w:cs="Arial"/>
                <w:sz w:val="16"/>
                <w:szCs w:val="16"/>
              </w:rPr>
            </w:pPr>
            <w:r>
              <w:rPr>
                <w:rFonts w:cs="Arial"/>
                <w:sz w:val="16"/>
                <w:szCs w:val="16"/>
              </w:rPr>
              <w:t>17.4.0</w:t>
            </w:r>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751BF9" w:rsidRDefault="00751BF9">
      <w:r>
        <w:separator/>
      </w:r>
    </w:p>
  </w:endnote>
  <w:endnote w:type="continuationSeparator" w:id="0">
    <w:p w14:paraId="0D33BBF9" w14:textId="77777777" w:rsidR="00751BF9" w:rsidRDefault="0075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751BF9" w:rsidRDefault="00751BF9">
      <w:r>
        <w:separator/>
      </w:r>
    </w:p>
  </w:footnote>
  <w:footnote w:type="continuationSeparator" w:id="0">
    <w:p w14:paraId="78C2C15D" w14:textId="77777777" w:rsidR="00751BF9" w:rsidRDefault="0075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393352BA"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96A">
      <w:rPr>
        <w:rFonts w:ascii="Arial" w:hAnsi="Arial" w:cs="Arial"/>
        <w:b/>
        <w:noProof/>
        <w:sz w:val="18"/>
        <w:szCs w:val="18"/>
      </w:rPr>
      <w:t>3GPP TS 37.105 V17.34.0 (2021-0912)</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E1F313A"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96A">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02CE"/>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396A"/>
    <w:rsid w:val="00D87E00"/>
    <w:rsid w:val="00D9134D"/>
    <w:rsid w:val="00DA1FDE"/>
    <w:rsid w:val="00DA7A03"/>
    <w:rsid w:val="00DB1818"/>
    <w:rsid w:val="00DC309B"/>
    <w:rsid w:val="00DC4A56"/>
    <w:rsid w:val="00DC4DA2"/>
    <w:rsid w:val="00DD4C17"/>
    <w:rsid w:val="00DD74A5"/>
    <w:rsid w:val="00DE6C63"/>
    <w:rsid w:val="00DF2B1F"/>
    <w:rsid w:val="00DF511D"/>
    <w:rsid w:val="00DF5A83"/>
    <w:rsid w:val="00DF62CD"/>
    <w:rsid w:val="00E04CAA"/>
    <w:rsid w:val="00E15F7F"/>
    <w:rsid w:val="00E16430"/>
    <w:rsid w:val="00E16509"/>
    <w:rsid w:val="00E21E63"/>
    <w:rsid w:val="00E264DB"/>
    <w:rsid w:val="00E44582"/>
    <w:rsid w:val="00E47871"/>
    <w:rsid w:val="00E5336B"/>
    <w:rsid w:val="00E53617"/>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62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109901</Words>
  <Characters>626436</Characters>
  <Application>Microsoft Office Word</Application>
  <DocSecurity>0</DocSecurity>
  <Lines>5220</Lines>
  <Paragraphs>1469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2022-01-08T17:45:00Z</dcterms:created>
  <dcterms:modified xsi:type="dcterms:W3CDTF">2022-01-08T17:45:00Z</dcterms:modified>
</cp:coreProperties>
</file>