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95965484"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95965485"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795965486"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95965487"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95965488"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95965489"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95965490"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95965491"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95965492"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95965493"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95965494"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16E99606" w14:textId="761B5CD7" w:rsidR="00FA1D78" w:rsidRDefault="00FA1D78" w:rsidP="00F05A13">
      <w:pPr>
        <w:rPr>
          <w:noProof/>
        </w:rPr>
      </w:pPr>
      <w:r>
        <w:rPr>
          <w:noProof/>
        </w:rPr>
        <w:t xml:space="preserve">If the UE is configured with higher layer parameter </w:t>
      </w:r>
      <w:r>
        <w:rPr>
          <w:i/>
          <w:iCs/>
          <w:noProof/>
        </w:rPr>
        <w:t>k-Offset</w:t>
      </w:r>
      <w:r>
        <w:rPr>
          <w:noProof/>
        </w:rPr>
        <w:t xml:space="preserve">, for a PUSCH (re)transmission associated with the TC-RNTI, </w:t>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w:rPr>
            <w:rFonts w:ascii="Cambria Math" w:hAnsi="Cambria Math"/>
            <w:noProof/>
          </w:rPr>
          <m:t>=</m:t>
        </m:r>
      </m:oMath>
      <w:r>
        <w:rPr>
          <w:noProof/>
        </w:rPr>
        <w:t xml:space="preserve"> </w:t>
      </w:r>
      <w:r w:rsidRPr="00022970">
        <w:rPr>
          <w:i/>
          <w:iCs/>
          <w:noProof/>
        </w:rPr>
        <w:t>k-</w:t>
      </w:r>
      <w:r>
        <w:rPr>
          <w:i/>
          <w:iCs/>
          <w:noProof/>
        </w:rPr>
        <w:t>O</w:t>
      </w:r>
      <w:r w:rsidRPr="00022970">
        <w:rPr>
          <w:i/>
          <w:iCs/>
          <w:noProof/>
        </w:rPr>
        <w:t>ffset</w:t>
      </w:r>
      <w:r>
        <w:rPr>
          <w:noProof/>
        </w:rPr>
        <w:t>.</w:t>
      </w:r>
    </w:p>
    <w:p w14:paraId="09439F67" w14:textId="1426286D"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FE7532"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FE7532">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Pr="00AD78F1">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lastRenderedPageBreak/>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795965495"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795965496"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795965497"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795965498"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795965499"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795965500"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795965501"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795965502"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795965503"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795965504"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795965505"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795965506"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795965507"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795965508"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795965509"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795965510"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795965511"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795965512"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pt;height:19.5pt" o:ole="" o:preferrelative="f">
            <v:imagedata r:id="rId62" o:title=""/>
            <o:lock v:ext="edit" aspectratio="f"/>
          </v:shape>
          <o:OLEObject Type="Embed" ProgID="Equation.3" ShapeID="_x0000_i1055" DrawAspect="Content" ObjectID="_1795965513"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795965514"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795965515"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795965516"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795965517"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795965518"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795965519"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795965520"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795965521"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795965522"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795965523"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795965524"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795965525"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795965526"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795965527"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795965528"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795965529"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795965530"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795965531"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795965532"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795965533"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795965534"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795965535"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795965536"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795965537"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795965538"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795965539"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795965540"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795965541"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795965542"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795965543"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795965544"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795965545"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795965546"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795965547"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795965548"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795965549"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795965550"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795965551"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795965552"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795965553"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795965554"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795965555"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795965556"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795965557"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795965558"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795965559"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795965560"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795965561"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795965562"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795965563"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795965564"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795965565"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795965566"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795965567"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pt;height:15pt" o:ole="">
            <v:imagedata r:id="rId150" o:title=""/>
          </v:shape>
          <o:OLEObject Type="Embed" ProgID="Equation.3" ShapeID="_x0000_i1110" DrawAspect="Content" ObjectID="_1795965568"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795965569"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795965570"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795965571"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795965572"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795965573"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795965574"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pt;height:9pt" o:ole="">
            <v:imagedata r:id="rId66" o:title=""/>
          </v:shape>
          <o:OLEObject Type="Embed" ProgID="Equation.3" ShapeID="_x0000_i1117" DrawAspect="Content" ObjectID="_1795965575"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795965576"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795965577"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pt;height:26.25pt" o:ole="">
            <v:imagedata r:id="rId163" o:title=""/>
          </v:shape>
          <o:OLEObject Type="Embed" ProgID="Equation.3" ShapeID="_x0000_i1120" DrawAspect="Content" ObjectID="_1795965578"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795965579"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795965580"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795965581"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795965582"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795965583"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795965584"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795965585"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795965586"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795965587"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795965588"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pt;height:21pt" o:ole="">
            <v:imagedata r:id="rId183" o:title=""/>
          </v:shape>
          <o:OLEObject Type="Embed" ProgID="Equation.3" ShapeID="_x0000_i1131" DrawAspect="Content" ObjectID="_1795965589"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795965590"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795965591"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795965592"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795965593"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pt" o:ole="">
            <v:imagedata r:id="rId193" o:title=""/>
          </v:shape>
          <o:OLEObject Type="Embed" ProgID="Equation.DSMT4" ShapeID="_x0000_i1136" DrawAspect="Content" ObjectID="_1795965594"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795965595"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795965596"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795965597"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795965598"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795965599"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795965600"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795965601"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795965602"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795965603"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795965604"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795965605"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795965606"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795965607"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795965608"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795965609"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795965610"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795965611"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795965612"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795965613"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795965614"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1.75pt;height:15.75pt" o:ole="">
            <v:imagedata r:id="rId231" o:title=""/>
          </v:shape>
          <o:OLEObject Type="Embed" ProgID="Equation.3" ShapeID="_x0000_i1157" DrawAspect="Content" ObjectID="_1795965615"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2.5pt;height:16.5pt" o:ole="">
            <v:imagedata r:id="rId233" o:title=""/>
          </v:shape>
          <o:OLEObject Type="Embed" ProgID="Equation.3" ShapeID="_x0000_i1158" DrawAspect="Content" ObjectID="_1795965616"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795965617"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795965618"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8.25pt;height:15.75pt" o:ole="">
            <v:imagedata r:id="rId240" o:title=""/>
          </v:shape>
          <o:OLEObject Type="Embed" ProgID="Equation.3" ShapeID="_x0000_i1161" DrawAspect="Content" ObjectID="_1795965619"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795965620"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795965621"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11360067" w14:textId="2A181386" w:rsidR="00FA1D78" w:rsidRPr="0023299F" w:rsidRDefault="00FA1D78" w:rsidP="00FA1D78">
      <w:pPr>
        <w:pStyle w:val="B4"/>
      </w:pPr>
      <w:r w:rsidRPr="00FA1D78">
        <w:rPr>
          <w:noProof/>
          <w:lang w:eastAsia="en-US"/>
        </w:rPr>
        <w:t xml:space="preserve">If the UE is configured with higher layer parameter </w:t>
      </w:r>
      <w:r w:rsidRPr="00FA1D78">
        <w:rPr>
          <w:i/>
          <w:iCs/>
          <w:noProof/>
          <w:lang w:eastAsia="en-US"/>
        </w:rPr>
        <w:t>k-Offset</w:t>
      </w:r>
      <w:r w:rsidRPr="00FA1D78">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A1D78">
        <w:rPr>
          <w:noProof/>
          <w:lang w:eastAsia="en-US"/>
        </w:rPr>
        <w:t xml:space="preserve"> </w:t>
      </w:r>
      <w:r w:rsidRPr="00FA1D78">
        <w:rPr>
          <w:i/>
          <w:iCs/>
          <w:noProof/>
          <w:lang w:eastAsia="en-US"/>
        </w:rPr>
        <w:t>k-Offset</w:t>
      </w:r>
      <w:r w:rsidRPr="00FA1D78">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795965622"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795965623"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795965624"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795965625"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795965626"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795965627"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795965628"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795965629"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795965630"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lastRenderedPageBreak/>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795965631"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795965632"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795965633"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795965634"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795965635"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795965636"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795965637"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795965638"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795965639"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795965640"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795965641"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795965642"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795965643"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795965644"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795965645"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795965646"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795965647"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795965648"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795965649"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795965650"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795965651"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795965652"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795965653"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795965654"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795965655"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795965656"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795965657"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795965658"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lastRenderedPageBreak/>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795965659"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795965660"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795965661"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795965662"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795965663"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795965664"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795965665"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795965666"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795965667"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795965668"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795965669"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795965670"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795965671"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795965672"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795965673"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795965674"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795965675"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795965676"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795965677"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795965678"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795965679"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795965680"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795965681"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795965682"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795965683"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795965684"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795965685"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795965686"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795965687"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5pt;height:15.75pt" o:ole="">
            <v:imagedata r:id="rId337" o:title=""/>
          </v:shape>
          <o:OLEObject Type="Embed" ProgID="Equation.3" ShapeID="_x0000_i1230" DrawAspect="Content" ObjectID="_1795965688"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795965689"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795965690"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795965691"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795965692"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795965693"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795965694"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795965695"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795965696"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795965697"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795965698"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795965699"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795965700"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795965701"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795965702"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795965703"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795965704"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795965705"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795965706"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795965707"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795965708"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795965709"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795965710"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795965711"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795965712"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795965713"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795965714"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795965715"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795965716"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795965717"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795965718"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795965719"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795965720"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795965721"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795965722"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795965723"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795965724"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795965725"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795965726"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795965727"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795965728"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795965729"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795965730"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795965731"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795965732"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795965733"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795965734"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795965735"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795965736"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795965737"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795965738"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795965739"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795965740"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795965741"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795965742"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795965743"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795965744"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795965745"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795965746"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795965747"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795965748"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795965749"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795965750"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795965751"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795965752"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795965753"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795965754"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795965755"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pt;height:33pt" o:ole="">
            <v:imagedata r:id="rId430" o:title=""/>
          </v:shape>
          <o:OLEObject Type="Embed" ProgID="Equation.3" ShapeID="_x0000_i1298" DrawAspect="Content" ObjectID="_1795965756"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795965757"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795965758"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795965759"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795965760"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795965761"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795965762"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795965763"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795965764"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795965765"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795965766"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795965767"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795965768"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795965769"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795965770"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795965771"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795965772"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795965773"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795965774"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795965775"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795965776"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795965777"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795965778"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795965779"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795965780"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795965781"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795965782"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795965783"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795965784"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795965785"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795965786"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795965787"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795965788"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795965789"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795965790"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795965791"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795965792"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795965793"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795965794"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795965795"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795965796"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795965797"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795965798"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795965799"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795965800"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795965801"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795965802"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795965803"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795965804"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795965805"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795965806"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795965807"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795965808"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795965809"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795965810"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795965811"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795965812" r:id="rId516"/>
        </w:object>
      </w:r>
      <w:r w:rsidRPr="0023299F">
        <w:t xml:space="preserve">, </w:t>
      </w:r>
      <w:r w:rsidR="00C0419D" w:rsidRPr="0023299F">
        <w:rPr>
          <w:position w:val="-10"/>
        </w:rPr>
        <w:object w:dxaOrig="540" w:dyaOrig="300" w14:anchorId="0EB5034E">
          <v:shape id="_x0000_i1355" type="#_x0000_t75" style="width:27pt;height:15pt" o:ole="">
            <v:imagedata r:id="rId517" o:title=""/>
          </v:shape>
          <o:OLEObject Type="Embed" ProgID="Equation.3" ShapeID="_x0000_i1355" DrawAspect="Content" ObjectID="_1795965813"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795965814"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795965815"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795965816"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795965817"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795965818"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2.25pt;height:22.5pt" o:ole="">
            <v:imagedata r:id="rId527" o:title=""/>
          </v:shape>
          <o:OLEObject Type="Embed" ProgID="Equation.3" ShapeID="_x0000_i1361" DrawAspect="Content" ObjectID="_1795965819"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795965820"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795965821" r:id="rId530"/>
        </w:object>
      </w:r>
      <w:r w:rsidRPr="0023299F">
        <w:t xml:space="preserve">, </w:t>
      </w:r>
      <w:r w:rsidR="00C0419D" w:rsidRPr="0023299F">
        <w:rPr>
          <w:position w:val="-10"/>
        </w:rPr>
        <w:object w:dxaOrig="540" w:dyaOrig="300" w14:anchorId="6AA66DBE">
          <v:shape id="_x0000_i1364" type="#_x0000_t75" style="width:27pt;height:15pt" o:ole="">
            <v:imagedata r:id="rId517" o:title=""/>
          </v:shape>
          <o:OLEObject Type="Embed" ProgID="Equation.3" ShapeID="_x0000_i1364" DrawAspect="Content" ObjectID="_1795965822"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795965823"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795965824"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795965825"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795965826"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795965827"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795965828"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795965829"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795965830"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795965831"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795965832"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795965833"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795965834"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795965835"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795965836"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795965837"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795965838"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89.25pt;height:37.5pt" o:ole="">
            <v:imagedata r:id="rId558" o:title=""/>
          </v:shape>
          <o:OLEObject Type="Embed" ProgID="Equation.3" ShapeID="_x0000_i1381" DrawAspect="Content" ObjectID="_1795965839"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795965840"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795965841"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795965842" r:id="rId563"/>
        </w:object>
      </w:r>
      <w:r w:rsidRPr="0023299F">
        <w:t xml:space="preserve">, </w:t>
      </w:r>
      <w:r w:rsidRPr="0023299F">
        <w:rPr>
          <w:position w:val="-10"/>
        </w:rPr>
        <w:object w:dxaOrig="540" w:dyaOrig="300" w14:anchorId="560CF912">
          <v:shape id="_x0000_i1385" type="#_x0000_t75" style="width:27pt;height:15pt" o:ole="">
            <v:imagedata r:id="rId517" o:title=""/>
          </v:shape>
          <o:OLEObject Type="Embed" ProgID="Equation.3" ShapeID="_x0000_i1385" DrawAspect="Content" ObjectID="_1795965843"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795965844"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795965845"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795965846"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795965847"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795965848"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795965849"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795965850"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795965851"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795965852"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795965853"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795965854"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795965855"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795965856" r:id="rId584"/>
        </w:object>
      </w:r>
      <w:r w:rsidRPr="0023299F">
        <w:t xml:space="preserve">, </w:t>
      </w:r>
      <w:r w:rsidRPr="0023299F">
        <w:rPr>
          <w:position w:val="-10"/>
        </w:rPr>
        <w:object w:dxaOrig="540" w:dyaOrig="300" w14:anchorId="215820C5">
          <v:shape id="_x0000_i1399" type="#_x0000_t75" style="width:27pt;height:15pt" o:ole="">
            <v:imagedata r:id="rId517" o:title=""/>
          </v:shape>
          <o:OLEObject Type="Embed" ProgID="Equation.3" ShapeID="_x0000_i1399" DrawAspect="Content" ObjectID="_1795965857"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795965858"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795965859"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795965860"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795965861"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795965862"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795965863"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89.25pt;height:37.5pt" o:ole="">
            <v:imagedata r:id="rId592" o:title=""/>
          </v:shape>
          <o:OLEObject Type="Embed" ProgID="Equation.3" ShapeID="_x0000_i1406" DrawAspect="Content" ObjectID="_1795965864"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795965865"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795965866"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795965867"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795965868"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795965869"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795965870"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795965871"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795965872"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795965873"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795965874"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795965875"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795965876"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795965877"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795965878"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795965879"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795965880"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795965881"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795965882"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795965883"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795965884"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795965885"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795965886"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795965887" r:id="rId621"/>
        </w:object>
      </w:r>
      <w:r w:rsidRPr="0023299F">
        <w:t xml:space="preserve">, </w:t>
      </w:r>
      <w:r w:rsidRPr="0023299F">
        <w:rPr>
          <w:position w:val="-10"/>
        </w:rPr>
        <w:object w:dxaOrig="540" w:dyaOrig="300" w14:anchorId="636E8DFC">
          <v:shape id="_x0000_i1430" type="#_x0000_t75" style="width:27pt;height:15pt" o:ole="">
            <v:imagedata r:id="rId517" o:title=""/>
          </v:shape>
          <o:OLEObject Type="Embed" ProgID="Equation.3" ShapeID="_x0000_i1430" DrawAspect="Content" ObjectID="_1795965888"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795965889"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795965890"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795965891"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795965892"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795965893"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795965894"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795965895"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795965896"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795965897"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795965898"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795965899"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795965900"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795965901"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795965902"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795965903"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795965904"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795965905"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795965906"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795965907"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795965908"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795965909"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795965910"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795965911"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795965912"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795965913"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795965914"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795965915"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795965916"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795965917"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795965918"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795965919"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795965920"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795965921"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795965922"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795965923"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795965924"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795965925"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795965926"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795965927"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795965928"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795965929"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795965930"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795965931"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795965932"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795965933"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7pt" o:ole="">
            <v:imagedata r:id="rId689" o:title=""/>
          </v:shape>
          <o:OLEObject Type="Embed" ProgID="Equation.3" ShapeID="_x0000_i1476" DrawAspect="Content" ObjectID="_1795965934"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795965935"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795965936"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795965937"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795965938"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pt;height:14.25pt" o:ole="">
            <v:imagedata r:id="rId698" o:title=""/>
          </v:shape>
          <o:OLEObject Type="Embed" ProgID="Equation.3" ShapeID="_x0000_i1481" DrawAspect="Content" ObjectID="_1795965939"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795965940"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795965941"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795965942"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795965943"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79.5pt;height:14.25pt" o:ole="">
            <v:imagedata r:id="rId708" o:title=""/>
          </v:shape>
          <o:OLEObject Type="Embed" ProgID="Equation.3" ShapeID="_x0000_i1486" DrawAspect="Content" ObjectID="_1795965944"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795965945"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795965946"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795965947"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795965948"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795965949"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795965950"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795965951"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795965952"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795965953"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795965954"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795965955"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795965956"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795965957"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795965958"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795965959"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795965960"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795965961"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795965962"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795965963"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795965964"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795965965"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795965966"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795965967"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795965968"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795965969"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795965970"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795965971"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795965972"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795965973"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795965974"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795965975"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795965976"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795965977"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795965978"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795965979"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795965980"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795965981"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795965982"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795965983"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795965984"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795965985"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795965986"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795965987"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795965988"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795965989"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795965990"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795965991"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75pt;height:18.75pt" o:ole="">
            <v:imagedata r:id="rId791" o:title=""/>
          </v:shape>
          <o:OLEObject Type="Embed" ProgID="Equation.3" ShapeID="_x0000_i1534" DrawAspect="Content" ObjectID="_1795965992"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9.5pt;height:19.5pt" o:ole="">
            <v:imagedata r:id="rId793" o:title=""/>
          </v:shape>
          <o:OLEObject Type="Embed" ProgID="Equation.3" ShapeID="_x0000_i1535" DrawAspect="Content" ObjectID="_1795965993"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795965994"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795965995"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795965996"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795965997"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795965998"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795965999"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795966000"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795966001"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pt;height:16.5pt" o:ole="">
            <v:imagedata r:id="rId807" o:title=""/>
          </v:shape>
          <o:OLEObject Type="Embed" ProgID="Equation.3" ShapeID="_x0000_i1544" DrawAspect="Content" ObjectID="_1795966002"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pt;height:15pt" o:ole="">
            <v:imagedata r:id="rId809" o:title=""/>
          </v:shape>
          <o:OLEObject Type="Embed" ProgID="Equation.3" ShapeID="_x0000_i1545" DrawAspect="Content" ObjectID="_1795966003"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795966004"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795966005"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795966006"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795966007"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795966008"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795966009"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795966010"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795966011"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795966012"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795966013"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7.5pt;height:21.75pt" o:ole="">
            <v:imagedata r:id="rId827" o:title=""/>
          </v:shape>
          <o:OLEObject Type="Embed" ProgID="Equation.3" ShapeID="_x0000_i1556" DrawAspect="Content" ObjectID="_1795966014"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795966015"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795966016"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795966017"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795966018"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795966019"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795966020"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795966021"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795966022"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795966023"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795966024"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795966025"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795966026"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795966027"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795966028"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795966029"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795966030"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795966031"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795966032"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795966033"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795966034"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795966035"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795966036"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795966037"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795966038"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795966039"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795966040"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795966041"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795966042"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795966043"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795966044"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795966045"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795966046"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795966047"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795966048"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795966049"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795966050"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795966051"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795966052"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795966053"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795966054"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795966055"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795966056"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795966057"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795966058"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795966059"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795966060"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795966061"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795966062"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795966063"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795966064"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795966065"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795966066"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795966067"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795966068"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795966069"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795966070"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795966071"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795966072"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795966073"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795966074"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795966075"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795966076"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795966077"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795966078"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795966079"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795966080"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795966081"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795966082"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795966083"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795966084"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795966085"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795966086"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795966087"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795966088"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795966089"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795966090"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795966091"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795966092"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795966093"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795966094"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795966095"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795966096"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795966097"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795966098"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795966099"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795966100"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795966101"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795966102"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795966103"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795966104"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795966105"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795966106"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795966107"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795966108"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795966109"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795966110"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795966111"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795966112"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795966113"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795966114"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795966115"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795966116"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795966117"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795966118"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795966119"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795966120"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795966121"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795966122"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795966123"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795966124"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795966125"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795966126"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795966127"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795966128"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795966129"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795966130"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795966131"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795966132"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795966133"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795966134"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795966135"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795966136"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795966137"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795966138"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795966139"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8.5pt;height:36.75pt" o:ole="">
            <v:imagedata r:id="rId1155" o:title=""/>
          </v:shape>
          <o:OLEObject Type="Embed" ProgID="Equation.3" ShapeID="_x0000_i1682" DrawAspect="Content" ObjectID="_1795966140"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795966141"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795966142"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795966143"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795966144"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795966145"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795966146"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795966147"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795966148"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795966149"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795966150"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795966151"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795966152"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795966153"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795966154"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795966155"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795966156"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795966157"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795966158"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795966159"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795966160"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795966161"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795966162"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795966163"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795966164"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795966165"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795966166"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795966167"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795966168"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795966169"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795966170"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795966171"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795966172"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795966173"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FE7532"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FE7532"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FE7532"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FE7532"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FE7532"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795966174"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795966175"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795966176"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795966177"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795966178"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795966179"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795966180"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795966181"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795966182"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795966183"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795966184"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795966185"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795966186"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795966187"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795966188"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795966189"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795966190"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79.5pt" o:ole="">
            <v:imagedata r:id="rId1284" o:title=""/>
          </v:shape>
          <o:OLEObject Type="Embed" ProgID="Equation.3" ShapeID="_x0000_i1733" DrawAspect="Content" ObjectID="_1795966191"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795966192"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795966193"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795966194"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795966195" r:id="rId1293"/>
        </w:object>
      </w:r>
      <w:r w:rsidRPr="0023299F">
        <w:t xml:space="preserve"> takes on one of the following values</w:t>
      </w:r>
      <w:r w:rsidRPr="0023299F">
        <w:rPr>
          <w:position w:val="-12"/>
        </w:rPr>
        <w:object w:dxaOrig="6660" w:dyaOrig="360" w14:anchorId="358437A0">
          <v:shape id="_x0000_i1738" type="#_x0000_t75" style="width:332.25pt;height:21.75pt" o:ole="">
            <v:imagedata r:id="rId1294" o:title=""/>
          </v:shape>
          <o:OLEObject Type="Embed" ProgID="Equation.3" ShapeID="_x0000_i1738" DrawAspect="Content" ObjectID="_1795966196"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795966197"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795966198"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795966199"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795966200"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795966201"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80B81" w14:textId="709AAA25" w:rsidR="00B34AEB" w:rsidRDefault="0046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269C32C6" w:rsidR="00B34AEB" w:rsidRPr="00C000C2" w:rsidRDefault="00465A18"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V17.</w:t>
    </w:r>
    <w:r w:rsidR="00FE7532">
      <w:rPr>
        <w:rFonts w:ascii="Arial" w:hAnsi="Arial"/>
        <w:b/>
        <w:noProof/>
        <w:sz w:val="18"/>
        <w:lang w:eastAsia="en-US"/>
      </w:rPr>
      <w:t>7</w:t>
    </w:r>
    <w:r>
      <w:rPr>
        <w:rFonts w:ascii="Arial" w:hAnsi="Arial"/>
        <w:b/>
        <w:noProof/>
        <w:sz w:val="18"/>
        <w:lang w:eastAsia="en-US"/>
      </w:rPr>
      <w:t>.0 (</w:t>
    </w:r>
    <w:r w:rsidR="0092522D">
      <w:rPr>
        <w:rFonts w:ascii="Arial" w:hAnsi="Arial"/>
        <w:b/>
        <w:noProof/>
        <w:sz w:val="18"/>
        <w:lang w:eastAsia="en-US"/>
      </w:rPr>
      <w:t>202</w:t>
    </w:r>
    <w:r w:rsidR="00FE7532">
      <w:rPr>
        <w:rFonts w:ascii="Arial" w:hAnsi="Arial"/>
        <w:b/>
        <w:noProof/>
        <w:sz w:val="18"/>
        <w:lang w:eastAsia="en-US"/>
      </w:rPr>
      <w:t>4</w:t>
    </w:r>
    <w:r>
      <w:rPr>
        <w:rFonts w:ascii="Arial" w:hAnsi="Arial"/>
        <w:b/>
        <w:noProof/>
        <w:sz w:val="18"/>
        <w:lang w:eastAsia="en-US"/>
      </w:rPr>
      <w:t>-</w:t>
    </w:r>
    <w:r w:rsidR="00022970">
      <w:rPr>
        <w:rFonts w:ascii="Arial" w:hAnsi="Arial"/>
        <w:b/>
        <w:noProof/>
        <w:sz w:val="18"/>
        <w:lang w:eastAsia="en-US"/>
      </w:rPr>
      <w:t>12</w:t>
    </w:r>
    <w:r>
      <w:rPr>
        <w:rFonts w:ascii="Arial" w:hAnsi="Arial"/>
        <w:b/>
        <w:noProof/>
        <w:sz w:val="18"/>
        <w:lang w:eastAsia="en-US"/>
      </w:rPr>
      <w:t>)</w:t>
    </w:r>
  </w:p>
  <w:p w14:paraId="0517FC85" w14:textId="79ACCADE"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8525A9">
      <w:rPr>
        <w:rFonts w:ascii="Arial" w:hAnsi="Arial"/>
        <w:b/>
        <w:noProof/>
        <w:sz w:val="18"/>
        <w:lang w:eastAsia="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2970"/>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075A0"/>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3DF8"/>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1D78"/>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53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69">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theme" Target="theme/theme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54</Pages>
  <Words>22658</Words>
  <Characters>127452</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CR1445</cp:lastModifiedBy>
  <cp:revision>28</cp:revision>
  <cp:lastPrinted>2007-03-03T11:31:00Z</cp:lastPrinted>
  <dcterms:created xsi:type="dcterms:W3CDTF">2021-06-21T17:55:00Z</dcterms:created>
  <dcterms:modified xsi:type="dcterms:W3CDTF">2024-12-17T17:19:00Z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