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PD_Softkey_SetUp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BF46E1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PD_CSD</w:t>
            </w:r>
          </w:p>
        </w:tc>
      </w:tr>
      <w:tr w:rsidR="00BF46E1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PD_GPRS</w:t>
            </w:r>
          </w:p>
        </w:tc>
      </w:tr>
      <w:tr w:rsidR="00BF46E1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Bluetooth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PD_BT</w:t>
            </w:r>
          </w:p>
        </w:tc>
      </w:tr>
      <w:tr w:rsidR="00BF46E1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IrDA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PD_IrDA</w:t>
            </w:r>
          </w:p>
        </w:tc>
      </w:tr>
      <w:tr w:rsidR="00BF46E1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RS232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PD_Txt_Wrap</w:t>
            </w:r>
          </w:p>
        </w:tc>
      </w:tr>
      <w:tr w:rsidR="00BF46E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BF46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6662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BF46E1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PD_PLI_Slice_Information</w:t>
            </w:r>
          </w:p>
        </w:tc>
      </w:tr>
      <w:tr w:rsidR="00D828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0EE83EE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04F4408F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2BDE8A2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511BCFA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594DE28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4B42DBD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30AE8A77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0B0AB485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13676D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1FAF6136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46F879E0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50820CAD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8286F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0F45720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C0E2F1E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66E39C8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43C2A38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60E3FF53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5FBD2D0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183EB936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66386E87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44F88EE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3BB94E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7BE5F9D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7BBF114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8C26B6E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F46E1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O_Ucs2_Entry</w:t>
            </w:r>
          </w:p>
        </w:tc>
      </w:tr>
      <w:tr w:rsidR="00BF46E1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O_Ucs2_Disp</w:t>
            </w:r>
          </w:p>
        </w:tc>
      </w:tr>
      <w:tr w:rsidR="00BF46E1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O_Dual_Slot</w:t>
            </w:r>
          </w:p>
        </w:tc>
      </w:tr>
      <w:tr w:rsidR="00BF46E1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O_BIP_CSD</w:t>
            </w:r>
          </w:p>
        </w:tc>
      </w:tr>
      <w:tr w:rsidR="00BF46E1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O_Dual_Slot AND O_Detach_Rdr</w:t>
            </w:r>
          </w:p>
        </w:tc>
      </w:tr>
      <w:tr w:rsidR="00BF46E1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O_Run_At</w:t>
            </w:r>
          </w:p>
        </w:tc>
      </w:tr>
      <w:tr w:rsidR="00BF46E1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lastRenderedPageBreak/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9F2B62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0712B6EB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4188512F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14EE5F12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 AND O_No_Type_ND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BF46E1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bit values "0" / "1" allowed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</w:p>
        </w:tc>
      </w:tr>
      <w:tr w:rsidR="003A3B2A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6824677A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13A37D56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3A3B2A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52EA9511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2CCE8394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O_No_Type_NK AND O_No_Type_NS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lastRenderedPageBreak/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86F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6773750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3B4691FB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4BDDF339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3A3B2A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3A3B2A" w:rsidRDefault="003A3B2A" w:rsidP="003A3B2A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75CC8B12" w:rsidR="003A3B2A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087F5C36" w:rsidR="003A3B2A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5BD2993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Pr="0016133B">
              <w:rPr>
                <w:highlight w:val="yellow"/>
              </w:rPr>
              <w:t>BBB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1C195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</w:tbl>
    <w:p w14:paraId="100E29E9" w14:textId="77777777" w:rsidR="00BF46E1" w:rsidRPr="0041528A" w:rsidRDefault="00BF46E1"/>
    <w:sectPr w:rsidR="00BF46E1" w:rsidRPr="0041528A" w:rsidSect="001C195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1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FAAE1" w14:textId="77777777" w:rsidR="00DB54C0" w:rsidRDefault="00DB54C0">
      <w:r>
        <w:separator/>
      </w:r>
    </w:p>
  </w:endnote>
  <w:endnote w:type="continuationSeparator" w:id="0">
    <w:p w14:paraId="2B679FB7" w14:textId="77777777" w:rsidR="00DB54C0" w:rsidRDefault="00DB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23485" w14:textId="77777777" w:rsidR="001C1953" w:rsidRDefault="001C19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516A9A3F" w:rsidR="00597B11" w:rsidRDefault="001C195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75B97" w14:textId="77777777" w:rsidR="001C1953" w:rsidRDefault="001C1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8ACE9" w14:textId="77777777" w:rsidR="00DB54C0" w:rsidRDefault="00DB54C0">
      <w:r>
        <w:separator/>
      </w:r>
    </w:p>
  </w:footnote>
  <w:footnote w:type="continuationSeparator" w:id="0">
    <w:p w14:paraId="38DC6227" w14:textId="77777777" w:rsidR="00DB54C0" w:rsidRDefault="00DB5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63161" w14:textId="77777777" w:rsidR="001C1953" w:rsidRDefault="001C19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0614A35E" w:rsidR="00597B11" w:rsidRDefault="001C195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V18.0.0 (2024-09)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0C1E78DD" w:rsidR="00597B11" w:rsidRDefault="001C195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CEB13" w14:textId="77777777" w:rsidR="001C1953" w:rsidRDefault="001C19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40CE"/>
    <w:rsid w:val="000D428C"/>
    <w:rsid w:val="000D58AB"/>
    <w:rsid w:val="000F021F"/>
    <w:rsid w:val="000F06BA"/>
    <w:rsid w:val="00124119"/>
    <w:rsid w:val="00133525"/>
    <w:rsid w:val="00134D55"/>
    <w:rsid w:val="001605B9"/>
    <w:rsid w:val="00166206"/>
    <w:rsid w:val="00195D76"/>
    <w:rsid w:val="001A4C42"/>
    <w:rsid w:val="001A7420"/>
    <w:rsid w:val="001B2950"/>
    <w:rsid w:val="001B52E8"/>
    <w:rsid w:val="001B6637"/>
    <w:rsid w:val="001C1953"/>
    <w:rsid w:val="001C21C3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555D8"/>
    <w:rsid w:val="002675F0"/>
    <w:rsid w:val="002727DD"/>
    <w:rsid w:val="00277CAE"/>
    <w:rsid w:val="002B11B9"/>
    <w:rsid w:val="002B6339"/>
    <w:rsid w:val="002E00EE"/>
    <w:rsid w:val="002E1C50"/>
    <w:rsid w:val="0030384C"/>
    <w:rsid w:val="003172DC"/>
    <w:rsid w:val="0035462D"/>
    <w:rsid w:val="003765B8"/>
    <w:rsid w:val="00390CEC"/>
    <w:rsid w:val="00391D40"/>
    <w:rsid w:val="003A287E"/>
    <w:rsid w:val="003A3B2A"/>
    <w:rsid w:val="003B220F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37231"/>
    <w:rsid w:val="004424D7"/>
    <w:rsid w:val="0044330B"/>
    <w:rsid w:val="00447E8E"/>
    <w:rsid w:val="00465515"/>
    <w:rsid w:val="00470323"/>
    <w:rsid w:val="00496700"/>
    <w:rsid w:val="004A7FAF"/>
    <w:rsid w:val="004B4E23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A534B"/>
    <w:rsid w:val="006B30D0"/>
    <w:rsid w:val="006B6724"/>
    <w:rsid w:val="006C3D95"/>
    <w:rsid w:val="006C6407"/>
    <w:rsid w:val="006E5C86"/>
    <w:rsid w:val="006E6D76"/>
    <w:rsid w:val="006F70E9"/>
    <w:rsid w:val="00701116"/>
    <w:rsid w:val="00713C44"/>
    <w:rsid w:val="0071712A"/>
    <w:rsid w:val="00734A5B"/>
    <w:rsid w:val="0074026F"/>
    <w:rsid w:val="007429F6"/>
    <w:rsid w:val="00744E76"/>
    <w:rsid w:val="0076548D"/>
    <w:rsid w:val="00774DA4"/>
    <w:rsid w:val="00781F0F"/>
    <w:rsid w:val="007944FC"/>
    <w:rsid w:val="007B600E"/>
    <w:rsid w:val="007B74F7"/>
    <w:rsid w:val="007E3FEC"/>
    <w:rsid w:val="007F0F4A"/>
    <w:rsid w:val="008028A4"/>
    <w:rsid w:val="008263DF"/>
    <w:rsid w:val="00830747"/>
    <w:rsid w:val="00841B73"/>
    <w:rsid w:val="008768CA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30F2E"/>
    <w:rsid w:val="00942EC2"/>
    <w:rsid w:val="009448FB"/>
    <w:rsid w:val="0096110F"/>
    <w:rsid w:val="00967173"/>
    <w:rsid w:val="00967DB4"/>
    <w:rsid w:val="00993668"/>
    <w:rsid w:val="009B537F"/>
    <w:rsid w:val="009C21DD"/>
    <w:rsid w:val="009D7413"/>
    <w:rsid w:val="009F2B62"/>
    <w:rsid w:val="009F2C04"/>
    <w:rsid w:val="009F37B7"/>
    <w:rsid w:val="00A0213A"/>
    <w:rsid w:val="00A10F02"/>
    <w:rsid w:val="00A14CF1"/>
    <w:rsid w:val="00A164B4"/>
    <w:rsid w:val="00A26956"/>
    <w:rsid w:val="00A27486"/>
    <w:rsid w:val="00A33235"/>
    <w:rsid w:val="00A360CB"/>
    <w:rsid w:val="00A53724"/>
    <w:rsid w:val="00A56066"/>
    <w:rsid w:val="00A73129"/>
    <w:rsid w:val="00A773C5"/>
    <w:rsid w:val="00A82346"/>
    <w:rsid w:val="00A86604"/>
    <w:rsid w:val="00A92BA1"/>
    <w:rsid w:val="00A94B5C"/>
    <w:rsid w:val="00AA2892"/>
    <w:rsid w:val="00AB3B06"/>
    <w:rsid w:val="00AB4EEA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F5D70"/>
    <w:rsid w:val="00B15449"/>
    <w:rsid w:val="00B27DEC"/>
    <w:rsid w:val="00B55E08"/>
    <w:rsid w:val="00B927FC"/>
    <w:rsid w:val="00B93086"/>
    <w:rsid w:val="00B930EE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74DD"/>
    <w:rsid w:val="00C1496A"/>
    <w:rsid w:val="00C16341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D06AE0"/>
    <w:rsid w:val="00D31239"/>
    <w:rsid w:val="00D417E3"/>
    <w:rsid w:val="00D57972"/>
    <w:rsid w:val="00D675A9"/>
    <w:rsid w:val="00D738D6"/>
    <w:rsid w:val="00D755EB"/>
    <w:rsid w:val="00D76048"/>
    <w:rsid w:val="00D76AD6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D30EB"/>
    <w:rsid w:val="00DD4C17"/>
    <w:rsid w:val="00DD74A5"/>
    <w:rsid w:val="00DF2B1F"/>
    <w:rsid w:val="00DF62CD"/>
    <w:rsid w:val="00E148AF"/>
    <w:rsid w:val="00E16509"/>
    <w:rsid w:val="00E2245F"/>
    <w:rsid w:val="00E27B95"/>
    <w:rsid w:val="00E27BE7"/>
    <w:rsid w:val="00E301C0"/>
    <w:rsid w:val="00E44582"/>
    <w:rsid w:val="00E62F43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2D5E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25</Pages>
  <Words>13488</Words>
  <Characters>76887</Characters>
  <Application>Microsoft Office Word</Application>
  <DocSecurity>0</DocSecurity>
  <Lines>640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90195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23003-i70.</cp:lastModifiedBy>
  <cp:revision>28</cp:revision>
  <cp:lastPrinted>2019-02-25T14:05:00Z</cp:lastPrinted>
  <dcterms:created xsi:type="dcterms:W3CDTF">2023-09-25T10:14:00Z</dcterms:created>
  <dcterms:modified xsi:type="dcterms:W3CDTF">2024-09-26T20:12:00Z</dcterms:modified>
</cp:coreProperties>
</file>