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225765A8" w:rsidR="00D31239" w:rsidRPr="00D66D5E" w:rsidRDefault="00D31239" w:rsidP="00D31239">
      <w:r w:rsidRPr="00D66D5E">
        <w:t>For sequence 2.1:</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77777777" w:rsidR="009F2B62" w:rsidRPr="00D66D5E" w:rsidRDefault="009F2B62" w:rsidP="009F2B62">
      <w:r w:rsidRPr="00D66D5E">
        <w:t>For sequence 2.3</w:t>
      </w:r>
      <w:r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77777777" w:rsidR="009F2B62" w:rsidRDefault="009F2B62" w:rsidP="009F2B62">
      <w:pPr>
        <w:rPr>
          <w:noProof/>
        </w:rPr>
      </w:pPr>
      <w:r w:rsidRPr="00D66D5E">
        <w:rPr>
          <w:noProof/>
        </w:rPr>
        <w:t>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6F208DD0" w14:textId="0DE39B8D" w:rsidR="009F2B62" w:rsidRDefault="009F2B62" w:rsidP="009F2B62">
      <w:pPr>
        <w:rPr>
          <w:lang w:val="de-DE" w:eastAsia="de-DE"/>
        </w:rPr>
      </w:pPr>
      <w:r>
        <w:rPr>
          <w:lang w:val="de-DE" w:eastAsia="de-DE"/>
        </w:rPr>
        <w:t>F</w:t>
      </w:r>
      <w:r w:rsidRPr="00D66D5E">
        <w:rPr>
          <w:lang w:val="de-DE" w:eastAsia="de-DE"/>
        </w:rPr>
        <w:t>or sequences 2.1:</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77777777" w:rsidR="009F2B62" w:rsidRPr="00D66D5E" w:rsidRDefault="009F2B62" w:rsidP="009F2B62">
      <w:pPr>
        <w:autoSpaceDE w:val="0"/>
        <w:autoSpaceDN w:val="0"/>
        <w:adjustRightInd w:val="0"/>
        <w:rPr>
          <w:noProof/>
        </w:rPr>
      </w:pPr>
      <w:r>
        <w:rPr>
          <w:noProof/>
        </w:rPr>
        <w:t>For sequence 2.3:</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38BB1974" w14:textId="77777777" w:rsidR="009F2B62" w:rsidRPr="00673F1E" w:rsidRDefault="009F2B62" w:rsidP="009F2B62">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9F2B62" w:rsidRPr="00673F1E" w14:paraId="1017D6FE" w14:textId="77777777" w:rsidTr="00790D7A">
        <w:trPr>
          <w:jc w:val="center"/>
        </w:trPr>
        <w:tc>
          <w:tcPr>
            <w:tcW w:w="737" w:type="dxa"/>
            <w:tcBorders>
              <w:top w:val="single" w:sz="4" w:space="0" w:color="auto"/>
              <w:left w:val="single" w:sz="6" w:space="0" w:color="auto"/>
              <w:bottom w:val="single" w:sz="4" w:space="0" w:color="auto"/>
              <w:right w:val="single" w:sz="6" w:space="0" w:color="auto"/>
            </w:tcBorders>
            <w:hideMark/>
          </w:tcPr>
          <w:p w14:paraId="7CCC58FE"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67F110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3BCB35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9384E12"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Comments</w:t>
            </w:r>
          </w:p>
        </w:tc>
      </w:tr>
      <w:tr w:rsidR="009F2B62" w:rsidRPr="00673F1E" w14:paraId="3E3754DD"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7D9F8890"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C4708A7"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23D0BF" w14:textId="77777777" w:rsidR="009F2B62" w:rsidRPr="00673F1E" w:rsidRDefault="009F2B62" w:rsidP="00790D7A">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50C26C0" w14:textId="77777777" w:rsidR="009F2B62" w:rsidRPr="00673F1E" w:rsidRDefault="009F2B62" w:rsidP="00790D7A">
            <w:pPr>
              <w:keepNext/>
              <w:keepLines/>
              <w:spacing w:after="0"/>
              <w:rPr>
                <w:rFonts w:ascii="Arial" w:hAnsi="Arial"/>
                <w:sz w:val="18"/>
              </w:rPr>
            </w:pPr>
            <w:r w:rsidRPr="00673F1E">
              <w:rPr>
                <w:rFonts w:ascii="Arial" w:hAnsi="Arial"/>
                <w:sz w:val="18"/>
              </w:rPr>
              <w:t>ME will perform Profile Download and USIM initialisation</w:t>
            </w:r>
          </w:p>
        </w:tc>
      </w:tr>
      <w:tr w:rsidR="009F2B62" w:rsidRPr="00673F1E" w14:paraId="193D789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BBF763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B26938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F5F4B7" w14:textId="77777777" w:rsidR="009F2B62" w:rsidRPr="00673F1E" w:rsidRDefault="009F2B62" w:rsidP="00790D7A">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B9C814" w14:textId="77777777" w:rsidR="009F2B62" w:rsidRPr="00673F1E" w:rsidRDefault="009F2B62" w:rsidP="00790D7A">
            <w:pPr>
              <w:keepNext/>
              <w:keepLines/>
              <w:spacing w:after="0"/>
              <w:rPr>
                <w:rFonts w:ascii="Arial" w:hAnsi="Arial"/>
                <w:sz w:val="18"/>
              </w:rPr>
            </w:pPr>
          </w:p>
        </w:tc>
      </w:tr>
      <w:tr w:rsidR="009F2B62" w:rsidRPr="00673F1E" w14:paraId="28BDEC9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647203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1AC2AD5"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F41E72" w14:textId="6B52056C" w:rsidR="009F2B62" w:rsidRPr="00673F1E" w:rsidRDefault="009F2B62" w:rsidP="00790D7A">
            <w:pPr>
              <w:keepNext/>
              <w:keepLines/>
              <w:spacing w:after="0"/>
              <w:rPr>
                <w:rFonts w:ascii="Arial" w:hAnsi="Arial"/>
                <w:sz w:val="18"/>
              </w:rPr>
            </w:pPr>
            <w:r w:rsidRPr="00673F1E">
              <w:rPr>
                <w:rFonts w:ascii="Arial" w:hAnsi="Arial"/>
                <w:sz w:val="18"/>
              </w:rPr>
              <w:t>NG-SS send to ME DL NAS TRANSPORT message 2.1.1 with</w:t>
            </w:r>
          </w:p>
          <w:p w14:paraId="3440D8ED" w14:textId="77777777" w:rsidR="009F2B62" w:rsidRPr="00673F1E" w:rsidRDefault="009F2B62" w:rsidP="00790D7A">
            <w:pPr>
              <w:keepNext/>
              <w:keepLines/>
              <w:spacing w:after="0"/>
              <w:rPr>
                <w:rFonts w:ascii="Arial" w:hAnsi="Arial"/>
                <w:sz w:val="18"/>
              </w:rPr>
            </w:pPr>
            <w:r w:rsidRPr="00673F1E">
              <w:rPr>
                <w:rFonts w:ascii="Arial" w:hAnsi="Arial"/>
                <w:sz w:val="18"/>
              </w:rPr>
              <w:t>acknowledgement not requested</w:t>
            </w:r>
          </w:p>
          <w:p w14:paraId="36CEC9F3" w14:textId="77777777" w:rsidR="009F2B62" w:rsidRPr="00673F1E" w:rsidRDefault="009F2B62" w:rsidP="00790D7A">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6263E8D" w14:textId="77777777" w:rsidR="009F2B62" w:rsidRPr="00673F1E" w:rsidRDefault="009F2B62" w:rsidP="00790D7A">
            <w:pPr>
              <w:keepNext/>
              <w:keepLines/>
              <w:spacing w:after="0"/>
              <w:rPr>
                <w:rFonts w:ascii="Arial" w:hAnsi="Arial"/>
                <w:sz w:val="18"/>
              </w:rPr>
            </w:pPr>
            <w:r w:rsidRPr="00673F1E">
              <w:rPr>
                <w:rFonts w:ascii="Arial" w:hAnsi="Arial"/>
                <w:sz w:val="18"/>
              </w:rPr>
              <w:t>SOR header with:</w:t>
            </w:r>
          </w:p>
          <w:p w14:paraId="743A87CD" w14:textId="77777777" w:rsidR="009F2B62" w:rsidRPr="00673F1E" w:rsidRDefault="009F2B62" w:rsidP="00790D7A">
            <w:pPr>
              <w:keepNext/>
              <w:keepLines/>
              <w:spacing w:after="0"/>
              <w:rPr>
                <w:rFonts w:ascii="Arial" w:hAnsi="Arial"/>
                <w:sz w:val="18"/>
              </w:rPr>
            </w:pPr>
            <w:r w:rsidRPr="00673F1E">
              <w:rPr>
                <w:rFonts w:ascii="Arial" w:hAnsi="Arial"/>
                <w:sz w:val="18"/>
              </w:rPr>
              <w:t>ACK set to "acknowledgement not requested"</w:t>
            </w:r>
          </w:p>
          <w:p w14:paraId="0478C8D9" w14:textId="77777777" w:rsidR="009F2B62" w:rsidRPr="00673F1E" w:rsidRDefault="009F2B62" w:rsidP="00790D7A">
            <w:pPr>
              <w:keepNext/>
              <w:keepLines/>
              <w:spacing w:after="0"/>
              <w:rPr>
                <w:rFonts w:ascii="Arial" w:hAnsi="Arial"/>
                <w:sz w:val="18"/>
              </w:rPr>
            </w:pPr>
            <w:r w:rsidRPr="00673F1E">
              <w:rPr>
                <w:rFonts w:ascii="Arial" w:hAnsi="Arial"/>
                <w:sz w:val="18"/>
              </w:rPr>
              <w:t>List Type set to "secured packet"</w:t>
            </w:r>
          </w:p>
        </w:tc>
      </w:tr>
      <w:tr w:rsidR="009F2B62" w:rsidRPr="00673F1E" w14:paraId="6C137ECC"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92A73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90D3F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B20B666" w14:textId="77777777" w:rsidR="009F2B62" w:rsidRPr="00673F1E" w:rsidRDefault="009F2B62" w:rsidP="00790D7A">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10230B6" w14:textId="77777777" w:rsidR="009F2B62" w:rsidRPr="00673F1E" w:rsidRDefault="009F2B62" w:rsidP="00790D7A">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9F2B62" w:rsidRPr="00673F1E" w14:paraId="16889D74" w14:textId="77777777" w:rsidTr="00790D7A">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F4394B" w14:textId="77777777" w:rsidR="009F2B62" w:rsidRPr="00673F1E" w:rsidRDefault="009F2B62" w:rsidP="00790D7A">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E46BC5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AB494D2" w14:textId="77777777" w:rsidR="009F2B62" w:rsidRPr="00673F1E" w:rsidRDefault="009F2B62" w:rsidP="00790D7A">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2CBE2B1C" w14:textId="77777777" w:rsidR="009F2B62" w:rsidRPr="00673F1E" w:rsidRDefault="009F2B62" w:rsidP="00790D7A">
            <w:pPr>
              <w:keepNext/>
              <w:keepLines/>
              <w:spacing w:after="0"/>
              <w:rPr>
                <w:rFonts w:ascii="Arial" w:hAnsi="Arial"/>
                <w:sz w:val="18"/>
              </w:rPr>
            </w:pPr>
          </w:p>
        </w:tc>
      </w:tr>
      <w:tr w:rsidR="009F2B62" w:rsidRPr="00673F1E" w14:paraId="66352CB7"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20D1B2C" w14:textId="77777777" w:rsidR="009F2B62" w:rsidRPr="00673F1E" w:rsidRDefault="009F2B62" w:rsidP="00790D7A">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BD82B06"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F735F5" w14:textId="77777777" w:rsidR="009F2B62" w:rsidRPr="00673F1E" w:rsidRDefault="009F2B62" w:rsidP="00790D7A">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CDDDB5B" w14:textId="77777777" w:rsidR="009F2B62" w:rsidRPr="00673F1E" w:rsidRDefault="009F2B62" w:rsidP="00790D7A">
            <w:pPr>
              <w:keepNext/>
              <w:keepLines/>
              <w:spacing w:after="0"/>
              <w:rPr>
                <w:rFonts w:ascii="Arial" w:hAnsi="Arial"/>
                <w:sz w:val="18"/>
              </w:rPr>
            </w:pPr>
          </w:p>
        </w:tc>
      </w:tr>
      <w:tr w:rsidR="009F2B62" w:rsidRPr="00673F1E" w14:paraId="5320317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21014FA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A59BE71"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EBC9CB" w14:textId="77777777" w:rsidR="009F2B62" w:rsidRPr="00673F1E" w:rsidRDefault="009F2B62" w:rsidP="00790D7A">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43A95B4B" w14:textId="77777777" w:rsidR="009F2B62" w:rsidRPr="00673F1E" w:rsidRDefault="009F2B62" w:rsidP="00790D7A">
            <w:pPr>
              <w:keepNext/>
              <w:keepLines/>
              <w:spacing w:after="0"/>
              <w:rPr>
                <w:rFonts w:ascii="Arial" w:hAnsi="Arial"/>
                <w:sz w:val="18"/>
              </w:rPr>
            </w:pPr>
          </w:p>
        </w:tc>
      </w:tr>
      <w:tr w:rsidR="009F2B62" w:rsidRPr="00673F1E" w14:paraId="63C3193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516D802" w14:textId="77777777" w:rsidR="009F2B62" w:rsidRPr="00673F1E" w:rsidRDefault="009F2B62" w:rsidP="00790D7A">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8699188"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500C8D9" w14:textId="77777777" w:rsidR="009F2B62" w:rsidRPr="00673F1E" w:rsidRDefault="009F2B62" w:rsidP="00790D7A">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3A2620BF" w14:textId="77777777" w:rsidR="009F2B62" w:rsidRPr="00673F1E" w:rsidRDefault="009F2B62" w:rsidP="00790D7A">
            <w:pPr>
              <w:keepNext/>
              <w:keepLines/>
              <w:spacing w:after="0"/>
              <w:rPr>
                <w:rFonts w:ascii="Arial" w:hAnsi="Arial"/>
                <w:sz w:val="18"/>
              </w:rPr>
            </w:pPr>
          </w:p>
        </w:tc>
      </w:tr>
      <w:tr w:rsidR="009F2B62" w:rsidRPr="00673F1E" w14:paraId="5EECE7B3"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EAB97BE" w14:textId="77777777" w:rsidR="009F2B62" w:rsidRPr="00673F1E" w:rsidRDefault="009F2B62" w:rsidP="00790D7A">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7E92D6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8009BC" w14:textId="77777777" w:rsidR="009F2B62" w:rsidRPr="00673F1E" w:rsidRDefault="009F2B62" w:rsidP="00790D7A">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6023D0D" w14:textId="77777777" w:rsidR="009F2B62" w:rsidRPr="00673F1E" w:rsidRDefault="009F2B62" w:rsidP="00790D7A">
            <w:pPr>
              <w:keepNext/>
              <w:keepLines/>
              <w:spacing w:after="0"/>
              <w:rPr>
                <w:rFonts w:ascii="Arial" w:hAnsi="Arial"/>
                <w:sz w:val="18"/>
              </w:rPr>
            </w:pPr>
          </w:p>
        </w:tc>
      </w:tr>
      <w:tr w:rsidR="009F2B62" w:rsidRPr="00673F1E" w14:paraId="5CD3CB7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1819EE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BA25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43091E7" w14:textId="77777777" w:rsidR="009F2B62" w:rsidRPr="00673F1E" w:rsidRDefault="009F2B62" w:rsidP="00790D7A">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65A15FF" w14:textId="0DF48B56" w:rsidR="009F2B62" w:rsidRDefault="009F2B62" w:rsidP="00790D7A">
            <w:pPr>
              <w:keepNext/>
              <w:keepLines/>
              <w:spacing w:after="0"/>
              <w:rPr>
                <w:rFonts w:ascii="Arial" w:hAnsi="Arial"/>
                <w:sz w:val="18"/>
              </w:rPr>
            </w:pPr>
            <w:r w:rsidRPr="00673F1E">
              <w:rPr>
                <w:rFonts w:ascii="Arial" w:hAnsi="Arial"/>
                <w:sz w:val="18"/>
              </w:rPr>
              <w:t>As specified in TS 23.122 [29] clause 4.4.6</w:t>
            </w:r>
          </w:p>
          <w:p w14:paraId="690AB1A0" w14:textId="77777777" w:rsidR="009F2B62" w:rsidRDefault="009F2B62" w:rsidP="00790D7A">
            <w:pPr>
              <w:keepNext/>
              <w:keepLines/>
              <w:spacing w:after="0"/>
              <w:rPr>
                <w:rFonts w:ascii="Arial" w:hAnsi="Arial"/>
                <w:sz w:val="18"/>
              </w:rPr>
            </w:pPr>
          </w:p>
          <w:p w14:paraId="5A4D26BB" w14:textId="77777777" w:rsidR="009F2B62" w:rsidRPr="00673F1E" w:rsidRDefault="009F2B62" w:rsidP="00790D7A">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4430A363" w14:textId="009CFD79" w:rsidR="009F2B62" w:rsidRPr="00673F1E" w:rsidRDefault="009F2B62" w:rsidP="009F2B62"/>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25201E7F" w14:textId="77777777" w:rsidR="00522560" w:rsidRPr="00D66D5E" w:rsidRDefault="00522560" w:rsidP="00522560">
      <w:pPr>
        <w:keepNext/>
        <w:keepLines/>
        <w:spacing w:before="60"/>
        <w:jc w:val="center"/>
        <w:rPr>
          <w:rFonts w:ascii="Arial" w:hAnsi="Arial"/>
          <w:b/>
        </w:rPr>
      </w:pPr>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22560" w:rsidRPr="00D66D5E" w14:paraId="0BE3E543"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5C3EAAD4" w14:textId="77777777" w:rsidR="00522560" w:rsidRPr="00D66D5E" w:rsidRDefault="00522560" w:rsidP="00D333F5">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B2C65CC" w14:textId="77777777" w:rsidR="00522560" w:rsidRPr="00D66D5E" w:rsidRDefault="00522560" w:rsidP="00D333F5">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14A3AB2" w14:textId="77777777" w:rsidR="00522560" w:rsidRPr="00D66D5E" w:rsidRDefault="00522560" w:rsidP="00D333F5">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7BA949C" w14:textId="77777777" w:rsidR="00522560" w:rsidRPr="00D66D5E" w:rsidRDefault="00522560" w:rsidP="00D333F5">
            <w:pPr>
              <w:spacing w:after="0"/>
              <w:jc w:val="center"/>
              <w:rPr>
                <w:rFonts w:ascii="Arial" w:hAnsi="Arial"/>
                <w:b/>
                <w:sz w:val="18"/>
              </w:rPr>
            </w:pPr>
            <w:r w:rsidRPr="00D66D5E">
              <w:rPr>
                <w:rFonts w:ascii="Arial" w:hAnsi="Arial"/>
                <w:b/>
                <w:sz w:val="18"/>
              </w:rPr>
              <w:t>Comments</w:t>
            </w:r>
          </w:p>
        </w:tc>
      </w:tr>
      <w:tr w:rsidR="00522560" w:rsidRPr="00D66D5E" w14:paraId="3FC2B4D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0DF04D8" w14:textId="77777777" w:rsidR="00522560" w:rsidRPr="00D66D5E" w:rsidRDefault="00522560" w:rsidP="00D333F5">
            <w:pPr>
              <w:spacing w:after="0"/>
              <w:jc w:val="center"/>
              <w:rPr>
                <w:rFonts w:ascii="Arial" w:hAnsi="Arial"/>
                <w:sz w:val="18"/>
              </w:rPr>
            </w:pPr>
            <w:r w:rsidRPr="00D66D5E">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46C9B393" w14:textId="77777777" w:rsidR="00522560" w:rsidRPr="00D66D5E" w:rsidRDefault="00522560" w:rsidP="00D333F5">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2FAF7D4" w14:textId="77777777" w:rsidR="00522560" w:rsidRPr="00D66D5E" w:rsidRDefault="00522560" w:rsidP="00D333F5">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102494C" w14:textId="77777777" w:rsidR="00522560" w:rsidRPr="00D66D5E" w:rsidRDefault="00522560" w:rsidP="00D333F5">
            <w:pPr>
              <w:spacing w:after="0"/>
              <w:rPr>
                <w:rFonts w:ascii="Arial" w:hAnsi="Arial"/>
                <w:sz w:val="18"/>
              </w:rPr>
            </w:pPr>
          </w:p>
        </w:tc>
      </w:tr>
      <w:tr w:rsidR="00522560" w:rsidRPr="00D66D5E" w14:paraId="4FECDC7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2B9F5EFD" w14:textId="77777777" w:rsidR="00522560" w:rsidRPr="00D66D5E" w:rsidRDefault="00522560" w:rsidP="00D333F5">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C0BD812" w14:textId="77777777" w:rsidR="00522560" w:rsidRPr="00D66D5E" w:rsidRDefault="00522560" w:rsidP="00D333F5">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6CDAF2" w14:textId="77777777" w:rsidR="00522560" w:rsidRPr="00D66D5E" w:rsidRDefault="00522560" w:rsidP="00D333F5">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418366E" w14:textId="77777777" w:rsidR="00522560" w:rsidRPr="00D66D5E" w:rsidRDefault="00522560" w:rsidP="00D333F5">
            <w:pPr>
              <w:spacing w:after="0"/>
              <w:rPr>
                <w:rFonts w:ascii="Arial" w:hAnsi="Arial"/>
                <w:sz w:val="18"/>
              </w:rPr>
            </w:pPr>
            <w:r w:rsidRPr="00D66D5E">
              <w:rPr>
                <w:rFonts w:ascii="Arial" w:hAnsi="Arial"/>
                <w:sz w:val="18"/>
              </w:rPr>
              <w:t>ME will perform Profile Download and USIM initialisation</w:t>
            </w:r>
          </w:p>
        </w:tc>
      </w:tr>
      <w:tr w:rsidR="00522560" w:rsidRPr="00D66D5E" w14:paraId="2CE1CDC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D3D95D" w14:textId="77777777" w:rsidR="00522560" w:rsidRPr="00D66D5E" w:rsidRDefault="00522560" w:rsidP="00D333F5">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7646ADD5"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087B78C" w14:textId="77777777" w:rsidR="00522560" w:rsidRPr="00D66D5E" w:rsidRDefault="00522560" w:rsidP="00D333F5">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1993061" w14:textId="0BFAB137" w:rsidR="00522560" w:rsidRPr="00D66D5E" w:rsidRDefault="00522560" w:rsidP="00D333F5">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522560" w:rsidRPr="00D66D5E" w14:paraId="153753F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6D9F611E" w14:textId="77777777" w:rsidR="00522560" w:rsidRPr="00D66D5E" w:rsidRDefault="00522560" w:rsidP="00D333F5">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65DAD58"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2CFBCBF"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1688B292" w14:textId="77777777" w:rsidR="00522560" w:rsidRPr="00D66D5E" w:rsidRDefault="00522560" w:rsidP="00D333F5">
            <w:pPr>
              <w:spacing w:after="0"/>
              <w:rPr>
                <w:rFonts w:ascii="Arial" w:hAnsi="Arial"/>
                <w:sz w:val="18"/>
              </w:rPr>
            </w:pPr>
          </w:p>
        </w:tc>
      </w:tr>
      <w:tr w:rsidR="00522560" w:rsidRPr="00D66D5E" w14:paraId="7760847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69C3AA4" w14:textId="77777777" w:rsidR="00522560" w:rsidRPr="00D66D5E" w:rsidRDefault="00522560" w:rsidP="00D333F5">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82633F"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262E2B" w14:textId="77777777" w:rsidR="00522560" w:rsidRPr="00D66D5E" w:rsidRDefault="00522560" w:rsidP="00D333F5">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06C61000" w14:textId="77777777" w:rsidR="00522560" w:rsidRPr="00D66D5E" w:rsidRDefault="00522560" w:rsidP="00D333F5">
            <w:pPr>
              <w:spacing w:after="0"/>
              <w:rPr>
                <w:rFonts w:ascii="Arial" w:hAnsi="Arial"/>
                <w:sz w:val="18"/>
              </w:rPr>
            </w:pPr>
          </w:p>
        </w:tc>
      </w:tr>
      <w:tr w:rsidR="00522560" w:rsidRPr="00D66D5E" w14:paraId="49ACFAF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C60F4F" w14:textId="3F603E28" w:rsidR="00522560" w:rsidRPr="00D66D5E" w:rsidRDefault="00522560" w:rsidP="00D333F5">
            <w:pPr>
              <w:spacing w:after="0"/>
              <w:jc w:val="center"/>
              <w:rPr>
                <w:rFonts w:ascii="Arial" w:hAnsi="Arial"/>
                <w:sz w:val="18"/>
              </w:rPr>
            </w:pPr>
            <w:r w:rsidRPr="00D66D5E">
              <w:rPr>
                <w:rFonts w:ascii="Arial" w:hAnsi="Arial"/>
                <w:sz w:val="18"/>
              </w:rPr>
              <w:t>6</w:t>
            </w:r>
            <w:r w:rsidR="005726F8">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65463A51"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380F7D" w14:textId="77777777" w:rsidR="00522560" w:rsidRPr="00D66D5E" w:rsidRDefault="00522560" w:rsidP="00D333F5">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4BB714FD" w14:textId="77777777" w:rsidR="00522560" w:rsidRPr="00D66D5E" w:rsidRDefault="00522560" w:rsidP="00D333F5">
            <w:pPr>
              <w:spacing w:after="0"/>
              <w:rPr>
                <w:rFonts w:ascii="Arial" w:hAnsi="Arial"/>
                <w:sz w:val="18"/>
              </w:rPr>
            </w:pPr>
          </w:p>
        </w:tc>
      </w:tr>
      <w:tr w:rsidR="005726F8" w:rsidRPr="00D66D5E" w14:paraId="4FB0740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42A65FE" w14:textId="67CBFEF0" w:rsidR="005726F8" w:rsidRPr="00D66D5E" w:rsidRDefault="005726F8" w:rsidP="005726F8">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29978CA7" w14:textId="18003440" w:rsidR="005726F8" w:rsidRPr="00D66D5E"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5FBB22B" w14:textId="5AE146C7" w:rsidR="005726F8" w:rsidRPr="00D66D5E" w:rsidRDefault="005726F8" w:rsidP="005726F8">
            <w:pPr>
              <w:spacing w:after="0"/>
              <w:rPr>
                <w:rFonts w:ascii="Arial" w:hAnsi="Arial"/>
                <w:sz w:val="18"/>
              </w:rPr>
            </w:pPr>
            <w:r w:rsidRPr="003C5719">
              <w:rPr>
                <w:rFonts w:ascii="Arial" w:hAnsi="Arial" w:cs="Arial"/>
                <w:sz w:val="18"/>
                <w:szCs w:val="18"/>
                <w:lang w:eastAsia="fr-FR"/>
              </w:rPr>
              <w:t>ENVELOPE: EVENT DOWNLOAD - Location Status 2.3.</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13EEEAC0" w14:textId="0F651DBB" w:rsidR="005726F8" w:rsidRPr="00D66D5E" w:rsidRDefault="005726F8" w:rsidP="005726F8">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522560" w:rsidRPr="00D66D5E" w14:paraId="4C6E70C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C23988A" w14:textId="77777777" w:rsidR="00522560" w:rsidRPr="00D66D5E" w:rsidRDefault="00522560" w:rsidP="00D333F5">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C9FA752"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3E2CFAE" w14:textId="77777777" w:rsidR="00522560" w:rsidRPr="00D66D5E" w:rsidRDefault="00522560" w:rsidP="00D333F5">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F460659" w14:textId="77777777" w:rsidR="00522560" w:rsidRPr="00D66D5E" w:rsidRDefault="00522560" w:rsidP="00D333F5">
            <w:pPr>
              <w:spacing w:after="0"/>
              <w:rPr>
                <w:rFonts w:ascii="Arial" w:hAnsi="Arial"/>
                <w:sz w:val="18"/>
              </w:rPr>
            </w:pPr>
          </w:p>
        </w:tc>
      </w:tr>
      <w:tr w:rsidR="00522560" w:rsidRPr="00D66D5E" w14:paraId="7DAA449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3E86F95" w14:textId="77777777" w:rsidR="00522560" w:rsidRPr="00D66D5E" w:rsidRDefault="00522560" w:rsidP="00D333F5">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470D8E4E" w14:textId="77777777" w:rsidR="00522560" w:rsidRPr="00D66D5E" w:rsidRDefault="00522560" w:rsidP="00D333F5">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6E1924BE"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55A38821" w14:textId="77777777" w:rsidR="00522560" w:rsidRPr="00D66D5E" w:rsidRDefault="00522560" w:rsidP="00D333F5">
            <w:pPr>
              <w:spacing w:after="0"/>
              <w:rPr>
                <w:rFonts w:ascii="Arial" w:hAnsi="Arial"/>
                <w:sz w:val="18"/>
              </w:rPr>
            </w:pPr>
          </w:p>
        </w:tc>
      </w:tr>
      <w:tr w:rsidR="00522560" w:rsidRPr="00D66D5E" w14:paraId="52014EC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81700B9" w14:textId="77777777" w:rsidR="00522560" w:rsidRPr="00D66D5E" w:rsidRDefault="00522560" w:rsidP="00D333F5">
            <w:pPr>
              <w:spacing w:after="0"/>
              <w:jc w:val="center"/>
              <w:rPr>
                <w:rFonts w:ascii="Arial" w:hAnsi="Arial"/>
                <w:sz w:val="18"/>
              </w:rPr>
            </w:pPr>
            <w:bookmarkStart w:id="62" w:name="MCCQCTEMPBM_00000103"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58369FB" w14:textId="77777777" w:rsidR="00522560" w:rsidRPr="00D66D5E" w:rsidRDefault="00522560" w:rsidP="00D333F5">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85CBE7" w14:textId="77777777" w:rsidR="00522560" w:rsidRPr="00D66D5E" w:rsidRDefault="00522560" w:rsidP="00D333F5">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0EC315D" w14:textId="77777777" w:rsidR="00522560" w:rsidRPr="00D66D5E" w:rsidRDefault="00522560" w:rsidP="00D333F5">
            <w:pPr>
              <w:spacing w:after="0"/>
              <w:rPr>
                <w:rFonts w:ascii="Arial" w:hAnsi="Arial"/>
                <w:sz w:val="18"/>
              </w:rPr>
            </w:pPr>
            <w:r w:rsidRPr="00D66D5E">
              <w:rPr>
                <w:rFonts w:ascii="Arial" w:hAnsi="Arial"/>
                <w:sz w:val="18"/>
              </w:rPr>
              <w:t>SOR header with:</w:t>
            </w:r>
          </w:p>
          <w:p w14:paraId="202E8B76" w14:textId="77777777" w:rsidR="00522560" w:rsidRPr="00D66D5E" w:rsidRDefault="00522560" w:rsidP="00522560">
            <w:pPr>
              <w:numPr>
                <w:ilvl w:val="0"/>
                <w:numId w:val="9"/>
              </w:numPr>
              <w:spacing w:after="0"/>
              <w:ind w:left="349" w:hanging="283"/>
              <w:rPr>
                <w:rFonts w:ascii="Arial" w:hAnsi="Arial"/>
                <w:sz w:val="18"/>
              </w:rPr>
            </w:pPr>
            <w:bookmarkStart w:id="63" w:name="MCCQCTEMPBM_00000102"/>
            <w:r w:rsidRPr="00D66D5E">
              <w:rPr>
                <w:rFonts w:ascii="Arial" w:hAnsi="Arial"/>
                <w:sz w:val="18"/>
              </w:rPr>
              <w:t>ACK set to "acknowledgement requested"</w:t>
            </w:r>
          </w:p>
          <w:bookmarkEnd w:id="63"/>
          <w:p w14:paraId="34A8FD11" w14:textId="77777777" w:rsidR="00522560" w:rsidRPr="00D66D5E" w:rsidRDefault="00522560" w:rsidP="00522560">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62"/>
      <w:tr w:rsidR="00522560" w:rsidRPr="00D66D5E" w14:paraId="1E2122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7387E84" w14:textId="77777777" w:rsidR="00522560" w:rsidRPr="00D66D5E" w:rsidRDefault="00522560" w:rsidP="00D333F5">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D5A4D57" w14:textId="77777777" w:rsidR="00522560" w:rsidRPr="00D66D5E" w:rsidRDefault="00522560" w:rsidP="00D333F5">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5F612" w14:textId="77777777" w:rsidR="00522560" w:rsidRPr="00D66D5E" w:rsidRDefault="00522560" w:rsidP="00D333F5">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8CDE6EE" w14:textId="77777777" w:rsidR="00522560" w:rsidRPr="00D66D5E" w:rsidRDefault="00522560" w:rsidP="00D333F5">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522560" w:rsidRPr="00D66D5E" w14:paraId="65950864"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43290F" w14:textId="77777777" w:rsidR="00522560" w:rsidRPr="00D66D5E" w:rsidRDefault="00522560" w:rsidP="00D333F5">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38B2E2B"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76FC11" w14:textId="77777777" w:rsidR="00522560" w:rsidRPr="00D66D5E" w:rsidRDefault="00522560" w:rsidP="00D333F5">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8B0E6D9" w14:textId="77777777" w:rsidR="00522560" w:rsidRPr="00D66D5E" w:rsidRDefault="00522560" w:rsidP="00D333F5">
            <w:pPr>
              <w:spacing w:after="0"/>
              <w:rPr>
                <w:rFonts w:ascii="Arial" w:hAnsi="Arial"/>
                <w:sz w:val="18"/>
              </w:rPr>
            </w:pPr>
          </w:p>
        </w:tc>
      </w:tr>
      <w:tr w:rsidR="005C2FBF" w:rsidRPr="00D66D5E" w14:paraId="72BE139F"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16FE44F" w14:textId="5B280A2A"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C966777" w14:textId="6279E30D"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10C25FC" w14:textId="4FC97DD1" w:rsidR="005C2FBF" w:rsidRPr="00526DB5" w:rsidRDefault="005C2FBF" w:rsidP="005C2FBF">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32A96E27" w14:textId="77777777" w:rsidR="005C2FBF" w:rsidRDefault="005C2FBF" w:rsidP="005C2FBF">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28F3913B" w14:textId="77777777" w:rsidR="005C2FBF" w:rsidRDefault="005C2FBF" w:rsidP="005C2FBF">
            <w:pPr>
              <w:spacing w:after="0"/>
              <w:rPr>
                <w:rFonts w:ascii="Arial" w:hAnsi="Arial" w:cs="Arial"/>
                <w:sz w:val="18"/>
                <w:szCs w:val="18"/>
              </w:rPr>
            </w:pPr>
          </w:p>
          <w:p w14:paraId="23174DB7" w14:textId="353255D1" w:rsidR="005C2FBF" w:rsidRPr="00F83E02" w:rsidRDefault="005C2FBF" w:rsidP="005C2FBF">
            <w:pPr>
              <w:spacing w:after="0"/>
              <w:rPr>
                <w:rFonts w:ascii="Arial" w:hAnsi="Arial"/>
                <w:sz w:val="18"/>
              </w:rPr>
            </w:pPr>
            <w:r w:rsidRPr="00F83E02">
              <w:rPr>
                <w:rFonts w:ascii="Arial" w:hAnsi="Arial"/>
                <w:sz w:val="18"/>
              </w:rPr>
              <w:t>[SOR transparent container 2.3.1 with Acknowledgement]</w:t>
            </w:r>
          </w:p>
          <w:p w14:paraId="1A1A01A7" w14:textId="7FEC98A8" w:rsidR="005C2FBF" w:rsidRPr="00526DB5" w:rsidRDefault="005C2FBF" w:rsidP="005C2FBF">
            <w:pPr>
              <w:spacing w:after="0"/>
              <w:rPr>
                <w:rFonts w:ascii="Arial" w:hAnsi="Arial" w:cs="Arial"/>
                <w:sz w:val="18"/>
                <w:szCs w:val="18"/>
              </w:rPr>
            </w:pPr>
          </w:p>
        </w:tc>
      </w:tr>
      <w:tr w:rsidR="00522560" w:rsidRPr="00D66D5E" w14:paraId="0ABBBB0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1039E32" w14:textId="2B6D346B" w:rsidR="00522560" w:rsidRPr="00E062F5" w:rsidRDefault="00522560" w:rsidP="00D333F5">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2D89924"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77BDAA" w14:textId="77777777" w:rsidR="00522560" w:rsidRPr="00E062F5" w:rsidRDefault="00522560" w:rsidP="00D333F5">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EB401F3" w14:textId="77777777" w:rsidR="00522560" w:rsidRPr="00E062F5" w:rsidRDefault="00522560" w:rsidP="00D333F5">
            <w:pPr>
              <w:spacing w:after="0"/>
              <w:rPr>
                <w:rFonts w:ascii="Arial" w:hAnsi="Arial"/>
                <w:sz w:val="18"/>
              </w:rPr>
            </w:pPr>
          </w:p>
        </w:tc>
      </w:tr>
      <w:tr w:rsidR="00522560" w:rsidRPr="00D66D5E" w14:paraId="189D6AC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F0360E6" w14:textId="1780B182" w:rsidR="00522560" w:rsidRPr="00E062F5" w:rsidRDefault="00522560" w:rsidP="00D333F5">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FA93179"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8DBA13C" w14:textId="77777777" w:rsidR="00522560" w:rsidRPr="00E062F5" w:rsidRDefault="00522560" w:rsidP="00D333F5">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CC55010" w14:textId="1194A3C6" w:rsidR="00522560" w:rsidRPr="00E062F5" w:rsidRDefault="00522560" w:rsidP="00D333F5">
            <w:pPr>
              <w:spacing w:after="0"/>
              <w:rPr>
                <w:rFonts w:ascii="Arial" w:hAnsi="Arial"/>
                <w:sz w:val="18"/>
              </w:rPr>
            </w:pPr>
          </w:p>
        </w:tc>
      </w:tr>
      <w:tr w:rsidR="00522560" w:rsidRPr="00D66D5E" w14:paraId="189FB27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161C86" w14:textId="0E5BADDD" w:rsidR="00522560" w:rsidRPr="00E062F5" w:rsidRDefault="00522560" w:rsidP="00D333F5">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D511E6A"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08AB43" w14:textId="77777777" w:rsidR="00522560" w:rsidRPr="00E062F5" w:rsidRDefault="00522560" w:rsidP="00D333F5">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539F12C3" w14:textId="77777777" w:rsidR="00522560" w:rsidRPr="00E062F5" w:rsidRDefault="00522560" w:rsidP="00D333F5">
            <w:pPr>
              <w:spacing w:after="0"/>
              <w:rPr>
                <w:rFonts w:ascii="Arial" w:hAnsi="Arial"/>
                <w:sz w:val="18"/>
              </w:rPr>
            </w:pPr>
            <w:r w:rsidRPr="00E062F5">
              <w:rPr>
                <w:rFonts w:ascii="Arial" w:hAnsi="Arial"/>
                <w:sz w:val="18"/>
              </w:rPr>
              <w:t>[Deletion of the entry with PLMN 254/003]</w:t>
            </w:r>
          </w:p>
        </w:tc>
      </w:tr>
      <w:tr w:rsidR="00522560" w:rsidRPr="00D66D5E" w14:paraId="58B1D7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18F0B40" w14:textId="6E299CF9" w:rsidR="00522560" w:rsidRPr="00E062F5" w:rsidRDefault="00522560" w:rsidP="00D333F5">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AF65AD"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DC6602" w14:textId="77777777" w:rsidR="00522560" w:rsidRPr="00E062F5" w:rsidRDefault="00522560" w:rsidP="00D333F5">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38420B22" w14:textId="77777777" w:rsidR="00522560" w:rsidRPr="00E062F5" w:rsidRDefault="00522560" w:rsidP="00D333F5">
            <w:pPr>
              <w:spacing w:after="0"/>
              <w:rPr>
                <w:rFonts w:ascii="Arial" w:hAnsi="Arial"/>
                <w:sz w:val="18"/>
              </w:rPr>
            </w:pPr>
          </w:p>
        </w:tc>
      </w:tr>
      <w:tr w:rsidR="00522560" w:rsidRPr="00D66D5E" w14:paraId="7081E4FD" w14:textId="77777777" w:rsidTr="00D333F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9B3222F" w14:textId="4D77E44F" w:rsidR="00522560" w:rsidRPr="00E062F5" w:rsidRDefault="00522560" w:rsidP="00D333F5">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28334A4E"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B65505" w14:textId="77777777" w:rsidR="00522560" w:rsidRPr="00E062F5" w:rsidRDefault="00522560" w:rsidP="00D333F5">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7E893FB" w14:textId="77777777" w:rsidR="00522560" w:rsidRPr="00E062F5" w:rsidRDefault="00522560" w:rsidP="00D333F5">
            <w:pPr>
              <w:spacing w:after="0"/>
              <w:rPr>
                <w:rFonts w:ascii="Arial" w:hAnsi="Arial"/>
                <w:sz w:val="18"/>
              </w:rPr>
            </w:pPr>
          </w:p>
        </w:tc>
      </w:tr>
      <w:tr w:rsidR="005726F8" w:rsidRPr="00D66D5E" w14:paraId="1C79BC8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23AB1D3" w14:textId="5201E2C9" w:rsidR="005726F8" w:rsidRPr="00E062F5" w:rsidRDefault="005726F8" w:rsidP="005726F8">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60C4C57D" w14:textId="42163AC3" w:rsidR="005726F8" w:rsidRPr="00E062F5"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D94471" w14:textId="4C77A0D4" w:rsidR="005726F8" w:rsidRPr="00E062F5" w:rsidRDefault="005726F8" w:rsidP="005726F8">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B321C70" w14:textId="75F9BD62" w:rsidR="005726F8" w:rsidRPr="00E062F5" w:rsidRDefault="005726F8" w:rsidP="005726F8">
            <w:pPr>
              <w:spacing w:after="0"/>
              <w:rPr>
                <w:rFonts w:ascii="Arial" w:hAnsi="Arial"/>
                <w:sz w:val="18"/>
              </w:rPr>
            </w:pPr>
            <w:r w:rsidRPr="003C5719">
              <w:rPr>
                <w:rFonts w:ascii="Arial" w:hAnsi="Arial"/>
                <w:sz w:val="18"/>
              </w:rPr>
              <w:t>Note: The ME might have registered to the Cell 2 before this step</w:t>
            </w:r>
          </w:p>
        </w:tc>
      </w:tr>
      <w:tr w:rsidR="00522560" w:rsidRPr="00D66D5E" w14:paraId="74AE927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54301C2" w14:textId="0E4B03D8" w:rsidR="00522560" w:rsidRPr="00E062F5" w:rsidRDefault="00522560" w:rsidP="00D333F5">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76A71A1C"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A18B94" w14:textId="77777777" w:rsidR="00522560" w:rsidRPr="00E062F5" w:rsidRDefault="00522560" w:rsidP="00D333F5">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6774535A" w14:textId="77777777" w:rsidR="00522560" w:rsidRPr="00E062F5" w:rsidRDefault="00522560" w:rsidP="00D333F5">
            <w:pPr>
              <w:spacing w:after="0"/>
              <w:rPr>
                <w:rFonts w:ascii="Arial" w:hAnsi="Arial"/>
                <w:sz w:val="18"/>
              </w:rPr>
            </w:pPr>
            <w:r w:rsidRPr="00E062F5">
              <w:rPr>
                <w:rFonts w:ascii="Arial" w:hAnsi="Arial"/>
                <w:sz w:val="18"/>
              </w:rPr>
              <w:t>PLMN MCC/MNC 254/003, Normal service</w:t>
            </w:r>
          </w:p>
        </w:tc>
      </w:tr>
    </w:tbl>
    <w:p w14:paraId="6834BE5B" w14:textId="77777777" w:rsidR="00522560" w:rsidRPr="00D66D5E" w:rsidRDefault="00522560" w:rsidP="00522560"/>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lastRenderedPageBreak/>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lastRenderedPageBreak/>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Pr="005307A3" w:rsidRDefault="00967DB4"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753C3DB4" w14:textId="2ABC6BB4" w:rsidR="00390CEC" w:rsidRPr="00673F1E" w:rsidRDefault="00390CEC" w:rsidP="00390CEC">
      <w:pPr>
        <w:keepNext/>
        <w:keepLines/>
        <w:spacing w:before="60"/>
        <w:rPr>
          <w:rFonts w:ascii="Arial" w:hAnsi="Arial"/>
          <w:b/>
          <w:lang w:eastAsia="x-none"/>
        </w:rPr>
      </w:pPr>
      <w:r w:rsidRPr="00673F1E">
        <w:rPr>
          <w:rFonts w:ascii="Arial" w:hAnsi="Arial"/>
          <w:b/>
        </w:rPr>
        <w:lastRenderedPageBreak/>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lastRenderedPageBreak/>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5E0DC924" w14:textId="77777777" w:rsidR="00BF46E1" w:rsidRPr="005307A3" w:rsidRDefault="00BF46E1" w:rsidP="00BF46E1">
      <w:pPr>
        <w:pStyle w:val="Heading5"/>
      </w:pPr>
      <w:bookmarkStart w:id="64" w:name="_Toc146313253"/>
      <w:r w:rsidRPr="005307A3">
        <w:t>27.22.14.2.5</w:t>
      </w:r>
      <w:r w:rsidRPr="005307A3">
        <w:tab/>
        <w:t>Test requirement</w:t>
      </w:r>
      <w:bookmarkEnd w:id="64"/>
    </w:p>
    <w:p w14:paraId="51EA646F" w14:textId="1C1A0F1F"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D8286F">
        <w:t>4</w:t>
      </w:r>
      <w:r w:rsidRPr="005307A3">
        <w:t>.</w:t>
      </w:r>
    </w:p>
    <w:p w14:paraId="281BE7EB" w14:textId="77777777" w:rsidR="00BF46E1" w:rsidRPr="005307A3" w:rsidRDefault="00BF46E1" w:rsidP="00BF46E1">
      <w:pPr>
        <w:pStyle w:val="Heading4"/>
      </w:pPr>
      <w:bookmarkStart w:id="65" w:name="_Toc146313254"/>
      <w:r w:rsidRPr="005307A3">
        <w:lastRenderedPageBreak/>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lastRenderedPageBreak/>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EA6A42" w14:paraId="77EBE9AF" w14:textId="77777777" w:rsidTr="0030403A">
        <w:trPr>
          <w:cantSplit/>
          <w:jc w:val="center"/>
        </w:trPr>
        <w:tc>
          <w:tcPr>
            <w:tcW w:w="737" w:type="dxa"/>
            <w:tcBorders>
              <w:top w:val="nil"/>
              <w:bottom w:val="nil"/>
              <w:right w:val="single" w:sz="4" w:space="0" w:color="auto"/>
            </w:tcBorders>
          </w:tcPr>
          <w:p w14:paraId="7454C902" w14:textId="77777777" w:rsidR="00EA6A42" w:rsidRDefault="00EA6A42" w:rsidP="0030403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EA6A42" w:rsidRDefault="00EA6A42" w:rsidP="0030403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EA6A42" w:rsidRDefault="00EA6A42" w:rsidP="0030403A">
            <w:pPr>
              <w:pStyle w:val="TAC"/>
              <w:rPr>
                <w:lang w:eastAsia="zh-CN"/>
              </w:rPr>
            </w:pPr>
          </w:p>
        </w:tc>
        <w:tc>
          <w:tcPr>
            <w:tcW w:w="2892" w:type="dxa"/>
            <w:tcBorders>
              <w:left w:val="single" w:sz="4" w:space="0" w:color="auto"/>
              <w:right w:val="single" w:sz="4" w:space="0" w:color="auto"/>
            </w:tcBorders>
          </w:tcPr>
          <w:p w14:paraId="369E84BD" w14:textId="105309FF" w:rsidR="00EA6A42" w:rsidRDefault="00EA6A42" w:rsidP="0030403A">
            <w:pPr>
              <w:pStyle w:val="TAL"/>
              <w:rPr>
                <w:lang w:eastAsia="zh-CN"/>
              </w:rPr>
            </w:pPr>
            <w:r>
              <w:t xml:space="preserve">PROACTIVE COMMAND </w:t>
            </w:r>
            <w:bookmarkStart w:id="93" w:name="OLE_LINK27"/>
            <w:bookmarkStart w:id="94" w:name="OLE_LINK5"/>
            <w:bookmarkStart w:id="95" w:name="OLE_LINK8"/>
            <w:r>
              <w:rPr>
                <w:rFonts w:hint="eastAsia"/>
              </w:rPr>
              <w:t>Geographical Location Request</w:t>
            </w:r>
            <w:bookmarkEnd w:id="93"/>
            <w:r>
              <w:t xml:space="preserve"> </w:t>
            </w:r>
            <w:bookmarkEnd w:id="94"/>
            <w:r>
              <w:rPr>
                <w:rFonts w:eastAsia="SimSun"/>
                <w:lang w:val="en-US" w:eastAsia="zh-CN"/>
              </w:rPr>
              <w:t>1</w:t>
            </w:r>
            <w:r>
              <w:t>.1.1</w:t>
            </w:r>
            <w:bookmarkEnd w:id="95"/>
          </w:p>
        </w:tc>
        <w:tc>
          <w:tcPr>
            <w:tcW w:w="3776" w:type="dxa"/>
            <w:tcBorders>
              <w:left w:val="single" w:sz="4" w:space="0" w:color="auto"/>
              <w:right w:val="single" w:sz="4" w:space="0" w:color="auto"/>
            </w:tcBorders>
          </w:tcPr>
          <w:p w14:paraId="7A570872" w14:textId="77777777" w:rsidR="00EA6A42" w:rsidRDefault="00EA6A42" w:rsidP="0030403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6" w:name="OLE_LINK4"/>
            <w:r>
              <w:t xml:space="preserve">ME </w:t>
            </w:r>
            <w:r>
              <w:sym w:font="Symbol" w:char="F0AE"/>
            </w:r>
            <w:r>
              <w:t xml:space="preserve"> UICC</w:t>
            </w:r>
            <w:bookmarkEnd w:id="96"/>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7" w:name="OLE_LINK6"/>
            <w:r>
              <w:rPr>
                <w:rFonts w:eastAsia="SimSun"/>
                <w:lang w:val="en-US" w:eastAsia="zh-CN"/>
              </w:rPr>
              <w:t>1</w:t>
            </w:r>
            <w:r>
              <w:t>.</w:t>
            </w:r>
            <w:r>
              <w:rPr>
                <w:rFonts w:eastAsia="SimSun" w:hint="eastAsia"/>
                <w:lang w:val="en-US" w:eastAsia="zh-CN"/>
              </w:rPr>
              <w:t>1</w:t>
            </w:r>
            <w:r>
              <w:t>.1</w:t>
            </w:r>
            <w:bookmarkEnd w:id="97"/>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8" w:name="OLE_LINK22"/>
            <w:r>
              <w:t>[normal ending]</w:t>
            </w:r>
          </w:p>
          <w:bookmarkEnd w:id="98"/>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9" w:name="OLE_LINK15"/>
      <w:r>
        <w:rPr>
          <w:rFonts w:hint="eastAsia"/>
        </w:rPr>
        <w:t>Geographical Location Request</w:t>
      </w:r>
      <w:bookmarkEnd w:id="99"/>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100" w:name="OLE_LINK17"/>
      <w:r>
        <w:rPr>
          <w:rFonts w:hint="eastAsia"/>
        </w:rPr>
        <w:t>Geographical Location Request</w:t>
      </w:r>
      <w:bookmarkEnd w:id="100"/>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101"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101"/>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102"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102"/>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3" w:name="OLE_LINK18"/>
      <w:r>
        <w:rPr>
          <w:lang w:eastAsia="en-GB"/>
        </w:rPr>
        <w:t>Geographical Location Reporting</w:t>
      </w:r>
      <w:bookmarkEnd w:id="103"/>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4" w:name="OLE_LINK20"/>
      <w:r>
        <w:t>ME</w:t>
      </w:r>
    </w:p>
    <w:bookmarkEnd w:id="104"/>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77F072A9" w:rsidR="00EA6A42" w:rsidRPr="0041528A" w:rsidRDefault="00EA6A42" w:rsidP="00415787">
      <w:r>
        <w:t xml:space="preserve">The ME shall operate in the manner defined in expected sequences </w:t>
      </w:r>
      <w:r>
        <w:rPr>
          <w:lang w:val="en-US" w:eastAsia="zh-CN"/>
        </w:rPr>
        <w:t>1</w:t>
      </w:r>
      <w:r>
        <w:t>.1.</w:t>
      </w:r>
    </w:p>
    <w:sectPr w:rsidR="00EA6A42" w:rsidRPr="0041528A" w:rsidSect="005C728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3EFFE" w14:textId="77777777" w:rsidR="00784EB1" w:rsidRDefault="00784EB1">
      <w:r>
        <w:separator/>
      </w:r>
    </w:p>
  </w:endnote>
  <w:endnote w:type="continuationSeparator" w:id="0">
    <w:p w14:paraId="0DBD4A4E" w14:textId="77777777" w:rsidR="00784EB1" w:rsidRDefault="0078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B40D5" w14:textId="77777777" w:rsidR="009602FC" w:rsidRDefault="009602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198C4464" w:rsidR="00597B11" w:rsidRDefault="005C728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82677" w14:textId="77777777" w:rsidR="009602FC" w:rsidRDefault="00960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66FB7" w14:textId="77777777" w:rsidR="00784EB1" w:rsidRDefault="00784EB1">
      <w:r>
        <w:separator/>
      </w:r>
    </w:p>
  </w:footnote>
  <w:footnote w:type="continuationSeparator" w:id="0">
    <w:p w14:paraId="5E1EC103" w14:textId="77777777" w:rsidR="00784EB1" w:rsidRDefault="00784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06EB8" w14:textId="77777777" w:rsidR="009602FC" w:rsidRDefault="009602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70D2BCBD" w:rsidR="00597B11" w:rsidRDefault="005C728D">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9173C0A" w:rsidR="00597B11" w:rsidRDefault="005C728D">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D7C28" w14:textId="77777777" w:rsidR="009602FC" w:rsidRDefault="00960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51834"/>
    <w:rsid w:val="00054A22"/>
    <w:rsid w:val="00054DF5"/>
    <w:rsid w:val="00062023"/>
    <w:rsid w:val="000655A6"/>
    <w:rsid w:val="00080512"/>
    <w:rsid w:val="00083588"/>
    <w:rsid w:val="00092350"/>
    <w:rsid w:val="000949CB"/>
    <w:rsid w:val="00097251"/>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0CFB"/>
    <w:rsid w:val="002727DD"/>
    <w:rsid w:val="002B11B9"/>
    <w:rsid w:val="002B6339"/>
    <w:rsid w:val="002E00EE"/>
    <w:rsid w:val="002E1C50"/>
    <w:rsid w:val="0030384C"/>
    <w:rsid w:val="003172DC"/>
    <w:rsid w:val="0035462D"/>
    <w:rsid w:val="003765B8"/>
    <w:rsid w:val="00384915"/>
    <w:rsid w:val="00390CEC"/>
    <w:rsid w:val="00391D40"/>
    <w:rsid w:val="003B09F4"/>
    <w:rsid w:val="003C3971"/>
    <w:rsid w:val="003D6A52"/>
    <w:rsid w:val="003D7E7B"/>
    <w:rsid w:val="003F7214"/>
    <w:rsid w:val="0041503E"/>
    <w:rsid w:val="0041528A"/>
    <w:rsid w:val="00415787"/>
    <w:rsid w:val="004217E9"/>
    <w:rsid w:val="00423334"/>
    <w:rsid w:val="004345EC"/>
    <w:rsid w:val="00437231"/>
    <w:rsid w:val="00447E8E"/>
    <w:rsid w:val="00465515"/>
    <w:rsid w:val="00470323"/>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7B11"/>
    <w:rsid w:val="005B3C1D"/>
    <w:rsid w:val="005C2A0F"/>
    <w:rsid w:val="005C2FBF"/>
    <w:rsid w:val="005C728D"/>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16BA"/>
    <w:rsid w:val="006832C7"/>
    <w:rsid w:val="006A323F"/>
    <w:rsid w:val="006B30D0"/>
    <w:rsid w:val="006B6724"/>
    <w:rsid w:val="006C3D95"/>
    <w:rsid w:val="006E5C86"/>
    <w:rsid w:val="006F33D9"/>
    <w:rsid w:val="006F70E9"/>
    <w:rsid w:val="00701116"/>
    <w:rsid w:val="00705416"/>
    <w:rsid w:val="00713C44"/>
    <w:rsid w:val="0071712A"/>
    <w:rsid w:val="00734A5B"/>
    <w:rsid w:val="0074026F"/>
    <w:rsid w:val="007429F6"/>
    <w:rsid w:val="00744E76"/>
    <w:rsid w:val="00750883"/>
    <w:rsid w:val="0076548D"/>
    <w:rsid w:val="00774DA4"/>
    <w:rsid w:val="00781F0F"/>
    <w:rsid w:val="00784EB1"/>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02FC"/>
    <w:rsid w:val="0096110F"/>
    <w:rsid w:val="00967DB4"/>
    <w:rsid w:val="00990CAF"/>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7DEC"/>
    <w:rsid w:val="00B35C1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417E3"/>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89</Pages>
  <Words>22452</Words>
  <Characters>127978</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150130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17</cp:revision>
  <cp:lastPrinted>2019-02-25T14:05:00Z</cp:lastPrinted>
  <dcterms:created xsi:type="dcterms:W3CDTF">2023-09-25T10:07:00Z</dcterms:created>
  <dcterms:modified xsi:type="dcterms:W3CDTF">2024-09-26T20:12:00Z</dcterms:modified>
</cp:coreProperties>
</file>