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32AAC08E" w14:textId="77777777" w:rsidR="00635D50" w:rsidRPr="001D1909" w:rsidRDefault="00635D50" w:rsidP="0076548D"/>
    <w:p w14:paraId="2BB4C0E9" w14:textId="25666F3B"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00627C5F">
        <w:rPr>
          <w:rFonts w:eastAsia="DengXian"/>
          <w:lang w:val="en-US"/>
        </w:rPr>
        <w:t>8</w:t>
      </w:r>
      <w:r w:rsidRPr="0078413B">
        <w:rPr>
          <w:rFonts w:eastAsia="DengXian"/>
          <w:lang w:val="en-US"/>
        </w:rPr>
        <w:t>.5</w:t>
      </w:r>
      <w:r w:rsidRPr="0078413B">
        <w:rPr>
          <w:rFonts w:eastAsia="DengXian"/>
          <w:lang w:val="en-US"/>
        </w:rPr>
        <w:tab/>
        <w:t>Test requirement</w:t>
      </w:r>
    </w:p>
    <w:p w14:paraId="688C520C" w14:textId="68AFEE0B" w:rsidR="0076548D" w:rsidRPr="00506B0D" w:rsidRDefault="0076548D" w:rsidP="00506B0D">
      <w:pPr>
        <w:overflowPunct w:val="0"/>
        <w:autoSpaceDE w:val="0"/>
        <w:autoSpaceDN w:val="0"/>
        <w:adjustRightInd w:val="0"/>
        <w:textAlignment w:val="baseline"/>
        <w:rPr>
          <w:rFonts w:eastAsia="DengXian"/>
        </w:rPr>
      </w:pPr>
      <w:r w:rsidRPr="002F297E">
        <w:rPr>
          <w:rFonts w:eastAsia="DengXian"/>
        </w:rPr>
        <w:t xml:space="preserve">The ME shall operate in the manner defined in expected sequence </w:t>
      </w:r>
      <w:r w:rsidRPr="002F297E">
        <w:rPr>
          <w:rFonts w:eastAsia="DengXian" w:hint="eastAsia"/>
        </w:rPr>
        <w:t>8</w:t>
      </w:r>
      <w:r w:rsidRPr="002F297E">
        <w:rPr>
          <w:rFonts w:eastAsia="DengXian"/>
        </w:rPr>
        <w:t>.1</w:t>
      </w:r>
      <w:r w:rsidR="00635D50">
        <w:rPr>
          <w:rFonts w:eastAsia="DengXian"/>
        </w:rPr>
        <w:t xml:space="preserve"> to 8.5.</w:t>
      </w:r>
    </w:p>
    <w:sectPr w:rsidR="0076548D" w:rsidRPr="00506B0D" w:rsidSect="003E1705">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25E4B" w14:textId="77777777" w:rsidR="007C2658" w:rsidRDefault="007C2658">
      <w:r>
        <w:separator/>
      </w:r>
    </w:p>
  </w:endnote>
  <w:endnote w:type="continuationSeparator" w:id="0">
    <w:p w14:paraId="1F09968F" w14:textId="77777777" w:rsidR="007C2658" w:rsidRDefault="007C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0B913" w14:textId="77777777" w:rsidR="00632EF4" w:rsidRDefault="0063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5009BE5F" w:rsidR="00597B11" w:rsidRDefault="008009A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080DB" w14:textId="77777777" w:rsidR="00632EF4" w:rsidRDefault="0063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22FEC" w14:textId="77777777" w:rsidR="007C2658" w:rsidRDefault="007C2658">
      <w:r>
        <w:separator/>
      </w:r>
    </w:p>
  </w:footnote>
  <w:footnote w:type="continuationSeparator" w:id="0">
    <w:p w14:paraId="26E4D5FA" w14:textId="77777777" w:rsidR="007C2658" w:rsidRDefault="007C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0708D" w14:textId="77777777" w:rsidR="00632EF4" w:rsidRDefault="00632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D553004" w:rsidR="00597B11" w:rsidRDefault="008009A9">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F2AEED8" w:rsidR="00597B11" w:rsidRDefault="008009A9">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4EB09" w14:textId="77777777" w:rsidR="00632EF4" w:rsidRDefault="00632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08C3"/>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40B6"/>
    <w:rsid w:val="002347A2"/>
    <w:rsid w:val="002675F0"/>
    <w:rsid w:val="002727DD"/>
    <w:rsid w:val="002B11B9"/>
    <w:rsid w:val="002B6339"/>
    <w:rsid w:val="002E00EE"/>
    <w:rsid w:val="002E1C50"/>
    <w:rsid w:val="002E585A"/>
    <w:rsid w:val="0030136E"/>
    <w:rsid w:val="0030384C"/>
    <w:rsid w:val="003172DC"/>
    <w:rsid w:val="0035462D"/>
    <w:rsid w:val="003765B8"/>
    <w:rsid w:val="00390CEC"/>
    <w:rsid w:val="00391D40"/>
    <w:rsid w:val="003C3971"/>
    <w:rsid w:val="003C4266"/>
    <w:rsid w:val="003D7E7B"/>
    <w:rsid w:val="003E1705"/>
    <w:rsid w:val="003F7214"/>
    <w:rsid w:val="0041503E"/>
    <w:rsid w:val="0041528A"/>
    <w:rsid w:val="004217E9"/>
    <w:rsid w:val="00423334"/>
    <w:rsid w:val="004345EC"/>
    <w:rsid w:val="00437231"/>
    <w:rsid w:val="00447E8E"/>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C2A0F"/>
    <w:rsid w:val="005C2FBF"/>
    <w:rsid w:val="005D2E01"/>
    <w:rsid w:val="005D7526"/>
    <w:rsid w:val="005E40A6"/>
    <w:rsid w:val="005E4BB2"/>
    <w:rsid w:val="005E6FD2"/>
    <w:rsid w:val="00602AEA"/>
    <w:rsid w:val="00604AE5"/>
    <w:rsid w:val="00614FDF"/>
    <w:rsid w:val="00621500"/>
    <w:rsid w:val="00627C5F"/>
    <w:rsid w:val="00632EF4"/>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C2658"/>
    <w:rsid w:val="007F0F4A"/>
    <w:rsid w:val="008009A9"/>
    <w:rsid w:val="008028A4"/>
    <w:rsid w:val="008263DF"/>
    <w:rsid w:val="00830747"/>
    <w:rsid w:val="00841B73"/>
    <w:rsid w:val="008768CA"/>
    <w:rsid w:val="0088711E"/>
    <w:rsid w:val="008904FA"/>
    <w:rsid w:val="008925C8"/>
    <w:rsid w:val="008C384C"/>
    <w:rsid w:val="0090271F"/>
    <w:rsid w:val="00902E23"/>
    <w:rsid w:val="009065A0"/>
    <w:rsid w:val="009114D7"/>
    <w:rsid w:val="0091348E"/>
    <w:rsid w:val="009173A9"/>
    <w:rsid w:val="00917CCB"/>
    <w:rsid w:val="0092045E"/>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44D1B"/>
    <w:rsid w:val="00F653B8"/>
    <w:rsid w:val="00F80AB5"/>
    <w:rsid w:val="00F81791"/>
    <w:rsid w:val="00F9008D"/>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ntTable" Target="fontTable.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184</Pages>
  <Words>44652</Words>
  <Characters>254522</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298577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15</cp:revision>
  <cp:lastPrinted>2019-02-25T14:05:00Z</cp:lastPrinted>
  <dcterms:created xsi:type="dcterms:W3CDTF">2023-09-25T09:55:00Z</dcterms:created>
  <dcterms:modified xsi:type="dcterms:W3CDTF">2024-09-26T20:11:00Z</dcterms:modified>
</cp:coreProperties>
</file>