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rsidP="00AC5A70">
      <w:pPr>
        <w:pStyle w:val="ListNumber"/>
        <w:numPr>
          <w:ilvl w:val="0"/>
          <w:numId w:val="3"/>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rsidP="00AC5A70">
      <w:pPr>
        <w:pStyle w:val="Heading4"/>
        <w:numPr>
          <w:ilvl w:val="3"/>
          <w:numId w:val="2"/>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lastRenderedPageBreak/>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lastRenderedPageBreak/>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lastRenderedPageBreak/>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lastRenderedPageBreak/>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lastRenderedPageBreak/>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lastRenderedPageBreak/>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lastRenderedPageBreak/>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lastRenderedPageBreak/>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lastRenderedPageBreak/>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lastRenderedPageBreak/>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lastRenderedPageBreak/>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lastRenderedPageBreak/>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lastRenderedPageBreak/>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lastRenderedPageBreak/>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lastRenderedPageBreak/>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lastRenderedPageBreak/>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lastRenderedPageBreak/>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lastRenderedPageBreak/>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lastRenderedPageBreak/>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lastRenderedPageBreak/>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lastRenderedPageBreak/>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lastRenderedPageBreak/>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lastRenderedPageBreak/>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lastRenderedPageBreak/>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lastRenderedPageBreak/>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lastRenderedPageBreak/>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lastRenderedPageBreak/>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lastRenderedPageBreak/>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lastRenderedPageBreak/>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748F7F78" w14:textId="77777777" w:rsidR="00BF46E1" w:rsidRPr="0041528A" w:rsidRDefault="00BF46E1" w:rsidP="00BF46E1">
      <w:pPr>
        <w:pStyle w:val="H6"/>
      </w:pPr>
      <w:r w:rsidRPr="0041528A">
        <w:t>27.22.4.5.1.4.1</w:t>
      </w:r>
      <w:r w:rsidRPr="0041528A">
        <w:tab/>
        <w:t>Initial conditions</w:t>
      </w:r>
    </w:p>
    <w:p w14:paraId="401A1CD9" w14:textId="77777777" w:rsidR="00BF46E1" w:rsidRPr="0041528A" w:rsidRDefault="00BF46E1" w:rsidP="00BF46E1">
      <w:r w:rsidRPr="0041528A">
        <w:t>The ME is connected to the USIM Simulator and only connected to the USS if the USS is mentioned in the sequence table. The elementary files are coded as Toolkit default.</w:t>
      </w:r>
    </w:p>
    <w:p w14:paraId="44D18D38" w14:textId="77777777" w:rsidR="00BF46E1" w:rsidRPr="0041528A" w:rsidRDefault="00BF46E1" w:rsidP="00BF46E1">
      <w:r w:rsidRPr="0041528A">
        <w:t>Prior to this test the ME shall have been powered on and performed the PROFILE DOWNLOAD procedure.</w:t>
      </w:r>
    </w:p>
    <w:p w14:paraId="362375C3" w14:textId="77777777" w:rsidR="00BF46E1" w:rsidRPr="0041528A" w:rsidRDefault="00BF46E1" w:rsidP="00BF46E1">
      <w:r w:rsidRPr="0041528A">
        <w:lastRenderedPageBreak/>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11198673" w14:textId="77777777" w:rsidR="00BF46E1" w:rsidRPr="0041528A" w:rsidRDefault="00BF46E1" w:rsidP="00BF46E1">
      <w:r w:rsidRPr="0041528A">
        <w:t>For coding, see ETSI TS 102 384 [26] in clause 27.22.4.5.1.4.2,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lastRenderedPageBreak/>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lastRenderedPageBreak/>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lastRenderedPageBreak/>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lastRenderedPageBreak/>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lastRenderedPageBreak/>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lastRenderedPageBreak/>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lastRenderedPageBreak/>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lastRenderedPageBreak/>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lastRenderedPageBreak/>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lastRenderedPageBreak/>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lastRenderedPageBreak/>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lastRenderedPageBreak/>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lastRenderedPageBreak/>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lastRenderedPageBreak/>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lastRenderedPageBreak/>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lastRenderedPageBreak/>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lastRenderedPageBreak/>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lastRenderedPageBreak/>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7777777" w:rsidR="005D188C" w:rsidRDefault="005D188C" w:rsidP="005D188C">
      <w:pPr>
        <w:pStyle w:val="H6"/>
      </w:pPr>
      <w:r>
        <w:t>27.22.4.7.3.3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48D845CF" w14:textId="77777777" w:rsidR="005C2FBF" w:rsidRPr="0041528A" w:rsidRDefault="005C2FBF" w:rsidP="005C2FBF">
      <w:r w:rsidRPr="0041528A">
        <w:t>The ME shall support the REFRESH command as defined in:</w:t>
      </w:r>
    </w:p>
    <w:p w14:paraId="2BFAE70C" w14:textId="5FA8ADD8" w:rsidR="005C2FBF" w:rsidRDefault="005C2FBF" w:rsidP="005C2FBF">
      <w:pPr>
        <w:pStyle w:val="B1"/>
      </w:pPr>
      <w:r w:rsidRPr="0041528A">
        <w:t>-</w:t>
      </w:r>
      <w:r w:rsidRPr="0041528A">
        <w:tab/>
        <w:t>TS 31.111 [15] clause 5.2</w:t>
      </w:r>
      <w:r>
        <w:t xml:space="preserve">, </w:t>
      </w:r>
      <w:r w:rsidRPr="0041528A">
        <w:t xml:space="preserve">clause 6.1, clause 6.4.7, clause 6.6.13, </w:t>
      </w:r>
      <w:r>
        <w:t xml:space="preserve">clause 7.5.4, </w:t>
      </w:r>
      <w:r w:rsidRPr="0041528A">
        <w:t xml:space="preserve"> clause 8.2,</w:t>
      </w:r>
      <w:r>
        <w:t xml:space="preserve"> clause</w:t>
      </w:r>
      <w:r w:rsidRPr="0041528A">
        <w:t xml:space="preserve"> 8.6, clause 8.7 and clause 8.90.</w:t>
      </w:r>
    </w:p>
    <w:p w14:paraId="537E90D3" w14:textId="77777777" w:rsidR="005C2FBF" w:rsidRPr="0041528A" w:rsidRDefault="005C2FBF" w:rsidP="005C2FBF">
      <w:r w:rsidRPr="0041528A">
        <w:t>Consequently the Rel-7 or later ME shall support the steering of roaming procedure as defined in:</w:t>
      </w:r>
    </w:p>
    <w:p w14:paraId="1538ADD6" w14:textId="77777777" w:rsidR="00BF46E1" w:rsidRPr="0041528A" w:rsidRDefault="00BF46E1" w:rsidP="00BF46E1">
      <w:pPr>
        <w:pStyle w:val="B1"/>
      </w:pPr>
      <w:r w:rsidRPr="0041528A">
        <w:t>-</w:t>
      </w:r>
      <w:r w:rsidRPr="0041528A">
        <w:tab/>
        <w:t>TS 23.122 [29] clause 4.4.6.</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0B9EBA9E" w14:textId="77777777" w:rsidR="00BF46E1" w:rsidRPr="0041528A" w:rsidRDefault="00BF46E1" w:rsidP="00BF46E1">
      <w:pPr>
        <w:pStyle w:val="H6"/>
      </w:pPr>
      <w:r w:rsidRPr="0041528A">
        <w:lastRenderedPageBreak/>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1C3AB8F5" w14:textId="3CA5CBAF" w:rsidR="005C2FBF" w:rsidRDefault="005C2FBF" w:rsidP="005C2FBF">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lastRenderedPageBreak/>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Pr="0041528A" w:rsidRDefault="005C2FBF" w:rsidP="00BF46E1"/>
    <w:p w14:paraId="34E72B88" w14:textId="77777777" w:rsidR="00BF46E1" w:rsidRPr="0041528A" w:rsidRDefault="00BF46E1" w:rsidP="00BF46E1">
      <w:pPr>
        <w:pStyle w:val="H6"/>
      </w:pPr>
      <w:r w:rsidRPr="0041528A">
        <w:t>27.22.4.7.3.5</w:t>
      </w:r>
      <w:r w:rsidRPr="0041528A">
        <w:tab/>
        <w:t>Test requirement</w:t>
      </w:r>
    </w:p>
    <w:p w14:paraId="237DCCD6" w14:textId="77777777" w:rsidR="00BF46E1" w:rsidRPr="0041528A" w:rsidRDefault="00BF46E1" w:rsidP="00BF46E1">
      <w:r w:rsidRPr="0041528A">
        <w:t>The ME shall operate in the manner defined in expected sequences 3.1 to 3.3.</w:t>
      </w:r>
    </w:p>
    <w:p w14:paraId="2C27EBB6" w14:textId="77777777" w:rsidR="00BF46E1" w:rsidRPr="0041528A" w:rsidRDefault="00BF46E1" w:rsidP="0030384C">
      <w:pPr>
        <w:pStyle w:val="Heading5"/>
      </w:pPr>
      <w:bookmarkStart w:id="118" w:name="_Toc146312938"/>
      <w:r w:rsidRPr="0041528A">
        <w:t>27.22.4.7.4</w:t>
      </w:r>
      <w:r w:rsidRPr="0041528A">
        <w:tab/>
        <w:t>REFRESH (AID)</w:t>
      </w:r>
      <w:bookmarkEnd w:id="118"/>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lastRenderedPageBreak/>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19"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rsidP="00C20BD0">
            <w:pPr>
              <w:pStyle w:val="TAH"/>
              <w:numPr>
                <w:ilvl w:val="0"/>
                <w:numId w:val="7"/>
              </w:numPr>
              <w:overflowPunct w:val="0"/>
              <w:autoSpaceDE w:val="0"/>
              <w:autoSpaceDN w:val="0"/>
              <w:adjustRightInd w:val="0"/>
              <w:ind w:left="280" w:hanging="283"/>
              <w:jc w:val="left"/>
              <w:textAlignment w:val="baseline"/>
              <w:rPr>
                <w:b w:val="0"/>
              </w:rPr>
            </w:pPr>
            <w:bookmarkStart w:id="120" w:name="MCCQCTEMPBM_00000026"/>
            <w:r w:rsidRPr="0041528A">
              <w:rPr>
                <w:b w:val="0"/>
              </w:rPr>
              <w:t>After step 1 and before step 4 of  the "Expected Sequence" of test 8.15 of TS 34.229-1the ME shall have sent TERMINAL RESPONSE: REFRESH 4.2.1A or TERMINAL RESPONSE: REFRESH 4.2.1B</w:t>
            </w:r>
          </w:p>
          <w:bookmarkEnd w:id="120"/>
          <w:p w14:paraId="2F06C9D4" w14:textId="77777777" w:rsidR="00C20BD0" w:rsidRPr="0041528A" w:rsidRDefault="00C20BD0" w:rsidP="00C20BD0">
            <w:pPr>
              <w:pStyle w:val="TAH"/>
              <w:numPr>
                <w:ilvl w:val="0"/>
                <w:numId w:val="7"/>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19"/>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1" w:name="_Toc146312939"/>
      <w:r w:rsidRPr="0041528A">
        <w:t>27.22.4.7.5</w:t>
      </w:r>
      <w:r w:rsidRPr="0041528A">
        <w:tab/>
        <w:t>REFRESH (IMSI changing procedure, E-UTRAN)</w:t>
      </w:r>
      <w:bookmarkEnd w:id="121"/>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rsidP="00035B4F">
      <w:pPr>
        <w:numPr>
          <w:ilvl w:val="0"/>
          <w:numId w:val="19"/>
        </w:numPr>
        <w:ind w:left="567" w:hanging="283"/>
      </w:pPr>
      <w:bookmarkStart w:id="122" w:name="MCCQCTEMPBM_00000028"/>
      <w:r w:rsidRPr="00E00AD5">
        <w:t>TS 31.111 [15] clause 6.1, clause 6.4.7, clause 6.4.7.1, clause 6.6.13, clause 5.2, clause 8.6, clause 8.7 and clause 8.18.</w:t>
      </w:r>
    </w:p>
    <w:bookmarkEnd w:id="122"/>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rsidP="00035B4F">
      <w:pPr>
        <w:numPr>
          <w:ilvl w:val="0"/>
          <w:numId w:val="20"/>
        </w:numPr>
        <w:ind w:left="567" w:hanging="283"/>
        <w:contextualSpacing/>
      </w:pPr>
      <w:bookmarkStart w:id="123" w:name="MCCQCTEMPBM_00000029"/>
      <w:r w:rsidRPr="00E00AD5">
        <w:t>TS 31.102 [14] clause 5.1.2 and Annex I.</w:t>
      </w:r>
    </w:p>
    <w:bookmarkEnd w:id="123"/>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4" w:name="_Toc146312940"/>
      <w:bookmarkStart w:id="125" w:name="_Toc51789398"/>
      <w:bookmarkStart w:id="126" w:name="_Toc90546869"/>
      <w:r>
        <w:rPr>
          <w:rFonts w:eastAsiaTheme="minorEastAsia"/>
        </w:rPr>
        <w:t>27.22.4.7.6</w:t>
      </w:r>
      <w:r w:rsidR="00195D76" w:rsidRPr="00F1068F">
        <w:rPr>
          <w:rFonts w:eastAsiaTheme="minorEastAsia"/>
        </w:rPr>
        <w:tab/>
        <w:t>REFRESH (IMSI changing procedure, NG-RAN)</w:t>
      </w:r>
      <w:bookmarkEnd w:id="124"/>
    </w:p>
    <w:bookmarkEnd w:id="125"/>
    <w:bookmarkEnd w:id="126"/>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27" w:name="OLE_LINK1"/>
      <w:bookmarkStart w:id="128" w:name="OLE_LINK2"/>
    </w:p>
    <w:p w14:paraId="5DDE83CF" w14:textId="71D3962A" w:rsidR="00AC4D4E" w:rsidRPr="00E96170" w:rsidRDefault="00AC4D4E" w:rsidP="000F06BA">
      <w:pPr>
        <w:pStyle w:val="Heading5"/>
        <w:rPr>
          <w:rFonts w:eastAsiaTheme="minorEastAsia"/>
        </w:rPr>
      </w:pPr>
      <w:bookmarkStart w:id="129"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27"/>
      <w:bookmarkEnd w:id="128"/>
      <w:bookmarkEnd w:id="129"/>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0" w:name="OLE_LINK3"/>
      <w:bookmarkStart w:id="131" w:name="OLE_LINK4"/>
      <w:r w:rsidRPr="001D1909">
        <w:t>clause</w:t>
      </w:r>
      <w:bookmarkEnd w:id="130"/>
      <w:bookmarkEnd w:id="131"/>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2"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2"/>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43789EB2" w:rsidR="004A0502" w:rsidRDefault="004A0502" w:rsidP="004A0502">
      <w:pPr>
        <w:pStyle w:val="Heading5"/>
        <w:rPr>
          <w:rFonts w:eastAsiaTheme="minorEastAsia"/>
        </w:rPr>
      </w:pPr>
      <w:bookmarkStart w:id="133" w:name="_Toc146312942"/>
      <w:r>
        <w:rPr>
          <w:rFonts w:eastAsiaTheme="minorEastAsia"/>
        </w:rPr>
        <w:lastRenderedPageBreak/>
        <w:t>27.22.4.</w:t>
      </w:r>
      <w:r w:rsidRPr="004A0502">
        <w:rPr>
          <w:rFonts w:eastAsiaTheme="minorEastAsia"/>
          <w:lang w:val="en-US" w:eastAsia="zh-CN"/>
        </w:rPr>
        <w:t xml:space="preserve"> </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1239F1DF" w:rsidR="004A0502" w:rsidRDefault="004A0502" w:rsidP="004A0502">
      <w:pPr>
        <w:pStyle w:val="H6"/>
      </w:pPr>
      <w:r>
        <w:t>27.22.4.</w:t>
      </w:r>
      <w:r w:rsidRPr="004A0502">
        <w:rPr>
          <w:rFonts w:eastAsiaTheme="minorEastAsia"/>
          <w:lang w:val="en-US" w:eastAsia="zh-CN"/>
        </w:rPr>
        <w:t xml:space="preserve"> </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5A46DAC3" w14:textId="458A5833" w:rsidR="004A0502" w:rsidRDefault="004A0502" w:rsidP="004A0502">
      <w:pPr>
        <w:pStyle w:val="H6"/>
      </w:pPr>
      <w:r>
        <w:t>27.22.4.</w:t>
      </w:r>
      <w:r w:rsidRPr="004A0502">
        <w:rPr>
          <w:rFonts w:eastAsiaTheme="minorEastAsia"/>
          <w:lang w:val="en-US" w:eastAsia="zh-CN"/>
        </w:rPr>
        <w:t xml:space="preserve"> </w:t>
      </w: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306E64CB" w14:textId="77777777" w:rsidR="004A0502" w:rsidRDefault="004A0502" w:rsidP="004A0502">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161D976A" w14:textId="77777777" w:rsidR="004A0502" w:rsidRDefault="004A0502" w:rsidP="004A0502">
      <w:pPr>
        <w:rPr>
          <w:rFonts w:eastAsia="SimSun"/>
          <w:lang w:val="en-US" w:eastAsia="zh-CN"/>
        </w:rPr>
      </w:pP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1FDEE9B3" w:rsidR="004A0502" w:rsidRDefault="004A0502" w:rsidP="004A0502">
      <w:pPr>
        <w:pStyle w:val="H6"/>
      </w:pPr>
      <w:r>
        <w:t>27.22.4.</w:t>
      </w:r>
      <w:r w:rsidRPr="004A0502">
        <w:rPr>
          <w:rFonts w:eastAsiaTheme="minorEastAsia"/>
          <w:lang w:val="en-US" w:eastAsia="zh-CN"/>
        </w:rPr>
        <w:t xml:space="preserve"> </w:t>
      </w:r>
      <w:r>
        <w:rPr>
          <w:rFonts w:eastAsiaTheme="minorEastAsia"/>
          <w:lang w:val="en-US" w:eastAsia="zh-CN"/>
        </w:rPr>
        <w:t>7.8</w:t>
      </w:r>
      <w:r>
        <w:t>.4</w:t>
      </w:r>
      <w:r>
        <w:rPr>
          <w:rFonts w:eastAsiaTheme="minorEastAsia"/>
          <w:lang w:eastAsia="zh-CN"/>
        </w:rPr>
        <w:tab/>
      </w:r>
      <w:r>
        <w:t>Method of test</w:t>
      </w:r>
    </w:p>
    <w:p w14:paraId="1CDEE3A0" w14:textId="7AAA1577" w:rsidR="004A0502" w:rsidRDefault="004A0502" w:rsidP="004A0502">
      <w:pPr>
        <w:pStyle w:val="H6"/>
      </w:pPr>
      <w:r>
        <w:t>27.22.4.</w:t>
      </w:r>
      <w:r w:rsidRPr="004A0502">
        <w:rPr>
          <w:rFonts w:eastAsiaTheme="minorEastAsia"/>
          <w:lang w:val="en-US" w:eastAsia="zh-CN"/>
        </w:rPr>
        <w:t xml:space="preserve"> </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4" w:name="OLE_LINK15"/>
      <w:r>
        <w:t>EF</w:t>
      </w:r>
      <w:r>
        <w:rPr>
          <w:vertAlign w:val="subscript"/>
        </w:rPr>
        <w:t>GBABP</w:t>
      </w:r>
      <w:bookmarkEnd w:id="134"/>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191D4A23" w:rsidR="004A0502" w:rsidRDefault="004A0502" w:rsidP="004A0502">
      <w:pPr>
        <w:pStyle w:val="H6"/>
      </w:pPr>
      <w:r>
        <w:lastRenderedPageBreak/>
        <w:t>27.22.4.</w:t>
      </w:r>
      <w:r w:rsidRPr="004A0502">
        <w:rPr>
          <w:rFonts w:eastAsiaTheme="minorEastAsia"/>
          <w:lang w:val="en-US" w:eastAsia="zh-CN"/>
        </w:rPr>
        <w:t xml:space="preserve"> </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5" w:name="OLE_LINK9"/>
      <w:r>
        <w:t xml:space="preserve">Expected Sequence </w:t>
      </w:r>
      <w:r>
        <w:rPr>
          <w:lang w:val="en-US" w:eastAsia="zh-CN"/>
        </w:rPr>
        <w:t>8</w:t>
      </w:r>
      <w:r>
        <w:t>.1 (</w:t>
      </w:r>
      <w:bookmarkStart w:id="136"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36"/>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37" w:name="OLE_LINK8"/>
            <w:r>
              <w:t xml:space="preserve"> </w:t>
            </w:r>
            <w:r>
              <w:rPr>
                <w:rFonts w:eastAsia="SimSun"/>
                <w:lang w:val="en-US" w:eastAsia="zh-CN"/>
              </w:rPr>
              <w:t>8</w:t>
            </w:r>
            <w:r>
              <w:t>.1.1</w:t>
            </w:r>
            <w:bookmarkEnd w:id="137"/>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38" w:name="OLE_LINK5"/>
            <w:r>
              <w:rPr>
                <w:rFonts w:hint="eastAsia"/>
              </w:rPr>
              <w:t>GBA Bootstrapping parameters</w:t>
            </w:r>
            <w:bookmarkEnd w:id="138"/>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39"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39"/>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5"/>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3"/>
    </w:p>
    <w:p w14:paraId="044CAFD5" w14:textId="77777777" w:rsidR="00BF46E1" w:rsidRPr="0041528A" w:rsidRDefault="00BF46E1" w:rsidP="00BF46E1">
      <w:pPr>
        <w:pStyle w:val="Heading5"/>
      </w:pPr>
      <w:bookmarkStart w:id="140" w:name="_Toc146312943"/>
      <w:r w:rsidRPr="0041528A">
        <w:t>27.22.4.8.1</w:t>
      </w:r>
      <w:r w:rsidRPr="0041528A">
        <w:tab/>
        <w:t>SET UP MENU (normal) and ENVELOPE MENU SELECTION</w:t>
      </w:r>
      <w:bookmarkEnd w:id="140"/>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1" w:name="_Toc146312944"/>
      <w:r w:rsidRPr="0041528A">
        <w:t>27.22.4.8.2</w:t>
      </w:r>
      <w:r w:rsidRPr="0041528A">
        <w:tab/>
        <w:t>SET UP MENU (help request support) and ENVELOPE MENU SELECTION</w:t>
      </w:r>
      <w:bookmarkEnd w:id="141"/>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2" w:name="_Toc146312945"/>
      <w:r w:rsidRPr="0041528A">
        <w:t>27.22.4.8.3</w:t>
      </w:r>
      <w:r w:rsidRPr="0041528A">
        <w:tab/>
        <w:t>SET UP MENU (next action support) and ENVELOPE MENU SELECTION</w:t>
      </w:r>
      <w:bookmarkEnd w:id="142"/>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3" w:name="_Toc146312946"/>
      <w:r w:rsidRPr="0041528A">
        <w:t>27.22.4.8.4</w:t>
      </w:r>
      <w:r w:rsidRPr="0041528A">
        <w:tab/>
        <w:t>SET UP MENU (display of icons) and ENVELOPE MENU SELECTION</w:t>
      </w:r>
      <w:bookmarkEnd w:id="143"/>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4" w:name="_Toc146312947"/>
      <w:r w:rsidRPr="0041528A">
        <w:t>27.22.4.8.5</w:t>
      </w:r>
      <w:r w:rsidRPr="0041528A">
        <w:tab/>
        <w:t>SET UP MENU (soft keys support) and ENVELOPE MENU SELECTION</w:t>
      </w:r>
      <w:bookmarkEnd w:id="144"/>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5" w:name="_Toc146312948"/>
      <w:r w:rsidRPr="0041528A">
        <w:lastRenderedPageBreak/>
        <w:t>27.22.4.8.6</w:t>
      </w:r>
      <w:r w:rsidRPr="0041528A">
        <w:tab/>
        <w:t>SET UP MENU (support of Text Attribute) and ENVELOPE MENU SELECTION</w:t>
      </w:r>
      <w:bookmarkEnd w:id="145"/>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46" w:name="_Toc146312949"/>
      <w:r w:rsidRPr="0041528A">
        <w:t>27.22.4.8.7</w:t>
      </w:r>
      <w:r w:rsidRPr="0041528A">
        <w:tab/>
        <w:t>SET UP MENU (UCS2 display in Cyrillic) and ENVELOPE MENU SELECTION</w:t>
      </w:r>
      <w:bookmarkEnd w:id="146"/>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47" w:name="_Toc146312950"/>
      <w:r w:rsidRPr="0041528A">
        <w:t>27.22.4.8.8</w:t>
      </w:r>
      <w:r w:rsidRPr="0041528A">
        <w:tab/>
        <w:t>SET UP MENU (UCS2 display in Chinese) and ENVELOPE MENU SELECTION</w:t>
      </w:r>
      <w:bookmarkEnd w:id="147"/>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48" w:name="_Toc146312951"/>
      <w:r w:rsidRPr="0041528A">
        <w:t>27.22.4.8.9</w:t>
      </w:r>
      <w:r w:rsidRPr="0041528A">
        <w:tab/>
        <w:t>SET UP MENU (UCS2 display in Katakana) and ENVELOPE MENU SELECTION</w:t>
      </w:r>
      <w:bookmarkEnd w:id="148"/>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49" w:name="_Toc146312952"/>
      <w:r w:rsidRPr="0041528A">
        <w:t>27.22.4.9</w:t>
      </w:r>
      <w:r w:rsidRPr="0041528A">
        <w:tab/>
        <w:t>SELECT ITEM</w:t>
      </w:r>
      <w:bookmarkEnd w:id="149"/>
    </w:p>
    <w:p w14:paraId="44243C72" w14:textId="77777777" w:rsidR="00BF46E1" w:rsidRPr="0041528A" w:rsidRDefault="00BF46E1" w:rsidP="00BF46E1">
      <w:pPr>
        <w:pStyle w:val="Heading5"/>
      </w:pPr>
      <w:bookmarkStart w:id="150" w:name="_Toc146312953"/>
      <w:r w:rsidRPr="0041528A">
        <w:t>27.22.4.9.1</w:t>
      </w:r>
      <w:r w:rsidRPr="0041528A">
        <w:tab/>
        <w:t>SELECT ITEM (mandatory features for ME supporting SELECT ITEM)</w:t>
      </w:r>
      <w:bookmarkEnd w:id="150"/>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1" w:name="_Toc146312954"/>
      <w:r w:rsidRPr="0041528A">
        <w:t>27.22.4.9.2</w:t>
      </w:r>
      <w:r w:rsidRPr="0041528A">
        <w:tab/>
        <w:t>SELECT ITEM (next action support)</w:t>
      </w:r>
      <w:bookmarkEnd w:id="151"/>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2" w:name="_Toc146312955"/>
      <w:r w:rsidRPr="0041528A">
        <w:t>27.22.4.9.3</w:t>
      </w:r>
      <w:r w:rsidRPr="0041528A">
        <w:tab/>
        <w:t>SELECT ITEM (default item support)</w:t>
      </w:r>
      <w:bookmarkEnd w:id="152"/>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3" w:name="_Toc146312956"/>
      <w:r w:rsidRPr="0041528A">
        <w:t>27.22.4.9.4</w:t>
      </w:r>
      <w:r w:rsidRPr="0041528A">
        <w:tab/>
        <w:t>SELECT ITEM (help request support)</w:t>
      </w:r>
      <w:bookmarkEnd w:id="153"/>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4" w:name="_Toc146312957"/>
      <w:r w:rsidRPr="0041528A">
        <w:t>27.22.4.9.5</w:t>
      </w:r>
      <w:r w:rsidRPr="0041528A">
        <w:tab/>
        <w:t>SELECT ITEM (icons support)</w:t>
      </w:r>
      <w:bookmarkEnd w:id="154"/>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5" w:name="_Toc146312958"/>
      <w:r w:rsidRPr="0041528A">
        <w:t>27.22.4.9.6</w:t>
      </w:r>
      <w:r w:rsidRPr="0041528A">
        <w:tab/>
        <w:t>SELECT ITEM (presentation style)</w:t>
      </w:r>
      <w:bookmarkEnd w:id="155"/>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56" w:name="_Toc146312959"/>
      <w:r w:rsidRPr="0041528A">
        <w:lastRenderedPageBreak/>
        <w:t>27.22.4.9.7</w:t>
      </w:r>
      <w:r w:rsidRPr="0041528A">
        <w:tab/>
        <w:t>SELECT ITEM (soft keys support)</w:t>
      </w:r>
      <w:bookmarkEnd w:id="156"/>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57" w:name="_Toc146312960"/>
      <w:r w:rsidRPr="0041528A">
        <w:t>27.22.4.9.8</w:t>
      </w:r>
      <w:r w:rsidRPr="0041528A">
        <w:tab/>
        <w:t>SELECT ITEM (Support of "No response from user")</w:t>
      </w:r>
      <w:bookmarkEnd w:id="157"/>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58" w:name="_Toc146312961"/>
      <w:r w:rsidRPr="0041528A">
        <w:t>27.22.4.9.9</w:t>
      </w:r>
      <w:r w:rsidRPr="0041528A">
        <w:tab/>
        <w:t>SELECT ITEM (Support of Text Attribute)</w:t>
      </w:r>
      <w:bookmarkEnd w:id="158"/>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59" w:name="_Toc146312962"/>
      <w:r w:rsidRPr="0041528A">
        <w:t>27.22.4.9.10</w:t>
      </w:r>
      <w:r w:rsidRPr="0041528A">
        <w:tab/>
        <w:t>SELECT ITEM (UCS2 display in Cyrillic)</w:t>
      </w:r>
      <w:bookmarkEnd w:id="159"/>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0" w:name="_Toc146312963"/>
      <w:r w:rsidRPr="0041528A">
        <w:t>27.22.4.9.11</w:t>
      </w:r>
      <w:r w:rsidRPr="0041528A">
        <w:tab/>
        <w:t>SELECT ITEM (UCS2 display in Chinese)</w:t>
      </w:r>
      <w:bookmarkEnd w:id="160"/>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1" w:name="_Toc146312964"/>
      <w:r w:rsidRPr="0041528A">
        <w:t>27.22.4.9.12</w:t>
      </w:r>
      <w:r w:rsidRPr="0041528A">
        <w:tab/>
        <w:t>SELECT ITEM (UCS2 display in Katakana)</w:t>
      </w:r>
      <w:bookmarkEnd w:id="161"/>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DF78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3E83B" w14:textId="77777777" w:rsidR="005C7479" w:rsidRDefault="005C7479">
      <w:r>
        <w:separator/>
      </w:r>
    </w:p>
  </w:endnote>
  <w:endnote w:type="continuationSeparator" w:id="0">
    <w:p w14:paraId="3F7D5E7C" w14:textId="77777777" w:rsidR="005C7479" w:rsidRDefault="005C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918BB" w14:textId="77777777" w:rsidR="00DF78D3" w:rsidRDefault="00DF78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576D43B6" w:rsidR="00597B11" w:rsidRDefault="00DB139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12C09" w14:textId="77777777" w:rsidR="00DF78D3" w:rsidRDefault="00DF7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ECB85" w14:textId="77777777" w:rsidR="005C7479" w:rsidRDefault="005C7479">
      <w:r>
        <w:separator/>
      </w:r>
    </w:p>
  </w:footnote>
  <w:footnote w:type="continuationSeparator" w:id="0">
    <w:p w14:paraId="24F9FE62" w14:textId="77777777" w:rsidR="005C7479" w:rsidRDefault="005C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70988" w14:textId="77777777" w:rsidR="00DF78D3" w:rsidRDefault="00DF7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5C53F58F" w:rsidR="00597B11" w:rsidRDefault="00DB139A">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2A1B74B" w:rsidR="00597B11" w:rsidRDefault="00DB139A">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2E092" w14:textId="77777777" w:rsidR="00DF78D3" w:rsidRDefault="00DF7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62023"/>
    <w:rsid w:val="000655A6"/>
    <w:rsid w:val="00080512"/>
    <w:rsid w:val="00083588"/>
    <w:rsid w:val="00092350"/>
    <w:rsid w:val="000949CB"/>
    <w:rsid w:val="00097251"/>
    <w:rsid w:val="000A0D1F"/>
    <w:rsid w:val="000A458B"/>
    <w:rsid w:val="000C0F65"/>
    <w:rsid w:val="000C47C3"/>
    <w:rsid w:val="000D58AB"/>
    <w:rsid w:val="000F06BA"/>
    <w:rsid w:val="001174DC"/>
    <w:rsid w:val="00133525"/>
    <w:rsid w:val="00134D55"/>
    <w:rsid w:val="001605B9"/>
    <w:rsid w:val="00166206"/>
    <w:rsid w:val="00195D76"/>
    <w:rsid w:val="00195FE9"/>
    <w:rsid w:val="001A4C42"/>
    <w:rsid w:val="001A7420"/>
    <w:rsid w:val="001B41A9"/>
    <w:rsid w:val="001B5072"/>
    <w:rsid w:val="001B6637"/>
    <w:rsid w:val="001C21C3"/>
    <w:rsid w:val="001D02C2"/>
    <w:rsid w:val="001D55FA"/>
    <w:rsid w:val="001F0C1D"/>
    <w:rsid w:val="001F1132"/>
    <w:rsid w:val="001F168B"/>
    <w:rsid w:val="00200BBF"/>
    <w:rsid w:val="00213EA6"/>
    <w:rsid w:val="0021575D"/>
    <w:rsid w:val="002162FE"/>
    <w:rsid w:val="002347A2"/>
    <w:rsid w:val="002675F0"/>
    <w:rsid w:val="002727DD"/>
    <w:rsid w:val="002A2C2C"/>
    <w:rsid w:val="002B11B9"/>
    <w:rsid w:val="002B6339"/>
    <w:rsid w:val="002E00EE"/>
    <w:rsid w:val="002E1C50"/>
    <w:rsid w:val="0030384C"/>
    <w:rsid w:val="003172DC"/>
    <w:rsid w:val="0035462D"/>
    <w:rsid w:val="003765B8"/>
    <w:rsid w:val="00383703"/>
    <w:rsid w:val="00390CEC"/>
    <w:rsid w:val="00391D40"/>
    <w:rsid w:val="003B09F4"/>
    <w:rsid w:val="003C3971"/>
    <w:rsid w:val="003D7E7B"/>
    <w:rsid w:val="003F7214"/>
    <w:rsid w:val="0041503E"/>
    <w:rsid w:val="0041528A"/>
    <w:rsid w:val="0041631F"/>
    <w:rsid w:val="004217E9"/>
    <w:rsid w:val="00423334"/>
    <w:rsid w:val="004345EC"/>
    <w:rsid w:val="00437231"/>
    <w:rsid w:val="00465515"/>
    <w:rsid w:val="00470323"/>
    <w:rsid w:val="00496700"/>
    <w:rsid w:val="004A0502"/>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45FC0"/>
    <w:rsid w:val="005514AC"/>
    <w:rsid w:val="00561326"/>
    <w:rsid w:val="00565087"/>
    <w:rsid w:val="005859F8"/>
    <w:rsid w:val="00597B11"/>
    <w:rsid w:val="005B3C1D"/>
    <w:rsid w:val="005C2A0F"/>
    <w:rsid w:val="005C2FBF"/>
    <w:rsid w:val="005C7479"/>
    <w:rsid w:val="005D188C"/>
    <w:rsid w:val="005D2E01"/>
    <w:rsid w:val="005D7526"/>
    <w:rsid w:val="005E40A6"/>
    <w:rsid w:val="005E4BB2"/>
    <w:rsid w:val="00602AEA"/>
    <w:rsid w:val="00602D6B"/>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C6407"/>
    <w:rsid w:val="006E5C86"/>
    <w:rsid w:val="006F70E9"/>
    <w:rsid w:val="00701116"/>
    <w:rsid w:val="0070727D"/>
    <w:rsid w:val="00713C44"/>
    <w:rsid w:val="0071712A"/>
    <w:rsid w:val="00732948"/>
    <w:rsid w:val="00734A5B"/>
    <w:rsid w:val="0074026F"/>
    <w:rsid w:val="007429F6"/>
    <w:rsid w:val="00744E76"/>
    <w:rsid w:val="00756D8C"/>
    <w:rsid w:val="0076548D"/>
    <w:rsid w:val="00774DA4"/>
    <w:rsid w:val="00781F0F"/>
    <w:rsid w:val="007944FC"/>
    <w:rsid w:val="007B455F"/>
    <w:rsid w:val="007B600E"/>
    <w:rsid w:val="007B74F7"/>
    <w:rsid w:val="007C16FB"/>
    <w:rsid w:val="007E3B6E"/>
    <w:rsid w:val="007F0F4A"/>
    <w:rsid w:val="007F7011"/>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95B8D"/>
    <w:rsid w:val="009B537F"/>
    <w:rsid w:val="009C21DD"/>
    <w:rsid w:val="009C5C19"/>
    <w:rsid w:val="009D7413"/>
    <w:rsid w:val="009F2B62"/>
    <w:rsid w:val="009F2C04"/>
    <w:rsid w:val="009F37B7"/>
    <w:rsid w:val="00A10F02"/>
    <w:rsid w:val="00A164B4"/>
    <w:rsid w:val="00A26956"/>
    <w:rsid w:val="00A27486"/>
    <w:rsid w:val="00A305CE"/>
    <w:rsid w:val="00A33235"/>
    <w:rsid w:val="00A360CB"/>
    <w:rsid w:val="00A53724"/>
    <w:rsid w:val="00A56066"/>
    <w:rsid w:val="00A66086"/>
    <w:rsid w:val="00A73129"/>
    <w:rsid w:val="00A773C5"/>
    <w:rsid w:val="00A82346"/>
    <w:rsid w:val="00A86604"/>
    <w:rsid w:val="00A92BA1"/>
    <w:rsid w:val="00A94B5C"/>
    <w:rsid w:val="00AA3D03"/>
    <w:rsid w:val="00AB1F30"/>
    <w:rsid w:val="00AC2462"/>
    <w:rsid w:val="00AC37F1"/>
    <w:rsid w:val="00AC4D4E"/>
    <w:rsid w:val="00AC5A70"/>
    <w:rsid w:val="00AC6BC6"/>
    <w:rsid w:val="00AD1613"/>
    <w:rsid w:val="00AD2C23"/>
    <w:rsid w:val="00AE65E2"/>
    <w:rsid w:val="00AF529F"/>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5231"/>
    <w:rsid w:val="00C6133D"/>
    <w:rsid w:val="00C6433C"/>
    <w:rsid w:val="00C6551D"/>
    <w:rsid w:val="00C72628"/>
    <w:rsid w:val="00C72833"/>
    <w:rsid w:val="00C80F1D"/>
    <w:rsid w:val="00C93F40"/>
    <w:rsid w:val="00C9652D"/>
    <w:rsid w:val="00CA3D0C"/>
    <w:rsid w:val="00CA6728"/>
    <w:rsid w:val="00CD0FAF"/>
    <w:rsid w:val="00CE2ABF"/>
    <w:rsid w:val="00D31239"/>
    <w:rsid w:val="00D57972"/>
    <w:rsid w:val="00D675A9"/>
    <w:rsid w:val="00D738D6"/>
    <w:rsid w:val="00D755EB"/>
    <w:rsid w:val="00D76048"/>
    <w:rsid w:val="00D8286F"/>
    <w:rsid w:val="00D87E00"/>
    <w:rsid w:val="00D9134D"/>
    <w:rsid w:val="00D97B5D"/>
    <w:rsid w:val="00DA1F84"/>
    <w:rsid w:val="00DA7A03"/>
    <w:rsid w:val="00DB139A"/>
    <w:rsid w:val="00DB1818"/>
    <w:rsid w:val="00DC309B"/>
    <w:rsid w:val="00DC4DA2"/>
    <w:rsid w:val="00DD30EB"/>
    <w:rsid w:val="00DD4C17"/>
    <w:rsid w:val="00DD74A5"/>
    <w:rsid w:val="00DF2B1F"/>
    <w:rsid w:val="00DF62CD"/>
    <w:rsid w:val="00DF78D3"/>
    <w:rsid w:val="00E16509"/>
    <w:rsid w:val="00E2245F"/>
    <w:rsid w:val="00E27BE7"/>
    <w:rsid w:val="00E301C0"/>
    <w:rsid w:val="00E36071"/>
    <w:rsid w:val="00E44582"/>
    <w:rsid w:val="00E53D31"/>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5234"/>
    <w:rsid w:val="00F2660C"/>
    <w:rsid w:val="00F325C8"/>
    <w:rsid w:val="00F653B8"/>
    <w:rsid w:val="00F802BB"/>
    <w:rsid w:val="00F80AB5"/>
    <w:rsid w:val="00F81791"/>
    <w:rsid w:val="00F9008D"/>
    <w:rsid w:val="00F9094E"/>
    <w:rsid w:val="00F95DBD"/>
    <w:rsid w:val="00FA1266"/>
    <w:rsid w:val="00FB1AFF"/>
    <w:rsid w:val="00FC0E2B"/>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183</Pages>
  <Words>45344</Words>
  <Characters>258463</Characters>
  <Application>Microsoft Office Word</Application>
  <DocSecurity>0</DocSecurity>
  <Lines>2153</Lines>
  <Paragraphs>606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303201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26</cp:revision>
  <cp:lastPrinted>2019-02-25T14:05:00Z</cp:lastPrinted>
  <dcterms:created xsi:type="dcterms:W3CDTF">2023-09-25T09:30:00Z</dcterms:created>
  <dcterms:modified xsi:type="dcterms:W3CDTF">2024-09-26T20:10:00Z</dcterms:modified>
</cp:coreProperties>
</file>