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proofErr w:type="spellStart"/>
            <w:r w:rsidRPr="0041528A">
              <w:t>O_UC_Before_EnvCC</w:t>
            </w:r>
            <w:proofErr w:type="spellEnd"/>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proofErr w:type="spellStart"/>
            <w:r w:rsidRPr="0041528A">
              <w:t>O_Open_Channel_GPRS_without_DefaultAPN</w:t>
            </w:r>
            <w:proofErr w:type="spellEnd"/>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proofErr w:type="spellStart"/>
            <w:r w:rsidRPr="0041528A">
              <w:t>O_PLI_HeNB_IP_Address</w:t>
            </w:r>
            <w:proofErr w:type="spellEnd"/>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proofErr w:type="spellStart"/>
            <w:r>
              <w:rPr>
                <w:lang w:eastAsia="zh-CN"/>
              </w:rPr>
              <w:t>pc_CAG</w:t>
            </w:r>
            <w:proofErr w:type="spellEnd"/>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r>
            <w:proofErr w:type="spellStart"/>
            <w:r>
              <w:rPr>
                <w:lang w:eastAsia="zh-CN"/>
              </w:rPr>
              <w:t>O_CAG_immediate_events</w:t>
            </w:r>
            <w:proofErr w:type="spellEnd"/>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F58A5" w14:textId="77777777" w:rsidR="00E2323F" w:rsidRDefault="00E2323F">
      <w:r>
        <w:separator/>
      </w:r>
    </w:p>
  </w:endnote>
  <w:endnote w:type="continuationSeparator" w:id="0">
    <w:p w14:paraId="4AB1D00D" w14:textId="77777777" w:rsidR="00E2323F" w:rsidRDefault="00E2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F3221" w14:textId="77777777" w:rsidR="00DE37F0" w:rsidRDefault="00DE3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2EFCBE1A" w:rsidR="00597B11" w:rsidRDefault="00B71D4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A5D71" w14:textId="77777777" w:rsidR="00DE37F0" w:rsidRDefault="00DE3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BD5E9" w14:textId="77777777" w:rsidR="00E2323F" w:rsidRDefault="00E2323F">
      <w:r>
        <w:separator/>
      </w:r>
    </w:p>
  </w:footnote>
  <w:footnote w:type="continuationSeparator" w:id="0">
    <w:p w14:paraId="1453D6B0" w14:textId="77777777" w:rsidR="00E2323F" w:rsidRDefault="00E2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9C1F8" w14:textId="77777777" w:rsidR="00DE37F0" w:rsidRDefault="00DE37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D03D2C9" w:rsidR="00597B11" w:rsidRDefault="00B71D41">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036DF87" w:rsidR="00597B11" w:rsidRDefault="00B71D4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E048" w14:textId="77777777" w:rsidR="00DE37F0" w:rsidRDefault="00DE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40F7"/>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37231"/>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C4D8D"/>
    <w:rsid w:val="007F0F4A"/>
    <w:rsid w:val="007F648C"/>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57A29"/>
    <w:rsid w:val="0096110F"/>
    <w:rsid w:val="00967DB4"/>
    <w:rsid w:val="00993668"/>
    <w:rsid w:val="009A3985"/>
    <w:rsid w:val="009B537F"/>
    <w:rsid w:val="009C21DD"/>
    <w:rsid w:val="009D7413"/>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AF6EC2"/>
    <w:rsid w:val="00B15449"/>
    <w:rsid w:val="00B27DEC"/>
    <w:rsid w:val="00B55E08"/>
    <w:rsid w:val="00B71D41"/>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323F"/>
    <w:rsid w:val="00E27B95"/>
    <w:rsid w:val="00E27BE7"/>
    <w:rsid w:val="00E301C0"/>
    <w:rsid w:val="00E44582"/>
    <w:rsid w:val="00E77645"/>
    <w:rsid w:val="00E822FC"/>
    <w:rsid w:val="00E85E6D"/>
    <w:rsid w:val="00EA15B0"/>
    <w:rsid w:val="00EA5EA7"/>
    <w:rsid w:val="00EA784F"/>
    <w:rsid w:val="00EB05F5"/>
    <w:rsid w:val="00EC4A25"/>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2464</Words>
  <Characters>14046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14</cp:revision>
  <cp:lastPrinted>2019-02-25T14:05:00Z</cp:lastPrinted>
  <dcterms:created xsi:type="dcterms:W3CDTF">2023-09-25T08:47:00Z</dcterms:created>
  <dcterms:modified xsi:type="dcterms:W3CDTF">2024-09-26T20:09:00Z</dcterms:modified>
</cp:coreProperties>
</file>