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lastRenderedPageBreak/>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xml:space="preserve">: For </w:t>
      </w:r>
      <w:proofErr w:type="spellStart"/>
      <w:r w:rsidRPr="00E32041">
        <w:t>RedCap</w:t>
      </w:r>
      <w:proofErr w:type="spellEnd"/>
      <w:r w:rsidRPr="00E32041">
        <w:t xml:space="preserve"> UEs, test cases applicable to 5G NR UEs and </w:t>
      </w:r>
      <w:proofErr w:type="spellStart"/>
      <w:r w:rsidRPr="00E32041">
        <w:t>RedCap</w:t>
      </w:r>
      <w:proofErr w:type="spellEnd"/>
      <w:r w:rsidRPr="00E32041">
        <w:t xml:space="preserve"> specific test cases (if any) are applicable.</w:t>
      </w:r>
    </w:p>
    <w:p w14:paraId="4DC44168" w14:textId="12D341DA" w:rsidR="00BF46E1" w:rsidRPr="0041528A" w:rsidRDefault="00FE62A9"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r>
        <w:t xml:space="preserve">, </w:t>
      </w:r>
      <w:r w:rsidRPr="0041528A">
        <w:t xml:space="preserve"> 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193DE5">
        <w:t>SAT-NG-SS</w:t>
      </w:r>
      <w:r w:rsidRPr="0041528A">
        <w:t>.</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lastRenderedPageBreak/>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0183C" w14:textId="77777777" w:rsidR="00FB17AF" w:rsidRDefault="00FB17AF">
      <w:r>
        <w:separator/>
      </w:r>
    </w:p>
  </w:endnote>
  <w:endnote w:type="continuationSeparator" w:id="0">
    <w:p w14:paraId="14BBDBD9" w14:textId="77777777" w:rsidR="00FB17AF" w:rsidRDefault="00F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AA526" w14:textId="77777777" w:rsidR="0067614C" w:rsidRDefault="006761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586ED6C" w:rsidR="00597B11" w:rsidRDefault="00B46DA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434BC" w14:textId="77777777" w:rsidR="0067614C" w:rsidRDefault="006761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79F59" w14:textId="77777777" w:rsidR="00FB17AF" w:rsidRDefault="00FB17AF">
      <w:r>
        <w:separator/>
      </w:r>
    </w:p>
  </w:footnote>
  <w:footnote w:type="continuationSeparator" w:id="0">
    <w:p w14:paraId="1F8AC883" w14:textId="77777777" w:rsidR="00FB17AF" w:rsidRDefault="00FB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4415E" w14:textId="77777777" w:rsidR="0067614C" w:rsidRDefault="00676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66FA977A" w:rsidR="00597B11" w:rsidRDefault="00B46DAA">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F6C7D39" w:rsidR="00597B11" w:rsidRDefault="00B46DAA">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AD39E" w14:textId="77777777" w:rsidR="0067614C" w:rsidRDefault="006761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352F"/>
    <w:rsid w:val="000949CB"/>
    <w:rsid w:val="00097251"/>
    <w:rsid w:val="000A0D1F"/>
    <w:rsid w:val="000A458B"/>
    <w:rsid w:val="000C47C3"/>
    <w:rsid w:val="000D58AB"/>
    <w:rsid w:val="000F06BA"/>
    <w:rsid w:val="00133525"/>
    <w:rsid w:val="00134D55"/>
    <w:rsid w:val="001605B9"/>
    <w:rsid w:val="00163C60"/>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B05C3"/>
    <w:rsid w:val="003C3971"/>
    <w:rsid w:val="003D1560"/>
    <w:rsid w:val="003D7E7B"/>
    <w:rsid w:val="003F2BC0"/>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7614C"/>
    <w:rsid w:val="006A323F"/>
    <w:rsid w:val="006B30D0"/>
    <w:rsid w:val="006B6724"/>
    <w:rsid w:val="006C3D95"/>
    <w:rsid w:val="006C6407"/>
    <w:rsid w:val="006E5C86"/>
    <w:rsid w:val="006F70E9"/>
    <w:rsid w:val="00701116"/>
    <w:rsid w:val="00713C44"/>
    <w:rsid w:val="0071712A"/>
    <w:rsid w:val="00734A5B"/>
    <w:rsid w:val="0074026F"/>
    <w:rsid w:val="00741E92"/>
    <w:rsid w:val="007429F6"/>
    <w:rsid w:val="00744E76"/>
    <w:rsid w:val="00747745"/>
    <w:rsid w:val="0076548D"/>
    <w:rsid w:val="00774DA4"/>
    <w:rsid w:val="00781F0F"/>
    <w:rsid w:val="007944FC"/>
    <w:rsid w:val="007B600E"/>
    <w:rsid w:val="007B74F7"/>
    <w:rsid w:val="007F0F4A"/>
    <w:rsid w:val="008028A4"/>
    <w:rsid w:val="00820A09"/>
    <w:rsid w:val="008263DF"/>
    <w:rsid w:val="00830747"/>
    <w:rsid w:val="008328B1"/>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156E"/>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15</cp:revision>
  <cp:lastPrinted>2019-02-25T14:05:00Z</cp:lastPrinted>
  <dcterms:created xsi:type="dcterms:W3CDTF">2023-09-25T08:45:00Z</dcterms:created>
  <dcterms:modified xsi:type="dcterms:W3CDTF">2024-09-26T20:09:00Z</dcterms:modified>
</cp:coreProperties>
</file>