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PD_Softkey_SetUp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PD_IrDA</w:t>
            </w:r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PD_Txt_Wrap</w:t>
            </w:r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PD_PLI_Slice_Information</w:t>
            </w:r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</w:t>
            </w:r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 AND O_Detach_Rdr</w:t>
            </w:r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O_Run_At</w:t>
            </w:r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 AND O_No_Type_ND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3A3B2A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6824677A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13A37D56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>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3A3B2A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52EA9511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2CCE8394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O_No_Type_NK AND O_No_Type_NS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3A3B2A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3A3B2A" w:rsidRDefault="003A3B2A" w:rsidP="003A3B2A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75CC8B12" w:rsidR="003A3B2A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087F5C36" w:rsidR="003A3B2A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1ED90CD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4B74FC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000000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2426EA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B63A3E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2D63AD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660FA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CE8DFF" w14:textId="5010323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</w:tbl>
    <w:p w14:paraId="100E29E9" w14:textId="77777777" w:rsidR="00BF46E1" w:rsidRPr="0041528A" w:rsidRDefault="00BF46E1"/>
    <w:sectPr w:rsidR="00BF46E1" w:rsidRPr="0041528A" w:rsidSect="004A7FA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1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93632" w14:textId="77777777" w:rsidR="00E708D7" w:rsidRDefault="00E708D7">
      <w:r>
        <w:separator/>
      </w:r>
    </w:p>
  </w:endnote>
  <w:endnote w:type="continuationSeparator" w:id="0">
    <w:p w14:paraId="78059B5A" w14:textId="77777777" w:rsidR="00E708D7" w:rsidRDefault="00E7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10408DAF" w:rsidR="00597B11" w:rsidRDefault="004A7F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9B4D4" w14:textId="77777777" w:rsidR="00E708D7" w:rsidRDefault="00E708D7">
      <w:r>
        <w:separator/>
      </w:r>
    </w:p>
  </w:footnote>
  <w:footnote w:type="continuationSeparator" w:id="0">
    <w:p w14:paraId="10CEFBDE" w14:textId="77777777" w:rsidR="00E708D7" w:rsidRDefault="00E70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169A2846" w:rsidR="00597B11" w:rsidRDefault="004A7F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V17.4.0 (2024-09)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E276198" w:rsidR="00597B11" w:rsidRDefault="004A7F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879D3"/>
    <w:rsid w:val="00092350"/>
    <w:rsid w:val="000949CB"/>
    <w:rsid w:val="00097251"/>
    <w:rsid w:val="000A0D1F"/>
    <w:rsid w:val="000A458B"/>
    <w:rsid w:val="000C47C3"/>
    <w:rsid w:val="000D40CE"/>
    <w:rsid w:val="000D428C"/>
    <w:rsid w:val="000D58AB"/>
    <w:rsid w:val="000F021F"/>
    <w:rsid w:val="000F06BA"/>
    <w:rsid w:val="00124119"/>
    <w:rsid w:val="00133525"/>
    <w:rsid w:val="00134D55"/>
    <w:rsid w:val="001605B9"/>
    <w:rsid w:val="00166206"/>
    <w:rsid w:val="00195D76"/>
    <w:rsid w:val="001A2FFA"/>
    <w:rsid w:val="001A4C42"/>
    <w:rsid w:val="001A7420"/>
    <w:rsid w:val="001B2950"/>
    <w:rsid w:val="001B52E8"/>
    <w:rsid w:val="001B6637"/>
    <w:rsid w:val="001C21C3"/>
    <w:rsid w:val="001D02C2"/>
    <w:rsid w:val="001F0C1D"/>
    <w:rsid w:val="001F1132"/>
    <w:rsid w:val="001F168B"/>
    <w:rsid w:val="00200BBF"/>
    <w:rsid w:val="00213C19"/>
    <w:rsid w:val="00213EA6"/>
    <w:rsid w:val="0021575D"/>
    <w:rsid w:val="002347A2"/>
    <w:rsid w:val="002555D8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A287E"/>
    <w:rsid w:val="003A3B2A"/>
    <w:rsid w:val="003B220F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424D7"/>
    <w:rsid w:val="0044330B"/>
    <w:rsid w:val="00447E8E"/>
    <w:rsid w:val="00465515"/>
    <w:rsid w:val="00470323"/>
    <w:rsid w:val="00496700"/>
    <w:rsid w:val="004A7FAF"/>
    <w:rsid w:val="004B4E23"/>
    <w:rsid w:val="004B74FC"/>
    <w:rsid w:val="004D3578"/>
    <w:rsid w:val="004D7F90"/>
    <w:rsid w:val="004E06F2"/>
    <w:rsid w:val="004E213A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4B3"/>
    <w:rsid w:val="00672E5C"/>
    <w:rsid w:val="006A323F"/>
    <w:rsid w:val="006A534B"/>
    <w:rsid w:val="006B30D0"/>
    <w:rsid w:val="006B6724"/>
    <w:rsid w:val="006C3D95"/>
    <w:rsid w:val="006C6407"/>
    <w:rsid w:val="006E5C8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E3FEC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10F02"/>
    <w:rsid w:val="00A14CF1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A2892"/>
    <w:rsid w:val="00AB4EEA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F5D70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76AD6"/>
    <w:rsid w:val="00D8286F"/>
    <w:rsid w:val="00D87E00"/>
    <w:rsid w:val="00D9134D"/>
    <w:rsid w:val="00DA1565"/>
    <w:rsid w:val="00DA1F84"/>
    <w:rsid w:val="00DA7A03"/>
    <w:rsid w:val="00DB1818"/>
    <w:rsid w:val="00DB2ECE"/>
    <w:rsid w:val="00DC1005"/>
    <w:rsid w:val="00DC309B"/>
    <w:rsid w:val="00DC4DA2"/>
    <w:rsid w:val="00DD30EB"/>
    <w:rsid w:val="00DD4C17"/>
    <w:rsid w:val="00DD74A5"/>
    <w:rsid w:val="00DF2B1F"/>
    <w:rsid w:val="00DF62CD"/>
    <w:rsid w:val="00E148AF"/>
    <w:rsid w:val="00E16509"/>
    <w:rsid w:val="00E2245F"/>
    <w:rsid w:val="00E27BE7"/>
    <w:rsid w:val="00E301C0"/>
    <w:rsid w:val="00E44582"/>
    <w:rsid w:val="00E62F43"/>
    <w:rsid w:val="00E708D7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19</Pages>
  <Words>13468</Words>
  <Characters>76769</Characters>
  <Application>Microsoft Office Word</Application>
  <DocSecurity>0</DocSecurity>
  <Lines>639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90057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23003-i70.</cp:lastModifiedBy>
  <cp:revision>27</cp:revision>
  <cp:lastPrinted>2019-02-25T14:05:00Z</cp:lastPrinted>
  <dcterms:created xsi:type="dcterms:W3CDTF">2023-09-25T10:14:00Z</dcterms:created>
  <dcterms:modified xsi:type="dcterms:W3CDTF">2024-10-02T07:10:00Z</dcterms:modified>
</cp:coreProperties>
</file>