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00540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318F0B5A" w:rsidR="00597B11" w:rsidRDefault="0000540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60C0BA6" w:rsidR="00597B11" w:rsidRDefault="00005402">
    <w:pPr>
      <w:framePr w:h="284" w:hRule="exact" w:wrap="around" w:vAnchor="text" w:hAnchor="margin" w:xAlign="right" w:y="1"/>
      <w:rPr>
        <w:rFonts w:ascii="Arial" w:hAnsi="Arial" w:cs="Arial"/>
        <w:b/>
        <w:sz w:val="18"/>
        <w:szCs w:val="18"/>
      </w:rPr>
    </w:pPr>
    <w:r>
      <w:rPr>
        <w:rFonts w:ascii="Arial" w:hAnsi="Arial" w:cs="Arial"/>
        <w:b/>
        <w:sz w:val="18"/>
        <w:szCs w:val="18"/>
      </w:rPr>
      <w:t>3GPP TS 31.124 V17.4.0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B69616E" w:rsidR="00597B11" w:rsidRDefault="00005402">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F7214"/>
    <w:rsid w:val="0041503E"/>
    <w:rsid w:val="0041528A"/>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4009"/>
    <w:rsid w:val="00E85E6D"/>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11</cp:revision>
  <cp:lastPrinted>2019-02-25T14:05:00Z</cp:lastPrinted>
  <dcterms:created xsi:type="dcterms:W3CDTF">2023-09-25T10:01:00Z</dcterms:created>
  <dcterms:modified xsi:type="dcterms:W3CDTF">2024-09-26T19:53:00Z</dcterms:modified>
</cp:coreProperties>
</file>