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37E11843" w14:textId="77777777" w:rsidR="00D0571D" w:rsidRDefault="00D0571D" w:rsidP="00D0571D"/>
    <w:p w14:paraId="256A51FF" w14:textId="77777777" w:rsidR="00BF46E1" w:rsidRPr="0041528A" w:rsidRDefault="00BF46E1" w:rsidP="00BF46E1">
      <w:pPr>
        <w:pStyle w:val="Heading4"/>
      </w:pPr>
      <w:r w:rsidRPr="0041528A">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lastRenderedPageBreak/>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lastRenderedPageBreak/>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C023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A142D" w14:textId="77777777" w:rsidR="00017FB8" w:rsidRDefault="00017FB8">
      <w:r>
        <w:separator/>
      </w:r>
    </w:p>
  </w:endnote>
  <w:endnote w:type="continuationSeparator" w:id="0">
    <w:p w14:paraId="4916F43A" w14:textId="77777777" w:rsidR="00017FB8" w:rsidRDefault="0001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74514" w14:textId="77777777" w:rsidR="00C0233B" w:rsidRDefault="00C0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5EF2279E" w:rsidR="00597B11" w:rsidRDefault="00C023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147C8" w14:textId="77777777" w:rsidR="00C0233B" w:rsidRDefault="00C0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6CC3D" w14:textId="77777777" w:rsidR="00017FB8" w:rsidRDefault="00017FB8">
      <w:r>
        <w:separator/>
      </w:r>
    </w:p>
  </w:footnote>
  <w:footnote w:type="continuationSeparator" w:id="0">
    <w:p w14:paraId="5964FE6D" w14:textId="77777777" w:rsidR="00017FB8" w:rsidRDefault="0001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740DD" w14:textId="77777777" w:rsidR="00C0233B" w:rsidRDefault="00C02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3B74407C" w:rsidR="00597B11" w:rsidRDefault="00C0233B">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11AF025" w:rsidR="00597B11" w:rsidRDefault="00C0233B">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91B7D" w14:textId="77777777" w:rsidR="00C0233B" w:rsidRDefault="00C0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D1A43"/>
    <w:rsid w:val="002E00EE"/>
    <w:rsid w:val="002E1C50"/>
    <w:rsid w:val="0030384C"/>
    <w:rsid w:val="003172DC"/>
    <w:rsid w:val="0035462D"/>
    <w:rsid w:val="003558E1"/>
    <w:rsid w:val="003765B8"/>
    <w:rsid w:val="00390CEC"/>
    <w:rsid w:val="00391D40"/>
    <w:rsid w:val="003A5097"/>
    <w:rsid w:val="003C3971"/>
    <w:rsid w:val="003D7E7B"/>
    <w:rsid w:val="003F7214"/>
    <w:rsid w:val="0041503E"/>
    <w:rsid w:val="0041528A"/>
    <w:rsid w:val="004217E9"/>
    <w:rsid w:val="00423334"/>
    <w:rsid w:val="004345EC"/>
    <w:rsid w:val="00447E8E"/>
    <w:rsid w:val="00465515"/>
    <w:rsid w:val="00470323"/>
    <w:rsid w:val="00496700"/>
    <w:rsid w:val="004B4E23"/>
    <w:rsid w:val="004D2D8C"/>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39FD"/>
    <w:rsid w:val="00687805"/>
    <w:rsid w:val="006A1E0F"/>
    <w:rsid w:val="006A323F"/>
    <w:rsid w:val="006B30D0"/>
    <w:rsid w:val="006B5D83"/>
    <w:rsid w:val="006B6724"/>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44FC"/>
    <w:rsid w:val="007B600E"/>
    <w:rsid w:val="007B74F7"/>
    <w:rsid w:val="007F0F4A"/>
    <w:rsid w:val="007F2650"/>
    <w:rsid w:val="008028A4"/>
    <w:rsid w:val="008263DF"/>
    <w:rsid w:val="00830747"/>
    <w:rsid w:val="00841B73"/>
    <w:rsid w:val="00862811"/>
    <w:rsid w:val="008768CA"/>
    <w:rsid w:val="0088711E"/>
    <w:rsid w:val="008904FA"/>
    <w:rsid w:val="008925C8"/>
    <w:rsid w:val="008C384C"/>
    <w:rsid w:val="0090271F"/>
    <w:rsid w:val="00902E23"/>
    <w:rsid w:val="0090449B"/>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02E3"/>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784F"/>
    <w:rsid w:val="00EB05F5"/>
    <w:rsid w:val="00EC4A25"/>
    <w:rsid w:val="00ED2D5E"/>
    <w:rsid w:val="00ED3DBE"/>
    <w:rsid w:val="00EE3781"/>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187</Pages>
  <Words>42303</Words>
  <Characters>241128</Characters>
  <Application>Microsoft Office Word</Application>
  <DocSecurity>0</DocSecurity>
  <Lines>2009</Lines>
  <Paragraphs>565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282866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14</cp:revision>
  <cp:lastPrinted>2019-02-25T14:05:00Z</cp:lastPrinted>
  <dcterms:created xsi:type="dcterms:W3CDTF">2023-09-25T09:58:00Z</dcterms:created>
  <dcterms:modified xsi:type="dcterms:W3CDTF">2024-09-26T19:53:00Z</dcterms:modified>
</cp:coreProperties>
</file>