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 xml:space="preserve">The ME is connected to the USIM Simulator and only connected to the USS if the USS is mentioned in the sequence </w:t>
      </w:r>
      <w:proofErr w:type="spellStart"/>
      <w:r w:rsidRPr="0041528A">
        <w:t>table.Prior</w:t>
      </w:r>
      <w:proofErr w:type="spellEnd"/>
      <w:r w:rsidRPr="0041528A">
        <w:t xml:space="preserve">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r>
      <w:proofErr w:type="spellStart"/>
      <w:r w:rsidRPr="0041528A">
        <w:t>class</w:t>
      </w:r>
      <w:proofErr w:type="spellEnd"/>
      <w:r w:rsidRPr="0041528A">
        <w:t xml:space="preserve">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 xml:space="preserve">SEND SHORT MESSAGE (Support of Text Attribute – </w:t>
      </w:r>
      <w:proofErr w:type="spellStart"/>
      <w:r w:rsidRPr="0041528A">
        <w:t>Center</w:t>
      </w:r>
      <w:proofErr w:type="spellEnd"/>
      <w:r w:rsidRPr="0041528A">
        <w:t xml:space="preserve">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 xml:space="preserve">To verify that the ME correctly formats and sends a short message to the network (USS) and display the alpha identifier according to the </w:t>
      </w:r>
      <w:proofErr w:type="spellStart"/>
      <w:r w:rsidRPr="0041528A">
        <w:t>center</w:t>
      </w:r>
      <w:proofErr w:type="spellEnd"/>
      <w:r w:rsidRPr="0041528A">
        <w:t xml:space="preserve">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 xml:space="preserve">Expected Sequence 4.2 (SEND SHORT MESSAGE, alpha identifier with Text attribute – </w:t>
      </w:r>
      <w:proofErr w:type="spellStart"/>
      <w:r w:rsidRPr="0041528A">
        <w:t>Center</w:t>
      </w:r>
      <w:proofErr w:type="spellEnd"/>
      <w:r w:rsidRPr="0041528A">
        <w:t xml:space="preserve">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 xml:space="preserve">[Message shall be formatted with </w:t>
            </w:r>
            <w:proofErr w:type="spellStart"/>
            <w:r w:rsidRPr="0041528A">
              <w:t>center</w:t>
            </w:r>
            <w:proofErr w:type="spellEnd"/>
            <w:r w:rsidRPr="0041528A">
              <w:t xml:space="preserve">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 xml:space="preserve">[Message shall be formatted without </w:t>
            </w:r>
            <w:proofErr w:type="spellStart"/>
            <w:r w:rsidRPr="0041528A">
              <w:t>center</w:t>
            </w:r>
            <w:proofErr w:type="spellEnd"/>
            <w:r w:rsidRPr="0041528A">
              <w:t xml:space="preserve"> alignment. Remark: If </w:t>
            </w:r>
            <w:proofErr w:type="spellStart"/>
            <w:r w:rsidRPr="0041528A">
              <w:t>center</w:t>
            </w:r>
            <w:proofErr w:type="spellEnd"/>
            <w:r w:rsidRPr="0041528A">
              <w:t xml:space="preserve">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r>
      <w:proofErr w:type="spellStart"/>
      <w:r w:rsidRPr="0041528A">
        <w:t>class</w:t>
      </w:r>
      <w:proofErr w:type="spellEnd"/>
      <w:r w:rsidRPr="0041528A">
        <w:t xml:space="preserve">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r>
      <w:proofErr w:type="spellStart"/>
      <w:r w:rsidRPr="0041528A">
        <w:t>Center</w:t>
      </w:r>
      <w:proofErr w:type="spellEnd"/>
      <w:r w:rsidRPr="0041528A">
        <w:t xml:space="preserve">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r>
      <w:proofErr w:type="spellStart"/>
      <w:r w:rsidRPr="0041528A">
        <w:t>class</w:t>
      </w:r>
      <w:proofErr w:type="spellEnd"/>
      <w:r w:rsidRPr="0041528A">
        <w:t xml:space="preserve">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 xml:space="preserve">The ME is connected to the USIM Simulator and only connected to the USS if the USS is mentioned in the sequence </w:t>
      </w:r>
      <w:proofErr w:type="spellStart"/>
      <w:r w:rsidRPr="0041528A">
        <w:t>table.Prior</w:t>
      </w:r>
      <w:proofErr w:type="spellEnd"/>
      <w:r w:rsidRPr="0041528A">
        <w:t xml:space="preserve">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proofErr w:type="spellStart"/>
            <w:r w:rsidRPr="0041528A">
              <w:rPr>
                <w:rFonts w:ascii="MS Gothic" w:eastAsia="MS Gothic" w:hAnsi="MS Gothic" w:cs="MS Gothic"/>
              </w:rPr>
              <w:t>中一</w:t>
            </w:r>
            <w:proofErr w:type="spellEnd"/>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proofErr w:type="spellStart"/>
            <w:r w:rsidRPr="0041528A">
              <w:rPr>
                <w:rFonts w:ascii="MS Gothic" w:eastAsia="MS Gothic" w:hAnsi="MS Gothic" w:cs="MS Gothic"/>
              </w:rPr>
              <w:t>中一</w:t>
            </w:r>
            <w:proofErr w:type="spellEnd"/>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proofErr w:type="spellStart"/>
            <w:r w:rsidRPr="0041528A">
              <w:rPr>
                <w:rFonts w:ascii="MS Gothic" w:eastAsia="MS Gothic" w:hAnsi="MS Gothic" w:cs="MS Gothic"/>
              </w:rPr>
              <w:t>中一</w:t>
            </w:r>
            <w:proofErr w:type="spellEnd"/>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proofErr w:type="spellStart"/>
      <w:r w:rsidRPr="0041528A">
        <w:rPr>
          <w:rFonts w:ascii="MS Gothic" w:eastAsia="MS Gothic" w:hAnsi="MS Gothic" w:cs="MS Gothic"/>
        </w:rPr>
        <w:t>中一</w:t>
      </w:r>
      <w:proofErr w:type="spellEnd"/>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proofErr w:type="spellStart"/>
      <w:r w:rsidRPr="0041528A">
        <w:rPr>
          <w:rFonts w:ascii="MS Gothic" w:eastAsia="MS Gothic" w:hAnsi="MS Gothic" w:cs="MS Gothic"/>
        </w:rPr>
        <w:t>中一</w:t>
      </w:r>
      <w:proofErr w:type="spellEnd"/>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proofErr w:type="spellStart"/>
      <w:r w:rsidRPr="0041528A">
        <w:rPr>
          <w:rFonts w:ascii="MS Gothic" w:eastAsia="MS Gothic" w:hAnsi="MS Gothic" w:cs="MS Gothic"/>
        </w:rPr>
        <w:t>中一</w:t>
      </w:r>
      <w:proofErr w:type="spellEnd"/>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proofErr w:type="spellStart"/>
      <w:r w:rsidRPr="0041528A">
        <w:rPr>
          <w:rFonts w:ascii="MS Gothic" w:eastAsia="MS Gothic" w:hAnsi="MS Gothic" w:cs="MS Gothic"/>
        </w:rPr>
        <w:t>中一</w:t>
      </w:r>
      <w:proofErr w:type="spellEnd"/>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proofErr w:type="spellStart"/>
      <w:r w:rsidRPr="0041528A">
        <w:rPr>
          <w:rFonts w:ascii="MS Gothic" w:eastAsia="MS Gothic" w:hAnsi="MS Gothic" w:cs="MS Gothic"/>
        </w:rPr>
        <w:t>中一</w:t>
      </w:r>
      <w:proofErr w:type="spellEnd"/>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proofErr w:type="spellStart"/>
      <w:r w:rsidRPr="0041528A">
        <w:rPr>
          <w:rFonts w:ascii="MS Gothic" w:eastAsia="MS Gothic" w:hAnsi="MS Gothic" w:cs="MS Gothic"/>
        </w:rPr>
        <w:t>中一</w:t>
      </w:r>
      <w:proofErr w:type="spellEnd"/>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proofErr w:type="spellStart"/>
      <w:r w:rsidRPr="0041528A">
        <w:rPr>
          <w:rFonts w:ascii="MS Gothic" w:eastAsia="MS Gothic" w:hAnsi="MS Gothic" w:cs="MS Gothic"/>
        </w:rPr>
        <w:t>中一</w:t>
      </w:r>
      <w:proofErr w:type="spellEnd"/>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proofErr w:type="spellStart"/>
      <w:r w:rsidRPr="0041528A">
        <w:rPr>
          <w:rFonts w:ascii="MS Gothic" w:eastAsia="MS Gothic" w:hAnsi="MS Gothic" w:cs="MS Gothic"/>
        </w:rPr>
        <w:t>中一</w:t>
      </w:r>
      <w:proofErr w:type="spellEnd"/>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proofErr w:type="spellStart"/>
      <w:r w:rsidRPr="0041528A">
        <w:rPr>
          <w:rFonts w:ascii="MS Gothic" w:eastAsia="MS Gothic" w:hAnsi="MS Gothic" w:cs="MS Gothic"/>
        </w:rPr>
        <w:t>中一</w:t>
      </w:r>
      <w:proofErr w:type="spellEnd"/>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 xml:space="preserve">The ME is connected to the USIM Simulator and only connected to the USS if the USS is mentioned in the sequence </w:t>
      </w:r>
      <w:proofErr w:type="spellStart"/>
      <w:r w:rsidRPr="0041528A">
        <w:t>table.Prior</w:t>
      </w:r>
      <w:proofErr w:type="spellEnd"/>
      <w:r w:rsidRPr="0041528A">
        <w:t xml:space="preserve">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 xml:space="preserve">To verify that the ME uses the default service address as indicated in EF SMSP if no service </w:t>
      </w:r>
      <w:proofErr w:type="spellStart"/>
      <w:r w:rsidRPr="0041528A">
        <w:t>center</w:t>
      </w:r>
      <w:proofErr w:type="spellEnd"/>
      <w:r w:rsidRPr="0041528A">
        <w:t xml:space="preserve">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 xml:space="preserve">ME supports </w:t>
      </w:r>
      <w:proofErr w:type="spellStart"/>
      <w:r w:rsidRPr="0041528A">
        <w:t>eFDD</w:t>
      </w:r>
      <w:proofErr w:type="spellEnd"/>
      <w:r w:rsidRPr="0041528A">
        <w:t xml:space="preserve"> or </w:t>
      </w:r>
      <w:proofErr w:type="spellStart"/>
      <w:r w:rsidRPr="0041528A">
        <w:t>eTDD</w:t>
      </w:r>
      <w:proofErr w:type="spellEnd"/>
      <w:r w:rsidRPr="0041528A">
        <w:t xml:space="preserve">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 xml:space="preserve">ME will perform </w:t>
            </w:r>
            <w:proofErr w:type="spellStart"/>
            <w:r w:rsidRPr="0041528A">
              <w:t>Profle</w:t>
            </w:r>
            <w:proofErr w:type="spellEnd"/>
            <w:r w:rsidRPr="0041528A">
              <w:t xml:space="preserv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 xml:space="preserve">activates the required bearer, </w:t>
            </w:r>
            <w:proofErr w:type="spellStart"/>
            <w:r w:rsidRPr="0041528A">
              <w:rPr>
                <w:snapToGrid w:val="0"/>
              </w:rPr>
              <w:t>discoveres</w:t>
            </w:r>
            <w:proofErr w:type="spellEnd"/>
            <w:r w:rsidRPr="0041528A">
              <w:rPr>
                <w:snapToGrid w:val="0"/>
              </w:rPr>
              <w:t xml:space="preserve">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 xml:space="preserve">In case of SMS-over-IP the RP-Destination Address (SM Service </w:t>
            </w:r>
            <w:proofErr w:type="spellStart"/>
            <w:r w:rsidRPr="0041528A">
              <w:t>Center</w:t>
            </w:r>
            <w:proofErr w:type="spellEnd"/>
            <w:r w:rsidRPr="0041528A">
              <w:t xml:space="preserve">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 xml:space="preserve">Display "The address data object holds the </w:t>
            </w:r>
            <w:proofErr w:type="spellStart"/>
            <w:r w:rsidRPr="0041528A">
              <w:t>RP_Destination_Address</w:t>
            </w:r>
            <w:proofErr w:type="spellEnd"/>
            <w:r w:rsidRPr="0041528A">
              <w:t xml:space="preserve">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 xml:space="preserve">[Alpha Identifier not to be displayed by Terminals of </w:t>
            </w:r>
            <w:proofErr w:type="spellStart"/>
            <w:r w:rsidRPr="0041528A">
              <w:t>Class_ND</w:t>
            </w:r>
            <w:proofErr w:type="spellEnd"/>
            <w:r w:rsidRPr="0041528A">
              <w:t>]</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 xml:space="preserve">[Alpha Identifier not to be displayed by Terminals of </w:t>
            </w:r>
            <w:proofErr w:type="spellStart"/>
            <w:r w:rsidRPr="0041528A">
              <w:t>Class_ND</w:t>
            </w:r>
            <w:proofErr w:type="spellEnd"/>
            <w:r w:rsidRPr="0041528A">
              <w:t>]</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 xml:space="preserve">"The address data object holds the </w:t>
      </w:r>
      <w:proofErr w:type="spellStart"/>
      <w:r w:rsidRPr="0041528A">
        <w:t>RP_Destination_Address</w:t>
      </w:r>
      <w:proofErr w:type="spellEnd"/>
      <w:r w:rsidRPr="0041528A">
        <w:t>"</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 xml:space="preserve">SUBMIT message, or an SMS-COMMAND message, where the user data can be passed </w:t>
      </w:r>
      <w:proofErr w:type="spellStart"/>
      <w:r w:rsidRPr="0041528A">
        <w:t>transp</w:t>
      </w:r>
      <w:proofErr w:type="spellEnd"/>
      <w:r w:rsidRPr="0041528A">
        <w:t>"</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 xml:space="preserve">SUBMIT message, or an SMS-COMMAND message, where the user data can be passed </w:t>
      </w:r>
      <w:proofErr w:type="spellStart"/>
      <w:r w:rsidRPr="0041528A">
        <w:t>transp</w:t>
      </w:r>
      <w:proofErr w:type="spellEnd"/>
      <w:r w:rsidRPr="0041528A">
        <w:t>"</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 xml:space="preserve">SUBMIT message, or an SMS-COMMAND message, where the user data can be passed </w:t>
      </w:r>
      <w:proofErr w:type="spellStart"/>
      <w:r w:rsidRPr="0041528A">
        <w:t>transp</w:t>
      </w:r>
      <w:proofErr w:type="spellEnd"/>
      <w:r w:rsidRPr="0041528A">
        <w:t>"</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 xml:space="preserve">"Two types are defined: - A short message to be sent to the network in an SMS-SUBMIT message, or an SMS-COMMAND message, where the user data can be passed </w:t>
      </w:r>
      <w:proofErr w:type="spellStart"/>
      <w:r w:rsidRPr="0041528A">
        <w:t>transp</w:t>
      </w:r>
      <w:proofErr w:type="spellEnd"/>
      <w:r w:rsidRPr="0041528A">
        <w:t>"</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r>
      <w:proofErr w:type="spellStart"/>
      <w:r w:rsidRPr="0041528A">
        <w:t>class</w:t>
      </w:r>
      <w:proofErr w:type="spellEnd"/>
      <w:r w:rsidRPr="0041528A">
        <w:t xml:space="preserve">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 xml:space="preserve">The ME supporting </w:t>
      </w:r>
      <w:proofErr w:type="spellStart"/>
      <w:r w:rsidRPr="0041528A">
        <w:t>eFDD</w:t>
      </w:r>
      <w:proofErr w:type="spellEnd"/>
      <w:r w:rsidRPr="0041528A">
        <w:t xml:space="preserve"> or </w:t>
      </w:r>
      <w:proofErr w:type="spellStart"/>
      <w:r w:rsidRPr="0041528A">
        <w:t>eTDD</w:t>
      </w:r>
      <w:proofErr w:type="spellEnd"/>
      <w:r w:rsidRPr="0041528A">
        <w:t xml:space="preserve">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 xml:space="preserve">ME supports </w:t>
      </w:r>
      <w:proofErr w:type="spellStart"/>
      <w:r w:rsidRPr="0041528A">
        <w:t>eFDD</w:t>
      </w:r>
      <w:proofErr w:type="spellEnd"/>
      <w:r w:rsidRPr="0041528A">
        <w:t xml:space="preserve"> or </w:t>
      </w:r>
      <w:proofErr w:type="spellStart"/>
      <w:r w:rsidRPr="0041528A">
        <w:t>eTDD</w:t>
      </w:r>
      <w:proofErr w:type="spellEnd"/>
      <w:r w:rsidRPr="0041528A">
        <w:t xml:space="preserve">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 xml:space="preserve">The ME is connected to the USIM Simulator and only connected to the USS if the USS is mentioned in the sequence </w:t>
      </w:r>
      <w:proofErr w:type="spellStart"/>
      <w:r w:rsidRPr="0041528A">
        <w:t>table.The</w:t>
      </w:r>
      <w:proofErr w:type="spellEnd"/>
      <w:r w:rsidRPr="0041528A">
        <w:t xml:space="preserv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r>
      <w:proofErr w:type="spellStart"/>
      <w:r w:rsidRPr="0041528A">
        <w:rPr>
          <w:snapToGrid w:val="0"/>
        </w:rPr>
        <w:t>TeleserviceCode</w:t>
      </w:r>
      <w:proofErr w:type="spellEnd"/>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r>
      <w:proofErr w:type="spellStart"/>
      <w:r w:rsidRPr="0041528A">
        <w:rPr>
          <w:snapToGrid w:val="0"/>
        </w:rPr>
        <w:t>ForwardedToNumber</w:t>
      </w:r>
      <w:proofErr w:type="spellEnd"/>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xml:space="preserve">- </w:t>
      </w:r>
      <w:proofErr w:type="spellStart"/>
      <w:r w:rsidRPr="0041528A">
        <w:rPr>
          <w:snapToGrid w:val="0"/>
        </w:rPr>
        <w:t>longFTN</w:t>
      </w:r>
      <w:proofErr w:type="spellEnd"/>
      <w:r w:rsidRPr="0041528A">
        <w:rPr>
          <w:snapToGrid w:val="0"/>
        </w:rPr>
        <w:t>-Supported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r>
      <w:proofErr w:type="spellStart"/>
      <w:r w:rsidRPr="0041528A">
        <w:rPr>
          <w:snapToGrid w:val="0"/>
        </w:rPr>
        <w:t>TeleserviceCode</w:t>
      </w:r>
      <w:proofErr w:type="spellEnd"/>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r>
      <w:proofErr w:type="spellStart"/>
      <w:r w:rsidRPr="0041528A">
        <w:rPr>
          <w:snapToGrid w:val="0"/>
        </w:rPr>
        <w:t>ForwardedToNumber</w:t>
      </w:r>
      <w:proofErr w:type="spellEnd"/>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r>
      <w:proofErr w:type="spellStart"/>
      <w:r w:rsidRPr="0041528A">
        <w:t>ForwardingInfo</w:t>
      </w:r>
      <w:proofErr w:type="spellEnd"/>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r>
      <w:proofErr w:type="spellStart"/>
      <w:r w:rsidRPr="0041528A">
        <w:t>ForwardFeatureList</w:t>
      </w:r>
      <w:proofErr w:type="spellEnd"/>
    </w:p>
    <w:p w14:paraId="05863B60" w14:textId="77777777" w:rsidR="00BF46E1" w:rsidRPr="0041528A" w:rsidRDefault="00BF46E1" w:rsidP="0041528A">
      <w:pPr>
        <w:pStyle w:val="EW"/>
      </w:pPr>
      <w:r w:rsidRPr="0041528A">
        <w:tab/>
      </w:r>
      <w:proofErr w:type="spellStart"/>
      <w:r w:rsidRPr="0041528A">
        <w:t>ForwardingFeature</w:t>
      </w:r>
      <w:proofErr w:type="spellEnd"/>
    </w:p>
    <w:p w14:paraId="09A0777E" w14:textId="77777777" w:rsidR="00BF46E1" w:rsidRPr="0041528A" w:rsidRDefault="00BF46E1" w:rsidP="0041528A">
      <w:pPr>
        <w:pStyle w:val="EW"/>
      </w:pPr>
      <w:r w:rsidRPr="0041528A">
        <w:tab/>
      </w:r>
      <w:proofErr w:type="spellStart"/>
      <w:r w:rsidRPr="0041528A">
        <w:t>TeleserviceCode</w:t>
      </w:r>
      <w:proofErr w:type="spellEnd"/>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r>
      <w:proofErr w:type="spellStart"/>
      <w:r w:rsidRPr="0041528A">
        <w:t>longForwardedToNumber</w:t>
      </w:r>
      <w:proofErr w:type="spellEnd"/>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r>
      <w:proofErr w:type="spellStart"/>
      <w:r w:rsidRPr="0041528A">
        <w:t>ForwardingInfo</w:t>
      </w:r>
      <w:proofErr w:type="spellEnd"/>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r>
      <w:proofErr w:type="spellStart"/>
      <w:r w:rsidRPr="0041528A">
        <w:t>ForwardFeatureList</w:t>
      </w:r>
      <w:proofErr w:type="spellEnd"/>
    </w:p>
    <w:p w14:paraId="7C373934" w14:textId="77777777" w:rsidR="00BF46E1" w:rsidRPr="0041528A" w:rsidRDefault="00BF46E1" w:rsidP="0041528A">
      <w:pPr>
        <w:pStyle w:val="EW"/>
      </w:pPr>
      <w:r w:rsidRPr="0041528A">
        <w:tab/>
      </w:r>
      <w:proofErr w:type="spellStart"/>
      <w:r w:rsidRPr="0041528A">
        <w:t>ForwardingFeature</w:t>
      </w:r>
      <w:proofErr w:type="spellEnd"/>
    </w:p>
    <w:p w14:paraId="6D9A8BB4" w14:textId="77777777" w:rsidR="00BF46E1" w:rsidRPr="0041528A" w:rsidRDefault="00BF46E1" w:rsidP="0041528A">
      <w:pPr>
        <w:pStyle w:val="EW"/>
      </w:pPr>
      <w:r w:rsidRPr="0041528A">
        <w:tab/>
      </w:r>
      <w:proofErr w:type="spellStart"/>
      <w:r w:rsidRPr="0041528A">
        <w:t>TeleserviceCode</w:t>
      </w:r>
      <w:proofErr w:type="spellEnd"/>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r>
      <w:proofErr w:type="spellStart"/>
      <w:r w:rsidRPr="0041528A">
        <w:rPr>
          <w:snapToGrid w:val="0"/>
        </w:rPr>
        <w:t>RegisterSSArg</w:t>
      </w:r>
      <w:proofErr w:type="spellEnd"/>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r>
      <w:proofErr w:type="spellStart"/>
      <w:r w:rsidRPr="0041528A">
        <w:rPr>
          <w:snapToGrid w:val="0"/>
        </w:rPr>
        <w:t>TeleserviceCode</w:t>
      </w:r>
      <w:proofErr w:type="spellEnd"/>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r>
      <w:proofErr w:type="spellStart"/>
      <w:r w:rsidRPr="0041528A">
        <w:rPr>
          <w:snapToGrid w:val="0"/>
        </w:rPr>
        <w:t>ForwardedToNumber</w:t>
      </w:r>
      <w:proofErr w:type="spellEnd"/>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r>
      <w:proofErr w:type="spellStart"/>
      <w:r w:rsidRPr="0041528A">
        <w:rPr>
          <w:snapToGrid w:val="0"/>
        </w:rPr>
        <w:t>longFTN</w:t>
      </w:r>
      <w:proofErr w:type="spellEnd"/>
      <w:r w:rsidRPr="0041528A">
        <w:rPr>
          <w:snapToGrid w:val="0"/>
        </w:rPr>
        <w:t>-Supported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proofErr w:type="spellStart"/>
      <w:r w:rsidRPr="0041528A">
        <w:rPr>
          <w:snapToGrid w:val="0"/>
        </w:rPr>
        <w:t>TeleserviceCode</w:t>
      </w:r>
      <w:proofErr w:type="spellEnd"/>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proofErr w:type="spellStart"/>
      <w:r w:rsidRPr="0041528A">
        <w:rPr>
          <w:snapToGrid w:val="0"/>
        </w:rPr>
        <w:t>allSpeechTransmissionServices</w:t>
      </w:r>
      <w:proofErr w:type="spellEnd"/>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r>
      <w:proofErr w:type="spellStart"/>
      <w:r w:rsidRPr="0041528A">
        <w:rPr>
          <w:snapToGrid w:val="0"/>
        </w:rPr>
        <w:t>RegisterSSArg</w:t>
      </w:r>
      <w:proofErr w:type="spellEnd"/>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r>
      <w:proofErr w:type="spellStart"/>
      <w:r w:rsidRPr="0041528A">
        <w:rPr>
          <w:snapToGrid w:val="0"/>
        </w:rPr>
        <w:t>TeleserviceCode</w:t>
      </w:r>
      <w:proofErr w:type="spellEnd"/>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r>
      <w:proofErr w:type="spellStart"/>
      <w:r w:rsidRPr="0041528A">
        <w:rPr>
          <w:snapToGrid w:val="0"/>
        </w:rPr>
        <w:t>ForwardedToNumber</w:t>
      </w:r>
      <w:proofErr w:type="spellEnd"/>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proofErr w:type="spellStart"/>
      <w:r w:rsidRPr="0041528A">
        <w:rPr>
          <w:snapToGrid w:val="0"/>
        </w:rPr>
        <w:t>TeleserviceCode</w:t>
      </w:r>
      <w:proofErr w:type="spellEnd"/>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proofErr w:type="spellStart"/>
      <w:r w:rsidRPr="0041528A">
        <w:rPr>
          <w:snapToGrid w:val="0"/>
        </w:rPr>
        <w:t>allSpeechTransmissionServices</w:t>
      </w:r>
      <w:proofErr w:type="spellEnd"/>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r>
      <w:proofErr w:type="spellStart"/>
      <w:r w:rsidRPr="0041528A">
        <w:t>ForwardingInfo</w:t>
      </w:r>
      <w:proofErr w:type="spellEnd"/>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r>
      <w:proofErr w:type="spellStart"/>
      <w:r w:rsidRPr="0041528A">
        <w:t>ForwardFeatureList</w:t>
      </w:r>
      <w:proofErr w:type="spellEnd"/>
    </w:p>
    <w:p w14:paraId="2A515CF2" w14:textId="77777777" w:rsidR="00BF46E1" w:rsidRPr="0041528A" w:rsidRDefault="00BF46E1" w:rsidP="0041528A">
      <w:pPr>
        <w:pStyle w:val="EW"/>
      </w:pPr>
      <w:r w:rsidRPr="0041528A">
        <w:tab/>
      </w:r>
      <w:proofErr w:type="spellStart"/>
      <w:r w:rsidRPr="0041528A">
        <w:t>ForwardingFeature</w:t>
      </w:r>
      <w:proofErr w:type="spellEnd"/>
    </w:p>
    <w:p w14:paraId="0E677A6F" w14:textId="77777777" w:rsidR="00BF46E1" w:rsidRPr="0041528A" w:rsidRDefault="00BF46E1" w:rsidP="0041528A">
      <w:pPr>
        <w:pStyle w:val="EW"/>
      </w:pPr>
      <w:r w:rsidRPr="0041528A">
        <w:tab/>
      </w:r>
      <w:proofErr w:type="spellStart"/>
      <w:r w:rsidRPr="0041528A">
        <w:t>TeleserviceCode</w:t>
      </w:r>
      <w:proofErr w:type="spellEnd"/>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r>
      <w:proofErr w:type="spellStart"/>
      <w:r w:rsidRPr="0041528A">
        <w:t>longForwardedToNumber</w:t>
      </w:r>
      <w:proofErr w:type="spellEnd"/>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proofErr w:type="spellStart"/>
      <w:r w:rsidRPr="0041528A">
        <w:rPr>
          <w:snapToGrid w:val="0"/>
        </w:rPr>
        <w:t>TeleserviceCode</w:t>
      </w:r>
      <w:proofErr w:type="spellEnd"/>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proofErr w:type="spellStart"/>
      <w:r w:rsidRPr="0041528A">
        <w:rPr>
          <w:snapToGrid w:val="0"/>
        </w:rPr>
        <w:t>allSpeechTransmissionServices</w:t>
      </w:r>
      <w:proofErr w:type="spellEnd"/>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r>
      <w:proofErr w:type="spellStart"/>
      <w:r w:rsidRPr="0041528A">
        <w:t>ForwardingInfo</w:t>
      </w:r>
      <w:proofErr w:type="spellEnd"/>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r>
      <w:proofErr w:type="spellStart"/>
      <w:r w:rsidRPr="0041528A">
        <w:t>ForwardFeatureList</w:t>
      </w:r>
      <w:proofErr w:type="spellEnd"/>
    </w:p>
    <w:p w14:paraId="0A50A646" w14:textId="77777777" w:rsidR="00BF46E1" w:rsidRPr="0041528A" w:rsidRDefault="00BF46E1" w:rsidP="0041528A">
      <w:pPr>
        <w:pStyle w:val="EW"/>
      </w:pPr>
      <w:r w:rsidRPr="0041528A">
        <w:tab/>
      </w:r>
      <w:proofErr w:type="spellStart"/>
      <w:r w:rsidRPr="0041528A">
        <w:t>ForwardingFeature</w:t>
      </w:r>
      <w:proofErr w:type="spellEnd"/>
    </w:p>
    <w:p w14:paraId="53077F6E" w14:textId="77777777" w:rsidR="00BF46E1" w:rsidRPr="0041528A" w:rsidRDefault="00BF46E1" w:rsidP="0041528A">
      <w:pPr>
        <w:pStyle w:val="EW"/>
      </w:pPr>
      <w:r w:rsidRPr="0041528A">
        <w:tab/>
      </w:r>
      <w:proofErr w:type="spellStart"/>
      <w:r w:rsidRPr="0041528A">
        <w:t>TeleserviceCode</w:t>
      </w:r>
      <w:proofErr w:type="spellEnd"/>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proofErr w:type="spellStart"/>
      <w:r w:rsidRPr="0041528A">
        <w:rPr>
          <w:snapToGrid w:val="0"/>
        </w:rPr>
        <w:t>TeleserviceCode</w:t>
      </w:r>
      <w:proofErr w:type="spellEnd"/>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proofErr w:type="spellStart"/>
      <w:r w:rsidRPr="0041528A">
        <w:rPr>
          <w:snapToGrid w:val="0"/>
        </w:rPr>
        <w:t>allSpeechTransmissionServices</w:t>
      </w:r>
      <w:proofErr w:type="spellEnd"/>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proofErr w:type="spellStart"/>
      <w:r w:rsidRPr="0041528A">
        <w:rPr>
          <w:snapToGrid w:val="0"/>
        </w:rPr>
        <w:t>TeleserviceCode</w:t>
      </w:r>
      <w:proofErr w:type="spellEnd"/>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proofErr w:type="spellStart"/>
      <w:r w:rsidRPr="0041528A">
        <w:rPr>
          <w:snapToGrid w:val="0"/>
        </w:rPr>
        <w:t>allSpeechTransmissionServices</w:t>
      </w:r>
      <w:proofErr w:type="spellEnd"/>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proofErr w:type="spellStart"/>
      <w:r w:rsidRPr="0041528A">
        <w:rPr>
          <w:snapToGrid w:val="0"/>
        </w:rPr>
        <w:t>TeleserviceCode</w:t>
      </w:r>
      <w:proofErr w:type="spellEnd"/>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proofErr w:type="spellStart"/>
      <w:r w:rsidRPr="0041528A">
        <w:rPr>
          <w:snapToGrid w:val="0"/>
        </w:rPr>
        <w:t>allSpeechTransmissionServices</w:t>
      </w:r>
      <w:proofErr w:type="spellEnd"/>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 xml:space="preserve">Display "Even if the Fixed Dialling Number service is enabled, the supplementary service control string included in the SEND SS proactive command shall not be checked against those of the FDN list. Upon receiving this command, the ME shall </w:t>
            </w:r>
            <w:proofErr w:type="spellStart"/>
            <w:r w:rsidRPr="0041528A">
              <w:t>deci</w:t>
            </w:r>
            <w:proofErr w:type="spellEnd"/>
            <w:r w:rsidRPr="0041528A">
              <w:t>"</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 xml:space="preserve">"Even if the Fixed Dialling Number service is enabled, the supplementary service control string included in the SEND SS proactive command shall not be checked against those of the FDN list. Upon receiving this command, the ME shall </w:t>
      </w:r>
      <w:proofErr w:type="spellStart"/>
      <w:r w:rsidRPr="0041528A">
        <w:t>deci</w:t>
      </w:r>
      <w:proofErr w:type="spellEnd"/>
      <w:r w:rsidRPr="0041528A">
        <w:t>"</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r>
      <w:proofErr w:type="spellStart"/>
      <w:r w:rsidRPr="0041528A">
        <w:t>CliRestrictionInfo</w:t>
      </w:r>
      <w:proofErr w:type="spellEnd"/>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r>
      <w:proofErr w:type="spellStart"/>
      <w:r w:rsidRPr="0041528A">
        <w:t>CliRestrictionOption</w:t>
      </w:r>
      <w:proofErr w:type="spellEnd"/>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 xml:space="preserve">Display the colour icon without </w:t>
            </w:r>
            <w:proofErr w:type="spellStart"/>
            <w:r w:rsidRPr="0041528A">
              <w:t>thealpha</w:t>
            </w:r>
            <w:proofErr w:type="spellEnd"/>
            <w:r w:rsidRPr="0041528A">
              <w:t xml:space="preserve">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proofErr w:type="spellStart"/>
      <w:r w:rsidRPr="0041528A">
        <w:t>Additionnally</w:t>
      </w:r>
      <w:proofErr w:type="spellEnd"/>
      <w:r w:rsidRPr="0041528A">
        <w:t>,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 xml:space="preserve">The ME is connected to the USIM Simulator and only connected to the USS if the USS is mentioned in the sequence </w:t>
      </w:r>
      <w:proofErr w:type="spellStart"/>
      <w:r w:rsidRPr="0041528A">
        <w:t>table.The</w:t>
      </w:r>
      <w:proofErr w:type="spellEnd"/>
      <w:r w:rsidRPr="0041528A">
        <w:t xml:space="preserv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 xml:space="preserve">SEND SS (support of Text Attribute – </w:t>
      </w:r>
      <w:proofErr w:type="spellStart"/>
      <w:r w:rsidRPr="0041528A">
        <w:t>Center</w:t>
      </w:r>
      <w:proofErr w:type="spellEnd"/>
      <w:r w:rsidRPr="0041528A">
        <w:t xml:space="preserve">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 xml:space="preserve">To verify that the ME displays the alpha identifier according to the </w:t>
      </w:r>
      <w:proofErr w:type="spellStart"/>
      <w:r w:rsidRPr="0041528A">
        <w:t>center</w:t>
      </w:r>
      <w:proofErr w:type="spellEnd"/>
      <w:r w:rsidRPr="0041528A">
        <w:t xml:space="preserve">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 xml:space="preserve">Expected Sequence 4.2A (SEND SS, call forward unconditional, all bearers, successful, alpha identifier with Text attribute – </w:t>
      </w:r>
      <w:proofErr w:type="spellStart"/>
      <w:r w:rsidRPr="0041528A">
        <w:t>Center</w:t>
      </w:r>
      <w:proofErr w:type="spellEnd"/>
      <w:r w:rsidRPr="0041528A">
        <w:t xml:space="preserve">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 xml:space="preserve">[Message shall be formatted with </w:t>
            </w:r>
            <w:proofErr w:type="spellStart"/>
            <w:r w:rsidRPr="0041528A">
              <w:t>center</w:t>
            </w:r>
            <w:proofErr w:type="spellEnd"/>
            <w:r w:rsidRPr="0041528A">
              <w:t xml:space="preserve">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 xml:space="preserve">[Message shall be formatted with </w:t>
            </w:r>
            <w:proofErr w:type="spellStart"/>
            <w:r w:rsidRPr="0041528A">
              <w:t>center</w:t>
            </w:r>
            <w:proofErr w:type="spellEnd"/>
            <w:r w:rsidRPr="0041528A">
              <w:t xml:space="preserve"> alignment. Remark: If </w:t>
            </w:r>
            <w:proofErr w:type="spellStart"/>
            <w:r w:rsidRPr="0041528A">
              <w:t>center</w:t>
            </w:r>
            <w:proofErr w:type="spellEnd"/>
            <w:r w:rsidRPr="0041528A">
              <w:t xml:space="preserve">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 xml:space="preserve">Expected Sequence 4.2B (SEND SS, call forward unconditional, all bearers, successful, alpha identifier with Text attribute – </w:t>
      </w:r>
      <w:proofErr w:type="spellStart"/>
      <w:r w:rsidRPr="0041528A">
        <w:t>Center</w:t>
      </w:r>
      <w:proofErr w:type="spellEnd"/>
      <w:r w:rsidRPr="0041528A">
        <w:t xml:space="preserve">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 xml:space="preserve">[Message shall be formatted with </w:t>
            </w:r>
            <w:proofErr w:type="spellStart"/>
            <w:r w:rsidRPr="0041528A">
              <w:t>center</w:t>
            </w:r>
            <w:proofErr w:type="spellEnd"/>
            <w:r w:rsidRPr="0041528A">
              <w:t xml:space="preserve">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 xml:space="preserve">[Message shall be formatted with </w:t>
            </w:r>
            <w:proofErr w:type="spellStart"/>
            <w:r w:rsidRPr="0041528A">
              <w:t>center</w:t>
            </w:r>
            <w:proofErr w:type="spellEnd"/>
            <w:r w:rsidRPr="0041528A">
              <w:t xml:space="preserve"> alignment. Remark: If </w:t>
            </w:r>
            <w:proofErr w:type="spellStart"/>
            <w:r w:rsidRPr="0041528A">
              <w:t>center</w:t>
            </w:r>
            <w:proofErr w:type="spellEnd"/>
            <w:r w:rsidRPr="0041528A">
              <w:t xml:space="preserve">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r>
      <w:proofErr w:type="spellStart"/>
      <w:r w:rsidRPr="0041528A">
        <w:t>Center</w:t>
      </w:r>
      <w:proofErr w:type="spellEnd"/>
      <w:r w:rsidRPr="0041528A">
        <w:t xml:space="preserve">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proofErr w:type="spellStart"/>
      <w:r w:rsidRPr="0041528A">
        <w:t>Additionnally</w:t>
      </w:r>
      <w:proofErr w:type="spellEnd"/>
      <w:r w:rsidRPr="0041528A">
        <w:t>,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 xml:space="preserve">The ME is connected to the USIM Simulator and only connected to the USS if the USS is mentioned in the sequence </w:t>
      </w:r>
      <w:proofErr w:type="spellStart"/>
      <w:r w:rsidRPr="0041528A">
        <w:t>table.The</w:t>
      </w:r>
      <w:proofErr w:type="spellEnd"/>
      <w:r w:rsidRPr="0041528A">
        <w:t xml:space="preserv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proofErr w:type="spellStart"/>
            <w:r w:rsidRPr="0041528A">
              <w:rPr>
                <w:rFonts w:ascii="MS Gothic" w:eastAsia="MS Gothic" w:hAnsi="MS Gothic" w:cs="MS Gothic"/>
              </w:rPr>
              <w:t>你好</w:t>
            </w:r>
            <w:proofErr w:type="spellEnd"/>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proofErr w:type="spellStart"/>
            <w:r w:rsidRPr="0041528A">
              <w:rPr>
                <w:rFonts w:ascii="MS Gothic" w:eastAsia="MS Gothic" w:hAnsi="MS Gothic" w:cs="MS Gothic"/>
              </w:rPr>
              <w:t>你好</w:t>
            </w:r>
            <w:proofErr w:type="spellEnd"/>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proofErr w:type="spellStart"/>
      <w:r w:rsidRPr="0041528A">
        <w:rPr>
          <w:rFonts w:ascii="MS Gothic" w:eastAsia="MS Gothic" w:hAnsi="MS Gothic" w:cs="MS Gothic"/>
        </w:rPr>
        <w:t>你好</w:t>
      </w:r>
      <w:proofErr w:type="spellEnd"/>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proofErr w:type="spellStart"/>
      <w:r w:rsidRPr="0041528A">
        <w:lastRenderedPageBreak/>
        <w:t>Additionnally</w:t>
      </w:r>
      <w:proofErr w:type="spellEnd"/>
      <w:r w:rsidRPr="0041528A">
        <w:t>,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 xml:space="preserve">The ME is connected to the USIM Simulator and only connected to the USS if the USS is mentioned in the sequence </w:t>
      </w:r>
      <w:proofErr w:type="spellStart"/>
      <w:r w:rsidRPr="0041528A">
        <w:t>table.The</w:t>
      </w:r>
      <w:proofErr w:type="spellEnd"/>
      <w:r w:rsidRPr="0041528A">
        <w:t xml:space="preserv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 xml:space="preserve">The ME is connected to the USIM Simulator and only connected to the USS if the USS is mentioned in the sequence </w:t>
      </w:r>
      <w:proofErr w:type="spellStart"/>
      <w:r w:rsidRPr="0041528A">
        <w:t>table.The</w:t>
      </w:r>
      <w:proofErr w:type="spellEnd"/>
      <w:r w:rsidRPr="0041528A">
        <w:t xml:space="preserv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proofErr w:type="spellStart"/>
      <w:r w:rsidRPr="0041528A">
        <w:rPr>
          <w:snapToGrid w:val="0"/>
        </w:rPr>
        <w:t>ProcessUnstructuredSS</w:t>
      </w:r>
      <w:proofErr w:type="spellEnd"/>
      <w:r w:rsidRPr="0041528A">
        <w:rPr>
          <w:snapToGrid w:val="0"/>
        </w:rPr>
        <w:t>-Request ARGUMENT</w:t>
      </w:r>
    </w:p>
    <w:p w14:paraId="0D61E3E0"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proofErr w:type="spellStart"/>
      <w:r w:rsidRPr="0041528A">
        <w:rPr>
          <w:snapToGrid w:val="0"/>
        </w:rPr>
        <w:t>ProcessUnstructuredSS</w:t>
      </w:r>
      <w:proofErr w:type="spellEnd"/>
      <w:r w:rsidRPr="0041528A">
        <w:rPr>
          <w:snapToGrid w:val="0"/>
        </w:rPr>
        <w:t>-Request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proofErr w:type="spellStart"/>
      <w:r w:rsidRPr="0041528A">
        <w:rPr>
          <w:snapToGrid w:val="0"/>
        </w:rPr>
        <w:t>ProcessUnstructuredSS</w:t>
      </w:r>
      <w:proofErr w:type="spellEnd"/>
      <w:r w:rsidRPr="0041528A">
        <w:rPr>
          <w:snapToGrid w:val="0"/>
        </w:rPr>
        <w:t>-Request ARGUMENT</w:t>
      </w:r>
    </w:p>
    <w:p w14:paraId="1BDC3E37"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proofErr w:type="spellStart"/>
      <w:r w:rsidRPr="0041528A">
        <w:rPr>
          <w:snapToGrid w:val="0"/>
        </w:rPr>
        <w:t>ProcessUnstructuredSS</w:t>
      </w:r>
      <w:proofErr w:type="spellEnd"/>
      <w:r w:rsidRPr="0041528A">
        <w:rPr>
          <w:snapToGrid w:val="0"/>
        </w:rPr>
        <w:t>-Request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proofErr w:type="spellStart"/>
      <w:r w:rsidRPr="0041528A">
        <w:rPr>
          <w:snapToGrid w:val="0"/>
        </w:rPr>
        <w:t>ProcessUnstructuredSS</w:t>
      </w:r>
      <w:proofErr w:type="spellEnd"/>
      <w:r w:rsidRPr="0041528A">
        <w:rPr>
          <w:snapToGrid w:val="0"/>
        </w:rPr>
        <w:t>-Request ARGUMENT</w:t>
      </w:r>
    </w:p>
    <w:p w14:paraId="4BAE9B66"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proofErr w:type="spellStart"/>
      <w:r w:rsidRPr="0041528A">
        <w:rPr>
          <w:snapToGrid w:val="0"/>
        </w:rPr>
        <w:t>ProcessUnstructuredSS</w:t>
      </w:r>
      <w:proofErr w:type="spellEnd"/>
      <w:r w:rsidRPr="0041528A">
        <w:rPr>
          <w:snapToGrid w:val="0"/>
        </w:rPr>
        <w:t>-Request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proofErr w:type="spellStart"/>
      <w:r w:rsidRPr="0041528A">
        <w:rPr>
          <w:snapToGrid w:val="0"/>
        </w:rPr>
        <w:t>ProcessUnstructuredSS</w:t>
      </w:r>
      <w:proofErr w:type="spellEnd"/>
      <w:r w:rsidRPr="0041528A">
        <w:rPr>
          <w:snapToGrid w:val="0"/>
        </w:rPr>
        <w:t>-Request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proofErr w:type="spellStart"/>
      <w:r w:rsidRPr="0041528A">
        <w:rPr>
          <w:snapToGrid w:val="0"/>
        </w:rPr>
        <w:t>ProcessUnstructuredSS</w:t>
      </w:r>
      <w:proofErr w:type="spellEnd"/>
      <w:r w:rsidRPr="0041528A">
        <w:rPr>
          <w:snapToGrid w:val="0"/>
        </w:rPr>
        <w:t>-Request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proofErr w:type="spellStart"/>
      <w:r w:rsidRPr="0041528A">
        <w:rPr>
          <w:snapToGrid w:val="0"/>
        </w:rPr>
        <w:t>ProcessUnstructuredSS</w:t>
      </w:r>
      <w:proofErr w:type="spellEnd"/>
      <w:r w:rsidRPr="0041528A">
        <w:rPr>
          <w:snapToGrid w:val="0"/>
        </w:rPr>
        <w:t>-Request ARGUMENT</w:t>
      </w:r>
    </w:p>
    <w:p w14:paraId="173BFC0E"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proofErr w:type="spellStart"/>
      <w:r w:rsidRPr="0041528A">
        <w:rPr>
          <w:snapToGrid w:val="0"/>
        </w:rPr>
        <w:t>ProcessUnstructuredSS</w:t>
      </w:r>
      <w:proofErr w:type="spellEnd"/>
      <w:r w:rsidRPr="0041528A">
        <w:rPr>
          <w:snapToGrid w:val="0"/>
        </w:rPr>
        <w:t>-Request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w:t>
      </w:r>
      <w:proofErr w:type="spellStart"/>
      <w:r w:rsidRPr="0041528A">
        <w:t>Color</w:t>
      </w:r>
      <w:proofErr w:type="spellEnd"/>
      <w:r w:rsidRPr="0041528A">
        <w:t xml:space="preserve">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w:t>
      </w:r>
      <w:proofErr w:type="spellStart"/>
      <w:r w:rsidRPr="0041528A">
        <w:t>abcdefghijklmnopqrstuvwxyz</w:t>
      </w:r>
      <w:proofErr w:type="spellEnd"/>
      <w:r w:rsidRPr="0041528A">
        <w:t>-</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 xml:space="preserve">The ME is connected to the USIM Simulator and only connected to the USS if the USS is mentioned in the sequence </w:t>
      </w:r>
      <w:proofErr w:type="spellStart"/>
      <w:r w:rsidRPr="0041528A">
        <w:t>table.The</w:t>
      </w:r>
      <w:proofErr w:type="spellEnd"/>
      <w:r w:rsidRPr="0041528A">
        <w:t xml:space="preserv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w:t>
      </w:r>
      <w:proofErr w:type="spellStart"/>
      <w:r w:rsidRPr="0041528A">
        <w:t>abcdefghijklmnopqrstuvwxyz</w:t>
      </w:r>
      <w:proofErr w:type="spellEnd"/>
      <w:r w:rsidRPr="0041528A">
        <w:t>-</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proofErr w:type="spellStart"/>
      <w:r w:rsidRPr="0041528A">
        <w:rPr>
          <w:snapToGrid w:val="0"/>
        </w:rPr>
        <w:t>ProcessUnstructuredSS</w:t>
      </w:r>
      <w:proofErr w:type="spellEnd"/>
      <w:r w:rsidRPr="0041528A">
        <w:rPr>
          <w:snapToGrid w:val="0"/>
        </w:rPr>
        <w:t>-Request ARGUMENT</w:t>
      </w:r>
    </w:p>
    <w:p w14:paraId="76A039C0"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proofErr w:type="spellStart"/>
      <w:r w:rsidRPr="0041528A">
        <w:rPr>
          <w:snapToGrid w:val="0"/>
        </w:rPr>
        <w:t>ProcessUnstructuredSS</w:t>
      </w:r>
      <w:proofErr w:type="spellEnd"/>
      <w:r w:rsidRPr="0041528A">
        <w:rPr>
          <w:snapToGrid w:val="0"/>
        </w:rPr>
        <w:t>-Request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proofErr w:type="spellStart"/>
      <w:r w:rsidRPr="0041528A">
        <w:rPr>
          <w:snapToGrid w:val="0"/>
        </w:rPr>
        <w:t>ProcessUnstructuredSS</w:t>
      </w:r>
      <w:proofErr w:type="spellEnd"/>
      <w:r w:rsidRPr="0041528A">
        <w:rPr>
          <w:snapToGrid w:val="0"/>
        </w:rPr>
        <w:t>-Request ARGUMENT</w:t>
      </w:r>
    </w:p>
    <w:p w14:paraId="5E1F258F"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proofErr w:type="spellStart"/>
      <w:r w:rsidRPr="0041528A">
        <w:rPr>
          <w:snapToGrid w:val="0"/>
        </w:rPr>
        <w:t>ProcessUnstructuredSS</w:t>
      </w:r>
      <w:proofErr w:type="spellEnd"/>
      <w:r w:rsidRPr="0041528A">
        <w:rPr>
          <w:snapToGrid w:val="0"/>
        </w:rPr>
        <w:t>-Request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 xml:space="preserve">SEND USSD (support of Text Attribute – </w:t>
      </w:r>
      <w:proofErr w:type="spellStart"/>
      <w:r w:rsidRPr="0041528A">
        <w:t>Center</w:t>
      </w:r>
      <w:proofErr w:type="spellEnd"/>
      <w:r w:rsidRPr="0041528A">
        <w:t xml:space="preserve">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 xml:space="preserve">To verify that the ME displays the alpha identifier according to the </w:t>
      </w:r>
      <w:proofErr w:type="spellStart"/>
      <w:r w:rsidRPr="0041528A">
        <w:t>center</w:t>
      </w:r>
      <w:proofErr w:type="spellEnd"/>
      <w:r w:rsidRPr="0041528A">
        <w:t xml:space="preserve">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 xml:space="preserve">Expected Sequence 4.2 (SEND USSD, 7-bit data, successful, with Text Attribute – </w:t>
      </w:r>
      <w:proofErr w:type="spellStart"/>
      <w:r w:rsidRPr="0041528A">
        <w:t>Center</w:t>
      </w:r>
      <w:proofErr w:type="spellEnd"/>
      <w:r w:rsidRPr="0041528A">
        <w:t xml:space="preserve">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 xml:space="preserve">[Alpha identifier is displayed with </w:t>
            </w:r>
            <w:proofErr w:type="spellStart"/>
            <w:r w:rsidRPr="0041528A">
              <w:t>center</w:t>
            </w:r>
            <w:proofErr w:type="spellEnd"/>
            <w:r w:rsidRPr="0041528A">
              <w:t xml:space="preserve">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 xml:space="preserve">[Alpha identifier is displayed without </w:t>
            </w:r>
            <w:proofErr w:type="spellStart"/>
            <w:r w:rsidRPr="0041528A">
              <w:t>center</w:t>
            </w:r>
            <w:proofErr w:type="spellEnd"/>
            <w:r w:rsidRPr="0041528A">
              <w:t xml:space="preserve"> alignment. Remark: If </w:t>
            </w:r>
            <w:proofErr w:type="spellStart"/>
            <w:r w:rsidRPr="0041528A">
              <w:t>center</w:t>
            </w:r>
            <w:proofErr w:type="spellEnd"/>
            <w:r w:rsidRPr="0041528A">
              <w:t xml:space="preserve">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r>
      <w:proofErr w:type="spellStart"/>
      <w:r w:rsidRPr="0041528A">
        <w:t>Center</w:t>
      </w:r>
      <w:proofErr w:type="spellEnd"/>
      <w:r w:rsidRPr="0041528A">
        <w:t xml:space="preserve">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 xml:space="preserve">The ME is connected to the USIM Simulator and only connected to the USS if the USS is mentioned in the sequence </w:t>
      </w:r>
      <w:proofErr w:type="spellStart"/>
      <w:r w:rsidRPr="0041528A">
        <w:t>table.The</w:t>
      </w:r>
      <w:proofErr w:type="spellEnd"/>
      <w:r w:rsidRPr="0041528A">
        <w:t xml:space="preserv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proofErr w:type="spellStart"/>
            <w:r w:rsidRPr="0041528A">
              <w:rPr>
                <w:rFonts w:ascii="MS Gothic" w:eastAsia="MS Gothic" w:hAnsi="MS Gothic" w:cs="MS Gothic"/>
              </w:rPr>
              <w:t>你好</w:t>
            </w:r>
            <w:proofErr w:type="spellEnd"/>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proofErr w:type="spellStart"/>
      <w:r w:rsidRPr="0041528A">
        <w:rPr>
          <w:rFonts w:ascii="MS Gothic" w:eastAsia="MS Gothic" w:hAnsi="MS Gothic" w:cs="MS Gothic"/>
        </w:rPr>
        <w:t>你好</w:t>
      </w:r>
      <w:proofErr w:type="spellEnd"/>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proofErr w:type="spellStart"/>
      <w:r w:rsidRPr="0041528A">
        <w:rPr>
          <w:snapToGrid w:val="0"/>
        </w:rPr>
        <w:t>ProcessUnstructuredSS</w:t>
      </w:r>
      <w:proofErr w:type="spellEnd"/>
      <w:r w:rsidRPr="0041528A">
        <w:rPr>
          <w:snapToGrid w:val="0"/>
        </w:rPr>
        <w:t>-Request ARGUMENT</w:t>
      </w:r>
    </w:p>
    <w:p w14:paraId="5FA466B8"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proofErr w:type="spellStart"/>
      <w:r w:rsidRPr="0041528A">
        <w:rPr>
          <w:snapToGrid w:val="0"/>
        </w:rPr>
        <w:t>ProcessUnstructuredSS</w:t>
      </w:r>
      <w:proofErr w:type="spellEnd"/>
      <w:r w:rsidRPr="0041528A">
        <w:rPr>
          <w:snapToGrid w:val="0"/>
        </w:rPr>
        <w:t>-Request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 xml:space="preserve">The ME is connected to the USIM Simulator and only connected to the USS if the USS is mentioned in the sequence </w:t>
      </w:r>
      <w:proofErr w:type="spellStart"/>
      <w:r w:rsidRPr="0041528A">
        <w:t>table.The</w:t>
      </w:r>
      <w:proofErr w:type="spellEnd"/>
      <w:r w:rsidRPr="0041528A">
        <w:t xml:space="preserv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proofErr w:type="spellStart"/>
      <w:r w:rsidRPr="0041528A">
        <w:rPr>
          <w:snapToGrid w:val="0"/>
        </w:rPr>
        <w:t>ProcessUnstructuredSS</w:t>
      </w:r>
      <w:proofErr w:type="spellEnd"/>
      <w:r w:rsidRPr="0041528A">
        <w:rPr>
          <w:snapToGrid w:val="0"/>
        </w:rPr>
        <w:t>-Request ARGUMENT</w:t>
      </w:r>
    </w:p>
    <w:p w14:paraId="043E8B89"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proofErr w:type="spellStart"/>
      <w:r w:rsidRPr="0041528A">
        <w:rPr>
          <w:snapToGrid w:val="0"/>
        </w:rPr>
        <w:t>ProcessUnstructuredSS</w:t>
      </w:r>
      <w:proofErr w:type="spellEnd"/>
      <w:r w:rsidRPr="0041528A">
        <w:rPr>
          <w:snapToGrid w:val="0"/>
        </w:rPr>
        <w:t>-Request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w:t>
      </w:r>
      <w:proofErr w:type="spellStart"/>
      <w:r w:rsidRPr="0041528A">
        <w:rPr>
          <w:snapToGrid w:val="0"/>
        </w:rPr>
        <w:t>DataCodingScheme</w:t>
      </w:r>
      <w:proofErr w:type="spellEnd"/>
      <w:r w:rsidRPr="0041528A">
        <w:rPr>
          <w:snapToGrid w:val="0"/>
        </w:rPr>
        <w:t>:</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 xml:space="preserve">Expected Sequence 1.11A (SET UP CALL, Called party </w:t>
      </w:r>
      <w:proofErr w:type="spellStart"/>
      <w:r w:rsidRPr="0041528A">
        <w:t>subaddress</w:t>
      </w:r>
      <w:proofErr w:type="spellEnd"/>
      <w:r w:rsidRPr="0041528A">
        <w:t>,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 xml:space="preserve">[set up a call with called party </w:t>
            </w:r>
            <w:proofErr w:type="spellStart"/>
            <w:r w:rsidRPr="0041528A">
              <w:t>subaddress</w:t>
            </w:r>
            <w:proofErr w:type="spellEnd"/>
            <w:r w:rsidRPr="0041528A">
              <w:t>]</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 xml:space="preserve">The ME attempts to set up a call to "+012340123456" with the called party </w:t>
            </w:r>
            <w:proofErr w:type="spellStart"/>
            <w:r w:rsidRPr="0041528A">
              <w:t>subaddress</w:t>
            </w:r>
            <w:proofErr w:type="spellEnd"/>
            <w:r w:rsidRPr="0041528A">
              <w:t xml:space="preserve">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 xml:space="preserve">Expected Sequence 1.11B (SET UP CALL, Called party </w:t>
      </w:r>
      <w:proofErr w:type="spellStart"/>
      <w:r w:rsidRPr="0041528A">
        <w:t>subaddress</w:t>
      </w:r>
      <w:proofErr w:type="spellEnd"/>
      <w:r w:rsidRPr="0041528A">
        <w:t xml:space="preserve">, ME not supporting the called party </w:t>
      </w:r>
      <w:proofErr w:type="spellStart"/>
      <w:r w:rsidRPr="0041528A">
        <w:t>subaddress</w:t>
      </w:r>
      <w:proofErr w:type="spellEnd"/>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 xml:space="preserve">[set up a call with called party </w:t>
            </w:r>
            <w:proofErr w:type="spellStart"/>
            <w:r w:rsidRPr="0041528A">
              <w:t>subaddress</w:t>
            </w:r>
            <w:proofErr w:type="spellEnd"/>
            <w:r w:rsidRPr="0041528A">
              <w:t>]</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 xml:space="preserve">Called party </w:t>
      </w:r>
      <w:proofErr w:type="spellStart"/>
      <w:r w:rsidRPr="0041528A">
        <w:t>subaddress</w:t>
      </w:r>
      <w:proofErr w:type="spellEnd"/>
    </w:p>
    <w:p w14:paraId="77A5BFB5" w14:textId="77777777" w:rsidR="00BF46E1" w:rsidRPr="0041528A" w:rsidRDefault="00BF46E1" w:rsidP="0041528A">
      <w:pPr>
        <w:pStyle w:val="EW"/>
      </w:pPr>
      <w:r w:rsidRPr="0041528A">
        <w:tab/>
        <w:t xml:space="preserve">Type of </w:t>
      </w:r>
      <w:proofErr w:type="spellStart"/>
      <w:r w:rsidRPr="0041528A">
        <w:t>subaddress</w:t>
      </w:r>
      <w:proofErr w:type="spellEnd"/>
      <w:r w:rsidRPr="0041528A">
        <w:t>:</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r>
      <w:proofErr w:type="spellStart"/>
      <w:r w:rsidRPr="0041528A">
        <w:t>Subaddress</w:t>
      </w:r>
      <w:proofErr w:type="spellEnd"/>
      <w:r w:rsidRPr="0041528A">
        <w:t xml:space="preserve">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 xml:space="preserve">SET UP CALL (support of Text Attribute – </w:t>
      </w:r>
      <w:proofErr w:type="spellStart"/>
      <w:r w:rsidRPr="0041528A">
        <w:t>Center</w:t>
      </w:r>
      <w:proofErr w:type="spellEnd"/>
      <w:r w:rsidRPr="0041528A">
        <w:t xml:space="preserve">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 xml:space="preserve">To verify that the ME accepts the Proactive Command - Set Up Call, displays the alpha identifier according to the </w:t>
      </w:r>
      <w:proofErr w:type="spellStart"/>
      <w:r w:rsidRPr="0041528A">
        <w:t>center</w:t>
      </w:r>
      <w:proofErr w:type="spellEnd"/>
      <w:r w:rsidRPr="0041528A">
        <w:t xml:space="preserve">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 xml:space="preserve">Expected Sequence 4.2 (SET UP CALL, Text Attribute – </w:t>
      </w:r>
      <w:proofErr w:type="spellStart"/>
      <w:r w:rsidRPr="0041528A">
        <w:t>Center</w:t>
      </w:r>
      <w:proofErr w:type="spellEnd"/>
      <w:r w:rsidRPr="0041528A">
        <w:t xml:space="preserve">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 xml:space="preserve">[user confirmation is displayed with </w:t>
            </w:r>
            <w:proofErr w:type="spellStart"/>
            <w:r w:rsidRPr="0041528A">
              <w:t>center</w:t>
            </w:r>
            <w:proofErr w:type="spellEnd"/>
            <w:r w:rsidRPr="0041528A">
              <w:t xml:space="preserve">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 xml:space="preserve">[second alpha identifier is displayed with </w:t>
            </w:r>
            <w:proofErr w:type="spellStart"/>
            <w:r w:rsidRPr="0041528A">
              <w:t>center</w:t>
            </w:r>
            <w:proofErr w:type="spellEnd"/>
            <w:r w:rsidRPr="0041528A">
              <w:t xml:space="preserve">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 xml:space="preserve">[User confirmation shall be formatted without </w:t>
            </w:r>
            <w:proofErr w:type="spellStart"/>
            <w:r w:rsidRPr="0041528A">
              <w:t>center</w:t>
            </w:r>
            <w:proofErr w:type="spellEnd"/>
            <w:r w:rsidRPr="0041528A">
              <w:t xml:space="preserve"> alignment. Remark: If </w:t>
            </w:r>
            <w:proofErr w:type="spellStart"/>
            <w:r w:rsidRPr="0041528A">
              <w:t>center</w:t>
            </w:r>
            <w:proofErr w:type="spellEnd"/>
            <w:r w:rsidRPr="0041528A">
              <w:t xml:space="preserve">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 xml:space="preserve">[Second alpha identifier shall be formatted without </w:t>
            </w:r>
            <w:proofErr w:type="spellStart"/>
            <w:r w:rsidRPr="0041528A">
              <w:t>centert</w:t>
            </w:r>
            <w:proofErr w:type="spellEnd"/>
            <w:r w:rsidRPr="0041528A">
              <w:t xml:space="preserve"> alignment. Remark: If </w:t>
            </w:r>
            <w:proofErr w:type="spellStart"/>
            <w:r w:rsidRPr="0041528A">
              <w:t>center</w:t>
            </w:r>
            <w:proofErr w:type="spellEnd"/>
            <w:r w:rsidRPr="0041528A">
              <w:t xml:space="preserve">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r>
      <w:proofErr w:type="spellStart"/>
      <w:r w:rsidRPr="0041528A">
        <w:t>Center</w:t>
      </w:r>
      <w:proofErr w:type="spellEnd"/>
      <w:r w:rsidRPr="0041528A">
        <w:t xml:space="preserve">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r>
      <w:proofErr w:type="spellStart"/>
      <w:r w:rsidRPr="0041528A">
        <w:t>Center</w:t>
      </w:r>
      <w:proofErr w:type="spellEnd"/>
      <w:r w:rsidRPr="0041528A">
        <w:t xml:space="preserve">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 xml:space="preserve">[second alpha identifier is displayed with </w:t>
            </w:r>
            <w:proofErr w:type="spellStart"/>
            <w:r w:rsidRPr="0041528A">
              <w:t>Undeline</w:t>
            </w:r>
            <w:proofErr w:type="spellEnd"/>
            <w:r w:rsidRPr="0041528A">
              <w:t xml:space="preserv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proofErr w:type="spellStart"/>
            <w:r w:rsidRPr="0041528A">
              <w:rPr>
                <w:rFonts w:ascii="MS Gothic" w:eastAsia="MS Gothic" w:hAnsi="MS Gothic" w:cs="MS Gothic"/>
              </w:rPr>
              <w:t>不忙</w:t>
            </w:r>
            <w:proofErr w:type="spellEnd"/>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proofErr w:type="spellStart"/>
            <w:r w:rsidRPr="0041528A">
              <w:rPr>
                <w:rFonts w:ascii="MS Gothic" w:eastAsia="MS Gothic" w:hAnsi="MS Gothic" w:cs="MS Gothic"/>
              </w:rPr>
              <w:t>不忙</w:t>
            </w:r>
            <w:proofErr w:type="spellEnd"/>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proofErr w:type="spellStart"/>
      <w:r w:rsidRPr="0041528A">
        <w:rPr>
          <w:rFonts w:ascii="MS Gothic" w:eastAsia="MS Gothic" w:hAnsi="MS Gothic" w:cs="MS Gothic"/>
        </w:rPr>
        <w:t>不忙</w:t>
      </w:r>
      <w:proofErr w:type="spellEnd"/>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proofErr w:type="spellStart"/>
            <w:r w:rsidRPr="0041528A">
              <w:rPr>
                <w:rFonts w:ascii="MS Gothic" w:eastAsia="MS Gothic" w:hAnsi="MS Gothic" w:cs="MS Gothic"/>
              </w:rPr>
              <w:t>确定</w:t>
            </w:r>
            <w:proofErr w:type="spellEnd"/>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proofErr w:type="spellStart"/>
            <w:r w:rsidRPr="0041528A">
              <w:rPr>
                <w:rFonts w:ascii="MS Gothic" w:eastAsia="MS Gothic" w:hAnsi="MS Gothic" w:cs="MS Gothic"/>
              </w:rPr>
              <w:t>确定</w:t>
            </w:r>
            <w:proofErr w:type="spellEnd"/>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proofErr w:type="spellStart"/>
            <w:r w:rsidRPr="0041528A">
              <w:rPr>
                <w:rFonts w:ascii="MS Gothic" w:eastAsia="MS Gothic" w:hAnsi="MS Gothic" w:cs="MS Gothic"/>
              </w:rPr>
              <w:t>打</w:t>
            </w:r>
            <w:r w:rsidRPr="0041528A">
              <w:rPr>
                <w:rFonts w:ascii="Microsoft JhengHei" w:eastAsia="Microsoft JhengHei" w:hAnsi="Microsoft JhengHei" w:cs="Microsoft JhengHei"/>
              </w:rPr>
              <w:t>电话</w:t>
            </w:r>
            <w:proofErr w:type="spellEnd"/>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proofErr w:type="spellStart"/>
            <w:r w:rsidRPr="0041528A">
              <w:rPr>
                <w:rFonts w:ascii="Times New Roman" w:eastAsia="SimSun" w:hAnsi="Times New Roman"/>
              </w:rPr>
              <w:t>打</w:t>
            </w:r>
            <w:r w:rsidRPr="0041528A">
              <w:rPr>
                <w:rFonts w:ascii="Microsoft JhengHei" w:eastAsia="Microsoft JhengHei" w:hAnsi="Microsoft JhengHei" w:cs="Microsoft JhengHei"/>
              </w:rPr>
              <w:t>电话</w:t>
            </w:r>
            <w:proofErr w:type="spellEnd"/>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proofErr w:type="spellStart"/>
      <w:r w:rsidRPr="0041528A">
        <w:rPr>
          <w:rFonts w:ascii="MS Gothic" w:eastAsia="MS Gothic" w:hAnsi="MS Gothic" w:cs="MS Gothic"/>
        </w:rPr>
        <w:t>确定</w:t>
      </w:r>
      <w:proofErr w:type="spellEnd"/>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proofErr w:type="spellStart"/>
      <w:r w:rsidRPr="0041528A">
        <w:rPr>
          <w:rFonts w:eastAsia="SimSun"/>
        </w:rPr>
        <w:t>打</w:t>
      </w:r>
      <w:r w:rsidRPr="0041528A">
        <w:rPr>
          <w:rFonts w:ascii="Microsoft JhengHei" w:eastAsia="Microsoft JhengHei" w:hAnsi="Microsoft JhengHei" w:cs="Microsoft JhengHei"/>
        </w:rPr>
        <w:t>电话</w:t>
      </w:r>
      <w:proofErr w:type="spellEnd"/>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6DE3836D" w14:textId="77777777" w:rsidR="00F95962" w:rsidRDefault="00F95962" w:rsidP="00F95962">
      <w:r>
        <w:t>For sequence 1.2:</w:t>
      </w:r>
    </w:p>
    <w:p w14:paraId="4C35D2CD" w14:textId="77777777" w:rsidR="00F95962" w:rsidRDefault="00F95962" w:rsidP="00F95962">
      <w:pPr>
        <w:pStyle w:val="B1"/>
      </w:pPr>
      <w:r>
        <w:t>-</w:t>
      </w:r>
      <w:r>
        <w:tab/>
        <w:t>The default E-UTRAN/EPC UICC, the default E-UTRAN parameters are used.</w:t>
      </w:r>
    </w:p>
    <w:p w14:paraId="47E4D305" w14:textId="77777777" w:rsidR="00F95962" w:rsidRDefault="00F95962" w:rsidP="00F95962">
      <w:pPr>
        <w:pStyle w:val="B1"/>
      </w:pPr>
      <w:r>
        <w:t>-</w:t>
      </w:r>
      <w:r>
        <w:tab/>
        <w:t>The ME is connected to the USIM Simulator and to the E-USS/NB-SS.</w:t>
      </w:r>
    </w:p>
    <w:p w14:paraId="30804AC6" w14:textId="7B43CA71" w:rsidR="00F95962" w:rsidRDefault="00F95962" w:rsidP="00F95962">
      <w:r>
        <w:t>For sequence 1.</w:t>
      </w:r>
      <w:r>
        <w:rPr>
          <w:rFonts w:eastAsia="SimSun"/>
          <w:lang w:val="en-US" w:eastAsia="zh-CN"/>
        </w:rPr>
        <w:t>3</w:t>
      </w:r>
      <w:r>
        <w:t>:</w:t>
      </w:r>
    </w:p>
    <w:p w14:paraId="44C14D3E" w14:textId="77777777" w:rsidR="00F95962" w:rsidRDefault="00F95962" w:rsidP="00F95962">
      <w:pPr>
        <w:pStyle w:val="B1"/>
      </w:pPr>
      <w:r>
        <w:t>-</w:t>
      </w:r>
      <w:r>
        <w:tab/>
        <w:t xml:space="preserve">The default  </w:t>
      </w:r>
      <w:r>
        <w:rPr>
          <w:lang w:val="en-US" w:eastAsia="fr-FR"/>
        </w:rPr>
        <w:t>NG-RAN UICC</w:t>
      </w:r>
      <w:r>
        <w:t xml:space="preserve"> , the default </w:t>
      </w:r>
      <w:r>
        <w:rPr>
          <w:rFonts w:eastAsia="SimSun" w:hint="eastAsia"/>
          <w:lang w:val="en-US" w:eastAsia="zh-CN"/>
        </w:rPr>
        <w:t>NG-RAN</w:t>
      </w:r>
      <w:r>
        <w:t xml:space="preserve"> parameters are used.</w:t>
      </w:r>
    </w:p>
    <w:p w14:paraId="46BD3005" w14:textId="77777777" w:rsidR="00F95962" w:rsidRDefault="00F95962" w:rsidP="00F95962">
      <w:pPr>
        <w:pStyle w:val="B1"/>
      </w:pPr>
      <w:r>
        <w:t>-</w:t>
      </w:r>
      <w:r>
        <w:tab/>
        <w:t>The ME is connected to the USIM Simulator and to the NG-SS.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 xml:space="preserve">Periods of inactivity on the UICC-ME </w:t>
            </w:r>
            <w:proofErr w:type="spellStart"/>
            <w:r w:rsidRPr="0041528A">
              <w:t>interfaceshall</w:t>
            </w:r>
            <w:proofErr w:type="spellEnd"/>
            <w:r w:rsidRPr="0041528A">
              <w:t xml:space="preserve">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6C98DF8C" w14:textId="7893E700" w:rsidR="00F95962" w:rsidRDefault="00F95962" w:rsidP="00F95962">
      <w:pPr>
        <w:pStyle w:val="TH"/>
      </w:pPr>
      <w:bookmarkStart w:id="43" w:name="_Toc146313001"/>
      <w:r>
        <w:lastRenderedPageBreak/>
        <w:t>Expected Sequence 1.</w:t>
      </w:r>
      <w:r>
        <w:rPr>
          <w:rFonts w:eastAsia="SimSun"/>
          <w:lang w:val="en-US" w:eastAsia="zh-CN"/>
        </w:rPr>
        <w:t>3</w:t>
      </w:r>
      <w:r>
        <w:t xml:space="preserve"> (POLLING OFF,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F95962" w14:paraId="012962D8" w14:textId="77777777" w:rsidTr="0030403A">
        <w:trPr>
          <w:cantSplit/>
          <w:jc w:val="center"/>
        </w:trPr>
        <w:tc>
          <w:tcPr>
            <w:tcW w:w="737" w:type="dxa"/>
            <w:tcBorders>
              <w:top w:val="single" w:sz="6" w:space="0" w:color="auto"/>
              <w:left w:val="single" w:sz="6" w:space="0" w:color="auto"/>
              <w:bottom w:val="single" w:sz="4" w:space="0" w:color="auto"/>
              <w:right w:val="single" w:sz="6" w:space="0" w:color="auto"/>
            </w:tcBorders>
          </w:tcPr>
          <w:p w14:paraId="3FC501BC" w14:textId="77777777" w:rsidR="00F95962" w:rsidRDefault="00F95962" w:rsidP="0030403A">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E05727" w14:textId="77777777" w:rsidR="00F95962" w:rsidRDefault="00F95962" w:rsidP="0030403A">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507C1C14" w14:textId="77777777" w:rsidR="00F95962" w:rsidRDefault="00F95962" w:rsidP="0030403A">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444E0BD9" w14:textId="77777777" w:rsidR="00F95962" w:rsidRDefault="00F95962" w:rsidP="0030403A">
            <w:pPr>
              <w:pStyle w:val="TAH"/>
            </w:pPr>
            <w:r>
              <w:t>Comments</w:t>
            </w:r>
          </w:p>
        </w:tc>
      </w:tr>
      <w:tr w:rsidR="00F95962" w14:paraId="4B23F3EF"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2BC1B83C" w14:textId="77777777" w:rsidR="00F95962" w:rsidRDefault="00F95962" w:rsidP="0030403A">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41C59F61" w14:textId="77777777" w:rsidR="00F95962" w:rsidRDefault="00F95962" w:rsidP="0030403A">
            <w:pPr>
              <w:pStyle w:val="TAC"/>
            </w:pPr>
            <w:r>
              <w:t xml:space="preserve">ME </w:t>
            </w:r>
            <w:r>
              <w:sym w:font="Symbol" w:char="F0AE"/>
            </w:r>
            <w:r>
              <w:t xml:space="preserve"> NG-SS </w:t>
            </w:r>
          </w:p>
        </w:tc>
        <w:tc>
          <w:tcPr>
            <w:tcW w:w="2609" w:type="dxa"/>
            <w:tcBorders>
              <w:top w:val="single" w:sz="4" w:space="0" w:color="auto"/>
              <w:left w:val="single" w:sz="4" w:space="0" w:color="auto"/>
              <w:bottom w:val="single" w:sz="4" w:space="0" w:color="auto"/>
              <w:right w:val="single" w:sz="4" w:space="0" w:color="auto"/>
            </w:tcBorders>
          </w:tcPr>
          <w:p w14:paraId="55801973" w14:textId="77777777" w:rsidR="00F95962" w:rsidRDefault="00F95962" w:rsidP="0030403A">
            <w:pPr>
              <w:pStyle w:val="TAL"/>
              <w:rPr>
                <w:lang w:val="en-US" w:eastAsia="zh-CN"/>
              </w:rPr>
            </w:pPr>
            <w:r>
              <w:t>ME successfully REGISTER with NG-RAN cell</w:t>
            </w:r>
            <w:r>
              <w:rPr>
                <w:rFonts w:eastAsia="SimSun" w:hint="eastAsia"/>
                <w:lang w:val="en-US" w:eastAsia="zh-CN"/>
              </w:rPr>
              <w:t>, and a</w:t>
            </w:r>
            <w:r>
              <w:t>n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2E5D44C5" w14:textId="77777777" w:rsidR="00F95962" w:rsidRDefault="00F95962" w:rsidP="0030403A">
            <w:pPr>
              <w:pStyle w:val="TAL"/>
            </w:pPr>
          </w:p>
        </w:tc>
      </w:tr>
      <w:tr w:rsidR="00F95962" w14:paraId="3CEC87A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D5204C5" w14:textId="77777777" w:rsidR="00F95962" w:rsidRDefault="00F95962" w:rsidP="0030403A">
            <w:pPr>
              <w:pStyle w:val="TAC"/>
            </w:pPr>
            <w:r>
              <w:t>2</w:t>
            </w:r>
          </w:p>
        </w:tc>
        <w:tc>
          <w:tcPr>
            <w:tcW w:w="1282" w:type="dxa"/>
            <w:tcBorders>
              <w:top w:val="single" w:sz="4" w:space="0" w:color="auto"/>
              <w:left w:val="single" w:sz="4" w:space="0" w:color="auto"/>
              <w:bottom w:val="single" w:sz="4" w:space="0" w:color="auto"/>
              <w:right w:val="single" w:sz="4" w:space="0" w:color="auto"/>
            </w:tcBorders>
          </w:tcPr>
          <w:p w14:paraId="0E8DD774"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728F4777" w14:textId="77777777" w:rsidR="00F95962" w:rsidRDefault="00F95962" w:rsidP="0030403A">
            <w:pPr>
              <w:pStyle w:val="TAL"/>
            </w:pPr>
            <w:r>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7DB5A79F" w14:textId="77777777" w:rsidR="00F95962" w:rsidRDefault="00F95962" w:rsidP="0030403A">
            <w:pPr>
              <w:pStyle w:val="TAL"/>
            </w:pPr>
          </w:p>
        </w:tc>
      </w:tr>
      <w:tr w:rsidR="00F95962" w14:paraId="49640C3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91D0C79" w14:textId="77777777" w:rsidR="00F95962" w:rsidRDefault="00F95962" w:rsidP="0030403A">
            <w:pPr>
              <w:pStyle w:val="TAC"/>
            </w:pPr>
            <w:r>
              <w:t>3</w:t>
            </w:r>
          </w:p>
        </w:tc>
        <w:tc>
          <w:tcPr>
            <w:tcW w:w="1282" w:type="dxa"/>
            <w:tcBorders>
              <w:top w:val="single" w:sz="4" w:space="0" w:color="auto"/>
              <w:left w:val="single" w:sz="4" w:space="0" w:color="auto"/>
              <w:bottom w:val="single" w:sz="4" w:space="0" w:color="auto"/>
              <w:right w:val="single" w:sz="4" w:space="0" w:color="auto"/>
            </w:tcBorders>
          </w:tcPr>
          <w:p w14:paraId="4A7472FF"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06C6FD5"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0B0B3E5C" w14:textId="77777777" w:rsidR="00F95962" w:rsidRDefault="00F95962" w:rsidP="0030403A">
            <w:pPr>
              <w:pStyle w:val="TAL"/>
            </w:pPr>
          </w:p>
        </w:tc>
      </w:tr>
      <w:tr w:rsidR="00F95962" w14:paraId="30EFF45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1E347331" w14:textId="77777777" w:rsidR="00F95962" w:rsidRDefault="00F95962" w:rsidP="0030403A">
            <w:pPr>
              <w:pStyle w:val="TAC"/>
            </w:pPr>
            <w:r>
              <w:t>4</w:t>
            </w:r>
          </w:p>
        </w:tc>
        <w:tc>
          <w:tcPr>
            <w:tcW w:w="1282" w:type="dxa"/>
            <w:tcBorders>
              <w:top w:val="single" w:sz="4" w:space="0" w:color="auto"/>
              <w:left w:val="single" w:sz="4" w:space="0" w:color="auto"/>
              <w:bottom w:val="single" w:sz="4" w:space="0" w:color="auto"/>
              <w:right w:val="single" w:sz="4" w:space="0" w:color="auto"/>
            </w:tcBorders>
          </w:tcPr>
          <w:p w14:paraId="5D33EBE7"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BEDD33D" w14:textId="77777777" w:rsidR="00F95962" w:rsidRDefault="00F95962" w:rsidP="0030403A">
            <w:pPr>
              <w:pStyle w:val="TAL"/>
            </w:pPr>
            <w:r>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5DCD883A" w14:textId="77777777" w:rsidR="00F95962" w:rsidRDefault="00F95962" w:rsidP="0030403A">
            <w:pPr>
              <w:pStyle w:val="TAL"/>
            </w:pPr>
            <w:r>
              <w:t>Interval = 1 min</w:t>
            </w:r>
          </w:p>
        </w:tc>
      </w:tr>
      <w:tr w:rsidR="00F95962" w14:paraId="068FB627"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7D43DD" w14:textId="77777777" w:rsidR="00F95962" w:rsidRDefault="00F95962" w:rsidP="0030403A">
            <w:pPr>
              <w:pStyle w:val="TAC"/>
            </w:pPr>
            <w:r>
              <w:t>5</w:t>
            </w:r>
          </w:p>
        </w:tc>
        <w:tc>
          <w:tcPr>
            <w:tcW w:w="1282" w:type="dxa"/>
            <w:tcBorders>
              <w:top w:val="single" w:sz="4" w:space="0" w:color="auto"/>
              <w:left w:val="single" w:sz="4" w:space="0" w:color="auto"/>
              <w:bottom w:val="single" w:sz="4" w:space="0" w:color="auto"/>
              <w:right w:val="single" w:sz="4" w:space="0" w:color="auto"/>
            </w:tcBorders>
          </w:tcPr>
          <w:p w14:paraId="60A126BC"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157F602" w14:textId="77777777" w:rsidR="00F95962" w:rsidRDefault="00F95962" w:rsidP="0030403A">
            <w:pPr>
              <w:pStyle w:val="TAL"/>
            </w:pPr>
            <w:r>
              <w:t>TERMINAL RESPONSE: POLL INTERVAL 1.1.1 A or</w:t>
            </w:r>
            <w:r>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46856565" w14:textId="77777777" w:rsidR="00F95962" w:rsidRDefault="00F95962" w:rsidP="0030403A">
            <w:pPr>
              <w:pStyle w:val="TAL"/>
            </w:pPr>
            <w:r>
              <w:t>[command performed successfully, duration depends on the ME's capabilities]</w:t>
            </w:r>
          </w:p>
        </w:tc>
      </w:tr>
      <w:tr w:rsidR="00F95962" w14:paraId="742F8A2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24B9D34" w14:textId="77777777" w:rsidR="00F95962" w:rsidRDefault="00F95962" w:rsidP="0030403A">
            <w:pPr>
              <w:pStyle w:val="TAC"/>
            </w:pPr>
            <w:r>
              <w:t>6</w:t>
            </w:r>
          </w:p>
        </w:tc>
        <w:tc>
          <w:tcPr>
            <w:tcW w:w="1282" w:type="dxa"/>
            <w:tcBorders>
              <w:top w:val="single" w:sz="4" w:space="0" w:color="auto"/>
              <w:left w:val="single" w:sz="4" w:space="0" w:color="auto"/>
              <w:bottom w:val="single" w:sz="4" w:space="0" w:color="auto"/>
              <w:right w:val="single" w:sz="4" w:space="0" w:color="auto"/>
            </w:tcBorders>
          </w:tcPr>
          <w:p w14:paraId="39DAC615"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8EDE694" w14:textId="77777777" w:rsidR="00F95962" w:rsidRDefault="00F95962" w:rsidP="0030403A">
            <w:pPr>
              <w:pStyle w:val="TAL"/>
            </w:pPr>
            <w:r>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79B37229" w14:textId="77777777" w:rsidR="00F95962" w:rsidRDefault="00F95962" w:rsidP="0030403A">
            <w:pPr>
              <w:pStyle w:val="TAL"/>
            </w:pPr>
          </w:p>
        </w:tc>
      </w:tr>
      <w:tr w:rsidR="00F95962" w14:paraId="5607B2F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ED3CC5D" w14:textId="77777777" w:rsidR="00F95962" w:rsidRDefault="00F95962" w:rsidP="0030403A">
            <w:pPr>
              <w:pStyle w:val="TAC"/>
            </w:pPr>
            <w:r>
              <w:t>7</w:t>
            </w:r>
          </w:p>
        </w:tc>
        <w:tc>
          <w:tcPr>
            <w:tcW w:w="1282" w:type="dxa"/>
            <w:tcBorders>
              <w:top w:val="single" w:sz="4" w:space="0" w:color="auto"/>
              <w:left w:val="single" w:sz="4" w:space="0" w:color="auto"/>
              <w:bottom w:val="single" w:sz="4" w:space="0" w:color="auto"/>
              <w:right w:val="single" w:sz="4" w:space="0" w:color="auto"/>
            </w:tcBorders>
          </w:tcPr>
          <w:p w14:paraId="7E53EFA9"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51E2B77"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217664DA" w14:textId="77777777" w:rsidR="00F95962" w:rsidRDefault="00F95962" w:rsidP="0030403A">
            <w:pPr>
              <w:pStyle w:val="TAL"/>
            </w:pPr>
          </w:p>
        </w:tc>
      </w:tr>
      <w:tr w:rsidR="00F95962" w14:paraId="6A5BA10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69C1A5" w14:textId="77777777" w:rsidR="00F95962" w:rsidRDefault="00F95962" w:rsidP="0030403A">
            <w:pPr>
              <w:pStyle w:val="TAC"/>
            </w:pPr>
            <w:r>
              <w:t>8</w:t>
            </w:r>
          </w:p>
        </w:tc>
        <w:tc>
          <w:tcPr>
            <w:tcW w:w="1282" w:type="dxa"/>
            <w:tcBorders>
              <w:top w:val="single" w:sz="4" w:space="0" w:color="auto"/>
              <w:left w:val="single" w:sz="4" w:space="0" w:color="auto"/>
              <w:bottom w:val="single" w:sz="4" w:space="0" w:color="auto"/>
              <w:right w:val="single" w:sz="4" w:space="0" w:color="auto"/>
            </w:tcBorders>
          </w:tcPr>
          <w:p w14:paraId="7436797B"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68DF59C5" w14:textId="77777777" w:rsidR="00F95962" w:rsidRDefault="00F95962" w:rsidP="0030403A">
            <w:pPr>
              <w:pStyle w:val="TAL"/>
            </w:pPr>
            <w:r>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5B83CCFB" w14:textId="77777777" w:rsidR="00F95962" w:rsidRDefault="00F95962" w:rsidP="0030403A">
            <w:pPr>
              <w:pStyle w:val="TAL"/>
            </w:pPr>
          </w:p>
        </w:tc>
      </w:tr>
      <w:tr w:rsidR="00F95962" w14:paraId="6AE2591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83DA6AB" w14:textId="77777777" w:rsidR="00F95962" w:rsidRDefault="00F95962" w:rsidP="0030403A">
            <w:pPr>
              <w:pStyle w:val="TAC"/>
            </w:pPr>
            <w:r>
              <w:t>9</w:t>
            </w:r>
          </w:p>
        </w:tc>
        <w:tc>
          <w:tcPr>
            <w:tcW w:w="1282" w:type="dxa"/>
            <w:tcBorders>
              <w:top w:val="single" w:sz="4" w:space="0" w:color="auto"/>
              <w:left w:val="single" w:sz="4" w:space="0" w:color="auto"/>
              <w:bottom w:val="single" w:sz="4" w:space="0" w:color="auto"/>
              <w:right w:val="single" w:sz="4" w:space="0" w:color="auto"/>
            </w:tcBorders>
          </w:tcPr>
          <w:p w14:paraId="502FC423"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538460A2" w14:textId="77777777" w:rsidR="00F95962" w:rsidRDefault="00F95962" w:rsidP="0030403A">
            <w:pPr>
              <w:pStyle w:val="TAL"/>
            </w:pPr>
            <w:r>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187C129A" w14:textId="77777777" w:rsidR="00F95962" w:rsidRDefault="00F95962" w:rsidP="0030403A">
            <w:pPr>
              <w:pStyle w:val="TAL"/>
            </w:pPr>
            <w:r>
              <w:t>[command performed successfully]</w:t>
            </w:r>
          </w:p>
        </w:tc>
      </w:tr>
      <w:tr w:rsidR="00F95962" w14:paraId="20D34E73"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87FA0B8" w14:textId="77777777" w:rsidR="00F95962" w:rsidRDefault="00F95962" w:rsidP="0030403A">
            <w:pPr>
              <w:pStyle w:val="TAC"/>
            </w:pPr>
            <w:r>
              <w:t>10</w:t>
            </w:r>
          </w:p>
        </w:tc>
        <w:tc>
          <w:tcPr>
            <w:tcW w:w="1282" w:type="dxa"/>
            <w:tcBorders>
              <w:top w:val="single" w:sz="4" w:space="0" w:color="auto"/>
              <w:left w:val="single" w:sz="4" w:space="0" w:color="auto"/>
              <w:bottom w:val="single" w:sz="4" w:space="0" w:color="auto"/>
              <w:right w:val="single" w:sz="4" w:space="0" w:color="auto"/>
            </w:tcBorders>
          </w:tcPr>
          <w:p w14:paraId="23456785" w14:textId="77777777" w:rsidR="00F95962" w:rsidRDefault="00F95962" w:rsidP="0030403A">
            <w:pPr>
              <w:pStyle w:val="TAC"/>
            </w:pPr>
            <w:r>
              <w:t xml:space="preserve">ME </w:t>
            </w:r>
            <w:r>
              <w:rPr>
                <w:rFonts w:ascii="Symbol" w:hAnsi="Symbol"/>
              </w:rPr>
              <w:t></w:t>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38A12764" w14:textId="77777777" w:rsidR="00F95962" w:rsidRDefault="00F95962" w:rsidP="0030403A">
            <w:pPr>
              <w:pStyle w:val="TAL"/>
            </w:pPr>
            <w:r>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19710B83" w14:textId="77777777" w:rsidR="00F95962" w:rsidRDefault="00F95962" w:rsidP="0030403A">
            <w:pPr>
              <w:pStyle w:val="TAL"/>
            </w:pPr>
            <w:r>
              <w:rPr>
                <w:rFonts w:eastAsia="SimSun" w:hint="eastAsia"/>
                <w:lang w:val="en-US" w:eastAsia="zh-CN"/>
              </w:rPr>
              <w:t>E</w:t>
            </w:r>
            <w:proofErr w:type="spellStart"/>
            <w:r>
              <w:t>xchange</w:t>
            </w:r>
            <w:proofErr w:type="spellEnd"/>
            <w:r>
              <w:t xml:space="preserve"> of data with the network is required to guarantee the correct result of the test.</w:t>
            </w:r>
          </w:p>
        </w:tc>
      </w:tr>
    </w:tbl>
    <w:p w14:paraId="65754B8C" w14:textId="77777777" w:rsidR="00F95962" w:rsidRDefault="00F95962" w:rsidP="00F95962"/>
    <w:p w14:paraId="24B5E91B" w14:textId="77777777" w:rsidR="00BF46E1" w:rsidRPr="0041528A" w:rsidRDefault="00BF46E1" w:rsidP="00BF46E1">
      <w:pPr>
        <w:pStyle w:val="Heading5"/>
      </w:pPr>
      <w:r w:rsidRPr="0041528A">
        <w:t>27.22.4.14.5</w:t>
      </w:r>
      <w:r w:rsidRPr="0041528A">
        <w:tab/>
        <w:t>Test requirement</w:t>
      </w:r>
      <w:bookmarkEnd w:id="43"/>
    </w:p>
    <w:p w14:paraId="71BC69FA" w14:textId="1419F466" w:rsidR="00BF46E1" w:rsidRPr="0041528A" w:rsidRDefault="00BF46E1" w:rsidP="00BF46E1">
      <w:r w:rsidRPr="0041528A">
        <w:t>The ME shall operate in the manner defined in expected sequences 1.1 - 1.</w:t>
      </w:r>
      <w:r w:rsidR="00F95962">
        <w:t>3</w:t>
      </w:r>
      <w:r w:rsidRPr="0041528A">
        <w:t>.</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50422747" w14:textId="77777777" w:rsidR="00BF46E1" w:rsidRPr="0041528A" w:rsidRDefault="00BF46E1" w:rsidP="00BF46E1">
      <w:r w:rsidRPr="0041528A">
        <w:t>To verify that the ME returns the following requested local information within a TERMINAL RESPONSE:</w:t>
      </w:r>
    </w:p>
    <w:p w14:paraId="14E9B24D" w14:textId="77777777" w:rsidR="00BF46E1" w:rsidRPr="0041528A" w:rsidRDefault="00BF46E1" w:rsidP="00BF46E1">
      <w:pPr>
        <w:pStyle w:val="B1"/>
      </w:pPr>
      <w:r w:rsidRPr="0041528A">
        <w:t>-</w:t>
      </w:r>
      <w:r w:rsidRPr="0041528A">
        <w:tab/>
        <w:t>location information:</w:t>
      </w:r>
    </w:p>
    <w:p w14:paraId="6469FE3A" w14:textId="77777777" w:rsidR="00BF46E1" w:rsidRPr="0041528A" w:rsidRDefault="00BF46E1" w:rsidP="00BF46E1">
      <w:pPr>
        <w:pStyle w:val="B2"/>
      </w:pPr>
      <w:r w:rsidRPr="0041528A">
        <w:t>-</w:t>
      </w:r>
      <w:r w:rsidRPr="0041528A">
        <w:tab/>
        <w:t>Mobile Country Code (MCC);</w:t>
      </w:r>
    </w:p>
    <w:p w14:paraId="514AD122" w14:textId="77777777" w:rsidR="00BF46E1" w:rsidRPr="0041528A" w:rsidRDefault="00BF46E1" w:rsidP="00BF46E1">
      <w:pPr>
        <w:pStyle w:val="B2"/>
      </w:pPr>
      <w:r w:rsidRPr="0041528A">
        <w:t>-</w:t>
      </w:r>
      <w:r w:rsidRPr="0041528A">
        <w:tab/>
        <w:t>Mobile Network Code (MNC);</w:t>
      </w:r>
    </w:p>
    <w:p w14:paraId="3E45EBEE" w14:textId="77777777" w:rsidR="00BF46E1" w:rsidRPr="0041528A" w:rsidRDefault="00BF46E1" w:rsidP="00BF46E1">
      <w:pPr>
        <w:pStyle w:val="B2"/>
      </w:pPr>
      <w:r w:rsidRPr="0041528A">
        <w:t>-</w:t>
      </w:r>
      <w:r w:rsidRPr="0041528A">
        <w:tab/>
        <w:t>Location Area Code (LAC); and</w:t>
      </w:r>
    </w:p>
    <w:p w14:paraId="1B78D67D" w14:textId="77777777" w:rsidR="00BF46E1" w:rsidRPr="0041528A" w:rsidRDefault="00BF46E1" w:rsidP="00BF46E1">
      <w:pPr>
        <w:pStyle w:val="B2"/>
      </w:pPr>
      <w:r w:rsidRPr="0041528A">
        <w:t>-</w:t>
      </w:r>
      <w:r w:rsidRPr="0041528A">
        <w:tab/>
        <w:t>cell ID of the current serving cell;</w:t>
      </w:r>
    </w:p>
    <w:p w14:paraId="05C948C3" w14:textId="77777777" w:rsidR="00BF46E1" w:rsidRPr="0041528A" w:rsidRDefault="00BF46E1" w:rsidP="00BF46E1">
      <w:pPr>
        <w:pStyle w:val="B1"/>
      </w:pPr>
      <w:r w:rsidRPr="0041528A">
        <w:t>-</w:t>
      </w:r>
      <w:r w:rsidRPr="0041528A">
        <w:tab/>
        <w:t>the IMEI of the ME;</w:t>
      </w:r>
    </w:p>
    <w:p w14:paraId="15F92208" w14:textId="77777777" w:rsidR="00BF46E1" w:rsidRPr="0041528A" w:rsidRDefault="00BF46E1" w:rsidP="00BF46E1">
      <w:pPr>
        <w:pStyle w:val="B1"/>
      </w:pPr>
      <w:r w:rsidRPr="0041528A">
        <w:t>-</w:t>
      </w:r>
      <w:r w:rsidRPr="0041528A">
        <w:tab/>
        <w:t>the Network Measurement Results and the BCCH channel list;</w:t>
      </w:r>
    </w:p>
    <w:p w14:paraId="119B416F" w14:textId="77777777" w:rsidR="00BF46E1" w:rsidRPr="0041528A" w:rsidRDefault="00BF46E1" w:rsidP="00BF46E1">
      <w:pPr>
        <w:pStyle w:val="B1"/>
      </w:pPr>
      <w:r w:rsidRPr="0041528A">
        <w:lastRenderedPageBreak/>
        <w:t>-</w:t>
      </w:r>
      <w:r w:rsidRPr="0041528A">
        <w:tab/>
        <w:t>the current date, time and time zone;</w:t>
      </w:r>
    </w:p>
    <w:p w14:paraId="0C29FF77" w14:textId="77777777" w:rsidR="00BF46E1" w:rsidRPr="0041528A" w:rsidRDefault="00BF46E1" w:rsidP="00BF46E1">
      <w:pPr>
        <w:pStyle w:val="B1"/>
      </w:pPr>
      <w:r w:rsidRPr="0041528A">
        <w:t>-</w:t>
      </w:r>
      <w:r w:rsidRPr="0041528A">
        <w:tab/>
        <w:t>the current ME language setting;</w:t>
      </w:r>
    </w:p>
    <w:p w14:paraId="423A3E4A" w14:textId="77777777" w:rsidR="00BF46E1" w:rsidRPr="0041528A" w:rsidRDefault="00BF46E1" w:rsidP="00BF46E1">
      <w:pPr>
        <w:pStyle w:val="B1"/>
      </w:pPr>
      <w:r w:rsidRPr="0041528A">
        <w:t>-</w:t>
      </w:r>
      <w:r w:rsidRPr="0041528A">
        <w:tab/>
        <w:t>the Timing Advance;</w:t>
      </w:r>
    </w:p>
    <w:p w14:paraId="27985359" w14:textId="77777777" w:rsidR="000A458B" w:rsidRPr="0041528A" w:rsidRDefault="000A458B" w:rsidP="000A458B">
      <w:pPr>
        <w:pStyle w:val="B1"/>
      </w:pPr>
      <w:r w:rsidRPr="0041528A">
        <w:t>-</w:t>
      </w:r>
      <w:r w:rsidRPr="0041528A">
        <w:tab/>
        <w:t>the Access Technology;</w:t>
      </w:r>
    </w:p>
    <w:p w14:paraId="19C2433E" w14:textId="77777777" w:rsidR="000A458B" w:rsidRPr="0041528A" w:rsidRDefault="000A458B" w:rsidP="000A458B">
      <w:pPr>
        <w:pStyle w:val="B1"/>
      </w:pPr>
      <w:r w:rsidRPr="0041528A">
        <w:t>-</w:t>
      </w:r>
      <w:r w:rsidRPr="0041528A">
        <w:tab/>
        <w:t>the IMEISV</w:t>
      </w:r>
      <w:r>
        <w:t>;</w:t>
      </w:r>
    </w:p>
    <w:p w14:paraId="4C9A670E" w14:textId="77777777" w:rsidR="000A458B" w:rsidRPr="0041528A" w:rsidRDefault="000A458B" w:rsidP="000A458B">
      <w:pPr>
        <w:pStyle w:val="B1"/>
      </w:pPr>
      <w:r w:rsidRPr="0041528A">
        <w:t>-</w:t>
      </w:r>
      <w:r w:rsidRPr="0041528A">
        <w:tab/>
        <w:t>the Search Mode change</w:t>
      </w:r>
      <w:r>
        <w:t>;</w:t>
      </w:r>
    </w:p>
    <w:p w14:paraId="5A707381" w14:textId="77777777" w:rsidR="000A458B" w:rsidRPr="0041528A" w:rsidRDefault="000A458B" w:rsidP="000A458B">
      <w:pPr>
        <w:pStyle w:val="B1"/>
      </w:pPr>
      <w:r w:rsidRPr="0041528A">
        <w:t>-</w:t>
      </w:r>
      <w:r w:rsidRPr="0041528A">
        <w:tab/>
        <w:t>the Battery charge State</w:t>
      </w:r>
      <w:r>
        <w:t>;</w:t>
      </w:r>
    </w:p>
    <w:p w14:paraId="270BF987" w14:textId="6E160EB4" w:rsidR="000A458B" w:rsidRPr="0041528A" w:rsidRDefault="000A458B" w:rsidP="000A458B">
      <w:pPr>
        <w:pStyle w:val="B1"/>
      </w:pPr>
      <w:r w:rsidRPr="0041528A">
        <w:t>-</w:t>
      </w:r>
      <w:r w:rsidRPr="0041528A">
        <w:tab/>
        <w:t>the UTRAN intra- and inter-frequency measurements</w:t>
      </w:r>
      <w:r>
        <w:t>;</w:t>
      </w:r>
    </w:p>
    <w:p w14:paraId="11706578" w14:textId="5F3EFE0F" w:rsidR="000A458B" w:rsidRPr="0041528A" w:rsidRDefault="000A458B" w:rsidP="000A458B">
      <w:pPr>
        <w:pStyle w:val="B1"/>
      </w:pPr>
      <w:r w:rsidRPr="0041528A">
        <w:t>-</w:t>
      </w:r>
      <w:r w:rsidRPr="0041528A">
        <w:tab/>
        <w:t>the E-UTRAN intra- and inter-frequency measurements</w:t>
      </w:r>
    </w:p>
    <w:p w14:paraId="1FF173A1" w14:textId="7AE918AB" w:rsidR="000A458B" w:rsidRDefault="000A458B" w:rsidP="000A458B">
      <w:pPr>
        <w:pStyle w:val="B1"/>
      </w:pPr>
      <w:r w:rsidRPr="0041528A">
        <w:t>-</w:t>
      </w:r>
      <w:r w:rsidRPr="0041528A">
        <w:tab/>
      </w:r>
      <w:r>
        <w:t>t</w:t>
      </w:r>
      <w:r w:rsidRPr="0041528A">
        <w:t>he CSG ID list and corresponding HNB names of surrounding CSG cells (if class "q" is supported)</w:t>
      </w:r>
      <w:r>
        <w:t>;</w:t>
      </w:r>
    </w:p>
    <w:p w14:paraId="0B4056E3" w14:textId="499BDDF5" w:rsidR="00E40DE8" w:rsidRDefault="000A458B" w:rsidP="00E40DE8">
      <w:pPr>
        <w:pStyle w:val="B1"/>
      </w:pPr>
      <w:r w:rsidRPr="0041528A">
        <w:t>-</w:t>
      </w:r>
      <w:r w:rsidRPr="0041528A">
        <w:tab/>
      </w:r>
      <w:r>
        <w:t>t</w:t>
      </w:r>
      <w:r w:rsidRPr="00816C4A">
        <w:t xml:space="preserve">he list </w:t>
      </w:r>
      <w:r>
        <w:t xml:space="preserve">of slice(s) </w:t>
      </w:r>
      <w:r w:rsidRPr="00816C4A">
        <w:t>information</w:t>
      </w:r>
      <w:r w:rsidR="00E40DE8">
        <w:t>;</w:t>
      </w:r>
    </w:p>
    <w:p w14:paraId="1208BCDE" w14:textId="268E832F" w:rsidR="00C53078" w:rsidRDefault="00C53078" w:rsidP="00C53078">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74424B8A" w14:textId="77777777" w:rsidR="00C53078" w:rsidRPr="0041528A" w:rsidRDefault="00C53078" w:rsidP="00C53078">
      <w:pPr>
        <w:pStyle w:val="B1"/>
      </w:pPr>
      <w:r w:rsidRPr="0041528A">
        <w:t>-</w:t>
      </w:r>
      <w:r w:rsidRPr="0041528A">
        <w:tab/>
      </w:r>
      <w:r>
        <w:t xml:space="preserve">the </w:t>
      </w:r>
      <w:r w:rsidRPr="00193DE5">
        <w:t>NG-RAN/Satellite NG-RAN Primary Timing Advance Information</w:t>
      </w:r>
      <w:r>
        <w:t>.</w:t>
      </w:r>
    </w:p>
    <w:p w14:paraId="2E58E47F" w14:textId="77777777" w:rsidR="00C53078" w:rsidRPr="0041528A" w:rsidRDefault="00C53078" w:rsidP="00C53078">
      <w:r>
        <w:t>I</w:t>
      </w:r>
      <w:r w:rsidRPr="0041528A">
        <w:t>f the local information is stored in the ME; otherwise, sends the correct error code to the UICC in the TERMINAL RESPONSE.</w:t>
      </w:r>
    </w:p>
    <w:p w14:paraId="23429D40" w14:textId="77777777" w:rsidR="00C53078" w:rsidRPr="0041528A" w:rsidRDefault="00C53078" w:rsidP="00C53078">
      <w:r w:rsidRPr="0041528A">
        <w:t>To verify that the ME returns required error information in the TERMINAL RESPONSE in case requested information cannot be provided due to missing network coverage.</w:t>
      </w:r>
    </w:p>
    <w:p w14:paraId="4D97742B" w14:textId="77777777" w:rsidR="00C53078" w:rsidRPr="0041528A" w:rsidRDefault="00C53078" w:rsidP="00C53078">
      <w:r w:rsidRPr="0041528A">
        <w:t>To verify that the E-UTRAN cell identifier is correctly transmitted when requesting the location information while accessing an E-UTRAN.</w:t>
      </w:r>
    </w:p>
    <w:p w14:paraId="4650803E" w14:textId="77777777" w:rsidR="00C53078" w:rsidRPr="0041528A" w:rsidRDefault="00C53078" w:rsidP="00C53078">
      <w:r w:rsidRPr="0041528A">
        <w:t>To verify that the NG-RAN cell identifier is correctly transmitted when requesting the location information while accessing an NG-RAN SA mode Cell.</w:t>
      </w:r>
    </w:p>
    <w:p w14:paraId="1954B693" w14:textId="77777777" w:rsidR="00C53078" w:rsidRDefault="00C53078" w:rsidP="00C53078">
      <w:r w:rsidRPr="0041528A">
        <w:t>To verify that the NG-RAN cell identifier is correctly transmitted when requesting the location information while accessing an NG-RAN Cell.</w:t>
      </w:r>
    </w:p>
    <w:p w14:paraId="61ECD607" w14:textId="77777777" w:rsidR="00C53078" w:rsidRDefault="00C53078" w:rsidP="00C53078">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55DBC653" w14:textId="77777777" w:rsidR="00C53078" w:rsidRPr="0041528A" w:rsidRDefault="00C53078" w:rsidP="00C53078">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B543AB0" w14:textId="77777777" w:rsidR="00C53078" w:rsidRDefault="00C53078" w:rsidP="00C5307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0A00268" w14:textId="6F52121C" w:rsidR="00E40DE8" w:rsidRDefault="004105DA" w:rsidP="00E40DE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E752F2F" w14:textId="05890B94" w:rsidR="00E40DE8" w:rsidRPr="0041528A" w:rsidRDefault="00E40DE8" w:rsidP="00E40DE8">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2DE36AA0" w14:textId="77777777" w:rsidR="00BF46E1" w:rsidRPr="0041528A" w:rsidRDefault="00BF46E1" w:rsidP="00BF46E1">
      <w:pPr>
        <w:pStyle w:val="Heading5"/>
      </w:pPr>
      <w:bookmarkStart w:id="48" w:name="_Toc146313006"/>
      <w:r w:rsidRPr="0041528A">
        <w:t>27.22.4.15.4</w:t>
      </w:r>
      <w:r w:rsidRPr="0041528A">
        <w:tab/>
        <w:t>Method of tests</w:t>
      </w:r>
      <w:bookmarkEnd w:id="48"/>
    </w:p>
    <w:p w14:paraId="087E5837" w14:textId="77777777" w:rsidR="00BF46E1" w:rsidRPr="0041528A" w:rsidRDefault="00BF46E1" w:rsidP="00BF46E1">
      <w:pPr>
        <w:pStyle w:val="H6"/>
      </w:pPr>
      <w:r w:rsidRPr="0041528A">
        <w:t>27.22.4.15.4.1</w:t>
      </w:r>
      <w:r w:rsidRPr="0041528A">
        <w:tab/>
        <w:t>Initial conditions</w:t>
      </w:r>
    </w:p>
    <w:p w14:paraId="5648DC49" w14:textId="77777777" w:rsidR="00EF49D7" w:rsidRDefault="00EF49D7" w:rsidP="00EF49D7">
      <w:r w:rsidRPr="0041528A">
        <w:t>The ME is connected to the USIM Simulator.</w:t>
      </w:r>
    </w:p>
    <w:p w14:paraId="4437C784" w14:textId="77777777" w:rsidR="00EF49D7" w:rsidRDefault="00EF49D7" w:rsidP="00EF49D7">
      <w:r>
        <w:lastRenderedPageBreak/>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2AEDFB7B" w14:textId="77777777" w:rsidR="00EF49D7" w:rsidRDefault="00EF49D7" w:rsidP="00EF49D7">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441155A6" w14:textId="0D3561D1" w:rsidR="00C53078" w:rsidRPr="0041528A" w:rsidRDefault="00C53078" w:rsidP="00C53078">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42D369D5" w14:textId="77777777" w:rsidR="00EF49D7" w:rsidRDefault="00EF49D7" w:rsidP="00EF49D7">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438FDB4F" w14:textId="77777777" w:rsidR="00EF49D7" w:rsidRPr="0041528A" w:rsidRDefault="00EF49D7" w:rsidP="00EF49D7">
      <w:r>
        <w:t xml:space="preserve">To operate the sequence 1.30 the </w:t>
      </w:r>
      <w:r>
        <w:rPr>
          <w:lang w:val="en-US" w:eastAsia="fr-FR"/>
        </w:rPr>
        <w:t>NG-RAN UICC supporting CAG, as defined in clause 27.22.2D.4 shall be used.</w:t>
      </w:r>
    </w:p>
    <w:p w14:paraId="00DD31C1" w14:textId="200AF8E4" w:rsidR="00EF49D7" w:rsidRDefault="00EF49D7" w:rsidP="00EF49D7">
      <w:r>
        <w:t>S</w:t>
      </w:r>
      <w:r w:rsidRPr="0041528A">
        <w:t xml:space="preserve">equences 1.2, 1.4, 1.5, 1.9 and 1.11 </w:t>
      </w:r>
      <w:r>
        <w:t>do not need any System Simulator connection.</w:t>
      </w:r>
    </w:p>
    <w:p w14:paraId="40CA7A9A" w14:textId="6E6B1E9F" w:rsidR="00EF49D7" w:rsidRDefault="00EF49D7" w:rsidP="00EF49D7">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w:t>
      </w:r>
      <w:r w:rsidR="00C53078">
        <w:t xml:space="preserve"> </w:t>
      </w:r>
      <w:r>
        <w:t xml:space="preserve">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32CE3658" w14:textId="1E82AC1B" w:rsidR="00EF49D7" w:rsidRPr="0041528A" w:rsidRDefault="00EF49D7" w:rsidP="00EF49D7">
      <w:r>
        <w:t>F</w:t>
      </w:r>
      <w:r w:rsidRPr="0041528A">
        <w:t>or sequence</w:t>
      </w:r>
      <w:r>
        <w:t>s</w:t>
      </w:r>
      <w:r w:rsidRPr="0041528A">
        <w:t xml:space="preserve"> 1.10</w:t>
      </w:r>
      <w:r>
        <w:t xml:space="preserve"> the ME is connected to a</w:t>
      </w:r>
      <w:r w:rsidR="00C53078">
        <w:t>n</w:t>
      </w:r>
      <w:r>
        <w:t xml:space="preserve"> SS, a USS or an E-USS.</w:t>
      </w:r>
    </w:p>
    <w:p w14:paraId="2C07AF74" w14:textId="57890968" w:rsidR="00EF49D7" w:rsidRDefault="00EF49D7" w:rsidP="00EF49D7">
      <w:r>
        <w:t>For sequences 1.22 to 1.30 the ME is connected to NG-SS. For all sequences but 1.30 it has to perform the Registration procedure.</w:t>
      </w:r>
    </w:p>
    <w:p w14:paraId="3DE2B4AE" w14:textId="3F3AB273" w:rsidR="00EF49D7" w:rsidRPr="001D1909" w:rsidRDefault="00EF49D7" w:rsidP="00EF49D7">
      <w:r w:rsidRPr="001D1909">
        <w:t>The browser's cache shall have been cleared before execution of the test sequence.</w:t>
      </w:r>
      <w:r>
        <w:t xml:space="preserve"> For sequence 1.24, 1.25 and 1.26, t</w:t>
      </w:r>
      <w:r w:rsidRPr="001D1909">
        <w:t>he URSP rules stored in the ME are:</w:t>
      </w:r>
    </w:p>
    <w:p w14:paraId="3D3A5240" w14:textId="77777777" w:rsidR="00EF49D7" w:rsidRPr="001D1909" w:rsidRDefault="00EF49D7" w:rsidP="00EF49D7">
      <w:pPr>
        <w:pStyle w:val="B1"/>
      </w:pPr>
      <w:r w:rsidRPr="001D1909">
        <w:t>URSP:</w:t>
      </w:r>
    </w:p>
    <w:p w14:paraId="01722F54" w14:textId="77777777" w:rsidR="00EF49D7" w:rsidRPr="001D1909" w:rsidRDefault="00EF49D7" w:rsidP="00EF49D7">
      <w:pPr>
        <w:pStyle w:val="B1"/>
      </w:pPr>
      <w:r w:rsidRPr="001D1909">
        <w:t>Rule Precedence</w:t>
      </w:r>
      <w:r>
        <w:t xml:space="preserve"> =1</w:t>
      </w:r>
    </w:p>
    <w:p w14:paraId="148E6756" w14:textId="77777777" w:rsidR="00EF49D7" w:rsidRPr="001D1909" w:rsidRDefault="00EF49D7" w:rsidP="00EF49D7">
      <w:pPr>
        <w:pStyle w:val="B2"/>
      </w:pPr>
      <w:r w:rsidRPr="001D1909">
        <w:t>Traffic Descriptor:</w:t>
      </w:r>
    </w:p>
    <w:p w14:paraId="361EFC1A" w14:textId="77777777" w:rsidR="00EF49D7" w:rsidRPr="001D1909" w:rsidRDefault="00EF49D7" w:rsidP="00EF49D7">
      <w:pPr>
        <w:pStyle w:val="B30"/>
        <w:numPr>
          <w:ilvl w:val="0"/>
          <w:numId w:val="23"/>
        </w:numPr>
        <w:tabs>
          <w:tab w:val="clear" w:pos="644"/>
        </w:tabs>
        <w:ind w:left="1135" w:hanging="284"/>
      </w:pPr>
      <w:bookmarkStart w:id="49" w:name="MCCQCTEMPBM_00000037"/>
      <w:r w:rsidRPr="001D1909">
        <w:t>DNN=</w:t>
      </w:r>
      <w:r w:rsidRPr="00002152">
        <w:t>TestGp.rs</w:t>
      </w:r>
    </w:p>
    <w:bookmarkEnd w:id="49"/>
    <w:p w14:paraId="5DBA36B7" w14:textId="77777777" w:rsidR="00EF49D7" w:rsidRPr="001D1909" w:rsidRDefault="00EF49D7" w:rsidP="00EF49D7">
      <w:pPr>
        <w:pStyle w:val="B2"/>
        <w:rPr>
          <w:rFonts w:eastAsia="SimSun"/>
        </w:rPr>
      </w:pPr>
      <w:r w:rsidRPr="001D1909">
        <w:rPr>
          <w:rFonts w:eastAsia="SimSun"/>
        </w:rPr>
        <w:t>Route Selection Descriptor:</w:t>
      </w:r>
    </w:p>
    <w:p w14:paraId="4BD1F4BA" w14:textId="77777777" w:rsidR="00EF49D7" w:rsidRPr="001D1909" w:rsidRDefault="00EF49D7" w:rsidP="00EF49D7">
      <w:pPr>
        <w:pStyle w:val="B30"/>
        <w:numPr>
          <w:ilvl w:val="0"/>
          <w:numId w:val="23"/>
        </w:numPr>
        <w:tabs>
          <w:tab w:val="clear" w:pos="644"/>
        </w:tabs>
        <w:ind w:left="1135" w:hanging="284"/>
        <w:rPr>
          <w:rFonts w:eastAsia="SimSun"/>
        </w:rPr>
      </w:pPr>
      <w:bookmarkStart w:id="50" w:name="MCCQCTEMPBM_00000038"/>
      <w:r w:rsidRPr="001D1909">
        <w:rPr>
          <w:rFonts w:eastAsia="SimSun"/>
        </w:rPr>
        <w:t>Precedence=1</w:t>
      </w:r>
    </w:p>
    <w:p w14:paraId="50A67323" w14:textId="77777777" w:rsidR="00EF49D7" w:rsidRPr="001D1909" w:rsidRDefault="00EF49D7" w:rsidP="00EF49D7">
      <w:pPr>
        <w:pStyle w:val="B30"/>
        <w:numPr>
          <w:ilvl w:val="0"/>
          <w:numId w:val="23"/>
        </w:numPr>
        <w:tabs>
          <w:tab w:val="clear" w:pos="644"/>
        </w:tabs>
        <w:ind w:left="1135" w:hanging="284"/>
        <w:rPr>
          <w:rFonts w:eastAsia="SimSun"/>
        </w:rPr>
      </w:pPr>
      <w:bookmarkStart w:id="51" w:name="MCCQCTEMPBM_00000039"/>
      <w:bookmarkEnd w:id="50"/>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w:t>
      </w:r>
      <w:proofErr w:type="spellStart"/>
      <w:r>
        <w:rPr>
          <w:rFonts w:eastAsia="SimSun"/>
        </w:rPr>
        <w:t>eMBB</w:t>
      </w:r>
      <w:proofErr w:type="spellEnd"/>
      <w:r>
        <w:rPr>
          <w:rFonts w:eastAsia="SimSun"/>
        </w:rPr>
        <w:t>, SD: 010103</w:t>
      </w:r>
      <w:r w:rsidRPr="001D1909">
        <w:rPr>
          <w:rFonts w:eastAsia="SimSun"/>
        </w:rPr>
        <w:t>)</w:t>
      </w:r>
    </w:p>
    <w:p w14:paraId="1C9BF15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2" w:name="MCCQCTEMPBM_00000040"/>
      <w:bookmarkEnd w:id="51"/>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25855D9C" w14:textId="77777777" w:rsidR="00EF49D7" w:rsidRPr="0080429E" w:rsidRDefault="00EF49D7" w:rsidP="00EF49D7">
      <w:pPr>
        <w:pStyle w:val="B30"/>
        <w:numPr>
          <w:ilvl w:val="0"/>
          <w:numId w:val="23"/>
        </w:numPr>
        <w:tabs>
          <w:tab w:val="clear" w:pos="644"/>
        </w:tabs>
        <w:ind w:left="1135" w:hanging="284"/>
      </w:pPr>
      <w:bookmarkStart w:id="53" w:name="MCCQCTEMPBM_00000041"/>
      <w:bookmarkEnd w:id="52"/>
      <w:r w:rsidRPr="001D1909">
        <w:rPr>
          <w:rFonts w:eastAsia="SimSun"/>
        </w:rPr>
        <w:t xml:space="preserve">Access Type preference: </w:t>
      </w:r>
      <w:r w:rsidRPr="00941DCE">
        <w:rPr>
          <w:rFonts w:eastAsia="SimSun"/>
        </w:rPr>
        <w:t>3GPP access</w:t>
      </w:r>
    </w:p>
    <w:bookmarkEnd w:id="53"/>
    <w:p w14:paraId="0864F175" w14:textId="77777777" w:rsidR="00EF49D7" w:rsidRPr="001D1909" w:rsidRDefault="00EF49D7" w:rsidP="00EF49D7">
      <w:pPr>
        <w:pStyle w:val="B1"/>
      </w:pPr>
      <w:r w:rsidRPr="001D1909">
        <w:t>Rule Precedence</w:t>
      </w:r>
      <w:r>
        <w:t xml:space="preserve"> =2</w:t>
      </w:r>
    </w:p>
    <w:p w14:paraId="238FC96E" w14:textId="77777777" w:rsidR="00EF49D7" w:rsidRPr="001D1909" w:rsidRDefault="00EF49D7" w:rsidP="00EF49D7">
      <w:pPr>
        <w:pStyle w:val="B2"/>
      </w:pPr>
      <w:r w:rsidRPr="001D1909">
        <w:t>Traffic Descriptor:</w:t>
      </w:r>
    </w:p>
    <w:p w14:paraId="5E2F5614" w14:textId="77777777" w:rsidR="00EF49D7" w:rsidRPr="00002152" w:rsidRDefault="00EF49D7" w:rsidP="00EF49D7">
      <w:pPr>
        <w:pStyle w:val="B30"/>
        <w:numPr>
          <w:ilvl w:val="0"/>
          <w:numId w:val="23"/>
        </w:numPr>
        <w:tabs>
          <w:tab w:val="clear" w:pos="644"/>
        </w:tabs>
        <w:ind w:left="1135" w:hanging="284"/>
      </w:pPr>
      <w:bookmarkStart w:id="54" w:name="MCCQCTEMPBM_00000042"/>
      <w:r w:rsidRPr="001D1909">
        <w:t>DNN=</w:t>
      </w:r>
      <w:r w:rsidRPr="00002152">
        <w:t>Test12.rs</w:t>
      </w:r>
    </w:p>
    <w:bookmarkEnd w:id="54"/>
    <w:p w14:paraId="5906244A" w14:textId="77777777" w:rsidR="00EF49D7" w:rsidRPr="001D1909" w:rsidRDefault="00EF49D7" w:rsidP="00EF49D7">
      <w:pPr>
        <w:pStyle w:val="B2"/>
        <w:rPr>
          <w:rFonts w:eastAsia="SimSun"/>
        </w:rPr>
      </w:pPr>
      <w:r w:rsidRPr="001D1909">
        <w:rPr>
          <w:rFonts w:eastAsia="SimSun"/>
        </w:rPr>
        <w:t>Route Selection Descriptor:</w:t>
      </w:r>
    </w:p>
    <w:p w14:paraId="5BAB21B8" w14:textId="77777777" w:rsidR="00EF49D7" w:rsidRPr="001D1909" w:rsidRDefault="00EF49D7" w:rsidP="00EF49D7">
      <w:pPr>
        <w:pStyle w:val="B30"/>
        <w:numPr>
          <w:ilvl w:val="0"/>
          <w:numId w:val="23"/>
        </w:numPr>
        <w:tabs>
          <w:tab w:val="clear" w:pos="644"/>
        </w:tabs>
        <w:ind w:left="1135" w:hanging="284"/>
        <w:rPr>
          <w:rFonts w:eastAsia="SimSun"/>
        </w:rPr>
      </w:pPr>
      <w:bookmarkStart w:id="55" w:name="MCCQCTEMPBM_00000043"/>
      <w:r w:rsidRPr="001D1909">
        <w:rPr>
          <w:rFonts w:eastAsia="SimSun"/>
        </w:rPr>
        <w:t>Precedence=1</w:t>
      </w:r>
    </w:p>
    <w:p w14:paraId="4F396CD4" w14:textId="77777777" w:rsidR="00EF49D7" w:rsidRPr="001D1909" w:rsidRDefault="00EF49D7" w:rsidP="00EF49D7">
      <w:pPr>
        <w:pStyle w:val="B30"/>
        <w:numPr>
          <w:ilvl w:val="0"/>
          <w:numId w:val="23"/>
        </w:numPr>
        <w:tabs>
          <w:tab w:val="clear" w:pos="644"/>
        </w:tabs>
        <w:ind w:left="1135" w:hanging="284"/>
        <w:rPr>
          <w:rFonts w:eastAsia="SimSun"/>
        </w:rPr>
      </w:pPr>
      <w:bookmarkStart w:id="56" w:name="MCCQCTEMPBM_00000044"/>
      <w:bookmarkEnd w:id="55"/>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w:t>
      </w:r>
      <w:proofErr w:type="spellStart"/>
      <w:r>
        <w:rPr>
          <w:rFonts w:eastAsia="SimSun"/>
        </w:rPr>
        <w:t>eMBB</w:t>
      </w:r>
      <w:proofErr w:type="spellEnd"/>
      <w:r>
        <w:rPr>
          <w:rFonts w:eastAsia="SimSun"/>
        </w:rPr>
        <w:t>, SD: 010102</w:t>
      </w:r>
      <w:r w:rsidRPr="001D1909">
        <w:rPr>
          <w:rFonts w:eastAsia="SimSun"/>
        </w:rPr>
        <w:t>)</w:t>
      </w:r>
    </w:p>
    <w:p w14:paraId="6910EAD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7" w:name="MCCQCTEMPBM_00000045"/>
      <w:bookmarkEnd w:id="56"/>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490D19AF" w14:textId="77777777" w:rsidR="00EF49D7" w:rsidRPr="001D1909" w:rsidRDefault="00EF49D7" w:rsidP="00EF49D7">
      <w:pPr>
        <w:pStyle w:val="B30"/>
        <w:numPr>
          <w:ilvl w:val="0"/>
          <w:numId w:val="23"/>
        </w:numPr>
        <w:tabs>
          <w:tab w:val="clear" w:pos="644"/>
        </w:tabs>
        <w:ind w:left="1135" w:hanging="284"/>
      </w:pPr>
      <w:bookmarkStart w:id="58" w:name="MCCQCTEMPBM_00000046"/>
      <w:bookmarkEnd w:id="57"/>
      <w:r w:rsidRPr="001D1909">
        <w:rPr>
          <w:rFonts w:eastAsia="SimSun"/>
        </w:rPr>
        <w:t xml:space="preserve">Access Type preference: </w:t>
      </w:r>
      <w:r w:rsidRPr="00941DCE">
        <w:rPr>
          <w:rFonts w:eastAsia="SimSun"/>
        </w:rPr>
        <w:t>3GPP access</w:t>
      </w:r>
    </w:p>
    <w:bookmarkEnd w:id="58"/>
    <w:p w14:paraId="169F2C8A" w14:textId="77777777" w:rsidR="00EF49D7" w:rsidRPr="001D1909" w:rsidRDefault="00EF49D7" w:rsidP="00EF49D7">
      <w:pPr>
        <w:pStyle w:val="B1"/>
        <w:rPr>
          <w:rFonts w:eastAsia="SimSun"/>
        </w:rPr>
      </w:pPr>
      <w:r w:rsidRPr="001D1909">
        <w:rPr>
          <w:rFonts w:eastAsia="SimSun"/>
        </w:rPr>
        <w:t>Rule Precedence = &lt;lowest priority&gt;</w:t>
      </w:r>
    </w:p>
    <w:p w14:paraId="737C5510" w14:textId="77777777" w:rsidR="00EF49D7" w:rsidRPr="001D1909" w:rsidRDefault="00EF49D7" w:rsidP="00EF49D7">
      <w:pPr>
        <w:pStyle w:val="B2"/>
      </w:pPr>
      <w:r>
        <w:rPr>
          <w:rFonts w:eastAsia="SimSun"/>
        </w:rPr>
        <w:t xml:space="preserve">Traffic Descriptor: </w:t>
      </w:r>
      <w:r>
        <w:t>*</w:t>
      </w:r>
    </w:p>
    <w:p w14:paraId="03D84A17" w14:textId="77777777" w:rsidR="00EF49D7" w:rsidRPr="001D1909" w:rsidRDefault="00EF49D7" w:rsidP="00EF49D7">
      <w:pPr>
        <w:pStyle w:val="B2"/>
        <w:rPr>
          <w:rFonts w:eastAsia="SimSun"/>
        </w:rPr>
      </w:pPr>
      <w:r w:rsidRPr="001D1909">
        <w:rPr>
          <w:rFonts w:eastAsia="SimSun"/>
        </w:rPr>
        <w:t>Route Selection Descriptor:</w:t>
      </w:r>
    </w:p>
    <w:p w14:paraId="1B9F10D3" w14:textId="77777777" w:rsidR="00EF49D7" w:rsidRPr="001D1909" w:rsidRDefault="00EF49D7" w:rsidP="00EF49D7">
      <w:pPr>
        <w:pStyle w:val="B30"/>
        <w:numPr>
          <w:ilvl w:val="0"/>
          <w:numId w:val="23"/>
        </w:numPr>
        <w:tabs>
          <w:tab w:val="clear" w:pos="644"/>
        </w:tabs>
        <w:ind w:left="1135" w:hanging="284"/>
        <w:rPr>
          <w:rFonts w:eastAsia="SimSun"/>
        </w:rPr>
      </w:pPr>
      <w:bookmarkStart w:id="59" w:name="MCCQCTEMPBM_00000047"/>
      <w:r w:rsidRPr="001D1909">
        <w:rPr>
          <w:rFonts w:eastAsia="SimSun"/>
        </w:rPr>
        <w:t>Precedence =1</w:t>
      </w:r>
    </w:p>
    <w:p w14:paraId="40553888" w14:textId="77777777" w:rsidR="00EF49D7" w:rsidRDefault="00EF49D7" w:rsidP="00EF49D7">
      <w:pPr>
        <w:pStyle w:val="B30"/>
        <w:numPr>
          <w:ilvl w:val="0"/>
          <w:numId w:val="23"/>
        </w:numPr>
        <w:tabs>
          <w:tab w:val="clear" w:pos="644"/>
        </w:tabs>
        <w:ind w:left="1135" w:hanging="284"/>
        <w:rPr>
          <w:rFonts w:eastAsia="SimSun"/>
          <w:lang w:val="fr-FR"/>
        </w:rPr>
      </w:pPr>
      <w:bookmarkStart w:id="60" w:name="MCCQCTEMPBM_00000048"/>
      <w:bookmarkEnd w:id="59"/>
      <w:r w:rsidRPr="002B44D6">
        <w:rPr>
          <w:rFonts w:eastAsia="SimSun"/>
          <w:lang w:val="fr-FR"/>
        </w:rPr>
        <w:lastRenderedPageBreak/>
        <w:t xml:space="preserve">SSC Mode </w:t>
      </w:r>
      <w:proofErr w:type="spellStart"/>
      <w:r w:rsidRPr="002B44D6">
        <w:rPr>
          <w:rFonts w:eastAsia="SimSun"/>
          <w:lang w:val="fr-FR"/>
        </w:rPr>
        <w:t>Selection</w:t>
      </w:r>
      <w:proofErr w:type="spellEnd"/>
      <w:r w:rsidRPr="002B44D6">
        <w:rPr>
          <w:rFonts w:eastAsia="SimSun"/>
          <w:lang w:val="fr-FR"/>
        </w:rPr>
        <w:t>: SSC Mode 1</w:t>
      </w:r>
    </w:p>
    <w:p w14:paraId="206696FE" w14:textId="77777777" w:rsidR="00EF49D7" w:rsidRPr="00994836" w:rsidRDefault="00EF49D7" w:rsidP="00EF49D7">
      <w:pPr>
        <w:pStyle w:val="B30"/>
        <w:numPr>
          <w:ilvl w:val="0"/>
          <w:numId w:val="23"/>
        </w:numPr>
        <w:tabs>
          <w:tab w:val="clear" w:pos="644"/>
        </w:tabs>
        <w:ind w:left="1135" w:hanging="284"/>
      </w:pPr>
      <w:bookmarkStart w:id="61" w:name="MCCQCTEMPBM_00000049"/>
      <w:bookmarkEnd w:id="60"/>
      <w:r w:rsidRPr="001D1909">
        <w:rPr>
          <w:rFonts w:eastAsia="SimSun"/>
        </w:rPr>
        <w:t xml:space="preserve">Access Type preference: </w:t>
      </w:r>
      <w:r w:rsidRPr="00941DCE">
        <w:rPr>
          <w:rFonts w:eastAsia="SimSun"/>
        </w:rPr>
        <w:t>3GPP access</w:t>
      </w:r>
    </w:p>
    <w:bookmarkEnd w:id="61"/>
    <w:p w14:paraId="62061F3E" w14:textId="77777777" w:rsidR="00C53078" w:rsidRPr="0041528A" w:rsidRDefault="00C53078" w:rsidP="00C53078">
      <w:r w:rsidRPr="0041528A">
        <w:t>The NG-RAN parameters of the system simulator are:</w:t>
      </w:r>
    </w:p>
    <w:p w14:paraId="1FE989AF" w14:textId="40E5D810" w:rsidR="00C53078" w:rsidRPr="0041528A" w:rsidRDefault="00C53078" w:rsidP="00C53078">
      <w:pPr>
        <w:pStyle w:val="B1"/>
        <w:numPr>
          <w:ilvl w:val="0"/>
          <w:numId w:val="23"/>
        </w:numPr>
      </w:pPr>
      <w:r w:rsidRPr="0041528A">
        <w:t>Mobile Country Code (MCC) = 001;</w:t>
      </w:r>
    </w:p>
    <w:p w14:paraId="5D53B139" w14:textId="7E96C33E" w:rsidR="00C53078" w:rsidRPr="0041528A" w:rsidRDefault="00C53078" w:rsidP="00C53078">
      <w:pPr>
        <w:pStyle w:val="B1"/>
        <w:numPr>
          <w:ilvl w:val="0"/>
          <w:numId w:val="23"/>
        </w:numPr>
      </w:pPr>
      <w:r w:rsidRPr="0041528A">
        <w:t>Mobile Network Code (MNC) = 01;</w:t>
      </w:r>
    </w:p>
    <w:p w14:paraId="6EC2CFD1" w14:textId="71BBC112" w:rsidR="00C53078" w:rsidRPr="0041528A" w:rsidRDefault="00C53078" w:rsidP="00C53078">
      <w:pPr>
        <w:pStyle w:val="B1"/>
        <w:numPr>
          <w:ilvl w:val="0"/>
          <w:numId w:val="23"/>
        </w:numPr>
      </w:pPr>
      <w:r w:rsidRPr="0041528A">
        <w:t>Tracking Area Code (TAC) = 000001;</w:t>
      </w:r>
    </w:p>
    <w:p w14:paraId="42AB6549" w14:textId="291A2CD9" w:rsidR="00C53078" w:rsidRDefault="00C53078" w:rsidP="00C53078">
      <w:pPr>
        <w:pStyle w:val="B1"/>
        <w:numPr>
          <w:ilvl w:val="0"/>
          <w:numId w:val="23"/>
        </w:numPr>
      </w:pPr>
      <w:r>
        <w:t xml:space="preserve">NG-RAN/Satellite NG-RAN Cell Identifier (NCI) </w:t>
      </w:r>
      <w:r w:rsidRPr="0041528A">
        <w:t>= 0001 (36 bits);</w:t>
      </w:r>
    </w:p>
    <w:p w14:paraId="44596BC6" w14:textId="1E6E1A66" w:rsidR="00C53078" w:rsidRDefault="00C53078" w:rsidP="00C53078">
      <w:pPr>
        <w:pStyle w:val="B1"/>
        <w:numPr>
          <w:ilvl w:val="0"/>
          <w:numId w:val="23"/>
        </w:numPr>
        <w:rPr>
          <w:rFonts w:eastAsia="SimSun"/>
        </w:rPr>
      </w:pP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r>
        <w:rPr>
          <w:rFonts w:eastAsia="SimSun"/>
        </w:rPr>
        <w:t>;</w:t>
      </w:r>
    </w:p>
    <w:p w14:paraId="358864FF" w14:textId="2FAE6533" w:rsidR="00C53078" w:rsidRDefault="00C53078" w:rsidP="00C53078">
      <w:pPr>
        <w:pStyle w:val="B1"/>
        <w:numPr>
          <w:ilvl w:val="0"/>
          <w:numId w:val="23"/>
        </w:numPr>
        <w:rPr>
          <w:rFonts w:eastAsia="SimSun"/>
        </w:rPr>
      </w:pP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4C974ADA" w14:textId="77777777" w:rsidR="00C53078" w:rsidRPr="0041528A" w:rsidRDefault="00C53078" w:rsidP="00C53078">
      <w:r w:rsidRPr="0041528A">
        <w:t>The E-UTRAN/NB-IoT parameters of the system simulator are:</w:t>
      </w:r>
    </w:p>
    <w:p w14:paraId="328A51F3" w14:textId="77777777" w:rsidR="00EF49D7" w:rsidRPr="0041528A" w:rsidRDefault="00EF49D7" w:rsidP="00EF49D7">
      <w:pPr>
        <w:pStyle w:val="B1"/>
      </w:pPr>
      <w:r w:rsidRPr="0041528A">
        <w:t>-</w:t>
      </w:r>
      <w:r w:rsidRPr="0041528A">
        <w:tab/>
        <w:t>Mobile Country Code (MCC) = 001;</w:t>
      </w:r>
    </w:p>
    <w:p w14:paraId="7F76B2E9" w14:textId="77777777" w:rsidR="00EF49D7" w:rsidRPr="0041528A" w:rsidRDefault="00EF49D7" w:rsidP="00EF49D7">
      <w:pPr>
        <w:pStyle w:val="B1"/>
      </w:pPr>
      <w:r w:rsidRPr="0041528A">
        <w:t>-</w:t>
      </w:r>
      <w:r w:rsidRPr="0041528A">
        <w:tab/>
        <w:t>Mobile Network Code (MNC) = 01;</w:t>
      </w:r>
    </w:p>
    <w:p w14:paraId="07BA9A78" w14:textId="77777777" w:rsidR="00EF49D7" w:rsidRPr="0041528A" w:rsidRDefault="00EF49D7" w:rsidP="00EF49D7">
      <w:pPr>
        <w:pStyle w:val="B1"/>
      </w:pPr>
      <w:r w:rsidRPr="0041528A">
        <w:t>-</w:t>
      </w:r>
      <w:r w:rsidRPr="0041528A">
        <w:tab/>
        <w:t>Tracking Area Code (TAC) = 0001;</w:t>
      </w:r>
    </w:p>
    <w:p w14:paraId="1CC4B0F5" w14:textId="77777777" w:rsidR="00EF49D7" w:rsidRPr="0041528A" w:rsidRDefault="00EF49D7" w:rsidP="00EF49D7">
      <w:pPr>
        <w:pStyle w:val="B1"/>
      </w:pPr>
      <w:r w:rsidRPr="0041528A">
        <w:t>-</w:t>
      </w:r>
      <w:r w:rsidRPr="0041528A">
        <w:tab/>
        <w:t>E-UTRAN Cell Identity value = 0001 (28 bits);</w:t>
      </w:r>
    </w:p>
    <w:p w14:paraId="40C565CB" w14:textId="77777777" w:rsidR="00EF49D7" w:rsidRPr="0041528A" w:rsidRDefault="00EF49D7" w:rsidP="00EF49D7">
      <w:r w:rsidRPr="0041528A">
        <w:t>The UTRAN parameters of the system simulator are:</w:t>
      </w:r>
    </w:p>
    <w:p w14:paraId="6FDEFED3" w14:textId="77777777" w:rsidR="00EF49D7" w:rsidRPr="0041528A" w:rsidRDefault="00EF49D7" w:rsidP="00EF49D7">
      <w:pPr>
        <w:pStyle w:val="B1"/>
      </w:pPr>
      <w:r w:rsidRPr="0041528A">
        <w:t>-</w:t>
      </w:r>
      <w:r w:rsidRPr="0041528A">
        <w:tab/>
        <w:t>Mobile Country Code (MCC) = 001;</w:t>
      </w:r>
    </w:p>
    <w:p w14:paraId="58E2DBF0" w14:textId="77777777" w:rsidR="00EF49D7" w:rsidRPr="0041528A" w:rsidRDefault="00EF49D7" w:rsidP="00EF49D7">
      <w:pPr>
        <w:pStyle w:val="B1"/>
      </w:pPr>
      <w:r w:rsidRPr="0041528A">
        <w:t>-</w:t>
      </w:r>
      <w:r w:rsidRPr="0041528A">
        <w:tab/>
        <w:t>Mobile Network Code (MNC) = 01;</w:t>
      </w:r>
    </w:p>
    <w:p w14:paraId="121C66A0" w14:textId="77777777" w:rsidR="00EF49D7" w:rsidRPr="0041528A" w:rsidRDefault="00EF49D7" w:rsidP="00EF49D7">
      <w:pPr>
        <w:pStyle w:val="B1"/>
      </w:pPr>
      <w:r w:rsidRPr="0041528A">
        <w:t>-</w:t>
      </w:r>
      <w:r w:rsidRPr="0041528A">
        <w:tab/>
        <w:t>Location Area Code (LAC) = 0001;</w:t>
      </w:r>
    </w:p>
    <w:p w14:paraId="6699B2D5" w14:textId="77777777" w:rsidR="00EF49D7" w:rsidRPr="0041528A" w:rsidRDefault="00EF49D7" w:rsidP="00EF49D7">
      <w:pPr>
        <w:pStyle w:val="B1"/>
      </w:pPr>
      <w:r w:rsidRPr="0041528A">
        <w:t>-</w:t>
      </w:r>
      <w:r w:rsidRPr="0041528A">
        <w:tab/>
        <w:t>Cell Identity value = 0001;</w:t>
      </w:r>
    </w:p>
    <w:p w14:paraId="316E83C0" w14:textId="77777777" w:rsidR="00EF49D7" w:rsidRPr="0041528A" w:rsidRDefault="00EF49D7" w:rsidP="00EF49D7">
      <w:r w:rsidRPr="0041528A">
        <w:t>The GERAN parameters of the system simulator are:</w:t>
      </w:r>
    </w:p>
    <w:p w14:paraId="77C12594" w14:textId="77777777" w:rsidR="00EF49D7" w:rsidRPr="0041528A" w:rsidRDefault="00EF49D7" w:rsidP="00EF49D7">
      <w:pPr>
        <w:pStyle w:val="B1"/>
      </w:pPr>
      <w:r w:rsidRPr="0041528A">
        <w:t>-</w:t>
      </w:r>
      <w:r w:rsidRPr="0041528A">
        <w:tab/>
        <w:t>Mobile Country Code (MCC) = 001;</w:t>
      </w:r>
    </w:p>
    <w:p w14:paraId="47CB8DE2" w14:textId="77777777" w:rsidR="00EF49D7" w:rsidRPr="0041528A" w:rsidRDefault="00EF49D7" w:rsidP="00EF49D7">
      <w:pPr>
        <w:pStyle w:val="B1"/>
      </w:pPr>
      <w:r w:rsidRPr="0041528A">
        <w:t>-</w:t>
      </w:r>
      <w:r w:rsidRPr="0041528A">
        <w:tab/>
        <w:t>Mobile Network Code (MNC) = 01;</w:t>
      </w:r>
    </w:p>
    <w:p w14:paraId="670EFF53" w14:textId="77777777" w:rsidR="00EF49D7" w:rsidRPr="0041528A" w:rsidRDefault="00EF49D7" w:rsidP="00EF49D7">
      <w:pPr>
        <w:pStyle w:val="B1"/>
      </w:pPr>
      <w:r w:rsidRPr="0041528A">
        <w:t>-</w:t>
      </w:r>
      <w:r w:rsidRPr="0041528A">
        <w:tab/>
        <w:t>Location Area Code (LAC) = 0001;</w:t>
      </w:r>
    </w:p>
    <w:p w14:paraId="45660664" w14:textId="77777777" w:rsidR="00EF49D7" w:rsidRPr="0041528A" w:rsidRDefault="00EF49D7" w:rsidP="00EF49D7">
      <w:pPr>
        <w:pStyle w:val="B1"/>
      </w:pPr>
      <w:r w:rsidRPr="0041528A">
        <w:t>-</w:t>
      </w:r>
      <w:r w:rsidRPr="0041528A">
        <w:tab/>
        <w:t>Cell Identity value = 0001;</w:t>
      </w:r>
    </w:p>
    <w:p w14:paraId="7610121A" w14:textId="77777777" w:rsidR="00EF49D7" w:rsidRPr="0041528A" w:rsidRDefault="00EF49D7" w:rsidP="00EF49D7">
      <w:pPr>
        <w:pStyle w:val="B1"/>
      </w:pPr>
      <w:r w:rsidRPr="0041528A">
        <w:t>-</w:t>
      </w:r>
      <w:r w:rsidRPr="0041528A">
        <w:tab/>
        <w:t>Timing advance = 0;</w:t>
      </w:r>
    </w:p>
    <w:p w14:paraId="61935F3D" w14:textId="77777777" w:rsidR="00EF49D7" w:rsidRPr="0041528A" w:rsidRDefault="00EF49D7" w:rsidP="00EF49D7">
      <w:pPr>
        <w:pStyle w:val="B1"/>
      </w:pPr>
      <w:r w:rsidRPr="0041528A">
        <w:t>-</w:t>
      </w:r>
      <w:r w:rsidRPr="0041528A">
        <w:tab/>
        <w:t>Neighbour allocations = 561, 565, 568, 569, 573, 575, 577, 581, 582 and 585.</w:t>
      </w:r>
    </w:p>
    <w:p w14:paraId="6DB9814C" w14:textId="77777777" w:rsidR="00EF49D7" w:rsidRPr="0041528A" w:rsidRDefault="00EF49D7" w:rsidP="00EF49D7">
      <w:r w:rsidRPr="0041528A">
        <w:t>The PCS 1900 parameters of the system simulator are:</w:t>
      </w:r>
    </w:p>
    <w:p w14:paraId="00A22E29" w14:textId="77777777" w:rsidR="00EF49D7" w:rsidRPr="0041528A" w:rsidRDefault="00EF49D7" w:rsidP="00EF49D7">
      <w:pPr>
        <w:pStyle w:val="B1"/>
      </w:pPr>
      <w:r w:rsidRPr="0041528A">
        <w:t>-</w:t>
      </w:r>
      <w:r w:rsidRPr="0041528A">
        <w:tab/>
        <w:t>Mobile Country Code (MCC) = 001;</w:t>
      </w:r>
    </w:p>
    <w:p w14:paraId="68D17D96" w14:textId="77777777" w:rsidR="00EF49D7" w:rsidRPr="0041528A" w:rsidRDefault="00EF49D7" w:rsidP="00EF49D7">
      <w:pPr>
        <w:pStyle w:val="B1"/>
      </w:pPr>
      <w:r w:rsidRPr="0041528A">
        <w:t>-</w:t>
      </w:r>
      <w:r w:rsidRPr="0041528A">
        <w:tab/>
        <w:t>Mobile Network Code (MNC) = 011;</w:t>
      </w:r>
    </w:p>
    <w:p w14:paraId="47CBC127" w14:textId="77777777" w:rsidR="00EF49D7" w:rsidRPr="0041528A" w:rsidRDefault="00EF49D7" w:rsidP="00EF49D7">
      <w:pPr>
        <w:pStyle w:val="B1"/>
      </w:pPr>
      <w:r w:rsidRPr="0041528A">
        <w:t>-</w:t>
      </w:r>
      <w:r w:rsidRPr="0041528A">
        <w:tab/>
        <w:t>Location Area Code (LAC) = 0001;</w:t>
      </w:r>
    </w:p>
    <w:p w14:paraId="6EBDDC6B" w14:textId="77777777" w:rsidR="00EF49D7" w:rsidRPr="0041528A" w:rsidRDefault="00EF49D7" w:rsidP="00EF49D7">
      <w:pPr>
        <w:pStyle w:val="B1"/>
      </w:pPr>
      <w:r w:rsidRPr="0041528A">
        <w:t>-</w:t>
      </w:r>
      <w:r w:rsidRPr="0041528A">
        <w:tab/>
        <w:t>Cell Identity value = 0001;</w:t>
      </w:r>
    </w:p>
    <w:p w14:paraId="04BDDA41" w14:textId="77777777" w:rsidR="00EF49D7" w:rsidRPr="0041528A" w:rsidRDefault="00EF49D7" w:rsidP="00EF49D7">
      <w:pPr>
        <w:pStyle w:val="B1"/>
      </w:pPr>
      <w:r w:rsidRPr="0041528A">
        <w:t>-</w:t>
      </w:r>
      <w:r w:rsidRPr="0041528A">
        <w:tab/>
        <w:t>Timing advance = 0;</w:t>
      </w:r>
    </w:p>
    <w:p w14:paraId="4EA0CACE" w14:textId="64AF558B" w:rsidR="00EF49D7" w:rsidRPr="0041528A" w:rsidRDefault="00EF49D7" w:rsidP="00C53078">
      <w:pPr>
        <w:pStyle w:val="B1"/>
      </w:pPr>
      <w:r w:rsidRPr="0041528A">
        <w:t>-</w:t>
      </w:r>
      <w:r w:rsidRPr="0041528A">
        <w:tab/>
        <w:t>Neighbour allocations = 561, 565, 568, 569, 573, 575, 577, 581, 582 and 585.</w:t>
      </w:r>
    </w:p>
    <w:p w14:paraId="1F434151" w14:textId="77777777" w:rsidR="00EF49D7" w:rsidRPr="0041528A" w:rsidRDefault="00EF49D7" w:rsidP="00EF49D7">
      <w:r w:rsidRPr="0041528A">
        <w:t>Expected sequence 1.3 and 1.6 shall be used on a USS setting up only a GERAN or PCS 1900 cell and expected sequences 1.7 and 1.12 shall be used on a USS setting up only a UTRAN cell.</w:t>
      </w:r>
    </w:p>
    <w:p w14:paraId="722D8AC0" w14:textId="7BC6F79C" w:rsidR="00EF49D7" w:rsidRPr="0041528A" w:rsidRDefault="00EF49D7" w:rsidP="00EF49D7">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5830EF25" w14:textId="77777777" w:rsidR="00EF49D7" w:rsidRPr="0041528A" w:rsidRDefault="00EF49D7" w:rsidP="00EF49D7">
      <w:r w:rsidRPr="0041528A">
        <w:t>Expected sequences 1.14 and 1.17 shall be used on a E-USS/NB-SS setting up only a E-UTRAN/NB-IoT cell.</w:t>
      </w:r>
    </w:p>
    <w:p w14:paraId="685340F8" w14:textId="77777777" w:rsidR="00EF49D7" w:rsidRPr="0041528A" w:rsidRDefault="00EF49D7" w:rsidP="00EF49D7">
      <w:r w:rsidRPr="0041528A">
        <w:t>Expected sequence 1.22</w:t>
      </w:r>
      <w:r>
        <w:t xml:space="preserve">, </w:t>
      </w:r>
      <w:r w:rsidRPr="0041528A">
        <w:t>1.23</w:t>
      </w:r>
      <w:r>
        <w:t>, 1.24, 1.25, 1.26 and 1.27</w:t>
      </w:r>
      <w:r w:rsidRPr="0041528A">
        <w:t xml:space="preserve"> shall be used on a NG-SS setting up only a NG-RAN cell.</w:t>
      </w:r>
    </w:p>
    <w:p w14:paraId="5CF064D3" w14:textId="3C321B5C" w:rsidR="00EF49D7" w:rsidRPr="0041528A" w:rsidRDefault="00EF49D7" w:rsidP="00EF49D7">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0D58E0BA" w14:textId="69507C60" w:rsidR="00EF49D7" w:rsidRPr="0041528A" w:rsidRDefault="00EF49D7" w:rsidP="00EF49D7">
      <w:r w:rsidRPr="0041528A">
        <w:t xml:space="preserve">Expected sequence 1.18 requires </w:t>
      </w:r>
      <w:r>
        <w:t>two</w:t>
      </w:r>
      <w:r w:rsidRPr="0041528A">
        <w:t xml:space="preserve"> E-UTRAN cells configured in CSG mode.</w:t>
      </w:r>
    </w:p>
    <w:p w14:paraId="25B1EC87" w14:textId="4FC0548D" w:rsidR="00EF49D7" w:rsidRPr="0041528A" w:rsidRDefault="00EF49D7" w:rsidP="00EF49D7">
      <w:r w:rsidRPr="0041528A">
        <w:t xml:space="preserve">For sequence 1.18 the default E-UTRAN/EPC UICC is used and the E-USS transmits on </w:t>
      </w:r>
      <w:r>
        <w:t>two</w:t>
      </w:r>
      <w:r w:rsidRPr="0041528A">
        <w:t xml:space="preserve"> cells with the following parameters:</w:t>
      </w:r>
    </w:p>
    <w:p w14:paraId="35CBD049" w14:textId="207891B9" w:rsidR="00EF49D7" w:rsidRPr="0041528A" w:rsidRDefault="00EF49D7" w:rsidP="00EF49D7">
      <w:pPr>
        <w:pStyle w:val="B1"/>
        <w:tabs>
          <w:tab w:val="left" w:pos="2835"/>
        </w:tabs>
      </w:pPr>
      <w:r w:rsidRPr="0041528A">
        <w:t xml:space="preserve">Network parameters for </w:t>
      </w:r>
      <w:r>
        <w:t>C</w:t>
      </w:r>
      <w:r w:rsidRPr="0041528A">
        <w:t>ell 1:</w:t>
      </w:r>
    </w:p>
    <w:p w14:paraId="670240CE" w14:textId="77777777" w:rsidR="00EF49D7" w:rsidRPr="0041528A" w:rsidRDefault="00EF49D7" w:rsidP="00EF49D7">
      <w:pPr>
        <w:pStyle w:val="B1"/>
        <w:tabs>
          <w:tab w:val="left" w:pos="2835"/>
        </w:tabs>
      </w:pPr>
      <w:r w:rsidRPr="0041528A">
        <w:t>-</w:t>
      </w:r>
      <w:r w:rsidRPr="0041528A">
        <w:tab/>
        <w:t>TAI (MCC/MNC/TAC):</w:t>
      </w:r>
      <w:r w:rsidRPr="0041528A">
        <w:tab/>
        <w:t>001/01/0001.</w:t>
      </w:r>
    </w:p>
    <w:p w14:paraId="5C7D1931"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63C5E64" w14:textId="77777777" w:rsidR="00EF49D7" w:rsidRPr="0041528A" w:rsidRDefault="00EF49D7" w:rsidP="00EF49D7">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14FE0A42" w14:textId="77777777" w:rsidR="00EF49D7" w:rsidRPr="0041528A" w:rsidRDefault="00EF49D7" w:rsidP="00EF49D7">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70DC36FA" w14:textId="77777777" w:rsidR="00EF49D7" w:rsidRPr="0041528A" w:rsidRDefault="00EF49D7" w:rsidP="00EF49D7">
      <w:pPr>
        <w:pStyle w:val="B1"/>
        <w:tabs>
          <w:tab w:val="left" w:pos="2835"/>
        </w:tabs>
      </w:pPr>
      <w:r w:rsidRPr="0041528A">
        <w:t>- Home (e)NB Name</w:t>
      </w:r>
      <w:r w:rsidRPr="0041528A">
        <w:tab/>
        <w:t>Home ONE</w:t>
      </w:r>
    </w:p>
    <w:p w14:paraId="73A0A6A2" w14:textId="4C7B1A48" w:rsidR="00EF49D7" w:rsidRPr="0041528A" w:rsidRDefault="00EF49D7" w:rsidP="00EF49D7">
      <w:pPr>
        <w:pStyle w:val="B1"/>
        <w:tabs>
          <w:tab w:val="left" w:pos="2835"/>
        </w:tabs>
      </w:pPr>
      <w:r w:rsidRPr="0041528A">
        <w:t xml:space="preserve">Network parameters for </w:t>
      </w:r>
      <w:r>
        <w:t>C</w:t>
      </w:r>
      <w:r w:rsidRPr="0041528A">
        <w:t>ell 2:</w:t>
      </w:r>
    </w:p>
    <w:p w14:paraId="7525840B" w14:textId="77777777" w:rsidR="00EF49D7" w:rsidRPr="0041528A" w:rsidRDefault="00EF49D7" w:rsidP="00EF49D7">
      <w:pPr>
        <w:pStyle w:val="B1"/>
        <w:tabs>
          <w:tab w:val="left" w:pos="2835"/>
        </w:tabs>
      </w:pPr>
      <w:r w:rsidRPr="0041528A">
        <w:t>-</w:t>
      </w:r>
      <w:r w:rsidRPr="0041528A">
        <w:tab/>
        <w:t>TAI (MCC/MNC/TAC):</w:t>
      </w:r>
      <w:r w:rsidRPr="0041528A">
        <w:tab/>
        <w:t>001/01/0002.</w:t>
      </w:r>
    </w:p>
    <w:p w14:paraId="3B47891E"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26405C3" w14:textId="77777777" w:rsidR="00EF49D7" w:rsidRPr="0041528A" w:rsidRDefault="00EF49D7" w:rsidP="00EF49D7">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123DD6B8" w14:textId="77777777" w:rsidR="00EF49D7" w:rsidRPr="0041528A" w:rsidRDefault="00EF49D7" w:rsidP="00EF49D7">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69631241" w14:textId="77777777" w:rsidR="00EF49D7" w:rsidRDefault="00EF49D7" w:rsidP="00EF49D7">
      <w:pPr>
        <w:pStyle w:val="List"/>
        <w:tabs>
          <w:tab w:val="left" w:pos="2835"/>
        </w:tabs>
      </w:pPr>
      <w:r w:rsidRPr="0041528A">
        <w:t>- Home (e)NB Name</w:t>
      </w:r>
      <w:r w:rsidRPr="0041528A">
        <w:tab/>
        <w:t>Home TWO</w:t>
      </w:r>
    </w:p>
    <w:p w14:paraId="18C03769" w14:textId="4B363967" w:rsidR="00EF49D7" w:rsidRDefault="00EF49D7" w:rsidP="00EF49D7">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421A9747" w14:textId="77777777" w:rsidR="00C53078" w:rsidRDefault="00C53078" w:rsidP="00C53078">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112A6140" w14:textId="77777777" w:rsidR="00C53078" w:rsidRPr="0041528A" w:rsidRDefault="00C53078" w:rsidP="00C53078">
      <w:pPr>
        <w:pStyle w:val="B1"/>
        <w:tabs>
          <w:tab w:val="left" w:pos="2835"/>
        </w:tabs>
      </w:pPr>
      <w:r w:rsidRPr="0041528A">
        <w:t xml:space="preserve">Network parameters for </w:t>
      </w:r>
      <w:r>
        <w:t>C</w:t>
      </w:r>
      <w:r w:rsidRPr="0041528A">
        <w:t>ell 1:</w:t>
      </w:r>
    </w:p>
    <w:p w14:paraId="21E1A1A7" w14:textId="77777777" w:rsidR="00C53078" w:rsidRPr="0041528A" w:rsidRDefault="00C53078" w:rsidP="00C53078">
      <w:pPr>
        <w:pStyle w:val="B1"/>
      </w:pPr>
      <w:r w:rsidRPr="0041528A">
        <w:t>-</w:t>
      </w:r>
      <w:r w:rsidRPr="0041528A">
        <w:tab/>
        <w:t>Mobile Country Code (MCC) = 001;</w:t>
      </w:r>
    </w:p>
    <w:p w14:paraId="68034F7E" w14:textId="77777777" w:rsidR="00C53078" w:rsidRPr="0041528A" w:rsidRDefault="00C53078" w:rsidP="00C53078">
      <w:pPr>
        <w:pStyle w:val="B1"/>
      </w:pPr>
      <w:r w:rsidRPr="0041528A">
        <w:t>-</w:t>
      </w:r>
      <w:r w:rsidRPr="0041528A">
        <w:tab/>
        <w:t>Mobile Network Code (MNC) = 01;</w:t>
      </w:r>
    </w:p>
    <w:p w14:paraId="620D8E15" w14:textId="77777777" w:rsidR="00C53078" w:rsidRPr="0041528A" w:rsidRDefault="00C53078" w:rsidP="00C53078">
      <w:pPr>
        <w:pStyle w:val="B1"/>
      </w:pPr>
      <w:r w:rsidRPr="0041528A">
        <w:t>-</w:t>
      </w:r>
      <w:r w:rsidRPr="0041528A">
        <w:tab/>
        <w:t>Tracking Area Code (TAC) = 000001;</w:t>
      </w:r>
    </w:p>
    <w:p w14:paraId="3D109864" w14:textId="0156A97A" w:rsidR="00C53078" w:rsidRDefault="00C53078" w:rsidP="00C53078">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40B30939" w14:textId="77777777" w:rsidR="00C53078" w:rsidRDefault="00C53078" w:rsidP="00C53078">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r>
        <w:rPr>
          <w:rFonts w:eastAsia="SimSun"/>
        </w:rPr>
        <w:t>;</w:t>
      </w:r>
    </w:p>
    <w:p w14:paraId="2F75A1D4" w14:textId="2A4DE883" w:rsidR="00C53078" w:rsidRDefault="00C53078" w:rsidP="00C53078">
      <w:pPr>
        <w:pStyle w:val="B1"/>
        <w:rPr>
          <w:rFonts w:eastAsia="SimSun"/>
        </w:rPr>
      </w:pPr>
      <w:r w:rsidRPr="0041528A">
        <w:t>-</w:t>
      </w:r>
      <w:r w:rsidRPr="0041528A">
        <w:tab/>
      </w:r>
      <w:r w:rsidRPr="006B621B">
        <w:rPr>
          <w:rFonts w:eastAsia="SimSun" w:hint="eastAsia"/>
          <w:lang w:val="en-US" w:eastAsia="zh-CN"/>
        </w:rPr>
        <w:t xml:space="preserve"> </w:t>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4ECE1EDA" w14:textId="77777777" w:rsidR="00C53078" w:rsidRPr="0041528A" w:rsidRDefault="00C53078" w:rsidP="00C53078">
      <w:pPr>
        <w:pStyle w:val="B1"/>
        <w:tabs>
          <w:tab w:val="left" w:pos="2835"/>
        </w:tabs>
      </w:pPr>
      <w:r w:rsidRPr="0041528A">
        <w:t xml:space="preserve">Network parameters for </w:t>
      </w:r>
      <w:r>
        <w:t>C</w:t>
      </w:r>
      <w:r w:rsidRPr="0041528A">
        <w:t>ell 2:</w:t>
      </w:r>
    </w:p>
    <w:p w14:paraId="54826D0E" w14:textId="77777777" w:rsidR="00C53078" w:rsidRPr="0041528A" w:rsidRDefault="00C53078" w:rsidP="00C53078">
      <w:pPr>
        <w:pStyle w:val="B1"/>
      </w:pPr>
      <w:r w:rsidRPr="0041528A">
        <w:t>-</w:t>
      </w:r>
      <w:r w:rsidRPr="0041528A">
        <w:tab/>
        <w:t>Mobile Country Code (MCC) = 001;</w:t>
      </w:r>
    </w:p>
    <w:p w14:paraId="2A9EA674" w14:textId="77777777" w:rsidR="00C53078" w:rsidRPr="0041528A" w:rsidRDefault="00C53078" w:rsidP="00C53078">
      <w:pPr>
        <w:pStyle w:val="B1"/>
      </w:pPr>
      <w:r w:rsidRPr="0041528A">
        <w:t>-</w:t>
      </w:r>
      <w:r w:rsidRPr="0041528A">
        <w:tab/>
        <w:t>Mobile Network Code (MNC) = 01;</w:t>
      </w:r>
    </w:p>
    <w:p w14:paraId="236466FD" w14:textId="77777777" w:rsidR="00C53078" w:rsidRPr="0041528A" w:rsidRDefault="00C53078" w:rsidP="00C53078">
      <w:pPr>
        <w:pStyle w:val="B1"/>
      </w:pPr>
      <w:r w:rsidRPr="0041528A">
        <w:t>-</w:t>
      </w:r>
      <w:r w:rsidRPr="0041528A">
        <w:tab/>
        <w:t>Tracking Area Code (TAC) = 000001;</w:t>
      </w:r>
    </w:p>
    <w:p w14:paraId="5DCFD040" w14:textId="1A743216" w:rsidR="00C53078" w:rsidRDefault="00C53078" w:rsidP="00C53078">
      <w:pPr>
        <w:pStyle w:val="B1"/>
        <w:rPr>
          <w:rFonts w:eastAsia="SimSun"/>
        </w:rPr>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08750703" w14:textId="77777777" w:rsidR="00C53078" w:rsidRDefault="00C53078" w:rsidP="00C53078">
      <w:r w:rsidRPr="0041528A">
        <w:t xml:space="preserve">For sequence </w:t>
      </w:r>
      <w:r>
        <w:t xml:space="preserve">1.28, the Cell 1 is the serving cell, and Cell 2 is the intra-frequency neighbour cell. </w:t>
      </w:r>
    </w:p>
    <w:p w14:paraId="28C1840E" w14:textId="77777777" w:rsidR="00EF49D7" w:rsidRDefault="00EF49D7" w:rsidP="00EF49D7">
      <w:pPr>
        <w:ind w:left="284"/>
      </w:pPr>
      <w:r>
        <w:t xml:space="preserve">Note – Cell 1 and Cell 2 are configured with proper cell reference power, as well as SIB1 and SIB2 </w:t>
      </w:r>
      <w:proofErr w:type="spellStart"/>
      <w:r w:rsidRPr="00C65418">
        <w:t>cellReselection</w:t>
      </w:r>
      <w:proofErr w:type="spellEnd"/>
      <w:r>
        <w:t xml:space="preserve"> Thresholds and </w:t>
      </w:r>
      <w:r w:rsidRPr="00C65418">
        <w:t>Priority</w:t>
      </w:r>
      <w:r>
        <w:t xml:space="preserve"> values that ensure ME will not reselect to Cell 2.</w:t>
      </w:r>
    </w:p>
    <w:p w14:paraId="22F3CECD" w14:textId="77777777" w:rsidR="00EF49D7" w:rsidRDefault="00EF49D7" w:rsidP="00EF49D7">
      <w:r w:rsidRPr="0041528A">
        <w:t xml:space="preserve">For sequence </w:t>
      </w:r>
      <w:r>
        <w:t xml:space="preserve">1.29, the Cell 1 is the serving cell, and Cell 2 is the inter-frequency neighbour cell. </w:t>
      </w:r>
    </w:p>
    <w:p w14:paraId="7E514D69" w14:textId="77777777" w:rsidR="00EF49D7" w:rsidRDefault="00EF49D7" w:rsidP="00EF49D7">
      <w:pPr>
        <w:ind w:left="284"/>
      </w:pPr>
      <w:r>
        <w:t xml:space="preserve">Note – Cell 1 is configured with SIB4 </w:t>
      </w:r>
      <w:proofErr w:type="spellStart"/>
      <w:r w:rsidRPr="00BE2A20">
        <w:rPr>
          <w:i/>
          <w:iCs/>
        </w:rPr>
        <w:t>interFreqCarrierFreqList</w:t>
      </w:r>
      <w:proofErr w:type="spellEnd"/>
      <w:r>
        <w:t xml:space="preserve"> includes </w:t>
      </w:r>
      <w:r w:rsidRPr="00BE2A20">
        <w:rPr>
          <w:i/>
          <w:iCs/>
        </w:rPr>
        <w:t>dl-</w:t>
      </w:r>
      <w:proofErr w:type="spellStart"/>
      <w:r w:rsidRPr="00BE2A20">
        <w:rPr>
          <w:i/>
          <w:iCs/>
        </w:rPr>
        <w:t>CarrierFreq</w:t>
      </w:r>
      <w:proofErr w:type="spellEnd"/>
      <w:r>
        <w:t xml:space="preserve"> of Cell 2 </w:t>
      </w:r>
      <w:r w:rsidRPr="001B0CC1">
        <w:t>Downlink NR SSB ARFCN</w:t>
      </w:r>
      <w:r>
        <w:t xml:space="preserve">; Cell 1 and Cell 2 are configured with proper cell reference power, as well as SIB1 and SIB4 with the </w:t>
      </w:r>
      <w:proofErr w:type="spellStart"/>
      <w:r w:rsidRPr="00C65418">
        <w:t>cellReselection</w:t>
      </w:r>
      <w:proofErr w:type="spellEnd"/>
      <w:r>
        <w:t xml:space="preserve"> Thresholds and </w:t>
      </w:r>
      <w:r w:rsidRPr="00C65418">
        <w:t>Priority</w:t>
      </w:r>
      <w:r>
        <w:t xml:space="preserve"> values that ensure ME will not reselect to Cell 2.</w:t>
      </w:r>
    </w:p>
    <w:p w14:paraId="1013A52A" w14:textId="77777777" w:rsidR="00EF49D7" w:rsidRDefault="00EF49D7" w:rsidP="00EF49D7">
      <w:r w:rsidRPr="0041528A">
        <w:t>For sequence</w:t>
      </w:r>
      <w:r>
        <w:t>s</w:t>
      </w:r>
      <w:r w:rsidRPr="0041528A">
        <w:t xml:space="preserve"> </w:t>
      </w:r>
      <w:r>
        <w:t>1.28 and 1.29, the ME is connected to Cell 1 and it has performed the Registration procedure.</w:t>
      </w:r>
    </w:p>
    <w:p w14:paraId="5CB40503" w14:textId="77777777" w:rsidR="00EF49D7" w:rsidRDefault="00EF49D7" w:rsidP="00EF49D7">
      <w:r w:rsidRPr="0041528A">
        <w:t>Expected sequence 1.</w:t>
      </w:r>
      <w:r>
        <w:t>30</w:t>
      </w:r>
      <w:r w:rsidRPr="0041528A">
        <w:t xml:space="preserve"> requires </w:t>
      </w:r>
      <w:r>
        <w:t xml:space="preserve">two NR CAG </w:t>
      </w:r>
      <w:r w:rsidRPr="0041528A">
        <w:t>cell</w:t>
      </w:r>
      <w:r>
        <w:t>s</w:t>
      </w:r>
      <w:r w:rsidRPr="0041528A">
        <w:t>.</w:t>
      </w:r>
    </w:p>
    <w:p w14:paraId="01312C3F" w14:textId="77777777" w:rsidR="00EF49D7" w:rsidRDefault="00EF49D7" w:rsidP="00731E9E">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567B0C6E" w14:textId="77777777" w:rsidR="00EF49D7" w:rsidRDefault="00EF49D7" w:rsidP="00EF49D7">
      <w:r>
        <w:t>Cell 1:</w:t>
      </w:r>
    </w:p>
    <w:p w14:paraId="4998C3DC" w14:textId="77777777" w:rsidR="00EF49D7" w:rsidRPr="0041528A" w:rsidRDefault="00EF49D7" w:rsidP="00EF49D7">
      <w:pPr>
        <w:pStyle w:val="B1"/>
      </w:pPr>
      <w:r w:rsidRPr="0041528A">
        <w:t>-</w:t>
      </w:r>
      <w:r w:rsidRPr="0041528A">
        <w:tab/>
        <w:t xml:space="preserve">Mobile Country Code (MCC) = </w:t>
      </w:r>
      <w:r>
        <w:t>244</w:t>
      </w:r>
      <w:r w:rsidRPr="0041528A">
        <w:t>;</w:t>
      </w:r>
    </w:p>
    <w:p w14:paraId="049EA372" w14:textId="77777777" w:rsidR="00EF49D7" w:rsidRPr="0041528A" w:rsidRDefault="00EF49D7" w:rsidP="00EF49D7">
      <w:pPr>
        <w:pStyle w:val="B1"/>
      </w:pPr>
      <w:r w:rsidRPr="0041528A">
        <w:t>-</w:t>
      </w:r>
      <w:r w:rsidRPr="0041528A">
        <w:tab/>
        <w:t>Mobile Network Code (MNC) = 0</w:t>
      </w:r>
      <w:r>
        <w:t>83</w:t>
      </w:r>
      <w:r w:rsidRPr="0041528A">
        <w:t>;</w:t>
      </w:r>
    </w:p>
    <w:p w14:paraId="54F0FBB1" w14:textId="77777777" w:rsidR="00EF49D7" w:rsidRDefault="00EF49D7" w:rsidP="00EF49D7">
      <w:pPr>
        <w:pStyle w:val="B1"/>
      </w:pPr>
      <w:r w:rsidRPr="0041528A">
        <w:t>-</w:t>
      </w:r>
      <w:r w:rsidRPr="0041528A">
        <w:tab/>
        <w:t>Tracking Area Code (TAC) = 00000</w:t>
      </w:r>
      <w:r>
        <w:t>1</w:t>
      </w:r>
      <w:r w:rsidRPr="0041528A">
        <w:t>;</w:t>
      </w:r>
    </w:p>
    <w:p w14:paraId="3BF4A6BE" w14:textId="77777777" w:rsidR="00EF49D7" w:rsidRDefault="00EF49D7" w:rsidP="00EF49D7">
      <w:r>
        <w:t>Cell 2:</w:t>
      </w:r>
    </w:p>
    <w:p w14:paraId="33ADA103" w14:textId="77777777" w:rsidR="00EF49D7" w:rsidRPr="0041528A" w:rsidRDefault="00EF49D7" w:rsidP="00EF49D7">
      <w:pPr>
        <w:pStyle w:val="B1"/>
      </w:pPr>
      <w:r w:rsidRPr="0041528A">
        <w:t>-</w:t>
      </w:r>
      <w:r w:rsidRPr="0041528A">
        <w:tab/>
        <w:t xml:space="preserve">Mobile Country Code (MCC) = </w:t>
      </w:r>
      <w:r>
        <w:t>244</w:t>
      </w:r>
      <w:r w:rsidRPr="0041528A">
        <w:t>;</w:t>
      </w:r>
    </w:p>
    <w:p w14:paraId="2706CFB3" w14:textId="77777777" w:rsidR="00EF49D7" w:rsidRPr="0041528A" w:rsidRDefault="00EF49D7" w:rsidP="00EF49D7">
      <w:pPr>
        <w:pStyle w:val="B1"/>
      </w:pPr>
      <w:r w:rsidRPr="0041528A">
        <w:t>-</w:t>
      </w:r>
      <w:r w:rsidRPr="0041528A">
        <w:tab/>
        <w:t>Mobile Network Code (MNC) = 0</w:t>
      </w:r>
      <w:r>
        <w:t>84</w:t>
      </w:r>
      <w:r w:rsidRPr="0041528A">
        <w:t>;</w:t>
      </w:r>
    </w:p>
    <w:p w14:paraId="4B5AD72D" w14:textId="77777777" w:rsidR="00EF49D7" w:rsidRPr="0041528A" w:rsidRDefault="00EF49D7" w:rsidP="00EF49D7">
      <w:pPr>
        <w:pStyle w:val="B1"/>
      </w:pPr>
      <w:r w:rsidRPr="0041528A">
        <w:t>-</w:t>
      </w:r>
      <w:r w:rsidRPr="0041528A">
        <w:tab/>
        <w:t>Tracking Area Code (TAC) = 00000</w:t>
      </w:r>
      <w:r>
        <w:t>2</w:t>
      </w:r>
      <w:r w:rsidRPr="0041528A">
        <w:t>;</w:t>
      </w:r>
    </w:p>
    <w:p w14:paraId="76FDA852" w14:textId="77777777" w:rsidR="00EF49D7" w:rsidRPr="0041528A" w:rsidRDefault="00EF49D7" w:rsidP="00731E9E">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7C2F3CDC" w14:textId="77777777" w:rsidR="00EF49D7" w:rsidRPr="0041528A" w:rsidRDefault="00EF49D7" w:rsidP="00EF49D7">
      <w:pPr>
        <w:pStyle w:val="B1"/>
        <w:tabs>
          <w:tab w:val="left" w:pos="2835"/>
        </w:tabs>
      </w:pPr>
      <w:r>
        <w:t>Entry 1:</w:t>
      </w:r>
    </w:p>
    <w:p w14:paraId="3B3EB37E" w14:textId="77777777" w:rsidR="00EF49D7" w:rsidRPr="0041528A" w:rsidRDefault="00EF49D7" w:rsidP="00EF49D7">
      <w:pPr>
        <w:pStyle w:val="B1"/>
      </w:pPr>
      <w:r w:rsidRPr="0041528A">
        <w:t>-</w:t>
      </w:r>
      <w:r w:rsidRPr="0041528A">
        <w:tab/>
        <w:t xml:space="preserve">Mobile Country Code (MCC) = </w:t>
      </w:r>
      <w:r>
        <w:t>244</w:t>
      </w:r>
      <w:r w:rsidRPr="0041528A">
        <w:t>;</w:t>
      </w:r>
    </w:p>
    <w:p w14:paraId="6F78AE14" w14:textId="77777777" w:rsidR="00EF49D7" w:rsidRPr="0041528A" w:rsidRDefault="00EF49D7" w:rsidP="00EF49D7">
      <w:pPr>
        <w:pStyle w:val="B1"/>
      </w:pPr>
      <w:r w:rsidRPr="0041528A">
        <w:t>-</w:t>
      </w:r>
      <w:r w:rsidRPr="0041528A">
        <w:tab/>
        <w:t>Mobile Network Code (MNC) = 0</w:t>
      </w:r>
      <w:r>
        <w:t>83</w:t>
      </w:r>
      <w:r w:rsidRPr="0041528A">
        <w:t>;</w:t>
      </w:r>
    </w:p>
    <w:p w14:paraId="03BB3625" w14:textId="77777777" w:rsidR="00EF49D7" w:rsidRPr="00910E2C" w:rsidRDefault="00EF49D7" w:rsidP="00EF49D7">
      <w:pPr>
        <w:pStyle w:val="B1"/>
      </w:pPr>
      <w:r>
        <w:t>-</w:t>
      </w:r>
      <w:r w:rsidRPr="001D1519">
        <w:tab/>
      </w:r>
      <w:r w:rsidRPr="001B7C50">
        <w:t>CAG I</w:t>
      </w:r>
      <w:r>
        <w:t>D:</w:t>
      </w:r>
      <w:r>
        <w:tab/>
        <w:t>00 00 00 01</w:t>
      </w:r>
    </w:p>
    <w:p w14:paraId="4018ED1A" w14:textId="77777777" w:rsidR="00EF49D7" w:rsidRPr="00910E2C" w:rsidRDefault="00EF49D7" w:rsidP="00EF49D7">
      <w:pPr>
        <w:pStyle w:val="B1"/>
      </w:pPr>
      <w:r>
        <w:t>-</w:t>
      </w:r>
      <w:r>
        <w:tab/>
        <w:t xml:space="preserve">No CAG </w:t>
      </w:r>
      <w:r w:rsidRPr="001B7C50">
        <w:t>human-readable network name</w:t>
      </w:r>
      <w:r>
        <w:t xml:space="preserve"> broadcasted</w:t>
      </w:r>
    </w:p>
    <w:p w14:paraId="174CD91D" w14:textId="77777777" w:rsidR="00EF49D7" w:rsidRDefault="00EF49D7" w:rsidP="00EF49D7">
      <w:pPr>
        <w:pStyle w:val="B1"/>
        <w:tabs>
          <w:tab w:val="left" w:pos="2835"/>
        </w:tabs>
      </w:pPr>
      <w:r>
        <w:t>Entry 2</w:t>
      </w:r>
      <w:r w:rsidRPr="0041528A">
        <w:t>:</w:t>
      </w:r>
    </w:p>
    <w:p w14:paraId="7A31D8C4" w14:textId="77777777" w:rsidR="00EF49D7" w:rsidRPr="0041528A" w:rsidRDefault="00EF49D7" w:rsidP="00EF49D7">
      <w:pPr>
        <w:pStyle w:val="B1"/>
      </w:pPr>
      <w:r w:rsidRPr="0041528A">
        <w:t>-</w:t>
      </w:r>
      <w:r w:rsidRPr="0041528A">
        <w:tab/>
        <w:t xml:space="preserve">Mobile Country Code (MCC) = </w:t>
      </w:r>
      <w:r>
        <w:t>244</w:t>
      </w:r>
      <w:r w:rsidRPr="0041528A">
        <w:t>;</w:t>
      </w:r>
    </w:p>
    <w:p w14:paraId="6555CFFC" w14:textId="77777777" w:rsidR="00EF49D7" w:rsidRPr="0041528A" w:rsidRDefault="00EF49D7" w:rsidP="00EF49D7">
      <w:pPr>
        <w:pStyle w:val="B1"/>
      </w:pPr>
      <w:r w:rsidRPr="0041528A">
        <w:t>-</w:t>
      </w:r>
      <w:r w:rsidRPr="0041528A">
        <w:tab/>
        <w:t>Mobile Network Code (MNC) = 0</w:t>
      </w:r>
      <w:r>
        <w:t>84</w:t>
      </w:r>
      <w:r w:rsidRPr="0041528A">
        <w:t>;</w:t>
      </w:r>
    </w:p>
    <w:p w14:paraId="2818EF42" w14:textId="77777777" w:rsidR="00EF49D7" w:rsidRDefault="00EF49D7" w:rsidP="00EF49D7">
      <w:pPr>
        <w:pStyle w:val="B1"/>
      </w:pPr>
      <w:r>
        <w:t>-</w:t>
      </w:r>
      <w:r w:rsidRPr="001D1519">
        <w:tab/>
      </w:r>
      <w:r w:rsidRPr="001B7C50">
        <w:t>CAG I</w:t>
      </w:r>
      <w:r>
        <w:t>D:</w:t>
      </w:r>
      <w:r>
        <w:tab/>
        <w:t>00 00 00 02</w:t>
      </w:r>
    </w:p>
    <w:p w14:paraId="5F9F825A" w14:textId="77777777" w:rsidR="00EF49D7" w:rsidRPr="0041528A" w:rsidRDefault="00EF49D7" w:rsidP="00EF49D7">
      <w:pPr>
        <w:pStyle w:val="B1"/>
      </w:pPr>
      <w:r>
        <w:t>-</w:t>
      </w:r>
      <w:r>
        <w:tab/>
        <w:t xml:space="preserve">CAG </w:t>
      </w:r>
      <w:r w:rsidRPr="001B7C50">
        <w:t>human-readable network name</w:t>
      </w:r>
      <w:r>
        <w:t>: ′CAG-00000002′</w:t>
      </w:r>
    </w:p>
    <w:p w14:paraId="1420C904" w14:textId="3C370124" w:rsidR="00C53078" w:rsidRDefault="00C53078" w:rsidP="00731E9E">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48CC60EA" w14:textId="77777777" w:rsidR="00C53078" w:rsidRPr="0041528A" w:rsidRDefault="00C53078" w:rsidP="00731E9E">
      <w:r w:rsidRPr="0041528A">
        <w:t xml:space="preserve">The </w:t>
      </w:r>
      <w:r w:rsidRPr="003F591D">
        <w:t xml:space="preserve">Satellite NG-RAN </w:t>
      </w:r>
      <w:r w:rsidRPr="0041528A">
        <w:t>parameters of the system simulator are:</w:t>
      </w:r>
    </w:p>
    <w:p w14:paraId="63AEDAC4" w14:textId="77777777" w:rsidR="00C53078" w:rsidRPr="0041528A" w:rsidRDefault="00C53078" w:rsidP="00C53078">
      <w:pPr>
        <w:pStyle w:val="B1"/>
        <w:ind w:left="284" w:firstLine="0"/>
      </w:pPr>
      <w:r w:rsidRPr="0041528A">
        <w:t>-</w:t>
      </w:r>
      <w:r w:rsidRPr="0041528A">
        <w:tab/>
        <w:t>Mobile Country Code (MCC) = 001;</w:t>
      </w:r>
    </w:p>
    <w:p w14:paraId="460B8CFC" w14:textId="77777777" w:rsidR="00C53078" w:rsidRPr="0041528A" w:rsidRDefault="00C53078" w:rsidP="00C53078">
      <w:pPr>
        <w:pStyle w:val="B1"/>
        <w:ind w:left="284" w:firstLine="0"/>
      </w:pPr>
      <w:r w:rsidRPr="0041528A">
        <w:t>-</w:t>
      </w:r>
      <w:r w:rsidRPr="0041528A">
        <w:tab/>
        <w:t>Mobile Network Code (MNC) = 01;</w:t>
      </w:r>
    </w:p>
    <w:p w14:paraId="442C7C15" w14:textId="77777777" w:rsidR="00C53078" w:rsidRPr="0041528A" w:rsidRDefault="00C53078" w:rsidP="00C53078">
      <w:pPr>
        <w:pStyle w:val="B1"/>
        <w:ind w:left="284" w:firstLine="0"/>
      </w:pPr>
      <w:r w:rsidRPr="0041528A">
        <w:t>-</w:t>
      </w:r>
      <w:r w:rsidRPr="0041528A">
        <w:tab/>
        <w:t>Tracking Area Code (TAC) = 000001;</w:t>
      </w:r>
    </w:p>
    <w:p w14:paraId="79A117FA" w14:textId="77777777" w:rsidR="00C53078" w:rsidRDefault="00C53078" w:rsidP="00C53078">
      <w:pPr>
        <w:pStyle w:val="B1"/>
        <w:ind w:left="284" w:firstLine="0"/>
      </w:pPr>
      <w:r w:rsidRPr="0041528A">
        <w:t>-</w:t>
      </w:r>
      <w:r w:rsidRPr="0041528A">
        <w:tab/>
      </w:r>
      <w:r>
        <w:t xml:space="preserve">NG-RAN/Satellite NG-RAN Cell Identifier (NCI) </w:t>
      </w:r>
      <w:r w:rsidRPr="0041528A">
        <w:t>= 0001 (36 bits);</w:t>
      </w:r>
    </w:p>
    <w:p w14:paraId="3421D6AB" w14:textId="77777777" w:rsidR="00C53078" w:rsidRDefault="00C53078" w:rsidP="00C53078">
      <w:pPr>
        <w:pStyle w:val="B1"/>
        <w:rPr>
          <w:rFonts w:eastAsia="SimSun"/>
        </w:rPr>
      </w:pPr>
      <w:r w:rsidRPr="0041528A">
        <w:t>-</w:t>
      </w:r>
      <w:r w:rsidRPr="0041528A">
        <w:tab/>
      </w:r>
      <w:bookmarkStart w:id="62" w:name="_Hlk174437645"/>
      <w:r>
        <w:rPr>
          <w:rFonts w:eastAsia="SimSun" w:hint="eastAsia"/>
          <w:lang w:val="en-US" w:eastAsia="zh-CN"/>
        </w:rPr>
        <w:t>NG-RAN</w:t>
      </w:r>
      <w:r w:rsidRPr="00384F3E">
        <w:rPr>
          <w:rFonts w:eastAsia="SimSun"/>
          <w:lang w:val="en-US" w:eastAsia="zh-CN"/>
        </w:rPr>
        <w:t>/Satellite NG-RAN</w:t>
      </w:r>
      <w:r>
        <w:t xml:space="preserve"> Primary Timing Advance</w:t>
      </w:r>
      <w:bookmarkEnd w:id="62"/>
      <w:r w:rsidRPr="00AA16B1">
        <w:t xml:space="preserve"> </w:t>
      </w:r>
      <w:r w:rsidRPr="0041528A">
        <w:t xml:space="preserve">= </w:t>
      </w:r>
      <w:r>
        <w:t>0</w:t>
      </w:r>
      <w:r w:rsidRPr="0041528A">
        <w:t>.</w:t>
      </w:r>
    </w:p>
    <w:p w14:paraId="7FFF027C" w14:textId="77777777" w:rsidR="00BF46E1" w:rsidRPr="0041528A" w:rsidRDefault="00BF46E1" w:rsidP="00BF46E1">
      <w:pPr>
        <w:pStyle w:val="H6"/>
      </w:pPr>
      <w:r w:rsidRPr="0041528A">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t>Note 1: Depending on the presence of the Extended Cell Identity Value the length is '07' or '09'</w:t>
      </w:r>
    </w:p>
    <w:p w14:paraId="7BA3766D" w14:textId="77777777" w:rsidR="00BF46E1" w:rsidRPr="0041528A" w:rsidRDefault="00BF46E1" w:rsidP="00BF46E1">
      <w:pPr>
        <w:pStyle w:val="NO"/>
      </w:pPr>
      <w:r w:rsidRPr="0041528A">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t>Logically:</w:t>
      </w:r>
    </w:p>
    <w:p w14:paraId="3E9976D2" w14:textId="77777777" w:rsidR="00BF46E1" w:rsidRPr="0041528A" w:rsidRDefault="00BF46E1" w:rsidP="0041528A">
      <w:pPr>
        <w:pStyle w:val="EW"/>
      </w:pPr>
      <w:r w:rsidRPr="0041528A">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 xml:space="preserve">As an example, if the IMEI of the mobile is "123456789012345" then XX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 1A 32 54 76 98 10 32 04. For further details see also TS 24.008 [10], clause 10.5.1.</w:t>
      </w:r>
    </w:p>
    <w:p w14:paraId="7EC80C68" w14:textId="77777777" w:rsidR="00BF46E1" w:rsidRPr="0041528A" w:rsidRDefault="00BF46E1" w:rsidP="00BF46E1">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 xml:space="preserve">As an example, if the IMEISV of the ME is "1234567890123456" then XX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XX= 13 32 54 76 98 10 32 54 F6. For further details see also TS 24.008 [10].</w:t>
      </w:r>
    </w:p>
    <w:p w14:paraId="1D40C3E0" w14:textId="77777777" w:rsidR="00BF46E1" w:rsidRPr="0041528A" w:rsidRDefault="00BF46E1" w:rsidP="00BF46E1">
      <w:pPr>
        <w:pStyle w:val="TH"/>
      </w:pPr>
      <w:r w:rsidRPr="0041528A">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r>
      <w:proofErr w:type="spellStart"/>
      <w:r w:rsidRPr="0041528A">
        <w:t>intraFreqMeasuredResultsList</w:t>
      </w:r>
      <w:proofErr w:type="spellEnd"/>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 xml:space="preserve">Note2: This byte shall be checked bitwise against pattern: 0000 </w:t>
      </w:r>
      <w:proofErr w:type="spellStart"/>
      <w:r w:rsidRPr="0041528A">
        <w:t>xxxx</w:t>
      </w:r>
      <w:proofErr w:type="spellEnd"/>
      <w:r w:rsidRPr="0041528A">
        <w:t xml:space="preserve">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proofErr w:type="spellStart"/>
      <w:r w:rsidRPr="0041528A">
        <w:rPr>
          <w:i/>
          <w:iCs/>
        </w:rPr>
        <w:t>MeasurementReport</w:t>
      </w:r>
      <w:proofErr w:type="spellEnd"/>
    </w:p>
    <w:p w14:paraId="5F0F7285" w14:textId="77777777" w:rsidR="00BF46E1" w:rsidRPr="0041528A" w:rsidRDefault="00BF46E1" w:rsidP="00BF46E1">
      <w:pPr>
        <w:spacing w:after="0"/>
        <w:ind w:left="1135"/>
        <w:rPr>
          <w:i/>
          <w:iCs/>
        </w:rPr>
      </w:pPr>
      <w:r w:rsidRPr="0041528A">
        <w:rPr>
          <w:i/>
          <w:iCs/>
        </w:rPr>
        <w:t xml:space="preserve"> </w:t>
      </w:r>
      <w:proofErr w:type="spellStart"/>
      <w:r w:rsidRPr="0041528A">
        <w:rPr>
          <w:i/>
          <w:iCs/>
        </w:rPr>
        <w:t>measurementIdentity</w:t>
      </w:r>
      <w:proofErr w:type="spellEnd"/>
    </w:p>
    <w:p w14:paraId="6EA935D3" w14:textId="77777777" w:rsidR="00BF46E1" w:rsidRPr="0041528A" w:rsidRDefault="00BF46E1" w:rsidP="00BF46E1">
      <w:pPr>
        <w:spacing w:after="0"/>
        <w:ind w:left="1135"/>
        <w:rPr>
          <w:i/>
          <w:iCs/>
        </w:rPr>
      </w:pPr>
      <w:r w:rsidRPr="0041528A">
        <w:rPr>
          <w:i/>
          <w:iCs/>
        </w:rPr>
        <w:t xml:space="preserve">    </w:t>
      </w:r>
      <w:proofErr w:type="spellStart"/>
      <w:r w:rsidRPr="0041528A">
        <w:rPr>
          <w:i/>
          <w:iCs/>
        </w:rPr>
        <w:t>measuredResults</w:t>
      </w:r>
      <w:proofErr w:type="spellEnd"/>
      <w:r w:rsidRPr="0041528A">
        <w:rPr>
          <w:i/>
          <w:iCs/>
        </w:rPr>
        <w:t xml:space="preserve">: </w:t>
      </w:r>
      <w:proofErr w:type="spellStart"/>
      <w:r w:rsidRPr="0041528A">
        <w:rPr>
          <w:i/>
          <w:iCs/>
        </w:rPr>
        <w:t>intraFreqMeasuredResultsList</w:t>
      </w:r>
      <w:proofErr w:type="spellEnd"/>
      <w:r w:rsidRPr="0041528A">
        <w:rPr>
          <w:i/>
          <w:iCs/>
        </w:rPr>
        <w:t xml:space="preserve"> ( 0 )</w:t>
      </w:r>
    </w:p>
    <w:p w14:paraId="6C82D3DD" w14:textId="77777777" w:rsidR="00BF46E1" w:rsidRPr="0041528A" w:rsidRDefault="00BF46E1" w:rsidP="00BF46E1">
      <w:pPr>
        <w:spacing w:after="0"/>
        <w:ind w:left="1135"/>
        <w:rPr>
          <w:i/>
          <w:iCs/>
        </w:rPr>
      </w:pPr>
      <w:r w:rsidRPr="0041528A">
        <w:rPr>
          <w:i/>
          <w:iCs/>
        </w:rPr>
        <w:t xml:space="preserve">      </w:t>
      </w:r>
      <w:proofErr w:type="spellStart"/>
      <w:r w:rsidRPr="0041528A">
        <w:rPr>
          <w:i/>
          <w:iCs/>
        </w:rPr>
        <w:t>intraFreqMeasuredResultsList</w:t>
      </w:r>
      <w:proofErr w:type="spellEnd"/>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proofErr w:type="spellStart"/>
      <w:r w:rsidRPr="0041528A">
        <w:rPr>
          <w:i/>
          <w:iCs/>
        </w:rPr>
        <w:t>CellMeasuredResults</w:t>
      </w:r>
      <w:proofErr w:type="spellEnd"/>
    </w:p>
    <w:p w14:paraId="0740B044" w14:textId="77777777" w:rsidR="00BF46E1" w:rsidRPr="0041528A" w:rsidRDefault="00BF46E1" w:rsidP="00BF46E1">
      <w:pPr>
        <w:spacing w:after="0"/>
        <w:ind w:left="1135"/>
        <w:rPr>
          <w:i/>
          <w:iCs/>
        </w:rPr>
      </w:pPr>
      <w:r w:rsidRPr="0041528A">
        <w:rPr>
          <w:i/>
          <w:iCs/>
        </w:rPr>
        <w:t xml:space="preserve">          </w:t>
      </w:r>
      <w:proofErr w:type="spellStart"/>
      <w:r w:rsidRPr="0041528A">
        <w:rPr>
          <w:i/>
          <w:iCs/>
        </w:rPr>
        <w:t>modeSpecificInfo</w:t>
      </w:r>
      <w:proofErr w:type="spellEnd"/>
      <w:r w:rsidRPr="0041528A">
        <w:rPr>
          <w:i/>
          <w:iCs/>
        </w:rPr>
        <w:t xml:space="preserve">: </w:t>
      </w:r>
      <w:proofErr w:type="spellStart"/>
      <w:r w:rsidRPr="0041528A">
        <w:rPr>
          <w:i/>
          <w:iCs/>
        </w:rPr>
        <w:t>fdd</w:t>
      </w:r>
      <w:proofErr w:type="spellEnd"/>
      <w:r w:rsidRPr="0041528A">
        <w:rPr>
          <w:i/>
          <w:iCs/>
        </w:rPr>
        <w:t xml:space="preserve"> ( 0 )</w:t>
      </w:r>
    </w:p>
    <w:p w14:paraId="57B6DC45" w14:textId="77777777" w:rsidR="00BF46E1" w:rsidRPr="0041528A" w:rsidRDefault="00BF46E1" w:rsidP="00BF46E1">
      <w:pPr>
        <w:spacing w:after="0"/>
        <w:ind w:left="1135"/>
        <w:rPr>
          <w:i/>
          <w:iCs/>
        </w:rPr>
      </w:pPr>
      <w:r w:rsidRPr="0041528A">
        <w:rPr>
          <w:i/>
          <w:iCs/>
        </w:rPr>
        <w:t xml:space="preserve">            </w:t>
      </w:r>
      <w:proofErr w:type="spellStart"/>
      <w:r w:rsidRPr="0041528A">
        <w:rPr>
          <w:i/>
          <w:iCs/>
        </w:rPr>
        <w:t>fdd</w:t>
      </w:r>
      <w:proofErr w:type="spellEnd"/>
    </w:p>
    <w:p w14:paraId="1D2D2C6B" w14:textId="77777777" w:rsidR="00BF46E1" w:rsidRPr="0041528A" w:rsidRDefault="00BF46E1" w:rsidP="00BF46E1">
      <w:pPr>
        <w:spacing w:after="0"/>
        <w:ind w:left="1135"/>
        <w:rPr>
          <w:i/>
          <w:iCs/>
        </w:rPr>
      </w:pPr>
      <w:r w:rsidRPr="0041528A">
        <w:rPr>
          <w:i/>
          <w:iCs/>
        </w:rPr>
        <w:t xml:space="preserve">                </w:t>
      </w:r>
      <w:proofErr w:type="spellStart"/>
      <w:r w:rsidRPr="0041528A">
        <w:rPr>
          <w:i/>
          <w:iCs/>
        </w:rPr>
        <w:t>primaryCPICH</w:t>
      </w:r>
      <w:proofErr w:type="spellEnd"/>
      <w:r w:rsidRPr="0041528A">
        <w:rPr>
          <w:i/>
          <w:iCs/>
        </w:rPr>
        <w:t>-Info</w:t>
      </w:r>
    </w:p>
    <w:p w14:paraId="690DC72E" w14:textId="77777777" w:rsidR="00BF46E1" w:rsidRPr="0041528A" w:rsidRDefault="00BF46E1" w:rsidP="00BF46E1">
      <w:pPr>
        <w:spacing w:after="0"/>
        <w:ind w:left="1135"/>
        <w:rPr>
          <w:i/>
          <w:iCs/>
        </w:rPr>
      </w:pPr>
      <w:r w:rsidRPr="0041528A">
        <w:rPr>
          <w:i/>
          <w:iCs/>
        </w:rPr>
        <w:t xml:space="preserve">               cpich-Ec-N0</w:t>
      </w:r>
    </w:p>
    <w:p w14:paraId="509F2666" w14:textId="77777777" w:rsidR="00BF46E1" w:rsidRPr="0041528A" w:rsidRDefault="00BF46E1" w:rsidP="00BF46E1">
      <w:pPr>
        <w:spacing w:after="0"/>
        <w:ind w:left="1135"/>
        <w:rPr>
          <w:i/>
          <w:iCs/>
        </w:rPr>
      </w:pPr>
      <w:r w:rsidRPr="0041528A">
        <w:rPr>
          <w:i/>
          <w:iCs/>
        </w:rPr>
        <w:t xml:space="preserve">               </w:t>
      </w:r>
      <w:proofErr w:type="spellStart"/>
      <w:r w:rsidRPr="0041528A">
        <w:rPr>
          <w:i/>
          <w:iCs/>
        </w:rPr>
        <w:t>cpich</w:t>
      </w:r>
      <w:proofErr w:type="spellEnd"/>
      <w:r w:rsidRPr="0041528A">
        <w:rPr>
          <w:i/>
          <w:iCs/>
        </w:rPr>
        <w:t>-RSCP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r>
      <w:proofErr w:type="spellStart"/>
      <w:r w:rsidRPr="0041528A">
        <w:t>interFreqMeasuredResultsList</w:t>
      </w:r>
      <w:proofErr w:type="spellEnd"/>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 xml:space="preserve">Note 3: This byte shall be checked bitwise against pattern: 1100 </w:t>
      </w:r>
      <w:proofErr w:type="spellStart"/>
      <w:r w:rsidRPr="0041528A">
        <w:t>xxxx</w:t>
      </w:r>
      <w:proofErr w:type="spellEnd"/>
      <w:r w:rsidRPr="0041528A">
        <w:t xml:space="preserve">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 xml:space="preserve">Note 5: This byte shall be checked bitwise against pattern: </w:t>
      </w:r>
      <w:proofErr w:type="spellStart"/>
      <w:r w:rsidRPr="0041528A">
        <w:t>xxxx</w:t>
      </w:r>
      <w:proofErr w:type="spellEnd"/>
      <w:r w:rsidRPr="0041528A">
        <w:t xml:space="preserve">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proofErr w:type="spellStart"/>
      <w:r w:rsidRPr="0041528A">
        <w:rPr>
          <w:i/>
        </w:rPr>
        <w:t>MeasurementReport</w:t>
      </w:r>
      <w:proofErr w:type="spellEnd"/>
    </w:p>
    <w:p w14:paraId="60670EFF" w14:textId="77777777" w:rsidR="00BF46E1" w:rsidRPr="0041528A" w:rsidRDefault="00BF46E1" w:rsidP="00BF46E1">
      <w:pPr>
        <w:pStyle w:val="NO"/>
        <w:spacing w:after="0"/>
        <w:ind w:left="1986"/>
        <w:rPr>
          <w:i/>
        </w:rPr>
      </w:pPr>
      <w:r w:rsidRPr="0041528A">
        <w:rPr>
          <w:i/>
        </w:rPr>
        <w:t xml:space="preserve">  </w:t>
      </w:r>
      <w:proofErr w:type="spellStart"/>
      <w:r w:rsidRPr="0041528A">
        <w:rPr>
          <w:i/>
        </w:rPr>
        <w:t>measurementIdentity</w:t>
      </w:r>
      <w:proofErr w:type="spellEnd"/>
    </w:p>
    <w:p w14:paraId="6CB728CC" w14:textId="77777777" w:rsidR="00BF46E1" w:rsidRPr="0041528A" w:rsidRDefault="00BF46E1" w:rsidP="00BF46E1">
      <w:pPr>
        <w:pStyle w:val="NO"/>
        <w:spacing w:after="0"/>
        <w:ind w:left="1986"/>
        <w:rPr>
          <w:i/>
        </w:rPr>
      </w:pPr>
      <w:r w:rsidRPr="0041528A">
        <w:rPr>
          <w:i/>
        </w:rPr>
        <w:t xml:space="preserve">    </w:t>
      </w:r>
      <w:proofErr w:type="spellStart"/>
      <w:r w:rsidRPr="0041528A">
        <w:rPr>
          <w:i/>
        </w:rPr>
        <w:t>MeasuredResults</w:t>
      </w:r>
      <w:proofErr w:type="spellEnd"/>
      <w:r w:rsidRPr="0041528A">
        <w:rPr>
          <w:i/>
        </w:rPr>
        <w:t xml:space="preserve">: </w:t>
      </w:r>
      <w:proofErr w:type="spellStart"/>
      <w:r w:rsidRPr="0041528A">
        <w:rPr>
          <w:i/>
        </w:rPr>
        <w:t>interFreqMeasuredResultsList</w:t>
      </w:r>
      <w:proofErr w:type="spellEnd"/>
      <w:r w:rsidRPr="0041528A">
        <w:rPr>
          <w:i/>
        </w:rPr>
        <w:t xml:space="preserve"> </w:t>
      </w:r>
      <w:proofErr w:type="spellStart"/>
      <w:r w:rsidRPr="0041528A">
        <w:rPr>
          <w:i/>
        </w:rPr>
        <w:t>InterFreqMeasuredResultsList</w:t>
      </w:r>
      <w:proofErr w:type="spellEnd"/>
      <w:r w:rsidRPr="0041528A">
        <w:rPr>
          <w:i/>
        </w:rPr>
        <w:t xml:space="preserve"> ( 1 )</w:t>
      </w:r>
    </w:p>
    <w:p w14:paraId="49A503FC" w14:textId="77777777" w:rsidR="00BF46E1" w:rsidRPr="0041528A" w:rsidRDefault="00BF46E1" w:rsidP="00BF46E1">
      <w:pPr>
        <w:pStyle w:val="NO"/>
        <w:spacing w:after="0"/>
        <w:ind w:left="1986"/>
        <w:rPr>
          <w:i/>
        </w:rPr>
      </w:pPr>
      <w:r w:rsidRPr="0041528A">
        <w:rPr>
          <w:i/>
        </w:rPr>
        <w:t xml:space="preserve">      </w:t>
      </w:r>
      <w:proofErr w:type="spellStart"/>
      <w:r w:rsidRPr="0041528A">
        <w:rPr>
          <w:i/>
        </w:rPr>
        <w:t>interFreqMeasuredResultsList</w:t>
      </w:r>
      <w:proofErr w:type="spellEnd"/>
    </w:p>
    <w:p w14:paraId="5A96A759" w14:textId="77777777" w:rsidR="00BF46E1" w:rsidRPr="0041528A" w:rsidRDefault="00BF46E1" w:rsidP="00BF46E1">
      <w:pPr>
        <w:pStyle w:val="NO"/>
        <w:spacing w:after="0"/>
        <w:ind w:left="1986"/>
        <w:rPr>
          <w:i/>
        </w:rPr>
      </w:pPr>
      <w:r w:rsidRPr="0041528A">
        <w:rPr>
          <w:i/>
        </w:rPr>
        <w:t xml:space="preserve">         </w:t>
      </w:r>
      <w:proofErr w:type="spellStart"/>
      <w:r w:rsidRPr="0041528A">
        <w:rPr>
          <w:i/>
        </w:rPr>
        <w:t>InterFreqMeasuredResults</w:t>
      </w:r>
      <w:proofErr w:type="spellEnd"/>
    </w:p>
    <w:p w14:paraId="609EE223" w14:textId="77777777" w:rsidR="00BF46E1" w:rsidRPr="0041528A" w:rsidRDefault="00BF46E1" w:rsidP="00BF46E1">
      <w:pPr>
        <w:pStyle w:val="NO"/>
        <w:spacing w:after="0"/>
        <w:ind w:left="1986"/>
        <w:rPr>
          <w:i/>
        </w:rPr>
      </w:pPr>
      <w:r w:rsidRPr="0041528A">
        <w:rPr>
          <w:i/>
        </w:rPr>
        <w:t xml:space="preserve">          </w:t>
      </w:r>
      <w:proofErr w:type="spellStart"/>
      <w:r w:rsidRPr="0041528A">
        <w:rPr>
          <w:i/>
        </w:rPr>
        <w:t>frequencyInfo</w:t>
      </w:r>
      <w:proofErr w:type="spellEnd"/>
    </w:p>
    <w:p w14:paraId="4A564CA1" w14:textId="77777777" w:rsidR="00BF46E1" w:rsidRPr="0041528A" w:rsidRDefault="00BF46E1" w:rsidP="00BF46E1">
      <w:pPr>
        <w:pStyle w:val="NO"/>
        <w:spacing w:after="0"/>
        <w:ind w:left="1986"/>
        <w:rPr>
          <w:i/>
        </w:rPr>
      </w:pPr>
      <w:r w:rsidRPr="0041528A">
        <w:rPr>
          <w:i/>
        </w:rPr>
        <w:t xml:space="preserve">           </w:t>
      </w:r>
      <w:proofErr w:type="spellStart"/>
      <w:r w:rsidRPr="0041528A">
        <w:rPr>
          <w:i/>
        </w:rPr>
        <w:t>utra-CarrierRSSI</w:t>
      </w:r>
      <w:proofErr w:type="spellEnd"/>
    </w:p>
    <w:p w14:paraId="6BC69640" w14:textId="77777777" w:rsidR="00BF46E1" w:rsidRPr="0041528A" w:rsidRDefault="00BF46E1" w:rsidP="00BF46E1">
      <w:pPr>
        <w:pStyle w:val="NO"/>
        <w:spacing w:after="0"/>
        <w:ind w:left="1986"/>
        <w:rPr>
          <w:i/>
        </w:rPr>
      </w:pPr>
      <w:r w:rsidRPr="0041528A">
        <w:rPr>
          <w:i/>
        </w:rPr>
        <w:t xml:space="preserve">           </w:t>
      </w:r>
      <w:proofErr w:type="spellStart"/>
      <w:r w:rsidRPr="0041528A">
        <w:rPr>
          <w:i/>
        </w:rPr>
        <w:t>interFreqCellMeasuredResultsList</w:t>
      </w:r>
      <w:proofErr w:type="spellEnd"/>
    </w:p>
    <w:p w14:paraId="3C7F0651" w14:textId="77777777" w:rsidR="00BF46E1" w:rsidRPr="0041528A" w:rsidRDefault="00BF46E1" w:rsidP="00BF46E1">
      <w:pPr>
        <w:pStyle w:val="NO"/>
        <w:spacing w:after="0"/>
        <w:ind w:left="1986"/>
        <w:rPr>
          <w:i/>
        </w:rPr>
      </w:pPr>
      <w:r w:rsidRPr="0041528A">
        <w:rPr>
          <w:i/>
        </w:rPr>
        <w:t xml:space="preserve">             </w:t>
      </w:r>
      <w:proofErr w:type="spellStart"/>
      <w:r w:rsidRPr="0041528A">
        <w:rPr>
          <w:i/>
        </w:rPr>
        <w:t>CellMeasuredResults</w:t>
      </w:r>
      <w:proofErr w:type="spellEnd"/>
    </w:p>
    <w:p w14:paraId="70222F02" w14:textId="77777777" w:rsidR="00BF46E1" w:rsidRPr="0041528A" w:rsidRDefault="00BF46E1" w:rsidP="00BF46E1">
      <w:pPr>
        <w:pStyle w:val="NO"/>
        <w:spacing w:after="0"/>
        <w:ind w:left="1986"/>
        <w:rPr>
          <w:i/>
        </w:rPr>
      </w:pPr>
      <w:r w:rsidRPr="0041528A">
        <w:rPr>
          <w:i/>
        </w:rPr>
        <w:t xml:space="preserve">               </w:t>
      </w:r>
      <w:proofErr w:type="spellStart"/>
      <w:r w:rsidRPr="0041528A">
        <w:rPr>
          <w:i/>
        </w:rPr>
        <w:t>modeSpecificInfo</w:t>
      </w:r>
      <w:proofErr w:type="spellEnd"/>
      <w:r w:rsidRPr="0041528A">
        <w:rPr>
          <w:i/>
        </w:rPr>
        <w:t xml:space="preserve">: </w:t>
      </w:r>
      <w:proofErr w:type="spellStart"/>
      <w:r w:rsidRPr="0041528A">
        <w:rPr>
          <w:i/>
        </w:rPr>
        <w:t>fdd</w:t>
      </w:r>
      <w:proofErr w:type="spellEnd"/>
      <w:r w:rsidRPr="0041528A">
        <w:rPr>
          <w:i/>
        </w:rPr>
        <w:t xml:space="preserve"> ( 0 )</w:t>
      </w:r>
    </w:p>
    <w:p w14:paraId="6A725AE8" w14:textId="77777777" w:rsidR="00BF46E1" w:rsidRPr="0041528A" w:rsidRDefault="00BF46E1" w:rsidP="00BF46E1">
      <w:pPr>
        <w:pStyle w:val="NO"/>
        <w:spacing w:after="0"/>
        <w:ind w:left="1986"/>
        <w:rPr>
          <w:i/>
        </w:rPr>
      </w:pPr>
      <w:r w:rsidRPr="0041528A">
        <w:rPr>
          <w:i/>
        </w:rPr>
        <w:t xml:space="preserve">                 </w:t>
      </w:r>
      <w:proofErr w:type="spellStart"/>
      <w:r w:rsidRPr="0041528A">
        <w:rPr>
          <w:i/>
        </w:rPr>
        <w:t>fdd</w:t>
      </w:r>
      <w:proofErr w:type="spellEnd"/>
    </w:p>
    <w:p w14:paraId="401667CC" w14:textId="77777777" w:rsidR="00BF46E1" w:rsidRPr="0041528A" w:rsidRDefault="00BF46E1" w:rsidP="00BF46E1">
      <w:pPr>
        <w:pStyle w:val="NO"/>
        <w:spacing w:after="0"/>
        <w:ind w:left="1986"/>
        <w:rPr>
          <w:i/>
        </w:rPr>
      </w:pPr>
      <w:r w:rsidRPr="0041528A">
        <w:rPr>
          <w:i/>
        </w:rPr>
        <w:t xml:space="preserve">                   </w:t>
      </w:r>
      <w:proofErr w:type="spellStart"/>
      <w:r w:rsidRPr="0041528A">
        <w:rPr>
          <w:i/>
        </w:rPr>
        <w:t>primaryCPICH</w:t>
      </w:r>
      <w:proofErr w:type="spellEnd"/>
      <w:r w:rsidRPr="0041528A">
        <w:rPr>
          <w:i/>
        </w:rPr>
        <w:t>-Info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w:t>
      </w:r>
      <w:proofErr w:type="spellStart"/>
      <w:r w:rsidRPr="0041528A">
        <w:rPr>
          <w:i/>
        </w:rPr>
        <w:t>cpich</w:t>
      </w:r>
      <w:proofErr w:type="spellEnd"/>
      <w:r w:rsidRPr="0041528A">
        <w:rPr>
          <w:i/>
        </w:rPr>
        <w:t>-RSCP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r>
      <w:proofErr w:type="spellStart"/>
      <w:r w:rsidRPr="0041528A">
        <w:t>measResultNeighCells</w:t>
      </w:r>
      <w:proofErr w:type="spellEnd"/>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 xml:space="preserve">This byte shall be checked bitwise against pattern: 0000 </w:t>
      </w:r>
      <w:proofErr w:type="spellStart"/>
      <w:r w:rsidRPr="0041528A">
        <w:t>xxxx</w:t>
      </w:r>
      <w:proofErr w:type="spellEnd"/>
      <w:r w:rsidRPr="0041528A">
        <w:t xml:space="preserve">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 xml:space="preserve">This byte shall be checked bitwise against pattern: x000 </w:t>
      </w:r>
      <w:proofErr w:type="spellStart"/>
      <w:r w:rsidRPr="0041528A">
        <w:t>xxxx</w:t>
      </w:r>
      <w:proofErr w:type="spellEnd"/>
      <w:r w:rsidRPr="0041528A">
        <w:t xml:space="preserve">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w:t>
      </w:r>
      <w:proofErr w:type="spellStart"/>
      <w:r w:rsidRPr="0041528A">
        <w:t>measurementReport</w:t>
      </w:r>
      <w:proofErr w:type="spellEnd"/>
      <w:r w:rsidRPr="0041528A">
        <w:br/>
        <w:t xml:space="preserve">                </w:t>
      </w:r>
      <w:proofErr w:type="spellStart"/>
      <w:r w:rsidRPr="0041528A">
        <w:t>criticalExtensions</w:t>
      </w:r>
      <w:proofErr w:type="spellEnd"/>
      <w:r w:rsidRPr="0041528A">
        <w:t>: c1 (0)</w:t>
      </w:r>
      <w:r w:rsidRPr="0041528A">
        <w:br/>
        <w:t xml:space="preserve">                    c1: measurementReport-r8 (0)</w:t>
      </w:r>
      <w:r w:rsidRPr="0041528A">
        <w:br/>
        <w:t xml:space="preserve">                        measurementReport-r8</w:t>
      </w:r>
      <w:r w:rsidRPr="0041528A">
        <w:br/>
        <w:t xml:space="preserve">                            </w:t>
      </w:r>
      <w:proofErr w:type="spellStart"/>
      <w:r w:rsidRPr="0041528A">
        <w:t>measResults</w:t>
      </w:r>
      <w:proofErr w:type="spellEnd"/>
      <w:r w:rsidRPr="0041528A">
        <w:br/>
        <w:t xml:space="preserve">                               … </w:t>
      </w:r>
      <w:r w:rsidRPr="0041528A">
        <w:rPr>
          <w:i/>
        </w:rPr>
        <w:t>{Not Verified}</w:t>
      </w:r>
      <w:r w:rsidRPr="0041528A">
        <w:br/>
        <w:t xml:space="preserve">                               </w:t>
      </w:r>
      <w:proofErr w:type="spellStart"/>
      <w:r w:rsidRPr="0041528A">
        <w:t>measResultNeighCells</w:t>
      </w:r>
      <w:proofErr w:type="spellEnd"/>
      <w:r w:rsidRPr="0041528A">
        <w:t>:</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r>
      <w:proofErr w:type="spellStart"/>
      <w:r w:rsidRPr="0041528A">
        <w:t>measResultNeighCells</w:t>
      </w:r>
      <w:proofErr w:type="spellEnd"/>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w:t>
      </w:r>
      <w:proofErr w:type="spellStart"/>
      <w:r w:rsidRPr="0041528A">
        <w:t>ValueEUTRA</w:t>
      </w:r>
      <w:proofErr w:type="spellEnd"/>
      <w:r w:rsidRPr="0041528A">
        <w:t xml:space="preserve">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w:t>
      </w:r>
      <w:proofErr w:type="spellStart"/>
      <w:r w:rsidRPr="0041528A">
        <w:t>ValueEUTRA</w:t>
      </w:r>
      <w:proofErr w:type="spellEnd"/>
      <w:r w:rsidRPr="0041528A">
        <w:t>. This byte shall not be verified.</w:t>
      </w:r>
    </w:p>
    <w:p w14:paraId="0FBF4BBF" w14:textId="77777777" w:rsidR="00BF46E1" w:rsidRPr="0041528A" w:rsidRDefault="00BF46E1" w:rsidP="0041528A">
      <w:pPr>
        <w:pStyle w:val="NO"/>
      </w:pPr>
      <w:r w:rsidRPr="0041528A">
        <w:t>Note 3:</w:t>
      </w:r>
      <w:r w:rsidRPr="0041528A">
        <w:tab/>
        <w:t xml:space="preserve">This byte shall be checked bitwise against pattern: 0000 </w:t>
      </w:r>
      <w:proofErr w:type="spellStart"/>
      <w:r w:rsidRPr="0041528A">
        <w:t>xxxx</w:t>
      </w:r>
      <w:proofErr w:type="spellEnd"/>
      <w:r w:rsidRPr="0041528A">
        <w:t xml:space="preserve">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 xml:space="preserve">This byte shall be checked bitwise against pattern: x000 </w:t>
      </w:r>
      <w:proofErr w:type="spellStart"/>
      <w:r w:rsidRPr="0041528A">
        <w:t>xxxx</w:t>
      </w:r>
      <w:proofErr w:type="spellEnd"/>
      <w:r w:rsidRPr="0041528A">
        <w:t xml:space="preserve">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 xml:space="preserve">Cell 1 is enabled, with </w:t>
            </w:r>
            <w:proofErr w:type="spellStart"/>
            <w:r w:rsidRPr="0041528A">
              <w:t>csg</w:t>
            </w:r>
            <w:proofErr w:type="spellEnd"/>
            <w:r w:rsidRPr="0041528A">
              <w:t>-indication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 xml:space="preserve">Cell 2 is enabled, with </w:t>
            </w:r>
            <w:proofErr w:type="spellStart"/>
            <w:r w:rsidRPr="0041528A">
              <w:t>csg</w:t>
            </w:r>
            <w:proofErr w:type="spellEnd"/>
            <w:r w:rsidRPr="0041528A">
              <w:t>-indication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00FC6DEE" w:rsidR="00BF46E1" w:rsidRPr="0041528A" w:rsidRDefault="0041528A" w:rsidP="0041528A">
      <w:pPr>
        <w:pStyle w:val="EW"/>
      </w:pPr>
      <w:r>
        <w:tab/>
      </w:r>
      <w:r w:rsidR="00C53078" w:rsidRPr="0041528A">
        <w:t>Technology:</w:t>
      </w:r>
      <w:r w:rsidR="00C53078" w:rsidRPr="0041528A">
        <w:tab/>
      </w:r>
      <w:r w:rsidR="00C53078">
        <w:rPr>
          <w:lang w:val="fr-FR" w:eastAsia="fr-FR"/>
        </w:rPr>
        <w:t>3GPP NG-RAN</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5C2FBF" w:rsidRPr="0041528A" w14:paraId="3407565D" w14:textId="77777777" w:rsidTr="00774E9D">
        <w:trPr>
          <w:cantSplit/>
          <w:jc w:val="center"/>
        </w:trPr>
        <w:tc>
          <w:tcPr>
            <w:tcW w:w="575" w:type="dxa"/>
          </w:tcPr>
          <w:p w14:paraId="7D8246A6" w14:textId="69646086" w:rsidR="005C2FBF" w:rsidRPr="0041528A" w:rsidRDefault="005C2FBF" w:rsidP="00774E9D">
            <w:pPr>
              <w:pStyle w:val="TAC"/>
            </w:pPr>
            <w:r>
              <w:t>7</w:t>
            </w:r>
          </w:p>
        </w:tc>
        <w:tc>
          <w:tcPr>
            <w:tcW w:w="1257" w:type="dxa"/>
          </w:tcPr>
          <w:p w14:paraId="09DD5781"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B729375" w14:textId="77777777" w:rsidR="005C2FBF" w:rsidRPr="0041528A" w:rsidRDefault="005C2FBF" w:rsidP="00774E9D">
            <w:pPr>
              <w:pStyle w:val="TAL"/>
            </w:pPr>
            <w:r w:rsidRPr="0041528A">
              <w:t>TERMINAL RESPONSE:</w:t>
            </w:r>
            <w:r>
              <w:t xml:space="preserve"> PROVIDE LOCAL INFORMATION 1.24.1</w:t>
            </w:r>
          </w:p>
        </w:tc>
        <w:tc>
          <w:tcPr>
            <w:tcW w:w="4334" w:type="dxa"/>
          </w:tcPr>
          <w:p w14:paraId="458FADB2" w14:textId="77777777" w:rsidR="005C2FBF" w:rsidRPr="0041528A" w:rsidRDefault="005C2FBF" w:rsidP="00774E9D">
            <w:pPr>
              <w:pStyle w:val="TAL"/>
            </w:pPr>
            <w:r w:rsidRPr="0041528A">
              <w:t>[Command performed successfully]</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 xml:space="preserve">Command </w:t>
      </w:r>
      <w:proofErr w:type="spellStart"/>
      <w:r w:rsidRPr="005A4486">
        <w:rPr>
          <w:lang w:val="fr-FR"/>
        </w:rPr>
        <w:t>number</w:t>
      </w:r>
      <w:proofErr w:type="spellEnd"/>
      <w:r w:rsidRPr="005A4486">
        <w:rPr>
          <w:lang w:val="fr-FR"/>
        </w:rPr>
        <w:t>:</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tab/>
        <w:t>Qualifier:</w:t>
      </w:r>
      <w:r w:rsidRPr="005A4486">
        <w:rPr>
          <w:lang w:val="fr-FR"/>
        </w:rPr>
        <w:tab/>
        <w:t>"15" slices information</w:t>
      </w:r>
    </w:p>
    <w:p w14:paraId="401CB83A" w14:textId="77777777" w:rsidR="00DD30EB" w:rsidRPr="006B6B24" w:rsidRDefault="00DD30EB" w:rsidP="00DD30EB">
      <w:pPr>
        <w:pStyle w:val="EW"/>
        <w:rPr>
          <w:lang w:val="fr-FR"/>
        </w:rPr>
      </w:pPr>
      <w:proofErr w:type="spellStart"/>
      <w:r w:rsidRPr="006B6B24">
        <w:rPr>
          <w:lang w:val="fr-FR"/>
        </w:rPr>
        <w:t>Device</w:t>
      </w:r>
      <w:proofErr w:type="spellEnd"/>
      <w:r w:rsidRPr="006B6B24">
        <w:rPr>
          <w:lang w:val="fr-FR"/>
        </w:rPr>
        <w:t xml:space="preserve"> </w:t>
      </w:r>
      <w:proofErr w:type="spellStart"/>
      <w:r w:rsidRPr="006B6B24">
        <w:rPr>
          <w:lang w:val="fr-FR"/>
        </w:rPr>
        <w:t>identities</w:t>
      </w:r>
      <w:proofErr w:type="spellEnd"/>
    </w:p>
    <w:p w14:paraId="28D453B3" w14:textId="77777777" w:rsidR="00DD30EB" w:rsidRPr="006B6B24" w:rsidRDefault="00DD30EB" w:rsidP="00DD30EB">
      <w:pPr>
        <w:pStyle w:val="EW"/>
        <w:rPr>
          <w:lang w:val="fr-FR"/>
        </w:rPr>
      </w:pPr>
      <w:r w:rsidRPr="006B6B24">
        <w:rPr>
          <w:lang w:val="fr-FR"/>
        </w:rPr>
        <w:tab/>
        <w:t xml:space="preserve">Source </w:t>
      </w:r>
      <w:proofErr w:type="spellStart"/>
      <w:r w:rsidRPr="006B6B24">
        <w:rPr>
          <w:lang w:val="fr-FR"/>
        </w:rPr>
        <w:t>device</w:t>
      </w:r>
      <w:proofErr w:type="spellEnd"/>
      <w:r w:rsidRPr="006B6B24">
        <w:rPr>
          <w:lang w:val="fr-FR"/>
        </w:rPr>
        <w:t>:</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 xml:space="preserve">Destination </w:t>
      </w:r>
      <w:proofErr w:type="spellStart"/>
      <w:r w:rsidRPr="006B6B24">
        <w:rPr>
          <w:lang w:val="fr-FR"/>
        </w:rPr>
        <w:t>device</w:t>
      </w:r>
      <w:proofErr w:type="spellEnd"/>
      <w:r w:rsidRPr="006B6B24">
        <w:rPr>
          <w:lang w:val="fr-FR"/>
        </w:rPr>
        <w:t>:</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1F3F6155" w:rsidR="00DD30EB" w:rsidRPr="0041528A" w:rsidRDefault="00DD30EB" w:rsidP="00DD30EB">
      <w:r w:rsidRPr="0041528A">
        <w:t>TERMINAL RESPONSE</w:t>
      </w:r>
      <w:r>
        <w:t>: PROVIDE LOCAL INFORMATION 1.24</w:t>
      </w:r>
      <w:r w:rsidRPr="0041528A">
        <w:t>.1</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t>Result</w:t>
      </w:r>
    </w:p>
    <w:p w14:paraId="2F714C7A" w14:textId="77777777" w:rsidR="00DD30EB" w:rsidRDefault="00DD30EB" w:rsidP="00DD30EB">
      <w:pPr>
        <w:pStyle w:val="EW"/>
      </w:pPr>
      <w:r w:rsidRPr="0041528A">
        <w:tab/>
        <w:t>General Result:</w:t>
      </w:r>
      <w:r w:rsidRPr="0041528A">
        <w:tab/>
        <w:t>Command performed successfully</w:t>
      </w:r>
    </w:p>
    <w:p w14:paraId="45BD990F" w14:textId="77777777" w:rsidR="00EF49D7" w:rsidRDefault="00EF49D7" w:rsidP="00EF49D7">
      <w:pPr>
        <w:pStyle w:val="EW"/>
      </w:pPr>
      <w:r>
        <w:t>Slice Information</w:t>
      </w:r>
    </w:p>
    <w:p w14:paraId="15A5B3FC" w14:textId="77777777" w:rsidR="00EF49D7" w:rsidRPr="0041528A" w:rsidRDefault="00EF49D7" w:rsidP="00EF49D7">
      <w:pPr>
        <w:pStyle w:val="EW"/>
      </w:pPr>
      <w:r w:rsidRPr="0041528A">
        <w:tab/>
      </w:r>
      <w:r>
        <w:rPr>
          <w:rFonts w:cs="Arial"/>
          <w:szCs w:val="18"/>
          <w:lang w:val="en-US" w:eastAsia="fr-FR"/>
        </w:rPr>
        <w:t>Number of Served S-NSSAIs: 1</w:t>
      </w:r>
    </w:p>
    <w:p w14:paraId="10F694BB" w14:textId="77777777" w:rsidR="00EF49D7" w:rsidRPr="003B2120" w:rsidRDefault="00EF49D7" w:rsidP="00EF49D7">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p>
    <w:p w14:paraId="3FB7AE18" w14:textId="77777777" w:rsidR="001933A9" w:rsidRPr="0041528A" w:rsidRDefault="001933A9" w:rsidP="001A75DA">
      <w:r w:rsidRPr="0041528A">
        <w:t>Coding:</w:t>
      </w:r>
    </w:p>
    <w:p w14:paraId="049EB7C6" w14:textId="77777777" w:rsidR="001933A9" w:rsidRPr="0041528A" w:rsidRDefault="001933A9" w:rsidP="001A75DA">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1933A9" w:rsidRPr="0041528A" w14:paraId="359508E8" w14:textId="77777777" w:rsidTr="001A75DA">
        <w:trPr>
          <w:jc w:val="center"/>
        </w:trPr>
        <w:tc>
          <w:tcPr>
            <w:tcW w:w="992" w:type="dxa"/>
            <w:tcBorders>
              <w:top w:val="single" w:sz="4" w:space="0" w:color="auto"/>
              <w:left w:val="single" w:sz="4" w:space="0" w:color="auto"/>
              <w:bottom w:val="single" w:sz="4" w:space="0" w:color="auto"/>
              <w:right w:val="single" w:sz="4" w:space="0" w:color="auto"/>
            </w:tcBorders>
          </w:tcPr>
          <w:p w14:paraId="57FCCD5E" w14:textId="77777777" w:rsidR="001933A9" w:rsidRPr="0041528A" w:rsidRDefault="001933A9" w:rsidP="001933A9">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185F6FF5" w14:textId="77777777" w:rsidR="001933A9" w:rsidRPr="0041528A" w:rsidRDefault="001933A9" w:rsidP="001933A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056D78F" w14:textId="77777777" w:rsidR="001933A9" w:rsidRPr="0041528A" w:rsidRDefault="001933A9" w:rsidP="001933A9">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E983C5A" w14:textId="77777777" w:rsidR="001933A9" w:rsidRPr="0041528A" w:rsidRDefault="001933A9" w:rsidP="001933A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1501365" w14:textId="77777777" w:rsidR="001933A9" w:rsidRPr="0041528A" w:rsidRDefault="001933A9" w:rsidP="001933A9">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8050D91" w14:textId="77777777" w:rsidR="001933A9" w:rsidRPr="0041528A" w:rsidRDefault="001933A9" w:rsidP="001933A9">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4E64186" w14:textId="77777777" w:rsidR="001933A9" w:rsidRPr="0041528A" w:rsidRDefault="001933A9" w:rsidP="001933A9">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06CA751" w14:textId="77777777" w:rsidR="001933A9" w:rsidRPr="0041528A" w:rsidRDefault="001933A9" w:rsidP="001933A9">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135BAF03" w14:textId="77777777" w:rsidR="001933A9" w:rsidRPr="0041528A" w:rsidRDefault="001933A9" w:rsidP="001933A9">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3F55BED0" w14:textId="77777777" w:rsidR="001933A9" w:rsidRPr="0041528A" w:rsidRDefault="001933A9" w:rsidP="001933A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5785F84B" w14:textId="77777777" w:rsidR="001933A9" w:rsidRPr="0041528A" w:rsidRDefault="001933A9" w:rsidP="001933A9">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9934111" w14:textId="77777777" w:rsidR="001933A9" w:rsidRPr="0041528A" w:rsidRDefault="001933A9" w:rsidP="001933A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13411A1" w14:textId="77777777" w:rsidR="001933A9" w:rsidRPr="0041528A" w:rsidRDefault="001933A9" w:rsidP="001933A9">
            <w:pPr>
              <w:pStyle w:val="TAC"/>
            </w:pPr>
            <w:r w:rsidRPr="0041528A">
              <w:t>00</w:t>
            </w:r>
          </w:p>
        </w:tc>
      </w:tr>
      <w:tr w:rsidR="001933A9" w:rsidRPr="0041528A" w14:paraId="54154AF4" w14:textId="77777777" w:rsidTr="001A75DA">
        <w:trPr>
          <w:jc w:val="center"/>
        </w:trPr>
        <w:tc>
          <w:tcPr>
            <w:tcW w:w="992" w:type="dxa"/>
            <w:tcBorders>
              <w:top w:val="single" w:sz="4" w:space="0" w:color="auto"/>
              <w:right w:val="single" w:sz="4" w:space="0" w:color="auto"/>
            </w:tcBorders>
          </w:tcPr>
          <w:p w14:paraId="318387B2" w14:textId="77777777" w:rsidR="001933A9" w:rsidRPr="0041528A" w:rsidRDefault="001933A9" w:rsidP="001933A9">
            <w:pPr>
              <w:pStyle w:val="TAL"/>
            </w:pPr>
          </w:p>
        </w:tc>
        <w:tc>
          <w:tcPr>
            <w:tcW w:w="578" w:type="dxa"/>
            <w:tcBorders>
              <w:top w:val="single" w:sz="4" w:space="0" w:color="auto"/>
              <w:left w:val="single" w:sz="4" w:space="0" w:color="auto"/>
              <w:bottom w:val="single" w:sz="4" w:space="0" w:color="auto"/>
              <w:right w:val="single" w:sz="4" w:space="0" w:color="auto"/>
            </w:tcBorders>
          </w:tcPr>
          <w:p w14:paraId="1DF98238" w14:textId="77777777" w:rsidR="001933A9" w:rsidRPr="0041528A" w:rsidRDefault="001933A9" w:rsidP="001933A9">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08056DEC" w14:textId="77777777" w:rsidR="001933A9" w:rsidRPr="0041528A" w:rsidRDefault="001933A9" w:rsidP="001933A9">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5356A676" w14:textId="77777777" w:rsidR="001933A9" w:rsidRPr="0041528A" w:rsidRDefault="001933A9" w:rsidP="001933A9">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3E3CF1C1" w14:textId="77777777" w:rsidR="001933A9" w:rsidRPr="0041528A" w:rsidRDefault="001933A9" w:rsidP="001933A9">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31360BD" w14:textId="77777777" w:rsidR="001933A9" w:rsidRPr="0041528A" w:rsidRDefault="001933A9" w:rsidP="001933A9">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9731484" w14:textId="77777777" w:rsidR="001933A9" w:rsidRPr="0041528A" w:rsidRDefault="001933A9" w:rsidP="001933A9">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EE6EE56" w14:textId="77777777" w:rsidR="001933A9" w:rsidRPr="0041528A" w:rsidRDefault="001933A9" w:rsidP="001933A9">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C521FAC" w14:textId="77777777" w:rsidR="001933A9" w:rsidRPr="0041528A" w:rsidRDefault="001933A9" w:rsidP="001933A9">
            <w:pPr>
              <w:pStyle w:val="TAC"/>
            </w:pPr>
            <w:r w:rsidRPr="0041528A">
              <w:t>Note</w:t>
            </w:r>
          </w:p>
        </w:tc>
        <w:tc>
          <w:tcPr>
            <w:tcW w:w="578" w:type="dxa"/>
            <w:tcBorders>
              <w:top w:val="single" w:sz="4" w:space="0" w:color="auto"/>
              <w:left w:val="single" w:sz="4" w:space="0" w:color="auto"/>
              <w:bottom w:val="single" w:sz="4" w:space="0" w:color="auto"/>
              <w:right w:val="single" w:sz="4" w:space="0" w:color="auto"/>
            </w:tcBorders>
          </w:tcPr>
          <w:p w14:paraId="2595FFCC"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068307C2"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6BCD5E5D"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40A9FB2A" w14:textId="77777777" w:rsidR="001933A9" w:rsidRPr="0041528A" w:rsidRDefault="001933A9" w:rsidP="001933A9">
            <w:pPr>
              <w:pStyle w:val="TAC"/>
            </w:pPr>
          </w:p>
        </w:tc>
      </w:tr>
    </w:tbl>
    <w:p w14:paraId="4FE96488" w14:textId="7E6539AE" w:rsidR="001933A9" w:rsidRPr="0002610F" w:rsidRDefault="001933A9" w:rsidP="001A75DA">
      <w:pPr>
        <w:pStyle w:val="NO"/>
      </w:pPr>
      <w:r w:rsidRPr="0041528A">
        <w:t>N</w:t>
      </w:r>
      <w:r>
        <w:t>OTE</w:t>
      </w:r>
      <w:r w:rsidRPr="0041528A">
        <w:t>:</w:t>
      </w:r>
      <w:r>
        <w:tab/>
      </w:r>
      <w:r w:rsidRPr="0041528A">
        <w:t xml:space="preserve">The </w:t>
      </w:r>
      <w:r>
        <w:t>Allowed Slices information</w:t>
      </w:r>
      <w:r w:rsidRPr="0041528A">
        <w:t xml:space="preserve"> is present in Rel-</w:t>
      </w:r>
      <w:r>
        <w:t>18</w:t>
      </w:r>
      <w:r w:rsidRPr="0041528A">
        <w:t xml:space="preserve"> and onwards implementations,</w:t>
      </w:r>
      <w:r>
        <w:t xml:space="preserve"> hence </w:t>
      </w:r>
      <w:r w:rsidRPr="0041528A">
        <w:t xml:space="preserve">the </w:t>
      </w:r>
      <w:r>
        <w:t>allowed</w:t>
      </w:r>
      <w:r w:rsidRPr="0041528A">
        <w:t xml:space="preserve"> </w:t>
      </w:r>
      <w:r>
        <w:t>slices information</w:t>
      </w:r>
      <w:r w:rsidRPr="0041528A">
        <w:t xml:space="preserve"> </w:t>
      </w:r>
      <w:r>
        <w:t xml:space="preserve">if provided in the remaining bytes </w:t>
      </w:r>
      <w:r w:rsidRPr="0041528A">
        <w:t>shall not be verified</w:t>
      </w:r>
      <w:r>
        <w:t>.</w:t>
      </w:r>
    </w:p>
    <w:p w14:paraId="47C292D7" w14:textId="77777777" w:rsidR="001933A9" w:rsidRPr="0041528A" w:rsidRDefault="001933A9" w:rsidP="001933A9">
      <w:pPr>
        <w:pStyle w:val="TH"/>
      </w:pPr>
      <w:r>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5C2FBF" w:rsidRPr="0041528A" w14:paraId="38BBDF04" w14:textId="77777777" w:rsidTr="00774E9D">
        <w:trPr>
          <w:cantSplit/>
          <w:jc w:val="center"/>
        </w:trPr>
        <w:tc>
          <w:tcPr>
            <w:tcW w:w="575" w:type="dxa"/>
          </w:tcPr>
          <w:p w14:paraId="24714724" w14:textId="77777777" w:rsidR="005C2FBF" w:rsidRPr="0041528A" w:rsidRDefault="005C2FBF" w:rsidP="00774E9D">
            <w:pPr>
              <w:pStyle w:val="TAC"/>
            </w:pPr>
            <w:r>
              <w:t>9</w:t>
            </w:r>
          </w:p>
        </w:tc>
        <w:tc>
          <w:tcPr>
            <w:tcW w:w="1257" w:type="dxa"/>
          </w:tcPr>
          <w:p w14:paraId="28C2EA13"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589AA501" w14:textId="0B4FA9FB" w:rsidR="005C2FBF" w:rsidRPr="0041528A" w:rsidRDefault="005C2FBF" w:rsidP="00774E9D">
            <w:pPr>
              <w:pStyle w:val="TAL"/>
            </w:pPr>
            <w:r w:rsidRPr="0041528A">
              <w:t>TERMINAL RESPONSE:</w:t>
            </w:r>
            <w:r>
              <w:t xml:space="preserve"> PROVIDE LOCAL INFORMATION 1.25.1</w:t>
            </w:r>
          </w:p>
        </w:tc>
        <w:tc>
          <w:tcPr>
            <w:tcW w:w="4334" w:type="dxa"/>
          </w:tcPr>
          <w:p w14:paraId="3FB909DB" w14:textId="77777777" w:rsidR="005C2FBF" w:rsidRPr="0041528A" w:rsidRDefault="005C2FBF" w:rsidP="00774E9D">
            <w:pPr>
              <w:pStyle w:val="TAL"/>
            </w:pPr>
            <w:r w:rsidRPr="0041528A">
              <w:t>[Command performed successfully]</w:t>
            </w:r>
          </w:p>
        </w:tc>
      </w:tr>
    </w:tbl>
    <w:p w14:paraId="1A6768BC" w14:textId="77777777" w:rsidR="005C2FBF" w:rsidRPr="0041528A" w:rsidRDefault="005C2FBF" w:rsidP="005C2FBF"/>
    <w:p w14:paraId="0C29A454" w14:textId="33D57D35" w:rsidR="005C2FBF" w:rsidRPr="0041528A" w:rsidRDefault="005C2FBF" w:rsidP="005C2FBF">
      <w:r w:rsidRPr="0041528A">
        <w:t>TERMINAL RESPONSE</w:t>
      </w:r>
      <w:r>
        <w:t>: PROVIDE LOCAL INFORMATION 1.25.</w:t>
      </w:r>
      <w:r w:rsidRPr="0041528A">
        <w:t>1</w:t>
      </w:r>
    </w:p>
    <w:p w14:paraId="3491EE8D" w14:textId="77777777" w:rsidR="005C2FBF" w:rsidRPr="0041528A" w:rsidRDefault="005C2FBF" w:rsidP="005C2FBF">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tab/>
        <w:t>Command number:</w:t>
      </w:r>
      <w:r w:rsidRPr="0041528A">
        <w:tab/>
        <w:t>1</w:t>
      </w:r>
    </w:p>
    <w:p w14:paraId="0BB03E60" w14:textId="77777777" w:rsidR="005C2FBF" w:rsidRPr="0041528A" w:rsidRDefault="005C2FBF" w:rsidP="005C2FBF">
      <w:pPr>
        <w:pStyle w:val="EW"/>
      </w:pPr>
      <w:r w:rsidRPr="0041528A">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1A534860" w14:textId="77777777" w:rsidR="005C2FBF" w:rsidRDefault="005C2FBF" w:rsidP="005C2FBF">
      <w:pPr>
        <w:pStyle w:val="EW"/>
      </w:pPr>
      <w:r>
        <w:t>Slice Information</w:t>
      </w:r>
    </w:p>
    <w:p w14:paraId="080C562F" w14:textId="77777777" w:rsidR="005C2FBF" w:rsidRDefault="005C2FBF" w:rsidP="005C2FBF">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2DBA00" w14:textId="77777777" w:rsidR="001933A9" w:rsidRPr="0041528A" w:rsidRDefault="001933A9" w:rsidP="001A75DA">
      <w:r w:rsidRPr="0041528A">
        <w:t>Coding:</w:t>
      </w:r>
    </w:p>
    <w:p w14:paraId="53458936" w14:textId="77777777" w:rsidR="001933A9" w:rsidRPr="0041528A" w:rsidRDefault="001933A9" w:rsidP="001A75DA">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1933A9" w:rsidRPr="0041528A" w14:paraId="3CBD6F75" w14:textId="77777777" w:rsidTr="001A75DA">
        <w:trPr>
          <w:jc w:val="center"/>
        </w:trPr>
        <w:tc>
          <w:tcPr>
            <w:tcW w:w="992" w:type="dxa"/>
            <w:tcBorders>
              <w:top w:val="single" w:sz="4" w:space="0" w:color="auto"/>
              <w:left w:val="single" w:sz="4" w:space="0" w:color="auto"/>
              <w:bottom w:val="single" w:sz="4" w:space="0" w:color="auto"/>
              <w:right w:val="single" w:sz="4" w:space="0" w:color="auto"/>
            </w:tcBorders>
          </w:tcPr>
          <w:p w14:paraId="2DADB628" w14:textId="77777777" w:rsidR="001933A9" w:rsidRPr="0041528A" w:rsidRDefault="001933A9" w:rsidP="001933A9">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C31F8B1" w14:textId="77777777" w:rsidR="001933A9" w:rsidRPr="0041528A" w:rsidRDefault="001933A9" w:rsidP="001933A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41E882D" w14:textId="77777777" w:rsidR="001933A9" w:rsidRPr="0041528A" w:rsidRDefault="001933A9" w:rsidP="001933A9">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25AF326" w14:textId="77777777" w:rsidR="001933A9" w:rsidRPr="0041528A" w:rsidRDefault="001933A9" w:rsidP="001933A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62ED99D" w14:textId="77777777" w:rsidR="001933A9" w:rsidRPr="0041528A" w:rsidRDefault="001933A9" w:rsidP="001933A9">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E5F2996" w14:textId="77777777" w:rsidR="001933A9" w:rsidRPr="0041528A" w:rsidRDefault="001933A9" w:rsidP="001933A9">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3CB3941" w14:textId="77777777" w:rsidR="001933A9" w:rsidRPr="0041528A" w:rsidRDefault="001933A9" w:rsidP="001933A9">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66063AF" w14:textId="77777777" w:rsidR="001933A9" w:rsidRPr="0041528A" w:rsidRDefault="001933A9" w:rsidP="001933A9">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ADCE7B9" w14:textId="77777777" w:rsidR="001933A9" w:rsidRPr="0041528A" w:rsidRDefault="001933A9" w:rsidP="001933A9">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7B2720F" w14:textId="77777777" w:rsidR="001933A9" w:rsidRPr="0041528A" w:rsidRDefault="001933A9" w:rsidP="001933A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3CE78BA" w14:textId="77777777" w:rsidR="001933A9" w:rsidRPr="0041528A" w:rsidRDefault="001933A9" w:rsidP="001933A9">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2FA31CA" w14:textId="77777777" w:rsidR="001933A9" w:rsidRPr="0041528A" w:rsidRDefault="001933A9" w:rsidP="001933A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354F165" w14:textId="77777777" w:rsidR="001933A9" w:rsidRPr="0041528A" w:rsidRDefault="001933A9" w:rsidP="001933A9">
            <w:pPr>
              <w:pStyle w:val="TAC"/>
            </w:pPr>
            <w:r w:rsidRPr="0041528A">
              <w:t>00</w:t>
            </w:r>
          </w:p>
        </w:tc>
      </w:tr>
      <w:tr w:rsidR="001933A9" w:rsidRPr="0041528A" w14:paraId="6BAE53B2" w14:textId="77777777" w:rsidTr="001A75DA">
        <w:trPr>
          <w:jc w:val="center"/>
        </w:trPr>
        <w:tc>
          <w:tcPr>
            <w:tcW w:w="992" w:type="dxa"/>
            <w:tcBorders>
              <w:top w:val="single" w:sz="4" w:space="0" w:color="auto"/>
              <w:right w:val="single" w:sz="4" w:space="0" w:color="auto"/>
            </w:tcBorders>
          </w:tcPr>
          <w:p w14:paraId="4A69A515" w14:textId="77777777" w:rsidR="001933A9" w:rsidRPr="0041528A" w:rsidRDefault="001933A9" w:rsidP="001933A9">
            <w:pPr>
              <w:pStyle w:val="TAL"/>
            </w:pPr>
          </w:p>
        </w:tc>
        <w:tc>
          <w:tcPr>
            <w:tcW w:w="578" w:type="dxa"/>
            <w:tcBorders>
              <w:top w:val="single" w:sz="4" w:space="0" w:color="auto"/>
              <w:left w:val="single" w:sz="4" w:space="0" w:color="auto"/>
              <w:bottom w:val="single" w:sz="4" w:space="0" w:color="auto"/>
              <w:right w:val="single" w:sz="4" w:space="0" w:color="auto"/>
            </w:tcBorders>
          </w:tcPr>
          <w:p w14:paraId="51EEFEB4" w14:textId="77777777" w:rsidR="001933A9" w:rsidRPr="0041528A" w:rsidRDefault="001933A9" w:rsidP="001933A9">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8AE24B1" w14:textId="77777777" w:rsidR="001933A9" w:rsidRPr="0041528A" w:rsidRDefault="001933A9" w:rsidP="001933A9">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BC28A52" w14:textId="77777777" w:rsidR="001933A9" w:rsidRPr="0041528A" w:rsidRDefault="001933A9" w:rsidP="001933A9">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61413478" w14:textId="77777777" w:rsidR="001933A9" w:rsidRPr="0041528A" w:rsidRDefault="001933A9" w:rsidP="001933A9">
            <w:pPr>
              <w:pStyle w:val="TAC"/>
            </w:pPr>
            <w:r w:rsidRPr="0041528A">
              <w:t>Note</w:t>
            </w:r>
          </w:p>
        </w:tc>
        <w:tc>
          <w:tcPr>
            <w:tcW w:w="578" w:type="dxa"/>
            <w:tcBorders>
              <w:top w:val="single" w:sz="4" w:space="0" w:color="auto"/>
              <w:left w:val="single" w:sz="4" w:space="0" w:color="auto"/>
              <w:bottom w:val="single" w:sz="4" w:space="0" w:color="auto"/>
              <w:right w:val="single" w:sz="4" w:space="0" w:color="auto"/>
            </w:tcBorders>
          </w:tcPr>
          <w:p w14:paraId="1D86C0C7"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559E5C52"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3748A150"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786146A3" w14:textId="77777777" w:rsidR="001933A9" w:rsidRPr="0041528A" w:rsidRDefault="001933A9" w:rsidP="001933A9">
            <w:pPr>
              <w:pStyle w:val="TAC"/>
            </w:pPr>
          </w:p>
        </w:tc>
        <w:tc>
          <w:tcPr>
            <w:tcW w:w="578" w:type="dxa"/>
            <w:tcBorders>
              <w:top w:val="single" w:sz="4" w:space="0" w:color="auto"/>
              <w:left w:val="single" w:sz="4" w:space="0" w:color="auto"/>
              <w:bottom w:val="single" w:sz="4" w:space="0" w:color="auto"/>
              <w:right w:val="single" w:sz="4" w:space="0" w:color="auto"/>
            </w:tcBorders>
          </w:tcPr>
          <w:p w14:paraId="46DFCD7B"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12DAC1AD"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6D44C317" w14:textId="77777777" w:rsidR="001933A9" w:rsidRPr="0041528A" w:rsidRDefault="001933A9" w:rsidP="001933A9">
            <w:pPr>
              <w:pStyle w:val="TAC"/>
            </w:pPr>
          </w:p>
        </w:tc>
        <w:tc>
          <w:tcPr>
            <w:tcW w:w="579" w:type="dxa"/>
            <w:tcBorders>
              <w:top w:val="single" w:sz="4" w:space="0" w:color="auto"/>
              <w:left w:val="single" w:sz="4" w:space="0" w:color="auto"/>
              <w:bottom w:val="single" w:sz="4" w:space="0" w:color="auto"/>
              <w:right w:val="single" w:sz="4" w:space="0" w:color="auto"/>
            </w:tcBorders>
          </w:tcPr>
          <w:p w14:paraId="01FD40DF" w14:textId="77777777" w:rsidR="001933A9" w:rsidRPr="0041528A" w:rsidRDefault="001933A9" w:rsidP="001933A9">
            <w:pPr>
              <w:pStyle w:val="TAC"/>
            </w:pPr>
          </w:p>
        </w:tc>
      </w:tr>
    </w:tbl>
    <w:p w14:paraId="06268CD8" w14:textId="404BD338" w:rsidR="001933A9" w:rsidRPr="001933A9" w:rsidRDefault="001933A9" w:rsidP="001933A9">
      <w:pPr>
        <w:pStyle w:val="NO"/>
      </w:pPr>
      <w:r w:rsidRPr="0041528A">
        <w:t>N</w:t>
      </w:r>
      <w:r>
        <w:t>OTE</w:t>
      </w:r>
      <w:r w:rsidRPr="0041528A">
        <w:t>:</w:t>
      </w:r>
      <w:r>
        <w:tab/>
      </w:r>
      <w:r w:rsidRPr="0041528A">
        <w:t xml:space="preserve">The </w:t>
      </w:r>
      <w:r>
        <w:t>Allowed Slices information</w:t>
      </w:r>
      <w:r w:rsidRPr="0041528A">
        <w:t xml:space="preserve"> is present in Rel-</w:t>
      </w:r>
      <w:r>
        <w:t>18</w:t>
      </w:r>
      <w:r w:rsidRPr="0041528A">
        <w:t xml:space="preserve"> and onwards implementations, </w:t>
      </w:r>
      <w:r>
        <w:t xml:space="preserve">hence </w:t>
      </w:r>
      <w:r w:rsidRPr="0041528A">
        <w:t xml:space="preserve">the </w:t>
      </w:r>
      <w:r>
        <w:t>allowed</w:t>
      </w:r>
      <w:r w:rsidRPr="0041528A">
        <w:t xml:space="preserve"> </w:t>
      </w:r>
      <w:r>
        <w:t>slices information</w:t>
      </w:r>
      <w:r w:rsidRPr="0041528A">
        <w:t xml:space="preserve"> </w:t>
      </w:r>
      <w:r>
        <w:t xml:space="preserve">if provided in the remaining bytes </w:t>
      </w:r>
      <w:r w:rsidRPr="0041528A">
        <w:t>shall not be verified</w:t>
      </w:r>
      <w:r>
        <w:t>.</w:t>
      </w:r>
    </w:p>
    <w:p w14:paraId="0FF5F704" w14:textId="77777777" w:rsidR="001933A9" w:rsidRPr="0041528A" w:rsidRDefault="001933A9" w:rsidP="001933A9">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F49D7" w:rsidRPr="0041528A" w14:paraId="22D82A3A" w14:textId="77777777" w:rsidTr="00C51994">
        <w:trPr>
          <w:cantSplit/>
          <w:jc w:val="center"/>
        </w:trPr>
        <w:tc>
          <w:tcPr>
            <w:tcW w:w="575" w:type="dxa"/>
          </w:tcPr>
          <w:p w14:paraId="58B1D0E6" w14:textId="77777777" w:rsidR="00EF49D7" w:rsidRPr="0041528A" w:rsidRDefault="00EF49D7" w:rsidP="00C51994">
            <w:pPr>
              <w:pStyle w:val="TAH"/>
            </w:pPr>
            <w:r w:rsidRPr="0041528A">
              <w:t>Step</w:t>
            </w:r>
          </w:p>
        </w:tc>
        <w:tc>
          <w:tcPr>
            <w:tcW w:w="1257" w:type="dxa"/>
          </w:tcPr>
          <w:p w14:paraId="38A7F301" w14:textId="77777777" w:rsidR="00EF49D7" w:rsidRPr="0041528A" w:rsidRDefault="00EF49D7" w:rsidP="00C51994">
            <w:pPr>
              <w:pStyle w:val="TAH"/>
            </w:pPr>
            <w:r w:rsidRPr="0041528A">
              <w:t>Direction</w:t>
            </w:r>
          </w:p>
        </w:tc>
        <w:tc>
          <w:tcPr>
            <w:tcW w:w="2884" w:type="dxa"/>
          </w:tcPr>
          <w:p w14:paraId="1E2232F9" w14:textId="77777777" w:rsidR="00EF49D7" w:rsidRPr="0041528A" w:rsidRDefault="00EF49D7" w:rsidP="00C51994">
            <w:pPr>
              <w:pStyle w:val="TAH"/>
            </w:pPr>
            <w:r w:rsidRPr="0041528A">
              <w:t>MESSAGE / Action</w:t>
            </w:r>
          </w:p>
        </w:tc>
        <w:tc>
          <w:tcPr>
            <w:tcW w:w="4334" w:type="dxa"/>
          </w:tcPr>
          <w:p w14:paraId="210A4A7C" w14:textId="77777777" w:rsidR="00EF49D7" w:rsidRPr="0041528A" w:rsidRDefault="00EF49D7" w:rsidP="00C51994">
            <w:pPr>
              <w:pStyle w:val="TAH"/>
            </w:pPr>
            <w:r w:rsidRPr="0041528A">
              <w:t>Comments</w:t>
            </w:r>
          </w:p>
        </w:tc>
      </w:tr>
      <w:tr w:rsidR="00EF49D7" w:rsidRPr="0041528A" w14:paraId="778C50B4" w14:textId="77777777" w:rsidTr="00C51994">
        <w:trPr>
          <w:cantSplit/>
          <w:jc w:val="center"/>
        </w:trPr>
        <w:tc>
          <w:tcPr>
            <w:tcW w:w="575" w:type="dxa"/>
          </w:tcPr>
          <w:p w14:paraId="59D8A8DE" w14:textId="77777777" w:rsidR="00EF49D7" w:rsidRPr="001F6E22" w:rsidRDefault="00EF49D7" w:rsidP="00C51994">
            <w:pPr>
              <w:pStyle w:val="TAH"/>
              <w:rPr>
                <w:b w:val="0"/>
              </w:rPr>
            </w:pPr>
            <w:r>
              <w:rPr>
                <w:b w:val="0"/>
              </w:rPr>
              <w:t>1</w:t>
            </w:r>
          </w:p>
        </w:tc>
        <w:tc>
          <w:tcPr>
            <w:tcW w:w="1257" w:type="dxa"/>
          </w:tcPr>
          <w:p w14:paraId="67D33685" w14:textId="77777777" w:rsidR="00EF49D7" w:rsidRPr="001F6E22" w:rsidRDefault="00EF49D7" w:rsidP="00C51994">
            <w:pPr>
              <w:pStyle w:val="TAH"/>
              <w:rPr>
                <w:b w:val="0"/>
              </w:rPr>
            </w:pPr>
            <w:r w:rsidRPr="0068475F">
              <w:rPr>
                <w:b w:val="0"/>
                <w:bCs/>
              </w:rPr>
              <w:t>USER → ME</w:t>
            </w:r>
          </w:p>
        </w:tc>
        <w:tc>
          <w:tcPr>
            <w:tcW w:w="2884" w:type="dxa"/>
          </w:tcPr>
          <w:p w14:paraId="2CDF7F68" w14:textId="77777777" w:rsidR="00EF49D7" w:rsidRDefault="00EF49D7" w:rsidP="00C51994">
            <w:pPr>
              <w:pStyle w:val="TAH"/>
              <w:jc w:val="left"/>
              <w:rPr>
                <w:b w:val="0"/>
                <w:bCs/>
              </w:rPr>
            </w:pPr>
            <w:r w:rsidRPr="005515F7">
              <w:rPr>
                <w:b w:val="0"/>
                <w:bCs/>
              </w:rPr>
              <w:t>Internet PDU session using DNN "TestGp.rs" is configured in the terminal</w:t>
            </w:r>
            <w:r>
              <w:rPr>
                <w:b w:val="0"/>
                <w:bCs/>
              </w:rPr>
              <w:t>.</w:t>
            </w:r>
          </w:p>
          <w:p w14:paraId="152792A0" w14:textId="77777777" w:rsidR="00EF49D7" w:rsidRDefault="00EF49D7" w:rsidP="00C51994">
            <w:pPr>
              <w:pStyle w:val="TAH"/>
              <w:jc w:val="left"/>
              <w:rPr>
                <w:b w:val="0"/>
                <w:bCs/>
              </w:rPr>
            </w:pPr>
          </w:p>
          <w:p w14:paraId="2A30AF6F" w14:textId="77777777" w:rsidR="00EF49D7" w:rsidRPr="001F6E22" w:rsidRDefault="00EF49D7" w:rsidP="00C51994">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C70EB7" w14:textId="77777777" w:rsidR="00EF49D7" w:rsidRPr="0041528A" w:rsidRDefault="00EF49D7" w:rsidP="00C51994">
            <w:pPr>
              <w:pStyle w:val="TAH"/>
              <w:jc w:val="left"/>
            </w:pPr>
            <w:r w:rsidRPr="00DF1600">
              <w:rPr>
                <w:b w:val="0"/>
                <w:bCs/>
              </w:rPr>
              <w:t>DNN: "TestGp.rs" for internet PDU</w:t>
            </w:r>
          </w:p>
        </w:tc>
      </w:tr>
      <w:tr w:rsidR="00EF49D7" w:rsidRPr="0041528A" w14:paraId="5D37729F" w14:textId="77777777" w:rsidTr="00C51994">
        <w:trPr>
          <w:cantSplit/>
          <w:jc w:val="center"/>
        </w:trPr>
        <w:tc>
          <w:tcPr>
            <w:tcW w:w="575" w:type="dxa"/>
          </w:tcPr>
          <w:p w14:paraId="5D00FB81" w14:textId="77777777" w:rsidR="00EF49D7" w:rsidRPr="001F6E22" w:rsidRDefault="00EF49D7" w:rsidP="00C51994">
            <w:pPr>
              <w:pStyle w:val="TAH"/>
              <w:rPr>
                <w:b w:val="0"/>
              </w:rPr>
            </w:pPr>
            <w:r>
              <w:rPr>
                <w:b w:val="0"/>
              </w:rPr>
              <w:t>2</w:t>
            </w:r>
          </w:p>
        </w:tc>
        <w:tc>
          <w:tcPr>
            <w:tcW w:w="1257" w:type="dxa"/>
          </w:tcPr>
          <w:p w14:paraId="09BD7648" w14:textId="77777777" w:rsidR="00EF49D7" w:rsidRPr="001F6E22" w:rsidRDefault="00EF49D7" w:rsidP="00C51994">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446F69A5" w14:textId="77777777" w:rsidR="00EF49D7" w:rsidRPr="00EC487A" w:rsidRDefault="00EF49D7" w:rsidP="00C51994">
            <w:pPr>
              <w:pStyle w:val="TAH"/>
              <w:jc w:val="left"/>
              <w:rPr>
                <w:b w:val="0"/>
              </w:rPr>
            </w:pPr>
            <w:r w:rsidRPr="001F6E22">
              <w:rPr>
                <w:b w:val="0"/>
              </w:rPr>
              <w:t>ME successfully REGISTER with NG-RAN cell.</w:t>
            </w:r>
          </w:p>
        </w:tc>
        <w:tc>
          <w:tcPr>
            <w:tcW w:w="4334" w:type="dxa"/>
          </w:tcPr>
          <w:p w14:paraId="0134AF58" w14:textId="77777777" w:rsidR="00EF49D7" w:rsidRPr="0041528A" w:rsidRDefault="00EF49D7" w:rsidP="00C51994">
            <w:pPr>
              <w:pStyle w:val="TAH"/>
            </w:pPr>
          </w:p>
        </w:tc>
      </w:tr>
      <w:tr w:rsidR="00EF49D7" w:rsidRPr="0041528A" w14:paraId="28B2A8F6" w14:textId="77777777" w:rsidTr="00C51994">
        <w:trPr>
          <w:cantSplit/>
          <w:trHeight w:val="489"/>
          <w:jc w:val="center"/>
        </w:trPr>
        <w:tc>
          <w:tcPr>
            <w:tcW w:w="575" w:type="dxa"/>
          </w:tcPr>
          <w:p w14:paraId="33352BAF" w14:textId="77777777" w:rsidR="00EF49D7" w:rsidRPr="00EC487A" w:rsidRDefault="00EF49D7" w:rsidP="00C51994">
            <w:pPr>
              <w:pStyle w:val="TAH"/>
              <w:rPr>
                <w:b w:val="0"/>
              </w:rPr>
            </w:pPr>
            <w:r>
              <w:rPr>
                <w:b w:val="0"/>
              </w:rPr>
              <w:t>3</w:t>
            </w:r>
          </w:p>
        </w:tc>
        <w:tc>
          <w:tcPr>
            <w:tcW w:w="1257" w:type="dxa"/>
          </w:tcPr>
          <w:p w14:paraId="19D9A96D"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E456DB3" w14:textId="77777777" w:rsidR="00EF49D7" w:rsidRPr="00EC487A" w:rsidRDefault="00EF49D7" w:rsidP="00C51994">
            <w:pPr>
              <w:pStyle w:val="TAH"/>
              <w:jc w:val="left"/>
              <w:rPr>
                <w:b w:val="0"/>
              </w:rPr>
            </w:pPr>
            <w:r w:rsidRPr="00EC487A">
              <w:rPr>
                <w:b w:val="0"/>
              </w:rPr>
              <w:t>Internet PDU Session is established successfully.</w:t>
            </w:r>
          </w:p>
        </w:tc>
        <w:tc>
          <w:tcPr>
            <w:tcW w:w="4334" w:type="dxa"/>
          </w:tcPr>
          <w:p w14:paraId="588E4138" w14:textId="77777777" w:rsidR="00EF49D7" w:rsidRDefault="00EF49D7" w:rsidP="00C51994">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468EF56" w14:textId="39535758" w:rsidR="00EF49D7" w:rsidRPr="00327941" w:rsidRDefault="00EF49D7" w:rsidP="00C51994">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F49D7" w:rsidRPr="0041528A" w14:paraId="545F8962" w14:textId="77777777" w:rsidTr="00C51994">
        <w:trPr>
          <w:cantSplit/>
          <w:jc w:val="center"/>
        </w:trPr>
        <w:tc>
          <w:tcPr>
            <w:tcW w:w="575" w:type="dxa"/>
          </w:tcPr>
          <w:p w14:paraId="69089C5D" w14:textId="77777777" w:rsidR="00EF49D7" w:rsidRPr="00EC487A" w:rsidRDefault="00EF49D7" w:rsidP="00C51994">
            <w:pPr>
              <w:pStyle w:val="TAH"/>
              <w:rPr>
                <w:b w:val="0"/>
              </w:rPr>
            </w:pPr>
            <w:r>
              <w:rPr>
                <w:b w:val="0"/>
              </w:rPr>
              <w:t>4</w:t>
            </w:r>
          </w:p>
        </w:tc>
        <w:tc>
          <w:tcPr>
            <w:tcW w:w="1257" w:type="dxa"/>
          </w:tcPr>
          <w:p w14:paraId="0A638211" w14:textId="77777777" w:rsidR="00EF49D7" w:rsidRPr="00575FC4" w:rsidRDefault="00EF49D7" w:rsidP="00C51994">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6817755" w14:textId="77777777" w:rsidR="00EF49D7" w:rsidRDefault="00EF49D7" w:rsidP="00C51994">
            <w:pPr>
              <w:pStyle w:val="TAH"/>
              <w:jc w:val="left"/>
              <w:rPr>
                <w:b w:val="0"/>
              </w:rPr>
            </w:pPr>
            <w:r>
              <w:rPr>
                <w:b w:val="0"/>
              </w:rPr>
              <w:t>Initiate a data call using DNN=”Test12.rs”</w:t>
            </w:r>
          </w:p>
        </w:tc>
        <w:tc>
          <w:tcPr>
            <w:tcW w:w="4334" w:type="dxa"/>
          </w:tcPr>
          <w:p w14:paraId="4FCBB159" w14:textId="77777777" w:rsidR="00EF49D7" w:rsidRDefault="00EF49D7" w:rsidP="00C51994">
            <w:pPr>
              <w:pStyle w:val="TAH"/>
              <w:jc w:val="left"/>
              <w:rPr>
                <w:b w:val="0"/>
              </w:rPr>
            </w:pPr>
          </w:p>
        </w:tc>
      </w:tr>
      <w:tr w:rsidR="00EF49D7" w:rsidRPr="0041528A" w14:paraId="74EC5AB8" w14:textId="77777777" w:rsidTr="00C51994">
        <w:trPr>
          <w:cantSplit/>
          <w:jc w:val="center"/>
        </w:trPr>
        <w:tc>
          <w:tcPr>
            <w:tcW w:w="575" w:type="dxa"/>
          </w:tcPr>
          <w:p w14:paraId="70265D93" w14:textId="77777777" w:rsidR="00EF49D7" w:rsidRPr="00EC487A" w:rsidRDefault="00EF49D7" w:rsidP="00C51994">
            <w:pPr>
              <w:pStyle w:val="TAH"/>
              <w:rPr>
                <w:b w:val="0"/>
              </w:rPr>
            </w:pPr>
            <w:r>
              <w:rPr>
                <w:b w:val="0"/>
              </w:rPr>
              <w:t>5</w:t>
            </w:r>
          </w:p>
        </w:tc>
        <w:tc>
          <w:tcPr>
            <w:tcW w:w="1257" w:type="dxa"/>
          </w:tcPr>
          <w:p w14:paraId="0AE0BC9A"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AB01E82" w14:textId="77777777" w:rsidR="00EF49D7" w:rsidRPr="00EC487A" w:rsidRDefault="00EF49D7" w:rsidP="00C51994">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18F54C5" w14:textId="77777777" w:rsidR="00EF49D7" w:rsidRPr="00941DCE" w:rsidRDefault="00EF49D7" w:rsidP="00C51994">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72B3C07C" w14:textId="4D4A9B71" w:rsidR="00EF49D7" w:rsidRPr="00327941" w:rsidRDefault="00EF49D7" w:rsidP="00C51994">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F49D7" w:rsidRPr="0041528A" w14:paraId="0178D475" w14:textId="77777777" w:rsidTr="00C51994">
        <w:trPr>
          <w:cantSplit/>
          <w:jc w:val="center"/>
        </w:trPr>
        <w:tc>
          <w:tcPr>
            <w:tcW w:w="575" w:type="dxa"/>
          </w:tcPr>
          <w:p w14:paraId="2A612C06" w14:textId="77777777" w:rsidR="00EF49D7" w:rsidRPr="0041528A" w:rsidRDefault="00EF49D7" w:rsidP="00C51994">
            <w:pPr>
              <w:pStyle w:val="TAC"/>
            </w:pPr>
            <w:r>
              <w:t>6</w:t>
            </w:r>
          </w:p>
        </w:tc>
        <w:tc>
          <w:tcPr>
            <w:tcW w:w="1257" w:type="dxa"/>
          </w:tcPr>
          <w:p w14:paraId="6CE29A4C"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4C4657AF" w14:textId="77777777" w:rsidR="00EF49D7" w:rsidRPr="0041528A" w:rsidRDefault="00EF49D7" w:rsidP="00C51994">
            <w:pPr>
              <w:pStyle w:val="TAL"/>
            </w:pPr>
            <w:r w:rsidRPr="0041528A">
              <w:t>PROACTIVE COMMAND PENDI</w:t>
            </w:r>
            <w:r>
              <w:t>NG PROVIDE LOCAL INFORMATION 1.24</w:t>
            </w:r>
            <w:r w:rsidRPr="0041528A">
              <w:t>.1</w:t>
            </w:r>
          </w:p>
        </w:tc>
        <w:tc>
          <w:tcPr>
            <w:tcW w:w="4334" w:type="dxa"/>
          </w:tcPr>
          <w:p w14:paraId="419EBB00" w14:textId="77777777" w:rsidR="00EF49D7" w:rsidRPr="0041528A" w:rsidRDefault="00EF49D7" w:rsidP="00C51994">
            <w:pPr>
              <w:pStyle w:val="TAL"/>
            </w:pPr>
          </w:p>
        </w:tc>
      </w:tr>
      <w:tr w:rsidR="00EF49D7" w:rsidRPr="0041528A" w14:paraId="7BF51891" w14:textId="77777777" w:rsidTr="00C51994">
        <w:trPr>
          <w:cantSplit/>
          <w:jc w:val="center"/>
        </w:trPr>
        <w:tc>
          <w:tcPr>
            <w:tcW w:w="575" w:type="dxa"/>
          </w:tcPr>
          <w:p w14:paraId="137B3DBC" w14:textId="77777777" w:rsidR="00EF49D7" w:rsidRPr="0041528A" w:rsidRDefault="00EF49D7" w:rsidP="00C51994">
            <w:pPr>
              <w:pStyle w:val="TAC"/>
            </w:pPr>
            <w:r>
              <w:t>7</w:t>
            </w:r>
          </w:p>
        </w:tc>
        <w:tc>
          <w:tcPr>
            <w:tcW w:w="1257" w:type="dxa"/>
          </w:tcPr>
          <w:p w14:paraId="79FC15BC"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56DABABB" w14:textId="77777777" w:rsidR="00EF49D7" w:rsidRPr="0041528A" w:rsidRDefault="00EF49D7" w:rsidP="00C51994">
            <w:pPr>
              <w:pStyle w:val="TAL"/>
            </w:pPr>
            <w:r w:rsidRPr="0041528A">
              <w:t>FETCH</w:t>
            </w:r>
          </w:p>
        </w:tc>
        <w:tc>
          <w:tcPr>
            <w:tcW w:w="4334" w:type="dxa"/>
          </w:tcPr>
          <w:p w14:paraId="203A69AF" w14:textId="77777777" w:rsidR="00EF49D7" w:rsidRPr="0041528A" w:rsidRDefault="00EF49D7" w:rsidP="00C51994">
            <w:pPr>
              <w:pStyle w:val="TAL"/>
            </w:pPr>
          </w:p>
        </w:tc>
      </w:tr>
      <w:tr w:rsidR="00EF49D7" w:rsidRPr="0041528A" w14:paraId="4862441A" w14:textId="77777777" w:rsidTr="00C51994">
        <w:trPr>
          <w:cantSplit/>
          <w:jc w:val="center"/>
        </w:trPr>
        <w:tc>
          <w:tcPr>
            <w:tcW w:w="575" w:type="dxa"/>
          </w:tcPr>
          <w:p w14:paraId="04BC6326" w14:textId="77777777" w:rsidR="00EF49D7" w:rsidRPr="0041528A" w:rsidRDefault="00EF49D7" w:rsidP="00C51994">
            <w:pPr>
              <w:pStyle w:val="TAC"/>
            </w:pPr>
            <w:r>
              <w:t>8</w:t>
            </w:r>
          </w:p>
        </w:tc>
        <w:tc>
          <w:tcPr>
            <w:tcW w:w="1257" w:type="dxa"/>
          </w:tcPr>
          <w:p w14:paraId="4A344EA5"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53B9DF5D" w14:textId="77777777" w:rsidR="00EF49D7" w:rsidRPr="0041528A" w:rsidRDefault="00EF49D7" w:rsidP="00C51994">
            <w:pPr>
              <w:pStyle w:val="TAL"/>
            </w:pPr>
            <w:r w:rsidRPr="0041528A">
              <w:t>PROACTIVE COMMAN</w:t>
            </w:r>
            <w:r>
              <w:t>D: PROVIDE LOCAL INFORMATION 1.24</w:t>
            </w:r>
            <w:r w:rsidRPr="0041528A">
              <w:t>.1</w:t>
            </w:r>
          </w:p>
        </w:tc>
        <w:tc>
          <w:tcPr>
            <w:tcW w:w="4334" w:type="dxa"/>
          </w:tcPr>
          <w:p w14:paraId="1CBAE14F" w14:textId="77777777" w:rsidR="00EF49D7" w:rsidRPr="0041528A" w:rsidRDefault="00EF49D7" w:rsidP="00C51994">
            <w:pPr>
              <w:pStyle w:val="TAL"/>
            </w:pPr>
          </w:p>
        </w:tc>
      </w:tr>
      <w:tr w:rsidR="00EF49D7" w:rsidRPr="0041528A" w14:paraId="41D22E80" w14:textId="77777777" w:rsidTr="00C51994">
        <w:trPr>
          <w:cantSplit/>
          <w:jc w:val="center"/>
        </w:trPr>
        <w:tc>
          <w:tcPr>
            <w:tcW w:w="575" w:type="dxa"/>
          </w:tcPr>
          <w:p w14:paraId="7CDB8052" w14:textId="77777777" w:rsidR="00EF49D7" w:rsidRPr="0041528A" w:rsidRDefault="00EF49D7" w:rsidP="00C51994">
            <w:pPr>
              <w:pStyle w:val="TAC"/>
            </w:pPr>
            <w:r>
              <w:t>9</w:t>
            </w:r>
          </w:p>
        </w:tc>
        <w:tc>
          <w:tcPr>
            <w:tcW w:w="1257" w:type="dxa"/>
          </w:tcPr>
          <w:p w14:paraId="0BD6B2B1"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4691EF2A" w14:textId="77777777" w:rsidR="00EF49D7" w:rsidRPr="0041528A" w:rsidRDefault="00EF49D7" w:rsidP="00C51994">
            <w:pPr>
              <w:pStyle w:val="TAL"/>
            </w:pPr>
            <w:r w:rsidRPr="0041528A">
              <w:t>TERMINAL RESPONSE:</w:t>
            </w:r>
            <w:r>
              <w:t xml:space="preserve"> PROVIDE LOCAL INFORMATION 1.26.1</w:t>
            </w:r>
          </w:p>
        </w:tc>
        <w:tc>
          <w:tcPr>
            <w:tcW w:w="4334" w:type="dxa"/>
          </w:tcPr>
          <w:p w14:paraId="6791074E" w14:textId="77777777" w:rsidR="00EF49D7" w:rsidRPr="0041528A" w:rsidRDefault="00EF49D7" w:rsidP="00C51994">
            <w:pPr>
              <w:pStyle w:val="TAL"/>
            </w:pPr>
            <w:r w:rsidRPr="0041528A">
              <w:t>[Command performed successfully]</w:t>
            </w:r>
          </w:p>
        </w:tc>
      </w:tr>
    </w:tbl>
    <w:p w14:paraId="374EC54F" w14:textId="77777777" w:rsidR="00EF49D7" w:rsidRDefault="00EF49D7" w:rsidP="00EF49D7"/>
    <w:p w14:paraId="2FE05EDE" w14:textId="05EC5016" w:rsidR="005C2FBF" w:rsidRPr="0041528A" w:rsidRDefault="005C2FBF" w:rsidP="005C2FBF">
      <w:r w:rsidRPr="0041528A">
        <w:t>TERMINAL RESPONSE</w:t>
      </w:r>
      <w:r>
        <w:t>: PROVIDE LOCAL INFORMATION 1.26.</w:t>
      </w:r>
      <w:r w:rsidRPr="0041528A">
        <w:t>1</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688D614A" w14:textId="77777777" w:rsidR="00EF49D7" w:rsidRDefault="00EF49D7" w:rsidP="00EF49D7">
      <w:pPr>
        <w:pStyle w:val="EW"/>
      </w:pPr>
      <w:r>
        <w:t>Slice Information</w:t>
      </w:r>
    </w:p>
    <w:p w14:paraId="12DA4C39" w14:textId="77777777" w:rsidR="00EF49D7" w:rsidRDefault="00EF49D7" w:rsidP="00EF49D7">
      <w:pPr>
        <w:pStyle w:val="EW"/>
        <w:rPr>
          <w:rFonts w:cs="Arial"/>
          <w:szCs w:val="18"/>
          <w:lang w:val="en-US" w:eastAsia="fr-FR"/>
        </w:rPr>
      </w:pPr>
      <w:r w:rsidRPr="0041528A">
        <w:tab/>
      </w:r>
      <w:r>
        <w:rPr>
          <w:rFonts w:cs="Arial"/>
          <w:szCs w:val="18"/>
          <w:lang w:val="en-US" w:eastAsia="fr-FR"/>
        </w:rPr>
        <w:t>Number of Served S-NSSAIs: 2</w:t>
      </w:r>
    </w:p>
    <w:p w14:paraId="5BAACF3E" w14:textId="77777777" w:rsidR="00EF49D7" w:rsidRDefault="00EF49D7" w:rsidP="00EF49D7">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p>
    <w:p w14:paraId="42DD61A1" w14:textId="77777777" w:rsidR="00EF49D7" w:rsidRPr="00327941" w:rsidRDefault="00EF49D7" w:rsidP="00EF49D7">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 xml:space="preserve">ST: </w:t>
      </w:r>
      <w:proofErr w:type="spellStart"/>
      <w:r>
        <w:rPr>
          <w:rFonts w:eastAsia="SimSun"/>
        </w:rPr>
        <w:t>eMBB</w:t>
      </w:r>
      <w:proofErr w:type="spellEnd"/>
      <w:r>
        <w:rPr>
          <w:rFonts w:eastAsia="SimSun"/>
        </w:rPr>
        <w:t>, SD: 010102</w:t>
      </w:r>
      <w:r w:rsidRPr="009A418A">
        <w:rPr>
          <w:rFonts w:eastAsia="SimSun"/>
        </w:rPr>
        <w:t>)</w:t>
      </w:r>
    </w:p>
    <w:p w14:paraId="41F72ABD" w14:textId="77777777" w:rsidR="00EF49D7" w:rsidRPr="0041528A" w:rsidRDefault="00EF49D7" w:rsidP="00EF49D7">
      <w:pPr>
        <w:pStyle w:val="EW"/>
      </w:pPr>
    </w:p>
    <w:p w14:paraId="0D953EED" w14:textId="77777777" w:rsidR="001933A9" w:rsidRPr="0041528A" w:rsidRDefault="001933A9" w:rsidP="001933A9">
      <w:r w:rsidRPr="0041528A">
        <w:t>Coding:</w:t>
      </w:r>
    </w:p>
    <w:p w14:paraId="319BD57A" w14:textId="77777777" w:rsidR="001933A9" w:rsidRPr="0041528A" w:rsidRDefault="001933A9" w:rsidP="001933A9">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1933A9" w:rsidRPr="0041528A" w14:paraId="0B84D910" w14:textId="77777777" w:rsidTr="001A75DA">
        <w:trPr>
          <w:jc w:val="center"/>
        </w:trPr>
        <w:tc>
          <w:tcPr>
            <w:tcW w:w="992" w:type="dxa"/>
            <w:tcBorders>
              <w:top w:val="single" w:sz="4" w:space="0" w:color="auto"/>
              <w:left w:val="single" w:sz="4" w:space="0" w:color="auto"/>
              <w:bottom w:val="single" w:sz="4" w:space="0" w:color="auto"/>
              <w:right w:val="single" w:sz="4" w:space="0" w:color="auto"/>
            </w:tcBorders>
          </w:tcPr>
          <w:p w14:paraId="425978D2" w14:textId="77777777" w:rsidR="001933A9" w:rsidRPr="0041528A" w:rsidRDefault="001933A9" w:rsidP="001A75DA">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D7CDF69" w14:textId="77777777" w:rsidR="001933A9" w:rsidRPr="0041528A" w:rsidRDefault="001933A9" w:rsidP="001A75DA">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A93B828" w14:textId="77777777" w:rsidR="001933A9" w:rsidRPr="0041528A" w:rsidRDefault="001933A9" w:rsidP="001A75DA">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00C977E" w14:textId="77777777" w:rsidR="001933A9" w:rsidRPr="0041528A" w:rsidRDefault="001933A9" w:rsidP="001A75DA">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E1CA920" w14:textId="77777777" w:rsidR="001933A9" w:rsidRPr="0041528A" w:rsidRDefault="001933A9" w:rsidP="001A75DA">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C90D6C3" w14:textId="77777777" w:rsidR="001933A9" w:rsidRPr="0041528A" w:rsidRDefault="001933A9" w:rsidP="001A75DA">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B8BE223" w14:textId="77777777" w:rsidR="001933A9" w:rsidRPr="0041528A" w:rsidRDefault="001933A9" w:rsidP="001A75DA">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206F36C1" w14:textId="77777777" w:rsidR="001933A9" w:rsidRPr="0041528A" w:rsidRDefault="001933A9" w:rsidP="001A75DA">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5943C03" w14:textId="77777777" w:rsidR="001933A9" w:rsidRPr="0041528A" w:rsidRDefault="001933A9" w:rsidP="001A75DA">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02CF3E3F" w14:textId="77777777" w:rsidR="001933A9" w:rsidRPr="0041528A" w:rsidRDefault="001933A9" w:rsidP="001A75DA">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393B3BA" w14:textId="77777777" w:rsidR="001933A9" w:rsidRPr="0041528A" w:rsidRDefault="001933A9" w:rsidP="001A75DA">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3462D34B" w14:textId="77777777" w:rsidR="001933A9" w:rsidRPr="0041528A" w:rsidRDefault="001933A9" w:rsidP="001A75DA">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E50C43B" w14:textId="77777777" w:rsidR="001933A9" w:rsidRPr="0041528A" w:rsidRDefault="001933A9" w:rsidP="001A75DA">
            <w:pPr>
              <w:pStyle w:val="TAC"/>
            </w:pPr>
            <w:r w:rsidRPr="0041528A">
              <w:t>00</w:t>
            </w:r>
          </w:p>
        </w:tc>
      </w:tr>
      <w:tr w:rsidR="001933A9" w:rsidRPr="0041528A" w14:paraId="2AF43357" w14:textId="77777777" w:rsidTr="001A75DA">
        <w:trPr>
          <w:jc w:val="center"/>
        </w:trPr>
        <w:tc>
          <w:tcPr>
            <w:tcW w:w="992" w:type="dxa"/>
            <w:tcBorders>
              <w:top w:val="single" w:sz="4" w:space="0" w:color="auto"/>
              <w:right w:val="single" w:sz="4" w:space="0" w:color="auto"/>
            </w:tcBorders>
          </w:tcPr>
          <w:p w14:paraId="0287F530" w14:textId="77777777" w:rsidR="001933A9" w:rsidRPr="0041528A" w:rsidRDefault="001933A9" w:rsidP="001A75DA">
            <w:pPr>
              <w:pStyle w:val="TAL"/>
            </w:pPr>
          </w:p>
        </w:tc>
        <w:tc>
          <w:tcPr>
            <w:tcW w:w="578" w:type="dxa"/>
            <w:tcBorders>
              <w:top w:val="single" w:sz="4" w:space="0" w:color="auto"/>
              <w:left w:val="single" w:sz="4" w:space="0" w:color="auto"/>
              <w:bottom w:val="single" w:sz="4" w:space="0" w:color="auto"/>
              <w:right w:val="single" w:sz="4" w:space="0" w:color="auto"/>
            </w:tcBorders>
          </w:tcPr>
          <w:p w14:paraId="34D5D2A8" w14:textId="77777777" w:rsidR="001933A9" w:rsidRPr="0041528A" w:rsidRDefault="001933A9" w:rsidP="001A75DA">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09FF54EC" w14:textId="77777777" w:rsidR="001933A9" w:rsidRPr="0041528A" w:rsidRDefault="001933A9" w:rsidP="001A75DA">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23699CB4" w14:textId="77777777" w:rsidR="001933A9" w:rsidRPr="0041528A" w:rsidRDefault="001933A9" w:rsidP="001A75DA">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25AD7D5C" w14:textId="77777777" w:rsidR="001933A9" w:rsidRPr="0041528A" w:rsidRDefault="001933A9" w:rsidP="001A75DA">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BAEEF58" w14:textId="77777777" w:rsidR="001933A9" w:rsidRPr="0041528A" w:rsidRDefault="001933A9" w:rsidP="001A75DA">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120A9EE" w14:textId="77777777" w:rsidR="001933A9" w:rsidRPr="0041528A" w:rsidRDefault="001933A9" w:rsidP="001A75DA">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D23FAAE" w14:textId="77777777" w:rsidR="001933A9" w:rsidRPr="0041528A" w:rsidRDefault="001933A9" w:rsidP="001A75DA">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854E2A5" w14:textId="77777777" w:rsidR="001933A9" w:rsidRPr="0041528A" w:rsidRDefault="001933A9" w:rsidP="001A75DA">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B878A1E" w14:textId="77777777" w:rsidR="001933A9" w:rsidRPr="0041528A" w:rsidRDefault="001933A9" w:rsidP="001A75DA">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9CA60E3" w14:textId="77777777" w:rsidR="001933A9" w:rsidRPr="0041528A" w:rsidRDefault="001933A9" w:rsidP="001A75DA">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3F3C2F4" w14:textId="77777777" w:rsidR="001933A9" w:rsidRPr="0041528A" w:rsidRDefault="001933A9" w:rsidP="001A75DA">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098ABFFE" w14:textId="77777777" w:rsidR="001933A9" w:rsidRPr="0041528A" w:rsidRDefault="001933A9" w:rsidP="001A75DA">
            <w:pPr>
              <w:pStyle w:val="TAC"/>
            </w:pPr>
            <w:r w:rsidRPr="0041528A">
              <w:t>Note</w:t>
            </w:r>
          </w:p>
        </w:tc>
      </w:tr>
    </w:tbl>
    <w:p w14:paraId="75624FB1" w14:textId="1064D93D" w:rsidR="001933A9" w:rsidRPr="0002610F" w:rsidRDefault="001933A9" w:rsidP="001933A9">
      <w:pPr>
        <w:pStyle w:val="NO"/>
      </w:pPr>
      <w:r w:rsidRPr="0041528A">
        <w:t>N</w:t>
      </w:r>
      <w:r>
        <w:t>OTE</w:t>
      </w:r>
      <w:r w:rsidRPr="0041528A">
        <w:t>:</w:t>
      </w:r>
      <w:r>
        <w:tab/>
      </w:r>
      <w:r w:rsidRPr="0041528A">
        <w:t xml:space="preserve">The </w:t>
      </w:r>
      <w:r>
        <w:t>Allowed Slices information</w:t>
      </w:r>
      <w:r w:rsidRPr="0041528A">
        <w:t xml:space="preserve"> is present in Rel-</w:t>
      </w:r>
      <w:r>
        <w:t>18</w:t>
      </w:r>
      <w:r w:rsidRPr="0041528A">
        <w:t xml:space="preserve"> and onwards implementations, </w:t>
      </w:r>
      <w:r>
        <w:t xml:space="preserve">hence </w:t>
      </w:r>
      <w:r w:rsidRPr="0041528A">
        <w:t xml:space="preserve">the </w:t>
      </w:r>
      <w:r>
        <w:t>allowed</w:t>
      </w:r>
      <w:r w:rsidRPr="0041528A">
        <w:t xml:space="preserve"> </w:t>
      </w:r>
      <w:r>
        <w:t>slices information</w:t>
      </w:r>
      <w:r w:rsidRPr="0041528A">
        <w:t xml:space="preserve"> </w:t>
      </w:r>
      <w:r>
        <w:t xml:space="preserve">if provided in the remaining bytes </w:t>
      </w:r>
      <w:r w:rsidRPr="0041528A">
        <w:t>shall not be verified</w:t>
      </w:r>
      <w:r>
        <w:t>.</w:t>
      </w: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5C109153" w14:textId="77777777" w:rsidR="008925C8" w:rsidRPr="0041528A" w:rsidRDefault="008925C8" w:rsidP="008925C8">
      <w:pPr>
        <w:pStyle w:val="EW"/>
      </w:pPr>
      <w:r w:rsidRPr="0041528A">
        <w:t>Result</w:t>
      </w:r>
    </w:p>
    <w:p w14:paraId="02A408E7" w14:textId="77777777" w:rsidR="008925C8" w:rsidRPr="0041528A" w:rsidRDefault="008925C8" w:rsidP="008925C8">
      <w:pPr>
        <w:pStyle w:val="EW"/>
      </w:pPr>
      <w:r w:rsidRPr="0041528A">
        <w:tab/>
        <w:t>General Result:</w:t>
      </w:r>
      <w:r w:rsidRPr="0041528A">
        <w:tab/>
        <w:t>Command performed successfully</w:t>
      </w:r>
    </w:p>
    <w:p w14:paraId="69F64109" w14:textId="77777777" w:rsidR="008925C8" w:rsidRPr="0041528A" w:rsidRDefault="008925C8" w:rsidP="008925C8">
      <w:pPr>
        <w:pStyle w:val="EW"/>
      </w:pPr>
      <w:r>
        <w:rPr>
          <w:rFonts w:eastAsia="SimSun" w:hint="eastAsia"/>
          <w:lang w:val="en-US" w:eastAsia="zh-CN"/>
        </w:rPr>
        <w:t>NG-RAN</w:t>
      </w:r>
      <w:r>
        <w:t xml:space="preserve"> Primary Timing Advance Information:</w:t>
      </w:r>
      <w:r>
        <w:tab/>
        <w:t xml:space="preserve"> 4 bytes</w:t>
      </w:r>
    </w:p>
    <w:p w14:paraId="2729DC2D" w14:textId="77777777" w:rsidR="008925C8" w:rsidRPr="0041528A" w:rsidRDefault="008925C8" w:rsidP="008925C8">
      <w:pPr>
        <w:pStyle w:val="EW"/>
      </w:pPr>
      <w:r>
        <w:tab/>
      </w:r>
      <w:r w:rsidRPr="0041528A">
        <w:t>ME status:</w:t>
      </w:r>
      <w:r w:rsidRPr="0041528A">
        <w:tab/>
        <w:t>"00" ME is in idle state</w:t>
      </w:r>
    </w:p>
    <w:p w14:paraId="0BF07607" w14:textId="77777777" w:rsidR="008925C8" w:rsidRPr="0041528A" w:rsidRDefault="008925C8" w:rsidP="008925C8">
      <w:pPr>
        <w:pStyle w:val="EX"/>
      </w:pPr>
      <w:r w:rsidRPr="0041528A">
        <w:tab/>
      </w:r>
      <w:r>
        <w:t>Primary Timing Advance:</w:t>
      </w:r>
      <w:r>
        <w:tab/>
        <w:t>0</w:t>
      </w:r>
    </w:p>
    <w:p w14:paraId="22ECAF8E" w14:textId="77777777" w:rsidR="008925C8" w:rsidRPr="0041528A" w:rsidRDefault="008925C8" w:rsidP="008925C8">
      <w:r w:rsidRPr="0041528A">
        <w:t>Coding:</w:t>
      </w:r>
    </w:p>
    <w:p w14:paraId="6D179939"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925C8" w:rsidRPr="0041528A" w14:paraId="48139452"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3D5E1A37"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208938"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D0FFF"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9B7DA2"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F7B14"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E919631"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23BAD3F"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1FC63"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C4C24"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1C351"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1EC3C7" w14:textId="77777777" w:rsidR="008925C8" w:rsidRPr="0041528A" w:rsidRDefault="008925C8" w:rsidP="00AF56C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49A2D3"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F86A52" w14:textId="77777777" w:rsidR="008925C8" w:rsidRPr="0041528A" w:rsidRDefault="008925C8" w:rsidP="00AF56C0">
            <w:pPr>
              <w:pStyle w:val="TAC"/>
            </w:pPr>
            <w:r w:rsidRPr="0041528A">
              <w:t>00</w:t>
            </w:r>
          </w:p>
        </w:tc>
      </w:tr>
      <w:tr w:rsidR="008925C8" w:rsidRPr="0041528A" w14:paraId="4F602F78" w14:textId="77777777" w:rsidTr="00AF56C0">
        <w:trPr>
          <w:jc w:val="center"/>
        </w:trPr>
        <w:tc>
          <w:tcPr>
            <w:tcW w:w="1134" w:type="dxa"/>
            <w:tcBorders>
              <w:top w:val="single" w:sz="4" w:space="0" w:color="auto"/>
              <w:right w:val="single" w:sz="4" w:space="0" w:color="auto"/>
            </w:tcBorders>
          </w:tcPr>
          <w:p w14:paraId="322DE109" w14:textId="77777777" w:rsidR="008925C8" w:rsidRPr="0041528A"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51EE88B" w14:textId="77777777" w:rsidR="008925C8" w:rsidRPr="0041528A" w:rsidRDefault="008925C8" w:rsidP="00AF56C0">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2DCBE0E8" w14:textId="77777777" w:rsidR="008925C8" w:rsidRPr="0041528A" w:rsidRDefault="008925C8" w:rsidP="00AF56C0">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17FF7E8"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255627AB"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53CA149"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20474E1"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004A7A3"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DA0187D"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1D8726B"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67AA21D9"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4E17DC5"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A2A351" w14:textId="77777777" w:rsidR="008925C8" w:rsidRPr="0041528A" w:rsidRDefault="008925C8" w:rsidP="00AF56C0">
            <w:pPr>
              <w:pStyle w:val="TAC"/>
            </w:pPr>
          </w:p>
        </w:tc>
      </w:tr>
    </w:tbl>
    <w:p w14:paraId="00839089" w14:textId="77777777" w:rsidR="008925C8" w:rsidRDefault="008925C8" w:rsidP="008925C8">
      <w:pPr>
        <w:rPr>
          <w:noProof/>
          <w:highlight w:val="green"/>
        </w:rPr>
      </w:pPr>
    </w:p>
    <w:p w14:paraId="491605CC" w14:textId="07ACDF6E" w:rsidR="00EA784F" w:rsidRDefault="00EA784F" w:rsidP="00EA784F">
      <w:pPr>
        <w:pStyle w:val="TH"/>
      </w:pPr>
      <w:r>
        <w:t xml:space="preserve">Expected Sequence </w:t>
      </w:r>
      <w:r>
        <w:rPr>
          <w:rFonts w:eastAsia="SimSun" w:hint="eastAsia"/>
          <w:lang w:val="en-US" w:eastAsia="zh-CN"/>
        </w:rPr>
        <w:t>1.</w:t>
      </w:r>
      <w:r>
        <w:rPr>
          <w:rFonts w:eastAsia="SimSun"/>
          <w:lang w:val="en-US" w:eastAsia="zh-CN"/>
        </w:rPr>
        <w:t>28</w:t>
      </w:r>
      <w:r>
        <w:t xml:space="preserve"> (PROVIDE LOCAL INFORMATION, </w:t>
      </w:r>
      <w:r>
        <w:rPr>
          <w:rFonts w:eastAsia="SimSun" w:hint="eastAsia"/>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proofErr w:type="spellStart"/>
            <w:r w:rsidRPr="00BE2A20">
              <w:rPr>
                <w:b w:val="0"/>
                <w:bCs/>
                <w:i/>
                <w:iCs/>
              </w:rPr>
              <w:t>RRCReconfiguration</w:t>
            </w:r>
            <w:proofErr w:type="spellEnd"/>
            <w:r w:rsidRPr="005A3DC8">
              <w:rPr>
                <w:b w:val="0"/>
                <w:bCs/>
              </w:rPr>
              <w:t xml:space="preserve"> message including </w:t>
            </w:r>
            <w:proofErr w:type="spellStart"/>
            <w:r w:rsidRPr="00BE2A20">
              <w:rPr>
                <w:b w:val="0"/>
                <w:bCs/>
                <w:i/>
                <w:iCs/>
              </w:rPr>
              <w:t>MeasConfig</w:t>
            </w:r>
            <w:proofErr w:type="spellEnd"/>
            <w:r w:rsidRPr="005A3DC8">
              <w:rPr>
                <w:b w:val="0"/>
                <w:bCs/>
              </w:rPr>
              <w:t xml:space="preserve"> to setup NR measurement and reporting for intra-frequency event A</w:t>
            </w:r>
            <w:r>
              <w:rPr>
                <w:b w:val="0"/>
                <w:bCs/>
              </w:rPr>
              <w:t xml:space="preserve">4 </w:t>
            </w:r>
            <w:r w:rsidRPr="00C125D7">
              <w:rPr>
                <w:b w:val="0"/>
                <w:bCs/>
              </w:rPr>
              <w:t>(</w:t>
            </w:r>
            <w:proofErr w:type="spellStart"/>
            <w:r w:rsidRPr="00C125D7">
              <w:rPr>
                <w:b w:val="0"/>
                <w:bCs/>
                <w:i/>
              </w:rPr>
              <w:t>measId</w:t>
            </w:r>
            <w:proofErr w:type="spellEnd"/>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proofErr w:type="spellStart"/>
            <w:r>
              <w:rPr>
                <w:b w:val="0"/>
                <w:bCs/>
                <w:i/>
                <w:iCs/>
              </w:rPr>
              <w:t>measObject</w:t>
            </w:r>
            <w:proofErr w:type="spellEnd"/>
            <w:r>
              <w:rPr>
                <w:b w:val="0"/>
                <w:bCs/>
                <w:i/>
                <w:iCs/>
              </w:rPr>
              <w:t xml:space="preserve"> </w:t>
            </w:r>
            <w:r>
              <w:rPr>
                <w:b w:val="0"/>
                <w:bCs/>
              </w:rPr>
              <w:t xml:space="preserve">1 is configured with </w:t>
            </w:r>
            <w:proofErr w:type="spellStart"/>
            <w:r w:rsidRPr="00BE2A20">
              <w:rPr>
                <w:b w:val="0"/>
                <w:bCs/>
                <w:i/>
                <w:iCs/>
              </w:rPr>
              <w:t>ssbFrequency</w:t>
            </w:r>
            <w:proofErr w:type="spellEnd"/>
            <w:r w:rsidRPr="003F303A">
              <w:rPr>
                <w:b w:val="0"/>
                <w:bCs/>
              </w:rPr>
              <w:t xml:space="preserve"> IE equals the ARFCN for NR Cell 2</w:t>
            </w:r>
            <w:r>
              <w:rPr>
                <w:b w:val="0"/>
                <w:bCs/>
              </w:rPr>
              <w:t xml:space="preserve">; </w:t>
            </w:r>
            <w:proofErr w:type="spellStart"/>
            <w:r w:rsidRPr="00BE2A20">
              <w:rPr>
                <w:b w:val="0"/>
                <w:bCs/>
                <w:i/>
                <w:iCs/>
              </w:rPr>
              <w:t>reportConfigNR</w:t>
            </w:r>
            <w:proofErr w:type="spellEnd"/>
            <w:r w:rsidRPr="00E20C93">
              <w:rPr>
                <w:b w:val="0"/>
                <w:bCs/>
              </w:rPr>
              <w:t xml:space="preserve"> </w:t>
            </w:r>
            <w:r>
              <w:rPr>
                <w:b w:val="0"/>
                <w:bCs/>
              </w:rPr>
              <w:t xml:space="preserve">1 is configured with </w:t>
            </w:r>
            <w:r w:rsidRPr="00BE2A20">
              <w:rPr>
                <w:b w:val="0"/>
                <w:bCs/>
                <w:i/>
                <w:iCs/>
              </w:rPr>
              <w:t>a4-Threshold</w:t>
            </w:r>
            <w:r>
              <w:rPr>
                <w:b w:val="0"/>
                <w:bCs/>
              </w:rPr>
              <w:t xml:space="preserve"> </w:t>
            </w:r>
            <w:proofErr w:type="spellStart"/>
            <w:r>
              <w:rPr>
                <w:b w:val="0"/>
                <w:bCs/>
                <w:i/>
                <w:iCs/>
              </w:rPr>
              <w:t>rsrp</w:t>
            </w:r>
            <w:proofErr w:type="spellEnd"/>
            <w:r>
              <w:rPr>
                <w:b w:val="0"/>
                <w:bCs/>
                <w:i/>
                <w:iCs/>
              </w:rPr>
              <w:t xml:space="preserve">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proofErr w:type="spellStart"/>
            <w:r w:rsidRPr="00BE2A20">
              <w:rPr>
                <w:b w:val="0"/>
                <w:bCs/>
                <w:i/>
                <w:iCs/>
              </w:rPr>
              <w:t>RRCReconfigurationComplete</w:t>
            </w:r>
            <w:proofErr w:type="spellEnd"/>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proofErr w:type="spellStart"/>
            <w:r w:rsidRPr="00BE2A20">
              <w:rPr>
                <w:b w:val="0"/>
                <w:bCs/>
                <w:i/>
                <w:iCs/>
              </w:rPr>
              <w:t>MeasurementReport</w:t>
            </w:r>
            <w:proofErr w:type="spellEnd"/>
            <w:r w:rsidRPr="00BE2A20">
              <w:rPr>
                <w:b w:val="0"/>
                <w:bCs/>
              </w:rPr>
              <w:t xml:space="preserve"> message to report event A4 (</w:t>
            </w:r>
            <w:proofErr w:type="spellStart"/>
            <w:r w:rsidRPr="00BE2A20">
              <w:rPr>
                <w:b w:val="0"/>
                <w:bCs/>
                <w:i/>
              </w:rPr>
              <w:t>measId</w:t>
            </w:r>
            <w:proofErr w:type="spellEnd"/>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tab/>
      </w:r>
      <w:proofErr w:type="spellStart"/>
      <w:r>
        <w:t>measResultNeighCells</w:t>
      </w:r>
      <w:proofErr w:type="spellEnd"/>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19D275C0" w:rsidR="00EA784F"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 xml:space="preserve">This byte shall be checked bitwise against pattern: 0000 </w:t>
      </w:r>
      <w:proofErr w:type="spellStart"/>
      <w:r>
        <w:t>xxxx</w:t>
      </w:r>
      <w:proofErr w:type="spellEnd"/>
      <w:r>
        <w:t xml:space="preserve">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 xml:space="preserve">This byte shall be checked bitwise against pattern: x000 </w:t>
      </w:r>
      <w:proofErr w:type="spellStart"/>
      <w:r>
        <w:t>xxxx</w:t>
      </w:r>
      <w:proofErr w:type="spellEnd"/>
      <w:r>
        <w:t xml:space="preserve">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9B72C6"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65947745" w:rsidR="009B72C6" w:rsidRDefault="009B72C6" w:rsidP="009B72C6">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0E10C7F3" w:rsidR="009B72C6" w:rsidRDefault="009B72C6" w:rsidP="009B72C6">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30E19DB2" w:rsidR="009B72C6" w:rsidRDefault="009B72C6" w:rsidP="009B72C6">
            <w:pPr>
              <w:pStyle w:val="TAL"/>
            </w:pPr>
            <w:proofErr w:type="spellStart"/>
            <w:r w:rsidRPr="00C125D7">
              <w:rPr>
                <w:bCs/>
                <w:i/>
                <w:iCs/>
              </w:rPr>
              <w:t>RRCReconfiguration</w:t>
            </w:r>
            <w:proofErr w:type="spellEnd"/>
            <w:r w:rsidRPr="005A3DC8">
              <w:rPr>
                <w:bCs/>
              </w:rPr>
              <w:t xml:space="preserve"> message including </w:t>
            </w:r>
            <w:proofErr w:type="spellStart"/>
            <w:r w:rsidRPr="00C125D7">
              <w:rPr>
                <w:bCs/>
                <w:i/>
                <w:iCs/>
              </w:rPr>
              <w:t>MeasConfig</w:t>
            </w:r>
            <w:proofErr w:type="spellEnd"/>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proofErr w:type="spellStart"/>
            <w:r w:rsidRPr="00BE2A20">
              <w:rPr>
                <w:bCs/>
                <w:i/>
              </w:rPr>
              <w:t>measId</w:t>
            </w:r>
            <w:proofErr w:type="spellEnd"/>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6F11E76D" w:rsidR="009B72C6" w:rsidRPr="00927EA2" w:rsidRDefault="009B72C6" w:rsidP="009B72C6">
            <w:pPr>
              <w:pStyle w:val="TAL"/>
            </w:pPr>
            <w:proofErr w:type="spellStart"/>
            <w:r w:rsidRPr="00BE2A20">
              <w:rPr>
                <w:i/>
                <w:iCs/>
              </w:rPr>
              <w:t>measObject</w:t>
            </w:r>
            <w:proofErr w:type="spellEnd"/>
            <w:r w:rsidRPr="00BE2A20">
              <w:rPr>
                <w:i/>
                <w:iCs/>
              </w:rPr>
              <w:t xml:space="preserve"> </w:t>
            </w:r>
            <w:r w:rsidRPr="00BE2A20">
              <w:t xml:space="preserve">1 is configured with </w:t>
            </w:r>
            <w:proofErr w:type="spellStart"/>
            <w:r w:rsidRPr="00927EA2">
              <w:rPr>
                <w:i/>
                <w:iCs/>
              </w:rPr>
              <w:t>ssbFrequency</w:t>
            </w:r>
            <w:proofErr w:type="spellEnd"/>
            <w:r w:rsidRPr="00927EA2">
              <w:t xml:space="preserve"> IE equals the ARFCN for </w:t>
            </w:r>
            <w:r w:rsidRPr="006456A2">
              <w:t xml:space="preserve">NR Cell 1 and </w:t>
            </w:r>
            <w:proofErr w:type="spellStart"/>
            <w:r w:rsidRPr="006456A2">
              <w:t>measObject</w:t>
            </w:r>
            <w:proofErr w:type="spellEnd"/>
            <w:r w:rsidRPr="006456A2">
              <w:t xml:space="preserve"> 2 is configured with </w:t>
            </w:r>
            <w:proofErr w:type="spellStart"/>
            <w:r w:rsidRPr="006456A2">
              <w:t>ssbFrequency</w:t>
            </w:r>
            <w:proofErr w:type="spellEnd"/>
            <w:r w:rsidRPr="006456A2">
              <w:t xml:space="preserve"> IE equals the ARFCN for NR Cell 2</w:t>
            </w:r>
            <w:r w:rsidRPr="00BE2A20">
              <w:t xml:space="preserve">; </w:t>
            </w:r>
            <w:proofErr w:type="spellStart"/>
            <w:r w:rsidRPr="00927EA2">
              <w:rPr>
                <w:i/>
                <w:iCs/>
              </w:rPr>
              <w:t>reportConfigNR</w:t>
            </w:r>
            <w:proofErr w:type="spellEnd"/>
            <w:r w:rsidRPr="00927EA2">
              <w:t xml:space="preserve"> </w:t>
            </w:r>
            <w:r w:rsidRPr="00BE2A20">
              <w:t xml:space="preserve">1 is configured with </w:t>
            </w:r>
            <w:r w:rsidRPr="00927EA2">
              <w:rPr>
                <w:i/>
                <w:iCs/>
              </w:rPr>
              <w:t>a4-Threshold</w:t>
            </w:r>
            <w:r w:rsidRPr="00BE2A20">
              <w:t xml:space="preserve"> </w:t>
            </w:r>
            <w:proofErr w:type="spellStart"/>
            <w:r w:rsidRPr="00BE2A20">
              <w:rPr>
                <w:i/>
                <w:iCs/>
              </w:rPr>
              <w:t>rsrp</w:t>
            </w:r>
            <w:proofErr w:type="spellEnd"/>
            <w:r w:rsidRPr="00BE2A20">
              <w:rPr>
                <w:i/>
                <w:iCs/>
              </w:rPr>
              <w:t xml:space="preserve">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proofErr w:type="spellStart"/>
            <w:r w:rsidRPr="00BE2A20">
              <w:rPr>
                <w:i/>
                <w:iCs/>
              </w:rPr>
              <w:t>RRCReconfigurationComplete</w:t>
            </w:r>
            <w:proofErr w:type="spellEnd"/>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proofErr w:type="spellStart"/>
            <w:r w:rsidRPr="00BE2A20">
              <w:rPr>
                <w:i/>
                <w:iCs/>
              </w:rPr>
              <w:t>MeasurementReport</w:t>
            </w:r>
            <w:proofErr w:type="spellEnd"/>
            <w:r w:rsidRPr="00BE2A20">
              <w:t xml:space="preserve"> message to report event A4 (</w:t>
            </w:r>
            <w:proofErr w:type="spellStart"/>
            <w:r w:rsidRPr="00BE2A20">
              <w:rPr>
                <w:i/>
              </w:rPr>
              <w:t>measId</w:t>
            </w:r>
            <w:proofErr w:type="spellEnd"/>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r>
      <w:proofErr w:type="spellStart"/>
      <w:r>
        <w:t>measResultNeighCells</w:t>
      </w:r>
      <w:proofErr w:type="spellEnd"/>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4EDEDE80" w:rsidR="0041503E"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 xml:space="preserve">This byte shall be checked bitwise against pattern: 0000 </w:t>
      </w:r>
      <w:proofErr w:type="spellStart"/>
      <w:r>
        <w:t>xxxx</w:t>
      </w:r>
      <w:proofErr w:type="spellEnd"/>
      <w:r>
        <w:t xml:space="preserve">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 xml:space="preserve">This byte shall be checked bitwise against pattern: x000 </w:t>
      </w:r>
      <w:proofErr w:type="spellStart"/>
      <w:r>
        <w:t>xxxx</w:t>
      </w:r>
      <w:proofErr w:type="spellEnd"/>
      <w:r>
        <w:t xml:space="preserve">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C823A6B" w14:textId="77777777" w:rsidR="00EF49D7" w:rsidRPr="0041528A" w:rsidRDefault="00EF49D7" w:rsidP="00EF49D7">
      <w:pPr>
        <w:pStyle w:val="TH"/>
      </w:pPr>
      <w:r w:rsidRPr="0041528A">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F49D7" w:rsidRPr="0041528A" w14:paraId="2FF19258" w14:textId="77777777" w:rsidTr="00C51994">
        <w:tc>
          <w:tcPr>
            <w:tcW w:w="607" w:type="dxa"/>
            <w:tcBorders>
              <w:top w:val="single" w:sz="4" w:space="0" w:color="auto"/>
              <w:left w:val="single" w:sz="4" w:space="0" w:color="auto"/>
              <w:bottom w:val="single" w:sz="4" w:space="0" w:color="auto"/>
              <w:right w:val="single" w:sz="4" w:space="0" w:color="auto"/>
            </w:tcBorders>
            <w:vAlign w:val="center"/>
            <w:hideMark/>
          </w:tcPr>
          <w:p w14:paraId="1B07F589" w14:textId="77777777" w:rsidR="00EF49D7" w:rsidRPr="0041528A" w:rsidRDefault="00EF49D7" w:rsidP="00C51994">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635A5E" w14:textId="77777777" w:rsidR="00EF49D7" w:rsidRPr="0041528A" w:rsidRDefault="00EF49D7" w:rsidP="00C51994">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D8E9A92" w14:textId="77777777" w:rsidR="00EF49D7" w:rsidRPr="0041528A" w:rsidRDefault="00EF49D7" w:rsidP="00C51994">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2CCA562" w14:textId="77777777" w:rsidR="00EF49D7" w:rsidRPr="0041528A" w:rsidRDefault="00EF49D7" w:rsidP="00C51994">
            <w:pPr>
              <w:pStyle w:val="TAH"/>
            </w:pPr>
            <w:r w:rsidRPr="0041528A">
              <w:t>Comments</w:t>
            </w:r>
          </w:p>
        </w:tc>
      </w:tr>
      <w:tr w:rsidR="00EF49D7" w:rsidRPr="0041528A" w14:paraId="44525983" w14:textId="77777777" w:rsidTr="00C51994">
        <w:tc>
          <w:tcPr>
            <w:tcW w:w="607" w:type="dxa"/>
            <w:tcBorders>
              <w:top w:val="single" w:sz="4" w:space="0" w:color="auto"/>
              <w:left w:val="single" w:sz="4" w:space="0" w:color="auto"/>
              <w:bottom w:val="single" w:sz="4" w:space="0" w:color="auto"/>
              <w:right w:val="single" w:sz="4" w:space="0" w:color="auto"/>
            </w:tcBorders>
          </w:tcPr>
          <w:p w14:paraId="6188099E" w14:textId="77777777" w:rsidR="00EF49D7" w:rsidRDefault="00EF49D7" w:rsidP="00C51994">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AE5CF76" w14:textId="77777777" w:rsidR="00EF49D7"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D54AC46" w14:textId="77777777" w:rsidR="00EF49D7" w:rsidRDefault="00EF49D7" w:rsidP="00C51994">
            <w:pPr>
              <w:pStyle w:val="TAL"/>
              <w:rPr>
                <w:rFonts w:ascii="Helvetica" w:hAnsi="Helvetica" w:cs="Helvetica"/>
              </w:rPr>
            </w:pPr>
            <w:r>
              <w:rPr>
                <w:rFonts w:ascii="Helvetica" w:hAnsi="Helvetica" w:cs="Helvetica"/>
              </w:rPr>
              <w:t>Cell 1 and Cell 2 are disabled.</w:t>
            </w:r>
          </w:p>
        </w:tc>
        <w:tc>
          <w:tcPr>
            <w:tcW w:w="3600" w:type="dxa"/>
          </w:tcPr>
          <w:p w14:paraId="5461BB11" w14:textId="77777777" w:rsidR="00EF49D7" w:rsidRPr="0041528A" w:rsidRDefault="00EF49D7" w:rsidP="00C51994">
            <w:pPr>
              <w:pStyle w:val="TAL"/>
            </w:pPr>
          </w:p>
        </w:tc>
      </w:tr>
      <w:tr w:rsidR="00EF49D7" w:rsidRPr="0041528A" w14:paraId="58B34818" w14:textId="77777777" w:rsidTr="00C51994">
        <w:tc>
          <w:tcPr>
            <w:tcW w:w="607" w:type="dxa"/>
            <w:tcBorders>
              <w:top w:val="single" w:sz="4" w:space="0" w:color="auto"/>
              <w:left w:val="single" w:sz="4" w:space="0" w:color="auto"/>
              <w:bottom w:val="single" w:sz="4" w:space="0" w:color="auto"/>
              <w:right w:val="single" w:sz="4" w:space="0" w:color="auto"/>
            </w:tcBorders>
          </w:tcPr>
          <w:p w14:paraId="2640C45E" w14:textId="77777777" w:rsidR="00EF49D7" w:rsidRDefault="00EF49D7" w:rsidP="00C51994">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1DBA1275" w14:textId="77777777" w:rsidR="00EF49D7" w:rsidRDefault="00EF49D7" w:rsidP="00C51994">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0662D0D9" w14:textId="77777777" w:rsidR="00EF49D7" w:rsidRDefault="00EF49D7" w:rsidP="00C51994">
            <w:pPr>
              <w:pStyle w:val="TAL"/>
              <w:rPr>
                <w:rFonts w:ascii="Helvetica" w:hAnsi="Helvetica" w:cs="Helvetica"/>
              </w:rPr>
            </w:pPr>
            <w:r>
              <w:rPr>
                <w:rFonts w:ascii="Helvetica" w:hAnsi="Helvetica" w:cs="Helvetica"/>
              </w:rPr>
              <w:t>ME is switched on</w:t>
            </w:r>
          </w:p>
        </w:tc>
        <w:tc>
          <w:tcPr>
            <w:tcW w:w="3600" w:type="dxa"/>
          </w:tcPr>
          <w:p w14:paraId="17F2CD1B" w14:textId="77777777" w:rsidR="00EF49D7" w:rsidRPr="0041528A" w:rsidRDefault="00EF49D7" w:rsidP="00C51994">
            <w:pPr>
              <w:pStyle w:val="TAL"/>
            </w:pPr>
            <w:r>
              <w:t>ME does not register to any cell and remains in no service state.</w:t>
            </w:r>
          </w:p>
        </w:tc>
      </w:tr>
      <w:tr w:rsidR="00EF49D7" w:rsidRPr="0041528A" w14:paraId="0F83D1D9" w14:textId="77777777" w:rsidTr="00C51994">
        <w:tc>
          <w:tcPr>
            <w:tcW w:w="607" w:type="dxa"/>
            <w:tcBorders>
              <w:top w:val="single" w:sz="4" w:space="0" w:color="auto"/>
              <w:left w:val="single" w:sz="4" w:space="0" w:color="auto"/>
              <w:bottom w:val="single" w:sz="4" w:space="0" w:color="auto"/>
              <w:right w:val="single" w:sz="4" w:space="0" w:color="auto"/>
            </w:tcBorders>
          </w:tcPr>
          <w:p w14:paraId="70E19EE7" w14:textId="77777777" w:rsidR="00EF49D7" w:rsidRDefault="00EF49D7" w:rsidP="00C51994">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A99EA1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DB777D0" w14:textId="77777777" w:rsidR="00EF49D7" w:rsidRDefault="00EF49D7" w:rsidP="00C51994">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227C2428" w14:textId="77777777" w:rsidR="00EF49D7" w:rsidRPr="0041528A" w:rsidRDefault="00EF49D7" w:rsidP="00C51994">
            <w:pPr>
              <w:pStyle w:val="TAL"/>
            </w:pPr>
          </w:p>
        </w:tc>
      </w:tr>
      <w:tr w:rsidR="00EF49D7" w:rsidRPr="0041528A" w14:paraId="463D0826" w14:textId="77777777" w:rsidTr="00C51994">
        <w:tc>
          <w:tcPr>
            <w:tcW w:w="607" w:type="dxa"/>
            <w:tcBorders>
              <w:top w:val="single" w:sz="4" w:space="0" w:color="auto"/>
              <w:left w:val="single" w:sz="4" w:space="0" w:color="auto"/>
              <w:bottom w:val="single" w:sz="4" w:space="0" w:color="auto"/>
              <w:right w:val="single" w:sz="4" w:space="0" w:color="auto"/>
            </w:tcBorders>
          </w:tcPr>
          <w:p w14:paraId="4F1637F7" w14:textId="77777777" w:rsidR="00EF49D7" w:rsidRDefault="00EF49D7" w:rsidP="00C51994">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226DD92C"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3129AD" w14:textId="77777777" w:rsidR="00EF49D7" w:rsidRDefault="00EF49D7" w:rsidP="00C51994">
            <w:pPr>
              <w:pStyle w:val="TAL"/>
              <w:rPr>
                <w:rFonts w:ascii="Helvetica" w:hAnsi="Helvetica" w:cs="Helvetica"/>
              </w:rPr>
            </w:pPr>
            <w:r w:rsidRPr="0041528A">
              <w:rPr>
                <w:rFonts w:ascii="Helvetica" w:hAnsi="Helvetica" w:cs="Helvetica"/>
              </w:rPr>
              <w:t>FETCH</w:t>
            </w:r>
          </w:p>
        </w:tc>
        <w:tc>
          <w:tcPr>
            <w:tcW w:w="3600" w:type="dxa"/>
          </w:tcPr>
          <w:p w14:paraId="5818B0A1" w14:textId="77777777" w:rsidR="00EF49D7" w:rsidRPr="0041528A" w:rsidRDefault="00EF49D7" w:rsidP="00C51994">
            <w:pPr>
              <w:pStyle w:val="TAL"/>
            </w:pPr>
          </w:p>
        </w:tc>
      </w:tr>
      <w:tr w:rsidR="00EF49D7" w:rsidRPr="0041528A" w14:paraId="47EA9989" w14:textId="77777777" w:rsidTr="00C51994">
        <w:tc>
          <w:tcPr>
            <w:tcW w:w="607" w:type="dxa"/>
            <w:tcBorders>
              <w:top w:val="single" w:sz="4" w:space="0" w:color="auto"/>
              <w:left w:val="single" w:sz="4" w:space="0" w:color="auto"/>
              <w:bottom w:val="single" w:sz="4" w:space="0" w:color="auto"/>
              <w:right w:val="single" w:sz="4" w:space="0" w:color="auto"/>
            </w:tcBorders>
          </w:tcPr>
          <w:p w14:paraId="2E6E76B8" w14:textId="77777777" w:rsidR="00EF49D7" w:rsidRDefault="00EF49D7" w:rsidP="00C51994">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5ECD2D4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0501FF2" w14:textId="77777777" w:rsidR="00EF49D7" w:rsidRDefault="00EF49D7" w:rsidP="00C51994">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E63E24" w14:textId="77777777" w:rsidR="00EF49D7" w:rsidRPr="0041528A" w:rsidRDefault="00EF49D7" w:rsidP="00C51994">
            <w:pPr>
              <w:pStyle w:val="TAL"/>
            </w:pPr>
          </w:p>
        </w:tc>
      </w:tr>
      <w:tr w:rsidR="00EF49D7" w:rsidRPr="0041528A" w14:paraId="16630A96" w14:textId="77777777" w:rsidTr="00C51994">
        <w:tc>
          <w:tcPr>
            <w:tcW w:w="607" w:type="dxa"/>
            <w:tcBorders>
              <w:top w:val="single" w:sz="4" w:space="0" w:color="auto"/>
              <w:left w:val="single" w:sz="4" w:space="0" w:color="auto"/>
              <w:bottom w:val="single" w:sz="4" w:space="0" w:color="auto"/>
              <w:right w:val="single" w:sz="4" w:space="0" w:color="auto"/>
            </w:tcBorders>
          </w:tcPr>
          <w:p w14:paraId="0E10F650" w14:textId="77777777" w:rsidR="00EF49D7" w:rsidRDefault="00EF49D7" w:rsidP="00C51994">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3BC610DD"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881B1CC" w14:textId="77777777" w:rsidR="00EF49D7" w:rsidRDefault="00EF49D7" w:rsidP="00C51994">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28EABD6" w14:textId="77777777" w:rsidR="00EF49D7" w:rsidRPr="0041528A" w:rsidRDefault="00EF49D7" w:rsidP="00C51994">
            <w:pPr>
              <w:pStyle w:val="TAL"/>
            </w:pPr>
            <w:r w:rsidRPr="0041528A">
              <w:rPr>
                <w:rFonts w:ascii="Helvetica" w:hAnsi="Helvetica" w:cs="Helvetica"/>
              </w:rPr>
              <w:t>[Command performed successfully]</w:t>
            </w:r>
            <w:r w:rsidRPr="0041528A">
              <w:rPr>
                <w:rFonts w:ascii="Helvetica" w:hAnsi="Helvetica" w:cs="Helvetica"/>
              </w:rPr>
              <w:br/>
            </w:r>
          </w:p>
        </w:tc>
      </w:tr>
      <w:tr w:rsidR="00EF49D7" w:rsidRPr="0041528A" w14:paraId="475E96D6" w14:textId="77777777" w:rsidTr="00C51994">
        <w:tc>
          <w:tcPr>
            <w:tcW w:w="607" w:type="dxa"/>
            <w:tcBorders>
              <w:top w:val="single" w:sz="4" w:space="0" w:color="auto"/>
              <w:left w:val="single" w:sz="4" w:space="0" w:color="auto"/>
              <w:bottom w:val="single" w:sz="4" w:space="0" w:color="auto"/>
              <w:right w:val="single" w:sz="4" w:space="0" w:color="auto"/>
            </w:tcBorders>
          </w:tcPr>
          <w:p w14:paraId="7099C7CC" w14:textId="77777777" w:rsidR="00EF49D7" w:rsidRPr="0041528A" w:rsidRDefault="00EF49D7" w:rsidP="00C51994">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692DCDC"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B2FD895" w14:textId="77777777" w:rsidR="00EF49D7" w:rsidRPr="0041528A" w:rsidRDefault="00EF49D7" w:rsidP="00C51994">
            <w:pPr>
              <w:pStyle w:val="TAL"/>
              <w:rPr>
                <w:rFonts w:ascii="Helvetica" w:hAnsi="Helvetica" w:cs="Helvetica"/>
              </w:rPr>
            </w:pPr>
            <w:r>
              <w:rPr>
                <w:rFonts w:ascii="Helvetica" w:hAnsi="Helvetica" w:cs="Helvetica"/>
              </w:rPr>
              <w:t>Cell 1 is enabled.</w:t>
            </w:r>
          </w:p>
        </w:tc>
        <w:tc>
          <w:tcPr>
            <w:tcW w:w="3600" w:type="dxa"/>
          </w:tcPr>
          <w:p w14:paraId="5594C536" w14:textId="77777777" w:rsidR="00EF49D7" w:rsidRPr="0041528A" w:rsidRDefault="00EF49D7" w:rsidP="00C51994">
            <w:pPr>
              <w:pStyle w:val="TAL"/>
            </w:pPr>
          </w:p>
        </w:tc>
      </w:tr>
      <w:tr w:rsidR="00EF49D7" w:rsidRPr="0041528A" w14:paraId="24D5BDE0" w14:textId="77777777" w:rsidTr="00C51994">
        <w:tc>
          <w:tcPr>
            <w:tcW w:w="607" w:type="dxa"/>
            <w:tcBorders>
              <w:top w:val="single" w:sz="4" w:space="0" w:color="auto"/>
              <w:left w:val="single" w:sz="4" w:space="0" w:color="auto"/>
              <w:bottom w:val="single" w:sz="4" w:space="0" w:color="auto"/>
              <w:right w:val="single" w:sz="4" w:space="0" w:color="auto"/>
            </w:tcBorders>
          </w:tcPr>
          <w:p w14:paraId="12CD7101" w14:textId="77777777" w:rsidR="00EF49D7" w:rsidRDefault="00EF49D7" w:rsidP="00C51994">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E74DDFF" w14:textId="77777777" w:rsidR="00EF49D7" w:rsidRDefault="00EF49D7" w:rsidP="00C51994">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75670A" w14:textId="4A2C1211" w:rsidR="00EF49D7" w:rsidRDefault="00EF49D7" w:rsidP="00C51994">
            <w:pPr>
              <w:pStyle w:val="TAL"/>
              <w:rPr>
                <w:rFonts w:ascii="Helvetica" w:hAnsi="Helvetica" w:cs="Helvetica"/>
              </w:rPr>
            </w:pPr>
            <w:r>
              <w:rPr>
                <w:rFonts w:ascii="Helvetica" w:hAnsi="Helvetica" w:cs="Helvetica"/>
              </w:rPr>
              <w:t>The ME successfully registers to Cell 1</w:t>
            </w:r>
          </w:p>
        </w:tc>
        <w:tc>
          <w:tcPr>
            <w:tcW w:w="3600" w:type="dxa"/>
          </w:tcPr>
          <w:p w14:paraId="76FEB795" w14:textId="77777777" w:rsidR="00EF49D7" w:rsidRPr="0041528A" w:rsidRDefault="00EF49D7" w:rsidP="00C51994">
            <w:pPr>
              <w:pStyle w:val="TAL"/>
            </w:pPr>
          </w:p>
        </w:tc>
      </w:tr>
      <w:tr w:rsidR="00EF49D7" w:rsidRPr="0041528A" w14:paraId="24841C3C" w14:textId="77777777" w:rsidTr="00C51994">
        <w:tc>
          <w:tcPr>
            <w:tcW w:w="607" w:type="dxa"/>
            <w:tcBorders>
              <w:top w:val="single" w:sz="4" w:space="0" w:color="auto"/>
              <w:left w:val="single" w:sz="4" w:space="0" w:color="auto"/>
              <w:bottom w:val="single" w:sz="4" w:space="0" w:color="auto"/>
              <w:right w:val="single" w:sz="4" w:space="0" w:color="auto"/>
            </w:tcBorders>
          </w:tcPr>
          <w:p w14:paraId="36E1FFD6" w14:textId="77777777" w:rsidR="00EF49D7" w:rsidRPr="0041528A" w:rsidRDefault="00EF49D7" w:rsidP="00C51994">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72076D5"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37B84CC" w14:textId="77777777" w:rsidR="00EF49D7" w:rsidRPr="0041528A" w:rsidRDefault="00EF49D7" w:rsidP="00C51994">
            <w:pPr>
              <w:pStyle w:val="TAL"/>
              <w:rPr>
                <w:rFonts w:ascii="Helvetica" w:hAnsi="Helvetica" w:cs="Helvetica"/>
              </w:rPr>
            </w:pPr>
            <w:r>
              <w:rPr>
                <w:rFonts w:ascii="Helvetica" w:hAnsi="Helvetica" w:cs="Helvetica"/>
              </w:rPr>
              <w:t>Cell 2 is enabled.</w:t>
            </w:r>
          </w:p>
        </w:tc>
        <w:tc>
          <w:tcPr>
            <w:tcW w:w="3600" w:type="dxa"/>
          </w:tcPr>
          <w:p w14:paraId="44A26186" w14:textId="77777777" w:rsidR="00EF49D7" w:rsidRPr="0041528A" w:rsidRDefault="00EF49D7" w:rsidP="00C51994">
            <w:pPr>
              <w:pStyle w:val="TAL"/>
            </w:pPr>
            <w:r>
              <w:rPr>
                <w:rFonts w:ascii="Helvetica" w:hAnsi="Helvetica" w:cs="Helvetica"/>
              </w:rPr>
              <w:t>Cell 2 is powered up at lower power level such that UE does not perform reselection to Cell 2.</w:t>
            </w:r>
          </w:p>
        </w:tc>
      </w:tr>
      <w:tr w:rsidR="00EF49D7" w:rsidRPr="0041528A" w14:paraId="51DD041C"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7B3BF95E" w14:textId="77777777" w:rsidR="00EF49D7" w:rsidRPr="0041528A" w:rsidRDefault="00EF49D7" w:rsidP="00C51994">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6DA879B"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89113E8" w14:textId="77777777" w:rsidR="00EF49D7" w:rsidRPr="0041528A" w:rsidRDefault="00EF49D7" w:rsidP="00C51994">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0B599E1" w14:textId="77777777" w:rsidR="00EF49D7" w:rsidRPr="0041528A" w:rsidRDefault="00EF49D7" w:rsidP="00C51994">
            <w:pPr>
              <w:pStyle w:val="TAL"/>
            </w:pPr>
          </w:p>
        </w:tc>
      </w:tr>
      <w:tr w:rsidR="00EF49D7" w:rsidRPr="0041528A" w14:paraId="3CE11215"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6F388EE" w14:textId="77777777" w:rsidR="00EF49D7" w:rsidRPr="0041528A" w:rsidRDefault="00EF49D7" w:rsidP="00C51994">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7D8E0D5"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6364B6F" w14:textId="77777777" w:rsidR="00EF49D7" w:rsidRPr="0041528A" w:rsidRDefault="00EF49D7" w:rsidP="00C51994">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BF8A50F" w14:textId="77777777" w:rsidR="00EF49D7" w:rsidRPr="0041528A" w:rsidRDefault="00EF49D7" w:rsidP="00C51994">
            <w:pPr>
              <w:pStyle w:val="TAL"/>
              <w:rPr>
                <w:sz w:val="24"/>
                <w:szCs w:val="24"/>
              </w:rPr>
            </w:pPr>
          </w:p>
        </w:tc>
      </w:tr>
      <w:tr w:rsidR="00EF49D7" w:rsidRPr="0041528A" w14:paraId="35B8D927"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17F7D2F" w14:textId="77777777" w:rsidR="00EF49D7" w:rsidRPr="0041528A" w:rsidRDefault="00EF49D7" w:rsidP="00C51994">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32F2277A"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E13E07" w14:textId="77777777" w:rsidR="00EF49D7" w:rsidRPr="0041528A" w:rsidRDefault="00EF49D7" w:rsidP="00C51994">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21549B0" w14:textId="77777777" w:rsidR="00EF49D7" w:rsidRPr="0041528A" w:rsidRDefault="00EF49D7" w:rsidP="00C51994">
            <w:pPr>
              <w:pStyle w:val="TAL"/>
            </w:pPr>
          </w:p>
        </w:tc>
      </w:tr>
      <w:tr w:rsidR="00EF49D7" w:rsidRPr="0041528A" w14:paraId="0AFD8DAD"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0F6F7C85" w14:textId="77777777" w:rsidR="00EF49D7" w:rsidRPr="0041528A" w:rsidRDefault="00EF49D7" w:rsidP="00C51994">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4308BB81"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0E1EC0" w14:textId="77777777" w:rsidR="00EF49D7" w:rsidRPr="0041528A" w:rsidRDefault="00EF49D7" w:rsidP="00C51994">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5BE9240" w14:textId="17BE024D" w:rsidR="00EF49D7" w:rsidRPr="0041528A" w:rsidRDefault="00EF49D7" w:rsidP="00C51994">
            <w:pPr>
              <w:pStyle w:val="TAL"/>
            </w:pPr>
            <w:r w:rsidRPr="0041528A">
              <w:rPr>
                <w:rFonts w:ascii="Helvetica" w:hAnsi="Helvetica" w:cs="Helvetica"/>
              </w:rPr>
              <w:t>[Command performed successfully]</w:t>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3FA48463" w14:textId="77777777" w:rsidR="00E40DE8" w:rsidRPr="0041528A" w:rsidRDefault="00E40DE8" w:rsidP="00E40DE8">
      <w:r w:rsidRPr="0041528A">
        <w:t>Logically:</w:t>
      </w:r>
    </w:p>
    <w:p w14:paraId="25779246" w14:textId="77777777" w:rsidR="00E40DE8" w:rsidRPr="0041528A" w:rsidRDefault="00E40DE8" w:rsidP="00E40DE8">
      <w:pPr>
        <w:pStyle w:val="EW"/>
      </w:pPr>
      <w:r w:rsidRPr="0041528A">
        <w:t>Command details</w:t>
      </w:r>
    </w:p>
    <w:p w14:paraId="773345C4" w14:textId="77777777" w:rsidR="00E40DE8" w:rsidRPr="0041528A" w:rsidRDefault="00E40DE8" w:rsidP="00E40DE8">
      <w:pPr>
        <w:pStyle w:val="EW"/>
      </w:pPr>
      <w:r w:rsidRPr="0041528A">
        <w:tab/>
        <w:t>Command number:</w:t>
      </w:r>
      <w:r w:rsidRPr="0041528A">
        <w:tab/>
        <w:t>1</w:t>
      </w:r>
    </w:p>
    <w:p w14:paraId="05087534" w14:textId="77777777" w:rsidR="00E40DE8" w:rsidRPr="0041528A" w:rsidRDefault="00E40DE8" w:rsidP="00E40DE8">
      <w:pPr>
        <w:pStyle w:val="EW"/>
      </w:pPr>
      <w:r w:rsidRPr="0041528A">
        <w:tab/>
        <w:t>Command type:</w:t>
      </w:r>
      <w:r w:rsidRPr="0041528A">
        <w:tab/>
        <w:t>PROVIDE LOCAL INFORMATION</w:t>
      </w:r>
    </w:p>
    <w:p w14:paraId="30850F41" w14:textId="77777777" w:rsidR="00E40DE8" w:rsidRPr="00586107" w:rsidRDefault="00E40DE8" w:rsidP="00E40DE8">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7BA6EF66" w14:textId="77777777" w:rsidR="00E40DE8" w:rsidRPr="00F45BBB" w:rsidRDefault="00E40DE8" w:rsidP="00E40DE8">
      <w:pPr>
        <w:pStyle w:val="EW"/>
        <w:ind w:left="2554" w:firstLine="2"/>
        <w:rPr>
          <w:lang w:val="fr-FR"/>
        </w:rPr>
      </w:pPr>
      <w:proofErr w:type="spellStart"/>
      <w:r w:rsidRPr="00F45BBB">
        <w:rPr>
          <w:lang w:val="fr-FR" w:eastAsia="fr-FR"/>
        </w:rPr>
        <w:t>name</w:t>
      </w:r>
      <w:proofErr w:type="spellEnd"/>
      <w:r w:rsidRPr="00F45BBB">
        <w:rPr>
          <w:lang w:val="fr-FR" w:eastAsia="fr-FR"/>
        </w:rPr>
        <w:t xml:space="preserve"> per PLMN</w:t>
      </w:r>
    </w:p>
    <w:p w14:paraId="4E3B2480" w14:textId="77777777" w:rsidR="00E40DE8" w:rsidRPr="00F45BBB" w:rsidRDefault="00E40DE8" w:rsidP="00E40DE8">
      <w:pPr>
        <w:pStyle w:val="EW"/>
        <w:rPr>
          <w:lang w:val="fr-FR"/>
        </w:rPr>
      </w:pPr>
      <w:proofErr w:type="spellStart"/>
      <w:r w:rsidRPr="00F45BBB">
        <w:rPr>
          <w:lang w:val="fr-FR"/>
        </w:rPr>
        <w:t>Device</w:t>
      </w:r>
      <w:proofErr w:type="spellEnd"/>
      <w:r w:rsidRPr="00F45BBB">
        <w:rPr>
          <w:lang w:val="fr-FR"/>
        </w:rPr>
        <w:t xml:space="preserve"> </w:t>
      </w:r>
      <w:proofErr w:type="spellStart"/>
      <w:r w:rsidRPr="00F45BBB">
        <w:rPr>
          <w:lang w:val="fr-FR"/>
        </w:rPr>
        <w:t>identities</w:t>
      </w:r>
      <w:proofErr w:type="spellEnd"/>
    </w:p>
    <w:p w14:paraId="4DF4137F" w14:textId="77777777" w:rsidR="00E40DE8" w:rsidRPr="00C844D1" w:rsidRDefault="00E40DE8" w:rsidP="00E40DE8">
      <w:pPr>
        <w:pStyle w:val="EW"/>
        <w:rPr>
          <w:lang w:val="fr-FR"/>
        </w:rPr>
      </w:pPr>
      <w:r w:rsidRPr="00F45BBB">
        <w:rPr>
          <w:lang w:val="fr-FR"/>
        </w:rPr>
        <w:tab/>
      </w:r>
      <w:r w:rsidRPr="00C844D1">
        <w:rPr>
          <w:lang w:val="fr-FR"/>
        </w:rPr>
        <w:t xml:space="preserve">Source </w:t>
      </w:r>
      <w:proofErr w:type="spellStart"/>
      <w:r w:rsidRPr="00C844D1">
        <w:rPr>
          <w:lang w:val="fr-FR"/>
        </w:rPr>
        <w:t>device</w:t>
      </w:r>
      <w:proofErr w:type="spellEnd"/>
      <w:r w:rsidRPr="00C844D1">
        <w:rPr>
          <w:lang w:val="fr-FR"/>
        </w:rPr>
        <w:t>:</w:t>
      </w:r>
      <w:r w:rsidRPr="00C844D1">
        <w:rPr>
          <w:lang w:val="fr-FR"/>
        </w:rPr>
        <w:tab/>
        <w:t>UICC</w:t>
      </w:r>
    </w:p>
    <w:p w14:paraId="279CD68A" w14:textId="77777777" w:rsidR="00E40DE8" w:rsidRPr="00C844D1" w:rsidRDefault="00E40DE8" w:rsidP="00E40DE8">
      <w:pPr>
        <w:pStyle w:val="EX"/>
        <w:rPr>
          <w:lang w:val="fr-FR"/>
        </w:rPr>
      </w:pPr>
      <w:r w:rsidRPr="00C844D1">
        <w:rPr>
          <w:lang w:val="fr-FR"/>
        </w:rPr>
        <w:tab/>
        <w:t xml:space="preserve">Destination </w:t>
      </w:r>
      <w:proofErr w:type="spellStart"/>
      <w:r w:rsidRPr="00C844D1">
        <w:rPr>
          <w:lang w:val="fr-FR"/>
        </w:rPr>
        <w:t>device</w:t>
      </w:r>
      <w:proofErr w:type="spellEnd"/>
      <w:r w:rsidRPr="00C844D1">
        <w:rPr>
          <w:lang w:val="fr-FR"/>
        </w:rPr>
        <w:t>:</w:t>
      </w:r>
      <w:r w:rsidRPr="00C844D1">
        <w:rPr>
          <w:lang w:val="fr-FR"/>
        </w:rPr>
        <w:tab/>
        <w:t>ME</w:t>
      </w:r>
    </w:p>
    <w:p w14:paraId="46DF3916" w14:textId="77777777" w:rsidR="00E40DE8" w:rsidRPr="0041528A" w:rsidRDefault="00E40DE8" w:rsidP="00E40DE8">
      <w:r w:rsidRPr="0041528A">
        <w:t>Coding:</w:t>
      </w:r>
    </w:p>
    <w:p w14:paraId="7C9DC95F"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40DE8" w:rsidRPr="0041528A" w14:paraId="04C586A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4C432D2F"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93EAA" w14:textId="77777777" w:rsidR="00E40DE8" w:rsidRPr="0041528A" w:rsidRDefault="00E40DE8" w:rsidP="00340D1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55CA62" w14:textId="77777777" w:rsidR="00E40DE8" w:rsidRPr="0041528A" w:rsidRDefault="00E40DE8" w:rsidP="00340D1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3420E83"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3634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44A4E"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533C99"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2487E25"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21C0CA3"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1D8FB9"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831F"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63113" w14:textId="77777777" w:rsidR="00E40DE8" w:rsidRPr="0041528A" w:rsidRDefault="00E40DE8" w:rsidP="00340D1F">
            <w:pPr>
              <w:pStyle w:val="TAC"/>
            </w:pPr>
            <w:r w:rsidRPr="0041528A">
              <w:t>82</w:t>
            </w:r>
          </w:p>
        </w:tc>
      </w:tr>
    </w:tbl>
    <w:p w14:paraId="28CAE1CD" w14:textId="77777777" w:rsidR="00E40DE8" w:rsidRDefault="00E40DE8" w:rsidP="00E40DE8"/>
    <w:p w14:paraId="0A452D00" w14:textId="2DBC545C" w:rsidR="00E40DE8" w:rsidRPr="0041528A" w:rsidRDefault="00E40DE8" w:rsidP="00E40DE8">
      <w:r w:rsidRPr="0041528A">
        <w:t>TERMINAL RESPONS</w:t>
      </w:r>
      <w:r>
        <w:t>E: PROVIDE LOCAL INFORMATION 1.30</w:t>
      </w:r>
      <w:r w:rsidRPr="0041528A">
        <w:t>.</w:t>
      </w:r>
      <w:r>
        <w:t>1</w:t>
      </w:r>
    </w:p>
    <w:p w14:paraId="1ADBFCF8" w14:textId="77777777" w:rsidR="00E40DE8" w:rsidRPr="0041528A" w:rsidRDefault="00E40DE8" w:rsidP="00E40DE8">
      <w:r w:rsidRPr="0041528A">
        <w:t>Logically:</w:t>
      </w:r>
    </w:p>
    <w:p w14:paraId="048470C4" w14:textId="77777777" w:rsidR="00E40DE8" w:rsidRPr="0041528A" w:rsidRDefault="00E40DE8" w:rsidP="00E40DE8">
      <w:pPr>
        <w:pStyle w:val="EW"/>
      </w:pPr>
      <w:r w:rsidRPr="0041528A">
        <w:t>Command details</w:t>
      </w:r>
    </w:p>
    <w:p w14:paraId="67E6CB4B" w14:textId="77777777" w:rsidR="00E40DE8" w:rsidRPr="0041528A" w:rsidRDefault="00E40DE8" w:rsidP="00E40DE8">
      <w:pPr>
        <w:pStyle w:val="EW"/>
      </w:pPr>
      <w:r w:rsidRPr="0041528A">
        <w:tab/>
        <w:t>Command number:</w:t>
      </w:r>
      <w:r w:rsidRPr="0041528A">
        <w:tab/>
        <w:t>1</w:t>
      </w:r>
    </w:p>
    <w:p w14:paraId="1C11F003"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77316EEA"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3E790051" w14:textId="77777777" w:rsidR="00E40DE8" w:rsidRPr="0041528A" w:rsidRDefault="00E40DE8" w:rsidP="00E40DE8">
      <w:pPr>
        <w:pStyle w:val="EW"/>
        <w:ind w:left="2554" w:firstLine="2"/>
      </w:pPr>
      <w:r w:rsidRPr="00C32F26">
        <w:rPr>
          <w:lang w:eastAsia="fr-FR"/>
        </w:rPr>
        <w:t>name per CAG ID</w:t>
      </w:r>
    </w:p>
    <w:p w14:paraId="430E0043" w14:textId="77777777" w:rsidR="00E40DE8" w:rsidRPr="00C32F26" w:rsidRDefault="00E40DE8" w:rsidP="00E40DE8">
      <w:pPr>
        <w:pStyle w:val="EW"/>
      </w:pPr>
      <w:r w:rsidRPr="00C32F26">
        <w:t>Device identities</w:t>
      </w:r>
    </w:p>
    <w:p w14:paraId="0B2CE635" w14:textId="77777777" w:rsidR="00E40DE8" w:rsidRPr="00B56364" w:rsidRDefault="00E40DE8" w:rsidP="00E40DE8">
      <w:pPr>
        <w:pStyle w:val="EW"/>
        <w:rPr>
          <w:lang w:val="fr-FR"/>
        </w:rPr>
      </w:pPr>
      <w:r w:rsidRPr="00C32F26">
        <w:tab/>
      </w:r>
      <w:r w:rsidRPr="00B56364">
        <w:rPr>
          <w:lang w:val="fr-FR"/>
        </w:rPr>
        <w:t xml:space="preserve">Source </w:t>
      </w:r>
      <w:proofErr w:type="spellStart"/>
      <w:r w:rsidRPr="00B56364">
        <w:rPr>
          <w:lang w:val="fr-FR"/>
        </w:rPr>
        <w:t>device</w:t>
      </w:r>
      <w:proofErr w:type="spellEnd"/>
      <w:r w:rsidRPr="00B56364">
        <w:rPr>
          <w:lang w:val="fr-FR"/>
        </w:rPr>
        <w:t>:</w:t>
      </w:r>
      <w:r w:rsidRPr="00B56364">
        <w:rPr>
          <w:lang w:val="fr-FR"/>
        </w:rPr>
        <w:tab/>
        <w:t>ME</w:t>
      </w:r>
    </w:p>
    <w:p w14:paraId="548826E4" w14:textId="77777777" w:rsidR="00E40DE8" w:rsidRPr="00B56364" w:rsidRDefault="00E40DE8" w:rsidP="00E40DE8">
      <w:pPr>
        <w:pStyle w:val="EW"/>
        <w:rPr>
          <w:lang w:val="fr-FR"/>
        </w:rPr>
      </w:pPr>
      <w:r w:rsidRPr="00B56364">
        <w:rPr>
          <w:lang w:val="fr-FR"/>
        </w:rPr>
        <w:tab/>
        <w:t xml:space="preserve">Destination </w:t>
      </w:r>
      <w:proofErr w:type="spellStart"/>
      <w:r w:rsidRPr="00B56364">
        <w:rPr>
          <w:lang w:val="fr-FR"/>
        </w:rPr>
        <w:t>device</w:t>
      </w:r>
      <w:proofErr w:type="spellEnd"/>
      <w:r w:rsidRPr="00B56364">
        <w:rPr>
          <w:lang w:val="fr-FR"/>
        </w:rPr>
        <w:t>:</w:t>
      </w:r>
      <w:r w:rsidRPr="00B56364">
        <w:rPr>
          <w:lang w:val="fr-FR"/>
        </w:rPr>
        <w:tab/>
        <w:t>UICC</w:t>
      </w:r>
    </w:p>
    <w:p w14:paraId="0648D60B" w14:textId="77777777" w:rsidR="00E40DE8" w:rsidRPr="0041528A" w:rsidRDefault="00E40DE8" w:rsidP="00E40DE8">
      <w:pPr>
        <w:pStyle w:val="EW"/>
      </w:pPr>
      <w:r w:rsidRPr="0041528A">
        <w:t>Result</w:t>
      </w:r>
    </w:p>
    <w:p w14:paraId="334815F9" w14:textId="77777777" w:rsidR="00E40DE8" w:rsidRDefault="00E40DE8" w:rsidP="00E40DE8">
      <w:pPr>
        <w:pStyle w:val="EW"/>
      </w:pPr>
      <w:r w:rsidRPr="0041528A">
        <w:tab/>
        <w:t xml:space="preserve">General </w:t>
      </w:r>
      <w:r>
        <w:t>r</w:t>
      </w:r>
      <w:r w:rsidRPr="0041528A">
        <w:t>esult:</w:t>
      </w:r>
      <w:r w:rsidRPr="0041528A">
        <w:tab/>
      </w:r>
      <w:r>
        <w:t>ME currently unable to process command</w:t>
      </w:r>
    </w:p>
    <w:p w14:paraId="6F7FD136" w14:textId="77777777" w:rsidR="00E40DE8" w:rsidRDefault="00E40DE8" w:rsidP="00E40DE8">
      <w:pPr>
        <w:pStyle w:val="EW"/>
        <w:ind w:firstLine="0"/>
      </w:pPr>
      <w:r>
        <w:t xml:space="preserve">Additional information on result: </w:t>
      </w:r>
      <w:bookmarkStart w:id="63" w:name="_Hlk150440984"/>
      <w:r>
        <w:t>No service</w:t>
      </w:r>
      <w:bookmarkEnd w:id="63"/>
    </w:p>
    <w:p w14:paraId="158A0A11" w14:textId="77777777" w:rsidR="00E40DE8" w:rsidRPr="00FC4070" w:rsidRDefault="00E40DE8" w:rsidP="00E40DE8">
      <w:pPr>
        <w:pStyle w:val="EW"/>
        <w:ind w:left="0" w:firstLine="0"/>
      </w:pPr>
    </w:p>
    <w:p w14:paraId="6BB0F4FB" w14:textId="77777777" w:rsidR="00E40DE8" w:rsidRPr="0041528A" w:rsidRDefault="00E40DE8" w:rsidP="00E40DE8">
      <w:r w:rsidRPr="0041528A">
        <w:t>Coding:</w:t>
      </w:r>
    </w:p>
    <w:p w14:paraId="7EB333F8"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0ABA68EF"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3BDDBBC9"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9F040"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02A61D"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AB585D"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69B99B"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0256A4"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68C2713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D7E08"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58BDD8"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7BF24"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CA059"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28C2" w14:textId="77777777" w:rsidR="00E40DE8" w:rsidRPr="0041528A" w:rsidRDefault="00E40DE8" w:rsidP="00340D1F">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2B87DAE" w14:textId="77777777" w:rsidR="00E40DE8" w:rsidRPr="0041528A" w:rsidRDefault="00E40DE8" w:rsidP="00340D1F">
            <w:pPr>
              <w:pStyle w:val="TAC"/>
            </w:pPr>
            <w:r>
              <w:t>20</w:t>
            </w:r>
          </w:p>
        </w:tc>
      </w:tr>
      <w:tr w:rsidR="00E40DE8" w:rsidRPr="0041528A" w14:paraId="28907642" w14:textId="77777777" w:rsidTr="00340D1F">
        <w:trPr>
          <w:gridAfter w:val="3"/>
          <w:wAfter w:w="1701" w:type="dxa"/>
          <w:jc w:val="center"/>
        </w:trPr>
        <w:tc>
          <w:tcPr>
            <w:tcW w:w="1134" w:type="dxa"/>
            <w:tcBorders>
              <w:top w:val="single" w:sz="4" w:space="0" w:color="auto"/>
              <w:right w:val="single" w:sz="4" w:space="0" w:color="auto"/>
            </w:tcBorders>
          </w:tcPr>
          <w:p w14:paraId="2C5861CE"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5ACF287" w14:textId="77777777" w:rsidR="00E40DE8" w:rsidRPr="00F70CB2"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6E104F3" w14:textId="77777777" w:rsidR="00E40DE8" w:rsidRPr="00F70CB2"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6187CB4C"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18F0777"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71E2670" w14:textId="77777777" w:rsidR="00E40DE8" w:rsidRPr="00CD235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AB57818"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ECD0FA7" w14:textId="77777777" w:rsidR="00E40DE8" w:rsidRPr="00910E2C"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BDE58D3"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1C028AB8" w14:textId="77777777" w:rsidR="00E40DE8" w:rsidRDefault="00E40DE8" w:rsidP="00340D1F">
            <w:pPr>
              <w:pStyle w:val="TAC"/>
            </w:pPr>
          </w:p>
        </w:tc>
      </w:tr>
    </w:tbl>
    <w:p w14:paraId="49158B68" w14:textId="77777777" w:rsidR="00E40DE8" w:rsidRDefault="00E40DE8" w:rsidP="00E40DE8"/>
    <w:p w14:paraId="5A91EEEB" w14:textId="151A8955" w:rsidR="00E40DE8" w:rsidRPr="0041528A" w:rsidRDefault="00E40DE8" w:rsidP="00E40DE8">
      <w:bookmarkStart w:id="64" w:name="_Hlk150441690"/>
      <w:r w:rsidRPr="0041528A">
        <w:t>TERMINAL RESPONS</w:t>
      </w:r>
      <w:r>
        <w:t>E: PROVIDE LOCAL INFORMATION 1.30</w:t>
      </w:r>
      <w:r w:rsidRPr="0041528A">
        <w:t>.</w:t>
      </w:r>
      <w:r>
        <w:t>2</w:t>
      </w:r>
    </w:p>
    <w:bookmarkEnd w:id="64"/>
    <w:p w14:paraId="2B879AEB" w14:textId="77777777" w:rsidR="00E40DE8" w:rsidRPr="0041528A" w:rsidRDefault="00E40DE8" w:rsidP="00E40DE8">
      <w:r w:rsidRPr="0041528A">
        <w:t>Logically:</w:t>
      </w:r>
    </w:p>
    <w:p w14:paraId="0C4EF248" w14:textId="77777777" w:rsidR="00E40DE8" w:rsidRPr="0041528A" w:rsidRDefault="00E40DE8" w:rsidP="00E40DE8">
      <w:pPr>
        <w:pStyle w:val="EW"/>
      </w:pPr>
      <w:r w:rsidRPr="0041528A">
        <w:t>Command details</w:t>
      </w:r>
    </w:p>
    <w:p w14:paraId="4BB15D84" w14:textId="77777777" w:rsidR="00E40DE8" w:rsidRPr="0041528A" w:rsidRDefault="00E40DE8" w:rsidP="00E40DE8">
      <w:pPr>
        <w:pStyle w:val="EW"/>
      </w:pPr>
      <w:r w:rsidRPr="0041528A">
        <w:tab/>
        <w:t>Command number:</w:t>
      </w:r>
      <w:r w:rsidRPr="0041528A">
        <w:tab/>
        <w:t>1</w:t>
      </w:r>
    </w:p>
    <w:p w14:paraId="6E5D74FB"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125DADD5"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2EE2868B" w14:textId="77777777" w:rsidR="00E40DE8" w:rsidRPr="0041528A" w:rsidRDefault="00E40DE8" w:rsidP="00E40DE8">
      <w:pPr>
        <w:pStyle w:val="EW"/>
        <w:ind w:left="2554" w:firstLine="2"/>
      </w:pPr>
      <w:r w:rsidRPr="00C32F26">
        <w:rPr>
          <w:lang w:eastAsia="fr-FR"/>
        </w:rPr>
        <w:t>name per CAG ID</w:t>
      </w:r>
    </w:p>
    <w:p w14:paraId="435044E2" w14:textId="77777777" w:rsidR="00E40DE8" w:rsidRPr="00C32F26" w:rsidRDefault="00E40DE8" w:rsidP="00E40DE8">
      <w:pPr>
        <w:pStyle w:val="EW"/>
      </w:pPr>
      <w:r w:rsidRPr="00C32F26">
        <w:t>Device identities</w:t>
      </w:r>
    </w:p>
    <w:p w14:paraId="796F6964" w14:textId="77777777" w:rsidR="00E40DE8" w:rsidRPr="00B56364" w:rsidRDefault="00E40DE8" w:rsidP="00E40DE8">
      <w:pPr>
        <w:pStyle w:val="EW"/>
        <w:rPr>
          <w:lang w:val="fr-FR"/>
        </w:rPr>
      </w:pPr>
      <w:r w:rsidRPr="00C32F26">
        <w:tab/>
      </w:r>
      <w:r w:rsidRPr="00B56364">
        <w:rPr>
          <w:lang w:val="fr-FR"/>
        </w:rPr>
        <w:t xml:space="preserve">Source </w:t>
      </w:r>
      <w:proofErr w:type="spellStart"/>
      <w:r w:rsidRPr="00B56364">
        <w:rPr>
          <w:lang w:val="fr-FR"/>
        </w:rPr>
        <w:t>device</w:t>
      </w:r>
      <w:proofErr w:type="spellEnd"/>
      <w:r w:rsidRPr="00B56364">
        <w:rPr>
          <w:lang w:val="fr-FR"/>
        </w:rPr>
        <w:t>:</w:t>
      </w:r>
      <w:r w:rsidRPr="00B56364">
        <w:rPr>
          <w:lang w:val="fr-FR"/>
        </w:rPr>
        <w:tab/>
        <w:t>ME</w:t>
      </w:r>
    </w:p>
    <w:p w14:paraId="422B129F" w14:textId="77777777" w:rsidR="00E40DE8" w:rsidRPr="00131EFD" w:rsidRDefault="00E40DE8" w:rsidP="00E40DE8">
      <w:pPr>
        <w:pStyle w:val="EW"/>
        <w:rPr>
          <w:lang w:val="fr-FR"/>
        </w:rPr>
      </w:pPr>
      <w:r w:rsidRPr="00B56364">
        <w:rPr>
          <w:lang w:val="fr-FR"/>
        </w:rPr>
        <w:tab/>
      </w:r>
      <w:r w:rsidRPr="00131EFD">
        <w:rPr>
          <w:lang w:val="fr-FR"/>
        </w:rPr>
        <w:t xml:space="preserve">Destination </w:t>
      </w:r>
      <w:proofErr w:type="spellStart"/>
      <w:r w:rsidRPr="00131EFD">
        <w:rPr>
          <w:lang w:val="fr-FR"/>
        </w:rPr>
        <w:t>device</w:t>
      </w:r>
      <w:proofErr w:type="spellEnd"/>
      <w:r w:rsidRPr="00131EFD">
        <w:rPr>
          <w:lang w:val="fr-FR"/>
        </w:rPr>
        <w:t>:</w:t>
      </w:r>
      <w:r w:rsidRPr="00131EFD">
        <w:rPr>
          <w:lang w:val="fr-FR"/>
        </w:rPr>
        <w:tab/>
        <w:t>UICC</w:t>
      </w:r>
    </w:p>
    <w:p w14:paraId="097629D1" w14:textId="77777777" w:rsidR="00E40DE8" w:rsidRPr="0041528A" w:rsidRDefault="00E40DE8" w:rsidP="00E40DE8">
      <w:pPr>
        <w:pStyle w:val="EW"/>
      </w:pPr>
      <w:r w:rsidRPr="0041528A">
        <w:t>Result</w:t>
      </w:r>
    </w:p>
    <w:p w14:paraId="152EF86B" w14:textId="77777777" w:rsidR="00E40DE8" w:rsidRDefault="00E40DE8" w:rsidP="00E40DE8">
      <w:pPr>
        <w:pStyle w:val="EW"/>
      </w:pPr>
      <w:r w:rsidRPr="0041528A">
        <w:tab/>
        <w:t>General Result:</w:t>
      </w:r>
      <w:r w:rsidRPr="0041528A">
        <w:tab/>
        <w:t>Command performed successfully</w:t>
      </w:r>
    </w:p>
    <w:p w14:paraId="45FCCAE8" w14:textId="77777777" w:rsidR="00E40DE8" w:rsidRDefault="00E40DE8" w:rsidP="00E40DE8">
      <w:pPr>
        <w:pStyle w:val="EW"/>
      </w:pPr>
      <w:r>
        <w:t>CAG</w:t>
      </w:r>
      <w:r w:rsidRPr="005307A3">
        <w:t xml:space="preserve"> Cell selection status</w:t>
      </w:r>
      <w:r w:rsidRPr="005307A3">
        <w:tab/>
      </w:r>
    </w:p>
    <w:p w14:paraId="0E00FC4D" w14:textId="77777777" w:rsidR="00E40DE8" w:rsidRDefault="00E40DE8" w:rsidP="00E40DE8">
      <w:pPr>
        <w:pStyle w:val="EW"/>
      </w:pPr>
      <w:bookmarkStart w:id="65" w:name="_Hlk150441564"/>
      <w:r w:rsidRPr="005307A3">
        <w:tab/>
        <w:t>Byte 1</w:t>
      </w:r>
      <w:r>
        <w:t>, general information:</w:t>
      </w:r>
      <w:r w:rsidRPr="005307A3">
        <w:t xml:space="preserve"> '0</w:t>
      </w:r>
      <w:r>
        <w:t>1</w:t>
      </w:r>
      <w:r w:rsidRPr="005307A3">
        <w:t>' (</w:t>
      </w:r>
      <w:r>
        <w:t>camped on a CAG cell</w:t>
      </w:r>
      <w:r w:rsidRPr="005307A3">
        <w:t>)</w:t>
      </w:r>
    </w:p>
    <w:p w14:paraId="56DBDD87" w14:textId="77777777" w:rsidR="00E40DE8" w:rsidRDefault="00E40DE8" w:rsidP="00E40DE8">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3B7EAE6E" w14:textId="77777777" w:rsidR="00EF49D7" w:rsidRDefault="00EF49D7" w:rsidP="00EF49D7">
      <w:pPr>
        <w:pStyle w:val="EW"/>
      </w:pPr>
      <w:bookmarkStart w:id="66" w:name="_Hlk150442734"/>
      <w:bookmarkEnd w:id="65"/>
      <w:r w:rsidRPr="00286D9D">
        <w:t>CAG information list</w:t>
      </w:r>
    </w:p>
    <w:bookmarkEnd w:id="66"/>
    <w:p w14:paraId="05F687FC" w14:textId="6F6AFB91" w:rsidR="00EF49D7" w:rsidRDefault="00EF49D7" w:rsidP="00EF49D7">
      <w:pPr>
        <w:pStyle w:val="EW"/>
      </w:pPr>
      <w:r>
        <w:tab/>
        <w:t>Two sets of CAG information in the list</w:t>
      </w:r>
    </w:p>
    <w:p w14:paraId="1F86F931" w14:textId="77777777" w:rsidR="00E40DE8" w:rsidRDefault="00E40DE8" w:rsidP="00E40DE8">
      <w:pPr>
        <w:pStyle w:val="EW"/>
      </w:pPr>
      <w:r>
        <w:tab/>
        <w:t>1</w:t>
      </w:r>
      <w:r w:rsidRPr="00F1448A">
        <w:rPr>
          <w:vertAlign w:val="superscript"/>
        </w:rPr>
        <w:t>st</w:t>
      </w:r>
      <w:r>
        <w:t xml:space="preserve"> CAG information </w:t>
      </w:r>
    </w:p>
    <w:p w14:paraId="1812817A" w14:textId="77777777" w:rsidR="00E40DE8" w:rsidRDefault="00E40DE8" w:rsidP="00E40DE8">
      <w:pPr>
        <w:pStyle w:val="EW"/>
        <w:ind w:left="1986" w:firstLine="2"/>
      </w:pPr>
      <w:r w:rsidRPr="00622C1E">
        <w:t xml:space="preserve">MCC = </w:t>
      </w:r>
      <w:r>
        <w:t>244</w:t>
      </w:r>
      <w:r w:rsidRPr="00622C1E">
        <w:t xml:space="preserve">, MNC = </w:t>
      </w:r>
      <w:r w:rsidRPr="0041528A">
        <w:t>0</w:t>
      </w:r>
      <w:r>
        <w:t>83</w:t>
      </w:r>
    </w:p>
    <w:p w14:paraId="18FDF366" w14:textId="77777777" w:rsidR="00E40DE8" w:rsidRDefault="00E40DE8" w:rsidP="00E40DE8">
      <w:pPr>
        <w:pStyle w:val="EW"/>
        <w:ind w:left="1986" w:firstLine="2"/>
      </w:pPr>
      <w:r>
        <w:t>Ignore 'CAG only' bit = true</w:t>
      </w:r>
    </w:p>
    <w:p w14:paraId="616F4DDE" w14:textId="77777777" w:rsidR="00E40DE8" w:rsidRDefault="00E40DE8" w:rsidP="00E40DE8">
      <w:pPr>
        <w:pStyle w:val="EW"/>
      </w:pPr>
      <w:r>
        <w:tab/>
      </w:r>
      <w:r>
        <w:tab/>
      </w:r>
      <w:r>
        <w:tab/>
        <w:t>1st CAG ID</w:t>
      </w:r>
    </w:p>
    <w:p w14:paraId="060B383C" w14:textId="77777777" w:rsidR="00E40DE8" w:rsidRPr="00910E2C" w:rsidRDefault="00E40DE8" w:rsidP="00E40DE8">
      <w:pPr>
        <w:pStyle w:val="EW"/>
      </w:pPr>
      <w:r>
        <w:tab/>
      </w:r>
      <w:r>
        <w:tab/>
      </w:r>
      <w:r>
        <w:tab/>
      </w:r>
      <w:r>
        <w:tab/>
      </w:r>
      <w:r w:rsidRPr="00FC4070">
        <w:t>CAG ID</w:t>
      </w:r>
      <w:r>
        <w:t>: 00 00 00 01</w:t>
      </w:r>
    </w:p>
    <w:p w14:paraId="77790F90" w14:textId="77777777" w:rsidR="00E40DE8" w:rsidRDefault="00E40DE8" w:rsidP="00E40DE8">
      <w:pPr>
        <w:pStyle w:val="EW"/>
      </w:pPr>
      <w:r>
        <w:tab/>
        <w:t>2</w:t>
      </w:r>
      <w:r w:rsidRPr="00C36A14">
        <w:rPr>
          <w:vertAlign w:val="superscript"/>
        </w:rPr>
        <w:t>nd</w:t>
      </w:r>
      <w:r w:rsidRPr="00F1448A">
        <w:rPr>
          <w:vertAlign w:val="superscript"/>
        </w:rPr>
        <w:t xml:space="preserve"> </w:t>
      </w:r>
      <w:r>
        <w:t xml:space="preserve">CAG information </w:t>
      </w:r>
    </w:p>
    <w:p w14:paraId="7A57093C" w14:textId="77777777" w:rsidR="00E40DE8" w:rsidRDefault="00E40DE8" w:rsidP="00E40DE8">
      <w:pPr>
        <w:pStyle w:val="EW"/>
        <w:ind w:left="1986" w:firstLine="2"/>
      </w:pPr>
      <w:r w:rsidRPr="00622C1E">
        <w:t xml:space="preserve">MCC = </w:t>
      </w:r>
      <w:r>
        <w:t>244</w:t>
      </w:r>
      <w:r w:rsidRPr="00622C1E">
        <w:t xml:space="preserve">, MNC = </w:t>
      </w:r>
      <w:r w:rsidRPr="0041528A">
        <w:t>0</w:t>
      </w:r>
      <w:r>
        <w:t>84</w:t>
      </w:r>
    </w:p>
    <w:p w14:paraId="780A41CC" w14:textId="77777777" w:rsidR="00E40DE8" w:rsidRDefault="00E40DE8" w:rsidP="00E40DE8">
      <w:pPr>
        <w:pStyle w:val="EW"/>
        <w:ind w:left="1986" w:firstLine="2"/>
      </w:pPr>
      <w:r>
        <w:t>Ignore 'CAG only' bit = true</w:t>
      </w:r>
    </w:p>
    <w:p w14:paraId="3C8B2AD1" w14:textId="77777777" w:rsidR="00E40DE8" w:rsidRDefault="00E40DE8" w:rsidP="00E40DE8">
      <w:pPr>
        <w:pStyle w:val="EW"/>
      </w:pPr>
      <w:r>
        <w:tab/>
      </w:r>
      <w:r>
        <w:tab/>
      </w:r>
      <w:r>
        <w:tab/>
        <w:t>2</w:t>
      </w:r>
      <w:r w:rsidRPr="00C36A14">
        <w:rPr>
          <w:vertAlign w:val="superscript"/>
        </w:rPr>
        <w:t>nd</w:t>
      </w:r>
      <w:r>
        <w:t xml:space="preserve"> CAG ID</w:t>
      </w:r>
    </w:p>
    <w:p w14:paraId="41F66992" w14:textId="77777777" w:rsidR="00E40DE8" w:rsidRPr="00910E2C" w:rsidRDefault="00E40DE8" w:rsidP="00E40DE8">
      <w:pPr>
        <w:pStyle w:val="EW"/>
      </w:pPr>
      <w:r>
        <w:tab/>
      </w:r>
      <w:r>
        <w:tab/>
      </w:r>
      <w:r>
        <w:tab/>
      </w:r>
      <w:r>
        <w:tab/>
      </w:r>
      <w:r w:rsidRPr="00FC4070">
        <w:t>CAG ID</w:t>
      </w:r>
      <w:r>
        <w:t>: 00 00 00 02</w:t>
      </w:r>
    </w:p>
    <w:p w14:paraId="253CD11F" w14:textId="77777777" w:rsidR="00E40DE8" w:rsidRDefault="00E40DE8" w:rsidP="00E40DE8">
      <w:pPr>
        <w:pStyle w:val="EW"/>
      </w:pPr>
      <w:bookmarkStart w:id="67" w:name="_Hlk150442763"/>
      <w:r w:rsidRPr="00286D9D">
        <w:t xml:space="preserve">CAG </w:t>
      </w:r>
      <w:r>
        <w:t>H</w:t>
      </w:r>
      <w:r w:rsidRPr="00286D9D">
        <w:t>uman-readable network name list</w:t>
      </w:r>
    </w:p>
    <w:bookmarkEnd w:id="67"/>
    <w:p w14:paraId="292F45E4" w14:textId="77777777" w:rsidR="00E40DE8" w:rsidRDefault="00E40DE8" w:rsidP="00E40DE8">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1598F514" w14:textId="77777777" w:rsidR="00E40DE8" w:rsidRDefault="00E40DE8" w:rsidP="00E40DE8">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27FEAB0D" w14:textId="77777777" w:rsidR="00E40DE8" w:rsidRPr="00FC4070" w:rsidRDefault="00E40DE8" w:rsidP="00E40DE8">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6FF4E0B2" w14:textId="77777777" w:rsidR="00E40DE8" w:rsidRPr="00FC4070" w:rsidRDefault="00E40DE8" w:rsidP="00E40DE8">
      <w:pPr>
        <w:pStyle w:val="EW"/>
      </w:pPr>
    </w:p>
    <w:p w14:paraId="205CF7BD" w14:textId="77777777" w:rsidR="00E40DE8" w:rsidRPr="0041528A" w:rsidRDefault="00E40DE8" w:rsidP="00E40DE8">
      <w:r w:rsidRPr="0041528A">
        <w:t>Coding:</w:t>
      </w:r>
    </w:p>
    <w:p w14:paraId="2998D6DE"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3E64E26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6777C7E1"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3BFCA5"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8341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D30A6F"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440104"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DE7D53C"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1EC566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BAC38C"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C927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B0F48"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463544"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765222"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39D9C9" w14:textId="77777777" w:rsidR="00E40DE8" w:rsidRPr="0041528A" w:rsidRDefault="00E40DE8" w:rsidP="00340D1F">
            <w:pPr>
              <w:pStyle w:val="TAC"/>
            </w:pPr>
            <w:r w:rsidRPr="0041528A">
              <w:t>00</w:t>
            </w:r>
          </w:p>
        </w:tc>
      </w:tr>
      <w:tr w:rsidR="00E40DE8" w:rsidRPr="0041528A" w14:paraId="36043861" w14:textId="77777777" w:rsidTr="00340D1F">
        <w:trPr>
          <w:jc w:val="center"/>
        </w:trPr>
        <w:tc>
          <w:tcPr>
            <w:tcW w:w="1134" w:type="dxa"/>
            <w:tcBorders>
              <w:top w:val="single" w:sz="4" w:space="0" w:color="auto"/>
              <w:right w:val="single" w:sz="4" w:space="0" w:color="auto"/>
            </w:tcBorders>
          </w:tcPr>
          <w:p w14:paraId="3F4DDF29"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2976F0A7" w14:textId="77777777" w:rsidR="00E40DE8" w:rsidRDefault="00E40DE8" w:rsidP="00340D1F">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2FAF874" w14:textId="77777777" w:rsidR="00E40DE8" w:rsidRDefault="00E40DE8" w:rsidP="00340D1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11A666B" w14:textId="77777777" w:rsidR="00E40DE8"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D7B60A" w14:textId="77777777" w:rsidR="00E40DE8" w:rsidRDefault="00E40DE8" w:rsidP="00340D1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A6F8D0E" w14:textId="77777777" w:rsidR="00E40DE8" w:rsidRDefault="00E40DE8" w:rsidP="00340D1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14831500" w14:textId="77777777" w:rsidR="00E40DE8" w:rsidRDefault="00E40DE8" w:rsidP="00340D1F">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03C95C59" w14:textId="77777777" w:rsidR="00E40DE8"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5EE87069"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162D612F" w14:textId="77777777" w:rsidR="00E40DE8" w:rsidRDefault="00E40DE8" w:rsidP="00340D1F">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61745"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CE7B20C" w14:textId="77777777" w:rsidR="00E40DE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FA63320" w14:textId="77777777" w:rsidR="00E40DE8" w:rsidRDefault="00E40DE8" w:rsidP="00340D1F">
            <w:pPr>
              <w:pStyle w:val="TAC"/>
            </w:pPr>
            <w:r w:rsidRPr="00F70CB2">
              <w:t>00</w:t>
            </w:r>
          </w:p>
        </w:tc>
      </w:tr>
      <w:tr w:rsidR="00E40DE8" w:rsidRPr="0041528A" w14:paraId="36B400F5" w14:textId="77777777" w:rsidTr="00340D1F">
        <w:trPr>
          <w:jc w:val="center"/>
        </w:trPr>
        <w:tc>
          <w:tcPr>
            <w:tcW w:w="1134" w:type="dxa"/>
            <w:tcBorders>
              <w:top w:val="single" w:sz="4" w:space="0" w:color="auto"/>
              <w:right w:val="single" w:sz="4" w:space="0" w:color="auto"/>
            </w:tcBorders>
          </w:tcPr>
          <w:p w14:paraId="5AF3AE57"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17415EC" w14:textId="77777777" w:rsidR="00E40DE8" w:rsidRPr="00F70CB2"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D79E229"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7E64084" w14:textId="77777777" w:rsidR="00E40DE8" w:rsidRPr="00F70CB2"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61172" w14:textId="77777777" w:rsidR="00E40DE8" w:rsidRPr="009E1CDB"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618283E"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57CCA698" w14:textId="77777777" w:rsidR="00E40DE8" w:rsidRPr="009C15B1" w:rsidRDefault="00E40DE8" w:rsidP="00340D1F">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611FE76A"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FFDB151" w14:textId="77777777" w:rsidR="00E40DE8" w:rsidRPr="00CD235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28821CD" w14:textId="77777777" w:rsidR="00E40DE8"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85AA37"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1DFB34E"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DEEA170" w14:textId="77777777" w:rsidR="00E40DE8" w:rsidRDefault="00E40DE8" w:rsidP="00340D1F">
            <w:pPr>
              <w:pStyle w:val="TAC"/>
            </w:pPr>
            <w:r>
              <w:t>02</w:t>
            </w:r>
          </w:p>
        </w:tc>
      </w:tr>
      <w:tr w:rsidR="00E40DE8" w:rsidRPr="0041528A" w14:paraId="62F4D43A" w14:textId="77777777" w:rsidTr="00340D1F">
        <w:trPr>
          <w:jc w:val="center"/>
        </w:trPr>
        <w:tc>
          <w:tcPr>
            <w:tcW w:w="1134" w:type="dxa"/>
            <w:tcBorders>
              <w:right w:val="single" w:sz="4" w:space="0" w:color="auto"/>
            </w:tcBorders>
          </w:tcPr>
          <w:p w14:paraId="3295847B"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2D08357B" w14:textId="77777777" w:rsidR="00E40DE8" w:rsidRPr="0041528A" w:rsidRDefault="00E40DE8" w:rsidP="00340D1F">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2EF87E82" w14:textId="77777777" w:rsidR="00E40DE8" w:rsidRPr="009C15B1" w:rsidRDefault="00E40DE8" w:rsidP="00340D1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A1E5E"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B0BA729"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9188D6A"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DF5D3DB" w14:textId="77777777" w:rsidR="00E40DE8" w:rsidRPr="009C15B1" w:rsidRDefault="00E40DE8" w:rsidP="00340D1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ACD42D0" w14:textId="77777777" w:rsidR="00E40DE8" w:rsidRPr="00E01703" w:rsidRDefault="00E40DE8" w:rsidP="00340D1F">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F88FFA0" w14:textId="77777777" w:rsidR="00E40DE8" w:rsidRPr="00F70CB2" w:rsidRDefault="00E40DE8" w:rsidP="00340D1F">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05C383B5" w14:textId="77777777" w:rsidR="00E40DE8" w:rsidRPr="0041528A" w:rsidRDefault="00E40DE8" w:rsidP="00340D1F">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38A05D6B" w14:textId="77777777" w:rsidR="00E40DE8" w:rsidRPr="0041528A" w:rsidRDefault="00E40DE8" w:rsidP="00340D1F">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7B2CA138" w14:textId="77777777" w:rsidR="00E40DE8" w:rsidRPr="00E01703"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A31C8E4" w14:textId="77777777" w:rsidR="00E40DE8" w:rsidRPr="00E01703" w:rsidRDefault="00E40DE8" w:rsidP="00340D1F">
            <w:pPr>
              <w:pStyle w:val="TAC"/>
            </w:pPr>
            <w:r>
              <w:t>30</w:t>
            </w:r>
          </w:p>
        </w:tc>
      </w:tr>
      <w:tr w:rsidR="00E40DE8" w:rsidRPr="0041528A" w14:paraId="50FEB009" w14:textId="77777777" w:rsidTr="00340D1F">
        <w:trPr>
          <w:gridAfter w:val="6"/>
          <w:wAfter w:w="3402" w:type="dxa"/>
          <w:jc w:val="center"/>
        </w:trPr>
        <w:tc>
          <w:tcPr>
            <w:tcW w:w="1134" w:type="dxa"/>
            <w:tcBorders>
              <w:right w:val="single" w:sz="4" w:space="0" w:color="auto"/>
            </w:tcBorders>
          </w:tcPr>
          <w:p w14:paraId="657EA995"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473CA447"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C7707E3"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D769655"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9723948" w14:textId="77777777" w:rsidR="00E40DE8" w:rsidRDefault="00E40DE8" w:rsidP="00340D1F">
            <w:pPr>
              <w:pStyle w:val="TAC"/>
            </w:pPr>
            <w:r>
              <w:t>30</w:t>
            </w:r>
          </w:p>
        </w:tc>
        <w:tc>
          <w:tcPr>
            <w:tcW w:w="567" w:type="dxa"/>
            <w:tcBorders>
              <w:top w:val="single" w:sz="4" w:space="0" w:color="auto"/>
              <w:bottom w:val="single" w:sz="4" w:space="0" w:color="auto"/>
              <w:right w:val="single" w:sz="4" w:space="0" w:color="auto"/>
            </w:tcBorders>
          </w:tcPr>
          <w:p w14:paraId="3E0C697B"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7D3763DA"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32</w:t>
            </w:r>
          </w:p>
        </w:tc>
      </w:tr>
    </w:tbl>
    <w:p w14:paraId="6CDD50DE" w14:textId="77777777" w:rsidR="00731E9E" w:rsidRDefault="00731E9E" w:rsidP="00731E9E"/>
    <w:p w14:paraId="629E7FA1" w14:textId="6B606A5D" w:rsidR="00C53078" w:rsidRPr="0041528A" w:rsidRDefault="00C53078" w:rsidP="00C53078">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68" w:name="_Hlk171418036"/>
      <w:r w:rsidRPr="00816C4A">
        <w:t>NG-RAN</w:t>
      </w:r>
      <w:bookmarkEnd w:id="68"/>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53078" w:rsidRPr="0041528A" w14:paraId="22021527" w14:textId="77777777" w:rsidTr="001A75DA">
        <w:trPr>
          <w:cantSplit/>
          <w:jc w:val="center"/>
        </w:trPr>
        <w:tc>
          <w:tcPr>
            <w:tcW w:w="737" w:type="dxa"/>
          </w:tcPr>
          <w:p w14:paraId="7593226B" w14:textId="77777777" w:rsidR="00C53078" w:rsidRPr="0041528A" w:rsidRDefault="00C53078" w:rsidP="001A75DA">
            <w:pPr>
              <w:pStyle w:val="TAH"/>
            </w:pPr>
            <w:r w:rsidRPr="0041528A">
              <w:t>Step</w:t>
            </w:r>
          </w:p>
        </w:tc>
        <w:tc>
          <w:tcPr>
            <w:tcW w:w="1276" w:type="dxa"/>
          </w:tcPr>
          <w:p w14:paraId="289C6865" w14:textId="77777777" w:rsidR="00C53078" w:rsidRPr="0041528A" w:rsidRDefault="00C53078" w:rsidP="001A75DA">
            <w:pPr>
              <w:pStyle w:val="TAH"/>
            </w:pPr>
            <w:r w:rsidRPr="0041528A">
              <w:t>Direction</w:t>
            </w:r>
          </w:p>
        </w:tc>
        <w:tc>
          <w:tcPr>
            <w:tcW w:w="3319" w:type="dxa"/>
          </w:tcPr>
          <w:p w14:paraId="135DB88C" w14:textId="77777777" w:rsidR="00C53078" w:rsidRPr="0041528A" w:rsidRDefault="00C53078" w:rsidP="001A75DA">
            <w:pPr>
              <w:pStyle w:val="TAH"/>
            </w:pPr>
            <w:r w:rsidRPr="0041528A">
              <w:t>MESSAGE / Action</w:t>
            </w:r>
          </w:p>
        </w:tc>
        <w:tc>
          <w:tcPr>
            <w:tcW w:w="3515" w:type="dxa"/>
          </w:tcPr>
          <w:p w14:paraId="0D7D7BC6" w14:textId="77777777" w:rsidR="00C53078" w:rsidRPr="0041528A" w:rsidRDefault="00C53078" w:rsidP="001A75DA">
            <w:pPr>
              <w:pStyle w:val="TAH"/>
            </w:pPr>
            <w:r w:rsidRPr="0041528A">
              <w:t>Comments</w:t>
            </w:r>
          </w:p>
        </w:tc>
      </w:tr>
      <w:tr w:rsidR="00C53078" w:rsidRPr="0041528A" w14:paraId="027B30DF" w14:textId="77777777" w:rsidTr="001A75DA">
        <w:trPr>
          <w:cantSplit/>
          <w:jc w:val="center"/>
        </w:trPr>
        <w:tc>
          <w:tcPr>
            <w:tcW w:w="737" w:type="dxa"/>
          </w:tcPr>
          <w:p w14:paraId="44F231D0" w14:textId="77777777" w:rsidR="00C53078" w:rsidRPr="0041528A" w:rsidRDefault="00C53078" w:rsidP="001A75DA">
            <w:pPr>
              <w:pStyle w:val="TAC"/>
            </w:pPr>
            <w:r>
              <w:t>1</w:t>
            </w:r>
          </w:p>
        </w:tc>
        <w:tc>
          <w:tcPr>
            <w:tcW w:w="1276" w:type="dxa"/>
          </w:tcPr>
          <w:p w14:paraId="1A6DDEB1"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0404F5E2" w14:textId="77777777" w:rsidR="00C53078" w:rsidRPr="0041528A" w:rsidRDefault="00C53078" w:rsidP="001A75DA">
            <w:pPr>
              <w:pStyle w:val="TAL"/>
            </w:pPr>
            <w:r w:rsidRPr="0041528A">
              <w:t>PROACTIVE COMMAND PENDI</w:t>
            </w:r>
            <w:r>
              <w:t>NG PROVIDE LOCAL INFORMATION 1.27</w:t>
            </w:r>
            <w:r w:rsidRPr="0041528A">
              <w:t>.1</w:t>
            </w:r>
          </w:p>
        </w:tc>
        <w:tc>
          <w:tcPr>
            <w:tcW w:w="3515" w:type="dxa"/>
          </w:tcPr>
          <w:p w14:paraId="4D59A0D0" w14:textId="77777777" w:rsidR="00C53078" w:rsidRPr="0041528A" w:rsidRDefault="00C53078" w:rsidP="001A75DA">
            <w:pPr>
              <w:pStyle w:val="TAL"/>
            </w:pPr>
          </w:p>
        </w:tc>
      </w:tr>
      <w:tr w:rsidR="00C53078" w:rsidRPr="0041528A" w14:paraId="2F66327B" w14:textId="77777777" w:rsidTr="001A75DA">
        <w:trPr>
          <w:cantSplit/>
          <w:jc w:val="center"/>
        </w:trPr>
        <w:tc>
          <w:tcPr>
            <w:tcW w:w="737" w:type="dxa"/>
          </w:tcPr>
          <w:p w14:paraId="4B0E7E4D" w14:textId="77777777" w:rsidR="00C53078" w:rsidRPr="0041528A" w:rsidRDefault="00C53078" w:rsidP="001A75DA">
            <w:pPr>
              <w:pStyle w:val="TAC"/>
            </w:pPr>
            <w:r>
              <w:t>2</w:t>
            </w:r>
          </w:p>
        </w:tc>
        <w:tc>
          <w:tcPr>
            <w:tcW w:w="1276" w:type="dxa"/>
          </w:tcPr>
          <w:p w14:paraId="06103F06"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384E74A4" w14:textId="77777777" w:rsidR="00C53078" w:rsidRPr="0041528A" w:rsidRDefault="00C53078" w:rsidP="001A75DA">
            <w:pPr>
              <w:pStyle w:val="TAL"/>
            </w:pPr>
            <w:r w:rsidRPr="0041528A">
              <w:t>FETCH</w:t>
            </w:r>
          </w:p>
        </w:tc>
        <w:tc>
          <w:tcPr>
            <w:tcW w:w="3515" w:type="dxa"/>
          </w:tcPr>
          <w:p w14:paraId="34DD788B" w14:textId="77777777" w:rsidR="00C53078" w:rsidRPr="0041528A" w:rsidRDefault="00C53078" w:rsidP="001A75DA">
            <w:pPr>
              <w:pStyle w:val="TAL"/>
            </w:pPr>
          </w:p>
        </w:tc>
      </w:tr>
      <w:tr w:rsidR="00C53078" w:rsidRPr="0041528A" w14:paraId="0D4AF86B" w14:textId="77777777" w:rsidTr="001A75DA">
        <w:trPr>
          <w:cantSplit/>
          <w:jc w:val="center"/>
        </w:trPr>
        <w:tc>
          <w:tcPr>
            <w:tcW w:w="737" w:type="dxa"/>
          </w:tcPr>
          <w:p w14:paraId="7EAB652F" w14:textId="77777777" w:rsidR="00C53078" w:rsidRPr="0041528A" w:rsidRDefault="00C53078" w:rsidP="001A75DA">
            <w:pPr>
              <w:pStyle w:val="TAC"/>
            </w:pPr>
            <w:r>
              <w:t>3</w:t>
            </w:r>
          </w:p>
        </w:tc>
        <w:tc>
          <w:tcPr>
            <w:tcW w:w="1276" w:type="dxa"/>
          </w:tcPr>
          <w:p w14:paraId="1055A760"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4102C58C" w14:textId="77777777" w:rsidR="00C53078" w:rsidRPr="0041528A" w:rsidRDefault="00C53078" w:rsidP="001A75DA">
            <w:pPr>
              <w:pStyle w:val="TAL"/>
            </w:pPr>
            <w:r w:rsidRPr="0041528A">
              <w:t>PROACTIVE COMMAN</w:t>
            </w:r>
            <w:r>
              <w:t>D: PROVIDE LOCAL INFORMATION 1.27</w:t>
            </w:r>
            <w:r w:rsidRPr="0041528A">
              <w:t>.1</w:t>
            </w:r>
          </w:p>
        </w:tc>
        <w:tc>
          <w:tcPr>
            <w:tcW w:w="3515" w:type="dxa"/>
          </w:tcPr>
          <w:p w14:paraId="22616421" w14:textId="77777777" w:rsidR="00C53078" w:rsidRPr="0041528A" w:rsidRDefault="00C53078" w:rsidP="001A75DA">
            <w:pPr>
              <w:pStyle w:val="TAL"/>
              <w:rPr>
                <w:sz w:val="12"/>
              </w:rPr>
            </w:pPr>
          </w:p>
        </w:tc>
      </w:tr>
      <w:tr w:rsidR="00C53078" w:rsidRPr="0041528A" w14:paraId="0B42A37C" w14:textId="77777777" w:rsidTr="001A75DA">
        <w:trPr>
          <w:cantSplit/>
          <w:jc w:val="center"/>
        </w:trPr>
        <w:tc>
          <w:tcPr>
            <w:tcW w:w="737" w:type="dxa"/>
          </w:tcPr>
          <w:p w14:paraId="1028DDB7" w14:textId="77777777" w:rsidR="00C53078" w:rsidRPr="0041528A" w:rsidRDefault="00C53078" w:rsidP="001A75DA">
            <w:pPr>
              <w:pStyle w:val="TAC"/>
            </w:pPr>
            <w:r>
              <w:t>4</w:t>
            </w:r>
          </w:p>
        </w:tc>
        <w:tc>
          <w:tcPr>
            <w:tcW w:w="1276" w:type="dxa"/>
          </w:tcPr>
          <w:p w14:paraId="0ACE7BD7"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2E71B016" w14:textId="62F8BE9C" w:rsidR="00C53078" w:rsidRPr="0041528A" w:rsidRDefault="00C53078" w:rsidP="001A75DA">
            <w:pPr>
              <w:pStyle w:val="TAL"/>
            </w:pPr>
            <w:r w:rsidRPr="0041528A">
              <w:t xml:space="preserve">TERMINAL RESPONSE: PROVIDE LOCAL INFORMATION </w:t>
            </w:r>
            <w:r>
              <w:t>1.31</w:t>
            </w:r>
            <w:r w:rsidRPr="0041528A">
              <w:t>.1</w:t>
            </w:r>
          </w:p>
        </w:tc>
        <w:tc>
          <w:tcPr>
            <w:tcW w:w="3515" w:type="dxa"/>
          </w:tcPr>
          <w:p w14:paraId="5A7D12AF" w14:textId="77777777" w:rsidR="00C53078" w:rsidRPr="0041528A" w:rsidRDefault="00C53078" w:rsidP="001A75DA">
            <w:pPr>
              <w:pStyle w:val="TAL"/>
            </w:pPr>
            <w:r w:rsidRPr="0041528A">
              <w:t>[Command performed successfully]</w:t>
            </w:r>
          </w:p>
        </w:tc>
      </w:tr>
    </w:tbl>
    <w:p w14:paraId="168692B5" w14:textId="77777777" w:rsidR="00C53078" w:rsidRPr="0041528A" w:rsidRDefault="00C53078" w:rsidP="00C53078"/>
    <w:p w14:paraId="43B6E83F" w14:textId="0C6839BE" w:rsidR="00C53078" w:rsidRPr="0041528A" w:rsidRDefault="00C53078" w:rsidP="00C53078">
      <w:r w:rsidRPr="0041528A">
        <w:t>TERMINAL RESPONS</w:t>
      </w:r>
      <w:r>
        <w:t>E: PROVIDE LOCAL INFORMATION 1.31</w:t>
      </w:r>
      <w:r w:rsidRPr="0041528A">
        <w:t>.1</w:t>
      </w:r>
    </w:p>
    <w:p w14:paraId="5AF87F18" w14:textId="77777777" w:rsidR="00C53078" w:rsidRPr="0041528A" w:rsidRDefault="00C53078" w:rsidP="00C53078">
      <w:r w:rsidRPr="0041528A">
        <w:t>Logically:</w:t>
      </w:r>
    </w:p>
    <w:p w14:paraId="0A309D21" w14:textId="77777777" w:rsidR="00C53078" w:rsidRPr="0041528A" w:rsidRDefault="00C53078" w:rsidP="00C53078">
      <w:pPr>
        <w:pStyle w:val="EW"/>
      </w:pPr>
      <w:r w:rsidRPr="0041528A">
        <w:t>Command details</w:t>
      </w:r>
    </w:p>
    <w:p w14:paraId="0608B390" w14:textId="77777777" w:rsidR="00C53078" w:rsidRPr="0041528A" w:rsidRDefault="00C53078" w:rsidP="00C53078">
      <w:pPr>
        <w:pStyle w:val="EW"/>
      </w:pPr>
      <w:r w:rsidRPr="0041528A">
        <w:tab/>
        <w:t>Command number:</w:t>
      </w:r>
      <w:r w:rsidRPr="0041528A">
        <w:tab/>
        <w:t>1</w:t>
      </w:r>
    </w:p>
    <w:p w14:paraId="16DD541C" w14:textId="77777777" w:rsidR="00C53078" w:rsidRPr="00AD315D" w:rsidRDefault="00C53078" w:rsidP="00C53078">
      <w:pPr>
        <w:pStyle w:val="EW"/>
        <w:rPr>
          <w:lang w:val="fr-FR"/>
        </w:rPr>
      </w:pPr>
      <w:r w:rsidRPr="0041528A">
        <w:tab/>
      </w:r>
      <w:r w:rsidRPr="00AD315D">
        <w:rPr>
          <w:lang w:val="fr-FR"/>
        </w:rPr>
        <w:t>Command type:</w:t>
      </w:r>
      <w:r w:rsidRPr="00AD315D">
        <w:rPr>
          <w:lang w:val="fr-FR"/>
        </w:rPr>
        <w:tab/>
        <w:t>PROVIDE LOCAL INFORMATION</w:t>
      </w:r>
    </w:p>
    <w:p w14:paraId="43F083DF" w14:textId="77777777" w:rsidR="00C53078" w:rsidRPr="00AD315D" w:rsidRDefault="00C53078" w:rsidP="00C53078">
      <w:pPr>
        <w:pStyle w:val="EW"/>
        <w:rPr>
          <w:lang w:val="fr-FR"/>
        </w:rPr>
      </w:pPr>
      <w:r w:rsidRPr="00AD315D">
        <w:rPr>
          <w:lang w:val="fr-FR"/>
        </w:rPr>
        <w:tab/>
        <w:t>Qualifier:</w:t>
      </w:r>
      <w:r w:rsidRPr="00AD315D">
        <w:rPr>
          <w:lang w:val="fr-FR"/>
        </w:rPr>
        <w:tab/>
        <w:t>"05" Timing Advance</w:t>
      </w:r>
    </w:p>
    <w:p w14:paraId="7CFFE9B6" w14:textId="77777777" w:rsidR="00C53078" w:rsidRPr="00AD315D" w:rsidRDefault="00C53078" w:rsidP="00C53078">
      <w:pPr>
        <w:pStyle w:val="EW"/>
        <w:rPr>
          <w:lang w:val="fr-FR"/>
        </w:rPr>
      </w:pPr>
      <w:proofErr w:type="spellStart"/>
      <w:r w:rsidRPr="00AD315D">
        <w:rPr>
          <w:lang w:val="fr-FR"/>
        </w:rPr>
        <w:t>Device</w:t>
      </w:r>
      <w:proofErr w:type="spellEnd"/>
      <w:r w:rsidRPr="00AD315D">
        <w:rPr>
          <w:lang w:val="fr-FR"/>
        </w:rPr>
        <w:t xml:space="preserve"> </w:t>
      </w:r>
      <w:proofErr w:type="spellStart"/>
      <w:r w:rsidRPr="00AD315D">
        <w:rPr>
          <w:lang w:val="fr-FR"/>
        </w:rPr>
        <w:t>identities</w:t>
      </w:r>
      <w:proofErr w:type="spellEnd"/>
    </w:p>
    <w:p w14:paraId="00B5D3F2" w14:textId="77777777" w:rsidR="00C53078" w:rsidRPr="00AD315D" w:rsidRDefault="00C53078" w:rsidP="00C53078">
      <w:pPr>
        <w:pStyle w:val="EW"/>
        <w:rPr>
          <w:lang w:val="fr-FR"/>
        </w:rPr>
      </w:pPr>
      <w:r w:rsidRPr="00AD315D">
        <w:rPr>
          <w:lang w:val="fr-FR"/>
        </w:rPr>
        <w:tab/>
        <w:t xml:space="preserve">Source </w:t>
      </w:r>
      <w:proofErr w:type="spellStart"/>
      <w:r w:rsidRPr="00AD315D">
        <w:rPr>
          <w:lang w:val="fr-FR"/>
        </w:rPr>
        <w:t>device</w:t>
      </w:r>
      <w:proofErr w:type="spellEnd"/>
      <w:r w:rsidRPr="00AD315D">
        <w:rPr>
          <w:lang w:val="fr-FR"/>
        </w:rPr>
        <w:t>:</w:t>
      </w:r>
      <w:r w:rsidRPr="00AD315D">
        <w:rPr>
          <w:lang w:val="fr-FR"/>
        </w:rPr>
        <w:tab/>
        <w:t>ME</w:t>
      </w:r>
    </w:p>
    <w:p w14:paraId="5A90A2E2" w14:textId="77777777" w:rsidR="00C53078" w:rsidRPr="00AD315D" w:rsidRDefault="00C53078" w:rsidP="00C53078">
      <w:pPr>
        <w:pStyle w:val="EW"/>
        <w:rPr>
          <w:lang w:val="fr-FR"/>
        </w:rPr>
      </w:pPr>
      <w:r w:rsidRPr="00AD315D">
        <w:rPr>
          <w:lang w:val="fr-FR"/>
        </w:rPr>
        <w:tab/>
        <w:t xml:space="preserve">Destination </w:t>
      </w:r>
      <w:proofErr w:type="spellStart"/>
      <w:r w:rsidRPr="00AD315D">
        <w:rPr>
          <w:lang w:val="fr-FR"/>
        </w:rPr>
        <w:t>device</w:t>
      </w:r>
      <w:proofErr w:type="spellEnd"/>
      <w:r w:rsidRPr="00AD315D">
        <w:rPr>
          <w:lang w:val="fr-FR"/>
        </w:rPr>
        <w:t>:</w:t>
      </w:r>
      <w:r w:rsidRPr="00AD315D">
        <w:rPr>
          <w:lang w:val="fr-FR"/>
        </w:rPr>
        <w:tab/>
        <w:t>UICC</w:t>
      </w:r>
    </w:p>
    <w:p w14:paraId="79C5AC3D" w14:textId="77777777" w:rsidR="00C53078" w:rsidRPr="0041528A" w:rsidRDefault="00C53078" w:rsidP="00C53078">
      <w:pPr>
        <w:pStyle w:val="EW"/>
      </w:pPr>
      <w:r w:rsidRPr="0041528A">
        <w:t>Result</w:t>
      </w:r>
    </w:p>
    <w:p w14:paraId="2F6D9A4B" w14:textId="77777777" w:rsidR="00C53078" w:rsidRPr="0041528A" w:rsidRDefault="00C53078" w:rsidP="00C53078">
      <w:pPr>
        <w:pStyle w:val="EW"/>
      </w:pPr>
      <w:r w:rsidRPr="0041528A">
        <w:tab/>
        <w:t>General Result:</w:t>
      </w:r>
      <w:r w:rsidRPr="0041528A">
        <w:tab/>
        <w:t>Command performed successfully</w:t>
      </w:r>
    </w:p>
    <w:p w14:paraId="1AC50C16" w14:textId="77777777" w:rsidR="00C53078" w:rsidRPr="0041528A" w:rsidRDefault="00C53078" w:rsidP="00C53078">
      <w:pPr>
        <w:pStyle w:val="EW"/>
        <w:ind w:firstLine="0"/>
      </w:pPr>
      <w:r>
        <w:rPr>
          <w:rFonts w:eastAsia="SimSun" w:hint="eastAsia"/>
          <w:lang w:val="en-US" w:eastAsia="zh-CN"/>
        </w:rPr>
        <w:t>NG-RAN</w:t>
      </w:r>
      <w:r w:rsidRPr="00384F3E">
        <w:rPr>
          <w:rFonts w:eastAsia="SimSun"/>
          <w:lang w:val="en-US" w:eastAsia="zh-CN"/>
        </w:rPr>
        <w:t>/Satellite NG-RAN</w:t>
      </w:r>
      <w:r>
        <w:t xml:space="preserve"> Primary Timing Advance:</w:t>
      </w:r>
      <w:r>
        <w:tab/>
        <w:t xml:space="preserve"> 4 bytes</w:t>
      </w:r>
    </w:p>
    <w:p w14:paraId="146D5D7E" w14:textId="77777777" w:rsidR="00C53078" w:rsidRPr="0041528A" w:rsidRDefault="00C53078" w:rsidP="00C53078">
      <w:pPr>
        <w:pStyle w:val="EW"/>
      </w:pPr>
      <w:r>
        <w:tab/>
      </w:r>
      <w:r w:rsidRPr="0041528A">
        <w:t>ME status:</w:t>
      </w:r>
      <w:r w:rsidRPr="0041528A">
        <w:tab/>
        <w:t>"00" ME is in idle state</w:t>
      </w:r>
    </w:p>
    <w:p w14:paraId="42A878C6" w14:textId="77777777" w:rsidR="00C53078" w:rsidRPr="0041528A" w:rsidRDefault="00C53078" w:rsidP="00C53078">
      <w:pPr>
        <w:pStyle w:val="EX"/>
      </w:pPr>
      <w:r w:rsidRPr="0041528A">
        <w:tab/>
      </w:r>
      <w:r>
        <w:rPr>
          <w:rFonts w:eastAsia="SimSun" w:hint="eastAsia"/>
          <w:lang w:val="en-US" w:eastAsia="zh-CN"/>
        </w:rPr>
        <w:t>NG-RAN</w:t>
      </w:r>
      <w:r w:rsidRPr="00384F3E">
        <w:rPr>
          <w:rFonts w:eastAsia="SimSun"/>
          <w:lang w:val="en-US" w:eastAsia="zh-CN"/>
        </w:rPr>
        <w:t>/Satellite NG-RAN</w:t>
      </w:r>
      <w:r>
        <w:t xml:space="preserve"> Primary Timing Advance:</w:t>
      </w:r>
      <w:r>
        <w:tab/>
        <w:t>0</w:t>
      </w:r>
    </w:p>
    <w:p w14:paraId="542E2124" w14:textId="77777777" w:rsidR="00C53078" w:rsidRPr="0041528A" w:rsidRDefault="00C53078" w:rsidP="00C53078">
      <w:r w:rsidRPr="0041528A">
        <w:t>Coding:</w:t>
      </w:r>
    </w:p>
    <w:p w14:paraId="08BA3A6C" w14:textId="77777777" w:rsidR="00C53078" w:rsidRPr="0041528A" w:rsidRDefault="00C53078" w:rsidP="00C5307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6D4B2DB9"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B5FFAA1"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ED192"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5ABB36"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CCD30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C93153"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761F50" w14:textId="77777777" w:rsidR="00C53078" w:rsidRPr="0041528A" w:rsidRDefault="00C53078" w:rsidP="001A75DA">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9BF197"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00A2B"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E2E512"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7AA807"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CC8C5"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FEF833"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846CB5" w14:textId="77777777" w:rsidR="00C53078" w:rsidRPr="0041528A" w:rsidRDefault="00C53078" w:rsidP="001A75DA">
            <w:pPr>
              <w:pStyle w:val="TAC"/>
            </w:pPr>
            <w:r w:rsidRPr="0041528A">
              <w:t>00</w:t>
            </w:r>
          </w:p>
        </w:tc>
      </w:tr>
      <w:tr w:rsidR="00C53078" w:rsidRPr="0041528A" w14:paraId="7C60007F" w14:textId="77777777" w:rsidTr="001A75DA">
        <w:trPr>
          <w:jc w:val="center"/>
        </w:trPr>
        <w:tc>
          <w:tcPr>
            <w:tcW w:w="1134" w:type="dxa"/>
            <w:tcBorders>
              <w:top w:val="single" w:sz="4" w:space="0" w:color="auto"/>
              <w:right w:val="single" w:sz="4" w:space="0" w:color="auto"/>
            </w:tcBorders>
          </w:tcPr>
          <w:p w14:paraId="78260777"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5F96AC5" w14:textId="77777777" w:rsidR="00C53078" w:rsidRPr="0041528A" w:rsidRDefault="00C53078" w:rsidP="001A75DA">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2C82023A" w14:textId="77777777" w:rsidR="00C53078" w:rsidRPr="0041528A" w:rsidRDefault="00C53078" w:rsidP="001A75DA">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129C2BD0" w14:textId="77777777" w:rsidR="00C53078" w:rsidRPr="00834DC3" w:rsidRDefault="00C53078" w:rsidP="001A75DA">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0C497BA5" w14:textId="77777777" w:rsidR="00C53078" w:rsidRPr="00834DC3" w:rsidRDefault="00C53078" w:rsidP="001A75DA">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A191B71" w14:textId="77777777" w:rsidR="00C53078" w:rsidRPr="00834DC3" w:rsidRDefault="00C53078" w:rsidP="001A75DA">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03EA83A" w14:textId="77777777" w:rsidR="00C53078" w:rsidRPr="00834DC3" w:rsidRDefault="00C53078" w:rsidP="001A75DA">
            <w:pPr>
              <w:pStyle w:val="TAC"/>
            </w:pPr>
            <w:r w:rsidRPr="00834DC3">
              <w:t>00</w:t>
            </w:r>
          </w:p>
        </w:tc>
        <w:tc>
          <w:tcPr>
            <w:tcW w:w="567" w:type="dxa"/>
            <w:tcBorders>
              <w:top w:val="single" w:sz="4" w:space="0" w:color="auto"/>
              <w:left w:val="single" w:sz="4" w:space="0" w:color="auto"/>
            </w:tcBorders>
          </w:tcPr>
          <w:p w14:paraId="6EC87B61" w14:textId="77777777" w:rsidR="00C53078" w:rsidRPr="0041528A" w:rsidRDefault="00C53078" w:rsidP="001A75DA">
            <w:pPr>
              <w:pStyle w:val="TAC"/>
            </w:pPr>
          </w:p>
        </w:tc>
        <w:tc>
          <w:tcPr>
            <w:tcW w:w="567" w:type="dxa"/>
            <w:tcBorders>
              <w:top w:val="single" w:sz="4" w:space="0" w:color="auto"/>
              <w:left w:val="nil"/>
            </w:tcBorders>
          </w:tcPr>
          <w:p w14:paraId="1C322EED" w14:textId="77777777" w:rsidR="00C53078" w:rsidRPr="0041528A" w:rsidRDefault="00C53078" w:rsidP="001A75DA">
            <w:pPr>
              <w:pStyle w:val="TAC"/>
            </w:pPr>
          </w:p>
        </w:tc>
        <w:tc>
          <w:tcPr>
            <w:tcW w:w="567" w:type="dxa"/>
            <w:tcBorders>
              <w:top w:val="single" w:sz="4" w:space="0" w:color="auto"/>
              <w:left w:val="nil"/>
            </w:tcBorders>
          </w:tcPr>
          <w:p w14:paraId="4C3F0926" w14:textId="77777777" w:rsidR="00C53078" w:rsidRPr="0041528A" w:rsidRDefault="00C53078" w:rsidP="001A75DA">
            <w:pPr>
              <w:pStyle w:val="TAC"/>
            </w:pPr>
          </w:p>
        </w:tc>
        <w:tc>
          <w:tcPr>
            <w:tcW w:w="567" w:type="dxa"/>
            <w:tcBorders>
              <w:top w:val="single" w:sz="4" w:space="0" w:color="auto"/>
              <w:left w:val="nil"/>
            </w:tcBorders>
          </w:tcPr>
          <w:p w14:paraId="294EC27C" w14:textId="77777777" w:rsidR="00C53078" w:rsidRPr="0041528A" w:rsidRDefault="00C53078" w:rsidP="001A75DA">
            <w:pPr>
              <w:pStyle w:val="TAC"/>
            </w:pPr>
          </w:p>
        </w:tc>
        <w:tc>
          <w:tcPr>
            <w:tcW w:w="567" w:type="dxa"/>
            <w:tcBorders>
              <w:top w:val="single" w:sz="4" w:space="0" w:color="auto"/>
              <w:left w:val="nil"/>
            </w:tcBorders>
          </w:tcPr>
          <w:p w14:paraId="4D87D40E" w14:textId="77777777" w:rsidR="00C53078" w:rsidRPr="0041528A" w:rsidRDefault="00C53078" w:rsidP="001A75DA">
            <w:pPr>
              <w:pStyle w:val="TAC"/>
            </w:pPr>
          </w:p>
        </w:tc>
        <w:tc>
          <w:tcPr>
            <w:tcW w:w="567" w:type="dxa"/>
            <w:tcBorders>
              <w:top w:val="single" w:sz="4" w:space="0" w:color="auto"/>
              <w:left w:val="nil"/>
            </w:tcBorders>
          </w:tcPr>
          <w:p w14:paraId="6EDF0216" w14:textId="77777777" w:rsidR="00C53078" w:rsidRPr="0041528A" w:rsidRDefault="00C53078" w:rsidP="001A75DA">
            <w:pPr>
              <w:pStyle w:val="TAC"/>
            </w:pPr>
          </w:p>
        </w:tc>
      </w:tr>
    </w:tbl>
    <w:p w14:paraId="0A0007BE" w14:textId="77777777" w:rsidR="00C53078" w:rsidRDefault="00C53078" w:rsidP="00C53078"/>
    <w:p w14:paraId="3E35C463" w14:textId="42668F5D" w:rsidR="00C53078" w:rsidRPr="0041528A" w:rsidRDefault="00C53078" w:rsidP="00C53078">
      <w:pPr>
        <w:pStyle w:val="TH"/>
      </w:pPr>
      <w:r w:rsidRPr="0041528A">
        <w:t>Expected Sequence 1.</w:t>
      </w:r>
      <w:r>
        <w:t>32</w:t>
      </w:r>
      <w:r w:rsidRPr="0041528A">
        <w:t xml:space="preserve"> (PROVIDE LOCAL INFORMATION, Access Technology, </w:t>
      </w:r>
      <w:r>
        <w:t xml:space="preserve">Satellite </w:t>
      </w:r>
      <w:r w:rsidRPr="0041528A">
        <w:t>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53078" w:rsidRPr="0041528A" w14:paraId="458DCA7D" w14:textId="77777777" w:rsidTr="001A75DA">
        <w:tc>
          <w:tcPr>
            <w:tcW w:w="607" w:type="dxa"/>
            <w:tcBorders>
              <w:top w:val="single" w:sz="4" w:space="0" w:color="auto"/>
              <w:left w:val="single" w:sz="4" w:space="0" w:color="auto"/>
              <w:bottom w:val="single" w:sz="4" w:space="0" w:color="auto"/>
              <w:right w:val="single" w:sz="4" w:space="0" w:color="auto"/>
            </w:tcBorders>
            <w:vAlign w:val="center"/>
            <w:hideMark/>
          </w:tcPr>
          <w:p w14:paraId="2FBBE4EE" w14:textId="77777777" w:rsidR="00C53078" w:rsidRPr="0041528A" w:rsidRDefault="00C53078" w:rsidP="001A75DA">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4A4591" w14:textId="77777777" w:rsidR="00C53078" w:rsidRPr="0041528A" w:rsidRDefault="00C53078" w:rsidP="001A75DA">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A5BB3F9" w14:textId="77777777" w:rsidR="00C53078" w:rsidRPr="0041528A" w:rsidRDefault="00C53078" w:rsidP="001A75DA">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B1451AB" w14:textId="77777777" w:rsidR="00C53078" w:rsidRPr="0041528A" w:rsidRDefault="00C53078" w:rsidP="001A75DA">
            <w:pPr>
              <w:pStyle w:val="TAH"/>
            </w:pPr>
            <w:r w:rsidRPr="0041528A">
              <w:t>Comments</w:t>
            </w:r>
          </w:p>
        </w:tc>
      </w:tr>
      <w:tr w:rsidR="00C53078" w:rsidRPr="0041528A" w14:paraId="5F068830"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B9DEE2E" w14:textId="77777777" w:rsidR="00C53078" w:rsidRPr="0041528A" w:rsidRDefault="00C53078" w:rsidP="001A75DA">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24C75392"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DDE16F" w14:textId="77777777" w:rsidR="00C53078" w:rsidRPr="0041528A" w:rsidRDefault="00C53078" w:rsidP="001A75DA">
            <w:pPr>
              <w:pStyle w:val="TAL"/>
              <w:rPr>
                <w:sz w:val="24"/>
                <w:szCs w:val="24"/>
              </w:rPr>
            </w:pPr>
            <w:r w:rsidRPr="0041528A">
              <w:rPr>
                <w:rFonts w:ascii="Helvetica" w:hAnsi="Helvetica" w:cs="Helvetica"/>
              </w:rPr>
              <w:t>PROACTIVE COMMAND PENDING PROVIDE LOCAL INFORMATION 1.14.1</w:t>
            </w:r>
          </w:p>
        </w:tc>
        <w:tc>
          <w:tcPr>
            <w:tcW w:w="3600" w:type="dxa"/>
            <w:hideMark/>
          </w:tcPr>
          <w:p w14:paraId="141E0730" w14:textId="77777777" w:rsidR="00C53078" w:rsidRPr="0041528A" w:rsidRDefault="00C53078" w:rsidP="001A75DA">
            <w:pPr>
              <w:pStyle w:val="TAL"/>
            </w:pPr>
          </w:p>
        </w:tc>
      </w:tr>
      <w:tr w:rsidR="00C53078" w:rsidRPr="0041528A" w14:paraId="2CFA1653"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8A38BC8" w14:textId="77777777" w:rsidR="00C53078" w:rsidRPr="0041528A" w:rsidRDefault="00C53078" w:rsidP="001A75DA">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5536322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B2FBCDF" w14:textId="77777777" w:rsidR="00C53078" w:rsidRPr="0041528A" w:rsidRDefault="00C53078" w:rsidP="001A75DA">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116D664B" w14:textId="77777777" w:rsidR="00C53078" w:rsidRPr="0041528A" w:rsidRDefault="00C53078" w:rsidP="001A75DA">
            <w:pPr>
              <w:pStyle w:val="TAL"/>
              <w:rPr>
                <w:sz w:val="24"/>
                <w:szCs w:val="24"/>
              </w:rPr>
            </w:pPr>
          </w:p>
        </w:tc>
      </w:tr>
      <w:tr w:rsidR="00C53078" w:rsidRPr="0041528A" w14:paraId="486EF5CE"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1374825" w14:textId="77777777" w:rsidR="00C53078" w:rsidRPr="0041528A" w:rsidRDefault="00C53078" w:rsidP="001A75DA">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0D76CB1"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3716D16" w14:textId="77777777" w:rsidR="00C53078" w:rsidRPr="0041528A" w:rsidRDefault="00C53078" w:rsidP="001A75DA">
            <w:pPr>
              <w:pStyle w:val="TAL"/>
              <w:rPr>
                <w:sz w:val="24"/>
                <w:szCs w:val="24"/>
              </w:rPr>
            </w:pPr>
            <w:r w:rsidRPr="0041528A">
              <w:rPr>
                <w:rFonts w:ascii="Helvetica" w:hAnsi="Helvetica" w:cs="Helvetica"/>
              </w:rPr>
              <w:t>PROACTIVE COMMAND: PROVIDE LOCAL INFORMATION 1.14.1</w:t>
            </w:r>
          </w:p>
        </w:tc>
        <w:tc>
          <w:tcPr>
            <w:tcW w:w="3600" w:type="dxa"/>
            <w:hideMark/>
          </w:tcPr>
          <w:p w14:paraId="2172B3F8" w14:textId="77777777" w:rsidR="00C53078" w:rsidRPr="0041528A" w:rsidRDefault="00C53078" w:rsidP="001A75DA">
            <w:pPr>
              <w:pStyle w:val="TAL"/>
            </w:pPr>
          </w:p>
        </w:tc>
      </w:tr>
      <w:tr w:rsidR="00C53078" w:rsidRPr="0041528A" w14:paraId="54FCE4A6"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3D8A8F7" w14:textId="77777777" w:rsidR="00C53078" w:rsidRPr="0041528A" w:rsidRDefault="00C53078" w:rsidP="001A75DA">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9D6F05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5CFD117" w14:textId="5EE8101D" w:rsidR="00C53078" w:rsidRPr="0041528A" w:rsidRDefault="00C53078" w:rsidP="001A75DA">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609526C3" w14:textId="77777777" w:rsidR="00C53078" w:rsidRPr="0041528A" w:rsidRDefault="00C53078" w:rsidP="001A75DA">
            <w:pPr>
              <w:pStyle w:val="TAL"/>
            </w:pPr>
            <w:r w:rsidRPr="0041528A">
              <w:rPr>
                <w:rFonts w:ascii="Helvetica" w:hAnsi="Helvetica" w:cs="Helvetica"/>
              </w:rPr>
              <w:t>[Command performed successfully]</w:t>
            </w:r>
            <w:r w:rsidRPr="0041528A">
              <w:rPr>
                <w:rFonts w:ascii="Helvetica" w:hAnsi="Helvetica" w:cs="Helvetica"/>
              </w:rPr>
              <w:br/>
            </w:r>
          </w:p>
        </w:tc>
      </w:tr>
    </w:tbl>
    <w:p w14:paraId="04DC9E08" w14:textId="77777777" w:rsidR="00C53078" w:rsidRPr="0041528A" w:rsidRDefault="00C53078" w:rsidP="00C53078"/>
    <w:p w14:paraId="1EA757B3" w14:textId="7F978C5B" w:rsidR="00C53078" w:rsidRPr="0041528A" w:rsidRDefault="00C53078" w:rsidP="00C53078">
      <w:r w:rsidRPr="0041528A">
        <w:t>TERMINAL RESPONSE: PROVIDE LOCAL INFORMATION 1.</w:t>
      </w:r>
      <w:r>
        <w:t>32</w:t>
      </w:r>
      <w:r w:rsidRPr="0041528A">
        <w:t>.1</w:t>
      </w:r>
    </w:p>
    <w:p w14:paraId="14DC29C0" w14:textId="77777777" w:rsidR="00C53078" w:rsidRPr="0041528A" w:rsidRDefault="00C53078" w:rsidP="00C53078">
      <w:r w:rsidRPr="0041528A">
        <w:t>Logically:</w:t>
      </w:r>
    </w:p>
    <w:p w14:paraId="5D3A554F" w14:textId="77777777" w:rsidR="00C53078" w:rsidRPr="0041528A" w:rsidRDefault="00C53078" w:rsidP="00C53078">
      <w:pPr>
        <w:pStyle w:val="EW"/>
      </w:pPr>
      <w:r w:rsidRPr="0041528A">
        <w:t>Command details</w:t>
      </w:r>
    </w:p>
    <w:p w14:paraId="21E79822" w14:textId="77777777" w:rsidR="00C53078" w:rsidRPr="0041528A" w:rsidRDefault="00C53078" w:rsidP="00C53078">
      <w:pPr>
        <w:pStyle w:val="EW"/>
      </w:pPr>
      <w:r>
        <w:tab/>
      </w:r>
      <w:r w:rsidRPr="0041528A">
        <w:t>Command number:</w:t>
      </w:r>
      <w:r w:rsidRPr="0041528A">
        <w:tab/>
        <w:t>1</w:t>
      </w:r>
    </w:p>
    <w:p w14:paraId="4CC4216C" w14:textId="77777777" w:rsidR="00C53078" w:rsidRPr="0041528A" w:rsidRDefault="00C53078" w:rsidP="00C53078">
      <w:pPr>
        <w:pStyle w:val="EW"/>
      </w:pPr>
      <w:r>
        <w:tab/>
      </w:r>
      <w:r w:rsidRPr="0041528A">
        <w:t>Command type:</w:t>
      </w:r>
      <w:r w:rsidRPr="0041528A">
        <w:tab/>
        <w:t>PROVIDE LOCAL INFORMATION</w:t>
      </w:r>
    </w:p>
    <w:p w14:paraId="1B431A9B" w14:textId="77777777" w:rsidR="00C53078" w:rsidRPr="0041528A" w:rsidRDefault="00C53078" w:rsidP="00C53078">
      <w:pPr>
        <w:pStyle w:val="EW"/>
      </w:pPr>
      <w:r>
        <w:tab/>
      </w:r>
      <w:r w:rsidRPr="0041528A">
        <w:t>Qualifier:</w:t>
      </w:r>
      <w:r w:rsidRPr="0041528A">
        <w:tab/>
        <w:t>"06" Access Technology</w:t>
      </w:r>
    </w:p>
    <w:p w14:paraId="78607523" w14:textId="77777777" w:rsidR="00C53078" w:rsidRPr="0041528A" w:rsidRDefault="00C53078" w:rsidP="00C53078">
      <w:pPr>
        <w:pStyle w:val="EW"/>
      </w:pPr>
      <w:r w:rsidRPr="0041528A">
        <w:t>Device identities</w:t>
      </w:r>
    </w:p>
    <w:p w14:paraId="277AAED6" w14:textId="77777777" w:rsidR="00C53078" w:rsidRPr="0041528A" w:rsidRDefault="00C53078" w:rsidP="00C53078">
      <w:pPr>
        <w:pStyle w:val="EW"/>
      </w:pPr>
      <w:r>
        <w:tab/>
      </w:r>
      <w:r w:rsidRPr="0041528A">
        <w:t>Source device:</w:t>
      </w:r>
      <w:r w:rsidRPr="0041528A">
        <w:tab/>
        <w:t>ME</w:t>
      </w:r>
    </w:p>
    <w:p w14:paraId="2892099B" w14:textId="77777777" w:rsidR="00C53078" w:rsidRPr="0041528A" w:rsidRDefault="00C53078" w:rsidP="00C53078">
      <w:pPr>
        <w:pStyle w:val="EW"/>
      </w:pPr>
      <w:r>
        <w:tab/>
      </w:r>
      <w:r w:rsidRPr="0041528A">
        <w:t>Destination device:</w:t>
      </w:r>
      <w:r w:rsidRPr="0041528A">
        <w:tab/>
        <w:t>UICC</w:t>
      </w:r>
    </w:p>
    <w:p w14:paraId="05874C30" w14:textId="77777777" w:rsidR="00C53078" w:rsidRPr="0041528A" w:rsidRDefault="00C53078" w:rsidP="00C53078">
      <w:pPr>
        <w:pStyle w:val="EW"/>
      </w:pPr>
      <w:r w:rsidRPr="0041528A">
        <w:t>Result</w:t>
      </w:r>
    </w:p>
    <w:p w14:paraId="32828EDA" w14:textId="77777777" w:rsidR="00C53078" w:rsidRPr="0041528A" w:rsidRDefault="00C53078" w:rsidP="00C53078">
      <w:pPr>
        <w:pStyle w:val="EW"/>
      </w:pPr>
      <w:r>
        <w:tab/>
      </w:r>
      <w:r w:rsidRPr="0041528A">
        <w:t>General Result:</w:t>
      </w:r>
      <w:r w:rsidRPr="0041528A">
        <w:tab/>
        <w:t>Command performed successfully</w:t>
      </w:r>
    </w:p>
    <w:p w14:paraId="55AF0AA0" w14:textId="77777777" w:rsidR="00C53078" w:rsidRPr="0041528A" w:rsidRDefault="00C53078" w:rsidP="00C53078">
      <w:pPr>
        <w:pStyle w:val="EW"/>
      </w:pPr>
      <w:r>
        <w:tab/>
      </w:r>
      <w:r w:rsidRPr="0041528A">
        <w:t>Access Technology</w:t>
      </w:r>
    </w:p>
    <w:p w14:paraId="37377644" w14:textId="77777777" w:rsidR="00C53078" w:rsidRPr="0041528A" w:rsidRDefault="00C53078" w:rsidP="00C53078">
      <w:pPr>
        <w:pStyle w:val="EW"/>
      </w:pPr>
      <w:r>
        <w:tab/>
      </w:r>
      <w:r w:rsidRPr="0041528A">
        <w:t>Technology:</w:t>
      </w:r>
      <w:r w:rsidRPr="0041528A">
        <w:tab/>
      </w:r>
      <w:r w:rsidRPr="00F94449">
        <w:t>3GPP Satellite NG-RAN</w:t>
      </w:r>
    </w:p>
    <w:p w14:paraId="65C0D5E2" w14:textId="77777777" w:rsidR="00C53078" w:rsidRPr="0041528A" w:rsidRDefault="00C53078" w:rsidP="00C53078">
      <w:pPr>
        <w:pStyle w:val="EW"/>
      </w:pPr>
    </w:p>
    <w:p w14:paraId="31DA2E5F" w14:textId="77777777" w:rsidR="00C53078" w:rsidRPr="0041528A" w:rsidRDefault="00C53078" w:rsidP="00C53078">
      <w:r w:rsidRPr="0041528A">
        <w:t>Coding:</w:t>
      </w:r>
    </w:p>
    <w:p w14:paraId="1A31C23D" w14:textId="77777777" w:rsidR="00C53078" w:rsidRPr="0041528A" w:rsidRDefault="00C53078" w:rsidP="00C53078">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587C66ED"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1F55BD5"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09A4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C3DFD"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A2DE5D"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96C41"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9FAC49D" w14:textId="77777777" w:rsidR="00C53078" w:rsidRPr="0041528A" w:rsidRDefault="00C53078" w:rsidP="001A75DA">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55B46B"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F75099"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DBF4B9"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48097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0E7A9"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E423E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42F34B" w14:textId="77777777" w:rsidR="00C53078" w:rsidRPr="0041528A" w:rsidRDefault="00C53078" w:rsidP="001A75DA">
            <w:pPr>
              <w:pStyle w:val="TAC"/>
            </w:pPr>
            <w:r w:rsidRPr="0041528A">
              <w:t>00</w:t>
            </w:r>
          </w:p>
        </w:tc>
      </w:tr>
      <w:tr w:rsidR="00C53078" w:rsidRPr="0041528A" w14:paraId="7760C831" w14:textId="77777777" w:rsidTr="001A75DA">
        <w:trPr>
          <w:jc w:val="center"/>
        </w:trPr>
        <w:tc>
          <w:tcPr>
            <w:tcW w:w="1134" w:type="dxa"/>
            <w:tcBorders>
              <w:top w:val="single" w:sz="4" w:space="0" w:color="auto"/>
              <w:right w:val="single" w:sz="4" w:space="0" w:color="auto"/>
            </w:tcBorders>
          </w:tcPr>
          <w:p w14:paraId="37857468"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15CF7940" w14:textId="77777777" w:rsidR="00C53078" w:rsidRPr="0041528A" w:rsidRDefault="00C53078" w:rsidP="001A75DA">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36B39F5"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B3E33" w14:textId="77777777" w:rsidR="00C53078" w:rsidRPr="0041528A" w:rsidRDefault="00C53078" w:rsidP="001A75DA">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05AE0E56"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168AAA0"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7666423"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1C6C68"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377A105"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F6906BB"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B342839"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AF7E8F2"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3B08EBE" w14:textId="77777777" w:rsidR="00C53078" w:rsidRPr="0041528A" w:rsidRDefault="00C53078" w:rsidP="001A75DA">
            <w:pPr>
              <w:pStyle w:val="TAC"/>
            </w:pPr>
          </w:p>
        </w:tc>
      </w:tr>
    </w:tbl>
    <w:p w14:paraId="71F7743B" w14:textId="77777777" w:rsidR="00E40DE8" w:rsidRDefault="00E40DE8" w:rsidP="00E40DE8"/>
    <w:p w14:paraId="2675C6B3" w14:textId="77777777" w:rsidR="00BF46E1" w:rsidRPr="0041528A" w:rsidRDefault="00BF46E1" w:rsidP="00BF46E1">
      <w:pPr>
        <w:pStyle w:val="Heading5"/>
      </w:pPr>
      <w:bookmarkStart w:id="69" w:name="_Toc146313007"/>
      <w:r w:rsidRPr="0041528A">
        <w:t>27.22.4.15.5</w:t>
      </w:r>
      <w:r w:rsidRPr="0041528A">
        <w:tab/>
        <w:t>Test requirement</w:t>
      </w:r>
      <w:bookmarkEnd w:id="69"/>
    </w:p>
    <w:p w14:paraId="0F5494E0" w14:textId="6AAB8903" w:rsidR="00BF46E1" w:rsidRPr="0041528A" w:rsidRDefault="00BF46E1" w:rsidP="00BF46E1">
      <w:r w:rsidRPr="0041528A">
        <w:t xml:space="preserve">The ME shall operate in the manner defined in expected sequences 1.1 to </w:t>
      </w:r>
      <w:r w:rsidR="005C2FBF">
        <w:t>1.</w:t>
      </w:r>
      <w:r w:rsidR="00E40DE8">
        <w:t>3</w:t>
      </w:r>
      <w:r w:rsidR="00C53078">
        <w:t>2</w:t>
      </w:r>
      <w:r w:rsidRPr="0041528A">
        <w:t>.</w:t>
      </w:r>
    </w:p>
    <w:p w14:paraId="3AE012AB" w14:textId="77777777" w:rsidR="00BF46E1" w:rsidRPr="0041528A" w:rsidRDefault="00BF46E1" w:rsidP="0030384C">
      <w:pPr>
        <w:pStyle w:val="Heading4"/>
      </w:pPr>
      <w:bookmarkStart w:id="70" w:name="_Toc146313008"/>
      <w:r w:rsidRPr="0041528A">
        <w:t>27.22.4.16</w:t>
      </w:r>
      <w:r w:rsidRPr="0041528A">
        <w:tab/>
        <w:t>SET UP EVENT LIST</w:t>
      </w:r>
      <w:bookmarkEnd w:id="70"/>
    </w:p>
    <w:p w14:paraId="4138F3ED" w14:textId="77777777" w:rsidR="00BF46E1" w:rsidRPr="0041528A" w:rsidRDefault="00BF46E1" w:rsidP="00BF46E1">
      <w:pPr>
        <w:pStyle w:val="Heading5"/>
      </w:pPr>
      <w:bookmarkStart w:id="71" w:name="_Toc146313009"/>
      <w:r w:rsidRPr="0041528A">
        <w:t>27.22.4.16.1</w:t>
      </w:r>
      <w:r w:rsidRPr="0041528A">
        <w:tab/>
        <w:t>SET UP EVENT LIST (normal)</w:t>
      </w:r>
      <w:bookmarkEnd w:id="71"/>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2" w:name="_Toc146313010"/>
      <w:r w:rsidRPr="0041528A">
        <w:t>27.22.4.17</w:t>
      </w:r>
      <w:r w:rsidRPr="0041528A">
        <w:tab/>
        <w:t>PERFORM CARD APDU</w:t>
      </w:r>
      <w:bookmarkEnd w:id="72"/>
    </w:p>
    <w:p w14:paraId="0976FF8F" w14:textId="77777777" w:rsidR="00BF46E1" w:rsidRPr="0041528A" w:rsidRDefault="00BF46E1" w:rsidP="00BF46E1">
      <w:pPr>
        <w:pStyle w:val="Heading5"/>
      </w:pPr>
      <w:bookmarkStart w:id="73" w:name="_Toc146313011"/>
      <w:r w:rsidRPr="0041528A">
        <w:t>27.22.4.17.1</w:t>
      </w:r>
      <w:r w:rsidRPr="0041528A">
        <w:tab/>
        <w:t>PERFORM CARD APDU (normal)</w:t>
      </w:r>
      <w:bookmarkEnd w:id="73"/>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w:t>
      </w:r>
      <w:proofErr w:type="spellStart"/>
      <w:r w:rsidRPr="0041528A">
        <w:t>TestSIM</w:t>
      </w:r>
      <w:proofErr w:type="spellEnd"/>
      <w:r w:rsidRPr="0041528A">
        <w:t xml:space="preserve">) with T=0 protocol is chosen as additional card for the additional ME card reader (for coding of the </w:t>
      </w:r>
      <w:proofErr w:type="spellStart"/>
      <w:r w:rsidRPr="0041528A">
        <w:t>TestSIM</w:t>
      </w:r>
      <w:proofErr w:type="spellEnd"/>
      <w:r w:rsidRPr="0041528A">
        <w:t xml:space="preserve">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 xml:space="preserve">The </w:t>
      </w:r>
      <w:proofErr w:type="spellStart"/>
      <w:r w:rsidRPr="0041528A">
        <w:t>TestSIM</w:t>
      </w:r>
      <w:proofErr w:type="spellEnd"/>
      <w:r w:rsidRPr="0041528A">
        <w:t xml:space="preserve">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 xml:space="preserve">The elementary files of the </w:t>
      </w:r>
      <w:proofErr w:type="spellStart"/>
      <w:r w:rsidRPr="0041528A">
        <w:t>TestSIM</w:t>
      </w:r>
      <w:proofErr w:type="spellEnd"/>
      <w:r w:rsidRPr="0041528A">
        <w:t xml:space="preserve"> are coded as defined in annex A. Another card with different parameters may be used as </w:t>
      </w:r>
      <w:proofErr w:type="spellStart"/>
      <w:r w:rsidRPr="0041528A">
        <w:t>TestSIM</w:t>
      </w:r>
      <w:proofErr w:type="spellEnd"/>
      <w:r w:rsidRPr="0041528A">
        <w:t xml:space="preserve">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4" w:name="_Toc146313012"/>
      <w:r w:rsidRPr="0041528A">
        <w:t>27.22.4.17.2</w:t>
      </w:r>
      <w:r w:rsidRPr="0041528A">
        <w:tab/>
        <w:t>PERFORM CARD APDU (detachable card reader)</w:t>
      </w:r>
      <w:bookmarkEnd w:id="74"/>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5" w:name="_Toc146313013"/>
      <w:r w:rsidRPr="0041528A">
        <w:t>27.22.4.18</w:t>
      </w:r>
      <w:r w:rsidRPr="0041528A">
        <w:tab/>
        <w:t>POWER OFF CARD</w:t>
      </w:r>
      <w:bookmarkEnd w:id="75"/>
    </w:p>
    <w:p w14:paraId="528CC5A6" w14:textId="77777777" w:rsidR="00BF46E1" w:rsidRPr="0041528A" w:rsidRDefault="00BF46E1" w:rsidP="00BF46E1">
      <w:pPr>
        <w:pStyle w:val="Heading5"/>
      </w:pPr>
      <w:bookmarkStart w:id="76" w:name="_Toc146313014"/>
      <w:r w:rsidRPr="0041528A">
        <w:t>27.22.4.18.1</w:t>
      </w:r>
      <w:r w:rsidRPr="0041528A">
        <w:tab/>
        <w:t>POWER OFF CARD (normal)</w:t>
      </w:r>
      <w:bookmarkEnd w:id="76"/>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t xml:space="preserve">The ME card reader is connected to </w:t>
      </w:r>
      <w:proofErr w:type="spellStart"/>
      <w:r w:rsidRPr="0041528A">
        <w:t>aSIM</w:t>
      </w:r>
      <w:proofErr w:type="spellEnd"/>
      <w:r w:rsidRPr="0041528A">
        <w:t xml:space="preserve">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7" w:name="_Toc146313015"/>
      <w:r w:rsidRPr="0041528A">
        <w:t>27.22.4.18.2</w:t>
      </w:r>
      <w:r w:rsidRPr="0041528A">
        <w:tab/>
        <w:t>POWER OFF CARD (detachable card reader)</w:t>
      </w:r>
      <w:bookmarkEnd w:id="77"/>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8" w:name="_Toc146313016"/>
      <w:r w:rsidRPr="0041528A">
        <w:t>27.22.4.19</w:t>
      </w:r>
      <w:r w:rsidRPr="0041528A">
        <w:tab/>
        <w:t>POWER ON CARD</w:t>
      </w:r>
      <w:bookmarkEnd w:id="78"/>
    </w:p>
    <w:p w14:paraId="7844AE99" w14:textId="77777777" w:rsidR="00BF46E1" w:rsidRPr="0041528A" w:rsidRDefault="00BF46E1" w:rsidP="00BF46E1">
      <w:pPr>
        <w:pStyle w:val="Heading5"/>
      </w:pPr>
      <w:bookmarkStart w:id="79" w:name="_Toc146313017"/>
      <w:r w:rsidRPr="0041528A">
        <w:t>27.22.4.19.1</w:t>
      </w:r>
      <w:r w:rsidRPr="0041528A">
        <w:tab/>
        <w:t>POWER ON CARD (normal)</w:t>
      </w:r>
      <w:bookmarkEnd w:id="79"/>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80" w:name="_Toc146313018"/>
      <w:r w:rsidRPr="0041528A">
        <w:t>27.22.4.19.2</w:t>
      </w:r>
      <w:r w:rsidRPr="0041528A">
        <w:tab/>
        <w:t>POWER ON CARD (detachable card reader)</w:t>
      </w:r>
      <w:bookmarkEnd w:id="80"/>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81" w:name="_Toc146313019"/>
      <w:r w:rsidRPr="0041528A">
        <w:t>27.22.4.20</w:t>
      </w:r>
      <w:r w:rsidRPr="0041528A">
        <w:tab/>
        <w:t>GET READER STATUS</w:t>
      </w:r>
      <w:bookmarkEnd w:id="81"/>
    </w:p>
    <w:p w14:paraId="59CD8551" w14:textId="77777777" w:rsidR="00BF46E1" w:rsidRPr="0041528A" w:rsidRDefault="00BF46E1" w:rsidP="00BF46E1">
      <w:pPr>
        <w:pStyle w:val="Heading5"/>
      </w:pPr>
      <w:bookmarkStart w:id="82" w:name="_Toc146313020"/>
      <w:r w:rsidRPr="0041528A">
        <w:t>27.22.4.20.1</w:t>
      </w:r>
      <w:r w:rsidRPr="0041528A">
        <w:tab/>
        <w:t>GET READER STATUS (normal)</w:t>
      </w:r>
      <w:bookmarkEnd w:id="82"/>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3" w:name="_Toc146313021"/>
      <w:r w:rsidRPr="0041528A">
        <w:t>27.22.4.20.2</w:t>
      </w:r>
      <w:r w:rsidRPr="0041528A">
        <w:tab/>
        <w:t>GET CARD READER STATUS (detachable card reader)</w:t>
      </w:r>
      <w:bookmarkEnd w:id="83"/>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4" w:name="_Toc146313022"/>
      <w:r w:rsidRPr="0041528A">
        <w:t>27.22.4.21</w:t>
      </w:r>
      <w:r w:rsidRPr="0041528A">
        <w:tab/>
        <w:t>TIMER MANAGEMENT and ENVELOPE TIMER EXPIRATION</w:t>
      </w:r>
      <w:bookmarkEnd w:id="84"/>
    </w:p>
    <w:p w14:paraId="79353ED4" w14:textId="77777777" w:rsidR="00BF46E1" w:rsidRPr="0041528A" w:rsidRDefault="00BF46E1" w:rsidP="00BF46E1">
      <w:pPr>
        <w:pStyle w:val="Heading5"/>
      </w:pPr>
      <w:bookmarkStart w:id="85" w:name="_Toc146313023"/>
      <w:r w:rsidRPr="0041528A">
        <w:t>27.22.4.21.1</w:t>
      </w:r>
      <w:r w:rsidRPr="0041528A">
        <w:tab/>
        <w:t>TIMER MANAGEMENT (normal)</w:t>
      </w:r>
      <w:bookmarkEnd w:id="85"/>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6" w:name="_Toc146313024"/>
      <w:r w:rsidRPr="0041528A">
        <w:t>27.22.4.21.2</w:t>
      </w:r>
      <w:r w:rsidRPr="0041528A">
        <w:tab/>
        <w:t>ENVELOPE TIMER EXPIRATION (normal)</w:t>
      </w:r>
      <w:bookmarkEnd w:id="86"/>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7" w:name="_Toc146313025"/>
      <w:r w:rsidRPr="0041528A">
        <w:t>27.22.4.22</w:t>
      </w:r>
      <w:r w:rsidRPr="0041528A">
        <w:tab/>
        <w:t>SET UP IDLE MODE TEXT</w:t>
      </w:r>
      <w:bookmarkEnd w:id="87"/>
    </w:p>
    <w:p w14:paraId="0A487447" w14:textId="77777777" w:rsidR="00BF46E1" w:rsidRPr="0041528A" w:rsidRDefault="00BF46E1" w:rsidP="00BF46E1">
      <w:pPr>
        <w:pStyle w:val="Heading5"/>
      </w:pPr>
      <w:bookmarkStart w:id="88" w:name="_Toc146313026"/>
      <w:r w:rsidRPr="0041528A">
        <w:t>27.22.4.22.1</w:t>
      </w:r>
      <w:r w:rsidRPr="0041528A">
        <w:tab/>
        <w:t>SET UP IDLE MODE TEXT (normal)</w:t>
      </w:r>
      <w:bookmarkEnd w:id="88"/>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t xml:space="preserve"> Message Class</w:t>
      </w:r>
      <w:r w:rsidRPr="0041528A">
        <w:tab/>
      </w:r>
      <w:proofErr w:type="spellStart"/>
      <w:r w:rsidRPr="0041528A">
        <w:t>Class</w:t>
      </w:r>
      <w:proofErr w:type="spellEnd"/>
      <w:r w:rsidRPr="0041528A">
        <w:t xml:space="preserve">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Hour" w:val="0"/>
          <w:attr w:name="Minute"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r>
      <w:proofErr w:type="spellStart"/>
      <w:r w:rsidRPr="0041528A">
        <w:t>TONe</w:t>
      </w:r>
      <w:proofErr w:type="spellEnd"/>
      <w:r w:rsidRPr="0041528A">
        <w:t>:</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9" w:name="_Toc146313027"/>
      <w:r w:rsidRPr="0041528A">
        <w:t>27.22.4.22.2</w:t>
      </w:r>
      <w:r w:rsidRPr="0041528A">
        <w:tab/>
        <w:t>SET UP IDLE MODE TEXT (Icon support)</w:t>
      </w:r>
      <w:bookmarkEnd w:id="89"/>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90" w:name="_Toc146313028"/>
      <w:r w:rsidRPr="0041528A">
        <w:t>27.22.4.22.3</w:t>
      </w:r>
      <w:r w:rsidRPr="0041528A">
        <w:tab/>
        <w:t>SET UP IDLE MODE TEXT (UCS2 support)</w:t>
      </w:r>
      <w:bookmarkEnd w:id="90"/>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91" w:name="_Toc146313029"/>
      <w:r w:rsidRPr="0041528A">
        <w:t>27.22.4.22.4</w:t>
      </w:r>
      <w:r w:rsidRPr="0041528A">
        <w:tab/>
        <w:t>SET UP IDLE MODE TEXT (support of Text Attribute)</w:t>
      </w:r>
      <w:bookmarkEnd w:id="91"/>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 xml:space="preserve">SET UP IDLE MODE TEXT (support of Text Attribute – </w:t>
      </w:r>
      <w:proofErr w:type="spellStart"/>
      <w:r w:rsidRPr="0041528A">
        <w:t>Center</w:t>
      </w:r>
      <w:proofErr w:type="spellEnd"/>
      <w:r w:rsidRPr="0041528A">
        <w:t xml:space="preserve">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 xml:space="preserve">To verify that the text passed to the ME is displayed as idle mode text according to the </w:t>
      </w:r>
      <w:proofErr w:type="spellStart"/>
      <w:r w:rsidRPr="0041528A">
        <w:t>center</w:t>
      </w:r>
      <w:proofErr w:type="spellEnd"/>
      <w:r w:rsidRPr="0041528A">
        <w:t xml:space="preserve">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 xml:space="preserve">Expected Sequence 4.2 (SET UP IDLE MODE TEXT, display idle mode text, Text Attribute – </w:t>
      </w:r>
      <w:proofErr w:type="spellStart"/>
      <w:r w:rsidRPr="0041528A">
        <w:t>Center</w:t>
      </w:r>
      <w:proofErr w:type="spellEnd"/>
      <w:r w:rsidRPr="0041528A">
        <w:t xml:space="preserve">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2" w:name="_Toc146313030"/>
      <w:r w:rsidRPr="0041528A">
        <w:t>27.22.4.22.5</w:t>
      </w:r>
      <w:r w:rsidRPr="0041528A">
        <w:tab/>
        <w:t>SET UP IDLE MODE TEXT (UCS2 display in Chinese)</w:t>
      </w:r>
      <w:bookmarkEnd w:id="92"/>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3" w:name="_Toc146313031"/>
      <w:r w:rsidRPr="0041528A">
        <w:t>27.22.4.22.6</w:t>
      </w:r>
      <w:r w:rsidRPr="0041528A">
        <w:tab/>
        <w:t>SET UP IDLE MODE TEXT (UCS2 display in Katakana)</w:t>
      </w:r>
      <w:bookmarkEnd w:id="93"/>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37511A">
      <w:headerReference w:type="default" r:id="rId9"/>
      <w:footerReference w:type="default" r:id="rId10"/>
      <w:footnotePr>
        <w:numRestart w:val="eachSect"/>
      </w:footnotePr>
      <w:pgSz w:w="11907" w:h="16840" w:code="9"/>
      <w:pgMar w:top="1416" w:right="1133" w:bottom="1133" w:left="1133" w:header="850" w:footer="340" w:gutter="0"/>
      <w:pgNumType w:start="2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32E4B" w14:textId="77777777" w:rsidR="00771E65" w:rsidRDefault="00771E65">
      <w:r>
        <w:separator/>
      </w:r>
    </w:p>
  </w:endnote>
  <w:endnote w:type="continuationSeparator" w:id="0">
    <w:p w14:paraId="382C8F9C" w14:textId="77777777" w:rsidR="00771E65" w:rsidRDefault="0077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0BA72B3F" w:rsidR="00597B11" w:rsidRDefault="003751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099AF" w14:textId="77777777" w:rsidR="00771E65" w:rsidRDefault="00771E65">
      <w:r>
        <w:separator/>
      </w:r>
    </w:p>
  </w:footnote>
  <w:footnote w:type="continuationSeparator" w:id="0">
    <w:p w14:paraId="262F8230" w14:textId="77777777" w:rsidR="00771E65" w:rsidRDefault="00771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15FC6664" w:rsidR="00597B11" w:rsidRDefault="0037511A">
    <w:pPr>
      <w:framePr w:h="284" w:hRule="exact" w:wrap="around" w:vAnchor="text" w:hAnchor="margin" w:xAlign="right" w:y="1"/>
      <w:rPr>
        <w:rFonts w:ascii="Arial" w:hAnsi="Arial" w:cs="Arial"/>
        <w:b/>
        <w:sz w:val="18"/>
        <w:szCs w:val="18"/>
      </w:rPr>
    </w:pPr>
    <w:r>
      <w:rPr>
        <w:rFonts w:ascii="Arial" w:hAnsi="Arial" w:cs="Arial"/>
        <w:b/>
        <w:sz w:val="18"/>
        <w:szCs w:val="18"/>
      </w:rPr>
      <w:t>3GPP TS 31.124 V17.4.0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8D029EA" w:rsidR="00597B11" w:rsidRDefault="0037511A">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274F5"/>
    <w:rsid w:val="00033397"/>
    <w:rsid w:val="00035B4F"/>
    <w:rsid w:val="00037712"/>
    <w:rsid w:val="00040095"/>
    <w:rsid w:val="00041A30"/>
    <w:rsid w:val="00051834"/>
    <w:rsid w:val="00054A22"/>
    <w:rsid w:val="00062023"/>
    <w:rsid w:val="000655A6"/>
    <w:rsid w:val="00080512"/>
    <w:rsid w:val="00083588"/>
    <w:rsid w:val="00085D83"/>
    <w:rsid w:val="000879D3"/>
    <w:rsid w:val="00092350"/>
    <w:rsid w:val="000949CB"/>
    <w:rsid w:val="00097251"/>
    <w:rsid w:val="000A0D1F"/>
    <w:rsid w:val="000A458B"/>
    <w:rsid w:val="000C47C3"/>
    <w:rsid w:val="000D58AB"/>
    <w:rsid w:val="000F06BA"/>
    <w:rsid w:val="00133525"/>
    <w:rsid w:val="00134D55"/>
    <w:rsid w:val="001605B9"/>
    <w:rsid w:val="00166206"/>
    <w:rsid w:val="001933A9"/>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243"/>
    <w:rsid w:val="0035462D"/>
    <w:rsid w:val="0037511A"/>
    <w:rsid w:val="003765B8"/>
    <w:rsid w:val="00380F17"/>
    <w:rsid w:val="00390CEC"/>
    <w:rsid w:val="00391D40"/>
    <w:rsid w:val="003B09F4"/>
    <w:rsid w:val="003C3971"/>
    <w:rsid w:val="003D7E7B"/>
    <w:rsid w:val="003F7214"/>
    <w:rsid w:val="00402C81"/>
    <w:rsid w:val="00404ABE"/>
    <w:rsid w:val="004105DA"/>
    <w:rsid w:val="0041503E"/>
    <w:rsid w:val="0041528A"/>
    <w:rsid w:val="004217E9"/>
    <w:rsid w:val="00423334"/>
    <w:rsid w:val="004345EC"/>
    <w:rsid w:val="00447E8E"/>
    <w:rsid w:val="00465515"/>
    <w:rsid w:val="00470323"/>
    <w:rsid w:val="00496700"/>
    <w:rsid w:val="004B4E23"/>
    <w:rsid w:val="004D3578"/>
    <w:rsid w:val="004D7F90"/>
    <w:rsid w:val="004E06F2"/>
    <w:rsid w:val="004E213A"/>
    <w:rsid w:val="004E6566"/>
    <w:rsid w:val="004F0988"/>
    <w:rsid w:val="004F3340"/>
    <w:rsid w:val="004F4FE9"/>
    <w:rsid w:val="0050652A"/>
    <w:rsid w:val="00506B0D"/>
    <w:rsid w:val="00511219"/>
    <w:rsid w:val="005200D3"/>
    <w:rsid w:val="00520F87"/>
    <w:rsid w:val="00522560"/>
    <w:rsid w:val="005307A3"/>
    <w:rsid w:val="00530E23"/>
    <w:rsid w:val="0053388B"/>
    <w:rsid w:val="00535773"/>
    <w:rsid w:val="00543E6C"/>
    <w:rsid w:val="00561326"/>
    <w:rsid w:val="00565087"/>
    <w:rsid w:val="005859F8"/>
    <w:rsid w:val="005965CC"/>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80F3E"/>
    <w:rsid w:val="006A323F"/>
    <w:rsid w:val="006B30D0"/>
    <w:rsid w:val="006B6724"/>
    <w:rsid w:val="006C3D95"/>
    <w:rsid w:val="006C6407"/>
    <w:rsid w:val="006E1021"/>
    <w:rsid w:val="006E5C86"/>
    <w:rsid w:val="006F70E9"/>
    <w:rsid w:val="00701116"/>
    <w:rsid w:val="00712CA0"/>
    <w:rsid w:val="00713C44"/>
    <w:rsid w:val="0071712A"/>
    <w:rsid w:val="00731E9E"/>
    <w:rsid w:val="00734A5B"/>
    <w:rsid w:val="0074026F"/>
    <w:rsid w:val="007429F6"/>
    <w:rsid w:val="00744E76"/>
    <w:rsid w:val="0076548D"/>
    <w:rsid w:val="00771E65"/>
    <w:rsid w:val="00774DA4"/>
    <w:rsid w:val="00781F0F"/>
    <w:rsid w:val="007944FC"/>
    <w:rsid w:val="007B600E"/>
    <w:rsid w:val="007B74F7"/>
    <w:rsid w:val="007E5988"/>
    <w:rsid w:val="007F0F4A"/>
    <w:rsid w:val="008028A4"/>
    <w:rsid w:val="008263DF"/>
    <w:rsid w:val="00830747"/>
    <w:rsid w:val="00841B73"/>
    <w:rsid w:val="00862811"/>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A114C"/>
    <w:rsid w:val="009B537F"/>
    <w:rsid w:val="009B72C6"/>
    <w:rsid w:val="009C21DD"/>
    <w:rsid w:val="009D7413"/>
    <w:rsid w:val="009F2B62"/>
    <w:rsid w:val="009F2C04"/>
    <w:rsid w:val="009F37B7"/>
    <w:rsid w:val="00A10F02"/>
    <w:rsid w:val="00A164B4"/>
    <w:rsid w:val="00A26956"/>
    <w:rsid w:val="00A27486"/>
    <w:rsid w:val="00A27681"/>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501D"/>
    <w:rsid w:val="00AE65E2"/>
    <w:rsid w:val="00B024CA"/>
    <w:rsid w:val="00B15449"/>
    <w:rsid w:val="00B27DEC"/>
    <w:rsid w:val="00B5393D"/>
    <w:rsid w:val="00B55E08"/>
    <w:rsid w:val="00B70201"/>
    <w:rsid w:val="00B927FC"/>
    <w:rsid w:val="00B93086"/>
    <w:rsid w:val="00BA19ED"/>
    <w:rsid w:val="00BA4B8D"/>
    <w:rsid w:val="00BB4C6C"/>
    <w:rsid w:val="00BB604C"/>
    <w:rsid w:val="00BC0A7C"/>
    <w:rsid w:val="00BC0F7D"/>
    <w:rsid w:val="00BC172F"/>
    <w:rsid w:val="00BD7D31"/>
    <w:rsid w:val="00BE3255"/>
    <w:rsid w:val="00BF128E"/>
    <w:rsid w:val="00BF46E1"/>
    <w:rsid w:val="00C074DD"/>
    <w:rsid w:val="00C1496A"/>
    <w:rsid w:val="00C16341"/>
    <w:rsid w:val="00C33079"/>
    <w:rsid w:val="00C41016"/>
    <w:rsid w:val="00C45231"/>
    <w:rsid w:val="00C53078"/>
    <w:rsid w:val="00C6133D"/>
    <w:rsid w:val="00C6433C"/>
    <w:rsid w:val="00C6551D"/>
    <w:rsid w:val="00C71BB3"/>
    <w:rsid w:val="00C72628"/>
    <w:rsid w:val="00C72833"/>
    <w:rsid w:val="00C80F1D"/>
    <w:rsid w:val="00C93F40"/>
    <w:rsid w:val="00C96A4C"/>
    <w:rsid w:val="00CA3D0C"/>
    <w:rsid w:val="00CA6728"/>
    <w:rsid w:val="00CE2ABF"/>
    <w:rsid w:val="00CF06DA"/>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14F"/>
    <w:rsid w:val="00DD4C17"/>
    <w:rsid w:val="00DD74A5"/>
    <w:rsid w:val="00DF2B1F"/>
    <w:rsid w:val="00DF62CD"/>
    <w:rsid w:val="00E07BD4"/>
    <w:rsid w:val="00E16509"/>
    <w:rsid w:val="00E2245F"/>
    <w:rsid w:val="00E27BE7"/>
    <w:rsid w:val="00E301C0"/>
    <w:rsid w:val="00E40DE8"/>
    <w:rsid w:val="00E44582"/>
    <w:rsid w:val="00E77645"/>
    <w:rsid w:val="00E822FC"/>
    <w:rsid w:val="00E85E6D"/>
    <w:rsid w:val="00EA15B0"/>
    <w:rsid w:val="00EA5EA7"/>
    <w:rsid w:val="00EA784F"/>
    <w:rsid w:val="00EB05F5"/>
    <w:rsid w:val="00EC4A25"/>
    <w:rsid w:val="00ED2D5E"/>
    <w:rsid w:val="00ED3DBE"/>
    <w:rsid w:val="00EE38C4"/>
    <w:rsid w:val="00EF0C50"/>
    <w:rsid w:val="00EF49D7"/>
    <w:rsid w:val="00EF66DC"/>
    <w:rsid w:val="00F025A2"/>
    <w:rsid w:val="00F04712"/>
    <w:rsid w:val="00F13360"/>
    <w:rsid w:val="00F21C1D"/>
    <w:rsid w:val="00F22EC7"/>
    <w:rsid w:val="00F2660C"/>
    <w:rsid w:val="00F325C8"/>
    <w:rsid w:val="00F408C5"/>
    <w:rsid w:val="00F653B8"/>
    <w:rsid w:val="00F80AB5"/>
    <w:rsid w:val="00F81791"/>
    <w:rsid w:val="00F9008D"/>
    <w:rsid w:val="00F95962"/>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272</Pages>
  <Words>80507</Words>
  <Characters>458893</Characters>
  <Application>Microsoft Office Word</Application>
  <DocSecurity>0</DocSecurity>
  <Lines>3824</Lines>
  <Paragraphs>1076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538324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23</cp:revision>
  <cp:lastPrinted>2019-02-25T14:05:00Z</cp:lastPrinted>
  <dcterms:created xsi:type="dcterms:W3CDTF">2023-09-25T09:49:00Z</dcterms:created>
  <dcterms:modified xsi:type="dcterms:W3CDTF">2024-10-02T07:08:00Z</dcterms:modified>
</cp:coreProperties>
</file>