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611D0CDB" w:rsidR="004F0988" w:rsidRPr="00D61FD5" w:rsidRDefault="004F0988" w:rsidP="00281B73">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934F83">
              <w:rPr>
                <w:noProof w:val="0"/>
              </w:rPr>
              <w:t>17</w:t>
            </w:r>
            <w:r w:rsidRPr="00D61FD5">
              <w:rPr>
                <w:noProof w:val="0"/>
              </w:rPr>
              <w:t>.</w:t>
            </w:r>
            <w:r w:rsidR="008F3802">
              <w:rPr>
                <w:noProof w:val="0"/>
              </w:rPr>
              <w:t>0</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8F3802">
              <w:rPr>
                <w:noProof w:val="0"/>
                <w:sz w:val="32"/>
              </w:rPr>
              <w:t>6</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0E7F6421" w:rsidR="0061098A" w:rsidRPr="00D61FD5" w:rsidRDefault="0061098A" w:rsidP="0061098A">
            <w:pPr>
              <w:pStyle w:val="ZT"/>
              <w:framePr w:wrap="auto" w:hAnchor="text" w:yAlign="inline"/>
              <w:rPr>
                <w:lang w:eastAsia="zh-CN"/>
              </w:rPr>
            </w:pPr>
            <w:r w:rsidRPr="00D61FD5">
              <w:t>3rd Generation Partnership Project</w:t>
            </w:r>
            <w:r w:rsidR="00896871">
              <w:t>;</w:t>
            </w:r>
          </w:p>
          <w:p w14:paraId="459FB20B" w14:textId="4472905E" w:rsidR="0061098A" w:rsidRPr="00D61FD5" w:rsidRDefault="0061098A" w:rsidP="0061098A">
            <w:pPr>
              <w:pStyle w:val="ZT"/>
              <w:framePr w:wrap="auto" w:hAnchor="text" w:yAlign="inline"/>
            </w:pPr>
            <w:r w:rsidRPr="00D61FD5">
              <w:t xml:space="preserve">Technical Specification Group </w:t>
            </w:r>
            <w:bookmarkStart w:id="6" w:name="specTitle"/>
            <w:r w:rsidRPr="00D61FD5">
              <w:t>Core Network and Terminals</w:t>
            </w:r>
            <w:r w:rsidR="00896871">
              <w:t>;</w:t>
            </w:r>
          </w:p>
          <w:bookmarkEnd w:id="6"/>
          <w:p w14:paraId="1A7E3C92" w14:textId="61C4ACFA" w:rsidR="00E31C2E" w:rsidRPr="00D61FD5" w:rsidRDefault="00C113E1" w:rsidP="0061098A">
            <w:pPr>
              <w:pStyle w:val="ZT"/>
              <w:framePr w:wrap="auto" w:hAnchor="text" w:yAlign="inline"/>
            </w:pPr>
            <w:r w:rsidRPr="00C113E1">
              <w:t>Study on Port Allocation Alternatives for New 3GPP Interfaces</w:t>
            </w:r>
            <w:r>
              <w:t>;</w:t>
            </w:r>
          </w:p>
          <w:p w14:paraId="77E66814" w14:textId="77777777" w:rsidR="004F0988" w:rsidRPr="00637EF5" w:rsidRDefault="0061098A" w:rsidP="0061098A">
            <w:pPr>
              <w:pStyle w:val="ZT"/>
              <w:framePr w:wrap="auto" w:hAnchor="text" w:yAlign="inline"/>
              <w:rPr>
                <w:rStyle w:val="ZGSM"/>
              </w:rPr>
            </w:pPr>
            <w:r w:rsidRPr="00637EF5">
              <w:rPr>
                <w:rStyle w:val="ZGSM"/>
              </w:rPr>
              <w:t xml:space="preserve">(Release </w:t>
            </w:r>
            <w:bookmarkStart w:id="7" w:name="specRelease"/>
            <w:r w:rsidRPr="00637EF5">
              <w:rPr>
                <w:rStyle w:val="ZGSM"/>
              </w:rPr>
              <w:t>17</w:t>
            </w:r>
            <w:bookmarkEnd w:id="7"/>
            <w:r w:rsidRPr="00637EF5">
              <w:rPr>
                <w:rStyle w:val="ZGSM"/>
              </w:rPr>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8B46BE"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8pt;height:64.75pt">
                  <v:imagedata r:id="rId9" o:title="5G-logo_175px"/>
                </v:shape>
              </w:pict>
            </w:r>
          </w:p>
        </w:tc>
        <w:tc>
          <w:tcPr>
            <w:tcW w:w="5540" w:type="dxa"/>
            <w:shd w:val="clear" w:color="auto" w:fill="auto"/>
          </w:tcPr>
          <w:p w14:paraId="3DE0F4F6" w14:textId="33C39237" w:rsidR="00B00C25" w:rsidRPr="00D61FD5" w:rsidRDefault="008B46BE" w:rsidP="00B00C25">
            <w:pPr>
              <w:jc w:val="right"/>
            </w:pPr>
            <w:bookmarkStart w:id="8" w:name="logos"/>
            <w:r>
              <w:pict w14:anchorId="6E9A628C">
                <v:shape id="_x0000_i1026" type="#_x0000_t75" style="width:129.5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4DF20B91" w14:textId="5EBB8010" w:rsidR="008F3802" w:rsidRDefault="00D03E0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8F3802">
        <w:t>Foreword</w:t>
      </w:r>
      <w:r w:rsidR="008F3802">
        <w:tab/>
      </w:r>
      <w:r w:rsidR="008F3802">
        <w:fldChar w:fldCharType="begin" w:fldLock="1"/>
      </w:r>
      <w:r w:rsidR="008F3802">
        <w:instrText xml:space="preserve"> PAGEREF _Toc73781864 \h </w:instrText>
      </w:r>
      <w:r w:rsidR="008F3802">
        <w:fldChar w:fldCharType="separate"/>
      </w:r>
      <w:r w:rsidR="008F3802">
        <w:t>6</w:t>
      </w:r>
      <w:r w:rsidR="008F3802">
        <w:fldChar w:fldCharType="end"/>
      </w:r>
    </w:p>
    <w:p w14:paraId="59B2A20D" w14:textId="7A0F55BC" w:rsidR="008F3802" w:rsidRDefault="008F3802">
      <w:pPr>
        <w:pStyle w:val="TOC1"/>
        <w:rPr>
          <w:rFonts w:asciiTheme="minorHAnsi" w:eastAsiaTheme="minorEastAsia" w:hAnsiTheme="minorHAnsi" w:cstheme="minorBidi"/>
          <w:szCs w:val="22"/>
        </w:rPr>
      </w:pPr>
      <w:r>
        <w:t>Introduction</w:t>
      </w:r>
      <w:r>
        <w:tab/>
      </w:r>
      <w:r>
        <w:fldChar w:fldCharType="begin" w:fldLock="1"/>
      </w:r>
      <w:r>
        <w:instrText xml:space="preserve"> PAGEREF _Toc73781865 \h </w:instrText>
      </w:r>
      <w:r>
        <w:fldChar w:fldCharType="separate"/>
      </w:r>
      <w:r>
        <w:t>8</w:t>
      </w:r>
      <w:r>
        <w:fldChar w:fldCharType="end"/>
      </w:r>
    </w:p>
    <w:p w14:paraId="34FFA789" w14:textId="4F6C8E6B" w:rsidR="008F3802" w:rsidRDefault="008F3802">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_Toc73781866 \h </w:instrText>
      </w:r>
      <w:r>
        <w:fldChar w:fldCharType="separate"/>
      </w:r>
      <w:r>
        <w:t>9</w:t>
      </w:r>
      <w:r>
        <w:fldChar w:fldCharType="end"/>
      </w:r>
    </w:p>
    <w:p w14:paraId="4ECB124D" w14:textId="304F5AC8" w:rsidR="008F3802" w:rsidRDefault="008F3802">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_Toc73781867 \h </w:instrText>
      </w:r>
      <w:r>
        <w:fldChar w:fldCharType="separate"/>
      </w:r>
      <w:r>
        <w:t>9</w:t>
      </w:r>
      <w:r>
        <w:fldChar w:fldCharType="end"/>
      </w:r>
    </w:p>
    <w:p w14:paraId="5F8A0483" w14:textId="7F4925EB" w:rsidR="008F3802" w:rsidRDefault="008F3802">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_Toc73781868 \h </w:instrText>
      </w:r>
      <w:r>
        <w:fldChar w:fldCharType="separate"/>
      </w:r>
      <w:r>
        <w:t>10</w:t>
      </w:r>
      <w:r>
        <w:fldChar w:fldCharType="end"/>
      </w:r>
    </w:p>
    <w:p w14:paraId="4CDC0F0C" w14:textId="37EE2065" w:rsidR="008F3802" w:rsidRDefault="008F3802">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_Toc73781869 \h </w:instrText>
      </w:r>
      <w:r>
        <w:fldChar w:fldCharType="separate"/>
      </w:r>
      <w:r>
        <w:t>10</w:t>
      </w:r>
      <w:r>
        <w:fldChar w:fldCharType="end"/>
      </w:r>
    </w:p>
    <w:p w14:paraId="313A2A0F" w14:textId="1FB9A75A" w:rsidR="008F3802" w:rsidRDefault="008F3802">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_Toc73781870 \h </w:instrText>
      </w:r>
      <w:r>
        <w:fldChar w:fldCharType="separate"/>
      </w:r>
      <w:r>
        <w:t>10</w:t>
      </w:r>
      <w:r>
        <w:fldChar w:fldCharType="end"/>
      </w:r>
    </w:p>
    <w:p w14:paraId="1F6C4E1A" w14:textId="4A8A53E6" w:rsidR="008F3802" w:rsidRDefault="008F3802">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_Toc73781871 \h </w:instrText>
      </w:r>
      <w:r>
        <w:fldChar w:fldCharType="separate"/>
      </w:r>
      <w:r>
        <w:t>10</w:t>
      </w:r>
      <w:r>
        <w:fldChar w:fldCharType="end"/>
      </w:r>
    </w:p>
    <w:p w14:paraId="18FD0E52" w14:textId="2C540666" w:rsidR="008F3802" w:rsidRDefault="008F3802">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_Toc73781872 \h </w:instrText>
      </w:r>
      <w:r>
        <w:fldChar w:fldCharType="separate"/>
      </w:r>
      <w:r>
        <w:t>10</w:t>
      </w:r>
      <w:r>
        <w:fldChar w:fldCharType="end"/>
      </w:r>
    </w:p>
    <w:p w14:paraId="3F1B0F38" w14:textId="2E69E85B" w:rsidR="008F3802" w:rsidRDefault="008F3802">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_Toc73781873 \h </w:instrText>
      </w:r>
      <w:r>
        <w:fldChar w:fldCharType="separate"/>
      </w:r>
      <w:r>
        <w:t>10</w:t>
      </w:r>
      <w:r>
        <w:fldChar w:fldCharType="end"/>
      </w:r>
    </w:p>
    <w:p w14:paraId="0C23B05D" w14:textId="3CB4D9DE" w:rsidR="008F3802" w:rsidRDefault="008F3802">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_Toc73781874 \h </w:instrText>
      </w:r>
      <w:r>
        <w:fldChar w:fldCharType="separate"/>
      </w:r>
      <w:r>
        <w:t>11</w:t>
      </w:r>
      <w:r>
        <w:fldChar w:fldCharType="end"/>
      </w:r>
    </w:p>
    <w:p w14:paraId="50318B2B" w14:textId="16FC65FF" w:rsidR="008F3802" w:rsidRDefault="008F3802">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_Toc73781875 \h </w:instrText>
      </w:r>
      <w:r>
        <w:fldChar w:fldCharType="separate"/>
      </w:r>
      <w:r>
        <w:t>11</w:t>
      </w:r>
      <w:r>
        <w:fldChar w:fldCharType="end"/>
      </w:r>
    </w:p>
    <w:p w14:paraId="17B4D0FB" w14:textId="6C9B32DD" w:rsidR="008F3802" w:rsidRDefault="008F3802">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_Toc73781876 \h </w:instrText>
      </w:r>
      <w:r>
        <w:fldChar w:fldCharType="separate"/>
      </w:r>
      <w:r>
        <w:t>11</w:t>
      </w:r>
      <w:r>
        <w:fldChar w:fldCharType="end"/>
      </w:r>
    </w:p>
    <w:p w14:paraId="0EC1F74A" w14:textId="54A68A3E" w:rsidR="008F3802" w:rsidRDefault="008F3802">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#2: Criteria for selecting preferred solutions</w:t>
      </w:r>
      <w:r>
        <w:tab/>
      </w:r>
      <w:r>
        <w:fldChar w:fldCharType="begin" w:fldLock="1"/>
      </w:r>
      <w:r>
        <w:instrText xml:space="preserve"> PAGEREF _Toc73781877 \h </w:instrText>
      </w:r>
      <w:r>
        <w:fldChar w:fldCharType="separate"/>
      </w:r>
      <w:r>
        <w:t>11</w:t>
      </w:r>
      <w:r>
        <w:fldChar w:fldCharType="end"/>
      </w:r>
    </w:p>
    <w:p w14:paraId="42389E03" w14:textId="6CB88DF6" w:rsidR="008F3802" w:rsidRDefault="008F3802">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_Toc73781878 \h </w:instrText>
      </w:r>
      <w:r>
        <w:fldChar w:fldCharType="separate"/>
      </w:r>
      <w:r>
        <w:t>12</w:t>
      </w:r>
      <w:r>
        <w:fldChar w:fldCharType="end"/>
      </w:r>
    </w:p>
    <w:p w14:paraId="1112A18C" w14:textId="3FBCE510" w:rsidR="008F3802" w:rsidRDefault="008F3802">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_Toc73781879 \h </w:instrText>
      </w:r>
      <w:r>
        <w:fldChar w:fldCharType="separate"/>
      </w:r>
      <w:r>
        <w:t>12</w:t>
      </w:r>
      <w:r>
        <w:fldChar w:fldCharType="end"/>
      </w:r>
    </w:p>
    <w:p w14:paraId="12CC4424" w14:textId="65804C38" w:rsidR="008F3802" w:rsidRDefault="008F3802">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_Toc73781880 \h </w:instrText>
      </w:r>
      <w:r>
        <w:fldChar w:fldCharType="separate"/>
      </w:r>
      <w:r>
        <w:t>12</w:t>
      </w:r>
      <w:r>
        <w:fldChar w:fldCharType="end"/>
      </w:r>
    </w:p>
    <w:p w14:paraId="415EC91B" w14:textId="08C5CFE9" w:rsidR="008F3802" w:rsidRDefault="008F3802">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_Toc73781881 \h </w:instrText>
      </w:r>
      <w:r>
        <w:fldChar w:fldCharType="separate"/>
      </w:r>
      <w:r>
        <w:t>12</w:t>
      </w:r>
      <w:r>
        <w:fldChar w:fldCharType="end"/>
      </w:r>
    </w:p>
    <w:p w14:paraId="6C55FB34" w14:textId="563E01CB" w:rsidR="008F3802" w:rsidRDefault="008F3802">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_Toc73781882 \h </w:instrText>
      </w:r>
      <w:r>
        <w:fldChar w:fldCharType="separate"/>
      </w:r>
      <w:r>
        <w:t>12</w:t>
      </w:r>
      <w:r>
        <w:fldChar w:fldCharType="end"/>
      </w:r>
    </w:p>
    <w:p w14:paraId="3992F765" w14:textId="00E18C46" w:rsidR="008F3802" w:rsidRDefault="008F3802">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_Toc73781883 \h </w:instrText>
      </w:r>
      <w:r>
        <w:fldChar w:fldCharType="separate"/>
      </w:r>
      <w:r>
        <w:t>13</w:t>
      </w:r>
      <w:r>
        <w:fldChar w:fldCharType="end"/>
      </w:r>
    </w:p>
    <w:p w14:paraId="5629C11F" w14:textId="1C30AD92" w:rsidR="008F3802" w:rsidRDefault="008F3802">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_Toc73781884 \h </w:instrText>
      </w:r>
      <w:r>
        <w:fldChar w:fldCharType="separate"/>
      </w:r>
      <w:r>
        <w:t>13</w:t>
      </w:r>
      <w:r>
        <w:fldChar w:fldCharType="end"/>
      </w:r>
    </w:p>
    <w:p w14:paraId="1AE29D87" w14:textId="32A98593" w:rsidR="008F3802" w:rsidRDefault="008F3802">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_Toc73781885 \h </w:instrText>
      </w:r>
      <w:r>
        <w:fldChar w:fldCharType="separate"/>
      </w:r>
      <w:r>
        <w:t>13</w:t>
      </w:r>
      <w:r>
        <w:fldChar w:fldCharType="end"/>
      </w:r>
    </w:p>
    <w:p w14:paraId="02C200AA" w14:textId="33838B69" w:rsidR="008F3802" w:rsidRDefault="008F3802">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_Toc73781886 \h </w:instrText>
      </w:r>
      <w:r>
        <w:fldChar w:fldCharType="separate"/>
      </w:r>
      <w:r>
        <w:t>13</w:t>
      </w:r>
      <w:r>
        <w:fldChar w:fldCharType="end"/>
      </w:r>
    </w:p>
    <w:p w14:paraId="67A02B35" w14:textId="2965805D" w:rsidR="008F3802" w:rsidRDefault="008F3802">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_Toc73781887 \h </w:instrText>
      </w:r>
      <w:r>
        <w:fldChar w:fldCharType="separate"/>
      </w:r>
      <w:r>
        <w:t>13</w:t>
      </w:r>
      <w:r>
        <w:fldChar w:fldCharType="end"/>
      </w:r>
    </w:p>
    <w:p w14:paraId="06A68BF7" w14:textId="4B967CB9" w:rsidR="008F3802" w:rsidRDefault="008F3802">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_Toc73781888 \h </w:instrText>
      </w:r>
      <w:r>
        <w:fldChar w:fldCharType="separate"/>
      </w:r>
      <w:r>
        <w:t>14</w:t>
      </w:r>
      <w:r>
        <w:fldChar w:fldCharType="end"/>
      </w:r>
    </w:p>
    <w:p w14:paraId="3E5448F0" w14:textId="636C8A6D" w:rsidR="008F3802" w:rsidRDefault="008F3802">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_Toc73781889 \h </w:instrText>
      </w:r>
      <w:r>
        <w:fldChar w:fldCharType="separate"/>
      </w:r>
      <w:r>
        <w:t>14</w:t>
      </w:r>
      <w:r>
        <w:fldChar w:fldCharType="end"/>
      </w:r>
    </w:p>
    <w:p w14:paraId="427F0098" w14:textId="431CF848" w:rsidR="008F3802" w:rsidRDefault="008F3802">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_Toc73781890 \h </w:instrText>
      </w:r>
      <w:r>
        <w:fldChar w:fldCharType="separate"/>
      </w:r>
      <w:r>
        <w:t>14</w:t>
      </w:r>
      <w:r>
        <w:fldChar w:fldCharType="end"/>
      </w:r>
    </w:p>
    <w:p w14:paraId="1D46A628" w14:textId="0FEEAC47" w:rsidR="008F3802" w:rsidRDefault="008F3802">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_Toc73781891 \h </w:instrText>
      </w:r>
      <w:r>
        <w:fldChar w:fldCharType="separate"/>
      </w:r>
      <w:r>
        <w:t>14</w:t>
      </w:r>
      <w:r>
        <w:fldChar w:fldCharType="end"/>
      </w:r>
    </w:p>
    <w:p w14:paraId="3A610554" w14:textId="32C64FF0" w:rsidR="008F3802" w:rsidRDefault="008F3802">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_Toc73781892 \h </w:instrText>
      </w:r>
      <w:r>
        <w:fldChar w:fldCharType="separate"/>
      </w:r>
      <w:r>
        <w:t>15</w:t>
      </w:r>
      <w:r>
        <w:fldChar w:fldCharType="end"/>
      </w:r>
    </w:p>
    <w:p w14:paraId="37163538" w14:textId="4D6594B5" w:rsidR="008F3802" w:rsidRDefault="008F3802">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_Toc73781893 \h </w:instrText>
      </w:r>
      <w:r>
        <w:fldChar w:fldCharType="separate"/>
      </w:r>
      <w:r>
        <w:t>15</w:t>
      </w:r>
      <w:r>
        <w:fldChar w:fldCharType="end"/>
      </w:r>
    </w:p>
    <w:p w14:paraId="6A0466AE" w14:textId="43D0DDAA" w:rsidR="008F3802" w:rsidRDefault="008F3802">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_Toc73781894 \h </w:instrText>
      </w:r>
      <w:r>
        <w:fldChar w:fldCharType="separate"/>
      </w:r>
      <w:r>
        <w:t>15</w:t>
      </w:r>
      <w:r>
        <w:fldChar w:fldCharType="end"/>
      </w:r>
    </w:p>
    <w:p w14:paraId="45E40A09" w14:textId="59CEF725" w:rsidR="008F3802" w:rsidRDefault="008F3802">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_Toc73781895 \h </w:instrText>
      </w:r>
      <w:r>
        <w:fldChar w:fldCharType="separate"/>
      </w:r>
      <w:r>
        <w:t>16</w:t>
      </w:r>
      <w:r>
        <w:fldChar w:fldCharType="end"/>
      </w:r>
    </w:p>
    <w:p w14:paraId="5861D987" w14:textId="39174A01" w:rsidR="008F3802" w:rsidRDefault="008F3802">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_Toc73781896 \h </w:instrText>
      </w:r>
      <w:r>
        <w:fldChar w:fldCharType="separate"/>
      </w:r>
      <w:r>
        <w:t>16</w:t>
      </w:r>
      <w:r>
        <w:fldChar w:fldCharType="end"/>
      </w:r>
    </w:p>
    <w:p w14:paraId="3CE2FD37" w14:textId="1ADD347E" w:rsidR="008F3802" w:rsidRDefault="008F3802">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_Toc73781897 \h </w:instrText>
      </w:r>
      <w:r>
        <w:fldChar w:fldCharType="separate"/>
      </w:r>
      <w:r>
        <w:t>16</w:t>
      </w:r>
      <w:r>
        <w:fldChar w:fldCharType="end"/>
      </w:r>
    </w:p>
    <w:p w14:paraId="6B18F368" w14:textId="736B8711" w:rsidR="008F3802" w:rsidRDefault="008F3802">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_Toc73781898 \h </w:instrText>
      </w:r>
      <w:r>
        <w:fldChar w:fldCharType="separate"/>
      </w:r>
      <w:r>
        <w:t>16</w:t>
      </w:r>
      <w:r>
        <w:fldChar w:fldCharType="end"/>
      </w:r>
    </w:p>
    <w:p w14:paraId="373EC11C" w14:textId="58DEFABC" w:rsidR="008F3802" w:rsidRDefault="008F3802">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_Toc73781899 \h </w:instrText>
      </w:r>
      <w:r>
        <w:fldChar w:fldCharType="separate"/>
      </w:r>
      <w:r>
        <w:t>16</w:t>
      </w:r>
      <w:r>
        <w:fldChar w:fldCharType="end"/>
      </w:r>
    </w:p>
    <w:p w14:paraId="7D833166" w14:textId="4126C861" w:rsidR="008F3802" w:rsidRDefault="008F3802">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_Toc73781900 \h </w:instrText>
      </w:r>
      <w:r>
        <w:fldChar w:fldCharType="separate"/>
      </w:r>
      <w:r>
        <w:t>17</w:t>
      </w:r>
      <w:r>
        <w:fldChar w:fldCharType="end"/>
      </w:r>
    </w:p>
    <w:p w14:paraId="2D0B1B47" w14:textId="1E35B474" w:rsidR="008F3802" w:rsidRDefault="008F3802">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_Toc73781901 \h </w:instrText>
      </w:r>
      <w:r>
        <w:fldChar w:fldCharType="separate"/>
      </w:r>
      <w:r>
        <w:t>17</w:t>
      </w:r>
      <w:r>
        <w:fldChar w:fldCharType="end"/>
      </w:r>
    </w:p>
    <w:p w14:paraId="1E224B23" w14:textId="0228CF46" w:rsidR="008F3802" w:rsidRDefault="008F3802">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_Toc73781902 \h </w:instrText>
      </w:r>
      <w:r>
        <w:fldChar w:fldCharType="separate"/>
      </w:r>
      <w:r>
        <w:t>17</w:t>
      </w:r>
      <w:r>
        <w:fldChar w:fldCharType="end"/>
      </w:r>
    </w:p>
    <w:p w14:paraId="24A9371D" w14:textId="1F9984B3" w:rsidR="008F3802" w:rsidRDefault="008F3802">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_Toc73781903 \h </w:instrText>
      </w:r>
      <w:r>
        <w:fldChar w:fldCharType="separate"/>
      </w:r>
      <w:r>
        <w:t>18</w:t>
      </w:r>
      <w:r>
        <w:fldChar w:fldCharType="end"/>
      </w:r>
    </w:p>
    <w:p w14:paraId="0AB40C42" w14:textId="06139D29" w:rsidR="008F3802" w:rsidRDefault="008F3802">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_Toc73781904 \h </w:instrText>
      </w:r>
      <w:r>
        <w:fldChar w:fldCharType="separate"/>
      </w:r>
      <w:r>
        <w:t>18</w:t>
      </w:r>
      <w:r>
        <w:fldChar w:fldCharType="end"/>
      </w:r>
    </w:p>
    <w:p w14:paraId="384706B6" w14:textId="0DE16256" w:rsidR="008F3802" w:rsidRDefault="008F3802">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_Toc73781905 \h </w:instrText>
      </w:r>
      <w:r>
        <w:fldChar w:fldCharType="separate"/>
      </w:r>
      <w:r>
        <w:t>18</w:t>
      </w:r>
      <w:r>
        <w:fldChar w:fldCharType="end"/>
      </w:r>
    </w:p>
    <w:p w14:paraId="17D93994" w14:textId="166CD2AE" w:rsidR="008F3802" w:rsidRDefault="008F3802">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_Toc73781906 \h </w:instrText>
      </w:r>
      <w:r>
        <w:fldChar w:fldCharType="separate"/>
      </w:r>
      <w:r>
        <w:t>18</w:t>
      </w:r>
      <w:r>
        <w:fldChar w:fldCharType="end"/>
      </w:r>
    </w:p>
    <w:p w14:paraId="0382A4DB" w14:textId="3FED94AA" w:rsidR="008F3802" w:rsidRDefault="008F3802">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_Toc73781907 \h </w:instrText>
      </w:r>
      <w:r>
        <w:fldChar w:fldCharType="separate"/>
      </w:r>
      <w:r>
        <w:t>19</w:t>
      </w:r>
      <w:r>
        <w:fldChar w:fldCharType="end"/>
      </w:r>
    </w:p>
    <w:p w14:paraId="45FB20FA" w14:textId="0A184FF0" w:rsidR="008F3802" w:rsidRDefault="008F3802">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_Toc73781908 \h </w:instrText>
      </w:r>
      <w:r>
        <w:fldChar w:fldCharType="separate"/>
      </w:r>
      <w:r>
        <w:t>19</w:t>
      </w:r>
      <w:r>
        <w:fldChar w:fldCharType="end"/>
      </w:r>
    </w:p>
    <w:p w14:paraId="4E2CF23B" w14:textId="26F64EE9" w:rsidR="008F3802" w:rsidRDefault="008F3802">
      <w:pPr>
        <w:pStyle w:val="TOC3"/>
        <w:rPr>
          <w:rFonts w:asciiTheme="minorHAnsi" w:eastAsiaTheme="minorEastAsia" w:hAnsiTheme="minorHAnsi" w:cstheme="minorBidi"/>
          <w:sz w:val="22"/>
          <w:szCs w:val="22"/>
        </w:rPr>
      </w:pPr>
      <w: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_Toc73781909 \h </w:instrText>
      </w:r>
      <w:r>
        <w:fldChar w:fldCharType="separate"/>
      </w:r>
      <w:r>
        <w:t>19</w:t>
      </w:r>
      <w:r>
        <w:fldChar w:fldCharType="end"/>
      </w:r>
    </w:p>
    <w:p w14:paraId="2D55B25A" w14:textId="26521AFE" w:rsidR="008F3802" w:rsidRDefault="008F3802">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rPr>
          <w:lang w:eastAsia="zh-CN"/>
        </w:rPr>
        <w:t xml:space="preserve">Solution#5: </w:t>
      </w:r>
      <w:r w:rsidRPr="00764A8E">
        <w:rPr>
          <w:lang w:val="en-US"/>
        </w:rPr>
        <w:t>Use of multicast address on local link</w:t>
      </w:r>
      <w:r>
        <w:tab/>
      </w:r>
      <w:r>
        <w:fldChar w:fldCharType="begin" w:fldLock="1"/>
      </w:r>
      <w:r>
        <w:instrText xml:space="preserve"> PAGEREF _Toc73781910 \h </w:instrText>
      </w:r>
      <w:r>
        <w:fldChar w:fldCharType="separate"/>
      </w:r>
      <w:r>
        <w:t>20</w:t>
      </w:r>
      <w:r>
        <w:fldChar w:fldCharType="end"/>
      </w:r>
    </w:p>
    <w:p w14:paraId="4BA7F645" w14:textId="3786CD69" w:rsidR="008F3802" w:rsidRDefault="008F3802">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_Toc73781911 \h </w:instrText>
      </w:r>
      <w:r>
        <w:fldChar w:fldCharType="separate"/>
      </w:r>
      <w:r>
        <w:t>20</w:t>
      </w:r>
      <w:r>
        <w:fldChar w:fldCharType="end"/>
      </w:r>
    </w:p>
    <w:p w14:paraId="059F8B2A" w14:textId="3F1DF795" w:rsidR="008F3802" w:rsidRDefault="008F3802">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_Toc73781912 \h </w:instrText>
      </w:r>
      <w:r>
        <w:fldChar w:fldCharType="separate"/>
      </w:r>
      <w:r>
        <w:t>20</w:t>
      </w:r>
      <w:r>
        <w:fldChar w:fldCharType="end"/>
      </w:r>
    </w:p>
    <w:p w14:paraId="54AA726B" w14:textId="075BD0FC" w:rsidR="008F3802" w:rsidRDefault="008F3802">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_Toc73781913 \h </w:instrText>
      </w:r>
      <w:r>
        <w:fldChar w:fldCharType="separate"/>
      </w:r>
      <w:r>
        <w:t>20</w:t>
      </w:r>
      <w:r>
        <w:fldChar w:fldCharType="end"/>
      </w:r>
    </w:p>
    <w:p w14:paraId="29F45A80" w14:textId="6C05EF72" w:rsidR="008F3802" w:rsidRDefault="008F3802">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_Toc73781914 \h </w:instrText>
      </w:r>
      <w:r>
        <w:fldChar w:fldCharType="separate"/>
      </w:r>
      <w:r>
        <w:t>20</w:t>
      </w:r>
      <w:r>
        <w:fldChar w:fldCharType="end"/>
      </w:r>
    </w:p>
    <w:p w14:paraId="1E409BFF" w14:textId="32510609" w:rsidR="008F3802" w:rsidRDefault="008F3802">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rPr>
          <w:lang w:eastAsia="zh-CN"/>
        </w:rPr>
        <w:t xml:space="preserve">Solution#6: </w:t>
      </w:r>
      <w:r w:rsidRPr="00764A8E">
        <w:rPr>
          <w:lang w:val="en-US"/>
        </w:rPr>
        <w:t xml:space="preserve">Direct unicast DNS queries to </w:t>
      </w:r>
      <w:r w:rsidRPr="00764A8E">
        <w:rPr>
          <w:rFonts w:eastAsia="SimSun"/>
          <w:lang w:eastAsia="zh-CN"/>
        </w:rPr>
        <w:t>the target node</w:t>
      </w:r>
      <w:r>
        <w:tab/>
      </w:r>
      <w:r>
        <w:fldChar w:fldCharType="begin" w:fldLock="1"/>
      </w:r>
      <w:r>
        <w:instrText xml:space="preserve"> PAGEREF _Toc73781915 \h </w:instrText>
      </w:r>
      <w:r>
        <w:fldChar w:fldCharType="separate"/>
      </w:r>
      <w:r>
        <w:t>21</w:t>
      </w:r>
      <w:r>
        <w:fldChar w:fldCharType="end"/>
      </w:r>
    </w:p>
    <w:p w14:paraId="2FAD41A8" w14:textId="434E4711" w:rsidR="008F3802" w:rsidRDefault="008F3802">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_Toc73781916 \h </w:instrText>
      </w:r>
      <w:r>
        <w:fldChar w:fldCharType="separate"/>
      </w:r>
      <w:r>
        <w:t>21</w:t>
      </w:r>
      <w:r>
        <w:fldChar w:fldCharType="end"/>
      </w:r>
    </w:p>
    <w:p w14:paraId="24BC9077" w14:textId="7C3B440D" w:rsidR="008F3802" w:rsidRDefault="008F3802">
      <w:pPr>
        <w:pStyle w:val="TOC3"/>
        <w:rPr>
          <w:rFonts w:asciiTheme="minorHAnsi" w:eastAsiaTheme="minorEastAsia" w:hAnsiTheme="minorHAnsi" w:cstheme="minorBidi"/>
          <w:sz w:val="22"/>
          <w:szCs w:val="22"/>
        </w:rPr>
      </w:pPr>
      <w:r>
        <w:lastRenderedPageBreak/>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_Toc73781917 \h </w:instrText>
      </w:r>
      <w:r>
        <w:fldChar w:fldCharType="separate"/>
      </w:r>
      <w:r>
        <w:t>21</w:t>
      </w:r>
      <w:r>
        <w:fldChar w:fldCharType="end"/>
      </w:r>
    </w:p>
    <w:p w14:paraId="70FEF52D" w14:textId="601E4C00" w:rsidR="008F3802" w:rsidRDefault="008F3802">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_Toc73781918 \h </w:instrText>
      </w:r>
      <w:r>
        <w:fldChar w:fldCharType="separate"/>
      </w:r>
      <w:r>
        <w:t>22</w:t>
      </w:r>
      <w:r>
        <w:fldChar w:fldCharType="end"/>
      </w:r>
    </w:p>
    <w:p w14:paraId="0010B849" w14:textId="44193F9B" w:rsidR="008F3802" w:rsidRDefault="008F3802">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_Toc73781919 \h </w:instrText>
      </w:r>
      <w:r>
        <w:fldChar w:fldCharType="separate"/>
      </w:r>
      <w:r>
        <w:t>22</w:t>
      </w:r>
      <w:r>
        <w:fldChar w:fldCharType="end"/>
      </w:r>
    </w:p>
    <w:p w14:paraId="1C7A8297" w14:textId="0306A434" w:rsidR="008F3802" w:rsidRDefault="008F3802">
      <w:pPr>
        <w:pStyle w:val="TOC2"/>
        <w:rPr>
          <w:rFonts w:asciiTheme="minorHAnsi" w:eastAsiaTheme="minorEastAsia" w:hAnsiTheme="minorHAnsi" w:cstheme="minorBidi"/>
          <w:sz w:val="22"/>
          <w:szCs w:val="22"/>
        </w:rPr>
      </w:pPr>
      <w:r w:rsidRPr="008F3802">
        <w:t>6.8</w:t>
      </w:r>
      <w:r w:rsidRPr="008F3802">
        <w:rPr>
          <w:rFonts w:asciiTheme="minorHAnsi" w:eastAsiaTheme="minorEastAsia" w:hAnsiTheme="minorHAnsi" w:cstheme="minorBidi"/>
          <w:sz w:val="22"/>
          <w:szCs w:val="22"/>
        </w:rPr>
        <w:tab/>
      </w:r>
      <w:r w:rsidRPr="00764A8E">
        <w:rPr>
          <w:lang w:val="en-US" w:eastAsia="zh-CN"/>
        </w:rPr>
        <w:t xml:space="preserve">Solution#7: </w:t>
      </w:r>
      <w:r w:rsidRPr="00764A8E">
        <w:rPr>
          <w:rFonts w:eastAsia="SimSun"/>
          <w:lang w:val="en-US" w:eastAsia="zh-CN"/>
        </w:rPr>
        <w:t>SCTP Multiplexer (Port)</w:t>
      </w:r>
      <w:r>
        <w:tab/>
      </w:r>
      <w:r>
        <w:fldChar w:fldCharType="begin" w:fldLock="1"/>
      </w:r>
      <w:r>
        <w:instrText xml:space="preserve"> PAGEREF _Toc73781920 \h </w:instrText>
      </w:r>
      <w:r>
        <w:fldChar w:fldCharType="separate"/>
      </w:r>
      <w:r>
        <w:t>22</w:t>
      </w:r>
      <w:r>
        <w:fldChar w:fldCharType="end"/>
      </w:r>
    </w:p>
    <w:p w14:paraId="22F0ABEE" w14:textId="53CA7F0C" w:rsidR="008F3802" w:rsidRDefault="008F3802">
      <w:pPr>
        <w:pStyle w:val="TOC3"/>
        <w:rPr>
          <w:rFonts w:asciiTheme="minorHAnsi" w:eastAsiaTheme="minorEastAsia" w:hAnsiTheme="minorHAnsi" w:cstheme="minorBidi"/>
          <w:sz w:val="22"/>
          <w:szCs w:val="22"/>
        </w:rPr>
      </w:pPr>
      <w:r w:rsidRPr="008F3802">
        <w:t>6.8.1</w:t>
      </w:r>
      <w:r w:rsidRPr="008F3802">
        <w:rPr>
          <w:rFonts w:asciiTheme="minorHAnsi" w:eastAsiaTheme="minorEastAsia" w:hAnsiTheme="minorHAnsi" w:cstheme="minorBidi"/>
          <w:sz w:val="22"/>
          <w:szCs w:val="22"/>
        </w:rPr>
        <w:tab/>
      </w:r>
      <w:r w:rsidRPr="00764A8E">
        <w:rPr>
          <w:lang w:val="en-US" w:eastAsia="zh-CN"/>
        </w:rPr>
        <w:t>General</w:t>
      </w:r>
      <w:r>
        <w:tab/>
      </w:r>
      <w:r>
        <w:fldChar w:fldCharType="begin" w:fldLock="1"/>
      </w:r>
      <w:r>
        <w:instrText xml:space="preserve"> PAGEREF _Toc73781921 \h </w:instrText>
      </w:r>
      <w:r>
        <w:fldChar w:fldCharType="separate"/>
      </w:r>
      <w:r>
        <w:t>22</w:t>
      </w:r>
      <w:r>
        <w:fldChar w:fldCharType="end"/>
      </w:r>
    </w:p>
    <w:p w14:paraId="06009F1C" w14:textId="7AC389FB" w:rsidR="008F3802" w:rsidRDefault="008F3802">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_Toc73781922 \h </w:instrText>
      </w:r>
      <w:r>
        <w:fldChar w:fldCharType="separate"/>
      </w:r>
      <w:r>
        <w:t>24</w:t>
      </w:r>
      <w:r>
        <w:fldChar w:fldCharType="end"/>
      </w:r>
    </w:p>
    <w:p w14:paraId="60E499E3" w14:textId="0E8BCFDE" w:rsidR="008F3802" w:rsidRDefault="008F3802">
      <w:pPr>
        <w:pStyle w:val="TOC3"/>
        <w:rPr>
          <w:rFonts w:asciiTheme="minorHAnsi" w:eastAsiaTheme="minorEastAsia" w:hAnsiTheme="minorHAnsi" w:cstheme="minorBidi"/>
          <w:sz w:val="22"/>
          <w:szCs w:val="22"/>
        </w:rPr>
      </w:pPr>
      <w: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_Toc73781923 \h </w:instrText>
      </w:r>
      <w:r>
        <w:fldChar w:fldCharType="separate"/>
      </w:r>
      <w:r>
        <w:t>25</w:t>
      </w:r>
      <w:r>
        <w:fldChar w:fldCharType="end"/>
      </w:r>
    </w:p>
    <w:p w14:paraId="3CF07374" w14:textId="7E55ED0F" w:rsidR="008F3802" w:rsidRDefault="008F3802">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_Toc73781924 \h </w:instrText>
      </w:r>
      <w:r>
        <w:fldChar w:fldCharType="separate"/>
      </w:r>
      <w:r>
        <w:t>25</w:t>
      </w:r>
      <w:r>
        <w:fldChar w:fldCharType="end"/>
      </w:r>
    </w:p>
    <w:p w14:paraId="6F8A08BF" w14:textId="4C1ACA43" w:rsidR="008F3802" w:rsidRDefault="008F3802">
      <w:pPr>
        <w:pStyle w:val="TOC2"/>
        <w:rPr>
          <w:rFonts w:asciiTheme="minorHAnsi" w:eastAsiaTheme="minorEastAsia" w:hAnsiTheme="minorHAnsi" w:cstheme="minorBidi"/>
          <w:sz w:val="22"/>
          <w:szCs w:val="22"/>
        </w:rPr>
      </w:pPr>
      <w:r w:rsidRPr="008F3802">
        <w:t>6.9</w:t>
      </w:r>
      <w:r w:rsidRPr="008F3802">
        <w:rPr>
          <w:rFonts w:asciiTheme="minorHAnsi" w:eastAsiaTheme="minorEastAsia" w:hAnsiTheme="minorHAnsi" w:cstheme="minorBidi"/>
          <w:sz w:val="22"/>
          <w:szCs w:val="22"/>
        </w:rPr>
        <w:tab/>
      </w:r>
      <w:r w:rsidRPr="00764A8E">
        <w:rPr>
          <w:lang w:val="en-US" w:eastAsia="zh-CN"/>
        </w:rPr>
        <w:t xml:space="preserve">Solution#8: </w:t>
      </w:r>
      <w:r w:rsidRPr="00764A8E">
        <w:rPr>
          <w:rFonts w:eastAsia="SimSun"/>
          <w:lang w:val="en-US" w:eastAsia="zh-CN"/>
        </w:rPr>
        <w:t>SCTP Multiplexer Application</w:t>
      </w:r>
      <w:r>
        <w:tab/>
      </w:r>
      <w:r>
        <w:fldChar w:fldCharType="begin" w:fldLock="1"/>
      </w:r>
      <w:r>
        <w:instrText xml:space="preserve"> PAGEREF _Toc73781925 \h </w:instrText>
      </w:r>
      <w:r>
        <w:fldChar w:fldCharType="separate"/>
      </w:r>
      <w:r>
        <w:t>25</w:t>
      </w:r>
      <w:r>
        <w:fldChar w:fldCharType="end"/>
      </w:r>
    </w:p>
    <w:p w14:paraId="1D7E7EE6" w14:textId="21AB3446" w:rsidR="008F3802" w:rsidRDefault="008F3802">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_Toc73781926 \h </w:instrText>
      </w:r>
      <w:r>
        <w:fldChar w:fldCharType="separate"/>
      </w:r>
      <w:r>
        <w:t>25</w:t>
      </w:r>
      <w:r>
        <w:fldChar w:fldCharType="end"/>
      </w:r>
    </w:p>
    <w:p w14:paraId="18D70C9B" w14:textId="2F24DE66" w:rsidR="008F3802" w:rsidRDefault="008F3802">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_Toc73781927 \h </w:instrText>
      </w:r>
      <w:r>
        <w:fldChar w:fldCharType="separate"/>
      </w:r>
      <w:r>
        <w:t>26</w:t>
      </w:r>
      <w:r>
        <w:fldChar w:fldCharType="end"/>
      </w:r>
    </w:p>
    <w:p w14:paraId="0D0B61FD" w14:textId="1216C96C" w:rsidR="008F3802" w:rsidRDefault="008F3802">
      <w:pPr>
        <w:pStyle w:val="TOC3"/>
        <w:rPr>
          <w:rFonts w:asciiTheme="minorHAnsi" w:eastAsiaTheme="minorEastAsia" w:hAnsiTheme="minorHAnsi" w:cstheme="minorBidi"/>
          <w:sz w:val="22"/>
          <w:szCs w:val="22"/>
        </w:rPr>
      </w:pPr>
      <w: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_Toc73781928 \h </w:instrText>
      </w:r>
      <w:r>
        <w:fldChar w:fldCharType="separate"/>
      </w:r>
      <w:r>
        <w:t>27</w:t>
      </w:r>
      <w:r>
        <w:fldChar w:fldCharType="end"/>
      </w:r>
    </w:p>
    <w:p w14:paraId="08BAEBEC" w14:textId="1668E460" w:rsidR="008F3802" w:rsidRDefault="008F3802">
      <w:pPr>
        <w:pStyle w:val="TOC3"/>
        <w:rPr>
          <w:rFonts w:asciiTheme="minorHAnsi" w:eastAsiaTheme="minorEastAsia" w:hAnsiTheme="minorHAnsi" w:cstheme="minorBidi"/>
          <w:sz w:val="22"/>
          <w:szCs w:val="22"/>
        </w:rPr>
      </w:pPr>
      <w: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_Toc73781929 \h </w:instrText>
      </w:r>
      <w:r>
        <w:fldChar w:fldCharType="separate"/>
      </w:r>
      <w:r>
        <w:t>27</w:t>
      </w:r>
      <w:r>
        <w:fldChar w:fldCharType="end"/>
      </w:r>
    </w:p>
    <w:p w14:paraId="05F97B61" w14:textId="1BC05477" w:rsidR="008F3802" w:rsidRDefault="008F3802">
      <w:pPr>
        <w:pStyle w:val="TOC2"/>
        <w:rPr>
          <w:rFonts w:asciiTheme="minorHAnsi" w:eastAsiaTheme="minorEastAsia" w:hAnsiTheme="minorHAnsi" w:cstheme="minorBidi"/>
          <w:sz w:val="22"/>
          <w:szCs w:val="22"/>
        </w:rPr>
      </w:pPr>
      <w:r w:rsidRPr="008F3802">
        <w:t>6.10</w:t>
      </w:r>
      <w:r w:rsidRPr="008F3802">
        <w:rPr>
          <w:rFonts w:asciiTheme="minorHAnsi" w:eastAsiaTheme="minorEastAsia" w:hAnsiTheme="minorHAnsi" w:cstheme="minorBidi"/>
          <w:sz w:val="22"/>
          <w:szCs w:val="22"/>
        </w:rPr>
        <w:tab/>
      </w:r>
      <w:r w:rsidRPr="00764A8E">
        <w:rPr>
          <w:lang w:val="fr-FR" w:eastAsia="zh-CN"/>
        </w:rPr>
        <w:t xml:space="preserve">Solution#9: </w:t>
      </w:r>
      <w:r w:rsidRPr="00764A8E">
        <w:rPr>
          <w:lang w:val="fr-FR"/>
        </w:rPr>
        <w:t>TCP Port Service Multiplexer (TCPMUX)</w:t>
      </w:r>
      <w:r>
        <w:tab/>
      </w:r>
      <w:r>
        <w:fldChar w:fldCharType="begin" w:fldLock="1"/>
      </w:r>
      <w:r>
        <w:instrText xml:space="preserve"> PAGEREF _Toc73781930 \h </w:instrText>
      </w:r>
      <w:r>
        <w:fldChar w:fldCharType="separate"/>
      </w:r>
      <w:r>
        <w:t>27</w:t>
      </w:r>
      <w:r>
        <w:fldChar w:fldCharType="end"/>
      </w:r>
    </w:p>
    <w:p w14:paraId="4EFEE605" w14:textId="3BABB38F" w:rsidR="008F3802" w:rsidRDefault="008F3802">
      <w:pPr>
        <w:pStyle w:val="TOC3"/>
        <w:rPr>
          <w:rFonts w:asciiTheme="minorHAnsi" w:eastAsiaTheme="minorEastAsia" w:hAnsiTheme="minorHAnsi" w:cstheme="minorBidi"/>
          <w:sz w:val="22"/>
          <w:szCs w:val="22"/>
        </w:rPr>
      </w:pPr>
      <w:r w:rsidRPr="008F3802">
        <w:t>6.10.1</w:t>
      </w:r>
      <w:r w:rsidRPr="008F3802">
        <w:rPr>
          <w:rFonts w:asciiTheme="minorHAnsi" w:eastAsiaTheme="minorEastAsia" w:hAnsiTheme="minorHAnsi" w:cstheme="minorBidi"/>
          <w:sz w:val="22"/>
          <w:szCs w:val="22"/>
        </w:rPr>
        <w:tab/>
      </w:r>
      <w:r w:rsidRPr="00764A8E">
        <w:rPr>
          <w:lang w:val="en-US" w:eastAsia="zh-CN"/>
        </w:rPr>
        <w:t>General</w:t>
      </w:r>
      <w:r>
        <w:tab/>
      </w:r>
      <w:r>
        <w:fldChar w:fldCharType="begin" w:fldLock="1"/>
      </w:r>
      <w:r>
        <w:instrText xml:space="preserve"> PAGEREF _Toc73781931 \h </w:instrText>
      </w:r>
      <w:r>
        <w:fldChar w:fldCharType="separate"/>
      </w:r>
      <w:r>
        <w:t>27</w:t>
      </w:r>
      <w:r>
        <w:fldChar w:fldCharType="end"/>
      </w:r>
    </w:p>
    <w:p w14:paraId="23CB26FC" w14:textId="59360223" w:rsidR="008F3802" w:rsidRDefault="008F3802">
      <w:pPr>
        <w:pStyle w:val="TOC3"/>
        <w:rPr>
          <w:rFonts w:asciiTheme="minorHAnsi" w:eastAsiaTheme="minorEastAsia" w:hAnsiTheme="minorHAnsi" w:cstheme="minorBidi"/>
          <w:sz w:val="22"/>
          <w:szCs w:val="22"/>
        </w:rPr>
      </w:pPr>
      <w: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_Toc73781932 \h </w:instrText>
      </w:r>
      <w:r>
        <w:fldChar w:fldCharType="separate"/>
      </w:r>
      <w:r>
        <w:t>27</w:t>
      </w:r>
      <w:r>
        <w:fldChar w:fldCharType="end"/>
      </w:r>
    </w:p>
    <w:p w14:paraId="43A34ADE" w14:textId="130D209A" w:rsidR="008F3802" w:rsidRDefault="008F3802">
      <w:pPr>
        <w:pStyle w:val="TOC3"/>
        <w:rPr>
          <w:rFonts w:asciiTheme="minorHAnsi" w:eastAsiaTheme="minorEastAsia" w:hAnsiTheme="minorHAnsi" w:cstheme="minorBidi"/>
          <w:sz w:val="22"/>
          <w:szCs w:val="22"/>
        </w:rPr>
      </w:pPr>
      <w: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_Toc73781933 \h </w:instrText>
      </w:r>
      <w:r>
        <w:fldChar w:fldCharType="separate"/>
      </w:r>
      <w:r>
        <w:t>28</w:t>
      </w:r>
      <w:r>
        <w:fldChar w:fldCharType="end"/>
      </w:r>
    </w:p>
    <w:p w14:paraId="6A7BFEC3" w14:textId="78CA44F2" w:rsidR="008F3802" w:rsidRDefault="008F3802">
      <w:pPr>
        <w:pStyle w:val="TOC3"/>
        <w:rPr>
          <w:rFonts w:asciiTheme="minorHAnsi" w:eastAsiaTheme="minorEastAsia" w:hAnsiTheme="minorHAnsi" w:cstheme="minorBidi"/>
          <w:sz w:val="22"/>
          <w:szCs w:val="22"/>
        </w:rPr>
      </w:pPr>
      <w: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_Toc73781934 \h </w:instrText>
      </w:r>
      <w:r>
        <w:fldChar w:fldCharType="separate"/>
      </w:r>
      <w:r>
        <w:t>28</w:t>
      </w:r>
      <w:r>
        <w:fldChar w:fldCharType="end"/>
      </w:r>
    </w:p>
    <w:p w14:paraId="31E9700F" w14:textId="45003567" w:rsidR="008F3802" w:rsidRDefault="008F3802">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_Toc73781935 \h </w:instrText>
      </w:r>
      <w:r>
        <w:fldChar w:fldCharType="separate"/>
      </w:r>
      <w:r>
        <w:t>28</w:t>
      </w:r>
      <w:r>
        <w:fldChar w:fldCharType="end"/>
      </w:r>
    </w:p>
    <w:p w14:paraId="637CB488" w14:textId="2CBFBC46" w:rsidR="008F3802" w:rsidRDefault="008F3802">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_Toc73781936 \h </w:instrText>
      </w:r>
      <w:r>
        <w:fldChar w:fldCharType="separate"/>
      </w:r>
      <w:r>
        <w:t>28</w:t>
      </w:r>
      <w:r>
        <w:fldChar w:fldCharType="end"/>
      </w:r>
    </w:p>
    <w:p w14:paraId="4226B161" w14:textId="4DEA17E1" w:rsidR="008F3802" w:rsidRDefault="008F3802">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_Toc73781937 \h </w:instrText>
      </w:r>
      <w:r>
        <w:fldChar w:fldCharType="separate"/>
      </w:r>
      <w:r>
        <w:t>29</w:t>
      </w:r>
      <w:r>
        <w:fldChar w:fldCharType="end"/>
      </w:r>
    </w:p>
    <w:p w14:paraId="616FA643" w14:textId="4BA6A03E" w:rsidR="008F3802" w:rsidRDefault="008F3802">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_Toc73781938 \h </w:instrText>
      </w:r>
      <w:r>
        <w:fldChar w:fldCharType="separate"/>
      </w:r>
      <w:r>
        <w:t>29</w:t>
      </w:r>
      <w:r>
        <w:fldChar w:fldCharType="end"/>
      </w:r>
    </w:p>
    <w:p w14:paraId="134A31E2" w14:textId="1BCEA1B6" w:rsidR="008F3802" w:rsidRDefault="008F3802">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_Toc73781939 \h </w:instrText>
      </w:r>
      <w:r>
        <w:fldChar w:fldCharType="separate"/>
      </w:r>
      <w:r>
        <w:t>29</w:t>
      </w:r>
      <w:r>
        <w:fldChar w:fldCharType="end"/>
      </w:r>
    </w:p>
    <w:p w14:paraId="206860E7" w14:textId="2E997F3F" w:rsidR="008F3802" w:rsidRDefault="008F3802">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to look at port number requirements from 3GPP and work towards relaxing the IETF port allocation policies</w:t>
      </w:r>
      <w:r>
        <w:tab/>
      </w:r>
      <w:r>
        <w:fldChar w:fldCharType="begin" w:fldLock="1"/>
      </w:r>
      <w:r>
        <w:instrText xml:space="preserve"> PAGEREF _Toc73781940 \h </w:instrText>
      </w:r>
      <w:r>
        <w:fldChar w:fldCharType="separate"/>
      </w:r>
      <w:r>
        <w:t>30</w:t>
      </w:r>
      <w:r>
        <w:fldChar w:fldCharType="end"/>
      </w:r>
    </w:p>
    <w:p w14:paraId="5F5A416D" w14:textId="275F75B7" w:rsidR="008F3802" w:rsidRDefault="008F3802">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_Toc73781941 \h </w:instrText>
      </w:r>
      <w:r>
        <w:fldChar w:fldCharType="separate"/>
      </w:r>
      <w:r>
        <w:t>30</w:t>
      </w:r>
      <w:r>
        <w:fldChar w:fldCharType="end"/>
      </w:r>
    </w:p>
    <w:p w14:paraId="248CE5B1" w14:textId="22120042" w:rsidR="008F3802" w:rsidRDefault="008F3802">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_Toc73781942 \h </w:instrText>
      </w:r>
      <w:r>
        <w:fldChar w:fldCharType="separate"/>
      </w:r>
      <w:r>
        <w:t>30</w:t>
      </w:r>
      <w:r>
        <w:fldChar w:fldCharType="end"/>
      </w:r>
    </w:p>
    <w:p w14:paraId="4C546AC7" w14:textId="3C0AF7FE" w:rsidR="008F3802" w:rsidRDefault="008F3802">
      <w:pPr>
        <w:pStyle w:val="TOC3"/>
        <w:rPr>
          <w:rFonts w:asciiTheme="minorHAnsi" w:eastAsiaTheme="minorEastAsia" w:hAnsiTheme="minorHAnsi" w:cstheme="minorBidi"/>
          <w:sz w:val="22"/>
          <w:szCs w:val="22"/>
        </w:rPr>
      </w:pPr>
      <w:r w:rsidRPr="008F3802">
        <w:t>6.12.3</w:t>
      </w:r>
      <w:r w:rsidRPr="008F3802">
        <w:rPr>
          <w:rFonts w:asciiTheme="minorHAnsi" w:eastAsiaTheme="minorEastAsia" w:hAnsiTheme="minorHAnsi" w:cstheme="minorBidi"/>
          <w:sz w:val="22"/>
          <w:szCs w:val="22"/>
        </w:rPr>
        <w:tab/>
      </w:r>
      <w:r w:rsidRPr="00764A8E">
        <w:rPr>
          <w:lang w:val="en-IN"/>
        </w:rPr>
        <w:t>Impacts</w:t>
      </w:r>
      <w:r>
        <w:tab/>
      </w:r>
      <w:r>
        <w:fldChar w:fldCharType="begin" w:fldLock="1"/>
      </w:r>
      <w:r>
        <w:instrText xml:space="preserve"> PAGEREF _Toc73781943 \h </w:instrText>
      </w:r>
      <w:r>
        <w:fldChar w:fldCharType="separate"/>
      </w:r>
      <w:r>
        <w:t>31</w:t>
      </w:r>
      <w:r>
        <w:fldChar w:fldCharType="end"/>
      </w:r>
    </w:p>
    <w:p w14:paraId="5D9125F7" w14:textId="44FC3DBF" w:rsidR="008F3802" w:rsidRDefault="008F3802">
      <w:pPr>
        <w:pStyle w:val="TOC3"/>
        <w:rPr>
          <w:rFonts w:asciiTheme="minorHAnsi" w:eastAsiaTheme="minorEastAsia" w:hAnsiTheme="minorHAnsi" w:cstheme="minorBidi"/>
          <w:sz w:val="22"/>
          <w:szCs w:val="22"/>
        </w:rPr>
      </w:pPr>
      <w:r w:rsidRPr="008F3802">
        <w:t>6.12.4</w:t>
      </w:r>
      <w:r w:rsidRPr="008F3802">
        <w:rPr>
          <w:rFonts w:asciiTheme="minorHAnsi" w:eastAsiaTheme="minorEastAsia" w:hAnsiTheme="minorHAnsi" w:cstheme="minorBidi"/>
          <w:sz w:val="22"/>
          <w:szCs w:val="22"/>
        </w:rPr>
        <w:tab/>
      </w:r>
      <w:r w:rsidRPr="00764A8E">
        <w:rPr>
          <w:lang w:val="en-IN"/>
        </w:rPr>
        <w:t>Pros and Cons</w:t>
      </w:r>
      <w:r>
        <w:tab/>
      </w:r>
      <w:r>
        <w:fldChar w:fldCharType="begin" w:fldLock="1"/>
      </w:r>
      <w:r>
        <w:instrText xml:space="preserve"> PAGEREF _Toc73781944 \h </w:instrText>
      </w:r>
      <w:r>
        <w:fldChar w:fldCharType="separate"/>
      </w:r>
      <w:r>
        <w:t>31</w:t>
      </w:r>
      <w:r>
        <w:fldChar w:fldCharType="end"/>
      </w:r>
    </w:p>
    <w:p w14:paraId="246A4E1F" w14:textId="095C65ED" w:rsidR="008F3802" w:rsidRDefault="008F3802">
      <w:pPr>
        <w:pStyle w:val="TOC2"/>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_Toc73781945 \h </w:instrText>
      </w:r>
      <w:r>
        <w:fldChar w:fldCharType="separate"/>
      </w:r>
      <w:r>
        <w:t>32</w:t>
      </w:r>
      <w:r>
        <w:fldChar w:fldCharType="end"/>
      </w:r>
    </w:p>
    <w:p w14:paraId="1D43C97D" w14:textId="4FE047BE" w:rsidR="008F3802" w:rsidRDefault="008F3802">
      <w:pPr>
        <w:pStyle w:val="TOC3"/>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_Toc73781946 \h </w:instrText>
      </w:r>
      <w:r>
        <w:fldChar w:fldCharType="separate"/>
      </w:r>
      <w:r>
        <w:t>32</w:t>
      </w:r>
      <w:r>
        <w:fldChar w:fldCharType="end"/>
      </w:r>
    </w:p>
    <w:p w14:paraId="4C958C2A" w14:textId="503DCD9D" w:rsidR="008F3802" w:rsidRDefault="008F3802">
      <w:pPr>
        <w:pStyle w:val="TOC3"/>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_Toc73781947 \h </w:instrText>
      </w:r>
      <w:r>
        <w:fldChar w:fldCharType="separate"/>
      </w:r>
      <w:r>
        <w:t>32</w:t>
      </w:r>
      <w:r>
        <w:fldChar w:fldCharType="end"/>
      </w:r>
    </w:p>
    <w:p w14:paraId="202EF33D" w14:textId="3D091AE1" w:rsidR="008F3802" w:rsidRDefault="008F3802">
      <w:pPr>
        <w:pStyle w:val="TOC3"/>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_Toc73781948 \h </w:instrText>
      </w:r>
      <w:r>
        <w:fldChar w:fldCharType="separate"/>
      </w:r>
      <w:r>
        <w:t>32</w:t>
      </w:r>
      <w:r>
        <w:fldChar w:fldCharType="end"/>
      </w:r>
    </w:p>
    <w:p w14:paraId="443625AE" w14:textId="428465F9" w:rsidR="008F3802" w:rsidRDefault="008F3802">
      <w:pPr>
        <w:pStyle w:val="TOC3"/>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_Toc73781949 \h </w:instrText>
      </w:r>
      <w:r>
        <w:fldChar w:fldCharType="separate"/>
      </w:r>
      <w:r>
        <w:t>32</w:t>
      </w:r>
      <w:r>
        <w:fldChar w:fldCharType="end"/>
      </w:r>
    </w:p>
    <w:p w14:paraId="6C5058BA" w14:textId="606E5A10" w:rsidR="008F3802" w:rsidRDefault="008F3802">
      <w:pPr>
        <w:pStyle w:val="TOC2"/>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_Toc73781950 \h </w:instrText>
      </w:r>
      <w:r>
        <w:fldChar w:fldCharType="separate"/>
      </w:r>
      <w:r>
        <w:t>32</w:t>
      </w:r>
      <w:r>
        <w:fldChar w:fldCharType="end"/>
      </w:r>
    </w:p>
    <w:p w14:paraId="6168D393" w14:textId="7AFF827C" w:rsidR="008F3802" w:rsidRDefault="008F3802">
      <w:pPr>
        <w:pStyle w:val="TOC3"/>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_Toc73781951 \h </w:instrText>
      </w:r>
      <w:r>
        <w:fldChar w:fldCharType="separate"/>
      </w:r>
      <w:r>
        <w:t>32</w:t>
      </w:r>
      <w:r>
        <w:fldChar w:fldCharType="end"/>
      </w:r>
    </w:p>
    <w:p w14:paraId="0D899FEC" w14:textId="6B86615D" w:rsidR="008F3802" w:rsidRDefault="008F3802">
      <w:pPr>
        <w:pStyle w:val="TOC3"/>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_Toc73781952 \h </w:instrText>
      </w:r>
      <w:r>
        <w:fldChar w:fldCharType="separate"/>
      </w:r>
      <w:r>
        <w:t>33</w:t>
      </w:r>
      <w:r>
        <w:fldChar w:fldCharType="end"/>
      </w:r>
    </w:p>
    <w:p w14:paraId="73C8DB53" w14:textId="20605C3A" w:rsidR="008F3802" w:rsidRDefault="008F3802">
      <w:pPr>
        <w:pStyle w:val="TOC3"/>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_Toc73781953 \h </w:instrText>
      </w:r>
      <w:r>
        <w:fldChar w:fldCharType="separate"/>
      </w:r>
      <w:r>
        <w:t>33</w:t>
      </w:r>
      <w:r>
        <w:fldChar w:fldCharType="end"/>
      </w:r>
    </w:p>
    <w:p w14:paraId="7B930100" w14:textId="0BFB44FF" w:rsidR="008F3802" w:rsidRDefault="008F3802">
      <w:pPr>
        <w:pStyle w:val="TOC3"/>
        <w:rPr>
          <w:rFonts w:asciiTheme="minorHAnsi" w:eastAsiaTheme="minorEastAsia" w:hAnsiTheme="minorHAnsi" w:cstheme="minorBidi"/>
          <w:sz w:val="22"/>
          <w:szCs w:val="22"/>
        </w:rPr>
      </w:pPr>
      <w: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_Toc73781954 \h </w:instrText>
      </w:r>
      <w:r>
        <w:fldChar w:fldCharType="separate"/>
      </w:r>
      <w:r>
        <w:t>33</w:t>
      </w:r>
      <w:r>
        <w:fldChar w:fldCharType="end"/>
      </w:r>
    </w:p>
    <w:p w14:paraId="519A54F6" w14:textId="0797848A" w:rsidR="008F3802" w:rsidRDefault="008F3802">
      <w:pPr>
        <w:pStyle w:val="TOC2"/>
        <w:rPr>
          <w:rFonts w:asciiTheme="minorHAnsi" w:eastAsiaTheme="minorEastAsia" w:hAnsiTheme="minorHAnsi" w:cstheme="minorBidi"/>
          <w:sz w:val="22"/>
          <w:szCs w:val="22"/>
        </w:rPr>
      </w:pPr>
      <w:r w:rsidRPr="008F3802">
        <w:t>6.15</w:t>
      </w:r>
      <w:r w:rsidRPr="008F3802">
        <w:rPr>
          <w:rFonts w:asciiTheme="minorHAnsi" w:eastAsiaTheme="minorEastAsia" w:hAnsiTheme="minorHAnsi" w:cstheme="minorBidi"/>
          <w:sz w:val="22"/>
          <w:szCs w:val="22"/>
        </w:rPr>
        <w:tab/>
      </w:r>
      <w:r w:rsidRPr="00764A8E">
        <w:rPr>
          <w:lang w:val="en-US"/>
        </w:rPr>
        <w:t>Solution#14: application-layer protocol negotiation over (D)TLS</w:t>
      </w:r>
      <w:r>
        <w:tab/>
      </w:r>
      <w:r>
        <w:fldChar w:fldCharType="begin" w:fldLock="1"/>
      </w:r>
      <w:r>
        <w:instrText xml:space="preserve"> PAGEREF _Toc73781955 \h </w:instrText>
      </w:r>
      <w:r>
        <w:fldChar w:fldCharType="separate"/>
      </w:r>
      <w:r>
        <w:t>33</w:t>
      </w:r>
      <w:r>
        <w:fldChar w:fldCharType="end"/>
      </w:r>
    </w:p>
    <w:p w14:paraId="28BA33DD" w14:textId="5B51E4C2" w:rsidR="008F3802" w:rsidRDefault="008F3802">
      <w:pPr>
        <w:pStyle w:val="TOC3"/>
        <w:rPr>
          <w:rFonts w:asciiTheme="minorHAnsi" w:eastAsiaTheme="minorEastAsia" w:hAnsiTheme="minorHAnsi" w:cstheme="minorBidi"/>
          <w:sz w:val="22"/>
          <w:szCs w:val="22"/>
        </w:rPr>
      </w:pPr>
      <w:r w:rsidRPr="008F3802">
        <w:t>6.15.1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_Toc73781956 \h </w:instrText>
      </w:r>
      <w:r>
        <w:fldChar w:fldCharType="separate"/>
      </w:r>
      <w:r>
        <w:t>33</w:t>
      </w:r>
      <w:r>
        <w:fldChar w:fldCharType="end"/>
      </w:r>
    </w:p>
    <w:p w14:paraId="0A647E9A" w14:textId="741A9288" w:rsidR="008F3802" w:rsidRDefault="008F3802">
      <w:pPr>
        <w:pStyle w:val="TOC3"/>
        <w:rPr>
          <w:rFonts w:asciiTheme="minorHAnsi" w:eastAsiaTheme="minorEastAsia" w:hAnsiTheme="minorHAnsi" w:cstheme="minorBidi"/>
          <w:sz w:val="22"/>
          <w:szCs w:val="22"/>
        </w:rPr>
      </w:pPr>
      <w:r w:rsidRPr="008F3802">
        <w:t>6.15.2</w:t>
      </w:r>
      <w:r w:rsidRPr="008F3802">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_Toc73781957 \h </w:instrText>
      </w:r>
      <w:r>
        <w:fldChar w:fldCharType="separate"/>
      </w:r>
      <w:r>
        <w:t>34</w:t>
      </w:r>
      <w:r>
        <w:fldChar w:fldCharType="end"/>
      </w:r>
    </w:p>
    <w:p w14:paraId="4C59A134" w14:textId="7E232FD2" w:rsidR="008F3802" w:rsidRDefault="008F3802">
      <w:pPr>
        <w:pStyle w:val="TOC3"/>
        <w:rPr>
          <w:rFonts w:asciiTheme="minorHAnsi" w:eastAsiaTheme="minorEastAsia" w:hAnsiTheme="minorHAnsi" w:cstheme="minorBidi"/>
          <w:sz w:val="22"/>
          <w:szCs w:val="22"/>
        </w:rPr>
      </w:pPr>
      <w:r>
        <w:t>6.</w:t>
      </w:r>
      <w:r w:rsidRPr="00764A8E">
        <w:rPr>
          <w:lang w:val="en-US"/>
        </w:rPr>
        <w:t>15.3</w:t>
      </w:r>
      <w:r>
        <w:rPr>
          <w:rFonts w:asciiTheme="minorHAnsi" w:eastAsiaTheme="minorEastAsia" w:hAnsiTheme="minorHAnsi" w:cstheme="minorBidi"/>
          <w:sz w:val="22"/>
          <w:szCs w:val="22"/>
        </w:rPr>
        <w:tab/>
      </w:r>
      <w:r w:rsidRPr="00764A8E">
        <w:rPr>
          <w:lang w:val="en-US"/>
        </w:rPr>
        <w:t>Impacts</w:t>
      </w:r>
      <w:r>
        <w:tab/>
      </w:r>
      <w:r>
        <w:fldChar w:fldCharType="begin" w:fldLock="1"/>
      </w:r>
      <w:r>
        <w:instrText xml:space="preserve"> PAGEREF _Toc73781958 \h </w:instrText>
      </w:r>
      <w:r>
        <w:fldChar w:fldCharType="separate"/>
      </w:r>
      <w:r>
        <w:t>34</w:t>
      </w:r>
      <w:r>
        <w:fldChar w:fldCharType="end"/>
      </w:r>
    </w:p>
    <w:p w14:paraId="258A17C4" w14:textId="799F9B9B" w:rsidR="008F3802" w:rsidRDefault="008F3802">
      <w:pPr>
        <w:pStyle w:val="TOC3"/>
        <w:rPr>
          <w:rFonts w:asciiTheme="minorHAnsi" w:eastAsiaTheme="minorEastAsia" w:hAnsiTheme="minorHAnsi" w:cstheme="minorBidi"/>
          <w:sz w:val="22"/>
          <w:szCs w:val="22"/>
        </w:rPr>
      </w:pPr>
      <w:r w:rsidRPr="008F3802">
        <w:t>6.15.4</w:t>
      </w:r>
      <w:r w:rsidRPr="008F3802">
        <w:rPr>
          <w:rFonts w:asciiTheme="minorHAnsi" w:eastAsiaTheme="minorEastAsia" w:hAnsiTheme="minorHAnsi" w:cstheme="minorBidi"/>
          <w:sz w:val="22"/>
          <w:szCs w:val="22"/>
        </w:rPr>
        <w:tab/>
      </w:r>
      <w:r w:rsidRPr="00764A8E">
        <w:rPr>
          <w:lang w:val="en-US"/>
        </w:rPr>
        <w:t>Pros and cons</w:t>
      </w:r>
      <w:r>
        <w:tab/>
      </w:r>
      <w:r>
        <w:fldChar w:fldCharType="begin" w:fldLock="1"/>
      </w:r>
      <w:r>
        <w:instrText xml:space="preserve"> PAGEREF _Toc73781959 \h </w:instrText>
      </w:r>
      <w:r>
        <w:fldChar w:fldCharType="separate"/>
      </w:r>
      <w:r>
        <w:t>35</w:t>
      </w:r>
      <w:r>
        <w:fldChar w:fldCharType="end"/>
      </w:r>
    </w:p>
    <w:p w14:paraId="3DBE85CE" w14:textId="22F93553" w:rsidR="008F3802" w:rsidRDefault="008F3802">
      <w:pPr>
        <w:pStyle w:val="TOC2"/>
        <w:rPr>
          <w:rFonts w:asciiTheme="minorHAnsi" w:eastAsiaTheme="minorEastAsia" w:hAnsiTheme="minorHAnsi" w:cstheme="minorBidi"/>
          <w:sz w:val="22"/>
          <w:szCs w:val="22"/>
        </w:rPr>
      </w:pPr>
      <w:r w:rsidRPr="008F3802">
        <w:t>6.16</w:t>
      </w:r>
      <w:r w:rsidRPr="008F3802">
        <w:rPr>
          <w:rFonts w:asciiTheme="minorHAnsi" w:eastAsiaTheme="minorEastAsia" w:hAnsiTheme="minorHAnsi" w:cstheme="minorBidi"/>
          <w:sz w:val="22"/>
          <w:szCs w:val="22"/>
        </w:rPr>
        <w:tab/>
      </w:r>
      <w:r w:rsidRPr="00764A8E">
        <w:rPr>
          <w:lang w:val="en-US"/>
        </w:rPr>
        <w:t>Solution#15: Multiplexing based on Service Name Indication</w:t>
      </w:r>
      <w:r>
        <w:tab/>
      </w:r>
      <w:r>
        <w:fldChar w:fldCharType="begin" w:fldLock="1"/>
      </w:r>
      <w:r>
        <w:instrText xml:space="preserve"> PAGEREF _Toc73781960 \h </w:instrText>
      </w:r>
      <w:r>
        <w:fldChar w:fldCharType="separate"/>
      </w:r>
      <w:r>
        <w:t>35</w:t>
      </w:r>
      <w:r>
        <w:fldChar w:fldCharType="end"/>
      </w:r>
    </w:p>
    <w:p w14:paraId="5120143D" w14:textId="4143DF61" w:rsidR="008F3802" w:rsidRDefault="008F3802">
      <w:pPr>
        <w:pStyle w:val="TOC3"/>
        <w:rPr>
          <w:rFonts w:asciiTheme="minorHAnsi" w:eastAsiaTheme="minorEastAsia" w:hAnsiTheme="minorHAnsi" w:cstheme="minorBidi"/>
          <w:sz w:val="22"/>
          <w:szCs w:val="22"/>
        </w:rPr>
      </w:pPr>
      <w:r w:rsidRPr="008F3802">
        <w:t>6.16.1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_Toc73781961 \h </w:instrText>
      </w:r>
      <w:r>
        <w:fldChar w:fldCharType="separate"/>
      </w:r>
      <w:r>
        <w:t>35</w:t>
      </w:r>
      <w:r>
        <w:fldChar w:fldCharType="end"/>
      </w:r>
    </w:p>
    <w:p w14:paraId="56B55149" w14:textId="43FE78EB" w:rsidR="008F3802" w:rsidRDefault="008F3802">
      <w:pPr>
        <w:pStyle w:val="TOC3"/>
        <w:rPr>
          <w:rFonts w:asciiTheme="minorHAnsi" w:eastAsiaTheme="minorEastAsia" w:hAnsiTheme="minorHAnsi" w:cstheme="minorBidi"/>
          <w:sz w:val="22"/>
          <w:szCs w:val="22"/>
        </w:rPr>
      </w:pPr>
      <w:r w:rsidRPr="008F3802">
        <w:t>6.16.2</w:t>
      </w:r>
      <w:r w:rsidRPr="008F3802">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_Toc73781962 \h </w:instrText>
      </w:r>
      <w:r>
        <w:fldChar w:fldCharType="separate"/>
      </w:r>
      <w:r>
        <w:t>35</w:t>
      </w:r>
      <w:r>
        <w:fldChar w:fldCharType="end"/>
      </w:r>
    </w:p>
    <w:p w14:paraId="04FC314B" w14:textId="76B6FCF2" w:rsidR="008F3802" w:rsidRDefault="008F3802">
      <w:pPr>
        <w:pStyle w:val="TOC3"/>
        <w:rPr>
          <w:rFonts w:asciiTheme="minorHAnsi" w:eastAsiaTheme="minorEastAsia" w:hAnsiTheme="minorHAnsi" w:cstheme="minorBidi"/>
          <w:sz w:val="22"/>
          <w:szCs w:val="22"/>
        </w:rPr>
      </w:pPr>
      <w:r>
        <w:t>6.</w:t>
      </w:r>
      <w:r w:rsidRPr="00764A8E">
        <w:rPr>
          <w:lang w:val="en-US"/>
        </w:rPr>
        <w:t>16.3</w:t>
      </w:r>
      <w:r>
        <w:rPr>
          <w:rFonts w:asciiTheme="minorHAnsi" w:eastAsiaTheme="minorEastAsia" w:hAnsiTheme="minorHAnsi" w:cstheme="minorBidi"/>
          <w:sz w:val="22"/>
          <w:szCs w:val="22"/>
        </w:rPr>
        <w:tab/>
      </w:r>
      <w:r w:rsidRPr="00764A8E">
        <w:rPr>
          <w:lang w:val="en-US"/>
        </w:rPr>
        <w:t>Impacts</w:t>
      </w:r>
      <w:r>
        <w:tab/>
      </w:r>
      <w:r>
        <w:fldChar w:fldCharType="begin" w:fldLock="1"/>
      </w:r>
      <w:r>
        <w:instrText xml:space="preserve"> PAGEREF _Toc73781963 \h </w:instrText>
      </w:r>
      <w:r>
        <w:fldChar w:fldCharType="separate"/>
      </w:r>
      <w:r>
        <w:t>36</w:t>
      </w:r>
      <w:r>
        <w:fldChar w:fldCharType="end"/>
      </w:r>
    </w:p>
    <w:p w14:paraId="59FBC091" w14:textId="6E53A699" w:rsidR="008F3802" w:rsidRDefault="008F3802">
      <w:pPr>
        <w:pStyle w:val="TOC3"/>
        <w:rPr>
          <w:rFonts w:asciiTheme="minorHAnsi" w:eastAsiaTheme="minorEastAsia" w:hAnsiTheme="minorHAnsi" w:cstheme="minorBidi"/>
          <w:sz w:val="22"/>
          <w:szCs w:val="22"/>
        </w:rPr>
      </w:pPr>
      <w:r w:rsidRPr="008F3802">
        <w:t>6.16.4</w:t>
      </w:r>
      <w:r w:rsidRPr="008F3802">
        <w:rPr>
          <w:rFonts w:asciiTheme="minorHAnsi" w:eastAsiaTheme="minorEastAsia" w:hAnsiTheme="minorHAnsi" w:cstheme="minorBidi"/>
          <w:sz w:val="22"/>
          <w:szCs w:val="22"/>
        </w:rPr>
        <w:tab/>
      </w:r>
      <w:r w:rsidRPr="00764A8E">
        <w:rPr>
          <w:lang w:val="en-US"/>
        </w:rPr>
        <w:t>Pros and cons</w:t>
      </w:r>
      <w:r>
        <w:tab/>
      </w:r>
      <w:r>
        <w:fldChar w:fldCharType="begin" w:fldLock="1"/>
      </w:r>
      <w:r>
        <w:instrText xml:space="preserve"> PAGEREF _Toc73781964 \h </w:instrText>
      </w:r>
      <w:r>
        <w:fldChar w:fldCharType="separate"/>
      </w:r>
      <w:r>
        <w:t>36</w:t>
      </w:r>
      <w:r>
        <w:fldChar w:fldCharType="end"/>
      </w:r>
    </w:p>
    <w:p w14:paraId="2A176EF7" w14:textId="6202674F" w:rsidR="008F3802" w:rsidRDefault="008F3802">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_Toc73781965 \h </w:instrText>
      </w:r>
      <w:r>
        <w:fldChar w:fldCharType="separate"/>
      </w:r>
      <w:r>
        <w:t>36</w:t>
      </w:r>
      <w:r>
        <w:fldChar w:fldCharType="end"/>
      </w:r>
    </w:p>
    <w:p w14:paraId="6008CFF9" w14:textId="142056A7" w:rsidR="008F3802" w:rsidRDefault="008F3802">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_Toc73781966 \h </w:instrText>
      </w:r>
      <w:r>
        <w:fldChar w:fldCharType="separate"/>
      </w:r>
      <w:r>
        <w:t>36</w:t>
      </w:r>
      <w:r>
        <w:fldChar w:fldCharType="end"/>
      </w:r>
    </w:p>
    <w:p w14:paraId="4D1F5FEB" w14:textId="779D63BE" w:rsidR="008F3802" w:rsidRDefault="008F3802">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rPr>
          <w:lang w:eastAsia="zh-CN"/>
        </w:rPr>
        <w:t>Evaluation of Solutions for Key Issue #1 (inter-PLMN or inter-domain) and Conclusions</w:t>
      </w:r>
      <w:r>
        <w:tab/>
      </w:r>
      <w:r>
        <w:fldChar w:fldCharType="begin" w:fldLock="1"/>
      </w:r>
      <w:r>
        <w:instrText xml:space="preserve"> PAGEREF _Toc73781967 \h </w:instrText>
      </w:r>
      <w:r>
        <w:fldChar w:fldCharType="separate"/>
      </w:r>
      <w:r>
        <w:t>37</w:t>
      </w:r>
      <w:r>
        <w:fldChar w:fldCharType="end"/>
      </w:r>
    </w:p>
    <w:p w14:paraId="47AF99C1" w14:textId="7DDA437F" w:rsidR="008F3802" w:rsidRDefault="008F3802">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_Toc73781968 \h </w:instrText>
      </w:r>
      <w:r>
        <w:fldChar w:fldCharType="separate"/>
      </w:r>
      <w:r>
        <w:t>37</w:t>
      </w:r>
      <w:r>
        <w:fldChar w:fldCharType="end"/>
      </w:r>
    </w:p>
    <w:p w14:paraId="36AA63B8" w14:textId="70CB68C6" w:rsidR="008F3802" w:rsidRDefault="008F3802">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rPr>
          <w:lang w:eastAsia="zh-CN"/>
        </w:rPr>
        <w:t>Conclusions for Key Issue #1 solutions (inter-domain)</w:t>
      </w:r>
      <w:r>
        <w:tab/>
      </w:r>
      <w:r>
        <w:fldChar w:fldCharType="begin" w:fldLock="1"/>
      </w:r>
      <w:r>
        <w:instrText xml:space="preserve"> PAGEREF _Toc73781969 \h </w:instrText>
      </w:r>
      <w:r>
        <w:fldChar w:fldCharType="separate"/>
      </w:r>
      <w:r>
        <w:t>37</w:t>
      </w:r>
      <w:r>
        <w:fldChar w:fldCharType="end"/>
      </w:r>
    </w:p>
    <w:p w14:paraId="41C0652E" w14:textId="3D5EC5B9" w:rsidR="008F3802" w:rsidRDefault="008F3802">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_Toc73781970 \h </w:instrText>
      </w:r>
      <w:r>
        <w:fldChar w:fldCharType="separate"/>
      </w:r>
      <w:r>
        <w:t>37</w:t>
      </w:r>
      <w:r>
        <w:fldChar w:fldCharType="end"/>
      </w:r>
    </w:p>
    <w:p w14:paraId="0CF67FAA" w14:textId="6FF52AD1" w:rsidR="008F3802" w:rsidRDefault="008F3802">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_Toc73781971 \h </w:instrText>
      </w:r>
      <w:r>
        <w:fldChar w:fldCharType="separate"/>
      </w:r>
      <w:r>
        <w:t>37</w:t>
      </w:r>
      <w:r>
        <w:fldChar w:fldCharType="end"/>
      </w:r>
    </w:p>
    <w:p w14:paraId="678C4A16" w14:textId="5A061001" w:rsidR="008F3802" w:rsidRDefault="008F3802">
      <w:pPr>
        <w:pStyle w:val="TOC4"/>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rPr>
          <w:lang w:eastAsia="zh-CN"/>
        </w:rPr>
        <w:t>Solutions Overview</w:t>
      </w:r>
      <w:r>
        <w:tab/>
      </w:r>
      <w:r>
        <w:fldChar w:fldCharType="begin" w:fldLock="1"/>
      </w:r>
      <w:r>
        <w:instrText xml:space="preserve"> PAGEREF _Toc73781972 \h </w:instrText>
      </w:r>
      <w:r>
        <w:fldChar w:fldCharType="separate"/>
      </w:r>
      <w:r>
        <w:t>37</w:t>
      </w:r>
      <w:r>
        <w:fldChar w:fldCharType="end"/>
      </w:r>
    </w:p>
    <w:p w14:paraId="0C032A14" w14:textId="79F2D71A" w:rsidR="008F3802" w:rsidRDefault="008F3802">
      <w:pPr>
        <w:pStyle w:val="TOC4"/>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rPr>
          <w:lang w:eastAsia="zh-CN"/>
        </w:rPr>
        <w:t>Evaluation of 3GPP standardizing port from dynamic range (Solution#1)</w:t>
      </w:r>
      <w:r>
        <w:tab/>
      </w:r>
      <w:r>
        <w:fldChar w:fldCharType="begin" w:fldLock="1"/>
      </w:r>
      <w:r>
        <w:instrText xml:space="preserve"> PAGEREF _Toc73781973 \h </w:instrText>
      </w:r>
      <w:r>
        <w:fldChar w:fldCharType="separate"/>
      </w:r>
      <w:r>
        <w:t>40</w:t>
      </w:r>
      <w:r>
        <w:fldChar w:fldCharType="end"/>
      </w:r>
    </w:p>
    <w:p w14:paraId="7071ECF2" w14:textId="6F69B506" w:rsidR="008F3802" w:rsidRDefault="008F3802">
      <w:pPr>
        <w:pStyle w:val="TOC4"/>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rPr>
          <w:lang w:eastAsia="zh-CN"/>
        </w:rPr>
        <w:t>Evaluation of OAM based solution (Solution#2)</w:t>
      </w:r>
      <w:r>
        <w:tab/>
      </w:r>
      <w:r>
        <w:fldChar w:fldCharType="begin" w:fldLock="1"/>
      </w:r>
      <w:r>
        <w:instrText xml:space="preserve"> PAGEREF _Toc73781974 \h </w:instrText>
      </w:r>
      <w:r>
        <w:fldChar w:fldCharType="separate"/>
      </w:r>
      <w:r>
        <w:t>40</w:t>
      </w:r>
      <w:r>
        <w:fldChar w:fldCharType="end"/>
      </w:r>
    </w:p>
    <w:p w14:paraId="5D9BFC25" w14:textId="29118CBC" w:rsidR="008F3802" w:rsidRDefault="008F3802">
      <w:pPr>
        <w:pStyle w:val="TOC4"/>
        <w:rPr>
          <w:rFonts w:asciiTheme="minorHAnsi" w:eastAsiaTheme="minorEastAsia" w:hAnsiTheme="minorHAnsi" w:cstheme="minorBidi"/>
          <w:sz w:val="22"/>
          <w:szCs w:val="22"/>
        </w:rPr>
      </w:pPr>
      <w:r>
        <w:t>7.3.1.4</w:t>
      </w:r>
      <w:r>
        <w:rPr>
          <w:rFonts w:asciiTheme="minorHAnsi" w:eastAsiaTheme="minorEastAsia" w:hAnsiTheme="minorHAnsi" w:cstheme="minorBidi"/>
          <w:sz w:val="22"/>
          <w:szCs w:val="22"/>
        </w:rPr>
        <w:tab/>
      </w:r>
      <w:r>
        <w:rPr>
          <w:lang w:eastAsia="zh-CN"/>
        </w:rPr>
        <w:t>Evaluation of DNS based solutions (solutions #3, #4, #5, #6)</w:t>
      </w:r>
      <w:r>
        <w:tab/>
      </w:r>
      <w:r>
        <w:fldChar w:fldCharType="begin" w:fldLock="1"/>
      </w:r>
      <w:r>
        <w:instrText xml:space="preserve"> PAGEREF _Toc73781975 \h </w:instrText>
      </w:r>
      <w:r>
        <w:fldChar w:fldCharType="separate"/>
      </w:r>
      <w:r>
        <w:t>40</w:t>
      </w:r>
      <w:r>
        <w:fldChar w:fldCharType="end"/>
      </w:r>
    </w:p>
    <w:p w14:paraId="4424F793" w14:textId="57A5B732" w:rsidR="008F3802" w:rsidRDefault="008F3802">
      <w:pPr>
        <w:pStyle w:val="TOC4"/>
        <w:rPr>
          <w:rFonts w:asciiTheme="minorHAnsi" w:eastAsiaTheme="minorEastAsia" w:hAnsiTheme="minorHAnsi" w:cstheme="minorBidi"/>
          <w:sz w:val="22"/>
          <w:szCs w:val="22"/>
        </w:rPr>
      </w:pPr>
      <w:r>
        <w:lastRenderedPageBreak/>
        <w:t>7.3.1.5</w:t>
      </w:r>
      <w:r>
        <w:rPr>
          <w:rFonts w:asciiTheme="minorHAnsi" w:eastAsiaTheme="minorEastAsia" w:hAnsiTheme="minorHAnsi" w:cstheme="minorBidi"/>
          <w:sz w:val="22"/>
          <w:szCs w:val="22"/>
        </w:rPr>
        <w:tab/>
      </w:r>
      <w:r>
        <w:rPr>
          <w:lang w:eastAsia="zh-CN"/>
        </w:rPr>
        <w:t xml:space="preserve">Evaluation of Multiplexer based solutions </w:t>
      </w:r>
      <w:r w:rsidRPr="00764A8E">
        <w:rPr>
          <w:lang w:val="en-US" w:eastAsia="zh-CN"/>
        </w:rPr>
        <w:t>(solutions #7, #8 and #9)</w:t>
      </w:r>
      <w:r>
        <w:tab/>
      </w:r>
      <w:r>
        <w:fldChar w:fldCharType="begin" w:fldLock="1"/>
      </w:r>
      <w:r>
        <w:instrText xml:space="preserve"> PAGEREF _Toc73781976 \h </w:instrText>
      </w:r>
      <w:r>
        <w:fldChar w:fldCharType="separate"/>
      </w:r>
      <w:r>
        <w:t>41</w:t>
      </w:r>
      <w:r>
        <w:fldChar w:fldCharType="end"/>
      </w:r>
    </w:p>
    <w:p w14:paraId="593A9DF7" w14:textId="3E257DD4" w:rsidR="008F3802" w:rsidRDefault="008F3802">
      <w:pPr>
        <w:pStyle w:val="TOC4"/>
        <w:rPr>
          <w:rFonts w:asciiTheme="minorHAnsi" w:eastAsiaTheme="minorEastAsia" w:hAnsiTheme="minorHAnsi" w:cstheme="minorBidi"/>
          <w:sz w:val="22"/>
          <w:szCs w:val="22"/>
        </w:rPr>
      </w:pPr>
      <w:r>
        <w:t>7.3.1.6</w:t>
      </w:r>
      <w:r>
        <w:rPr>
          <w:rFonts w:asciiTheme="minorHAnsi" w:eastAsiaTheme="minorEastAsia" w:hAnsiTheme="minorHAnsi" w:cstheme="minorBidi"/>
          <w:sz w:val="22"/>
          <w:szCs w:val="22"/>
        </w:rPr>
        <w:tab/>
      </w:r>
      <w:r>
        <w:rPr>
          <w:lang w:eastAsia="zh-CN"/>
        </w:rPr>
        <w:t>Evaluation of solution with Standardized PPID without multiplexer (solution#10)</w:t>
      </w:r>
      <w:r>
        <w:tab/>
      </w:r>
      <w:r>
        <w:fldChar w:fldCharType="begin" w:fldLock="1"/>
      </w:r>
      <w:r>
        <w:instrText xml:space="preserve"> PAGEREF _Toc73781977 \h </w:instrText>
      </w:r>
      <w:r>
        <w:fldChar w:fldCharType="separate"/>
      </w:r>
      <w:r>
        <w:t>41</w:t>
      </w:r>
      <w:r>
        <w:fldChar w:fldCharType="end"/>
      </w:r>
    </w:p>
    <w:p w14:paraId="38CAE539" w14:textId="6B38BAA1" w:rsidR="008F3802" w:rsidRDefault="008F3802">
      <w:pPr>
        <w:pStyle w:val="TOC4"/>
        <w:rPr>
          <w:rFonts w:asciiTheme="minorHAnsi" w:eastAsiaTheme="minorEastAsia" w:hAnsiTheme="minorHAnsi" w:cstheme="minorBidi"/>
          <w:sz w:val="22"/>
          <w:szCs w:val="22"/>
        </w:rPr>
      </w:pPr>
      <w:r>
        <w:t>7.3.1.7</w:t>
      </w:r>
      <w:r>
        <w:rPr>
          <w:rFonts w:asciiTheme="minorHAnsi" w:eastAsiaTheme="minorEastAsia" w:hAnsiTheme="minorHAnsi" w:cstheme="minorBidi"/>
          <w:sz w:val="22"/>
          <w:szCs w:val="22"/>
        </w:rPr>
        <w:tab/>
      </w:r>
      <w:r>
        <w:rPr>
          <w:lang w:eastAsia="zh-CN"/>
        </w:rPr>
        <w:t xml:space="preserve">Evaluation of solution to form </w:t>
      </w:r>
      <w:r>
        <w:t>work group (Solution#11)</w:t>
      </w:r>
      <w:r>
        <w:tab/>
      </w:r>
      <w:r>
        <w:fldChar w:fldCharType="begin" w:fldLock="1"/>
      </w:r>
      <w:r>
        <w:instrText xml:space="preserve"> PAGEREF _Toc73781978 \h </w:instrText>
      </w:r>
      <w:r>
        <w:fldChar w:fldCharType="separate"/>
      </w:r>
      <w:r>
        <w:t>42</w:t>
      </w:r>
      <w:r>
        <w:fldChar w:fldCharType="end"/>
      </w:r>
    </w:p>
    <w:p w14:paraId="5AC8830A" w14:textId="4B42D4EE" w:rsidR="008F3802" w:rsidRDefault="008F3802">
      <w:pPr>
        <w:pStyle w:val="TOC4"/>
        <w:rPr>
          <w:rFonts w:asciiTheme="minorHAnsi" w:eastAsiaTheme="minorEastAsia" w:hAnsiTheme="minorHAnsi" w:cstheme="minorBidi"/>
          <w:sz w:val="22"/>
          <w:szCs w:val="22"/>
        </w:rPr>
      </w:pPr>
      <w:r>
        <w:t>7.3.1.8</w:t>
      </w:r>
      <w:r>
        <w:rPr>
          <w:rFonts w:asciiTheme="minorHAnsi" w:eastAsiaTheme="minorEastAsia" w:hAnsiTheme="minorHAnsi" w:cstheme="minorBidi"/>
          <w:sz w:val="22"/>
          <w:szCs w:val="22"/>
        </w:rPr>
        <w:tab/>
      </w:r>
      <w:r>
        <w:t>HTTP(s) web server query for port discovery (solutions #12 and #13)</w:t>
      </w:r>
      <w:r>
        <w:tab/>
      </w:r>
      <w:r>
        <w:fldChar w:fldCharType="begin" w:fldLock="1"/>
      </w:r>
      <w:r>
        <w:instrText xml:space="preserve"> PAGEREF _Toc73781979 \h </w:instrText>
      </w:r>
      <w:r>
        <w:fldChar w:fldCharType="separate"/>
      </w:r>
      <w:r>
        <w:t>42</w:t>
      </w:r>
      <w:r>
        <w:fldChar w:fldCharType="end"/>
      </w:r>
    </w:p>
    <w:p w14:paraId="5957ED79" w14:textId="5FE7DB31" w:rsidR="008F3802" w:rsidRDefault="008F3802">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rPr>
          <w:lang w:eastAsia="zh-CN"/>
        </w:rPr>
        <w:t>Conclusions</w:t>
      </w:r>
      <w:r>
        <w:t xml:space="preserve"> for Key Issue #2 solutions (intra-domain)</w:t>
      </w:r>
      <w:r>
        <w:tab/>
      </w:r>
      <w:r>
        <w:fldChar w:fldCharType="begin" w:fldLock="1"/>
      </w:r>
      <w:r>
        <w:instrText xml:space="preserve"> PAGEREF _Toc73781980 \h </w:instrText>
      </w:r>
      <w:r>
        <w:fldChar w:fldCharType="separate"/>
      </w:r>
      <w:r>
        <w:t>42</w:t>
      </w:r>
      <w:r>
        <w:fldChar w:fldCharType="end"/>
      </w:r>
    </w:p>
    <w:p w14:paraId="1D3E28CE" w14:textId="3851F8E5" w:rsidR="008F3802" w:rsidRDefault="008F3802">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rPr>
          <w:lang w:eastAsia="zh-CN"/>
        </w:rPr>
        <w:t>Conclusion summary</w:t>
      </w:r>
      <w:r>
        <w:tab/>
      </w:r>
      <w:r>
        <w:fldChar w:fldCharType="begin" w:fldLock="1"/>
      </w:r>
      <w:r>
        <w:instrText xml:space="preserve"> PAGEREF _Toc73781981 \h </w:instrText>
      </w:r>
      <w:r>
        <w:fldChar w:fldCharType="separate"/>
      </w:r>
      <w:r>
        <w:t>43</w:t>
      </w:r>
      <w:r>
        <w:fldChar w:fldCharType="end"/>
      </w:r>
    </w:p>
    <w:p w14:paraId="74B02540" w14:textId="60F656E8" w:rsidR="008F3802" w:rsidRDefault="008F3802">
      <w:pPr>
        <w:pStyle w:val="TOC9"/>
        <w:rPr>
          <w:rFonts w:asciiTheme="minorHAnsi" w:eastAsiaTheme="minorEastAsia" w:hAnsiTheme="minorHAnsi" w:cstheme="minorBidi"/>
          <w:b w:val="0"/>
          <w:szCs w:val="22"/>
        </w:rPr>
      </w:pPr>
      <w:r>
        <w:t>Annex A:</w:t>
      </w:r>
      <w:r>
        <w:tab/>
        <w:t>IANA port allocation policy</w:t>
      </w:r>
      <w:r>
        <w:tab/>
      </w:r>
      <w:r>
        <w:fldChar w:fldCharType="begin" w:fldLock="1"/>
      </w:r>
      <w:r>
        <w:instrText xml:space="preserve"> PAGEREF _Toc73781982 \h </w:instrText>
      </w:r>
      <w:r>
        <w:fldChar w:fldCharType="separate"/>
      </w:r>
      <w:r>
        <w:t>46</w:t>
      </w:r>
      <w:r>
        <w:fldChar w:fldCharType="end"/>
      </w:r>
    </w:p>
    <w:p w14:paraId="2491EDDB" w14:textId="37B34C2C" w:rsidR="008F3802" w:rsidRDefault="008F3802">
      <w:pPr>
        <w:pStyle w:val="TOC9"/>
        <w:rPr>
          <w:rFonts w:asciiTheme="minorHAnsi" w:eastAsiaTheme="minorEastAsia" w:hAnsiTheme="minorHAnsi" w:cstheme="minorBidi"/>
          <w:b w:val="0"/>
          <w:szCs w:val="22"/>
        </w:rPr>
      </w:pPr>
      <w:r>
        <w:t>Annex B:</w:t>
      </w:r>
      <w:r>
        <w:tab/>
      </w:r>
      <w:r w:rsidRPr="00764A8E">
        <w:rPr>
          <w:lang w:val="en-US"/>
        </w:rPr>
        <w:t>Port number use</w:t>
      </w:r>
      <w:r>
        <w:tab/>
      </w:r>
      <w:r>
        <w:fldChar w:fldCharType="begin" w:fldLock="1"/>
      </w:r>
      <w:r>
        <w:instrText xml:space="preserve"> PAGEREF _Toc73781983 \h </w:instrText>
      </w:r>
      <w:r>
        <w:fldChar w:fldCharType="separate"/>
      </w:r>
      <w:r>
        <w:t>47</w:t>
      </w:r>
      <w:r>
        <w:fldChar w:fldCharType="end"/>
      </w:r>
    </w:p>
    <w:p w14:paraId="0D5EA9BA" w14:textId="19746A7A" w:rsidR="008F3802" w:rsidRDefault="008F3802">
      <w:pPr>
        <w:pStyle w:val="TOC2"/>
        <w:rPr>
          <w:rFonts w:asciiTheme="minorHAnsi" w:eastAsiaTheme="minorEastAsia" w:hAnsiTheme="minorHAnsi" w:cstheme="minorBidi"/>
          <w:sz w:val="22"/>
          <w:szCs w:val="22"/>
        </w:rPr>
      </w:pPr>
      <w:r w:rsidRPr="008F3802">
        <w:t>B.1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_Toc73781984 \h </w:instrText>
      </w:r>
      <w:r>
        <w:fldChar w:fldCharType="separate"/>
      </w:r>
      <w:r>
        <w:t>47</w:t>
      </w:r>
      <w:r>
        <w:fldChar w:fldCharType="end"/>
      </w:r>
    </w:p>
    <w:p w14:paraId="03A1FCC5" w14:textId="23AA5900" w:rsidR="008F3802" w:rsidRDefault="008F3802">
      <w:pPr>
        <w:pStyle w:val="TOC3"/>
        <w:rPr>
          <w:rFonts w:asciiTheme="minorHAnsi" w:eastAsiaTheme="minorEastAsia" w:hAnsiTheme="minorHAnsi" w:cstheme="minorBidi"/>
          <w:sz w:val="22"/>
          <w:szCs w:val="22"/>
        </w:rPr>
      </w:pPr>
      <w:r w:rsidRPr="008F3802">
        <w:t>B.2</w:t>
      </w:r>
      <w:r w:rsidRPr="008F3802">
        <w:rPr>
          <w:rFonts w:asciiTheme="minorHAnsi" w:eastAsiaTheme="minorEastAsia" w:hAnsiTheme="minorHAnsi" w:cstheme="minorBidi"/>
          <w:sz w:val="22"/>
          <w:szCs w:val="22"/>
        </w:rPr>
        <w:tab/>
      </w:r>
      <w:r w:rsidRPr="00764A8E">
        <w:rPr>
          <w:lang w:val="en-US"/>
        </w:rPr>
        <w:t>Port number ranges</w:t>
      </w:r>
      <w:r>
        <w:tab/>
      </w:r>
      <w:r>
        <w:fldChar w:fldCharType="begin" w:fldLock="1"/>
      </w:r>
      <w:r>
        <w:instrText xml:space="preserve"> PAGEREF _Toc73781985 \h </w:instrText>
      </w:r>
      <w:r>
        <w:fldChar w:fldCharType="separate"/>
      </w:r>
      <w:r>
        <w:t>48</w:t>
      </w:r>
      <w:r>
        <w:fldChar w:fldCharType="end"/>
      </w:r>
    </w:p>
    <w:p w14:paraId="786ACDE1" w14:textId="53AEE851" w:rsidR="008F3802" w:rsidRDefault="008F3802">
      <w:pPr>
        <w:pStyle w:val="TOC2"/>
        <w:rPr>
          <w:rFonts w:asciiTheme="minorHAnsi" w:eastAsiaTheme="minorEastAsia" w:hAnsiTheme="minorHAnsi" w:cstheme="minorBidi"/>
          <w:sz w:val="22"/>
          <w:szCs w:val="22"/>
        </w:rPr>
      </w:pPr>
      <w:r w:rsidRPr="008F3802">
        <w:t>B.3</w:t>
      </w:r>
      <w:r w:rsidRPr="008F3802">
        <w:rPr>
          <w:rFonts w:asciiTheme="minorHAnsi" w:eastAsiaTheme="minorEastAsia" w:hAnsiTheme="minorHAnsi" w:cstheme="minorBidi"/>
          <w:sz w:val="22"/>
          <w:szCs w:val="22"/>
        </w:rPr>
        <w:tab/>
      </w:r>
      <w:r w:rsidRPr="00764A8E">
        <w:rPr>
          <w:lang w:val="en-US"/>
        </w:rPr>
        <w:t>Service identified by port number not assigned by IANA</w:t>
      </w:r>
      <w:r>
        <w:tab/>
      </w:r>
      <w:r>
        <w:fldChar w:fldCharType="begin" w:fldLock="1"/>
      </w:r>
      <w:r>
        <w:instrText xml:space="preserve"> PAGEREF _Toc73781986 \h </w:instrText>
      </w:r>
      <w:r>
        <w:fldChar w:fldCharType="separate"/>
      </w:r>
      <w:r>
        <w:t>49</w:t>
      </w:r>
      <w:r>
        <w:fldChar w:fldCharType="end"/>
      </w:r>
    </w:p>
    <w:p w14:paraId="34693969" w14:textId="6C2E5FAA" w:rsidR="008F3802" w:rsidRDefault="008F3802">
      <w:pPr>
        <w:pStyle w:val="TOC9"/>
        <w:rPr>
          <w:rFonts w:asciiTheme="minorHAnsi" w:eastAsiaTheme="minorEastAsia" w:hAnsiTheme="minorHAnsi" w:cstheme="minorBidi"/>
          <w:b w:val="0"/>
          <w:szCs w:val="22"/>
        </w:rPr>
      </w:pPr>
      <w:r>
        <w:t>Annex C:</w:t>
      </w:r>
      <w:r>
        <w:tab/>
        <w:t>IANA procedures for Service Name and Port Number registry management</w:t>
      </w:r>
      <w:r>
        <w:tab/>
      </w:r>
      <w:r>
        <w:fldChar w:fldCharType="begin" w:fldLock="1"/>
      </w:r>
      <w:r>
        <w:instrText xml:space="preserve"> PAGEREF _Toc73781987 \h </w:instrText>
      </w:r>
      <w:r>
        <w:fldChar w:fldCharType="separate"/>
      </w:r>
      <w:r>
        <w:t>49</w:t>
      </w:r>
      <w:r>
        <w:fldChar w:fldCharType="end"/>
      </w:r>
    </w:p>
    <w:p w14:paraId="43CC309C" w14:textId="0D3A4C36" w:rsidR="008F3802" w:rsidRDefault="008F3802">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_Toc73781988 \h </w:instrText>
      </w:r>
      <w:r>
        <w:fldChar w:fldCharType="separate"/>
      </w:r>
      <w:r>
        <w:t>49</w:t>
      </w:r>
      <w:r>
        <w:fldChar w:fldCharType="end"/>
      </w:r>
    </w:p>
    <w:p w14:paraId="0B71A4BF" w14:textId="6120DE39" w:rsidR="008F3802" w:rsidRDefault="008F3802">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_Toc73781989 \h </w:instrText>
      </w:r>
      <w:r>
        <w:fldChar w:fldCharType="separate"/>
      </w:r>
      <w:r>
        <w:t>50</w:t>
      </w:r>
      <w:r>
        <w:fldChar w:fldCharType="end"/>
      </w:r>
    </w:p>
    <w:p w14:paraId="21C9DF39" w14:textId="54FD9144" w:rsidR="008F3802" w:rsidRDefault="008F3802">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_Toc73781990 \h </w:instrText>
      </w:r>
      <w:r>
        <w:fldChar w:fldCharType="separate"/>
      </w:r>
      <w:r>
        <w:t>50</w:t>
      </w:r>
      <w:r>
        <w:fldChar w:fldCharType="end"/>
      </w:r>
    </w:p>
    <w:p w14:paraId="58854B26" w14:textId="2CB2ED3C" w:rsidR="008F3802" w:rsidRDefault="008F3802">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_Toc73781991 \h </w:instrText>
      </w:r>
      <w:r>
        <w:fldChar w:fldCharType="separate"/>
      </w:r>
      <w:r>
        <w:t>51</w:t>
      </w:r>
      <w:r>
        <w:fldChar w:fldCharType="end"/>
      </w:r>
    </w:p>
    <w:p w14:paraId="0CA0C88D" w14:textId="718692C7" w:rsidR="008F3802" w:rsidRDefault="008F3802">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_Toc73781992 \h </w:instrText>
      </w:r>
      <w:r>
        <w:fldChar w:fldCharType="separate"/>
      </w:r>
      <w:r>
        <w:t>52</w:t>
      </w:r>
      <w:r>
        <w:fldChar w:fldCharType="end"/>
      </w:r>
    </w:p>
    <w:p w14:paraId="0F3A713D" w14:textId="0584F202" w:rsidR="008F3802" w:rsidRDefault="008F3802">
      <w:pPr>
        <w:pStyle w:val="TOC9"/>
        <w:rPr>
          <w:rFonts w:asciiTheme="minorHAnsi" w:eastAsiaTheme="minorEastAsia" w:hAnsiTheme="minorHAnsi" w:cstheme="minorBidi"/>
          <w:b w:val="0"/>
          <w:szCs w:val="22"/>
        </w:rPr>
      </w:pPr>
      <w:r>
        <w:t>Annex D:</w:t>
      </w:r>
      <w:r>
        <w:tab/>
        <w:t xml:space="preserve"> How future port number allocations from IETF/IANA could be addressed</w:t>
      </w:r>
      <w:r>
        <w:tab/>
      </w:r>
      <w:r>
        <w:fldChar w:fldCharType="begin" w:fldLock="1"/>
      </w:r>
      <w:r>
        <w:instrText xml:space="preserve"> PAGEREF _Toc73781993 \h </w:instrText>
      </w:r>
      <w:r>
        <w:fldChar w:fldCharType="separate"/>
      </w:r>
      <w:r>
        <w:t>54</w:t>
      </w:r>
      <w:r>
        <w:fldChar w:fldCharType="end"/>
      </w:r>
    </w:p>
    <w:p w14:paraId="5016E47C" w14:textId="374A12E9" w:rsidR="008F3802" w:rsidRDefault="008F3802">
      <w:pPr>
        <w:pStyle w:val="TOC2"/>
        <w:rPr>
          <w:rFonts w:asciiTheme="minorHAnsi" w:eastAsiaTheme="minorEastAsia" w:hAnsiTheme="minorHAnsi" w:cstheme="minorBidi"/>
          <w:sz w:val="22"/>
          <w:szCs w:val="22"/>
        </w:rPr>
      </w:pPr>
      <w:r w:rsidRPr="008F3802">
        <w:t>D.1</w:t>
      </w:r>
      <w:r w:rsidRPr="008F3802">
        <w:rPr>
          <w:rFonts w:asciiTheme="minorHAnsi" w:eastAsiaTheme="minorEastAsia" w:hAnsiTheme="minorHAnsi" w:cstheme="minorBidi"/>
          <w:sz w:val="22"/>
          <w:szCs w:val="22"/>
        </w:rPr>
        <w:tab/>
      </w:r>
      <w:r w:rsidRPr="00764A8E">
        <w:rPr>
          <w:lang w:val="en-US"/>
        </w:rPr>
        <w:t>General</w:t>
      </w:r>
      <w:r>
        <w:tab/>
      </w:r>
      <w:r>
        <w:fldChar w:fldCharType="begin" w:fldLock="1"/>
      </w:r>
      <w:r>
        <w:instrText xml:space="preserve"> PAGEREF _Toc73781994 \h </w:instrText>
      </w:r>
      <w:r>
        <w:fldChar w:fldCharType="separate"/>
      </w:r>
      <w:r>
        <w:t>54</w:t>
      </w:r>
      <w:r>
        <w:fldChar w:fldCharType="end"/>
      </w:r>
    </w:p>
    <w:p w14:paraId="19485326" w14:textId="57566EF6" w:rsidR="008F3802" w:rsidRDefault="008F3802">
      <w:pPr>
        <w:pStyle w:val="TOC2"/>
        <w:rPr>
          <w:rFonts w:asciiTheme="minorHAnsi" w:eastAsiaTheme="minorEastAsia" w:hAnsiTheme="minorHAnsi" w:cstheme="minorBidi"/>
          <w:sz w:val="22"/>
          <w:szCs w:val="22"/>
        </w:rPr>
      </w:pPr>
      <w:r w:rsidRPr="008F3802">
        <w:t>D.2</w:t>
      </w:r>
      <w:r w:rsidRPr="008F3802">
        <w:rPr>
          <w:rFonts w:asciiTheme="minorHAnsi" w:eastAsiaTheme="minorEastAsia" w:hAnsiTheme="minorHAnsi" w:cstheme="minorBidi"/>
          <w:sz w:val="22"/>
          <w:szCs w:val="22"/>
        </w:rPr>
        <w:tab/>
      </w:r>
      <w:r w:rsidRPr="00764A8E">
        <w:rPr>
          <w:lang w:val="en-US"/>
        </w:rPr>
        <w:t>Key provisions for the draft RFC</w:t>
      </w:r>
      <w:r>
        <w:tab/>
      </w:r>
      <w:r>
        <w:fldChar w:fldCharType="begin" w:fldLock="1"/>
      </w:r>
      <w:r>
        <w:instrText xml:space="preserve"> PAGEREF _Toc73781995 \h </w:instrText>
      </w:r>
      <w:r>
        <w:fldChar w:fldCharType="separate"/>
      </w:r>
      <w:r>
        <w:t>54</w:t>
      </w:r>
      <w:r>
        <w:fldChar w:fldCharType="end"/>
      </w:r>
    </w:p>
    <w:p w14:paraId="06AA9414" w14:textId="4EE5B11E" w:rsidR="008F3802" w:rsidRDefault="008F3802">
      <w:pPr>
        <w:pStyle w:val="TOC3"/>
        <w:rPr>
          <w:rFonts w:asciiTheme="minorHAnsi" w:eastAsiaTheme="minorEastAsia" w:hAnsiTheme="minorHAnsi" w:cstheme="minorBidi"/>
          <w:sz w:val="22"/>
          <w:szCs w:val="22"/>
        </w:rPr>
      </w:pPr>
      <w:r w:rsidRPr="008F3802">
        <w:t>D.2.1</w:t>
      </w:r>
      <w:r w:rsidRPr="008F3802">
        <w:rPr>
          <w:rFonts w:asciiTheme="minorHAnsi" w:eastAsiaTheme="minorEastAsia" w:hAnsiTheme="minorHAnsi" w:cstheme="minorBidi"/>
          <w:sz w:val="22"/>
          <w:szCs w:val="22"/>
        </w:rPr>
        <w:tab/>
      </w:r>
      <w:r w:rsidRPr="00764A8E">
        <w:rPr>
          <w:lang w:val="en-US"/>
        </w:rPr>
        <w:t>Introduction</w:t>
      </w:r>
      <w:r>
        <w:tab/>
      </w:r>
      <w:r>
        <w:fldChar w:fldCharType="begin" w:fldLock="1"/>
      </w:r>
      <w:r>
        <w:instrText xml:space="preserve"> PAGEREF _Toc73781996 \h </w:instrText>
      </w:r>
      <w:r>
        <w:fldChar w:fldCharType="separate"/>
      </w:r>
      <w:r>
        <w:t>54</w:t>
      </w:r>
      <w:r>
        <w:fldChar w:fldCharType="end"/>
      </w:r>
    </w:p>
    <w:p w14:paraId="58FF6A61" w14:textId="584F6957" w:rsidR="008F3802" w:rsidRDefault="008F3802">
      <w:pPr>
        <w:pStyle w:val="TOC3"/>
        <w:rPr>
          <w:rFonts w:asciiTheme="minorHAnsi" w:eastAsiaTheme="minorEastAsia" w:hAnsiTheme="minorHAnsi" w:cstheme="minorBidi"/>
          <w:sz w:val="22"/>
          <w:szCs w:val="22"/>
        </w:rPr>
      </w:pPr>
      <w:r w:rsidRPr="008F3802">
        <w:t>D.2.2</w:t>
      </w:r>
      <w:r w:rsidRPr="008F3802">
        <w:rPr>
          <w:rFonts w:asciiTheme="minorHAnsi" w:eastAsiaTheme="minorEastAsia" w:hAnsiTheme="minorHAnsi" w:cstheme="minorBidi"/>
          <w:sz w:val="22"/>
          <w:szCs w:val="22"/>
        </w:rPr>
        <w:tab/>
      </w:r>
      <w:r w:rsidRPr="00764A8E">
        <w:rPr>
          <w:lang w:val="en-US"/>
        </w:rPr>
        <w:t>Background</w:t>
      </w:r>
      <w:r>
        <w:tab/>
      </w:r>
      <w:r>
        <w:fldChar w:fldCharType="begin" w:fldLock="1"/>
      </w:r>
      <w:r>
        <w:instrText xml:space="preserve"> PAGEREF _Toc73781997 \h </w:instrText>
      </w:r>
      <w:r>
        <w:fldChar w:fldCharType="separate"/>
      </w:r>
      <w:r>
        <w:t>54</w:t>
      </w:r>
      <w:r>
        <w:fldChar w:fldCharType="end"/>
      </w:r>
    </w:p>
    <w:p w14:paraId="59A0DE08" w14:textId="2D91C5BB" w:rsidR="008F3802" w:rsidRDefault="008F3802">
      <w:pPr>
        <w:pStyle w:val="TOC3"/>
        <w:rPr>
          <w:rFonts w:asciiTheme="minorHAnsi" w:eastAsiaTheme="minorEastAsia" w:hAnsiTheme="minorHAnsi" w:cstheme="minorBidi"/>
          <w:sz w:val="22"/>
          <w:szCs w:val="22"/>
        </w:rPr>
      </w:pPr>
      <w:r w:rsidRPr="008F3802">
        <w:t>D.2.3</w:t>
      </w:r>
      <w:r w:rsidRPr="008F3802">
        <w:rPr>
          <w:rFonts w:asciiTheme="minorHAnsi" w:eastAsiaTheme="minorEastAsia" w:hAnsiTheme="minorHAnsi" w:cstheme="minorBidi"/>
          <w:sz w:val="22"/>
          <w:szCs w:val="22"/>
        </w:rPr>
        <w:tab/>
      </w:r>
      <w:r w:rsidRPr="00764A8E">
        <w:rPr>
          <w:lang w:val="en-US"/>
        </w:rPr>
        <w:t>Objectives</w:t>
      </w:r>
      <w:r>
        <w:tab/>
      </w:r>
      <w:r>
        <w:fldChar w:fldCharType="begin" w:fldLock="1"/>
      </w:r>
      <w:r>
        <w:instrText xml:space="preserve"> PAGEREF _Toc73781998 \h </w:instrText>
      </w:r>
      <w:r>
        <w:fldChar w:fldCharType="separate"/>
      </w:r>
      <w:r>
        <w:t>55</w:t>
      </w:r>
      <w:r>
        <w:fldChar w:fldCharType="end"/>
      </w:r>
    </w:p>
    <w:p w14:paraId="0B72CE19" w14:textId="186F8402" w:rsidR="008F3802" w:rsidRDefault="008F3802">
      <w:pPr>
        <w:pStyle w:val="TOC3"/>
        <w:rPr>
          <w:rFonts w:asciiTheme="minorHAnsi" w:eastAsiaTheme="minorEastAsia" w:hAnsiTheme="minorHAnsi" w:cstheme="minorBidi"/>
          <w:sz w:val="22"/>
          <w:szCs w:val="22"/>
        </w:rPr>
      </w:pPr>
      <w:r w:rsidRPr="008F3802">
        <w:t>D.2.4</w:t>
      </w:r>
      <w:r w:rsidRPr="008F3802">
        <w:rPr>
          <w:rFonts w:asciiTheme="minorHAnsi" w:eastAsiaTheme="minorEastAsia" w:hAnsiTheme="minorHAnsi" w:cstheme="minorBidi"/>
          <w:sz w:val="22"/>
          <w:szCs w:val="22"/>
        </w:rPr>
        <w:tab/>
      </w:r>
      <w:r w:rsidRPr="00764A8E">
        <w:rPr>
          <w:lang w:val="en-US"/>
        </w:rPr>
        <w:t xml:space="preserve">Clarifying </w:t>
      </w:r>
      <w:r>
        <w:t xml:space="preserve">BCP 165 </w:t>
      </w:r>
      <w:r w:rsidRPr="00764A8E">
        <w:rPr>
          <w:lang w:val="en-US"/>
        </w:rPr>
        <w:t>guidelines</w:t>
      </w:r>
      <w:r>
        <w:tab/>
      </w:r>
      <w:r>
        <w:fldChar w:fldCharType="begin" w:fldLock="1"/>
      </w:r>
      <w:r>
        <w:instrText xml:space="preserve"> PAGEREF _Toc73781999 \h </w:instrText>
      </w:r>
      <w:r>
        <w:fldChar w:fldCharType="separate"/>
      </w:r>
      <w:r>
        <w:t>55</w:t>
      </w:r>
      <w:r>
        <w:fldChar w:fldCharType="end"/>
      </w:r>
    </w:p>
    <w:p w14:paraId="4E594BDB" w14:textId="21CB77C4" w:rsidR="008F3802" w:rsidRDefault="008F3802" w:rsidP="008F3802">
      <w:pPr>
        <w:pStyle w:val="TOC8"/>
        <w:rPr>
          <w:rFonts w:asciiTheme="minorHAnsi" w:eastAsiaTheme="minorEastAsia" w:hAnsiTheme="minorHAnsi" w:cstheme="minorBidi"/>
          <w:b w:val="0"/>
          <w:szCs w:val="22"/>
        </w:rPr>
      </w:pPr>
      <w:r>
        <w:t>Annex E (informative):</w:t>
      </w:r>
      <w:r>
        <w:tab/>
        <w:t>Change history</w:t>
      </w:r>
      <w:r>
        <w:tab/>
      </w:r>
      <w:r>
        <w:fldChar w:fldCharType="begin" w:fldLock="1"/>
      </w:r>
      <w:r>
        <w:instrText xml:space="preserve"> PAGEREF _Toc73782000 \h </w:instrText>
      </w:r>
      <w:r>
        <w:fldChar w:fldCharType="separate"/>
      </w:r>
      <w:r>
        <w:t>56</w:t>
      </w:r>
      <w:r>
        <w:fldChar w:fldCharType="end"/>
      </w:r>
    </w:p>
    <w:p w14:paraId="6AF22A24" w14:textId="52BFE1EE" w:rsidR="00080512" w:rsidRPr="00D61FD5" w:rsidRDefault="00D03E0F">
      <w:r>
        <w:rPr>
          <w:noProof/>
          <w:sz w:val="22"/>
        </w:rP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Start w:id="30" w:name="_Toc70927042"/>
      <w:bookmarkStart w:id="31" w:name="_Toc73781864"/>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2BE675" w14:textId="77777777" w:rsidR="00080512" w:rsidRPr="00D61FD5" w:rsidRDefault="00080512">
      <w:r w:rsidRPr="00D61FD5">
        <w:t xml:space="preserve">This Technical </w:t>
      </w:r>
      <w:bookmarkStart w:id="32" w:name="spectype3"/>
      <w:r w:rsidR="00602AEA" w:rsidRPr="00D61FD5">
        <w:t>Report</w:t>
      </w:r>
      <w:bookmarkEnd w:id="32"/>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 xml:space="preserve">Version </w:t>
      </w:r>
      <w:proofErr w:type="spellStart"/>
      <w:r w:rsidRPr="00D61FD5">
        <w:t>x.y.z</w:t>
      </w:r>
      <w:proofErr w:type="spellEnd"/>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3" w:name="introduction"/>
      <w:bookmarkStart w:id="34" w:name="_Toc49766768"/>
      <w:bookmarkStart w:id="35" w:name="_Toc51229974"/>
      <w:bookmarkStart w:id="36" w:name="_Toc56624158"/>
      <w:bookmarkStart w:id="37" w:name="_Toc57018059"/>
      <w:bookmarkStart w:id="38" w:name="_Toc57272021"/>
      <w:bookmarkStart w:id="39" w:name="_Toc57272126"/>
      <w:bookmarkStart w:id="40" w:name="_Toc57272229"/>
      <w:bookmarkStart w:id="41" w:name="_Toc57272455"/>
      <w:bookmarkStart w:id="42" w:name="_Toc57284979"/>
      <w:bookmarkStart w:id="43" w:name="_Toc57983627"/>
      <w:bookmarkStart w:id="44" w:name="_Toc63666162"/>
      <w:bookmarkStart w:id="45" w:name="_Toc66104990"/>
      <w:bookmarkStart w:id="46" w:name="_Toc66106863"/>
      <w:bookmarkStart w:id="47" w:name="_Toc66462520"/>
      <w:bookmarkStart w:id="48" w:name="_Toc70927043"/>
      <w:bookmarkStart w:id="49" w:name="_Toc73781865"/>
      <w:bookmarkEnd w:id="33"/>
      <w:r w:rsidR="00D31970" w:rsidRPr="00D61FD5">
        <w:lastRenderedPageBreak/>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50" w:name="scope"/>
      <w:bookmarkStart w:id="51" w:name="_Toc49766769"/>
      <w:bookmarkStart w:id="52" w:name="_Toc51229975"/>
      <w:bookmarkStart w:id="53" w:name="_Toc56624159"/>
      <w:bookmarkStart w:id="54" w:name="_Toc57018060"/>
      <w:bookmarkStart w:id="55" w:name="_Toc57272022"/>
      <w:bookmarkStart w:id="56" w:name="_Toc57272127"/>
      <w:bookmarkStart w:id="57" w:name="_Toc57272230"/>
      <w:bookmarkStart w:id="58" w:name="_Toc57272456"/>
      <w:bookmarkStart w:id="59" w:name="_Toc57284980"/>
      <w:bookmarkStart w:id="60" w:name="_Toc57983628"/>
      <w:bookmarkStart w:id="61" w:name="_Toc63666163"/>
      <w:bookmarkStart w:id="62" w:name="_Toc66104991"/>
      <w:bookmarkStart w:id="63" w:name="_Toc66106864"/>
      <w:bookmarkStart w:id="64" w:name="_Toc66462521"/>
      <w:bookmarkStart w:id="65" w:name="_Toc70927044"/>
      <w:bookmarkStart w:id="66" w:name="_Toc73781866"/>
      <w:bookmarkStart w:id="67" w:name="_Toc49766770"/>
      <w:bookmarkStart w:id="68" w:name="_Toc51229976"/>
      <w:bookmarkEnd w:id="50"/>
      <w:r w:rsidR="00D31970" w:rsidRPr="00D61FD5">
        <w:lastRenderedPageBreak/>
        <w:t>1</w:t>
      </w:r>
      <w:r w:rsidR="00D31970" w:rsidRPr="00D61FD5">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6ADE966" w14:textId="77777777" w:rsidR="00D31970" w:rsidRPr="00D61FD5" w:rsidRDefault="00D31970" w:rsidP="00D31970">
      <w:bookmarkStart w:id="69" w:name="references"/>
      <w:bookmarkEnd w:id="69"/>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0" w:name="_Toc56624160"/>
      <w:bookmarkStart w:id="71" w:name="_Toc57018061"/>
      <w:bookmarkStart w:id="72" w:name="_Toc57272023"/>
      <w:bookmarkStart w:id="73" w:name="_Toc57272128"/>
      <w:bookmarkStart w:id="74" w:name="_Toc57272231"/>
      <w:bookmarkStart w:id="75" w:name="_Toc57272457"/>
      <w:bookmarkStart w:id="76" w:name="_Toc57284981"/>
      <w:bookmarkStart w:id="77" w:name="_Toc57983629"/>
      <w:bookmarkStart w:id="78" w:name="_Toc63666164"/>
      <w:bookmarkStart w:id="79" w:name="_Toc66104992"/>
      <w:bookmarkStart w:id="80" w:name="_Toc66106865"/>
      <w:bookmarkStart w:id="81" w:name="_Toc66462522"/>
      <w:bookmarkStart w:id="82" w:name="_Toc70927045"/>
      <w:bookmarkStart w:id="83" w:name="_Toc73781867"/>
      <w:bookmarkStart w:id="84" w:name="_Toc49766771"/>
      <w:bookmarkStart w:id="85" w:name="_Toc51229977"/>
      <w:bookmarkEnd w:id="67"/>
      <w:bookmarkEnd w:id="68"/>
      <w:r w:rsidRPr="00D61FD5">
        <w:t>2</w:t>
      </w:r>
      <w:r w:rsidRPr="00D61FD5">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6" w:name="definitions"/>
      <w:bookmarkEnd w:id="86"/>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47BE903C"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w:t>
      </w:r>
      <w:r w:rsidR="00EC3DCA">
        <w:rPr>
          <w:lang w:val="en-US"/>
        </w:rPr>
        <w:t xml:space="preserve"> clause </w:t>
      </w:r>
      <w:r w:rsidRPr="00D61FD5">
        <w:rPr>
          <w:lang w:val="en-US"/>
        </w:rPr>
        <w:t>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7" w:name="_Toc56624161"/>
      <w:bookmarkStart w:id="88" w:name="_Toc57018062"/>
      <w:bookmarkStart w:id="89" w:name="_Toc57272024"/>
      <w:bookmarkStart w:id="90" w:name="_Toc57272129"/>
      <w:bookmarkStart w:id="91" w:name="_Toc57272232"/>
      <w:bookmarkStart w:id="92" w:name="_Toc57272458"/>
      <w:bookmarkStart w:id="93" w:name="_Toc57284982"/>
      <w:bookmarkStart w:id="94" w:name="_Toc57983630"/>
      <w:bookmarkStart w:id="95" w:name="_Toc63666165"/>
      <w:bookmarkStart w:id="96" w:name="_Toc66104993"/>
      <w:bookmarkStart w:id="97" w:name="_Toc66106866"/>
      <w:bookmarkStart w:id="98" w:name="_Toc66462523"/>
      <w:bookmarkStart w:id="99" w:name="_Toc70927046"/>
      <w:bookmarkStart w:id="100" w:name="_Toc73781868"/>
      <w:bookmarkEnd w:id="84"/>
      <w:bookmarkEnd w:id="85"/>
      <w:r w:rsidRPr="00D61FD5">
        <w:t>3</w:t>
      </w:r>
      <w:r w:rsidRPr="00D61FD5">
        <w:tab/>
        <w:t>Definitions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AA3D32" w14:textId="77777777" w:rsidR="00E10124" w:rsidRPr="00D61FD5" w:rsidRDefault="00E10124" w:rsidP="00E10124">
      <w:pPr>
        <w:pStyle w:val="Heading2"/>
      </w:pPr>
      <w:bookmarkStart w:id="101" w:name="_Toc49766772"/>
      <w:bookmarkStart w:id="102" w:name="_Toc51229978"/>
      <w:bookmarkStart w:id="103" w:name="_Toc56624162"/>
      <w:bookmarkStart w:id="104" w:name="_Toc57018063"/>
      <w:bookmarkStart w:id="105" w:name="_Toc57272025"/>
      <w:bookmarkStart w:id="106" w:name="_Toc57272130"/>
      <w:bookmarkStart w:id="107" w:name="_Toc57272233"/>
      <w:bookmarkStart w:id="108" w:name="_Toc57272459"/>
      <w:bookmarkStart w:id="109" w:name="_Toc57284983"/>
      <w:bookmarkStart w:id="110" w:name="_Toc57983631"/>
      <w:bookmarkStart w:id="111" w:name="_Toc63666166"/>
      <w:bookmarkStart w:id="112" w:name="_Toc66104994"/>
      <w:bookmarkStart w:id="113" w:name="_Toc66106867"/>
      <w:bookmarkStart w:id="114" w:name="_Toc66462524"/>
      <w:bookmarkStart w:id="115" w:name="_Toc70927047"/>
      <w:bookmarkStart w:id="116" w:name="_Toc73781869"/>
      <w:r w:rsidRPr="00D61FD5">
        <w:t>3.1</w:t>
      </w:r>
      <w:r w:rsidRPr="00D61FD5">
        <w:tab/>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7" w:name="_Toc49766773"/>
      <w:bookmarkStart w:id="118" w:name="_Toc51229979"/>
      <w:bookmarkStart w:id="119" w:name="_Toc56624163"/>
      <w:bookmarkStart w:id="120" w:name="_Toc57018064"/>
      <w:bookmarkStart w:id="121" w:name="_Toc57272026"/>
      <w:bookmarkStart w:id="122" w:name="_Toc57272131"/>
      <w:bookmarkStart w:id="123" w:name="_Toc57272234"/>
      <w:bookmarkStart w:id="124" w:name="_Toc57272460"/>
      <w:bookmarkStart w:id="125" w:name="_Toc57284984"/>
      <w:bookmarkStart w:id="126" w:name="_Toc57983632"/>
      <w:bookmarkStart w:id="127" w:name="_Toc63666167"/>
      <w:bookmarkStart w:id="128" w:name="_Toc66104995"/>
      <w:bookmarkStart w:id="129" w:name="_Toc66106868"/>
      <w:bookmarkStart w:id="130" w:name="_Toc66462525"/>
      <w:bookmarkStart w:id="131" w:name="_Toc70927048"/>
      <w:bookmarkStart w:id="132" w:name="_Toc73781870"/>
      <w:r w:rsidRPr="00D61FD5">
        <w:t>3.2</w:t>
      </w:r>
      <w:r w:rsidRPr="00D61FD5">
        <w:tab/>
        <w:t>Void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0AC942" w14:textId="202EC6A4" w:rsidR="00E10124" w:rsidRPr="00D61FD5" w:rsidRDefault="00E10124" w:rsidP="00E10124">
      <w:pPr>
        <w:pStyle w:val="Heading2"/>
      </w:pPr>
      <w:bookmarkStart w:id="133" w:name="_Toc49766774"/>
      <w:bookmarkStart w:id="134" w:name="_Toc51229980"/>
      <w:bookmarkStart w:id="135" w:name="_Toc56624164"/>
      <w:bookmarkStart w:id="136" w:name="_Toc57018065"/>
      <w:bookmarkStart w:id="137" w:name="_Toc57272027"/>
      <w:bookmarkStart w:id="138" w:name="_Toc57272132"/>
      <w:bookmarkStart w:id="139" w:name="_Toc57272235"/>
      <w:bookmarkStart w:id="140" w:name="_Toc57272461"/>
      <w:bookmarkStart w:id="141" w:name="_Toc57284985"/>
      <w:bookmarkStart w:id="142" w:name="_Toc57983633"/>
      <w:bookmarkStart w:id="143" w:name="_Toc63666168"/>
      <w:bookmarkStart w:id="144" w:name="_Toc66104996"/>
      <w:bookmarkStart w:id="145" w:name="_Toc66106869"/>
      <w:bookmarkStart w:id="146" w:name="_Toc66462526"/>
      <w:bookmarkStart w:id="147" w:name="_Toc70927049"/>
      <w:bookmarkStart w:id="148" w:name="_Toc73781871"/>
      <w:r w:rsidRPr="00D61FD5">
        <w:t>3.3</w:t>
      </w:r>
      <w:r w:rsidRPr="00D61FD5">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49" w:name="_Toc39050164"/>
      <w:bookmarkStart w:id="150" w:name="_Toc49766775"/>
      <w:bookmarkStart w:id="151" w:name="_Toc51229981"/>
      <w:bookmarkStart w:id="152" w:name="_Toc56624165"/>
      <w:bookmarkStart w:id="153" w:name="_Toc57018066"/>
      <w:bookmarkStart w:id="154" w:name="_Toc57272028"/>
      <w:bookmarkStart w:id="155" w:name="_Toc57272133"/>
      <w:bookmarkStart w:id="156" w:name="_Toc57272236"/>
      <w:bookmarkStart w:id="157" w:name="_Toc57272462"/>
      <w:bookmarkStart w:id="158" w:name="_Toc57284986"/>
      <w:bookmarkStart w:id="159" w:name="_Toc57983634"/>
      <w:bookmarkStart w:id="160" w:name="_Toc63666169"/>
      <w:bookmarkStart w:id="161" w:name="_Toc66104997"/>
      <w:bookmarkStart w:id="162" w:name="_Toc66106870"/>
      <w:bookmarkStart w:id="163" w:name="_Toc66462527"/>
      <w:bookmarkStart w:id="164" w:name="_Toc70927050"/>
      <w:bookmarkStart w:id="165" w:name="_Toc73781872"/>
      <w:r w:rsidRPr="00D61FD5">
        <w:rPr>
          <w:lang w:eastAsia="zh-CN"/>
        </w:rPr>
        <w:t>4</w:t>
      </w:r>
      <w:r w:rsidRPr="00D61FD5">
        <w:rPr>
          <w:lang w:eastAsia="zh-CN"/>
        </w:rPr>
        <w:tab/>
        <w:t>Requirements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554FC2D" w14:textId="77777777" w:rsidR="00A91635" w:rsidRPr="00D61FD5" w:rsidRDefault="00A91635" w:rsidP="00A91635">
      <w:pPr>
        <w:pStyle w:val="Heading2"/>
        <w:rPr>
          <w:lang w:eastAsia="zh-CN"/>
        </w:rPr>
      </w:pPr>
      <w:bookmarkStart w:id="166" w:name="_Toc49766776"/>
      <w:bookmarkStart w:id="167" w:name="_Toc51229982"/>
      <w:bookmarkStart w:id="168" w:name="_Toc56624166"/>
      <w:bookmarkStart w:id="169" w:name="_Toc57018067"/>
      <w:bookmarkStart w:id="170" w:name="_Toc57272029"/>
      <w:bookmarkStart w:id="171" w:name="_Toc57272134"/>
      <w:bookmarkStart w:id="172" w:name="_Toc57272237"/>
      <w:bookmarkStart w:id="173" w:name="_Toc57272463"/>
      <w:bookmarkStart w:id="174" w:name="_Toc57284987"/>
      <w:bookmarkStart w:id="175" w:name="_Toc57983635"/>
      <w:bookmarkStart w:id="176" w:name="_Toc63666170"/>
      <w:bookmarkStart w:id="177" w:name="_Toc66104998"/>
      <w:bookmarkStart w:id="178" w:name="_Toc66106871"/>
      <w:bookmarkStart w:id="179" w:name="_Toc66462528"/>
      <w:bookmarkStart w:id="180" w:name="_Toc70927051"/>
      <w:bookmarkStart w:id="181" w:name="_Toc73781873"/>
      <w:bookmarkStart w:id="182" w:name="_Toc39050165"/>
      <w:r w:rsidRPr="00D61FD5">
        <w:rPr>
          <w:lang w:eastAsia="zh-CN"/>
        </w:rPr>
        <w:t>4.1</w:t>
      </w:r>
      <w:r w:rsidRPr="00D61FD5">
        <w:rPr>
          <w:lang w:eastAsia="zh-CN"/>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83" w:name="_Toc49766777"/>
      <w:bookmarkStart w:id="184" w:name="_Toc51229983"/>
      <w:bookmarkStart w:id="185" w:name="_Toc56624167"/>
      <w:bookmarkStart w:id="186" w:name="_Toc57018068"/>
      <w:bookmarkStart w:id="187" w:name="_Toc57272030"/>
      <w:bookmarkStart w:id="188" w:name="_Toc57272135"/>
      <w:bookmarkStart w:id="189" w:name="_Toc57272238"/>
      <w:bookmarkStart w:id="190" w:name="_Toc57272464"/>
      <w:bookmarkStart w:id="191" w:name="_Toc57284988"/>
      <w:bookmarkStart w:id="192" w:name="_Toc57983636"/>
      <w:bookmarkStart w:id="193" w:name="_Toc63666171"/>
      <w:bookmarkStart w:id="194" w:name="_Toc66104999"/>
      <w:bookmarkStart w:id="195" w:name="_Toc66106872"/>
      <w:bookmarkStart w:id="196" w:name="_Toc66462529"/>
      <w:bookmarkStart w:id="197" w:name="_Toc70927052"/>
      <w:bookmarkStart w:id="198" w:name="_Toc73781874"/>
      <w:r w:rsidRPr="00D61FD5">
        <w:rPr>
          <w:lang w:eastAsia="zh-CN"/>
        </w:rPr>
        <w:t>4.</w:t>
      </w:r>
      <w:r w:rsidR="00A079CC" w:rsidRPr="00D61FD5">
        <w:rPr>
          <w:lang w:eastAsia="zh-CN"/>
        </w:rPr>
        <w:t>2</w:t>
      </w:r>
      <w:r w:rsidRPr="00D61FD5">
        <w:rPr>
          <w:lang w:eastAsia="zh-CN"/>
        </w:rPr>
        <w:tab/>
        <w:t xml:space="preserve">Requirement #1: </w:t>
      </w:r>
      <w:bookmarkEnd w:id="183"/>
      <w:bookmarkEnd w:id="184"/>
      <w:r w:rsidR="00C23122" w:rsidRPr="00D61FD5">
        <w:t xml:space="preserve"> At least either the port number or the Payload Protocol Identifier value shall be standardized for new SCTP interfaces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DD6F1CA" w14:textId="50BB7533" w:rsidR="00C23122" w:rsidRPr="00D61FD5" w:rsidRDefault="00A079CC" w:rsidP="00A9011C">
      <w:pPr>
        <w:pStyle w:val="Heading3"/>
      </w:pPr>
      <w:bookmarkStart w:id="199" w:name="_Toc56624168"/>
      <w:bookmarkStart w:id="200" w:name="_Toc57018069"/>
      <w:bookmarkStart w:id="201" w:name="_Toc57272031"/>
      <w:bookmarkStart w:id="202" w:name="_Toc57272136"/>
      <w:bookmarkStart w:id="203" w:name="_Toc57272239"/>
      <w:bookmarkStart w:id="204" w:name="_Toc57272465"/>
      <w:bookmarkStart w:id="205" w:name="_Toc57284989"/>
      <w:bookmarkStart w:id="206" w:name="_Toc57983637"/>
      <w:bookmarkStart w:id="207" w:name="_Toc63666172"/>
      <w:bookmarkStart w:id="208" w:name="_Toc66105000"/>
      <w:bookmarkStart w:id="209" w:name="_Toc66106873"/>
      <w:bookmarkStart w:id="210" w:name="_Toc66462530"/>
      <w:bookmarkStart w:id="211" w:name="_Toc70927053"/>
      <w:bookmarkStart w:id="212" w:name="_Toc73781875"/>
      <w:r w:rsidRPr="00D61FD5">
        <w:t>4.2.1</w:t>
      </w:r>
      <w:r w:rsidRPr="00D61FD5">
        <w:tab/>
      </w:r>
      <w:r w:rsidR="00C23122" w:rsidRPr="00D61FD5">
        <w:t>Problem Statement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13" w:name="_Toc56624169"/>
      <w:bookmarkStart w:id="214" w:name="_Toc57018070"/>
      <w:bookmarkStart w:id="215" w:name="_Toc57272032"/>
      <w:bookmarkStart w:id="216" w:name="_Toc57272137"/>
      <w:bookmarkStart w:id="217" w:name="_Toc57272240"/>
      <w:bookmarkStart w:id="218" w:name="_Toc57272466"/>
      <w:bookmarkStart w:id="219" w:name="_Toc57284990"/>
      <w:bookmarkStart w:id="220" w:name="_Toc57983638"/>
      <w:bookmarkStart w:id="221" w:name="_Toc63666173"/>
      <w:bookmarkStart w:id="222" w:name="_Toc66105001"/>
      <w:bookmarkStart w:id="223" w:name="_Toc66106874"/>
      <w:bookmarkStart w:id="224" w:name="_Toc66462531"/>
      <w:bookmarkStart w:id="225" w:name="_Toc70927054"/>
      <w:bookmarkStart w:id="226" w:name="_Toc73781876"/>
      <w:r w:rsidRPr="00D61FD5">
        <w:t>4.2.2</w:t>
      </w:r>
      <w:r w:rsidRPr="00D61FD5">
        <w:tab/>
      </w:r>
      <w:r w:rsidR="00C23122" w:rsidRPr="00D61FD5">
        <w:t>Requirement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27" w:name="_Toc49766778"/>
      <w:bookmarkStart w:id="228" w:name="_Toc51229984"/>
      <w:bookmarkStart w:id="229" w:name="_Toc56624170"/>
      <w:bookmarkStart w:id="230" w:name="_Toc57018071"/>
      <w:bookmarkStart w:id="231" w:name="_Toc57272033"/>
      <w:bookmarkStart w:id="232" w:name="_Toc57272138"/>
      <w:bookmarkStart w:id="233" w:name="_Toc57272241"/>
      <w:bookmarkStart w:id="234" w:name="_Toc57272467"/>
      <w:bookmarkStart w:id="235" w:name="_Toc57284991"/>
      <w:bookmarkStart w:id="236" w:name="_Toc57983639"/>
      <w:bookmarkStart w:id="237" w:name="_Toc63666174"/>
      <w:bookmarkStart w:id="238" w:name="_Toc66105002"/>
      <w:bookmarkStart w:id="239" w:name="_Toc66106875"/>
      <w:bookmarkStart w:id="240" w:name="_Toc66462532"/>
      <w:bookmarkStart w:id="241" w:name="_Toc70927055"/>
      <w:bookmarkStart w:id="242" w:name="_Toc73781877"/>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proofErr w:type="spellStart"/>
            <w:r w:rsidRPr="00D61FD5">
              <w:rPr>
                <w:lang w:val="en-US"/>
              </w:rPr>
              <w:t>Solution#A</w:t>
            </w:r>
            <w:proofErr w:type="spellEnd"/>
          </w:p>
        </w:tc>
        <w:tc>
          <w:tcPr>
            <w:tcW w:w="930" w:type="pct"/>
            <w:shd w:val="clear" w:color="auto" w:fill="auto"/>
          </w:tcPr>
          <w:p w14:paraId="79511F14" w14:textId="77777777" w:rsidR="00D70F87" w:rsidRPr="00D61FD5" w:rsidRDefault="00D70F87" w:rsidP="002F27C9">
            <w:pPr>
              <w:pStyle w:val="TAH"/>
              <w:rPr>
                <w:lang w:val="en-US"/>
              </w:rPr>
            </w:pPr>
            <w:proofErr w:type="spellStart"/>
            <w:r w:rsidRPr="00D61FD5">
              <w:rPr>
                <w:lang w:val="en-US"/>
              </w:rPr>
              <w:t>Solution#B</w:t>
            </w:r>
            <w:proofErr w:type="spellEnd"/>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proofErr w:type="spellStart"/>
            <w:r w:rsidRPr="00D61FD5">
              <w:rPr>
                <w:lang w:val="en-US"/>
              </w:rPr>
              <w:t>Solution#X</w:t>
            </w:r>
            <w:proofErr w:type="spellEnd"/>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43" w:name="_Toc49766780"/>
      <w:bookmarkStart w:id="244" w:name="_Toc51229986"/>
      <w:bookmarkStart w:id="245" w:name="_Toc56624172"/>
      <w:bookmarkStart w:id="246" w:name="_Toc57018073"/>
      <w:bookmarkStart w:id="247" w:name="_Toc57272035"/>
      <w:bookmarkStart w:id="248" w:name="_Toc57272140"/>
      <w:bookmarkStart w:id="249" w:name="_Toc57272243"/>
      <w:bookmarkStart w:id="250" w:name="_Toc57272469"/>
      <w:bookmarkStart w:id="251" w:name="_Toc57284993"/>
      <w:bookmarkStart w:id="252" w:name="_Toc57983641"/>
      <w:bookmarkStart w:id="253" w:name="_Toc63666176"/>
      <w:bookmarkStart w:id="254" w:name="_Toc66105003"/>
      <w:bookmarkStart w:id="255" w:name="_Toc66106876"/>
      <w:bookmarkStart w:id="256" w:name="_Toc66462533"/>
      <w:bookmarkStart w:id="257" w:name="_Toc56624174"/>
      <w:bookmarkStart w:id="258" w:name="_Toc57018075"/>
      <w:bookmarkStart w:id="259" w:name="_Toc57272037"/>
      <w:bookmarkStart w:id="260" w:name="_Toc57272142"/>
      <w:bookmarkStart w:id="261" w:name="_Toc57272245"/>
      <w:bookmarkStart w:id="262" w:name="_Toc57272471"/>
      <w:bookmarkStart w:id="263" w:name="_Toc57284995"/>
      <w:bookmarkStart w:id="264" w:name="_Toc57983643"/>
      <w:bookmarkStart w:id="265" w:name="_Toc49025422"/>
      <w:bookmarkStart w:id="266" w:name="_Toc49766788"/>
      <w:bookmarkStart w:id="267" w:name="_Toc51229994"/>
      <w:bookmarkStart w:id="268" w:name="_Toc56624180"/>
      <w:bookmarkStart w:id="269" w:name="_Toc57018081"/>
      <w:bookmarkStart w:id="270" w:name="_Toc57272043"/>
      <w:bookmarkStart w:id="271" w:name="_Toc57272148"/>
      <w:bookmarkStart w:id="272" w:name="_Toc57272251"/>
      <w:bookmarkStart w:id="273" w:name="_Toc57272477"/>
      <w:bookmarkStart w:id="274" w:name="_Toc57285001"/>
      <w:bookmarkStart w:id="275" w:name="_Toc57983649"/>
      <w:bookmarkStart w:id="276" w:name="_Toc49766791"/>
      <w:bookmarkStart w:id="277" w:name="_Toc51229997"/>
      <w:bookmarkStart w:id="278" w:name="_Toc39050168"/>
      <w:bookmarkEnd w:id="182"/>
    </w:p>
    <w:p w14:paraId="0F54521A" w14:textId="41B244D4" w:rsidR="00956D02" w:rsidRPr="00D61FD5" w:rsidRDefault="00956D02" w:rsidP="00956D02">
      <w:pPr>
        <w:pStyle w:val="Heading1"/>
        <w:rPr>
          <w:lang w:eastAsia="zh-CN"/>
        </w:rPr>
      </w:pPr>
      <w:bookmarkStart w:id="279" w:name="_Toc70927056"/>
      <w:bookmarkStart w:id="280" w:name="_Toc73781878"/>
      <w:r w:rsidRPr="00D61FD5">
        <w:rPr>
          <w:lang w:eastAsia="zh-CN"/>
        </w:rPr>
        <w:t>5</w:t>
      </w:r>
      <w:r w:rsidRPr="00D61FD5">
        <w:tab/>
      </w:r>
      <w:r w:rsidRPr="00D61FD5">
        <w:rPr>
          <w:lang w:eastAsia="zh-CN"/>
        </w:rPr>
        <w:t>Key Issues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79"/>
      <w:bookmarkEnd w:id="280"/>
    </w:p>
    <w:p w14:paraId="30DE5CC7" w14:textId="77777777" w:rsidR="00956D02" w:rsidRPr="00D61FD5" w:rsidRDefault="00956D02" w:rsidP="00956D02">
      <w:pPr>
        <w:pStyle w:val="Heading2"/>
        <w:rPr>
          <w:lang w:eastAsia="zh-CN"/>
        </w:rPr>
      </w:pPr>
      <w:bookmarkStart w:id="281" w:name="_Toc49766781"/>
      <w:bookmarkStart w:id="282" w:name="_Toc51229987"/>
      <w:bookmarkStart w:id="283" w:name="_Toc56624173"/>
      <w:bookmarkStart w:id="284" w:name="_Toc57018074"/>
      <w:bookmarkStart w:id="285" w:name="_Toc57272036"/>
      <w:bookmarkStart w:id="286" w:name="_Toc57272141"/>
      <w:bookmarkStart w:id="287" w:name="_Toc57272244"/>
      <w:bookmarkStart w:id="288" w:name="_Toc57272470"/>
      <w:bookmarkStart w:id="289" w:name="_Toc57284994"/>
      <w:bookmarkStart w:id="290" w:name="_Toc57983642"/>
      <w:bookmarkStart w:id="291" w:name="_Toc63666177"/>
      <w:bookmarkStart w:id="292" w:name="_Toc66105004"/>
      <w:bookmarkStart w:id="293" w:name="_Toc66106877"/>
      <w:bookmarkStart w:id="294" w:name="_Toc66462534"/>
      <w:bookmarkStart w:id="295" w:name="_Toc70927057"/>
      <w:bookmarkStart w:id="296" w:name="_Toc73781879"/>
      <w:r w:rsidRPr="00D61FD5">
        <w:rPr>
          <w:lang w:eastAsia="zh-CN"/>
        </w:rPr>
        <w:t>5</w:t>
      </w:r>
      <w:r w:rsidRPr="00D61FD5">
        <w:t>.1</w:t>
      </w:r>
      <w:r w:rsidRPr="00D61FD5">
        <w:rPr>
          <w:lang w:eastAsia="zh-CN"/>
        </w:rP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97" w:name="_Toc63666178"/>
      <w:bookmarkStart w:id="298" w:name="_Toc66105005"/>
      <w:bookmarkStart w:id="299" w:name="_Toc66106878"/>
      <w:bookmarkStart w:id="300" w:name="_Toc66462535"/>
      <w:bookmarkStart w:id="301" w:name="_Toc70927058"/>
      <w:bookmarkStart w:id="302" w:name="_Toc73781880"/>
      <w:bookmarkStart w:id="303" w:name="_Toc39050166"/>
      <w:bookmarkStart w:id="304" w:name="_Toc47446711"/>
      <w:bookmarkStart w:id="305" w:name="_Toc49766782"/>
      <w:bookmarkStart w:id="306" w:name="_Toc51229988"/>
      <w:bookmarkStart w:id="307" w:name="_Toc49025417"/>
      <w:bookmarkStart w:id="308" w:name="_Toc47446712"/>
      <w:bookmarkStart w:id="309" w:name="_Toc49766785"/>
      <w:bookmarkStart w:id="310" w:name="_Toc51229991"/>
      <w:bookmarkStart w:id="311" w:name="_Toc49025420"/>
      <w:bookmarkEnd w:id="257"/>
      <w:bookmarkEnd w:id="258"/>
      <w:bookmarkEnd w:id="259"/>
      <w:bookmarkEnd w:id="260"/>
      <w:bookmarkEnd w:id="261"/>
      <w:bookmarkEnd w:id="262"/>
      <w:bookmarkEnd w:id="263"/>
      <w:bookmarkEnd w:id="264"/>
      <w:r w:rsidRPr="00D61FD5">
        <w:rPr>
          <w:lang w:eastAsia="zh-CN"/>
        </w:rPr>
        <w:t>5</w:t>
      </w:r>
      <w:r w:rsidRPr="00D61FD5">
        <w:t>.2</w:t>
      </w:r>
      <w:r w:rsidRPr="00D61FD5">
        <w:tab/>
      </w:r>
      <w:r w:rsidRPr="00D61FD5">
        <w:rPr>
          <w:lang w:eastAsia="zh-CN"/>
        </w:rPr>
        <w:t>Key Issue #1: Roaming/inter-domain scenario</w:t>
      </w:r>
      <w:bookmarkEnd w:id="297"/>
      <w:bookmarkEnd w:id="298"/>
      <w:bookmarkEnd w:id="299"/>
      <w:bookmarkEnd w:id="300"/>
      <w:bookmarkEnd w:id="301"/>
      <w:bookmarkEnd w:id="302"/>
    </w:p>
    <w:p w14:paraId="638F2AE6" w14:textId="77777777" w:rsidR="00956D02" w:rsidRPr="00D61FD5" w:rsidRDefault="00956D02" w:rsidP="00956D02">
      <w:pPr>
        <w:pStyle w:val="Heading3"/>
        <w:rPr>
          <w:lang w:eastAsia="zh-CN"/>
        </w:rPr>
      </w:pPr>
      <w:bookmarkStart w:id="312" w:name="_Toc56624175"/>
      <w:bookmarkStart w:id="313" w:name="_Toc57018076"/>
      <w:bookmarkStart w:id="314" w:name="_Toc57272038"/>
      <w:bookmarkStart w:id="315" w:name="_Toc57272143"/>
      <w:bookmarkStart w:id="316" w:name="_Toc57272246"/>
      <w:bookmarkStart w:id="317" w:name="_Toc57272472"/>
      <w:bookmarkStart w:id="318" w:name="_Toc57284996"/>
      <w:bookmarkStart w:id="319" w:name="_Toc57983644"/>
      <w:bookmarkStart w:id="320" w:name="_Toc63666179"/>
      <w:bookmarkStart w:id="321" w:name="_Toc66105006"/>
      <w:bookmarkStart w:id="322" w:name="_Toc66106879"/>
      <w:bookmarkStart w:id="323" w:name="_Toc66462536"/>
      <w:bookmarkStart w:id="324" w:name="_Toc70927059"/>
      <w:bookmarkStart w:id="325" w:name="_Toc73781881"/>
      <w:r w:rsidRPr="00D61FD5">
        <w:rPr>
          <w:lang w:eastAsia="zh-CN"/>
        </w:rPr>
        <w:t>5.2.1</w:t>
      </w:r>
      <w:r w:rsidRPr="00D61FD5">
        <w:rPr>
          <w:lang w:eastAsia="zh-CN"/>
        </w:rPr>
        <w:tab/>
        <w:t>Description of the use case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26" w:name="_Toc56624176"/>
      <w:bookmarkStart w:id="327" w:name="_Toc57018077"/>
      <w:bookmarkStart w:id="328" w:name="_Toc57272039"/>
      <w:bookmarkStart w:id="329" w:name="_Toc57272144"/>
      <w:bookmarkStart w:id="330" w:name="_Toc57272247"/>
      <w:bookmarkStart w:id="331" w:name="_Toc57272473"/>
      <w:bookmarkStart w:id="332" w:name="_Toc57284997"/>
      <w:bookmarkStart w:id="333" w:name="_Toc57983645"/>
      <w:bookmarkStart w:id="334" w:name="_Toc63666180"/>
      <w:bookmarkStart w:id="335" w:name="_Toc66105007"/>
      <w:bookmarkStart w:id="336" w:name="_Toc66106880"/>
      <w:bookmarkStart w:id="337" w:name="_Toc66462537"/>
      <w:bookmarkStart w:id="338" w:name="_Toc70927060"/>
      <w:bookmarkStart w:id="339" w:name="_Toc73781882"/>
      <w:r w:rsidRPr="00D61FD5">
        <w:rPr>
          <w:lang w:eastAsia="zh-CN"/>
        </w:rPr>
        <w:t>5.2.2</w:t>
      </w:r>
      <w:r w:rsidRPr="00D61FD5">
        <w:rPr>
          <w:lang w:eastAsia="zh-CN"/>
        </w:rPr>
        <w:tab/>
        <w:t>Key issue definition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40" w:name="_Toc56624177"/>
      <w:bookmarkStart w:id="341" w:name="_Toc57018078"/>
      <w:bookmarkStart w:id="342" w:name="_Toc57272040"/>
      <w:bookmarkStart w:id="343" w:name="_Toc57272145"/>
      <w:bookmarkStart w:id="344" w:name="_Toc57272248"/>
      <w:bookmarkStart w:id="345" w:name="_Toc57272474"/>
      <w:bookmarkStart w:id="346" w:name="_Toc57284998"/>
      <w:bookmarkStart w:id="347"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48" w:name="_Toc63666181"/>
      <w:bookmarkStart w:id="349" w:name="_Toc66105008"/>
      <w:bookmarkStart w:id="350" w:name="_Toc66106881"/>
      <w:bookmarkStart w:id="351" w:name="_Toc66462538"/>
      <w:bookmarkStart w:id="352" w:name="_Toc70927061"/>
      <w:bookmarkStart w:id="353" w:name="_Toc73781883"/>
      <w:r w:rsidRPr="00D61FD5">
        <w:rPr>
          <w:lang w:eastAsia="zh-CN"/>
        </w:rPr>
        <w:t>5</w:t>
      </w:r>
      <w:r w:rsidRPr="00D61FD5">
        <w:t>.3</w:t>
      </w:r>
      <w:r w:rsidRPr="00D61FD5">
        <w:rPr>
          <w:lang w:eastAsia="zh-CN"/>
        </w:rPr>
        <w:tab/>
        <w:t xml:space="preserve">Key Issue #2: </w:t>
      </w:r>
      <w:bookmarkEnd w:id="303"/>
      <w:bookmarkEnd w:id="304"/>
      <w:r w:rsidRPr="00D61FD5">
        <w:rPr>
          <w:lang w:eastAsia="zh-CN"/>
        </w:rPr>
        <w:t>Intra-domain scenario</w:t>
      </w:r>
      <w:bookmarkEnd w:id="305"/>
      <w:bookmarkEnd w:id="306"/>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AC2C18B" w14:textId="77777777" w:rsidR="00956D02" w:rsidRPr="00D61FD5" w:rsidRDefault="00956D02" w:rsidP="00956D02">
      <w:pPr>
        <w:pStyle w:val="Heading3"/>
        <w:rPr>
          <w:lang w:eastAsia="zh-CN"/>
        </w:rPr>
      </w:pPr>
      <w:bookmarkStart w:id="354" w:name="_Toc49766783"/>
      <w:bookmarkStart w:id="355" w:name="_Toc51229989"/>
      <w:bookmarkStart w:id="356" w:name="_Toc56624178"/>
      <w:bookmarkStart w:id="357" w:name="_Toc57018079"/>
      <w:bookmarkStart w:id="358" w:name="_Toc57272041"/>
      <w:bookmarkStart w:id="359" w:name="_Toc57272146"/>
      <w:bookmarkStart w:id="360" w:name="_Toc57272249"/>
      <w:bookmarkStart w:id="361" w:name="_Toc57272475"/>
      <w:bookmarkStart w:id="362" w:name="_Toc57284999"/>
      <w:bookmarkStart w:id="363" w:name="_Toc57983647"/>
      <w:bookmarkStart w:id="364" w:name="_Toc63666182"/>
      <w:bookmarkStart w:id="365" w:name="_Toc66105009"/>
      <w:bookmarkStart w:id="366" w:name="_Toc66106882"/>
      <w:bookmarkStart w:id="367" w:name="_Toc66462539"/>
      <w:bookmarkStart w:id="368" w:name="_Toc70927062"/>
      <w:bookmarkStart w:id="369" w:name="_Toc73781884"/>
      <w:r w:rsidRPr="00D61FD5">
        <w:rPr>
          <w:lang w:eastAsia="zh-CN"/>
        </w:rPr>
        <w:t>5.3.1</w:t>
      </w:r>
      <w:r w:rsidRPr="00D61FD5">
        <w:rPr>
          <w:lang w:eastAsia="zh-CN"/>
        </w:rPr>
        <w:tab/>
        <w:t>Description of the use case</w:t>
      </w:r>
      <w:bookmarkEnd w:id="307"/>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70" w:name="_Toc49025418"/>
      <w:bookmarkStart w:id="371" w:name="_Toc49766784"/>
      <w:bookmarkStart w:id="372" w:name="_Toc51229990"/>
      <w:bookmarkStart w:id="373" w:name="_Toc56624179"/>
      <w:bookmarkStart w:id="374" w:name="_Toc57018080"/>
      <w:bookmarkStart w:id="375" w:name="_Toc57272042"/>
      <w:bookmarkStart w:id="376" w:name="_Toc57272147"/>
      <w:bookmarkStart w:id="377" w:name="_Toc57272250"/>
      <w:bookmarkStart w:id="378" w:name="_Toc57272476"/>
      <w:bookmarkStart w:id="379" w:name="_Toc57285000"/>
      <w:bookmarkStart w:id="380" w:name="_Toc57983648"/>
      <w:bookmarkStart w:id="381" w:name="_Toc63666183"/>
      <w:bookmarkStart w:id="382" w:name="_Toc66105010"/>
      <w:bookmarkStart w:id="383" w:name="_Toc66106883"/>
      <w:bookmarkStart w:id="384" w:name="_Toc66462540"/>
      <w:bookmarkStart w:id="385" w:name="_Toc70927063"/>
      <w:bookmarkStart w:id="386" w:name="_Toc73781885"/>
      <w:r w:rsidRPr="00D61FD5">
        <w:rPr>
          <w:lang w:eastAsia="zh-CN"/>
        </w:rPr>
        <w:t>5.3.2</w:t>
      </w:r>
      <w:r w:rsidRPr="00D61FD5">
        <w:rPr>
          <w:lang w:eastAsia="zh-CN"/>
        </w:rPr>
        <w:tab/>
        <w:t>Key issue definition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87" w:name="_Toc49766794"/>
      <w:bookmarkStart w:id="388" w:name="_Toc51230000"/>
      <w:bookmarkStart w:id="389" w:name="_Toc56624186"/>
      <w:bookmarkStart w:id="390" w:name="_Toc57018087"/>
      <w:bookmarkStart w:id="391" w:name="_Toc57272049"/>
      <w:bookmarkStart w:id="392" w:name="_Toc57272154"/>
      <w:bookmarkStart w:id="393" w:name="_Toc57272257"/>
      <w:bookmarkStart w:id="394" w:name="_Toc57272483"/>
      <w:bookmarkStart w:id="395" w:name="_Toc57285007"/>
      <w:bookmarkStart w:id="396" w:name="_Toc57983655"/>
      <w:bookmarkStart w:id="397" w:name="_Toc63666187"/>
      <w:bookmarkStart w:id="398" w:name="_Toc66105011"/>
      <w:bookmarkStart w:id="399" w:name="_Toc66106884"/>
      <w:bookmarkStart w:id="400" w:name="_Toc66462541"/>
      <w:bookmarkStart w:id="401" w:name="_Toc70927064"/>
      <w:bookmarkStart w:id="402" w:name="_Toc73781886"/>
      <w:bookmarkEnd w:id="265"/>
      <w:bookmarkEnd w:id="266"/>
      <w:bookmarkEnd w:id="267"/>
      <w:bookmarkEnd w:id="268"/>
      <w:bookmarkEnd w:id="269"/>
      <w:bookmarkEnd w:id="270"/>
      <w:bookmarkEnd w:id="271"/>
      <w:bookmarkEnd w:id="272"/>
      <w:bookmarkEnd w:id="273"/>
      <w:bookmarkEnd w:id="274"/>
      <w:bookmarkEnd w:id="275"/>
      <w:bookmarkEnd w:id="276"/>
      <w:bookmarkEnd w:id="277"/>
      <w:bookmarkEnd w:id="308"/>
      <w:bookmarkEnd w:id="309"/>
      <w:bookmarkEnd w:id="310"/>
      <w:bookmarkEnd w:id="311"/>
      <w:r w:rsidRPr="00D61FD5">
        <w:rPr>
          <w:lang w:eastAsia="zh-CN"/>
        </w:rPr>
        <w:t>6</w:t>
      </w:r>
      <w:r w:rsidRPr="00D61FD5">
        <w:rPr>
          <w:lang w:eastAsia="zh-CN"/>
        </w:rPr>
        <w:tab/>
        <w:t>Solutions</w:t>
      </w:r>
      <w:bookmarkEnd w:id="27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411707" w14:textId="77777777" w:rsidR="002E6DDB" w:rsidRPr="00D61FD5" w:rsidRDefault="002E6DDB" w:rsidP="002E6DDB">
      <w:pPr>
        <w:pStyle w:val="Heading2"/>
        <w:rPr>
          <w:lang w:eastAsia="zh-CN"/>
        </w:rPr>
      </w:pPr>
      <w:bookmarkStart w:id="403" w:name="_Toc49766795"/>
      <w:bookmarkStart w:id="404" w:name="_Toc51230001"/>
      <w:bookmarkStart w:id="405" w:name="_Toc56624187"/>
      <w:bookmarkStart w:id="406" w:name="_Toc57018088"/>
      <w:bookmarkStart w:id="407" w:name="_Toc57272050"/>
      <w:bookmarkStart w:id="408" w:name="_Toc57272155"/>
      <w:bookmarkStart w:id="409" w:name="_Toc57272258"/>
      <w:bookmarkStart w:id="410" w:name="_Toc57272484"/>
      <w:bookmarkStart w:id="411" w:name="_Toc57285008"/>
      <w:bookmarkStart w:id="412" w:name="_Toc57983656"/>
      <w:bookmarkStart w:id="413" w:name="_Toc63666188"/>
      <w:bookmarkStart w:id="414" w:name="_Toc66105012"/>
      <w:bookmarkStart w:id="415" w:name="_Toc66106885"/>
      <w:bookmarkStart w:id="416" w:name="_Toc66462542"/>
      <w:bookmarkStart w:id="417" w:name="_Toc70927065"/>
      <w:bookmarkStart w:id="418" w:name="_Toc73781887"/>
      <w:bookmarkStart w:id="419" w:name="_Toc39050169"/>
      <w:r w:rsidRPr="00D61FD5">
        <w:rPr>
          <w:lang w:eastAsia="zh-CN"/>
        </w:rPr>
        <w:t>6.1</w:t>
      </w:r>
      <w:r w:rsidRPr="00D61FD5">
        <w:rPr>
          <w:lang w:eastAsia="zh-CN"/>
        </w:rPr>
        <w:tab/>
      </w:r>
      <w:r w:rsidR="00AB4F52" w:rsidRPr="00D61FD5">
        <w:rPr>
          <w:lang w:eastAsia="zh-CN"/>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420" w:name="_Toc63666189"/>
      <w:bookmarkStart w:id="421" w:name="_Toc66105013"/>
      <w:bookmarkStart w:id="422" w:name="_Toc66106886"/>
      <w:bookmarkStart w:id="423" w:name="_Toc66462543"/>
      <w:bookmarkStart w:id="424" w:name="_Toc70927066"/>
      <w:bookmarkStart w:id="425" w:name="_Toc73781888"/>
      <w:bookmarkStart w:id="426" w:name="_Toc56624193"/>
      <w:bookmarkStart w:id="427" w:name="_Toc57018094"/>
      <w:bookmarkStart w:id="428" w:name="_Toc57272056"/>
      <w:bookmarkStart w:id="429" w:name="_Toc57272161"/>
      <w:bookmarkStart w:id="430" w:name="_Toc57272264"/>
      <w:bookmarkStart w:id="431" w:name="_Toc57272490"/>
      <w:bookmarkStart w:id="432" w:name="_Toc57285014"/>
      <w:bookmarkStart w:id="433" w:name="_Toc57983662"/>
      <w:bookmarkStart w:id="434" w:name="_Toc47446724"/>
      <w:bookmarkStart w:id="435" w:name="_Toc49766806"/>
      <w:bookmarkStart w:id="436" w:name="_Toc51230012"/>
      <w:bookmarkStart w:id="437" w:name="_Toc39050171"/>
      <w:bookmarkEnd w:id="419"/>
      <w:r w:rsidRPr="00D61FD5">
        <w:rPr>
          <w:lang w:eastAsia="zh-CN"/>
        </w:rPr>
        <w:lastRenderedPageBreak/>
        <w:t>6.2</w:t>
      </w:r>
      <w:r w:rsidRPr="00D61FD5">
        <w:rPr>
          <w:lang w:eastAsia="zh-CN"/>
        </w:rPr>
        <w:tab/>
        <w:t xml:space="preserve">Solution#1: </w:t>
      </w:r>
      <w:r w:rsidRPr="00D61FD5">
        <w:t>3GPP allocating port numbers</w:t>
      </w:r>
      <w:bookmarkEnd w:id="420"/>
      <w:bookmarkEnd w:id="421"/>
      <w:bookmarkEnd w:id="422"/>
      <w:bookmarkEnd w:id="423"/>
      <w:bookmarkEnd w:id="424"/>
      <w:bookmarkEnd w:id="425"/>
    </w:p>
    <w:p w14:paraId="736A3E10" w14:textId="77777777" w:rsidR="00AD0C6D" w:rsidRPr="00D61FD5" w:rsidRDefault="00AD0C6D" w:rsidP="00AD0C6D">
      <w:pPr>
        <w:pStyle w:val="Heading3"/>
        <w:rPr>
          <w:lang w:eastAsia="zh-CN"/>
        </w:rPr>
      </w:pPr>
      <w:bookmarkStart w:id="438" w:name="_Toc47446717"/>
      <w:bookmarkStart w:id="439" w:name="_Toc49766797"/>
      <w:bookmarkStart w:id="440" w:name="_Toc51230003"/>
      <w:bookmarkStart w:id="441" w:name="_Toc56624189"/>
      <w:bookmarkStart w:id="442" w:name="_Toc57018090"/>
      <w:bookmarkStart w:id="443" w:name="_Toc57272052"/>
      <w:bookmarkStart w:id="444" w:name="_Toc57272157"/>
      <w:bookmarkStart w:id="445" w:name="_Toc57272260"/>
      <w:bookmarkStart w:id="446" w:name="_Toc57272486"/>
      <w:bookmarkStart w:id="447" w:name="_Toc57285010"/>
      <w:bookmarkStart w:id="448" w:name="_Toc57983658"/>
      <w:bookmarkStart w:id="449" w:name="_Toc63666190"/>
      <w:bookmarkStart w:id="450" w:name="_Toc66105014"/>
      <w:bookmarkStart w:id="451" w:name="_Toc66106887"/>
      <w:bookmarkStart w:id="452" w:name="_Toc66462544"/>
      <w:bookmarkStart w:id="453" w:name="_Toc70927067"/>
      <w:bookmarkStart w:id="454" w:name="_Toc73781889"/>
      <w:r w:rsidRPr="00D61FD5">
        <w:rPr>
          <w:lang w:eastAsia="zh-CN"/>
        </w:rPr>
        <w:t>6.2.1</w:t>
      </w:r>
      <w:r w:rsidRPr="00D61FD5">
        <w:rPr>
          <w:lang w:eastAsia="zh-CN"/>
        </w:rP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55" w:name="_Toc63666191"/>
      <w:bookmarkStart w:id="456" w:name="_Toc66105015"/>
      <w:bookmarkStart w:id="457" w:name="_Toc66106888"/>
      <w:bookmarkStart w:id="458" w:name="_Toc66462545"/>
      <w:bookmarkStart w:id="459" w:name="_Toc70927068"/>
      <w:bookmarkStart w:id="460" w:name="_Toc73781890"/>
      <w:r w:rsidRPr="00D61FD5">
        <w:rPr>
          <w:lang w:eastAsia="zh-CN"/>
        </w:rPr>
        <w:t>6.2.2</w:t>
      </w:r>
      <w:r w:rsidRPr="00D61FD5">
        <w:rPr>
          <w:lang w:eastAsia="zh-CN"/>
        </w:rPr>
        <w:tab/>
        <w:t>Detailed description</w:t>
      </w:r>
      <w:bookmarkEnd w:id="455"/>
      <w:bookmarkEnd w:id="456"/>
      <w:bookmarkEnd w:id="457"/>
      <w:bookmarkEnd w:id="458"/>
      <w:bookmarkEnd w:id="459"/>
      <w:bookmarkEnd w:id="460"/>
    </w:p>
    <w:p w14:paraId="581602B5" w14:textId="307BA629" w:rsidR="00AD0C6D" w:rsidRPr="00D61FD5" w:rsidRDefault="00AD0C6D" w:rsidP="00B00C25">
      <w:pPr>
        <w:pStyle w:val="Heading4"/>
        <w:rPr>
          <w:lang w:eastAsia="zh-CN"/>
        </w:rPr>
      </w:pPr>
      <w:bookmarkStart w:id="461" w:name="_Toc63666192"/>
      <w:bookmarkStart w:id="462" w:name="_Toc66105016"/>
      <w:bookmarkStart w:id="463" w:name="_Toc66106889"/>
      <w:bookmarkStart w:id="464" w:name="_Toc66462546"/>
      <w:bookmarkStart w:id="465" w:name="_Toc70927069"/>
      <w:bookmarkStart w:id="466" w:name="_Toc73781891"/>
      <w:r w:rsidRPr="00D61FD5">
        <w:rPr>
          <w:lang w:eastAsia="zh-CN"/>
        </w:rPr>
        <w:t>6.2.2.1</w:t>
      </w:r>
      <w:r w:rsidRPr="00D61FD5">
        <w:rPr>
          <w:lang w:eastAsia="zh-CN"/>
        </w:rPr>
        <w:tab/>
        <w:t>General</w:t>
      </w:r>
      <w:bookmarkEnd w:id="461"/>
      <w:bookmarkEnd w:id="462"/>
      <w:bookmarkEnd w:id="463"/>
      <w:bookmarkEnd w:id="464"/>
      <w:bookmarkEnd w:id="465"/>
      <w:bookmarkEnd w:id="466"/>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67" w:name="_Toc63666193"/>
      <w:bookmarkStart w:id="468" w:name="_Toc66105017"/>
      <w:bookmarkStart w:id="469" w:name="_Toc66106890"/>
      <w:bookmarkStart w:id="470" w:name="_Toc66462547"/>
      <w:bookmarkStart w:id="471" w:name="_Toc70927070"/>
      <w:bookmarkStart w:id="472" w:name="_Toc73781892"/>
      <w:r w:rsidRPr="00D61FD5">
        <w:t>6.2.2.2</w:t>
      </w:r>
      <w:r w:rsidRPr="00D61FD5">
        <w:tab/>
        <w:t>Summary of the solution</w:t>
      </w:r>
      <w:bookmarkEnd w:id="467"/>
      <w:bookmarkEnd w:id="468"/>
      <w:bookmarkEnd w:id="469"/>
      <w:bookmarkEnd w:id="470"/>
      <w:bookmarkEnd w:id="471"/>
      <w:bookmarkEnd w:id="472"/>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73" w:name="_Toc49025899"/>
      <w:bookmarkStart w:id="474" w:name="_Toc49766799"/>
      <w:bookmarkStart w:id="475" w:name="_Toc51230005"/>
      <w:bookmarkStart w:id="476" w:name="_Toc56624191"/>
      <w:bookmarkStart w:id="477" w:name="_Toc57018092"/>
      <w:bookmarkStart w:id="478" w:name="_Toc57272054"/>
      <w:bookmarkStart w:id="479" w:name="_Toc57272159"/>
      <w:bookmarkStart w:id="480" w:name="_Toc57272262"/>
      <w:bookmarkStart w:id="481" w:name="_Toc57272488"/>
      <w:bookmarkStart w:id="482" w:name="_Toc57285012"/>
      <w:bookmarkStart w:id="483" w:name="_Toc57983660"/>
      <w:bookmarkStart w:id="484" w:name="_Toc63666194"/>
      <w:bookmarkStart w:id="485" w:name="_Toc66105018"/>
      <w:bookmarkStart w:id="486" w:name="_Toc66106891"/>
      <w:bookmarkStart w:id="487" w:name="_Toc66462548"/>
      <w:bookmarkStart w:id="488" w:name="_Toc70927071"/>
      <w:bookmarkStart w:id="489" w:name="_Toc73781893"/>
      <w:bookmarkStart w:id="490" w:name="_Toc47446719"/>
      <w:r w:rsidRPr="00D61FD5">
        <w:rPr>
          <w:lang w:eastAsia="zh-CN"/>
        </w:rPr>
        <w:t>6.2.3</w:t>
      </w:r>
      <w:r w:rsidRPr="00D61FD5">
        <w:rPr>
          <w:lang w:eastAsia="zh-CN"/>
        </w:rPr>
        <w:tab/>
        <w:t>Impacts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91" w:name="_Toc49766800"/>
      <w:bookmarkStart w:id="492" w:name="_Toc51230006"/>
      <w:bookmarkStart w:id="493" w:name="_Toc56624192"/>
      <w:bookmarkStart w:id="494" w:name="_Toc57018093"/>
      <w:bookmarkStart w:id="495" w:name="_Toc57272055"/>
      <w:bookmarkStart w:id="496" w:name="_Toc57272160"/>
      <w:bookmarkStart w:id="497" w:name="_Toc57272263"/>
      <w:bookmarkStart w:id="498" w:name="_Toc57272489"/>
      <w:bookmarkStart w:id="499" w:name="_Toc57285013"/>
      <w:bookmarkStart w:id="500" w:name="_Toc57983661"/>
      <w:bookmarkStart w:id="501" w:name="_Toc63666195"/>
      <w:bookmarkStart w:id="502" w:name="_Toc66105019"/>
      <w:bookmarkStart w:id="503" w:name="_Toc66106892"/>
      <w:bookmarkStart w:id="504" w:name="_Toc66462549"/>
      <w:bookmarkStart w:id="505" w:name="_Toc70927072"/>
      <w:bookmarkStart w:id="506" w:name="_Toc73781894"/>
      <w:r w:rsidRPr="00D61FD5">
        <w:rPr>
          <w:lang w:eastAsia="zh-CN"/>
        </w:rPr>
        <w:t>6.2.4</w:t>
      </w:r>
      <w:r w:rsidRPr="00D61FD5">
        <w:rPr>
          <w:lang w:eastAsia="zh-CN"/>
        </w:rPr>
        <w:tab/>
        <w:t>Pros and cons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507" w:name="_Toc63666196"/>
      <w:bookmarkStart w:id="508" w:name="_Toc66105020"/>
      <w:bookmarkStart w:id="509" w:name="_Toc66106893"/>
      <w:bookmarkStart w:id="510" w:name="_Toc66462550"/>
      <w:bookmarkStart w:id="511" w:name="_Toc70927073"/>
      <w:bookmarkStart w:id="512" w:name="_Toc73781895"/>
      <w:bookmarkStart w:id="513" w:name="_Toc56624203"/>
      <w:bookmarkStart w:id="514" w:name="_Toc57018099"/>
      <w:bookmarkStart w:id="515" w:name="_Toc57272061"/>
      <w:bookmarkStart w:id="516" w:name="_Toc57272166"/>
      <w:bookmarkStart w:id="517" w:name="_Toc57272269"/>
      <w:bookmarkStart w:id="518" w:name="_Toc57272495"/>
      <w:bookmarkStart w:id="519" w:name="_Toc57285019"/>
      <w:bookmarkStart w:id="520" w:name="_Toc57983667"/>
      <w:bookmarkEnd w:id="426"/>
      <w:bookmarkEnd w:id="427"/>
      <w:bookmarkEnd w:id="428"/>
      <w:bookmarkEnd w:id="429"/>
      <w:bookmarkEnd w:id="430"/>
      <w:bookmarkEnd w:id="431"/>
      <w:bookmarkEnd w:id="432"/>
      <w:bookmarkEnd w:id="433"/>
      <w:bookmarkEnd w:id="434"/>
      <w:bookmarkEnd w:id="435"/>
      <w:bookmarkEnd w:id="436"/>
      <w:r w:rsidRPr="00D61FD5">
        <w:rPr>
          <w:lang w:eastAsia="zh-CN"/>
        </w:rPr>
        <w:lastRenderedPageBreak/>
        <w:t>6.3</w:t>
      </w:r>
      <w:r w:rsidRPr="00D61FD5">
        <w:rPr>
          <w:lang w:eastAsia="zh-CN"/>
        </w:rPr>
        <w:tab/>
        <w:t>Solution#2: A</w:t>
      </w:r>
      <w:r w:rsidRPr="00D61FD5">
        <w:t>llocating port numbers via OAM</w:t>
      </w:r>
      <w:bookmarkEnd w:id="507"/>
      <w:bookmarkEnd w:id="508"/>
      <w:bookmarkEnd w:id="509"/>
      <w:bookmarkEnd w:id="510"/>
      <w:bookmarkEnd w:id="511"/>
      <w:bookmarkEnd w:id="512"/>
    </w:p>
    <w:p w14:paraId="35948AB7" w14:textId="77777777" w:rsidR="00B515F2" w:rsidRPr="00D61FD5" w:rsidRDefault="00B515F2" w:rsidP="00B515F2">
      <w:pPr>
        <w:pStyle w:val="Heading3"/>
        <w:rPr>
          <w:lang w:eastAsia="zh-CN"/>
        </w:rPr>
      </w:pPr>
      <w:bookmarkStart w:id="521" w:name="_Toc47446721"/>
      <w:bookmarkStart w:id="522" w:name="_Toc49766802"/>
      <w:bookmarkStart w:id="523" w:name="_Toc51230008"/>
      <w:bookmarkStart w:id="524" w:name="_Toc56624194"/>
      <w:bookmarkStart w:id="525" w:name="_Toc57018095"/>
      <w:bookmarkStart w:id="526" w:name="_Toc57272057"/>
      <w:bookmarkStart w:id="527" w:name="_Toc57272162"/>
      <w:bookmarkStart w:id="528" w:name="_Toc57272265"/>
      <w:bookmarkStart w:id="529" w:name="_Toc57272491"/>
      <w:bookmarkStart w:id="530" w:name="_Toc57285015"/>
      <w:bookmarkStart w:id="531" w:name="_Toc57983663"/>
      <w:bookmarkStart w:id="532" w:name="_Toc63666197"/>
      <w:bookmarkStart w:id="533" w:name="_Toc66105021"/>
      <w:bookmarkStart w:id="534" w:name="_Toc66106894"/>
      <w:bookmarkStart w:id="535" w:name="_Toc66462551"/>
      <w:bookmarkStart w:id="536" w:name="_Toc70927074"/>
      <w:bookmarkStart w:id="537" w:name="_Toc73781896"/>
      <w:r w:rsidRPr="00D61FD5">
        <w:rPr>
          <w:lang w:eastAsia="zh-CN"/>
        </w:rPr>
        <w:t>6.3.1</w:t>
      </w:r>
      <w:r w:rsidRPr="00D61FD5">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E9A6A92" w14:textId="77777777" w:rsidR="00B515F2" w:rsidRPr="00D61FD5" w:rsidRDefault="00B515F2" w:rsidP="00B515F2">
      <w:bookmarkStart w:id="538"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39" w:name="_Toc49766803"/>
      <w:bookmarkStart w:id="540" w:name="_Toc51230009"/>
      <w:bookmarkStart w:id="541" w:name="_Toc56624195"/>
      <w:bookmarkStart w:id="542" w:name="_Toc57018096"/>
      <w:bookmarkStart w:id="543" w:name="_Toc57272058"/>
      <w:bookmarkStart w:id="544" w:name="_Toc57272163"/>
      <w:bookmarkStart w:id="545" w:name="_Toc57272266"/>
      <w:bookmarkStart w:id="546" w:name="_Toc57272492"/>
      <w:bookmarkStart w:id="547" w:name="_Toc57285016"/>
      <w:bookmarkStart w:id="548" w:name="_Toc57983664"/>
      <w:bookmarkStart w:id="549" w:name="_Toc63666198"/>
      <w:bookmarkStart w:id="550" w:name="_Toc66105022"/>
      <w:bookmarkStart w:id="551" w:name="_Toc66106895"/>
      <w:bookmarkStart w:id="552" w:name="_Toc66462552"/>
      <w:bookmarkStart w:id="553" w:name="_Toc70927075"/>
      <w:bookmarkStart w:id="554" w:name="_Toc73781897"/>
      <w:r w:rsidRPr="00D61FD5">
        <w:rPr>
          <w:lang w:eastAsia="zh-CN"/>
        </w:rPr>
        <w:t>6.3.2</w:t>
      </w:r>
      <w:r w:rsidRPr="00D61FD5">
        <w:rPr>
          <w:lang w:eastAsia="zh-CN"/>
        </w:rPr>
        <w:tab/>
        <w:t>Detailed 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55" w:name="_Toc49766804"/>
      <w:bookmarkStart w:id="556" w:name="_Toc51230010"/>
      <w:bookmarkStart w:id="557" w:name="_Toc56624196"/>
      <w:bookmarkStart w:id="558" w:name="_Toc57018097"/>
      <w:bookmarkStart w:id="559" w:name="_Toc57272059"/>
      <w:bookmarkStart w:id="560" w:name="_Toc57272164"/>
      <w:bookmarkStart w:id="561" w:name="_Toc57272267"/>
      <w:bookmarkStart w:id="562" w:name="_Toc57272493"/>
      <w:bookmarkStart w:id="563" w:name="_Toc57285017"/>
      <w:bookmarkStart w:id="564" w:name="_Toc57983665"/>
      <w:bookmarkStart w:id="565" w:name="_Toc63666199"/>
      <w:bookmarkStart w:id="566" w:name="_Toc66105023"/>
      <w:bookmarkStart w:id="567" w:name="_Toc66106896"/>
      <w:bookmarkStart w:id="568" w:name="_Toc66462553"/>
      <w:bookmarkStart w:id="569" w:name="_Toc70927076"/>
      <w:bookmarkStart w:id="570" w:name="_Toc73781898"/>
      <w:bookmarkStart w:id="571" w:name="_Toc47446723"/>
      <w:r w:rsidRPr="00D61FD5">
        <w:rPr>
          <w:lang w:eastAsia="zh-CN"/>
        </w:rPr>
        <w:t>6.3.3</w:t>
      </w:r>
      <w:r w:rsidRPr="00D61FD5">
        <w:rPr>
          <w:lang w:eastAsia="zh-CN"/>
        </w:rPr>
        <w:tab/>
        <w:t>Impacts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72" w:name="_Toc49766805"/>
      <w:bookmarkStart w:id="573" w:name="_Toc51230011"/>
      <w:bookmarkStart w:id="574" w:name="_Toc56624197"/>
      <w:bookmarkStart w:id="575" w:name="_Toc57018098"/>
      <w:bookmarkStart w:id="576" w:name="_Toc57272060"/>
      <w:bookmarkStart w:id="577" w:name="_Toc57272165"/>
      <w:bookmarkStart w:id="578" w:name="_Toc57272268"/>
      <w:bookmarkStart w:id="579" w:name="_Toc57272494"/>
      <w:bookmarkStart w:id="580" w:name="_Toc57285018"/>
      <w:bookmarkStart w:id="581" w:name="_Toc57983666"/>
      <w:bookmarkStart w:id="582" w:name="_Toc63666200"/>
      <w:bookmarkStart w:id="583" w:name="_Toc66105024"/>
      <w:bookmarkStart w:id="584" w:name="_Toc66106897"/>
      <w:bookmarkStart w:id="585" w:name="_Toc66462554"/>
      <w:bookmarkStart w:id="586" w:name="_Toc70927077"/>
      <w:bookmarkStart w:id="587" w:name="_Toc73781899"/>
      <w:r w:rsidRPr="00D61FD5">
        <w:rPr>
          <w:lang w:eastAsia="zh-CN"/>
        </w:rPr>
        <w:t>6.3.4</w:t>
      </w:r>
      <w:r w:rsidRPr="00D61FD5">
        <w:rPr>
          <w:lang w:eastAsia="zh-CN"/>
        </w:rPr>
        <w:tab/>
        <w:t>Pros and cons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88" w:name="_Toc63666201"/>
      <w:bookmarkStart w:id="589" w:name="_Toc66105025"/>
      <w:bookmarkStart w:id="590" w:name="_Toc66106898"/>
      <w:bookmarkStart w:id="591" w:name="_Toc66462555"/>
      <w:bookmarkStart w:id="592" w:name="_Toc70927078"/>
      <w:bookmarkStart w:id="593" w:name="_Toc73781900"/>
      <w:bookmarkStart w:id="594" w:name="_Toc56624208"/>
      <w:bookmarkStart w:id="595" w:name="_Toc57018104"/>
      <w:bookmarkStart w:id="596" w:name="_Toc57272066"/>
      <w:bookmarkStart w:id="597" w:name="_Toc57272171"/>
      <w:bookmarkStart w:id="598" w:name="_Toc57272274"/>
      <w:bookmarkStart w:id="599" w:name="_Toc57272500"/>
      <w:bookmarkStart w:id="600" w:name="_Toc57285024"/>
      <w:bookmarkStart w:id="601" w:name="_Toc57983672"/>
      <w:bookmarkEnd w:id="513"/>
      <w:bookmarkEnd w:id="514"/>
      <w:bookmarkEnd w:id="515"/>
      <w:bookmarkEnd w:id="516"/>
      <w:bookmarkEnd w:id="517"/>
      <w:bookmarkEnd w:id="518"/>
      <w:bookmarkEnd w:id="519"/>
      <w:bookmarkEnd w:id="520"/>
      <w:r w:rsidRPr="00D61FD5">
        <w:rPr>
          <w:lang w:eastAsia="zh-CN"/>
        </w:rPr>
        <w:t>6.4</w:t>
      </w:r>
      <w:r w:rsidRPr="00D61FD5">
        <w:rPr>
          <w:lang w:eastAsia="zh-CN"/>
        </w:rPr>
        <w:tab/>
        <w:t xml:space="preserve">Solution#3: </w:t>
      </w:r>
      <w:r w:rsidRPr="00D61FD5">
        <w:t>DNS-SD based solution</w:t>
      </w:r>
      <w:bookmarkEnd w:id="588"/>
      <w:bookmarkEnd w:id="589"/>
      <w:bookmarkEnd w:id="590"/>
      <w:bookmarkEnd w:id="591"/>
      <w:bookmarkEnd w:id="592"/>
      <w:bookmarkEnd w:id="593"/>
    </w:p>
    <w:p w14:paraId="3283A8C6" w14:textId="77777777" w:rsidR="008D7268" w:rsidRPr="00D61FD5" w:rsidRDefault="008D7268" w:rsidP="008D7268">
      <w:pPr>
        <w:pStyle w:val="Heading3"/>
        <w:rPr>
          <w:lang w:eastAsia="zh-CN"/>
        </w:rPr>
      </w:pPr>
      <w:bookmarkStart w:id="602" w:name="_Toc56624204"/>
      <w:bookmarkStart w:id="603" w:name="_Toc57018100"/>
      <w:bookmarkStart w:id="604" w:name="_Toc57272062"/>
      <w:bookmarkStart w:id="605" w:name="_Toc57272167"/>
      <w:bookmarkStart w:id="606" w:name="_Toc57272270"/>
      <w:bookmarkStart w:id="607" w:name="_Toc57272496"/>
      <w:bookmarkStart w:id="608" w:name="_Toc57285020"/>
      <w:bookmarkStart w:id="609" w:name="_Toc57983668"/>
      <w:bookmarkStart w:id="610" w:name="_Toc63666202"/>
      <w:bookmarkStart w:id="611" w:name="_Toc66105026"/>
      <w:bookmarkStart w:id="612" w:name="_Toc66106899"/>
      <w:bookmarkStart w:id="613" w:name="_Toc66462556"/>
      <w:bookmarkStart w:id="614" w:name="_Toc70927079"/>
      <w:bookmarkStart w:id="615" w:name="_Toc73781901"/>
      <w:r w:rsidRPr="00D61FD5">
        <w:rPr>
          <w:lang w:eastAsia="zh-CN"/>
        </w:rPr>
        <w:t>6.4.1</w:t>
      </w:r>
      <w:r w:rsidRPr="00D61FD5">
        <w:rPr>
          <w:lang w:eastAsia="zh-CN"/>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w:t>
      </w:r>
      <w:proofErr w:type="spellStart"/>
      <w:r w:rsidRPr="00D61FD5">
        <w:rPr>
          <w:lang w:val="en-US"/>
        </w:rPr>
        <w:t>tcp</w:t>
      </w:r>
      <w:proofErr w:type="spellEnd"/>
      <w:r w:rsidRPr="00D61FD5">
        <w:rPr>
          <w:lang w:val="en-US"/>
        </w:rPr>
        <w:t>" (for application protocols that run over TCP) or "_</w:t>
      </w:r>
      <w:proofErr w:type="spellStart"/>
      <w:r w:rsidRPr="00D61FD5">
        <w:rPr>
          <w:lang w:val="en-US"/>
        </w:rPr>
        <w:t>udp</w:t>
      </w:r>
      <w:proofErr w:type="spellEnd"/>
      <w:r w:rsidRPr="00D61FD5">
        <w:rPr>
          <w:lang w:val="en-US"/>
        </w:rPr>
        <w:t>"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616" w:name="_Toc56624205"/>
      <w:bookmarkStart w:id="617" w:name="_Toc57018101"/>
      <w:bookmarkStart w:id="618" w:name="_Toc57272063"/>
      <w:bookmarkStart w:id="619" w:name="_Toc57272168"/>
      <w:bookmarkStart w:id="620" w:name="_Toc57272271"/>
      <w:bookmarkStart w:id="621" w:name="_Toc57272497"/>
      <w:bookmarkStart w:id="622" w:name="_Toc57285021"/>
      <w:bookmarkStart w:id="623" w:name="_Toc57983669"/>
      <w:bookmarkStart w:id="624" w:name="_Toc63666203"/>
      <w:bookmarkStart w:id="625" w:name="_Toc66105027"/>
      <w:bookmarkStart w:id="626" w:name="_Toc66106900"/>
      <w:bookmarkStart w:id="627" w:name="_Toc66462557"/>
      <w:bookmarkStart w:id="628" w:name="_Toc70927080"/>
      <w:bookmarkStart w:id="629" w:name="_Toc73781902"/>
      <w:r w:rsidRPr="00D61FD5">
        <w:rPr>
          <w:lang w:eastAsia="zh-CN"/>
        </w:rPr>
        <w:t>6.4.2</w:t>
      </w:r>
      <w:r w:rsidRPr="00D61FD5">
        <w:rPr>
          <w:lang w:eastAsia="zh-CN"/>
        </w:rPr>
        <w:tab/>
        <w:t>Detailed description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630" w:name="_Toc56624206"/>
      <w:bookmarkStart w:id="631" w:name="_Toc57018102"/>
      <w:bookmarkStart w:id="632" w:name="_Toc57272064"/>
      <w:bookmarkStart w:id="633" w:name="_Toc57272169"/>
      <w:bookmarkStart w:id="634" w:name="_Toc57272272"/>
      <w:bookmarkStart w:id="635" w:name="_Toc57272498"/>
      <w:bookmarkStart w:id="636" w:name="_Toc57285022"/>
      <w:bookmarkStart w:id="637" w:name="_Toc57983670"/>
      <w:bookmarkStart w:id="638" w:name="_Toc63666204"/>
      <w:bookmarkStart w:id="639" w:name="_Toc66105028"/>
      <w:bookmarkStart w:id="640" w:name="_Toc66106901"/>
      <w:bookmarkStart w:id="641" w:name="_Toc66462558"/>
      <w:bookmarkStart w:id="642" w:name="_Toc70927081"/>
      <w:bookmarkStart w:id="643" w:name="_Toc73781903"/>
      <w:r w:rsidRPr="00D61FD5">
        <w:rPr>
          <w:lang w:eastAsia="zh-CN"/>
        </w:rPr>
        <w:t>6.4.3</w:t>
      </w:r>
      <w:r w:rsidRPr="00D61FD5">
        <w:rPr>
          <w:lang w:eastAsia="zh-CN"/>
        </w:rPr>
        <w:tab/>
        <w:t>Impacts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44" w:name="_Toc56624207"/>
      <w:bookmarkStart w:id="645" w:name="_Toc57018103"/>
      <w:bookmarkStart w:id="646" w:name="_Toc57272065"/>
      <w:bookmarkStart w:id="647" w:name="_Toc57272170"/>
      <w:bookmarkStart w:id="648" w:name="_Toc57272273"/>
      <w:bookmarkStart w:id="649" w:name="_Toc57272499"/>
      <w:bookmarkStart w:id="650" w:name="_Toc57285023"/>
      <w:bookmarkStart w:id="651" w:name="_Toc57983671"/>
      <w:bookmarkStart w:id="652" w:name="_Toc63666205"/>
      <w:bookmarkStart w:id="653" w:name="_Toc66105029"/>
      <w:bookmarkStart w:id="654" w:name="_Toc66106902"/>
      <w:bookmarkStart w:id="655" w:name="_Toc66462559"/>
      <w:bookmarkStart w:id="656" w:name="_Toc70927082"/>
      <w:bookmarkStart w:id="657" w:name="_Toc73781904"/>
      <w:r w:rsidRPr="00D61FD5">
        <w:rPr>
          <w:lang w:eastAsia="zh-CN"/>
        </w:rPr>
        <w:t>6.4.4</w:t>
      </w:r>
      <w:r w:rsidRPr="00D61FD5">
        <w:rPr>
          <w:lang w:eastAsia="zh-CN"/>
        </w:rPr>
        <w:tab/>
        <w:t>Pros and cons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58" w:name="_Toc63666206"/>
      <w:bookmarkStart w:id="659" w:name="_Toc66105030"/>
      <w:bookmarkStart w:id="660" w:name="_Toc66106903"/>
      <w:bookmarkStart w:id="661" w:name="_Toc66462560"/>
      <w:bookmarkStart w:id="662" w:name="_Toc70927083"/>
      <w:bookmarkStart w:id="663" w:name="_Toc73781905"/>
      <w:bookmarkStart w:id="664" w:name="_Toc56624213"/>
      <w:bookmarkStart w:id="665" w:name="_Toc57018109"/>
      <w:bookmarkStart w:id="666" w:name="_Toc57272071"/>
      <w:bookmarkStart w:id="667" w:name="_Toc57272176"/>
      <w:bookmarkStart w:id="668" w:name="_Toc57272279"/>
      <w:bookmarkStart w:id="669" w:name="_Toc57272505"/>
      <w:bookmarkStart w:id="670" w:name="_Toc57285029"/>
      <w:bookmarkStart w:id="671" w:name="_Toc57983677"/>
      <w:bookmarkEnd w:id="594"/>
      <w:bookmarkEnd w:id="595"/>
      <w:bookmarkEnd w:id="596"/>
      <w:bookmarkEnd w:id="597"/>
      <w:bookmarkEnd w:id="598"/>
      <w:bookmarkEnd w:id="599"/>
      <w:bookmarkEnd w:id="600"/>
      <w:bookmarkEnd w:id="601"/>
      <w:r w:rsidRPr="00D61FD5">
        <w:rPr>
          <w:lang w:eastAsia="zh-CN"/>
        </w:rPr>
        <w:t>6.5</w:t>
      </w:r>
      <w:r w:rsidRPr="00D61FD5">
        <w:rPr>
          <w:lang w:eastAsia="zh-CN"/>
        </w:rPr>
        <w:tab/>
        <w:t xml:space="preserve">Solution#4: </w:t>
      </w:r>
      <w:r w:rsidRPr="00D61FD5">
        <w:t>Service discovery using DNS SRV records</w:t>
      </w:r>
      <w:bookmarkEnd w:id="658"/>
      <w:bookmarkEnd w:id="659"/>
      <w:bookmarkEnd w:id="660"/>
      <w:bookmarkEnd w:id="661"/>
      <w:bookmarkEnd w:id="662"/>
      <w:bookmarkEnd w:id="663"/>
    </w:p>
    <w:p w14:paraId="4313639F" w14:textId="77777777" w:rsidR="008D7268" w:rsidRPr="00D61FD5" w:rsidRDefault="008D7268" w:rsidP="008D7268">
      <w:pPr>
        <w:pStyle w:val="Heading3"/>
        <w:rPr>
          <w:lang w:eastAsia="zh-CN"/>
        </w:rPr>
      </w:pPr>
      <w:bookmarkStart w:id="672" w:name="_Toc56624209"/>
      <w:bookmarkStart w:id="673" w:name="_Toc57018105"/>
      <w:bookmarkStart w:id="674" w:name="_Toc57272067"/>
      <w:bookmarkStart w:id="675" w:name="_Toc57272172"/>
      <w:bookmarkStart w:id="676" w:name="_Toc57272275"/>
      <w:bookmarkStart w:id="677" w:name="_Toc57272501"/>
      <w:bookmarkStart w:id="678" w:name="_Toc57285025"/>
      <w:bookmarkStart w:id="679" w:name="_Toc57983673"/>
      <w:bookmarkStart w:id="680" w:name="_Toc63666207"/>
      <w:bookmarkStart w:id="681" w:name="_Toc66105031"/>
      <w:bookmarkStart w:id="682" w:name="_Toc66106904"/>
      <w:bookmarkStart w:id="683" w:name="_Toc66462561"/>
      <w:bookmarkStart w:id="684" w:name="_Toc70927084"/>
      <w:bookmarkStart w:id="685" w:name="_Toc73781906"/>
      <w:r w:rsidRPr="00D61FD5">
        <w:rPr>
          <w:lang w:eastAsia="zh-CN"/>
        </w:rPr>
        <w:t>6.5.1</w:t>
      </w:r>
      <w:r w:rsidRPr="00D61FD5">
        <w:rPr>
          <w:lang w:eastAsia="zh-CN"/>
        </w:rP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86" w:name="_Toc56624210"/>
      <w:bookmarkStart w:id="687" w:name="_Toc57018106"/>
      <w:bookmarkStart w:id="688" w:name="_Toc57272068"/>
      <w:bookmarkStart w:id="689" w:name="_Toc57272173"/>
      <w:bookmarkStart w:id="690" w:name="_Toc57272276"/>
      <w:bookmarkStart w:id="691" w:name="_Toc57272502"/>
      <w:bookmarkStart w:id="692" w:name="_Toc57285026"/>
      <w:bookmarkStart w:id="693" w:name="_Toc57983674"/>
      <w:bookmarkStart w:id="694" w:name="_Toc63666208"/>
      <w:bookmarkStart w:id="695" w:name="_Toc66105032"/>
      <w:bookmarkStart w:id="696" w:name="_Toc66106905"/>
      <w:bookmarkStart w:id="697" w:name="_Toc66462562"/>
      <w:bookmarkStart w:id="698" w:name="_Toc70927085"/>
      <w:bookmarkStart w:id="699" w:name="_Toc73781907"/>
      <w:r w:rsidRPr="00D61FD5">
        <w:rPr>
          <w:lang w:eastAsia="zh-CN"/>
        </w:rPr>
        <w:t>6.5.2</w:t>
      </w:r>
      <w:r w:rsidRPr="00D61FD5">
        <w:rPr>
          <w:lang w:eastAsia="zh-CN"/>
        </w:rPr>
        <w:tab/>
        <w:t>Detailed description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700" w:name="_Toc56624211"/>
      <w:bookmarkStart w:id="701" w:name="_Toc57018107"/>
      <w:bookmarkStart w:id="702" w:name="_Toc57272069"/>
      <w:bookmarkStart w:id="703" w:name="_Toc57272174"/>
      <w:bookmarkStart w:id="704" w:name="_Toc57272277"/>
      <w:bookmarkStart w:id="705" w:name="_Toc57272503"/>
      <w:bookmarkStart w:id="706" w:name="_Toc57285027"/>
      <w:bookmarkStart w:id="707" w:name="_Toc57983675"/>
      <w:bookmarkStart w:id="708" w:name="_Toc63666209"/>
      <w:bookmarkStart w:id="709" w:name="_Toc66105033"/>
      <w:bookmarkStart w:id="710" w:name="_Toc66106906"/>
      <w:bookmarkStart w:id="711" w:name="_Toc66462563"/>
      <w:bookmarkStart w:id="712" w:name="_Toc70927086"/>
      <w:bookmarkStart w:id="713" w:name="_Toc73781908"/>
      <w:r w:rsidRPr="00D61FD5">
        <w:rPr>
          <w:lang w:eastAsia="zh-CN"/>
        </w:rPr>
        <w:t>6.5.3</w:t>
      </w:r>
      <w:r w:rsidRPr="00D61FD5">
        <w:rPr>
          <w:lang w:eastAsia="zh-CN"/>
        </w:rPr>
        <w:tab/>
        <w:t>Impacts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714" w:name="_Toc56624212"/>
      <w:bookmarkStart w:id="715" w:name="_Toc57018108"/>
      <w:bookmarkStart w:id="716" w:name="_Toc57272070"/>
      <w:bookmarkStart w:id="717" w:name="_Toc57272175"/>
      <w:bookmarkStart w:id="718" w:name="_Toc57272278"/>
      <w:bookmarkStart w:id="719" w:name="_Toc57272504"/>
      <w:bookmarkStart w:id="720" w:name="_Toc57285028"/>
      <w:bookmarkStart w:id="721" w:name="_Toc57983676"/>
      <w:bookmarkStart w:id="722" w:name="_Toc63666210"/>
      <w:bookmarkStart w:id="723" w:name="_Toc66105034"/>
      <w:bookmarkStart w:id="724" w:name="_Toc66106907"/>
      <w:bookmarkStart w:id="725" w:name="_Toc66462564"/>
      <w:bookmarkStart w:id="726" w:name="_Toc70927087"/>
      <w:bookmarkStart w:id="727" w:name="_Toc73781909"/>
      <w:r w:rsidRPr="00D61FD5">
        <w:rPr>
          <w:lang w:eastAsia="zh-CN"/>
        </w:rPr>
        <w:t>6.5.4</w:t>
      </w:r>
      <w:r w:rsidRPr="00D61FD5">
        <w:rPr>
          <w:lang w:eastAsia="zh-CN"/>
        </w:rPr>
        <w:tab/>
        <w:t>Pros and cons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w:t>
      </w:r>
      <w:proofErr w:type="spellStart"/>
      <w:r w:rsidRPr="00D61FD5">
        <w:t>tcp</w:t>
      </w:r>
      <w:proofErr w:type="spellEnd"/>
      <w:r w:rsidRPr="00D61FD5">
        <w:t>" and "_</w:t>
      </w:r>
      <w:proofErr w:type="spellStart"/>
      <w:r w:rsidRPr="00D61FD5">
        <w:t>udp</w:t>
      </w:r>
      <w:proofErr w:type="spellEnd"/>
      <w:r w:rsidRPr="00D61FD5">
        <w:t>"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728" w:name="_Toc63666211"/>
      <w:bookmarkStart w:id="729" w:name="_Toc66105035"/>
      <w:bookmarkStart w:id="730" w:name="_Toc66106908"/>
      <w:bookmarkStart w:id="731" w:name="_Toc66462565"/>
      <w:bookmarkStart w:id="732" w:name="_Toc70927088"/>
      <w:bookmarkStart w:id="733" w:name="_Toc73781910"/>
      <w:bookmarkStart w:id="734" w:name="_Toc56624218"/>
      <w:bookmarkStart w:id="735" w:name="_Toc57018114"/>
      <w:bookmarkStart w:id="736" w:name="_Toc57272076"/>
      <w:bookmarkStart w:id="737" w:name="_Toc57272181"/>
      <w:bookmarkStart w:id="738" w:name="_Toc57272284"/>
      <w:bookmarkStart w:id="739" w:name="_Toc57272510"/>
      <w:bookmarkStart w:id="740" w:name="_Toc57285034"/>
      <w:bookmarkStart w:id="741" w:name="_Toc57983682"/>
      <w:bookmarkEnd w:id="664"/>
      <w:bookmarkEnd w:id="665"/>
      <w:bookmarkEnd w:id="666"/>
      <w:bookmarkEnd w:id="667"/>
      <w:bookmarkEnd w:id="668"/>
      <w:bookmarkEnd w:id="669"/>
      <w:bookmarkEnd w:id="670"/>
      <w:bookmarkEnd w:id="671"/>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728"/>
      <w:bookmarkEnd w:id="729"/>
      <w:bookmarkEnd w:id="730"/>
      <w:bookmarkEnd w:id="731"/>
      <w:bookmarkEnd w:id="732"/>
      <w:bookmarkEnd w:id="733"/>
    </w:p>
    <w:p w14:paraId="5965DC40" w14:textId="77777777" w:rsidR="00074FE5" w:rsidRPr="00D61FD5" w:rsidRDefault="00074FE5" w:rsidP="00074FE5">
      <w:pPr>
        <w:pStyle w:val="Heading3"/>
        <w:rPr>
          <w:lang w:eastAsia="zh-CN"/>
        </w:rPr>
      </w:pPr>
      <w:bookmarkStart w:id="742" w:name="_Toc56624214"/>
      <w:bookmarkStart w:id="743" w:name="_Toc57018110"/>
      <w:bookmarkStart w:id="744" w:name="_Toc57272072"/>
      <w:bookmarkStart w:id="745" w:name="_Toc57272177"/>
      <w:bookmarkStart w:id="746" w:name="_Toc57272280"/>
      <w:bookmarkStart w:id="747" w:name="_Toc57272506"/>
      <w:bookmarkStart w:id="748" w:name="_Toc57285030"/>
      <w:bookmarkStart w:id="749" w:name="_Toc57983678"/>
      <w:bookmarkStart w:id="750" w:name="_Toc63666212"/>
      <w:bookmarkStart w:id="751" w:name="_Toc66105036"/>
      <w:bookmarkStart w:id="752" w:name="_Toc66106909"/>
      <w:bookmarkStart w:id="753" w:name="_Toc66462566"/>
      <w:bookmarkStart w:id="754" w:name="_Toc70927089"/>
      <w:bookmarkStart w:id="755" w:name="_Toc73781911"/>
      <w:r w:rsidRPr="00D61FD5">
        <w:rPr>
          <w:lang w:eastAsia="zh-CN"/>
        </w:rPr>
        <w:t>6.6.1</w:t>
      </w:r>
      <w:r w:rsidRPr="00D61FD5">
        <w:rPr>
          <w:lang w:eastAsia="zh-CN"/>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756" w:name="_Toc56624215"/>
      <w:bookmarkStart w:id="757" w:name="_Toc57018111"/>
      <w:bookmarkStart w:id="758" w:name="_Toc57272073"/>
      <w:bookmarkStart w:id="759" w:name="_Toc57272178"/>
      <w:bookmarkStart w:id="760" w:name="_Toc57272281"/>
      <w:bookmarkStart w:id="761" w:name="_Toc57272507"/>
      <w:bookmarkStart w:id="762" w:name="_Toc57285031"/>
      <w:bookmarkStart w:id="763" w:name="_Toc57983679"/>
      <w:bookmarkStart w:id="764" w:name="_Toc63666213"/>
      <w:bookmarkStart w:id="765" w:name="_Toc66105037"/>
      <w:bookmarkStart w:id="766" w:name="_Toc66106910"/>
      <w:bookmarkStart w:id="767" w:name="_Toc66462567"/>
      <w:bookmarkStart w:id="768" w:name="_Toc70328205"/>
      <w:bookmarkStart w:id="769" w:name="_Toc73781912"/>
      <w:bookmarkStart w:id="770" w:name="_Toc56624216"/>
      <w:bookmarkStart w:id="771" w:name="_Toc57018112"/>
      <w:bookmarkStart w:id="772" w:name="_Toc57272074"/>
      <w:bookmarkStart w:id="773" w:name="_Toc57272179"/>
      <w:bookmarkStart w:id="774" w:name="_Toc57272282"/>
      <w:bookmarkStart w:id="775" w:name="_Toc57272508"/>
      <w:bookmarkStart w:id="776" w:name="_Toc57285032"/>
      <w:bookmarkStart w:id="777" w:name="_Toc57983680"/>
      <w:bookmarkStart w:id="778" w:name="_Toc63666214"/>
      <w:bookmarkStart w:id="779" w:name="_Toc66105038"/>
      <w:bookmarkStart w:id="780" w:name="_Toc66106911"/>
      <w:bookmarkStart w:id="781" w:name="_Toc66462568"/>
      <w:bookmarkStart w:id="782" w:name="_Toc70927091"/>
      <w:r w:rsidRPr="00D61FD5">
        <w:rPr>
          <w:lang w:eastAsia="zh-CN"/>
        </w:rPr>
        <w:t>6.6.2</w:t>
      </w:r>
      <w:r w:rsidRPr="00D61FD5">
        <w:rPr>
          <w:lang w:eastAsia="zh-CN"/>
        </w:rPr>
        <w:tab/>
        <w:t>Detailed description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68BD6ED5"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w:t>
      </w:r>
      <w:proofErr w:type="spellStart"/>
      <w:r w:rsidRPr="00D61FD5">
        <w:t>mDNS</w:t>
      </w:r>
      <w:proofErr w:type="spellEnd"/>
      <w:r w:rsidRPr="00D61FD5">
        <w:t xml:space="preserve"> request and supporting the desired service shall provide in the response its own DNS records as described in clauses </w:t>
      </w:r>
      <w:r w:rsidRPr="00D61FD5">
        <w:rPr>
          <w:lang w:eastAsia="zh-CN"/>
        </w:rPr>
        <w:t>6.4</w:t>
      </w:r>
      <w:r>
        <w:rPr>
          <w:lang w:eastAsia="zh-CN"/>
        </w:rPr>
        <w:t>.2 (solution#3)</w:t>
      </w:r>
      <w:r w:rsidRPr="00D61FD5">
        <w:rPr>
          <w:lang w:val="en-US"/>
        </w:rPr>
        <w:t xml:space="preserve"> and </w:t>
      </w:r>
      <w:r w:rsidRPr="00D61FD5">
        <w:rPr>
          <w:lang w:eastAsia="zh-CN"/>
        </w:rPr>
        <w:t>6.5</w:t>
      </w:r>
      <w:r>
        <w:rPr>
          <w:lang w:eastAsia="zh-CN"/>
        </w:rPr>
        <w:t>.2 (solution#4)</w:t>
      </w:r>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83" w:name="_Toc73781913"/>
      <w:r w:rsidRPr="00D61FD5">
        <w:rPr>
          <w:lang w:eastAsia="zh-CN"/>
        </w:rPr>
        <w:t>6.6.3</w:t>
      </w:r>
      <w:r w:rsidRPr="00D61FD5">
        <w:rPr>
          <w:lang w:eastAsia="zh-CN"/>
        </w:rPr>
        <w:tab/>
        <w:t>Impacts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proofErr w:type="spellStart"/>
      <w:r w:rsidRPr="00D61FD5">
        <w:t>mDNS</w:t>
      </w:r>
      <w:proofErr w:type="spellEnd"/>
      <w:r w:rsidRPr="00D61FD5">
        <w:t xml:space="preserve">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84" w:name="_Toc56624217"/>
      <w:bookmarkStart w:id="785" w:name="_Toc57018113"/>
      <w:bookmarkStart w:id="786" w:name="_Toc57272075"/>
      <w:bookmarkStart w:id="787" w:name="_Toc57272180"/>
      <w:bookmarkStart w:id="788" w:name="_Toc57272283"/>
      <w:bookmarkStart w:id="789" w:name="_Toc57272509"/>
      <w:bookmarkStart w:id="790" w:name="_Toc57285033"/>
      <w:bookmarkStart w:id="791" w:name="_Toc57983681"/>
      <w:bookmarkStart w:id="792" w:name="_Toc63666215"/>
      <w:bookmarkStart w:id="793" w:name="_Toc66105039"/>
      <w:bookmarkStart w:id="794" w:name="_Toc66106912"/>
      <w:bookmarkStart w:id="795" w:name="_Toc66462569"/>
      <w:bookmarkStart w:id="796" w:name="_Toc70927092"/>
      <w:bookmarkStart w:id="797" w:name="_Toc73781914"/>
      <w:r w:rsidRPr="00D61FD5">
        <w:rPr>
          <w:lang w:eastAsia="zh-CN"/>
        </w:rPr>
        <w:t>6.6.4</w:t>
      </w:r>
      <w:r w:rsidRPr="00D61FD5">
        <w:rPr>
          <w:lang w:eastAsia="zh-CN"/>
        </w:rPr>
        <w:tab/>
        <w:t>Pros and cons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98" w:name="_Toc63666216"/>
      <w:bookmarkStart w:id="799" w:name="_Toc66105040"/>
      <w:bookmarkStart w:id="800" w:name="_Toc66106913"/>
      <w:bookmarkStart w:id="801" w:name="_Toc66462570"/>
      <w:bookmarkStart w:id="802" w:name="_Toc70927093"/>
      <w:bookmarkStart w:id="803" w:name="_Toc73781915"/>
      <w:bookmarkStart w:id="804" w:name="_Toc56624223"/>
      <w:bookmarkStart w:id="805" w:name="_Toc57018119"/>
      <w:bookmarkStart w:id="806" w:name="_Toc57272081"/>
      <w:bookmarkStart w:id="807" w:name="_Toc57272186"/>
      <w:bookmarkStart w:id="808" w:name="_Toc57272289"/>
      <w:bookmarkStart w:id="809" w:name="_Toc57272515"/>
      <w:bookmarkStart w:id="810" w:name="_Toc57285039"/>
      <w:bookmarkStart w:id="811" w:name="_Toc57983687"/>
      <w:bookmarkEnd w:id="734"/>
      <w:bookmarkEnd w:id="735"/>
      <w:bookmarkEnd w:id="736"/>
      <w:bookmarkEnd w:id="737"/>
      <w:bookmarkEnd w:id="738"/>
      <w:bookmarkEnd w:id="739"/>
      <w:bookmarkEnd w:id="740"/>
      <w:bookmarkEnd w:id="741"/>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98"/>
      <w:bookmarkEnd w:id="799"/>
      <w:bookmarkEnd w:id="800"/>
      <w:bookmarkEnd w:id="801"/>
      <w:bookmarkEnd w:id="802"/>
      <w:bookmarkEnd w:id="803"/>
    </w:p>
    <w:p w14:paraId="45FA3318" w14:textId="77777777" w:rsidR="002047AA" w:rsidRPr="00D61FD5" w:rsidRDefault="002047AA" w:rsidP="002047AA">
      <w:pPr>
        <w:pStyle w:val="Heading3"/>
        <w:rPr>
          <w:lang w:eastAsia="zh-CN"/>
        </w:rPr>
      </w:pPr>
      <w:bookmarkStart w:id="812" w:name="_Toc56624219"/>
      <w:bookmarkStart w:id="813" w:name="_Toc57018115"/>
      <w:bookmarkStart w:id="814" w:name="_Toc57272077"/>
      <w:bookmarkStart w:id="815" w:name="_Toc57272182"/>
      <w:bookmarkStart w:id="816" w:name="_Toc57272285"/>
      <w:bookmarkStart w:id="817" w:name="_Toc57272511"/>
      <w:bookmarkStart w:id="818" w:name="_Toc57285035"/>
      <w:bookmarkStart w:id="819" w:name="_Toc57983683"/>
      <w:bookmarkStart w:id="820" w:name="_Toc63666217"/>
      <w:bookmarkStart w:id="821" w:name="_Toc66105041"/>
      <w:bookmarkStart w:id="822" w:name="_Toc66106914"/>
      <w:bookmarkStart w:id="823" w:name="_Toc66462571"/>
      <w:bookmarkStart w:id="824" w:name="_Toc70927094"/>
      <w:bookmarkStart w:id="825" w:name="_Toc73781916"/>
      <w:r w:rsidRPr="00D61FD5">
        <w:rPr>
          <w:lang w:eastAsia="zh-CN"/>
        </w:rPr>
        <w:t>6.7.1</w:t>
      </w:r>
      <w:r w:rsidRPr="00D61FD5">
        <w:rPr>
          <w:lang w:eastAsia="zh-CN"/>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826" w:name="_Toc56624220"/>
      <w:bookmarkStart w:id="827" w:name="_Toc57018116"/>
      <w:bookmarkStart w:id="828" w:name="_Toc57272078"/>
      <w:bookmarkStart w:id="829" w:name="_Toc57272183"/>
      <w:bookmarkStart w:id="830" w:name="_Toc57272286"/>
      <w:bookmarkStart w:id="831" w:name="_Toc57272512"/>
      <w:bookmarkStart w:id="832" w:name="_Toc57285036"/>
      <w:bookmarkStart w:id="833" w:name="_Toc57983684"/>
      <w:bookmarkStart w:id="834" w:name="_Toc63666218"/>
      <w:bookmarkStart w:id="835" w:name="_Toc66105042"/>
      <w:bookmarkStart w:id="836" w:name="_Toc66106915"/>
      <w:bookmarkStart w:id="837" w:name="_Toc66462572"/>
      <w:bookmarkStart w:id="838" w:name="_Toc70328210"/>
      <w:bookmarkStart w:id="839" w:name="_Toc73781917"/>
      <w:bookmarkStart w:id="840" w:name="_Toc56624221"/>
      <w:bookmarkStart w:id="841" w:name="_Toc57018117"/>
      <w:bookmarkStart w:id="842" w:name="_Toc57272079"/>
      <w:bookmarkStart w:id="843" w:name="_Toc57272184"/>
      <w:bookmarkStart w:id="844" w:name="_Toc57272287"/>
      <w:bookmarkStart w:id="845" w:name="_Toc57272513"/>
      <w:bookmarkStart w:id="846" w:name="_Toc57285037"/>
      <w:bookmarkStart w:id="847" w:name="_Toc57983685"/>
      <w:bookmarkStart w:id="848" w:name="_Toc63666219"/>
      <w:bookmarkStart w:id="849" w:name="_Toc66105043"/>
      <w:bookmarkStart w:id="850" w:name="_Toc66106916"/>
      <w:bookmarkStart w:id="851" w:name="_Toc66462573"/>
      <w:bookmarkStart w:id="852" w:name="_Toc70927096"/>
      <w:r w:rsidRPr="00D61FD5">
        <w:rPr>
          <w:lang w:eastAsia="zh-CN"/>
        </w:rPr>
        <w:t>6.7.2</w:t>
      </w:r>
      <w:r w:rsidRPr="00D61FD5">
        <w:rPr>
          <w:lang w:eastAsia="zh-CN"/>
        </w:rPr>
        <w:tab/>
        <w:t>Detailed description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490F3EF0"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 xml:space="preserve">port 5353 if the client supports a fully compliant </w:t>
      </w:r>
      <w:proofErr w:type="spellStart"/>
      <w:r w:rsidRPr="00D61FD5">
        <w:t>mDNS</w:t>
      </w:r>
      <w:proofErr w:type="spellEnd"/>
      <w:r w:rsidRPr="00D61FD5">
        <w:t xml:space="preserve">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 xml:space="preserve">A node receiving the </w:t>
      </w:r>
      <w:proofErr w:type="spellStart"/>
      <w:r w:rsidRPr="00D61FD5">
        <w:t>mDNS</w:t>
      </w:r>
      <w:proofErr w:type="spellEnd"/>
      <w:r w:rsidRPr="00D61FD5">
        <w:t xml:space="preserve"> request and supporting the desired service will provide in the response its own DNS records as described in clause 6.4</w:t>
      </w:r>
      <w:r>
        <w:t>.2 (solution#3)</w:t>
      </w:r>
      <w:r w:rsidRPr="00D61FD5">
        <w:t xml:space="preserve"> and 6.5</w:t>
      </w:r>
      <w:r>
        <w:t>.2 (solution#4)</w:t>
      </w:r>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853" w:name="_Toc73781918"/>
      <w:r w:rsidRPr="00D61FD5">
        <w:rPr>
          <w:lang w:eastAsia="zh-CN"/>
        </w:rPr>
        <w:t>6.7.3</w:t>
      </w:r>
      <w:r w:rsidRPr="00D61FD5">
        <w:rPr>
          <w:lang w:eastAsia="zh-CN"/>
        </w:rPr>
        <w:tab/>
        <w:t>Impacts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54" w:name="_Toc56624222"/>
      <w:bookmarkStart w:id="855" w:name="_Toc57018118"/>
      <w:bookmarkStart w:id="856" w:name="_Toc57272080"/>
      <w:bookmarkStart w:id="857" w:name="_Toc57272185"/>
      <w:bookmarkStart w:id="858" w:name="_Toc57272288"/>
      <w:bookmarkStart w:id="859" w:name="_Toc57272514"/>
      <w:bookmarkStart w:id="860" w:name="_Toc57285038"/>
      <w:bookmarkStart w:id="861" w:name="_Toc57983686"/>
      <w:bookmarkStart w:id="862" w:name="_Toc63666220"/>
      <w:bookmarkStart w:id="863" w:name="_Toc66105044"/>
      <w:bookmarkStart w:id="864" w:name="_Toc66106917"/>
      <w:bookmarkStart w:id="865" w:name="_Toc66462574"/>
      <w:bookmarkStart w:id="866" w:name="_Toc70927097"/>
      <w:bookmarkStart w:id="867" w:name="_Toc73781919"/>
      <w:r w:rsidRPr="00D61FD5">
        <w:rPr>
          <w:lang w:eastAsia="zh-CN"/>
        </w:rPr>
        <w:t>6.7.4</w:t>
      </w:r>
      <w:r w:rsidRPr="00D61FD5">
        <w:rPr>
          <w:lang w:eastAsia="zh-CN"/>
        </w:rPr>
        <w:tab/>
        <w:t>Pros and cons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68" w:name="_Toc63666221"/>
      <w:bookmarkStart w:id="869" w:name="_Toc66105045"/>
      <w:bookmarkStart w:id="870" w:name="_Toc66106918"/>
      <w:bookmarkStart w:id="871" w:name="_Toc66462575"/>
      <w:bookmarkStart w:id="872" w:name="_Toc70927098"/>
      <w:bookmarkStart w:id="873" w:name="_Toc73781920"/>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804"/>
      <w:bookmarkEnd w:id="805"/>
      <w:bookmarkEnd w:id="806"/>
      <w:bookmarkEnd w:id="807"/>
      <w:bookmarkEnd w:id="808"/>
      <w:bookmarkEnd w:id="809"/>
      <w:bookmarkEnd w:id="810"/>
      <w:bookmarkEnd w:id="811"/>
      <w:bookmarkEnd w:id="868"/>
      <w:bookmarkEnd w:id="869"/>
      <w:bookmarkEnd w:id="870"/>
      <w:bookmarkEnd w:id="871"/>
      <w:bookmarkEnd w:id="872"/>
      <w:bookmarkEnd w:id="873"/>
    </w:p>
    <w:p w14:paraId="1784D3FD" w14:textId="68B42366" w:rsidR="00821B0F" w:rsidRPr="00D61FD5" w:rsidRDefault="00821B0F" w:rsidP="00821B0F">
      <w:pPr>
        <w:pStyle w:val="Heading3"/>
        <w:rPr>
          <w:lang w:val="en-US" w:eastAsia="zh-CN"/>
        </w:rPr>
      </w:pPr>
      <w:bookmarkStart w:id="874" w:name="_Toc56624224"/>
      <w:bookmarkStart w:id="875" w:name="_Toc57018120"/>
      <w:bookmarkStart w:id="876" w:name="_Toc57272082"/>
      <w:bookmarkStart w:id="877" w:name="_Toc57272187"/>
      <w:bookmarkStart w:id="878" w:name="_Toc57272290"/>
      <w:bookmarkStart w:id="879" w:name="_Toc57272516"/>
      <w:bookmarkStart w:id="880" w:name="_Toc57285040"/>
      <w:bookmarkStart w:id="881" w:name="_Toc57983688"/>
      <w:bookmarkStart w:id="882" w:name="_Toc63666222"/>
      <w:bookmarkStart w:id="883" w:name="_Toc66105046"/>
      <w:bookmarkStart w:id="884" w:name="_Toc66106919"/>
      <w:bookmarkStart w:id="885" w:name="_Toc66462576"/>
      <w:bookmarkStart w:id="886" w:name="_Toc70927099"/>
      <w:bookmarkStart w:id="887" w:name="_Toc73781921"/>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2.8pt;height:234.75pt" o:ole="">
            <v:imagedata r:id="rId11" o:title=""/>
          </v:shape>
          <o:OLEObject Type="Embed" ProgID="Visio.Drawing.15" ShapeID="_x0000_i1027" DrawAspect="Content" ObjectID="_1686512608"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5.85pt;height:258.95pt" o:ole="">
            <v:imagedata r:id="rId13" o:title=""/>
          </v:shape>
          <o:OLEObject Type="Embed" ProgID="Visio.Drawing.15" ShapeID="_x0000_i1028" DrawAspect="Content" ObjectID="_1686512609"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88" w:name="_Toc56624225"/>
      <w:bookmarkStart w:id="889" w:name="_Toc57018121"/>
      <w:bookmarkStart w:id="890" w:name="_Toc57272083"/>
      <w:bookmarkStart w:id="891" w:name="_Toc57272188"/>
      <w:bookmarkStart w:id="892" w:name="_Toc57272291"/>
      <w:bookmarkStart w:id="893" w:name="_Toc57272517"/>
      <w:bookmarkStart w:id="894" w:name="_Toc57285041"/>
      <w:bookmarkStart w:id="895" w:name="_Toc57983689"/>
      <w:bookmarkStart w:id="896" w:name="_Toc63666223"/>
      <w:bookmarkStart w:id="897" w:name="_Toc66105047"/>
      <w:bookmarkStart w:id="898" w:name="_Toc66106920"/>
      <w:bookmarkStart w:id="899" w:name="_Toc66462577"/>
      <w:bookmarkStart w:id="900" w:name="_Toc70927100"/>
      <w:bookmarkStart w:id="901" w:name="_Toc73781922"/>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 xml:space="preserve">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w:t>
      </w:r>
      <w:proofErr w:type="spellStart"/>
      <w:r w:rsidRPr="00D61FD5">
        <w:rPr>
          <w:lang w:val="en-US"/>
        </w:rPr>
        <w:t>peer</w:t>
      </w:r>
      <w:proofErr w:type="spellEnd"/>
      <w:r w:rsidRPr="00D61FD5">
        <w:rPr>
          <w:lang w:val="en-US"/>
        </w:rPr>
        <w:t>.</w:t>
      </w:r>
    </w:p>
    <w:p w14:paraId="35BD480A" w14:textId="746EB8B1" w:rsidR="00821B0F" w:rsidRPr="00D61FD5" w:rsidRDefault="00821B0F" w:rsidP="00821B0F">
      <w:pPr>
        <w:pStyle w:val="Heading3"/>
        <w:rPr>
          <w:lang w:eastAsia="zh-CN"/>
        </w:rPr>
      </w:pPr>
      <w:bookmarkStart w:id="902" w:name="_Toc56624226"/>
      <w:bookmarkStart w:id="903" w:name="_Toc57018122"/>
      <w:bookmarkStart w:id="904" w:name="_Toc57272084"/>
      <w:bookmarkStart w:id="905" w:name="_Toc57272189"/>
      <w:bookmarkStart w:id="906" w:name="_Toc57272292"/>
      <w:bookmarkStart w:id="907" w:name="_Toc57272518"/>
      <w:bookmarkStart w:id="908" w:name="_Toc57285042"/>
      <w:bookmarkStart w:id="909" w:name="_Toc57983690"/>
      <w:bookmarkStart w:id="910" w:name="_Toc63666224"/>
      <w:bookmarkStart w:id="911" w:name="_Toc66105048"/>
      <w:bookmarkStart w:id="912" w:name="_Toc66106921"/>
      <w:bookmarkStart w:id="913" w:name="_Toc66462578"/>
      <w:bookmarkStart w:id="914" w:name="_Toc70927101"/>
      <w:bookmarkStart w:id="915" w:name="_Toc73781923"/>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916" w:name="_Toc56624227"/>
      <w:bookmarkStart w:id="917" w:name="_Toc57018123"/>
      <w:bookmarkStart w:id="918" w:name="_Toc57272085"/>
      <w:bookmarkStart w:id="919" w:name="_Toc57272190"/>
      <w:bookmarkStart w:id="920" w:name="_Toc57272293"/>
      <w:bookmarkStart w:id="921" w:name="_Toc57272519"/>
      <w:bookmarkStart w:id="922" w:name="_Toc57285043"/>
      <w:bookmarkStart w:id="923" w:name="_Toc57983691"/>
      <w:bookmarkStart w:id="924" w:name="_Toc63666225"/>
      <w:bookmarkStart w:id="925" w:name="_Toc66105049"/>
      <w:bookmarkStart w:id="926" w:name="_Toc66106922"/>
      <w:bookmarkStart w:id="927" w:name="_Toc66462579"/>
      <w:bookmarkStart w:id="928" w:name="_Toc70927102"/>
      <w:bookmarkStart w:id="929" w:name="_Toc73781924"/>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930" w:name="_Toc56624228"/>
      <w:bookmarkStart w:id="931" w:name="_Toc57018124"/>
      <w:bookmarkStart w:id="932" w:name="_Toc57272086"/>
      <w:bookmarkStart w:id="933" w:name="_Toc57272191"/>
      <w:bookmarkStart w:id="934" w:name="_Toc57272294"/>
      <w:bookmarkStart w:id="935" w:name="_Toc57272520"/>
      <w:bookmarkStart w:id="936" w:name="_Toc57285044"/>
      <w:bookmarkStart w:id="937" w:name="_Toc57983692"/>
      <w:bookmarkStart w:id="938" w:name="_Toc63666226"/>
      <w:bookmarkStart w:id="939" w:name="_Toc66105050"/>
      <w:bookmarkStart w:id="940" w:name="_Toc66106923"/>
      <w:bookmarkStart w:id="941" w:name="_Toc66462580"/>
      <w:bookmarkStart w:id="942" w:name="_Toc70927103"/>
      <w:bookmarkStart w:id="943" w:name="_Toc73781925"/>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F10F151" w14:textId="4687AA3E" w:rsidR="00AF77DA" w:rsidRPr="00D61FD5" w:rsidRDefault="00AF77DA" w:rsidP="00AF77DA">
      <w:pPr>
        <w:pStyle w:val="Heading3"/>
        <w:rPr>
          <w:lang w:eastAsia="zh-CN"/>
        </w:rPr>
      </w:pPr>
      <w:bookmarkStart w:id="944" w:name="_Toc56624229"/>
      <w:bookmarkStart w:id="945" w:name="_Toc57018125"/>
      <w:bookmarkStart w:id="946" w:name="_Toc57272087"/>
      <w:bookmarkStart w:id="947" w:name="_Toc57272192"/>
      <w:bookmarkStart w:id="948" w:name="_Toc57272295"/>
      <w:bookmarkStart w:id="949" w:name="_Toc57272521"/>
      <w:bookmarkStart w:id="950" w:name="_Toc57285045"/>
      <w:bookmarkStart w:id="951" w:name="_Toc57983693"/>
      <w:bookmarkStart w:id="952" w:name="_Toc63666227"/>
      <w:bookmarkStart w:id="953" w:name="_Toc66105051"/>
      <w:bookmarkStart w:id="954" w:name="_Toc66106924"/>
      <w:bookmarkStart w:id="955" w:name="_Toc66462581"/>
      <w:bookmarkStart w:id="956" w:name="_Toc70927104"/>
      <w:bookmarkStart w:id="957" w:name="_Toc73781926"/>
      <w:r w:rsidRPr="00D61FD5">
        <w:rPr>
          <w:lang w:eastAsia="zh-CN"/>
        </w:rPr>
        <w:t>6.</w:t>
      </w:r>
      <w:r w:rsidR="0043378D" w:rsidRPr="00D61FD5">
        <w:rPr>
          <w:lang w:eastAsia="zh-CN"/>
        </w:rPr>
        <w:t>9</w:t>
      </w:r>
      <w:r w:rsidRPr="00D61FD5">
        <w:rPr>
          <w:lang w:eastAsia="zh-CN"/>
        </w:rPr>
        <w:t>.1</w:t>
      </w:r>
      <w:r w:rsidRPr="00D61FD5">
        <w:rPr>
          <w:lang w:eastAsia="zh-CN"/>
        </w:rP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25pt;height:235.35pt" o:ole="">
            <v:imagedata r:id="rId15" o:title=""/>
          </v:shape>
          <o:OLEObject Type="Embed" ProgID="Visio.Drawing.15" ShapeID="_x0000_i1029" DrawAspect="Content" ObjectID="_1686512610"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958" w:name="_Toc56624230"/>
      <w:bookmarkStart w:id="959" w:name="_Toc57018126"/>
      <w:bookmarkStart w:id="960" w:name="_Toc57272088"/>
      <w:bookmarkStart w:id="961" w:name="_Toc57272193"/>
      <w:bookmarkStart w:id="962" w:name="_Toc57272296"/>
      <w:bookmarkStart w:id="963" w:name="_Toc57272522"/>
      <w:bookmarkStart w:id="964" w:name="_Toc57285046"/>
      <w:bookmarkStart w:id="965" w:name="_Toc57983694"/>
      <w:bookmarkStart w:id="966" w:name="_Toc63666228"/>
      <w:bookmarkStart w:id="967" w:name="_Toc66105052"/>
      <w:bookmarkStart w:id="968" w:name="_Toc66106925"/>
      <w:bookmarkStart w:id="969" w:name="_Toc66462582"/>
      <w:bookmarkStart w:id="970" w:name="_Toc70927105"/>
      <w:bookmarkStart w:id="971" w:name="_Toc73781927"/>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72" w:name="_Toc56624231"/>
      <w:bookmarkStart w:id="973" w:name="_Toc57018127"/>
      <w:bookmarkStart w:id="974" w:name="_Toc57272089"/>
      <w:bookmarkStart w:id="975" w:name="_Toc57272194"/>
      <w:bookmarkStart w:id="976" w:name="_Toc57272297"/>
      <w:bookmarkStart w:id="977" w:name="_Toc57272523"/>
      <w:bookmarkStart w:id="978" w:name="_Toc57285047"/>
      <w:bookmarkStart w:id="979" w:name="_Toc57983695"/>
      <w:bookmarkStart w:id="980" w:name="_Toc63666229"/>
      <w:bookmarkStart w:id="981" w:name="_Toc66105053"/>
      <w:bookmarkStart w:id="982" w:name="_Toc66106926"/>
      <w:bookmarkStart w:id="983" w:name="_Toc66462583"/>
      <w:bookmarkStart w:id="984" w:name="_Toc70927106"/>
      <w:bookmarkStart w:id="985" w:name="_Toc73781928"/>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86" w:name="_Toc56624232"/>
      <w:bookmarkStart w:id="987" w:name="_Toc57018128"/>
      <w:bookmarkStart w:id="988" w:name="_Toc57272090"/>
      <w:bookmarkStart w:id="989" w:name="_Toc57272195"/>
      <w:bookmarkStart w:id="990" w:name="_Toc57272298"/>
      <w:bookmarkStart w:id="991" w:name="_Toc57272524"/>
      <w:bookmarkStart w:id="992" w:name="_Toc57285048"/>
      <w:bookmarkStart w:id="993" w:name="_Toc57983696"/>
      <w:bookmarkStart w:id="994" w:name="_Toc63666230"/>
      <w:bookmarkStart w:id="995" w:name="_Toc66105054"/>
      <w:bookmarkStart w:id="996" w:name="_Toc66106927"/>
      <w:bookmarkStart w:id="997" w:name="_Toc66462584"/>
      <w:bookmarkStart w:id="998" w:name="_Toc70927107"/>
      <w:bookmarkStart w:id="999" w:name="_Toc73781929"/>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000" w:name="_Toc56624233"/>
      <w:bookmarkStart w:id="1001" w:name="_Toc57018129"/>
      <w:bookmarkStart w:id="1002" w:name="_Toc57272091"/>
      <w:bookmarkStart w:id="1003" w:name="_Toc57272196"/>
      <w:bookmarkStart w:id="1004" w:name="_Toc57272299"/>
      <w:bookmarkStart w:id="1005" w:name="_Toc57272525"/>
      <w:bookmarkStart w:id="1006" w:name="_Toc57285049"/>
      <w:bookmarkStart w:id="1007" w:name="_Toc57983697"/>
      <w:bookmarkStart w:id="1008" w:name="_Toc63666231"/>
      <w:bookmarkStart w:id="1009" w:name="_Toc66105055"/>
      <w:bookmarkStart w:id="1010" w:name="_Toc66106928"/>
      <w:bookmarkStart w:id="1011" w:name="_Toc66462585"/>
      <w:bookmarkStart w:id="1012" w:name="_Toc70927108"/>
      <w:bookmarkStart w:id="1013" w:name="_Toc73781930"/>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6F7CCE6" w14:textId="2D7F3EE7" w:rsidR="00695CE0" w:rsidRPr="00D61FD5" w:rsidRDefault="00695CE0" w:rsidP="00695CE0">
      <w:pPr>
        <w:pStyle w:val="Heading3"/>
        <w:rPr>
          <w:lang w:val="en-US" w:eastAsia="zh-CN"/>
        </w:rPr>
      </w:pPr>
      <w:bookmarkStart w:id="1014" w:name="_Toc56624234"/>
      <w:bookmarkStart w:id="1015" w:name="_Toc57018130"/>
      <w:bookmarkStart w:id="1016" w:name="_Toc57272092"/>
      <w:bookmarkStart w:id="1017" w:name="_Toc57272197"/>
      <w:bookmarkStart w:id="1018" w:name="_Toc57272300"/>
      <w:bookmarkStart w:id="1019" w:name="_Toc57272526"/>
      <w:bookmarkStart w:id="1020" w:name="_Toc57285050"/>
      <w:bookmarkStart w:id="1021" w:name="_Toc57983698"/>
      <w:bookmarkStart w:id="1022" w:name="_Toc63666232"/>
      <w:bookmarkStart w:id="1023" w:name="_Toc66105056"/>
      <w:bookmarkStart w:id="1024" w:name="_Toc66106929"/>
      <w:bookmarkStart w:id="1025" w:name="_Toc66462586"/>
      <w:bookmarkStart w:id="1026" w:name="_Toc70927109"/>
      <w:bookmarkStart w:id="1027" w:name="_Toc73781931"/>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028" w:name="_Toc56624235"/>
      <w:bookmarkStart w:id="1029" w:name="_Toc57018131"/>
      <w:bookmarkStart w:id="1030" w:name="_Toc57272093"/>
      <w:bookmarkStart w:id="1031" w:name="_Toc57272198"/>
      <w:bookmarkStart w:id="1032" w:name="_Toc57272301"/>
      <w:bookmarkStart w:id="1033" w:name="_Toc57272527"/>
      <w:bookmarkStart w:id="1034" w:name="_Toc57285051"/>
      <w:bookmarkStart w:id="1035" w:name="_Toc57983699"/>
      <w:bookmarkStart w:id="1036" w:name="_Toc63666233"/>
      <w:bookmarkStart w:id="1037" w:name="_Toc66105057"/>
      <w:bookmarkStart w:id="1038" w:name="_Toc66106930"/>
      <w:bookmarkStart w:id="1039" w:name="_Toc66462587"/>
      <w:bookmarkStart w:id="1040" w:name="_Toc70927110"/>
      <w:bookmarkStart w:id="1041" w:name="_Toc73781932"/>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042" w:name="_Toc56624236"/>
      <w:bookmarkStart w:id="1043" w:name="_Toc57018132"/>
      <w:bookmarkStart w:id="1044" w:name="_Toc57272094"/>
      <w:bookmarkStart w:id="1045" w:name="_Toc57272199"/>
      <w:bookmarkStart w:id="1046" w:name="_Toc57272302"/>
      <w:bookmarkStart w:id="1047" w:name="_Toc57272528"/>
      <w:bookmarkStart w:id="1048" w:name="_Toc57285052"/>
      <w:bookmarkStart w:id="1049" w:name="_Toc57983700"/>
      <w:bookmarkStart w:id="1050" w:name="_Toc63666234"/>
      <w:bookmarkStart w:id="1051" w:name="_Toc66105058"/>
      <w:bookmarkStart w:id="1052" w:name="_Toc66106931"/>
      <w:bookmarkStart w:id="1053" w:name="_Toc66462588"/>
      <w:bookmarkStart w:id="1054" w:name="_Toc70927111"/>
      <w:bookmarkStart w:id="1055" w:name="_Toc73781933"/>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056" w:name="_Toc56624237"/>
      <w:bookmarkStart w:id="1057" w:name="_Toc57018133"/>
      <w:bookmarkStart w:id="1058" w:name="_Toc57272095"/>
      <w:bookmarkStart w:id="1059" w:name="_Toc57272200"/>
      <w:bookmarkStart w:id="1060" w:name="_Toc57272303"/>
      <w:bookmarkStart w:id="1061" w:name="_Toc57272529"/>
      <w:bookmarkStart w:id="1062" w:name="_Toc57285053"/>
      <w:bookmarkStart w:id="1063" w:name="_Toc57983701"/>
      <w:bookmarkStart w:id="1064" w:name="_Toc63666235"/>
      <w:bookmarkStart w:id="1065" w:name="_Toc66105059"/>
      <w:bookmarkStart w:id="1066" w:name="_Toc66106932"/>
      <w:bookmarkStart w:id="1067" w:name="_Toc66462589"/>
      <w:bookmarkStart w:id="1068" w:name="_Toc70927112"/>
      <w:bookmarkStart w:id="1069" w:name="_Toc73781934"/>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070" w:name="_Toc56624238"/>
      <w:bookmarkStart w:id="1071" w:name="_Toc57018134"/>
      <w:bookmarkStart w:id="1072" w:name="_Toc57272096"/>
      <w:bookmarkStart w:id="1073" w:name="_Toc57272201"/>
      <w:bookmarkStart w:id="1074" w:name="_Toc57272304"/>
      <w:bookmarkStart w:id="1075" w:name="_Toc57272530"/>
      <w:bookmarkStart w:id="1076" w:name="_Toc57285054"/>
      <w:bookmarkStart w:id="1077" w:name="_Toc57983702"/>
      <w:bookmarkStart w:id="1078" w:name="_Toc63666236"/>
      <w:bookmarkStart w:id="1079" w:name="_Toc66105060"/>
      <w:bookmarkStart w:id="1080" w:name="_Toc66106933"/>
      <w:bookmarkStart w:id="1081" w:name="_Toc66462590"/>
      <w:bookmarkStart w:id="1082" w:name="_Toc70927113"/>
      <w:bookmarkStart w:id="1083" w:name="_Toc73781935"/>
      <w:bookmarkStart w:id="1084" w:name="_Toc56624243"/>
      <w:bookmarkStart w:id="1085" w:name="_Toc57018139"/>
      <w:bookmarkStart w:id="1086" w:name="_Toc57272101"/>
      <w:bookmarkStart w:id="1087" w:name="_Toc57272206"/>
      <w:bookmarkStart w:id="1088" w:name="_Toc57272309"/>
      <w:bookmarkStart w:id="1089" w:name="_Toc57272535"/>
      <w:bookmarkStart w:id="1090" w:name="_Toc57285059"/>
      <w:bookmarkStart w:id="1091" w:name="_Toc57983707"/>
      <w:r w:rsidRPr="00D61FD5">
        <w:t>6.11</w:t>
      </w:r>
      <w:r w:rsidRPr="00D61FD5">
        <w:tab/>
        <w:t>Solution#10: Standardized and common port for all new SCTP based interfaces with a standardized Payload Protocol Identifier for each interface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5AD2C4E" w14:textId="77777777" w:rsidR="000A7508" w:rsidRPr="00D61FD5" w:rsidRDefault="000A7508" w:rsidP="000A7508">
      <w:pPr>
        <w:pStyle w:val="Heading3"/>
      </w:pPr>
      <w:bookmarkStart w:id="1092" w:name="_Toc56624239"/>
      <w:bookmarkStart w:id="1093" w:name="_Toc57018135"/>
      <w:bookmarkStart w:id="1094" w:name="_Toc57272097"/>
      <w:bookmarkStart w:id="1095" w:name="_Toc57272202"/>
      <w:bookmarkStart w:id="1096" w:name="_Toc57272305"/>
      <w:bookmarkStart w:id="1097" w:name="_Toc57272531"/>
      <w:bookmarkStart w:id="1098" w:name="_Toc57285055"/>
      <w:bookmarkStart w:id="1099" w:name="_Toc57983703"/>
      <w:bookmarkStart w:id="1100" w:name="_Toc63666237"/>
      <w:bookmarkStart w:id="1101" w:name="_Toc66105061"/>
      <w:bookmarkStart w:id="1102" w:name="_Toc66106934"/>
      <w:bookmarkStart w:id="1103" w:name="_Toc66462591"/>
      <w:bookmarkStart w:id="1104" w:name="_Toc70927114"/>
      <w:bookmarkStart w:id="1105" w:name="_Toc73781936"/>
      <w:r w:rsidRPr="00D61FD5">
        <w:t>6.11.1</w:t>
      </w:r>
      <w:r w:rsidRPr="00D61FD5">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106" w:name="_Toc56624240"/>
      <w:bookmarkStart w:id="1107" w:name="_Toc57018136"/>
      <w:bookmarkStart w:id="1108" w:name="_Toc57272098"/>
      <w:bookmarkStart w:id="1109" w:name="_Toc57272203"/>
      <w:bookmarkStart w:id="1110" w:name="_Toc57272306"/>
      <w:bookmarkStart w:id="1111" w:name="_Toc57272532"/>
      <w:bookmarkStart w:id="1112" w:name="_Toc57285056"/>
      <w:bookmarkStart w:id="1113" w:name="_Toc57983704"/>
      <w:bookmarkStart w:id="1114" w:name="_Toc63666238"/>
      <w:bookmarkStart w:id="1115" w:name="_Toc66105062"/>
      <w:bookmarkStart w:id="1116" w:name="_Toc66106935"/>
      <w:bookmarkStart w:id="1117" w:name="_Toc66462592"/>
      <w:bookmarkStart w:id="1118" w:name="_Toc70927115"/>
      <w:bookmarkStart w:id="1119" w:name="_Toc73781937"/>
      <w:r w:rsidRPr="00D61FD5">
        <w:lastRenderedPageBreak/>
        <w:t>6.11.2</w:t>
      </w:r>
      <w:r w:rsidRPr="00D61FD5">
        <w:tab/>
        <w:t>Detailed 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120" w:name="_Toc56624241"/>
      <w:bookmarkStart w:id="1121" w:name="_Toc57018137"/>
      <w:bookmarkStart w:id="1122" w:name="_Toc57272099"/>
      <w:bookmarkStart w:id="1123" w:name="_Toc57272204"/>
      <w:bookmarkStart w:id="1124" w:name="_Toc57272307"/>
      <w:bookmarkStart w:id="1125" w:name="_Toc57272533"/>
      <w:bookmarkStart w:id="1126" w:name="_Toc57285057"/>
      <w:bookmarkStart w:id="1127" w:name="_Toc57983705"/>
      <w:bookmarkStart w:id="1128" w:name="_Toc63666239"/>
      <w:bookmarkStart w:id="1129" w:name="_Toc66105063"/>
      <w:bookmarkStart w:id="1130" w:name="_Toc66106936"/>
      <w:bookmarkStart w:id="1131" w:name="_Toc66462593"/>
      <w:bookmarkStart w:id="1132" w:name="_Toc70927116"/>
      <w:bookmarkStart w:id="1133" w:name="_Toc73781938"/>
      <w:r w:rsidRPr="00D61FD5">
        <w:t>6.11.3</w:t>
      </w:r>
      <w:r w:rsidRPr="00D61FD5">
        <w:tab/>
        <w:t>Impacts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134" w:name="_Toc56624242"/>
      <w:bookmarkStart w:id="1135" w:name="_Toc57018138"/>
      <w:bookmarkStart w:id="1136" w:name="_Toc57272100"/>
      <w:bookmarkStart w:id="1137" w:name="_Toc57272205"/>
      <w:bookmarkStart w:id="1138" w:name="_Toc57272308"/>
      <w:bookmarkStart w:id="1139" w:name="_Toc57272534"/>
      <w:bookmarkStart w:id="1140" w:name="_Toc57285058"/>
      <w:bookmarkStart w:id="1141" w:name="_Toc57983706"/>
      <w:bookmarkStart w:id="1142" w:name="_Toc63666240"/>
      <w:bookmarkStart w:id="1143" w:name="_Toc66105064"/>
      <w:bookmarkStart w:id="1144" w:name="_Toc66106937"/>
      <w:bookmarkStart w:id="1145" w:name="_Toc66462594"/>
      <w:bookmarkStart w:id="1146" w:name="_Toc70927117"/>
      <w:bookmarkStart w:id="1147" w:name="_Toc73781939"/>
      <w:r w:rsidRPr="00D61FD5">
        <w:t>6.11.4</w:t>
      </w:r>
      <w:r w:rsidRPr="00D61FD5">
        <w:tab/>
        <w:t>Pros and cons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 xml:space="preserve">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w:t>
      </w:r>
      <w:proofErr w:type="spellStart"/>
      <w:r w:rsidRPr="00D61FD5">
        <w:t>XnAP</w:t>
      </w:r>
      <w:proofErr w:type="spellEnd"/>
      <w:r w:rsidRPr="00D61FD5">
        <w:t>,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 xml:space="preserve">Many operators currently use a single pair of IP address(es) for all SCTP applications (e.g. X2, </w:t>
      </w:r>
      <w:proofErr w:type="spellStart"/>
      <w:r w:rsidRPr="00D61FD5">
        <w:t>Xn</w:t>
      </w:r>
      <w:proofErr w:type="spellEnd"/>
      <w:r w:rsidRPr="00D61FD5">
        <w:t>,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148" w:name="_Toc63666241"/>
      <w:bookmarkStart w:id="1149" w:name="_Toc66105065"/>
      <w:bookmarkStart w:id="1150" w:name="_Toc66106938"/>
      <w:bookmarkStart w:id="1151" w:name="_Toc66462595"/>
      <w:bookmarkStart w:id="1152" w:name="_Toc70927118"/>
      <w:bookmarkStart w:id="1153" w:name="_Toc73781940"/>
      <w:bookmarkStart w:id="1154" w:name="_Toc56624245"/>
      <w:bookmarkStart w:id="1155" w:name="_Toc57018141"/>
      <w:bookmarkStart w:id="1156" w:name="_Toc57272103"/>
      <w:bookmarkStart w:id="1157" w:name="_Toc57272208"/>
      <w:bookmarkStart w:id="1158" w:name="_Toc57272311"/>
      <w:bookmarkStart w:id="1159" w:name="_Toc57272537"/>
      <w:bookmarkStart w:id="1160" w:name="_Toc57285061"/>
      <w:bookmarkStart w:id="1161" w:name="_Toc57983709"/>
      <w:bookmarkStart w:id="1162" w:name="_Toc63666243"/>
      <w:bookmarkStart w:id="1163" w:name="_Toc63666246"/>
      <w:bookmarkStart w:id="1164" w:name="_Toc66105070"/>
      <w:bookmarkStart w:id="1165" w:name="_Toc66106943"/>
      <w:bookmarkStart w:id="1166" w:name="_Toc66462600"/>
      <w:bookmarkStart w:id="1167" w:name="_Toc70927123"/>
      <w:bookmarkStart w:id="1168" w:name="_Toc56624253"/>
      <w:bookmarkStart w:id="1169" w:name="_Toc57018149"/>
      <w:bookmarkStart w:id="1170" w:name="_Toc57272111"/>
      <w:bookmarkStart w:id="1171" w:name="_Toc57272216"/>
      <w:bookmarkStart w:id="1172" w:name="_Toc57272319"/>
      <w:bookmarkStart w:id="1173" w:name="_Toc57272545"/>
      <w:bookmarkStart w:id="1174" w:name="_Toc57285069"/>
      <w:bookmarkStart w:id="1175" w:name="_Toc57983717"/>
      <w:bookmarkEnd w:id="1084"/>
      <w:bookmarkEnd w:id="1085"/>
      <w:bookmarkEnd w:id="1086"/>
      <w:bookmarkEnd w:id="1087"/>
      <w:bookmarkEnd w:id="1088"/>
      <w:bookmarkEnd w:id="1089"/>
      <w:bookmarkEnd w:id="1090"/>
      <w:bookmarkEnd w:id="1091"/>
      <w:r>
        <w:t>6.12</w:t>
      </w:r>
      <w:r>
        <w:tab/>
        <w:t>Solution#11: Form a work group to look at port number requirements from 3GPP</w:t>
      </w:r>
      <w:bookmarkEnd w:id="1148"/>
      <w:r>
        <w:t xml:space="preserve"> and work towards relaxing the IETF port allocation policies</w:t>
      </w:r>
      <w:bookmarkEnd w:id="1149"/>
      <w:bookmarkEnd w:id="1150"/>
      <w:bookmarkEnd w:id="1151"/>
      <w:bookmarkEnd w:id="1152"/>
      <w:bookmarkEnd w:id="1153"/>
    </w:p>
    <w:p w14:paraId="23B3132B" w14:textId="77777777" w:rsidR="00F250CD" w:rsidRDefault="00F250CD" w:rsidP="00F250CD">
      <w:pPr>
        <w:pStyle w:val="Heading3"/>
      </w:pPr>
      <w:bookmarkStart w:id="1176" w:name="_Toc56624244"/>
      <w:bookmarkStart w:id="1177" w:name="_Toc57018140"/>
      <w:bookmarkStart w:id="1178" w:name="_Toc57272102"/>
      <w:bookmarkStart w:id="1179" w:name="_Toc57272207"/>
      <w:bookmarkStart w:id="1180" w:name="_Toc57272310"/>
      <w:bookmarkStart w:id="1181" w:name="_Toc57272536"/>
      <w:bookmarkStart w:id="1182" w:name="_Toc57285060"/>
      <w:bookmarkStart w:id="1183" w:name="_Toc57983708"/>
      <w:bookmarkStart w:id="1184" w:name="_Toc63666242"/>
      <w:bookmarkStart w:id="1185" w:name="_Toc66105066"/>
      <w:bookmarkStart w:id="1186" w:name="_Toc66106939"/>
      <w:bookmarkStart w:id="1187" w:name="_Toc66462596"/>
      <w:bookmarkStart w:id="1188" w:name="_Toc70927119"/>
      <w:bookmarkStart w:id="1189" w:name="_Toc73781941"/>
      <w:r>
        <w:t>6.12.1</w:t>
      </w:r>
      <w: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7F32BB8" w14:textId="65E939C2" w:rsidR="00F250CD" w:rsidRDefault="00F250CD" w:rsidP="00F250CD">
      <w:r>
        <w:t xml:space="preserve">It is proposed to form a work group with </w:t>
      </w:r>
      <w:r w:rsidRPr="00D61FD5">
        <w:t>representatives</w:t>
      </w:r>
      <w:r>
        <w:t xml:space="preserve"> </w:t>
      </w:r>
      <w:r>
        <w:rPr>
          <w:lang w:val="en-US"/>
        </w:rPr>
        <w:t xml:space="preserve">from </w:t>
      </w:r>
      <w:r w:rsidRPr="008F0D83">
        <w:rPr>
          <w:lang w:val="en-US"/>
        </w:rPr>
        <w:t xml:space="preserve">telecom industry (ITU-T, </w:t>
      </w:r>
      <w:r w:rsidRPr="006D6DE8">
        <w:t xml:space="preserve">3GPP, </w:t>
      </w:r>
      <w:r w:rsidRPr="00FD04F2">
        <w:rPr>
          <w:lang w:val="en-US"/>
        </w:rPr>
        <w:t>ETSI, TTC, ATIS, etc.)</w:t>
      </w:r>
      <w:r>
        <w:t xml:space="preserve"> and IETF/</w:t>
      </w:r>
      <w:r w:rsidRPr="009849BB">
        <w:rPr>
          <w:lang w:val="en-US"/>
        </w:rPr>
        <w:t>IANA</w:t>
      </w:r>
      <w:r>
        <w:t xml:space="preserve"> to discuss further the port number allocation requirements from telecom network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190" w:name="_Toc66105067"/>
      <w:bookmarkStart w:id="1191" w:name="_Toc66106940"/>
      <w:bookmarkStart w:id="1192" w:name="_Toc66462597"/>
      <w:bookmarkStart w:id="1193" w:name="_Toc70927120"/>
      <w:bookmarkStart w:id="1194" w:name="_Toc73781942"/>
      <w:r>
        <w:t>6.12.2</w:t>
      </w:r>
      <w:r>
        <w:tab/>
        <w:t>Detailed description</w:t>
      </w:r>
      <w:bookmarkEnd w:id="1154"/>
      <w:bookmarkEnd w:id="1155"/>
      <w:bookmarkEnd w:id="1156"/>
      <w:bookmarkEnd w:id="1157"/>
      <w:bookmarkEnd w:id="1158"/>
      <w:bookmarkEnd w:id="1159"/>
      <w:bookmarkEnd w:id="1160"/>
      <w:bookmarkEnd w:id="1161"/>
      <w:bookmarkEnd w:id="1162"/>
      <w:bookmarkEnd w:id="1190"/>
      <w:bookmarkEnd w:id="1191"/>
      <w:bookmarkEnd w:id="1192"/>
      <w:bookmarkEnd w:id="1193"/>
      <w:bookmarkEnd w:id="1194"/>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8.85pt;height:318.85pt" o:ole="">
            <v:imagedata r:id="rId18" o:title=""/>
          </v:shape>
          <o:OLEObject Type="Embed" ProgID="PBrush" ShapeID="_x0000_i1030" DrawAspect="Content" ObjectID="_1686512611"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05pt;height:170pt" o:ole="">
            <v:imagedata r:id="rId20" o:title=""/>
          </v:shape>
          <o:OLEObject Type="Embed" ProgID="PBrush" ShapeID="_x0000_i1031" DrawAspect="Content" ObjectID="_1686512612"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334B9063" w:rsidR="00F250CD" w:rsidRDefault="00F250CD" w:rsidP="00F250CD">
      <w:bookmarkStart w:id="1195" w:name="_Toc56624248"/>
      <w:bookmarkStart w:id="1196" w:name="_Toc57018144"/>
      <w:bookmarkStart w:id="1197" w:name="_Toc57272106"/>
      <w:bookmarkStart w:id="1198" w:name="_Toc57272211"/>
      <w:bookmarkStart w:id="1199" w:name="_Toc57272314"/>
      <w:bookmarkStart w:id="1200" w:name="_Toc57272540"/>
      <w:bookmarkStart w:id="1201" w:name="_Toc57285064"/>
      <w:bookmarkStart w:id="1202"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r w:rsidRPr="008F0D83">
        <w:rPr>
          <w:lang w:val="en-US"/>
        </w:rPr>
        <w:t xml:space="preserve">telecom industry (ITU-T, </w:t>
      </w:r>
      <w:r>
        <w:t>3GPP</w:t>
      </w:r>
      <w:r w:rsidRPr="006D6DE8">
        <w:t xml:space="preserve">, </w:t>
      </w:r>
      <w:r w:rsidRPr="008F0D83">
        <w:rPr>
          <w:lang w:val="en-US"/>
        </w:rPr>
        <w:t>ETSI, TTC, ATIS, etc.)</w:t>
      </w:r>
      <w:r>
        <w:t xml:space="preserve"> and IETF/</w:t>
      </w:r>
      <w:r w:rsidRPr="009849BB">
        <w:rPr>
          <w:lang w:val="en-US"/>
        </w:rPr>
        <w:t>IANA</w:t>
      </w:r>
      <w:r>
        <w:t xml:space="preserve"> to look into the various port number allocation requirements from telecom networks 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203" w:name="_Toc56624246"/>
      <w:bookmarkStart w:id="1204" w:name="_Toc57018142"/>
      <w:bookmarkStart w:id="1205" w:name="_Toc57272104"/>
      <w:bookmarkStart w:id="1206" w:name="_Toc57272209"/>
      <w:bookmarkStart w:id="1207" w:name="_Toc57272312"/>
      <w:bookmarkStart w:id="1208" w:name="_Toc57272538"/>
      <w:bookmarkStart w:id="1209" w:name="_Toc57285062"/>
      <w:bookmarkStart w:id="1210" w:name="_Toc57983710"/>
      <w:bookmarkStart w:id="1211" w:name="_Toc63666244"/>
      <w:bookmarkStart w:id="1212" w:name="_Toc66105068"/>
      <w:bookmarkStart w:id="1213" w:name="_Toc66106941"/>
      <w:bookmarkStart w:id="1214" w:name="_Toc66462598"/>
      <w:bookmarkStart w:id="1215" w:name="_Toc70927121"/>
      <w:bookmarkStart w:id="1216" w:name="_Toc73781943"/>
      <w:r>
        <w:rPr>
          <w:lang w:val="en-IN"/>
        </w:rPr>
        <w:t>6.12.3</w:t>
      </w:r>
      <w:r>
        <w:rPr>
          <w:lang w:val="en-IN"/>
        </w:rPr>
        <w:tab/>
        <w:t>Impacts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217" w:name="_Toc56624247"/>
      <w:bookmarkStart w:id="1218" w:name="_Toc57018143"/>
      <w:bookmarkStart w:id="1219" w:name="_Toc57272105"/>
      <w:bookmarkStart w:id="1220" w:name="_Toc57272210"/>
      <w:bookmarkStart w:id="1221" w:name="_Toc57272313"/>
      <w:bookmarkStart w:id="1222" w:name="_Toc57272539"/>
      <w:bookmarkStart w:id="1223" w:name="_Toc57285063"/>
      <w:bookmarkStart w:id="1224" w:name="_Toc57983711"/>
      <w:bookmarkStart w:id="1225" w:name="_Toc63666245"/>
      <w:bookmarkStart w:id="1226" w:name="_Toc66105069"/>
      <w:bookmarkStart w:id="1227" w:name="_Toc66106942"/>
      <w:bookmarkStart w:id="1228" w:name="_Toc66462599"/>
      <w:bookmarkStart w:id="1229" w:name="_Toc70927122"/>
      <w:bookmarkStart w:id="1230" w:name="_Toc73781944"/>
      <w:r>
        <w:rPr>
          <w:lang w:val="en-IN"/>
        </w:rPr>
        <w:t>6.12.4</w:t>
      </w:r>
      <w:r>
        <w:rPr>
          <w:lang w:val="en-IN"/>
        </w:rPr>
        <w:tab/>
        <w:t>Pros and Cons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195"/>
    <w:bookmarkEnd w:id="1196"/>
    <w:bookmarkEnd w:id="1197"/>
    <w:bookmarkEnd w:id="1198"/>
    <w:bookmarkEnd w:id="1199"/>
    <w:bookmarkEnd w:id="1200"/>
    <w:bookmarkEnd w:id="1201"/>
    <w:bookmarkEnd w:id="1202"/>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231" w:name="_Toc73781945"/>
      <w:r w:rsidRPr="00D61FD5">
        <w:rPr>
          <w:lang w:eastAsia="zh-CN"/>
        </w:rPr>
        <w:lastRenderedPageBreak/>
        <w:t>6.13</w:t>
      </w:r>
      <w:r w:rsidRPr="00D61FD5">
        <w:rPr>
          <w:lang w:eastAsia="zh-CN"/>
        </w:rPr>
        <w:tab/>
        <w:t xml:space="preserve">Solution#12: </w:t>
      </w:r>
      <w:r w:rsidRPr="00D61FD5">
        <w:t>Port Registration and Retrieval via NRF</w:t>
      </w:r>
      <w:bookmarkEnd w:id="1163"/>
      <w:bookmarkEnd w:id="1164"/>
      <w:bookmarkEnd w:id="1165"/>
      <w:bookmarkEnd w:id="1166"/>
      <w:bookmarkEnd w:id="1167"/>
      <w:bookmarkEnd w:id="1231"/>
    </w:p>
    <w:p w14:paraId="6AD6360A" w14:textId="77777777" w:rsidR="009B444C" w:rsidRPr="00D61FD5" w:rsidRDefault="009B444C" w:rsidP="009B444C">
      <w:pPr>
        <w:pStyle w:val="Heading3"/>
        <w:rPr>
          <w:lang w:eastAsia="zh-CN"/>
        </w:rPr>
      </w:pPr>
      <w:bookmarkStart w:id="1232" w:name="_Toc56624249"/>
      <w:bookmarkStart w:id="1233" w:name="_Toc57018145"/>
      <w:bookmarkStart w:id="1234" w:name="_Toc57272107"/>
      <w:bookmarkStart w:id="1235" w:name="_Toc57272212"/>
      <w:bookmarkStart w:id="1236" w:name="_Toc57272315"/>
      <w:bookmarkStart w:id="1237" w:name="_Toc57272541"/>
      <w:bookmarkStart w:id="1238" w:name="_Toc57285065"/>
      <w:bookmarkStart w:id="1239" w:name="_Toc57983713"/>
      <w:bookmarkStart w:id="1240" w:name="_Toc63666247"/>
      <w:bookmarkStart w:id="1241" w:name="_Toc66105071"/>
      <w:bookmarkStart w:id="1242" w:name="_Toc66106944"/>
      <w:bookmarkStart w:id="1243" w:name="_Toc66462601"/>
      <w:bookmarkStart w:id="1244" w:name="_Toc70927124"/>
      <w:bookmarkStart w:id="1245" w:name="_Toc73781946"/>
      <w:r w:rsidRPr="00D61FD5">
        <w:rPr>
          <w:lang w:eastAsia="zh-CN"/>
        </w:rPr>
        <w:t>6.13.1</w:t>
      </w:r>
      <w:r w:rsidRPr="00D61FD5">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246" w:name="_Toc56624250"/>
      <w:bookmarkStart w:id="1247" w:name="_Toc57018146"/>
      <w:bookmarkStart w:id="1248" w:name="_Toc57272108"/>
      <w:bookmarkStart w:id="1249" w:name="_Toc57272213"/>
      <w:bookmarkStart w:id="1250" w:name="_Toc57272316"/>
      <w:bookmarkStart w:id="1251" w:name="_Toc57272542"/>
      <w:bookmarkStart w:id="1252" w:name="_Toc57285066"/>
      <w:bookmarkStart w:id="1253"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254" w:name="_Toc63666248"/>
      <w:bookmarkStart w:id="1255" w:name="_Toc66105072"/>
      <w:bookmarkStart w:id="1256" w:name="_Toc66106945"/>
      <w:bookmarkStart w:id="1257" w:name="_Toc66462602"/>
      <w:bookmarkStart w:id="1258" w:name="_Toc70927125"/>
      <w:bookmarkStart w:id="1259" w:name="_Toc73781947"/>
      <w:r w:rsidRPr="00D61FD5">
        <w:rPr>
          <w:lang w:eastAsia="zh-CN"/>
        </w:rPr>
        <w:t>6.13.2</w:t>
      </w:r>
      <w:r w:rsidRPr="00D61FD5">
        <w:rPr>
          <w:lang w:eastAsia="zh-CN"/>
        </w:rPr>
        <w:tab/>
        <w:t>Detailed description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260" w:name="_Toc56624251"/>
      <w:bookmarkStart w:id="1261" w:name="_Toc57018147"/>
      <w:bookmarkStart w:id="1262" w:name="_Toc57272109"/>
      <w:bookmarkStart w:id="1263" w:name="_Toc57272214"/>
      <w:bookmarkStart w:id="1264" w:name="_Toc57272317"/>
      <w:bookmarkStart w:id="1265" w:name="_Toc57272543"/>
      <w:bookmarkStart w:id="1266" w:name="_Toc57285067"/>
      <w:bookmarkStart w:id="1267" w:name="_Toc57983715"/>
    </w:p>
    <w:p w14:paraId="43A13AE0" w14:textId="77777777" w:rsidR="009B444C" w:rsidRPr="00D61FD5" w:rsidRDefault="009B444C" w:rsidP="009B444C">
      <w:pPr>
        <w:pStyle w:val="Heading3"/>
        <w:rPr>
          <w:lang w:eastAsia="zh-CN"/>
        </w:rPr>
      </w:pPr>
      <w:bookmarkStart w:id="1268" w:name="_Toc63666249"/>
      <w:bookmarkStart w:id="1269" w:name="_Toc66105073"/>
      <w:bookmarkStart w:id="1270" w:name="_Toc66106946"/>
      <w:bookmarkStart w:id="1271" w:name="_Toc66462603"/>
      <w:bookmarkStart w:id="1272" w:name="_Toc70927126"/>
      <w:bookmarkStart w:id="1273" w:name="_Toc73781948"/>
      <w:r w:rsidRPr="00D61FD5">
        <w:rPr>
          <w:lang w:eastAsia="zh-CN"/>
        </w:rPr>
        <w:t>6.13.3</w:t>
      </w:r>
      <w:r w:rsidRPr="00D61FD5">
        <w:rPr>
          <w:lang w:eastAsia="zh-CN"/>
        </w:rPr>
        <w:tab/>
        <w:t>Impacts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274" w:name="_Toc56624252"/>
      <w:bookmarkStart w:id="1275" w:name="_Toc57018148"/>
      <w:bookmarkStart w:id="1276" w:name="_Toc57272110"/>
      <w:bookmarkStart w:id="1277" w:name="_Toc57272215"/>
      <w:bookmarkStart w:id="1278" w:name="_Toc57272318"/>
      <w:bookmarkStart w:id="1279" w:name="_Toc57272544"/>
      <w:bookmarkStart w:id="1280" w:name="_Toc57285068"/>
      <w:bookmarkStart w:id="1281" w:name="_Toc57983716"/>
      <w:bookmarkStart w:id="1282" w:name="_Toc63666250"/>
      <w:bookmarkStart w:id="1283" w:name="_Toc66105074"/>
      <w:bookmarkStart w:id="1284" w:name="_Toc66106947"/>
      <w:bookmarkStart w:id="1285" w:name="_Toc66462604"/>
      <w:bookmarkStart w:id="1286" w:name="_Toc70927127"/>
      <w:bookmarkStart w:id="1287" w:name="_Toc73781949"/>
      <w:r w:rsidRPr="00D61FD5">
        <w:rPr>
          <w:lang w:eastAsia="zh-CN"/>
        </w:rPr>
        <w:t>6.13.4</w:t>
      </w:r>
      <w:r w:rsidRPr="00D61FD5">
        <w:rPr>
          <w:lang w:eastAsia="zh-CN"/>
        </w:rPr>
        <w:tab/>
        <w:t>Pros and cons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88" w:name="_Toc63666251"/>
      <w:bookmarkStart w:id="1289" w:name="_Toc66105075"/>
      <w:bookmarkStart w:id="1290" w:name="_Toc66106948"/>
      <w:bookmarkStart w:id="1291" w:name="_Toc66462605"/>
      <w:bookmarkStart w:id="1292" w:name="_Toc70927128"/>
      <w:bookmarkStart w:id="1293" w:name="_Toc73781950"/>
      <w:bookmarkStart w:id="1294" w:name="_Toc49766811"/>
      <w:bookmarkStart w:id="1295" w:name="_Toc51230017"/>
      <w:bookmarkStart w:id="1296" w:name="_Toc56624258"/>
      <w:bookmarkStart w:id="1297" w:name="_Toc57018154"/>
      <w:bookmarkStart w:id="1298" w:name="_Toc57272116"/>
      <w:bookmarkStart w:id="1299" w:name="_Toc57272221"/>
      <w:bookmarkStart w:id="1300" w:name="_Toc57272324"/>
      <w:bookmarkStart w:id="1301" w:name="_Toc57272550"/>
      <w:bookmarkStart w:id="1302" w:name="_Toc57285074"/>
      <w:bookmarkStart w:id="1303" w:name="_Toc57983722"/>
      <w:bookmarkStart w:id="1304" w:name="_Toc39050172"/>
      <w:bookmarkStart w:id="1305" w:name="_Toc49766813"/>
      <w:bookmarkStart w:id="1306" w:name="_Toc51230019"/>
      <w:bookmarkStart w:id="1307" w:name="_Toc56624260"/>
      <w:bookmarkStart w:id="1308" w:name="_Toc57018156"/>
      <w:bookmarkStart w:id="1309" w:name="_Toc57272118"/>
      <w:bookmarkStart w:id="1310" w:name="_Toc57272223"/>
      <w:bookmarkStart w:id="1311" w:name="_Toc57272326"/>
      <w:bookmarkStart w:id="1312" w:name="_Toc57272552"/>
      <w:bookmarkStart w:id="1313" w:name="_Toc57285076"/>
      <w:bookmarkStart w:id="1314" w:name="_Toc57983724"/>
      <w:bookmarkEnd w:id="437"/>
      <w:bookmarkEnd w:id="1168"/>
      <w:bookmarkEnd w:id="1169"/>
      <w:bookmarkEnd w:id="1170"/>
      <w:bookmarkEnd w:id="1171"/>
      <w:bookmarkEnd w:id="1172"/>
      <w:bookmarkEnd w:id="1173"/>
      <w:bookmarkEnd w:id="1174"/>
      <w:bookmarkEnd w:id="1175"/>
      <w:r w:rsidRPr="00D61FD5">
        <w:rPr>
          <w:lang w:eastAsia="zh-CN"/>
        </w:rPr>
        <w:t>6.14</w:t>
      </w:r>
      <w:r w:rsidRPr="00D61FD5">
        <w:rPr>
          <w:lang w:eastAsia="zh-CN"/>
        </w:rPr>
        <w:tab/>
        <w:t xml:space="preserve">Solution#13: </w:t>
      </w:r>
      <w:r w:rsidRPr="00D61FD5">
        <w:t>Port information retrieval directly from an NF</w:t>
      </w:r>
      <w:bookmarkEnd w:id="1288"/>
      <w:bookmarkEnd w:id="1289"/>
      <w:bookmarkEnd w:id="1290"/>
      <w:bookmarkEnd w:id="1291"/>
      <w:bookmarkEnd w:id="1292"/>
      <w:bookmarkEnd w:id="1293"/>
    </w:p>
    <w:p w14:paraId="6713F30C" w14:textId="77777777" w:rsidR="009B444C" w:rsidRPr="00D61FD5" w:rsidRDefault="009B444C" w:rsidP="009B444C">
      <w:pPr>
        <w:pStyle w:val="Heading3"/>
        <w:rPr>
          <w:lang w:eastAsia="zh-CN"/>
        </w:rPr>
      </w:pPr>
      <w:bookmarkStart w:id="1315" w:name="_Toc56624254"/>
      <w:bookmarkStart w:id="1316" w:name="_Toc57018150"/>
      <w:bookmarkStart w:id="1317" w:name="_Toc57272112"/>
      <w:bookmarkStart w:id="1318" w:name="_Toc57272217"/>
      <w:bookmarkStart w:id="1319" w:name="_Toc57272320"/>
      <w:bookmarkStart w:id="1320" w:name="_Toc57272546"/>
      <w:bookmarkStart w:id="1321" w:name="_Toc57285070"/>
      <w:bookmarkStart w:id="1322" w:name="_Toc63666252"/>
      <w:bookmarkStart w:id="1323" w:name="_Toc66105076"/>
      <w:bookmarkStart w:id="1324" w:name="_Toc66106949"/>
      <w:bookmarkStart w:id="1325" w:name="_Toc66462606"/>
      <w:bookmarkStart w:id="1326" w:name="_Toc70927129"/>
      <w:bookmarkStart w:id="1327" w:name="_Toc73781951"/>
      <w:r w:rsidRPr="00D61FD5">
        <w:rPr>
          <w:lang w:eastAsia="zh-CN"/>
        </w:rPr>
        <w:t>6.14.1</w:t>
      </w:r>
      <w:r w:rsidRPr="00D61FD5">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328" w:name="_Toc56624255"/>
      <w:bookmarkStart w:id="1329" w:name="_Toc57018151"/>
      <w:bookmarkStart w:id="1330" w:name="_Toc57272113"/>
      <w:bookmarkStart w:id="1331" w:name="_Toc57272218"/>
      <w:bookmarkStart w:id="1332" w:name="_Toc57272321"/>
      <w:bookmarkStart w:id="1333" w:name="_Toc57272547"/>
      <w:bookmarkStart w:id="1334" w:name="_Toc57285071"/>
      <w:bookmarkStart w:id="1335" w:name="_Toc63666253"/>
      <w:bookmarkStart w:id="1336" w:name="_Toc66105077"/>
      <w:bookmarkStart w:id="1337" w:name="_Toc66106950"/>
      <w:bookmarkStart w:id="1338" w:name="_Toc66462607"/>
      <w:bookmarkStart w:id="1339" w:name="_Toc70927130"/>
      <w:bookmarkStart w:id="1340" w:name="_Toc73781952"/>
      <w:r w:rsidRPr="00D61FD5">
        <w:rPr>
          <w:lang w:eastAsia="zh-CN"/>
        </w:rPr>
        <w:t>6.14.2</w:t>
      </w:r>
      <w:r w:rsidRPr="00D61FD5">
        <w:rPr>
          <w:lang w:eastAsia="zh-CN"/>
        </w:rPr>
        <w:tab/>
        <w:t>Detailed 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8B46BE"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341" w:name="_Toc56624256"/>
      <w:bookmarkStart w:id="1342" w:name="_Toc57018152"/>
      <w:bookmarkStart w:id="1343" w:name="_Toc57272114"/>
      <w:bookmarkStart w:id="1344" w:name="_Toc57272219"/>
      <w:bookmarkStart w:id="1345" w:name="_Toc57272322"/>
      <w:bookmarkStart w:id="1346" w:name="_Toc57272548"/>
      <w:bookmarkStart w:id="1347" w:name="_Toc57285072"/>
      <w:bookmarkStart w:id="1348" w:name="_Toc63666254"/>
      <w:bookmarkStart w:id="1349" w:name="_Toc66105078"/>
      <w:bookmarkStart w:id="1350" w:name="_Toc66106951"/>
      <w:bookmarkStart w:id="1351" w:name="_Toc66462608"/>
      <w:bookmarkStart w:id="1352" w:name="_Toc70927131"/>
      <w:bookmarkStart w:id="1353" w:name="_Toc73781953"/>
      <w:r w:rsidRPr="00D61FD5">
        <w:rPr>
          <w:lang w:eastAsia="zh-CN"/>
        </w:rPr>
        <w:t>6.14.3</w:t>
      </w:r>
      <w:r w:rsidRPr="00D61FD5">
        <w:rPr>
          <w:lang w:eastAsia="zh-CN"/>
        </w:rPr>
        <w:tab/>
        <w:t>Impacts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354" w:name="_Toc56624257"/>
      <w:bookmarkStart w:id="1355" w:name="_Toc57018153"/>
      <w:bookmarkStart w:id="1356" w:name="_Toc57272115"/>
      <w:bookmarkStart w:id="1357" w:name="_Toc57272220"/>
      <w:bookmarkStart w:id="1358" w:name="_Toc57272323"/>
      <w:bookmarkStart w:id="1359" w:name="_Toc57272549"/>
      <w:bookmarkStart w:id="1360" w:name="_Toc57285073"/>
      <w:bookmarkStart w:id="1361" w:name="_Toc63666255"/>
      <w:bookmarkStart w:id="1362" w:name="_Toc66105079"/>
      <w:bookmarkStart w:id="1363" w:name="_Toc66106952"/>
      <w:bookmarkStart w:id="1364" w:name="_Toc66462609"/>
      <w:bookmarkStart w:id="1365" w:name="_Toc70927132"/>
      <w:bookmarkStart w:id="1366" w:name="_Toc73781954"/>
      <w:r w:rsidRPr="00D61FD5">
        <w:rPr>
          <w:lang w:eastAsia="zh-CN"/>
        </w:rPr>
        <w:t>6.14.4</w:t>
      </w:r>
      <w:r w:rsidRPr="00D61FD5">
        <w:rPr>
          <w:lang w:eastAsia="zh-CN"/>
        </w:rPr>
        <w:tab/>
        <w:t>Pros and cons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367" w:name="_Toc66105080"/>
      <w:bookmarkStart w:id="1368" w:name="_Toc66106953"/>
      <w:bookmarkStart w:id="1369" w:name="_Toc66462610"/>
      <w:bookmarkStart w:id="1370" w:name="_Toc70927133"/>
      <w:bookmarkStart w:id="1371" w:name="_Toc73781955"/>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367"/>
      <w:bookmarkEnd w:id="1368"/>
      <w:bookmarkEnd w:id="1369"/>
      <w:bookmarkEnd w:id="1370"/>
      <w:bookmarkEnd w:id="1371"/>
    </w:p>
    <w:p w14:paraId="4A6ABC36" w14:textId="3499CA74" w:rsidR="00F13A4A" w:rsidRPr="00D61FD5" w:rsidRDefault="00F13A4A" w:rsidP="00F13A4A">
      <w:pPr>
        <w:pStyle w:val="Heading3"/>
        <w:rPr>
          <w:lang w:val="en-US"/>
        </w:rPr>
      </w:pPr>
      <w:bookmarkStart w:id="1372" w:name="_Toc66105081"/>
      <w:bookmarkStart w:id="1373" w:name="_Toc66106954"/>
      <w:bookmarkStart w:id="1374" w:name="_Toc66462611"/>
      <w:bookmarkStart w:id="1375" w:name="_Toc70927134"/>
      <w:bookmarkStart w:id="1376" w:name="_Toc73781956"/>
      <w:r w:rsidRPr="00D61FD5">
        <w:rPr>
          <w:lang w:val="en-US"/>
        </w:rPr>
        <w:t>6.15.1</w:t>
      </w:r>
      <w:r w:rsidRPr="00D61FD5">
        <w:rPr>
          <w:lang w:val="en-US"/>
        </w:rPr>
        <w:tab/>
        <w:t>General</w:t>
      </w:r>
      <w:bookmarkEnd w:id="1372"/>
      <w:bookmarkEnd w:id="1373"/>
      <w:bookmarkEnd w:id="1374"/>
      <w:bookmarkEnd w:id="1375"/>
      <w:bookmarkEnd w:id="1376"/>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w:t>
      </w:r>
      <w:proofErr w:type="spellStart"/>
      <w:r w:rsidRPr="00D61FD5">
        <w:rPr>
          <w:lang w:val="en-US"/>
        </w:rPr>
        <w:t>application_layer_protocol_negotiation</w:t>
      </w:r>
      <w:proofErr w:type="spellEnd"/>
      <w:r w:rsidRPr="00D61FD5">
        <w:rPr>
          <w:lang w:val="en-US"/>
        </w:rPr>
        <w:t>(16)" is defined that can be used in TLS Client/Server Hello message. The "</w:t>
      </w:r>
      <w:proofErr w:type="spellStart"/>
      <w:r w:rsidRPr="00D61FD5">
        <w:rPr>
          <w:lang w:val="en-US"/>
        </w:rPr>
        <w:t>extension_data</w:t>
      </w:r>
      <w:proofErr w:type="spellEnd"/>
      <w:r w:rsidRPr="00D61FD5">
        <w:rPr>
          <w:lang w:val="en-US"/>
        </w:rPr>
        <w:t>" field of ALPN extension contains a "</w:t>
      </w:r>
      <w:proofErr w:type="spellStart"/>
      <w:r w:rsidRPr="00D61FD5">
        <w:rPr>
          <w:lang w:val="en-US"/>
        </w:rPr>
        <w:t>ProtocolNameList</w:t>
      </w:r>
      <w:proofErr w:type="spellEnd"/>
      <w:r w:rsidRPr="00D61FD5">
        <w:rPr>
          <w:lang w:val="en-US"/>
        </w:rPr>
        <w: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 xml:space="preserve">In the TLS </w:t>
      </w:r>
      <w:proofErr w:type="spellStart"/>
      <w:r w:rsidRPr="00D61FD5">
        <w:rPr>
          <w:lang w:val="en-US"/>
        </w:rPr>
        <w:t>ClientHello</w:t>
      </w:r>
      <w:proofErr w:type="spellEnd"/>
      <w:r w:rsidRPr="00D61FD5">
        <w:rPr>
          <w:lang w:val="en-US"/>
        </w:rPr>
        <w:t xml:space="preserve"> message sent to the server, the "</w:t>
      </w:r>
      <w:proofErr w:type="spellStart"/>
      <w:r w:rsidRPr="00D61FD5">
        <w:rPr>
          <w:lang w:val="en-US"/>
        </w:rPr>
        <w:t>ProtocolNameList</w:t>
      </w:r>
      <w:proofErr w:type="spellEnd"/>
      <w:r w:rsidRPr="00D61FD5">
        <w:rPr>
          <w:lang w:val="en-US"/>
        </w:rPr>
        <w: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 xml:space="preserve">In the TLS </w:t>
      </w:r>
      <w:proofErr w:type="spellStart"/>
      <w:r w:rsidRPr="00D61FD5">
        <w:rPr>
          <w:lang w:val="en-US"/>
        </w:rPr>
        <w:t>ServerHello</w:t>
      </w:r>
      <w:proofErr w:type="spellEnd"/>
      <w:r w:rsidRPr="00D61FD5">
        <w:rPr>
          <w:lang w:val="en-US"/>
        </w:rPr>
        <w:t xml:space="preserve"> message sent back to the client, the "</w:t>
      </w:r>
      <w:proofErr w:type="spellStart"/>
      <w:r w:rsidRPr="00D61FD5">
        <w:rPr>
          <w:lang w:val="en-US"/>
        </w:rPr>
        <w:t>ProtocolNameList</w:t>
      </w:r>
      <w:proofErr w:type="spellEnd"/>
      <w:r w:rsidRPr="00D61FD5">
        <w:rPr>
          <w:lang w:val="en-US"/>
        </w:rPr>
        <w:t>" value indicates the ALPN protocol ID selected by the server. If the server does not support any of the protocols advertised by the client the server responds respond with a "</w:t>
      </w:r>
      <w:proofErr w:type="spellStart"/>
      <w:r w:rsidRPr="00D61FD5">
        <w:rPr>
          <w:lang w:val="en-US"/>
        </w:rPr>
        <w:t>no_application_protocol</w:t>
      </w:r>
      <w:proofErr w:type="spellEnd"/>
      <w:r w:rsidRPr="00D61FD5">
        <w:rPr>
          <w:lang w:val="en-US"/>
        </w:rPr>
        <w:t>"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377" w:name="_Toc66105082"/>
      <w:bookmarkStart w:id="1378" w:name="_Toc66106955"/>
      <w:bookmarkStart w:id="1379" w:name="_Toc66462612"/>
      <w:bookmarkStart w:id="1380" w:name="_Toc70927135"/>
      <w:bookmarkStart w:id="1381" w:name="_Toc73781957"/>
      <w:r w:rsidRPr="00D61FD5">
        <w:rPr>
          <w:lang w:val="en-US"/>
        </w:rPr>
        <w:t>6.15.2</w:t>
      </w:r>
      <w:r w:rsidRPr="00D61FD5">
        <w:rPr>
          <w:lang w:val="en-US"/>
        </w:rPr>
        <w:tab/>
      </w:r>
      <w:r w:rsidRPr="00D61FD5">
        <w:rPr>
          <w:lang w:eastAsia="zh-CN"/>
        </w:rPr>
        <w:t>Detailed description</w:t>
      </w:r>
      <w:bookmarkEnd w:id="1377"/>
      <w:bookmarkEnd w:id="1378"/>
      <w:bookmarkEnd w:id="1379"/>
      <w:bookmarkEnd w:id="1380"/>
      <w:bookmarkEnd w:id="1381"/>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w:t>
      </w:r>
      <w:proofErr w:type="spellStart"/>
      <w:r w:rsidRPr="00D61FD5">
        <w:rPr>
          <w:rFonts w:eastAsia="SimSun"/>
          <w:lang w:val="en-US" w:eastAsia="zh-CN"/>
        </w:rPr>
        <w:t>ALPNx</w:t>
      </w:r>
      <w:proofErr w:type="spellEnd"/>
      <w:r w:rsidRPr="00D61FD5">
        <w:rPr>
          <w:rFonts w:eastAsia="SimSun"/>
          <w:lang w:val="en-US" w:eastAsia="zh-CN"/>
        </w:rPr>
        <w:t>")</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w:t>
      </w:r>
      <w:proofErr w:type="spellStart"/>
      <w:r w:rsidRPr="00D61FD5">
        <w:rPr>
          <w:rFonts w:eastAsia="SimSun"/>
          <w:lang w:val="en-US" w:eastAsia="zh-CN"/>
        </w:rPr>
        <w:t>ALPNx</w:t>
      </w:r>
      <w:proofErr w:type="spellEnd"/>
      <w:r w:rsidRPr="00D61FD5">
        <w:rPr>
          <w:rFonts w:eastAsia="SimSun"/>
          <w:lang w:val="en-US" w:eastAsia="zh-CN"/>
        </w:rPr>
        <w:t>".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w:t>
      </w:r>
      <w:proofErr w:type="spellStart"/>
      <w:r w:rsidRPr="00D61FD5">
        <w:rPr>
          <w:rFonts w:eastAsia="SimSun"/>
          <w:lang w:val="en-US" w:eastAsia="zh-CN"/>
        </w:rPr>
        <w:t>ALPNx</w:t>
      </w:r>
      <w:proofErr w:type="spellEnd"/>
      <w:r w:rsidRPr="00D61FD5">
        <w:rPr>
          <w:rFonts w:eastAsia="SimSun"/>
          <w:lang w:val="en-US" w:eastAsia="zh-CN"/>
        </w:rPr>
        <w:t xml:space="preserve">" in the </w:t>
      </w:r>
      <w:r w:rsidRPr="00D61FD5">
        <w:rPr>
          <w:lang w:val="en-US"/>
        </w:rPr>
        <w:t xml:space="preserve">TLS </w:t>
      </w:r>
      <w:proofErr w:type="spellStart"/>
      <w:r w:rsidRPr="00D61FD5">
        <w:rPr>
          <w:lang w:val="en-US"/>
        </w:rPr>
        <w:t>ClientHello</w:t>
      </w:r>
      <w:proofErr w:type="spellEnd"/>
      <w:r w:rsidRPr="00D61FD5">
        <w:rPr>
          <w:lang w:val="en-US"/>
        </w:rPr>
        <w:t xml:space="preserve">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w:t>
      </w:r>
      <w:proofErr w:type="spellStart"/>
      <w:r w:rsidRPr="00D61FD5">
        <w:rPr>
          <w:lang w:val="en-US"/>
        </w:rPr>
        <w:t>ServerHello</w:t>
      </w:r>
      <w:proofErr w:type="spellEnd"/>
      <w:r w:rsidRPr="00D61FD5">
        <w:rPr>
          <w:lang w:val="en-US"/>
        </w:rPr>
        <w:t xml:space="preserve"> message sent back to the client, the server indicates the ALPN protocol ID </w:t>
      </w:r>
      <w:r w:rsidRPr="00D61FD5">
        <w:rPr>
          <w:rFonts w:eastAsia="SimSun"/>
          <w:lang w:val="en-US" w:eastAsia="zh-CN"/>
        </w:rPr>
        <w:t>"</w:t>
      </w:r>
      <w:proofErr w:type="spellStart"/>
      <w:r w:rsidRPr="00D61FD5">
        <w:rPr>
          <w:rFonts w:eastAsia="SimSun"/>
          <w:lang w:val="en-US" w:eastAsia="zh-CN"/>
        </w:rPr>
        <w:t>ALPNx</w:t>
      </w:r>
      <w:proofErr w:type="spellEnd"/>
      <w:r w:rsidRPr="00D61FD5">
        <w:rPr>
          <w:rFonts w:eastAsia="SimSun"/>
          <w:lang w:val="en-US" w:eastAsia="zh-CN"/>
        </w:rPr>
        <w:t>"</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382" w:name="_Toc66105083"/>
      <w:bookmarkStart w:id="1383" w:name="_Toc66106956"/>
      <w:bookmarkStart w:id="1384" w:name="_Toc66462613"/>
      <w:bookmarkStart w:id="1385" w:name="_Toc70927136"/>
      <w:bookmarkStart w:id="1386" w:name="_Toc73781958"/>
      <w:r w:rsidRPr="00D61FD5">
        <w:t>6.</w:t>
      </w:r>
      <w:r w:rsidR="00733565" w:rsidRPr="00D61FD5">
        <w:rPr>
          <w:lang w:val="en-US"/>
        </w:rPr>
        <w:t>15</w:t>
      </w:r>
      <w:r w:rsidRPr="00D61FD5">
        <w:rPr>
          <w:lang w:val="en-US"/>
        </w:rPr>
        <w:t>.3</w:t>
      </w:r>
      <w:r w:rsidRPr="00D61FD5">
        <w:rPr>
          <w:lang w:val="en-US"/>
        </w:rPr>
        <w:tab/>
        <w:t>Impacts</w:t>
      </w:r>
      <w:bookmarkEnd w:id="1382"/>
      <w:bookmarkEnd w:id="1383"/>
      <w:bookmarkEnd w:id="1384"/>
      <w:bookmarkEnd w:id="1385"/>
      <w:bookmarkEnd w:id="1386"/>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387" w:name="_Toc66105084"/>
      <w:bookmarkStart w:id="1388" w:name="_Toc66106957"/>
      <w:bookmarkStart w:id="1389" w:name="_Toc66462614"/>
      <w:bookmarkStart w:id="1390" w:name="_Toc70927137"/>
      <w:bookmarkStart w:id="1391" w:name="_Toc73781959"/>
      <w:r w:rsidRPr="00D61FD5">
        <w:rPr>
          <w:lang w:val="en-US"/>
        </w:rPr>
        <w:lastRenderedPageBreak/>
        <w:t>6.15.4</w:t>
      </w:r>
      <w:r w:rsidRPr="00D61FD5">
        <w:rPr>
          <w:lang w:val="en-US"/>
        </w:rPr>
        <w:tab/>
        <w:t>Pros and cons</w:t>
      </w:r>
      <w:bookmarkEnd w:id="1387"/>
      <w:bookmarkEnd w:id="1388"/>
      <w:bookmarkEnd w:id="1389"/>
      <w:bookmarkEnd w:id="1390"/>
      <w:bookmarkEnd w:id="1391"/>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392" w:name="_Toc66105085"/>
      <w:bookmarkStart w:id="1393" w:name="_Toc66106958"/>
      <w:bookmarkStart w:id="1394" w:name="_Toc66462615"/>
      <w:bookmarkStart w:id="1395" w:name="_Toc70927138"/>
      <w:bookmarkStart w:id="1396" w:name="_Toc73781960"/>
      <w:r w:rsidRPr="00D61FD5">
        <w:rPr>
          <w:lang w:val="en-US"/>
        </w:rPr>
        <w:t>6.16</w:t>
      </w:r>
      <w:r w:rsidRPr="00D61FD5">
        <w:rPr>
          <w:lang w:val="en-US"/>
        </w:rPr>
        <w:tab/>
        <w:t>Solution#15: Multiplexing based on Service Name Indication</w:t>
      </w:r>
      <w:bookmarkEnd w:id="1392"/>
      <w:bookmarkEnd w:id="1393"/>
      <w:bookmarkEnd w:id="1394"/>
      <w:bookmarkEnd w:id="1395"/>
      <w:bookmarkEnd w:id="1396"/>
    </w:p>
    <w:p w14:paraId="5D44AF46" w14:textId="392E56C7" w:rsidR="00821E26" w:rsidRPr="00D61FD5" w:rsidRDefault="00821E26" w:rsidP="00821E26">
      <w:pPr>
        <w:pStyle w:val="Heading3"/>
        <w:rPr>
          <w:lang w:val="en-US"/>
        </w:rPr>
      </w:pPr>
      <w:bookmarkStart w:id="1397" w:name="_Toc66105086"/>
      <w:bookmarkStart w:id="1398" w:name="_Toc66106959"/>
      <w:bookmarkStart w:id="1399" w:name="_Toc66462616"/>
      <w:bookmarkStart w:id="1400" w:name="_Toc70927139"/>
      <w:bookmarkStart w:id="1401" w:name="_Toc73781961"/>
      <w:r w:rsidRPr="00D61FD5">
        <w:rPr>
          <w:lang w:val="en-US"/>
        </w:rPr>
        <w:t>6.16.1</w:t>
      </w:r>
      <w:r w:rsidRPr="00D61FD5">
        <w:rPr>
          <w:lang w:val="en-US"/>
        </w:rPr>
        <w:tab/>
        <w:t>General</w:t>
      </w:r>
      <w:bookmarkEnd w:id="1397"/>
      <w:bookmarkEnd w:id="1398"/>
      <w:bookmarkEnd w:id="1399"/>
      <w:bookmarkEnd w:id="1400"/>
      <w:bookmarkEnd w:id="1401"/>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w:t>
      </w:r>
      <w:proofErr w:type="spellStart"/>
      <w:r w:rsidRPr="00D61FD5">
        <w:rPr>
          <w:lang w:val="en-US"/>
        </w:rPr>
        <w:t>server_name</w:t>
      </w:r>
      <w:proofErr w:type="spellEnd"/>
      <w:r w:rsidRPr="00D61FD5">
        <w:rPr>
          <w:lang w:val="en-US"/>
        </w:rPr>
        <w:t xml:space="preserve">" in the TLS </w:t>
      </w:r>
      <w:proofErr w:type="spellStart"/>
      <w:r w:rsidRPr="00D61FD5">
        <w:rPr>
          <w:lang w:val="en-US"/>
        </w:rPr>
        <w:t>ClientHello</w:t>
      </w:r>
      <w:proofErr w:type="spellEnd"/>
      <w:r w:rsidRPr="00D61FD5">
        <w:rPr>
          <w:lang w:val="en-US"/>
        </w:rPr>
        <w:t xml:space="preserve"> message sent to the server. The "</w:t>
      </w:r>
      <w:proofErr w:type="spellStart"/>
      <w:r w:rsidRPr="00D61FD5">
        <w:rPr>
          <w:lang w:val="en-US"/>
        </w:rPr>
        <w:t>extension_data</w:t>
      </w:r>
      <w:proofErr w:type="spellEnd"/>
      <w:r w:rsidRPr="00D61FD5">
        <w:rPr>
          <w:lang w:val="en-US"/>
        </w:rPr>
        <w:t>" field of this extension contains "</w:t>
      </w:r>
      <w:proofErr w:type="spellStart"/>
      <w:r w:rsidRPr="00D61FD5">
        <w:rPr>
          <w:lang w:val="en-US"/>
        </w:rPr>
        <w:t>ServerNameList</w:t>
      </w:r>
      <w:proofErr w:type="spellEnd"/>
      <w:r w:rsidRPr="00D61FD5">
        <w:rPr>
          <w:lang w:val="en-US"/>
        </w:rPr>
        <w: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w:t>
      </w:r>
      <w:proofErr w:type="spellStart"/>
      <w:r w:rsidRPr="00D61FD5">
        <w:rPr>
          <w:lang w:val="en-US"/>
        </w:rPr>
        <w:t>ServerNameList</w:t>
      </w:r>
      <w:proofErr w:type="spellEnd"/>
      <w:r w:rsidRPr="00D61FD5">
        <w:rPr>
          <w:lang w:val="en-US"/>
        </w:rPr>
        <w: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402" w:name="_Toc66105087"/>
      <w:bookmarkStart w:id="1403" w:name="_Toc66106960"/>
      <w:bookmarkStart w:id="1404" w:name="_Toc66462617"/>
      <w:bookmarkStart w:id="1405" w:name="_Toc70927140"/>
      <w:bookmarkStart w:id="1406" w:name="_Toc73781962"/>
      <w:r w:rsidRPr="00D61FD5">
        <w:rPr>
          <w:lang w:val="en-US"/>
        </w:rPr>
        <w:t>6.16.2</w:t>
      </w:r>
      <w:r w:rsidRPr="00D61FD5">
        <w:rPr>
          <w:lang w:val="en-US"/>
        </w:rPr>
        <w:tab/>
      </w:r>
      <w:r w:rsidRPr="00D61FD5">
        <w:rPr>
          <w:lang w:eastAsia="zh-CN"/>
        </w:rPr>
        <w:t>Detailed description</w:t>
      </w:r>
      <w:bookmarkEnd w:id="1402"/>
      <w:bookmarkEnd w:id="1403"/>
      <w:bookmarkEnd w:id="1404"/>
      <w:bookmarkEnd w:id="1405"/>
      <w:bookmarkEnd w:id="1406"/>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 xml:space="preserve">The server is configured to be able to compare the server name in the SNI received from the client to the allowed host names configured in the local traffic policy and decide which requests to allow. Incoming traffic is listened to </w:t>
      </w:r>
      <w:proofErr w:type="spellStart"/>
      <w:r w:rsidRPr="00D61FD5">
        <w:rPr>
          <w:rFonts w:eastAsia="SimSun"/>
          <w:lang w:val="en-US" w:eastAsia="zh-CN"/>
        </w:rPr>
        <w:t>to</w:t>
      </w:r>
      <w:proofErr w:type="spellEnd"/>
      <w:r w:rsidRPr="00D61FD5">
        <w:rPr>
          <w:rFonts w:eastAsia="SimSun"/>
          <w:lang w:val="en-US" w:eastAsia="zh-CN"/>
        </w:rPr>
        <w:t xml:space="preserve">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 xml:space="preserve">TLS </w:t>
      </w:r>
      <w:proofErr w:type="spellStart"/>
      <w:r w:rsidRPr="00D61FD5">
        <w:rPr>
          <w:lang w:val="en-US"/>
        </w:rPr>
        <w:t>ClientHello</w:t>
      </w:r>
      <w:proofErr w:type="spellEnd"/>
      <w:r w:rsidRPr="00D61FD5">
        <w:rPr>
          <w:lang w:val="en-US"/>
        </w:rPr>
        <w:t xml:space="preserve">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407" w:name="_Toc66105088"/>
      <w:bookmarkStart w:id="1408" w:name="_Toc66106961"/>
      <w:bookmarkStart w:id="1409" w:name="_Toc66462618"/>
      <w:bookmarkStart w:id="1410" w:name="_Toc70927141"/>
      <w:bookmarkStart w:id="1411" w:name="_Toc73781963"/>
      <w:r w:rsidRPr="00D61FD5">
        <w:t>6.</w:t>
      </w:r>
      <w:r w:rsidRPr="00D61FD5">
        <w:rPr>
          <w:lang w:val="en-US"/>
        </w:rPr>
        <w:t>16.3</w:t>
      </w:r>
      <w:r w:rsidRPr="00D61FD5">
        <w:rPr>
          <w:lang w:val="en-US"/>
        </w:rPr>
        <w:tab/>
        <w:t>Impacts</w:t>
      </w:r>
      <w:bookmarkEnd w:id="1407"/>
      <w:bookmarkEnd w:id="1408"/>
      <w:bookmarkEnd w:id="1409"/>
      <w:bookmarkEnd w:id="1410"/>
      <w:bookmarkEnd w:id="1411"/>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412" w:name="_Toc66105089"/>
      <w:bookmarkStart w:id="1413" w:name="_Toc66106962"/>
      <w:bookmarkStart w:id="1414" w:name="_Toc66462619"/>
      <w:bookmarkStart w:id="1415" w:name="_Toc70927142"/>
      <w:bookmarkStart w:id="1416" w:name="_Toc73781964"/>
      <w:r w:rsidRPr="00D61FD5">
        <w:rPr>
          <w:lang w:val="en-US"/>
        </w:rPr>
        <w:t>6.16.4</w:t>
      </w:r>
      <w:r w:rsidRPr="00D61FD5">
        <w:rPr>
          <w:lang w:val="en-US"/>
        </w:rPr>
        <w:tab/>
        <w:t>Pros and cons</w:t>
      </w:r>
      <w:bookmarkEnd w:id="1412"/>
      <w:bookmarkEnd w:id="1413"/>
      <w:bookmarkEnd w:id="1414"/>
      <w:bookmarkEnd w:id="1415"/>
      <w:bookmarkEnd w:id="1416"/>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417" w:name="_Toc63666256"/>
      <w:bookmarkStart w:id="1418" w:name="_Toc66105090"/>
      <w:bookmarkStart w:id="1419" w:name="_Toc66106963"/>
      <w:bookmarkStart w:id="1420" w:name="_Toc66462620"/>
      <w:bookmarkStart w:id="1421" w:name="_Toc70927143"/>
      <w:bookmarkStart w:id="1422" w:name="_Toc73781965"/>
      <w:r w:rsidRPr="00D61FD5">
        <w:rPr>
          <w:lang w:eastAsia="zh-CN"/>
        </w:rPr>
        <w:t>7</w:t>
      </w:r>
      <w:r w:rsidRPr="00D61FD5">
        <w:rPr>
          <w:lang w:eastAsia="zh-CN"/>
        </w:rPr>
        <w:tab/>
        <w:t>Comparison, Evaluations and Conclusions</w:t>
      </w:r>
      <w:bookmarkEnd w:id="1294"/>
      <w:bookmarkEnd w:id="1295"/>
      <w:bookmarkEnd w:id="1296"/>
      <w:bookmarkEnd w:id="1297"/>
      <w:bookmarkEnd w:id="1298"/>
      <w:bookmarkEnd w:id="1299"/>
      <w:bookmarkEnd w:id="1300"/>
      <w:bookmarkEnd w:id="1301"/>
      <w:bookmarkEnd w:id="1302"/>
      <w:bookmarkEnd w:id="1303"/>
      <w:bookmarkEnd w:id="1417"/>
      <w:bookmarkEnd w:id="1418"/>
      <w:bookmarkEnd w:id="1419"/>
      <w:bookmarkEnd w:id="1420"/>
      <w:bookmarkEnd w:id="1421"/>
      <w:bookmarkEnd w:id="1422"/>
    </w:p>
    <w:p w14:paraId="6D7342F8" w14:textId="77777777" w:rsidR="008F55C0" w:rsidRPr="00D61FD5" w:rsidRDefault="008F55C0" w:rsidP="008F55C0">
      <w:pPr>
        <w:pStyle w:val="Heading2"/>
        <w:rPr>
          <w:lang w:eastAsia="zh-CN"/>
        </w:rPr>
      </w:pPr>
      <w:bookmarkStart w:id="1423" w:name="_Toc49766812"/>
      <w:bookmarkStart w:id="1424" w:name="_Toc51230018"/>
      <w:bookmarkStart w:id="1425" w:name="_Toc56624259"/>
      <w:bookmarkStart w:id="1426" w:name="_Toc57018155"/>
      <w:bookmarkStart w:id="1427" w:name="_Toc57272117"/>
      <w:bookmarkStart w:id="1428" w:name="_Toc57272222"/>
      <w:bookmarkStart w:id="1429" w:name="_Toc57272325"/>
      <w:bookmarkStart w:id="1430" w:name="_Toc57272551"/>
      <w:bookmarkStart w:id="1431" w:name="_Toc57285075"/>
      <w:bookmarkStart w:id="1432" w:name="_Toc57983723"/>
      <w:bookmarkStart w:id="1433" w:name="_Toc63666257"/>
      <w:bookmarkStart w:id="1434" w:name="_Toc66105091"/>
      <w:bookmarkStart w:id="1435" w:name="_Toc66106964"/>
      <w:bookmarkStart w:id="1436" w:name="_Toc66462621"/>
      <w:bookmarkStart w:id="1437" w:name="_Toc70927144"/>
      <w:bookmarkStart w:id="1438" w:name="_Toc73781966"/>
      <w:r w:rsidRPr="00D61FD5">
        <w:rPr>
          <w:lang w:eastAsia="zh-CN"/>
        </w:rPr>
        <w:t>7.1</w:t>
      </w:r>
      <w:r w:rsidRPr="00D61FD5">
        <w:rPr>
          <w:lang w:eastAsia="zh-CN"/>
        </w:rP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439" w:name="_Toc63666258"/>
      <w:bookmarkStart w:id="1440" w:name="_Toc66105092"/>
      <w:bookmarkStart w:id="1441" w:name="_Toc66106965"/>
      <w:bookmarkStart w:id="1442" w:name="_Toc66462622"/>
      <w:bookmarkStart w:id="1443" w:name="_Toc70927145"/>
      <w:bookmarkStart w:id="1444" w:name="_Toc73781967"/>
      <w:bookmarkStart w:id="1445" w:name="_Toc39050173"/>
      <w:bookmarkStart w:id="1446" w:name="_Toc49766814"/>
      <w:bookmarkStart w:id="1447" w:name="_Toc51230020"/>
      <w:bookmarkStart w:id="1448" w:name="_Toc56624261"/>
      <w:bookmarkStart w:id="1449" w:name="_Toc57018157"/>
      <w:bookmarkStart w:id="1450" w:name="_Toc57272119"/>
      <w:bookmarkStart w:id="1451" w:name="_Toc57272224"/>
      <w:bookmarkStart w:id="1452" w:name="_Toc57272327"/>
      <w:bookmarkStart w:id="1453" w:name="_Toc57272553"/>
      <w:bookmarkStart w:id="1454" w:name="_Toc57285077"/>
      <w:bookmarkStart w:id="1455" w:name="_Toc57983725"/>
      <w:bookmarkEnd w:id="1304"/>
      <w:bookmarkEnd w:id="1305"/>
      <w:bookmarkEnd w:id="1306"/>
      <w:bookmarkEnd w:id="1307"/>
      <w:bookmarkEnd w:id="1308"/>
      <w:bookmarkEnd w:id="1309"/>
      <w:bookmarkEnd w:id="1310"/>
      <w:bookmarkEnd w:id="1311"/>
      <w:bookmarkEnd w:id="1312"/>
      <w:bookmarkEnd w:id="1313"/>
      <w:bookmarkEnd w:id="1314"/>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439"/>
      <w:bookmarkEnd w:id="1440"/>
      <w:bookmarkEnd w:id="1441"/>
      <w:bookmarkEnd w:id="1442"/>
      <w:bookmarkEnd w:id="1443"/>
      <w:bookmarkEnd w:id="1444"/>
    </w:p>
    <w:p w14:paraId="4E94D25B" w14:textId="77777777" w:rsidR="00956D02" w:rsidRPr="00D61FD5" w:rsidRDefault="00956D02" w:rsidP="00230B8D">
      <w:pPr>
        <w:pStyle w:val="Heading3"/>
        <w:rPr>
          <w:lang w:eastAsia="zh-CN"/>
        </w:rPr>
      </w:pPr>
      <w:bookmarkStart w:id="1456" w:name="_Toc63666259"/>
      <w:bookmarkStart w:id="1457" w:name="_Toc66105093"/>
      <w:bookmarkStart w:id="1458" w:name="_Toc66106966"/>
      <w:bookmarkStart w:id="1459" w:name="_Toc66462623"/>
      <w:bookmarkStart w:id="1460" w:name="_Toc70927146"/>
      <w:bookmarkStart w:id="1461" w:name="_Toc73781968"/>
      <w:r w:rsidRPr="00D61FD5">
        <w:rPr>
          <w:lang w:eastAsia="zh-CN"/>
        </w:rPr>
        <w:t>7.2.1</w:t>
      </w:r>
      <w:r w:rsidRPr="00D61FD5">
        <w:rPr>
          <w:lang w:eastAsia="zh-CN"/>
        </w:rPr>
        <w:tab/>
        <w:t>Evaluation</w:t>
      </w:r>
      <w:bookmarkEnd w:id="1456"/>
      <w:bookmarkEnd w:id="1457"/>
      <w:bookmarkEnd w:id="1458"/>
      <w:bookmarkEnd w:id="1459"/>
      <w:bookmarkEnd w:id="1460"/>
      <w:bookmarkEnd w:id="1461"/>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462" w:name="_Toc63666260"/>
      <w:bookmarkStart w:id="1463" w:name="_Toc66105094"/>
      <w:bookmarkStart w:id="1464" w:name="_Toc66106967"/>
      <w:bookmarkStart w:id="1465" w:name="_Toc66462624"/>
      <w:bookmarkStart w:id="1466" w:name="_Toc70927147"/>
      <w:bookmarkStart w:id="1467" w:name="_Toc73781969"/>
      <w:r w:rsidRPr="00D61FD5">
        <w:rPr>
          <w:lang w:eastAsia="zh-CN"/>
        </w:rPr>
        <w:t>7.2.2</w:t>
      </w:r>
      <w:r w:rsidRPr="00D61FD5">
        <w:rPr>
          <w:lang w:eastAsia="zh-CN"/>
        </w:rPr>
        <w:tab/>
        <w:t>Conclusion</w:t>
      </w:r>
      <w:bookmarkEnd w:id="1462"/>
      <w:r w:rsidR="002F27C9" w:rsidRPr="00D61FD5">
        <w:rPr>
          <w:lang w:eastAsia="zh-CN"/>
        </w:rPr>
        <w:t>s for Key Issue #1 solutions (inter-domain)</w:t>
      </w:r>
      <w:bookmarkEnd w:id="1463"/>
      <w:bookmarkEnd w:id="1464"/>
      <w:bookmarkEnd w:id="1465"/>
      <w:bookmarkEnd w:id="1466"/>
      <w:bookmarkEnd w:id="1467"/>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468" w:name="_Toc63666261"/>
      <w:bookmarkStart w:id="1469" w:name="_Toc66105095"/>
      <w:bookmarkStart w:id="1470" w:name="_Toc66106968"/>
      <w:bookmarkStart w:id="1471" w:name="_Toc66462625"/>
      <w:bookmarkStart w:id="1472" w:name="_Toc70927148"/>
      <w:bookmarkStart w:id="1473" w:name="_Toc73781970"/>
      <w:bookmarkEnd w:id="1445"/>
      <w:bookmarkEnd w:id="1446"/>
      <w:bookmarkEnd w:id="1447"/>
      <w:bookmarkEnd w:id="1448"/>
      <w:bookmarkEnd w:id="1449"/>
      <w:bookmarkEnd w:id="1450"/>
      <w:bookmarkEnd w:id="1451"/>
      <w:bookmarkEnd w:id="1452"/>
      <w:bookmarkEnd w:id="1453"/>
      <w:bookmarkEnd w:id="1454"/>
      <w:bookmarkEnd w:id="1455"/>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468"/>
      <w:bookmarkEnd w:id="1469"/>
      <w:bookmarkEnd w:id="1470"/>
      <w:bookmarkEnd w:id="1471"/>
      <w:bookmarkEnd w:id="1472"/>
      <w:bookmarkEnd w:id="1473"/>
    </w:p>
    <w:p w14:paraId="1AB1B17A" w14:textId="56941291" w:rsidR="003F291B" w:rsidRPr="00D61FD5" w:rsidRDefault="003F291B" w:rsidP="003F291B">
      <w:pPr>
        <w:pStyle w:val="Heading3"/>
        <w:rPr>
          <w:lang w:eastAsia="zh-CN"/>
        </w:rPr>
      </w:pPr>
      <w:bookmarkStart w:id="1474" w:name="_Toc63666262"/>
      <w:bookmarkStart w:id="1475" w:name="_Toc66105096"/>
      <w:bookmarkStart w:id="1476" w:name="_Toc66106969"/>
      <w:bookmarkStart w:id="1477" w:name="_Toc66462626"/>
      <w:bookmarkStart w:id="1478" w:name="_Toc70927149"/>
      <w:bookmarkStart w:id="1479" w:name="_Toc73781971"/>
      <w:r w:rsidRPr="00D61FD5">
        <w:rPr>
          <w:lang w:eastAsia="zh-CN"/>
        </w:rPr>
        <w:t>7.3.1</w:t>
      </w:r>
      <w:r w:rsidRPr="00D61FD5">
        <w:rPr>
          <w:lang w:eastAsia="zh-CN"/>
        </w:rPr>
        <w:tab/>
        <w:t>Evaluation</w:t>
      </w:r>
      <w:bookmarkEnd w:id="1474"/>
      <w:bookmarkEnd w:id="1475"/>
      <w:bookmarkEnd w:id="1476"/>
      <w:bookmarkEnd w:id="1477"/>
      <w:bookmarkEnd w:id="1478"/>
      <w:bookmarkEnd w:id="1479"/>
    </w:p>
    <w:p w14:paraId="0C796A2D" w14:textId="77777777" w:rsidR="00F250CD" w:rsidRPr="00D61FD5" w:rsidRDefault="00F250CD" w:rsidP="00F250CD">
      <w:pPr>
        <w:pStyle w:val="Heading4"/>
        <w:rPr>
          <w:lang w:eastAsia="zh-CN"/>
        </w:rPr>
      </w:pPr>
      <w:bookmarkStart w:id="1480" w:name="_Toc63666263"/>
      <w:bookmarkStart w:id="1481" w:name="_Toc66105097"/>
      <w:bookmarkStart w:id="1482" w:name="_Toc66106970"/>
      <w:bookmarkStart w:id="1483" w:name="_Toc66462627"/>
      <w:bookmarkStart w:id="1484" w:name="_Toc70927150"/>
      <w:bookmarkStart w:id="1485" w:name="_Toc73781972"/>
      <w:bookmarkStart w:id="1486" w:name="_Toc63666264"/>
      <w:bookmarkStart w:id="1487" w:name="_Toc66105098"/>
      <w:bookmarkStart w:id="1488" w:name="_Toc66106971"/>
      <w:bookmarkStart w:id="1489" w:name="_Toc66462628"/>
      <w:bookmarkStart w:id="1490" w:name="_Toc70927151"/>
      <w:r w:rsidRPr="00D61FD5">
        <w:rPr>
          <w:lang w:eastAsia="zh-CN"/>
        </w:rPr>
        <w:t>7.3.1.1</w:t>
      </w:r>
      <w:r w:rsidRPr="00D61FD5">
        <w:rPr>
          <w:lang w:eastAsia="zh-CN"/>
        </w:rPr>
        <w:tab/>
        <w:t>Solutions Overview</w:t>
      </w:r>
      <w:bookmarkEnd w:id="1480"/>
      <w:bookmarkEnd w:id="1481"/>
      <w:bookmarkEnd w:id="1482"/>
      <w:bookmarkEnd w:id="1483"/>
      <w:bookmarkEnd w:id="1484"/>
      <w:bookmarkEnd w:id="1485"/>
    </w:p>
    <w:p w14:paraId="28EAF2DA" w14:textId="77777777" w:rsidR="00F250CD" w:rsidRPr="00D61FD5" w:rsidRDefault="00F250CD" w:rsidP="00F250CD">
      <w:pPr>
        <w:rPr>
          <w:lang w:eastAsia="zh-CN"/>
        </w:rPr>
      </w:pPr>
      <w:r w:rsidRPr="00D61FD5">
        <w:rPr>
          <w:lang w:eastAsia="zh-CN"/>
        </w:rPr>
        <w:t>There are different solutions proposed for addressing Key Issue #2. The solutions can be largely grouped into following categories:</w:t>
      </w:r>
    </w:p>
    <w:p w14:paraId="58735901" w14:textId="77777777" w:rsidR="00F250CD" w:rsidRPr="00D61FD5" w:rsidRDefault="00F250CD" w:rsidP="00F250C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5C2A63F6" w14:textId="77777777" w:rsidR="00F250CD" w:rsidRPr="00D61FD5" w:rsidRDefault="00F250CD" w:rsidP="00F250CD">
      <w:pPr>
        <w:pStyle w:val="B1"/>
        <w:rPr>
          <w:lang w:eastAsia="zh-CN"/>
        </w:rPr>
      </w:pPr>
      <w:r w:rsidRPr="00D61FD5">
        <w:rPr>
          <w:lang w:eastAsia="zh-CN"/>
        </w:rPr>
        <w:t>-</w:t>
      </w:r>
      <w:r w:rsidRPr="00D61FD5">
        <w:rPr>
          <w:lang w:eastAsia="zh-CN"/>
        </w:rPr>
        <w:tab/>
        <w:t>OAM based port allocation, by operator</w:t>
      </w:r>
    </w:p>
    <w:p w14:paraId="6149C415" w14:textId="77777777" w:rsidR="00F250CD" w:rsidRPr="00D61FD5" w:rsidRDefault="00F250CD" w:rsidP="00F250CD">
      <w:pPr>
        <w:pStyle w:val="B1"/>
        <w:rPr>
          <w:lang w:eastAsia="zh-CN"/>
        </w:rPr>
      </w:pPr>
      <w:r w:rsidRPr="00D61FD5">
        <w:rPr>
          <w:lang w:eastAsia="zh-CN"/>
        </w:rPr>
        <w:t>-</w:t>
      </w:r>
      <w:r w:rsidRPr="00D61FD5">
        <w:rPr>
          <w:lang w:eastAsia="zh-CN"/>
        </w:rPr>
        <w:tab/>
        <w:t>DNS based resolution of port number</w:t>
      </w:r>
    </w:p>
    <w:p w14:paraId="65F45329" w14:textId="77777777" w:rsidR="00F250CD" w:rsidRPr="00D61FD5" w:rsidRDefault="00F250CD" w:rsidP="00F250CD">
      <w:pPr>
        <w:pStyle w:val="B1"/>
        <w:rPr>
          <w:lang w:eastAsia="zh-CN"/>
        </w:rPr>
      </w:pPr>
      <w:r w:rsidRPr="00D61FD5">
        <w:rPr>
          <w:lang w:eastAsia="zh-CN"/>
        </w:rPr>
        <w:t>-</w:t>
      </w:r>
      <w:r w:rsidRPr="00D61FD5">
        <w:rPr>
          <w:lang w:eastAsia="zh-CN"/>
        </w:rPr>
        <w:tab/>
        <w:t>Multiplexer based solution</w:t>
      </w:r>
    </w:p>
    <w:p w14:paraId="69273D8F" w14:textId="77777777" w:rsidR="00F250CD" w:rsidRPr="00D61FD5" w:rsidRDefault="00F250CD" w:rsidP="00F250CD">
      <w:pPr>
        <w:pStyle w:val="B1"/>
        <w:rPr>
          <w:lang w:eastAsia="zh-CN"/>
        </w:rPr>
      </w:pPr>
      <w:r w:rsidRPr="00D61FD5">
        <w:rPr>
          <w:lang w:eastAsia="zh-CN"/>
        </w:rPr>
        <w:t>-</w:t>
      </w:r>
      <w:r w:rsidRPr="00D61FD5">
        <w:rPr>
          <w:lang w:eastAsia="zh-CN"/>
        </w:rPr>
        <w:tab/>
        <w:t>Standardized SCTP PPID without Multiplexer</w:t>
      </w:r>
    </w:p>
    <w:p w14:paraId="217185D8" w14:textId="1CAAF828" w:rsidR="00F250CD" w:rsidRPr="00D61FD5" w:rsidRDefault="00F250CD" w:rsidP="00F250C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1B2882B7" w14:textId="77777777" w:rsidR="00F250CD" w:rsidRPr="00D61FD5" w:rsidRDefault="00F250CD" w:rsidP="00F250CD">
      <w:pPr>
        <w:pStyle w:val="B1"/>
        <w:rPr>
          <w:lang w:eastAsia="zh-CN"/>
        </w:rPr>
      </w:pPr>
      <w:r w:rsidRPr="00D61FD5">
        <w:rPr>
          <w:lang w:eastAsia="zh-CN"/>
        </w:rPr>
        <w:t>-</w:t>
      </w:r>
      <w:r w:rsidRPr="00D61FD5">
        <w:rPr>
          <w:lang w:eastAsia="zh-CN"/>
        </w:rPr>
        <w:tab/>
        <w:t>HTTP(s) web server query for port discovery</w:t>
      </w:r>
    </w:p>
    <w:p w14:paraId="7C2B78C0" w14:textId="77777777" w:rsidR="00F250CD" w:rsidRPr="00D61FD5" w:rsidRDefault="00F250CD" w:rsidP="00F250C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F250CD" w:rsidRPr="00D61FD5" w14:paraId="408DE392" w14:textId="77777777" w:rsidTr="00781CD5">
        <w:tc>
          <w:tcPr>
            <w:tcW w:w="653" w:type="pct"/>
            <w:shd w:val="clear" w:color="auto" w:fill="auto"/>
          </w:tcPr>
          <w:p w14:paraId="2AC44886" w14:textId="77777777" w:rsidR="00F250CD" w:rsidRPr="00D61FD5" w:rsidRDefault="00F250CD" w:rsidP="00781CD5">
            <w:pPr>
              <w:pStyle w:val="TAH"/>
            </w:pPr>
            <w:r w:rsidRPr="00D61FD5">
              <w:lastRenderedPageBreak/>
              <w:t>Solution</w:t>
            </w:r>
          </w:p>
        </w:tc>
        <w:tc>
          <w:tcPr>
            <w:tcW w:w="2796" w:type="pct"/>
            <w:shd w:val="clear" w:color="auto" w:fill="auto"/>
          </w:tcPr>
          <w:p w14:paraId="471F1060" w14:textId="77777777" w:rsidR="00F250CD" w:rsidRPr="00D61FD5" w:rsidRDefault="00F250CD" w:rsidP="00781CD5">
            <w:pPr>
              <w:pStyle w:val="TAH"/>
            </w:pPr>
            <w:r w:rsidRPr="00D61FD5">
              <w:t>Overview</w:t>
            </w:r>
          </w:p>
        </w:tc>
        <w:tc>
          <w:tcPr>
            <w:tcW w:w="775" w:type="pct"/>
            <w:shd w:val="clear" w:color="auto" w:fill="auto"/>
          </w:tcPr>
          <w:p w14:paraId="0DC40899" w14:textId="77777777" w:rsidR="00F250CD" w:rsidRPr="00D61FD5" w:rsidRDefault="00F250CD" w:rsidP="00781CD5">
            <w:pPr>
              <w:pStyle w:val="TAH"/>
            </w:pPr>
            <w:r w:rsidRPr="00D61FD5">
              <w:t xml:space="preserve">Type/category </w:t>
            </w:r>
          </w:p>
        </w:tc>
        <w:tc>
          <w:tcPr>
            <w:tcW w:w="775" w:type="pct"/>
          </w:tcPr>
          <w:p w14:paraId="348A8144" w14:textId="77777777" w:rsidR="00F250CD" w:rsidRPr="00D61FD5" w:rsidRDefault="00F250CD" w:rsidP="00781CD5">
            <w:pPr>
              <w:pStyle w:val="TAH"/>
            </w:pPr>
            <w:r w:rsidRPr="00D61FD5">
              <w:t>Transport protocol(s) supported</w:t>
            </w:r>
          </w:p>
        </w:tc>
      </w:tr>
      <w:tr w:rsidR="00F250CD" w:rsidRPr="00D61FD5" w14:paraId="125EEEEE" w14:textId="77777777" w:rsidTr="00781CD5">
        <w:tc>
          <w:tcPr>
            <w:tcW w:w="653" w:type="pct"/>
            <w:shd w:val="clear" w:color="auto" w:fill="auto"/>
          </w:tcPr>
          <w:p w14:paraId="1E603806" w14:textId="77777777" w:rsidR="00F250CD" w:rsidRPr="00D61FD5" w:rsidRDefault="00F250CD" w:rsidP="00781CD5">
            <w:pPr>
              <w:pStyle w:val="TAL"/>
            </w:pPr>
            <w:r w:rsidRPr="00D61FD5">
              <w:t>Solution#1</w:t>
            </w:r>
          </w:p>
        </w:tc>
        <w:tc>
          <w:tcPr>
            <w:tcW w:w="2796" w:type="pct"/>
            <w:shd w:val="clear" w:color="auto" w:fill="auto"/>
          </w:tcPr>
          <w:p w14:paraId="6C520BCE" w14:textId="77777777" w:rsidR="00F250CD" w:rsidRPr="00D61FD5" w:rsidRDefault="00F250CD" w:rsidP="00781CD5">
            <w:pPr>
              <w:pStyle w:val="TAL"/>
            </w:pPr>
            <w:r w:rsidRPr="00D61FD5">
              <w:t>Proposes to standardize port number for new interface/application from a sub-range reserved by 3GPP from the dynamic/private port number range [49152 - 65535].</w:t>
            </w:r>
          </w:p>
          <w:p w14:paraId="229BBE92" w14:textId="77777777" w:rsidR="00F250CD" w:rsidRPr="00D61FD5" w:rsidRDefault="00F250CD" w:rsidP="00781CD5">
            <w:pPr>
              <w:pStyle w:val="TAL"/>
              <w:rPr>
                <w:lang w:val="en-US"/>
              </w:rPr>
            </w:pPr>
          </w:p>
          <w:p w14:paraId="4BEAADB2" w14:textId="77777777" w:rsidR="00F250CD" w:rsidRPr="00D61FD5" w:rsidRDefault="00F250CD" w:rsidP="00781CD5">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05166A85" w14:textId="77777777" w:rsidR="00F250CD" w:rsidRPr="00D61FD5" w:rsidRDefault="00F250CD" w:rsidP="00781CD5">
            <w:pPr>
              <w:pStyle w:val="TAL"/>
            </w:pPr>
          </w:p>
        </w:tc>
        <w:tc>
          <w:tcPr>
            <w:tcW w:w="775" w:type="pct"/>
            <w:shd w:val="clear" w:color="auto" w:fill="auto"/>
          </w:tcPr>
          <w:p w14:paraId="48013686" w14:textId="77777777" w:rsidR="00F250CD" w:rsidRPr="00D61FD5" w:rsidRDefault="00F250CD" w:rsidP="00781CD5">
            <w:pPr>
              <w:pStyle w:val="TAL"/>
            </w:pPr>
            <w:r w:rsidRPr="00D61FD5">
              <w:t>3GPP Standardize port number from dynamic range.</w:t>
            </w:r>
          </w:p>
        </w:tc>
        <w:tc>
          <w:tcPr>
            <w:tcW w:w="775" w:type="pct"/>
          </w:tcPr>
          <w:p w14:paraId="71959415" w14:textId="77777777" w:rsidR="00F250CD" w:rsidRPr="00D61FD5" w:rsidRDefault="00F250CD" w:rsidP="00781CD5">
            <w:pPr>
              <w:pStyle w:val="TAL"/>
            </w:pPr>
            <w:r w:rsidRPr="00D61FD5">
              <w:t>UDP, TCP, SCTP</w:t>
            </w:r>
          </w:p>
        </w:tc>
      </w:tr>
      <w:tr w:rsidR="00F250CD" w:rsidRPr="00D61FD5" w14:paraId="58837834" w14:textId="77777777" w:rsidTr="00781CD5">
        <w:tc>
          <w:tcPr>
            <w:tcW w:w="653" w:type="pct"/>
            <w:shd w:val="clear" w:color="auto" w:fill="auto"/>
          </w:tcPr>
          <w:p w14:paraId="5F00D954" w14:textId="77777777" w:rsidR="00F250CD" w:rsidRPr="00D61FD5" w:rsidRDefault="00F250CD" w:rsidP="00781CD5">
            <w:pPr>
              <w:pStyle w:val="TAL"/>
            </w:pPr>
            <w:r w:rsidRPr="00D61FD5">
              <w:t>Solution#2</w:t>
            </w:r>
          </w:p>
        </w:tc>
        <w:tc>
          <w:tcPr>
            <w:tcW w:w="2796" w:type="pct"/>
            <w:shd w:val="clear" w:color="auto" w:fill="auto"/>
          </w:tcPr>
          <w:p w14:paraId="3E9E668C" w14:textId="77777777" w:rsidR="00F250CD" w:rsidRPr="00D61FD5" w:rsidRDefault="00F250CD" w:rsidP="00781CD5">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5DD0EC70" w14:textId="77777777" w:rsidR="00F250CD" w:rsidRPr="00D61FD5" w:rsidRDefault="00F250CD" w:rsidP="00781CD5">
            <w:pPr>
              <w:pStyle w:val="TAL"/>
            </w:pPr>
            <w:r w:rsidRPr="00D61FD5">
              <w:t>OAM based port allocation</w:t>
            </w:r>
          </w:p>
        </w:tc>
        <w:tc>
          <w:tcPr>
            <w:tcW w:w="775" w:type="pct"/>
          </w:tcPr>
          <w:p w14:paraId="330B6DE3" w14:textId="77777777" w:rsidR="00F250CD" w:rsidRPr="00D61FD5" w:rsidRDefault="00F250CD" w:rsidP="00781CD5">
            <w:pPr>
              <w:pStyle w:val="TAL"/>
            </w:pPr>
            <w:r w:rsidRPr="00D61FD5">
              <w:t>UDP, TCP, SCTP</w:t>
            </w:r>
          </w:p>
        </w:tc>
      </w:tr>
      <w:tr w:rsidR="00F250CD" w:rsidRPr="00D61FD5" w14:paraId="247DD32B" w14:textId="77777777" w:rsidTr="00781CD5">
        <w:tc>
          <w:tcPr>
            <w:tcW w:w="653" w:type="pct"/>
            <w:shd w:val="clear" w:color="auto" w:fill="auto"/>
          </w:tcPr>
          <w:p w14:paraId="46A73B75" w14:textId="77777777" w:rsidR="00F250CD" w:rsidRPr="00D61FD5" w:rsidRDefault="00F250CD" w:rsidP="00781CD5">
            <w:pPr>
              <w:pStyle w:val="TAL"/>
            </w:pPr>
            <w:r w:rsidRPr="00D61FD5">
              <w:t>Solution#3</w:t>
            </w:r>
          </w:p>
        </w:tc>
        <w:tc>
          <w:tcPr>
            <w:tcW w:w="2796" w:type="pct"/>
            <w:shd w:val="clear" w:color="auto" w:fill="auto"/>
          </w:tcPr>
          <w:p w14:paraId="18A0C5CF" w14:textId="77777777" w:rsidR="00F250CD" w:rsidRPr="00D61FD5" w:rsidRDefault="00F250CD" w:rsidP="00781CD5">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6AD1428E" w14:textId="77777777" w:rsidR="00F250CD" w:rsidRPr="00D61FD5" w:rsidRDefault="00F250CD" w:rsidP="00781CD5">
            <w:pPr>
              <w:pStyle w:val="TAL"/>
            </w:pPr>
            <w:r w:rsidRPr="00D61FD5">
              <w:t>DNS infrastructure-based solution.</w:t>
            </w:r>
          </w:p>
        </w:tc>
        <w:tc>
          <w:tcPr>
            <w:tcW w:w="775" w:type="pct"/>
          </w:tcPr>
          <w:p w14:paraId="78F32FCD" w14:textId="77777777" w:rsidR="00F250CD" w:rsidRPr="00D61FD5" w:rsidRDefault="00F250CD" w:rsidP="00781CD5">
            <w:pPr>
              <w:pStyle w:val="TAL"/>
            </w:pPr>
            <w:r w:rsidRPr="00D61FD5">
              <w:t>UDP, TCP, SCTP</w:t>
            </w:r>
          </w:p>
        </w:tc>
      </w:tr>
      <w:tr w:rsidR="00F250CD" w:rsidRPr="00D61FD5" w14:paraId="328D8A2E" w14:textId="77777777" w:rsidTr="00781CD5">
        <w:tc>
          <w:tcPr>
            <w:tcW w:w="653" w:type="pct"/>
            <w:shd w:val="clear" w:color="auto" w:fill="auto"/>
          </w:tcPr>
          <w:p w14:paraId="0A1AF0AA" w14:textId="77777777" w:rsidR="00F250CD" w:rsidRPr="00D61FD5" w:rsidRDefault="00F250CD" w:rsidP="00781CD5">
            <w:pPr>
              <w:pStyle w:val="TAL"/>
            </w:pPr>
            <w:r w:rsidRPr="00D61FD5">
              <w:t>Solution#4</w:t>
            </w:r>
          </w:p>
        </w:tc>
        <w:tc>
          <w:tcPr>
            <w:tcW w:w="2796" w:type="pct"/>
            <w:shd w:val="clear" w:color="auto" w:fill="auto"/>
          </w:tcPr>
          <w:p w14:paraId="468F6DA5" w14:textId="77777777" w:rsidR="00F250CD" w:rsidRPr="00D61FD5" w:rsidRDefault="00F250CD" w:rsidP="00781CD5">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76E1C26" w14:textId="77777777" w:rsidR="00F250CD" w:rsidRPr="00D61FD5" w:rsidRDefault="00F250CD" w:rsidP="00781CD5">
            <w:pPr>
              <w:pStyle w:val="TAL"/>
            </w:pPr>
          </w:p>
        </w:tc>
        <w:tc>
          <w:tcPr>
            <w:tcW w:w="775" w:type="pct"/>
          </w:tcPr>
          <w:p w14:paraId="263AA30A" w14:textId="77777777" w:rsidR="00F250CD" w:rsidRPr="00D61FD5" w:rsidRDefault="00F250CD" w:rsidP="00781CD5">
            <w:pPr>
              <w:pStyle w:val="TAL"/>
            </w:pPr>
            <w:r w:rsidRPr="00D61FD5">
              <w:t>UDP, TCP, SCTP</w:t>
            </w:r>
          </w:p>
        </w:tc>
      </w:tr>
      <w:tr w:rsidR="00F250CD" w:rsidRPr="00D61FD5" w14:paraId="387A1DC7" w14:textId="77777777" w:rsidTr="00781CD5">
        <w:tc>
          <w:tcPr>
            <w:tcW w:w="653" w:type="pct"/>
            <w:shd w:val="clear" w:color="auto" w:fill="auto"/>
          </w:tcPr>
          <w:p w14:paraId="7AFACE7D" w14:textId="77777777" w:rsidR="00F250CD" w:rsidRPr="00D61FD5" w:rsidRDefault="00F250CD" w:rsidP="00781CD5">
            <w:pPr>
              <w:pStyle w:val="TAL"/>
            </w:pPr>
            <w:r w:rsidRPr="00D61FD5">
              <w:t>Solution#5</w:t>
            </w:r>
          </w:p>
        </w:tc>
        <w:tc>
          <w:tcPr>
            <w:tcW w:w="2796" w:type="pct"/>
            <w:shd w:val="clear" w:color="auto" w:fill="auto"/>
          </w:tcPr>
          <w:p w14:paraId="02D09211" w14:textId="77777777" w:rsidR="00F250CD" w:rsidRPr="00D61FD5" w:rsidRDefault="00F250CD" w:rsidP="00781CD5">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6804502" w14:textId="77777777" w:rsidR="00F250CD" w:rsidRPr="00D61FD5" w:rsidRDefault="00F250CD" w:rsidP="00781CD5">
            <w:pPr>
              <w:pStyle w:val="TAL"/>
            </w:pPr>
            <w:r w:rsidRPr="00D61FD5">
              <w:t>Multicast DNS</w:t>
            </w:r>
          </w:p>
        </w:tc>
        <w:tc>
          <w:tcPr>
            <w:tcW w:w="775" w:type="pct"/>
          </w:tcPr>
          <w:p w14:paraId="51E4255C" w14:textId="77777777" w:rsidR="00F250CD" w:rsidRPr="00D61FD5" w:rsidRDefault="00F250CD" w:rsidP="00781CD5">
            <w:pPr>
              <w:pStyle w:val="TAL"/>
            </w:pPr>
            <w:r w:rsidRPr="00D61FD5">
              <w:t>UDP, TCP, SCTP</w:t>
            </w:r>
          </w:p>
        </w:tc>
      </w:tr>
      <w:tr w:rsidR="00F250CD" w:rsidRPr="00D61FD5" w14:paraId="0089FC06" w14:textId="77777777" w:rsidTr="00781CD5">
        <w:tc>
          <w:tcPr>
            <w:tcW w:w="653" w:type="pct"/>
            <w:shd w:val="clear" w:color="auto" w:fill="auto"/>
          </w:tcPr>
          <w:p w14:paraId="3FD52F96" w14:textId="77777777" w:rsidR="00F250CD" w:rsidRPr="00D61FD5" w:rsidRDefault="00F250CD" w:rsidP="00781CD5">
            <w:pPr>
              <w:pStyle w:val="TAL"/>
            </w:pPr>
            <w:r w:rsidRPr="00D61FD5">
              <w:t>Solution#6</w:t>
            </w:r>
          </w:p>
        </w:tc>
        <w:tc>
          <w:tcPr>
            <w:tcW w:w="2796" w:type="pct"/>
            <w:shd w:val="clear" w:color="auto" w:fill="auto"/>
          </w:tcPr>
          <w:p w14:paraId="708F7497" w14:textId="77777777" w:rsidR="00F250CD" w:rsidRPr="00D61FD5" w:rsidRDefault="00F250CD" w:rsidP="00781CD5">
            <w:pPr>
              <w:pStyle w:val="TAL"/>
            </w:pPr>
            <w:r w:rsidRPr="00D61FD5">
              <w:t xml:space="preserve">Solution#6 is similar to Solution#5 with only difference that the </w:t>
            </w:r>
            <w:proofErr w:type="spellStart"/>
            <w:r w:rsidRPr="00D61FD5">
              <w:t>mDNS</w:t>
            </w:r>
            <w:proofErr w:type="spellEnd"/>
            <w:r w:rsidRPr="00D61FD5">
              <w:t xml:space="preserve"> query is sent to a pre-configured IP address instead of the link-local multicast address.</w:t>
            </w:r>
          </w:p>
        </w:tc>
        <w:tc>
          <w:tcPr>
            <w:tcW w:w="775" w:type="pct"/>
            <w:vMerge/>
            <w:shd w:val="clear" w:color="auto" w:fill="auto"/>
          </w:tcPr>
          <w:p w14:paraId="4A78C2A9" w14:textId="77777777" w:rsidR="00F250CD" w:rsidRPr="00D61FD5" w:rsidRDefault="00F250CD" w:rsidP="00781CD5">
            <w:pPr>
              <w:pStyle w:val="TAL"/>
            </w:pPr>
          </w:p>
        </w:tc>
        <w:tc>
          <w:tcPr>
            <w:tcW w:w="775" w:type="pct"/>
          </w:tcPr>
          <w:p w14:paraId="15D0A656" w14:textId="77777777" w:rsidR="00F250CD" w:rsidRPr="00D61FD5" w:rsidRDefault="00F250CD" w:rsidP="00781CD5">
            <w:pPr>
              <w:pStyle w:val="TAL"/>
            </w:pPr>
            <w:r w:rsidRPr="00D61FD5">
              <w:t>UDP, TCP, SCTP</w:t>
            </w:r>
          </w:p>
        </w:tc>
      </w:tr>
      <w:tr w:rsidR="00F250CD" w:rsidRPr="00D61FD5" w14:paraId="6D00830A" w14:textId="77777777" w:rsidTr="00781CD5">
        <w:tc>
          <w:tcPr>
            <w:tcW w:w="653" w:type="pct"/>
            <w:shd w:val="clear" w:color="auto" w:fill="auto"/>
          </w:tcPr>
          <w:p w14:paraId="4896304C" w14:textId="77777777" w:rsidR="00F250CD" w:rsidRPr="00D61FD5" w:rsidRDefault="00F250CD" w:rsidP="00781CD5">
            <w:pPr>
              <w:pStyle w:val="TAL"/>
            </w:pPr>
            <w:r w:rsidRPr="00D61FD5">
              <w:t>Solution#7</w:t>
            </w:r>
          </w:p>
        </w:tc>
        <w:tc>
          <w:tcPr>
            <w:tcW w:w="2796" w:type="pct"/>
            <w:shd w:val="clear" w:color="auto" w:fill="auto"/>
          </w:tcPr>
          <w:p w14:paraId="44C79D57"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38EBEDB8" w14:textId="77777777" w:rsidR="00F250CD" w:rsidRPr="00D61FD5" w:rsidRDefault="00F250CD" w:rsidP="00781CD5">
            <w:pPr>
              <w:pStyle w:val="TAL"/>
            </w:pPr>
            <w:r w:rsidRPr="00D61FD5">
              <w:t>MUX based solution</w:t>
            </w:r>
          </w:p>
          <w:p w14:paraId="4E0B80E3" w14:textId="77777777" w:rsidR="00F250CD" w:rsidRPr="00D61FD5" w:rsidRDefault="00F250CD" w:rsidP="00781CD5">
            <w:pPr>
              <w:pStyle w:val="TAL"/>
            </w:pPr>
          </w:p>
          <w:p w14:paraId="2A5C6486" w14:textId="77777777" w:rsidR="00F250CD" w:rsidRPr="00D61FD5" w:rsidRDefault="00F250CD" w:rsidP="00781CD5">
            <w:pPr>
              <w:pStyle w:val="TAL"/>
            </w:pPr>
            <w:r w:rsidRPr="00D61FD5">
              <w:t>(For SCTP use standardized PPID)</w:t>
            </w:r>
          </w:p>
        </w:tc>
        <w:tc>
          <w:tcPr>
            <w:tcW w:w="775" w:type="pct"/>
          </w:tcPr>
          <w:p w14:paraId="35893D46" w14:textId="77777777" w:rsidR="00F250CD" w:rsidRPr="00D61FD5" w:rsidRDefault="00F250CD" w:rsidP="00781CD5">
            <w:pPr>
              <w:pStyle w:val="TAL"/>
            </w:pPr>
            <w:r w:rsidRPr="00D61FD5">
              <w:t>SCTP</w:t>
            </w:r>
          </w:p>
        </w:tc>
      </w:tr>
      <w:tr w:rsidR="00F250CD" w:rsidRPr="00D61FD5" w14:paraId="52FF5CA0" w14:textId="77777777" w:rsidTr="00781CD5">
        <w:tc>
          <w:tcPr>
            <w:tcW w:w="653" w:type="pct"/>
            <w:shd w:val="clear" w:color="auto" w:fill="auto"/>
          </w:tcPr>
          <w:p w14:paraId="47B003F4" w14:textId="77777777" w:rsidR="00F250CD" w:rsidRPr="00D61FD5" w:rsidRDefault="00F250CD" w:rsidP="00781CD5">
            <w:pPr>
              <w:pStyle w:val="TAL"/>
            </w:pPr>
            <w:r w:rsidRPr="00D61FD5">
              <w:t>Solution#8</w:t>
            </w:r>
          </w:p>
        </w:tc>
        <w:tc>
          <w:tcPr>
            <w:tcW w:w="2796" w:type="pct"/>
            <w:shd w:val="clear" w:color="auto" w:fill="auto"/>
          </w:tcPr>
          <w:p w14:paraId="46948214"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4A4F1C52" w14:textId="77777777" w:rsidR="00F250CD" w:rsidRPr="00D61FD5" w:rsidRDefault="00F250CD" w:rsidP="00781CD5">
            <w:pPr>
              <w:pStyle w:val="TAL"/>
            </w:pPr>
          </w:p>
        </w:tc>
        <w:tc>
          <w:tcPr>
            <w:tcW w:w="775" w:type="pct"/>
          </w:tcPr>
          <w:p w14:paraId="57FE5492" w14:textId="77777777" w:rsidR="00F250CD" w:rsidRPr="00D61FD5" w:rsidRDefault="00F250CD" w:rsidP="00781CD5">
            <w:pPr>
              <w:pStyle w:val="TAL"/>
            </w:pPr>
            <w:r w:rsidRPr="00D61FD5">
              <w:t>SCTP</w:t>
            </w:r>
          </w:p>
        </w:tc>
      </w:tr>
      <w:tr w:rsidR="00F250CD" w:rsidRPr="00D61FD5" w14:paraId="4A5A2929" w14:textId="77777777" w:rsidTr="00781CD5">
        <w:tc>
          <w:tcPr>
            <w:tcW w:w="653" w:type="pct"/>
            <w:shd w:val="clear" w:color="auto" w:fill="auto"/>
          </w:tcPr>
          <w:p w14:paraId="29913C12" w14:textId="77777777" w:rsidR="00F250CD" w:rsidRPr="00D61FD5" w:rsidRDefault="00F250CD" w:rsidP="00781CD5">
            <w:pPr>
              <w:pStyle w:val="TAL"/>
            </w:pPr>
            <w:r w:rsidRPr="00D61FD5">
              <w:t>Solution#9</w:t>
            </w:r>
          </w:p>
        </w:tc>
        <w:tc>
          <w:tcPr>
            <w:tcW w:w="2796" w:type="pct"/>
            <w:shd w:val="clear" w:color="auto" w:fill="auto"/>
          </w:tcPr>
          <w:p w14:paraId="43BA3F21" w14:textId="77777777" w:rsidR="00F250CD" w:rsidRPr="00D61FD5" w:rsidRDefault="00F250CD" w:rsidP="00781CD5">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5B149E7E" w14:textId="77777777" w:rsidR="00F250CD" w:rsidRPr="00D61FD5" w:rsidRDefault="00F250CD" w:rsidP="00781CD5">
            <w:pPr>
              <w:pStyle w:val="TAL"/>
            </w:pPr>
          </w:p>
        </w:tc>
        <w:tc>
          <w:tcPr>
            <w:tcW w:w="775" w:type="pct"/>
          </w:tcPr>
          <w:p w14:paraId="411128E1" w14:textId="77777777" w:rsidR="00F250CD" w:rsidRPr="00D61FD5" w:rsidRDefault="00F250CD" w:rsidP="00781CD5">
            <w:pPr>
              <w:pStyle w:val="TAL"/>
            </w:pPr>
            <w:r w:rsidRPr="00D61FD5">
              <w:t>TCP</w:t>
            </w:r>
          </w:p>
        </w:tc>
      </w:tr>
      <w:tr w:rsidR="00F250CD" w:rsidRPr="00D61FD5" w14:paraId="15831974" w14:textId="77777777" w:rsidTr="00781CD5">
        <w:tc>
          <w:tcPr>
            <w:tcW w:w="653" w:type="pct"/>
            <w:shd w:val="clear" w:color="auto" w:fill="auto"/>
          </w:tcPr>
          <w:p w14:paraId="7FE9F989" w14:textId="77777777" w:rsidR="00F250CD" w:rsidRPr="00D61FD5" w:rsidRDefault="00F250CD" w:rsidP="00781CD5">
            <w:pPr>
              <w:pStyle w:val="TAL"/>
            </w:pPr>
            <w:r w:rsidRPr="00D61FD5">
              <w:t>Solution#10</w:t>
            </w:r>
          </w:p>
        </w:tc>
        <w:tc>
          <w:tcPr>
            <w:tcW w:w="2796" w:type="pct"/>
            <w:shd w:val="clear" w:color="auto" w:fill="auto"/>
          </w:tcPr>
          <w:p w14:paraId="4E16EF56" w14:textId="77777777" w:rsidR="00F250CD" w:rsidRPr="00D61FD5" w:rsidRDefault="00F250CD" w:rsidP="00781CD5">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60E885BD" w14:textId="77777777" w:rsidR="00F250CD" w:rsidRPr="00D61FD5" w:rsidRDefault="00F250CD" w:rsidP="00781CD5">
            <w:pPr>
              <w:pStyle w:val="TAL"/>
            </w:pPr>
            <w:r w:rsidRPr="00D61FD5">
              <w:t>Standardized SCTP PPID without MUX</w:t>
            </w:r>
          </w:p>
        </w:tc>
        <w:tc>
          <w:tcPr>
            <w:tcW w:w="775" w:type="pct"/>
          </w:tcPr>
          <w:p w14:paraId="535F9926" w14:textId="77777777" w:rsidR="00F250CD" w:rsidRPr="00D61FD5" w:rsidRDefault="00F250CD" w:rsidP="00781CD5">
            <w:pPr>
              <w:pStyle w:val="TAL"/>
            </w:pPr>
            <w:r w:rsidRPr="00D61FD5">
              <w:t>SCTP</w:t>
            </w:r>
          </w:p>
        </w:tc>
      </w:tr>
      <w:tr w:rsidR="00F250CD" w:rsidRPr="00D61FD5" w14:paraId="2E63ED54" w14:textId="77777777" w:rsidTr="00781CD5">
        <w:tc>
          <w:tcPr>
            <w:tcW w:w="653" w:type="pct"/>
            <w:shd w:val="clear" w:color="auto" w:fill="auto"/>
          </w:tcPr>
          <w:p w14:paraId="61743807" w14:textId="77777777" w:rsidR="00F250CD" w:rsidRPr="00D61FD5" w:rsidRDefault="00F250CD" w:rsidP="00781CD5">
            <w:pPr>
              <w:pStyle w:val="TAL"/>
            </w:pPr>
            <w:r w:rsidRPr="00D61FD5">
              <w:t>Solution#11</w:t>
            </w:r>
          </w:p>
        </w:tc>
        <w:tc>
          <w:tcPr>
            <w:tcW w:w="2796" w:type="pct"/>
            <w:shd w:val="clear" w:color="auto" w:fill="auto"/>
          </w:tcPr>
          <w:p w14:paraId="429649EC" w14:textId="4AD222E4" w:rsidR="00F250CD" w:rsidRPr="00D61FD5" w:rsidRDefault="00F250CD" w:rsidP="00781CD5">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1A9EB35C" w14:textId="77777777" w:rsidR="00F250CD" w:rsidRPr="00D61FD5" w:rsidRDefault="00F250CD" w:rsidP="00781CD5">
            <w:pPr>
              <w:pStyle w:val="TAL"/>
            </w:pPr>
            <w:r w:rsidRPr="00D61FD5">
              <w:t>Form a Work Group</w:t>
            </w:r>
          </w:p>
          <w:p w14:paraId="555394FB" w14:textId="77777777" w:rsidR="00F250CD" w:rsidRPr="00D61FD5" w:rsidRDefault="00F250CD" w:rsidP="00781CD5">
            <w:pPr>
              <w:pStyle w:val="TAL"/>
            </w:pPr>
          </w:p>
          <w:p w14:paraId="028742BF" w14:textId="77777777" w:rsidR="00F250CD" w:rsidRPr="00D61FD5" w:rsidRDefault="00F250CD" w:rsidP="00781CD5">
            <w:pPr>
              <w:pStyle w:val="TAL"/>
            </w:pPr>
            <w:r w:rsidRPr="00D61FD5">
              <w:t>(Continue using standardized port allocated by IANA)</w:t>
            </w:r>
          </w:p>
        </w:tc>
        <w:tc>
          <w:tcPr>
            <w:tcW w:w="775" w:type="pct"/>
          </w:tcPr>
          <w:p w14:paraId="1A183989" w14:textId="77777777" w:rsidR="00F250CD" w:rsidRPr="00D61FD5" w:rsidRDefault="00F250CD" w:rsidP="00781CD5">
            <w:pPr>
              <w:pStyle w:val="TAL"/>
            </w:pPr>
            <w:r w:rsidRPr="00D61FD5">
              <w:t>UDP, TCP, SCTP</w:t>
            </w:r>
          </w:p>
        </w:tc>
      </w:tr>
      <w:tr w:rsidR="00F250CD" w:rsidRPr="00D61FD5" w14:paraId="696FB842" w14:textId="77777777" w:rsidTr="00781CD5">
        <w:tc>
          <w:tcPr>
            <w:tcW w:w="653" w:type="pct"/>
            <w:shd w:val="clear" w:color="auto" w:fill="auto"/>
          </w:tcPr>
          <w:p w14:paraId="4A946E9B" w14:textId="77777777" w:rsidR="00F250CD" w:rsidRPr="00D61FD5" w:rsidRDefault="00F250CD" w:rsidP="00781CD5">
            <w:pPr>
              <w:pStyle w:val="TAL"/>
            </w:pPr>
            <w:r w:rsidRPr="00D61FD5">
              <w:lastRenderedPageBreak/>
              <w:t>Solution#12</w:t>
            </w:r>
          </w:p>
        </w:tc>
        <w:tc>
          <w:tcPr>
            <w:tcW w:w="2796" w:type="pct"/>
            <w:shd w:val="clear" w:color="auto" w:fill="auto"/>
          </w:tcPr>
          <w:p w14:paraId="3B6407E6" w14:textId="77777777" w:rsidR="00F250CD" w:rsidRPr="00D61FD5" w:rsidRDefault="00F250CD" w:rsidP="00781CD5">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078FE95C" w14:textId="77777777" w:rsidR="00F250CD" w:rsidRPr="00D61FD5" w:rsidRDefault="00F250CD" w:rsidP="00781CD5">
            <w:pPr>
              <w:pStyle w:val="TAL"/>
            </w:pPr>
            <w:r w:rsidRPr="00D61FD5">
              <w:t>HTTP(s) web server query for port discovery</w:t>
            </w:r>
          </w:p>
        </w:tc>
        <w:tc>
          <w:tcPr>
            <w:tcW w:w="775" w:type="pct"/>
          </w:tcPr>
          <w:p w14:paraId="36F829FE" w14:textId="77777777" w:rsidR="00F250CD" w:rsidRPr="00D61FD5" w:rsidRDefault="00F250CD" w:rsidP="00781CD5">
            <w:pPr>
              <w:pStyle w:val="TAL"/>
            </w:pPr>
            <w:r w:rsidRPr="00D61FD5">
              <w:t>UDP, TCP, SCTP</w:t>
            </w:r>
          </w:p>
        </w:tc>
      </w:tr>
      <w:tr w:rsidR="00F250CD" w:rsidRPr="00D61FD5" w14:paraId="7FCCFF15" w14:textId="77777777" w:rsidTr="00781CD5">
        <w:tc>
          <w:tcPr>
            <w:tcW w:w="653" w:type="pct"/>
            <w:shd w:val="clear" w:color="auto" w:fill="auto"/>
          </w:tcPr>
          <w:p w14:paraId="7DFCA4A6" w14:textId="77777777" w:rsidR="00F250CD" w:rsidRPr="00D61FD5" w:rsidRDefault="00F250CD" w:rsidP="00781CD5">
            <w:pPr>
              <w:pStyle w:val="TAL"/>
            </w:pPr>
            <w:r w:rsidRPr="00D61FD5">
              <w:t>Solution#13</w:t>
            </w:r>
          </w:p>
        </w:tc>
        <w:tc>
          <w:tcPr>
            <w:tcW w:w="2796" w:type="pct"/>
            <w:shd w:val="clear" w:color="auto" w:fill="auto"/>
          </w:tcPr>
          <w:p w14:paraId="60456AFD" w14:textId="77777777" w:rsidR="00F250CD" w:rsidRPr="00D61FD5" w:rsidRDefault="00F250CD" w:rsidP="00781CD5">
            <w:pPr>
              <w:pStyle w:val="TAL"/>
            </w:pPr>
            <w:r w:rsidRPr="00D61FD5">
              <w:t>Solution#13 is similar to Solution#12, with the following differences:</w:t>
            </w:r>
          </w:p>
          <w:p w14:paraId="62266152" w14:textId="77777777" w:rsidR="00F250CD" w:rsidRPr="00D61FD5" w:rsidRDefault="00F250CD" w:rsidP="00781CD5">
            <w:pPr>
              <w:pStyle w:val="TAL"/>
            </w:pPr>
            <w:r w:rsidRPr="00D61FD5">
              <w:t>-</w:t>
            </w:r>
            <w:r w:rsidRPr="00D61FD5">
              <w:tab/>
              <w:t>The server side implements an HTTP web service and is configured with the IP/Port number of the supported applications.</w:t>
            </w:r>
          </w:p>
          <w:p w14:paraId="757078D4" w14:textId="77777777" w:rsidR="00F250CD" w:rsidRPr="00D61FD5" w:rsidRDefault="00F250CD" w:rsidP="00781CD5">
            <w:pPr>
              <w:pStyle w:val="TAL"/>
            </w:pPr>
            <w:r w:rsidRPr="00D61FD5">
              <w:t>-</w:t>
            </w:r>
            <w:r w:rsidRPr="00D61FD5">
              <w:tab/>
              <w:t>The client side is configured to query the HTTP web server first to fetch the IP/port number details supported by the application.</w:t>
            </w:r>
          </w:p>
          <w:p w14:paraId="76D84863" w14:textId="77777777" w:rsidR="00F250CD" w:rsidRPr="00D61FD5" w:rsidRDefault="00F250CD" w:rsidP="00781CD5">
            <w:pPr>
              <w:pStyle w:val="TAL"/>
            </w:pPr>
          </w:p>
        </w:tc>
        <w:tc>
          <w:tcPr>
            <w:tcW w:w="775" w:type="pct"/>
            <w:vMerge/>
            <w:shd w:val="clear" w:color="auto" w:fill="auto"/>
          </w:tcPr>
          <w:p w14:paraId="625DE30B" w14:textId="77777777" w:rsidR="00F250CD" w:rsidRPr="00D61FD5" w:rsidRDefault="00F250CD" w:rsidP="00781CD5">
            <w:pPr>
              <w:pStyle w:val="TAL"/>
            </w:pPr>
          </w:p>
        </w:tc>
        <w:tc>
          <w:tcPr>
            <w:tcW w:w="775" w:type="pct"/>
          </w:tcPr>
          <w:p w14:paraId="46DBF82F" w14:textId="77777777" w:rsidR="00F250CD" w:rsidRPr="00D61FD5" w:rsidRDefault="00F250CD" w:rsidP="00781CD5">
            <w:pPr>
              <w:pStyle w:val="TAL"/>
            </w:pPr>
            <w:r w:rsidRPr="00D61FD5">
              <w:t>UDP, TCP, SCTP</w:t>
            </w:r>
          </w:p>
        </w:tc>
      </w:tr>
    </w:tbl>
    <w:p w14:paraId="7662CAED" w14:textId="77777777" w:rsidR="00F250CD" w:rsidRPr="00D61FD5" w:rsidRDefault="00F250CD" w:rsidP="00F250CD"/>
    <w:p w14:paraId="470FE181" w14:textId="77777777" w:rsidR="00F250CD" w:rsidRPr="00D61FD5" w:rsidRDefault="00F250CD" w:rsidP="00F250C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491" w:name="_Toc73781973"/>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486"/>
      <w:bookmarkEnd w:id="1487"/>
      <w:bookmarkEnd w:id="1488"/>
      <w:bookmarkEnd w:id="1489"/>
      <w:bookmarkEnd w:id="1490"/>
      <w:bookmarkEnd w:id="1491"/>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492" w:name="_Toc63666265"/>
      <w:bookmarkStart w:id="1493" w:name="_Toc66105099"/>
      <w:bookmarkStart w:id="1494" w:name="_Toc66106972"/>
      <w:bookmarkStart w:id="1495" w:name="_Toc66462629"/>
      <w:bookmarkStart w:id="1496" w:name="_Toc70927152"/>
      <w:bookmarkStart w:id="1497" w:name="_Toc73781974"/>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492"/>
      <w:bookmarkEnd w:id="1493"/>
      <w:bookmarkEnd w:id="1494"/>
      <w:bookmarkEnd w:id="1495"/>
      <w:bookmarkEnd w:id="1496"/>
      <w:bookmarkEnd w:id="1497"/>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w:t>
      </w:r>
      <w:proofErr w:type="spellStart"/>
      <w:r w:rsidRPr="00D61FD5">
        <w:t>mDNS</w:t>
      </w:r>
      <w:proofErr w:type="spellEnd"/>
      <w:r w:rsidRPr="00D61FD5">
        <w:t xml:space="preserve">,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498" w:name="_Toc63666266"/>
      <w:bookmarkStart w:id="1499" w:name="_Toc66105100"/>
      <w:bookmarkStart w:id="1500" w:name="_Toc66106973"/>
      <w:bookmarkStart w:id="1501" w:name="_Toc66462630"/>
      <w:bookmarkStart w:id="1502" w:name="_Toc70927153"/>
      <w:bookmarkStart w:id="1503" w:name="_Toc73781975"/>
      <w:r w:rsidRPr="00D61FD5">
        <w:rPr>
          <w:lang w:eastAsia="zh-CN"/>
        </w:rPr>
        <w:t>7.3.1.4</w:t>
      </w:r>
      <w:r w:rsidR="00CC40AB" w:rsidRPr="00D61FD5">
        <w:rPr>
          <w:lang w:eastAsia="zh-CN"/>
        </w:rPr>
        <w:tab/>
      </w:r>
      <w:r w:rsidRPr="00D61FD5">
        <w:rPr>
          <w:lang w:eastAsia="zh-CN"/>
        </w:rPr>
        <w:t>Evaluation of DNS based solutions (solutions #3, #4, #5, #6)</w:t>
      </w:r>
      <w:bookmarkEnd w:id="1498"/>
      <w:bookmarkEnd w:id="1499"/>
      <w:bookmarkEnd w:id="1500"/>
      <w:bookmarkEnd w:id="1501"/>
      <w:bookmarkEnd w:id="1502"/>
      <w:bookmarkEnd w:id="1503"/>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6 also uses DNS based discovery of the server IP address and port, however, instead of using a DNS infrastructure it relies on the concept of multicast DNS (</w:t>
      </w:r>
      <w:proofErr w:type="spellStart"/>
      <w:r w:rsidR="00694895" w:rsidRPr="00D61FD5">
        <w:t>mDNS</w:t>
      </w:r>
      <w:proofErr w:type="spellEnd"/>
      <w:r w:rsidR="00694895" w:rsidRPr="00D61FD5">
        <w:t xml:space="preserve">) for discovery. Both </w:t>
      </w:r>
      <w:r w:rsidRPr="00D61FD5">
        <w:t>Solution#</w:t>
      </w:r>
      <w:r w:rsidR="00694895" w:rsidRPr="00D61FD5">
        <w:t xml:space="preserve">5 and </w:t>
      </w:r>
      <w:r w:rsidRPr="00D61FD5">
        <w:t>Solution#</w:t>
      </w:r>
      <w:r w:rsidR="00694895" w:rsidRPr="00D61FD5">
        <w:t>6 needs the application nodes to implement an DNS resolver (</w:t>
      </w:r>
      <w:proofErr w:type="spellStart"/>
      <w:r w:rsidR="00694895" w:rsidRPr="00D61FD5">
        <w:t>mDNS</w:t>
      </w:r>
      <w:proofErr w:type="spellEnd"/>
      <w:r w:rsidR="00694895" w:rsidRPr="00D61FD5">
        <w:t xml:space="preserve"> or legacy DNS) on the client side and </w:t>
      </w:r>
      <w:proofErr w:type="spellStart"/>
      <w:r w:rsidR="00694895" w:rsidRPr="00D61FD5">
        <w:t>mDNS</w:t>
      </w:r>
      <w:proofErr w:type="spellEnd"/>
      <w:r w:rsidR="00694895" w:rsidRPr="00D61FD5">
        <w:t xml:space="preserve"> responder on the server side. They can work without any DNS infrastructure and avoids all the challenges highlighted above </w:t>
      </w:r>
      <w:proofErr w:type="spellStart"/>
      <w:r w:rsidR="00694895" w:rsidRPr="00D61FD5">
        <w:t>w.r.t.</w:t>
      </w:r>
      <w:proofErr w:type="spellEnd"/>
      <w:r w:rsidR="00694895" w:rsidRPr="00D61FD5">
        <w:t xml:space="preserve">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504" w:name="_Toc63666267"/>
      <w:bookmarkStart w:id="1505" w:name="_Toc66105101"/>
      <w:bookmarkStart w:id="1506" w:name="_Toc66106974"/>
      <w:bookmarkStart w:id="1507" w:name="_Toc66462631"/>
      <w:bookmarkStart w:id="1508" w:name="_Toc70927154"/>
      <w:bookmarkStart w:id="1509" w:name="_Toc73781976"/>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504"/>
      <w:bookmarkEnd w:id="1505"/>
      <w:bookmarkEnd w:id="1506"/>
      <w:bookmarkEnd w:id="1507"/>
      <w:bookmarkEnd w:id="1508"/>
      <w:bookmarkEnd w:id="1509"/>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510" w:name="_Toc63666268"/>
      <w:bookmarkStart w:id="1511" w:name="_Toc66105102"/>
      <w:bookmarkStart w:id="1512" w:name="_Toc66106975"/>
      <w:bookmarkStart w:id="1513" w:name="_Toc66462632"/>
      <w:bookmarkStart w:id="1514" w:name="_Toc70927155"/>
      <w:bookmarkStart w:id="1515" w:name="_Toc73781977"/>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510"/>
      <w:bookmarkEnd w:id="1511"/>
      <w:bookmarkEnd w:id="1512"/>
      <w:bookmarkEnd w:id="1513"/>
      <w:bookmarkEnd w:id="1514"/>
      <w:bookmarkEnd w:id="1515"/>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516" w:name="_Toc63666269"/>
      <w:bookmarkStart w:id="1517" w:name="_Toc66105103"/>
      <w:bookmarkStart w:id="1518" w:name="_Toc66106976"/>
      <w:bookmarkStart w:id="1519" w:name="_Toc66462633"/>
      <w:bookmarkStart w:id="1520" w:name="_Toc70927156"/>
      <w:bookmarkStart w:id="1521" w:name="_Toc73781978"/>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516"/>
      <w:bookmarkEnd w:id="1517"/>
      <w:bookmarkEnd w:id="1518"/>
      <w:bookmarkEnd w:id="1519"/>
      <w:bookmarkEnd w:id="1520"/>
      <w:bookmarkEnd w:id="1521"/>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522" w:name="_Toc63666270"/>
      <w:bookmarkStart w:id="1523" w:name="_Toc66105104"/>
      <w:bookmarkStart w:id="1524" w:name="_Toc66106977"/>
      <w:bookmarkStart w:id="1525" w:name="_Toc66462634"/>
      <w:bookmarkStart w:id="1526" w:name="_Toc70927157"/>
      <w:bookmarkStart w:id="1527" w:name="_Toc73781979"/>
      <w:r w:rsidRPr="00D61FD5">
        <w:rPr>
          <w:lang w:eastAsia="zh-CN"/>
        </w:rPr>
        <w:t>7.3.1.8</w:t>
      </w:r>
      <w:r w:rsidR="00CC40AB" w:rsidRPr="00D61FD5">
        <w:rPr>
          <w:lang w:eastAsia="zh-CN"/>
        </w:rPr>
        <w:tab/>
      </w:r>
      <w:r w:rsidRPr="00D61FD5">
        <w:t>HTTP(s) web server query for port discovery (solutions #12 and #13)</w:t>
      </w:r>
      <w:bookmarkEnd w:id="1522"/>
      <w:bookmarkEnd w:id="1523"/>
      <w:bookmarkEnd w:id="1524"/>
      <w:bookmarkEnd w:id="1525"/>
      <w:bookmarkEnd w:id="1526"/>
      <w:bookmarkEnd w:id="1527"/>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528" w:name="_Toc63666271"/>
      <w:bookmarkStart w:id="1529" w:name="_Toc66105105"/>
      <w:bookmarkStart w:id="1530" w:name="_Toc66106978"/>
      <w:bookmarkStart w:id="1531" w:name="_Toc66462635"/>
      <w:bookmarkStart w:id="1532" w:name="_Toc70927158"/>
      <w:bookmarkStart w:id="1533" w:name="_Toc73781980"/>
      <w:r w:rsidRPr="00D61FD5">
        <w:rPr>
          <w:lang w:eastAsia="zh-CN"/>
        </w:rPr>
        <w:t>7.3.2</w:t>
      </w:r>
      <w:r w:rsidR="00CC40AB" w:rsidRPr="00D61FD5">
        <w:rPr>
          <w:lang w:eastAsia="zh-CN"/>
        </w:rPr>
        <w:tab/>
      </w:r>
      <w:r w:rsidRPr="00D61FD5">
        <w:rPr>
          <w:lang w:eastAsia="zh-CN"/>
        </w:rPr>
        <w:t>Conclusions</w:t>
      </w:r>
      <w:bookmarkEnd w:id="1528"/>
      <w:r w:rsidRPr="00D61FD5">
        <w:t xml:space="preserve"> </w:t>
      </w:r>
      <w:r w:rsidR="002F27C9" w:rsidRPr="00D61FD5">
        <w:t>for Key Issue #2 solutions (intra-domain)</w:t>
      </w:r>
      <w:bookmarkEnd w:id="1529"/>
      <w:bookmarkEnd w:id="1530"/>
      <w:bookmarkEnd w:id="1531"/>
      <w:bookmarkEnd w:id="1532"/>
      <w:bookmarkEnd w:id="1533"/>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534" w:name="clause4"/>
      <w:bookmarkStart w:id="1535" w:name="_Toc66105106"/>
      <w:bookmarkStart w:id="1536" w:name="_Toc66106979"/>
      <w:bookmarkStart w:id="1537" w:name="_Toc66462636"/>
      <w:bookmarkStart w:id="1538" w:name="_Toc70927159"/>
      <w:bookmarkStart w:id="1539" w:name="_Toc73781981"/>
      <w:bookmarkStart w:id="1540" w:name="_Toc56624263"/>
      <w:bookmarkStart w:id="1541" w:name="_Toc57018159"/>
      <w:bookmarkStart w:id="1542" w:name="_Toc57272121"/>
      <w:bookmarkStart w:id="1543" w:name="_Toc57272226"/>
      <w:bookmarkStart w:id="1544" w:name="_Toc57272329"/>
      <w:bookmarkStart w:id="1545" w:name="_Toc57272555"/>
      <w:bookmarkStart w:id="1546" w:name="_Toc57285079"/>
      <w:bookmarkStart w:id="1547" w:name="_Toc57983727"/>
      <w:bookmarkStart w:id="1548" w:name="_Toc49766816"/>
      <w:bookmarkStart w:id="1549" w:name="_Toc51230022"/>
      <w:bookmarkEnd w:id="1534"/>
      <w:r w:rsidRPr="00D61FD5">
        <w:rPr>
          <w:lang w:eastAsia="zh-CN"/>
        </w:rPr>
        <w:t>7.4</w:t>
      </w:r>
      <w:r w:rsidRPr="00D61FD5">
        <w:rPr>
          <w:lang w:eastAsia="zh-CN"/>
        </w:rPr>
        <w:tab/>
        <w:t>Conclusion summary</w:t>
      </w:r>
      <w:bookmarkEnd w:id="1535"/>
      <w:bookmarkEnd w:id="1536"/>
      <w:bookmarkEnd w:id="1537"/>
      <w:bookmarkEnd w:id="1538"/>
      <w:bookmarkEnd w:id="1539"/>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 xml:space="preserve">This solution is not pursued further. Generally, operators prefer to use single pair of IP addresses for multiple SCTP applications running on a single node (e.g. </w:t>
            </w:r>
            <w:proofErr w:type="spellStart"/>
            <w:r w:rsidRPr="00D61FD5">
              <w:t>Xn</w:t>
            </w:r>
            <w:proofErr w:type="spellEnd"/>
            <w:r w:rsidRPr="00D61FD5">
              <w:t>,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550" w:name="_Toc63666273"/>
      <w:bookmarkStart w:id="1551" w:name="_Toc66105107"/>
      <w:bookmarkStart w:id="1552" w:name="_Toc66106980"/>
      <w:bookmarkStart w:id="1553" w:name="_Toc66462637"/>
      <w:bookmarkStart w:id="1554" w:name="_Toc70927160"/>
      <w:bookmarkStart w:id="1555" w:name="_Toc73781982"/>
      <w:r w:rsidRPr="00D61FD5">
        <w:t xml:space="preserve">Annex </w:t>
      </w:r>
      <w:r w:rsidR="007F543E" w:rsidRPr="00D61FD5">
        <w:t>A</w:t>
      </w:r>
      <w:r w:rsidRPr="00D61FD5">
        <w:t>:</w:t>
      </w:r>
      <w:r w:rsidR="002B3270" w:rsidRPr="00D61FD5">
        <w:br/>
      </w:r>
      <w:r w:rsidRPr="00D61FD5">
        <w:t>IANA port allocation policy</w:t>
      </w:r>
      <w:bookmarkEnd w:id="1540"/>
      <w:bookmarkEnd w:id="1541"/>
      <w:bookmarkEnd w:id="1542"/>
      <w:bookmarkEnd w:id="1543"/>
      <w:bookmarkEnd w:id="1544"/>
      <w:bookmarkEnd w:id="1545"/>
      <w:bookmarkEnd w:id="1546"/>
      <w:bookmarkEnd w:id="1547"/>
      <w:bookmarkEnd w:id="1550"/>
      <w:bookmarkEnd w:id="1551"/>
      <w:bookmarkEnd w:id="1552"/>
      <w:bookmarkEnd w:id="1553"/>
      <w:bookmarkEnd w:id="1554"/>
      <w:bookmarkEnd w:id="1555"/>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556" w:name="_Toc63666274"/>
      <w:bookmarkStart w:id="1557" w:name="_Toc66105108"/>
      <w:bookmarkStart w:id="1558" w:name="_Toc66106981"/>
      <w:bookmarkStart w:id="1559" w:name="_Toc66462638"/>
      <w:bookmarkStart w:id="1560" w:name="_Toc70927161"/>
      <w:bookmarkStart w:id="1561" w:name="_Toc73781983"/>
      <w:bookmarkStart w:id="1562" w:name="_Toc56624264"/>
      <w:bookmarkStart w:id="1563" w:name="_Toc57018160"/>
      <w:bookmarkStart w:id="1564" w:name="_Toc57272122"/>
      <w:bookmarkStart w:id="1565" w:name="_Toc57272227"/>
      <w:bookmarkStart w:id="1566" w:name="_Toc57272330"/>
      <w:bookmarkStart w:id="1567" w:name="_Toc57272556"/>
      <w:bookmarkStart w:id="1568" w:name="_Toc57285080"/>
      <w:bookmarkStart w:id="1569" w:name="_Toc57983728"/>
      <w:r w:rsidRPr="00D61FD5">
        <w:t>Annex B:</w:t>
      </w:r>
      <w:r w:rsidR="002B3270" w:rsidRPr="00D61FD5">
        <w:br/>
      </w:r>
      <w:r w:rsidR="007D38BC" w:rsidRPr="00D61FD5">
        <w:rPr>
          <w:lang w:val="en-US"/>
        </w:rPr>
        <w:t>Port number use</w:t>
      </w:r>
      <w:bookmarkEnd w:id="1556"/>
      <w:bookmarkEnd w:id="1557"/>
      <w:bookmarkEnd w:id="1558"/>
      <w:bookmarkEnd w:id="1559"/>
      <w:bookmarkEnd w:id="1560"/>
      <w:bookmarkEnd w:id="1561"/>
    </w:p>
    <w:p w14:paraId="1B647C51" w14:textId="788E88F1" w:rsidR="007D38BC" w:rsidRPr="00D61FD5" w:rsidRDefault="007D38BC" w:rsidP="007D38BC">
      <w:pPr>
        <w:pStyle w:val="Heading2"/>
        <w:rPr>
          <w:lang w:val="en-US"/>
        </w:rPr>
      </w:pPr>
      <w:bookmarkStart w:id="1570" w:name="_Toc63666275"/>
      <w:bookmarkStart w:id="1571" w:name="_Toc66105109"/>
      <w:bookmarkStart w:id="1572" w:name="_Toc66106982"/>
      <w:bookmarkStart w:id="1573" w:name="_Toc66462639"/>
      <w:bookmarkStart w:id="1574" w:name="_Toc70927162"/>
      <w:bookmarkStart w:id="1575" w:name="_Toc73781984"/>
      <w:r w:rsidRPr="00D61FD5">
        <w:rPr>
          <w:lang w:val="en-US"/>
        </w:rPr>
        <w:t>B.1</w:t>
      </w:r>
      <w:r w:rsidRPr="00D61FD5">
        <w:rPr>
          <w:lang w:val="en-US"/>
        </w:rPr>
        <w:tab/>
        <w:t>General</w:t>
      </w:r>
      <w:bookmarkEnd w:id="1570"/>
      <w:bookmarkEnd w:id="1571"/>
      <w:bookmarkEnd w:id="1572"/>
      <w:bookmarkEnd w:id="1573"/>
      <w:bookmarkEnd w:id="1574"/>
      <w:bookmarkEnd w:id="1575"/>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576" w:name="_Toc63666276"/>
      <w:bookmarkStart w:id="1577" w:name="_Toc66105110"/>
      <w:bookmarkStart w:id="1578" w:name="_Toc66106983"/>
      <w:bookmarkStart w:id="1579" w:name="_Toc66462640"/>
      <w:bookmarkStart w:id="1580" w:name="_Toc70927163"/>
      <w:bookmarkStart w:id="1581" w:name="_Toc73781985"/>
      <w:r w:rsidRPr="00D61FD5">
        <w:rPr>
          <w:lang w:val="en-US"/>
        </w:rPr>
        <w:t>B.2</w:t>
      </w:r>
      <w:r w:rsidRPr="00D61FD5">
        <w:rPr>
          <w:lang w:val="en-US"/>
        </w:rPr>
        <w:tab/>
        <w:t>Port number ranges</w:t>
      </w:r>
      <w:bookmarkEnd w:id="1576"/>
      <w:bookmarkEnd w:id="1577"/>
      <w:bookmarkEnd w:id="1578"/>
      <w:bookmarkEnd w:id="1579"/>
      <w:bookmarkEnd w:id="1580"/>
      <w:bookmarkEnd w:id="1581"/>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4pt;height:129.5pt" o:ole="">
            <v:imagedata r:id="rId23" o:title=""/>
          </v:shape>
          <o:OLEObject Type="Embed" ProgID="Visio.Drawing.15" ShapeID="_x0000_i1032" DrawAspect="Content" ObjectID="_1686512613"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85pt;height:141.6pt" o:ole="">
            <v:imagedata r:id="rId25" o:title=""/>
          </v:shape>
          <o:OLEObject Type="Embed" ProgID="Visio.Drawing.15" ShapeID="_x0000_i1033" DrawAspect="Content" ObjectID="_1686512614"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582" w:name="_Toc63666277"/>
      <w:bookmarkStart w:id="1583" w:name="_Toc66105111"/>
      <w:bookmarkStart w:id="1584" w:name="_Toc66106984"/>
      <w:bookmarkStart w:id="1585" w:name="_Toc66462641"/>
      <w:bookmarkStart w:id="1586" w:name="_Toc70927164"/>
      <w:bookmarkStart w:id="1587" w:name="_Toc73781986"/>
      <w:r w:rsidRPr="00D61FD5">
        <w:rPr>
          <w:lang w:val="en-US"/>
        </w:rPr>
        <w:t>B.3</w:t>
      </w:r>
      <w:r w:rsidRPr="00D61FD5">
        <w:rPr>
          <w:lang w:val="en-US"/>
        </w:rPr>
        <w:tab/>
        <w:t>Service identified by port number not assigned by IANA</w:t>
      </w:r>
      <w:bookmarkEnd w:id="1582"/>
      <w:bookmarkEnd w:id="1583"/>
      <w:bookmarkEnd w:id="1584"/>
      <w:bookmarkEnd w:id="1585"/>
      <w:bookmarkEnd w:id="1586"/>
      <w:bookmarkEnd w:id="1587"/>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 xml:space="preserve">Internal mechanisms within the same host (e.g. a configuration file, indicated within a URI or using </w:t>
      </w:r>
      <w:proofErr w:type="spellStart"/>
      <w:r w:rsidRPr="00D61FD5">
        <w:rPr>
          <w:lang w:val="en-US"/>
        </w:rPr>
        <w:t>interprocess</w:t>
      </w:r>
      <w:proofErr w:type="spellEnd"/>
      <w:r w:rsidRPr="00D61FD5">
        <w:rPr>
          <w:lang w:val="en-US"/>
        </w:rPr>
        <w:t xml:space="preserve">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 xml:space="preserve">Relying on specific service names and use of existing port discovery services defined by IETF: </w:t>
      </w:r>
      <w:proofErr w:type="spellStart"/>
      <w:r w:rsidRPr="00D61FD5">
        <w:rPr>
          <w:lang w:val="en-US"/>
        </w:rPr>
        <w:t>mDNS</w:t>
      </w:r>
      <w:proofErr w:type="spellEnd"/>
      <w:r w:rsidRPr="00D61FD5">
        <w:rPr>
          <w:lang w:val="en-US"/>
        </w:rPr>
        <w:t xml:space="preserve">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588" w:name="_Toc63666278"/>
      <w:bookmarkStart w:id="1589" w:name="_Toc66105112"/>
      <w:bookmarkStart w:id="1590" w:name="_Toc66106985"/>
      <w:bookmarkStart w:id="1591" w:name="_Toc66462642"/>
      <w:bookmarkStart w:id="1592" w:name="_Toc70927165"/>
      <w:bookmarkStart w:id="1593" w:name="_Toc73781987"/>
      <w:r w:rsidRPr="00D61FD5">
        <w:t>Annex C:</w:t>
      </w:r>
      <w:r w:rsidR="002B3270" w:rsidRPr="00D61FD5">
        <w:br/>
      </w:r>
      <w:r w:rsidR="00EF49DA" w:rsidRPr="00D61FD5">
        <w:t>IANA procedures for Service Name and Port Number registry management</w:t>
      </w:r>
      <w:bookmarkEnd w:id="1588"/>
      <w:bookmarkEnd w:id="1589"/>
      <w:bookmarkEnd w:id="1590"/>
      <w:bookmarkEnd w:id="1591"/>
      <w:bookmarkEnd w:id="1592"/>
      <w:bookmarkEnd w:id="1593"/>
    </w:p>
    <w:p w14:paraId="3B1ECCFF" w14:textId="6D1CEC14" w:rsidR="00EF49DA" w:rsidRPr="00D61FD5" w:rsidRDefault="00EF49DA" w:rsidP="00230B8D">
      <w:pPr>
        <w:pStyle w:val="Heading2"/>
      </w:pPr>
      <w:bookmarkStart w:id="1594" w:name="_Toc63666279"/>
      <w:bookmarkStart w:id="1595" w:name="_Toc66105113"/>
      <w:bookmarkStart w:id="1596" w:name="_Toc66106986"/>
      <w:bookmarkStart w:id="1597" w:name="_Toc66462643"/>
      <w:bookmarkStart w:id="1598" w:name="_Toc70927166"/>
      <w:bookmarkStart w:id="1599" w:name="_Toc73781988"/>
      <w:r w:rsidRPr="00D61FD5">
        <w:t>C.1</w:t>
      </w:r>
      <w:r w:rsidRPr="00D61FD5">
        <w:tab/>
        <w:t>General principles</w:t>
      </w:r>
      <w:bookmarkEnd w:id="1594"/>
      <w:bookmarkEnd w:id="1595"/>
      <w:bookmarkEnd w:id="1596"/>
      <w:bookmarkEnd w:id="1597"/>
      <w:bookmarkEnd w:id="1598"/>
      <w:bookmarkEnd w:id="1599"/>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600" w:name="_Toc63666280"/>
      <w:bookmarkStart w:id="1601" w:name="_Toc66105114"/>
      <w:bookmarkStart w:id="1602" w:name="_Toc66106987"/>
      <w:bookmarkStart w:id="1603" w:name="_Toc66462644"/>
      <w:bookmarkStart w:id="1604" w:name="_Toc70927167"/>
      <w:bookmarkStart w:id="1605" w:name="_Toc73781989"/>
      <w:r w:rsidRPr="00D61FD5">
        <w:t>C.2</w:t>
      </w:r>
      <w:r w:rsidRPr="00D61FD5">
        <w:tab/>
        <w:t>Assignment Procedure</w:t>
      </w:r>
      <w:bookmarkEnd w:id="1600"/>
      <w:bookmarkEnd w:id="1601"/>
      <w:bookmarkEnd w:id="1602"/>
      <w:bookmarkEnd w:id="1603"/>
      <w:bookmarkEnd w:id="1604"/>
      <w:bookmarkEnd w:id="1605"/>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606" w:name="_Toc63666281"/>
      <w:bookmarkStart w:id="1607" w:name="_Toc66105115"/>
      <w:bookmarkStart w:id="1608" w:name="_Toc66106988"/>
      <w:bookmarkStart w:id="1609" w:name="_Toc66462645"/>
      <w:bookmarkStart w:id="1610" w:name="_Toc70927168"/>
      <w:bookmarkStart w:id="1611" w:name="_Toc73781990"/>
      <w:r w:rsidRPr="00D61FD5">
        <w:t>C.3</w:t>
      </w:r>
      <w:r w:rsidRPr="00D61FD5">
        <w:tab/>
        <w:t>IANA Polic</w:t>
      </w:r>
      <w:r w:rsidR="00C91B2D" w:rsidRPr="00D61FD5">
        <w:t>ies</w:t>
      </w:r>
      <w:r w:rsidRPr="00D61FD5">
        <w:t xml:space="preserve"> for Port Number assignment</w:t>
      </w:r>
      <w:bookmarkEnd w:id="1606"/>
      <w:bookmarkEnd w:id="1607"/>
      <w:bookmarkEnd w:id="1608"/>
      <w:bookmarkEnd w:id="1609"/>
      <w:bookmarkEnd w:id="1610"/>
      <w:bookmarkEnd w:id="1611"/>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612" w:name="_Toc63666282"/>
      <w:bookmarkStart w:id="1613" w:name="_Toc66105116"/>
      <w:bookmarkStart w:id="1614" w:name="_Toc66106989"/>
      <w:bookmarkStart w:id="1615" w:name="_Toc66462646"/>
      <w:bookmarkStart w:id="1616" w:name="_Toc70927169"/>
      <w:bookmarkStart w:id="1617" w:name="_Toc73781991"/>
      <w:r w:rsidRPr="00D61FD5">
        <w:lastRenderedPageBreak/>
        <w:t>C.4</w:t>
      </w:r>
      <w:r w:rsidRPr="00D61FD5">
        <w:tab/>
        <w:t>Recommendations to designers of application and service protocols</w:t>
      </w:r>
      <w:bookmarkEnd w:id="1612"/>
      <w:bookmarkEnd w:id="1613"/>
      <w:bookmarkEnd w:id="1614"/>
      <w:bookmarkEnd w:id="1615"/>
      <w:bookmarkEnd w:id="1616"/>
      <w:bookmarkEnd w:id="1617"/>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 xml:space="preserve">By internal mechanisms within the same host (e.g., a configuration file, indicated within a URI or using </w:t>
      </w:r>
      <w:proofErr w:type="spellStart"/>
      <w:r w:rsidRPr="00D61FD5">
        <w:t>interprocess</w:t>
      </w:r>
      <w:proofErr w:type="spellEnd"/>
      <w:r w:rsidRPr="00D61FD5">
        <w:t xml:space="preserve">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 xml:space="preserve">Using an existing port discovery service: portmapper [RFC1833], </w:t>
      </w:r>
      <w:proofErr w:type="spellStart"/>
      <w:r w:rsidRPr="00D61FD5">
        <w:t>mDNS</w:t>
      </w:r>
      <w:proofErr w:type="spellEnd"/>
      <w:r w:rsidRPr="00D61FD5">
        <w:t xml:space="preserve">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618" w:name="_Toc63666283"/>
      <w:bookmarkStart w:id="1619" w:name="_Toc66105117"/>
      <w:bookmarkStart w:id="1620" w:name="_Toc66106990"/>
      <w:bookmarkStart w:id="1621" w:name="_Toc66462647"/>
      <w:bookmarkStart w:id="1622" w:name="_Toc70927170"/>
      <w:bookmarkStart w:id="1623" w:name="_Toc73781992"/>
      <w:r w:rsidRPr="00D61FD5">
        <w:t>C.5</w:t>
      </w:r>
      <w:r w:rsidRPr="00D61FD5">
        <w:tab/>
        <w:t>3GPP port assignment applications since 2009</w:t>
      </w:r>
      <w:bookmarkEnd w:id="1618"/>
      <w:bookmarkEnd w:id="1619"/>
      <w:bookmarkEnd w:id="1620"/>
      <w:bookmarkEnd w:id="1621"/>
      <w:bookmarkEnd w:id="1622"/>
      <w:bookmarkEnd w:id="1623"/>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proofErr w:type="spellStart"/>
            <w:r w:rsidRPr="00D61FD5">
              <w:rPr>
                <w:b w:val="0"/>
              </w:rPr>
              <w:t>sgsap</w:t>
            </w:r>
            <w:proofErr w:type="spellEnd"/>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24E6467E" w14:textId="77777777" w:rsidR="00965962" w:rsidRPr="00D61FD5" w:rsidRDefault="00965962" w:rsidP="00115B25">
            <w:pPr>
              <w:pStyle w:val="TH"/>
              <w:rPr>
                <w:b w:val="0"/>
              </w:rPr>
            </w:pPr>
            <w:proofErr w:type="spellStart"/>
            <w:r w:rsidRPr="00D61FD5">
              <w:rPr>
                <w:b w:val="0"/>
              </w:rPr>
              <w:t>SGsAP</w:t>
            </w:r>
            <w:proofErr w:type="spellEnd"/>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proofErr w:type="spellStart"/>
            <w:r w:rsidRPr="00D61FD5">
              <w:rPr>
                <w:b w:val="0"/>
              </w:rPr>
              <w:t>sbcap</w:t>
            </w:r>
            <w:proofErr w:type="spellEnd"/>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7AAA46C0" w14:textId="77777777" w:rsidR="00965962" w:rsidRPr="00D61FD5" w:rsidRDefault="00965962" w:rsidP="00115B25">
            <w:pPr>
              <w:pStyle w:val="TH"/>
              <w:rPr>
                <w:b w:val="0"/>
              </w:rPr>
            </w:pPr>
            <w:proofErr w:type="spellStart"/>
            <w:r w:rsidRPr="00D61FD5">
              <w:rPr>
                <w:b w:val="0"/>
              </w:rPr>
              <w:t>SBcAP</w:t>
            </w:r>
            <w:proofErr w:type="spellEnd"/>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proofErr w:type="spellStart"/>
            <w:r w:rsidRPr="00D61FD5">
              <w:rPr>
                <w:b w:val="0"/>
              </w:rPr>
              <w:t>udp</w:t>
            </w:r>
            <w:proofErr w:type="spellEnd"/>
            <w:r w:rsidRPr="00D61FD5">
              <w:rPr>
                <w:b w:val="0"/>
              </w:rPr>
              <w:t xml:space="preserve">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w:t>
            </w:r>
            <w:proofErr w:type="spellStart"/>
            <w:r w:rsidRPr="00D61FD5">
              <w:rPr>
                <w:b w:val="0"/>
              </w:rPr>
              <w:t>eNB</w:t>
            </w:r>
            <w:proofErr w:type="spellEnd"/>
            <w:r w:rsidRPr="00D61FD5">
              <w:rPr>
                <w:b w:val="0"/>
              </w:rPr>
              <w:t>)</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w:t>
            </w:r>
            <w:proofErr w:type="spellStart"/>
            <w:r w:rsidRPr="00D61FD5">
              <w:rPr>
                <w:b w:val="0"/>
              </w:rPr>
              <w:t>eNB</w:t>
            </w:r>
            <w:proofErr w:type="spellEnd"/>
            <w:r w:rsidRPr="00D61FD5">
              <w:rPr>
                <w:b w:val="0"/>
              </w:rPr>
              <w:t>/</w:t>
            </w:r>
            <w:proofErr w:type="spellStart"/>
            <w:r w:rsidRPr="00D61FD5">
              <w:rPr>
                <w:b w:val="0"/>
              </w:rPr>
              <w:t>eNB</w:t>
            </w:r>
            <w:proofErr w:type="spellEnd"/>
            <w:r w:rsidRPr="00D61FD5">
              <w:rPr>
                <w:b w:val="0"/>
              </w:rPr>
              <w:t>)</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proofErr w:type="spellStart"/>
            <w:r w:rsidRPr="00D61FD5">
              <w:rPr>
                <w:b w:val="0"/>
              </w:rPr>
              <w:t>iuhsctpassoc</w:t>
            </w:r>
            <w:proofErr w:type="spellEnd"/>
            <w:r w:rsidRPr="00D61FD5">
              <w:rPr>
                <w:b w:val="0"/>
              </w:rPr>
              <w:t xml:space="preserve">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proofErr w:type="spellStart"/>
            <w:r w:rsidRPr="00D61FD5">
              <w:rPr>
                <w:b w:val="0"/>
              </w:rPr>
              <w:t>sctp</w:t>
            </w:r>
            <w:proofErr w:type="spellEnd"/>
            <w:r w:rsidRPr="00D61FD5">
              <w:rPr>
                <w:b w:val="0"/>
              </w:rPr>
              <w:t xml:space="preserve">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proofErr w:type="spellStart"/>
            <w:r w:rsidRPr="00D61FD5">
              <w:rPr>
                <w:b w:val="0"/>
              </w:rPr>
              <w:t>tcp</w:t>
            </w:r>
            <w:proofErr w:type="spellEnd"/>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proofErr w:type="spellStart"/>
            <w:r w:rsidRPr="00D61FD5">
              <w:rPr>
                <w:b w:val="0"/>
              </w:rPr>
              <w:t>sctp</w:t>
            </w:r>
            <w:proofErr w:type="spellEnd"/>
            <w:r w:rsidRPr="00D61FD5">
              <w:rPr>
                <w:b w:val="0"/>
              </w:rPr>
              <w:t xml:space="preserve">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proofErr w:type="spellStart"/>
            <w:r w:rsidRPr="00D61FD5">
              <w:rPr>
                <w:b w:val="0"/>
              </w:rPr>
              <w:t>wlcp</w:t>
            </w:r>
            <w:proofErr w:type="spellEnd"/>
            <w:r w:rsidRPr="00D61FD5">
              <w:rPr>
                <w:b w:val="0"/>
              </w:rPr>
              <w:t xml:space="preserve">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proofErr w:type="spellStart"/>
            <w:r w:rsidRPr="00D61FD5">
              <w:rPr>
                <w:b w:val="0"/>
              </w:rPr>
              <w:t>udp</w:t>
            </w:r>
            <w:proofErr w:type="spellEnd"/>
            <w:r w:rsidRPr="00D61FD5">
              <w:rPr>
                <w:b w:val="0"/>
              </w:rPr>
              <w:t xml:space="preserve">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proofErr w:type="spellStart"/>
            <w:r w:rsidRPr="00D61FD5">
              <w:rPr>
                <w:b w:val="0"/>
              </w:rPr>
              <w:t>slmap</w:t>
            </w:r>
            <w:proofErr w:type="spellEnd"/>
            <w:r w:rsidRPr="00D61FD5">
              <w:rPr>
                <w:b w:val="0"/>
              </w:rPr>
              <w:t xml:space="preserve">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proofErr w:type="spellStart"/>
            <w:r w:rsidRPr="00D61FD5">
              <w:rPr>
                <w:b w:val="0"/>
              </w:rPr>
              <w:t>sctp</w:t>
            </w:r>
            <w:proofErr w:type="spellEnd"/>
            <w:r w:rsidRPr="00D61FD5">
              <w:rPr>
                <w:b w:val="0"/>
              </w:rPr>
              <w:t xml:space="preserve"> </w:t>
            </w:r>
          </w:p>
        </w:tc>
        <w:tc>
          <w:tcPr>
            <w:tcW w:w="1821" w:type="dxa"/>
          </w:tcPr>
          <w:p w14:paraId="7209C9FD" w14:textId="77777777" w:rsidR="00965962" w:rsidRPr="00D61FD5" w:rsidRDefault="00965962" w:rsidP="00115B25">
            <w:pPr>
              <w:pStyle w:val="TH"/>
              <w:rPr>
                <w:b w:val="0"/>
              </w:rPr>
            </w:pPr>
            <w:proofErr w:type="spellStart"/>
            <w:r w:rsidRPr="00D61FD5">
              <w:rPr>
                <w:b w:val="0"/>
              </w:rPr>
              <w:t>SLm</w:t>
            </w:r>
            <w:proofErr w:type="spellEnd"/>
            <w:r w:rsidRPr="00D61FD5">
              <w:rPr>
                <w:b w:val="0"/>
              </w:rPr>
              <w:t xml:space="preserve">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proofErr w:type="spellStart"/>
            <w:r w:rsidRPr="00D61FD5">
              <w:rPr>
                <w:b w:val="0"/>
              </w:rPr>
              <w:t>sctp</w:t>
            </w:r>
            <w:proofErr w:type="spellEnd"/>
            <w:r w:rsidRPr="00D61FD5">
              <w:rPr>
                <w:b w:val="0"/>
              </w:rPr>
              <w:t xml:space="preserve">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proofErr w:type="spellStart"/>
            <w:r w:rsidRPr="00D61FD5">
              <w:rPr>
                <w:b w:val="0"/>
              </w:rPr>
              <w:t>xw</w:t>
            </w:r>
            <w:proofErr w:type="spellEnd"/>
            <w:r w:rsidRPr="00D61FD5">
              <w:rPr>
                <w:b w:val="0"/>
              </w:rPr>
              <w:t>-control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0972E3ED" w14:textId="77777777" w:rsidR="00965962" w:rsidRPr="00D61FD5" w:rsidRDefault="00965962" w:rsidP="00115B25">
            <w:pPr>
              <w:pStyle w:val="TH"/>
              <w:rPr>
                <w:b w:val="0"/>
              </w:rPr>
            </w:pPr>
            <w:proofErr w:type="spellStart"/>
            <w:r w:rsidRPr="00D61FD5">
              <w:rPr>
                <w:b w:val="0"/>
              </w:rPr>
              <w:t>Xw</w:t>
            </w:r>
            <w:proofErr w:type="spellEnd"/>
            <w:r w:rsidRPr="00D61FD5">
              <w:rPr>
                <w:b w:val="0"/>
              </w:rPr>
              <w:t>-Control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w:t>
            </w:r>
            <w:proofErr w:type="spellStart"/>
            <w:r w:rsidRPr="00D61FD5">
              <w:rPr>
                <w:b w:val="0"/>
              </w:rPr>
              <w:t>eNB</w:t>
            </w:r>
            <w:proofErr w:type="spellEnd"/>
            <w:r w:rsidRPr="00D61FD5">
              <w:rPr>
                <w:b w:val="0"/>
              </w:rPr>
              <w:t>/WT)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proofErr w:type="spellStart"/>
            <w:r w:rsidRPr="00D61FD5">
              <w:rPr>
                <w:b w:val="0"/>
              </w:rPr>
              <w:t>pfcp</w:t>
            </w:r>
            <w:proofErr w:type="spellEnd"/>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proofErr w:type="spellStart"/>
            <w:r w:rsidRPr="00D61FD5">
              <w:rPr>
                <w:b w:val="0"/>
              </w:rPr>
              <w:t>udp</w:t>
            </w:r>
            <w:proofErr w:type="spellEnd"/>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w:t>
            </w:r>
            <w:proofErr w:type="spellStart"/>
            <w:r w:rsidRPr="00D61FD5">
              <w:rPr>
                <w:b w:val="0"/>
              </w:rPr>
              <w:t>gNB</w:t>
            </w:r>
            <w:proofErr w:type="spellEnd"/>
            <w:r w:rsidRPr="00D61FD5">
              <w:rPr>
                <w:b w:val="0"/>
              </w:rPr>
              <w:t>/ng-</w:t>
            </w:r>
            <w:proofErr w:type="spellStart"/>
            <w:r w:rsidRPr="00D61FD5">
              <w:rPr>
                <w:b w:val="0"/>
              </w:rPr>
              <w:t>eNB</w:t>
            </w:r>
            <w:proofErr w:type="spellEnd"/>
            <w:r w:rsidRPr="00D61FD5">
              <w:rPr>
                <w:b w:val="0"/>
              </w:rPr>
              <w:t>-AMF)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proofErr w:type="spellStart"/>
            <w:r w:rsidRPr="00D61FD5">
              <w:rPr>
                <w:b w:val="0"/>
              </w:rPr>
              <w:t>xn</w:t>
            </w:r>
            <w:proofErr w:type="spellEnd"/>
            <w:r w:rsidRPr="00D61FD5">
              <w:rPr>
                <w:b w:val="0"/>
              </w:rPr>
              <w:t>-control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17D4EA7C" w14:textId="77777777" w:rsidR="00965962" w:rsidRPr="00D61FD5" w:rsidRDefault="00965962" w:rsidP="00115B25">
            <w:pPr>
              <w:pStyle w:val="TH"/>
              <w:rPr>
                <w:b w:val="0"/>
              </w:rPr>
            </w:pPr>
            <w:proofErr w:type="spellStart"/>
            <w:r w:rsidRPr="00D61FD5">
              <w:rPr>
                <w:b w:val="0"/>
              </w:rPr>
              <w:t>Xn</w:t>
            </w:r>
            <w:proofErr w:type="spellEnd"/>
            <w:r w:rsidRPr="00D61FD5">
              <w:rPr>
                <w:b w:val="0"/>
              </w:rPr>
              <w:t xml:space="preserve">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w:t>
            </w:r>
            <w:proofErr w:type="spellStart"/>
            <w:r w:rsidRPr="00D61FD5">
              <w:rPr>
                <w:b w:val="0"/>
              </w:rPr>
              <w:t>gNB-gNB</w:t>
            </w:r>
            <w:proofErr w:type="spellEnd"/>
            <w:r w:rsidRPr="00D61FD5">
              <w:rPr>
                <w:b w:val="0"/>
              </w:rPr>
              <w:t>/ng-</w:t>
            </w:r>
            <w:proofErr w:type="spellStart"/>
            <w:r w:rsidRPr="00D61FD5">
              <w:rPr>
                <w:b w:val="0"/>
              </w:rPr>
              <w:t>eNB</w:t>
            </w:r>
            <w:proofErr w:type="spellEnd"/>
            <w:r w:rsidRPr="00D61FD5">
              <w:rPr>
                <w:b w:val="0"/>
              </w:rPr>
              <w:t>)</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w:t>
            </w:r>
            <w:proofErr w:type="spellStart"/>
            <w:r w:rsidRPr="00D61FD5">
              <w:rPr>
                <w:b w:val="0"/>
              </w:rPr>
              <w:t>gNBCU</w:t>
            </w:r>
            <w:proofErr w:type="spellEnd"/>
            <w:r w:rsidRPr="00D61FD5">
              <w:rPr>
                <w:b w:val="0"/>
              </w:rPr>
              <w:t>/</w:t>
            </w:r>
            <w:proofErr w:type="spellStart"/>
            <w:r w:rsidRPr="00D61FD5">
              <w:rPr>
                <w:b w:val="0"/>
              </w:rPr>
              <w:t>gNBDU</w:t>
            </w:r>
            <w:proofErr w:type="spellEnd"/>
            <w:r w:rsidRPr="00D61FD5">
              <w:rPr>
                <w:b w:val="0"/>
              </w:rPr>
              <w:t>)</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w:t>
            </w:r>
            <w:proofErr w:type="spellStart"/>
            <w:r w:rsidRPr="00D61FD5">
              <w:rPr>
                <w:b w:val="0"/>
              </w:rPr>
              <w:t>gNB</w:t>
            </w:r>
            <w:proofErr w:type="spellEnd"/>
            <w:r w:rsidRPr="00D61FD5">
              <w:rPr>
                <w:b w:val="0"/>
              </w:rPr>
              <w:t>-CU-CP/</w:t>
            </w:r>
            <w:proofErr w:type="spellStart"/>
            <w:r w:rsidRPr="00D61FD5">
              <w:rPr>
                <w:b w:val="0"/>
              </w:rPr>
              <w:t>gNB</w:t>
            </w:r>
            <w:proofErr w:type="spellEnd"/>
            <w:r w:rsidRPr="00D61FD5">
              <w:rPr>
                <w:b w:val="0"/>
              </w:rPr>
              <w:t>-CU-UP)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proofErr w:type="spellStart"/>
            <w:r w:rsidRPr="00D61FD5">
              <w:rPr>
                <w:b w:val="0"/>
              </w:rPr>
              <w:t>udp</w:t>
            </w:r>
            <w:proofErr w:type="spellEnd"/>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proofErr w:type="spellStart"/>
            <w:r w:rsidRPr="00D61FD5">
              <w:rPr>
                <w:b w:val="0"/>
              </w:rPr>
              <w:t>sctp</w:t>
            </w:r>
            <w:proofErr w:type="spellEnd"/>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w:t>
            </w:r>
            <w:proofErr w:type="spellStart"/>
            <w:r w:rsidRPr="00D61FD5">
              <w:rPr>
                <w:b w:val="0"/>
              </w:rPr>
              <w:t>eNB</w:t>
            </w:r>
            <w:proofErr w:type="spellEnd"/>
            <w:r w:rsidRPr="00D61FD5">
              <w:rPr>
                <w:b w:val="0"/>
              </w:rPr>
              <w:t>-DU/ng-</w:t>
            </w:r>
            <w:proofErr w:type="spellStart"/>
            <w:r w:rsidRPr="00D61FD5">
              <w:rPr>
                <w:b w:val="0"/>
              </w:rPr>
              <w:t>eNB</w:t>
            </w:r>
            <w:proofErr w:type="spellEnd"/>
            <w:r w:rsidRPr="00D61FD5">
              <w:rPr>
                <w:b w:val="0"/>
              </w:rPr>
              <w:t>-CU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624" w:name="_Toc66105118"/>
      <w:bookmarkStart w:id="1625" w:name="_Toc66106991"/>
      <w:bookmarkStart w:id="1626" w:name="_Toc66462648"/>
      <w:bookmarkStart w:id="1627" w:name="_Toc70927171"/>
      <w:bookmarkStart w:id="1628" w:name="_Toc73781993"/>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624"/>
      <w:bookmarkEnd w:id="1625"/>
      <w:bookmarkEnd w:id="1626"/>
      <w:bookmarkEnd w:id="1627"/>
      <w:bookmarkEnd w:id="1628"/>
    </w:p>
    <w:p w14:paraId="6C089232" w14:textId="157C134F" w:rsidR="007C6735" w:rsidRPr="00D61FD5" w:rsidRDefault="006554B6" w:rsidP="007C6735">
      <w:pPr>
        <w:pStyle w:val="Heading2"/>
        <w:rPr>
          <w:lang w:val="en-US"/>
        </w:rPr>
      </w:pPr>
      <w:bookmarkStart w:id="1629" w:name="_Toc66105119"/>
      <w:bookmarkStart w:id="1630" w:name="_Toc66106992"/>
      <w:bookmarkStart w:id="1631" w:name="_Toc66462649"/>
      <w:bookmarkStart w:id="1632" w:name="_Toc70927172"/>
      <w:bookmarkStart w:id="1633" w:name="_Toc73781994"/>
      <w:r w:rsidRPr="00D61FD5">
        <w:rPr>
          <w:lang w:val="en-US"/>
        </w:rPr>
        <w:t>D.</w:t>
      </w:r>
      <w:r w:rsidR="007C6735" w:rsidRPr="00D61FD5">
        <w:rPr>
          <w:lang w:val="en-US"/>
        </w:rPr>
        <w:t>1</w:t>
      </w:r>
      <w:r w:rsidR="007C6735" w:rsidRPr="00D61FD5">
        <w:rPr>
          <w:lang w:val="en-US"/>
        </w:rPr>
        <w:tab/>
        <w:t>General</w:t>
      </w:r>
      <w:bookmarkEnd w:id="1629"/>
      <w:bookmarkEnd w:id="1630"/>
      <w:bookmarkEnd w:id="1631"/>
      <w:bookmarkEnd w:id="1632"/>
      <w:bookmarkEnd w:id="1633"/>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634" w:name="_Toc66105120"/>
      <w:bookmarkStart w:id="1635" w:name="_Toc66106993"/>
      <w:bookmarkStart w:id="1636" w:name="_Toc66462650"/>
      <w:bookmarkStart w:id="1637" w:name="_Toc70927173"/>
      <w:bookmarkStart w:id="1638" w:name="_Toc73781995"/>
      <w:r w:rsidRPr="00D61FD5">
        <w:rPr>
          <w:lang w:val="en-US"/>
        </w:rPr>
        <w:t>D.</w:t>
      </w:r>
      <w:r w:rsidR="007C6735" w:rsidRPr="00D61FD5">
        <w:rPr>
          <w:lang w:val="en-US"/>
        </w:rPr>
        <w:t>2</w:t>
      </w:r>
      <w:r w:rsidR="007C6735" w:rsidRPr="00D61FD5">
        <w:rPr>
          <w:lang w:val="en-US"/>
        </w:rPr>
        <w:tab/>
        <w:t>Key provisions for the draft RFC</w:t>
      </w:r>
      <w:bookmarkEnd w:id="1634"/>
      <w:bookmarkEnd w:id="1635"/>
      <w:bookmarkEnd w:id="1636"/>
      <w:bookmarkEnd w:id="1637"/>
      <w:bookmarkEnd w:id="1638"/>
    </w:p>
    <w:p w14:paraId="76837DA9" w14:textId="053FB2AE" w:rsidR="007C6735" w:rsidRPr="00D61FD5" w:rsidRDefault="006554B6" w:rsidP="007C6735">
      <w:pPr>
        <w:pStyle w:val="Heading3"/>
        <w:rPr>
          <w:lang w:val="en-US"/>
        </w:rPr>
      </w:pPr>
      <w:bookmarkStart w:id="1639" w:name="_Toc66105121"/>
      <w:bookmarkStart w:id="1640" w:name="_Toc66106994"/>
      <w:bookmarkStart w:id="1641" w:name="_Toc66462651"/>
      <w:bookmarkStart w:id="1642" w:name="_Toc70927174"/>
      <w:bookmarkStart w:id="1643" w:name="_Toc73781996"/>
      <w:r w:rsidRPr="00D61FD5">
        <w:rPr>
          <w:lang w:val="en-US"/>
        </w:rPr>
        <w:t>D.</w:t>
      </w:r>
      <w:r w:rsidR="007C6735" w:rsidRPr="00D61FD5">
        <w:rPr>
          <w:lang w:val="en-US"/>
        </w:rPr>
        <w:t>2.1</w:t>
      </w:r>
      <w:r w:rsidR="007C6735" w:rsidRPr="00D61FD5">
        <w:rPr>
          <w:lang w:val="en-US"/>
        </w:rPr>
        <w:tab/>
        <w:t>Introduction</w:t>
      </w:r>
      <w:bookmarkEnd w:id="1639"/>
      <w:bookmarkEnd w:id="1640"/>
      <w:bookmarkEnd w:id="1641"/>
      <w:bookmarkEnd w:id="1642"/>
      <w:bookmarkEnd w:id="1643"/>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644" w:name="_Toc66105122"/>
      <w:bookmarkStart w:id="1645" w:name="_Toc66106995"/>
      <w:bookmarkStart w:id="1646" w:name="_Toc66462652"/>
      <w:bookmarkStart w:id="1647" w:name="_Toc70927175"/>
      <w:bookmarkStart w:id="1648" w:name="_Toc73781997"/>
      <w:r w:rsidRPr="00D61FD5">
        <w:rPr>
          <w:lang w:val="en-US"/>
        </w:rPr>
        <w:t>D.</w:t>
      </w:r>
      <w:r w:rsidR="007C6735" w:rsidRPr="00D61FD5">
        <w:rPr>
          <w:lang w:val="en-US"/>
        </w:rPr>
        <w:t>2.2</w:t>
      </w:r>
      <w:r w:rsidR="007C6735" w:rsidRPr="00D61FD5">
        <w:rPr>
          <w:lang w:val="en-US"/>
        </w:rPr>
        <w:tab/>
        <w:t>Background</w:t>
      </w:r>
      <w:bookmarkEnd w:id="1644"/>
      <w:bookmarkEnd w:id="1645"/>
      <w:bookmarkEnd w:id="1646"/>
      <w:bookmarkEnd w:id="1647"/>
      <w:bookmarkEnd w:id="1648"/>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6F31B5CA" w:rsidR="007C6735" w:rsidRPr="00D61FD5" w:rsidRDefault="007C6735" w:rsidP="007C6735">
      <w:pPr>
        <w:rPr>
          <w:lang w:val="en-US"/>
        </w:rPr>
      </w:pPr>
      <w:r w:rsidRPr="00D61FD5">
        <w:rPr>
          <w:lang w:val="en-US"/>
        </w:rPr>
        <w:t>Quote from</w:t>
      </w:r>
      <w:r w:rsidR="00EC3DCA">
        <w:rPr>
          <w:lang w:val="en-US"/>
        </w:rPr>
        <w:t xml:space="preserve"> clause </w:t>
      </w:r>
      <w:r w:rsidRPr="00D61FD5">
        <w:rPr>
          <w:lang w:val="en-US"/>
        </w:rPr>
        <w:t xml:space="preserve">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649" w:name="_Toc66105123"/>
      <w:bookmarkStart w:id="1650" w:name="_Toc66106996"/>
      <w:bookmarkStart w:id="1651" w:name="_Toc66462653"/>
      <w:bookmarkStart w:id="1652" w:name="_Toc70927176"/>
      <w:bookmarkStart w:id="1653" w:name="_Toc73781998"/>
      <w:r w:rsidRPr="00D61FD5">
        <w:rPr>
          <w:lang w:val="en-US"/>
        </w:rPr>
        <w:t>D.</w:t>
      </w:r>
      <w:r w:rsidR="007C6735" w:rsidRPr="00D61FD5">
        <w:rPr>
          <w:lang w:val="en-US"/>
        </w:rPr>
        <w:t>2.3</w:t>
      </w:r>
      <w:r w:rsidR="007C6735" w:rsidRPr="00D61FD5">
        <w:rPr>
          <w:lang w:val="en-US"/>
        </w:rPr>
        <w:tab/>
        <w:t>Objectives</w:t>
      </w:r>
      <w:bookmarkEnd w:id="1649"/>
      <w:bookmarkEnd w:id="1650"/>
      <w:bookmarkEnd w:id="1651"/>
      <w:bookmarkEnd w:id="1652"/>
      <w:bookmarkEnd w:id="1653"/>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654" w:name="_Toc66105124"/>
      <w:bookmarkStart w:id="1655" w:name="_Toc66106997"/>
      <w:bookmarkStart w:id="1656" w:name="_Toc66462654"/>
      <w:bookmarkStart w:id="1657" w:name="_Toc70927177"/>
      <w:bookmarkStart w:id="1658" w:name="_Toc73781999"/>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654"/>
      <w:bookmarkEnd w:id="1655"/>
      <w:bookmarkEnd w:id="1656"/>
      <w:bookmarkEnd w:id="1657"/>
      <w:bookmarkEnd w:id="1658"/>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 xml:space="preserve">If the client already uses port discovery mechanism, like </w:t>
      </w:r>
      <w:proofErr w:type="spellStart"/>
      <w:r w:rsidRPr="00D61FD5">
        <w:t>mDNS</w:t>
      </w:r>
      <w:proofErr w:type="spellEnd"/>
      <w:r w:rsidRPr="00D61FD5">
        <w:t xml:space="preserve">. Considerations for the above DNS solution applies also to </w:t>
      </w:r>
      <w:proofErr w:type="spellStart"/>
      <w:r w:rsidRPr="00D61FD5">
        <w:t>mDNS</w:t>
      </w:r>
      <w:proofErr w:type="spellEnd"/>
      <w:r w:rsidRPr="00D61FD5">
        <w:t xml:space="preserve"> one.</w:t>
      </w:r>
    </w:p>
    <w:p w14:paraId="6685493C" w14:textId="708ED29F" w:rsidR="00080512" w:rsidRPr="00D61FD5" w:rsidRDefault="00080512" w:rsidP="007A31EB">
      <w:pPr>
        <w:pStyle w:val="Heading8"/>
      </w:pPr>
      <w:bookmarkStart w:id="1659" w:name="_Toc63666284"/>
      <w:bookmarkStart w:id="1660" w:name="_Toc66105125"/>
      <w:bookmarkStart w:id="1661" w:name="_Toc66106998"/>
      <w:bookmarkStart w:id="1662" w:name="_Toc66462655"/>
      <w:bookmarkStart w:id="1663" w:name="_Toc70927178"/>
      <w:bookmarkStart w:id="1664" w:name="_Toc73782000"/>
      <w:r w:rsidRPr="00D61FD5">
        <w:lastRenderedPageBreak/>
        <w:t xml:space="preserve">Annex </w:t>
      </w:r>
      <w:r w:rsidR="007C6735" w:rsidRPr="00D61FD5">
        <w:t>E</w:t>
      </w:r>
      <w:r w:rsidRPr="00D61FD5">
        <w:t xml:space="preserve"> (informative):</w:t>
      </w:r>
      <w:r w:rsidRPr="00D61FD5">
        <w:br/>
        <w:t>Change history</w:t>
      </w:r>
      <w:bookmarkEnd w:id="1548"/>
      <w:bookmarkEnd w:id="1549"/>
      <w:bookmarkEnd w:id="1562"/>
      <w:bookmarkEnd w:id="1563"/>
      <w:bookmarkEnd w:id="1564"/>
      <w:bookmarkEnd w:id="1565"/>
      <w:bookmarkEnd w:id="1566"/>
      <w:bookmarkEnd w:id="1567"/>
      <w:bookmarkEnd w:id="1568"/>
      <w:bookmarkEnd w:id="1569"/>
      <w:bookmarkEnd w:id="1659"/>
      <w:bookmarkEnd w:id="1660"/>
      <w:bookmarkEnd w:id="1661"/>
      <w:bookmarkEnd w:id="1662"/>
      <w:bookmarkEnd w:id="1663"/>
      <w:bookmarkEnd w:id="1664"/>
    </w:p>
    <w:p w14:paraId="0D58A194" w14:textId="77777777" w:rsidR="00054A22" w:rsidRPr="00D61FD5" w:rsidRDefault="00054A22" w:rsidP="00054A22">
      <w:pPr>
        <w:pStyle w:val="TH"/>
      </w:pPr>
      <w:bookmarkStart w:id="1665" w:name="historyclause"/>
      <w:bookmarkEnd w:id="1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r w:rsidRPr="00D61FD5">
              <w:rPr>
                <w:sz w:val="16"/>
                <w:szCs w:val="16"/>
              </w:rPr>
              <w:t>2021-0</w:t>
            </w:r>
            <w:r>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r w:rsidRPr="00D61FD5">
              <w:rPr>
                <w:sz w:val="16"/>
                <w:szCs w:val="16"/>
              </w:rPr>
              <w:t>CT4#10</w:t>
            </w:r>
            <w:r>
              <w:rPr>
                <w:sz w:val="16"/>
                <w:szCs w:val="16"/>
              </w:rPr>
              <w:t>4</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r>
              <w:rPr>
                <w:sz w:val="16"/>
                <w:szCs w:val="16"/>
              </w:rPr>
              <w:t>1.2.0</w:t>
            </w:r>
          </w:p>
        </w:tc>
      </w:tr>
      <w:tr w:rsidR="008F3802" w:rsidRPr="00D61FD5" w14:paraId="4642F27F"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0A0EDD3C" w14:textId="7F13A930" w:rsidR="008F3802" w:rsidRPr="00D61FD5" w:rsidRDefault="008F3802" w:rsidP="00A920D5">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9ED15" w14:textId="296D01C8" w:rsidR="008F3802" w:rsidRPr="00D61FD5" w:rsidRDefault="008F3802" w:rsidP="00A920D5">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1937DC" w14:textId="48705566" w:rsidR="008F3802" w:rsidRDefault="008F3802" w:rsidP="00A920D5">
            <w:pPr>
              <w:pStyle w:val="TAC"/>
              <w:rPr>
                <w:sz w:val="16"/>
                <w:szCs w:val="16"/>
              </w:rPr>
            </w:pPr>
            <w:r>
              <w:rPr>
                <w:sz w:val="16"/>
                <w:szCs w:val="16"/>
              </w:rPr>
              <w:t>CP-211085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EF3A" w14:textId="77777777" w:rsidR="008F3802" w:rsidRPr="00D61FD5" w:rsidRDefault="008F3802"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6B06" w14:textId="77777777" w:rsidR="008F3802" w:rsidRPr="00D61FD5" w:rsidRDefault="008F3802"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48EB0" w14:textId="77777777" w:rsidR="008F3802" w:rsidRPr="00D61FD5" w:rsidRDefault="008F3802"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2B0AE" w14:textId="3D95AF2E" w:rsidR="008F3802" w:rsidRDefault="008F3802" w:rsidP="00A920D5">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ECA3" w14:textId="3A38FC5C" w:rsidR="008F3802" w:rsidRDefault="008F3802" w:rsidP="00A920D5">
            <w:pPr>
              <w:pStyle w:val="TAC"/>
              <w:rPr>
                <w:sz w:val="16"/>
                <w:szCs w:val="16"/>
              </w:rPr>
            </w:pPr>
            <w:r>
              <w:rPr>
                <w:sz w:val="16"/>
                <w:szCs w:val="16"/>
              </w:rPr>
              <w:t>2.0.0</w:t>
            </w:r>
          </w:p>
        </w:tc>
      </w:tr>
      <w:tr w:rsidR="00934F83" w:rsidRPr="00D61FD5" w14:paraId="65F33F7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32DA5C9C" w14:textId="6E434DD2" w:rsidR="00934F83" w:rsidRDefault="00934F83" w:rsidP="00934F83">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FAC0D" w14:textId="270D6069" w:rsidR="00934F83" w:rsidRDefault="00934F83" w:rsidP="00934F83">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1877B2" w14:textId="77777777" w:rsidR="00934F83" w:rsidRDefault="00934F83" w:rsidP="00934F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49CA3" w14:textId="77777777" w:rsidR="00934F83" w:rsidRPr="00D61FD5" w:rsidRDefault="00934F83" w:rsidP="00934F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A0329" w14:textId="77777777" w:rsidR="00934F83" w:rsidRPr="00D61FD5" w:rsidRDefault="00934F83" w:rsidP="00934F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35F5" w14:textId="77777777" w:rsidR="00934F83" w:rsidRPr="00D61FD5" w:rsidRDefault="00934F83" w:rsidP="00934F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AA75C" w14:textId="0C1A454C" w:rsidR="00934F83" w:rsidRDefault="00934F83" w:rsidP="00934F83">
            <w:pPr>
              <w:pStyle w:val="TAL"/>
              <w:rPr>
                <w:sz w:val="16"/>
                <w:szCs w:val="16"/>
              </w:rPr>
            </w:pPr>
            <w:r>
              <w:rPr>
                <w:sz w:val="16"/>
                <w:szCs w:val="16"/>
              </w:rPr>
              <w:t>TR approved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34678" w14:textId="013F1B0D" w:rsidR="00934F83" w:rsidRDefault="00934F83" w:rsidP="00934F83">
            <w:pPr>
              <w:pStyle w:val="TAC"/>
              <w:rPr>
                <w:sz w:val="16"/>
                <w:szCs w:val="16"/>
              </w:rPr>
            </w:pPr>
            <w:r>
              <w:rPr>
                <w:sz w:val="16"/>
                <w:szCs w:val="16"/>
              </w:rPr>
              <w:t>17.0.0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DF7F8" w14:textId="77777777" w:rsidR="008B46BE" w:rsidRDefault="008B46BE">
      <w:r>
        <w:separator/>
      </w:r>
    </w:p>
  </w:endnote>
  <w:endnote w:type="continuationSeparator" w:id="0">
    <w:p w14:paraId="14813EBE" w14:textId="77777777" w:rsidR="008B46BE" w:rsidRDefault="008B4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E40F09" w:rsidRDefault="00E40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DD0C5" w14:textId="77777777" w:rsidR="008B46BE" w:rsidRDefault="008B46BE">
      <w:r>
        <w:separator/>
      </w:r>
    </w:p>
  </w:footnote>
  <w:footnote w:type="continuationSeparator" w:id="0">
    <w:p w14:paraId="1701597E" w14:textId="77777777" w:rsidR="008B46BE" w:rsidRDefault="008B4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5808312E"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7EF5">
      <w:rPr>
        <w:rFonts w:ascii="Arial" w:hAnsi="Arial" w:cs="Arial"/>
        <w:b/>
        <w:noProof/>
        <w:sz w:val="18"/>
        <w:szCs w:val="18"/>
      </w:rPr>
      <w:t>3GPP TR 29.835 V17.0.0 (2021-06)</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C43">
      <w:rPr>
        <w:rFonts w:ascii="Arial" w:hAnsi="Arial" w:cs="Arial"/>
        <w:b/>
        <w:noProof/>
        <w:sz w:val="18"/>
        <w:szCs w:val="18"/>
      </w:rPr>
      <w:t>3</w:t>
    </w:r>
    <w:r>
      <w:rPr>
        <w:rFonts w:ascii="Arial" w:hAnsi="Arial" w:cs="Arial"/>
        <w:b/>
        <w:sz w:val="18"/>
        <w:szCs w:val="18"/>
      </w:rPr>
      <w:fldChar w:fldCharType="end"/>
    </w:r>
  </w:p>
  <w:p w14:paraId="47C0C8C1" w14:textId="1D05C4E4"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7EF5">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5325"/>
    <w:rsid w:val="000A7508"/>
    <w:rsid w:val="000B0B2B"/>
    <w:rsid w:val="000B3317"/>
    <w:rsid w:val="000B58E5"/>
    <w:rsid w:val="000C47C3"/>
    <w:rsid w:val="000C48B3"/>
    <w:rsid w:val="000D0CC2"/>
    <w:rsid w:val="000D1D52"/>
    <w:rsid w:val="000D58AB"/>
    <w:rsid w:val="000D5E40"/>
    <w:rsid w:val="000E0525"/>
    <w:rsid w:val="000E1C43"/>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AC"/>
    <w:rsid w:val="001D02C2"/>
    <w:rsid w:val="001E52BF"/>
    <w:rsid w:val="001E66B3"/>
    <w:rsid w:val="001F0C1D"/>
    <w:rsid w:val="001F1132"/>
    <w:rsid w:val="001F13E4"/>
    <w:rsid w:val="001F168B"/>
    <w:rsid w:val="001F77FC"/>
    <w:rsid w:val="002047AA"/>
    <w:rsid w:val="00230B8D"/>
    <w:rsid w:val="002347A2"/>
    <w:rsid w:val="00244900"/>
    <w:rsid w:val="002536D9"/>
    <w:rsid w:val="002616DD"/>
    <w:rsid w:val="002675F0"/>
    <w:rsid w:val="00280FA5"/>
    <w:rsid w:val="00281B73"/>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37EF5"/>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42A5"/>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96871"/>
    <w:rsid w:val="008A2AA3"/>
    <w:rsid w:val="008A37A8"/>
    <w:rsid w:val="008B1D3B"/>
    <w:rsid w:val="008B46BE"/>
    <w:rsid w:val="008C384C"/>
    <w:rsid w:val="008C3E5D"/>
    <w:rsid w:val="008C6A3F"/>
    <w:rsid w:val="008D60CA"/>
    <w:rsid w:val="008D7268"/>
    <w:rsid w:val="008E5AF8"/>
    <w:rsid w:val="008F3802"/>
    <w:rsid w:val="008F55C0"/>
    <w:rsid w:val="00900393"/>
    <w:rsid w:val="0090271F"/>
    <w:rsid w:val="00902E23"/>
    <w:rsid w:val="009045CD"/>
    <w:rsid w:val="00904DF4"/>
    <w:rsid w:val="00905C70"/>
    <w:rsid w:val="0090769B"/>
    <w:rsid w:val="009114D7"/>
    <w:rsid w:val="0091348E"/>
    <w:rsid w:val="00917CCB"/>
    <w:rsid w:val="0092463E"/>
    <w:rsid w:val="00930FBE"/>
    <w:rsid w:val="00934F83"/>
    <w:rsid w:val="00942EC2"/>
    <w:rsid w:val="00956D02"/>
    <w:rsid w:val="00965962"/>
    <w:rsid w:val="009849BB"/>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33DA"/>
    <w:rsid w:val="00A75097"/>
    <w:rsid w:val="00A82346"/>
    <w:rsid w:val="00A9011C"/>
    <w:rsid w:val="00A91635"/>
    <w:rsid w:val="00A920D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13E1"/>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CF66EB"/>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593C"/>
    <w:rsid w:val="00E40F09"/>
    <w:rsid w:val="00E40FB5"/>
    <w:rsid w:val="00E44582"/>
    <w:rsid w:val="00E60B7B"/>
    <w:rsid w:val="00E74164"/>
    <w:rsid w:val="00E77645"/>
    <w:rsid w:val="00E800DB"/>
    <w:rsid w:val="00E97C20"/>
    <w:rsid w:val="00EA15B0"/>
    <w:rsid w:val="00EA5EA7"/>
    <w:rsid w:val="00EC3DCA"/>
    <w:rsid w:val="00EC4A25"/>
    <w:rsid w:val="00ED3393"/>
    <w:rsid w:val="00EE3950"/>
    <w:rsid w:val="00EE3B50"/>
    <w:rsid w:val="00EE63E6"/>
    <w:rsid w:val="00EE7923"/>
    <w:rsid w:val="00EF49DA"/>
    <w:rsid w:val="00F025A2"/>
    <w:rsid w:val="00F04712"/>
    <w:rsid w:val="00F13360"/>
    <w:rsid w:val="00F13A4A"/>
    <w:rsid w:val="00F22EC7"/>
    <w:rsid w:val="00F250CD"/>
    <w:rsid w:val="00F31DFA"/>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D7938-B019-4933-AEBA-AA74DB38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22486</Words>
  <Characters>128172</Characters>
  <Application>Microsoft Office Word</Application>
  <DocSecurity>0</DocSecurity>
  <Lines>1068</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24.486_CR0099R1_(Rel-17)_eV2XAPP</cp:lastModifiedBy>
  <cp:revision>8</cp:revision>
  <cp:lastPrinted>2019-02-25T14:05:00Z</cp:lastPrinted>
  <dcterms:created xsi:type="dcterms:W3CDTF">2021-06-29T20:49:00Z</dcterms:created>
  <dcterms:modified xsi:type="dcterms:W3CDTF">2021-06-29T20:57:00Z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1622197587</vt:lpwstr>
  </property>
</Properties>
</file>