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20360D">
              <w:t>16</w:t>
            </w:r>
            <w:r>
              <w:t>.</w:t>
            </w:r>
            <w:r w:rsidR="009178F0">
              <w:t>0</w:t>
            </w:r>
            <w:r w:rsidRPr="004D3578">
              <w:t>.</w:t>
            </w:r>
            <w:r w:rsidR="00726424">
              <w:t>0</w:t>
            </w:r>
            <w:r w:rsidR="004109ED" w:rsidRPr="004D3578">
              <w:t xml:space="preserve"> </w:t>
            </w:r>
            <w:r w:rsidRPr="00133525">
              <w:rPr>
                <w:sz w:val="32"/>
              </w:rPr>
              <w:t>(</w:t>
            </w:r>
            <w:r>
              <w:rPr>
                <w:sz w:val="32"/>
              </w:rPr>
              <w:t>20</w:t>
            </w:r>
            <w:r w:rsidR="00726424">
              <w:rPr>
                <w:sz w:val="32"/>
              </w:rPr>
              <w:t>20</w:t>
            </w:r>
            <w:r w:rsidRPr="00133525">
              <w:rPr>
                <w:sz w:val="32"/>
              </w:rPr>
              <w:t>-</w:t>
            </w:r>
            <w:r w:rsidR="00726424">
              <w:rPr>
                <w:sz w:val="32"/>
              </w:rPr>
              <w:t>03</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w:t>
            </w:r>
            <w:bookmarkEnd w:id="7"/>
            <w:r w:rsidR="002E614B">
              <w:rPr>
                <w:noProof/>
                <w:sz w:val="18"/>
              </w:rPr>
              <w:t>20</w:t>
            </w:r>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0360D" w:rsidRDefault="002036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_Toc35941127 \h </w:instrText>
      </w:r>
      <w:r>
        <w:fldChar w:fldCharType="separate"/>
      </w:r>
      <w:r>
        <w:t>5</w:t>
      </w:r>
      <w:r>
        <w:fldChar w:fldCharType="end"/>
      </w:r>
    </w:p>
    <w:p w:rsidR="0020360D" w:rsidRDefault="002036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_Toc35941128 \h </w:instrText>
      </w:r>
      <w:r>
        <w:fldChar w:fldCharType="separate"/>
      </w:r>
      <w:r>
        <w:t>6</w:t>
      </w:r>
      <w:r>
        <w:fldChar w:fldCharType="end"/>
      </w:r>
    </w:p>
    <w:p w:rsidR="0020360D" w:rsidRDefault="002036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_Toc35941129 \h </w:instrText>
      </w:r>
      <w:r>
        <w:fldChar w:fldCharType="separate"/>
      </w:r>
      <w:r>
        <w:t>6</w:t>
      </w:r>
      <w:r>
        <w:fldChar w:fldCharType="end"/>
      </w:r>
    </w:p>
    <w:p w:rsidR="0020360D" w:rsidRDefault="002036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_Toc35941130 \h </w:instrText>
      </w:r>
      <w:r>
        <w:fldChar w:fldCharType="separate"/>
      </w:r>
      <w:r>
        <w:t>7</w:t>
      </w:r>
      <w:r>
        <w:fldChar w:fldCharType="end"/>
      </w:r>
    </w:p>
    <w:p w:rsidR="0020360D" w:rsidRDefault="002036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_Toc35941131 \h </w:instrText>
      </w:r>
      <w:r>
        <w:fldChar w:fldCharType="separate"/>
      </w:r>
      <w:r>
        <w:t>7</w:t>
      </w:r>
      <w:r>
        <w:fldChar w:fldCharType="end"/>
      </w:r>
    </w:p>
    <w:p w:rsidR="0020360D" w:rsidRDefault="002036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_Toc35941132 \h </w:instrText>
      </w:r>
      <w:r>
        <w:fldChar w:fldCharType="separate"/>
      </w:r>
      <w:r>
        <w:t>7</w:t>
      </w:r>
      <w:r>
        <w:fldChar w:fldCharType="end"/>
      </w:r>
    </w:p>
    <w:p w:rsidR="0020360D" w:rsidRDefault="002036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_Toc35941133 \h </w:instrText>
      </w:r>
      <w:r>
        <w:fldChar w:fldCharType="separate"/>
      </w:r>
      <w:r>
        <w:t>7</w:t>
      </w:r>
      <w:r>
        <w:fldChar w:fldCharType="end"/>
      </w:r>
    </w:p>
    <w:p w:rsidR="0020360D" w:rsidRDefault="002036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_Toc35941134 \h </w:instrText>
      </w:r>
      <w:r>
        <w:fldChar w:fldCharType="separate"/>
      </w:r>
      <w:r>
        <w:t>7</w:t>
      </w:r>
      <w:r>
        <w:fldChar w:fldCharType="end"/>
      </w:r>
    </w:p>
    <w:p w:rsidR="0020360D" w:rsidRDefault="002036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_Toc35941135 \h </w:instrText>
      </w:r>
      <w:r>
        <w:fldChar w:fldCharType="separate"/>
      </w:r>
      <w:r>
        <w:t>7</w:t>
      </w:r>
      <w:r>
        <w:fldChar w:fldCharType="end"/>
      </w:r>
    </w:p>
    <w:p w:rsidR="0020360D" w:rsidRDefault="0020360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_Toc35941136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_Toc35941137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_Toc35941138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_Toc35941139 \h </w:instrText>
      </w:r>
      <w:r>
        <w:fldChar w:fldCharType="separate"/>
      </w:r>
      <w:r>
        <w:t>8</w:t>
      </w:r>
      <w:r>
        <w:fldChar w:fldCharType="end"/>
      </w:r>
    </w:p>
    <w:p w:rsidR="0020360D" w:rsidRDefault="0020360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_Toc35941140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_Toc35941141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_Toc35941142 \h </w:instrText>
      </w:r>
      <w:r>
        <w:fldChar w:fldCharType="separate"/>
      </w:r>
      <w:r>
        <w:t>8</w:t>
      </w:r>
      <w:r>
        <w:fldChar w:fldCharType="end"/>
      </w:r>
    </w:p>
    <w:p w:rsidR="0020360D" w:rsidRDefault="0020360D">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_Toc35941143 \h </w:instrText>
      </w:r>
      <w:r>
        <w:fldChar w:fldCharType="separate"/>
      </w:r>
      <w:r>
        <w:t>8</w:t>
      </w:r>
      <w:r>
        <w:fldChar w:fldCharType="end"/>
      </w:r>
    </w:p>
    <w:p w:rsidR="0020360D" w:rsidRDefault="002036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_Toc35941144 \h </w:instrText>
      </w:r>
      <w:r>
        <w:fldChar w:fldCharType="separate"/>
      </w:r>
      <w:r>
        <w:t>8</w:t>
      </w:r>
      <w:r>
        <w:fldChar w:fldCharType="end"/>
      </w:r>
    </w:p>
    <w:p w:rsidR="0020360D" w:rsidRDefault="002036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_Toc35941145 \h </w:instrText>
      </w:r>
      <w:r>
        <w:fldChar w:fldCharType="separate"/>
      </w:r>
      <w:r>
        <w:t>8</w:t>
      </w:r>
      <w:r>
        <w:fldChar w:fldCharType="end"/>
      </w:r>
    </w:p>
    <w:p w:rsidR="0020360D" w:rsidRDefault="002036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_Toc35941146 \h </w:instrText>
      </w:r>
      <w:r>
        <w:fldChar w:fldCharType="separate"/>
      </w:r>
      <w:r>
        <w:t>9</w:t>
      </w:r>
      <w:r>
        <w:fldChar w:fldCharType="end"/>
      </w:r>
    </w:p>
    <w:p w:rsidR="0020360D" w:rsidRDefault="002036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_Toc35941147 \h </w:instrText>
      </w:r>
      <w:r>
        <w:fldChar w:fldCharType="separate"/>
      </w:r>
      <w:r>
        <w:t>9</w:t>
      </w:r>
      <w:r>
        <w:fldChar w:fldCharType="end"/>
      </w:r>
    </w:p>
    <w:p w:rsidR="0020360D" w:rsidRDefault="002036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_Toc35941148 \h </w:instrText>
      </w:r>
      <w:r>
        <w:fldChar w:fldCharType="separate"/>
      </w:r>
      <w:r>
        <w:t>9</w:t>
      </w:r>
      <w:r>
        <w:fldChar w:fldCharType="end"/>
      </w:r>
    </w:p>
    <w:p w:rsidR="0020360D" w:rsidRDefault="0020360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_Toc35941149 \h </w:instrText>
      </w:r>
      <w:r>
        <w:fldChar w:fldCharType="separate"/>
      </w:r>
      <w:r>
        <w:t>9</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6.</w:t>
      </w:r>
      <w:r w:rsidRPr="0020360D">
        <w:rPr>
          <w:lang w:val="en-US"/>
        </w:rPr>
        <w:t>2.</w:t>
      </w:r>
      <w:r w:rsidRPr="0020360D">
        <w:rPr>
          <w:lang w:val="en-US" w:eastAsia="zh-CN"/>
        </w:rPr>
        <w:t>2</w:t>
      </w:r>
      <w:r w:rsidRPr="0020360D">
        <w:rPr>
          <w:rFonts w:asciiTheme="minorHAnsi" w:hAnsiTheme="minorHAnsi" w:cstheme="minorBidi"/>
          <w:sz w:val="22"/>
          <w:szCs w:val="22"/>
          <w:lang w:eastAsia="en-GB"/>
        </w:rPr>
        <w:tab/>
      </w:r>
      <w:r w:rsidRPr="001D790A">
        <w:rPr>
          <w:rFonts w:eastAsia="SimSun"/>
          <w:lang w:val="en-US" w:eastAsia="zh-CN"/>
        </w:rPr>
        <w:t>Heartbeat</w:t>
      </w:r>
      <w:r w:rsidRPr="001D790A">
        <w:rPr>
          <w:rFonts w:eastAsia="SimSun"/>
          <w:lang w:eastAsia="zh-CN"/>
        </w:rPr>
        <w:t xml:space="preserve"> </w:t>
      </w:r>
      <w:r w:rsidRPr="001D790A">
        <w:rPr>
          <w:rFonts w:eastAsia="SimSun"/>
          <w:lang w:val="en-US" w:eastAsia="zh-CN"/>
        </w:rPr>
        <w:t>P</w:t>
      </w:r>
      <w:r w:rsidRPr="001D790A">
        <w:rPr>
          <w:rFonts w:eastAsia="SimSun"/>
          <w:lang w:eastAsia="zh-CN"/>
        </w:rPr>
        <w:t>rocedure</w:t>
      </w:r>
      <w:r>
        <w:tab/>
      </w:r>
      <w:r>
        <w:fldChar w:fldCharType="begin" w:fldLock="1"/>
      </w:r>
      <w:r>
        <w:instrText xml:space="preserve"> PAGEREF _Toc35941150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2.2</w:t>
      </w:r>
      <w:r w:rsidRPr="0020360D">
        <w:t>.1</w:t>
      </w:r>
      <w:r w:rsidRPr="0020360D">
        <w:rPr>
          <w:rFonts w:asciiTheme="minorHAnsi" w:hAnsiTheme="minorHAnsi" w:cstheme="minorBidi"/>
          <w:sz w:val="22"/>
          <w:szCs w:val="22"/>
        </w:rPr>
        <w:tab/>
      </w:r>
      <w:r w:rsidRPr="001D790A">
        <w:rPr>
          <w:rFonts w:eastAsia="SimSun"/>
          <w:lang w:eastAsia="zh-CN"/>
        </w:rPr>
        <w:t>General</w:t>
      </w:r>
      <w:r>
        <w:tab/>
      </w:r>
      <w:r>
        <w:fldChar w:fldCharType="begin" w:fldLock="1"/>
      </w:r>
      <w:r>
        <w:instrText xml:space="preserve"> PAGEREF _Toc35941151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6.2.</w:t>
      </w:r>
      <w:r w:rsidRPr="0020360D">
        <w:rPr>
          <w:lang w:val="en-US"/>
        </w:rPr>
        <w:t>2</w:t>
      </w:r>
      <w:r w:rsidRPr="0020360D">
        <w:t>.2</w:t>
      </w:r>
      <w:r w:rsidRPr="0020360D">
        <w:rPr>
          <w:rFonts w:asciiTheme="minorHAnsi" w:hAnsiTheme="minorHAnsi" w:cstheme="minorBidi"/>
          <w:sz w:val="22"/>
          <w:szCs w:val="22"/>
          <w:lang w:eastAsia="en-GB"/>
        </w:rPr>
        <w:tab/>
      </w:r>
      <w:r w:rsidRPr="001D790A">
        <w:rPr>
          <w:rFonts w:eastAsia="SimSun"/>
          <w:lang w:val="en-US" w:eastAsia="zh-CN"/>
        </w:rPr>
        <w:t>Heartbeat</w:t>
      </w:r>
      <w:r w:rsidRPr="001D790A">
        <w:rPr>
          <w:rFonts w:eastAsia="SimSun"/>
        </w:rPr>
        <w:t xml:space="preserve"> Request</w:t>
      </w:r>
      <w:r>
        <w:tab/>
      </w:r>
      <w:r>
        <w:fldChar w:fldCharType="begin" w:fldLock="1"/>
      </w:r>
      <w:r>
        <w:instrText xml:space="preserve"> PAGEREF _Toc35941152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6.2.</w:t>
      </w:r>
      <w:r w:rsidRPr="0020360D">
        <w:rPr>
          <w:lang w:val="en-US"/>
        </w:rPr>
        <w:t>2</w:t>
      </w:r>
      <w:r w:rsidRPr="0020360D">
        <w:t>.3</w:t>
      </w:r>
      <w:r w:rsidRPr="0020360D">
        <w:rPr>
          <w:rFonts w:asciiTheme="minorHAnsi" w:hAnsiTheme="minorHAnsi" w:cstheme="minorBidi"/>
          <w:sz w:val="22"/>
          <w:szCs w:val="22"/>
          <w:lang w:eastAsia="en-GB"/>
        </w:rPr>
        <w:tab/>
      </w:r>
      <w:r w:rsidRPr="001D790A">
        <w:rPr>
          <w:rFonts w:eastAsia="SimSun"/>
          <w:lang w:val="en-US" w:eastAsia="zh-CN"/>
        </w:rPr>
        <w:t>Heartbeat</w:t>
      </w:r>
      <w:r w:rsidRPr="001D790A">
        <w:rPr>
          <w:rFonts w:eastAsia="SimSun"/>
        </w:rPr>
        <w:t xml:space="preserve"> Response</w:t>
      </w:r>
      <w:r>
        <w:tab/>
      </w:r>
      <w:r>
        <w:fldChar w:fldCharType="begin" w:fldLock="1"/>
      </w:r>
      <w:r>
        <w:instrText xml:space="preserve"> PAGEREF _Toc35941153 \h </w:instrText>
      </w:r>
      <w:r>
        <w:fldChar w:fldCharType="separate"/>
      </w:r>
      <w:r>
        <w:t>9</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6.</w:t>
      </w:r>
      <w:r w:rsidRPr="0020360D">
        <w:rPr>
          <w:lang w:val="en-US"/>
        </w:rPr>
        <w:t>2.3</w:t>
      </w:r>
      <w:r w:rsidRPr="0020360D">
        <w:rPr>
          <w:rFonts w:asciiTheme="minorHAnsi" w:hAnsiTheme="minorHAnsi" w:cstheme="minorBidi"/>
          <w:sz w:val="22"/>
          <w:szCs w:val="22"/>
          <w:lang w:eastAsia="en-GB"/>
        </w:rPr>
        <w:tab/>
      </w:r>
      <w:r w:rsidRPr="001D790A">
        <w:rPr>
          <w:rFonts w:eastAsia="SimSun"/>
        </w:rPr>
        <w:t>Subscription Management Procedure</w:t>
      </w:r>
      <w:r>
        <w:tab/>
      </w:r>
      <w:r>
        <w:fldChar w:fldCharType="begin" w:fldLock="1"/>
      </w:r>
      <w:r>
        <w:instrText xml:space="preserve"> PAGEREF _Toc35941154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2.3</w:t>
      </w:r>
      <w:r w:rsidRPr="0020360D">
        <w:t>.1</w:t>
      </w:r>
      <w:r w:rsidRPr="0020360D">
        <w:rPr>
          <w:rFonts w:asciiTheme="minorHAnsi" w:hAnsiTheme="minorHAnsi" w:cstheme="minorBidi"/>
          <w:sz w:val="22"/>
          <w:szCs w:val="22"/>
          <w:lang w:eastAsia="en-GB"/>
        </w:rPr>
        <w:tab/>
      </w:r>
      <w:r>
        <w:t>General</w:t>
      </w:r>
      <w:r>
        <w:tab/>
      </w:r>
      <w:r>
        <w:fldChar w:fldCharType="begin" w:fldLock="1"/>
      </w:r>
      <w:r>
        <w:instrText xml:space="preserve"> PAGEREF _Toc35941155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2.3</w:t>
      </w:r>
      <w:r w:rsidRPr="0020360D">
        <w:t>.2</w:t>
      </w:r>
      <w:r w:rsidRPr="0020360D">
        <w:rPr>
          <w:rFonts w:asciiTheme="minorHAnsi" w:hAnsiTheme="minorHAnsi" w:cstheme="minorBidi"/>
          <w:sz w:val="22"/>
          <w:szCs w:val="22"/>
          <w:lang w:eastAsia="en-GB"/>
        </w:rPr>
        <w:tab/>
      </w:r>
      <w:r>
        <w:t>Procedures in the MME</w:t>
      </w:r>
      <w:r>
        <w:tab/>
      </w:r>
      <w:r>
        <w:fldChar w:fldCharType="begin" w:fldLock="1"/>
      </w:r>
      <w:r>
        <w:instrText xml:space="preserve"> PAGEREF _Toc35941156 \h </w:instrText>
      </w:r>
      <w:r>
        <w:fldChar w:fldCharType="separate"/>
      </w:r>
      <w:r>
        <w:t>9</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2.3</w:t>
      </w:r>
      <w:r w:rsidRPr="0020360D">
        <w:t>.3</w:t>
      </w:r>
      <w:r w:rsidRPr="0020360D">
        <w:rPr>
          <w:rFonts w:asciiTheme="minorHAnsi" w:hAnsiTheme="minorHAnsi" w:cstheme="minorBidi"/>
          <w:sz w:val="22"/>
          <w:szCs w:val="22"/>
          <w:lang w:eastAsia="en-GB"/>
        </w:rPr>
        <w:tab/>
      </w:r>
      <w:r>
        <w:t>Procedures in the UCMF</w:t>
      </w:r>
      <w:r>
        <w:tab/>
      </w:r>
      <w:r>
        <w:fldChar w:fldCharType="begin" w:fldLock="1"/>
      </w:r>
      <w:r>
        <w:instrText xml:space="preserve"> PAGEREF _Toc35941157 \h </w:instrText>
      </w:r>
      <w:r>
        <w:fldChar w:fldCharType="separate"/>
      </w:r>
      <w:r>
        <w:t>10</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6.</w:t>
      </w:r>
      <w:r w:rsidRPr="0020360D">
        <w:rPr>
          <w:lang w:val="en-US"/>
        </w:rPr>
        <w:t>2.4</w:t>
      </w:r>
      <w:r w:rsidRPr="0020360D">
        <w:rPr>
          <w:rFonts w:asciiTheme="minorHAnsi" w:hAnsiTheme="minorHAnsi" w:cstheme="minorBidi"/>
          <w:sz w:val="22"/>
          <w:szCs w:val="22"/>
          <w:lang w:eastAsia="en-GB"/>
        </w:rPr>
        <w:tab/>
      </w:r>
      <w:r w:rsidRPr="001D790A">
        <w:rPr>
          <w:rFonts w:eastAsia="SimSun"/>
        </w:rPr>
        <w:t>Event Notification Procedure</w:t>
      </w:r>
      <w:r>
        <w:tab/>
      </w:r>
      <w:r>
        <w:fldChar w:fldCharType="begin" w:fldLock="1"/>
      </w:r>
      <w:r>
        <w:instrText xml:space="preserve"> PAGEREF _Toc35941158 \h </w:instrText>
      </w:r>
      <w:r>
        <w:fldChar w:fldCharType="separate"/>
      </w:r>
      <w:r>
        <w:t>10</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2.4</w:t>
      </w:r>
      <w:r w:rsidRPr="0020360D">
        <w:rPr>
          <w:lang w:eastAsia="zh-CN"/>
        </w:rPr>
        <w:t>.1</w:t>
      </w:r>
      <w:r w:rsidRPr="0020360D">
        <w:rPr>
          <w:rFonts w:asciiTheme="minorHAnsi" w:hAnsiTheme="minorHAnsi" w:cstheme="minorBidi"/>
          <w:sz w:val="22"/>
          <w:szCs w:val="22"/>
          <w:lang w:eastAsia="en-GB"/>
        </w:rPr>
        <w:tab/>
      </w:r>
      <w:r w:rsidRPr="001D790A">
        <w:rPr>
          <w:rFonts w:eastAsia="SimSun"/>
          <w:lang w:eastAsia="zh-CN"/>
        </w:rPr>
        <w:t>General</w:t>
      </w:r>
      <w:r>
        <w:tab/>
      </w:r>
      <w:r>
        <w:fldChar w:fldCharType="begin" w:fldLock="1"/>
      </w:r>
      <w:r>
        <w:instrText xml:space="preserve"> PAGEREF _Toc35941159 \h </w:instrText>
      </w:r>
      <w:r>
        <w:fldChar w:fldCharType="separate"/>
      </w:r>
      <w:r>
        <w:t>10</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2.4</w:t>
      </w:r>
      <w:r w:rsidRPr="0020360D">
        <w:t>.2</w:t>
      </w:r>
      <w:r w:rsidRPr="0020360D">
        <w:rPr>
          <w:rFonts w:asciiTheme="minorHAnsi" w:hAnsiTheme="minorHAnsi" w:cstheme="minorBidi"/>
          <w:sz w:val="22"/>
          <w:szCs w:val="22"/>
          <w:lang w:eastAsia="en-GB"/>
        </w:rPr>
        <w:tab/>
      </w:r>
      <w:r>
        <w:t>Procedures in the UCMF</w:t>
      </w:r>
      <w:r>
        <w:tab/>
      </w:r>
      <w:r>
        <w:fldChar w:fldCharType="begin" w:fldLock="1"/>
      </w:r>
      <w:r>
        <w:instrText xml:space="preserve"> PAGEREF _Toc35941160 \h </w:instrText>
      </w:r>
      <w:r>
        <w:fldChar w:fldCharType="separate"/>
      </w:r>
      <w:r>
        <w:t>10</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6.</w:t>
      </w:r>
      <w:r w:rsidRPr="0020360D">
        <w:rPr>
          <w:lang w:val="en-US"/>
        </w:rPr>
        <w:t>2.4</w:t>
      </w:r>
      <w:r w:rsidRPr="0020360D">
        <w:t>.3</w:t>
      </w:r>
      <w:r w:rsidRPr="0020360D">
        <w:rPr>
          <w:rFonts w:asciiTheme="minorHAnsi" w:hAnsiTheme="minorHAnsi" w:cstheme="minorBidi"/>
          <w:sz w:val="22"/>
          <w:szCs w:val="22"/>
          <w:lang w:eastAsia="en-GB"/>
        </w:rPr>
        <w:tab/>
      </w:r>
      <w:r>
        <w:t>Procedures in the MME</w:t>
      </w:r>
      <w:r>
        <w:tab/>
      </w:r>
      <w:r>
        <w:fldChar w:fldCharType="begin" w:fldLock="1"/>
      </w:r>
      <w:r>
        <w:instrText xml:space="preserve"> PAGEREF _Toc35941161 \h </w:instrText>
      </w:r>
      <w:r>
        <w:fldChar w:fldCharType="separate"/>
      </w:r>
      <w:r>
        <w:t>10</w:t>
      </w:r>
      <w:r>
        <w:fldChar w:fldCharType="end"/>
      </w:r>
    </w:p>
    <w:p w:rsidR="0020360D" w:rsidRDefault="002036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_Toc35941162 \h </w:instrText>
      </w:r>
      <w:r>
        <w:fldChar w:fldCharType="separate"/>
      </w:r>
      <w:r>
        <w:t>11</w:t>
      </w:r>
      <w:r>
        <w:fldChar w:fldCharType="end"/>
      </w:r>
    </w:p>
    <w:p w:rsidR="0020360D" w:rsidRDefault="0020360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_Toc35941163 \h </w:instrText>
      </w:r>
      <w:r>
        <w:fldChar w:fldCharType="separate"/>
      </w:r>
      <w:r>
        <w:t>11</w:t>
      </w:r>
      <w:r>
        <w:fldChar w:fldCharType="end"/>
      </w:r>
    </w:p>
    <w:p w:rsidR="0020360D" w:rsidRDefault="0020360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_Toc35941164 \h </w:instrText>
      </w:r>
      <w:r>
        <w:fldChar w:fldCharType="separate"/>
      </w:r>
      <w:r>
        <w:t>11</w:t>
      </w:r>
      <w:r>
        <w:fldChar w:fldCharType="end"/>
      </w:r>
    </w:p>
    <w:p w:rsidR="0020360D" w:rsidRDefault="0020360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_Toc35941165 \h </w:instrText>
      </w:r>
      <w:r>
        <w:fldChar w:fldCharType="separate"/>
      </w:r>
      <w:r>
        <w:t>11</w:t>
      </w:r>
      <w:r>
        <w:fldChar w:fldCharType="end"/>
      </w:r>
    </w:p>
    <w:p w:rsidR="0020360D" w:rsidRDefault="0020360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_Toc35941166 \h </w:instrText>
      </w:r>
      <w:r>
        <w:fldChar w:fldCharType="separate"/>
      </w:r>
      <w:r>
        <w:t>11</w:t>
      </w:r>
      <w:r>
        <w:fldChar w:fldCharType="end"/>
      </w:r>
    </w:p>
    <w:p w:rsidR="0020360D" w:rsidRDefault="0020360D">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_Toc35941167 \h </w:instrText>
      </w:r>
      <w:r>
        <w:fldChar w:fldCharType="separate"/>
      </w:r>
      <w:r>
        <w:t>11</w:t>
      </w:r>
      <w:r>
        <w:fldChar w:fldCharType="end"/>
      </w:r>
    </w:p>
    <w:p w:rsidR="0020360D" w:rsidRDefault="0020360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_Toc35941168 \h </w:instrText>
      </w:r>
      <w:r>
        <w:fldChar w:fldCharType="separate"/>
      </w:r>
      <w:r>
        <w:t>12</w:t>
      </w:r>
      <w:r>
        <w:fldChar w:fldCharType="end"/>
      </w:r>
    </w:p>
    <w:p w:rsidR="0020360D" w:rsidRDefault="0020360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_Toc35941169 \h </w:instrText>
      </w:r>
      <w:r>
        <w:fldChar w:fldCharType="separate"/>
      </w:r>
      <w:r>
        <w:t>12</w:t>
      </w:r>
      <w:r>
        <w:fldChar w:fldCharType="end"/>
      </w:r>
    </w:p>
    <w:p w:rsidR="0020360D" w:rsidRDefault="0020360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_Toc35941170 \h </w:instrText>
      </w:r>
      <w:r>
        <w:fldChar w:fldCharType="separate"/>
      </w:r>
      <w:r>
        <w:t>12</w:t>
      </w:r>
      <w:r>
        <w:fldChar w:fldCharType="end"/>
      </w:r>
    </w:p>
    <w:p w:rsidR="0020360D" w:rsidRDefault="0020360D">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_Toc35941171 \h </w:instrText>
      </w:r>
      <w:r>
        <w:fldChar w:fldCharType="separate"/>
      </w:r>
      <w:r>
        <w:t>12</w:t>
      </w:r>
      <w:r>
        <w:fldChar w:fldCharType="end"/>
      </w:r>
    </w:p>
    <w:p w:rsidR="0020360D" w:rsidRDefault="002036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URCMP Messages</w:t>
      </w:r>
      <w:r>
        <w:tab/>
      </w:r>
      <w:r>
        <w:fldChar w:fldCharType="begin" w:fldLock="1"/>
      </w:r>
      <w:r>
        <w:instrText xml:space="preserve"> PAGEREF _Toc35941172 \h </w:instrText>
      </w:r>
      <w:r>
        <w:fldChar w:fldCharType="separate"/>
      </w:r>
      <w:r>
        <w:t>12</w:t>
      </w:r>
      <w:r>
        <w:fldChar w:fldCharType="end"/>
      </w:r>
    </w:p>
    <w:p w:rsidR="0020360D" w:rsidRDefault="002036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_Toc35941173 \h </w:instrText>
      </w:r>
      <w:r>
        <w:fldChar w:fldCharType="separate"/>
      </w:r>
      <w:r>
        <w:t>13</w:t>
      </w:r>
      <w:r>
        <w:fldChar w:fldCharType="end"/>
      </w:r>
    </w:p>
    <w:p w:rsidR="0020360D" w:rsidRDefault="002036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_Toc35941174 \h </w:instrText>
      </w:r>
      <w:r>
        <w:fldChar w:fldCharType="separate"/>
      </w:r>
      <w:r>
        <w:t>13</w:t>
      </w:r>
      <w:r>
        <w:fldChar w:fldCharType="end"/>
      </w:r>
    </w:p>
    <w:p w:rsidR="0020360D" w:rsidRDefault="002036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_Toc35941175 \h </w:instrText>
      </w:r>
      <w:r>
        <w:fldChar w:fldCharType="separate"/>
      </w:r>
      <w:r>
        <w:t>13</w:t>
      </w:r>
      <w:r>
        <w:fldChar w:fldCharType="end"/>
      </w:r>
    </w:p>
    <w:p w:rsidR="0020360D" w:rsidRDefault="0020360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1D790A">
        <w:rPr>
          <w:lang w:val="en-US"/>
        </w:rPr>
        <w:t>M</w:t>
      </w:r>
      <w:r>
        <w:t>essage</w:t>
      </w:r>
      <w:r w:rsidRPr="001D790A">
        <w:rPr>
          <w:lang w:val="en-US"/>
        </w:rPr>
        <w:t xml:space="preserve"> Format</w:t>
      </w:r>
      <w:r>
        <w:tab/>
      </w:r>
      <w:r>
        <w:fldChar w:fldCharType="begin" w:fldLock="1"/>
      </w:r>
      <w:r>
        <w:instrText xml:space="preserve"> PAGEREF _Toc35941176 \h </w:instrText>
      </w:r>
      <w:r>
        <w:fldChar w:fldCharType="separate"/>
      </w:r>
      <w:r>
        <w:t>13</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7.3.1</w:t>
      </w:r>
      <w:r w:rsidRPr="0020360D">
        <w:rPr>
          <w:rFonts w:asciiTheme="minorHAnsi" w:eastAsiaTheme="minorEastAsia" w:hAnsiTheme="minorHAnsi" w:cstheme="minorBidi"/>
          <w:sz w:val="22"/>
          <w:szCs w:val="22"/>
          <w:lang w:eastAsia="en-GB"/>
        </w:rPr>
        <w:tab/>
      </w:r>
      <w:r w:rsidRPr="001D790A">
        <w:rPr>
          <w:lang w:val="en-US"/>
        </w:rPr>
        <w:t>General</w:t>
      </w:r>
      <w:r>
        <w:tab/>
      </w:r>
      <w:r>
        <w:fldChar w:fldCharType="begin" w:fldLock="1"/>
      </w:r>
      <w:r>
        <w:instrText xml:space="preserve"> PAGEREF _Toc35941177 \h </w:instrText>
      </w:r>
      <w:r>
        <w:fldChar w:fldCharType="separate"/>
      </w:r>
      <w:r>
        <w:t>13</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7.3.2</w:t>
      </w:r>
      <w:r w:rsidRPr="0020360D">
        <w:rPr>
          <w:rFonts w:asciiTheme="minorHAnsi" w:eastAsiaTheme="minorEastAsia" w:hAnsiTheme="minorHAnsi" w:cstheme="minorBidi"/>
          <w:sz w:val="22"/>
          <w:szCs w:val="22"/>
          <w:lang w:eastAsia="en-GB"/>
        </w:rPr>
        <w:tab/>
      </w:r>
      <w:r w:rsidRPr="001D790A">
        <w:rPr>
          <w:lang w:val="en-US"/>
        </w:rPr>
        <w:t>Message Header</w:t>
      </w:r>
      <w:r>
        <w:tab/>
      </w:r>
      <w:r>
        <w:fldChar w:fldCharType="begin" w:fldLock="1"/>
      </w:r>
      <w:r>
        <w:instrText xml:space="preserve"> PAGEREF _Toc35941178 \h </w:instrText>
      </w:r>
      <w:r>
        <w:fldChar w:fldCharType="separate"/>
      </w:r>
      <w:r>
        <w:t>13</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7.3.3</w:t>
      </w:r>
      <w:r w:rsidRPr="0020360D">
        <w:rPr>
          <w:rFonts w:asciiTheme="minorHAnsi" w:eastAsiaTheme="minorEastAsia" w:hAnsiTheme="minorHAnsi" w:cstheme="minorBidi"/>
          <w:sz w:val="22"/>
          <w:szCs w:val="22"/>
          <w:lang w:eastAsia="en-GB"/>
        </w:rPr>
        <w:tab/>
      </w:r>
      <w:r>
        <w:t xml:space="preserve">Usage of the </w:t>
      </w:r>
      <w:r w:rsidRPr="001D790A">
        <w:rPr>
          <w:lang w:val="en-US"/>
        </w:rPr>
        <w:t>URCMP</w:t>
      </w:r>
      <w:r>
        <w:t xml:space="preserve"> Header</w:t>
      </w:r>
      <w:r>
        <w:tab/>
      </w:r>
      <w:r>
        <w:fldChar w:fldCharType="begin" w:fldLock="1"/>
      </w:r>
      <w:r>
        <w:instrText xml:space="preserve"> PAGEREF _Toc35941179 \h </w:instrText>
      </w:r>
      <w:r>
        <w:fldChar w:fldCharType="separate"/>
      </w:r>
      <w:r>
        <w:t>14</w:t>
      </w:r>
      <w:r>
        <w:fldChar w:fldCharType="end"/>
      </w:r>
    </w:p>
    <w:p w:rsidR="0020360D" w:rsidRDefault="0020360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_Toc35941180 \h </w:instrText>
      </w:r>
      <w:r>
        <w:fldChar w:fldCharType="separate"/>
      </w:r>
      <w:r>
        <w:t>14</w:t>
      </w:r>
      <w:r>
        <w:fldChar w:fldCharType="end"/>
      </w:r>
    </w:p>
    <w:p w:rsidR="0020360D" w:rsidRDefault="0020360D">
      <w:pPr>
        <w:pStyle w:val="TOC4"/>
        <w:rPr>
          <w:rFonts w:asciiTheme="minorHAnsi" w:eastAsiaTheme="minorEastAsia" w:hAnsiTheme="minorHAnsi" w:cstheme="minorBidi"/>
          <w:sz w:val="22"/>
          <w:szCs w:val="22"/>
          <w:lang w:eastAsia="en-GB"/>
        </w:rPr>
      </w:pPr>
      <w:r>
        <w:lastRenderedPageBreak/>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_Toc35941181 \h </w:instrText>
      </w:r>
      <w:r>
        <w:fldChar w:fldCharType="separate"/>
      </w:r>
      <w:r>
        <w:t>14</w:t>
      </w:r>
      <w:r>
        <w:fldChar w:fldCharType="end"/>
      </w:r>
    </w:p>
    <w:p w:rsidR="0020360D" w:rsidRDefault="0020360D">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_Toc35941182 \h </w:instrText>
      </w:r>
      <w:r>
        <w:fldChar w:fldCharType="separate"/>
      </w:r>
      <w:r>
        <w:t>14</w:t>
      </w:r>
      <w:r>
        <w:fldChar w:fldCharType="end"/>
      </w:r>
    </w:p>
    <w:p w:rsidR="0020360D" w:rsidRDefault="0020360D">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_Toc35941183 \h </w:instrText>
      </w:r>
      <w:r>
        <w:fldChar w:fldCharType="separate"/>
      </w:r>
      <w:r>
        <w:t>15</w:t>
      </w:r>
      <w:r>
        <w:fldChar w:fldCharType="end"/>
      </w:r>
    </w:p>
    <w:p w:rsidR="0020360D" w:rsidRDefault="0020360D">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_Toc35941184 \h </w:instrText>
      </w:r>
      <w:r>
        <w:fldChar w:fldCharType="separate"/>
      </w:r>
      <w:r>
        <w:t>16</w:t>
      </w:r>
      <w:r>
        <w:fldChar w:fldCharType="end"/>
      </w:r>
    </w:p>
    <w:p w:rsidR="0020360D" w:rsidRDefault="0020360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_Toc35941185 \h </w:instrText>
      </w:r>
      <w:r>
        <w:fldChar w:fldCharType="separate"/>
      </w:r>
      <w:r>
        <w:t>16</w:t>
      </w:r>
      <w:r>
        <w:fldChar w:fldCharType="end"/>
      </w:r>
    </w:p>
    <w:p w:rsidR="0020360D" w:rsidRDefault="0020360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_Toc35941186 \h </w:instrText>
      </w:r>
      <w:r>
        <w:fldChar w:fldCharType="separate"/>
      </w:r>
      <w:r>
        <w:t>16</w:t>
      </w:r>
      <w:r>
        <w:fldChar w:fldCharType="end"/>
      </w:r>
    </w:p>
    <w:p w:rsidR="0020360D" w:rsidRDefault="0020360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_Toc35941187 \h </w:instrText>
      </w:r>
      <w:r>
        <w:fldChar w:fldCharType="separate"/>
      </w:r>
      <w:r>
        <w:t>16</w:t>
      </w:r>
      <w:r>
        <w:fldChar w:fldCharType="end"/>
      </w:r>
    </w:p>
    <w:p w:rsidR="0020360D" w:rsidRDefault="0020360D">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1D790A">
        <w:rPr>
          <w:lang w:val="en-US"/>
        </w:rPr>
        <w:t>General</w:t>
      </w:r>
      <w:r>
        <w:tab/>
      </w:r>
      <w:r>
        <w:fldChar w:fldCharType="begin" w:fldLock="1"/>
      </w:r>
      <w:r>
        <w:instrText xml:space="preserve"> PAGEREF _Toc35941188 \h </w:instrText>
      </w:r>
      <w:r>
        <w:fldChar w:fldCharType="separate"/>
      </w:r>
      <w:r>
        <w:t>16</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7.</w:t>
      </w:r>
      <w:r w:rsidRPr="0020360D">
        <w:rPr>
          <w:lang w:val="en-US"/>
        </w:rPr>
        <w:t>5.1</w:t>
      </w:r>
      <w:r w:rsidRPr="0020360D">
        <w:t>.2</w:t>
      </w:r>
      <w:r w:rsidRPr="0020360D">
        <w:rPr>
          <w:rFonts w:asciiTheme="minorHAnsi" w:hAnsiTheme="minorHAnsi" w:cstheme="minorBidi"/>
          <w:sz w:val="22"/>
          <w:szCs w:val="22"/>
          <w:lang w:eastAsia="en-GB"/>
        </w:rPr>
        <w:tab/>
      </w:r>
      <w:r w:rsidRPr="001D790A">
        <w:rPr>
          <w:rFonts w:eastAsia="SimSun"/>
          <w:lang w:val="en-US" w:eastAsia="zh-CN"/>
        </w:rPr>
        <w:t>Heartbeat</w:t>
      </w:r>
      <w:r w:rsidRPr="001D790A">
        <w:rPr>
          <w:rFonts w:eastAsia="SimSun"/>
          <w:lang w:eastAsia="zh-CN"/>
        </w:rPr>
        <w:t xml:space="preserve"> Request</w:t>
      </w:r>
      <w:r>
        <w:tab/>
      </w:r>
      <w:r>
        <w:fldChar w:fldCharType="begin" w:fldLock="1"/>
      </w:r>
      <w:r>
        <w:instrText xml:space="preserve"> PAGEREF _Toc35941189 \h </w:instrText>
      </w:r>
      <w:r>
        <w:fldChar w:fldCharType="separate"/>
      </w:r>
      <w:r>
        <w:t>16</w:t>
      </w:r>
      <w:r>
        <w:fldChar w:fldCharType="end"/>
      </w:r>
    </w:p>
    <w:p w:rsidR="0020360D" w:rsidRDefault="0020360D">
      <w:pPr>
        <w:pStyle w:val="TOC4"/>
        <w:rPr>
          <w:rFonts w:asciiTheme="minorHAnsi" w:eastAsiaTheme="minorEastAsia" w:hAnsiTheme="minorHAnsi" w:cstheme="minorBidi"/>
          <w:sz w:val="22"/>
          <w:szCs w:val="22"/>
          <w:lang w:eastAsia="en-GB"/>
        </w:rPr>
      </w:pPr>
      <w:r w:rsidRPr="0020360D">
        <w:t>7.5.1.</w:t>
      </w:r>
      <w:r w:rsidRPr="0020360D">
        <w:rPr>
          <w:lang w:eastAsia="zh-CN"/>
        </w:rPr>
        <w:t>3</w:t>
      </w:r>
      <w:r w:rsidRPr="0020360D">
        <w:rPr>
          <w:rFonts w:asciiTheme="minorHAnsi" w:hAnsiTheme="minorHAnsi" w:cstheme="minorBidi"/>
          <w:sz w:val="22"/>
          <w:szCs w:val="22"/>
          <w:lang w:eastAsia="en-GB"/>
        </w:rPr>
        <w:tab/>
      </w:r>
      <w:r w:rsidRPr="001D790A">
        <w:rPr>
          <w:rFonts w:eastAsia="SimSun"/>
          <w:lang w:eastAsia="zh-CN"/>
        </w:rPr>
        <w:t>Heartbeat Response</w:t>
      </w:r>
      <w:r>
        <w:tab/>
      </w:r>
      <w:r>
        <w:fldChar w:fldCharType="begin" w:fldLock="1"/>
      </w:r>
      <w:r>
        <w:instrText xml:space="preserve"> PAGEREF _Toc35941190 \h </w:instrText>
      </w:r>
      <w:r>
        <w:fldChar w:fldCharType="separate"/>
      </w:r>
      <w:r>
        <w:t>17</w:t>
      </w:r>
      <w:r>
        <w:fldChar w:fldCharType="end"/>
      </w:r>
    </w:p>
    <w:p w:rsidR="0020360D" w:rsidRDefault="0020360D">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_Toc35941191 \h </w:instrText>
      </w:r>
      <w:r>
        <w:fldChar w:fldCharType="separate"/>
      </w:r>
      <w:r>
        <w:t>17</w:t>
      </w:r>
      <w:r>
        <w:fldChar w:fldCharType="end"/>
      </w:r>
    </w:p>
    <w:p w:rsidR="0020360D" w:rsidRDefault="0020360D">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_Toc35941192 \h </w:instrText>
      </w:r>
      <w:r>
        <w:fldChar w:fldCharType="separate"/>
      </w:r>
      <w:r>
        <w:t>17</w:t>
      </w:r>
      <w:r>
        <w:fldChar w:fldCharType="end"/>
      </w:r>
    </w:p>
    <w:p w:rsidR="0020360D" w:rsidRDefault="0020360D">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_Toc35941193 \h </w:instrText>
      </w:r>
      <w:r>
        <w:fldChar w:fldCharType="separate"/>
      </w:r>
      <w:r>
        <w:t>17</w:t>
      </w:r>
      <w:r>
        <w:fldChar w:fldCharType="end"/>
      </w:r>
    </w:p>
    <w:p w:rsidR="0020360D" w:rsidRDefault="0020360D">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_Toc35941194 \h </w:instrText>
      </w:r>
      <w:r>
        <w:fldChar w:fldCharType="separate"/>
      </w:r>
      <w:r>
        <w:t>18</w:t>
      </w:r>
      <w:r>
        <w:fldChar w:fldCharType="end"/>
      </w:r>
    </w:p>
    <w:p w:rsidR="0020360D" w:rsidRDefault="0020360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_Toc35941195 \h </w:instrText>
      </w:r>
      <w:r>
        <w:fldChar w:fldCharType="separate"/>
      </w:r>
      <w:r>
        <w:t>18</w:t>
      </w:r>
      <w:r>
        <w:fldChar w:fldCharType="end"/>
      </w:r>
    </w:p>
    <w:p w:rsidR="0020360D" w:rsidRDefault="0020360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1D790A">
        <w:rPr>
          <w:lang w:val="en-US"/>
        </w:rPr>
        <w:t>General</w:t>
      </w:r>
      <w:r>
        <w:tab/>
      </w:r>
      <w:r>
        <w:fldChar w:fldCharType="begin" w:fldLock="1"/>
      </w:r>
      <w:r>
        <w:instrText xml:space="preserve"> PAGEREF _Toc35941196 \h </w:instrText>
      </w:r>
      <w:r>
        <w:fldChar w:fldCharType="separate"/>
      </w:r>
      <w:r>
        <w:t>18</w:t>
      </w:r>
      <w:r>
        <w:fldChar w:fldCharType="end"/>
      </w:r>
    </w:p>
    <w:p w:rsidR="0020360D" w:rsidRDefault="0020360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_Toc35941197 \h </w:instrText>
      </w:r>
      <w:r>
        <w:fldChar w:fldCharType="separate"/>
      </w:r>
      <w:r>
        <w:t>19</w:t>
      </w:r>
      <w:r>
        <w:fldChar w:fldCharType="end"/>
      </w:r>
    </w:p>
    <w:p w:rsidR="0020360D" w:rsidRDefault="0020360D">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_Toc35941198 \h </w:instrText>
      </w:r>
      <w:r>
        <w:fldChar w:fldCharType="separate"/>
      </w:r>
      <w:r>
        <w:t>19</w:t>
      </w:r>
      <w:r>
        <w:fldChar w:fldCharType="end"/>
      </w:r>
    </w:p>
    <w:p w:rsidR="0020360D" w:rsidRDefault="0020360D">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_Toc35941199 \h </w:instrText>
      </w:r>
      <w:r>
        <w:fldChar w:fldCharType="separate"/>
      </w:r>
      <w:r>
        <w:t>19</w:t>
      </w:r>
      <w:r>
        <w:fldChar w:fldCharType="end"/>
      </w:r>
    </w:p>
    <w:p w:rsidR="0020360D" w:rsidRDefault="0020360D">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_Toc35941200 \h </w:instrText>
      </w:r>
      <w:r>
        <w:fldChar w:fldCharType="separate"/>
      </w:r>
      <w:r>
        <w:t>20</w:t>
      </w:r>
      <w:r>
        <w:fldChar w:fldCharType="end"/>
      </w:r>
    </w:p>
    <w:p w:rsidR="0020360D" w:rsidRDefault="0020360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_Toc35941201 \h </w:instrText>
      </w:r>
      <w:r>
        <w:fldChar w:fldCharType="separate"/>
      </w:r>
      <w:r>
        <w:t>20</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.1</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_Toc35941202 \h </w:instrText>
      </w:r>
      <w:r>
        <w:fldChar w:fldCharType="separate"/>
      </w:r>
      <w:r>
        <w:t>20</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.2</w:t>
      </w:r>
      <w:r>
        <w:rPr>
          <w:rFonts w:asciiTheme="minorHAnsi" w:eastAsiaTheme="minorEastAsia" w:hAnsiTheme="minorHAnsi" w:cstheme="minorBidi"/>
          <w:sz w:val="22"/>
          <w:szCs w:val="22"/>
          <w:lang w:eastAsia="en-GB"/>
        </w:rPr>
        <w:tab/>
      </w:r>
      <w:r w:rsidRPr="001D790A">
        <w:rPr>
          <w:lang w:val="en-US"/>
        </w:rPr>
        <w:t>URCMP</w:t>
      </w:r>
      <w:r>
        <w:t xml:space="preserve"> Message of Invalid Length</w:t>
      </w:r>
      <w:r>
        <w:tab/>
      </w:r>
      <w:r>
        <w:fldChar w:fldCharType="begin" w:fldLock="1"/>
      </w:r>
      <w:r>
        <w:instrText xml:space="preserve"> PAGEREF _Toc35941203 \h </w:instrText>
      </w:r>
      <w:r>
        <w:fldChar w:fldCharType="separate"/>
      </w:r>
      <w:r>
        <w:t>21</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fldLock="1"/>
      </w:r>
      <w:r>
        <w:instrText xml:space="preserve"> PAGEREF _Toc35941204 \h </w:instrText>
      </w:r>
      <w:r>
        <w:fldChar w:fldCharType="separate"/>
      </w:r>
      <w:r>
        <w:t>21</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fldLock="1"/>
      </w:r>
      <w:r>
        <w:instrText xml:space="preserve"> PAGEREF _Toc35941205 \h </w:instrText>
      </w:r>
      <w:r>
        <w:fldChar w:fldCharType="separate"/>
      </w:r>
      <w:r>
        <w:t>21</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fldLock="1"/>
      </w:r>
      <w:r>
        <w:instrText xml:space="preserve"> PAGEREF _Toc35941206 \h </w:instrText>
      </w:r>
      <w:r>
        <w:fldChar w:fldCharType="separate"/>
      </w:r>
      <w:r>
        <w:t>21</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.7</w:t>
      </w:r>
      <w:r>
        <w:rPr>
          <w:rFonts w:asciiTheme="minorHAnsi" w:eastAsiaTheme="minorEastAsia" w:hAnsiTheme="minorHAnsi" w:cstheme="minorBidi"/>
          <w:sz w:val="22"/>
          <w:szCs w:val="22"/>
          <w:lang w:eastAsia="en-GB"/>
        </w:rPr>
        <w:tab/>
      </w:r>
      <w:r>
        <w:t>Semantically incorrect Information Element</w:t>
      </w:r>
      <w:r>
        <w:tab/>
      </w:r>
      <w:r>
        <w:fldChar w:fldCharType="begin" w:fldLock="1"/>
      </w:r>
      <w:r>
        <w:instrText xml:space="preserve"> PAGEREF _Toc35941207 \h </w:instrText>
      </w:r>
      <w:r>
        <w:fldChar w:fldCharType="separate"/>
      </w:r>
      <w:r>
        <w:t>21</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.8</w:t>
      </w:r>
      <w:r>
        <w:rPr>
          <w:rFonts w:asciiTheme="minorHAnsi" w:eastAsiaTheme="minorEastAsia" w:hAnsiTheme="minorHAnsi" w:cstheme="minorBidi"/>
          <w:sz w:val="22"/>
          <w:szCs w:val="22"/>
          <w:lang w:eastAsia="en-GB"/>
        </w:rPr>
        <w:tab/>
      </w:r>
      <w:r>
        <w:t>Unknown or unexpected Information Element</w:t>
      </w:r>
      <w:r>
        <w:tab/>
      </w:r>
      <w:r>
        <w:fldChar w:fldCharType="begin" w:fldLock="1"/>
      </w:r>
      <w:r>
        <w:instrText xml:space="preserve"> PAGEREF _Toc35941208 \h </w:instrText>
      </w:r>
      <w:r>
        <w:fldChar w:fldCharType="separate"/>
      </w:r>
      <w:r>
        <w:t>22</w:t>
      </w:r>
      <w:r>
        <w:fldChar w:fldCharType="end"/>
      </w:r>
    </w:p>
    <w:p w:rsidR="0020360D" w:rsidRDefault="0020360D">
      <w:pPr>
        <w:pStyle w:val="TOC3"/>
        <w:rPr>
          <w:rFonts w:asciiTheme="minorHAnsi" w:eastAsiaTheme="minorEastAsia" w:hAnsiTheme="minorHAnsi" w:cstheme="minorBidi"/>
          <w:sz w:val="22"/>
          <w:szCs w:val="22"/>
          <w:lang w:eastAsia="en-GB"/>
        </w:rPr>
      </w:pPr>
      <w:r>
        <w:t>7.</w:t>
      </w:r>
      <w:r w:rsidRPr="001D790A">
        <w:rPr>
          <w:lang w:val="en-US"/>
        </w:rPr>
        <w:t>6</w:t>
      </w:r>
      <w:r>
        <w:t>.9</w:t>
      </w:r>
      <w:r>
        <w:rPr>
          <w:rFonts w:asciiTheme="minorHAnsi" w:eastAsiaTheme="minorEastAsia" w:hAnsiTheme="minorHAnsi" w:cstheme="minorBidi"/>
          <w:sz w:val="22"/>
          <w:szCs w:val="22"/>
          <w:lang w:eastAsia="en-GB"/>
        </w:rPr>
        <w:tab/>
      </w:r>
      <w:r>
        <w:t>Repeated Information Elements</w:t>
      </w:r>
      <w:r>
        <w:tab/>
      </w:r>
      <w:r>
        <w:fldChar w:fldCharType="begin" w:fldLock="1"/>
      </w:r>
      <w:r>
        <w:instrText xml:space="preserve"> PAGEREF _Toc35941209 \h </w:instrText>
      </w:r>
      <w:r>
        <w:fldChar w:fldCharType="separate"/>
      </w:r>
      <w:r>
        <w:t>22</w:t>
      </w:r>
      <w:r>
        <w:fldChar w:fldCharType="end"/>
      </w:r>
    </w:p>
    <w:p w:rsidR="0020360D" w:rsidRDefault="002036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_Toc35941210 \h </w:instrText>
      </w:r>
      <w:r>
        <w:fldChar w:fldCharType="separate"/>
      </w:r>
      <w:r>
        <w:t>22</w:t>
      </w:r>
      <w:r>
        <w:fldChar w:fldCharType="end"/>
      </w:r>
    </w:p>
    <w:p w:rsidR="0020360D" w:rsidRDefault="002036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_Toc35941211 \h </w:instrText>
      </w:r>
      <w:r>
        <w:fldChar w:fldCharType="separate"/>
      </w:r>
      <w:r>
        <w:t>22</w:t>
      </w:r>
      <w:r>
        <w:fldChar w:fldCharType="end"/>
      </w:r>
    </w:p>
    <w:p w:rsidR="0020360D" w:rsidRDefault="0020360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_Toc35941212 \h </w:instrText>
      </w:r>
      <w:r>
        <w:fldChar w:fldCharType="separate"/>
      </w:r>
      <w:r>
        <w:t>23</w:t>
      </w:r>
      <w:r>
        <w:fldChar w:fldCharType="end"/>
      </w:r>
    </w:p>
    <w:p w:rsidR="0020360D" w:rsidRDefault="0020360D">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_Toc35941213 \h </w:instrText>
      </w:r>
      <w:r>
        <w:fldChar w:fldCharType="separate"/>
      </w:r>
      <w:r>
        <w:t>23</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_Toc35941214 \h </w:instrText>
      </w:r>
      <w:r>
        <w:fldChar w:fldCharType="separate"/>
      </w:r>
      <w:r>
        <w:t>24</w:t>
      </w:r>
      <w:r>
        <w:fldChar w:fldCharType="end"/>
      </w:r>
    </w:p>
    <w:p w:rsidR="0020360D" w:rsidRDefault="0020360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_Toc35941215 \h </w:instrText>
      </w:r>
      <w:r>
        <w:fldChar w:fldCharType="separate"/>
      </w:r>
      <w:r>
        <w:t>25</w:t>
      </w:r>
      <w:r>
        <w:fldChar w:fldCharType="end"/>
      </w:r>
    </w:p>
    <w:p w:rsidR="0020360D" w:rsidRDefault="0020360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rPr>
        <w:tab/>
      </w:r>
      <w:r w:rsidRPr="001D790A">
        <w:rPr>
          <w:lang w:val="fr-FR"/>
        </w:rPr>
        <w:t>PLMN Assigned UE Radio Capability ID</w:t>
      </w:r>
      <w:r>
        <w:tab/>
      </w:r>
      <w:r>
        <w:fldChar w:fldCharType="begin" w:fldLock="1"/>
      </w:r>
      <w:r>
        <w:instrText xml:space="preserve"> PAGEREF _Toc35941216 \h </w:instrText>
      </w:r>
      <w:r>
        <w:fldChar w:fldCharType="separate"/>
      </w:r>
      <w:r>
        <w:t>26</w:t>
      </w:r>
      <w:r>
        <w:fldChar w:fldCharType="end"/>
      </w:r>
    </w:p>
    <w:p w:rsidR="0020360D" w:rsidRDefault="0020360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rPr>
        <w:tab/>
      </w:r>
      <w:r w:rsidRPr="001D790A">
        <w:rPr>
          <w:lang w:val="fr-FR"/>
        </w:rPr>
        <w:t>Manufacturer Assigned UE Radio Capability ID</w:t>
      </w:r>
      <w:r>
        <w:tab/>
      </w:r>
      <w:r>
        <w:fldChar w:fldCharType="begin" w:fldLock="1"/>
      </w:r>
      <w:r>
        <w:instrText xml:space="preserve"> PAGEREF _Toc35941217 \h </w:instrText>
      </w:r>
      <w:r>
        <w:fldChar w:fldCharType="separate"/>
      </w:r>
      <w:r>
        <w:t>26</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2.5</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_Toc35941218 \h </w:instrText>
      </w:r>
      <w:r>
        <w:fldChar w:fldCharType="separate"/>
      </w:r>
      <w:r>
        <w:t>26</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_Toc35941219 \h </w:instrText>
      </w:r>
      <w:r>
        <w:fldChar w:fldCharType="separate"/>
      </w:r>
      <w:r>
        <w:t>26</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_Toc35941220 \h </w:instrText>
      </w:r>
      <w:r>
        <w:fldChar w:fldCharType="separate"/>
      </w:r>
      <w:r>
        <w:t>27</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2.8</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_Toc35941221 \h </w:instrText>
      </w:r>
      <w:r>
        <w:fldChar w:fldCharType="separate"/>
      </w:r>
      <w:r>
        <w:t>27</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2.9</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_Toc35941222 \h </w:instrText>
      </w:r>
      <w:r>
        <w:fldChar w:fldCharType="separate"/>
      </w:r>
      <w:r>
        <w:t>28</w:t>
      </w:r>
      <w:r>
        <w:fldChar w:fldCharType="end"/>
      </w:r>
    </w:p>
    <w:p w:rsidR="0020360D" w:rsidRDefault="0020360D">
      <w:pPr>
        <w:pStyle w:val="TOC3"/>
        <w:rPr>
          <w:rFonts w:asciiTheme="minorHAnsi" w:eastAsiaTheme="minorEastAsia" w:hAnsiTheme="minorHAnsi" w:cstheme="minorBidi"/>
          <w:sz w:val="22"/>
          <w:szCs w:val="22"/>
          <w:lang w:eastAsia="en-GB"/>
        </w:rPr>
      </w:pPr>
      <w:r>
        <w:t>8.</w:t>
      </w:r>
      <w:r w:rsidRPr="001D790A">
        <w:rPr>
          <w:lang w:val="en-US"/>
        </w:rPr>
        <w:t>2.10</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_Toc35941223 \h </w:instrText>
      </w:r>
      <w:r>
        <w:fldChar w:fldCharType="separate"/>
      </w:r>
      <w:r>
        <w:t>28</w:t>
      </w:r>
      <w:r>
        <w:fldChar w:fldCharType="end"/>
      </w:r>
    </w:p>
    <w:p w:rsidR="0020360D" w:rsidRDefault="0020360D">
      <w:pPr>
        <w:pStyle w:val="TOC3"/>
        <w:rPr>
          <w:rFonts w:asciiTheme="minorHAnsi" w:eastAsiaTheme="minorEastAsia" w:hAnsiTheme="minorHAnsi" w:cstheme="minorBidi"/>
          <w:sz w:val="22"/>
          <w:szCs w:val="22"/>
          <w:lang w:eastAsia="en-GB"/>
        </w:rPr>
      </w:pPr>
      <w:r w:rsidRPr="0020360D">
        <w:t>8.2.11</w:t>
      </w:r>
      <w:r w:rsidRPr="0020360D">
        <w:rPr>
          <w:rFonts w:asciiTheme="minorHAnsi" w:eastAsiaTheme="minorEastAsia" w:hAnsiTheme="minorHAnsi" w:cstheme="minorBidi"/>
          <w:sz w:val="22"/>
          <w:szCs w:val="22"/>
          <w:lang w:eastAsia="en-GB"/>
        </w:rPr>
        <w:tab/>
      </w:r>
      <w:r w:rsidRPr="001D790A">
        <w:rPr>
          <w:lang w:val="en-US" w:eastAsia="zh-CN"/>
        </w:rPr>
        <w:t>Recovery Time Stamp</w:t>
      </w:r>
      <w:r>
        <w:tab/>
      </w:r>
      <w:r>
        <w:fldChar w:fldCharType="begin" w:fldLock="1"/>
      </w:r>
      <w:r>
        <w:instrText xml:space="preserve"> PAGEREF _Toc35941224 \h </w:instrText>
      </w:r>
      <w:r>
        <w:fldChar w:fldCharType="separate"/>
      </w:r>
      <w:r>
        <w:t>28</w:t>
      </w:r>
      <w:r>
        <w:fldChar w:fldCharType="end"/>
      </w:r>
    </w:p>
    <w:p w:rsidR="0020360D" w:rsidRDefault="0020360D" w:rsidP="0020360D">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_Toc35941225 \h </w:instrText>
      </w:r>
      <w:r>
        <w:fldChar w:fldCharType="separate"/>
      </w:r>
      <w:r>
        <w:t>29</w:t>
      </w:r>
      <w:r>
        <w:fldChar w:fldCharType="end"/>
      </w:r>
    </w:p>
    <w:p w:rsidR="00080512" w:rsidRPr="004D3578" w:rsidRDefault="0020360D">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34162899"/>
      <w:bookmarkStart w:id="14" w:name="_Toc34751832"/>
      <w:bookmarkStart w:id="15" w:name="_Toc34752234"/>
      <w:bookmarkStart w:id="16" w:name="_Toc35941127"/>
      <w:bookmarkEnd w:id="10"/>
      <w:r w:rsidRPr="004D3578">
        <w:lastRenderedPageBreak/>
        <w:t>Foreword</w:t>
      </w:r>
      <w:bookmarkEnd w:id="11"/>
      <w:bookmarkEnd w:id="12"/>
      <w:bookmarkEnd w:id="13"/>
      <w:bookmarkEnd w:id="14"/>
      <w:bookmarkEnd w:id="15"/>
      <w:bookmarkEnd w:id="16"/>
    </w:p>
    <w:p w:rsidR="00080512" w:rsidRPr="004D3578" w:rsidRDefault="00080512">
      <w:r w:rsidRPr="004D3578">
        <w:t>This Technica</w:t>
      </w:r>
      <w:r w:rsidRPr="00161B81">
        <w:t xml:space="preserve">l </w:t>
      </w:r>
      <w:bookmarkStart w:id="17" w:name="spectype3"/>
      <w:r w:rsidRPr="00161B81">
        <w:t>Specification</w:t>
      </w:r>
      <w:bookmarkEnd w:id="17"/>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8" w:name="introduction"/>
      <w:bookmarkStart w:id="19" w:name="_Toc21696837"/>
      <w:bookmarkStart w:id="20" w:name="_Toc25049704"/>
      <w:bookmarkStart w:id="21" w:name="_Toc34162900"/>
      <w:bookmarkStart w:id="22" w:name="_Toc34751833"/>
      <w:bookmarkStart w:id="23" w:name="_Toc34752235"/>
      <w:bookmarkStart w:id="24" w:name="_Toc35941128"/>
      <w:bookmarkEnd w:id="18"/>
      <w:r w:rsidRPr="004D3578">
        <w:t>1</w:t>
      </w:r>
      <w:r w:rsidRPr="004D3578">
        <w:tab/>
        <w:t>Scope</w:t>
      </w:r>
      <w:bookmarkEnd w:id="19"/>
      <w:bookmarkEnd w:id="20"/>
      <w:bookmarkEnd w:id="21"/>
      <w:bookmarkEnd w:id="22"/>
      <w:bookmarkEnd w:id="23"/>
      <w:bookmarkEnd w:id="24"/>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25" w:name="_Toc21696838"/>
      <w:bookmarkStart w:id="26" w:name="_Toc25049705"/>
      <w:bookmarkStart w:id="27" w:name="_Toc34162901"/>
      <w:bookmarkStart w:id="28" w:name="_Toc34751834"/>
      <w:bookmarkStart w:id="29" w:name="_Toc34752236"/>
      <w:bookmarkStart w:id="30" w:name="_Toc35941129"/>
      <w:r w:rsidRPr="004D3578">
        <w:t>2</w:t>
      </w:r>
      <w:r w:rsidRPr="004D3578">
        <w:tab/>
        <w:t>References</w:t>
      </w:r>
      <w:bookmarkEnd w:id="25"/>
      <w:bookmarkEnd w:id="26"/>
      <w:bookmarkEnd w:id="27"/>
      <w:bookmarkEnd w:id="28"/>
      <w:bookmarkEnd w:id="29"/>
      <w:bookmarkEnd w:id="30"/>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31" w:name="_Toc21696839"/>
      <w:bookmarkStart w:id="32" w:name="_Toc25049706"/>
      <w:bookmarkStart w:id="33" w:name="_Toc34162902"/>
      <w:bookmarkStart w:id="34" w:name="_Toc34751835"/>
      <w:bookmarkStart w:id="35" w:name="_Toc34752237"/>
      <w:bookmarkStart w:id="36" w:name="_Toc35941130"/>
      <w:r w:rsidRPr="004D3578">
        <w:lastRenderedPageBreak/>
        <w:t>3</w:t>
      </w:r>
      <w:r w:rsidRPr="004D3578">
        <w:tab/>
        <w:t>Definitions</w:t>
      </w:r>
      <w:r>
        <w:t xml:space="preserve"> of terms, symbols and abbreviations</w:t>
      </w:r>
      <w:bookmarkEnd w:id="31"/>
      <w:bookmarkEnd w:id="32"/>
      <w:bookmarkEnd w:id="33"/>
      <w:bookmarkEnd w:id="34"/>
      <w:bookmarkEnd w:id="35"/>
      <w:bookmarkEnd w:id="36"/>
    </w:p>
    <w:p w:rsidR="00161B81" w:rsidRPr="004D3578" w:rsidRDefault="00161B81" w:rsidP="00161B81">
      <w:pPr>
        <w:pStyle w:val="Heading2"/>
      </w:pPr>
      <w:bookmarkStart w:id="37" w:name="_Toc21696840"/>
      <w:bookmarkStart w:id="38" w:name="_Toc25049707"/>
      <w:bookmarkStart w:id="39" w:name="_Toc34162903"/>
      <w:bookmarkStart w:id="40" w:name="_Toc34751836"/>
      <w:bookmarkStart w:id="41" w:name="_Toc34752238"/>
      <w:bookmarkStart w:id="42" w:name="_Toc35941131"/>
      <w:r w:rsidRPr="004D3578">
        <w:t>3.1</w:t>
      </w:r>
      <w:r w:rsidRPr="004D3578">
        <w:tab/>
      </w:r>
      <w:r>
        <w:t>Terms</w:t>
      </w:r>
      <w:bookmarkEnd w:id="37"/>
      <w:bookmarkEnd w:id="38"/>
      <w:bookmarkEnd w:id="39"/>
      <w:bookmarkEnd w:id="40"/>
      <w:bookmarkEnd w:id="41"/>
      <w:bookmarkEnd w:id="42"/>
    </w:p>
    <w:p w:rsidR="00161B81" w:rsidRPr="004D3578" w:rsidRDefault="002E614B" w:rsidP="00161B81">
      <w:r>
        <w:t>void</w:t>
      </w:r>
    </w:p>
    <w:p w:rsidR="00161B81" w:rsidRPr="004D3578" w:rsidRDefault="00161B81" w:rsidP="00161B81">
      <w:pPr>
        <w:pStyle w:val="Heading2"/>
      </w:pPr>
      <w:bookmarkStart w:id="43" w:name="_Toc21696841"/>
      <w:bookmarkStart w:id="44" w:name="_Toc25049708"/>
      <w:bookmarkStart w:id="45" w:name="_Toc34162904"/>
      <w:bookmarkStart w:id="46" w:name="_Toc34751837"/>
      <w:bookmarkStart w:id="47" w:name="_Toc34752239"/>
      <w:bookmarkStart w:id="48" w:name="_Toc35941132"/>
      <w:r w:rsidRPr="004D3578">
        <w:t>3.2</w:t>
      </w:r>
      <w:r w:rsidRPr="004D3578">
        <w:tab/>
        <w:t>Symbols</w:t>
      </w:r>
      <w:bookmarkEnd w:id="43"/>
      <w:bookmarkEnd w:id="44"/>
      <w:bookmarkEnd w:id="45"/>
      <w:bookmarkEnd w:id="46"/>
      <w:bookmarkEnd w:id="47"/>
      <w:bookmarkEnd w:id="48"/>
    </w:p>
    <w:p w:rsidR="00161B81" w:rsidRPr="004D3578" w:rsidRDefault="002E614B" w:rsidP="002E614B">
      <w:r>
        <w:t>void</w:t>
      </w:r>
    </w:p>
    <w:p w:rsidR="00161B81" w:rsidRPr="004D3578" w:rsidRDefault="00161B81" w:rsidP="00161B81">
      <w:pPr>
        <w:pStyle w:val="Heading2"/>
      </w:pPr>
      <w:bookmarkStart w:id="49" w:name="_Toc21696842"/>
      <w:bookmarkStart w:id="50" w:name="_Toc25049709"/>
      <w:bookmarkStart w:id="51" w:name="_Toc34162905"/>
      <w:bookmarkStart w:id="52" w:name="_Toc34751838"/>
      <w:bookmarkStart w:id="53" w:name="_Toc34752240"/>
      <w:bookmarkStart w:id="54" w:name="_Toc35941133"/>
      <w:r w:rsidRPr="004D3578">
        <w:t>3.3</w:t>
      </w:r>
      <w:r w:rsidRPr="004D3578">
        <w:tab/>
        <w:t>Abbreviations</w:t>
      </w:r>
      <w:bookmarkEnd w:id="49"/>
      <w:bookmarkEnd w:id="50"/>
      <w:bookmarkEnd w:id="51"/>
      <w:bookmarkEnd w:id="52"/>
      <w:bookmarkEnd w:id="53"/>
      <w:bookmarkEnd w:id="54"/>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161B81" w:rsidRPr="004D3578" w:rsidRDefault="004109ED" w:rsidP="00161B81">
      <w:pPr>
        <w:pStyle w:val="EW"/>
      </w:pPr>
      <w:r>
        <w:t>UCMF</w:t>
      </w:r>
      <w:r>
        <w:tab/>
        <w:t>UE radio Capability Management Function</w:t>
      </w:r>
    </w:p>
    <w:p w:rsidR="00161B81" w:rsidRPr="004D3578" w:rsidRDefault="00161B81" w:rsidP="00161B81">
      <w:pPr>
        <w:pStyle w:val="Heading1"/>
      </w:pPr>
      <w:bookmarkStart w:id="55" w:name="_Toc21696843"/>
      <w:bookmarkStart w:id="56" w:name="_Toc25049710"/>
      <w:bookmarkStart w:id="57" w:name="_Toc34162906"/>
      <w:bookmarkStart w:id="58" w:name="_Toc34751839"/>
      <w:bookmarkStart w:id="59" w:name="_Toc34752241"/>
      <w:bookmarkStart w:id="60" w:name="_Toc35941134"/>
      <w:r w:rsidRPr="004D3578">
        <w:t>4</w:t>
      </w:r>
      <w:r w:rsidRPr="004D3578">
        <w:tab/>
      </w:r>
      <w:r>
        <w:t>Protocol Stack</w:t>
      </w:r>
      <w:bookmarkEnd w:id="55"/>
      <w:bookmarkEnd w:id="56"/>
      <w:bookmarkEnd w:id="57"/>
      <w:bookmarkEnd w:id="58"/>
      <w:bookmarkEnd w:id="59"/>
      <w:bookmarkEnd w:id="60"/>
    </w:p>
    <w:p w:rsidR="00161B81" w:rsidRDefault="00161B81" w:rsidP="00161B81">
      <w:pPr>
        <w:pStyle w:val="Heading2"/>
      </w:pPr>
      <w:bookmarkStart w:id="61" w:name="_Toc21696844"/>
      <w:bookmarkStart w:id="62" w:name="_Toc25049711"/>
      <w:bookmarkStart w:id="63" w:name="_Toc34162907"/>
      <w:bookmarkStart w:id="64" w:name="_Toc34751840"/>
      <w:bookmarkStart w:id="65" w:name="_Toc34752242"/>
      <w:bookmarkStart w:id="66" w:name="_Toc35941135"/>
      <w:r w:rsidRPr="004D3578">
        <w:t>4.1</w:t>
      </w:r>
      <w:r w:rsidRPr="004D3578">
        <w:tab/>
      </w:r>
      <w:r w:rsidRPr="00D01CF2">
        <w:t>Introduction</w:t>
      </w:r>
      <w:bookmarkEnd w:id="61"/>
      <w:bookmarkEnd w:id="62"/>
      <w:bookmarkEnd w:id="63"/>
      <w:bookmarkEnd w:id="64"/>
      <w:bookmarkEnd w:id="65"/>
      <w:bookmarkEnd w:id="66"/>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266.25pt" o:ole="">
            <v:imagedata r:id="rId11" o:title=""/>
          </v:shape>
          <o:OLEObject Type="Embed" ProgID="Visio.Drawing.15" ShapeID="_x0000_i1025" DrawAspect="Content" ObjectID="_1646554203"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67" w:name="_Toc21696845"/>
      <w:bookmarkStart w:id="68" w:name="_Toc25049712"/>
      <w:bookmarkStart w:id="69" w:name="_Toc34162908"/>
      <w:bookmarkStart w:id="70" w:name="_Toc34751841"/>
      <w:bookmarkStart w:id="71" w:name="_Toc34752243"/>
      <w:bookmarkStart w:id="72" w:name="_Toc35941136"/>
      <w:r w:rsidRPr="004D3578">
        <w:lastRenderedPageBreak/>
        <w:t>4.2</w:t>
      </w:r>
      <w:r w:rsidRPr="004D3578">
        <w:tab/>
      </w:r>
      <w:r w:rsidRPr="00D01CF2">
        <w:t>UDP Header and Port Numbers</w:t>
      </w:r>
      <w:bookmarkEnd w:id="67"/>
      <w:bookmarkEnd w:id="68"/>
      <w:bookmarkEnd w:id="69"/>
      <w:bookmarkEnd w:id="70"/>
      <w:bookmarkEnd w:id="71"/>
      <w:bookmarkEnd w:id="72"/>
    </w:p>
    <w:p w:rsidR="00161B81" w:rsidRPr="00D01CF2" w:rsidRDefault="00161B81" w:rsidP="00161B81">
      <w:pPr>
        <w:pStyle w:val="Heading3"/>
      </w:pPr>
      <w:bookmarkStart w:id="73" w:name="_Toc21696846"/>
      <w:bookmarkStart w:id="74" w:name="_Toc25049713"/>
      <w:bookmarkStart w:id="75" w:name="_Toc34162909"/>
      <w:bookmarkStart w:id="76" w:name="_Toc34751842"/>
      <w:bookmarkStart w:id="77" w:name="_Toc34752244"/>
      <w:bookmarkStart w:id="78" w:name="_Toc35941137"/>
      <w:r w:rsidRPr="00D01CF2">
        <w:t>4.2.1</w:t>
      </w:r>
      <w:r w:rsidRPr="00D01CF2">
        <w:tab/>
        <w:t>General</w:t>
      </w:r>
      <w:bookmarkEnd w:id="73"/>
      <w:bookmarkEnd w:id="74"/>
      <w:bookmarkEnd w:id="75"/>
      <w:bookmarkEnd w:id="76"/>
      <w:bookmarkEnd w:id="77"/>
      <w:bookmarkEnd w:id="78"/>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79" w:name="_Toc21696847"/>
      <w:bookmarkStart w:id="80" w:name="_Toc25049714"/>
      <w:bookmarkStart w:id="81" w:name="_Toc34162910"/>
      <w:bookmarkStart w:id="82" w:name="_Toc34751843"/>
      <w:bookmarkStart w:id="83" w:name="_Toc34752245"/>
      <w:bookmarkStart w:id="84" w:name="_Toc35941138"/>
      <w:bookmarkStart w:id="85" w:name="_Hlk35941295"/>
      <w:bookmarkStart w:id="86" w:name="_GoBack"/>
      <w:r w:rsidRPr="00D01CF2">
        <w:t>4.2.2</w:t>
      </w:r>
      <w:r w:rsidRPr="00D01CF2">
        <w:tab/>
        <w:t>Request Message</w:t>
      </w:r>
      <w:bookmarkEnd w:id="79"/>
      <w:bookmarkEnd w:id="80"/>
      <w:bookmarkEnd w:id="81"/>
      <w:bookmarkEnd w:id="82"/>
      <w:bookmarkEnd w:id="83"/>
      <w:bookmarkEnd w:id="84"/>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87" w:name="_Toc21696848"/>
      <w:bookmarkStart w:id="88" w:name="_Toc25049715"/>
      <w:bookmarkStart w:id="89" w:name="_Toc34162911"/>
      <w:bookmarkStart w:id="90" w:name="_Toc34751844"/>
      <w:bookmarkStart w:id="91" w:name="_Toc34752246"/>
      <w:bookmarkStart w:id="92" w:name="_Toc35941139"/>
      <w:bookmarkEnd w:id="85"/>
      <w:bookmarkEnd w:id="86"/>
      <w:r w:rsidRPr="00D01CF2">
        <w:t>4.2.3</w:t>
      </w:r>
      <w:r w:rsidRPr="00D01CF2">
        <w:tab/>
        <w:t>Response Message</w:t>
      </w:r>
      <w:bookmarkEnd w:id="87"/>
      <w:bookmarkEnd w:id="88"/>
      <w:bookmarkEnd w:id="89"/>
      <w:bookmarkEnd w:id="90"/>
      <w:bookmarkEnd w:id="91"/>
      <w:bookmarkEnd w:id="92"/>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93" w:name="_Toc21696849"/>
      <w:bookmarkStart w:id="94" w:name="_Toc25049716"/>
      <w:bookmarkStart w:id="95" w:name="_Toc34162912"/>
      <w:bookmarkStart w:id="96" w:name="_Toc34751845"/>
      <w:bookmarkStart w:id="97" w:name="_Toc34752247"/>
      <w:bookmarkStart w:id="98" w:name="_Toc35941140"/>
      <w:r w:rsidRPr="00D01CF2">
        <w:t>4.3</w:t>
      </w:r>
      <w:r w:rsidRPr="00D01CF2">
        <w:tab/>
        <w:t>IP Header and IP Addresses</w:t>
      </w:r>
      <w:bookmarkEnd w:id="93"/>
      <w:bookmarkEnd w:id="94"/>
      <w:bookmarkEnd w:id="95"/>
      <w:bookmarkEnd w:id="96"/>
      <w:bookmarkEnd w:id="97"/>
      <w:bookmarkEnd w:id="98"/>
    </w:p>
    <w:p w:rsidR="00161B81" w:rsidRPr="00D01CF2" w:rsidRDefault="00161B81" w:rsidP="00161B81">
      <w:pPr>
        <w:pStyle w:val="Heading3"/>
      </w:pPr>
      <w:bookmarkStart w:id="99" w:name="_Toc21696850"/>
      <w:bookmarkStart w:id="100" w:name="_Toc25049717"/>
      <w:bookmarkStart w:id="101" w:name="_Toc34162913"/>
      <w:bookmarkStart w:id="102" w:name="_Toc34751846"/>
      <w:bookmarkStart w:id="103" w:name="_Toc34752248"/>
      <w:bookmarkStart w:id="104" w:name="_Toc35941141"/>
      <w:r w:rsidRPr="00D01CF2">
        <w:t>4.3.1</w:t>
      </w:r>
      <w:r w:rsidRPr="00D01CF2">
        <w:tab/>
        <w:t>General</w:t>
      </w:r>
      <w:bookmarkEnd w:id="99"/>
      <w:bookmarkEnd w:id="100"/>
      <w:bookmarkEnd w:id="101"/>
      <w:bookmarkEnd w:id="102"/>
      <w:bookmarkEnd w:id="103"/>
      <w:bookmarkEnd w:id="104"/>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105" w:name="_Toc21696851"/>
      <w:bookmarkStart w:id="106" w:name="_Toc25049718"/>
      <w:bookmarkStart w:id="107" w:name="_Toc34162914"/>
      <w:bookmarkStart w:id="108" w:name="_Toc34751847"/>
      <w:bookmarkStart w:id="109" w:name="_Toc34752249"/>
      <w:bookmarkStart w:id="110" w:name="_Hlk16769844"/>
      <w:bookmarkStart w:id="111" w:name="_Toc35941142"/>
      <w:r w:rsidRPr="00D01CF2">
        <w:t>4.3.2</w:t>
      </w:r>
      <w:r w:rsidRPr="00D01CF2">
        <w:tab/>
        <w:t>Request Message</w:t>
      </w:r>
      <w:bookmarkEnd w:id="105"/>
      <w:bookmarkEnd w:id="106"/>
      <w:bookmarkEnd w:id="107"/>
      <w:bookmarkEnd w:id="108"/>
      <w:bookmarkEnd w:id="109"/>
      <w:bookmarkEnd w:id="111"/>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110"/>
    </w:p>
    <w:p w:rsidR="00161B81" w:rsidRPr="00D01CF2" w:rsidRDefault="00161B81" w:rsidP="00161B81">
      <w:pPr>
        <w:pStyle w:val="Heading3"/>
      </w:pPr>
      <w:bookmarkStart w:id="112" w:name="_Toc21696852"/>
      <w:bookmarkStart w:id="113" w:name="_Toc25049719"/>
      <w:bookmarkStart w:id="114" w:name="_Toc34162915"/>
      <w:bookmarkStart w:id="115" w:name="_Toc34751848"/>
      <w:bookmarkStart w:id="116" w:name="_Toc34752250"/>
      <w:bookmarkStart w:id="117" w:name="_Hlk16769903"/>
      <w:bookmarkStart w:id="118" w:name="_Toc35941143"/>
      <w:r w:rsidRPr="00D01CF2">
        <w:t>4.3.3</w:t>
      </w:r>
      <w:r w:rsidRPr="00D01CF2">
        <w:tab/>
        <w:t>Response Message</w:t>
      </w:r>
      <w:bookmarkEnd w:id="112"/>
      <w:bookmarkEnd w:id="113"/>
      <w:bookmarkEnd w:id="114"/>
      <w:bookmarkEnd w:id="115"/>
      <w:bookmarkEnd w:id="116"/>
      <w:bookmarkEnd w:id="118"/>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117"/>
    </w:p>
    <w:p w:rsidR="00161B81" w:rsidRPr="00D01CF2" w:rsidRDefault="00161B81" w:rsidP="00161B81">
      <w:pPr>
        <w:pStyle w:val="Heading1"/>
      </w:pPr>
      <w:bookmarkStart w:id="119" w:name="_Toc21696853"/>
      <w:bookmarkStart w:id="120" w:name="_Toc25049720"/>
      <w:bookmarkStart w:id="121" w:name="_Toc34162916"/>
      <w:bookmarkStart w:id="122" w:name="_Toc34751849"/>
      <w:bookmarkStart w:id="123" w:name="_Toc34752251"/>
      <w:bookmarkStart w:id="124" w:name="_Toc35941144"/>
      <w:r w:rsidRPr="00D01CF2">
        <w:t>5</w:t>
      </w:r>
      <w:r w:rsidRPr="00D01CF2">
        <w:tab/>
        <w:t>General description</w:t>
      </w:r>
      <w:bookmarkEnd w:id="119"/>
      <w:bookmarkEnd w:id="120"/>
      <w:bookmarkEnd w:id="121"/>
      <w:bookmarkEnd w:id="122"/>
      <w:bookmarkEnd w:id="123"/>
      <w:bookmarkEnd w:id="124"/>
    </w:p>
    <w:p w:rsidR="00161B81" w:rsidRPr="00D01CF2" w:rsidRDefault="00161B81" w:rsidP="00161B81">
      <w:pPr>
        <w:pStyle w:val="Heading2"/>
      </w:pPr>
      <w:bookmarkStart w:id="125" w:name="_Toc21696854"/>
      <w:bookmarkStart w:id="126" w:name="_Toc25049721"/>
      <w:bookmarkStart w:id="127" w:name="_Toc34162917"/>
      <w:bookmarkStart w:id="128" w:name="_Toc34751850"/>
      <w:bookmarkStart w:id="129" w:name="_Toc34752252"/>
      <w:bookmarkStart w:id="130" w:name="_Toc35941145"/>
      <w:r w:rsidRPr="00D01CF2">
        <w:t>5.1</w:t>
      </w:r>
      <w:r w:rsidRPr="00D01CF2">
        <w:tab/>
        <w:t>Introduction</w:t>
      </w:r>
      <w:bookmarkEnd w:id="125"/>
      <w:bookmarkEnd w:id="126"/>
      <w:bookmarkEnd w:id="127"/>
      <w:bookmarkEnd w:id="128"/>
      <w:bookmarkEnd w:id="129"/>
      <w:bookmarkEnd w:id="130"/>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131" w:name="_Toc21696855"/>
      <w:bookmarkStart w:id="132" w:name="_Toc25049722"/>
      <w:bookmarkStart w:id="133" w:name="_Toc34162918"/>
      <w:bookmarkStart w:id="134" w:name="_Toc34751851"/>
      <w:bookmarkStart w:id="135" w:name="_Toc34752253"/>
      <w:bookmarkStart w:id="136" w:name="_Toc35941146"/>
      <w:r w:rsidRPr="00D01CF2">
        <w:lastRenderedPageBreak/>
        <w:t>6</w:t>
      </w:r>
      <w:r w:rsidRPr="00D01CF2">
        <w:tab/>
        <w:t>Procedures</w:t>
      </w:r>
      <w:bookmarkEnd w:id="131"/>
      <w:bookmarkEnd w:id="132"/>
      <w:bookmarkEnd w:id="133"/>
      <w:bookmarkEnd w:id="134"/>
      <w:bookmarkEnd w:id="135"/>
      <w:bookmarkEnd w:id="136"/>
    </w:p>
    <w:p w:rsidR="00161B81" w:rsidRPr="00D01CF2" w:rsidRDefault="00161B81" w:rsidP="00161B81">
      <w:pPr>
        <w:pStyle w:val="Heading2"/>
      </w:pPr>
      <w:bookmarkStart w:id="137" w:name="_Toc21696856"/>
      <w:bookmarkStart w:id="138" w:name="_Toc25049723"/>
      <w:bookmarkStart w:id="139" w:name="_Toc34162919"/>
      <w:bookmarkStart w:id="140" w:name="_Toc34751852"/>
      <w:bookmarkStart w:id="141" w:name="_Toc34752254"/>
      <w:bookmarkStart w:id="142" w:name="_Hlk17923129"/>
      <w:bookmarkStart w:id="143" w:name="_Toc35941147"/>
      <w:r w:rsidRPr="00D01CF2">
        <w:t>6.1</w:t>
      </w:r>
      <w:r w:rsidRPr="00D01CF2">
        <w:tab/>
        <w:t>Introduction</w:t>
      </w:r>
      <w:bookmarkEnd w:id="137"/>
      <w:bookmarkEnd w:id="138"/>
      <w:bookmarkEnd w:id="139"/>
      <w:bookmarkEnd w:id="140"/>
      <w:bookmarkEnd w:id="141"/>
      <w:bookmarkEnd w:id="143"/>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144" w:name="_Hlk16696611"/>
      <w:bookmarkStart w:id="145" w:name="_Toc21696857"/>
      <w:bookmarkStart w:id="146" w:name="_Toc25049724"/>
      <w:bookmarkStart w:id="147" w:name="_Toc34162920"/>
      <w:bookmarkStart w:id="148" w:name="_Toc34751853"/>
      <w:bookmarkStart w:id="149" w:name="_Toc34752255"/>
      <w:bookmarkStart w:id="150" w:name="_Toc35941148"/>
      <w:bookmarkEnd w:id="142"/>
      <w:r>
        <w:t>6</w:t>
      </w:r>
      <w:r w:rsidRPr="00D01CF2">
        <w:t>.2</w:t>
      </w:r>
      <w:r w:rsidRPr="00D01CF2">
        <w:tab/>
        <w:t>Node Related Procedures</w:t>
      </w:r>
      <w:bookmarkEnd w:id="144"/>
      <w:bookmarkEnd w:id="145"/>
      <w:bookmarkEnd w:id="146"/>
      <w:bookmarkEnd w:id="147"/>
      <w:bookmarkEnd w:id="148"/>
      <w:bookmarkEnd w:id="149"/>
      <w:bookmarkEnd w:id="150"/>
    </w:p>
    <w:p w:rsidR="00161B81" w:rsidRPr="00D01CF2" w:rsidRDefault="00161B81" w:rsidP="00161B81">
      <w:pPr>
        <w:pStyle w:val="Heading3"/>
      </w:pPr>
      <w:bookmarkStart w:id="151" w:name="_Toc21696858"/>
      <w:bookmarkStart w:id="152" w:name="_Toc25049725"/>
      <w:bookmarkStart w:id="153" w:name="_Toc34162921"/>
      <w:bookmarkStart w:id="154" w:name="_Toc34751854"/>
      <w:bookmarkStart w:id="155" w:name="_Toc34752256"/>
      <w:bookmarkStart w:id="156" w:name="_Toc35941149"/>
      <w:r w:rsidRPr="00D01CF2">
        <w:t>6.2.1</w:t>
      </w:r>
      <w:r w:rsidRPr="00D01CF2">
        <w:tab/>
        <w:t>General</w:t>
      </w:r>
      <w:bookmarkEnd w:id="151"/>
      <w:bookmarkEnd w:id="152"/>
      <w:bookmarkEnd w:id="153"/>
      <w:bookmarkEnd w:id="154"/>
      <w:bookmarkEnd w:id="155"/>
      <w:bookmarkEnd w:id="156"/>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157" w:name="_Toc21696859"/>
      <w:bookmarkStart w:id="158" w:name="_Toc25049726"/>
      <w:bookmarkStart w:id="159" w:name="_Toc34162922"/>
      <w:bookmarkStart w:id="160" w:name="_Toc34751855"/>
      <w:bookmarkStart w:id="161" w:name="_Toc34752257"/>
      <w:bookmarkStart w:id="162" w:name="_Toc35941150"/>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57"/>
      <w:bookmarkEnd w:id="158"/>
      <w:bookmarkEnd w:id="159"/>
      <w:bookmarkEnd w:id="160"/>
      <w:bookmarkEnd w:id="161"/>
      <w:bookmarkEnd w:id="162"/>
    </w:p>
    <w:p w:rsidR="00161B81" w:rsidRPr="00D01CF2" w:rsidRDefault="00161B81" w:rsidP="00161B81">
      <w:pPr>
        <w:pStyle w:val="Heading4"/>
        <w:rPr>
          <w:rFonts w:eastAsia="SimSun"/>
        </w:rPr>
      </w:pPr>
      <w:bookmarkStart w:id="163" w:name="_Toc21696860"/>
      <w:bookmarkStart w:id="164" w:name="_Toc25049727"/>
      <w:bookmarkStart w:id="165" w:name="_Toc34162923"/>
      <w:bookmarkStart w:id="166" w:name="_Toc34751856"/>
      <w:bookmarkStart w:id="167" w:name="_Toc34752258"/>
      <w:bookmarkStart w:id="168" w:name="_Toc35941151"/>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63"/>
      <w:bookmarkEnd w:id="164"/>
      <w:bookmarkEnd w:id="165"/>
      <w:bookmarkEnd w:id="166"/>
      <w:bookmarkEnd w:id="167"/>
      <w:bookmarkEnd w:id="168"/>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00726424">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169" w:name="_Toc21696861"/>
      <w:bookmarkStart w:id="170" w:name="_Toc25049728"/>
      <w:bookmarkStart w:id="171" w:name="_Toc34162924"/>
      <w:bookmarkStart w:id="172" w:name="_Toc34751857"/>
      <w:bookmarkStart w:id="173" w:name="_Toc34752259"/>
      <w:bookmarkStart w:id="174" w:name="_Toc35941152"/>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69"/>
      <w:bookmarkEnd w:id="170"/>
      <w:bookmarkEnd w:id="171"/>
      <w:bookmarkEnd w:id="172"/>
      <w:bookmarkEnd w:id="173"/>
      <w:bookmarkEnd w:id="174"/>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175" w:name="_Toc21696862"/>
      <w:bookmarkStart w:id="176" w:name="_Toc25049729"/>
      <w:bookmarkStart w:id="177" w:name="_Toc34162925"/>
      <w:bookmarkStart w:id="178" w:name="_Toc34751858"/>
      <w:bookmarkStart w:id="179" w:name="_Toc34752260"/>
      <w:bookmarkStart w:id="180" w:name="_Toc35941153"/>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75"/>
      <w:bookmarkEnd w:id="176"/>
      <w:bookmarkEnd w:id="177"/>
      <w:bookmarkEnd w:id="178"/>
      <w:bookmarkEnd w:id="179"/>
      <w:bookmarkEnd w:id="180"/>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181" w:name="_Toc21696863"/>
      <w:bookmarkStart w:id="182" w:name="_Toc25049730"/>
      <w:bookmarkStart w:id="183" w:name="_Toc34162926"/>
      <w:bookmarkStart w:id="184" w:name="_Toc34751859"/>
      <w:bookmarkStart w:id="185" w:name="_Toc34752261"/>
      <w:bookmarkStart w:id="186" w:name="_Toc35941154"/>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181"/>
      <w:bookmarkEnd w:id="182"/>
      <w:bookmarkEnd w:id="183"/>
      <w:bookmarkEnd w:id="184"/>
      <w:bookmarkEnd w:id="185"/>
      <w:bookmarkEnd w:id="186"/>
    </w:p>
    <w:p w:rsidR="00161B81" w:rsidRPr="00D01CF2" w:rsidRDefault="00161B81" w:rsidP="00161B81">
      <w:pPr>
        <w:pStyle w:val="Heading4"/>
        <w:rPr>
          <w:lang w:val="en-US"/>
        </w:rPr>
      </w:pPr>
      <w:bookmarkStart w:id="187" w:name="_Toc11315177"/>
      <w:bookmarkStart w:id="188" w:name="_Toc18503458"/>
      <w:bookmarkStart w:id="189" w:name="_Toc21696864"/>
      <w:bookmarkStart w:id="190" w:name="_Toc25049731"/>
      <w:bookmarkStart w:id="191" w:name="_Toc34162927"/>
      <w:bookmarkStart w:id="192" w:name="_Toc34751860"/>
      <w:bookmarkStart w:id="193" w:name="_Toc34752262"/>
      <w:bookmarkStart w:id="194" w:name="_Toc35941155"/>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87"/>
      <w:bookmarkEnd w:id="188"/>
      <w:bookmarkEnd w:id="189"/>
      <w:bookmarkEnd w:id="190"/>
      <w:bookmarkEnd w:id="191"/>
      <w:bookmarkEnd w:id="192"/>
      <w:bookmarkEnd w:id="193"/>
      <w:bookmarkEnd w:id="194"/>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95" w:name="_Toc21696865"/>
      <w:bookmarkStart w:id="196" w:name="_Toc25049732"/>
      <w:bookmarkStart w:id="197" w:name="_Toc34162928"/>
      <w:bookmarkStart w:id="198" w:name="_Toc34751861"/>
      <w:bookmarkStart w:id="199" w:name="_Toc34752263"/>
      <w:bookmarkStart w:id="200" w:name="_Toc35941156"/>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95"/>
      <w:bookmarkEnd w:id="196"/>
      <w:bookmarkEnd w:id="197"/>
      <w:bookmarkEnd w:id="198"/>
      <w:bookmarkEnd w:id="199"/>
      <w:bookmarkEnd w:id="200"/>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201" w:name="_Toc21696866"/>
      <w:bookmarkStart w:id="202" w:name="_Toc25049733"/>
      <w:bookmarkStart w:id="203" w:name="_Toc34162929"/>
      <w:bookmarkStart w:id="204" w:name="_Toc34751862"/>
      <w:bookmarkStart w:id="205" w:name="_Toc34752264"/>
      <w:bookmarkStart w:id="206" w:name="_Toc35941157"/>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01"/>
      <w:bookmarkEnd w:id="202"/>
      <w:bookmarkEnd w:id="203"/>
      <w:bookmarkEnd w:id="204"/>
      <w:bookmarkEnd w:id="205"/>
      <w:bookmarkEnd w:id="206"/>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207" w:name="_Toc21696867"/>
      <w:bookmarkStart w:id="208" w:name="_Toc25049734"/>
      <w:bookmarkStart w:id="209" w:name="_Toc34162930"/>
      <w:bookmarkStart w:id="210" w:name="_Toc34751863"/>
      <w:bookmarkStart w:id="211" w:name="_Toc34752265"/>
      <w:bookmarkStart w:id="212" w:name="_Toc35941158"/>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07"/>
      <w:bookmarkEnd w:id="208"/>
      <w:bookmarkEnd w:id="209"/>
      <w:bookmarkEnd w:id="210"/>
      <w:bookmarkEnd w:id="211"/>
      <w:bookmarkEnd w:id="212"/>
    </w:p>
    <w:p w:rsidR="00161B81" w:rsidRPr="00D01CF2" w:rsidRDefault="00161B81" w:rsidP="00161B81">
      <w:pPr>
        <w:pStyle w:val="Heading4"/>
        <w:rPr>
          <w:rFonts w:eastAsia="SimSun"/>
        </w:rPr>
      </w:pPr>
      <w:bookmarkStart w:id="213" w:name="_Toc21696868"/>
      <w:bookmarkStart w:id="214" w:name="_Toc25049735"/>
      <w:bookmarkStart w:id="215" w:name="_Toc34162931"/>
      <w:bookmarkStart w:id="216" w:name="_Toc34751864"/>
      <w:bookmarkStart w:id="217" w:name="_Toc34752266"/>
      <w:bookmarkStart w:id="218" w:name="_Toc35941159"/>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13"/>
      <w:bookmarkEnd w:id="214"/>
      <w:bookmarkEnd w:id="215"/>
      <w:bookmarkEnd w:id="216"/>
      <w:bookmarkEnd w:id="217"/>
      <w:bookmarkEnd w:id="218"/>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219" w:name="_Toc21696869"/>
      <w:bookmarkStart w:id="220" w:name="_Toc25049736"/>
      <w:bookmarkStart w:id="221" w:name="_Toc34162932"/>
      <w:bookmarkStart w:id="222" w:name="_Toc34751865"/>
      <w:bookmarkStart w:id="223" w:name="_Toc34752267"/>
      <w:bookmarkStart w:id="224" w:name="_Toc35941160"/>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19"/>
      <w:bookmarkEnd w:id="220"/>
      <w:bookmarkEnd w:id="221"/>
      <w:bookmarkEnd w:id="222"/>
      <w:bookmarkEnd w:id="223"/>
      <w:bookmarkEnd w:id="224"/>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w:t>
      </w:r>
      <w:r w:rsidR="00722BB4" w:rsidRPr="00722BB4">
        <w:t xml:space="preserve"> </w:t>
      </w:r>
      <w:r w:rsidR="00722BB4">
        <w:t>CREATION_OF_DICTIONARY_ENTRY</w:t>
      </w:r>
      <w:r w:rsidR="00722BB4" w:rsidDel="00722BB4">
        <w:rPr>
          <w:lang w:val="en-US"/>
        </w:rPr>
        <w:t xml:space="preserve"> </w:t>
      </w:r>
      <w:r>
        <w:rPr>
          <w:lang w:val="en-US"/>
        </w:rPr>
        <w:t>";</w:t>
      </w:r>
    </w:p>
    <w:p w:rsidR="00161B81" w:rsidRDefault="00161B81" w:rsidP="00161B81">
      <w:pPr>
        <w:pStyle w:val="B1"/>
        <w:rPr>
          <w:lang w:val="en-US"/>
        </w:rPr>
      </w:pPr>
      <w:r>
        <w:rPr>
          <w:lang w:val="en-US"/>
        </w:rPr>
        <w:t>-</w:t>
      </w:r>
      <w:r>
        <w:rPr>
          <w:lang w:val="en-US"/>
        </w:rPr>
        <w:tab/>
      </w:r>
      <w:r w:rsidR="00722BB4">
        <w:rPr>
          <w:lang w:val="en-US"/>
        </w:rPr>
        <w:t xml:space="preserve">the </w:t>
      </w:r>
      <w:r w:rsidR="00722BB4">
        <w:t>Manufacturer Assigned operation requested list</w:t>
      </w:r>
      <w:r w:rsidR="00722BB4">
        <w:rPr>
          <w:lang w:val="en-US"/>
        </w:rPr>
        <w:t xml:space="preserve"> </w:t>
      </w:r>
      <w:r>
        <w:rPr>
          <w:lang w:val="en-US"/>
        </w:rPr>
        <w:t xml:space="preserve"> if the Event Type is set to "</w:t>
      </w:r>
      <w:r w:rsidR="00722BB4" w:rsidRPr="00722BB4">
        <w:t xml:space="preserve"> </w:t>
      </w:r>
      <w:r w:rsidR="00722BB4">
        <w:t>DELETION_OF_PLMN_ASSIGNED_IDS</w:t>
      </w:r>
      <w:r w:rsidR="00722BB4" w:rsidDel="00722BB4">
        <w:rPr>
          <w:lang w:val="en-US"/>
        </w:rPr>
        <w:t xml:space="preserve"> </w:t>
      </w:r>
      <w:r>
        <w:rPr>
          <w:lang w:val="en-US"/>
        </w:rPr>
        <w:t>"</w:t>
      </w:r>
      <w:r w:rsidR="00722BB4">
        <w:rPr>
          <w:lang w:val="en-US"/>
        </w:rPr>
        <w:t xml:space="preserve"> which shall include one of the following (not both):</w:t>
      </w:r>
      <w:r>
        <w:rPr>
          <w:lang w:val="en-US"/>
        </w:rPr>
        <w:t>;</w:t>
      </w:r>
    </w:p>
    <w:p w:rsidR="00722BB4" w:rsidRDefault="00722BB4" w:rsidP="007B591D">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722BB4" w:rsidRDefault="00722BB4" w:rsidP="002E614B">
      <w:pPr>
        <w:pStyle w:val="B2"/>
        <w:rPr>
          <w:lang w:val="en-US"/>
        </w:rPr>
      </w:pPr>
      <w:r>
        <w:rPr>
          <w:rFonts w:cs="Arial"/>
          <w:szCs w:val="18"/>
          <w:lang w:eastAsia="zh-CN"/>
        </w:rPr>
        <w:t>-</w:t>
      </w:r>
      <w:r>
        <w:rPr>
          <w:rFonts w:cs="Arial"/>
          <w:szCs w:val="18"/>
          <w:lang w:eastAsia="zh-CN"/>
        </w:rPr>
        <w:tab/>
        <w:t xml:space="preserve">or, </w:t>
      </w:r>
      <w:r>
        <w:rPr>
          <w:szCs w:val="18"/>
        </w:rPr>
        <w:t xml:space="preserve">one or more Type Allocation Codes in corresponding to the </w:t>
      </w:r>
      <w:r>
        <w:rPr>
          <w:lang w:val="en-US"/>
        </w:rPr>
        <w:t>PLMN Assigned UE Radio Capability IDs</w:t>
      </w:r>
      <w:r>
        <w:rPr>
          <w:szCs w:val="18"/>
        </w:rPr>
        <w:t xml:space="preserve"> to be deleted.</w:t>
      </w:r>
    </w:p>
    <w:p w:rsidR="00161B81" w:rsidRPr="00D01CF2" w:rsidRDefault="00161B81" w:rsidP="00161B81">
      <w:pPr>
        <w:pStyle w:val="Heading4"/>
      </w:pPr>
      <w:bookmarkStart w:id="225" w:name="_Toc21696870"/>
      <w:bookmarkStart w:id="226" w:name="_Toc25049737"/>
      <w:bookmarkStart w:id="227" w:name="_Toc34162933"/>
      <w:bookmarkStart w:id="228" w:name="_Toc34751866"/>
      <w:bookmarkStart w:id="229" w:name="_Toc34752268"/>
      <w:bookmarkStart w:id="230" w:name="_Toc35941161"/>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25"/>
      <w:bookmarkEnd w:id="226"/>
      <w:bookmarkEnd w:id="227"/>
      <w:bookmarkEnd w:id="228"/>
      <w:bookmarkEnd w:id="229"/>
      <w:bookmarkEnd w:id="230"/>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lastRenderedPageBreak/>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231" w:name="_Toc21696871"/>
      <w:bookmarkStart w:id="232" w:name="_Toc25049738"/>
      <w:bookmarkStart w:id="233" w:name="_Toc34162934"/>
      <w:bookmarkStart w:id="234" w:name="_Toc34751867"/>
      <w:bookmarkStart w:id="235" w:name="_Toc34752269"/>
      <w:bookmarkStart w:id="236" w:name="_Toc35941162"/>
      <w:r w:rsidRPr="00D01CF2">
        <w:t>6.3</w:t>
      </w:r>
      <w:r w:rsidRPr="00D01CF2">
        <w:tab/>
      </w:r>
      <w:r>
        <w:t>Session</w:t>
      </w:r>
      <w:r w:rsidRPr="00D01CF2">
        <w:t xml:space="preserve"> Related Procedures</w:t>
      </w:r>
      <w:bookmarkEnd w:id="231"/>
      <w:bookmarkEnd w:id="232"/>
      <w:bookmarkEnd w:id="233"/>
      <w:bookmarkEnd w:id="234"/>
      <w:bookmarkEnd w:id="235"/>
      <w:bookmarkEnd w:id="236"/>
    </w:p>
    <w:p w:rsidR="00161B81" w:rsidRPr="00D01CF2" w:rsidRDefault="00161B81" w:rsidP="00161B81">
      <w:pPr>
        <w:pStyle w:val="Heading3"/>
      </w:pPr>
      <w:bookmarkStart w:id="237" w:name="_Toc21696872"/>
      <w:bookmarkStart w:id="238" w:name="_Toc25049739"/>
      <w:bookmarkStart w:id="239" w:name="_Toc34162935"/>
      <w:bookmarkStart w:id="240" w:name="_Toc34751868"/>
      <w:bookmarkStart w:id="241" w:name="_Toc34752270"/>
      <w:bookmarkStart w:id="242" w:name="_Toc35941163"/>
      <w:r w:rsidRPr="00D01CF2">
        <w:t>6.3.1</w:t>
      </w:r>
      <w:r w:rsidRPr="00D01CF2">
        <w:tab/>
        <w:t>General</w:t>
      </w:r>
      <w:bookmarkEnd w:id="237"/>
      <w:bookmarkEnd w:id="238"/>
      <w:bookmarkEnd w:id="239"/>
      <w:bookmarkEnd w:id="240"/>
      <w:bookmarkEnd w:id="241"/>
      <w:bookmarkEnd w:id="242"/>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243" w:name="_Toc21696873"/>
      <w:bookmarkStart w:id="244" w:name="_Toc25049740"/>
      <w:bookmarkStart w:id="245" w:name="_Toc34162936"/>
      <w:bookmarkStart w:id="246" w:name="_Toc34751869"/>
      <w:bookmarkStart w:id="247" w:name="_Toc34752271"/>
      <w:bookmarkStart w:id="248" w:name="_Toc35941164"/>
      <w:r w:rsidRPr="00D01CF2">
        <w:t>6.3.2</w:t>
      </w:r>
      <w:r w:rsidRPr="00D01CF2">
        <w:tab/>
      </w:r>
      <w:r>
        <w:t>Create Dictionary Entry Procedure</w:t>
      </w:r>
      <w:bookmarkEnd w:id="243"/>
      <w:bookmarkEnd w:id="244"/>
      <w:bookmarkEnd w:id="245"/>
      <w:bookmarkEnd w:id="246"/>
      <w:bookmarkEnd w:id="247"/>
      <w:bookmarkEnd w:id="248"/>
    </w:p>
    <w:p w:rsidR="00161B81" w:rsidRPr="00D01CF2" w:rsidRDefault="00161B81" w:rsidP="00161B81">
      <w:pPr>
        <w:pStyle w:val="Heading4"/>
        <w:rPr>
          <w:lang w:val="en-US"/>
        </w:rPr>
      </w:pPr>
      <w:bookmarkStart w:id="249" w:name="_Toc21696874"/>
      <w:bookmarkStart w:id="250" w:name="_Toc25049741"/>
      <w:bookmarkStart w:id="251" w:name="_Toc34162937"/>
      <w:bookmarkStart w:id="252" w:name="_Toc34751870"/>
      <w:bookmarkStart w:id="253" w:name="_Toc34752272"/>
      <w:bookmarkStart w:id="254" w:name="_Toc35941165"/>
      <w:r w:rsidRPr="00D01CF2">
        <w:t>6.3.2.1</w:t>
      </w:r>
      <w:r w:rsidRPr="00D01CF2">
        <w:tab/>
        <w:t>General</w:t>
      </w:r>
      <w:bookmarkEnd w:id="249"/>
      <w:bookmarkEnd w:id="250"/>
      <w:bookmarkEnd w:id="251"/>
      <w:bookmarkEnd w:id="252"/>
      <w:bookmarkEnd w:id="253"/>
      <w:bookmarkEnd w:id="254"/>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255" w:name="_Toc21696875"/>
      <w:bookmarkStart w:id="256" w:name="_Toc25049742"/>
      <w:bookmarkStart w:id="257" w:name="_Toc34162938"/>
      <w:bookmarkStart w:id="258" w:name="_Toc34751871"/>
      <w:bookmarkStart w:id="259" w:name="_Toc34752273"/>
      <w:bookmarkStart w:id="260" w:name="_Toc35941166"/>
      <w:r w:rsidRPr="00D01CF2">
        <w:t>6.3.2.2</w:t>
      </w:r>
      <w:r w:rsidRPr="00D01CF2">
        <w:tab/>
      </w:r>
      <w:r>
        <w:t>Procedures in the MME</w:t>
      </w:r>
      <w:bookmarkEnd w:id="255"/>
      <w:bookmarkEnd w:id="256"/>
      <w:bookmarkEnd w:id="257"/>
      <w:bookmarkEnd w:id="258"/>
      <w:bookmarkEnd w:id="259"/>
      <w:bookmarkEnd w:id="260"/>
    </w:p>
    <w:p w:rsidR="00161B81" w:rsidRDefault="00161B81" w:rsidP="00161B81">
      <w:r>
        <w:t xml:space="preserve">When the UE Radio Capability ID, either PLMN-assigned or Manufacturer-assigned, is not received by the MME from a UE, </w:t>
      </w:r>
      <w:r w:rsidR="00726424">
        <w:t xml:space="preserve">or from the source MME during an inter MME mobility procedure </w:t>
      </w:r>
      <w:r>
        <w:t xml:space="preserve">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t>-</w:t>
      </w:r>
      <w:r>
        <w:rPr>
          <w:lang w:val="en-US"/>
        </w:rPr>
        <w:tab/>
        <w:t>Type Allocation Code in the IMEI of the UE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61" w:name="_Toc21696876"/>
      <w:bookmarkStart w:id="262" w:name="_Toc25049743"/>
      <w:bookmarkStart w:id="263" w:name="_Toc34162939"/>
      <w:bookmarkStart w:id="264" w:name="_Toc34751872"/>
      <w:bookmarkStart w:id="265" w:name="_Toc34752274"/>
      <w:bookmarkStart w:id="266" w:name="_Toc35941167"/>
      <w:r w:rsidRPr="00D01CF2">
        <w:t>6.3.2.3</w:t>
      </w:r>
      <w:r w:rsidRPr="00D01CF2">
        <w:tab/>
      </w:r>
      <w:r>
        <w:t>Procedures in the UCMF</w:t>
      </w:r>
      <w:bookmarkEnd w:id="261"/>
      <w:bookmarkEnd w:id="262"/>
      <w:bookmarkEnd w:id="263"/>
      <w:bookmarkEnd w:id="264"/>
      <w:bookmarkEnd w:id="265"/>
      <w:bookmarkEnd w:id="266"/>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267" w:name="_Toc21696877"/>
      <w:bookmarkStart w:id="268" w:name="_Toc25049744"/>
      <w:bookmarkStart w:id="269" w:name="_Toc34162940"/>
      <w:bookmarkStart w:id="270" w:name="_Toc34751873"/>
      <w:bookmarkStart w:id="271" w:name="_Toc34752275"/>
      <w:bookmarkStart w:id="272" w:name="_Toc35941168"/>
      <w:r w:rsidRPr="00D01CF2">
        <w:lastRenderedPageBreak/>
        <w:t>6.3.</w:t>
      </w:r>
      <w:r>
        <w:t>3</w:t>
      </w:r>
      <w:r w:rsidRPr="00D01CF2">
        <w:tab/>
      </w:r>
      <w:r>
        <w:t>Query Dictionary Entry Procedure</w:t>
      </w:r>
      <w:bookmarkEnd w:id="267"/>
      <w:bookmarkEnd w:id="268"/>
      <w:bookmarkEnd w:id="269"/>
      <w:bookmarkEnd w:id="270"/>
      <w:bookmarkEnd w:id="271"/>
      <w:bookmarkEnd w:id="272"/>
    </w:p>
    <w:p w:rsidR="00161B81" w:rsidRPr="00D01CF2" w:rsidRDefault="00161B81" w:rsidP="00161B81">
      <w:pPr>
        <w:pStyle w:val="Heading4"/>
        <w:rPr>
          <w:lang w:val="en-US"/>
        </w:rPr>
      </w:pPr>
      <w:bookmarkStart w:id="273" w:name="_Toc21696878"/>
      <w:bookmarkStart w:id="274" w:name="_Toc25049745"/>
      <w:bookmarkStart w:id="275" w:name="_Toc34162941"/>
      <w:bookmarkStart w:id="276" w:name="_Toc34751874"/>
      <w:bookmarkStart w:id="277" w:name="_Toc34752276"/>
      <w:bookmarkStart w:id="278" w:name="_Toc35941169"/>
      <w:r w:rsidRPr="00D01CF2">
        <w:t>6.3.</w:t>
      </w:r>
      <w:r>
        <w:t>3</w:t>
      </w:r>
      <w:r w:rsidRPr="00D01CF2">
        <w:t>.1</w:t>
      </w:r>
      <w:r w:rsidRPr="00D01CF2">
        <w:tab/>
        <w:t>General</w:t>
      </w:r>
      <w:bookmarkEnd w:id="273"/>
      <w:bookmarkEnd w:id="274"/>
      <w:bookmarkEnd w:id="275"/>
      <w:bookmarkEnd w:id="276"/>
      <w:bookmarkEnd w:id="277"/>
      <w:bookmarkEnd w:id="278"/>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279" w:name="_Toc21696879"/>
      <w:bookmarkStart w:id="280" w:name="_Toc25049746"/>
      <w:bookmarkStart w:id="281" w:name="_Toc34162942"/>
      <w:bookmarkStart w:id="282" w:name="_Toc34751875"/>
      <w:bookmarkStart w:id="283" w:name="_Toc34752277"/>
      <w:bookmarkStart w:id="284" w:name="_Toc35941170"/>
      <w:r w:rsidRPr="00D01CF2">
        <w:t>6.3.</w:t>
      </w:r>
      <w:r>
        <w:t>3</w:t>
      </w:r>
      <w:r w:rsidRPr="00D01CF2">
        <w:t>.2</w:t>
      </w:r>
      <w:r w:rsidRPr="00D01CF2">
        <w:tab/>
      </w:r>
      <w:r>
        <w:t>Procedures in the MME</w:t>
      </w:r>
      <w:bookmarkEnd w:id="279"/>
      <w:bookmarkEnd w:id="280"/>
      <w:bookmarkEnd w:id="281"/>
      <w:bookmarkEnd w:id="282"/>
      <w:bookmarkEnd w:id="283"/>
      <w:bookmarkEnd w:id="284"/>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285" w:name="_Toc21696880"/>
      <w:bookmarkStart w:id="286" w:name="_Toc25049747"/>
      <w:bookmarkStart w:id="287" w:name="_Toc34162943"/>
      <w:bookmarkStart w:id="288" w:name="_Toc34751876"/>
      <w:bookmarkStart w:id="289" w:name="_Toc34752278"/>
      <w:bookmarkStart w:id="290" w:name="_Toc35941171"/>
      <w:r w:rsidRPr="00D01CF2">
        <w:t>6.3.</w:t>
      </w:r>
      <w:r>
        <w:t>3</w:t>
      </w:r>
      <w:r w:rsidRPr="00D01CF2">
        <w:t>.3</w:t>
      </w:r>
      <w:r w:rsidRPr="00D01CF2">
        <w:tab/>
      </w:r>
      <w:r>
        <w:t>Procedures in the UCMF</w:t>
      </w:r>
      <w:bookmarkEnd w:id="285"/>
      <w:bookmarkEnd w:id="286"/>
      <w:bookmarkEnd w:id="287"/>
      <w:bookmarkEnd w:id="288"/>
      <w:bookmarkEnd w:id="289"/>
      <w:bookmarkEnd w:id="290"/>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pPr>
      <w:r w:rsidRPr="00D01CF2">
        <w:rPr>
          <w:lang w:val="en-US"/>
        </w:rPr>
        <w:t>-</w:t>
      </w:r>
      <w:r w:rsidRPr="00D01CF2">
        <w:rPr>
          <w:lang w:val="en-US"/>
        </w:rPr>
        <w:tab/>
      </w:r>
      <w:r w:rsidRPr="00D01CF2">
        <w:t>return an appropriate error cause value</w:t>
      </w:r>
      <w:r>
        <w:t>, e.g. NO_DICTIONARY_ENTRY_FOUND.</w:t>
      </w:r>
    </w:p>
    <w:p w:rsidR="00726424" w:rsidRPr="00867BF5" w:rsidRDefault="00726424" w:rsidP="00726424">
      <w:pPr>
        <w:pStyle w:val="Heading2"/>
      </w:pPr>
      <w:bookmarkStart w:id="291" w:name="_Toc19717236"/>
      <w:bookmarkStart w:id="292" w:name="_Toc27490719"/>
      <w:bookmarkStart w:id="293" w:name="_Toc27557012"/>
      <w:bookmarkStart w:id="294" w:name="_Toc27723929"/>
      <w:bookmarkStart w:id="295" w:name="_Toc34162944"/>
      <w:bookmarkStart w:id="296" w:name="_Toc34751877"/>
      <w:bookmarkStart w:id="297" w:name="_Toc34752279"/>
      <w:bookmarkStart w:id="298" w:name="_Toc35941172"/>
      <w:r w:rsidRPr="00867BF5">
        <w:t>6.4</w:t>
      </w:r>
      <w:r w:rsidRPr="00867BF5">
        <w:tab/>
        <w:t xml:space="preserve">Reliable Delivery of </w:t>
      </w:r>
      <w:r>
        <w:t>URCMP</w:t>
      </w:r>
      <w:r w:rsidRPr="00867BF5">
        <w:t xml:space="preserve"> Messages</w:t>
      </w:r>
      <w:bookmarkEnd w:id="291"/>
      <w:bookmarkEnd w:id="292"/>
      <w:bookmarkEnd w:id="293"/>
      <w:bookmarkEnd w:id="294"/>
      <w:bookmarkEnd w:id="295"/>
      <w:bookmarkEnd w:id="296"/>
      <w:bookmarkEnd w:id="297"/>
      <w:bookmarkEnd w:id="298"/>
    </w:p>
    <w:p w:rsidR="00726424" w:rsidRPr="00867BF5" w:rsidRDefault="00726424" w:rsidP="00726424">
      <w:r w:rsidRPr="00867BF5">
        <w:t xml:space="preserve">Reliable delivery of </w:t>
      </w:r>
      <w:r>
        <w:t>URCMP</w:t>
      </w:r>
      <w:r w:rsidRPr="00867BF5">
        <w:t xml:space="preserve"> messages is accomplished by retransmission of these messages as specified in this clause.</w:t>
      </w:r>
    </w:p>
    <w:p w:rsidR="00726424" w:rsidRPr="00867BF5" w:rsidRDefault="00726424" w:rsidP="00726424">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726424" w:rsidRPr="00867BF5" w:rsidRDefault="00726424" w:rsidP="00726424">
      <w:pPr>
        <w:rPr>
          <w:lang w:eastAsia="zh-CN"/>
        </w:rPr>
      </w:pPr>
      <w:r w:rsidRPr="00867BF5">
        <w:lastRenderedPageBreak/>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726424" w:rsidRPr="00867BF5" w:rsidRDefault="00726424" w:rsidP="00726424">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726424" w:rsidRPr="00867BF5" w:rsidRDefault="00726424" w:rsidP="00726424">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726424" w:rsidRPr="00867BF5" w:rsidRDefault="00726424" w:rsidP="00726424">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726424" w:rsidRPr="00CC7AD9" w:rsidRDefault="00726424" w:rsidP="007B591D">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161B81" w:rsidRPr="00D01CF2" w:rsidRDefault="00161B81" w:rsidP="00161B81">
      <w:pPr>
        <w:pStyle w:val="Heading1"/>
      </w:pPr>
      <w:bookmarkStart w:id="299" w:name="_Toc21696881"/>
      <w:bookmarkStart w:id="300" w:name="_Toc25049748"/>
      <w:bookmarkStart w:id="301" w:name="_Toc34162945"/>
      <w:bookmarkStart w:id="302" w:name="_Toc34751878"/>
      <w:bookmarkStart w:id="303" w:name="_Toc34752280"/>
      <w:bookmarkStart w:id="304" w:name="_Toc35941173"/>
      <w:r w:rsidRPr="00D01CF2">
        <w:t>7</w:t>
      </w:r>
      <w:r w:rsidRPr="00D01CF2">
        <w:tab/>
        <w:t>Messages and Message Formats</w:t>
      </w:r>
      <w:bookmarkEnd w:id="299"/>
      <w:bookmarkEnd w:id="300"/>
      <w:bookmarkEnd w:id="301"/>
      <w:bookmarkEnd w:id="302"/>
      <w:bookmarkEnd w:id="303"/>
      <w:bookmarkEnd w:id="304"/>
    </w:p>
    <w:p w:rsidR="00161B81" w:rsidRPr="00D01CF2" w:rsidRDefault="00161B81" w:rsidP="00161B81">
      <w:pPr>
        <w:pStyle w:val="Heading2"/>
      </w:pPr>
      <w:bookmarkStart w:id="305" w:name="_Toc21696882"/>
      <w:bookmarkStart w:id="306" w:name="_Toc25049749"/>
      <w:bookmarkStart w:id="307" w:name="_Toc34162946"/>
      <w:bookmarkStart w:id="308" w:name="_Toc34751879"/>
      <w:bookmarkStart w:id="309" w:name="_Toc34752281"/>
      <w:bookmarkStart w:id="310" w:name="_Toc35941174"/>
      <w:r>
        <w:t>7</w:t>
      </w:r>
      <w:r w:rsidRPr="00D01CF2">
        <w:t>.1</w:t>
      </w:r>
      <w:r w:rsidRPr="00D01CF2">
        <w:tab/>
        <w:t>Introduction</w:t>
      </w:r>
      <w:bookmarkEnd w:id="305"/>
      <w:bookmarkEnd w:id="306"/>
      <w:bookmarkEnd w:id="307"/>
      <w:bookmarkEnd w:id="308"/>
      <w:bookmarkEnd w:id="309"/>
      <w:bookmarkEnd w:id="310"/>
    </w:p>
    <w:p w:rsidR="00161B81" w:rsidRDefault="00161B81" w:rsidP="00CC7AD9">
      <w:pPr>
        <w:pStyle w:val="Heading2"/>
      </w:pPr>
      <w:bookmarkStart w:id="311" w:name="_Toc21696883"/>
      <w:bookmarkStart w:id="312" w:name="_Toc25049750"/>
      <w:bookmarkStart w:id="313" w:name="_Toc34162947"/>
      <w:bookmarkStart w:id="314" w:name="_Toc34751880"/>
      <w:bookmarkStart w:id="315" w:name="_Toc34752282"/>
      <w:bookmarkStart w:id="316" w:name="_Toc35941175"/>
      <w:r w:rsidRPr="00D01CF2">
        <w:t>7.</w:t>
      </w:r>
      <w:r>
        <w:t>2</w:t>
      </w:r>
      <w:r w:rsidRPr="00D01CF2">
        <w:tab/>
        <w:t>Transmission Order and Bit Definitions</w:t>
      </w:r>
      <w:bookmarkEnd w:id="311"/>
      <w:bookmarkEnd w:id="312"/>
      <w:bookmarkEnd w:id="313"/>
      <w:bookmarkEnd w:id="314"/>
      <w:bookmarkEnd w:id="315"/>
      <w:bookmarkEnd w:id="316"/>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317" w:name="_Toc21696884"/>
      <w:bookmarkStart w:id="318" w:name="_Toc25049751"/>
      <w:bookmarkStart w:id="319" w:name="_Toc34162948"/>
      <w:bookmarkStart w:id="320" w:name="_Toc34751881"/>
      <w:bookmarkStart w:id="321" w:name="_Toc34752283"/>
      <w:bookmarkStart w:id="322" w:name="_Toc35941176"/>
      <w:r w:rsidRPr="00D01CF2">
        <w:t>7.</w:t>
      </w:r>
      <w:r>
        <w:t>3</w:t>
      </w:r>
      <w:r w:rsidRPr="00D01CF2">
        <w:tab/>
      </w:r>
      <w:r w:rsidRPr="00D01CF2">
        <w:rPr>
          <w:lang w:val="en-US"/>
        </w:rPr>
        <w:t>M</w:t>
      </w:r>
      <w:r w:rsidRPr="00D01CF2">
        <w:t>essage</w:t>
      </w:r>
      <w:r w:rsidRPr="00D01CF2">
        <w:rPr>
          <w:lang w:val="en-US"/>
        </w:rPr>
        <w:t xml:space="preserve"> Format</w:t>
      </w:r>
      <w:bookmarkEnd w:id="317"/>
      <w:bookmarkEnd w:id="318"/>
      <w:bookmarkEnd w:id="319"/>
      <w:bookmarkEnd w:id="320"/>
      <w:bookmarkEnd w:id="321"/>
      <w:bookmarkEnd w:id="322"/>
    </w:p>
    <w:p w:rsidR="00161B81" w:rsidRPr="00D01CF2" w:rsidRDefault="00161B81" w:rsidP="00161B81">
      <w:pPr>
        <w:pStyle w:val="Heading3"/>
        <w:rPr>
          <w:lang w:val="en-US"/>
        </w:rPr>
      </w:pPr>
      <w:bookmarkStart w:id="323" w:name="_Toc19717241"/>
      <w:bookmarkStart w:id="324" w:name="_Toc21696885"/>
      <w:bookmarkStart w:id="325" w:name="_Toc25049752"/>
      <w:bookmarkStart w:id="326" w:name="_Toc34162949"/>
      <w:bookmarkStart w:id="327" w:name="_Toc34751882"/>
      <w:bookmarkStart w:id="328" w:name="_Toc34752284"/>
      <w:bookmarkStart w:id="329" w:name="_Toc35941177"/>
      <w:r w:rsidRPr="00D01CF2">
        <w:rPr>
          <w:lang w:val="en-US"/>
        </w:rPr>
        <w:t>7.</w:t>
      </w:r>
      <w:r>
        <w:rPr>
          <w:lang w:val="en-US"/>
        </w:rPr>
        <w:t>3</w:t>
      </w:r>
      <w:r w:rsidRPr="00D01CF2">
        <w:t>.</w:t>
      </w:r>
      <w:r w:rsidRPr="00D01CF2">
        <w:rPr>
          <w:lang w:val="en-US"/>
        </w:rPr>
        <w:t>1</w:t>
      </w:r>
      <w:r w:rsidRPr="00D01CF2">
        <w:tab/>
      </w:r>
      <w:r w:rsidRPr="00D01CF2">
        <w:rPr>
          <w:lang w:val="en-US"/>
        </w:rPr>
        <w:t>General</w:t>
      </w:r>
      <w:bookmarkEnd w:id="323"/>
      <w:bookmarkEnd w:id="324"/>
      <w:bookmarkEnd w:id="325"/>
      <w:bookmarkEnd w:id="326"/>
      <w:bookmarkEnd w:id="327"/>
      <w:bookmarkEnd w:id="328"/>
      <w:bookmarkEnd w:id="329"/>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330" w:name="_Toc19717243"/>
      <w:bookmarkStart w:id="331" w:name="_Toc21696886"/>
      <w:bookmarkStart w:id="332" w:name="_Toc25049753"/>
      <w:bookmarkStart w:id="333" w:name="_Toc34162950"/>
      <w:bookmarkStart w:id="334" w:name="_Toc34751883"/>
      <w:bookmarkStart w:id="335" w:name="_Toc34752285"/>
      <w:bookmarkStart w:id="336" w:name="_Toc35941178"/>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330"/>
      <w:bookmarkEnd w:id="331"/>
      <w:bookmarkEnd w:id="332"/>
      <w:bookmarkEnd w:id="333"/>
      <w:bookmarkEnd w:id="334"/>
      <w:bookmarkEnd w:id="335"/>
      <w:bookmarkEnd w:id="336"/>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337" w:name="_Toc19717247"/>
      <w:bookmarkStart w:id="338" w:name="_Toc21696887"/>
      <w:bookmarkStart w:id="339" w:name="_Toc25049754"/>
      <w:bookmarkStart w:id="340" w:name="_Toc34162951"/>
      <w:bookmarkStart w:id="341" w:name="_Toc34751884"/>
      <w:bookmarkStart w:id="342" w:name="_Toc34752286"/>
      <w:bookmarkStart w:id="343" w:name="_Toc35941179"/>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337"/>
      <w:bookmarkEnd w:id="338"/>
      <w:bookmarkEnd w:id="339"/>
      <w:bookmarkEnd w:id="340"/>
      <w:bookmarkEnd w:id="341"/>
      <w:bookmarkEnd w:id="342"/>
      <w:bookmarkEnd w:id="343"/>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Pr="00D01CF2" w:rsidRDefault="00161B81" w:rsidP="00161B81">
      <w:pPr>
        <w:pStyle w:val="Heading3"/>
      </w:pPr>
      <w:bookmarkStart w:id="344" w:name="_Toc19717250"/>
      <w:bookmarkStart w:id="345" w:name="_Toc21696888"/>
      <w:bookmarkStart w:id="346" w:name="_Toc25049755"/>
      <w:bookmarkStart w:id="347" w:name="_Toc34162952"/>
      <w:bookmarkStart w:id="348" w:name="_Toc34751885"/>
      <w:bookmarkStart w:id="349" w:name="_Toc34752287"/>
      <w:bookmarkStart w:id="350" w:name="_Toc35941180"/>
      <w:r w:rsidRPr="00D01CF2">
        <w:t>7.</w:t>
      </w:r>
      <w:r>
        <w:t>3</w:t>
      </w:r>
      <w:r w:rsidRPr="00D01CF2">
        <w:t>.</w:t>
      </w:r>
      <w:r>
        <w:t>4</w:t>
      </w:r>
      <w:r w:rsidRPr="00D01CF2">
        <w:tab/>
        <w:t>Information Elements</w:t>
      </w:r>
      <w:bookmarkEnd w:id="344"/>
      <w:bookmarkEnd w:id="345"/>
      <w:bookmarkEnd w:id="346"/>
      <w:bookmarkEnd w:id="347"/>
      <w:bookmarkEnd w:id="348"/>
      <w:bookmarkEnd w:id="349"/>
      <w:bookmarkEnd w:id="350"/>
    </w:p>
    <w:p w:rsidR="00161B81" w:rsidRPr="00D01CF2" w:rsidRDefault="00161B81" w:rsidP="00161B81">
      <w:pPr>
        <w:pStyle w:val="Heading4"/>
      </w:pPr>
      <w:bookmarkStart w:id="351" w:name="_Toc19717251"/>
      <w:bookmarkStart w:id="352" w:name="_Toc21696889"/>
      <w:bookmarkStart w:id="353" w:name="_Toc25049756"/>
      <w:bookmarkStart w:id="354" w:name="_Toc34162953"/>
      <w:bookmarkStart w:id="355" w:name="_Toc34751886"/>
      <w:bookmarkStart w:id="356" w:name="_Toc34752288"/>
      <w:bookmarkStart w:id="357" w:name="_Toc35941181"/>
      <w:r w:rsidRPr="00D01CF2">
        <w:t>7.</w:t>
      </w:r>
      <w:r>
        <w:t>3</w:t>
      </w:r>
      <w:r w:rsidRPr="00D01CF2">
        <w:t>.</w:t>
      </w:r>
      <w:r>
        <w:t>4</w:t>
      </w:r>
      <w:r w:rsidRPr="00D01CF2">
        <w:t>.1</w:t>
      </w:r>
      <w:r w:rsidRPr="00D01CF2">
        <w:tab/>
        <w:t>General</w:t>
      </w:r>
      <w:bookmarkEnd w:id="351"/>
      <w:bookmarkEnd w:id="352"/>
      <w:bookmarkEnd w:id="353"/>
      <w:bookmarkEnd w:id="354"/>
      <w:bookmarkEnd w:id="355"/>
      <w:bookmarkEnd w:id="356"/>
      <w:bookmarkEnd w:id="357"/>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358" w:name="_Toc19717252"/>
      <w:bookmarkStart w:id="359" w:name="_Toc21696890"/>
      <w:bookmarkStart w:id="360" w:name="_Toc25049757"/>
      <w:bookmarkStart w:id="361" w:name="_Toc34162954"/>
      <w:bookmarkStart w:id="362" w:name="_Toc34751887"/>
      <w:bookmarkStart w:id="363" w:name="_Toc34752289"/>
      <w:bookmarkStart w:id="364" w:name="_Toc35941182"/>
      <w:r w:rsidRPr="00D01CF2">
        <w:t>7.</w:t>
      </w:r>
      <w:r>
        <w:t>3</w:t>
      </w:r>
      <w:r w:rsidRPr="00D01CF2">
        <w:t>.</w:t>
      </w:r>
      <w:r>
        <w:t>4</w:t>
      </w:r>
      <w:r w:rsidRPr="00D01CF2">
        <w:t>.2</w:t>
      </w:r>
      <w:r w:rsidRPr="00D01CF2">
        <w:tab/>
        <w:t>Presence Requirements of Information Elements</w:t>
      </w:r>
      <w:bookmarkEnd w:id="358"/>
      <w:bookmarkEnd w:id="359"/>
      <w:bookmarkEnd w:id="360"/>
      <w:bookmarkEnd w:id="361"/>
      <w:bookmarkEnd w:id="362"/>
      <w:bookmarkEnd w:id="363"/>
      <w:bookmarkEnd w:id="364"/>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lastRenderedPageBreak/>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365" w:name="_Toc19717253"/>
      <w:bookmarkStart w:id="366" w:name="_Toc21696891"/>
      <w:bookmarkStart w:id="367" w:name="_Toc25049758"/>
      <w:bookmarkStart w:id="368" w:name="_Toc34162955"/>
      <w:bookmarkStart w:id="369" w:name="_Toc34751888"/>
      <w:bookmarkStart w:id="370" w:name="_Toc34752290"/>
      <w:bookmarkStart w:id="371" w:name="_Toc35941183"/>
      <w:r w:rsidRPr="00D01CF2">
        <w:t>7.</w:t>
      </w:r>
      <w:r>
        <w:t>3.4.</w:t>
      </w:r>
      <w:r w:rsidRPr="00D01CF2">
        <w:t>3</w:t>
      </w:r>
      <w:r w:rsidRPr="00D01CF2">
        <w:tab/>
        <w:t>Grouped Information Elements</w:t>
      </w:r>
      <w:bookmarkEnd w:id="365"/>
      <w:bookmarkEnd w:id="366"/>
      <w:bookmarkEnd w:id="367"/>
      <w:bookmarkEnd w:id="368"/>
      <w:bookmarkEnd w:id="369"/>
      <w:bookmarkEnd w:id="370"/>
      <w:bookmarkEnd w:id="371"/>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372" w:name="_Toc19717254"/>
      <w:bookmarkStart w:id="373" w:name="_Toc21696892"/>
      <w:bookmarkStart w:id="374" w:name="_Toc25049759"/>
      <w:bookmarkStart w:id="375" w:name="_Toc34162956"/>
      <w:bookmarkStart w:id="376" w:name="_Toc34751889"/>
      <w:bookmarkStart w:id="377" w:name="_Toc34752291"/>
      <w:bookmarkStart w:id="378" w:name="_Toc35941184"/>
      <w:r w:rsidRPr="00D01CF2">
        <w:lastRenderedPageBreak/>
        <w:t>7.2.3.4</w:t>
      </w:r>
      <w:r w:rsidRPr="00D01CF2">
        <w:tab/>
        <w:t>Information Element Type</w:t>
      </w:r>
      <w:bookmarkEnd w:id="372"/>
      <w:bookmarkEnd w:id="373"/>
      <w:bookmarkEnd w:id="374"/>
      <w:bookmarkEnd w:id="375"/>
      <w:bookmarkEnd w:id="376"/>
      <w:bookmarkEnd w:id="377"/>
      <w:bookmarkEnd w:id="378"/>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379" w:name="_Toc21696893"/>
      <w:bookmarkStart w:id="380" w:name="_Toc25049760"/>
      <w:bookmarkStart w:id="381" w:name="_Toc34162957"/>
      <w:bookmarkStart w:id="382" w:name="_Toc34751890"/>
      <w:bookmarkStart w:id="383" w:name="_Toc34752292"/>
      <w:bookmarkStart w:id="384" w:name="_Hlk12276887"/>
      <w:bookmarkStart w:id="385" w:name="_Toc35941185"/>
      <w:r w:rsidRPr="00D01CF2">
        <w:t>7.</w:t>
      </w:r>
      <w:r>
        <w:t>4</w:t>
      </w:r>
      <w:r w:rsidRPr="00D01CF2">
        <w:tab/>
        <w:t>Message Types</w:t>
      </w:r>
      <w:bookmarkEnd w:id="379"/>
      <w:bookmarkEnd w:id="380"/>
      <w:bookmarkEnd w:id="381"/>
      <w:bookmarkEnd w:id="382"/>
      <w:bookmarkEnd w:id="383"/>
      <w:bookmarkEnd w:id="385"/>
    </w:p>
    <w:bookmarkEnd w:id="384"/>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86" w:name="_Hlk23499984"/>
            <w:r>
              <w:t>Subscription Management Request</w:t>
            </w:r>
            <w:bookmarkEnd w:id="386"/>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387" w:name="_Hlk23500909"/>
            <w:r>
              <w:t>Event Notification Request</w:t>
            </w:r>
            <w:bookmarkEnd w:id="387"/>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388" w:name="_Toc21696894"/>
      <w:bookmarkStart w:id="389" w:name="_Toc25049761"/>
      <w:bookmarkStart w:id="390" w:name="_Toc34162958"/>
      <w:bookmarkStart w:id="391" w:name="_Toc34751891"/>
      <w:bookmarkStart w:id="392" w:name="_Toc34752293"/>
      <w:bookmarkStart w:id="393" w:name="_Toc35941186"/>
      <w:r w:rsidRPr="00D01CF2">
        <w:t>7.</w:t>
      </w:r>
      <w:r>
        <w:t>5</w:t>
      </w:r>
      <w:r w:rsidRPr="00D01CF2">
        <w:tab/>
      </w:r>
      <w:r>
        <w:t>S17-AP</w:t>
      </w:r>
      <w:r w:rsidRPr="00D01CF2">
        <w:t xml:space="preserve"> Messages</w:t>
      </w:r>
      <w:bookmarkEnd w:id="388"/>
      <w:bookmarkEnd w:id="389"/>
      <w:bookmarkEnd w:id="390"/>
      <w:bookmarkEnd w:id="391"/>
      <w:bookmarkEnd w:id="392"/>
      <w:bookmarkEnd w:id="393"/>
    </w:p>
    <w:p w:rsidR="006B08A3" w:rsidRPr="00D01CF2" w:rsidRDefault="006B08A3" w:rsidP="006B08A3">
      <w:pPr>
        <w:pStyle w:val="Heading3"/>
      </w:pPr>
      <w:bookmarkStart w:id="394" w:name="_Toc25049762"/>
      <w:bookmarkStart w:id="395" w:name="_Toc34162959"/>
      <w:bookmarkStart w:id="396" w:name="_Toc34751892"/>
      <w:bookmarkStart w:id="397" w:name="_Toc34752294"/>
      <w:bookmarkStart w:id="398" w:name="_Toc35941187"/>
      <w:r w:rsidRPr="00D01CF2">
        <w:t>7.5</w:t>
      </w:r>
      <w:r>
        <w:t>.1</w:t>
      </w:r>
      <w:r w:rsidRPr="00D01CF2">
        <w:tab/>
      </w:r>
      <w:r>
        <w:t>URCMP</w:t>
      </w:r>
      <w:r w:rsidRPr="00D01CF2">
        <w:t xml:space="preserve"> </w:t>
      </w:r>
      <w:r>
        <w:t>Node</w:t>
      </w:r>
      <w:r w:rsidRPr="00D01CF2">
        <w:t xml:space="preserve"> Related Messages</w:t>
      </w:r>
      <w:bookmarkEnd w:id="394"/>
      <w:bookmarkEnd w:id="395"/>
      <w:bookmarkEnd w:id="396"/>
      <w:bookmarkEnd w:id="397"/>
      <w:bookmarkEnd w:id="398"/>
    </w:p>
    <w:p w:rsidR="006B08A3" w:rsidRPr="00D01CF2" w:rsidRDefault="006B08A3" w:rsidP="006B08A3">
      <w:pPr>
        <w:pStyle w:val="Heading4"/>
      </w:pPr>
      <w:bookmarkStart w:id="399" w:name="_Toc25049763"/>
      <w:bookmarkStart w:id="400" w:name="_Toc34162960"/>
      <w:bookmarkStart w:id="401" w:name="_Toc34751893"/>
      <w:bookmarkStart w:id="402" w:name="_Toc34752295"/>
      <w:bookmarkStart w:id="403" w:name="_Toc35941188"/>
      <w:r w:rsidRPr="00D01CF2">
        <w:t>7.5.</w:t>
      </w:r>
      <w:r>
        <w:t>1.1</w:t>
      </w:r>
      <w:r w:rsidRPr="00D01CF2">
        <w:rPr>
          <w:lang w:val="en-US"/>
        </w:rPr>
        <w:tab/>
        <w:t>General</w:t>
      </w:r>
      <w:bookmarkEnd w:id="399"/>
      <w:bookmarkEnd w:id="400"/>
      <w:bookmarkEnd w:id="401"/>
      <w:bookmarkEnd w:id="402"/>
      <w:bookmarkEnd w:id="403"/>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404" w:name="_Toc19717259"/>
      <w:bookmarkStart w:id="405" w:name="_Toc25049764"/>
      <w:bookmarkStart w:id="406" w:name="_Toc34162961"/>
      <w:bookmarkStart w:id="407" w:name="_Toc34751894"/>
      <w:bookmarkStart w:id="408" w:name="_Toc34752296"/>
      <w:bookmarkStart w:id="409" w:name="_Toc35941189"/>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404"/>
      <w:bookmarkEnd w:id="405"/>
      <w:bookmarkEnd w:id="406"/>
      <w:bookmarkEnd w:id="407"/>
      <w:bookmarkEnd w:id="408"/>
      <w:bookmarkEnd w:id="409"/>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410" w:name="_Toc19717260"/>
      <w:bookmarkStart w:id="411" w:name="_Toc25049765"/>
      <w:bookmarkStart w:id="412" w:name="_Toc34162962"/>
      <w:bookmarkStart w:id="413" w:name="_Toc34751895"/>
      <w:bookmarkStart w:id="414" w:name="_Toc34752297"/>
      <w:bookmarkStart w:id="415" w:name="_Toc35941190"/>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410"/>
      <w:bookmarkEnd w:id="411"/>
      <w:bookmarkEnd w:id="412"/>
      <w:bookmarkEnd w:id="413"/>
      <w:bookmarkEnd w:id="414"/>
      <w:bookmarkEnd w:id="415"/>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416" w:name="_Toc25049766"/>
      <w:bookmarkStart w:id="417" w:name="_Toc34162963"/>
      <w:bookmarkStart w:id="418" w:name="_Toc34751896"/>
      <w:bookmarkStart w:id="419" w:name="_Toc34752298"/>
      <w:bookmarkStart w:id="420" w:name="_Toc35941191"/>
      <w:r w:rsidRPr="00D01CF2">
        <w:t>7.5.</w:t>
      </w:r>
      <w:r>
        <w:t>1.4</w:t>
      </w:r>
      <w:r w:rsidRPr="00D01CF2">
        <w:tab/>
      </w:r>
      <w:r>
        <w:t>Subscription Management Request</w:t>
      </w:r>
      <w:bookmarkEnd w:id="416"/>
      <w:bookmarkEnd w:id="417"/>
      <w:bookmarkEnd w:id="418"/>
      <w:bookmarkEnd w:id="419"/>
      <w:bookmarkEnd w:id="420"/>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421" w:name="_Toc25049767"/>
      <w:bookmarkStart w:id="422" w:name="_Toc34162964"/>
      <w:bookmarkStart w:id="423" w:name="_Toc34751897"/>
      <w:bookmarkStart w:id="424" w:name="_Toc34752299"/>
      <w:bookmarkStart w:id="425" w:name="_Toc35941192"/>
      <w:r w:rsidRPr="00D01CF2">
        <w:t>7.5.</w:t>
      </w:r>
      <w:r>
        <w:t>1.5</w:t>
      </w:r>
      <w:r w:rsidRPr="00D01CF2">
        <w:tab/>
      </w:r>
      <w:r>
        <w:t>Subscription Management Response</w:t>
      </w:r>
      <w:bookmarkEnd w:id="421"/>
      <w:bookmarkEnd w:id="422"/>
      <w:bookmarkEnd w:id="423"/>
      <w:bookmarkEnd w:id="424"/>
      <w:bookmarkEnd w:id="425"/>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426" w:name="_Toc25049768"/>
      <w:bookmarkStart w:id="427" w:name="_Toc34162965"/>
      <w:bookmarkStart w:id="428" w:name="_Toc34751898"/>
      <w:bookmarkStart w:id="429" w:name="_Toc34752300"/>
      <w:bookmarkStart w:id="430" w:name="_Toc35941193"/>
      <w:r w:rsidRPr="00D01CF2">
        <w:t>7.5.</w:t>
      </w:r>
      <w:r>
        <w:t>1.6</w:t>
      </w:r>
      <w:r w:rsidRPr="00D01CF2">
        <w:tab/>
      </w:r>
      <w:r>
        <w:t>Event Notification Request</w:t>
      </w:r>
      <w:bookmarkEnd w:id="426"/>
      <w:bookmarkEnd w:id="427"/>
      <w:bookmarkEnd w:id="428"/>
      <w:bookmarkEnd w:id="429"/>
      <w:bookmarkEnd w:id="430"/>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C"/>
              <w:keepNext w:val="0"/>
            </w:pPr>
            <w:r>
              <w:t>Manufacturer Assigned Operation Requested List</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rsidR="00722BB4">
        <w:t>Manufacturer Assigned Operation Requested List</w:t>
      </w:r>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PLMN Assigned UE Radio Capability IDs.</w:t>
            </w:r>
          </w:p>
          <w:p w:rsidR="00722BB4" w:rsidRDefault="00722BB4" w:rsidP="00722BB4">
            <w:pPr>
              <w:pStyle w:val="TAL"/>
              <w:keepNext w:val="0"/>
              <w:rPr>
                <w:szCs w:val="18"/>
                <w:lang w:eastAsia="zh-CN"/>
              </w:rPr>
            </w:pPr>
          </w:p>
          <w:p w:rsidR="00722BB4" w:rsidRDefault="00722BB4" w:rsidP="00BD18A6">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w:t>
            </w:r>
            <w:r w:rsidR="00722BB4">
              <w:rPr>
                <w:szCs w:val="18"/>
              </w:rPr>
              <w:t xml:space="preserve">a </w:t>
            </w:r>
            <w:r>
              <w:rPr>
                <w:szCs w:val="18"/>
              </w:rPr>
              <w:t xml:space="preserve">Type Allocation Code in corresponding to the </w:t>
            </w:r>
            <w:r>
              <w:rPr>
                <w:lang w:val="en-US"/>
              </w:rPr>
              <w:t>PLMN Assigned UE Radio Capability ID</w:t>
            </w:r>
            <w:r w:rsidR="00722BB4">
              <w:rPr>
                <w:lang w:val="en-US"/>
              </w:rPr>
              <w:t>s</w:t>
            </w:r>
            <w:r>
              <w:rPr>
                <w:szCs w:val="18"/>
              </w:rPr>
              <w:t xml:space="preserve"> to be deleted.</w:t>
            </w:r>
          </w:p>
          <w:p w:rsidR="00722BB4" w:rsidRDefault="00722BB4" w:rsidP="00BD18A6">
            <w:pPr>
              <w:pStyle w:val="TAL"/>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Type Allocation Codes.</w:t>
            </w:r>
          </w:p>
          <w:p w:rsidR="00722BB4" w:rsidRDefault="00722BB4" w:rsidP="00722BB4">
            <w:pPr>
              <w:pStyle w:val="TAL"/>
              <w:keepNext w:val="0"/>
              <w:rPr>
                <w:szCs w:val="18"/>
                <w:lang w:eastAsia="zh-CN"/>
              </w:rPr>
            </w:pPr>
          </w:p>
          <w:p w:rsidR="00722BB4" w:rsidRDefault="00722BB4" w:rsidP="00722BB4">
            <w:pPr>
              <w:pStyle w:val="TAL"/>
              <w:rPr>
                <w:szCs w:val="18"/>
                <w:lang w:eastAsia="zh-CN"/>
              </w:rPr>
            </w:pPr>
            <w:r>
              <w:rPr>
                <w:szCs w:val="18"/>
                <w:lang w:eastAsia="zh-CN"/>
              </w:rPr>
              <w:t>The UCMF shall always provide a complete list of Type Allocation Codes to enable the AMF to overwrite the existing list.</w:t>
            </w:r>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bl>
    <w:p w:rsidR="006B08A3" w:rsidRDefault="006B08A3" w:rsidP="006B08A3">
      <w:pPr>
        <w:rPr>
          <w:lang w:val="en-US"/>
        </w:rPr>
      </w:pPr>
    </w:p>
    <w:p w:rsidR="006B08A3" w:rsidRPr="00A025C9" w:rsidRDefault="006B08A3" w:rsidP="006B08A3">
      <w:pPr>
        <w:pStyle w:val="Heading4"/>
      </w:pPr>
      <w:bookmarkStart w:id="431" w:name="_Toc25049769"/>
      <w:bookmarkStart w:id="432" w:name="_Toc34162966"/>
      <w:bookmarkStart w:id="433" w:name="_Toc34751899"/>
      <w:bookmarkStart w:id="434" w:name="_Toc34752301"/>
      <w:bookmarkStart w:id="435" w:name="_Toc35941194"/>
      <w:r w:rsidRPr="00D01CF2">
        <w:t>7.5.</w:t>
      </w:r>
      <w:r>
        <w:t>1.7</w:t>
      </w:r>
      <w:r w:rsidRPr="00D01CF2">
        <w:tab/>
      </w:r>
      <w:r>
        <w:t>Event Notification Response</w:t>
      </w:r>
      <w:bookmarkEnd w:id="431"/>
      <w:bookmarkEnd w:id="432"/>
      <w:bookmarkEnd w:id="433"/>
      <w:bookmarkEnd w:id="434"/>
      <w:bookmarkEnd w:id="435"/>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436" w:name="_Toc19717281"/>
      <w:bookmarkStart w:id="437" w:name="_Toc25049770"/>
      <w:bookmarkStart w:id="438" w:name="_Toc34162967"/>
      <w:bookmarkStart w:id="439" w:name="_Toc34751900"/>
      <w:bookmarkStart w:id="440" w:name="_Toc34752302"/>
      <w:bookmarkStart w:id="441" w:name="_Toc35941195"/>
      <w:r w:rsidRPr="00D01CF2">
        <w:t>7.5</w:t>
      </w:r>
      <w:r>
        <w:t>.2</w:t>
      </w:r>
      <w:r w:rsidRPr="00D01CF2">
        <w:tab/>
      </w:r>
      <w:r>
        <w:t>URCMP</w:t>
      </w:r>
      <w:r w:rsidRPr="00D01CF2">
        <w:t xml:space="preserve"> Session Related Messages</w:t>
      </w:r>
      <w:bookmarkEnd w:id="436"/>
      <w:bookmarkEnd w:id="437"/>
      <w:bookmarkEnd w:id="438"/>
      <w:bookmarkEnd w:id="439"/>
      <w:bookmarkEnd w:id="440"/>
      <w:bookmarkEnd w:id="441"/>
    </w:p>
    <w:p w:rsidR="002E7E9D" w:rsidRPr="00D01CF2" w:rsidRDefault="002E7E9D" w:rsidP="002E7E9D">
      <w:pPr>
        <w:pStyle w:val="Heading4"/>
      </w:pPr>
      <w:bookmarkStart w:id="442" w:name="_Toc19717282"/>
      <w:bookmarkStart w:id="443" w:name="_Toc25049771"/>
      <w:bookmarkStart w:id="444" w:name="_Toc34162968"/>
      <w:bookmarkStart w:id="445" w:name="_Toc34751901"/>
      <w:bookmarkStart w:id="446" w:name="_Toc34752303"/>
      <w:bookmarkStart w:id="447" w:name="_Toc35941196"/>
      <w:r w:rsidRPr="00D01CF2">
        <w:t>7.5.</w:t>
      </w:r>
      <w:r>
        <w:t>2.1</w:t>
      </w:r>
      <w:r w:rsidRPr="00D01CF2">
        <w:rPr>
          <w:lang w:val="en-US"/>
        </w:rPr>
        <w:tab/>
        <w:t>General</w:t>
      </w:r>
      <w:bookmarkEnd w:id="442"/>
      <w:bookmarkEnd w:id="443"/>
      <w:bookmarkEnd w:id="444"/>
      <w:bookmarkEnd w:id="445"/>
      <w:bookmarkEnd w:id="446"/>
      <w:bookmarkEnd w:id="447"/>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448" w:name="_Toc25049772"/>
      <w:bookmarkStart w:id="449" w:name="_Toc34162969"/>
      <w:bookmarkStart w:id="450" w:name="_Toc34751902"/>
      <w:bookmarkStart w:id="451" w:name="_Toc34752304"/>
      <w:bookmarkStart w:id="452" w:name="_Toc19717283"/>
      <w:bookmarkStart w:id="453" w:name="_Toc35941197"/>
      <w:r w:rsidRPr="00D01CF2">
        <w:lastRenderedPageBreak/>
        <w:t>7.5.</w:t>
      </w:r>
      <w:r>
        <w:t>2.2</w:t>
      </w:r>
      <w:r w:rsidRPr="00D01CF2">
        <w:tab/>
      </w:r>
      <w:r>
        <w:t>Create Dictionary Entry Request</w:t>
      </w:r>
      <w:bookmarkEnd w:id="448"/>
      <w:bookmarkEnd w:id="449"/>
      <w:bookmarkEnd w:id="450"/>
      <w:bookmarkEnd w:id="451"/>
      <w:bookmarkEnd w:id="453"/>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452"/>
    </w:tbl>
    <w:p w:rsidR="002E7E9D" w:rsidRDefault="002E7E9D" w:rsidP="002E7E9D">
      <w:pPr>
        <w:rPr>
          <w:lang w:val="en-US"/>
        </w:rPr>
      </w:pPr>
    </w:p>
    <w:p w:rsidR="002E7E9D" w:rsidRPr="00A025C9" w:rsidRDefault="002E7E9D" w:rsidP="002E7E9D">
      <w:pPr>
        <w:pStyle w:val="Heading4"/>
      </w:pPr>
      <w:bookmarkStart w:id="454" w:name="_Toc25049773"/>
      <w:bookmarkStart w:id="455" w:name="_Toc34162970"/>
      <w:bookmarkStart w:id="456" w:name="_Toc34751903"/>
      <w:bookmarkStart w:id="457" w:name="_Toc34752305"/>
      <w:bookmarkStart w:id="458" w:name="_Hlk23500367"/>
      <w:bookmarkStart w:id="459" w:name="_Toc35941198"/>
      <w:r w:rsidRPr="00D01CF2">
        <w:t>7.5.</w:t>
      </w:r>
      <w:r>
        <w:t>2.3</w:t>
      </w:r>
      <w:r w:rsidRPr="00D01CF2">
        <w:tab/>
      </w:r>
      <w:r>
        <w:t>Create Dictionary Entry Response</w:t>
      </w:r>
      <w:bookmarkEnd w:id="454"/>
      <w:bookmarkEnd w:id="455"/>
      <w:bookmarkEnd w:id="456"/>
      <w:bookmarkEnd w:id="457"/>
      <w:bookmarkEnd w:id="459"/>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458"/>
    </w:tbl>
    <w:p w:rsidR="002E7E9D" w:rsidRDefault="002E7E9D" w:rsidP="002E7E9D">
      <w:pPr>
        <w:rPr>
          <w:lang w:val="en-US"/>
        </w:rPr>
      </w:pPr>
    </w:p>
    <w:p w:rsidR="002E7E9D" w:rsidRPr="00A025C9" w:rsidRDefault="002E7E9D" w:rsidP="002E7E9D">
      <w:pPr>
        <w:pStyle w:val="Heading4"/>
      </w:pPr>
      <w:bookmarkStart w:id="460" w:name="_Toc25049774"/>
      <w:bookmarkStart w:id="461" w:name="_Toc34162971"/>
      <w:bookmarkStart w:id="462" w:name="_Toc34751904"/>
      <w:bookmarkStart w:id="463" w:name="_Toc34752306"/>
      <w:bookmarkStart w:id="464" w:name="_Toc35941199"/>
      <w:r w:rsidRPr="00D01CF2">
        <w:t>7.5.</w:t>
      </w:r>
      <w:r>
        <w:t>2.4</w:t>
      </w:r>
      <w:r w:rsidRPr="00D01CF2">
        <w:tab/>
      </w:r>
      <w:r>
        <w:t>Query Dictionary Entry Request</w:t>
      </w:r>
      <w:bookmarkEnd w:id="460"/>
      <w:bookmarkEnd w:id="461"/>
      <w:bookmarkEnd w:id="462"/>
      <w:bookmarkEnd w:id="463"/>
      <w:bookmarkEnd w:id="464"/>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465" w:name="_Toc25049775"/>
      <w:bookmarkStart w:id="466" w:name="_Toc34162972"/>
      <w:bookmarkStart w:id="467" w:name="_Toc34751905"/>
      <w:bookmarkStart w:id="468" w:name="_Toc34752307"/>
      <w:bookmarkStart w:id="469" w:name="_Toc35941200"/>
      <w:r w:rsidRPr="00D01CF2">
        <w:lastRenderedPageBreak/>
        <w:t>7.5.</w:t>
      </w:r>
      <w:r>
        <w:t>2.5</w:t>
      </w:r>
      <w:r w:rsidRPr="00D01CF2">
        <w:tab/>
      </w:r>
      <w:r>
        <w:t>Query Dictionary Entry Response</w:t>
      </w:r>
      <w:bookmarkEnd w:id="465"/>
      <w:bookmarkEnd w:id="466"/>
      <w:bookmarkEnd w:id="467"/>
      <w:bookmarkEnd w:id="468"/>
      <w:bookmarkEnd w:id="469"/>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bl>
    <w:p w:rsidR="002E7E9D" w:rsidRDefault="002E7E9D" w:rsidP="00082637">
      <w:pPr>
        <w:rPr>
          <w:lang w:val="en-US"/>
        </w:rPr>
      </w:pPr>
    </w:p>
    <w:p w:rsidR="00161B81" w:rsidRDefault="00161B81" w:rsidP="00CC7AD9">
      <w:pPr>
        <w:pStyle w:val="Heading2"/>
      </w:pPr>
      <w:bookmarkStart w:id="470" w:name="_Toc21696895"/>
      <w:bookmarkStart w:id="471" w:name="_Toc25049776"/>
      <w:bookmarkStart w:id="472" w:name="_Toc34162973"/>
      <w:bookmarkStart w:id="473" w:name="_Toc34751906"/>
      <w:bookmarkStart w:id="474" w:name="_Toc34752308"/>
      <w:bookmarkStart w:id="475" w:name="_Toc35941201"/>
      <w:r w:rsidRPr="00D01CF2">
        <w:t>7.</w:t>
      </w:r>
      <w:r>
        <w:t>6</w:t>
      </w:r>
      <w:r w:rsidRPr="00D01CF2">
        <w:tab/>
        <w:t>Error Handling</w:t>
      </w:r>
      <w:bookmarkEnd w:id="470"/>
      <w:bookmarkEnd w:id="471"/>
      <w:bookmarkEnd w:id="472"/>
      <w:bookmarkEnd w:id="473"/>
      <w:bookmarkEnd w:id="474"/>
      <w:bookmarkEnd w:id="475"/>
    </w:p>
    <w:p w:rsidR="00726424" w:rsidRPr="00867BF5" w:rsidRDefault="00726424" w:rsidP="00726424">
      <w:pPr>
        <w:pStyle w:val="Heading3"/>
      </w:pPr>
      <w:bookmarkStart w:id="476" w:name="_Toc19717331"/>
      <w:bookmarkStart w:id="477" w:name="_Toc27490832"/>
      <w:bookmarkStart w:id="478" w:name="_Toc27557125"/>
      <w:bookmarkStart w:id="479" w:name="_Toc27724042"/>
      <w:bookmarkStart w:id="480" w:name="_Toc34162974"/>
      <w:bookmarkStart w:id="481" w:name="_Toc34751907"/>
      <w:bookmarkStart w:id="482" w:name="_Toc34752309"/>
      <w:bookmarkStart w:id="483" w:name="_Toc35941202"/>
      <w:r w:rsidRPr="00867BF5">
        <w:t>7.</w:t>
      </w:r>
      <w:r w:rsidRPr="00867BF5">
        <w:rPr>
          <w:lang w:val="en-US"/>
        </w:rPr>
        <w:t>6</w:t>
      </w:r>
      <w:r w:rsidRPr="00867BF5">
        <w:t>.1</w:t>
      </w:r>
      <w:r w:rsidRPr="00867BF5">
        <w:tab/>
        <w:t>Protocol Errors</w:t>
      </w:r>
      <w:bookmarkEnd w:id="476"/>
      <w:bookmarkEnd w:id="477"/>
      <w:bookmarkEnd w:id="478"/>
      <w:bookmarkEnd w:id="479"/>
      <w:bookmarkEnd w:id="480"/>
      <w:bookmarkEnd w:id="481"/>
      <w:bookmarkEnd w:id="482"/>
      <w:bookmarkEnd w:id="483"/>
    </w:p>
    <w:p w:rsidR="00726424" w:rsidRPr="00867BF5" w:rsidRDefault="00726424" w:rsidP="00726424">
      <w:r w:rsidRPr="00867BF5">
        <w:t>A protocol error is defined as a message or an Information Element received from a peer entity with an unknown type, or if it is unexpected, or if it has an erroneous content.</w:t>
      </w:r>
    </w:p>
    <w:p w:rsidR="00726424" w:rsidRPr="00867BF5" w:rsidRDefault="00726424" w:rsidP="00726424">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726424" w:rsidRPr="00867BF5" w:rsidRDefault="00726424" w:rsidP="00726424">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726424" w:rsidRPr="00867BF5" w:rsidRDefault="00726424" w:rsidP="00726424">
      <w:r w:rsidRPr="00867BF5">
        <w:t xml:space="preserve">If a protocol error is detected by the receiving </w:t>
      </w:r>
      <w:r>
        <w:t>URCMP</w:t>
      </w:r>
      <w:r w:rsidRPr="00867BF5">
        <w:t xml:space="preserve"> entity, it should log the event including the erroneous message and may include the error in a statistical counter.</w:t>
      </w:r>
    </w:p>
    <w:p w:rsidR="00726424" w:rsidRPr="00867BF5" w:rsidRDefault="00726424" w:rsidP="00726424">
      <w:r w:rsidRPr="00867BF5">
        <w:t>For Response messages containing a rejection Cause value, see clause 7.</w:t>
      </w:r>
      <w:r>
        <w:t>3.4</w:t>
      </w:r>
      <w:r w:rsidRPr="00867BF5">
        <w:t>.2.</w:t>
      </w:r>
    </w:p>
    <w:p w:rsidR="00726424" w:rsidRPr="00867BF5" w:rsidRDefault="00726424" w:rsidP="00726424">
      <w:r w:rsidRPr="00867BF5">
        <w:t xml:space="preserve">The receiving </w:t>
      </w:r>
      <w:r>
        <w:t>URCMP</w:t>
      </w:r>
      <w:r w:rsidRPr="00867BF5">
        <w:t xml:space="preserve"> entity shall apply the error handling specified in the subsequent clauses.</w:t>
      </w:r>
    </w:p>
    <w:p w:rsidR="00726424" w:rsidRPr="002E614B" w:rsidRDefault="00726424" w:rsidP="00726424">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726424" w:rsidRPr="00867BF5" w:rsidRDefault="00726424" w:rsidP="00726424">
      <w:pPr>
        <w:pStyle w:val="Heading3"/>
      </w:pPr>
      <w:bookmarkStart w:id="484" w:name="_Toc19717333"/>
      <w:bookmarkStart w:id="485" w:name="_Toc27490834"/>
      <w:bookmarkStart w:id="486" w:name="_Toc27557127"/>
      <w:bookmarkStart w:id="487" w:name="_Toc27724044"/>
      <w:bookmarkStart w:id="488" w:name="_Toc34162975"/>
      <w:bookmarkStart w:id="489" w:name="_Toc34751908"/>
      <w:bookmarkStart w:id="490" w:name="_Toc34752310"/>
      <w:bookmarkStart w:id="491" w:name="_Toc35941203"/>
      <w:r w:rsidRPr="00867BF5">
        <w:lastRenderedPageBreak/>
        <w:t>7.</w:t>
      </w:r>
      <w:r w:rsidRPr="00867BF5">
        <w:rPr>
          <w:lang w:val="en-US"/>
        </w:rPr>
        <w:t>6</w:t>
      </w:r>
      <w:r w:rsidRPr="00867BF5">
        <w:t>.</w:t>
      </w:r>
      <w:r>
        <w:t>2</w:t>
      </w:r>
      <w:r w:rsidRPr="00867BF5">
        <w:tab/>
      </w:r>
      <w:r>
        <w:rPr>
          <w:lang w:val="en-US"/>
        </w:rPr>
        <w:t>URCMP</w:t>
      </w:r>
      <w:r w:rsidRPr="00867BF5">
        <w:t xml:space="preserve"> Message of Invalid Length</w:t>
      </w:r>
      <w:bookmarkEnd w:id="484"/>
      <w:bookmarkEnd w:id="485"/>
      <w:bookmarkEnd w:id="486"/>
      <w:bookmarkEnd w:id="487"/>
      <w:bookmarkEnd w:id="488"/>
      <w:bookmarkEnd w:id="489"/>
      <w:bookmarkEnd w:id="490"/>
      <w:bookmarkEnd w:id="491"/>
    </w:p>
    <w:p w:rsidR="00726424" w:rsidRPr="00867BF5" w:rsidRDefault="00726424" w:rsidP="00726424">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726424" w:rsidRPr="00867BF5" w:rsidRDefault="00726424" w:rsidP="00726424">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726424" w:rsidRPr="002E614B" w:rsidRDefault="00726424" w:rsidP="00726424">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726424" w:rsidRPr="00867BF5" w:rsidRDefault="00726424" w:rsidP="00726424">
      <w:pPr>
        <w:pStyle w:val="Heading3"/>
      </w:pPr>
      <w:bookmarkStart w:id="492" w:name="_Toc19717334"/>
      <w:bookmarkStart w:id="493" w:name="_Toc27490835"/>
      <w:bookmarkStart w:id="494" w:name="_Toc27557128"/>
      <w:bookmarkStart w:id="495" w:name="_Toc27724045"/>
      <w:bookmarkStart w:id="496" w:name="_Toc34162976"/>
      <w:bookmarkStart w:id="497" w:name="_Toc34751909"/>
      <w:bookmarkStart w:id="498" w:name="_Toc34752311"/>
      <w:bookmarkStart w:id="499" w:name="_Toc35941204"/>
      <w:r w:rsidRPr="00867BF5">
        <w:t>7.</w:t>
      </w:r>
      <w:r w:rsidRPr="00867BF5">
        <w:rPr>
          <w:lang w:val="en-US"/>
        </w:rPr>
        <w:t>6</w:t>
      </w:r>
      <w:r w:rsidRPr="00867BF5">
        <w:t>.4</w:t>
      </w:r>
      <w:r w:rsidRPr="00867BF5">
        <w:tab/>
        <w:t xml:space="preserve">Unknown </w:t>
      </w:r>
      <w:r>
        <w:t>URCMP</w:t>
      </w:r>
      <w:r w:rsidRPr="00867BF5">
        <w:t xml:space="preserve"> Message</w:t>
      </w:r>
      <w:bookmarkEnd w:id="492"/>
      <w:bookmarkEnd w:id="493"/>
      <w:bookmarkEnd w:id="494"/>
      <w:bookmarkEnd w:id="495"/>
      <w:bookmarkEnd w:id="496"/>
      <w:bookmarkEnd w:id="497"/>
      <w:bookmarkEnd w:id="498"/>
      <w:bookmarkEnd w:id="499"/>
    </w:p>
    <w:p w:rsidR="00726424" w:rsidRPr="007B591D" w:rsidRDefault="00726424" w:rsidP="00726424">
      <w:r w:rsidRPr="00867BF5">
        <w:t xml:space="preserve">If a </w:t>
      </w:r>
      <w:r>
        <w:t>URCMP</w:t>
      </w:r>
      <w:r w:rsidRPr="00867BF5">
        <w:t xml:space="preserve"> entity receives a message with an unknown Message Type value, it shall silently discard the message.</w:t>
      </w:r>
    </w:p>
    <w:p w:rsidR="00726424" w:rsidRPr="00867BF5" w:rsidRDefault="00726424" w:rsidP="00726424">
      <w:pPr>
        <w:pStyle w:val="Heading3"/>
      </w:pPr>
      <w:bookmarkStart w:id="500" w:name="_Toc19717335"/>
      <w:bookmarkStart w:id="501" w:name="_Toc27490836"/>
      <w:bookmarkStart w:id="502" w:name="_Toc27557129"/>
      <w:bookmarkStart w:id="503" w:name="_Toc27724046"/>
      <w:bookmarkStart w:id="504" w:name="_Toc34162977"/>
      <w:bookmarkStart w:id="505" w:name="_Toc34751910"/>
      <w:bookmarkStart w:id="506" w:name="_Toc34752312"/>
      <w:bookmarkStart w:id="507" w:name="_Toc35941205"/>
      <w:r w:rsidRPr="00867BF5">
        <w:t>7.</w:t>
      </w:r>
      <w:r w:rsidRPr="00867BF5">
        <w:rPr>
          <w:lang w:val="en-US"/>
        </w:rPr>
        <w:t>6</w:t>
      </w:r>
      <w:r w:rsidRPr="00867BF5">
        <w:t>.5</w:t>
      </w:r>
      <w:r w:rsidRPr="00867BF5">
        <w:tab/>
        <w:t xml:space="preserve">Unexpected </w:t>
      </w:r>
      <w:r>
        <w:t>URCMP</w:t>
      </w:r>
      <w:r w:rsidRPr="00867BF5">
        <w:t xml:space="preserve"> Message</w:t>
      </w:r>
      <w:bookmarkEnd w:id="500"/>
      <w:bookmarkEnd w:id="501"/>
      <w:bookmarkEnd w:id="502"/>
      <w:bookmarkEnd w:id="503"/>
      <w:bookmarkEnd w:id="504"/>
      <w:bookmarkEnd w:id="505"/>
      <w:bookmarkEnd w:id="506"/>
      <w:bookmarkEnd w:id="507"/>
    </w:p>
    <w:p w:rsidR="00726424" w:rsidRPr="00867BF5" w:rsidRDefault="00726424" w:rsidP="00726424">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726424" w:rsidRDefault="00726424" w:rsidP="00726424">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726424" w:rsidRPr="00867BF5" w:rsidRDefault="00726424" w:rsidP="00726424">
      <w:pPr>
        <w:pStyle w:val="Heading3"/>
      </w:pPr>
      <w:bookmarkStart w:id="508" w:name="_Toc19717336"/>
      <w:bookmarkStart w:id="509" w:name="_Toc27490837"/>
      <w:bookmarkStart w:id="510" w:name="_Toc27557130"/>
      <w:bookmarkStart w:id="511" w:name="_Toc27724047"/>
      <w:bookmarkStart w:id="512" w:name="_Toc34162978"/>
      <w:bookmarkStart w:id="513" w:name="_Toc34751911"/>
      <w:bookmarkStart w:id="514" w:name="_Toc34752313"/>
      <w:bookmarkStart w:id="515" w:name="_Toc35941206"/>
      <w:r w:rsidRPr="00867BF5">
        <w:t>7.</w:t>
      </w:r>
      <w:r w:rsidRPr="00867BF5">
        <w:rPr>
          <w:lang w:val="en-US"/>
        </w:rPr>
        <w:t>6</w:t>
      </w:r>
      <w:r w:rsidRPr="00867BF5">
        <w:t>.6</w:t>
      </w:r>
      <w:r w:rsidRPr="00867BF5">
        <w:tab/>
        <w:t>Missing Information Elements</w:t>
      </w:r>
      <w:bookmarkEnd w:id="508"/>
      <w:bookmarkEnd w:id="509"/>
      <w:bookmarkEnd w:id="510"/>
      <w:bookmarkEnd w:id="511"/>
      <w:bookmarkEnd w:id="512"/>
      <w:bookmarkEnd w:id="513"/>
      <w:bookmarkEnd w:id="514"/>
      <w:bookmarkEnd w:id="515"/>
    </w:p>
    <w:p w:rsidR="00726424" w:rsidRPr="00867BF5" w:rsidRDefault="00726424" w:rsidP="00726424">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726424" w:rsidRPr="00867BF5" w:rsidRDefault="00726424" w:rsidP="00726424">
      <w:r w:rsidRPr="00867BF5">
        <w:t xml:space="preserve">If a </w:t>
      </w:r>
      <w:r>
        <w:t>URCMP</w:t>
      </w:r>
      <w:r w:rsidRPr="00867BF5">
        <w:t xml:space="preserve"> entity receives a Response message with Cause IE value set to "Mandatory IE missing", it shall notify its upper layer.</w:t>
      </w:r>
    </w:p>
    <w:p w:rsidR="00726424" w:rsidRPr="00867BF5" w:rsidRDefault="00726424" w:rsidP="00726424">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726424" w:rsidRPr="00867BF5" w:rsidRDefault="00726424" w:rsidP="00726424">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726424" w:rsidRPr="00867BF5" w:rsidRDefault="00726424" w:rsidP="00726424">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726424" w:rsidRPr="002E614B" w:rsidRDefault="00726424" w:rsidP="00726424">
      <w:r w:rsidRPr="00867BF5">
        <w:t>Absence of an optional information element shall not trigger any error handling.</w:t>
      </w:r>
    </w:p>
    <w:p w:rsidR="00726424" w:rsidRPr="00867BF5" w:rsidRDefault="00726424" w:rsidP="00726424">
      <w:pPr>
        <w:pStyle w:val="Heading3"/>
      </w:pPr>
      <w:bookmarkStart w:id="516" w:name="_Toc19717338"/>
      <w:bookmarkStart w:id="517" w:name="_Toc27490839"/>
      <w:bookmarkStart w:id="518" w:name="_Toc27557132"/>
      <w:bookmarkStart w:id="519" w:name="_Toc27724049"/>
      <w:bookmarkStart w:id="520" w:name="_Toc34162979"/>
      <w:bookmarkStart w:id="521" w:name="_Toc34751912"/>
      <w:bookmarkStart w:id="522" w:name="_Toc34752314"/>
      <w:bookmarkStart w:id="523" w:name="_Toc35941207"/>
      <w:r w:rsidRPr="00867BF5">
        <w:t>7.</w:t>
      </w:r>
      <w:r w:rsidRPr="00867BF5">
        <w:rPr>
          <w:lang w:val="en-US"/>
        </w:rPr>
        <w:t>6</w:t>
      </w:r>
      <w:r w:rsidRPr="00867BF5">
        <w:t>.</w:t>
      </w:r>
      <w:r w:rsidR="002E614B">
        <w:t>7</w:t>
      </w:r>
      <w:r w:rsidRPr="00867BF5">
        <w:tab/>
        <w:t>Semantically incorrect Information Element</w:t>
      </w:r>
      <w:bookmarkEnd w:id="516"/>
      <w:bookmarkEnd w:id="517"/>
      <w:bookmarkEnd w:id="518"/>
      <w:bookmarkEnd w:id="519"/>
      <w:bookmarkEnd w:id="520"/>
      <w:bookmarkEnd w:id="521"/>
      <w:bookmarkEnd w:id="522"/>
      <w:bookmarkEnd w:id="523"/>
    </w:p>
    <w:p w:rsidR="00726424" w:rsidRPr="00867BF5" w:rsidRDefault="00726424" w:rsidP="00726424">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726424" w:rsidRPr="00867BF5" w:rsidRDefault="00726424" w:rsidP="00726424">
      <w:r w:rsidRPr="00867BF5">
        <w:lastRenderedPageBreak/>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726424" w:rsidRPr="00867BF5" w:rsidRDefault="00726424" w:rsidP="00726424">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726424" w:rsidRPr="00867BF5" w:rsidRDefault="00726424" w:rsidP="00726424">
      <w:r w:rsidRPr="00867BF5">
        <w:t>The principle is: the use of reserved values invokes error handling; the use of spare values can be silently discarded and for IEs with spare values used, processing shall be continued ignoring the spare values.</w:t>
      </w:r>
    </w:p>
    <w:p w:rsidR="00726424" w:rsidRPr="00867BF5" w:rsidRDefault="00726424" w:rsidP="00726424">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6424" w:rsidRPr="002E614B" w:rsidRDefault="00726424" w:rsidP="00726424">
      <w:r w:rsidRPr="00867BF5">
        <w:t xml:space="preserve">All semantically incorrect optional information elements in a </w:t>
      </w:r>
      <w:r>
        <w:t>URCMP</w:t>
      </w:r>
      <w:r w:rsidRPr="00867BF5">
        <w:t xml:space="preserve"> signalling message shall be treated as not present in the message.</w:t>
      </w:r>
    </w:p>
    <w:p w:rsidR="00726424" w:rsidRPr="00867BF5" w:rsidRDefault="00726424" w:rsidP="00726424">
      <w:pPr>
        <w:pStyle w:val="Heading3"/>
      </w:pPr>
      <w:bookmarkStart w:id="524" w:name="_Toc19717339"/>
      <w:bookmarkStart w:id="525" w:name="_Toc27490840"/>
      <w:bookmarkStart w:id="526" w:name="_Toc27557133"/>
      <w:bookmarkStart w:id="527" w:name="_Toc27724050"/>
      <w:bookmarkStart w:id="528" w:name="_Toc34162980"/>
      <w:bookmarkStart w:id="529" w:name="_Toc34751913"/>
      <w:bookmarkStart w:id="530" w:name="_Toc34752315"/>
      <w:bookmarkStart w:id="531" w:name="_Toc35941208"/>
      <w:r w:rsidRPr="00867BF5">
        <w:t>7.</w:t>
      </w:r>
      <w:r w:rsidRPr="00867BF5">
        <w:rPr>
          <w:lang w:val="en-US"/>
        </w:rPr>
        <w:t>6</w:t>
      </w:r>
      <w:r w:rsidRPr="00867BF5">
        <w:t>.</w:t>
      </w:r>
      <w:r w:rsidR="002E614B">
        <w:t>8</w:t>
      </w:r>
      <w:r w:rsidRPr="00867BF5">
        <w:tab/>
        <w:t>Unknown or unexpected Information Element</w:t>
      </w:r>
      <w:bookmarkEnd w:id="524"/>
      <w:bookmarkEnd w:id="525"/>
      <w:bookmarkEnd w:id="526"/>
      <w:bookmarkEnd w:id="527"/>
      <w:bookmarkEnd w:id="528"/>
      <w:bookmarkEnd w:id="529"/>
      <w:bookmarkEnd w:id="530"/>
      <w:bookmarkEnd w:id="531"/>
    </w:p>
    <w:p w:rsidR="00726424" w:rsidRPr="00867BF5" w:rsidRDefault="00726424" w:rsidP="00726424">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726424" w:rsidRDefault="00726424" w:rsidP="002E614B">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726424" w:rsidRPr="00867BF5" w:rsidRDefault="00726424" w:rsidP="00726424">
      <w:pPr>
        <w:pStyle w:val="Heading3"/>
      </w:pPr>
      <w:bookmarkStart w:id="532" w:name="_Toc19717340"/>
      <w:bookmarkStart w:id="533" w:name="_Toc27490841"/>
      <w:bookmarkStart w:id="534" w:name="_Toc27557134"/>
      <w:bookmarkStart w:id="535" w:name="_Toc27724051"/>
      <w:bookmarkStart w:id="536" w:name="_Toc34162981"/>
      <w:bookmarkStart w:id="537" w:name="_Toc34751914"/>
      <w:bookmarkStart w:id="538" w:name="_Toc34752316"/>
      <w:bookmarkStart w:id="539" w:name="_Toc35941209"/>
      <w:r w:rsidRPr="00867BF5">
        <w:t>7.</w:t>
      </w:r>
      <w:r w:rsidRPr="00867BF5">
        <w:rPr>
          <w:lang w:val="en-US"/>
        </w:rPr>
        <w:t>6</w:t>
      </w:r>
      <w:r w:rsidRPr="00867BF5">
        <w:t>.</w:t>
      </w:r>
      <w:r w:rsidR="002E614B">
        <w:t>9</w:t>
      </w:r>
      <w:r w:rsidRPr="00867BF5">
        <w:tab/>
        <w:t>Repeated Information Elements</w:t>
      </w:r>
      <w:bookmarkEnd w:id="532"/>
      <w:bookmarkEnd w:id="533"/>
      <w:bookmarkEnd w:id="534"/>
      <w:bookmarkEnd w:id="535"/>
      <w:bookmarkEnd w:id="536"/>
      <w:bookmarkEnd w:id="537"/>
      <w:bookmarkEnd w:id="538"/>
      <w:bookmarkEnd w:id="539"/>
    </w:p>
    <w:p w:rsidR="00726424" w:rsidRPr="00867BF5" w:rsidRDefault="00726424" w:rsidP="00726424">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726424" w:rsidRPr="007B591D" w:rsidRDefault="00726424" w:rsidP="007B591D">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161B81" w:rsidRPr="004D3578" w:rsidRDefault="00161B81" w:rsidP="00161B81">
      <w:pPr>
        <w:pStyle w:val="Heading1"/>
      </w:pPr>
      <w:bookmarkStart w:id="540" w:name="_Toc21696896"/>
      <w:bookmarkStart w:id="541" w:name="_Toc25049777"/>
      <w:bookmarkStart w:id="542" w:name="_Toc34162982"/>
      <w:bookmarkStart w:id="543" w:name="_Toc34751915"/>
      <w:bookmarkStart w:id="544" w:name="_Toc34752317"/>
      <w:bookmarkStart w:id="545" w:name="_Toc35941210"/>
      <w:r>
        <w:t>8</w:t>
      </w:r>
      <w:r>
        <w:tab/>
        <w:t>Information elements</w:t>
      </w:r>
      <w:bookmarkEnd w:id="540"/>
      <w:bookmarkEnd w:id="541"/>
      <w:bookmarkEnd w:id="542"/>
      <w:bookmarkEnd w:id="543"/>
      <w:bookmarkEnd w:id="544"/>
      <w:bookmarkEnd w:id="545"/>
    </w:p>
    <w:p w:rsidR="002E7E9D" w:rsidRDefault="00161B81" w:rsidP="00785D7A">
      <w:pPr>
        <w:pStyle w:val="Heading2"/>
        <w:rPr>
          <w:lang w:eastAsia="zh-CN"/>
        </w:rPr>
      </w:pPr>
      <w:bookmarkStart w:id="546" w:name="_Toc21696897"/>
      <w:bookmarkStart w:id="547" w:name="_Toc25049778"/>
      <w:bookmarkStart w:id="548" w:name="_Toc34162983"/>
      <w:bookmarkStart w:id="549" w:name="_Toc34751916"/>
      <w:bookmarkStart w:id="550" w:name="_Toc34752318"/>
      <w:bookmarkStart w:id="551" w:name="_Toc35941211"/>
      <w:r>
        <w:t>8</w:t>
      </w:r>
      <w:r w:rsidRPr="004D3578">
        <w:t>.1</w:t>
      </w:r>
      <w:r w:rsidRPr="004D3578">
        <w:tab/>
      </w:r>
      <w:r w:rsidRPr="00D01CF2">
        <w:t>Information Elements Format</w:t>
      </w:r>
      <w:bookmarkEnd w:id="546"/>
      <w:bookmarkEnd w:id="547"/>
      <w:bookmarkEnd w:id="548"/>
      <w:bookmarkEnd w:id="549"/>
      <w:bookmarkEnd w:id="550"/>
      <w:bookmarkEnd w:id="551"/>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lastRenderedPageBreak/>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2E7E9D" w:rsidRDefault="00161B81" w:rsidP="002E614B">
      <w:pPr>
        <w:pStyle w:val="Heading2"/>
      </w:pPr>
      <w:bookmarkStart w:id="552" w:name="_Toc21696898"/>
      <w:bookmarkStart w:id="553" w:name="_Toc25049779"/>
      <w:bookmarkStart w:id="554" w:name="_Toc34162984"/>
      <w:bookmarkStart w:id="555" w:name="_Toc34751917"/>
      <w:bookmarkStart w:id="556" w:name="_Toc34752319"/>
      <w:bookmarkStart w:id="557" w:name="_Toc35941212"/>
      <w:r>
        <w:t>8</w:t>
      </w:r>
      <w:r w:rsidRPr="004D3578">
        <w:t>.</w:t>
      </w:r>
      <w:r>
        <w:t>2</w:t>
      </w:r>
      <w:r w:rsidRPr="004D3578">
        <w:tab/>
      </w:r>
      <w:r>
        <w:t>Information Elements</w:t>
      </w:r>
      <w:bookmarkEnd w:id="552"/>
      <w:r w:rsidR="002E7E9D">
        <w:t xml:space="preserve"> Types</w:t>
      </w:r>
      <w:bookmarkEnd w:id="553"/>
      <w:bookmarkEnd w:id="554"/>
      <w:bookmarkEnd w:id="555"/>
      <w:bookmarkEnd w:id="556"/>
      <w:bookmarkEnd w:id="557"/>
    </w:p>
    <w:p w:rsidR="002E7E9D" w:rsidRDefault="002E7E9D" w:rsidP="002E7E9D">
      <w:pPr>
        <w:pStyle w:val="Heading3"/>
      </w:pPr>
      <w:bookmarkStart w:id="558" w:name="_Toc25049780"/>
      <w:bookmarkStart w:id="559" w:name="_Toc34162985"/>
      <w:bookmarkStart w:id="560" w:name="_Toc34751918"/>
      <w:bookmarkStart w:id="561" w:name="_Toc34752320"/>
      <w:bookmarkStart w:id="562" w:name="_Toc35941213"/>
      <w:r>
        <w:t>8.2.0</w:t>
      </w:r>
      <w:r>
        <w:tab/>
        <w:t>General</w:t>
      </w:r>
      <w:bookmarkEnd w:id="558"/>
      <w:bookmarkEnd w:id="559"/>
      <w:bookmarkEnd w:id="560"/>
      <w:bookmarkEnd w:id="561"/>
      <w:bookmarkEnd w:id="562"/>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w:t>
      </w:r>
      <w:r w:rsidR="002E614B">
        <w:t>0</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rsidR="002E614B">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3</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3</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4</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w:t>
            </w:r>
            <w:r w:rsidR="00726424">
              <w:t>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5</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5</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6</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w:t>
            </w:r>
            <w:r w:rsidR="00726424">
              <w:t>6</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7</w:t>
            </w:r>
          </w:p>
        </w:tc>
        <w:tc>
          <w:tcPr>
            <w:tcW w:w="2037" w:type="pct"/>
          </w:tcPr>
          <w:p w:rsidR="002E7E9D" w:rsidRPr="00D01CF2" w:rsidRDefault="002E7E9D" w:rsidP="002E7E9D">
            <w:pPr>
              <w:pStyle w:val="TAL"/>
              <w:rPr>
                <w:sz w:val="16"/>
                <w:szCs w:val="16"/>
              </w:rPr>
            </w:pPr>
            <w:bookmarkStart w:id="563" w:name="_Hlk23499898"/>
            <w:r>
              <w:rPr>
                <w:szCs w:val="16"/>
              </w:rPr>
              <w:t>Subscription Management Operation Type</w:t>
            </w:r>
            <w:bookmarkEnd w:id="563"/>
          </w:p>
        </w:tc>
        <w:tc>
          <w:tcPr>
            <w:tcW w:w="1406" w:type="pct"/>
          </w:tcPr>
          <w:p w:rsidR="002E7E9D" w:rsidRPr="00D01CF2" w:rsidRDefault="002E7E9D" w:rsidP="002E7E9D">
            <w:pPr>
              <w:pStyle w:val="TAL"/>
              <w:rPr>
                <w:sz w:val="16"/>
                <w:szCs w:val="16"/>
                <w:lang w:val="de-DE"/>
              </w:rPr>
            </w:pPr>
            <w:r>
              <w:t>Fixed Length</w:t>
            </w:r>
            <w:r w:rsidRPr="00D01CF2">
              <w:t xml:space="preserve"> / </w:t>
            </w:r>
            <w:r>
              <w:t>8.2.</w:t>
            </w:r>
            <w:r w:rsidR="00726424">
              <w:t>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8</w:t>
            </w:r>
          </w:p>
        </w:tc>
        <w:tc>
          <w:tcPr>
            <w:tcW w:w="2037" w:type="pct"/>
          </w:tcPr>
          <w:p w:rsidR="002E7E9D" w:rsidRPr="00D01CF2" w:rsidRDefault="002E7E9D" w:rsidP="002E7E9D">
            <w:pPr>
              <w:pStyle w:val="TAL"/>
              <w:rPr>
                <w:sz w:val="16"/>
                <w:szCs w:val="16"/>
              </w:rPr>
            </w:pPr>
            <w:bookmarkStart w:id="564" w:name="_Hlk23499542"/>
            <w:r>
              <w:rPr>
                <w:lang w:val="fr-FR"/>
              </w:rPr>
              <w:t>MME Address Information</w:t>
            </w:r>
            <w:bookmarkEnd w:id="564"/>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8</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9</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9</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10</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w:t>
            </w:r>
            <w:r w:rsidR="00726424">
              <w:t>0</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11</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w:t>
            </w:r>
            <w:r w:rsidR="00726424">
              <w:t>1</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726424" w:rsidP="002E7E9D">
            <w:pPr>
              <w:pStyle w:val="TAC"/>
              <w:rPr>
                <w:szCs w:val="16"/>
              </w:rPr>
            </w:pPr>
            <w:r>
              <w:rPr>
                <w:szCs w:val="16"/>
              </w:rPr>
              <w:t>12</w:t>
            </w:r>
          </w:p>
        </w:tc>
        <w:tc>
          <w:tcPr>
            <w:tcW w:w="2037" w:type="pct"/>
          </w:tcPr>
          <w:p w:rsidR="002E7E9D" w:rsidRPr="00D01CF2" w:rsidRDefault="00722BB4" w:rsidP="002E7E9D">
            <w:pPr>
              <w:pStyle w:val="TAL"/>
            </w:pPr>
            <w:r>
              <w:t>Manufacturer Assigned Operation Requested List</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565" w:name="_Toc19717346"/>
      <w:bookmarkStart w:id="566" w:name="_Toc25049781"/>
      <w:bookmarkStart w:id="567" w:name="_Toc34162986"/>
      <w:bookmarkStart w:id="568" w:name="_Toc34751919"/>
      <w:bookmarkStart w:id="569" w:name="_Toc34752321"/>
      <w:bookmarkStart w:id="570" w:name="_Toc35941214"/>
      <w:r w:rsidRPr="00D01CF2">
        <w:t>8.</w:t>
      </w:r>
      <w:r w:rsidRPr="00D01CF2">
        <w:rPr>
          <w:lang w:val="en-US"/>
        </w:rPr>
        <w:t>2.1</w:t>
      </w:r>
      <w:r w:rsidRPr="00D01CF2">
        <w:tab/>
        <w:t>Cause</w:t>
      </w:r>
      <w:bookmarkEnd w:id="565"/>
      <w:bookmarkEnd w:id="566"/>
      <w:bookmarkEnd w:id="567"/>
      <w:bookmarkEnd w:id="568"/>
      <w:bookmarkEnd w:id="569"/>
      <w:bookmarkEnd w:id="570"/>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571" w:name="_Toc25049782"/>
      <w:bookmarkStart w:id="572" w:name="_Toc34162987"/>
      <w:bookmarkStart w:id="573" w:name="_Toc34751920"/>
      <w:bookmarkStart w:id="574" w:name="_Toc34752322"/>
      <w:bookmarkStart w:id="575" w:name="_Toc35941215"/>
      <w:r w:rsidRPr="006C1437">
        <w:t>8.</w:t>
      </w:r>
      <w:r>
        <w:t>2.2</w:t>
      </w:r>
      <w:r w:rsidRPr="006C1437">
        <w:tab/>
      </w:r>
      <w:r>
        <w:t>Type Allocation Code</w:t>
      </w:r>
      <w:bookmarkEnd w:id="571"/>
      <w:bookmarkEnd w:id="572"/>
      <w:bookmarkEnd w:id="573"/>
      <w:bookmarkEnd w:id="574"/>
      <w:bookmarkEnd w:id="575"/>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w:t>
      </w:r>
      <w:r w:rsidR="002E614B">
        <w:t>2</w:t>
      </w:r>
      <w:r>
        <w:t>-1.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rPr>
          <w:lang w:eastAsia="zh-CN"/>
        </w:rPr>
      </w:pPr>
      <w:bookmarkStart w:id="576" w:name="_Toc19777672"/>
      <w:bookmarkStart w:id="577" w:name="_Toc25049784"/>
      <w:bookmarkStart w:id="578" w:name="_Toc34162988"/>
      <w:bookmarkStart w:id="579" w:name="_Toc34751921"/>
      <w:bookmarkStart w:id="580" w:name="_Toc34752323"/>
      <w:bookmarkStart w:id="581" w:name="_Toc35941216"/>
      <w:r w:rsidRPr="006C1437">
        <w:rPr>
          <w:lang w:eastAsia="zh-CN"/>
        </w:rPr>
        <w:lastRenderedPageBreak/>
        <w:t>8.</w:t>
      </w:r>
      <w:r>
        <w:rPr>
          <w:lang w:eastAsia="zh-CN"/>
        </w:rPr>
        <w:t>2.</w:t>
      </w:r>
      <w:r w:rsidR="00726424">
        <w:rPr>
          <w:lang w:eastAsia="zh-CN"/>
        </w:rPr>
        <w:t>3</w:t>
      </w:r>
      <w:r w:rsidRPr="006C1437">
        <w:rPr>
          <w:lang w:eastAsia="zh-CN"/>
        </w:rPr>
        <w:tab/>
      </w:r>
      <w:bookmarkEnd w:id="576"/>
      <w:r>
        <w:rPr>
          <w:lang w:val="fr-FR"/>
        </w:rPr>
        <w:t>PLMN Assigned UE Radio Capability ID</w:t>
      </w:r>
      <w:bookmarkEnd w:id="577"/>
      <w:bookmarkEnd w:id="578"/>
      <w:bookmarkEnd w:id="579"/>
      <w:bookmarkEnd w:id="580"/>
      <w:bookmarkEnd w:id="581"/>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r w:rsidR="00726424">
        <w:rPr>
          <w:lang w:eastAsia="zh-CN"/>
        </w:rPr>
        <w:t>3</w:t>
      </w:r>
      <w:r w:rsidRPr="006C1437">
        <w:rPr>
          <w:lang w:eastAsia="zh-CN"/>
        </w:rPr>
        <w:t>-</w:t>
      </w:r>
      <w:r w:rsidR="00726424">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3</w:t>
            </w:r>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3</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6C1437" w:rsidRDefault="002E7E9D" w:rsidP="002E7E9D">
      <w:pPr>
        <w:pStyle w:val="Heading3"/>
        <w:rPr>
          <w:lang w:eastAsia="zh-CN"/>
        </w:rPr>
      </w:pPr>
      <w:bookmarkStart w:id="582" w:name="_Toc25049785"/>
      <w:bookmarkStart w:id="583" w:name="_Toc34162989"/>
      <w:bookmarkStart w:id="584" w:name="_Toc34751922"/>
      <w:bookmarkStart w:id="585" w:name="_Toc34752324"/>
      <w:bookmarkStart w:id="586" w:name="_Toc35941217"/>
      <w:r w:rsidRPr="006C1437">
        <w:rPr>
          <w:lang w:eastAsia="zh-CN"/>
        </w:rPr>
        <w:t>8.</w:t>
      </w:r>
      <w:r>
        <w:rPr>
          <w:lang w:eastAsia="zh-CN"/>
        </w:rPr>
        <w:t>2.</w:t>
      </w:r>
      <w:r w:rsidR="00726424">
        <w:rPr>
          <w:lang w:eastAsia="zh-CN"/>
        </w:rPr>
        <w:t>4</w:t>
      </w:r>
      <w:r w:rsidRPr="006C1437">
        <w:rPr>
          <w:lang w:eastAsia="zh-CN"/>
        </w:rPr>
        <w:tab/>
      </w:r>
      <w:r>
        <w:rPr>
          <w:lang w:val="fr-FR"/>
        </w:rPr>
        <w:t>Manufacturer Assigned UE Radio Capability ID</w:t>
      </w:r>
      <w:bookmarkEnd w:id="582"/>
      <w:bookmarkEnd w:id="583"/>
      <w:bookmarkEnd w:id="584"/>
      <w:bookmarkEnd w:id="585"/>
      <w:bookmarkEnd w:id="586"/>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r w:rsidR="00726424">
        <w:rPr>
          <w:lang w:eastAsia="zh-CN"/>
        </w:rPr>
        <w:t>4</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4</w:t>
            </w:r>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4</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Pr="00D01CF2" w:rsidRDefault="002E7E9D" w:rsidP="002E7E9D">
      <w:pPr>
        <w:pStyle w:val="Heading3"/>
      </w:pPr>
      <w:bookmarkStart w:id="587" w:name="_Toc25049786"/>
      <w:bookmarkStart w:id="588" w:name="_Toc19717381"/>
      <w:bookmarkStart w:id="589" w:name="_Toc34162990"/>
      <w:bookmarkStart w:id="590" w:name="_Toc34751923"/>
      <w:bookmarkStart w:id="591" w:name="_Toc34752325"/>
      <w:bookmarkStart w:id="592" w:name="_Toc35941218"/>
      <w:r w:rsidRPr="00D01CF2">
        <w:t>8.</w:t>
      </w:r>
      <w:r w:rsidRPr="00D01CF2">
        <w:rPr>
          <w:lang w:val="en-US"/>
        </w:rPr>
        <w:t>2.</w:t>
      </w:r>
      <w:r w:rsidR="00726424">
        <w:rPr>
          <w:lang w:val="en-US"/>
        </w:rPr>
        <w:t>5</w:t>
      </w:r>
      <w:r w:rsidRPr="00D01CF2">
        <w:tab/>
      </w:r>
      <w:r>
        <w:t>Dictionary Entry</w:t>
      </w:r>
      <w:r w:rsidRPr="00D01CF2">
        <w:t xml:space="preserve"> ID</w:t>
      </w:r>
      <w:bookmarkEnd w:id="587"/>
      <w:bookmarkEnd w:id="588"/>
      <w:bookmarkEnd w:id="589"/>
      <w:bookmarkEnd w:id="590"/>
      <w:bookmarkEnd w:id="591"/>
      <w:bookmarkEnd w:id="592"/>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sidR="00726424">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5</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r w:rsidR="00726424">
        <w:t>5</w:t>
      </w:r>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Pr="00D01CF2" w:rsidRDefault="002E7E9D" w:rsidP="002E7E9D">
      <w:pPr>
        <w:pStyle w:val="Heading3"/>
      </w:pPr>
      <w:bookmarkStart w:id="593" w:name="_Toc19717351"/>
      <w:bookmarkStart w:id="594" w:name="_Toc25049787"/>
      <w:bookmarkStart w:id="595" w:name="_Toc34162991"/>
      <w:bookmarkStart w:id="596" w:name="_Toc34751924"/>
      <w:bookmarkStart w:id="597" w:name="_Toc34752326"/>
      <w:bookmarkStart w:id="598" w:name="_Toc35941219"/>
      <w:r w:rsidRPr="00D01CF2">
        <w:t>8.</w:t>
      </w:r>
      <w:r w:rsidRPr="00D01CF2">
        <w:rPr>
          <w:lang w:val="en-US"/>
        </w:rPr>
        <w:t>2.</w:t>
      </w:r>
      <w:r w:rsidR="00726424">
        <w:rPr>
          <w:lang w:val="en-US"/>
        </w:rPr>
        <w:t>6</w:t>
      </w:r>
      <w:r w:rsidRPr="00D01CF2">
        <w:tab/>
      </w:r>
      <w:bookmarkEnd w:id="593"/>
      <w:r>
        <w:rPr>
          <w:szCs w:val="18"/>
        </w:rPr>
        <w:t>UE Radio Access Capability Information</w:t>
      </w:r>
      <w:bookmarkEnd w:id="594"/>
      <w:bookmarkEnd w:id="595"/>
      <w:bookmarkEnd w:id="596"/>
      <w:bookmarkEnd w:id="597"/>
      <w:bookmarkEnd w:id="598"/>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726424">
        <w:rPr>
          <w:lang w:eastAsia="zh-CN"/>
        </w:rPr>
        <w:t>6</w:t>
      </w:r>
      <w:r w:rsidR="002E614B">
        <w:rPr>
          <w:lang w:eastAsia="zh-CN"/>
        </w:rPr>
        <w:t>-</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6</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599" w:name="_Toc25049788"/>
      <w:bookmarkStart w:id="600" w:name="_Toc34162992"/>
      <w:bookmarkStart w:id="601" w:name="_Toc34751925"/>
      <w:bookmarkStart w:id="602" w:name="_Toc34752327"/>
      <w:bookmarkStart w:id="603" w:name="_Toc35941220"/>
      <w:r w:rsidRPr="005E16C7">
        <w:t>8.</w:t>
      </w:r>
      <w:r w:rsidRPr="005E16C7">
        <w:rPr>
          <w:lang w:val="en-US"/>
        </w:rPr>
        <w:t>2.</w:t>
      </w:r>
      <w:r w:rsidR="00726424">
        <w:rPr>
          <w:lang w:val="en-US"/>
        </w:rPr>
        <w:t>7</w:t>
      </w:r>
      <w:r w:rsidRPr="005E16C7">
        <w:tab/>
      </w:r>
      <w:r>
        <w:rPr>
          <w:szCs w:val="16"/>
        </w:rPr>
        <w:t>Subscription Management Operation Type</w:t>
      </w:r>
      <w:bookmarkEnd w:id="599"/>
      <w:bookmarkEnd w:id="600"/>
      <w:bookmarkEnd w:id="601"/>
      <w:bookmarkEnd w:id="602"/>
      <w:bookmarkEnd w:id="603"/>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726424">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sidR="00726424">
              <w:rPr>
                <w:lang w:val="sv-SE"/>
              </w:rPr>
              <w:t>7</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726424">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rsidR="00726424">
        <w:t>7</w:t>
      </w:r>
      <w:r w:rsidRPr="005E16C7">
        <w:t>-1.</w:t>
      </w:r>
    </w:p>
    <w:p w:rsidR="006B08A3" w:rsidRPr="005E16C7" w:rsidRDefault="006B08A3" w:rsidP="006B08A3">
      <w:pPr>
        <w:pStyle w:val="TH"/>
      </w:pPr>
      <w:r w:rsidRPr="005E16C7">
        <w:t>Table 8.2.</w:t>
      </w:r>
      <w:r w:rsidR="00726424">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604" w:name="_Toc19717407"/>
      <w:bookmarkStart w:id="605" w:name="_Toc25049789"/>
      <w:bookmarkStart w:id="606" w:name="_Toc34162993"/>
      <w:bookmarkStart w:id="607" w:name="_Toc34751926"/>
      <w:bookmarkStart w:id="608" w:name="_Toc34752328"/>
      <w:bookmarkStart w:id="609" w:name="_Toc35941221"/>
      <w:r w:rsidRPr="00D01CF2">
        <w:t>8.</w:t>
      </w:r>
      <w:r w:rsidRPr="00D01CF2">
        <w:rPr>
          <w:lang w:val="en-US"/>
        </w:rPr>
        <w:t>2.</w:t>
      </w:r>
      <w:r w:rsidR="00726424">
        <w:rPr>
          <w:lang w:val="en-US"/>
        </w:rPr>
        <w:t>8</w:t>
      </w:r>
      <w:r w:rsidRPr="00D01CF2">
        <w:tab/>
      </w:r>
      <w:r>
        <w:t>MME Address Information</w:t>
      </w:r>
      <w:bookmarkEnd w:id="604"/>
      <w:bookmarkEnd w:id="605"/>
      <w:bookmarkEnd w:id="606"/>
      <w:bookmarkEnd w:id="607"/>
      <w:bookmarkEnd w:id="608"/>
      <w:bookmarkEnd w:id="609"/>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726424">
        <w:rPr>
          <w:lang w:eastAsia="zh-CN"/>
        </w:rPr>
        <w:t>8</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00726424">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rsidR="00726424">
        <w:t>8</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lastRenderedPageBreak/>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Pr="00D01CF2" w:rsidRDefault="006B08A3" w:rsidP="006B08A3">
      <w:pPr>
        <w:pStyle w:val="Heading3"/>
      </w:pPr>
      <w:bookmarkStart w:id="610" w:name="_Toc25049790"/>
      <w:bookmarkStart w:id="611" w:name="_Toc34162994"/>
      <w:bookmarkStart w:id="612" w:name="_Toc34751927"/>
      <w:bookmarkStart w:id="613" w:name="_Toc34752329"/>
      <w:bookmarkStart w:id="614" w:name="_Toc35941222"/>
      <w:r w:rsidRPr="00D01CF2">
        <w:t>8.</w:t>
      </w:r>
      <w:r w:rsidRPr="00D01CF2">
        <w:rPr>
          <w:lang w:val="en-US"/>
        </w:rPr>
        <w:t>2.</w:t>
      </w:r>
      <w:r w:rsidR="00726424">
        <w:rPr>
          <w:lang w:val="en-US"/>
        </w:rPr>
        <w:t>9</w:t>
      </w:r>
      <w:r w:rsidRPr="00D01CF2">
        <w:tab/>
      </w:r>
      <w:r>
        <w:rPr>
          <w:szCs w:val="16"/>
        </w:rPr>
        <w:t>Subscription ID</w:t>
      </w:r>
      <w:bookmarkEnd w:id="610"/>
      <w:bookmarkEnd w:id="611"/>
      <w:bookmarkEnd w:id="612"/>
      <w:bookmarkEnd w:id="613"/>
      <w:bookmarkEnd w:id="614"/>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sidR="00726424">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rsidR="00726424">
        <w:t>9</w:t>
      </w:r>
      <w:r w:rsidRPr="00D01CF2">
        <w:t xml:space="preserve">-1: </w:t>
      </w:r>
      <w:r>
        <w:rPr>
          <w:szCs w:val="16"/>
        </w:rPr>
        <w:t>Subscription ID</w:t>
      </w:r>
    </w:p>
    <w:p w:rsidR="006B08A3" w:rsidRPr="002E614B"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Pr="005E16C7" w:rsidRDefault="006B08A3" w:rsidP="006B08A3">
      <w:pPr>
        <w:pStyle w:val="Heading3"/>
      </w:pPr>
      <w:bookmarkStart w:id="615" w:name="_Toc19717470"/>
      <w:bookmarkStart w:id="616" w:name="_Toc25049791"/>
      <w:bookmarkStart w:id="617" w:name="_Toc34162995"/>
      <w:bookmarkStart w:id="618" w:name="_Toc34751928"/>
      <w:bookmarkStart w:id="619" w:name="_Toc34752330"/>
      <w:bookmarkStart w:id="620" w:name="_Toc35941223"/>
      <w:r w:rsidRPr="005E16C7">
        <w:t>8.</w:t>
      </w:r>
      <w:r w:rsidRPr="005E16C7">
        <w:rPr>
          <w:lang w:val="en-US"/>
        </w:rPr>
        <w:t>2.</w:t>
      </w:r>
      <w:r>
        <w:rPr>
          <w:lang w:val="en-US"/>
        </w:rPr>
        <w:t>1</w:t>
      </w:r>
      <w:r w:rsidR="00726424">
        <w:rPr>
          <w:lang w:val="en-US"/>
        </w:rPr>
        <w:t>0</w:t>
      </w:r>
      <w:r w:rsidRPr="005E16C7">
        <w:tab/>
      </w:r>
      <w:bookmarkEnd w:id="615"/>
      <w:r>
        <w:t>Event Type</w:t>
      </w:r>
      <w:bookmarkEnd w:id="616"/>
      <w:bookmarkEnd w:id="617"/>
      <w:bookmarkEnd w:id="618"/>
      <w:bookmarkEnd w:id="619"/>
      <w:bookmarkEnd w:id="620"/>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r w:rsidR="00726424">
        <w:rPr>
          <w:lang w:eastAsia="zh-CN"/>
        </w:rPr>
        <w:t>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r w:rsidR="00726424">
              <w:rPr>
                <w:lang w:val="sv-SE"/>
              </w:rPr>
              <w:t>0</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r w:rsidR="00726424">
        <w:rPr>
          <w:lang w:val="en-US" w:eastAsia="ja-JP"/>
        </w:rPr>
        <w:t>0</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w:t>
      </w:r>
      <w:r w:rsidR="00726424">
        <w:t>0</w:t>
      </w:r>
      <w:r w:rsidRPr="005E16C7">
        <w:t>-1.</w:t>
      </w:r>
    </w:p>
    <w:p w:rsidR="006B08A3" w:rsidRPr="005E16C7" w:rsidRDefault="006B08A3" w:rsidP="006B08A3">
      <w:pPr>
        <w:pStyle w:val="TH"/>
      </w:pPr>
      <w:r w:rsidRPr="005E16C7">
        <w:t>Table 8.2.</w:t>
      </w:r>
      <w:r>
        <w:t>1</w:t>
      </w:r>
      <w:r w:rsidR="00726424">
        <w:t>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621" w:name="_Toc19717410"/>
      <w:bookmarkStart w:id="622" w:name="_Toc25049792"/>
      <w:bookmarkStart w:id="623" w:name="_Toc34162996"/>
      <w:bookmarkStart w:id="624" w:name="_Toc34751929"/>
      <w:bookmarkStart w:id="625" w:name="_Toc34752331"/>
      <w:bookmarkStart w:id="626" w:name="_Toc35941224"/>
      <w:r w:rsidRPr="00D01CF2">
        <w:rPr>
          <w:lang w:val="en-US"/>
        </w:rPr>
        <w:t>8.2.</w:t>
      </w:r>
      <w:r>
        <w:rPr>
          <w:lang w:val="en-US"/>
        </w:rPr>
        <w:t>1</w:t>
      </w:r>
      <w:r w:rsidR="00726424">
        <w:rPr>
          <w:lang w:val="en-US"/>
        </w:rPr>
        <w:t>1</w:t>
      </w:r>
      <w:r w:rsidRPr="00D01CF2">
        <w:rPr>
          <w:lang w:val="en-US"/>
        </w:rPr>
        <w:tab/>
      </w:r>
      <w:r w:rsidRPr="00D01CF2">
        <w:rPr>
          <w:lang w:val="en-US" w:eastAsia="zh-CN"/>
        </w:rPr>
        <w:t>Recovery Time Stamp</w:t>
      </w:r>
      <w:bookmarkEnd w:id="621"/>
      <w:bookmarkEnd w:id="622"/>
      <w:bookmarkEnd w:id="623"/>
      <w:bookmarkEnd w:id="624"/>
      <w:bookmarkEnd w:id="625"/>
      <w:bookmarkEnd w:id="626"/>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r w:rsidR="00726424">
        <w:rPr>
          <w:lang w:eastAsia="zh-CN"/>
        </w:rPr>
        <w:t>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r w:rsidR="00726424">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161B81" w:rsidRDefault="006B08A3" w:rsidP="002E614B">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r w:rsidR="00726424">
        <w:rPr>
          <w:lang w:eastAsia="zh-CN"/>
        </w:rPr>
        <w:t>1</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Pr="004D3578" w:rsidRDefault="00161B81" w:rsidP="00161B81">
      <w:pPr>
        <w:pStyle w:val="Heading8"/>
      </w:pPr>
      <w:bookmarkStart w:id="627" w:name="_Toc34751930"/>
      <w:bookmarkStart w:id="628" w:name="_Toc34752332"/>
      <w:bookmarkStart w:id="629" w:name="historyclause"/>
      <w:bookmarkStart w:id="630" w:name="_Toc35941225"/>
      <w:r w:rsidRPr="004D3578">
        <w:t xml:space="preserve">Annex </w:t>
      </w:r>
      <w:r>
        <w:t>A</w:t>
      </w:r>
      <w:r w:rsidRPr="004D3578">
        <w:t xml:space="preserve"> (informative):</w:t>
      </w:r>
      <w:r w:rsidRPr="004D3578">
        <w:br/>
        <w:t>Change history</w:t>
      </w:r>
      <w:bookmarkEnd w:id="627"/>
      <w:bookmarkEnd w:id="628"/>
      <w:bookmarkEnd w:id="6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629"/>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9178F0"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CP-200068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178F0" w:rsidRPr="004D3578" w:rsidRDefault="009178F0"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F0" w:rsidRPr="00726424" w:rsidRDefault="009178F0" w:rsidP="00641529">
            <w:pPr>
              <w:spacing w:after="0"/>
              <w:rPr>
                <w:rFonts w:ascii="Arial" w:hAnsi="Arial"/>
                <w:snapToGrid w:val="0"/>
                <w:color w:val="000000"/>
                <w:sz w:val="16"/>
              </w:rPr>
            </w:pPr>
            <w:r>
              <w:rPr>
                <w:rFonts w:ascii="Arial" w:hAnsi="Arial"/>
                <w:snapToGrid w:val="0"/>
                <w:color w:val="000000"/>
                <w:sz w:val="16"/>
              </w:rPr>
              <w:t>TS 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F0" w:rsidRDefault="009178F0" w:rsidP="00641529">
            <w:pPr>
              <w:spacing w:after="0"/>
              <w:rPr>
                <w:rFonts w:ascii="Arial" w:hAnsi="Arial"/>
                <w:snapToGrid w:val="0"/>
                <w:color w:val="000000"/>
                <w:sz w:val="16"/>
              </w:rPr>
            </w:pPr>
            <w:r>
              <w:rPr>
                <w:rFonts w:ascii="Arial" w:hAnsi="Arial"/>
                <w:snapToGrid w:val="0"/>
                <w:color w:val="000000"/>
                <w:sz w:val="16"/>
              </w:rPr>
              <w:t>2.0.0</w:t>
            </w:r>
          </w:p>
        </w:tc>
      </w:tr>
      <w:tr w:rsidR="0020360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CT#87e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0360D" w:rsidRPr="004D3578" w:rsidRDefault="0020360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60D" w:rsidRPr="004D3578" w:rsidRDefault="0020360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Approved at CT#87e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60D" w:rsidRDefault="0020360D" w:rsidP="00641529">
            <w:pPr>
              <w:spacing w:after="0"/>
              <w:rPr>
                <w:rFonts w:ascii="Arial" w:hAnsi="Arial"/>
                <w:snapToGrid w:val="0"/>
                <w:color w:val="000000"/>
                <w:sz w:val="16"/>
              </w:rPr>
            </w:pPr>
            <w:r>
              <w:rPr>
                <w:rFonts w:ascii="Arial" w:hAnsi="Arial"/>
                <w:snapToGrid w:val="0"/>
                <w:color w:val="000000"/>
                <w:sz w:val="16"/>
              </w:rPr>
              <w:t>16.0.0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E7E" w:rsidRDefault="00747E7E">
      <w:r>
        <w:separator/>
      </w:r>
    </w:p>
  </w:endnote>
  <w:endnote w:type="continuationSeparator" w:id="0">
    <w:p w:rsidR="00747E7E" w:rsidRDefault="0074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E7E" w:rsidRDefault="00747E7E">
      <w:r>
        <w:separator/>
      </w:r>
    </w:p>
  </w:footnote>
  <w:footnote w:type="continuationSeparator" w:id="0">
    <w:p w:rsidR="00747E7E" w:rsidRDefault="0074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60D">
      <w:rPr>
        <w:rFonts w:ascii="Arial" w:hAnsi="Arial" w:cs="Arial"/>
        <w:b/>
        <w:noProof/>
        <w:sz w:val="18"/>
        <w:szCs w:val="18"/>
      </w:rPr>
      <w:t>3GPP TS 29.674 V16.0.0 (2020-03)</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60D">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0360D"/>
    <w:rsid w:val="002347A2"/>
    <w:rsid w:val="002675F0"/>
    <w:rsid w:val="002B6339"/>
    <w:rsid w:val="002E00EE"/>
    <w:rsid w:val="002E614B"/>
    <w:rsid w:val="002E7E9D"/>
    <w:rsid w:val="003172DC"/>
    <w:rsid w:val="0035462D"/>
    <w:rsid w:val="003765B8"/>
    <w:rsid w:val="00395AF7"/>
    <w:rsid w:val="003C3971"/>
    <w:rsid w:val="003D2EAF"/>
    <w:rsid w:val="00410667"/>
    <w:rsid w:val="004109ED"/>
    <w:rsid w:val="00423334"/>
    <w:rsid w:val="004345EC"/>
    <w:rsid w:val="00465515"/>
    <w:rsid w:val="004943A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47E7E"/>
    <w:rsid w:val="00766DC5"/>
    <w:rsid w:val="00774DA4"/>
    <w:rsid w:val="00781F0F"/>
    <w:rsid w:val="00785D7A"/>
    <w:rsid w:val="007B591D"/>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8F0"/>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0A12"/>
    <w:rsid w:val="00C72833"/>
    <w:rsid w:val="00C80F1D"/>
    <w:rsid w:val="00C93F40"/>
    <w:rsid w:val="00CA3D0C"/>
    <w:rsid w:val="00CC7AD9"/>
    <w:rsid w:val="00D57972"/>
    <w:rsid w:val="00D675A9"/>
    <w:rsid w:val="00D738D6"/>
    <w:rsid w:val="00D755EB"/>
    <w:rsid w:val="00D76048"/>
    <w:rsid w:val="00D87E00"/>
    <w:rsid w:val="00D9134D"/>
    <w:rsid w:val="00DA2CA3"/>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E97A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SimSun"/>
    </w:rPr>
  </w:style>
  <w:style w:type="paragraph" w:styleId="ListBullet">
    <w:name w:val="List Bullet"/>
    <w:basedOn w:val="Normal"/>
    <w:rsid w:val="00726424"/>
    <w:pPr>
      <w:numPr>
        <w:numId w:val="5"/>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21025-F4BD-4394-A28E-BED786DBF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9938</Words>
  <Characters>56653</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2020-03-03T20:34:00Z</dcterms:created>
  <dcterms:modified xsi:type="dcterms:W3CDTF">2020-03-24T10:23:00Z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