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3BD660F3"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4B46AB">
              <w:rPr>
                <w:noProof w:val="0"/>
              </w:rPr>
              <w:t>4</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4B46AB">
              <w:rPr>
                <w:noProof w:val="0"/>
                <w:sz w:val="32"/>
              </w:rPr>
              <w:t>2023-06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000000"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9pt">
                  <v:imagedata r:id="rId9" o:title="5G-logo_175px"/>
                </v:shape>
              </w:pict>
            </w:r>
          </w:p>
        </w:tc>
        <w:tc>
          <w:tcPr>
            <w:tcW w:w="5540" w:type="dxa"/>
            <w:shd w:val="clear" w:color="auto" w:fill="auto"/>
          </w:tcPr>
          <w:p w14:paraId="47562F6D" w14:textId="79AE648E" w:rsidR="00483AA8" w:rsidRPr="00052626" w:rsidRDefault="00000000" w:rsidP="00483AA8">
            <w:pPr>
              <w:jc w:val="right"/>
            </w:pPr>
            <w:bookmarkStart w:id="2" w:name="logos"/>
            <w:r>
              <w:pict w14:anchorId="3546D6E2">
                <v:shape id="_x0000_i1026" type="#_x0000_t75" style="width:128.4pt;height:76.7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610C85A1" w:rsidR="00E16509" w:rsidRPr="00052626" w:rsidRDefault="00E16509" w:rsidP="00133525">
            <w:pPr>
              <w:pStyle w:val="FP"/>
              <w:jc w:val="center"/>
              <w:rPr>
                <w:sz w:val="18"/>
              </w:rPr>
            </w:pPr>
            <w:r w:rsidRPr="00052626">
              <w:rPr>
                <w:sz w:val="18"/>
              </w:rPr>
              <w:t xml:space="preserve">© </w:t>
            </w:r>
            <w:r w:rsidR="008A6D4A" w:rsidRPr="00052626">
              <w:rPr>
                <w:sz w:val="18"/>
              </w:rPr>
              <w:t>202</w:t>
            </w:r>
            <w:r w:rsidR="00EC49E6">
              <w:rPr>
                <w:sz w:val="18"/>
              </w:rPr>
              <w:t>3</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0C20A5E1" w:rsidR="00080512" w:rsidRPr="00052626" w:rsidRDefault="00080512" w:rsidP="0053693A">
      <w:pPr>
        <w:pStyle w:val="TT"/>
      </w:pPr>
      <w:r w:rsidRPr="00052626">
        <w:br w:type="page"/>
      </w:r>
      <w:bookmarkStart w:id="8" w:name="tableOfContents"/>
      <w:bookmarkEnd w:id="8"/>
      <w:r w:rsidRPr="00052626">
        <w:lastRenderedPageBreak/>
        <w:t>Contents</w:t>
      </w:r>
    </w:p>
    <w:p w14:paraId="4E850F90" w14:textId="5E2FAE76" w:rsidR="00EC49E6" w:rsidRDefault="00E24BC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C49E6">
        <w:rPr>
          <w:noProof/>
        </w:rPr>
        <w:t>Foreword</w:t>
      </w:r>
      <w:r w:rsidR="00EC49E6">
        <w:rPr>
          <w:noProof/>
        </w:rPr>
        <w:tab/>
      </w:r>
      <w:r w:rsidR="00EC49E6">
        <w:rPr>
          <w:noProof/>
        </w:rPr>
        <w:fldChar w:fldCharType="begin" w:fldLock="1"/>
      </w:r>
      <w:r w:rsidR="00EC49E6">
        <w:rPr>
          <w:noProof/>
        </w:rPr>
        <w:instrText xml:space="preserve"> PAGEREF _Toc138661493 \h </w:instrText>
      </w:r>
      <w:r w:rsidR="00EC49E6">
        <w:rPr>
          <w:noProof/>
        </w:rPr>
      </w:r>
      <w:r w:rsidR="00EC49E6">
        <w:rPr>
          <w:noProof/>
        </w:rPr>
        <w:fldChar w:fldCharType="separate"/>
      </w:r>
      <w:r w:rsidR="00EC49E6">
        <w:rPr>
          <w:noProof/>
        </w:rPr>
        <w:t>7</w:t>
      </w:r>
      <w:r w:rsidR="00EC49E6">
        <w:rPr>
          <w:noProof/>
        </w:rPr>
        <w:fldChar w:fldCharType="end"/>
      </w:r>
    </w:p>
    <w:p w14:paraId="61B2E3C6" w14:textId="3A78B349" w:rsidR="00EC49E6" w:rsidRDefault="00EC49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_Toc138661494 \h </w:instrText>
      </w:r>
      <w:r>
        <w:rPr>
          <w:noProof/>
        </w:rPr>
      </w:r>
      <w:r>
        <w:rPr>
          <w:noProof/>
        </w:rPr>
        <w:fldChar w:fldCharType="separate"/>
      </w:r>
      <w:r>
        <w:rPr>
          <w:noProof/>
        </w:rPr>
        <w:t>9</w:t>
      </w:r>
      <w:r>
        <w:rPr>
          <w:noProof/>
        </w:rPr>
        <w:fldChar w:fldCharType="end"/>
      </w:r>
    </w:p>
    <w:p w14:paraId="26D91951" w14:textId="4440AB8C" w:rsidR="00EC49E6" w:rsidRDefault="00EC49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_Toc138661495 \h </w:instrText>
      </w:r>
      <w:r>
        <w:rPr>
          <w:noProof/>
        </w:rPr>
      </w:r>
      <w:r>
        <w:rPr>
          <w:noProof/>
        </w:rPr>
        <w:fldChar w:fldCharType="separate"/>
      </w:r>
      <w:r>
        <w:rPr>
          <w:noProof/>
        </w:rPr>
        <w:t>9</w:t>
      </w:r>
      <w:r>
        <w:rPr>
          <w:noProof/>
        </w:rPr>
        <w:fldChar w:fldCharType="end"/>
      </w:r>
    </w:p>
    <w:p w14:paraId="71AD11F6" w14:textId="0FB70591" w:rsidR="00EC49E6" w:rsidRDefault="00EC49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_Toc138661496 \h </w:instrText>
      </w:r>
      <w:r>
        <w:rPr>
          <w:noProof/>
        </w:rPr>
      </w:r>
      <w:r>
        <w:rPr>
          <w:noProof/>
        </w:rPr>
        <w:fldChar w:fldCharType="separate"/>
      </w:r>
      <w:r>
        <w:rPr>
          <w:noProof/>
        </w:rPr>
        <w:t>10</w:t>
      </w:r>
      <w:r>
        <w:rPr>
          <w:noProof/>
        </w:rPr>
        <w:fldChar w:fldCharType="end"/>
      </w:r>
    </w:p>
    <w:p w14:paraId="17970CE5" w14:textId="179A7101" w:rsidR="00EC49E6" w:rsidRDefault="00EC49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_Toc138661497 \h </w:instrText>
      </w:r>
      <w:r>
        <w:rPr>
          <w:noProof/>
        </w:rPr>
      </w:r>
      <w:r>
        <w:rPr>
          <w:noProof/>
        </w:rPr>
        <w:fldChar w:fldCharType="separate"/>
      </w:r>
      <w:r>
        <w:rPr>
          <w:noProof/>
        </w:rPr>
        <w:t>10</w:t>
      </w:r>
      <w:r>
        <w:rPr>
          <w:noProof/>
        </w:rPr>
        <w:fldChar w:fldCharType="end"/>
      </w:r>
    </w:p>
    <w:p w14:paraId="18D670DB" w14:textId="1CEFE295" w:rsidR="00EC49E6" w:rsidRDefault="00EC49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_Toc138661498 \h </w:instrText>
      </w:r>
      <w:r>
        <w:rPr>
          <w:noProof/>
        </w:rPr>
      </w:r>
      <w:r>
        <w:rPr>
          <w:noProof/>
        </w:rPr>
        <w:fldChar w:fldCharType="separate"/>
      </w:r>
      <w:r>
        <w:rPr>
          <w:noProof/>
        </w:rPr>
        <w:t>10</w:t>
      </w:r>
      <w:r>
        <w:rPr>
          <w:noProof/>
        </w:rPr>
        <w:fldChar w:fldCharType="end"/>
      </w:r>
    </w:p>
    <w:p w14:paraId="75B435DB" w14:textId="79CA44FA" w:rsidR="00EC49E6" w:rsidRDefault="00EC49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_Toc138661499 \h </w:instrText>
      </w:r>
      <w:r>
        <w:rPr>
          <w:noProof/>
        </w:rPr>
      </w:r>
      <w:r>
        <w:rPr>
          <w:noProof/>
        </w:rPr>
        <w:fldChar w:fldCharType="separate"/>
      </w:r>
      <w:r>
        <w:rPr>
          <w:noProof/>
        </w:rPr>
        <w:t>11</w:t>
      </w:r>
      <w:r>
        <w:rPr>
          <w:noProof/>
        </w:rPr>
        <w:fldChar w:fldCharType="end"/>
      </w:r>
    </w:p>
    <w:p w14:paraId="1D830A85" w14:textId="2902E54D" w:rsidR="00EC49E6" w:rsidRDefault="00EC49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_Toc138661500 \h </w:instrText>
      </w:r>
      <w:r>
        <w:rPr>
          <w:noProof/>
        </w:rPr>
      </w:r>
      <w:r>
        <w:rPr>
          <w:noProof/>
        </w:rPr>
        <w:fldChar w:fldCharType="separate"/>
      </w:r>
      <w:r>
        <w:rPr>
          <w:noProof/>
        </w:rPr>
        <w:t>11</w:t>
      </w:r>
      <w:r>
        <w:rPr>
          <w:noProof/>
        </w:rPr>
        <w:fldChar w:fldCharType="end"/>
      </w:r>
    </w:p>
    <w:p w14:paraId="473762D0" w14:textId="31F79E17" w:rsidR="00EC49E6" w:rsidRDefault="00EC49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_Toc138661501 \h </w:instrText>
      </w:r>
      <w:r>
        <w:rPr>
          <w:noProof/>
        </w:rPr>
      </w:r>
      <w:r>
        <w:rPr>
          <w:noProof/>
        </w:rPr>
        <w:fldChar w:fldCharType="separate"/>
      </w:r>
      <w:r>
        <w:rPr>
          <w:noProof/>
        </w:rPr>
        <w:t>11</w:t>
      </w:r>
      <w:r>
        <w:rPr>
          <w:noProof/>
        </w:rPr>
        <w:fldChar w:fldCharType="end"/>
      </w:r>
    </w:p>
    <w:p w14:paraId="32D69EE1" w14:textId="12635C9F" w:rsidR="00EC49E6" w:rsidRDefault="00EC49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_Toc138661502 \h </w:instrText>
      </w:r>
      <w:r>
        <w:rPr>
          <w:noProof/>
        </w:rPr>
      </w:r>
      <w:r>
        <w:rPr>
          <w:noProof/>
        </w:rPr>
        <w:fldChar w:fldCharType="separate"/>
      </w:r>
      <w:r>
        <w:rPr>
          <w:noProof/>
        </w:rPr>
        <w:t>11</w:t>
      </w:r>
      <w:r>
        <w:rPr>
          <w:noProof/>
        </w:rPr>
        <w:fldChar w:fldCharType="end"/>
      </w:r>
    </w:p>
    <w:p w14:paraId="6E99E4FE" w14:textId="21B26228" w:rsidR="00EC49E6" w:rsidRDefault="00EC49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_Toc138661503 \h </w:instrText>
      </w:r>
      <w:r>
        <w:rPr>
          <w:noProof/>
        </w:rPr>
      </w:r>
      <w:r>
        <w:rPr>
          <w:noProof/>
        </w:rPr>
        <w:fldChar w:fldCharType="separate"/>
      </w:r>
      <w:r>
        <w:rPr>
          <w:noProof/>
        </w:rPr>
        <w:t>12</w:t>
      </w:r>
      <w:r>
        <w:rPr>
          <w:noProof/>
        </w:rPr>
        <w:fldChar w:fldCharType="end"/>
      </w:r>
    </w:p>
    <w:p w14:paraId="20F2DA83" w14:textId="3C411E48" w:rsidR="00EC49E6" w:rsidRDefault="00EC49E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_Toc138661504 \h </w:instrText>
      </w:r>
      <w:r>
        <w:rPr>
          <w:noProof/>
        </w:rPr>
      </w:r>
      <w:r>
        <w:rPr>
          <w:noProof/>
        </w:rPr>
        <w:fldChar w:fldCharType="separate"/>
      </w:r>
      <w:r>
        <w:rPr>
          <w:noProof/>
        </w:rPr>
        <w:t>12</w:t>
      </w:r>
      <w:r>
        <w:rPr>
          <w:noProof/>
        </w:rPr>
        <w:fldChar w:fldCharType="end"/>
      </w:r>
    </w:p>
    <w:p w14:paraId="1FB59F58" w14:textId="28A060F6" w:rsidR="00EC49E6" w:rsidRDefault="00EC49E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_Toc138661505 \h </w:instrText>
      </w:r>
      <w:r>
        <w:rPr>
          <w:noProof/>
        </w:rPr>
      </w:r>
      <w:r>
        <w:rPr>
          <w:noProof/>
        </w:rPr>
        <w:fldChar w:fldCharType="separate"/>
      </w:r>
      <w:r>
        <w:rPr>
          <w:noProof/>
        </w:rPr>
        <w:t>13</w:t>
      </w:r>
      <w:r>
        <w:rPr>
          <w:noProof/>
        </w:rPr>
        <w:fldChar w:fldCharType="end"/>
      </w:r>
    </w:p>
    <w:p w14:paraId="15AEBEF3" w14:textId="08F928D2" w:rsidR="00EC49E6" w:rsidRDefault="00EC49E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_Toc138661506 \h </w:instrText>
      </w:r>
      <w:r>
        <w:rPr>
          <w:noProof/>
        </w:rPr>
      </w:r>
      <w:r>
        <w:rPr>
          <w:noProof/>
        </w:rPr>
        <w:fldChar w:fldCharType="separate"/>
      </w:r>
      <w:r>
        <w:rPr>
          <w:noProof/>
        </w:rPr>
        <w:t>13</w:t>
      </w:r>
      <w:r>
        <w:rPr>
          <w:noProof/>
        </w:rPr>
        <w:fldChar w:fldCharType="end"/>
      </w:r>
    </w:p>
    <w:p w14:paraId="6BE02ACB" w14:textId="546A145A" w:rsidR="00EC49E6" w:rsidRDefault="00EC49E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_Toc138661507 \h </w:instrText>
      </w:r>
      <w:r>
        <w:rPr>
          <w:noProof/>
        </w:rPr>
      </w:r>
      <w:r>
        <w:rPr>
          <w:noProof/>
        </w:rPr>
        <w:fldChar w:fldCharType="separate"/>
      </w:r>
      <w:r>
        <w:rPr>
          <w:noProof/>
        </w:rPr>
        <w:t>13</w:t>
      </w:r>
      <w:r>
        <w:rPr>
          <w:noProof/>
        </w:rPr>
        <w:fldChar w:fldCharType="end"/>
      </w:r>
    </w:p>
    <w:p w14:paraId="11D6A8A2" w14:textId="7D88E35C" w:rsidR="00EC49E6" w:rsidRDefault="00EC49E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_Toc138661508 \h </w:instrText>
      </w:r>
      <w:r>
        <w:rPr>
          <w:noProof/>
        </w:rPr>
      </w:r>
      <w:r>
        <w:rPr>
          <w:noProof/>
        </w:rPr>
        <w:fldChar w:fldCharType="separate"/>
      </w:r>
      <w:r>
        <w:rPr>
          <w:noProof/>
        </w:rPr>
        <w:t>13</w:t>
      </w:r>
      <w:r>
        <w:rPr>
          <w:noProof/>
        </w:rPr>
        <w:fldChar w:fldCharType="end"/>
      </w:r>
    </w:p>
    <w:p w14:paraId="730FFE21" w14:textId="189E78EF" w:rsidR="00EC49E6" w:rsidRDefault="00EC49E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_Toc138661509 \h </w:instrText>
      </w:r>
      <w:r>
        <w:rPr>
          <w:noProof/>
        </w:rPr>
      </w:r>
      <w:r>
        <w:rPr>
          <w:noProof/>
        </w:rPr>
        <w:fldChar w:fldCharType="separate"/>
      </w:r>
      <w:r>
        <w:rPr>
          <w:noProof/>
        </w:rPr>
        <w:t>13</w:t>
      </w:r>
      <w:r>
        <w:rPr>
          <w:noProof/>
        </w:rPr>
        <w:fldChar w:fldCharType="end"/>
      </w:r>
    </w:p>
    <w:p w14:paraId="4795296E" w14:textId="4471721D" w:rsidR="00EC49E6" w:rsidRDefault="00EC49E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_Toc138661510 \h </w:instrText>
      </w:r>
      <w:r>
        <w:rPr>
          <w:noProof/>
        </w:rPr>
      </w:r>
      <w:r>
        <w:rPr>
          <w:noProof/>
        </w:rPr>
        <w:fldChar w:fldCharType="separate"/>
      </w:r>
      <w:r>
        <w:rPr>
          <w:noProof/>
        </w:rPr>
        <w:t>13</w:t>
      </w:r>
      <w:r>
        <w:rPr>
          <w:noProof/>
        </w:rPr>
        <w:fldChar w:fldCharType="end"/>
      </w:r>
    </w:p>
    <w:p w14:paraId="40633B1A" w14:textId="358B3A1B" w:rsidR="00EC49E6" w:rsidRDefault="00EC49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_Toc138661511 \h </w:instrText>
      </w:r>
      <w:r>
        <w:rPr>
          <w:noProof/>
        </w:rPr>
      </w:r>
      <w:r>
        <w:rPr>
          <w:noProof/>
        </w:rPr>
        <w:fldChar w:fldCharType="separate"/>
      </w:r>
      <w:r>
        <w:rPr>
          <w:noProof/>
        </w:rPr>
        <w:t>14</w:t>
      </w:r>
      <w:r>
        <w:rPr>
          <w:noProof/>
        </w:rPr>
        <w:fldChar w:fldCharType="end"/>
      </w:r>
    </w:p>
    <w:p w14:paraId="39DF1BA1" w14:textId="3E4E5472" w:rsidR="00EC49E6" w:rsidRDefault="00EC49E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_Toc138661512 \h </w:instrText>
      </w:r>
      <w:r>
        <w:rPr>
          <w:noProof/>
        </w:rPr>
      </w:r>
      <w:r>
        <w:rPr>
          <w:noProof/>
        </w:rPr>
        <w:fldChar w:fldCharType="separate"/>
      </w:r>
      <w:r>
        <w:rPr>
          <w:noProof/>
        </w:rPr>
        <w:t>14</w:t>
      </w:r>
      <w:r>
        <w:rPr>
          <w:noProof/>
        </w:rPr>
        <w:fldChar w:fldCharType="end"/>
      </w:r>
    </w:p>
    <w:p w14:paraId="3F33B865" w14:textId="7A32F41C" w:rsidR="00EC49E6" w:rsidRDefault="00EC49E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_Toc138661513 \h </w:instrText>
      </w:r>
      <w:r>
        <w:rPr>
          <w:noProof/>
        </w:rPr>
      </w:r>
      <w:r>
        <w:rPr>
          <w:noProof/>
        </w:rPr>
        <w:fldChar w:fldCharType="separate"/>
      </w:r>
      <w:r>
        <w:rPr>
          <w:noProof/>
        </w:rPr>
        <w:t>15</w:t>
      </w:r>
      <w:r>
        <w:rPr>
          <w:noProof/>
        </w:rPr>
        <w:fldChar w:fldCharType="end"/>
      </w:r>
    </w:p>
    <w:p w14:paraId="3E35CA6A" w14:textId="6E091E17" w:rsidR="00EC49E6" w:rsidRDefault="00EC49E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_Toc138661514 \h </w:instrText>
      </w:r>
      <w:r>
        <w:rPr>
          <w:noProof/>
        </w:rPr>
      </w:r>
      <w:r>
        <w:rPr>
          <w:noProof/>
        </w:rPr>
        <w:fldChar w:fldCharType="separate"/>
      </w:r>
      <w:r>
        <w:rPr>
          <w:noProof/>
        </w:rPr>
        <w:t>15</w:t>
      </w:r>
      <w:r>
        <w:rPr>
          <w:noProof/>
        </w:rPr>
        <w:fldChar w:fldCharType="end"/>
      </w:r>
    </w:p>
    <w:p w14:paraId="30A3288A" w14:textId="665462E7" w:rsidR="00EC49E6" w:rsidRDefault="00EC49E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_Toc138661515 \h </w:instrText>
      </w:r>
      <w:r>
        <w:rPr>
          <w:noProof/>
        </w:rPr>
      </w:r>
      <w:r>
        <w:rPr>
          <w:noProof/>
        </w:rPr>
        <w:fldChar w:fldCharType="separate"/>
      </w:r>
      <w:r>
        <w:rPr>
          <w:noProof/>
        </w:rPr>
        <w:t>15</w:t>
      </w:r>
      <w:r>
        <w:rPr>
          <w:noProof/>
        </w:rPr>
        <w:fldChar w:fldCharType="end"/>
      </w:r>
    </w:p>
    <w:p w14:paraId="7E56FC69" w14:textId="4E65290E" w:rsidR="00EC49E6" w:rsidRDefault="00EC49E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_Toc138661516 \h </w:instrText>
      </w:r>
      <w:r>
        <w:rPr>
          <w:noProof/>
        </w:rPr>
      </w:r>
      <w:r>
        <w:rPr>
          <w:noProof/>
        </w:rPr>
        <w:fldChar w:fldCharType="separate"/>
      </w:r>
      <w:r>
        <w:rPr>
          <w:noProof/>
        </w:rPr>
        <w:t>15</w:t>
      </w:r>
      <w:r>
        <w:rPr>
          <w:noProof/>
        </w:rPr>
        <w:fldChar w:fldCharType="end"/>
      </w:r>
    </w:p>
    <w:p w14:paraId="6A1E56E1" w14:textId="4EC02635" w:rsidR="00EC49E6" w:rsidRDefault="00EC49E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_Toc138661517 \h </w:instrText>
      </w:r>
      <w:r>
        <w:rPr>
          <w:noProof/>
        </w:rPr>
      </w:r>
      <w:r>
        <w:rPr>
          <w:noProof/>
        </w:rPr>
        <w:fldChar w:fldCharType="separate"/>
      </w:r>
      <w:r>
        <w:rPr>
          <w:noProof/>
        </w:rPr>
        <w:t>17</w:t>
      </w:r>
      <w:r>
        <w:rPr>
          <w:noProof/>
        </w:rPr>
        <w:fldChar w:fldCharType="end"/>
      </w:r>
    </w:p>
    <w:p w14:paraId="28F7F6FE" w14:textId="631B39D2" w:rsidR="00EC49E6" w:rsidRDefault="00EC49E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_Toc138661518 \h </w:instrText>
      </w:r>
      <w:r>
        <w:rPr>
          <w:noProof/>
        </w:rPr>
      </w:r>
      <w:r>
        <w:rPr>
          <w:noProof/>
        </w:rPr>
        <w:fldChar w:fldCharType="separate"/>
      </w:r>
      <w:r>
        <w:rPr>
          <w:noProof/>
        </w:rPr>
        <w:t>17</w:t>
      </w:r>
      <w:r>
        <w:rPr>
          <w:noProof/>
        </w:rPr>
        <w:fldChar w:fldCharType="end"/>
      </w:r>
    </w:p>
    <w:p w14:paraId="4BCB2E69" w14:textId="76F99B34" w:rsidR="00EC49E6" w:rsidRDefault="00EC49E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_Toc138661519 \h </w:instrText>
      </w:r>
      <w:r>
        <w:rPr>
          <w:noProof/>
        </w:rPr>
      </w:r>
      <w:r>
        <w:rPr>
          <w:noProof/>
        </w:rPr>
        <w:fldChar w:fldCharType="separate"/>
      </w:r>
      <w:r>
        <w:rPr>
          <w:noProof/>
        </w:rPr>
        <w:t>18</w:t>
      </w:r>
      <w:r>
        <w:rPr>
          <w:noProof/>
        </w:rPr>
        <w:fldChar w:fldCharType="end"/>
      </w:r>
    </w:p>
    <w:p w14:paraId="4CC05E91" w14:textId="1A7CFEA8" w:rsidR="00EC49E6" w:rsidRDefault="00EC49E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_Toc138661520 \h </w:instrText>
      </w:r>
      <w:r>
        <w:rPr>
          <w:noProof/>
        </w:rPr>
      </w:r>
      <w:r>
        <w:rPr>
          <w:noProof/>
        </w:rPr>
        <w:fldChar w:fldCharType="separate"/>
      </w:r>
      <w:r>
        <w:rPr>
          <w:noProof/>
        </w:rPr>
        <w:t>18</w:t>
      </w:r>
      <w:r>
        <w:rPr>
          <w:noProof/>
        </w:rPr>
        <w:fldChar w:fldCharType="end"/>
      </w:r>
    </w:p>
    <w:p w14:paraId="0AF8B426" w14:textId="18F4B73D" w:rsidR="00EC49E6" w:rsidRDefault="00EC49E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_Toc138661521 \h </w:instrText>
      </w:r>
      <w:r>
        <w:rPr>
          <w:noProof/>
        </w:rPr>
      </w:r>
      <w:r>
        <w:rPr>
          <w:noProof/>
        </w:rPr>
        <w:fldChar w:fldCharType="separate"/>
      </w:r>
      <w:r>
        <w:rPr>
          <w:noProof/>
        </w:rPr>
        <w:t>19</w:t>
      </w:r>
      <w:r>
        <w:rPr>
          <w:noProof/>
        </w:rPr>
        <w:fldChar w:fldCharType="end"/>
      </w:r>
    </w:p>
    <w:p w14:paraId="0223D69F" w14:textId="0914DE4D" w:rsidR="00EC49E6" w:rsidRDefault="00EC49E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_Toc138661522 \h </w:instrText>
      </w:r>
      <w:r>
        <w:rPr>
          <w:noProof/>
        </w:rPr>
      </w:r>
      <w:r>
        <w:rPr>
          <w:noProof/>
        </w:rPr>
        <w:fldChar w:fldCharType="separate"/>
      </w:r>
      <w:r>
        <w:rPr>
          <w:noProof/>
        </w:rPr>
        <w:t>19</w:t>
      </w:r>
      <w:r>
        <w:rPr>
          <w:noProof/>
        </w:rPr>
        <w:fldChar w:fldCharType="end"/>
      </w:r>
    </w:p>
    <w:p w14:paraId="33ED49CF" w14:textId="5C23B7A5" w:rsidR="00EC49E6" w:rsidRDefault="00EC49E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_Toc138661523 \h </w:instrText>
      </w:r>
      <w:r>
        <w:rPr>
          <w:noProof/>
        </w:rPr>
      </w:r>
      <w:r>
        <w:rPr>
          <w:noProof/>
        </w:rPr>
        <w:fldChar w:fldCharType="separate"/>
      </w:r>
      <w:r>
        <w:rPr>
          <w:noProof/>
        </w:rPr>
        <w:t>20</w:t>
      </w:r>
      <w:r>
        <w:rPr>
          <w:noProof/>
        </w:rPr>
        <w:fldChar w:fldCharType="end"/>
      </w:r>
    </w:p>
    <w:p w14:paraId="31355EF2" w14:textId="2870D47B" w:rsidR="00EC49E6" w:rsidRDefault="00EC49E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_Toc138661524 \h </w:instrText>
      </w:r>
      <w:r>
        <w:rPr>
          <w:noProof/>
        </w:rPr>
      </w:r>
      <w:r>
        <w:rPr>
          <w:noProof/>
        </w:rPr>
        <w:fldChar w:fldCharType="separate"/>
      </w:r>
      <w:r>
        <w:rPr>
          <w:noProof/>
        </w:rPr>
        <w:t>20</w:t>
      </w:r>
      <w:r>
        <w:rPr>
          <w:noProof/>
        </w:rPr>
        <w:fldChar w:fldCharType="end"/>
      </w:r>
    </w:p>
    <w:p w14:paraId="6788451A" w14:textId="0A3631DA" w:rsidR="00EC49E6" w:rsidRDefault="00EC49E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_Toc138661525 \h </w:instrText>
      </w:r>
      <w:r>
        <w:rPr>
          <w:noProof/>
        </w:rPr>
      </w:r>
      <w:r>
        <w:rPr>
          <w:noProof/>
        </w:rPr>
        <w:fldChar w:fldCharType="separate"/>
      </w:r>
      <w:r>
        <w:rPr>
          <w:noProof/>
        </w:rPr>
        <w:t>20</w:t>
      </w:r>
      <w:r>
        <w:rPr>
          <w:noProof/>
        </w:rPr>
        <w:fldChar w:fldCharType="end"/>
      </w:r>
    </w:p>
    <w:p w14:paraId="71CFD274" w14:textId="7290A6B3" w:rsidR="00EC49E6" w:rsidRDefault="00EC49E6">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_Toc138661526 \h </w:instrText>
      </w:r>
      <w:r>
        <w:rPr>
          <w:noProof/>
        </w:rPr>
      </w:r>
      <w:r>
        <w:rPr>
          <w:noProof/>
        </w:rPr>
        <w:fldChar w:fldCharType="separate"/>
      </w:r>
      <w:r>
        <w:rPr>
          <w:noProof/>
        </w:rPr>
        <w:t>21</w:t>
      </w:r>
      <w:r>
        <w:rPr>
          <w:noProof/>
        </w:rPr>
        <w:fldChar w:fldCharType="end"/>
      </w:r>
    </w:p>
    <w:p w14:paraId="4CC9AE71" w14:textId="69B7F8CB" w:rsidR="00EC49E6" w:rsidRDefault="00EC49E6">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_Toc138661527 \h </w:instrText>
      </w:r>
      <w:r>
        <w:rPr>
          <w:noProof/>
        </w:rPr>
      </w:r>
      <w:r>
        <w:rPr>
          <w:noProof/>
        </w:rPr>
        <w:fldChar w:fldCharType="separate"/>
      </w:r>
      <w:r>
        <w:rPr>
          <w:noProof/>
        </w:rPr>
        <w:t>22</w:t>
      </w:r>
      <w:r>
        <w:rPr>
          <w:noProof/>
        </w:rPr>
        <w:fldChar w:fldCharType="end"/>
      </w:r>
    </w:p>
    <w:p w14:paraId="7035FA17" w14:textId="2A56A9B6" w:rsidR="00EC49E6" w:rsidRDefault="00EC49E6">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_Toc138661528 \h </w:instrText>
      </w:r>
      <w:r>
        <w:rPr>
          <w:noProof/>
        </w:rPr>
      </w:r>
      <w:r>
        <w:rPr>
          <w:noProof/>
        </w:rPr>
        <w:fldChar w:fldCharType="separate"/>
      </w:r>
      <w:r>
        <w:rPr>
          <w:noProof/>
        </w:rPr>
        <w:t>22</w:t>
      </w:r>
      <w:r>
        <w:rPr>
          <w:noProof/>
        </w:rPr>
        <w:fldChar w:fldCharType="end"/>
      </w:r>
    </w:p>
    <w:p w14:paraId="61C84AC6" w14:textId="00522982" w:rsidR="00EC49E6" w:rsidRDefault="00EC49E6">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_Toc138661529 \h </w:instrText>
      </w:r>
      <w:r>
        <w:rPr>
          <w:noProof/>
        </w:rPr>
      </w:r>
      <w:r>
        <w:rPr>
          <w:noProof/>
        </w:rPr>
        <w:fldChar w:fldCharType="separate"/>
      </w:r>
      <w:r>
        <w:rPr>
          <w:noProof/>
        </w:rPr>
        <w:t>23</w:t>
      </w:r>
      <w:r>
        <w:rPr>
          <w:noProof/>
        </w:rPr>
        <w:fldChar w:fldCharType="end"/>
      </w:r>
    </w:p>
    <w:p w14:paraId="5BE98909" w14:textId="51428EDE" w:rsidR="00EC49E6" w:rsidRDefault="00EC49E6">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_Toc138661530 \h </w:instrText>
      </w:r>
      <w:r>
        <w:rPr>
          <w:noProof/>
        </w:rPr>
      </w:r>
      <w:r>
        <w:rPr>
          <w:noProof/>
        </w:rPr>
        <w:fldChar w:fldCharType="separate"/>
      </w:r>
      <w:r>
        <w:rPr>
          <w:noProof/>
        </w:rPr>
        <w:t>23</w:t>
      </w:r>
      <w:r>
        <w:rPr>
          <w:noProof/>
        </w:rPr>
        <w:fldChar w:fldCharType="end"/>
      </w:r>
    </w:p>
    <w:p w14:paraId="293B08D2" w14:textId="2261B263" w:rsidR="00EC49E6" w:rsidRDefault="00EC49E6">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_Toc138661531 \h </w:instrText>
      </w:r>
      <w:r>
        <w:rPr>
          <w:noProof/>
        </w:rPr>
      </w:r>
      <w:r>
        <w:rPr>
          <w:noProof/>
        </w:rPr>
        <w:fldChar w:fldCharType="separate"/>
      </w:r>
      <w:r>
        <w:rPr>
          <w:noProof/>
        </w:rPr>
        <w:t>23</w:t>
      </w:r>
      <w:r>
        <w:rPr>
          <w:noProof/>
        </w:rPr>
        <w:fldChar w:fldCharType="end"/>
      </w:r>
    </w:p>
    <w:p w14:paraId="58CE1F01" w14:textId="7D7C819E" w:rsidR="00EC49E6" w:rsidRDefault="00EC49E6">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_Toc138661532 \h </w:instrText>
      </w:r>
      <w:r>
        <w:rPr>
          <w:noProof/>
        </w:rPr>
      </w:r>
      <w:r>
        <w:rPr>
          <w:noProof/>
        </w:rPr>
        <w:fldChar w:fldCharType="separate"/>
      </w:r>
      <w:r>
        <w:rPr>
          <w:noProof/>
        </w:rPr>
        <w:t>23</w:t>
      </w:r>
      <w:r>
        <w:rPr>
          <w:noProof/>
        </w:rPr>
        <w:fldChar w:fldCharType="end"/>
      </w:r>
    </w:p>
    <w:p w14:paraId="76884479" w14:textId="359BCC77" w:rsidR="00EC49E6" w:rsidRDefault="00EC49E6">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_Toc138661533 \h </w:instrText>
      </w:r>
      <w:r>
        <w:rPr>
          <w:noProof/>
        </w:rPr>
      </w:r>
      <w:r>
        <w:rPr>
          <w:noProof/>
        </w:rPr>
        <w:fldChar w:fldCharType="separate"/>
      </w:r>
      <w:r>
        <w:rPr>
          <w:noProof/>
        </w:rPr>
        <w:t>24</w:t>
      </w:r>
      <w:r>
        <w:rPr>
          <w:noProof/>
        </w:rPr>
        <w:fldChar w:fldCharType="end"/>
      </w:r>
    </w:p>
    <w:p w14:paraId="64B7D15D" w14:textId="575E4109" w:rsidR="00EC49E6" w:rsidRDefault="00EC49E6">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_Toc138661534 \h </w:instrText>
      </w:r>
      <w:r>
        <w:rPr>
          <w:noProof/>
        </w:rPr>
      </w:r>
      <w:r>
        <w:rPr>
          <w:noProof/>
        </w:rPr>
        <w:fldChar w:fldCharType="separate"/>
      </w:r>
      <w:r>
        <w:rPr>
          <w:noProof/>
        </w:rPr>
        <w:t>25</w:t>
      </w:r>
      <w:r>
        <w:rPr>
          <w:noProof/>
        </w:rPr>
        <w:fldChar w:fldCharType="end"/>
      </w:r>
    </w:p>
    <w:p w14:paraId="7AE7BCEA" w14:textId="5D2826F9" w:rsidR="00EC49E6" w:rsidRDefault="00EC49E6">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_Toc138661535 \h </w:instrText>
      </w:r>
      <w:r>
        <w:rPr>
          <w:noProof/>
        </w:rPr>
      </w:r>
      <w:r>
        <w:rPr>
          <w:noProof/>
        </w:rPr>
        <w:fldChar w:fldCharType="separate"/>
      </w:r>
      <w:r>
        <w:rPr>
          <w:noProof/>
        </w:rPr>
        <w:t>26</w:t>
      </w:r>
      <w:r>
        <w:rPr>
          <w:noProof/>
        </w:rPr>
        <w:fldChar w:fldCharType="end"/>
      </w:r>
    </w:p>
    <w:p w14:paraId="27475EEF" w14:textId="7CD1600B" w:rsidR="00EC49E6" w:rsidRDefault="00EC49E6">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_Toc138661536 \h </w:instrText>
      </w:r>
      <w:r>
        <w:rPr>
          <w:noProof/>
        </w:rPr>
      </w:r>
      <w:r>
        <w:rPr>
          <w:noProof/>
        </w:rPr>
        <w:fldChar w:fldCharType="separate"/>
      </w:r>
      <w:r>
        <w:rPr>
          <w:noProof/>
        </w:rPr>
        <w:t>26</w:t>
      </w:r>
      <w:r>
        <w:rPr>
          <w:noProof/>
        </w:rPr>
        <w:fldChar w:fldCharType="end"/>
      </w:r>
    </w:p>
    <w:p w14:paraId="7811CF76" w14:textId="5688465B" w:rsidR="00EC49E6" w:rsidRDefault="00EC49E6">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_Toc138661537 \h </w:instrText>
      </w:r>
      <w:r>
        <w:rPr>
          <w:noProof/>
        </w:rPr>
      </w:r>
      <w:r>
        <w:rPr>
          <w:noProof/>
        </w:rPr>
        <w:fldChar w:fldCharType="separate"/>
      </w:r>
      <w:r>
        <w:rPr>
          <w:noProof/>
        </w:rPr>
        <w:t>27</w:t>
      </w:r>
      <w:r>
        <w:rPr>
          <w:noProof/>
        </w:rPr>
        <w:fldChar w:fldCharType="end"/>
      </w:r>
    </w:p>
    <w:p w14:paraId="5E50DD7F" w14:textId="2E4152B1" w:rsidR="00EC49E6" w:rsidRDefault="00EC49E6">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_Toc138661538 \h </w:instrText>
      </w:r>
      <w:r>
        <w:rPr>
          <w:noProof/>
        </w:rPr>
      </w:r>
      <w:r>
        <w:rPr>
          <w:noProof/>
        </w:rPr>
        <w:fldChar w:fldCharType="separate"/>
      </w:r>
      <w:r>
        <w:rPr>
          <w:noProof/>
        </w:rPr>
        <w:t>27</w:t>
      </w:r>
      <w:r>
        <w:rPr>
          <w:noProof/>
        </w:rPr>
        <w:fldChar w:fldCharType="end"/>
      </w:r>
    </w:p>
    <w:p w14:paraId="5F4E4640" w14:textId="2C24702F" w:rsidR="00EC49E6" w:rsidRDefault="00EC49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_Toc138661539 \h </w:instrText>
      </w:r>
      <w:r>
        <w:rPr>
          <w:noProof/>
        </w:rPr>
      </w:r>
      <w:r>
        <w:rPr>
          <w:noProof/>
        </w:rPr>
        <w:fldChar w:fldCharType="separate"/>
      </w:r>
      <w:r>
        <w:rPr>
          <w:noProof/>
        </w:rPr>
        <w:t>28</w:t>
      </w:r>
      <w:r>
        <w:rPr>
          <w:noProof/>
        </w:rPr>
        <w:fldChar w:fldCharType="end"/>
      </w:r>
    </w:p>
    <w:p w14:paraId="58E9DB6B" w14:textId="088B02C9" w:rsidR="00EC49E6" w:rsidRDefault="00EC49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_Toc138661540 \h </w:instrText>
      </w:r>
      <w:r>
        <w:rPr>
          <w:noProof/>
        </w:rPr>
      </w:r>
      <w:r>
        <w:rPr>
          <w:noProof/>
        </w:rPr>
        <w:fldChar w:fldCharType="separate"/>
      </w:r>
      <w:r>
        <w:rPr>
          <w:noProof/>
        </w:rPr>
        <w:t>28</w:t>
      </w:r>
      <w:r>
        <w:rPr>
          <w:noProof/>
        </w:rPr>
        <w:fldChar w:fldCharType="end"/>
      </w:r>
    </w:p>
    <w:p w14:paraId="1E936D5E" w14:textId="4ED117C5" w:rsidR="00EC49E6" w:rsidRDefault="00EC49E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_Toc138661541 \h </w:instrText>
      </w:r>
      <w:r>
        <w:rPr>
          <w:noProof/>
        </w:rPr>
      </w:r>
      <w:r>
        <w:rPr>
          <w:noProof/>
        </w:rPr>
        <w:fldChar w:fldCharType="separate"/>
      </w:r>
      <w:r>
        <w:rPr>
          <w:noProof/>
        </w:rPr>
        <w:t>28</w:t>
      </w:r>
      <w:r>
        <w:rPr>
          <w:noProof/>
        </w:rPr>
        <w:fldChar w:fldCharType="end"/>
      </w:r>
    </w:p>
    <w:p w14:paraId="18D76C4B" w14:textId="35748ECC" w:rsidR="00EC49E6" w:rsidRDefault="00EC49E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_Toc138661542 \h </w:instrText>
      </w:r>
      <w:r>
        <w:rPr>
          <w:noProof/>
        </w:rPr>
      </w:r>
      <w:r>
        <w:rPr>
          <w:noProof/>
        </w:rPr>
        <w:fldChar w:fldCharType="separate"/>
      </w:r>
      <w:r>
        <w:rPr>
          <w:noProof/>
        </w:rPr>
        <w:t>28</w:t>
      </w:r>
      <w:r>
        <w:rPr>
          <w:noProof/>
        </w:rPr>
        <w:fldChar w:fldCharType="end"/>
      </w:r>
    </w:p>
    <w:p w14:paraId="1B62351E" w14:textId="62DDB5EF" w:rsidR="00EC49E6" w:rsidRDefault="00EC49E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_Toc138661543 \h </w:instrText>
      </w:r>
      <w:r>
        <w:rPr>
          <w:noProof/>
        </w:rPr>
      </w:r>
      <w:r>
        <w:rPr>
          <w:noProof/>
        </w:rPr>
        <w:fldChar w:fldCharType="separate"/>
      </w:r>
      <w:r>
        <w:rPr>
          <w:noProof/>
        </w:rPr>
        <w:t>28</w:t>
      </w:r>
      <w:r>
        <w:rPr>
          <w:noProof/>
        </w:rPr>
        <w:fldChar w:fldCharType="end"/>
      </w:r>
    </w:p>
    <w:p w14:paraId="219C7866" w14:textId="2FF1BDCB" w:rsidR="00EC49E6" w:rsidRDefault="00EC49E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_Toc138661544 \h </w:instrText>
      </w:r>
      <w:r>
        <w:rPr>
          <w:noProof/>
        </w:rPr>
      </w:r>
      <w:r>
        <w:rPr>
          <w:noProof/>
        </w:rPr>
        <w:fldChar w:fldCharType="separate"/>
      </w:r>
      <w:r>
        <w:rPr>
          <w:noProof/>
        </w:rPr>
        <w:t>29</w:t>
      </w:r>
      <w:r>
        <w:rPr>
          <w:noProof/>
        </w:rPr>
        <w:fldChar w:fldCharType="end"/>
      </w:r>
    </w:p>
    <w:p w14:paraId="0AC392E3" w14:textId="386D2936" w:rsidR="00EC49E6" w:rsidRDefault="00EC49E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_Toc138661545 \h </w:instrText>
      </w:r>
      <w:r>
        <w:rPr>
          <w:noProof/>
        </w:rPr>
      </w:r>
      <w:r>
        <w:rPr>
          <w:noProof/>
        </w:rPr>
        <w:fldChar w:fldCharType="separate"/>
      </w:r>
      <w:r>
        <w:rPr>
          <w:noProof/>
        </w:rPr>
        <w:t>29</w:t>
      </w:r>
      <w:r>
        <w:rPr>
          <w:noProof/>
        </w:rPr>
        <w:fldChar w:fldCharType="end"/>
      </w:r>
    </w:p>
    <w:p w14:paraId="0BE6B9ED" w14:textId="0DE47FE2" w:rsidR="00EC49E6" w:rsidRDefault="00EC49E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_Toc138661546 \h </w:instrText>
      </w:r>
      <w:r>
        <w:rPr>
          <w:noProof/>
        </w:rPr>
      </w:r>
      <w:r>
        <w:rPr>
          <w:noProof/>
        </w:rPr>
        <w:fldChar w:fldCharType="separate"/>
      </w:r>
      <w:r>
        <w:rPr>
          <w:noProof/>
        </w:rPr>
        <w:t>29</w:t>
      </w:r>
      <w:r>
        <w:rPr>
          <w:noProof/>
        </w:rPr>
        <w:fldChar w:fldCharType="end"/>
      </w:r>
    </w:p>
    <w:p w14:paraId="2D777A10" w14:textId="56A0A00C" w:rsidR="00EC49E6" w:rsidRDefault="00EC49E6">
      <w:pPr>
        <w:pStyle w:val="TOC4"/>
        <w:rPr>
          <w:rFonts w:asciiTheme="minorHAnsi" w:eastAsiaTheme="minorEastAsia" w:hAnsiTheme="minorHAnsi" w:cstheme="minorBidi"/>
          <w:noProof/>
          <w:sz w:val="22"/>
          <w:szCs w:val="22"/>
          <w:lang w:eastAsia="en-GB"/>
        </w:rPr>
      </w:pPr>
      <w:r>
        <w:rPr>
          <w:noProof/>
        </w:rPr>
        <w:lastRenderedPageBreak/>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_Toc138661547 \h </w:instrText>
      </w:r>
      <w:r>
        <w:rPr>
          <w:noProof/>
        </w:rPr>
      </w:r>
      <w:r>
        <w:rPr>
          <w:noProof/>
        </w:rPr>
        <w:fldChar w:fldCharType="separate"/>
      </w:r>
      <w:r>
        <w:rPr>
          <w:noProof/>
        </w:rPr>
        <w:t>29</w:t>
      </w:r>
      <w:r>
        <w:rPr>
          <w:noProof/>
        </w:rPr>
        <w:fldChar w:fldCharType="end"/>
      </w:r>
    </w:p>
    <w:p w14:paraId="5B927DCB" w14:textId="40D9D7CB" w:rsidR="00EC49E6" w:rsidRDefault="00EC49E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_Toc138661548 \h </w:instrText>
      </w:r>
      <w:r>
        <w:rPr>
          <w:noProof/>
        </w:rPr>
      </w:r>
      <w:r>
        <w:rPr>
          <w:noProof/>
        </w:rPr>
        <w:fldChar w:fldCharType="separate"/>
      </w:r>
      <w:r>
        <w:rPr>
          <w:noProof/>
        </w:rPr>
        <w:t>29</w:t>
      </w:r>
      <w:r>
        <w:rPr>
          <w:noProof/>
        </w:rPr>
        <w:fldChar w:fldCharType="end"/>
      </w:r>
    </w:p>
    <w:p w14:paraId="1DF0C79D" w14:textId="6694D068" w:rsidR="00EC49E6" w:rsidRDefault="00EC49E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_Toc138661549 \h </w:instrText>
      </w:r>
      <w:r>
        <w:rPr>
          <w:noProof/>
        </w:rPr>
      </w:r>
      <w:r>
        <w:rPr>
          <w:noProof/>
        </w:rPr>
        <w:fldChar w:fldCharType="separate"/>
      </w:r>
      <w:r>
        <w:rPr>
          <w:noProof/>
        </w:rPr>
        <w:t>29</w:t>
      </w:r>
      <w:r>
        <w:rPr>
          <w:noProof/>
        </w:rPr>
        <w:fldChar w:fldCharType="end"/>
      </w:r>
    </w:p>
    <w:p w14:paraId="392696F8" w14:textId="13F70F50" w:rsidR="00EC49E6" w:rsidRDefault="00EC49E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_Toc138661550 \h </w:instrText>
      </w:r>
      <w:r>
        <w:rPr>
          <w:noProof/>
        </w:rPr>
      </w:r>
      <w:r>
        <w:rPr>
          <w:noProof/>
        </w:rPr>
        <w:fldChar w:fldCharType="separate"/>
      </w:r>
      <w:r>
        <w:rPr>
          <w:noProof/>
        </w:rPr>
        <w:t>29</w:t>
      </w:r>
      <w:r>
        <w:rPr>
          <w:noProof/>
        </w:rPr>
        <w:fldChar w:fldCharType="end"/>
      </w:r>
    </w:p>
    <w:p w14:paraId="187A8622" w14:textId="721685E6" w:rsidR="00EC49E6" w:rsidRDefault="00EC49E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_Toc138661551 \h </w:instrText>
      </w:r>
      <w:r>
        <w:rPr>
          <w:noProof/>
        </w:rPr>
      </w:r>
      <w:r>
        <w:rPr>
          <w:noProof/>
        </w:rPr>
        <w:fldChar w:fldCharType="separate"/>
      </w:r>
      <w:r>
        <w:rPr>
          <w:noProof/>
        </w:rPr>
        <w:t>29</w:t>
      </w:r>
      <w:r>
        <w:rPr>
          <w:noProof/>
        </w:rPr>
        <w:fldChar w:fldCharType="end"/>
      </w:r>
    </w:p>
    <w:p w14:paraId="2F787841" w14:textId="23505061" w:rsidR="00EC49E6" w:rsidRDefault="00EC49E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_Toc138661552 \h </w:instrText>
      </w:r>
      <w:r>
        <w:rPr>
          <w:noProof/>
        </w:rPr>
      </w:r>
      <w:r>
        <w:rPr>
          <w:noProof/>
        </w:rPr>
        <w:fldChar w:fldCharType="separate"/>
      </w:r>
      <w:r>
        <w:rPr>
          <w:noProof/>
        </w:rPr>
        <w:t>30</w:t>
      </w:r>
      <w:r>
        <w:rPr>
          <w:noProof/>
        </w:rPr>
        <w:fldChar w:fldCharType="end"/>
      </w:r>
    </w:p>
    <w:p w14:paraId="3BAA2E67" w14:textId="13C1D0E2" w:rsidR="00EC49E6" w:rsidRDefault="00EC49E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_Toc138661553 \h </w:instrText>
      </w:r>
      <w:r>
        <w:rPr>
          <w:noProof/>
        </w:rPr>
      </w:r>
      <w:r>
        <w:rPr>
          <w:noProof/>
        </w:rPr>
        <w:fldChar w:fldCharType="separate"/>
      </w:r>
      <w:r>
        <w:rPr>
          <w:noProof/>
        </w:rPr>
        <w:t>30</w:t>
      </w:r>
      <w:r>
        <w:rPr>
          <w:noProof/>
        </w:rPr>
        <w:fldChar w:fldCharType="end"/>
      </w:r>
    </w:p>
    <w:p w14:paraId="0AC308A0" w14:textId="76DB2397" w:rsidR="00EC49E6" w:rsidRDefault="00EC49E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_Toc138661554 \h </w:instrText>
      </w:r>
      <w:r>
        <w:rPr>
          <w:noProof/>
        </w:rPr>
      </w:r>
      <w:r>
        <w:rPr>
          <w:noProof/>
        </w:rPr>
        <w:fldChar w:fldCharType="separate"/>
      </w:r>
      <w:r>
        <w:rPr>
          <w:noProof/>
        </w:rPr>
        <w:t>33</w:t>
      </w:r>
      <w:r>
        <w:rPr>
          <w:noProof/>
        </w:rPr>
        <w:fldChar w:fldCharType="end"/>
      </w:r>
    </w:p>
    <w:p w14:paraId="772EA87B" w14:textId="504A520E" w:rsidR="00EC49E6" w:rsidRDefault="00EC49E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_Toc138661555 \h </w:instrText>
      </w:r>
      <w:r>
        <w:rPr>
          <w:noProof/>
        </w:rPr>
      </w:r>
      <w:r>
        <w:rPr>
          <w:noProof/>
        </w:rPr>
        <w:fldChar w:fldCharType="separate"/>
      </w:r>
      <w:r>
        <w:rPr>
          <w:noProof/>
        </w:rPr>
        <w:t>34</w:t>
      </w:r>
      <w:r>
        <w:rPr>
          <w:noProof/>
        </w:rPr>
        <w:fldChar w:fldCharType="end"/>
      </w:r>
    </w:p>
    <w:p w14:paraId="54026607" w14:textId="70416794" w:rsidR="00EC49E6" w:rsidRDefault="00EC49E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_Toc138661556 \h </w:instrText>
      </w:r>
      <w:r>
        <w:rPr>
          <w:noProof/>
        </w:rPr>
      </w:r>
      <w:r>
        <w:rPr>
          <w:noProof/>
        </w:rPr>
        <w:fldChar w:fldCharType="separate"/>
      </w:r>
      <w:r>
        <w:rPr>
          <w:noProof/>
        </w:rPr>
        <w:t>34</w:t>
      </w:r>
      <w:r>
        <w:rPr>
          <w:noProof/>
        </w:rPr>
        <w:fldChar w:fldCharType="end"/>
      </w:r>
    </w:p>
    <w:p w14:paraId="7B10F162" w14:textId="528B5CAC" w:rsidR="00EC49E6" w:rsidRDefault="00EC49E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_Toc138661557 \h </w:instrText>
      </w:r>
      <w:r>
        <w:rPr>
          <w:noProof/>
        </w:rPr>
      </w:r>
      <w:r>
        <w:rPr>
          <w:noProof/>
        </w:rPr>
        <w:fldChar w:fldCharType="separate"/>
      </w:r>
      <w:r>
        <w:rPr>
          <w:noProof/>
        </w:rPr>
        <w:t>34</w:t>
      </w:r>
      <w:r>
        <w:rPr>
          <w:noProof/>
        </w:rPr>
        <w:fldChar w:fldCharType="end"/>
      </w:r>
    </w:p>
    <w:p w14:paraId="54092A72" w14:textId="3CD9492C" w:rsidR="00EC49E6" w:rsidRDefault="00EC49E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_Toc138661558 \h </w:instrText>
      </w:r>
      <w:r>
        <w:rPr>
          <w:noProof/>
        </w:rPr>
      </w:r>
      <w:r>
        <w:rPr>
          <w:noProof/>
        </w:rPr>
        <w:fldChar w:fldCharType="separate"/>
      </w:r>
      <w:r>
        <w:rPr>
          <w:noProof/>
        </w:rPr>
        <w:t>34</w:t>
      </w:r>
      <w:r>
        <w:rPr>
          <w:noProof/>
        </w:rPr>
        <w:fldChar w:fldCharType="end"/>
      </w:r>
    </w:p>
    <w:p w14:paraId="7EAE3C57" w14:textId="5C64232F" w:rsidR="00EC49E6" w:rsidRDefault="00EC49E6">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_Toc138661559 \h </w:instrText>
      </w:r>
      <w:r>
        <w:rPr>
          <w:noProof/>
        </w:rPr>
      </w:r>
      <w:r>
        <w:rPr>
          <w:noProof/>
        </w:rPr>
        <w:fldChar w:fldCharType="separate"/>
      </w:r>
      <w:r>
        <w:rPr>
          <w:noProof/>
        </w:rPr>
        <w:t>34</w:t>
      </w:r>
      <w:r>
        <w:rPr>
          <w:noProof/>
        </w:rPr>
        <w:fldChar w:fldCharType="end"/>
      </w:r>
    </w:p>
    <w:p w14:paraId="7D4DC924" w14:textId="2ED5E829" w:rsidR="00EC49E6" w:rsidRDefault="00EC49E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_Toc138661560 \h </w:instrText>
      </w:r>
      <w:r>
        <w:rPr>
          <w:noProof/>
        </w:rPr>
      </w:r>
      <w:r>
        <w:rPr>
          <w:noProof/>
        </w:rPr>
        <w:fldChar w:fldCharType="separate"/>
      </w:r>
      <w:r>
        <w:rPr>
          <w:noProof/>
        </w:rPr>
        <w:t>34</w:t>
      </w:r>
      <w:r>
        <w:rPr>
          <w:noProof/>
        </w:rPr>
        <w:fldChar w:fldCharType="end"/>
      </w:r>
    </w:p>
    <w:p w14:paraId="2C2A6DE1" w14:textId="1374E025" w:rsidR="00EC49E6" w:rsidRDefault="00EC49E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_Toc138661561 \h </w:instrText>
      </w:r>
      <w:r>
        <w:rPr>
          <w:noProof/>
        </w:rPr>
      </w:r>
      <w:r>
        <w:rPr>
          <w:noProof/>
        </w:rPr>
        <w:fldChar w:fldCharType="separate"/>
      </w:r>
      <w:r>
        <w:rPr>
          <w:noProof/>
        </w:rPr>
        <w:t>35</w:t>
      </w:r>
      <w:r>
        <w:rPr>
          <w:noProof/>
        </w:rPr>
        <w:fldChar w:fldCharType="end"/>
      </w:r>
    </w:p>
    <w:p w14:paraId="72C617B1" w14:textId="0F5AA9A1" w:rsidR="00EC49E6" w:rsidRDefault="00EC49E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_Toc138661562 \h </w:instrText>
      </w:r>
      <w:r>
        <w:rPr>
          <w:noProof/>
        </w:rPr>
      </w:r>
      <w:r>
        <w:rPr>
          <w:noProof/>
        </w:rPr>
        <w:fldChar w:fldCharType="separate"/>
      </w:r>
      <w:r>
        <w:rPr>
          <w:noProof/>
        </w:rPr>
        <w:t>35</w:t>
      </w:r>
      <w:r>
        <w:rPr>
          <w:noProof/>
        </w:rPr>
        <w:fldChar w:fldCharType="end"/>
      </w:r>
    </w:p>
    <w:p w14:paraId="3487E207" w14:textId="2C85F0EF" w:rsidR="00EC49E6" w:rsidRDefault="00EC49E6">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_Toc138661563 \h </w:instrText>
      </w:r>
      <w:r>
        <w:rPr>
          <w:noProof/>
        </w:rPr>
      </w:r>
      <w:r>
        <w:rPr>
          <w:noProof/>
        </w:rPr>
        <w:fldChar w:fldCharType="separate"/>
      </w:r>
      <w:r>
        <w:rPr>
          <w:noProof/>
        </w:rPr>
        <w:t>35</w:t>
      </w:r>
      <w:r>
        <w:rPr>
          <w:noProof/>
        </w:rPr>
        <w:fldChar w:fldCharType="end"/>
      </w:r>
    </w:p>
    <w:p w14:paraId="5BF702C7" w14:textId="0FCEA539" w:rsidR="00EC49E6" w:rsidRDefault="00EC49E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_Toc138661564 \h </w:instrText>
      </w:r>
      <w:r>
        <w:rPr>
          <w:noProof/>
        </w:rPr>
      </w:r>
      <w:r>
        <w:rPr>
          <w:noProof/>
        </w:rPr>
        <w:fldChar w:fldCharType="separate"/>
      </w:r>
      <w:r>
        <w:rPr>
          <w:noProof/>
        </w:rPr>
        <w:t>35</w:t>
      </w:r>
      <w:r>
        <w:rPr>
          <w:noProof/>
        </w:rPr>
        <w:fldChar w:fldCharType="end"/>
      </w:r>
    </w:p>
    <w:p w14:paraId="2E327D23" w14:textId="3951746E" w:rsidR="00EC49E6" w:rsidRDefault="00EC49E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_Toc138661565 \h </w:instrText>
      </w:r>
      <w:r>
        <w:rPr>
          <w:noProof/>
        </w:rPr>
      </w:r>
      <w:r>
        <w:rPr>
          <w:noProof/>
        </w:rPr>
        <w:fldChar w:fldCharType="separate"/>
      </w:r>
      <w:r>
        <w:rPr>
          <w:noProof/>
        </w:rPr>
        <w:t>35</w:t>
      </w:r>
      <w:r>
        <w:rPr>
          <w:noProof/>
        </w:rPr>
        <w:fldChar w:fldCharType="end"/>
      </w:r>
    </w:p>
    <w:p w14:paraId="61F77052" w14:textId="28B6DDFC" w:rsidR="00EC49E6" w:rsidRDefault="00EC49E6">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_Toc138661566 \h </w:instrText>
      </w:r>
      <w:r>
        <w:rPr>
          <w:noProof/>
        </w:rPr>
      </w:r>
      <w:r>
        <w:rPr>
          <w:noProof/>
        </w:rPr>
        <w:fldChar w:fldCharType="separate"/>
      </w:r>
      <w:r>
        <w:rPr>
          <w:noProof/>
        </w:rPr>
        <w:t>36</w:t>
      </w:r>
      <w:r>
        <w:rPr>
          <w:noProof/>
        </w:rPr>
        <w:fldChar w:fldCharType="end"/>
      </w:r>
    </w:p>
    <w:p w14:paraId="6C9CD400" w14:textId="68084B36" w:rsidR="00EC49E6" w:rsidRDefault="00EC49E6">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_Toc138661567 \h </w:instrText>
      </w:r>
      <w:r>
        <w:rPr>
          <w:noProof/>
        </w:rPr>
      </w:r>
      <w:r>
        <w:rPr>
          <w:noProof/>
        </w:rPr>
        <w:fldChar w:fldCharType="separate"/>
      </w:r>
      <w:r>
        <w:rPr>
          <w:noProof/>
        </w:rPr>
        <w:t>36</w:t>
      </w:r>
      <w:r>
        <w:rPr>
          <w:noProof/>
        </w:rPr>
        <w:fldChar w:fldCharType="end"/>
      </w:r>
    </w:p>
    <w:p w14:paraId="577DF883" w14:textId="34F696D1" w:rsidR="00EC49E6" w:rsidRDefault="00EC49E6">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_Toc138661568 \h </w:instrText>
      </w:r>
      <w:r>
        <w:rPr>
          <w:noProof/>
        </w:rPr>
      </w:r>
      <w:r>
        <w:rPr>
          <w:noProof/>
        </w:rPr>
        <w:fldChar w:fldCharType="separate"/>
      </w:r>
      <w:r>
        <w:rPr>
          <w:noProof/>
        </w:rPr>
        <w:t>36</w:t>
      </w:r>
      <w:r>
        <w:rPr>
          <w:noProof/>
        </w:rPr>
        <w:fldChar w:fldCharType="end"/>
      </w:r>
    </w:p>
    <w:p w14:paraId="16B3A4D1" w14:textId="3A50801D" w:rsidR="00EC49E6" w:rsidRDefault="00EC49E6">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_Toc138661569 \h </w:instrText>
      </w:r>
      <w:r>
        <w:rPr>
          <w:noProof/>
        </w:rPr>
      </w:r>
      <w:r>
        <w:rPr>
          <w:noProof/>
        </w:rPr>
        <w:fldChar w:fldCharType="separate"/>
      </w:r>
      <w:r>
        <w:rPr>
          <w:noProof/>
        </w:rPr>
        <w:t>36</w:t>
      </w:r>
      <w:r>
        <w:rPr>
          <w:noProof/>
        </w:rPr>
        <w:fldChar w:fldCharType="end"/>
      </w:r>
    </w:p>
    <w:p w14:paraId="04C696A2" w14:textId="38875AE9" w:rsidR="00EC49E6" w:rsidRDefault="00EC49E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_Toc138661570 \h </w:instrText>
      </w:r>
      <w:r>
        <w:rPr>
          <w:noProof/>
        </w:rPr>
      </w:r>
      <w:r>
        <w:rPr>
          <w:noProof/>
        </w:rPr>
        <w:fldChar w:fldCharType="separate"/>
      </w:r>
      <w:r>
        <w:rPr>
          <w:noProof/>
        </w:rPr>
        <w:t>36</w:t>
      </w:r>
      <w:r>
        <w:rPr>
          <w:noProof/>
        </w:rPr>
        <w:fldChar w:fldCharType="end"/>
      </w:r>
    </w:p>
    <w:p w14:paraId="518D7AE0" w14:textId="1DC1BE8A" w:rsidR="00EC49E6" w:rsidRDefault="00EC49E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_Toc138661571 \h </w:instrText>
      </w:r>
      <w:r>
        <w:rPr>
          <w:noProof/>
        </w:rPr>
      </w:r>
      <w:r>
        <w:rPr>
          <w:noProof/>
        </w:rPr>
        <w:fldChar w:fldCharType="separate"/>
      </w:r>
      <w:r>
        <w:rPr>
          <w:noProof/>
        </w:rPr>
        <w:t>36</w:t>
      </w:r>
      <w:r>
        <w:rPr>
          <w:noProof/>
        </w:rPr>
        <w:fldChar w:fldCharType="end"/>
      </w:r>
    </w:p>
    <w:p w14:paraId="3BAFBBCA" w14:textId="340264E3" w:rsidR="00EC49E6" w:rsidRDefault="00EC49E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_Toc138661572 \h </w:instrText>
      </w:r>
      <w:r>
        <w:rPr>
          <w:noProof/>
        </w:rPr>
      </w:r>
      <w:r>
        <w:rPr>
          <w:noProof/>
        </w:rPr>
        <w:fldChar w:fldCharType="separate"/>
      </w:r>
      <w:r>
        <w:rPr>
          <w:noProof/>
        </w:rPr>
        <w:t>36</w:t>
      </w:r>
      <w:r>
        <w:rPr>
          <w:noProof/>
        </w:rPr>
        <w:fldChar w:fldCharType="end"/>
      </w:r>
    </w:p>
    <w:p w14:paraId="5FC41B1C" w14:textId="1379C9A8" w:rsidR="00EC49E6" w:rsidRDefault="00EC49E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_Toc138661573 \h </w:instrText>
      </w:r>
      <w:r>
        <w:rPr>
          <w:noProof/>
        </w:rPr>
      </w:r>
      <w:r>
        <w:rPr>
          <w:noProof/>
        </w:rPr>
        <w:fldChar w:fldCharType="separate"/>
      </w:r>
      <w:r>
        <w:rPr>
          <w:noProof/>
        </w:rPr>
        <w:t>36</w:t>
      </w:r>
      <w:r>
        <w:rPr>
          <w:noProof/>
        </w:rPr>
        <w:fldChar w:fldCharType="end"/>
      </w:r>
    </w:p>
    <w:p w14:paraId="0150DC24" w14:textId="110A9A8E" w:rsidR="00EC49E6" w:rsidRDefault="00EC49E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_Toc138661574 \h </w:instrText>
      </w:r>
      <w:r>
        <w:rPr>
          <w:noProof/>
        </w:rPr>
      </w:r>
      <w:r>
        <w:rPr>
          <w:noProof/>
        </w:rPr>
        <w:fldChar w:fldCharType="separate"/>
      </w:r>
      <w:r>
        <w:rPr>
          <w:noProof/>
        </w:rPr>
        <w:t>36</w:t>
      </w:r>
      <w:r>
        <w:rPr>
          <w:noProof/>
        </w:rPr>
        <w:fldChar w:fldCharType="end"/>
      </w:r>
    </w:p>
    <w:p w14:paraId="1619F1D3" w14:textId="431D8C6E" w:rsidR="00EC49E6" w:rsidRDefault="00EC49E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_Toc138661575 \h </w:instrText>
      </w:r>
      <w:r>
        <w:rPr>
          <w:noProof/>
        </w:rPr>
      </w:r>
      <w:r>
        <w:rPr>
          <w:noProof/>
        </w:rPr>
        <w:fldChar w:fldCharType="separate"/>
      </w:r>
      <w:r>
        <w:rPr>
          <w:noProof/>
        </w:rPr>
        <w:t>36</w:t>
      </w:r>
      <w:r>
        <w:rPr>
          <w:noProof/>
        </w:rPr>
        <w:fldChar w:fldCharType="end"/>
      </w:r>
    </w:p>
    <w:p w14:paraId="7C5EED96" w14:textId="3B18B8CB" w:rsidR="00EC49E6" w:rsidRDefault="00EC49E6">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_Toc138661576 \h </w:instrText>
      </w:r>
      <w:r>
        <w:rPr>
          <w:noProof/>
        </w:rPr>
      </w:r>
      <w:r>
        <w:rPr>
          <w:noProof/>
        </w:rPr>
        <w:fldChar w:fldCharType="separate"/>
      </w:r>
      <w:r>
        <w:rPr>
          <w:noProof/>
        </w:rPr>
        <w:t>37</w:t>
      </w:r>
      <w:r>
        <w:rPr>
          <w:noProof/>
        </w:rPr>
        <w:fldChar w:fldCharType="end"/>
      </w:r>
    </w:p>
    <w:p w14:paraId="60CD9933" w14:textId="6FF9755D" w:rsidR="00EC49E6" w:rsidRDefault="00EC49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_Toc138661577 \h </w:instrText>
      </w:r>
      <w:r>
        <w:rPr>
          <w:noProof/>
        </w:rPr>
      </w:r>
      <w:r>
        <w:rPr>
          <w:noProof/>
        </w:rPr>
        <w:fldChar w:fldCharType="separate"/>
      </w:r>
      <w:r>
        <w:rPr>
          <w:noProof/>
        </w:rPr>
        <w:t>37</w:t>
      </w:r>
      <w:r>
        <w:rPr>
          <w:noProof/>
        </w:rPr>
        <w:fldChar w:fldCharType="end"/>
      </w:r>
    </w:p>
    <w:p w14:paraId="4A7B2BF1" w14:textId="02D45DCC" w:rsidR="00EC49E6" w:rsidRDefault="00EC49E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_Toc138661578 \h </w:instrText>
      </w:r>
      <w:r>
        <w:rPr>
          <w:noProof/>
        </w:rPr>
      </w:r>
      <w:r>
        <w:rPr>
          <w:noProof/>
        </w:rPr>
        <w:fldChar w:fldCharType="separate"/>
      </w:r>
      <w:r>
        <w:rPr>
          <w:noProof/>
        </w:rPr>
        <w:t>37</w:t>
      </w:r>
      <w:r>
        <w:rPr>
          <w:noProof/>
        </w:rPr>
        <w:fldChar w:fldCharType="end"/>
      </w:r>
    </w:p>
    <w:p w14:paraId="7251A466" w14:textId="235B3061" w:rsidR="00EC49E6" w:rsidRDefault="00EC49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_Toc138661579 \h </w:instrText>
      </w:r>
      <w:r>
        <w:rPr>
          <w:noProof/>
        </w:rPr>
      </w:r>
      <w:r>
        <w:rPr>
          <w:noProof/>
        </w:rPr>
        <w:fldChar w:fldCharType="separate"/>
      </w:r>
      <w:r>
        <w:rPr>
          <w:noProof/>
        </w:rPr>
        <w:t>37</w:t>
      </w:r>
      <w:r>
        <w:rPr>
          <w:noProof/>
        </w:rPr>
        <w:fldChar w:fldCharType="end"/>
      </w:r>
    </w:p>
    <w:p w14:paraId="411CD3D1" w14:textId="74681756" w:rsidR="00EC49E6" w:rsidRDefault="00EC49E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_Toc138661580 \h </w:instrText>
      </w:r>
      <w:r>
        <w:rPr>
          <w:noProof/>
        </w:rPr>
      </w:r>
      <w:r>
        <w:rPr>
          <w:noProof/>
        </w:rPr>
        <w:fldChar w:fldCharType="separate"/>
      </w:r>
      <w:r>
        <w:rPr>
          <w:noProof/>
        </w:rPr>
        <w:t>37</w:t>
      </w:r>
      <w:r>
        <w:rPr>
          <w:noProof/>
        </w:rPr>
        <w:fldChar w:fldCharType="end"/>
      </w:r>
    </w:p>
    <w:p w14:paraId="09F6CF06" w14:textId="3D4583FA" w:rsidR="00EC49E6" w:rsidRDefault="00EC49E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_Toc138661581 \h </w:instrText>
      </w:r>
      <w:r>
        <w:rPr>
          <w:noProof/>
        </w:rPr>
      </w:r>
      <w:r>
        <w:rPr>
          <w:noProof/>
        </w:rPr>
        <w:fldChar w:fldCharType="separate"/>
      </w:r>
      <w:r>
        <w:rPr>
          <w:noProof/>
        </w:rPr>
        <w:t>38</w:t>
      </w:r>
      <w:r>
        <w:rPr>
          <w:noProof/>
        </w:rPr>
        <w:fldChar w:fldCharType="end"/>
      </w:r>
    </w:p>
    <w:p w14:paraId="5C70C157" w14:textId="700745D8" w:rsidR="00EC49E6" w:rsidRDefault="00EC49E6">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_Toc138661582 \h </w:instrText>
      </w:r>
      <w:r>
        <w:rPr>
          <w:noProof/>
        </w:rPr>
      </w:r>
      <w:r>
        <w:rPr>
          <w:noProof/>
        </w:rPr>
        <w:fldChar w:fldCharType="separate"/>
      </w:r>
      <w:r>
        <w:rPr>
          <w:noProof/>
        </w:rPr>
        <w:t>38</w:t>
      </w:r>
      <w:r>
        <w:rPr>
          <w:noProof/>
        </w:rPr>
        <w:fldChar w:fldCharType="end"/>
      </w:r>
    </w:p>
    <w:p w14:paraId="6CB60E3B" w14:textId="5CDF2B05" w:rsidR="00EC49E6" w:rsidRDefault="00EC49E6">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_Toc138661583 \h </w:instrText>
      </w:r>
      <w:r>
        <w:rPr>
          <w:noProof/>
        </w:rPr>
      </w:r>
      <w:r>
        <w:rPr>
          <w:noProof/>
        </w:rPr>
        <w:fldChar w:fldCharType="separate"/>
      </w:r>
      <w:r>
        <w:rPr>
          <w:noProof/>
        </w:rPr>
        <w:t>38</w:t>
      </w:r>
      <w:r>
        <w:rPr>
          <w:noProof/>
        </w:rPr>
        <w:fldChar w:fldCharType="end"/>
      </w:r>
    </w:p>
    <w:p w14:paraId="1F4CCF4B" w14:textId="59D04193" w:rsidR="00EC49E6" w:rsidRDefault="00EC49E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_Toc138661584 \h </w:instrText>
      </w:r>
      <w:r>
        <w:rPr>
          <w:noProof/>
        </w:rPr>
      </w:r>
      <w:r>
        <w:rPr>
          <w:noProof/>
        </w:rPr>
        <w:fldChar w:fldCharType="separate"/>
      </w:r>
      <w:r>
        <w:rPr>
          <w:noProof/>
        </w:rPr>
        <w:t>38</w:t>
      </w:r>
      <w:r>
        <w:rPr>
          <w:noProof/>
        </w:rPr>
        <w:fldChar w:fldCharType="end"/>
      </w:r>
    </w:p>
    <w:p w14:paraId="60B92C69" w14:textId="4A55F069" w:rsidR="00EC49E6" w:rsidRDefault="00EC49E6">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_Toc138661585 \h </w:instrText>
      </w:r>
      <w:r>
        <w:rPr>
          <w:noProof/>
        </w:rPr>
      </w:r>
      <w:r>
        <w:rPr>
          <w:noProof/>
        </w:rPr>
        <w:fldChar w:fldCharType="separate"/>
      </w:r>
      <w:r>
        <w:rPr>
          <w:noProof/>
        </w:rPr>
        <w:t>38</w:t>
      </w:r>
      <w:r>
        <w:rPr>
          <w:noProof/>
        </w:rPr>
        <w:fldChar w:fldCharType="end"/>
      </w:r>
    </w:p>
    <w:p w14:paraId="3AE9B2E1" w14:textId="46FF30FB" w:rsidR="00EC49E6" w:rsidRDefault="00EC49E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_Toc138661586 \h </w:instrText>
      </w:r>
      <w:r>
        <w:rPr>
          <w:noProof/>
        </w:rPr>
      </w:r>
      <w:r>
        <w:rPr>
          <w:noProof/>
        </w:rPr>
        <w:fldChar w:fldCharType="separate"/>
      </w:r>
      <w:r>
        <w:rPr>
          <w:noProof/>
        </w:rPr>
        <w:t>39</w:t>
      </w:r>
      <w:r>
        <w:rPr>
          <w:noProof/>
        </w:rPr>
        <w:fldChar w:fldCharType="end"/>
      </w:r>
    </w:p>
    <w:p w14:paraId="32802972" w14:textId="1477C3CC" w:rsidR="00EC49E6" w:rsidRDefault="00EC49E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_Toc138661587 \h </w:instrText>
      </w:r>
      <w:r>
        <w:rPr>
          <w:noProof/>
        </w:rPr>
      </w:r>
      <w:r>
        <w:rPr>
          <w:noProof/>
        </w:rPr>
        <w:fldChar w:fldCharType="separate"/>
      </w:r>
      <w:r>
        <w:rPr>
          <w:noProof/>
        </w:rPr>
        <w:t>39</w:t>
      </w:r>
      <w:r>
        <w:rPr>
          <w:noProof/>
        </w:rPr>
        <w:fldChar w:fldCharType="end"/>
      </w:r>
    </w:p>
    <w:p w14:paraId="79C2CDBB" w14:textId="2FC5A565" w:rsidR="00EC49E6" w:rsidRDefault="00EC49E6">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_Toc138661588 \h </w:instrText>
      </w:r>
      <w:r>
        <w:rPr>
          <w:noProof/>
        </w:rPr>
      </w:r>
      <w:r>
        <w:rPr>
          <w:noProof/>
        </w:rPr>
        <w:fldChar w:fldCharType="separate"/>
      </w:r>
      <w:r>
        <w:rPr>
          <w:noProof/>
        </w:rPr>
        <w:t>40</w:t>
      </w:r>
      <w:r>
        <w:rPr>
          <w:noProof/>
        </w:rPr>
        <w:fldChar w:fldCharType="end"/>
      </w:r>
    </w:p>
    <w:p w14:paraId="415B7E89" w14:textId="2AA6AB5C" w:rsidR="00EC49E6" w:rsidRDefault="00EC49E6">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_Toc138661589 \h </w:instrText>
      </w:r>
      <w:r>
        <w:rPr>
          <w:noProof/>
        </w:rPr>
      </w:r>
      <w:r>
        <w:rPr>
          <w:noProof/>
        </w:rPr>
        <w:fldChar w:fldCharType="separate"/>
      </w:r>
      <w:r>
        <w:rPr>
          <w:noProof/>
        </w:rPr>
        <w:t>40</w:t>
      </w:r>
      <w:r>
        <w:rPr>
          <w:noProof/>
        </w:rPr>
        <w:fldChar w:fldCharType="end"/>
      </w:r>
    </w:p>
    <w:p w14:paraId="6E12347E" w14:textId="00587EF0" w:rsidR="00EC49E6" w:rsidRDefault="00EC49E6">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_Toc138661590 \h </w:instrText>
      </w:r>
      <w:r>
        <w:rPr>
          <w:noProof/>
        </w:rPr>
      </w:r>
      <w:r>
        <w:rPr>
          <w:noProof/>
        </w:rPr>
        <w:fldChar w:fldCharType="separate"/>
      </w:r>
      <w:r>
        <w:rPr>
          <w:noProof/>
        </w:rPr>
        <w:t>40</w:t>
      </w:r>
      <w:r>
        <w:rPr>
          <w:noProof/>
        </w:rPr>
        <w:fldChar w:fldCharType="end"/>
      </w:r>
    </w:p>
    <w:p w14:paraId="4B74C719" w14:textId="4B508F53" w:rsidR="00EC49E6" w:rsidRDefault="00EC49E6">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_Toc138661591 \h </w:instrText>
      </w:r>
      <w:r>
        <w:rPr>
          <w:noProof/>
        </w:rPr>
      </w:r>
      <w:r>
        <w:rPr>
          <w:noProof/>
        </w:rPr>
        <w:fldChar w:fldCharType="separate"/>
      </w:r>
      <w:r>
        <w:rPr>
          <w:noProof/>
        </w:rPr>
        <w:t>40</w:t>
      </w:r>
      <w:r>
        <w:rPr>
          <w:noProof/>
        </w:rPr>
        <w:fldChar w:fldCharType="end"/>
      </w:r>
    </w:p>
    <w:p w14:paraId="5A06F7B3" w14:textId="0D0E39D5" w:rsidR="00EC49E6" w:rsidRDefault="00EC49E6">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_Toc138661592 \h </w:instrText>
      </w:r>
      <w:r>
        <w:rPr>
          <w:noProof/>
        </w:rPr>
      </w:r>
      <w:r>
        <w:rPr>
          <w:noProof/>
        </w:rPr>
        <w:fldChar w:fldCharType="separate"/>
      </w:r>
      <w:r>
        <w:rPr>
          <w:noProof/>
        </w:rPr>
        <w:t>45</w:t>
      </w:r>
      <w:r>
        <w:rPr>
          <w:noProof/>
        </w:rPr>
        <w:fldChar w:fldCharType="end"/>
      </w:r>
    </w:p>
    <w:p w14:paraId="58598443" w14:textId="2E5B417B" w:rsidR="00EC49E6" w:rsidRDefault="00EC49E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_Toc138661593 \h </w:instrText>
      </w:r>
      <w:r>
        <w:rPr>
          <w:noProof/>
        </w:rPr>
      </w:r>
      <w:r>
        <w:rPr>
          <w:noProof/>
        </w:rPr>
        <w:fldChar w:fldCharType="separate"/>
      </w:r>
      <w:r>
        <w:rPr>
          <w:noProof/>
        </w:rPr>
        <w:t>47</w:t>
      </w:r>
      <w:r>
        <w:rPr>
          <w:noProof/>
        </w:rPr>
        <w:fldChar w:fldCharType="end"/>
      </w:r>
    </w:p>
    <w:p w14:paraId="7D33F04D" w14:textId="1663DC44" w:rsidR="00EC49E6" w:rsidRDefault="00EC49E6">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_Toc138661594 \h </w:instrText>
      </w:r>
      <w:r>
        <w:rPr>
          <w:noProof/>
        </w:rPr>
      </w:r>
      <w:r>
        <w:rPr>
          <w:noProof/>
        </w:rPr>
        <w:fldChar w:fldCharType="separate"/>
      </w:r>
      <w:r>
        <w:rPr>
          <w:noProof/>
        </w:rPr>
        <w:t>47</w:t>
      </w:r>
      <w:r>
        <w:rPr>
          <w:noProof/>
        </w:rPr>
        <w:fldChar w:fldCharType="end"/>
      </w:r>
    </w:p>
    <w:p w14:paraId="4C96C4BD" w14:textId="2295B952" w:rsidR="00EC49E6" w:rsidRDefault="00EC49E6">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_Toc138661595 \h </w:instrText>
      </w:r>
      <w:r>
        <w:rPr>
          <w:noProof/>
        </w:rPr>
      </w:r>
      <w:r>
        <w:rPr>
          <w:noProof/>
        </w:rPr>
        <w:fldChar w:fldCharType="separate"/>
      </w:r>
      <w:r>
        <w:rPr>
          <w:noProof/>
        </w:rPr>
        <w:t>47</w:t>
      </w:r>
      <w:r>
        <w:rPr>
          <w:noProof/>
        </w:rPr>
        <w:fldChar w:fldCharType="end"/>
      </w:r>
    </w:p>
    <w:p w14:paraId="4F066FC9" w14:textId="4BB0AEDF" w:rsidR="00EC49E6" w:rsidRDefault="00EC49E6">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_Toc138661596 \h </w:instrText>
      </w:r>
      <w:r>
        <w:rPr>
          <w:noProof/>
        </w:rPr>
      </w:r>
      <w:r>
        <w:rPr>
          <w:noProof/>
        </w:rPr>
        <w:fldChar w:fldCharType="separate"/>
      </w:r>
      <w:r>
        <w:rPr>
          <w:noProof/>
        </w:rPr>
        <w:t>47</w:t>
      </w:r>
      <w:r>
        <w:rPr>
          <w:noProof/>
        </w:rPr>
        <w:fldChar w:fldCharType="end"/>
      </w:r>
    </w:p>
    <w:p w14:paraId="44FB45CA" w14:textId="1240CFF7" w:rsidR="00EC49E6" w:rsidRDefault="00EC49E6">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_Toc138661597 \h </w:instrText>
      </w:r>
      <w:r>
        <w:rPr>
          <w:noProof/>
        </w:rPr>
      </w:r>
      <w:r>
        <w:rPr>
          <w:noProof/>
        </w:rPr>
        <w:fldChar w:fldCharType="separate"/>
      </w:r>
      <w:r>
        <w:rPr>
          <w:noProof/>
        </w:rPr>
        <w:t>51</w:t>
      </w:r>
      <w:r>
        <w:rPr>
          <w:noProof/>
        </w:rPr>
        <w:fldChar w:fldCharType="end"/>
      </w:r>
    </w:p>
    <w:p w14:paraId="76B13311" w14:textId="5F25C00C" w:rsidR="00EC49E6" w:rsidRDefault="00EC49E6">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_Toc138661598 \h </w:instrText>
      </w:r>
      <w:r>
        <w:rPr>
          <w:noProof/>
        </w:rPr>
      </w:r>
      <w:r>
        <w:rPr>
          <w:noProof/>
        </w:rPr>
        <w:fldChar w:fldCharType="separate"/>
      </w:r>
      <w:r>
        <w:rPr>
          <w:noProof/>
        </w:rPr>
        <w:t>51</w:t>
      </w:r>
      <w:r>
        <w:rPr>
          <w:noProof/>
        </w:rPr>
        <w:fldChar w:fldCharType="end"/>
      </w:r>
    </w:p>
    <w:p w14:paraId="07010778" w14:textId="79C66F92" w:rsidR="00EC49E6" w:rsidRDefault="00EC49E6">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_Toc138661599 \h </w:instrText>
      </w:r>
      <w:r>
        <w:rPr>
          <w:noProof/>
        </w:rPr>
      </w:r>
      <w:r>
        <w:rPr>
          <w:noProof/>
        </w:rPr>
        <w:fldChar w:fldCharType="separate"/>
      </w:r>
      <w:r>
        <w:rPr>
          <w:noProof/>
        </w:rPr>
        <w:t>51</w:t>
      </w:r>
      <w:r>
        <w:rPr>
          <w:noProof/>
        </w:rPr>
        <w:fldChar w:fldCharType="end"/>
      </w:r>
    </w:p>
    <w:p w14:paraId="4D883679" w14:textId="21C7788E" w:rsidR="00EC49E6" w:rsidRDefault="00EC49E6">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_Toc138661600 \h </w:instrText>
      </w:r>
      <w:r>
        <w:rPr>
          <w:noProof/>
        </w:rPr>
      </w:r>
      <w:r>
        <w:rPr>
          <w:noProof/>
        </w:rPr>
        <w:fldChar w:fldCharType="separate"/>
      </w:r>
      <w:r>
        <w:rPr>
          <w:noProof/>
        </w:rPr>
        <w:t>52</w:t>
      </w:r>
      <w:r>
        <w:rPr>
          <w:noProof/>
        </w:rPr>
        <w:fldChar w:fldCharType="end"/>
      </w:r>
    </w:p>
    <w:p w14:paraId="7D9E9C6A" w14:textId="36B93D0D" w:rsidR="00EC49E6" w:rsidRDefault="00EC49E6">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_Toc138661601 \h </w:instrText>
      </w:r>
      <w:r>
        <w:rPr>
          <w:noProof/>
        </w:rPr>
      </w:r>
      <w:r>
        <w:rPr>
          <w:noProof/>
        </w:rPr>
        <w:fldChar w:fldCharType="separate"/>
      </w:r>
      <w:r>
        <w:rPr>
          <w:noProof/>
        </w:rPr>
        <w:t>52</w:t>
      </w:r>
      <w:r>
        <w:rPr>
          <w:noProof/>
        </w:rPr>
        <w:fldChar w:fldCharType="end"/>
      </w:r>
    </w:p>
    <w:p w14:paraId="48E39441" w14:textId="46CAB0EB" w:rsidR="00EC49E6" w:rsidRDefault="00EC49E6">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_Toc138661602 \h </w:instrText>
      </w:r>
      <w:r>
        <w:rPr>
          <w:noProof/>
        </w:rPr>
      </w:r>
      <w:r>
        <w:rPr>
          <w:noProof/>
        </w:rPr>
        <w:fldChar w:fldCharType="separate"/>
      </w:r>
      <w:r>
        <w:rPr>
          <w:noProof/>
        </w:rPr>
        <w:t>54</w:t>
      </w:r>
      <w:r>
        <w:rPr>
          <w:noProof/>
        </w:rPr>
        <w:fldChar w:fldCharType="end"/>
      </w:r>
    </w:p>
    <w:p w14:paraId="5DBB644B" w14:textId="364EF6AC" w:rsidR="00EC49E6" w:rsidRDefault="00EC49E6">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_Toc138661603 \h </w:instrText>
      </w:r>
      <w:r>
        <w:rPr>
          <w:noProof/>
        </w:rPr>
      </w:r>
      <w:r>
        <w:rPr>
          <w:noProof/>
        </w:rPr>
        <w:fldChar w:fldCharType="separate"/>
      </w:r>
      <w:r>
        <w:rPr>
          <w:noProof/>
        </w:rPr>
        <w:t>54</w:t>
      </w:r>
      <w:r>
        <w:rPr>
          <w:noProof/>
        </w:rPr>
        <w:fldChar w:fldCharType="end"/>
      </w:r>
    </w:p>
    <w:p w14:paraId="7903738D" w14:textId="4F4ECFEF" w:rsidR="00EC49E6" w:rsidRDefault="00EC49E6">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_Toc138661604 \h </w:instrText>
      </w:r>
      <w:r>
        <w:rPr>
          <w:noProof/>
        </w:rPr>
      </w:r>
      <w:r>
        <w:rPr>
          <w:noProof/>
        </w:rPr>
        <w:fldChar w:fldCharType="separate"/>
      </w:r>
      <w:r>
        <w:rPr>
          <w:noProof/>
        </w:rPr>
        <w:t>54</w:t>
      </w:r>
      <w:r>
        <w:rPr>
          <w:noProof/>
        </w:rPr>
        <w:fldChar w:fldCharType="end"/>
      </w:r>
    </w:p>
    <w:p w14:paraId="1474CE0E" w14:textId="67759CD5" w:rsidR="00EC49E6" w:rsidRDefault="00EC49E6">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_Toc138661605 \h </w:instrText>
      </w:r>
      <w:r>
        <w:rPr>
          <w:noProof/>
        </w:rPr>
      </w:r>
      <w:r>
        <w:rPr>
          <w:noProof/>
        </w:rPr>
        <w:fldChar w:fldCharType="separate"/>
      </w:r>
      <w:r>
        <w:rPr>
          <w:noProof/>
        </w:rPr>
        <w:t>54</w:t>
      </w:r>
      <w:r>
        <w:rPr>
          <w:noProof/>
        </w:rPr>
        <w:fldChar w:fldCharType="end"/>
      </w:r>
    </w:p>
    <w:p w14:paraId="60119CDE" w14:textId="435D063C" w:rsidR="00EC49E6" w:rsidRDefault="00EC49E6">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_Toc138661606 \h </w:instrText>
      </w:r>
      <w:r>
        <w:rPr>
          <w:noProof/>
        </w:rPr>
      </w:r>
      <w:r>
        <w:rPr>
          <w:noProof/>
        </w:rPr>
        <w:fldChar w:fldCharType="separate"/>
      </w:r>
      <w:r>
        <w:rPr>
          <w:noProof/>
        </w:rPr>
        <w:t>54</w:t>
      </w:r>
      <w:r>
        <w:rPr>
          <w:noProof/>
        </w:rPr>
        <w:fldChar w:fldCharType="end"/>
      </w:r>
    </w:p>
    <w:p w14:paraId="1EBBC9D1" w14:textId="5C7B41B0" w:rsidR="00EC49E6" w:rsidRDefault="00EC49E6">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_Toc138661607 \h </w:instrText>
      </w:r>
      <w:r>
        <w:rPr>
          <w:noProof/>
        </w:rPr>
      </w:r>
      <w:r>
        <w:rPr>
          <w:noProof/>
        </w:rPr>
        <w:fldChar w:fldCharType="separate"/>
      </w:r>
      <w:r>
        <w:rPr>
          <w:noProof/>
        </w:rPr>
        <w:t>57</w:t>
      </w:r>
      <w:r>
        <w:rPr>
          <w:noProof/>
        </w:rPr>
        <w:fldChar w:fldCharType="end"/>
      </w:r>
    </w:p>
    <w:p w14:paraId="253A103F" w14:textId="1C66E938" w:rsidR="00EC49E6" w:rsidRDefault="00EC49E6">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_Toc138661608 \h </w:instrText>
      </w:r>
      <w:r>
        <w:rPr>
          <w:noProof/>
        </w:rPr>
      </w:r>
      <w:r>
        <w:rPr>
          <w:noProof/>
        </w:rPr>
        <w:fldChar w:fldCharType="separate"/>
      </w:r>
      <w:r>
        <w:rPr>
          <w:noProof/>
        </w:rPr>
        <w:t>57</w:t>
      </w:r>
      <w:r>
        <w:rPr>
          <w:noProof/>
        </w:rPr>
        <w:fldChar w:fldCharType="end"/>
      </w:r>
    </w:p>
    <w:p w14:paraId="3F8E1901" w14:textId="6C58C631" w:rsidR="00EC49E6" w:rsidRDefault="00EC49E6">
      <w:pPr>
        <w:pStyle w:val="TOC5"/>
        <w:rPr>
          <w:rFonts w:asciiTheme="minorHAnsi" w:eastAsiaTheme="minorEastAsia" w:hAnsiTheme="minorHAnsi" w:cstheme="minorBidi"/>
          <w:noProof/>
          <w:sz w:val="22"/>
          <w:szCs w:val="22"/>
          <w:lang w:eastAsia="en-GB"/>
        </w:rPr>
      </w:pPr>
      <w:r>
        <w:rPr>
          <w:noProof/>
        </w:rPr>
        <w:lastRenderedPageBreak/>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_Toc138661609 \h </w:instrText>
      </w:r>
      <w:r>
        <w:rPr>
          <w:noProof/>
        </w:rPr>
      </w:r>
      <w:r>
        <w:rPr>
          <w:noProof/>
        </w:rPr>
        <w:fldChar w:fldCharType="separate"/>
      </w:r>
      <w:r>
        <w:rPr>
          <w:noProof/>
        </w:rPr>
        <w:t>57</w:t>
      </w:r>
      <w:r>
        <w:rPr>
          <w:noProof/>
        </w:rPr>
        <w:fldChar w:fldCharType="end"/>
      </w:r>
    </w:p>
    <w:p w14:paraId="49620637" w14:textId="66408B97" w:rsidR="00EC49E6" w:rsidRDefault="00EC49E6">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_Toc138661610 \h </w:instrText>
      </w:r>
      <w:r>
        <w:rPr>
          <w:noProof/>
        </w:rPr>
      </w:r>
      <w:r>
        <w:rPr>
          <w:noProof/>
        </w:rPr>
        <w:fldChar w:fldCharType="separate"/>
      </w:r>
      <w:r>
        <w:rPr>
          <w:noProof/>
        </w:rPr>
        <w:t>57</w:t>
      </w:r>
      <w:r>
        <w:rPr>
          <w:noProof/>
        </w:rPr>
        <w:fldChar w:fldCharType="end"/>
      </w:r>
    </w:p>
    <w:p w14:paraId="5095576D" w14:textId="207D05EC" w:rsidR="00EC49E6" w:rsidRDefault="00EC49E6">
      <w:pPr>
        <w:pStyle w:val="TOC5"/>
        <w:rPr>
          <w:rFonts w:asciiTheme="minorHAnsi" w:eastAsiaTheme="minorEastAsia" w:hAnsiTheme="minorHAnsi" w:cstheme="minorBidi"/>
          <w:noProof/>
          <w:sz w:val="22"/>
          <w:szCs w:val="22"/>
          <w:lang w:eastAsia="en-GB"/>
        </w:rPr>
      </w:pPr>
      <w:r>
        <w:rPr>
          <w:noProof/>
        </w:rPr>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_Toc138661611 \h </w:instrText>
      </w:r>
      <w:r>
        <w:rPr>
          <w:noProof/>
        </w:rPr>
      </w:r>
      <w:r>
        <w:rPr>
          <w:noProof/>
        </w:rPr>
        <w:fldChar w:fldCharType="separate"/>
      </w:r>
      <w:r>
        <w:rPr>
          <w:noProof/>
        </w:rPr>
        <w:t>57</w:t>
      </w:r>
      <w:r>
        <w:rPr>
          <w:noProof/>
        </w:rPr>
        <w:fldChar w:fldCharType="end"/>
      </w:r>
    </w:p>
    <w:p w14:paraId="0C47DC93" w14:textId="173F2DB7" w:rsidR="00EC49E6" w:rsidRDefault="00EC49E6">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_Toc138661612 \h </w:instrText>
      </w:r>
      <w:r>
        <w:rPr>
          <w:noProof/>
        </w:rPr>
      </w:r>
      <w:r>
        <w:rPr>
          <w:noProof/>
        </w:rPr>
        <w:fldChar w:fldCharType="separate"/>
      </w:r>
      <w:r>
        <w:rPr>
          <w:noProof/>
        </w:rPr>
        <w:t>59</w:t>
      </w:r>
      <w:r>
        <w:rPr>
          <w:noProof/>
        </w:rPr>
        <w:fldChar w:fldCharType="end"/>
      </w:r>
    </w:p>
    <w:p w14:paraId="3BE59D10" w14:textId="0BE4B8E6" w:rsidR="00EC49E6" w:rsidRDefault="00EC49E6">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_Toc138661613 \h </w:instrText>
      </w:r>
      <w:r>
        <w:rPr>
          <w:noProof/>
        </w:rPr>
      </w:r>
      <w:r>
        <w:rPr>
          <w:noProof/>
        </w:rPr>
        <w:fldChar w:fldCharType="separate"/>
      </w:r>
      <w:r>
        <w:rPr>
          <w:noProof/>
        </w:rPr>
        <w:t>59</w:t>
      </w:r>
      <w:r>
        <w:rPr>
          <w:noProof/>
        </w:rPr>
        <w:fldChar w:fldCharType="end"/>
      </w:r>
    </w:p>
    <w:p w14:paraId="72C74859" w14:textId="44DA05D5" w:rsidR="00EC49E6" w:rsidRDefault="00EC49E6">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_Toc138661614 \h </w:instrText>
      </w:r>
      <w:r>
        <w:rPr>
          <w:noProof/>
        </w:rPr>
      </w:r>
      <w:r>
        <w:rPr>
          <w:noProof/>
        </w:rPr>
        <w:fldChar w:fldCharType="separate"/>
      </w:r>
      <w:r>
        <w:rPr>
          <w:noProof/>
        </w:rPr>
        <w:t>59</w:t>
      </w:r>
      <w:r>
        <w:rPr>
          <w:noProof/>
        </w:rPr>
        <w:fldChar w:fldCharType="end"/>
      </w:r>
    </w:p>
    <w:p w14:paraId="622F80DB" w14:textId="163AE04F" w:rsidR="00EC49E6" w:rsidRDefault="00EC49E6">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_Toc138661615 \h </w:instrText>
      </w:r>
      <w:r>
        <w:rPr>
          <w:noProof/>
        </w:rPr>
      </w:r>
      <w:r>
        <w:rPr>
          <w:noProof/>
        </w:rPr>
        <w:fldChar w:fldCharType="separate"/>
      </w:r>
      <w:r>
        <w:rPr>
          <w:noProof/>
        </w:rPr>
        <w:t>59</w:t>
      </w:r>
      <w:r>
        <w:rPr>
          <w:noProof/>
        </w:rPr>
        <w:fldChar w:fldCharType="end"/>
      </w:r>
    </w:p>
    <w:p w14:paraId="536F3B95" w14:textId="42DBA474" w:rsidR="00EC49E6" w:rsidRDefault="00EC49E6">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_Toc138661616 \h </w:instrText>
      </w:r>
      <w:r>
        <w:rPr>
          <w:noProof/>
        </w:rPr>
      </w:r>
      <w:r>
        <w:rPr>
          <w:noProof/>
        </w:rPr>
        <w:fldChar w:fldCharType="separate"/>
      </w:r>
      <w:r>
        <w:rPr>
          <w:noProof/>
        </w:rPr>
        <w:t>59</w:t>
      </w:r>
      <w:r>
        <w:rPr>
          <w:noProof/>
        </w:rPr>
        <w:fldChar w:fldCharType="end"/>
      </w:r>
    </w:p>
    <w:p w14:paraId="6D4D9DCA" w14:textId="019988A9" w:rsidR="00EC49E6" w:rsidRDefault="00EC49E6">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_Toc138661617 \h </w:instrText>
      </w:r>
      <w:r>
        <w:rPr>
          <w:noProof/>
        </w:rPr>
      </w:r>
      <w:r>
        <w:rPr>
          <w:noProof/>
        </w:rPr>
        <w:fldChar w:fldCharType="separate"/>
      </w:r>
      <w:r>
        <w:rPr>
          <w:noProof/>
        </w:rPr>
        <w:t>62</w:t>
      </w:r>
      <w:r>
        <w:rPr>
          <w:noProof/>
        </w:rPr>
        <w:fldChar w:fldCharType="end"/>
      </w:r>
    </w:p>
    <w:p w14:paraId="55AB4658" w14:textId="43958060" w:rsidR="00EC49E6" w:rsidRDefault="00EC49E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_Toc138661618 \h </w:instrText>
      </w:r>
      <w:r>
        <w:rPr>
          <w:noProof/>
        </w:rPr>
      </w:r>
      <w:r>
        <w:rPr>
          <w:noProof/>
        </w:rPr>
        <w:fldChar w:fldCharType="separate"/>
      </w:r>
      <w:r>
        <w:rPr>
          <w:noProof/>
        </w:rPr>
        <w:t>62</w:t>
      </w:r>
      <w:r>
        <w:rPr>
          <w:noProof/>
        </w:rPr>
        <w:fldChar w:fldCharType="end"/>
      </w:r>
    </w:p>
    <w:p w14:paraId="26B67077" w14:textId="64D1CB6A" w:rsidR="00EC49E6" w:rsidRDefault="00EC49E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_Toc138661619 \h </w:instrText>
      </w:r>
      <w:r>
        <w:rPr>
          <w:noProof/>
        </w:rPr>
      </w:r>
      <w:r>
        <w:rPr>
          <w:noProof/>
        </w:rPr>
        <w:fldChar w:fldCharType="separate"/>
      </w:r>
      <w:r>
        <w:rPr>
          <w:noProof/>
        </w:rPr>
        <w:t>62</w:t>
      </w:r>
      <w:r>
        <w:rPr>
          <w:noProof/>
        </w:rPr>
        <w:fldChar w:fldCharType="end"/>
      </w:r>
    </w:p>
    <w:p w14:paraId="40055E8C" w14:textId="745A9D03" w:rsidR="00EC49E6" w:rsidRDefault="00EC49E6">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_Toc138661620 \h </w:instrText>
      </w:r>
      <w:r>
        <w:rPr>
          <w:noProof/>
        </w:rPr>
      </w:r>
      <w:r>
        <w:rPr>
          <w:noProof/>
        </w:rPr>
        <w:fldChar w:fldCharType="separate"/>
      </w:r>
      <w:r>
        <w:rPr>
          <w:noProof/>
        </w:rPr>
        <w:t>62</w:t>
      </w:r>
      <w:r>
        <w:rPr>
          <w:noProof/>
        </w:rPr>
        <w:fldChar w:fldCharType="end"/>
      </w:r>
    </w:p>
    <w:p w14:paraId="2908E81E" w14:textId="5FD998F3" w:rsidR="00EC49E6" w:rsidRDefault="00EC49E6">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_Toc138661621 \h </w:instrText>
      </w:r>
      <w:r>
        <w:rPr>
          <w:noProof/>
        </w:rPr>
      </w:r>
      <w:r>
        <w:rPr>
          <w:noProof/>
        </w:rPr>
        <w:fldChar w:fldCharType="separate"/>
      </w:r>
      <w:r>
        <w:rPr>
          <w:noProof/>
        </w:rPr>
        <w:t>62</w:t>
      </w:r>
      <w:r>
        <w:rPr>
          <w:noProof/>
        </w:rPr>
        <w:fldChar w:fldCharType="end"/>
      </w:r>
    </w:p>
    <w:p w14:paraId="55BD96C5" w14:textId="22A59869" w:rsidR="00EC49E6" w:rsidRDefault="00EC49E6">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_Toc138661622 \h </w:instrText>
      </w:r>
      <w:r>
        <w:rPr>
          <w:noProof/>
        </w:rPr>
      </w:r>
      <w:r>
        <w:rPr>
          <w:noProof/>
        </w:rPr>
        <w:fldChar w:fldCharType="separate"/>
      </w:r>
      <w:r>
        <w:rPr>
          <w:noProof/>
        </w:rPr>
        <w:t>62</w:t>
      </w:r>
      <w:r>
        <w:rPr>
          <w:noProof/>
        </w:rPr>
        <w:fldChar w:fldCharType="end"/>
      </w:r>
    </w:p>
    <w:p w14:paraId="654DF588" w14:textId="11341884" w:rsidR="00EC49E6" w:rsidRDefault="00EC49E6">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_Toc138661623 \h </w:instrText>
      </w:r>
      <w:r>
        <w:rPr>
          <w:noProof/>
        </w:rPr>
      </w:r>
      <w:r>
        <w:rPr>
          <w:noProof/>
        </w:rPr>
        <w:fldChar w:fldCharType="separate"/>
      </w:r>
      <w:r>
        <w:rPr>
          <w:noProof/>
        </w:rPr>
        <w:t>63</w:t>
      </w:r>
      <w:r>
        <w:rPr>
          <w:noProof/>
        </w:rPr>
        <w:fldChar w:fldCharType="end"/>
      </w:r>
    </w:p>
    <w:p w14:paraId="7AD146CF" w14:textId="17CAC72D" w:rsidR="00EC49E6" w:rsidRDefault="00EC49E6">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_Toc138661624 \h </w:instrText>
      </w:r>
      <w:r>
        <w:rPr>
          <w:noProof/>
        </w:rPr>
      </w:r>
      <w:r>
        <w:rPr>
          <w:noProof/>
        </w:rPr>
        <w:fldChar w:fldCharType="separate"/>
      </w:r>
      <w:r>
        <w:rPr>
          <w:noProof/>
        </w:rPr>
        <w:t>63</w:t>
      </w:r>
      <w:r>
        <w:rPr>
          <w:noProof/>
        </w:rPr>
        <w:fldChar w:fldCharType="end"/>
      </w:r>
    </w:p>
    <w:p w14:paraId="49965C53" w14:textId="597B3732" w:rsidR="00EC49E6" w:rsidRDefault="00EC49E6">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_Toc138661625 \h </w:instrText>
      </w:r>
      <w:r>
        <w:rPr>
          <w:noProof/>
        </w:rPr>
      </w:r>
      <w:r>
        <w:rPr>
          <w:noProof/>
        </w:rPr>
        <w:fldChar w:fldCharType="separate"/>
      </w:r>
      <w:r>
        <w:rPr>
          <w:noProof/>
        </w:rPr>
        <w:t>64</w:t>
      </w:r>
      <w:r>
        <w:rPr>
          <w:noProof/>
        </w:rPr>
        <w:fldChar w:fldCharType="end"/>
      </w:r>
    </w:p>
    <w:p w14:paraId="2860B000" w14:textId="794128D1" w:rsidR="00EC49E6" w:rsidRDefault="00EC49E6">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_Toc138661626 \h </w:instrText>
      </w:r>
      <w:r>
        <w:rPr>
          <w:noProof/>
        </w:rPr>
      </w:r>
      <w:r>
        <w:rPr>
          <w:noProof/>
        </w:rPr>
        <w:fldChar w:fldCharType="separate"/>
      </w:r>
      <w:r>
        <w:rPr>
          <w:noProof/>
        </w:rPr>
        <w:t>64</w:t>
      </w:r>
      <w:r>
        <w:rPr>
          <w:noProof/>
        </w:rPr>
        <w:fldChar w:fldCharType="end"/>
      </w:r>
    </w:p>
    <w:p w14:paraId="204CAD4B" w14:textId="6BC28843" w:rsidR="00EC49E6" w:rsidRDefault="00EC49E6">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_Toc138661627 \h </w:instrText>
      </w:r>
      <w:r>
        <w:rPr>
          <w:noProof/>
        </w:rPr>
      </w:r>
      <w:r>
        <w:rPr>
          <w:noProof/>
        </w:rPr>
        <w:fldChar w:fldCharType="separate"/>
      </w:r>
      <w:r>
        <w:rPr>
          <w:noProof/>
        </w:rPr>
        <w:t>64</w:t>
      </w:r>
      <w:r>
        <w:rPr>
          <w:noProof/>
        </w:rPr>
        <w:fldChar w:fldCharType="end"/>
      </w:r>
    </w:p>
    <w:p w14:paraId="38A0E00D" w14:textId="03689B88" w:rsidR="00EC49E6" w:rsidRDefault="00EC49E6">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_Toc138661628 \h </w:instrText>
      </w:r>
      <w:r>
        <w:rPr>
          <w:noProof/>
        </w:rPr>
      </w:r>
      <w:r>
        <w:rPr>
          <w:noProof/>
        </w:rPr>
        <w:fldChar w:fldCharType="separate"/>
      </w:r>
      <w:r>
        <w:rPr>
          <w:noProof/>
        </w:rPr>
        <w:t>64</w:t>
      </w:r>
      <w:r>
        <w:rPr>
          <w:noProof/>
        </w:rPr>
        <w:fldChar w:fldCharType="end"/>
      </w:r>
    </w:p>
    <w:p w14:paraId="0EC02958" w14:textId="7D607191" w:rsidR="00EC49E6" w:rsidRDefault="00EC49E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_Toc138661629 \h </w:instrText>
      </w:r>
      <w:r>
        <w:rPr>
          <w:noProof/>
        </w:rPr>
      </w:r>
      <w:r>
        <w:rPr>
          <w:noProof/>
        </w:rPr>
        <w:fldChar w:fldCharType="separate"/>
      </w:r>
      <w:r>
        <w:rPr>
          <w:noProof/>
        </w:rPr>
        <w:t>65</w:t>
      </w:r>
      <w:r>
        <w:rPr>
          <w:noProof/>
        </w:rPr>
        <w:fldChar w:fldCharType="end"/>
      </w:r>
    </w:p>
    <w:p w14:paraId="7CFEC78B" w14:textId="28C2DD92" w:rsidR="00EC49E6" w:rsidRDefault="00EC49E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_Toc138661630 \h </w:instrText>
      </w:r>
      <w:r>
        <w:rPr>
          <w:noProof/>
        </w:rPr>
      </w:r>
      <w:r>
        <w:rPr>
          <w:noProof/>
        </w:rPr>
        <w:fldChar w:fldCharType="separate"/>
      </w:r>
      <w:r>
        <w:rPr>
          <w:noProof/>
        </w:rPr>
        <w:t>65</w:t>
      </w:r>
      <w:r>
        <w:rPr>
          <w:noProof/>
        </w:rPr>
        <w:fldChar w:fldCharType="end"/>
      </w:r>
    </w:p>
    <w:p w14:paraId="553A10A3" w14:textId="0F470CCE" w:rsidR="00EC49E6" w:rsidRDefault="00EC49E6">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_Toc138661631 \h </w:instrText>
      </w:r>
      <w:r>
        <w:rPr>
          <w:noProof/>
        </w:rPr>
      </w:r>
      <w:r>
        <w:rPr>
          <w:noProof/>
        </w:rPr>
        <w:fldChar w:fldCharType="separate"/>
      </w:r>
      <w:r>
        <w:rPr>
          <w:noProof/>
        </w:rPr>
        <w:t>67</w:t>
      </w:r>
      <w:r>
        <w:rPr>
          <w:noProof/>
        </w:rPr>
        <w:fldChar w:fldCharType="end"/>
      </w:r>
    </w:p>
    <w:p w14:paraId="2F9D21D8" w14:textId="554250F7" w:rsidR="00EC49E6" w:rsidRDefault="00EC49E6">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_Toc138661632 \h </w:instrText>
      </w:r>
      <w:r>
        <w:rPr>
          <w:noProof/>
        </w:rPr>
      </w:r>
      <w:r>
        <w:rPr>
          <w:noProof/>
        </w:rPr>
        <w:fldChar w:fldCharType="separate"/>
      </w:r>
      <w:r>
        <w:rPr>
          <w:noProof/>
        </w:rPr>
        <w:t>67</w:t>
      </w:r>
      <w:r>
        <w:rPr>
          <w:noProof/>
        </w:rPr>
        <w:fldChar w:fldCharType="end"/>
      </w:r>
    </w:p>
    <w:p w14:paraId="3A283323" w14:textId="3E397DF3" w:rsidR="00EC49E6" w:rsidRDefault="00EC49E6">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_Toc138661633 \h </w:instrText>
      </w:r>
      <w:r>
        <w:rPr>
          <w:noProof/>
        </w:rPr>
      </w:r>
      <w:r>
        <w:rPr>
          <w:noProof/>
        </w:rPr>
        <w:fldChar w:fldCharType="separate"/>
      </w:r>
      <w:r>
        <w:rPr>
          <w:noProof/>
        </w:rPr>
        <w:t>67</w:t>
      </w:r>
      <w:r>
        <w:rPr>
          <w:noProof/>
        </w:rPr>
        <w:fldChar w:fldCharType="end"/>
      </w:r>
    </w:p>
    <w:p w14:paraId="333E8D1F" w14:textId="1535F0E6" w:rsidR="00EC49E6" w:rsidRDefault="00EC49E6">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_Toc138661634 \h </w:instrText>
      </w:r>
      <w:r>
        <w:rPr>
          <w:noProof/>
        </w:rPr>
      </w:r>
      <w:r>
        <w:rPr>
          <w:noProof/>
        </w:rPr>
        <w:fldChar w:fldCharType="separate"/>
      </w:r>
      <w:r>
        <w:rPr>
          <w:noProof/>
        </w:rPr>
        <w:t>68</w:t>
      </w:r>
      <w:r>
        <w:rPr>
          <w:noProof/>
        </w:rPr>
        <w:fldChar w:fldCharType="end"/>
      </w:r>
    </w:p>
    <w:p w14:paraId="01B8BC13" w14:textId="38963075" w:rsidR="00EC49E6" w:rsidRDefault="00EC49E6">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_Toc138661635 \h </w:instrText>
      </w:r>
      <w:r>
        <w:rPr>
          <w:noProof/>
        </w:rPr>
      </w:r>
      <w:r>
        <w:rPr>
          <w:noProof/>
        </w:rPr>
        <w:fldChar w:fldCharType="separate"/>
      </w:r>
      <w:r>
        <w:rPr>
          <w:noProof/>
        </w:rPr>
        <w:t>68</w:t>
      </w:r>
      <w:r>
        <w:rPr>
          <w:noProof/>
        </w:rPr>
        <w:fldChar w:fldCharType="end"/>
      </w:r>
    </w:p>
    <w:p w14:paraId="2713E844" w14:textId="4B13128D" w:rsidR="00EC49E6" w:rsidRDefault="00EC49E6">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_Toc138661636 \h </w:instrText>
      </w:r>
      <w:r>
        <w:rPr>
          <w:noProof/>
        </w:rPr>
      </w:r>
      <w:r>
        <w:rPr>
          <w:noProof/>
        </w:rPr>
        <w:fldChar w:fldCharType="separate"/>
      </w:r>
      <w:r>
        <w:rPr>
          <w:noProof/>
        </w:rPr>
        <w:t>69</w:t>
      </w:r>
      <w:r>
        <w:rPr>
          <w:noProof/>
        </w:rPr>
        <w:fldChar w:fldCharType="end"/>
      </w:r>
    </w:p>
    <w:p w14:paraId="41C2377F" w14:textId="280E713B" w:rsidR="00EC49E6" w:rsidRDefault="00EC49E6">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_Toc138661637 \h </w:instrText>
      </w:r>
      <w:r>
        <w:rPr>
          <w:noProof/>
        </w:rPr>
      </w:r>
      <w:r>
        <w:rPr>
          <w:noProof/>
        </w:rPr>
        <w:fldChar w:fldCharType="separate"/>
      </w:r>
      <w:r>
        <w:rPr>
          <w:noProof/>
        </w:rPr>
        <w:t>69</w:t>
      </w:r>
      <w:r>
        <w:rPr>
          <w:noProof/>
        </w:rPr>
        <w:fldChar w:fldCharType="end"/>
      </w:r>
    </w:p>
    <w:p w14:paraId="52D7D5DB" w14:textId="3BD150C4" w:rsidR="00EC49E6" w:rsidRDefault="00EC49E6">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_Toc138661638 \h </w:instrText>
      </w:r>
      <w:r>
        <w:rPr>
          <w:noProof/>
        </w:rPr>
      </w:r>
      <w:r>
        <w:rPr>
          <w:noProof/>
        </w:rPr>
        <w:fldChar w:fldCharType="separate"/>
      </w:r>
      <w:r>
        <w:rPr>
          <w:noProof/>
        </w:rPr>
        <w:t>70</w:t>
      </w:r>
      <w:r>
        <w:rPr>
          <w:noProof/>
        </w:rPr>
        <w:fldChar w:fldCharType="end"/>
      </w:r>
    </w:p>
    <w:p w14:paraId="3D3420C7" w14:textId="0159ED25" w:rsidR="00EC49E6" w:rsidRDefault="00EC49E6">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_Toc138661639 \h </w:instrText>
      </w:r>
      <w:r>
        <w:rPr>
          <w:noProof/>
        </w:rPr>
      </w:r>
      <w:r>
        <w:rPr>
          <w:noProof/>
        </w:rPr>
        <w:fldChar w:fldCharType="separate"/>
      </w:r>
      <w:r>
        <w:rPr>
          <w:noProof/>
        </w:rPr>
        <w:t>70</w:t>
      </w:r>
      <w:r>
        <w:rPr>
          <w:noProof/>
        </w:rPr>
        <w:fldChar w:fldCharType="end"/>
      </w:r>
    </w:p>
    <w:p w14:paraId="13DA538E" w14:textId="6A00E014" w:rsidR="00EC49E6" w:rsidRDefault="00EC49E6">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_Toc138661640 \h </w:instrText>
      </w:r>
      <w:r>
        <w:rPr>
          <w:noProof/>
        </w:rPr>
      </w:r>
      <w:r>
        <w:rPr>
          <w:noProof/>
        </w:rPr>
        <w:fldChar w:fldCharType="separate"/>
      </w:r>
      <w:r>
        <w:rPr>
          <w:noProof/>
        </w:rPr>
        <w:t>70</w:t>
      </w:r>
      <w:r>
        <w:rPr>
          <w:noProof/>
        </w:rPr>
        <w:fldChar w:fldCharType="end"/>
      </w:r>
    </w:p>
    <w:p w14:paraId="39C41939" w14:textId="5A18623F" w:rsidR="00EC49E6" w:rsidRDefault="00EC49E6">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_Toc138661641 \h </w:instrText>
      </w:r>
      <w:r>
        <w:rPr>
          <w:noProof/>
        </w:rPr>
      </w:r>
      <w:r>
        <w:rPr>
          <w:noProof/>
        </w:rPr>
        <w:fldChar w:fldCharType="separate"/>
      </w:r>
      <w:r>
        <w:rPr>
          <w:noProof/>
        </w:rPr>
        <w:t>70</w:t>
      </w:r>
      <w:r>
        <w:rPr>
          <w:noProof/>
        </w:rPr>
        <w:fldChar w:fldCharType="end"/>
      </w:r>
    </w:p>
    <w:p w14:paraId="330860BF" w14:textId="773F88BA" w:rsidR="00EC49E6" w:rsidRDefault="00EC49E6">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_Toc138661642 \h </w:instrText>
      </w:r>
      <w:r>
        <w:rPr>
          <w:noProof/>
        </w:rPr>
      </w:r>
      <w:r>
        <w:rPr>
          <w:noProof/>
        </w:rPr>
        <w:fldChar w:fldCharType="separate"/>
      </w:r>
      <w:r>
        <w:rPr>
          <w:noProof/>
        </w:rPr>
        <w:t>70</w:t>
      </w:r>
      <w:r>
        <w:rPr>
          <w:noProof/>
        </w:rPr>
        <w:fldChar w:fldCharType="end"/>
      </w:r>
    </w:p>
    <w:p w14:paraId="63744C56" w14:textId="184F42C8" w:rsidR="00EC49E6" w:rsidRDefault="00EC49E6">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_Toc138661643 \h </w:instrText>
      </w:r>
      <w:r>
        <w:rPr>
          <w:noProof/>
        </w:rPr>
      </w:r>
      <w:r>
        <w:rPr>
          <w:noProof/>
        </w:rPr>
        <w:fldChar w:fldCharType="separate"/>
      </w:r>
      <w:r>
        <w:rPr>
          <w:noProof/>
        </w:rPr>
        <w:t>71</w:t>
      </w:r>
      <w:r>
        <w:rPr>
          <w:noProof/>
        </w:rPr>
        <w:fldChar w:fldCharType="end"/>
      </w:r>
    </w:p>
    <w:p w14:paraId="7FA16DFC" w14:textId="548D35CB" w:rsidR="00EC49E6" w:rsidRDefault="00EC49E6">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_Toc138661644 \h </w:instrText>
      </w:r>
      <w:r>
        <w:rPr>
          <w:noProof/>
        </w:rPr>
      </w:r>
      <w:r>
        <w:rPr>
          <w:noProof/>
        </w:rPr>
        <w:fldChar w:fldCharType="separate"/>
      </w:r>
      <w:r>
        <w:rPr>
          <w:noProof/>
        </w:rPr>
        <w:t>71</w:t>
      </w:r>
      <w:r>
        <w:rPr>
          <w:noProof/>
        </w:rPr>
        <w:fldChar w:fldCharType="end"/>
      </w:r>
    </w:p>
    <w:p w14:paraId="6F054837" w14:textId="2D14A8B2" w:rsidR="00EC49E6" w:rsidRDefault="00EC49E6">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_Toc138661645 \h </w:instrText>
      </w:r>
      <w:r>
        <w:rPr>
          <w:noProof/>
        </w:rPr>
      </w:r>
      <w:r>
        <w:rPr>
          <w:noProof/>
        </w:rPr>
        <w:fldChar w:fldCharType="separate"/>
      </w:r>
      <w:r>
        <w:rPr>
          <w:noProof/>
        </w:rPr>
        <w:t>71</w:t>
      </w:r>
      <w:r>
        <w:rPr>
          <w:noProof/>
        </w:rPr>
        <w:fldChar w:fldCharType="end"/>
      </w:r>
    </w:p>
    <w:p w14:paraId="38B066EF" w14:textId="3C8C0A56" w:rsidR="00EC49E6" w:rsidRDefault="00EC49E6">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_Toc138661646 \h </w:instrText>
      </w:r>
      <w:r>
        <w:rPr>
          <w:noProof/>
        </w:rPr>
      </w:r>
      <w:r>
        <w:rPr>
          <w:noProof/>
        </w:rPr>
        <w:fldChar w:fldCharType="separate"/>
      </w:r>
      <w:r>
        <w:rPr>
          <w:noProof/>
        </w:rPr>
        <w:t>72</w:t>
      </w:r>
      <w:r>
        <w:rPr>
          <w:noProof/>
        </w:rPr>
        <w:fldChar w:fldCharType="end"/>
      </w:r>
    </w:p>
    <w:p w14:paraId="6269A987" w14:textId="041BC23F" w:rsidR="00EC49E6" w:rsidRDefault="00EC49E6">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_Toc138661647 \h </w:instrText>
      </w:r>
      <w:r>
        <w:rPr>
          <w:noProof/>
        </w:rPr>
      </w:r>
      <w:r>
        <w:rPr>
          <w:noProof/>
        </w:rPr>
        <w:fldChar w:fldCharType="separate"/>
      </w:r>
      <w:r>
        <w:rPr>
          <w:noProof/>
        </w:rPr>
        <w:t>72</w:t>
      </w:r>
      <w:r>
        <w:rPr>
          <w:noProof/>
        </w:rPr>
        <w:fldChar w:fldCharType="end"/>
      </w:r>
    </w:p>
    <w:p w14:paraId="0A997D8F" w14:textId="60B1084A" w:rsidR="00EC49E6" w:rsidRDefault="00EC49E6">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_Toc138661648 \h </w:instrText>
      </w:r>
      <w:r>
        <w:rPr>
          <w:noProof/>
        </w:rPr>
      </w:r>
      <w:r>
        <w:rPr>
          <w:noProof/>
        </w:rPr>
        <w:fldChar w:fldCharType="separate"/>
      </w:r>
      <w:r>
        <w:rPr>
          <w:noProof/>
        </w:rPr>
        <w:t>73</w:t>
      </w:r>
      <w:r>
        <w:rPr>
          <w:noProof/>
        </w:rPr>
        <w:fldChar w:fldCharType="end"/>
      </w:r>
    </w:p>
    <w:p w14:paraId="3D727E70" w14:textId="409FEF20" w:rsidR="00EC49E6" w:rsidRDefault="00EC49E6">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_Toc138661649 \h </w:instrText>
      </w:r>
      <w:r>
        <w:rPr>
          <w:noProof/>
        </w:rPr>
      </w:r>
      <w:r>
        <w:rPr>
          <w:noProof/>
        </w:rPr>
        <w:fldChar w:fldCharType="separate"/>
      </w:r>
      <w:r>
        <w:rPr>
          <w:noProof/>
        </w:rPr>
        <w:t>73</w:t>
      </w:r>
      <w:r>
        <w:rPr>
          <w:noProof/>
        </w:rPr>
        <w:fldChar w:fldCharType="end"/>
      </w:r>
    </w:p>
    <w:p w14:paraId="6C695DF6" w14:textId="4081B89C" w:rsidR="00EC49E6" w:rsidRDefault="00EC49E6">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_Toc138661650 \h </w:instrText>
      </w:r>
      <w:r>
        <w:rPr>
          <w:noProof/>
        </w:rPr>
      </w:r>
      <w:r>
        <w:rPr>
          <w:noProof/>
        </w:rPr>
        <w:fldChar w:fldCharType="separate"/>
      </w:r>
      <w:r>
        <w:rPr>
          <w:noProof/>
        </w:rPr>
        <w:t>74</w:t>
      </w:r>
      <w:r>
        <w:rPr>
          <w:noProof/>
        </w:rPr>
        <w:fldChar w:fldCharType="end"/>
      </w:r>
    </w:p>
    <w:p w14:paraId="214686F4" w14:textId="5934902C" w:rsidR="00EC49E6" w:rsidRDefault="00EC49E6">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_Toc138661651 \h </w:instrText>
      </w:r>
      <w:r>
        <w:rPr>
          <w:noProof/>
        </w:rPr>
      </w:r>
      <w:r>
        <w:rPr>
          <w:noProof/>
        </w:rPr>
        <w:fldChar w:fldCharType="separate"/>
      </w:r>
      <w:r>
        <w:rPr>
          <w:noProof/>
        </w:rPr>
        <w:t>74</w:t>
      </w:r>
      <w:r>
        <w:rPr>
          <w:noProof/>
        </w:rPr>
        <w:fldChar w:fldCharType="end"/>
      </w:r>
    </w:p>
    <w:p w14:paraId="29B3F75D" w14:textId="162C6EB2" w:rsidR="00EC49E6" w:rsidRDefault="00EC49E6">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_Toc138661652 \h </w:instrText>
      </w:r>
      <w:r>
        <w:rPr>
          <w:noProof/>
        </w:rPr>
      </w:r>
      <w:r>
        <w:rPr>
          <w:noProof/>
        </w:rPr>
        <w:fldChar w:fldCharType="separate"/>
      </w:r>
      <w:r>
        <w:rPr>
          <w:noProof/>
        </w:rPr>
        <w:t>74</w:t>
      </w:r>
      <w:r>
        <w:rPr>
          <w:noProof/>
        </w:rPr>
        <w:fldChar w:fldCharType="end"/>
      </w:r>
    </w:p>
    <w:p w14:paraId="78257184" w14:textId="168CB2CE" w:rsidR="00EC49E6" w:rsidRDefault="00EC49E6">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_Toc138661653 \h </w:instrText>
      </w:r>
      <w:r>
        <w:rPr>
          <w:noProof/>
        </w:rPr>
      </w:r>
      <w:r>
        <w:rPr>
          <w:noProof/>
        </w:rPr>
        <w:fldChar w:fldCharType="separate"/>
      </w:r>
      <w:r>
        <w:rPr>
          <w:noProof/>
        </w:rPr>
        <w:t>75</w:t>
      </w:r>
      <w:r>
        <w:rPr>
          <w:noProof/>
        </w:rPr>
        <w:fldChar w:fldCharType="end"/>
      </w:r>
    </w:p>
    <w:p w14:paraId="4F80C0C6" w14:textId="6BE5C0EE" w:rsidR="00EC49E6" w:rsidRDefault="00EC49E6">
      <w:pPr>
        <w:pStyle w:val="TOC5"/>
        <w:rPr>
          <w:rFonts w:asciiTheme="minorHAnsi" w:eastAsiaTheme="minorEastAsia" w:hAnsiTheme="minorHAnsi" w:cstheme="minorBidi"/>
          <w:noProof/>
          <w:sz w:val="22"/>
          <w:szCs w:val="22"/>
          <w:lang w:eastAsia="en-GB"/>
        </w:rPr>
      </w:pPr>
      <w:r>
        <w:rPr>
          <w:noProof/>
        </w:rPr>
        <w:t>6.2.6.2.23</w:t>
      </w:r>
      <w:r>
        <w:rPr>
          <w:rFonts w:asciiTheme="minorHAnsi" w:eastAsiaTheme="minorEastAsia" w:hAnsiTheme="minorHAnsi" w:cstheme="minorBidi"/>
          <w:noProof/>
          <w:sz w:val="22"/>
          <w:szCs w:val="22"/>
          <w:lang w:eastAsia="en-GB"/>
        </w:rPr>
        <w:tab/>
      </w:r>
      <w:r>
        <w:rPr>
          <w:noProof/>
        </w:rPr>
        <w:t>Type: ProblemDetailsExtension</w:t>
      </w:r>
      <w:r>
        <w:rPr>
          <w:noProof/>
        </w:rPr>
        <w:tab/>
      </w:r>
      <w:r>
        <w:rPr>
          <w:noProof/>
        </w:rPr>
        <w:fldChar w:fldCharType="begin" w:fldLock="1"/>
      </w:r>
      <w:r>
        <w:rPr>
          <w:noProof/>
        </w:rPr>
        <w:instrText xml:space="preserve"> PAGEREF _Toc138661654 \h </w:instrText>
      </w:r>
      <w:r>
        <w:rPr>
          <w:noProof/>
        </w:rPr>
      </w:r>
      <w:r>
        <w:rPr>
          <w:noProof/>
        </w:rPr>
        <w:fldChar w:fldCharType="separate"/>
      </w:r>
      <w:r>
        <w:rPr>
          <w:noProof/>
        </w:rPr>
        <w:t>75</w:t>
      </w:r>
      <w:r>
        <w:rPr>
          <w:noProof/>
        </w:rPr>
        <w:fldChar w:fldCharType="end"/>
      </w:r>
    </w:p>
    <w:p w14:paraId="19705475" w14:textId="25F42755" w:rsidR="00EC49E6" w:rsidRDefault="00EC49E6">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_Toc138661655 \h </w:instrText>
      </w:r>
      <w:r>
        <w:rPr>
          <w:noProof/>
        </w:rPr>
      </w:r>
      <w:r>
        <w:rPr>
          <w:noProof/>
        </w:rPr>
        <w:fldChar w:fldCharType="separate"/>
      </w:r>
      <w:r>
        <w:rPr>
          <w:noProof/>
        </w:rPr>
        <w:t>75</w:t>
      </w:r>
      <w:r>
        <w:rPr>
          <w:noProof/>
        </w:rPr>
        <w:fldChar w:fldCharType="end"/>
      </w:r>
    </w:p>
    <w:p w14:paraId="0564CEE5" w14:textId="16291EF0" w:rsidR="00EC49E6" w:rsidRDefault="00EC49E6">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_Toc138661656 \h </w:instrText>
      </w:r>
      <w:r>
        <w:rPr>
          <w:noProof/>
        </w:rPr>
      </w:r>
      <w:r>
        <w:rPr>
          <w:noProof/>
        </w:rPr>
        <w:fldChar w:fldCharType="separate"/>
      </w:r>
      <w:r>
        <w:rPr>
          <w:noProof/>
        </w:rPr>
        <w:t>75</w:t>
      </w:r>
      <w:r>
        <w:rPr>
          <w:noProof/>
        </w:rPr>
        <w:fldChar w:fldCharType="end"/>
      </w:r>
    </w:p>
    <w:p w14:paraId="0761D820" w14:textId="5E8C7247" w:rsidR="00EC49E6" w:rsidRDefault="00EC49E6">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_Toc138661657 \h </w:instrText>
      </w:r>
      <w:r>
        <w:rPr>
          <w:noProof/>
        </w:rPr>
      </w:r>
      <w:r>
        <w:rPr>
          <w:noProof/>
        </w:rPr>
        <w:fldChar w:fldCharType="separate"/>
      </w:r>
      <w:r>
        <w:rPr>
          <w:noProof/>
        </w:rPr>
        <w:t>75</w:t>
      </w:r>
      <w:r>
        <w:rPr>
          <w:noProof/>
        </w:rPr>
        <w:fldChar w:fldCharType="end"/>
      </w:r>
    </w:p>
    <w:p w14:paraId="4FACE830" w14:textId="2B6725A3" w:rsidR="00EC49E6" w:rsidRDefault="00EC49E6">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_Toc138661658 \h </w:instrText>
      </w:r>
      <w:r>
        <w:rPr>
          <w:noProof/>
        </w:rPr>
      </w:r>
      <w:r>
        <w:rPr>
          <w:noProof/>
        </w:rPr>
        <w:fldChar w:fldCharType="separate"/>
      </w:r>
      <w:r>
        <w:rPr>
          <w:noProof/>
        </w:rPr>
        <w:t>75</w:t>
      </w:r>
      <w:r>
        <w:rPr>
          <w:noProof/>
        </w:rPr>
        <w:fldChar w:fldCharType="end"/>
      </w:r>
    </w:p>
    <w:p w14:paraId="37546BDB" w14:textId="05FB239F" w:rsidR="00EC49E6" w:rsidRDefault="00EC49E6">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_Toc138661659 \h </w:instrText>
      </w:r>
      <w:r>
        <w:rPr>
          <w:noProof/>
        </w:rPr>
      </w:r>
      <w:r>
        <w:rPr>
          <w:noProof/>
        </w:rPr>
        <w:fldChar w:fldCharType="separate"/>
      </w:r>
      <w:r>
        <w:rPr>
          <w:noProof/>
        </w:rPr>
        <w:t>76</w:t>
      </w:r>
      <w:r>
        <w:rPr>
          <w:noProof/>
        </w:rPr>
        <w:fldChar w:fldCharType="end"/>
      </w:r>
    </w:p>
    <w:p w14:paraId="3CBA720C" w14:textId="02142B90" w:rsidR="00EC49E6" w:rsidRDefault="00EC49E6">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_Toc138661660 \h </w:instrText>
      </w:r>
      <w:r>
        <w:rPr>
          <w:noProof/>
        </w:rPr>
      </w:r>
      <w:r>
        <w:rPr>
          <w:noProof/>
        </w:rPr>
        <w:fldChar w:fldCharType="separate"/>
      </w:r>
      <w:r>
        <w:rPr>
          <w:noProof/>
        </w:rPr>
        <w:t>76</w:t>
      </w:r>
      <w:r>
        <w:rPr>
          <w:noProof/>
        </w:rPr>
        <w:fldChar w:fldCharType="end"/>
      </w:r>
    </w:p>
    <w:p w14:paraId="57B606C2" w14:textId="01F9E459" w:rsidR="00EC49E6" w:rsidRDefault="00EC49E6">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_Toc138661661 \h </w:instrText>
      </w:r>
      <w:r>
        <w:rPr>
          <w:noProof/>
        </w:rPr>
      </w:r>
      <w:r>
        <w:rPr>
          <w:noProof/>
        </w:rPr>
        <w:fldChar w:fldCharType="separate"/>
      </w:r>
      <w:r>
        <w:rPr>
          <w:noProof/>
        </w:rPr>
        <w:t>76</w:t>
      </w:r>
      <w:r>
        <w:rPr>
          <w:noProof/>
        </w:rPr>
        <w:fldChar w:fldCharType="end"/>
      </w:r>
    </w:p>
    <w:p w14:paraId="7D2E167E" w14:textId="04E03DE2" w:rsidR="00EC49E6" w:rsidRDefault="00EC49E6">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_Toc138661662 \h </w:instrText>
      </w:r>
      <w:r>
        <w:rPr>
          <w:noProof/>
        </w:rPr>
      </w:r>
      <w:r>
        <w:rPr>
          <w:noProof/>
        </w:rPr>
        <w:fldChar w:fldCharType="separate"/>
      </w:r>
      <w:r>
        <w:rPr>
          <w:noProof/>
        </w:rPr>
        <w:t>76</w:t>
      </w:r>
      <w:r>
        <w:rPr>
          <w:noProof/>
        </w:rPr>
        <w:fldChar w:fldCharType="end"/>
      </w:r>
    </w:p>
    <w:p w14:paraId="6C21CDB1" w14:textId="79BC0494" w:rsidR="00EC49E6" w:rsidRDefault="00EC49E6">
      <w:pPr>
        <w:pStyle w:val="TOC5"/>
        <w:rPr>
          <w:rFonts w:asciiTheme="minorHAnsi" w:eastAsiaTheme="minorEastAsia" w:hAnsiTheme="minorHAnsi" w:cstheme="minorBidi"/>
          <w:noProof/>
          <w:sz w:val="22"/>
          <w:szCs w:val="22"/>
          <w:lang w:eastAsia="en-GB"/>
        </w:rPr>
      </w:pPr>
      <w:r>
        <w:rPr>
          <w:noProof/>
        </w:rPr>
        <w:t>6.2.6.4.1</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_Toc138661663 \h </w:instrText>
      </w:r>
      <w:r>
        <w:rPr>
          <w:noProof/>
        </w:rPr>
      </w:r>
      <w:r>
        <w:rPr>
          <w:noProof/>
        </w:rPr>
        <w:fldChar w:fldCharType="separate"/>
      </w:r>
      <w:r>
        <w:rPr>
          <w:noProof/>
        </w:rPr>
        <w:t>76</w:t>
      </w:r>
      <w:r>
        <w:rPr>
          <w:noProof/>
        </w:rPr>
        <w:fldChar w:fldCharType="end"/>
      </w:r>
    </w:p>
    <w:p w14:paraId="67DCEB1F" w14:textId="43C8770A" w:rsidR="00EC49E6" w:rsidRDefault="00EC49E6">
      <w:pPr>
        <w:pStyle w:val="TOC5"/>
        <w:rPr>
          <w:rFonts w:asciiTheme="minorHAnsi" w:eastAsiaTheme="minorEastAsia" w:hAnsiTheme="minorHAnsi" w:cstheme="minorBidi"/>
          <w:noProof/>
          <w:sz w:val="22"/>
          <w:szCs w:val="22"/>
          <w:lang w:eastAsia="en-GB"/>
        </w:rPr>
      </w:pPr>
      <w:r>
        <w:rPr>
          <w:noProof/>
        </w:rPr>
        <w:t>6.2.6.4.2</w:t>
      </w:r>
      <w:r>
        <w:rPr>
          <w:rFonts w:asciiTheme="minorHAnsi" w:eastAsiaTheme="minorEastAsia" w:hAnsiTheme="minorHAnsi" w:cstheme="minorBidi"/>
          <w:noProof/>
          <w:sz w:val="22"/>
          <w:szCs w:val="22"/>
          <w:lang w:eastAsia="en-GB"/>
        </w:rPr>
        <w:tab/>
      </w:r>
      <w:r>
        <w:rPr>
          <w:noProof/>
        </w:rPr>
        <w:t>Type: ExtProblemDetails</w:t>
      </w:r>
      <w:r>
        <w:rPr>
          <w:noProof/>
        </w:rPr>
        <w:tab/>
      </w:r>
      <w:r>
        <w:rPr>
          <w:noProof/>
        </w:rPr>
        <w:fldChar w:fldCharType="begin" w:fldLock="1"/>
      </w:r>
      <w:r>
        <w:rPr>
          <w:noProof/>
        </w:rPr>
        <w:instrText xml:space="preserve"> PAGEREF _Toc138661664 \h </w:instrText>
      </w:r>
      <w:r>
        <w:rPr>
          <w:noProof/>
        </w:rPr>
      </w:r>
      <w:r>
        <w:rPr>
          <w:noProof/>
        </w:rPr>
        <w:fldChar w:fldCharType="separate"/>
      </w:r>
      <w:r>
        <w:rPr>
          <w:noProof/>
        </w:rPr>
        <w:t>77</w:t>
      </w:r>
      <w:r>
        <w:rPr>
          <w:noProof/>
        </w:rPr>
        <w:fldChar w:fldCharType="end"/>
      </w:r>
    </w:p>
    <w:p w14:paraId="2134ECCA" w14:textId="61292818" w:rsidR="00EC49E6" w:rsidRDefault="00EC49E6">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_Toc138661665 \h </w:instrText>
      </w:r>
      <w:r>
        <w:rPr>
          <w:noProof/>
        </w:rPr>
      </w:r>
      <w:r>
        <w:rPr>
          <w:noProof/>
        </w:rPr>
        <w:fldChar w:fldCharType="separate"/>
      </w:r>
      <w:r>
        <w:rPr>
          <w:noProof/>
        </w:rPr>
        <w:t>77</w:t>
      </w:r>
      <w:r>
        <w:rPr>
          <w:noProof/>
        </w:rPr>
        <w:fldChar w:fldCharType="end"/>
      </w:r>
    </w:p>
    <w:p w14:paraId="066CC3C6" w14:textId="247E0534" w:rsidR="00EC49E6" w:rsidRDefault="00EC49E6">
      <w:pPr>
        <w:pStyle w:val="TOC5"/>
        <w:rPr>
          <w:rFonts w:asciiTheme="minorHAnsi" w:eastAsiaTheme="minorEastAsia" w:hAnsiTheme="minorHAnsi" w:cstheme="minorBidi"/>
          <w:noProof/>
          <w:sz w:val="22"/>
          <w:szCs w:val="22"/>
          <w:lang w:eastAsia="en-GB"/>
        </w:rPr>
      </w:pPr>
      <w:r w:rsidRPr="00E132A4">
        <w:rPr>
          <w:noProof/>
          <w:lang w:val="en-US"/>
        </w:rPr>
        <w:t>6.2.6.5.1</w:t>
      </w:r>
      <w:r>
        <w:rPr>
          <w:rFonts w:asciiTheme="minorHAnsi" w:eastAsiaTheme="minorEastAsia" w:hAnsiTheme="minorHAnsi" w:cstheme="minorBidi"/>
          <w:noProof/>
          <w:sz w:val="22"/>
          <w:szCs w:val="22"/>
          <w:lang w:eastAsia="en-GB"/>
        </w:rPr>
        <w:tab/>
      </w:r>
      <w:r w:rsidRPr="00E132A4">
        <w:rPr>
          <w:noProof/>
          <w:lang w:val="en-US"/>
        </w:rPr>
        <w:t>Introduction</w:t>
      </w:r>
      <w:r>
        <w:rPr>
          <w:noProof/>
        </w:rPr>
        <w:tab/>
      </w:r>
      <w:r>
        <w:rPr>
          <w:noProof/>
        </w:rPr>
        <w:fldChar w:fldCharType="begin" w:fldLock="1"/>
      </w:r>
      <w:r>
        <w:rPr>
          <w:noProof/>
        </w:rPr>
        <w:instrText xml:space="preserve"> PAGEREF _Toc138661666 \h </w:instrText>
      </w:r>
      <w:r>
        <w:rPr>
          <w:noProof/>
        </w:rPr>
      </w:r>
      <w:r>
        <w:rPr>
          <w:noProof/>
        </w:rPr>
        <w:fldChar w:fldCharType="separate"/>
      </w:r>
      <w:r>
        <w:rPr>
          <w:noProof/>
        </w:rPr>
        <w:t>77</w:t>
      </w:r>
      <w:r>
        <w:rPr>
          <w:noProof/>
        </w:rPr>
        <w:fldChar w:fldCharType="end"/>
      </w:r>
    </w:p>
    <w:p w14:paraId="159F33DC" w14:textId="42A7FA4D" w:rsidR="00EC49E6" w:rsidRDefault="00EC49E6">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N2 MBS Session Management Information</w:t>
      </w:r>
      <w:r>
        <w:rPr>
          <w:noProof/>
        </w:rPr>
        <w:tab/>
      </w:r>
      <w:r>
        <w:rPr>
          <w:noProof/>
        </w:rPr>
        <w:fldChar w:fldCharType="begin" w:fldLock="1"/>
      </w:r>
      <w:r>
        <w:rPr>
          <w:noProof/>
        </w:rPr>
        <w:instrText xml:space="preserve"> PAGEREF _Toc138661667 \h </w:instrText>
      </w:r>
      <w:r>
        <w:rPr>
          <w:noProof/>
        </w:rPr>
      </w:r>
      <w:r>
        <w:rPr>
          <w:noProof/>
        </w:rPr>
        <w:fldChar w:fldCharType="separate"/>
      </w:r>
      <w:r>
        <w:rPr>
          <w:noProof/>
        </w:rPr>
        <w:t>77</w:t>
      </w:r>
      <w:r>
        <w:rPr>
          <w:noProof/>
        </w:rPr>
        <w:fldChar w:fldCharType="end"/>
      </w:r>
    </w:p>
    <w:p w14:paraId="179549DA" w14:textId="7609792C" w:rsidR="00EC49E6" w:rsidRDefault="00EC49E6">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_Toc138661668 \h </w:instrText>
      </w:r>
      <w:r>
        <w:rPr>
          <w:noProof/>
        </w:rPr>
      </w:r>
      <w:r>
        <w:rPr>
          <w:noProof/>
        </w:rPr>
        <w:fldChar w:fldCharType="separate"/>
      </w:r>
      <w:r>
        <w:rPr>
          <w:noProof/>
        </w:rPr>
        <w:t>77</w:t>
      </w:r>
      <w:r>
        <w:rPr>
          <w:noProof/>
        </w:rPr>
        <w:fldChar w:fldCharType="end"/>
      </w:r>
    </w:p>
    <w:p w14:paraId="553EFC3F" w14:textId="6B2AE847" w:rsidR="00EC49E6" w:rsidRDefault="00EC49E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_Toc138661669 \h </w:instrText>
      </w:r>
      <w:r>
        <w:rPr>
          <w:noProof/>
        </w:rPr>
      </w:r>
      <w:r>
        <w:rPr>
          <w:noProof/>
        </w:rPr>
        <w:fldChar w:fldCharType="separate"/>
      </w:r>
      <w:r>
        <w:rPr>
          <w:noProof/>
        </w:rPr>
        <w:t>77</w:t>
      </w:r>
      <w:r>
        <w:rPr>
          <w:noProof/>
        </w:rPr>
        <w:fldChar w:fldCharType="end"/>
      </w:r>
    </w:p>
    <w:p w14:paraId="6C5FE4BC" w14:textId="68824A23" w:rsidR="00EC49E6" w:rsidRDefault="00EC49E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_Toc138661670 \h </w:instrText>
      </w:r>
      <w:r>
        <w:rPr>
          <w:noProof/>
        </w:rPr>
      </w:r>
      <w:r>
        <w:rPr>
          <w:noProof/>
        </w:rPr>
        <w:fldChar w:fldCharType="separate"/>
      </w:r>
      <w:r>
        <w:rPr>
          <w:noProof/>
        </w:rPr>
        <w:t>77</w:t>
      </w:r>
      <w:r>
        <w:rPr>
          <w:noProof/>
        </w:rPr>
        <w:fldChar w:fldCharType="end"/>
      </w:r>
    </w:p>
    <w:p w14:paraId="35D6F70F" w14:textId="72A22348" w:rsidR="00EC49E6" w:rsidRDefault="00EC49E6">
      <w:pPr>
        <w:pStyle w:val="TOC4"/>
        <w:rPr>
          <w:rFonts w:asciiTheme="minorHAnsi" w:eastAsiaTheme="minorEastAsia" w:hAnsiTheme="minorHAnsi" w:cstheme="minorBidi"/>
          <w:noProof/>
          <w:sz w:val="22"/>
          <w:szCs w:val="22"/>
          <w:lang w:eastAsia="en-GB"/>
        </w:rPr>
      </w:pPr>
      <w:r>
        <w:rPr>
          <w:noProof/>
        </w:rPr>
        <w:lastRenderedPageBreak/>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_Toc138661671 \h </w:instrText>
      </w:r>
      <w:r>
        <w:rPr>
          <w:noProof/>
        </w:rPr>
      </w:r>
      <w:r>
        <w:rPr>
          <w:noProof/>
        </w:rPr>
        <w:fldChar w:fldCharType="separate"/>
      </w:r>
      <w:r>
        <w:rPr>
          <w:noProof/>
        </w:rPr>
        <w:t>78</w:t>
      </w:r>
      <w:r>
        <w:rPr>
          <w:noProof/>
        </w:rPr>
        <w:fldChar w:fldCharType="end"/>
      </w:r>
    </w:p>
    <w:p w14:paraId="12D0D08B" w14:textId="32C97752" w:rsidR="00EC49E6" w:rsidRDefault="00EC49E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_Toc138661672 \h </w:instrText>
      </w:r>
      <w:r>
        <w:rPr>
          <w:noProof/>
        </w:rPr>
      </w:r>
      <w:r>
        <w:rPr>
          <w:noProof/>
        </w:rPr>
        <w:fldChar w:fldCharType="separate"/>
      </w:r>
      <w:r>
        <w:rPr>
          <w:noProof/>
        </w:rPr>
        <w:t>78</w:t>
      </w:r>
      <w:r>
        <w:rPr>
          <w:noProof/>
        </w:rPr>
        <w:fldChar w:fldCharType="end"/>
      </w:r>
    </w:p>
    <w:p w14:paraId="6FDD3305" w14:textId="63D89CB0" w:rsidR="00EC49E6" w:rsidRDefault="00EC49E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_Toc138661673 \h </w:instrText>
      </w:r>
      <w:r>
        <w:rPr>
          <w:noProof/>
        </w:rPr>
      </w:r>
      <w:r>
        <w:rPr>
          <w:noProof/>
        </w:rPr>
        <w:fldChar w:fldCharType="separate"/>
      </w:r>
      <w:r>
        <w:rPr>
          <w:noProof/>
        </w:rPr>
        <w:t>78</w:t>
      </w:r>
      <w:r>
        <w:rPr>
          <w:noProof/>
        </w:rPr>
        <w:fldChar w:fldCharType="end"/>
      </w:r>
    </w:p>
    <w:p w14:paraId="13FB2E72" w14:textId="42CD0C1D" w:rsidR="00EC49E6" w:rsidRDefault="00EC49E6">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_Toc138661674 \h </w:instrText>
      </w:r>
      <w:r>
        <w:rPr>
          <w:noProof/>
        </w:rPr>
      </w:r>
      <w:r>
        <w:rPr>
          <w:noProof/>
        </w:rPr>
        <w:fldChar w:fldCharType="separate"/>
      </w:r>
      <w:r>
        <w:rPr>
          <w:noProof/>
        </w:rPr>
        <w:t>79</w:t>
      </w:r>
      <w:r>
        <w:rPr>
          <w:noProof/>
        </w:rPr>
        <w:fldChar w:fldCharType="end"/>
      </w:r>
    </w:p>
    <w:p w14:paraId="263186FC" w14:textId="4460D86C" w:rsidR="00EC49E6" w:rsidRDefault="00EC49E6">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_Toc138661675 \h </w:instrText>
      </w:r>
      <w:r>
        <w:rPr>
          <w:noProof/>
        </w:rPr>
      </w:r>
      <w:r>
        <w:rPr>
          <w:noProof/>
        </w:rPr>
        <w:fldChar w:fldCharType="separate"/>
      </w:r>
      <w:r>
        <w:rPr>
          <w:noProof/>
        </w:rPr>
        <w:t>79</w:t>
      </w:r>
      <w:r>
        <w:rPr>
          <w:noProof/>
        </w:rPr>
        <w:fldChar w:fldCharType="end"/>
      </w:r>
    </w:p>
    <w:p w14:paraId="55143488" w14:textId="4F8D2CEC" w:rsidR="00EC49E6" w:rsidRDefault="00EC49E6" w:rsidP="00EC49E6">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_Toc138661676 \h </w:instrText>
      </w:r>
      <w:r>
        <w:rPr>
          <w:noProof/>
        </w:rPr>
      </w:r>
      <w:r>
        <w:rPr>
          <w:noProof/>
        </w:rPr>
        <w:fldChar w:fldCharType="separate"/>
      </w:r>
      <w:r>
        <w:rPr>
          <w:noProof/>
        </w:rPr>
        <w:t>79</w:t>
      </w:r>
      <w:r>
        <w:rPr>
          <w:noProof/>
        </w:rPr>
        <w:fldChar w:fldCharType="end"/>
      </w:r>
    </w:p>
    <w:p w14:paraId="03302E16" w14:textId="5319F2F2" w:rsidR="00EC49E6" w:rsidRDefault="00EC49E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_Toc138661677 \h </w:instrText>
      </w:r>
      <w:r>
        <w:rPr>
          <w:noProof/>
        </w:rPr>
      </w:r>
      <w:r>
        <w:rPr>
          <w:noProof/>
        </w:rPr>
        <w:fldChar w:fldCharType="separate"/>
      </w:r>
      <w:r>
        <w:rPr>
          <w:noProof/>
        </w:rPr>
        <w:t>79</w:t>
      </w:r>
      <w:r>
        <w:rPr>
          <w:noProof/>
        </w:rPr>
        <w:fldChar w:fldCharType="end"/>
      </w:r>
    </w:p>
    <w:p w14:paraId="6A64ABF3" w14:textId="0FC05E16" w:rsidR="00EC49E6" w:rsidRDefault="00EC49E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_Toc138661678 \h </w:instrText>
      </w:r>
      <w:r>
        <w:rPr>
          <w:noProof/>
        </w:rPr>
      </w:r>
      <w:r>
        <w:rPr>
          <w:noProof/>
        </w:rPr>
        <w:fldChar w:fldCharType="separate"/>
      </w:r>
      <w:r>
        <w:rPr>
          <w:noProof/>
        </w:rPr>
        <w:t>80</w:t>
      </w:r>
      <w:r>
        <w:rPr>
          <w:noProof/>
        </w:rPr>
        <w:fldChar w:fldCharType="end"/>
      </w:r>
    </w:p>
    <w:p w14:paraId="33257EB2" w14:textId="1B37A767" w:rsidR="00EC49E6" w:rsidRDefault="00EC49E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_Toc138661679 \h </w:instrText>
      </w:r>
      <w:r>
        <w:rPr>
          <w:noProof/>
        </w:rPr>
      </w:r>
      <w:r>
        <w:rPr>
          <w:noProof/>
        </w:rPr>
        <w:fldChar w:fldCharType="separate"/>
      </w:r>
      <w:r>
        <w:rPr>
          <w:noProof/>
        </w:rPr>
        <w:t>82</w:t>
      </w:r>
      <w:r>
        <w:rPr>
          <w:noProof/>
        </w:rPr>
        <w:fldChar w:fldCharType="end"/>
      </w:r>
    </w:p>
    <w:p w14:paraId="407A2EFB" w14:textId="5A942E32" w:rsidR="00EC49E6" w:rsidRDefault="00EC49E6" w:rsidP="00EC49E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_Toc138661680 \h </w:instrText>
      </w:r>
      <w:r>
        <w:rPr>
          <w:noProof/>
        </w:rPr>
      </w:r>
      <w:r>
        <w:rPr>
          <w:noProof/>
        </w:rPr>
        <w:fldChar w:fldCharType="separate"/>
      </w:r>
      <w:r>
        <w:rPr>
          <w:noProof/>
        </w:rPr>
        <w:t>97</w:t>
      </w:r>
      <w:r>
        <w:rPr>
          <w:noProof/>
        </w:rPr>
        <w:fldChar w:fldCharType="end"/>
      </w:r>
    </w:p>
    <w:p w14:paraId="7CD6A724" w14:textId="2A69357E" w:rsidR="00080512" w:rsidRPr="00052626" w:rsidRDefault="00E24BC1">
      <w: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Start w:id="19" w:name="_Toc114825264"/>
      <w:bookmarkStart w:id="20" w:name="_Toc138661493"/>
      <w:bookmarkEnd w:id="9"/>
      <w:r w:rsidRPr="00052626">
        <w:lastRenderedPageBreak/>
        <w:t>Foreword</w:t>
      </w:r>
      <w:bookmarkEnd w:id="10"/>
      <w:bookmarkEnd w:id="11"/>
      <w:bookmarkEnd w:id="12"/>
      <w:bookmarkEnd w:id="13"/>
      <w:bookmarkEnd w:id="14"/>
      <w:bookmarkEnd w:id="15"/>
      <w:bookmarkEnd w:id="16"/>
      <w:bookmarkEnd w:id="17"/>
      <w:bookmarkEnd w:id="18"/>
      <w:bookmarkEnd w:id="19"/>
      <w:bookmarkEnd w:id="20"/>
    </w:p>
    <w:p w14:paraId="429B4BB3" w14:textId="77777777" w:rsidR="00080512" w:rsidRPr="00052626" w:rsidRDefault="00080512">
      <w:r w:rsidRPr="00052626">
        <w:t xml:space="preserve">This Technical </w:t>
      </w:r>
      <w:bookmarkStart w:id="21" w:name="spectype3"/>
      <w:r w:rsidRPr="00052626">
        <w:t>Specification</w:t>
      </w:r>
      <w:bookmarkEnd w:id="21"/>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2" w:name="introduction"/>
      <w:bookmarkEnd w:id="22"/>
      <w:r w:rsidRPr="00052626">
        <w:br w:type="page"/>
      </w:r>
      <w:bookmarkStart w:id="23" w:name="_Toc510696578"/>
      <w:bookmarkStart w:id="24" w:name="_Toc35971370"/>
      <w:bookmarkStart w:id="25" w:name="_Toc67903494"/>
      <w:bookmarkStart w:id="26" w:name="_Toc75174135"/>
      <w:bookmarkStart w:id="27" w:name="_Toc81558519"/>
      <w:bookmarkStart w:id="28" w:name="_Toc85876970"/>
      <w:bookmarkStart w:id="29" w:name="_Toc88681422"/>
      <w:bookmarkStart w:id="30" w:name="_Toc89678109"/>
      <w:bookmarkStart w:id="31" w:name="_Toc98501202"/>
      <w:bookmarkStart w:id="32" w:name="_Toc106634486"/>
      <w:bookmarkStart w:id="33" w:name="_Toc114825265"/>
      <w:bookmarkStart w:id="34" w:name="_Toc510696579"/>
      <w:bookmarkStart w:id="35" w:name="_Toc35971371"/>
      <w:bookmarkStart w:id="36" w:name="_Toc67903495"/>
      <w:bookmarkStart w:id="37" w:name="_Toc138661494"/>
      <w:r w:rsidR="00BA43B4" w:rsidRPr="00052626">
        <w:lastRenderedPageBreak/>
        <w:t>1</w:t>
      </w:r>
      <w:r w:rsidR="00BA43B4" w:rsidRPr="00052626">
        <w:tab/>
        <w:t>Scope</w:t>
      </w:r>
      <w:bookmarkEnd w:id="23"/>
      <w:bookmarkEnd w:id="24"/>
      <w:bookmarkEnd w:id="25"/>
      <w:bookmarkEnd w:id="26"/>
      <w:bookmarkEnd w:id="27"/>
      <w:bookmarkEnd w:id="28"/>
      <w:bookmarkEnd w:id="29"/>
      <w:bookmarkEnd w:id="30"/>
      <w:bookmarkEnd w:id="31"/>
      <w:bookmarkEnd w:id="32"/>
      <w:bookmarkEnd w:id="33"/>
      <w:bookmarkEnd w:id="37"/>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8" w:name="_Toc81558520"/>
      <w:bookmarkStart w:id="39" w:name="_Toc85876971"/>
      <w:bookmarkStart w:id="40" w:name="_Toc88681423"/>
      <w:bookmarkStart w:id="41" w:name="_Toc89678110"/>
      <w:bookmarkStart w:id="42" w:name="_Toc98501203"/>
      <w:bookmarkStart w:id="43" w:name="_Toc106634487"/>
      <w:bookmarkStart w:id="44" w:name="_Toc114825266"/>
      <w:bookmarkStart w:id="45" w:name="_Toc510696580"/>
      <w:bookmarkStart w:id="46" w:name="_Toc35971372"/>
      <w:bookmarkStart w:id="47" w:name="_Toc67903496"/>
      <w:bookmarkStart w:id="48" w:name="_Toc81558521"/>
      <w:bookmarkStart w:id="49" w:name="_Toc138661495"/>
      <w:bookmarkEnd w:id="34"/>
      <w:bookmarkEnd w:id="35"/>
      <w:bookmarkEnd w:id="36"/>
      <w:r w:rsidRPr="00052626">
        <w:t>2</w:t>
      </w:r>
      <w:r w:rsidRPr="00052626">
        <w:tab/>
        <w:t>References</w:t>
      </w:r>
      <w:bookmarkEnd w:id="38"/>
      <w:bookmarkEnd w:id="39"/>
      <w:bookmarkEnd w:id="40"/>
      <w:bookmarkEnd w:id="41"/>
      <w:bookmarkEnd w:id="42"/>
      <w:bookmarkEnd w:id="43"/>
      <w:bookmarkEnd w:id="44"/>
      <w:bookmarkEnd w:id="49"/>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50"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50"/>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51" w:name="_Toc85876972"/>
      <w:bookmarkStart w:id="52" w:name="_Toc88681424"/>
      <w:bookmarkStart w:id="53" w:name="_Toc89678111"/>
      <w:bookmarkStart w:id="54" w:name="_Toc98501204"/>
      <w:bookmarkStart w:id="55" w:name="_Toc106634488"/>
      <w:bookmarkStart w:id="56" w:name="_Toc114825267"/>
      <w:bookmarkStart w:id="57" w:name="_Toc138661496"/>
      <w:r w:rsidRPr="00052626">
        <w:t>3</w:t>
      </w:r>
      <w:r w:rsidRPr="00052626">
        <w:tab/>
        <w:t>Definitions, symbols and abbreviations</w:t>
      </w:r>
      <w:bookmarkEnd w:id="45"/>
      <w:bookmarkEnd w:id="46"/>
      <w:bookmarkEnd w:id="47"/>
      <w:bookmarkEnd w:id="48"/>
      <w:bookmarkEnd w:id="51"/>
      <w:bookmarkEnd w:id="52"/>
      <w:bookmarkEnd w:id="53"/>
      <w:bookmarkEnd w:id="54"/>
      <w:bookmarkEnd w:id="55"/>
      <w:bookmarkEnd w:id="56"/>
      <w:bookmarkEnd w:id="57"/>
    </w:p>
    <w:p w14:paraId="5AB8F883" w14:textId="77777777" w:rsidR="008A6D4A" w:rsidRPr="00052626" w:rsidRDefault="008A6D4A" w:rsidP="0053693A">
      <w:pPr>
        <w:pStyle w:val="Heading2"/>
      </w:pPr>
      <w:bookmarkStart w:id="58" w:name="_Toc510696581"/>
      <w:bookmarkStart w:id="59" w:name="_Toc35971373"/>
      <w:bookmarkStart w:id="60" w:name="_Toc67903497"/>
      <w:bookmarkStart w:id="61" w:name="_Toc81558522"/>
      <w:bookmarkStart w:id="62" w:name="_Toc85876973"/>
      <w:bookmarkStart w:id="63" w:name="_Toc88681425"/>
      <w:bookmarkStart w:id="64" w:name="_Toc89678112"/>
      <w:bookmarkStart w:id="65" w:name="_Toc98501205"/>
      <w:bookmarkStart w:id="66" w:name="_Toc106634489"/>
      <w:bookmarkStart w:id="67" w:name="_Toc114825268"/>
      <w:bookmarkStart w:id="68" w:name="_Toc138661497"/>
      <w:r w:rsidRPr="00052626">
        <w:t>3.1</w:t>
      </w:r>
      <w:r w:rsidRPr="00052626">
        <w:tab/>
        <w:t>Definitions</w:t>
      </w:r>
      <w:bookmarkEnd w:id="58"/>
      <w:bookmarkEnd w:id="59"/>
      <w:bookmarkEnd w:id="60"/>
      <w:bookmarkEnd w:id="61"/>
      <w:bookmarkEnd w:id="62"/>
      <w:bookmarkEnd w:id="63"/>
      <w:bookmarkEnd w:id="64"/>
      <w:bookmarkEnd w:id="65"/>
      <w:bookmarkEnd w:id="66"/>
      <w:bookmarkEnd w:id="67"/>
      <w:bookmarkEnd w:id="68"/>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69" w:name="_Toc81558524"/>
      <w:bookmarkStart w:id="70" w:name="_Toc85876975"/>
      <w:bookmarkStart w:id="71" w:name="_Toc88681427"/>
      <w:bookmarkStart w:id="72" w:name="_Toc89678114"/>
      <w:bookmarkStart w:id="73" w:name="_Toc98501206"/>
      <w:bookmarkStart w:id="74" w:name="_Toc106634490"/>
      <w:bookmarkStart w:id="75" w:name="_Toc114825269"/>
      <w:bookmarkStart w:id="76" w:name="_Toc138661498"/>
      <w:r w:rsidRPr="00052626">
        <w:t>3.</w:t>
      </w:r>
      <w:r w:rsidR="00D704F4">
        <w:t>2</w:t>
      </w:r>
      <w:r w:rsidRPr="00052626">
        <w:tab/>
        <w:t>Abbreviations</w:t>
      </w:r>
      <w:bookmarkEnd w:id="69"/>
      <w:bookmarkEnd w:id="70"/>
      <w:bookmarkEnd w:id="71"/>
      <w:bookmarkEnd w:id="72"/>
      <w:bookmarkEnd w:id="73"/>
      <w:bookmarkEnd w:id="74"/>
      <w:bookmarkEnd w:id="75"/>
      <w:bookmarkEnd w:id="76"/>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77" w:name="_Toc510696584"/>
      <w:bookmarkStart w:id="78" w:name="_Toc35971376"/>
      <w:bookmarkStart w:id="79" w:name="_Toc67903500"/>
      <w:bookmarkStart w:id="80" w:name="_Toc75192259"/>
      <w:bookmarkStart w:id="81" w:name="_Toc81558525"/>
      <w:bookmarkStart w:id="82" w:name="_Toc85876976"/>
      <w:bookmarkStart w:id="83" w:name="_Toc88681428"/>
      <w:bookmarkStart w:id="84" w:name="_Toc89678115"/>
      <w:bookmarkStart w:id="85" w:name="_Toc98501207"/>
      <w:bookmarkStart w:id="86" w:name="_Toc106634491"/>
      <w:bookmarkStart w:id="87" w:name="_Toc114825270"/>
      <w:bookmarkStart w:id="88" w:name="_Toc138661499"/>
      <w:r w:rsidRPr="00052626">
        <w:lastRenderedPageBreak/>
        <w:t>4</w:t>
      </w:r>
      <w:r w:rsidRPr="00052626">
        <w:tab/>
        <w:t>Overview</w:t>
      </w:r>
      <w:bookmarkEnd w:id="77"/>
      <w:bookmarkEnd w:id="78"/>
      <w:bookmarkEnd w:id="79"/>
      <w:bookmarkEnd w:id="80"/>
      <w:bookmarkEnd w:id="81"/>
      <w:bookmarkEnd w:id="82"/>
      <w:bookmarkEnd w:id="83"/>
      <w:bookmarkEnd w:id="84"/>
      <w:bookmarkEnd w:id="85"/>
      <w:bookmarkEnd w:id="86"/>
      <w:bookmarkEnd w:id="87"/>
      <w:bookmarkEnd w:id="88"/>
    </w:p>
    <w:p w14:paraId="76286AA0" w14:textId="77777777" w:rsidR="00BA43B4" w:rsidRPr="00052626" w:rsidRDefault="00BA43B4" w:rsidP="0053693A">
      <w:pPr>
        <w:pStyle w:val="Heading2"/>
      </w:pPr>
      <w:bookmarkStart w:id="89" w:name="_Toc25073751"/>
      <w:bookmarkStart w:id="90" w:name="_Toc34062916"/>
      <w:bookmarkStart w:id="91" w:name="_Toc43119884"/>
      <w:bookmarkStart w:id="92" w:name="_Toc49767936"/>
      <w:bookmarkStart w:id="93" w:name="_Toc56434109"/>
      <w:bookmarkStart w:id="94" w:name="_Toc67687683"/>
      <w:bookmarkStart w:id="95" w:name="_Toc81558526"/>
      <w:bookmarkStart w:id="96" w:name="_Toc85876977"/>
      <w:bookmarkStart w:id="97" w:name="_Toc88681429"/>
      <w:bookmarkStart w:id="98" w:name="_Toc89678116"/>
      <w:bookmarkStart w:id="99" w:name="_Toc98501208"/>
      <w:bookmarkStart w:id="100" w:name="_Toc106634492"/>
      <w:bookmarkStart w:id="101" w:name="_Toc114825271"/>
      <w:bookmarkStart w:id="102" w:name="_Toc138661500"/>
      <w:r w:rsidRPr="00052626">
        <w:t>4.1</w:t>
      </w:r>
      <w:r w:rsidRPr="00052626">
        <w:tab/>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15pt" o:ole="">
            <v:imagedata r:id="rId12" o:title=""/>
          </v:shape>
          <o:OLEObject Type="Embed" ProgID="Visio.Drawing.11" ShapeID="_x0000_i1027" DrawAspect="Content" ObjectID="_1749274513"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03" w:name="_Toc81558527"/>
      <w:bookmarkStart w:id="104" w:name="_Toc85876978"/>
      <w:bookmarkStart w:id="105" w:name="_Toc88681430"/>
      <w:bookmarkStart w:id="106" w:name="_Toc89678117"/>
      <w:bookmarkStart w:id="107" w:name="_Toc98501209"/>
      <w:bookmarkStart w:id="108" w:name="_Toc106634493"/>
      <w:bookmarkStart w:id="109" w:name="_Toc114825272"/>
      <w:bookmarkStart w:id="110" w:name="_Toc138661501"/>
      <w:r w:rsidRPr="00052626">
        <w:t>5</w:t>
      </w:r>
      <w:r w:rsidRPr="00052626">
        <w:tab/>
        <w:t>Services offered by the MB-SMF</w:t>
      </w:r>
      <w:bookmarkEnd w:id="103"/>
      <w:bookmarkEnd w:id="104"/>
      <w:bookmarkEnd w:id="105"/>
      <w:bookmarkEnd w:id="106"/>
      <w:bookmarkEnd w:id="107"/>
      <w:bookmarkEnd w:id="108"/>
      <w:bookmarkEnd w:id="109"/>
      <w:bookmarkEnd w:id="110"/>
    </w:p>
    <w:p w14:paraId="7EEA52DB" w14:textId="77777777" w:rsidR="008A66D4" w:rsidRPr="00052626" w:rsidRDefault="008A66D4" w:rsidP="0053693A">
      <w:pPr>
        <w:pStyle w:val="Heading2"/>
      </w:pPr>
      <w:bookmarkStart w:id="111" w:name="_Toc510696586"/>
      <w:bookmarkStart w:id="112" w:name="_Toc35971378"/>
      <w:bookmarkStart w:id="113" w:name="_Toc67903502"/>
      <w:bookmarkStart w:id="114" w:name="_Toc75192261"/>
      <w:bookmarkStart w:id="115" w:name="_Toc81558528"/>
      <w:bookmarkStart w:id="116" w:name="_Toc85876979"/>
      <w:bookmarkStart w:id="117" w:name="_Toc88681431"/>
      <w:bookmarkStart w:id="118" w:name="_Toc89678118"/>
      <w:bookmarkStart w:id="119" w:name="_Toc98501210"/>
      <w:bookmarkStart w:id="120" w:name="_Toc106634494"/>
      <w:bookmarkStart w:id="121" w:name="_Toc114825273"/>
      <w:bookmarkStart w:id="122" w:name="_Toc138661502"/>
      <w:r w:rsidRPr="00052626">
        <w:t>5.1</w:t>
      </w:r>
      <w:r w:rsidRPr="00052626">
        <w:tab/>
        <w:t>Introduction</w:t>
      </w:r>
      <w:bookmarkEnd w:id="111"/>
      <w:bookmarkEnd w:id="112"/>
      <w:bookmarkEnd w:id="113"/>
      <w:bookmarkEnd w:id="114"/>
      <w:bookmarkEnd w:id="115"/>
      <w:bookmarkEnd w:id="116"/>
      <w:bookmarkEnd w:id="117"/>
      <w:bookmarkEnd w:id="118"/>
      <w:bookmarkEnd w:id="119"/>
      <w:bookmarkEnd w:id="120"/>
      <w:bookmarkEnd w:id="121"/>
      <w:bookmarkEnd w:id="12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2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24" w:name="_PERM_MCCTEMPBM_CRPT81600003___7"/>
            <w:bookmarkEnd w:id="12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24"/>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25" w:name="_Toc510696587"/>
      <w:bookmarkStart w:id="126" w:name="_Toc35971379"/>
      <w:bookmarkStart w:id="127" w:name="_Toc67903503"/>
      <w:bookmarkStart w:id="128" w:name="_Toc75426338"/>
      <w:bookmarkStart w:id="129" w:name="_Toc81558529"/>
      <w:bookmarkStart w:id="130" w:name="_Toc85876980"/>
      <w:bookmarkStart w:id="131" w:name="_Toc88681432"/>
      <w:bookmarkStart w:id="132" w:name="_Toc89678119"/>
      <w:bookmarkStart w:id="133" w:name="_Toc98501211"/>
      <w:bookmarkStart w:id="134" w:name="_Toc106634495"/>
      <w:bookmarkStart w:id="135" w:name="_Toc114825274"/>
      <w:bookmarkStart w:id="136" w:name="_Toc510696589"/>
      <w:bookmarkStart w:id="137" w:name="_Toc35971381"/>
      <w:bookmarkStart w:id="138" w:name="_Toc67903505"/>
      <w:bookmarkStart w:id="139" w:name="_Toc510696592"/>
      <w:bookmarkStart w:id="140" w:name="_Toc35971384"/>
      <w:bookmarkStart w:id="141" w:name="_Toc67903508"/>
      <w:bookmarkStart w:id="142" w:name="_Toc75426343"/>
      <w:bookmarkStart w:id="143" w:name="_Toc81558534"/>
      <w:bookmarkStart w:id="144" w:name="_Toc81558537"/>
      <w:bookmarkStart w:id="145" w:name="_Toc138661503"/>
      <w:r w:rsidRPr="00052626">
        <w:t>5.2</w:t>
      </w:r>
      <w:r w:rsidRPr="00052626">
        <w:tab/>
        <w:t>Nmbsmf_TMGI Service</w:t>
      </w:r>
      <w:bookmarkEnd w:id="125"/>
      <w:bookmarkEnd w:id="126"/>
      <w:bookmarkEnd w:id="127"/>
      <w:bookmarkEnd w:id="128"/>
      <w:bookmarkEnd w:id="129"/>
      <w:bookmarkEnd w:id="130"/>
      <w:bookmarkEnd w:id="131"/>
      <w:bookmarkEnd w:id="132"/>
      <w:bookmarkEnd w:id="133"/>
      <w:bookmarkEnd w:id="134"/>
      <w:bookmarkEnd w:id="135"/>
      <w:bookmarkEnd w:id="145"/>
    </w:p>
    <w:p w14:paraId="72668644" w14:textId="77777777" w:rsidR="00947CE8" w:rsidRPr="00052626" w:rsidRDefault="00947CE8" w:rsidP="0053693A">
      <w:pPr>
        <w:pStyle w:val="Heading3"/>
      </w:pPr>
      <w:bookmarkStart w:id="146" w:name="_Toc510696588"/>
      <w:bookmarkStart w:id="147" w:name="_Toc35971380"/>
      <w:bookmarkStart w:id="148" w:name="_Toc67903504"/>
      <w:bookmarkStart w:id="149" w:name="_Toc75426339"/>
      <w:bookmarkStart w:id="150" w:name="_Toc81558530"/>
      <w:bookmarkStart w:id="151" w:name="_Toc85876981"/>
      <w:bookmarkStart w:id="152" w:name="_Toc88681433"/>
      <w:bookmarkStart w:id="153" w:name="_Toc89678120"/>
      <w:bookmarkStart w:id="154" w:name="_Toc98501212"/>
      <w:bookmarkStart w:id="155" w:name="_Toc106634496"/>
      <w:bookmarkStart w:id="156" w:name="_Toc114825275"/>
      <w:bookmarkStart w:id="157" w:name="_Toc138661504"/>
      <w:r w:rsidRPr="00052626">
        <w:t>5.2.1</w:t>
      </w:r>
      <w:r w:rsidRPr="00052626">
        <w:tab/>
        <w:t>Service Description</w:t>
      </w:r>
      <w:bookmarkEnd w:id="146"/>
      <w:bookmarkEnd w:id="147"/>
      <w:bookmarkEnd w:id="148"/>
      <w:bookmarkEnd w:id="149"/>
      <w:bookmarkEnd w:id="150"/>
      <w:bookmarkEnd w:id="151"/>
      <w:bookmarkEnd w:id="152"/>
      <w:bookmarkEnd w:id="153"/>
      <w:bookmarkEnd w:id="154"/>
      <w:bookmarkEnd w:id="155"/>
      <w:bookmarkEnd w:id="156"/>
      <w:bookmarkEnd w:id="157"/>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58" w:name="_Toc81558531"/>
      <w:bookmarkStart w:id="159" w:name="_Toc85876982"/>
      <w:bookmarkStart w:id="160" w:name="_Toc88681434"/>
      <w:bookmarkStart w:id="161" w:name="_Toc89678121"/>
      <w:bookmarkStart w:id="162" w:name="_Toc98501213"/>
      <w:bookmarkStart w:id="163" w:name="_Toc106634497"/>
      <w:bookmarkStart w:id="164" w:name="_Toc114825276"/>
      <w:bookmarkStart w:id="165" w:name="_Toc138661505"/>
      <w:bookmarkEnd w:id="136"/>
      <w:bookmarkEnd w:id="137"/>
      <w:bookmarkEnd w:id="138"/>
      <w:r w:rsidRPr="00052626">
        <w:lastRenderedPageBreak/>
        <w:t>5.2.2</w:t>
      </w:r>
      <w:r w:rsidRPr="00052626">
        <w:tab/>
        <w:t>Service Operations</w:t>
      </w:r>
      <w:bookmarkEnd w:id="158"/>
      <w:bookmarkEnd w:id="159"/>
      <w:bookmarkEnd w:id="160"/>
      <w:bookmarkEnd w:id="161"/>
      <w:bookmarkEnd w:id="162"/>
      <w:bookmarkEnd w:id="163"/>
      <w:bookmarkEnd w:id="164"/>
      <w:bookmarkEnd w:id="165"/>
    </w:p>
    <w:p w14:paraId="74BBC0F0" w14:textId="77777777" w:rsidR="00947CE8" w:rsidRPr="00052626" w:rsidRDefault="00947CE8" w:rsidP="0053693A">
      <w:pPr>
        <w:pStyle w:val="Heading4"/>
      </w:pPr>
      <w:bookmarkStart w:id="166" w:name="_Toc510696590"/>
      <w:bookmarkStart w:id="167" w:name="_Toc35971382"/>
      <w:bookmarkStart w:id="168" w:name="_Toc67903506"/>
      <w:bookmarkStart w:id="169" w:name="_Toc75426341"/>
      <w:bookmarkStart w:id="170" w:name="_Toc81558532"/>
      <w:bookmarkStart w:id="171" w:name="_Toc85876983"/>
      <w:bookmarkStart w:id="172" w:name="_Toc88681435"/>
      <w:bookmarkStart w:id="173" w:name="_Toc89678122"/>
      <w:bookmarkStart w:id="174" w:name="_Toc98501214"/>
      <w:bookmarkStart w:id="175" w:name="_Toc106634498"/>
      <w:bookmarkStart w:id="176" w:name="_Toc114825277"/>
      <w:bookmarkStart w:id="177" w:name="_Toc138661506"/>
      <w:r w:rsidRPr="00052626">
        <w:t>5.2.2.1</w:t>
      </w:r>
      <w:r w:rsidRPr="00052626">
        <w:tab/>
        <w:t>Introduction</w:t>
      </w:r>
      <w:bookmarkEnd w:id="166"/>
      <w:bookmarkEnd w:id="167"/>
      <w:bookmarkEnd w:id="168"/>
      <w:bookmarkEnd w:id="169"/>
      <w:bookmarkEnd w:id="170"/>
      <w:bookmarkEnd w:id="171"/>
      <w:bookmarkEnd w:id="172"/>
      <w:bookmarkEnd w:id="173"/>
      <w:bookmarkEnd w:id="174"/>
      <w:bookmarkEnd w:id="175"/>
      <w:bookmarkEnd w:id="176"/>
      <w:bookmarkEnd w:id="177"/>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78" w:name="_Toc510696591"/>
      <w:bookmarkStart w:id="179" w:name="_Toc35971383"/>
      <w:bookmarkStart w:id="180" w:name="_Toc67903507"/>
      <w:bookmarkStart w:id="181" w:name="_Toc75426342"/>
      <w:bookmarkStart w:id="182" w:name="_Toc81558533"/>
      <w:bookmarkStart w:id="183" w:name="_Toc85876984"/>
      <w:bookmarkStart w:id="184" w:name="_Toc88681436"/>
      <w:bookmarkStart w:id="185" w:name="_Toc89678123"/>
      <w:bookmarkStart w:id="186" w:name="_Toc98501215"/>
      <w:bookmarkStart w:id="187" w:name="_Toc106634499"/>
      <w:bookmarkStart w:id="188" w:name="_Toc114825278"/>
      <w:bookmarkStart w:id="189" w:name="_Toc138661507"/>
      <w:r w:rsidRPr="00052626">
        <w:t>5.2.2.2</w:t>
      </w:r>
      <w:r w:rsidRPr="00052626">
        <w:tab/>
        <w:t>TMGI Allocate service operation</w:t>
      </w:r>
      <w:bookmarkEnd w:id="178"/>
      <w:bookmarkEnd w:id="179"/>
      <w:bookmarkEnd w:id="180"/>
      <w:bookmarkEnd w:id="181"/>
      <w:bookmarkEnd w:id="182"/>
      <w:bookmarkEnd w:id="183"/>
      <w:bookmarkEnd w:id="184"/>
      <w:bookmarkEnd w:id="185"/>
      <w:bookmarkEnd w:id="186"/>
      <w:bookmarkEnd w:id="187"/>
      <w:bookmarkEnd w:id="188"/>
      <w:bookmarkEnd w:id="189"/>
    </w:p>
    <w:p w14:paraId="6623607C" w14:textId="77777777" w:rsidR="00947CE8" w:rsidRPr="00052626" w:rsidRDefault="00947CE8" w:rsidP="0053693A">
      <w:pPr>
        <w:pStyle w:val="Heading5"/>
      </w:pPr>
      <w:bookmarkStart w:id="190" w:name="_Toc85876985"/>
      <w:bookmarkStart w:id="191" w:name="_Toc88681437"/>
      <w:bookmarkStart w:id="192" w:name="_Toc89678124"/>
      <w:bookmarkStart w:id="193" w:name="_Toc98501216"/>
      <w:bookmarkStart w:id="194" w:name="_Toc106634500"/>
      <w:bookmarkStart w:id="195" w:name="_Toc114825279"/>
      <w:bookmarkStart w:id="196" w:name="_Toc138661508"/>
      <w:r w:rsidRPr="00052626">
        <w:t>5.2.2.2.1</w:t>
      </w:r>
      <w:r w:rsidRPr="00052626">
        <w:tab/>
        <w:t>General</w:t>
      </w:r>
      <w:bookmarkEnd w:id="139"/>
      <w:bookmarkEnd w:id="140"/>
      <w:bookmarkEnd w:id="141"/>
      <w:bookmarkEnd w:id="142"/>
      <w:bookmarkEnd w:id="143"/>
      <w:bookmarkEnd w:id="190"/>
      <w:bookmarkEnd w:id="191"/>
      <w:bookmarkEnd w:id="192"/>
      <w:bookmarkEnd w:id="193"/>
      <w:bookmarkEnd w:id="194"/>
      <w:bookmarkEnd w:id="195"/>
      <w:bookmarkEnd w:id="19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45pt;height:108pt" o:ole="">
            <v:imagedata r:id="rId14" o:title=""/>
          </v:shape>
          <o:OLEObject Type="Embed" ProgID="Visio.Drawing.11" ShapeID="_x0000_i1028" DrawAspect="Content" ObjectID="_1749274514"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197" w:name="_Toc510696595"/>
      <w:bookmarkStart w:id="198" w:name="_Toc35971387"/>
      <w:bookmarkStart w:id="199" w:name="_Toc67903511"/>
      <w:bookmarkStart w:id="200" w:name="_Toc75426346"/>
      <w:bookmarkStart w:id="201" w:name="_Toc81558535"/>
      <w:bookmarkStart w:id="202" w:name="_Toc85876986"/>
      <w:bookmarkStart w:id="203" w:name="_Toc88681438"/>
      <w:bookmarkStart w:id="204" w:name="_Toc89678125"/>
      <w:bookmarkStart w:id="205" w:name="_Toc98501217"/>
      <w:bookmarkStart w:id="206" w:name="_Toc106634501"/>
      <w:bookmarkStart w:id="207" w:name="_Toc114825280"/>
      <w:bookmarkStart w:id="208" w:name="_Toc138661509"/>
      <w:r w:rsidRPr="00052626">
        <w:t>5.2.2.3</w:t>
      </w:r>
      <w:r w:rsidRPr="00052626">
        <w:tab/>
        <w:t>TMGI Deallocate service operation</w:t>
      </w:r>
      <w:bookmarkEnd w:id="197"/>
      <w:bookmarkEnd w:id="198"/>
      <w:bookmarkEnd w:id="199"/>
      <w:bookmarkEnd w:id="200"/>
      <w:bookmarkEnd w:id="201"/>
      <w:bookmarkEnd w:id="202"/>
      <w:bookmarkEnd w:id="203"/>
      <w:bookmarkEnd w:id="204"/>
      <w:bookmarkEnd w:id="205"/>
      <w:bookmarkEnd w:id="206"/>
      <w:bookmarkEnd w:id="207"/>
      <w:bookmarkEnd w:id="208"/>
    </w:p>
    <w:p w14:paraId="29747507" w14:textId="77777777" w:rsidR="00947CE8" w:rsidRPr="00052626" w:rsidRDefault="00947CE8" w:rsidP="0053693A">
      <w:pPr>
        <w:pStyle w:val="Heading5"/>
      </w:pPr>
      <w:bookmarkStart w:id="209" w:name="_Toc81558536"/>
      <w:bookmarkStart w:id="210" w:name="_Toc85876987"/>
      <w:bookmarkStart w:id="211" w:name="_Toc88681439"/>
      <w:bookmarkStart w:id="212" w:name="_Toc89678126"/>
      <w:bookmarkStart w:id="213" w:name="_Toc98501218"/>
      <w:bookmarkStart w:id="214" w:name="_Toc106634502"/>
      <w:bookmarkStart w:id="215" w:name="_Toc114825281"/>
      <w:bookmarkStart w:id="216" w:name="_Toc138661510"/>
      <w:r w:rsidRPr="00052626">
        <w:t>5.2.2.3.1</w:t>
      </w:r>
      <w:r w:rsidRPr="00052626">
        <w:tab/>
        <w:t>General</w:t>
      </w:r>
      <w:bookmarkEnd w:id="209"/>
      <w:bookmarkEnd w:id="210"/>
      <w:bookmarkEnd w:id="211"/>
      <w:bookmarkEnd w:id="212"/>
      <w:bookmarkEnd w:id="213"/>
      <w:bookmarkEnd w:id="214"/>
      <w:bookmarkEnd w:id="215"/>
      <w:bookmarkEnd w:id="21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6.05pt" o:ole="">
            <v:imagedata r:id="rId16" o:title=""/>
          </v:shape>
          <o:OLEObject Type="Embed" ProgID="Visio.Drawing.11" ShapeID="_x0000_i1029" DrawAspect="Content" ObjectID="_1749274515"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17" w:name="_Toc85876988"/>
      <w:bookmarkStart w:id="218" w:name="_Toc88681440"/>
      <w:bookmarkStart w:id="219" w:name="_Toc89678127"/>
      <w:bookmarkStart w:id="220" w:name="_Toc98501219"/>
      <w:bookmarkEnd w:id="144"/>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21" w:name="_Toc106634503"/>
      <w:bookmarkStart w:id="222" w:name="_Toc114825282"/>
      <w:bookmarkStart w:id="223" w:name="_Toc138661511"/>
      <w:r w:rsidRPr="00052626">
        <w:t>5.3</w:t>
      </w:r>
      <w:r w:rsidRPr="00052626">
        <w:tab/>
        <w:t>Nmbsmf_MBSSession Service</w:t>
      </w:r>
      <w:bookmarkEnd w:id="217"/>
      <w:bookmarkEnd w:id="218"/>
      <w:bookmarkEnd w:id="219"/>
      <w:bookmarkEnd w:id="220"/>
      <w:bookmarkEnd w:id="221"/>
      <w:bookmarkEnd w:id="222"/>
      <w:bookmarkEnd w:id="223"/>
    </w:p>
    <w:p w14:paraId="0CBA1ED0" w14:textId="77777777" w:rsidR="008E5E16" w:rsidRPr="00052626" w:rsidRDefault="008E5E16" w:rsidP="0053693A">
      <w:pPr>
        <w:pStyle w:val="Heading3"/>
      </w:pPr>
      <w:bookmarkStart w:id="224" w:name="_Toc81558538"/>
      <w:bookmarkStart w:id="225" w:name="_Toc85876989"/>
      <w:bookmarkStart w:id="226" w:name="_Toc88681441"/>
      <w:bookmarkStart w:id="227" w:name="_Toc89678128"/>
      <w:bookmarkStart w:id="228" w:name="_Toc98501220"/>
      <w:bookmarkStart w:id="229" w:name="_Toc106634504"/>
      <w:bookmarkStart w:id="230" w:name="_Toc114825283"/>
      <w:bookmarkStart w:id="231" w:name="_Toc138661512"/>
      <w:r w:rsidRPr="00052626">
        <w:t>5.3.1</w:t>
      </w:r>
      <w:r w:rsidRPr="00052626">
        <w:tab/>
        <w:t>Service Description</w:t>
      </w:r>
      <w:bookmarkEnd w:id="224"/>
      <w:bookmarkEnd w:id="225"/>
      <w:bookmarkEnd w:id="226"/>
      <w:bookmarkEnd w:id="227"/>
      <w:bookmarkEnd w:id="228"/>
      <w:bookmarkEnd w:id="229"/>
      <w:bookmarkEnd w:id="230"/>
      <w:bookmarkEnd w:id="231"/>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32" w:name="_Toc81558539"/>
      <w:bookmarkStart w:id="233" w:name="_Toc85876990"/>
      <w:bookmarkStart w:id="234" w:name="_Toc88681442"/>
      <w:bookmarkStart w:id="235" w:name="_Toc89678129"/>
      <w:bookmarkStart w:id="236" w:name="_Toc98501221"/>
      <w:bookmarkStart w:id="237" w:name="_Toc106634505"/>
      <w:bookmarkStart w:id="238" w:name="_Toc114825284"/>
      <w:bookmarkStart w:id="239" w:name="_Toc76042707"/>
      <w:bookmarkStart w:id="240" w:name="_Toc138661513"/>
      <w:r w:rsidRPr="00052626">
        <w:t>5.3.2</w:t>
      </w:r>
      <w:r w:rsidRPr="00052626">
        <w:tab/>
        <w:t>Service Operations</w:t>
      </w:r>
      <w:bookmarkEnd w:id="232"/>
      <w:bookmarkEnd w:id="233"/>
      <w:bookmarkEnd w:id="234"/>
      <w:bookmarkEnd w:id="235"/>
      <w:bookmarkEnd w:id="236"/>
      <w:bookmarkEnd w:id="237"/>
      <w:bookmarkEnd w:id="238"/>
      <w:bookmarkEnd w:id="240"/>
    </w:p>
    <w:p w14:paraId="6A48D6EA" w14:textId="77777777" w:rsidR="002953E1" w:rsidRPr="00052626" w:rsidRDefault="002953E1" w:rsidP="0053693A">
      <w:pPr>
        <w:pStyle w:val="Heading4"/>
      </w:pPr>
      <w:bookmarkStart w:id="241" w:name="_Toc81558540"/>
      <w:bookmarkStart w:id="242" w:name="_Toc85876991"/>
      <w:bookmarkStart w:id="243" w:name="_Toc88681443"/>
      <w:bookmarkStart w:id="244" w:name="_Toc89678130"/>
      <w:bookmarkStart w:id="245" w:name="_Toc98501222"/>
      <w:bookmarkStart w:id="246" w:name="_Toc106634506"/>
      <w:bookmarkStart w:id="247" w:name="_Toc114825285"/>
      <w:bookmarkStart w:id="248" w:name="_Toc138661514"/>
      <w:r w:rsidRPr="00052626">
        <w:t>5.3.2.1</w:t>
      </w:r>
      <w:r w:rsidRPr="00052626">
        <w:tab/>
        <w:t>Introduction</w:t>
      </w:r>
      <w:bookmarkEnd w:id="241"/>
      <w:bookmarkEnd w:id="242"/>
      <w:bookmarkEnd w:id="243"/>
      <w:bookmarkEnd w:id="244"/>
      <w:bookmarkEnd w:id="245"/>
      <w:bookmarkEnd w:id="246"/>
      <w:bookmarkEnd w:id="247"/>
      <w:bookmarkEnd w:id="248"/>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249" w:name="_Toc81558541"/>
      <w:bookmarkStart w:id="250" w:name="_Toc85876992"/>
      <w:bookmarkStart w:id="251" w:name="_Toc88681444"/>
      <w:bookmarkStart w:id="252" w:name="_Toc89678131"/>
      <w:bookmarkStart w:id="253" w:name="_Toc98501223"/>
      <w:bookmarkStart w:id="254" w:name="_Toc106634507"/>
      <w:bookmarkStart w:id="255" w:name="_Toc114825286"/>
      <w:bookmarkStart w:id="256" w:name="_Toc81558543"/>
      <w:bookmarkStart w:id="257" w:name="_Toc138661515"/>
      <w:r w:rsidRPr="00052626">
        <w:t>5.3.2.2</w:t>
      </w:r>
      <w:r w:rsidRPr="00052626">
        <w:tab/>
        <w:t>Create</w:t>
      </w:r>
      <w:bookmarkEnd w:id="249"/>
      <w:bookmarkEnd w:id="250"/>
      <w:bookmarkEnd w:id="251"/>
      <w:bookmarkEnd w:id="252"/>
      <w:bookmarkEnd w:id="253"/>
      <w:bookmarkEnd w:id="254"/>
      <w:bookmarkEnd w:id="255"/>
      <w:bookmarkEnd w:id="257"/>
    </w:p>
    <w:p w14:paraId="5189BA82" w14:textId="77777777" w:rsidR="000A7C24" w:rsidRPr="00052626" w:rsidRDefault="000A7C24" w:rsidP="0053693A">
      <w:pPr>
        <w:pStyle w:val="Heading5"/>
      </w:pPr>
      <w:bookmarkStart w:id="258" w:name="_Toc81558542"/>
      <w:bookmarkStart w:id="259" w:name="_Toc85876993"/>
      <w:bookmarkStart w:id="260" w:name="_Toc88681445"/>
      <w:bookmarkStart w:id="261" w:name="_Toc89678132"/>
      <w:bookmarkStart w:id="262" w:name="_Toc98501224"/>
      <w:bookmarkStart w:id="263" w:name="_Toc106634508"/>
      <w:bookmarkStart w:id="264" w:name="_Toc114825287"/>
      <w:bookmarkStart w:id="265" w:name="_Toc138661516"/>
      <w:r w:rsidRPr="00052626">
        <w:t>5.3.2.2.1</w:t>
      </w:r>
      <w:r w:rsidRPr="00052626">
        <w:tab/>
        <w:t>General</w:t>
      </w:r>
      <w:bookmarkEnd w:id="258"/>
      <w:bookmarkEnd w:id="259"/>
      <w:bookmarkEnd w:id="260"/>
      <w:bookmarkEnd w:id="261"/>
      <w:bookmarkEnd w:id="262"/>
      <w:bookmarkEnd w:id="263"/>
      <w:bookmarkEnd w:id="264"/>
      <w:bookmarkEnd w:id="265"/>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6.75pt;height:108pt" o:ole="">
            <v:imagedata r:id="rId18" o:title=""/>
          </v:shape>
          <o:OLEObject Type="Embed" ProgID="Visio.Drawing.11" ShapeID="_x0000_i1030" DrawAspect="Content" ObjectID="_1749274516"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lastRenderedPageBreak/>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266"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266"/>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267" w:name="_Toc85876994"/>
      <w:bookmarkStart w:id="268" w:name="_Toc88681446"/>
      <w:bookmarkStart w:id="269" w:name="_Toc89678133"/>
      <w:bookmarkStart w:id="270" w:name="_Toc98501225"/>
      <w:bookmarkStart w:id="271" w:name="_Toc106634509"/>
      <w:bookmarkStart w:id="272" w:name="_Toc114825288"/>
      <w:bookmarkStart w:id="273" w:name="_Toc81558545"/>
      <w:bookmarkStart w:id="274" w:name="_Toc138661517"/>
      <w:bookmarkEnd w:id="256"/>
      <w:r w:rsidRPr="00052626">
        <w:t>5.3.2.3</w:t>
      </w:r>
      <w:r w:rsidRPr="00052626">
        <w:tab/>
        <w:t>Update</w:t>
      </w:r>
      <w:bookmarkEnd w:id="267"/>
      <w:bookmarkEnd w:id="268"/>
      <w:bookmarkEnd w:id="269"/>
      <w:bookmarkEnd w:id="270"/>
      <w:bookmarkEnd w:id="271"/>
      <w:bookmarkEnd w:id="272"/>
      <w:bookmarkEnd w:id="274"/>
    </w:p>
    <w:p w14:paraId="1837A93C" w14:textId="77777777" w:rsidR="000A7C24" w:rsidRPr="00052626" w:rsidRDefault="000A7C24" w:rsidP="0053693A">
      <w:pPr>
        <w:pStyle w:val="Heading5"/>
      </w:pPr>
      <w:bookmarkStart w:id="275" w:name="_Toc81558544"/>
      <w:bookmarkStart w:id="276" w:name="_Toc85876995"/>
      <w:bookmarkStart w:id="277" w:name="_Toc88681447"/>
      <w:bookmarkStart w:id="278" w:name="_Toc89678134"/>
      <w:bookmarkStart w:id="279" w:name="_Toc98501226"/>
      <w:bookmarkStart w:id="280" w:name="_Toc106634510"/>
      <w:bookmarkStart w:id="281" w:name="_Toc114825289"/>
      <w:bookmarkStart w:id="282" w:name="_Toc138661518"/>
      <w:r w:rsidRPr="00052626">
        <w:t>5.3.2.3.1</w:t>
      </w:r>
      <w:r w:rsidRPr="00052626">
        <w:tab/>
        <w:t>General</w:t>
      </w:r>
      <w:bookmarkEnd w:id="275"/>
      <w:bookmarkEnd w:id="276"/>
      <w:bookmarkEnd w:id="277"/>
      <w:bookmarkEnd w:id="278"/>
      <w:bookmarkEnd w:id="279"/>
      <w:bookmarkEnd w:id="280"/>
      <w:bookmarkEnd w:id="281"/>
      <w:bookmarkEnd w:id="282"/>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6.75pt;height:108pt" o:ole="">
            <v:imagedata r:id="rId20" o:title=""/>
          </v:shape>
          <o:OLEObject Type="Embed" ProgID="Visio.Drawing.11" ShapeID="_x0000_i1031" DrawAspect="Content" ObjectID="_1749274517"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lastRenderedPageBreak/>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83" w:name="_Toc85876996"/>
      <w:bookmarkStart w:id="284" w:name="_Toc88681448"/>
      <w:bookmarkStart w:id="285" w:name="_Toc89678135"/>
      <w:bookmarkStart w:id="286" w:name="_Toc98501227"/>
      <w:bookmarkStart w:id="287" w:name="_Toc106634511"/>
      <w:bookmarkStart w:id="288" w:name="_Toc114825290"/>
      <w:bookmarkStart w:id="289" w:name="_Toc81558547"/>
      <w:bookmarkStart w:id="290" w:name="_Toc77761041"/>
      <w:bookmarkStart w:id="291" w:name="_Toc81558554"/>
      <w:bookmarkStart w:id="292" w:name="_Toc138661519"/>
      <w:bookmarkEnd w:id="239"/>
      <w:bookmarkEnd w:id="273"/>
      <w:r w:rsidRPr="00052626">
        <w:t>5.3.2.4</w:t>
      </w:r>
      <w:r w:rsidRPr="00052626">
        <w:tab/>
        <w:t>Release</w:t>
      </w:r>
      <w:bookmarkEnd w:id="283"/>
      <w:bookmarkEnd w:id="284"/>
      <w:bookmarkEnd w:id="285"/>
      <w:bookmarkEnd w:id="286"/>
      <w:bookmarkEnd w:id="287"/>
      <w:bookmarkEnd w:id="288"/>
      <w:bookmarkEnd w:id="292"/>
    </w:p>
    <w:p w14:paraId="006DAD1D" w14:textId="77777777" w:rsidR="000A7C24" w:rsidRPr="00052626" w:rsidRDefault="000A7C24" w:rsidP="0053693A">
      <w:pPr>
        <w:pStyle w:val="Heading5"/>
      </w:pPr>
      <w:bookmarkStart w:id="293" w:name="_Toc81558546"/>
      <w:bookmarkStart w:id="294" w:name="_Toc85876997"/>
      <w:bookmarkStart w:id="295" w:name="_Toc88681449"/>
      <w:bookmarkStart w:id="296" w:name="_Toc89678136"/>
      <w:bookmarkStart w:id="297" w:name="_Toc98501228"/>
      <w:bookmarkStart w:id="298" w:name="_Toc106634512"/>
      <w:bookmarkStart w:id="299" w:name="_Toc114825291"/>
      <w:bookmarkStart w:id="300" w:name="_Toc138661520"/>
      <w:r w:rsidRPr="00052626">
        <w:t>5.3.2.4.1</w:t>
      </w:r>
      <w:r w:rsidRPr="00052626">
        <w:tab/>
        <w:t>General</w:t>
      </w:r>
      <w:bookmarkEnd w:id="293"/>
      <w:bookmarkEnd w:id="294"/>
      <w:bookmarkEnd w:id="295"/>
      <w:bookmarkEnd w:id="296"/>
      <w:bookmarkEnd w:id="297"/>
      <w:bookmarkEnd w:id="298"/>
      <w:bookmarkEnd w:id="299"/>
      <w:bookmarkEnd w:id="3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6.75pt;height:108pt" o:ole="">
            <v:imagedata r:id="rId22" o:title=""/>
          </v:shape>
          <o:OLEObject Type="Embed" ProgID="Visio.Drawing.11" ShapeID="_x0000_i1032" DrawAspect="Content" ObjectID="_1749274518"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01" w:name="_Toc85876998"/>
      <w:bookmarkStart w:id="302" w:name="_Toc88681450"/>
      <w:bookmarkStart w:id="303" w:name="_Toc89678137"/>
      <w:bookmarkStart w:id="304" w:name="_Toc98501229"/>
      <w:bookmarkStart w:id="305" w:name="_Toc106634513"/>
      <w:bookmarkStart w:id="306" w:name="_Toc114825292"/>
      <w:bookmarkStart w:id="307" w:name="_Toc138661521"/>
      <w:r w:rsidRPr="00052626">
        <w:lastRenderedPageBreak/>
        <w:t>5.3.2.5</w:t>
      </w:r>
      <w:r w:rsidRPr="00052626">
        <w:tab/>
        <w:t>ContextUpdate</w:t>
      </w:r>
      <w:bookmarkEnd w:id="301"/>
      <w:bookmarkEnd w:id="302"/>
      <w:bookmarkEnd w:id="303"/>
      <w:bookmarkEnd w:id="304"/>
      <w:bookmarkEnd w:id="305"/>
      <w:bookmarkEnd w:id="306"/>
      <w:bookmarkEnd w:id="307"/>
    </w:p>
    <w:p w14:paraId="55D0AA3D" w14:textId="43E9ADA7" w:rsidR="002126DA" w:rsidRPr="00052626" w:rsidRDefault="002126DA" w:rsidP="0053693A">
      <w:pPr>
        <w:pStyle w:val="Heading5"/>
      </w:pPr>
      <w:bookmarkStart w:id="308" w:name="_Toc85876999"/>
      <w:bookmarkStart w:id="309" w:name="_Toc88681451"/>
      <w:bookmarkStart w:id="310" w:name="_Toc89678138"/>
      <w:bookmarkStart w:id="311" w:name="_Toc98501230"/>
      <w:bookmarkStart w:id="312" w:name="_Toc106634514"/>
      <w:bookmarkStart w:id="313" w:name="_Toc114825293"/>
      <w:bookmarkStart w:id="314" w:name="_Toc138661522"/>
      <w:r w:rsidRPr="00052626">
        <w:t>5.3.2.5.1</w:t>
      </w:r>
      <w:r w:rsidRPr="00052626">
        <w:tab/>
        <w:t>General</w:t>
      </w:r>
      <w:bookmarkEnd w:id="308"/>
      <w:bookmarkEnd w:id="309"/>
      <w:bookmarkEnd w:id="310"/>
      <w:bookmarkEnd w:id="311"/>
      <w:bookmarkEnd w:id="312"/>
      <w:bookmarkEnd w:id="313"/>
      <w:bookmarkEnd w:id="31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7ADD3923"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r w:rsidR="00AB5FC7" w:rsidRPr="00AB5FC7">
        <w:t xml:space="preserve"> </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6.75pt;height:108pt" o:ole="">
            <v:imagedata r:id="rId24" o:title=""/>
          </v:shape>
          <o:OLEObject Type="Embed" ProgID="Visio.Drawing.11" ShapeID="_x0000_i1033" DrawAspect="Content" ObjectID="_1749274519"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lastRenderedPageBreak/>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348907A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r w:rsidR="00702A60" w:rsidRPr="00702A60">
        <w:t xml:space="preserve"> </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15" w:name="_PERM_MCCTEMPBM_CRPT81600007___3"/>
      <w:r>
        <w:t>If the Leave indication was received in the request, the MB-SMF shall remove the information of the AMF from the context of the multicast MBS session.</w:t>
      </w:r>
    </w:p>
    <w:bookmarkEnd w:id="315"/>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16" w:name="_Toc85877000"/>
      <w:bookmarkStart w:id="317" w:name="_Toc88681452"/>
      <w:bookmarkStart w:id="318" w:name="_Toc89678139"/>
      <w:bookmarkStart w:id="319" w:name="_Toc98501231"/>
      <w:bookmarkStart w:id="320" w:name="_Toc106634515"/>
      <w:bookmarkStart w:id="321" w:name="_Toc114825294"/>
      <w:bookmarkStart w:id="322" w:name="_Toc138661523"/>
      <w:r w:rsidRPr="00052626">
        <w:t>5.3.2.6</w:t>
      </w:r>
      <w:r w:rsidRPr="00052626">
        <w:tab/>
        <w:t>StatusSubscribe service operation</w:t>
      </w:r>
      <w:bookmarkEnd w:id="316"/>
      <w:bookmarkEnd w:id="317"/>
      <w:bookmarkEnd w:id="318"/>
      <w:bookmarkEnd w:id="319"/>
      <w:bookmarkEnd w:id="320"/>
      <w:bookmarkEnd w:id="321"/>
      <w:bookmarkEnd w:id="322"/>
    </w:p>
    <w:p w14:paraId="301B5BE0" w14:textId="777DF0CA" w:rsidR="00587048" w:rsidRPr="00052626" w:rsidRDefault="00587048" w:rsidP="0053693A">
      <w:pPr>
        <w:pStyle w:val="Heading5"/>
      </w:pPr>
      <w:bookmarkStart w:id="323" w:name="_Toc85877001"/>
      <w:bookmarkStart w:id="324" w:name="_Toc88681453"/>
      <w:bookmarkStart w:id="325" w:name="_Toc89678140"/>
      <w:bookmarkStart w:id="326" w:name="_Toc98501232"/>
      <w:bookmarkStart w:id="327" w:name="_Toc106634516"/>
      <w:bookmarkStart w:id="328" w:name="_Toc114825295"/>
      <w:bookmarkStart w:id="329" w:name="_Toc138661524"/>
      <w:r w:rsidRPr="00052626">
        <w:t>5.3.2.6.1</w:t>
      </w:r>
      <w:r w:rsidRPr="00052626">
        <w:tab/>
        <w:t>General</w:t>
      </w:r>
      <w:bookmarkEnd w:id="323"/>
      <w:bookmarkEnd w:id="324"/>
      <w:bookmarkEnd w:id="325"/>
      <w:bookmarkEnd w:id="326"/>
      <w:bookmarkEnd w:id="327"/>
      <w:bookmarkEnd w:id="328"/>
      <w:bookmarkEnd w:id="329"/>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330" w:name="_Toc85877002"/>
      <w:bookmarkStart w:id="331" w:name="_Toc88681454"/>
      <w:bookmarkStart w:id="332" w:name="_Toc89678141"/>
      <w:bookmarkStart w:id="333" w:name="_Toc98501233"/>
      <w:bookmarkStart w:id="334" w:name="_Toc106634517"/>
      <w:bookmarkStart w:id="335" w:name="_Toc114825296"/>
      <w:bookmarkStart w:id="336" w:name="_Toc138661525"/>
      <w:r w:rsidRPr="00052626">
        <w:t>5.3.2.6.2</w:t>
      </w:r>
      <w:r w:rsidRPr="00052626">
        <w:tab/>
        <w:t>Subscription creation</w:t>
      </w:r>
      <w:bookmarkEnd w:id="330"/>
      <w:bookmarkEnd w:id="331"/>
      <w:bookmarkEnd w:id="332"/>
      <w:bookmarkEnd w:id="333"/>
      <w:bookmarkEnd w:id="334"/>
      <w:bookmarkEnd w:id="335"/>
      <w:bookmarkEnd w:id="336"/>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55pt;height:132.45pt" o:ole="">
            <v:imagedata r:id="rId26" o:title=""/>
          </v:shape>
          <o:OLEObject Type="Embed" ProgID="Visio.Drawing.11" ShapeID="_x0000_i1034" DrawAspect="Content" ObjectID="_1749274520" r:id="rId27"/>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337" w:name="_Toc85877003"/>
      <w:bookmarkStart w:id="338" w:name="_Toc88681455"/>
      <w:bookmarkStart w:id="339" w:name="_Toc89678142"/>
      <w:bookmarkStart w:id="340" w:name="_Toc98501234"/>
      <w:bookmarkStart w:id="341" w:name="_Toc106634518"/>
      <w:bookmarkStart w:id="342" w:name="_Toc114825297"/>
      <w:bookmarkStart w:id="343" w:name="_Toc138661526"/>
      <w:r w:rsidRPr="00052626">
        <w:t>5.3.2.6.3</w:t>
      </w:r>
      <w:r w:rsidRPr="00052626">
        <w:tab/>
        <w:t>Subscription update</w:t>
      </w:r>
      <w:bookmarkEnd w:id="337"/>
      <w:bookmarkEnd w:id="338"/>
      <w:bookmarkEnd w:id="339"/>
      <w:bookmarkEnd w:id="340"/>
      <w:bookmarkEnd w:id="341"/>
      <w:bookmarkEnd w:id="342"/>
      <w:bookmarkEnd w:id="343"/>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1pt;height:108pt" o:ole="">
            <v:imagedata r:id="rId28" o:title=""/>
          </v:shape>
          <o:OLEObject Type="Embed" ProgID="Visio.Drawing.11" ShapeID="_x0000_i1035" DrawAspect="Content" ObjectID="_1749274521"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07EFA949" w:rsidR="00B05FAA" w:rsidRDefault="00587048" w:rsidP="00B05FAA">
      <w:pPr>
        <w:pStyle w:val="B2"/>
      </w:pPr>
      <w:r w:rsidRPr="00052626">
        <w:t>-</w:t>
      </w:r>
      <w:r w:rsidRPr="00052626">
        <w:tab/>
        <w:t>Notification URI (callback URI), indicating the address where the MB-SMF shall send the notifications;</w:t>
      </w:r>
      <w:r w:rsidR="00B05FAA" w:rsidRPr="00B05FAA">
        <w:t xml:space="preserve"> </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344" w:name="_Toc85877004"/>
      <w:bookmarkStart w:id="345" w:name="_Toc88681456"/>
      <w:bookmarkStart w:id="346" w:name="_Toc89678143"/>
      <w:bookmarkStart w:id="347" w:name="_Toc98501235"/>
      <w:bookmarkStart w:id="348" w:name="_Toc106634519"/>
      <w:bookmarkStart w:id="349" w:name="_Toc114825298"/>
      <w:bookmarkStart w:id="350" w:name="_Toc138661527"/>
      <w:r w:rsidRPr="00052626">
        <w:t>5.3.2.7</w:t>
      </w:r>
      <w:r w:rsidRPr="00052626">
        <w:tab/>
        <w:t>StatusUnsubscribe</w:t>
      </w:r>
      <w:bookmarkEnd w:id="344"/>
      <w:bookmarkEnd w:id="345"/>
      <w:bookmarkEnd w:id="346"/>
      <w:bookmarkEnd w:id="347"/>
      <w:bookmarkEnd w:id="348"/>
      <w:bookmarkEnd w:id="349"/>
      <w:bookmarkEnd w:id="350"/>
    </w:p>
    <w:p w14:paraId="53EE9482" w14:textId="7F80532B" w:rsidR="00587048" w:rsidRPr="00052626" w:rsidRDefault="00587048" w:rsidP="0053693A">
      <w:pPr>
        <w:pStyle w:val="Heading5"/>
      </w:pPr>
      <w:bookmarkStart w:id="351" w:name="_Toc85877005"/>
      <w:bookmarkStart w:id="352" w:name="_Toc88681457"/>
      <w:bookmarkStart w:id="353" w:name="_Toc89678144"/>
      <w:bookmarkStart w:id="354" w:name="_Toc98501236"/>
      <w:bookmarkStart w:id="355" w:name="_Toc106634520"/>
      <w:bookmarkStart w:id="356" w:name="_Toc114825299"/>
      <w:bookmarkStart w:id="357" w:name="_Toc138661528"/>
      <w:r w:rsidRPr="00052626">
        <w:t>5.3.2.7.1</w:t>
      </w:r>
      <w:r w:rsidRPr="00052626">
        <w:tab/>
        <w:t>General</w:t>
      </w:r>
      <w:bookmarkEnd w:id="351"/>
      <w:bookmarkEnd w:id="352"/>
      <w:bookmarkEnd w:id="353"/>
      <w:bookmarkEnd w:id="354"/>
      <w:bookmarkEnd w:id="355"/>
      <w:bookmarkEnd w:id="356"/>
      <w:bookmarkEnd w:id="357"/>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8.1pt;height:108pt" o:ole="">
            <v:imagedata r:id="rId30" o:title=""/>
          </v:shape>
          <o:OLEObject Type="Embed" ProgID="Visio.Drawing.11" ShapeID="_x0000_i1036" DrawAspect="Content" ObjectID="_1749274522"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lastRenderedPageBreak/>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358" w:name="_Toc85877006"/>
      <w:bookmarkStart w:id="359" w:name="_Toc88681458"/>
      <w:bookmarkStart w:id="360" w:name="_Toc89678145"/>
      <w:bookmarkStart w:id="361" w:name="_Toc98501237"/>
      <w:bookmarkStart w:id="362" w:name="_Toc106634521"/>
      <w:bookmarkStart w:id="363" w:name="_Toc114825300"/>
      <w:bookmarkStart w:id="364" w:name="_Toc138661529"/>
      <w:r w:rsidRPr="00052626">
        <w:t>5.3.2.8</w:t>
      </w:r>
      <w:r w:rsidRPr="00052626">
        <w:tab/>
        <w:t>StatusNotify</w:t>
      </w:r>
      <w:bookmarkEnd w:id="358"/>
      <w:bookmarkEnd w:id="359"/>
      <w:bookmarkEnd w:id="360"/>
      <w:bookmarkEnd w:id="361"/>
      <w:bookmarkEnd w:id="362"/>
      <w:bookmarkEnd w:id="363"/>
      <w:bookmarkEnd w:id="364"/>
    </w:p>
    <w:p w14:paraId="41E28726" w14:textId="3635C7ED" w:rsidR="00587048" w:rsidRPr="00052626" w:rsidRDefault="00587048" w:rsidP="0053693A">
      <w:pPr>
        <w:pStyle w:val="Heading5"/>
      </w:pPr>
      <w:bookmarkStart w:id="365" w:name="_Toc85877007"/>
      <w:bookmarkStart w:id="366" w:name="_Toc88681459"/>
      <w:bookmarkStart w:id="367" w:name="_Toc89678146"/>
      <w:bookmarkStart w:id="368" w:name="_Toc98501238"/>
      <w:bookmarkStart w:id="369" w:name="_Toc106634522"/>
      <w:bookmarkStart w:id="370" w:name="_Toc114825301"/>
      <w:bookmarkStart w:id="371" w:name="_Toc138661530"/>
      <w:r w:rsidRPr="00052626">
        <w:t>5.3.2.8.1</w:t>
      </w:r>
      <w:r w:rsidRPr="00052626">
        <w:tab/>
        <w:t>General</w:t>
      </w:r>
      <w:bookmarkEnd w:id="365"/>
      <w:bookmarkEnd w:id="366"/>
      <w:bookmarkEnd w:id="367"/>
      <w:bookmarkEnd w:id="368"/>
      <w:bookmarkEnd w:id="369"/>
      <w:bookmarkEnd w:id="370"/>
      <w:bookmarkEnd w:id="37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1pt;height:108pt" o:ole="">
            <v:imagedata r:id="rId32" o:title=""/>
          </v:shape>
          <o:OLEObject Type="Embed" ProgID="Visio.Drawing.11" ShapeID="_x0000_i1037" DrawAspect="Content" ObjectID="_1749274523"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1F700B8C" w:rsidR="0097070B" w:rsidRDefault="00E80252" w:rsidP="0097070B">
      <w:pPr>
        <w:pStyle w:val="B3"/>
      </w:pPr>
      <w:r>
        <w:t>-</w:t>
      </w:r>
      <w:r>
        <w:tab/>
        <w:t>the new broadcast delivery status (e.g. the MBS session has been ACTIVATED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372" w:name="_Toc85877008"/>
      <w:bookmarkStart w:id="373" w:name="_Toc88681460"/>
      <w:bookmarkStart w:id="374" w:name="_Toc89678147"/>
      <w:bookmarkStart w:id="375" w:name="_Toc98501239"/>
      <w:bookmarkStart w:id="376" w:name="_Toc106634523"/>
      <w:bookmarkStart w:id="377" w:name="_Toc114825302"/>
      <w:bookmarkStart w:id="378" w:name="_Toc138661531"/>
      <w:r w:rsidRPr="00052626">
        <w:t>5.3.2.9</w:t>
      </w:r>
      <w:r w:rsidRPr="00052626">
        <w:tab/>
        <w:t>ContextStatusSubscribe</w:t>
      </w:r>
      <w:bookmarkEnd w:id="372"/>
      <w:bookmarkEnd w:id="373"/>
      <w:bookmarkEnd w:id="374"/>
      <w:bookmarkEnd w:id="375"/>
      <w:bookmarkEnd w:id="376"/>
      <w:bookmarkEnd w:id="377"/>
      <w:bookmarkEnd w:id="378"/>
    </w:p>
    <w:p w14:paraId="46D5800F" w14:textId="7A8D2740" w:rsidR="00DF4280" w:rsidRPr="00052626" w:rsidRDefault="00DF4280" w:rsidP="0053693A">
      <w:pPr>
        <w:pStyle w:val="Heading5"/>
      </w:pPr>
      <w:bookmarkStart w:id="379" w:name="_Toc85877009"/>
      <w:bookmarkStart w:id="380" w:name="_Toc88681461"/>
      <w:bookmarkStart w:id="381" w:name="_Toc89678148"/>
      <w:bookmarkStart w:id="382" w:name="_Toc98501240"/>
      <w:bookmarkStart w:id="383" w:name="_Toc106634524"/>
      <w:bookmarkStart w:id="384" w:name="_Toc114825303"/>
      <w:bookmarkStart w:id="385" w:name="_Toc138661532"/>
      <w:r w:rsidRPr="00052626">
        <w:t>5.3.2.9.1</w:t>
      </w:r>
      <w:r w:rsidRPr="00052626">
        <w:tab/>
        <w:t>General</w:t>
      </w:r>
      <w:bookmarkEnd w:id="379"/>
      <w:bookmarkEnd w:id="380"/>
      <w:bookmarkEnd w:id="381"/>
      <w:bookmarkEnd w:id="382"/>
      <w:bookmarkEnd w:id="383"/>
      <w:bookmarkEnd w:id="384"/>
      <w:bookmarkEnd w:id="38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lastRenderedPageBreak/>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386" w:name="_Toc85877010"/>
      <w:bookmarkStart w:id="387" w:name="_Toc88681462"/>
      <w:bookmarkStart w:id="388" w:name="_Toc89678149"/>
      <w:bookmarkStart w:id="389" w:name="_Toc98501241"/>
      <w:bookmarkStart w:id="390" w:name="_Toc106634525"/>
      <w:bookmarkStart w:id="391" w:name="_Toc114825304"/>
      <w:bookmarkStart w:id="392" w:name="_Toc138661533"/>
      <w:r w:rsidRPr="00052626">
        <w:t>5.3.2.9.2</w:t>
      </w:r>
      <w:r w:rsidRPr="00052626">
        <w:tab/>
        <w:t>Creation of a subscription</w:t>
      </w:r>
      <w:bookmarkEnd w:id="386"/>
      <w:bookmarkEnd w:id="387"/>
      <w:bookmarkEnd w:id="388"/>
      <w:bookmarkEnd w:id="389"/>
      <w:bookmarkEnd w:id="390"/>
      <w:bookmarkEnd w:id="391"/>
      <w:bookmarkEnd w:id="39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6.75pt;height:108pt" o:ole="">
            <v:imagedata r:id="rId34" o:title=""/>
          </v:shape>
          <o:OLEObject Type="Embed" ProgID="Visio.Drawing.11" ShapeID="_x0000_i1038" DrawAspect="Content" ObjectID="_1749274524"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393"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393"/>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r>
      <w:r w:rsidRPr="00052626">
        <w:lastRenderedPageBreak/>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394" w:name="_PERM_MCCTEMPBM_CRPT81600009___3"/>
      <w:r w:rsidRPr="00052626">
        <w:t>If the NF Service Consumer has requested an Immediate Report, the MB-SMF shall include the current status of the events subscribed in the response, if available:</w:t>
      </w:r>
    </w:p>
    <w:bookmarkEnd w:id="394"/>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395"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395"/>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396" w:name="_Toc85877011"/>
      <w:bookmarkStart w:id="397" w:name="_Toc88681463"/>
      <w:bookmarkStart w:id="398" w:name="_Toc89678150"/>
      <w:bookmarkStart w:id="399" w:name="_Toc98501242"/>
      <w:bookmarkStart w:id="400" w:name="_Toc106634526"/>
      <w:bookmarkStart w:id="401" w:name="_Toc114825305"/>
      <w:bookmarkStart w:id="402" w:name="_Toc138661534"/>
      <w:r w:rsidRPr="00052626">
        <w:t>5.3.2.9.3</w:t>
      </w:r>
      <w:r w:rsidRPr="00052626">
        <w:tab/>
        <w:t>Modification of a Subscription</w:t>
      </w:r>
      <w:bookmarkEnd w:id="396"/>
      <w:bookmarkEnd w:id="397"/>
      <w:bookmarkEnd w:id="398"/>
      <w:bookmarkEnd w:id="399"/>
      <w:bookmarkEnd w:id="400"/>
      <w:bookmarkEnd w:id="401"/>
      <w:bookmarkEnd w:id="402"/>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6.75pt;height:108pt" o:ole="">
            <v:imagedata r:id="rId36" o:title=""/>
          </v:shape>
          <o:OLEObject Type="Embed" ProgID="Visio.Drawing.11" ShapeID="_x0000_i1039" DrawAspect="Content" ObjectID="_1749274525"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403" w:name="_Toc85877012"/>
      <w:bookmarkStart w:id="404" w:name="_Toc88681464"/>
      <w:bookmarkStart w:id="405" w:name="_Toc89678151"/>
      <w:bookmarkStart w:id="406" w:name="_Toc98501243"/>
      <w:bookmarkStart w:id="407" w:name="_Toc106634527"/>
      <w:bookmarkStart w:id="408" w:name="_Toc114825306"/>
      <w:bookmarkStart w:id="409" w:name="_Toc138661535"/>
      <w:r w:rsidRPr="00052626">
        <w:t>5.3.2.10</w:t>
      </w:r>
      <w:r w:rsidRPr="00052626">
        <w:tab/>
        <w:t>ContextStatusUnSubscribe</w:t>
      </w:r>
      <w:bookmarkEnd w:id="403"/>
      <w:bookmarkEnd w:id="404"/>
      <w:bookmarkEnd w:id="405"/>
      <w:bookmarkEnd w:id="406"/>
      <w:bookmarkEnd w:id="407"/>
      <w:bookmarkEnd w:id="408"/>
      <w:bookmarkEnd w:id="409"/>
    </w:p>
    <w:p w14:paraId="0CFF2B63" w14:textId="71F86316" w:rsidR="00DF4280" w:rsidRPr="00052626" w:rsidRDefault="00DF4280" w:rsidP="0053693A">
      <w:pPr>
        <w:pStyle w:val="Heading5"/>
      </w:pPr>
      <w:bookmarkStart w:id="410" w:name="_Toc85877013"/>
      <w:bookmarkStart w:id="411" w:name="_Toc88681465"/>
      <w:bookmarkStart w:id="412" w:name="_Toc89678152"/>
      <w:bookmarkStart w:id="413" w:name="_Toc98501244"/>
      <w:bookmarkStart w:id="414" w:name="_Toc106634528"/>
      <w:bookmarkStart w:id="415" w:name="_Toc114825307"/>
      <w:bookmarkStart w:id="416" w:name="_Toc138661536"/>
      <w:r w:rsidRPr="00052626">
        <w:t>5.3.2.10.1</w:t>
      </w:r>
      <w:r w:rsidRPr="00052626">
        <w:tab/>
        <w:t>General</w:t>
      </w:r>
      <w:bookmarkEnd w:id="410"/>
      <w:bookmarkEnd w:id="411"/>
      <w:bookmarkEnd w:id="412"/>
      <w:bookmarkEnd w:id="413"/>
      <w:bookmarkEnd w:id="414"/>
      <w:bookmarkEnd w:id="415"/>
      <w:bookmarkEnd w:id="416"/>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6.75pt;height:108pt" o:ole="">
            <v:imagedata r:id="rId38" o:title=""/>
          </v:shape>
          <o:OLEObject Type="Embed" ProgID="Visio.Drawing.11" ShapeID="_x0000_i1040" DrawAspect="Content" ObjectID="_1749274526"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417" w:name="_Toc85877014"/>
      <w:bookmarkStart w:id="418" w:name="_Toc88681466"/>
      <w:bookmarkStart w:id="419" w:name="_Toc89678153"/>
      <w:bookmarkStart w:id="420" w:name="_Toc98501245"/>
      <w:bookmarkStart w:id="421" w:name="_Toc106634529"/>
      <w:bookmarkStart w:id="422" w:name="_Toc114825308"/>
      <w:bookmarkStart w:id="423" w:name="_Toc138661537"/>
      <w:r w:rsidRPr="00052626">
        <w:t>5.3.2.11</w:t>
      </w:r>
      <w:r w:rsidRPr="00052626">
        <w:tab/>
        <w:t>ContextStatusNotify</w:t>
      </w:r>
      <w:bookmarkEnd w:id="417"/>
      <w:bookmarkEnd w:id="418"/>
      <w:bookmarkEnd w:id="419"/>
      <w:bookmarkEnd w:id="420"/>
      <w:bookmarkEnd w:id="421"/>
      <w:bookmarkEnd w:id="422"/>
      <w:bookmarkEnd w:id="423"/>
    </w:p>
    <w:p w14:paraId="2CFC0BA5" w14:textId="750085B5" w:rsidR="00DF4280" w:rsidRPr="00052626" w:rsidRDefault="00DF4280" w:rsidP="0053693A">
      <w:pPr>
        <w:pStyle w:val="Heading5"/>
      </w:pPr>
      <w:bookmarkStart w:id="424" w:name="_Toc85877015"/>
      <w:bookmarkStart w:id="425" w:name="_Toc88681467"/>
      <w:bookmarkStart w:id="426" w:name="_Toc89678154"/>
      <w:bookmarkStart w:id="427" w:name="_Toc98501246"/>
      <w:bookmarkStart w:id="428" w:name="_Toc106634530"/>
      <w:bookmarkStart w:id="429" w:name="_Toc114825309"/>
      <w:bookmarkStart w:id="430" w:name="_Toc138661538"/>
      <w:r w:rsidRPr="00052626">
        <w:t>5.3.2.11.1</w:t>
      </w:r>
      <w:r w:rsidRPr="00052626">
        <w:tab/>
        <w:t>General</w:t>
      </w:r>
      <w:bookmarkEnd w:id="424"/>
      <w:bookmarkEnd w:id="425"/>
      <w:bookmarkEnd w:id="426"/>
      <w:bookmarkEnd w:id="427"/>
      <w:bookmarkEnd w:id="428"/>
      <w:bookmarkEnd w:id="429"/>
      <w:bookmarkEnd w:id="430"/>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6.75pt;height:108pt" o:ole="">
            <v:imagedata r:id="rId40" o:title=""/>
          </v:shape>
          <o:OLEObject Type="Embed" ProgID="Visio.Drawing.11" ShapeID="_x0000_i1041" DrawAspect="Content" ObjectID="_1749274527"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lastRenderedPageBreak/>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289"/>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431" w:name="_Toc510696597"/>
      <w:bookmarkStart w:id="432" w:name="_Toc35971389"/>
      <w:bookmarkStart w:id="433" w:name="_Toc67903513"/>
      <w:bookmarkStart w:id="434" w:name="_Toc81558563"/>
      <w:bookmarkStart w:id="435" w:name="_Toc85877016"/>
      <w:bookmarkStart w:id="436" w:name="_Toc88681468"/>
      <w:bookmarkStart w:id="437" w:name="_Toc89678155"/>
      <w:bookmarkStart w:id="438" w:name="_Toc98501247"/>
      <w:bookmarkStart w:id="439" w:name="_Toc106634531"/>
      <w:bookmarkStart w:id="440" w:name="_Toc114825310"/>
      <w:bookmarkStart w:id="441" w:name="_Toc138661539"/>
      <w:bookmarkEnd w:id="290"/>
      <w:bookmarkEnd w:id="291"/>
      <w:r w:rsidRPr="00052626">
        <w:t>6</w:t>
      </w:r>
      <w:r w:rsidRPr="00052626">
        <w:tab/>
        <w:t>API Definitions</w:t>
      </w:r>
      <w:bookmarkEnd w:id="431"/>
      <w:bookmarkEnd w:id="432"/>
      <w:bookmarkEnd w:id="433"/>
      <w:bookmarkEnd w:id="434"/>
      <w:bookmarkEnd w:id="435"/>
      <w:bookmarkEnd w:id="436"/>
      <w:bookmarkEnd w:id="437"/>
      <w:bookmarkEnd w:id="438"/>
      <w:bookmarkEnd w:id="439"/>
      <w:bookmarkEnd w:id="440"/>
      <w:bookmarkEnd w:id="441"/>
    </w:p>
    <w:p w14:paraId="6BD6785F" w14:textId="77777777" w:rsidR="00212244" w:rsidRPr="00052626" w:rsidRDefault="00212244" w:rsidP="0053693A">
      <w:pPr>
        <w:pStyle w:val="Heading2"/>
      </w:pPr>
      <w:bookmarkStart w:id="442" w:name="_Toc85877017"/>
      <w:bookmarkStart w:id="443" w:name="_Toc88681469"/>
      <w:bookmarkStart w:id="444" w:name="_Toc89678156"/>
      <w:bookmarkStart w:id="445" w:name="_Toc98501248"/>
      <w:bookmarkStart w:id="446" w:name="_Toc106634532"/>
      <w:bookmarkStart w:id="447" w:name="_Toc114825311"/>
      <w:bookmarkStart w:id="448" w:name="_Toc76042728"/>
      <w:bookmarkStart w:id="449" w:name="_Toc81558566"/>
      <w:bookmarkStart w:id="450" w:name="_Toc63666278"/>
      <w:bookmarkStart w:id="451" w:name="_Toc66105112"/>
      <w:bookmarkStart w:id="452" w:name="_Toc66106985"/>
      <w:bookmarkStart w:id="453" w:name="_Toc66462642"/>
      <w:bookmarkStart w:id="454" w:name="_Toc70328280"/>
      <w:bookmarkStart w:id="455" w:name="_Toc73782058"/>
      <w:bookmarkStart w:id="456" w:name="_Toc510696607"/>
      <w:bookmarkStart w:id="457" w:name="_Toc35971398"/>
      <w:bookmarkStart w:id="458" w:name="_Toc67903522"/>
      <w:bookmarkStart w:id="459" w:name="_Toc138661540"/>
      <w:r w:rsidRPr="00052626">
        <w:t>6.1</w:t>
      </w:r>
      <w:r w:rsidRPr="00052626">
        <w:tab/>
        <w:t>Nmbsmf_TMGI Service API</w:t>
      </w:r>
      <w:bookmarkEnd w:id="442"/>
      <w:bookmarkEnd w:id="443"/>
      <w:bookmarkEnd w:id="444"/>
      <w:bookmarkEnd w:id="445"/>
      <w:bookmarkEnd w:id="446"/>
      <w:bookmarkEnd w:id="447"/>
      <w:bookmarkEnd w:id="459"/>
    </w:p>
    <w:p w14:paraId="0895465F" w14:textId="77777777" w:rsidR="00212244" w:rsidRPr="00052626" w:rsidRDefault="00212244" w:rsidP="0053693A">
      <w:pPr>
        <w:pStyle w:val="Heading3"/>
      </w:pPr>
      <w:bookmarkStart w:id="460" w:name="_Toc510696599"/>
      <w:bookmarkStart w:id="461" w:name="_Toc35971391"/>
      <w:bookmarkStart w:id="462" w:name="_Toc67903515"/>
      <w:bookmarkStart w:id="463" w:name="_Toc76042727"/>
      <w:bookmarkStart w:id="464" w:name="_Toc81558565"/>
      <w:bookmarkStart w:id="465" w:name="_Toc85877018"/>
      <w:bookmarkStart w:id="466" w:name="_Toc88681470"/>
      <w:bookmarkStart w:id="467" w:name="_Toc89678157"/>
      <w:bookmarkStart w:id="468" w:name="_Toc98501249"/>
      <w:bookmarkStart w:id="469" w:name="_Toc106634533"/>
      <w:bookmarkStart w:id="470" w:name="_Toc114825312"/>
      <w:bookmarkStart w:id="471" w:name="_Toc138661541"/>
      <w:r w:rsidRPr="00052626">
        <w:t>6.1.1</w:t>
      </w:r>
      <w:r w:rsidRPr="00052626">
        <w:tab/>
        <w:t>Introduction</w:t>
      </w:r>
      <w:bookmarkEnd w:id="460"/>
      <w:bookmarkEnd w:id="461"/>
      <w:bookmarkEnd w:id="462"/>
      <w:bookmarkEnd w:id="463"/>
      <w:bookmarkEnd w:id="464"/>
      <w:bookmarkEnd w:id="465"/>
      <w:bookmarkEnd w:id="466"/>
      <w:bookmarkEnd w:id="467"/>
      <w:bookmarkEnd w:id="468"/>
      <w:bookmarkEnd w:id="469"/>
      <w:bookmarkEnd w:id="470"/>
      <w:bookmarkEnd w:id="47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472" w:name="_Toc85877019"/>
      <w:bookmarkStart w:id="473" w:name="_Toc88681471"/>
      <w:bookmarkStart w:id="474" w:name="_Toc89678158"/>
      <w:bookmarkStart w:id="475" w:name="_Toc98501250"/>
      <w:bookmarkStart w:id="476" w:name="_Toc106634534"/>
      <w:bookmarkStart w:id="477" w:name="_Toc114825313"/>
      <w:bookmarkStart w:id="478" w:name="_Toc138661542"/>
      <w:r w:rsidRPr="00052626">
        <w:t>6.1.2</w:t>
      </w:r>
      <w:r w:rsidRPr="00052626">
        <w:tab/>
        <w:t>Usage of HTTP</w:t>
      </w:r>
      <w:bookmarkEnd w:id="448"/>
      <w:bookmarkEnd w:id="449"/>
      <w:bookmarkEnd w:id="472"/>
      <w:bookmarkEnd w:id="473"/>
      <w:bookmarkEnd w:id="474"/>
      <w:bookmarkEnd w:id="475"/>
      <w:bookmarkEnd w:id="476"/>
      <w:bookmarkEnd w:id="477"/>
      <w:bookmarkEnd w:id="478"/>
    </w:p>
    <w:p w14:paraId="4C2CA190" w14:textId="77777777" w:rsidR="00A43070" w:rsidRPr="00052626" w:rsidRDefault="00A43070" w:rsidP="0053693A">
      <w:pPr>
        <w:pStyle w:val="Heading4"/>
      </w:pPr>
      <w:bookmarkStart w:id="479" w:name="_Toc510696601"/>
      <w:bookmarkStart w:id="480" w:name="_Toc35971393"/>
      <w:bookmarkStart w:id="481" w:name="_Toc67903517"/>
      <w:bookmarkStart w:id="482" w:name="_Toc76042729"/>
      <w:bookmarkStart w:id="483" w:name="_Toc81558567"/>
      <w:bookmarkStart w:id="484" w:name="_Toc85877020"/>
      <w:bookmarkStart w:id="485" w:name="_Toc88681472"/>
      <w:bookmarkStart w:id="486" w:name="_Toc89678159"/>
      <w:bookmarkStart w:id="487" w:name="_Toc98501251"/>
      <w:bookmarkStart w:id="488" w:name="_Toc106634535"/>
      <w:bookmarkStart w:id="489" w:name="_Toc114825314"/>
      <w:bookmarkStart w:id="490" w:name="_Toc138661543"/>
      <w:r w:rsidRPr="00052626">
        <w:t>6.1.2.1</w:t>
      </w:r>
      <w:r w:rsidRPr="00052626">
        <w:tab/>
        <w:t>General</w:t>
      </w:r>
      <w:bookmarkEnd w:id="479"/>
      <w:bookmarkEnd w:id="480"/>
      <w:bookmarkEnd w:id="481"/>
      <w:bookmarkEnd w:id="482"/>
      <w:bookmarkEnd w:id="483"/>
      <w:bookmarkEnd w:id="484"/>
      <w:bookmarkEnd w:id="485"/>
      <w:bookmarkEnd w:id="486"/>
      <w:bookmarkEnd w:id="487"/>
      <w:bookmarkEnd w:id="488"/>
      <w:bookmarkEnd w:id="489"/>
      <w:bookmarkEnd w:id="490"/>
    </w:p>
    <w:p w14:paraId="73C7693A" w14:textId="77777777" w:rsidR="00A43070" w:rsidRPr="00052626" w:rsidRDefault="00A43070" w:rsidP="00A43070">
      <w:bookmarkStart w:id="491"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492" w:name="_Toc35971394"/>
      <w:bookmarkStart w:id="493" w:name="_Toc67903518"/>
      <w:bookmarkStart w:id="494" w:name="_Toc76042730"/>
      <w:bookmarkStart w:id="495" w:name="_Toc81558568"/>
      <w:bookmarkStart w:id="496" w:name="_Toc85877021"/>
      <w:bookmarkStart w:id="497" w:name="_Toc88681473"/>
      <w:bookmarkStart w:id="498" w:name="_Toc89678160"/>
      <w:bookmarkStart w:id="499" w:name="_Toc98501252"/>
      <w:bookmarkStart w:id="500" w:name="_Toc106634536"/>
      <w:bookmarkStart w:id="501" w:name="_Toc114825315"/>
      <w:bookmarkStart w:id="502" w:name="_Toc138661544"/>
      <w:r w:rsidRPr="00052626">
        <w:t>6.1.2.2</w:t>
      </w:r>
      <w:r w:rsidRPr="00052626">
        <w:tab/>
        <w:t>HTTP standard headers</w:t>
      </w:r>
      <w:bookmarkEnd w:id="491"/>
      <w:bookmarkEnd w:id="492"/>
      <w:bookmarkEnd w:id="493"/>
      <w:bookmarkEnd w:id="494"/>
      <w:bookmarkEnd w:id="495"/>
      <w:bookmarkEnd w:id="496"/>
      <w:bookmarkEnd w:id="497"/>
      <w:bookmarkEnd w:id="498"/>
      <w:bookmarkEnd w:id="499"/>
      <w:bookmarkEnd w:id="500"/>
      <w:bookmarkEnd w:id="501"/>
      <w:bookmarkEnd w:id="502"/>
    </w:p>
    <w:p w14:paraId="6628572C" w14:textId="77777777" w:rsidR="00A43070" w:rsidRPr="00052626" w:rsidRDefault="00A43070" w:rsidP="0053693A">
      <w:pPr>
        <w:pStyle w:val="Heading5"/>
        <w:rPr>
          <w:lang w:eastAsia="zh-CN"/>
        </w:rPr>
      </w:pPr>
      <w:bookmarkStart w:id="503" w:name="_Toc510696603"/>
      <w:bookmarkStart w:id="504" w:name="_Toc35971395"/>
      <w:bookmarkStart w:id="505" w:name="_Toc67903519"/>
      <w:bookmarkStart w:id="506" w:name="_Toc76042731"/>
      <w:bookmarkStart w:id="507" w:name="_Toc81558569"/>
      <w:bookmarkStart w:id="508" w:name="_Toc85877022"/>
      <w:bookmarkStart w:id="509" w:name="_Toc88681474"/>
      <w:bookmarkStart w:id="510" w:name="_Toc89678161"/>
      <w:bookmarkStart w:id="511" w:name="_Toc98501253"/>
      <w:bookmarkStart w:id="512" w:name="_Toc106634537"/>
      <w:bookmarkStart w:id="513" w:name="_Toc114825316"/>
      <w:bookmarkStart w:id="514" w:name="_Toc138661545"/>
      <w:r w:rsidRPr="00052626">
        <w:t>6.1.2.2.1</w:t>
      </w:r>
      <w:r w:rsidRPr="00052626">
        <w:rPr>
          <w:lang w:eastAsia="zh-CN"/>
        </w:rPr>
        <w:tab/>
        <w:t>General</w:t>
      </w:r>
      <w:bookmarkEnd w:id="503"/>
      <w:bookmarkEnd w:id="504"/>
      <w:bookmarkEnd w:id="505"/>
      <w:bookmarkEnd w:id="506"/>
      <w:bookmarkEnd w:id="507"/>
      <w:bookmarkEnd w:id="508"/>
      <w:bookmarkEnd w:id="509"/>
      <w:bookmarkEnd w:id="510"/>
      <w:bookmarkEnd w:id="511"/>
      <w:bookmarkEnd w:id="512"/>
      <w:bookmarkEnd w:id="513"/>
      <w:bookmarkEnd w:id="514"/>
    </w:p>
    <w:p w14:paraId="34A50EFF" w14:textId="77777777" w:rsidR="00A43070" w:rsidRPr="00052626" w:rsidRDefault="00A43070" w:rsidP="00A43070">
      <w:bookmarkStart w:id="515"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516" w:name="_Toc35971396"/>
      <w:bookmarkStart w:id="517" w:name="_Toc67903520"/>
      <w:bookmarkStart w:id="518" w:name="_Toc76042732"/>
      <w:bookmarkStart w:id="519" w:name="_Toc81558570"/>
      <w:bookmarkStart w:id="520" w:name="_Toc85877023"/>
      <w:bookmarkStart w:id="521" w:name="_Toc88681475"/>
      <w:bookmarkStart w:id="522" w:name="_Toc89678162"/>
      <w:bookmarkStart w:id="523" w:name="_Toc98501254"/>
      <w:bookmarkStart w:id="524" w:name="_Toc106634538"/>
      <w:bookmarkStart w:id="525" w:name="_Toc114825317"/>
      <w:bookmarkStart w:id="526" w:name="_Toc138661546"/>
      <w:r w:rsidRPr="00052626">
        <w:t>6.1.2.2.2</w:t>
      </w:r>
      <w:r w:rsidRPr="00052626">
        <w:tab/>
        <w:t>Content type</w:t>
      </w:r>
      <w:bookmarkEnd w:id="515"/>
      <w:bookmarkEnd w:id="516"/>
      <w:bookmarkEnd w:id="517"/>
      <w:bookmarkEnd w:id="518"/>
      <w:bookmarkEnd w:id="519"/>
      <w:bookmarkEnd w:id="520"/>
      <w:bookmarkEnd w:id="521"/>
      <w:bookmarkEnd w:id="522"/>
      <w:bookmarkEnd w:id="523"/>
      <w:bookmarkEnd w:id="524"/>
      <w:bookmarkEnd w:id="525"/>
      <w:bookmarkEnd w:id="526"/>
    </w:p>
    <w:p w14:paraId="0F5511AA" w14:textId="77777777" w:rsidR="00A43070" w:rsidRPr="00052626" w:rsidRDefault="00A43070" w:rsidP="00A43070">
      <w:bookmarkStart w:id="527"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528" w:name="_Toc35971397"/>
      <w:bookmarkStart w:id="529" w:name="_Toc67903521"/>
      <w:bookmarkStart w:id="530" w:name="_Toc76042733"/>
      <w:bookmarkStart w:id="531" w:name="_Toc81558571"/>
      <w:bookmarkStart w:id="532" w:name="_Toc85877024"/>
      <w:bookmarkStart w:id="533" w:name="_Toc88681476"/>
      <w:bookmarkStart w:id="534" w:name="_Toc89678163"/>
      <w:bookmarkStart w:id="535" w:name="_Toc98501255"/>
      <w:bookmarkStart w:id="536" w:name="_Toc106634539"/>
      <w:bookmarkStart w:id="537" w:name="_Toc114825318"/>
      <w:bookmarkStart w:id="538" w:name="_Toc138661547"/>
      <w:r w:rsidRPr="00052626">
        <w:t>6.1.2.3</w:t>
      </w:r>
      <w:r w:rsidRPr="00052626">
        <w:tab/>
        <w:t>HTTP custom headers</w:t>
      </w:r>
      <w:bookmarkEnd w:id="527"/>
      <w:bookmarkEnd w:id="528"/>
      <w:bookmarkEnd w:id="529"/>
      <w:bookmarkEnd w:id="530"/>
      <w:bookmarkEnd w:id="531"/>
      <w:bookmarkEnd w:id="532"/>
      <w:bookmarkEnd w:id="533"/>
      <w:bookmarkEnd w:id="534"/>
      <w:bookmarkEnd w:id="535"/>
      <w:bookmarkEnd w:id="536"/>
      <w:bookmarkEnd w:id="537"/>
      <w:bookmarkEnd w:id="538"/>
    </w:p>
    <w:p w14:paraId="4FB5EE7C" w14:textId="77777777" w:rsidR="00A43070" w:rsidRPr="00052626" w:rsidRDefault="00A43070" w:rsidP="00A43070">
      <w:bookmarkStart w:id="539" w:name="_Toc489605322"/>
      <w:bookmarkStart w:id="540" w:name="_Toc492899753"/>
      <w:bookmarkStart w:id="541" w:name="_Toc492900032"/>
      <w:bookmarkStart w:id="542" w:name="_Toc492967834"/>
      <w:bookmarkStart w:id="543" w:name="_Toc492972922"/>
      <w:bookmarkStart w:id="544" w:name="_Toc492973142"/>
      <w:bookmarkStart w:id="545" w:name="_Toc492974840"/>
      <w:bookmarkStart w:id="546"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547" w:name="_Toc85877025"/>
      <w:bookmarkStart w:id="548" w:name="_Toc88681477"/>
      <w:bookmarkStart w:id="549" w:name="_Toc89678164"/>
      <w:bookmarkStart w:id="550" w:name="_Toc98501256"/>
      <w:bookmarkStart w:id="551" w:name="_Toc106634540"/>
      <w:bookmarkStart w:id="552" w:name="_Toc114825319"/>
      <w:bookmarkStart w:id="553" w:name="_Toc510696622"/>
      <w:bookmarkStart w:id="554" w:name="_Toc35971413"/>
      <w:bookmarkStart w:id="555" w:name="_Toc67903530"/>
      <w:bookmarkStart w:id="556" w:name="_Toc76042742"/>
      <w:bookmarkStart w:id="557" w:name="_Toc81558579"/>
      <w:bookmarkStart w:id="558" w:name="_Toc510696628"/>
      <w:bookmarkStart w:id="559" w:name="_Toc35971419"/>
      <w:bookmarkStart w:id="560" w:name="_Toc67903536"/>
      <w:bookmarkStart w:id="561" w:name="_Toc138661548"/>
      <w:bookmarkEnd w:id="450"/>
      <w:bookmarkEnd w:id="451"/>
      <w:bookmarkEnd w:id="452"/>
      <w:bookmarkEnd w:id="453"/>
      <w:bookmarkEnd w:id="454"/>
      <w:bookmarkEnd w:id="455"/>
      <w:bookmarkEnd w:id="456"/>
      <w:bookmarkEnd w:id="457"/>
      <w:bookmarkEnd w:id="458"/>
      <w:bookmarkEnd w:id="539"/>
      <w:bookmarkEnd w:id="540"/>
      <w:bookmarkEnd w:id="541"/>
      <w:bookmarkEnd w:id="542"/>
      <w:bookmarkEnd w:id="543"/>
      <w:bookmarkEnd w:id="544"/>
      <w:bookmarkEnd w:id="545"/>
      <w:bookmarkEnd w:id="546"/>
      <w:r w:rsidRPr="00052626">
        <w:t>6.1.3</w:t>
      </w:r>
      <w:r w:rsidRPr="00052626">
        <w:tab/>
        <w:t>Resources</w:t>
      </w:r>
      <w:bookmarkEnd w:id="547"/>
      <w:bookmarkEnd w:id="548"/>
      <w:bookmarkEnd w:id="549"/>
      <w:bookmarkEnd w:id="550"/>
      <w:bookmarkEnd w:id="551"/>
      <w:bookmarkEnd w:id="552"/>
      <w:bookmarkEnd w:id="561"/>
    </w:p>
    <w:p w14:paraId="24BA4D32" w14:textId="77777777" w:rsidR="00212244" w:rsidRPr="00052626" w:rsidRDefault="00212244" w:rsidP="0053693A">
      <w:pPr>
        <w:pStyle w:val="Heading4"/>
      </w:pPr>
      <w:bookmarkStart w:id="562" w:name="_Toc510696608"/>
      <w:bookmarkStart w:id="563" w:name="_Toc35971399"/>
      <w:bookmarkStart w:id="564" w:name="_Toc67903523"/>
      <w:bookmarkStart w:id="565" w:name="_Toc76042735"/>
      <w:bookmarkStart w:id="566" w:name="_Toc81558573"/>
      <w:bookmarkStart w:id="567" w:name="_Toc85877026"/>
      <w:bookmarkStart w:id="568" w:name="_Toc88681478"/>
      <w:bookmarkStart w:id="569" w:name="_Toc89678165"/>
      <w:bookmarkStart w:id="570" w:name="_Toc98501257"/>
      <w:bookmarkStart w:id="571" w:name="_Toc106634541"/>
      <w:bookmarkStart w:id="572" w:name="_Toc114825320"/>
      <w:bookmarkStart w:id="573" w:name="_Toc138661549"/>
      <w:r w:rsidRPr="00052626">
        <w:t>6.1.3.1</w:t>
      </w:r>
      <w:r w:rsidRPr="00052626">
        <w:tab/>
        <w:t>Overview</w:t>
      </w:r>
      <w:bookmarkEnd w:id="562"/>
      <w:bookmarkEnd w:id="563"/>
      <w:bookmarkEnd w:id="564"/>
      <w:bookmarkEnd w:id="565"/>
      <w:bookmarkEnd w:id="566"/>
      <w:bookmarkEnd w:id="567"/>
      <w:bookmarkEnd w:id="568"/>
      <w:bookmarkEnd w:id="569"/>
      <w:bookmarkEnd w:id="570"/>
      <w:bookmarkEnd w:id="571"/>
      <w:bookmarkEnd w:id="572"/>
      <w:bookmarkEnd w:id="573"/>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49274528"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574" w:name="_PERM_MCCTEMPBM_CRPT81600012___7"/>
            <w:bookmarkEnd w:id="574"/>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575" w:name="_Toc510696609"/>
      <w:bookmarkStart w:id="576" w:name="_Toc35971400"/>
      <w:bookmarkStart w:id="577" w:name="_Toc67903524"/>
      <w:bookmarkStart w:id="578" w:name="_Toc76042736"/>
      <w:bookmarkStart w:id="579" w:name="_Toc81558574"/>
      <w:bookmarkStart w:id="580" w:name="_Toc85877027"/>
      <w:bookmarkStart w:id="581" w:name="_Toc88681479"/>
      <w:bookmarkStart w:id="582" w:name="_Toc89678166"/>
      <w:bookmarkStart w:id="583" w:name="_Toc98501258"/>
      <w:bookmarkStart w:id="584" w:name="_Toc106634542"/>
      <w:bookmarkStart w:id="585" w:name="_Toc114825321"/>
      <w:bookmarkStart w:id="586" w:name="_Toc138661550"/>
      <w:r w:rsidRPr="00052626">
        <w:t>6.1.3.2</w:t>
      </w:r>
      <w:r w:rsidRPr="00052626">
        <w:tab/>
        <w:t xml:space="preserve">Resource: </w:t>
      </w:r>
      <w:bookmarkEnd w:id="575"/>
      <w:bookmarkEnd w:id="576"/>
      <w:bookmarkEnd w:id="577"/>
      <w:bookmarkEnd w:id="578"/>
      <w:r w:rsidRPr="00052626">
        <w:t>TMGI collection</w:t>
      </w:r>
      <w:bookmarkEnd w:id="579"/>
      <w:bookmarkEnd w:id="580"/>
      <w:bookmarkEnd w:id="581"/>
      <w:bookmarkEnd w:id="582"/>
      <w:bookmarkEnd w:id="583"/>
      <w:bookmarkEnd w:id="584"/>
      <w:bookmarkEnd w:id="585"/>
      <w:bookmarkEnd w:id="586"/>
    </w:p>
    <w:p w14:paraId="47D4471C" w14:textId="77777777" w:rsidR="00212244" w:rsidRPr="00052626" w:rsidRDefault="00212244" w:rsidP="0053693A">
      <w:pPr>
        <w:pStyle w:val="Heading5"/>
      </w:pPr>
      <w:bookmarkStart w:id="587" w:name="_Toc510696610"/>
      <w:bookmarkStart w:id="588" w:name="_Toc35971401"/>
      <w:bookmarkStart w:id="589" w:name="_Toc67903525"/>
      <w:bookmarkStart w:id="590" w:name="_Toc76042737"/>
      <w:bookmarkStart w:id="591" w:name="_Toc81558575"/>
      <w:bookmarkStart w:id="592" w:name="_Toc85877028"/>
      <w:bookmarkStart w:id="593" w:name="_Toc88681480"/>
      <w:bookmarkStart w:id="594" w:name="_Toc89678167"/>
      <w:bookmarkStart w:id="595" w:name="_Toc98501259"/>
      <w:bookmarkStart w:id="596" w:name="_Toc106634543"/>
      <w:bookmarkStart w:id="597" w:name="_Toc114825322"/>
      <w:bookmarkStart w:id="598" w:name="_Toc138661551"/>
      <w:r w:rsidRPr="00052626">
        <w:t>6.1.3.2.1</w:t>
      </w:r>
      <w:r w:rsidRPr="00052626">
        <w:tab/>
        <w:t>Description</w:t>
      </w:r>
      <w:bookmarkEnd w:id="587"/>
      <w:bookmarkEnd w:id="588"/>
      <w:bookmarkEnd w:id="589"/>
      <w:bookmarkEnd w:id="590"/>
      <w:bookmarkEnd w:id="591"/>
      <w:bookmarkEnd w:id="592"/>
      <w:bookmarkEnd w:id="593"/>
      <w:bookmarkEnd w:id="594"/>
      <w:bookmarkEnd w:id="595"/>
      <w:bookmarkEnd w:id="596"/>
      <w:bookmarkEnd w:id="597"/>
      <w:bookmarkEnd w:id="598"/>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599" w:name="_Toc35971402"/>
      <w:bookmarkStart w:id="600" w:name="_Toc67903526"/>
      <w:bookmarkStart w:id="601" w:name="_Toc76042738"/>
      <w:bookmarkStart w:id="602" w:name="_Toc81558576"/>
      <w:bookmarkStart w:id="603" w:name="_Toc85877029"/>
      <w:bookmarkStart w:id="604" w:name="_Toc88681481"/>
      <w:bookmarkStart w:id="605" w:name="_Toc89678168"/>
      <w:bookmarkStart w:id="606" w:name="_Toc98501260"/>
      <w:bookmarkStart w:id="607" w:name="_Toc106634544"/>
      <w:bookmarkStart w:id="608" w:name="_Toc114825323"/>
      <w:bookmarkStart w:id="609" w:name="_Toc510696612"/>
      <w:bookmarkStart w:id="610" w:name="_Toc138661552"/>
      <w:r w:rsidRPr="00052626">
        <w:t>6.1.3.2.2</w:t>
      </w:r>
      <w:r w:rsidRPr="00052626">
        <w:tab/>
        <w:t>Resource Definition</w:t>
      </w:r>
      <w:bookmarkEnd w:id="599"/>
      <w:bookmarkEnd w:id="600"/>
      <w:bookmarkEnd w:id="601"/>
      <w:bookmarkEnd w:id="602"/>
      <w:bookmarkEnd w:id="603"/>
      <w:bookmarkEnd w:id="604"/>
      <w:bookmarkEnd w:id="605"/>
      <w:bookmarkEnd w:id="606"/>
      <w:bookmarkEnd w:id="607"/>
      <w:bookmarkEnd w:id="608"/>
      <w:bookmarkEnd w:id="61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611" w:name="_Toc35971403"/>
      <w:bookmarkStart w:id="612" w:name="_Toc67903527"/>
      <w:bookmarkStart w:id="613" w:name="_Toc76042739"/>
      <w:bookmarkStart w:id="614" w:name="_Toc81558577"/>
      <w:bookmarkStart w:id="615" w:name="_Toc85877030"/>
      <w:bookmarkStart w:id="616" w:name="_Toc88681482"/>
      <w:bookmarkStart w:id="617" w:name="_Toc89678169"/>
      <w:bookmarkStart w:id="618" w:name="_Toc98501261"/>
      <w:bookmarkStart w:id="619" w:name="_Toc106634545"/>
      <w:bookmarkStart w:id="620" w:name="_Toc114825324"/>
      <w:bookmarkStart w:id="621" w:name="_Toc138661553"/>
      <w:r w:rsidRPr="00052626">
        <w:t>6.1.3.2.3</w:t>
      </w:r>
      <w:r w:rsidRPr="00052626">
        <w:tab/>
        <w:t>Resource Standard Methods</w:t>
      </w:r>
      <w:bookmarkEnd w:id="609"/>
      <w:bookmarkEnd w:id="611"/>
      <w:bookmarkEnd w:id="612"/>
      <w:bookmarkEnd w:id="613"/>
      <w:bookmarkEnd w:id="614"/>
      <w:bookmarkEnd w:id="615"/>
      <w:bookmarkEnd w:id="616"/>
      <w:bookmarkEnd w:id="617"/>
      <w:bookmarkEnd w:id="618"/>
      <w:bookmarkEnd w:id="619"/>
      <w:bookmarkEnd w:id="620"/>
      <w:bookmarkEnd w:id="621"/>
    </w:p>
    <w:p w14:paraId="1636A8BA" w14:textId="37B788A2" w:rsidR="00212244" w:rsidRPr="00052626" w:rsidRDefault="00212244" w:rsidP="0053693A">
      <w:pPr>
        <w:pStyle w:val="H6"/>
      </w:pPr>
      <w:bookmarkStart w:id="622" w:name="_Toc510696613"/>
      <w:bookmarkStart w:id="623" w:name="_Toc35971404"/>
      <w:r w:rsidRPr="00052626">
        <w:t>6.1.3.2.3.1</w:t>
      </w:r>
      <w:r w:rsidRPr="00052626">
        <w:tab/>
        <w:t>POST</w:t>
      </w:r>
      <w:bookmarkEnd w:id="622"/>
      <w:bookmarkEnd w:id="623"/>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624" w:name="_Toc510696614"/>
      <w:bookmarkStart w:id="625" w:name="_Toc35971405"/>
      <w:r w:rsidRPr="00052626">
        <w:t>6.1.3.2.3.2</w:t>
      </w:r>
      <w:r w:rsidRPr="00052626">
        <w:tab/>
        <w:t>DELETE</w:t>
      </w:r>
      <w:bookmarkEnd w:id="624"/>
      <w:bookmarkEnd w:id="625"/>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626" w:name="_Toc510696615"/>
      <w:bookmarkStart w:id="627" w:name="_Toc35971406"/>
      <w:bookmarkStart w:id="628" w:name="_Toc67903528"/>
      <w:bookmarkStart w:id="629" w:name="_Toc76042740"/>
      <w:bookmarkStart w:id="630" w:name="_Toc81558578"/>
      <w:bookmarkStart w:id="631"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632"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632"/>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633" w:name="_Toc88681483"/>
      <w:bookmarkStart w:id="634" w:name="_Toc89678170"/>
      <w:bookmarkStart w:id="635" w:name="_Toc98501262"/>
      <w:bookmarkStart w:id="636" w:name="_Toc106634546"/>
      <w:bookmarkStart w:id="637" w:name="_Toc114825325"/>
      <w:bookmarkStart w:id="638" w:name="_Toc138661554"/>
      <w:r w:rsidRPr="00052626">
        <w:t>6.1.3.2.4</w:t>
      </w:r>
      <w:r w:rsidRPr="00052626">
        <w:tab/>
        <w:t>Resource Custom Operations</w:t>
      </w:r>
      <w:bookmarkEnd w:id="626"/>
      <w:bookmarkEnd w:id="627"/>
      <w:bookmarkEnd w:id="628"/>
      <w:bookmarkEnd w:id="629"/>
      <w:bookmarkEnd w:id="630"/>
      <w:bookmarkEnd w:id="631"/>
      <w:bookmarkEnd w:id="633"/>
      <w:bookmarkEnd w:id="634"/>
      <w:bookmarkEnd w:id="635"/>
      <w:bookmarkEnd w:id="636"/>
      <w:bookmarkEnd w:id="637"/>
      <w:bookmarkEnd w:id="638"/>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639" w:name="_Toc85877032"/>
      <w:bookmarkStart w:id="640" w:name="_Toc88681484"/>
      <w:bookmarkStart w:id="641" w:name="_Toc89678171"/>
      <w:bookmarkStart w:id="642" w:name="_Toc98501263"/>
      <w:bookmarkStart w:id="643" w:name="_Toc106634547"/>
      <w:bookmarkStart w:id="644" w:name="_Toc114825326"/>
      <w:bookmarkStart w:id="645" w:name="_Toc138661555"/>
      <w:r w:rsidRPr="00052626">
        <w:lastRenderedPageBreak/>
        <w:t>6.1.4</w:t>
      </w:r>
      <w:r w:rsidRPr="00052626">
        <w:tab/>
        <w:t>Custom Operations without associated resources</w:t>
      </w:r>
      <w:bookmarkEnd w:id="553"/>
      <w:bookmarkEnd w:id="554"/>
      <w:bookmarkEnd w:id="555"/>
      <w:bookmarkEnd w:id="556"/>
      <w:bookmarkEnd w:id="557"/>
      <w:bookmarkEnd w:id="639"/>
      <w:bookmarkEnd w:id="640"/>
      <w:bookmarkEnd w:id="641"/>
      <w:bookmarkEnd w:id="642"/>
      <w:bookmarkEnd w:id="643"/>
      <w:bookmarkEnd w:id="644"/>
      <w:bookmarkEnd w:id="64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646" w:name="_Toc76042748"/>
      <w:bookmarkStart w:id="647" w:name="_Toc81558580"/>
      <w:bookmarkStart w:id="648" w:name="_Toc85877033"/>
      <w:bookmarkStart w:id="649" w:name="_Toc88681485"/>
      <w:bookmarkStart w:id="650" w:name="_Toc89678172"/>
      <w:bookmarkStart w:id="651" w:name="_Toc98501264"/>
      <w:bookmarkStart w:id="652" w:name="_Toc106634548"/>
      <w:bookmarkStart w:id="653" w:name="_Toc114825327"/>
      <w:bookmarkStart w:id="654" w:name="_Toc510696632"/>
      <w:bookmarkStart w:id="655" w:name="_Toc35971427"/>
      <w:bookmarkStart w:id="656" w:name="_Toc67903543"/>
      <w:bookmarkStart w:id="657" w:name="_Toc138661556"/>
      <w:bookmarkEnd w:id="558"/>
      <w:bookmarkEnd w:id="559"/>
      <w:bookmarkEnd w:id="560"/>
      <w:r w:rsidRPr="00052626">
        <w:t>6.1.5</w:t>
      </w:r>
      <w:r w:rsidRPr="00052626">
        <w:tab/>
        <w:t>Notifications</w:t>
      </w:r>
      <w:bookmarkEnd w:id="646"/>
      <w:bookmarkEnd w:id="647"/>
      <w:bookmarkEnd w:id="648"/>
      <w:bookmarkEnd w:id="649"/>
      <w:bookmarkEnd w:id="650"/>
      <w:bookmarkEnd w:id="651"/>
      <w:bookmarkEnd w:id="652"/>
      <w:bookmarkEnd w:id="653"/>
      <w:bookmarkEnd w:id="657"/>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658" w:name="_Toc81558581"/>
      <w:bookmarkStart w:id="659" w:name="_Toc85877034"/>
      <w:bookmarkStart w:id="660" w:name="_Toc88681486"/>
      <w:bookmarkStart w:id="661" w:name="_Toc89678173"/>
      <w:bookmarkStart w:id="662" w:name="_Toc98501265"/>
      <w:bookmarkStart w:id="663" w:name="_Toc106634549"/>
      <w:bookmarkStart w:id="664" w:name="_Toc114825328"/>
      <w:bookmarkStart w:id="665" w:name="_Toc510696647"/>
      <w:bookmarkStart w:id="666" w:name="_Toc35971443"/>
      <w:bookmarkStart w:id="667" w:name="_Toc67903560"/>
      <w:bookmarkStart w:id="668" w:name="_Toc76042772"/>
      <w:bookmarkStart w:id="669" w:name="_Toc81558594"/>
      <w:bookmarkStart w:id="670" w:name="_Toc492899751"/>
      <w:bookmarkStart w:id="671" w:name="_Toc492900030"/>
      <w:bookmarkStart w:id="672" w:name="_Toc492967832"/>
      <w:bookmarkStart w:id="673" w:name="_Toc492972920"/>
      <w:bookmarkStart w:id="674" w:name="_Toc492973140"/>
      <w:bookmarkStart w:id="675" w:name="_Toc493774060"/>
      <w:bookmarkStart w:id="676" w:name="_Toc508285804"/>
      <w:bookmarkStart w:id="677" w:name="_Toc508287269"/>
      <w:bookmarkStart w:id="678" w:name="_Toc510696648"/>
      <w:bookmarkStart w:id="679" w:name="_Toc35971447"/>
      <w:bookmarkStart w:id="680" w:name="_Toc138661557"/>
      <w:bookmarkEnd w:id="654"/>
      <w:bookmarkEnd w:id="655"/>
      <w:bookmarkEnd w:id="656"/>
      <w:r w:rsidRPr="00052626">
        <w:t>6.1.6</w:t>
      </w:r>
      <w:r w:rsidRPr="00052626">
        <w:tab/>
        <w:t>Data Model</w:t>
      </w:r>
      <w:bookmarkEnd w:id="658"/>
      <w:bookmarkEnd w:id="659"/>
      <w:bookmarkEnd w:id="660"/>
      <w:bookmarkEnd w:id="661"/>
      <w:bookmarkEnd w:id="662"/>
      <w:bookmarkEnd w:id="663"/>
      <w:bookmarkEnd w:id="664"/>
      <w:bookmarkEnd w:id="680"/>
    </w:p>
    <w:p w14:paraId="7083CC33" w14:textId="77777777" w:rsidR="00F36682" w:rsidRPr="00052626" w:rsidRDefault="00F36682" w:rsidP="0053693A">
      <w:pPr>
        <w:pStyle w:val="Heading4"/>
      </w:pPr>
      <w:bookmarkStart w:id="681" w:name="_Toc510696633"/>
      <w:bookmarkStart w:id="682" w:name="_Toc35971428"/>
      <w:bookmarkStart w:id="683" w:name="_Toc67903544"/>
      <w:bookmarkStart w:id="684" w:name="_Toc76042756"/>
      <w:bookmarkStart w:id="685" w:name="_Toc81558582"/>
      <w:bookmarkStart w:id="686" w:name="_Toc85877035"/>
      <w:bookmarkStart w:id="687" w:name="_Toc88681487"/>
      <w:bookmarkStart w:id="688" w:name="_Toc89678174"/>
      <w:bookmarkStart w:id="689" w:name="_Toc98501266"/>
      <w:bookmarkStart w:id="690" w:name="_Toc106634550"/>
      <w:bookmarkStart w:id="691" w:name="_Toc114825329"/>
      <w:bookmarkStart w:id="692" w:name="_Toc138661558"/>
      <w:r w:rsidRPr="00052626">
        <w:t>6.1.6.1</w:t>
      </w:r>
      <w:r w:rsidRPr="00052626">
        <w:tab/>
        <w:t>General</w:t>
      </w:r>
      <w:bookmarkEnd w:id="681"/>
      <w:bookmarkEnd w:id="682"/>
      <w:bookmarkEnd w:id="683"/>
      <w:bookmarkEnd w:id="684"/>
      <w:bookmarkEnd w:id="685"/>
      <w:bookmarkEnd w:id="686"/>
      <w:bookmarkEnd w:id="687"/>
      <w:bookmarkEnd w:id="688"/>
      <w:bookmarkEnd w:id="689"/>
      <w:bookmarkEnd w:id="690"/>
      <w:bookmarkEnd w:id="691"/>
      <w:bookmarkEnd w:id="692"/>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693" w:name="_Toc510696634"/>
      <w:bookmarkStart w:id="694" w:name="_Toc35971429"/>
      <w:bookmarkStart w:id="695" w:name="_Toc67903545"/>
      <w:bookmarkStart w:id="696" w:name="_Toc76042757"/>
      <w:bookmarkStart w:id="697" w:name="_Toc81558583"/>
      <w:bookmarkStart w:id="698" w:name="_Toc85877036"/>
      <w:bookmarkStart w:id="699" w:name="_Toc88681488"/>
      <w:bookmarkStart w:id="700" w:name="_Toc89678175"/>
      <w:bookmarkStart w:id="701" w:name="_Toc98501267"/>
      <w:bookmarkStart w:id="702" w:name="_Toc106634551"/>
      <w:bookmarkStart w:id="703" w:name="_Toc114825330"/>
      <w:bookmarkStart w:id="704" w:name="_Toc138661559"/>
      <w:r w:rsidRPr="00052626">
        <w:t>6.1.6.2</w:t>
      </w:r>
      <w:r w:rsidRPr="00052626">
        <w:tab/>
        <w:t>Structured data types</w:t>
      </w:r>
      <w:bookmarkEnd w:id="693"/>
      <w:bookmarkEnd w:id="694"/>
      <w:bookmarkEnd w:id="695"/>
      <w:bookmarkEnd w:id="696"/>
      <w:bookmarkEnd w:id="697"/>
      <w:bookmarkEnd w:id="698"/>
      <w:bookmarkEnd w:id="699"/>
      <w:bookmarkEnd w:id="700"/>
      <w:bookmarkEnd w:id="701"/>
      <w:bookmarkEnd w:id="702"/>
      <w:bookmarkEnd w:id="703"/>
      <w:bookmarkEnd w:id="704"/>
    </w:p>
    <w:p w14:paraId="5CF3A2BB" w14:textId="77777777" w:rsidR="00F36682" w:rsidRPr="00052626" w:rsidRDefault="00F36682" w:rsidP="0053693A">
      <w:pPr>
        <w:pStyle w:val="Heading5"/>
      </w:pPr>
      <w:bookmarkStart w:id="705" w:name="_Toc510696635"/>
      <w:bookmarkStart w:id="706" w:name="_Toc35971430"/>
      <w:bookmarkStart w:id="707" w:name="_Toc67903546"/>
      <w:bookmarkStart w:id="708" w:name="_Toc76042758"/>
      <w:bookmarkStart w:id="709" w:name="_Toc81558584"/>
      <w:bookmarkStart w:id="710" w:name="_Toc85877037"/>
      <w:bookmarkStart w:id="711" w:name="_Toc88681489"/>
      <w:bookmarkStart w:id="712" w:name="_Toc89678176"/>
      <w:bookmarkStart w:id="713" w:name="_Toc98501268"/>
      <w:bookmarkStart w:id="714" w:name="_Toc106634552"/>
      <w:bookmarkStart w:id="715" w:name="_Toc114825331"/>
      <w:bookmarkStart w:id="716" w:name="_Toc138661560"/>
      <w:r w:rsidRPr="00052626">
        <w:t>6.1.6.2.1</w:t>
      </w:r>
      <w:r w:rsidRPr="00052626">
        <w:tab/>
        <w:t>Introduction</w:t>
      </w:r>
      <w:bookmarkEnd w:id="705"/>
      <w:bookmarkEnd w:id="706"/>
      <w:bookmarkEnd w:id="707"/>
      <w:bookmarkEnd w:id="708"/>
      <w:bookmarkEnd w:id="709"/>
      <w:bookmarkEnd w:id="710"/>
      <w:bookmarkEnd w:id="711"/>
      <w:bookmarkEnd w:id="712"/>
      <w:bookmarkEnd w:id="713"/>
      <w:bookmarkEnd w:id="714"/>
      <w:bookmarkEnd w:id="715"/>
      <w:bookmarkEnd w:id="71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717" w:name="_Toc510696636"/>
      <w:bookmarkStart w:id="718" w:name="_Toc35971431"/>
      <w:bookmarkStart w:id="719" w:name="_Toc67903547"/>
      <w:bookmarkStart w:id="720" w:name="_Toc76042759"/>
      <w:bookmarkStart w:id="721" w:name="_Toc81558585"/>
      <w:bookmarkStart w:id="722" w:name="_Toc85877038"/>
      <w:bookmarkStart w:id="723" w:name="_Toc88681490"/>
      <w:bookmarkStart w:id="724" w:name="_Toc89678177"/>
      <w:bookmarkStart w:id="725" w:name="_Toc98501269"/>
      <w:bookmarkStart w:id="726" w:name="_Toc106634553"/>
      <w:bookmarkStart w:id="727" w:name="_Toc114825332"/>
      <w:bookmarkStart w:id="728" w:name="_Toc138661561"/>
      <w:r w:rsidRPr="00052626">
        <w:lastRenderedPageBreak/>
        <w:t>6.1.6.2.2</w:t>
      </w:r>
      <w:r w:rsidRPr="00052626">
        <w:tab/>
        <w:t>Type: TmgiAllocate</w:t>
      </w:r>
      <w:bookmarkEnd w:id="717"/>
      <w:bookmarkEnd w:id="718"/>
      <w:bookmarkEnd w:id="719"/>
      <w:bookmarkEnd w:id="720"/>
      <w:bookmarkEnd w:id="721"/>
      <w:bookmarkEnd w:id="722"/>
      <w:bookmarkEnd w:id="723"/>
      <w:bookmarkEnd w:id="724"/>
      <w:bookmarkEnd w:id="725"/>
      <w:bookmarkEnd w:id="726"/>
      <w:bookmarkEnd w:id="727"/>
      <w:bookmarkEnd w:id="728"/>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729" w:name="_Toc510696637"/>
      <w:bookmarkStart w:id="730" w:name="_Toc35971432"/>
      <w:bookmarkStart w:id="731" w:name="_Toc67903548"/>
      <w:bookmarkStart w:id="732" w:name="_Toc76042760"/>
      <w:bookmarkStart w:id="733" w:name="_Toc81558586"/>
      <w:bookmarkStart w:id="734" w:name="_Toc85877039"/>
      <w:bookmarkStart w:id="735" w:name="_Toc88681491"/>
      <w:bookmarkStart w:id="736" w:name="_Toc89678178"/>
      <w:bookmarkStart w:id="737" w:name="_Toc98501270"/>
      <w:bookmarkStart w:id="738" w:name="_Toc106634554"/>
      <w:bookmarkStart w:id="739" w:name="_Toc114825333"/>
      <w:bookmarkStart w:id="740" w:name="_Toc138661562"/>
      <w:r w:rsidRPr="00052626">
        <w:t>6.1.6.2.3</w:t>
      </w:r>
      <w:r w:rsidRPr="00052626">
        <w:tab/>
        <w:t xml:space="preserve">Type: </w:t>
      </w:r>
      <w:bookmarkEnd w:id="729"/>
      <w:bookmarkEnd w:id="730"/>
      <w:bookmarkEnd w:id="731"/>
      <w:bookmarkEnd w:id="732"/>
      <w:r w:rsidRPr="00052626">
        <w:t>TmgiAllocated</w:t>
      </w:r>
      <w:bookmarkEnd w:id="733"/>
      <w:bookmarkEnd w:id="734"/>
      <w:bookmarkEnd w:id="735"/>
      <w:bookmarkEnd w:id="736"/>
      <w:bookmarkEnd w:id="737"/>
      <w:bookmarkEnd w:id="738"/>
      <w:bookmarkEnd w:id="739"/>
      <w:bookmarkEnd w:id="74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741" w:name="_Toc510696638"/>
      <w:bookmarkStart w:id="742" w:name="_Toc35971433"/>
      <w:bookmarkStart w:id="743" w:name="_Toc67903549"/>
      <w:bookmarkStart w:id="744" w:name="_Toc76042761"/>
      <w:bookmarkStart w:id="745" w:name="_Toc81558587"/>
      <w:bookmarkStart w:id="746" w:name="_Toc85877040"/>
      <w:bookmarkStart w:id="747" w:name="_Toc88681492"/>
      <w:bookmarkStart w:id="748" w:name="_Toc89678179"/>
      <w:bookmarkStart w:id="749" w:name="_Toc98501271"/>
      <w:bookmarkStart w:id="750" w:name="_Toc106634555"/>
      <w:bookmarkStart w:id="751" w:name="_Toc114825334"/>
      <w:bookmarkStart w:id="752" w:name="_Toc138661563"/>
      <w:r w:rsidRPr="00052626">
        <w:t>6.1.6.3</w:t>
      </w:r>
      <w:r w:rsidRPr="00052626">
        <w:tab/>
        <w:t>Simple data types and enumerations</w:t>
      </w:r>
      <w:bookmarkEnd w:id="741"/>
      <w:bookmarkEnd w:id="742"/>
      <w:bookmarkEnd w:id="743"/>
      <w:bookmarkEnd w:id="744"/>
      <w:bookmarkEnd w:id="745"/>
      <w:bookmarkEnd w:id="746"/>
      <w:bookmarkEnd w:id="747"/>
      <w:bookmarkEnd w:id="748"/>
      <w:bookmarkEnd w:id="749"/>
      <w:bookmarkEnd w:id="750"/>
      <w:bookmarkEnd w:id="751"/>
      <w:bookmarkEnd w:id="752"/>
    </w:p>
    <w:p w14:paraId="39087BB9" w14:textId="77777777" w:rsidR="00F36682" w:rsidRPr="00052626" w:rsidRDefault="00F36682" w:rsidP="0053693A">
      <w:pPr>
        <w:pStyle w:val="Heading5"/>
      </w:pPr>
      <w:bookmarkStart w:id="753" w:name="_Toc510696639"/>
      <w:bookmarkStart w:id="754" w:name="_Toc35971434"/>
      <w:bookmarkStart w:id="755" w:name="_Toc67903550"/>
      <w:bookmarkStart w:id="756" w:name="_Toc76042762"/>
      <w:bookmarkStart w:id="757" w:name="_Toc81558588"/>
      <w:bookmarkStart w:id="758" w:name="_Toc85877041"/>
      <w:bookmarkStart w:id="759" w:name="_Toc88681493"/>
      <w:bookmarkStart w:id="760" w:name="_Toc89678180"/>
      <w:bookmarkStart w:id="761" w:name="_Toc98501272"/>
      <w:bookmarkStart w:id="762" w:name="_Toc106634556"/>
      <w:bookmarkStart w:id="763" w:name="_Toc114825335"/>
      <w:bookmarkStart w:id="764" w:name="_Toc138661564"/>
      <w:r w:rsidRPr="00052626">
        <w:t>6.1.6.3.1</w:t>
      </w:r>
      <w:r w:rsidRPr="00052626">
        <w:tab/>
        <w:t>Introduction</w:t>
      </w:r>
      <w:bookmarkEnd w:id="753"/>
      <w:bookmarkEnd w:id="754"/>
      <w:bookmarkEnd w:id="755"/>
      <w:bookmarkEnd w:id="756"/>
      <w:bookmarkEnd w:id="757"/>
      <w:bookmarkEnd w:id="758"/>
      <w:bookmarkEnd w:id="759"/>
      <w:bookmarkEnd w:id="760"/>
      <w:bookmarkEnd w:id="761"/>
      <w:bookmarkEnd w:id="762"/>
      <w:bookmarkEnd w:id="763"/>
      <w:bookmarkEnd w:id="764"/>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765" w:name="_Toc510696640"/>
      <w:bookmarkStart w:id="766" w:name="_Toc35971435"/>
      <w:bookmarkStart w:id="767" w:name="_Toc67903551"/>
      <w:bookmarkStart w:id="768" w:name="_Toc76042763"/>
      <w:bookmarkStart w:id="769" w:name="_Toc81558589"/>
      <w:bookmarkStart w:id="770" w:name="_Toc85877042"/>
      <w:bookmarkStart w:id="771" w:name="_Toc88681494"/>
      <w:bookmarkStart w:id="772" w:name="_Toc89678181"/>
      <w:bookmarkStart w:id="773" w:name="_Toc98501273"/>
      <w:bookmarkStart w:id="774" w:name="_Toc106634557"/>
      <w:bookmarkStart w:id="775" w:name="_Toc114825336"/>
      <w:bookmarkStart w:id="776" w:name="_Toc138661565"/>
      <w:r w:rsidRPr="00052626">
        <w:t>6.1.6.3.2</w:t>
      </w:r>
      <w:r w:rsidRPr="00052626">
        <w:tab/>
        <w:t>Simple data types</w:t>
      </w:r>
      <w:bookmarkEnd w:id="765"/>
      <w:bookmarkEnd w:id="766"/>
      <w:bookmarkEnd w:id="767"/>
      <w:bookmarkEnd w:id="768"/>
      <w:bookmarkEnd w:id="769"/>
      <w:bookmarkEnd w:id="770"/>
      <w:bookmarkEnd w:id="771"/>
      <w:bookmarkEnd w:id="772"/>
      <w:bookmarkEnd w:id="773"/>
      <w:bookmarkEnd w:id="774"/>
      <w:bookmarkEnd w:id="775"/>
      <w:bookmarkEnd w:id="776"/>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777" w:name="_Toc510696641"/>
      <w:bookmarkStart w:id="778" w:name="_Toc35971436"/>
      <w:bookmarkStart w:id="779" w:name="_Toc67903552"/>
      <w:bookmarkStart w:id="780" w:name="_Toc76042764"/>
      <w:bookmarkStart w:id="781" w:name="_Toc81558590"/>
      <w:bookmarkStart w:id="782" w:name="_Toc85877043"/>
      <w:bookmarkStart w:id="783" w:name="_Toc88681495"/>
      <w:bookmarkStart w:id="784" w:name="_Toc89678182"/>
      <w:bookmarkStart w:id="785" w:name="_Toc98501274"/>
      <w:bookmarkStart w:id="786" w:name="_Toc106634558"/>
      <w:bookmarkStart w:id="787" w:name="_Toc114825337"/>
      <w:bookmarkStart w:id="788" w:name="_Toc138661566"/>
      <w:r w:rsidRPr="00052626">
        <w:lastRenderedPageBreak/>
        <w:t>6.1.6.3.3</w:t>
      </w:r>
      <w:r w:rsidRPr="00052626">
        <w:tab/>
        <w:t>Enumeration: &lt;EnumType1&gt;</w:t>
      </w:r>
      <w:bookmarkEnd w:id="777"/>
      <w:bookmarkEnd w:id="778"/>
      <w:bookmarkEnd w:id="779"/>
      <w:bookmarkEnd w:id="780"/>
      <w:bookmarkEnd w:id="781"/>
      <w:bookmarkEnd w:id="782"/>
      <w:bookmarkEnd w:id="783"/>
      <w:bookmarkEnd w:id="784"/>
      <w:bookmarkEnd w:id="785"/>
      <w:bookmarkEnd w:id="786"/>
      <w:bookmarkEnd w:id="787"/>
      <w:bookmarkEnd w:id="788"/>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789" w:name="_Toc510696642"/>
      <w:bookmarkStart w:id="790" w:name="_Toc35971437"/>
      <w:bookmarkStart w:id="791" w:name="_Toc67903553"/>
      <w:bookmarkStart w:id="792" w:name="_Toc76042765"/>
      <w:bookmarkStart w:id="793" w:name="_Toc81558591"/>
      <w:bookmarkStart w:id="794" w:name="_Toc85877044"/>
      <w:bookmarkStart w:id="795" w:name="_Toc88681496"/>
      <w:bookmarkStart w:id="796" w:name="_Toc89678183"/>
      <w:bookmarkStart w:id="797" w:name="_Toc98501275"/>
      <w:bookmarkStart w:id="798" w:name="_Toc106634559"/>
      <w:bookmarkStart w:id="799" w:name="_Toc114825338"/>
      <w:bookmarkStart w:id="800" w:name="_Toc138661567"/>
      <w:r w:rsidRPr="00052626">
        <w:t>6.1.6.3.4</w:t>
      </w:r>
      <w:r w:rsidRPr="00052626">
        <w:tab/>
      </w:r>
      <w:r w:rsidR="00BD1A2D">
        <w:t>Void</w:t>
      </w:r>
      <w:bookmarkEnd w:id="789"/>
      <w:bookmarkEnd w:id="790"/>
      <w:bookmarkEnd w:id="791"/>
      <w:bookmarkEnd w:id="792"/>
      <w:bookmarkEnd w:id="793"/>
      <w:bookmarkEnd w:id="794"/>
      <w:bookmarkEnd w:id="795"/>
      <w:bookmarkEnd w:id="796"/>
      <w:bookmarkEnd w:id="797"/>
      <w:bookmarkEnd w:id="798"/>
      <w:bookmarkEnd w:id="799"/>
      <w:bookmarkEnd w:id="800"/>
    </w:p>
    <w:p w14:paraId="68925614" w14:textId="77777777" w:rsidR="00F36682" w:rsidRPr="00052626" w:rsidRDefault="00F36682" w:rsidP="0053693A">
      <w:pPr>
        <w:pStyle w:val="Heading4"/>
        <w:rPr>
          <w:lang w:eastAsia="zh-CN"/>
        </w:rPr>
      </w:pPr>
      <w:bookmarkStart w:id="801" w:name="_Toc510696643"/>
      <w:bookmarkStart w:id="802" w:name="_Toc35971438"/>
      <w:bookmarkStart w:id="803" w:name="_Toc67903554"/>
      <w:bookmarkStart w:id="804" w:name="_Toc76042766"/>
      <w:bookmarkStart w:id="805" w:name="_Toc81558592"/>
      <w:bookmarkStart w:id="806" w:name="_Toc85877045"/>
      <w:bookmarkStart w:id="807" w:name="_Toc88681497"/>
      <w:bookmarkStart w:id="808" w:name="_Toc89678184"/>
      <w:bookmarkStart w:id="809" w:name="_Toc98501276"/>
      <w:bookmarkStart w:id="810" w:name="_Toc106634560"/>
      <w:bookmarkStart w:id="811" w:name="_Toc114825339"/>
      <w:bookmarkStart w:id="812" w:name="_Toc138661568"/>
      <w:r w:rsidRPr="00052626">
        <w:t>6.1.6.4</w:t>
      </w:r>
      <w:r w:rsidRPr="00052626">
        <w:tab/>
      </w:r>
      <w:r w:rsidRPr="00052626">
        <w:rPr>
          <w:lang w:eastAsia="zh-CN"/>
        </w:rPr>
        <w:t>Data types describing alternative data types or combinations of data types</w:t>
      </w:r>
      <w:bookmarkEnd w:id="801"/>
      <w:bookmarkEnd w:id="802"/>
      <w:bookmarkEnd w:id="803"/>
      <w:bookmarkEnd w:id="804"/>
      <w:bookmarkEnd w:id="805"/>
      <w:bookmarkEnd w:id="806"/>
      <w:bookmarkEnd w:id="807"/>
      <w:bookmarkEnd w:id="808"/>
      <w:bookmarkEnd w:id="809"/>
      <w:bookmarkEnd w:id="810"/>
      <w:bookmarkEnd w:id="811"/>
      <w:bookmarkEnd w:id="812"/>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813" w:name="_Toc510696646"/>
      <w:bookmarkStart w:id="814" w:name="_Toc35971441"/>
      <w:bookmarkStart w:id="815" w:name="_Toc67903557"/>
      <w:bookmarkStart w:id="816" w:name="_Toc76042769"/>
      <w:bookmarkStart w:id="817" w:name="_Toc81558593"/>
      <w:bookmarkStart w:id="818" w:name="_Toc85877046"/>
      <w:bookmarkStart w:id="819" w:name="_Toc88681498"/>
      <w:bookmarkStart w:id="820" w:name="_Toc89678185"/>
      <w:bookmarkStart w:id="821" w:name="_Toc98501277"/>
      <w:bookmarkStart w:id="822" w:name="_Toc106634561"/>
      <w:bookmarkStart w:id="823" w:name="_Toc114825340"/>
      <w:bookmarkStart w:id="824" w:name="_Toc138661569"/>
      <w:r w:rsidRPr="00052626">
        <w:t>6.1.6.5</w:t>
      </w:r>
      <w:r w:rsidRPr="00052626">
        <w:tab/>
        <w:t>Binary data</w:t>
      </w:r>
      <w:bookmarkEnd w:id="813"/>
      <w:bookmarkEnd w:id="814"/>
      <w:bookmarkEnd w:id="815"/>
      <w:bookmarkEnd w:id="816"/>
      <w:bookmarkEnd w:id="817"/>
      <w:bookmarkEnd w:id="818"/>
      <w:bookmarkEnd w:id="819"/>
      <w:bookmarkEnd w:id="820"/>
      <w:bookmarkEnd w:id="821"/>
      <w:bookmarkEnd w:id="822"/>
      <w:bookmarkEnd w:id="823"/>
      <w:bookmarkEnd w:id="82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825" w:name="_Toc85877047"/>
      <w:bookmarkStart w:id="826" w:name="_Toc88681499"/>
      <w:bookmarkStart w:id="827" w:name="_Toc89678186"/>
      <w:bookmarkStart w:id="828" w:name="_Toc98501278"/>
      <w:bookmarkStart w:id="829" w:name="_Toc106634562"/>
      <w:bookmarkStart w:id="830" w:name="_Toc114825341"/>
      <w:bookmarkStart w:id="831" w:name="_Toc138661570"/>
      <w:r w:rsidRPr="00052626">
        <w:t>6.1.7</w:t>
      </w:r>
      <w:r w:rsidRPr="00052626">
        <w:tab/>
        <w:t>Error Handling</w:t>
      </w:r>
      <w:bookmarkEnd w:id="665"/>
      <w:bookmarkEnd w:id="666"/>
      <w:bookmarkEnd w:id="667"/>
      <w:bookmarkEnd w:id="668"/>
      <w:bookmarkEnd w:id="669"/>
      <w:bookmarkEnd w:id="825"/>
      <w:bookmarkEnd w:id="826"/>
      <w:bookmarkEnd w:id="827"/>
      <w:bookmarkEnd w:id="828"/>
      <w:bookmarkEnd w:id="829"/>
      <w:bookmarkEnd w:id="830"/>
      <w:bookmarkEnd w:id="831"/>
    </w:p>
    <w:p w14:paraId="3729F815" w14:textId="77777777" w:rsidR="004D07EB" w:rsidRPr="00052626" w:rsidRDefault="004D07EB" w:rsidP="0053693A">
      <w:pPr>
        <w:pStyle w:val="Heading4"/>
      </w:pPr>
      <w:bookmarkStart w:id="832" w:name="_Toc35971444"/>
      <w:bookmarkStart w:id="833" w:name="_Toc67903561"/>
      <w:bookmarkStart w:id="834" w:name="_Toc76042773"/>
      <w:bookmarkStart w:id="835" w:name="_Toc81558595"/>
      <w:bookmarkStart w:id="836" w:name="_Toc85877048"/>
      <w:bookmarkStart w:id="837" w:name="_Toc88681500"/>
      <w:bookmarkStart w:id="838" w:name="_Toc89678187"/>
      <w:bookmarkStart w:id="839" w:name="_Toc98501279"/>
      <w:bookmarkStart w:id="840" w:name="_Toc106634563"/>
      <w:bookmarkStart w:id="841" w:name="_Toc114825342"/>
      <w:bookmarkStart w:id="842" w:name="_Toc138661571"/>
      <w:r w:rsidRPr="00052626">
        <w:t>6.1.7.1</w:t>
      </w:r>
      <w:r w:rsidRPr="00052626">
        <w:tab/>
        <w:t>General</w:t>
      </w:r>
      <w:bookmarkEnd w:id="832"/>
      <w:bookmarkEnd w:id="833"/>
      <w:bookmarkEnd w:id="834"/>
      <w:bookmarkEnd w:id="835"/>
      <w:bookmarkEnd w:id="836"/>
      <w:bookmarkEnd w:id="837"/>
      <w:bookmarkEnd w:id="838"/>
      <w:bookmarkEnd w:id="839"/>
      <w:bookmarkEnd w:id="840"/>
      <w:bookmarkEnd w:id="841"/>
      <w:bookmarkEnd w:id="842"/>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843" w:name="_Toc35971445"/>
      <w:bookmarkStart w:id="844" w:name="_Toc67903562"/>
      <w:bookmarkStart w:id="845" w:name="_Toc76042774"/>
      <w:bookmarkStart w:id="846" w:name="_Toc81558596"/>
      <w:bookmarkStart w:id="847" w:name="_Toc85877049"/>
      <w:bookmarkStart w:id="848" w:name="_Toc88681501"/>
      <w:bookmarkStart w:id="849" w:name="_Toc89678188"/>
      <w:bookmarkStart w:id="850" w:name="_Toc98501280"/>
      <w:bookmarkStart w:id="851" w:name="_Toc106634564"/>
      <w:bookmarkStart w:id="852" w:name="_Toc114825343"/>
      <w:bookmarkStart w:id="853" w:name="_Toc138661572"/>
      <w:r w:rsidRPr="00052626">
        <w:t>6.1.7.2</w:t>
      </w:r>
      <w:r w:rsidRPr="00052626">
        <w:tab/>
        <w:t>Protocol Errors</w:t>
      </w:r>
      <w:bookmarkEnd w:id="843"/>
      <w:bookmarkEnd w:id="844"/>
      <w:bookmarkEnd w:id="845"/>
      <w:bookmarkEnd w:id="846"/>
      <w:bookmarkEnd w:id="847"/>
      <w:bookmarkEnd w:id="848"/>
      <w:bookmarkEnd w:id="849"/>
      <w:bookmarkEnd w:id="850"/>
      <w:bookmarkEnd w:id="851"/>
      <w:bookmarkEnd w:id="852"/>
      <w:bookmarkEnd w:id="85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854" w:name="_Toc35971446"/>
      <w:bookmarkStart w:id="855" w:name="_Toc67903563"/>
      <w:bookmarkStart w:id="856" w:name="_Toc76042775"/>
      <w:bookmarkStart w:id="857" w:name="_Toc81558597"/>
      <w:bookmarkStart w:id="858" w:name="_Toc85877050"/>
      <w:bookmarkStart w:id="859" w:name="_Toc88681502"/>
      <w:bookmarkStart w:id="860" w:name="_Toc89678189"/>
      <w:bookmarkStart w:id="861" w:name="_Toc98501281"/>
      <w:bookmarkStart w:id="862" w:name="_Toc106634565"/>
      <w:bookmarkStart w:id="863" w:name="_Toc114825344"/>
      <w:bookmarkStart w:id="864" w:name="_Toc138661573"/>
      <w:r w:rsidRPr="00052626">
        <w:t>6.1.7.3</w:t>
      </w:r>
      <w:r w:rsidRPr="00052626">
        <w:tab/>
        <w:t>Application Errors</w:t>
      </w:r>
      <w:bookmarkEnd w:id="854"/>
      <w:bookmarkEnd w:id="855"/>
      <w:bookmarkEnd w:id="856"/>
      <w:bookmarkEnd w:id="857"/>
      <w:bookmarkEnd w:id="858"/>
      <w:bookmarkEnd w:id="859"/>
      <w:bookmarkEnd w:id="860"/>
      <w:bookmarkEnd w:id="861"/>
      <w:bookmarkEnd w:id="862"/>
      <w:bookmarkEnd w:id="863"/>
      <w:bookmarkEnd w:id="864"/>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865" w:name="_Toc67903564"/>
      <w:bookmarkStart w:id="866" w:name="_Toc76042776"/>
      <w:bookmarkStart w:id="867" w:name="_Toc81558598"/>
      <w:bookmarkStart w:id="868" w:name="_Toc85877051"/>
      <w:bookmarkStart w:id="869" w:name="_Toc88681503"/>
      <w:bookmarkStart w:id="870" w:name="_Toc89678190"/>
      <w:bookmarkStart w:id="871" w:name="_Toc98501282"/>
      <w:bookmarkStart w:id="872" w:name="_Toc106634566"/>
      <w:bookmarkStart w:id="873" w:name="_Toc114825345"/>
      <w:bookmarkStart w:id="874" w:name="_Toc532994477"/>
      <w:bookmarkStart w:id="875" w:name="_Toc35971448"/>
      <w:bookmarkStart w:id="876" w:name="_Toc67903565"/>
      <w:bookmarkStart w:id="877" w:name="_Toc510696649"/>
      <w:bookmarkStart w:id="878" w:name="_Toc138661574"/>
      <w:bookmarkEnd w:id="670"/>
      <w:bookmarkEnd w:id="671"/>
      <w:bookmarkEnd w:id="672"/>
      <w:bookmarkEnd w:id="673"/>
      <w:bookmarkEnd w:id="674"/>
      <w:bookmarkEnd w:id="675"/>
      <w:bookmarkEnd w:id="676"/>
      <w:bookmarkEnd w:id="677"/>
      <w:bookmarkEnd w:id="678"/>
      <w:bookmarkEnd w:id="679"/>
      <w:r w:rsidRPr="00052626">
        <w:t>6.1.8</w:t>
      </w:r>
      <w:r w:rsidRPr="00052626">
        <w:rPr>
          <w:lang w:eastAsia="zh-CN"/>
        </w:rPr>
        <w:tab/>
        <w:t>Feature negotiation</w:t>
      </w:r>
      <w:bookmarkEnd w:id="865"/>
      <w:bookmarkEnd w:id="866"/>
      <w:bookmarkEnd w:id="867"/>
      <w:bookmarkEnd w:id="868"/>
      <w:bookmarkEnd w:id="869"/>
      <w:bookmarkEnd w:id="870"/>
      <w:bookmarkEnd w:id="871"/>
      <w:bookmarkEnd w:id="872"/>
      <w:bookmarkEnd w:id="873"/>
      <w:bookmarkEnd w:id="878"/>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879" w:name="_Toc76042777"/>
      <w:bookmarkStart w:id="880" w:name="_Toc81558599"/>
      <w:bookmarkStart w:id="881" w:name="_Toc85877052"/>
      <w:bookmarkStart w:id="882" w:name="_Toc88681504"/>
      <w:bookmarkStart w:id="883" w:name="_Toc89678191"/>
      <w:bookmarkStart w:id="884" w:name="_Toc56434418"/>
      <w:bookmarkStart w:id="885" w:name="_Toc67687998"/>
      <w:bookmarkEnd w:id="874"/>
      <w:bookmarkEnd w:id="875"/>
      <w:bookmarkEnd w:id="876"/>
    </w:p>
    <w:p w14:paraId="2E8F4E86" w14:textId="31F14643" w:rsidR="004D07EB" w:rsidRPr="00052626" w:rsidRDefault="004D07EB" w:rsidP="0053693A">
      <w:pPr>
        <w:pStyle w:val="Heading3"/>
      </w:pPr>
      <w:bookmarkStart w:id="886" w:name="_Toc98501283"/>
      <w:bookmarkStart w:id="887" w:name="_Toc106634567"/>
      <w:bookmarkStart w:id="888" w:name="_Toc114825346"/>
      <w:bookmarkStart w:id="889" w:name="_Toc138661575"/>
      <w:r w:rsidRPr="00052626">
        <w:t>6.1.9</w:t>
      </w:r>
      <w:r w:rsidRPr="00052626">
        <w:tab/>
        <w:t>Security</w:t>
      </w:r>
      <w:bookmarkEnd w:id="879"/>
      <w:bookmarkEnd w:id="880"/>
      <w:bookmarkEnd w:id="881"/>
      <w:bookmarkEnd w:id="882"/>
      <w:bookmarkEnd w:id="883"/>
      <w:bookmarkEnd w:id="886"/>
      <w:bookmarkEnd w:id="887"/>
      <w:bookmarkEnd w:id="888"/>
      <w:bookmarkEnd w:id="889"/>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lastRenderedPageBreak/>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890" w:name="_Toc81558600"/>
      <w:bookmarkStart w:id="891" w:name="_Toc85877053"/>
      <w:bookmarkStart w:id="892" w:name="_Toc88681505"/>
      <w:bookmarkStart w:id="893" w:name="_Toc89678192"/>
      <w:bookmarkStart w:id="894" w:name="_Toc98501284"/>
      <w:bookmarkStart w:id="895" w:name="_Toc106634568"/>
      <w:bookmarkStart w:id="896" w:name="_Toc114825347"/>
      <w:bookmarkStart w:id="897" w:name="_Toc138661576"/>
      <w:r w:rsidRPr="00052626">
        <w:t>6.1.10</w:t>
      </w:r>
      <w:r w:rsidRPr="00052626">
        <w:tab/>
        <w:t>HTTP redirection</w:t>
      </w:r>
      <w:bookmarkEnd w:id="884"/>
      <w:bookmarkEnd w:id="885"/>
      <w:bookmarkEnd w:id="890"/>
      <w:bookmarkEnd w:id="891"/>
      <w:bookmarkEnd w:id="892"/>
      <w:bookmarkEnd w:id="893"/>
      <w:bookmarkEnd w:id="894"/>
      <w:bookmarkEnd w:id="895"/>
      <w:bookmarkEnd w:id="896"/>
      <w:bookmarkEnd w:id="897"/>
    </w:p>
    <w:p w14:paraId="46012B24" w14:textId="77777777" w:rsidR="00FB795B" w:rsidRDefault="00FB795B" w:rsidP="00FB795B">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898" w:name="_Toc35971449"/>
      <w:bookmarkStart w:id="899" w:name="_Toc67903566"/>
      <w:bookmarkStart w:id="900" w:name="_Toc81558601"/>
      <w:bookmarkStart w:id="901" w:name="_Toc85877054"/>
      <w:bookmarkStart w:id="902" w:name="_Toc88681506"/>
      <w:bookmarkStart w:id="903" w:name="_Toc89678193"/>
      <w:bookmarkStart w:id="904" w:name="_Toc98501285"/>
      <w:bookmarkStart w:id="905" w:name="_Toc106634569"/>
      <w:bookmarkStart w:id="906" w:name="_Toc114825348"/>
      <w:bookmarkStart w:id="907" w:name="_Toc138661577"/>
      <w:r w:rsidRPr="00052626">
        <w:t>6.2</w:t>
      </w:r>
      <w:r w:rsidRPr="00052626">
        <w:tab/>
      </w:r>
      <w:r w:rsidR="001D2DBF" w:rsidRPr="00052626">
        <w:t xml:space="preserve">Nmbsmf_MBSSession </w:t>
      </w:r>
      <w:r w:rsidRPr="00052626">
        <w:t>Service API</w:t>
      </w:r>
      <w:bookmarkEnd w:id="877"/>
      <w:bookmarkEnd w:id="898"/>
      <w:bookmarkEnd w:id="899"/>
      <w:bookmarkEnd w:id="900"/>
      <w:bookmarkEnd w:id="901"/>
      <w:bookmarkEnd w:id="902"/>
      <w:bookmarkEnd w:id="903"/>
      <w:bookmarkEnd w:id="904"/>
      <w:bookmarkEnd w:id="905"/>
      <w:bookmarkEnd w:id="906"/>
      <w:bookmarkEnd w:id="907"/>
    </w:p>
    <w:p w14:paraId="39E1EB15" w14:textId="664B8AFD" w:rsidR="00170139" w:rsidRPr="00052626" w:rsidRDefault="00170139" w:rsidP="0053693A">
      <w:pPr>
        <w:pStyle w:val="Heading3"/>
      </w:pPr>
      <w:bookmarkStart w:id="908" w:name="_Toc81558602"/>
      <w:bookmarkStart w:id="909" w:name="_Toc85877055"/>
      <w:bookmarkStart w:id="910" w:name="_Toc88681507"/>
      <w:bookmarkStart w:id="911" w:name="_Toc89678194"/>
      <w:bookmarkStart w:id="912" w:name="_Toc98501286"/>
      <w:bookmarkStart w:id="913" w:name="_Toc106634570"/>
      <w:bookmarkStart w:id="914" w:name="_Toc114825349"/>
      <w:bookmarkStart w:id="915" w:name="_Toc138661578"/>
      <w:r w:rsidRPr="00052626">
        <w:t>6.2.1</w:t>
      </w:r>
      <w:r w:rsidRPr="00052626">
        <w:tab/>
        <w:t>Introduction</w:t>
      </w:r>
      <w:bookmarkEnd w:id="908"/>
      <w:bookmarkEnd w:id="909"/>
      <w:bookmarkEnd w:id="910"/>
      <w:bookmarkEnd w:id="911"/>
      <w:bookmarkEnd w:id="912"/>
      <w:bookmarkEnd w:id="913"/>
      <w:bookmarkEnd w:id="914"/>
      <w:bookmarkEnd w:id="915"/>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916" w:name="_Toc81558603"/>
      <w:bookmarkStart w:id="917" w:name="_Toc85877056"/>
      <w:bookmarkStart w:id="918" w:name="_Toc88681508"/>
      <w:bookmarkStart w:id="919" w:name="_Toc89678195"/>
      <w:bookmarkStart w:id="920" w:name="_Toc98501287"/>
      <w:bookmarkStart w:id="921" w:name="_Toc106634571"/>
      <w:bookmarkStart w:id="922" w:name="_Toc114825350"/>
      <w:bookmarkStart w:id="923" w:name="_Toc138661579"/>
      <w:r w:rsidRPr="00052626">
        <w:t>6.2.2</w:t>
      </w:r>
      <w:r w:rsidRPr="00052626">
        <w:tab/>
        <w:t>Usage of HTTP</w:t>
      </w:r>
      <w:bookmarkEnd w:id="916"/>
      <w:bookmarkEnd w:id="917"/>
      <w:bookmarkEnd w:id="918"/>
      <w:bookmarkEnd w:id="919"/>
      <w:bookmarkEnd w:id="920"/>
      <w:bookmarkEnd w:id="921"/>
      <w:bookmarkEnd w:id="922"/>
      <w:bookmarkEnd w:id="923"/>
    </w:p>
    <w:p w14:paraId="2C50135C" w14:textId="2DCDC933" w:rsidR="00170139" w:rsidRPr="00052626" w:rsidRDefault="00170139" w:rsidP="0053693A">
      <w:pPr>
        <w:pStyle w:val="Heading4"/>
      </w:pPr>
      <w:bookmarkStart w:id="924" w:name="_Toc81558604"/>
      <w:bookmarkStart w:id="925" w:name="_Toc85877057"/>
      <w:bookmarkStart w:id="926" w:name="_Toc88681509"/>
      <w:bookmarkStart w:id="927" w:name="_Toc89678196"/>
      <w:bookmarkStart w:id="928" w:name="_Toc98501288"/>
      <w:bookmarkStart w:id="929" w:name="_Toc106634572"/>
      <w:bookmarkStart w:id="930" w:name="_Toc114825351"/>
      <w:bookmarkStart w:id="931" w:name="_Toc138661580"/>
      <w:r w:rsidRPr="00052626">
        <w:t>6.2.2.1</w:t>
      </w:r>
      <w:r w:rsidRPr="00052626">
        <w:tab/>
        <w:t>General</w:t>
      </w:r>
      <w:bookmarkEnd w:id="924"/>
      <w:bookmarkEnd w:id="925"/>
      <w:bookmarkEnd w:id="926"/>
      <w:bookmarkEnd w:id="927"/>
      <w:bookmarkEnd w:id="928"/>
      <w:bookmarkEnd w:id="929"/>
      <w:bookmarkEnd w:id="930"/>
      <w:bookmarkEnd w:id="931"/>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932" w:name="_Toc81558605"/>
      <w:bookmarkStart w:id="933" w:name="_Toc85877058"/>
      <w:bookmarkStart w:id="934" w:name="_Toc88681510"/>
      <w:bookmarkStart w:id="935" w:name="_Toc89678197"/>
      <w:bookmarkStart w:id="936" w:name="_Toc98501289"/>
      <w:bookmarkStart w:id="937" w:name="_Toc106634573"/>
      <w:bookmarkStart w:id="938" w:name="_Toc114825352"/>
      <w:bookmarkStart w:id="939" w:name="_Toc138661581"/>
      <w:r w:rsidRPr="00052626">
        <w:lastRenderedPageBreak/>
        <w:t>6.2.2.2</w:t>
      </w:r>
      <w:r w:rsidRPr="00052626">
        <w:tab/>
        <w:t>HTTP standard headers</w:t>
      </w:r>
      <w:bookmarkEnd w:id="932"/>
      <w:bookmarkEnd w:id="933"/>
      <w:bookmarkEnd w:id="934"/>
      <w:bookmarkEnd w:id="935"/>
      <w:bookmarkEnd w:id="936"/>
      <w:bookmarkEnd w:id="937"/>
      <w:bookmarkEnd w:id="938"/>
      <w:bookmarkEnd w:id="939"/>
    </w:p>
    <w:p w14:paraId="07437636" w14:textId="44BEFD36" w:rsidR="00170139" w:rsidRPr="00052626" w:rsidRDefault="00170139" w:rsidP="0053693A">
      <w:pPr>
        <w:pStyle w:val="Heading5"/>
        <w:rPr>
          <w:lang w:eastAsia="zh-CN"/>
        </w:rPr>
      </w:pPr>
      <w:bookmarkStart w:id="940" w:name="_Toc81558606"/>
      <w:bookmarkStart w:id="941" w:name="_Toc85877059"/>
      <w:bookmarkStart w:id="942" w:name="_Toc88681511"/>
      <w:bookmarkStart w:id="943" w:name="_Toc89678198"/>
      <w:bookmarkStart w:id="944" w:name="_Toc98501290"/>
      <w:bookmarkStart w:id="945" w:name="_Toc106634574"/>
      <w:bookmarkStart w:id="946" w:name="_Toc114825353"/>
      <w:bookmarkStart w:id="947" w:name="_Toc138661582"/>
      <w:r w:rsidRPr="00052626">
        <w:t>6.2.2.2.1</w:t>
      </w:r>
      <w:r w:rsidRPr="00052626">
        <w:rPr>
          <w:lang w:eastAsia="zh-CN"/>
        </w:rPr>
        <w:tab/>
        <w:t>General</w:t>
      </w:r>
      <w:bookmarkEnd w:id="940"/>
      <w:bookmarkEnd w:id="941"/>
      <w:bookmarkEnd w:id="942"/>
      <w:bookmarkEnd w:id="943"/>
      <w:bookmarkEnd w:id="944"/>
      <w:bookmarkEnd w:id="945"/>
      <w:bookmarkEnd w:id="946"/>
      <w:bookmarkEnd w:id="94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948" w:name="_Toc81558607"/>
      <w:bookmarkStart w:id="949" w:name="_Toc85877060"/>
      <w:bookmarkStart w:id="950" w:name="_Toc88681512"/>
      <w:bookmarkStart w:id="951" w:name="_Toc89678199"/>
      <w:bookmarkStart w:id="952" w:name="_Toc98501291"/>
      <w:bookmarkStart w:id="953" w:name="_Toc106634575"/>
      <w:bookmarkStart w:id="954" w:name="_Toc114825354"/>
      <w:bookmarkStart w:id="955" w:name="_Toc138661583"/>
      <w:r w:rsidRPr="00052626">
        <w:t>6.2.2.2.2</w:t>
      </w:r>
      <w:r w:rsidRPr="00052626">
        <w:tab/>
        <w:t>Content type</w:t>
      </w:r>
      <w:bookmarkEnd w:id="948"/>
      <w:bookmarkEnd w:id="949"/>
      <w:bookmarkEnd w:id="950"/>
      <w:bookmarkEnd w:id="951"/>
      <w:bookmarkEnd w:id="952"/>
      <w:bookmarkEnd w:id="953"/>
      <w:bookmarkEnd w:id="954"/>
      <w:bookmarkEnd w:id="955"/>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956" w:name="_Toc81558608"/>
      <w:bookmarkStart w:id="957" w:name="_Toc85877061"/>
      <w:bookmarkStart w:id="958" w:name="_Toc88681513"/>
      <w:bookmarkStart w:id="959" w:name="_Toc89678200"/>
      <w:bookmarkStart w:id="960" w:name="_Toc98501292"/>
      <w:bookmarkStart w:id="961" w:name="_Toc106634576"/>
      <w:bookmarkStart w:id="962" w:name="_Toc114825355"/>
      <w:bookmarkStart w:id="963" w:name="_Toc138661584"/>
      <w:r w:rsidRPr="00052626">
        <w:t>6.2.2.3</w:t>
      </w:r>
      <w:r w:rsidRPr="00052626">
        <w:tab/>
        <w:t>HTTP custom headers</w:t>
      </w:r>
      <w:bookmarkEnd w:id="956"/>
      <w:bookmarkEnd w:id="957"/>
      <w:bookmarkEnd w:id="958"/>
      <w:bookmarkEnd w:id="959"/>
      <w:bookmarkEnd w:id="960"/>
      <w:bookmarkEnd w:id="961"/>
      <w:bookmarkEnd w:id="962"/>
      <w:bookmarkEnd w:id="963"/>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964" w:name="_Toc89035437"/>
      <w:bookmarkStart w:id="965" w:name="_Toc89065235"/>
      <w:bookmarkStart w:id="966" w:name="_Toc89180534"/>
      <w:bookmarkStart w:id="967" w:name="_Toc90641742"/>
      <w:bookmarkStart w:id="968" w:name="_Toc98501293"/>
      <w:bookmarkStart w:id="969" w:name="_Toc106634577"/>
      <w:bookmarkStart w:id="970" w:name="_Toc114825356"/>
      <w:bookmarkStart w:id="971" w:name="_Toc138661585"/>
      <w:r>
        <w:t>6.2.2.4</w:t>
      </w:r>
      <w:r>
        <w:tab/>
        <w:t>HTTP multipart messages</w:t>
      </w:r>
      <w:bookmarkEnd w:id="964"/>
      <w:bookmarkEnd w:id="965"/>
      <w:bookmarkEnd w:id="966"/>
      <w:bookmarkEnd w:id="967"/>
      <w:bookmarkEnd w:id="968"/>
      <w:bookmarkEnd w:id="969"/>
      <w:bookmarkEnd w:id="970"/>
      <w:bookmarkEnd w:id="97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lastRenderedPageBreak/>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972" w:name="_Toc81558609"/>
      <w:bookmarkStart w:id="973" w:name="_Toc85877062"/>
      <w:bookmarkStart w:id="974" w:name="_Toc88681514"/>
      <w:bookmarkStart w:id="975" w:name="_Toc89678201"/>
      <w:bookmarkStart w:id="976" w:name="_Toc98501294"/>
      <w:bookmarkStart w:id="977" w:name="_Toc106634578"/>
      <w:bookmarkStart w:id="978" w:name="_Toc114825357"/>
      <w:bookmarkStart w:id="979" w:name="_Toc138661586"/>
      <w:r w:rsidRPr="00052626">
        <w:t>6.2.3</w:t>
      </w:r>
      <w:r w:rsidRPr="00052626">
        <w:tab/>
        <w:t>Resources</w:t>
      </w:r>
      <w:bookmarkEnd w:id="972"/>
      <w:bookmarkEnd w:id="973"/>
      <w:bookmarkEnd w:id="974"/>
      <w:bookmarkEnd w:id="975"/>
      <w:bookmarkEnd w:id="976"/>
      <w:bookmarkEnd w:id="977"/>
      <w:bookmarkEnd w:id="978"/>
      <w:bookmarkEnd w:id="979"/>
    </w:p>
    <w:p w14:paraId="109E91D1" w14:textId="77777777" w:rsidR="00A7066E" w:rsidRPr="00052626" w:rsidRDefault="00A7066E" w:rsidP="0053693A">
      <w:pPr>
        <w:pStyle w:val="Heading4"/>
      </w:pPr>
      <w:bookmarkStart w:id="980" w:name="_Toc81558610"/>
      <w:bookmarkStart w:id="981" w:name="_Toc85877063"/>
      <w:bookmarkStart w:id="982" w:name="_Toc88681515"/>
      <w:bookmarkStart w:id="983" w:name="_Toc89678202"/>
      <w:bookmarkStart w:id="984" w:name="_Toc98501295"/>
      <w:bookmarkStart w:id="985" w:name="_Toc106634579"/>
      <w:bookmarkStart w:id="986" w:name="_Toc114825358"/>
      <w:bookmarkStart w:id="987" w:name="_Toc138661587"/>
      <w:r w:rsidRPr="00052626">
        <w:t>6.2.3.1</w:t>
      </w:r>
      <w:r w:rsidRPr="00052626">
        <w:tab/>
        <w:t>Overview</w:t>
      </w:r>
      <w:bookmarkEnd w:id="980"/>
      <w:bookmarkEnd w:id="981"/>
      <w:bookmarkEnd w:id="982"/>
      <w:bookmarkEnd w:id="983"/>
      <w:bookmarkEnd w:id="984"/>
      <w:bookmarkEnd w:id="985"/>
      <w:bookmarkEnd w:id="986"/>
      <w:bookmarkEnd w:id="987"/>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65pt;height:5in" o:ole="">
            <v:imagedata r:id="rId44" o:title=""/>
          </v:shape>
          <o:OLEObject Type="Embed" ProgID="Visio.Drawing.11" ShapeID="_x0000_i1043" DrawAspect="Content" ObjectID="_1749274529"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988" w:name="_Toc81558611"/>
      <w:bookmarkStart w:id="989" w:name="_Toc85877064"/>
      <w:bookmarkStart w:id="990" w:name="_Toc88681516"/>
      <w:bookmarkStart w:id="991" w:name="_Toc89678203"/>
      <w:bookmarkStart w:id="992" w:name="_Toc98501296"/>
      <w:bookmarkStart w:id="993" w:name="_Toc106634580"/>
      <w:bookmarkStart w:id="994" w:name="_Toc114825359"/>
      <w:bookmarkStart w:id="995" w:name="_Toc138661588"/>
      <w:r w:rsidRPr="00052626">
        <w:t>6.2.3.2</w:t>
      </w:r>
      <w:r w:rsidRPr="00052626">
        <w:tab/>
        <w:t>Resource: MBS sessions collection</w:t>
      </w:r>
      <w:bookmarkEnd w:id="988"/>
      <w:bookmarkEnd w:id="989"/>
      <w:bookmarkEnd w:id="990"/>
      <w:r w:rsidR="00F33E9B" w:rsidRPr="00052626">
        <w:t xml:space="preserve"> (Collection)</w:t>
      </w:r>
      <w:bookmarkEnd w:id="991"/>
      <w:bookmarkEnd w:id="992"/>
      <w:bookmarkEnd w:id="993"/>
      <w:bookmarkEnd w:id="994"/>
      <w:bookmarkEnd w:id="995"/>
    </w:p>
    <w:p w14:paraId="7832AC84" w14:textId="77777777" w:rsidR="00C9761A" w:rsidRPr="00052626" w:rsidRDefault="00C9761A" w:rsidP="0053693A">
      <w:pPr>
        <w:pStyle w:val="Heading5"/>
      </w:pPr>
      <w:bookmarkStart w:id="996" w:name="_Toc81558612"/>
      <w:bookmarkStart w:id="997" w:name="_Toc85877065"/>
      <w:bookmarkStart w:id="998" w:name="_Toc88681517"/>
      <w:bookmarkStart w:id="999" w:name="_Toc89678204"/>
      <w:bookmarkStart w:id="1000" w:name="_Toc98501297"/>
      <w:bookmarkStart w:id="1001" w:name="_Toc106634581"/>
      <w:bookmarkStart w:id="1002" w:name="_Toc114825360"/>
      <w:bookmarkStart w:id="1003" w:name="_Toc138661589"/>
      <w:r w:rsidRPr="00052626">
        <w:t>6.2.3.2.1</w:t>
      </w:r>
      <w:r w:rsidRPr="00052626">
        <w:tab/>
        <w:t>Description</w:t>
      </w:r>
      <w:bookmarkEnd w:id="996"/>
      <w:bookmarkEnd w:id="997"/>
      <w:bookmarkEnd w:id="998"/>
      <w:bookmarkEnd w:id="999"/>
      <w:bookmarkEnd w:id="1000"/>
      <w:bookmarkEnd w:id="1001"/>
      <w:bookmarkEnd w:id="1002"/>
      <w:bookmarkEnd w:id="1003"/>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004" w:name="_Toc81558613"/>
      <w:bookmarkStart w:id="1005" w:name="_Toc85877066"/>
      <w:bookmarkStart w:id="1006" w:name="_Toc88681518"/>
      <w:bookmarkStart w:id="1007" w:name="_Toc89678205"/>
      <w:bookmarkStart w:id="1008" w:name="_Toc98501298"/>
      <w:bookmarkStart w:id="1009" w:name="_Toc106634582"/>
      <w:bookmarkStart w:id="1010" w:name="_Toc114825361"/>
      <w:bookmarkStart w:id="1011" w:name="_Toc138661590"/>
      <w:r w:rsidRPr="00052626">
        <w:t>6.2.3.2.2</w:t>
      </w:r>
      <w:r w:rsidRPr="00052626">
        <w:tab/>
        <w:t>Resource Definition</w:t>
      </w:r>
      <w:bookmarkEnd w:id="1004"/>
      <w:bookmarkEnd w:id="1005"/>
      <w:bookmarkEnd w:id="1006"/>
      <w:bookmarkEnd w:id="1007"/>
      <w:bookmarkEnd w:id="1008"/>
      <w:bookmarkEnd w:id="1009"/>
      <w:bookmarkEnd w:id="1010"/>
      <w:bookmarkEnd w:id="1011"/>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012" w:name="_Toc81558614"/>
      <w:bookmarkStart w:id="1013" w:name="_Toc85877067"/>
      <w:bookmarkStart w:id="1014" w:name="_Toc88681519"/>
      <w:bookmarkStart w:id="1015" w:name="_Toc89678206"/>
      <w:bookmarkStart w:id="1016" w:name="_Toc98501299"/>
      <w:bookmarkStart w:id="1017" w:name="_Toc106634583"/>
      <w:bookmarkStart w:id="1018" w:name="_Toc114825362"/>
      <w:bookmarkStart w:id="1019" w:name="_Toc138661591"/>
      <w:r w:rsidRPr="00052626">
        <w:t>6.2.3.2.3</w:t>
      </w:r>
      <w:r w:rsidRPr="00052626">
        <w:tab/>
        <w:t>Resource Standard Methods</w:t>
      </w:r>
      <w:bookmarkEnd w:id="1012"/>
      <w:bookmarkEnd w:id="1013"/>
      <w:bookmarkEnd w:id="1014"/>
      <w:bookmarkEnd w:id="1015"/>
      <w:bookmarkEnd w:id="1016"/>
      <w:bookmarkEnd w:id="1017"/>
      <w:bookmarkEnd w:id="1018"/>
      <w:bookmarkEnd w:id="1019"/>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lastRenderedPageBreak/>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lastRenderedPageBreak/>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23EC1045"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r w:rsidR="00F252BF" w:rsidRPr="009E5BC6">
              <w:rPr>
                <w:lang w:eastAsia="zh-CN"/>
              </w:rPr>
              <w:t xml:space="preserve"> </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020" w:name="_Toc85877068"/>
      <w:bookmarkStart w:id="1021" w:name="_Toc88681520"/>
      <w:bookmarkStart w:id="1022" w:name="_Toc89678207"/>
      <w:bookmarkStart w:id="1023" w:name="_Toc98501300"/>
      <w:bookmarkStart w:id="1024" w:name="_Toc106634584"/>
      <w:bookmarkStart w:id="1025" w:name="_Toc114825363"/>
      <w:bookmarkStart w:id="1026" w:name="_Toc81558616"/>
      <w:bookmarkStart w:id="1027" w:name="_Toc138661592"/>
      <w:r w:rsidRPr="00052626">
        <w:t>6.2.3.2.4</w:t>
      </w:r>
      <w:r w:rsidRPr="00052626">
        <w:tab/>
        <w:t>Resource Custom Operations</w:t>
      </w:r>
      <w:bookmarkEnd w:id="1020"/>
      <w:bookmarkEnd w:id="1021"/>
      <w:bookmarkEnd w:id="1022"/>
      <w:bookmarkEnd w:id="1023"/>
      <w:bookmarkEnd w:id="1024"/>
      <w:bookmarkEnd w:id="1025"/>
      <w:bookmarkEnd w:id="102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25DE7A"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9739AB">
              <w:t>Area Session ID</w:t>
            </w:r>
            <w:r>
              <w:t xml:space="preserve"> in the request cannot be found</w:t>
            </w:r>
            <w:r w:rsidR="009739AB">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028" w:name="_Toc85877069"/>
      <w:bookmarkStart w:id="1029" w:name="_Toc88681521"/>
      <w:bookmarkStart w:id="1030" w:name="_Toc89678208"/>
      <w:bookmarkStart w:id="1031" w:name="_Toc98501301"/>
      <w:bookmarkStart w:id="1032" w:name="_Toc106634585"/>
      <w:bookmarkStart w:id="1033" w:name="_Toc114825364"/>
      <w:bookmarkStart w:id="1034" w:name="_Toc138661593"/>
      <w:r w:rsidRPr="00052626">
        <w:lastRenderedPageBreak/>
        <w:t>6.2.3.3</w:t>
      </w:r>
      <w:r w:rsidRPr="00052626">
        <w:tab/>
        <w:t>Resource: Individual MBS session</w:t>
      </w:r>
      <w:bookmarkEnd w:id="1026"/>
      <w:bookmarkEnd w:id="1028"/>
      <w:bookmarkEnd w:id="1029"/>
      <w:r w:rsidR="00F33E9B" w:rsidRPr="00052626">
        <w:t xml:space="preserve"> (Document)</w:t>
      </w:r>
      <w:bookmarkEnd w:id="1030"/>
      <w:bookmarkEnd w:id="1031"/>
      <w:bookmarkEnd w:id="1032"/>
      <w:bookmarkEnd w:id="1033"/>
      <w:bookmarkEnd w:id="1034"/>
    </w:p>
    <w:p w14:paraId="5C04392F" w14:textId="4D57F147" w:rsidR="00C9761A" w:rsidRPr="00052626" w:rsidRDefault="00C9761A" w:rsidP="0053693A">
      <w:pPr>
        <w:pStyle w:val="Heading5"/>
      </w:pPr>
      <w:bookmarkStart w:id="1035" w:name="_Toc81558617"/>
      <w:bookmarkStart w:id="1036" w:name="_Toc85877070"/>
      <w:bookmarkStart w:id="1037" w:name="_Toc88681522"/>
      <w:bookmarkStart w:id="1038" w:name="_Toc89678209"/>
      <w:bookmarkStart w:id="1039" w:name="_Toc98501302"/>
      <w:bookmarkStart w:id="1040" w:name="_Toc106634586"/>
      <w:bookmarkStart w:id="1041" w:name="_Toc114825365"/>
      <w:bookmarkStart w:id="1042" w:name="_Toc138661594"/>
      <w:r w:rsidRPr="00052626">
        <w:t>6.2.3.3.1</w:t>
      </w:r>
      <w:r w:rsidRPr="00052626">
        <w:tab/>
        <w:t>Description</w:t>
      </w:r>
      <w:bookmarkEnd w:id="1035"/>
      <w:bookmarkEnd w:id="1036"/>
      <w:bookmarkEnd w:id="1037"/>
      <w:bookmarkEnd w:id="1038"/>
      <w:bookmarkEnd w:id="1039"/>
      <w:bookmarkEnd w:id="1040"/>
      <w:bookmarkEnd w:id="1041"/>
      <w:bookmarkEnd w:id="104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043" w:name="_Toc81558618"/>
      <w:bookmarkStart w:id="1044" w:name="_Toc85877071"/>
      <w:bookmarkStart w:id="1045" w:name="_Toc88681523"/>
      <w:bookmarkStart w:id="1046" w:name="_Toc89678210"/>
      <w:bookmarkStart w:id="1047" w:name="_Toc98501303"/>
      <w:bookmarkStart w:id="1048" w:name="_Toc106634587"/>
      <w:bookmarkStart w:id="1049" w:name="_Toc114825366"/>
      <w:bookmarkStart w:id="1050" w:name="_Toc138661595"/>
      <w:r w:rsidRPr="00052626">
        <w:t>6.2.3.3.2</w:t>
      </w:r>
      <w:r w:rsidRPr="00052626">
        <w:tab/>
        <w:t>Resource Definition</w:t>
      </w:r>
      <w:bookmarkEnd w:id="1043"/>
      <w:bookmarkEnd w:id="1044"/>
      <w:bookmarkEnd w:id="1045"/>
      <w:bookmarkEnd w:id="1046"/>
      <w:bookmarkEnd w:id="1047"/>
      <w:bookmarkEnd w:id="1048"/>
      <w:bookmarkEnd w:id="1049"/>
      <w:bookmarkEnd w:id="105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051" w:name="_Toc81558619"/>
      <w:bookmarkStart w:id="1052" w:name="_Toc85877072"/>
      <w:bookmarkStart w:id="1053" w:name="_Toc88681524"/>
      <w:bookmarkStart w:id="1054" w:name="_Toc89678211"/>
      <w:bookmarkStart w:id="1055" w:name="_Toc98501304"/>
      <w:bookmarkStart w:id="1056" w:name="_Toc106634588"/>
      <w:bookmarkStart w:id="1057" w:name="_Toc114825367"/>
      <w:bookmarkStart w:id="1058" w:name="_Toc138661596"/>
      <w:r w:rsidRPr="00052626">
        <w:t>6.2.3.3.3</w:t>
      </w:r>
      <w:r w:rsidRPr="00052626">
        <w:tab/>
        <w:t>Resource Standard Methods</w:t>
      </w:r>
      <w:bookmarkEnd w:id="1051"/>
      <w:bookmarkEnd w:id="1052"/>
      <w:bookmarkEnd w:id="1053"/>
      <w:bookmarkEnd w:id="1054"/>
      <w:bookmarkEnd w:id="1055"/>
      <w:bookmarkEnd w:id="1056"/>
      <w:bookmarkEnd w:id="1057"/>
      <w:bookmarkEnd w:id="105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5627294E"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DE1512">
              <w:rPr>
                <w:lang w:eastAsia="zh-CN"/>
              </w:rPr>
              <w:t>Area Session ID</w:t>
            </w:r>
            <w:r>
              <w:t xml:space="preserve"> is not found</w:t>
            </w:r>
            <w:r w:rsidR="00427554">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059" w:name="_Toc81558620"/>
      <w:bookmarkStart w:id="1060" w:name="_Toc85877073"/>
      <w:bookmarkStart w:id="1061" w:name="_Toc88681525"/>
      <w:bookmarkStart w:id="1062" w:name="_Toc89678212"/>
      <w:bookmarkStart w:id="1063" w:name="_Toc98501305"/>
      <w:bookmarkStart w:id="1064" w:name="_Toc106634589"/>
      <w:bookmarkStart w:id="1065" w:name="_Toc114825368"/>
      <w:bookmarkStart w:id="1066" w:name="_Toc138661597"/>
      <w:r w:rsidRPr="00052626">
        <w:t>6.2.3.</w:t>
      </w:r>
      <w:r w:rsidR="00427687" w:rsidRPr="00052626">
        <w:t>3</w:t>
      </w:r>
      <w:r w:rsidRPr="00052626">
        <w:t>.4</w:t>
      </w:r>
      <w:r w:rsidRPr="00052626">
        <w:tab/>
        <w:t>Resource Custom Operations</w:t>
      </w:r>
      <w:bookmarkEnd w:id="1059"/>
      <w:bookmarkEnd w:id="1060"/>
      <w:bookmarkEnd w:id="1061"/>
      <w:bookmarkEnd w:id="1062"/>
      <w:bookmarkEnd w:id="1063"/>
      <w:bookmarkEnd w:id="1064"/>
      <w:bookmarkEnd w:id="1065"/>
      <w:bookmarkEnd w:id="1066"/>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067" w:name="_Toc85877074"/>
      <w:bookmarkStart w:id="1068" w:name="_Toc88681526"/>
      <w:bookmarkStart w:id="1069" w:name="_Toc89678213"/>
      <w:bookmarkStart w:id="1070" w:name="_Toc98501306"/>
      <w:bookmarkStart w:id="1071" w:name="_Toc106634590"/>
      <w:bookmarkStart w:id="1072" w:name="_Toc114825369"/>
      <w:bookmarkStart w:id="1073" w:name="_Toc138661598"/>
      <w:r w:rsidRPr="00052626">
        <w:t>6.2.3.4</w:t>
      </w:r>
      <w:r w:rsidRPr="00052626">
        <w:tab/>
        <w:t>Resource: Subscriptions collection for MBS sessions</w:t>
      </w:r>
      <w:bookmarkEnd w:id="1067"/>
      <w:r w:rsidR="00F07254" w:rsidRPr="00052626">
        <w:t xml:space="preserve"> (Collection)</w:t>
      </w:r>
      <w:bookmarkEnd w:id="1068"/>
      <w:bookmarkEnd w:id="1069"/>
      <w:bookmarkEnd w:id="1070"/>
      <w:bookmarkEnd w:id="1071"/>
      <w:bookmarkEnd w:id="1072"/>
      <w:bookmarkEnd w:id="1073"/>
    </w:p>
    <w:p w14:paraId="4CF6D487" w14:textId="208522C4" w:rsidR="00372C69" w:rsidRPr="00052626" w:rsidRDefault="00372C69" w:rsidP="0053693A">
      <w:pPr>
        <w:pStyle w:val="Heading5"/>
      </w:pPr>
      <w:bookmarkStart w:id="1074" w:name="_Toc85877075"/>
      <w:bookmarkStart w:id="1075" w:name="_Toc88681527"/>
      <w:bookmarkStart w:id="1076" w:name="_Toc89678214"/>
      <w:bookmarkStart w:id="1077" w:name="_Toc98501307"/>
      <w:bookmarkStart w:id="1078" w:name="_Toc106634591"/>
      <w:bookmarkStart w:id="1079" w:name="_Toc114825370"/>
      <w:bookmarkStart w:id="1080" w:name="_Toc138661599"/>
      <w:r w:rsidRPr="00052626">
        <w:t>6.2.3.4.1</w:t>
      </w:r>
      <w:r w:rsidRPr="00052626">
        <w:tab/>
        <w:t>Description</w:t>
      </w:r>
      <w:bookmarkEnd w:id="1074"/>
      <w:bookmarkEnd w:id="1075"/>
      <w:bookmarkEnd w:id="1076"/>
      <w:bookmarkEnd w:id="1077"/>
      <w:bookmarkEnd w:id="1078"/>
      <w:bookmarkEnd w:id="1079"/>
      <w:bookmarkEnd w:id="1080"/>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lastRenderedPageBreak/>
        <w:t>This resource is modelled with the Collection resource archetype (see clause C.2 of 3GPP TS 29.501 [5]).</w:t>
      </w:r>
    </w:p>
    <w:p w14:paraId="164A0793" w14:textId="6AB42A40" w:rsidR="00372C69" w:rsidRPr="00052626" w:rsidRDefault="00372C69" w:rsidP="0053693A">
      <w:pPr>
        <w:pStyle w:val="Heading5"/>
      </w:pPr>
      <w:bookmarkStart w:id="1081" w:name="_Toc85877076"/>
      <w:bookmarkStart w:id="1082" w:name="_Toc88681528"/>
      <w:bookmarkStart w:id="1083" w:name="_Toc89678215"/>
      <w:bookmarkStart w:id="1084" w:name="_Toc98501308"/>
      <w:bookmarkStart w:id="1085" w:name="_Toc106634592"/>
      <w:bookmarkStart w:id="1086" w:name="_Toc114825371"/>
      <w:bookmarkStart w:id="1087" w:name="_Toc138661600"/>
      <w:r w:rsidRPr="00052626">
        <w:t>6.2.3.4.2</w:t>
      </w:r>
      <w:r w:rsidRPr="00052626">
        <w:tab/>
        <w:t>Resource Definition</w:t>
      </w:r>
      <w:bookmarkEnd w:id="1081"/>
      <w:bookmarkEnd w:id="1082"/>
      <w:bookmarkEnd w:id="1083"/>
      <w:bookmarkEnd w:id="1084"/>
      <w:bookmarkEnd w:id="1085"/>
      <w:bookmarkEnd w:id="1086"/>
      <w:bookmarkEnd w:id="1087"/>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088" w:name="_Toc85877077"/>
      <w:bookmarkStart w:id="1089" w:name="_Toc88681529"/>
      <w:bookmarkStart w:id="1090" w:name="_Toc89678216"/>
      <w:bookmarkStart w:id="1091" w:name="_Toc98501309"/>
      <w:bookmarkStart w:id="1092" w:name="_Toc106634593"/>
      <w:bookmarkStart w:id="1093" w:name="_Toc114825372"/>
      <w:bookmarkStart w:id="1094" w:name="_Toc138661601"/>
      <w:r w:rsidRPr="00052626">
        <w:t>6.2.3.4.3</w:t>
      </w:r>
      <w:r w:rsidRPr="00052626">
        <w:tab/>
        <w:t>Resource Standard Methods</w:t>
      </w:r>
      <w:bookmarkEnd w:id="1088"/>
      <w:bookmarkEnd w:id="1089"/>
      <w:bookmarkEnd w:id="1090"/>
      <w:bookmarkEnd w:id="1091"/>
      <w:bookmarkEnd w:id="1092"/>
      <w:bookmarkEnd w:id="1093"/>
      <w:bookmarkEnd w:id="1094"/>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37687818"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E01C03">
              <w:rPr>
                <w:lang w:eastAsia="zh-CN"/>
              </w:rPr>
              <w:t>Area Session ID</w:t>
            </w:r>
            <w:r>
              <w:t xml:space="preserve"> is not found</w:t>
            </w:r>
            <w:r w:rsidR="00E01C03">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095" w:name="_Toc81558615"/>
      <w:bookmarkStart w:id="1096" w:name="_Toc85877078"/>
      <w:bookmarkStart w:id="1097" w:name="_Toc88681530"/>
      <w:bookmarkStart w:id="1098" w:name="_Toc89678217"/>
      <w:bookmarkStart w:id="1099" w:name="_Toc98501310"/>
      <w:bookmarkStart w:id="1100" w:name="_Toc106634594"/>
      <w:bookmarkStart w:id="1101" w:name="_Toc114825373"/>
      <w:bookmarkStart w:id="1102" w:name="_Toc138661602"/>
      <w:r w:rsidRPr="00052626">
        <w:t>6.2.3.4.4</w:t>
      </w:r>
      <w:r w:rsidRPr="00052626">
        <w:tab/>
        <w:t>Resource Custom Operations</w:t>
      </w:r>
      <w:bookmarkEnd w:id="1095"/>
      <w:bookmarkEnd w:id="1096"/>
      <w:bookmarkEnd w:id="1097"/>
      <w:bookmarkEnd w:id="1098"/>
      <w:bookmarkEnd w:id="1099"/>
      <w:bookmarkEnd w:id="1100"/>
      <w:bookmarkEnd w:id="1101"/>
      <w:bookmarkEnd w:id="1102"/>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103" w:name="_Toc85877079"/>
      <w:bookmarkStart w:id="1104" w:name="_Toc88681531"/>
      <w:bookmarkStart w:id="1105" w:name="_Toc89678218"/>
      <w:bookmarkStart w:id="1106" w:name="_Toc98501311"/>
      <w:bookmarkStart w:id="1107" w:name="_Toc106634595"/>
      <w:bookmarkStart w:id="1108" w:name="_Toc114825374"/>
      <w:bookmarkStart w:id="1109" w:name="_Toc138661603"/>
      <w:r w:rsidRPr="00052626">
        <w:t>6.2.3.5</w:t>
      </w:r>
      <w:r w:rsidRPr="00052626">
        <w:tab/>
        <w:t>Resource: Individual subscription for an MBS session</w:t>
      </w:r>
      <w:bookmarkEnd w:id="1103"/>
      <w:r w:rsidR="008B50B5" w:rsidRPr="00052626">
        <w:t xml:space="preserve"> (Document)</w:t>
      </w:r>
      <w:bookmarkEnd w:id="1104"/>
      <w:bookmarkEnd w:id="1105"/>
      <w:bookmarkEnd w:id="1106"/>
      <w:bookmarkEnd w:id="1107"/>
      <w:bookmarkEnd w:id="1108"/>
      <w:bookmarkEnd w:id="1109"/>
    </w:p>
    <w:p w14:paraId="0822A9DC" w14:textId="68901AE9" w:rsidR="007C5C07" w:rsidRPr="00052626" w:rsidRDefault="007C5C07" w:rsidP="0053693A">
      <w:pPr>
        <w:pStyle w:val="Heading5"/>
      </w:pPr>
      <w:bookmarkStart w:id="1110" w:name="_Toc85877080"/>
      <w:bookmarkStart w:id="1111" w:name="_Toc88681532"/>
      <w:bookmarkStart w:id="1112" w:name="_Toc89678219"/>
      <w:bookmarkStart w:id="1113" w:name="_Toc98501312"/>
      <w:bookmarkStart w:id="1114" w:name="_Toc106634596"/>
      <w:bookmarkStart w:id="1115" w:name="_Toc114825375"/>
      <w:bookmarkStart w:id="1116" w:name="_Toc138661604"/>
      <w:r w:rsidRPr="00052626">
        <w:t>6.2.3.5.1</w:t>
      </w:r>
      <w:r w:rsidRPr="00052626">
        <w:tab/>
        <w:t>Description</w:t>
      </w:r>
      <w:bookmarkEnd w:id="1110"/>
      <w:bookmarkEnd w:id="1111"/>
      <w:bookmarkEnd w:id="1112"/>
      <w:bookmarkEnd w:id="1113"/>
      <w:bookmarkEnd w:id="1114"/>
      <w:bookmarkEnd w:id="1115"/>
      <w:bookmarkEnd w:id="111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117" w:name="_Toc85877081"/>
      <w:bookmarkStart w:id="1118" w:name="_Toc88681533"/>
      <w:bookmarkStart w:id="1119" w:name="_Toc89678220"/>
      <w:bookmarkStart w:id="1120" w:name="_Toc98501313"/>
      <w:bookmarkStart w:id="1121" w:name="_Toc106634597"/>
      <w:bookmarkStart w:id="1122" w:name="_Toc114825376"/>
      <w:bookmarkStart w:id="1123" w:name="_Toc138661605"/>
      <w:r w:rsidRPr="00052626">
        <w:t>6.2.3.5.2</w:t>
      </w:r>
      <w:r w:rsidRPr="00052626">
        <w:tab/>
        <w:t>Resource Definition</w:t>
      </w:r>
      <w:bookmarkEnd w:id="1117"/>
      <w:bookmarkEnd w:id="1118"/>
      <w:bookmarkEnd w:id="1119"/>
      <w:bookmarkEnd w:id="1120"/>
      <w:bookmarkEnd w:id="1121"/>
      <w:bookmarkEnd w:id="1122"/>
      <w:bookmarkEnd w:id="112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124" w:name="_Toc85877082"/>
      <w:bookmarkStart w:id="1125" w:name="_Toc88681534"/>
      <w:bookmarkStart w:id="1126" w:name="_Toc89678221"/>
      <w:bookmarkStart w:id="1127" w:name="_Toc98501314"/>
      <w:bookmarkStart w:id="1128" w:name="_Toc106634598"/>
      <w:bookmarkStart w:id="1129" w:name="_Toc114825377"/>
      <w:bookmarkStart w:id="1130" w:name="_Toc138661606"/>
      <w:r w:rsidRPr="00052626">
        <w:t>6.2.3.5.3</w:t>
      </w:r>
      <w:r w:rsidRPr="00052626">
        <w:tab/>
        <w:t>Resource Standard Methods</w:t>
      </w:r>
      <w:bookmarkEnd w:id="1124"/>
      <w:bookmarkEnd w:id="1125"/>
      <w:bookmarkEnd w:id="1126"/>
      <w:bookmarkEnd w:id="1127"/>
      <w:bookmarkEnd w:id="1128"/>
      <w:bookmarkEnd w:id="1129"/>
      <w:bookmarkEnd w:id="1130"/>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131" w:name="_Toc85877083"/>
      <w:bookmarkStart w:id="1132" w:name="_Toc88681535"/>
      <w:bookmarkStart w:id="1133" w:name="_Toc89678222"/>
      <w:bookmarkStart w:id="1134" w:name="_Toc98501315"/>
      <w:bookmarkStart w:id="1135" w:name="_Toc106634599"/>
      <w:bookmarkStart w:id="1136" w:name="_Toc114825378"/>
      <w:bookmarkStart w:id="1137" w:name="_Toc138661607"/>
      <w:r w:rsidRPr="00052626">
        <w:t>6.2.3.5.4</w:t>
      </w:r>
      <w:r w:rsidRPr="00052626">
        <w:tab/>
        <w:t>Resource Custom Operations</w:t>
      </w:r>
      <w:bookmarkEnd w:id="1131"/>
      <w:bookmarkEnd w:id="1132"/>
      <w:bookmarkEnd w:id="1133"/>
      <w:bookmarkEnd w:id="1134"/>
      <w:bookmarkEnd w:id="1135"/>
      <w:bookmarkEnd w:id="1136"/>
      <w:bookmarkEnd w:id="113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138" w:name="_Toc85877084"/>
      <w:bookmarkStart w:id="1139" w:name="_Toc88681536"/>
      <w:bookmarkStart w:id="1140" w:name="_Toc89678223"/>
      <w:bookmarkStart w:id="1141" w:name="_Toc98501316"/>
      <w:bookmarkStart w:id="1142" w:name="_Toc106634600"/>
      <w:bookmarkStart w:id="1143" w:name="_Toc114825379"/>
      <w:bookmarkStart w:id="1144" w:name="_Toc138661608"/>
      <w:r w:rsidRPr="00052626">
        <w:t>6.2.3.6</w:t>
      </w:r>
      <w:r w:rsidRPr="00052626">
        <w:tab/>
        <w:t>Resource: Subscriptions collection for MBS contexts</w:t>
      </w:r>
      <w:bookmarkEnd w:id="1138"/>
      <w:bookmarkEnd w:id="1139"/>
      <w:r w:rsidR="007B6F56" w:rsidRPr="00052626">
        <w:t xml:space="preserve"> (Collection)</w:t>
      </w:r>
      <w:bookmarkEnd w:id="1140"/>
      <w:bookmarkEnd w:id="1141"/>
      <w:bookmarkEnd w:id="1142"/>
      <w:bookmarkEnd w:id="1143"/>
      <w:bookmarkEnd w:id="1144"/>
    </w:p>
    <w:p w14:paraId="1B0F1ED0" w14:textId="7D8C3BE5" w:rsidR="00DE7722" w:rsidRPr="00052626" w:rsidRDefault="00DE7722" w:rsidP="0053693A">
      <w:pPr>
        <w:pStyle w:val="Heading5"/>
      </w:pPr>
      <w:bookmarkStart w:id="1145" w:name="_Toc85877085"/>
      <w:bookmarkStart w:id="1146" w:name="_Toc88681537"/>
      <w:bookmarkStart w:id="1147" w:name="_Toc89678224"/>
      <w:bookmarkStart w:id="1148" w:name="_Toc98501317"/>
      <w:bookmarkStart w:id="1149" w:name="_Toc106634601"/>
      <w:bookmarkStart w:id="1150" w:name="_Toc114825380"/>
      <w:bookmarkStart w:id="1151" w:name="_Toc138661609"/>
      <w:r w:rsidRPr="00052626">
        <w:t>6.2.3.6.1</w:t>
      </w:r>
      <w:r w:rsidRPr="00052626">
        <w:tab/>
        <w:t>Description</w:t>
      </w:r>
      <w:bookmarkEnd w:id="1145"/>
      <w:bookmarkEnd w:id="1146"/>
      <w:bookmarkEnd w:id="1147"/>
      <w:bookmarkEnd w:id="1148"/>
      <w:bookmarkEnd w:id="1149"/>
      <w:bookmarkEnd w:id="1150"/>
      <w:bookmarkEnd w:id="115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152" w:name="_Toc85877086"/>
      <w:bookmarkStart w:id="1153" w:name="_Toc88681538"/>
      <w:bookmarkStart w:id="1154" w:name="_Toc89678225"/>
      <w:bookmarkStart w:id="1155" w:name="_Toc98501318"/>
      <w:bookmarkStart w:id="1156" w:name="_Toc106634602"/>
      <w:bookmarkStart w:id="1157" w:name="_Toc114825381"/>
      <w:bookmarkStart w:id="1158" w:name="_Toc138661610"/>
      <w:r w:rsidRPr="00052626">
        <w:t>6.2.3.6.2</w:t>
      </w:r>
      <w:r w:rsidRPr="00052626">
        <w:tab/>
        <w:t>Resource Definition</w:t>
      </w:r>
      <w:bookmarkEnd w:id="1152"/>
      <w:bookmarkEnd w:id="1153"/>
      <w:bookmarkEnd w:id="1154"/>
      <w:bookmarkEnd w:id="1155"/>
      <w:bookmarkEnd w:id="1156"/>
      <w:bookmarkEnd w:id="1157"/>
      <w:bookmarkEnd w:id="1158"/>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159" w:name="_Toc85877087"/>
      <w:bookmarkStart w:id="1160" w:name="_Toc88681539"/>
      <w:bookmarkStart w:id="1161" w:name="_Toc89678226"/>
      <w:bookmarkStart w:id="1162" w:name="_Toc98501319"/>
      <w:bookmarkStart w:id="1163" w:name="_Toc106634603"/>
      <w:bookmarkStart w:id="1164" w:name="_Toc114825382"/>
      <w:bookmarkStart w:id="1165" w:name="_Toc138661611"/>
      <w:r w:rsidRPr="00052626">
        <w:t>6.2.3.6.3</w:t>
      </w:r>
      <w:r w:rsidRPr="00052626">
        <w:tab/>
        <w:t>Resource Standard Methods</w:t>
      </w:r>
      <w:bookmarkEnd w:id="1159"/>
      <w:bookmarkEnd w:id="1160"/>
      <w:bookmarkEnd w:id="1161"/>
      <w:bookmarkEnd w:id="1162"/>
      <w:bookmarkEnd w:id="1163"/>
      <w:bookmarkEnd w:id="1164"/>
      <w:bookmarkEnd w:id="1165"/>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lastRenderedPageBreak/>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166" w:name="_Toc85877088"/>
      <w:bookmarkStart w:id="1167" w:name="_Toc88681540"/>
      <w:bookmarkStart w:id="1168" w:name="_Toc89678227"/>
      <w:bookmarkStart w:id="1169" w:name="_Toc98501320"/>
      <w:bookmarkStart w:id="1170" w:name="_Toc106634604"/>
      <w:bookmarkStart w:id="1171" w:name="_Toc114825383"/>
      <w:bookmarkStart w:id="1172" w:name="_Toc138661612"/>
      <w:r w:rsidRPr="00052626">
        <w:t>6.2.3.6.4</w:t>
      </w:r>
      <w:r w:rsidRPr="00052626">
        <w:tab/>
        <w:t>Resource Custom Operations</w:t>
      </w:r>
      <w:bookmarkEnd w:id="1166"/>
      <w:bookmarkEnd w:id="1167"/>
      <w:bookmarkEnd w:id="1168"/>
      <w:bookmarkEnd w:id="1169"/>
      <w:bookmarkEnd w:id="1170"/>
      <w:bookmarkEnd w:id="1171"/>
      <w:bookmarkEnd w:id="117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173" w:name="_Toc85877089"/>
      <w:bookmarkStart w:id="1174" w:name="_Toc88681541"/>
      <w:bookmarkStart w:id="1175" w:name="_Toc89678228"/>
      <w:bookmarkStart w:id="1176" w:name="_Toc98501321"/>
      <w:bookmarkStart w:id="1177" w:name="_Toc106634605"/>
      <w:bookmarkStart w:id="1178" w:name="_Toc114825384"/>
      <w:bookmarkStart w:id="1179" w:name="_Toc138661613"/>
      <w:r w:rsidRPr="00052626">
        <w:t>6.2.3.7</w:t>
      </w:r>
      <w:r w:rsidRPr="00052626">
        <w:tab/>
        <w:t>Resource: Individual subscription for an MBS context</w:t>
      </w:r>
      <w:bookmarkEnd w:id="1173"/>
      <w:bookmarkEnd w:id="1174"/>
      <w:r w:rsidR="007B6F56" w:rsidRPr="00052626">
        <w:t xml:space="preserve"> (Document)</w:t>
      </w:r>
      <w:bookmarkEnd w:id="1175"/>
      <w:bookmarkEnd w:id="1176"/>
      <w:bookmarkEnd w:id="1177"/>
      <w:bookmarkEnd w:id="1178"/>
      <w:bookmarkEnd w:id="1179"/>
    </w:p>
    <w:p w14:paraId="2F10F8F8" w14:textId="6548E56F" w:rsidR="00A005AB" w:rsidRPr="00052626" w:rsidRDefault="00A005AB" w:rsidP="0053693A">
      <w:pPr>
        <w:pStyle w:val="Heading5"/>
      </w:pPr>
      <w:bookmarkStart w:id="1180" w:name="_Toc85877090"/>
      <w:bookmarkStart w:id="1181" w:name="_Toc88681542"/>
      <w:bookmarkStart w:id="1182" w:name="_Toc89678229"/>
      <w:bookmarkStart w:id="1183" w:name="_Toc98501322"/>
      <w:bookmarkStart w:id="1184" w:name="_Toc106634606"/>
      <w:bookmarkStart w:id="1185" w:name="_Toc114825385"/>
      <w:bookmarkStart w:id="1186" w:name="_Toc138661614"/>
      <w:r w:rsidRPr="00052626">
        <w:t>6.2.3.7.1</w:t>
      </w:r>
      <w:r w:rsidRPr="00052626">
        <w:tab/>
        <w:t>Description</w:t>
      </w:r>
      <w:bookmarkEnd w:id="1180"/>
      <w:bookmarkEnd w:id="1181"/>
      <w:bookmarkEnd w:id="1182"/>
      <w:bookmarkEnd w:id="1183"/>
      <w:bookmarkEnd w:id="1184"/>
      <w:bookmarkEnd w:id="1185"/>
      <w:bookmarkEnd w:id="11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187" w:name="_Toc85877091"/>
      <w:bookmarkStart w:id="1188" w:name="_Toc88681543"/>
      <w:bookmarkStart w:id="1189" w:name="_Toc89678230"/>
      <w:bookmarkStart w:id="1190" w:name="_Toc98501323"/>
      <w:bookmarkStart w:id="1191" w:name="_Toc106634607"/>
      <w:bookmarkStart w:id="1192" w:name="_Toc114825386"/>
      <w:bookmarkStart w:id="1193" w:name="_Toc138661615"/>
      <w:r w:rsidRPr="00052626">
        <w:t>6.2.3.7.2</w:t>
      </w:r>
      <w:r w:rsidRPr="00052626">
        <w:tab/>
        <w:t>Resource Definition</w:t>
      </w:r>
      <w:bookmarkEnd w:id="1187"/>
      <w:bookmarkEnd w:id="1188"/>
      <w:bookmarkEnd w:id="1189"/>
      <w:bookmarkEnd w:id="1190"/>
      <w:bookmarkEnd w:id="1191"/>
      <w:bookmarkEnd w:id="1192"/>
      <w:bookmarkEnd w:id="119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194" w:name="_Toc85877092"/>
      <w:bookmarkStart w:id="1195" w:name="_Toc88681544"/>
      <w:bookmarkStart w:id="1196" w:name="_Toc89678231"/>
      <w:bookmarkStart w:id="1197" w:name="_Toc98501324"/>
      <w:bookmarkStart w:id="1198" w:name="_Toc106634608"/>
      <w:bookmarkStart w:id="1199" w:name="_Toc114825387"/>
      <w:bookmarkStart w:id="1200" w:name="_Toc138661616"/>
      <w:r w:rsidRPr="00052626">
        <w:t>6.2.3.7.3</w:t>
      </w:r>
      <w:r w:rsidRPr="00052626">
        <w:tab/>
        <w:t>Resource Standard Methods</w:t>
      </w:r>
      <w:bookmarkEnd w:id="1194"/>
      <w:bookmarkEnd w:id="1195"/>
      <w:bookmarkEnd w:id="1196"/>
      <w:bookmarkEnd w:id="1197"/>
      <w:bookmarkEnd w:id="1198"/>
      <w:bookmarkEnd w:id="1199"/>
      <w:bookmarkEnd w:id="120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lastRenderedPageBreak/>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lastRenderedPageBreak/>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lastRenderedPageBreak/>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201" w:name="_Toc85877093"/>
      <w:bookmarkStart w:id="1202" w:name="_Toc88681545"/>
      <w:bookmarkStart w:id="1203" w:name="_Toc89678232"/>
      <w:bookmarkStart w:id="1204" w:name="_Toc98501325"/>
      <w:bookmarkStart w:id="1205" w:name="_Toc106634609"/>
      <w:bookmarkStart w:id="1206" w:name="_Toc114825388"/>
      <w:bookmarkStart w:id="1207" w:name="_Toc138661617"/>
      <w:r w:rsidRPr="00052626">
        <w:t>6.2.3.7.4</w:t>
      </w:r>
      <w:r w:rsidRPr="00052626">
        <w:tab/>
        <w:t>Resource Custom Operations</w:t>
      </w:r>
      <w:bookmarkEnd w:id="1201"/>
      <w:bookmarkEnd w:id="1202"/>
      <w:bookmarkEnd w:id="1203"/>
      <w:bookmarkEnd w:id="1204"/>
      <w:bookmarkEnd w:id="1205"/>
      <w:bookmarkEnd w:id="1206"/>
      <w:bookmarkEnd w:id="120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208" w:name="_Toc81558621"/>
      <w:bookmarkStart w:id="1209" w:name="_Toc85877094"/>
      <w:bookmarkStart w:id="1210" w:name="_Toc88681546"/>
      <w:bookmarkStart w:id="1211" w:name="_Toc89678233"/>
      <w:bookmarkStart w:id="1212" w:name="_Toc98501326"/>
      <w:bookmarkStart w:id="1213" w:name="_Toc106634610"/>
      <w:bookmarkStart w:id="1214" w:name="_Toc114825389"/>
      <w:bookmarkStart w:id="1215" w:name="_Toc138661618"/>
      <w:r w:rsidRPr="00052626">
        <w:t>6.2.4</w:t>
      </w:r>
      <w:r w:rsidRPr="00052626">
        <w:tab/>
        <w:t>Custom Operations without associated resources</w:t>
      </w:r>
      <w:bookmarkEnd w:id="1208"/>
      <w:bookmarkEnd w:id="1209"/>
      <w:bookmarkEnd w:id="1210"/>
      <w:bookmarkEnd w:id="1211"/>
      <w:bookmarkEnd w:id="1212"/>
      <w:bookmarkEnd w:id="1213"/>
      <w:bookmarkEnd w:id="1214"/>
      <w:bookmarkEnd w:id="121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216" w:name="_Toc81558622"/>
      <w:bookmarkStart w:id="1217" w:name="_Toc85877095"/>
      <w:bookmarkStart w:id="1218" w:name="_Toc88681547"/>
      <w:bookmarkStart w:id="1219" w:name="_Toc89678234"/>
      <w:bookmarkStart w:id="1220" w:name="_Toc98501327"/>
      <w:bookmarkStart w:id="1221" w:name="_Toc106634611"/>
      <w:bookmarkStart w:id="1222" w:name="_Toc114825390"/>
      <w:bookmarkStart w:id="1223" w:name="_Toc81558624"/>
      <w:bookmarkStart w:id="1224" w:name="_Toc81558629"/>
      <w:bookmarkStart w:id="1225" w:name="_Toc138661619"/>
      <w:r w:rsidRPr="00052626">
        <w:t>6.2.5</w:t>
      </w:r>
      <w:r w:rsidRPr="00052626">
        <w:tab/>
        <w:t>Notifications</w:t>
      </w:r>
      <w:bookmarkEnd w:id="1216"/>
      <w:bookmarkEnd w:id="1217"/>
      <w:bookmarkEnd w:id="1218"/>
      <w:bookmarkEnd w:id="1219"/>
      <w:bookmarkEnd w:id="1220"/>
      <w:bookmarkEnd w:id="1221"/>
      <w:bookmarkEnd w:id="1222"/>
      <w:bookmarkEnd w:id="1225"/>
    </w:p>
    <w:p w14:paraId="7FAAF101" w14:textId="77777777" w:rsidR="00AF65A9" w:rsidRPr="00052626" w:rsidRDefault="00AF65A9" w:rsidP="0053693A">
      <w:pPr>
        <w:pStyle w:val="Heading4"/>
      </w:pPr>
      <w:bookmarkStart w:id="1226" w:name="_Toc81558623"/>
      <w:bookmarkStart w:id="1227" w:name="_Toc85877096"/>
      <w:bookmarkStart w:id="1228" w:name="_Toc88681548"/>
      <w:bookmarkStart w:id="1229" w:name="_Toc89678235"/>
      <w:bookmarkStart w:id="1230" w:name="_Toc98501328"/>
      <w:bookmarkStart w:id="1231" w:name="_Toc106634612"/>
      <w:bookmarkStart w:id="1232" w:name="_Toc114825391"/>
      <w:bookmarkStart w:id="1233" w:name="_Toc138661620"/>
      <w:r w:rsidRPr="00052626">
        <w:t>6.2.5.1</w:t>
      </w:r>
      <w:r w:rsidRPr="00052626">
        <w:tab/>
        <w:t>General</w:t>
      </w:r>
      <w:bookmarkEnd w:id="1226"/>
      <w:bookmarkEnd w:id="1227"/>
      <w:bookmarkEnd w:id="1228"/>
      <w:bookmarkEnd w:id="1229"/>
      <w:bookmarkEnd w:id="1230"/>
      <w:bookmarkEnd w:id="1231"/>
      <w:bookmarkEnd w:id="1232"/>
      <w:bookmarkEnd w:id="1233"/>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234" w:name="_Toc85877097"/>
      <w:bookmarkStart w:id="1235" w:name="_Toc88681549"/>
      <w:bookmarkStart w:id="1236" w:name="_Toc89678236"/>
      <w:bookmarkStart w:id="1237" w:name="_Toc98501329"/>
      <w:bookmarkStart w:id="1238" w:name="_Toc106634613"/>
      <w:bookmarkStart w:id="1239" w:name="_Toc114825392"/>
      <w:bookmarkStart w:id="1240" w:name="_Toc138661621"/>
      <w:r w:rsidRPr="00052626">
        <w:t>6.2.5.2</w:t>
      </w:r>
      <w:r w:rsidRPr="00052626">
        <w:tab/>
        <w:t>StatusNotify</w:t>
      </w:r>
      <w:bookmarkEnd w:id="1223"/>
      <w:bookmarkEnd w:id="1234"/>
      <w:bookmarkEnd w:id="1235"/>
      <w:bookmarkEnd w:id="1236"/>
      <w:bookmarkEnd w:id="1237"/>
      <w:bookmarkEnd w:id="1238"/>
      <w:bookmarkEnd w:id="1239"/>
      <w:bookmarkEnd w:id="1240"/>
    </w:p>
    <w:p w14:paraId="1A3E285C" w14:textId="77777777" w:rsidR="00AF65A9" w:rsidRPr="00052626" w:rsidRDefault="00AF65A9" w:rsidP="0053693A">
      <w:pPr>
        <w:pStyle w:val="Heading5"/>
      </w:pPr>
      <w:bookmarkStart w:id="1241" w:name="_Toc81558625"/>
      <w:bookmarkStart w:id="1242" w:name="_Toc85877098"/>
      <w:bookmarkStart w:id="1243" w:name="_Toc88681550"/>
      <w:bookmarkStart w:id="1244" w:name="_Toc89678237"/>
      <w:bookmarkStart w:id="1245" w:name="_Toc98501330"/>
      <w:bookmarkStart w:id="1246" w:name="_Toc106634614"/>
      <w:bookmarkStart w:id="1247" w:name="_Toc114825393"/>
      <w:bookmarkStart w:id="1248" w:name="_Toc138661622"/>
      <w:r w:rsidRPr="00052626">
        <w:t>6.2.5.2.1</w:t>
      </w:r>
      <w:r w:rsidRPr="00052626">
        <w:tab/>
        <w:t>Description</w:t>
      </w:r>
      <w:bookmarkEnd w:id="1241"/>
      <w:bookmarkEnd w:id="1242"/>
      <w:bookmarkEnd w:id="1243"/>
      <w:bookmarkEnd w:id="1244"/>
      <w:bookmarkEnd w:id="1245"/>
      <w:bookmarkEnd w:id="1246"/>
      <w:bookmarkEnd w:id="1247"/>
      <w:bookmarkEnd w:id="124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249" w:name="_Toc81558626"/>
      <w:bookmarkStart w:id="1250" w:name="_Toc85877099"/>
      <w:bookmarkStart w:id="1251" w:name="_Toc88681551"/>
      <w:bookmarkStart w:id="1252" w:name="_Toc89678238"/>
      <w:bookmarkStart w:id="1253" w:name="_Toc98501331"/>
      <w:bookmarkStart w:id="1254" w:name="_Toc106634615"/>
      <w:bookmarkStart w:id="1255" w:name="_Toc114825394"/>
      <w:bookmarkStart w:id="1256" w:name="_Toc138661623"/>
      <w:r w:rsidRPr="00052626">
        <w:lastRenderedPageBreak/>
        <w:t>6.2.5.2.2</w:t>
      </w:r>
      <w:r w:rsidRPr="00052626">
        <w:tab/>
        <w:t>Target URI</w:t>
      </w:r>
      <w:bookmarkEnd w:id="1249"/>
      <w:bookmarkEnd w:id="1250"/>
      <w:bookmarkEnd w:id="1251"/>
      <w:bookmarkEnd w:id="1252"/>
      <w:bookmarkEnd w:id="1253"/>
      <w:bookmarkEnd w:id="1254"/>
      <w:bookmarkEnd w:id="1255"/>
      <w:bookmarkEnd w:id="1256"/>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257" w:name="_Toc81558627"/>
      <w:bookmarkStart w:id="1258" w:name="_Toc85877100"/>
      <w:bookmarkStart w:id="1259" w:name="_Toc88681552"/>
      <w:bookmarkStart w:id="1260" w:name="_Toc89678239"/>
      <w:bookmarkStart w:id="1261" w:name="_Toc98501332"/>
      <w:bookmarkStart w:id="1262" w:name="_Toc106634616"/>
      <w:bookmarkStart w:id="1263" w:name="_Toc114825395"/>
      <w:bookmarkStart w:id="1264" w:name="_Toc138661624"/>
      <w:r w:rsidRPr="00052626">
        <w:t>6.2.5.2.3</w:t>
      </w:r>
      <w:r w:rsidRPr="00052626">
        <w:tab/>
        <w:t>Standard Methods</w:t>
      </w:r>
      <w:bookmarkEnd w:id="1257"/>
      <w:bookmarkEnd w:id="1258"/>
      <w:bookmarkEnd w:id="1259"/>
      <w:bookmarkEnd w:id="1260"/>
      <w:bookmarkEnd w:id="1261"/>
      <w:bookmarkEnd w:id="1262"/>
      <w:bookmarkEnd w:id="1263"/>
      <w:bookmarkEnd w:id="1264"/>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lastRenderedPageBreak/>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265" w:name="_Toc81558628"/>
      <w:bookmarkStart w:id="1266" w:name="_Toc85877101"/>
      <w:bookmarkStart w:id="1267" w:name="_Toc88681553"/>
      <w:bookmarkStart w:id="1268" w:name="_Toc89678240"/>
      <w:bookmarkStart w:id="1269" w:name="_Toc98501333"/>
      <w:bookmarkStart w:id="1270" w:name="_Toc106634617"/>
      <w:bookmarkStart w:id="1271" w:name="_Toc114825396"/>
      <w:bookmarkStart w:id="1272" w:name="_Toc138661625"/>
      <w:r w:rsidRPr="00052626">
        <w:t>6.2.5.3</w:t>
      </w:r>
      <w:r w:rsidRPr="00052626">
        <w:tab/>
      </w:r>
      <w:bookmarkEnd w:id="1265"/>
      <w:r w:rsidRPr="00052626">
        <w:t>ContextStatusNotify</w:t>
      </w:r>
      <w:bookmarkEnd w:id="1266"/>
      <w:bookmarkEnd w:id="1267"/>
      <w:bookmarkEnd w:id="1268"/>
      <w:bookmarkEnd w:id="1269"/>
      <w:bookmarkEnd w:id="1270"/>
      <w:bookmarkEnd w:id="1271"/>
      <w:bookmarkEnd w:id="1272"/>
    </w:p>
    <w:p w14:paraId="343D7B37" w14:textId="77777777" w:rsidR="00953894" w:rsidRPr="00052626" w:rsidRDefault="00953894" w:rsidP="0053693A">
      <w:pPr>
        <w:pStyle w:val="Heading5"/>
      </w:pPr>
      <w:bookmarkStart w:id="1273" w:name="_Toc532994455"/>
      <w:bookmarkStart w:id="1274" w:name="_Toc35971422"/>
      <w:bookmarkStart w:id="1275" w:name="_Toc67903539"/>
      <w:bookmarkStart w:id="1276" w:name="_Toc85877102"/>
      <w:bookmarkStart w:id="1277" w:name="_Toc88681554"/>
      <w:bookmarkStart w:id="1278" w:name="_Toc89678241"/>
      <w:bookmarkStart w:id="1279" w:name="_Toc98501334"/>
      <w:bookmarkStart w:id="1280" w:name="_Toc106634618"/>
      <w:bookmarkStart w:id="1281" w:name="_Toc114825397"/>
      <w:bookmarkStart w:id="1282" w:name="_Toc138661626"/>
      <w:r w:rsidRPr="00052626">
        <w:t>6.2.5.3.1</w:t>
      </w:r>
      <w:r w:rsidRPr="00052626">
        <w:tab/>
        <w:t>Description</w:t>
      </w:r>
      <w:bookmarkEnd w:id="1273"/>
      <w:bookmarkEnd w:id="1274"/>
      <w:bookmarkEnd w:id="1275"/>
      <w:bookmarkEnd w:id="1276"/>
      <w:bookmarkEnd w:id="1277"/>
      <w:bookmarkEnd w:id="1278"/>
      <w:bookmarkEnd w:id="1279"/>
      <w:bookmarkEnd w:id="1280"/>
      <w:bookmarkEnd w:id="1281"/>
      <w:bookmarkEnd w:id="128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283" w:name="_Toc532994456"/>
      <w:bookmarkStart w:id="1284" w:name="_Toc35971423"/>
      <w:bookmarkStart w:id="1285" w:name="_Toc67903540"/>
      <w:bookmarkStart w:id="1286" w:name="_Toc85877103"/>
      <w:bookmarkStart w:id="1287" w:name="_Toc88681555"/>
      <w:bookmarkStart w:id="1288" w:name="_Toc89678242"/>
      <w:bookmarkStart w:id="1289" w:name="_Toc98501335"/>
      <w:bookmarkStart w:id="1290" w:name="_Toc106634619"/>
      <w:bookmarkStart w:id="1291" w:name="_Toc114825398"/>
      <w:bookmarkStart w:id="1292" w:name="_Toc138661627"/>
      <w:r w:rsidRPr="00052626">
        <w:t>6.2.5.3.2</w:t>
      </w:r>
      <w:r w:rsidRPr="00052626">
        <w:tab/>
        <w:t>Target URI</w:t>
      </w:r>
      <w:bookmarkEnd w:id="1283"/>
      <w:bookmarkEnd w:id="1284"/>
      <w:bookmarkEnd w:id="1285"/>
      <w:bookmarkEnd w:id="1286"/>
      <w:bookmarkEnd w:id="1287"/>
      <w:bookmarkEnd w:id="1288"/>
      <w:bookmarkEnd w:id="1289"/>
      <w:bookmarkEnd w:id="1290"/>
      <w:bookmarkEnd w:id="1291"/>
      <w:bookmarkEnd w:id="1292"/>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293" w:name="_Toc532994457"/>
      <w:bookmarkStart w:id="1294" w:name="_Toc35971424"/>
      <w:bookmarkStart w:id="1295" w:name="_Toc67903541"/>
      <w:bookmarkStart w:id="1296" w:name="_Toc85877104"/>
      <w:bookmarkStart w:id="1297" w:name="_Toc88681556"/>
      <w:bookmarkStart w:id="1298" w:name="_Toc89678243"/>
      <w:bookmarkStart w:id="1299" w:name="_Toc98501336"/>
      <w:bookmarkStart w:id="1300" w:name="_Toc106634620"/>
      <w:bookmarkStart w:id="1301" w:name="_Toc114825399"/>
      <w:bookmarkStart w:id="1302" w:name="_Toc138661628"/>
      <w:r w:rsidRPr="00052626">
        <w:t>6.2.5.3.3</w:t>
      </w:r>
      <w:r w:rsidRPr="00052626">
        <w:tab/>
        <w:t>Standard Methods</w:t>
      </w:r>
      <w:bookmarkEnd w:id="1293"/>
      <w:bookmarkEnd w:id="1294"/>
      <w:bookmarkEnd w:id="1295"/>
      <w:bookmarkEnd w:id="1296"/>
      <w:bookmarkEnd w:id="1297"/>
      <w:bookmarkEnd w:id="1298"/>
      <w:bookmarkEnd w:id="1299"/>
      <w:bookmarkEnd w:id="1300"/>
      <w:bookmarkEnd w:id="1301"/>
      <w:bookmarkEnd w:id="1302"/>
    </w:p>
    <w:p w14:paraId="5A969795" w14:textId="77777777" w:rsidR="00953894" w:rsidRPr="00052626" w:rsidRDefault="00953894" w:rsidP="0053693A">
      <w:pPr>
        <w:pStyle w:val="H6"/>
      </w:pPr>
      <w:bookmarkStart w:id="1303" w:name="_Toc532994458"/>
      <w:bookmarkStart w:id="1304" w:name="_Toc35971425"/>
      <w:r w:rsidRPr="00052626">
        <w:t>6.2.5.3.3.1</w:t>
      </w:r>
      <w:r w:rsidRPr="00052626">
        <w:tab/>
        <w:t>POST</w:t>
      </w:r>
      <w:bookmarkEnd w:id="1303"/>
      <w:bookmarkEnd w:id="1304"/>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lastRenderedPageBreak/>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305" w:name="_Toc85877105"/>
      <w:bookmarkStart w:id="1306" w:name="_Toc88681557"/>
      <w:bookmarkStart w:id="1307" w:name="_Toc89678244"/>
      <w:bookmarkStart w:id="1308" w:name="_Toc98501337"/>
      <w:bookmarkStart w:id="1309" w:name="_Toc106634621"/>
      <w:bookmarkStart w:id="1310" w:name="_Toc114825400"/>
      <w:bookmarkStart w:id="1311" w:name="_Toc138661629"/>
      <w:r w:rsidRPr="00052626">
        <w:t>6.2.6</w:t>
      </w:r>
      <w:r w:rsidRPr="00052626">
        <w:tab/>
        <w:t>Data Model</w:t>
      </w:r>
      <w:bookmarkEnd w:id="1224"/>
      <w:bookmarkEnd w:id="1305"/>
      <w:bookmarkEnd w:id="1306"/>
      <w:bookmarkEnd w:id="1307"/>
      <w:bookmarkEnd w:id="1308"/>
      <w:bookmarkEnd w:id="1309"/>
      <w:bookmarkEnd w:id="1310"/>
      <w:bookmarkEnd w:id="1311"/>
    </w:p>
    <w:p w14:paraId="73C2761C" w14:textId="77777777" w:rsidR="00B91ED3" w:rsidRPr="00052626" w:rsidRDefault="00B91ED3" w:rsidP="0053693A">
      <w:pPr>
        <w:pStyle w:val="Heading4"/>
      </w:pPr>
      <w:bookmarkStart w:id="1312" w:name="_Toc81558630"/>
      <w:bookmarkStart w:id="1313" w:name="_Toc85877106"/>
      <w:bookmarkStart w:id="1314" w:name="_Toc88681558"/>
      <w:bookmarkStart w:id="1315" w:name="_Toc89678245"/>
      <w:bookmarkStart w:id="1316" w:name="_Toc98501338"/>
      <w:bookmarkStart w:id="1317" w:name="_Toc106634622"/>
      <w:bookmarkStart w:id="1318" w:name="_Toc114825401"/>
      <w:bookmarkStart w:id="1319" w:name="_Toc138661630"/>
      <w:r w:rsidRPr="00052626">
        <w:t>6.2.6.1</w:t>
      </w:r>
      <w:r w:rsidRPr="00052626">
        <w:tab/>
        <w:t>General</w:t>
      </w:r>
      <w:bookmarkEnd w:id="1312"/>
      <w:bookmarkEnd w:id="1313"/>
      <w:bookmarkEnd w:id="1314"/>
      <w:bookmarkEnd w:id="1315"/>
      <w:bookmarkEnd w:id="1316"/>
      <w:bookmarkEnd w:id="1317"/>
      <w:bookmarkEnd w:id="1318"/>
      <w:bookmarkEnd w:id="1319"/>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320"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320"/>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321" w:name="_Toc81558631"/>
      <w:bookmarkStart w:id="1322" w:name="_Toc85877107"/>
      <w:bookmarkStart w:id="1323" w:name="_Toc88681559"/>
      <w:bookmarkStart w:id="1324" w:name="_Toc89678246"/>
      <w:bookmarkStart w:id="1325" w:name="_Toc98501339"/>
      <w:bookmarkStart w:id="1326" w:name="_Toc106634623"/>
      <w:bookmarkStart w:id="1327" w:name="_Toc114825402"/>
      <w:bookmarkStart w:id="1328" w:name="_Toc81558635"/>
      <w:bookmarkStart w:id="1329" w:name="_Toc138661631"/>
      <w:r w:rsidRPr="00052626">
        <w:t>6.2.6.2</w:t>
      </w:r>
      <w:r w:rsidRPr="00052626">
        <w:tab/>
        <w:t>Structured data types</w:t>
      </w:r>
      <w:bookmarkEnd w:id="1321"/>
      <w:bookmarkEnd w:id="1322"/>
      <w:bookmarkEnd w:id="1323"/>
      <w:bookmarkEnd w:id="1324"/>
      <w:bookmarkEnd w:id="1325"/>
      <w:bookmarkEnd w:id="1326"/>
      <w:bookmarkEnd w:id="1327"/>
      <w:bookmarkEnd w:id="1329"/>
    </w:p>
    <w:p w14:paraId="471DFFA3" w14:textId="77777777" w:rsidR="00086D8C" w:rsidRPr="00052626" w:rsidRDefault="00086D8C" w:rsidP="0053693A">
      <w:pPr>
        <w:pStyle w:val="Heading5"/>
      </w:pPr>
      <w:bookmarkStart w:id="1330" w:name="_Toc81558632"/>
      <w:bookmarkStart w:id="1331" w:name="_Toc85877108"/>
      <w:bookmarkStart w:id="1332" w:name="_Toc88681560"/>
      <w:bookmarkStart w:id="1333" w:name="_Toc89678247"/>
      <w:bookmarkStart w:id="1334" w:name="_Toc98501340"/>
      <w:bookmarkStart w:id="1335" w:name="_Toc106634624"/>
      <w:bookmarkStart w:id="1336" w:name="_Toc114825403"/>
      <w:bookmarkStart w:id="1337" w:name="_Toc138661632"/>
      <w:r w:rsidRPr="00052626">
        <w:t>6.2.6.2.1</w:t>
      </w:r>
      <w:r w:rsidRPr="00052626">
        <w:tab/>
        <w:t>Introduction</w:t>
      </w:r>
      <w:bookmarkEnd w:id="1330"/>
      <w:bookmarkEnd w:id="1331"/>
      <w:bookmarkEnd w:id="1332"/>
      <w:bookmarkEnd w:id="1333"/>
      <w:bookmarkEnd w:id="1334"/>
      <w:bookmarkEnd w:id="1335"/>
      <w:bookmarkEnd w:id="1336"/>
      <w:bookmarkEnd w:id="1337"/>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338" w:name="_Toc85877109"/>
      <w:bookmarkStart w:id="1339" w:name="_Toc88681561"/>
      <w:bookmarkStart w:id="1340" w:name="_Toc89678248"/>
      <w:bookmarkStart w:id="1341" w:name="_Toc98501341"/>
      <w:bookmarkStart w:id="1342" w:name="_Toc106634625"/>
      <w:bookmarkStart w:id="1343" w:name="_Toc114825404"/>
      <w:bookmarkStart w:id="1344" w:name="_Toc138661633"/>
      <w:r w:rsidRPr="00052626">
        <w:t>6.2.6.2.2</w:t>
      </w:r>
      <w:r w:rsidRPr="00052626">
        <w:tab/>
        <w:t>Type: CreateReqData</w:t>
      </w:r>
      <w:bookmarkEnd w:id="1338"/>
      <w:bookmarkEnd w:id="1339"/>
      <w:bookmarkEnd w:id="1340"/>
      <w:bookmarkEnd w:id="1341"/>
      <w:bookmarkEnd w:id="1342"/>
      <w:bookmarkEnd w:id="1343"/>
      <w:bookmarkEnd w:id="1344"/>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345" w:name="_Toc85877110"/>
      <w:bookmarkStart w:id="1346" w:name="_Toc88681562"/>
      <w:bookmarkStart w:id="1347" w:name="_Toc89678249"/>
      <w:bookmarkStart w:id="1348" w:name="_Toc98501342"/>
      <w:bookmarkStart w:id="1349" w:name="_Toc106634626"/>
      <w:bookmarkStart w:id="1350" w:name="_Toc114825405"/>
      <w:bookmarkStart w:id="1351" w:name="_Toc138661634"/>
      <w:r w:rsidRPr="00052626">
        <w:lastRenderedPageBreak/>
        <w:t>6.2.6.2.3</w:t>
      </w:r>
      <w:r w:rsidRPr="00052626">
        <w:tab/>
        <w:t>Type: CreateRspData</w:t>
      </w:r>
      <w:bookmarkEnd w:id="1345"/>
      <w:bookmarkEnd w:id="1346"/>
      <w:bookmarkEnd w:id="1347"/>
      <w:bookmarkEnd w:id="1348"/>
      <w:bookmarkEnd w:id="1349"/>
      <w:bookmarkEnd w:id="1350"/>
      <w:bookmarkEnd w:id="135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352" w:name="_Toc85877111"/>
      <w:bookmarkStart w:id="1353" w:name="_Toc88681563"/>
      <w:bookmarkStart w:id="1354" w:name="_Toc89678250"/>
      <w:bookmarkStart w:id="1355" w:name="_Toc98501343"/>
      <w:bookmarkStart w:id="1356" w:name="_Toc106634627"/>
      <w:bookmarkStart w:id="1357" w:name="_Toc114825406"/>
      <w:bookmarkStart w:id="1358" w:name="_Toc138661635"/>
      <w:r w:rsidRPr="00052626">
        <w:t>6.2.6.2.4</w:t>
      </w:r>
      <w:r w:rsidRPr="00052626">
        <w:tab/>
        <w:t>Type: MbsSessionExtension</w:t>
      </w:r>
      <w:bookmarkEnd w:id="1352"/>
      <w:bookmarkEnd w:id="1353"/>
      <w:bookmarkEnd w:id="1354"/>
      <w:bookmarkEnd w:id="1355"/>
      <w:bookmarkEnd w:id="1356"/>
      <w:bookmarkEnd w:id="1357"/>
      <w:bookmarkEnd w:id="135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5C216F38" w:rsidR="005A5AED" w:rsidRPr="00EC49E6" w:rsidRDefault="00EC49E6" w:rsidP="00EC49E6">
            <w:pPr>
              <w:pStyle w:val="B1"/>
              <w:rPr>
                <w:rFonts w:ascii="Arial" w:hAnsi="Arial"/>
                <w:sz w:val="18"/>
              </w:rPr>
            </w:pPr>
            <w:r>
              <w:rPr>
                <w:rFonts w:ascii="Arial" w:hAnsi="Arial"/>
                <w:sz w:val="18"/>
              </w:rPr>
              <w:t>-</w:t>
            </w:r>
            <w:r w:rsidRPr="00052626">
              <w:tab/>
            </w:r>
            <w:r w:rsidR="005A5AED" w:rsidRPr="00EC49E6">
              <w:rPr>
                <w:rFonts w:ascii="Arial" w:hAnsi="Arial"/>
                <w:sz w:val="18"/>
              </w:rPr>
              <w:t>"true" means that the PCF shall be contacted; and</w:t>
            </w:r>
          </w:p>
          <w:p w14:paraId="1D04ADEE" w14:textId="7269B399" w:rsidR="005A5AED" w:rsidRPr="00EC49E6" w:rsidRDefault="00EC49E6" w:rsidP="00EC49E6">
            <w:pPr>
              <w:pStyle w:val="B1"/>
              <w:rPr>
                <w:rFonts w:ascii="Arial" w:hAnsi="Arial"/>
                <w:sz w:val="18"/>
              </w:rPr>
            </w:pPr>
            <w:r>
              <w:rPr>
                <w:rFonts w:ascii="Arial" w:hAnsi="Arial"/>
                <w:sz w:val="18"/>
              </w:rPr>
              <w:t>-</w:t>
            </w:r>
            <w:r w:rsidRPr="00052626">
              <w:tab/>
            </w:r>
            <w:r w:rsidR="005A5AED" w:rsidRPr="00EC49E6">
              <w:rPr>
                <w:rFonts w:ascii="Arial" w:hAnsi="Arial"/>
                <w:sz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359" w:name="_Toc85877112"/>
      <w:bookmarkStart w:id="1360" w:name="_Toc88681564"/>
      <w:bookmarkStart w:id="1361" w:name="_Toc89678251"/>
      <w:bookmarkStart w:id="1362" w:name="_Toc98501344"/>
      <w:bookmarkStart w:id="1363" w:name="_Toc106634628"/>
      <w:bookmarkStart w:id="1364" w:name="_Toc114825407"/>
      <w:bookmarkStart w:id="1365" w:name="_Toc138661636"/>
      <w:r w:rsidRPr="00052626">
        <w:lastRenderedPageBreak/>
        <w:t>6.2.6.2.</w:t>
      </w:r>
      <w:r w:rsidR="000A37BA" w:rsidRPr="00052626">
        <w:t>5</w:t>
      </w:r>
      <w:r w:rsidRPr="00052626">
        <w:tab/>
        <w:t>Type: ContextUpdateReqData</w:t>
      </w:r>
      <w:bookmarkEnd w:id="1359"/>
      <w:bookmarkEnd w:id="1360"/>
      <w:bookmarkEnd w:id="1361"/>
      <w:bookmarkEnd w:id="1362"/>
      <w:bookmarkEnd w:id="1363"/>
      <w:bookmarkEnd w:id="1364"/>
      <w:bookmarkEnd w:id="1365"/>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366" w:name="_Toc85877113"/>
      <w:bookmarkStart w:id="1367" w:name="_Toc88681565"/>
      <w:bookmarkStart w:id="1368" w:name="_Toc89678252"/>
      <w:bookmarkStart w:id="1369" w:name="_Toc98501345"/>
      <w:bookmarkStart w:id="1370" w:name="_Toc106634629"/>
      <w:bookmarkStart w:id="1371" w:name="_Toc114825408"/>
      <w:bookmarkStart w:id="1372" w:name="_Toc138661637"/>
      <w:r w:rsidRPr="00052626">
        <w:t>6.2.6.2.</w:t>
      </w:r>
      <w:r w:rsidR="000A37BA" w:rsidRPr="00052626">
        <w:t>6</w:t>
      </w:r>
      <w:r w:rsidRPr="00052626">
        <w:tab/>
        <w:t>Type: ContextUpdateRspData</w:t>
      </w:r>
      <w:bookmarkEnd w:id="1366"/>
      <w:bookmarkEnd w:id="1367"/>
      <w:bookmarkEnd w:id="1368"/>
      <w:bookmarkEnd w:id="1369"/>
      <w:bookmarkEnd w:id="1370"/>
      <w:bookmarkEnd w:id="1371"/>
      <w:bookmarkEnd w:id="137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373" w:name="_Toc85877114"/>
      <w:bookmarkStart w:id="1374" w:name="_Toc88681566"/>
      <w:bookmarkStart w:id="1375" w:name="_Toc89678253"/>
      <w:bookmarkStart w:id="1376" w:name="_Toc98501346"/>
      <w:bookmarkStart w:id="1377" w:name="_Toc106634630"/>
      <w:bookmarkStart w:id="1378" w:name="_Toc114825409"/>
      <w:bookmarkStart w:id="1379" w:name="_Toc138661638"/>
      <w:r w:rsidRPr="00052626">
        <w:lastRenderedPageBreak/>
        <w:t>6.2.6.2.7</w:t>
      </w:r>
      <w:r w:rsidRPr="00052626">
        <w:tab/>
        <w:t xml:space="preserve">Type: </w:t>
      </w:r>
      <w:r w:rsidR="00F07254" w:rsidRPr="00052626">
        <w:t>StatusSubscribeReqData</w:t>
      </w:r>
      <w:bookmarkEnd w:id="1373"/>
      <w:bookmarkEnd w:id="1374"/>
      <w:bookmarkEnd w:id="1375"/>
      <w:bookmarkEnd w:id="1376"/>
      <w:bookmarkEnd w:id="1377"/>
      <w:bookmarkEnd w:id="1378"/>
      <w:bookmarkEnd w:id="1379"/>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380" w:name="_Toc85877115"/>
      <w:bookmarkStart w:id="1381" w:name="_Toc88681568"/>
      <w:bookmarkStart w:id="1382" w:name="_Toc89678254"/>
      <w:bookmarkStart w:id="1383" w:name="_Toc98501347"/>
      <w:bookmarkStart w:id="1384" w:name="_Toc106634631"/>
      <w:bookmarkStart w:id="1385" w:name="_Toc114825410"/>
      <w:bookmarkStart w:id="1386" w:name="_Toc138661639"/>
      <w:r w:rsidRPr="00052626">
        <w:t>6.2.6.2.8</w:t>
      </w:r>
      <w:r w:rsidRPr="00052626">
        <w:tab/>
        <w:t xml:space="preserve">Type: </w:t>
      </w:r>
      <w:r w:rsidR="00234098" w:rsidRPr="00052626">
        <w:t>StatusSubscribeRspData</w:t>
      </w:r>
      <w:bookmarkEnd w:id="1380"/>
      <w:bookmarkEnd w:id="1381"/>
      <w:bookmarkEnd w:id="1382"/>
      <w:bookmarkEnd w:id="1383"/>
      <w:bookmarkEnd w:id="1384"/>
      <w:bookmarkEnd w:id="1385"/>
      <w:bookmarkEnd w:id="138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387" w:name="_Toc98501348"/>
      <w:bookmarkStart w:id="1388" w:name="_Toc106634632"/>
      <w:bookmarkStart w:id="1389" w:name="_Toc114825411"/>
      <w:bookmarkStart w:id="1390" w:name="_Toc138661640"/>
      <w:r w:rsidRPr="00052626">
        <w:t>6.2.6.2.</w:t>
      </w:r>
      <w:r w:rsidR="0062088F">
        <w:t>9</w:t>
      </w:r>
      <w:r w:rsidRPr="00052626">
        <w:tab/>
        <w:t xml:space="preserve">Type: </w:t>
      </w:r>
      <w:r>
        <w:t>N2MbsSmInfo</w:t>
      </w:r>
      <w:bookmarkEnd w:id="1387"/>
      <w:bookmarkEnd w:id="1388"/>
      <w:bookmarkEnd w:id="1389"/>
      <w:bookmarkEnd w:id="1390"/>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391" w:name="_Toc85877116"/>
      <w:bookmarkStart w:id="1392" w:name="_Toc88681569"/>
    </w:p>
    <w:bookmarkEnd w:id="1391"/>
    <w:bookmarkEnd w:id="1392"/>
    <w:p w14:paraId="4813229B" w14:textId="77777777" w:rsidR="00234098" w:rsidRDefault="00234098" w:rsidP="00086D8C"/>
    <w:p w14:paraId="4380D14E" w14:textId="09A77537" w:rsidR="00F1400A" w:rsidRPr="00052626" w:rsidRDefault="00F1400A" w:rsidP="0053693A">
      <w:pPr>
        <w:pStyle w:val="Heading5"/>
      </w:pPr>
      <w:bookmarkStart w:id="1393" w:name="_Toc98501349"/>
      <w:bookmarkStart w:id="1394" w:name="_Toc106634633"/>
      <w:bookmarkStart w:id="1395" w:name="_Toc114825412"/>
      <w:bookmarkStart w:id="1396" w:name="_Toc138661641"/>
      <w:r w:rsidRPr="00052626">
        <w:t>6.2.6.2.1</w:t>
      </w:r>
      <w:r>
        <w:t>0</w:t>
      </w:r>
      <w:r w:rsidRPr="00052626">
        <w:tab/>
        <w:t>Type: ContextStatusNotifyReqData</w:t>
      </w:r>
      <w:bookmarkEnd w:id="1393"/>
      <w:bookmarkEnd w:id="1394"/>
      <w:bookmarkEnd w:id="1395"/>
      <w:bookmarkEnd w:id="1396"/>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397" w:name="_Toc98501350"/>
      <w:bookmarkStart w:id="1398" w:name="_Toc106634634"/>
      <w:bookmarkStart w:id="1399" w:name="_Toc114825413"/>
      <w:bookmarkStart w:id="1400" w:name="_Toc138661642"/>
      <w:r w:rsidRPr="00052626">
        <w:t>6.2.6.2.1</w:t>
      </w:r>
      <w:r>
        <w:t>1</w:t>
      </w:r>
      <w:r w:rsidRPr="00052626">
        <w:tab/>
        <w:t>Type: StatusNotifyReqData</w:t>
      </w:r>
      <w:bookmarkEnd w:id="1397"/>
      <w:bookmarkEnd w:id="1398"/>
      <w:bookmarkEnd w:id="1399"/>
      <w:bookmarkEnd w:id="1400"/>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401" w:name="_Toc85877117"/>
      <w:bookmarkStart w:id="1402" w:name="_Toc88681571"/>
      <w:bookmarkStart w:id="1403" w:name="_Toc89678258"/>
      <w:bookmarkStart w:id="1404" w:name="_Toc98501351"/>
      <w:bookmarkStart w:id="1405" w:name="_Toc106634635"/>
      <w:bookmarkStart w:id="1406" w:name="_Toc114825414"/>
      <w:bookmarkStart w:id="1407" w:name="_Toc138661643"/>
      <w:r w:rsidRPr="00052626">
        <w:lastRenderedPageBreak/>
        <w:t>6.2.6.2.</w:t>
      </w:r>
      <w:r w:rsidR="00BE267B" w:rsidRPr="00052626">
        <w:t>1</w:t>
      </w:r>
      <w:r w:rsidR="00456DFA" w:rsidRPr="00052626">
        <w:t>2</w:t>
      </w:r>
      <w:r w:rsidRPr="00052626">
        <w:tab/>
        <w:t>Type: ContextStatusSubscribeReqData</w:t>
      </w:r>
      <w:bookmarkEnd w:id="1401"/>
      <w:bookmarkEnd w:id="1402"/>
      <w:bookmarkEnd w:id="1403"/>
      <w:bookmarkEnd w:id="1404"/>
      <w:bookmarkEnd w:id="1405"/>
      <w:bookmarkEnd w:id="1406"/>
      <w:bookmarkEnd w:id="1407"/>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408" w:name="_Toc85877118"/>
      <w:bookmarkStart w:id="1409" w:name="_Toc88681572"/>
      <w:bookmarkStart w:id="1410" w:name="_Toc89678259"/>
      <w:bookmarkStart w:id="1411" w:name="_Toc98501352"/>
      <w:bookmarkStart w:id="1412" w:name="_Toc106634636"/>
      <w:bookmarkStart w:id="1413" w:name="_Toc114825415"/>
      <w:bookmarkStart w:id="1414" w:name="_Toc138661644"/>
      <w:r w:rsidRPr="00052626">
        <w:t>6.2.6.2.</w:t>
      </w:r>
      <w:r w:rsidR="00BE267B" w:rsidRPr="00052626">
        <w:t>1</w:t>
      </w:r>
      <w:r w:rsidR="00456DFA" w:rsidRPr="00052626">
        <w:t>3</w:t>
      </w:r>
      <w:r w:rsidRPr="00052626">
        <w:tab/>
        <w:t>Type: ContextStatusSubscription</w:t>
      </w:r>
      <w:bookmarkEnd w:id="1408"/>
      <w:bookmarkEnd w:id="1409"/>
      <w:bookmarkEnd w:id="1410"/>
      <w:bookmarkEnd w:id="1411"/>
      <w:bookmarkEnd w:id="1412"/>
      <w:bookmarkEnd w:id="1413"/>
      <w:bookmarkEnd w:id="141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415" w:name="_Toc85877119"/>
      <w:bookmarkStart w:id="1416" w:name="_Toc88681573"/>
      <w:bookmarkStart w:id="1417" w:name="_Toc89678260"/>
      <w:bookmarkStart w:id="1418" w:name="_Toc98501353"/>
      <w:bookmarkStart w:id="1419" w:name="_Toc106634637"/>
      <w:bookmarkStart w:id="1420" w:name="_Toc114825416"/>
      <w:bookmarkStart w:id="1421" w:name="_Toc138661645"/>
      <w:r w:rsidRPr="00052626">
        <w:t>6.2.6.2.</w:t>
      </w:r>
      <w:r w:rsidR="00BE267B" w:rsidRPr="00052626">
        <w:t>1</w:t>
      </w:r>
      <w:r w:rsidR="00456DFA" w:rsidRPr="00052626">
        <w:t>4</w:t>
      </w:r>
      <w:r w:rsidRPr="00052626">
        <w:tab/>
        <w:t>Type: ContextStatusEvent</w:t>
      </w:r>
      <w:bookmarkEnd w:id="1415"/>
      <w:bookmarkEnd w:id="1416"/>
      <w:bookmarkEnd w:id="1417"/>
      <w:bookmarkEnd w:id="1418"/>
      <w:bookmarkEnd w:id="1419"/>
      <w:bookmarkEnd w:id="1420"/>
      <w:bookmarkEnd w:id="14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4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4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423" w:name="_Toc85877120"/>
      <w:bookmarkStart w:id="1424" w:name="_Toc88681574"/>
      <w:bookmarkStart w:id="1425" w:name="_Toc89678261"/>
      <w:bookmarkStart w:id="1426" w:name="_Toc98501354"/>
      <w:bookmarkStart w:id="1427" w:name="_Toc106634638"/>
      <w:bookmarkStart w:id="1428" w:name="_Toc114825417"/>
      <w:bookmarkStart w:id="1429" w:name="_Toc138661646"/>
      <w:r w:rsidRPr="00052626">
        <w:lastRenderedPageBreak/>
        <w:t>6.2.6.2.</w:t>
      </w:r>
      <w:r w:rsidR="00BE267B" w:rsidRPr="00052626">
        <w:t>1</w:t>
      </w:r>
      <w:r w:rsidR="00456DFA" w:rsidRPr="00052626">
        <w:t>5</w:t>
      </w:r>
      <w:r w:rsidRPr="00052626">
        <w:tab/>
        <w:t>Type: ContextStatusSubscribeRspData</w:t>
      </w:r>
      <w:bookmarkEnd w:id="1423"/>
      <w:bookmarkEnd w:id="1424"/>
      <w:bookmarkEnd w:id="1425"/>
      <w:bookmarkEnd w:id="1426"/>
      <w:bookmarkEnd w:id="1427"/>
      <w:bookmarkEnd w:id="1428"/>
      <w:bookmarkEnd w:id="1429"/>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430" w:name="_Toc85877121"/>
      <w:bookmarkStart w:id="1431" w:name="_Toc88681575"/>
      <w:bookmarkStart w:id="1432" w:name="_Toc89678262"/>
      <w:bookmarkStart w:id="1433" w:name="_Toc98501355"/>
      <w:bookmarkStart w:id="1434" w:name="_Toc106634639"/>
      <w:bookmarkStart w:id="1435" w:name="_Toc114825418"/>
      <w:bookmarkStart w:id="1436" w:name="_Toc138661647"/>
      <w:r w:rsidRPr="00052626">
        <w:t>6.2.6.2.</w:t>
      </w:r>
      <w:r w:rsidR="00BE267B" w:rsidRPr="00052626">
        <w:t>1</w:t>
      </w:r>
      <w:r w:rsidR="00456DFA" w:rsidRPr="00052626">
        <w:t>6</w:t>
      </w:r>
      <w:r w:rsidRPr="00052626">
        <w:tab/>
        <w:t>Type: MbsContextInfo</w:t>
      </w:r>
      <w:bookmarkEnd w:id="1430"/>
      <w:bookmarkEnd w:id="1431"/>
      <w:bookmarkEnd w:id="1432"/>
      <w:bookmarkEnd w:id="1433"/>
      <w:bookmarkEnd w:id="1434"/>
      <w:bookmarkEnd w:id="1435"/>
      <w:bookmarkEnd w:id="1436"/>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437"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437"/>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438" w:name="_Toc85877122"/>
      <w:bookmarkStart w:id="1439" w:name="_Toc88681576"/>
      <w:bookmarkStart w:id="1440" w:name="_Toc89678263"/>
      <w:bookmarkStart w:id="1441" w:name="_Toc98501356"/>
      <w:bookmarkStart w:id="1442" w:name="_Toc106634640"/>
      <w:bookmarkStart w:id="1443" w:name="_Toc114825419"/>
      <w:bookmarkStart w:id="1444" w:name="_Toc138661648"/>
      <w:r w:rsidRPr="00052626">
        <w:lastRenderedPageBreak/>
        <w:t>6.2.6.2.</w:t>
      </w:r>
      <w:r w:rsidR="00BE267B" w:rsidRPr="00052626">
        <w:t>1</w:t>
      </w:r>
      <w:r w:rsidR="00456DFA" w:rsidRPr="00052626">
        <w:t>7</w:t>
      </w:r>
      <w:r w:rsidRPr="00052626">
        <w:tab/>
        <w:t>Type: ContextStatusEventReport</w:t>
      </w:r>
      <w:bookmarkEnd w:id="1438"/>
      <w:bookmarkEnd w:id="1439"/>
      <w:bookmarkEnd w:id="1440"/>
      <w:bookmarkEnd w:id="1441"/>
      <w:bookmarkEnd w:id="1442"/>
      <w:bookmarkEnd w:id="1443"/>
      <w:bookmarkEnd w:id="1444"/>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445" w:name="_Toc106634641"/>
      <w:bookmarkStart w:id="1446" w:name="_Toc114825420"/>
      <w:bookmarkStart w:id="1447" w:name="_Toc138661649"/>
      <w:r w:rsidRPr="00052626">
        <w:t>6.2.6.2.</w:t>
      </w:r>
      <w:r>
        <w:t>18</w:t>
      </w:r>
      <w:r w:rsidRPr="00052626">
        <w:tab/>
        <w:t xml:space="preserve">Type: </w:t>
      </w:r>
      <w:r>
        <w:t>MulticastTransportAddressChangeInfo</w:t>
      </w:r>
      <w:bookmarkEnd w:id="1445"/>
      <w:bookmarkEnd w:id="1446"/>
      <w:bookmarkEnd w:id="144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448" w:name="_Toc106634642"/>
      <w:bookmarkStart w:id="1449" w:name="_Toc114825421"/>
      <w:bookmarkStart w:id="1450" w:name="_Toc138661650"/>
      <w:r w:rsidRPr="00052626">
        <w:lastRenderedPageBreak/>
        <w:t>6.2.6.2.</w:t>
      </w:r>
      <w:r>
        <w:t>19</w:t>
      </w:r>
      <w:r w:rsidRPr="00052626">
        <w:tab/>
        <w:t xml:space="preserve">Type: </w:t>
      </w:r>
      <w:r>
        <w:t>QosInfo</w:t>
      </w:r>
      <w:bookmarkEnd w:id="1448"/>
      <w:bookmarkEnd w:id="1449"/>
      <w:bookmarkEnd w:id="1450"/>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451" w:name="_Toc106634643"/>
      <w:bookmarkStart w:id="1452" w:name="_Toc114825422"/>
      <w:bookmarkStart w:id="1453" w:name="_Toc138661651"/>
      <w:r w:rsidRPr="00052626">
        <w:t>6.2.6.2.</w:t>
      </w:r>
      <w:r>
        <w:t>20</w:t>
      </w:r>
      <w:r w:rsidRPr="00052626">
        <w:tab/>
        <w:t xml:space="preserve">Type: </w:t>
      </w:r>
      <w:r>
        <w:t>QosFlowAddModifyRequestItem</w:t>
      </w:r>
      <w:bookmarkEnd w:id="1451"/>
      <w:bookmarkEnd w:id="1452"/>
      <w:bookmarkEnd w:id="1453"/>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454" w:name="_Toc106634644"/>
      <w:bookmarkStart w:id="1455" w:name="_Toc114825423"/>
      <w:bookmarkStart w:id="1456" w:name="_Toc138661652"/>
      <w:r w:rsidRPr="00052626">
        <w:t>6.2.6.2.</w:t>
      </w:r>
      <w:r>
        <w:t>21</w:t>
      </w:r>
      <w:r w:rsidRPr="00052626">
        <w:tab/>
        <w:t xml:space="preserve">Type: </w:t>
      </w:r>
      <w:r>
        <w:t>QosFlowProfile</w:t>
      </w:r>
      <w:bookmarkEnd w:id="1454"/>
      <w:bookmarkEnd w:id="1455"/>
      <w:bookmarkEnd w:id="1456"/>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457" w:name="_Toc106634645"/>
      <w:bookmarkStart w:id="1458" w:name="_Toc114825424"/>
      <w:bookmarkStart w:id="1459" w:name="_Toc138661653"/>
      <w:r w:rsidRPr="00052626">
        <w:lastRenderedPageBreak/>
        <w:t>6.2.6.2.</w:t>
      </w:r>
      <w:r>
        <w:t>22</w:t>
      </w:r>
      <w:r w:rsidRPr="00F11966">
        <w:tab/>
        <w:t xml:space="preserve">Type: </w:t>
      </w:r>
      <w:r>
        <w:t>GbrQosFlowInformation</w:t>
      </w:r>
      <w:bookmarkEnd w:id="1457"/>
      <w:bookmarkEnd w:id="1458"/>
      <w:bookmarkEnd w:id="1459"/>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460" w:name="_Toc138661654"/>
      <w:r>
        <w:t>6.2.6.2.23</w:t>
      </w:r>
      <w:r w:rsidR="00CA5E2F" w:rsidRPr="00052626">
        <w:tab/>
        <w:t xml:space="preserve">Type: </w:t>
      </w:r>
      <w:r w:rsidR="00CA5E2F">
        <w:t>ProblemDetailsExtension</w:t>
      </w:r>
      <w:bookmarkEnd w:id="146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32B8F549" w:rsidR="00CA5E2F" w:rsidRPr="00052626" w:rsidRDefault="00CA5E2F" w:rsidP="00F5571F"/>
    <w:p w14:paraId="714083FE" w14:textId="77777777" w:rsidR="00170139" w:rsidRPr="00052626" w:rsidRDefault="00170139" w:rsidP="0053693A">
      <w:pPr>
        <w:pStyle w:val="Heading4"/>
      </w:pPr>
      <w:bookmarkStart w:id="1461" w:name="_Toc85877125"/>
      <w:bookmarkStart w:id="1462" w:name="_Toc88681579"/>
      <w:bookmarkStart w:id="1463" w:name="_Toc89678266"/>
      <w:bookmarkStart w:id="1464" w:name="_Toc98501357"/>
      <w:bookmarkStart w:id="1465" w:name="_Toc106634646"/>
      <w:bookmarkStart w:id="1466" w:name="_Toc114825425"/>
      <w:bookmarkStart w:id="1467" w:name="_Toc138661655"/>
      <w:r w:rsidRPr="00052626">
        <w:t>6.2.6.3</w:t>
      </w:r>
      <w:r w:rsidRPr="00052626">
        <w:tab/>
        <w:t>Simple data types and enumerations</w:t>
      </w:r>
      <w:bookmarkEnd w:id="1328"/>
      <w:bookmarkEnd w:id="1461"/>
      <w:bookmarkEnd w:id="1462"/>
      <w:bookmarkEnd w:id="1463"/>
      <w:bookmarkEnd w:id="1464"/>
      <w:bookmarkEnd w:id="1465"/>
      <w:bookmarkEnd w:id="1466"/>
      <w:bookmarkEnd w:id="1467"/>
    </w:p>
    <w:p w14:paraId="5A8C4384" w14:textId="0302A0D3" w:rsidR="00170139" w:rsidRPr="00052626" w:rsidRDefault="00170139" w:rsidP="0053693A">
      <w:pPr>
        <w:pStyle w:val="Heading5"/>
      </w:pPr>
      <w:bookmarkStart w:id="1468" w:name="_Toc81558636"/>
      <w:bookmarkStart w:id="1469" w:name="_Toc85877126"/>
      <w:bookmarkStart w:id="1470" w:name="_Toc88681580"/>
      <w:bookmarkStart w:id="1471" w:name="_Toc89678267"/>
      <w:bookmarkStart w:id="1472" w:name="_Toc98501358"/>
      <w:bookmarkStart w:id="1473" w:name="_Toc106634647"/>
      <w:bookmarkStart w:id="1474" w:name="_Toc114825426"/>
      <w:bookmarkStart w:id="1475" w:name="_Toc138661656"/>
      <w:r w:rsidRPr="00052626">
        <w:t>6.2.6.3.1</w:t>
      </w:r>
      <w:r w:rsidRPr="00052626">
        <w:tab/>
        <w:t>Introduction</w:t>
      </w:r>
      <w:bookmarkEnd w:id="1468"/>
      <w:bookmarkEnd w:id="1469"/>
      <w:bookmarkEnd w:id="1470"/>
      <w:bookmarkEnd w:id="1471"/>
      <w:bookmarkEnd w:id="1472"/>
      <w:bookmarkEnd w:id="1473"/>
      <w:bookmarkEnd w:id="1474"/>
      <w:bookmarkEnd w:id="1475"/>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476" w:name="_Toc81558637"/>
      <w:bookmarkStart w:id="1477" w:name="_Toc85877127"/>
      <w:bookmarkStart w:id="1478" w:name="_Toc88681581"/>
      <w:bookmarkStart w:id="1479" w:name="_Toc89678268"/>
      <w:bookmarkStart w:id="1480" w:name="_Toc98501359"/>
      <w:bookmarkStart w:id="1481" w:name="_Toc106634648"/>
      <w:bookmarkStart w:id="1482" w:name="_Toc114825427"/>
      <w:bookmarkStart w:id="1483" w:name="_Toc138661657"/>
      <w:r w:rsidRPr="00052626">
        <w:t>6.2.6.3.2</w:t>
      </w:r>
      <w:r w:rsidRPr="00052626">
        <w:tab/>
        <w:t>Simple data types</w:t>
      </w:r>
      <w:bookmarkEnd w:id="1476"/>
      <w:bookmarkEnd w:id="1477"/>
      <w:bookmarkEnd w:id="1478"/>
      <w:bookmarkEnd w:id="1479"/>
      <w:bookmarkEnd w:id="1480"/>
      <w:bookmarkEnd w:id="1481"/>
      <w:bookmarkEnd w:id="1482"/>
      <w:bookmarkEnd w:id="1483"/>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484" w:name="_Toc85877128"/>
      <w:bookmarkStart w:id="1485" w:name="_Toc88681582"/>
      <w:bookmarkStart w:id="1486" w:name="_Toc89678269"/>
      <w:bookmarkStart w:id="1487" w:name="_Toc98501360"/>
      <w:bookmarkStart w:id="1488" w:name="_Toc106634649"/>
      <w:bookmarkStart w:id="1489" w:name="_Toc114825428"/>
      <w:bookmarkStart w:id="1490" w:name="_Toc81558643"/>
      <w:bookmarkStart w:id="1491" w:name="_Toc138661658"/>
      <w:r w:rsidRPr="00052626">
        <w:t>6.2.6.3.</w:t>
      </w:r>
      <w:r w:rsidR="000A37BA" w:rsidRPr="00052626">
        <w:t>3</w:t>
      </w:r>
      <w:r w:rsidRPr="00052626">
        <w:tab/>
        <w:t>Enumeration: ContextUpdateAction</w:t>
      </w:r>
      <w:bookmarkEnd w:id="1484"/>
      <w:bookmarkEnd w:id="1485"/>
      <w:bookmarkEnd w:id="1486"/>
      <w:bookmarkEnd w:id="1487"/>
      <w:bookmarkEnd w:id="1488"/>
      <w:bookmarkEnd w:id="1489"/>
      <w:bookmarkEnd w:id="149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492" w:name="_Toc85877129"/>
      <w:bookmarkStart w:id="1493" w:name="_Toc88681583"/>
      <w:bookmarkStart w:id="1494" w:name="_Toc89678270"/>
      <w:bookmarkStart w:id="1495" w:name="_Toc98501361"/>
      <w:bookmarkStart w:id="1496" w:name="_Toc106634650"/>
      <w:bookmarkStart w:id="1497" w:name="_Toc114825429"/>
      <w:bookmarkStart w:id="1498" w:name="_Toc138661659"/>
      <w:r w:rsidRPr="00052626">
        <w:lastRenderedPageBreak/>
        <w:t>6.2.6.3.</w:t>
      </w:r>
      <w:r w:rsidR="00C07754" w:rsidRPr="00052626">
        <w:t>4</w:t>
      </w:r>
      <w:r w:rsidRPr="00052626">
        <w:tab/>
        <w:t>Enumeration: ContextStatusEventType</w:t>
      </w:r>
      <w:bookmarkEnd w:id="1492"/>
      <w:bookmarkEnd w:id="1493"/>
      <w:bookmarkEnd w:id="1494"/>
      <w:bookmarkEnd w:id="1495"/>
      <w:bookmarkEnd w:id="1496"/>
      <w:bookmarkEnd w:id="1497"/>
      <w:bookmarkEnd w:id="149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499" w:name="_Toc85877130"/>
      <w:bookmarkStart w:id="1500" w:name="_Toc88681584"/>
      <w:bookmarkStart w:id="1501" w:name="_Toc89678271"/>
      <w:bookmarkStart w:id="1502" w:name="_Toc98501362"/>
      <w:bookmarkStart w:id="1503" w:name="_Toc106634651"/>
      <w:bookmarkStart w:id="1504" w:name="_Toc114825430"/>
      <w:bookmarkStart w:id="1505" w:name="_Toc138661660"/>
      <w:r w:rsidRPr="00052626">
        <w:t>6.2.6.3.</w:t>
      </w:r>
      <w:r w:rsidR="00C07754" w:rsidRPr="00052626">
        <w:t>5</w:t>
      </w:r>
      <w:r w:rsidRPr="00052626">
        <w:tab/>
        <w:t>Enumeration: ReportingMode</w:t>
      </w:r>
      <w:bookmarkEnd w:id="1499"/>
      <w:bookmarkEnd w:id="1500"/>
      <w:bookmarkEnd w:id="1501"/>
      <w:bookmarkEnd w:id="1502"/>
      <w:bookmarkEnd w:id="1503"/>
      <w:bookmarkEnd w:id="1504"/>
      <w:bookmarkEnd w:id="150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506" w:name="_Toc89035476"/>
      <w:bookmarkStart w:id="1507" w:name="_Toc89065274"/>
      <w:bookmarkStart w:id="1508" w:name="_Toc89180573"/>
      <w:bookmarkStart w:id="1509" w:name="_Toc90641781"/>
      <w:bookmarkStart w:id="1510" w:name="_Toc98501363"/>
      <w:bookmarkStart w:id="1511" w:name="_Toc106634652"/>
      <w:bookmarkStart w:id="1512" w:name="_Toc114825431"/>
      <w:bookmarkStart w:id="1513" w:name="_Toc138661661"/>
      <w:r>
        <w:t>6.2.6.3.6</w:t>
      </w:r>
      <w:r w:rsidR="002503F6">
        <w:tab/>
        <w:t xml:space="preserve">Enumeration: </w:t>
      </w:r>
      <w:bookmarkEnd w:id="1506"/>
      <w:bookmarkEnd w:id="1507"/>
      <w:bookmarkEnd w:id="1508"/>
      <w:bookmarkEnd w:id="1509"/>
      <w:r w:rsidR="002503F6">
        <w:t>NgapIeType</w:t>
      </w:r>
      <w:bookmarkEnd w:id="1510"/>
      <w:bookmarkEnd w:id="1511"/>
      <w:bookmarkEnd w:id="1512"/>
      <w:bookmarkEnd w:id="151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514" w:name="_Toc85877131"/>
      <w:bookmarkStart w:id="1515" w:name="_Toc88681586"/>
      <w:bookmarkStart w:id="1516" w:name="_Toc89678273"/>
      <w:bookmarkStart w:id="1517" w:name="_Toc98501364"/>
      <w:bookmarkStart w:id="1518" w:name="_Toc106634653"/>
      <w:bookmarkStart w:id="1519" w:name="_Toc114825432"/>
      <w:bookmarkStart w:id="1520" w:name="_Toc138661662"/>
      <w:r w:rsidRPr="00052626">
        <w:t>6.2.6.4</w:t>
      </w:r>
      <w:r w:rsidRPr="00052626">
        <w:tab/>
      </w:r>
      <w:r w:rsidRPr="00052626">
        <w:rPr>
          <w:lang w:eastAsia="zh-CN"/>
        </w:rPr>
        <w:t>Data types describing alternative data types or combinations of data types</w:t>
      </w:r>
      <w:bookmarkEnd w:id="1514"/>
      <w:bookmarkEnd w:id="1515"/>
      <w:bookmarkEnd w:id="1516"/>
      <w:bookmarkEnd w:id="1517"/>
      <w:bookmarkEnd w:id="1518"/>
      <w:bookmarkEnd w:id="1519"/>
      <w:bookmarkEnd w:id="1520"/>
    </w:p>
    <w:p w14:paraId="7363EE53" w14:textId="0ED5C178" w:rsidR="000012F2" w:rsidRPr="00052626" w:rsidRDefault="000012F2" w:rsidP="0053693A">
      <w:pPr>
        <w:pStyle w:val="Heading5"/>
      </w:pPr>
      <w:bookmarkStart w:id="1521" w:name="_Toc85877132"/>
      <w:bookmarkStart w:id="1522" w:name="_Toc88681587"/>
      <w:bookmarkStart w:id="1523" w:name="_Toc89678274"/>
      <w:bookmarkStart w:id="1524" w:name="_Toc98501365"/>
      <w:bookmarkStart w:id="1525" w:name="_Toc106634654"/>
      <w:bookmarkStart w:id="1526" w:name="_Toc114825433"/>
      <w:bookmarkStart w:id="1527" w:name="_Toc138661663"/>
      <w:r w:rsidRPr="00052626">
        <w:t>6.2.6.4.</w:t>
      </w:r>
      <w:r w:rsidR="009006BA">
        <w:t>1</w:t>
      </w:r>
      <w:r w:rsidRPr="00052626">
        <w:tab/>
        <w:t>Type: ExtMbsSession</w:t>
      </w:r>
      <w:bookmarkEnd w:id="1521"/>
      <w:bookmarkEnd w:id="1522"/>
      <w:bookmarkEnd w:id="1523"/>
      <w:bookmarkEnd w:id="1524"/>
      <w:bookmarkEnd w:id="1525"/>
      <w:bookmarkEnd w:id="1526"/>
      <w:bookmarkEnd w:id="1527"/>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528" w:name="_Toc138661664"/>
      <w:r w:rsidRPr="00107262">
        <w:lastRenderedPageBreak/>
        <w:t>6.2.6.4.2</w:t>
      </w:r>
      <w:r w:rsidR="00A71B63" w:rsidRPr="00052626">
        <w:tab/>
        <w:t xml:space="preserve">Type: </w:t>
      </w:r>
      <w:r w:rsidR="00A71B63">
        <w:t>ExtProblemDetails</w:t>
      </w:r>
      <w:bookmarkEnd w:id="1528"/>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529" w:name="_Toc85877133"/>
      <w:bookmarkStart w:id="1530" w:name="_Toc88681588"/>
      <w:bookmarkStart w:id="1531" w:name="_Toc89678275"/>
      <w:bookmarkStart w:id="1532" w:name="_Toc98501366"/>
      <w:bookmarkStart w:id="1533" w:name="_Toc106634655"/>
      <w:bookmarkStart w:id="1534" w:name="_Toc114825434"/>
      <w:bookmarkStart w:id="1535" w:name="_Toc81558646"/>
      <w:bookmarkStart w:id="1536" w:name="_Toc138661665"/>
      <w:bookmarkEnd w:id="1490"/>
      <w:r w:rsidRPr="00052626">
        <w:t>6.2.6.5</w:t>
      </w:r>
      <w:r w:rsidRPr="00052626">
        <w:tab/>
        <w:t>Binary data</w:t>
      </w:r>
      <w:bookmarkEnd w:id="1529"/>
      <w:bookmarkEnd w:id="1530"/>
      <w:bookmarkEnd w:id="1531"/>
      <w:bookmarkEnd w:id="1532"/>
      <w:bookmarkEnd w:id="1533"/>
      <w:bookmarkEnd w:id="1534"/>
      <w:bookmarkEnd w:id="1536"/>
    </w:p>
    <w:p w14:paraId="7739F540" w14:textId="77777777" w:rsidR="00402F07" w:rsidRDefault="00402F07" w:rsidP="0053693A">
      <w:pPr>
        <w:pStyle w:val="Heading5"/>
        <w:rPr>
          <w:lang w:val="en-US"/>
        </w:rPr>
      </w:pPr>
      <w:bookmarkStart w:id="1537" w:name="_Toc89035478"/>
      <w:bookmarkStart w:id="1538" w:name="_Toc89065276"/>
      <w:bookmarkStart w:id="1539" w:name="_Toc89180575"/>
      <w:bookmarkStart w:id="1540" w:name="_Toc90641783"/>
      <w:bookmarkStart w:id="1541" w:name="_Toc98501367"/>
      <w:bookmarkStart w:id="1542" w:name="_Toc106634656"/>
      <w:bookmarkStart w:id="1543" w:name="_Toc114825435"/>
      <w:bookmarkStart w:id="1544" w:name="_Toc138661666"/>
      <w:r>
        <w:rPr>
          <w:lang w:val="en-US"/>
        </w:rPr>
        <w:t>6.2.6.5.1</w:t>
      </w:r>
      <w:r>
        <w:rPr>
          <w:lang w:val="en-US"/>
        </w:rPr>
        <w:tab/>
        <w:t>Introduction</w:t>
      </w:r>
      <w:bookmarkEnd w:id="1537"/>
      <w:bookmarkEnd w:id="1538"/>
      <w:bookmarkEnd w:id="1539"/>
      <w:bookmarkEnd w:id="1540"/>
      <w:bookmarkEnd w:id="1541"/>
      <w:bookmarkEnd w:id="1542"/>
      <w:bookmarkEnd w:id="1543"/>
      <w:bookmarkEnd w:id="1544"/>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545" w:name="_Toc89035480"/>
      <w:bookmarkStart w:id="1546" w:name="_Toc89065278"/>
      <w:bookmarkStart w:id="1547" w:name="_Toc89180577"/>
      <w:bookmarkStart w:id="1548" w:name="_Toc90641785"/>
      <w:bookmarkStart w:id="1549" w:name="_Toc106634657"/>
      <w:bookmarkStart w:id="1550" w:name="_Toc114825436"/>
      <w:bookmarkStart w:id="1551" w:name="_Toc138661667"/>
      <w:r>
        <w:t>6.2.6</w:t>
      </w:r>
      <w:r w:rsidRPr="003B2883">
        <w:t>.</w:t>
      </w:r>
      <w:r>
        <w:t>5</w:t>
      </w:r>
      <w:r w:rsidRPr="003B2883">
        <w:t>.</w:t>
      </w:r>
      <w:r>
        <w:t>2</w:t>
      </w:r>
      <w:r w:rsidRPr="003B2883">
        <w:tab/>
      </w:r>
      <w:r w:rsidR="00082770">
        <w:t>N2 MBS Session Management Information</w:t>
      </w:r>
      <w:bookmarkEnd w:id="1545"/>
      <w:bookmarkEnd w:id="1546"/>
      <w:bookmarkEnd w:id="1547"/>
      <w:bookmarkEnd w:id="1548"/>
      <w:bookmarkEnd w:id="1549"/>
      <w:bookmarkEnd w:id="1550"/>
      <w:bookmarkEnd w:id="1551"/>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552" w:name="_Toc89035481"/>
      <w:bookmarkStart w:id="1553" w:name="_Toc89065279"/>
      <w:bookmarkStart w:id="1554" w:name="_Toc89180578"/>
      <w:bookmarkStart w:id="1555" w:name="_Toc90641786"/>
      <w:bookmarkStart w:id="1556" w:name="_Toc106634658"/>
      <w:bookmarkStart w:id="1557" w:name="_Toc114825437"/>
      <w:bookmarkStart w:id="1558" w:name="_Toc138661668"/>
      <w:r>
        <w:t>6.2.6</w:t>
      </w:r>
      <w:r w:rsidRPr="003B2883">
        <w:t>.</w:t>
      </w:r>
      <w:r>
        <w:t>5</w:t>
      </w:r>
      <w:r w:rsidRPr="003B2883">
        <w:t>.3</w:t>
      </w:r>
      <w:r w:rsidRPr="003B2883">
        <w:tab/>
      </w:r>
      <w:r w:rsidR="00C24D5F">
        <w:t>Void</w:t>
      </w:r>
      <w:bookmarkEnd w:id="1552"/>
      <w:bookmarkEnd w:id="1553"/>
      <w:bookmarkEnd w:id="1554"/>
      <w:bookmarkEnd w:id="1555"/>
      <w:bookmarkEnd w:id="1556"/>
      <w:bookmarkEnd w:id="1557"/>
      <w:bookmarkEnd w:id="1558"/>
    </w:p>
    <w:p w14:paraId="525D944E" w14:textId="484F9DD1" w:rsidR="00170139" w:rsidRPr="00052626" w:rsidRDefault="00170139" w:rsidP="0053693A">
      <w:pPr>
        <w:pStyle w:val="Heading3"/>
      </w:pPr>
      <w:bookmarkStart w:id="1559" w:name="_Toc85877134"/>
      <w:bookmarkStart w:id="1560" w:name="_Toc88681589"/>
      <w:bookmarkStart w:id="1561" w:name="_Toc89678276"/>
      <w:bookmarkStart w:id="1562" w:name="_Toc98501368"/>
      <w:bookmarkStart w:id="1563" w:name="_Toc106634659"/>
      <w:bookmarkStart w:id="1564" w:name="_Toc114825438"/>
      <w:bookmarkStart w:id="1565" w:name="_Toc138661669"/>
      <w:r w:rsidRPr="00052626">
        <w:t>6.2.7</w:t>
      </w:r>
      <w:r w:rsidRPr="00052626">
        <w:tab/>
        <w:t>Error Handling</w:t>
      </w:r>
      <w:bookmarkEnd w:id="1535"/>
      <w:bookmarkEnd w:id="1559"/>
      <w:bookmarkEnd w:id="1560"/>
      <w:bookmarkEnd w:id="1561"/>
      <w:bookmarkEnd w:id="1562"/>
      <w:bookmarkEnd w:id="1563"/>
      <w:bookmarkEnd w:id="1564"/>
      <w:bookmarkEnd w:id="1565"/>
    </w:p>
    <w:p w14:paraId="47590D73" w14:textId="6C038F41" w:rsidR="00170139" w:rsidRPr="00052626" w:rsidRDefault="00170139" w:rsidP="0053693A">
      <w:pPr>
        <w:pStyle w:val="Heading4"/>
      </w:pPr>
      <w:bookmarkStart w:id="1566" w:name="_Toc81558647"/>
      <w:bookmarkStart w:id="1567" w:name="_Toc85877135"/>
      <w:bookmarkStart w:id="1568" w:name="_Toc88681590"/>
      <w:bookmarkStart w:id="1569" w:name="_Toc89678277"/>
      <w:bookmarkStart w:id="1570" w:name="_Toc98501369"/>
      <w:bookmarkStart w:id="1571" w:name="_Toc106634660"/>
      <w:bookmarkStart w:id="1572" w:name="_Toc114825439"/>
      <w:bookmarkStart w:id="1573" w:name="_Toc138661670"/>
      <w:r w:rsidRPr="00052626">
        <w:t>6.2.7.1</w:t>
      </w:r>
      <w:r w:rsidRPr="00052626">
        <w:tab/>
        <w:t>General</w:t>
      </w:r>
      <w:bookmarkEnd w:id="1566"/>
      <w:bookmarkEnd w:id="1567"/>
      <w:bookmarkEnd w:id="1568"/>
      <w:bookmarkEnd w:id="1569"/>
      <w:bookmarkEnd w:id="1570"/>
      <w:bookmarkEnd w:id="1571"/>
      <w:bookmarkEnd w:id="1572"/>
      <w:bookmarkEnd w:id="1573"/>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574" w:name="_Toc81558648"/>
      <w:bookmarkStart w:id="1575" w:name="_Toc85877136"/>
      <w:bookmarkStart w:id="1576" w:name="_Toc88681591"/>
      <w:bookmarkStart w:id="1577" w:name="_Toc89678278"/>
      <w:bookmarkStart w:id="1578" w:name="_Toc98501370"/>
      <w:bookmarkStart w:id="1579" w:name="_Toc106634661"/>
      <w:bookmarkStart w:id="1580" w:name="_Toc114825440"/>
      <w:bookmarkStart w:id="1581" w:name="_Toc138661671"/>
      <w:r w:rsidRPr="00052626">
        <w:lastRenderedPageBreak/>
        <w:t>6.2.7.2</w:t>
      </w:r>
      <w:r w:rsidRPr="00052626">
        <w:tab/>
        <w:t>Protocol Errors</w:t>
      </w:r>
      <w:bookmarkEnd w:id="1574"/>
      <w:bookmarkEnd w:id="1575"/>
      <w:bookmarkEnd w:id="1576"/>
      <w:bookmarkEnd w:id="1577"/>
      <w:bookmarkEnd w:id="1578"/>
      <w:bookmarkEnd w:id="1579"/>
      <w:bookmarkEnd w:id="1580"/>
      <w:bookmarkEnd w:id="1581"/>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582" w:name="_Toc81558649"/>
      <w:bookmarkStart w:id="1583" w:name="_Toc85877137"/>
      <w:bookmarkStart w:id="1584" w:name="_Toc88681592"/>
      <w:bookmarkStart w:id="1585" w:name="_Toc89678279"/>
      <w:bookmarkStart w:id="1586" w:name="_Toc98501371"/>
      <w:bookmarkStart w:id="1587" w:name="_Toc106634662"/>
      <w:bookmarkStart w:id="1588" w:name="_Toc114825441"/>
      <w:bookmarkStart w:id="1589" w:name="_Toc138661672"/>
      <w:r w:rsidRPr="00052626">
        <w:t>6.2.7.3</w:t>
      </w:r>
      <w:r w:rsidRPr="00052626">
        <w:tab/>
        <w:t>Application Errors</w:t>
      </w:r>
      <w:bookmarkEnd w:id="1582"/>
      <w:bookmarkEnd w:id="1583"/>
      <w:bookmarkEnd w:id="1584"/>
      <w:bookmarkEnd w:id="1585"/>
      <w:bookmarkEnd w:id="1586"/>
      <w:bookmarkEnd w:id="1587"/>
      <w:bookmarkEnd w:id="1588"/>
      <w:bookmarkEnd w:id="1589"/>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4FD0EE5A" w14:textId="727201F9" w:rsidR="00A71B63" w:rsidRPr="00052626"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0736493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AE68A5">
              <w:t xml:space="preserve"> c</w:t>
            </w:r>
            <w:r w:rsidR="00AE68A5" w:rsidRPr="0053339F">
              <w:t>ontext</w:t>
            </w:r>
            <w:r w:rsidR="00AE68A5">
              <w:t xml:space="preserve"> u</w:t>
            </w:r>
            <w:r w:rsidR="00AE68A5" w:rsidRPr="0053339F">
              <w:t xml:space="preserve">pdate </w:t>
            </w:r>
            <w:r w:rsidR="00AE68A5">
              <w:t>or s</w:t>
            </w:r>
            <w:r w:rsidR="00AE68A5" w:rsidRPr="0053339F">
              <w:t>tatus</w:t>
            </w:r>
            <w:r w:rsidR="00AE68A5">
              <w:t xml:space="preserve"> s</w:t>
            </w:r>
            <w:r w:rsidR="00AE68A5" w:rsidRPr="0053339F">
              <w:t>ubscribe</w:t>
            </w:r>
            <w:r w:rsidR="00AE68A5">
              <w:t xml:space="preserve"> procedure </w:t>
            </w:r>
            <w:r w:rsidR="00AE68A5" w:rsidRPr="00CC5E99">
              <w:t>for a location dependent MBS session</w:t>
            </w:r>
            <w:r w:rsidR="00AE68A5" w:rsidRPr="00E910D4">
              <w:t>,</w:t>
            </w:r>
            <w:r>
              <w:t xml:space="preserve"> if the requested MBS </w:t>
            </w:r>
            <w:r w:rsidR="00AE68A5" w:rsidRPr="00B940CF">
              <w:t xml:space="preserve">Area Session ID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590" w:name="_Toc81558650"/>
      <w:bookmarkStart w:id="1591" w:name="_Toc85877138"/>
      <w:bookmarkStart w:id="1592" w:name="_Toc88681593"/>
      <w:bookmarkStart w:id="1593" w:name="_Toc89678280"/>
      <w:bookmarkStart w:id="1594" w:name="_Toc98501372"/>
      <w:bookmarkStart w:id="1595" w:name="_Toc106634663"/>
      <w:bookmarkStart w:id="1596" w:name="_Toc114825442"/>
      <w:bookmarkStart w:id="1597" w:name="_Toc138661673"/>
      <w:r w:rsidRPr="00052626">
        <w:t>6.2.8</w:t>
      </w:r>
      <w:r w:rsidRPr="00052626">
        <w:rPr>
          <w:lang w:eastAsia="zh-CN"/>
        </w:rPr>
        <w:tab/>
        <w:t>Feature negotiation</w:t>
      </w:r>
      <w:bookmarkEnd w:id="1590"/>
      <w:bookmarkEnd w:id="1591"/>
      <w:bookmarkEnd w:id="1592"/>
      <w:bookmarkEnd w:id="1593"/>
      <w:bookmarkEnd w:id="1594"/>
      <w:bookmarkEnd w:id="1595"/>
      <w:bookmarkEnd w:id="1596"/>
      <w:bookmarkEnd w:id="159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598" w:name="_Toc81558651"/>
      <w:bookmarkStart w:id="1599" w:name="_Toc85877139"/>
      <w:bookmarkStart w:id="1600" w:name="_Toc88681594"/>
      <w:bookmarkStart w:id="1601" w:name="_Toc89678281"/>
    </w:p>
    <w:p w14:paraId="0F090B4F" w14:textId="60BE7BC7" w:rsidR="00170139" w:rsidRPr="00052626" w:rsidRDefault="00170139" w:rsidP="0053693A">
      <w:pPr>
        <w:pStyle w:val="Heading3"/>
      </w:pPr>
      <w:bookmarkStart w:id="1602" w:name="_Toc98501373"/>
      <w:bookmarkStart w:id="1603" w:name="_Toc106634664"/>
      <w:bookmarkStart w:id="1604" w:name="_Toc114825443"/>
      <w:bookmarkStart w:id="1605" w:name="_Toc138661674"/>
      <w:r w:rsidRPr="00052626">
        <w:t>6.2.9</w:t>
      </w:r>
      <w:r w:rsidRPr="00052626">
        <w:tab/>
        <w:t>Security</w:t>
      </w:r>
      <w:bookmarkEnd w:id="1598"/>
      <w:bookmarkEnd w:id="1599"/>
      <w:bookmarkEnd w:id="1600"/>
      <w:bookmarkEnd w:id="1601"/>
      <w:bookmarkEnd w:id="1602"/>
      <w:bookmarkEnd w:id="1603"/>
      <w:bookmarkEnd w:id="1604"/>
      <w:bookmarkEnd w:id="160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50BB44A7" w:rsidR="00170139" w:rsidRPr="00052626" w:rsidRDefault="00170139" w:rsidP="00170139">
      <w:r w:rsidRPr="00052626">
        <w:t xml:space="preserve">The </w:t>
      </w:r>
      <w:r w:rsidR="000A627F" w:rsidRPr="00052626">
        <w:t>Nmbsmf_MBSSession</w:t>
      </w:r>
      <w:r w:rsidRPr="00052626">
        <w:rPr>
          <w:lang w:eastAsia="zh-CN"/>
        </w:rPr>
        <w:t xml:space="preserve"> </w:t>
      </w:r>
      <w:r w:rsidRPr="00052626">
        <w:t>API defines a single scope "</w:t>
      </w:r>
      <w:r w:rsidR="000A627F" w:rsidRPr="00052626">
        <w:t>nmbsmf-mbssession</w:t>
      </w:r>
      <w:r w:rsidRPr="00052626">
        <w:t>" for the entire service, and it does not define any additional scopes at resource or operation level.</w:t>
      </w:r>
    </w:p>
    <w:p w14:paraId="5E0B8ACE" w14:textId="1733AC5C" w:rsidR="000A627F" w:rsidRPr="00052626" w:rsidRDefault="00170139" w:rsidP="000A627F">
      <w:pPr>
        <w:pStyle w:val="Heading3"/>
      </w:pPr>
      <w:bookmarkStart w:id="1606" w:name="_Toc81558652"/>
      <w:bookmarkStart w:id="1607" w:name="_Toc85877140"/>
      <w:bookmarkStart w:id="1608" w:name="_Toc88681595"/>
      <w:bookmarkStart w:id="1609" w:name="_Toc89678282"/>
      <w:bookmarkStart w:id="1610" w:name="_Toc98501374"/>
      <w:bookmarkStart w:id="1611" w:name="_Toc106634665"/>
      <w:bookmarkStart w:id="1612" w:name="_Toc114825444"/>
      <w:bookmarkStart w:id="1613" w:name="_Toc138661675"/>
      <w:r w:rsidRPr="00052626">
        <w:t>6.2.10</w:t>
      </w:r>
      <w:r w:rsidRPr="00052626">
        <w:tab/>
        <w:t>HTTP redirection</w:t>
      </w:r>
      <w:bookmarkEnd w:id="1606"/>
      <w:bookmarkEnd w:id="1607"/>
      <w:bookmarkEnd w:id="1608"/>
      <w:bookmarkEnd w:id="1609"/>
      <w:bookmarkEnd w:id="1610"/>
      <w:bookmarkEnd w:id="1611"/>
      <w:bookmarkEnd w:id="1612"/>
      <w:bookmarkEnd w:id="1613"/>
      <w:r w:rsidR="000A627F" w:rsidRPr="000A627F">
        <w:t xml:space="preserve"> </w:t>
      </w:r>
    </w:p>
    <w:p w14:paraId="7BD8E0B4" w14:textId="77777777" w:rsidR="000A627F" w:rsidRDefault="000A627F" w:rsidP="000A627F">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1614" w:name="_Toc510696650"/>
      <w:bookmarkStart w:id="1615" w:name="_Toc35971450"/>
      <w:bookmarkStart w:id="1616" w:name="_Toc67903567"/>
      <w:bookmarkStart w:id="1617" w:name="_Toc76042780"/>
      <w:bookmarkStart w:id="1618" w:name="_Toc81558761"/>
      <w:bookmarkStart w:id="1619" w:name="_Toc85877141"/>
      <w:bookmarkStart w:id="1620" w:name="_Toc88681596"/>
      <w:bookmarkStart w:id="1621" w:name="_Toc89678283"/>
      <w:bookmarkStart w:id="1622" w:name="_Toc98501375"/>
      <w:bookmarkStart w:id="1623" w:name="_Toc106634666"/>
      <w:bookmarkStart w:id="1624" w:name="_Toc114825445"/>
      <w:bookmarkStart w:id="1625" w:name="_Toc510696652"/>
      <w:bookmarkStart w:id="1626" w:name="_Toc35971452"/>
      <w:bookmarkStart w:id="1627" w:name="_Toc138661676"/>
      <w:r w:rsidRPr="00052626">
        <w:t>Annex A (normative):</w:t>
      </w:r>
      <w:r w:rsidRPr="00052626">
        <w:br/>
        <w:t>OpenAPI specification</w:t>
      </w:r>
      <w:bookmarkEnd w:id="1614"/>
      <w:bookmarkEnd w:id="1615"/>
      <w:bookmarkEnd w:id="1616"/>
      <w:bookmarkEnd w:id="1617"/>
      <w:bookmarkEnd w:id="1618"/>
      <w:bookmarkEnd w:id="1619"/>
      <w:bookmarkEnd w:id="1620"/>
      <w:bookmarkEnd w:id="1621"/>
      <w:bookmarkEnd w:id="1622"/>
      <w:bookmarkEnd w:id="1623"/>
      <w:bookmarkEnd w:id="1624"/>
      <w:bookmarkEnd w:id="1627"/>
    </w:p>
    <w:p w14:paraId="7280472B" w14:textId="77777777" w:rsidR="00FE31DD" w:rsidRPr="00052626" w:rsidRDefault="00FE31DD" w:rsidP="001B636D">
      <w:pPr>
        <w:pStyle w:val="Heading1"/>
      </w:pPr>
      <w:bookmarkStart w:id="1628" w:name="_Toc510696651"/>
      <w:bookmarkStart w:id="1629" w:name="_Toc35971451"/>
      <w:bookmarkStart w:id="1630" w:name="_Toc67903568"/>
      <w:bookmarkStart w:id="1631" w:name="_Toc76042781"/>
      <w:bookmarkStart w:id="1632" w:name="_Toc81558762"/>
      <w:bookmarkStart w:id="1633" w:name="_Toc85877142"/>
      <w:bookmarkStart w:id="1634" w:name="_Toc88681597"/>
      <w:bookmarkStart w:id="1635" w:name="_Toc89678284"/>
      <w:bookmarkStart w:id="1636" w:name="_Toc98501376"/>
      <w:bookmarkStart w:id="1637" w:name="_Toc106634667"/>
      <w:bookmarkStart w:id="1638" w:name="_Toc114825446"/>
      <w:bookmarkStart w:id="1639" w:name="_Toc67903569"/>
      <w:bookmarkStart w:id="1640" w:name="_Toc76042782"/>
      <w:bookmarkStart w:id="1641" w:name="_Toc81558763"/>
      <w:bookmarkStart w:id="1642" w:name="_Toc510696653"/>
      <w:bookmarkStart w:id="1643" w:name="_Toc138661677"/>
      <w:bookmarkEnd w:id="1625"/>
      <w:bookmarkEnd w:id="1626"/>
      <w:r w:rsidRPr="00052626">
        <w:t>A.1</w:t>
      </w:r>
      <w:r w:rsidRPr="00052626">
        <w:tab/>
        <w:t>General</w:t>
      </w:r>
      <w:bookmarkEnd w:id="1628"/>
      <w:bookmarkEnd w:id="1629"/>
      <w:bookmarkEnd w:id="1630"/>
      <w:bookmarkEnd w:id="1631"/>
      <w:bookmarkEnd w:id="1632"/>
      <w:bookmarkEnd w:id="1633"/>
      <w:bookmarkEnd w:id="1634"/>
      <w:bookmarkEnd w:id="1635"/>
      <w:bookmarkEnd w:id="1636"/>
      <w:bookmarkEnd w:id="1637"/>
      <w:bookmarkEnd w:id="1638"/>
      <w:bookmarkEnd w:id="1643"/>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1644" w:name="_Toc85877143"/>
      <w:bookmarkStart w:id="1645" w:name="_Toc88681598"/>
      <w:bookmarkStart w:id="1646" w:name="_Toc89678285"/>
      <w:bookmarkStart w:id="1647" w:name="_Toc98501377"/>
      <w:bookmarkStart w:id="1648" w:name="_Toc106634668"/>
      <w:bookmarkStart w:id="1649" w:name="_Toc114825447"/>
      <w:bookmarkStart w:id="1650" w:name="_Toc138661678"/>
      <w:r w:rsidRPr="00052626">
        <w:lastRenderedPageBreak/>
        <w:t>A.2</w:t>
      </w:r>
      <w:r w:rsidRPr="00052626">
        <w:tab/>
        <w:t>Nmbsmf_TMGI API</w:t>
      </w:r>
      <w:bookmarkEnd w:id="1639"/>
      <w:bookmarkEnd w:id="1640"/>
      <w:bookmarkEnd w:id="1641"/>
      <w:bookmarkEnd w:id="1644"/>
      <w:bookmarkEnd w:id="1645"/>
      <w:bookmarkEnd w:id="1646"/>
      <w:bookmarkEnd w:id="1647"/>
      <w:bookmarkEnd w:id="1648"/>
      <w:bookmarkEnd w:id="1649"/>
      <w:bookmarkEnd w:id="1650"/>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6AEA4C41"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5A464D0"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lastRenderedPageBreak/>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9E4505" w:rsidRDefault="00620C37" w:rsidP="00620C37">
      <w:pPr>
        <w:pStyle w:val="PL"/>
        <w:rPr>
          <w:lang w:val="de-DE"/>
        </w:rPr>
      </w:pPr>
      <w:r w:rsidRPr="00052626">
        <w:t xml:space="preserve">          </w:t>
      </w:r>
      <w:r w:rsidRPr="009E4505">
        <w:rPr>
          <w:lang w:val="de-DE"/>
        </w:rPr>
        <w:t>type: integer</w:t>
      </w:r>
    </w:p>
    <w:p w14:paraId="38E62B8B" w14:textId="77777777" w:rsidR="00560294" w:rsidRPr="009E4505" w:rsidRDefault="00560294" w:rsidP="00560294">
      <w:pPr>
        <w:pStyle w:val="PL"/>
        <w:rPr>
          <w:lang w:val="de-DE"/>
        </w:rPr>
      </w:pPr>
      <w:r w:rsidRPr="009E4505">
        <w:rPr>
          <w:lang w:val="de-DE"/>
        </w:rPr>
        <w:t xml:space="preserve">          minimum: 1</w:t>
      </w:r>
    </w:p>
    <w:p w14:paraId="712143AB" w14:textId="77777777" w:rsidR="00560294" w:rsidRPr="009E4505" w:rsidRDefault="00560294" w:rsidP="00560294">
      <w:pPr>
        <w:pStyle w:val="PL"/>
        <w:rPr>
          <w:lang w:val="de-DE"/>
        </w:rPr>
      </w:pPr>
      <w:r w:rsidRPr="009E4505">
        <w:rPr>
          <w:lang w:val="de-DE"/>
        </w:rPr>
        <w:t xml:space="preserve">          maximum: 255</w:t>
      </w:r>
    </w:p>
    <w:p w14:paraId="6855326A" w14:textId="77777777" w:rsidR="00620C37" w:rsidRPr="009E4505" w:rsidRDefault="00620C37" w:rsidP="00620C37">
      <w:pPr>
        <w:pStyle w:val="PL"/>
        <w:rPr>
          <w:lang w:val="de-DE"/>
        </w:rPr>
      </w:pPr>
      <w:r w:rsidRPr="009E4505">
        <w:rPr>
          <w:lang w:val="de-DE"/>
        </w:rPr>
        <w:t xml:space="preserve">        tmgiList:</w:t>
      </w:r>
    </w:p>
    <w:p w14:paraId="277BFA5B" w14:textId="77777777" w:rsidR="00620C37" w:rsidRPr="00052626" w:rsidRDefault="00620C37" w:rsidP="00620C37">
      <w:pPr>
        <w:pStyle w:val="PL"/>
      </w:pPr>
      <w:r w:rsidRPr="009E4505">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lastRenderedPageBreak/>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1651" w:name="_Toc35971453"/>
      <w:bookmarkStart w:id="1652" w:name="_Toc67903570"/>
      <w:bookmarkStart w:id="1653" w:name="_Toc77761110"/>
      <w:bookmarkStart w:id="1654" w:name="_Toc81558764"/>
      <w:bookmarkStart w:id="1655" w:name="_Toc85877144"/>
      <w:bookmarkStart w:id="1656" w:name="_Toc88681599"/>
      <w:bookmarkStart w:id="1657" w:name="_Toc89678286"/>
      <w:bookmarkStart w:id="1658" w:name="_Toc98501378"/>
      <w:bookmarkStart w:id="1659" w:name="_Toc106634669"/>
      <w:bookmarkStart w:id="1660" w:name="_Toc114825448"/>
      <w:bookmarkStart w:id="1661" w:name="_Toc138661679"/>
      <w:bookmarkEnd w:id="1642"/>
      <w:r w:rsidRPr="00052626">
        <w:t>A.3</w:t>
      </w:r>
      <w:r w:rsidRPr="00052626">
        <w:tab/>
        <w:t>Nmbsmf_MBSSession API</w:t>
      </w:r>
      <w:bookmarkEnd w:id="1651"/>
      <w:bookmarkEnd w:id="1652"/>
      <w:bookmarkEnd w:id="1653"/>
      <w:bookmarkEnd w:id="1654"/>
      <w:bookmarkEnd w:id="1655"/>
      <w:bookmarkEnd w:id="1656"/>
      <w:bookmarkEnd w:id="1657"/>
      <w:bookmarkEnd w:id="1658"/>
      <w:bookmarkEnd w:id="1659"/>
      <w:bookmarkEnd w:id="1660"/>
      <w:bookmarkEnd w:id="1661"/>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1AC4B48" w:rsidR="000012F2" w:rsidRPr="00052626" w:rsidRDefault="000012F2" w:rsidP="000012F2">
      <w:pPr>
        <w:pStyle w:val="PL"/>
      </w:pPr>
      <w:r w:rsidRPr="00052626">
        <w:t xml:space="preserve">  version: 1.</w:t>
      </w:r>
      <w:r w:rsidR="00A67083">
        <w:t>1</w:t>
      </w:r>
      <w:r w:rsidRPr="00052626">
        <w:t>.</w:t>
      </w:r>
      <w:r w:rsidR="00AD5DA1">
        <w:t>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CE689D1" w:rsidR="000012F2" w:rsidRPr="00052626" w:rsidRDefault="000012F2" w:rsidP="000012F2">
      <w:pPr>
        <w:pStyle w:val="PL"/>
      </w:pPr>
      <w:r w:rsidRPr="00052626">
        <w:t xml:space="preserve">    © 202</w:t>
      </w:r>
      <w:r w:rsidR="003A76EC">
        <w:t>2</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9D0E038" w:rsidR="00346B90" w:rsidRDefault="00346B90" w:rsidP="00346B90">
      <w:pPr>
        <w:pStyle w:val="PL"/>
      </w:pPr>
      <w:r>
        <w:t xml:space="preserve">    </w:t>
      </w:r>
      <w:r w:rsidR="000012F2" w:rsidRPr="00052626">
        <w:t>3GPP TS 29.532 V</w:t>
      </w:r>
      <w:r w:rsidR="00D476F8">
        <w:t>17</w:t>
      </w:r>
      <w:r w:rsidR="000012F2" w:rsidRPr="00052626">
        <w:t>.</w:t>
      </w:r>
      <w:r w:rsidR="00AD5DA1">
        <w:t>3</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77777777"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77777777" w:rsidR="000012F2" w:rsidRPr="00052626" w:rsidRDefault="000012F2" w:rsidP="000012F2">
      <w:pPr>
        <w:pStyle w:val="PL"/>
      </w:pPr>
      <w:r w:rsidRPr="00052626">
        <w:t xml:space="preserve">      operationId: Create</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lastRenderedPageBreak/>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77777777" w:rsidR="00A11060" w:rsidRPr="00052626" w:rsidRDefault="00A11060" w:rsidP="00A11060">
      <w:pPr>
        <w:pStyle w:val="PL"/>
      </w:pPr>
      <w:r w:rsidRPr="00052626">
        <w:t xml:space="preserve">      operationId: </w:t>
      </w:r>
      <w:r>
        <w:t>Update</w:t>
      </w:r>
    </w:p>
    <w:p w14:paraId="2A2FB75E" w14:textId="77777777"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lastRenderedPageBreak/>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77777777" w:rsidR="00A11060" w:rsidRPr="00052626" w:rsidRDefault="00A11060" w:rsidP="00A11060">
      <w:pPr>
        <w:pStyle w:val="PL"/>
      </w:pPr>
      <w:r w:rsidRPr="00052626">
        <w:t xml:space="preserve">      operationId: </w:t>
      </w:r>
      <w:r>
        <w:t>Release</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77777777" w:rsidR="007164FA" w:rsidRPr="00052626" w:rsidRDefault="007164FA" w:rsidP="007164FA">
      <w:pPr>
        <w:pStyle w:val="PL"/>
      </w:pPr>
      <w:r w:rsidRPr="00052626">
        <w:t xml:space="preserve">      operationId: ContextUpdate</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lastRenderedPageBreak/>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lastRenderedPageBreak/>
        <w:t xml:space="preserve">        - Subscriptions collection for MBS sessions</w:t>
      </w:r>
    </w:p>
    <w:p w14:paraId="58433D4E" w14:textId="77777777" w:rsidR="00E24D1B" w:rsidRPr="00052626" w:rsidRDefault="00E24D1B" w:rsidP="00E24D1B">
      <w:pPr>
        <w:pStyle w:val="PL"/>
      </w:pPr>
      <w:r w:rsidRPr="00052626">
        <w:t xml:space="preserve">      operationId: StatusSubscribe</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lastRenderedPageBreak/>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77777777" w:rsidR="003965A7" w:rsidRPr="00052626" w:rsidRDefault="003965A7" w:rsidP="003965A7">
      <w:pPr>
        <w:pStyle w:val="PL"/>
      </w:pPr>
      <w:r w:rsidRPr="00052626">
        <w:t xml:space="preserve">      operationId: StatusSubscribeMod</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lastRenderedPageBreak/>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77777777" w:rsidR="00333BBC" w:rsidRPr="00052626" w:rsidRDefault="00333BBC" w:rsidP="00333BBC">
      <w:pPr>
        <w:pStyle w:val="PL"/>
      </w:pPr>
      <w:r w:rsidRPr="00052626">
        <w:t xml:space="preserve">      operationId: StatusUnSubscribe</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77777777" w:rsidR="0060132E" w:rsidRPr="00052626" w:rsidRDefault="0060132E" w:rsidP="0060132E">
      <w:pPr>
        <w:pStyle w:val="PL"/>
      </w:pPr>
      <w:r w:rsidRPr="00052626">
        <w:t xml:space="preserve">      operationId: ContextStatusSubscribe</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lastRenderedPageBreak/>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77777777" w:rsidR="0060132E" w:rsidRPr="00052626" w:rsidRDefault="0060132E" w:rsidP="0060132E">
      <w:pPr>
        <w:pStyle w:val="PL"/>
      </w:pPr>
      <w:r w:rsidRPr="00052626">
        <w:t xml:space="preserve">      operationId: ContextStatusSubscribeMod</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lastRenderedPageBreak/>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77777777" w:rsidR="0060132E" w:rsidRPr="00052626" w:rsidRDefault="0060132E" w:rsidP="0060132E">
      <w:pPr>
        <w:pStyle w:val="PL"/>
      </w:pPr>
      <w:r w:rsidRPr="00052626">
        <w:t xml:space="preserve">      operationId: ContextStatusUnSubscribe</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lastRenderedPageBreak/>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20F58EB3" w:rsidR="001C37C1" w:rsidRPr="00052626" w:rsidRDefault="001C37C1" w:rsidP="001C37C1">
      <w:pPr>
        <w:pStyle w:val="PL"/>
      </w:pPr>
      <w:r w:rsidRPr="00052626">
        <w:t xml:space="preserve">            nmbsmf-mbssession: Access to the Nmbsmf-MBSSession API</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lastRenderedPageBreak/>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lastRenderedPageBreak/>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lastRenderedPageBreak/>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lastRenderedPageBreak/>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77777777" w:rsidR="001D2B08" w:rsidRPr="002E5CBA" w:rsidRDefault="001D2B08" w:rsidP="001D2B08">
      <w:pPr>
        <w:pStyle w:val="PL"/>
        <w:rPr>
          <w:lang w:val="en-US"/>
        </w:rPr>
      </w:pPr>
      <w:r w:rsidRPr="002E5CBA">
        <w:rPr>
          <w:lang w:val="en-US"/>
        </w:rPr>
        <w:t xml:space="preserve">          $ref: </w:t>
      </w:r>
      <w:r>
        <w:t>'TS29537_Npcf_MBSPolicyAuthorization.yaml</w:t>
      </w:r>
      <w:r w:rsidRPr="00B51CAE">
        <w:t>#/components/schemas/</w:t>
      </w:r>
      <w:r>
        <w:t>AcceptableMbsServInfo'</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lastRenderedPageBreak/>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166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1663" w:name="historyclause"/>
      <w:bookmarkEnd w:id="1662"/>
      <w:r w:rsidRPr="00052626">
        <w:br w:type="page"/>
      </w:r>
      <w:bookmarkStart w:id="1664" w:name="_Toc2086459"/>
      <w:bookmarkStart w:id="1665" w:name="_Toc67903575"/>
      <w:bookmarkStart w:id="1666" w:name="_Toc81558771"/>
      <w:bookmarkStart w:id="1667" w:name="_Toc85877149"/>
      <w:bookmarkStart w:id="1668" w:name="_Toc88681604"/>
      <w:bookmarkStart w:id="1669" w:name="_Toc89678291"/>
      <w:bookmarkStart w:id="1670" w:name="_Toc98501379"/>
      <w:bookmarkStart w:id="1671" w:name="_Toc106634670"/>
      <w:bookmarkStart w:id="1672" w:name="_Toc114825449"/>
      <w:bookmarkStart w:id="1673" w:name="_Toc138661680"/>
      <w:bookmarkEnd w:id="1663"/>
      <w:r w:rsidR="003446B6" w:rsidRPr="00052626">
        <w:lastRenderedPageBreak/>
        <w:t xml:space="preserve">Annex </w:t>
      </w:r>
      <w:r w:rsidR="00D704F4">
        <w:t>B</w:t>
      </w:r>
      <w:r w:rsidR="003446B6" w:rsidRPr="00052626">
        <w:t xml:space="preserve"> (informative):</w:t>
      </w:r>
      <w:r w:rsidR="003446B6" w:rsidRPr="00052626">
        <w:br/>
        <w:t>Change history</w:t>
      </w:r>
      <w:bookmarkEnd w:id="1664"/>
      <w:bookmarkEnd w:id="1665"/>
      <w:bookmarkEnd w:id="1666"/>
      <w:bookmarkEnd w:id="1667"/>
      <w:bookmarkEnd w:id="1668"/>
      <w:bookmarkEnd w:id="1669"/>
      <w:bookmarkEnd w:id="1670"/>
      <w:bookmarkEnd w:id="1671"/>
      <w:bookmarkEnd w:id="1672"/>
      <w:bookmarkEnd w:id="1673"/>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15A79AA"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6FA623A"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1E96FB07"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128F89D"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3BD653EF"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285EDACE"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59FCE8A7"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56762403"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0D505CA9"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B64C9FA"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34A534B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40E33EF8" w:rsidR="0083006C" w:rsidRPr="00DC0B6E" w:rsidRDefault="00E32931" w:rsidP="0083006C">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68F393AC" w:rsidR="0083006C" w:rsidRPr="00273E91" w:rsidRDefault="00E32931"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37516AF"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DF4125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376F5FA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46B471CA"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137E251B"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r w:rsidR="003278C2" w:rsidRPr="00052626" w14:paraId="52C39A6D"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8E9F18" w14:textId="78197113" w:rsidR="003278C2" w:rsidRPr="00B524A0" w:rsidRDefault="003278C2" w:rsidP="003278C2">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7A18CA" w14:textId="0313E9C8" w:rsidR="003278C2" w:rsidRPr="00DC0B6E" w:rsidRDefault="003278C2" w:rsidP="003278C2">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15B249" w14:textId="4ED3EF9A" w:rsidR="003278C2" w:rsidRPr="00C57839" w:rsidRDefault="003278C2" w:rsidP="003278C2">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55722" w14:textId="126E78C4" w:rsidR="003278C2" w:rsidRDefault="003278C2" w:rsidP="003278C2">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CB187" w14:textId="77777777" w:rsidR="003278C2" w:rsidRDefault="003278C2" w:rsidP="003278C2">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383BF" w14:textId="3761274F" w:rsidR="003278C2" w:rsidRDefault="003278C2" w:rsidP="003278C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5A23265" w14:textId="6C5E6B42" w:rsidR="003278C2" w:rsidRDefault="003278C2" w:rsidP="003278C2">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417D7" w14:textId="145E8F1A" w:rsidR="003278C2" w:rsidRPr="00DC0B6E" w:rsidRDefault="003278C2" w:rsidP="003278C2">
            <w:pPr>
              <w:pStyle w:val="TAC"/>
              <w:rPr>
                <w:rFonts w:cs="Arial"/>
                <w:sz w:val="16"/>
                <w:szCs w:val="16"/>
              </w:rPr>
            </w:pPr>
            <w:r w:rsidRPr="00DC0B6E">
              <w:rPr>
                <w:rFonts w:cs="Arial"/>
                <w:sz w:val="16"/>
                <w:szCs w:val="16"/>
              </w:rPr>
              <w:t>17.1.0</w:t>
            </w:r>
          </w:p>
        </w:tc>
      </w:tr>
      <w:tr w:rsidR="00B127AD"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696244AA"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B127AD" w:rsidRPr="00B127AD" w:rsidRDefault="00B127AD" w:rsidP="005A5AED">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B127AD" w:rsidRPr="00B127AD" w:rsidRDefault="00B127AD" w:rsidP="005A5AED">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DB5D88"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DB5D88" w:rsidRPr="00B524A0" w:rsidRDefault="00DB5D88" w:rsidP="00850600">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DB5D88" w:rsidRPr="00DC0B6E" w:rsidRDefault="00DB5D88" w:rsidP="00850600">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79F10F03" w:rsidR="00DB5D88" w:rsidRPr="00B127AD" w:rsidRDefault="003278C2" w:rsidP="00850600">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DB5D88" w:rsidRPr="00B127AD" w:rsidRDefault="00DB5D88" w:rsidP="00850600">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DB5D88" w:rsidRPr="00B127AD" w:rsidRDefault="00DB5D88" w:rsidP="0085060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DB5D88" w:rsidRDefault="00DB5D88" w:rsidP="0085060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DB5D88" w:rsidRPr="00B127AD" w:rsidRDefault="00DB5D88" w:rsidP="00850600">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DB5D88" w:rsidRPr="00DC0B6E" w:rsidRDefault="00DB5D88" w:rsidP="00850600">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FD9DD74"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B127AD" w:rsidRPr="00B127AD" w:rsidRDefault="00B127AD" w:rsidP="005A5AED">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B127AD" w:rsidRPr="00B127AD" w:rsidRDefault="00B127AD" w:rsidP="005A5AED">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B127AD" w:rsidRPr="00B127AD" w:rsidRDefault="00B127AD" w:rsidP="005A5AED">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54116C41"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B127AD" w:rsidRPr="00B127AD" w:rsidRDefault="00B127AD" w:rsidP="005A5AED">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B127AD" w:rsidRPr="00B127AD" w:rsidRDefault="00B127AD" w:rsidP="005A5AED">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B127AD" w:rsidRPr="00B127AD" w:rsidRDefault="00B127AD" w:rsidP="005A5AED">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3B72CD89"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B127AD" w:rsidRPr="00B127AD" w:rsidRDefault="00B127AD" w:rsidP="005A5AED">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B127AD" w:rsidRPr="00B127AD" w:rsidRDefault="00D6445F" w:rsidP="005A5AED">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B127AD" w:rsidRPr="00B127AD" w:rsidRDefault="00B127AD" w:rsidP="005A5AED">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7448CC"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3E43C508"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7448CC" w:rsidRPr="00F42BE8" w:rsidRDefault="007448CC" w:rsidP="007448CC">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7448CC" w:rsidRPr="00F42BE8" w:rsidRDefault="007448CC" w:rsidP="007448CC">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48EA8997"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7448CC" w:rsidRPr="00F42BE8" w:rsidRDefault="007448CC" w:rsidP="007448CC">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7448CC" w:rsidRPr="00F42BE8" w:rsidRDefault="007448CC" w:rsidP="007448CC">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68AD3CD8"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7448CC" w:rsidRPr="00F42BE8" w:rsidRDefault="007448CC" w:rsidP="007448CC">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7448CC" w:rsidRPr="00F42BE8" w:rsidRDefault="007448CC" w:rsidP="007448CC">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59042640"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7448CC" w:rsidRPr="00F42BE8" w:rsidRDefault="007448CC" w:rsidP="007448CC">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7448CC" w:rsidRPr="00F42BE8" w:rsidRDefault="007448CC" w:rsidP="007448CC">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0F3C41CA" w:rsidR="007448CC" w:rsidRPr="007044F7" w:rsidRDefault="00603C2E" w:rsidP="007448CC">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7448CC" w:rsidRPr="00F42BE8" w:rsidRDefault="007448CC" w:rsidP="007448CC">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7448CC" w:rsidRPr="00F42BE8" w:rsidRDefault="007448CC" w:rsidP="007448CC">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15B4A260" w:rsidR="007448CC" w:rsidRPr="007044F7" w:rsidRDefault="00B519BA" w:rsidP="007448CC">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7448CC" w:rsidRPr="00F42BE8" w:rsidRDefault="007448CC" w:rsidP="007448CC">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4DC5F4FF" w:rsidR="007448CC" w:rsidRPr="00F42BE8" w:rsidRDefault="00B519BA" w:rsidP="007448CC">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7448CC" w:rsidRPr="00F42BE8" w:rsidRDefault="007448CC" w:rsidP="007448CC">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3E54B659" w:rsidR="007448CC" w:rsidRPr="007044F7" w:rsidRDefault="00603C2E" w:rsidP="007448CC">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7448CC" w:rsidRPr="00F42BE8" w:rsidRDefault="007448CC" w:rsidP="007448CC">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7448CC" w:rsidRPr="00F42BE8" w:rsidRDefault="007448CC" w:rsidP="007448CC">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1D7AA9EF" w:rsidR="007448CC" w:rsidRPr="007044F7" w:rsidRDefault="00603C2E" w:rsidP="007448CC">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7448CC" w:rsidRPr="00F42BE8" w:rsidRDefault="007448CC" w:rsidP="007448CC">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7448CC" w:rsidRPr="00F42BE8" w:rsidRDefault="007448CC" w:rsidP="007448C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7448CC" w:rsidRPr="007044F7"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7448CC" w:rsidRPr="00F42BE8" w:rsidRDefault="007448CC" w:rsidP="007448CC">
            <w:pPr>
              <w:pStyle w:val="TAL"/>
              <w:rPr>
                <w:sz w:val="16"/>
                <w:szCs w:val="16"/>
              </w:rPr>
            </w:pPr>
            <w:r w:rsidRPr="007448CC">
              <w:rPr>
                <w:sz w:val="16"/>
                <w:szCs w:val="16"/>
              </w:rPr>
              <w:t>29.532 0046 Rel</w:t>
            </w:r>
            <w:r w:rsidR="00AB7790">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7448CC" w:rsidRPr="007C45FB"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5D5E70E"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7448CC" w:rsidRPr="00F42BE8" w:rsidRDefault="007448CC" w:rsidP="007448CC">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7448CC" w:rsidRPr="00F42BE8" w:rsidRDefault="007448CC" w:rsidP="007448CC">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D00E80" w:rsidRPr="00052626" w14:paraId="363A1C2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6A2FCE9" w14:textId="498EFB03" w:rsidR="00D00E80" w:rsidRPr="007044F7" w:rsidRDefault="00D00E80" w:rsidP="007448CC">
            <w:pPr>
              <w:pStyle w:val="TAC"/>
              <w:rPr>
                <w:rFonts w:cs="Arial"/>
                <w:sz w:val="16"/>
                <w:szCs w:val="16"/>
              </w:rPr>
            </w:pPr>
            <w:r>
              <w:rPr>
                <w:rFonts w:cs="Arial"/>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D3788" w14:textId="208FD472" w:rsidR="00D00E80" w:rsidRPr="007044F7" w:rsidRDefault="00D00E80" w:rsidP="007448CC">
            <w:pPr>
              <w:pStyle w:val="TAC"/>
              <w:rPr>
                <w:rFonts w:cs="Arial"/>
                <w:sz w:val="16"/>
                <w:szCs w:val="16"/>
              </w:rPr>
            </w:pPr>
            <w:r>
              <w:rPr>
                <w:rFonts w:cs="Arial"/>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841C9" w14:textId="1C6B9ACA" w:rsidR="00D00E80" w:rsidRPr="00603C2E" w:rsidRDefault="00D00E80" w:rsidP="007448CC">
            <w:pPr>
              <w:pStyle w:val="TAC"/>
              <w:rPr>
                <w:rFonts w:cs="Arial"/>
                <w:sz w:val="16"/>
                <w:szCs w:val="16"/>
              </w:rPr>
            </w:pPr>
            <w:r w:rsidRPr="00D00E8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08CA4" w14:textId="1FF57AE8" w:rsidR="00D00E80" w:rsidRPr="00F42BE8" w:rsidRDefault="00D00E80" w:rsidP="007448CC">
            <w:pPr>
              <w:pStyle w:val="TAL"/>
              <w:jc w:val="center"/>
              <w:rPr>
                <w:sz w:val="16"/>
                <w:szCs w:val="16"/>
              </w:rPr>
            </w:pPr>
            <w:r>
              <w:rPr>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005A80" w14:textId="6F39A6B8" w:rsidR="00D00E80" w:rsidRPr="00F42BE8" w:rsidRDefault="00D00E80" w:rsidP="007448C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C20F" w14:textId="000096CF" w:rsidR="00D00E80" w:rsidRPr="007044F7" w:rsidRDefault="00D00E80" w:rsidP="007448C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CD7FF6" w14:textId="6D1EA882" w:rsidR="00D00E80" w:rsidRPr="00F42BE8" w:rsidRDefault="00D00E80" w:rsidP="007448CC">
            <w:pPr>
              <w:pStyle w:val="TAL"/>
              <w:rPr>
                <w:sz w:val="16"/>
                <w:szCs w:val="16"/>
              </w:rPr>
            </w:pPr>
            <w:r w:rsidRPr="00D00E8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2B0EB" w14:textId="54509DD4" w:rsidR="00D00E80" w:rsidRPr="007C45FB" w:rsidRDefault="00D00E80" w:rsidP="007448CC">
            <w:pPr>
              <w:pStyle w:val="TAC"/>
              <w:rPr>
                <w:rFonts w:cs="Arial"/>
                <w:sz w:val="16"/>
                <w:szCs w:val="16"/>
              </w:rPr>
            </w:pPr>
            <w:r>
              <w:rPr>
                <w:rFonts w:cs="Arial"/>
                <w:sz w:val="16"/>
                <w:szCs w:val="16"/>
              </w:rPr>
              <w:t>17.4.0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AD41" w14:textId="77777777" w:rsidR="009B6C56" w:rsidRDefault="009B6C56">
      <w:r>
        <w:separator/>
      </w:r>
    </w:p>
  </w:endnote>
  <w:endnote w:type="continuationSeparator" w:id="0">
    <w:p w14:paraId="3F1C8DE2" w14:textId="77777777" w:rsidR="009B6C56" w:rsidRDefault="009B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E1512" w:rsidRDefault="00DE1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7E23" w14:textId="77777777" w:rsidR="009B6C56" w:rsidRDefault="009B6C56">
      <w:r>
        <w:separator/>
      </w:r>
    </w:p>
  </w:footnote>
  <w:footnote w:type="continuationSeparator" w:id="0">
    <w:p w14:paraId="6022DF71" w14:textId="77777777" w:rsidR="009B6C56" w:rsidRDefault="009B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C02EC83" w:rsidR="00DE1512" w:rsidRDefault="00DE1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9E6">
      <w:rPr>
        <w:rFonts w:ascii="Arial" w:hAnsi="Arial" w:cs="Arial"/>
        <w:b/>
        <w:noProof/>
        <w:sz w:val="18"/>
        <w:szCs w:val="18"/>
      </w:rPr>
      <w:t>3GPP TS 29.532 V17.4.0 (2023-06)</w:t>
    </w:r>
    <w:r>
      <w:rPr>
        <w:rFonts w:ascii="Arial" w:hAnsi="Arial" w:cs="Arial"/>
        <w:b/>
        <w:sz w:val="18"/>
        <w:szCs w:val="18"/>
      </w:rPr>
      <w:fldChar w:fldCharType="end"/>
    </w:r>
  </w:p>
  <w:p w14:paraId="0C5EC792" w14:textId="77777777" w:rsidR="00DE1512" w:rsidRDefault="00DE1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123D6DF0" w:rsidR="00DE1512" w:rsidRDefault="00DE1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9E6">
      <w:rPr>
        <w:rFonts w:ascii="Arial" w:hAnsi="Arial" w:cs="Arial"/>
        <w:b/>
        <w:noProof/>
        <w:sz w:val="18"/>
        <w:szCs w:val="18"/>
      </w:rPr>
      <w:t>Release 17</w:t>
    </w:r>
    <w:r>
      <w:rPr>
        <w:rFonts w:ascii="Arial" w:hAnsi="Arial" w:cs="Arial"/>
        <w:b/>
        <w:sz w:val="18"/>
        <w:szCs w:val="18"/>
      </w:rPr>
      <w:fldChar w:fldCharType="end"/>
    </w:r>
  </w:p>
  <w:p w14:paraId="42848B09" w14:textId="77777777" w:rsidR="00DE1512" w:rsidRDefault="00DE1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3545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150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3669810">
    <w:abstractNumId w:val="11"/>
  </w:num>
  <w:num w:numId="4" w16cid:durableId="2117096376">
    <w:abstractNumId w:val="17"/>
  </w:num>
  <w:num w:numId="5" w16cid:durableId="1262178039">
    <w:abstractNumId w:val="16"/>
  </w:num>
  <w:num w:numId="6" w16cid:durableId="389571624">
    <w:abstractNumId w:val="12"/>
  </w:num>
  <w:num w:numId="7" w16cid:durableId="633368396">
    <w:abstractNumId w:val="14"/>
  </w:num>
  <w:num w:numId="8" w16cid:durableId="1204752082">
    <w:abstractNumId w:val="15"/>
  </w:num>
  <w:num w:numId="9" w16cid:durableId="1759909019">
    <w:abstractNumId w:val="2"/>
  </w:num>
  <w:num w:numId="10" w16cid:durableId="1015157081">
    <w:abstractNumId w:val="1"/>
  </w:num>
  <w:num w:numId="11" w16cid:durableId="727534071">
    <w:abstractNumId w:val="0"/>
  </w:num>
  <w:num w:numId="12" w16cid:durableId="1023635019">
    <w:abstractNumId w:val="9"/>
  </w:num>
  <w:num w:numId="13" w16cid:durableId="1452632239">
    <w:abstractNumId w:val="7"/>
  </w:num>
  <w:num w:numId="14" w16cid:durableId="613446108">
    <w:abstractNumId w:val="6"/>
  </w:num>
  <w:num w:numId="15" w16cid:durableId="334840454">
    <w:abstractNumId w:val="5"/>
  </w:num>
  <w:num w:numId="16" w16cid:durableId="1206601860">
    <w:abstractNumId w:val="4"/>
  </w:num>
  <w:num w:numId="17" w16cid:durableId="1783375945">
    <w:abstractNumId w:val="8"/>
  </w:num>
  <w:num w:numId="18" w16cid:durableId="690104212">
    <w:abstractNumId w:val="3"/>
  </w:num>
  <w:num w:numId="19" w16cid:durableId="6817116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6C2"/>
    <w:rsid w:val="00082770"/>
    <w:rsid w:val="00083F79"/>
    <w:rsid w:val="00086D8C"/>
    <w:rsid w:val="0009757B"/>
    <w:rsid w:val="000977E7"/>
    <w:rsid w:val="000A1842"/>
    <w:rsid w:val="000A2FE8"/>
    <w:rsid w:val="000A37BA"/>
    <w:rsid w:val="000A627F"/>
    <w:rsid w:val="000A7C24"/>
    <w:rsid w:val="000C47C3"/>
    <w:rsid w:val="000C5D3C"/>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917CC"/>
    <w:rsid w:val="00193AC6"/>
    <w:rsid w:val="00194677"/>
    <w:rsid w:val="00194C28"/>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8B"/>
    <w:rsid w:val="001F1EFA"/>
    <w:rsid w:val="001F2CDD"/>
    <w:rsid w:val="001F74AB"/>
    <w:rsid w:val="001F7ED5"/>
    <w:rsid w:val="002023F3"/>
    <w:rsid w:val="0020341E"/>
    <w:rsid w:val="00212244"/>
    <w:rsid w:val="002126DA"/>
    <w:rsid w:val="00216A87"/>
    <w:rsid w:val="00223A56"/>
    <w:rsid w:val="00234098"/>
    <w:rsid w:val="002347A2"/>
    <w:rsid w:val="00236FDD"/>
    <w:rsid w:val="002503F6"/>
    <w:rsid w:val="00251BA9"/>
    <w:rsid w:val="00254E27"/>
    <w:rsid w:val="00256FA3"/>
    <w:rsid w:val="002668BE"/>
    <w:rsid w:val="002675F0"/>
    <w:rsid w:val="00272AEF"/>
    <w:rsid w:val="00273E91"/>
    <w:rsid w:val="0027754E"/>
    <w:rsid w:val="00286C8A"/>
    <w:rsid w:val="002953E1"/>
    <w:rsid w:val="00297389"/>
    <w:rsid w:val="002A1779"/>
    <w:rsid w:val="002A3B00"/>
    <w:rsid w:val="002B6339"/>
    <w:rsid w:val="002B7384"/>
    <w:rsid w:val="002C50AD"/>
    <w:rsid w:val="002C5177"/>
    <w:rsid w:val="002D02AF"/>
    <w:rsid w:val="002E00EE"/>
    <w:rsid w:val="002E54E0"/>
    <w:rsid w:val="002F6D95"/>
    <w:rsid w:val="003116F9"/>
    <w:rsid w:val="003172DC"/>
    <w:rsid w:val="00317FC2"/>
    <w:rsid w:val="003245C3"/>
    <w:rsid w:val="0032472A"/>
    <w:rsid w:val="00326FA5"/>
    <w:rsid w:val="003278C2"/>
    <w:rsid w:val="00327D77"/>
    <w:rsid w:val="00330DF8"/>
    <w:rsid w:val="00333BBC"/>
    <w:rsid w:val="00337F88"/>
    <w:rsid w:val="00340F4E"/>
    <w:rsid w:val="003446B6"/>
    <w:rsid w:val="00346B90"/>
    <w:rsid w:val="00351893"/>
    <w:rsid w:val="00352D49"/>
    <w:rsid w:val="0035462D"/>
    <w:rsid w:val="0035595D"/>
    <w:rsid w:val="00360ED2"/>
    <w:rsid w:val="00372C69"/>
    <w:rsid w:val="003753A4"/>
    <w:rsid w:val="003765B8"/>
    <w:rsid w:val="0037790C"/>
    <w:rsid w:val="0038170C"/>
    <w:rsid w:val="00382E38"/>
    <w:rsid w:val="003925EB"/>
    <w:rsid w:val="0039313A"/>
    <w:rsid w:val="003965A7"/>
    <w:rsid w:val="003A21A9"/>
    <w:rsid w:val="003A494A"/>
    <w:rsid w:val="003A5342"/>
    <w:rsid w:val="003A5E0C"/>
    <w:rsid w:val="003A76EC"/>
    <w:rsid w:val="003A7A36"/>
    <w:rsid w:val="003A7FD8"/>
    <w:rsid w:val="003C3971"/>
    <w:rsid w:val="003C3A86"/>
    <w:rsid w:val="003C3AAA"/>
    <w:rsid w:val="003C7730"/>
    <w:rsid w:val="003C7C68"/>
    <w:rsid w:val="003D3154"/>
    <w:rsid w:val="003E3BBC"/>
    <w:rsid w:val="003E3EEC"/>
    <w:rsid w:val="003E6672"/>
    <w:rsid w:val="003F7FF8"/>
    <w:rsid w:val="00400AA2"/>
    <w:rsid w:val="00402F07"/>
    <w:rsid w:val="00406821"/>
    <w:rsid w:val="00423334"/>
    <w:rsid w:val="00427045"/>
    <w:rsid w:val="00427554"/>
    <w:rsid w:val="00427687"/>
    <w:rsid w:val="004345EC"/>
    <w:rsid w:val="0043628F"/>
    <w:rsid w:val="00444642"/>
    <w:rsid w:val="004454EF"/>
    <w:rsid w:val="004541CB"/>
    <w:rsid w:val="00456DFA"/>
    <w:rsid w:val="00456E70"/>
    <w:rsid w:val="00460167"/>
    <w:rsid w:val="004601A6"/>
    <w:rsid w:val="00465515"/>
    <w:rsid w:val="00472442"/>
    <w:rsid w:val="004767B2"/>
    <w:rsid w:val="004775AD"/>
    <w:rsid w:val="00477725"/>
    <w:rsid w:val="00482933"/>
    <w:rsid w:val="00483AA8"/>
    <w:rsid w:val="00487E41"/>
    <w:rsid w:val="004A08C7"/>
    <w:rsid w:val="004A504A"/>
    <w:rsid w:val="004B0280"/>
    <w:rsid w:val="004B46AB"/>
    <w:rsid w:val="004B4FEE"/>
    <w:rsid w:val="004B6747"/>
    <w:rsid w:val="004C054E"/>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67B2"/>
    <w:rsid w:val="00517FF6"/>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B3AED"/>
    <w:rsid w:val="005B452B"/>
    <w:rsid w:val="005B766C"/>
    <w:rsid w:val="005C140A"/>
    <w:rsid w:val="005C216A"/>
    <w:rsid w:val="005C2ABC"/>
    <w:rsid w:val="005C4EC1"/>
    <w:rsid w:val="005D27B0"/>
    <w:rsid w:val="005D2E01"/>
    <w:rsid w:val="005D504C"/>
    <w:rsid w:val="005D7526"/>
    <w:rsid w:val="005E022B"/>
    <w:rsid w:val="005E4BB2"/>
    <w:rsid w:val="005F1049"/>
    <w:rsid w:val="005F2F45"/>
    <w:rsid w:val="0060132E"/>
    <w:rsid w:val="00602022"/>
    <w:rsid w:val="00602AEA"/>
    <w:rsid w:val="00603C2E"/>
    <w:rsid w:val="00604569"/>
    <w:rsid w:val="006126C5"/>
    <w:rsid w:val="00612990"/>
    <w:rsid w:val="00613C42"/>
    <w:rsid w:val="00614FDF"/>
    <w:rsid w:val="00616E6D"/>
    <w:rsid w:val="0062088F"/>
    <w:rsid w:val="00620C37"/>
    <w:rsid w:val="0062186F"/>
    <w:rsid w:val="00626C5A"/>
    <w:rsid w:val="00631990"/>
    <w:rsid w:val="0063543D"/>
    <w:rsid w:val="006365EE"/>
    <w:rsid w:val="00641D40"/>
    <w:rsid w:val="00642823"/>
    <w:rsid w:val="00646326"/>
    <w:rsid w:val="00647114"/>
    <w:rsid w:val="00647731"/>
    <w:rsid w:val="006509B0"/>
    <w:rsid w:val="00650E6E"/>
    <w:rsid w:val="00657D62"/>
    <w:rsid w:val="00662390"/>
    <w:rsid w:val="0066256A"/>
    <w:rsid w:val="00664379"/>
    <w:rsid w:val="00681533"/>
    <w:rsid w:val="006856A1"/>
    <w:rsid w:val="006857B7"/>
    <w:rsid w:val="00697E4A"/>
    <w:rsid w:val="006A08BA"/>
    <w:rsid w:val="006A2A2B"/>
    <w:rsid w:val="006A323F"/>
    <w:rsid w:val="006A6AF1"/>
    <w:rsid w:val="006B1A2E"/>
    <w:rsid w:val="006B30D0"/>
    <w:rsid w:val="006C1667"/>
    <w:rsid w:val="006C3D95"/>
    <w:rsid w:val="006C4482"/>
    <w:rsid w:val="006C6A61"/>
    <w:rsid w:val="006D32F2"/>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50EC6"/>
    <w:rsid w:val="00752158"/>
    <w:rsid w:val="00754545"/>
    <w:rsid w:val="00765237"/>
    <w:rsid w:val="0077089F"/>
    <w:rsid w:val="00771170"/>
    <w:rsid w:val="00772885"/>
    <w:rsid w:val="007740C0"/>
    <w:rsid w:val="00774A92"/>
    <w:rsid w:val="00774DA4"/>
    <w:rsid w:val="00781F0F"/>
    <w:rsid w:val="007857D4"/>
    <w:rsid w:val="0079451E"/>
    <w:rsid w:val="0079484C"/>
    <w:rsid w:val="00796275"/>
    <w:rsid w:val="007976F2"/>
    <w:rsid w:val="007A08BB"/>
    <w:rsid w:val="007A682E"/>
    <w:rsid w:val="007A7793"/>
    <w:rsid w:val="007B52FE"/>
    <w:rsid w:val="007B600E"/>
    <w:rsid w:val="007B6F56"/>
    <w:rsid w:val="007C45FB"/>
    <w:rsid w:val="007C4953"/>
    <w:rsid w:val="007C5C07"/>
    <w:rsid w:val="007C67DC"/>
    <w:rsid w:val="007C75B8"/>
    <w:rsid w:val="007D7E8E"/>
    <w:rsid w:val="007E067F"/>
    <w:rsid w:val="007E160E"/>
    <w:rsid w:val="007E20CD"/>
    <w:rsid w:val="007F0F4A"/>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65EF0"/>
    <w:rsid w:val="0087262B"/>
    <w:rsid w:val="00875BB1"/>
    <w:rsid w:val="008768CA"/>
    <w:rsid w:val="00877EFC"/>
    <w:rsid w:val="0088252C"/>
    <w:rsid w:val="008865DA"/>
    <w:rsid w:val="00886A82"/>
    <w:rsid w:val="0089178C"/>
    <w:rsid w:val="008A66D4"/>
    <w:rsid w:val="008A6D4A"/>
    <w:rsid w:val="008B50B5"/>
    <w:rsid w:val="008B76B3"/>
    <w:rsid w:val="008B7CB1"/>
    <w:rsid w:val="008C032B"/>
    <w:rsid w:val="008C35CE"/>
    <w:rsid w:val="008C384C"/>
    <w:rsid w:val="008C6C59"/>
    <w:rsid w:val="008E2F7E"/>
    <w:rsid w:val="008E5367"/>
    <w:rsid w:val="008E5E16"/>
    <w:rsid w:val="008F3B42"/>
    <w:rsid w:val="008F7218"/>
    <w:rsid w:val="009006BA"/>
    <w:rsid w:val="0090271F"/>
    <w:rsid w:val="00902E23"/>
    <w:rsid w:val="00907587"/>
    <w:rsid w:val="009114D7"/>
    <w:rsid w:val="0091348E"/>
    <w:rsid w:val="00914746"/>
    <w:rsid w:val="0091477C"/>
    <w:rsid w:val="00917CCB"/>
    <w:rsid w:val="00935305"/>
    <w:rsid w:val="00942EC2"/>
    <w:rsid w:val="00944CC6"/>
    <w:rsid w:val="00947CE8"/>
    <w:rsid w:val="00953894"/>
    <w:rsid w:val="009555E9"/>
    <w:rsid w:val="009562F0"/>
    <w:rsid w:val="00962682"/>
    <w:rsid w:val="00964C07"/>
    <w:rsid w:val="0097070B"/>
    <w:rsid w:val="0097189E"/>
    <w:rsid w:val="009739AB"/>
    <w:rsid w:val="009739DA"/>
    <w:rsid w:val="00981E06"/>
    <w:rsid w:val="0099176E"/>
    <w:rsid w:val="00993FE3"/>
    <w:rsid w:val="00995786"/>
    <w:rsid w:val="009A3383"/>
    <w:rsid w:val="009A5261"/>
    <w:rsid w:val="009A5E5C"/>
    <w:rsid w:val="009A7BFC"/>
    <w:rsid w:val="009B6C56"/>
    <w:rsid w:val="009D5258"/>
    <w:rsid w:val="009D69E1"/>
    <w:rsid w:val="009E029D"/>
    <w:rsid w:val="009E4505"/>
    <w:rsid w:val="009E4897"/>
    <w:rsid w:val="009E5475"/>
    <w:rsid w:val="009E6427"/>
    <w:rsid w:val="009F37B7"/>
    <w:rsid w:val="009F6A06"/>
    <w:rsid w:val="00A005AB"/>
    <w:rsid w:val="00A0676E"/>
    <w:rsid w:val="00A10F02"/>
    <w:rsid w:val="00A10F26"/>
    <w:rsid w:val="00A11060"/>
    <w:rsid w:val="00A164B4"/>
    <w:rsid w:val="00A26956"/>
    <w:rsid w:val="00A27486"/>
    <w:rsid w:val="00A2765B"/>
    <w:rsid w:val="00A27F8F"/>
    <w:rsid w:val="00A41485"/>
    <w:rsid w:val="00A43070"/>
    <w:rsid w:val="00A4377D"/>
    <w:rsid w:val="00A440F7"/>
    <w:rsid w:val="00A470C0"/>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5523"/>
    <w:rsid w:val="00A7682A"/>
    <w:rsid w:val="00A81653"/>
    <w:rsid w:val="00A816FA"/>
    <w:rsid w:val="00A821F8"/>
    <w:rsid w:val="00A82346"/>
    <w:rsid w:val="00A85E38"/>
    <w:rsid w:val="00A92BA1"/>
    <w:rsid w:val="00A96B57"/>
    <w:rsid w:val="00AB2C39"/>
    <w:rsid w:val="00AB3054"/>
    <w:rsid w:val="00AB58E6"/>
    <w:rsid w:val="00AB5FC7"/>
    <w:rsid w:val="00AB65AF"/>
    <w:rsid w:val="00AB7790"/>
    <w:rsid w:val="00AB7F08"/>
    <w:rsid w:val="00AC2304"/>
    <w:rsid w:val="00AC5B82"/>
    <w:rsid w:val="00AC6BC6"/>
    <w:rsid w:val="00AC6E82"/>
    <w:rsid w:val="00AD0782"/>
    <w:rsid w:val="00AD5DA1"/>
    <w:rsid w:val="00AE3DAA"/>
    <w:rsid w:val="00AE5570"/>
    <w:rsid w:val="00AE65E2"/>
    <w:rsid w:val="00AE68A5"/>
    <w:rsid w:val="00AF057A"/>
    <w:rsid w:val="00AF3A9C"/>
    <w:rsid w:val="00AF65A9"/>
    <w:rsid w:val="00AF6E06"/>
    <w:rsid w:val="00AF74A1"/>
    <w:rsid w:val="00AF76DD"/>
    <w:rsid w:val="00B05FAA"/>
    <w:rsid w:val="00B06319"/>
    <w:rsid w:val="00B07319"/>
    <w:rsid w:val="00B11595"/>
    <w:rsid w:val="00B127AD"/>
    <w:rsid w:val="00B15449"/>
    <w:rsid w:val="00B15FB0"/>
    <w:rsid w:val="00B2247E"/>
    <w:rsid w:val="00B26045"/>
    <w:rsid w:val="00B27314"/>
    <w:rsid w:val="00B300C3"/>
    <w:rsid w:val="00B310DD"/>
    <w:rsid w:val="00B32AA3"/>
    <w:rsid w:val="00B35269"/>
    <w:rsid w:val="00B4331E"/>
    <w:rsid w:val="00B50133"/>
    <w:rsid w:val="00B517E2"/>
    <w:rsid w:val="00B519BA"/>
    <w:rsid w:val="00B52467"/>
    <w:rsid w:val="00B524A0"/>
    <w:rsid w:val="00B54FF5"/>
    <w:rsid w:val="00B62FF6"/>
    <w:rsid w:val="00B6643E"/>
    <w:rsid w:val="00B7588A"/>
    <w:rsid w:val="00B76339"/>
    <w:rsid w:val="00B766C8"/>
    <w:rsid w:val="00B770CB"/>
    <w:rsid w:val="00B82B65"/>
    <w:rsid w:val="00B83525"/>
    <w:rsid w:val="00B83978"/>
    <w:rsid w:val="00B8472C"/>
    <w:rsid w:val="00B910A3"/>
    <w:rsid w:val="00B91ED3"/>
    <w:rsid w:val="00B93086"/>
    <w:rsid w:val="00BA0849"/>
    <w:rsid w:val="00BA19ED"/>
    <w:rsid w:val="00BA1FFA"/>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57839"/>
    <w:rsid w:val="00C6137D"/>
    <w:rsid w:val="00C6418C"/>
    <w:rsid w:val="00C6541E"/>
    <w:rsid w:val="00C72833"/>
    <w:rsid w:val="00C76721"/>
    <w:rsid w:val="00C80F1D"/>
    <w:rsid w:val="00C8184B"/>
    <w:rsid w:val="00C83B25"/>
    <w:rsid w:val="00C9114A"/>
    <w:rsid w:val="00C93F40"/>
    <w:rsid w:val="00C9761A"/>
    <w:rsid w:val="00CA399B"/>
    <w:rsid w:val="00CA3D0C"/>
    <w:rsid w:val="00CA3F39"/>
    <w:rsid w:val="00CA5E2F"/>
    <w:rsid w:val="00CA74DE"/>
    <w:rsid w:val="00CB5925"/>
    <w:rsid w:val="00CC1723"/>
    <w:rsid w:val="00CC1BAF"/>
    <w:rsid w:val="00CC43BA"/>
    <w:rsid w:val="00CC55B6"/>
    <w:rsid w:val="00CD3583"/>
    <w:rsid w:val="00CD4005"/>
    <w:rsid w:val="00CE043B"/>
    <w:rsid w:val="00CF2A3D"/>
    <w:rsid w:val="00CF3B82"/>
    <w:rsid w:val="00CF4A3B"/>
    <w:rsid w:val="00CF6ED5"/>
    <w:rsid w:val="00D00E80"/>
    <w:rsid w:val="00D06511"/>
    <w:rsid w:val="00D10F48"/>
    <w:rsid w:val="00D20A4B"/>
    <w:rsid w:val="00D31934"/>
    <w:rsid w:val="00D32947"/>
    <w:rsid w:val="00D3634B"/>
    <w:rsid w:val="00D37A77"/>
    <w:rsid w:val="00D413C0"/>
    <w:rsid w:val="00D476F8"/>
    <w:rsid w:val="00D536A5"/>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74A5"/>
    <w:rsid w:val="00DE0473"/>
    <w:rsid w:val="00DE1512"/>
    <w:rsid w:val="00DE2187"/>
    <w:rsid w:val="00DE2BFB"/>
    <w:rsid w:val="00DE4B93"/>
    <w:rsid w:val="00DE7722"/>
    <w:rsid w:val="00DF2B1F"/>
    <w:rsid w:val="00DF4280"/>
    <w:rsid w:val="00DF62CD"/>
    <w:rsid w:val="00DF735A"/>
    <w:rsid w:val="00E013A4"/>
    <w:rsid w:val="00E01C03"/>
    <w:rsid w:val="00E01DA0"/>
    <w:rsid w:val="00E0356A"/>
    <w:rsid w:val="00E105F0"/>
    <w:rsid w:val="00E1196C"/>
    <w:rsid w:val="00E119FE"/>
    <w:rsid w:val="00E13DFA"/>
    <w:rsid w:val="00E16509"/>
    <w:rsid w:val="00E225ED"/>
    <w:rsid w:val="00E23310"/>
    <w:rsid w:val="00E24BC1"/>
    <w:rsid w:val="00E24D1B"/>
    <w:rsid w:val="00E27121"/>
    <w:rsid w:val="00E32931"/>
    <w:rsid w:val="00E34E1E"/>
    <w:rsid w:val="00E36011"/>
    <w:rsid w:val="00E44582"/>
    <w:rsid w:val="00E44DFC"/>
    <w:rsid w:val="00E51CCD"/>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43D6"/>
    <w:rsid w:val="00EC49E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562E"/>
    <w:rsid w:val="00F06E29"/>
    <w:rsid w:val="00F06EA6"/>
    <w:rsid w:val="00F07254"/>
    <w:rsid w:val="00F077B6"/>
    <w:rsid w:val="00F13360"/>
    <w:rsid w:val="00F1400A"/>
    <w:rsid w:val="00F21CD3"/>
    <w:rsid w:val="00F22EC7"/>
    <w:rsid w:val="00F252BF"/>
    <w:rsid w:val="00F2798D"/>
    <w:rsid w:val="00F325C8"/>
    <w:rsid w:val="00F33E9B"/>
    <w:rsid w:val="00F36682"/>
    <w:rsid w:val="00F42BE8"/>
    <w:rsid w:val="00F463F6"/>
    <w:rsid w:val="00F5571F"/>
    <w:rsid w:val="00F56779"/>
    <w:rsid w:val="00F64E49"/>
    <w:rsid w:val="00F653B8"/>
    <w:rsid w:val="00F73DD7"/>
    <w:rsid w:val="00F81735"/>
    <w:rsid w:val="00F82812"/>
    <w:rsid w:val="00F82EB4"/>
    <w:rsid w:val="00F83424"/>
    <w:rsid w:val="00F86E62"/>
    <w:rsid w:val="00F9008D"/>
    <w:rsid w:val="00F90680"/>
    <w:rsid w:val="00FA1105"/>
    <w:rsid w:val="00FA1266"/>
    <w:rsid w:val="00FA6186"/>
    <w:rsid w:val="00FB1337"/>
    <w:rsid w:val="00FB4128"/>
    <w:rsid w:val="00FB6799"/>
    <w:rsid w:val="00FB795B"/>
    <w:rsid w:val="00FC1192"/>
    <w:rsid w:val="00FC5D98"/>
    <w:rsid w:val="00FC7E4E"/>
    <w:rsid w:val="00FD0318"/>
    <w:rsid w:val="00FD231D"/>
    <w:rsid w:val="00FE31DD"/>
    <w:rsid w:val="00FE735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E757-2B8D-496A-A052-E9AB3F405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31419</Words>
  <Characters>179092</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29.673_CR0044R1_(Rel-18)_SBIProtoc18</cp:lastModifiedBy>
  <cp:revision>19</cp:revision>
  <cp:lastPrinted>2019-02-25T14:05:00Z</cp:lastPrinted>
  <dcterms:created xsi:type="dcterms:W3CDTF">2022-11-25T08:53:00Z</dcterms:created>
  <dcterms:modified xsi:type="dcterms:W3CDTF">2023-06-26T06:48:00Z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1669365492</vt:lpwstr>
  </property>
</Properties>
</file>